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055A5760"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791058">
              <w:t>0</w:t>
            </w:r>
            <w:r w:rsidRPr="003B2883">
              <w:t>.</w:t>
            </w:r>
            <w:r>
              <w:t>0</w:t>
            </w:r>
            <w:r w:rsidRPr="003B2883">
              <w:t xml:space="preserve"> </w:t>
            </w:r>
            <w:r w:rsidRPr="003B2883">
              <w:rPr>
                <w:sz w:val="32"/>
              </w:rPr>
              <w:t>(20</w:t>
            </w:r>
            <w:r>
              <w:rPr>
                <w:sz w:val="32"/>
              </w:rPr>
              <w:t>2</w:t>
            </w:r>
            <w:r w:rsidR="007F7778">
              <w:rPr>
                <w:sz w:val="32"/>
              </w:rPr>
              <w:t>2</w:t>
            </w:r>
            <w:r w:rsidRPr="003B2883">
              <w:rPr>
                <w:sz w:val="32"/>
              </w:rPr>
              <w:t>-</w:t>
            </w:r>
            <w:r w:rsidR="005051C8">
              <w:rPr>
                <w:sz w:val="32"/>
              </w:rPr>
              <w:t>12</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shd w:val="clear" w:color="auto" w:fill="auto"/>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1" type="#_x0000_t75" style="width:102.55pt;height:62.5pt" o:ole="">
                  <v:imagedata r:id="rId9" o:title=""/>
                </v:shape>
                <o:OLEObject Type="Embed" ProgID="Word.Picture.8" ShapeID="_x0000_i1081" DrawAspect="Content" ObjectID="_1732640433" r:id="rId10"/>
              </w:object>
            </w:r>
          </w:p>
        </w:tc>
        <w:tc>
          <w:tcPr>
            <w:tcW w:w="5540" w:type="dxa"/>
            <w:shd w:val="clear" w:color="auto" w:fill="auto"/>
          </w:tcPr>
          <w:p w14:paraId="204B7526" w14:textId="77777777" w:rsidR="007C36F1" w:rsidRDefault="00ED5D5F" w:rsidP="007C36F1">
            <w:pPr>
              <w:jc w:val="right"/>
            </w:pPr>
            <w:bookmarkStart w:id="3" w:name="logos"/>
            <w:r>
              <w:pict w14:anchorId="13D306F9">
                <v:shape id="_x0000_i1026" type="#_x0000_t75" style="width:128.4pt;height:74.05pt">
                  <v:imagedata r:id="rId11" o:title="3GPP-logo_web"/>
                </v:shape>
              </w:pict>
            </w:r>
            <w:bookmarkEnd w:id="3"/>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47E1F586"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D635EE">
              <w:rPr>
                <w:noProof/>
                <w:sz w:val="18"/>
              </w:rPr>
              <w:t>2</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0AC9EEF9" w14:textId="328D5A45" w:rsidR="00910500" w:rsidRDefault="00017548">
      <w:pPr>
        <w:pStyle w:val="TOC1"/>
        <w:rPr>
          <w:rFonts w:asciiTheme="minorHAnsi" w:eastAsiaTheme="minorEastAsia" w:hAnsiTheme="minorHAnsi" w:cstheme="minorBidi"/>
          <w:noProof/>
          <w:szCs w:val="22"/>
          <w:lang w:eastAsia="en-GB"/>
        </w:rPr>
      </w:pPr>
      <w:r>
        <w:fldChar w:fldCharType="begin" w:fldLock="1"/>
      </w:r>
      <w:r>
        <w:instrText xml:space="preserve"> TOC \o "1-7" </w:instrText>
      </w:r>
      <w:r>
        <w:fldChar w:fldCharType="separate"/>
      </w:r>
      <w:r w:rsidR="00910500">
        <w:rPr>
          <w:noProof/>
        </w:rPr>
        <w:t>Foreword</w:t>
      </w:r>
      <w:r w:rsidR="00910500">
        <w:rPr>
          <w:noProof/>
        </w:rPr>
        <w:tab/>
      </w:r>
      <w:r w:rsidR="00910500">
        <w:rPr>
          <w:noProof/>
        </w:rPr>
        <w:fldChar w:fldCharType="begin" w:fldLock="1"/>
      </w:r>
      <w:r w:rsidR="00910500">
        <w:rPr>
          <w:noProof/>
        </w:rPr>
        <w:instrText xml:space="preserve"> PAGEREF _Toc122025405 \h </w:instrText>
      </w:r>
      <w:r w:rsidR="00910500">
        <w:rPr>
          <w:noProof/>
        </w:rPr>
      </w:r>
      <w:r w:rsidR="00910500">
        <w:rPr>
          <w:noProof/>
        </w:rPr>
        <w:fldChar w:fldCharType="separate"/>
      </w:r>
      <w:r w:rsidR="00910500">
        <w:rPr>
          <w:noProof/>
        </w:rPr>
        <w:t>15</w:t>
      </w:r>
      <w:r w:rsidR="00910500">
        <w:rPr>
          <w:noProof/>
        </w:rPr>
        <w:fldChar w:fldCharType="end"/>
      </w:r>
    </w:p>
    <w:p w14:paraId="7FE18099" w14:textId="7DC92A7E" w:rsidR="00910500" w:rsidRDefault="00910500">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_Toc122025406 \h </w:instrText>
      </w:r>
      <w:r>
        <w:rPr>
          <w:noProof/>
        </w:rPr>
      </w:r>
      <w:r>
        <w:rPr>
          <w:noProof/>
        </w:rPr>
        <w:fldChar w:fldCharType="separate"/>
      </w:r>
      <w:r>
        <w:rPr>
          <w:noProof/>
        </w:rPr>
        <w:t>16</w:t>
      </w:r>
      <w:r>
        <w:rPr>
          <w:noProof/>
        </w:rPr>
        <w:fldChar w:fldCharType="end"/>
      </w:r>
    </w:p>
    <w:p w14:paraId="090F6BFD" w14:textId="694C5BA1" w:rsidR="00910500" w:rsidRDefault="00910500">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_Toc122025407 \h </w:instrText>
      </w:r>
      <w:r>
        <w:rPr>
          <w:noProof/>
        </w:rPr>
      </w:r>
      <w:r>
        <w:rPr>
          <w:noProof/>
        </w:rPr>
        <w:fldChar w:fldCharType="separate"/>
      </w:r>
      <w:r>
        <w:rPr>
          <w:noProof/>
        </w:rPr>
        <w:t>16</w:t>
      </w:r>
      <w:r>
        <w:rPr>
          <w:noProof/>
        </w:rPr>
        <w:fldChar w:fldCharType="end"/>
      </w:r>
    </w:p>
    <w:p w14:paraId="2FAE8CDF" w14:textId="3117D37E" w:rsidR="00910500" w:rsidRDefault="00910500">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_Toc122025408 \h </w:instrText>
      </w:r>
      <w:r>
        <w:rPr>
          <w:noProof/>
        </w:rPr>
      </w:r>
      <w:r>
        <w:rPr>
          <w:noProof/>
        </w:rPr>
        <w:fldChar w:fldCharType="separate"/>
      </w:r>
      <w:r>
        <w:rPr>
          <w:noProof/>
        </w:rPr>
        <w:t>18</w:t>
      </w:r>
      <w:r>
        <w:rPr>
          <w:noProof/>
        </w:rPr>
        <w:fldChar w:fldCharType="end"/>
      </w:r>
    </w:p>
    <w:p w14:paraId="565F172F" w14:textId="5336E471" w:rsidR="00910500" w:rsidRDefault="00910500">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_Toc122025409 \h </w:instrText>
      </w:r>
      <w:r>
        <w:rPr>
          <w:noProof/>
        </w:rPr>
      </w:r>
      <w:r>
        <w:rPr>
          <w:noProof/>
        </w:rPr>
        <w:fldChar w:fldCharType="separate"/>
      </w:r>
      <w:r>
        <w:rPr>
          <w:noProof/>
        </w:rPr>
        <w:t>18</w:t>
      </w:r>
      <w:r>
        <w:rPr>
          <w:noProof/>
        </w:rPr>
        <w:fldChar w:fldCharType="end"/>
      </w:r>
    </w:p>
    <w:p w14:paraId="19094D8E" w14:textId="06D2C8EE" w:rsidR="00910500" w:rsidRDefault="00910500">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_Toc122025410 \h </w:instrText>
      </w:r>
      <w:r>
        <w:rPr>
          <w:noProof/>
        </w:rPr>
      </w:r>
      <w:r>
        <w:rPr>
          <w:noProof/>
        </w:rPr>
        <w:fldChar w:fldCharType="separate"/>
      </w:r>
      <w:r>
        <w:rPr>
          <w:noProof/>
        </w:rPr>
        <w:t>18</w:t>
      </w:r>
      <w:r>
        <w:rPr>
          <w:noProof/>
        </w:rPr>
        <w:fldChar w:fldCharType="end"/>
      </w:r>
    </w:p>
    <w:p w14:paraId="14F0EE25" w14:textId="3AD0CDDC" w:rsidR="00910500" w:rsidRDefault="00910500">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_Toc122025411 \h </w:instrText>
      </w:r>
      <w:r>
        <w:rPr>
          <w:noProof/>
        </w:rPr>
      </w:r>
      <w:r>
        <w:rPr>
          <w:noProof/>
        </w:rPr>
        <w:fldChar w:fldCharType="separate"/>
      </w:r>
      <w:r>
        <w:rPr>
          <w:noProof/>
        </w:rPr>
        <w:t>19</w:t>
      </w:r>
      <w:r>
        <w:rPr>
          <w:noProof/>
        </w:rPr>
        <w:fldChar w:fldCharType="end"/>
      </w:r>
    </w:p>
    <w:p w14:paraId="79ECC5B3" w14:textId="5BE61FD2" w:rsidR="00910500" w:rsidRDefault="00910500">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_Toc122025412 \h </w:instrText>
      </w:r>
      <w:r>
        <w:rPr>
          <w:noProof/>
        </w:rPr>
      </w:r>
      <w:r>
        <w:rPr>
          <w:noProof/>
        </w:rPr>
        <w:fldChar w:fldCharType="separate"/>
      </w:r>
      <w:r>
        <w:rPr>
          <w:noProof/>
        </w:rPr>
        <w:t>19</w:t>
      </w:r>
      <w:r>
        <w:rPr>
          <w:noProof/>
        </w:rPr>
        <w:fldChar w:fldCharType="end"/>
      </w:r>
    </w:p>
    <w:p w14:paraId="0B695014" w14:textId="46D596D7" w:rsidR="00910500" w:rsidRDefault="00910500">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AMF</w:t>
      </w:r>
      <w:r>
        <w:rPr>
          <w:noProof/>
        </w:rPr>
        <w:tab/>
      </w:r>
      <w:r>
        <w:rPr>
          <w:noProof/>
        </w:rPr>
        <w:fldChar w:fldCharType="begin" w:fldLock="1"/>
      </w:r>
      <w:r>
        <w:rPr>
          <w:noProof/>
        </w:rPr>
        <w:instrText xml:space="preserve"> PAGEREF _Toc122025413 \h </w:instrText>
      </w:r>
      <w:r>
        <w:rPr>
          <w:noProof/>
        </w:rPr>
      </w:r>
      <w:r>
        <w:rPr>
          <w:noProof/>
        </w:rPr>
        <w:fldChar w:fldCharType="separate"/>
      </w:r>
      <w:r>
        <w:rPr>
          <w:noProof/>
        </w:rPr>
        <w:t>20</w:t>
      </w:r>
      <w:r>
        <w:rPr>
          <w:noProof/>
        </w:rPr>
        <w:fldChar w:fldCharType="end"/>
      </w:r>
    </w:p>
    <w:p w14:paraId="6231C00B" w14:textId="42467D11" w:rsidR="00910500" w:rsidRDefault="00910500">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_Toc122025414 \h </w:instrText>
      </w:r>
      <w:r>
        <w:rPr>
          <w:noProof/>
        </w:rPr>
      </w:r>
      <w:r>
        <w:rPr>
          <w:noProof/>
        </w:rPr>
        <w:fldChar w:fldCharType="separate"/>
      </w:r>
      <w:r>
        <w:rPr>
          <w:noProof/>
        </w:rPr>
        <w:t>20</w:t>
      </w:r>
      <w:r>
        <w:rPr>
          <w:noProof/>
        </w:rPr>
        <w:fldChar w:fldCharType="end"/>
      </w:r>
    </w:p>
    <w:p w14:paraId="29A1495A" w14:textId="64ECFBE7" w:rsidR="00910500" w:rsidRDefault="00910500">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Namf_Communication Service</w:t>
      </w:r>
      <w:r>
        <w:rPr>
          <w:noProof/>
        </w:rPr>
        <w:tab/>
      </w:r>
      <w:r>
        <w:rPr>
          <w:noProof/>
        </w:rPr>
        <w:fldChar w:fldCharType="begin" w:fldLock="1"/>
      </w:r>
      <w:r>
        <w:rPr>
          <w:noProof/>
        </w:rPr>
        <w:instrText xml:space="preserve"> PAGEREF _Toc122025415 \h </w:instrText>
      </w:r>
      <w:r>
        <w:rPr>
          <w:noProof/>
        </w:rPr>
      </w:r>
      <w:r>
        <w:rPr>
          <w:noProof/>
        </w:rPr>
        <w:fldChar w:fldCharType="separate"/>
      </w:r>
      <w:r>
        <w:rPr>
          <w:noProof/>
        </w:rPr>
        <w:t>22</w:t>
      </w:r>
      <w:r>
        <w:rPr>
          <w:noProof/>
        </w:rPr>
        <w:fldChar w:fldCharType="end"/>
      </w:r>
    </w:p>
    <w:p w14:paraId="2B87D5FE" w14:textId="72881499" w:rsidR="00910500" w:rsidRDefault="00910500">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_Toc122025416 \h </w:instrText>
      </w:r>
      <w:r>
        <w:rPr>
          <w:noProof/>
        </w:rPr>
      </w:r>
      <w:r>
        <w:rPr>
          <w:noProof/>
        </w:rPr>
        <w:fldChar w:fldCharType="separate"/>
      </w:r>
      <w:r>
        <w:rPr>
          <w:noProof/>
        </w:rPr>
        <w:t>22</w:t>
      </w:r>
      <w:r>
        <w:rPr>
          <w:noProof/>
        </w:rPr>
        <w:fldChar w:fldCharType="end"/>
      </w:r>
    </w:p>
    <w:p w14:paraId="15293204" w14:textId="29411271" w:rsidR="00910500" w:rsidRDefault="00910500">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_Toc122025417 \h </w:instrText>
      </w:r>
      <w:r>
        <w:rPr>
          <w:noProof/>
        </w:rPr>
      </w:r>
      <w:r>
        <w:rPr>
          <w:noProof/>
        </w:rPr>
        <w:fldChar w:fldCharType="separate"/>
      </w:r>
      <w:r>
        <w:rPr>
          <w:noProof/>
        </w:rPr>
        <w:t>22</w:t>
      </w:r>
      <w:r>
        <w:rPr>
          <w:noProof/>
        </w:rPr>
        <w:fldChar w:fldCharType="end"/>
      </w:r>
    </w:p>
    <w:p w14:paraId="68707487" w14:textId="08662238" w:rsidR="00910500" w:rsidRDefault="00910500">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_Toc122025418 \h </w:instrText>
      </w:r>
      <w:r>
        <w:rPr>
          <w:noProof/>
        </w:rPr>
      </w:r>
      <w:r>
        <w:rPr>
          <w:noProof/>
        </w:rPr>
        <w:fldChar w:fldCharType="separate"/>
      </w:r>
      <w:r>
        <w:rPr>
          <w:noProof/>
        </w:rPr>
        <w:t>22</w:t>
      </w:r>
      <w:r>
        <w:rPr>
          <w:noProof/>
        </w:rPr>
        <w:fldChar w:fldCharType="end"/>
      </w:r>
    </w:p>
    <w:p w14:paraId="3D335E46" w14:textId="05D99D71" w:rsidR="00910500" w:rsidRDefault="00910500">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UE Context Operations</w:t>
      </w:r>
      <w:r>
        <w:rPr>
          <w:noProof/>
        </w:rPr>
        <w:tab/>
      </w:r>
      <w:r>
        <w:rPr>
          <w:noProof/>
        </w:rPr>
        <w:fldChar w:fldCharType="begin" w:fldLock="1"/>
      </w:r>
      <w:r>
        <w:rPr>
          <w:noProof/>
        </w:rPr>
        <w:instrText xml:space="preserve"> PAGEREF _Toc122025419 \h </w:instrText>
      </w:r>
      <w:r>
        <w:rPr>
          <w:noProof/>
        </w:rPr>
      </w:r>
      <w:r>
        <w:rPr>
          <w:noProof/>
        </w:rPr>
        <w:fldChar w:fldCharType="separate"/>
      </w:r>
      <w:r>
        <w:rPr>
          <w:noProof/>
        </w:rPr>
        <w:t>23</w:t>
      </w:r>
      <w:r>
        <w:rPr>
          <w:noProof/>
        </w:rPr>
        <w:fldChar w:fldCharType="end"/>
      </w:r>
    </w:p>
    <w:p w14:paraId="76B4673D" w14:textId="0D9B832E" w:rsidR="00910500" w:rsidRDefault="00910500">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UEContextTransfer</w:t>
      </w:r>
      <w:r>
        <w:rPr>
          <w:noProof/>
        </w:rPr>
        <w:tab/>
      </w:r>
      <w:r>
        <w:rPr>
          <w:noProof/>
        </w:rPr>
        <w:fldChar w:fldCharType="begin" w:fldLock="1"/>
      </w:r>
      <w:r>
        <w:rPr>
          <w:noProof/>
        </w:rPr>
        <w:instrText xml:space="preserve"> PAGEREF _Toc122025420 \h </w:instrText>
      </w:r>
      <w:r>
        <w:rPr>
          <w:noProof/>
        </w:rPr>
      </w:r>
      <w:r>
        <w:rPr>
          <w:noProof/>
        </w:rPr>
        <w:fldChar w:fldCharType="separate"/>
      </w:r>
      <w:r>
        <w:rPr>
          <w:noProof/>
        </w:rPr>
        <w:t>23</w:t>
      </w:r>
      <w:r>
        <w:rPr>
          <w:noProof/>
        </w:rPr>
        <w:fldChar w:fldCharType="end"/>
      </w:r>
    </w:p>
    <w:p w14:paraId="01E977C4" w14:textId="3B3B9412" w:rsidR="00910500" w:rsidRDefault="00910500">
      <w:pPr>
        <w:pStyle w:val="TOC6"/>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_Toc122025421 \h </w:instrText>
      </w:r>
      <w:r>
        <w:rPr>
          <w:noProof/>
        </w:rPr>
      </w:r>
      <w:r>
        <w:rPr>
          <w:noProof/>
        </w:rPr>
        <w:fldChar w:fldCharType="separate"/>
      </w:r>
      <w:r>
        <w:rPr>
          <w:noProof/>
        </w:rPr>
        <w:t>23</w:t>
      </w:r>
      <w:r>
        <w:rPr>
          <w:noProof/>
        </w:rPr>
        <w:fldChar w:fldCharType="end"/>
      </w:r>
    </w:p>
    <w:p w14:paraId="74A43D31" w14:textId="7C316D91" w:rsidR="00910500" w:rsidRDefault="00910500">
      <w:pPr>
        <w:pStyle w:val="TOC6"/>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Retrieve UE Context after successful UE authentication</w:t>
      </w:r>
      <w:r>
        <w:rPr>
          <w:noProof/>
        </w:rPr>
        <w:tab/>
      </w:r>
      <w:r>
        <w:rPr>
          <w:noProof/>
        </w:rPr>
        <w:fldChar w:fldCharType="begin" w:fldLock="1"/>
      </w:r>
      <w:r>
        <w:rPr>
          <w:noProof/>
        </w:rPr>
        <w:instrText xml:space="preserve"> PAGEREF _Toc122025422 \h </w:instrText>
      </w:r>
      <w:r>
        <w:rPr>
          <w:noProof/>
        </w:rPr>
      </w:r>
      <w:r>
        <w:rPr>
          <w:noProof/>
        </w:rPr>
        <w:fldChar w:fldCharType="separate"/>
      </w:r>
      <w:r>
        <w:rPr>
          <w:noProof/>
        </w:rPr>
        <w:t>25</w:t>
      </w:r>
      <w:r>
        <w:rPr>
          <w:noProof/>
        </w:rPr>
        <w:fldChar w:fldCharType="end"/>
      </w:r>
    </w:p>
    <w:p w14:paraId="5BCC7A56" w14:textId="336725E2" w:rsidR="00910500" w:rsidRDefault="00910500">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RegistrationStatusUpdate</w:t>
      </w:r>
      <w:r>
        <w:rPr>
          <w:noProof/>
        </w:rPr>
        <w:tab/>
      </w:r>
      <w:r>
        <w:rPr>
          <w:noProof/>
        </w:rPr>
        <w:fldChar w:fldCharType="begin" w:fldLock="1"/>
      </w:r>
      <w:r>
        <w:rPr>
          <w:noProof/>
        </w:rPr>
        <w:instrText xml:space="preserve"> PAGEREF _Toc122025423 \h </w:instrText>
      </w:r>
      <w:r>
        <w:rPr>
          <w:noProof/>
        </w:rPr>
      </w:r>
      <w:r>
        <w:rPr>
          <w:noProof/>
        </w:rPr>
        <w:fldChar w:fldCharType="separate"/>
      </w:r>
      <w:r>
        <w:rPr>
          <w:noProof/>
        </w:rPr>
        <w:t>26</w:t>
      </w:r>
      <w:r>
        <w:rPr>
          <w:noProof/>
        </w:rPr>
        <w:fldChar w:fldCharType="end"/>
      </w:r>
    </w:p>
    <w:p w14:paraId="4E7E179F" w14:textId="092100E7" w:rsidR="00910500" w:rsidRDefault="00910500">
      <w:pPr>
        <w:pStyle w:val="TOC6"/>
        <w:rPr>
          <w:rFonts w:asciiTheme="minorHAnsi" w:eastAsiaTheme="minorEastAsia" w:hAnsiTheme="minorHAnsi" w:cstheme="minorBidi"/>
          <w:noProof/>
          <w:sz w:val="22"/>
          <w:szCs w:val="22"/>
          <w:lang w:eastAsia="en-GB"/>
        </w:rPr>
      </w:pPr>
      <w:r>
        <w:rPr>
          <w:noProof/>
        </w:rPr>
        <w:t>5.2.2.2.2.1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_Toc122025424 \h </w:instrText>
      </w:r>
      <w:r>
        <w:rPr>
          <w:noProof/>
        </w:rPr>
      </w:r>
      <w:r>
        <w:rPr>
          <w:noProof/>
        </w:rPr>
        <w:fldChar w:fldCharType="separate"/>
      </w:r>
      <w:r>
        <w:rPr>
          <w:noProof/>
        </w:rPr>
        <w:t>26</w:t>
      </w:r>
      <w:r>
        <w:rPr>
          <w:noProof/>
        </w:rPr>
        <w:fldChar w:fldCharType="end"/>
      </w:r>
    </w:p>
    <w:p w14:paraId="565D1B8E" w14:textId="5B5C2A32" w:rsidR="00910500" w:rsidRDefault="00910500">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CreateUEContext</w:t>
      </w:r>
      <w:r>
        <w:rPr>
          <w:noProof/>
        </w:rPr>
        <w:tab/>
      </w:r>
      <w:r>
        <w:rPr>
          <w:noProof/>
        </w:rPr>
        <w:fldChar w:fldCharType="begin" w:fldLock="1"/>
      </w:r>
      <w:r>
        <w:rPr>
          <w:noProof/>
        </w:rPr>
        <w:instrText xml:space="preserve"> PAGEREF _Toc122025425 \h </w:instrText>
      </w:r>
      <w:r>
        <w:rPr>
          <w:noProof/>
        </w:rPr>
      </w:r>
      <w:r>
        <w:rPr>
          <w:noProof/>
        </w:rPr>
        <w:fldChar w:fldCharType="separate"/>
      </w:r>
      <w:r>
        <w:rPr>
          <w:noProof/>
        </w:rPr>
        <w:t>27</w:t>
      </w:r>
      <w:r>
        <w:rPr>
          <w:noProof/>
        </w:rPr>
        <w:fldChar w:fldCharType="end"/>
      </w:r>
    </w:p>
    <w:p w14:paraId="4CF70CE6" w14:textId="4C1A03B4" w:rsidR="00910500" w:rsidRDefault="00910500">
      <w:pPr>
        <w:pStyle w:val="TOC6"/>
        <w:rPr>
          <w:rFonts w:asciiTheme="minorHAnsi" w:eastAsiaTheme="minorEastAsia" w:hAnsiTheme="minorHAnsi" w:cstheme="minorBidi"/>
          <w:noProof/>
          <w:sz w:val="22"/>
          <w:szCs w:val="22"/>
          <w:lang w:eastAsia="en-GB"/>
        </w:rPr>
      </w:pPr>
      <w:r w:rsidRPr="00EF397D">
        <w:rPr>
          <w:noProof/>
        </w:rPr>
        <w:t>5.2.2.2.3.1</w:t>
      </w:r>
      <w:r>
        <w:rPr>
          <w:rFonts w:asciiTheme="minorHAnsi" w:eastAsiaTheme="minorEastAsia" w:hAnsiTheme="minorHAnsi" w:cstheme="minorBidi"/>
          <w:noProof/>
          <w:sz w:val="22"/>
          <w:szCs w:val="22"/>
          <w:lang w:eastAsia="en-GB"/>
        </w:rPr>
        <w:tab/>
      </w:r>
      <w:r w:rsidRPr="00EF397D">
        <w:rPr>
          <w:noProof/>
        </w:rPr>
        <w:t>General</w:t>
      </w:r>
      <w:r>
        <w:rPr>
          <w:noProof/>
        </w:rPr>
        <w:tab/>
      </w:r>
      <w:r>
        <w:rPr>
          <w:noProof/>
        </w:rPr>
        <w:fldChar w:fldCharType="begin" w:fldLock="1"/>
      </w:r>
      <w:r>
        <w:rPr>
          <w:noProof/>
        </w:rPr>
        <w:instrText xml:space="preserve"> PAGEREF _Toc122025426 \h </w:instrText>
      </w:r>
      <w:r>
        <w:rPr>
          <w:noProof/>
        </w:rPr>
      </w:r>
      <w:r>
        <w:rPr>
          <w:noProof/>
        </w:rPr>
        <w:fldChar w:fldCharType="separate"/>
      </w:r>
      <w:r>
        <w:rPr>
          <w:noProof/>
        </w:rPr>
        <w:t>27</w:t>
      </w:r>
      <w:r>
        <w:rPr>
          <w:noProof/>
        </w:rPr>
        <w:fldChar w:fldCharType="end"/>
      </w:r>
    </w:p>
    <w:p w14:paraId="3CB6A620" w14:textId="28A49A4F" w:rsidR="00910500" w:rsidRDefault="00910500">
      <w:pPr>
        <w:pStyle w:val="TOC6"/>
        <w:rPr>
          <w:rFonts w:asciiTheme="minorHAnsi" w:eastAsiaTheme="minorEastAsia" w:hAnsiTheme="minorHAnsi" w:cstheme="minorBidi"/>
          <w:noProof/>
          <w:sz w:val="22"/>
          <w:szCs w:val="22"/>
          <w:lang w:eastAsia="en-GB"/>
        </w:rPr>
      </w:pPr>
      <w:r w:rsidRPr="00EF397D">
        <w:rPr>
          <w:noProof/>
        </w:rPr>
        <w:t>5.2.2.2.3.2</w:t>
      </w:r>
      <w:r>
        <w:rPr>
          <w:rFonts w:asciiTheme="minorHAnsi" w:eastAsiaTheme="minorEastAsia" w:hAnsiTheme="minorHAnsi" w:cstheme="minorBidi"/>
          <w:noProof/>
          <w:sz w:val="22"/>
          <w:szCs w:val="22"/>
          <w:lang w:eastAsia="en-GB"/>
        </w:rPr>
        <w:tab/>
      </w:r>
      <w:r w:rsidRPr="00EF397D">
        <w:rPr>
          <w:noProof/>
        </w:rPr>
        <w:t>Create UE Context with AMF Relocation</w:t>
      </w:r>
      <w:r>
        <w:rPr>
          <w:noProof/>
        </w:rPr>
        <w:tab/>
      </w:r>
      <w:r>
        <w:rPr>
          <w:noProof/>
        </w:rPr>
        <w:fldChar w:fldCharType="begin" w:fldLock="1"/>
      </w:r>
      <w:r>
        <w:rPr>
          <w:noProof/>
        </w:rPr>
        <w:instrText xml:space="preserve"> PAGEREF _Toc122025427 \h </w:instrText>
      </w:r>
      <w:r>
        <w:rPr>
          <w:noProof/>
        </w:rPr>
      </w:r>
      <w:r>
        <w:rPr>
          <w:noProof/>
        </w:rPr>
        <w:fldChar w:fldCharType="separate"/>
      </w:r>
      <w:r>
        <w:rPr>
          <w:noProof/>
        </w:rPr>
        <w:t>29</w:t>
      </w:r>
      <w:r>
        <w:rPr>
          <w:noProof/>
        </w:rPr>
        <w:fldChar w:fldCharType="end"/>
      </w:r>
    </w:p>
    <w:p w14:paraId="460FF9E8" w14:textId="2507DEB9" w:rsidR="00910500" w:rsidRDefault="00910500">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ReleaseUEContext</w:t>
      </w:r>
      <w:r>
        <w:rPr>
          <w:noProof/>
        </w:rPr>
        <w:tab/>
      </w:r>
      <w:r>
        <w:rPr>
          <w:noProof/>
        </w:rPr>
        <w:fldChar w:fldCharType="begin" w:fldLock="1"/>
      </w:r>
      <w:r>
        <w:rPr>
          <w:noProof/>
        </w:rPr>
        <w:instrText xml:space="preserve"> PAGEREF _Toc122025428 \h </w:instrText>
      </w:r>
      <w:r>
        <w:rPr>
          <w:noProof/>
        </w:rPr>
      </w:r>
      <w:r>
        <w:rPr>
          <w:noProof/>
        </w:rPr>
        <w:fldChar w:fldCharType="separate"/>
      </w:r>
      <w:r>
        <w:rPr>
          <w:noProof/>
        </w:rPr>
        <w:t>30</w:t>
      </w:r>
      <w:r>
        <w:rPr>
          <w:noProof/>
        </w:rPr>
        <w:fldChar w:fldCharType="end"/>
      </w:r>
    </w:p>
    <w:p w14:paraId="6DF322C7" w14:textId="02385FA0" w:rsidR="00910500" w:rsidRDefault="00910500">
      <w:pPr>
        <w:pStyle w:val="TOC6"/>
        <w:rPr>
          <w:rFonts w:asciiTheme="minorHAnsi" w:eastAsiaTheme="minorEastAsia" w:hAnsiTheme="minorHAnsi" w:cstheme="minorBidi"/>
          <w:noProof/>
          <w:sz w:val="22"/>
          <w:szCs w:val="22"/>
          <w:lang w:eastAsia="en-GB"/>
        </w:rPr>
      </w:pPr>
      <w:r w:rsidRPr="00EF397D">
        <w:rPr>
          <w:noProof/>
        </w:rPr>
        <w:t>5.2.2.2.4.1</w:t>
      </w:r>
      <w:r>
        <w:rPr>
          <w:rFonts w:asciiTheme="minorHAnsi" w:eastAsiaTheme="minorEastAsia" w:hAnsiTheme="minorHAnsi" w:cstheme="minorBidi"/>
          <w:noProof/>
          <w:sz w:val="22"/>
          <w:szCs w:val="22"/>
          <w:lang w:eastAsia="en-GB"/>
        </w:rPr>
        <w:tab/>
      </w:r>
      <w:r w:rsidRPr="00EF397D">
        <w:rPr>
          <w:noProof/>
        </w:rPr>
        <w:t>General</w:t>
      </w:r>
      <w:r>
        <w:rPr>
          <w:noProof/>
        </w:rPr>
        <w:tab/>
      </w:r>
      <w:r>
        <w:rPr>
          <w:noProof/>
        </w:rPr>
        <w:fldChar w:fldCharType="begin" w:fldLock="1"/>
      </w:r>
      <w:r>
        <w:rPr>
          <w:noProof/>
        </w:rPr>
        <w:instrText xml:space="preserve"> PAGEREF _Toc122025429 \h </w:instrText>
      </w:r>
      <w:r>
        <w:rPr>
          <w:noProof/>
        </w:rPr>
      </w:r>
      <w:r>
        <w:rPr>
          <w:noProof/>
        </w:rPr>
        <w:fldChar w:fldCharType="separate"/>
      </w:r>
      <w:r>
        <w:rPr>
          <w:noProof/>
        </w:rPr>
        <w:t>30</w:t>
      </w:r>
      <w:r>
        <w:rPr>
          <w:noProof/>
        </w:rPr>
        <w:fldChar w:fldCharType="end"/>
      </w:r>
    </w:p>
    <w:p w14:paraId="238A22E8" w14:textId="11EC915D" w:rsidR="00910500" w:rsidRDefault="00910500">
      <w:pPr>
        <w:pStyle w:val="TOC5"/>
        <w:rPr>
          <w:rFonts w:asciiTheme="minorHAnsi" w:eastAsiaTheme="minorEastAsia" w:hAnsiTheme="minorHAnsi" w:cstheme="minorBidi"/>
          <w:noProof/>
          <w:sz w:val="22"/>
          <w:szCs w:val="22"/>
          <w:lang w:eastAsia="en-GB"/>
        </w:rPr>
      </w:pPr>
      <w:r>
        <w:rPr>
          <w:noProof/>
        </w:rPr>
        <w:t>5.2.2.2.</w:t>
      </w:r>
      <w:r>
        <w:rPr>
          <w:noProof/>
          <w:lang w:eastAsia="zh-CN"/>
        </w:rPr>
        <w:t>5</w:t>
      </w:r>
      <w:r>
        <w:rPr>
          <w:rFonts w:asciiTheme="minorHAnsi" w:eastAsiaTheme="minorEastAsia" w:hAnsiTheme="minorHAnsi" w:cstheme="minorBidi"/>
          <w:noProof/>
          <w:sz w:val="22"/>
          <w:szCs w:val="22"/>
          <w:lang w:eastAsia="en-GB"/>
        </w:rPr>
        <w:tab/>
      </w:r>
      <w:r>
        <w:rPr>
          <w:noProof/>
          <w:lang w:eastAsia="zh-CN"/>
        </w:rPr>
        <w:t>Relocate</w:t>
      </w:r>
      <w:r>
        <w:rPr>
          <w:noProof/>
        </w:rPr>
        <w:t>UEContext</w:t>
      </w:r>
      <w:r>
        <w:rPr>
          <w:noProof/>
        </w:rPr>
        <w:tab/>
      </w:r>
      <w:r>
        <w:rPr>
          <w:noProof/>
        </w:rPr>
        <w:fldChar w:fldCharType="begin" w:fldLock="1"/>
      </w:r>
      <w:r>
        <w:rPr>
          <w:noProof/>
        </w:rPr>
        <w:instrText xml:space="preserve"> PAGEREF _Toc122025430 \h </w:instrText>
      </w:r>
      <w:r>
        <w:rPr>
          <w:noProof/>
        </w:rPr>
      </w:r>
      <w:r>
        <w:rPr>
          <w:noProof/>
        </w:rPr>
        <w:fldChar w:fldCharType="separate"/>
      </w:r>
      <w:r>
        <w:rPr>
          <w:noProof/>
        </w:rPr>
        <w:t>30</w:t>
      </w:r>
      <w:r>
        <w:rPr>
          <w:noProof/>
        </w:rPr>
        <w:fldChar w:fldCharType="end"/>
      </w:r>
    </w:p>
    <w:p w14:paraId="0569E671" w14:textId="48FA737D" w:rsidR="00910500" w:rsidRDefault="00910500">
      <w:pPr>
        <w:pStyle w:val="TOC6"/>
        <w:rPr>
          <w:rFonts w:asciiTheme="minorHAnsi" w:eastAsiaTheme="minorEastAsia" w:hAnsiTheme="minorHAnsi" w:cstheme="minorBidi"/>
          <w:noProof/>
          <w:sz w:val="22"/>
          <w:szCs w:val="22"/>
          <w:lang w:eastAsia="en-GB"/>
        </w:rPr>
      </w:pPr>
      <w:r w:rsidRPr="00EF397D">
        <w:rPr>
          <w:noProof/>
        </w:rPr>
        <w:t>5.2.2.2.5.1</w:t>
      </w:r>
      <w:r>
        <w:rPr>
          <w:rFonts w:asciiTheme="minorHAnsi" w:eastAsiaTheme="minorEastAsia" w:hAnsiTheme="minorHAnsi" w:cstheme="minorBidi"/>
          <w:noProof/>
          <w:sz w:val="22"/>
          <w:szCs w:val="22"/>
          <w:lang w:eastAsia="en-GB"/>
        </w:rPr>
        <w:tab/>
      </w:r>
      <w:r w:rsidRPr="00EF397D">
        <w:rPr>
          <w:noProof/>
        </w:rPr>
        <w:t>General</w:t>
      </w:r>
      <w:r>
        <w:rPr>
          <w:noProof/>
        </w:rPr>
        <w:tab/>
      </w:r>
      <w:r>
        <w:rPr>
          <w:noProof/>
        </w:rPr>
        <w:fldChar w:fldCharType="begin" w:fldLock="1"/>
      </w:r>
      <w:r>
        <w:rPr>
          <w:noProof/>
        </w:rPr>
        <w:instrText xml:space="preserve"> PAGEREF _Toc122025431 \h </w:instrText>
      </w:r>
      <w:r>
        <w:rPr>
          <w:noProof/>
        </w:rPr>
      </w:r>
      <w:r>
        <w:rPr>
          <w:noProof/>
        </w:rPr>
        <w:fldChar w:fldCharType="separate"/>
      </w:r>
      <w:r>
        <w:rPr>
          <w:noProof/>
        </w:rPr>
        <w:t>30</w:t>
      </w:r>
      <w:r>
        <w:rPr>
          <w:noProof/>
        </w:rPr>
        <w:fldChar w:fldCharType="end"/>
      </w:r>
    </w:p>
    <w:p w14:paraId="4ABA2D74" w14:textId="1710A512" w:rsidR="00910500" w:rsidRDefault="00910500">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CancelRelocateUEContext</w:t>
      </w:r>
      <w:r>
        <w:rPr>
          <w:noProof/>
        </w:rPr>
        <w:tab/>
      </w:r>
      <w:r>
        <w:rPr>
          <w:noProof/>
        </w:rPr>
        <w:fldChar w:fldCharType="begin" w:fldLock="1"/>
      </w:r>
      <w:r>
        <w:rPr>
          <w:noProof/>
        </w:rPr>
        <w:instrText xml:space="preserve"> PAGEREF _Toc122025432 \h </w:instrText>
      </w:r>
      <w:r>
        <w:rPr>
          <w:noProof/>
        </w:rPr>
      </w:r>
      <w:r>
        <w:rPr>
          <w:noProof/>
        </w:rPr>
        <w:fldChar w:fldCharType="separate"/>
      </w:r>
      <w:r>
        <w:rPr>
          <w:noProof/>
        </w:rPr>
        <w:t>31</w:t>
      </w:r>
      <w:r>
        <w:rPr>
          <w:noProof/>
        </w:rPr>
        <w:fldChar w:fldCharType="end"/>
      </w:r>
    </w:p>
    <w:p w14:paraId="636EA204" w14:textId="4A1E1FBE" w:rsidR="00910500" w:rsidRDefault="00910500">
      <w:pPr>
        <w:pStyle w:val="TOC6"/>
        <w:rPr>
          <w:rFonts w:asciiTheme="minorHAnsi" w:eastAsiaTheme="minorEastAsia" w:hAnsiTheme="minorHAnsi" w:cstheme="minorBidi"/>
          <w:noProof/>
          <w:sz w:val="22"/>
          <w:szCs w:val="22"/>
          <w:lang w:eastAsia="en-GB"/>
        </w:rPr>
      </w:pPr>
      <w:r>
        <w:rPr>
          <w:noProof/>
        </w:rPr>
        <w:t>5.2.2.2.6.1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_Toc122025433 \h </w:instrText>
      </w:r>
      <w:r>
        <w:rPr>
          <w:noProof/>
        </w:rPr>
      </w:r>
      <w:r>
        <w:rPr>
          <w:noProof/>
        </w:rPr>
        <w:fldChar w:fldCharType="separate"/>
      </w:r>
      <w:r>
        <w:rPr>
          <w:noProof/>
        </w:rPr>
        <w:t>31</w:t>
      </w:r>
      <w:r>
        <w:rPr>
          <w:noProof/>
        </w:rPr>
        <w:fldChar w:fldCharType="end"/>
      </w:r>
    </w:p>
    <w:p w14:paraId="264A5C5B" w14:textId="762F32F3" w:rsidR="00910500" w:rsidRDefault="00910500">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UE Specific N1N2 Message Operations</w:t>
      </w:r>
      <w:r>
        <w:rPr>
          <w:noProof/>
        </w:rPr>
        <w:tab/>
      </w:r>
      <w:r>
        <w:rPr>
          <w:noProof/>
        </w:rPr>
        <w:fldChar w:fldCharType="begin" w:fldLock="1"/>
      </w:r>
      <w:r>
        <w:rPr>
          <w:noProof/>
        </w:rPr>
        <w:instrText xml:space="preserve"> PAGEREF _Toc122025434 \h </w:instrText>
      </w:r>
      <w:r>
        <w:rPr>
          <w:noProof/>
        </w:rPr>
      </w:r>
      <w:r>
        <w:rPr>
          <w:noProof/>
        </w:rPr>
        <w:fldChar w:fldCharType="separate"/>
      </w:r>
      <w:r>
        <w:rPr>
          <w:noProof/>
        </w:rPr>
        <w:t>32</w:t>
      </w:r>
      <w:r>
        <w:rPr>
          <w:noProof/>
        </w:rPr>
        <w:fldChar w:fldCharType="end"/>
      </w:r>
    </w:p>
    <w:p w14:paraId="0DC5CDED" w14:textId="374F6624" w:rsidR="00910500" w:rsidRDefault="00910500">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N1N2MessageTransfer</w:t>
      </w:r>
      <w:r>
        <w:rPr>
          <w:noProof/>
        </w:rPr>
        <w:tab/>
      </w:r>
      <w:r>
        <w:rPr>
          <w:noProof/>
        </w:rPr>
        <w:fldChar w:fldCharType="begin" w:fldLock="1"/>
      </w:r>
      <w:r>
        <w:rPr>
          <w:noProof/>
        </w:rPr>
        <w:instrText xml:space="preserve"> PAGEREF _Toc122025435 \h </w:instrText>
      </w:r>
      <w:r>
        <w:rPr>
          <w:noProof/>
        </w:rPr>
      </w:r>
      <w:r>
        <w:rPr>
          <w:noProof/>
        </w:rPr>
        <w:fldChar w:fldCharType="separate"/>
      </w:r>
      <w:r>
        <w:rPr>
          <w:noProof/>
        </w:rPr>
        <w:t>32</w:t>
      </w:r>
      <w:r>
        <w:rPr>
          <w:noProof/>
        </w:rPr>
        <w:fldChar w:fldCharType="end"/>
      </w:r>
    </w:p>
    <w:p w14:paraId="7879BFC8" w14:textId="713C2CDB" w:rsidR="00910500" w:rsidRDefault="00910500">
      <w:pPr>
        <w:pStyle w:val="TOC6"/>
        <w:rPr>
          <w:rFonts w:asciiTheme="minorHAnsi" w:eastAsiaTheme="minorEastAsia" w:hAnsiTheme="minorHAnsi" w:cstheme="minorBidi"/>
          <w:noProof/>
          <w:sz w:val="22"/>
          <w:szCs w:val="22"/>
          <w:lang w:eastAsia="en-GB"/>
        </w:rPr>
      </w:pPr>
      <w:r>
        <w:rPr>
          <w:noProof/>
        </w:rPr>
        <w:t>5.2.2.3.1.1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_Toc122025436 \h </w:instrText>
      </w:r>
      <w:r>
        <w:rPr>
          <w:noProof/>
        </w:rPr>
      </w:r>
      <w:r>
        <w:rPr>
          <w:noProof/>
        </w:rPr>
        <w:fldChar w:fldCharType="separate"/>
      </w:r>
      <w:r>
        <w:rPr>
          <w:noProof/>
        </w:rPr>
        <w:t>32</w:t>
      </w:r>
      <w:r>
        <w:rPr>
          <w:noProof/>
        </w:rPr>
        <w:fldChar w:fldCharType="end"/>
      </w:r>
    </w:p>
    <w:p w14:paraId="71BF4ED1" w14:textId="528E9B05" w:rsidR="00910500" w:rsidRDefault="00910500">
      <w:pPr>
        <w:pStyle w:val="TOC6"/>
        <w:rPr>
          <w:rFonts w:asciiTheme="minorHAnsi" w:eastAsiaTheme="minorEastAsia" w:hAnsiTheme="minorHAnsi" w:cstheme="minorBidi"/>
          <w:noProof/>
          <w:sz w:val="22"/>
          <w:szCs w:val="22"/>
          <w:lang w:eastAsia="en-GB"/>
        </w:rPr>
      </w:pPr>
      <w:r>
        <w:rPr>
          <w:noProof/>
        </w:rPr>
        <w:t>5.2.2.3.1.2</w:t>
      </w:r>
      <w:r>
        <w:rPr>
          <w:rFonts w:asciiTheme="minorHAnsi" w:eastAsiaTheme="minorEastAsia" w:hAnsiTheme="minorHAnsi" w:cstheme="minorBidi"/>
          <w:noProof/>
          <w:sz w:val="22"/>
          <w:szCs w:val="22"/>
          <w:lang w:eastAsia="en-GB"/>
        </w:rPr>
        <w:tab/>
      </w:r>
      <w:r>
        <w:rPr>
          <w:noProof/>
        </w:rPr>
        <w:t>Detailed behaviour of the AMF</w:t>
      </w:r>
      <w:r>
        <w:rPr>
          <w:noProof/>
        </w:rPr>
        <w:tab/>
      </w:r>
      <w:r>
        <w:rPr>
          <w:noProof/>
        </w:rPr>
        <w:fldChar w:fldCharType="begin" w:fldLock="1"/>
      </w:r>
      <w:r>
        <w:rPr>
          <w:noProof/>
        </w:rPr>
        <w:instrText xml:space="preserve"> PAGEREF _Toc122025437 \h </w:instrText>
      </w:r>
      <w:r>
        <w:rPr>
          <w:noProof/>
        </w:rPr>
      </w:r>
      <w:r>
        <w:rPr>
          <w:noProof/>
        </w:rPr>
        <w:fldChar w:fldCharType="separate"/>
      </w:r>
      <w:r>
        <w:rPr>
          <w:noProof/>
        </w:rPr>
        <w:t>35</w:t>
      </w:r>
      <w:r>
        <w:rPr>
          <w:noProof/>
        </w:rPr>
        <w:fldChar w:fldCharType="end"/>
      </w:r>
    </w:p>
    <w:p w14:paraId="533FAF2C" w14:textId="23F86608" w:rsidR="00910500" w:rsidRDefault="00910500">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N1N2Transfer Failure Notification</w:t>
      </w:r>
      <w:r>
        <w:rPr>
          <w:noProof/>
        </w:rPr>
        <w:tab/>
      </w:r>
      <w:r>
        <w:rPr>
          <w:noProof/>
        </w:rPr>
        <w:fldChar w:fldCharType="begin" w:fldLock="1"/>
      </w:r>
      <w:r>
        <w:rPr>
          <w:noProof/>
        </w:rPr>
        <w:instrText xml:space="preserve"> PAGEREF _Toc122025438 \h </w:instrText>
      </w:r>
      <w:r>
        <w:rPr>
          <w:noProof/>
        </w:rPr>
      </w:r>
      <w:r>
        <w:rPr>
          <w:noProof/>
        </w:rPr>
        <w:fldChar w:fldCharType="separate"/>
      </w:r>
      <w:r>
        <w:rPr>
          <w:noProof/>
        </w:rPr>
        <w:t>37</w:t>
      </w:r>
      <w:r>
        <w:rPr>
          <w:noProof/>
        </w:rPr>
        <w:fldChar w:fldCharType="end"/>
      </w:r>
    </w:p>
    <w:p w14:paraId="4D2FFF94" w14:textId="5FAB2D06" w:rsidR="00910500" w:rsidRDefault="00910500">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N1N2MessageSubscribe</w:t>
      </w:r>
      <w:r>
        <w:rPr>
          <w:noProof/>
        </w:rPr>
        <w:tab/>
      </w:r>
      <w:r>
        <w:rPr>
          <w:noProof/>
        </w:rPr>
        <w:fldChar w:fldCharType="begin" w:fldLock="1"/>
      </w:r>
      <w:r>
        <w:rPr>
          <w:noProof/>
        </w:rPr>
        <w:instrText xml:space="preserve"> PAGEREF _Toc122025439 \h </w:instrText>
      </w:r>
      <w:r>
        <w:rPr>
          <w:noProof/>
        </w:rPr>
      </w:r>
      <w:r>
        <w:rPr>
          <w:noProof/>
        </w:rPr>
        <w:fldChar w:fldCharType="separate"/>
      </w:r>
      <w:r>
        <w:rPr>
          <w:noProof/>
        </w:rPr>
        <w:t>38</w:t>
      </w:r>
      <w:r>
        <w:rPr>
          <w:noProof/>
        </w:rPr>
        <w:fldChar w:fldCharType="end"/>
      </w:r>
    </w:p>
    <w:p w14:paraId="456CAD61" w14:textId="01E4BFCA" w:rsidR="00910500" w:rsidRDefault="00910500">
      <w:pPr>
        <w:pStyle w:val="TOC6"/>
        <w:rPr>
          <w:rFonts w:asciiTheme="minorHAnsi" w:eastAsiaTheme="minorEastAsia" w:hAnsiTheme="minorHAnsi" w:cstheme="minorBidi"/>
          <w:noProof/>
          <w:sz w:val="22"/>
          <w:szCs w:val="22"/>
          <w:lang w:eastAsia="en-GB"/>
        </w:rPr>
      </w:pPr>
      <w:r>
        <w:rPr>
          <w:noProof/>
        </w:rPr>
        <w:t>5.2.2.3.3.1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_Toc122025440 \h </w:instrText>
      </w:r>
      <w:r>
        <w:rPr>
          <w:noProof/>
        </w:rPr>
      </w:r>
      <w:r>
        <w:rPr>
          <w:noProof/>
        </w:rPr>
        <w:fldChar w:fldCharType="separate"/>
      </w:r>
      <w:r>
        <w:rPr>
          <w:noProof/>
        </w:rPr>
        <w:t>38</w:t>
      </w:r>
      <w:r>
        <w:rPr>
          <w:noProof/>
        </w:rPr>
        <w:fldChar w:fldCharType="end"/>
      </w:r>
    </w:p>
    <w:p w14:paraId="75442931" w14:textId="338C4368" w:rsidR="00910500" w:rsidRDefault="00910500">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N1N2MessageUnSubscribe</w:t>
      </w:r>
      <w:r>
        <w:rPr>
          <w:noProof/>
        </w:rPr>
        <w:tab/>
      </w:r>
      <w:r>
        <w:rPr>
          <w:noProof/>
        </w:rPr>
        <w:fldChar w:fldCharType="begin" w:fldLock="1"/>
      </w:r>
      <w:r>
        <w:rPr>
          <w:noProof/>
        </w:rPr>
        <w:instrText xml:space="preserve"> PAGEREF _Toc122025441 \h </w:instrText>
      </w:r>
      <w:r>
        <w:rPr>
          <w:noProof/>
        </w:rPr>
      </w:r>
      <w:r>
        <w:rPr>
          <w:noProof/>
        </w:rPr>
        <w:fldChar w:fldCharType="separate"/>
      </w:r>
      <w:r>
        <w:rPr>
          <w:noProof/>
        </w:rPr>
        <w:t>39</w:t>
      </w:r>
      <w:r>
        <w:rPr>
          <w:noProof/>
        </w:rPr>
        <w:fldChar w:fldCharType="end"/>
      </w:r>
    </w:p>
    <w:p w14:paraId="52ED3D87" w14:textId="514CE3E2" w:rsidR="00910500" w:rsidRDefault="00910500">
      <w:pPr>
        <w:pStyle w:val="TOC6"/>
        <w:rPr>
          <w:rFonts w:asciiTheme="minorHAnsi" w:eastAsiaTheme="minorEastAsia" w:hAnsiTheme="minorHAnsi" w:cstheme="minorBidi"/>
          <w:noProof/>
          <w:sz w:val="22"/>
          <w:szCs w:val="22"/>
          <w:lang w:eastAsia="en-GB"/>
        </w:rPr>
      </w:pPr>
      <w:r>
        <w:rPr>
          <w:noProof/>
        </w:rPr>
        <w:t>5.2.2.3.4.1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_Toc122025442 \h </w:instrText>
      </w:r>
      <w:r>
        <w:rPr>
          <w:noProof/>
        </w:rPr>
      </w:r>
      <w:r>
        <w:rPr>
          <w:noProof/>
        </w:rPr>
        <w:fldChar w:fldCharType="separate"/>
      </w:r>
      <w:r>
        <w:rPr>
          <w:noProof/>
        </w:rPr>
        <w:t>39</w:t>
      </w:r>
      <w:r>
        <w:rPr>
          <w:noProof/>
        </w:rPr>
        <w:fldChar w:fldCharType="end"/>
      </w:r>
    </w:p>
    <w:p w14:paraId="725E4047" w14:textId="304705EB" w:rsidR="00910500" w:rsidRDefault="00910500">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N1MessageNotify</w:t>
      </w:r>
      <w:r>
        <w:rPr>
          <w:noProof/>
        </w:rPr>
        <w:tab/>
      </w:r>
      <w:r>
        <w:rPr>
          <w:noProof/>
        </w:rPr>
        <w:fldChar w:fldCharType="begin" w:fldLock="1"/>
      </w:r>
      <w:r>
        <w:rPr>
          <w:noProof/>
        </w:rPr>
        <w:instrText xml:space="preserve"> PAGEREF _Toc122025443 \h </w:instrText>
      </w:r>
      <w:r>
        <w:rPr>
          <w:noProof/>
        </w:rPr>
      </w:r>
      <w:r>
        <w:rPr>
          <w:noProof/>
        </w:rPr>
        <w:fldChar w:fldCharType="separate"/>
      </w:r>
      <w:r>
        <w:rPr>
          <w:noProof/>
        </w:rPr>
        <w:t>39</w:t>
      </w:r>
      <w:r>
        <w:rPr>
          <w:noProof/>
        </w:rPr>
        <w:fldChar w:fldCharType="end"/>
      </w:r>
    </w:p>
    <w:p w14:paraId="24D4D4A3" w14:textId="5A20CE48" w:rsidR="00910500" w:rsidRDefault="00910500">
      <w:pPr>
        <w:pStyle w:val="TOC6"/>
        <w:rPr>
          <w:rFonts w:asciiTheme="minorHAnsi" w:eastAsiaTheme="minorEastAsia" w:hAnsiTheme="minorHAnsi" w:cstheme="minorBidi"/>
          <w:noProof/>
          <w:sz w:val="22"/>
          <w:szCs w:val="22"/>
          <w:lang w:eastAsia="en-GB"/>
        </w:rPr>
      </w:pPr>
      <w:r>
        <w:rPr>
          <w:noProof/>
        </w:rPr>
        <w:t>5.2.2.3.5.1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_Toc122025444 \h </w:instrText>
      </w:r>
      <w:r>
        <w:rPr>
          <w:noProof/>
        </w:rPr>
      </w:r>
      <w:r>
        <w:rPr>
          <w:noProof/>
        </w:rPr>
        <w:fldChar w:fldCharType="separate"/>
      </w:r>
      <w:r>
        <w:rPr>
          <w:noProof/>
        </w:rPr>
        <w:t>39</w:t>
      </w:r>
      <w:r>
        <w:rPr>
          <w:noProof/>
        </w:rPr>
        <w:fldChar w:fldCharType="end"/>
      </w:r>
    </w:p>
    <w:p w14:paraId="13EE39F9" w14:textId="1AA9EF22" w:rsidR="00910500" w:rsidRDefault="00910500">
      <w:pPr>
        <w:pStyle w:val="TOC6"/>
        <w:rPr>
          <w:rFonts w:asciiTheme="minorHAnsi" w:eastAsiaTheme="minorEastAsia" w:hAnsiTheme="minorHAnsi" w:cstheme="minorBidi"/>
          <w:noProof/>
          <w:sz w:val="22"/>
          <w:szCs w:val="22"/>
          <w:lang w:eastAsia="en-GB"/>
        </w:rPr>
      </w:pPr>
      <w:r>
        <w:rPr>
          <w:noProof/>
        </w:rPr>
        <w:t>5.2.2.3.5.2</w:t>
      </w:r>
      <w:r>
        <w:rPr>
          <w:rFonts w:asciiTheme="minorHAnsi" w:eastAsiaTheme="minorEastAsia" w:hAnsiTheme="minorHAnsi" w:cstheme="minorBidi"/>
          <w:noProof/>
          <w:sz w:val="22"/>
          <w:szCs w:val="22"/>
          <w:lang w:eastAsia="en-GB"/>
        </w:rPr>
        <w:tab/>
      </w:r>
      <w:r>
        <w:rPr>
          <w:noProof/>
        </w:rPr>
        <w:t>Using N1MessageNotify in the Registration with AMF Re-allocation Procedure</w:t>
      </w:r>
      <w:r>
        <w:rPr>
          <w:noProof/>
        </w:rPr>
        <w:tab/>
      </w:r>
      <w:r>
        <w:rPr>
          <w:noProof/>
        </w:rPr>
        <w:fldChar w:fldCharType="begin" w:fldLock="1"/>
      </w:r>
      <w:r>
        <w:rPr>
          <w:noProof/>
        </w:rPr>
        <w:instrText xml:space="preserve"> PAGEREF _Toc122025445 \h </w:instrText>
      </w:r>
      <w:r>
        <w:rPr>
          <w:noProof/>
        </w:rPr>
      </w:r>
      <w:r>
        <w:rPr>
          <w:noProof/>
        </w:rPr>
        <w:fldChar w:fldCharType="separate"/>
      </w:r>
      <w:r>
        <w:rPr>
          <w:noProof/>
        </w:rPr>
        <w:t>40</w:t>
      </w:r>
      <w:r>
        <w:rPr>
          <w:noProof/>
        </w:rPr>
        <w:fldChar w:fldCharType="end"/>
      </w:r>
    </w:p>
    <w:p w14:paraId="3532C73F" w14:textId="7D07C671" w:rsidR="00910500" w:rsidRDefault="00910500">
      <w:pPr>
        <w:pStyle w:val="TOC6"/>
        <w:rPr>
          <w:rFonts w:asciiTheme="minorHAnsi" w:eastAsiaTheme="minorEastAsia" w:hAnsiTheme="minorHAnsi" w:cstheme="minorBidi"/>
          <w:noProof/>
          <w:sz w:val="22"/>
          <w:szCs w:val="22"/>
          <w:lang w:eastAsia="en-GB"/>
        </w:rPr>
      </w:pPr>
      <w:r>
        <w:rPr>
          <w:noProof/>
        </w:rPr>
        <w:t>5.2.2.3.5.3</w:t>
      </w:r>
      <w:r>
        <w:rPr>
          <w:rFonts w:asciiTheme="minorHAnsi" w:eastAsiaTheme="minorEastAsia" w:hAnsiTheme="minorHAnsi" w:cstheme="minorBidi"/>
          <w:noProof/>
          <w:sz w:val="22"/>
          <w:szCs w:val="22"/>
          <w:lang w:eastAsia="en-GB"/>
        </w:rPr>
        <w:tab/>
      </w:r>
      <w:r>
        <w:rPr>
          <w:noProof/>
        </w:rPr>
        <w:t>Using N1MessageNotify in the UE Assisted and UE Based Positioning Procedure</w:t>
      </w:r>
      <w:r>
        <w:rPr>
          <w:noProof/>
        </w:rPr>
        <w:tab/>
      </w:r>
      <w:r>
        <w:rPr>
          <w:noProof/>
        </w:rPr>
        <w:fldChar w:fldCharType="begin" w:fldLock="1"/>
      </w:r>
      <w:r>
        <w:rPr>
          <w:noProof/>
        </w:rPr>
        <w:instrText xml:space="preserve"> PAGEREF _Toc122025446 \h </w:instrText>
      </w:r>
      <w:r>
        <w:rPr>
          <w:noProof/>
        </w:rPr>
      </w:r>
      <w:r>
        <w:rPr>
          <w:noProof/>
        </w:rPr>
        <w:fldChar w:fldCharType="separate"/>
      </w:r>
      <w:r>
        <w:rPr>
          <w:noProof/>
        </w:rPr>
        <w:t>41</w:t>
      </w:r>
      <w:r>
        <w:rPr>
          <w:noProof/>
        </w:rPr>
        <w:fldChar w:fldCharType="end"/>
      </w:r>
    </w:p>
    <w:p w14:paraId="781281CB" w14:textId="38B47A46" w:rsidR="00910500" w:rsidRDefault="00910500">
      <w:pPr>
        <w:pStyle w:val="TOC6"/>
        <w:rPr>
          <w:rFonts w:asciiTheme="minorHAnsi" w:eastAsiaTheme="minorEastAsia" w:hAnsiTheme="minorHAnsi" w:cstheme="minorBidi"/>
          <w:noProof/>
          <w:sz w:val="22"/>
          <w:szCs w:val="22"/>
          <w:lang w:eastAsia="en-GB"/>
        </w:rPr>
      </w:pPr>
      <w:r>
        <w:rPr>
          <w:noProof/>
        </w:rPr>
        <w:t>5.2.2.3.5.4</w:t>
      </w:r>
      <w:r>
        <w:rPr>
          <w:rFonts w:asciiTheme="minorHAnsi" w:eastAsiaTheme="minorEastAsia" w:hAnsiTheme="minorHAnsi" w:cstheme="minorBidi"/>
          <w:noProof/>
          <w:sz w:val="22"/>
          <w:szCs w:val="22"/>
          <w:lang w:eastAsia="en-GB"/>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_Toc122025447 \h </w:instrText>
      </w:r>
      <w:r>
        <w:rPr>
          <w:noProof/>
        </w:rPr>
      </w:r>
      <w:r>
        <w:rPr>
          <w:noProof/>
        </w:rPr>
        <w:fldChar w:fldCharType="separate"/>
      </w:r>
      <w:r>
        <w:rPr>
          <w:noProof/>
        </w:rPr>
        <w:t>41</w:t>
      </w:r>
      <w:r>
        <w:rPr>
          <w:noProof/>
        </w:rPr>
        <w:fldChar w:fldCharType="end"/>
      </w:r>
    </w:p>
    <w:p w14:paraId="790A34A4" w14:textId="24BCD282" w:rsidR="00910500" w:rsidRDefault="00910500">
      <w:pPr>
        <w:pStyle w:val="TOC6"/>
        <w:rPr>
          <w:rFonts w:asciiTheme="minorHAnsi" w:eastAsiaTheme="minorEastAsia" w:hAnsiTheme="minorHAnsi" w:cstheme="minorBidi"/>
          <w:noProof/>
          <w:sz w:val="22"/>
          <w:szCs w:val="22"/>
          <w:lang w:eastAsia="en-GB"/>
        </w:rPr>
      </w:pPr>
      <w:r>
        <w:rPr>
          <w:noProof/>
        </w:rPr>
        <w:t>5.2.2.3.5.</w:t>
      </w:r>
      <w:r>
        <w:rPr>
          <w:noProof/>
          <w:lang w:eastAsia="zh-CN"/>
        </w:rPr>
        <w:t>5</w:t>
      </w:r>
      <w:r>
        <w:rPr>
          <w:rFonts w:asciiTheme="minorHAnsi" w:eastAsiaTheme="minorEastAsia" w:hAnsiTheme="minorHAnsi" w:cstheme="minorBidi"/>
          <w:noProof/>
          <w:sz w:val="22"/>
          <w:szCs w:val="22"/>
          <w:lang w:eastAsia="en-GB"/>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_Toc122025448 \h </w:instrText>
      </w:r>
      <w:r>
        <w:rPr>
          <w:noProof/>
        </w:rPr>
      </w:r>
      <w:r>
        <w:rPr>
          <w:noProof/>
        </w:rPr>
        <w:fldChar w:fldCharType="separate"/>
      </w:r>
      <w:r>
        <w:rPr>
          <w:noProof/>
        </w:rPr>
        <w:t>41</w:t>
      </w:r>
      <w:r>
        <w:rPr>
          <w:noProof/>
        </w:rPr>
        <w:fldChar w:fldCharType="end"/>
      </w:r>
    </w:p>
    <w:p w14:paraId="17926700" w14:textId="70785C96" w:rsidR="00910500" w:rsidRDefault="00910500">
      <w:pPr>
        <w:pStyle w:val="TOC6"/>
        <w:rPr>
          <w:rFonts w:asciiTheme="minorHAnsi" w:eastAsiaTheme="minorEastAsia" w:hAnsiTheme="minorHAnsi" w:cstheme="minorBidi"/>
          <w:noProof/>
          <w:sz w:val="22"/>
          <w:szCs w:val="22"/>
          <w:lang w:eastAsia="en-GB"/>
        </w:rPr>
      </w:pPr>
      <w:r>
        <w:rPr>
          <w:noProof/>
        </w:rPr>
        <w:t>5.2.2.3.5.6</w:t>
      </w:r>
      <w:r>
        <w:rPr>
          <w:rFonts w:asciiTheme="minorHAnsi" w:eastAsiaTheme="minorEastAsia" w:hAnsiTheme="minorHAnsi" w:cstheme="minorBidi"/>
          <w:noProof/>
          <w:sz w:val="22"/>
          <w:szCs w:val="22"/>
          <w:lang w:eastAsia="en-GB"/>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_Toc122025449 \h </w:instrText>
      </w:r>
      <w:r>
        <w:rPr>
          <w:noProof/>
        </w:rPr>
      </w:r>
      <w:r>
        <w:rPr>
          <w:noProof/>
        </w:rPr>
        <w:fldChar w:fldCharType="separate"/>
      </w:r>
      <w:r>
        <w:rPr>
          <w:noProof/>
        </w:rPr>
        <w:t>42</w:t>
      </w:r>
      <w:r>
        <w:rPr>
          <w:noProof/>
        </w:rPr>
        <w:fldChar w:fldCharType="end"/>
      </w:r>
    </w:p>
    <w:p w14:paraId="6686225F" w14:textId="562912E3" w:rsidR="00910500" w:rsidRDefault="00910500">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N2InfoNotify</w:t>
      </w:r>
      <w:r>
        <w:rPr>
          <w:noProof/>
        </w:rPr>
        <w:tab/>
      </w:r>
      <w:r>
        <w:rPr>
          <w:noProof/>
        </w:rPr>
        <w:fldChar w:fldCharType="begin" w:fldLock="1"/>
      </w:r>
      <w:r>
        <w:rPr>
          <w:noProof/>
        </w:rPr>
        <w:instrText xml:space="preserve"> PAGEREF _Toc122025450 \h </w:instrText>
      </w:r>
      <w:r>
        <w:rPr>
          <w:noProof/>
        </w:rPr>
      </w:r>
      <w:r>
        <w:rPr>
          <w:noProof/>
        </w:rPr>
        <w:fldChar w:fldCharType="separate"/>
      </w:r>
      <w:r>
        <w:rPr>
          <w:noProof/>
        </w:rPr>
        <w:t>42</w:t>
      </w:r>
      <w:r>
        <w:rPr>
          <w:noProof/>
        </w:rPr>
        <w:fldChar w:fldCharType="end"/>
      </w:r>
    </w:p>
    <w:p w14:paraId="42E17944" w14:textId="46F52665" w:rsidR="00910500" w:rsidRDefault="00910500">
      <w:pPr>
        <w:pStyle w:val="TOC6"/>
        <w:rPr>
          <w:rFonts w:asciiTheme="minorHAnsi" w:eastAsiaTheme="minorEastAsia" w:hAnsiTheme="minorHAnsi" w:cstheme="minorBidi"/>
          <w:noProof/>
          <w:sz w:val="22"/>
          <w:szCs w:val="22"/>
          <w:lang w:eastAsia="en-GB"/>
        </w:rPr>
      </w:pPr>
      <w:r>
        <w:rPr>
          <w:noProof/>
        </w:rPr>
        <w:t>5.2.2.3.6.1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_Toc122025451 \h </w:instrText>
      </w:r>
      <w:r>
        <w:rPr>
          <w:noProof/>
        </w:rPr>
      </w:r>
      <w:r>
        <w:rPr>
          <w:noProof/>
        </w:rPr>
        <w:fldChar w:fldCharType="separate"/>
      </w:r>
      <w:r>
        <w:rPr>
          <w:noProof/>
        </w:rPr>
        <w:t>42</w:t>
      </w:r>
      <w:r>
        <w:rPr>
          <w:noProof/>
        </w:rPr>
        <w:fldChar w:fldCharType="end"/>
      </w:r>
    </w:p>
    <w:p w14:paraId="5EF60EFA" w14:textId="4F308548" w:rsidR="00910500" w:rsidRDefault="00910500">
      <w:pPr>
        <w:pStyle w:val="TOC6"/>
        <w:rPr>
          <w:rFonts w:asciiTheme="minorHAnsi" w:eastAsiaTheme="minorEastAsia" w:hAnsiTheme="minorHAnsi" w:cstheme="minorBidi"/>
          <w:noProof/>
          <w:sz w:val="22"/>
          <w:szCs w:val="22"/>
          <w:lang w:eastAsia="en-GB"/>
        </w:rPr>
      </w:pPr>
      <w:r>
        <w:rPr>
          <w:noProof/>
        </w:rPr>
        <w:t>5.2.2.3.6.2</w:t>
      </w:r>
      <w:r>
        <w:rPr>
          <w:rFonts w:asciiTheme="minorHAnsi" w:eastAsiaTheme="minorEastAsia" w:hAnsiTheme="minorHAnsi" w:cstheme="minorBidi"/>
          <w:noProof/>
          <w:sz w:val="22"/>
          <w:szCs w:val="22"/>
          <w:lang w:eastAsia="en-GB"/>
        </w:rPr>
        <w:tab/>
      </w:r>
      <w:r>
        <w:rPr>
          <w:noProof/>
        </w:rPr>
        <w:t>Using N2InfoNotify during Inter NG-RAN node N2 based handover procedure</w:t>
      </w:r>
      <w:r>
        <w:rPr>
          <w:noProof/>
        </w:rPr>
        <w:tab/>
      </w:r>
      <w:r>
        <w:rPr>
          <w:noProof/>
        </w:rPr>
        <w:fldChar w:fldCharType="begin" w:fldLock="1"/>
      </w:r>
      <w:r>
        <w:rPr>
          <w:noProof/>
        </w:rPr>
        <w:instrText xml:space="preserve"> PAGEREF _Toc122025452 \h </w:instrText>
      </w:r>
      <w:r>
        <w:rPr>
          <w:noProof/>
        </w:rPr>
      </w:r>
      <w:r>
        <w:rPr>
          <w:noProof/>
        </w:rPr>
        <w:fldChar w:fldCharType="separate"/>
      </w:r>
      <w:r>
        <w:rPr>
          <w:noProof/>
        </w:rPr>
        <w:t>42</w:t>
      </w:r>
      <w:r>
        <w:rPr>
          <w:noProof/>
        </w:rPr>
        <w:fldChar w:fldCharType="end"/>
      </w:r>
    </w:p>
    <w:p w14:paraId="20A96E87" w14:textId="5AF3C92B" w:rsidR="00910500" w:rsidRDefault="00910500">
      <w:pPr>
        <w:pStyle w:val="TOC6"/>
        <w:rPr>
          <w:rFonts w:asciiTheme="minorHAnsi" w:eastAsiaTheme="minorEastAsia" w:hAnsiTheme="minorHAnsi" w:cstheme="minorBidi"/>
          <w:noProof/>
          <w:sz w:val="22"/>
          <w:szCs w:val="22"/>
          <w:lang w:eastAsia="en-GB"/>
        </w:rPr>
      </w:pPr>
      <w:r>
        <w:rPr>
          <w:noProof/>
        </w:rPr>
        <w:t>5.2.2.3.6.3</w:t>
      </w:r>
      <w:r>
        <w:rPr>
          <w:rFonts w:asciiTheme="minorHAnsi" w:eastAsiaTheme="minorEastAsia" w:hAnsiTheme="minorHAnsi" w:cstheme="minorBidi"/>
          <w:noProof/>
          <w:sz w:val="22"/>
          <w:szCs w:val="22"/>
          <w:lang w:eastAsia="en-GB"/>
        </w:rPr>
        <w:tab/>
      </w:r>
      <w:r>
        <w:rPr>
          <w:noProof/>
        </w:rPr>
        <w:t>Using N2InfoNotify during Location Services procedures</w:t>
      </w:r>
      <w:r>
        <w:rPr>
          <w:noProof/>
        </w:rPr>
        <w:tab/>
      </w:r>
      <w:r>
        <w:rPr>
          <w:noProof/>
        </w:rPr>
        <w:fldChar w:fldCharType="begin" w:fldLock="1"/>
      </w:r>
      <w:r>
        <w:rPr>
          <w:noProof/>
        </w:rPr>
        <w:instrText xml:space="preserve"> PAGEREF _Toc122025453 \h </w:instrText>
      </w:r>
      <w:r>
        <w:rPr>
          <w:noProof/>
        </w:rPr>
      </w:r>
      <w:r>
        <w:rPr>
          <w:noProof/>
        </w:rPr>
        <w:fldChar w:fldCharType="separate"/>
      </w:r>
      <w:r>
        <w:rPr>
          <w:noProof/>
        </w:rPr>
        <w:t>44</w:t>
      </w:r>
      <w:r>
        <w:rPr>
          <w:noProof/>
        </w:rPr>
        <w:fldChar w:fldCharType="end"/>
      </w:r>
    </w:p>
    <w:p w14:paraId="1F02057D" w14:textId="7FC6CBDD" w:rsidR="00910500" w:rsidRDefault="00910500">
      <w:pPr>
        <w:pStyle w:val="TOC6"/>
        <w:rPr>
          <w:rFonts w:asciiTheme="minorHAnsi" w:eastAsiaTheme="minorEastAsia" w:hAnsiTheme="minorHAnsi" w:cstheme="minorBidi"/>
          <w:noProof/>
          <w:sz w:val="22"/>
          <w:szCs w:val="22"/>
          <w:lang w:eastAsia="en-GB"/>
        </w:rPr>
      </w:pPr>
      <w:r>
        <w:rPr>
          <w:noProof/>
        </w:rPr>
        <w:t>5.2.2.3.6.4</w:t>
      </w:r>
      <w:r>
        <w:rPr>
          <w:rFonts w:asciiTheme="minorHAnsi" w:eastAsiaTheme="minorEastAsia" w:hAnsiTheme="minorHAnsi" w:cstheme="minorBidi"/>
          <w:noProof/>
          <w:sz w:val="22"/>
          <w:szCs w:val="22"/>
          <w:lang w:eastAsia="en-GB"/>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_Toc122025454 \h </w:instrText>
      </w:r>
      <w:r>
        <w:rPr>
          <w:noProof/>
        </w:rPr>
      </w:r>
      <w:r>
        <w:rPr>
          <w:noProof/>
        </w:rPr>
        <w:fldChar w:fldCharType="separate"/>
      </w:r>
      <w:r>
        <w:rPr>
          <w:noProof/>
        </w:rPr>
        <w:t>44</w:t>
      </w:r>
      <w:r>
        <w:rPr>
          <w:noProof/>
        </w:rPr>
        <w:fldChar w:fldCharType="end"/>
      </w:r>
    </w:p>
    <w:p w14:paraId="2B995B16" w14:textId="07F22571" w:rsidR="00910500" w:rsidRDefault="00910500">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Non-UE N2 Message Operations</w:t>
      </w:r>
      <w:r>
        <w:rPr>
          <w:noProof/>
        </w:rPr>
        <w:tab/>
      </w:r>
      <w:r>
        <w:rPr>
          <w:noProof/>
        </w:rPr>
        <w:fldChar w:fldCharType="begin" w:fldLock="1"/>
      </w:r>
      <w:r>
        <w:rPr>
          <w:noProof/>
        </w:rPr>
        <w:instrText xml:space="preserve"> PAGEREF _Toc122025455 \h </w:instrText>
      </w:r>
      <w:r>
        <w:rPr>
          <w:noProof/>
        </w:rPr>
      </w:r>
      <w:r>
        <w:rPr>
          <w:noProof/>
        </w:rPr>
        <w:fldChar w:fldCharType="separate"/>
      </w:r>
      <w:r>
        <w:rPr>
          <w:noProof/>
        </w:rPr>
        <w:t>44</w:t>
      </w:r>
      <w:r>
        <w:rPr>
          <w:noProof/>
        </w:rPr>
        <w:fldChar w:fldCharType="end"/>
      </w:r>
    </w:p>
    <w:p w14:paraId="35482A31" w14:textId="04E8733A" w:rsidR="00910500" w:rsidRDefault="00910500">
      <w:pPr>
        <w:pStyle w:val="TOC5"/>
        <w:rPr>
          <w:rFonts w:asciiTheme="minorHAnsi" w:eastAsiaTheme="minorEastAsia" w:hAnsiTheme="minorHAnsi" w:cstheme="minorBidi"/>
          <w:noProof/>
          <w:sz w:val="22"/>
          <w:szCs w:val="22"/>
          <w:lang w:eastAsia="en-GB"/>
        </w:rPr>
      </w:pPr>
      <w:r>
        <w:rPr>
          <w:noProof/>
        </w:rPr>
        <w:lastRenderedPageBreak/>
        <w:t>5.2.2.4.1</w:t>
      </w:r>
      <w:r>
        <w:rPr>
          <w:rFonts w:asciiTheme="minorHAnsi" w:eastAsiaTheme="minorEastAsia" w:hAnsiTheme="minorHAnsi" w:cstheme="minorBidi"/>
          <w:noProof/>
          <w:sz w:val="22"/>
          <w:szCs w:val="22"/>
          <w:lang w:eastAsia="en-GB"/>
        </w:rPr>
        <w:tab/>
      </w:r>
      <w:r>
        <w:rPr>
          <w:noProof/>
        </w:rPr>
        <w:t>NonUeN2MessageTransfer</w:t>
      </w:r>
      <w:r>
        <w:rPr>
          <w:noProof/>
        </w:rPr>
        <w:tab/>
      </w:r>
      <w:r>
        <w:rPr>
          <w:noProof/>
        </w:rPr>
        <w:fldChar w:fldCharType="begin" w:fldLock="1"/>
      </w:r>
      <w:r>
        <w:rPr>
          <w:noProof/>
        </w:rPr>
        <w:instrText xml:space="preserve"> PAGEREF _Toc122025456 \h </w:instrText>
      </w:r>
      <w:r>
        <w:rPr>
          <w:noProof/>
        </w:rPr>
      </w:r>
      <w:r>
        <w:rPr>
          <w:noProof/>
        </w:rPr>
        <w:fldChar w:fldCharType="separate"/>
      </w:r>
      <w:r>
        <w:rPr>
          <w:noProof/>
        </w:rPr>
        <w:t>44</w:t>
      </w:r>
      <w:r>
        <w:rPr>
          <w:noProof/>
        </w:rPr>
        <w:fldChar w:fldCharType="end"/>
      </w:r>
    </w:p>
    <w:p w14:paraId="2C87736B" w14:textId="24FC565A" w:rsidR="00910500" w:rsidRDefault="00910500">
      <w:pPr>
        <w:pStyle w:val="TOC6"/>
        <w:rPr>
          <w:rFonts w:asciiTheme="minorHAnsi" w:eastAsiaTheme="minorEastAsia" w:hAnsiTheme="minorHAnsi" w:cstheme="minorBidi"/>
          <w:noProof/>
          <w:sz w:val="22"/>
          <w:szCs w:val="22"/>
          <w:lang w:eastAsia="en-GB"/>
        </w:rPr>
      </w:pPr>
      <w:r>
        <w:rPr>
          <w:noProof/>
        </w:rPr>
        <w:t>5.2.2.4.1.1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_Toc122025457 \h </w:instrText>
      </w:r>
      <w:r>
        <w:rPr>
          <w:noProof/>
        </w:rPr>
      </w:r>
      <w:r>
        <w:rPr>
          <w:noProof/>
        </w:rPr>
        <w:fldChar w:fldCharType="separate"/>
      </w:r>
      <w:r>
        <w:rPr>
          <w:noProof/>
        </w:rPr>
        <w:t>44</w:t>
      </w:r>
      <w:r>
        <w:rPr>
          <w:noProof/>
        </w:rPr>
        <w:fldChar w:fldCharType="end"/>
      </w:r>
    </w:p>
    <w:p w14:paraId="63638CA3" w14:textId="7532F346" w:rsidR="00910500" w:rsidRDefault="00910500">
      <w:pPr>
        <w:pStyle w:val="TOC6"/>
        <w:rPr>
          <w:rFonts w:asciiTheme="minorHAnsi" w:eastAsiaTheme="minorEastAsia" w:hAnsiTheme="minorHAnsi" w:cstheme="minorBidi"/>
          <w:noProof/>
          <w:sz w:val="22"/>
          <w:szCs w:val="22"/>
          <w:lang w:eastAsia="en-GB"/>
        </w:rPr>
      </w:pPr>
      <w:r>
        <w:rPr>
          <w:noProof/>
        </w:rPr>
        <w:t>5.2.2.4.1.2</w:t>
      </w:r>
      <w:r>
        <w:rPr>
          <w:rFonts w:asciiTheme="minorHAnsi" w:eastAsiaTheme="minorEastAsia" w:hAnsiTheme="minorHAnsi" w:cstheme="minorBidi"/>
          <w:noProof/>
          <w:sz w:val="22"/>
          <w:szCs w:val="22"/>
          <w:lang w:eastAsia="en-GB"/>
        </w:rPr>
        <w:tab/>
      </w:r>
      <w:r>
        <w:rPr>
          <w:noProof/>
        </w:rPr>
        <w:t>Obtaining Non UE Associated Network Assistance Data Procedure</w:t>
      </w:r>
      <w:r>
        <w:rPr>
          <w:noProof/>
        </w:rPr>
        <w:tab/>
      </w:r>
      <w:r>
        <w:rPr>
          <w:noProof/>
        </w:rPr>
        <w:fldChar w:fldCharType="begin" w:fldLock="1"/>
      </w:r>
      <w:r>
        <w:rPr>
          <w:noProof/>
        </w:rPr>
        <w:instrText xml:space="preserve"> PAGEREF _Toc122025458 \h </w:instrText>
      </w:r>
      <w:r>
        <w:rPr>
          <w:noProof/>
        </w:rPr>
      </w:r>
      <w:r>
        <w:rPr>
          <w:noProof/>
        </w:rPr>
        <w:fldChar w:fldCharType="separate"/>
      </w:r>
      <w:r>
        <w:rPr>
          <w:noProof/>
        </w:rPr>
        <w:t>45</w:t>
      </w:r>
      <w:r>
        <w:rPr>
          <w:noProof/>
        </w:rPr>
        <w:fldChar w:fldCharType="end"/>
      </w:r>
    </w:p>
    <w:p w14:paraId="7D172EF7" w14:textId="25E2956D" w:rsidR="00910500" w:rsidRDefault="00910500">
      <w:pPr>
        <w:pStyle w:val="TOC6"/>
        <w:rPr>
          <w:rFonts w:asciiTheme="minorHAnsi" w:eastAsiaTheme="minorEastAsia" w:hAnsiTheme="minorHAnsi" w:cstheme="minorBidi"/>
          <w:noProof/>
          <w:sz w:val="22"/>
          <w:szCs w:val="22"/>
          <w:lang w:eastAsia="en-GB"/>
        </w:rPr>
      </w:pPr>
      <w:r>
        <w:rPr>
          <w:noProof/>
        </w:rPr>
        <w:t>5.2.2.4.1.3</w:t>
      </w:r>
      <w:r>
        <w:rPr>
          <w:rFonts w:asciiTheme="minorHAnsi" w:eastAsiaTheme="minorEastAsia" w:hAnsiTheme="minorHAnsi" w:cstheme="minorBidi"/>
          <w:noProof/>
          <w:sz w:val="22"/>
          <w:szCs w:val="22"/>
          <w:lang w:eastAsia="en-GB"/>
        </w:rPr>
        <w:tab/>
      </w:r>
      <w:r>
        <w:rPr>
          <w:noProof/>
        </w:rPr>
        <w:t>Warning Request Transfer Procedure</w:t>
      </w:r>
      <w:r>
        <w:rPr>
          <w:noProof/>
        </w:rPr>
        <w:tab/>
      </w:r>
      <w:r>
        <w:rPr>
          <w:noProof/>
        </w:rPr>
        <w:fldChar w:fldCharType="begin" w:fldLock="1"/>
      </w:r>
      <w:r>
        <w:rPr>
          <w:noProof/>
        </w:rPr>
        <w:instrText xml:space="preserve"> PAGEREF _Toc122025459 \h </w:instrText>
      </w:r>
      <w:r>
        <w:rPr>
          <w:noProof/>
        </w:rPr>
      </w:r>
      <w:r>
        <w:rPr>
          <w:noProof/>
        </w:rPr>
        <w:fldChar w:fldCharType="separate"/>
      </w:r>
      <w:r>
        <w:rPr>
          <w:noProof/>
        </w:rPr>
        <w:t>45</w:t>
      </w:r>
      <w:r>
        <w:rPr>
          <w:noProof/>
        </w:rPr>
        <w:fldChar w:fldCharType="end"/>
      </w:r>
    </w:p>
    <w:p w14:paraId="7D71AD31" w14:textId="3A1879D5" w:rsidR="00910500" w:rsidRDefault="00910500">
      <w:pPr>
        <w:pStyle w:val="TOC6"/>
        <w:rPr>
          <w:rFonts w:asciiTheme="minorHAnsi" w:eastAsiaTheme="minorEastAsia" w:hAnsiTheme="minorHAnsi" w:cstheme="minorBidi"/>
          <w:noProof/>
          <w:sz w:val="22"/>
          <w:szCs w:val="22"/>
          <w:lang w:eastAsia="en-GB"/>
        </w:rPr>
      </w:pPr>
      <w:r>
        <w:rPr>
          <w:noProof/>
        </w:rPr>
        <w:t>5.2.2.4.1.4</w:t>
      </w:r>
      <w:r>
        <w:rPr>
          <w:rFonts w:asciiTheme="minorHAnsi" w:eastAsiaTheme="minorEastAsia" w:hAnsiTheme="minorHAnsi" w:cstheme="minorBidi"/>
          <w:noProof/>
          <w:sz w:val="22"/>
          <w:szCs w:val="22"/>
          <w:lang w:eastAsia="en-GB"/>
        </w:rPr>
        <w:tab/>
      </w:r>
      <w:r>
        <w:rPr>
          <w:noProof/>
        </w:rPr>
        <w:t>Configuration Transfer Procedure</w:t>
      </w:r>
      <w:r>
        <w:rPr>
          <w:noProof/>
        </w:rPr>
        <w:tab/>
      </w:r>
      <w:r>
        <w:rPr>
          <w:noProof/>
        </w:rPr>
        <w:fldChar w:fldCharType="begin" w:fldLock="1"/>
      </w:r>
      <w:r>
        <w:rPr>
          <w:noProof/>
        </w:rPr>
        <w:instrText xml:space="preserve"> PAGEREF _Toc122025460 \h </w:instrText>
      </w:r>
      <w:r>
        <w:rPr>
          <w:noProof/>
        </w:rPr>
      </w:r>
      <w:r>
        <w:rPr>
          <w:noProof/>
        </w:rPr>
        <w:fldChar w:fldCharType="separate"/>
      </w:r>
      <w:r>
        <w:rPr>
          <w:noProof/>
        </w:rPr>
        <w:t>46</w:t>
      </w:r>
      <w:r>
        <w:rPr>
          <w:noProof/>
        </w:rPr>
        <w:fldChar w:fldCharType="end"/>
      </w:r>
    </w:p>
    <w:p w14:paraId="0D0E2D8F" w14:textId="2586DC00" w:rsidR="00910500" w:rsidRDefault="00910500">
      <w:pPr>
        <w:pStyle w:val="TOC6"/>
        <w:rPr>
          <w:rFonts w:asciiTheme="minorHAnsi" w:eastAsiaTheme="minorEastAsia" w:hAnsiTheme="minorHAnsi" w:cstheme="minorBidi"/>
          <w:noProof/>
          <w:sz w:val="22"/>
          <w:szCs w:val="22"/>
          <w:lang w:eastAsia="en-GB"/>
        </w:rPr>
      </w:pPr>
      <w:r>
        <w:rPr>
          <w:noProof/>
        </w:rPr>
        <w:t>5.2.2.4.1.5</w:t>
      </w:r>
      <w:r>
        <w:rPr>
          <w:rFonts w:asciiTheme="minorHAnsi" w:eastAsiaTheme="minorEastAsia" w:hAnsiTheme="minorHAnsi" w:cstheme="minorBidi"/>
          <w:noProof/>
          <w:sz w:val="22"/>
          <w:szCs w:val="22"/>
          <w:lang w:eastAsia="en-GB"/>
        </w:rPr>
        <w:tab/>
      </w:r>
      <w:r>
        <w:rPr>
          <w:noProof/>
        </w:rPr>
        <w:t>RIM Information Transfer Procedures</w:t>
      </w:r>
      <w:r>
        <w:rPr>
          <w:noProof/>
        </w:rPr>
        <w:tab/>
      </w:r>
      <w:r>
        <w:rPr>
          <w:noProof/>
        </w:rPr>
        <w:fldChar w:fldCharType="begin" w:fldLock="1"/>
      </w:r>
      <w:r>
        <w:rPr>
          <w:noProof/>
        </w:rPr>
        <w:instrText xml:space="preserve"> PAGEREF _Toc122025461 \h </w:instrText>
      </w:r>
      <w:r>
        <w:rPr>
          <w:noProof/>
        </w:rPr>
      </w:r>
      <w:r>
        <w:rPr>
          <w:noProof/>
        </w:rPr>
        <w:fldChar w:fldCharType="separate"/>
      </w:r>
      <w:r>
        <w:rPr>
          <w:noProof/>
        </w:rPr>
        <w:t>46</w:t>
      </w:r>
      <w:r>
        <w:rPr>
          <w:noProof/>
        </w:rPr>
        <w:fldChar w:fldCharType="end"/>
      </w:r>
    </w:p>
    <w:p w14:paraId="73F68B0E" w14:textId="70CA466A" w:rsidR="00910500" w:rsidRDefault="00910500">
      <w:pPr>
        <w:pStyle w:val="TOC6"/>
        <w:rPr>
          <w:rFonts w:asciiTheme="minorHAnsi" w:eastAsiaTheme="minorEastAsia" w:hAnsiTheme="minorHAnsi" w:cstheme="minorBidi"/>
          <w:noProof/>
          <w:sz w:val="22"/>
          <w:szCs w:val="22"/>
          <w:lang w:eastAsia="en-GB"/>
        </w:rPr>
      </w:pPr>
      <w:r>
        <w:rPr>
          <w:noProof/>
        </w:rPr>
        <w:t>5.2.2.4.1.6</w:t>
      </w:r>
      <w:r>
        <w:rPr>
          <w:rFonts w:asciiTheme="minorHAnsi" w:eastAsiaTheme="minorEastAsia" w:hAnsiTheme="minorHAnsi" w:cstheme="minorBidi"/>
          <w:noProof/>
          <w:sz w:val="22"/>
          <w:szCs w:val="22"/>
          <w:lang w:eastAsia="en-GB"/>
        </w:rPr>
        <w:tab/>
      </w:r>
      <w:r>
        <w:rPr>
          <w:noProof/>
        </w:rPr>
        <w:t>Broadcast of Assistance Data by an LMF</w:t>
      </w:r>
      <w:r>
        <w:rPr>
          <w:noProof/>
        </w:rPr>
        <w:tab/>
      </w:r>
      <w:r>
        <w:rPr>
          <w:noProof/>
        </w:rPr>
        <w:fldChar w:fldCharType="begin" w:fldLock="1"/>
      </w:r>
      <w:r>
        <w:rPr>
          <w:noProof/>
        </w:rPr>
        <w:instrText xml:space="preserve"> PAGEREF _Toc122025462 \h </w:instrText>
      </w:r>
      <w:r>
        <w:rPr>
          <w:noProof/>
        </w:rPr>
      </w:r>
      <w:r>
        <w:rPr>
          <w:noProof/>
        </w:rPr>
        <w:fldChar w:fldCharType="separate"/>
      </w:r>
      <w:r>
        <w:rPr>
          <w:noProof/>
        </w:rPr>
        <w:t>46</w:t>
      </w:r>
      <w:r>
        <w:rPr>
          <w:noProof/>
        </w:rPr>
        <w:fldChar w:fldCharType="end"/>
      </w:r>
    </w:p>
    <w:p w14:paraId="54419C8F" w14:textId="79BEF0AE" w:rsidR="00910500" w:rsidRDefault="00910500">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NonUeN2InfoSubscribe</w:t>
      </w:r>
      <w:r>
        <w:rPr>
          <w:noProof/>
        </w:rPr>
        <w:tab/>
      </w:r>
      <w:r>
        <w:rPr>
          <w:noProof/>
        </w:rPr>
        <w:fldChar w:fldCharType="begin" w:fldLock="1"/>
      </w:r>
      <w:r>
        <w:rPr>
          <w:noProof/>
        </w:rPr>
        <w:instrText xml:space="preserve"> PAGEREF _Toc122025463 \h </w:instrText>
      </w:r>
      <w:r>
        <w:rPr>
          <w:noProof/>
        </w:rPr>
      </w:r>
      <w:r>
        <w:rPr>
          <w:noProof/>
        </w:rPr>
        <w:fldChar w:fldCharType="separate"/>
      </w:r>
      <w:r>
        <w:rPr>
          <w:noProof/>
        </w:rPr>
        <w:t>46</w:t>
      </w:r>
      <w:r>
        <w:rPr>
          <w:noProof/>
        </w:rPr>
        <w:fldChar w:fldCharType="end"/>
      </w:r>
    </w:p>
    <w:p w14:paraId="741FF92E" w14:textId="78F84DD8" w:rsidR="00910500" w:rsidRDefault="00910500">
      <w:pPr>
        <w:pStyle w:val="TOC6"/>
        <w:rPr>
          <w:rFonts w:asciiTheme="minorHAnsi" w:eastAsiaTheme="minorEastAsia" w:hAnsiTheme="minorHAnsi" w:cstheme="minorBidi"/>
          <w:noProof/>
          <w:sz w:val="22"/>
          <w:szCs w:val="22"/>
          <w:lang w:eastAsia="en-GB"/>
        </w:rPr>
      </w:pPr>
      <w:r>
        <w:rPr>
          <w:noProof/>
        </w:rPr>
        <w:t>5.2.2.4.2.1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_Toc122025464 \h </w:instrText>
      </w:r>
      <w:r>
        <w:rPr>
          <w:noProof/>
        </w:rPr>
      </w:r>
      <w:r>
        <w:rPr>
          <w:noProof/>
        </w:rPr>
        <w:fldChar w:fldCharType="separate"/>
      </w:r>
      <w:r>
        <w:rPr>
          <w:noProof/>
        </w:rPr>
        <w:t>46</w:t>
      </w:r>
      <w:r>
        <w:rPr>
          <w:noProof/>
        </w:rPr>
        <w:fldChar w:fldCharType="end"/>
      </w:r>
    </w:p>
    <w:p w14:paraId="09A754BF" w14:textId="48EDD620" w:rsidR="00910500" w:rsidRDefault="00910500">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NonUeN2InfoUnSubscribe</w:t>
      </w:r>
      <w:r>
        <w:rPr>
          <w:noProof/>
        </w:rPr>
        <w:tab/>
      </w:r>
      <w:r>
        <w:rPr>
          <w:noProof/>
        </w:rPr>
        <w:fldChar w:fldCharType="begin" w:fldLock="1"/>
      </w:r>
      <w:r>
        <w:rPr>
          <w:noProof/>
        </w:rPr>
        <w:instrText xml:space="preserve"> PAGEREF _Toc122025465 \h </w:instrText>
      </w:r>
      <w:r>
        <w:rPr>
          <w:noProof/>
        </w:rPr>
      </w:r>
      <w:r>
        <w:rPr>
          <w:noProof/>
        </w:rPr>
        <w:fldChar w:fldCharType="separate"/>
      </w:r>
      <w:r>
        <w:rPr>
          <w:noProof/>
        </w:rPr>
        <w:t>47</w:t>
      </w:r>
      <w:r>
        <w:rPr>
          <w:noProof/>
        </w:rPr>
        <w:fldChar w:fldCharType="end"/>
      </w:r>
    </w:p>
    <w:p w14:paraId="736AE0C0" w14:textId="3F5DF000" w:rsidR="00910500" w:rsidRDefault="00910500">
      <w:pPr>
        <w:pStyle w:val="TOC6"/>
        <w:rPr>
          <w:rFonts w:asciiTheme="minorHAnsi" w:eastAsiaTheme="minorEastAsia" w:hAnsiTheme="minorHAnsi" w:cstheme="minorBidi"/>
          <w:noProof/>
          <w:sz w:val="22"/>
          <w:szCs w:val="22"/>
          <w:lang w:eastAsia="en-GB"/>
        </w:rPr>
      </w:pPr>
      <w:r>
        <w:rPr>
          <w:noProof/>
        </w:rPr>
        <w:t>5.2.2.4.3.1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_Toc122025466 \h </w:instrText>
      </w:r>
      <w:r>
        <w:rPr>
          <w:noProof/>
        </w:rPr>
      </w:r>
      <w:r>
        <w:rPr>
          <w:noProof/>
        </w:rPr>
        <w:fldChar w:fldCharType="separate"/>
      </w:r>
      <w:r>
        <w:rPr>
          <w:noProof/>
        </w:rPr>
        <w:t>47</w:t>
      </w:r>
      <w:r>
        <w:rPr>
          <w:noProof/>
        </w:rPr>
        <w:fldChar w:fldCharType="end"/>
      </w:r>
    </w:p>
    <w:p w14:paraId="663D1CE2" w14:textId="198D4B11" w:rsidR="00910500" w:rsidRDefault="00910500">
      <w:pPr>
        <w:pStyle w:val="TOC5"/>
        <w:rPr>
          <w:rFonts w:asciiTheme="minorHAnsi" w:eastAsiaTheme="minorEastAsia" w:hAnsiTheme="minorHAnsi" w:cstheme="minorBidi"/>
          <w:noProof/>
          <w:sz w:val="22"/>
          <w:szCs w:val="22"/>
          <w:lang w:eastAsia="en-GB"/>
        </w:rPr>
      </w:pPr>
      <w:r>
        <w:rPr>
          <w:noProof/>
        </w:rPr>
        <w:t>5.2.2.4.4</w:t>
      </w:r>
      <w:r>
        <w:rPr>
          <w:rFonts w:asciiTheme="minorHAnsi" w:eastAsiaTheme="minorEastAsia" w:hAnsiTheme="minorHAnsi" w:cstheme="minorBidi"/>
          <w:noProof/>
          <w:sz w:val="22"/>
          <w:szCs w:val="22"/>
          <w:lang w:eastAsia="en-GB"/>
        </w:rPr>
        <w:tab/>
      </w:r>
      <w:r>
        <w:rPr>
          <w:noProof/>
        </w:rPr>
        <w:t>NonUeN2InfoNotify</w:t>
      </w:r>
      <w:r>
        <w:rPr>
          <w:noProof/>
        </w:rPr>
        <w:tab/>
      </w:r>
      <w:r>
        <w:rPr>
          <w:noProof/>
        </w:rPr>
        <w:fldChar w:fldCharType="begin" w:fldLock="1"/>
      </w:r>
      <w:r>
        <w:rPr>
          <w:noProof/>
        </w:rPr>
        <w:instrText xml:space="preserve"> PAGEREF _Toc122025467 \h </w:instrText>
      </w:r>
      <w:r>
        <w:rPr>
          <w:noProof/>
        </w:rPr>
      </w:r>
      <w:r>
        <w:rPr>
          <w:noProof/>
        </w:rPr>
        <w:fldChar w:fldCharType="separate"/>
      </w:r>
      <w:r>
        <w:rPr>
          <w:noProof/>
        </w:rPr>
        <w:t>48</w:t>
      </w:r>
      <w:r>
        <w:rPr>
          <w:noProof/>
        </w:rPr>
        <w:fldChar w:fldCharType="end"/>
      </w:r>
    </w:p>
    <w:p w14:paraId="518A031C" w14:textId="6471C6AE" w:rsidR="00910500" w:rsidRDefault="00910500">
      <w:pPr>
        <w:pStyle w:val="TOC6"/>
        <w:rPr>
          <w:rFonts w:asciiTheme="minorHAnsi" w:eastAsiaTheme="minorEastAsia" w:hAnsiTheme="minorHAnsi" w:cstheme="minorBidi"/>
          <w:noProof/>
          <w:sz w:val="22"/>
          <w:szCs w:val="22"/>
          <w:lang w:eastAsia="en-GB"/>
        </w:rPr>
      </w:pPr>
      <w:r>
        <w:rPr>
          <w:noProof/>
        </w:rPr>
        <w:t>5.2.2.4.4.1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_Toc122025468 \h </w:instrText>
      </w:r>
      <w:r>
        <w:rPr>
          <w:noProof/>
        </w:rPr>
      </w:r>
      <w:r>
        <w:rPr>
          <w:noProof/>
        </w:rPr>
        <w:fldChar w:fldCharType="separate"/>
      </w:r>
      <w:r>
        <w:rPr>
          <w:noProof/>
        </w:rPr>
        <w:t>48</w:t>
      </w:r>
      <w:r>
        <w:rPr>
          <w:noProof/>
        </w:rPr>
        <w:fldChar w:fldCharType="end"/>
      </w:r>
    </w:p>
    <w:p w14:paraId="36A6306D" w14:textId="55B1428D" w:rsidR="00910500" w:rsidRDefault="00910500">
      <w:pPr>
        <w:pStyle w:val="TOC6"/>
        <w:rPr>
          <w:rFonts w:asciiTheme="minorHAnsi" w:eastAsiaTheme="minorEastAsia" w:hAnsiTheme="minorHAnsi" w:cstheme="minorBidi"/>
          <w:noProof/>
          <w:sz w:val="22"/>
          <w:szCs w:val="22"/>
          <w:lang w:eastAsia="en-GB"/>
        </w:rPr>
      </w:pPr>
      <w:r>
        <w:rPr>
          <w:noProof/>
        </w:rPr>
        <w:t>5.2.2.4.4.2</w:t>
      </w:r>
      <w:r>
        <w:rPr>
          <w:rFonts w:asciiTheme="minorHAnsi" w:eastAsiaTheme="minorEastAsia" w:hAnsiTheme="minorHAnsi" w:cstheme="minorBidi"/>
          <w:noProof/>
          <w:sz w:val="22"/>
          <w:szCs w:val="22"/>
          <w:lang w:eastAsia="en-GB"/>
        </w:rPr>
        <w:tab/>
      </w:r>
      <w:r>
        <w:rPr>
          <w:noProof/>
        </w:rPr>
        <w:t>Using NonUeN2InfoNotify during Location Services procedures</w:t>
      </w:r>
      <w:r>
        <w:rPr>
          <w:noProof/>
        </w:rPr>
        <w:tab/>
      </w:r>
      <w:r>
        <w:rPr>
          <w:noProof/>
        </w:rPr>
        <w:fldChar w:fldCharType="begin" w:fldLock="1"/>
      </w:r>
      <w:r>
        <w:rPr>
          <w:noProof/>
        </w:rPr>
        <w:instrText xml:space="preserve"> PAGEREF _Toc122025469 \h </w:instrText>
      </w:r>
      <w:r>
        <w:rPr>
          <w:noProof/>
        </w:rPr>
      </w:r>
      <w:r>
        <w:rPr>
          <w:noProof/>
        </w:rPr>
        <w:fldChar w:fldCharType="separate"/>
      </w:r>
      <w:r>
        <w:rPr>
          <w:noProof/>
        </w:rPr>
        <w:t>48</w:t>
      </w:r>
      <w:r>
        <w:rPr>
          <w:noProof/>
        </w:rPr>
        <w:fldChar w:fldCharType="end"/>
      </w:r>
    </w:p>
    <w:p w14:paraId="209C849D" w14:textId="1258F62C" w:rsidR="00910500" w:rsidRDefault="00910500">
      <w:pPr>
        <w:pStyle w:val="TOC6"/>
        <w:rPr>
          <w:rFonts w:asciiTheme="minorHAnsi" w:eastAsiaTheme="minorEastAsia" w:hAnsiTheme="minorHAnsi" w:cstheme="minorBidi"/>
          <w:noProof/>
          <w:sz w:val="22"/>
          <w:szCs w:val="22"/>
          <w:lang w:eastAsia="en-GB"/>
        </w:rPr>
      </w:pPr>
      <w:r>
        <w:rPr>
          <w:noProof/>
        </w:rPr>
        <w:t>5.2.2.4.4.3</w:t>
      </w:r>
      <w:r>
        <w:rPr>
          <w:rFonts w:asciiTheme="minorHAnsi" w:eastAsiaTheme="minorEastAsia" w:hAnsiTheme="minorHAnsi" w:cstheme="minorBidi"/>
          <w:noProof/>
          <w:sz w:val="22"/>
          <w:szCs w:val="22"/>
          <w:lang w:eastAsia="en-GB"/>
        </w:rPr>
        <w:tab/>
      </w:r>
      <w:r>
        <w:rPr>
          <w:noProof/>
        </w:rPr>
        <w:t>Use of NonUeN2InfoNotify for PWS related events</w:t>
      </w:r>
      <w:r>
        <w:rPr>
          <w:noProof/>
        </w:rPr>
        <w:tab/>
      </w:r>
      <w:r>
        <w:rPr>
          <w:noProof/>
        </w:rPr>
        <w:fldChar w:fldCharType="begin" w:fldLock="1"/>
      </w:r>
      <w:r>
        <w:rPr>
          <w:noProof/>
        </w:rPr>
        <w:instrText xml:space="preserve"> PAGEREF _Toc122025470 \h </w:instrText>
      </w:r>
      <w:r>
        <w:rPr>
          <w:noProof/>
        </w:rPr>
      </w:r>
      <w:r>
        <w:rPr>
          <w:noProof/>
        </w:rPr>
        <w:fldChar w:fldCharType="separate"/>
      </w:r>
      <w:r>
        <w:rPr>
          <w:noProof/>
        </w:rPr>
        <w:t>48</w:t>
      </w:r>
      <w:r>
        <w:rPr>
          <w:noProof/>
        </w:rPr>
        <w:fldChar w:fldCharType="end"/>
      </w:r>
    </w:p>
    <w:p w14:paraId="2F984BA9" w14:textId="2773524C" w:rsidR="00910500" w:rsidRDefault="00910500">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lang w:eastAsia="zh-CN"/>
        </w:rPr>
        <w:t>AMF Status Change Operations</w:t>
      </w:r>
      <w:r>
        <w:rPr>
          <w:noProof/>
        </w:rPr>
        <w:tab/>
      </w:r>
      <w:r>
        <w:rPr>
          <w:noProof/>
        </w:rPr>
        <w:fldChar w:fldCharType="begin" w:fldLock="1"/>
      </w:r>
      <w:r>
        <w:rPr>
          <w:noProof/>
        </w:rPr>
        <w:instrText xml:space="preserve"> PAGEREF _Toc122025471 \h </w:instrText>
      </w:r>
      <w:r>
        <w:rPr>
          <w:noProof/>
        </w:rPr>
      </w:r>
      <w:r>
        <w:rPr>
          <w:noProof/>
        </w:rPr>
        <w:fldChar w:fldCharType="separate"/>
      </w:r>
      <w:r>
        <w:rPr>
          <w:noProof/>
        </w:rPr>
        <w:t>49</w:t>
      </w:r>
      <w:r>
        <w:rPr>
          <w:noProof/>
        </w:rPr>
        <w:fldChar w:fldCharType="end"/>
      </w:r>
    </w:p>
    <w:p w14:paraId="009B56F5" w14:textId="4C1F89C7" w:rsidR="00910500" w:rsidRDefault="00910500">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lang w:eastAsia="zh-CN"/>
        </w:rPr>
        <w:t>AMFStatusChangeSubscribe</w:t>
      </w:r>
      <w:r>
        <w:rPr>
          <w:noProof/>
        </w:rPr>
        <w:tab/>
      </w:r>
      <w:r>
        <w:rPr>
          <w:noProof/>
        </w:rPr>
        <w:fldChar w:fldCharType="begin" w:fldLock="1"/>
      </w:r>
      <w:r>
        <w:rPr>
          <w:noProof/>
        </w:rPr>
        <w:instrText xml:space="preserve"> PAGEREF _Toc122025472 \h </w:instrText>
      </w:r>
      <w:r>
        <w:rPr>
          <w:noProof/>
        </w:rPr>
      </w:r>
      <w:r>
        <w:rPr>
          <w:noProof/>
        </w:rPr>
        <w:fldChar w:fldCharType="separate"/>
      </w:r>
      <w:r>
        <w:rPr>
          <w:noProof/>
        </w:rPr>
        <w:t>49</w:t>
      </w:r>
      <w:r>
        <w:rPr>
          <w:noProof/>
        </w:rPr>
        <w:fldChar w:fldCharType="end"/>
      </w:r>
    </w:p>
    <w:p w14:paraId="6263B032" w14:textId="7AFFACB7" w:rsidR="00910500" w:rsidRDefault="00910500">
      <w:pPr>
        <w:pStyle w:val="TOC6"/>
        <w:rPr>
          <w:rFonts w:asciiTheme="minorHAnsi" w:eastAsiaTheme="minorEastAsia" w:hAnsiTheme="minorHAnsi" w:cstheme="minorBidi"/>
          <w:noProof/>
          <w:sz w:val="22"/>
          <w:szCs w:val="22"/>
          <w:lang w:eastAsia="en-GB"/>
        </w:rPr>
      </w:pPr>
      <w:r>
        <w:rPr>
          <w:noProof/>
        </w:rPr>
        <w:t>5.2.2.5.1.1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_Toc122025473 \h </w:instrText>
      </w:r>
      <w:r>
        <w:rPr>
          <w:noProof/>
        </w:rPr>
      </w:r>
      <w:r>
        <w:rPr>
          <w:noProof/>
        </w:rPr>
        <w:fldChar w:fldCharType="separate"/>
      </w:r>
      <w:r>
        <w:rPr>
          <w:noProof/>
        </w:rPr>
        <w:t>49</w:t>
      </w:r>
      <w:r>
        <w:rPr>
          <w:noProof/>
        </w:rPr>
        <w:fldChar w:fldCharType="end"/>
      </w:r>
    </w:p>
    <w:p w14:paraId="256B5B0A" w14:textId="27604E2E" w:rsidR="00910500" w:rsidRDefault="00910500">
      <w:pPr>
        <w:pStyle w:val="TOC6"/>
        <w:rPr>
          <w:rFonts w:asciiTheme="minorHAnsi" w:eastAsiaTheme="minorEastAsia" w:hAnsiTheme="minorHAnsi" w:cstheme="minorBidi"/>
          <w:noProof/>
          <w:sz w:val="22"/>
          <w:szCs w:val="22"/>
          <w:lang w:eastAsia="en-GB"/>
        </w:rPr>
      </w:pPr>
      <w:r>
        <w:rPr>
          <w:noProof/>
        </w:rPr>
        <w:t>5.2.2.5.1.2</w:t>
      </w:r>
      <w:r>
        <w:rPr>
          <w:rFonts w:asciiTheme="minorHAnsi" w:eastAsiaTheme="minorEastAsia" w:hAnsiTheme="minorHAnsi" w:cstheme="minorBidi"/>
          <w:noProof/>
          <w:sz w:val="22"/>
          <w:szCs w:val="22"/>
          <w:lang w:eastAsia="en-GB"/>
        </w:rPr>
        <w:tab/>
      </w:r>
      <w:r>
        <w:rPr>
          <w:noProof/>
        </w:rPr>
        <w:t>Creation of a subscription</w:t>
      </w:r>
      <w:r>
        <w:rPr>
          <w:noProof/>
        </w:rPr>
        <w:tab/>
      </w:r>
      <w:r>
        <w:rPr>
          <w:noProof/>
        </w:rPr>
        <w:fldChar w:fldCharType="begin" w:fldLock="1"/>
      </w:r>
      <w:r>
        <w:rPr>
          <w:noProof/>
        </w:rPr>
        <w:instrText xml:space="preserve"> PAGEREF _Toc122025474 \h </w:instrText>
      </w:r>
      <w:r>
        <w:rPr>
          <w:noProof/>
        </w:rPr>
      </w:r>
      <w:r>
        <w:rPr>
          <w:noProof/>
        </w:rPr>
        <w:fldChar w:fldCharType="separate"/>
      </w:r>
      <w:r>
        <w:rPr>
          <w:noProof/>
        </w:rPr>
        <w:t>49</w:t>
      </w:r>
      <w:r>
        <w:rPr>
          <w:noProof/>
        </w:rPr>
        <w:fldChar w:fldCharType="end"/>
      </w:r>
    </w:p>
    <w:p w14:paraId="22904AA7" w14:textId="0DAC156C" w:rsidR="00910500" w:rsidRDefault="00910500">
      <w:pPr>
        <w:pStyle w:val="TOC6"/>
        <w:rPr>
          <w:rFonts w:asciiTheme="minorHAnsi" w:eastAsiaTheme="minorEastAsia" w:hAnsiTheme="minorHAnsi" w:cstheme="minorBidi"/>
          <w:noProof/>
          <w:sz w:val="22"/>
          <w:szCs w:val="22"/>
          <w:lang w:eastAsia="en-GB"/>
        </w:rPr>
      </w:pPr>
      <w:r>
        <w:rPr>
          <w:noProof/>
        </w:rPr>
        <w:t>5.2.2.5.1.3</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_Toc122025475 \h </w:instrText>
      </w:r>
      <w:r>
        <w:rPr>
          <w:noProof/>
        </w:rPr>
      </w:r>
      <w:r>
        <w:rPr>
          <w:noProof/>
        </w:rPr>
        <w:fldChar w:fldCharType="separate"/>
      </w:r>
      <w:r>
        <w:rPr>
          <w:noProof/>
        </w:rPr>
        <w:t>50</w:t>
      </w:r>
      <w:r>
        <w:rPr>
          <w:noProof/>
        </w:rPr>
        <w:fldChar w:fldCharType="end"/>
      </w:r>
    </w:p>
    <w:p w14:paraId="148CAF1B" w14:textId="4FAC47F3" w:rsidR="00910500" w:rsidRDefault="00910500">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lang w:eastAsia="zh-CN"/>
        </w:rPr>
        <w:t>AMFStatusChangeUnSubscribe</w:t>
      </w:r>
      <w:r>
        <w:rPr>
          <w:noProof/>
        </w:rPr>
        <w:tab/>
      </w:r>
      <w:r>
        <w:rPr>
          <w:noProof/>
        </w:rPr>
        <w:fldChar w:fldCharType="begin" w:fldLock="1"/>
      </w:r>
      <w:r>
        <w:rPr>
          <w:noProof/>
        </w:rPr>
        <w:instrText xml:space="preserve"> PAGEREF _Toc122025476 \h </w:instrText>
      </w:r>
      <w:r>
        <w:rPr>
          <w:noProof/>
        </w:rPr>
      </w:r>
      <w:r>
        <w:rPr>
          <w:noProof/>
        </w:rPr>
        <w:fldChar w:fldCharType="separate"/>
      </w:r>
      <w:r>
        <w:rPr>
          <w:noProof/>
        </w:rPr>
        <w:t>50</w:t>
      </w:r>
      <w:r>
        <w:rPr>
          <w:noProof/>
        </w:rPr>
        <w:fldChar w:fldCharType="end"/>
      </w:r>
    </w:p>
    <w:p w14:paraId="74264864" w14:textId="0AB56C3D" w:rsidR="00910500" w:rsidRDefault="00910500">
      <w:pPr>
        <w:pStyle w:val="TOC6"/>
        <w:rPr>
          <w:rFonts w:asciiTheme="minorHAnsi" w:eastAsiaTheme="minorEastAsia" w:hAnsiTheme="minorHAnsi" w:cstheme="minorBidi"/>
          <w:noProof/>
          <w:sz w:val="22"/>
          <w:szCs w:val="22"/>
          <w:lang w:eastAsia="en-GB"/>
        </w:rPr>
      </w:pPr>
      <w:r>
        <w:rPr>
          <w:noProof/>
        </w:rPr>
        <w:t>5.2.2.5.2.1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_Toc122025477 \h </w:instrText>
      </w:r>
      <w:r>
        <w:rPr>
          <w:noProof/>
        </w:rPr>
      </w:r>
      <w:r>
        <w:rPr>
          <w:noProof/>
        </w:rPr>
        <w:fldChar w:fldCharType="separate"/>
      </w:r>
      <w:r>
        <w:rPr>
          <w:noProof/>
        </w:rPr>
        <w:t>50</w:t>
      </w:r>
      <w:r>
        <w:rPr>
          <w:noProof/>
        </w:rPr>
        <w:fldChar w:fldCharType="end"/>
      </w:r>
    </w:p>
    <w:p w14:paraId="7BB41D42" w14:textId="25A2244F" w:rsidR="00910500" w:rsidRDefault="00910500">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lang w:eastAsia="zh-CN"/>
        </w:rPr>
        <w:t>AMFStatusChangeNotify</w:t>
      </w:r>
      <w:r>
        <w:rPr>
          <w:noProof/>
        </w:rPr>
        <w:tab/>
      </w:r>
      <w:r>
        <w:rPr>
          <w:noProof/>
        </w:rPr>
        <w:fldChar w:fldCharType="begin" w:fldLock="1"/>
      </w:r>
      <w:r>
        <w:rPr>
          <w:noProof/>
        </w:rPr>
        <w:instrText xml:space="preserve"> PAGEREF _Toc122025478 \h </w:instrText>
      </w:r>
      <w:r>
        <w:rPr>
          <w:noProof/>
        </w:rPr>
      </w:r>
      <w:r>
        <w:rPr>
          <w:noProof/>
        </w:rPr>
        <w:fldChar w:fldCharType="separate"/>
      </w:r>
      <w:r>
        <w:rPr>
          <w:noProof/>
        </w:rPr>
        <w:t>51</w:t>
      </w:r>
      <w:r>
        <w:rPr>
          <w:noProof/>
        </w:rPr>
        <w:fldChar w:fldCharType="end"/>
      </w:r>
    </w:p>
    <w:p w14:paraId="47D373C6" w14:textId="31345EC2" w:rsidR="00910500" w:rsidRDefault="00910500">
      <w:pPr>
        <w:pStyle w:val="TOC6"/>
        <w:rPr>
          <w:rFonts w:asciiTheme="minorHAnsi" w:eastAsiaTheme="minorEastAsia" w:hAnsiTheme="minorHAnsi" w:cstheme="minorBidi"/>
          <w:noProof/>
          <w:sz w:val="22"/>
          <w:szCs w:val="22"/>
          <w:lang w:eastAsia="en-GB"/>
        </w:rPr>
      </w:pPr>
      <w:r>
        <w:rPr>
          <w:noProof/>
        </w:rPr>
        <w:t>5.2.2.5.3.1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_Toc122025479 \h </w:instrText>
      </w:r>
      <w:r>
        <w:rPr>
          <w:noProof/>
        </w:rPr>
      </w:r>
      <w:r>
        <w:rPr>
          <w:noProof/>
        </w:rPr>
        <w:fldChar w:fldCharType="separate"/>
      </w:r>
      <w:r>
        <w:rPr>
          <w:noProof/>
        </w:rPr>
        <w:t>51</w:t>
      </w:r>
      <w:r>
        <w:rPr>
          <w:noProof/>
        </w:rPr>
        <w:fldChar w:fldCharType="end"/>
      </w:r>
    </w:p>
    <w:p w14:paraId="160D4414" w14:textId="1DC9DC26" w:rsidR="00910500" w:rsidRDefault="00910500">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EBIAssignment</w:t>
      </w:r>
      <w:r>
        <w:rPr>
          <w:noProof/>
        </w:rPr>
        <w:tab/>
      </w:r>
      <w:r>
        <w:rPr>
          <w:noProof/>
        </w:rPr>
        <w:fldChar w:fldCharType="begin" w:fldLock="1"/>
      </w:r>
      <w:r>
        <w:rPr>
          <w:noProof/>
        </w:rPr>
        <w:instrText xml:space="preserve"> PAGEREF _Toc122025480 \h </w:instrText>
      </w:r>
      <w:r>
        <w:rPr>
          <w:noProof/>
        </w:rPr>
      </w:r>
      <w:r>
        <w:rPr>
          <w:noProof/>
        </w:rPr>
        <w:fldChar w:fldCharType="separate"/>
      </w:r>
      <w:r>
        <w:rPr>
          <w:noProof/>
        </w:rPr>
        <w:t>52</w:t>
      </w:r>
      <w:r>
        <w:rPr>
          <w:noProof/>
        </w:rPr>
        <w:fldChar w:fldCharType="end"/>
      </w:r>
    </w:p>
    <w:p w14:paraId="15F9823E" w14:textId="78A92CCB" w:rsidR="00910500" w:rsidRDefault="00910500">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_Toc122025481 \h </w:instrText>
      </w:r>
      <w:r>
        <w:rPr>
          <w:noProof/>
        </w:rPr>
      </w:r>
      <w:r>
        <w:rPr>
          <w:noProof/>
        </w:rPr>
        <w:fldChar w:fldCharType="separate"/>
      </w:r>
      <w:r>
        <w:rPr>
          <w:noProof/>
        </w:rPr>
        <w:t>52</w:t>
      </w:r>
      <w:r>
        <w:rPr>
          <w:noProof/>
        </w:rPr>
        <w:fldChar w:fldCharType="end"/>
      </w:r>
    </w:p>
    <w:p w14:paraId="2006493C" w14:textId="1B5C9472" w:rsidR="00910500" w:rsidRDefault="00910500">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Namf_EventExposure Service</w:t>
      </w:r>
      <w:r>
        <w:rPr>
          <w:noProof/>
        </w:rPr>
        <w:tab/>
      </w:r>
      <w:r>
        <w:rPr>
          <w:noProof/>
        </w:rPr>
        <w:fldChar w:fldCharType="begin" w:fldLock="1"/>
      </w:r>
      <w:r>
        <w:rPr>
          <w:noProof/>
        </w:rPr>
        <w:instrText xml:space="preserve"> PAGEREF _Toc122025482 \h </w:instrText>
      </w:r>
      <w:r>
        <w:rPr>
          <w:noProof/>
        </w:rPr>
      </w:r>
      <w:r>
        <w:rPr>
          <w:noProof/>
        </w:rPr>
        <w:fldChar w:fldCharType="separate"/>
      </w:r>
      <w:r>
        <w:rPr>
          <w:noProof/>
        </w:rPr>
        <w:t>53</w:t>
      </w:r>
      <w:r>
        <w:rPr>
          <w:noProof/>
        </w:rPr>
        <w:fldChar w:fldCharType="end"/>
      </w:r>
    </w:p>
    <w:p w14:paraId="2C344BEE" w14:textId="6CE41967" w:rsidR="00910500" w:rsidRDefault="00910500">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_Toc122025483 \h </w:instrText>
      </w:r>
      <w:r>
        <w:rPr>
          <w:noProof/>
        </w:rPr>
      </w:r>
      <w:r>
        <w:rPr>
          <w:noProof/>
        </w:rPr>
        <w:fldChar w:fldCharType="separate"/>
      </w:r>
      <w:r>
        <w:rPr>
          <w:noProof/>
        </w:rPr>
        <w:t>53</w:t>
      </w:r>
      <w:r>
        <w:rPr>
          <w:noProof/>
        </w:rPr>
        <w:fldChar w:fldCharType="end"/>
      </w:r>
    </w:p>
    <w:p w14:paraId="6D51A7B9" w14:textId="1B54D327" w:rsidR="00910500" w:rsidRDefault="00910500">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_Toc122025484 \h </w:instrText>
      </w:r>
      <w:r>
        <w:rPr>
          <w:noProof/>
        </w:rPr>
      </w:r>
      <w:r>
        <w:rPr>
          <w:noProof/>
        </w:rPr>
        <w:fldChar w:fldCharType="separate"/>
      </w:r>
      <w:r>
        <w:rPr>
          <w:noProof/>
        </w:rPr>
        <w:t>58</w:t>
      </w:r>
      <w:r>
        <w:rPr>
          <w:noProof/>
        </w:rPr>
        <w:fldChar w:fldCharType="end"/>
      </w:r>
    </w:p>
    <w:p w14:paraId="709C623C" w14:textId="405AB8A7" w:rsidR="00910500" w:rsidRDefault="00910500">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_Toc122025485 \h </w:instrText>
      </w:r>
      <w:r>
        <w:rPr>
          <w:noProof/>
        </w:rPr>
      </w:r>
      <w:r>
        <w:rPr>
          <w:noProof/>
        </w:rPr>
        <w:fldChar w:fldCharType="separate"/>
      </w:r>
      <w:r>
        <w:rPr>
          <w:noProof/>
        </w:rPr>
        <w:t>58</w:t>
      </w:r>
      <w:r>
        <w:rPr>
          <w:noProof/>
        </w:rPr>
        <w:fldChar w:fldCharType="end"/>
      </w:r>
    </w:p>
    <w:p w14:paraId="3A7185B8" w14:textId="4CD8AC0F" w:rsidR="00910500" w:rsidRDefault="00910500">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_Toc122025486 \h </w:instrText>
      </w:r>
      <w:r>
        <w:rPr>
          <w:noProof/>
        </w:rPr>
      </w:r>
      <w:r>
        <w:rPr>
          <w:noProof/>
        </w:rPr>
        <w:fldChar w:fldCharType="separate"/>
      </w:r>
      <w:r>
        <w:rPr>
          <w:noProof/>
        </w:rPr>
        <w:t>58</w:t>
      </w:r>
      <w:r>
        <w:rPr>
          <w:noProof/>
        </w:rPr>
        <w:fldChar w:fldCharType="end"/>
      </w:r>
    </w:p>
    <w:p w14:paraId="3023A94E" w14:textId="40D6B3FC" w:rsidR="00910500" w:rsidRDefault="00910500">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_Toc122025487 \h </w:instrText>
      </w:r>
      <w:r>
        <w:rPr>
          <w:noProof/>
        </w:rPr>
      </w:r>
      <w:r>
        <w:rPr>
          <w:noProof/>
        </w:rPr>
        <w:fldChar w:fldCharType="separate"/>
      </w:r>
      <w:r>
        <w:rPr>
          <w:noProof/>
        </w:rPr>
        <w:t>58</w:t>
      </w:r>
      <w:r>
        <w:rPr>
          <w:noProof/>
        </w:rPr>
        <w:fldChar w:fldCharType="end"/>
      </w:r>
    </w:p>
    <w:p w14:paraId="6322D76C" w14:textId="2303AEA3" w:rsidR="00910500" w:rsidRDefault="00910500">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Creation of a subscription</w:t>
      </w:r>
      <w:r>
        <w:rPr>
          <w:noProof/>
        </w:rPr>
        <w:tab/>
      </w:r>
      <w:r>
        <w:rPr>
          <w:noProof/>
        </w:rPr>
        <w:fldChar w:fldCharType="begin" w:fldLock="1"/>
      </w:r>
      <w:r>
        <w:rPr>
          <w:noProof/>
        </w:rPr>
        <w:instrText xml:space="preserve"> PAGEREF _Toc122025488 \h </w:instrText>
      </w:r>
      <w:r>
        <w:rPr>
          <w:noProof/>
        </w:rPr>
      </w:r>
      <w:r>
        <w:rPr>
          <w:noProof/>
        </w:rPr>
        <w:fldChar w:fldCharType="separate"/>
      </w:r>
      <w:r>
        <w:rPr>
          <w:noProof/>
        </w:rPr>
        <w:t>58</w:t>
      </w:r>
      <w:r>
        <w:rPr>
          <w:noProof/>
        </w:rPr>
        <w:fldChar w:fldCharType="end"/>
      </w:r>
    </w:p>
    <w:p w14:paraId="4AAF2C04" w14:textId="04643CDB" w:rsidR="00910500" w:rsidRDefault="00910500">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_Toc122025489 \h </w:instrText>
      </w:r>
      <w:r>
        <w:rPr>
          <w:noProof/>
        </w:rPr>
      </w:r>
      <w:r>
        <w:rPr>
          <w:noProof/>
        </w:rPr>
        <w:fldChar w:fldCharType="separate"/>
      </w:r>
      <w:r>
        <w:rPr>
          <w:noProof/>
        </w:rPr>
        <w:t>60</w:t>
      </w:r>
      <w:r>
        <w:rPr>
          <w:noProof/>
        </w:rPr>
        <w:fldChar w:fldCharType="end"/>
      </w:r>
    </w:p>
    <w:p w14:paraId="3D3870DE" w14:textId="715AC336" w:rsidR="00910500" w:rsidRDefault="00910500">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Remove or add group member UE(s) for a group subscription</w:t>
      </w:r>
      <w:r>
        <w:rPr>
          <w:noProof/>
        </w:rPr>
        <w:tab/>
      </w:r>
      <w:r>
        <w:rPr>
          <w:noProof/>
        </w:rPr>
        <w:fldChar w:fldCharType="begin" w:fldLock="1"/>
      </w:r>
      <w:r>
        <w:rPr>
          <w:noProof/>
        </w:rPr>
        <w:instrText xml:space="preserve"> PAGEREF _Toc122025490 \h </w:instrText>
      </w:r>
      <w:r>
        <w:rPr>
          <w:noProof/>
        </w:rPr>
      </w:r>
      <w:r>
        <w:rPr>
          <w:noProof/>
        </w:rPr>
        <w:fldChar w:fldCharType="separate"/>
      </w:r>
      <w:r>
        <w:rPr>
          <w:noProof/>
        </w:rPr>
        <w:t>61</w:t>
      </w:r>
      <w:r>
        <w:rPr>
          <w:noProof/>
        </w:rPr>
        <w:fldChar w:fldCharType="end"/>
      </w:r>
    </w:p>
    <w:p w14:paraId="394EBF34" w14:textId="2AAF5211" w:rsidR="00910500" w:rsidRDefault="00910500">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_Toc122025491 \h </w:instrText>
      </w:r>
      <w:r>
        <w:rPr>
          <w:noProof/>
        </w:rPr>
      </w:r>
      <w:r>
        <w:rPr>
          <w:noProof/>
        </w:rPr>
        <w:fldChar w:fldCharType="separate"/>
      </w:r>
      <w:r>
        <w:rPr>
          <w:noProof/>
        </w:rPr>
        <w:t>62</w:t>
      </w:r>
      <w:r>
        <w:rPr>
          <w:noProof/>
        </w:rPr>
        <w:fldChar w:fldCharType="end"/>
      </w:r>
    </w:p>
    <w:p w14:paraId="1D09FD78" w14:textId="74721129" w:rsidR="00910500" w:rsidRDefault="00910500">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_Toc122025492 \h </w:instrText>
      </w:r>
      <w:r>
        <w:rPr>
          <w:noProof/>
        </w:rPr>
      </w:r>
      <w:r>
        <w:rPr>
          <w:noProof/>
        </w:rPr>
        <w:fldChar w:fldCharType="separate"/>
      </w:r>
      <w:r>
        <w:rPr>
          <w:noProof/>
        </w:rPr>
        <w:t>62</w:t>
      </w:r>
      <w:r>
        <w:rPr>
          <w:noProof/>
        </w:rPr>
        <w:fldChar w:fldCharType="end"/>
      </w:r>
    </w:p>
    <w:p w14:paraId="234D9453" w14:textId="4024FBF8" w:rsidR="00910500" w:rsidRDefault="00910500">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_Toc122025493 \h </w:instrText>
      </w:r>
      <w:r>
        <w:rPr>
          <w:noProof/>
        </w:rPr>
      </w:r>
      <w:r>
        <w:rPr>
          <w:noProof/>
        </w:rPr>
        <w:fldChar w:fldCharType="separate"/>
      </w:r>
      <w:r>
        <w:rPr>
          <w:noProof/>
        </w:rPr>
        <w:t>63</w:t>
      </w:r>
      <w:r>
        <w:rPr>
          <w:noProof/>
        </w:rPr>
        <w:fldChar w:fldCharType="end"/>
      </w:r>
    </w:p>
    <w:p w14:paraId="724002AD" w14:textId="0447902E" w:rsidR="00910500" w:rsidRDefault="00910500">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_Toc122025494 \h </w:instrText>
      </w:r>
      <w:r>
        <w:rPr>
          <w:noProof/>
        </w:rPr>
      </w:r>
      <w:r>
        <w:rPr>
          <w:noProof/>
        </w:rPr>
        <w:fldChar w:fldCharType="separate"/>
      </w:r>
      <w:r>
        <w:rPr>
          <w:noProof/>
        </w:rPr>
        <w:t>63</w:t>
      </w:r>
      <w:r>
        <w:rPr>
          <w:noProof/>
        </w:rPr>
        <w:fldChar w:fldCharType="end"/>
      </w:r>
    </w:p>
    <w:p w14:paraId="1CB38E7A" w14:textId="72049ACD" w:rsidR="00910500" w:rsidRDefault="00910500">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Event Subscription Synchronization for specific UE</w:t>
      </w:r>
      <w:r>
        <w:rPr>
          <w:noProof/>
        </w:rPr>
        <w:tab/>
      </w:r>
      <w:r>
        <w:rPr>
          <w:noProof/>
        </w:rPr>
        <w:fldChar w:fldCharType="begin" w:fldLock="1"/>
      </w:r>
      <w:r>
        <w:rPr>
          <w:noProof/>
        </w:rPr>
        <w:instrText xml:space="preserve"> PAGEREF _Toc122025495 \h </w:instrText>
      </w:r>
      <w:r>
        <w:rPr>
          <w:noProof/>
        </w:rPr>
      </w:r>
      <w:r>
        <w:rPr>
          <w:noProof/>
        </w:rPr>
        <w:fldChar w:fldCharType="separate"/>
      </w:r>
      <w:r>
        <w:rPr>
          <w:noProof/>
        </w:rPr>
        <w:t>63</w:t>
      </w:r>
      <w:r>
        <w:rPr>
          <w:noProof/>
        </w:rPr>
        <w:fldChar w:fldCharType="end"/>
      </w:r>
    </w:p>
    <w:p w14:paraId="2F6D99E4" w14:textId="1A610BB2" w:rsidR="00910500" w:rsidRDefault="00910500">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Namf_MT Service</w:t>
      </w:r>
      <w:r>
        <w:rPr>
          <w:noProof/>
        </w:rPr>
        <w:tab/>
      </w:r>
      <w:r>
        <w:rPr>
          <w:noProof/>
        </w:rPr>
        <w:fldChar w:fldCharType="begin" w:fldLock="1"/>
      </w:r>
      <w:r>
        <w:rPr>
          <w:noProof/>
        </w:rPr>
        <w:instrText xml:space="preserve"> PAGEREF _Toc122025496 \h </w:instrText>
      </w:r>
      <w:r>
        <w:rPr>
          <w:noProof/>
        </w:rPr>
      </w:r>
      <w:r>
        <w:rPr>
          <w:noProof/>
        </w:rPr>
        <w:fldChar w:fldCharType="separate"/>
      </w:r>
      <w:r>
        <w:rPr>
          <w:noProof/>
        </w:rPr>
        <w:t>64</w:t>
      </w:r>
      <w:r>
        <w:rPr>
          <w:noProof/>
        </w:rPr>
        <w:fldChar w:fldCharType="end"/>
      </w:r>
    </w:p>
    <w:p w14:paraId="1AB582D1" w14:textId="71BEC3BF" w:rsidR="00910500" w:rsidRDefault="00910500">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_Toc122025497 \h </w:instrText>
      </w:r>
      <w:r>
        <w:rPr>
          <w:noProof/>
        </w:rPr>
      </w:r>
      <w:r>
        <w:rPr>
          <w:noProof/>
        </w:rPr>
        <w:fldChar w:fldCharType="separate"/>
      </w:r>
      <w:r>
        <w:rPr>
          <w:noProof/>
        </w:rPr>
        <w:t>64</w:t>
      </w:r>
      <w:r>
        <w:rPr>
          <w:noProof/>
        </w:rPr>
        <w:fldChar w:fldCharType="end"/>
      </w:r>
    </w:p>
    <w:p w14:paraId="40684E3D" w14:textId="5D805516" w:rsidR="00910500" w:rsidRDefault="00910500">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_Toc122025498 \h </w:instrText>
      </w:r>
      <w:r>
        <w:rPr>
          <w:noProof/>
        </w:rPr>
      </w:r>
      <w:r>
        <w:rPr>
          <w:noProof/>
        </w:rPr>
        <w:fldChar w:fldCharType="separate"/>
      </w:r>
      <w:r>
        <w:rPr>
          <w:noProof/>
        </w:rPr>
        <w:t>64</w:t>
      </w:r>
      <w:r>
        <w:rPr>
          <w:noProof/>
        </w:rPr>
        <w:fldChar w:fldCharType="end"/>
      </w:r>
    </w:p>
    <w:p w14:paraId="7C8E4A7B" w14:textId="6CF11AB8" w:rsidR="00910500" w:rsidRDefault="00910500">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_Toc122025499 \h </w:instrText>
      </w:r>
      <w:r>
        <w:rPr>
          <w:noProof/>
        </w:rPr>
      </w:r>
      <w:r>
        <w:rPr>
          <w:noProof/>
        </w:rPr>
        <w:fldChar w:fldCharType="separate"/>
      </w:r>
      <w:r>
        <w:rPr>
          <w:noProof/>
        </w:rPr>
        <w:t>64</w:t>
      </w:r>
      <w:r>
        <w:rPr>
          <w:noProof/>
        </w:rPr>
        <w:fldChar w:fldCharType="end"/>
      </w:r>
    </w:p>
    <w:p w14:paraId="79CC4618" w14:textId="62ED1A0C" w:rsidR="00910500" w:rsidRDefault="00910500">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EnableUEReachability</w:t>
      </w:r>
      <w:r>
        <w:rPr>
          <w:noProof/>
        </w:rPr>
        <w:tab/>
      </w:r>
      <w:r>
        <w:rPr>
          <w:noProof/>
        </w:rPr>
        <w:fldChar w:fldCharType="begin" w:fldLock="1"/>
      </w:r>
      <w:r>
        <w:rPr>
          <w:noProof/>
        </w:rPr>
        <w:instrText xml:space="preserve"> PAGEREF _Toc122025500 \h </w:instrText>
      </w:r>
      <w:r>
        <w:rPr>
          <w:noProof/>
        </w:rPr>
      </w:r>
      <w:r>
        <w:rPr>
          <w:noProof/>
        </w:rPr>
        <w:fldChar w:fldCharType="separate"/>
      </w:r>
      <w:r>
        <w:rPr>
          <w:noProof/>
        </w:rPr>
        <w:t>65</w:t>
      </w:r>
      <w:r>
        <w:rPr>
          <w:noProof/>
        </w:rPr>
        <w:fldChar w:fldCharType="end"/>
      </w:r>
    </w:p>
    <w:p w14:paraId="2CA9F8D6" w14:textId="2A3B0EAC" w:rsidR="00910500" w:rsidRDefault="00910500">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_Toc122025501 \h </w:instrText>
      </w:r>
      <w:r>
        <w:rPr>
          <w:noProof/>
        </w:rPr>
      </w:r>
      <w:r>
        <w:rPr>
          <w:noProof/>
        </w:rPr>
        <w:fldChar w:fldCharType="separate"/>
      </w:r>
      <w:r>
        <w:rPr>
          <w:noProof/>
        </w:rPr>
        <w:t>65</w:t>
      </w:r>
      <w:r>
        <w:rPr>
          <w:noProof/>
        </w:rPr>
        <w:fldChar w:fldCharType="end"/>
      </w:r>
    </w:p>
    <w:p w14:paraId="0FBBF5CC" w14:textId="79175BBA" w:rsidR="00910500" w:rsidRDefault="00910500">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ProvideDomainSelectionInfo</w:t>
      </w:r>
      <w:r>
        <w:rPr>
          <w:noProof/>
        </w:rPr>
        <w:tab/>
      </w:r>
      <w:r>
        <w:rPr>
          <w:noProof/>
        </w:rPr>
        <w:fldChar w:fldCharType="begin" w:fldLock="1"/>
      </w:r>
      <w:r>
        <w:rPr>
          <w:noProof/>
        </w:rPr>
        <w:instrText xml:space="preserve"> PAGEREF _Toc122025502 \h </w:instrText>
      </w:r>
      <w:r>
        <w:rPr>
          <w:noProof/>
        </w:rPr>
      </w:r>
      <w:r>
        <w:rPr>
          <w:noProof/>
        </w:rPr>
        <w:fldChar w:fldCharType="separate"/>
      </w:r>
      <w:r>
        <w:rPr>
          <w:noProof/>
        </w:rPr>
        <w:t>66</w:t>
      </w:r>
      <w:r>
        <w:rPr>
          <w:noProof/>
        </w:rPr>
        <w:fldChar w:fldCharType="end"/>
      </w:r>
    </w:p>
    <w:p w14:paraId="38D15499" w14:textId="07DAFAAB" w:rsidR="00910500" w:rsidRDefault="00910500">
      <w:pPr>
        <w:pStyle w:val="TOC5"/>
        <w:rPr>
          <w:rFonts w:asciiTheme="minorHAnsi" w:eastAsiaTheme="minorEastAsia" w:hAnsiTheme="minorHAnsi" w:cstheme="minorBidi"/>
          <w:noProof/>
          <w:sz w:val="22"/>
          <w:szCs w:val="22"/>
          <w:lang w:eastAsia="en-GB"/>
        </w:rPr>
      </w:pPr>
      <w:r>
        <w:rPr>
          <w:noProof/>
        </w:rPr>
        <w:t>5.4.2.3.1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_Toc122025503 \h </w:instrText>
      </w:r>
      <w:r>
        <w:rPr>
          <w:noProof/>
        </w:rPr>
      </w:r>
      <w:r>
        <w:rPr>
          <w:noProof/>
        </w:rPr>
        <w:fldChar w:fldCharType="separate"/>
      </w:r>
      <w:r>
        <w:rPr>
          <w:noProof/>
        </w:rPr>
        <w:t>66</w:t>
      </w:r>
      <w:r>
        <w:rPr>
          <w:noProof/>
        </w:rPr>
        <w:fldChar w:fldCharType="end"/>
      </w:r>
    </w:p>
    <w:p w14:paraId="51A741FB" w14:textId="0F4A0279" w:rsidR="00910500" w:rsidRDefault="00910500">
      <w:pPr>
        <w:pStyle w:val="TOC4"/>
        <w:rPr>
          <w:rFonts w:asciiTheme="minorHAnsi" w:eastAsiaTheme="minorEastAsia" w:hAnsiTheme="minorHAnsi" w:cstheme="minorBidi"/>
          <w:noProof/>
          <w:sz w:val="22"/>
          <w:szCs w:val="22"/>
          <w:lang w:eastAsia="en-GB"/>
        </w:rPr>
      </w:pPr>
      <w:r>
        <w:rPr>
          <w:noProof/>
        </w:rPr>
        <w:t>5.4.2.4</w:t>
      </w:r>
      <w:r>
        <w:rPr>
          <w:rFonts w:asciiTheme="minorHAnsi" w:eastAsiaTheme="minorEastAsia" w:hAnsiTheme="minorHAnsi" w:cstheme="minorBidi"/>
          <w:noProof/>
          <w:sz w:val="22"/>
          <w:szCs w:val="22"/>
          <w:lang w:eastAsia="en-GB"/>
        </w:rPr>
        <w:tab/>
      </w:r>
      <w:r w:rsidRPr="00EF397D">
        <w:rPr>
          <w:noProof/>
          <w:lang w:val="en-US" w:eastAsia="zh-CN"/>
        </w:rPr>
        <w:t>EnableGroupReachability</w:t>
      </w:r>
      <w:r>
        <w:rPr>
          <w:noProof/>
        </w:rPr>
        <w:tab/>
      </w:r>
      <w:r>
        <w:rPr>
          <w:noProof/>
        </w:rPr>
        <w:fldChar w:fldCharType="begin" w:fldLock="1"/>
      </w:r>
      <w:r>
        <w:rPr>
          <w:noProof/>
        </w:rPr>
        <w:instrText xml:space="preserve"> PAGEREF _Toc122025504 \h </w:instrText>
      </w:r>
      <w:r>
        <w:rPr>
          <w:noProof/>
        </w:rPr>
      </w:r>
      <w:r>
        <w:rPr>
          <w:noProof/>
        </w:rPr>
        <w:fldChar w:fldCharType="separate"/>
      </w:r>
      <w:r>
        <w:rPr>
          <w:noProof/>
        </w:rPr>
        <w:t>67</w:t>
      </w:r>
      <w:r>
        <w:rPr>
          <w:noProof/>
        </w:rPr>
        <w:fldChar w:fldCharType="end"/>
      </w:r>
    </w:p>
    <w:p w14:paraId="189B1034" w14:textId="36AB1134" w:rsidR="00910500" w:rsidRDefault="00910500">
      <w:pPr>
        <w:pStyle w:val="TOC5"/>
        <w:rPr>
          <w:rFonts w:asciiTheme="minorHAnsi" w:eastAsiaTheme="minorEastAsia" w:hAnsiTheme="minorHAnsi" w:cstheme="minorBidi"/>
          <w:noProof/>
          <w:sz w:val="22"/>
          <w:szCs w:val="22"/>
          <w:lang w:eastAsia="en-GB"/>
        </w:rPr>
      </w:pPr>
      <w:r>
        <w:rPr>
          <w:noProof/>
        </w:rPr>
        <w:t>5.4.2.4.1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_Toc122025505 \h </w:instrText>
      </w:r>
      <w:r>
        <w:rPr>
          <w:noProof/>
        </w:rPr>
      </w:r>
      <w:r>
        <w:rPr>
          <w:noProof/>
        </w:rPr>
        <w:fldChar w:fldCharType="separate"/>
      </w:r>
      <w:r>
        <w:rPr>
          <w:noProof/>
        </w:rPr>
        <w:t>67</w:t>
      </w:r>
      <w:r>
        <w:rPr>
          <w:noProof/>
        </w:rPr>
        <w:fldChar w:fldCharType="end"/>
      </w:r>
    </w:p>
    <w:p w14:paraId="0FC96273" w14:textId="077D2282" w:rsidR="00910500" w:rsidRDefault="00910500">
      <w:pPr>
        <w:pStyle w:val="TOC4"/>
        <w:rPr>
          <w:rFonts w:asciiTheme="minorHAnsi" w:eastAsiaTheme="minorEastAsia" w:hAnsiTheme="minorHAnsi" w:cstheme="minorBidi"/>
          <w:noProof/>
          <w:sz w:val="22"/>
          <w:szCs w:val="22"/>
          <w:lang w:eastAsia="en-GB"/>
        </w:rPr>
      </w:pPr>
      <w:r>
        <w:rPr>
          <w:noProof/>
        </w:rPr>
        <w:t>5.4.2.5</w:t>
      </w:r>
      <w:r>
        <w:rPr>
          <w:rFonts w:asciiTheme="minorHAnsi" w:eastAsiaTheme="minorEastAsia" w:hAnsiTheme="minorHAnsi" w:cstheme="minorBidi"/>
          <w:noProof/>
          <w:sz w:val="22"/>
          <w:szCs w:val="22"/>
          <w:lang w:eastAsia="en-GB"/>
        </w:rPr>
        <w:tab/>
      </w:r>
      <w:r w:rsidRPr="00EF397D">
        <w:rPr>
          <w:noProof/>
          <w:lang w:eastAsia="zh-CN"/>
        </w:rPr>
        <w:t>UEReachabilityInfoNotify</w:t>
      </w:r>
      <w:r>
        <w:rPr>
          <w:noProof/>
        </w:rPr>
        <w:tab/>
      </w:r>
      <w:r>
        <w:rPr>
          <w:noProof/>
        </w:rPr>
        <w:fldChar w:fldCharType="begin" w:fldLock="1"/>
      </w:r>
      <w:r>
        <w:rPr>
          <w:noProof/>
        </w:rPr>
        <w:instrText xml:space="preserve"> PAGEREF _Toc122025506 \h </w:instrText>
      </w:r>
      <w:r>
        <w:rPr>
          <w:noProof/>
        </w:rPr>
      </w:r>
      <w:r>
        <w:rPr>
          <w:noProof/>
        </w:rPr>
        <w:fldChar w:fldCharType="separate"/>
      </w:r>
      <w:r>
        <w:rPr>
          <w:noProof/>
        </w:rPr>
        <w:t>67</w:t>
      </w:r>
      <w:r>
        <w:rPr>
          <w:noProof/>
        </w:rPr>
        <w:fldChar w:fldCharType="end"/>
      </w:r>
    </w:p>
    <w:p w14:paraId="3BD29B29" w14:textId="0F5B7F39" w:rsidR="00910500" w:rsidRDefault="00910500">
      <w:pPr>
        <w:pStyle w:val="TOC5"/>
        <w:rPr>
          <w:rFonts w:asciiTheme="minorHAnsi" w:eastAsiaTheme="minorEastAsia" w:hAnsiTheme="minorHAnsi" w:cstheme="minorBidi"/>
          <w:noProof/>
          <w:sz w:val="22"/>
          <w:szCs w:val="22"/>
          <w:lang w:eastAsia="en-GB"/>
        </w:rPr>
      </w:pPr>
      <w:r>
        <w:rPr>
          <w:noProof/>
        </w:rPr>
        <w:t>5.4.2.5.1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_Toc122025507 \h </w:instrText>
      </w:r>
      <w:r>
        <w:rPr>
          <w:noProof/>
        </w:rPr>
      </w:r>
      <w:r>
        <w:rPr>
          <w:noProof/>
        </w:rPr>
        <w:fldChar w:fldCharType="separate"/>
      </w:r>
      <w:r>
        <w:rPr>
          <w:noProof/>
        </w:rPr>
        <w:t>67</w:t>
      </w:r>
      <w:r>
        <w:rPr>
          <w:noProof/>
        </w:rPr>
        <w:fldChar w:fldCharType="end"/>
      </w:r>
    </w:p>
    <w:p w14:paraId="19975561" w14:textId="2B3C0DCE" w:rsidR="00910500" w:rsidRDefault="00910500">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Namf_Location Service</w:t>
      </w:r>
      <w:r>
        <w:rPr>
          <w:noProof/>
        </w:rPr>
        <w:tab/>
      </w:r>
      <w:r>
        <w:rPr>
          <w:noProof/>
        </w:rPr>
        <w:fldChar w:fldCharType="begin" w:fldLock="1"/>
      </w:r>
      <w:r>
        <w:rPr>
          <w:noProof/>
        </w:rPr>
        <w:instrText xml:space="preserve"> PAGEREF _Toc122025508 \h </w:instrText>
      </w:r>
      <w:r>
        <w:rPr>
          <w:noProof/>
        </w:rPr>
      </w:r>
      <w:r>
        <w:rPr>
          <w:noProof/>
        </w:rPr>
        <w:fldChar w:fldCharType="separate"/>
      </w:r>
      <w:r>
        <w:rPr>
          <w:noProof/>
        </w:rPr>
        <w:t>68</w:t>
      </w:r>
      <w:r>
        <w:rPr>
          <w:noProof/>
        </w:rPr>
        <w:fldChar w:fldCharType="end"/>
      </w:r>
    </w:p>
    <w:p w14:paraId="5DB329C7" w14:textId="61181BB2" w:rsidR="00910500" w:rsidRDefault="00910500">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_Toc122025509 \h </w:instrText>
      </w:r>
      <w:r>
        <w:rPr>
          <w:noProof/>
        </w:rPr>
      </w:r>
      <w:r>
        <w:rPr>
          <w:noProof/>
        </w:rPr>
        <w:fldChar w:fldCharType="separate"/>
      </w:r>
      <w:r>
        <w:rPr>
          <w:noProof/>
        </w:rPr>
        <w:t>68</w:t>
      </w:r>
      <w:r>
        <w:rPr>
          <w:noProof/>
        </w:rPr>
        <w:fldChar w:fldCharType="end"/>
      </w:r>
    </w:p>
    <w:p w14:paraId="3D569255" w14:textId="790C7A04" w:rsidR="00910500" w:rsidRDefault="00910500">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_Toc122025510 \h </w:instrText>
      </w:r>
      <w:r>
        <w:rPr>
          <w:noProof/>
        </w:rPr>
      </w:r>
      <w:r>
        <w:rPr>
          <w:noProof/>
        </w:rPr>
        <w:fldChar w:fldCharType="separate"/>
      </w:r>
      <w:r>
        <w:rPr>
          <w:noProof/>
        </w:rPr>
        <w:t>68</w:t>
      </w:r>
      <w:r>
        <w:rPr>
          <w:noProof/>
        </w:rPr>
        <w:fldChar w:fldCharType="end"/>
      </w:r>
    </w:p>
    <w:p w14:paraId="3D3894F4" w14:textId="254AE3C4" w:rsidR="00910500" w:rsidRDefault="00910500">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_Toc122025511 \h </w:instrText>
      </w:r>
      <w:r>
        <w:rPr>
          <w:noProof/>
        </w:rPr>
      </w:r>
      <w:r>
        <w:rPr>
          <w:noProof/>
        </w:rPr>
        <w:fldChar w:fldCharType="separate"/>
      </w:r>
      <w:r>
        <w:rPr>
          <w:noProof/>
        </w:rPr>
        <w:t>68</w:t>
      </w:r>
      <w:r>
        <w:rPr>
          <w:noProof/>
        </w:rPr>
        <w:fldChar w:fldCharType="end"/>
      </w:r>
    </w:p>
    <w:p w14:paraId="3EB738D2" w14:textId="18BA302E" w:rsidR="00910500" w:rsidRDefault="00910500">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ProvidePositioningInfo</w:t>
      </w:r>
      <w:r>
        <w:rPr>
          <w:noProof/>
        </w:rPr>
        <w:tab/>
      </w:r>
      <w:r>
        <w:rPr>
          <w:noProof/>
        </w:rPr>
        <w:fldChar w:fldCharType="begin" w:fldLock="1"/>
      </w:r>
      <w:r>
        <w:rPr>
          <w:noProof/>
        </w:rPr>
        <w:instrText xml:space="preserve"> PAGEREF _Toc122025512 \h </w:instrText>
      </w:r>
      <w:r>
        <w:rPr>
          <w:noProof/>
        </w:rPr>
      </w:r>
      <w:r>
        <w:rPr>
          <w:noProof/>
        </w:rPr>
        <w:fldChar w:fldCharType="separate"/>
      </w:r>
      <w:r>
        <w:rPr>
          <w:noProof/>
        </w:rPr>
        <w:t>68</w:t>
      </w:r>
      <w:r>
        <w:rPr>
          <w:noProof/>
        </w:rPr>
        <w:fldChar w:fldCharType="end"/>
      </w:r>
    </w:p>
    <w:p w14:paraId="160BA483" w14:textId="27A257E3" w:rsidR="00910500" w:rsidRDefault="00910500">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_Toc122025513 \h </w:instrText>
      </w:r>
      <w:r>
        <w:rPr>
          <w:noProof/>
        </w:rPr>
      </w:r>
      <w:r>
        <w:rPr>
          <w:noProof/>
        </w:rPr>
        <w:fldChar w:fldCharType="separate"/>
      </w:r>
      <w:r>
        <w:rPr>
          <w:noProof/>
        </w:rPr>
        <w:t>68</w:t>
      </w:r>
      <w:r>
        <w:rPr>
          <w:noProof/>
        </w:rPr>
        <w:fldChar w:fldCharType="end"/>
      </w:r>
    </w:p>
    <w:p w14:paraId="57B2EF5C" w14:textId="15898E9E" w:rsidR="00910500" w:rsidRDefault="00910500">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EventNotify</w:t>
      </w:r>
      <w:r>
        <w:rPr>
          <w:noProof/>
        </w:rPr>
        <w:tab/>
      </w:r>
      <w:r>
        <w:rPr>
          <w:noProof/>
        </w:rPr>
        <w:fldChar w:fldCharType="begin" w:fldLock="1"/>
      </w:r>
      <w:r>
        <w:rPr>
          <w:noProof/>
        </w:rPr>
        <w:instrText xml:space="preserve"> PAGEREF _Toc122025514 \h </w:instrText>
      </w:r>
      <w:r>
        <w:rPr>
          <w:noProof/>
        </w:rPr>
      </w:r>
      <w:r>
        <w:rPr>
          <w:noProof/>
        </w:rPr>
        <w:fldChar w:fldCharType="separate"/>
      </w:r>
      <w:r>
        <w:rPr>
          <w:noProof/>
        </w:rPr>
        <w:t>69</w:t>
      </w:r>
      <w:r>
        <w:rPr>
          <w:noProof/>
        </w:rPr>
        <w:fldChar w:fldCharType="end"/>
      </w:r>
    </w:p>
    <w:p w14:paraId="069577FD" w14:textId="1E6A7149" w:rsidR="00910500" w:rsidRDefault="00910500">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_Toc122025515 \h </w:instrText>
      </w:r>
      <w:r>
        <w:rPr>
          <w:noProof/>
        </w:rPr>
      </w:r>
      <w:r>
        <w:rPr>
          <w:noProof/>
        </w:rPr>
        <w:fldChar w:fldCharType="separate"/>
      </w:r>
      <w:r>
        <w:rPr>
          <w:noProof/>
        </w:rPr>
        <w:t>69</w:t>
      </w:r>
      <w:r>
        <w:rPr>
          <w:noProof/>
        </w:rPr>
        <w:fldChar w:fldCharType="end"/>
      </w:r>
    </w:p>
    <w:p w14:paraId="2F28D70A" w14:textId="353613C7" w:rsidR="00910500" w:rsidRDefault="00910500">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ProvideLocationInfo</w:t>
      </w:r>
      <w:r>
        <w:rPr>
          <w:noProof/>
        </w:rPr>
        <w:tab/>
      </w:r>
      <w:r>
        <w:rPr>
          <w:noProof/>
        </w:rPr>
        <w:fldChar w:fldCharType="begin" w:fldLock="1"/>
      </w:r>
      <w:r>
        <w:rPr>
          <w:noProof/>
        </w:rPr>
        <w:instrText xml:space="preserve"> PAGEREF _Toc122025516 \h </w:instrText>
      </w:r>
      <w:r>
        <w:rPr>
          <w:noProof/>
        </w:rPr>
      </w:r>
      <w:r>
        <w:rPr>
          <w:noProof/>
        </w:rPr>
        <w:fldChar w:fldCharType="separate"/>
      </w:r>
      <w:r>
        <w:rPr>
          <w:noProof/>
        </w:rPr>
        <w:t>70</w:t>
      </w:r>
      <w:r>
        <w:rPr>
          <w:noProof/>
        </w:rPr>
        <w:fldChar w:fldCharType="end"/>
      </w:r>
    </w:p>
    <w:p w14:paraId="4CCE61F7" w14:textId="0F743979" w:rsidR="00910500" w:rsidRDefault="00910500">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_Toc122025517 \h </w:instrText>
      </w:r>
      <w:r>
        <w:rPr>
          <w:noProof/>
        </w:rPr>
      </w:r>
      <w:r>
        <w:rPr>
          <w:noProof/>
        </w:rPr>
        <w:fldChar w:fldCharType="separate"/>
      </w:r>
      <w:r>
        <w:rPr>
          <w:noProof/>
        </w:rPr>
        <w:t>70</w:t>
      </w:r>
      <w:r>
        <w:rPr>
          <w:noProof/>
        </w:rPr>
        <w:fldChar w:fldCharType="end"/>
      </w:r>
    </w:p>
    <w:p w14:paraId="24911793" w14:textId="7FDA9405" w:rsidR="00910500" w:rsidRDefault="00910500">
      <w:pPr>
        <w:pStyle w:val="TOC4"/>
        <w:rPr>
          <w:rFonts w:asciiTheme="minorHAnsi" w:eastAsiaTheme="minorEastAsia" w:hAnsiTheme="minorHAnsi" w:cstheme="minorBidi"/>
          <w:noProof/>
          <w:sz w:val="22"/>
          <w:szCs w:val="22"/>
          <w:lang w:eastAsia="en-GB"/>
        </w:rPr>
      </w:pPr>
      <w:r>
        <w:rPr>
          <w:noProof/>
        </w:rPr>
        <w:lastRenderedPageBreak/>
        <w:t>5.5.2.5</w:t>
      </w:r>
      <w:r>
        <w:rPr>
          <w:rFonts w:asciiTheme="minorHAnsi" w:eastAsiaTheme="minorEastAsia" w:hAnsiTheme="minorHAnsi" w:cstheme="minorBidi"/>
          <w:noProof/>
          <w:sz w:val="22"/>
          <w:szCs w:val="22"/>
          <w:lang w:eastAsia="en-GB"/>
        </w:rPr>
        <w:tab/>
      </w:r>
      <w:r>
        <w:rPr>
          <w:noProof/>
          <w:lang w:eastAsia="zh-CN"/>
        </w:rPr>
        <w:t>CancelLocation</w:t>
      </w:r>
      <w:r>
        <w:rPr>
          <w:noProof/>
        </w:rPr>
        <w:tab/>
      </w:r>
      <w:r>
        <w:rPr>
          <w:noProof/>
        </w:rPr>
        <w:fldChar w:fldCharType="begin" w:fldLock="1"/>
      </w:r>
      <w:r>
        <w:rPr>
          <w:noProof/>
        </w:rPr>
        <w:instrText xml:space="preserve"> PAGEREF _Toc122025518 \h </w:instrText>
      </w:r>
      <w:r>
        <w:rPr>
          <w:noProof/>
        </w:rPr>
      </w:r>
      <w:r>
        <w:rPr>
          <w:noProof/>
        </w:rPr>
        <w:fldChar w:fldCharType="separate"/>
      </w:r>
      <w:r>
        <w:rPr>
          <w:noProof/>
        </w:rPr>
        <w:t>71</w:t>
      </w:r>
      <w:r>
        <w:rPr>
          <w:noProof/>
        </w:rPr>
        <w:fldChar w:fldCharType="end"/>
      </w:r>
    </w:p>
    <w:p w14:paraId="6D4229E2" w14:textId="235C7905" w:rsidR="00910500" w:rsidRDefault="00910500">
      <w:pPr>
        <w:pStyle w:val="TOC5"/>
        <w:rPr>
          <w:rFonts w:asciiTheme="minorHAnsi" w:eastAsiaTheme="minorEastAsia" w:hAnsiTheme="minorHAnsi" w:cstheme="minorBidi"/>
          <w:noProof/>
          <w:sz w:val="22"/>
          <w:szCs w:val="22"/>
          <w:lang w:eastAsia="en-GB"/>
        </w:rPr>
      </w:pPr>
      <w:r>
        <w:rPr>
          <w:noProof/>
        </w:rPr>
        <w:t>5.5.2.5.1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_Toc122025519 \h </w:instrText>
      </w:r>
      <w:r>
        <w:rPr>
          <w:noProof/>
        </w:rPr>
      </w:r>
      <w:r>
        <w:rPr>
          <w:noProof/>
        </w:rPr>
        <w:fldChar w:fldCharType="separate"/>
      </w:r>
      <w:r>
        <w:rPr>
          <w:noProof/>
        </w:rPr>
        <w:t>71</w:t>
      </w:r>
      <w:r>
        <w:rPr>
          <w:noProof/>
        </w:rPr>
        <w:fldChar w:fldCharType="end"/>
      </w:r>
    </w:p>
    <w:p w14:paraId="1E4DA7E2" w14:textId="6AC741F6" w:rsidR="00910500" w:rsidRDefault="00910500">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Namf_MBSBroadcast Service</w:t>
      </w:r>
      <w:r>
        <w:rPr>
          <w:noProof/>
        </w:rPr>
        <w:tab/>
      </w:r>
      <w:r>
        <w:rPr>
          <w:noProof/>
        </w:rPr>
        <w:fldChar w:fldCharType="begin" w:fldLock="1"/>
      </w:r>
      <w:r>
        <w:rPr>
          <w:noProof/>
        </w:rPr>
        <w:instrText xml:space="preserve"> PAGEREF _Toc122025520 \h </w:instrText>
      </w:r>
      <w:r>
        <w:rPr>
          <w:noProof/>
        </w:rPr>
      </w:r>
      <w:r>
        <w:rPr>
          <w:noProof/>
        </w:rPr>
        <w:fldChar w:fldCharType="separate"/>
      </w:r>
      <w:r>
        <w:rPr>
          <w:noProof/>
        </w:rPr>
        <w:t>72</w:t>
      </w:r>
      <w:r>
        <w:rPr>
          <w:noProof/>
        </w:rPr>
        <w:fldChar w:fldCharType="end"/>
      </w:r>
    </w:p>
    <w:p w14:paraId="242E486B" w14:textId="086A966B" w:rsidR="00910500" w:rsidRDefault="00910500">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_Toc122025521 \h </w:instrText>
      </w:r>
      <w:r>
        <w:rPr>
          <w:noProof/>
        </w:rPr>
      </w:r>
      <w:r>
        <w:rPr>
          <w:noProof/>
        </w:rPr>
        <w:fldChar w:fldCharType="separate"/>
      </w:r>
      <w:r>
        <w:rPr>
          <w:noProof/>
        </w:rPr>
        <w:t>72</w:t>
      </w:r>
      <w:r>
        <w:rPr>
          <w:noProof/>
        </w:rPr>
        <w:fldChar w:fldCharType="end"/>
      </w:r>
    </w:p>
    <w:p w14:paraId="1E9CF702" w14:textId="11C8EB77" w:rsidR="00910500" w:rsidRDefault="00910500">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_Toc122025522 \h </w:instrText>
      </w:r>
      <w:r>
        <w:rPr>
          <w:noProof/>
        </w:rPr>
      </w:r>
      <w:r>
        <w:rPr>
          <w:noProof/>
        </w:rPr>
        <w:fldChar w:fldCharType="separate"/>
      </w:r>
      <w:r>
        <w:rPr>
          <w:noProof/>
        </w:rPr>
        <w:t>72</w:t>
      </w:r>
      <w:r>
        <w:rPr>
          <w:noProof/>
        </w:rPr>
        <w:fldChar w:fldCharType="end"/>
      </w:r>
    </w:p>
    <w:p w14:paraId="06BCBBCE" w14:textId="0981AFE0" w:rsidR="00910500" w:rsidRDefault="00910500">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_Toc122025523 \h </w:instrText>
      </w:r>
      <w:r>
        <w:rPr>
          <w:noProof/>
        </w:rPr>
      </w:r>
      <w:r>
        <w:rPr>
          <w:noProof/>
        </w:rPr>
        <w:fldChar w:fldCharType="separate"/>
      </w:r>
      <w:r>
        <w:rPr>
          <w:noProof/>
        </w:rPr>
        <w:t>72</w:t>
      </w:r>
      <w:r>
        <w:rPr>
          <w:noProof/>
        </w:rPr>
        <w:fldChar w:fldCharType="end"/>
      </w:r>
    </w:p>
    <w:p w14:paraId="117D8A88" w14:textId="7AAB345D" w:rsidR="00910500" w:rsidRDefault="00910500">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ContextCreate</w:t>
      </w:r>
      <w:r>
        <w:rPr>
          <w:noProof/>
        </w:rPr>
        <w:tab/>
      </w:r>
      <w:r>
        <w:rPr>
          <w:noProof/>
        </w:rPr>
        <w:fldChar w:fldCharType="begin" w:fldLock="1"/>
      </w:r>
      <w:r>
        <w:rPr>
          <w:noProof/>
        </w:rPr>
        <w:instrText xml:space="preserve"> PAGEREF _Toc122025524 \h </w:instrText>
      </w:r>
      <w:r>
        <w:rPr>
          <w:noProof/>
        </w:rPr>
      </w:r>
      <w:r>
        <w:rPr>
          <w:noProof/>
        </w:rPr>
        <w:fldChar w:fldCharType="separate"/>
      </w:r>
      <w:r>
        <w:rPr>
          <w:noProof/>
        </w:rPr>
        <w:t>72</w:t>
      </w:r>
      <w:r>
        <w:rPr>
          <w:noProof/>
        </w:rPr>
        <w:fldChar w:fldCharType="end"/>
      </w:r>
    </w:p>
    <w:p w14:paraId="18383BD4" w14:textId="1F28B2FE" w:rsidR="00910500" w:rsidRDefault="00910500">
      <w:pPr>
        <w:pStyle w:val="TOC4"/>
        <w:rPr>
          <w:rFonts w:asciiTheme="minorHAnsi" w:eastAsiaTheme="minorEastAsia" w:hAnsiTheme="minorHAnsi" w:cstheme="minorBidi"/>
          <w:noProof/>
          <w:sz w:val="22"/>
          <w:szCs w:val="22"/>
          <w:lang w:eastAsia="en-GB"/>
        </w:rPr>
      </w:pPr>
      <w:r>
        <w:rPr>
          <w:noProof/>
        </w:rPr>
        <w:t>5.6.2.3</w:t>
      </w:r>
      <w:r>
        <w:rPr>
          <w:rFonts w:asciiTheme="minorHAnsi" w:eastAsiaTheme="minorEastAsia" w:hAnsiTheme="minorHAnsi" w:cstheme="minorBidi"/>
          <w:noProof/>
          <w:sz w:val="22"/>
          <w:szCs w:val="22"/>
          <w:lang w:eastAsia="en-GB"/>
        </w:rPr>
        <w:tab/>
      </w:r>
      <w:r>
        <w:rPr>
          <w:noProof/>
        </w:rPr>
        <w:t>ContextUpdate</w:t>
      </w:r>
      <w:r>
        <w:rPr>
          <w:noProof/>
        </w:rPr>
        <w:tab/>
      </w:r>
      <w:r>
        <w:rPr>
          <w:noProof/>
        </w:rPr>
        <w:fldChar w:fldCharType="begin" w:fldLock="1"/>
      </w:r>
      <w:r>
        <w:rPr>
          <w:noProof/>
        </w:rPr>
        <w:instrText xml:space="preserve"> PAGEREF _Toc122025525 \h </w:instrText>
      </w:r>
      <w:r>
        <w:rPr>
          <w:noProof/>
        </w:rPr>
      </w:r>
      <w:r>
        <w:rPr>
          <w:noProof/>
        </w:rPr>
        <w:fldChar w:fldCharType="separate"/>
      </w:r>
      <w:r>
        <w:rPr>
          <w:noProof/>
        </w:rPr>
        <w:t>74</w:t>
      </w:r>
      <w:r>
        <w:rPr>
          <w:noProof/>
        </w:rPr>
        <w:fldChar w:fldCharType="end"/>
      </w:r>
    </w:p>
    <w:p w14:paraId="405C053D" w14:textId="24040DB7" w:rsidR="00910500" w:rsidRDefault="00910500">
      <w:pPr>
        <w:pStyle w:val="TOC4"/>
        <w:rPr>
          <w:rFonts w:asciiTheme="minorHAnsi" w:eastAsiaTheme="minorEastAsia" w:hAnsiTheme="minorHAnsi" w:cstheme="minorBidi"/>
          <w:noProof/>
          <w:sz w:val="22"/>
          <w:szCs w:val="22"/>
          <w:lang w:eastAsia="en-GB"/>
        </w:rPr>
      </w:pPr>
      <w:r>
        <w:rPr>
          <w:noProof/>
        </w:rPr>
        <w:t>5.6.2.4</w:t>
      </w:r>
      <w:r>
        <w:rPr>
          <w:rFonts w:asciiTheme="minorHAnsi" w:eastAsiaTheme="minorEastAsia" w:hAnsiTheme="minorHAnsi" w:cstheme="minorBidi"/>
          <w:noProof/>
          <w:sz w:val="22"/>
          <w:szCs w:val="22"/>
          <w:lang w:eastAsia="en-GB"/>
        </w:rPr>
        <w:tab/>
      </w:r>
      <w:r>
        <w:rPr>
          <w:noProof/>
        </w:rPr>
        <w:t>ContextRelease</w:t>
      </w:r>
      <w:r>
        <w:rPr>
          <w:noProof/>
        </w:rPr>
        <w:tab/>
      </w:r>
      <w:r>
        <w:rPr>
          <w:noProof/>
        </w:rPr>
        <w:fldChar w:fldCharType="begin" w:fldLock="1"/>
      </w:r>
      <w:r>
        <w:rPr>
          <w:noProof/>
        </w:rPr>
        <w:instrText xml:space="preserve"> PAGEREF _Toc122025526 \h </w:instrText>
      </w:r>
      <w:r>
        <w:rPr>
          <w:noProof/>
        </w:rPr>
      </w:r>
      <w:r>
        <w:rPr>
          <w:noProof/>
        </w:rPr>
        <w:fldChar w:fldCharType="separate"/>
      </w:r>
      <w:r>
        <w:rPr>
          <w:noProof/>
        </w:rPr>
        <w:t>75</w:t>
      </w:r>
      <w:r>
        <w:rPr>
          <w:noProof/>
        </w:rPr>
        <w:fldChar w:fldCharType="end"/>
      </w:r>
    </w:p>
    <w:p w14:paraId="2541CB1B" w14:textId="26FD818B" w:rsidR="00910500" w:rsidRDefault="00910500">
      <w:pPr>
        <w:pStyle w:val="TOC4"/>
        <w:rPr>
          <w:rFonts w:asciiTheme="minorHAnsi" w:eastAsiaTheme="minorEastAsia" w:hAnsiTheme="minorHAnsi" w:cstheme="minorBidi"/>
          <w:noProof/>
          <w:sz w:val="22"/>
          <w:szCs w:val="22"/>
          <w:lang w:eastAsia="en-GB"/>
        </w:rPr>
      </w:pPr>
      <w:r>
        <w:rPr>
          <w:noProof/>
        </w:rPr>
        <w:t>5.6.2.5</w:t>
      </w:r>
      <w:r>
        <w:rPr>
          <w:rFonts w:asciiTheme="minorHAnsi" w:eastAsiaTheme="minorEastAsia" w:hAnsiTheme="minorHAnsi" w:cstheme="minorBidi"/>
          <w:noProof/>
          <w:sz w:val="22"/>
          <w:szCs w:val="22"/>
          <w:lang w:eastAsia="en-GB"/>
        </w:rPr>
        <w:tab/>
      </w:r>
      <w:r>
        <w:rPr>
          <w:noProof/>
        </w:rPr>
        <w:t>ContextStatusNotify</w:t>
      </w:r>
      <w:r>
        <w:rPr>
          <w:noProof/>
        </w:rPr>
        <w:tab/>
      </w:r>
      <w:r>
        <w:rPr>
          <w:noProof/>
        </w:rPr>
        <w:fldChar w:fldCharType="begin" w:fldLock="1"/>
      </w:r>
      <w:r>
        <w:rPr>
          <w:noProof/>
        </w:rPr>
        <w:instrText xml:space="preserve"> PAGEREF _Toc122025527 \h </w:instrText>
      </w:r>
      <w:r>
        <w:rPr>
          <w:noProof/>
        </w:rPr>
      </w:r>
      <w:r>
        <w:rPr>
          <w:noProof/>
        </w:rPr>
        <w:fldChar w:fldCharType="separate"/>
      </w:r>
      <w:r>
        <w:rPr>
          <w:noProof/>
        </w:rPr>
        <w:t>76</w:t>
      </w:r>
      <w:r>
        <w:rPr>
          <w:noProof/>
        </w:rPr>
        <w:fldChar w:fldCharType="end"/>
      </w:r>
    </w:p>
    <w:p w14:paraId="68198B65" w14:textId="52C36CD2" w:rsidR="00910500" w:rsidRDefault="00910500">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Namf_MBSCommunication Service</w:t>
      </w:r>
      <w:r>
        <w:rPr>
          <w:noProof/>
        </w:rPr>
        <w:tab/>
      </w:r>
      <w:r>
        <w:rPr>
          <w:noProof/>
        </w:rPr>
        <w:fldChar w:fldCharType="begin" w:fldLock="1"/>
      </w:r>
      <w:r>
        <w:rPr>
          <w:noProof/>
        </w:rPr>
        <w:instrText xml:space="preserve"> PAGEREF _Toc122025528 \h </w:instrText>
      </w:r>
      <w:r>
        <w:rPr>
          <w:noProof/>
        </w:rPr>
      </w:r>
      <w:r>
        <w:rPr>
          <w:noProof/>
        </w:rPr>
        <w:fldChar w:fldCharType="separate"/>
      </w:r>
      <w:r>
        <w:rPr>
          <w:noProof/>
        </w:rPr>
        <w:t>77</w:t>
      </w:r>
      <w:r>
        <w:rPr>
          <w:noProof/>
        </w:rPr>
        <w:fldChar w:fldCharType="end"/>
      </w:r>
    </w:p>
    <w:p w14:paraId="3705918F" w14:textId="2570D7D4" w:rsidR="00910500" w:rsidRDefault="00910500">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_Toc122025529 \h </w:instrText>
      </w:r>
      <w:r>
        <w:rPr>
          <w:noProof/>
        </w:rPr>
      </w:r>
      <w:r>
        <w:rPr>
          <w:noProof/>
        </w:rPr>
        <w:fldChar w:fldCharType="separate"/>
      </w:r>
      <w:r>
        <w:rPr>
          <w:noProof/>
        </w:rPr>
        <w:t>77</w:t>
      </w:r>
      <w:r>
        <w:rPr>
          <w:noProof/>
        </w:rPr>
        <w:fldChar w:fldCharType="end"/>
      </w:r>
    </w:p>
    <w:p w14:paraId="6BADFC0E" w14:textId="3B6B61FF" w:rsidR="00910500" w:rsidRDefault="00910500">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_Toc122025530 \h </w:instrText>
      </w:r>
      <w:r>
        <w:rPr>
          <w:noProof/>
        </w:rPr>
      </w:r>
      <w:r>
        <w:rPr>
          <w:noProof/>
        </w:rPr>
        <w:fldChar w:fldCharType="separate"/>
      </w:r>
      <w:r>
        <w:rPr>
          <w:noProof/>
        </w:rPr>
        <w:t>77</w:t>
      </w:r>
      <w:r>
        <w:rPr>
          <w:noProof/>
        </w:rPr>
        <w:fldChar w:fldCharType="end"/>
      </w:r>
    </w:p>
    <w:p w14:paraId="0CAB8E83" w14:textId="22F543FD" w:rsidR="00910500" w:rsidRDefault="00910500">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_Toc122025531 \h </w:instrText>
      </w:r>
      <w:r>
        <w:rPr>
          <w:noProof/>
        </w:rPr>
      </w:r>
      <w:r>
        <w:rPr>
          <w:noProof/>
        </w:rPr>
        <w:fldChar w:fldCharType="separate"/>
      </w:r>
      <w:r>
        <w:rPr>
          <w:noProof/>
        </w:rPr>
        <w:t>77</w:t>
      </w:r>
      <w:r>
        <w:rPr>
          <w:noProof/>
        </w:rPr>
        <w:fldChar w:fldCharType="end"/>
      </w:r>
    </w:p>
    <w:p w14:paraId="2C8700F2" w14:textId="1DA00A35" w:rsidR="00910500" w:rsidRDefault="00910500">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N2MessageTransfer</w:t>
      </w:r>
      <w:r>
        <w:rPr>
          <w:noProof/>
        </w:rPr>
        <w:tab/>
      </w:r>
      <w:r>
        <w:rPr>
          <w:noProof/>
        </w:rPr>
        <w:fldChar w:fldCharType="begin" w:fldLock="1"/>
      </w:r>
      <w:r>
        <w:rPr>
          <w:noProof/>
        </w:rPr>
        <w:instrText xml:space="preserve"> PAGEREF _Toc122025532 \h </w:instrText>
      </w:r>
      <w:r>
        <w:rPr>
          <w:noProof/>
        </w:rPr>
      </w:r>
      <w:r>
        <w:rPr>
          <w:noProof/>
        </w:rPr>
        <w:fldChar w:fldCharType="separate"/>
      </w:r>
      <w:r>
        <w:rPr>
          <w:noProof/>
        </w:rPr>
        <w:t>77</w:t>
      </w:r>
      <w:r>
        <w:rPr>
          <w:noProof/>
        </w:rPr>
        <w:fldChar w:fldCharType="end"/>
      </w:r>
    </w:p>
    <w:p w14:paraId="523C1715" w14:textId="57F5D6A2" w:rsidR="00910500" w:rsidRDefault="00910500">
      <w:pPr>
        <w:pStyle w:val="TOC4"/>
        <w:rPr>
          <w:rFonts w:asciiTheme="minorHAnsi" w:eastAsiaTheme="minorEastAsia" w:hAnsiTheme="minorHAnsi" w:cstheme="minorBidi"/>
          <w:noProof/>
          <w:sz w:val="22"/>
          <w:szCs w:val="22"/>
          <w:lang w:eastAsia="en-GB"/>
        </w:rPr>
      </w:pPr>
      <w:r>
        <w:rPr>
          <w:noProof/>
        </w:rPr>
        <w:t>5.7.2.3</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_Toc122025533 \h </w:instrText>
      </w:r>
      <w:r>
        <w:rPr>
          <w:noProof/>
        </w:rPr>
      </w:r>
      <w:r>
        <w:rPr>
          <w:noProof/>
        </w:rPr>
        <w:fldChar w:fldCharType="separate"/>
      </w:r>
      <w:r>
        <w:rPr>
          <w:noProof/>
        </w:rPr>
        <w:t>78</w:t>
      </w:r>
      <w:r>
        <w:rPr>
          <w:noProof/>
        </w:rPr>
        <w:fldChar w:fldCharType="end"/>
      </w:r>
    </w:p>
    <w:p w14:paraId="664E724B" w14:textId="2248176C" w:rsidR="00910500" w:rsidRDefault="00910500">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_Toc122025534 \h </w:instrText>
      </w:r>
      <w:r>
        <w:rPr>
          <w:noProof/>
        </w:rPr>
      </w:r>
      <w:r>
        <w:rPr>
          <w:noProof/>
        </w:rPr>
        <w:fldChar w:fldCharType="separate"/>
      </w:r>
      <w:r>
        <w:rPr>
          <w:noProof/>
        </w:rPr>
        <w:t>79</w:t>
      </w:r>
      <w:r>
        <w:rPr>
          <w:noProof/>
        </w:rPr>
        <w:fldChar w:fldCharType="end"/>
      </w:r>
    </w:p>
    <w:p w14:paraId="6A839623" w14:textId="1059C88F" w:rsidR="00910500" w:rsidRDefault="00910500">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Namf_Communication Service API</w:t>
      </w:r>
      <w:r>
        <w:rPr>
          <w:noProof/>
        </w:rPr>
        <w:tab/>
      </w:r>
      <w:r>
        <w:rPr>
          <w:noProof/>
        </w:rPr>
        <w:fldChar w:fldCharType="begin" w:fldLock="1"/>
      </w:r>
      <w:r>
        <w:rPr>
          <w:noProof/>
        </w:rPr>
        <w:instrText xml:space="preserve"> PAGEREF _Toc122025535 \h </w:instrText>
      </w:r>
      <w:r>
        <w:rPr>
          <w:noProof/>
        </w:rPr>
      </w:r>
      <w:r>
        <w:rPr>
          <w:noProof/>
        </w:rPr>
        <w:fldChar w:fldCharType="separate"/>
      </w:r>
      <w:r>
        <w:rPr>
          <w:noProof/>
        </w:rPr>
        <w:t>79</w:t>
      </w:r>
      <w:r>
        <w:rPr>
          <w:noProof/>
        </w:rPr>
        <w:fldChar w:fldCharType="end"/>
      </w:r>
    </w:p>
    <w:p w14:paraId="5523B653" w14:textId="122F003E" w:rsidR="00910500" w:rsidRDefault="00910500">
      <w:pPr>
        <w:pStyle w:val="TOC3"/>
        <w:rPr>
          <w:rFonts w:asciiTheme="minorHAnsi" w:eastAsiaTheme="minorEastAsia" w:hAnsiTheme="minorHAnsi" w:cstheme="minorBidi"/>
          <w:noProof/>
          <w:sz w:val="22"/>
          <w:szCs w:val="22"/>
          <w:lang w:eastAsia="en-GB"/>
        </w:rPr>
      </w:pPr>
      <w:r w:rsidRPr="00EF397D">
        <w:rPr>
          <w:noProof/>
        </w:rPr>
        <w:t>6.1.1</w:t>
      </w:r>
      <w:r>
        <w:rPr>
          <w:rFonts w:asciiTheme="minorHAnsi" w:eastAsiaTheme="minorEastAsia" w:hAnsiTheme="minorHAnsi" w:cstheme="minorBidi"/>
          <w:noProof/>
          <w:sz w:val="22"/>
          <w:szCs w:val="22"/>
          <w:lang w:eastAsia="en-GB"/>
        </w:rPr>
        <w:tab/>
      </w:r>
      <w:r w:rsidRPr="00EF397D">
        <w:rPr>
          <w:noProof/>
        </w:rPr>
        <w:t>API URI</w:t>
      </w:r>
      <w:r>
        <w:rPr>
          <w:noProof/>
        </w:rPr>
        <w:tab/>
      </w:r>
      <w:r>
        <w:rPr>
          <w:noProof/>
        </w:rPr>
        <w:fldChar w:fldCharType="begin" w:fldLock="1"/>
      </w:r>
      <w:r>
        <w:rPr>
          <w:noProof/>
        </w:rPr>
        <w:instrText xml:space="preserve"> PAGEREF _Toc122025536 \h </w:instrText>
      </w:r>
      <w:r>
        <w:rPr>
          <w:noProof/>
        </w:rPr>
      </w:r>
      <w:r>
        <w:rPr>
          <w:noProof/>
        </w:rPr>
        <w:fldChar w:fldCharType="separate"/>
      </w:r>
      <w:r>
        <w:rPr>
          <w:noProof/>
        </w:rPr>
        <w:t>79</w:t>
      </w:r>
      <w:r>
        <w:rPr>
          <w:noProof/>
        </w:rPr>
        <w:fldChar w:fldCharType="end"/>
      </w:r>
    </w:p>
    <w:p w14:paraId="5616606C" w14:textId="75A800BA" w:rsidR="00910500" w:rsidRDefault="00910500">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_Toc122025537 \h </w:instrText>
      </w:r>
      <w:r>
        <w:rPr>
          <w:noProof/>
        </w:rPr>
      </w:r>
      <w:r>
        <w:rPr>
          <w:noProof/>
        </w:rPr>
        <w:fldChar w:fldCharType="separate"/>
      </w:r>
      <w:r>
        <w:rPr>
          <w:noProof/>
        </w:rPr>
        <w:t>80</w:t>
      </w:r>
      <w:r>
        <w:rPr>
          <w:noProof/>
        </w:rPr>
        <w:fldChar w:fldCharType="end"/>
      </w:r>
    </w:p>
    <w:p w14:paraId="337DFA02" w14:textId="2FEE1571" w:rsidR="00910500" w:rsidRDefault="00910500">
      <w:pPr>
        <w:pStyle w:val="TOC4"/>
        <w:rPr>
          <w:rFonts w:asciiTheme="minorHAnsi" w:eastAsiaTheme="minorEastAsia" w:hAnsiTheme="minorHAnsi" w:cstheme="minorBidi"/>
          <w:noProof/>
          <w:sz w:val="22"/>
          <w:szCs w:val="22"/>
          <w:lang w:eastAsia="en-GB"/>
        </w:rPr>
      </w:pPr>
      <w:r w:rsidRPr="00EF397D">
        <w:rPr>
          <w:noProof/>
        </w:rPr>
        <w:t>6.1.2.1</w:t>
      </w:r>
      <w:r>
        <w:rPr>
          <w:rFonts w:asciiTheme="minorHAnsi" w:eastAsiaTheme="minorEastAsia" w:hAnsiTheme="minorHAnsi" w:cstheme="minorBidi"/>
          <w:noProof/>
          <w:sz w:val="22"/>
          <w:szCs w:val="22"/>
          <w:lang w:eastAsia="en-GB"/>
        </w:rPr>
        <w:tab/>
      </w:r>
      <w:r w:rsidRPr="00EF397D">
        <w:rPr>
          <w:noProof/>
        </w:rPr>
        <w:t>General</w:t>
      </w:r>
      <w:r>
        <w:rPr>
          <w:noProof/>
        </w:rPr>
        <w:tab/>
      </w:r>
      <w:r>
        <w:rPr>
          <w:noProof/>
        </w:rPr>
        <w:fldChar w:fldCharType="begin" w:fldLock="1"/>
      </w:r>
      <w:r>
        <w:rPr>
          <w:noProof/>
        </w:rPr>
        <w:instrText xml:space="preserve"> PAGEREF _Toc122025538 \h </w:instrText>
      </w:r>
      <w:r>
        <w:rPr>
          <w:noProof/>
        </w:rPr>
      </w:r>
      <w:r>
        <w:rPr>
          <w:noProof/>
        </w:rPr>
        <w:fldChar w:fldCharType="separate"/>
      </w:r>
      <w:r>
        <w:rPr>
          <w:noProof/>
        </w:rPr>
        <w:t>80</w:t>
      </w:r>
      <w:r>
        <w:rPr>
          <w:noProof/>
        </w:rPr>
        <w:fldChar w:fldCharType="end"/>
      </w:r>
    </w:p>
    <w:p w14:paraId="02ECF25A" w14:textId="32B204E4" w:rsidR="00910500" w:rsidRDefault="00910500">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_Toc122025539 \h </w:instrText>
      </w:r>
      <w:r>
        <w:rPr>
          <w:noProof/>
        </w:rPr>
      </w:r>
      <w:r>
        <w:rPr>
          <w:noProof/>
        </w:rPr>
        <w:fldChar w:fldCharType="separate"/>
      </w:r>
      <w:r>
        <w:rPr>
          <w:noProof/>
        </w:rPr>
        <w:t>80</w:t>
      </w:r>
      <w:r>
        <w:rPr>
          <w:noProof/>
        </w:rPr>
        <w:fldChar w:fldCharType="end"/>
      </w:r>
    </w:p>
    <w:p w14:paraId="571A0F15" w14:textId="3D04D6F9" w:rsidR="00910500" w:rsidRDefault="00910500">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_Toc122025540 \h </w:instrText>
      </w:r>
      <w:r>
        <w:rPr>
          <w:noProof/>
        </w:rPr>
      </w:r>
      <w:r>
        <w:rPr>
          <w:noProof/>
        </w:rPr>
        <w:fldChar w:fldCharType="separate"/>
      </w:r>
      <w:r>
        <w:rPr>
          <w:noProof/>
        </w:rPr>
        <w:t>80</w:t>
      </w:r>
      <w:r>
        <w:rPr>
          <w:noProof/>
        </w:rPr>
        <w:fldChar w:fldCharType="end"/>
      </w:r>
    </w:p>
    <w:p w14:paraId="1DC16ECD" w14:textId="43A8FFCC" w:rsidR="00910500" w:rsidRDefault="00910500">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_Toc122025541 \h </w:instrText>
      </w:r>
      <w:r>
        <w:rPr>
          <w:noProof/>
        </w:rPr>
      </w:r>
      <w:r>
        <w:rPr>
          <w:noProof/>
        </w:rPr>
        <w:fldChar w:fldCharType="separate"/>
      </w:r>
      <w:r>
        <w:rPr>
          <w:noProof/>
        </w:rPr>
        <w:t>80</w:t>
      </w:r>
      <w:r>
        <w:rPr>
          <w:noProof/>
        </w:rPr>
        <w:fldChar w:fldCharType="end"/>
      </w:r>
    </w:p>
    <w:p w14:paraId="20C4749C" w14:textId="01B6034F" w:rsidR="00910500" w:rsidRDefault="00910500">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_Toc122025542 \h </w:instrText>
      </w:r>
      <w:r>
        <w:rPr>
          <w:noProof/>
        </w:rPr>
      </w:r>
      <w:r>
        <w:rPr>
          <w:noProof/>
        </w:rPr>
        <w:fldChar w:fldCharType="separate"/>
      </w:r>
      <w:r>
        <w:rPr>
          <w:noProof/>
        </w:rPr>
        <w:t>80</w:t>
      </w:r>
      <w:r>
        <w:rPr>
          <w:noProof/>
        </w:rPr>
        <w:fldChar w:fldCharType="end"/>
      </w:r>
    </w:p>
    <w:p w14:paraId="2BBA38C0" w14:textId="0821B15E" w:rsidR="00910500" w:rsidRDefault="00910500">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_Toc122025543 \h </w:instrText>
      </w:r>
      <w:r>
        <w:rPr>
          <w:noProof/>
        </w:rPr>
      </w:r>
      <w:r>
        <w:rPr>
          <w:noProof/>
        </w:rPr>
        <w:fldChar w:fldCharType="separate"/>
      </w:r>
      <w:r>
        <w:rPr>
          <w:noProof/>
        </w:rPr>
        <w:t>80</w:t>
      </w:r>
      <w:r>
        <w:rPr>
          <w:noProof/>
        </w:rPr>
        <w:fldChar w:fldCharType="end"/>
      </w:r>
    </w:p>
    <w:p w14:paraId="221FDA72" w14:textId="21AF7779" w:rsidR="00910500" w:rsidRDefault="00910500">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_Toc122025544 \h </w:instrText>
      </w:r>
      <w:r>
        <w:rPr>
          <w:noProof/>
        </w:rPr>
      </w:r>
      <w:r>
        <w:rPr>
          <w:noProof/>
        </w:rPr>
        <w:fldChar w:fldCharType="separate"/>
      </w:r>
      <w:r>
        <w:rPr>
          <w:noProof/>
        </w:rPr>
        <w:t>80</w:t>
      </w:r>
      <w:r>
        <w:rPr>
          <w:noProof/>
        </w:rPr>
        <w:fldChar w:fldCharType="end"/>
      </w:r>
    </w:p>
    <w:p w14:paraId="3B0BFFD6" w14:textId="6E746CD3" w:rsidR="00910500" w:rsidRDefault="00910500">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_Toc122025545 \h </w:instrText>
      </w:r>
      <w:r>
        <w:rPr>
          <w:noProof/>
        </w:rPr>
      </w:r>
      <w:r>
        <w:rPr>
          <w:noProof/>
        </w:rPr>
        <w:fldChar w:fldCharType="separate"/>
      </w:r>
      <w:r>
        <w:rPr>
          <w:noProof/>
        </w:rPr>
        <w:t>82</w:t>
      </w:r>
      <w:r>
        <w:rPr>
          <w:noProof/>
        </w:rPr>
        <w:fldChar w:fldCharType="end"/>
      </w:r>
    </w:p>
    <w:p w14:paraId="566285F7" w14:textId="41E2299F" w:rsidR="00910500" w:rsidRDefault="00910500">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_Toc122025546 \h </w:instrText>
      </w:r>
      <w:r>
        <w:rPr>
          <w:noProof/>
        </w:rPr>
      </w:r>
      <w:r>
        <w:rPr>
          <w:noProof/>
        </w:rPr>
        <w:fldChar w:fldCharType="separate"/>
      </w:r>
      <w:r>
        <w:rPr>
          <w:noProof/>
        </w:rPr>
        <w:t>82</w:t>
      </w:r>
      <w:r>
        <w:rPr>
          <w:noProof/>
        </w:rPr>
        <w:fldChar w:fldCharType="end"/>
      </w:r>
    </w:p>
    <w:p w14:paraId="1CBA2AAD" w14:textId="4D48EC70" w:rsidR="00910500" w:rsidRDefault="00910500">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_Toc122025547 \h </w:instrText>
      </w:r>
      <w:r>
        <w:rPr>
          <w:noProof/>
        </w:rPr>
      </w:r>
      <w:r>
        <w:rPr>
          <w:noProof/>
        </w:rPr>
        <w:fldChar w:fldCharType="separate"/>
      </w:r>
      <w:r>
        <w:rPr>
          <w:noProof/>
        </w:rPr>
        <w:t>83</w:t>
      </w:r>
      <w:r>
        <w:rPr>
          <w:noProof/>
        </w:rPr>
        <w:fldChar w:fldCharType="end"/>
      </w:r>
    </w:p>
    <w:p w14:paraId="2D03EF70" w14:textId="1E58C01E" w:rsidR="00910500" w:rsidRDefault="00910500">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_Toc122025548 \h </w:instrText>
      </w:r>
      <w:r>
        <w:rPr>
          <w:noProof/>
        </w:rPr>
      </w:r>
      <w:r>
        <w:rPr>
          <w:noProof/>
        </w:rPr>
        <w:fldChar w:fldCharType="separate"/>
      </w:r>
      <w:r>
        <w:rPr>
          <w:noProof/>
        </w:rPr>
        <w:t>83</w:t>
      </w:r>
      <w:r>
        <w:rPr>
          <w:noProof/>
        </w:rPr>
        <w:fldChar w:fldCharType="end"/>
      </w:r>
    </w:p>
    <w:p w14:paraId="0B056532" w14:textId="7FA15186" w:rsidR="00910500" w:rsidRDefault="00910500">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_Toc122025549 \h </w:instrText>
      </w:r>
      <w:r>
        <w:rPr>
          <w:noProof/>
        </w:rPr>
      </w:r>
      <w:r>
        <w:rPr>
          <w:noProof/>
        </w:rPr>
        <w:fldChar w:fldCharType="separate"/>
      </w:r>
      <w:r>
        <w:rPr>
          <w:noProof/>
        </w:rPr>
        <w:t>84</w:t>
      </w:r>
      <w:r>
        <w:rPr>
          <w:noProof/>
        </w:rPr>
        <w:fldChar w:fldCharType="end"/>
      </w:r>
    </w:p>
    <w:p w14:paraId="6907E9E8" w14:textId="013AC06F" w:rsidR="00910500" w:rsidRDefault="00910500">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_Toc122025550 \h </w:instrText>
      </w:r>
      <w:r>
        <w:rPr>
          <w:noProof/>
        </w:rPr>
      </w:r>
      <w:r>
        <w:rPr>
          <w:noProof/>
        </w:rPr>
        <w:fldChar w:fldCharType="separate"/>
      </w:r>
      <w:r>
        <w:rPr>
          <w:noProof/>
        </w:rPr>
        <w:t>84</w:t>
      </w:r>
      <w:r>
        <w:rPr>
          <w:noProof/>
        </w:rPr>
        <w:fldChar w:fldCharType="end"/>
      </w:r>
    </w:p>
    <w:p w14:paraId="6FA552B4" w14:textId="0F70FF12" w:rsidR="00910500" w:rsidRDefault="00910500">
      <w:pPr>
        <w:pStyle w:val="TOC6"/>
        <w:rPr>
          <w:rFonts w:asciiTheme="minorHAnsi" w:eastAsiaTheme="minorEastAsia" w:hAnsiTheme="minorHAnsi" w:cstheme="minorBidi"/>
          <w:noProof/>
          <w:sz w:val="22"/>
          <w:szCs w:val="22"/>
          <w:lang w:eastAsia="en-GB"/>
        </w:rPr>
      </w:pPr>
      <w:r>
        <w:rPr>
          <w:noProof/>
        </w:rPr>
        <w:t>6.1.3.</w:t>
      </w:r>
      <w:r>
        <w:rPr>
          <w:noProof/>
          <w:lang w:eastAsia="zh-CN"/>
        </w:rPr>
        <w:t>2</w:t>
      </w:r>
      <w:r>
        <w:rPr>
          <w:noProof/>
        </w:rPr>
        <w:t>.3.1</w:t>
      </w:r>
      <w:r>
        <w:rPr>
          <w:rFonts w:asciiTheme="minorHAnsi" w:eastAsiaTheme="minorEastAsia" w:hAnsiTheme="minorHAnsi" w:cstheme="minorBidi"/>
          <w:noProof/>
          <w:sz w:val="22"/>
          <w:szCs w:val="22"/>
          <w:lang w:eastAsia="en-GB"/>
        </w:rPr>
        <w:tab/>
      </w:r>
      <w:r>
        <w:rPr>
          <w:noProof/>
          <w:lang w:eastAsia="zh-CN"/>
        </w:rPr>
        <w:t>PUT</w:t>
      </w:r>
      <w:r>
        <w:rPr>
          <w:noProof/>
        </w:rPr>
        <w:tab/>
      </w:r>
      <w:r>
        <w:rPr>
          <w:noProof/>
        </w:rPr>
        <w:fldChar w:fldCharType="begin" w:fldLock="1"/>
      </w:r>
      <w:r>
        <w:rPr>
          <w:noProof/>
        </w:rPr>
        <w:instrText xml:space="preserve"> PAGEREF _Toc122025551 \h </w:instrText>
      </w:r>
      <w:r>
        <w:rPr>
          <w:noProof/>
        </w:rPr>
      </w:r>
      <w:r>
        <w:rPr>
          <w:noProof/>
        </w:rPr>
        <w:fldChar w:fldCharType="separate"/>
      </w:r>
      <w:r>
        <w:rPr>
          <w:noProof/>
        </w:rPr>
        <w:t>84</w:t>
      </w:r>
      <w:r>
        <w:rPr>
          <w:noProof/>
        </w:rPr>
        <w:fldChar w:fldCharType="end"/>
      </w:r>
    </w:p>
    <w:p w14:paraId="3462B309" w14:textId="1EBF3CBB" w:rsidR="00910500" w:rsidRDefault="00910500">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_Toc122025552 \h </w:instrText>
      </w:r>
      <w:r>
        <w:rPr>
          <w:noProof/>
        </w:rPr>
      </w:r>
      <w:r>
        <w:rPr>
          <w:noProof/>
        </w:rPr>
        <w:fldChar w:fldCharType="separate"/>
      </w:r>
      <w:r>
        <w:rPr>
          <w:noProof/>
        </w:rPr>
        <w:t>86</w:t>
      </w:r>
      <w:r>
        <w:rPr>
          <w:noProof/>
        </w:rPr>
        <w:fldChar w:fldCharType="end"/>
      </w:r>
    </w:p>
    <w:p w14:paraId="497B2C9F" w14:textId="08AAE9BE" w:rsidR="00910500" w:rsidRDefault="00910500">
      <w:pPr>
        <w:pStyle w:val="TOC6"/>
        <w:rPr>
          <w:rFonts w:asciiTheme="minorHAnsi" w:eastAsiaTheme="minorEastAsia" w:hAnsiTheme="minorHAnsi" w:cstheme="minorBidi"/>
          <w:noProof/>
          <w:sz w:val="22"/>
          <w:szCs w:val="22"/>
          <w:lang w:eastAsia="en-GB"/>
        </w:rPr>
      </w:pPr>
      <w:r>
        <w:rPr>
          <w:noProof/>
        </w:rPr>
        <w:t>6.1.3.2.4.1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_Toc122025553 \h </w:instrText>
      </w:r>
      <w:r>
        <w:rPr>
          <w:noProof/>
        </w:rPr>
      </w:r>
      <w:r>
        <w:rPr>
          <w:noProof/>
        </w:rPr>
        <w:fldChar w:fldCharType="separate"/>
      </w:r>
      <w:r>
        <w:rPr>
          <w:noProof/>
        </w:rPr>
        <w:t>86</w:t>
      </w:r>
      <w:r>
        <w:rPr>
          <w:noProof/>
        </w:rPr>
        <w:fldChar w:fldCharType="end"/>
      </w:r>
    </w:p>
    <w:p w14:paraId="156BAD20" w14:textId="1262E771" w:rsidR="00910500" w:rsidRDefault="00910500">
      <w:pPr>
        <w:pStyle w:val="TOC6"/>
        <w:rPr>
          <w:rFonts w:asciiTheme="minorHAnsi" w:eastAsiaTheme="minorEastAsia" w:hAnsiTheme="minorHAnsi" w:cstheme="minorBidi"/>
          <w:noProof/>
          <w:sz w:val="22"/>
          <w:szCs w:val="22"/>
          <w:lang w:eastAsia="en-GB"/>
        </w:rPr>
      </w:pPr>
      <w:r>
        <w:rPr>
          <w:noProof/>
        </w:rPr>
        <w:t>6.1.3.2.4.2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_Toc122025554 \h </w:instrText>
      </w:r>
      <w:r>
        <w:rPr>
          <w:noProof/>
        </w:rPr>
      </w:r>
      <w:r>
        <w:rPr>
          <w:noProof/>
        </w:rPr>
        <w:fldChar w:fldCharType="separate"/>
      </w:r>
      <w:r>
        <w:rPr>
          <w:noProof/>
        </w:rPr>
        <w:t>86</w:t>
      </w:r>
      <w:r>
        <w:rPr>
          <w:noProof/>
        </w:rPr>
        <w:fldChar w:fldCharType="end"/>
      </w:r>
    </w:p>
    <w:p w14:paraId="5EDD648A" w14:textId="091B0B3A" w:rsidR="00910500" w:rsidRDefault="00910500">
      <w:pPr>
        <w:pStyle w:val="TOC7"/>
        <w:rPr>
          <w:rFonts w:asciiTheme="minorHAnsi" w:eastAsiaTheme="minorEastAsia" w:hAnsiTheme="minorHAnsi" w:cstheme="minorBidi"/>
          <w:noProof/>
          <w:sz w:val="22"/>
          <w:szCs w:val="22"/>
          <w:lang w:eastAsia="en-GB"/>
        </w:rPr>
      </w:pPr>
      <w:r>
        <w:rPr>
          <w:noProof/>
        </w:rPr>
        <w:t>6.1.3.2.4.2.1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_Toc122025555 \h </w:instrText>
      </w:r>
      <w:r>
        <w:rPr>
          <w:noProof/>
        </w:rPr>
      </w:r>
      <w:r>
        <w:rPr>
          <w:noProof/>
        </w:rPr>
        <w:fldChar w:fldCharType="separate"/>
      </w:r>
      <w:r>
        <w:rPr>
          <w:noProof/>
        </w:rPr>
        <w:t>86</w:t>
      </w:r>
      <w:r>
        <w:rPr>
          <w:noProof/>
        </w:rPr>
        <w:fldChar w:fldCharType="end"/>
      </w:r>
    </w:p>
    <w:p w14:paraId="6E66D9A6" w14:textId="395D99FC" w:rsidR="00910500" w:rsidRDefault="00910500">
      <w:pPr>
        <w:pStyle w:val="TOC7"/>
        <w:rPr>
          <w:rFonts w:asciiTheme="minorHAnsi" w:eastAsiaTheme="minorEastAsia" w:hAnsiTheme="minorHAnsi" w:cstheme="minorBidi"/>
          <w:noProof/>
          <w:sz w:val="22"/>
          <w:szCs w:val="22"/>
          <w:lang w:eastAsia="en-GB"/>
        </w:rPr>
      </w:pPr>
      <w:r>
        <w:rPr>
          <w:noProof/>
        </w:rPr>
        <w:t>6.1.3.2.4.2.2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_Toc122025556 \h </w:instrText>
      </w:r>
      <w:r>
        <w:rPr>
          <w:noProof/>
        </w:rPr>
      </w:r>
      <w:r>
        <w:rPr>
          <w:noProof/>
        </w:rPr>
        <w:fldChar w:fldCharType="separate"/>
      </w:r>
      <w:r>
        <w:rPr>
          <w:noProof/>
        </w:rPr>
        <w:t>86</w:t>
      </w:r>
      <w:r>
        <w:rPr>
          <w:noProof/>
        </w:rPr>
        <w:fldChar w:fldCharType="end"/>
      </w:r>
    </w:p>
    <w:p w14:paraId="7AB89522" w14:textId="790AD8D2" w:rsidR="00910500" w:rsidRDefault="00910500">
      <w:pPr>
        <w:pStyle w:val="TOC6"/>
        <w:rPr>
          <w:rFonts w:asciiTheme="minorHAnsi" w:eastAsiaTheme="minorEastAsia" w:hAnsiTheme="minorHAnsi" w:cstheme="minorBidi"/>
          <w:noProof/>
          <w:sz w:val="22"/>
          <w:szCs w:val="22"/>
          <w:lang w:eastAsia="en-GB"/>
        </w:rPr>
      </w:pPr>
      <w:r>
        <w:rPr>
          <w:noProof/>
        </w:rPr>
        <w:t>6.1.3.2.4.3</w:t>
      </w:r>
      <w:r>
        <w:rPr>
          <w:rFonts w:asciiTheme="minorHAnsi" w:eastAsiaTheme="minorEastAsia" w:hAnsiTheme="minorHAnsi" w:cstheme="minorBidi"/>
          <w:noProof/>
          <w:sz w:val="22"/>
          <w:szCs w:val="22"/>
          <w:lang w:eastAsia="en-GB"/>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_Toc122025557 \h </w:instrText>
      </w:r>
      <w:r>
        <w:rPr>
          <w:noProof/>
        </w:rPr>
      </w:r>
      <w:r>
        <w:rPr>
          <w:noProof/>
        </w:rPr>
        <w:fldChar w:fldCharType="separate"/>
      </w:r>
      <w:r>
        <w:rPr>
          <w:noProof/>
        </w:rPr>
        <w:t>88</w:t>
      </w:r>
      <w:r>
        <w:rPr>
          <w:noProof/>
        </w:rPr>
        <w:fldChar w:fldCharType="end"/>
      </w:r>
    </w:p>
    <w:p w14:paraId="163E45D8" w14:textId="7F544298" w:rsidR="00910500" w:rsidRDefault="00910500">
      <w:pPr>
        <w:pStyle w:val="TOC7"/>
        <w:rPr>
          <w:rFonts w:asciiTheme="minorHAnsi" w:eastAsiaTheme="minorEastAsia" w:hAnsiTheme="minorHAnsi" w:cstheme="minorBidi"/>
          <w:noProof/>
          <w:sz w:val="22"/>
          <w:szCs w:val="22"/>
          <w:lang w:eastAsia="en-GB"/>
        </w:rPr>
      </w:pPr>
      <w:r>
        <w:rPr>
          <w:noProof/>
        </w:rPr>
        <w:t>6.1.3.2.4.3.1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_Toc122025558 \h </w:instrText>
      </w:r>
      <w:r>
        <w:rPr>
          <w:noProof/>
        </w:rPr>
      </w:r>
      <w:r>
        <w:rPr>
          <w:noProof/>
        </w:rPr>
        <w:fldChar w:fldCharType="separate"/>
      </w:r>
      <w:r>
        <w:rPr>
          <w:noProof/>
        </w:rPr>
        <w:t>88</w:t>
      </w:r>
      <w:r>
        <w:rPr>
          <w:noProof/>
        </w:rPr>
        <w:fldChar w:fldCharType="end"/>
      </w:r>
    </w:p>
    <w:p w14:paraId="6E0A391F" w14:textId="4E6632C2" w:rsidR="00910500" w:rsidRDefault="00910500">
      <w:pPr>
        <w:pStyle w:val="TOC7"/>
        <w:rPr>
          <w:rFonts w:asciiTheme="minorHAnsi" w:eastAsiaTheme="minorEastAsia" w:hAnsiTheme="minorHAnsi" w:cstheme="minorBidi"/>
          <w:noProof/>
          <w:sz w:val="22"/>
          <w:szCs w:val="22"/>
          <w:lang w:eastAsia="en-GB"/>
        </w:rPr>
      </w:pPr>
      <w:r>
        <w:rPr>
          <w:noProof/>
        </w:rPr>
        <w:t>6.1.3.2.4.3.2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_Toc122025559 \h </w:instrText>
      </w:r>
      <w:r>
        <w:rPr>
          <w:noProof/>
        </w:rPr>
      </w:r>
      <w:r>
        <w:rPr>
          <w:noProof/>
        </w:rPr>
        <w:fldChar w:fldCharType="separate"/>
      </w:r>
      <w:r>
        <w:rPr>
          <w:noProof/>
        </w:rPr>
        <w:t>88</w:t>
      </w:r>
      <w:r>
        <w:rPr>
          <w:noProof/>
        </w:rPr>
        <w:fldChar w:fldCharType="end"/>
      </w:r>
    </w:p>
    <w:p w14:paraId="193E494F" w14:textId="6005A78B" w:rsidR="00910500" w:rsidRDefault="00910500">
      <w:pPr>
        <w:pStyle w:val="TOC6"/>
        <w:rPr>
          <w:rFonts w:asciiTheme="minorHAnsi" w:eastAsiaTheme="minorEastAsia" w:hAnsiTheme="minorHAnsi" w:cstheme="minorBidi"/>
          <w:noProof/>
          <w:sz w:val="22"/>
          <w:szCs w:val="22"/>
          <w:lang w:eastAsia="en-GB"/>
        </w:rPr>
      </w:pPr>
      <w:r>
        <w:rPr>
          <w:noProof/>
        </w:rPr>
        <w:t>6.1.3.2.4.4</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_Toc122025560 \h </w:instrText>
      </w:r>
      <w:r>
        <w:rPr>
          <w:noProof/>
        </w:rPr>
      </w:r>
      <w:r>
        <w:rPr>
          <w:noProof/>
        </w:rPr>
        <w:fldChar w:fldCharType="separate"/>
      </w:r>
      <w:r>
        <w:rPr>
          <w:noProof/>
        </w:rPr>
        <w:t>90</w:t>
      </w:r>
      <w:r>
        <w:rPr>
          <w:noProof/>
        </w:rPr>
        <w:fldChar w:fldCharType="end"/>
      </w:r>
    </w:p>
    <w:p w14:paraId="058F16AC" w14:textId="3C046AAD" w:rsidR="00910500" w:rsidRDefault="00910500">
      <w:pPr>
        <w:pStyle w:val="TOC7"/>
        <w:rPr>
          <w:rFonts w:asciiTheme="minorHAnsi" w:eastAsiaTheme="minorEastAsia" w:hAnsiTheme="minorHAnsi" w:cstheme="minorBidi"/>
          <w:noProof/>
          <w:sz w:val="22"/>
          <w:szCs w:val="22"/>
          <w:lang w:eastAsia="en-GB"/>
        </w:rPr>
      </w:pPr>
      <w:r>
        <w:rPr>
          <w:noProof/>
        </w:rPr>
        <w:t>6.1.3.2.4.4.1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_Toc122025561 \h </w:instrText>
      </w:r>
      <w:r>
        <w:rPr>
          <w:noProof/>
        </w:rPr>
      </w:r>
      <w:r>
        <w:rPr>
          <w:noProof/>
        </w:rPr>
        <w:fldChar w:fldCharType="separate"/>
      </w:r>
      <w:r>
        <w:rPr>
          <w:noProof/>
        </w:rPr>
        <w:t>90</w:t>
      </w:r>
      <w:r>
        <w:rPr>
          <w:noProof/>
        </w:rPr>
        <w:fldChar w:fldCharType="end"/>
      </w:r>
    </w:p>
    <w:p w14:paraId="5D657616" w14:textId="3F824255" w:rsidR="00910500" w:rsidRDefault="00910500">
      <w:pPr>
        <w:pStyle w:val="TOC7"/>
        <w:rPr>
          <w:rFonts w:asciiTheme="minorHAnsi" w:eastAsiaTheme="minorEastAsia" w:hAnsiTheme="minorHAnsi" w:cstheme="minorBidi"/>
          <w:noProof/>
          <w:sz w:val="22"/>
          <w:szCs w:val="22"/>
          <w:lang w:eastAsia="en-GB"/>
        </w:rPr>
      </w:pPr>
      <w:r>
        <w:rPr>
          <w:noProof/>
        </w:rPr>
        <w:t>6.1.3.2.4.4.2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_Toc122025562 \h </w:instrText>
      </w:r>
      <w:r>
        <w:rPr>
          <w:noProof/>
        </w:rPr>
      </w:r>
      <w:r>
        <w:rPr>
          <w:noProof/>
        </w:rPr>
        <w:fldChar w:fldCharType="separate"/>
      </w:r>
      <w:r>
        <w:rPr>
          <w:noProof/>
        </w:rPr>
        <w:t>90</w:t>
      </w:r>
      <w:r>
        <w:rPr>
          <w:noProof/>
        </w:rPr>
        <w:fldChar w:fldCharType="end"/>
      </w:r>
    </w:p>
    <w:p w14:paraId="18700D46" w14:textId="581AC0B4" w:rsidR="00910500" w:rsidRDefault="00910500">
      <w:pPr>
        <w:pStyle w:val="TOC6"/>
        <w:rPr>
          <w:rFonts w:asciiTheme="minorHAnsi" w:eastAsiaTheme="minorEastAsia" w:hAnsiTheme="minorHAnsi" w:cstheme="minorBidi"/>
          <w:noProof/>
          <w:sz w:val="22"/>
          <w:szCs w:val="22"/>
          <w:lang w:eastAsia="en-GB"/>
        </w:rPr>
      </w:pPr>
      <w:r>
        <w:rPr>
          <w:noProof/>
        </w:rPr>
        <w:t>6.1.3.2.4.5</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_Toc122025563 \h </w:instrText>
      </w:r>
      <w:r>
        <w:rPr>
          <w:noProof/>
        </w:rPr>
      </w:r>
      <w:r>
        <w:rPr>
          <w:noProof/>
        </w:rPr>
        <w:fldChar w:fldCharType="separate"/>
      </w:r>
      <w:r>
        <w:rPr>
          <w:noProof/>
        </w:rPr>
        <w:t>92</w:t>
      </w:r>
      <w:r>
        <w:rPr>
          <w:noProof/>
        </w:rPr>
        <w:fldChar w:fldCharType="end"/>
      </w:r>
    </w:p>
    <w:p w14:paraId="1DBA03C2" w14:textId="10385C2F" w:rsidR="00910500" w:rsidRDefault="00910500">
      <w:pPr>
        <w:pStyle w:val="TOC7"/>
        <w:rPr>
          <w:rFonts w:asciiTheme="minorHAnsi" w:eastAsiaTheme="minorEastAsia" w:hAnsiTheme="minorHAnsi" w:cstheme="minorBidi"/>
          <w:noProof/>
          <w:sz w:val="22"/>
          <w:szCs w:val="22"/>
          <w:lang w:eastAsia="en-GB"/>
        </w:rPr>
      </w:pPr>
      <w:r>
        <w:rPr>
          <w:noProof/>
        </w:rPr>
        <w:t>6.1.3.2.4.5.1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_Toc122025564 \h </w:instrText>
      </w:r>
      <w:r>
        <w:rPr>
          <w:noProof/>
        </w:rPr>
      </w:r>
      <w:r>
        <w:rPr>
          <w:noProof/>
        </w:rPr>
        <w:fldChar w:fldCharType="separate"/>
      </w:r>
      <w:r>
        <w:rPr>
          <w:noProof/>
        </w:rPr>
        <w:t>92</w:t>
      </w:r>
      <w:r>
        <w:rPr>
          <w:noProof/>
        </w:rPr>
        <w:fldChar w:fldCharType="end"/>
      </w:r>
    </w:p>
    <w:p w14:paraId="042EEE57" w14:textId="4B612F33" w:rsidR="00910500" w:rsidRDefault="00910500">
      <w:pPr>
        <w:pStyle w:val="TOC7"/>
        <w:rPr>
          <w:rFonts w:asciiTheme="minorHAnsi" w:eastAsiaTheme="minorEastAsia" w:hAnsiTheme="minorHAnsi" w:cstheme="minorBidi"/>
          <w:noProof/>
          <w:sz w:val="22"/>
          <w:szCs w:val="22"/>
          <w:lang w:eastAsia="en-GB"/>
        </w:rPr>
      </w:pPr>
      <w:r>
        <w:rPr>
          <w:noProof/>
        </w:rPr>
        <w:t>6.1.3.2.4.5.2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_Toc122025565 \h </w:instrText>
      </w:r>
      <w:r>
        <w:rPr>
          <w:noProof/>
        </w:rPr>
      </w:r>
      <w:r>
        <w:rPr>
          <w:noProof/>
        </w:rPr>
        <w:fldChar w:fldCharType="separate"/>
      </w:r>
      <w:r>
        <w:rPr>
          <w:noProof/>
        </w:rPr>
        <w:t>92</w:t>
      </w:r>
      <w:r>
        <w:rPr>
          <w:noProof/>
        </w:rPr>
        <w:fldChar w:fldCharType="end"/>
      </w:r>
    </w:p>
    <w:p w14:paraId="177A3050" w14:textId="6EF22BC2" w:rsidR="00910500" w:rsidRDefault="00910500">
      <w:pPr>
        <w:pStyle w:val="TOC6"/>
        <w:rPr>
          <w:rFonts w:asciiTheme="minorHAnsi" w:eastAsiaTheme="minorEastAsia" w:hAnsiTheme="minorHAnsi" w:cstheme="minorBidi"/>
          <w:noProof/>
          <w:sz w:val="22"/>
          <w:szCs w:val="22"/>
          <w:lang w:eastAsia="en-GB"/>
        </w:rPr>
      </w:pPr>
      <w:r>
        <w:rPr>
          <w:noProof/>
        </w:rPr>
        <w:t>6.1.3.2.4.6</w:t>
      </w:r>
      <w:r>
        <w:rPr>
          <w:rFonts w:asciiTheme="minorHAnsi" w:eastAsiaTheme="minorEastAsia" w:hAnsiTheme="minorHAnsi" w:cstheme="minorBidi"/>
          <w:noProof/>
          <w:sz w:val="22"/>
          <w:szCs w:val="22"/>
          <w:lang w:eastAsia="en-GB"/>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_Toc122025566 \h </w:instrText>
      </w:r>
      <w:r>
        <w:rPr>
          <w:noProof/>
        </w:rPr>
      </w:r>
      <w:r>
        <w:rPr>
          <w:noProof/>
        </w:rPr>
        <w:fldChar w:fldCharType="separate"/>
      </w:r>
      <w:r>
        <w:rPr>
          <w:noProof/>
        </w:rPr>
        <w:t>93</w:t>
      </w:r>
      <w:r>
        <w:rPr>
          <w:noProof/>
        </w:rPr>
        <w:fldChar w:fldCharType="end"/>
      </w:r>
    </w:p>
    <w:p w14:paraId="459C2316" w14:textId="2BCDC17C" w:rsidR="00910500" w:rsidRDefault="00910500">
      <w:pPr>
        <w:pStyle w:val="TOC7"/>
        <w:rPr>
          <w:rFonts w:asciiTheme="minorHAnsi" w:eastAsiaTheme="minorEastAsia" w:hAnsiTheme="minorHAnsi" w:cstheme="minorBidi"/>
          <w:noProof/>
          <w:sz w:val="22"/>
          <w:szCs w:val="22"/>
          <w:lang w:eastAsia="en-GB"/>
        </w:rPr>
      </w:pPr>
      <w:r>
        <w:rPr>
          <w:noProof/>
        </w:rPr>
        <w:t>6.1.3.2.4.6.1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_Toc122025567 \h </w:instrText>
      </w:r>
      <w:r>
        <w:rPr>
          <w:noProof/>
        </w:rPr>
      </w:r>
      <w:r>
        <w:rPr>
          <w:noProof/>
        </w:rPr>
        <w:fldChar w:fldCharType="separate"/>
      </w:r>
      <w:r>
        <w:rPr>
          <w:noProof/>
        </w:rPr>
        <w:t>93</w:t>
      </w:r>
      <w:r>
        <w:rPr>
          <w:noProof/>
        </w:rPr>
        <w:fldChar w:fldCharType="end"/>
      </w:r>
    </w:p>
    <w:p w14:paraId="11FADB69" w14:textId="4F92B5B0" w:rsidR="00910500" w:rsidRDefault="00910500">
      <w:pPr>
        <w:pStyle w:val="TOC7"/>
        <w:rPr>
          <w:rFonts w:asciiTheme="minorHAnsi" w:eastAsiaTheme="minorEastAsia" w:hAnsiTheme="minorHAnsi" w:cstheme="minorBidi"/>
          <w:noProof/>
          <w:sz w:val="22"/>
          <w:szCs w:val="22"/>
          <w:lang w:eastAsia="en-GB"/>
        </w:rPr>
      </w:pPr>
      <w:r>
        <w:rPr>
          <w:noProof/>
        </w:rPr>
        <w:t>6.1.3.2.4.6.2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_Toc122025568 \h </w:instrText>
      </w:r>
      <w:r>
        <w:rPr>
          <w:noProof/>
        </w:rPr>
      </w:r>
      <w:r>
        <w:rPr>
          <w:noProof/>
        </w:rPr>
        <w:fldChar w:fldCharType="separate"/>
      </w:r>
      <w:r>
        <w:rPr>
          <w:noProof/>
        </w:rPr>
        <w:t>93</w:t>
      </w:r>
      <w:r>
        <w:rPr>
          <w:noProof/>
        </w:rPr>
        <w:fldChar w:fldCharType="end"/>
      </w:r>
    </w:p>
    <w:p w14:paraId="5FC00B82" w14:textId="020C480B" w:rsidR="00910500" w:rsidRDefault="00910500">
      <w:pPr>
        <w:pStyle w:val="TOC6"/>
        <w:rPr>
          <w:rFonts w:asciiTheme="minorHAnsi" w:eastAsiaTheme="minorEastAsia" w:hAnsiTheme="minorHAnsi" w:cstheme="minorBidi"/>
          <w:noProof/>
          <w:sz w:val="22"/>
          <w:szCs w:val="22"/>
          <w:lang w:eastAsia="en-GB"/>
        </w:rPr>
      </w:pPr>
      <w:r>
        <w:rPr>
          <w:noProof/>
        </w:rPr>
        <w:t>6.1.3.2.4.7</w:t>
      </w:r>
      <w:r>
        <w:rPr>
          <w:rFonts w:asciiTheme="minorHAnsi" w:eastAsiaTheme="minorEastAsia" w:hAnsiTheme="minorHAnsi" w:cstheme="minorBidi"/>
          <w:noProof/>
          <w:sz w:val="22"/>
          <w:szCs w:val="22"/>
          <w:lang w:eastAsia="en-GB"/>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_Toc122025569 \h </w:instrText>
      </w:r>
      <w:r>
        <w:rPr>
          <w:noProof/>
        </w:rPr>
      </w:r>
      <w:r>
        <w:rPr>
          <w:noProof/>
        </w:rPr>
        <w:fldChar w:fldCharType="separate"/>
      </w:r>
      <w:r>
        <w:rPr>
          <w:noProof/>
        </w:rPr>
        <w:t>94</w:t>
      </w:r>
      <w:r>
        <w:rPr>
          <w:noProof/>
        </w:rPr>
        <w:fldChar w:fldCharType="end"/>
      </w:r>
    </w:p>
    <w:p w14:paraId="65865530" w14:textId="4935DD70" w:rsidR="00910500" w:rsidRDefault="00910500">
      <w:pPr>
        <w:pStyle w:val="TOC7"/>
        <w:rPr>
          <w:rFonts w:asciiTheme="minorHAnsi" w:eastAsiaTheme="minorEastAsia" w:hAnsiTheme="minorHAnsi" w:cstheme="minorBidi"/>
          <w:noProof/>
          <w:sz w:val="22"/>
          <w:szCs w:val="22"/>
          <w:lang w:eastAsia="en-GB"/>
        </w:rPr>
      </w:pPr>
      <w:r>
        <w:rPr>
          <w:noProof/>
        </w:rPr>
        <w:t>6.1.3.2.4.7.1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_Toc122025570 \h </w:instrText>
      </w:r>
      <w:r>
        <w:rPr>
          <w:noProof/>
        </w:rPr>
      </w:r>
      <w:r>
        <w:rPr>
          <w:noProof/>
        </w:rPr>
        <w:fldChar w:fldCharType="separate"/>
      </w:r>
      <w:r>
        <w:rPr>
          <w:noProof/>
        </w:rPr>
        <w:t>94</w:t>
      </w:r>
      <w:r>
        <w:rPr>
          <w:noProof/>
        </w:rPr>
        <w:fldChar w:fldCharType="end"/>
      </w:r>
    </w:p>
    <w:p w14:paraId="6D7EFFE8" w14:textId="5BB5B9DC" w:rsidR="00910500" w:rsidRDefault="00910500">
      <w:pPr>
        <w:pStyle w:val="TOC7"/>
        <w:rPr>
          <w:rFonts w:asciiTheme="minorHAnsi" w:eastAsiaTheme="minorEastAsia" w:hAnsiTheme="minorHAnsi" w:cstheme="minorBidi"/>
          <w:noProof/>
          <w:sz w:val="22"/>
          <w:szCs w:val="22"/>
          <w:lang w:eastAsia="en-GB"/>
        </w:rPr>
      </w:pPr>
      <w:r>
        <w:rPr>
          <w:noProof/>
        </w:rPr>
        <w:t>6.1.3.2.4.7.2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_Toc122025571 \h </w:instrText>
      </w:r>
      <w:r>
        <w:rPr>
          <w:noProof/>
        </w:rPr>
      </w:r>
      <w:r>
        <w:rPr>
          <w:noProof/>
        </w:rPr>
        <w:fldChar w:fldCharType="separate"/>
      </w:r>
      <w:r>
        <w:rPr>
          <w:noProof/>
        </w:rPr>
        <w:t>95</w:t>
      </w:r>
      <w:r>
        <w:rPr>
          <w:noProof/>
        </w:rPr>
        <w:fldChar w:fldCharType="end"/>
      </w:r>
    </w:p>
    <w:p w14:paraId="3C2C4F95" w14:textId="564F60D7" w:rsidR="00910500" w:rsidRDefault="00910500">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N1N2 Subscriptions Collection for Individual UE Contexts</w:t>
      </w:r>
      <w:r>
        <w:rPr>
          <w:noProof/>
        </w:rPr>
        <w:tab/>
      </w:r>
      <w:r>
        <w:rPr>
          <w:noProof/>
        </w:rPr>
        <w:fldChar w:fldCharType="begin" w:fldLock="1"/>
      </w:r>
      <w:r>
        <w:rPr>
          <w:noProof/>
        </w:rPr>
        <w:instrText xml:space="preserve"> PAGEREF _Toc122025572 \h </w:instrText>
      </w:r>
      <w:r>
        <w:rPr>
          <w:noProof/>
        </w:rPr>
      </w:r>
      <w:r>
        <w:rPr>
          <w:noProof/>
        </w:rPr>
        <w:fldChar w:fldCharType="separate"/>
      </w:r>
      <w:r>
        <w:rPr>
          <w:noProof/>
        </w:rPr>
        <w:t>96</w:t>
      </w:r>
      <w:r>
        <w:rPr>
          <w:noProof/>
        </w:rPr>
        <w:fldChar w:fldCharType="end"/>
      </w:r>
    </w:p>
    <w:p w14:paraId="0AF5DAFA" w14:textId="41441FF1" w:rsidR="00910500" w:rsidRDefault="00910500">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_Toc122025573 \h </w:instrText>
      </w:r>
      <w:r>
        <w:rPr>
          <w:noProof/>
        </w:rPr>
      </w:r>
      <w:r>
        <w:rPr>
          <w:noProof/>
        </w:rPr>
        <w:fldChar w:fldCharType="separate"/>
      </w:r>
      <w:r>
        <w:rPr>
          <w:noProof/>
        </w:rPr>
        <w:t>96</w:t>
      </w:r>
      <w:r>
        <w:rPr>
          <w:noProof/>
        </w:rPr>
        <w:fldChar w:fldCharType="end"/>
      </w:r>
    </w:p>
    <w:p w14:paraId="14DE661D" w14:textId="0ABF9EBB" w:rsidR="00910500" w:rsidRDefault="00910500">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_Toc122025574 \h </w:instrText>
      </w:r>
      <w:r>
        <w:rPr>
          <w:noProof/>
        </w:rPr>
      </w:r>
      <w:r>
        <w:rPr>
          <w:noProof/>
        </w:rPr>
        <w:fldChar w:fldCharType="separate"/>
      </w:r>
      <w:r>
        <w:rPr>
          <w:noProof/>
        </w:rPr>
        <w:t>96</w:t>
      </w:r>
      <w:r>
        <w:rPr>
          <w:noProof/>
        </w:rPr>
        <w:fldChar w:fldCharType="end"/>
      </w:r>
    </w:p>
    <w:p w14:paraId="33003057" w14:textId="3F54D87F" w:rsidR="00910500" w:rsidRDefault="00910500">
      <w:pPr>
        <w:pStyle w:val="TOC5"/>
        <w:rPr>
          <w:rFonts w:asciiTheme="minorHAnsi" w:eastAsiaTheme="minorEastAsia" w:hAnsiTheme="minorHAnsi" w:cstheme="minorBidi"/>
          <w:noProof/>
          <w:sz w:val="22"/>
          <w:szCs w:val="22"/>
          <w:lang w:eastAsia="en-GB"/>
        </w:rPr>
      </w:pPr>
      <w:r w:rsidRPr="00EF397D">
        <w:rPr>
          <w:rFonts w:cs="Arial"/>
          <w:noProof/>
        </w:rPr>
        <w:t>6.1.3.3.3</w:t>
      </w:r>
      <w:r>
        <w:rPr>
          <w:rFonts w:asciiTheme="minorHAnsi" w:eastAsiaTheme="minorEastAsia" w:hAnsiTheme="minorHAnsi" w:cstheme="minorBidi"/>
          <w:noProof/>
          <w:sz w:val="22"/>
          <w:szCs w:val="22"/>
          <w:lang w:eastAsia="en-GB"/>
        </w:rPr>
        <w:tab/>
      </w:r>
      <w:r w:rsidRPr="00EF397D">
        <w:rPr>
          <w:rFonts w:cs="Arial"/>
          <w:noProof/>
        </w:rPr>
        <w:t>Resource Standard Methods</w:t>
      </w:r>
      <w:r>
        <w:rPr>
          <w:noProof/>
        </w:rPr>
        <w:tab/>
      </w:r>
      <w:r>
        <w:rPr>
          <w:noProof/>
        </w:rPr>
        <w:fldChar w:fldCharType="begin" w:fldLock="1"/>
      </w:r>
      <w:r>
        <w:rPr>
          <w:noProof/>
        </w:rPr>
        <w:instrText xml:space="preserve"> PAGEREF _Toc122025575 \h </w:instrText>
      </w:r>
      <w:r>
        <w:rPr>
          <w:noProof/>
        </w:rPr>
      </w:r>
      <w:r>
        <w:rPr>
          <w:noProof/>
        </w:rPr>
        <w:fldChar w:fldCharType="separate"/>
      </w:r>
      <w:r>
        <w:rPr>
          <w:noProof/>
        </w:rPr>
        <w:t>96</w:t>
      </w:r>
      <w:r>
        <w:rPr>
          <w:noProof/>
        </w:rPr>
        <w:fldChar w:fldCharType="end"/>
      </w:r>
    </w:p>
    <w:p w14:paraId="294B5039" w14:textId="0D027880" w:rsidR="00910500" w:rsidRDefault="00910500">
      <w:pPr>
        <w:pStyle w:val="TOC6"/>
        <w:rPr>
          <w:rFonts w:asciiTheme="minorHAnsi" w:eastAsiaTheme="minorEastAsia" w:hAnsiTheme="minorHAnsi" w:cstheme="minorBidi"/>
          <w:noProof/>
          <w:sz w:val="22"/>
          <w:szCs w:val="22"/>
          <w:lang w:eastAsia="en-GB"/>
        </w:rPr>
      </w:pPr>
      <w:r>
        <w:rPr>
          <w:noProof/>
        </w:rPr>
        <w:t>6.1.3.3.3.1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_Toc122025576 \h </w:instrText>
      </w:r>
      <w:r>
        <w:rPr>
          <w:noProof/>
        </w:rPr>
      </w:r>
      <w:r>
        <w:rPr>
          <w:noProof/>
        </w:rPr>
        <w:fldChar w:fldCharType="separate"/>
      </w:r>
      <w:r>
        <w:rPr>
          <w:noProof/>
        </w:rPr>
        <w:t>96</w:t>
      </w:r>
      <w:r>
        <w:rPr>
          <w:noProof/>
        </w:rPr>
        <w:fldChar w:fldCharType="end"/>
      </w:r>
    </w:p>
    <w:p w14:paraId="495173A6" w14:textId="267784C2" w:rsidR="00910500" w:rsidRDefault="00910500">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_Toc122025577 \h </w:instrText>
      </w:r>
      <w:r>
        <w:rPr>
          <w:noProof/>
        </w:rPr>
      </w:r>
      <w:r>
        <w:rPr>
          <w:noProof/>
        </w:rPr>
        <w:fldChar w:fldCharType="separate"/>
      </w:r>
      <w:r>
        <w:rPr>
          <w:noProof/>
        </w:rPr>
        <w:t>97</w:t>
      </w:r>
      <w:r>
        <w:rPr>
          <w:noProof/>
        </w:rPr>
        <w:fldChar w:fldCharType="end"/>
      </w:r>
    </w:p>
    <w:p w14:paraId="54CE7215" w14:textId="33B67F61" w:rsidR="00910500" w:rsidRDefault="00910500">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N1N2 Individual Subscription</w:t>
      </w:r>
      <w:r>
        <w:rPr>
          <w:noProof/>
        </w:rPr>
        <w:tab/>
      </w:r>
      <w:r>
        <w:rPr>
          <w:noProof/>
        </w:rPr>
        <w:fldChar w:fldCharType="begin" w:fldLock="1"/>
      </w:r>
      <w:r>
        <w:rPr>
          <w:noProof/>
        </w:rPr>
        <w:instrText xml:space="preserve"> PAGEREF _Toc122025578 \h </w:instrText>
      </w:r>
      <w:r>
        <w:rPr>
          <w:noProof/>
        </w:rPr>
      </w:r>
      <w:r>
        <w:rPr>
          <w:noProof/>
        </w:rPr>
        <w:fldChar w:fldCharType="separate"/>
      </w:r>
      <w:r>
        <w:rPr>
          <w:noProof/>
        </w:rPr>
        <w:t>98</w:t>
      </w:r>
      <w:r>
        <w:rPr>
          <w:noProof/>
        </w:rPr>
        <w:fldChar w:fldCharType="end"/>
      </w:r>
    </w:p>
    <w:p w14:paraId="0EFB741C" w14:textId="33E3B74B" w:rsidR="00910500" w:rsidRDefault="00910500">
      <w:pPr>
        <w:pStyle w:val="TOC5"/>
        <w:rPr>
          <w:rFonts w:asciiTheme="minorHAnsi" w:eastAsiaTheme="minorEastAsia" w:hAnsiTheme="minorHAnsi" w:cstheme="minorBidi"/>
          <w:noProof/>
          <w:sz w:val="22"/>
          <w:szCs w:val="22"/>
          <w:lang w:eastAsia="en-GB"/>
        </w:rPr>
      </w:pPr>
      <w:r>
        <w:rPr>
          <w:noProof/>
        </w:rPr>
        <w:lastRenderedPageBreak/>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_Toc122025579 \h </w:instrText>
      </w:r>
      <w:r>
        <w:rPr>
          <w:noProof/>
        </w:rPr>
      </w:r>
      <w:r>
        <w:rPr>
          <w:noProof/>
        </w:rPr>
        <w:fldChar w:fldCharType="separate"/>
      </w:r>
      <w:r>
        <w:rPr>
          <w:noProof/>
        </w:rPr>
        <w:t>98</w:t>
      </w:r>
      <w:r>
        <w:rPr>
          <w:noProof/>
        </w:rPr>
        <w:fldChar w:fldCharType="end"/>
      </w:r>
    </w:p>
    <w:p w14:paraId="5FA21FE6" w14:textId="0ED62B91" w:rsidR="00910500" w:rsidRDefault="00910500">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_Toc122025580 \h </w:instrText>
      </w:r>
      <w:r>
        <w:rPr>
          <w:noProof/>
        </w:rPr>
      </w:r>
      <w:r>
        <w:rPr>
          <w:noProof/>
        </w:rPr>
        <w:fldChar w:fldCharType="separate"/>
      </w:r>
      <w:r>
        <w:rPr>
          <w:noProof/>
        </w:rPr>
        <w:t>98</w:t>
      </w:r>
      <w:r>
        <w:rPr>
          <w:noProof/>
        </w:rPr>
        <w:fldChar w:fldCharType="end"/>
      </w:r>
    </w:p>
    <w:p w14:paraId="69AEB091" w14:textId="332B8191" w:rsidR="00910500" w:rsidRDefault="00910500">
      <w:pPr>
        <w:pStyle w:val="TOC5"/>
        <w:rPr>
          <w:rFonts w:asciiTheme="minorHAnsi" w:eastAsiaTheme="minorEastAsia" w:hAnsiTheme="minorHAnsi" w:cstheme="minorBidi"/>
          <w:noProof/>
          <w:sz w:val="22"/>
          <w:szCs w:val="22"/>
          <w:lang w:eastAsia="en-GB"/>
        </w:rPr>
      </w:pPr>
      <w:r w:rsidRPr="00EF397D">
        <w:rPr>
          <w:rFonts w:cs="Arial"/>
          <w:noProof/>
        </w:rPr>
        <w:t>6.1.3.4.3</w:t>
      </w:r>
      <w:r>
        <w:rPr>
          <w:rFonts w:asciiTheme="minorHAnsi" w:eastAsiaTheme="minorEastAsia" w:hAnsiTheme="minorHAnsi" w:cstheme="minorBidi"/>
          <w:noProof/>
          <w:sz w:val="22"/>
          <w:szCs w:val="22"/>
          <w:lang w:eastAsia="en-GB"/>
        </w:rPr>
        <w:tab/>
      </w:r>
      <w:r w:rsidRPr="00EF397D">
        <w:rPr>
          <w:rFonts w:cs="Arial"/>
          <w:noProof/>
        </w:rPr>
        <w:t>Resource Standard Methods</w:t>
      </w:r>
      <w:r>
        <w:rPr>
          <w:noProof/>
        </w:rPr>
        <w:tab/>
      </w:r>
      <w:r>
        <w:rPr>
          <w:noProof/>
        </w:rPr>
        <w:fldChar w:fldCharType="begin" w:fldLock="1"/>
      </w:r>
      <w:r>
        <w:rPr>
          <w:noProof/>
        </w:rPr>
        <w:instrText xml:space="preserve"> PAGEREF _Toc122025581 \h </w:instrText>
      </w:r>
      <w:r>
        <w:rPr>
          <w:noProof/>
        </w:rPr>
      </w:r>
      <w:r>
        <w:rPr>
          <w:noProof/>
        </w:rPr>
        <w:fldChar w:fldCharType="separate"/>
      </w:r>
      <w:r>
        <w:rPr>
          <w:noProof/>
        </w:rPr>
        <w:t>98</w:t>
      </w:r>
      <w:r>
        <w:rPr>
          <w:noProof/>
        </w:rPr>
        <w:fldChar w:fldCharType="end"/>
      </w:r>
    </w:p>
    <w:p w14:paraId="6DB887BC" w14:textId="27460CA9" w:rsidR="00910500" w:rsidRDefault="00910500">
      <w:pPr>
        <w:pStyle w:val="TOC6"/>
        <w:rPr>
          <w:rFonts w:asciiTheme="minorHAnsi" w:eastAsiaTheme="minorEastAsia" w:hAnsiTheme="minorHAnsi" w:cstheme="minorBidi"/>
          <w:noProof/>
          <w:sz w:val="22"/>
          <w:szCs w:val="22"/>
          <w:lang w:eastAsia="en-GB"/>
        </w:rPr>
      </w:pPr>
      <w:r>
        <w:rPr>
          <w:noProof/>
        </w:rPr>
        <w:t>6.1.3.4.3.1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_Toc122025582 \h </w:instrText>
      </w:r>
      <w:r>
        <w:rPr>
          <w:noProof/>
        </w:rPr>
      </w:r>
      <w:r>
        <w:rPr>
          <w:noProof/>
        </w:rPr>
        <w:fldChar w:fldCharType="separate"/>
      </w:r>
      <w:r>
        <w:rPr>
          <w:noProof/>
        </w:rPr>
        <w:t>98</w:t>
      </w:r>
      <w:r>
        <w:rPr>
          <w:noProof/>
        </w:rPr>
        <w:fldChar w:fldCharType="end"/>
      </w:r>
    </w:p>
    <w:p w14:paraId="5B3C2810" w14:textId="75366BB3" w:rsidR="00910500" w:rsidRDefault="00910500">
      <w:pPr>
        <w:pStyle w:val="TOC5"/>
        <w:rPr>
          <w:rFonts w:asciiTheme="minorHAnsi" w:eastAsiaTheme="minorEastAsia" w:hAnsiTheme="minorHAnsi" w:cstheme="minorBidi"/>
          <w:noProof/>
          <w:sz w:val="22"/>
          <w:szCs w:val="22"/>
          <w:lang w:eastAsia="en-GB"/>
        </w:rPr>
      </w:pPr>
      <w:r>
        <w:rPr>
          <w:noProof/>
        </w:rPr>
        <w:t>6.1.3.4.4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_Toc122025583 \h </w:instrText>
      </w:r>
      <w:r>
        <w:rPr>
          <w:noProof/>
        </w:rPr>
      </w:r>
      <w:r>
        <w:rPr>
          <w:noProof/>
        </w:rPr>
        <w:fldChar w:fldCharType="separate"/>
      </w:r>
      <w:r>
        <w:rPr>
          <w:noProof/>
        </w:rPr>
        <w:t>99</w:t>
      </w:r>
      <w:r>
        <w:rPr>
          <w:noProof/>
        </w:rPr>
        <w:fldChar w:fldCharType="end"/>
      </w:r>
    </w:p>
    <w:p w14:paraId="2DD9D5E4" w14:textId="53ED0CB0" w:rsidR="00910500" w:rsidRDefault="00910500">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_Toc122025584 \h </w:instrText>
      </w:r>
      <w:r>
        <w:rPr>
          <w:noProof/>
        </w:rPr>
      </w:r>
      <w:r>
        <w:rPr>
          <w:noProof/>
        </w:rPr>
        <w:fldChar w:fldCharType="separate"/>
      </w:r>
      <w:r>
        <w:rPr>
          <w:noProof/>
        </w:rPr>
        <w:t>99</w:t>
      </w:r>
      <w:r>
        <w:rPr>
          <w:noProof/>
        </w:rPr>
        <w:fldChar w:fldCharType="end"/>
      </w:r>
    </w:p>
    <w:p w14:paraId="18EF4AC5" w14:textId="179D6738" w:rsidR="00910500" w:rsidRDefault="00910500">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_Toc122025585 \h </w:instrText>
      </w:r>
      <w:r>
        <w:rPr>
          <w:noProof/>
        </w:rPr>
      </w:r>
      <w:r>
        <w:rPr>
          <w:noProof/>
        </w:rPr>
        <w:fldChar w:fldCharType="separate"/>
      </w:r>
      <w:r>
        <w:rPr>
          <w:noProof/>
        </w:rPr>
        <w:t>99</w:t>
      </w:r>
      <w:r>
        <w:rPr>
          <w:noProof/>
        </w:rPr>
        <w:fldChar w:fldCharType="end"/>
      </w:r>
    </w:p>
    <w:p w14:paraId="2F143139" w14:textId="68D4DF2E" w:rsidR="00910500" w:rsidRDefault="00910500">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_Toc122025586 \h </w:instrText>
      </w:r>
      <w:r>
        <w:rPr>
          <w:noProof/>
        </w:rPr>
      </w:r>
      <w:r>
        <w:rPr>
          <w:noProof/>
        </w:rPr>
        <w:fldChar w:fldCharType="separate"/>
      </w:r>
      <w:r>
        <w:rPr>
          <w:noProof/>
        </w:rPr>
        <w:t>99</w:t>
      </w:r>
      <w:r>
        <w:rPr>
          <w:noProof/>
        </w:rPr>
        <w:fldChar w:fldCharType="end"/>
      </w:r>
    </w:p>
    <w:p w14:paraId="34B12063" w14:textId="2B1C57A9" w:rsidR="00910500" w:rsidRDefault="00910500">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_Toc122025587 \h </w:instrText>
      </w:r>
      <w:r>
        <w:rPr>
          <w:noProof/>
        </w:rPr>
      </w:r>
      <w:r>
        <w:rPr>
          <w:noProof/>
        </w:rPr>
        <w:fldChar w:fldCharType="separate"/>
      </w:r>
      <w:r>
        <w:rPr>
          <w:noProof/>
        </w:rPr>
        <w:t>100</w:t>
      </w:r>
      <w:r>
        <w:rPr>
          <w:noProof/>
        </w:rPr>
        <w:fldChar w:fldCharType="end"/>
      </w:r>
    </w:p>
    <w:p w14:paraId="0A345727" w14:textId="14287553" w:rsidR="00910500" w:rsidRDefault="00910500">
      <w:pPr>
        <w:pStyle w:val="TOC6"/>
        <w:rPr>
          <w:rFonts w:asciiTheme="minorHAnsi" w:eastAsiaTheme="minorEastAsia" w:hAnsiTheme="minorHAnsi" w:cstheme="minorBidi"/>
          <w:noProof/>
          <w:sz w:val="22"/>
          <w:szCs w:val="22"/>
          <w:lang w:eastAsia="en-GB"/>
        </w:rPr>
      </w:pPr>
      <w:r>
        <w:rPr>
          <w:noProof/>
        </w:rPr>
        <w:t>6.1.3.5.3.1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_Toc122025588 \h </w:instrText>
      </w:r>
      <w:r>
        <w:rPr>
          <w:noProof/>
        </w:rPr>
      </w:r>
      <w:r>
        <w:rPr>
          <w:noProof/>
        </w:rPr>
        <w:fldChar w:fldCharType="separate"/>
      </w:r>
      <w:r>
        <w:rPr>
          <w:noProof/>
        </w:rPr>
        <w:t>100</w:t>
      </w:r>
      <w:r>
        <w:rPr>
          <w:noProof/>
        </w:rPr>
        <w:fldChar w:fldCharType="end"/>
      </w:r>
    </w:p>
    <w:p w14:paraId="150016D6" w14:textId="554FC977" w:rsidR="00910500" w:rsidRDefault="00910500">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_Toc122025589 \h </w:instrText>
      </w:r>
      <w:r>
        <w:rPr>
          <w:noProof/>
        </w:rPr>
      </w:r>
      <w:r>
        <w:rPr>
          <w:noProof/>
        </w:rPr>
        <w:fldChar w:fldCharType="separate"/>
      </w:r>
      <w:r>
        <w:rPr>
          <w:noProof/>
        </w:rPr>
        <w:t>104</w:t>
      </w:r>
      <w:r>
        <w:rPr>
          <w:noProof/>
        </w:rPr>
        <w:fldChar w:fldCharType="end"/>
      </w:r>
    </w:p>
    <w:p w14:paraId="3F78D4E7" w14:textId="4392ED6A" w:rsidR="00910500" w:rsidRDefault="00910500">
      <w:pPr>
        <w:pStyle w:val="TOC5"/>
        <w:rPr>
          <w:rFonts w:asciiTheme="minorHAnsi" w:eastAsiaTheme="minorEastAsia" w:hAnsiTheme="minorHAnsi" w:cstheme="minorBidi"/>
          <w:noProof/>
          <w:sz w:val="22"/>
          <w:szCs w:val="22"/>
          <w:lang w:eastAsia="en-GB"/>
        </w:rPr>
      </w:pPr>
      <w:r>
        <w:rPr>
          <w:noProof/>
        </w:rPr>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_Toc122025590 \h </w:instrText>
      </w:r>
      <w:r>
        <w:rPr>
          <w:noProof/>
        </w:rPr>
      </w:r>
      <w:r>
        <w:rPr>
          <w:noProof/>
        </w:rPr>
        <w:fldChar w:fldCharType="separate"/>
      </w:r>
      <w:r>
        <w:rPr>
          <w:noProof/>
        </w:rPr>
        <w:t>104</w:t>
      </w:r>
      <w:r>
        <w:rPr>
          <w:noProof/>
        </w:rPr>
        <w:fldChar w:fldCharType="end"/>
      </w:r>
    </w:p>
    <w:p w14:paraId="198C6E7F" w14:textId="03E6DD41" w:rsidR="00910500" w:rsidRDefault="00910500">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_Toc122025591 \h </w:instrText>
      </w:r>
      <w:r>
        <w:rPr>
          <w:noProof/>
        </w:rPr>
      </w:r>
      <w:r>
        <w:rPr>
          <w:noProof/>
        </w:rPr>
        <w:fldChar w:fldCharType="separate"/>
      </w:r>
      <w:r>
        <w:rPr>
          <w:noProof/>
        </w:rPr>
        <w:t>104</w:t>
      </w:r>
      <w:r>
        <w:rPr>
          <w:noProof/>
        </w:rPr>
        <w:fldChar w:fldCharType="end"/>
      </w:r>
    </w:p>
    <w:p w14:paraId="3B77CA0A" w14:textId="395A78D5" w:rsidR="00910500" w:rsidRDefault="00910500">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_Toc122025592 \h </w:instrText>
      </w:r>
      <w:r>
        <w:rPr>
          <w:noProof/>
        </w:rPr>
      </w:r>
      <w:r>
        <w:rPr>
          <w:noProof/>
        </w:rPr>
        <w:fldChar w:fldCharType="separate"/>
      </w:r>
      <w:r>
        <w:rPr>
          <w:noProof/>
        </w:rPr>
        <w:t>104</w:t>
      </w:r>
      <w:r>
        <w:rPr>
          <w:noProof/>
        </w:rPr>
        <w:fldChar w:fldCharType="end"/>
      </w:r>
    </w:p>
    <w:p w14:paraId="7D8EBB8B" w14:textId="7C05913D" w:rsidR="00910500" w:rsidRDefault="00910500">
      <w:pPr>
        <w:pStyle w:val="TOC6"/>
        <w:rPr>
          <w:rFonts w:asciiTheme="minorHAnsi" w:eastAsiaTheme="minorEastAsia" w:hAnsiTheme="minorHAnsi" w:cstheme="minorBidi"/>
          <w:noProof/>
          <w:sz w:val="22"/>
          <w:szCs w:val="22"/>
          <w:lang w:eastAsia="en-GB"/>
        </w:rPr>
      </w:pPr>
      <w:r>
        <w:rPr>
          <w:noProof/>
        </w:rPr>
        <w:t>6.1.3.6.3.1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_Toc122025593 \h </w:instrText>
      </w:r>
      <w:r>
        <w:rPr>
          <w:noProof/>
        </w:rPr>
      </w:r>
      <w:r>
        <w:rPr>
          <w:noProof/>
        </w:rPr>
        <w:fldChar w:fldCharType="separate"/>
      </w:r>
      <w:r>
        <w:rPr>
          <w:noProof/>
        </w:rPr>
        <w:t>104</w:t>
      </w:r>
      <w:r>
        <w:rPr>
          <w:noProof/>
        </w:rPr>
        <w:fldChar w:fldCharType="end"/>
      </w:r>
    </w:p>
    <w:p w14:paraId="67BDC27F" w14:textId="06D6BDB6" w:rsidR="00910500" w:rsidRDefault="00910500">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_Toc122025594 \h </w:instrText>
      </w:r>
      <w:r>
        <w:rPr>
          <w:noProof/>
        </w:rPr>
      </w:r>
      <w:r>
        <w:rPr>
          <w:noProof/>
        </w:rPr>
        <w:fldChar w:fldCharType="separate"/>
      </w:r>
      <w:r>
        <w:rPr>
          <w:noProof/>
        </w:rPr>
        <w:t>106</w:t>
      </w:r>
      <w:r>
        <w:rPr>
          <w:noProof/>
        </w:rPr>
        <w:fldChar w:fldCharType="end"/>
      </w:r>
    </w:p>
    <w:p w14:paraId="75DB7DD7" w14:textId="7929F675" w:rsidR="00910500" w:rsidRDefault="00910500">
      <w:pPr>
        <w:pStyle w:val="TOC5"/>
        <w:rPr>
          <w:rFonts w:asciiTheme="minorHAnsi" w:eastAsiaTheme="minorEastAsia" w:hAnsiTheme="minorHAnsi" w:cstheme="minorBidi"/>
          <w:noProof/>
          <w:sz w:val="22"/>
          <w:szCs w:val="22"/>
          <w:lang w:eastAsia="en-GB"/>
        </w:rPr>
      </w:pPr>
      <w:r>
        <w:rPr>
          <w:noProof/>
        </w:rPr>
        <w:t>6.1.3.7.1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_Toc122025595 \h </w:instrText>
      </w:r>
      <w:r>
        <w:rPr>
          <w:noProof/>
        </w:rPr>
      </w:r>
      <w:r>
        <w:rPr>
          <w:noProof/>
        </w:rPr>
        <w:fldChar w:fldCharType="separate"/>
      </w:r>
      <w:r>
        <w:rPr>
          <w:noProof/>
        </w:rPr>
        <w:t>106</w:t>
      </w:r>
      <w:r>
        <w:rPr>
          <w:noProof/>
        </w:rPr>
        <w:fldChar w:fldCharType="end"/>
      </w:r>
    </w:p>
    <w:p w14:paraId="00779D0B" w14:textId="25A81DA1" w:rsidR="00910500" w:rsidRDefault="00910500">
      <w:pPr>
        <w:pStyle w:val="TOC5"/>
        <w:rPr>
          <w:rFonts w:asciiTheme="minorHAnsi" w:eastAsiaTheme="minorEastAsia" w:hAnsiTheme="minorHAnsi" w:cstheme="minorBidi"/>
          <w:noProof/>
          <w:sz w:val="22"/>
          <w:szCs w:val="22"/>
          <w:lang w:eastAsia="en-GB"/>
        </w:rPr>
      </w:pPr>
      <w:r>
        <w:rPr>
          <w:noProof/>
        </w:rPr>
        <w:t>6.1.3.7.2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_Toc122025596 \h </w:instrText>
      </w:r>
      <w:r>
        <w:rPr>
          <w:noProof/>
        </w:rPr>
      </w:r>
      <w:r>
        <w:rPr>
          <w:noProof/>
        </w:rPr>
        <w:fldChar w:fldCharType="separate"/>
      </w:r>
      <w:r>
        <w:rPr>
          <w:noProof/>
        </w:rPr>
        <w:t>106</w:t>
      </w:r>
      <w:r>
        <w:rPr>
          <w:noProof/>
        </w:rPr>
        <w:fldChar w:fldCharType="end"/>
      </w:r>
    </w:p>
    <w:p w14:paraId="07D04CE5" w14:textId="42068AFA" w:rsidR="00910500" w:rsidRDefault="00910500">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_Toc122025597 \h </w:instrText>
      </w:r>
      <w:r>
        <w:rPr>
          <w:noProof/>
        </w:rPr>
      </w:r>
      <w:r>
        <w:rPr>
          <w:noProof/>
        </w:rPr>
        <w:fldChar w:fldCharType="separate"/>
      </w:r>
      <w:r>
        <w:rPr>
          <w:noProof/>
        </w:rPr>
        <w:t>106</w:t>
      </w:r>
      <w:r>
        <w:rPr>
          <w:noProof/>
        </w:rPr>
        <w:fldChar w:fldCharType="end"/>
      </w:r>
    </w:p>
    <w:p w14:paraId="5D22B2E0" w14:textId="69A01D49" w:rsidR="00910500" w:rsidRDefault="00910500">
      <w:pPr>
        <w:pStyle w:val="TOC6"/>
        <w:rPr>
          <w:rFonts w:asciiTheme="minorHAnsi" w:eastAsiaTheme="minorEastAsia" w:hAnsiTheme="minorHAnsi" w:cstheme="minorBidi"/>
          <w:noProof/>
          <w:sz w:val="22"/>
          <w:szCs w:val="22"/>
          <w:lang w:eastAsia="en-GB"/>
        </w:rPr>
      </w:pPr>
      <w:r>
        <w:rPr>
          <w:noProof/>
        </w:rPr>
        <w:t>6.1.3.7.3.1</w:t>
      </w:r>
      <w:r>
        <w:rPr>
          <w:rFonts w:asciiTheme="minorHAnsi" w:eastAsiaTheme="minorEastAsia" w:hAnsiTheme="minorHAnsi" w:cstheme="minorBidi"/>
          <w:noProof/>
          <w:sz w:val="22"/>
          <w:szCs w:val="22"/>
          <w:lang w:eastAsia="en-GB"/>
        </w:rPr>
        <w:tab/>
      </w:r>
      <w:r>
        <w:rPr>
          <w:noProof/>
          <w:lang w:eastAsia="zh-CN"/>
        </w:rPr>
        <w:t>DELETE</w:t>
      </w:r>
      <w:r>
        <w:rPr>
          <w:noProof/>
        </w:rPr>
        <w:tab/>
      </w:r>
      <w:r>
        <w:rPr>
          <w:noProof/>
        </w:rPr>
        <w:fldChar w:fldCharType="begin" w:fldLock="1"/>
      </w:r>
      <w:r>
        <w:rPr>
          <w:noProof/>
        </w:rPr>
        <w:instrText xml:space="preserve"> PAGEREF _Toc122025598 \h </w:instrText>
      </w:r>
      <w:r>
        <w:rPr>
          <w:noProof/>
        </w:rPr>
      </w:r>
      <w:r>
        <w:rPr>
          <w:noProof/>
        </w:rPr>
        <w:fldChar w:fldCharType="separate"/>
      </w:r>
      <w:r>
        <w:rPr>
          <w:noProof/>
        </w:rPr>
        <w:t>106</w:t>
      </w:r>
      <w:r>
        <w:rPr>
          <w:noProof/>
        </w:rPr>
        <w:fldChar w:fldCharType="end"/>
      </w:r>
    </w:p>
    <w:p w14:paraId="17351DDF" w14:textId="368EC6C1" w:rsidR="00910500" w:rsidRDefault="00910500">
      <w:pPr>
        <w:pStyle w:val="TOC6"/>
        <w:rPr>
          <w:rFonts w:asciiTheme="minorHAnsi" w:eastAsiaTheme="minorEastAsia" w:hAnsiTheme="minorHAnsi" w:cstheme="minorBidi"/>
          <w:noProof/>
          <w:sz w:val="22"/>
          <w:szCs w:val="22"/>
          <w:lang w:eastAsia="en-GB"/>
        </w:rPr>
      </w:pPr>
      <w:r>
        <w:rPr>
          <w:noProof/>
        </w:rPr>
        <w:t>6.1.3.7.3.2</w:t>
      </w:r>
      <w:r>
        <w:rPr>
          <w:rFonts w:asciiTheme="minorHAnsi" w:eastAsiaTheme="minorEastAsia" w:hAnsiTheme="minorHAnsi" w:cstheme="minorBidi"/>
          <w:noProof/>
          <w:sz w:val="22"/>
          <w:szCs w:val="22"/>
          <w:lang w:eastAsia="en-GB"/>
        </w:rPr>
        <w:tab/>
      </w:r>
      <w:r>
        <w:rPr>
          <w:noProof/>
          <w:lang w:eastAsia="zh-CN"/>
        </w:rPr>
        <w:t>PUT</w:t>
      </w:r>
      <w:r>
        <w:rPr>
          <w:noProof/>
        </w:rPr>
        <w:tab/>
      </w:r>
      <w:r>
        <w:rPr>
          <w:noProof/>
        </w:rPr>
        <w:fldChar w:fldCharType="begin" w:fldLock="1"/>
      </w:r>
      <w:r>
        <w:rPr>
          <w:noProof/>
        </w:rPr>
        <w:instrText xml:space="preserve"> PAGEREF _Toc122025599 \h </w:instrText>
      </w:r>
      <w:r>
        <w:rPr>
          <w:noProof/>
        </w:rPr>
      </w:r>
      <w:r>
        <w:rPr>
          <w:noProof/>
        </w:rPr>
        <w:fldChar w:fldCharType="separate"/>
      </w:r>
      <w:r>
        <w:rPr>
          <w:noProof/>
        </w:rPr>
        <w:t>107</w:t>
      </w:r>
      <w:r>
        <w:rPr>
          <w:noProof/>
        </w:rPr>
        <w:fldChar w:fldCharType="end"/>
      </w:r>
    </w:p>
    <w:p w14:paraId="6BC7B1C0" w14:textId="4DA83B85" w:rsidR="00910500" w:rsidRDefault="00910500">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Resource: Non UE N2 Messages Collection</w:t>
      </w:r>
      <w:r>
        <w:rPr>
          <w:noProof/>
        </w:rPr>
        <w:tab/>
      </w:r>
      <w:r>
        <w:rPr>
          <w:noProof/>
        </w:rPr>
        <w:fldChar w:fldCharType="begin" w:fldLock="1"/>
      </w:r>
      <w:r>
        <w:rPr>
          <w:noProof/>
        </w:rPr>
        <w:instrText xml:space="preserve"> PAGEREF _Toc122025600 \h </w:instrText>
      </w:r>
      <w:r>
        <w:rPr>
          <w:noProof/>
        </w:rPr>
      </w:r>
      <w:r>
        <w:rPr>
          <w:noProof/>
        </w:rPr>
        <w:fldChar w:fldCharType="separate"/>
      </w:r>
      <w:r>
        <w:rPr>
          <w:noProof/>
        </w:rPr>
        <w:t>109</w:t>
      </w:r>
      <w:r>
        <w:rPr>
          <w:noProof/>
        </w:rPr>
        <w:fldChar w:fldCharType="end"/>
      </w:r>
    </w:p>
    <w:p w14:paraId="66FB065D" w14:textId="1D36DEA0" w:rsidR="00910500" w:rsidRDefault="00910500">
      <w:pPr>
        <w:pStyle w:val="TOC5"/>
        <w:rPr>
          <w:rFonts w:asciiTheme="minorHAnsi" w:eastAsiaTheme="minorEastAsia" w:hAnsiTheme="minorHAnsi" w:cstheme="minorBidi"/>
          <w:noProof/>
          <w:sz w:val="22"/>
          <w:szCs w:val="22"/>
          <w:lang w:eastAsia="en-GB"/>
        </w:rPr>
      </w:pPr>
      <w:r>
        <w:rPr>
          <w:noProof/>
        </w:rPr>
        <w:t>6.1.3.8.1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_Toc122025601 \h </w:instrText>
      </w:r>
      <w:r>
        <w:rPr>
          <w:noProof/>
        </w:rPr>
      </w:r>
      <w:r>
        <w:rPr>
          <w:noProof/>
        </w:rPr>
        <w:fldChar w:fldCharType="separate"/>
      </w:r>
      <w:r>
        <w:rPr>
          <w:noProof/>
        </w:rPr>
        <w:t>109</w:t>
      </w:r>
      <w:r>
        <w:rPr>
          <w:noProof/>
        </w:rPr>
        <w:fldChar w:fldCharType="end"/>
      </w:r>
    </w:p>
    <w:p w14:paraId="4730021D" w14:textId="5FA5F679" w:rsidR="00910500" w:rsidRDefault="00910500">
      <w:pPr>
        <w:pStyle w:val="TOC5"/>
        <w:rPr>
          <w:rFonts w:asciiTheme="minorHAnsi" w:eastAsiaTheme="minorEastAsia" w:hAnsiTheme="minorHAnsi" w:cstheme="minorBidi"/>
          <w:noProof/>
          <w:sz w:val="22"/>
          <w:szCs w:val="22"/>
          <w:lang w:eastAsia="en-GB"/>
        </w:rPr>
      </w:pPr>
      <w:r>
        <w:rPr>
          <w:noProof/>
        </w:rPr>
        <w:t>6.1.3.8.2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_Toc122025602 \h </w:instrText>
      </w:r>
      <w:r>
        <w:rPr>
          <w:noProof/>
        </w:rPr>
      </w:r>
      <w:r>
        <w:rPr>
          <w:noProof/>
        </w:rPr>
        <w:fldChar w:fldCharType="separate"/>
      </w:r>
      <w:r>
        <w:rPr>
          <w:noProof/>
        </w:rPr>
        <w:t>109</w:t>
      </w:r>
      <w:r>
        <w:rPr>
          <w:noProof/>
        </w:rPr>
        <w:fldChar w:fldCharType="end"/>
      </w:r>
    </w:p>
    <w:p w14:paraId="17CDF4B2" w14:textId="3F8463A8" w:rsidR="00910500" w:rsidRDefault="00910500">
      <w:pPr>
        <w:pStyle w:val="TOC5"/>
        <w:rPr>
          <w:rFonts w:asciiTheme="minorHAnsi" w:eastAsiaTheme="minorEastAsia" w:hAnsiTheme="minorHAnsi" w:cstheme="minorBidi"/>
          <w:noProof/>
          <w:sz w:val="22"/>
          <w:szCs w:val="22"/>
          <w:lang w:eastAsia="en-GB"/>
        </w:rPr>
      </w:pPr>
      <w:r>
        <w:rPr>
          <w:noProof/>
        </w:rPr>
        <w:t>6.1.3.8.3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_Toc122025603 \h </w:instrText>
      </w:r>
      <w:r>
        <w:rPr>
          <w:noProof/>
        </w:rPr>
      </w:r>
      <w:r>
        <w:rPr>
          <w:noProof/>
        </w:rPr>
        <w:fldChar w:fldCharType="separate"/>
      </w:r>
      <w:r>
        <w:rPr>
          <w:noProof/>
        </w:rPr>
        <w:t>109</w:t>
      </w:r>
      <w:r>
        <w:rPr>
          <w:noProof/>
        </w:rPr>
        <w:fldChar w:fldCharType="end"/>
      </w:r>
    </w:p>
    <w:p w14:paraId="53310231" w14:textId="2296B3B2" w:rsidR="00910500" w:rsidRDefault="00910500">
      <w:pPr>
        <w:pStyle w:val="TOC5"/>
        <w:rPr>
          <w:rFonts w:asciiTheme="minorHAnsi" w:eastAsiaTheme="minorEastAsia" w:hAnsiTheme="minorHAnsi" w:cstheme="minorBidi"/>
          <w:noProof/>
          <w:sz w:val="22"/>
          <w:szCs w:val="22"/>
          <w:lang w:eastAsia="en-GB"/>
        </w:rPr>
      </w:pPr>
      <w:r>
        <w:rPr>
          <w:noProof/>
        </w:rPr>
        <w:t>6.1.3.8.4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_Toc122025604 \h </w:instrText>
      </w:r>
      <w:r>
        <w:rPr>
          <w:noProof/>
        </w:rPr>
      </w:r>
      <w:r>
        <w:rPr>
          <w:noProof/>
        </w:rPr>
        <w:fldChar w:fldCharType="separate"/>
      </w:r>
      <w:r>
        <w:rPr>
          <w:noProof/>
        </w:rPr>
        <w:t>109</w:t>
      </w:r>
      <w:r>
        <w:rPr>
          <w:noProof/>
        </w:rPr>
        <w:fldChar w:fldCharType="end"/>
      </w:r>
    </w:p>
    <w:p w14:paraId="1A2DEE1D" w14:textId="3EFE7DC8" w:rsidR="00910500" w:rsidRDefault="00910500">
      <w:pPr>
        <w:pStyle w:val="TOC6"/>
        <w:rPr>
          <w:rFonts w:asciiTheme="minorHAnsi" w:eastAsiaTheme="minorEastAsia" w:hAnsiTheme="minorHAnsi" w:cstheme="minorBidi"/>
          <w:noProof/>
          <w:sz w:val="22"/>
          <w:szCs w:val="22"/>
          <w:lang w:eastAsia="en-GB"/>
        </w:rPr>
      </w:pPr>
      <w:r>
        <w:rPr>
          <w:noProof/>
        </w:rPr>
        <w:t>6.1.3.8.4.1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_Toc122025605 \h </w:instrText>
      </w:r>
      <w:r>
        <w:rPr>
          <w:noProof/>
        </w:rPr>
      </w:r>
      <w:r>
        <w:rPr>
          <w:noProof/>
        </w:rPr>
        <w:fldChar w:fldCharType="separate"/>
      </w:r>
      <w:r>
        <w:rPr>
          <w:noProof/>
        </w:rPr>
        <w:t>109</w:t>
      </w:r>
      <w:r>
        <w:rPr>
          <w:noProof/>
        </w:rPr>
        <w:fldChar w:fldCharType="end"/>
      </w:r>
    </w:p>
    <w:p w14:paraId="6F149FFB" w14:textId="2268B1AA" w:rsidR="00910500" w:rsidRDefault="00910500">
      <w:pPr>
        <w:pStyle w:val="TOC6"/>
        <w:rPr>
          <w:rFonts w:asciiTheme="minorHAnsi" w:eastAsiaTheme="minorEastAsia" w:hAnsiTheme="minorHAnsi" w:cstheme="minorBidi"/>
          <w:noProof/>
          <w:sz w:val="22"/>
          <w:szCs w:val="22"/>
          <w:lang w:eastAsia="en-GB"/>
        </w:rPr>
      </w:pPr>
      <w:r>
        <w:rPr>
          <w:noProof/>
        </w:rPr>
        <w:t>6.1.3.8.4.2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_Toc122025606 \h </w:instrText>
      </w:r>
      <w:r>
        <w:rPr>
          <w:noProof/>
        </w:rPr>
      </w:r>
      <w:r>
        <w:rPr>
          <w:noProof/>
        </w:rPr>
        <w:fldChar w:fldCharType="separate"/>
      </w:r>
      <w:r>
        <w:rPr>
          <w:noProof/>
        </w:rPr>
        <w:t>109</w:t>
      </w:r>
      <w:r>
        <w:rPr>
          <w:noProof/>
        </w:rPr>
        <w:fldChar w:fldCharType="end"/>
      </w:r>
    </w:p>
    <w:p w14:paraId="054A4B09" w14:textId="08B77021" w:rsidR="00910500" w:rsidRDefault="00910500">
      <w:pPr>
        <w:pStyle w:val="TOC7"/>
        <w:rPr>
          <w:rFonts w:asciiTheme="minorHAnsi" w:eastAsiaTheme="minorEastAsia" w:hAnsiTheme="minorHAnsi" w:cstheme="minorBidi"/>
          <w:noProof/>
          <w:sz w:val="22"/>
          <w:szCs w:val="22"/>
          <w:lang w:eastAsia="en-GB"/>
        </w:rPr>
      </w:pPr>
      <w:r>
        <w:rPr>
          <w:noProof/>
        </w:rPr>
        <w:t>6.1.3.8.4.2.1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_Toc122025607 \h </w:instrText>
      </w:r>
      <w:r>
        <w:rPr>
          <w:noProof/>
        </w:rPr>
      </w:r>
      <w:r>
        <w:rPr>
          <w:noProof/>
        </w:rPr>
        <w:fldChar w:fldCharType="separate"/>
      </w:r>
      <w:r>
        <w:rPr>
          <w:noProof/>
        </w:rPr>
        <w:t>109</w:t>
      </w:r>
      <w:r>
        <w:rPr>
          <w:noProof/>
        </w:rPr>
        <w:fldChar w:fldCharType="end"/>
      </w:r>
    </w:p>
    <w:p w14:paraId="0E2D4CA6" w14:textId="5AE45BE3" w:rsidR="00910500" w:rsidRDefault="00910500">
      <w:pPr>
        <w:pStyle w:val="TOC7"/>
        <w:rPr>
          <w:rFonts w:asciiTheme="minorHAnsi" w:eastAsiaTheme="minorEastAsia" w:hAnsiTheme="minorHAnsi" w:cstheme="minorBidi"/>
          <w:noProof/>
          <w:sz w:val="22"/>
          <w:szCs w:val="22"/>
          <w:lang w:eastAsia="en-GB"/>
        </w:rPr>
      </w:pPr>
      <w:r>
        <w:rPr>
          <w:noProof/>
        </w:rPr>
        <w:t>6.1.3.8.4.2.2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_Toc122025608 \h </w:instrText>
      </w:r>
      <w:r>
        <w:rPr>
          <w:noProof/>
        </w:rPr>
      </w:r>
      <w:r>
        <w:rPr>
          <w:noProof/>
        </w:rPr>
        <w:fldChar w:fldCharType="separate"/>
      </w:r>
      <w:r>
        <w:rPr>
          <w:noProof/>
        </w:rPr>
        <w:t>109</w:t>
      </w:r>
      <w:r>
        <w:rPr>
          <w:noProof/>
        </w:rPr>
        <w:fldChar w:fldCharType="end"/>
      </w:r>
    </w:p>
    <w:p w14:paraId="7AE22E81" w14:textId="209302FA" w:rsidR="00910500" w:rsidRDefault="00910500">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Non UE N2 Messages Subscriptions Collection</w:t>
      </w:r>
      <w:r>
        <w:rPr>
          <w:noProof/>
        </w:rPr>
        <w:tab/>
      </w:r>
      <w:r>
        <w:rPr>
          <w:noProof/>
        </w:rPr>
        <w:fldChar w:fldCharType="begin" w:fldLock="1"/>
      </w:r>
      <w:r>
        <w:rPr>
          <w:noProof/>
        </w:rPr>
        <w:instrText xml:space="preserve"> PAGEREF _Toc122025609 \h </w:instrText>
      </w:r>
      <w:r>
        <w:rPr>
          <w:noProof/>
        </w:rPr>
      </w:r>
      <w:r>
        <w:rPr>
          <w:noProof/>
        </w:rPr>
        <w:fldChar w:fldCharType="separate"/>
      </w:r>
      <w:r>
        <w:rPr>
          <w:noProof/>
        </w:rPr>
        <w:t>111</w:t>
      </w:r>
      <w:r>
        <w:rPr>
          <w:noProof/>
        </w:rPr>
        <w:fldChar w:fldCharType="end"/>
      </w:r>
    </w:p>
    <w:p w14:paraId="521EFF87" w14:textId="63D438BB" w:rsidR="00910500" w:rsidRDefault="00910500">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_Toc122025610 \h </w:instrText>
      </w:r>
      <w:r>
        <w:rPr>
          <w:noProof/>
        </w:rPr>
      </w:r>
      <w:r>
        <w:rPr>
          <w:noProof/>
        </w:rPr>
        <w:fldChar w:fldCharType="separate"/>
      </w:r>
      <w:r>
        <w:rPr>
          <w:noProof/>
        </w:rPr>
        <w:t>111</w:t>
      </w:r>
      <w:r>
        <w:rPr>
          <w:noProof/>
        </w:rPr>
        <w:fldChar w:fldCharType="end"/>
      </w:r>
    </w:p>
    <w:p w14:paraId="0A3DB0D8" w14:textId="16DFA12A" w:rsidR="00910500" w:rsidRDefault="00910500">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_Toc122025611 \h </w:instrText>
      </w:r>
      <w:r>
        <w:rPr>
          <w:noProof/>
        </w:rPr>
      </w:r>
      <w:r>
        <w:rPr>
          <w:noProof/>
        </w:rPr>
        <w:fldChar w:fldCharType="separate"/>
      </w:r>
      <w:r>
        <w:rPr>
          <w:noProof/>
        </w:rPr>
        <w:t>111</w:t>
      </w:r>
      <w:r>
        <w:rPr>
          <w:noProof/>
        </w:rPr>
        <w:fldChar w:fldCharType="end"/>
      </w:r>
    </w:p>
    <w:p w14:paraId="7BB5F6ED" w14:textId="6BB79582" w:rsidR="00910500" w:rsidRDefault="00910500">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_Toc122025612 \h </w:instrText>
      </w:r>
      <w:r>
        <w:rPr>
          <w:noProof/>
        </w:rPr>
      </w:r>
      <w:r>
        <w:rPr>
          <w:noProof/>
        </w:rPr>
        <w:fldChar w:fldCharType="separate"/>
      </w:r>
      <w:r>
        <w:rPr>
          <w:noProof/>
        </w:rPr>
        <w:t>111</w:t>
      </w:r>
      <w:r>
        <w:rPr>
          <w:noProof/>
        </w:rPr>
        <w:fldChar w:fldCharType="end"/>
      </w:r>
    </w:p>
    <w:p w14:paraId="0ECEE59A" w14:textId="3C6E41FF" w:rsidR="00910500" w:rsidRDefault="00910500">
      <w:pPr>
        <w:pStyle w:val="TOC6"/>
        <w:rPr>
          <w:rFonts w:asciiTheme="minorHAnsi" w:eastAsiaTheme="minorEastAsia" w:hAnsiTheme="minorHAnsi" w:cstheme="minorBidi"/>
          <w:noProof/>
          <w:sz w:val="22"/>
          <w:szCs w:val="22"/>
          <w:lang w:eastAsia="en-GB"/>
        </w:rPr>
      </w:pPr>
      <w:r>
        <w:rPr>
          <w:noProof/>
        </w:rPr>
        <w:t>6.1.3.9.3.1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_Toc122025613 \h </w:instrText>
      </w:r>
      <w:r>
        <w:rPr>
          <w:noProof/>
        </w:rPr>
      </w:r>
      <w:r>
        <w:rPr>
          <w:noProof/>
        </w:rPr>
        <w:fldChar w:fldCharType="separate"/>
      </w:r>
      <w:r>
        <w:rPr>
          <w:noProof/>
        </w:rPr>
        <w:t>111</w:t>
      </w:r>
      <w:r>
        <w:rPr>
          <w:noProof/>
        </w:rPr>
        <w:fldChar w:fldCharType="end"/>
      </w:r>
    </w:p>
    <w:p w14:paraId="324AF008" w14:textId="572E369A" w:rsidR="00910500" w:rsidRDefault="00910500">
      <w:pPr>
        <w:pStyle w:val="TOC5"/>
        <w:rPr>
          <w:rFonts w:asciiTheme="minorHAnsi" w:eastAsiaTheme="minorEastAsia" w:hAnsiTheme="minorHAnsi" w:cstheme="minorBidi"/>
          <w:noProof/>
          <w:sz w:val="22"/>
          <w:szCs w:val="22"/>
          <w:lang w:eastAsia="en-GB"/>
        </w:rPr>
      </w:pPr>
      <w:r>
        <w:rPr>
          <w:noProof/>
        </w:rPr>
        <w:t>6.1.3.9.4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_Toc122025614 \h </w:instrText>
      </w:r>
      <w:r>
        <w:rPr>
          <w:noProof/>
        </w:rPr>
      </w:r>
      <w:r>
        <w:rPr>
          <w:noProof/>
        </w:rPr>
        <w:fldChar w:fldCharType="separate"/>
      </w:r>
      <w:r>
        <w:rPr>
          <w:noProof/>
        </w:rPr>
        <w:t>112</w:t>
      </w:r>
      <w:r>
        <w:rPr>
          <w:noProof/>
        </w:rPr>
        <w:fldChar w:fldCharType="end"/>
      </w:r>
    </w:p>
    <w:p w14:paraId="7FE72763" w14:textId="7A7033C7" w:rsidR="00910500" w:rsidRDefault="00910500">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Resource: Non UE N2 Message Notification Individual Subscription</w:t>
      </w:r>
      <w:r>
        <w:rPr>
          <w:noProof/>
        </w:rPr>
        <w:tab/>
      </w:r>
      <w:r>
        <w:rPr>
          <w:noProof/>
        </w:rPr>
        <w:fldChar w:fldCharType="begin" w:fldLock="1"/>
      </w:r>
      <w:r>
        <w:rPr>
          <w:noProof/>
        </w:rPr>
        <w:instrText xml:space="preserve"> PAGEREF _Toc122025615 \h </w:instrText>
      </w:r>
      <w:r>
        <w:rPr>
          <w:noProof/>
        </w:rPr>
      </w:r>
      <w:r>
        <w:rPr>
          <w:noProof/>
        </w:rPr>
        <w:fldChar w:fldCharType="separate"/>
      </w:r>
      <w:r>
        <w:rPr>
          <w:noProof/>
        </w:rPr>
        <w:t>113</w:t>
      </w:r>
      <w:r>
        <w:rPr>
          <w:noProof/>
        </w:rPr>
        <w:fldChar w:fldCharType="end"/>
      </w:r>
    </w:p>
    <w:p w14:paraId="61DF01EA" w14:textId="457F84CC" w:rsidR="00910500" w:rsidRDefault="00910500">
      <w:pPr>
        <w:pStyle w:val="TOC5"/>
        <w:rPr>
          <w:rFonts w:asciiTheme="minorHAnsi" w:eastAsiaTheme="minorEastAsia" w:hAnsiTheme="minorHAnsi" w:cstheme="minorBidi"/>
          <w:noProof/>
          <w:sz w:val="22"/>
          <w:szCs w:val="22"/>
          <w:lang w:eastAsia="en-GB"/>
        </w:rPr>
      </w:pPr>
      <w:r>
        <w:rPr>
          <w:noProof/>
        </w:rPr>
        <w:t>6.1.3.10.1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_Toc122025616 \h </w:instrText>
      </w:r>
      <w:r>
        <w:rPr>
          <w:noProof/>
        </w:rPr>
      </w:r>
      <w:r>
        <w:rPr>
          <w:noProof/>
        </w:rPr>
        <w:fldChar w:fldCharType="separate"/>
      </w:r>
      <w:r>
        <w:rPr>
          <w:noProof/>
        </w:rPr>
        <w:t>113</w:t>
      </w:r>
      <w:r>
        <w:rPr>
          <w:noProof/>
        </w:rPr>
        <w:fldChar w:fldCharType="end"/>
      </w:r>
    </w:p>
    <w:p w14:paraId="43595F13" w14:textId="51A14E59" w:rsidR="00910500" w:rsidRDefault="00910500">
      <w:pPr>
        <w:pStyle w:val="TOC5"/>
        <w:rPr>
          <w:rFonts w:asciiTheme="minorHAnsi" w:eastAsiaTheme="minorEastAsia" w:hAnsiTheme="minorHAnsi" w:cstheme="minorBidi"/>
          <w:noProof/>
          <w:sz w:val="22"/>
          <w:szCs w:val="22"/>
          <w:lang w:eastAsia="en-GB"/>
        </w:rPr>
      </w:pPr>
      <w:r>
        <w:rPr>
          <w:noProof/>
        </w:rPr>
        <w:t>6.1.3.10.2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_Toc122025617 \h </w:instrText>
      </w:r>
      <w:r>
        <w:rPr>
          <w:noProof/>
        </w:rPr>
      </w:r>
      <w:r>
        <w:rPr>
          <w:noProof/>
        </w:rPr>
        <w:fldChar w:fldCharType="separate"/>
      </w:r>
      <w:r>
        <w:rPr>
          <w:noProof/>
        </w:rPr>
        <w:t>113</w:t>
      </w:r>
      <w:r>
        <w:rPr>
          <w:noProof/>
        </w:rPr>
        <w:fldChar w:fldCharType="end"/>
      </w:r>
    </w:p>
    <w:p w14:paraId="56A13969" w14:textId="245CEBD3" w:rsidR="00910500" w:rsidRDefault="00910500">
      <w:pPr>
        <w:pStyle w:val="TOC5"/>
        <w:rPr>
          <w:rFonts w:asciiTheme="minorHAnsi" w:eastAsiaTheme="minorEastAsia" w:hAnsiTheme="minorHAnsi" w:cstheme="minorBidi"/>
          <w:noProof/>
          <w:sz w:val="22"/>
          <w:szCs w:val="22"/>
          <w:lang w:eastAsia="en-GB"/>
        </w:rPr>
      </w:pPr>
      <w:r>
        <w:rPr>
          <w:noProof/>
        </w:rPr>
        <w:t>6.1.3.10.3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_Toc122025618 \h </w:instrText>
      </w:r>
      <w:r>
        <w:rPr>
          <w:noProof/>
        </w:rPr>
      </w:r>
      <w:r>
        <w:rPr>
          <w:noProof/>
        </w:rPr>
        <w:fldChar w:fldCharType="separate"/>
      </w:r>
      <w:r>
        <w:rPr>
          <w:noProof/>
        </w:rPr>
        <w:t>113</w:t>
      </w:r>
      <w:r>
        <w:rPr>
          <w:noProof/>
        </w:rPr>
        <w:fldChar w:fldCharType="end"/>
      </w:r>
    </w:p>
    <w:p w14:paraId="0224655D" w14:textId="637503B3" w:rsidR="00910500" w:rsidRDefault="00910500">
      <w:pPr>
        <w:pStyle w:val="TOC6"/>
        <w:rPr>
          <w:rFonts w:asciiTheme="minorHAnsi" w:eastAsiaTheme="minorEastAsia" w:hAnsiTheme="minorHAnsi" w:cstheme="minorBidi"/>
          <w:noProof/>
          <w:sz w:val="22"/>
          <w:szCs w:val="22"/>
          <w:lang w:eastAsia="en-GB"/>
        </w:rPr>
      </w:pPr>
      <w:r>
        <w:rPr>
          <w:noProof/>
        </w:rPr>
        <w:t>6.1.3.10.3.1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_Toc122025619 \h </w:instrText>
      </w:r>
      <w:r>
        <w:rPr>
          <w:noProof/>
        </w:rPr>
      </w:r>
      <w:r>
        <w:rPr>
          <w:noProof/>
        </w:rPr>
        <w:fldChar w:fldCharType="separate"/>
      </w:r>
      <w:r>
        <w:rPr>
          <w:noProof/>
        </w:rPr>
        <w:t>113</w:t>
      </w:r>
      <w:r>
        <w:rPr>
          <w:noProof/>
        </w:rPr>
        <w:fldChar w:fldCharType="end"/>
      </w:r>
    </w:p>
    <w:p w14:paraId="495149B2" w14:textId="2266B1AC" w:rsidR="00910500" w:rsidRDefault="00910500">
      <w:pPr>
        <w:pStyle w:val="TOC5"/>
        <w:rPr>
          <w:rFonts w:asciiTheme="minorHAnsi" w:eastAsiaTheme="minorEastAsia" w:hAnsiTheme="minorHAnsi" w:cstheme="minorBidi"/>
          <w:noProof/>
          <w:sz w:val="22"/>
          <w:szCs w:val="22"/>
          <w:lang w:eastAsia="en-GB"/>
        </w:rPr>
      </w:pPr>
      <w:r>
        <w:rPr>
          <w:noProof/>
        </w:rPr>
        <w:t>6.1.3.10.4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_Toc122025620 \h </w:instrText>
      </w:r>
      <w:r>
        <w:rPr>
          <w:noProof/>
        </w:rPr>
      </w:r>
      <w:r>
        <w:rPr>
          <w:noProof/>
        </w:rPr>
        <w:fldChar w:fldCharType="separate"/>
      </w:r>
      <w:r>
        <w:rPr>
          <w:noProof/>
        </w:rPr>
        <w:t>114</w:t>
      </w:r>
      <w:r>
        <w:rPr>
          <w:noProof/>
        </w:rPr>
        <w:fldChar w:fldCharType="end"/>
      </w:r>
    </w:p>
    <w:p w14:paraId="4E851240" w14:textId="0D1CC867" w:rsidR="00910500" w:rsidRDefault="00910500">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_Toc122025621 \h </w:instrText>
      </w:r>
      <w:r>
        <w:rPr>
          <w:noProof/>
        </w:rPr>
      </w:r>
      <w:r>
        <w:rPr>
          <w:noProof/>
        </w:rPr>
        <w:fldChar w:fldCharType="separate"/>
      </w:r>
      <w:r>
        <w:rPr>
          <w:noProof/>
        </w:rPr>
        <w:t>114</w:t>
      </w:r>
      <w:r>
        <w:rPr>
          <w:noProof/>
        </w:rPr>
        <w:fldChar w:fldCharType="end"/>
      </w:r>
    </w:p>
    <w:p w14:paraId="6219F0E6" w14:textId="40BDCE84" w:rsidR="00910500" w:rsidRDefault="00910500">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_Toc122025622 \h </w:instrText>
      </w:r>
      <w:r>
        <w:rPr>
          <w:noProof/>
        </w:rPr>
      </w:r>
      <w:r>
        <w:rPr>
          <w:noProof/>
        </w:rPr>
        <w:fldChar w:fldCharType="separate"/>
      </w:r>
      <w:r>
        <w:rPr>
          <w:noProof/>
        </w:rPr>
        <w:t>114</w:t>
      </w:r>
      <w:r>
        <w:rPr>
          <w:noProof/>
        </w:rPr>
        <w:fldChar w:fldCharType="end"/>
      </w:r>
    </w:p>
    <w:p w14:paraId="183B849E" w14:textId="28D67359" w:rsidR="00910500" w:rsidRDefault="00910500">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_Toc122025623 \h </w:instrText>
      </w:r>
      <w:r>
        <w:rPr>
          <w:noProof/>
        </w:rPr>
      </w:r>
      <w:r>
        <w:rPr>
          <w:noProof/>
        </w:rPr>
        <w:fldChar w:fldCharType="separate"/>
      </w:r>
      <w:r>
        <w:rPr>
          <w:noProof/>
        </w:rPr>
        <w:t>114</w:t>
      </w:r>
      <w:r>
        <w:rPr>
          <w:noProof/>
        </w:rPr>
        <w:fldChar w:fldCharType="end"/>
      </w:r>
    </w:p>
    <w:p w14:paraId="3E5B6BCD" w14:textId="384AD4B7" w:rsidR="00910500" w:rsidRDefault="00910500">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AMF Status Change Notification</w:t>
      </w:r>
      <w:r>
        <w:rPr>
          <w:noProof/>
        </w:rPr>
        <w:tab/>
      </w:r>
      <w:r>
        <w:rPr>
          <w:noProof/>
        </w:rPr>
        <w:fldChar w:fldCharType="begin" w:fldLock="1"/>
      </w:r>
      <w:r>
        <w:rPr>
          <w:noProof/>
        </w:rPr>
        <w:instrText xml:space="preserve"> PAGEREF _Toc122025624 \h </w:instrText>
      </w:r>
      <w:r>
        <w:rPr>
          <w:noProof/>
        </w:rPr>
      </w:r>
      <w:r>
        <w:rPr>
          <w:noProof/>
        </w:rPr>
        <w:fldChar w:fldCharType="separate"/>
      </w:r>
      <w:r>
        <w:rPr>
          <w:noProof/>
        </w:rPr>
        <w:t>115</w:t>
      </w:r>
      <w:r>
        <w:rPr>
          <w:noProof/>
        </w:rPr>
        <w:fldChar w:fldCharType="end"/>
      </w:r>
    </w:p>
    <w:p w14:paraId="54437F79" w14:textId="7EF65812" w:rsidR="00910500" w:rsidRDefault="00910500">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_Toc122025625 \h </w:instrText>
      </w:r>
      <w:r>
        <w:rPr>
          <w:noProof/>
        </w:rPr>
      </w:r>
      <w:r>
        <w:rPr>
          <w:noProof/>
        </w:rPr>
        <w:fldChar w:fldCharType="separate"/>
      </w:r>
      <w:r>
        <w:rPr>
          <w:noProof/>
        </w:rPr>
        <w:t>115</w:t>
      </w:r>
      <w:r>
        <w:rPr>
          <w:noProof/>
        </w:rPr>
        <w:fldChar w:fldCharType="end"/>
      </w:r>
    </w:p>
    <w:p w14:paraId="3C7E234B" w14:textId="4767B260" w:rsidR="00910500" w:rsidRDefault="00910500">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_Toc122025626 \h </w:instrText>
      </w:r>
      <w:r>
        <w:rPr>
          <w:noProof/>
        </w:rPr>
      </w:r>
      <w:r>
        <w:rPr>
          <w:noProof/>
        </w:rPr>
        <w:fldChar w:fldCharType="separate"/>
      </w:r>
      <w:r>
        <w:rPr>
          <w:noProof/>
        </w:rPr>
        <w:t>115</w:t>
      </w:r>
      <w:r>
        <w:rPr>
          <w:noProof/>
        </w:rPr>
        <w:fldChar w:fldCharType="end"/>
      </w:r>
    </w:p>
    <w:p w14:paraId="4E1CC205" w14:textId="43132617" w:rsidR="00910500" w:rsidRDefault="00910500">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_Toc122025627 \h </w:instrText>
      </w:r>
      <w:r>
        <w:rPr>
          <w:noProof/>
        </w:rPr>
      </w:r>
      <w:r>
        <w:rPr>
          <w:noProof/>
        </w:rPr>
        <w:fldChar w:fldCharType="separate"/>
      </w:r>
      <w:r>
        <w:rPr>
          <w:noProof/>
        </w:rPr>
        <w:t>115</w:t>
      </w:r>
      <w:r>
        <w:rPr>
          <w:noProof/>
        </w:rPr>
        <w:fldChar w:fldCharType="end"/>
      </w:r>
    </w:p>
    <w:p w14:paraId="404C287C" w14:textId="70736E82" w:rsidR="00910500" w:rsidRDefault="00910500">
      <w:pPr>
        <w:pStyle w:val="TOC6"/>
        <w:rPr>
          <w:rFonts w:asciiTheme="minorHAnsi" w:eastAsiaTheme="minorEastAsia" w:hAnsiTheme="minorHAnsi" w:cstheme="minorBidi"/>
          <w:noProof/>
          <w:sz w:val="22"/>
          <w:szCs w:val="22"/>
          <w:lang w:eastAsia="en-GB"/>
        </w:rPr>
      </w:pPr>
      <w:r>
        <w:rPr>
          <w:noProof/>
        </w:rPr>
        <w:t>6.1.5.</w:t>
      </w:r>
      <w:r>
        <w:rPr>
          <w:noProof/>
          <w:lang w:eastAsia="zh-CN"/>
        </w:rPr>
        <w:t>2</w:t>
      </w:r>
      <w:r>
        <w:rPr>
          <w:noProof/>
        </w:rPr>
        <w:t>.3.1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_Toc122025628 \h </w:instrText>
      </w:r>
      <w:r>
        <w:rPr>
          <w:noProof/>
        </w:rPr>
      </w:r>
      <w:r>
        <w:rPr>
          <w:noProof/>
        </w:rPr>
        <w:fldChar w:fldCharType="separate"/>
      </w:r>
      <w:r>
        <w:rPr>
          <w:noProof/>
        </w:rPr>
        <w:t>115</w:t>
      </w:r>
      <w:r>
        <w:rPr>
          <w:noProof/>
        </w:rPr>
        <w:fldChar w:fldCharType="end"/>
      </w:r>
    </w:p>
    <w:p w14:paraId="44BA01C0" w14:textId="1C48ED10" w:rsidR="00910500" w:rsidRDefault="00910500">
      <w:pPr>
        <w:pStyle w:val="TOC4"/>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Non UE N2 Information Notification</w:t>
      </w:r>
      <w:r>
        <w:rPr>
          <w:noProof/>
        </w:rPr>
        <w:tab/>
      </w:r>
      <w:r>
        <w:rPr>
          <w:noProof/>
        </w:rPr>
        <w:fldChar w:fldCharType="begin" w:fldLock="1"/>
      </w:r>
      <w:r>
        <w:rPr>
          <w:noProof/>
        </w:rPr>
        <w:instrText xml:space="preserve"> PAGEREF _Toc122025629 \h </w:instrText>
      </w:r>
      <w:r>
        <w:rPr>
          <w:noProof/>
        </w:rPr>
      </w:r>
      <w:r>
        <w:rPr>
          <w:noProof/>
        </w:rPr>
        <w:fldChar w:fldCharType="separate"/>
      </w:r>
      <w:r>
        <w:rPr>
          <w:noProof/>
        </w:rPr>
        <w:t>116</w:t>
      </w:r>
      <w:r>
        <w:rPr>
          <w:noProof/>
        </w:rPr>
        <w:fldChar w:fldCharType="end"/>
      </w:r>
    </w:p>
    <w:p w14:paraId="2EE20163" w14:textId="5FCF6C14" w:rsidR="00910500" w:rsidRDefault="00910500">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_Toc122025630 \h </w:instrText>
      </w:r>
      <w:r>
        <w:rPr>
          <w:noProof/>
        </w:rPr>
      </w:r>
      <w:r>
        <w:rPr>
          <w:noProof/>
        </w:rPr>
        <w:fldChar w:fldCharType="separate"/>
      </w:r>
      <w:r>
        <w:rPr>
          <w:noProof/>
        </w:rPr>
        <w:t>116</w:t>
      </w:r>
      <w:r>
        <w:rPr>
          <w:noProof/>
        </w:rPr>
        <w:fldChar w:fldCharType="end"/>
      </w:r>
    </w:p>
    <w:p w14:paraId="2F5BF640" w14:textId="3228267F" w:rsidR="00910500" w:rsidRDefault="00910500">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_Toc122025631 \h </w:instrText>
      </w:r>
      <w:r>
        <w:rPr>
          <w:noProof/>
        </w:rPr>
      </w:r>
      <w:r>
        <w:rPr>
          <w:noProof/>
        </w:rPr>
        <w:fldChar w:fldCharType="separate"/>
      </w:r>
      <w:r>
        <w:rPr>
          <w:noProof/>
        </w:rPr>
        <w:t>116</w:t>
      </w:r>
      <w:r>
        <w:rPr>
          <w:noProof/>
        </w:rPr>
        <w:fldChar w:fldCharType="end"/>
      </w:r>
    </w:p>
    <w:p w14:paraId="7602D36F" w14:textId="6532A73A" w:rsidR="00910500" w:rsidRDefault="00910500">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_Toc122025632 \h </w:instrText>
      </w:r>
      <w:r>
        <w:rPr>
          <w:noProof/>
        </w:rPr>
      </w:r>
      <w:r>
        <w:rPr>
          <w:noProof/>
        </w:rPr>
        <w:fldChar w:fldCharType="separate"/>
      </w:r>
      <w:r>
        <w:rPr>
          <w:noProof/>
        </w:rPr>
        <w:t>117</w:t>
      </w:r>
      <w:r>
        <w:rPr>
          <w:noProof/>
        </w:rPr>
        <w:fldChar w:fldCharType="end"/>
      </w:r>
    </w:p>
    <w:p w14:paraId="65762F86" w14:textId="007D9A19" w:rsidR="00910500" w:rsidRDefault="00910500">
      <w:pPr>
        <w:pStyle w:val="TOC6"/>
        <w:rPr>
          <w:rFonts w:asciiTheme="minorHAnsi" w:eastAsiaTheme="minorEastAsia" w:hAnsiTheme="minorHAnsi" w:cstheme="minorBidi"/>
          <w:noProof/>
          <w:sz w:val="22"/>
          <w:szCs w:val="22"/>
          <w:lang w:eastAsia="en-GB"/>
        </w:rPr>
      </w:pPr>
      <w:r>
        <w:rPr>
          <w:noProof/>
        </w:rPr>
        <w:t>6.1.5.</w:t>
      </w:r>
      <w:r>
        <w:rPr>
          <w:noProof/>
          <w:lang w:eastAsia="zh-CN"/>
        </w:rPr>
        <w:t>3</w:t>
      </w:r>
      <w:r>
        <w:rPr>
          <w:noProof/>
        </w:rPr>
        <w:t>.3.1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_Toc122025633 \h </w:instrText>
      </w:r>
      <w:r>
        <w:rPr>
          <w:noProof/>
        </w:rPr>
      </w:r>
      <w:r>
        <w:rPr>
          <w:noProof/>
        </w:rPr>
        <w:fldChar w:fldCharType="separate"/>
      </w:r>
      <w:r>
        <w:rPr>
          <w:noProof/>
        </w:rPr>
        <w:t>117</w:t>
      </w:r>
      <w:r>
        <w:rPr>
          <w:noProof/>
        </w:rPr>
        <w:fldChar w:fldCharType="end"/>
      </w:r>
    </w:p>
    <w:p w14:paraId="020A1E98" w14:textId="34212FF9" w:rsidR="00910500" w:rsidRDefault="00910500">
      <w:pPr>
        <w:pStyle w:val="TOC4"/>
        <w:rPr>
          <w:rFonts w:asciiTheme="minorHAnsi" w:eastAsiaTheme="minorEastAsia" w:hAnsiTheme="minorHAnsi" w:cstheme="minorBidi"/>
          <w:noProof/>
          <w:sz w:val="22"/>
          <w:szCs w:val="22"/>
          <w:lang w:eastAsia="en-GB"/>
        </w:rPr>
      </w:pPr>
      <w:r>
        <w:rPr>
          <w:noProof/>
        </w:rPr>
        <w:t>6.1.5.4</w:t>
      </w:r>
      <w:r>
        <w:rPr>
          <w:rFonts w:asciiTheme="minorHAnsi" w:eastAsiaTheme="minorEastAsia" w:hAnsiTheme="minorHAnsi" w:cstheme="minorBidi"/>
          <w:noProof/>
          <w:sz w:val="22"/>
          <w:szCs w:val="22"/>
          <w:lang w:eastAsia="en-GB"/>
        </w:rPr>
        <w:tab/>
      </w:r>
      <w:r>
        <w:rPr>
          <w:noProof/>
        </w:rPr>
        <w:t>N1 Message Notification</w:t>
      </w:r>
      <w:r>
        <w:rPr>
          <w:noProof/>
        </w:rPr>
        <w:tab/>
      </w:r>
      <w:r>
        <w:rPr>
          <w:noProof/>
        </w:rPr>
        <w:fldChar w:fldCharType="begin" w:fldLock="1"/>
      </w:r>
      <w:r>
        <w:rPr>
          <w:noProof/>
        </w:rPr>
        <w:instrText xml:space="preserve"> PAGEREF _Toc122025634 \h </w:instrText>
      </w:r>
      <w:r>
        <w:rPr>
          <w:noProof/>
        </w:rPr>
      </w:r>
      <w:r>
        <w:rPr>
          <w:noProof/>
        </w:rPr>
        <w:fldChar w:fldCharType="separate"/>
      </w:r>
      <w:r>
        <w:rPr>
          <w:noProof/>
        </w:rPr>
        <w:t>118</w:t>
      </w:r>
      <w:r>
        <w:rPr>
          <w:noProof/>
        </w:rPr>
        <w:fldChar w:fldCharType="end"/>
      </w:r>
    </w:p>
    <w:p w14:paraId="59446ACF" w14:textId="60CA3382" w:rsidR="00910500" w:rsidRDefault="00910500">
      <w:pPr>
        <w:pStyle w:val="TOC5"/>
        <w:rPr>
          <w:rFonts w:asciiTheme="minorHAnsi" w:eastAsiaTheme="minorEastAsia" w:hAnsiTheme="minorHAnsi" w:cstheme="minorBidi"/>
          <w:noProof/>
          <w:sz w:val="22"/>
          <w:szCs w:val="22"/>
          <w:lang w:eastAsia="en-GB"/>
        </w:rPr>
      </w:pPr>
      <w:r>
        <w:rPr>
          <w:noProof/>
        </w:rPr>
        <w:t>6.1.5.4.1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_Toc122025635 \h </w:instrText>
      </w:r>
      <w:r>
        <w:rPr>
          <w:noProof/>
        </w:rPr>
      </w:r>
      <w:r>
        <w:rPr>
          <w:noProof/>
        </w:rPr>
        <w:fldChar w:fldCharType="separate"/>
      </w:r>
      <w:r>
        <w:rPr>
          <w:noProof/>
        </w:rPr>
        <w:t>118</w:t>
      </w:r>
      <w:r>
        <w:rPr>
          <w:noProof/>
        </w:rPr>
        <w:fldChar w:fldCharType="end"/>
      </w:r>
    </w:p>
    <w:p w14:paraId="30C26CE1" w14:textId="1FEB815E" w:rsidR="00910500" w:rsidRDefault="00910500">
      <w:pPr>
        <w:pStyle w:val="TOC5"/>
        <w:rPr>
          <w:rFonts w:asciiTheme="minorHAnsi" w:eastAsiaTheme="minorEastAsia" w:hAnsiTheme="minorHAnsi" w:cstheme="minorBidi"/>
          <w:noProof/>
          <w:sz w:val="22"/>
          <w:szCs w:val="22"/>
          <w:lang w:eastAsia="en-GB"/>
        </w:rPr>
      </w:pPr>
      <w:r>
        <w:rPr>
          <w:noProof/>
        </w:rPr>
        <w:t>6.1.5.4.2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_Toc122025636 \h </w:instrText>
      </w:r>
      <w:r>
        <w:rPr>
          <w:noProof/>
        </w:rPr>
      </w:r>
      <w:r>
        <w:rPr>
          <w:noProof/>
        </w:rPr>
        <w:fldChar w:fldCharType="separate"/>
      </w:r>
      <w:r>
        <w:rPr>
          <w:noProof/>
        </w:rPr>
        <w:t>118</w:t>
      </w:r>
      <w:r>
        <w:rPr>
          <w:noProof/>
        </w:rPr>
        <w:fldChar w:fldCharType="end"/>
      </w:r>
    </w:p>
    <w:p w14:paraId="2DD7D0E0" w14:textId="0DA75A15" w:rsidR="00910500" w:rsidRDefault="00910500">
      <w:pPr>
        <w:pStyle w:val="TOC5"/>
        <w:rPr>
          <w:rFonts w:asciiTheme="minorHAnsi" w:eastAsiaTheme="minorEastAsia" w:hAnsiTheme="minorHAnsi" w:cstheme="minorBidi"/>
          <w:noProof/>
          <w:sz w:val="22"/>
          <w:szCs w:val="22"/>
          <w:lang w:eastAsia="en-GB"/>
        </w:rPr>
      </w:pPr>
      <w:r>
        <w:rPr>
          <w:noProof/>
        </w:rPr>
        <w:t>6.1.5.4.3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_Toc122025637 \h </w:instrText>
      </w:r>
      <w:r>
        <w:rPr>
          <w:noProof/>
        </w:rPr>
      </w:r>
      <w:r>
        <w:rPr>
          <w:noProof/>
        </w:rPr>
        <w:fldChar w:fldCharType="separate"/>
      </w:r>
      <w:r>
        <w:rPr>
          <w:noProof/>
        </w:rPr>
        <w:t>118</w:t>
      </w:r>
      <w:r>
        <w:rPr>
          <w:noProof/>
        </w:rPr>
        <w:fldChar w:fldCharType="end"/>
      </w:r>
    </w:p>
    <w:p w14:paraId="4B74F2BF" w14:textId="0E8BD6EE" w:rsidR="00910500" w:rsidRDefault="00910500">
      <w:pPr>
        <w:pStyle w:val="TOC6"/>
        <w:rPr>
          <w:rFonts w:asciiTheme="minorHAnsi" w:eastAsiaTheme="minorEastAsia" w:hAnsiTheme="minorHAnsi" w:cstheme="minorBidi"/>
          <w:noProof/>
          <w:sz w:val="22"/>
          <w:szCs w:val="22"/>
          <w:lang w:eastAsia="en-GB"/>
        </w:rPr>
      </w:pPr>
      <w:r>
        <w:rPr>
          <w:noProof/>
        </w:rPr>
        <w:t>6.1.5.4.3.1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_Toc122025638 \h </w:instrText>
      </w:r>
      <w:r>
        <w:rPr>
          <w:noProof/>
        </w:rPr>
      </w:r>
      <w:r>
        <w:rPr>
          <w:noProof/>
        </w:rPr>
        <w:fldChar w:fldCharType="separate"/>
      </w:r>
      <w:r>
        <w:rPr>
          <w:noProof/>
        </w:rPr>
        <w:t>118</w:t>
      </w:r>
      <w:r>
        <w:rPr>
          <w:noProof/>
        </w:rPr>
        <w:fldChar w:fldCharType="end"/>
      </w:r>
    </w:p>
    <w:p w14:paraId="60916D44" w14:textId="1629AD7C" w:rsidR="00910500" w:rsidRDefault="00910500">
      <w:pPr>
        <w:pStyle w:val="TOC4"/>
        <w:rPr>
          <w:rFonts w:asciiTheme="minorHAnsi" w:eastAsiaTheme="minorEastAsia" w:hAnsiTheme="minorHAnsi" w:cstheme="minorBidi"/>
          <w:noProof/>
          <w:sz w:val="22"/>
          <w:szCs w:val="22"/>
          <w:lang w:eastAsia="en-GB"/>
        </w:rPr>
      </w:pPr>
      <w:r>
        <w:rPr>
          <w:noProof/>
        </w:rPr>
        <w:t>6.1.5.5</w:t>
      </w:r>
      <w:r>
        <w:rPr>
          <w:rFonts w:asciiTheme="minorHAnsi" w:eastAsiaTheme="minorEastAsia" w:hAnsiTheme="minorHAnsi" w:cstheme="minorBidi"/>
          <w:noProof/>
          <w:sz w:val="22"/>
          <w:szCs w:val="22"/>
          <w:lang w:eastAsia="en-GB"/>
        </w:rPr>
        <w:tab/>
      </w:r>
      <w:r>
        <w:rPr>
          <w:noProof/>
        </w:rPr>
        <w:t>UE Specific N2 Information Notification</w:t>
      </w:r>
      <w:r>
        <w:rPr>
          <w:noProof/>
        </w:rPr>
        <w:tab/>
      </w:r>
      <w:r>
        <w:rPr>
          <w:noProof/>
        </w:rPr>
        <w:fldChar w:fldCharType="begin" w:fldLock="1"/>
      </w:r>
      <w:r>
        <w:rPr>
          <w:noProof/>
        </w:rPr>
        <w:instrText xml:space="preserve"> PAGEREF _Toc122025639 \h </w:instrText>
      </w:r>
      <w:r>
        <w:rPr>
          <w:noProof/>
        </w:rPr>
      </w:r>
      <w:r>
        <w:rPr>
          <w:noProof/>
        </w:rPr>
        <w:fldChar w:fldCharType="separate"/>
      </w:r>
      <w:r>
        <w:rPr>
          <w:noProof/>
        </w:rPr>
        <w:t>119</w:t>
      </w:r>
      <w:r>
        <w:rPr>
          <w:noProof/>
        </w:rPr>
        <w:fldChar w:fldCharType="end"/>
      </w:r>
    </w:p>
    <w:p w14:paraId="4619A86A" w14:textId="5B317DE7" w:rsidR="00910500" w:rsidRDefault="00910500">
      <w:pPr>
        <w:pStyle w:val="TOC5"/>
        <w:rPr>
          <w:rFonts w:asciiTheme="minorHAnsi" w:eastAsiaTheme="minorEastAsia" w:hAnsiTheme="minorHAnsi" w:cstheme="minorBidi"/>
          <w:noProof/>
          <w:sz w:val="22"/>
          <w:szCs w:val="22"/>
          <w:lang w:eastAsia="en-GB"/>
        </w:rPr>
      </w:pPr>
      <w:r>
        <w:rPr>
          <w:noProof/>
        </w:rPr>
        <w:t>6.1.5.5.1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_Toc122025640 \h </w:instrText>
      </w:r>
      <w:r>
        <w:rPr>
          <w:noProof/>
        </w:rPr>
      </w:r>
      <w:r>
        <w:rPr>
          <w:noProof/>
        </w:rPr>
        <w:fldChar w:fldCharType="separate"/>
      </w:r>
      <w:r>
        <w:rPr>
          <w:noProof/>
        </w:rPr>
        <w:t>119</w:t>
      </w:r>
      <w:r>
        <w:rPr>
          <w:noProof/>
        </w:rPr>
        <w:fldChar w:fldCharType="end"/>
      </w:r>
    </w:p>
    <w:p w14:paraId="615EB4C3" w14:textId="1FF9CE3A" w:rsidR="00910500" w:rsidRDefault="00910500">
      <w:pPr>
        <w:pStyle w:val="TOC5"/>
        <w:rPr>
          <w:rFonts w:asciiTheme="minorHAnsi" w:eastAsiaTheme="minorEastAsia" w:hAnsiTheme="minorHAnsi" w:cstheme="minorBidi"/>
          <w:noProof/>
          <w:sz w:val="22"/>
          <w:szCs w:val="22"/>
          <w:lang w:eastAsia="en-GB"/>
        </w:rPr>
      </w:pPr>
      <w:r>
        <w:rPr>
          <w:noProof/>
        </w:rPr>
        <w:lastRenderedPageBreak/>
        <w:t>6.1.5.5.2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_Toc122025641 \h </w:instrText>
      </w:r>
      <w:r>
        <w:rPr>
          <w:noProof/>
        </w:rPr>
      </w:r>
      <w:r>
        <w:rPr>
          <w:noProof/>
        </w:rPr>
        <w:fldChar w:fldCharType="separate"/>
      </w:r>
      <w:r>
        <w:rPr>
          <w:noProof/>
        </w:rPr>
        <w:t>119</w:t>
      </w:r>
      <w:r>
        <w:rPr>
          <w:noProof/>
        </w:rPr>
        <w:fldChar w:fldCharType="end"/>
      </w:r>
    </w:p>
    <w:p w14:paraId="094976E8" w14:textId="1C0B0A9F" w:rsidR="00910500" w:rsidRDefault="00910500">
      <w:pPr>
        <w:pStyle w:val="TOC5"/>
        <w:rPr>
          <w:rFonts w:asciiTheme="minorHAnsi" w:eastAsiaTheme="minorEastAsia" w:hAnsiTheme="minorHAnsi" w:cstheme="minorBidi"/>
          <w:noProof/>
          <w:sz w:val="22"/>
          <w:szCs w:val="22"/>
          <w:lang w:eastAsia="en-GB"/>
        </w:rPr>
      </w:pPr>
      <w:r>
        <w:rPr>
          <w:noProof/>
        </w:rPr>
        <w:t>6.1.5.5.3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_Toc122025642 \h </w:instrText>
      </w:r>
      <w:r>
        <w:rPr>
          <w:noProof/>
        </w:rPr>
      </w:r>
      <w:r>
        <w:rPr>
          <w:noProof/>
        </w:rPr>
        <w:fldChar w:fldCharType="separate"/>
      </w:r>
      <w:r>
        <w:rPr>
          <w:noProof/>
        </w:rPr>
        <w:t>120</w:t>
      </w:r>
      <w:r>
        <w:rPr>
          <w:noProof/>
        </w:rPr>
        <w:fldChar w:fldCharType="end"/>
      </w:r>
    </w:p>
    <w:p w14:paraId="6263627E" w14:textId="342E1ADE" w:rsidR="00910500" w:rsidRDefault="00910500">
      <w:pPr>
        <w:pStyle w:val="TOC6"/>
        <w:rPr>
          <w:rFonts w:asciiTheme="minorHAnsi" w:eastAsiaTheme="minorEastAsia" w:hAnsiTheme="minorHAnsi" w:cstheme="minorBidi"/>
          <w:noProof/>
          <w:sz w:val="22"/>
          <w:szCs w:val="22"/>
          <w:lang w:eastAsia="en-GB"/>
        </w:rPr>
      </w:pPr>
      <w:r>
        <w:rPr>
          <w:noProof/>
        </w:rPr>
        <w:t>6.1.5.5.3.1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_Toc122025643 \h </w:instrText>
      </w:r>
      <w:r>
        <w:rPr>
          <w:noProof/>
        </w:rPr>
      </w:r>
      <w:r>
        <w:rPr>
          <w:noProof/>
        </w:rPr>
        <w:fldChar w:fldCharType="separate"/>
      </w:r>
      <w:r>
        <w:rPr>
          <w:noProof/>
        </w:rPr>
        <w:t>120</w:t>
      </w:r>
      <w:r>
        <w:rPr>
          <w:noProof/>
        </w:rPr>
        <w:fldChar w:fldCharType="end"/>
      </w:r>
    </w:p>
    <w:p w14:paraId="19C66F2A" w14:textId="7CBEC6DF" w:rsidR="00910500" w:rsidRDefault="00910500">
      <w:pPr>
        <w:pStyle w:val="TOC4"/>
        <w:rPr>
          <w:rFonts w:asciiTheme="minorHAnsi" w:eastAsiaTheme="minorEastAsia" w:hAnsiTheme="minorHAnsi" w:cstheme="minorBidi"/>
          <w:noProof/>
          <w:sz w:val="22"/>
          <w:szCs w:val="22"/>
          <w:lang w:eastAsia="en-GB"/>
        </w:rPr>
      </w:pPr>
      <w:r>
        <w:rPr>
          <w:noProof/>
        </w:rPr>
        <w:t>6.1.5.6</w:t>
      </w:r>
      <w:r>
        <w:rPr>
          <w:rFonts w:asciiTheme="minorHAnsi" w:eastAsiaTheme="minorEastAsia" w:hAnsiTheme="minorHAnsi" w:cstheme="minorBidi"/>
          <w:noProof/>
          <w:sz w:val="22"/>
          <w:szCs w:val="22"/>
          <w:lang w:eastAsia="en-GB"/>
        </w:rPr>
        <w:tab/>
      </w:r>
      <w:r>
        <w:rPr>
          <w:noProof/>
        </w:rPr>
        <w:t>N1N2 Transfer Failure Notification</w:t>
      </w:r>
      <w:r>
        <w:rPr>
          <w:noProof/>
        </w:rPr>
        <w:tab/>
      </w:r>
      <w:r>
        <w:rPr>
          <w:noProof/>
        </w:rPr>
        <w:fldChar w:fldCharType="begin" w:fldLock="1"/>
      </w:r>
      <w:r>
        <w:rPr>
          <w:noProof/>
        </w:rPr>
        <w:instrText xml:space="preserve"> PAGEREF _Toc122025644 \h </w:instrText>
      </w:r>
      <w:r>
        <w:rPr>
          <w:noProof/>
        </w:rPr>
      </w:r>
      <w:r>
        <w:rPr>
          <w:noProof/>
        </w:rPr>
        <w:fldChar w:fldCharType="separate"/>
      </w:r>
      <w:r>
        <w:rPr>
          <w:noProof/>
        </w:rPr>
        <w:t>121</w:t>
      </w:r>
      <w:r>
        <w:rPr>
          <w:noProof/>
        </w:rPr>
        <w:fldChar w:fldCharType="end"/>
      </w:r>
    </w:p>
    <w:p w14:paraId="6CA36D9B" w14:textId="02B0392E" w:rsidR="00910500" w:rsidRDefault="00910500">
      <w:pPr>
        <w:pStyle w:val="TOC5"/>
        <w:rPr>
          <w:rFonts w:asciiTheme="minorHAnsi" w:eastAsiaTheme="minorEastAsia" w:hAnsiTheme="minorHAnsi" w:cstheme="minorBidi"/>
          <w:noProof/>
          <w:sz w:val="22"/>
          <w:szCs w:val="22"/>
          <w:lang w:eastAsia="en-GB"/>
        </w:rPr>
      </w:pPr>
      <w:r>
        <w:rPr>
          <w:noProof/>
        </w:rPr>
        <w:t>6.1.5.6.1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_Toc122025645 \h </w:instrText>
      </w:r>
      <w:r>
        <w:rPr>
          <w:noProof/>
        </w:rPr>
      </w:r>
      <w:r>
        <w:rPr>
          <w:noProof/>
        </w:rPr>
        <w:fldChar w:fldCharType="separate"/>
      </w:r>
      <w:r>
        <w:rPr>
          <w:noProof/>
        </w:rPr>
        <w:t>121</w:t>
      </w:r>
      <w:r>
        <w:rPr>
          <w:noProof/>
        </w:rPr>
        <w:fldChar w:fldCharType="end"/>
      </w:r>
    </w:p>
    <w:p w14:paraId="54B0BADC" w14:textId="756953C8" w:rsidR="00910500" w:rsidRDefault="00910500">
      <w:pPr>
        <w:pStyle w:val="TOC5"/>
        <w:rPr>
          <w:rFonts w:asciiTheme="minorHAnsi" w:eastAsiaTheme="minorEastAsia" w:hAnsiTheme="minorHAnsi" w:cstheme="minorBidi"/>
          <w:noProof/>
          <w:sz w:val="22"/>
          <w:szCs w:val="22"/>
          <w:lang w:eastAsia="en-GB"/>
        </w:rPr>
      </w:pPr>
      <w:r>
        <w:rPr>
          <w:noProof/>
        </w:rPr>
        <w:t>6.1.5.6.2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_Toc122025646 \h </w:instrText>
      </w:r>
      <w:r>
        <w:rPr>
          <w:noProof/>
        </w:rPr>
      </w:r>
      <w:r>
        <w:rPr>
          <w:noProof/>
        </w:rPr>
        <w:fldChar w:fldCharType="separate"/>
      </w:r>
      <w:r>
        <w:rPr>
          <w:noProof/>
        </w:rPr>
        <w:t>121</w:t>
      </w:r>
      <w:r>
        <w:rPr>
          <w:noProof/>
        </w:rPr>
        <w:fldChar w:fldCharType="end"/>
      </w:r>
    </w:p>
    <w:p w14:paraId="1AFD64F6" w14:textId="7EB3ECC2" w:rsidR="00910500" w:rsidRDefault="00910500">
      <w:pPr>
        <w:pStyle w:val="TOC5"/>
        <w:rPr>
          <w:rFonts w:asciiTheme="minorHAnsi" w:eastAsiaTheme="minorEastAsia" w:hAnsiTheme="minorHAnsi" w:cstheme="minorBidi"/>
          <w:noProof/>
          <w:sz w:val="22"/>
          <w:szCs w:val="22"/>
          <w:lang w:eastAsia="en-GB"/>
        </w:rPr>
      </w:pPr>
      <w:r>
        <w:rPr>
          <w:noProof/>
        </w:rPr>
        <w:t>6.1.5.6.3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_Toc122025647 \h </w:instrText>
      </w:r>
      <w:r>
        <w:rPr>
          <w:noProof/>
        </w:rPr>
      </w:r>
      <w:r>
        <w:rPr>
          <w:noProof/>
        </w:rPr>
        <w:fldChar w:fldCharType="separate"/>
      </w:r>
      <w:r>
        <w:rPr>
          <w:noProof/>
        </w:rPr>
        <w:t>121</w:t>
      </w:r>
      <w:r>
        <w:rPr>
          <w:noProof/>
        </w:rPr>
        <w:fldChar w:fldCharType="end"/>
      </w:r>
    </w:p>
    <w:p w14:paraId="0616FF72" w14:textId="625F9DBC" w:rsidR="00910500" w:rsidRDefault="00910500">
      <w:pPr>
        <w:pStyle w:val="TOC6"/>
        <w:rPr>
          <w:rFonts w:asciiTheme="minorHAnsi" w:eastAsiaTheme="minorEastAsia" w:hAnsiTheme="minorHAnsi" w:cstheme="minorBidi"/>
          <w:noProof/>
          <w:sz w:val="22"/>
          <w:szCs w:val="22"/>
          <w:lang w:eastAsia="en-GB"/>
        </w:rPr>
      </w:pPr>
      <w:r>
        <w:rPr>
          <w:noProof/>
        </w:rPr>
        <w:t>6.1.5.6.3.1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_Toc122025648 \h </w:instrText>
      </w:r>
      <w:r>
        <w:rPr>
          <w:noProof/>
        </w:rPr>
      </w:r>
      <w:r>
        <w:rPr>
          <w:noProof/>
        </w:rPr>
        <w:fldChar w:fldCharType="separate"/>
      </w:r>
      <w:r>
        <w:rPr>
          <w:noProof/>
        </w:rPr>
        <w:t>121</w:t>
      </w:r>
      <w:r>
        <w:rPr>
          <w:noProof/>
        </w:rPr>
        <w:fldChar w:fldCharType="end"/>
      </w:r>
    </w:p>
    <w:p w14:paraId="3B52763B" w14:textId="2B437734" w:rsidR="00910500" w:rsidRDefault="00910500">
      <w:pPr>
        <w:pStyle w:val="TOC4"/>
        <w:rPr>
          <w:rFonts w:asciiTheme="minorHAnsi" w:eastAsiaTheme="minorEastAsia" w:hAnsiTheme="minorHAnsi" w:cstheme="minorBidi"/>
          <w:noProof/>
          <w:sz w:val="22"/>
          <w:szCs w:val="22"/>
          <w:lang w:eastAsia="en-GB"/>
        </w:rPr>
      </w:pPr>
      <w:r>
        <w:rPr>
          <w:noProof/>
        </w:rPr>
        <w:t>6.1.5.7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_Toc122025649 \h </w:instrText>
      </w:r>
      <w:r>
        <w:rPr>
          <w:noProof/>
        </w:rPr>
      </w:r>
      <w:r>
        <w:rPr>
          <w:noProof/>
        </w:rPr>
        <w:fldChar w:fldCharType="separate"/>
      </w:r>
      <w:r>
        <w:rPr>
          <w:noProof/>
        </w:rPr>
        <w:t>122</w:t>
      </w:r>
      <w:r>
        <w:rPr>
          <w:noProof/>
        </w:rPr>
        <w:fldChar w:fldCharType="end"/>
      </w:r>
    </w:p>
    <w:p w14:paraId="658E89A7" w14:textId="664754DD" w:rsidR="00910500" w:rsidRDefault="00910500">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_Toc122025650 \h </w:instrText>
      </w:r>
      <w:r>
        <w:rPr>
          <w:noProof/>
        </w:rPr>
      </w:r>
      <w:r>
        <w:rPr>
          <w:noProof/>
        </w:rPr>
        <w:fldChar w:fldCharType="separate"/>
      </w:r>
      <w:r>
        <w:rPr>
          <w:noProof/>
        </w:rPr>
        <w:t>122</w:t>
      </w:r>
      <w:r>
        <w:rPr>
          <w:noProof/>
        </w:rPr>
        <w:fldChar w:fldCharType="end"/>
      </w:r>
    </w:p>
    <w:p w14:paraId="2843ABCE" w14:textId="011B60D2" w:rsidR="00910500" w:rsidRDefault="00910500">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_Toc122025651 \h </w:instrText>
      </w:r>
      <w:r>
        <w:rPr>
          <w:noProof/>
        </w:rPr>
      </w:r>
      <w:r>
        <w:rPr>
          <w:noProof/>
        </w:rPr>
        <w:fldChar w:fldCharType="separate"/>
      </w:r>
      <w:r>
        <w:rPr>
          <w:noProof/>
        </w:rPr>
        <w:t>122</w:t>
      </w:r>
      <w:r>
        <w:rPr>
          <w:noProof/>
        </w:rPr>
        <w:fldChar w:fldCharType="end"/>
      </w:r>
    </w:p>
    <w:p w14:paraId="4722B309" w14:textId="53EDC829" w:rsidR="00910500" w:rsidRDefault="00910500">
      <w:pPr>
        <w:pStyle w:val="TOC4"/>
        <w:rPr>
          <w:rFonts w:asciiTheme="minorHAnsi" w:eastAsiaTheme="minorEastAsia" w:hAnsiTheme="minorHAnsi" w:cstheme="minorBidi"/>
          <w:noProof/>
          <w:sz w:val="22"/>
          <w:szCs w:val="22"/>
          <w:lang w:eastAsia="en-GB"/>
        </w:rPr>
      </w:pPr>
      <w:r w:rsidRPr="00EF397D">
        <w:rPr>
          <w:noProof/>
          <w:lang w:val="en-US"/>
        </w:rPr>
        <w:t>6.1.6.2</w:t>
      </w:r>
      <w:r>
        <w:rPr>
          <w:rFonts w:asciiTheme="minorHAnsi" w:eastAsiaTheme="minorEastAsia" w:hAnsiTheme="minorHAnsi" w:cstheme="minorBidi"/>
          <w:noProof/>
          <w:sz w:val="22"/>
          <w:szCs w:val="22"/>
          <w:lang w:eastAsia="en-GB"/>
        </w:rPr>
        <w:tab/>
      </w:r>
      <w:r w:rsidRPr="00EF397D">
        <w:rPr>
          <w:noProof/>
          <w:lang w:val="en-US"/>
        </w:rPr>
        <w:t>Structured data types</w:t>
      </w:r>
      <w:r>
        <w:rPr>
          <w:noProof/>
        </w:rPr>
        <w:tab/>
      </w:r>
      <w:r>
        <w:rPr>
          <w:noProof/>
        </w:rPr>
        <w:fldChar w:fldCharType="begin" w:fldLock="1"/>
      </w:r>
      <w:r>
        <w:rPr>
          <w:noProof/>
        </w:rPr>
        <w:instrText xml:space="preserve"> PAGEREF _Toc122025652 \h </w:instrText>
      </w:r>
      <w:r>
        <w:rPr>
          <w:noProof/>
        </w:rPr>
      </w:r>
      <w:r>
        <w:rPr>
          <w:noProof/>
        </w:rPr>
        <w:fldChar w:fldCharType="separate"/>
      </w:r>
      <w:r>
        <w:rPr>
          <w:noProof/>
        </w:rPr>
        <w:t>129</w:t>
      </w:r>
      <w:r>
        <w:rPr>
          <w:noProof/>
        </w:rPr>
        <w:fldChar w:fldCharType="end"/>
      </w:r>
    </w:p>
    <w:p w14:paraId="193B38C3" w14:textId="1169CA8C" w:rsidR="00910500" w:rsidRDefault="00910500">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_Toc122025653 \h </w:instrText>
      </w:r>
      <w:r>
        <w:rPr>
          <w:noProof/>
        </w:rPr>
      </w:r>
      <w:r>
        <w:rPr>
          <w:noProof/>
        </w:rPr>
        <w:fldChar w:fldCharType="separate"/>
      </w:r>
      <w:r>
        <w:rPr>
          <w:noProof/>
        </w:rPr>
        <w:t>129</w:t>
      </w:r>
      <w:r>
        <w:rPr>
          <w:noProof/>
        </w:rPr>
        <w:fldChar w:fldCharType="end"/>
      </w:r>
    </w:p>
    <w:p w14:paraId="0FFD582D" w14:textId="30211196" w:rsidR="00910500" w:rsidRDefault="00910500">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_Toc122025654 \h </w:instrText>
      </w:r>
      <w:r>
        <w:rPr>
          <w:noProof/>
        </w:rPr>
      </w:r>
      <w:r>
        <w:rPr>
          <w:noProof/>
        </w:rPr>
        <w:fldChar w:fldCharType="separate"/>
      </w:r>
      <w:r>
        <w:rPr>
          <w:noProof/>
        </w:rPr>
        <w:t>129</w:t>
      </w:r>
      <w:r>
        <w:rPr>
          <w:noProof/>
        </w:rPr>
        <w:fldChar w:fldCharType="end"/>
      </w:r>
    </w:p>
    <w:p w14:paraId="052C66D5" w14:textId="05542666" w:rsidR="00910500" w:rsidRDefault="00910500">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_Toc122025655 \h </w:instrText>
      </w:r>
      <w:r>
        <w:rPr>
          <w:noProof/>
        </w:rPr>
      </w:r>
      <w:r>
        <w:rPr>
          <w:noProof/>
        </w:rPr>
        <w:fldChar w:fldCharType="separate"/>
      </w:r>
      <w:r>
        <w:rPr>
          <w:noProof/>
        </w:rPr>
        <w:t>130</w:t>
      </w:r>
      <w:r>
        <w:rPr>
          <w:noProof/>
        </w:rPr>
        <w:fldChar w:fldCharType="end"/>
      </w:r>
    </w:p>
    <w:p w14:paraId="13719A80" w14:textId="662D5C85" w:rsidR="00910500" w:rsidRDefault="00910500">
      <w:pPr>
        <w:pStyle w:val="TOC5"/>
        <w:rPr>
          <w:rFonts w:asciiTheme="minorHAnsi" w:eastAsiaTheme="minorEastAsia" w:hAnsiTheme="minorHAnsi" w:cstheme="minorBidi"/>
          <w:noProof/>
          <w:sz w:val="22"/>
          <w:szCs w:val="22"/>
          <w:lang w:eastAsia="en-GB"/>
        </w:rPr>
      </w:pPr>
      <w:r>
        <w:rPr>
          <w:noProof/>
        </w:rPr>
        <w:t>6.1.6.2.</w:t>
      </w:r>
      <w:r>
        <w:rPr>
          <w:noProof/>
          <w:lang w:eastAsia="zh-CN"/>
        </w:rPr>
        <w:t>4</w:t>
      </w:r>
      <w:r>
        <w:rPr>
          <w:rFonts w:asciiTheme="minorHAnsi" w:eastAsiaTheme="minorEastAsia" w:hAnsiTheme="minorHAnsi" w:cstheme="minorBidi"/>
          <w:noProof/>
          <w:sz w:val="22"/>
          <w:szCs w:val="22"/>
          <w:lang w:eastAsia="en-GB"/>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_Toc122025656 \h </w:instrText>
      </w:r>
      <w:r>
        <w:rPr>
          <w:noProof/>
        </w:rPr>
      </w:r>
      <w:r>
        <w:rPr>
          <w:noProof/>
        </w:rPr>
        <w:fldChar w:fldCharType="separate"/>
      </w:r>
      <w:r>
        <w:rPr>
          <w:noProof/>
        </w:rPr>
        <w:t>130</w:t>
      </w:r>
      <w:r>
        <w:rPr>
          <w:noProof/>
        </w:rPr>
        <w:fldChar w:fldCharType="end"/>
      </w:r>
    </w:p>
    <w:p w14:paraId="0840DEEB" w14:textId="502811B0" w:rsidR="00910500" w:rsidRDefault="00910500">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_Toc122025657 \h </w:instrText>
      </w:r>
      <w:r>
        <w:rPr>
          <w:noProof/>
        </w:rPr>
      </w:r>
      <w:r>
        <w:rPr>
          <w:noProof/>
        </w:rPr>
        <w:fldChar w:fldCharType="separate"/>
      </w:r>
      <w:r>
        <w:rPr>
          <w:noProof/>
        </w:rPr>
        <w:t>130</w:t>
      </w:r>
      <w:r>
        <w:rPr>
          <w:noProof/>
        </w:rPr>
        <w:fldChar w:fldCharType="end"/>
      </w:r>
    </w:p>
    <w:p w14:paraId="3BB49C9C" w14:textId="3BBF9AFB" w:rsidR="00910500" w:rsidRDefault="00910500">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_Toc122025658 \h </w:instrText>
      </w:r>
      <w:r>
        <w:rPr>
          <w:noProof/>
        </w:rPr>
      </w:r>
      <w:r>
        <w:rPr>
          <w:noProof/>
        </w:rPr>
        <w:fldChar w:fldCharType="separate"/>
      </w:r>
      <w:r>
        <w:rPr>
          <w:noProof/>
        </w:rPr>
        <w:t>131</w:t>
      </w:r>
      <w:r>
        <w:rPr>
          <w:noProof/>
        </w:rPr>
        <w:fldChar w:fldCharType="end"/>
      </w:r>
    </w:p>
    <w:p w14:paraId="1AE8F234" w14:textId="1CDC87D7" w:rsidR="00910500" w:rsidRDefault="00910500">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_Toc122025659 \h </w:instrText>
      </w:r>
      <w:r>
        <w:rPr>
          <w:noProof/>
        </w:rPr>
      </w:r>
      <w:r>
        <w:rPr>
          <w:noProof/>
        </w:rPr>
        <w:fldChar w:fldCharType="separate"/>
      </w:r>
      <w:r>
        <w:rPr>
          <w:noProof/>
        </w:rPr>
        <w:t>131</w:t>
      </w:r>
      <w:r>
        <w:rPr>
          <w:noProof/>
        </w:rPr>
        <w:fldChar w:fldCharType="end"/>
      </w:r>
    </w:p>
    <w:p w14:paraId="75A06D15" w14:textId="2B5B8013" w:rsidR="00910500" w:rsidRDefault="00910500">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_Toc122025660 \h </w:instrText>
      </w:r>
      <w:r>
        <w:rPr>
          <w:noProof/>
        </w:rPr>
      </w:r>
      <w:r>
        <w:rPr>
          <w:noProof/>
        </w:rPr>
        <w:fldChar w:fldCharType="separate"/>
      </w:r>
      <w:r>
        <w:rPr>
          <w:noProof/>
        </w:rPr>
        <w:t>131</w:t>
      </w:r>
      <w:r>
        <w:rPr>
          <w:noProof/>
        </w:rPr>
        <w:fldChar w:fldCharType="end"/>
      </w:r>
    </w:p>
    <w:p w14:paraId="2685C7AD" w14:textId="6350B106" w:rsidR="00910500" w:rsidRDefault="00910500">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N2InformationTransferReqData</w:t>
      </w:r>
      <w:r>
        <w:rPr>
          <w:noProof/>
        </w:rPr>
        <w:tab/>
      </w:r>
      <w:r>
        <w:rPr>
          <w:noProof/>
        </w:rPr>
        <w:fldChar w:fldCharType="begin" w:fldLock="1"/>
      </w:r>
      <w:r>
        <w:rPr>
          <w:noProof/>
        </w:rPr>
        <w:instrText xml:space="preserve"> PAGEREF _Toc122025661 \h </w:instrText>
      </w:r>
      <w:r>
        <w:rPr>
          <w:noProof/>
        </w:rPr>
      </w:r>
      <w:r>
        <w:rPr>
          <w:noProof/>
        </w:rPr>
        <w:fldChar w:fldCharType="separate"/>
      </w:r>
      <w:r>
        <w:rPr>
          <w:noProof/>
        </w:rPr>
        <w:t>132</w:t>
      </w:r>
      <w:r>
        <w:rPr>
          <w:noProof/>
        </w:rPr>
        <w:fldChar w:fldCharType="end"/>
      </w:r>
    </w:p>
    <w:p w14:paraId="7549F3DD" w14:textId="439B7C99" w:rsidR="00910500" w:rsidRDefault="00910500">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NonUeN2InfoSubscriptionCreateData</w:t>
      </w:r>
      <w:r>
        <w:rPr>
          <w:noProof/>
        </w:rPr>
        <w:tab/>
      </w:r>
      <w:r>
        <w:rPr>
          <w:noProof/>
        </w:rPr>
        <w:fldChar w:fldCharType="begin" w:fldLock="1"/>
      </w:r>
      <w:r>
        <w:rPr>
          <w:noProof/>
        </w:rPr>
        <w:instrText xml:space="preserve"> PAGEREF _Toc122025662 \h </w:instrText>
      </w:r>
      <w:r>
        <w:rPr>
          <w:noProof/>
        </w:rPr>
      </w:r>
      <w:r>
        <w:rPr>
          <w:noProof/>
        </w:rPr>
        <w:fldChar w:fldCharType="separate"/>
      </w:r>
      <w:r>
        <w:rPr>
          <w:noProof/>
        </w:rPr>
        <w:t>132</w:t>
      </w:r>
      <w:r>
        <w:rPr>
          <w:noProof/>
        </w:rPr>
        <w:fldChar w:fldCharType="end"/>
      </w:r>
    </w:p>
    <w:p w14:paraId="311D5215" w14:textId="3827489E" w:rsidR="00910500" w:rsidRDefault="00910500">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NonUeN2InfoSubscriptionCreatedData</w:t>
      </w:r>
      <w:r>
        <w:rPr>
          <w:noProof/>
        </w:rPr>
        <w:tab/>
      </w:r>
      <w:r>
        <w:rPr>
          <w:noProof/>
        </w:rPr>
        <w:fldChar w:fldCharType="begin" w:fldLock="1"/>
      </w:r>
      <w:r>
        <w:rPr>
          <w:noProof/>
        </w:rPr>
        <w:instrText xml:space="preserve"> PAGEREF _Toc122025663 \h </w:instrText>
      </w:r>
      <w:r>
        <w:rPr>
          <w:noProof/>
        </w:rPr>
      </w:r>
      <w:r>
        <w:rPr>
          <w:noProof/>
        </w:rPr>
        <w:fldChar w:fldCharType="separate"/>
      </w:r>
      <w:r>
        <w:rPr>
          <w:noProof/>
        </w:rPr>
        <w:t>133</w:t>
      </w:r>
      <w:r>
        <w:rPr>
          <w:noProof/>
        </w:rPr>
        <w:fldChar w:fldCharType="end"/>
      </w:r>
    </w:p>
    <w:p w14:paraId="4CE2BF94" w14:textId="4E277F68" w:rsidR="00910500" w:rsidRDefault="00910500">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UeN1N2InfoSubscriptionCreateData</w:t>
      </w:r>
      <w:r>
        <w:rPr>
          <w:noProof/>
        </w:rPr>
        <w:tab/>
      </w:r>
      <w:r>
        <w:rPr>
          <w:noProof/>
        </w:rPr>
        <w:fldChar w:fldCharType="begin" w:fldLock="1"/>
      </w:r>
      <w:r>
        <w:rPr>
          <w:noProof/>
        </w:rPr>
        <w:instrText xml:space="preserve"> PAGEREF _Toc122025664 \h </w:instrText>
      </w:r>
      <w:r>
        <w:rPr>
          <w:noProof/>
        </w:rPr>
      </w:r>
      <w:r>
        <w:rPr>
          <w:noProof/>
        </w:rPr>
        <w:fldChar w:fldCharType="separate"/>
      </w:r>
      <w:r>
        <w:rPr>
          <w:noProof/>
        </w:rPr>
        <w:t>133</w:t>
      </w:r>
      <w:r>
        <w:rPr>
          <w:noProof/>
        </w:rPr>
        <w:fldChar w:fldCharType="end"/>
      </w:r>
    </w:p>
    <w:p w14:paraId="31DC6356" w14:textId="30BB56DF" w:rsidR="00910500" w:rsidRDefault="00910500">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UeN1N2InfoSubscriptionCreatedData</w:t>
      </w:r>
      <w:r>
        <w:rPr>
          <w:noProof/>
        </w:rPr>
        <w:tab/>
      </w:r>
      <w:r>
        <w:rPr>
          <w:noProof/>
        </w:rPr>
        <w:fldChar w:fldCharType="begin" w:fldLock="1"/>
      </w:r>
      <w:r>
        <w:rPr>
          <w:noProof/>
        </w:rPr>
        <w:instrText xml:space="preserve"> PAGEREF _Toc122025665 \h </w:instrText>
      </w:r>
      <w:r>
        <w:rPr>
          <w:noProof/>
        </w:rPr>
      </w:r>
      <w:r>
        <w:rPr>
          <w:noProof/>
        </w:rPr>
        <w:fldChar w:fldCharType="separate"/>
      </w:r>
      <w:r>
        <w:rPr>
          <w:noProof/>
        </w:rPr>
        <w:t>133</w:t>
      </w:r>
      <w:r>
        <w:rPr>
          <w:noProof/>
        </w:rPr>
        <w:fldChar w:fldCharType="end"/>
      </w:r>
    </w:p>
    <w:p w14:paraId="6EDBBA86" w14:textId="78DDF1A6" w:rsidR="00910500" w:rsidRDefault="00910500">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_Toc122025666 \h </w:instrText>
      </w:r>
      <w:r>
        <w:rPr>
          <w:noProof/>
        </w:rPr>
      </w:r>
      <w:r>
        <w:rPr>
          <w:noProof/>
        </w:rPr>
        <w:fldChar w:fldCharType="separate"/>
      </w:r>
      <w:r>
        <w:rPr>
          <w:noProof/>
        </w:rPr>
        <w:t>134</w:t>
      </w:r>
      <w:r>
        <w:rPr>
          <w:noProof/>
        </w:rPr>
        <w:fldChar w:fldCharType="end"/>
      </w:r>
    </w:p>
    <w:p w14:paraId="7E8F902D" w14:textId="04AF4917" w:rsidR="00910500" w:rsidRDefault="00910500">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 xml:space="preserve">Type: </w:t>
      </w:r>
      <w:r w:rsidRPr="00EF397D">
        <w:rPr>
          <w:noProof/>
          <w:lang w:val="en-US"/>
        </w:rPr>
        <w:t>N2InfoContainer</w:t>
      </w:r>
      <w:r>
        <w:rPr>
          <w:noProof/>
        </w:rPr>
        <w:tab/>
      </w:r>
      <w:r>
        <w:rPr>
          <w:noProof/>
        </w:rPr>
        <w:fldChar w:fldCharType="begin" w:fldLock="1"/>
      </w:r>
      <w:r>
        <w:rPr>
          <w:noProof/>
        </w:rPr>
        <w:instrText xml:space="preserve"> PAGEREF _Toc122025667 \h </w:instrText>
      </w:r>
      <w:r>
        <w:rPr>
          <w:noProof/>
        </w:rPr>
      </w:r>
      <w:r>
        <w:rPr>
          <w:noProof/>
        </w:rPr>
        <w:fldChar w:fldCharType="separate"/>
      </w:r>
      <w:r>
        <w:rPr>
          <w:noProof/>
        </w:rPr>
        <w:t>136</w:t>
      </w:r>
      <w:r>
        <w:rPr>
          <w:noProof/>
        </w:rPr>
        <w:fldChar w:fldCharType="end"/>
      </w:r>
    </w:p>
    <w:p w14:paraId="649B04F5" w14:textId="65068546" w:rsidR="00910500" w:rsidRDefault="00910500">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N1MessageNotification</w:t>
      </w:r>
      <w:r>
        <w:rPr>
          <w:noProof/>
        </w:rPr>
        <w:tab/>
      </w:r>
      <w:r>
        <w:rPr>
          <w:noProof/>
        </w:rPr>
        <w:fldChar w:fldCharType="begin" w:fldLock="1"/>
      </w:r>
      <w:r>
        <w:rPr>
          <w:noProof/>
        </w:rPr>
        <w:instrText xml:space="preserve"> PAGEREF _Toc122025668 \h </w:instrText>
      </w:r>
      <w:r>
        <w:rPr>
          <w:noProof/>
        </w:rPr>
      </w:r>
      <w:r>
        <w:rPr>
          <w:noProof/>
        </w:rPr>
        <w:fldChar w:fldCharType="separate"/>
      </w:r>
      <w:r>
        <w:rPr>
          <w:noProof/>
        </w:rPr>
        <w:t>137</w:t>
      </w:r>
      <w:r>
        <w:rPr>
          <w:noProof/>
        </w:rPr>
        <w:fldChar w:fldCharType="end"/>
      </w:r>
    </w:p>
    <w:p w14:paraId="2A1A1986" w14:textId="6003C5DF" w:rsidR="00910500" w:rsidRDefault="00910500">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_Toc122025669 \h </w:instrText>
      </w:r>
      <w:r>
        <w:rPr>
          <w:noProof/>
        </w:rPr>
      </w:r>
      <w:r>
        <w:rPr>
          <w:noProof/>
        </w:rPr>
        <w:fldChar w:fldCharType="separate"/>
      </w:r>
      <w:r>
        <w:rPr>
          <w:noProof/>
        </w:rPr>
        <w:t>138</w:t>
      </w:r>
      <w:r>
        <w:rPr>
          <w:noProof/>
        </w:rPr>
        <w:fldChar w:fldCharType="end"/>
      </w:r>
    </w:p>
    <w:p w14:paraId="46520072" w14:textId="3CE78B10" w:rsidR="00910500" w:rsidRDefault="00910500">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_Toc122025670 \h </w:instrText>
      </w:r>
      <w:r>
        <w:rPr>
          <w:noProof/>
        </w:rPr>
      </w:r>
      <w:r>
        <w:rPr>
          <w:noProof/>
        </w:rPr>
        <w:fldChar w:fldCharType="separate"/>
      </w:r>
      <w:r>
        <w:rPr>
          <w:noProof/>
        </w:rPr>
        <w:t>139</w:t>
      </w:r>
      <w:r>
        <w:rPr>
          <w:noProof/>
        </w:rPr>
        <w:fldChar w:fldCharType="end"/>
      </w:r>
    </w:p>
    <w:p w14:paraId="52E7FC4A" w14:textId="4D190851" w:rsidR="00910500" w:rsidRDefault="00910500">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Type: N1N2MessageTransferRspData</w:t>
      </w:r>
      <w:r>
        <w:rPr>
          <w:noProof/>
        </w:rPr>
        <w:tab/>
      </w:r>
      <w:r>
        <w:rPr>
          <w:noProof/>
        </w:rPr>
        <w:fldChar w:fldCharType="begin" w:fldLock="1"/>
      </w:r>
      <w:r>
        <w:rPr>
          <w:noProof/>
        </w:rPr>
        <w:instrText xml:space="preserve"> PAGEREF _Toc122025671 \h </w:instrText>
      </w:r>
      <w:r>
        <w:rPr>
          <w:noProof/>
        </w:rPr>
      </w:r>
      <w:r>
        <w:rPr>
          <w:noProof/>
        </w:rPr>
        <w:fldChar w:fldCharType="separate"/>
      </w:r>
      <w:r>
        <w:rPr>
          <w:noProof/>
        </w:rPr>
        <w:t>143</w:t>
      </w:r>
      <w:r>
        <w:rPr>
          <w:noProof/>
        </w:rPr>
        <w:fldChar w:fldCharType="end"/>
      </w:r>
    </w:p>
    <w:p w14:paraId="28C68BC9" w14:textId="4FA7E62C" w:rsidR="00910500" w:rsidRDefault="00910500">
      <w:pPr>
        <w:pStyle w:val="TOC5"/>
        <w:rPr>
          <w:rFonts w:asciiTheme="minorHAnsi" w:eastAsiaTheme="minorEastAsia" w:hAnsiTheme="minorHAnsi" w:cstheme="minorBidi"/>
          <w:noProof/>
          <w:sz w:val="22"/>
          <w:szCs w:val="22"/>
          <w:lang w:eastAsia="en-GB"/>
        </w:rPr>
      </w:pPr>
      <w:r w:rsidRPr="00EF397D">
        <w:rPr>
          <w:noProof/>
          <w:lang w:val="en-US"/>
        </w:rPr>
        <w:t>6.1.6.2.20</w:t>
      </w:r>
      <w:r>
        <w:rPr>
          <w:rFonts w:asciiTheme="minorHAnsi" w:eastAsiaTheme="minorEastAsia" w:hAnsiTheme="minorHAnsi" w:cstheme="minorBidi"/>
          <w:noProof/>
          <w:sz w:val="22"/>
          <w:szCs w:val="22"/>
          <w:lang w:eastAsia="en-GB"/>
        </w:rPr>
        <w:tab/>
      </w:r>
      <w:r w:rsidRPr="00EF397D">
        <w:rPr>
          <w:noProof/>
          <w:lang w:val="en-US"/>
        </w:rPr>
        <w:t xml:space="preserve">Type: </w:t>
      </w:r>
      <w:r>
        <w:rPr>
          <w:noProof/>
        </w:rPr>
        <w:t>RegistrationContextContainer</w:t>
      </w:r>
      <w:r>
        <w:rPr>
          <w:noProof/>
        </w:rPr>
        <w:tab/>
      </w:r>
      <w:r>
        <w:rPr>
          <w:noProof/>
        </w:rPr>
        <w:fldChar w:fldCharType="begin" w:fldLock="1"/>
      </w:r>
      <w:r>
        <w:rPr>
          <w:noProof/>
        </w:rPr>
        <w:instrText xml:space="preserve"> PAGEREF _Toc122025672 \h </w:instrText>
      </w:r>
      <w:r>
        <w:rPr>
          <w:noProof/>
        </w:rPr>
      </w:r>
      <w:r>
        <w:rPr>
          <w:noProof/>
        </w:rPr>
        <w:fldChar w:fldCharType="separate"/>
      </w:r>
      <w:r>
        <w:rPr>
          <w:noProof/>
        </w:rPr>
        <w:t>144</w:t>
      </w:r>
      <w:r>
        <w:rPr>
          <w:noProof/>
        </w:rPr>
        <w:fldChar w:fldCharType="end"/>
      </w:r>
    </w:p>
    <w:p w14:paraId="63ED5CE2" w14:textId="0FA4C21A" w:rsidR="00910500" w:rsidRDefault="00910500">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_Toc122025673 \h </w:instrText>
      </w:r>
      <w:r>
        <w:rPr>
          <w:noProof/>
        </w:rPr>
      </w:r>
      <w:r>
        <w:rPr>
          <w:noProof/>
        </w:rPr>
        <w:fldChar w:fldCharType="separate"/>
      </w:r>
      <w:r>
        <w:rPr>
          <w:noProof/>
        </w:rPr>
        <w:t>146</w:t>
      </w:r>
      <w:r>
        <w:rPr>
          <w:noProof/>
        </w:rPr>
        <w:fldChar w:fldCharType="end"/>
      </w:r>
    </w:p>
    <w:p w14:paraId="24113327" w14:textId="16440844" w:rsidR="00910500" w:rsidRDefault="00910500">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_Toc122025674 \h </w:instrText>
      </w:r>
      <w:r>
        <w:rPr>
          <w:noProof/>
        </w:rPr>
      </w:r>
      <w:r>
        <w:rPr>
          <w:noProof/>
        </w:rPr>
        <w:fldChar w:fldCharType="separate"/>
      </w:r>
      <w:r>
        <w:rPr>
          <w:noProof/>
        </w:rPr>
        <w:t>146</w:t>
      </w:r>
      <w:r>
        <w:rPr>
          <w:noProof/>
        </w:rPr>
        <w:fldChar w:fldCharType="end"/>
      </w:r>
    </w:p>
    <w:p w14:paraId="42E42BF8" w14:textId="3996726A" w:rsidR="00910500" w:rsidRDefault="00910500">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_Toc122025675 \h </w:instrText>
      </w:r>
      <w:r>
        <w:rPr>
          <w:noProof/>
        </w:rPr>
      </w:r>
      <w:r>
        <w:rPr>
          <w:noProof/>
        </w:rPr>
        <w:fldChar w:fldCharType="separate"/>
      </w:r>
      <w:r>
        <w:rPr>
          <w:noProof/>
        </w:rPr>
        <w:t>146</w:t>
      </w:r>
      <w:r>
        <w:rPr>
          <w:noProof/>
        </w:rPr>
        <w:fldChar w:fldCharType="end"/>
      </w:r>
    </w:p>
    <w:p w14:paraId="4677A9E7" w14:textId="74565DCE" w:rsidR="00910500" w:rsidRDefault="00910500">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_Toc122025676 \h </w:instrText>
      </w:r>
      <w:r>
        <w:rPr>
          <w:noProof/>
        </w:rPr>
      </w:r>
      <w:r>
        <w:rPr>
          <w:noProof/>
        </w:rPr>
        <w:fldChar w:fldCharType="separate"/>
      </w:r>
      <w:r>
        <w:rPr>
          <w:noProof/>
        </w:rPr>
        <w:t>147</w:t>
      </w:r>
      <w:r>
        <w:rPr>
          <w:noProof/>
        </w:rPr>
        <w:fldChar w:fldCharType="end"/>
      </w:r>
    </w:p>
    <w:p w14:paraId="77BDD077" w14:textId="0D3551FC" w:rsidR="00910500" w:rsidRDefault="00910500">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_Toc122025677 \h </w:instrText>
      </w:r>
      <w:r>
        <w:rPr>
          <w:noProof/>
        </w:rPr>
      </w:r>
      <w:r>
        <w:rPr>
          <w:noProof/>
        </w:rPr>
        <w:fldChar w:fldCharType="separate"/>
      </w:r>
      <w:r>
        <w:rPr>
          <w:noProof/>
        </w:rPr>
        <w:t>148</w:t>
      </w:r>
      <w:r>
        <w:rPr>
          <w:noProof/>
        </w:rPr>
        <w:fldChar w:fldCharType="end"/>
      </w:r>
    </w:p>
    <w:p w14:paraId="47F3655C" w14:textId="40D652A8" w:rsidR="00910500" w:rsidRDefault="00910500">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N2Sm</w:t>
      </w:r>
      <w:r w:rsidRPr="00EF397D">
        <w:rPr>
          <w:noProof/>
          <w:lang w:val="en-US"/>
        </w:rPr>
        <w:t>Information</w:t>
      </w:r>
      <w:r>
        <w:rPr>
          <w:noProof/>
        </w:rPr>
        <w:tab/>
      </w:r>
      <w:r>
        <w:rPr>
          <w:noProof/>
        </w:rPr>
        <w:fldChar w:fldCharType="begin" w:fldLock="1"/>
      </w:r>
      <w:r>
        <w:rPr>
          <w:noProof/>
        </w:rPr>
        <w:instrText xml:space="preserve"> PAGEREF _Toc122025678 \h </w:instrText>
      </w:r>
      <w:r>
        <w:rPr>
          <w:noProof/>
        </w:rPr>
      </w:r>
      <w:r>
        <w:rPr>
          <w:noProof/>
        </w:rPr>
        <w:fldChar w:fldCharType="separate"/>
      </w:r>
      <w:r>
        <w:rPr>
          <w:noProof/>
        </w:rPr>
        <w:t>157</w:t>
      </w:r>
      <w:r>
        <w:rPr>
          <w:noProof/>
        </w:rPr>
        <w:fldChar w:fldCharType="end"/>
      </w:r>
    </w:p>
    <w:p w14:paraId="5F844546" w14:textId="32A90D4E" w:rsidR="00910500" w:rsidRDefault="00910500">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N2</w:t>
      </w:r>
      <w:r w:rsidRPr="00EF397D">
        <w:rPr>
          <w:noProof/>
          <w:lang w:val="en-US"/>
        </w:rPr>
        <w:t>InfoContent</w:t>
      </w:r>
      <w:r>
        <w:rPr>
          <w:noProof/>
        </w:rPr>
        <w:tab/>
      </w:r>
      <w:r>
        <w:rPr>
          <w:noProof/>
        </w:rPr>
        <w:fldChar w:fldCharType="begin" w:fldLock="1"/>
      </w:r>
      <w:r>
        <w:rPr>
          <w:noProof/>
        </w:rPr>
        <w:instrText xml:space="preserve"> PAGEREF _Toc122025679 \h </w:instrText>
      </w:r>
      <w:r>
        <w:rPr>
          <w:noProof/>
        </w:rPr>
      </w:r>
      <w:r>
        <w:rPr>
          <w:noProof/>
        </w:rPr>
        <w:fldChar w:fldCharType="separate"/>
      </w:r>
      <w:r>
        <w:rPr>
          <w:noProof/>
        </w:rPr>
        <w:t>157</w:t>
      </w:r>
      <w:r>
        <w:rPr>
          <w:noProof/>
        </w:rPr>
        <w:fldChar w:fldCharType="end"/>
      </w:r>
    </w:p>
    <w:p w14:paraId="706279E0" w14:textId="32BAA032" w:rsidR="00910500" w:rsidRDefault="00910500">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Type: NrppaInformation</w:t>
      </w:r>
      <w:r>
        <w:rPr>
          <w:noProof/>
        </w:rPr>
        <w:tab/>
      </w:r>
      <w:r>
        <w:rPr>
          <w:noProof/>
        </w:rPr>
        <w:fldChar w:fldCharType="begin" w:fldLock="1"/>
      </w:r>
      <w:r>
        <w:rPr>
          <w:noProof/>
        </w:rPr>
        <w:instrText xml:space="preserve"> PAGEREF _Toc122025680 \h </w:instrText>
      </w:r>
      <w:r>
        <w:rPr>
          <w:noProof/>
        </w:rPr>
      </w:r>
      <w:r>
        <w:rPr>
          <w:noProof/>
        </w:rPr>
        <w:fldChar w:fldCharType="separate"/>
      </w:r>
      <w:r>
        <w:rPr>
          <w:noProof/>
        </w:rPr>
        <w:t>158</w:t>
      </w:r>
      <w:r>
        <w:rPr>
          <w:noProof/>
        </w:rPr>
        <w:fldChar w:fldCharType="end"/>
      </w:r>
    </w:p>
    <w:p w14:paraId="0CEA725A" w14:textId="77F2499D" w:rsidR="00910500" w:rsidRDefault="00910500">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Type: PwsInformation</w:t>
      </w:r>
      <w:r>
        <w:rPr>
          <w:noProof/>
        </w:rPr>
        <w:tab/>
      </w:r>
      <w:r>
        <w:rPr>
          <w:noProof/>
        </w:rPr>
        <w:fldChar w:fldCharType="begin" w:fldLock="1"/>
      </w:r>
      <w:r>
        <w:rPr>
          <w:noProof/>
        </w:rPr>
        <w:instrText xml:space="preserve"> PAGEREF _Toc122025681 \h </w:instrText>
      </w:r>
      <w:r>
        <w:rPr>
          <w:noProof/>
        </w:rPr>
      </w:r>
      <w:r>
        <w:rPr>
          <w:noProof/>
        </w:rPr>
        <w:fldChar w:fldCharType="separate"/>
      </w:r>
      <w:r>
        <w:rPr>
          <w:noProof/>
        </w:rPr>
        <w:t>159</w:t>
      </w:r>
      <w:r>
        <w:rPr>
          <w:noProof/>
        </w:rPr>
        <w:fldChar w:fldCharType="end"/>
      </w:r>
    </w:p>
    <w:p w14:paraId="1931906F" w14:textId="14A1E323" w:rsidR="00910500" w:rsidRDefault="00910500">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_Toc122025682 \h </w:instrText>
      </w:r>
      <w:r>
        <w:rPr>
          <w:noProof/>
        </w:rPr>
      </w:r>
      <w:r>
        <w:rPr>
          <w:noProof/>
        </w:rPr>
        <w:fldChar w:fldCharType="separate"/>
      </w:r>
      <w:r>
        <w:rPr>
          <w:noProof/>
        </w:rPr>
        <w:t>160</w:t>
      </w:r>
      <w:r>
        <w:rPr>
          <w:noProof/>
        </w:rPr>
        <w:fldChar w:fldCharType="end"/>
      </w:r>
    </w:p>
    <w:p w14:paraId="1D7EAC79" w14:textId="7FA41BD0" w:rsidR="00910500" w:rsidRDefault="00910500">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Type: N1N2MessageTransferError</w:t>
      </w:r>
      <w:r>
        <w:rPr>
          <w:noProof/>
        </w:rPr>
        <w:tab/>
      </w:r>
      <w:r>
        <w:rPr>
          <w:noProof/>
        </w:rPr>
        <w:fldChar w:fldCharType="begin" w:fldLock="1"/>
      </w:r>
      <w:r>
        <w:rPr>
          <w:noProof/>
        </w:rPr>
        <w:instrText xml:space="preserve"> PAGEREF _Toc122025683 \h </w:instrText>
      </w:r>
      <w:r>
        <w:rPr>
          <w:noProof/>
        </w:rPr>
      </w:r>
      <w:r>
        <w:rPr>
          <w:noProof/>
        </w:rPr>
        <w:fldChar w:fldCharType="separate"/>
      </w:r>
      <w:r>
        <w:rPr>
          <w:noProof/>
        </w:rPr>
        <w:t>160</w:t>
      </w:r>
      <w:r>
        <w:rPr>
          <w:noProof/>
        </w:rPr>
        <w:fldChar w:fldCharType="end"/>
      </w:r>
    </w:p>
    <w:p w14:paraId="1FAB4FA3" w14:textId="19FFBBCD" w:rsidR="00910500" w:rsidRDefault="00910500">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_Toc122025684 \h </w:instrText>
      </w:r>
      <w:r>
        <w:rPr>
          <w:noProof/>
        </w:rPr>
      </w:r>
      <w:r>
        <w:rPr>
          <w:noProof/>
        </w:rPr>
        <w:fldChar w:fldCharType="separate"/>
      </w:r>
      <w:r>
        <w:rPr>
          <w:noProof/>
        </w:rPr>
        <w:t>161</w:t>
      </w:r>
      <w:r>
        <w:rPr>
          <w:noProof/>
        </w:rPr>
        <w:fldChar w:fldCharType="end"/>
      </w:r>
    </w:p>
    <w:p w14:paraId="0A1AE41A" w14:textId="4FE08426" w:rsidR="00910500" w:rsidRDefault="00910500">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Type: N2InformationTransferRspData</w:t>
      </w:r>
      <w:r>
        <w:rPr>
          <w:noProof/>
        </w:rPr>
        <w:tab/>
      </w:r>
      <w:r>
        <w:rPr>
          <w:noProof/>
        </w:rPr>
        <w:fldChar w:fldCharType="begin" w:fldLock="1"/>
      </w:r>
      <w:r>
        <w:rPr>
          <w:noProof/>
        </w:rPr>
        <w:instrText xml:space="preserve"> PAGEREF _Toc122025685 \h </w:instrText>
      </w:r>
      <w:r>
        <w:rPr>
          <w:noProof/>
        </w:rPr>
      </w:r>
      <w:r>
        <w:rPr>
          <w:noProof/>
        </w:rPr>
        <w:fldChar w:fldCharType="separate"/>
      </w:r>
      <w:r>
        <w:rPr>
          <w:noProof/>
        </w:rPr>
        <w:t>161</w:t>
      </w:r>
      <w:r>
        <w:rPr>
          <w:noProof/>
        </w:rPr>
        <w:fldChar w:fldCharType="end"/>
      </w:r>
    </w:p>
    <w:p w14:paraId="44AD82A6" w14:textId="26C4E328" w:rsidR="00910500" w:rsidRDefault="00910500">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_Toc122025686 \h </w:instrText>
      </w:r>
      <w:r>
        <w:rPr>
          <w:noProof/>
        </w:rPr>
      </w:r>
      <w:r>
        <w:rPr>
          <w:noProof/>
        </w:rPr>
        <w:fldChar w:fldCharType="separate"/>
      </w:r>
      <w:r>
        <w:rPr>
          <w:noProof/>
        </w:rPr>
        <w:t>162</w:t>
      </w:r>
      <w:r>
        <w:rPr>
          <w:noProof/>
        </w:rPr>
        <w:fldChar w:fldCharType="end"/>
      </w:r>
    </w:p>
    <w:p w14:paraId="4F7A05E7" w14:textId="09A60C01" w:rsidR="00910500" w:rsidRDefault="00910500">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 xml:space="preserve">Type: </w:t>
      </w:r>
      <w:r>
        <w:rPr>
          <w:noProof/>
          <w:lang w:eastAsia="zh-CN"/>
        </w:rPr>
        <w:t>SeafData</w:t>
      </w:r>
      <w:r>
        <w:rPr>
          <w:noProof/>
        </w:rPr>
        <w:tab/>
      </w:r>
      <w:r>
        <w:rPr>
          <w:noProof/>
        </w:rPr>
        <w:fldChar w:fldCharType="begin" w:fldLock="1"/>
      </w:r>
      <w:r>
        <w:rPr>
          <w:noProof/>
        </w:rPr>
        <w:instrText xml:space="preserve"> PAGEREF _Toc122025687 \h </w:instrText>
      </w:r>
      <w:r>
        <w:rPr>
          <w:noProof/>
        </w:rPr>
      </w:r>
      <w:r>
        <w:rPr>
          <w:noProof/>
        </w:rPr>
        <w:fldChar w:fldCharType="separate"/>
      </w:r>
      <w:r>
        <w:rPr>
          <w:noProof/>
        </w:rPr>
        <w:t>165</w:t>
      </w:r>
      <w:r>
        <w:rPr>
          <w:noProof/>
        </w:rPr>
        <w:fldChar w:fldCharType="end"/>
      </w:r>
    </w:p>
    <w:p w14:paraId="17414277" w14:textId="54ADFD5F" w:rsidR="00910500" w:rsidRDefault="00910500">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Nas</w:t>
      </w:r>
      <w:r>
        <w:rPr>
          <w:noProof/>
          <w:lang w:eastAsia="zh-CN"/>
        </w:rPr>
        <w:t>SecurityMode</w:t>
      </w:r>
      <w:r>
        <w:rPr>
          <w:noProof/>
        </w:rPr>
        <w:tab/>
      </w:r>
      <w:r>
        <w:rPr>
          <w:noProof/>
        </w:rPr>
        <w:fldChar w:fldCharType="begin" w:fldLock="1"/>
      </w:r>
      <w:r>
        <w:rPr>
          <w:noProof/>
        </w:rPr>
        <w:instrText xml:space="preserve"> PAGEREF _Toc122025688 \h </w:instrText>
      </w:r>
      <w:r>
        <w:rPr>
          <w:noProof/>
        </w:rPr>
      </w:r>
      <w:r>
        <w:rPr>
          <w:noProof/>
        </w:rPr>
        <w:fldChar w:fldCharType="separate"/>
      </w:r>
      <w:r>
        <w:rPr>
          <w:noProof/>
        </w:rPr>
        <w:t>165</w:t>
      </w:r>
      <w:r>
        <w:rPr>
          <w:noProof/>
        </w:rPr>
        <w:fldChar w:fldCharType="end"/>
      </w:r>
    </w:p>
    <w:p w14:paraId="3D9F9703" w14:textId="02F6F7D5" w:rsidR="00910500" w:rsidRDefault="00910500">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_Toc122025689 \h </w:instrText>
      </w:r>
      <w:r>
        <w:rPr>
          <w:noProof/>
        </w:rPr>
      </w:r>
      <w:r>
        <w:rPr>
          <w:noProof/>
        </w:rPr>
        <w:fldChar w:fldCharType="separate"/>
      </w:r>
      <w:r>
        <w:rPr>
          <w:noProof/>
        </w:rPr>
        <w:t>166</w:t>
      </w:r>
      <w:r>
        <w:rPr>
          <w:noProof/>
        </w:rPr>
        <w:fldChar w:fldCharType="end"/>
      </w:r>
    </w:p>
    <w:p w14:paraId="2E712861" w14:textId="62DA9B2F" w:rsidR="00910500" w:rsidRDefault="00910500">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Type: NssaiMapping</w:t>
      </w:r>
      <w:r>
        <w:rPr>
          <w:noProof/>
        </w:rPr>
        <w:tab/>
      </w:r>
      <w:r>
        <w:rPr>
          <w:noProof/>
        </w:rPr>
        <w:fldChar w:fldCharType="begin" w:fldLock="1"/>
      </w:r>
      <w:r>
        <w:rPr>
          <w:noProof/>
        </w:rPr>
        <w:instrText xml:space="preserve"> PAGEREF _Toc122025690 \h </w:instrText>
      </w:r>
      <w:r>
        <w:rPr>
          <w:noProof/>
        </w:rPr>
      </w:r>
      <w:r>
        <w:rPr>
          <w:noProof/>
        </w:rPr>
        <w:fldChar w:fldCharType="separate"/>
      </w:r>
      <w:r>
        <w:rPr>
          <w:noProof/>
        </w:rPr>
        <w:t>171</w:t>
      </w:r>
      <w:r>
        <w:rPr>
          <w:noProof/>
        </w:rPr>
        <w:fldChar w:fldCharType="end"/>
      </w:r>
    </w:p>
    <w:p w14:paraId="4626E65B" w14:textId="3CED58A9" w:rsidR="00910500" w:rsidRDefault="00910500">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_Toc122025691 \h </w:instrText>
      </w:r>
      <w:r>
        <w:rPr>
          <w:noProof/>
        </w:rPr>
      </w:r>
      <w:r>
        <w:rPr>
          <w:noProof/>
        </w:rPr>
        <w:fldChar w:fldCharType="separate"/>
      </w:r>
      <w:r>
        <w:rPr>
          <w:noProof/>
        </w:rPr>
        <w:t>171</w:t>
      </w:r>
      <w:r>
        <w:rPr>
          <w:noProof/>
        </w:rPr>
        <w:fldChar w:fldCharType="end"/>
      </w:r>
    </w:p>
    <w:p w14:paraId="5D601815" w14:textId="4FEBD2C2" w:rsidR="00910500" w:rsidRDefault="00910500">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_Toc122025692 \h </w:instrText>
      </w:r>
      <w:r>
        <w:rPr>
          <w:noProof/>
        </w:rPr>
      </w:r>
      <w:r>
        <w:rPr>
          <w:noProof/>
        </w:rPr>
        <w:fldChar w:fldCharType="separate"/>
      </w:r>
      <w:r>
        <w:rPr>
          <w:noProof/>
        </w:rPr>
        <w:t>172</w:t>
      </w:r>
      <w:r>
        <w:rPr>
          <w:noProof/>
        </w:rPr>
        <w:fldChar w:fldCharType="end"/>
      </w:r>
    </w:p>
    <w:p w14:paraId="4A88D477" w14:textId="46EFD6C4" w:rsidR="00910500" w:rsidRDefault="00910500">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_Toc122025693 \h </w:instrText>
      </w:r>
      <w:r>
        <w:rPr>
          <w:noProof/>
        </w:rPr>
      </w:r>
      <w:r>
        <w:rPr>
          <w:noProof/>
        </w:rPr>
        <w:fldChar w:fldCharType="separate"/>
      </w:r>
      <w:r>
        <w:rPr>
          <w:noProof/>
        </w:rPr>
        <w:t>172</w:t>
      </w:r>
      <w:r>
        <w:rPr>
          <w:noProof/>
        </w:rPr>
        <w:fldChar w:fldCharType="end"/>
      </w:r>
    </w:p>
    <w:p w14:paraId="7E4BB637" w14:textId="75788318" w:rsidR="00910500" w:rsidRDefault="00910500">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_Toc122025694 \h </w:instrText>
      </w:r>
      <w:r>
        <w:rPr>
          <w:noProof/>
        </w:rPr>
      </w:r>
      <w:r>
        <w:rPr>
          <w:noProof/>
        </w:rPr>
        <w:fldChar w:fldCharType="separate"/>
      </w:r>
      <w:r>
        <w:rPr>
          <w:noProof/>
        </w:rPr>
        <w:t>173</w:t>
      </w:r>
      <w:r>
        <w:rPr>
          <w:noProof/>
        </w:rPr>
        <w:fldChar w:fldCharType="end"/>
      </w:r>
    </w:p>
    <w:p w14:paraId="399A45C8" w14:textId="5A9158B2" w:rsidR="00910500" w:rsidRDefault="00910500">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_Toc122025695 \h </w:instrText>
      </w:r>
      <w:r>
        <w:rPr>
          <w:noProof/>
        </w:rPr>
      </w:r>
      <w:r>
        <w:rPr>
          <w:noProof/>
        </w:rPr>
        <w:fldChar w:fldCharType="separate"/>
      </w:r>
      <w:r>
        <w:rPr>
          <w:noProof/>
        </w:rPr>
        <w:t>173</w:t>
      </w:r>
      <w:r>
        <w:rPr>
          <w:noProof/>
        </w:rPr>
        <w:fldChar w:fldCharType="end"/>
      </w:r>
    </w:p>
    <w:p w14:paraId="6E73CF69" w14:textId="14768F24" w:rsidR="00910500" w:rsidRDefault="00910500">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Type: NgRanTargetId</w:t>
      </w:r>
      <w:r>
        <w:rPr>
          <w:noProof/>
        </w:rPr>
        <w:tab/>
      </w:r>
      <w:r>
        <w:rPr>
          <w:noProof/>
        </w:rPr>
        <w:fldChar w:fldCharType="begin" w:fldLock="1"/>
      </w:r>
      <w:r>
        <w:rPr>
          <w:noProof/>
        </w:rPr>
        <w:instrText xml:space="preserve"> PAGEREF _Toc122025696 \h </w:instrText>
      </w:r>
      <w:r>
        <w:rPr>
          <w:noProof/>
        </w:rPr>
      </w:r>
      <w:r>
        <w:rPr>
          <w:noProof/>
        </w:rPr>
        <w:fldChar w:fldCharType="separate"/>
      </w:r>
      <w:r>
        <w:rPr>
          <w:noProof/>
        </w:rPr>
        <w:t>174</w:t>
      </w:r>
      <w:r>
        <w:rPr>
          <w:noProof/>
        </w:rPr>
        <w:fldChar w:fldCharType="end"/>
      </w:r>
    </w:p>
    <w:p w14:paraId="6BE8F377" w14:textId="19726C0F" w:rsidR="00910500" w:rsidRDefault="00910500">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N2InformationTransferError</w:t>
      </w:r>
      <w:r>
        <w:rPr>
          <w:noProof/>
        </w:rPr>
        <w:tab/>
      </w:r>
      <w:r>
        <w:rPr>
          <w:noProof/>
        </w:rPr>
        <w:fldChar w:fldCharType="begin" w:fldLock="1"/>
      </w:r>
      <w:r>
        <w:rPr>
          <w:noProof/>
        </w:rPr>
        <w:instrText xml:space="preserve"> PAGEREF _Toc122025697 \h </w:instrText>
      </w:r>
      <w:r>
        <w:rPr>
          <w:noProof/>
        </w:rPr>
      </w:r>
      <w:r>
        <w:rPr>
          <w:noProof/>
        </w:rPr>
        <w:fldChar w:fldCharType="separate"/>
      </w:r>
      <w:r>
        <w:rPr>
          <w:noProof/>
        </w:rPr>
        <w:t>174</w:t>
      </w:r>
      <w:r>
        <w:rPr>
          <w:noProof/>
        </w:rPr>
        <w:fldChar w:fldCharType="end"/>
      </w:r>
    </w:p>
    <w:p w14:paraId="62D1140A" w14:textId="79381257" w:rsidR="00910500" w:rsidRDefault="00910500">
      <w:pPr>
        <w:pStyle w:val="TOC5"/>
        <w:rPr>
          <w:rFonts w:asciiTheme="minorHAnsi" w:eastAsiaTheme="minorEastAsia" w:hAnsiTheme="minorHAnsi" w:cstheme="minorBidi"/>
          <w:noProof/>
          <w:sz w:val="22"/>
          <w:szCs w:val="22"/>
          <w:lang w:eastAsia="en-GB"/>
        </w:rPr>
      </w:pPr>
      <w:r w:rsidRPr="00EF397D">
        <w:rPr>
          <w:noProof/>
          <w:lang w:val="en-US"/>
        </w:rPr>
        <w:t>6.1.6.2.46</w:t>
      </w:r>
      <w:r>
        <w:rPr>
          <w:rFonts w:asciiTheme="minorHAnsi" w:eastAsiaTheme="minorEastAsia" w:hAnsiTheme="minorHAnsi" w:cstheme="minorBidi"/>
          <w:noProof/>
          <w:sz w:val="22"/>
          <w:szCs w:val="22"/>
          <w:lang w:eastAsia="en-GB"/>
        </w:rPr>
        <w:tab/>
      </w:r>
      <w:r w:rsidRPr="00EF397D">
        <w:rPr>
          <w:noProof/>
          <w:lang w:val="en-US"/>
        </w:rPr>
        <w:t>Type: PWSResponseData</w:t>
      </w:r>
      <w:r>
        <w:rPr>
          <w:noProof/>
        </w:rPr>
        <w:tab/>
      </w:r>
      <w:r>
        <w:rPr>
          <w:noProof/>
        </w:rPr>
        <w:fldChar w:fldCharType="begin" w:fldLock="1"/>
      </w:r>
      <w:r>
        <w:rPr>
          <w:noProof/>
        </w:rPr>
        <w:instrText xml:space="preserve"> PAGEREF _Toc122025698 \h </w:instrText>
      </w:r>
      <w:r>
        <w:rPr>
          <w:noProof/>
        </w:rPr>
      </w:r>
      <w:r>
        <w:rPr>
          <w:noProof/>
        </w:rPr>
        <w:fldChar w:fldCharType="separate"/>
      </w:r>
      <w:r>
        <w:rPr>
          <w:noProof/>
        </w:rPr>
        <w:t>174</w:t>
      </w:r>
      <w:r>
        <w:rPr>
          <w:noProof/>
        </w:rPr>
        <w:fldChar w:fldCharType="end"/>
      </w:r>
    </w:p>
    <w:p w14:paraId="09FAAE8F" w14:textId="60AB7E3F" w:rsidR="00910500" w:rsidRDefault="00910500">
      <w:pPr>
        <w:pStyle w:val="TOC5"/>
        <w:rPr>
          <w:rFonts w:asciiTheme="minorHAnsi" w:eastAsiaTheme="minorEastAsia" w:hAnsiTheme="minorHAnsi" w:cstheme="minorBidi"/>
          <w:noProof/>
          <w:sz w:val="22"/>
          <w:szCs w:val="22"/>
          <w:lang w:eastAsia="en-GB"/>
        </w:rPr>
      </w:pPr>
      <w:r w:rsidRPr="00EF397D">
        <w:rPr>
          <w:noProof/>
          <w:lang w:val="en-US"/>
        </w:rPr>
        <w:t>6.1.6.2.47</w:t>
      </w:r>
      <w:r>
        <w:rPr>
          <w:rFonts w:asciiTheme="minorHAnsi" w:eastAsiaTheme="minorEastAsia" w:hAnsiTheme="minorHAnsi" w:cstheme="minorBidi"/>
          <w:noProof/>
          <w:sz w:val="22"/>
          <w:szCs w:val="22"/>
          <w:lang w:eastAsia="en-GB"/>
        </w:rPr>
        <w:tab/>
      </w:r>
      <w:r w:rsidRPr="00EF397D">
        <w:rPr>
          <w:noProof/>
          <w:lang w:val="en-US"/>
        </w:rPr>
        <w:t>Type: PWSErrorData</w:t>
      </w:r>
      <w:r>
        <w:rPr>
          <w:noProof/>
        </w:rPr>
        <w:tab/>
      </w:r>
      <w:r>
        <w:rPr>
          <w:noProof/>
        </w:rPr>
        <w:fldChar w:fldCharType="begin" w:fldLock="1"/>
      </w:r>
      <w:r>
        <w:rPr>
          <w:noProof/>
        </w:rPr>
        <w:instrText xml:space="preserve"> PAGEREF _Toc122025699 \h </w:instrText>
      </w:r>
      <w:r>
        <w:rPr>
          <w:noProof/>
        </w:rPr>
      </w:r>
      <w:r>
        <w:rPr>
          <w:noProof/>
        </w:rPr>
        <w:fldChar w:fldCharType="separate"/>
      </w:r>
      <w:r>
        <w:rPr>
          <w:noProof/>
        </w:rPr>
        <w:t>175</w:t>
      </w:r>
      <w:r>
        <w:rPr>
          <w:noProof/>
        </w:rPr>
        <w:fldChar w:fldCharType="end"/>
      </w:r>
    </w:p>
    <w:p w14:paraId="71075F24" w14:textId="37412041" w:rsidR="00910500" w:rsidRDefault="00910500">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_Toc122025700 \h </w:instrText>
      </w:r>
      <w:r>
        <w:rPr>
          <w:noProof/>
        </w:rPr>
      </w:r>
      <w:r>
        <w:rPr>
          <w:noProof/>
        </w:rPr>
        <w:fldChar w:fldCharType="separate"/>
      </w:r>
      <w:r>
        <w:rPr>
          <w:noProof/>
        </w:rPr>
        <w:t>175</w:t>
      </w:r>
      <w:r>
        <w:rPr>
          <w:noProof/>
        </w:rPr>
        <w:fldChar w:fldCharType="end"/>
      </w:r>
    </w:p>
    <w:p w14:paraId="42D9D4F3" w14:textId="380BE28B" w:rsidR="00910500" w:rsidRDefault="00910500">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 xml:space="preserve">Type: </w:t>
      </w:r>
      <w:r>
        <w:rPr>
          <w:noProof/>
          <w:lang w:eastAsia="zh-CN"/>
        </w:rPr>
        <w:t>NgKsi</w:t>
      </w:r>
      <w:r>
        <w:rPr>
          <w:noProof/>
        </w:rPr>
        <w:tab/>
      </w:r>
      <w:r>
        <w:rPr>
          <w:noProof/>
        </w:rPr>
        <w:fldChar w:fldCharType="begin" w:fldLock="1"/>
      </w:r>
      <w:r>
        <w:rPr>
          <w:noProof/>
        </w:rPr>
        <w:instrText xml:space="preserve"> PAGEREF _Toc122025701 \h </w:instrText>
      </w:r>
      <w:r>
        <w:rPr>
          <w:noProof/>
        </w:rPr>
      </w:r>
      <w:r>
        <w:rPr>
          <w:noProof/>
        </w:rPr>
        <w:fldChar w:fldCharType="separate"/>
      </w:r>
      <w:r>
        <w:rPr>
          <w:noProof/>
        </w:rPr>
        <w:t>175</w:t>
      </w:r>
      <w:r>
        <w:rPr>
          <w:noProof/>
        </w:rPr>
        <w:fldChar w:fldCharType="end"/>
      </w:r>
    </w:p>
    <w:p w14:paraId="39CB4545" w14:textId="625BC750" w:rsidR="00910500" w:rsidRDefault="00910500">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 xml:space="preserve">Type: </w:t>
      </w:r>
      <w:r>
        <w:rPr>
          <w:noProof/>
          <w:lang w:eastAsia="zh-CN"/>
        </w:rPr>
        <w:t>KeyAmf</w:t>
      </w:r>
      <w:r>
        <w:rPr>
          <w:noProof/>
        </w:rPr>
        <w:tab/>
      </w:r>
      <w:r>
        <w:rPr>
          <w:noProof/>
        </w:rPr>
        <w:fldChar w:fldCharType="begin" w:fldLock="1"/>
      </w:r>
      <w:r>
        <w:rPr>
          <w:noProof/>
        </w:rPr>
        <w:instrText xml:space="preserve"> PAGEREF _Toc122025702 \h </w:instrText>
      </w:r>
      <w:r>
        <w:rPr>
          <w:noProof/>
        </w:rPr>
      </w:r>
      <w:r>
        <w:rPr>
          <w:noProof/>
        </w:rPr>
        <w:fldChar w:fldCharType="separate"/>
      </w:r>
      <w:r>
        <w:rPr>
          <w:noProof/>
        </w:rPr>
        <w:t>175</w:t>
      </w:r>
      <w:r>
        <w:rPr>
          <w:noProof/>
        </w:rPr>
        <w:fldChar w:fldCharType="end"/>
      </w:r>
    </w:p>
    <w:p w14:paraId="462D3D7C" w14:textId="29B35DF6" w:rsidR="00910500" w:rsidRDefault="00910500">
      <w:pPr>
        <w:pStyle w:val="TOC5"/>
        <w:rPr>
          <w:rFonts w:asciiTheme="minorHAnsi" w:eastAsiaTheme="minorEastAsia" w:hAnsiTheme="minorHAnsi" w:cstheme="minorBidi"/>
          <w:noProof/>
          <w:sz w:val="22"/>
          <w:szCs w:val="22"/>
          <w:lang w:eastAsia="en-GB"/>
        </w:rPr>
      </w:pPr>
      <w:r>
        <w:rPr>
          <w:noProof/>
        </w:rPr>
        <w:lastRenderedPageBreak/>
        <w:t>6.1.6.2.51</w:t>
      </w:r>
      <w:r>
        <w:rPr>
          <w:rFonts w:asciiTheme="minorHAnsi" w:eastAsiaTheme="minorEastAsia" w:hAnsiTheme="minorHAnsi" w:cstheme="minorBidi"/>
          <w:noProof/>
          <w:sz w:val="22"/>
          <w:szCs w:val="22"/>
          <w:lang w:eastAsia="en-GB"/>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_Toc122025703 \h </w:instrText>
      </w:r>
      <w:r>
        <w:rPr>
          <w:noProof/>
        </w:rPr>
      </w:r>
      <w:r>
        <w:rPr>
          <w:noProof/>
        </w:rPr>
        <w:fldChar w:fldCharType="separate"/>
      </w:r>
      <w:r>
        <w:rPr>
          <w:noProof/>
        </w:rPr>
        <w:t>175</w:t>
      </w:r>
      <w:r>
        <w:rPr>
          <w:noProof/>
        </w:rPr>
        <w:fldChar w:fldCharType="end"/>
      </w:r>
    </w:p>
    <w:p w14:paraId="509C9A95" w14:textId="2106A7E5" w:rsidR="00910500" w:rsidRDefault="00910500">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_Toc122025704 \h </w:instrText>
      </w:r>
      <w:r>
        <w:rPr>
          <w:noProof/>
        </w:rPr>
      </w:r>
      <w:r>
        <w:rPr>
          <w:noProof/>
        </w:rPr>
        <w:fldChar w:fldCharType="separate"/>
      </w:r>
      <w:r>
        <w:rPr>
          <w:noProof/>
        </w:rPr>
        <w:t>176</w:t>
      </w:r>
      <w:r>
        <w:rPr>
          <w:noProof/>
        </w:rPr>
        <w:fldChar w:fldCharType="end"/>
      </w:r>
    </w:p>
    <w:p w14:paraId="22E32C7C" w14:textId="46E11634" w:rsidR="00910500" w:rsidRDefault="00910500">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Type: N2Ran</w:t>
      </w:r>
      <w:r w:rsidRPr="00EF397D">
        <w:rPr>
          <w:noProof/>
          <w:lang w:val="en-US"/>
        </w:rPr>
        <w:t>Information</w:t>
      </w:r>
      <w:r>
        <w:rPr>
          <w:noProof/>
        </w:rPr>
        <w:tab/>
      </w:r>
      <w:r>
        <w:rPr>
          <w:noProof/>
        </w:rPr>
        <w:fldChar w:fldCharType="begin" w:fldLock="1"/>
      </w:r>
      <w:r>
        <w:rPr>
          <w:noProof/>
        </w:rPr>
        <w:instrText xml:space="preserve"> PAGEREF _Toc122025705 \h </w:instrText>
      </w:r>
      <w:r>
        <w:rPr>
          <w:noProof/>
        </w:rPr>
      </w:r>
      <w:r>
        <w:rPr>
          <w:noProof/>
        </w:rPr>
        <w:fldChar w:fldCharType="separate"/>
      </w:r>
      <w:r>
        <w:rPr>
          <w:noProof/>
        </w:rPr>
        <w:t>176</w:t>
      </w:r>
      <w:r>
        <w:rPr>
          <w:noProof/>
        </w:rPr>
        <w:fldChar w:fldCharType="end"/>
      </w:r>
    </w:p>
    <w:p w14:paraId="002E492C" w14:textId="52D34CF5" w:rsidR="00910500" w:rsidRDefault="00910500">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_Toc122025706 \h </w:instrText>
      </w:r>
      <w:r>
        <w:rPr>
          <w:noProof/>
        </w:rPr>
      </w:r>
      <w:r>
        <w:rPr>
          <w:noProof/>
        </w:rPr>
        <w:fldChar w:fldCharType="separate"/>
      </w:r>
      <w:r>
        <w:rPr>
          <w:noProof/>
        </w:rPr>
        <w:t>176</w:t>
      </w:r>
      <w:r>
        <w:rPr>
          <w:noProof/>
        </w:rPr>
        <w:fldChar w:fldCharType="end"/>
      </w:r>
    </w:p>
    <w:p w14:paraId="0AB9D256" w14:textId="0BB14AC1" w:rsidR="00910500" w:rsidRDefault="00910500">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_Toc122025707 \h </w:instrText>
      </w:r>
      <w:r>
        <w:rPr>
          <w:noProof/>
        </w:rPr>
      </w:r>
      <w:r>
        <w:rPr>
          <w:noProof/>
        </w:rPr>
        <w:fldChar w:fldCharType="separate"/>
      </w:r>
      <w:r>
        <w:rPr>
          <w:noProof/>
        </w:rPr>
        <w:t>176</w:t>
      </w:r>
      <w:r>
        <w:rPr>
          <w:noProof/>
        </w:rPr>
        <w:fldChar w:fldCharType="end"/>
      </w:r>
    </w:p>
    <w:p w14:paraId="15C6ED4F" w14:textId="1964FBCC" w:rsidR="00910500" w:rsidRDefault="00910500">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_Toc122025708 \h </w:instrText>
      </w:r>
      <w:r>
        <w:rPr>
          <w:noProof/>
        </w:rPr>
      </w:r>
      <w:r>
        <w:rPr>
          <w:noProof/>
        </w:rPr>
        <w:fldChar w:fldCharType="separate"/>
      </w:r>
      <w:r>
        <w:rPr>
          <w:noProof/>
        </w:rPr>
        <w:t>177</w:t>
      </w:r>
      <w:r>
        <w:rPr>
          <w:noProof/>
        </w:rPr>
        <w:fldChar w:fldCharType="end"/>
      </w:r>
    </w:p>
    <w:p w14:paraId="0B8ABD2B" w14:textId="4427BD65" w:rsidR="00910500" w:rsidRDefault="00910500">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_Toc122025709 \h </w:instrText>
      </w:r>
      <w:r>
        <w:rPr>
          <w:noProof/>
        </w:rPr>
      </w:r>
      <w:r>
        <w:rPr>
          <w:noProof/>
        </w:rPr>
        <w:fldChar w:fldCharType="separate"/>
      </w:r>
      <w:r>
        <w:rPr>
          <w:noProof/>
        </w:rPr>
        <w:t>177</w:t>
      </w:r>
      <w:r>
        <w:rPr>
          <w:noProof/>
        </w:rPr>
        <w:fldChar w:fldCharType="end"/>
      </w:r>
    </w:p>
    <w:p w14:paraId="6487DE2B" w14:textId="7B51235A" w:rsidR="00910500" w:rsidRDefault="00910500">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Type: ImmediateMdtConf</w:t>
      </w:r>
      <w:r>
        <w:rPr>
          <w:noProof/>
        </w:rPr>
        <w:tab/>
      </w:r>
      <w:r>
        <w:rPr>
          <w:noProof/>
        </w:rPr>
        <w:fldChar w:fldCharType="begin" w:fldLock="1"/>
      </w:r>
      <w:r>
        <w:rPr>
          <w:noProof/>
        </w:rPr>
        <w:instrText xml:space="preserve"> PAGEREF _Toc122025710 \h </w:instrText>
      </w:r>
      <w:r>
        <w:rPr>
          <w:noProof/>
        </w:rPr>
      </w:r>
      <w:r>
        <w:rPr>
          <w:noProof/>
        </w:rPr>
        <w:fldChar w:fldCharType="separate"/>
      </w:r>
      <w:r>
        <w:rPr>
          <w:noProof/>
        </w:rPr>
        <w:t>178</w:t>
      </w:r>
      <w:r>
        <w:rPr>
          <w:noProof/>
        </w:rPr>
        <w:fldChar w:fldCharType="end"/>
      </w:r>
    </w:p>
    <w:p w14:paraId="4B62FB03" w14:textId="05FC8AAA" w:rsidR="00910500" w:rsidRDefault="00910500">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 xml:space="preserve">Type: </w:t>
      </w:r>
      <w:r w:rsidRPr="00EF397D">
        <w:rPr>
          <w:noProof/>
          <w:lang w:val="en-US" w:eastAsia="zh-CN"/>
        </w:rPr>
        <w:t>V2x</w:t>
      </w:r>
      <w:r>
        <w:rPr>
          <w:noProof/>
          <w:lang w:eastAsia="zh-CN"/>
        </w:rPr>
        <w:t>Information</w:t>
      </w:r>
      <w:r>
        <w:rPr>
          <w:noProof/>
        </w:rPr>
        <w:tab/>
      </w:r>
      <w:r>
        <w:rPr>
          <w:noProof/>
        </w:rPr>
        <w:fldChar w:fldCharType="begin" w:fldLock="1"/>
      </w:r>
      <w:r>
        <w:rPr>
          <w:noProof/>
        </w:rPr>
        <w:instrText xml:space="preserve"> PAGEREF _Toc122025711 \h </w:instrText>
      </w:r>
      <w:r>
        <w:rPr>
          <w:noProof/>
        </w:rPr>
      </w:r>
      <w:r>
        <w:rPr>
          <w:noProof/>
        </w:rPr>
        <w:fldChar w:fldCharType="separate"/>
      </w:r>
      <w:r>
        <w:rPr>
          <w:noProof/>
        </w:rPr>
        <w:t>180</w:t>
      </w:r>
      <w:r>
        <w:rPr>
          <w:noProof/>
        </w:rPr>
        <w:fldChar w:fldCharType="end"/>
      </w:r>
    </w:p>
    <w:p w14:paraId="2F448D17" w14:textId="1CBDB309" w:rsidR="00910500" w:rsidRDefault="00910500">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Type: EpsNas</w:t>
      </w:r>
      <w:r>
        <w:rPr>
          <w:noProof/>
          <w:lang w:eastAsia="zh-CN"/>
        </w:rPr>
        <w:t>SecurityMode</w:t>
      </w:r>
      <w:r>
        <w:rPr>
          <w:noProof/>
        </w:rPr>
        <w:tab/>
      </w:r>
      <w:r>
        <w:rPr>
          <w:noProof/>
        </w:rPr>
        <w:fldChar w:fldCharType="begin" w:fldLock="1"/>
      </w:r>
      <w:r>
        <w:rPr>
          <w:noProof/>
        </w:rPr>
        <w:instrText xml:space="preserve"> PAGEREF _Toc122025712 \h </w:instrText>
      </w:r>
      <w:r>
        <w:rPr>
          <w:noProof/>
        </w:rPr>
      </w:r>
      <w:r>
        <w:rPr>
          <w:noProof/>
        </w:rPr>
        <w:fldChar w:fldCharType="separate"/>
      </w:r>
      <w:r>
        <w:rPr>
          <w:noProof/>
        </w:rPr>
        <w:t>180</w:t>
      </w:r>
      <w:r>
        <w:rPr>
          <w:noProof/>
        </w:rPr>
        <w:fldChar w:fldCharType="end"/>
      </w:r>
    </w:p>
    <w:p w14:paraId="73E56D84" w14:textId="37D7280A" w:rsidR="00910500" w:rsidRDefault="00910500">
      <w:pPr>
        <w:pStyle w:val="TOC5"/>
        <w:rPr>
          <w:rFonts w:asciiTheme="minorHAnsi" w:eastAsiaTheme="minorEastAsia" w:hAnsiTheme="minorHAnsi" w:cstheme="minorBidi"/>
          <w:noProof/>
          <w:sz w:val="22"/>
          <w:szCs w:val="22"/>
          <w:lang w:eastAsia="en-GB"/>
        </w:rPr>
      </w:pPr>
      <w:r>
        <w:rPr>
          <w:noProof/>
        </w:rPr>
        <w:t>6.1.6.2.6</w:t>
      </w:r>
      <w:r>
        <w:rPr>
          <w:noProof/>
          <w:lang w:eastAsia="zh-CN"/>
        </w:rPr>
        <w:t>1</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_Toc122025713 \h </w:instrText>
      </w:r>
      <w:r>
        <w:rPr>
          <w:noProof/>
        </w:rPr>
      </w:r>
      <w:r>
        <w:rPr>
          <w:noProof/>
        </w:rPr>
        <w:fldChar w:fldCharType="separate"/>
      </w:r>
      <w:r>
        <w:rPr>
          <w:noProof/>
        </w:rPr>
        <w:t>181</w:t>
      </w:r>
      <w:r>
        <w:rPr>
          <w:noProof/>
        </w:rPr>
        <w:fldChar w:fldCharType="end"/>
      </w:r>
    </w:p>
    <w:p w14:paraId="43A749B4" w14:textId="2A58E8C3" w:rsidR="00910500" w:rsidRDefault="00910500">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_Toc122025714 \h </w:instrText>
      </w:r>
      <w:r>
        <w:rPr>
          <w:noProof/>
        </w:rPr>
      </w:r>
      <w:r>
        <w:rPr>
          <w:noProof/>
        </w:rPr>
        <w:fldChar w:fldCharType="separate"/>
      </w:r>
      <w:r>
        <w:rPr>
          <w:noProof/>
        </w:rPr>
        <w:t>181</w:t>
      </w:r>
      <w:r>
        <w:rPr>
          <w:noProof/>
        </w:rPr>
        <w:fldChar w:fldCharType="end"/>
      </w:r>
    </w:p>
    <w:p w14:paraId="03C355D6" w14:textId="04CEA2E6" w:rsidR="00910500" w:rsidRDefault="00910500">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_Toc122025715 \h </w:instrText>
      </w:r>
      <w:r>
        <w:rPr>
          <w:noProof/>
        </w:rPr>
      </w:r>
      <w:r>
        <w:rPr>
          <w:noProof/>
        </w:rPr>
        <w:fldChar w:fldCharType="separate"/>
      </w:r>
      <w:r>
        <w:rPr>
          <w:noProof/>
        </w:rPr>
        <w:t>181</w:t>
      </w:r>
      <w:r>
        <w:rPr>
          <w:noProof/>
        </w:rPr>
        <w:fldChar w:fldCharType="end"/>
      </w:r>
    </w:p>
    <w:p w14:paraId="77C0A53E" w14:textId="5E1F3623" w:rsidR="00910500" w:rsidRDefault="00910500">
      <w:pPr>
        <w:pStyle w:val="TOC5"/>
        <w:rPr>
          <w:rFonts w:asciiTheme="minorHAnsi" w:eastAsiaTheme="minorEastAsia" w:hAnsiTheme="minorHAnsi" w:cstheme="minorBidi"/>
          <w:noProof/>
          <w:sz w:val="22"/>
          <w:szCs w:val="22"/>
          <w:lang w:eastAsia="en-GB"/>
        </w:rPr>
      </w:pPr>
      <w:r>
        <w:rPr>
          <w:noProof/>
        </w:rPr>
        <w:t>6.1.6.2.</w:t>
      </w:r>
      <w:r>
        <w:rPr>
          <w:noProof/>
          <w:lang w:eastAsia="zh-CN"/>
        </w:rPr>
        <w:t>64</w:t>
      </w:r>
      <w:r>
        <w:rPr>
          <w:rFonts w:asciiTheme="minorHAnsi" w:eastAsiaTheme="minorEastAsia" w:hAnsiTheme="minorHAnsi" w:cstheme="minorBidi"/>
          <w:noProof/>
          <w:sz w:val="22"/>
          <w:szCs w:val="22"/>
          <w:lang w:eastAsia="en-GB"/>
        </w:rPr>
        <w:tab/>
      </w:r>
      <w:r>
        <w:rPr>
          <w:noProof/>
        </w:rPr>
        <w:t>Type: EcRestrictionDataWb</w:t>
      </w:r>
      <w:r>
        <w:rPr>
          <w:noProof/>
        </w:rPr>
        <w:tab/>
      </w:r>
      <w:r>
        <w:rPr>
          <w:noProof/>
        </w:rPr>
        <w:fldChar w:fldCharType="begin" w:fldLock="1"/>
      </w:r>
      <w:r>
        <w:rPr>
          <w:noProof/>
        </w:rPr>
        <w:instrText xml:space="preserve"> PAGEREF _Toc122025716 \h </w:instrText>
      </w:r>
      <w:r>
        <w:rPr>
          <w:noProof/>
        </w:rPr>
      </w:r>
      <w:r>
        <w:rPr>
          <w:noProof/>
        </w:rPr>
        <w:fldChar w:fldCharType="separate"/>
      </w:r>
      <w:r>
        <w:rPr>
          <w:noProof/>
        </w:rPr>
        <w:t>182</w:t>
      </w:r>
      <w:r>
        <w:rPr>
          <w:noProof/>
        </w:rPr>
        <w:fldChar w:fldCharType="end"/>
      </w:r>
    </w:p>
    <w:p w14:paraId="349025B3" w14:textId="53B56964" w:rsidR="00910500" w:rsidRDefault="00910500">
      <w:pPr>
        <w:pStyle w:val="TOC5"/>
        <w:rPr>
          <w:rFonts w:asciiTheme="minorHAnsi" w:eastAsiaTheme="minorEastAsia" w:hAnsiTheme="minorHAnsi" w:cstheme="minorBidi"/>
          <w:noProof/>
          <w:sz w:val="22"/>
          <w:szCs w:val="22"/>
          <w:lang w:eastAsia="en-GB"/>
        </w:rPr>
      </w:pPr>
      <w:r>
        <w:rPr>
          <w:noProof/>
        </w:rPr>
        <w:t>6.1.6.2.</w:t>
      </w:r>
      <w:r>
        <w:rPr>
          <w:noProof/>
          <w:lang w:eastAsia="zh-CN"/>
        </w:rPr>
        <w:t>65</w:t>
      </w:r>
      <w:r>
        <w:rPr>
          <w:rFonts w:asciiTheme="minorHAnsi" w:eastAsiaTheme="minorEastAsia" w:hAnsiTheme="minorHAnsi" w:cstheme="minorBidi"/>
          <w:noProof/>
          <w:sz w:val="22"/>
          <w:szCs w:val="22"/>
          <w:lang w:eastAsia="en-GB"/>
        </w:rPr>
        <w:tab/>
      </w:r>
      <w:r>
        <w:rPr>
          <w:noProof/>
        </w:rPr>
        <w:t>Type: ExtAmfEventSubscription</w:t>
      </w:r>
      <w:r>
        <w:rPr>
          <w:noProof/>
        </w:rPr>
        <w:tab/>
      </w:r>
      <w:r>
        <w:rPr>
          <w:noProof/>
        </w:rPr>
        <w:fldChar w:fldCharType="begin" w:fldLock="1"/>
      </w:r>
      <w:r>
        <w:rPr>
          <w:noProof/>
        </w:rPr>
        <w:instrText xml:space="preserve"> PAGEREF _Toc122025717 \h </w:instrText>
      </w:r>
      <w:r>
        <w:rPr>
          <w:noProof/>
        </w:rPr>
      </w:r>
      <w:r>
        <w:rPr>
          <w:noProof/>
        </w:rPr>
        <w:fldChar w:fldCharType="separate"/>
      </w:r>
      <w:r>
        <w:rPr>
          <w:noProof/>
        </w:rPr>
        <w:t>182</w:t>
      </w:r>
      <w:r>
        <w:rPr>
          <w:noProof/>
        </w:rPr>
        <w:fldChar w:fldCharType="end"/>
      </w:r>
    </w:p>
    <w:p w14:paraId="19030657" w14:textId="53FBC7B2" w:rsidR="00910500" w:rsidRDefault="00910500">
      <w:pPr>
        <w:pStyle w:val="TOC5"/>
        <w:rPr>
          <w:rFonts w:asciiTheme="minorHAnsi" w:eastAsiaTheme="minorEastAsia" w:hAnsiTheme="minorHAnsi" w:cstheme="minorBidi"/>
          <w:noProof/>
          <w:sz w:val="22"/>
          <w:szCs w:val="22"/>
          <w:lang w:eastAsia="en-GB"/>
        </w:rPr>
      </w:pPr>
      <w:r>
        <w:rPr>
          <w:noProof/>
        </w:rPr>
        <w:t>6.1.6.2.</w:t>
      </w:r>
      <w:r>
        <w:rPr>
          <w:noProof/>
          <w:lang w:eastAsia="zh-CN"/>
        </w:rPr>
        <w:t>66</w:t>
      </w:r>
      <w:r>
        <w:rPr>
          <w:rFonts w:asciiTheme="minorHAnsi" w:eastAsiaTheme="minorEastAsia" w:hAnsiTheme="minorHAnsi" w:cstheme="minorBidi"/>
          <w:noProof/>
          <w:sz w:val="22"/>
          <w:szCs w:val="22"/>
          <w:lang w:eastAsia="en-GB"/>
        </w:rPr>
        <w:tab/>
      </w:r>
      <w:r>
        <w:rPr>
          <w:noProof/>
        </w:rPr>
        <w:t>Type: AmfEventSubscriptionAddInfo</w:t>
      </w:r>
      <w:r>
        <w:rPr>
          <w:noProof/>
        </w:rPr>
        <w:tab/>
      </w:r>
      <w:r>
        <w:rPr>
          <w:noProof/>
        </w:rPr>
        <w:fldChar w:fldCharType="begin" w:fldLock="1"/>
      </w:r>
      <w:r>
        <w:rPr>
          <w:noProof/>
        </w:rPr>
        <w:instrText xml:space="preserve"> PAGEREF _Toc122025718 \h </w:instrText>
      </w:r>
      <w:r>
        <w:rPr>
          <w:noProof/>
        </w:rPr>
      </w:r>
      <w:r>
        <w:rPr>
          <w:noProof/>
        </w:rPr>
        <w:fldChar w:fldCharType="separate"/>
      </w:r>
      <w:r>
        <w:rPr>
          <w:noProof/>
        </w:rPr>
        <w:t>183</w:t>
      </w:r>
      <w:r>
        <w:rPr>
          <w:noProof/>
        </w:rPr>
        <w:fldChar w:fldCharType="end"/>
      </w:r>
    </w:p>
    <w:p w14:paraId="241707EE" w14:textId="7A5E05EE" w:rsidR="00910500" w:rsidRDefault="00910500">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_Toc122025719 \h </w:instrText>
      </w:r>
      <w:r>
        <w:rPr>
          <w:noProof/>
        </w:rPr>
      </w:r>
      <w:r>
        <w:rPr>
          <w:noProof/>
        </w:rPr>
        <w:fldChar w:fldCharType="separate"/>
      </w:r>
      <w:r>
        <w:rPr>
          <w:noProof/>
        </w:rPr>
        <w:t>184</w:t>
      </w:r>
      <w:r>
        <w:rPr>
          <w:noProof/>
        </w:rPr>
        <w:fldChar w:fldCharType="end"/>
      </w:r>
    </w:p>
    <w:p w14:paraId="22980483" w14:textId="1D42BE63" w:rsidR="00910500" w:rsidRDefault="00910500">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UeDifferentiationInfo</w:t>
      </w:r>
      <w:r>
        <w:rPr>
          <w:noProof/>
        </w:rPr>
        <w:tab/>
      </w:r>
      <w:r>
        <w:rPr>
          <w:noProof/>
        </w:rPr>
        <w:fldChar w:fldCharType="begin" w:fldLock="1"/>
      </w:r>
      <w:r>
        <w:rPr>
          <w:noProof/>
        </w:rPr>
        <w:instrText xml:space="preserve"> PAGEREF _Toc122025720 \h </w:instrText>
      </w:r>
      <w:r>
        <w:rPr>
          <w:noProof/>
        </w:rPr>
      </w:r>
      <w:r>
        <w:rPr>
          <w:noProof/>
        </w:rPr>
        <w:fldChar w:fldCharType="separate"/>
      </w:r>
      <w:r>
        <w:rPr>
          <w:noProof/>
        </w:rPr>
        <w:t>184</w:t>
      </w:r>
      <w:r>
        <w:rPr>
          <w:noProof/>
        </w:rPr>
        <w:fldChar w:fldCharType="end"/>
      </w:r>
    </w:p>
    <w:p w14:paraId="3CF1E145" w14:textId="406394DC" w:rsidR="00910500" w:rsidRDefault="00910500">
      <w:pPr>
        <w:pStyle w:val="TOC5"/>
        <w:rPr>
          <w:rFonts w:asciiTheme="minorHAnsi" w:eastAsiaTheme="minorEastAsia" w:hAnsiTheme="minorHAnsi" w:cstheme="minorBidi"/>
          <w:noProof/>
          <w:sz w:val="22"/>
          <w:szCs w:val="22"/>
          <w:lang w:eastAsia="en-GB"/>
        </w:rPr>
      </w:pPr>
      <w:r>
        <w:rPr>
          <w:noProof/>
        </w:rPr>
        <w:t>6.1.6.2.</w:t>
      </w:r>
      <w:r>
        <w:rPr>
          <w:noProof/>
          <w:lang w:eastAsia="zh-CN"/>
        </w:rPr>
        <w:t>69</w:t>
      </w:r>
      <w:r>
        <w:rPr>
          <w:rFonts w:asciiTheme="minorHAnsi" w:eastAsiaTheme="minorEastAsia" w:hAnsiTheme="minorHAnsi" w:cstheme="minorBidi"/>
          <w:noProof/>
          <w:sz w:val="22"/>
          <w:szCs w:val="22"/>
          <w:lang w:eastAsia="en-GB"/>
        </w:rPr>
        <w:tab/>
      </w:r>
      <w:r>
        <w:rPr>
          <w:noProof/>
        </w:rPr>
        <w:t>Type:</w:t>
      </w:r>
      <w:r w:rsidRPr="00EF397D">
        <w:rPr>
          <w:noProof/>
          <w:lang w:val="en-US" w:eastAsia="zh-CN"/>
        </w:rPr>
        <w:t xml:space="preserve"> CeModeBInd</w:t>
      </w:r>
      <w:r>
        <w:rPr>
          <w:noProof/>
        </w:rPr>
        <w:tab/>
      </w:r>
      <w:r>
        <w:rPr>
          <w:noProof/>
        </w:rPr>
        <w:fldChar w:fldCharType="begin" w:fldLock="1"/>
      </w:r>
      <w:r>
        <w:rPr>
          <w:noProof/>
        </w:rPr>
        <w:instrText xml:space="preserve"> PAGEREF _Toc122025721 \h </w:instrText>
      </w:r>
      <w:r>
        <w:rPr>
          <w:noProof/>
        </w:rPr>
      </w:r>
      <w:r>
        <w:rPr>
          <w:noProof/>
        </w:rPr>
        <w:fldChar w:fldCharType="separate"/>
      </w:r>
      <w:r>
        <w:rPr>
          <w:noProof/>
        </w:rPr>
        <w:t>184</w:t>
      </w:r>
      <w:r>
        <w:rPr>
          <w:noProof/>
        </w:rPr>
        <w:fldChar w:fldCharType="end"/>
      </w:r>
    </w:p>
    <w:p w14:paraId="265BD914" w14:textId="1CB38D2F" w:rsidR="00910500" w:rsidRDefault="00910500">
      <w:pPr>
        <w:pStyle w:val="TOC5"/>
        <w:rPr>
          <w:rFonts w:asciiTheme="minorHAnsi" w:eastAsiaTheme="minorEastAsia" w:hAnsiTheme="minorHAnsi" w:cstheme="minorBidi"/>
          <w:noProof/>
          <w:sz w:val="22"/>
          <w:szCs w:val="22"/>
          <w:lang w:eastAsia="en-GB"/>
        </w:rPr>
      </w:pPr>
      <w:r>
        <w:rPr>
          <w:noProof/>
        </w:rPr>
        <w:t>6.1.6.2.</w:t>
      </w:r>
      <w:r>
        <w:rPr>
          <w:noProof/>
          <w:lang w:eastAsia="zh-CN"/>
        </w:rPr>
        <w:t>70</w:t>
      </w:r>
      <w:r>
        <w:rPr>
          <w:rFonts w:asciiTheme="minorHAnsi" w:eastAsiaTheme="minorEastAsia" w:hAnsiTheme="minorHAnsi" w:cstheme="minorBidi"/>
          <w:noProof/>
          <w:sz w:val="22"/>
          <w:szCs w:val="22"/>
          <w:lang w:eastAsia="en-GB"/>
        </w:rPr>
        <w:tab/>
      </w:r>
      <w:r>
        <w:rPr>
          <w:noProof/>
        </w:rPr>
        <w:t>Type:</w:t>
      </w:r>
      <w:r w:rsidRPr="00EF397D">
        <w:rPr>
          <w:noProof/>
          <w:lang w:val="en-US" w:eastAsia="zh-CN"/>
        </w:rPr>
        <w:t xml:space="preserve"> LteMInd</w:t>
      </w:r>
      <w:r>
        <w:rPr>
          <w:noProof/>
        </w:rPr>
        <w:tab/>
      </w:r>
      <w:r>
        <w:rPr>
          <w:noProof/>
        </w:rPr>
        <w:fldChar w:fldCharType="begin" w:fldLock="1"/>
      </w:r>
      <w:r>
        <w:rPr>
          <w:noProof/>
        </w:rPr>
        <w:instrText xml:space="preserve"> PAGEREF _Toc122025722 \h </w:instrText>
      </w:r>
      <w:r>
        <w:rPr>
          <w:noProof/>
        </w:rPr>
      </w:r>
      <w:r>
        <w:rPr>
          <w:noProof/>
        </w:rPr>
        <w:fldChar w:fldCharType="separate"/>
      </w:r>
      <w:r>
        <w:rPr>
          <w:noProof/>
        </w:rPr>
        <w:t>185</w:t>
      </w:r>
      <w:r>
        <w:rPr>
          <w:noProof/>
        </w:rPr>
        <w:fldChar w:fldCharType="end"/>
      </w:r>
    </w:p>
    <w:p w14:paraId="2CA392E8" w14:textId="3BF0EE90" w:rsidR="00910500" w:rsidRDefault="00910500">
      <w:pPr>
        <w:pStyle w:val="TOC5"/>
        <w:rPr>
          <w:rFonts w:asciiTheme="minorHAnsi" w:eastAsiaTheme="minorEastAsia" w:hAnsiTheme="minorHAnsi" w:cstheme="minorBidi"/>
          <w:noProof/>
          <w:sz w:val="22"/>
          <w:szCs w:val="22"/>
          <w:lang w:eastAsia="en-GB"/>
        </w:rPr>
      </w:pPr>
      <w:r>
        <w:rPr>
          <w:noProof/>
        </w:rPr>
        <w:t>6.1.6.2.</w:t>
      </w:r>
      <w:r>
        <w:rPr>
          <w:noProof/>
          <w:lang w:eastAsia="zh-CN"/>
        </w:rPr>
        <w:t>71</w:t>
      </w:r>
      <w:r>
        <w:rPr>
          <w:rFonts w:asciiTheme="minorHAnsi" w:eastAsiaTheme="minorEastAsia" w:hAnsiTheme="minorHAnsi" w:cstheme="minorBidi"/>
          <w:noProof/>
          <w:sz w:val="22"/>
          <w:szCs w:val="22"/>
          <w:lang w:eastAsia="en-GB"/>
        </w:rPr>
        <w:tab/>
      </w:r>
      <w:r>
        <w:rPr>
          <w:noProof/>
        </w:rPr>
        <w:t>Type:</w:t>
      </w:r>
      <w:r w:rsidRPr="00EF397D">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_Toc122025723 \h </w:instrText>
      </w:r>
      <w:r>
        <w:rPr>
          <w:noProof/>
        </w:rPr>
      </w:r>
      <w:r>
        <w:rPr>
          <w:noProof/>
        </w:rPr>
        <w:fldChar w:fldCharType="separate"/>
      </w:r>
      <w:r>
        <w:rPr>
          <w:noProof/>
        </w:rPr>
        <w:t>185</w:t>
      </w:r>
      <w:r>
        <w:rPr>
          <w:noProof/>
        </w:rPr>
        <w:fldChar w:fldCharType="end"/>
      </w:r>
    </w:p>
    <w:p w14:paraId="1A47A26E" w14:textId="19249C4A" w:rsidR="00910500" w:rsidRDefault="00910500">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_Toc122025724 \h </w:instrText>
      </w:r>
      <w:r>
        <w:rPr>
          <w:noProof/>
        </w:rPr>
      </w:r>
      <w:r>
        <w:rPr>
          <w:noProof/>
        </w:rPr>
        <w:fldChar w:fldCharType="separate"/>
      </w:r>
      <w:r>
        <w:rPr>
          <w:noProof/>
        </w:rPr>
        <w:t>185</w:t>
      </w:r>
      <w:r>
        <w:rPr>
          <w:noProof/>
        </w:rPr>
        <w:fldChar w:fldCharType="end"/>
      </w:r>
    </w:p>
    <w:p w14:paraId="492F08C3" w14:textId="1C3C830C" w:rsidR="00910500" w:rsidRDefault="00910500">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_Toc122025725 \h </w:instrText>
      </w:r>
      <w:r>
        <w:rPr>
          <w:noProof/>
        </w:rPr>
      </w:r>
      <w:r>
        <w:rPr>
          <w:noProof/>
        </w:rPr>
        <w:fldChar w:fldCharType="separate"/>
      </w:r>
      <w:r>
        <w:rPr>
          <w:noProof/>
        </w:rPr>
        <w:t>186</w:t>
      </w:r>
      <w:r>
        <w:rPr>
          <w:noProof/>
        </w:rPr>
        <w:fldChar w:fldCharType="end"/>
      </w:r>
    </w:p>
    <w:p w14:paraId="2C700086" w14:textId="6277AF8B" w:rsidR="00910500" w:rsidRDefault="00910500">
      <w:pPr>
        <w:pStyle w:val="TOC5"/>
        <w:rPr>
          <w:rFonts w:asciiTheme="minorHAnsi" w:eastAsiaTheme="minorEastAsia" w:hAnsiTheme="minorHAnsi" w:cstheme="minorBidi"/>
          <w:noProof/>
          <w:sz w:val="22"/>
          <w:szCs w:val="22"/>
          <w:lang w:eastAsia="en-GB"/>
        </w:rPr>
      </w:pPr>
      <w:r>
        <w:rPr>
          <w:noProof/>
        </w:rPr>
        <w:t>6.1.6.2.74</w:t>
      </w:r>
      <w:r>
        <w:rPr>
          <w:rFonts w:asciiTheme="minorHAnsi" w:eastAsiaTheme="minorEastAsia" w:hAnsiTheme="minorHAnsi" w:cstheme="minorBidi"/>
          <w:noProof/>
          <w:sz w:val="22"/>
          <w:szCs w:val="22"/>
          <w:lang w:eastAsia="en-GB"/>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_Toc122025726 \h </w:instrText>
      </w:r>
      <w:r>
        <w:rPr>
          <w:noProof/>
        </w:rPr>
      </w:r>
      <w:r>
        <w:rPr>
          <w:noProof/>
        </w:rPr>
        <w:fldChar w:fldCharType="separate"/>
      </w:r>
      <w:r>
        <w:rPr>
          <w:noProof/>
        </w:rPr>
        <w:t>186</w:t>
      </w:r>
      <w:r>
        <w:rPr>
          <w:noProof/>
        </w:rPr>
        <w:fldChar w:fldCharType="end"/>
      </w:r>
    </w:p>
    <w:p w14:paraId="5FD0ECCB" w14:textId="532A8390" w:rsidR="00910500" w:rsidRDefault="00910500">
      <w:pPr>
        <w:pStyle w:val="TOC5"/>
        <w:rPr>
          <w:rFonts w:asciiTheme="minorHAnsi" w:eastAsiaTheme="minorEastAsia" w:hAnsiTheme="minorHAnsi" w:cstheme="minorBidi"/>
          <w:noProof/>
          <w:sz w:val="22"/>
          <w:szCs w:val="22"/>
          <w:lang w:eastAsia="en-GB"/>
        </w:rPr>
      </w:pPr>
      <w:r>
        <w:rPr>
          <w:noProof/>
        </w:rPr>
        <w:t>6.1.6.2.75</w:t>
      </w:r>
      <w:r>
        <w:rPr>
          <w:rFonts w:asciiTheme="minorHAnsi" w:eastAsiaTheme="minorEastAsia" w:hAnsiTheme="minorHAnsi" w:cstheme="minorBidi"/>
          <w:noProof/>
          <w:sz w:val="22"/>
          <w:szCs w:val="22"/>
          <w:lang w:eastAsia="en-GB"/>
        </w:rPr>
        <w:tab/>
      </w:r>
      <w:r>
        <w:rPr>
          <w:noProof/>
        </w:rPr>
        <w:t>Type: UpdpSubscriptionData</w:t>
      </w:r>
      <w:r>
        <w:rPr>
          <w:noProof/>
        </w:rPr>
        <w:tab/>
      </w:r>
      <w:r>
        <w:rPr>
          <w:noProof/>
        </w:rPr>
        <w:fldChar w:fldCharType="begin" w:fldLock="1"/>
      </w:r>
      <w:r>
        <w:rPr>
          <w:noProof/>
        </w:rPr>
        <w:instrText xml:space="preserve"> PAGEREF _Toc122025727 \h </w:instrText>
      </w:r>
      <w:r>
        <w:rPr>
          <w:noProof/>
        </w:rPr>
      </w:r>
      <w:r>
        <w:rPr>
          <w:noProof/>
        </w:rPr>
        <w:fldChar w:fldCharType="separate"/>
      </w:r>
      <w:r>
        <w:rPr>
          <w:noProof/>
        </w:rPr>
        <w:t>186</w:t>
      </w:r>
      <w:r>
        <w:rPr>
          <w:noProof/>
        </w:rPr>
        <w:fldChar w:fldCharType="end"/>
      </w:r>
    </w:p>
    <w:p w14:paraId="6D1918F6" w14:textId="79FA9339" w:rsidR="00910500" w:rsidRDefault="00910500">
      <w:pPr>
        <w:pStyle w:val="TOC5"/>
        <w:rPr>
          <w:rFonts w:asciiTheme="minorHAnsi" w:eastAsiaTheme="minorEastAsia" w:hAnsiTheme="minorHAnsi" w:cstheme="minorBidi"/>
          <w:noProof/>
          <w:sz w:val="22"/>
          <w:szCs w:val="22"/>
          <w:lang w:eastAsia="en-GB"/>
        </w:rPr>
      </w:pPr>
      <w:r>
        <w:rPr>
          <w:noProof/>
        </w:rPr>
        <w:t>6.1.6.2.76</w:t>
      </w:r>
      <w:r>
        <w:rPr>
          <w:rFonts w:asciiTheme="minorHAnsi" w:eastAsiaTheme="minorEastAsia" w:hAnsiTheme="minorHAnsi" w:cstheme="minorBidi"/>
          <w:noProof/>
          <w:sz w:val="22"/>
          <w:szCs w:val="22"/>
          <w:lang w:eastAsia="en-GB"/>
        </w:rPr>
        <w:tab/>
      </w:r>
      <w:r>
        <w:rPr>
          <w:noProof/>
        </w:rPr>
        <w:t xml:space="preserve">Type: </w:t>
      </w:r>
      <w:r w:rsidRPr="00EF397D">
        <w:rPr>
          <w:noProof/>
          <w:lang w:val="en-US" w:eastAsia="zh-CN"/>
        </w:rPr>
        <w:t>ProSe</w:t>
      </w:r>
      <w:r>
        <w:rPr>
          <w:noProof/>
          <w:lang w:eastAsia="zh-CN"/>
        </w:rPr>
        <w:t>Information</w:t>
      </w:r>
      <w:r>
        <w:rPr>
          <w:noProof/>
        </w:rPr>
        <w:tab/>
      </w:r>
      <w:r>
        <w:rPr>
          <w:noProof/>
        </w:rPr>
        <w:fldChar w:fldCharType="begin" w:fldLock="1"/>
      </w:r>
      <w:r>
        <w:rPr>
          <w:noProof/>
        </w:rPr>
        <w:instrText xml:space="preserve"> PAGEREF _Toc122025728 \h </w:instrText>
      </w:r>
      <w:r>
        <w:rPr>
          <w:noProof/>
        </w:rPr>
      </w:r>
      <w:r>
        <w:rPr>
          <w:noProof/>
        </w:rPr>
        <w:fldChar w:fldCharType="separate"/>
      </w:r>
      <w:r>
        <w:rPr>
          <w:noProof/>
        </w:rPr>
        <w:t>186</w:t>
      </w:r>
      <w:r>
        <w:rPr>
          <w:noProof/>
        </w:rPr>
        <w:fldChar w:fldCharType="end"/>
      </w:r>
    </w:p>
    <w:p w14:paraId="76DF80D0" w14:textId="17AEFB4F" w:rsidR="00910500" w:rsidRDefault="00910500">
      <w:pPr>
        <w:pStyle w:val="TOC5"/>
        <w:rPr>
          <w:rFonts w:asciiTheme="minorHAnsi" w:eastAsiaTheme="minorEastAsia" w:hAnsiTheme="minorHAnsi" w:cstheme="minorBidi"/>
          <w:noProof/>
          <w:sz w:val="22"/>
          <w:szCs w:val="22"/>
          <w:lang w:eastAsia="en-GB"/>
        </w:rPr>
      </w:pPr>
      <w:r>
        <w:rPr>
          <w:noProof/>
        </w:rPr>
        <w:t>6.1.6.2.77</w:t>
      </w:r>
      <w:r>
        <w:rPr>
          <w:rFonts w:asciiTheme="minorHAnsi" w:eastAsiaTheme="minorEastAsia" w:hAnsiTheme="minorHAnsi" w:cstheme="minorBidi"/>
          <w:noProof/>
          <w:sz w:val="22"/>
          <w:szCs w:val="22"/>
          <w:lang w:eastAsia="en-GB"/>
        </w:rPr>
        <w:tab/>
      </w:r>
      <w:r>
        <w:rPr>
          <w:noProof/>
        </w:rPr>
        <w:t>Type: ReleaseSessionInfo</w:t>
      </w:r>
      <w:r>
        <w:rPr>
          <w:noProof/>
        </w:rPr>
        <w:tab/>
      </w:r>
      <w:r>
        <w:rPr>
          <w:noProof/>
        </w:rPr>
        <w:fldChar w:fldCharType="begin" w:fldLock="1"/>
      </w:r>
      <w:r>
        <w:rPr>
          <w:noProof/>
        </w:rPr>
        <w:instrText xml:space="preserve"> PAGEREF _Toc122025729 \h </w:instrText>
      </w:r>
      <w:r>
        <w:rPr>
          <w:noProof/>
        </w:rPr>
      </w:r>
      <w:r>
        <w:rPr>
          <w:noProof/>
        </w:rPr>
        <w:fldChar w:fldCharType="separate"/>
      </w:r>
      <w:r>
        <w:rPr>
          <w:noProof/>
        </w:rPr>
        <w:t>187</w:t>
      </w:r>
      <w:r>
        <w:rPr>
          <w:noProof/>
        </w:rPr>
        <w:fldChar w:fldCharType="end"/>
      </w:r>
    </w:p>
    <w:p w14:paraId="775D97AE" w14:textId="5910DD50" w:rsidR="00910500" w:rsidRDefault="00910500">
      <w:pPr>
        <w:pStyle w:val="TOC5"/>
        <w:rPr>
          <w:rFonts w:asciiTheme="minorHAnsi" w:eastAsiaTheme="minorEastAsia" w:hAnsiTheme="minorHAnsi" w:cstheme="minorBidi"/>
          <w:noProof/>
          <w:sz w:val="22"/>
          <w:szCs w:val="22"/>
          <w:lang w:eastAsia="en-GB"/>
        </w:rPr>
      </w:pPr>
      <w:r>
        <w:rPr>
          <w:noProof/>
        </w:rPr>
        <w:t>6.1.6.2.78</w:t>
      </w:r>
      <w:r>
        <w:rPr>
          <w:rFonts w:asciiTheme="minorHAnsi" w:eastAsiaTheme="minorEastAsia" w:hAnsiTheme="minorHAnsi" w:cstheme="minorBidi"/>
          <w:noProof/>
          <w:sz w:val="22"/>
          <w:szCs w:val="22"/>
          <w:lang w:eastAsia="en-GB"/>
        </w:rPr>
        <w:tab/>
      </w:r>
      <w:r>
        <w:rPr>
          <w:noProof/>
        </w:rPr>
        <w:t>Type: AreaOfInterestEventState</w:t>
      </w:r>
      <w:r>
        <w:rPr>
          <w:noProof/>
        </w:rPr>
        <w:tab/>
      </w:r>
      <w:r>
        <w:rPr>
          <w:noProof/>
        </w:rPr>
        <w:fldChar w:fldCharType="begin" w:fldLock="1"/>
      </w:r>
      <w:r>
        <w:rPr>
          <w:noProof/>
        </w:rPr>
        <w:instrText xml:space="preserve"> PAGEREF _Toc122025730 \h </w:instrText>
      </w:r>
      <w:r>
        <w:rPr>
          <w:noProof/>
        </w:rPr>
      </w:r>
      <w:r>
        <w:rPr>
          <w:noProof/>
        </w:rPr>
        <w:fldChar w:fldCharType="separate"/>
      </w:r>
      <w:r>
        <w:rPr>
          <w:noProof/>
        </w:rPr>
        <w:t>187</w:t>
      </w:r>
      <w:r>
        <w:rPr>
          <w:noProof/>
        </w:rPr>
        <w:fldChar w:fldCharType="end"/>
      </w:r>
    </w:p>
    <w:p w14:paraId="5C90F29C" w14:textId="788F2EBF" w:rsidR="00910500" w:rsidRDefault="00910500">
      <w:pPr>
        <w:pStyle w:val="TOC4"/>
        <w:rPr>
          <w:rFonts w:asciiTheme="minorHAnsi" w:eastAsiaTheme="minorEastAsia" w:hAnsiTheme="minorHAnsi" w:cstheme="minorBidi"/>
          <w:noProof/>
          <w:sz w:val="22"/>
          <w:szCs w:val="22"/>
          <w:lang w:eastAsia="en-GB"/>
        </w:rPr>
      </w:pPr>
      <w:r w:rsidRPr="00EF397D">
        <w:rPr>
          <w:noProof/>
          <w:lang w:val="en-US"/>
        </w:rPr>
        <w:t>6.1.6.3</w:t>
      </w:r>
      <w:r>
        <w:rPr>
          <w:rFonts w:asciiTheme="minorHAnsi" w:eastAsiaTheme="minorEastAsia" w:hAnsiTheme="minorHAnsi" w:cstheme="minorBidi"/>
          <w:noProof/>
          <w:sz w:val="22"/>
          <w:szCs w:val="22"/>
          <w:lang w:eastAsia="en-GB"/>
        </w:rPr>
        <w:tab/>
      </w:r>
      <w:r w:rsidRPr="00EF397D">
        <w:rPr>
          <w:noProof/>
          <w:lang w:val="en-US"/>
        </w:rPr>
        <w:t>Simple data types and enumerations</w:t>
      </w:r>
      <w:r>
        <w:rPr>
          <w:noProof/>
        </w:rPr>
        <w:tab/>
      </w:r>
      <w:r>
        <w:rPr>
          <w:noProof/>
        </w:rPr>
        <w:fldChar w:fldCharType="begin" w:fldLock="1"/>
      </w:r>
      <w:r>
        <w:rPr>
          <w:noProof/>
        </w:rPr>
        <w:instrText xml:space="preserve"> PAGEREF _Toc122025731 \h </w:instrText>
      </w:r>
      <w:r>
        <w:rPr>
          <w:noProof/>
        </w:rPr>
      </w:r>
      <w:r>
        <w:rPr>
          <w:noProof/>
        </w:rPr>
        <w:fldChar w:fldCharType="separate"/>
      </w:r>
      <w:r>
        <w:rPr>
          <w:noProof/>
        </w:rPr>
        <w:t>187</w:t>
      </w:r>
      <w:r>
        <w:rPr>
          <w:noProof/>
        </w:rPr>
        <w:fldChar w:fldCharType="end"/>
      </w:r>
    </w:p>
    <w:p w14:paraId="3FB82303" w14:textId="43313A51" w:rsidR="00910500" w:rsidRDefault="00910500">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_Toc122025732 \h </w:instrText>
      </w:r>
      <w:r>
        <w:rPr>
          <w:noProof/>
        </w:rPr>
      </w:r>
      <w:r>
        <w:rPr>
          <w:noProof/>
        </w:rPr>
        <w:fldChar w:fldCharType="separate"/>
      </w:r>
      <w:r>
        <w:rPr>
          <w:noProof/>
        </w:rPr>
        <w:t>187</w:t>
      </w:r>
      <w:r>
        <w:rPr>
          <w:noProof/>
        </w:rPr>
        <w:fldChar w:fldCharType="end"/>
      </w:r>
    </w:p>
    <w:p w14:paraId="162409DA" w14:textId="60C92AAA" w:rsidR="00910500" w:rsidRDefault="00910500">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_Toc122025733 \h </w:instrText>
      </w:r>
      <w:r>
        <w:rPr>
          <w:noProof/>
        </w:rPr>
      </w:r>
      <w:r>
        <w:rPr>
          <w:noProof/>
        </w:rPr>
        <w:fldChar w:fldCharType="separate"/>
      </w:r>
      <w:r>
        <w:rPr>
          <w:noProof/>
        </w:rPr>
        <w:t>187</w:t>
      </w:r>
      <w:r>
        <w:rPr>
          <w:noProof/>
        </w:rPr>
        <w:fldChar w:fldCharType="end"/>
      </w:r>
    </w:p>
    <w:p w14:paraId="7F9AA8EA" w14:textId="14488D02" w:rsidR="00910500" w:rsidRDefault="00910500">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_Toc122025734 \h </w:instrText>
      </w:r>
      <w:r>
        <w:rPr>
          <w:noProof/>
        </w:rPr>
      </w:r>
      <w:r>
        <w:rPr>
          <w:noProof/>
        </w:rPr>
        <w:fldChar w:fldCharType="separate"/>
      </w:r>
      <w:r>
        <w:rPr>
          <w:noProof/>
        </w:rPr>
        <w:t>188</w:t>
      </w:r>
      <w:r>
        <w:rPr>
          <w:noProof/>
        </w:rPr>
        <w:fldChar w:fldCharType="end"/>
      </w:r>
    </w:p>
    <w:p w14:paraId="6B4F061A" w14:textId="2F5B8B94" w:rsidR="00910500" w:rsidRDefault="00910500">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N2InformationClass</w:t>
      </w:r>
      <w:r>
        <w:rPr>
          <w:noProof/>
        </w:rPr>
        <w:tab/>
      </w:r>
      <w:r>
        <w:rPr>
          <w:noProof/>
        </w:rPr>
        <w:fldChar w:fldCharType="begin" w:fldLock="1"/>
      </w:r>
      <w:r>
        <w:rPr>
          <w:noProof/>
        </w:rPr>
        <w:instrText xml:space="preserve"> PAGEREF _Toc122025735 \h </w:instrText>
      </w:r>
      <w:r>
        <w:rPr>
          <w:noProof/>
        </w:rPr>
      </w:r>
      <w:r>
        <w:rPr>
          <w:noProof/>
        </w:rPr>
        <w:fldChar w:fldCharType="separate"/>
      </w:r>
      <w:r>
        <w:rPr>
          <w:noProof/>
        </w:rPr>
        <w:t>189</w:t>
      </w:r>
      <w:r>
        <w:rPr>
          <w:noProof/>
        </w:rPr>
        <w:fldChar w:fldCharType="end"/>
      </w:r>
    </w:p>
    <w:p w14:paraId="51A9FF44" w14:textId="375702E5" w:rsidR="00910500" w:rsidRDefault="00910500">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N1MessageClass</w:t>
      </w:r>
      <w:r>
        <w:rPr>
          <w:noProof/>
        </w:rPr>
        <w:tab/>
      </w:r>
      <w:r>
        <w:rPr>
          <w:noProof/>
        </w:rPr>
        <w:fldChar w:fldCharType="begin" w:fldLock="1"/>
      </w:r>
      <w:r>
        <w:rPr>
          <w:noProof/>
        </w:rPr>
        <w:instrText xml:space="preserve"> PAGEREF _Toc122025736 \h </w:instrText>
      </w:r>
      <w:r>
        <w:rPr>
          <w:noProof/>
        </w:rPr>
      </w:r>
      <w:r>
        <w:rPr>
          <w:noProof/>
        </w:rPr>
        <w:fldChar w:fldCharType="separate"/>
      </w:r>
      <w:r>
        <w:rPr>
          <w:noProof/>
        </w:rPr>
        <w:t>189</w:t>
      </w:r>
      <w:r>
        <w:rPr>
          <w:noProof/>
        </w:rPr>
        <w:fldChar w:fldCharType="end"/>
      </w:r>
    </w:p>
    <w:p w14:paraId="01B2BC3B" w14:textId="4EB56FBF" w:rsidR="00910500" w:rsidRDefault="00910500">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_Toc122025737 \h </w:instrText>
      </w:r>
      <w:r>
        <w:rPr>
          <w:noProof/>
        </w:rPr>
      </w:r>
      <w:r>
        <w:rPr>
          <w:noProof/>
        </w:rPr>
        <w:fldChar w:fldCharType="separate"/>
      </w:r>
      <w:r>
        <w:rPr>
          <w:noProof/>
        </w:rPr>
        <w:t>190</w:t>
      </w:r>
      <w:r>
        <w:rPr>
          <w:noProof/>
        </w:rPr>
        <w:fldChar w:fldCharType="end"/>
      </w:r>
    </w:p>
    <w:p w14:paraId="40EBE5D2" w14:textId="1BD82955" w:rsidR="00910500" w:rsidRDefault="00910500">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_Toc122025738 \h </w:instrText>
      </w:r>
      <w:r>
        <w:rPr>
          <w:noProof/>
        </w:rPr>
      </w:r>
      <w:r>
        <w:rPr>
          <w:noProof/>
        </w:rPr>
        <w:fldChar w:fldCharType="separate"/>
      </w:r>
      <w:r>
        <w:rPr>
          <w:noProof/>
        </w:rPr>
        <w:t>191</w:t>
      </w:r>
      <w:r>
        <w:rPr>
          <w:noProof/>
        </w:rPr>
        <w:fldChar w:fldCharType="end"/>
      </w:r>
    </w:p>
    <w:p w14:paraId="34DC8095" w14:textId="6F0067E2" w:rsidR="00910500" w:rsidRDefault="00910500">
      <w:pPr>
        <w:pStyle w:val="TOC5"/>
        <w:rPr>
          <w:rFonts w:asciiTheme="minorHAnsi" w:eastAsiaTheme="minorEastAsia" w:hAnsiTheme="minorHAnsi" w:cstheme="minorBidi"/>
          <w:noProof/>
          <w:sz w:val="22"/>
          <w:szCs w:val="22"/>
          <w:lang w:eastAsia="en-GB"/>
        </w:rPr>
      </w:pPr>
      <w:r>
        <w:rPr>
          <w:noProof/>
        </w:rPr>
        <w:t>6.1.6.3.8</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_Toc122025739 \h </w:instrText>
      </w:r>
      <w:r>
        <w:rPr>
          <w:noProof/>
        </w:rPr>
      </w:r>
      <w:r>
        <w:rPr>
          <w:noProof/>
        </w:rPr>
        <w:fldChar w:fldCharType="separate"/>
      </w:r>
      <w:r>
        <w:rPr>
          <w:noProof/>
        </w:rPr>
        <w:t>191</w:t>
      </w:r>
      <w:r>
        <w:rPr>
          <w:noProof/>
        </w:rPr>
        <w:fldChar w:fldCharType="end"/>
      </w:r>
    </w:p>
    <w:p w14:paraId="0A3DB610" w14:textId="634AD9F3" w:rsidR="00910500" w:rsidRDefault="00910500">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Ciphering</w:t>
      </w:r>
      <w:r>
        <w:rPr>
          <w:noProof/>
          <w:lang w:eastAsia="zh-CN"/>
        </w:rPr>
        <w:t>Algorithm</w:t>
      </w:r>
      <w:r>
        <w:rPr>
          <w:noProof/>
        </w:rPr>
        <w:tab/>
      </w:r>
      <w:r>
        <w:rPr>
          <w:noProof/>
        </w:rPr>
        <w:fldChar w:fldCharType="begin" w:fldLock="1"/>
      </w:r>
      <w:r>
        <w:rPr>
          <w:noProof/>
        </w:rPr>
        <w:instrText xml:space="preserve"> PAGEREF _Toc122025740 \h </w:instrText>
      </w:r>
      <w:r>
        <w:rPr>
          <w:noProof/>
        </w:rPr>
      </w:r>
      <w:r>
        <w:rPr>
          <w:noProof/>
        </w:rPr>
        <w:fldChar w:fldCharType="separate"/>
      </w:r>
      <w:r>
        <w:rPr>
          <w:noProof/>
        </w:rPr>
        <w:t>191</w:t>
      </w:r>
      <w:r>
        <w:rPr>
          <w:noProof/>
        </w:rPr>
        <w:fldChar w:fldCharType="end"/>
      </w:r>
    </w:p>
    <w:p w14:paraId="7C7E46CC" w14:textId="5D1E220C" w:rsidR="00910500" w:rsidRDefault="00910500">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_Toc122025741 \h </w:instrText>
      </w:r>
      <w:r>
        <w:rPr>
          <w:noProof/>
        </w:rPr>
      </w:r>
      <w:r>
        <w:rPr>
          <w:noProof/>
        </w:rPr>
        <w:fldChar w:fldCharType="separate"/>
      </w:r>
      <w:r>
        <w:rPr>
          <w:noProof/>
        </w:rPr>
        <w:t>191</w:t>
      </w:r>
      <w:r>
        <w:rPr>
          <w:noProof/>
        </w:rPr>
        <w:fldChar w:fldCharType="end"/>
      </w:r>
    </w:p>
    <w:p w14:paraId="136EE8CA" w14:textId="0CA63FEE" w:rsidR="00910500" w:rsidRDefault="00910500">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SmsSupport</w:t>
      </w:r>
      <w:r>
        <w:rPr>
          <w:noProof/>
        </w:rPr>
        <w:tab/>
      </w:r>
      <w:r>
        <w:rPr>
          <w:noProof/>
        </w:rPr>
        <w:fldChar w:fldCharType="begin" w:fldLock="1"/>
      </w:r>
      <w:r>
        <w:rPr>
          <w:noProof/>
        </w:rPr>
        <w:instrText xml:space="preserve"> PAGEREF _Toc122025742 \h </w:instrText>
      </w:r>
      <w:r>
        <w:rPr>
          <w:noProof/>
        </w:rPr>
      </w:r>
      <w:r>
        <w:rPr>
          <w:noProof/>
        </w:rPr>
        <w:fldChar w:fldCharType="separate"/>
      </w:r>
      <w:r>
        <w:rPr>
          <w:noProof/>
        </w:rPr>
        <w:t>191</w:t>
      </w:r>
      <w:r>
        <w:rPr>
          <w:noProof/>
        </w:rPr>
        <w:fldChar w:fldCharType="end"/>
      </w:r>
    </w:p>
    <w:p w14:paraId="20E5376B" w14:textId="39778045" w:rsidR="00910500" w:rsidRDefault="00910500">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sidRPr="00EF397D">
        <w:rPr>
          <w:rFonts w:cs="Arial"/>
          <w:noProof/>
        </w:rPr>
        <w:t xml:space="preserve">Enumeration: </w:t>
      </w:r>
      <w:r>
        <w:rPr>
          <w:noProof/>
        </w:rPr>
        <w:t>ScType</w:t>
      </w:r>
      <w:r>
        <w:rPr>
          <w:noProof/>
        </w:rPr>
        <w:tab/>
      </w:r>
      <w:r>
        <w:rPr>
          <w:noProof/>
        </w:rPr>
        <w:fldChar w:fldCharType="begin" w:fldLock="1"/>
      </w:r>
      <w:r>
        <w:rPr>
          <w:noProof/>
        </w:rPr>
        <w:instrText xml:space="preserve"> PAGEREF _Toc122025743 \h </w:instrText>
      </w:r>
      <w:r>
        <w:rPr>
          <w:noProof/>
        </w:rPr>
      </w:r>
      <w:r>
        <w:rPr>
          <w:noProof/>
        </w:rPr>
        <w:fldChar w:fldCharType="separate"/>
      </w:r>
      <w:r>
        <w:rPr>
          <w:noProof/>
        </w:rPr>
        <w:t>192</w:t>
      </w:r>
      <w:r>
        <w:rPr>
          <w:noProof/>
        </w:rPr>
        <w:fldChar w:fldCharType="end"/>
      </w:r>
    </w:p>
    <w:p w14:paraId="148BD9E4" w14:textId="7203B8BD" w:rsidR="00910500" w:rsidRDefault="00910500">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sidRPr="00EF397D">
        <w:rPr>
          <w:rFonts w:cs="Arial"/>
          <w:noProof/>
        </w:rPr>
        <w:t xml:space="preserve">Enumeration: </w:t>
      </w:r>
      <w:r>
        <w:rPr>
          <w:noProof/>
        </w:rPr>
        <w:t>KeyAmfType</w:t>
      </w:r>
      <w:r>
        <w:rPr>
          <w:noProof/>
        </w:rPr>
        <w:tab/>
      </w:r>
      <w:r>
        <w:rPr>
          <w:noProof/>
        </w:rPr>
        <w:fldChar w:fldCharType="begin" w:fldLock="1"/>
      </w:r>
      <w:r>
        <w:rPr>
          <w:noProof/>
        </w:rPr>
        <w:instrText xml:space="preserve"> PAGEREF _Toc122025744 \h </w:instrText>
      </w:r>
      <w:r>
        <w:rPr>
          <w:noProof/>
        </w:rPr>
      </w:r>
      <w:r>
        <w:rPr>
          <w:noProof/>
        </w:rPr>
        <w:fldChar w:fldCharType="separate"/>
      </w:r>
      <w:r>
        <w:rPr>
          <w:noProof/>
        </w:rPr>
        <w:t>192</w:t>
      </w:r>
      <w:r>
        <w:rPr>
          <w:noProof/>
        </w:rPr>
        <w:fldChar w:fldCharType="end"/>
      </w:r>
    </w:p>
    <w:p w14:paraId="5432C762" w14:textId="036984B0" w:rsidR="00910500" w:rsidRDefault="00910500">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Enumeration: TransferReason</w:t>
      </w:r>
      <w:r>
        <w:rPr>
          <w:noProof/>
        </w:rPr>
        <w:tab/>
      </w:r>
      <w:r>
        <w:rPr>
          <w:noProof/>
        </w:rPr>
        <w:fldChar w:fldCharType="begin" w:fldLock="1"/>
      </w:r>
      <w:r>
        <w:rPr>
          <w:noProof/>
        </w:rPr>
        <w:instrText xml:space="preserve"> PAGEREF _Toc122025745 \h </w:instrText>
      </w:r>
      <w:r>
        <w:rPr>
          <w:noProof/>
        </w:rPr>
      </w:r>
      <w:r>
        <w:rPr>
          <w:noProof/>
        </w:rPr>
        <w:fldChar w:fldCharType="separate"/>
      </w:r>
      <w:r>
        <w:rPr>
          <w:noProof/>
        </w:rPr>
        <w:t>192</w:t>
      </w:r>
      <w:r>
        <w:rPr>
          <w:noProof/>
        </w:rPr>
        <w:fldChar w:fldCharType="end"/>
      </w:r>
    </w:p>
    <w:p w14:paraId="3B17E659" w14:textId="475E09D3" w:rsidR="00910500" w:rsidRDefault="00910500">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Enumeration: PolicyReqTrigger</w:t>
      </w:r>
      <w:r>
        <w:rPr>
          <w:noProof/>
        </w:rPr>
        <w:tab/>
      </w:r>
      <w:r>
        <w:rPr>
          <w:noProof/>
        </w:rPr>
        <w:fldChar w:fldCharType="begin" w:fldLock="1"/>
      </w:r>
      <w:r>
        <w:rPr>
          <w:noProof/>
        </w:rPr>
        <w:instrText xml:space="preserve"> PAGEREF _Toc122025746 \h </w:instrText>
      </w:r>
      <w:r>
        <w:rPr>
          <w:noProof/>
        </w:rPr>
      </w:r>
      <w:r>
        <w:rPr>
          <w:noProof/>
        </w:rPr>
        <w:fldChar w:fldCharType="separate"/>
      </w:r>
      <w:r>
        <w:rPr>
          <w:noProof/>
        </w:rPr>
        <w:t>192</w:t>
      </w:r>
      <w:r>
        <w:rPr>
          <w:noProof/>
        </w:rPr>
        <w:fldChar w:fldCharType="end"/>
      </w:r>
    </w:p>
    <w:p w14:paraId="1EECC5D1" w14:textId="2DD17DC4" w:rsidR="00910500" w:rsidRDefault="00910500">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RatSelector</w:t>
      </w:r>
      <w:r>
        <w:rPr>
          <w:noProof/>
        </w:rPr>
        <w:tab/>
      </w:r>
      <w:r>
        <w:rPr>
          <w:noProof/>
        </w:rPr>
        <w:fldChar w:fldCharType="begin" w:fldLock="1"/>
      </w:r>
      <w:r>
        <w:rPr>
          <w:noProof/>
        </w:rPr>
        <w:instrText xml:space="preserve"> PAGEREF _Toc122025747 \h </w:instrText>
      </w:r>
      <w:r>
        <w:rPr>
          <w:noProof/>
        </w:rPr>
      </w:r>
      <w:r>
        <w:rPr>
          <w:noProof/>
        </w:rPr>
        <w:fldChar w:fldCharType="separate"/>
      </w:r>
      <w:r>
        <w:rPr>
          <w:noProof/>
        </w:rPr>
        <w:t>193</w:t>
      </w:r>
      <w:r>
        <w:rPr>
          <w:noProof/>
        </w:rPr>
        <w:fldChar w:fldCharType="end"/>
      </w:r>
    </w:p>
    <w:p w14:paraId="7C6DA276" w14:textId="3A44084D" w:rsidR="00910500" w:rsidRDefault="00910500">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NgapIeType</w:t>
      </w:r>
      <w:r>
        <w:rPr>
          <w:noProof/>
        </w:rPr>
        <w:tab/>
      </w:r>
      <w:r>
        <w:rPr>
          <w:noProof/>
        </w:rPr>
        <w:fldChar w:fldCharType="begin" w:fldLock="1"/>
      </w:r>
      <w:r>
        <w:rPr>
          <w:noProof/>
        </w:rPr>
        <w:instrText xml:space="preserve"> PAGEREF _Toc122025748 \h </w:instrText>
      </w:r>
      <w:r>
        <w:rPr>
          <w:noProof/>
        </w:rPr>
      </w:r>
      <w:r>
        <w:rPr>
          <w:noProof/>
        </w:rPr>
        <w:fldChar w:fldCharType="separate"/>
      </w:r>
      <w:r>
        <w:rPr>
          <w:noProof/>
        </w:rPr>
        <w:t>193</w:t>
      </w:r>
      <w:r>
        <w:rPr>
          <w:noProof/>
        </w:rPr>
        <w:fldChar w:fldCharType="end"/>
      </w:r>
    </w:p>
    <w:p w14:paraId="14FE8A45" w14:textId="0588BF20" w:rsidR="00910500" w:rsidRDefault="00910500">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Enumeration: N2InfoNotifyReason</w:t>
      </w:r>
      <w:r>
        <w:rPr>
          <w:noProof/>
        </w:rPr>
        <w:tab/>
      </w:r>
      <w:r>
        <w:rPr>
          <w:noProof/>
        </w:rPr>
        <w:fldChar w:fldCharType="begin" w:fldLock="1"/>
      </w:r>
      <w:r>
        <w:rPr>
          <w:noProof/>
        </w:rPr>
        <w:instrText xml:space="preserve"> PAGEREF _Toc122025749 \h </w:instrText>
      </w:r>
      <w:r>
        <w:rPr>
          <w:noProof/>
        </w:rPr>
      </w:r>
      <w:r>
        <w:rPr>
          <w:noProof/>
        </w:rPr>
        <w:fldChar w:fldCharType="separate"/>
      </w:r>
      <w:r>
        <w:rPr>
          <w:noProof/>
        </w:rPr>
        <w:t>193</w:t>
      </w:r>
      <w:r>
        <w:rPr>
          <w:noProof/>
        </w:rPr>
        <w:fldChar w:fldCharType="end"/>
      </w:r>
    </w:p>
    <w:p w14:paraId="040B4738" w14:textId="77D29838" w:rsidR="00910500" w:rsidRDefault="00910500">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 xml:space="preserve">Enumeration: </w:t>
      </w:r>
      <w:r w:rsidRPr="00EF397D">
        <w:rPr>
          <w:noProof/>
          <w:lang w:val="en-US" w:eastAsia="zh-CN"/>
        </w:rPr>
        <w:t>SmfChangeIndication</w:t>
      </w:r>
      <w:r>
        <w:rPr>
          <w:noProof/>
        </w:rPr>
        <w:tab/>
      </w:r>
      <w:r>
        <w:rPr>
          <w:noProof/>
        </w:rPr>
        <w:fldChar w:fldCharType="begin" w:fldLock="1"/>
      </w:r>
      <w:r>
        <w:rPr>
          <w:noProof/>
        </w:rPr>
        <w:instrText xml:space="preserve"> PAGEREF _Toc122025750 \h </w:instrText>
      </w:r>
      <w:r>
        <w:rPr>
          <w:noProof/>
        </w:rPr>
      </w:r>
      <w:r>
        <w:rPr>
          <w:noProof/>
        </w:rPr>
        <w:fldChar w:fldCharType="separate"/>
      </w:r>
      <w:r>
        <w:rPr>
          <w:noProof/>
        </w:rPr>
        <w:t>193</w:t>
      </w:r>
      <w:r>
        <w:rPr>
          <w:noProof/>
        </w:rPr>
        <w:fldChar w:fldCharType="end"/>
      </w:r>
    </w:p>
    <w:p w14:paraId="3FB7F421" w14:textId="53A22ECC" w:rsidR="00910500" w:rsidRDefault="00910500">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 xml:space="preserve">Enumeration: </w:t>
      </w:r>
      <w:r w:rsidRPr="00EF397D">
        <w:rPr>
          <w:noProof/>
          <w:lang w:val="en-US" w:eastAsia="zh-CN"/>
        </w:rPr>
        <w:t>SbiBindingLevel</w:t>
      </w:r>
      <w:r>
        <w:rPr>
          <w:noProof/>
        </w:rPr>
        <w:tab/>
      </w:r>
      <w:r>
        <w:rPr>
          <w:noProof/>
        </w:rPr>
        <w:fldChar w:fldCharType="begin" w:fldLock="1"/>
      </w:r>
      <w:r>
        <w:rPr>
          <w:noProof/>
        </w:rPr>
        <w:instrText xml:space="preserve"> PAGEREF _Toc122025751 \h </w:instrText>
      </w:r>
      <w:r>
        <w:rPr>
          <w:noProof/>
        </w:rPr>
      </w:r>
      <w:r>
        <w:rPr>
          <w:noProof/>
        </w:rPr>
        <w:fldChar w:fldCharType="separate"/>
      </w:r>
      <w:r>
        <w:rPr>
          <w:noProof/>
        </w:rPr>
        <w:t>194</w:t>
      </w:r>
      <w:r>
        <w:rPr>
          <w:noProof/>
        </w:rPr>
        <w:fldChar w:fldCharType="end"/>
      </w:r>
    </w:p>
    <w:p w14:paraId="0F1D6617" w14:textId="5BFE6AB6" w:rsidR="00910500" w:rsidRDefault="00910500">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_Toc122025752 \h </w:instrText>
      </w:r>
      <w:r>
        <w:rPr>
          <w:noProof/>
        </w:rPr>
      </w:r>
      <w:r>
        <w:rPr>
          <w:noProof/>
        </w:rPr>
        <w:fldChar w:fldCharType="separate"/>
      </w:r>
      <w:r>
        <w:rPr>
          <w:noProof/>
        </w:rPr>
        <w:t>194</w:t>
      </w:r>
      <w:r>
        <w:rPr>
          <w:noProof/>
        </w:rPr>
        <w:fldChar w:fldCharType="end"/>
      </w:r>
    </w:p>
    <w:p w14:paraId="75E23A7F" w14:textId="673A2D58" w:rsidR="00910500" w:rsidRDefault="00910500">
      <w:pPr>
        <w:pStyle w:val="TOC5"/>
        <w:rPr>
          <w:rFonts w:asciiTheme="minorHAnsi" w:eastAsiaTheme="minorEastAsia" w:hAnsiTheme="minorHAnsi" w:cstheme="minorBidi"/>
          <w:noProof/>
          <w:sz w:val="22"/>
          <w:szCs w:val="22"/>
          <w:lang w:eastAsia="en-GB"/>
        </w:rPr>
      </w:pPr>
      <w:r>
        <w:rPr>
          <w:noProof/>
        </w:rPr>
        <w:t>6.1.6.3.22</w:t>
      </w:r>
      <w:r>
        <w:rPr>
          <w:rFonts w:asciiTheme="minorHAnsi" w:eastAsiaTheme="minorEastAsia" w:hAnsiTheme="minorHAnsi" w:cstheme="minorBidi"/>
          <w:noProof/>
          <w:sz w:val="22"/>
          <w:szCs w:val="22"/>
          <w:lang w:eastAsia="en-GB"/>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_Toc122025753 \h </w:instrText>
      </w:r>
      <w:r>
        <w:rPr>
          <w:noProof/>
        </w:rPr>
      </w:r>
      <w:r>
        <w:rPr>
          <w:noProof/>
        </w:rPr>
        <w:fldChar w:fldCharType="separate"/>
      </w:r>
      <w:r>
        <w:rPr>
          <w:noProof/>
        </w:rPr>
        <w:t>194</w:t>
      </w:r>
      <w:r>
        <w:rPr>
          <w:noProof/>
        </w:rPr>
        <w:fldChar w:fldCharType="end"/>
      </w:r>
    </w:p>
    <w:p w14:paraId="02EB188B" w14:textId="62118DEA" w:rsidR="00910500" w:rsidRDefault="00910500">
      <w:pPr>
        <w:pStyle w:val="TOC5"/>
        <w:rPr>
          <w:rFonts w:asciiTheme="minorHAnsi" w:eastAsiaTheme="minorEastAsia" w:hAnsiTheme="minorHAnsi" w:cstheme="minorBidi"/>
          <w:noProof/>
          <w:sz w:val="22"/>
          <w:szCs w:val="22"/>
          <w:lang w:eastAsia="en-GB"/>
        </w:rPr>
      </w:pPr>
      <w:r>
        <w:rPr>
          <w:noProof/>
        </w:rPr>
        <w:t>6.1.6.3.23</w:t>
      </w:r>
      <w:r>
        <w:rPr>
          <w:rFonts w:asciiTheme="minorHAnsi" w:eastAsiaTheme="minorEastAsia" w:hAnsiTheme="minorHAnsi" w:cstheme="minorBidi"/>
          <w:noProof/>
          <w:sz w:val="22"/>
          <w:szCs w:val="22"/>
          <w:lang w:eastAsia="en-GB"/>
        </w:rPr>
        <w:tab/>
      </w:r>
      <w:r>
        <w:rPr>
          <w:noProof/>
        </w:rPr>
        <w:t xml:space="preserve">Enumeration: </w:t>
      </w:r>
      <w:r w:rsidRPr="00EF397D">
        <w:rPr>
          <w:rFonts w:cs="Arial"/>
          <w:noProof/>
          <w:lang w:eastAsia="zh-CN"/>
        </w:rPr>
        <w:t>PeriodicCommunicationIndicator</w:t>
      </w:r>
      <w:r>
        <w:rPr>
          <w:noProof/>
        </w:rPr>
        <w:tab/>
      </w:r>
      <w:r>
        <w:rPr>
          <w:noProof/>
        </w:rPr>
        <w:fldChar w:fldCharType="begin" w:fldLock="1"/>
      </w:r>
      <w:r>
        <w:rPr>
          <w:noProof/>
        </w:rPr>
        <w:instrText xml:space="preserve"> PAGEREF _Toc122025754 \h </w:instrText>
      </w:r>
      <w:r>
        <w:rPr>
          <w:noProof/>
        </w:rPr>
      </w:r>
      <w:r>
        <w:rPr>
          <w:noProof/>
        </w:rPr>
        <w:fldChar w:fldCharType="separate"/>
      </w:r>
      <w:r>
        <w:rPr>
          <w:noProof/>
        </w:rPr>
        <w:t>194</w:t>
      </w:r>
      <w:r>
        <w:rPr>
          <w:noProof/>
        </w:rPr>
        <w:fldChar w:fldCharType="end"/>
      </w:r>
    </w:p>
    <w:p w14:paraId="10195076" w14:textId="143771B6" w:rsidR="00910500" w:rsidRDefault="00910500">
      <w:pPr>
        <w:pStyle w:val="TOC5"/>
        <w:rPr>
          <w:rFonts w:asciiTheme="minorHAnsi" w:eastAsiaTheme="minorEastAsia" w:hAnsiTheme="minorHAnsi" w:cstheme="minorBidi"/>
          <w:noProof/>
          <w:sz w:val="22"/>
          <w:szCs w:val="22"/>
          <w:lang w:eastAsia="en-GB"/>
        </w:rPr>
      </w:pPr>
      <w:r>
        <w:rPr>
          <w:noProof/>
        </w:rPr>
        <w:t>6.1.6.3.24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_Toc122025755 \h </w:instrText>
      </w:r>
      <w:r>
        <w:rPr>
          <w:noProof/>
        </w:rPr>
      </w:r>
      <w:r>
        <w:rPr>
          <w:noProof/>
        </w:rPr>
        <w:fldChar w:fldCharType="separate"/>
      </w:r>
      <w:r>
        <w:rPr>
          <w:noProof/>
        </w:rPr>
        <w:t>194</w:t>
      </w:r>
      <w:r>
        <w:rPr>
          <w:noProof/>
        </w:rPr>
        <w:fldChar w:fldCharType="end"/>
      </w:r>
    </w:p>
    <w:p w14:paraId="363068AE" w14:textId="0C848972" w:rsidR="00910500" w:rsidRDefault="00910500">
      <w:pPr>
        <w:pStyle w:val="TOC5"/>
        <w:rPr>
          <w:rFonts w:asciiTheme="minorHAnsi" w:eastAsiaTheme="minorEastAsia" w:hAnsiTheme="minorHAnsi" w:cstheme="minorBidi"/>
          <w:noProof/>
          <w:sz w:val="22"/>
          <w:szCs w:val="22"/>
          <w:lang w:eastAsia="en-GB"/>
        </w:rPr>
      </w:pPr>
      <w:r>
        <w:rPr>
          <w:noProof/>
        </w:rPr>
        <w:t>6.1.6.3.25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_Toc122025756 \h </w:instrText>
      </w:r>
      <w:r>
        <w:rPr>
          <w:noProof/>
        </w:rPr>
      </w:r>
      <w:r>
        <w:rPr>
          <w:noProof/>
        </w:rPr>
        <w:fldChar w:fldCharType="separate"/>
      </w:r>
      <w:r>
        <w:rPr>
          <w:noProof/>
        </w:rPr>
        <w:t>195</w:t>
      </w:r>
      <w:r>
        <w:rPr>
          <w:noProof/>
        </w:rPr>
        <w:fldChar w:fldCharType="end"/>
      </w:r>
    </w:p>
    <w:p w14:paraId="7A2CB353" w14:textId="101957F3" w:rsidR="00910500" w:rsidRDefault="00910500">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_Toc122025757 \h </w:instrText>
      </w:r>
      <w:r>
        <w:rPr>
          <w:noProof/>
        </w:rPr>
      </w:r>
      <w:r>
        <w:rPr>
          <w:noProof/>
        </w:rPr>
        <w:fldChar w:fldCharType="separate"/>
      </w:r>
      <w:r>
        <w:rPr>
          <w:noProof/>
        </w:rPr>
        <w:t>195</w:t>
      </w:r>
      <w:r>
        <w:rPr>
          <w:noProof/>
        </w:rPr>
        <w:fldChar w:fldCharType="end"/>
      </w:r>
    </w:p>
    <w:p w14:paraId="1FE8685F" w14:textId="64BBB79B" w:rsidR="00910500" w:rsidRDefault="00910500">
      <w:pPr>
        <w:pStyle w:val="TOC5"/>
        <w:rPr>
          <w:rFonts w:asciiTheme="minorHAnsi" w:eastAsiaTheme="minorEastAsia" w:hAnsiTheme="minorHAnsi" w:cstheme="minorBidi"/>
          <w:noProof/>
          <w:sz w:val="22"/>
          <w:szCs w:val="22"/>
          <w:lang w:eastAsia="en-GB"/>
        </w:rPr>
      </w:pPr>
      <w:r w:rsidRPr="00EF397D">
        <w:rPr>
          <w:noProof/>
          <w:lang w:val="en-US"/>
        </w:rPr>
        <w:t>6.1.6.4.1</w:t>
      </w:r>
      <w:r>
        <w:rPr>
          <w:rFonts w:asciiTheme="minorHAnsi" w:eastAsiaTheme="minorEastAsia" w:hAnsiTheme="minorHAnsi" w:cstheme="minorBidi"/>
          <w:noProof/>
          <w:sz w:val="22"/>
          <w:szCs w:val="22"/>
          <w:lang w:eastAsia="en-GB"/>
        </w:rPr>
        <w:tab/>
      </w:r>
      <w:r w:rsidRPr="00EF397D">
        <w:rPr>
          <w:noProof/>
          <w:lang w:val="en-US"/>
        </w:rPr>
        <w:t>Introduction</w:t>
      </w:r>
      <w:r>
        <w:rPr>
          <w:noProof/>
        </w:rPr>
        <w:tab/>
      </w:r>
      <w:r>
        <w:rPr>
          <w:noProof/>
        </w:rPr>
        <w:fldChar w:fldCharType="begin" w:fldLock="1"/>
      </w:r>
      <w:r>
        <w:rPr>
          <w:noProof/>
        </w:rPr>
        <w:instrText xml:space="preserve"> PAGEREF _Toc122025758 \h </w:instrText>
      </w:r>
      <w:r>
        <w:rPr>
          <w:noProof/>
        </w:rPr>
      </w:r>
      <w:r>
        <w:rPr>
          <w:noProof/>
        </w:rPr>
        <w:fldChar w:fldCharType="separate"/>
      </w:r>
      <w:r>
        <w:rPr>
          <w:noProof/>
        </w:rPr>
        <w:t>195</w:t>
      </w:r>
      <w:r>
        <w:rPr>
          <w:noProof/>
        </w:rPr>
        <w:fldChar w:fldCharType="end"/>
      </w:r>
    </w:p>
    <w:p w14:paraId="31F8C9AC" w14:textId="704B6999" w:rsidR="00910500" w:rsidRDefault="00910500">
      <w:pPr>
        <w:pStyle w:val="TOC5"/>
        <w:rPr>
          <w:rFonts w:asciiTheme="minorHAnsi" w:eastAsiaTheme="minorEastAsia" w:hAnsiTheme="minorHAnsi" w:cstheme="minorBidi"/>
          <w:noProof/>
          <w:sz w:val="22"/>
          <w:szCs w:val="22"/>
          <w:lang w:eastAsia="en-GB"/>
        </w:rPr>
      </w:pPr>
      <w:r w:rsidRPr="00EF397D">
        <w:rPr>
          <w:noProof/>
          <w:lang w:val="en-US"/>
        </w:rPr>
        <w:t>6.1.6.4.2</w:t>
      </w:r>
      <w:r>
        <w:rPr>
          <w:rFonts w:asciiTheme="minorHAnsi" w:eastAsiaTheme="minorEastAsia" w:hAnsiTheme="minorHAnsi" w:cstheme="minorBidi"/>
          <w:noProof/>
          <w:sz w:val="22"/>
          <w:szCs w:val="22"/>
          <w:lang w:eastAsia="en-GB"/>
        </w:rPr>
        <w:tab/>
      </w:r>
      <w:r w:rsidRPr="00EF397D">
        <w:rPr>
          <w:noProof/>
          <w:lang w:val="en-US"/>
        </w:rPr>
        <w:t>N1 Message</w:t>
      </w:r>
      <w:r>
        <w:rPr>
          <w:noProof/>
        </w:rPr>
        <w:tab/>
      </w:r>
      <w:r>
        <w:rPr>
          <w:noProof/>
        </w:rPr>
        <w:fldChar w:fldCharType="begin" w:fldLock="1"/>
      </w:r>
      <w:r>
        <w:rPr>
          <w:noProof/>
        </w:rPr>
        <w:instrText xml:space="preserve"> PAGEREF _Toc122025759 \h </w:instrText>
      </w:r>
      <w:r>
        <w:rPr>
          <w:noProof/>
        </w:rPr>
      </w:r>
      <w:r>
        <w:rPr>
          <w:noProof/>
        </w:rPr>
        <w:fldChar w:fldCharType="separate"/>
      </w:r>
      <w:r>
        <w:rPr>
          <w:noProof/>
        </w:rPr>
        <w:t>195</w:t>
      </w:r>
      <w:r>
        <w:rPr>
          <w:noProof/>
        </w:rPr>
        <w:fldChar w:fldCharType="end"/>
      </w:r>
    </w:p>
    <w:p w14:paraId="305D9810" w14:textId="0AD085F7" w:rsidR="00910500" w:rsidRDefault="00910500">
      <w:pPr>
        <w:pStyle w:val="TOC5"/>
        <w:rPr>
          <w:rFonts w:asciiTheme="minorHAnsi" w:eastAsiaTheme="minorEastAsia" w:hAnsiTheme="minorHAnsi" w:cstheme="minorBidi"/>
          <w:noProof/>
          <w:sz w:val="22"/>
          <w:szCs w:val="22"/>
          <w:lang w:eastAsia="en-GB"/>
        </w:rPr>
      </w:pPr>
      <w:r w:rsidRPr="00EF397D">
        <w:rPr>
          <w:noProof/>
          <w:lang w:val="en-US"/>
        </w:rPr>
        <w:t>6.1.6.4.3</w:t>
      </w:r>
      <w:r>
        <w:rPr>
          <w:rFonts w:asciiTheme="minorHAnsi" w:eastAsiaTheme="minorEastAsia" w:hAnsiTheme="minorHAnsi" w:cstheme="minorBidi"/>
          <w:noProof/>
          <w:sz w:val="22"/>
          <w:szCs w:val="22"/>
          <w:lang w:eastAsia="en-GB"/>
        </w:rPr>
        <w:tab/>
      </w:r>
      <w:r w:rsidRPr="00EF397D">
        <w:rPr>
          <w:noProof/>
          <w:lang w:val="en-US"/>
        </w:rPr>
        <w:t>N2 Information</w:t>
      </w:r>
      <w:r>
        <w:rPr>
          <w:noProof/>
        </w:rPr>
        <w:tab/>
      </w:r>
      <w:r>
        <w:rPr>
          <w:noProof/>
        </w:rPr>
        <w:fldChar w:fldCharType="begin" w:fldLock="1"/>
      </w:r>
      <w:r>
        <w:rPr>
          <w:noProof/>
        </w:rPr>
        <w:instrText xml:space="preserve"> PAGEREF _Toc122025760 \h </w:instrText>
      </w:r>
      <w:r>
        <w:rPr>
          <w:noProof/>
        </w:rPr>
      </w:r>
      <w:r>
        <w:rPr>
          <w:noProof/>
        </w:rPr>
        <w:fldChar w:fldCharType="separate"/>
      </w:r>
      <w:r>
        <w:rPr>
          <w:noProof/>
        </w:rPr>
        <w:t>196</w:t>
      </w:r>
      <w:r>
        <w:rPr>
          <w:noProof/>
        </w:rPr>
        <w:fldChar w:fldCharType="end"/>
      </w:r>
    </w:p>
    <w:p w14:paraId="119F69B8" w14:textId="6C3F98A3" w:rsidR="00910500" w:rsidRDefault="00910500">
      <w:pPr>
        <w:pStyle w:val="TOC6"/>
        <w:rPr>
          <w:rFonts w:asciiTheme="minorHAnsi" w:eastAsiaTheme="minorEastAsia" w:hAnsiTheme="minorHAnsi" w:cstheme="minorBidi"/>
          <w:noProof/>
          <w:sz w:val="22"/>
          <w:szCs w:val="22"/>
          <w:lang w:eastAsia="en-GB"/>
        </w:rPr>
      </w:pPr>
      <w:r>
        <w:rPr>
          <w:noProof/>
        </w:rPr>
        <w:t>6.1.6.4.3.1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_Toc122025761 \h </w:instrText>
      </w:r>
      <w:r>
        <w:rPr>
          <w:noProof/>
        </w:rPr>
      </w:r>
      <w:r>
        <w:rPr>
          <w:noProof/>
        </w:rPr>
        <w:fldChar w:fldCharType="separate"/>
      </w:r>
      <w:r>
        <w:rPr>
          <w:noProof/>
        </w:rPr>
        <w:t>196</w:t>
      </w:r>
      <w:r>
        <w:rPr>
          <w:noProof/>
        </w:rPr>
        <w:fldChar w:fldCharType="end"/>
      </w:r>
    </w:p>
    <w:p w14:paraId="2BA76B65" w14:textId="3B8F943B" w:rsidR="00910500" w:rsidRDefault="00910500">
      <w:pPr>
        <w:pStyle w:val="TOC6"/>
        <w:rPr>
          <w:rFonts w:asciiTheme="minorHAnsi" w:eastAsiaTheme="minorEastAsia" w:hAnsiTheme="minorHAnsi" w:cstheme="minorBidi"/>
          <w:noProof/>
          <w:sz w:val="22"/>
          <w:szCs w:val="22"/>
          <w:lang w:eastAsia="en-GB"/>
        </w:rPr>
      </w:pPr>
      <w:r>
        <w:rPr>
          <w:noProof/>
        </w:rPr>
        <w:t>6.1.6.4.3.2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_Toc122025762 \h </w:instrText>
      </w:r>
      <w:r>
        <w:rPr>
          <w:noProof/>
        </w:rPr>
      </w:r>
      <w:r>
        <w:rPr>
          <w:noProof/>
        </w:rPr>
        <w:fldChar w:fldCharType="separate"/>
      </w:r>
      <w:r>
        <w:rPr>
          <w:noProof/>
        </w:rPr>
        <w:t>196</w:t>
      </w:r>
      <w:r>
        <w:rPr>
          <w:noProof/>
        </w:rPr>
        <w:fldChar w:fldCharType="end"/>
      </w:r>
    </w:p>
    <w:p w14:paraId="50CFDA55" w14:textId="3FBE47DD" w:rsidR="00910500" w:rsidRDefault="00910500">
      <w:pPr>
        <w:pStyle w:val="TOC6"/>
        <w:rPr>
          <w:rFonts w:asciiTheme="minorHAnsi" w:eastAsiaTheme="minorEastAsia" w:hAnsiTheme="minorHAnsi" w:cstheme="minorBidi"/>
          <w:noProof/>
          <w:sz w:val="22"/>
          <w:szCs w:val="22"/>
          <w:lang w:eastAsia="en-GB"/>
        </w:rPr>
      </w:pPr>
      <w:r>
        <w:rPr>
          <w:noProof/>
        </w:rPr>
        <w:t>6.1.6.4.3.3</w:t>
      </w:r>
      <w:r>
        <w:rPr>
          <w:rFonts w:asciiTheme="minorHAnsi" w:eastAsiaTheme="minorEastAsia" w:hAnsiTheme="minorHAnsi" w:cstheme="minorBidi"/>
          <w:noProof/>
          <w:sz w:val="22"/>
          <w:szCs w:val="22"/>
          <w:lang w:eastAsia="en-GB"/>
        </w:rPr>
        <w:tab/>
      </w:r>
      <w:r>
        <w:rPr>
          <w:noProof/>
        </w:rPr>
        <w:t>NGAP Messages</w:t>
      </w:r>
      <w:r>
        <w:rPr>
          <w:noProof/>
        </w:rPr>
        <w:tab/>
      </w:r>
      <w:r>
        <w:rPr>
          <w:noProof/>
        </w:rPr>
        <w:fldChar w:fldCharType="begin" w:fldLock="1"/>
      </w:r>
      <w:r>
        <w:rPr>
          <w:noProof/>
        </w:rPr>
        <w:instrText xml:space="preserve"> PAGEREF _Toc122025763 \h </w:instrText>
      </w:r>
      <w:r>
        <w:rPr>
          <w:noProof/>
        </w:rPr>
      </w:r>
      <w:r>
        <w:rPr>
          <w:noProof/>
        </w:rPr>
        <w:fldChar w:fldCharType="separate"/>
      </w:r>
      <w:r>
        <w:rPr>
          <w:noProof/>
        </w:rPr>
        <w:t>198</w:t>
      </w:r>
      <w:r>
        <w:rPr>
          <w:noProof/>
        </w:rPr>
        <w:fldChar w:fldCharType="end"/>
      </w:r>
    </w:p>
    <w:p w14:paraId="50F7C426" w14:textId="7D19E91D" w:rsidR="00910500" w:rsidRDefault="00910500">
      <w:pPr>
        <w:pStyle w:val="TOC5"/>
        <w:rPr>
          <w:rFonts w:asciiTheme="minorHAnsi" w:eastAsiaTheme="minorEastAsia" w:hAnsiTheme="minorHAnsi" w:cstheme="minorBidi"/>
          <w:noProof/>
          <w:sz w:val="22"/>
          <w:szCs w:val="22"/>
          <w:lang w:eastAsia="en-GB"/>
        </w:rPr>
      </w:pPr>
      <w:r w:rsidRPr="00EF397D">
        <w:rPr>
          <w:noProof/>
          <w:lang w:val="en-US"/>
        </w:rPr>
        <w:t>6.1.6.4.4</w:t>
      </w:r>
      <w:r>
        <w:rPr>
          <w:rFonts w:asciiTheme="minorHAnsi" w:eastAsiaTheme="minorEastAsia" w:hAnsiTheme="minorHAnsi" w:cstheme="minorBidi"/>
          <w:noProof/>
          <w:sz w:val="22"/>
          <w:szCs w:val="22"/>
          <w:lang w:eastAsia="en-GB"/>
        </w:rPr>
        <w:tab/>
      </w:r>
      <w:r w:rsidRPr="00EF397D">
        <w:rPr>
          <w:noProof/>
          <w:lang w:val="en-US"/>
        </w:rPr>
        <w:t>Mobile Terminated Data</w:t>
      </w:r>
      <w:r>
        <w:rPr>
          <w:noProof/>
        </w:rPr>
        <w:tab/>
      </w:r>
      <w:r>
        <w:rPr>
          <w:noProof/>
        </w:rPr>
        <w:fldChar w:fldCharType="begin" w:fldLock="1"/>
      </w:r>
      <w:r>
        <w:rPr>
          <w:noProof/>
        </w:rPr>
        <w:instrText xml:space="preserve"> PAGEREF _Toc122025764 \h </w:instrText>
      </w:r>
      <w:r>
        <w:rPr>
          <w:noProof/>
        </w:rPr>
      </w:r>
      <w:r>
        <w:rPr>
          <w:noProof/>
        </w:rPr>
        <w:fldChar w:fldCharType="separate"/>
      </w:r>
      <w:r>
        <w:rPr>
          <w:noProof/>
        </w:rPr>
        <w:t>199</w:t>
      </w:r>
      <w:r>
        <w:rPr>
          <w:noProof/>
        </w:rPr>
        <w:fldChar w:fldCharType="end"/>
      </w:r>
    </w:p>
    <w:p w14:paraId="4C2CB467" w14:textId="6E5906EC" w:rsidR="00910500" w:rsidRDefault="00910500">
      <w:pPr>
        <w:pStyle w:val="TOC5"/>
        <w:rPr>
          <w:rFonts w:asciiTheme="minorHAnsi" w:eastAsiaTheme="minorEastAsia" w:hAnsiTheme="minorHAnsi" w:cstheme="minorBidi"/>
          <w:noProof/>
          <w:sz w:val="22"/>
          <w:szCs w:val="22"/>
          <w:lang w:eastAsia="en-GB"/>
        </w:rPr>
      </w:pPr>
      <w:r w:rsidRPr="00EF397D">
        <w:rPr>
          <w:noProof/>
          <w:lang w:val="en-US"/>
        </w:rPr>
        <w:lastRenderedPageBreak/>
        <w:t>6.1.6.4.5</w:t>
      </w:r>
      <w:r>
        <w:rPr>
          <w:rFonts w:asciiTheme="minorHAnsi" w:eastAsiaTheme="minorEastAsia" w:hAnsiTheme="minorHAnsi" w:cstheme="minorBidi"/>
          <w:noProof/>
          <w:sz w:val="22"/>
          <w:szCs w:val="22"/>
          <w:lang w:eastAsia="en-GB"/>
        </w:rPr>
        <w:tab/>
      </w:r>
      <w:r w:rsidRPr="00EF397D">
        <w:rPr>
          <w:noProof/>
          <w:lang w:val="en-US"/>
        </w:rPr>
        <w:t>GTP-C Message</w:t>
      </w:r>
      <w:r>
        <w:rPr>
          <w:noProof/>
        </w:rPr>
        <w:tab/>
      </w:r>
      <w:r>
        <w:rPr>
          <w:noProof/>
        </w:rPr>
        <w:fldChar w:fldCharType="begin" w:fldLock="1"/>
      </w:r>
      <w:r>
        <w:rPr>
          <w:noProof/>
        </w:rPr>
        <w:instrText xml:space="preserve"> PAGEREF _Toc122025765 \h </w:instrText>
      </w:r>
      <w:r>
        <w:rPr>
          <w:noProof/>
        </w:rPr>
      </w:r>
      <w:r>
        <w:rPr>
          <w:noProof/>
        </w:rPr>
        <w:fldChar w:fldCharType="separate"/>
      </w:r>
      <w:r>
        <w:rPr>
          <w:noProof/>
        </w:rPr>
        <w:t>199</w:t>
      </w:r>
      <w:r>
        <w:rPr>
          <w:noProof/>
        </w:rPr>
        <w:fldChar w:fldCharType="end"/>
      </w:r>
    </w:p>
    <w:p w14:paraId="6A11C203" w14:textId="4F7C46C2" w:rsidR="00910500" w:rsidRDefault="00910500">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_Toc122025766 \h </w:instrText>
      </w:r>
      <w:r>
        <w:rPr>
          <w:noProof/>
        </w:rPr>
      </w:r>
      <w:r>
        <w:rPr>
          <w:noProof/>
        </w:rPr>
        <w:fldChar w:fldCharType="separate"/>
      </w:r>
      <w:r>
        <w:rPr>
          <w:noProof/>
        </w:rPr>
        <w:t>199</w:t>
      </w:r>
      <w:r>
        <w:rPr>
          <w:noProof/>
        </w:rPr>
        <w:fldChar w:fldCharType="end"/>
      </w:r>
    </w:p>
    <w:p w14:paraId="464CCAD3" w14:textId="1D464392" w:rsidR="00910500" w:rsidRDefault="00910500">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_Toc122025767 \h </w:instrText>
      </w:r>
      <w:r>
        <w:rPr>
          <w:noProof/>
        </w:rPr>
      </w:r>
      <w:r>
        <w:rPr>
          <w:noProof/>
        </w:rPr>
        <w:fldChar w:fldCharType="separate"/>
      </w:r>
      <w:r>
        <w:rPr>
          <w:noProof/>
        </w:rPr>
        <w:t>199</w:t>
      </w:r>
      <w:r>
        <w:rPr>
          <w:noProof/>
        </w:rPr>
        <w:fldChar w:fldCharType="end"/>
      </w:r>
    </w:p>
    <w:p w14:paraId="0B0DE369" w14:textId="55422DD0" w:rsidR="00910500" w:rsidRDefault="00910500">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_Toc122025768 \h </w:instrText>
      </w:r>
      <w:r>
        <w:rPr>
          <w:noProof/>
        </w:rPr>
      </w:r>
      <w:r>
        <w:rPr>
          <w:noProof/>
        </w:rPr>
        <w:fldChar w:fldCharType="separate"/>
      </w:r>
      <w:r>
        <w:rPr>
          <w:noProof/>
        </w:rPr>
        <w:t>199</w:t>
      </w:r>
      <w:r>
        <w:rPr>
          <w:noProof/>
        </w:rPr>
        <w:fldChar w:fldCharType="end"/>
      </w:r>
    </w:p>
    <w:p w14:paraId="2ED9F60F" w14:textId="5B32E532" w:rsidR="00910500" w:rsidRDefault="00910500">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_Toc122025769 \h </w:instrText>
      </w:r>
      <w:r>
        <w:rPr>
          <w:noProof/>
        </w:rPr>
      </w:r>
      <w:r>
        <w:rPr>
          <w:noProof/>
        </w:rPr>
        <w:fldChar w:fldCharType="separate"/>
      </w:r>
      <w:r>
        <w:rPr>
          <w:noProof/>
        </w:rPr>
        <w:t>200</w:t>
      </w:r>
      <w:r>
        <w:rPr>
          <w:noProof/>
        </w:rPr>
        <w:fldChar w:fldCharType="end"/>
      </w:r>
    </w:p>
    <w:p w14:paraId="7AC158CA" w14:textId="1CE84ECF" w:rsidR="00910500" w:rsidRDefault="00910500">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_Toc122025770 \h </w:instrText>
      </w:r>
      <w:r>
        <w:rPr>
          <w:noProof/>
        </w:rPr>
      </w:r>
      <w:r>
        <w:rPr>
          <w:noProof/>
        </w:rPr>
        <w:fldChar w:fldCharType="separate"/>
      </w:r>
      <w:r>
        <w:rPr>
          <w:noProof/>
        </w:rPr>
        <w:t>203</w:t>
      </w:r>
      <w:r>
        <w:rPr>
          <w:noProof/>
        </w:rPr>
        <w:fldChar w:fldCharType="end"/>
      </w:r>
    </w:p>
    <w:p w14:paraId="66783830" w14:textId="4B779EAC" w:rsidR="00910500" w:rsidRDefault="00910500">
      <w:pPr>
        <w:pStyle w:val="TOC3"/>
        <w:rPr>
          <w:rFonts w:asciiTheme="minorHAnsi" w:eastAsiaTheme="minorEastAsia" w:hAnsiTheme="minorHAnsi" w:cstheme="minorBidi"/>
          <w:noProof/>
          <w:sz w:val="22"/>
          <w:szCs w:val="22"/>
          <w:lang w:eastAsia="en-GB"/>
        </w:rPr>
      </w:pPr>
      <w:r w:rsidRPr="00EF397D">
        <w:rPr>
          <w:noProof/>
          <w:lang w:val="en-US"/>
        </w:rPr>
        <w:t>6.1.9</w:t>
      </w:r>
      <w:r>
        <w:rPr>
          <w:rFonts w:asciiTheme="minorHAnsi" w:eastAsiaTheme="minorEastAsia" w:hAnsiTheme="minorHAnsi" w:cstheme="minorBidi"/>
          <w:noProof/>
          <w:sz w:val="22"/>
          <w:szCs w:val="22"/>
          <w:lang w:eastAsia="en-GB"/>
        </w:rPr>
        <w:tab/>
      </w:r>
      <w:r w:rsidRPr="00EF397D">
        <w:rPr>
          <w:noProof/>
          <w:lang w:val="en-US"/>
        </w:rPr>
        <w:t>Security</w:t>
      </w:r>
      <w:r>
        <w:rPr>
          <w:noProof/>
        </w:rPr>
        <w:tab/>
      </w:r>
      <w:r>
        <w:rPr>
          <w:noProof/>
        </w:rPr>
        <w:fldChar w:fldCharType="begin" w:fldLock="1"/>
      </w:r>
      <w:r>
        <w:rPr>
          <w:noProof/>
        </w:rPr>
        <w:instrText xml:space="preserve"> PAGEREF _Toc122025771 \h </w:instrText>
      </w:r>
      <w:r>
        <w:rPr>
          <w:noProof/>
        </w:rPr>
      </w:r>
      <w:r>
        <w:rPr>
          <w:noProof/>
        </w:rPr>
        <w:fldChar w:fldCharType="separate"/>
      </w:r>
      <w:r>
        <w:rPr>
          <w:noProof/>
        </w:rPr>
        <w:t>206</w:t>
      </w:r>
      <w:r>
        <w:rPr>
          <w:noProof/>
        </w:rPr>
        <w:fldChar w:fldCharType="end"/>
      </w:r>
    </w:p>
    <w:p w14:paraId="2D107E8D" w14:textId="04FBA816" w:rsidR="00910500" w:rsidRDefault="00910500">
      <w:pPr>
        <w:pStyle w:val="TOC3"/>
        <w:rPr>
          <w:rFonts w:asciiTheme="minorHAnsi" w:eastAsiaTheme="minorEastAsia" w:hAnsiTheme="minorHAnsi" w:cstheme="minorBidi"/>
          <w:noProof/>
          <w:sz w:val="22"/>
          <w:szCs w:val="22"/>
          <w:lang w:eastAsia="en-GB"/>
        </w:rPr>
      </w:pPr>
      <w:r>
        <w:rPr>
          <w:noProof/>
        </w:rPr>
        <w:t>6.1.10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_Toc122025772 \h </w:instrText>
      </w:r>
      <w:r>
        <w:rPr>
          <w:noProof/>
        </w:rPr>
      </w:r>
      <w:r>
        <w:rPr>
          <w:noProof/>
        </w:rPr>
        <w:fldChar w:fldCharType="separate"/>
      </w:r>
      <w:r>
        <w:rPr>
          <w:noProof/>
        </w:rPr>
        <w:t>206</w:t>
      </w:r>
      <w:r>
        <w:rPr>
          <w:noProof/>
        </w:rPr>
        <w:fldChar w:fldCharType="end"/>
      </w:r>
    </w:p>
    <w:p w14:paraId="6CD3BD63" w14:textId="7236A632" w:rsidR="00910500" w:rsidRDefault="00910500">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Namf_EventExposure Service API</w:t>
      </w:r>
      <w:r>
        <w:rPr>
          <w:noProof/>
        </w:rPr>
        <w:tab/>
      </w:r>
      <w:r>
        <w:rPr>
          <w:noProof/>
        </w:rPr>
        <w:fldChar w:fldCharType="begin" w:fldLock="1"/>
      </w:r>
      <w:r>
        <w:rPr>
          <w:noProof/>
        </w:rPr>
        <w:instrText xml:space="preserve"> PAGEREF _Toc122025773 \h </w:instrText>
      </w:r>
      <w:r>
        <w:rPr>
          <w:noProof/>
        </w:rPr>
      </w:r>
      <w:r>
        <w:rPr>
          <w:noProof/>
        </w:rPr>
        <w:fldChar w:fldCharType="separate"/>
      </w:r>
      <w:r>
        <w:rPr>
          <w:noProof/>
        </w:rPr>
        <w:t>206</w:t>
      </w:r>
      <w:r>
        <w:rPr>
          <w:noProof/>
        </w:rPr>
        <w:fldChar w:fldCharType="end"/>
      </w:r>
    </w:p>
    <w:p w14:paraId="12157AD3" w14:textId="07E6280B" w:rsidR="00910500" w:rsidRDefault="00910500">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_Toc122025774 \h </w:instrText>
      </w:r>
      <w:r>
        <w:rPr>
          <w:noProof/>
        </w:rPr>
      </w:r>
      <w:r>
        <w:rPr>
          <w:noProof/>
        </w:rPr>
        <w:fldChar w:fldCharType="separate"/>
      </w:r>
      <w:r>
        <w:rPr>
          <w:noProof/>
        </w:rPr>
        <w:t>206</w:t>
      </w:r>
      <w:r>
        <w:rPr>
          <w:noProof/>
        </w:rPr>
        <w:fldChar w:fldCharType="end"/>
      </w:r>
    </w:p>
    <w:p w14:paraId="5D15ADDE" w14:textId="1DD1C258" w:rsidR="00910500" w:rsidRDefault="00910500">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_Toc122025775 \h </w:instrText>
      </w:r>
      <w:r>
        <w:rPr>
          <w:noProof/>
        </w:rPr>
      </w:r>
      <w:r>
        <w:rPr>
          <w:noProof/>
        </w:rPr>
        <w:fldChar w:fldCharType="separate"/>
      </w:r>
      <w:r>
        <w:rPr>
          <w:noProof/>
        </w:rPr>
        <w:t>207</w:t>
      </w:r>
      <w:r>
        <w:rPr>
          <w:noProof/>
        </w:rPr>
        <w:fldChar w:fldCharType="end"/>
      </w:r>
    </w:p>
    <w:p w14:paraId="23BC06DA" w14:textId="4D07C2B0" w:rsidR="00910500" w:rsidRDefault="00910500">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_Toc122025776 \h </w:instrText>
      </w:r>
      <w:r>
        <w:rPr>
          <w:noProof/>
        </w:rPr>
      </w:r>
      <w:r>
        <w:rPr>
          <w:noProof/>
        </w:rPr>
        <w:fldChar w:fldCharType="separate"/>
      </w:r>
      <w:r>
        <w:rPr>
          <w:noProof/>
        </w:rPr>
        <w:t>207</w:t>
      </w:r>
      <w:r>
        <w:rPr>
          <w:noProof/>
        </w:rPr>
        <w:fldChar w:fldCharType="end"/>
      </w:r>
    </w:p>
    <w:p w14:paraId="7F5F8D91" w14:textId="31635492" w:rsidR="00910500" w:rsidRDefault="00910500">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_Toc122025777 \h </w:instrText>
      </w:r>
      <w:r>
        <w:rPr>
          <w:noProof/>
        </w:rPr>
      </w:r>
      <w:r>
        <w:rPr>
          <w:noProof/>
        </w:rPr>
        <w:fldChar w:fldCharType="separate"/>
      </w:r>
      <w:r>
        <w:rPr>
          <w:noProof/>
        </w:rPr>
        <w:t>207</w:t>
      </w:r>
      <w:r>
        <w:rPr>
          <w:noProof/>
        </w:rPr>
        <w:fldChar w:fldCharType="end"/>
      </w:r>
    </w:p>
    <w:p w14:paraId="0FC6F29C" w14:textId="16F91EAC" w:rsidR="00910500" w:rsidRDefault="00910500">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_Toc122025778 \h </w:instrText>
      </w:r>
      <w:r>
        <w:rPr>
          <w:noProof/>
        </w:rPr>
      </w:r>
      <w:r>
        <w:rPr>
          <w:noProof/>
        </w:rPr>
        <w:fldChar w:fldCharType="separate"/>
      </w:r>
      <w:r>
        <w:rPr>
          <w:noProof/>
        </w:rPr>
        <w:t>207</w:t>
      </w:r>
      <w:r>
        <w:rPr>
          <w:noProof/>
        </w:rPr>
        <w:fldChar w:fldCharType="end"/>
      </w:r>
    </w:p>
    <w:p w14:paraId="5E55F2C2" w14:textId="6A4A64B0" w:rsidR="00910500" w:rsidRDefault="00910500">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_Toc122025779 \h </w:instrText>
      </w:r>
      <w:r>
        <w:rPr>
          <w:noProof/>
        </w:rPr>
      </w:r>
      <w:r>
        <w:rPr>
          <w:noProof/>
        </w:rPr>
        <w:fldChar w:fldCharType="separate"/>
      </w:r>
      <w:r>
        <w:rPr>
          <w:noProof/>
        </w:rPr>
        <w:t>207</w:t>
      </w:r>
      <w:r>
        <w:rPr>
          <w:noProof/>
        </w:rPr>
        <w:fldChar w:fldCharType="end"/>
      </w:r>
    </w:p>
    <w:p w14:paraId="224EDD23" w14:textId="26E1845F" w:rsidR="00910500" w:rsidRDefault="00910500">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_Toc122025780 \h </w:instrText>
      </w:r>
      <w:r>
        <w:rPr>
          <w:noProof/>
        </w:rPr>
      </w:r>
      <w:r>
        <w:rPr>
          <w:noProof/>
        </w:rPr>
        <w:fldChar w:fldCharType="separate"/>
      </w:r>
      <w:r>
        <w:rPr>
          <w:noProof/>
        </w:rPr>
        <w:t>208</w:t>
      </w:r>
      <w:r>
        <w:rPr>
          <w:noProof/>
        </w:rPr>
        <w:fldChar w:fldCharType="end"/>
      </w:r>
    </w:p>
    <w:p w14:paraId="46864754" w14:textId="76108AA7" w:rsidR="00910500" w:rsidRDefault="00910500">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_Toc122025781 \h </w:instrText>
      </w:r>
      <w:r>
        <w:rPr>
          <w:noProof/>
        </w:rPr>
      </w:r>
      <w:r>
        <w:rPr>
          <w:noProof/>
        </w:rPr>
        <w:fldChar w:fldCharType="separate"/>
      </w:r>
      <w:r>
        <w:rPr>
          <w:noProof/>
        </w:rPr>
        <w:t>208</w:t>
      </w:r>
      <w:r>
        <w:rPr>
          <w:noProof/>
        </w:rPr>
        <w:fldChar w:fldCharType="end"/>
      </w:r>
    </w:p>
    <w:p w14:paraId="286B4386" w14:textId="4B841B5D" w:rsidR="00910500" w:rsidRDefault="00910500">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_Toc122025782 \h </w:instrText>
      </w:r>
      <w:r>
        <w:rPr>
          <w:noProof/>
        </w:rPr>
      </w:r>
      <w:r>
        <w:rPr>
          <w:noProof/>
        </w:rPr>
        <w:fldChar w:fldCharType="separate"/>
      </w:r>
      <w:r>
        <w:rPr>
          <w:noProof/>
        </w:rPr>
        <w:t>208</w:t>
      </w:r>
      <w:r>
        <w:rPr>
          <w:noProof/>
        </w:rPr>
        <w:fldChar w:fldCharType="end"/>
      </w:r>
    </w:p>
    <w:p w14:paraId="360A35A3" w14:textId="35526D89" w:rsidR="00910500" w:rsidRDefault="00910500">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_Toc122025783 \h </w:instrText>
      </w:r>
      <w:r>
        <w:rPr>
          <w:noProof/>
        </w:rPr>
      </w:r>
      <w:r>
        <w:rPr>
          <w:noProof/>
        </w:rPr>
        <w:fldChar w:fldCharType="separate"/>
      </w:r>
      <w:r>
        <w:rPr>
          <w:noProof/>
        </w:rPr>
        <w:t>208</w:t>
      </w:r>
      <w:r>
        <w:rPr>
          <w:noProof/>
        </w:rPr>
        <w:fldChar w:fldCharType="end"/>
      </w:r>
    </w:p>
    <w:p w14:paraId="40B86C68" w14:textId="39922F75" w:rsidR="00910500" w:rsidRDefault="00910500">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Subscriptions collection</w:t>
      </w:r>
      <w:r>
        <w:rPr>
          <w:noProof/>
        </w:rPr>
        <w:tab/>
      </w:r>
      <w:r>
        <w:rPr>
          <w:noProof/>
        </w:rPr>
        <w:fldChar w:fldCharType="begin" w:fldLock="1"/>
      </w:r>
      <w:r>
        <w:rPr>
          <w:noProof/>
        </w:rPr>
        <w:instrText xml:space="preserve"> PAGEREF _Toc122025784 \h </w:instrText>
      </w:r>
      <w:r>
        <w:rPr>
          <w:noProof/>
        </w:rPr>
      </w:r>
      <w:r>
        <w:rPr>
          <w:noProof/>
        </w:rPr>
        <w:fldChar w:fldCharType="separate"/>
      </w:r>
      <w:r>
        <w:rPr>
          <w:noProof/>
        </w:rPr>
        <w:t>208</w:t>
      </w:r>
      <w:r>
        <w:rPr>
          <w:noProof/>
        </w:rPr>
        <w:fldChar w:fldCharType="end"/>
      </w:r>
    </w:p>
    <w:p w14:paraId="7E23A27A" w14:textId="12ED5C79" w:rsidR="00910500" w:rsidRDefault="00910500">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_Toc122025785 \h </w:instrText>
      </w:r>
      <w:r>
        <w:rPr>
          <w:noProof/>
        </w:rPr>
      </w:r>
      <w:r>
        <w:rPr>
          <w:noProof/>
        </w:rPr>
        <w:fldChar w:fldCharType="separate"/>
      </w:r>
      <w:r>
        <w:rPr>
          <w:noProof/>
        </w:rPr>
        <w:t>208</w:t>
      </w:r>
      <w:r>
        <w:rPr>
          <w:noProof/>
        </w:rPr>
        <w:fldChar w:fldCharType="end"/>
      </w:r>
    </w:p>
    <w:p w14:paraId="381D1436" w14:textId="6F554E7D" w:rsidR="00910500" w:rsidRDefault="00910500">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_Toc122025786 \h </w:instrText>
      </w:r>
      <w:r>
        <w:rPr>
          <w:noProof/>
        </w:rPr>
      </w:r>
      <w:r>
        <w:rPr>
          <w:noProof/>
        </w:rPr>
        <w:fldChar w:fldCharType="separate"/>
      </w:r>
      <w:r>
        <w:rPr>
          <w:noProof/>
        </w:rPr>
        <w:t>208</w:t>
      </w:r>
      <w:r>
        <w:rPr>
          <w:noProof/>
        </w:rPr>
        <w:fldChar w:fldCharType="end"/>
      </w:r>
    </w:p>
    <w:p w14:paraId="4E9D390D" w14:textId="47DADD3B" w:rsidR="00910500" w:rsidRDefault="00910500">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_Toc122025787 \h </w:instrText>
      </w:r>
      <w:r>
        <w:rPr>
          <w:noProof/>
        </w:rPr>
      </w:r>
      <w:r>
        <w:rPr>
          <w:noProof/>
        </w:rPr>
        <w:fldChar w:fldCharType="separate"/>
      </w:r>
      <w:r>
        <w:rPr>
          <w:noProof/>
        </w:rPr>
        <w:t>209</w:t>
      </w:r>
      <w:r>
        <w:rPr>
          <w:noProof/>
        </w:rPr>
        <w:fldChar w:fldCharType="end"/>
      </w:r>
    </w:p>
    <w:p w14:paraId="00A294F9" w14:textId="3A3226E6" w:rsidR="00910500" w:rsidRDefault="00910500">
      <w:pPr>
        <w:pStyle w:val="TOC6"/>
        <w:rPr>
          <w:rFonts w:asciiTheme="minorHAnsi" w:eastAsiaTheme="minorEastAsia" w:hAnsiTheme="minorHAnsi" w:cstheme="minorBidi"/>
          <w:noProof/>
          <w:sz w:val="22"/>
          <w:szCs w:val="22"/>
          <w:lang w:eastAsia="en-GB"/>
        </w:rPr>
      </w:pPr>
      <w:r>
        <w:rPr>
          <w:noProof/>
        </w:rPr>
        <w:t>6.2.3.2.3.1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_Toc122025788 \h </w:instrText>
      </w:r>
      <w:r>
        <w:rPr>
          <w:noProof/>
        </w:rPr>
      </w:r>
      <w:r>
        <w:rPr>
          <w:noProof/>
        </w:rPr>
        <w:fldChar w:fldCharType="separate"/>
      </w:r>
      <w:r>
        <w:rPr>
          <w:noProof/>
        </w:rPr>
        <w:t>209</w:t>
      </w:r>
      <w:r>
        <w:rPr>
          <w:noProof/>
        </w:rPr>
        <w:fldChar w:fldCharType="end"/>
      </w:r>
    </w:p>
    <w:p w14:paraId="7839C17C" w14:textId="5FF4BE6D" w:rsidR="00910500" w:rsidRDefault="00910500">
      <w:pPr>
        <w:pStyle w:val="TOC5"/>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_Toc122025789 \h </w:instrText>
      </w:r>
      <w:r>
        <w:rPr>
          <w:noProof/>
        </w:rPr>
      </w:r>
      <w:r>
        <w:rPr>
          <w:noProof/>
        </w:rPr>
        <w:fldChar w:fldCharType="separate"/>
      </w:r>
      <w:r>
        <w:rPr>
          <w:noProof/>
        </w:rPr>
        <w:t>210</w:t>
      </w:r>
      <w:r>
        <w:rPr>
          <w:noProof/>
        </w:rPr>
        <w:fldChar w:fldCharType="end"/>
      </w:r>
    </w:p>
    <w:p w14:paraId="5AC0B89E" w14:textId="7D85181B" w:rsidR="00910500" w:rsidRDefault="00910500">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Individual subscription</w:t>
      </w:r>
      <w:r>
        <w:rPr>
          <w:noProof/>
        </w:rPr>
        <w:tab/>
      </w:r>
      <w:r>
        <w:rPr>
          <w:noProof/>
        </w:rPr>
        <w:fldChar w:fldCharType="begin" w:fldLock="1"/>
      </w:r>
      <w:r>
        <w:rPr>
          <w:noProof/>
        </w:rPr>
        <w:instrText xml:space="preserve"> PAGEREF _Toc122025790 \h </w:instrText>
      </w:r>
      <w:r>
        <w:rPr>
          <w:noProof/>
        </w:rPr>
      </w:r>
      <w:r>
        <w:rPr>
          <w:noProof/>
        </w:rPr>
        <w:fldChar w:fldCharType="separate"/>
      </w:r>
      <w:r>
        <w:rPr>
          <w:noProof/>
        </w:rPr>
        <w:t>210</w:t>
      </w:r>
      <w:r>
        <w:rPr>
          <w:noProof/>
        </w:rPr>
        <w:fldChar w:fldCharType="end"/>
      </w:r>
    </w:p>
    <w:p w14:paraId="2E777378" w14:textId="3A9CAC67" w:rsidR="00910500" w:rsidRDefault="00910500">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_Toc122025791 \h </w:instrText>
      </w:r>
      <w:r>
        <w:rPr>
          <w:noProof/>
        </w:rPr>
      </w:r>
      <w:r>
        <w:rPr>
          <w:noProof/>
        </w:rPr>
        <w:fldChar w:fldCharType="separate"/>
      </w:r>
      <w:r>
        <w:rPr>
          <w:noProof/>
        </w:rPr>
        <w:t>210</w:t>
      </w:r>
      <w:r>
        <w:rPr>
          <w:noProof/>
        </w:rPr>
        <w:fldChar w:fldCharType="end"/>
      </w:r>
    </w:p>
    <w:p w14:paraId="379595EA" w14:textId="56EA164B" w:rsidR="00910500" w:rsidRDefault="00910500">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_Toc122025792 \h </w:instrText>
      </w:r>
      <w:r>
        <w:rPr>
          <w:noProof/>
        </w:rPr>
      </w:r>
      <w:r>
        <w:rPr>
          <w:noProof/>
        </w:rPr>
        <w:fldChar w:fldCharType="separate"/>
      </w:r>
      <w:r>
        <w:rPr>
          <w:noProof/>
        </w:rPr>
        <w:t>210</w:t>
      </w:r>
      <w:r>
        <w:rPr>
          <w:noProof/>
        </w:rPr>
        <w:fldChar w:fldCharType="end"/>
      </w:r>
    </w:p>
    <w:p w14:paraId="00A50B40" w14:textId="08603D50" w:rsidR="00910500" w:rsidRDefault="00910500">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_Toc122025793 \h </w:instrText>
      </w:r>
      <w:r>
        <w:rPr>
          <w:noProof/>
        </w:rPr>
      </w:r>
      <w:r>
        <w:rPr>
          <w:noProof/>
        </w:rPr>
        <w:fldChar w:fldCharType="separate"/>
      </w:r>
      <w:r>
        <w:rPr>
          <w:noProof/>
        </w:rPr>
        <w:t>210</w:t>
      </w:r>
      <w:r>
        <w:rPr>
          <w:noProof/>
        </w:rPr>
        <w:fldChar w:fldCharType="end"/>
      </w:r>
    </w:p>
    <w:p w14:paraId="56AD568A" w14:textId="779B4742" w:rsidR="00910500" w:rsidRDefault="00910500">
      <w:pPr>
        <w:pStyle w:val="TOC6"/>
        <w:rPr>
          <w:rFonts w:asciiTheme="minorHAnsi" w:eastAsiaTheme="minorEastAsia" w:hAnsiTheme="minorHAnsi" w:cstheme="minorBidi"/>
          <w:noProof/>
          <w:sz w:val="22"/>
          <w:szCs w:val="22"/>
          <w:lang w:eastAsia="en-GB"/>
        </w:rPr>
      </w:pPr>
      <w:r>
        <w:rPr>
          <w:noProof/>
        </w:rPr>
        <w:t>6.2.3.3.3.1</w:t>
      </w:r>
      <w:r>
        <w:rPr>
          <w:rFonts w:asciiTheme="minorHAnsi" w:eastAsiaTheme="minorEastAsia" w:hAnsiTheme="minorHAnsi" w:cstheme="minorBidi"/>
          <w:noProof/>
          <w:sz w:val="22"/>
          <w:szCs w:val="22"/>
          <w:lang w:eastAsia="en-GB"/>
        </w:rPr>
        <w:tab/>
      </w:r>
      <w:r>
        <w:rPr>
          <w:noProof/>
        </w:rPr>
        <w:t>PATCH</w:t>
      </w:r>
      <w:r>
        <w:rPr>
          <w:noProof/>
        </w:rPr>
        <w:tab/>
      </w:r>
      <w:r>
        <w:rPr>
          <w:noProof/>
        </w:rPr>
        <w:fldChar w:fldCharType="begin" w:fldLock="1"/>
      </w:r>
      <w:r>
        <w:rPr>
          <w:noProof/>
        </w:rPr>
        <w:instrText xml:space="preserve"> PAGEREF _Toc122025794 \h </w:instrText>
      </w:r>
      <w:r>
        <w:rPr>
          <w:noProof/>
        </w:rPr>
      </w:r>
      <w:r>
        <w:rPr>
          <w:noProof/>
        </w:rPr>
        <w:fldChar w:fldCharType="separate"/>
      </w:r>
      <w:r>
        <w:rPr>
          <w:noProof/>
        </w:rPr>
        <w:t>210</w:t>
      </w:r>
      <w:r>
        <w:rPr>
          <w:noProof/>
        </w:rPr>
        <w:fldChar w:fldCharType="end"/>
      </w:r>
    </w:p>
    <w:p w14:paraId="52DDC021" w14:textId="56281181" w:rsidR="00910500" w:rsidRDefault="00910500">
      <w:pPr>
        <w:pStyle w:val="TOC6"/>
        <w:rPr>
          <w:rFonts w:asciiTheme="minorHAnsi" w:eastAsiaTheme="minorEastAsia" w:hAnsiTheme="minorHAnsi" w:cstheme="minorBidi"/>
          <w:noProof/>
          <w:sz w:val="22"/>
          <w:szCs w:val="22"/>
          <w:lang w:eastAsia="en-GB"/>
        </w:rPr>
      </w:pPr>
      <w:r>
        <w:rPr>
          <w:noProof/>
        </w:rPr>
        <w:t>6.2.3.3.3.2</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_Toc122025795 \h </w:instrText>
      </w:r>
      <w:r>
        <w:rPr>
          <w:noProof/>
        </w:rPr>
      </w:r>
      <w:r>
        <w:rPr>
          <w:noProof/>
        </w:rPr>
        <w:fldChar w:fldCharType="separate"/>
      </w:r>
      <w:r>
        <w:rPr>
          <w:noProof/>
        </w:rPr>
        <w:t>212</w:t>
      </w:r>
      <w:r>
        <w:rPr>
          <w:noProof/>
        </w:rPr>
        <w:fldChar w:fldCharType="end"/>
      </w:r>
    </w:p>
    <w:p w14:paraId="202088AF" w14:textId="267C2DBB" w:rsidR="00910500" w:rsidRDefault="00910500">
      <w:pPr>
        <w:pStyle w:val="TOC5"/>
        <w:rPr>
          <w:rFonts w:asciiTheme="minorHAnsi" w:eastAsiaTheme="minorEastAsia" w:hAnsiTheme="minorHAnsi" w:cstheme="minorBidi"/>
          <w:noProof/>
          <w:sz w:val="22"/>
          <w:szCs w:val="22"/>
          <w:lang w:eastAsia="en-GB"/>
        </w:rPr>
      </w:pPr>
      <w:r>
        <w:rPr>
          <w:noProof/>
        </w:rPr>
        <w:t>6.2.3.3.4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_Toc122025796 \h </w:instrText>
      </w:r>
      <w:r>
        <w:rPr>
          <w:noProof/>
        </w:rPr>
      </w:r>
      <w:r>
        <w:rPr>
          <w:noProof/>
        </w:rPr>
        <w:fldChar w:fldCharType="separate"/>
      </w:r>
      <w:r>
        <w:rPr>
          <w:noProof/>
        </w:rPr>
        <w:t>213</w:t>
      </w:r>
      <w:r>
        <w:rPr>
          <w:noProof/>
        </w:rPr>
        <w:fldChar w:fldCharType="end"/>
      </w:r>
    </w:p>
    <w:p w14:paraId="1B285B1F" w14:textId="4C5CA7F1" w:rsidR="00910500" w:rsidRDefault="00910500">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_Toc122025797 \h </w:instrText>
      </w:r>
      <w:r>
        <w:rPr>
          <w:noProof/>
        </w:rPr>
      </w:r>
      <w:r>
        <w:rPr>
          <w:noProof/>
        </w:rPr>
        <w:fldChar w:fldCharType="separate"/>
      </w:r>
      <w:r>
        <w:rPr>
          <w:noProof/>
        </w:rPr>
        <w:t>213</w:t>
      </w:r>
      <w:r>
        <w:rPr>
          <w:noProof/>
        </w:rPr>
        <w:fldChar w:fldCharType="end"/>
      </w:r>
    </w:p>
    <w:p w14:paraId="763C7AEB" w14:textId="1956189D" w:rsidR="00910500" w:rsidRDefault="00910500">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_Toc122025798 \h </w:instrText>
      </w:r>
      <w:r>
        <w:rPr>
          <w:noProof/>
        </w:rPr>
      </w:r>
      <w:r>
        <w:rPr>
          <w:noProof/>
        </w:rPr>
        <w:fldChar w:fldCharType="separate"/>
      </w:r>
      <w:r>
        <w:rPr>
          <w:noProof/>
        </w:rPr>
        <w:t>213</w:t>
      </w:r>
      <w:r>
        <w:rPr>
          <w:noProof/>
        </w:rPr>
        <w:fldChar w:fldCharType="end"/>
      </w:r>
    </w:p>
    <w:p w14:paraId="09446E3A" w14:textId="4BE5A113" w:rsidR="00910500" w:rsidRDefault="00910500">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_Toc122025799 \h </w:instrText>
      </w:r>
      <w:r>
        <w:rPr>
          <w:noProof/>
        </w:rPr>
      </w:r>
      <w:r>
        <w:rPr>
          <w:noProof/>
        </w:rPr>
        <w:fldChar w:fldCharType="separate"/>
      </w:r>
      <w:r>
        <w:rPr>
          <w:noProof/>
        </w:rPr>
        <w:t>213</w:t>
      </w:r>
      <w:r>
        <w:rPr>
          <w:noProof/>
        </w:rPr>
        <w:fldChar w:fldCharType="end"/>
      </w:r>
    </w:p>
    <w:p w14:paraId="21456D6E" w14:textId="51C6F7BB" w:rsidR="00910500" w:rsidRDefault="00910500">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AMF Event Notification</w:t>
      </w:r>
      <w:r>
        <w:rPr>
          <w:noProof/>
        </w:rPr>
        <w:tab/>
      </w:r>
      <w:r>
        <w:rPr>
          <w:noProof/>
        </w:rPr>
        <w:fldChar w:fldCharType="begin" w:fldLock="1"/>
      </w:r>
      <w:r>
        <w:rPr>
          <w:noProof/>
        </w:rPr>
        <w:instrText xml:space="preserve"> PAGEREF _Toc122025800 \h </w:instrText>
      </w:r>
      <w:r>
        <w:rPr>
          <w:noProof/>
        </w:rPr>
      </w:r>
      <w:r>
        <w:rPr>
          <w:noProof/>
        </w:rPr>
        <w:fldChar w:fldCharType="separate"/>
      </w:r>
      <w:r>
        <w:rPr>
          <w:noProof/>
        </w:rPr>
        <w:t>213</w:t>
      </w:r>
      <w:r>
        <w:rPr>
          <w:noProof/>
        </w:rPr>
        <w:fldChar w:fldCharType="end"/>
      </w:r>
    </w:p>
    <w:p w14:paraId="7F83DDF0" w14:textId="746DA6A8" w:rsidR="00910500" w:rsidRDefault="00910500">
      <w:pPr>
        <w:pStyle w:val="TOC5"/>
        <w:rPr>
          <w:rFonts w:asciiTheme="minorHAnsi" w:eastAsiaTheme="minorEastAsia" w:hAnsiTheme="minorHAnsi" w:cstheme="minorBidi"/>
          <w:noProof/>
          <w:sz w:val="22"/>
          <w:szCs w:val="22"/>
          <w:lang w:eastAsia="en-GB"/>
        </w:rPr>
      </w:pPr>
      <w:r>
        <w:rPr>
          <w:noProof/>
        </w:rPr>
        <w:t>6.2.5.2.1</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_Toc122025801 \h </w:instrText>
      </w:r>
      <w:r>
        <w:rPr>
          <w:noProof/>
        </w:rPr>
      </w:r>
      <w:r>
        <w:rPr>
          <w:noProof/>
        </w:rPr>
        <w:fldChar w:fldCharType="separate"/>
      </w:r>
      <w:r>
        <w:rPr>
          <w:noProof/>
        </w:rPr>
        <w:t>213</w:t>
      </w:r>
      <w:r>
        <w:rPr>
          <w:noProof/>
        </w:rPr>
        <w:fldChar w:fldCharType="end"/>
      </w:r>
    </w:p>
    <w:p w14:paraId="00E63D3F" w14:textId="668C6F41" w:rsidR="00910500" w:rsidRDefault="00910500">
      <w:pPr>
        <w:pStyle w:val="TOC5"/>
        <w:rPr>
          <w:rFonts w:asciiTheme="minorHAnsi" w:eastAsiaTheme="minorEastAsia" w:hAnsiTheme="minorHAnsi" w:cstheme="minorBidi"/>
          <w:noProof/>
          <w:sz w:val="22"/>
          <w:szCs w:val="22"/>
          <w:lang w:eastAsia="en-GB"/>
        </w:rPr>
      </w:pPr>
      <w:r>
        <w:rPr>
          <w:noProof/>
        </w:rPr>
        <w:t>6.2.5.2.3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_Toc122025802 \h </w:instrText>
      </w:r>
      <w:r>
        <w:rPr>
          <w:noProof/>
        </w:rPr>
      </w:r>
      <w:r>
        <w:rPr>
          <w:noProof/>
        </w:rPr>
        <w:fldChar w:fldCharType="separate"/>
      </w:r>
      <w:r>
        <w:rPr>
          <w:noProof/>
        </w:rPr>
        <w:t>214</w:t>
      </w:r>
      <w:r>
        <w:rPr>
          <w:noProof/>
        </w:rPr>
        <w:fldChar w:fldCharType="end"/>
      </w:r>
    </w:p>
    <w:p w14:paraId="1BC85382" w14:textId="51FEBEF4" w:rsidR="00910500" w:rsidRDefault="00910500">
      <w:pPr>
        <w:pStyle w:val="TOC6"/>
        <w:rPr>
          <w:rFonts w:asciiTheme="minorHAnsi" w:eastAsiaTheme="minorEastAsia" w:hAnsiTheme="minorHAnsi" w:cstheme="minorBidi"/>
          <w:noProof/>
          <w:sz w:val="22"/>
          <w:szCs w:val="22"/>
          <w:lang w:eastAsia="en-GB"/>
        </w:rPr>
      </w:pPr>
      <w:r>
        <w:rPr>
          <w:noProof/>
        </w:rPr>
        <w:t>6.2.5.2.3.1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_Toc122025803 \h </w:instrText>
      </w:r>
      <w:r>
        <w:rPr>
          <w:noProof/>
        </w:rPr>
      </w:r>
      <w:r>
        <w:rPr>
          <w:noProof/>
        </w:rPr>
        <w:fldChar w:fldCharType="separate"/>
      </w:r>
      <w:r>
        <w:rPr>
          <w:noProof/>
        </w:rPr>
        <w:t>214</w:t>
      </w:r>
      <w:r>
        <w:rPr>
          <w:noProof/>
        </w:rPr>
        <w:fldChar w:fldCharType="end"/>
      </w:r>
    </w:p>
    <w:p w14:paraId="6F386FDA" w14:textId="4FCEEC68" w:rsidR="00910500" w:rsidRDefault="00910500">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_Toc122025804 \h </w:instrText>
      </w:r>
      <w:r>
        <w:rPr>
          <w:noProof/>
        </w:rPr>
      </w:r>
      <w:r>
        <w:rPr>
          <w:noProof/>
        </w:rPr>
        <w:fldChar w:fldCharType="separate"/>
      </w:r>
      <w:r>
        <w:rPr>
          <w:noProof/>
        </w:rPr>
        <w:t>215</w:t>
      </w:r>
      <w:r>
        <w:rPr>
          <w:noProof/>
        </w:rPr>
        <w:fldChar w:fldCharType="end"/>
      </w:r>
    </w:p>
    <w:p w14:paraId="6327EA6D" w14:textId="4B118A70" w:rsidR="00910500" w:rsidRDefault="00910500">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_Toc122025805 \h </w:instrText>
      </w:r>
      <w:r>
        <w:rPr>
          <w:noProof/>
        </w:rPr>
      </w:r>
      <w:r>
        <w:rPr>
          <w:noProof/>
        </w:rPr>
        <w:fldChar w:fldCharType="separate"/>
      </w:r>
      <w:r>
        <w:rPr>
          <w:noProof/>
        </w:rPr>
        <w:t>215</w:t>
      </w:r>
      <w:r>
        <w:rPr>
          <w:noProof/>
        </w:rPr>
        <w:fldChar w:fldCharType="end"/>
      </w:r>
    </w:p>
    <w:p w14:paraId="0D59534F" w14:textId="4BCC667F" w:rsidR="00910500" w:rsidRDefault="00910500">
      <w:pPr>
        <w:pStyle w:val="TOC4"/>
        <w:rPr>
          <w:rFonts w:asciiTheme="minorHAnsi" w:eastAsiaTheme="minorEastAsia" w:hAnsiTheme="minorHAnsi" w:cstheme="minorBidi"/>
          <w:noProof/>
          <w:sz w:val="22"/>
          <w:szCs w:val="22"/>
          <w:lang w:eastAsia="en-GB"/>
        </w:rPr>
      </w:pPr>
      <w:r w:rsidRPr="00EF397D">
        <w:rPr>
          <w:noProof/>
          <w:lang w:val="en-US"/>
        </w:rPr>
        <w:t>6.2.6.2</w:t>
      </w:r>
      <w:r>
        <w:rPr>
          <w:rFonts w:asciiTheme="minorHAnsi" w:eastAsiaTheme="minorEastAsia" w:hAnsiTheme="minorHAnsi" w:cstheme="minorBidi"/>
          <w:noProof/>
          <w:sz w:val="22"/>
          <w:szCs w:val="22"/>
          <w:lang w:eastAsia="en-GB"/>
        </w:rPr>
        <w:tab/>
      </w:r>
      <w:r w:rsidRPr="00EF397D">
        <w:rPr>
          <w:noProof/>
          <w:lang w:val="en-US"/>
        </w:rPr>
        <w:t>Structured data types</w:t>
      </w:r>
      <w:r>
        <w:rPr>
          <w:noProof/>
        </w:rPr>
        <w:tab/>
      </w:r>
      <w:r>
        <w:rPr>
          <w:noProof/>
        </w:rPr>
        <w:fldChar w:fldCharType="begin" w:fldLock="1"/>
      </w:r>
      <w:r>
        <w:rPr>
          <w:noProof/>
        </w:rPr>
        <w:instrText xml:space="preserve"> PAGEREF _Toc122025806 \h </w:instrText>
      </w:r>
      <w:r>
        <w:rPr>
          <w:noProof/>
        </w:rPr>
      </w:r>
      <w:r>
        <w:rPr>
          <w:noProof/>
        </w:rPr>
        <w:fldChar w:fldCharType="separate"/>
      </w:r>
      <w:r>
        <w:rPr>
          <w:noProof/>
        </w:rPr>
        <w:t>217</w:t>
      </w:r>
      <w:r>
        <w:rPr>
          <w:noProof/>
        </w:rPr>
        <w:fldChar w:fldCharType="end"/>
      </w:r>
    </w:p>
    <w:p w14:paraId="36DDACE8" w14:textId="0D2D7FC2" w:rsidR="00910500" w:rsidRDefault="00910500">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_Toc122025807 \h </w:instrText>
      </w:r>
      <w:r>
        <w:rPr>
          <w:noProof/>
        </w:rPr>
      </w:r>
      <w:r>
        <w:rPr>
          <w:noProof/>
        </w:rPr>
        <w:fldChar w:fldCharType="separate"/>
      </w:r>
      <w:r>
        <w:rPr>
          <w:noProof/>
        </w:rPr>
        <w:t>217</w:t>
      </w:r>
      <w:r>
        <w:rPr>
          <w:noProof/>
        </w:rPr>
        <w:fldChar w:fldCharType="end"/>
      </w:r>
    </w:p>
    <w:p w14:paraId="713F0463" w14:textId="0942BED2" w:rsidR="00910500" w:rsidRDefault="00910500">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AmfEventSubscription</w:t>
      </w:r>
      <w:r>
        <w:rPr>
          <w:noProof/>
        </w:rPr>
        <w:tab/>
      </w:r>
      <w:r>
        <w:rPr>
          <w:noProof/>
        </w:rPr>
        <w:fldChar w:fldCharType="begin" w:fldLock="1"/>
      </w:r>
      <w:r>
        <w:rPr>
          <w:noProof/>
        </w:rPr>
        <w:instrText xml:space="preserve"> PAGEREF _Toc122025808 \h </w:instrText>
      </w:r>
      <w:r>
        <w:rPr>
          <w:noProof/>
        </w:rPr>
      </w:r>
      <w:r>
        <w:rPr>
          <w:noProof/>
        </w:rPr>
        <w:fldChar w:fldCharType="separate"/>
      </w:r>
      <w:r>
        <w:rPr>
          <w:noProof/>
        </w:rPr>
        <w:t>218</w:t>
      </w:r>
      <w:r>
        <w:rPr>
          <w:noProof/>
        </w:rPr>
        <w:fldChar w:fldCharType="end"/>
      </w:r>
    </w:p>
    <w:p w14:paraId="19984E71" w14:textId="5D002E84" w:rsidR="00910500" w:rsidRDefault="00910500">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AmfEvent</w:t>
      </w:r>
      <w:r>
        <w:rPr>
          <w:noProof/>
        </w:rPr>
        <w:tab/>
      </w:r>
      <w:r>
        <w:rPr>
          <w:noProof/>
        </w:rPr>
        <w:fldChar w:fldCharType="begin" w:fldLock="1"/>
      </w:r>
      <w:r>
        <w:rPr>
          <w:noProof/>
        </w:rPr>
        <w:instrText xml:space="preserve"> PAGEREF _Toc122025809 \h </w:instrText>
      </w:r>
      <w:r>
        <w:rPr>
          <w:noProof/>
        </w:rPr>
      </w:r>
      <w:r>
        <w:rPr>
          <w:noProof/>
        </w:rPr>
        <w:fldChar w:fldCharType="separate"/>
      </w:r>
      <w:r>
        <w:rPr>
          <w:noProof/>
        </w:rPr>
        <w:t>221</w:t>
      </w:r>
      <w:r>
        <w:rPr>
          <w:noProof/>
        </w:rPr>
        <w:fldChar w:fldCharType="end"/>
      </w:r>
    </w:p>
    <w:p w14:paraId="0305FDED" w14:textId="63AD830A" w:rsidR="00910500" w:rsidRDefault="00910500">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AmfEventNotification</w:t>
      </w:r>
      <w:r>
        <w:rPr>
          <w:noProof/>
        </w:rPr>
        <w:tab/>
      </w:r>
      <w:r>
        <w:rPr>
          <w:noProof/>
        </w:rPr>
        <w:fldChar w:fldCharType="begin" w:fldLock="1"/>
      </w:r>
      <w:r>
        <w:rPr>
          <w:noProof/>
        </w:rPr>
        <w:instrText xml:space="preserve"> PAGEREF _Toc122025810 \h </w:instrText>
      </w:r>
      <w:r>
        <w:rPr>
          <w:noProof/>
        </w:rPr>
      </w:r>
      <w:r>
        <w:rPr>
          <w:noProof/>
        </w:rPr>
        <w:fldChar w:fldCharType="separate"/>
      </w:r>
      <w:r>
        <w:rPr>
          <w:noProof/>
        </w:rPr>
        <w:t>226</w:t>
      </w:r>
      <w:r>
        <w:rPr>
          <w:noProof/>
        </w:rPr>
        <w:fldChar w:fldCharType="end"/>
      </w:r>
    </w:p>
    <w:p w14:paraId="17EB1B68" w14:textId="2201D731" w:rsidR="00910500" w:rsidRDefault="00910500">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AmfEventReport</w:t>
      </w:r>
      <w:r>
        <w:rPr>
          <w:noProof/>
        </w:rPr>
        <w:tab/>
      </w:r>
      <w:r>
        <w:rPr>
          <w:noProof/>
        </w:rPr>
        <w:fldChar w:fldCharType="begin" w:fldLock="1"/>
      </w:r>
      <w:r>
        <w:rPr>
          <w:noProof/>
        </w:rPr>
        <w:instrText xml:space="preserve"> PAGEREF _Toc122025811 \h </w:instrText>
      </w:r>
      <w:r>
        <w:rPr>
          <w:noProof/>
        </w:rPr>
      </w:r>
      <w:r>
        <w:rPr>
          <w:noProof/>
        </w:rPr>
        <w:fldChar w:fldCharType="separate"/>
      </w:r>
      <w:r>
        <w:rPr>
          <w:noProof/>
        </w:rPr>
        <w:t>227</w:t>
      </w:r>
      <w:r>
        <w:rPr>
          <w:noProof/>
        </w:rPr>
        <w:fldChar w:fldCharType="end"/>
      </w:r>
    </w:p>
    <w:p w14:paraId="31872200" w14:textId="6AFA500F" w:rsidR="00910500" w:rsidRDefault="00910500">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AmfEventMode</w:t>
      </w:r>
      <w:r>
        <w:rPr>
          <w:noProof/>
        </w:rPr>
        <w:tab/>
      </w:r>
      <w:r>
        <w:rPr>
          <w:noProof/>
        </w:rPr>
        <w:fldChar w:fldCharType="begin" w:fldLock="1"/>
      </w:r>
      <w:r>
        <w:rPr>
          <w:noProof/>
        </w:rPr>
        <w:instrText xml:space="preserve"> PAGEREF _Toc122025812 \h </w:instrText>
      </w:r>
      <w:r>
        <w:rPr>
          <w:noProof/>
        </w:rPr>
      </w:r>
      <w:r>
        <w:rPr>
          <w:noProof/>
        </w:rPr>
        <w:fldChar w:fldCharType="separate"/>
      </w:r>
      <w:r>
        <w:rPr>
          <w:noProof/>
        </w:rPr>
        <w:t>231</w:t>
      </w:r>
      <w:r>
        <w:rPr>
          <w:noProof/>
        </w:rPr>
        <w:fldChar w:fldCharType="end"/>
      </w:r>
    </w:p>
    <w:p w14:paraId="283033D7" w14:textId="6DDAF122" w:rsidR="00910500" w:rsidRDefault="00910500">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AmfEventState</w:t>
      </w:r>
      <w:r>
        <w:rPr>
          <w:noProof/>
        </w:rPr>
        <w:tab/>
      </w:r>
      <w:r>
        <w:rPr>
          <w:noProof/>
        </w:rPr>
        <w:fldChar w:fldCharType="begin" w:fldLock="1"/>
      </w:r>
      <w:r>
        <w:rPr>
          <w:noProof/>
        </w:rPr>
        <w:instrText xml:space="preserve"> PAGEREF _Toc122025813 \h </w:instrText>
      </w:r>
      <w:r>
        <w:rPr>
          <w:noProof/>
        </w:rPr>
      </w:r>
      <w:r>
        <w:rPr>
          <w:noProof/>
        </w:rPr>
        <w:fldChar w:fldCharType="separate"/>
      </w:r>
      <w:r>
        <w:rPr>
          <w:noProof/>
        </w:rPr>
        <w:t>233</w:t>
      </w:r>
      <w:r>
        <w:rPr>
          <w:noProof/>
        </w:rPr>
        <w:fldChar w:fldCharType="end"/>
      </w:r>
    </w:p>
    <w:p w14:paraId="5C4190C7" w14:textId="6068EDE0" w:rsidR="00910500" w:rsidRDefault="00910500">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RmInfo</w:t>
      </w:r>
      <w:r>
        <w:rPr>
          <w:noProof/>
        </w:rPr>
        <w:tab/>
      </w:r>
      <w:r>
        <w:rPr>
          <w:noProof/>
        </w:rPr>
        <w:fldChar w:fldCharType="begin" w:fldLock="1"/>
      </w:r>
      <w:r>
        <w:rPr>
          <w:noProof/>
        </w:rPr>
        <w:instrText xml:space="preserve"> PAGEREF _Toc122025814 \h </w:instrText>
      </w:r>
      <w:r>
        <w:rPr>
          <w:noProof/>
        </w:rPr>
      </w:r>
      <w:r>
        <w:rPr>
          <w:noProof/>
        </w:rPr>
        <w:fldChar w:fldCharType="separate"/>
      </w:r>
      <w:r>
        <w:rPr>
          <w:noProof/>
        </w:rPr>
        <w:t>233</w:t>
      </w:r>
      <w:r>
        <w:rPr>
          <w:noProof/>
        </w:rPr>
        <w:fldChar w:fldCharType="end"/>
      </w:r>
    </w:p>
    <w:p w14:paraId="5A5BFBAE" w14:textId="03B16B54" w:rsidR="00910500" w:rsidRDefault="00910500">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CmInfo</w:t>
      </w:r>
      <w:r>
        <w:rPr>
          <w:noProof/>
        </w:rPr>
        <w:tab/>
      </w:r>
      <w:r>
        <w:rPr>
          <w:noProof/>
        </w:rPr>
        <w:fldChar w:fldCharType="begin" w:fldLock="1"/>
      </w:r>
      <w:r>
        <w:rPr>
          <w:noProof/>
        </w:rPr>
        <w:instrText xml:space="preserve"> PAGEREF _Toc122025815 \h </w:instrText>
      </w:r>
      <w:r>
        <w:rPr>
          <w:noProof/>
        </w:rPr>
      </w:r>
      <w:r>
        <w:rPr>
          <w:noProof/>
        </w:rPr>
        <w:fldChar w:fldCharType="separate"/>
      </w:r>
      <w:r>
        <w:rPr>
          <w:noProof/>
        </w:rPr>
        <w:t>233</w:t>
      </w:r>
      <w:r>
        <w:rPr>
          <w:noProof/>
        </w:rPr>
        <w:fldChar w:fldCharType="end"/>
      </w:r>
    </w:p>
    <w:p w14:paraId="15D336CD" w14:textId="600B4A7F" w:rsidR="00910500" w:rsidRDefault="00910500">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_Toc122025816 \h </w:instrText>
      </w:r>
      <w:r>
        <w:rPr>
          <w:noProof/>
        </w:rPr>
      </w:r>
      <w:r>
        <w:rPr>
          <w:noProof/>
        </w:rPr>
        <w:fldChar w:fldCharType="separate"/>
      </w:r>
      <w:r>
        <w:rPr>
          <w:noProof/>
        </w:rPr>
        <w:t>233</w:t>
      </w:r>
      <w:r>
        <w:rPr>
          <w:noProof/>
        </w:rPr>
        <w:fldChar w:fldCharType="end"/>
      </w:r>
    </w:p>
    <w:p w14:paraId="62EA2239" w14:textId="7FEC6224" w:rsidR="00910500" w:rsidRDefault="00910500">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Type: CommunicationFailure</w:t>
      </w:r>
      <w:r>
        <w:rPr>
          <w:noProof/>
        </w:rPr>
        <w:tab/>
      </w:r>
      <w:r>
        <w:rPr>
          <w:noProof/>
        </w:rPr>
        <w:fldChar w:fldCharType="begin" w:fldLock="1"/>
      </w:r>
      <w:r>
        <w:rPr>
          <w:noProof/>
        </w:rPr>
        <w:instrText xml:space="preserve"> PAGEREF _Toc122025817 \h </w:instrText>
      </w:r>
      <w:r>
        <w:rPr>
          <w:noProof/>
        </w:rPr>
      </w:r>
      <w:r>
        <w:rPr>
          <w:noProof/>
        </w:rPr>
        <w:fldChar w:fldCharType="separate"/>
      </w:r>
      <w:r>
        <w:rPr>
          <w:noProof/>
        </w:rPr>
        <w:t>234</w:t>
      </w:r>
      <w:r>
        <w:rPr>
          <w:noProof/>
        </w:rPr>
        <w:fldChar w:fldCharType="end"/>
      </w:r>
    </w:p>
    <w:p w14:paraId="4B2FD70C" w14:textId="773362F2" w:rsidR="00910500" w:rsidRDefault="00910500">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_Toc122025818 \h </w:instrText>
      </w:r>
      <w:r>
        <w:rPr>
          <w:noProof/>
        </w:rPr>
      </w:r>
      <w:r>
        <w:rPr>
          <w:noProof/>
        </w:rPr>
        <w:fldChar w:fldCharType="separate"/>
      </w:r>
      <w:r>
        <w:rPr>
          <w:noProof/>
        </w:rPr>
        <w:t>234</w:t>
      </w:r>
      <w:r>
        <w:rPr>
          <w:noProof/>
        </w:rPr>
        <w:fldChar w:fldCharType="end"/>
      </w:r>
    </w:p>
    <w:p w14:paraId="0559C83F" w14:textId="63350D43" w:rsidR="00910500" w:rsidRDefault="00910500">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_Toc122025819 \h </w:instrText>
      </w:r>
      <w:r>
        <w:rPr>
          <w:noProof/>
        </w:rPr>
      </w:r>
      <w:r>
        <w:rPr>
          <w:noProof/>
        </w:rPr>
        <w:fldChar w:fldCharType="separate"/>
      </w:r>
      <w:r>
        <w:rPr>
          <w:noProof/>
        </w:rPr>
        <w:t>234</w:t>
      </w:r>
      <w:r>
        <w:rPr>
          <w:noProof/>
        </w:rPr>
        <w:fldChar w:fldCharType="end"/>
      </w:r>
    </w:p>
    <w:p w14:paraId="6063C70A" w14:textId="45E607D2" w:rsidR="00910500" w:rsidRDefault="00910500">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_Toc122025820 \h </w:instrText>
      </w:r>
      <w:r>
        <w:rPr>
          <w:noProof/>
        </w:rPr>
      </w:r>
      <w:r>
        <w:rPr>
          <w:noProof/>
        </w:rPr>
        <w:fldChar w:fldCharType="separate"/>
      </w:r>
      <w:r>
        <w:rPr>
          <w:noProof/>
        </w:rPr>
        <w:t>235</w:t>
      </w:r>
      <w:r>
        <w:rPr>
          <w:noProof/>
        </w:rPr>
        <w:fldChar w:fldCharType="end"/>
      </w:r>
    </w:p>
    <w:p w14:paraId="6ED7C6A3" w14:textId="5382D6CB" w:rsidR="00910500" w:rsidRDefault="00910500">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_Toc122025821 \h </w:instrText>
      </w:r>
      <w:r>
        <w:rPr>
          <w:noProof/>
        </w:rPr>
      </w:r>
      <w:r>
        <w:rPr>
          <w:noProof/>
        </w:rPr>
        <w:fldChar w:fldCharType="separate"/>
      </w:r>
      <w:r>
        <w:rPr>
          <w:noProof/>
        </w:rPr>
        <w:t>238</w:t>
      </w:r>
      <w:r>
        <w:rPr>
          <w:noProof/>
        </w:rPr>
        <w:fldChar w:fldCharType="end"/>
      </w:r>
    </w:p>
    <w:p w14:paraId="66EC4CA7" w14:textId="3CBBE875" w:rsidR="00910500" w:rsidRDefault="00910500">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_Toc122025822 \h </w:instrText>
      </w:r>
      <w:r>
        <w:rPr>
          <w:noProof/>
        </w:rPr>
      </w:r>
      <w:r>
        <w:rPr>
          <w:noProof/>
        </w:rPr>
        <w:fldChar w:fldCharType="separate"/>
      </w:r>
      <w:r>
        <w:rPr>
          <w:noProof/>
        </w:rPr>
        <w:t>238</w:t>
      </w:r>
      <w:r>
        <w:rPr>
          <w:noProof/>
        </w:rPr>
        <w:fldChar w:fldCharType="end"/>
      </w:r>
    </w:p>
    <w:p w14:paraId="1245A32C" w14:textId="5F8CEEFD" w:rsidR="00910500" w:rsidRDefault="00910500">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 xml:space="preserve">Type: </w:t>
      </w:r>
      <w:r>
        <w:rPr>
          <w:noProof/>
          <w:lang w:eastAsia="zh-CN"/>
        </w:rPr>
        <w:t>LadnInfo</w:t>
      </w:r>
      <w:r>
        <w:rPr>
          <w:noProof/>
        </w:rPr>
        <w:tab/>
      </w:r>
      <w:r>
        <w:rPr>
          <w:noProof/>
        </w:rPr>
        <w:fldChar w:fldCharType="begin" w:fldLock="1"/>
      </w:r>
      <w:r>
        <w:rPr>
          <w:noProof/>
        </w:rPr>
        <w:instrText xml:space="preserve"> PAGEREF _Toc122025823 \h </w:instrText>
      </w:r>
      <w:r>
        <w:rPr>
          <w:noProof/>
        </w:rPr>
      </w:r>
      <w:r>
        <w:rPr>
          <w:noProof/>
        </w:rPr>
        <w:fldChar w:fldCharType="separate"/>
      </w:r>
      <w:r>
        <w:rPr>
          <w:noProof/>
        </w:rPr>
        <w:t>238</w:t>
      </w:r>
      <w:r>
        <w:rPr>
          <w:noProof/>
        </w:rPr>
        <w:fldChar w:fldCharType="end"/>
      </w:r>
    </w:p>
    <w:p w14:paraId="1491962B" w14:textId="36A5EA70" w:rsidR="00910500" w:rsidRDefault="00910500">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_Toc122025824 \h </w:instrText>
      </w:r>
      <w:r>
        <w:rPr>
          <w:noProof/>
        </w:rPr>
      </w:r>
      <w:r>
        <w:rPr>
          <w:noProof/>
        </w:rPr>
        <w:fldChar w:fldCharType="separate"/>
      </w:r>
      <w:r>
        <w:rPr>
          <w:noProof/>
        </w:rPr>
        <w:t>239</w:t>
      </w:r>
      <w:r>
        <w:rPr>
          <w:noProof/>
        </w:rPr>
        <w:fldChar w:fldCharType="end"/>
      </w:r>
    </w:p>
    <w:p w14:paraId="303AB887" w14:textId="43BCA5E2" w:rsidR="00910500" w:rsidRDefault="00910500">
      <w:pPr>
        <w:pStyle w:val="TOC5"/>
        <w:rPr>
          <w:rFonts w:asciiTheme="minorHAnsi" w:eastAsiaTheme="minorEastAsia" w:hAnsiTheme="minorHAnsi" w:cstheme="minorBidi"/>
          <w:noProof/>
          <w:sz w:val="22"/>
          <w:szCs w:val="22"/>
          <w:lang w:eastAsia="en-GB"/>
        </w:rPr>
      </w:pPr>
      <w:r>
        <w:rPr>
          <w:noProof/>
        </w:rPr>
        <w:t>6.2.6.2.19</w:t>
      </w:r>
      <w:r>
        <w:rPr>
          <w:rFonts w:asciiTheme="minorHAnsi" w:eastAsiaTheme="minorEastAsia" w:hAnsiTheme="minorHAnsi" w:cstheme="minorBidi"/>
          <w:noProof/>
          <w:sz w:val="22"/>
          <w:szCs w:val="22"/>
          <w:lang w:eastAsia="en-GB"/>
        </w:rPr>
        <w:tab/>
      </w:r>
      <w:r>
        <w:rPr>
          <w:noProof/>
        </w:rPr>
        <w:t>Type: 5GsUserStateInfo</w:t>
      </w:r>
      <w:r>
        <w:rPr>
          <w:noProof/>
        </w:rPr>
        <w:tab/>
      </w:r>
      <w:r>
        <w:rPr>
          <w:noProof/>
        </w:rPr>
        <w:fldChar w:fldCharType="begin" w:fldLock="1"/>
      </w:r>
      <w:r>
        <w:rPr>
          <w:noProof/>
        </w:rPr>
        <w:instrText xml:space="preserve"> PAGEREF _Toc122025825 \h </w:instrText>
      </w:r>
      <w:r>
        <w:rPr>
          <w:noProof/>
        </w:rPr>
      </w:r>
      <w:r>
        <w:rPr>
          <w:noProof/>
        </w:rPr>
        <w:fldChar w:fldCharType="separate"/>
      </w:r>
      <w:r>
        <w:rPr>
          <w:noProof/>
        </w:rPr>
        <w:t>239</w:t>
      </w:r>
      <w:r>
        <w:rPr>
          <w:noProof/>
        </w:rPr>
        <w:fldChar w:fldCharType="end"/>
      </w:r>
    </w:p>
    <w:p w14:paraId="57C5E2C4" w14:textId="22440A22" w:rsidR="00910500" w:rsidRDefault="00910500">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TrafficDescriptor</w:t>
      </w:r>
      <w:r>
        <w:rPr>
          <w:noProof/>
        </w:rPr>
        <w:tab/>
      </w:r>
      <w:r>
        <w:rPr>
          <w:noProof/>
        </w:rPr>
        <w:fldChar w:fldCharType="begin" w:fldLock="1"/>
      </w:r>
      <w:r>
        <w:rPr>
          <w:noProof/>
        </w:rPr>
        <w:instrText xml:space="preserve"> PAGEREF _Toc122025826 \h </w:instrText>
      </w:r>
      <w:r>
        <w:rPr>
          <w:noProof/>
        </w:rPr>
      </w:r>
      <w:r>
        <w:rPr>
          <w:noProof/>
        </w:rPr>
        <w:fldChar w:fldCharType="separate"/>
      </w:r>
      <w:r>
        <w:rPr>
          <w:noProof/>
        </w:rPr>
        <w:t>239</w:t>
      </w:r>
      <w:r>
        <w:rPr>
          <w:noProof/>
        </w:rPr>
        <w:fldChar w:fldCharType="end"/>
      </w:r>
    </w:p>
    <w:p w14:paraId="5D995D3B" w14:textId="49033056" w:rsidR="00910500" w:rsidRDefault="00910500">
      <w:pPr>
        <w:pStyle w:val="TOC5"/>
        <w:rPr>
          <w:rFonts w:asciiTheme="minorHAnsi" w:eastAsiaTheme="minorEastAsia" w:hAnsiTheme="minorHAnsi" w:cstheme="minorBidi"/>
          <w:noProof/>
          <w:sz w:val="22"/>
          <w:szCs w:val="22"/>
          <w:lang w:eastAsia="en-GB"/>
        </w:rPr>
      </w:pPr>
      <w:r>
        <w:rPr>
          <w:noProof/>
        </w:rPr>
        <w:lastRenderedPageBreak/>
        <w:t>6.2.6.2.21</w:t>
      </w:r>
      <w:r>
        <w:rPr>
          <w:rFonts w:asciiTheme="minorHAnsi" w:eastAsiaTheme="minorEastAsia" w:hAnsiTheme="minorHAnsi" w:cstheme="minorBidi"/>
          <w:noProof/>
          <w:sz w:val="22"/>
          <w:szCs w:val="22"/>
          <w:lang w:eastAsia="en-GB"/>
        </w:rPr>
        <w:tab/>
      </w:r>
      <w:r>
        <w:rPr>
          <w:noProof/>
        </w:rPr>
        <w:t>Type: UEIdExt</w:t>
      </w:r>
      <w:r>
        <w:rPr>
          <w:noProof/>
        </w:rPr>
        <w:tab/>
      </w:r>
      <w:r>
        <w:rPr>
          <w:noProof/>
        </w:rPr>
        <w:fldChar w:fldCharType="begin" w:fldLock="1"/>
      </w:r>
      <w:r>
        <w:rPr>
          <w:noProof/>
        </w:rPr>
        <w:instrText xml:space="preserve"> PAGEREF _Toc122025827 \h </w:instrText>
      </w:r>
      <w:r>
        <w:rPr>
          <w:noProof/>
        </w:rPr>
      </w:r>
      <w:r>
        <w:rPr>
          <w:noProof/>
        </w:rPr>
        <w:fldChar w:fldCharType="separate"/>
      </w:r>
      <w:r>
        <w:rPr>
          <w:noProof/>
        </w:rPr>
        <w:t>240</w:t>
      </w:r>
      <w:r>
        <w:rPr>
          <w:noProof/>
        </w:rPr>
        <w:fldChar w:fldCharType="end"/>
      </w:r>
    </w:p>
    <w:p w14:paraId="5F9A8D14" w14:textId="15A53A52" w:rsidR="00910500" w:rsidRDefault="00910500">
      <w:pPr>
        <w:pStyle w:val="TOC5"/>
        <w:rPr>
          <w:rFonts w:asciiTheme="minorHAnsi" w:eastAsiaTheme="minorEastAsia" w:hAnsiTheme="minorHAnsi" w:cstheme="minorBidi"/>
          <w:noProof/>
          <w:sz w:val="22"/>
          <w:szCs w:val="22"/>
          <w:lang w:eastAsia="en-GB"/>
        </w:rPr>
      </w:pPr>
      <w:r>
        <w:rPr>
          <w:noProof/>
        </w:rPr>
        <w:t>6.2.6.2.22</w:t>
      </w:r>
      <w:r>
        <w:rPr>
          <w:rFonts w:asciiTheme="minorHAnsi" w:eastAsiaTheme="minorEastAsia" w:hAnsiTheme="minorHAnsi" w:cstheme="minorBidi"/>
          <w:noProof/>
          <w:sz w:val="22"/>
          <w:szCs w:val="22"/>
          <w:lang w:eastAsia="en-GB"/>
        </w:rPr>
        <w:tab/>
      </w:r>
      <w:r>
        <w:rPr>
          <w:noProof/>
        </w:rPr>
        <w:t>Type: AmfEventSubsSyncInfo</w:t>
      </w:r>
      <w:r>
        <w:rPr>
          <w:noProof/>
        </w:rPr>
        <w:tab/>
      </w:r>
      <w:r>
        <w:rPr>
          <w:noProof/>
        </w:rPr>
        <w:fldChar w:fldCharType="begin" w:fldLock="1"/>
      </w:r>
      <w:r>
        <w:rPr>
          <w:noProof/>
        </w:rPr>
        <w:instrText xml:space="preserve"> PAGEREF _Toc122025828 \h </w:instrText>
      </w:r>
      <w:r>
        <w:rPr>
          <w:noProof/>
        </w:rPr>
      </w:r>
      <w:r>
        <w:rPr>
          <w:noProof/>
        </w:rPr>
        <w:fldChar w:fldCharType="separate"/>
      </w:r>
      <w:r>
        <w:rPr>
          <w:noProof/>
        </w:rPr>
        <w:t>240</w:t>
      </w:r>
      <w:r>
        <w:rPr>
          <w:noProof/>
        </w:rPr>
        <w:fldChar w:fldCharType="end"/>
      </w:r>
    </w:p>
    <w:p w14:paraId="472320A4" w14:textId="6CF982FF" w:rsidR="00910500" w:rsidRDefault="00910500">
      <w:pPr>
        <w:pStyle w:val="TOC5"/>
        <w:rPr>
          <w:rFonts w:asciiTheme="minorHAnsi" w:eastAsiaTheme="minorEastAsia" w:hAnsiTheme="minorHAnsi" w:cstheme="minorBidi"/>
          <w:noProof/>
          <w:sz w:val="22"/>
          <w:szCs w:val="22"/>
          <w:lang w:eastAsia="en-GB"/>
        </w:rPr>
      </w:pPr>
      <w:r>
        <w:rPr>
          <w:noProof/>
        </w:rPr>
        <w:t>6.2.6.2.23</w:t>
      </w:r>
      <w:r>
        <w:rPr>
          <w:rFonts w:asciiTheme="minorHAnsi" w:eastAsiaTheme="minorEastAsia" w:hAnsiTheme="minorHAnsi" w:cstheme="minorBidi"/>
          <w:noProof/>
          <w:sz w:val="22"/>
          <w:szCs w:val="22"/>
          <w:lang w:eastAsia="en-GB"/>
        </w:rPr>
        <w:tab/>
      </w:r>
      <w:r>
        <w:rPr>
          <w:noProof/>
        </w:rPr>
        <w:t>Type: AmfEventSubscriptionInfo</w:t>
      </w:r>
      <w:r>
        <w:rPr>
          <w:noProof/>
        </w:rPr>
        <w:tab/>
      </w:r>
      <w:r>
        <w:rPr>
          <w:noProof/>
        </w:rPr>
        <w:fldChar w:fldCharType="begin" w:fldLock="1"/>
      </w:r>
      <w:r>
        <w:rPr>
          <w:noProof/>
        </w:rPr>
        <w:instrText xml:space="preserve"> PAGEREF _Toc122025829 \h </w:instrText>
      </w:r>
      <w:r>
        <w:rPr>
          <w:noProof/>
        </w:rPr>
      </w:r>
      <w:r>
        <w:rPr>
          <w:noProof/>
        </w:rPr>
        <w:fldChar w:fldCharType="separate"/>
      </w:r>
      <w:r>
        <w:rPr>
          <w:noProof/>
        </w:rPr>
        <w:t>240</w:t>
      </w:r>
      <w:r>
        <w:rPr>
          <w:noProof/>
        </w:rPr>
        <w:fldChar w:fldCharType="end"/>
      </w:r>
    </w:p>
    <w:p w14:paraId="29A80E65" w14:textId="1E0FC9FA" w:rsidR="00910500" w:rsidRDefault="00910500">
      <w:pPr>
        <w:pStyle w:val="TOC5"/>
        <w:rPr>
          <w:rFonts w:asciiTheme="minorHAnsi" w:eastAsiaTheme="minorEastAsia" w:hAnsiTheme="minorHAnsi" w:cstheme="minorBidi"/>
          <w:noProof/>
          <w:sz w:val="22"/>
          <w:szCs w:val="22"/>
          <w:lang w:eastAsia="en-GB"/>
        </w:rPr>
      </w:pPr>
      <w:r>
        <w:rPr>
          <w:noProof/>
        </w:rPr>
        <w:t>6.2.6.2.24</w:t>
      </w:r>
      <w:r>
        <w:rPr>
          <w:rFonts w:asciiTheme="minorHAnsi" w:eastAsiaTheme="minorEastAsia" w:hAnsiTheme="minorHAnsi" w:cstheme="minorBidi"/>
          <w:noProof/>
          <w:sz w:val="22"/>
          <w:szCs w:val="22"/>
          <w:lang w:eastAsia="en-GB"/>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_Toc122025830 \h </w:instrText>
      </w:r>
      <w:r>
        <w:rPr>
          <w:noProof/>
        </w:rPr>
      </w:r>
      <w:r>
        <w:rPr>
          <w:noProof/>
        </w:rPr>
        <w:fldChar w:fldCharType="separate"/>
      </w:r>
      <w:r>
        <w:rPr>
          <w:noProof/>
        </w:rPr>
        <w:t>240</w:t>
      </w:r>
      <w:r>
        <w:rPr>
          <w:noProof/>
        </w:rPr>
        <w:fldChar w:fldCharType="end"/>
      </w:r>
    </w:p>
    <w:p w14:paraId="2F3CF1DD" w14:textId="1F3E05B5" w:rsidR="00910500" w:rsidRDefault="00910500">
      <w:pPr>
        <w:pStyle w:val="TOC5"/>
        <w:rPr>
          <w:rFonts w:asciiTheme="minorHAnsi" w:eastAsiaTheme="minorEastAsia" w:hAnsiTheme="minorHAnsi" w:cstheme="minorBidi"/>
          <w:noProof/>
          <w:sz w:val="22"/>
          <w:szCs w:val="22"/>
          <w:lang w:eastAsia="en-GB"/>
        </w:rPr>
      </w:pPr>
      <w:r>
        <w:rPr>
          <w:noProof/>
        </w:rPr>
        <w:t>6.2.6.2.25</w:t>
      </w:r>
      <w:r>
        <w:rPr>
          <w:rFonts w:asciiTheme="minorHAnsi" w:eastAsiaTheme="minorEastAsia" w:hAnsiTheme="minorHAnsi" w:cstheme="minorBidi"/>
          <w:noProof/>
          <w:sz w:val="22"/>
          <w:szCs w:val="22"/>
          <w:lang w:eastAsia="en-GB"/>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_Toc122025831 \h </w:instrText>
      </w:r>
      <w:r>
        <w:rPr>
          <w:noProof/>
        </w:rPr>
      </w:r>
      <w:r>
        <w:rPr>
          <w:noProof/>
        </w:rPr>
        <w:fldChar w:fldCharType="separate"/>
      </w:r>
      <w:r>
        <w:rPr>
          <w:noProof/>
        </w:rPr>
        <w:t>241</w:t>
      </w:r>
      <w:r>
        <w:rPr>
          <w:noProof/>
        </w:rPr>
        <w:fldChar w:fldCharType="end"/>
      </w:r>
    </w:p>
    <w:p w14:paraId="50177577" w14:textId="115313F2" w:rsidR="00910500" w:rsidRDefault="00910500">
      <w:pPr>
        <w:pStyle w:val="TOC5"/>
        <w:rPr>
          <w:rFonts w:asciiTheme="minorHAnsi" w:eastAsiaTheme="minorEastAsia" w:hAnsiTheme="minorHAnsi" w:cstheme="minorBidi"/>
          <w:noProof/>
          <w:sz w:val="22"/>
          <w:szCs w:val="22"/>
          <w:lang w:eastAsia="en-GB"/>
        </w:rPr>
      </w:pPr>
      <w:r>
        <w:rPr>
          <w:noProof/>
        </w:rPr>
        <w:t>6.2.6.2.26</w:t>
      </w:r>
      <w:r>
        <w:rPr>
          <w:rFonts w:asciiTheme="minorHAnsi" w:eastAsiaTheme="minorEastAsia" w:hAnsiTheme="minorHAnsi" w:cstheme="minorBidi"/>
          <w:noProof/>
          <w:sz w:val="22"/>
          <w:szCs w:val="22"/>
          <w:lang w:eastAsia="en-GB"/>
        </w:rPr>
        <w:tab/>
      </w:r>
      <w:r>
        <w:rPr>
          <w:noProof/>
        </w:rPr>
        <w:t>Type: Supported</w:t>
      </w:r>
      <w:r>
        <w:rPr>
          <w:noProof/>
          <w:lang w:eastAsia="zh-CN"/>
        </w:rPr>
        <w:t>Snssai</w:t>
      </w:r>
      <w:r>
        <w:rPr>
          <w:noProof/>
        </w:rPr>
        <w:tab/>
      </w:r>
      <w:r>
        <w:rPr>
          <w:noProof/>
        </w:rPr>
        <w:fldChar w:fldCharType="begin" w:fldLock="1"/>
      </w:r>
      <w:r>
        <w:rPr>
          <w:noProof/>
        </w:rPr>
        <w:instrText xml:space="preserve"> PAGEREF _Toc122025832 \h </w:instrText>
      </w:r>
      <w:r>
        <w:rPr>
          <w:noProof/>
        </w:rPr>
      </w:r>
      <w:r>
        <w:rPr>
          <w:noProof/>
        </w:rPr>
        <w:fldChar w:fldCharType="separate"/>
      </w:r>
      <w:r>
        <w:rPr>
          <w:noProof/>
        </w:rPr>
        <w:t>241</w:t>
      </w:r>
      <w:r>
        <w:rPr>
          <w:noProof/>
        </w:rPr>
        <w:fldChar w:fldCharType="end"/>
      </w:r>
    </w:p>
    <w:p w14:paraId="2F022954" w14:textId="45696D07" w:rsidR="00910500" w:rsidRDefault="00910500">
      <w:pPr>
        <w:pStyle w:val="TOC5"/>
        <w:rPr>
          <w:rFonts w:asciiTheme="minorHAnsi" w:eastAsiaTheme="minorEastAsia" w:hAnsiTheme="minorHAnsi" w:cstheme="minorBidi"/>
          <w:noProof/>
          <w:sz w:val="22"/>
          <w:szCs w:val="22"/>
          <w:lang w:eastAsia="en-GB"/>
        </w:rPr>
      </w:pPr>
      <w:r>
        <w:rPr>
          <w:noProof/>
        </w:rPr>
        <w:t>6.2.6.2.27</w:t>
      </w:r>
      <w:r>
        <w:rPr>
          <w:rFonts w:asciiTheme="minorHAnsi" w:eastAsiaTheme="minorEastAsia" w:hAnsiTheme="minorHAnsi" w:cstheme="minorBidi"/>
          <w:noProof/>
          <w:sz w:val="22"/>
          <w:szCs w:val="22"/>
          <w:lang w:eastAsia="en-GB"/>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_Toc122025833 \h </w:instrText>
      </w:r>
      <w:r>
        <w:rPr>
          <w:noProof/>
        </w:rPr>
      </w:r>
      <w:r>
        <w:rPr>
          <w:noProof/>
        </w:rPr>
        <w:fldChar w:fldCharType="separate"/>
      </w:r>
      <w:r>
        <w:rPr>
          <w:noProof/>
        </w:rPr>
        <w:t>242</w:t>
      </w:r>
      <w:r>
        <w:rPr>
          <w:noProof/>
        </w:rPr>
        <w:fldChar w:fldCharType="end"/>
      </w:r>
    </w:p>
    <w:p w14:paraId="00F83FDB" w14:textId="4F20A3F7" w:rsidR="00910500" w:rsidRDefault="00910500">
      <w:pPr>
        <w:pStyle w:val="TOC5"/>
        <w:rPr>
          <w:rFonts w:asciiTheme="minorHAnsi" w:eastAsiaTheme="minorEastAsia" w:hAnsiTheme="minorHAnsi" w:cstheme="minorBidi"/>
          <w:noProof/>
          <w:sz w:val="22"/>
          <w:szCs w:val="22"/>
          <w:lang w:eastAsia="en-GB"/>
        </w:rPr>
      </w:pPr>
      <w:r>
        <w:rPr>
          <w:noProof/>
        </w:rPr>
        <w:t>6.2.6.2.28</w:t>
      </w:r>
      <w:r>
        <w:rPr>
          <w:rFonts w:asciiTheme="minorHAnsi" w:eastAsiaTheme="minorEastAsia" w:hAnsiTheme="minorHAnsi" w:cstheme="minorBidi"/>
          <w:noProof/>
          <w:sz w:val="22"/>
          <w:szCs w:val="22"/>
          <w:lang w:eastAsia="en-GB"/>
        </w:rPr>
        <w:tab/>
      </w:r>
      <w:r>
        <w:rPr>
          <w:noProof/>
        </w:rPr>
        <w:t>Type: IdleStatusIndication</w:t>
      </w:r>
      <w:r>
        <w:rPr>
          <w:noProof/>
        </w:rPr>
        <w:tab/>
      </w:r>
      <w:r>
        <w:rPr>
          <w:noProof/>
        </w:rPr>
        <w:fldChar w:fldCharType="begin" w:fldLock="1"/>
      </w:r>
      <w:r>
        <w:rPr>
          <w:noProof/>
        </w:rPr>
        <w:instrText xml:space="preserve"> PAGEREF _Toc122025834 \h </w:instrText>
      </w:r>
      <w:r>
        <w:rPr>
          <w:noProof/>
        </w:rPr>
      </w:r>
      <w:r>
        <w:rPr>
          <w:noProof/>
        </w:rPr>
        <w:fldChar w:fldCharType="separate"/>
      </w:r>
      <w:r>
        <w:rPr>
          <w:noProof/>
        </w:rPr>
        <w:t>242</w:t>
      </w:r>
      <w:r>
        <w:rPr>
          <w:noProof/>
        </w:rPr>
        <w:fldChar w:fldCharType="end"/>
      </w:r>
    </w:p>
    <w:p w14:paraId="4EB65AD9" w14:textId="7EE505AC" w:rsidR="00910500" w:rsidRDefault="00910500">
      <w:pPr>
        <w:pStyle w:val="TOC5"/>
        <w:rPr>
          <w:rFonts w:asciiTheme="minorHAnsi" w:eastAsiaTheme="minorEastAsia" w:hAnsiTheme="minorHAnsi" w:cstheme="minorBidi"/>
          <w:noProof/>
          <w:sz w:val="22"/>
          <w:szCs w:val="22"/>
          <w:lang w:eastAsia="en-GB"/>
        </w:rPr>
      </w:pPr>
      <w:r>
        <w:rPr>
          <w:noProof/>
        </w:rPr>
        <w:t>6.2.6.2.29</w:t>
      </w:r>
      <w:r>
        <w:rPr>
          <w:rFonts w:asciiTheme="minorHAnsi" w:eastAsiaTheme="minorEastAsia" w:hAnsiTheme="minorHAnsi" w:cstheme="minorBidi"/>
          <w:noProof/>
          <w:sz w:val="22"/>
          <w:szCs w:val="22"/>
          <w:lang w:eastAsia="en-GB"/>
        </w:rPr>
        <w:tab/>
      </w:r>
      <w:r>
        <w:rPr>
          <w:noProof/>
        </w:rPr>
        <w:t>Type: UeAccessBehaviorReportItem</w:t>
      </w:r>
      <w:r>
        <w:rPr>
          <w:noProof/>
        </w:rPr>
        <w:tab/>
      </w:r>
      <w:r>
        <w:rPr>
          <w:noProof/>
        </w:rPr>
        <w:fldChar w:fldCharType="begin" w:fldLock="1"/>
      </w:r>
      <w:r>
        <w:rPr>
          <w:noProof/>
        </w:rPr>
        <w:instrText xml:space="preserve"> PAGEREF _Toc122025835 \h </w:instrText>
      </w:r>
      <w:r>
        <w:rPr>
          <w:noProof/>
        </w:rPr>
      </w:r>
      <w:r>
        <w:rPr>
          <w:noProof/>
        </w:rPr>
        <w:fldChar w:fldCharType="separate"/>
      </w:r>
      <w:r>
        <w:rPr>
          <w:noProof/>
        </w:rPr>
        <w:t>242</w:t>
      </w:r>
      <w:r>
        <w:rPr>
          <w:noProof/>
        </w:rPr>
        <w:fldChar w:fldCharType="end"/>
      </w:r>
    </w:p>
    <w:p w14:paraId="44C809B4" w14:textId="74F5C9BD" w:rsidR="00910500" w:rsidRDefault="00910500">
      <w:pPr>
        <w:pStyle w:val="TOC5"/>
        <w:rPr>
          <w:rFonts w:asciiTheme="minorHAnsi" w:eastAsiaTheme="minorEastAsia" w:hAnsiTheme="minorHAnsi" w:cstheme="minorBidi"/>
          <w:noProof/>
          <w:sz w:val="22"/>
          <w:szCs w:val="22"/>
          <w:lang w:eastAsia="en-GB"/>
        </w:rPr>
      </w:pPr>
      <w:r>
        <w:rPr>
          <w:noProof/>
        </w:rPr>
        <w:t>6.2.6.2.30</w:t>
      </w:r>
      <w:r>
        <w:rPr>
          <w:rFonts w:asciiTheme="minorHAnsi" w:eastAsiaTheme="minorEastAsia" w:hAnsiTheme="minorHAnsi" w:cstheme="minorBidi"/>
          <w:noProof/>
          <w:sz w:val="22"/>
          <w:szCs w:val="22"/>
          <w:lang w:eastAsia="en-GB"/>
        </w:rPr>
        <w:tab/>
      </w:r>
      <w:r>
        <w:rPr>
          <w:noProof/>
        </w:rPr>
        <w:t>Type: UeLocationTrendsReportItem</w:t>
      </w:r>
      <w:r>
        <w:rPr>
          <w:noProof/>
        </w:rPr>
        <w:tab/>
      </w:r>
      <w:r>
        <w:rPr>
          <w:noProof/>
        </w:rPr>
        <w:fldChar w:fldCharType="begin" w:fldLock="1"/>
      </w:r>
      <w:r>
        <w:rPr>
          <w:noProof/>
        </w:rPr>
        <w:instrText xml:space="preserve"> PAGEREF _Toc122025836 \h </w:instrText>
      </w:r>
      <w:r>
        <w:rPr>
          <w:noProof/>
        </w:rPr>
      </w:r>
      <w:r>
        <w:rPr>
          <w:noProof/>
        </w:rPr>
        <w:fldChar w:fldCharType="separate"/>
      </w:r>
      <w:r>
        <w:rPr>
          <w:noProof/>
        </w:rPr>
        <w:t>243</w:t>
      </w:r>
      <w:r>
        <w:rPr>
          <w:noProof/>
        </w:rPr>
        <w:fldChar w:fldCharType="end"/>
      </w:r>
    </w:p>
    <w:p w14:paraId="49291FA6" w14:textId="42B82049" w:rsidR="00910500" w:rsidRDefault="00910500">
      <w:pPr>
        <w:pStyle w:val="TOC5"/>
        <w:rPr>
          <w:rFonts w:asciiTheme="minorHAnsi" w:eastAsiaTheme="minorEastAsia" w:hAnsiTheme="minorHAnsi" w:cstheme="minorBidi"/>
          <w:noProof/>
          <w:sz w:val="22"/>
          <w:szCs w:val="22"/>
          <w:lang w:eastAsia="en-GB"/>
        </w:rPr>
      </w:pPr>
      <w:r>
        <w:rPr>
          <w:noProof/>
        </w:rPr>
        <w:t>6.2.6.2.31</w:t>
      </w:r>
      <w:r>
        <w:rPr>
          <w:rFonts w:asciiTheme="minorHAnsi" w:eastAsiaTheme="minorEastAsia" w:hAnsiTheme="minorHAnsi" w:cstheme="minorBidi"/>
          <w:noProof/>
          <w:sz w:val="22"/>
          <w:szCs w:val="22"/>
          <w:lang w:eastAsia="en-GB"/>
        </w:rPr>
        <w:tab/>
      </w:r>
      <w:r>
        <w:rPr>
          <w:noProof/>
        </w:rPr>
        <w:t>Type: DispersionArea</w:t>
      </w:r>
      <w:r>
        <w:rPr>
          <w:noProof/>
        </w:rPr>
        <w:tab/>
      </w:r>
      <w:r>
        <w:rPr>
          <w:noProof/>
        </w:rPr>
        <w:fldChar w:fldCharType="begin" w:fldLock="1"/>
      </w:r>
      <w:r>
        <w:rPr>
          <w:noProof/>
        </w:rPr>
        <w:instrText xml:space="preserve"> PAGEREF _Toc122025837 \h </w:instrText>
      </w:r>
      <w:r>
        <w:rPr>
          <w:noProof/>
        </w:rPr>
      </w:r>
      <w:r>
        <w:rPr>
          <w:noProof/>
        </w:rPr>
        <w:fldChar w:fldCharType="separate"/>
      </w:r>
      <w:r>
        <w:rPr>
          <w:noProof/>
        </w:rPr>
        <w:t>243</w:t>
      </w:r>
      <w:r>
        <w:rPr>
          <w:noProof/>
        </w:rPr>
        <w:fldChar w:fldCharType="end"/>
      </w:r>
    </w:p>
    <w:p w14:paraId="49AFF44D" w14:textId="0E8D3C3E" w:rsidR="00910500" w:rsidRDefault="00910500">
      <w:pPr>
        <w:pStyle w:val="TOC5"/>
        <w:rPr>
          <w:rFonts w:asciiTheme="minorHAnsi" w:eastAsiaTheme="minorEastAsia" w:hAnsiTheme="minorHAnsi" w:cstheme="minorBidi"/>
          <w:noProof/>
          <w:sz w:val="22"/>
          <w:szCs w:val="22"/>
          <w:lang w:eastAsia="en-GB"/>
        </w:rPr>
      </w:pPr>
      <w:r>
        <w:rPr>
          <w:noProof/>
        </w:rPr>
        <w:t>6.2.6.2.32</w:t>
      </w:r>
      <w:r>
        <w:rPr>
          <w:rFonts w:asciiTheme="minorHAnsi" w:eastAsiaTheme="minorEastAsia" w:hAnsiTheme="minorHAnsi" w:cstheme="minorBidi"/>
          <w:noProof/>
          <w:sz w:val="22"/>
          <w:szCs w:val="22"/>
          <w:lang w:eastAsia="en-GB"/>
        </w:rPr>
        <w:tab/>
      </w:r>
      <w:r>
        <w:rPr>
          <w:noProof/>
        </w:rPr>
        <w:t>Type: MmTransactionLocationReportItem</w:t>
      </w:r>
      <w:r>
        <w:rPr>
          <w:noProof/>
        </w:rPr>
        <w:tab/>
      </w:r>
      <w:r>
        <w:rPr>
          <w:noProof/>
        </w:rPr>
        <w:fldChar w:fldCharType="begin" w:fldLock="1"/>
      </w:r>
      <w:r>
        <w:rPr>
          <w:noProof/>
        </w:rPr>
        <w:instrText xml:space="preserve"> PAGEREF _Toc122025838 \h </w:instrText>
      </w:r>
      <w:r>
        <w:rPr>
          <w:noProof/>
        </w:rPr>
      </w:r>
      <w:r>
        <w:rPr>
          <w:noProof/>
        </w:rPr>
        <w:fldChar w:fldCharType="separate"/>
      </w:r>
      <w:r>
        <w:rPr>
          <w:noProof/>
        </w:rPr>
        <w:t>244</w:t>
      </w:r>
      <w:r>
        <w:rPr>
          <w:noProof/>
        </w:rPr>
        <w:fldChar w:fldCharType="end"/>
      </w:r>
    </w:p>
    <w:p w14:paraId="7E3C155F" w14:textId="05D48775" w:rsidR="00910500" w:rsidRDefault="00910500">
      <w:pPr>
        <w:pStyle w:val="TOC5"/>
        <w:rPr>
          <w:rFonts w:asciiTheme="minorHAnsi" w:eastAsiaTheme="minorEastAsia" w:hAnsiTheme="minorHAnsi" w:cstheme="minorBidi"/>
          <w:noProof/>
          <w:sz w:val="22"/>
          <w:szCs w:val="22"/>
          <w:lang w:eastAsia="en-GB"/>
        </w:rPr>
      </w:pPr>
      <w:r>
        <w:rPr>
          <w:noProof/>
        </w:rPr>
        <w:t>6.2.6.2.33</w:t>
      </w:r>
      <w:r>
        <w:rPr>
          <w:rFonts w:asciiTheme="minorHAnsi" w:eastAsiaTheme="minorEastAsia" w:hAnsiTheme="minorHAnsi" w:cstheme="minorBidi"/>
          <w:noProof/>
          <w:sz w:val="22"/>
          <w:szCs w:val="22"/>
          <w:lang w:eastAsia="en-GB"/>
        </w:rPr>
        <w:tab/>
      </w:r>
      <w:r>
        <w:rPr>
          <w:noProof/>
        </w:rPr>
        <w:t>Type: MmTransactionSliceReportItem</w:t>
      </w:r>
      <w:r>
        <w:rPr>
          <w:noProof/>
        </w:rPr>
        <w:tab/>
      </w:r>
      <w:r>
        <w:rPr>
          <w:noProof/>
        </w:rPr>
        <w:fldChar w:fldCharType="begin" w:fldLock="1"/>
      </w:r>
      <w:r>
        <w:rPr>
          <w:noProof/>
        </w:rPr>
        <w:instrText xml:space="preserve"> PAGEREF _Toc122025839 \h </w:instrText>
      </w:r>
      <w:r>
        <w:rPr>
          <w:noProof/>
        </w:rPr>
      </w:r>
      <w:r>
        <w:rPr>
          <w:noProof/>
        </w:rPr>
        <w:fldChar w:fldCharType="separate"/>
      </w:r>
      <w:r>
        <w:rPr>
          <w:noProof/>
        </w:rPr>
        <w:t>244</w:t>
      </w:r>
      <w:r>
        <w:rPr>
          <w:noProof/>
        </w:rPr>
        <w:fldChar w:fldCharType="end"/>
      </w:r>
    </w:p>
    <w:p w14:paraId="620CD0D3" w14:textId="40FC5CCA" w:rsidR="00910500" w:rsidRDefault="00910500">
      <w:pPr>
        <w:pStyle w:val="TOC4"/>
        <w:rPr>
          <w:rFonts w:asciiTheme="minorHAnsi" w:eastAsiaTheme="minorEastAsia" w:hAnsiTheme="minorHAnsi" w:cstheme="minorBidi"/>
          <w:noProof/>
          <w:sz w:val="22"/>
          <w:szCs w:val="22"/>
          <w:lang w:eastAsia="en-GB"/>
        </w:rPr>
      </w:pPr>
      <w:r w:rsidRPr="00EF397D">
        <w:rPr>
          <w:noProof/>
          <w:lang w:val="en-US"/>
        </w:rPr>
        <w:t>6.2.6.3</w:t>
      </w:r>
      <w:r>
        <w:rPr>
          <w:rFonts w:asciiTheme="minorHAnsi" w:eastAsiaTheme="minorEastAsia" w:hAnsiTheme="minorHAnsi" w:cstheme="minorBidi"/>
          <w:noProof/>
          <w:sz w:val="22"/>
          <w:szCs w:val="22"/>
          <w:lang w:eastAsia="en-GB"/>
        </w:rPr>
        <w:tab/>
      </w:r>
      <w:r w:rsidRPr="00EF397D">
        <w:rPr>
          <w:noProof/>
          <w:lang w:val="en-US"/>
        </w:rPr>
        <w:t>Simple data types and enumerations</w:t>
      </w:r>
      <w:r>
        <w:rPr>
          <w:noProof/>
        </w:rPr>
        <w:tab/>
      </w:r>
      <w:r>
        <w:rPr>
          <w:noProof/>
        </w:rPr>
        <w:fldChar w:fldCharType="begin" w:fldLock="1"/>
      </w:r>
      <w:r>
        <w:rPr>
          <w:noProof/>
        </w:rPr>
        <w:instrText xml:space="preserve"> PAGEREF _Toc122025840 \h </w:instrText>
      </w:r>
      <w:r>
        <w:rPr>
          <w:noProof/>
        </w:rPr>
      </w:r>
      <w:r>
        <w:rPr>
          <w:noProof/>
        </w:rPr>
        <w:fldChar w:fldCharType="separate"/>
      </w:r>
      <w:r>
        <w:rPr>
          <w:noProof/>
        </w:rPr>
        <w:t>244</w:t>
      </w:r>
      <w:r>
        <w:rPr>
          <w:noProof/>
        </w:rPr>
        <w:fldChar w:fldCharType="end"/>
      </w:r>
    </w:p>
    <w:p w14:paraId="20B41D79" w14:textId="1A7D79CC" w:rsidR="00910500" w:rsidRDefault="00910500">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_Toc122025841 \h </w:instrText>
      </w:r>
      <w:r>
        <w:rPr>
          <w:noProof/>
        </w:rPr>
      </w:r>
      <w:r>
        <w:rPr>
          <w:noProof/>
        </w:rPr>
        <w:fldChar w:fldCharType="separate"/>
      </w:r>
      <w:r>
        <w:rPr>
          <w:noProof/>
        </w:rPr>
        <w:t>244</w:t>
      </w:r>
      <w:r>
        <w:rPr>
          <w:noProof/>
        </w:rPr>
        <w:fldChar w:fldCharType="end"/>
      </w:r>
    </w:p>
    <w:p w14:paraId="38DB773C" w14:textId="4332667A" w:rsidR="00910500" w:rsidRDefault="00910500">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_Toc122025842 \h </w:instrText>
      </w:r>
      <w:r>
        <w:rPr>
          <w:noProof/>
        </w:rPr>
      </w:r>
      <w:r>
        <w:rPr>
          <w:noProof/>
        </w:rPr>
        <w:fldChar w:fldCharType="separate"/>
      </w:r>
      <w:r>
        <w:rPr>
          <w:noProof/>
        </w:rPr>
        <w:t>244</w:t>
      </w:r>
      <w:r>
        <w:rPr>
          <w:noProof/>
        </w:rPr>
        <w:fldChar w:fldCharType="end"/>
      </w:r>
    </w:p>
    <w:p w14:paraId="567A0F30" w14:textId="546BF026" w:rsidR="00910500" w:rsidRDefault="00910500">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AmfEventType</w:t>
      </w:r>
      <w:r>
        <w:rPr>
          <w:noProof/>
        </w:rPr>
        <w:tab/>
      </w:r>
      <w:r>
        <w:rPr>
          <w:noProof/>
        </w:rPr>
        <w:fldChar w:fldCharType="begin" w:fldLock="1"/>
      </w:r>
      <w:r>
        <w:rPr>
          <w:noProof/>
        </w:rPr>
        <w:instrText xml:space="preserve"> PAGEREF _Toc122025843 \h </w:instrText>
      </w:r>
      <w:r>
        <w:rPr>
          <w:noProof/>
        </w:rPr>
      </w:r>
      <w:r>
        <w:rPr>
          <w:noProof/>
        </w:rPr>
        <w:fldChar w:fldCharType="separate"/>
      </w:r>
      <w:r>
        <w:rPr>
          <w:noProof/>
        </w:rPr>
        <w:t>245</w:t>
      </w:r>
      <w:r>
        <w:rPr>
          <w:noProof/>
        </w:rPr>
        <w:fldChar w:fldCharType="end"/>
      </w:r>
    </w:p>
    <w:p w14:paraId="23A58ED6" w14:textId="3A212349" w:rsidR="00910500" w:rsidRDefault="00910500">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AmfEventTrigger</w:t>
      </w:r>
      <w:r>
        <w:rPr>
          <w:noProof/>
        </w:rPr>
        <w:tab/>
      </w:r>
      <w:r>
        <w:rPr>
          <w:noProof/>
        </w:rPr>
        <w:fldChar w:fldCharType="begin" w:fldLock="1"/>
      </w:r>
      <w:r>
        <w:rPr>
          <w:noProof/>
        </w:rPr>
        <w:instrText xml:space="preserve"> PAGEREF _Toc122025844 \h </w:instrText>
      </w:r>
      <w:r>
        <w:rPr>
          <w:noProof/>
        </w:rPr>
      </w:r>
      <w:r>
        <w:rPr>
          <w:noProof/>
        </w:rPr>
        <w:fldChar w:fldCharType="separate"/>
      </w:r>
      <w:r>
        <w:rPr>
          <w:noProof/>
        </w:rPr>
        <w:t>247</w:t>
      </w:r>
      <w:r>
        <w:rPr>
          <w:noProof/>
        </w:rPr>
        <w:fldChar w:fldCharType="end"/>
      </w:r>
    </w:p>
    <w:p w14:paraId="21657EE3" w14:textId="478B215C" w:rsidR="00910500" w:rsidRDefault="00910500">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Enumeration: LocationFilter</w:t>
      </w:r>
      <w:r>
        <w:rPr>
          <w:noProof/>
        </w:rPr>
        <w:tab/>
      </w:r>
      <w:r>
        <w:rPr>
          <w:noProof/>
        </w:rPr>
        <w:fldChar w:fldCharType="begin" w:fldLock="1"/>
      </w:r>
      <w:r>
        <w:rPr>
          <w:noProof/>
        </w:rPr>
        <w:instrText xml:space="preserve"> PAGEREF _Toc122025845 \h </w:instrText>
      </w:r>
      <w:r>
        <w:rPr>
          <w:noProof/>
        </w:rPr>
      </w:r>
      <w:r>
        <w:rPr>
          <w:noProof/>
        </w:rPr>
        <w:fldChar w:fldCharType="separate"/>
      </w:r>
      <w:r>
        <w:rPr>
          <w:noProof/>
        </w:rPr>
        <w:t>248</w:t>
      </w:r>
      <w:r>
        <w:rPr>
          <w:noProof/>
        </w:rPr>
        <w:fldChar w:fldCharType="end"/>
      </w:r>
    </w:p>
    <w:p w14:paraId="4DC18775" w14:textId="3A272FB1" w:rsidR="00910500" w:rsidRDefault="00910500">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_Toc122025846 \h </w:instrText>
      </w:r>
      <w:r>
        <w:rPr>
          <w:noProof/>
        </w:rPr>
      </w:r>
      <w:r>
        <w:rPr>
          <w:noProof/>
        </w:rPr>
        <w:fldChar w:fldCharType="separate"/>
      </w:r>
      <w:r>
        <w:rPr>
          <w:noProof/>
        </w:rPr>
        <w:t>248</w:t>
      </w:r>
      <w:r>
        <w:rPr>
          <w:noProof/>
        </w:rPr>
        <w:fldChar w:fldCharType="end"/>
      </w:r>
    </w:p>
    <w:p w14:paraId="147667CD" w14:textId="524562E4" w:rsidR="00910500" w:rsidRDefault="00910500">
      <w:pPr>
        <w:pStyle w:val="TOC5"/>
        <w:rPr>
          <w:rFonts w:asciiTheme="minorHAnsi" w:eastAsiaTheme="minorEastAsia" w:hAnsiTheme="minorHAnsi" w:cstheme="minorBidi"/>
          <w:noProof/>
          <w:sz w:val="22"/>
          <w:szCs w:val="22"/>
          <w:lang w:eastAsia="en-GB"/>
        </w:rPr>
      </w:pPr>
      <w:r>
        <w:rPr>
          <w:noProof/>
        </w:rPr>
        <w:t>6.2.6.3.7</w:t>
      </w:r>
      <w:r>
        <w:rPr>
          <w:rFonts w:asciiTheme="minorHAnsi" w:eastAsiaTheme="minorEastAsia" w:hAnsiTheme="minorHAnsi" w:cstheme="minorBidi"/>
          <w:noProof/>
          <w:sz w:val="22"/>
          <w:szCs w:val="22"/>
          <w:lang w:eastAsia="en-GB"/>
        </w:rPr>
        <w:tab/>
      </w:r>
      <w:r>
        <w:rPr>
          <w:noProof/>
        </w:rPr>
        <w:t>Enumeration: UeReachability</w:t>
      </w:r>
      <w:r>
        <w:rPr>
          <w:noProof/>
        </w:rPr>
        <w:tab/>
      </w:r>
      <w:r>
        <w:rPr>
          <w:noProof/>
        </w:rPr>
        <w:fldChar w:fldCharType="begin" w:fldLock="1"/>
      </w:r>
      <w:r>
        <w:rPr>
          <w:noProof/>
        </w:rPr>
        <w:instrText xml:space="preserve"> PAGEREF _Toc122025847 \h </w:instrText>
      </w:r>
      <w:r>
        <w:rPr>
          <w:noProof/>
        </w:rPr>
      </w:r>
      <w:r>
        <w:rPr>
          <w:noProof/>
        </w:rPr>
        <w:fldChar w:fldCharType="separate"/>
      </w:r>
      <w:r>
        <w:rPr>
          <w:noProof/>
        </w:rPr>
        <w:t>248</w:t>
      </w:r>
      <w:r>
        <w:rPr>
          <w:noProof/>
        </w:rPr>
        <w:fldChar w:fldCharType="end"/>
      </w:r>
    </w:p>
    <w:p w14:paraId="1D78E437" w14:textId="5858F2BB" w:rsidR="00910500" w:rsidRDefault="00910500">
      <w:pPr>
        <w:pStyle w:val="TOC5"/>
        <w:rPr>
          <w:rFonts w:asciiTheme="minorHAnsi" w:eastAsiaTheme="minorEastAsia" w:hAnsiTheme="minorHAnsi" w:cstheme="minorBidi"/>
          <w:noProof/>
          <w:sz w:val="22"/>
          <w:szCs w:val="22"/>
          <w:lang w:eastAsia="en-GB"/>
        </w:rPr>
      </w:pPr>
      <w:r>
        <w:rPr>
          <w:noProof/>
        </w:rPr>
        <w:t>6.2.6.3.8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_Toc122025848 \h </w:instrText>
      </w:r>
      <w:r>
        <w:rPr>
          <w:noProof/>
        </w:rPr>
      </w:r>
      <w:r>
        <w:rPr>
          <w:noProof/>
        </w:rPr>
        <w:fldChar w:fldCharType="separate"/>
      </w:r>
      <w:r>
        <w:rPr>
          <w:noProof/>
        </w:rPr>
        <w:t>248</w:t>
      </w:r>
      <w:r>
        <w:rPr>
          <w:noProof/>
        </w:rPr>
        <w:fldChar w:fldCharType="end"/>
      </w:r>
    </w:p>
    <w:p w14:paraId="41D7C30F" w14:textId="4B4BE744" w:rsidR="00910500" w:rsidRDefault="00910500">
      <w:pPr>
        <w:pStyle w:val="TOC5"/>
        <w:rPr>
          <w:rFonts w:asciiTheme="minorHAnsi" w:eastAsiaTheme="minorEastAsia" w:hAnsiTheme="minorHAnsi" w:cstheme="minorBidi"/>
          <w:noProof/>
          <w:sz w:val="22"/>
          <w:szCs w:val="22"/>
          <w:lang w:eastAsia="en-GB"/>
        </w:rPr>
      </w:pPr>
      <w:r>
        <w:rPr>
          <w:noProof/>
        </w:rPr>
        <w:t>6.2.6.3.9</w:t>
      </w:r>
      <w:r>
        <w:rPr>
          <w:rFonts w:asciiTheme="minorHAnsi" w:eastAsiaTheme="minorEastAsia" w:hAnsiTheme="minorHAnsi" w:cstheme="minorBidi"/>
          <w:noProof/>
          <w:sz w:val="22"/>
          <w:szCs w:val="22"/>
          <w:lang w:eastAsia="en-GB"/>
        </w:rPr>
        <w:tab/>
      </w:r>
      <w:r>
        <w:rPr>
          <w:noProof/>
        </w:rPr>
        <w:t>Enumeration: RmState</w:t>
      </w:r>
      <w:r>
        <w:rPr>
          <w:noProof/>
        </w:rPr>
        <w:tab/>
      </w:r>
      <w:r>
        <w:rPr>
          <w:noProof/>
        </w:rPr>
        <w:fldChar w:fldCharType="begin" w:fldLock="1"/>
      </w:r>
      <w:r>
        <w:rPr>
          <w:noProof/>
        </w:rPr>
        <w:instrText xml:space="preserve"> PAGEREF _Toc122025849 \h </w:instrText>
      </w:r>
      <w:r>
        <w:rPr>
          <w:noProof/>
        </w:rPr>
      </w:r>
      <w:r>
        <w:rPr>
          <w:noProof/>
        </w:rPr>
        <w:fldChar w:fldCharType="separate"/>
      </w:r>
      <w:r>
        <w:rPr>
          <w:noProof/>
        </w:rPr>
        <w:t>248</w:t>
      </w:r>
      <w:r>
        <w:rPr>
          <w:noProof/>
        </w:rPr>
        <w:fldChar w:fldCharType="end"/>
      </w:r>
    </w:p>
    <w:p w14:paraId="0D62EF51" w14:textId="4A460895" w:rsidR="00910500" w:rsidRDefault="00910500">
      <w:pPr>
        <w:pStyle w:val="TOC5"/>
        <w:rPr>
          <w:rFonts w:asciiTheme="minorHAnsi" w:eastAsiaTheme="minorEastAsia" w:hAnsiTheme="minorHAnsi" w:cstheme="minorBidi"/>
          <w:noProof/>
          <w:sz w:val="22"/>
          <w:szCs w:val="22"/>
          <w:lang w:eastAsia="en-GB"/>
        </w:rPr>
      </w:pPr>
      <w:r>
        <w:rPr>
          <w:noProof/>
        </w:rPr>
        <w:t>6.2.6.3.10</w:t>
      </w:r>
      <w:r>
        <w:rPr>
          <w:rFonts w:asciiTheme="minorHAnsi" w:eastAsiaTheme="minorEastAsia" w:hAnsiTheme="minorHAnsi" w:cstheme="minorBidi"/>
          <w:noProof/>
          <w:sz w:val="22"/>
          <w:szCs w:val="22"/>
          <w:lang w:eastAsia="en-GB"/>
        </w:rPr>
        <w:tab/>
      </w:r>
      <w:r>
        <w:rPr>
          <w:noProof/>
        </w:rPr>
        <w:t>Enumeration: CmState</w:t>
      </w:r>
      <w:r>
        <w:rPr>
          <w:noProof/>
        </w:rPr>
        <w:tab/>
      </w:r>
      <w:r>
        <w:rPr>
          <w:noProof/>
        </w:rPr>
        <w:fldChar w:fldCharType="begin" w:fldLock="1"/>
      </w:r>
      <w:r>
        <w:rPr>
          <w:noProof/>
        </w:rPr>
        <w:instrText xml:space="preserve"> PAGEREF _Toc122025850 \h </w:instrText>
      </w:r>
      <w:r>
        <w:rPr>
          <w:noProof/>
        </w:rPr>
      </w:r>
      <w:r>
        <w:rPr>
          <w:noProof/>
        </w:rPr>
        <w:fldChar w:fldCharType="separate"/>
      </w:r>
      <w:r>
        <w:rPr>
          <w:noProof/>
        </w:rPr>
        <w:t>248</w:t>
      </w:r>
      <w:r>
        <w:rPr>
          <w:noProof/>
        </w:rPr>
        <w:fldChar w:fldCharType="end"/>
      </w:r>
    </w:p>
    <w:p w14:paraId="2783BA3D" w14:textId="4A4D946D" w:rsidR="00910500" w:rsidRDefault="00910500">
      <w:pPr>
        <w:pStyle w:val="TOC5"/>
        <w:rPr>
          <w:rFonts w:asciiTheme="minorHAnsi" w:eastAsiaTheme="minorEastAsia" w:hAnsiTheme="minorHAnsi" w:cstheme="minorBidi"/>
          <w:noProof/>
          <w:sz w:val="22"/>
          <w:szCs w:val="22"/>
          <w:lang w:eastAsia="en-GB"/>
        </w:rPr>
      </w:pPr>
      <w:r>
        <w:rPr>
          <w:noProof/>
        </w:rPr>
        <w:t>6.2.6.3.11</w:t>
      </w:r>
      <w:r>
        <w:rPr>
          <w:rFonts w:asciiTheme="minorHAnsi" w:eastAsiaTheme="minorEastAsia" w:hAnsiTheme="minorHAnsi" w:cstheme="minorBidi"/>
          <w:noProof/>
          <w:sz w:val="22"/>
          <w:szCs w:val="22"/>
          <w:lang w:eastAsia="en-GB"/>
        </w:rPr>
        <w:tab/>
      </w:r>
      <w:r>
        <w:rPr>
          <w:noProof/>
        </w:rPr>
        <w:t>Enumeration: 5GsUserState</w:t>
      </w:r>
      <w:r>
        <w:rPr>
          <w:noProof/>
        </w:rPr>
        <w:tab/>
      </w:r>
      <w:r>
        <w:rPr>
          <w:noProof/>
        </w:rPr>
        <w:fldChar w:fldCharType="begin" w:fldLock="1"/>
      </w:r>
      <w:r>
        <w:rPr>
          <w:noProof/>
        </w:rPr>
        <w:instrText xml:space="preserve"> PAGEREF _Toc122025851 \h </w:instrText>
      </w:r>
      <w:r>
        <w:rPr>
          <w:noProof/>
        </w:rPr>
      </w:r>
      <w:r>
        <w:rPr>
          <w:noProof/>
        </w:rPr>
        <w:fldChar w:fldCharType="separate"/>
      </w:r>
      <w:r>
        <w:rPr>
          <w:noProof/>
        </w:rPr>
        <w:t>249</w:t>
      </w:r>
      <w:r>
        <w:rPr>
          <w:noProof/>
        </w:rPr>
        <w:fldChar w:fldCharType="end"/>
      </w:r>
    </w:p>
    <w:p w14:paraId="038C7867" w14:textId="1464B96C" w:rsidR="00910500" w:rsidRDefault="00910500">
      <w:pPr>
        <w:pStyle w:val="TOC5"/>
        <w:rPr>
          <w:rFonts w:asciiTheme="minorHAnsi" w:eastAsiaTheme="minorEastAsia" w:hAnsiTheme="minorHAnsi" w:cstheme="minorBidi"/>
          <w:noProof/>
          <w:sz w:val="22"/>
          <w:szCs w:val="22"/>
          <w:lang w:eastAsia="en-GB"/>
        </w:rPr>
      </w:pPr>
      <w:r>
        <w:rPr>
          <w:noProof/>
        </w:rPr>
        <w:t>6.2.6.3.12</w:t>
      </w:r>
      <w:r>
        <w:rPr>
          <w:rFonts w:asciiTheme="minorHAnsi" w:eastAsiaTheme="minorEastAsia" w:hAnsiTheme="minorHAnsi" w:cstheme="minorBidi"/>
          <w:noProof/>
          <w:sz w:val="22"/>
          <w:szCs w:val="22"/>
          <w:lang w:eastAsia="en-GB"/>
        </w:rPr>
        <w:tab/>
      </w:r>
      <w:r>
        <w:rPr>
          <w:noProof/>
        </w:rPr>
        <w:t>Enumeration: LossOfConnectivityReason</w:t>
      </w:r>
      <w:r>
        <w:rPr>
          <w:noProof/>
        </w:rPr>
        <w:tab/>
      </w:r>
      <w:r>
        <w:rPr>
          <w:noProof/>
        </w:rPr>
        <w:fldChar w:fldCharType="begin" w:fldLock="1"/>
      </w:r>
      <w:r>
        <w:rPr>
          <w:noProof/>
        </w:rPr>
        <w:instrText xml:space="preserve"> PAGEREF _Toc122025852 \h </w:instrText>
      </w:r>
      <w:r>
        <w:rPr>
          <w:noProof/>
        </w:rPr>
      </w:r>
      <w:r>
        <w:rPr>
          <w:noProof/>
        </w:rPr>
        <w:fldChar w:fldCharType="separate"/>
      </w:r>
      <w:r>
        <w:rPr>
          <w:noProof/>
        </w:rPr>
        <w:t>249</w:t>
      </w:r>
      <w:r>
        <w:rPr>
          <w:noProof/>
        </w:rPr>
        <w:fldChar w:fldCharType="end"/>
      </w:r>
    </w:p>
    <w:p w14:paraId="3EF3AA69" w14:textId="6CFBF3ED" w:rsidR="00910500" w:rsidRDefault="00910500">
      <w:pPr>
        <w:pStyle w:val="TOC5"/>
        <w:rPr>
          <w:rFonts w:asciiTheme="minorHAnsi" w:eastAsiaTheme="minorEastAsia" w:hAnsiTheme="minorHAnsi" w:cstheme="minorBidi"/>
          <w:noProof/>
          <w:sz w:val="22"/>
          <w:szCs w:val="22"/>
          <w:lang w:eastAsia="en-GB"/>
        </w:rPr>
      </w:pPr>
      <w:r>
        <w:rPr>
          <w:noProof/>
        </w:rPr>
        <w:t>6.2.6.3.13</w:t>
      </w:r>
      <w:r>
        <w:rPr>
          <w:rFonts w:asciiTheme="minorHAnsi" w:eastAsiaTheme="minorEastAsia" w:hAnsiTheme="minorHAnsi" w:cstheme="minorBidi"/>
          <w:noProof/>
          <w:sz w:val="22"/>
          <w:szCs w:val="22"/>
          <w:lang w:eastAsia="en-GB"/>
        </w:rPr>
        <w:tab/>
      </w:r>
      <w:r>
        <w:rPr>
          <w:noProof/>
        </w:rPr>
        <w:t>Enumeration: ReachabilityFilter</w:t>
      </w:r>
      <w:r>
        <w:rPr>
          <w:noProof/>
        </w:rPr>
        <w:tab/>
      </w:r>
      <w:r>
        <w:rPr>
          <w:noProof/>
        </w:rPr>
        <w:fldChar w:fldCharType="begin" w:fldLock="1"/>
      </w:r>
      <w:r>
        <w:rPr>
          <w:noProof/>
        </w:rPr>
        <w:instrText xml:space="preserve"> PAGEREF _Toc122025853 \h </w:instrText>
      </w:r>
      <w:r>
        <w:rPr>
          <w:noProof/>
        </w:rPr>
      </w:r>
      <w:r>
        <w:rPr>
          <w:noProof/>
        </w:rPr>
        <w:fldChar w:fldCharType="separate"/>
      </w:r>
      <w:r>
        <w:rPr>
          <w:noProof/>
        </w:rPr>
        <w:t>249</w:t>
      </w:r>
      <w:r>
        <w:rPr>
          <w:noProof/>
        </w:rPr>
        <w:fldChar w:fldCharType="end"/>
      </w:r>
    </w:p>
    <w:p w14:paraId="24DD5151" w14:textId="3FC21EAE" w:rsidR="00910500" w:rsidRDefault="00910500">
      <w:pPr>
        <w:pStyle w:val="TOC5"/>
        <w:rPr>
          <w:rFonts w:asciiTheme="minorHAnsi" w:eastAsiaTheme="minorEastAsia" w:hAnsiTheme="minorHAnsi" w:cstheme="minorBidi"/>
          <w:noProof/>
          <w:sz w:val="22"/>
          <w:szCs w:val="22"/>
          <w:lang w:eastAsia="en-GB"/>
        </w:rPr>
      </w:pPr>
      <w:r>
        <w:rPr>
          <w:noProof/>
        </w:rPr>
        <w:t>6.2.6.3.14</w:t>
      </w:r>
      <w:r>
        <w:rPr>
          <w:rFonts w:asciiTheme="minorHAnsi" w:eastAsiaTheme="minorEastAsia" w:hAnsiTheme="minorHAnsi" w:cstheme="minorBidi"/>
          <w:noProof/>
          <w:sz w:val="22"/>
          <w:szCs w:val="22"/>
          <w:lang w:eastAsia="en-GB"/>
        </w:rPr>
        <w:tab/>
      </w:r>
      <w:r>
        <w:rPr>
          <w:noProof/>
        </w:rPr>
        <w:t>Enumeration: UeType</w:t>
      </w:r>
      <w:r>
        <w:rPr>
          <w:noProof/>
        </w:rPr>
        <w:tab/>
      </w:r>
      <w:r>
        <w:rPr>
          <w:noProof/>
        </w:rPr>
        <w:fldChar w:fldCharType="begin" w:fldLock="1"/>
      </w:r>
      <w:r>
        <w:rPr>
          <w:noProof/>
        </w:rPr>
        <w:instrText xml:space="preserve"> PAGEREF _Toc122025854 \h </w:instrText>
      </w:r>
      <w:r>
        <w:rPr>
          <w:noProof/>
        </w:rPr>
      </w:r>
      <w:r>
        <w:rPr>
          <w:noProof/>
        </w:rPr>
        <w:fldChar w:fldCharType="separate"/>
      </w:r>
      <w:r>
        <w:rPr>
          <w:noProof/>
        </w:rPr>
        <w:t>249</w:t>
      </w:r>
      <w:r>
        <w:rPr>
          <w:noProof/>
        </w:rPr>
        <w:fldChar w:fldCharType="end"/>
      </w:r>
    </w:p>
    <w:p w14:paraId="59855BBA" w14:textId="74E2C61D" w:rsidR="00910500" w:rsidRDefault="00910500">
      <w:pPr>
        <w:pStyle w:val="TOC5"/>
        <w:rPr>
          <w:rFonts w:asciiTheme="minorHAnsi" w:eastAsiaTheme="minorEastAsia" w:hAnsiTheme="minorHAnsi" w:cstheme="minorBidi"/>
          <w:noProof/>
          <w:sz w:val="22"/>
          <w:szCs w:val="22"/>
          <w:lang w:eastAsia="en-GB"/>
        </w:rPr>
      </w:pPr>
      <w:r>
        <w:rPr>
          <w:noProof/>
        </w:rPr>
        <w:t>6.2.6.3.15</w:t>
      </w:r>
      <w:r>
        <w:rPr>
          <w:rFonts w:asciiTheme="minorHAnsi" w:eastAsiaTheme="minorEastAsia" w:hAnsiTheme="minorHAnsi" w:cstheme="minorBidi"/>
          <w:noProof/>
          <w:sz w:val="22"/>
          <w:szCs w:val="22"/>
          <w:lang w:eastAsia="en-GB"/>
        </w:rPr>
        <w:tab/>
      </w:r>
      <w:r>
        <w:rPr>
          <w:noProof/>
        </w:rPr>
        <w:t>Enumeration: AccessStateTransitionType</w:t>
      </w:r>
      <w:r>
        <w:rPr>
          <w:noProof/>
        </w:rPr>
        <w:tab/>
      </w:r>
      <w:r>
        <w:rPr>
          <w:noProof/>
        </w:rPr>
        <w:fldChar w:fldCharType="begin" w:fldLock="1"/>
      </w:r>
      <w:r>
        <w:rPr>
          <w:noProof/>
        </w:rPr>
        <w:instrText xml:space="preserve"> PAGEREF _Toc122025855 \h </w:instrText>
      </w:r>
      <w:r>
        <w:rPr>
          <w:noProof/>
        </w:rPr>
      </w:r>
      <w:r>
        <w:rPr>
          <w:noProof/>
        </w:rPr>
        <w:fldChar w:fldCharType="separate"/>
      </w:r>
      <w:r>
        <w:rPr>
          <w:noProof/>
        </w:rPr>
        <w:t>250</w:t>
      </w:r>
      <w:r>
        <w:rPr>
          <w:noProof/>
        </w:rPr>
        <w:fldChar w:fldCharType="end"/>
      </w:r>
    </w:p>
    <w:p w14:paraId="6C1CDD76" w14:textId="3EDCAA89" w:rsidR="00910500" w:rsidRDefault="00910500">
      <w:pPr>
        <w:pStyle w:val="TOC5"/>
        <w:rPr>
          <w:rFonts w:asciiTheme="minorHAnsi" w:eastAsiaTheme="minorEastAsia" w:hAnsiTheme="minorHAnsi" w:cstheme="minorBidi"/>
          <w:noProof/>
          <w:sz w:val="22"/>
          <w:szCs w:val="22"/>
          <w:lang w:eastAsia="en-GB"/>
        </w:rPr>
      </w:pPr>
      <w:r>
        <w:rPr>
          <w:noProof/>
        </w:rPr>
        <w:t>6.2.6.3.16</w:t>
      </w:r>
      <w:r>
        <w:rPr>
          <w:rFonts w:asciiTheme="minorHAnsi" w:eastAsiaTheme="minorEastAsia" w:hAnsiTheme="minorHAnsi" w:cstheme="minorBidi"/>
          <w:noProof/>
          <w:sz w:val="22"/>
          <w:szCs w:val="22"/>
          <w:lang w:eastAsia="en-GB"/>
        </w:rPr>
        <w:tab/>
      </w:r>
      <w:r>
        <w:rPr>
          <w:noProof/>
        </w:rPr>
        <w:t>Enumeration: SubTerminationReason</w:t>
      </w:r>
      <w:r>
        <w:rPr>
          <w:noProof/>
        </w:rPr>
        <w:tab/>
      </w:r>
      <w:r>
        <w:rPr>
          <w:noProof/>
        </w:rPr>
        <w:fldChar w:fldCharType="begin" w:fldLock="1"/>
      </w:r>
      <w:r>
        <w:rPr>
          <w:noProof/>
        </w:rPr>
        <w:instrText xml:space="preserve"> PAGEREF _Toc122025856 \h </w:instrText>
      </w:r>
      <w:r>
        <w:rPr>
          <w:noProof/>
        </w:rPr>
      </w:r>
      <w:r>
        <w:rPr>
          <w:noProof/>
        </w:rPr>
        <w:fldChar w:fldCharType="separate"/>
      </w:r>
      <w:r>
        <w:rPr>
          <w:noProof/>
        </w:rPr>
        <w:t>250</w:t>
      </w:r>
      <w:r>
        <w:rPr>
          <w:noProof/>
        </w:rPr>
        <w:fldChar w:fldCharType="end"/>
      </w:r>
    </w:p>
    <w:p w14:paraId="2A68F17A" w14:textId="4AEB30AC" w:rsidR="00910500" w:rsidRDefault="00910500">
      <w:pPr>
        <w:pStyle w:val="TOC4"/>
        <w:rPr>
          <w:rFonts w:asciiTheme="minorHAnsi" w:eastAsiaTheme="minorEastAsia" w:hAnsiTheme="minorHAnsi" w:cstheme="minorBidi"/>
          <w:noProof/>
          <w:sz w:val="22"/>
          <w:szCs w:val="22"/>
          <w:lang w:eastAsia="en-GB"/>
        </w:rPr>
      </w:pPr>
      <w:r>
        <w:rPr>
          <w:noProof/>
        </w:rPr>
        <w:t>6.2.6.4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_Toc122025857 \h </w:instrText>
      </w:r>
      <w:r>
        <w:rPr>
          <w:noProof/>
        </w:rPr>
      </w:r>
      <w:r>
        <w:rPr>
          <w:noProof/>
        </w:rPr>
        <w:fldChar w:fldCharType="separate"/>
      </w:r>
      <w:r>
        <w:rPr>
          <w:noProof/>
        </w:rPr>
        <w:t>250</w:t>
      </w:r>
      <w:r>
        <w:rPr>
          <w:noProof/>
        </w:rPr>
        <w:fldChar w:fldCharType="end"/>
      </w:r>
    </w:p>
    <w:p w14:paraId="1704A7AB" w14:textId="676C138F" w:rsidR="00910500" w:rsidRDefault="00910500">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_Toc122025858 \h </w:instrText>
      </w:r>
      <w:r>
        <w:rPr>
          <w:noProof/>
        </w:rPr>
      </w:r>
      <w:r>
        <w:rPr>
          <w:noProof/>
        </w:rPr>
        <w:fldChar w:fldCharType="separate"/>
      </w:r>
      <w:r>
        <w:rPr>
          <w:noProof/>
        </w:rPr>
        <w:t>250</w:t>
      </w:r>
      <w:r>
        <w:rPr>
          <w:noProof/>
        </w:rPr>
        <w:fldChar w:fldCharType="end"/>
      </w:r>
    </w:p>
    <w:p w14:paraId="28A11680" w14:textId="4FBB4ACD" w:rsidR="00910500" w:rsidRDefault="00910500">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_Toc122025859 \h </w:instrText>
      </w:r>
      <w:r>
        <w:rPr>
          <w:noProof/>
        </w:rPr>
      </w:r>
      <w:r>
        <w:rPr>
          <w:noProof/>
        </w:rPr>
        <w:fldChar w:fldCharType="separate"/>
      </w:r>
      <w:r>
        <w:rPr>
          <w:noProof/>
        </w:rPr>
        <w:t>250</w:t>
      </w:r>
      <w:r>
        <w:rPr>
          <w:noProof/>
        </w:rPr>
        <w:fldChar w:fldCharType="end"/>
      </w:r>
    </w:p>
    <w:p w14:paraId="46E8FC00" w14:textId="3AB3D736" w:rsidR="00910500" w:rsidRDefault="00910500">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_Toc122025860 \h </w:instrText>
      </w:r>
      <w:r>
        <w:rPr>
          <w:noProof/>
        </w:rPr>
      </w:r>
      <w:r>
        <w:rPr>
          <w:noProof/>
        </w:rPr>
        <w:fldChar w:fldCharType="separate"/>
      </w:r>
      <w:r>
        <w:rPr>
          <w:noProof/>
        </w:rPr>
        <w:t>250</w:t>
      </w:r>
      <w:r>
        <w:rPr>
          <w:noProof/>
        </w:rPr>
        <w:fldChar w:fldCharType="end"/>
      </w:r>
    </w:p>
    <w:p w14:paraId="73185B1F" w14:textId="79718E41" w:rsidR="00910500" w:rsidRDefault="00910500">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_Toc122025861 \h </w:instrText>
      </w:r>
      <w:r>
        <w:rPr>
          <w:noProof/>
        </w:rPr>
      </w:r>
      <w:r>
        <w:rPr>
          <w:noProof/>
        </w:rPr>
        <w:fldChar w:fldCharType="separate"/>
      </w:r>
      <w:r>
        <w:rPr>
          <w:noProof/>
        </w:rPr>
        <w:t>250</w:t>
      </w:r>
      <w:r>
        <w:rPr>
          <w:noProof/>
        </w:rPr>
        <w:fldChar w:fldCharType="end"/>
      </w:r>
    </w:p>
    <w:p w14:paraId="086CAD46" w14:textId="3B71DE50" w:rsidR="00910500" w:rsidRDefault="00910500">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_Toc122025862 \h </w:instrText>
      </w:r>
      <w:r>
        <w:rPr>
          <w:noProof/>
        </w:rPr>
      </w:r>
      <w:r>
        <w:rPr>
          <w:noProof/>
        </w:rPr>
        <w:fldChar w:fldCharType="separate"/>
      </w:r>
      <w:r>
        <w:rPr>
          <w:noProof/>
        </w:rPr>
        <w:t>251</w:t>
      </w:r>
      <w:r>
        <w:rPr>
          <w:noProof/>
        </w:rPr>
        <w:fldChar w:fldCharType="end"/>
      </w:r>
    </w:p>
    <w:p w14:paraId="4C401764" w14:textId="4DB1040D" w:rsidR="00910500" w:rsidRDefault="00910500">
      <w:pPr>
        <w:pStyle w:val="TOC3"/>
        <w:rPr>
          <w:rFonts w:asciiTheme="minorHAnsi" w:eastAsiaTheme="minorEastAsia" w:hAnsiTheme="minorHAnsi" w:cstheme="minorBidi"/>
          <w:noProof/>
          <w:sz w:val="22"/>
          <w:szCs w:val="22"/>
          <w:lang w:eastAsia="en-GB"/>
        </w:rPr>
      </w:pPr>
      <w:r w:rsidRPr="00EF397D">
        <w:rPr>
          <w:noProof/>
          <w:lang w:val="en-US"/>
        </w:rPr>
        <w:t>6.2.9</w:t>
      </w:r>
      <w:r>
        <w:rPr>
          <w:rFonts w:asciiTheme="minorHAnsi" w:eastAsiaTheme="minorEastAsia" w:hAnsiTheme="minorHAnsi" w:cstheme="minorBidi"/>
          <w:noProof/>
          <w:sz w:val="22"/>
          <w:szCs w:val="22"/>
          <w:lang w:eastAsia="en-GB"/>
        </w:rPr>
        <w:tab/>
      </w:r>
      <w:r w:rsidRPr="00EF397D">
        <w:rPr>
          <w:noProof/>
          <w:lang w:val="en-US"/>
        </w:rPr>
        <w:t>Security</w:t>
      </w:r>
      <w:r>
        <w:rPr>
          <w:noProof/>
        </w:rPr>
        <w:tab/>
      </w:r>
      <w:r>
        <w:rPr>
          <w:noProof/>
        </w:rPr>
        <w:fldChar w:fldCharType="begin" w:fldLock="1"/>
      </w:r>
      <w:r>
        <w:rPr>
          <w:noProof/>
        </w:rPr>
        <w:instrText xml:space="preserve"> PAGEREF _Toc122025863 \h </w:instrText>
      </w:r>
      <w:r>
        <w:rPr>
          <w:noProof/>
        </w:rPr>
      </w:r>
      <w:r>
        <w:rPr>
          <w:noProof/>
        </w:rPr>
        <w:fldChar w:fldCharType="separate"/>
      </w:r>
      <w:r>
        <w:rPr>
          <w:noProof/>
        </w:rPr>
        <w:t>253</w:t>
      </w:r>
      <w:r>
        <w:rPr>
          <w:noProof/>
        </w:rPr>
        <w:fldChar w:fldCharType="end"/>
      </w:r>
    </w:p>
    <w:p w14:paraId="51CE43AC" w14:textId="6F202E1F" w:rsidR="00910500" w:rsidRDefault="00910500">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_Toc122025864 \h </w:instrText>
      </w:r>
      <w:r>
        <w:rPr>
          <w:noProof/>
        </w:rPr>
      </w:r>
      <w:r>
        <w:rPr>
          <w:noProof/>
        </w:rPr>
        <w:fldChar w:fldCharType="separate"/>
      </w:r>
      <w:r>
        <w:rPr>
          <w:noProof/>
        </w:rPr>
        <w:t>253</w:t>
      </w:r>
      <w:r>
        <w:rPr>
          <w:noProof/>
        </w:rPr>
        <w:fldChar w:fldCharType="end"/>
      </w:r>
    </w:p>
    <w:p w14:paraId="71071059" w14:textId="63EF3B31" w:rsidR="00910500" w:rsidRDefault="00910500">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Namf_MT Service API</w:t>
      </w:r>
      <w:r>
        <w:rPr>
          <w:noProof/>
        </w:rPr>
        <w:tab/>
      </w:r>
      <w:r>
        <w:rPr>
          <w:noProof/>
        </w:rPr>
        <w:fldChar w:fldCharType="begin" w:fldLock="1"/>
      </w:r>
      <w:r>
        <w:rPr>
          <w:noProof/>
        </w:rPr>
        <w:instrText xml:space="preserve"> PAGEREF _Toc122025865 \h </w:instrText>
      </w:r>
      <w:r>
        <w:rPr>
          <w:noProof/>
        </w:rPr>
      </w:r>
      <w:r>
        <w:rPr>
          <w:noProof/>
        </w:rPr>
        <w:fldChar w:fldCharType="separate"/>
      </w:r>
      <w:r>
        <w:rPr>
          <w:noProof/>
        </w:rPr>
        <w:t>253</w:t>
      </w:r>
      <w:r>
        <w:rPr>
          <w:noProof/>
        </w:rPr>
        <w:fldChar w:fldCharType="end"/>
      </w:r>
    </w:p>
    <w:p w14:paraId="370B11A1" w14:textId="60787BEC" w:rsidR="00910500" w:rsidRDefault="00910500">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_Toc122025866 \h </w:instrText>
      </w:r>
      <w:r>
        <w:rPr>
          <w:noProof/>
        </w:rPr>
      </w:r>
      <w:r>
        <w:rPr>
          <w:noProof/>
        </w:rPr>
        <w:fldChar w:fldCharType="separate"/>
      </w:r>
      <w:r>
        <w:rPr>
          <w:noProof/>
        </w:rPr>
        <w:t>253</w:t>
      </w:r>
      <w:r>
        <w:rPr>
          <w:noProof/>
        </w:rPr>
        <w:fldChar w:fldCharType="end"/>
      </w:r>
    </w:p>
    <w:p w14:paraId="3EB02B86" w14:textId="04C40288" w:rsidR="00910500" w:rsidRDefault="00910500">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_Toc122025867 \h </w:instrText>
      </w:r>
      <w:r>
        <w:rPr>
          <w:noProof/>
        </w:rPr>
      </w:r>
      <w:r>
        <w:rPr>
          <w:noProof/>
        </w:rPr>
        <w:fldChar w:fldCharType="separate"/>
      </w:r>
      <w:r>
        <w:rPr>
          <w:noProof/>
        </w:rPr>
        <w:t>254</w:t>
      </w:r>
      <w:r>
        <w:rPr>
          <w:noProof/>
        </w:rPr>
        <w:fldChar w:fldCharType="end"/>
      </w:r>
    </w:p>
    <w:p w14:paraId="07828BF3" w14:textId="3C393397" w:rsidR="00910500" w:rsidRDefault="00910500">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_Toc122025868 \h </w:instrText>
      </w:r>
      <w:r>
        <w:rPr>
          <w:noProof/>
        </w:rPr>
      </w:r>
      <w:r>
        <w:rPr>
          <w:noProof/>
        </w:rPr>
        <w:fldChar w:fldCharType="separate"/>
      </w:r>
      <w:r>
        <w:rPr>
          <w:noProof/>
        </w:rPr>
        <w:t>254</w:t>
      </w:r>
      <w:r>
        <w:rPr>
          <w:noProof/>
        </w:rPr>
        <w:fldChar w:fldCharType="end"/>
      </w:r>
    </w:p>
    <w:p w14:paraId="363F9BB4" w14:textId="335BB7F1" w:rsidR="00910500" w:rsidRDefault="00910500">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_Toc122025869 \h </w:instrText>
      </w:r>
      <w:r>
        <w:rPr>
          <w:noProof/>
        </w:rPr>
      </w:r>
      <w:r>
        <w:rPr>
          <w:noProof/>
        </w:rPr>
        <w:fldChar w:fldCharType="separate"/>
      </w:r>
      <w:r>
        <w:rPr>
          <w:noProof/>
        </w:rPr>
        <w:t>254</w:t>
      </w:r>
      <w:r>
        <w:rPr>
          <w:noProof/>
        </w:rPr>
        <w:fldChar w:fldCharType="end"/>
      </w:r>
    </w:p>
    <w:p w14:paraId="41452B99" w14:textId="60D8A954" w:rsidR="00910500" w:rsidRDefault="00910500">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_Toc122025870 \h </w:instrText>
      </w:r>
      <w:r>
        <w:rPr>
          <w:noProof/>
        </w:rPr>
      </w:r>
      <w:r>
        <w:rPr>
          <w:noProof/>
        </w:rPr>
        <w:fldChar w:fldCharType="separate"/>
      </w:r>
      <w:r>
        <w:rPr>
          <w:noProof/>
        </w:rPr>
        <w:t>254</w:t>
      </w:r>
      <w:r>
        <w:rPr>
          <w:noProof/>
        </w:rPr>
        <w:fldChar w:fldCharType="end"/>
      </w:r>
    </w:p>
    <w:p w14:paraId="15A652F1" w14:textId="025E9B0D" w:rsidR="00910500" w:rsidRDefault="00910500">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_Toc122025871 \h </w:instrText>
      </w:r>
      <w:r>
        <w:rPr>
          <w:noProof/>
        </w:rPr>
      </w:r>
      <w:r>
        <w:rPr>
          <w:noProof/>
        </w:rPr>
        <w:fldChar w:fldCharType="separate"/>
      </w:r>
      <w:r>
        <w:rPr>
          <w:noProof/>
        </w:rPr>
        <w:t>254</w:t>
      </w:r>
      <w:r>
        <w:rPr>
          <w:noProof/>
        </w:rPr>
        <w:fldChar w:fldCharType="end"/>
      </w:r>
    </w:p>
    <w:p w14:paraId="28C8B088" w14:textId="15DBB078" w:rsidR="00910500" w:rsidRDefault="00910500">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_Toc122025872 \h </w:instrText>
      </w:r>
      <w:r>
        <w:rPr>
          <w:noProof/>
        </w:rPr>
      </w:r>
      <w:r>
        <w:rPr>
          <w:noProof/>
        </w:rPr>
        <w:fldChar w:fldCharType="separate"/>
      </w:r>
      <w:r>
        <w:rPr>
          <w:noProof/>
        </w:rPr>
        <w:t>254</w:t>
      </w:r>
      <w:r>
        <w:rPr>
          <w:noProof/>
        </w:rPr>
        <w:fldChar w:fldCharType="end"/>
      </w:r>
    </w:p>
    <w:p w14:paraId="36292819" w14:textId="64DB2DFC" w:rsidR="00910500" w:rsidRDefault="00910500">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_Toc122025873 \h </w:instrText>
      </w:r>
      <w:r>
        <w:rPr>
          <w:noProof/>
        </w:rPr>
      </w:r>
      <w:r>
        <w:rPr>
          <w:noProof/>
        </w:rPr>
        <w:fldChar w:fldCharType="separate"/>
      </w:r>
      <w:r>
        <w:rPr>
          <w:noProof/>
        </w:rPr>
        <w:t>254</w:t>
      </w:r>
      <w:r>
        <w:rPr>
          <w:noProof/>
        </w:rPr>
        <w:fldChar w:fldCharType="end"/>
      </w:r>
    </w:p>
    <w:p w14:paraId="63F426FD" w14:textId="7217A466" w:rsidR="00910500" w:rsidRDefault="00910500">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_Toc122025874 \h </w:instrText>
      </w:r>
      <w:r>
        <w:rPr>
          <w:noProof/>
        </w:rPr>
      </w:r>
      <w:r>
        <w:rPr>
          <w:noProof/>
        </w:rPr>
        <w:fldChar w:fldCharType="separate"/>
      </w:r>
      <w:r>
        <w:rPr>
          <w:noProof/>
        </w:rPr>
        <w:t>255</w:t>
      </w:r>
      <w:r>
        <w:rPr>
          <w:noProof/>
        </w:rPr>
        <w:fldChar w:fldCharType="end"/>
      </w:r>
    </w:p>
    <w:p w14:paraId="2888A4EF" w14:textId="3E758280" w:rsidR="00910500" w:rsidRDefault="00910500">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_Toc122025875 \h </w:instrText>
      </w:r>
      <w:r>
        <w:rPr>
          <w:noProof/>
        </w:rPr>
      </w:r>
      <w:r>
        <w:rPr>
          <w:noProof/>
        </w:rPr>
        <w:fldChar w:fldCharType="separate"/>
      </w:r>
      <w:r>
        <w:rPr>
          <w:noProof/>
        </w:rPr>
        <w:t>255</w:t>
      </w:r>
      <w:r>
        <w:rPr>
          <w:noProof/>
        </w:rPr>
        <w:fldChar w:fldCharType="end"/>
      </w:r>
    </w:p>
    <w:p w14:paraId="1D2C2351" w14:textId="1571F7D6" w:rsidR="00910500" w:rsidRDefault="00910500">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_Toc122025876 \h </w:instrText>
      </w:r>
      <w:r>
        <w:rPr>
          <w:noProof/>
        </w:rPr>
      </w:r>
      <w:r>
        <w:rPr>
          <w:noProof/>
        </w:rPr>
        <w:fldChar w:fldCharType="separate"/>
      </w:r>
      <w:r>
        <w:rPr>
          <w:noProof/>
        </w:rPr>
        <w:t>255</w:t>
      </w:r>
      <w:r>
        <w:rPr>
          <w:noProof/>
        </w:rPr>
        <w:fldChar w:fldCharType="end"/>
      </w:r>
    </w:p>
    <w:p w14:paraId="4153A0A2" w14:textId="4E8DEDF6" w:rsidR="00910500" w:rsidRDefault="00910500">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_Toc122025877 \h </w:instrText>
      </w:r>
      <w:r>
        <w:rPr>
          <w:noProof/>
        </w:rPr>
      </w:r>
      <w:r>
        <w:rPr>
          <w:noProof/>
        </w:rPr>
        <w:fldChar w:fldCharType="separate"/>
      </w:r>
      <w:r>
        <w:rPr>
          <w:noProof/>
        </w:rPr>
        <w:t>255</w:t>
      </w:r>
      <w:r>
        <w:rPr>
          <w:noProof/>
        </w:rPr>
        <w:fldChar w:fldCharType="end"/>
      </w:r>
    </w:p>
    <w:p w14:paraId="40464842" w14:textId="3E956C13" w:rsidR="00910500" w:rsidRDefault="00910500">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_Toc122025878 \h </w:instrText>
      </w:r>
      <w:r>
        <w:rPr>
          <w:noProof/>
        </w:rPr>
      </w:r>
      <w:r>
        <w:rPr>
          <w:noProof/>
        </w:rPr>
        <w:fldChar w:fldCharType="separate"/>
      </w:r>
      <w:r>
        <w:rPr>
          <w:noProof/>
        </w:rPr>
        <w:t>255</w:t>
      </w:r>
      <w:r>
        <w:rPr>
          <w:noProof/>
        </w:rPr>
        <w:fldChar w:fldCharType="end"/>
      </w:r>
    </w:p>
    <w:p w14:paraId="634EEAE9" w14:textId="38D3EFE8" w:rsidR="00910500" w:rsidRDefault="00910500">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_Toc122025879 \h </w:instrText>
      </w:r>
      <w:r>
        <w:rPr>
          <w:noProof/>
        </w:rPr>
      </w:r>
      <w:r>
        <w:rPr>
          <w:noProof/>
        </w:rPr>
        <w:fldChar w:fldCharType="separate"/>
      </w:r>
      <w:r>
        <w:rPr>
          <w:noProof/>
        </w:rPr>
        <w:t>256</w:t>
      </w:r>
      <w:r>
        <w:rPr>
          <w:noProof/>
        </w:rPr>
        <w:fldChar w:fldCharType="end"/>
      </w:r>
    </w:p>
    <w:p w14:paraId="6596CBCD" w14:textId="3FF2E55F" w:rsidR="00910500" w:rsidRDefault="00910500">
      <w:pPr>
        <w:pStyle w:val="TOC6"/>
        <w:rPr>
          <w:rFonts w:asciiTheme="minorHAnsi" w:eastAsiaTheme="minorEastAsia" w:hAnsiTheme="minorHAnsi" w:cstheme="minorBidi"/>
          <w:noProof/>
          <w:sz w:val="22"/>
          <w:szCs w:val="22"/>
          <w:lang w:eastAsia="en-GB"/>
        </w:rPr>
      </w:pPr>
      <w:r>
        <w:rPr>
          <w:noProof/>
        </w:rPr>
        <w:t>6.3.3.2.3.1</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fldLock="1"/>
      </w:r>
      <w:r>
        <w:rPr>
          <w:noProof/>
        </w:rPr>
        <w:instrText xml:space="preserve"> PAGEREF _Toc122025880 \h </w:instrText>
      </w:r>
      <w:r>
        <w:rPr>
          <w:noProof/>
        </w:rPr>
      </w:r>
      <w:r>
        <w:rPr>
          <w:noProof/>
        </w:rPr>
        <w:fldChar w:fldCharType="separate"/>
      </w:r>
      <w:r>
        <w:rPr>
          <w:noProof/>
        </w:rPr>
        <w:t>256</w:t>
      </w:r>
      <w:r>
        <w:rPr>
          <w:noProof/>
        </w:rPr>
        <w:fldChar w:fldCharType="end"/>
      </w:r>
    </w:p>
    <w:p w14:paraId="65156B89" w14:textId="0F1B3C5C" w:rsidR="00910500" w:rsidRDefault="00910500">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_Toc122025881 \h </w:instrText>
      </w:r>
      <w:r>
        <w:rPr>
          <w:noProof/>
        </w:rPr>
      </w:r>
      <w:r>
        <w:rPr>
          <w:noProof/>
        </w:rPr>
        <w:fldChar w:fldCharType="separate"/>
      </w:r>
      <w:r>
        <w:rPr>
          <w:noProof/>
        </w:rPr>
        <w:t>258</w:t>
      </w:r>
      <w:r>
        <w:rPr>
          <w:noProof/>
        </w:rPr>
        <w:fldChar w:fldCharType="end"/>
      </w:r>
    </w:p>
    <w:p w14:paraId="01CB4E79" w14:textId="51ECC97A" w:rsidR="00910500" w:rsidRDefault="00910500">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_Toc122025882 \h </w:instrText>
      </w:r>
      <w:r>
        <w:rPr>
          <w:noProof/>
        </w:rPr>
      </w:r>
      <w:r>
        <w:rPr>
          <w:noProof/>
        </w:rPr>
        <w:fldChar w:fldCharType="separate"/>
      </w:r>
      <w:r>
        <w:rPr>
          <w:noProof/>
        </w:rPr>
        <w:t>258</w:t>
      </w:r>
      <w:r>
        <w:rPr>
          <w:noProof/>
        </w:rPr>
        <w:fldChar w:fldCharType="end"/>
      </w:r>
    </w:p>
    <w:p w14:paraId="6F8E3A6A" w14:textId="1E806E1B" w:rsidR="00910500" w:rsidRDefault="00910500">
      <w:pPr>
        <w:pStyle w:val="TOC5"/>
        <w:rPr>
          <w:rFonts w:asciiTheme="minorHAnsi" w:eastAsiaTheme="minorEastAsia" w:hAnsiTheme="minorHAnsi" w:cstheme="minorBidi"/>
          <w:noProof/>
          <w:sz w:val="22"/>
          <w:szCs w:val="22"/>
          <w:lang w:eastAsia="en-GB"/>
        </w:rPr>
      </w:pPr>
      <w:r>
        <w:rPr>
          <w:noProof/>
        </w:rPr>
        <w:t>6.3.3.3.1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_Toc122025883 \h </w:instrText>
      </w:r>
      <w:r>
        <w:rPr>
          <w:noProof/>
        </w:rPr>
      </w:r>
      <w:r>
        <w:rPr>
          <w:noProof/>
        </w:rPr>
        <w:fldChar w:fldCharType="separate"/>
      </w:r>
      <w:r>
        <w:rPr>
          <w:noProof/>
        </w:rPr>
        <w:t>258</w:t>
      </w:r>
      <w:r>
        <w:rPr>
          <w:noProof/>
        </w:rPr>
        <w:fldChar w:fldCharType="end"/>
      </w:r>
    </w:p>
    <w:p w14:paraId="3E63F922" w14:textId="2B753451" w:rsidR="00910500" w:rsidRDefault="00910500">
      <w:pPr>
        <w:pStyle w:val="TOC5"/>
        <w:rPr>
          <w:rFonts w:asciiTheme="minorHAnsi" w:eastAsiaTheme="minorEastAsia" w:hAnsiTheme="minorHAnsi" w:cstheme="minorBidi"/>
          <w:noProof/>
          <w:sz w:val="22"/>
          <w:szCs w:val="22"/>
          <w:lang w:eastAsia="en-GB"/>
        </w:rPr>
      </w:pPr>
      <w:r>
        <w:rPr>
          <w:noProof/>
        </w:rPr>
        <w:t>6.3.3.3.2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_Toc122025884 \h </w:instrText>
      </w:r>
      <w:r>
        <w:rPr>
          <w:noProof/>
        </w:rPr>
      </w:r>
      <w:r>
        <w:rPr>
          <w:noProof/>
        </w:rPr>
        <w:fldChar w:fldCharType="separate"/>
      </w:r>
      <w:r>
        <w:rPr>
          <w:noProof/>
        </w:rPr>
        <w:t>258</w:t>
      </w:r>
      <w:r>
        <w:rPr>
          <w:noProof/>
        </w:rPr>
        <w:fldChar w:fldCharType="end"/>
      </w:r>
    </w:p>
    <w:p w14:paraId="1C596B3D" w14:textId="0FDD7EC2" w:rsidR="00910500" w:rsidRDefault="00910500">
      <w:pPr>
        <w:pStyle w:val="TOC5"/>
        <w:rPr>
          <w:rFonts w:asciiTheme="minorHAnsi" w:eastAsiaTheme="minorEastAsia" w:hAnsiTheme="minorHAnsi" w:cstheme="minorBidi"/>
          <w:noProof/>
          <w:sz w:val="22"/>
          <w:szCs w:val="22"/>
          <w:lang w:eastAsia="en-GB"/>
        </w:rPr>
      </w:pPr>
      <w:r>
        <w:rPr>
          <w:noProof/>
        </w:rPr>
        <w:t>6.3.3.3.3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_Toc122025885 \h </w:instrText>
      </w:r>
      <w:r>
        <w:rPr>
          <w:noProof/>
        </w:rPr>
      </w:r>
      <w:r>
        <w:rPr>
          <w:noProof/>
        </w:rPr>
        <w:fldChar w:fldCharType="separate"/>
      </w:r>
      <w:r>
        <w:rPr>
          <w:noProof/>
        </w:rPr>
        <w:t>258</w:t>
      </w:r>
      <w:r>
        <w:rPr>
          <w:noProof/>
        </w:rPr>
        <w:fldChar w:fldCharType="end"/>
      </w:r>
    </w:p>
    <w:p w14:paraId="2D73CD7E" w14:textId="3F5B2BE7" w:rsidR="00910500" w:rsidRDefault="00910500">
      <w:pPr>
        <w:pStyle w:val="TOC6"/>
        <w:rPr>
          <w:rFonts w:asciiTheme="minorHAnsi" w:eastAsiaTheme="minorEastAsia" w:hAnsiTheme="minorHAnsi" w:cstheme="minorBidi"/>
          <w:noProof/>
          <w:sz w:val="22"/>
          <w:szCs w:val="22"/>
          <w:lang w:eastAsia="en-GB"/>
        </w:rPr>
      </w:pPr>
      <w:r>
        <w:rPr>
          <w:noProof/>
        </w:rPr>
        <w:t>6.3.3.3.3.1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_Toc122025886 \h </w:instrText>
      </w:r>
      <w:r>
        <w:rPr>
          <w:noProof/>
        </w:rPr>
      </w:r>
      <w:r>
        <w:rPr>
          <w:noProof/>
        </w:rPr>
        <w:fldChar w:fldCharType="separate"/>
      </w:r>
      <w:r>
        <w:rPr>
          <w:noProof/>
        </w:rPr>
        <w:t>258</w:t>
      </w:r>
      <w:r>
        <w:rPr>
          <w:noProof/>
        </w:rPr>
        <w:fldChar w:fldCharType="end"/>
      </w:r>
    </w:p>
    <w:p w14:paraId="4E9F1571" w14:textId="79AF4A69" w:rsidR="00910500" w:rsidRDefault="00910500">
      <w:pPr>
        <w:pStyle w:val="TOC5"/>
        <w:rPr>
          <w:rFonts w:asciiTheme="minorHAnsi" w:eastAsiaTheme="minorEastAsia" w:hAnsiTheme="minorHAnsi" w:cstheme="minorBidi"/>
          <w:noProof/>
          <w:sz w:val="22"/>
          <w:szCs w:val="22"/>
          <w:lang w:eastAsia="en-GB"/>
        </w:rPr>
      </w:pPr>
      <w:r>
        <w:rPr>
          <w:noProof/>
        </w:rPr>
        <w:t>6.3.3.3.4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_Toc122025887 \h </w:instrText>
      </w:r>
      <w:r>
        <w:rPr>
          <w:noProof/>
        </w:rPr>
      </w:r>
      <w:r>
        <w:rPr>
          <w:noProof/>
        </w:rPr>
        <w:fldChar w:fldCharType="separate"/>
      </w:r>
      <w:r>
        <w:rPr>
          <w:noProof/>
        </w:rPr>
        <w:t>261</w:t>
      </w:r>
      <w:r>
        <w:rPr>
          <w:noProof/>
        </w:rPr>
        <w:fldChar w:fldCharType="end"/>
      </w:r>
    </w:p>
    <w:p w14:paraId="48067282" w14:textId="2EBD728C" w:rsidR="00910500" w:rsidRDefault="00910500">
      <w:pPr>
        <w:pStyle w:val="TOC4"/>
        <w:rPr>
          <w:rFonts w:asciiTheme="minorHAnsi" w:eastAsiaTheme="minorEastAsia" w:hAnsiTheme="minorHAnsi" w:cstheme="minorBidi"/>
          <w:noProof/>
          <w:sz w:val="22"/>
          <w:szCs w:val="22"/>
          <w:lang w:eastAsia="en-GB"/>
        </w:rPr>
      </w:pPr>
      <w:r>
        <w:rPr>
          <w:noProof/>
        </w:rPr>
        <w:t>6.3.3.4</w:t>
      </w:r>
      <w:r>
        <w:rPr>
          <w:rFonts w:asciiTheme="minorHAnsi" w:eastAsiaTheme="minorEastAsia" w:hAnsiTheme="minorHAnsi" w:cstheme="minorBidi"/>
          <w:noProof/>
          <w:sz w:val="22"/>
          <w:szCs w:val="22"/>
          <w:lang w:eastAsia="en-GB"/>
        </w:rPr>
        <w:tab/>
      </w:r>
      <w:r>
        <w:rPr>
          <w:noProof/>
        </w:rPr>
        <w:t xml:space="preserve">Resource: </w:t>
      </w:r>
      <w:r w:rsidRPr="00EF397D">
        <w:rPr>
          <w:iCs/>
          <w:noProof/>
          <w:lang w:eastAsia="zh-CN"/>
        </w:rPr>
        <w:t>ueContexts collection</w:t>
      </w:r>
      <w:r>
        <w:rPr>
          <w:noProof/>
        </w:rPr>
        <w:tab/>
      </w:r>
      <w:r>
        <w:rPr>
          <w:noProof/>
        </w:rPr>
        <w:fldChar w:fldCharType="begin" w:fldLock="1"/>
      </w:r>
      <w:r>
        <w:rPr>
          <w:noProof/>
        </w:rPr>
        <w:instrText xml:space="preserve"> PAGEREF _Toc122025888 \h </w:instrText>
      </w:r>
      <w:r>
        <w:rPr>
          <w:noProof/>
        </w:rPr>
      </w:r>
      <w:r>
        <w:rPr>
          <w:noProof/>
        </w:rPr>
        <w:fldChar w:fldCharType="separate"/>
      </w:r>
      <w:r>
        <w:rPr>
          <w:noProof/>
        </w:rPr>
        <w:t>261</w:t>
      </w:r>
      <w:r>
        <w:rPr>
          <w:noProof/>
        </w:rPr>
        <w:fldChar w:fldCharType="end"/>
      </w:r>
    </w:p>
    <w:p w14:paraId="3A63B2A1" w14:textId="52301AA2" w:rsidR="00910500" w:rsidRDefault="00910500">
      <w:pPr>
        <w:pStyle w:val="TOC5"/>
        <w:rPr>
          <w:rFonts w:asciiTheme="minorHAnsi" w:eastAsiaTheme="minorEastAsia" w:hAnsiTheme="minorHAnsi" w:cstheme="minorBidi"/>
          <w:noProof/>
          <w:sz w:val="22"/>
          <w:szCs w:val="22"/>
          <w:lang w:eastAsia="en-GB"/>
        </w:rPr>
      </w:pPr>
      <w:r>
        <w:rPr>
          <w:noProof/>
        </w:rPr>
        <w:lastRenderedPageBreak/>
        <w:t>6.3.3.4.1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_Toc122025889 \h </w:instrText>
      </w:r>
      <w:r>
        <w:rPr>
          <w:noProof/>
        </w:rPr>
      </w:r>
      <w:r>
        <w:rPr>
          <w:noProof/>
        </w:rPr>
        <w:fldChar w:fldCharType="separate"/>
      </w:r>
      <w:r>
        <w:rPr>
          <w:noProof/>
        </w:rPr>
        <w:t>261</w:t>
      </w:r>
      <w:r>
        <w:rPr>
          <w:noProof/>
        </w:rPr>
        <w:fldChar w:fldCharType="end"/>
      </w:r>
    </w:p>
    <w:p w14:paraId="1DC89651" w14:textId="7EDEEEE7" w:rsidR="00910500" w:rsidRDefault="00910500">
      <w:pPr>
        <w:pStyle w:val="TOC5"/>
        <w:rPr>
          <w:rFonts w:asciiTheme="minorHAnsi" w:eastAsiaTheme="minorEastAsia" w:hAnsiTheme="minorHAnsi" w:cstheme="minorBidi"/>
          <w:noProof/>
          <w:sz w:val="22"/>
          <w:szCs w:val="22"/>
          <w:lang w:eastAsia="en-GB"/>
        </w:rPr>
      </w:pPr>
      <w:r>
        <w:rPr>
          <w:noProof/>
        </w:rPr>
        <w:t>6.3.3.4.2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_Toc122025890 \h </w:instrText>
      </w:r>
      <w:r>
        <w:rPr>
          <w:noProof/>
        </w:rPr>
      </w:r>
      <w:r>
        <w:rPr>
          <w:noProof/>
        </w:rPr>
        <w:fldChar w:fldCharType="separate"/>
      </w:r>
      <w:r>
        <w:rPr>
          <w:noProof/>
        </w:rPr>
        <w:t>261</w:t>
      </w:r>
      <w:r>
        <w:rPr>
          <w:noProof/>
        </w:rPr>
        <w:fldChar w:fldCharType="end"/>
      </w:r>
    </w:p>
    <w:p w14:paraId="333B745F" w14:textId="2C7D4F46" w:rsidR="00910500" w:rsidRDefault="00910500">
      <w:pPr>
        <w:pStyle w:val="TOC5"/>
        <w:rPr>
          <w:rFonts w:asciiTheme="minorHAnsi" w:eastAsiaTheme="minorEastAsia" w:hAnsiTheme="minorHAnsi" w:cstheme="minorBidi"/>
          <w:noProof/>
          <w:sz w:val="22"/>
          <w:szCs w:val="22"/>
          <w:lang w:eastAsia="en-GB"/>
        </w:rPr>
      </w:pPr>
      <w:r>
        <w:rPr>
          <w:noProof/>
        </w:rPr>
        <w:t>6.3.3.4.3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_Toc122025891 \h </w:instrText>
      </w:r>
      <w:r>
        <w:rPr>
          <w:noProof/>
        </w:rPr>
      </w:r>
      <w:r>
        <w:rPr>
          <w:noProof/>
        </w:rPr>
        <w:fldChar w:fldCharType="separate"/>
      </w:r>
      <w:r>
        <w:rPr>
          <w:noProof/>
        </w:rPr>
        <w:t>261</w:t>
      </w:r>
      <w:r>
        <w:rPr>
          <w:noProof/>
        </w:rPr>
        <w:fldChar w:fldCharType="end"/>
      </w:r>
    </w:p>
    <w:p w14:paraId="0AEC3D47" w14:textId="7BFBB0F4" w:rsidR="00910500" w:rsidRDefault="00910500">
      <w:pPr>
        <w:pStyle w:val="TOC5"/>
        <w:rPr>
          <w:rFonts w:asciiTheme="minorHAnsi" w:eastAsiaTheme="minorEastAsia" w:hAnsiTheme="minorHAnsi" w:cstheme="minorBidi"/>
          <w:noProof/>
          <w:sz w:val="22"/>
          <w:szCs w:val="22"/>
          <w:lang w:eastAsia="en-GB"/>
        </w:rPr>
      </w:pPr>
      <w:r>
        <w:rPr>
          <w:noProof/>
        </w:rPr>
        <w:t>6.3.3.4.4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_Toc122025892 \h </w:instrText>
      </w:r>
      <w:r>
        <w:rPr>
          <w:noProof/>
        </w:rPr>
      </w:r>
      <w:r>
        <w:rPr>
          <w:noProof/>
        </w:rPr>
        <w:fldChar w:fldCharType="separate"/>
      </w:r>
      <w:r>
        <w:rPr>
          <w:noProof/>
        </w:rPr>
        <w:t>261</w:t>
      </w:r>
      <w:r>
        <w:rPr>
          <w:noProof/>
        </w:rPr>
        <w:fldChar w:fldCharType="end"/>
      </w:r>
    </w:p>
    <w:p w14:paraId="23F77B53" w14:textId="73657FB0" w:rsidR="00910500" w:rsidRDefault="00910500">
      <w:pPr>
        <w:pStyle w:val="TOC6"/>
        <w:rPr>
          <w:rFonts w:asciiTheme="minorHAnsi" w:eastAsiaTheme="minorEastAsia" w:hAnsiTheme="minorHAnsi" w:cstheme="minorBidi"/>
          <w:noProof/>
          <w:sz w:val="22"/>
          <w:szCs w:val="22"/>
          <w:lang w:eastAsia="en-GB"/>
        </w:rPr>
      </w:pPr>
      <w:r>
        <w:rPr>
          <w:noProof/>
        </w:rPr>
        <w:t>6.3.3.4.4.1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_Toc122025893 \h </w:instrText>
      </w:r>
      <w:r>
        <w:rPr>
          <w:noProof/>
        </w:rPr>
      </w:r>
      <w:r>
        <w:rPr>
          <w:noProof/>
        </w:rPr>
        <w:fldChar w:fldCharType="separate"/>
      </w:r>
      <w:r>
        <w:rPr>
          <w:noProof/>
        </w:rPr>
        <w:t>261</w:t>
      </w:r>
      <w:r>
        <w:rPr>
          <w:noProof/>
        </w:rPr>
        <w:fldChar w:fldCharType="end"/>
      </w:r>
    </w:p>
    <w:p w14:paraId="6842F146" w14:textId="5FC316F8" w:rsidR="00910500" w:rsidRDefault="00910500">
      <w:pPr>
        <w:pStyle w:val="TOC6"/>
        <w:rPr>
          <w:rFonts w:asciiTheme="minorHAnsi" w:eastAsiaTheme="minorEastAsia" w:hAnsiTheme="minorHAnsi" w:cstheme="minorBidi"/>
          <w:noProof/>
          <w:sz w:val="22"/>
          <w:szCs w:val="22"/>
          <w:lang w:eastAsia="en-GB"/>
        </w:rPr>
      </w:pPr>
      <w:r>
        <w:rPr>
          <w:noProof/>
        </w:rPr>
        <w:t>6.3.3.4.4.2</w:t>
      </w:r>
      <w:r>
        <w:rPr>
          <w:rFonts w:asciiTheme="minorHAnsi" w:eastAsiaTheme="minorEastAsia" w:hAnsiTheme="minorHAnsi" w:cstheme="minorBidi"/>
          <w:noProof/>
          <w:sz w:val="22"/>
          <w:szCs w:val="22"/>
          <w:lang w:eastAsia="en-GB"/>
        </w:rPr>
        <w:tab/>
      </w:r>
      <w:r>
        <w:rPr>
          <w:noProof/>
        </w:rPr>
        <w:t xml:space="preserve">Operation: </w:t>
      </w:r>
      <w:r w:rsidRPr="00EF397D">
        <w:rPr>
          <w:noProof/>
          <w:lang w:val="en-US"/>
        </w:rPr>
        <w:t>enable-</w:t>
      </w:r>
      <w:r>
        <w:rPr>
          <w:noProof/>
          <w:lang w:eastAsia="zh-CN"/>
        </w:rPr>
        <w:t>g</w:t>
      </w:r>
      <w:r w:rsidRPr="00EF397D">
        <w:rPr>
          <w:noProof/>
          <w:lang w:val="en-US" w:eastAsia="zh-CN"/>
        </w:rPr>
        <w:t>roup-reachability</w:t>
      </w:r>
      <w:r>
        <w:rPr>
          <w:noProof/>
        </w:rPr>
        <w:tab/>
      </w:r>
      <w:r>
        <w:rPr>
          <w:noProof/>
        </w:rPr>
        <w:fldChar w:fldCharType="begin" w:fldLock="1"/>
      </w:r>
      <w:r>
        <w:rPr>
          <w:noProof/>
        </w:rPr>
        <w:instrText xml:space="preserve"> PAGEREF _Toc122025894 \h </w:instrText>
      </w:r>
      <w:r>
        <w:rPr>
          <w:noProof/>
        </w:rPr>
      </w:r>
      <w:r>
        <w:rPr>
          <w:noProof/>
        </w:rPr>
        <w:fldChar w:fldCharType="separate"/>
      </w:r>
      <w:r>
        <w:rPr>
          <w:noProof/>
        </w:rPr>
        <w:t>261</w:t>
      </w:r>
      <w:r>
        <w:rPr>
          <w:noProof/>
        </w:rPr>
        <w:fldChar w:fldCharType="end"/>
      </w:r>
    </w:p>
    <w:p w14:paraId="6B2EE743" w14:textId="5291619E" w:rsidR="00910500" w:rsidRDefault="00910500">
      <w:pPr>
        <w:pStyle w:val="TOC7"/>
        <w:rPr>
          <w:rFonts w:asciiTheme="minorHAnsi" w:eastAsiaTheme="minorEastAsia" w:hAnsiTheme="minorHAnsi" w:cstheme="minorBidi"/>
          <w:noProof/>
          <w:sz w:val="22"/>
          <w:szCs w:val="22"/>
          <w:lang w:eastAsia="en-GB"/>
        </w:rPr>
      </w:pPr>
      <w:r>
        <w:rPr>
          <w:noProof/>
        </w:rPr>
        <w:t>6.3.3.4.4.2.1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_Toc122025895 \h </w:instrText>
      </w:r>
      <w:r>
        <w:rPr>
          <w:noProof/>
        </w:rPr>
      </w:r>
      <w:r>
        <w:rPr>
          <w:noProof/>
        </w:rPr>
        <w:fldChar w:fldCharType="separate"/>
      </w:r>
      <w:r>
        <w:rPr>
          <w:noProof/>
        </w:rPr>
        <w:t>261</w:t>
      </w:r>
      <w:r>
        <w:rPr>
          <w:noProof/>
        </w:rPr>
        <w:fldChar w:fldCharType="end"/>
      </w:r>
    </w:p>
    <w:p w14:paraId="016AF792" w14:textId="16EDA634" w:rsidR="00910500" w:rsidRDefault="00910500">
      <w:pPr>
        <w:pStyle w:val="TOC7"/>
        <w:rPr>
          <w:rFonts w:asciiTheme="minorHAnsi" w:eastAsiaTheme="minorEastAsia" w:hAnsiTheme="minorHAnsi" w:cstheme="minorBidi"/>
          <w:noProof/>
          <w:sz w:val="22"/>
          <w:szCs w:val="22"/>
          <w:lang w:eastAsia="en-GB"/>
        </w:rPr>
      </w:pPr>
      <w:r>
        <w:rPr>
          <w:noProof/>
        </w:rPr>
        <w:t>6.3.3.4.4.2.2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_Toc122025896 \h </w:instrText>
      </w:r>
      <w:r>
        <w:rPr>
          <w:noProof/>
        </w:rPr>
      </w:r>
      <w:r>
        <w:rPr>
          <w:noProof/>
        </w:rPr>
        <w:fldChar w:fldCharType="separate"/>
      </w:r>
      <w:r>
        <w:rPr>
          <w:noProof/>
        </w:rPr>
        <w:t>261</w:t>
      </w:r>
      <w:r>
        <w:rPr>
          <w:noProof/>
        </w:rPr>
        <w:fldChar w:fldCharType="end"/>
      </w:r>
    </w:p>
    <w:p w14:paraId="7FA843D3" w14:textId="2098A9C2" w:rsidR="00910500" w:rsidRDefault="00910500">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_Toc122025897 \h </w:instrText>
      </w:r>
      <w:r>
        <w:rPr>
          <w:noProof/>
        </w:rPr>
      </w:r>
      <w:r>
        <w:rPr>
          <w:noProof/>
        </w:rPr>
        <w:fldChar w:fldCharType="separate"/>
      </w:r>
      <w:r>
        <w:rPr>
          <w:noProof/>
        </w:rPr>
        <w:t>263</w:t>
      </w:r>
      <w:r>
        <w:rPr>
          <w:noProof/>
        </w:rPr>
        <w:fldChar w:fldCharType="end"/>
      </w:r>
    </w:p>
    <w:p w14:paraId="753EE0CC" w14:textId="7E503AB8" w:rsidR="00910500" w:rsidRDefault="00910500">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_Toc122025898 \h </w:instrText>
      </w:r>
      <w:r>
        <w:rPr>
          <w:noProof/>
        </w:rPr>
      </w:r>
      <w:r>
        <w:rPr>
          <w:noProof/>
        </w:rPr>
        <w:fldChar w:fldCharType="separate"/>
      </w:r>
      <w:r>
        <w:rPr>
          <w:noProof/>
        </w:rPr>
        <w:t>263</w:t>
      </w:r>
      <w:r>
        <w:rPr>
          <w:noProof/>
        </w:rPr>
        <w:fldChar w:fldCharType="end"/>
      </w:r>
    </w:p>
    <w:p w14:paraId="0842F41D" w14:textId="61080B70" w:rsidR="00910500" w:rsidRDefault="00910500">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_Toc122025899 \h </w:instrText>
      </w:r>
      <w:r>
        <w:rPr>
          <w:noProof/>
        </w:rPr>
      </w:r>
      <w:r>
        <w:rPr>
          <w:noProof/>
        </w:rPr>
        <w:fldChar w:fldCharType="separate"/>
      </w:r>
      <w:r>
        <w:rPr>
          <w:noProof/>
        </w:rPr>
        <w:t>263</w:t>
      </w:r>
      <w:r>
        <w:rPr>
          <w:noProof/>
        </w:rPr>
        <w:fldChar w:fldCharType="end"/>
      </w:r>
    </w:p>
    <w:p w14:paraId="0B9BB5B5" w14:textId="30F96341" w:rsidR="00910500" w:rsidRDefault="00910500">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sidRPr="00EF397D">
        <w:rPr>
          <w:noProof/>
          <w:lang w:eastAsia="zh-CN"/>
        </w:rPr>
        <w:t>UE Reachability Info Notify</w:t>
      </w:r>
      <w:r>
        <w:rPr>
          <w:noProof/>
        </w:rPr>
        <w:tab/>
      </w:r>
      <w:r>
        <w:rPr>
          <w:noProof/>
        </w:rPr>
        <w:fldChar w:fldCharType="begin" w:fldLock="1"/>
      </w:r>
      <w:r>
        <w:rPr>
          <w:noProof/>
        </w:rPr>
        <w:instrText xml:space="preserve"> PAGEREF _Toc122025900 \h </w:instrText>
      </w:r>
      <w:r>
        <w:rPr>
          <w:noProof/>
        </w:rPr>
      </w:r>
      <w:r>
        <w:rPr>
          <w:noProof/>
        </w:rPr>
        <w:fldChar w:fldCharType="separate"/>
      </w:r>
      <w:r>
        <w:rPr>
          <w:noProof/>
        </w:rPr>
        <w:t>263</w:t>
      </w:r>
      <w:r>
        <w:rPr>
          <w:noProof/>
        </w:rPr>
        <w:fldChar w:fldCharType="end"/>
      </w:r>
    </w:p>
    <w:p w14:paraId="6F96AAEE" w14:textId="49EA16C7" w:rsidR="00910500" w:rsidRDefault="00910500">
      <w:pPr>
        <w:pStyle w:val="TOC5"/>
        <w:rPr>
          <w:rFonts w:asciiTheme="minorHAnsi" w:eastAsiaTheme="minorEastAsia" w:hAnsiTheme="minorHAnsi" w:cstheme="minorBidi"/>
          <w:noProof/>
          <w:sz w:val="22"/>
          <w:szCs w:val="22"/>
          <w:lang w:eastAsia="en-GB"/>
        </w:rPr>
      </w:pPr>
      <w:r>
        <w:rPr>
          <w:noProof/>
        </w:rPr>
        <w:t>6.3.5.2.1</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_Toc122025901 \h </w:instrText>
      </w:r>
      <w:r>
        <w:rPr>
          <w:noProof/>
        </w:rPr>
      </w:r>
      <w:r>
        <w:rPr>
          <w:noProof/>
        </w:rPr>
        <w:fldChar w:fldCharType="separate"/>
      </w:r>
      <w:r>
        <w:rPr>
          <w:noProof/>
        </w:rPr>
        <w:t>263</w:t>
      </w:r>
      <w:r>
        <w:rPr>
          <w:noProof/>
        </w:rPr>
        <w:fldChar w:fldCharType="end"/>
      </w:r>
    </w:p>
    <w:p w14:paraId="022865EC" w14:textId="459626A8" w:rsidR="00910500" w:rsidRDefault="00910500">
      <w:pPr>
        <w:pStyle w:val="TOC5"/>
        <w:rPr>
          <w:rFonts w:asciiTheme="minorHAnsi" w:eastAsiaTheme="minorEastAsia" w:hAnsiTheme="minorHAnsi" w:cstheme="minorBidi"/>
          <w:noProof/>
          <w:sz w:val="22"/>
          <w:szCs w:val="22"/>
          <w:lang w:eastAsia="en-GB"/>
        </w:rPr>
      </w:pPr>
      <w:r>
        <w:rPr>
          <w:noProof/>
        </w:rPr>
        <w:t>6.3.5.2.3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_Toc122025902 \h </w:instrText>
      </w:r>
      <w:r>
        <w:rPr>
          <w:noProof/>
        </w:rPr>
      </w:r>
      <w:r>
        <w:rPr>
          <w:noProof/>
        </w:rPr>
        <w:fldChar w:fldCharType="separate"/>
      </w:r>
      <w:r>
        <w:rPr>
          <w:noProof/>
        </w:rPr>
        <w:t>263</w:t>
      </w:r>
      <w:r>
        <w:rPr>
          <w:noProof/>
        </w:rPr>
        <w:fldChar w:fldCharType="end"/>
      </w:r>
    </w:p>
    <w:p w14:paraId="62DAD324" w14:textId="4BFE5D64" w:rsidR="00910500" w:rsidRDefault="00910500">
      <w:pPr>
        <w:pStyle w:val="TOC6"/>
        <w:rPr>
          <w:rFonts w:asciiTheme="minorHAnsi" w:eastAsiaTheme="minorEastAsia" w:hAnsiTheme="minorHAnsi" w:cstheme="minorBidi"/>
          <w:noProof/>
          <w:sz w:val="22"/>
          <w:szCs w:val="22"/>
          <w:lang w:eastAsia="en-GB"/>
        </w:rPr>
      </w:pPr>
      <w:r>
        <w:rPr>
          <w:noProof/>
        </w:rPr>
        <w:t>6.3.5.2.3.1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_Toc122025903 \h </w:instrText>
      </w:r>
      <w:r>
        <w:rPr>
          <w:noProof/>
        </w:rPr>
      </w:r>
      <w:r>
        <w:rPr>
          <w:noProof/>
        </w:rPr>
        <w:fldChar w:fldCharType="separate"/>
      </w:r>
      <w:r>
        <w:rPr>
          <w:noProof/>
        </w:rPr>
        <w:t>263</w:t>
      </w:r>
      <w:r>
        <w:rPr>
          <w:noProof/>
        </w:rPr>
        <w:fldChar w:fldCharType="end"/>
      </w:r>
    </w:p>
    <w:p w14:paraId="7FE3060F" w14:textId="5F3893DB" w:rsidR="00910500" w:rsidRDefault="00910500">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_Toc122025904 \h </w:instrText>
      </w:r>
      <w:r>
        <w:rPr>
          <w:noProof/>
        </w:rPr>
      </w:r>
      <w:r>
        <w:rPr>
          <w:noProof/>
        </w:rPr>
        <w:fldChar w:fldCharType="separate"/>
      </w:r>
      <w:r>
        <w:rPr>
          <w:noProof/>
        </w:rPr>
        <w:t>264</w:t>
      </w:r>
      <w:r>
        <w:rPr>
          <w:noProof/>
        </w:rPr>
        <w:fldChar w:fldCharType="end"/>
      </w:r>
    </w:p>
    <w:p w14:paraId="436C7991" w14:textId="3BFC84C7" w:rsidR="00910500" w:rsidRDefault="00910500">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_Toc122025905 \h </w:instrText>
      </w:r>
      <w:r>
        <w:rPr>
          <w:noProof/>
        </w:rPr>
      </w:r>
      <w:r>
        <w:rPr>
          <w:noProof/>
        </w:rPr>
        <w:fldChar w:fldCharType="separate"/>
      </w:r>
      <w:r>
        <w:rPr>
          <w:noProof/>
        </w:rPr>
        <w:t>264</w:t>
      </w:r>
      <w:r>
        <w:rPr>
          <w:noProof/>
        </w:rPr>
        <w:fldChar w:fldCharType="end"/>
      </w:r>
    </w:p>
    <w:p w14:paraId="33807CEE" w14:textId="6231FD7A" w:rsidR="00910500" w:rsidRDefault="00910500">
      <w:pPr>
        <w:pStyle w:val="TOC4"/>
        <w:rPr>
          <w:rFonts w:asciiTheme="minorHAnsi" w:eastAsiaTheme="minorEastAsia" w:hAnsiTheme="minorHAnsi" w:cstheme="minorBidi"/>
          <w:noProof/>
          <w:sz w:val="22"/>
          <w:szCs w:val="22"/>
          <w:lang w:eastAsia="en-GB"/>
        </w:rPr>
      </w:pPr>
      <w:r w:rsidRPr="00EF397D">
        <w:rPr>
          <w:noProof/>
          <w:lang w:val="en-US"/>
        </w:rPr>
        <w:t>6.3.6.2</w:t>
      </w:r>
      <w:r>
        <w:rPr>
          <w:rFonts w:asciiTheme="minorHAnsi" w:eastAsiaTheme="minorEastAsia" w:hAnsiTheme="minorHAnsi" w:cstheme="minorBidi"/>
          <w:noProof/>
          <w:sz w:val="22"/>
          <w:szCs w:val="22"/>
          <w:lang w:eastAsia="en-GB"/>
        </w:rPr>
        <w:tab/>
      </w:r>
      <w:r w:rsidRPr="00EF397D">
        <w:rPr>
          <w:noProof/>
          <w:lang w:val="en-US"/>
        </w:rPr>
        <w:t>Structured data types</w:t>
      </w:r>
      <w:r>
        <w:rPr>
          <w:noProof/>
        </w:rPr>
        <w:tab/>
      </w:r>
      <w:r>
        <w:rPr>
          <w:noProof/>
        </w:rPr>
        <w:fldChar w:fldCharType="begin" w:fldLock="1"/>
      </w:r>
      <w:r>
        <w:rPr>
          <w:noProof/>
        </w:rPr>
        <w:instrText xml:space="preserve"> PAGEREF _Toc122025906 \h </w:instrText>
      </w:r>
      <w:r>
        <w:rPr>
          <w:noProof/>
        </w:rPr>
      </w:r>
      <w:r>
        <w:rPr>
          <w:noProof/>
        </w:rPr>
        <w:fldChar w:fldCharType="separate"/>
      </w:r>
      <w:r>
        <w:rPr>
          <w:noProof/>
        </w:rPr>
        <w:t>265</w:t>
      </w:r>
      <w:r>
        <w:rPr>
          <w:noProof/>
        </w:rPr>
        <w:fldChar w:fldCharType="end"/>
      </w:r>
    </w:p>
    <w:p w14:paraId="6345745A" w14:textId="03DA8390" w:rsidR="00910500" w:rsidRDefault="00910500">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_Toc122025907 \h </w:instrText>
      </w:r>
      <w:r>
        <w:rPr>
          <w:noProof/>
        </w:rPr>
      </w:r>
      <w:r>
        <w:rPr>
          <w:noProof/>
        </w:rPr>
        <w:fldChar w:fldCharType="separate"/>
      </w:r>
      <w:r>
        <w:rPr>
          <w:noProof/>
        </w:rPr>
        <w:t>265</w:t>
      </w:r>
      <w:r>
        <w:rPr>
          <w:noProof/>
        </w:rPr>
        <w:fldChar w:fldCharType="end"/>
      </w:r>
    </w:p>
    <w:p w14:paraId="7A8D7BE1" w14:textId="6A7696FE" w:rsidR="00910500" w:rsidRDefault="00910500">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EnableUeReachabilityReqData</w:t>
      </w:r>
      <w:r>
        <w:rPr>
          <w:noProof/>
        </w:rPr>
        <w:tab/>
      </w:r>
      <w:r>
        <w:rPr>
          <w:noProof/>
        </w:rPr>
        <w:fldChar w:fldCharType="begin" w:fldLock="1"/>
      </w:r>
      <w:r>
        <w:rPr>
          <w:noProof/>
        </w:rPr>
        <w:instrText xml:space="preserve"> PAGEREF _Toc122025908 \h </w:instrText>
      </w:r>
      <w:r>
        <w:rPr>
          <w:noProof/>
        </w:rPr>
      </w:r>
      <w:r>
        <w:rPr>
          <w:noProof/>
        </w:rPr>
        <w:fldChar w:fldCharType="separate"/>
      </w:r>
      <w:r>
        <w:rPr>
          <w:noProof/>
        </w:rPr>
        <w:t>266</w:t>
      </w:r>
      <w:r>
        <w:rPr>
          <w:noProof/>
        </w:rPr>
        <w:fldChar w:fldCharType="end"/>
      </w:r>
    </w:p>
    <w:p w14:paraId="20D6691E" w14:textId="54F10026" w:rsidR="00910500" w:rsidRDefault="00910500">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EnableUeReachabilityRspData</w:t>
      </w:r>
      <w:r>
        <w:rPr>
          <w:noProof/>
        </w:rPr>
        <w:tab/>
      </w:r>
      <w:r>
        <w:rPr>
          <w:noProof/>
        </w:rPr>
        <w:fldChar w:fldCharType="begin" w:fldLock="1"/>
      </w:r>
      <w:r>
        <w:rPr>
          <w:noProof/>
        </w:rPr>
        <w:instrText xml:space="preserve"> PAGEREF _Toc122025909 \h </w:instrText>
      </w:r>
      <w:r>
        <w:rPr>
          <w:noProof/>
        </w:rPr>
      </w:r>
      <w:r>
        <w:rPr>
          <w:noProof/>
        </w:rPr>
        <w:fldChar w:fldCharType="separate"/>
      </w:r>
      <w:r>
        <w:rPr>
          <w:noProof/>
        </w:rPr>
        <w:t>266</w:t>
      </w:r>
      <w:r>
        <w:rPr>
          <w:noProof/>
        </w:rPr>
        <w:fldChar w:fldCharType="end"/>
      </w:r>
    </w:p>
    <w:p w14:paraId="5C8B5979" w14:textId="674C76CC" w:rsidR="00910500" w:rsidRDefault="00910500">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UeContextInfo</w:t>
      </w:r>
      <w:r>
        <w:rPr>
          <w:noProof/>
        </w:rPr>
        <w:tab/>
      </w:r>
      <w:r>
        <w:rPr>
          <w:noProof/>
        </w:rPr>
        <w:fldChar w:fldCharType="begin" w:fldLock="1"/>
      </w:r>
      <w:r>
        <w:rPr>
          <w:noProof/>
        </w:rPr>
        <w:instrText xml:space="preserve"> PAGEREF _Toc122025910 \h </w:instrText>
      </w:r>
      <w:r>
        <w:rPr>
          <w:noProof/>
        </w:rPr>
      </w:r>
      <w:r>
        <w:rPr>
          <w:noProof/>
        </w:rPr>
        <w:fldChar w:fldCharType="separate"/>
      </w:r>
      <w:r>
        <w:rPr>
          <w:noProof/>
        </w:rPr>
        <w:t>267</w:t>
      </w:r>
      <w:r>
        <w:rPr>
          <w:noProof/>
        </w:rPr>
        <w:fldChar w:fldCharType="end"/>
      </w:r>
    </w:p>
    <w:p w14:paraId="68F44BEC" w14:textId="26C8F494" w:rsidR="00910500" w:rsidRDefault="00910500">
      <w:pPr>
        <w:pStyle w:val="TOC5"/>
        <w:rPr>
          <w:rFonts w:asciiTheme="minorHAnsi" w:eastAsiaTheme="minorEastAsia" w:hAnsiTheme="minorHAnsi" w:cstheme="minorBidi"/>
          <w:noProof/>
          <w:sz w:val="22"/>
          <w:szCs w:val="22"/>
          <w:lang w:eastAsia="en-GB"/>
        </w:rPr>
      </w:pPr>
      <w:r>
        <w:rPr>
          <w:noProof/>
        </w:rPr>
        <w:t>6.3.6.2.</w:t>
      </w:r>
      <w:r>
        <w:rPr>
          <w:noProof/>
          <w:lang w:eastAsia="zh-CN"/>
        </w:rPr>
        <w:t>5</w:t>
      </w:r>
      <w:r>
        <w:rPr>
          <w:rFonts w:asciiTheme="minorHAnsi" w:eastAsiaTheme="minorEastAsia" w:hAnsiTheme="minorHAnsi" w:cstheme="minorBidi"/>
          <w:noProof/>
          <w:sz w:val="22"/>
          <w:szCs w:val="22"/>
          <w:lang w:eastAsia="en-GB"/>
        </w:rPr>
        <w:tab/>
      </w:r>
      <w:r>
        <w:rPr>
          <w:noProof/>
        </w:rPr>
        <w:t>Type: ProblemDetailsEnableUeReachability</w:t>
      </w:r>
      <w:r>
        <w:rPr>
          <w:noProof/>
        </w:rPr>
        <w:tab/>
      </w:r>
      <w:r>
        <w:rPr>
          <w:noProof/>
        </w:rPr>
        <w:fldChar w:fldCharType="begin" w:fldLock="1"/>
      </w:r>
      <w:r>
        <w:rPr>
          <w:noProof/>
        </w:rPr>
        <w:instrText xml:space="preserve"> PAGEREF _Toc122025911 \h </w:instrText>
      </w:r>
      <w:r>
        <w:rPr>
          <w:noProof/>
        </w:rPr>
      </w:r>
      <w:r>
        <w:rPr>
          <w:noProof/>
        </w:rPr>
        <w:fldChar w:fldCharType="separate"/>
      </w:r>
      <w:r>
        <w:rPr>
          <w:noProof/>
        </w:rPr>
        <w:t>267</w:t>
      </w:r>
      <w:r>
        <w:rPr>
          <w:noProof/>
        </w:rPr>
        <w:fldChar w:fldCharType="end"/>
      </w:r>
    </w:p>
    <w:p w14:paraId="7F119C2F" w14:textId="685A377B" w:rsidR="00910500" w:rsidRDefault="00910500">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AdditionInfoEnableUeReachability</w:t>
      </w:r>
      <w:r>
        <w:rPr>
          <w:noProof/>
        </w:rPr>
        <w:tab/>
      </w:r>
      <w:r>
        <w:rPr>
          <w:noProof/>
        </w:rPr>
        <w:fldChar w:fldCharType="begin" w:fldLock="1"/>
      </w:r>
      <w:r>
        <w:rPr>
          <w:noProof/>
        </w:rPr>
        <w:instrText xml:space="preserve"> PAGEREF _Toc122025912 \h </w:instrText>
      </w:r>
      <w:r>
        <w:rPr>
          <w:noProof/>
        </w:rPr>
      </w:r>
      <w:r>
        <w:rPr>
          <w:noProof/>
        </w:rPr>
        <w:fldChar w:fldCharType="separate"/>
      </w:r>
      <w:r>
        <w:rPr>
          <w:noProof/>
        </w:rPr>
        <w:t>267</w:t>
      </w:r>
      <w:r>
        <w:rPr>
          <w:noProof/>
        </w:rPr>
        <w:fldChar w:fldCharType="end"/>
      </w:r>
    </w:p>
    <w:p w14:paraId="61A1B627" w14:textId="73CF74F5" w:rsidR="00910500" w:rsidRDefault="00910500">
      <w:pPr>
        <w:pStyle w:val="TOC5"/>
        <w:rPr>
          <w:rFonts w:asciiTheme="minorHAnsi" w:eastAsiaTheme="minorEastAsia" w:hAnsiTheme="minorHAnsi" w:cstheme="minorBidi"/>
          <w:noProof/>
          <w:sz w:val="22"/>
          <w:szCs w:val="22"/>
          <w:lang w:eastAsia="en-GB"/>
        </w:rPr>
      </w:pPr>
      <w:r>
        <w:rPr>
          <w:noProof/>
        </w:rPr>
        <w:t>6.3.6.2.7</w:t>
      </w:r>
      <w:r>
        <w:rPr>
          <w:rFonts w:asciiTheme="minorHAnsi" w:eastAsiaTheme="minorEastAsia" w:hAnsiTheme="minorHAnsi" w:cstheme="minorBidi"/>
          <w:noProof/>
          <w:sz w:val="22"/>
          <w:szCs w:val="22"/>
          <w:lang w:eastAsia="en-GB"/>
        </w:rPr>
        <w:tab/>
      </w:r>
      <w:r>
        <w:rPr>
          <w:noProof/>
        </w:rPr>
        <w:t>Type: EnableGroupReachabilityReqData</w:t>
      </w:r>
      <w:r>
        <w:rPr>
          <w:noProof/>
        </w:rPr>
        <w:tab/>
      </w:r>
      <w:r>
        <w:rPr>
          <w:noProof/>
        </w:rPr>
        <w:fldChar w:fldCharType="begin" w:fldLock="1"/>
      </w:r>
      <w:r>
        <w:rPr>
          <w:noProof/>
        </w:rPr>
        <w:instrText xml:space="preserve"> PAGEREF _Toc122025913 \h </w:instrText>
      </w:r>
      <w:r>
        <w:rPr>
          <w:noProof/>
        </w:rPr>
      </w:r>
      <w:r>
        <w:rPr>
          <w:noProof/>
        </w:rPr>
        <w:fldChar w:fldCharType="separate"/>
      </w:r>
      <w:r>
        <w:rPr>
          <w:noProof/>
        </w:rPr>
        <w:t>268</w:t>
      </w:r>
      <w:r>
        <w:rPr>
          <w:noProof/>
        </w:rPr>
        <w:fldChar w:fldCharType="end"/>
      </w:r>
    </w:p>
    <w:p w14:paraId="13D5D268" w14:textId="020A6DFD" w:rsidR="00910500" w:rsidRDefault="00910500">
      <w:pPr>
        <w:pStyle w:val="TOC5"/>
        <w:rPr>
          <w:rFonts w:asciiTheme="minorHAnsi" w:eastAsiaTheme="minorEastAsia" w:hAnsiTheme="minorHAnsi" w:cstheme="minorBidi"/>
          <w:noProof/>
          <w:sz w:val="22"/>
          <w:szCs w:val="22"/>
          <w:lang w:eastAsia="en-GB"/>
        </w:rPr>
      </w:pPr>
      <w:r>
        <w:rPr>
          <w:noProof/>
        </w:rPr>
        <w:t>6.3.6.2.8</w:t>
      </w:r>
      <w:r>
        <w:rPr>
          <w:rFonts w:asciiTheme="minorHAnsi" w:eastAsiaTheme="minorEastAsia" w:hAnsiTheme="minorHAnsi" w:cstheme="minorBidi"/>
          <w:noProof/>
          <w:sz w:val="22"/>
          <w:szCs w:val="22"/>
          <w:lang w:eastAsia="en-GB"/>
        </w:rPr>
        <w:tab/>
      </w:r>
      <w:r>
        <w:rPr>
          <w:noProof/>
        </w:rPr>
        <w:t>Type: EnableGroupReachabilityRspData</w:t>
      </w:r>
      <w:r>
        <w:rPr>
          <w:noProof/>
        </w:rPr>
        <w:tab/>
      </w:r>
      <w:r>
        <w:rPr>
          <w:noProof/>
        </w:rPr>
        <w:fldChar w:fldCharType="begin" w:fldLock="1"/>
      </w:r>
      <w:r>
        <w:rPr>
          <w:noProof/>
        </w:rPr>
        <w:instrText xml:space="preserve"> PAGEREF _Toc122025914 \h </w:instrText>
      </w:r>
      <w:r>
        <w:rPr>
          <w:noProof/>
        </w:rPr>
      </w:r>
      <w:r>
        <w:rPr>
          <w:noProof/>
        </w:rPr>
        <w:fldChar w:fldCharType="separate"/>
      </w:r>
      <w:r>
        <w:rPr>
          <w:noProof/>
        </w:rPr>
        <w:t>268</w:t>
      </w:r>
      <w:r>
        <w:rPr>
          <w:noProof/>
        </w:rPr>
        <w:fldChar w:fldCharType="end"/>
      </w:r>
    </w:p>
    <w:p w14:paraId="0CF5AA43" w14:textId="5CFF9D1D" w:rsidR="00910500" w:rsidRDefault="00910500">
      <w:pPr>
        <w:pStyle w:val="TOC5"/>
        <w:rPr>
          <w:rFonts w:asciiTheme="minorHAnsi" w:eastAsiaTheme="minorEastAsia" w:hAnsiTheme="minorHAnsi" w:cstheme="minorBidi"/>
          <w:noProof/>
          <w:sz w:val="22"/>
          <w:szCs w:val="22"/>
          <w:lang w:eastAsia="en-GB"/>
        </w:rPr>
      </w:pPr>
      <w:r>
        <w:rPr>
          <w:noProof/>
        </w:rPr>
        <w:t>6.3.6.2.9</w:t>
      </w:r>
      <w:r>
        <w:rPr>
          <w:rFonts w:asciiTheme="minorHAnsi" w:eastAsiaTheme="minorEastAsia" w:hAnsiTheme="minorHAnsi" w:cstheme="minorBidi"/>
          <w:noProof/>
          <w:sz w:val="22"/>
          <w:szCs w:val="22"/>
          <w:lang w:eastAsia="en-GB"/>
        </w:rPr>
        <w:tab/>
      </w:r>
      <w:r>
        <w:rPr>
          <w:noProof/>
        </w:rPr>
        <w:t>Type: UeInfo</w:t>
      </w:r>
      <w:r>
        <w:rPr>
          <w:noProof/>
        </w:rPr>
        <w:tab/>
      </w:r>
      <w:r>
        <w:rPr>
          <w:noProof/>
        </w:rPr>
        <w:fldChar w:fldCharType="begin" w:fldLock="1"/>
      </w:r>
      <w:r>
        <w:rPr>
          <w:noProof/>
        </w:rPr>
        <w:instrText xml:space="preserve"> PAGEREF _Toc122025915 \h </w:instrText>
      </w:r>
      <w:r>
        <w:rPr>
          <w:noProof/>
        </w:rPr>
      </w:r>
      <w:r>
        <w:rPr>
          <w:noProof/>
        </w:rPr>
        <w:fldChar w:fldCharType="separate"/>
      </w:r>
      <w:r>
        <w:rPr>
          <w:noProof/>
        </w:rPr>
        <w:t>268</w:t>
      </w:r>
      <w:r>
        <w:rPr>
          <w:noProof/>
        </w:rPr>
        <w:fldChar w:fldCharType="end"/>
      </w:r>
    </w:p>
    <w:p w14:paraId="479194F2" w14:textId="541901F0" w:rsidR="00910500" w:rsidRDefault="00910500">
      <w:pPr>
        <w:pStyle w:val="TOC5"/>
        <w:rPr>
          <w:rFonts w:asciiTheme="minorHAnsi" w:eastAsiaTheme="minorEastAsia" w:hAnsiTheme="minorHAnsi" w:cstheme="minorBidi"/>
          <w:noProof/>
          <w:sz w:val="22"/>
          <w:szCs w:val="22"/>
          <w:lang w:eastAsia="en-GB"/>
        </w:rPr>
      </w:pPr>
      <w:r>
        <w:rPr>
          <w:noProof/>
        </w:rPr>
        <w:t>6.3.6.2.10</w:t>
      </w:r>
      <w:r>
        <w:rPr>
          <w:rFonts w:asciiTheme="minorHAnsi" w:eastAsiaTheme="minorEastAsia" w:hAnsiTheme="minorHAnsi" w:cstheme="minorBidi"/>
          <w:noProof/>
          <w:sz w:val="22"/>
          <w:szCs w:val="22"/>
          <w:lang w:eastAsia="en-GB"/>
        </w:rPr>
        <w:tab/>
      </w:r>
      <w:r>
        <w:rPr>
          <w:noProof/>
        </w:rPr>
        <w:t>Type: ReachabilityNotificationData</w:t>
      </w:r>
      <w:r>
        <w:rPr>
          <w:noProof/>
        </w:rPr>
        <w:tab/>
      </w:r>
      <w:r>
        <w:rPr>
          <w:noProof/>
        </w:rPr>
        <w:fldChar w:fldCharType="begin" w:fldLock="1"/>
      </w:r>
      <w:r>
        <w:rPr>
          <w:noProof/>
        </w:rPr>
        <w:instrText xml:space="preserve"> PAGEREF _Toc122025916 \h </w:instrText>
      </w:r>
      <w:r>
        <w:rPr>
          <w:noProof/>
        </w:rPr>
      </w:r>
      <w:r>
        <w:rPr>
          <w:noProof/>
        </w:rPr>
        <w:fldChar w:fldCharType="separate"/>
      </w:r>
      <w:r>
        <w:rPr>
          <w:noProof/>
        </w:rPr>
        <w:t>268</w:t>
      </w:r>
      <w:r>
        <w:rPr>
          <w:noProof/>
        </w:rPr>
        <w:fldChar w:fldCharType="end"/>
      </w:r>
    </w:p>
    <w:p w14:paraId="370BE221" w14:textId="64D78FC1" w:rsidR="00910500" w:rsidRDefault="00910500">
      <w:pPr>
        <w:pStyle w:val="TOC5"/>
        <w:rPr>
          <w:rFonts w:asciiTheme="minorHAnsi" w:eastAsiaTheme="minorEastAsia" w:hAnsiTheme="minorHAnsi" w:cstheme="minorBidi"/>
          <w:noProof/>
          <w:sz w:val="22"/>
          <w:szCs w:val="22"/>
          <w:lang w:eastAsia="en-GB"/>
        </w:rPr>
      </w:pPr>
      <w:r>
        <w:rPr>
          <w:noProof/>
        </w:rPr>
        <w:t>6.3.6.2.11</w:t>
      </w:r>
      <w:r>
        <w:rPr>
          <w:rFonts w:asciiTheme="minorHAnsi" w:eastAsiaTheme="minorEastAsia" w:hAnsiTheme="minorHAnsi" w:cstheme="minorBidi"/>
          <w:noProof/>
          <w:sz w:val="22"/>
          <w:szCs w:val="22"/>
          <w:lang w:eastAsia="en-GB"/>
        </w:rPr>
        <w:tab/>
      </w:r>
      <w:r>
        <w:rPr>
          <w:noProof/>
        </w:rPr>
        <w:t>Type: ReachableUeInfo</w:t>
      </w:r>
      <w:r>
        <w:rPr>
          <w:noProof/>
        </w:rPr>
        <w:tab/>
      </w:r>
      <w:r>
        <w:rPr>
          <w:noProof/>
        </w:rPr>
        <w:fldChar w:fldCharType="begin" w:fldLock="1"/>
      </w:r>
      <w:r>
        <w:rPr>
          <w:noProof/>
        </w:rPr>
        <w:instrText xml:space="preserve"> PAGEREF _Toc122025917 \h </w:instrText>
      </w:r>
      <w:r>
        <w:rPr>
          <w:noProof/>
        </w:rPr>
      </w:r>
      <w:r>
        <w:rPr>
          <w:noProof/>
        </w:rPr>
        <w:fldChar w:fldCharType="separate"/>
      </w:r>
      <w:r>
        <w:rPr>
          <w:noProof/>
        </w:rPr>
        <w:t>269</w:t>
      </w:r>
      <w:r>
        <w:rPr>
          <w:noProof/>
        </w:rPr>
        <w:fldChar w:fldCharType="end"/>
      </w:r>
    </w:p>
    <w:p w14:paraId="5DEEDA23" w14:textId="47ABB528" w:rsidR="00910500" w:rsidRDefault="00910500">
      <w:pPr>
        <w:pStyle w:val="TOC4"/>
        <w:rPr>
          <w:rFonts w:asciiTheme="minorHAnsi" w:eastAsiaTheme="minorEastAsia" w:hAnsiTheme="minorHAnsi" w:cstheme="minorBidi"/>
          <w:noProof/>
          <w:sz w:val="22"/>
          <w:szCs w:val="22"/>
          <w:lang w:eastAsia="en-GB"/>
        </w:rPr>
      </w:pPr>
      <w:r w:rsidRPr="00EF397D">
        <w:rPr>
          <w:noProof/>
          <w:lang w:val="en-US"/>
        </w:rPr>
        <w:t>6.3.6.3</w:t>
      </w:r>
      <w:r>
        <w:rPr>
          <w:rFonts w:asciiTheme="minorHAnsi" w:eastAsiaTheme="minorEastAsia" w:hAnsiTheme="minorHAnsi" w:cstheme="minorBidi"/>
          <w:noProof/>
          <w:sz w:val="22"/>
          <w:szCs w:val="22"/>
          <w:lang w:eastAsia="en-GB"/>
        </w:rPr>
        <w:tab/>
      </w:r>
      <w:r w:rsidRPr="00EF397D">
        <w:rPr>
          <w:noProof/>
          <w:lang w:val="en-US"/>
        </w:rPr>
        <w:t>Simple data types and enumerations</w:t>
      </w:r>
      <w:r>
        <w:rPr>
          <w:noProof/>
        </w:rPr>
        <w:tab/>
      </w:r>
      <w:r>
        <w:rPr>
          <w:noProof/>
        </w:rPr>
        <w:fldChar w:fldCharType="begin" w:fldLock="1"/>
      </w:r>
      <w:r>
        <w:rPr>
          <w:noProof/>
        </w:rPr>
        <w:instrText xml:space="preserve"> PAGEREF _Toc122025918 \h </w:instrText>
      </w:r>
      <w:r>
        <w:rPr>
          <w:noProof/>
        </w:rPr>
      </w:r>
      <w:r>
        <w:rPr>
          <w:noProof/>
        </w:rPr>
        <w:fldChar w:fldCharType="separate"/>
      </w:r>
      <w:r>
        <w:rPr>
          <w:noProof/>
        </w:rPr>
        <w:t>269</w:t>
      </w:r>
      <w:r>
        <w:rPr>
          <w:noProof/>
        </w:rPr>
        <w:fldChar w:fldCharType="end"/>
      </w:r>
    </w:p>
    <w:p w14:paraId="2F335BDD" w14:textId="76ABDDD8" w:rsidR="00910500" w:rsidRDefault="00910500">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_Toc122025919 \h </w:instrText>
      </w:r>
      <w:r>
        <w:rPr>
          <w:noProof/>
        </w:rPr>
      </w:r>
      <w:r>
        <w:rPr>
          <w:noProof/>
        </w:rPr>
        <w:fldChar w:fldCharType="separate"/>
      </w:r>
      <w:r>
        <w:rPr>
          <w:noProof/>
        </w:rPr>
        <w:t>269</w:t>
      </w:r>
      <w:r>
        <w:rPr>
          <w:noProof/>
        </w:rPr>
        <w:fldChar w:fldCharType="end"/>
      </w:r>
    </w:p>
    <w:p w14:paraId="6057FD62" w14:textId="6F094DB0" w:rsidR="00910500" w:rsidRDefault="00910500">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_Toc122025920 \h </w:instrText>
      </w:r>
      <w:r>
        <w:rPr>
          <w:noProof/>
        </w:rPr>
      </w:r>
      <w:r>
        <w:rPr>
          <w:noProof/>
        </w:rPr>
        <w:fldChar w:fldCharType="separate"/>
      </w:r>
      <w:r>
        <w:rPr>
          <w:noProof/>
        </w:rPr>
        <w:t>269</w:t>
      </w:r>
      <w:r>
        <w:rPr>
          <w:noProof/>
        </w:rPr>
        <w:fldChar w:fldCharType="end"/>
      </w:r>
    </w:p>
    <w:p w14:paraId="2AA0791C" w14:textId="5C82EB7E" w:rsidR="00910500" w:rsidRDefault="00910500">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Enumeration: UeContextInfoClass</w:t>
      </w:r>
      <w:r>
        <w:rPr>
          <w:noProof/>
        </w:rPr>
        <w:tab/>
      </w:r>
      <w:r>
        <w:rPr>
          <w:noProof/>
        </w:rPr>
        <w:fldChar w:fldCharType="begin" w:fldLock="1"/>
      </w:r>
      <w:r>
        <w:rPr>
          <w:noProof/>
        </w:rPr>
        <w:instrText xml:space="preserve"> PAGEREF _Toc122025921 \h </w:instrText>
      </w:r>
      <w:r>
        <w:rPr>
          <w:noProof/>
        </w:rPr>
      </w:r>
      <w:r>
        <w:rPr>
          <w:noProof/>
        </w:rPr>
        <w:fldChar w:fldCharType="separate"/>
      </w:r>
      <w:r>
        <w:rPr>
          <w:noProof/>
        </w:rPr>
        <w:t>269</w:t>
      </w:r>
      <w:r>
        <w:rPr>
          <w:noProof/>
        </w:rPr>
        <w:fldChar w:fldCharType="end"/>
      </w:r>
    </w:p>
    <w:p w14:paraId="6952FF36" w14:textId="2FCF09A0" w:rsidR="00910500" w:rsidRDefault="00910500">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_Toc122025922 \h </w:instrText>
      </w:r>
      <w:r>
        <w:rPr>
          <w:noProof/>
        </w:rPr>
      </w:r>
      <w:r>
        <w:rPr>
          <w:noProof/>
        </w:rPr>
        <w:fldChar w:fldCharType="separate"/>
      </w:r>
      <w:r>
        <w:rPr>
          <w:noProof/>
        </w:rPr>
        <w:t>269</w:t>
      </w:r>
      <w:r>
        <w:rPr>
          <w:noProof/>
        </w:rPr>
        <w:fldChar w:fldCharType="end"/>
      </w:r>
    </w:p>
    <w:p w14:paraId="3015A4DE" w14:textId="03CD7518" w:rsidR="00910500" w:rsidRDefault="00910500">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_Toc122025923 \h </w:instrText>
      </w:r>
      <w:r>
        <w:rPr>
          <w:noProof/>
        </w:rPr>
      </w:r>
      <w:r>
        <w:rPr>
          <w:noProof/>
        </w:rPr>
        <w:fldChar w:fldCharType="separate"/>
      </w:r>
      <w:r>
        <w:rPr>
          <w:noProof/>
        </w:rPr>
        <w:t>269</w:t>
      </w:r>
      <w:r>
        <w:rPr>
          <w:noProof/>
        </w:rPr>
        <w:fldChar w:fldCharType="end"/>
      </w:r>
    </w:p>
    <w:p w14:paraId="4962A1DA" w14:textId="725056B9" w:rsidR="00910500" w:rsidRDefault="00910500">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_Toc122025924 \h </w:instrText>
      </w:r>
      <w:r>
        <w:rPr>
          <w:noProof/>
        </w:rPr>
      </w:r>
      <w:r>
        <w:rPr>
          <w:noProof/>
        </w:rPr>
        <w:fldChar w:fldCharType="separate"/>
      </w:r>
      <w:r>
        <w:rPr>
          <w:noProof/>
        </w:rPr>
        <w:t>269</w:t>
      </w:r>
      <w:r>
        <w:rPr>
          <w:noProof/>
        </w:rPr>
        <w:fldChar w:fldCharType="end"/>
      </w:r>
    </w:p>
    <w:p w14:paraId="67E813CA" w14:textId="283B26DA" w:rsidR="00910500" w:rsidRDefault="00910500">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_Toc122025925 \h </w:instrText>
      </w:r>
      <w:r>
        <w:rPr>
          <w:noProof/>
        </w:rPr>
      </w:r>
      <w:r>
        <w:rPr>
          <w:noProof/>
        </w:rPr>
        <w:fldChar w:fldCharType="separate"/>
      </w:r>
      <w:r>
        <w:rPr>
          <w:noProof/>
        </w:rPr>
        <w:t>269</w:t>
      </w:r>
      <w:r>
        <w:rPr>
          <w:noProof/>
        </w:rPr>
        <w:fldChar w:fldCharType="end"/>
      </w:r>
    </w:p>
    <w:p w14:paraId="4D4C264A" w14:textId="4664F1E9" w:rsidR="00910500" w:rsidRDefault="00910500">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_Toc122025926 \h </w:instrText>
      </w:r>
      <w:r>
        <w:rPr>
          <w:noProof/>
        </w:rPr>
      </w:r>
      <w:r>
        <w:rPr>
          <w:noProof/>
        </w:rPr>
        <w:fldChar w:fldCharType="separate"/>
      </w:r>
      <w:r>
        <w:rPr>
          <w:noProof/>
        </w:rPr>
        <w:t>269</w:t>
      </w:r>
      <w:r>
        <w:rPr>
          <w:noProof/>
        </w:rPr>
        <w:fldChar w:fldCharType="end"/>
      </w:r>
    </w:p>
    <w:p w14:paraId="7D65D306" w14:textId="01962708" w:rsidR="00910500" w:rsidRDefault="00910500">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_Toc122025927 \h </w:instrText>
      </w:r>
      <w:r>
        <w:rPr>
          <w:noProof/>
        </w:rPr>
      </w:r>
      <w:r>
        <w:rPr>
          <w:noProof/>
        </w:rPr>
        <w:fldChar w:fldCharType="separate"/>
      </w:r>
      <w:r>
        <w:rPr>
          <w:noProof/>
        </w:rPr>
        <w:t>270</w:t>
      </w:r>
      <w:r>
        <w:rPr>
          <w:noProof/>
        </w:rPr>
        <w:fldChar w:fldCharType="end"/>
      </w:r>
    </w:p>
    <w:p w14:paraId="465D8DD5" w14:textId="40A7A64D" w:rsidR="00910500" w:rsidRDefault="00910500">
      <w:pPr>
        <w:pStyle w:val="TOC3"/>
        <w:rPr>
          <w:rFonts w:asciiTheme="minorHAnsi" w:eastAsiaTheme="minorEastAsia" w:hAnsiTheme="minorHAnsi" w:cstheme="minorBidi"/>
          <w:noProof/>
          <w:sz w:val="22"/>
          <w:szCs w:val="22"/>
          <w:lang w:eastAsia="en-GB"/>
        </w:rPr>
      </w:pPr>
      <w:r w:rsidRPr="00EF397D">
        <w:rPr>
          <w:noProof/>
          <w:lang w:val="en-US"/>
        </w:rPr>
        <w:t>6.3.9</w:t>
      </w:r>
      <w:r>
        <w:rPr>
          <w:rFonts w:asciiTheme="minorHAnsi" w:eastAsiaTheme="minorEastAsia" w:hAnsiTheme="minorHAnsi" w:cstheme="minorBidi"/>
          <w:noProof/>
          <w:sz w:val="22"/>
          <w:szCs w:val="22"/>
          <w:lang w:eastAsia="en-GB"/>
        </w:rPr>
        <w:tab/>
      </w:r>
      <w:r w:rsidRPr="00EF397D">
        <w:rPr>
          <w:noProof/>
          <w:lang w:val="en-US"/>
        </w:rPr>
        <w:t>Security</w:t>
      </w:r>
      <w:r>
        <w:rPr>
          <w:noProof/>
        </w:rPr>
        <w:tab/>
      </w:r>
      <w:r>
        <w:rPr>
          <w:noProof/>
        </w:rPr>
        <w:fldChar w:fldCharType="begin" w:fldLock="1"/>
      </w:r>
      <w:r>
        <w:rPr>
          <w:noProof/>
        </w:rPr>
        <w:instrText xml:space="preserve"> PAGEREF _Toc122025928 \h </w:instrText>
      </w:r>
      <w:r>
        <w:rPr>
          <w:noProof/>
        </w:rPr>
      </w:r>
      <w:r>
        <w:rPr>
          <w:noProof/>
        </w:rPr>
        <w:fldChar w:fldCharType="separate"/>
      </w:r>
      <w:r>
        <w:rPr>
          <w:noProof/>
        </w:rPr>
        <w:t>271</w:t>
      </w:r>
      <w:r>
        <w:rPr>
          <w:noProof/>
        </w:rPr>
        <w:fldChar w:fldCharType="end"/>
      </w:r>
    </w:p>
    <w:p w14:paraId="0E16F993" w14:textId="02084F6E" w:rsidR="00910500" w:rsidRDefault="00910500">
      <w:pPr>
        <w:pStyle w:val="TOC3"/>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_Toc122025929 \h </w:instrText>
      </w:r>
      <w:r>
        <w:rPr>
          <w:noProof/>
        </w:rPr>
      </w:r>
      <w:r>
        <w:rPr>
          <w:noProof/>
        </w:rPr>
        <w:fldChar w:fldCharType="separate"/>
      </w:r>
      <w:r>
        <w:rPr>
          <w:noProof/>
        </w:rPr>
        <w:t>271</w:t>
      </w:r>
      <w:r>
        <w:rPr>
          <w:noProof/>
        </w:rPr>
        <w:fldChar w:fldCharType="end"/>
      </w:r>
    </w:p>
    <w:p w14:paraId="22714409" w14:textId="3A276157" w:rsidR="00910500" w:rsidRDefault="00910500">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Namf_Location Service API</w:t>
      </w:r>
      <w:r>
        <w:rPr>
          <w:noProof/>
        </w:rPr>
        <w:tab/>
      </w:r>
      <w:r>
        <w:rPr>
          <w:noProof/>
        </w:rPr>
        <w:fldChar w:fldCharType="begin" w:fldLock="1"/>
      </w:r>
      <w:r>
        <w:rPr>
          <w:noProof/>
        </w:rPr>
        <w:instrText xml:space="preserve"> PAGEREF _Toc122025930 \h </w:instrText>
      </w:r>
      <w:r>
        <w:rPr>
          <w:noProof/>
        </w:rPr>
      </w:r>
      <w:r>
        <w:rPr>
          <w:noProof/>
        </w:rPr>
        <w:fldChar w:fldCharType="separate"/>
      </w:r>
      <w:r>
        <w:rPr>
          <w:noProof/>
        </w:rPr>
        <w:t>272</w:t>
      </w:r>
      <w:r>
        <w:rPr>
          <w:noProof/>
        </w:rPr>
        <w:fldChar w:fldCharType="end"/>
      </w:r>
    </w:p>
    <w:p w14:paraId="6E4BD99E" w14:textId="3AAEBC02" w:rsidR="00910500" w:rsidRDefault="00910500">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_Toc122025931 \h </w:instrText>
      </w:r>
      <w:r>
        <w:rPr>
          <w:noProof/>
        </w:rPr>
      </w:r>
      <w:r>
        <w:rPr>
          <w:noProof/>
        </w:rPr>
        <w:fldChar w:fldCharType="separate"/>
      </w:r>
      <w:r>
        <w:rPr>
          <w:noProof/>
        </w:rPr>
        <w:t>272</w:t>
      </w:r>
      <w:r>
        <w:rPr>
          <w:noProof/>
        </w:rPr>
        <w:fldChar w:fldCharType="end"/>
      </w:r>
    </w:p>
    <w:p w14:paraId="6EE8861F" w14:textId="627A2ACD" w:rsidR="00910500" w:rsidRDefault="00910500">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_Toc122025932 \h </w:instrText>
      </w:r>
      <w:r>
        <w:rPr>
          <w:noProof/>
        </w:rPr>
      </w:r>
      <w:r>
        <w:rPr>
          <w:noProof/>
        </w:rPr>
        <w:fldChar w:fldCharType="separate"/>
      </w:r>
      <w:r>
        <w:rPr>
          <w:noProof/>
        </w:rPr>
        <w:t>272</w:t>
      </w:r>
      <w:r>
        <w:rPr>
          <w:noProof/>
        </w:rPr>
        <w:fldChar w:fldCharType="end"/>
      </w:r>
    </w:p>
    <w:p w14:paraId="696E39B0" w14:textId="32334409" w:rsidR="00910500" w:rsidRDefault="00910500">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_Toc122025933 \h </w:instrText>
      </w:r>
      <w:r>
        <w:rPr>
          <w:noProof/>
        </w:rPr>
      </w:r>
      <w:r>
        <w:rPr>
          <w:noProof/>
        </w:rPr>
        <w:fldChar w:fldCharType="separate"/>
      </w:r>
      <w:r>
        <w:rPr>
          <w:noProof/>
        </w:rPr>
        <w:t>272</w:t>
      </w:r>
      <w:r>
        <w:rPr>
          <w:noProof/>
        </w:rPr>
        <w:fldChar w:fldCharType="end"/>
      </w:r>
    </w:p>
    <w:p w14:paraId="44A7FA77" w14:textId="44898E98" w:rsidR="00910500" w:rsidRDefault="00910500">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_Toc122025934 \h </w:instrText>
      </w:r>
      <w:r>
        <w:rPr>
          <w:noProof/>
        </w:rPr>
      </w:r>
      <w:r>
        <w:rPr>
          <w:noProof/>
        </w:rPr>
        <w:fldChar w:fldCharType="separate"/>
      </w:r>
      <w:r>
        <w:rPr>
          <w:noProof/>
        </w:rPr>
        <w:t>272</w:t>
      </w:r>
      <w:r>
        <w:rPr>
          <w:noProof/>
        </w:rPr>
        <w:fldChar w:fldCharType="end"/>
      </w:r>
    </w:p>
    <w:p w14:paraId="7B4085C9" w14:textId="6EFEF0DC" w:rsidR="00910500" w:rsidRDefault="00910500">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_Toc122025935 \h </w:instrText>
      </w:r>
      <w:r>
        <w:rPr>
          <w:noProof/>
        </w:rPr>
      </w:r>
      <w:r>
        <w:rPr>
          <w:noProof/>
        </w:rPr>
        <w:fldChar w:fldCharType="separate"/>
      </w:r>
      <w:r>
        <w:rPr>
          <w:noProof/>
        </w:rPr>
        <w:t>272</w:t>
      </w:r>
      <w:r>
        <w:rPr>
          <w:noProof/>
        </w:rPr>
        <w:fldChar w:fldCharType="end"/>
      </w:r>
    </w:p>
    <w:p w14:paraId="7559790F" w14:textId="489AFF38" w:rsidR="00910500" w:rsidRDefault="00910500">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_Toc122025936 \h </w:instrText>
      </w:r>
      <w:r>
        <w:rPr>
          <w:noProof/>
        </w:rPr>
      </w:r>
      <w:r>
        <w:rPr>
          <w:noProof/>
        </w:rPr>
        <w:fldChar w:fldCharType="separate"/>
      </w:r>
      <w:r>
        <w:rPr>
          <w:noProof/>
        </w:rPr>
        <w:t>272</w:t>
      </w:r>
      <w:r>
        <w:rPr>
          <w:noProof/>
        </w:rPr>
        <w:fldChar w:fldCharType="end"/>
      </w:r>
    </w:p>
    <w:p w14:paraId="04863D33" w14:textId="1417D832" w:rsidR="00910500" w:rsidRDefault="00910500">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_Toc122025937 \h </w:instrText>
      </w:r>
      <w:r>
        <w:rPr>
          <w:noProof/>
        </w:rPr>
      </w:r>
      <w:r>
        <w:rPr>
          <w:noProof/>
        </w:rPr>
        <w:fldChar w:fldCharType="separate"/>
      </w:r>
      <w:r>
        <w:rPr>
          <w:noProof/>
        </w:rPr>
        <w:t>273</w:t>
      </w:r>
      <w:r>
        <w:rPr>
          <w:noProof/>
        </w:rPr>
        <w:fldChar w:fldCharType="end"/>
      </w:r>
    </w:p>
    <w:p w14:paraId="2CE66DAC" w14:textId="6B6F19B2" w:rsidR="00910500" w:rsidRDefault="00910500">
      <w:pPr>
        <w:pStyle w:val="TOC5"/>
        <w:rPr>
          <w:rFonts w:asciiTheme="minorHAnsi" w:eastAsiaTheme="minorEastAsia" w:hAnsiTheme="minorHAnsi" w:cstheme="minorBidi"/>
          <w:noProof/>
          <w:sz w:val="22"/>
          <w:szCs w:val="22"/>
          <w:lang w:eastAsia="en-GB"/>
        </w:rPr>
      </w:pPr>
      <w:r>
        <w:rPr>
          <w:noProof/>
        </w:rPr>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_Toc122025938 \h </w:instrText>
      </w:r>
      <w:r>
        <w:rPr>
          <w:noProof/>
        </w:rPr>
      </w:r>
      <w:r>
        <w:rPr>
          <w:noProof/>
        </w:rPr>
        <w:fldChar w:fldCharType="separate"/>
      </w:r>
      <w:r>
        <w:rPr>
          <w:noProof/>
        </w:rPr>
        <w:t>273</w:t>
      </w:r>
      <w:r>
        <w:rPr>
          <w:noProof/>
        </w:rPr>
        <w:fldChar w:fldCharType="end"/>
      </w:r>
    </w:p>
    <w:p w14:paraId="1F0A3667" w14:textId="18CBB1A4" w:rsidR="00910500" w:rsidRDefault="00910500">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_Toc122025939 \h </w:instrText>
      </w:r>
      <w:r>
        <w:rPr>
          <w:noProof/>
        </w:rPr>
      </w:r>
      <w:r>
        <w:rPr>
          <w:noProof/>
        </w:rPr>
        <w:fldChar w:fldCharType="separate"/>
      </w:r>
      <w:r>
        <w:rPr>
          <w:noProof/>
        </w:rPr>
        <w:t>273</w:t>
      </w:r>
      <w:r>
        <w:rPr>
          <w:noProof/>
        </w:rPr>
        <w:fldChar w:fldCharType="end"/>
      </w:r>
    </w:p>
    <w:p w14:paraId="65D5DBDE" w14:textId="4C609AD0" w:rsidR="00910500" w:rsidRDefault="00910500">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_Toc122025940 \h </w:instrText>
      </w:r>
      <w:r>
        <w:rPr>
          <w:noProof/>
        </w:rPr>
      </w:r>
      <w:r>
        <w:rPr>
          <w:noProof/>
        </w:rPr>
        <w:fldChar w:fldCharType="separate"/>
      </w:r>
      <w:r>
        <w:rPr>
          <w:noProof/>
        </w:rPr>
        <w:t>273</w:t>
      </w:r>
      <w:r>
        <w:rPr>
          <w:noProof/>
        </w:rPr>
        <w:fldChar w:fldCharType="end"/>
      </w:r>
    </w:p>
    <w:p w14:paraId="5860B44E" w14:textId="58FDF149" w:rsidR="00910500" w:rsidRDefault="00910500">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_Toc122025941 \h </w:instrText>
      </w:r>
      <w:r>
        <w:rPr>
          <w:noProof/>
        </w:rPr>
      </w:r>
      <w:r>
        <w:rPr>
          <w:noProof/>
        </w:rPr>
        <w:fldChar w:fldCharType="separate"/>
      </w:r>
      <w:r>
        <w:rPr>
          <w:noProof/>
        </w:rPr>
        <w:t>273</w:t>
      </w:r>
      <w:r>
        <w:rPr>
          <w:noProof/>
        </w:rPr>
        <w:fldChar w:fldCharType="end"/>
      </w:r>
    </w:p>
    <w:p w14:paraId="10F1FA51" w14:textId="1150E2B9" w:rsidR="00910500" w:rsidRDefault="00910500">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_Toc122025942 \h </w:instrText>
      </w:r>
      <w:r>
        <w:rPr>
          <w:noProof/>
        </w:rPr>
      </w:r>
      <w:r>
        <w:rPr>
          <w:noProof/>
        </w:rPr>
        <w:fldChar w:fldCharType="separate"/>
      </w:r>
      <w:r>
        <w:rPr>
          <w:noProof/>
        </w:rPr>
        <w:t>273</w:t>
      </w:r>
      <w:r>
        <w:rPr>
          <w:noProof/>
        </w:rPr>
        <w:fldChar w:fldCharType="end"/>
      </w:r>
    </w:p>
    <w:p w14:paraId="2E1CB112" w14:textId="4F847F47" w:rsidR="00910500" w:rsidRDefault="00910500">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_Toc122025943 \h </w:instrText>
      </w:r>
      <w:r>
        <w:rPr>
          <w:noProof/>
        </w:rPr>
      </w:r>
      <w:r>
        <w:rPr>
          <w:noProof/>
        </w:rPr>
        <w:fldChar w:fldCharType="separate"/>
      </w:r>
      <w:r>
        <w:rPr>
          <w:noProof/>
        </w:rPr>
        <w:t>274</w:t>
      </w:r>
      <w:r>
        <w:rPr>
          <w:noProof/>
        </w:rPr>
        <w:fldChar w:fldCharType="end"/>
      </w:r>
    </w:p>
    <w:p w14:paraId="1DC1C97F" w14:textId="52112904" w:rsidR="00910500" w:rsidRDefault="00910500">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_Toc122025944 \h </w:instrText>
      </w:r>
      <w:r>
        <w:rPr>
          <w:noProof/>
        </w:rPr>
      </w:r>
      <w:r>
        <w:rPr>
          <w:noProof/>
        </w:rPr>
        <w:fldChar w:fldCharType="separate"/>
      </w:r>
      <w:r>
        <w:rPr>
          <w:noProof/>
        </w:rPr>
        <w:t>274</w:t>
      </w:r>
      <w:r>
        <w:rPr>
          <w:noProof/>
        </w:rPr>
        <w:fldChar w:fldCharType="end"/>
      </w:r>
    </w:p>
    <w:p w14:paraId="2E5BCB54" w14:textId="253CF46B" w:rsidR="00910500" w:rsidRDefault="00910500">
      <w:pPr>
        <w:pStyle w:val="TOC5"/>
        <w:rPr>
          <w:rFonts w:asciiTheme="minorHAnsi" w:eastAsiaTheme="minorEastAsia" w:hAnsiTheme="minorHAnsi" w:cstheme="minorBidi"/>
          <w:noProof/>
          <w:sz w:val="22"/>
          <w:szCs w:val="22"/>
          <w:lang w:eastAsia="en-GB"/>
        </w:rPr>
      </w:pPr>
      <w:r>
        <w:rPr>
          <w:noProof/>
        </w:rPr>
        <w:t>6.4.3.2.4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_Toc122025945 \h </w:instrText>
      </w:r>
      <w:r>
        <w:rPr>
          <w:noProof/>
        </w:rPr>
      </w:r>
      <w:r>
        <w:rPr>
          <w:noProof/>
        </w:rPr>
        <w:fldChar w:fldCharType="separate"/>
      </w:r>
      <w:r>
        <w:rPr>
          <w:noProof/>
        </w:rPr>
        <w:t>274</w:t>
      </w:r>
      <w:r>
        <w:rPr>
          <w:noProof/>
        </w:rPr>
        <w:fldChar w:fldCharType="end"/>
      </w:r>
    </w:p>
    <w:p w14:paraId="12942637" w14:textId="20637DDD" w:rsidR="00910500" w:rsidRDefault="00910500">
      <w:pPr>
        <w:pStyle w:val="TOC6"/>
        <w:rPr>
          <w:rFonts w:asciiTheme="minorHAnsi" w:eastAsiaTheme="minorEastAsia" w:hAnsiTheme="minorHAnsi" w:cstheme="minorBidi"/>
          <w:noProof/>
          <w:sz w:val="22"/>
          <w:szCs w:val="22"/>
          <w:lang w:eastAsia="en-GB"/>
        </w:rPr>
      </w:pPr>
      <w:r>
        <w:rPr>
          <w:noProof/>
        </w:rPr>
        <w:t>6.4.3.2.4.1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_Toc122025946 \h </w:instrText>
      </w:r>
      <w:r>
        <w:rPr>
          <w:noProof/>
        </w:rPr>
      </w:r>
      <w:r>
        <w:rPr>
          <w:noProof/>
        </w:rPr>
        <w:fldChar w:fldCharType="separate"/>
      </w:r>
      <w:r>
        <w:rPr>
          <w:noProof/>
        </w:rPr>
        <w:t>274</w:t>
      </w:r>
      <w:r>
        <w:rPr>
          <w:noProof/>
        </w:rPr>
        <w:fldChar w:fldCharType="end"/>
      </w:r>
    </w:p>
    <w:p w14:paraId="588AD782" w14:textId="554C7CA4" w:rsidR="00910500" w:rsidRDefault="00910500">
      <w:pPr>
        <w:pStyle w:val="TOC6"/>
        <w:rPr>
          <w:rFonts w:asciiTheme="minorHAnsi" w:eastAsiaTheme="minorEastAsia" w:hAnsiTheme="minorHAnsi" w:cstheme="minorBidi"/>
          <w:noProof/>
          <w:sz w:val="22"/>
          <w:szCs w:val="22"/>
          <w:lang w:eastAsia="en-GB"/>
        </w:rPr>
      </w:pPr>
      <w:r>
        <w:rPr>
          <w:noProof/>
        </w:rPr>
        <w:t>6.4.3.2.4.2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_Toc122025947 \h </w:instrText>
      </w:r>
      <w:r>
        <w:rPr>
          <w:noProof/>
        </w:rPr>
      </w:r>
      <w:r>
        <w:rPr>
          <w:noProof/>
        </w:rPr>
        <w:fldChar w:fldCharType="separate"/>
      </w:r>
      <w:r>
        <w:rPr>
          <w:noProof/>
        </w:rPr>
        <w:t>274</w:t>
      </w:r>
      <w:r>
        <w:rPr>
          <w:noProof/>
        </w:rPr>
        <w:fldChar w:fldCharType="end"/>
      </w:r>
    </w:p>
    <w:p w14:paraId="617A73A9" w14:textId="5E1A50B9" w:rsidR="00910500" w:rsidRDefault="00910500">
      <w:pPr>
        <w:pStyle w:val="TOC7"/>
        <w:rPr>
          <w:rFonts w:asciiTheme="minorHAnsi" w:eastAsiaTheme="minorEastAsia" w:hAnsiTheme="minorHAnsi" w:cstheme="minorBidi"/>
          <w:noProof/>
          <w:sz w:val="22"/>
          <w:szCs w:val="22"/>
          <w:lang w:eastAsia="en-GB"/>
        </w:rPr>
      </w:pPr>
      <w:r>
        <w:rPr>
          <w:noProof/>
        </w:rPr>
        <w:t>6.4.3.2.4.2.1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_Toc122025948 \h </w:instrText>
      </w:r>
      <w:r>
        <w:rPr>
          <w:noProof/>
        </w:rPr>
      </w:r>
      <w:r>
        <w:rPr>
          <w:noProof/>
        </w:rPr>
        <w:fldChar w:fldCharType="separate"/>
      </w:r>
      <w:r>
        <w:rPr>
          <w:noProof/>
        </w:rPr>
        <w:t>274</w:t>
      </w:r>
      <w:r>
        <w:rPr>
          <w:noProof/>
        </w:rPr>
        <w:fldChar w:fldCharType="end"/>
      </w:r>
    </w:p>
    <w:p w14:paraId="31B407A4" w14:textId="5D89D83F" w:rsidR="00910500" w:rsidRDefault="00910500">
      <w:pPr>
        <w:pStyle w:val="TOC7"/>
        <w:rPr>
          <w:rFonts w:asciiTheme="minorHAnsi" w:eastAsiaTheme="minorEastAsia" w:hAnsiTheme="minorHAnsi" w:cstheme="minorBidi"/>
          <w:noProof/>
          <w:sz w:val="22"/>
          <w:szCs w:val="22"/>
          <w:lang w:eastAsia="en-GB"/>
        </w:rPr>
      </w:pPr>
      <w:r>
        <w:rPr>
          <w:noProof/>
        </w:rPr>
        <w:t>6.4.3.2.4.2.2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_Toc122025949 \h </w:instrText>
      </w:r>
      <w:r>
        <w:rPr>
          <w:noProof/>
        </w:rPr>
      </w:r>
      <w:r>
        <w:rPr>
          <w:noProof/>
        </w:rPr>
        <w:fldChar w:fldCharType="separate"/>
      </w:r>
      <w:r>
        <w:rPr>
          <w:noProof/>
        </w:rPr>
        <w:t>274</w:t>
      </w:r>
      <w:r>
        <w:rPr>
          <w:noProof/>
        </w:rPr>
        <w:fldChar w:fldCharType="end"/>
      </w:r>
    </w:p>
    <w:p w14:paraId="6295F1F9" w14:textId="75A8DCDD" w:rsidR="00910500" w:rsidRDefault="00910500">
      <w:pPr>
        <w:pStyle w:val="TOC6"/>
        <w:rPr>
          <w:rFonts w:asciiTheme="minorHAnsi" w:eastAsiaTheme="minorEastAsia" w:hAnsiTheme="minorHAnsi" w:cstheme="minorBidi"/>
          <w:noProof/>
          <w:sz w:val="22"/>
          <w:szCs w:val="22"/>
          <w:lang w:eastAsia="en-GB"/>
        </w:rPr>
      </w:pPr>
      <w:r>
        <w:rPr>
          <w:noProof/>
        </w:rPr>
        <w:t>6.4.3.2.4.3</w:t>
      </w:r>
      <w:r>
        <w:rPr>
          <w:rFonts w:asciiTheme="minorHAnsi" w:eastAsiaTheme="minorEastAsia" w:hAnsiTheme="minorHAnsi" w:cstheme="minorBidi"/>
          <w:noProof/>
          <w:sz w:val="22"/>
          <w:szCs w:val="22"/>
          <w:lang w:eastAsia="en-GB"/>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_Toc122025950 \h </w:instrText>
      </w:r>
      <w:r>
        <w:rPr>
          <w:noProof/>
        </w:rPr>
      </w:r>
      <w:r>
        <w:rPr>
          <w:noProof/>
        </w:rPr>
        <w:fldChar w:fldCharType="separate"/>
      </w:r>
      <w:r>
        <w:rPr>
          <w:noProof/>
        </w:rPr>
        <w:t>276</w:t>
      </w:r>
      <w:r>
        <w:rPr>
          <w:noProof/>
        </w:rPr>
        <w:fldChar w:fldCharType="end"/>
      </w:r>
    </w:p>
    <w:p w14:paraId="2D70BDAB" w14:textId="7C8A89F4" w:rsidR="00910500" w:rsidRDefault="00910500">
      <w:pPr>
        <w:pStyle w:val="TOC7"/>
        <w:rPr>
          <w:rFonts w:asciiTheme="minorHAnsi" w:eastAsiaTheme="minorEastAsia" w:hAnsiTheme="minorHAnsi" w:cstheme="minorBidi"/>
          <w:noProof/>
          <w:sz w:val="22"/>
          <w:szCs w:val="22"/>
          <w:lang w:eastAsia="en-GB"/>
        </w:rPr>
      </w:pPr>
      <w:r>
        <w:rPr>
          <w:noProof/>
        </w:rPr>
        <w:lastRenderedPageBreak/>
        <w:t>6.4.3.2.4.3.1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_Toc122025951 \h </w:instrText>
      </w:r>
      <w:r>
        <w:rPr>
          <w:noProof/>
        </w:rPr>
      </w:r>
      <w:r>
        <w:rPr>
          <w:noProof/>
        </w:rPr>
        <w:fldChar w:fldCharType="separate"/>
      </w:r>
      <w:r>
        <w:rPr>
          <w:noProof/>
        </w:rPr>
        <w:t>276</w:t>
      </w:r>
      <w:r>
        <w:rPr>
          <w:noProof/>
        </w:rPr>
        <w:fldChar w:fldCharType="end"/>
      </w:r>
    </w:p>
    <w:p w14:paraId="5929054A" w14:textId="119879D9" w:rsidR="00910500" w:rsidRDefault="00910500">
      <w:pPr>
        <w:pStyle w:val="TOC7"/>
        <w:rPr>
          <w:rFonts w:asciiTheme="minorHAnsi" w:eastAsiaTheme="minorEastAsia" w:hAnsiTheme="minorHAnsi" w:cstheme="minorBidi"/>
          <w:noProof/>
          <w:sz w:val="22"/>
          <w:szCs w:val="22"/>
          <w:lang w:eastAsia="en-GB"/>
        </w:rPr>
      </w:pPr>
      <w:r>
        <w:rPr>
          <w:noProof/>
        </w:rPr>
        <w:t>6.4.3.2.4.3.2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_Toc122025952 \h </w:instrText>
      </w:r>
      <w:r>
        <w:rPr>
          <w:noProof/>
        </w:rPr>
      </w:r>
      <w:r>
        <w:rPr>
          <w:noProof/>
        </w:rPr>
        <w:fldChar w:fldCharType="separate"/>
      </w:r>
      <w:r>
        <w:rPr>
          <w:noProof/>
        </w:rPr>
        <w:t>276</w:t>
      </w:r>
      <w:r>
        <w:rPr>
          <w:noProof/>
        </w:rPr>
        <w:fldChar w:fldCharType="end"/>
      </w:r>
    </w:p>
    <w:p w14:paraId="15BCBC41" w14:textId="67CFB65F" w:rsidR="00910500" w:rsidRDefault="00910500">
      <w:pPr>
        <w:pStyle w:val="TOC6"/>
        <w:rPr>
          <w:rFonts w:asciiTheme="minorHAnsi" w:eastAsiaTheme="minorEastAsia" w:hAnsiTheme="minorHAnsi" w:cstheme="minorBidi"/>
          <w:noProof/>
          <w:sz w:val="22"/>
          <w:szCs w:val="22"/>
          <w:lang w:eastAsia="en-GB"/>
        </w:rPr>
      </w:pPr>
      <w:r>
        <w:rPr>
          <w:noProof/>
        </w:rPr>
        <w:t>6.4.3.2.4.4</w:t>
      </w:r>
      <w:r>
        <w:rPr>
          <w:rFonts w:asciiTheme="minorHAnsi" w:eastAsiaTheme="minorEastAsia" w:hAnsiTheme="minorHAnsi" w:cstheme="minorBidi"/>
          <w:noProof/>
          <w:sz w:val="22"/>
          <w:szCs w:val="22"/>
          <w:lang w:eastAsia="en-GB"/>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_Toc122025953 \h </w:instrText>
      </w:r>
      <w:r>
        <w:rPr>
          <w:noProof/>
        </w:rPr>
      </w:r>
      <w:r>
        <w:rPr>
          <w:noProof/>
        </w:rPr>
        <w:fldChar w:fldCharType="separate"/>
      </w:r>
      <w:r>
        <w:rPr>
          <w:noProof/>
        </w:rPr>
        <w:t>277</w:t>
      </w:r>
      <w:r>
        <w:rPr>
          <w:noProof/>
        </w:rPr>
        <w:fldChar w:fldCharType="end"/>
      </w:r>
    </w:p>
    <w:p w14:paraId="048ED153" w14:textId="16A14DD9" w:rsidR="00910500" w:rsidRDefault="00910500">
      <w:pPr>
        <w:pStyle w:val="TOC7"/>
        <w:rPr>
          <w:rFonts w:asciiTheme="minorHAnsi" w:eastAsiaTheme="minorEastAsia" w:hAnsiTheme="minorHAnsi" w:cstheme="minorBidi"/>
          <w:noProof/>
          <w:sz w:val="22"/>
          <w:szCs w:val="22"/>
          <w:lang w:eastAsia="en-GB"/>
        </w:rPr>
      </w:pPr>
      <w:r>
        <w:rPr>
          <w:noProof/>
        </w:rPr>
        <w:t>6.4.3.2.4.4.1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_Toc122025954 \h </w:instrText>
      </w:r>
      <w:r>
        <w:rPr>
          <w:noProof/>
        </w:rPr>
      </w:r>
      <w:r>
        <w:rPr>
          <w:noProof/>
        </w:rPr>
        <w:fldChar w:fldCharType="separate"/>
      </w:r>
      <w:r>
        <w:rPr>
          <w:noProof/>
        </w:rPr>
        <w:t>277</w:t>
      </w:r>
      <w:r>
        <w:rPr>
          <w:noProof/>
        </w:rPr>
        <w:fldChar w:fldCharType="end"/>
      </w:r>
    </w:p>
    <w:p w14:paraId="76010A1B" w14:textId="500DEF56" w:rsidR="00910500" w:rsidRDefault="00910500">
      <w:pPr>
        <w:pStyle w:val="TOC7"/>
        <w:rPr>
          <w:rFonts w:asciiTheme="minorHAnsi" w:eastAsiaTheme="minorEastAsia" w:hAnsiTheme="minorHAnsi" w:cstheme="minorBidi"/>
          <w:noProof/>
          <w:sz w:val="22"/>
          <w:szCs w:val="22"/>
          <w:lang w:eastAsia="en-GB"/>
        </w:rPr>
      </w:pPr>
      <w:r>
        <w:rPr>
          <w:noProof/>
        </w:rPr>
        <w:t>6.4.3.2.4.4.2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_Toc122025955 \h </w:instrText>
      </w:r>
      <w:r>
        <w:rPr>
          <w:noProof/>
        </w:rPr>
      </w:r>
      <w:r>
        <w:rPr>
          <w:noProof/>
        </w:rPr>
        <w:fldChar w:fldCharType="separate"/>
      </w:r>
      <w:r>
        <w:rPr>
          <w:noProof/>
        </w:rPr>
        <w:t>278</w:t>
      </w:r>
      <w:r>
        <w:rPr>
          <w:noProof/>
        </w:rPr>
        <w:fldChar w:fldCharType="end"/>
      </w:r>
    </w:p>
    <w:p w14:paraId="20EDAD6A" w14:textId="2242FD69" w:rsidR="00910500" w:rsidRDefault="00910500">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_Toc122025956 \h </w:instrText>
      </w:r>
      <w:r>
        <w:rPr>
          <w:noProof/>
        </w:rPr>
      </w:r>
      <w:r>
        <w:rPr>
          <w:noProof/>
        </w:rPr>
        <w:fldChar w:fldCharType="separate"/>
      </w:r>
      <w:r>
        <w:rPr>
          <w:noProof/>
        </w:rPr>
        <w:t>279</w:t>
      </w:r>
      <w:r>
        <w:rPr>
          <w:noProof/>
        </w:rPr>
        <w:fldChar w:fldCharType="end"/>
      </w:r>
    </w:p>
    <w:p w14:paraId="59227BDF" w14:textId="19E21AE7" w:rsidR="00910500" w:rsidRDefault="00910500">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_Toc122025957 \h </w:instrText>
      </w:r>
      <w:r>
        <w:rPr>
          <w:noProof/>
        </w:rPr>
      </w:r>
      <w:r>
        <w:rPr>
          <w:noProof/>
        </w:rPr>
        <w:fldChar w:fldCharType="separate"/>
      </w:r>
      <w:r>
        <w:rPr>
          <w:noProof/>
        </w:rPr>
        <w:t>279</w:t>
      </w:r>
      <w:r>
        <w:rPr>
          <w:noProof/>
        </w:rPr>
        <w:fldChar w:fldCharType="end"/>
      </w:r>
    </w:p>
    <w:p w14:paraId="1AF6F4FA" w14:textId="07BAD181" w:rsidR="00910500" w:rsidRDefault="00910500">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_Toc122025958 \h </w:instrText>
      </w:r>
      <w:r>
        <w:rPr>
          <w:noProof/>
        </w:rPr>
      </w:r>
      <w:r>
        <w:rPr>
          <w:noProof/>
        </w:rPr>
        <w:fldChar w:fldCharType="separate"/>
      </w:r>
      <w:r>
        <w:rPr>
          <w:noProof/>
        </w:rPr>
        <w:t>279</w:t>
      </w:r>
      <w:r>
        <w:rPr>
          <w:noProof/>
        </w:rPr>
        <w:fldChar w:fldCharType="end"/>
      </w:r>
    </w:p>
    <w:p w14:paraId="0F20E1EE" w14:textId="0B0782C8" w:rsidR="00910500" w:rsidRDefault="00910500">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Event Notify</w:t>
      </w:r>
      <w:r>
        <w:rPr>
          <w:noProof/>
        </w:rPr>
        <w:tab/>
      </w:r>
      <w:r>
        <w:rPr>
          <w:noProof/>
        </w:rPr>
        <w:fldChar w:fldCharType="begin" w:fldLock="1"/>
      </w:r>
      <w:r>
        <w:rPr>
          <w:noProof/>
        </w:rPr>
        <w:instrText xml:space="preserve"> PAGEREF _Toc122025959 \h </w:instrText>
      </w:r>
      <w:r>
        <w:rPr>
          <w:noProof/>
        </w:rPr>
      </w:r>
      <w:r>
        <w:rPr>
          <w:noProof/>
        </w:rPr>
        <w:fldChar w:fldCharType="separate"/>
      </w:r>
      <w:r>
        <w:rPr>
          <w:noProof/>
        </w:rPr>
        <w:t>279</w:t>
      </w:r>
      <w:r>
        <w:rPr>
          <w:noProof/>
        </w:rPr>
        <w:fldChar w:fldCharType="end"/>
      </w:r>
    </w:p>
    <w:p w14:paraId="7B882965" w14:textId="1B1DBA7E" w:rsidR="00910500" w:rsidRDefault="00910500">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_Toc122025960 \h </w:instrText>
      </w:r>
      <w:r>
        <w:rPr>
          <w:noProof/>
        </w:rPr>
      </w:r>
      <w:r>
        <w:rPr>
          <w:noProof/>
        </w:rPr>
        <w:fldChar w:fldCharType="separate"/>
      </w:r>
      <w:r>
        <w:rPr>
          <w:noProof/>
        </w:rPr>
        <w:t>279</w:t>
      </w:r>
      <w:r>
        <w:rPr>
          <w:noProof/>
        </w:rPr>
        <w:fldChar w:fldCharType="end"/>
      </w:r>
    </w:p>
    <w:p w14:paraId="31A901E7" w14:textId="7A7D73CD" w:rsidR="00910500" w:rsidRDefault="00910500">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_Toc122025961 \h </w:instrText>
      </w:r>
      <w:r>
        <w:rPr>
          <w:noProof/>
        </w:rPr>
      </w:r>
      <w:r>
        <w:rPr>
          <w:noProof/>
        </w:rPr>
        <w:fldChar w:fldCharType="separate"/>
      </w:r>
      <w:r>
        <w:rPr>
          <w:noProof/>
        </w:rPr>
        <w:t>279</w:t>
      </w:r>
      <w:r>
        <w:rPr>
          <w:noProof/>
        </w:rPr>
        <w:fldChar w:fldCharType="end"/>
      </w:r>
    </w:p>
    <w:p w14:paraId="3BBAB849" w14:textId="5843A5D0" w:rsidR="00910500" w:rsidRDefault="00910500">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_Toc122025962 \h </w:instrText>
      </w:r>
      <w:r>
        <w:rPr>
          <w:noProof/>
        </w:rPr>
      </w:r>
      <w:r>
        <w:rPr>
          <w:noProof/>
        </w:rPr>
        <w:fldChar w:fldCharType="separate"/>
      </w:r>
      <w:r>
        <w:rPr>
          <w:noProof/>
        </w:rPr>
        <w:t>279</w:t>
      </w:r>
      <w:r>
        <w:rPr>
          <w:noProof/>
        </w:rPr>
        <w:fldChar w:fldCharType="end"/>
      </w:r>
    </w:p>
    <w:p w14:paraId="053C994C" w14:textId="42EC97FA" w:rsidR="00910500" w:rsidRDefault="00910500">
      <w:pPr>
        <w:pStyle w:val="TOC6"/>
        <w:rPr>
          <w:rFonts w:asciiTheme="minorHAnsi" w:eastAsiaTheme="minorEastAsia" w:hAnsiTheme="minorHAnsi" w:cstheme="minorBidi"/>
          <w:noProof/>
          <w:sz w:val="22"/>
          <w:szCs w:val="22"/>
          <w:lang w:eastAsia="en-GB"/>
        </w:rPr>
      </w:pPr>
      <w:r>
        <w:rPr>
          <w:noProof/>
        </w:rPr>
        <w:t>6.4.5.</w:t>
      </w:r>
      <w:r>
        <w:rPr>
          <w:noProof/>
          <w:lang w:eastAsia="zh-CN"/>
        </w:rPr>
        <w:t>2</w:t>
      </w:r>
      <w:r>
        <w:rPr>
          <w:noProof/>
        </w:rPr>
        <w:t>.3.1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_Toc122025963 \h </w:instrText>
      </w:r>
      <w:r>
        <w:rPr>
          <w:noProof/>
        </w:rPr>
      </w:r>
      <w:r>
        <w:rPr>
          <w:noProof/>
        </w:rPr>
        <w:fldChar w:fldCharType="separate"/>
      </w:r>
      <w:r>
        <w:rPr>
          <w:noProof/>
        </w:rPr>
        <w:t>279</w:t>
      </w:r>
      <w:r>
        <w:rPr>
          <w:noProof/>
        </w:rPr>
        <w:fldChar w:fldCharType="end"/>
      </w:r>
    </w:p>
    <w:p w14:paraId="00D1A4BF" w14:textId="68C8D29B" w:rsidR="00910500" w:rsidRDefault="00910500">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_Toc122025964 \h </w:instrText>
      </w:r>
      <w:r>
        <w:rPr>
          <w:noProof/>
        </w:rPr>
      </w:r>
      <w:r>
        <w:rPr>
          <w:noProof/>
        </w:rPr>
        <w:fldChar w:fldCharType="separate"/>
      </w:r>
      <w:r>
        <w:rPr>
          <w:noProof/>
        </w:rPr>
        <w:t>280</w:t>
      </w:r>
      <w:r>
        <w:rPr>
          <w:noProof/>
        </w:rPr>
        <w:fldChar w:fldCharType="end"/>
      </w:r>
    </w:p>
    <w:p w14:paraId="05A9E658" w14:textId="607D170F" w:rsidR="00910500" w:rsidRDefault="00910500">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_Toc122025965 \h </w:instrText>
      </w:r>
      <w:r>
        <w:rPr>
          <w:noProof/>
        </w:rPr>
      </w:r>
      <w:r>
        <w:rPr>
          <w:noProof/>
        </w:rPr>
        <w:fldChar w:fldCharType="separate"/>
      </w:r>
      <w:r>
        <w:rPr>
          <w:noProof/>
        </w:rPr>
        <w:t>280</w:t>
      </w:r>
      <w:r>
        <w:rPr>
          <w:noProof/>
        </w:rPr>
        <w:fldChar w:fldCharType="end"/>
      </w:r>
    </w:p>
    <w:p w14:paraId="61F65EDD" w14:textId="4C9EC889" w:rsidR="00910500" w:rsidRDefault="00910500">
      <w:pPr>
        <w:pStyle w:val="TOC4"/>
        <w:rPr>
          <w:rFonts w:asciiTheme="minorHAnsi" w:eastAsiaTheme="minorEastAsia" w:hAnsiTheme="minorHAnsi" w:cstheme="minorBidi"/>
          <w:noProof/>
          <w:sz w:val="22"/>
          <w:szCs w:val="22"/>
          <w:lang w:eastAsia="en-GB"/>
        </w:rPr>
      </w:pPr>
      <w:r w:rsidRPr="00EF397D">
        <w:rPr>
          <w:noProof/>
          <w:lang w:val="en-US"/>
        </w:rPr>
        <w:t>6.4.6.2</w:t>
      </w:r>
      <w:r>
        <w:rPr>
          <w:rFonts w:asciiTheme="minorHAnsi" w:eastAsiaTheme="minorEastAsia" w:hAnsiTheme="minorHAnsi" w:cstheme="minorBidi"/>
          <w:noProof/>
          <w:sz w:val="22"/>
          <w:szCs w:val="22"/>
          <w:lang w:eastAsia="en-GB"/>
        </w:rPr>
        <w:tab/>
      </w:r>
      <w:r w:rsidRPr="00EF397D">
        <w:rPr>
          <w:noProof/>
          <w:lang w:val="en-US"/>
        </w:rPr>
        <w:t>Structured data types</w:t>
      </w:r>
      <w:r>
        <w:rPr>
          <w:noProof/>
        </w:rPr>
        <w:tab/>
      </w:r>
      <w:r>
        <w:rPr>
          <w:noProof/>
        </w:rPr>
        <w:fldChar w:fldCharType="begin" w:fldLock="1"/>
      </w:r>
      <w:r>
        <w:rPr>
          <w:noProof/>
        </w:rPr>
        <w:instrText xml:space="preserve"> PAGEREF _Toc122025966 \h </w:instrText>
      </w:r>
      <w:r>
        <w:rPr>
          <w:noProof/>
        </w:rPr>
      </w:r>
      <w:r>
        <w:rPr>
          <w:noProof/>
        </w:rPr>
        <w:fldChar w:fldCharType="separate"/>
      </w:r>
      <w:r>
        <w:rPr>
          <w:noProof/>
        </w:rPr>
        <w:t>282</w:t>
      </w:r>
      <w:r>
        <w:rPr>
          <w:noProof/>
        </w:rPr>
        <w:fldChar w:fldCharType="end"/>
      </w:r>
    </w:p>
    <w:p w14:paraId="43A21FA8" w14:textId="12F0490C" w:rsidR="00910500" w:rsidRDefault="00910500">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_Toc122025967 \h </w:instrText>
      </w:r>
      <w:r>
        <w:rPr>
          <w:noProof/>
        </w:rPr>
      </w:r>
      <w:r>
        <w:rPr>
          <w:noProof/>
        </w:rPr>
        <w:fldChar w:fldCharType="separate"/>
      </w:r>
      <w:r>
        <w:rPr>
          <w:noProof/>
        </w:rPr>
        <w:t>282</w:t>
      </w:r>
      <w:r>
        <w:rPr>
          <w:noProof/>
        </w:rPr>
        <w:fldChar w:fldCharType="end"/>
      </w:r>
    </w:p>
    <w:p w14:paraId="3DA542AD" w14:textId="3B4DA476" w:rsidR="00910500" w:rsidRDefault="00910500">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_Toc122025968 \h </w:instrText>
      </w:r>
      <w:r>
        <w:rPr>
          <w:noProof/>
        </w:rPr>
      </w:r>
      <w:r>
        <w:rPr>
          <w:noProof/>
        </w:rPr>
        <w:fldChar w:fldCharType="separate"/>
      </w:r>
      <w:r>
        <w:rPr>
          <w:noProof/>
        </w:rPr>
        <w:t>283</w:t>
      </w:r>
      <w:r>
        <w:rPr>
          <w:noProof/>
        </w:rPr>
        <w:fldChar w:fldCharType="end"/>
      </w:r>
    </w:p>
    <w:p w14:paraId="07FBCE1A" w14:textId="0D16A8E1" w:rsidR="00910500" w:rsidRDefault="00910500">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_Toc122025969 \h </w:instrText>
      </w:r>
      <w:r>
        <w:rPr>
          <w:noProof/>
        </w:rPr>
      </w:r>
      <w:r>
        <w:rPr>
          <w:noProof/>
        </w:rPr>
        <w:fldChar w:fldCharType="separate"/>
      </w:r>
      <w:r>
        <w:rPr>
          <w:noProof/>
        </w:rPr>
        <w:t>286</w:t>
      </w:r>
      <w:r>
        <w:rPr>
          <w:noProof/>
        </w:rPr>
        <w:fldChar w:fldCharType="end"/>
      </w:r>
    </w:p>
    <w:p w14:paraId="621E7A75" w14:textId="07B5FD78" w:rsidR="00910500" w:rsidRDefault="00910500">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Notified</w:t>
      </w:r>
      <w:r>
        <w:rPr>
          <w:noProof/>
          <w:lang w:eastAsia="zh-CN"/>
        </w:rPr>
        <w:t>PosInfo</w:t>
      </w:r>
      <w:r>
        <w:rPr>
          <w:noProof/>
        </w:rPr>
        <w:tab/>
      </w:r>
      <w:r>
        <w:rPr>
          <w:noProof/>
        </w:rPr>
        <w:fldChar w:fldCharType="begin" w:fldLock="1"/>
      </w:r>
      <w:r>
        <w:rPr>
          <w:noProof/>
        </w:rPr>
        <w:instrText xml:space="preserve"> PAGEREF _Toc122025970 \h </w:instrText>
      </w:r>
      <w:r>
        <w:rPr>
          <w:noProof/>
        </w:rPr>
      </w:r>
      <w:r>
        <w:rPr>
          <w:noProof/>
        </w:rPr>
        <w:fldChar w:fldCharType="separate"/>
      </w:r>
      <w:r>
        <w:rPr>
          <w:noProof/>
        </w:rPr>
        <w:t>289</w:t>
      </w:r>
      <w:r>
        <w:rPr>
          <w:noProof/>
        </w:rPr>
        <w:fldChar w:fldCharType="end"/>
      </w:r>
    </w:p>
    <w:p w14:paraId="464CD17D" w14:textId="4CF0FD11" w:rsidR="00910500" w:rsidRDefault="00910500">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_Toc122025971 \h </w:instrText>
      </w:r>
      <w:r>
        <w:rPr>
          <w:noProof/>
        </w:rPr>
      </w:r>
      <w:r>
        <w:rPr>
          <w:noProof/>
        </w:rPr>
        <w:fldChar w:fldCharType="separate"/>
      </w:r>
      <w:r>
        <w:rPr>
          <w:noProof/>
        </w:rPr>
        <w:t>292</w:t>
      </w:r>
      <w:r>
        <w:rPr>
          <w:noProof/>
        </w:rPr>
        <w:fldChar w:fldCharType="end"/>
      </w:r>
    </w:p>
    <w:p w14:paraId="0C0D9356" w14:textId="322BA5BA" w:rsidR="00910500" w:rsidRDefault="00910500">
      <w:pPr>
        <w:pStyle w:val="TOC5"/>
        <w:rPr>
          <w:rFonts w:asciiTheme="minorHAnsi" w:eastAsiaTheme="minorEastAsia" w:hAnsiTheme="minorHAnsi" w:cstheme="minorBidi"/>
          <w:noProof/>
          <w:sz w:val="22"/>
          <w:szCs w:val="22"/>
          <w:lang w:eastAsia="en-GB"/>
        </w:rPr>
      </w:pPr>
      <w:r>
        <w:rPr>
          <w:noProof/>
        </w:rPr>
        <w:t>6.4.6.2.6</w:t>
      </w:r>
      <w:r>
        <w:rPr>
          <w:rFonts w:asciiTheme="minorHAnsi" w:eastAsiaTheme="minorEastAsia" w:hAnsiTheme="minorHAnsi" w:cstheme="minorBidi"/>
          <w:noProof/>
          <w:sz w:val="22"/>
          <w:szCs w:val="22"/>
          <w:lang w:eastAsia="en-GB"/>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_Toc122025972 \h </w:instrText>
      </w:r>
      <w:r>
        <w:rPr>
          <w:noProof/>
        </w:rPr>
      </w:r>
      <w:r>
        <w:rPr>
          <w:noProof/>
        </w:rPr>
        <w:fldChar w:fldCharType="separate"/>
      </w:r>
      <w:r>
        <w:rPr>
          <w:noProof/>
        </w:rPr>
        <w:t>293</w:t>
      </w:r>
      <w:r>
        <w:rPr>
          <w:noProof/>
        </w:rPr>
        <w:fldChar w:fldCharType="end"/>
      </w:r>
    </w:p>
    <w:p w14:paraId="7FDA056F" w14:textId="136EB6C8" w:rsidR="00910500" w:rsidRDefault="00910500">
      <w:pPr>
        <w:pStyle w:val="TOC5"/>
        <w:rPr>
          <w:rFonts w:asciiTheme="minorHAnsi" w:eastAsiaTheme="minorEastAsia" w:hAnsiTheme="minorHAnsi" w:cstheme="minorBidi"/>
          <w:noProof/>
          <w:sz w:val="22"/>
          <w:szCs w:val="22"/>
          <w:lang w:eastAsia="en-GB"/>
        </w:rPr>
      </w:pPr>
      <w:r>
        <w:rPr>
          <w:noProof/>
        </w:rPr>
        <w:t>6.4.6.2.7</w:t>
      </w:r>
      <w:r>
        <w:rPr>
          <w:rFonts w:asciiTheme="minorHAnsi" w:eastAsiaTheme="minorEastAsia" w:hAnsiTheme="minorHAnsi" w:cstheme="minorBidi"/>
          <w:noProof/>
          <w:sz w:val="22"/>
          <w:szCs w:val="22"/>
          <w:lang w:eastAsia="en-GB"/>
        </w:rPr>
        <w:tab/>
      </w:r>
      <w:r>
        <w:rPr>
          <w:noProof/>
        </w:rPr>
        <w:t>Type: CancelPosInfo</w:t>
      </w:r>
      <w:r>
        <w:rPr>
          <w:noProof/>
        </w:rPr>
        <w:tab/>
      </w:r>
      <w:r>
        <w:rPr>
          <w:noProof/>
        </w:rPr>
        <w:fldChar w:fldCharType="begin" w:fldLock="1"/>
      </w:r>
      <w:r>
        <w:rPr>
          <w:noProof/>
        </w:rPr>
        <w:instrText xml:space="preserve"> PAGEREF _Toc122025973 \h </w:instrText>
      </w:r>
      <w:r>
        <w:rPr>
          <w:noProof/>
        </w:rPr>
      </w:r>
      <w:r>
        <w:rPr>
          <w:noProof/>
        </w:rPr>
        <w:fldChar w:fldCharType="separate"/>
      </w:r>
      <w:r>
        <w:rPr>
          <w:noProof/>
        </w:rPr>
        <w:t>293</w:t>
      </w:r>
      <w:r>
        <w:rPr>
          <w:noProof/>
        </w:rPr>
        <w:fldChar w:fldCharType="end"/>
      </w:r>
    </w:p>
    <w:p w14:paraId="6A0F6031" w14:textId="706008E0" w:rsidR="00910500" w:rsidRDefault="00910500">
      <w:pPr>
        <w:pStyle w:val="TOC4"/>
        <w:rPr>
          <w:rFonts w:asciiTheme="minorHAnsi" w:eastAsiaTheme="minorEastAsia" w:hAnsiTheme="minorHAnsi" w:cstheme="minorBidi"/>
          <w:noProof/>
          <w:sz w:val="22"/>
          <w:szCs w:val="22"/>
          <w:lang w:eastAsia="en-GB"/>
        </w:rPr>
      </w:pPr>
      <w:r w:rsidRPr="00EF397D">
        <w:rPr>
          <w:noProof/>
          <w:lang w:val="en-US"/>
        </w:rPr>
        <w:t>6.4.6.3</w:t>
      </w:r>
      <w:r>
        <w:rPr>
          <w:rFonts w:asciiTheme="minorHAnsi" w:eastAsiaTheme="minorEastAsia" w:hAnsiTheme="minorHAnsi" w:cstheme="minorBidi"/>
          <w:noProof/>
          <w:sz w:val="22"/>
          <w:szCs w:val="22"/>
          <w:lang w:eastAsia="en-GB"/>
        </w:rPr>
        <w:tab/>
      </w:r>
      <w:r w:rsidRPr="00EF397D">
        <w:rPr>
          <w:noProof/>
          <w:lang w:val="en-US"/>
        </w:rPr>
        <w:t>Simple data types and enumerations</w:t>
      </w:r>
      <w:r>
        <w:rPr>
          <w:noProof/>
        </w:rPr>
        <w:tab/>
      </w:r>
      <w:r>
        <w:rPr>
          <w:noProof/>
        </w:rPr>
        <w:fldChar w:fldCharType="begin" w:fldLock="1"/>
      </w:r>
      <w:r>
        <w:rPr>
          <w:noProof/>
        </w:rPr>
        <w:instrText xml:space="preserve"> PAGEREF _Toc122025974 \h </w:instrText>
      </w:r>
      <w:r>
        <w:rPr>
          <w:noProof/>
        </w:rPr>
      </w:r>
      <w:r>
        <w:rPr>
          <w:noProof/>
        </w:rPr>
        <w:fldChar w:fldCharType="separate"/>
      </w:r>
      <w:r>
        <w:rPr>
          <w:noProof/>
        </w:rPr>
        <w:t>294</w:t>
      </w:r>
      <w:r>
        <w:rPr>
          <w:noProof/>
        </w:rPr>
        <w:fldChar w:fldCharType="end"/>
      </w:r>
    </w:p>
    <w:p w14:paraId="6AEA3527" w14:textId="72851360" w:rsidR="00910500" w:rsidRDefault="00910500">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_Toc122025975 \h </w:instrText>
      </w:r>
      <w:r>
        <w:rPr>
          <w:noProof/>
        </w:rPr>
      </w:r>
      <w:r>
        <w:rPr>
          <w:noProof/>
        </w:rPr>
        <w:fldChar w:fldCharType="separate"/>
      </w:r>
      <w:r>
        <w:rPr>
          <w:noProof/>
        </w:rPr>
        <w:t>294</w:t>
      </w:r>
      <w:r>
        <w:rPr>
          <w:noProof/>
        </w:rPr>
        <w:fldChar w:fldCharType="end"/>
      </w:r>
    </w:p>
    <w:p w14:paraId="360614F3" w14:textId="5DBF8474" w:rsidR="00910500" w:rsidRDefault="00910500">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_Toc122025976 \h </w:instrText>
      </w:r>
      <w:r>
        <w:rPr>
          <w:noProof/>
        </w:rPr>
      </w:r>
      <w:r>
        <w:rPr>
          <w:noProof/>
        </w:rPr>
        <w:fldChar w:fldCharType="separate"/>
      </w:r>
      <w:r>
        <w:rPr>
          <w:noProof/>
        </w:rPr>
        <w:t>294</w:t>
      </w:r>
      <w:r>
        <w:rPr>
          <w:noProof/>
        </w:rPr>
        <w:fldChar w:fldCharType="end"/>
      </w:r>
    </w:p>
    <w:p w14:paraId="225E8AD1" w14:textId="53EA846F" w:rsidR="00910500" w:rsidRDefault="00910500">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LocationType</w:t>
      </w:r>
      <w:r>
        <w:rPr>
          <w:noProof/>
        </w:rPr>
        <w:tab/>
      </w:r>
      <w:r>
        <w:rPr>
          <w:noProof/>
        </w:rPr>
        <w:fldChar w:fldCharType="begin" w:fldLock="1"/>
      </w:r>
      <w:r>
        <w:rPr>
          <w:noProof/>
        </w:rPr>
        <w:instrText xml:space="preserve"> PAGEREF _Toc122025977 \h </w:instrText>
      </w:r>
      <w:r>
        <w:rPr>
          <w:noProof/>
        </w:rPr>
      </w:r>
      <w:r>
        <w:rPr>
          <w:noProof/>
        </w:rPr>
        <w:fldChar w:fldCharType="separate"/>
      </w:r>
      <w:r>
        <w:rPr>
          <w:noProof/>
        </w:rPr>
        <w:t>294</w:t>
      </w:r>
      <w:r>
        <w:rPr>
          <w:noProof/>
        </w:rPr>
        <w:fldChar w:fldCharType="end"/>
      </w:r>
    </w:p>
    <w:p w14:paraId="200033EB" w14:textId="1DB4713D" w:rsidR="00910500" w:rsidRDefault="00910500">
      <w:pPr>
        <w:pStyle w:val="TOC5"/>
        <w:rPr>
          <w:rFonts w:asciiTheme="minorHAnsi" w:eastAsiaTheme="minorEastAsia" w:hAnsiTheme="minorHAnsi" w:cstheme="minorBidi"/>
          <w:noProof/>
          <w:sz w:val="22"/>
          <w:szCs w:val="22"/>
          <w:lang w:eastAsia="en-GB"/>
        </w:rPr>
      </w:pPr>
      <w:r>
        <w:rPr>
          <w:noProof/>
        </w:rPr>
        <w:t>6.4.6.3.4</w:t>
      </w:r>
      <w:r>
        <w:rPr>
          <w:rFonts w:asciiTheme="minorHAnsi" w:eastAsiaTheme="minorEastAsia" w:hAnsiTheme="minorHAnsi" w:cstheme="minorBidi"/>
          <w:noProof/>
          <w:sz w:val="22"/>
          <w:szCs w:val="22"/>
          <w:lang w:eastAsia="en-GB"/>
        </w:rPr>
        <w:tab/>
      </w:r>
      <w:r>
        <w:rPr>
          <w:noProof/>
        </w:rPr>
        <w:t>Enumeration: LocationEvent</w:t>
      </w:r>
      <w:r>
        <w:rPr>
          <w:noProof/>
        </w:rPr>
        <w:tab/>
      </w:r>
      <w:r>
        <w:rPr>
          <w:noProof/>
        </w:rPr>
        <w:fldChar w:fldCharType="begin" w:fldLock="1"/>
      </w:r>
      <w:r>
        <w:rPr>
          <w:noProof/>
        </w:rPr>
        <w:instrText xml:space="preserve"> PAGEREF _Toc122025978 \h </w:instrText>
      </w:r>
      <w:r>
        <w:rPr>
          <w:noProof/>
        </w:rPr>
      </w:r>
      <w:r>
        <w:rPr>
          <w:noProof/>
        </w:rPr>
        <w:fldChar w:fldCharType="separate"/>
      </w:r>
      <w:r>
        <w:rPr>
          <w:noProof/>
        </w:rPr>
        <w:t>294</w:t>
      </w:r>
      <w:r>
        <w:rPr>
          <w:noProof/>
        </w:rPr>
        <w:fldChar w:fldCharType="end"/>
      </w:r>
    </w:p>
    <w:p w14:paraId="42D4767E" w14:textId="2E62D1B1" w:rsidR="00910500" w:rsidRDefault="00910500">
      <w:pPr>
        <w:pStyle w:val="TOC5"/>
        <w:rPr>
          <w:rFonts w:asciiTheme="minorHAnsi" w:eastAsiaTheme="minorEastAsia" w:hAnsiTheme="minorHAnsi" w:cstheme="minorBidi"/>
          <w:noProof/>
          <w:sz w:val="22"/>
          <w:szCs w:val="22"/>
          <w:lang w:eastAsia="en-GB"/>
        </w:rPr>
      </w:pPr>
      <w:r>
        <w:rPr>
          <w:noProof/>
        </w:rPr>
        <w:t>6.4.6.3.</w:t>
      </w:r>
      <w:r>
        <w:rPr>
          <w:noProof/>
          <w:lang w:eastAsia="zh-CN"/>
        </w:rPr>
        <w:t>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_Toc122025979 \h </w:instrText>
      </w:r>
      <w:r>
        <w:rPr>
          <w:noProof/>
        </w:rPr>
      </w:r>
      <w:r>
        <w:rPr>
          <w:noProof/>
        </w:rPr>
        <w:fldChar w:fldCharType="separate"/>
      </w:r>
      <w:r>
        <w:rPr>
          <w:noProof/>
        </w:rPr>
        <w:t>294</w:t>
      </w:r>
      <w:r>
        <w:rPr>
          <w:noProof/>
        </w:rPr>
        <w:fldChar w:fldCharType="end"/>
      </w:r>
    </w:p>
    <w:p w14:paraId="6BD29B7C" w14:textId="2671163B" w:rsidR="00910500" w:rsidRDefault="00910500">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_Toc122025980 \h </w:instrText>
      </w:r>
      <w:r>
        <w:rPr>
          <w:noProof/>
        </w:rPr>
      </w:r>
      <w:r>
        <w:rPr>
          <w:noProof/>
        </w:rPr>
        <w:fldChar w:fldCharType="separate"/>
      </w:r>
      <w:r>
        <w:rPr>
          <w:noProof/>
        </w:rPr>
        <w:t>295</w:t>
      </w:r>
      <w:r>
        <w:rPr>
          <w:noProof/>
        </w:rPr>
        <w:fldChar w:fldCharType="end"/>
      </w:r>
    </w:p>
    <w:p w14:paraId="09A3CA7A" w14:textId="60C97841" w:rsidR="00910500" w:rsidRDefault="00910500">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_Toc122025981 \h </w:instrText>
      </w:r>
      <w:r>
        <w:rPr>
          <w:noProof/>
        </w:rPr>
      </w:r>
      <w:r>
        <w:rPr>
          <w:noProof/>
        </w:rPr>
        <w:fldChar w:fldCharType="separate"/>
      </w:r>
      <w:r>
        <w:rPr>
          <w:noProof/>
        </w:rPr>
        <w:t>295</w:t>
      </w:r>
      <w:r>
        <w:rPr>
          <w:noProof/>
        </w:rPr>
        <w:fldChar w:fldCharType="end"/>
      </w:r>
    </w:p>
    <w:p w14:paraId="6B9B697C" w14:textId="05EE3B08" w:rsidR="00910500" w:rsidRDefault="00910500">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_Toc122025982 \h </w:instrText>
      </w:r>
      <w:r>
        <w:rPr>
          <w:noProof/>
        </w:rPr>
      </w:r>
      <w:r>
        <w:rPr>
          <w:noProof/>
        </w:rPr>
        <w:fldChar w:fldCharType="separate"/>
      </w:r>
      <w:r>
        <w:rPr>
          <w:noProof/>
        </w:rPr>
        <w:t>295</w:t>
      </w:r>
      <w:r>
        <w:rPr>
          <w:noProof/>
        </w:rPr>
        <w:fldChar w:fldCharType="end"/>
      </w:r>
    </w:p>
    <w:p w14:paraId="442A989B" w14:textId="7F286413" w:rsidR="00910500" w:rsidRDefault="00910500">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_Toc122025983 \h </w:instrText>
      </w:r>
      <w:r>
        <w:rPr>
          <w:noProof/>
        </w:rPr>
      </w:r>
      <w:r>
        <w:rPr>
          <w:noProof/>
        </w:rPr>
        <w:fldChar w:fldCharType="separate"/>
      </w:r>
      <w:r>
        <w:rPr>
          <w:noProof/>
        </w:rPr>
        <w:t>295</w:t>
      </w:r>
      <w:r>
        <w:rPr>
          <w:noProof/>
        </w:rPr>
        <w:fldChar w:fldCharType="end"/>
      </w:r>
    </w:p>
    <w:p w14:paraId="312D5524" w14:textId="0DF67938" w:rsidR="00910500" w:rsidRDefault="00910500">
      <w:pPr>
        <w:pStyle w:val="TOC3"/>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_Toc122025984 \h </w:instrText>
      </w:r>
      <w:r>
        <w:rPr>
          <w:noProof/>
        </w:rPr>
      </w:r>
      <w:r>
        <w:rPr>
          <w:noProof/>
        </w:rPr>
        <w:fldChar w:fldCharType="separate"/>
      </w:r>
      <w:r>
        <w:rPr>
          <w:noProof/>
        </w:rPr>
        <w:t>295</w:t>
      </w:r>
      <w:r>
        <w:rPr>
          <w:noProof/>
        </w:rPr>
        <w:fldChar w:fldCharType="end"/>
      </w:r>
    </w:p>
    <w:p w14:paraId="33280FF5" w14:textId="4E65A321" w:rsidR="00910500" w:rsidRDefault="00910500">
      <w:pPr>
        <w:pStyle w:val="TOC3"/>
        <w:rPr>
          <w:rFonts w:asciiTheme="minorHAnsi" w:eastAsiaTheme="minorEastAsia" w:hAnsiTheme="minorHAnsi" w:cstheme="minorBidi"/>
          <w:noProof/>
          <w:sz w:val="22"/>
          <w:szCs w:val="22"/>
          <w:lang w:eastAsia="en-GB"/>
        </w:rPr>
      </w:pPr>
      <w:r w:rsidRPr="00EF397D">
        <w:rPr>
          <w:noProof/>
          <w:lang w:val="en-US"/>
        </w:rPr>
        <w:t>6.4.9</w:t>
      </w:r>
      <w:r>
        <w:rPr>
          <w:rFonts w:asciiTheme="minorHAnsi" w:eastAsiaTheme="minorEastAsia" w:hAnsiTheme="minorHAnsi" w:cstheme="minorBidi"/>
          <w:noProof/>
          <w:sz w:val="22"/>
          <w:szCs w:val="22"/>
          <w:lang w:eastAsia="en-GB"/>
        </w:rPr>
        <w:tab/>
      </w:r>
      <w:r w:rsidRPr="00EF397D">
        <w:rPr>
          <w:noProof/>
          <w:lang w:val="en-US"/>
        </w:rPr>
        <w:t>Security</w:t>
      </w:r>
      <w:r>
        <w:rPr>
          <w:noProof/>
        </w:rPr>
        <w:tab/>
      </w:r>
      <w:r>
        <w:rPr>
          <w:noProof/>
        </w:rPr>
        <w:fldChar w:fldCharType="begin" w:fldLock="1"/>
      </w:r>
      <w:r>
        <w:rPr>
          <w:noProof/>
        </w:rPr>
        <w:instrText xml:space="preserve"> PAGEREF _Toc122025985 \h </w:instrText>
      </w:r>
      <w:r>
        <w:rPr>
          <w:noProof/>
        </w:rPr>
      </w:r>
      <w:r>
        <w:rPr>
          <w:noProof/>
        </w:rPr>
        <w:fldChar w:fldCharType="separate"/>
      </w:r>
      <w:r>
        <w:rPr>
          <w:noProof/>
        </w:rPr>
        <w:t>296</w:t>
      </w:r>
      <w:r>
        <w:rPr>
          <w:noProof/>
        </w:rPr>
        <w:fldChar w:fldCharType="end"/>
      </w:r>
    </w:p>
    <w:p w14:paraId="22F90797" w14:textId="02F3DD27" w:rsidR="00910500" w:rsidRDefault="00910500">
      <w:pPr>
        <w:pStyle w:val="TOC3"/>
        <w:rPr>
          <w:rFonts w:asciiTheme="minorHAnsi" w:eastAsiaTheme="minorEastAsia" w:hAnsiTheme="minorHAnsi" w:cstheme="minorBidi"/>
          <w:noProof/>
          <w:sz w:val="22"/>
          <w:szCs w:val="22"/>
          <w:lang w:eastAsia="en-GB"/>
        </w:rPr>
      </w:pPr>
      <w:r>
        <w:rPr>
          <w:noProof/>
        </w:rPr>
        <w:t>6.4.10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_Toc122025986 \h </w:instrText>
      </w:r>
      <w:r>
        <w:rPr>
          <w:noProof/>
        </w:rPr>
      </w:r>
      <w:r>
        <w:rPr>
          <w:noProof/>
        </w:rPr>
        <w:fldChar w:fldCharType="separate"/>
      </w:r>
      <w:r>
        <w:rPr>
          <w:noProof/>
        </w:rPr>
        <w:t>296</w:t>
      </w:r>
      <w:r>
        <w:rPr>
          <w:noProof/>
        </w:rPr>
        <w:fldChar w:fldCharType="end"/>
      </w:r>
    </w:p>
    <w:p w14:paraId="46A500AD" w14:textId="2EDDC086" w:rsidR="00910500" w:rsidRDefault="00910500">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Namf_MBSBroadcast Service API</w:t>
      </w:r>
      <w:r>
        <w:rPr>
          <w:noProof/>
        </w:rPr>
        <w:tab/>
      </w:r>
      <w:r>
        <w:rPr>
          <w:noProof/>
        </w:rPr>
        <w:fldChar w:fldCharType="begin" w:fldLock="1"/>
      </w:r>
      <w:r>
        <w:rPr>
          <w:noProof/>
        </w:rPr>
        <w:instrText xml:space="preserve"> PAGEREF _Toc122025987 \h </w:instrText>
      </w:r>
      <w:r>
        <w:rPr>
          <w:noProof/>
        </w:rPr>
      </w:r>
      <w:r>
        <w:rPr>
          <w:noProof/>
        </w:rPr>
        <w:fldChar w:fldCharType="separate"/>
      </w:r>
      <w:r>
        <w:rPr>
          <w:noProof/>
        </w:rPr>
        <w:t>296</w:t>
      </w:r>
      <w:r>
        <w:rPr>
          <w:noProof/>
        </w:rPr>
        <w:fldChar w:fldCharType="end"/>
      </w:r>
    </w:p>
    <w:p w14:paraId="4317B800" w14:textId="303E1CBD" w:rsidR="00910500" w:rsidRDefault="00910500">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_Toc122025988 \h </w:instrText>
      </w:r>
      <w:r>
        <w:rPr>
          <w:noProof/>
        </w:rPr>
      </w:r>
      <w:r>
        <w:rPr>
          <w:noProof/>
        </w:rPr>
        <w:fldChar w:fldCharType="separate"/>
      </w:r>
      <w:r>
        <w:rPr>
          <w:noProof/>
        </w:rPr>
        <w:t>296</w:t>
      </w:r>
      <w:r>
        <w:rPr>
          <w:noProof/>
        </w:rPr>
        <w:fldChar w:fldCharType="end"/>
      </w:r>
    </w:p>
    <w:p w14:paraId="7FFAB8F4" w14:textId="6B772681" w:rsidR="00910500" w:rsidRDefault="00910500">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_Toc122025989 \h </w:instrText>
      </w:r>
      <w:r>
        <w:rPr>
          <w:noProof/>
        </w:rPr>
      </w:r>
      <w:r>
        <w:rPr>
          <w:noProof/>
        </w:rPr>
        <w:fldChar w:fldCharType="separate"/>
      </w:r>
      <w:r>
        <w:rPr>
          <w:noProof/>
        </w:rPr>
        <w:t>297</w:t>
      </w:r>
      <w:r>
        <w:rPr>
          <w:noProof/>
        </w:rPr>
        <w:fldChar w:fldCharType="end"/>
      </w:r>
    </w:p>
    <w:p w14:paraId="50966A7E" w14:textId="391406C0" w:rsidR="00910500" w:rsidRDefault="00910500">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_Toc122025990 \h </w:instrText>
      </w:r>
      <w:r>
        <w:rPr>
          <w:noProof/>
        </w:rPr>
      </w:r>
      <w:r>
        <w:rPr>
          <w:noProof/>
        </w:rPr>
        <w:fldChar w:fldCharType="separate"/>
      </w:r>
      <w:r>
        <w:rPr>
          <w:noProof/>
        </w:rPr>
        <w:t>297</w:t>
      </w:r>
      <w:r>
        <w:rPr>
          <w:noProof/>
        </w:rPr>
        <w:fldChar w:fldCharType="end"/>
      </w:r>
    </w:p>
    <w:p w14:paraId="3580355F" w14:textId="3B0F2DAD" w:rsidR="00910500" w:rsidRDefault="00910500">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_Toc122025991 \h </w:instrText>
      </w:r>
      <w:r>
        <w:rPr>
          <w:noProof/>
        </w:rPr>
      </w:r>
      <w:r>
        <w:rPr>
          <w:noProof/>
        </w:rPr>
        <w:fldChar w:fldCharType="separate"/>
      </w:r>
      <w:r>
        <w:rPr>
          <w:noProof/>
        </w:rPr>
        <w:t>297</w:t>
      </w:r>
      <w:r>
        <w:rPr>
          <w:noProof/>
        </w:rPr>
        <w:fldChar w:fldCharType="end"/>
      </w:r>
    </w:p>
    <w:p w14:paraId="128C4FF0" w14:textId="79AF7440" w:rsidR="00910500" w:rsidRDefault="00910500">
      <w:pPr>
        <w:pStyle w:val="TOC5"/>
        <w:rPr>
          <w:rFonts w:asciiTheme="minorHAnsi" w:eastAsiaTheme="minorEastAsia" w:hAnsiTheme="minorHAnsi" w:cstheme="minorBidi"/>
          <w:noProof/>
          <w:sz w:val="22"/>
          <w:szCs w:val="22"/>
          <w:lang w:eastAsia="en-GB"/>
        </w:rPr>
      </w:pPr>
      <w:r>
        <w:rPr>
          <w:noProof/>
        </w:rPr>
        <w:t>6.5.2.2.1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_Toc122025992 \h </w:instrText>
      </w:r>
      <w:r>
        <w:rPr>
          <w:noProof/>
        </w:rPr>
      </w:r>
      <w:r>
        <w:rPr>
          <w:noProof/>
        </w:rPr>
        <w:fldChar w:fldCharType="separate"/>
      </w:r>
      <w:r>
        <w:rPr>
          <w:noProof/>
        </w:rPr>
        <w:t>297</w:t>
      </w:r>
      <w:r>
        <w:rPr>
          <w:noProof/>
        </w:rPr>
        <w:fldChar w:fldCharType="end"/>
      </w:r>
    </w:p>
    <w:p w14:paraId="2BE3562C" w14:textId="13A0E8C9" w:rsidR="00910500" w:rsidRDefault="00910500">
      <w:pPr>
        <w:pStyle w:val="TOC5"/>
        <w:rPr>
          <w:rFonts w:asciiTheme="minorHAnsi" w:eastAsiaTheme="minorEastAsia" w:hAnsiTheme="minorHAnsi" w:cstheme="minorBidi"/>
          <w:noProof/>
          <w:sz w:val="22"/>
          <w:szCs w:val="22"/>
          <w:lang w:eastAsia="en-GB"/>
        </w:rPr>
      </w:pPr>
      <w:r>
        <w:rPr>
          <w:noProof/>
        </w:rPr>
        <w:t>6.5.2.2.2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_Toc122025993 \h </w:instrText>
      </w:r>
      <w:r>
        <w:rPr>
          <w:noProof/>
        </w:rPr>
      </w:r>
      <w:r>
        <w:rPr>
          <w:noProof/>
        </w:rPr>
        <w:fldChar w:fldCharType="separate"/>
      </w:r>
      <w:r>
        <w:rPr>
          <w:noProof/>
        </w:rPr>
        <w:t>297</w:t>
      </w:r>
      <w:r>
        <w:rPr>
          <w:noProof/>
        </w:rPr>
        <w:fldChar w:fldCharType="end"/>
      </w:r>
    </w:p>
    <w:p w14:paraId="4B6DA15D" w14:textId="2AE6EA67" w:rsidR="00910500" w:rsidRDefault="00910500">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_Toc122025994 \h </w:instrText>
      </w:r>
      <w:r>
        <w:rPr>
          <w:noProof/>
        </w:rPr>
      </w:r>
      <w:r>
        <w:rPr>
          <w:noProof/>
        </w:rPr>
        <w:fldChar w:fldCharType="separate"/>
      </w:r>
      <w:r>
        <w:rPr>
          <w:noProof/>
        </w:rPr>
        <w:t>298</w:t>
      </w:r>
      <w:r>
        <w:rPr>
          <w:noProof/>
        </w:rPr>
        <w:fldChar w:fldCharType="end"/>
      </w:r>
    </w:p>
    <w:p w14:paraId="47D43C49" w14:textId="058B40C6" w:rsidR="00910500" w:rsidRDefault="00910500">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_Toc122025995 \h </w:instrText>
      </w:r>
      <w:r>
        <w:rPr>
          <w:noProof/>
        </w:rPr>
      </w:r>
      <w:r>
        <w:rPr>
          <w:noProof/>
        </w:rPr>
        <w:fldChar w:fldCharType="separate"/>
      </w:r>
      <w:r>
        <w:rPr>
          <w:noProof/>
        </w:rPr>
        <w:t>298</w:t>
      </w:r>
      <w:r>
        <w:rPr>
          <w:noProof/>
        </w:rPr>
        <w:fldChar w:fldCharType="end"/>
      </w:r>
    </w:p>
    <w:p w14:paraId="34198BA5" w14:textId="1F616765" w:rsidR="00910500" w:rsidRDefault="00910500">
      <w:pPr>
        <w:pStyle w:val="TOC4"/>
        <w:rPr>
          <w:rFonts w:asciiTheme="minorHAnsi" w:eastAsiaTheme="minorEastAsia" w:hAnsiTheme="minorHAnsi" w:cstheme="minorBidi"/>
          <w:noProof/>
          <w:sz w:val="22"/>
          <w:szCs w:val="22"/>
          <w:lang w:eastAsia="en-GB"/>
        </w:rPr>
      </w:pPr>
      <w:r>
        <w:rPr>
          <w:noProof/>
        </w:rPr>
        <w:t>6.5.2.4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_Toc122025996 \h </w:instrText>
      </w:r>
      <w:r>
        <w:rPr>
          <w:noProof/>
        </w:rPr>
      </w:r>
      <w:r>
        <w:rPr>
          <w:noProof/>
        </w:rPr>
        <w:fldChar w:fldCharType="separate"/>
      </w:r>
      <w:r>
        <w:rPr>
          <w:noProof/>
        </w:rPr>
        <w:t>298</w:t>
      </w:r>
      <w:r>
        <w:rPr>
          <w:noProof/>
        </w:rPr>
        <w:fldChar w:fldCharType="end"/>
      </w:r>
    </w:p>
    <w:p w14:paraId="530F0B96" w14:textId="3546EB0D" w:rsidR="00910500" w:rsidRDefault="00910500">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_Toc122025997 \h </w:instrText>
      </w:r>
      <w:r>
        <w:rPr>
          <w:noProof/>
        </w:rPr>
      </w:r>
      <w:r>
        <w:rPr>
          <w:noProof/>
        </w:rPr>
        <w:fldChar w:fldCharType="separate"/>
      </w:r>
      <w:r>
        <w:rPr>
          <w:noProof/>
        </w:rPr>
        <w:t>299</w:t>
      </w:r>
      <w:r>
        <w:rPr>
          <w:noProof/>
        </w:rPr>
        <w:fldChar w:fldCharType="end"/>
      </w:r>
    </w:p>
    <w:p w14:paraId="033C60BF" w14:textId="2F7D72D6" w:rsidR="00910500" w:rsidRDefault="00910500">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_Toc122025998 \h </w:instrText>
      </w:r>
      <w:r>
        <w:rPr>
          <w:noProof/>
        </w:rPr>
      </w:r>
      <w:r>
        <w:rPr>
          <w:noProof/>
        </w:rPr>
        <w:fldChar w:fldCharType="separate"/>
      </w:r>
      <w:r>
        <w:rPr>
          <w:noProof/>
        </w:rPr>
        <w:t>299</w:t>
      </w:r>
      <w:r>
        <w:rPr>
          <w:noProof/>
        </w:rPr>
        <w:fldChar w:fldCharType="end"/>
      </w:r>
    </w:p>
    <w:p w14:paraId="3E583E67" w14:textId="4C3A7B4B" w:rsidR="00910500" w:rsidRDefault="00910500">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Resource: Broadcast MBS session contexts collection</w:t>
      </w:r>
      <w:r>
        <w:rPr>
          <w:noProof/>
        </w:rPr>
        <w:tab/>
      </w:r>
      <w:r>
        <w:rPr>
          <w:noProof/>
        </w:rPr>
        <w:fldChar w:fldCharType="begin" w:fldLock="1"/>
      </w:r>
      <w:r>
        <w:rPr>
          <w:noProof/>
        </w:rPr>
        <w:instrText xml:space="preserve"> PAGEREF _Toc122025999 \h </w:instrText>
      </w:r>
      <w:r>
        <w:rPr>
          <w:noProof/>
        </w:rPr>
      </w:r>
      <w:r>
        <w:rPr>
          <w:noProof/>
        </w:rPr>
        <w:fldChar w:fldCharType="separate"/>
      </w:r>
      <w:r>
        <w:rPr>
          <w:noProof/>
        </w:rPr>
        <w:t>299</w:t>
      </w:r>
      <w:r>
        <w:rPr>
          <w:noProof/>
        </w:rPr>
        <w:fldChar w:fldCharType="end"/>
      </w:r>
    </w:p>
    <w:p w14:paraId="5A5EC60B" w14:textId="68D31DCE" w:rsidR="00910500" w:rsidRDefault="00910500">
      <w:pPr>
        <w:pStyle w:val="TOC5"/>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_Toc122026000 \h </w:instrText>
      </w:r>
      <w:r>
        <w:rPr>
          <w:noProof/>
        </w:rPr>
      </w:r>
      <w:r>
        <w:rPr>
          <w:noProof/>
        </w:rPr>
        <w:fldChar w:fldCharType="separate"/>
      </w:r>
      <w:r>
        <w:rPr>
          <w:noProof/>
        </w:rPr>
        <w:t>299</w:t>
      </w:r>
      <w:r>
        <w:rPr>
          <w:noProof/>
        </w:rPr>
        <w:fldChar w:fldCharType="end"/>
      </w:r>
    </w:p>
    <w:p w14:paraId="00E06F90" w14:textId="44676365" w:rsidR="00910500" w:rsidRDefault="00910500">
      <w:pPr>
        <w:pStyle w:val="TOC5"/>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_Toc122026001 \h </w:instrText>
      </w:r>
      <w:r>
        <w:rPr>
          <w:noProof/>
        </w:rPr>
      </w:r>
      <w:r>
        <w:rPr>
          <w:noProof/>
        </w:rPr>
        <w:fldChar w:fldCharType="separate"/>
      </w:r>
      <w:r>
        <w:rPr>
          <w:noProof/>
        </w:rPr>
        <w:t>299</w:t>
      </w:r>
      <w:r>
        <w:rPr>
          <w:noProof/>
        </w:rPr>
        <w:fldChar w:fldCharType="end"/>
      </w:r>
    </w:p>
    <w:p w14:paraId="3D249971" w14:textId="7460ACF7" w:rsidR="00910500" w:rsidRDefault="00910500">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_Toc122026002 \h </w:instrText>
      </w:r>
      <w:r>
        <w:rPr>
          <w:noProof/>
        </w:rPr>
      </w:r>
      <w:r>
        <w:rPr>
          <w:noProof/>
        </w:rPr>
        <w:fldChar w:fldCharType="separate"/>
      </w:r>
      <w:r>
        <w:rPr>
          <w:noProof/>
        </w:rPr>
        <w:t>300</w:t>
      </w:r>
      <w:r>
        <w:rPr>
          <w:noProof/>
        </w:rPr>
        <w:fldChar w:fldCharType="end"/>
      </w:r>
    </w:p>
    <w:p w14:paraId="401F4B62" w14:textId="05EC3938" w:rsidR="00910500" w:rsidRDefault="00910500">
      <w:pPr>
        <w:pStyle w:val="TOC6"/>
        <w:rPr>
          <w:rFonts w:asciiTheme="minorHAnsi" w:eastAsiaTheme="minorEastAsia" w:hAnsiTheme="minorHAnsi" w:cstheme="minorBidi"/>
          <w:noProof/>
          <w:sz w:val="22"/>
          <w:szCs w:val="22"/>
          <w:lang w:eastAsia="en-GB"/>
        </w:rPr>
      </w:pPr>
      <w:r>
        <w:rPr>
          <w:noProof/>
        </w:rPr>
        <w:t>6.5.3.2.3.1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_Toc122026003 \h </w:instrText>
      </w:r>
      <w:r>
        <w:rPr>
          <w:noProof/>
        </w:rPr>
      </w:r>
      <w:r>
        <w:rPr>
          <w:noProof/>
        </w:rPr>
        <w:fldChar w:fldCharType="separate"/>
      </w:r>
      <w:r>
        <w:rPr>
          <w:noProof/>
        </w:rPr>
        <w:t>300</w:t>
      </w:r>
      <w:r>
        <w:rPr>
          <w:noProof/>
        </w:rPr>
        <w:fldChar w:fldCharType="end"/>
      </w:r>
    </w:p>
    <w:p w14:paraId="0B9BD0E9" w14:textId="6E314BDF" w:rsidR="00910500" w:rsidRDefault="00910500">
      <w:pPr>
        <w:pStyle w:val="TOC5"/>
        <w:rPr>
          <w:rFonts w:asciiTheme="minorHAnsi" w:eastAsiaTheme="minorEastAsia" w:hAnsiTheme="minorHAnsi" w:cstheme="minorBidi"/>
          <w:noProof/>
          <w:sz w:val="22"/>
          <w:szCs w:val="22"/>
          <w:lang w:eastAsia="en-GB"/>
        </w:rPr>
      </w:pPr>
      <w:r>
        <w:rPr>
          <w:noProof/>
        </w:rPr>
        <w:t>6.5.3.2.4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_Toc122026004 \h </w:instrText>
      </w:r>
      <w:r>
        <w:rPr>
          <w:noProof/>
        </w:rPr>
      </w:r>
      <w:r>
        <w:rPr>
          <w:noProof/>
        </w:rPr>
        <w:fldChar w:fldCharType="separate"/>
      </w:r>
      <w:r>
        <w:rPr>
          <w:noProof/>
        </w:rPr>
        <w:t>301</w:t>
      </w:r>
      <w:r>
        <w:rPr>
          <w:noProof/>
        </w:rPr>
        <w:fldChar w:fldCharType="end"/>
      </w:r>
    </w:p>
    <w:p w14:paraId="73AA3A1B" w14:textId="05FEB4B6" w:rsidR="00910500" w:rsidRDefault="00910500">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Resource: Individual broadcast MBS session context</w:t>
      </w:r>
      <w:r>
        <w:rPr>
          <w:noProof/>
        </w:rPr>
        <w:tab/>
      </w:r>
      <w:r>
        <w:rPr>
          <w:noProof/>
        </w:rPr>
        <w:fldChar w:fldCharType="begin" w:fldLock="1"/>
      </w:r>
      <w:r>
        <w:rPr>
          <w:noProof/>
        </w:rPr>
        <w:instrText xml:space="preserve"> PAGEREF _Toc122026005 \h </w:instrText>
      </w:r>
      <w:r>
        <w:rPr>
          <w:noProof/>
        </w:rPr>
      </w:r>
      <w:r>
        <w:rPr>
          <w:noProof/>
        </w:rPr>
        <w:fldChar w:fldCharType="separate"/>
      </w:r>
      <w:r>
        <w:rPr>
          <w:noProof/>
        </w:rPr>
        <w:t>301</w:t>
      </w:r>
      <w:r>
        <w:rPr>
          <w:noProof/>
        </w:rPr>
        <w:fldChar w:fldCharType="end"/>
      </w:r>
    </w:p>
    <w:p w14:paraId="6484183D" w14:textId="5220E9E5" w:rsidR="00910500" w:rsidRDefault="00910500">
      <w:pPr>
        <w:pStyle w:val="TOC5"/>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_Toc122026006 \h </w:instrText>
      </w:r>
      <w:r>
        <w:rPr>
          <w:noProof/>
        </w:rPr>
      </w:r>
      <w:r>
        <w:rPr>
          <w:noProof/>
        </w:rPr>
        <w:fldChar w:fldCharType="separate"/>
      </w:r>
      <w:r>
        <w:rPr>
          <w:noProof/>
        </w:rPr>
        <w:t>301</w:t>
      </w:r>
      <w:r>
        <w:rPr>
          <w:noProof/>
        </w:rPr>
        <w:fldChar w:fldCharType="end"/>
      </w:r>
    </w:p>
    <w:p w14:paraId="3AA2D4DF" w14:textId="4BFE317B" w:rsidR="00910500" w:rsidRDefault="00910500">
      <w:pPr>
        <w:pStyle w:val="TOC5"/>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_Toc122026007 \h </w:instrText>
      </w:r>
      <w:r>
        <w:rPr>
          <w:noProof/>
        </w:rPr>
      </w:r>
      <w:r>
        <w:rPr>
          <w:noProof/>
        </w:rPr>
        <w:fldChar w:fldCharType="separate"/>
      </w:r>
      <w:r>
        <w:rPr>
          <w:noProof/>
        </w:rPr>
        <w:t>301</w:t>
      </w:r>
      <w:r>
        <w:rPr>
          <w:noProof/>
        </w:rPr>
        <w:fldChar w:fldCharType="end"/>
      </w:r>
    </w:p>
    <w:p w14:paraId="13CD3A65" w14:textId="5D9FEBAB" w:rsidR="00910500" w:rsidRDefault="00910500">
      <w:pPr>
        <w:pStyle w:val="TOC5"/>
        <w:rPr>
          <w:rFonts w:asciiTheme="minorHAnsi" w:eastAsiaTheme="minorEastAsia" w:hAnsiTheme="minorHAnsi" w:cstheme="minorBidi"/>
          <w:noProof/>
          <w:sz w:val="22"/>
          <w:szCs w:val="22"/>
          <w:lang w:eastAsia="en-GB"/>
        </w:rPr>
      </w:pPr>
      <w:r>
        <w:rPr>
          <w:noProof/>
        </w:rPr>
        <w:t>6.5.3.3.3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_Toc122026008 \h </w:instrText>
      </w:r>
      <w:r>
        <w:rPr>
          <w:noProof/>
        </w:rPr>
      </w:r>
      <w:r>
        <w:rPr>
          <w:noProof/>
        </w:rPr>
        <w:fldChar w:fldCharType="separate"/>
      </w:r>
      <w:r>
        <w:rPr>
          <w:noProof/>
        </w:rPr>
        <w:t>301</w:t>
      </w:r>
      <w:r>
        <w:rPr>
          <w:noProof/>
        </w:rPr>
        <w:fldChar w:fldCharType="end"/>
      </w:r>
    </w:p>
    <w:p w14:paraId="4345DDD4" w14:textId="698C8D47" w:rsidR="00910500" w:rsidRDefault="00910500">
      <w:pPr>
        <w:pStyle w:val="TOC6"/>
        <w:rPr>
          <w:rFonts w:asciiTheme="minorHAnsi" w:eastAsiaTheme="minorEastAsia" w:hAnsiTheme="minorHAnsi" w:cstheme="minorBidi"/>
          <w:noProof/>
          <w:sz w:val="22"/>
          <w:szCs w:val="22"/>
          <w:lang w:eastAsia="en-GB"/>
        </w:rPr>
      </w:pPr>
      <w:r>
        <w:rPr>
          <w:noProof/>
        </w:rPr>
        <w:t>6.5.3.3.3.1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_Toc122026009 \h </w:instrText>
      </w:r>
      <w:r>
        <w:rPr>
          <w:noProof/>
        </w:rPr>
      </w:r>
      <w:r>
        <w:rPr>
          <w:noProof/>
        </w:rPr>
        <w:fldChar w:fldCharType="separate"/>
      </w:r>
      <w:r>
        <w:rPr>
          <w:noProof/>
        </w:rPr>
        <w:t>301</w:t>
      </w:r>
      <w:r>
        <w:rPr>
          <w:noProof/>
        </w:rPr>
        <w:fldChar w:fldCharType="end"/>
      </w:r>
    </w:p>
    <w:p w14:paraId="6A5BDD23" w14:textId="1A63D54A" w:rsidR="00910500" w:rsidRDefault="00910500">
      <w:pPr>
        <w:pStyle w:val="TOC5"/>
        <w:rPr>
          <w:rFonts w:asciiTheme="minorHAnsi" w:eastAsiaTheme="minorEastAsia" w:hAnsiTheme="minorHAnsi" w:cstheme="minorBidi"/>
          <w:noProof/>
          <w:sz w:val="22"/>
          <w:szCs w:val="22"/>
          <w:lang w:eastAsia="en-GB"/>
        </w:rPr>
      </w:pPr>
      <w:r>
        <w:rPr>
          <w:noProof/>
        </w:rPr>
        <w:t>6.5.3.3.4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_Toc122026010 \h </w:instrText>
      </w:r>
      <w:r>
        <w:rPr>
          <w:noProof/>
        </w:rPr>
      </w:r>
      <w:r>
        <w:rPr>
          <w:noProof/>
        </w:rPr>
        <w:fldChar w:fldCharType="separate"/>
      </w:r>
      <w:r>
        <w:rPr>
          <w:noProof/>
        </w:rPr>
        <w:t>302</w:t>
      </w:r>
      <w:r>
        <w:rPr>
          <w:noProof/>
        </w:rPr>
        <w:fldChar w:fldCharType="end"/>
      </w:r>
    </w:p>
    <w:p w14:paraId="613F80B9" w14:textId="77C37D15" w:rsidR="00910500" w:rsidRDefault="00910500">
      <w:pPr>
        <w:pStyle w:val="TOC6"/>
        <w:rPr>
          <w:rFonts w:asciiTheme="minorHAnsi" w:eastAsiaTheme="minorEastAsia" w:hAnsiTheme="minorHAnsi" w:cstheme="minorBidi"/>
          <w:noProof/>
          <w:sz w:val="22"/>
          <w:szCs w:val="22"/>
          <w:lang w:eastAsia="en-GB"/>
        </w:rPr>
      </w:pPr>
      <w:r>
        <w:rPr>
          <w:noProof/>
        </w:rPr>
        <w:t>6.5.3.2.4.2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_Toc122026011 \h </w:instrText>
      </w:r>
      <w:r>
        <w:rPr>
          <w:noProof/>
        </w:rPr>
      </w:r>
      <w:r>
        <w:rPr>
          <w:noProof/>
        </w:rPr>
        <w:fldChar w:fldCharType="separate"/>
      </w:r>
      <w:r>
        <w:rPr>
          <w:noProof/>
        </w:rPr>
        <w:t>302</w:t>
      </w:r>
      <w:r>
        <w:rPr>
          <w:noProof/>
        </w:rPr>
        <w:fldChar w:fldCharType="end"/>
      </w:r>
    </w:p>
    <w:p w14:paraId="5C3A2075" w14:textId="1F4AFF34" w:rsidR="00910500" w:rsidRDefault="00910500">
      <w:pPr>
        <w:pStyle w:val="TOC7"/>
        <w:rPr>
          <w:rFonts w:asciiTheme="minorHAnsi" w:eastAsiaTheme="minorEastAsia" w:hAnsiTheme="minorHAnsi" w:cstheme="minorBidi"/>
          <w:noProof/>
          <w:sz w:val="22"/>
          <w:szCs w:val="22"/>
          <w:lang w:eastAsia="en-GB"/>
        </w:rPr>
      </w:pPr>
      <w:r>
        <w:rPr>
          <w:noProof/>
        </w:rPr>
        <w:t>6.5.3.2.4.2.1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_Toc122026012 \h </w:instrText>
      </w:r>
      <w:r>
        <w:rPr>
          <w:noProof/>
        </w:rPr>
      </w:r>
      <w:r>
        <w:rPr>
          <w:noProof/>
        </w:rPr>
        <w:fldChar w:fldCharType="separate"/>
      </w:r>
      <w:r>
        <w:rPr>
          <w:noProof/>
        </w:rPr>
        <w:t>302</w:t>
      </w:r>
      <w:r>
        <w:rPr>
          <w:noProof/>
        </w:rPr>
        <w:fldChar w:fldCharType="end"/>
      </w:r>
    </w:p>
    <w:p w14:paraId="3CFC0DE2" w14:textId="0158EDC2" w:rsidR="00910500" w:rsidRDefault="00910500">
      <w:pPr>
        <w:pStyle w:val="TOC7"/>
        <w:rPr>
          <w:rFonts w:asciiTheme="minorHAnsi" w:eastAsiaTheme="minorEastAsia" w:hAnsiTheme="minorHAnsi" w:cstheme="minorBidi"/>
          <w:noProof/>
          <w:sz w:val="22"/>
          <w:szCs w:val="22"/>
          <w:lang w:eastAsia="en-GB"/>
        </w:rPr>
      </w:pPr>
      <w:r>
        <w:rPr>
          <w:noProof/>
        </w:rPr>
        <w:lastRenderedPageBreak/>
        <w:t>6.5.3.2.4.2.2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_Toc122026013 \h </w:instrText>
      </w:r>
      <w:r>
        <w:rPr>
          <w:noProof/>
        </w:rPr>
      </w:r>
      <w:r>
        <w:rPr>
          <w:noProof/>
        </w:rPr>
        <w:fldChar w:fldCharType="separate"/>
      </w:r>
      <w:r>
        <w:rPr>
          <w:noProof/>
        </w:rPr>
        <w:t>303</w:t>
      </w:r>
      <w:r>
        <w:rPr>
          <w:noProof/>
        </w:rPr>
        <w:fldChar w:fldCharType="end"/>
      </w:r>
    </w:p>
    <w:p w14:paraId="2CAD67BA" w14:textId="4B2D3D2C" w:rsidR="00910500" w:rsidRDefault="00910500">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_Toc122026014 \h </w:instrText>
      </w:r>
      <w:r>
        <w:rPr>
          <w:noProof/>
        </w:rPr>
      </w:r>
      <w:r>
        <w:rPr>
          <w:noProof/>
        </w:rPr>
        <w:fldChar w:fldCharType="separate"/>
      </w:r>
      <w:r>
        <w:rPr>
          <w:noProof/>
        </w:rPr>
        <w:t>303</w:t>
      </w:r>
      <w:r>
        <w:rPr>
          <w:noProof/>
        </w:rPr>
        <w:fldChar w:fldCharType="end"/>
      </w:r>
    </w:p>
    <w:p w14:paraId="13710F22" w14:textId="57D41C88" w:rsidR="00910500" w:rsidRDefault="00910500">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_Toc122026015 \h </w:instrText>
      </w:r>
      <w:r>
        <w:rPr>
          <w:noProof/>
        </w:rPr>
      </w:r>
      <w:r>
        <w:rPr>
          <w:noProof/>
        </w:rPr>
        <w:fldChar w:fldCharType="separate"/>
      </w:r>
      <w:r>
        <w:rPr>
          <w:noProof/>
        </w:rPr>
        <w:t>304</w:t>
      </w:r>
      <w:r>
        <w:rPr>
          <w:noProof/>
        </w:rPr>
        <w:fldChar w:fldCharType="end"/>
      </w:r>
    </w:p>
    <w:p w14:paraId="735E468B" w14:textId="17E1585D" w:rsidR="00910500" w:rsidRDefault="00910500">
      <w:pPr>
        <w:pStyle w:val="TOC4"/>
        <w:rPr>
          <w:rFonts w:asciiTheme="minorHAnsi" w:eastAsiaTheme="minorEastAsia" w:hAnsiTheme="minorHAnsi" w:cstheme="minorBidi"/>
          <w:noProof/>
          <w:sz w:val="22"/>
          <w:szCs w:val="22"/>
          <w:lang w:eastAsia="en-GB"/>
        </w:rPr>
      </w:pPr>
      <w:r>
        <w:rPr>
          <w:noProof/>
        </w:rPr>
        <w:t>6.5.5.1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_Toc122026016 \h </w:instrText>
      </w:r>
      <w:r>
        <w:rPr>
          <w:noProof/>
        </w:rPr>
      </w:r>
      <w:r>
        <w:rPr>
          <w:noProof/>
        </w:rPr>
        <w:fldChar w:fldCharType="separate"/>
      </w:r>
      <w:r>
        <w:rPr>
          <w:noProof/>
        </w:rPr>
        <w:t>304</w:t>
      </w:r>
      <w:r>
        <w:rPr>
          <w:noProof/>
        </w:rPr>
        <w:fldChar w:fldCharType="end"/>
      </w:r>
    </w:p>
    <w:p w14:paraId="02C52F5F" w14:textId="46C09D78" w:rsidR="00910500" w:rsidRDefault="00910500">
      <w:pPr>
        <w:pStyle w:val="TOC4"/>
        <w:rPr>
          <w:rFonts w:asciiTheme="minorHAnsi" w:eastAsiaTheme="minorEastAsia" w:hAnsiTheme="minorHAnsi" w:cstheme="minorBidi"/>
          <w:noProof/>
          <w:sz w:val="22"/>
          <w:szCs w:val="22"/>
          <w:lang w:eastAsia="en-GB"/>
        </w:rPr>
      </w:pPr>
      <w:r>
        <w:rPr>
          <w:noProof/>
        </w:rPr>
        <w:t>6.5.5.2</w:t>
      </w:r>
      <w:r>
        <w:rPr>
          <w:rFonts w:asciiTheme="minorHAnsi" w:eastAsiaTheme="minorEastAsia" w:hAnsiTheme="minorHAnsi" w:cstheme="minorBidi"/>
          <w:noProof/>
          <w:sz w:val="22"/>
          <w:szCs w:val="22"/>
          <w:lang w:eastAsia="en-GB"/>
        </w:rPr>
        <w:tab/>
      </w:r>
      <w:r>
        <w:rPr>
          <w:noProof/>
        </w:rPr>
        <w:t>Broadcast MBS Session Context Status Notification</w:t>
      </w:r>
      <w:r>
        <w:rPr>
          <w:noProof/>
        </w:rPr>
        <w:tab/>
      </w:r>
      <w:r>
        <w:rPr>
          <w:noProof/>
        </w:rPr>
        <w:fldChar w:fldCharType="begin" w:fldLock="1"/>
      </w:r>
      <w:r>
        <w:rPr>
          <w:noProof/>
        </w:rPr>
        <w:instrText xml:space="preserve"> PAGEREF _Toc122026017 \h </w:instrText>
      </w:r>
      <w:r>
        <w:rPr>
          <w:noProof/>
        </w:rPr>
      </w:r>
      <w:r>
        <w:rPr>
          <w:noProof/>
        </w:rPr>
        <w:fldChar w:fldCharType="separate"/>
      </w:r>
      <w:r>
        <w:rPr>
          <w:noProof/>
        </w:rPr>
        <w:t>304</w:t>
      </w:r>
      <w:r>
        <w:rPr>
          <w:noProof/>
        </w:rPr>
        <w:fldChar w:fldCharType="end"/>
      </w:r>
    </w:p>
    <w:p w14:paraId="61B70023" w14:textId="650FB9E9" w:rsidR="00910500" w:rsidRDefault="00910500">
      <w:pPr>
        <w:pStyle w:val="TOC5"/>
        <w:rPr>
          <w:rFonts w:asciiTheme="minorHAnsi" w:eastAsiaTheme="minorEastAsia" w:hAnsiTheme="minorHAnsi" w:cstheme="minorBidi"/>
          <w:noProof/>
          <w:sz w:val="22"/>
          <w:szCs w:val="22"/>
          <w:lang w:eastAsia="en-GB"/>
        </w:rPr>
      </w:pPr>
      <w:r>
        <w:rPr>
          <w:noProof/>
        </w:rPr>
        <w:t>6.5.5.2.1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_Toc122026018 \h </w:instrText>
      </w:r>
      <w:r>
        <w:rPr>
          <w:noProof/>
        </w:rPr>
      </w:r>
      <w:r>
        <w:rPr>
          <w:noProof/>
        </w:rPr>
        <w:fldChar w:fldCharType="separate"/>
      </w:r>
      <w:r>
        <w:rPr>
          <w:noProof/>
        </w:rPr>
        <w:t>304</w:t>
      </w:r>
      <w:r>
        <w:rPr>
          <w:noProof/>
        </w:rPr>
        <w:fldChar w:fldCharType="end"/>
      </w:r>
    </w:p>
    <w:p w14:paraId="448D3A80" w14:textId="68CDA074" w:rsidR="00910500" w:rsidRDefault="00910500">
      <w:pPr>
        <w:pStyle w:val="TOC5"/>
        <w:rPr>
          <w:rFonts w:asciiTheme="minorHAnsi" w:eastAsiaTheme="minorEastAsia" w:hAnsiTheme="minorHAnsi" w:cstheme="minorBidi"/>
          <w:noProof/>
          <w:sz w:val="22"/>
          <w:szCs w:val="22"/>
          <w:lang w:eastAsia="en-GB"/>
        </w:rPr>
      </w:pPr>
      <w:r>
        <w:rPr>
          <w:noProof/>
        </w:rPr>
        <w:t>6.5.5.2.2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_Toc122026019 \h </w:instrText>
      </w:r>
      <w:r>
        <w:rPr>
          <w:noProof/>
        </w:rPr>
      </w:r>
      <w:r>
        <w:rPr>
          <w:noProof/>
        </w:rPr>
        <w:fldChar w:fldCharType="separate"/>
      </w:r>
      <w:r>
        <w:rPr>
          <w:noProof/>
        </w:rPr>
        <w:t>304</w:t>
      </w:r>
      <w:r>
        <w:rPr>
          <w:noProof/>
        </w:rPr>
        <w:fldChar w:fldCharType="end"/>
      </w:r>
    </w:p>
    <w:p w14:paraId="790A0DAC" w14:textId="6FC53100" w:rsidR="00910500" w:rsidRDefault="00910500">
      <w:pPr>
        <w:pStyle w:val="TOC5"/>
        <w:rPr>
          <w:rFonts w:asciiTheme="minorHAnsi" w:eastAsiaTheme="minorEastAsia" w:hAnsiTheme="minorHAnsi" w:cstheme="minorBidi"/>
          <w:noProof/>
          <w:sz w:val="22"/>
          <w:szCs w:val="22"/>
          <w:lang w:eastAsia="en-GB"/>
        </w:rPr>
      </w:pPr>
      <w:r>
        <w:rPr>
          <w:noProof/>
        </w:rPr>
        <w:t>6.5.5.2.3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_Toc122026020 \h </w:instrText>
      </w:r>
      <w:r>
        <w:rPr>
          <w:noProof/>
        </w:rPr>
      </w:r>
      <w:r>
        <w:rPr>
          <w:noProof/>
        </w:rPr>
        <w:fldChar w:fldCharType="separate"/>
      </w:r>
      <w:r>
        <w:rPr>
          <w:noProof/>
        </w:rPr>
        <w:t>304</w:t>
      </w:r>
      <w:r>
        <w:rPr>
          <w:noProof/>
        </w:rPr>
        <w:fldChar w:fldCharType="end"/>
      </w:r>
    </w:p>
    <w:p w14:paraId="11BB8323" w14:textId="7001D2D1" w:rsidR="00910500" w:rsidRDefault="00910500">
      <w:pPr>
        <w:pStyle w:val="TOC6"/>
        <w:rPr>
          <w:rFonts w:asciiTheme="minorHAnsi" w:eastAsiaTheme="minorEastAsia" w:hAnsiTheme="minorHAnsi" w:cstheme="minorBidi"/>
          <w:noProof/>
          <w:sz w:val="22"/>
          <w:szCs w:val="22"/>
          <w:lang w:eastAsia="en-GB"/>
        </w:rPr>
      </w:pPr>
      <w:r>
        <w:rPr>
          <w:noProof/>
        </w:rPr>
        <w:t>6.5.5.2.3.1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_Toc122026021 \h </w:instrText>
      </w:r>
      <w:r>
        <w:rPr>
          <w:noProof/>
        </w:rPr>
      </w:r>
      <w:r>
        <w:rPr>
          <w:noProof/>
        </w:rPr>
        <w:fldChar w:fldCharType="separate"/>
      </w:r>
      <w:r>
        <w:rPr>
          <w:noProof/>
        </w:rPr>
        <w:t>304</w:t>
      </w:r>
      <w:r>
        <w:rPr>
          <w:noProof/>
        </w:rPr>
        <w:fldChar w:fldCharType="end"/>
      </w:r>
    </w:p>
    <w:p w14:paraId="61A28EBC" w14:textId="2B866F42" w:rsidR="00910500" w:rsidRDefault="00910500">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_Toc122026022 \h </w:instrText>
      </w:r>
      <w:r>
        <w:rPr>
          <w:noProof/>
        </w:rPr>
      </w:r>
      <w:r>
        <w:rPr>
          <w:noProof/>
        </w:rPr>
        <w:fldChar w:fldCharType="separate"/>
      </w:r>
      <w:r>
        <w:rPr>
          <w:noProof/>
        </w:rPr>
        <w:t>305</w:t>
      </w:r>
      <w:r>
        <w:rPr>
          <w:noProof/>
        </w:rPr>
        <w:fldChar w:fldCharType="end"/>
      </w:r>
    </w:p>
    <w:p w14:paraId="344AA4E7" w14:textId="2BA4279F" w:rsidR="00910500" w:rsidRDefault="00910500">
      <w:pPr>
        <w:pStyle w:val="TOC4"/>
        <w:rPr>
          <w:rFonts w:asciiTheme="minorHAnsi" w:eastAsiaTheme="minorEastAsia" w:hAnsiTheme="minorHAnsi" w:cstheme="minorBidi"/>
          <w:noProof/>
          <w:sz w:val="22"/>
          <w:szCs w:val="22"/>
          <w:lang w:eastAsia="en-GB"/>
        </w:rPr>
      </w:pPr>
      <w:r>
        <w:rPr>
          <w:noProof/>
        </w:rPr>
        <w:t>6.5.6.1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_Toc122026023 \h </w:instrText>
      </w:r>
      <w:r>
        <w:rPr>
          <w:noProof/>
        </w:rPr>
      </w:r>
      <w:r>
        <w:rPr>
          <w:noProof/>
        </w:rPr>
        <w:fldChar w:fldCharType="separate"/>
      </w:r>
      <w:r>
        <w:rPr>
          <w:noProof/>
        </w:rPr>
        <w:t>305</w:t>
      </w:r>
      <w:r>
        <w:rPr>
          <w:noProof/>
        </w:rPr>
        <w:fldChar w:fldCharType="end"/>
      </w:r>
    </w:p>
    <w:p w14:paraId="2EA50D42" w14:textId="60164304" w:rsidR="00910500" w:rsidRDefault="00910500">
      <w:pPr>
        <w:pStyle w:val="TOC4"/>
        <w:rPr>
          <w:rFonts w:asciiTheme="minorHAnsi" w:eastAsiaTheme="minorEastAsia" w:hAnsiTheme="minorHAnsi" w:cstheme="minorBidi"/>
          <w:noProof/>
          <w:sz w:val="22"/>
          <w:szCs w:val="22"/>
          <w:lang w:eastAsia="en-GB"/>
        </w:rPr>
      </w:pPr>
      <w:r w:rsidRPr="00EF397D">
        <w:rPr>
          <w:noProof/>
          <w:lang w:val="en-US"/>
        </w:rPr>
        <w:t>6.5.6.2</w:t>
      </w:r>
      <w:r>
        <w:rPr>
          <w:rFonts w:asciiTheme="minorHAnsi" w:eastAsiaTheme="minorEastAsia" w:hAnsiTheme="minorHAnsi" w:cstheme="minorBidi"/>
          <w:noProof/>
          <w:sz w:val="22"/>
          <w:szCs w:val="22"/>
          <w:lang w:eastAsia="en-GB"/>
        </w:rPr>
        <w:tab/>
      </w:r>
      <w:r w:rsidRPr="00EF397D">
        <w:rPr>
          <w:noProof/>
          <w:lang w:val="en-US"/>
        </w:rPr>
        <w:t>Structured data types</w:t>
      </w:r>
      <w:r>
        <w:rPr>
          <w:noProof/>
        </w:rPr>
        <w:tab/>
      </w:r>
      <w:r>
        <w:rPr>
          <w:noProof/>
        </w:rPr>
        <w:fldChar w:fldCharType="begin" w:fldLock="1"/>
      </w:r>
      <w:r>
        <w:rPr>
          <w:noProof/>
        </w:rPr>
        <w:instrText xml:space="preserve"> PAGEREF _Toc122026024 \h </w:instrText>
      </w:r>
      <w:r>
        <w:rPr>
          <w:noProof/>
        </w:rPr>
      </w:r>
      <w:r>
        <w:rPr>
          <w:noProof/>
        </w:rPr>
        <w:fldChar w:fldCharType="separate"/>
      </w:r>
      <w:r>
        <w:rPr>
          <w:noProof/>
        </w:rPr>
        <w:t>306</w:t>
      </w:r>
      <w:r>
        <w:rPr>
          <w:noProof/>
        </w:rPr>
        <w:fldChar w:fldCharType="end"/>
      </w:r>
    </w:p>
    <w:p w14:paraId="0CFA6091" w14:textId="33DBF3E6" w:rsidR="00910500" w:rsidRDefault="00910500">
      <w:pPr>
        <w:pStyle w:val="TOC5"/>
        <w:rPr>
          <w:rFonts w:asciiTheme="minorHAnsi" w:eastAsiaTheme="minorEastAsia" w:hAnsiTheme="minorHAnsi" w:cstheme="minorBidi"/>
          <w:noProof/>
          <w:sz w:val="22"/>
          <w:szCs w:val="22"/>
          <w:lang w:eastAsia="en-GB"/>
        </w:rPr>
      </w:pPr>
      <w:r>
        <w:rPr>
          <w:noProof/>
        </w:rPr>
        <w:t>6.5.6.2.1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_Toc122026025 \h </w:instrText>
      </w:r>
      <w:r>
        <w:rPr>
          <w:noProof/>
        </w:rPr>
      </w:r>
      <w:r>
        <w:rPr>
          <w:noProof/>
        </w:rPr>
        <w:fldChar w:fldCharType="separate"/>
      </w:r>
      <w:r>
        <w:rPr>
          <w:noProof/>
        </w:rPr>
        <w:t>306</w:t>
      </w:r>
      <w:r>
        <w:rPr>
          <w:noProof/>
        </w:rPr>
        <w:fldChar w:fldCharType="end"/>
      </w:r>
    </w:p>
    <w:p w14:paraId="7C574801" w14:textId="22864FBE" w:rsidR="00910500" w:rsidRDefault="00910500">
      <w:pPr>
        <w:pStyle w:val="TOC5"/>
        <w:rPr>
          <w:rFonts w:asciiTheme="minorHAnsi" w:eastAsiaTheme="minorEastAsia" w:hAnsiTheme="minorHAnsi" w:cstheme="minorBidi"/>
          <w:noProof/>
          <w:sz w:val="22"/>
          <w:szCs w:val="22"/>
          <w:lang w:eastAsia="en-GB"/>
        </w:rPr>
      </w:pPr>
      <w:r>
        <w:rPr>
          <w:noProof/>
        </w:rPr>
        <w:t>6.5.6.2.2</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_Toc122026026 \h </w:instrText>
      </w:r>
      <w:r>
        <w:rPr>
          <w:noProof/>
        </w:rPr>
      </w:r>
      <w:r>
        <w:rPr>
          <w:noProof/>
        </w:rPr>
        <w:fldChar w:fldCharType="separate"/>
      </w:r>
      <w:r>
        <w:rPr>
          <w:noProof/>
        </w:rPr>
        <w:t>307</w:t>
      </w:r>
      <w:r>
        <w:rPr>
          <w:noProof/>
        </w:rPr>
        <w:fldChar w:fldCharType="end"/>
      </w:r>
    </w:p>
    <w:p w14:paraId="3B724A72" w14:textId="584E4038" w:rsidR="00910500" w:rsidRDefault="00910500">
      <w:pPr>
        <w:pStyle w:val="TOC5"/>
        <w:rPr>
          <w:rFonts w:asciiTheme="minorHAnsi" w:eastAsiaTheme="minorEastAsia" w:hAnsiTheme="minorHAnsi" w:cstheme="minorBidi"/>
          <w:noProof/>
          <w:sz w:val="22"/>
          <w:szCs w:val="22"/>
          <w:lang w:eastAsia="en-GB"/>
        </w:rPr>
      </w:pPr>
      <w:r>
        <w:rPr>
          <w:noProof/>
        </w:rPr>
        <w:t>6.5.6.2.3</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_Toc122026027 \h </w:instrText>
      </w:r>
      <w:r>
        <w:rPr>
          <w:noProof/>
        </w:rPr>
      </w:r>
      <w:r>
        <w:rPr>
          <w:noProof/>
        </w:rPr>
        <w:fldChar w:fldCharType="separate"/>
      </w:r>
      <w:r>
        <w:rPr>
          <w:noProof/>
        </w:rPr>
        <w:t>307</w:t>
      </w:r>
      <w:r>
        <w:rPr>
          <w:noProof/>
        </w:rPr>
        <w:fldChar w:fldCharType="end"/>
      </w:r>
    </w:p>
    <w:p w14:paraId="2A9EC976" w14:textId="47A3CCF3" w:rsidR="00910500" w:rsidRDefault="00910500">
      <w:pPr>
        <w:pStyle w:val="TOC5"/>
        <w:rPr>
          <w:rFonts w:asciiTheme="minorHAnsi" w:eastAsiaTheme="minorEastAsia" w:hAnsiTheme="minorHAnsi" w:cstheme="minorBidi"/>
          <w:noProof/>
          <w:sz w:val="22"/>
          <w:szCs w:val="22"/>
          <w:lang w:eastAsia="en-GB"/>
        </w:rPr>
      </w:pPr>
      <w:r>
        <w:rPr>
          <w:noProof/>
        </w:rPr>
        <w:t>6.5.6.2.4</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_Toc122026028 \h </w:instrText>
      </w:r>
      <w:r>
        <w:rPr>
          <w:noProof/>
        </w:rPr>
      </w:r>
      <w:r>
        <w:rPr>
          <w:noProof/>
        </w:rPr>
        <w:fldChar w:fldCharType="separate"/>
      </w:r>
      <w:r>
        <w:rPr>
          <w:noProof/>
        </w:rPr>
        <w:t>308</w:t>
      </w:r>
      <w:r>
        <w:rPr>
          <w:noProof/>
        </w:rPr>
        <w:fldChar w:fldCharType="end"/>
      </w:r>
    </w:p>
    <w:p w14:paraId="28A389BD" w14:textId="16427065" w:rsidR="00910500" w:rsidRDefault="00910500">
      <w:pPr>
        <w:pStyle w:val="TOC5"/>
        <w:rPr>
          <w:rFonts w:asciiTheme="minorHAnsi" w:eastAsiaTheme="minorEastAsia" w:hAnsiTheme="minorHAnsi" w:cstheme="minorBidi"/>
          <w:noProof/>
          <w:sz w:val="22"/>
          <w:szCs w:val="22"/>
          <w:lang w:eastAsia="en-GB"/>
        </w:rPr>
      </w:pPr>
      <w:r>
        <w:rPr>
          <w:noProof/>
        </w:rPr>
        <w:t>6.5.6.2.5</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_Toc122026029 \h </w:instrText>
      </w:r>
      <w:r>
        <w:rPr>
          <w:noProof/>
        </w:rPr>
      </w:r>
      <w:r>
        <w:rPr>
          <w:noProof/>
        </w:rPr>
        <w:fldChar w:fldCharType="separate"/>
      </w:r>
      <w:r>
        <w:rPr>
          <w:noProof/>
        </w:rPr>
        <w:t>309</w:t>
      </w:r>
      <w:r>
        <w:rPr>
          <w:noProof/>
        </w:rPr>
        <w:fldChar w:fldCharType="end"/>
      </w:r>
    </w:p>
    <w:p w14:paraId="24E7D148" w14:textId="61B6D350" w:rsidR="00910500" w:rsidRDefault="00910500">
      <w:pPr>
        <w:pStyle w:val="TOC5"/>
        <w:rPr>
          <w:rFonts w:asciiTheme="minorHAnsi" w:eastAsiaTheme="minorEastAsia" w:hAnsiTheme="minorHAnsi" w:cstheme="minorBidi"/>
          <w:noProof/>
          <w:sz w:val="22"/>
          <w:szCs w:val="22"/>
          <w:lang w:eastAsia="en-GB"/>
        </w:rPr>
      </w:pPr>
      <w:r>
        <w:rPr>
          <w:noProof/>
        </w:rPr>
        <w:t>6.5.6.2.6</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_Toc122026030 \h </w:instrText>
      </w:r>
      <w:r>
        <w:rPr>
          <w:noProof/>
        </w:rPr>
      </w:r>
      <w:r>
        <w:rPr>
          <w:noProof/>
        </w:rPr>
        <w:fldChar w:fldCharType="separate"/>
      </w:r>
      <w:r>
        <w:rPr>
          <w:noProof/>
        </w:rPr>
        <w:t>309</w:t>
      </w:r>
      <w:r>
        <w:rPr>
          <w:noProof/>
        </w:rPr>
        <w:fldChar w:fldCharType="end"/>
      </w:r>
    </w:p>
    <w:p w14:paraId="6C5484C8" w14:textId="4773FB8F" w:rsidR="00910500" w:rsidRDefault="00910500">
      <w:pPr>
        <w:pStyle w:val="TOC5"/>
        <w:rPr>
          <w:rFonts w:asciiTheme="minorHAnsi" w:eastAsiaTheme="minorEastAsia" w:hAnsiTheme="minorHAnsi" w:cstheme="minorBidi"/>
          <w:noProof/>
          <w:sz w:val="22"/>
          <w:szCs w:val="22"/>
          <w:lang w:eastAsia="en-GB"/>
        </w:rPr>
      </w:pPr>
      <w:r>
        <w:rPr>
          <w:noProof/>
        </w:rPr>
        <w:t>6.5.6.2.7</w:t>
      </w:r>
      <w:r>
        <w:rPr>
          <w:rFonts w:asciiTheme="minorHAnsi" w:eastAsiaTheme="minorEastAsia" w:hAnsiTheme="minorHAnsi" w:cstheme="minorBidi"/>
          <w:noProof/>
          <w:sz w:val="22"/>
          <w:szCs w:val="22"/>
          <w:lang w:eastAsia="en-GB"/>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_Toc122026031 \h </w:instrText>
      </w:r>
      <w:r>
        <w:rPr>
          <w:noProof/>
        </w:rPr>
      </w:r>
      <w:r>
        <w:rPr>
          <w:noProof/>
        </w:rPr>
        <w:fldChar w:fldCharType="separate"/>
      </w:r>
      <w:r>
        <w:rPr>
          <w:noProof/>
        </w:rPr>
        <w:t>310</w:t>
      </w:r>
      <w:r>
        <w:rPr>
          <w:noProof/>
        </w:rPr>
        <w:fldChar w:fldCharType="end"/>
      </w:r>
    </w:p>
    <w:p w14:paraId="0176CD65" w14:textId="39AE04FC" w:rsidR="00910500" w:rsidRDefault="00910500">
      <w:pPr>
        <w:pStyle w:val="TOC5"/>
        <w:rPr>
          <w:rFonts w:asciiTheme="minorHAnsi" w:eastAsiaTheme="minorEastAsia" w:hAnsiTheme="minorHAnsi" w:cstheme="minorBidi"/>
          <w:noProof/>
          <w:sz w:val="22"/>
          <w:szCs w:val="22"/>
          <w:lang w:eastAsia="en-GB"/>
        </w:rPr>
      </w:pPr>
      <w:r>
        <w:rPr>
          <w:noProof/>
        </w:rPr>
        <w:t>6.5.6.2.8</w:t>
      </w:r>
      <w:r>
        <w:rPr>
          <w:rFonts w:asciiTheme="minorHAnsi" w:eastAsiaTheme="minorEastAsia" w:hAnsiTheme="minorHAnsi" w:cstheme="minorBidi"/>
          <w:noProof/>
          <w:sz w:val="22"/>
          <w:szCs w:val="22"/>
          <w:lang w:eastAsia="en-GB"/>
        </w:rPr>
        <w:tab/>
      </w:r>
      <w:r>
        <w:rPr>
          <w:noProof/>
        </w:rPr>
        <w:t>Type: Operation</w:t>
      </w:r>
      <w:r>
        <w:rPr>
          <w:noProof/>
          <w:lang w:eastAsia="zh-CN"/>
        </w:rPr>
        <w:t>Event</w:t>
      </w:r>
      <w:r>
        <w:rPr>
          <w:noProof/>
        </w:rPr>
        <w:tab/>
      </w:r>
      <w:r>
        <w:rPr>
          <w:noProof/>
        </w:rPr>
        <w:fldChar w:fldCharType="begin" w:fldLock="1"/>
      </w:r>
      <w:r>
        <w:rPr>
          <w:noProof/>
        </w:rPr>
        <w:instrText xml:space="preserve"> PAGEREF _Toc122026032 \h </w:instrText>
      </w:r>
      <w:r>
        <w:rPr>
          <w:noProof/>
        </w:rPr>
      </w:r>
      <w:r>
        <w:rPr>
          <w:noProof/>
        </w:rPr>
        <w:fldChar w:fldCharType="separate"/>
      </w:r>
      <w:r>
        <w:rPr>
          <w:noProof/>
        </w:rPr>
        <w:t>310</w:t>
      </w:r>
      <w:r>
        <w:rPr>
          <w:noProof/>
        </w:rPr>
        <w:fldChar w:fldCharType="end"/>
      </w:r>
    </w:p>
    <w:p w14:paraId="45B23BFC" w14:textId="0D7E1522" w:rsidR="00910500" w:rsidRDefault="00910500">
      <w:pPr>
        <w:pStyle w:val="TOC5"/>
        <w:rPr>
          <w:rFonts w:asciiTheme="minorHAnsi" w:eastAsiaTheme="minorEastAsia" w:hAnsiTheme="minorHAnsi" w:cstheme="minorBidi"/>
          <w:noProof/>
          <w:sz w:val="22"/>
          <w:szCs w:val="22"/>
          <w:lang w:eastAsia="en-GB"/>
        </w:rPr>
      </w:pPr>
      <w:r>
        <w:rPr>
          <w:noProof/>
        </w:rPr>
        <w:t>6.5.6.2.9</w:t>
      </w:r>
      <w:r>
        <w:rPr>
          <w:rFonts w:asciiTheme="minorHAnsi" w:eastAsiaTheme="minorEastAsia" w:hAnsiTheme="minorHAnsi" w:cstheme="minorBidi"/>
          <w:noProof/>
          <w:sz w:val="22"/>
          <w:szCs w:val="22"/>
          <w:lang w:eastAsia="en-GB"/>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_Toc122026033 \h </w:instrText>
      </w:r>
      <w:r>
        <w:rPr>
          <w:noProof/>
        </w:rPr>
      </w:r>
      <w:r>
        <w:rPr>
          <w:noProof/>
        </w:rPr>
        <w:fldChar w:fldCharType="separate"/>
      </w:r>
      <w:r>
        <w:rPr>
          <w:noProof/>
        </w:rPr>
        <w:t>310</w:t>
      </w:r>
      <w:r>
        <w:rPr>
          <w:noProof/>
        </w:rPr>
        <w:fldChar w:fldCharType="end"/>
      </w:r>
    </w:p>
    <w:p w14:paraId="61B41766" w14:textId="2A0AEAEF" w:rsidR="00910500" w:rsidRDefault="00910500">
      <w:pPr>
        <w:pStyle w:val="TOC4"/>
        <w:rPr>
          <w:rFonts w:asciiTheme="minorHAnsi" w:eastAsiaTheme="minorEastAsia" w:hAnsiTheme="minorHAnsi" w:cstheme="minorBidi"/>
          <w:noProof/>
          <w:sz w:val="22"/>
          <w:szCs w:val="22"/>
          <w:lang w:eastAsia="en-GB"/>
        </w:rPr>
      </w:pPr>
      <w:r w:rsidRPr="00EF397D">
        <w:rPr>
          <w:noProof/>
          <w:lang w:val="en-US"/>
        </w:rPr>
        <w:t>6.5.6.3</w:t>
      </w:r>
      <w:r>
        <w:rPr>
          <w:rFonts w:asciiTheme="minorHAnsi" w:eastAsiaTheme="minorEastAsia" w:hAnsiTheme="minorHAnsi" w:cstheme="minorBidi"/>
          <w:noProof/>
          <w:sz w:val="22"/>
          <w:szCs w:val="22"/>
          <w:lang w:eastAsia="en-GB"/>
        </w:rPr>
        <w:tab/>
      </w:r>
      <w:r w:rsidRPr="00EF397D">
        <w:rPr>
          <w:noProof/>
          <w:lang w:val="en-US"/>
        </w:rPr>
        <w:t>Simple data types and enumerations</w:t>
      </w:r>
      <w:r>
        <w:rPr>
          <w:noProof/>
        </w:rPr>
        <w:tab/>
      </w:r>
      <w:r>
        <w:rPr>
          <w:noProof/>
        </w:rPr>
        <w:fldChar w:fldCharType="begin" w:fldLock="1"/>
      </w:r>
      <w:r>
        <w:rPr>
          <w:noProof/>
        </w:rPr>
        <w:instrText xml:space="preserve"> PAGEREF _Toc122026034 \h </w:instrText>
      </w:r>
      <w:r>
        <w:rPr>
          <w:noProof/>
        </w:rPr>
      </w:r>
      <w:r>
        <w:rPr>
          <w:noProof/>
        </w:rPr>
        <w:fldChar w:fldCharType="separate"/>
      </w:r>
      <w:r>
        <w:rPr>
          <w:noProof/>
        </w:rPr>
        <w:t>310</w:t>
      </w:r>
      <w:r>
        <w:rPr>
          <w:noProof/>
        </w:rPr>
        <w:fldChar w:fldCharType="end"/>
      </w:r>
    </w:p>
    <w:p w14:paraId="54F29C17" w14:textId="7FAD517B" w:rsidR="00910500" w:rsidRDefault="00910500">
      <w:pPr>
        <w:pStyle w:val="TOC5"/>
        <w:rPr>
          <w:rFonts w:asciiTheme="minorHAnsi" w:eastAsiaTheme="minorEastAsia" w:hAnsiTheme="minorHAnsi" w:cstheme="minorBidi"/>
          <w:noProof/>
          <w:sz w:val="22"/>
          <w:szCs w:val="22"/>
          <w:lang w:eastAsia="en-GB"/>
        </w:rPr>
      </w:pPr>
      <w:r>
        <w:rPr>
          <w:noProof/>
        </w:rPr>
        <w:t>6.5.6.3.1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_Toc122026035 \h </w:instrText>
      </w:r>
      <w:r>
        <w:rPr>
          <w:noProof/>
        </w:rPr>
      </w:r>
      <w:r>
        <w:rPr>
          <w:noProof/>
        </w:rPr>
        <w:fldChar w:fldCharType="separate"/>
      </w:r>
      <w:r>
        <w:rPr>
          <w:noProof/>
        </w:rPr>
        <w:t>310</w:t>
      </w:r>
      <w:r>
        <w:rPr>
          <w:noProof/>
        </w:rPr>
        <w:fldChar w:fldCharType="end"/>
      </w:r>
    </w:p>
    <w:p w14:paraId="7A5AF7BE" w14:textId="4F24F073" w:rsidR="00910500" w:rsidRDefault="00910500">
      <w:pPr>
        <w:pStyle w:val="TOC5"/>
        <w:rPr>
          <w:rFonts w:asciiTheme="minorHAnsi" w:eastAsiaTheme="minorEastAsia" w:hAnsiTheme="minorHAnsi" w:cstheme="minorBidi"/>
          <w:noProof/>
          <w:sz w:val="22"/>
          <w:szCs w:val="22"/>
          <w:lang w:eastAsia="en-GB"/>
        </w:rPr>
      </w:pPr>
      <w:r>
        <w:rPr>
          <w:noProof/>
        </w:rPr>
        <w:t>6.5.6.3.2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_Toc122026036 \h </w:instrText>
      </w:r>
      <w:r>
        <w:rPr>
          <w:noProof/>
        </w:rPr>
      </w:r>
      <w:r>
        <w:rPr>
          <w:noProof/>
        </w:rPr>
        <w:fldChar w:fldCharType="separate"/>
      </w:r>
      <w:r>
        <w:rPr>
          <w:noProof/>
        </w:rPr>
        <w:t>310</w:t>
      </w:r>
      <w:r>
        <w:rPr>
          <w:noProof/>
        </w:rPr>
        <w:fldChar w:fldCharType="end"/>
      </w:r>
    </w:p>
    <w:p w14:paraId="0EDF289D" w14:textId="73DCD4F5" w:rsidR="00910500" w:rsidRDefault="00910500">
      <w:pPr>
        <w:pStyle w:val="TOC5"/>
        <w:rPr>
          <w:rFonts w:asciiTheme="minorHAnsi" w:eastAsiaTheme="minorEastAsia" w:hAnsiTheme="minorHAnsi" w:cstheme="minorBidi"/>
          <w:noProof/>
          <w:sz w:val="22"/>
          <w:szCs w:val="22"/>
          <w:lang w:eastAsia="en-GB"/>
        </w:rPr>
      </w:pPr>
      <w:r>
        <w:rPr>
          <w:noProof/>
        </w:rPr>
        <w:t>6.5.6.3.3</w:t>
      </w:r>
      <w:r>
        <w:rPr>
          <w:rFonts w:asciiTheme="minorHAnsi" w:eastAsiaTheme="minorEastAsia" w:hAnsiTheme="minorHAnsi" w:cstheme="minorBidi"/>
          <w:noProof/>
          <w:sz w:val="22"/>
          <w:szCs w:val="22"/>
          <w:lang w:eastAsia="en-GB"/>
        </w:rPr>
        <w:tab/>
      </w:r>
      <w:r>
        <w:rPr>
          <w:noProof/>
        </w:rPr>
        <w:t>Enumeration: OperationStatus</w:t>
      </w:r>
      <w:r>
        <w:rPr>
          <w:noProof/>
        </w:rPr>
        <w:tab/>
      </w:r>
      <w:r>
        <w:rPr>
          <w:noProof/>
        </w:rPr>
        <w:fldChar w:fldCharType="begin" w:fldLock="1"/>
      </w:r>
      <w:r>
        <w:rPr>
          <w:noProof/>
        </w:rPr>
        <w:instrText xml:space="preserve"> PAGEREF _Toc122026037 \h </w:instrText>
      </w:r>
      <w:r>
        <w:rPr>
          <w:noProof/>
        </w:rPr>
      </w:r>
      <w:r>
        <w:rPr>
          <w:noProof/>
        </w:rPr>
        <w:fldChar w:fldCharType="separate"/>
      </w:r>
      <w:r>
        <w:rPr>
          <w:noProof/>
        </w:rPr>
        <w:t>311</w:t>
      </w:r>
      <w:r>
        <w:rPr>
          <w:noProof/>
        </w:rPr>
        <w:fldChar w:fldCharType="end"/>
      </w:r>
    </w:p>
    <w:p w14:paraId="2225DACA" w14:textId="4ABB2A66" w:rsidR="00910500" w:rsidRDefault="00910500">
      <w:pPr>
        <w:pStyle w:val="TOC5"/>
        <w:rPr>
          <w:rFonts w:asciiTheme="minorHAnsi" w:eastAsiaTheme="minorEastAsia" w:hAnsiTheme="minorHAnsi" w:cstheme="minorBidi"/>
          <w:noProof/>
          <w:sz w:val="22"/>
          <w:szCs w:val="22"/>
          <w:lang w:eastAsia="en-GB"/>
        </w:rPr>
      </w:pPr>
      <w:r>
        <w:rPr>
          <w:noProof/>
        </w:rPr>
        <w:t>6.5.6.3.4</w:t>
      </w:r>
      <w:r>
        <w:rPr>
          <w:rFonts w:asciiTheme="minorHAnsi" w:eastAsiaTheme="minorEastAsia" w:hAnsiTheme="minorHAnsi" w:cstheme="minorBidi"/>
          <w:noProof/>
          <w:sz w:val="22"/>
          <w:szCs w:val="22"/>
          <w:lang w:eastAsia="en-GB"/>
        </w:rPr>
        <w:tab/>
      </w:r>
      <w:r>
        <w:rPr>
          <w:noProof/>
        </w:rPr>
        <w:t>Enumeration: NgapIeType</w:t>
      </w:r>
      <w:r>
        <w:rPr>
          <w:noProof/>
        </w:rPr>
        <w:tab/>
      </w:r>
      <w:r>
        <w:rPr>
          <w:noProof/>
        </w:rPr>
        <w:fldChar w:fldCharType="begin" w:fldLock="1"/>
      </w:r>
      <w:r>
        <w:rPr>
          <w:noProof/>
        </w:rPr>
        <w:instrText xml:space="preserve"> PAGEREF _Toc122026038 \h </w:instrText>
      </w:r>
      <w:r>
        <w:rPr>
          <w:noProof/>
        </w:rPr>
      </w:r>
      <w:r>
        <w:rPr>
          <w:noProof/>
        </w:rPr>
        <w:fldChar w:fldCharType="separate"/>
      </w:r>
      <w:r>
        <w:rPr>
          <w:noProof/>
        </w:rPr>
        <w:t>311</w:t>
      </w:r>
      <w:r>
        <w:rPr>
          <w:noProof/>
        </w:rPr>
        <w:fldChar w:fldCharType="end"/>
      </w:r>
    </w:p>
    <w:p w14:paraId="2147435D" w14:textId="17879109" w:rsidR="00910500" w:rsidRDefault="00910500">
      <w:pPr>
        <w:pStyle w:val="TOC5"/>
        <w:rPr>
          <w:rFonts w:asciiTheme="minorHAnsi" w:eastAsiaTheme="minorEastAsia" w:hAnsiTheme="minorHAnsi" w:cstheme="minorBidi"/>
          <w:noProof/>
          <w:sz w:val="22"/>
          <w:szCs w:val="22"/>
          <w:lang w:eastAsia="en-GB"/>
        </w:rPr>
      </w:pPr>
      <w:r>
        <w:rPr>
          <w:noProof/>
        </w:rPr>
        <w:t>6.5.6.3.5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_Toc122026039 \h </w:instrText>
      </w:r>
      <w:r>
        <w:rPr>
          <w:noProof/>
        </w:rPr>
      </w:r>
      <w:r>
        <w:rPr>
          <w:noProof/>
        </w:rPr>
        <w:fldChar w:fldCharType="separate"/>
      </w:r>
      <w:r>
        <w:rPr>
          <w:noProof/>
        </w:rPr>
        <w:t>311</w:t>
      </w:r>
      <w:r>
        <w:rPr>
          <w:noProof/>
        </w:rPr>
        <w:fldChar w:fldCharType="end"/>
      </w:r>
    </w:p>
    <w:p w14:paraId="45F0014E" w14:textId="5182BA98" w:rsidR="00910500" w:rsidRDefault="00910500">
      <w:pPr>
        <w:pStyle w:val="TOC5"/>
        <w:rPr>
          <w:rFonts w:asciiTheme="minorHAnsi" w:eastAsiaTheme="minorEastAsia" w:hAnsiTheme="minorHAnsi" w:cstheme="minorBidi"/>
          <w:noProof/>
          <w:sz w:val="22"/>
          <w:szCs w:val="22"/>
          <w:lang w:eastAsia="en-GB"/>
        </w:rPr>
      </w:pPr>
      <w:r>
        <w:rPr>
          <w:noProof/>
        </w:rPr>
        <w:t>6.5.6.3.6</w:t>
      </w:r>
      <w:r>
        <w:rPr>
          <w:rFonts w:asciiTheme="minorHAnsi" w:eastAsiaTheme="minorEastAsia" w:hAnsiTheme="minorHAnsi" w:cstheme="minorBidi"/>
          <w:noProof/>
          <w:sz w:val="22"/>
          <w:szCs w:val="22"/>
          <w:lang w:eastAsia="en-GB"/>
        </w:rPr>
        <w:tab/>
      </w:r>
      <w:r>
        <w:rPr>
          <w:noProof/>
        </w:rPr>
        <w:t>Enumeration: NgranFailureIndication</w:t>
      </w:r>
      <w:r>
        <w:rPr>
          <w:noProof/>
        </w:rPr>
        <w:tab/>
      </w:r>
      <w:r>
        <w:rPr>
          <w:noProof/>
        </w:rPr>
        <w:fldChar w:fldCharType="begin" w:fldLock="1"/>
      </w:r>
      <w:r>
        <w:rPr>
          <w:noProof/>
        </w:rPr>
        <w:instrText xml:space="preserve"> PAGEREF _Toc122026040 \h </w:instrText>
      </w:r>
      <w:r>
        <w:rPr>
          <w:noProof/>
        </w:rPr>
      </w:r>
      <w:r>
        <w:rPr>
          <w:noProof/>
        </w:rPr>
        <w:fldChar w:fldCharType="separate"/>
      </w:r>
      <w:r>
        <w:rPr>
          <w:noProof/>
        </w:rPr>
        <w:t>311</w:t>
      </w:r>
      <w:r>
        <w:rPr>
          <w:noProof/>
        </w:rPr>
        <w:fldChar w:fldCharType="end"/>
      </w:r>
    </w:p>
    <w:p w14:paraId="236EE1DB" w14:textId="57567459" w:rsidR="00910500" w:rsidRDefault="00910500">
      <w:pPr>
        <w:pStyle w:val="TOC4"/>
        <w:rPr>
          <w:rFonts w:asciiTheme="minorHAnsi" w:eastAsiaTheme="minorEastAsia" w:hAnsiTheme="minorHAnsi" w:cstheme="minorBidi"/>
          <w:noProof/>
          <w:sz w:val="22"/>
          <w:szCs w:val="22"/>
          <w:lang w:eastAsia="en-GB"/>
        </w:rPr>
      </w:pPr>
      <w:r>
        <w:rPr>
          <w:noProof/>
        </w:rPr>
        <w:t>6.5.6.4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_Toc122026041 \h </w:instrText>
      </w:r>
      <w:r>
        <w:rPr>
          <w:noProof/>
        </w:rPr>
      </w:r>
      <w:r>
        <w:rPr>
          <w:noProof/>
        </w:rPr>
        <w:fldChar w:fldCharType="separate"/>
      </w:r>
      <w:r>
        <w:rPr>
          <w:noProof/>
        </w:rPr>
        <w:t>312</w:t>
      </w:r>
      <w:r>
        <w:rPr>
          <w:noProof/>
        </w:rPr>
        <w:fldChar w:fldCharType="end"/>
      </w:r>
    </w:p>
    <w:p w14:paraId="6FDB6433" w14:textId="7AF746E6" w:rsidR="00910500" w:rsidRDefault="00910500">
      <w:pPr>
        <w:pStyle w:val="TOC5"/>
        <w:rPr>
          <w:rFonts w:asciiTheme="minorHAnsi" w:eastAsiaTheme="minorEastAsia" w:hAnsiTheme="minorHAnsi" w:cstheme="minorBidi"/>
          <w:noProof/>
          <w:sz w:val="22"/>
          <w:szCs w:val="22"/>
          <w:lang w:eastAsia="en-GB"/>
        </w:rPr>
      </w:pPr>
      <w:r w:rsidRPr="00EF397D">
        <w:rPr>
          <w:noProof/>
          <w:lang w:val="en-US"/>
        </w:rPr>
        <w:t>6.5.6.4.1</w:t>
      </w:r>
      <w:r>
        <w:rPr>
          <w:rFonts w:asciiTheme="minorHAnsi" w:eastAsiaTheme="minorEastAsia" w:hAnsiTheme="minorHAnsi" w:cstheme="minorBidi"/>
          <w:noProof/>
          <w:sz w:val="22"/>
          <w:szCs w:val="22"/>
          <w:lang w:eastAsia="en-GB"/>
        </w:rPr>
        <w:tab/>
      </w:r>
      <w:r w:rsidRPr="00EF397D">
        <w:rPr>
          <w:noProof/>
          <w:lang w:val="en-US"/>
        </w:rPr>
        <w:t>Introduction</w:t>
      </w:r>
      <w:r>
        <w:rPr>
          <w:noProof/>
        </w:rPr>
        <w:tab/>
      </w:r>
      <w:r>
        <w:rPr>
          <w:noProof/>
        </w:rPr>
        <w:fldChar w:fldCharType="begin" w:fldLock="1"/>
      </w:r>
      <w:r>
        <w:rPr>
          <w:noProof/>
        </w:rPr>
        <w:instrText xml:space="preserve"> PAGEREF _Toc122026042 \h </w:instrText>
      </w:r>
      <w:r>
        <w:rPr>
          <w:noProof/>
        </w:rPr>
      </w:r>
      <w:r>
        <w:rPr>
          <w:noProof/>
        </w:rPr>
        <w:fldChar w:fldCharType="separate"/>
      </w:r>
      <w:r>
        <w:rPr>
          <w:noProof/>
        </w:rPr>
        <w:t>312</w:t>
      </w:r>
      <w:r>
        <w:rPr>
          <w:noProof/>
        </w:rPr>
        <w:fldChar w:fldCharType="end"/>
      </w:r>
    </w:p>
    <w:p w14:paraId="4E9FE9F8" w14:textId="19053C4F" w:rsidR="00910500" w:rsidRDefault="00910500">
      <w:pPr>
        <w:pStyle w:val="TOC5"/>
        <w:rPr>
          <w:rFonts w:asciiTheme="minorHAnsi" w:eastAsiaTheme="minorEastAsia" w:hAnsiTheme="minorHAnsi" w:cstheme="minorBidi"/>
          <w:noProof/>
          <w:sz w:val="22"/>
          <w:szCs w:val="22"/>
          <w:lang w:eastAsia="en-GB"/>
        </w:rPr>
      </w:pPr>
      <w:r w:rsidRPr="00EF397D">
        <w:rPr>
          <w:noProof/>
          <w:lang w:val="en-US"/>
        </w:rPr>
        <w:t>6.5.6.4.2</w:t>
      </w:r>
      <w:r>
        <w:rPr>
          <w:rFonts w:asciiTheme="minorHAnsi" w:eastAsiaTheme="minorEastAsia" w:hAnsiTheme="minorHAnsi" w:cstheme="minorBidi"/>
          <w:noProof/>
          <w:sz w:val="22"/>
          <w:szCs w:val="22"/>
          <w:lang w:eastAsia="en-GB"/>
        </w:rPr>
        <w:tab/>
      </w:r>
      <w:r w:rsidRPr="00EF397D">
        <w:rPr>
          <w:noProof/>
          <w:lang w:val="en-US"/>
        </w:rPr>
        <w:t>N2 Information</w:t>
      </w:r>
      <w:r>
        <w:rPr>
          <w:noProof/>
        </w:rPr>
        <w:tab/>
      </w:r>
      <w:r>
        <w:rPr>
          <w:noProof/>
        </w:rPr>
        <w:fldChar w:fldCharType="begin" w:fldLock="1"/>
      </w:r>
      <w:r>
        <w:rPr>
          <w:noProof/>
        </w:rPr>
        <w:instrText xml:space="preserve"> PAGEREF _Toc122026043 \h </w:instrText>
      </w:r>
      <w:r>
        <w:rPr>
          <w:noProof/>
        </w:rPr>
      </w:r>
      <w:r>
        <w:rPr>
          <w:noProof/>
        </w:rPr>
        <w:fldChar w:fldCharType="separate"/>
      </w:r>
      <w:r>
        <w:rPr>
          <w:noProof/>
        </w:rPr>
        <w:t>312</w:t>
      </w:r>
      <w:r>
        <w:rPr>
          <w:noProof/>
        </w:rPr>
        <w:fldChar w:fldCharType="end"/>
      </w:r>
    </w:p>
    <w:p w14:paraId="67DFA93B" w14:textId="754CA395" w:rsidR="00910500" w:rsidRDefault="00910500">
      <w:pPr>
        <w:pStyle w:val="TOC6"/>
        <w:rPr>
          <w:rFonts w:asciiTheme="minorHAnsi" w:eastAsiaTheme="minorEastAsia" w:hAnsiTheme="minorHAnsi" w:cstheme="minorBidi"/>
          <w:noProof/>
          <w:sz w:val="22"/>
          <w:szCs w:val="22"/>
          <w:lang w:eastAsia="en-GB"/>
        </w:rPr>
      </w:pPr>
      <w:r>
        <w:rPr>
          <w:noProof/>
        </w:rPr>
        <w:t>6.5.6.4.2.1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_Toc122026044 \h </w:instrText>
      </w:r>
      <w:r>
        <w:rPr>
          <w:noProof/>
        </w:rPr>
      </w:r>
      <w:r>
        <w:rPr>
          <w:noProof/>
        </w:rPr>
        <w:fldChar w:fldCharType="separate"/>
      </w:r>
      <w:r>
        <w:rPr>
          <w:noProof/>
        </w:rPr>
        <w:t>312</w:t>
      </w:r>
      <w:r>
        <w:rPr>
          <w:noProof/>
        </w:rPr>
        <w:fldChar w:fldCharType="end"/>
      </w:r>
    </w:p>
    <w:p w14:paraId="0A6C29FB" w14:textId="279183E2" w:rsidR="00910500" w:rsidRDefault="00910500">
      <w:pPr>
        <w:pStyle w:val="TOC6"/>
        <w:rPr>
          <w:rFonts w:asciiTheme="minorHAnsi" w:eastAsiaTheme="minorEastAsia" w:hAnsiTheme="minorHAnsi" w:cstheme="minorBidi"/>
          <w:noProof/>
          <w:sz w:val="22"/>
          <w:szCs w:val="22"/>
          <w:lang w:eastAsia="en-GB"/>
        </w:rPr>
      </w:pPr>
      <w:r>
        <w:rPr>
          <w:noProof/>
        </w:rPr>
        <w:t>6.5.6.4.2.2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_Toc122026045 \h </w:instrText>
      </w:r>
      <w:r>
        <w:rPr>
          <w:noProof/>
        </w:rPr>
      </w:r>
      <w:r>
        <w:rPr>
          <w:noProof/>
        </w:rPr>
        <w:fldChar w:fldCharType="separate"/>
      </w:r>
      <w:r>
        <w:rPr>
          <w:noProof/>
        </w:rPr>
        <w:t>312</w:t>
      </w:r>
      <w:r>
        <w:rPr>
          <w:noProof/>
        </w:rPr>
        <w:fldChar w:fldCharType="end"/>
      </w:r>
    </w:p>
    <w:p w14:paraId="72934B16" w14:textId="6AF7DD84" w:rsidR="00910500" w:rsidRDefault="00910500">
      <w:pPr>
        <w:pStyle w:val="TOC3"/>
        <w:rPr>
          <w:rFonts w:asciiTheme="minorHAnsi" w:eastAsiaTheme="minorEastAsia" w:hAnsiTheme="minorHAnsi" w:cstheme="minorBidi"/>
          <w:noProof/>
          <w:sz w:val="22"/>
          <w:szCs w:val="22"/>
          <w:lang w:eastAsia="en-GB"/>
        </w:rPr>
      </w:pPr>
      <w:r>
        <w:rPr>
          <w:noProof/>
        </w:rPr>
        <w:t>6.5.7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_Toc122026046 \h </w:instrText>
      </w:r>
      <w:r>
        <w:rPr>
          <w:noProof/>
        </w:rPr>
      </w:r>
      <w:r>
        <w:rPr>
          <w:noProof/>
        </w:rPr>
        <w:fldChar w:fldCharType="separate"/>
      </w:r>
      <w:r>
        <w:rPr>
          <w:noProof/>
        </w:rPr>
        <w:t>312</w:t>
      </w:r>
      <w:r>
        <w:rPr>
          <w:noProof/>
        </w:rPr>
        <w:fldChar w:fldCharType="end"/>
      </w:r>
    </w:p>
    <w:p w14:paraId="17B48115" w14:textId="64E993F6" w:rsidR="00910500" w:rsidRDefault="00910500">
      <w:pPr>
        <w:pStyle w:val="TOC4"/>
        <w:rPr>
          <w:rFonts w:asciiTheme="minorHAnsi" w:eastAsiaTheme="minorEastAsia" w:hAnsiTheme="minorHAnsi" w:cstheme="minorBidi"/>
          <w:noProof/>
          <w:sz w:val="22"/>
          <w:szCs w:val="22"/>
          <w:lang w:eastAsia="en-GB"/>
        </w:rPr>
      </w:pPr>
      <w:r>
        <w:rPr>
          <w:noProof/>
        </w:rPr>
        <w:t>6.5.7.1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_Toc122026047 \h </w:instrText>
      </w:r>
      <w:r>
        <w:rPr>
          <w:noProof/>
        </w:rPr>
      </w:r>
      <w:r>
        <w:rPr>
          <w:noProof/>
        </w:rPr>
        <w:fldChar w:fldCharType="separate"/>
      </w:r>
      <w:r>
        <w:rPr>
          <w:noProof/>
        </w:rPr>
        <w:t>312</w:t>
      </w:r>
      <w:r>
        <w:rPr>
          <w:noProof/>
        </w:rPr>
        <w:fldChar w:fldCharType="end"/>
      </w:r>
    </w:p>
    <w:p w14:paraId="02C8C04D" w14:textId="50E51667" w:rsidR="00910500" w:rsidRDefault="00910500">
      <w:pPr>
        <w:pStyle w:val="TOC4"/>
        <w:rPr>
          <w:rFonts w:asciiTheme="minorHAnsi" w:eastAsiaTheme="minorEastAsia" w:hAnsiTheme="minorHAnsi" w:cstheme="minorBidi"/>
          <w:noProof/>
          <w:sz w:val="22"/>
          <w:szCs w:val="22"/>
          <w:lang w:eastAsia="en-GB"/>
        </w:rPr>
      </w:pPr>
      <w:r>
        <w:rPr>
          <w:noProof/>
        </w:rPr>
        <w:t>6.5.7.2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_Toc122026048 \h </w:instrText>
      </w:r>
      <w:r>
        <w:rPr>
          <w:noProof/>
        </w:rPr>
      </w:r>
      <w:r>
        <w:rPr>
          <w:noProof/>
        </w:rPr>
        <w:fldChar w:fldCharType="separate"/>
      </w:r>
      <w:r>
        <w:rPr>
          <w:noProof/>
        </w:rPr>
        <w:t>312</w:t>
      </w:r>
      <w:r>
        <w:rPr>
          <w:noProof/>
        </w:rPr>
        <w:fldChar w:fldCharType="end"/>
      </w:r>
    </w:p>
    <w:p w14:paraId="6A85E9E4" w14:textId="3C5C6022" w:rsidR="00910500" w:rsidRDefault="00910500">
      <w:pPr>
        <w:pStyle w:val="TOC4"/>
        <w:rPr>
          <w:rFonts w:asciiTheme="minorHAnsi" w:eastAsiaTheme="minorEastAsia" w:hAnsiTheme="minorHAnsi" w:cstheme="minorBidi"/>
          <w:noProof/>
          <w:sz w:val="22"/>
          <w:szCs w:val="22"/>
          <w:lang w:eastAsia="en-GB"/>
        </w:rPr>
      </w:pPr>
      <w:r>
        <w:rPr>
          <w:noProof/>
        </w:rPr>
        <w:t>6.5.7.3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_Toc122026049 \h </w:instrText>
      </w:r>
      <w:r>
        <w:rPr>
          <w:noProof/>
        </w:rPr>
      </w:r>
      <w:r>
        <w:rPr>
          <w:noProof/>
        </w:rPr>
        <w:fldChar w:fldCharType="separate"/>
      </w:r>
      <w:r>
        <w:rPr>
          <w:noProof/>
        </w:rPr>
        <w:t>312</w:t>
      </w:r>
      <w:r>
        <w:rPr>
          <w:noProof/>
        </w:rPr>
        <w:fldChar w:fldCharType="end"/>
      </w:r>
    </w:p>
    <w:p w14:paraId="2E6AB835" w14:textId="33DF14EE" w:rsidR="00910500" w:rsidRDefault="00910500">
      <w:pPr>
        <w:pStyle w:val="TOC3"/>
        <w:rPr>
          <w:rFonts w:asciiTheme="minorHAnsi" w:eastAsiaTheme="minorEastAsia" w:hAnsiTheme="minorHAnsi" w:cstheme="minorBidi"/>
          <w:noProof/>
          <w:sz w:val="22"/>
          <w:szCs w:val="22"/>
          <w:lang w:eastAsia="en-GB"/>
        </w:rPr>
      </w:pPr>
      <w:r>
        <w:rPr>
          <w:noProof/>
        </w:rPr>
        <w:t>6.5.8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_Toc122026050 \h </w:instrText>
      </w:r>
      <w:r>
        <w:rPr>
          <w:noProof/>
        </w:rPr>
      </w:r>
      <w:r>
        <w:rPr>
          <w:noProof/>
        </w:rPr>
        <w:fldChar w:fldCharType="separate"/>
      </w:r>
      <w:r>
        <w:rPr>
          <w:noProof/>
        </w:rPr>
        <w:t>313</w:t>
      </w:r>
      <w:r>
        <w:rPr>
          <w:noProof/>
        </w:rPr>
        <w:fldChar w:fldCharType="end"/>
      </w:r>
    </w:p>
    <w:p w14:paraId="4F2994B5" w14:textId="5C7B622D" w:rsidR="00910500" w:rsidRDefault="00910500">
      <w:pPr>
        <w:pStyle w:val="TOC3"/>
        <w:rPr>
          <w:rFonts w:asciiTheme="minorHAnsi" w:eastAsiaTheme="minorEastAsia" w:hAnsiTheme="minorHAnsi" w:cstheme="minorBidi"/>
          <w:noProof/>
          <w:sz w:val="22"/>
          <w:szCs w:val="22"/>
          <w:lang w:eastAsia="en-GB"/>
        </w:rPr>
      </w:pPr>
      <w:r w:rsidRPr="00EF397D">
        <w:rPr>
          <w:noProof/>
          <w:lang w:val="en-US"/>
        </w:rPr>
        <w:t>6.5.9</w:t>
      </w:r>
      <w:r>
        <w:rPr>
          <w:rFonts w:asciiTheme="minorHAnsi" w:eastAsiaTheme="minorEastAsia" w:hAnsiTheme="minorHAnsi" w:cstheme="minorBidi"/>
          <w:noProof/>
          <w:sz w:val="22"/>
          <w:szCs w:val="22"/>
          <w:lang w:eastAsia="en-GB"/>
        </w:rPr>
        <w:tab/>
      </w:r>
      <w:r w:rsidRPr="00EF397D">
        <w:rPr>
          <w:noProof/>
          <w:lang w:val="en-US"/>
        </w:rPr>
        <w:t>Security</w:t>
      </w:r>
      <w:r>
        <w:rPr>
          <w:noProof/>
        </w:rPr>
        <w:tab/>
      </w:r>
      <w:r>
        <w:rPr>
          <w:noProof/>
        </w:rPr>
        <w:fldChar w:fldCharType="begin" w:fldLock="1"/>
      </w:r>
      <w:r>
        <w:rPr>
          <w:noProof/>
        </w:rPr>
        <w:instrText xml:space="preserve"> PAGEREF _Toc122026051 \h </w:instrText>
      </w:r>
      <w:r>
        <w:rPr>
          <w:noProof/>
        </w:rPr>
      </w:r>
      <w:r>
        <w:rPr>
          <w:noProof/>
        </w:rPr>
        <w:fldChar w:fldCharType="separate"/>
      </w:r>
      <w:r>
        <w:rPr>
          <w:noProof/>
        </w:rPr>
        <w:t>313</w:t>
      </w:r>
      <w:r>
        <w:rPr>
          <w:noProof/>
        </w:rPr>
        <w:fldChar w:fldCharType="end"/>
      </w:r>
    </w:p>
    <w:p w14:paraId="093ABA3A" w14:textId="17FBDEBD" w:rsidR="00910500" w:rsidRDefault="00910500">
      <w:pPr>
        <w:pStyle w:val="TOC3"/>
        <w:rPr>
          <w:rFonts w:asciiTheme="minorHAnsi" w:eastAsiaTheme="minorEastAsia" w:hAnsiTheme="minorHAnsi" w:cstheme="minorBidi"/>
          <w:noProof/>
          <w:sz w:val="22"/>
          <w:szCs w:val="22"/>
          <w:lang w:eastAsia="en-GB"/>
        </w:rPr>
      </w:pPr>
      <w:r>
        <w:rPr>
          <w:noProof/>
        </w:rPr>
        <w:t>6.5.10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_Toc122026052 \h </w:instrText>
      </w:r>
      <w:r>
        <w:rPr>
          <w:noProof/>
        </w:rPr>
      </w:r>
      <w:r>
        <w:rPr>
          <w:noProof/>
        </w:rPr>
        <w:fldChar w:fldCharType="separate"/>
      </w:r>
      <w:r>
        <w:rPr>
          <w:noProof/>
        </w:rPr>
        <w:t>313</w:t>
      </w:r>
      <w:r>
        <w:rPr>
          <w:noProof/>
        </w:rPr>
        <w:fldChar w:fldCharType="end"/>
      </w:r>
    </w:p>
    <w:p w14:paraId="2D06E7B6" w14:textId="0A8AD12C" w:rsidR="00910500" w:rsidRDefault="00910500">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Namf_MBSCommunication Service API</w:t>
      </w:r>
      <w:r>
        <w:rPr>
          <w:noProof/>
        </w:rPr>
        <w:tab/>
      </w:r>
      <w:r>
        <w:rPr>
          <w:noProof/>
        </w:rPr>
        <w:fldChar w:fldCharType="begin" w:fldLock="1"/>
      </w:r>
      <w:r>
        <w:rPr>
          <w:noProof/>
        </w:rPr>
        <w:instrText xml:space="preserve"> PAGEREF _Toc122026053 \h </w:instrText>
      </w:r>
      <w:r>
        <w:rPr>
          <w:noProof/>
        </w:rPr>
      </w:r>
      <w:r>
        <w:rPr>
          <w:noProof/>
        </w:rPr>
        <w:fldChar w:fldCharType="separate"/>
      </w:r>
      <w:r>
        <w:rPr>
          <w:noProof/>
        </w:rPr>
        <w:t>313</w:t>
      </w:r>
      <w:r>
        <w:rPr>
          <w:noProof/>
        </w:rPr>
        <w:fldChar w:fldCharType="end"/>
      </w:r>
    </w:p>
    <w:p w14:paraId="7CF40422" w14:textId="19DEA96E" w:rsidR="00910500" w:rsidRDefault="00910500">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_Toc122026054 \h </w:instrText>
      </w:r>
      <w:r>
        <w:rPr>
          <w:noProof/>
        </w:rPr>
      </w:r>
      <w:r>
        <w:rPr>
          <w:noProof/>
        </w:rPr>
        <w:fldChar w:fldCharType="separate"/>
      </w:r>
      <w:r>
        <w:rPr>
          <w:noProof/>
        </w:rPr>
        <w:t>313</w:t>
      </w:r>
      <w:r>
        <w:rPr>
          <w:noProof/>
        </w:rPr>
        <w:fldChar w:fldCharType="end"/>
      </w:r>
    </w:p>
    <w:p w14:paraId="384F9672" w14:textId="68EA2F30" w:rsidR="00910500" w:rsidRDefault="00910500">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_Toc122026055 \h </w:instrText>
      </w:r>
      <w:r>
        <w:rPr>
          <w:noProof/>
        </w:rPr>
      </w:r>
      <w:r>
        <w:rPr>
          <w:noProof/>
        </w:rPr>
        <w:fldChar w:fldCharType="separate"/>
      </w:r>
      <w:r>
        <w:rPr>
          <w:noProof/>
        </w:rPr>
        <w:t>314</w:t>
      </w:r>
      <w:r>
        <w:rPr>
          <w:noProof/>
        </w:rPr>
        <w:fldChar w:fldCharType="end"/>
      </w:r>
    </w:p>
    <w:p w14:paraId="604B6443" w14:textId="348CA089" w:rsidR="00910500" w:rsidRDefault="00910500">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_Toc122026056 \h </w:instrText>
      </w:r>
      <w:r>
        <w:rPr>
          <w:noProof/>
        </w:rPr>
      </w:r>
      <w:r>
        <w:rPr>
          <w:noProof/>
        </w:rPr>
        <w:fldChar w:fldCharType="separate"/>
      </w:r>
      <w:r>
        <w:rPr>
          <w:noProof/>
        </w:rPr>
        <w:t>314</w:t>
      </w:r>
      <w:r>
        <w:rPr>
          <w:noProof/>
        </w:rPr>
        <w:fldChar w:fldCharType="end"/>
      </w:r>
    </w:p>
    <w:p w14:paraId="475237CE" w14:textId="65A7ED46" w:rsidR="00910500" w:rsidRDefault="00910500">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_Toc122026057 \h </w:instrText>
      </w:r>
      <w:r>
        <w:rPr>
          <w:noProof/>
        </w:rPr>
      </w:r>
      <w:r>
        <w:rPr>
          <w:noProof/>
        </w:rPr>
        <w:fldChar w:fldCharType="separate"/>
      </w:r>
      <w:r>
        <w:rPr>
          <w:noProof/>
        </w:rPr>
        <w:t>314</w:t>
      </w:r>
      <w:r>
        <w:rPr>
          <w:noProof/>
        </w:rPr>
        <w:fldChar w:fldCharType="end"/>
      </w:r>
    </w:p>
    <w:p w14:paraId="3833AF08" w14:textId="099A4BC4" w:rsidR="00910500" w:rsidRDefault="00910500">
      <w:pPr>
        <w:pStyle w:val="TOC5"/>
        <w:rPr>
          <w:rFonts w:asciiTheme="minorHAnsi" w:eastAsiaTheme="minorEastAsia" w:hAnsiTheme="minorHAnsi" w:cstheme="minorBidi"/>
          <w:noProof/>
          <w:sz w:val="22"/>
          <w:szCs w:val="22"/>
          <w:lang w:eastAsia="en-GB"/>
        </w:rPr>
      </w:pPr>
      <w:r>
        <w:rPr>
          <w:noProof/>
        </w:rPr>
        <w:t>6.6.2.2.1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_Toc122026058 \h </w:instrText>
      </w:r>
      <w:r>
        <w:rPr>
          <w:noProof/>
        </w:rPr>
      </w:r>
      <w:r>
        <w:rPr>
          <w:noProof/>
        </w:rPr>
        <w:fldChar w:fldCharType="separate"/>
      </w:r>
      <w:r>
        <w:rPr>
          <w:noProof/>
        </w:rPr>
        <w:t>314</w:t>
      </w:r>
      <w:r>
        <w:rPr>
          <w:noProof/>
        </w:rPr>
        <w:fldChar w:fldCharType="end"/>
      </w:r>
    </w:p>
    <w:p w14:paraId="31CE8D8A" w14:textId="131C3CFE" w:rsidR="00910500" w:rsidRDefault="00910500">
      <w:pPr>
        <w:pStyle w:val="TOC5"/>
        <w:rPr>
          <w:rFonts w:asciiTheme="minorHAnsi" w:eastAsiaTheme="minorEastAsia" w:hAnsiTheme="minorHAnsi" w:cstheme="minorBidi"/>
          <w:noProof/>
          <w:sz w:val="22"/>
          <w:szCs w:val="22"/>
          <w:lang w:eastAsia="en-GB"/>
        </w:rPr>
      </w:pPr>
      <w:r>
        <w:rPr>
          <w:noProof/>
        </w:rPr>
        <w:t>6.6.2.2.2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_Toc122026059 \h </w:instrText>
      </w:r>
      <w:r>
        <w:rPr>
          <w:noProof/>
        </w:rPr>
      </w:r>
      <w:r>
        <w:rPr>
          <w:noProof/>
        </w:rPr>
        <w:fldChar w:fldCharType="separate"/>
      </w:r>
      <w:r>
        <w:rPr>
          <w:noProof/>
        </w:rPr>
        <w:t>314</w:t>
      </w:r>
      <w:r>
        <w:rPr>
          <w:noProof/>
        </w:rPr>
        <w:fldChar w:fldCharType="end"/>
      </w:r>
    </w:p>
    <w:p w14:paraId="5C18B37C" w14:textId="7CF7FF85" w:rsidR="00910500" w:rsidRDefault="00910500">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_Toc122026060 \h </w:instrText>
      </w:r>
      <w:r>
        <w:rPr>
          <w:noProof/>
        </w:rPr>
      </w:r>
      <w:r>
        <w:rPr>
          <w:noProof/>
        </w:rPr>
        <w:fldChar w:fldCharType="separate"/>
      </w:r>
      <w:r>
        <w:rPr>
          <w:noProof/>
        </w:rPr>
        <w:t>315</w:t>
      </w:r>
      <w:r>
        <w:rPr>
          <w:noProof/>
        </w:rPr>
        <w:fldChar w:fldCharType="end"/>
      </w:r>
    </w:p>
    <w:p w14:paraId="3AAA7968" w14:textId="2F395A92" w:rsidR="00910500" w:rsidRDefault="00910500">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_Toc122026061 \h </w:instrText>
      </w:r>
      <w:r>
        <w:rPr>
          <w:noProof/>
        </w:rPr>
      </w:r>
      <w:r>
        <w:rPr>
          <w:noProof/>
        </w:rPr>
        <w:fldChar w:fldCharType="separate"/>
      </w:r>
      <w:r>
        <w:rPr>
          <w:noProof/>
        </w:rPr>
        <w:t>315</w:t>
      </w:r>
      <w:r>
        <w:rPr>
          <w:noProof/>
        </w:rPr>
        <w:fldChar w:fldCharType="end"/>
      </w:r>
    </w:p>
    <w:p w14:paraId="3900710F" w14:textId="3CF54286" w:rsidR="00910500" w:rsidRDefault="00910500">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_Toc122026062 \h </w:instrText>
      </w:r>
      <w:r>
        <w:rPr>
          <w:noProof/>
        </w:rPr>
      </w:r>
      <w:r>
        <w:rPr>
          <w:noProof/>
        </w:rPr>
        <w:fldChar w:fldCharType="separate"/>
      </w:r>
      <w:r>
        <w:rPr>
          <w:noProof/>
        </w:rPr>
        <w:t>315</w:t>
      </w:r>
      <w:r>
        <w:rPr>
          <w:noProof/>
        </w:rPr>
        <w:fldChar w:fldCharType="end"/>
      </w:r>
    </w:p>
    <w:p w14:paraId="60FE23F7" w14:textId="35251542" w:rsidR="00910500" w:rsidRDefault="00910500">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_Toc122026063 \h </w:instrText>
      </w:r>
      <w:r>
        <w:rPr>
          <w:noProof/>
        </w:rPr>
      </w:r>
      <w:r>
        <w:rPr>
          <w:noProof/>
        </w:rPr>
        <w:fldChar w:fldCharType="separate"/>
      </w:r>
      <w:r>
        <w:rPr>
          <w:noProof/>
        </w:rPr>
        <w:t>315</w:t>
      </w:r>
      <w:r>
        <w:rPr>
          <w:noProof/>
        </w:rPr>
        <w:fldChar w:fldCharType="end"/>
      </w:r>
    </w:p>
    <w:p w14:paraId="10B69A91" w14:textId="215449B0" w:rsidR="00910500" w:rsidRDefault="00910500">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_Toc122026064 \h </w:instrText>
      </w:r>
      <w:r>
        <w:rPr>
          <w:noProof/>
        </w:rPr>
      </w:r>
      <w:r>
        <w:rPr>
          <w:noProof/>
        </w:rPr>
        <w:fldChar w:fldCharType="separate"/>
      </w:r>
      <w:r>
        <w:rPr>
          <w:noProof/>
        </w:rPr>
        <w:t>315</w:t>
      </w:r>
      <w:r>
        <w:rPr>
          <w:noProof/>
        </w:rPr>
        <w:fldChar w:fldCharType="end"/>
      </w:r>
    </w:p>
    <w:p w14:paraId="48546C5D" w14:textId="23D5E1A7" w:rsidR="00910500" w:rsidRDefault="00910500">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Resource: N2 Message Handler (</w:t>
      </w:r>
      <w:r w:rsidRPr="00EF397D">
        <w:rPr>
          <w:rFonts w:eastAsia="DengXian"/>
          <w:noProof/>
        </w:rPr>
        <w:t>Custom Operation)</w:t>
      </w:r>
      <w:r>
        <w:rPr>
          <w:noProof/>
        </w:rPr>
        <w:tab/>
      </w:r>
      <w:r>
        <w:rPr>
          <w:noProof/>
        </w:rPr>
        <w:fldChar w:fldCharType="begin" w:fldLock="1"/>
      </w:r>
      <w:r>
        <w:rPr>
          <w:noProof/>
        </w:rPr>
        <w:instrText xml:space="preserve"> PAGEREF _Toc122026065 \h </w:instrText>
      </w:r>
      <w:r>
        <w:rPr>
          <w:noProof/>
        </w:rPr>
      </w:r>
      <w:r>
        <w:rPr>
          <w:noProof/>
        </w:rPr>
        <w:fldChar w:fldCharType="separate"/>
      </w:r>
      <w:r>
        <w:rPr>
          <w:noProof/>
        </w:rPr>
        <w:t>316</w:t>
      </w:r>
      <w:r>
        <w:rPr>
          <w:noProof/>
        </w:rPr>
        <w:fldChar w:fldCharType="end"/>
      </w:r>
    </w:p>
    <w:p w14:paraId="69CE14C2" w14:textId="27F3529F" w:rsidR="00910500" w:rsidRDefault="00910500">
      <w:pPr>
        <w:pStyle w:val="TOC5"/>
        <w:rPr>
          <w:rFonts w:asciiTheme="minorHAnsi" w:eastAsiaTheme="minorEastAsia" w:hAnsiTheme="minorHAnsi" w:cstheme="minorBidi"/>
          <w:noProof/>
          <w:sz w:val="22"/>
          <w:szCs w:val="22"/>
          <w:lang w:eastAsia="en-GB"/>
        </w:rPr>
      </w:pPr>
      <w:r>
        <w:rPr>
          <w:noProof/>
        </w:rPr>
        <w:t>6.6.3.1.1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_Toc122026066 \h </w:instrText>
      </w:r>
      <w:r>
        <w:rPr>
          <w:noProof/>
        </w:rPr>
      </w:r>
      <w:r>
        <w:rPr>
          <w:noProof/>
        </w:rPr>
        <w:fldChar w:fldCharType="separate"/>
      </w:r>
      <w:r>
        <w:rPr>
          <w:noProof/>
        </w:rPr>
        <w:t>316</w:t>
      </w:r>
      <w:r>
        <w:rPr>
          <w:noProof/>
        </w:rPr>
        <w:fldChar w:fldCharType="end"/>
      </w:r>
    </w:p>
    <w:p w14:paraId="21FF42AD" w14:textId="50086F0D" w:rsidR="00910500" w:rsidRDefault="00910500">
      <w:pPr>
        <w:pStyle w:val="TOC5"/>
        <w:rPr>
          <w:rFonts w:asciiTheme="minorHAnsi" w:eastAsiaTheme="minorEastAsia" w:hAnsiTheme="minorHAnsi" w:cstheme="minorBidi"/>
          <w:noProof/>
          <w:sz w:val="22"/>
          <w:szCs w:val="22"/>
          <w:lang w:eastAsia="en-GB"/>
        </w:rPr>
      </w:pPr>
      <w:r>
        <w:rPr>
          <w:noProof/>
        </w:rPr>
        <w:t>6.6.3.1.2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_Toc122026067 \h </w:instrText>
      </w:r>
      <w:r>
        <w:rPr>
          <w:noProof/>
        </w:rPr>
      </w:r>
      <w:r>
        <w:rPr>
          <w:noProof/>
        </w:rPr>
        <w:fldChar w:fldCharType="separate"/>
      </w:r>
      <w:r>
        <w:rPr>
          <w:noProof/>
        </w:rPr>
        <w:t>316</w:t>
      </w:r>
      <w:r>
        <w:rPr>
          <w:noProof/>
        </w:rPr>
        <w:fldChar w:fldCharType="end"/>
      </w:r>
    </w:p>
    <w:p w14:paraId="58ADA569" w14:textId="0AEBD960" w:rsidR="00910500" w:rsidRDefault="00910500">
      <w:pPr>
        <w:pStyle w:val="TOC5"/>
        <w:rPr>
          <w:rFonts w:asciiTheme="minorHAnsi" w:eastAsiaTheme="minorEastAsia" w:hAnsiTheme="minorHAnsi" w:cstheme="minorBidi"/>
          <w:noProof/>
          <w:sz w:val="22"/>
          <w:szCs w:val="22"/>
          <w:lang w:eastAsia="en-GB"/>
        </w:rPr>
      </w:pPr>
      <w:r>
        <w:rPr>
          <w:noProof/>
        </w:rPr>
        <w:t>6.6.3.1.3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_Toc122026068 \h </w:instrText>
      </w:r>
      <w:r>
        <w:rPr>
          <w:noProof/>
        </w:rPr>
      </w:r>
      <w:r>
        <w:rPr>
          <w:noProof/>
        </w:rPr>
        <w:fldChar w:fldCharType="separate"/>
      </w:r>
      <w:r>
        <w:rPr>
          <w:noProof/>
        </w:rPr>
        <w:t>316</w:t>
      </w:r>
      <w:r>
        <w:rPr>
          <w:noProof/>
        </w:rPr>
        <w:fldChar w:fldCharType="end"/>
      </w:r>
    </w:p>
    <w:p w14:paraId="18AFA0B0" w14:textId="7976291D" w:rsidR="00910500" w:rsidRDefault="00910500">
      <w:pPr>
        <w:pStyle w:val="TOC5"/>
        <w:rPr>
          <w:rFonts w:asciiTheme="minorHAnsi" w:eastAsiaTheme="minorEastAsia" w:hAnsiTheme="minorHAnsi" w:cstheme="minorBidi"/>
          <w:noProof/>
          <w:sz w:val="22"/>
          <w:szCs w:val="22"/>
          <w:lang w:eastAsia="en-GB"/>
        </w:rPr>
      </w:pPr>
      <w:r>
        <w:rPr>
          <w:noProof/>
        </w:rPr>
        <w:t>6.6.3.1.4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_Toc122026069 \h </w:instrText>
      </w:r>
      <w:r>
        <w:rPr>
          <w:noProof/>
        </w:rPr>
      </w:r>
      <w:r>
        <w:rPr>
          <w:noProof/>
        </w:rPr>
        <w:fldChar w:fldCharType="separate"/>
      </w:r>
      <w:r>
        <w:rPr>
          <w:noProof/>
        </w:rPr>
        <w:t>316</w:t>
      </w:r>
      <w:r>
        <w:rPr>
          <w:noProof/>
        </w:rPr>
        <w:fldChar w:fldCharType="end"/>
      </w:r>
    </w:p>
    <w:p w14:paraId="24B436DD" w14:textId="009234FC" w:rsidR="00910500" w:rsidRDefault="00910500">
      <w:pPr>
        <w:pStyle w:val="TOC6"/>
        <w:rPr>
          <w:rFonts w:asciiTheme="minorHAnsi" w:eastAsiaTheme="minorEastAsia" w:hAnsiTheme="minorHAnsi" w:cstheme="minorBidi"/>
          <w:noProof/>
          <w:sz w:val="22"/>
          <w:szCs w:val="22"/>
          <w:lang w:eastAsia="en-GB"/>
        </w:rPr>
      </w:pPr>
      <w:r>
        <w:rPr>
          <w:noProof/>
        </w:rPr>
        <w:t>6.6.3.1.4.1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_Toc122026070 \h </w:instrText>
      </w:r>
      <w:r>
        <w:rPr>
          <w:noProof/>
        </w:rPr>
      </w:r>
      <w:r>
        <w:rPr>
          <w:noProof/>
        </w:rPr>
        <w:fldChar w:fldCharType="separate"/>
      </w:r>
      <w:r>
        <w:rPr>
          <w:noProof/>
        </w:rPr>
        <w:t>316</w:t>
      </w:r>
      <w:r>
        <w:rPr>
          <w:noProof/>
        </w:rPr>
        <w:fldChar w:fldCharType="end"/>
      </w:r>
    </w:p>
    <w:p w14:paraId="30A9753B" w14:textId="34934644" w:rsidR="00910500" w:rsidRDefault="00910500">
      <w:pPr>
        <w:pStyle w:val="TOC6"/>
        <w:rPr>
          <w:rFonts w:asciiTheme="minorHAnsi" w:eastAsiaTheme="minorEastAsia" w:hAnsiTheme="minorHAnsi" w:cstheme="minorBidi"/>
          <w:noProof/>
          <w:sz w:val="22"/>
          <w:szCs w:val="22"/>
          <w:lang w:eastAsia="en-GB"/>
        </w:rPr>
      </w:pPr>
      <w:r>
        <w:rPr>
          <w:noProof/>
        </w:rPr>
        <w:t>6.6.3.1.4.2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_Toc122026071 \h </w:instrText>
      </w:r>
      <w:r>
        <w:rPr>
          <w:noProof/>
        </w:rPr>
      </w:r>
      <w:r>
        <w:rPr>
          <w:noProof/>
        </w:rPr>
        <w:fldChar w:fldCharType="separate"/>
      </w:r>
      <w:r>
        <w:rPr>
          <w:noProof/>
        </w:rPr>
        <w:t>316</w:t>
      </w:r>
      <w:r>
        <w:rPr>
          <w:noProof/>
        </w:rPr>
        <w:fldChar w:fldCharType="end"/>
      </w:r>
    </w:p>
    <w:p w14:paraId="70033411" w14:textId="455911AA" w:rsidR="00910500" w:rsidRDefault="00910500">
      <w:pPr>
        <w:pStyle w:val="TOC7"/>
        <w:rPr>
          <w:rFonts w:asciiTheme="minorHAnsi" w:eastAsiaTheme="minorEastAsia" w:hAnsiTheme="minorHAnsi" w:cstheme="minorBidi"/>
          <w:noProof/>
          <w:sz w:val="22"/>
          <w:szCs w:val="22"/>
          <w:lang w:eastAsia="en-GB"/>
        </w:rPr>
      </w:pPr>
      <w:r>
        <w:rPr>
          <w:noProof/>
        </w:rPr>
        <w:t>6.6.3.1.4.2.1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_Toc122026072 \h </w:instrText>
      </w:r>
      <w:r>
        <w:rPr>
          <w:noProof/>
        </w:rPr>
      </w:r>
      <w:r>
        <w:rPr>
          <w:noProof/>
        </w:rPr>
        <w:fldChar w:fldCharType="separate"/>
      </w:r>
      <w:r>
        <w:rPr>
          <w:noProof/>
        </w:rPr>
        <w:t>316</w:t>
      </w:r>
      <w:r>
        <w:rPr>
          <w:noProof/>
        </w:rPr>
        <w:fldChar w:fldCharType="end"/>
      </w:r>
    </w:p>
    <w:p w14:paraId="45F175FF" w14:textId="1C876836" w:rsidR="00910500" w:rsidRDefault="00910500">
      <w:pPr>
        <w:pStyle w:val="TOC7"/>
        <w:rPr>
          <w:rFonts w:asciiTheme="minorHAnsi" w:eastAsiaTheme="minorEastAsia" w:hAnsiTheme="minorHAnsi" w:cstheme="minorBidi"/>
          <w:noProof/>
          <w:sz w:val="22"/>
          <w:szCs w:val="22"/>
          <w:lang w:eastAsia="en-GB"/>
        </w:rPr>
      </w:pPr>
      <w:r>
        <w:rPr>
          <w:noProof/>
        </w:rPr>
        <w:t>6.6.3.1.4.2.2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_Toc122026073 \h </w:instrText>
      </w:r>
      <w:r>
        <w:rPr>
          <w:noProof/>
        </w:rPr>
      </w:r>
      <w:r>
        <w:rPr>
          <w:noProof/>
        </w:rPr>
        <w:fldChar w:fldCharType="separate"/>
      </w:r>
      <w:r>
        <w:rPr>
          <w:noProof/>
        </w:rPr>
        <w:t>316</w:t>
      </w:r>
      <w:r>
        <w:rPr>
          <w:noProof/>
        </w:rPr>
        <w:fldChar w:fldCharType="end"/>
      </w:r>
    </w:p>
    <w:p w14:paraId="5B48A15C" w14:textId="7D7C690D" w:rsidR="00910500" w:rsidRDefault="00910500">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_Toc122026074 \h </w:instrText>
      </w:r>
      <w:r>
        <w:rPr>
          <w:noProof/>
        </w:rPr>
      </w:r>
      <w:r>
        <w:rPr>
          <w:noProof/>
        </w:rPr>
        <w:fldChar w:fldCharType="separate"/>
      </w:r>
      <w:r>
        <w:rPr>
          <w:noProof/>
        </w:rPr>
        <w:t>317</w:t>
      </w:r>
      <w:r>
        <w:rPr>
          <w:noProof/>
        </w:rPr>
        <w:fldChar w:fldCharType="end"/>
      </w:r>
    </w:p>
    <w:p w14:paraId="0C632B94" w14:textId="3B986D82" w:rsidR="00910500" w:rsidRDefault="00910500">
      <w:pPr>
        <w:pStyle w:val="TOC3"/>
        <w:rPr>
          <w:rFonts w:asciiTheme="minorHAnsi" w:eastAsiaTheme="minorEastAsia" w:hAnsiTheme="minorHAnsi" w:cstheme="minorBidi"/>
          <w:noProof/>
          <w:sz w:val="22"/>
          <w:szCs w:val="22"/>
          <w:lang w:eastAsia="en-GB"/>
        </w:rPr>
      </w:pPr>
      <w:r>
        <w:rPr>
          <w:noProof/>
        </w:rPr>
        <w:lastRenderedPageBreak/>
        <w:t>6.6.5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_Toc122026075 \h </w:instrText>
      </w:r>
      <w:r>
        <w:rPr>
          <w:noProof/>
        </w:rPr>
      </w:r>
      <w:r>
        <w:rPr>
          <w:noProof/>
        </w:rPr>
        <w:fldChar w:fldCharType="separate"/>
      </w:r>
      <w:r>
        <w:rPr>
          <w:noProof/>
        </w:rPr>
        <w:t>317</w:t>
      </w:r>
      <w:r>
        <w:rPr>
          <w:noProof/>
        </w:rPr>
        <w:fldChar w:fldCharType="end"/>
      </w:r>
    </w:p>
    <w:p w14:paraId="538B887C" w14:textId="67E20790" w:rsidR="00910500" w:rsidRDefault="00910500">
      <w:pPr>
        <w:pStyle w:val="TOC4"/>
        <w:rPr>
          <w:rFonts w:asciiTheme="minorHAnsi" w:eastAsiaTheme="minorEastAsia" w:hAnsiTheme="minorHAnsi" w:cstheme="minorBidi"/>
          <w:noProof/>
          <w:sz w:val="22"/>
          <w:szCs w:val="22"/>
          <w:lang w:eastAsia="en-GB"/>
        </w:rPr>
      </w:pPr>
      <w:r>
        <w:rPr>
          <w:noProof/>
        </w:rPr>
        <w:t>6.6.5.1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_Toc122026076 \h </w:instrText>
      </w:r>
      <w:r>
        <w:rPr>
          <w:noProof/>
        </w:rPr>
      </w:r>
      <w:r>
        <w:rPr>
          <w:noProof/>
        </w:rPr>
        <w:fldChar w:fldCharType="separate"/>
      </w:r>
      <w:r>
        <w:rPr>
          <w:noProof/>
        </w:rPr>
        <w:t>317</w:t>
      </w:r>
      <w:r>
        <w:rPr>
          <w:noProof/>
        </w:rPr>
        <w:fldChar w:fldCharType="end"/>
      </w:r>
    </w:p>
    <w:p w14:paraId="2AFFCDF9" w14:textId="3F98AE2B" w:rsidR="00910500" w:rsidRDefault="00910500">
      <w:pPr>
        <w:pStyle w:val="TOC4"/>
        <w:rPr>
          <w:rFonts w:asciiTheme="minorHAnsi" w:eastAsiaTheme="minorEastAsia" w:hAnsiTheme="minorHAnsi" w:cstheme="minorBidi"/>
          <w:noProof/>
          <w:sz w:val="22"/>
          <w:szCs w:val="22"/>
          <w:lang w:eastAsia="en-GB"/>
        </w:rPr>
      </w:pPr>
      <w:r>
        <w:rPr>
          <w:noProof/>
        </w:rPr>
        <w:t>6.6.5.2</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_Toc122026077 \h </w:instrText>
      </w:r>
      <w:r>
        <w:rPr>
          <w:noProof/>
        </w:rPr>
      </w:r>
      <w:r>
        <w:rPr>
          <w:noProof/>
        </w:rPr>
        <w:fldChar w:fldCharType="separate"/>
      </w:r>
      <w:r>
        <w:rPr>
          <w:noProof/>
        </w:rPr>
        <w:t>318</w:t>
      </w:r>
      <w:r>
        <w:rPr>
          <w:noProof/>
        </w:rPr>
        <w:fldChar w:fldCharType="end"/>
      </w:r>
    </w:p>
    <w:p w14:paraId="328D8387" w14:textId="6B28C4D7" w:rsidR="00910500" w:rsidRDefault="00910500">
      <w:pPr>
        <w:pStyle w:val="TOC5"/>
        <w:rPr>
          <w:rFonts w:asciiTheme="minorHAnsi" w:eastAsiaTheme="minorEastAsia" w:hAnsiTheme="minorHAnsi" w:cstheme="minorBidi"/>
          <w:noProof/>
          <w:sz w:val="22"/>
          <w:szCs w:val="22"/>
          <w:lang w:eastAsia="en-GB"/>
        </w:rPr>
      </w:pPr>
      <w:r>
        <w:rPr>
          <w:noProof/>
        </w:rPr>
        <w:t>6.6.5.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_Toc122026078 \h </w:instrText>
      </w:r>
      <w:r>
        <w:rPr>
          <w:noProof/>
        </w:rPr>
      </w:r>
      <w:r>
        <w:rPr>
          <w:noProof/>
        </w:rPr>
        <w:fldChar w:fldCharType="separate"/>
      </w:r>
      <w:r>
        <w:rPr>
          <w:noProof/>
        </w:rPr>
        <w:t>318</w:t>
      </w:r>
      <w:r>
        <w:rPr>
          <w:noProof/>
        </w:rPr>
        <w:fldChar w:fldCharType="end"/>
      </w:r>
    </w:p>
    <w:p w14:paraId="79FBA31D" w14:textId="6B078267" w:rsidR="00910500" w:rsidRDefault="00910500">
      <w:pPr>
        <w:pStyle w:val="TOC5"/>
        <w:rPr>
          <w:rFonts w:asciiTheme="minorHAnsi" w:eastAsiaTheme="minorEastAsia" w:hAnsiTheme="minorHAnsi" w:cstheme="minorBidi"/>
          <w:noProof/>
          <w:sz w:val="22"/>
          <w:szCs w:val="22"/>
          <w:lang w:eastAsia="en-GB"/>
        </w:rPr>
      </w:pPr>
      <w:r>
        <w:rPr>
          <w:noProof/>
        </w:rPr>
        <w:t>6.6.5.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Definitionn</w:t>
      </w:r>
      <w:r>
        <w:rPr>
          <w:noProof/>
        </w:rPr>
        <w:tab/>
      </w:r>
      <w:r>
        <w:rPr>
          <w:noProof/>
        </w:rPr>
        <w:fldChar w:fldCharType="begin" w:fldLock="1"/>
      </w:r>
      <w:r>
        <w:rPr>
          <w:noProof/>
        </w:rPr>
        <w:instrText xml:space="preserve"> PAGEREF _Toc122026079 \h </w:instrText>
      </w:r>
      <w:r>
        <w:rPr>
          <w:noProof/>
        </w:rPr>
      </w:r>
      <w:r>
        <w:rPr>
          <w:noProof/>
        </w:rPr>
        <w:fldChar w:fldCharType="separate"/>
      </w:r>
      <w:r>
        <w:rPr>
          <w:noProof/>
        </w:rPr>
        <w:t>318</w:t>
      </w:r>
      <w:r>
        <w:rPr>
          <w:noProof/>
        </w:rPr>
        <w:fldChar w:fldCharType="end"/>
      </w:r>
    </w:p>
    <w:p w14:paraId="45AD7DE8" w14:textId="1310331E" w:rsidR="00910500" w:rsidRDefault="00910500">
      <w:pPr>
        <w:pStyle w:val="TOC5"/>
        <w:rPr>
          <w:rFonts w:asciiTheme="minorHAnsi" w:eastAsiaTheme="minorEastAsia" w:hAnsiTheme="minorHAnsi" w:cstheme="minorBidi"/>
          <w:noProof/>
          <w:sz w:val="22"/>
          <w:szCs w:val="22"/>
          <w:lang w:eastAsia="en-GB"/>
        </w:rPr>
      </w:pPr>
      <w:r>
        <w:rPr>
          <w:noProof/>
        </w:rPr>
        <w:t>6.6.5.2.3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_Toc122026080 \h </w:instrText>
      </w:r>
      <w:r>
        <w:rPr>
          <w:noProof/>
        </w:rPr>
      </w:r>
      <w:r>
        <w:rPr>
          <w:noProof/>
        </w:rPr>
        <w:fldChar w:fldCharType="separate"/>
      </w:r>
      <w:r>
        <w:rPr>
          <w:noProof/>
        </w:rPr>
        <w:t>318</w:t>
      </w:r>
      <w:r>
        <w:rPr>
          <w:noProof/>
        </w:rPr>
        <w:fldChar w:fldCharType="end"/>
      </w:r>
    </w:p>
    <w:p w14:paraId="2BC3F630" w14:textId="3E1EF008" w:rsidR="00910500" w:rsidRDefault="00910500">
      <w:pPr>
        <w:pStyle w:val="TOC6"/>
        <w:rPr>
          <w:rFonts w:asciiTheme="minorHAnsi" w:eastAsiaTheme="minorEastAsia" w:hAnsiTheme="minorHAnsi" w:cstheme="minorBidi"/>
          <w:noProof/>
          <w:sz w:val="22"/>
          <w:szCs w:val="22"/>
          <w:lang w:eastAsia="en-GB"/>
        </w:rPr>
      </w:pPr>
      <w:r>
        <w:rPr>
          <w:noProof/>
        </w:rPr>
        <w:t>6.6.5.2.3.1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_Toc122026081 \h </w:instrText>
      </w:r>
      <w:r>
        <w:rPr>
          <w:noProof/>
        </w:rPr>
      </w:r>
      <w:r>
        <w:rPr>
          <w:noProof/>
        </w:rPr>
        <w:fldChar w:fldCharType="separate"/>
      </w:r>
      <w:r>
        <w:rPr>
          <w:noProof/>
        </w:rPr>
        <w:t>318</w:t>
      </w:r>
      <w:r>
        <w:rPr>
          <w:noProof/>
        </w:rPr>
        <w:fldChar w:fldCharType="end"/>
      </w:r>
    </w:p>
    <w:p w14:paraId="17C85F2A" w14:textId="4116BF78" w:rsidR="00910500" w:rsidRDefault="00910500">
      <w:pPr>
        <w:pStyle w:val="TOC3"/>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_Toc122026082 \h </w:instrText>
      </w:r>
      <w:r>
        <w:rPr>
          <w:noProof/>
        </w:rPr>
      </w:r>
      <w:r>
        <w:rPr>
          <w:noProof/>
        </w:rPr>
        <w:fldChar w:fldCharType="separate"/>
      </w:r>
      <w:r>
        <w:rPr>
          <w:noProof/>
        </w:rPr>
        <w:t>319</w:t>
      </w:r>
      <w:r>
        <w:rPr>
          <w:noProof/>
        </w:rPr>
        <w:fldChar w:fldCharType="end"/>
      </w:r>
    </w:p>
    <w:p w14:paraId="7CF78BEC" w14:textId="4AAD5E1C" w:rsidR="00910500" w:rsidRDefault="00910500">
      <w:pPr>
        <w:pStyle w:val="TOC4"/>
        <w:rPr>
          <w:rFonts w:asciiTheme="minorHAnsi" w:eastAsiaTheme="minorEastAsia" w:hAnsiTheme="minorHAnsi" w:cstheme="minorBidi"/>
          <w:noProof/>
          <w:sz w:val="22"/>
          <w:szCs w:val="22"/>
          <w:lang w:eastAsia="en-GB"/>
        </w:rPr>
      </w:pPr>
      <w:r>
        <w:rPr>
          <w:noProof/>
        </w:rPr>
        <w:t>6.6.6.1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_Toc122026083 \h </w:instrText>
      </w:r>
      <w:r>
        <w:rPr>
          <w:noProof/>
        </w:rPr>
      </w:r>
      <w:r>
        <w:rPr>
          <w:noProof/>
        </w:rPr>
        <w:fldChar w:fldCharType="separate"/>
      </w:r>
      <w:r>
        <w:rPr>
          <w:noProof/>
        </w:rPr>
        <w:t>319</w:t>
      </w:r>
      <w:r>
        <w:rPr>
          <w:noProof/>
        </w:rPr>
        <w:fldChar w:fldCharType="end"/>
      </w:r>
    </w:p>
    <w:p w14:paraId="3FBFC961" w14:textId="3927C283" w:rsidR="00910500" w:rsidRDefault="00910500">
      <w:pPr>
        <w:pStyle w:val="TOC4"/>
        <w:rPr>
          <w:rFonts w:asciiTheme="minorHAnsi" w:eastAsiaTheme="minorEastAsia" w:hAnsiTheme="minorHAnsi" w:cstheme="minorBidi"/>
          <w:noProof/>
          <w:sz w:val="22"/>
          <w:szCs w:val="22"/>
          <w:lang w:eastAsia="en-GB"/>
        </w:rPr>
      </w:pPr>
      <w:r w:rsidRPr="00EF397D">
        <w:rPr>
          <w:noProof/>
          <w:lang w:val="en-US"/>
        </w:rPr>
        <w:t>6.6.6.2</w:t>
      </w:r>
      <w:r>
        <w:rPr>
          <w:rFonts w:asciiTheme="minorHAnsi" w:eastAsiaTheme="minorEastAsia" w:hAnsiTheme="minorHAnsi" w:cstheme="minorBidi"/>
          <w:noProof/>
          <w:sz w:val="22"/>
          <w:szCs w:val="22"/>
          <w:lang w:eastAsia="en-GB"/>
        </w:rPr>
        <w:tab/>
      </w:r>
      <w:r w:rsidRPr="00EF397D">
        <w:rPr>
          <w:noProof/>
          <w:lang w:val="en-US"/>
        </w:rPr>
        <w:t>Structured data types</w:t>
      </w:r>
      <w:r>
        <w:rPr>
          <w:noProof/>
        </w:rPr>
        <w:tab/>
      </w:r>
      <w:r>
        <w:rPr>
          <w:noProof/>
        </w:rPr>
        <w:fldChar w:fldCharType="begin" w:fldLock="1"/>
      </w:r>
      <w:r>
        <w:rPr>
          <w:noProof/>
        </w:rPr>
        <w:instrText xml:space="preserve"> PAGEREF _Toc122026084 \h </w:instrText>
      </w:r>
      <w:r>
        <w:rPr>
          <w:noProof/>
        </w:rPr>
      </w:r>
      <w:r>
        <w:rPr>
          <w:noProof/>
        </w:rPr>
        <w:fldChar w:fldCharType="separate"/>
      </w:r>
      <w:r>
        <w:rPr>
          <w:noProof/>
        </w:rPr>
        <w:t>320</w:t>
      </w:r>
      <w:r>
        <w:rPr>
          <w:noProof/>
        </w:rPr>
        <w:fldChar w:fldCharType="end"/>
      </w:r>
    </w:p>
    <w:p w14:paraId="3B9D76C4" w14:textId="71CB5B79" w:rsidR="00910500" w:rsidRDefault="00910500">
      <w:pPr>
        <w:pStyle w:val="TOC5"/>
        <w:rPr>
          <w:rFonts w:asciiTheme="minorHAnsi" w:eastAsiaTheme="minorEastAsia" w:hAnsiTheme="minorHAnsi" w:cstheme="minorBidi"/>
          <w:noProof/>
          <w:sz w:val="22"/>
          <w:szCs w:val="22"/>
          <w:lang w:eastAsia="en-GB"/>
        </w:rPr>
      </w:pPr>
      <w:r>
        <w:rPr>
          <w:noProof/>
        </w:rPr>
        <w:t>6.6.6.2.1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_Toc122026085 \h </w:instrText>
      </w:r>
      <w:r>
        <w:rPr>
          <w:noProof/>
        </w:rPr>
      </w:r>
      <w:r>
        <w:rPr>
          <w:noProof/>
        </w:rPr>
        <w:fldChar w:fldCharType="separate"/>
      </w:r>
      <w:r>
        <w:rPr>
          <w:noProof/>
        </w:rPr>
        <w:t>320</w:t>
      </w:r>
      <w:r>
        <w:rPr>
          <w:noProof/>
        </w:rPr>
        <w:fldChar w:fldCharType="end"/>
      </w:r>
    </w:p>
    <w:p w14:paraId="22E1FF97" w14:textId="4F27A80E" w:rsidR="00910500" w:rsidRDefault="00910500">
      <w:pPr>
        <w:pStyle w:val="TOC5"/>
        <w:rPr>
          <w:rFonts w:asciiTheme="minorHAnsi" w:eastAsiaTheme="minorEastAsia" w:hAnsiTheme="minorHAnsi" w:cstheme="minorBidi"/>
          <w:noProof/>
          <w:sz w:val="22"/>
          <w:szCs w:val="22"/>
          <w:lang w:eastAsia="en-GB"/>
        </w:rPr>
      </w:pPr>
      <w:r>
        <w:rPr>
          <w:noProof/>
        </w:rPr>
        <w:t>6.6.6.2.2</w:t>
      </w:r>
      <w:r>
        <w:rPr>
          <w:rFonts w:asciiTheme="minorHAnsi" w:eastAsiaTheme="minorEastAsia" w:hAnsiTheme="minorHAnsi" w:cstheme="minorBidi"/>
          <w:noProof/>
          <w:sz w:val="22"/>
          <w:szCs w:val="22"/>
          <w:lang w:eastAsia="en-GB"/>
        </w:rPr>
        <w:tab/>
      </w:r>
      <w:r>
        <w:rPr>
          <w:noProof/>
        </w:rPr>
        <w:t>Type: MbsN2MessageTransferReqData</w:t>
      </w:r>
      <w:r>
        <w:rPr>
          <w:noProof/>
        </w:rPr>
        <w:tab/>
      </w:r>
      <w:r>
        <w:rPr>
          <w:noProof/>
        </w:rPr>
        <w:fldChar w:fldCharType="begin" w:fldLock="1"/>
      </w:r>
      <w:r>
        <w:rPr>
          <w:noProof/>
        </w:rPr>
        <w:instrText xml:space="preserve"> PAGEREF _Toc122026086 \h </w:instrText>
      </w:r>
      <w:r>
        <w:rPr>
          <w:noProof/>
        </w:rPr>
      </w:r>
      <w:r>
        <w:rPr>
          <w:noProof/>
        </w:rPr>
        <w:fldChar w:fldCharType="separate"/>
      </w:r>
      <w:r>
        <w:rPr>
          <w:noProof/>
        </w:rPr>
        <w:t>321</w:t>
      </w:r>
      <w:r>
        <w:rPr>
          <w:noProof/>
        </w:rPr>
        <w:fldChar w:fldCharType="end"/>
      </w:r>
    </w:p>
    <w:p w14:paraId="53171B25" w14:textId="082CE258" w:rsidR="00910500" w:rsidRDefault="00910500">
      <w:pPr>
        <w:pStyle w:val="TOC5"/>
        <w:rPr>
          <w:rFonts w:asciiTheme="minorHAnsi" w:eastAsiaTheme="minorEastAsia" w:hAnsiTheme="minorHAnsi" w:cstheme="minorBidi"/>
          <w:noProof/>
          <w:sz w:val="22"/>
          <w:szCs w:val="22"/>
          <w:lang w:eastAsia="en-GB"/>
        </w:rPr>
      </w:pPr>
      <w:r>
        <w:rPr>
          <w:noProof/>
        </w:rPr>
        <w:t>6.6.6.2.3</w:t>
      </w:r>
      <w:r>
        <w:rPr>
          <w:rFonts w:asciiTheme="minorHAnsi" w:eastAsiaTheme="minorEastAsia" w:hAnsiTheme="minorHAnsi" w:cstheme="minorBidi"/>
          <w:noProof/>
          <w:sz w:val="22"/>
          <w:szCs w:val="22"/>
          <w:lang w:eastAsia="en-GB"/>
        </w:rPr>
        <w:tab/>
      </w:r>
      <w:r>
        <w:rPr>
          <w:noProof/>
        </w:rPr>
        <w:t>Type: MbsN2MessageTransferRspData</w:t>
      </w:r>
      <w:r>
        <w:rPr>
          <w:noProof/>
        </w:rPr>
        <w:tab/>
      </w:r>
      <w:r>
        <w:rPr>
          <w:noProof/>
        </w:rPr>
        <w:fldChar w:fldCharType="begin" w:fldLock="1"/>
      </w:r>
      <w:r>
        <w:rPr>
          <w:noProof/>
        </w:rPr>
        <w:instrText xml:space="preserve"> PAGEREF _Toc122026087 \h </w:instrText>
      </w:r>
      <w:r>
        <w:rPr>
          <w:noProof/>
        </w:rPr>
      </w:r>
      <w:r>
        <w:rPr>
          <w:noProof/>
        </w:rPr>
        <w:fldChar w:fldCharType="separate"/>
      </w:r>
      <w:r>
        <w:rPr>
          <w:noProof/>
        </w:rPr>
        <w:t>321</w:t>
      </w:r>
      <w:r>
        <w:rPr>
          <w:noProof/>
        </w:rPr>
        <w:fldChar w:fldCharType="end"/>
      </w:r>
    </w:p>
    <w:p w14:paraId="38794BBC" w14:textId="6E9D2C18" w:rsidR="00910500" w:rsidRDefault="00910500">
      <w:pPr>
        <w:pStyle w:val="TOC5"/>
        <w:rPr>
          <w:rFonts w:asciiTheme="minorHAnsi" w:eastAsiaTheme="minorEastAsia" w:hAnsiTheme="minorHAnsi" w:cstheme="minorBidi"/>
          <w:noProof/>
          <w:sz w:val="22"/>
          <w:szCs w:val="22"/>
          <w:lang w:eastAsia="en-GB"/>
        </w:rPr>
      </w:pPr>
      <w:r>
        <w:rPr>
          <w:noProof/>
        </w:rPr>
        <w:t>6.6.6.2.4</w:t>
      </w:r>
      <w:r>
        <w:rPr>
          <w:rFonts w:asciiTheme="minorHAnsi" w:eastAsiaTheme="minorEastAsia" w:hAnsiTheme="minorHAnsi" w:cstheme="minorBidi"/>
          <w:noProof/>
          <w:sz w:val="22"/>
          <w:szCs w:val="22"/>
          <w:lang w:eastAsia="en-GB"/>
        </w:rPr>
        <w:tab/>
      </w:r>
      <w:r>
        <w:rPr>
          <w:noProof/>
        </w:rPr>
        <w:t>Type: N2MbsSm</w:t>
      </w:r>
      <w:r w:rsidRPr="00EF397D">
        <w:rPr>
          <w:noProof/>
          <w:lang w:val="en-US"/>
        </w:rPr>
        <w:t>Info</w:t>
      </w:r>
      <w:r>
        <w:rPr>
          <w:noProof/>
        </w:rPr>
        <w:tab/>
      </w:r>
      <w:r>
        <w:rPr>
          <w:noProof/>
        </w:rPr>
        <w:fldChar w:fldCharType="begin" w:fldLock="1"/>
      </w:r>
      <w:r>
        <w:rPr>
          <w:noProof/>
        </w:rPr>
        <w:instrText xml:space="preserve"> PAGEREF _Toc122026088 \h </w:instrText>
      </w:r>
      <w:r>
        <w:rPr>
          <w:noProof/>
        </w:rPr>
      </w:r>
      <w:r>
        <w:rPr>
          <w:noProof/>
        </w:rPr>
        <w:fldChar w:fldCharType="separate"/>
      </w:r>
      <w:r>
        <w:rPr>
          <w:noProof/>
        </w:rPr>
        <w:t>321</w:t>
      </w:r>
      <w:r>
        <w:rPr>
          <w:noProof/>
        </w:rPr>
        <w:fldChar w:fldCharType="end"/>
      </w:r>
    </w:p>
    <w:p w14:paraId="205B375A" w14:textId="65FCFC79" w:rsidR="00910500" w:rsidRDefault="00910500">
      <w:pPr>
        <w:pStyle w:val="TOC5"/>
        <w:rPr>
          <w:rFonts w:asciiTheme="minorHAnsi" w:eastAsiaTheme="minorEastAsia" w:hAnsiTheme="minorHAnsi" w:cstheme="minorBidi"/>
          <w:noProof/>
          <w:sz w:val="22"/>
          <w:szCs w:val="22"/>
          <w:lang w:eastAsia="en-GB"/>
        </w:rPr>
      </w:pPr>
      <w:r>
        <w:rPr>
          <w:noProof/>
        </w:rPr>
        <w:t>6.6.6.2.5</w:t>
      </w:r>
      <w:r>
        <w:rPr>
          <w:rFonts w:asciiTheme="minorHAnsi" w:eastAsiaTheme="minorEastAsia" w:hAnsiTheme="minorHAnsi" w:cstheme="minorBidi"/>
          <w:noProof/>
          <w:sz w:val="22"/>
          <w:szCs w:val="22"/>
          <w:lang w:eastAsia="en-GB"/>
        </w:rPr>
        <w:tab/>
      </w:r>
      <w:r>
        <w:rPr>
          <w:noProof/>
        </w:rPr>
        <w:t xml:space="preserve">Type: </w:t>
      </w:r>
      <w:r>
        <w:rPr>
          <w:noProof/>
          <w:lang w:eastAsia="zh-CN"/>
        </w:rPr>
        <w:t>Notification</w:t>
      </w:r>
      <w:r>
        <w:rPr>
          <w:noProof/>
        </w:rPr>
        <w:tab/>
      </w:r>
      <w:r>
        <w:rPr>
          <w:noProof/>
        </w:rPr>
        <w:fldChar w:fldCharType="begin" w:fldLock="1"/>
      </w:r>
      <w:r>
        <w:rPr>
          <w:noProof/>
        </w:rPr>
        <w:instrText xml:space="preserve"> PAGEREF _Toc122026089 \h </w:instrText>
      </w:r>
      <w:r>
        <w:rPr>
          <w:noProof/>
        </w:rPr>
      </w:r>
      <w:r>
        <w:rPr>
          <w:noProof/>
        </w:rPr>
        <w:fldChar w:fldCharType="separate"/>
      </w:r>
      <w:r>
        <w:rPr>
          <w:noProof/>
        </w:rPr>
        <w:t>322</w:t>
      </w:r>
      <w:r>
        <w:rPr>
          <w:noProof/>
        </w:rPr>
        <w:fldChar w:fldCharType="end"/>
      </w:r>
    </w:p>
    <w:p w14:paraId="6667392E" w14:textId="076E7B36" w:rsidR="00910500" w:rsidRDefault="00910500">
      <w:pPr>
        <w:pStyle w:val="TOC5"/>
        <w:rPr>
          <w:rFonts w:asciiTheme="minorHAnsi" w:eastAsiaTheme="minorEastAsia" w:hAnsiTheme="minorHAnsi" w:cstheme="minorBidi"/>
          <w:noProof/>
          <w:sz w:val="22"/>
          <w:szCs w:val="22"/>
          <w:lang w:eastAsia="en-GB"/>
        </w:rPr>
      </w:pPr>
      <w:r>
        <w:rPr>
          <w:noProof/>
        </w:rPr>
        <w:t>6.6.6.2.6</w:t>
      </w:r>
      <w:r>
        <w:rPr>
          <w:rFonts w:asciiTheme="minorHAnsi" w:eastAsiaTheme="minorEastAsia" w:hAnsiTheme="minorHAnsi" w:cstheme="minorBidi"/>
          <w:noProof/>
          <w:sz w:val="22"/>
          <w:szCs w:val="22"/>
          <w:lang w:eastAsia="en-GB"/>
        </w:rPr>
        <w:tab/>
      </w:r>
      <w:r>
        <w:rPr>
          <w:noProof/>
        </w:rPr>
        <w:t xml:space="preserve">Type: </w:t>
      </w:r>
      <w:r>
        <w:rPr>
          <w:noProof/>
          <w:lang w:eastAsia="zh-CN"/>
        </w:rPr>
        <w:t>RanFailure</w:t>
      </w:r>
      <w:r>
        <w:rPr>
          <w:noProof/>
        </w:rPr>
        <w:tab/>
      </w:r>
      <w:r>
        <w:rPr>
          <w:noProof/>
        </w:rPr>
        <w:fldChar w:fldCharType="begin" w:fldLock="1"/>
      </w:r>
      <w:r>
        <w:rPr>
          <w:noProof/>
        </w:rPr>
        <w:instrText xml:space="preserve"> PAGEREF _Toc122026090 \h </w:instrText>
      </w:r>
      <w:r>
        <w:rPr>
          <w:noProof/>
        </w:rPr>
      </w:r>
      <w:r>
        <w:rPr>
          <w:noProof/>
        </w:rPr>
        <w:fldChar w:fldCharType="separate"/>
      </w:r>
      <w:r>
        <w:rPr>
          <w:noProof/>
        </w:rPr>
        <w:t>322</w:t>
      </w:r>
      <w:r>
        <w:rPr>
          <w:noProof/>
        </w:rPr>
        <w:fldChar w:fldCharType="end"/>
      </w:r>
    </w:p>
    <w:p w14:paraId="21099079" w14:textId="14DC2659" w:rsidR="00910500" w:rsidRDefault="00910500">
      <w:pPr>
        <w:pStyle w:val="TOC4"/>
        <w:rPr>
          <w:rFonts w:asciiTheme="minorHAnsi" w:eastAsiaTheme="minorEastAsia" w:hAnsiTheme="minorHAnsi" w:cstheme="minorBidi"/>
          <w:noProof/>
          <w:sz w:val="22"/>
          <w:szCs w:val="22"/>
          <w:lang w:eastAsia="en-GB"/>
        </w:rPr>
      </w:pPr>
      <w:r w:rsidRPr="00EF397D">
        <w:rPr>
          <w:noProof/>
          <w:lang w:val="en-US"/>
        </w:rPr>
        <w:t>6.6.6.3</w:t>
      </w:r>
      <w:r>
        <w:rPr>
          <w:rFonts w:asciiTheme="minorHAnsi" w:eastAsiaTheme="minorEastAsia" w:hAnsiTheme="minorHAnsi" w:cstheme="minorBidi"/>
          <w:noProof/>
          <w:sz w:val="22"/>
          <w:szCs w:val="22"/>
          <w:lang w:eastAsia="en-GB"/>
        </w:rPr>
        <w:tab/>
      </w:r>
      <w:r w:rsidRPr="00EF397D">
        <w:rPr>
          <w:noProof/>
          <w:lang w:val="en-US"/>
        </w:rPr>
        <w:t>Simple data types and enumerations</w:t>
      </w:r>
      <w:r>
        <w:rPr>
          <w:noProof/>
        </w:rPr>
        <w:tab/>
      </w:r>
      <w:r>
        <w:rPr>
          <w:noProof/>
        </w:rPr>
        <w:fldChar w:fldCharType="begin" w:fldLock="1"/>
      </w:r>
      <w:r>
        <w:rPr>
          <w:noProof/>
        </w:rPr>
        <w:instrText xml:space="preserve"> PAGEREF _Toc122026091 \h </w:instrText>
      </w:r>
      <w:r>
        <w:rPr>
          <w:noProof/>
        </w:rPr>
      </w:r>
      <w:r>
        <w:rPr>
          <w:noProof/>
        </w:rPr>
        <w:fldChar w:fldCharType="separate"/>
      </w:r>
      <w:r>
        <w:rPr>
          <w:noProof/>
        </w:rPr>
        <w:t>322</w:t>
      </w:r>
      <w:r>
        <w:rPr>
          <w:noProof/>
        </w:rPr>
        <w:fldChar w:fldCharType="end"/>
      </w:r>
    </w:p>
    <w:p w14:paraId="06F847FB" w14:textId="2556CB7F" w:rsidR="00910500" w:rsidRDefault="00910500">
      <w:pPr>
        <w:pStyle w:val="TOC5"/>
        <w:rPr>
          <w:rFonts w:asciiTheme="minorHAnsi" w:eastAsiaTheme="minorEastAsia" w:hAnsiTheme="minorHAnsi" w:cstheme="minorBidi"/>
          <w:noProof/>
          <w:sz w:val="22"/>
          <w:szCs w:val="22"/>
          <w:lang w:eastAsia="en-GB"/>
        </w:rPr>
      </w:pPr>
      <w:r>
        <w:rPr>
          <w:noProof/>
        </w:rPr>
        <w:t>6.6.6.3.1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_Toc122026092 \h </w:instrText>
      </w:r>
      <w:r>
        <w:rPr>
          <w:noProof/>
        </w:rPr>
      </w:r>
      <w:r>
        <w:rPr>
          <w:noProof/>
        </w:rPr>
        <w:fldChar w:fldCharType="separate"/>
      </w:r>
      <w:r>
        <w:rPr>
          <w:noProof/>
        </w:rPr>
        <w:t>322</w:t>
      </w:r>
      <w:r>
        <w:rPr>
          <w:noProof/>
        </w:rPr>
        <w:fldChar w:fldCharType="end"/>
      </w:r>
    </w:p>
    <w:p w14:paraId="7DEE0960" w14:textId="2D8A287E" w:rsidR="00910500" w:rsidRDefault="00910500">
      <w:pPr>
        <w:pStyle w:val="TOC5"/>
        <w:rPr>
          <w:rFonts w:asciiTheme="minorHAnsi" w:eastAsiaTheme="minorEastAsia" w:hAnsiTheme="minorHAnsi" w:cstheme="minorBidi"/>
          <w:noProof/>
          <w:sz w:val="22"/>
          <w:szCs w:val="22"/>
          <w:lang w:eastAsia="en-GB"/>
        </w:rPr>
      </w:pPr>
      <w:r>
        <w:rPr>
          <w:noProof/>
        </w:rPr>
        <w:t>6.6.6.3.2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_Toc122026093 \h </w:instrText>
      </w:r>
      <w:r>
        <w:rPr>
          <w:noProof/>
        </w:rPr>
      </w:r>
      <w:r>
        <w:rPr>
          <w:noProof/>
        </w:rPr>
        <w:fldChar w:fldCharType="separate"/>
      </w:r>
      <w:r>
        <w:rPr>
          <w:noProof/>
        </w:rPr>
        <w:t>322</w:t>
      </w:r>
      <w:r>
        <w:rPr>
          <w:noProof/>
        </w:rPr>
        <w:fldChar w:fldCharType="end"/>
      </w:r>
    </w:p>
    <w:p w14:paraId="2FEA93A0" w14:textId="302AC9D1" w:rsidR="00910500" w:rsidRDefault="00910500">
      <w:pPr>
        <w:pStyle w:val="TOC5"/>
        <w:rPr>
          <w:rFonts w:asciiTheme="minorHAnsi" w:eastAsiaTheme="minorEastAsia" w:hAnsiTheme="minorHAnsi" w:cstheme="minorBidi"/>
          <w:noProof/>
          <w:sz w:val="22"/>
          <w:szCs w:val="22"/>
          <w:lang w:eastAsia="en-GB"/>
        </w:rPr>
      </w:pPr>
      <w:r>
        <w:rPr>
          <w:noProof/>
        </w:rPr>
        <w:t>6.6.6.3.3</w:t>
      </w:r>
      <w:r>
        <w:rPr>
          <w:rFonts w:asciiTheme="minorHAnsi" w:eastAsiaTheme="minorEastAsia" w:hAnsiTheme="minorHAnsi" w:cstheme="minorBidi"/>
          <w:noProof/>
          <w:sz w:val="22"/>
          <w:szCs w:val="22"/>
          <w:lang w:eastAsia="en-GB"/>
        </w:rPr>
        <w:tab/>
      </w:r>
      <w:r>
        <w:rPr>
          <w:noProof/>
        </w:rPr>
        <w:t>Enumeration: MbsNgapIeType</w:t>
      </w:r>
      <w:r>
        <w:rPr>
          <w:noProof/>
        </w:rPr>
        <w:tab/>
      </w:r>
      <w:r>
        <w:rPr>
          <w:noProof/>
        </w:rPr>
        <w:fldChar w:fldCharType="begin" w:fldLock="1"/>
      </w:r>
      <w:r>
        <w:rPr>
          <w:noProof/>
        </w:rPr>
        <w:instrText xml:space="preserve"> PAGEREF _Toc122026094 \h </w:instrText>
      </w:r>
      <w:r>
        <w:rPr>
          <w:noProof/>
        </w:rPr>
      </w:r>
      <w:r>
        <w:rPr>
          <w:noProof/>
        </w:rPr>
        <w:fldChar w:fldCharType="separate"/>
      </w:r>
      <w:r>
        <w:rPr>
          <w:noProof/>
        </w:rPr>
        <w:t>322</w:t>
      </w:r>
      <w:r>
        <w:rPr>
          <w:noProof/>
        </w:rPr>
        <w:fldChar w:fldCharType="end"/>
      </w:r>
    </w:p>
    <w:p w14:paraId="552E1C64" w14:textId="7D6AA238" w:rsidR="00910500" w:rsidRDefault="00910500">
      <w:pPr>
        <w:pStyle w:val="TOC5"/>
        <w:rPr>
          <w:rFonts w:asciiTheme="minorHAnsi" w:eastAsiaTheme="minorEastAsia" w:hAnsiTheme="minorHAnsi" w:cstheme="minorBidi"/>
          <w:noProof/>
          <w:sz w:val="22"/>
          <w:szCs w:val="22"/>
          <w:lang w:eastAsia="en-GB"/>
        </w:rPr>
      </w:pPr>
      <w:r>
        <w:rPr>
          <w:noProof/>
        </w:rPr>
        <w:t>6.6.6.3.4</w:t>
      </w:r>
      <w:r>
        <w:rPr>
          <w:rFonts w:asciiTheme="minorHAnsi" w:eastAsiaTheme="minorEastAsia" w:hAnsiTheme="minorHAnsi" w:cstheme="minorBidi"/>
          <w:noProof/>
          <w:sz w:val="22"/>
          <w:szCs w:val="22"/>
          <w:lang w:eastAsia="en-GB"/>
        </w:rPr>
        <w:tab/>
      </w:r>
      <w:r>
        <w:rPr>
          <w:noProof/>
        </w:rPr>
        <w:t>Enumeration: RanFailureIndication</w:t>
      </w:r>
      <w:r>
        <w:rPr>
          <w:noProof/>
        </w:rPr>
        <w:tab/>
      </w:r>
      <w:r>
        <w:rPr>
          <w:noProof/>
        </w:rPr>
        <w:fldChar w:fldCharType="begin" w:fldLock="1"/>
      </w:r>
      <w:r>
        <w:rPr>
          <w:noProof/>
        </w:rPr>
        <w:instrText xml:space="preserve"> PAGEREF _Toc122026095 \h </w:instrText>
      </w:r>
      <w:r>
        <w:rPr>
          <w:noProof/>
        </w:rPr>
      </w:r>
      <w:r>
        <w:rPr>
          <w:noProof/>
        </w:rPr>
        <w:fldChar w:fldCharType="separate"/>
      </w:r>
      <w:r>
        <w:rPr>
          <w:noProof/>
        </w:rPr>
        <w:t>322</w:t>
      </w:r>
      <w:r>
        <w:rPr>
          <w:noProof/>
        </w:rPr>
        <w:fldChar w:fldCharType="end"/>
      </w:r>
    </w:p>
    <w:p w14:paraId="65041C2A" w14:textId="4BCBD3C7" w:rsidR="00910500" w:rsidRDefault="00910500">
      <w:pPr>
        <w:pStyle w:val="TOC4"/>
        <w:rPr>
          <w:rFonts w:asciiTheme="minorHAnsi" w:eastAsiaTheme="minorEastAsia" w:hAnsiTheme="minorHAnsi" w:cstheme="minorBidi"/>
          <w:noProof/>
          <w:sz w:val="22"/>
          <w:szCs w:val="22"/>
          <w:lang w:eastAsia="en-GB"/>
        </w:rPr>
      </w:pPr>
      <w:r>
        <w:rPr>
          <w:noProof/>
        </w:rPr>
        <w:t>6.6.6.4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_Toc122026096 \h </w:instrText>
      </w:r>
      <w:r>
        <w:rPr>
          <w:noProof/>
        </w:rPr>
      </w:r>
      <w:r>
        <w:rPr>
          <w:noProof/>
        </w:rPr>
        <w:fldChar w:fldCharType="separate"/>
      </w:r>
      <w:r>
        <w:rPr>
          <w:noProof/>
        </w:rPr>
        <w:t>323</w:t>
      </w:r>
      <w:r>
        <w:rPr>
          <w:noProof/>
        </w:rPr>
        <w:fldChar w:fldCharType="end"/>
      </w:r>
    </w:p>
    <w:p w14:paraId="69B9706A" w14:textId="4009A33E" w:rsidR="00910500" w:rsidRDefault="00910500">
      <w:pPr>
        <w:pStyle w:val="TOC5"/>
        <w:rPr>
          <w:rFonts w:asciiTheme="minorHAnsi" w:eastAsiaTheme="minorEastAsia" w:hAnsiTheme="minorHAnsi" w:cstheme="minorBidi"/>
          <w:noProof/>
          <w:sz w:val="22"/>
          <w:szCs w:val="22"/>
          <w:lang w:eastAsia="en-GB"/>
        </w:rPr>
      </w:pPr>
      <w:r w:rsidRPr="00EF397D">
        <w:rPr>
          <w:noProof/>
          <w:lang w:val="en-US"/>
        </w:rPr>
        <w:t>6.6.6.4.1</w:t>
      </w:r>
      <w:r>
        <w:rPr>
          <w:rFonts w:asciiTheme="minorHAnsi" w:eastAsiaTheme="minorEastAsia" w:hAnsiTheme="minorHAnsi" w:cstheme="minorBidi"/>
          <w:noProof/>
          <w:sz w:val="22"/>
          <w:szCs w:val="22"/>
          <w:lang w:eastAsia="en-GB"/>
        </w:rPr>
        <w:tab/>
      </w:r>
      <w:r w:rsidRPr="00EF397D">
        <w:rPr>
          <w:noProof/>
          <w:lang w:val="en-US"/>
        </w:rPr>
        <w:t>Introduction</w:t>
      </w:r>
      <w:r>
        <w:rPr>
          <w:noProof/>
        </w:rPr>
        <w:tab/>
      </w:r>
      <w:r>
        <w:rPr>
          <w:noProof/>
        </w:rPr>
        <w:fldChar w:fldCharType="begin" w:fldLock="1"/>
      </w:r>
      <w:r>
        <w:rPr>
          <w:noProof/>
        </w:rPr>
        <w:instrText xml:space="preserve"> PAGEREF _Toc122026097 \h </w:instrText>
      </w:r>
      <w:r>
        <w:rPr>
          <w:noProof/>
        </w:rPr>
      </w:r>
      <w:r>
        <w:rPr>
          <w:noProof/>
        </w:rPr>
        <w:fldChar w:fldCharType="separate"/>
      </w:r>
      <w:r>
        <w:rPr>
          <w:noProof/>
        </w:rPr>
        <w:t>323</w:t>
      </w:r>
      <w:r>
        <w:rPr>
          <w:noProof/>
        </w:rPr>
        <w:fldChar w:fldCharType="end"/>
      </w:r>
    </w:p>
    <w:p w14:paraId="0A1A87B3" w14:textId="0F7D6637" w:rsidR="00910500" w:rsidRDefault="00910500">
      <w:pPr>
        <w:pStyle w:val="TOC5"/>
        <w:rPr>
          <w:rFonts w:asciiTheme="minorHAnsi" w:eastAsiaTheme="minorEastAsia" w:hAnsiTheme="minorHAnsi" w:cstheme="minorBidi"/>
          <w:noProof/>
          <w:sz w:val="22"/>
          <w:szCs w:val="22"/>
          <w:lang w:eastAsia="en-GB"/>
        </w:rPr>
      </w:pPr>
      <w:r w:rsidRPr="00EF397D">
        <w:rPr>
          <w:noProof/>
          <w:lang w:val="en-US"/>
        </w:rPr>
        <w:t>6.6.6.4.2</w:t>
      </w:r>
      <w:r>
        <w:rPr>
          <w:rFonts w:asciiTheme="minorHAnsi" w:eastAsiaTheme="minorEastAsia" w:hAnsiTheme="minorHAnsi" w:cstheme="minorBidi"/>
          <w:noProof/>
          <w:sz w:val="22"/>
          <w:szCs w:val="22"/>
          <w:lang w:eastAsia="en-GB"/>
        </w:rPr>
        <w:tab/>
      </w:r>
      <w:r w:rsidRPr="00EF397D">
        <w:rPr>
          <w:noProof/>
          <w:lang w:val="en-US"/>
        </w:rPr>
        <w:t>N2 Information</w:t>
      </w:r>
      <w:r>
        <w:rPr>
          <w:noProof/>
        </w:rPr>
        <w:tab/>
      </w:r>
      <w:r>
        <w:rPr>
          <w:noProof/>
        </w:rPr>
        <w:fldChar w:fldCharType="begin" w:fldLock="1"/>
      </w:r>
      <w:r>
        <w:rPr>
          <w:noProof/>
        </w:rPr>
        <w:instrText xml:space="preserve"> PAGEREF _Toc122026098 \h </w:instrText>
      </w:r>
      <w:r>
        <w:rPr>
          <w:noProof/>
        </w:rPr>
      </w:r>
      <w:r>
        <w:rPr>
          <w:noProof/>
        </w:rPr>
        <w:fldChar w:fldCharType="separate"/>
      </w:r>
      <w:r>
        <w:rPr>
          <w:noProof/>
        </w:rPr>
        <w:t>323</w:t>
      </w:r>
      <w:r>
        <w:rPr>
          <w:noProof/>
        </w:rPr>
        <w:fldChar w:fldCharType="end"/>
      </w:r>
    </w:p>
    <w:p w14:paraId="36D494CD" w14:textId="340DE143" w:rsidR="00910500" w:rsidRDefault="00910500">
      <w:pPr>
        <w:pStyle w:val="TOC6"/>
        <w:rPr>
          <w:rFonts w:asciiTheme="minorHAnsi" w:eastAsiaTheme="minorEastAsia" w:hAnsiTheme="minorHAnsi" w:cstheme="minorBidi"/>
          <w:noProof/>
          <w:sz w:val="22"/>
          <w:szCs w:val="22"/>
          <w:lang w:eastAsia="en-GB"/>
        </w:rPr>
      </w:pPr>
      <w:r>
        <w:rPr>
          <w:noProof/>
        </w:rPr>
        <w:t>6.6.6.4.2.1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_Toc122026099 \h </w:instrText>
      </w:r>
      <w:r>
        <w:rPr>
          <w:noProof/>
        </w:rPr>
      </w:r>
      <w:r>
        <w:rPr>
          <w:noProof/>
        </w:rPr>
        <w:fldChar w:fldCharType="separate"/>
      </w:r>
      <w:r>
        <w:rPr>
          <w:noProof/>
        </w:rPr>
        <w:t>323</w:t>
      </w:r>
      <w:r>
        <w:rPr>
          <w:noProof/>
        </w:rPr>
        <w:fldChar w:fldCharType="end"/>
      </w:r>
    </w:p>
    <w:p w14:paraId="145D4DD9" w14:textId="6CC94585" w:rsidR="00910500" w:rsidRDefault="00910500">
      <w:pPr>
        <w:pStyle w:val="TOC6"/>
        <w:rPr>
          <w:rFonts w:asciiTheme="minorHAnsi" w:eastAsiaTheme="minorEastAsia" w:hAnsiTheme="minorHAnsi" w:cstheme="minorBidi"/>
          <w:noProof/>
          <w:sz w:val="22"/>
          <w:szCs w:val="22"/>
          <w:lang w:eastAsia="en-GB"/>
        </w:rPr>
      </w:pPr>
      <w:r>
        <w:rPr>
          <w:noProof/>
        </w:rPr>
        <w:t>6.6.6.4.2.2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_Toc122026100 \h </w:instrText>
      </w:r>
      <w:r>
        <w:rPr>
          <w:noProof/>
        </w:rPr>
      </w:r>
      <w:r>
        <w:rPr>
          <w:noProof/>
        </w:rPr>
        <w:fldChar w:fldCharType="separate"/>
      </w:r>
      <w:r>
        <w:rPr>
          <w:noProof/>
        </w:rPr>
        <w:t>323</w:t>
      </w:r>
      <w:r>
        <w:rPr>
          <w:noProof/>
        </w:rPr>
        <w:fldChar w:fldCharType="end"/>
      </w:r>
    </w:p>
    <w:p w14:paraId="5A803B59" w14:textId="51FC0BA4" w:rsidR="00910500" w:rsidRDefault="00910500">
      <w:pPr>
        <w:pStyle w:val="TOC3"/>
        <w:rPr>
          <w:rFonts w:asciiTheme="minorHAnsi" w:eastAsiaTheme="minorEastAsia" w:hAnsiTheme="minorHAnsi" w:cstheme="minorBidi"/>
          <w:noProof/>
          <w:sz w:val="22"/>
          <w:szCs w:val="22"/>
          <w:lang w:eastAsia="en-GB"/>
        </w:rPr>
      </w:pPr>
      <w:r>
        <w:rPr>
          <w:noProof/>
        </w:rPr>
        <w:t>6.6.7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_Toc122026101 \h </w:instrText>
      </w:r>
      <w:r>
        <w:rPr>
          <w:noProof/>
        </w:rPr>
      </w:r>
      <w:r>
        <w:rPr>
          <w:noProof/>
        </w:rPr>
        <w:fldChar w:fldCharType="separate"/>
      </w:r>
      <w:r>
        <w:rPr>
          <w:noProof/>
        </w:rPr>
        <w:t>323</w:t>
      </w:r>
      <w:r>
        <w:rPr>
          <w:noProof/>
        </w:rPr>
        <w:fldChar w:fldCharType="end"/>
      </w:r>
    </w:p>
    <w:p w14:paraId="0471A40C" w14:textId="61965931" w:rsidR="00910500" w:rsidRDefault="00910500">
      <w:pPr>
        <w:pStyle w:val="TOC4"/>
        <w:rPr>
          <w:rFonts w:asciiTheme="minorHAnsi" w:eastAsiaTheme="minorEastAsia" w:hAnsiTheme="minorHAnsi" w:cstheme="minorBidi"/>
          <w:noProof/>
          <w:sz w:val="22"/>
          <w:szCs w:val="22"/>
          <w:lang w:eastAsia="en-GB"/>
        </w:rPr>
      </w:pPr>
      <w:r>
        <w:rPr>
          <w:noProof/>
        </w:rPr>
        <w:t>6.6.7.1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_Toc122026102 \h </w:instrText>
      </w:r>
      <w:r>
        <w:rPr>
          <w:noProof/>
        </w:rPr>
      </w:r>
      <w:r>
        <w:rPr>
          <w:noProof/>
        </w:rPr>
        <w:fldChar w:fldCharType="separate"/>
      </w:r>
      <w:r>
        <w:rPr>
          <w:noProof/>
        </w:rPr>
        <w:t>323</w:t>
      </w:r>
      <w:r>
        <w:rPr>
          <w:noProof/>
        </w:rPr>
        <w:fldChar w:fldCharType="end"/>
      </w:r>
    </w:p>
    <w:p w14:paraId="16AF0441" w14:textId="16140D18" w:rsidR="00910500" w:rsidRDefault="00910500">
      <w:pPr>
        <w:pStyle w:val="TOC4"/>
        <w:rPr>
          <w:rFonts w:asciiTheme="minorHAnsi" w:eastAsiaTheme="minorEastAsia" w:hAnsiTheme="minorHAnsi" w:cstheme="minorBidi"/>
          <w:noProof/>
          <w:sz w:val="22"/>
          <w:szCs w:val="22"/>
          <w:lang w:eastAsia="en-GB"/>
        </w:rPr>
      </w:pPr>
      <w:r>
        <w:rPr>
          <w:noProof/>
        </w:rPr>
        <w:t>6.6.7.2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_Toc122026103 \h </w:instrText>
      </w:r>
      <w:r>
        <w:rPr>
          <w:noProof/>
        </w:rPr>
      </w:r>
      <w:r>
        <w:rPr>
          <w:noProof/>
        </w:rPr>
        <w:fldChar w:fldCharType="separate"/>
      </w:r>
      <w:r>
        <w:rPr>
          <w:noProof/>
        </w:rPr>
        <w:t>323</w:t>
      </w:r>
      <w:r>
        <w:rPr>
          <w:noProof/>
        </w:rPr>
        <w:fldChar w:fldCharType="end"/>
      </w:r>
    </w:p>
    <w:p w14:paraId="5342E550" w14:textId="5E7A0B28" w:rsidR="00910500" w:rsidRDefault="00910500">
      <w:pPr>
        <w:pStyle w:val="TOC4"/>
        <w:rPr>
          <w:rFonts w:asciiTheme="minorHAnsi" w:eastAsiaTheme="minorEastAsia" w:hAnsiTheme="minorHAnsi" w:cstheme="minorBidi"/>
          <w:noProof/>
          <w:sz w:val="22"/>
          <w:szCs w:val="22"/>
          <w:lang w:eastAsia="en-GB"/>
        </w:rPr>
      </w:pPr>
      <w:r>
        <w:rPr>
          <w:noProof/>
        </w:rPr>
        <w:t>6.6.7.3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_Toc122026104 \h </w:instrText>
      </w:r>
      <w:r>
        <w:rPr>
          <w:noProof/>
        </w:rPr>
      </w:r>
      <w:r>
        <w:rPr>
          <w:noProof/>
        </w:rPr>
        <w:fldChar w:fldCharType="separate"/>
      </w:r>
      <w:r>
        <w:rPr>
          <w:noProof/>
        </w:rPr>
        <w:t>324</w:t>
      </w:r>
      <w:r>
        <w:rPr>
          <w:noProof/>
        </w:rPr>
        <w:fldChar w:fldCharType="end"/>
      </w:r>
    </w:p>
    <w:p w14:paraId="486414A4" w14:textId="76F7BC95" w:rsidR="00910500" w:rsidRDefault="00910500">
      <w:pPr>
        <w:pStyle w:val="TOC3"/>
        <w:rPr>
          <w:rFonts w:asciiTheme="minorHAnsi" w:eastAsiaTheme="minorEastAsia" w:hAnsiTheme="minorHAnsi" w:cstheme="minorBidi"/>
          <w:noProof/>
          <w:sz w:val="22"/>
          <w:szCs w:val="22"/>
          <w:lang w:eastAsia="en-GB"/>
        </w:rPr>
      </w:pPr>
      <w:r>
        <w:rPr>
          <w:noProof/>
        </w:rPr>
        <w:t>6.6.8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_Toc122026105 \h </w:instrText>
      </w:r>
      <w:r>
        <w:rPr>
          <w:noProof/>
        </w:rPr>
      </w:r>
      <w:r>
        <w:rPr>
          <w:noProof/>
        </w:rPr>
        <w:fldChar w:fldCharType="separate"/>
      </w:r>
      <w:r>
        <w:rPr>
          <w:noProof/>
        </w:rPr>
        <w:t>324</w:t>
      </w:r>
      <w:r>
        <w:rPr>
          <w:noProof/>
        </w:rPr>
        <w:fldChar w:fldCharType="end"/>
      </w:r>
    </w:p>
    <w:p w14:paraId="4278A49B" w14:textId="45915AFB" w:rsidR="00910500" w:rsidRDefault="00910500">
      <w:pPr>
        <w:pStyle w:val="TOC3"/>
        <w:rPr>
          <w:rFonts w:asciiTheme="minorHAnsi" w:eastAsiaTheme="minorEastAsia" w:hAnsiTheme="minorHAnsi" w:cstheme="minorBidi"/>
          <w:noProof/>
          <w:sz w:val="22"/>
          <w:szCs w:val="22"/>
          <w:lang w:eastAsia="en-GB"/>
        </w:rPr>
      </w:pPr>
      <w:r w:rsidRPr="00EF397D">
        <w:rPr>
          <w:noProof/>
          <w:lang w:val="en-US"/>
        </w:rPr>
        <w:t>6.6.9</w:t>
      </w:r>
      <w:r>
        <w:rPr>
          <w:rFonts w:asciiTheme="minorHAnsi" w:eastAsiaTheme="minorEastAsia" w:hAnsiTheme="minorHAnsi" w:cstheme="minorBidi"/>
          <w:noProof/>
          <w:sz w:val="22"/>
          <w:szCs w:val="22"/>
          <w:lang w:eastAsia="en-GB"/>
        </w:rPr>
        <w:tab/>
      </w:r>
      <w:r w:rsidRPr="00EF397D">
        <w:rPr>
          <w:noProof/>
          <w:lang w:val="en-US"/>
        </w:rPr>
        <w:t>Security</w:t>
      </w:r>
      <w:r>
        <w:rPr>
          <w:noProof/>
        </w:rPr>
        <w:tab/>
      </w:r>
      <w:r>
        <w:rPr>
          <w:noProof/>
        </w:rPr>
        <w:fldChar w:fldCharType="begin" w:fldLock="1"/>
      </w:r>
      <w:r>
        <w:rPr>
          <w:noProof/>
        </w:rPr>
        <w:instrText xml:space="preserve"> PAGEREF _Toc122026106 \h </w:instrText>
      </w:r>
      <w:r>
        <w:rPr>
          <w:noProof/>
        </w:rPr>
      </w:r>
      <w:r>
        <w:rPr>
          <w:noProof/>
        </w:rPr>
        <w:fldChar w:fldCharType="separate"/>
      </w:r>
      <w:r>
        <w:rPr>
          <w:noProof/>
        </w:rPr>
        <w:t>324</w:t>
      </w:r>
      <w:r>
        <w:rPr>
          <w:noProof/>
        </w:rPr>
        <w:fldChar w:fldCharType="end"/>
      </w:r>
    </w:p>
    <w:p w14:paraId="294F9DA9" w14:textId="48FE900C" w:rsidR="00910500" w:rsidRDefault="00910500">
      <w:pPr>
        <w:pStyle w:val="TOC3"/>
        <w:rPr>
          <w:rFonts w:asciiTheme="minorHAnsi" w:eastAsiaTheme="minorEastAsia" w:hAnsiTheme="minorHAnsi" w:cstheme="minorBidi"/>
          <w:noProof/>
          <w:sz w:val="22"/>
          <w:szCs w:val="22"/>
          <w:lang w:eastAsia="en-GB"/>
        </w:rPr>
      </w:pPr>
      <w:r>
        <w:rPr>
          <w:noProof/>
        </w:rPr>
        <w:t>6.6.10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_Toc122026107 \h </w:instrText>
      </w:r>
      <w:r>
        <w:rPr>
          <w:noProof/>
        </w:rPr>
      </w:r>
      <w:r>
        <w:rPr>
          <w:noProof/>
        </w:rPr>
        <w:fldChar w:fldCharType="separate"/>
      </w:r>
      <w:r>
        <w:rPr>
          <w:noProof/>
        </w:rPr>
        <w:t>325</w:t>
      </w:r>
      <w:r>
        <w:rPr>
          <w:noProof/>
        </w:rPr>
        <w:fldChar w:fldCharType="end"/>
      </w:r>
    </w:p>
    <w:p w14:paraId="6E601D94" w14:textId="55C7D236" w:rsidR="00910500" w:rsidRDefault="00910500">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_Toc122026108 \h </w:instrText>
      </w:r>
      <w:r>
        <w:rPr>
          <w:noProof/>
        </w:rPr>
      </w:r>
      <w:r>
        <w:rPr>
          <w:noProof/>
        </w:rPr>
        <w:fldChar w:fldCharType="separate"/>
      </w:r>
      <w:r>
        <w:rPr>
          <w:noProof/>
        </w:rPr>
        <w:t>325</w:t>
      </w:r>
      <w:r>
        <w:rPr>
          <w:noProof/>
        </w:rPr>
        <w:fldChar w:fldCharType="end"/>
      </w:r>
    </w:p>
    <w:p w14:paraId="785BB804" w14:textId="6B1BD955" w:rsidR="00910500" w:rsidRDefault="00910500">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Namf_Communication API</w:t>
      </w:r>
      <w:r>
        <w:rPr>
          <w:noProof/>
        </w:rPr>
        <w:tab/>
      </w:r>
      <w:r>
        <w:rPr>
          <w:noProof/>
        </w:rPr>
        <w:fldChar w:fldCharType="begin" w:fldLock="1"/>
      </w:r>
      <w:r>
        <w:rPr>
          <w:noProof/>
        </w:rPr>
        <w:instrText xml:space="preserve"> PAGEREF _Toc122026109 \h </w:instrText>
      </w:r>
      <w:r>
        <w:rPr>
          <w:noProof/>
        </w:rPr>
      </w:r>
      <w:r>
        <w:rPr>
          <w:noProof/>
        </w:rPr>
        <w:fldChar w:fldCharType="separate"/>
      </w:r>
      <w:r>
        <w:rPr>
          <w:noProof/>
        </w:rPr>
        <w:t>325</w:t>
      </w:r>
      <w:r>
        <w:rPr>
          <w:noProof/>
        </w:rPr>
        <w:fldChar w:fldCharType="end"/>
      </w:r>
    </w:p>
    <w:p w14:paraId="71AF5807" w14:textId="440328E4" w:rsidR="00910500" w:rsidRDefault="00910500">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Namf_EventExposure API</w:t>
      </w:r>
      <w:r>
        <w:rPr>
          <w:noProof/>
        </w:rPr>
        <w:tab/>
      </w:r>
      <w:r>
        <w:rPr>
          <w:noProof/>
        </w:rPr>
        <w:fldChar w:fldCharType="begin" w:fldLock="1"/>
      </w:r>
      <w:r>
        <w:rPr>
          <w:noProof/>
        </w:rPr>
        <w:instrText xml:space="preserve"> PAGEREF _Toc122026110 \h </w:instrText>
      </w:r>
      <w:r>
        <w:rPr>
          <w:noProof/>
        </w:rPr>
      </w:r>
      <w:r>
        <w:rPr>
          <w:noProof/>
        </w:rPr>
        <w:fldChar w:fldCharType="separate"/>
      </w:r>
      <w:r>
        <w:rPr>
          <w:noProof/>
        </w:rPr>
        <w:t>378</w:t>
      </w:r>
      <w:r>
        <w:rPr>
          <w:noProof/>
        </w:rPr>
        <w:fldChar w:fldCharType="end"/>
      </w:r>
    </w:p>
    <w:p w14:paraId="6ED0F801" w14:textId="4ABD451B" w:rsidR="00910500" w:rsidRDefault="00910500">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Namf_MT</w:t>
      </w:r>
      <w:r>
        <w:rPr>
          <w:noProof/>
        </w:rPr>
        <w:tab/>
      </w:r>
      <w:r>
        <w:rPr>
          <w:noProof/>
        </w:rPr>
        <w:fldChar w:fldCharType="begin" w:fldLock="1"/>
      </w:r>
      <w:r>
        <w:rPr>
          <w:noProof/>
        </w:rPr>
        <w:instrText xml:space="preserve"> PAGEREF _Toc122026111 \h </w:instrText>
      </w:r>
      <w:r>
        <w:rPr>
          <w:noProof/>
        </w:rPr>
      </w:r>
      <w:r>
        <w:rPr>
          <w:noProof/>
        </w:rPr>
        <w:fldChar w:fldCharType="separate"/>
      </w:r>
      <w:r>
        <w:rPr>
          <w:noProof/>
        </w:rPr>
        <w:t>392</w:t>
      </w:r>
      <w:r>
        <w:rPr>
          <w:noProof/>
        </w:rPr>
        <w:fldChar w:fldCharType="end"/>
      </w:r>
    </w:p>
    <w:p w14:paraId="61C73B1E" w14:textId="25B9C903" w:rsidR="00910500" w:rsidRDefault="00910500">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Namf_Location</w:t>
      </w:r>
      <w:r>
        <w:rPr>
          <w:noProof/>
        </w:rPr>
        <w:tab/>
      </w:r>
      <w:r>
        <w:rPr>
          <w:noProof/>
        </w:rPr>
        <w:fldChar w:fldCharType="begin" w:fldLock="1"/>
      </w:r>
      <w:r>
        <w:rPr>
          <w:noProof/>
        </w:rPr>
        <w:instrText xml:space="preserve"> PAGEREF _Toc122026112 \h </w:instrText>
      </w:r>
      <w:r>
        <w:rPr>
          <w:noProof/>
        </w:rPr>
      </w:r>
      <w:r>
        <w:rPr>
          <w:noProof/>
        </w:rPr>
        <w:fldChar w:fldCharType="separate"/>
      </w:r>
      <w:r>
        <w:rPr>
          <w:noProof/>
        </w:rPr>
        <w:t>397</w:t>
      </w:r>
      <w:r>
        <w:rPr>
          <w:noProof/>
        </w:rPr>
        <w:fldChar w:fldCharType="end"/>
      </w:r>
    </w:p>
    <w:p w14:paraId="3333D85F" w14:textId="34FBCEAB" w:rsidR="00910500" w:rsidRDefault="00910500">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Namf_MBSBroadcast API</w:t>
      </w:r>
      <w:r>
        <w:rPr>
          <w:noProof/>
        </w:rPr>
        <w:tab/>
      </w:r>
      <w:r>
        <w:rPr>
          <w:noProof/>
        </w:rPr>
        <w:fldChar w:fldCharType="begin" w:fldLock="1"/>
      </w:r>
      <w:r>
        <w:rPr>
          <w:noProof/>
        </w:rPr>
        <w:instrText xml:space="preserve"> PAGEREF _Toc122026113 \h </w:instrText>
      </w:r>
      <w:r>
        <w:rPr>
          <w:noProof/>
        </w:rPr>
      </w:r>
      <w:r>
        <w:rPr>
          <w:noProof/>
        </w:rPr>
        <w:fldChar w:fldCharType="separate"/>
      </w:r>
      <w:r>
        <w:rPr>
          <w:noProof/>
        </w:rPr>
        <w:t>404</w:t>
      </w:r>
      <w:r>
        <w:rPr>
          <w:noProof/>
        </w:rPr>
        <w:fldChar w:fldCharType="end"/>
      </w:r>
    </w:p>
    <w:p w14:paraId="6700929F" w14:textId="5FBF45A9" w:rsidR="00910500" w:rsidRDefault="00910500">
      <w:pPr>
        <w:pStyle w:val="TOC1"/>
        <w:rPr>
          <w:rFonts w:asciiTheme="minorHAnsi" w:eastAsiaTheme="minorEastAsia" w:hAnsiTheme="minorHAnsi" w:cstheme="minorBidi"/>
          <w:noProof/>
          <w:szCs w:val="22"/>
          <w:lang w:eastAsia="en-GB"/>
        </w:rPr>
      </w:pPr>
      <w:r w:rsidRPr="00EF397D">
        <w:rPr>
          <w:rFonts w:eastAsia="DengXian"/>
          <w:noProof/>
        </w:rPr>
        <w:t>A.7</w:t>
      </w:r>
      <w:r>
        <w:rPr>
          <w:rFonts w:asciiTheme="minorHAnsi" w:eastAsiaTheme="minorEastAsia" w:hAnsiTheme="minorHAnsi" w:cstheme="minorBidi"/>
          <w:noProof/>
          <w:szCs w:val="22"/>
          <w:lang w:eastAsia="en-GB"/>
        </w:rPr>
        <w:tab/>
      </w:r>
      <w:r w:rsidRPr="00EF397D">
        <w:rPr>
          <w:rFonts w:eastAsia="DengXian"/>
          <w:noProof/>
        </w:rPr>
        <w:t>Namf_MBSCommunication API</w:t>
      </w:r>
      <w:r>
        <w:rPr>
          <w:noProof/>
        </w:rPr>
        <w:tab/>
      </w:r>
      <w:r>
        <w:rPr>
          <w:noProof/>
        </w:rPr>
        <w:fldChar w:fldCharType="begin" w:fldLock="1"/>
      </w:r>
      <w:r>
        <w:rPr>
          <w:noProof/>
        </w:rPr>
        <w:instrText xml:space="preserve"> PAGEREF _Toc122026114 \h </w:instrText>
      </w:r>
      <w:r>
        <w:rPr>
          <w:noProof/>
        </w:rPr>
      </w:r>
      <w:r>
        <w:rPr>
          <w:noProof/>
        </w:rPr>
        <w:fldChar w:fldCharType="separate"/>
      </w:r>
      <w:r>
        <w:rPr>
          <w:noProof/>
        </w:rPr>
        <w:t>414</w:t>
      </w:r>
      <w:r>
        <w:rPr>
          <w:noProof/>
        </w:rPr>
        <w:fldChar w:fldCharType="end"/>
      </w:r>
    </w:p>
    <w:p w14:paraId="1C05BD00" w14:textId="0F27FE24" w:rsidR="00910500" w:rsidRDefault="00910500">
      <w:pPr>
        <w:pStyle w:val="TOC1"/>
        <w:rPr>
          <w:rFonts w:asciiTheme="minorHAnsi" w:eastAsiaTheme="minorEastAsia" w:hAnsiTheme="minorHAnsi" w:cstheme="minorBidi"/>
          <w:noProof/>
          <w:szCs w:val="22"/>
          <w:lang w:eastAsia="en-GB"/>
        </w:rPr>
      </w:pPr>
      <w:r w:rsidRPr="00EF397D">
        <w:rPr>
          <w:noProof/>
          <w:lang w:val="en-US"/>
        </w:rPr>
        <w:t>B.1</w:t>
      </w:r>
      <w:r>
        <w:rPr>
          <w:rFonts w:asciiTheme="minorHAnsi" w:eastAsiaTheme="minorEastAsia" w:hAnsiTheme="minorHAnsi" w:cstheme="minorBidi"/>
          <w:noProof/>
          <w:szCs w:val="22"/>
          <w:lang w:eastAsia="en-GB"/>
        </w:rPr>
        <w:tab/>
      </w:r>
      <w:r w:rsidRPr="00EF397D">
        <w:rPr>
          <w:noProof/>
          <w:lang w:val="en-US"/>
        </w:rPr>
        <w:t>Example of HTTP multipart message</w:t>
      </w:r>
      <w:r>
        <w:rPr>
          <w:noProof/>
        </w:rPr>
        <w:tab/>
      </w:r>
      <w:r>
        <w:rPr>
          <w:noProof/>
        </w:rPr>
        <w:fldChar w:fldCharType="begin" w:fldLock="1"/>
      </w:r>
      <w:r>
        <w:rPr>
          <w:noProof/>
        </w:rPr>
        <w:instrText xml:space="preserve"> PAGEREF _Toc122026115 \h </w:instrText>
      </w:r>
      <w:r>
        <w:rPr>
          <w:noProof/>
        </w:rPr>
      </w:r>
      <w:r>
        <w:rPr>
          <w:noProof/>
        </w:rPr>
        <w:fldChar w:fldCharType="separate"/>
      </w:r>
      <w:r>
        <w:rPr>
          <w:noProof/>
        </w:rPr>
        <w:t>417</w:t>
      </w:r>
      <w:r>
        <w:rPr>
          <w:noProof/>
        </w:rPr>
        <w:fldChar w:fldCharType="end"/>
      </w:r>
    </w:p>
    <w:p w14:paraId="2330574F" w14:textId="616AE34F" w:rsidR="00910500" w:rsidRDefault="00910500">
      <w:pPr>
        <w:pStyle w:val="TOC2"/>
        <w:rPr>
          <w:rFonts w:asciiTheme="minorHAnsi" w:eastAsiaTheme="minorEastAsia" w:hAnsiTheme="minorHAnsi" w:cstheme="minorBidi"/>
          <w:noProof/>
          <w:sz w:val="22"/>
          <w:szCs w:val="22"/>
          <w:lang w:eastAsia="en-GB"/>
        </w:rPr>
      </w:pPr>
      <w:r w:rsidRPr="00EF397D">
        <w:rPr>
          <w:noProof/>
          <w:lang w:val="en-US"/>
        </w:rPr>
        <w:t>B.1.1</w:t>
      </w:r>
      <w:r>
        <w:rPr>
          <w:rFonts w:asciiTheme="minorHAnsi" w:eastAsiaTheme="minorEastAsia" w:hAnsiTheme="minorHAnsi" w:cstheme="minorBidi"/>
          <w:noProof/>
          <w:sz w:val="22"/>
          <w:szCs w:val="22"/>
          <w:lang w:eastAsia="en-GB"/>
        </w:rPr>
        <w:tab/>
      </w:r>
      <w:r w:rsidRPr="00EF397D">
        <w:rPr>
          <w:noProof/>
          <w:lang w:val="en-US"/>
        </w:rPr>
        <w:t>General</w:t>
      </w:r>
      <w:r>
        <w:rPr>
          <w:noProof/>
        </w:rPr>
        <w:tab/>
      </w:r>
      <w:r>
        <w:rPr>
          <w:noProof/>
        </w:rPr>
        <w:fldChar w:fldCharType="begin" w:fldLock="1"/>
      </w:r>
      <w:r>
        <w:rPr>
          <w:noProof/>
        </w:rPr>
        <w:instrText xml:space="preserve"> PAGEREF _Toc122026116 \h </w:instrText>
      </w:r>
      <w:r>
        <w:rPr>
          <w:noProof/>
        </w:rPr>
      </w:r>
      <w:r>
        <w:rPr>
          <w:noProof/>
        </w:rPr>
        <w:fldChar w:fldCharType="separate"/>
      </w:r>
      <w:r>
        <w:rPr>
          <w:noProof/>
        </w:rPr>
        <w:t>417</w:t>
      </w:r>
      <w:r>
        <w:rPr>
          <w:noProof/>
        </w:rPr>
        <w:fldChar w:fldCharType="end"/>
      </w:r>
    </w:p>
    <w:p w14:paraId="10922EEB" w14:textId="56A074D0" w:rsidR="00910500" w:rsidRDefault="00910500">
      <w:pPr>
        <w:pStyle w:val="TOC2"/>
        <w:rPr>
          <w:rFonts w:asciiTheme="minorHAnsi" w:eastAsiaTheme="minorEastAsia" w:hAnsiTheme="minorHAnsi" w:cstheme="minorBidi"/>
          <w:noProof/>
          <w:sz w:val="22"/>
          <w:szCs w:val="22"/>
          <w:lang w:eastAsia="en-GB"/>
        </w:rPr>
      </w:pPr>
      <w:r w:rsidRPr="00EF397D">
        <w:rPr>
          <w:noProof/>
          <w:lang w:val="en-US" w:eastAsia="fr-FR"/>
        </w:rPr>
        <w:t>B.1.2</w:t>
      </w:r>
      <w:r>
        <w:rPr>
          <w:rFonts w:asciiTheme="minorHAnsi" w:eastAsiaTheme="minorEastAsia" w:hAnsiTheme="minorHAnsi" w:cstheme="minorBidi"/>
          <w:noProof/>
          <w:sz w:val="22"/>
          <w:szCs w:val="22"/>
          <w:lang w:eastAsia="en-GB"/>
        </w:rPr>
        <w:tab/>
      </w:r>
      <w:r w:rsidRPr="00EF397D">
        <w:rPr>
          <w:noProof/>
          <w:lang w:val="en-US" w:eastAsia="fr-FR"/>
        </w:rPr>
        <w:t xml:space="preserve">Example HTTP multipart message with </w:t>
      </w:r>
      <w:r>
        <w:rPr>
          <w:noProof/>
        </w:rPr>
        <w:t>N2 Information</w:t>
      </w:r>
      <w:r w:rsidRPr="00EF397D">
        <w:rPr>
          <w:noProof/>
          <w:lang w:val="en-US" w:eastAsia="fr-FR"/>
        </w:rPr>
        <w:t xml:space="preserve"> binary data</w:t>
      </w:r>
      <w:r>
        <w:rPr>
          <w:noProof/>
        </w:rPr>
        <w:tab/>
      </w:r>
      <w:r>
        <w:rPr>
          <w:noProof/>
        </w:rPr>
        <w:fldChar w:fldCharType="begin" w:fldLock="1"/>
      </w:r>
      <w:r>
        <w:rPr>
          <w:noProof/>
        </w:rPr>
        <w:instrText xml:space="preserve"> PAGEREF _Toc122026117 \h </w:instrText>
      </w:r>
      <w:r>
        <w:rPr>
          <w:noProof/>
        </w:rPr>
      </w:r>
      <w:r>
        <w:rPr>
          <w:noProof/>
        </w:rPr>
        <w:fldChar w:fldCharType="separate"/>
      </w:r>
      <w:r>
        <w:rPr>
          <w:noProof/>
        </w:rPr>
        <w:t>417</w:t>
      </w:r>
      <w:r>
        <w:rPr>
          <w:noProof/>
        </w:rPr>
        <w:fldChar w:fldCharType="end"/>
      </w:r>
    </w:p>
    <w:p w14:paraId="188A211D" w14:textId="531EB035" w:rsidR="00080512" w:rsidRPr="004D3578" w:rsidRDefault="00017548">
      <w:r>
        <w:rPr>
          <w:rFonts w:eastAsia="SimSun"/>
          <w:sz w:val="22"/>
          <w:lang w:eastAsia="en-US"/>
        </w:rP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122025405"/>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122025406"/>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122025407"/>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122025408"/>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122025409"/>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122025410"/>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lastRenderedPageBreak/>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122025411"/>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122025412"/>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2.75pt;height:219.4pt" o:ole="">
            <v:imagedata r:id="rId12" o:title=""/>
          </v:shape>
          <o:OLEObject Type="Embed" ProgID="Visio.Drawing.15" ShapeID="_x0000_i1027" DrawAspect="Content" ObjectID="_1732640434"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122025413"/>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122025414"/>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122025415"/>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122025416"/>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122025417"/>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122025418"/>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122025419"/>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122025420"/>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122025421"/>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1F8B2DA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9629531" w14:textId="19164617" w:rsidR="0005247A" w:rsidRPr="003B2883" w:rsidRDefault="0005247A" w:rsidP="00602AC0">
      <w:pPr>
        <w:pStyle w:val="B1"/>
      </w:pPr>
      <w:r>
        <w:t>-</w:t>
      </w:r>
      <w:r>
        <w:tab/>
        <w:t>Registration with Onboarding SNPN (see 3GPP TS 23.502 [3], clause 4.2.2.2.4)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275B3201"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7pt;height:106.65pt" o:ole="">
            <v:imagedata r:id="rId14" o:title=""/>
          </v:shape>
          <o:OLEObject Type="Embed" ProgID="Visio.Drawing.11" ShapeID="_x0000_i1028" DrawAspect="Content" ObjectID="_1732640435" r:id="rId15"/>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lastRenderedPageBreak/>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43CC8551"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 xml:space="preserve">[30]). </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20281D62" w:rsidR="00A622B9" w:rsidRPr="003B2883" w:rsidRDefault="00A622B9" w:rsidP="00602AC0">
      <w:pPr>
        <w:pStyle w:val="B1"/>
      </w:pPr>
      <w:r>
        <w:tab/>
        <w:t>The UE context shall contain analytics subscription parameters, if the (source) AMF has created analytics subscription(s) towards NWDAF related to the UE (see clause 5.2.2.2.2 of 3GPP TS 23.502 </w:t>
      </w:r>
      <w:r>
        <w:rPr>
          <w:szCs w:val="18"/>
        </w:rPr>
        <w:t>[3</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122025422"/>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372ED750"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122025423"/>
      <w:r w:rsidRPr="003B2883">
        <w:lastRenderedPageBreak/>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122025424"/>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6D16ABEF"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19CED042" w14:textId="08A6DEA8"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2E184520" w14:textId="59601804"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7.3pt" o:ole="">
            <v:imagedata r:id="rId16" o:title=""/>
          </v:shape>
          <o:OLEObject Type="Embed" ProgID="Visio.Drawing.11" ShapeID="_x0000_i1029" DrawAspect="Content" ObjectID="_1732640436" r:id="rId17"/>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77777777"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7BABCE6F"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lastRenderedPageBreak/>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122025425"/>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122025426"/>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77777777" w:rsidR="00F54B39" w:rsidRPr="00F54B39" w:rsidRDefault="00F54B39" w:rsidP="00163413">
      <w:pPr>
        <w:pStyle w:val="B1"/>
        <w:rPr>
          <w:rFonts w:eastAsia="SimSun"/>
          <w:lang w:eastAsia="en-US"/>
        </w:rPr>
      </w:pPr>
      <w:r w:rsidRPr="00163413">
        <w:rPr>
          <w:rFonts w:eastAsia="SimSun"/>
        </w:rPr>
        <w:t>-</w:t>
      </w:r>
      <w:r w:rsidRPr="00163413">
        <w:rPr>
          <w:rFonts w:eastAsia="SimSun"/>
        </w:rPr>
        <w:tab/>
        <w:t>Inter NG-RAN node N2 based handover (see 3GPP TS 23.502 [3], clause 4.9.1.3, and clause 4.23.7)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77777777" w:rsidR="00F54B39" w:rsidRPr="00F54B39" w:rsidRDefault="00F54B39" w:rsidP="00F54B39">
      <w:pPr>
        <w:rPr>
          <w:rFonts w:eastAsia="SimSun"/>
          <w:lang w:eastAsia="en-US"/>
        </w:rPr>
      </w:pPr>
      <w:r w:rsidRPr="00F54B39">
        <w:rPr>
          <w:rFonts w:eastAsia="SimSun"/>
          <w:lang w:eastAsia="en-US"/>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1.6pt;height:104.6pt" o:ole="">
            <v:imagedata r:id="rId18" o:title=""/>
          </v:shape>
          <o:OLEObject Type="Embed" ProgID="Visio.Drawing.15" ShapeID="_x0000_i1030" DrawAspect="Content" ObjectID="_1732640437" r:id="rId19"/>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lastRenderedPageBreak/>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0326E309" w:rsidR="00A622B9" w:rsidRDefault="00A622B9" w:rsidP="00602AC0">
      <w:pPr>
        <w:pStyle w:val="B1"/>
        <w:ind w:firstLine="0"/>
        <w:rPr>
          <w:lang w:eastAsia="zh-CN"/>
        </w:rPr>
      </w:pPr>
      <w:r>
        <w:t>The UE context shall contain analytics subscription parameters, if the (source) AMF has created analytics subscription(s) towards NWDAF related to the UE (see clause 5.2.2.2.11 of 3GPP TS 23.502 </w:t>
      </w:r>
      <w:r>
        <w:rPr>
          <w:szCs w:val="18"/>
        </w:rPr>
        <w:t>[3</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97"/>
    <w:p w14:paraId="267AB58C" w14:textId="3CACF21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w:t>
      </w:r>
      <w:r w:rsidRPr="003B2883">
        <w:lastRenderedPageBreak/>
        <w:t xml:space="preserve">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122025427"/>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D5843E" w:rsidR="002D2E08" w:rsidRPr="00F54B39" w:rsidRDefault="002D2E08" w:rsidP="002D2E08">
      <w:pPr>
        <w:rPr>
          <w:rFonts w:eastAsia="SimSun"/>
        </w:rPr>
      </w:pPr>
      <w:r w:rsidRPr="00F54B39">
        <w:rPr>
          <w:rFonts w:eastAsia="SimSun"/>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8.4pt;height:183.4pt" o:ole="">
            <v:imagedata r:id="rId20" o:title=""/>
          </v:shape>
          <o:OLEObject Type="Embed" ProgID="Visio.Drawing.15" ShapeID="_x0000_i1031" DrawAspect="Content" ObjectID="_1732640438"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lastRenderedPageBreak/>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122025428"/>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25156178"/>
      <w:bookmarkStart w:id="317" w:name="_Toc34124478"/>
      <w:bookmarkStart w:id="318" w:name="_Toc43207592"/>
      <w:bookmarkStart w:id="319" w:name="_Toc49857072"/>
      <w:bookmarkStart w:id="320" w:name="_Toc56676903"/>
      <w:bookmarkStart w:id="321" w:name="_Toc56691426"/>
      <w:bookmarkStart w:id="322" w:name="_Toc56698690"/>
      <w:bookmarkStart w:id="323" w:name="_Toc89034890"/>
      <w:bookmarkStart w:id="324" w:name="_Toc89064688"/>
      <w:bookmarkStart w:id="325" w:name="_Toc122025429"/>
      <w:r w:rsidRPr="00163413">
        <w:rPr>
          <w:rFonts w:eastAsia="SimSun"/>
        </w:rPr>
        <w:t>5.2.2.2.4.1</w:t>
      </w:r>
      <w:r w:rsidRPr="00163413">
        <w:rPr>
          <w:rFonts w:eastAsia="SimSun"/>
        </w:rPr>
        <w:tab/>
        <w:t>General</w:t>
      </w:r>
      <w:bookmarkEnd w:id="315"/>
      <w:bookmarkEnd w:id="325"/>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77777777" w:rsidR="004A55DF" w:rsidRPr="004A55DF" w:rsidRDefault="004A55DF" w:rsidP="00163413">
      <w:pPr>
        <w:pStyle w:val="B1"/>
        <w:rPr>
          <w:rFonts w:eastAsia="SimSun"/>
          <w:lang w:eastAsia="en-US"/>
        </w:rPr>
      </w:pPr>
      <w:r w:rsidRPr="00163413">
        <w:rPr>
          <w:rFonts w:eastAsia="SimSun"/>
        </w:rPr>
        <w:t>-</w:t>
      </w:r>
      <w:r w:rsidRPr="00163413">
        <w:rPr>
          <w:rFonts w:eastAsia="SimSun"/>
        </w:rPr>
        <w:tab/>
        <w:t>Inter NG-RAN node N2 based handover, Cancel procedure (see 3GPP TS 23.502 [3], clause 4.9.1.4)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173082EE" w:rsidR="00602AC0" w:rsidRDefault="004A55DF" w:rsidP="00602AC0">
      <w:bookmarkStart w:id="326" w:name="_Toc89179989"/>
      <w:r w:rsidRPr="004A55DF">
        <w:t>The NF Service Consumer (e.g. the source AMF) shall release the UE Context by using the HTTP "release" custom operation with the URI of the "Individual UeContext" resource (See clause 6.1.3.2.4.2). See also Figure 5.2.2.2.4.1-1.</w:t>
      </w:r>
      <w:bookmarkEnd w:id="316"/>
      <w:bookmarkEnd w:id="317"/>
      <w:bookmarkEnd w:id="318"/>
      <w:bookmarkEnd w:id="319"/>
      <w:bookmarkEnd w:id="320"/>
      <w:bookmarkEnd w:id="321"/>
      <w:bookmarkEnd w:id="322"/>
      <w:bookmarkEnd w:id="323"/>
      <w:bookmarkEnd w:id="324"/>
      <w:bookmarkEnd w:id="326"/>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2" type="#_x0000_t75" style="width:400.1pt;height:104.6pt" o:ole="">
            <v:imagedata r:id="rId22" o:title=""/>
          </v:shape>
          <o:OLEObject Type="Embed" ProgID="Visio.Drawing.15" ShapeID="_x0000_i1032" DrawAspect="Content" ObjectID="_1732640439" r:id="rId23"/>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122025430"/>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56676905"/>
      <w:bookmarkStart w:id="338" w:name="_Toc56691428"/>
      <w:bookmarkStart w:id="339" w:name="_Toc56698692"/>
      <w:bookmarkStart w:id="340" w:name="_Toc89034892"/>
      <w:bookmarkStart w:id="341" w:name="_Toc89064690"/>
      <w:bookmarkStart w:id="342" w:name="_Toc122025431"/>
      <w:r w:rsidRPr="00163413">
        <w:rPr>
          <w:rFonts w:eastAsia="SimSun"/>
        </w:rPr>
        <w:t>5.2.2.2.5.1</w:t>
      </w:r>
      <w:r w:rsidRPr="00163413">
        <w:rPr>
          <w:rFonts w:eastAsia="SimSun"/>
        </w:rPr>
        <w:tab/>
        <w:t>General</w:t>
      </w:r>
      <w:bookmarkEnd w:id="336"/>
      <w:bookmarkEnd w:id="342"/>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77777777" w:rsidR="004A55DF" w:rsidRPr="004A55DF" w:rsidRDefault="004A55DF" w:rsidP="00163413">
      <w:pPr>
        <w:pStyle w:val="B1"/>
        <w:rPr>
          <w:rFonts w:eastAsia="SimSun"/>
          <w:lang w:eastAsia="zh-CN"/>
        </w:rPr>
      </w:pPr>
      <w:r w:rsidRPr="00163413">
        <w:rPr>
          <w:rFonts w:eastAsia="SimSun"/>
        </w:rPr>
        <w:t>-</w:t>
      </w:r>
      <w:r w:rsidRPr="00163413">
        <w:rPr>
          <w:rFonts w:eastAsia="SimSun"/>
        </w:rPr>
        <w:tab/>
        <w:t>EPS to 5GS handover using N26 interface with AMF re-allocation (see 3GPP TS 23.502 [3], clause 4.11.1.2.2).</w:t>
      </w:r>
    </w:p>
    <w:p w14:paraId="15AF9F73" w14:textId="77777777" w:rsidR="004A55DF" w:rsidRPr="004A55DF" w:rsidRDefault="004A55DF" w:rsidP="004A55DF">
      <w:pPr>
        <w:rPr>
          <w:rFonts w:eastAsia="SimSun"/>
          <w:lang w:val="en-US" w:eastAsia="en-US"/>
        </w:rPr>
      </w:pPr>
      <w:r w:rsidRPr="004A55DF">
        <w:rPr>
          <w:rFonts w:eastAsia="SimSun"/>
          <w:lang w:eastAsia="en-US"/>
        </w:rPr>
        <w:lastRenderedPageBreak/>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7"/>
      <w:bookmarkEnd w:id="338"/>
      <w:bookmarkEnd w:id="339"/>
      <w:bookmarkEnd w:id="340"/>
      <w:bookmarkEnd w:id="341"/>
      <w:bookmarkEnd w:id="343"/>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4pt;height:107.3pt" o:ole="">
            <v:imagedata r:id="rId24" o:title=""/>
          </v:shape>
          <o:OLEObject Type="Embed" ProgID="Visio.Drawing.11" ShapeID="_x0000_i1033" DrawAspect="Content" ObjectID="_1732640440"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1DD90034"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 xml:space="preserve">a ProblemDetails structure with the "cause" attribute set to one of the application errors listed in Table 6.1.3.2.4.6.2-2. </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122025432"/>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122025433"/>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7777777" w:rsidR="00D31383" w:rsidRPr="00D31383" w:rsidRDefault="00D31383" w:rsidP="00163413">
      <w:pPr>
        <w:pStyle w:val="B1"/>
        <w:rPr>
          <w:rFonts w:eastAsia="SimSun"/>
          <w:lang w:eastAsia="en-US"/>
        </w:rPr>
      </w:pPr>
      <w:r w:rsidRPr="00163413">
        <w:rPr>
          <w:rFonts w:eastAsia="SimSun"/>
        </w:rPr>
        <w:t>-</w:t>
      </w:r>
      <w:r w:rsidRPr="00163413">
        <w:rPr>
          <w:rFonts w:eastAsia="SimSun"/>
        </w:rPr>
        <w:tab/>
        <w:t>EPS to 5GS Handover with AMF re-allocation, Handover Cancel procedure (see 3GPP TS 23.502 [3], clause 4.11.1.2.3)</w:t>
      </w:r>
    </w:p>
    <w:p w14:paraId="21C140F3" w14:textId="77777777" w:rsidR="00D31383" w:rsidRPr="00D31383" w:rsidRDefault="00D31383" w:rsidP="00D31383">
      <w:pPr>
        <w:rPr>
          <w:rFonts w:eastAsia="SimSun"/>
          <w:lang w:eastAsia="en-US"/>
        </w:rPr>
      </w:pPr>
      <w:r w:rsidRPr="00D31383">
        <w:rPr>
          <w:rFonts w:eastAsia="SimSun"/>
          <w:lang w:eastAsia="en-US"/>
        </w:rPr>
        <w:lastRenderedPageBreak/>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36A533FC" w:rsidR="006E2902" w:rsidRDefault="00D31383" w:rsidP="00D31383">
      <w:pPr>
        <w:rPr>
          <w:rFonts w:eastAsia="SimSun"/>
          <w:lang w:eastAsia="en-US"/>
        </w:rPr>
      </w:pPr>
      <w:r w:rsidRPr="00D31383">
        <w:rPr>
          <w:rFonts w:eastAsia="SimSun"/>
          <w:lang w:eastAsia="en-US"/>
        </w:rPr>
        <w:t>The NF Service Consumer (i.e. the initial AMF) shall cancel the UE Context Relocation by using the HTTP "cancel-relocate" custom operation with the URI of the "Individual UeContext" resource (See clause 6.1.3.2.4.2).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5.4pt;height:107.3pt" o:ole="">
            <v:imagedata r:id="rId26" o:title=""/>
          </v:shape>
          <o:OLEObject Type="Embed" ProgID="Visio.Drawing.11" ShapeID="_x0000_i1034" DrawAspect="Content" ObjectID="_1732640441"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122025434"/>
      <w:r w:rsidRPr="003B2883">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122025435"/>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122025436"/>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32716598"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43534E3D"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6DED41B7"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41FEF53A"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6D1293B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7CB92DD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67217098"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lastRenderedPageBreak/>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7777777" w:rsidR="00E83BD8" w:rsidRDefault="00E83BD8" w:rsidP="00E83BD8">
      <w:pPr>
        <w:pStyle w:val="B1"/>
      </w:pPr>
      <w:r>
        <w:t>-</w:t>
      </w:r>
      <w:r>
        <w:tab/>
        <w:t>5G-RG requested PDU Session Establishment via W-5GAN (see clause 7.3.1 of 3GPP TS 23.316 [48])</w:t>
      </w:r>
    </w:p>
    <w:p w14:paraId="7B4C91C0" w14:textId="77777777" w:rsidR="00E83BD8" w:rsidRDefault="00E83BD8" w:rsidP="00E83BD8">
      <w:pPr>
        <w:pStyle w:val="B1"/>
      </w:pPr>
      <w:r>
        <w:t>-</w:t>
      </w:r>
      <w:r>
        <w:tab/>
        <w:t>5G-RG or Network requested PDU Session Modification via W-5GAN (see clause 7.3.2 of 3GPP TS 23.316 [48])</w:t>
      </w:r>
    </w:p>
    <w:p w14:paraId="4380640B" w14:textId="77777777" w:rsidR="00E83BD8" w:rsidRDefault="00E83BD8" w:rsidP="00E83BD8">
      <w:pPr>
        <w:pStyle w:val="B1"/>
      </w:pPr>
      <w:r>
        <w:t>-</w:t>
      </w:r>
      <w:r>
        <w:tab/>
        <w:t>5G-RG or Network requested PDU Session Release via W-5GAN (see clause 7.3.3 of 3GPP TS 23.316 [48])</w:t>
      </w:r>
    </w:p>
    <w:p w14:paraId="2F8AC60D" w14:textId="77777777" w:rsidR="00393DA8" w:rsidRDefault="00E83BD8" w:rsidP="00E83BD8">
      <w:pPr>
        <w:pStyle w:val="B1"/>
      </w:pPr>
      <w:r>
        <w:t>-</w:t>
      </w:r>
      <w:r>
        <w:tab/>
        <w:t>FN-RG related PDU Session Establishment via W-5GAN (see clause 7.3.4 of 3GPP TS 23.316 [48])</w:t>
      </w:r>
    </w:p>
    <w:p w14:paraId="79DCA235"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2047C204" w14:textId="77777777" w:rsidR="00E83BD8" w:rsidRDefault="00E83BD8" w:rsidP="00E83BD8">
      <w:pPr>
        <w:pStyle w:val="B1"/>
      </w:pPr>
      <w:r>
        <w:t>-</w:t>
      </w:r>
      <w:r>
        <w:tab/>
        <w:t>FN-RG or Network Requested PDU Session Modification via W-5GAN (see clause 7.3.6 of 3GPP TS 23.316 [48])</w:t>
      </w:r>
    </w:p>
    <w:p w14:paraId="7BEAE98B"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7E0E6E61" w14:textId="77777777" w:rsidR="00E83BD8" w:rsidRDefault="00E83BD8" w:rsidP="00E83BD8">
      <w:pPr>
        <w:pStyle w:val="B1"/>
      </w:pPr>
      <w:r>
        <w:t>-</w:t>
      </w:r>
      <w:r>
        <w:tab/>
        <w:t>Non-5G capable device behind 5G-CRG and FN-CRG requested PDU Session Establishment via W-5GAN (see clause 4.10a of 3GPP TS 23.316 [48])</w:t>
      </w:r>
    </w:p>
    <w:p w14:paraId="0AAD8D3B" w14:textId="77777777" w:rsidR="00E83BD8" w:rsidRDefault="00E83BD8" w:rsidP="00E83BD8">
      <w:pPr>
        <w:pStyle w:val="B1"/>
      </w:pPr>
      <w:r>
        <w:t>-</w:t>
      </w:r>
      <w:r>
        <w:tab/>
        <w:t>Non-5G capable device behind 5G-CRG and FN-CRG or Network Requested PDU Session Modification via W-5GAN (see clause 4.10a of 3GPP TS 23.316 [48])</w:t>
      </w:r>
    </w:p>
    <w:p w14:paraId="3F0FCC01"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C120559"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A641002" w14:textId="6FF15641"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(see clause 7.6.4.1 of 3GPP TS 23.316 [48])</w:t>
      </w:r>
    </w:p>
    <w:p w14:paraId="2FF71092" w14:textId="70E66499" w:rsidR="000356C0" w:rsidRDefault="000356C0" w:rsidP="000356C0">
      <w:pPr>
        <w:pStyle w:val="B1"/>
      </w:pPr>
      <w:r>
        <w:t>-</w:t>
      </w:r>
      <w:r>
        <w:tab/>
        <w:t>Transfer UAV specific data via N1 SM (see clause 5.2.4.3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6A314889" w:rsidR="000E5296" w:rsidRDefault="000E5296" w:rsidP="000356C0">
      <w:pPr>
        <w:pStyle w:val="B1"/>
      </w:pPr>
      <w:r>
        <w:t>-</w:t>
      </w:r>
      <w:r>
        <w:tab/>
      </w:r>
      <w:r>
        <w:rPr>
          <w:rFonts w:eastAsia="DengXian"/>
          <w:lang w:eastAsia="zh-CN"/>
        </w:rPr>
        <w:t xml:space="preserve">Multicast session leave requested by the network or MBS session release (see clause 7.2.2.3 </w:t>
      </w:r>
      <w:r>
        <w:t>of 3GPP TS </w:t>
      </w:r>
      <w:r w:rsidRPr="003B2883">
        <w:t>23.</w:t>
      </w:r>
      <w:r>
        <w:t>247 </w:t>
      </w:r>
      <w:r w:rsidRPr="003B2883">
        <w:t>[</w:t>
      </w:r>
      <w:r>
        <w:rPr>
          <w:lang w:eastAsia="zh-CN"/>
        </w:rPr>
        <w:t>55</w:t>
      </w:r>
      <w:r w:rsidRPr="003B2883">
        <w:t>]</w:t>
      </w:r>
      <w:r>
        <w:t>)</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9100EE2"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lastRenderedPageBreak/>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2E78FE53" w:rsidR="00602AC0" w:rsidRPr="003B2883" w:rsidRDefault="009D0E49" w:rsidP="001F790D">
      <w:r w:rsidRPr="009D0E49">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750C5227" w14:textId="77777777" w:rsidR="00602AC0" w:rsidRPr="003B2883" w:rsidRDefault="00602AC0" w:rsidP="00602AC0">
      <w:pPr>
        <w:pStyle w:val="TH"/>
      </w:pPr>
      <w:r w:rsidRPr="003B2883">
        <w:object w:dxaOrig="8670" w:dyaOrig="2130" w14:anchorId="4904B2FC">
          <v:shape id="_x0000_i1035" type="#_x0000_t75" style="width:434.05pt;height:106.65pt" o:ole="">
            <v:imagedata r:id="rId28" o:title=""/>
          </v:shape>
          <o:OLEObject Type="Embed" ProgID="Visio.Drawing.15" ShapeID="_x0000_i1035" DrawAspect="Content" ObjectID="_1732640442"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lastRenderedPageBreak/>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122025437"/>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3C9C664C"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71EE9449"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The AMF may provide a retry timer value to the NF Service Consumer in order for the NF Service Consumer to retry the request after</w:t>
      </w:r>
      <w:r w:rsidR="008B4EAF">
        <w:t xml:space="preserve"> a short period</w:t>
      </w:r>
      <w:r w:rsidR="008B4EAF" w:rsidRPr="00C903C9">
        <w:t xml:space="preserve">. When the retry timer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04D387B3"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clause </w:t>
      </w:r>
      <w:r w:rsidRPr="00490890">
        <w:t xml:space="preserve">4.2.3.3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lastRenderedPageBreak/>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14A6D6BA"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5A53FC39"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2FFEFA5" w14:textId="6BD91C5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timer value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retry timer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122025438"/>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11422FBD"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t>clause</w:t>
      </w:r>
      <w:r w:rsidRPr="003B2883">
        <w:t xml:space="preserve"> 5.2.2.3.1.2.</w:t>
      </w:r>
    </w:p>
    <w:p w14:paraId="033D1FE4" w14:textId="46A5B99F" w:rsidR="00DF3727" w:rsidRPr="003B2883" w:rsidRDefault="00DF3727" w:rsidP="00602AC0">
      <w:pPr>
        <w:pStyle w:val="TH"/>
      </w:pPr>
      <w:r w:rsidRPr="003B2883">
        <w:object w:dxaOrig="8676" w:dyaOrig="2124" w14:anchorId="134E8735">
          <v:shape id="_x0000_i1036" type="#_x0000_t75" style="width:6in;height:108.7pt" o:ole="">
            <v:imagedata r:id="rId30" o:title=""/>
          </v:shape>
          <o:OLEObject Type="Embed" ProgID="Visio.Drawing.15" ShapeID="_x0000_i1036" DrawAspect="Content" ObjectID="_1732640443"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77777777"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354977">
        <w:t>clause</w:t>
      </w:r>
      <w:r w:rsidR="00354977" w:rsidRPr="003B2883">
        <w:t xml:space="preserve"> 5.2.2.3.1.2)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lastRenderedPageBreak/>
        <w:t>-</w:t>
      </w:r>
      <w:r>
        <w:tab/>
      </w:r>
      <w:r w:rsidR="00602AC0" w:rsidRPr="003B2883">
        <w:t>the indicated non-3GPP PDU session is not allowed to move to 3GPP access</w:t>
      </w:r>
      <w:r>
        <w:t>;</w:t>
      </w:r>
    </w:p>
    <w:p w14:paraId="58A3B91B" w14:textId="169A19D2"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clause 5.</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33AE7252"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602AC0">
        <w:t>clause</w:t>
      </w:r>
      <w:r w:rsidR="00602AC0"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602AC0">
        <w:t>clause</w:t>
      </w:r>
      <w:r w:rsidR="00602AC0" w:rsidRPr="003B2883">
        <w:t xml:space="preserve"> 6.1.5.6.3.1.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122025439"/>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122025440"/>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2B3036D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73B489BA"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35pt;height:124.3pt" o:ole="">
            <v:imagedata r:id="rId32" o:title=""/>
          </v:shape>
          <o:OLEObject Type="Embed" ProgID="Visio.Drawing.11" ShapeID="_x0000_i1037" DrawAspect="Content" ObjectID="_1732640444" r:id="rId33"/>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lastRenderedPageBreak/>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122025441"/>
      <w:r w:rsidRPr="003B2883">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122025442"/>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17DC40A0" w:rsidR="00602AC0" w:rsidRDefault="00602AC0" w:rsidP="00876DA9">
      <w:pPr>
        <w:rPr>
          <w:lang w:val="fr-FR"/>
        </w:rPr>
      </w:pPr>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7.3pt" o:ole="">
            <v:imagedata r:id="rId34" o:title=""/>
          </v:shape>
          <o:OLEObject Type="Embed" ProgID="Visio.Drawing.11" ShapeID="_x0000_i1038" DrawAspect="Content" ObjectID="_1732640445"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122025443"/>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122025444"/>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6067751A" w14:textId="4E52863B"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lastRenderedPageBreak/>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6.1pt;height:128.4pt" o:ole="">
            <v:imagedata r:id="rId36" o:title=""/>
          </v:shape>
          <o:OLEObject Type="Embed" ProgID="Visio.Drawing.11" ShapeID="_x0000_i1039" DrawAspect="Content" ObjectID="_1732640446" r:id="rId37"/>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122025445"/>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122025446"/>
      <w:r w:rsidRPr="003B2883">
        <w:lastRenderedPageBreak/>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CF09F43" w:rsidR="00602AC0" w:rsidRDefault="00602AC0" w:rsidP="00602AC0">
      <w:r w:rsidRPr="003B2883">
        <w:t xml:space="preserve">The requirements specified in </w:t>
      </w:r>
      <w:r>
        <w:t>clause</w:t>
      </w:r>
      <w:r w:rsidRPr="003B2883">
        <w:t xml:space="preserve"> 5.2.2.3.5.1 shall apply with the following modifications:</w:t>
      </w:r>
    </w:p>
    <w:p w14:paraId="731BA3BE"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122025447"/>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492FB31" w:rsidR="00602AC0" w:rsidRDefault="00602AC0" w:rsidP="00602AC0">
      <w:r w:rsidRPr="003B2883">
        <w:t xml:space="preserve">The requirements specified in </w:t>
      </w:r>
      <w:r>
        <w:t>clause</w:t>
      </w:r>
      <w:r w:rsidRPr="003B2883">
        <w:t xml:space="preserve"> 5.2.2.3.5.1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122025448"/>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F42E6DE" w:rsidR="00602AC0" w:rsidRDefault="00602AC0" w:rsidP="00602AC0">
      <w:r w:rsidRPr="003B2883">
        <w:t xml:space="preserve">The requirements specified in </w:t>
      </w:r>
      <w:r>
        <w:t>clause</w:t>
      </w:r>
      <w:r w:rsidRPr="003B2883">
        <w:t xml:space="preserve"> 5.2.2.3.5.1 shall apply with the following modifications:</w:t>
      </w:r>
    </w:p>
    <w:p w14:paraId="6D7B2C89"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122025449"/>
      <w:r w:rsidRPr="003B2883">
        <w:lastRenderedPageBreak/>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77777777" w:rsidR="009218E4" w:rsidRPr="003B2883" w:rsidRDefault="009218E4" w:rsidP="009218E4">
      <w:r w:rsidRPr="003B2883">
        <w:t xml:space="preserve">The requirements specified in </w:t>
      </w:r>
      <w:r>
        <w:t>clause</w:t>
      </w:r>
      <w:r w:rsidRPr="003B2883">
        <w:t xml:space="preserve"> 5.2.2.3.5.1 shall apply with the following modifications:</w:t>
      </w:r>
    </w:p>
    <w:p w14:paraId="3EFF02DB" w14:textId="77777777" w:rsidR="009218E4" w:rsidRPr="003B2883" w:rsidRDefault="009218E4" w:rsidP="009218E4">
      <w:pPr>
        <w:pStyle w:val="B1"/>
        <w:rPr>
          <w:lang w:eastAsia="ko-KR"/>
        </w:rPr>
      </w:pPr>
      <w:r w:rsidRPr="003B2883">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562" w:name="_Toc25156194"/>
      <w:bookmarkStart w:id="563" w:name="_Toc34124494"/>
      <w:bookmarkStart w:id="564" w:name="_Toc43207608"/>
      <w:bookmarkStart w:id="565" w:name="_Toc49857088"/>
      <w:bookmarkStart w:id="566" w:name="_Toc56676921"/>
      <w:bookmarkStart w:id="567" w:name="_Toc56691444"/>
      <w:bookmarkStart w:id="568" w:name="_Toc56698708"/>
      <w:bookmarkStart w:id="569" w:name="_Toc89034910"/>
      <w:bookmarkStart w:id="570" w:name="_Toc89064708"/>
      <w:bookmarkStart w:id="571" w:name="_Toc89180009"/>
      <w:bookmarkStart w:id="572" w:name="_Toc97071686"/>
      <w:bookmarkStart w:id="573" w:name="_Toc120051088"/>
      <w:bookmarkStart w:id="574" w:name="_Toc122025450"/>
      <w:r w:rsidRPr="003B2883">
        <w:t>5.2.2.3.6</w:t>
      </w:r>
      <w:r w:rsidRPr="003B2883">
        <w:tab/>
        <w:t>N2InfoNotify</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6A5572A6" w14:textId="77777777" w:rsidR="00602AC0" w:rsidRPr="003B2883" w:rsidRDefault="00602AC0" w:rsidP="00876DA9">
      <w:pPr>
        <w:pStyle w:val="Heading6"/>
      </w:pPr>
      <w:bookmarkStart w:id="575" w:name="_Toc25156195"/>
      <w:bookmarkStart w:id="576" w:name="_Toc34124495"/>
      <w:bookmarkStart w:id="577" w:name="_Toc43207609"/>
      <w:bookmarkStart w:id="578" w:name="_Toc49857089"/>
      <w:bookmarkStart w:id="579" w:name="_Toc56676922"/>
      <w:bookmarkStart w:id="580" w:name="_Toc56691445"/>
      <w:bookmarkStart w:id="581" w:name="_Toc56698709"/>
      <w:bookmarkStart w:id="582" w:name="_Toc89034911"/>
      <w:bookmarkStart w:id="583" w:name="_Toc89064709"/>
      <w:bookmarkStart w:id="584" w:name="_Toc89180010"/>
      <w:bookmarkStart w:id="585" w:name="_Toc97071687"/>
      <w:bookmarkStart w:id="586" w:name="_Toc120051089"/>
      <w:bookmarkStart w:id="587" w:name="_Toc122025451"/>
      <w:r w:rsidRPr="003B2883">
        <w:t>5.2.2.3.6.1</w:t>
      </w:r>
      <w:r w:rsidRPr="003B2883">
        <w:tab/>
        <w:t>General</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4AD6DF6"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77777777"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35pt;height:108.7pt" o:ole="">
            <v:imagedata r:id="rId38" o:title=""/>
          </v:shape>
          <o:OLEObject Type="Embed" ProgID="Visio.Drawing.11" ShapeID="_x0000_i1040" DrawAspect="Content" ObjectID="_1732640447" r:id="rId39"/>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8" w:name="_Toc25156196"/>
      <w:bookmarkStart w:id="589" w:name="_Toc34124496"/>
      <w:bookmarkStart w:id="590" w:name="_Toc43207610"/>
      <w:bookmarkStart w:id="591" w:name="_Toc49857090"/>
      <w:bookmarkStart w:id="592" w:name="_Toc56676923"/>
      <w:bookmarkStart w:id="593" w:name="_Toc56691446"/>
      <w:bookmarkStart w:id="594" w:name="_Toc56698710"/>
      <w:bookmarkStart w:id="595" w:name="_Toc89034912"/>
      <w:bookmarkStart w:id="596" w:name="_Toc89064710"/>
      <w:bookmarkStart w:id="597" w:name="_Toc89180011"/>
      <w:bookmarkStart w:id="598" w:name="_Toc97071688"/>
      <w:bookmarkStart w:id="599" w:name="_Toc120051090"/>
      <w:bookmarkStart w:id="600" w:name="_Toc122025452"/>
      <w:r w:rsidRPr="003B2883">
        <w:t>5.2.2.3.6.2</w:t>
      </w:r>
      <w:r w:rsidRPr="003B2883">
        <w:tab/>
        <w:t>Using N2InfoNotify during Inter NG-RAN node N2 based handover procedure</w:t>
      </w:r>
      <w:bookmarkEnd w:id="588"/>
      <w:bookmarkEnd w:id="589"/>
      <w:bookmarkEnd w:id="590"/>
      <w:bookmarkEnd w:id="591"/>
      <w:bookmarkEnd w:id="592"/>
      <w:bookmarkEnd w:id="593"/>
      <w:bookmarkEnd w:id="594"/>
      <w:bookmarkEnd w:id="595"/>
      <w:bookmarkEnd w:id="596"/>
      <w:bookmarkEnd w:id="597"/>
      <w:bookmarkEnd w:id="598"/>
      <w:bookmarkEnd w:id="599"/>
      <w:bookmarkEnd w:id="600"/>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85pt" o:ole="">
            <v:imagedata r:id="rId40" o:title=""/>
          </v:shape>
          <o:OLEObject Type="Embed" ProgID="Visio.Drawing.11" ShapeID="_x0000_i1041" DrawAspect="Content" ObjectID="_1732640448"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6E2B6B4E"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614D0EE1"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1" w:name="_Toc25156197"/>
      <w:bookmarkStart w:id="602" w:name="_Toc34124497"/>
      <w:bookmarkStart w:id="603" w:name="_Toc43207611"/>
      <w:bookmarkStart w:id="604" w:name="_Toc49857091"/>
      <w:bookmarkStart w:id="605" w:name="_Toc56676924"/>
      <w:bookmarkStart w:id="606" w:name="_Toc56691447"/>
      <w:bookmarkStart w:id="607" w:name="_Toc56698711"/>
      <w:bookmarkStart w:id="608" w:name="_Toc89034913"/>
      <w:bookmarkStart w:id="609" w:name="_Toc89064711"/>
      <w:bookmarkStart w:id="610" w:name="_Toc89180012"/>
      <w:bookmarkStart w:id="611" w:name="_Toc97071689"/>
      <w:bookmarkStart w:id="612" w:name="_Toc120051091"/>
      <w:bookmarkStart w:id="613" w:name="_Toc122025453"/>
      <w:r w:rsidRPr="003B2883">
        <w:lastRenderedPageBreak/>
        <w:t>5.2.2.3.6.3</w:t>
      </w:r>
      <w:r w:rsidRPr="003B2883">
        <w:tab/>
        <w:t>Using N2InfoNotify during Location Services procedures</w:t>
      </w:r>
      <w:bookmarkEnd w:id="601"/>
      <w:bookmarkEnd w:id="602"/>
      <w:bookmarkEnd w:id="603"/>
      <w:bookmarkEnd w:id="604"/>
      <w:bookmarkEnd w:id="605"/>
      <w:bookmarkEnd w:id="606"/>
      <w:bookmarkEnd w:id="607"/>
      <w:bookmarkEnd w:id="608"/>
      <w:bookmarkEnd w:id="609"/>
      <w:bookmarkEnd w:id="610"/>
      <w:bookmarkEnd w:id="611"/>
      <w:bookmarkEnd w:id="612"/>
      <w:bookmarkEnd w:id="613"/>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2C2D271A" w:rsidR="00157C70" w:rsidRPr="003B2883" w:rsidRDefault="00602AC0" w:rsidP="00602AC0">
      <w:r w:rsidRPr="003B2883">
        <w:t xml:space="preserve">The requirements specified in </w:t>
      </w:r>
      <w:r>
        <w:t>clause</w:t>
      </w:r>
      <w:r w:rsidRPr="003B2883">
        <w:t xml:space="preserve"> 5.2.2.3.6.1 shall apply with the following modifications:</w:t>
      </w:r>
    </w:p>
    <w:p w14:paraId="6387F45C"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614" w:name="_Toc25156198"/>
      <w:bookmarkStart w:id="615" w:name="_Toc34124498"/>
      <w:bookmarkStart w:id="616" w:name="_Toc43207612"/>
      <w:bookmarkStart w:id="617" w:name="_Toc49857092"/>
      <w:bookmarkStart w:id="618" w:name="_Toc56676925"/>
      <w:bookmarkStart w:id="619" w:name="_Toc56691448"/>
      <w:bookmarkStart w:id="620" w:name="_Toc56698712"/>
      <w:bookmarkStart w:id="621" w:name="_Toc89034914"/>
      <w:bookmarkStart w:id="622" w:name="_Toc89064712"/>
      <w:bookmarkStart w:id="623" w:name="_Toc89180013"/>
      <w:bookmarkStart w:id="624" w:name="_Toc97071690"/>
      <w:bookmarkStart w:id="625" w:name="_Toc120051092"/>
      <w:bookmarkStart w:id="626" w:name="_Toc122025454"/>
      <w:r w:rsidRPr="003B2883">
        <w:t>5.2.2.3.6.</w:t>
      </w:r>
      <w:r>
        <w:t>4</w:t>
      </w:r>
      <w:r w:rsidRPr="003B2883">
        <w:tab/>
        <w:t xml:space="preserve">Using N2InfoNotify during </w:t>
      </w:r>
      <w:r>
        <w:t>AMF planned removal procedure with UDSF deployed procedure</w:t>
      </w:r>
      <w:bookmarkEnd w:id="614"/>
      <w:bookmarkEnd w:id="615"/>
      <w:bookmarkEnd w:id="616"/>
      <w:bookmarkEnd w:id="617"/>
      <w:bookmarkEnd w:id="618"/>
      <w:bookmarkEnd w:id="619"/>
      <w:bookmarkEnd w:id="620"/>
      <w:bookmarkEnd w:id="621"/>
      <w:bookmarkEnd w:id="622"/>
      <w:bookmarkEnd w:id="623"/>
      <w:bookmarkEnd w:id="624"/>
      <w:bookmarkEnd w:id="625"/>
      <w:bookmarkEnd w:id="626"/>
    </w:p>
    <w:p w14:paraId="58DC3917" w14:textId="5B41E14B" w:rsidR="00157C7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096CD3B7" w:rsidR="00157C70" w:rsidRPr="003B2883" w:rsidRDefault="00602AC0" w:rsidP="00602AC0">
      <w:r w:rsidRPr="003B2883">
        <w:t xml:space="preserve">The requirements specified in </w:t>
      </w:r>
      <w:r>
        <w:t>clause</w:t>
      </w:r>
      <w:r w:rsidRPr="003B2883">
        <w:t xml:space="preserve"> 5.2.2.3.6.1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7" w:name="_Toc25156199"/>
      <w:bookmarkStart w:id="628" w:name="_Toc34124499"/>
      <w:bookmarkStart w:id="629" w:name="_Toc43207613"/>
      <w:bookmarkStart w:id="630" w:name="_Toc49857093"/>
      <w:bookmarkStart w:id="631" w:name="_Toc56676926"/>
      <w:bookmarkStart w:id="632" w:name="_Toc56691449"/>
      <w:bookmarkStart w:id="633" w:name="_Toc56698713"/>
      <w:bookmarkStart w:id="634" w:name="_Toc89034915"/>
      <w:bookmarkStart w:id="635" w:name="_Toc89064713"/>
      <w:bookmarkStart w:id="636" w:name="_Toc89180014"/>
      <w:bookmarkStart w:id="637" w:name="_Toc97071691"/>
      <w:bookmarkStart w:id="638" w:name="_Toc120051093"/>
      <w:bookmarkStart w:id="639" w:name="_Toc122025455"/>
      <w:r w:rsidRPr="003B2883">
        <w:t>5.2.2.4</w:t>
      </w:r>
      <w:r w:rsidRPr="003B2883">
        <w:tab/>
        <w:t>Non-UE N2 Message Operations</w:t>
      </w:r>
      <w:bookmarkEnd w:id="627"/>
      <w:bookmarkEnd w:id="628"/>
      <w:bookmarkEnd w:id="629"/>
      <w:bookmarkEnd w:id="630"/>
      <w:bookmarkEnd w:id="631"/>
      <w:bookmarkEnd w:id="632"/>
      <w:bookmarkEnd w:id="633"/>
      <w:bookmarkEnd w:id="634"/>
      <w:bookmarkEnd w:id="635"/>
      <w:bookmarkEnd w:id="636"/>
      <w:bookmarkEnd w:id="637"/>
      <w:bookmarkEnd w:id="638"/>
      <w:bookmarkEnd w:id="639"/>
    </w:p>
    <w:p w14:paraId="195D4094" w14:textId="77777777" w:rsidR="00602AC0" w:rsidRPr="003B2883" w:rsidRDefault="00602AC0" w:rsidP="00602AC0">
      <w:pPr>
        <w:pStyle w:val="Heading5"/>
      </w:pPr>
      <w:bookmarkStart w:id="640" w:name="_Toc25156200"/>
      <w:bookmarkStart w:id="641" w:name="_Toc34124500"/>
      <w:bookmarkStart w:id="642" w:name="_Toc43207614"/>
      <w:bookmarkStart w:id="643" w:name="_Toc49857094"/>
      <w:bookmarkStart w:id="644" w:name="_Toc56676927"/>
      <w:bookmarkStart w:id="645" w:name="_Toc56691450"/>
      <w:bookmarkStart w:id="646" w:name="_Toc56698714"/>
      <w:bookmarkStart w:id="647" w:name="_Toc89034916"/>
      <w:bookmarkStart w:id="648" w:name="_Toc89064714"/>
      <w:bookmarkStart w:id="649" w:name="_Toc89180015"/>
      <w:bookmarkStart w:id="650" w:name="_Toc97071692"/>
      <w:bookmarkStart w:id="651" w:name="_Toc120051094"/>
      <w:bookmarkStart w:id="652" w:name="_Toc122025456"/>
      <w:r w:rsidRPr="003B2883">
        <w:t>5.2.2.4.1</w:t>
      </w:r>
      <w:r w:rsidRPr="003B2883">
        <w:tab/>
        <w:t>NonUeN2MessageTransfer</w:t>
      </w:r>
      <w:bookmarkEnd w:id="640"/>
      <w:bookmarkEnd w:id="641"/>
      <w:bookmarkEnd w:id="642"/>
      <w:bookmarkEnd w:id="643"/>
      <w:bookmarkEnd w:id="644"/>
      <w:bookmarkEnd w:id="645"/>
      <w:bookmarkEnd w:id="646"/>
      <w:bookmarkEnd w:id="647"/>
      <w:bookmarkEnd w:id="648"/>
      <w:bookmarkEnd w:id="649"/>
      <w:bookmarkEnd w:id="650"/>
      <w:bookmarkEnd w:id="651"/>
      <w:bookmarkEnd w:id="652"/>
    </w:p>
    <w:p w14:paraId="298336AC" w14:textId="77777777" w:rsidR="00602AC0" w:rsidRPr="003B2883" w:rsidRDefault="00602AC0" w:rsidP="00876DA9">
      <w:pPr>
        <w:pStyle w:val="Heading6"/>
      </w:pPr>
      <w:bookmarkStart w:id="653" w:name="_Toc25156201"/>
      <w:bookmarkStart w:id="654" w:name="_Toc34124501"/>
      <w:bookmarkStart w:id="655" w:name="_Toc43207615"/>
      <w:bookmarkStart w:id="656" w:name="_Toc49857095"/>
      <w:bookmarkStart w:id="657" w:name="_Toc56676928"/>
      <w:bookmarkStart w:id="658" w:name="_Toc56691451"/>
      <w:bookmarkStart w:id="659" w:name="_Toc56698715"/>
      <w:bookmarkStart w:id="660" w:name="_Toc89034917"/>
      <w:bookmarkStart w:id="661" w:name="_Toc89064715"/>
      <w:bookmarkStart w:id="662" w:name="_Toc89180016"/>
      <w:bookmarkStart w:id="663" w:name="_Toc97071693"/>
      <w:bookmarkStart w:id="664" w:name="_Toc120051095"/>
      <w:bookmarkStart w:id="665" w:name="_Toc122025457"/>
      <w:r w:rsidRPr="003B2883">
        <w:t>5.2.2.4.1.1</w:t>
      </w:r>
      <w:r w:rsidRPr="003B2883">
        <w:tab/>
        <w:t>General</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1510EBCE"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4532FFFF"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5093C263" w14:textId="77777777" w:rsidR="00602AC0" w:rsidRDefault="00602AC0" w:rsidP="00602AC0">
      <w:pPr>
        <w:pStyle w:val="B1"/>
      </w:pPr>
      <w:r>
        <w:t>-</w:t>
      </w:r>
      <w:r>
        <w:tab/>
        <w:t>RIM Information Transfer procedures (see clause 8.</w:t>
      </w:r>
      <w:r w:rsidR="004325E6">
        <w:t>16</w:t>
      </w:r>
      <w:r>
        <w:t xml:space="preserve"> of </w:t>
      </w:r>
      <w:r w:rsidRPr="003B2883">
        <w:t>3GPP TS 38.413 [12]</w:t>
      </w:r>
      <w:r>
        <w:t>)</w:t>
      </w:r>
      <w:r w:rsidRPr="003B2883">
        <w:t>.</w:t>
      </w:r>
    </w:p>
    <w:p w14:paraId="4F952741"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47BBF8C3" w14:textId="17E53EB2" w:rsidR="00157C7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7pt;height:106.65pt" o:ole="">
            <v:imagedata r:id="rId42" o:title=""/>
          </v:shape>
          <o:OLEObject Type="Embed" ProgID="Visio.Drawing.11" ShapeID="_x0000_i1042" DrawAspect="Content" ObjectID="_1732640449"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6" w:name="_Toc25156202"/>
      <w:bookmarkStart w:id="667" w:name="_Toc34124502"/>
      <w:bookmarkStart w:id="668" w:name="_Toc43207616"/>
      <w:bookmarkStart w:id="669" w:name="_Toc49857096"/>
      <w:bookmarkStart w:id="670" w:name="_Toc56676929"/>
      <w:bookmarkStart w:id="671" w:name="_Toc56691452"/>
      <w:bookmarkStart w:id="672" w:name="_Toc56698716"/>
      <w:bookmarkStart w:id="673" w:name="_Toc89034918"/>
      <w:bookmarkStart w:id="674" w:name="_Toc89064716"/>
      <w:bookmarkStart w:id="675" w:name="_Toc89180017"/>
      <w:bookmarkStart w:id="676" w:name="_Toc97071694"/>
      <w:bookmarkStart w:id="677" w:name="_Toc120051096"/>
      <w:bookmarkStart w:id="678" w:name="_Toc122025458"/>
      <w:r w:rsidRPr="003B2883">
        <w:t>5.2.2.4.1.2</w:t>
      </w:r>
      <w:r w:rsidRPr="003B2883">
        <w:tab/>
        <w:t>Obtaining Non UE Associated Network Assistance Data Procedure</w:t>
      </w:r>
      <w:bookmarkEnd w:id="666"/>
      <w:bookmarkEnd w:id="667"/>
      <w:bookmarkEnd w:id="668"/>
      <w:bookmarkEnd w:id="669"/>
      <w:bookmarkEnd w:id="670"/>
      <w:bookmarkEnd w:id="671"/>
      <w:bookmarkEnd w:id="672"/>
      <w:bookmarkEnd w:id="673"/>
      <w:bookmarkEnd w:id="674"/>
      <w:bookmarkEnd w:id="675"/>
      <w:bookmarkEnd w:id="676"/>
      <w:bookmarkEnd w:id="677"/>
      <w:bookmarkEnd w:id="678"/>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0A2FF04" w:rsidR="00157C70" w:rsidRPr="003B2883" w:rsidRDefault="00602AC0" w:rsidP="00602AC0">
      <w:r w:rsidRPr="003B2883">
        <w:t xml:space="preserve">The requirements specified in </w:t>
      </w:r>
      <w:r>
        <w:t>clause</w:t>
      </w:r>
      <w:r w:rsidRPr="003B2883">
        <w:t xml:space="preserve"> 5.2.2.4.1.1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79" w:name="_Toc25156203"/>
      <w:bookmarkStart w:id="680" w:name="_Toc34124503"/>
      <w:bookmarkStart w:id="681" w:name="_Toc43207617"/>
      <w:bookmarkStart w:id="682" w:name="_Toc49857097"/>
      <w:bookmarkStart w:id="683" w:name="_Toc56676930"/>
      <w:bookmarkStart w:id="684" w:name="_Toc56691453"/>
      <w:bookmarkStart w:id="685" w:name="_Toc56698717"/>
      <w:bookmarkStart w:id="686" w:name="_Toc89034919"/>
      <w:bookmarkStart w:id="687" w:name="_Toc89064717"/>
      <w:bookmarkStart w:id="688" w:name="_Toc89180018"/>
      <w:bookmarkStart w:id="689" w:name="_Toc97071695"/>
      <w:bookmarkStart w:id="690" w:name="_Toc120051097"/>
      <w:bookmarkStart w:id="691" w:name="_Toc122025459"/>
      <w:r w:rsidRPr="003B2883">
        <w:t>5.2.2.4.1.3</w:t>
      </w:r>
      <w:r w:rsidRPr="003B2883">
        <w:tab/>
        <w:t>Warning Request Transfer Procedure</w:t>
      </w:r>
      <w:bookmarkEnd w:id="679"/>
      <w:bookmarkEnd w:id="680"/>
      <w:bookmarkEnd w:id="681"/>
      <w:bookmarkEnd w:id="682"/>
      <w:bookmarkEnd w:id="683"/>
      <w:bookmarkEnd w:id="684"/>
      <w:bookmarkEnd w:id="685"/>
      <w:bookmarkEnd w:id="686"/>
      <w:bookmarkEnd w:id="687"/>
      <w:bookmarkEnd w:id="688"/>
      <w:bookmarkEnd w:id="689"/>
      <w:bookmarkEnd w:id="690"/>
      <w:bookmarkEnd w:id="691"/>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5D126D7" w:rsidR="00157C7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77777777"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2" w:name="_Toc25156204"/>
      <w:bookmarkStart w:id="693" w:name="_Toc34124504"/>
      <w:bookmarkStart w:id="694" w:name="_Toc43207618"/>
      <w:bookmarkStart w:id="695" w:name="_Toc49857098"/>
      <w:bookmarkStart w:id="696" w:name="_Toc56676931"/>
      <w:bookmarkStart w:id="697" w:name="_Toc56691454"/>
      <w:bookmarkStart w:id="698" w:name="_Toc56698718"/>
      <w:bookmarkStart w:id="699" w:name="_Toc89034920"/>
      <w:bookmarkStart w:id="700" w:name="_Toc89064718"/>
      <w:bookmarkStart w:id="701" w:name="_Toc89180019"/>
      <w:bookmarkStart w:id="702" w:name="_Toc97071696"/>
      <w:bookmarkStart w:id="703" w:name="_Toc120051098"/>
      <w:bookmarkStart w:id="704" w:name="_Toc122025460"/>
      <w:r w:rsidRPr="003B2883">
        <w:t>5.2.2.4.1.4</w:t>
      </w:r>
      <w:r w:rsidRPr="003B2883">
        <w:tab/>
        <w:t>Configuration Transfer Procedure</w:t>
      </w:r>
      <w:bookmarkEnd w:id="692"/>
      <w:bookmarkEnd w:id="693"/>
      <w:bookmarkEnd w:id="694"/>
      <w:bookmarkEnd w:id="695"/>
      <w:bookmarkEnd w:id="696"/>
      <w:bookmarkEnd w:id="697"/>
      <w:bookmarkEnd w:id="698"/>
      <w:bookmarkEnd w:id="699"/>
      <w:bookmarkEnd w:id="700"/>
      <w:bookmarkEnd w:id="701"/>
      <w:bookmarkEnd w:id="702"/>
      <w:bookmarkEnd w:id="703"/>
      <w:bookmarkEnd w:id="704"/>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4F01FC98" w:rsidR="00157C70" w:rsidRPr="003B2883" w:rsidRDefault="00602AC0" w:rsidP="00602AC0">
      <w:r w:rsidRPr="003B2883">
        <w:t xml:space="preserve">The requirements specified in </w:t>
      </w:r>
      <w:r>
        <w:t>clause</w:t>
      </w:r>
      <w:r w:rsidRPr="003B2883">
        <w:t xml:space="preserve"> 5.2.2.4.1.1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5"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6" w:name="_Toc25156205"/>
      <w:bookmarkStart w:id="707" w:name="_Toc34124505"/>
      <w:bookmarkStart w:id="708" w:name="_Toc43207619"/>
      <w:bookmarkStart w:id="709" w:name="_Toc49857099"/>
      <w:bookmarkStart w:id="710" w:name="_Toc56676932"/>
      <w:bookmarkStart w:id="711" w:name="_Toc56691455"/>
      <w:bookmarkStart w:id="712" w:name="_Toc56698719"/>
      <w:bookmarkStart w:id="713" w:name="_Toc89034921"/>
      <w:bookmarkStart w:id="714" w:name="_Toc89064719"/>
      <w:bookmarkStart w:id="715" w:name="_Toc89180020"/>
      <w:bookmarkStart w:id="716" w:name="_Toc97071697"/>
      <w:bookmarkStart w:id="717" w:name="_Toc120051099"/>
      <w:bookmarkStart w:id="718" w:name="_Toc122025461"/>
      <w:bookmarkEnd w:id="705"/>
      <w:r w:rsidRPr="003B2883">
        <w:t>5.2.2.4.1.</w:t>
      </w:r>
      <w:r>
        <w:t>5</w:t>
      </w:r>
      <w:r w:rsidRPr="003B2883">
        <w:tab/>
      </w:r>
      <w:r>
        <w:t>RIM Information</w:t>
      </w:r>
      <w:r w:rsidRPr="003B2883">
        <w:t xml:space="preserve"> Transfer Procedure</w:t>
      </w:r>
      <w:r>
        <w:t>s</w:t>
      </w:r>
      <w:bookmarkEnd w:id="706"/>
      <w:bookmarkEnd w:id="707"/>
      <w:bookmarkEnd w:id="708"/>
      <w:bookmarkEnd w:id="709"/>
      <w:bookmarkEnd w:id="710"/>
      <w:bookmarkEnd w:id="711"/>
      <w:bookmarkEnd w:id="712"/>
      <w:bookmarkEnd w:id="713"/>
      <w:bookmarkEnd w:id="714"/>
      <w:bookmarkEnd w:id="715"/>
      <w:bookmarkEnd w:id="716"/>
      <w:bookmarkEnd w:id="717"/>
      <w:bookmarkEnd w:id="718"/>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4655F50A" w:rsidR="00157C70" w:rsidRPr="003B2883" w:rsidRDefault="00602AC0" w:rsidP="00602AC0">
      <w:r w:rsidRPr="003B2883">
        <w:t xml:space="preserve">The requirements specified in </w:t>
      </w:r>
      <w:r>
        <w:t>clause</w:t>
      </w:r>
      <w:r w:rsidRPr="003B2883">
        <w:t xml:space="preserve"> 5.2.2.4.1.1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19"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0" w:name="_Toc45030363"/>
      <w:bookmarkStart w:id="721" w:name="_Toc56676933"/>
      <w:bookmarkStart w:id="722" w:name="_Toc56691456"/>
      <w:bookmarkStart w:id="723" w:name="_Toc56698720"/>
      <w:bookmarkStart w:id="724" w:name="_Toc89034922"/>
      <w:bookmarkStart w:id="725" w:name="_Toc89064720"/>
      <w:bookmarkStart w:id="726" w:name="_Toc89180021"/>
      <w:bookmarkStart w:id="727" w:name="_Toc97071698"/>
      <w:bookmarkStart w:id="728" w:name="_Toc120051100"/>
      <w:bookmarkStart w:id="729" w:name="_Toc122025462"/>
      <w:bookmarkEnd w:id="719"/>
      <w:r>
        <w:t>5.2.2.4.1.6</w:t>
      </w:r>
      <w:r w:rsidRPr="003B2883">
        <w:tab/>
      </w:r>
      <w:bookmarkEnd w:id="720"/>
      <w:r w:rsidRPr="003144F5">
        <w:t>Broadcast of Assistance Data by an LMF</w:t>
      </w:r>
      <w:bookmarkEnd w:id="721"/>
      <w:bookmarkEnd w:id="722"/>
      <w:bookmarkEnd w:id="723"/>
      <w:bookmarkEnd w:id="724"/>
      <w:bookmarkEnd w:id="725"/>
      <w:bookmarkEnd w:id="726"/>
      <w:bookmarkEnd w:id="727"/>
      <w:bookmarkEnd w:id="728"/>
      <w:bookmarkEnd w:id="729"/>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DA9E5F3" w:rsidR="00157C70" w:rsidRPr="003B2883" w:rsidRDefault="00F9183C" w:rsidP="00F9183C">
      <w:r w:rsidRPr="003B2883">
        <w:t xml:space="preserve">The requirements specified in </w:t>
      </w:r>
      <w:r>
        <w:t>clause</w:t>
      </w:r>
      <w:r w:rsidRPr="003B2883">
        <w:t xml:space="preserve"> 5.2.2.4.1.1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730" w:name="_Toc25156206"/>
      <w:bookmarkStart w:id="731" w:name="_Toc34124506"/>
      <w:bookmarkStart w:id="732" w:name="_Toc43207620"/>
      <w:bookmarkStart w:id="733" w:name="_Toc49857100"/>
      <w:bookmarkStart w:id="734" w:name="_Toc56676934"/>
      <w:bookmarkStart w:id="735" w:name="_Toc56691457"/>
      <w:bookmarkStart w:id="736" w:name="_Toc56698721"/>
      <w:bookmarkStart w:id="737" w:name="_Toc89034923"/>
      <w:bookmarkStart w:id="738" w:name="_Toc89064721"/>
      <w:bookmarkStart w:id="739" w:name="_Toc89180022"/>
      <w:bookmarkStart w:id="740" w:name="_Toc97071699"/>
      <w:bookmarkStart w:id="741" w:name="_Toc120051101"/>
      <w:bookmarkStart w:id="742" w:name="_Toc122025463"/>
      <w:r w:rsidRPr="003B2883">
        <w:t>5.2.2.4.2</w:t>
      </w:r>
      <w:r w:rsidRPr="003B2883">
        <w:tab/>
        <w:t>NonUeN2InfoSubscribe</w:t>
      </w:r>
      <w:bookmarkEnd w:id="730"/>
      <w:bookmarkEnd w:id="731"/>
      <w:bookmarkEnd w:id="732"/>
      <w:bookmarkEnd w:id="733"/>
      <w:bookmarkEnd w:id="734"/>
      <w:bookmarkEnd w:id="735"/>
      <w:bookmarkEnd w:id="736"/>
      <w:bookmarkEnd w:id="737"/>
      <w:bookmarkEnd w:id="738"/>
      <w:bookmarkEnd w:id="739"/>
      <w:bookmarkEnd w:id="740"/>
      <w:bookmarkEnd w:id="741"/>
      <w:bookmarkEnd w:id="742"/>
    </w:p>
    <w:p w14:paraId="16EB92EA" w14:textId="77777777" w:rsidR="00602AC0" w:rsidRPr="003B2883" w:rsidRDefault="00602AC0" w:rsidP="00876DA9">
      <w:pPr>
        <w:pStyle w:val="Heading6"/>
      </w:pPr>
      <w:bookmarkStart w:id="743" w:name="_Toc25156207"/>
      <w:bookmarkStart w:id="744" w:name="_Toc34124507"/>
      <w:bookmarkStart w:id="745" w:name="_Toc43207621"/>
      <w:bookmarkStart w:id="746" w:name="_Toc49857101"/>
      <w:bookmarkStart w:id="747" w:name="_Toc56676935"/>
      <w:bookmarkStart w:id="748" w:name="_Toc56691458"/>
      <w:bookmarkStart w:id="749" w:name="_Toc56698722"/>
      <w:bookmarkStart w:id="750" w:name="_Toc89034924"/>
      <w:bookmarkStart w:id="751" w:name="_Toc89064722"/>
      <w:bookmarkStart w:id="752" w:name="_Toc89180023"/>
      <w:bookmarkStart w:id="753" w:name="_Toc97071700"/>
      <w:bookmarkStart w:id="754" w:name="_Toc120051102"/>
      <w:bookmarkStart w:id="755" w:name="_Toc122025464"/>
      <w:r w:rsidRPr="003B2883">
        <w:t>5.2.2.4.2.1</w:t>
      </w:r>
      <w:r w:rsidRPr="003B2883">
        <w:tab/>
        <w:t>General</w:t>
      </w:r>
      <w:bookmarkEnd w:id="743"/>
      <w:bookmarkEnd w:id="744"/>
      <w:bookmarkEnd w:id="745"/>
      <w:bookmarkEnd w:id="746"/>
      <w:bookmarkEnd w:id="747"/>
      <w:bookmarkEnd w:id="748"/>
      <w:bookmarkEnd w:id="749"/>
      <w:bookmarkEnd w:id="750"/>
      <w:bookmarkEnd w:id="751"/>
      <w:bookmarkEnd w:id="752"/>
      <w:bookmarkEnd w:id="753"/>
      <w:bookmarkEnd w:id="754"/>
      <w:bookmarkEnd w:id="755"/>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49E74217" w:rsidR="00157C70" w:rsidRPr="003B2883" w:rsidRDefault="00602AC0" w:rsidP="00602AC0">
      <w:r w:rsidRPr="003B2883">
        <w:lastRenderedPageBreak/>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5pt" o:ole="">
            <v:imagedata r:id="rId44" o:title=""/>
          </v:shape>
          <o:OLEObject Type="Embed" ProgID="Visio.Drawing.11" ShapeID="_x0000_i1043" DrawAspect="Content" ObjectID="_1732640450"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6" w:name="_Toc25156208"/>
      <w:bookmarkStart w:id="757" w:name="_Toc34124508"/>
      <w:bookmarkStart w:id="758" w:name="_Toc43207622"/>
      <w:bookmarkStart w:id="759" w:name="_Toc49857102"/>
      <w:bookmarkStart w:id="760" w:name="_Toc56676936"/>
      <w:bookmarkStart w:id="761" w:name="_Toc56691459"/>
      <w:bookmarkStart w:id="762" w:name="_Toc56698723"/>
      <w:bookmarkStart w:id="763" w:name="_Toc89034925"/>
      <w:bookmarkStart w:id="764" w:name="_Toc89064723"/>
      <w:bookmarkStart w:id="765" w:name="_Toc89180024"/>
      <w:bookmarkStart w:id="766" w:name="_Toc97071701"/>
      <w:bookmarkStart w:id="767" w:name="_Toc120051103"/>
      <w:bookmarkStart w:id="768" w:name="_Toc122025465"/>
      <w:r w:rsidRPr="003B2883">
        <w:t>5.2.2.4.3</w:t>
      </w:r>
      <w:r w:rsidRPr="003B2883">
        <w:tab/>
        <w:t>NonUeN2InfoUnSubscribe</w:t>
      </w:r>
      <w:bookmarkEnd w:id="756"/>
      <w:bookmarkEnd w:id="757"/>
      <w:bookmarkEnd w:id="758"/>
      <w:bookmarkEnd w:id="759"/>
      <w:bookmarkEnd w:id="760"/>
      <w:bookmarkEnd w:id="761"/>
      <w:bookmarkEnd w:id="762"/>
      <w:bookmarkEnd w:id="763"/>
      <w:bookmarkEnd w:id="764"/>
      <w:bookmarkEnd w:id="765"/>
      <w:bookmarkEnd w:id="766"/>
      <w:bookmarkEnd w:id="767"/>
      <w:bookmarkEnd w:id="768"/>
    </w:p>
    <w:p w14:paraId="371F81A0" w14:textId="77777777" w:rsidR="00602AC0" w:rsidRPr="003B2883" w:rsidRDefault="00602AC0" w:rsidP="00876DA9">
      <w:pPr>
        <w:pStyle w:val="Heading6"/>
      </w:pPr>
      <w:bookmarkStart w:id="769" w:name="_Toc25156209"/>
      <w:bookmarkStart w:id="770" w:name="_Toc34124509"/>
      <w:bookmarkStart w:id="771" w:name="_Toc43207623"/>
      <w:bookmarkStart w:id="772" w:name="_Toc49857103"/>
      <w:bookmarkStart w:id="773" w:name="_Toc56676937"/>
      <w:bookmarkStart w:id="774" w:name="_Toc56691460"/>
      <w:bookmarkStart w:id="775" w:name="_Toc56698724"/>
      <w:bookmarkStart w:id="776" w:name="_Toc89034926"/>
      <w:bookmarkStart w:id="777" w:name="_Toc89064724"/>
      <w:bookmarkStart w:id="778" w:name="_Toc89180025"/>
      <w:bookmarkStart w:id="779" w:name="_Toc97071702"/>
      <w:bookmarkStart w:id="780" w:name="_Toc120051104"/>
      <w:bookmarkStart w:id="781" w:name="_Toc122025466"/>
      <w:r w:rsidRPr="003B2883">
        <w:t>5.2.2.4.3.1</w:t>
      </w:r>
      <w:r w:rsidRPr="003B2883">
        <w:tab/>
        <w:t>General</w:t>
      </w:r>
      <w:bookmarkEnd w:id="769"/>
      <w:bookmarkEnd w:id="770"/>
      <w:bookmarkEnd w:id="771"/>
      <w:bookmarkEnd w:id="772"/>
      <w:bookmarkEnd w:id="773"/>
      <w:bookmarkEnd w:id="774"/>
      <w:bookmarkEnd w:id="775"/>
      <w:bookmarkEnd w:id="776"/>
      <w:bookmarkEnd w:id="777"/>
      <w:bookmarkEnd w:id="778"/>
      <w:bookmarkEnd w:id="779"/>
      <w:bookmarkEnd w:id="780"/>
      <w:bookmarkEnd w:id="781"/>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5C18F7E3"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7.3pt" o:ole="">
            <v:imagedata r:id="rId46" o:title=""/>
          </v:shape>
          <o:OLEObject Type="Embed" ProgID="Visio.Drawing.11" ShapeID="_x0000_i1044" DrawAspect="Content" ObjectID="_1732640451"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2" w:name="_Toc25156210"/>
      <w:bookmarkStart w:id="783" w:name="_Toc34124510"/>
      <w:bookmarkStart w:id="784" w:name="_Toc43207624"/>
      <w:bookmarkStart w:id="785" w:name="_Toc49857104"/>
      <w:bookmarkStart w:id="786" w:name="_Toc56676938"/>
      <w:bookmarkStart w:id="787" w:name="_Toc56691461"/>
      <w:bookmarkStart w:id="788" w:name="_Toc56698725"/>
      <w:bookmarkStart w:id="789" w:name="_Toc89034927"/>
      <w:bookmarkStart w:id="790" w:name="_Toc89064725"/>
      <w:bookmarkStart w:id="791" w:name="_Toc89180026"/>
      <w:bookmarkStart w:id="792" w:name="_Toc97071703"/>
      <w:bookmarkStart w:id="793" w:name="_Toc120051105"/>
      <w:bookmarkStart w:id="794" w:name="_Toc122025467"/>
      <w:r w:rsidRPr="003B2883">
        <w:lastRenderedPageBreak/>
        <w:t>5.2.2.4.4</w:t>
      </w:r>
      <w:r w:rsidRPr="003B2883">
        <w:tab/>
        <w:t>NonUeN2InfoNotify</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5B16D45F" w14:textId="77777777" w:rsidR="00602AC0" w:rsidRPr="003B2883" w:rsidRDefault="00602AC0" w:rsidP="00876DA9">
      <w:pPr>
        <w:pStyle w:val="Heading6"/>
      </w:pPr>
      <w:bookmarkStart w:id="795" w:name="_Toc25156211"/>
      <w:bookmarkStart w:id="796" w:name="_Toc34124511"/>
      <w:bookmarkStart w:id="797" w:name="_Toc43207625"/>
      <w:bookmarkStart w:id="798" w:name="_Toc49857105"/>
      <w:bookmarkStart w:id="799" w:name="_Toc56676939"/>
      <w:bookmarkStart w:id="800" w:name="_Toc56691462"/>
      <w:bookmarkStart w:id="801" w:name="_Toc56698726"/>
      <w:bookmarkStart w:id="802" w:name="_Toc89034928"/>
      <w:bookmarkStart w:id="803" w:name="_Toc89064726"/>
      <w:bookmarkStart w:id="804" w:name="_Toc89180027"/>
      <w:bookmarkStart w:id="805" w:name="_Toc97071704"/>
      <w:bookmarkStart w:id="806" w:name="_Toc120051106"/>
      <w:bookmarkStart w:id="807" w:name="_Toc122025468"/>
      <w:r w:rsidRPr="003B2883">
        <w:t>5.2.2.4.4.1</w:t>
      </w:r>
      <w:r w:rsidRPr="003B2883">
        <w:tab/>
        <w:t>General</w:t>
      </w:r>
      <w:bookmarkEnd w:id="795"/>
      <w:bookmarkEnd w:id="796"/>
      <w:bookmarkEnd w:id="797"/>
      <w:bookmarkEnd w:id="798"/>
      <w:bookmarkEnd w:id="799"/>
      <w:bookmarkEnd w:id="800"/>
      <w:bookmarkEnd w:id="801"/>
      <w:bookmarkEnd w:id="802"/>
      <w:bookmarkEnd w:id="803"/>
      <w:bookmarkEnd w:id="804"/>
      <w:bookmarkEnd w:id="805"/>
      <w:bookmarkEnd w:id="806"/>
      <w:bookmarkEnd w:id="807"/>
    </w:p>
    <w:p w14:paraId="751135D8" w14:textId="44EA9B1A" w:rsidR="004B207E" w:rsidRPr="003B2883" w:rsidRDefault="00602AC0" w:rsidP="00602AC0">
      <w:r w:rsidRPr="003B2883">
        <w:t>The NonUeN2InfoNotify service operation is used during the following procedures:</w:t>
      </w:r>
    </w:p>
    <w:p w14:paraId="0746621C"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6.1pt;height:107.3pt" o:ole="">
            <v:imagedata r:id="rId48" o:title=""/>
          </v:shape>
          <o:OLEObject Type="Embed" ProgID="Visio.Drawing.11" ShapeID="_x0000_i1045" DrawAspect="Content" ObjectID="_1732640452" r:id="rId49"/>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08" w:name="_Toc25156212"/>
      <w:bookmarkStart w:id="809" w:name="_Toc34124512"/>
      <w:bookmarkStart w:id="810" w:name="_Toc43207626"/>
      <w:bookmarkStart w:id="811" w:name="_Toc49857106"/>
      <w:bookmarkStart w:id="812" w:name="_Toc56676940"/>
      <w:bookmarkStart w:id="813" w:name="_Toc56691463"/>
      <w:bookmarkStart w:id="814" w:name="_Toc56698727"/>
      <w:bookmarkStart w:id="815" w:name="_Toc89034929"/>
      <w:bookmarkStart w:id="816" w:name="_Toc89064727"/>
      <w:bookmarkStart w:id="817" w:name="_Toc89180028"/>
      <w:bookmarkStart w:id="818" w:name="_Toc97071705"/>
      <w:bookmarkStart w:id="819" w:name="_Toc120051107"/>
      <w:bookmarkStart w:id="820" w:name="_Toc122025469"/>
      <w:r w:rsidRPr="003B2883">
        <w:t>5.2.2.4.4.2</w:t>
      </w:r>
      <w:r w:rsidRPr="003B2883">
        <w:tab/>
        <w:t>Using NonUeN2InfoNotify during Location Services procedures</w:t>
      </w:r>
      <w:bookmarkEnd w:id="808"/>
      <w:bookmarkEnd w:id="809"/>
      <w:bookmarkEnd w:id="810"/>
      <w:bookmarkEnd w:id="811"/>
      <w:bookmarkEnd w:id="812"/>
      <w:bookmarkEnd w:id="813"/>
      <w:bookmarkEnd w:id="814"/>
      <w:bookmarkEnd w:id="815"/>
      <w:bookmarkEnd w:id="816"/>
      <w:bookmarkEnd w:id="817"/>
      <w:bookmarkEnd w:id="818"/>
      <w:bookmarkEnd w:id="819"/>
      <w:bookmarkEnd w:id="820"/>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48F8AF11" w:rsidR="004B207E" w:rsidRPr="003B2883" w:rsidRDefault="00602AC0" w:rsidP="00602AC0">
      <w:r w:rsidRPr="003B2883">
        <w:t xml:space="preserve">The requirements specified in </w:t>
      </w:r>
      <w:r>
        <w:t>clause</w:t>
      </w:r>
      <w:r w:rsidRPr="003B2883">
        <w:t xml:space="preserve"> 5.2.2.4.4.1 shall apply with the following modifications:</w:t>
      </w:r>
    </w:p>
    <w:p w14:paraId="054E77A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821" w:name="_Toc25156213"/>
      <w:bookmarkStart w:id="822" w:name="_Toc34124513"/>
      <w:bookmarkStart w:id="823" w:name="_Toc43207627"/>
      <w:bookmarkStart w:id="824" w:name="_Toc49857107"/>
      <w:bookmarkStart w:id="825" w:name="_Toc56676941"/>
      <w:bookmarkStart w:id="826" w:name="_Toc56691464"/>
      <w:bookmarkStart w:id="827" w:name="_Toc56698728"/>
      <w:bookmarkStart w:id="828" w:name="_Toc89034930"/>
      <w:bookmarkStart w:id="829" w:name="_Toc89064728"/>
      <w:bookmarkStart w:id="830" w:name="_Toc89180029"/>
      <w:bookmarkStart w:id="831" w:name="_Toc97071706"/>
      <w:bookmarkStart w:id="832" w:name="_Toc120051108"/>
      <w:bookmarkStart w:id="833" w:name="_Toc122025470"/>
      <w:r w:rsidRPr="003B2883">
        <w:t>5.2.2.4.4.3</w:t>
      </w:r>
      <w:r w:rsidRPr="003B2883">
        <w:tab/>
        <w:t>Use of NonUeN2InfoNotify for PWS related events</w:t>
      </w:r>
      <w:bookmarkEnd w:id="821"/>
      <w:bookmarkEnd w:id="822"/>
      <w:bookmarkEnd w:id="823"/>
      <w:bookmarkEnd w:id="824"/>
      <w:bookmarkEnd w:id="825"/>
      <w:bookmarkEnd w:id="826"/>
      <w:bookmarkEnd w:id="827"/>
      <w:bookmarkEnd w:id="828"/>
      <w:bookmarkEnd w:id="829"/>
      <w:bookmarkEnd w:id="830"/>
      <w:bookmarkEnd w:id="831"/>
      <w:bookmarkEnd w:id="832"/>
      <w:bookmarkEnd w:id="833"/>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834" w:name="_PERM_MCCTEMPBM_CRPT03410033___2"/>
      <w:r w:rsidRPr="003B2883">
        <w:lastRenderedPageBreak/>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4"/>
    <w:p w14:paraId="511FD1CE"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835" w:name="_Toc25156214"/>
      <w:bookmarkStart w:id="836" w:name="_Toc34124514"/>
      <w:bookmarkStart w:id="837" w:name="_Toc43207628"/>
      <w:bookmarkStart w:id="838" w:name="_Toc49857108"/>
      <w:bookmarkStart w:id="839" w:name="_Toc56676942"/>
      <w:bookmarkStart w:id="840" w:name="_Toc56691465"/>
      <w:bookmarkStart w:id="841" w:name="_Toc56698729"/>
      <w:bookmarkStart w:id="842" w:name="_Toc89034931"/>
      <w:bookmarkStart w:id="843" w:name="_Toc89064729"/>
      <w:bookmarkStart w:id="844" w:name="_Toc89180030"/>
      <w:bookmarkStart w:id="845" w:name="_Toc97071707"/>
      <w:bookmarkStart w:id="846" w:name="_Toc120051109"/>
      <w:bookmarkStart w:id="847" w:name="_Toc122025471"/>
      <w:r w:rsidRPr="003B2883">
        <w:t>5.2.2.5</w:t>
      </w:r>
      <w:r w:rsidRPr="003B2883">
        <w:tab/>
      </w:r>
      <w:r w:rsidRPr="003B2883">
        <w:rPr>
          <w:rFonts w:hint="eastAsia"/>
          <w:lang w:eastAsia="zh-CN"/>
        </w:rPr>
        <w:t>AMF</w:t>
      </w:r>
      <w:r w:rsidRPr="003B2883">
        <w:rPr>
          <w:lang w:eastAsia="zh-CN"/>
        </w:rPr>
        <w:t xml:space="preserve"> Status Change Operations</w:t>
      </w:r>
      <w:bookmarkEnd w:id="835"/>
      <w:bookmarkEnd w:id="836"/>
      <w:bookmarkEnd w:id="837"/>
      <w:bookmarkEnd w:id="838"/>
      <w:bookmarkEnd w:id="839"/>
      <w:bookmarkEnd w:id="840"/>
      <w:bookmarkEnd w:id="841"/>
      <w:bookmarkEnd w:id="842"/>
      <w:bookmarkEnd w:id="843"/>
      <w:bookmarkEnd w:id="844"/>
      <w:bookmarkEnd w:id="845"/>
      <w:bookmarkEnd w:id="846"/>
      <w:bookmarkEnd w:id="847"/>
    </w:p>
    <w:p w14:paraId="57D7B0BF" w14:textId="77777777" w:rsidR="00602AC0" w:rsidRPr="003B2883" w:rsidRDefault="00602AC0" w:rsidP="00602AC0">
      <w:pPr>
        <w:pStyle w:val="Heading5"/>
      </w:pPr>
      <w:bookmarkStart w:id="848" w:name="_Toc25156215"/>
      <w:bookmarkStart w:id="849" w:name="_Toc34124515"/>
      <w:bookmarkStart w:id="850" w:name="_Toc43207629"/>
      <w:bookmarkStart w:id="851" w:name="_Toc49857109"/>
      <w:bookmarkStart w:id="852" w:name="_Toc56676943"/>
      <w:bookmarkStart w:id="853" w:name="_Toc56691466"/>
      <w:bookmarkStart w:id="854" w:name="_Toc56698730"/>
      <w:bookmarkStart w:id="855" w:name="_Toc89034932"/>
      <w:bookmarkStart w:id="856" w:name="_Toc89064730"/>
      <w:bookmarkStart w:id="857" w:name="_Toc89180031"/>
      <w:bookmarkStart w:id="858" w:name="_Toc97071708"/>
      <w:bookmarkStart w:id="859" w:name="_Toc120051110"/>
      <w:bookmarkStart w:id="860" w:name="_Toc122025472"/>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48"/>
      <w:bookmarkEnd w:id="849"/>
      <w:bookmarkEnd w:id="850"/>
      <w:bookmarkEnd w:id="851"/>
      <w:bookmarkEnd w:id="852"/>
      <w:bookmarkEnd w:id="853"/>
      <w:bookmarkEnd w:id="854"/>
      <w:bookmarkEnd w:id="855"/>
      <w:bookmarkEnd w:id="856"/>
      <w:bookmarkEnd w:id="857"/>
      <w:bookmarkEnd w:id="858"/>
      <w:bookmarkEnd w:id="859"/>
      <w:bookmarkEnd w:id="860"/>
    </w:p>
    <w:p w14:paraId="08A4778A" w14:textId="77777777" w:rsidR="00602AC0" w:rsidRPr="003B2883" w:rsidRDefault="00602AC0" w:rsidP="00876DA9">
      <w:pPr>
        <w:pStyle w:val="Heading6"/>
      </w:pPr>
      <w:bookmarkStart w:id="861" w:name="_Toc25156216"/>
      <w:bookmarkStart w:id="862" w:name="_Toc34124516"/>
      <w:bookmarkStart w:id="863" w:name="_Toc43207630"/>
      <w:bookmarkStart w:id="864" w:name="_Toc49857110"/>
      <w:bookmarkStart w:id="865" w:name="_Toc56676944"/>
      <w:bookmarkStart w:id="866" w:name="_Toc56691467"/>
      <w:bookmarkStart w:id="867" w:name="_Toc56698731"/>
      <w:bookmarkStart w:id="868" w:name="_Toc89034933"/>
      <w:bookmarkStart w:id="869" w:name="_Toc89064731"/>
      <w:bookmarkStart w:id="870" w:name="_Toc89180032"/>
      <w:bookmarkStart w:id="871" w:name="_Toc97071709"/>
      <w:bookmarkStart w:id="872" w:name="_Toc120051111"/>
      <w:bookmarkStart w:id="873" w:name="_Toc122025473"/>
      <w:r w:rsidRPr="003B2883">
        <w:t>5.2.2.5.1.1</w:t>
      </w:r>
      <w:r w:rsidRPr="003B2883">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4" w:name="_Toc25156217"/>
      <w:bookmarkStart w:id="875" w:name="_Toc34124517"/>
      <w:bookmarkStart w:id="876" w:name="_Toc43207631"/>
      <w:bookmarkStart w:id="877" w:name="_Toc49857111"/>
      <w:bookmarkStart w:id="878" w:name="_Toc56676945"/>
      <w:bookmarkStart w:id="879" w:name="_Toc56691468"/>
      <w:bookmarkStart w:id="880" w:name="_Toc56698732"/>
      <w:bookmarkStart w:id="881" w:name="_Toc89034934"/>
      <w:bookmarkStart w:id="882" w:name="_Toc89064732"/>
      <w:bookmarkStart w:id="883" w:name="_Toc89180033"/>
      <w:bookmarkStart w:id="884" w:name="_Toc97071710"/>
      <w:bookmarkStart w:id="885" w:name="_Toc120051112"/>
      <w:bookmarkStart w:id="886" w:name="_Toc122025474"/>
      <w:r w:rsidRPr="003B2883">
        <w:t>5.2.2.5.1.2</w:t>
      </w:r>
      <w:r w:rsidRPr="003B2883">
        <w:tab/>
        <w:t>Creation of a subscription</w:t>
      </w:r>
      <w:bookmarkEnd w:id="874"/>
      <w:bookmarkEnd w:id="875"/>
      <w:bookmarkEnd w:id="876"/>
      <w:bookmarkEnd w:id="877"/>
      <w:bookmarkEnd w:id="878"/>
      <w:bookmarkEnd w:id="879"/>
      <w:bookmarkEnd w:id="880"/>
      <w:bookmarkEnd w:id="881"/>
      <w:bookmarkEnd w:id="882"/>
      <w:bookmarkEnd w:id="883"/>
      <w:bookmarkEnd w:id="884"/>
      <w:bookmarkEnd w:id="885"/>
      <w:bookmarkEnd w:id="886"/>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2C01D9DD"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36E9C96C" w14:textId="77777777" w:rsidR="00602AC0" w:rsidRPr="003B2883" w:rsidRDefault="00602AC0" w:rsidP="00602AC0">
      <w:pPr>
        <w:pStyle w:val="TH"/>
      </w:pPr>
      <w:r w:rsidRPr="003B2883">
        <w:object w:dxaOrig="8220" w:dyaOrig="2100" w14:anchorId="759F228E">
          <v:shape id="_x0000_i1046" type="#_x0000_t75" style="width:411.6pt;height:104.6pt" o:ole="">
            <v:imagedata r:id="rId50" o:title=""/>
          </v:shape>
          <o:OLEObject Type="Embed" ProgID="Visio.Drawing.15" ShapeID="_x0000_i1046" DrawAspect="Content" ObjectID="_1732640453"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00A58B1" w14:textId="77777777" w:rsidR="00602AC0" w:rsidRPr="003B2883" w:rsidRDefault="00602AC0" w:rsidP="00602AC0">
      <w:pPr>
        <w:pStyle w:val="B1"/>
        <w:rPr>
          <w:lang w:eastAsia="zh-CN"/>
        </w:rPr>
      </w:pPr>
      <w:r w:rsidRPr="003B2883">
        <w:lastRenderedPageBreak/>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87" w:name="_Toc25156218"/>
      <w:bookmarkStart w:id="888" w:name="_Toc34124518"/>
      <w:bookmarkStart w:id="889" w:name="_Toc43207632"/>
      <w:bookmarkStart w:id="890" w:name="_Toc49857112"/>
      <w:bookmarkStart w:id="891" w:name="_Toc56676946"/>
      <w:bookmarkStart w:id="892" w:name="_Toc56691469"/>
      <w:bookmarkStart w:id="893" w:name="_Toc56698733"/>
      <w:bookmarkStart w:id="894" w:name="_Toc89034935"/>
      <w:bookmarkStart w:id="895" w:name="_Toc89064733"/>
      <w:bookmarkStart w:id="896" w:name="_Toc89180034"/>
      <w:bookmarkStart w:id="897" w:name="_Toc97071711"/>
      <w:bookmarkStart w:id="898" w:name="_Toc120051113"/>
      <w:bookmarkStart w:id="899" w:name="_Toc122025475"/>
      <w:r w:rsidRPr="003B2883">
        <w:t>5.2.2.5.1.3</w:t>
      </w:r>
      <w:r w:rsidRPr="003B2883">
        <w:tab/>
        <w:t>Modification of a subscription</w:t>
      </w:r>
      <w:bookmarkEnd w:id="887"/>
      <w:bookmarkEnd w:id="888"/>
      <w:bookmarkEnd w:id="889"/>
      <w:bookmarkEnd w:id="890"/>
      <w:bookmarkEnd w:id="891"/>
      <w:bookmarkEnd w:id="892"/>
      <w:bookmarkEnd w:id="893"/>
      <w:bookmarkEnd w:id="894"/>
      <w:bookmarkEnd w:id="895"/>
      <w:bookmarkEnd w:id="896"/>
      <w:bookmarkEnd w:id="897"/>
      <w:bookmarkEnd w:id="898"/>
      <w:bookmarkEnd w:id="899"/>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E0FB4C5" w:rsidR="00602AC0" w:rsidRDefault="00602AC0" w:rsidP="00876DA9">
      <w:r w:rsidRPr="00163413">
        <w:t>The NF Service Consumer shall issue an HTTP PUT request, towards the URI of the "</w:t>
      </w:r>
      <w:r w:rsidRPr="00163413">
        <w:rPr>
          <w:rFonts w:hint="eastAsia"/>
        </w:rPr>
        <w:t>individual subscription</w:t>
      </w:r>
      <w:r w:rsidRPr="00163413">
        <w:t>" resource (See clause 6.1.3.7.3.2),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0.1pt;height:104.6pt" o:ole="">
            <v:imagedata r:id="rId52" o:title=""/>
          </v:shape>
          <o:OLEObject Type="Embed" ProgID="Visio.Drawing.15" ShapeID="_x0000_i1047" DrawAspect="Content" ObjectID="_1732640454"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0" w:name="_Toc25156219"/>
      <w:bookmarkStart w:id="901" w:name="_Toc34124519"/>
      <w:bookmarkStart w:id="902" w:name="_Toc43207633"/>
      <w:bookmarkStart w:id="903" w:name="_Toc49857113"/>
      <w:bookmarkStart w:id="904" w:name="_Toc56676947"/>
      <w:bookmarkStart w:id="905" w:name="_Toc56691470"/>
      <w:bookmarkStart w:id="906" w:name="_Toc56698734"/>
      <w:bookmarkStart w:id="907" w:name="_Toc89034936"/>
      <w:bookmarkStart w:id="908" w:name="_Toc89064734"/>
      <w:bookmarkStart w:id="909" w:name="_Toc89180035"/>
      <w:bookmarkStart w:id="910" w:name="_Toc97071712"/>
      <w:bookmarkStart w:id="911" w:name="_Toc120051114"/>
      <w:bookmarkStart w:id="912" w:name="_Toc122025476"/>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0"/>
      <w:bookmarkEnd w:id="901"/>
      <w:bookmarkEnd w:id="902"/>
      <w:bookmarkEnd w:id="903"/>
      <w:bookmarkEnd w:id="904"/>
      <w:bookmarkEnd w:id="905"/>
      <w:bookmarkEnd w:id="906"/>
      <w:bookmarkEnd w:id="907"/>
      <w:bookmarkEnd w:id="908"/>
      <w:bookmarkEnd w:id="909"/>
      <w:bookmarkEnd w:id="910"/>
      <w:bookmarkEnd w:id="911"/>
      <w:bookmarkEnd w:id="912"/>
    </w:p>
    <w:p w14:paraId="20F3CFA2" w14:textId="77777777" w:rsidR="00602AC0" w:rsidRPr="003B2883" w:rsidRDefault="00602AC0" w:rsidP="00876DA9">
      <w:pPr>
        <w:pStyle w:val="Heading6"/>
      </w:pPr>
      <w:bookmarkStart w:id="913" w:name="_Toc25156220"/>
      <w:bookmarkStart w:id="914" w:name="_Toc34124520"/>
      <w:bookmarkStart w:id="915" w:name="_Toc43207634"/>
      <w:bookmarkStart w:id="916" w:name="_Toc49857114"/>
      <w:bookmarkStart w:id="917" w:name="_Toc56676948"/>
      <w:bookmarkStart w:id="918" w:name="_Toc56691471"/>
      <w:bookmarkStart w:id="919" w:name="_Toc56698735"/>
      <w:bookmarkStart w:id="920" w:name="_Toc89034937"/>
      <w:bookmarkStart w:id="921" w:name="_Toc89064735"/>
      <w:bookmarkStart w:id="922" w:name="_Toc89180036"/>
      <w:bookmarkStart w:id="923" w:name="_Toc97071713"/>
      <w:bookmarkStart w:id="924" w:name="_Toc120051115"/>
      <w:bookmarkStart w:id="925" w:name="_Toc122025477"/>
      <w:r w:rsidRPr="003B2883">
        <w:t>5.2.2.5.2.1</w:t>
      </w:r>
      <w:r w:rsidRPr="003B2883">
        <w:tab/>
        <w:t>General</w:t>
      </w:r>
      <w:bookmarkEnd w:id="913"/>
      <w:bookmarkEnd w:id="914"/>
      <w:bookmarkEnd w:id="915"/>
      <w:bookmarkEnd w:id="916"/>
      <w:bookmarkEnd w:id="917"/>
      <w:bookmarkEnd w:id="918"/>
      <w:bookmarkEnd w:id="919"/>
      <w:bookmarkEnd w:id="920"/>
      <w:bookmarkEnd w:id="921"/>
      <w:bookmarkEnd w:id="922"/>
      <w:bookmarkEnd w:id="923"/>
      <w:bookmarkEnd w:id="924"/>
      <w:bookmarkEnd w:id="925"/>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78A36B07" w14:textId="77777777" w:rsidR="00602AC0" w:rsidRPr="003B2883" w:rsidRDefault="00602AC0" w:rsidP="00602AC0">
      <w:pPr>
        <w:pStyle w:val="TH"/>
      </w:pPr>
      <w:r w:rsidRPr="003B2883">
        <w:object w:dxaOrig="8685" w:dyaOrig="2115" w14:anchorId="3E3DB646">
          <v:shape id="_x0000_i1048" type="#_x0000_t75" style="width:434.7pt;height:105.3pt" o:ole="">
            <v:imagedata r:id="rId54" o:title=""/>
          </v:shape>
          <o:OLEObject Type="Embed" ProgID="Visio.Drawing.11" ShapeID="_x0000_i1048" DrawAspect="Content" ObjectID="_1732640455"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26" w:name="_Toc25156221"/>
      <w:bookmarkStart w:id="927" w:name="_Toc34124521"/>
      <w:bookmarkStart w:id="928" w:name="_Toc43207635"/>
      <w:bookmarkStart w:id="929" w:name="_Toc49857115"/>
      <w:bookmarkStart w:id="930" w:name="_Toc56676949"/>
      <w:bookmarkStart w:id="931" w:name="_Toc56691472"/>
      <w:bookmarkStart w:id="932" w:name="_Toc56698736"/>
      <w:bookmarkStart w:id="933" w:name="_Toc89034938"/>
      <w:bookmarkStart w:id="934" w:name="_Toc89064736"/>
      <w:bookmarkStart w:id="935" w:name="_Toc89180037"/>
      <w:bookmarkStart w:id="936" w:name="_Toc97071714"/>
      <w:bookmarkStart w:id="937" w:name="_Toc120051116"/>
      <w:bookmarkStart w:id="938" w:name="_Toc122025478"/>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26"/>
      <w:bookmarkEnd w:id="927"/>
      <w:bookmarkEnd w:id="928"/>
      <w:bookmarkEnd w:id="929"/>
      <w:bookmarkEnd w:id="930"/>
      <w:bookmarkEnd w:id="931"/>
      <w:bookmarkEnd w:id="932"/>
      <w:bookmarkEnd w:id="933"/>
      <w:bookmarkEnd w:id="934"/>
      <w:bookmarkEnd w:id="935"/>
      <w:bookmarkEnd w:id="936"/>
      <w:bookmarkEnd w:id="937"/>
      <w:bookmarkEnd w:id="938"/>
    </w:p>
    <w:p w14:paraId="669D50E5" w14:textId="77777777" w:rsidR="00602AC0" w:rsidRPr="003B2883" w:rsidRDefault="00602AC0" w:rsidP="00876DA9">
      <w:pPr>
        <w:pStyle w:val="Heading6"/>
      </w:pPr>
      <w:bookmarkStart w:id="939" w:name="_Toc25156222"/>
      <w:bookmarkStart w:id="940" w:name="_Toc34124522"/>
      <w:bookmarkStart w:id="941" w:name="_Toc43207636"/>
      <w:bookmarkStart w:id="942" w:name="_Toc49857116"/>
      <w:bookmarkStart w:id="943" w:name="_Toc56676950"/>
      <w:bookmarkStart w:id="944" w:name="_Toc56691473"/>
      <w:bookmarkStart w:id="945" w:name="_Toc56698737"/>
      <w:bookmarkStart w:id="946" w:name="_Toc89034939"/>
      <w:bookmarkStart w:id="947" w:name="_Toc89064737"/>
      <w:bookmarkStart w:id="948" w:name="_Toc89180038"/>
      <w:bookmarkStart w:id="949" w:name="_Toc97071715"/>
      <w:bookmarkStart w:id="950" w:name="_Toc120051117"/>
      <w:bookmarkStart w:id="951" w:name="_Toc122025479"/>
      <w:r w:rsidRPr="003B2883">
        <w:t>5.2.2.5.3.1</w:t>
      </w:r>
      <w:r w:rsidRPr="003B2883">
        <w:tab/>
        <w:t>General</w:t>
      </w:r>
      <w:bookmarkEnd w:id="939"/>
      <w:bookmarkEnd w:id="940"/>
      <w:bookmarkEnd w:id="941"/>
      <w:bookmarkEnd w:id="942"/>
      <w:bookmarkEnd w:id="943"/>
      <w:bookmarkEnd w:id="944"/>
      <w:bookmarkEnd w:id="945"/>
      <w:bookmarkEnd w:id="946"/>
      <w:bookmarkEnd w:id="947"/>
      <w:bookmarkEnd w:id="948"/>
      <w:bookmarkEnd w:id="949"/>
      <w:bookmarkEnd w:id="950"/>
      <w:bookmarkEnd w:id="951"/>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35pt;height:108.7pt" o:ole="">
            <v:imagedata r:id="rId56" o:title=""/>
          </v:shape>
          <o:OLEObject Type="Embed" ProgID="Visio.Drawing.11" ShapeID="_x0000_i1049" DrawAspect="Content" ObjectID="_1732640456"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2" w:name="_Toc25156223"/>
      <w:bookmarkStart w:id="953" w:name="_Toc34124523"/>
      <w:bookmarkStart w:id="954" w:name="_Toc43207637"/>
      <w:bookmarkStart w:id="955" w:name="_Toc49857117"/>
      <w:bookmarkStart w:id="956" w:name="_Toc56676951"/>
      <w:bookmarkStart w:id="957" w:name="_Toc56691474"/>
      <w:bookmarkStart w:id="958" w:name="_Toc56698738"/>
      <w:bookmarkStart w:id="959" w:name="_Toc89034940"/>
      <w:bookmarkStart w:id="960" w:name="_Toc89064738"/>
      <w:bookmarkStart w:id="961" w:name="_Toc89180039"/>
      <w:bookmarkStart w:id="962" w:name="_Toc97071716"/>
      <w:bookmarkStart w:id="963" w:name="_Toc120051118"/>
      <w:bookmarkStart w:id="964" w:name="_Toc122025480"/>
      <w:r w:rsidRPr="003B2883">
        <w:lastRenderedPageBreak/>
        <w:t>5.2.2.6</w:t>
      </w:r>
      <w:r w:rsidRPr="003B2883">
        <w:tab/>
        <w:t>EBIAssignment</w:t>
      </w:r>
      <w:bookmarkEnd w:id="952"/>
      <w:bookmarkEnd w:id="953"/>
      <w:bookmarkEnd w:id="954"/>
      <w:bookmarkEnd w:id="955"/>
      <w:bookmarkEnd w:id="956"/>
      <w:bookmarkEnd w:id="957"/>
      <w:bookmarkEnd w:id="958"/>
      <w:bookmarkEnd w:id="959"/>
      <w:bookmarkEnd w:id="960"/>
      <w:bookmarkEnd w:id="961"/>
      <w:bookmarkEnd w:id="962"/>
      <w:bookmarkEnd w:id="963"/>
      <w:bookmarkEnd w:id="964"/>
    </w:p>
    <w:p w14:paraId="4DECF538" w14:textId="77777777" w:rsidR="00602AC0" w:rsidRPr="003B2883" w:rsidRDefault="00602AC0" w:rsidP="00602AC0">
      <w:pPr>
        <w:pStyle w:val="Heading5"/>
      </w:pPr>
      <w:bookmarkStart w:id="965" w:name="_Toc25156224"/>
      <w:bookmarkStart w:id="966" w:name="_Toc34124524"/>
      <w:bookmarkStart w:id="967" w:name="_Toc43207638"/>
      <w:bookmarkStart w:id="968" w:name="_Toc49857118"/>
      <w:bookmarkStart w:id="969" w:name="_Toc56676952"/>
      <w:bookmarkStart w:id="970" w:name="_Toc56691475"/>
      <w:bookmarkStart w:id="971" w:name="_Toc56698739"/>
      <w:bookmarkStart w:id="972" w:name="_Toc89034941"/>
      <w:bookmarkStart w:id="973" w:name="_Toc89064739"/>
      <w:bookmarkStart w:id="974" w:name="_Toc89180040"/>
      <w:bookmarkStart w:id="975" w:name="_Toc97071717"/>
      <w:bookmarkStart w:id="976" w:name="_Toc120051119"/>
      <w:bookmarkStart w:id="977" w:name="_Toc122025481"/>
      <w:r w:rsidRPr="003B2883">
        <w:t>5.2.2.6.1</w:t>
      </w:r>
      <w:r w:rsidRPr="003B2883">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5.4pt;height:106.65pt" o:ole="">
            <v:imagedata r:id="rId58" o:title=""/>
          </v:shape>
          <o:OLEObject Type="Embed" ProgID="Visio.Drawing.11" ShapeID="_x0000_i1050" DrawAspect="Content" ObjectID="_1732640457"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78" w:name="_Toc25156225"/>
      <w:bookmarkStart w:id="979" w:name="_Toc34124525"/>
      <w:bookmarkStart w:id="980" w:name="_Toc43207639"/>
      <w:bookmarkStart w:id="981" w:name="_Toc49857119"/>
      <w:bookmarkStart w:id="982" w:name="_Toc56676953"/>
      <w:bookmarkStart w:id="983" w:name="_Toc56691476"/>
      <w:bookmarkStart w:id="984" w:name="_Toc56698740"/>
      <w:bookmarkStart w:id="985" w:name="_Toc89034942"/>
      <w:bookmarkStart w:id="986" w:name="_Toc89064740"/>
      <w:bookmarkStart w:id="987" w:name="_Toc89180041"/>
      <w:bookmarkStart w:id="988" w:name="_Toc97071718"/>
      <w:bookmarkStart w:id="989" w:name="_Toc120051120"/>
      <w:bookmarkStart w:id="990" w:name="_Toc122025482"/>
      <w:r w:rsidRPr="003B2883">
        <w:t>5.3</w:t>
      </w:r>
      <w:r w:rsidRPr="003B2883">
        <w:tab/>
        <w:t>Namf_EventExposure Service</w:t>
      </w:r>
      <w:bookmarkEnd w:id="978"/>
      <w:bookmarkEnd w:id="979"/>
      <w:bookmarkEnd w:id="980"/>
      <w:bookmarkEnd w:id="981"/>
      <w:bookmarkEnd w:id="982"/>
      <w:bookmarkEnd w:id="983"/>
      <w:bookmarkEnd w:id="984"/>
      <w:bookmarkEnd w:id="985"/>
      <w:bookmarkEnd w:id="986"/>
      <w:bookmarkEnd w:id="987"/>
      <w:bookmarkEnd w:id="988"/>
      <w:bookmarkEnd w:id="989"/>
      <w:bookmarkEnd w:id="990"/>
    </w:p>
    <w:p w14:paraId="6EDE054C" w14:textId="77777777" w:rsidR="00602AC0" w:rsidRPr="003B2883" w:rsidRDefault="00602AC0" w:rsidP="00602AC0">
      <w:pPr>
        <w:pStyle w:val="Heading3"/>
      </w:pPr>
      <w:bookmarkStart w:id="991" w:name="_Toc25156226"/>
      <w:bookmarkStart w:id="992" w:name="_Toc34124526"/>
      <w:bookmarkStart w:id="993" w:name="_Toc43207640"/>
      <w:bookmarkStart w:id="994" w:name="_Toc49857120"/>
      <w:bookmarkStart w:id="995" w:name="_Toc56676954"/>
      <w:bookmarkStart w:id="996" w:name="_Toc56691477"/>
      <w:bookmarkStart w:id="997" w:name="_Toc56698741"/>
      <w:bookmarkStart w:id="998" w:name="_Toc89034943"/>
      <w:bookmarkStart w:id="999" w:name="_Toc89064741"/>
      <w:bookmarkStart w:id="1000" w:name="_Toc89180042"/>
      <w:bookmarkStart w:id="1001" w:name="_Toc97071719"/>
      <w:bookmarkStart w:id="1002" w:name="_Toc120051121"/>
      <w:bookmarkStart w:id="1003" w:name="_Toc122025483"/>
      <w:r w:rsidRPr="003B2883">
        <w:t>5.3.1</w:t>
      </w:r>
      <w:r w:rsidRPr="003B2883">
        <w:tab/>
        <w:t>Service Description</w:t>
      </w:r>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567E29A5" w14:textId="28D1D195"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lastRenderedPageBreak/>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7777777"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in a specific Area of Interest (AOI), and notification when a specified UE enters or leaves the specified area. The area could be identified by a TA list, an area ID or specific interested area name like "LADN".</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77777777"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Area identifier (a TA list, 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w:t>
      </w:r>
      <w:r w:rsidRPr="003B2883">
        <w:lastRenderedPageBreak/>
        <w:t xml:space="preserve">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lastRenderedPageBreak/>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40A5BAE5" w14:textId="77777777"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r w:rsidRPr="003B2883">
        <w:rPr>
          <w:u w:val="single"/>
        </w:rPr>
        <w:t>Input:</w:t>
      </w:r>
      <w:r w:rsidRPr="003B2883">
        <w:t xml:space="preserve"> Area identified in a TA List</w:t>
      </w:r>
    </w:p>
    <w:p w14:paraId="30FFCCC4" w14:textId="77777777" w:rsidR="00602AC0" w:rsidRPr="003B2883" w:rsidRDefault="00602AC0" w:rsidP="00602AC0">
      <w:pPr>
        <w:pStyle w:val="B2"/>
      </w:pPr>
      <w:r w:rsidRPr="003B2883">
        <w:tab/>
      </w:r>
      <w:r w:rsidRPr="003B2883">
        <w:rPr>
          <w:u w:val="single"/>
        </w:rPr>
        <w:t>Notification</w:t>
      </w:r>
      <w:r w:rsidRPr="003B2883">
        <w:t>: Number of UEs in the area</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lastRenderedPageBreak/>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lastRenderedPageBreak/>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4" w:name="_Toc25156227"/>
      <w:bookmarkStart w:id="1005" w:name="_Toc34124527"/>
      <w:bookmarkStart w:id="1006" w:name="_Toc43207641"/>
      <w:bookmarkStart w:id="1007" w:name="_Toc49857121"/>
      <w:bookmarkStart w:id="1008" w:name="_Toc56676955"/>
      <w:bookmarkStart w:id="1009" w:name="_Toc56691478"/>
      <w:bookmarkStart w:id="1010" w:name="_Toc56698742"/>
      <w:bookmarkStart w:id="1011" w:name="_Toc89034944"/>
      <w:bookmarkStart w:id="1012" w:name="_Toc89064742"/>
      <w:bookmarkStart w:id="1013" w:name="_Toc89180043"/>
      <w:bookmarkStart w:id="1014" w:name="_Toc97071720"/>
      <w:bookmarkStart w:id="1015" w:name="_Toc120051122"/>
      <w:bookmarkStart w:id="1016" w:name="_Toc122025484"/>
      <w:r w:rsidRPr="003B2883">
        <w:t>5.3.2</w:t>
      </w:r>
      <w:r w:rsidRPr="003B2883">
        <w:tab/>
        <w:t>Service Operations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635AA2C8" w14:textId="77777777" w:rsidR="00602AC0" w:rsidRPr="003B2883" w:rsidRDefault="00602AC0" w:rsidP="00602AC0">
      <w:pPr>
        <w:pStyle w:val="Heading4"/>
      </w:pPr>
      <w:bookmarkStart w:id="1017" w:name="_Toc25156228"/>
      <w:bookmarkStart w:id="1018" w:name="_Toc34124528"/>
      <w:bookmarkStart w:id="1019" w:name="_Toc43207642"/>
      <w:bookmarkStart w:id="1020" w:name="_Toc49857122"/>
      <w:bookmarkStart w:id="1021" w:name="_Toc56676956"/>
      <w:bookmarkStart w:id="1022" w:name="_Toc56691479"/>
      <w:bookmarkStart w:id="1023" w:name="_Toc56698743"/>
      <w:bookmarkStart w:id="1024" w:name="_Toc89034945"/>
      <w:bookmarkStart w:id="1025" w:name="_Toc89064743"/>
      <w:bookmarkStart w:id="1026" w:name="_Toc89180044"/>
      <w:bookmarkStart w:id="1027" w:name="_Toc97071721"/>
      <w:bookmarkStart w:id="1028" w:name="_Toc120051123"/>
      <w:bookmarkStart w:id="1029" w:name="_Toc122025485"/>
      <w:r w:rsidRPr="003B2883">
        <w:t>5.3.2.1</w:t>
      </w:r>
      <w:r w:rsidRPr="003B2883">
        <w:tab/>
        <w:t>Introduction</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0" w:name="_Toc25156229"/>
      <w:bookmarkStart w:id="1031" w:name="_Toc34124529"/>
      <w:bookmarkStart w:id="1032" w:name="_Toc43207643"/>
      <w:bookmarkStart w:id="1033" w:name="_Toc49857123"/>
      <w:bookmarkStart w:id="1034" w:name="_Toc56676957"/>
      <w:bookmarkStart w:id="1035" w:name="_Toc56691480"/>
      <w:bookmarkStart w:id="1036" w:name="_Toc56698744"/>
      <w:bookmarkStart w:id="1037" w:name="_Toc89034946"/>
      <w:bookmarkStart w:id="1038" w:name="_Toc89064744"/>
      <w:bookmarkStart w:id="1039" w:name="_Toc89180045"/>
      <w:bookmarkStart w:id="1040" w:name="_Toc97071722"/>
      <w:bookmarkStart w:id="1041" w:name="_Toc120051124"/>
      <w:bookmarkStart w:id="1042" w:name="_Toc122025486"/>
      <w:r w:rsidRPr="003B2883">
        <w:t>5.3.2.2</w:t>
      </w:r>
      <w:r w:rsidRPr="003B2883">
        <w:tab/>
        <w:t>Subscribe</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45A58418" w14:textId="77777777" w:rsidR="00602AC0" w:rsidRPr="003B2883" w:rsidRDefault="00602AC0" w:rsidP="00602AC0">
      <w:pPr>
        <w:pStyle w:val="Heading5"/>
      </w:pPr>
      <w:bookmarkStart w:id="1043" w:name="_Toc25156230"/>
      <w:bookmarkStart w:id="1044" w:name="_Toc34124530"/>
      <w:bookmarkStart w:id="1045" w:name="_Toc43207644"/>
      <w:bookmarkStart w:id="1046" w:name="_Toc49857124"/>
      <w:bookmarkStart w:id="1047" w:name="_Toc56676958"/>
      <w:bookmarkStart w:id="1048" w:name="_Toc56691481"/>
      <w:bookmarkStart w:id="1049" w:name="_Toc56698745"/>
      <w:bookmarkStart w:id="1050" w:name="_Toc89034947"/>
      <w:bookmarkStart w:id="1051" w:name="_Toc89064745"/>
      <w:bookmarkStart w:id="1052" w:name="_Toc89180046"/>
      <w:bookmarkStart w:id="1053" w:name="_Toc97071723"/>
      <w:bookmarkStart w:id="1054" w:name="_Toc120051125"/>
      <w:bookmarkStart w:id="1055" w:name="_Toc122025487"/>
      <w:r w:rsidRPr="003B2883">
        <w:t>5.3.2.2.1</w:t>
      </w:r>
      <w:r w:rsidRPr="003B2883">
        <w:tab/>
        <w:t>General</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56" w:name="_Toc25156231"/>
      <w:bookmarkStart w:id="1057" w:name="_Toc34124531"/>
      <w:bookmarkStart w:id="1058" w:name="_Toc43207645"/>
      <w:bookmarkStart w:id="1059" w:name="_Toc49857125"/>
      <w:bookmarkStart w:id="1060" w:name="_Toc56676959"/>
      <w:bookmarkStart w:id="1061" w:name="_Toc56691482"/>
      <w:bookmarkStart w:id="1062" w:name="_Toc56698746"/>
      <w:bookmarkStart w:id="1063" w:name="_Toc89034948"/>
      <w:bookmarkStart w:id="1064" w:name="_Toc89064746"/>
      <w:bookmarkStart w:id="1065" w:name="_Toc89180047"/>
      <w:bookmarkStart w:id="1066" w:name="_Toc97071724"/>
      <w:bookmarkStart w:id="1067" w:name="_Toc120051126"/>
      <w:bookmarkStart w:id="1068" w:name="_Toc122025488"/>
      <w:r w:rsidRPr="003B2883">
        <w:t>5.3.2.2.2</w:t>
      </w:r>
      <w:r w:rsidRPr="003B2883">
        <w:tab/>
        <w:t>Creation of a subscription</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0092594D" w:rsidR="00C37BA8"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lastRenderedPageBreak/>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7pt;height:105.3pt" o:ole="">
            <v:imagedata r:id="rId60" o:title=""/>
          </v:shape>
          <o:OLEObject Type="Embed" ProgID="Visio.Drawing.11" ShapeID="_x0000_i1051" DrawAspect="Content" ObjectID="_1732640458"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w:t>
      </w:r>
      <w:r w:rsidRPr="003B2883">
        <w:lastRenderedPageBreak/>
        <w:t xml:space="preserve">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69"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1069"/>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1070" w:name="_Toc25156232"/>
      <w:bookmarkStart w:id="1071" w:name="_Toc34124532"/>
      <w:bookmarkStart w:id="1072" w:name="_Toc43207646"/>
      <w:bookmarkStart w:id="1073" w:name="_Toc49857126"/>
      <w:bookmarkStart w:id="1074" w:name="_Toc56676960"/>
      <w:bookmarkStart w:id="1075" w:name="_Toc56691483"/>
      <w:bookmarkStart w:id="1076" w:name="_Toc56698747"/>
      <w:bookmarkStart w:id="1077" w:name="_Toc89034949"/>
      <w:bookmarkStart w:id="1078" w:name="_Toc89064747"/>
      <w:bookmarkStart w:id="1079" w:name="_Toc89180048"/>
      <w:bookmarkStart w:id="1080" w:name="_Toc97071725"/>
      <w:bookmarkStart w:id="1081" w:name="_Toc120051127"/>
      <w:bookmarkStart w:id="1082" w:name="_Toc122025489"/>
      <w:r w:rsidRPr="003B2883">
        <w:t>5.3.2.2.3</w:t>
      </w:r>
      <w:r w:rsidRPr="003B2883">
        <w:tab/>
        <w:t>Modification of a subscription</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3AB107B8" w:rsidR="00602AC0"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481F7D5" w14:textId="77777777" w:rsidR="00C37BA8" w:rsidRPr="003B2883" w:rsidRDefault="00C37BA8" w:rsidP="00602AC0"/>
    <w:p w14:paraId="25B66976" w14:textId="77777777" w:rsidR="00602AC0" w:rsidRPr="003B2883" w:rsidRDefault="00602AC0" w:rsidP="00602AC0">
      <w:r w:rsidRPr="003B2883">
        <w:lastRenderedPageBreak/>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4.7pt;height:104.6pt" o:ole="">
            <v:imagedata r:id="rId62" o:title=""/>
          </v:shape>
          <o:OLEObject Type="Embed" ProgID="Visio.Drawing.15" ShapeID="_x0000_i1052" DrawAspect="Content" ObjectID="_1732640459"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3"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3"/>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1084" w:name="_Toc89034950"/>
      <w:bookmarkStart w:id="1085" w:name="_Toc89064748"/>
      <w:bookmarkStart w:id="1086" w:name="_Toc89180049"/>
      <w:bookmarkStart w:id="1087" w:name="_Toc97071726"/>
      <w:bookmarkStart w:id="1088" w:name="_Toc120051128"/>
      <w:bookmarkStart w:id="1089" w:name="_Toc122025490"/>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4"/>
      <w:bookmarkEnd w:id="1085"/>
      <w:bookmarkEnd w:id="1086"/>
      <w:bookmarkEnd w:id="1087"/>
      <w:bookmarkEnd w:id="1088"/>
      <w:bookmarkEnd w:id="1089"/>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1B031092" w:rsidR="00C37BA8" w:rsidRPr="002F7511" w:rsidRDefault="00EE68E3" w:rsidP="00EE68E3">
      <w:r w:rsidRPr="002F7511">
        <w:t>The NF Service Consumer shall modify the subscription by using HTTP method PATCH with the URI of the individual subscription resource (see clause 6.2.3.3)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7pt;height:104.6pt" o:ole="">
            <v:imagedata r:id="rId64" o:title=""/>
          </v:shape>
          <o:OLEObject Type="Embed" ProgID="Visio.Drawing.15" ShapeID="_x0000_i1053" DrawAspect="Content" ObjectID="_1732640460"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0" w:name="_Toc25156233"/>
      <w:bookmarkStart w:id="1091" w:name="_Toc34124533"/>
      <w:bookmarkStart w:id="1092" w:name="_Toc43207647"/>
      <w:bookmarkStart w:id="1093" w:name="_Toc49857127"/>
      <w:bookmarkStart w:id="1094" w:name="_Toc56676961"/>
      <w:bookmarkStart w:id="1095" w:name="_Toc56691484"/>
      <w:bookmarkStart w:id="1096" w:name="_Toc56698748"/>
      <w:bookmarkStart w:id="1097" w:name="_Toc89034951"/>
      <w:bookmarkStart w:id="1098" w:name="_Toc89064749"/>
      <w:bookmarkStart w:id="1099" w:name="_Toc89180050"/>
      <w:bookmarkStart w:id="1100" w:name="_Toc97071727"/>
      <w:bookmarkStart w:id="1101" w:name="_Toc120051129"/>
      <w:bookmarkStart w:id="1102" w:name="_Toc122025491"/>
      <w:r w:rsidRPr="003B2883">
        <w:t>5.3.2.3</w:t>
      </w:r>
      <w:r w:rsidRPr="003B2883">
        <w:tab/>
        <w:t>Unsubscribe</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27ABEBB4" w14:textId="77777777" w:rsidR="00602AC0" w:rsidRPr="003B2883" w:rsidRDefault="00602AC0" w:rsidP="00602AC0">
      <w:pPr>
        <w:pStyle w:val="Heading5"/>
      </w:pPr>
      <w:bookmarkStart w:id="1103" w:name="_Toc25156234"/>
      <w:bookmarkStart w:id="1104" w:name="_Toc34124534"/>
      <w:bookmarkStart w:id="1105" w:name="_Toc43207648"/>
      <w:bookmarkStart w:id="1106" w:name="_Toc49857128"/>
      <w:bookmarkStart w:id="1107" w:name="_Toc56676962"/>
      <w:bookmarkStart w:id="1108" w:name="_Toc56691485"/>
      <w:bookmarkStart w:id="1109" w:name="_Toc56698749"/>
      <w:bookmarkStart w:id="1110" w:name="_Toc89034952"/>
      <w:bookmarkStart w:id="1111" w:name="_Toc89064750"/>
      <w:bookmarkStart w:id="1112" w:name="_Toc89180051"/>
      <w:bookmarkStart w:id="1113" w:name="_Toc97071728"/>
      <w:bookmarkStart w:id="1114" w:name="_Toc120051130"/>
      <w:bookmarkStart w:id="1115" w:name="_Toc122025492"/>
      <w:r w:rsidRPr="003B2883">
        <w:t>5.3.2.3.1</w:t>
      </w:r>
      <w:r w:rsidRPr="003B2883">
        <w:tab/>
        <w:t>General</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77777777"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7pt;height:105.3pt" o:ole="">
            <v:imagedata r:id="rId66" o:title=""/>
          </v:shape>
          <o:OLEObject Type="Embed" ProgID="Visio.Drawing.11" ShapeID="_x0000_i1054" DrawAspect="Content" ObjectID="_1732640461"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16" w:name="_Toc25156235"/>
      <w:bookmarkStart w:id="1117" w:name="_Toc34124535"/>
      <w:bookmarkStart w:id="1118" w:name="_Toc43207649"/>
      <w:bookmarkStart w:id="1119" w:name="_Toc49857129"/>
      <w:bookmarkStart w:id="1120" w:name="_Toc56676963"/>
      <w:bookmarkStart w:id="1121" w:name="_Toc56691486"/>
      <w:bookmarkStart w:id="1122" w:name="_Toc56698750"/>
      <w:bookmarkStart w:id="1123" w:name="_Toc89034953"/>
      <w:bookmarkStart w:id="1124" w:name="_Toc89064751"/>
      <w:bookmarkStart w:id="1125" w:name="_Toc89180052"/>
      <w:bookmarkStart w:id="1126" w:name="_Toc97071729"/>
      <w:bookmarkStart w:id="1127" w:name="_Toc120051131"/>
      <w:bookmarkStart w:id="1128" w:name="_Toc122025493"/>
      <w:r w:rsidRPr="003B2883">
        <w:lastRenderedPageBreak/>
        <w:t>5.3.2.4</w:t>
      </w:r>
      <w:r w:rsidRPr="003B2883">
        <w:tab/>
        <w:t>Notify</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03F44123" w14:textId="77777777" w:rsidR="00602AC0" w:rsidRPr="003B2883" w:rsidRDefault="00602AC0" w:rsidP="00602AC0">
      <w:pPr>
        <w:pStyle w:val="Heading5"/>
      </w:pPr>
      <w:bookmarkStart w:id="1129" w:name="_Toc25156236"/>
      <w:bookmarkStart w:id="1130" w:name="_Toc34124536"/>
      <w:bookmarkStart w:id="1131" w:name="_Toc43207650"/>
      <w:bookmarkStart w:id="1132" w:name="_Toc49857130"/>
      <w:bookmarkStart w:id="1133" w:name="_Toc56676964"/>
      <w:bookmarkStart w:id="1134" w:name="_Toc56691487"/>
      <w:bookmarkStart w:id="1135" w:name="_Toc56698751"/>
      <w:bookmarkStart w:id="1136" w:name="_Toc89034954"/>
      <w:bookmarkStart w:id="1137" w:name="_Toc89064752"/>
      <w:bookmarkStart w:id="1138" w:name="_Toc89180053"/>
      <w:bookmarkStart w:id="1139" w:name="_Toc97071730"/>
      <w:bookmarkStart w:id="1140" w:name="_Toc120051132"/>
      <w:bookmarkStart w:id="1141" w:name="_Toc122025494"/>
      <w:r w:rsidRPr="003B2883">
        <w:t>5.3.2.4.1</w:t>
      </w:r>
      <w:r w:rsidRPr="003B2883">
        <w:tab/>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03277360" w:rsidR="00C37BA8"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6.1pt;height:107.3pt" o:ole="">
            <v:imagedata r:id="rId68" o:title=""/>
          </v:shape>
          <o:OLEObject Type="Embed" ProgID="Visio.Drawing.11" ShapeID="_x0000_i1055" DrawAspect="Content" ObjectID="_1732640462"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2" w:name="_Toc56676965"/>
      <w:bookmarkStart w:id="1143" w:name="_Toc56691488"/>
      <w:bookmarkStart w:id="1144" w:name="_Toc56698752"/>
      <w:bookmarkStart w:id="1145" w:name="_Toc89034955"/>
      <w:bookmarkStart w:id="1146" w:name="_Toc89064753"/>
      <w:bookmarkStart w:id="1147" w:name="_Toc89180054"/>
      <w:bookmarkStart w:id="1148" w:name="_Toc97071731"/>
      <w:bookmarkStart w:id="1149" w:name="_Toc120051133"/>
      <w:bookmarkStart w:id="1150" w:name="_Toc122025495"/>
      <w:r w:rsidRPr="003B2883">
        <w:t>5.3.2.4.</w:t>
      </w:r>
      <w:r>
        <w:t>2</w:t>
      </w:r>
      <w:r w:rsidRPr="003B2883">
        <w:tab/>
      </w:r>
      <w:r>
        <w:t>Event Subscription Synchronization for specific UE</w:t>
      </w:r>
      <w:bookmarkEnd w:id="1142"/>
      <w:bookmarkEnd w:id="1143"/>
      <w:bookmarkEnd w:id="1144"/>
      <w:bookmarkEnd w:id="1145"/>
      <w:bookmarkEnd w:id="1146"/>
      <w:bookmarkEnd w:id="1147"/>
      <w:bookmarkEnd w:id="1148"/>
      <w:bookmarkEnd w:id="1149"/>
      <w:bookmarkEnd w:id="1150"/>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 xml:space="preserve">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w:t>
      </w:r>
      <w:r>
        <w:lastRenderedPageBreak/>
        <w:t>subscription change notification URI. The notification request in this case only includes the event subscription information but no event report list</w:t>
      </w:r>
      <w:r w:rsidR="00C37BA8">
        <w:t>.</w:t>
      </w:r>
    </w:p>
    <w:p w14:paraId="54598C58" w14:textId="33FE7983" w:rsidR="00C37BA8" w:rsidRDefault="00D61F8C" w:rsidP="00D61F8C">
      <w:r>
        <w:t xml:space="preserve">The AMF shall only include active event subscriptions </w:t>
      </w:r>
      <w:r w:rsidR="0000390E">
        <w:t xml:space="preserve">that are subject to Event Subscription Synchronization with UDM </w:t>
      </w:r>
      <w:r w:rsidR="0000390E" w:rsidRPr="009F4F71">
        <w:t>(determined as defined in clause 5.3.2.2.2)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1151" w:name="_Toc25156237"/>
      <w:bookmarkStart w:id="1152" w:name="_Toc34124537"/>
      <w:bookmarkStart w:id="1153" w:name="_Toc43207651"/>
      <w:bookmarkStart w:id="1154" w:name="_Toc49857131"/>
      <w:bookmarkStart w:id="1155" w:name="_Toc56676966"/>
      <w:bookmarkStart w:id="1156" w:name="_Toc56691489"/>
      <w:bookmarkStart w:id="1157" w:name="_Toc56698753"/>
      <w:bookmarkStart w:id="1158" w:name="_Toc89034956"/>
      <w:bookmarkStart w:id="1159" w:name="_Toc89064754"/>
      <w:bookmarkStart w:id="1160" w:name="_Toc89180055"/>
      <w:bookmarkStart w:id="1161" w:name="_Toc97071732"/>
      <w:bookmarkStart w:id="1162" w:name="_Toc120051134"/>
      <w:bookmarkStart w:id="1163" w:name="_Toc122025496"/>
      <w:r w:rsidRPr="003B2883">
        <w:t>5.4</w:t>
      </w:r>
      <w:r w:rsidRPr="003B2883">
        <w:tab/>
        <w:t>Namf_MT Service</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472BBFBD" w14:textId="77777777" w:rsidR="00602AC0" w:rsidRPr="003B2883" w:rsidRDefault="00602AC0" w:rsidP="00602AC0">
      <w:pPr>
        <w:pStyle w:val="Heading3"/>
      </w:pPr>
      <w:bookmarkStart w:id="1164" w:name="_Toc25156238"/>
      <w:bookmarkStart w:id="1165" w:name="_Toc34124538"/>
      <w:bookmarkStart w:id="1166" w:name="_Toc43207652"/>
      <w:bookmarkStart w:id="1167" w:name="_Toc49857132"/>
      <w:bookmarkStart w:id="1168" w:name="_Toc56676967"/>
      <w:bookmarkStart w:id="1169" w:name="_Toc56691490"/>
      <w:bookmarkStart w:id="1170" w:name="_Toc56698754"/>
      <w:bookmarkStart w:id="1171" w:name="_Toc89034957"/>
      <w:bookmarkStart w:id="1172" w:name="_Toc89064755"/>
      <w:bookmarkStart w:id="1173" w:name="_Toc89180056"/>
      <w:bookmarkStart w:id="1174" w:name="_Toc97071733"/>
      <w:bookmarkStart w:id="1175" w:name="_Toc120051135"/>
      <w:bookmarkStart w:id="1176" w:name="_Toc122025497"/>
      <w:r w:rsidRPr="003B2883">
        <w:t>5.4.1</w:t>
      </w:r>
      <w:r w:rsidRPr="003B2883">
        <w:tab/>
        <w:t>Service Description</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77" w:name="_Toc25156239"/>
      <w:bookmarkStart w:id="1178" w:name="_Toc34124539"/>
      <w:bookmarkStart w:id="1179" w:name="_Toc43207653"/>
      <w:bookmarkStart w:id="1180" w:name="_Toc49857133"/>
      <w:bookmarkStart w:id="1181" w:name="_Toc56676968"/>
      <w:bookmarkStart w:id="1182" w:name="_Toc56691491"/>
      <w:bookmarkStart w:id="1183" w:name="_Toc56698755"/>
      <w:bookmarkStart w:id="1184" w:name="_Toc89034958"/>
      <w:bookmarkStart w:id="1185" w:name="_Toc89064756"/>
      <w:bookmarkStart w:id="1186" w:name="_Toc89180057"/>
      <w:bookmarkStart w:id="1187" w:name="_Toc97071734"/>
      <w:bookmarkStart w:id="1188" w:name="_Toc120051136"/>
      <w:bookmarkStart w:id="1189" w:name="_Toc122025498"/>
      <w:r w:rsidRPr="003B2883">
        <w:t>5.4.2</w:t>
      </w:r>
      <w:r w:rsidRPr="003B2883">
        <w:tab/>
        <w:t>Service Operations</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17DD57E5" w14:textId="77777777" w:rsidR="00602AC0" w:rsidRPr="003B2883" w:rsidRDefault="00602AC0" w:rsidP="00602AC0">
      <w:pPr>
        <w:pStyle w:val="Heading4"/>
      </w:pPr>
      <w:bookmarkStart w:id="1190" w:name="_Toc25156240"/>
      <w:bookmarkStart w:id="1191" w:name="_Toc34124540"/>
      <w:bookmarkStart w:id="1192" w:name="_Toc43207654"/>
      <w:bookmarkStart w:id="1193" w:name="_Toc49857134"/>
      <w:bookmarkStart w:id="1194" w:name="_Toc56676969"/>
      <w:bookmarkStart w:id="1195" w:name="_Toc56691492"/>
      <w:bookmarkStart w:id="1196" w:name="_Toc56698756"/>
      <w:bookmarkStart w:id="1197" w:name="_Toc89034959"/>
      <w:bookmarkStart w:id="1198" w:name="_Toc89064757"/>
      <w:bookmarkStart w:id="1199" w:name="_Toc89180058"/>
      <w:bookmarkStart w:id="1200" w:name="_Toc97071735"/>
      <w:bookmarkStart w:id="1201" w:name="_Toc120051137"/>
      <w:bookmarkStart w:id="1202" w:name="_Toc122025499"/>
      <w:r w:rsidRPr="003B2883">
        <w:t>5.4.2.1</w:t>
      </w:r>
      <w:r w:rsidRPr="003B2883">
        <w:tab/>
        <w:t>Introduction</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lastRenderedPageBreak/>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3" w:name="_Toc25156241"/>
      <w:bookmarkStart w:id="1204" w:name="_Toc34124541"/>
      <w:bookmarkStart w:id="1205" w:name="_Toc43207655"/>
      <w:bookmarkStart w:id="1206" w:name="_Toc49857135"/>
      <w:bookmarkStart w:id="1207" w:name="_Toc56676970"/>
      <w:bookmarkStart w:id="1208" w:name="_Toc56691493"/>
      <w:bookmarkStart w:id="1209" w:name="_Toc56698757"/>
      <w:bookmarkStart w:id="1210" w:name="_Toc89034960"/>
      <w:bookmarkStart w:id="1211" w:name="_Toc89064758"/>
      <w:bookmarkStart w:id="1212" w:name="_Toc89180059"/>
      <w:bookmarkStart w:id="1213" w:name="_Toc97071736"/>
      <w:bookmarkStart w:id="1214" w:name="_Toc120051138"/>
      <w:bookmarkStart w:id="1215" w:name="_Toc122025500"/>
      <w:r w:rsidRPr="003B2883">
        <w:t>5.4.2.2</w:t>
      </w:r>
      <w:r w:rsidRPr="003B2883">
        <w:tab/>
        <w:t>EnableUEReachability</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9CC1158" w14:textId="77777777" w:rsidR="00602AC0" w:rsidRPr="003B2883" w:rsidRDefault="00602AC0" w:rsidP="00602AC0">
      <w:pPr>
        <w:pStyle w:val="Heading5"/>
      </w:pPr>
      <w:bookmarkStart w:id="1216" w:name="_Toc25156242"/>
      <w:bookmarkStart w:id="1217" w:name="_Toc34124542"/>
      <w:bookmarkStart w:id="1218" w:name="_Toc43207656"/>
      <w:bookmarkStart w:id="1219" w:name="_Toc49857136"/>
      <w:bookmarkStart w:id="1220" w:name="_Toc56676971"/>
      <w:bookmarkStart w:id="1221" w:name="_Toc56691494"/>
      <w:bookmarkStart w:id="1222" w:name="_Toc56698758"/>
      <w:bookmarkStart w:id="1223" w:name="_Toc89034961"/>
      <w:bookmarkStart w:id="1224" w:name="_Toc89064759"/>
      <w:bookmarkStart w:id="1225" w:name="_Toc89180060"/>
      <w:bookmarkStart w:id="1226" w:name="_Toc97071737"/>
      <w:bookmarkStart w:id="1227" w:name="_Toc120051139"/>
      <w:bookmarkStart w:id="1228" w:name="_Toc122025501"/>
      <w:r w:rsidRPr="003B2883">
        <w:t>5.4.2.2.1</w:t>
      </w:r>
      <w:r w:rsidRPr="003B2883">
        <w:tab/>
        <w:t>General</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4C22B6B" w14:textId="49F59F8C" w:rsidR="00602AC0" w:rsidRDefault="00602AC0" w:rsidP="00602AC0">
      <w:r w:rsidRPr="003B2883">
        <w:t>The EnableUEReachability service operation is used in the following procedure:</w:t>
      </w:r>
    </w:p>
    <w:p w14:paraId="68088887"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521485B8" w:rsidR="0049410C" w:rsidRPr="00602AC0" w:rsidRDefault="00610744" w:rsidP="00163413">
      <w:pPr>
        <w:pStyle w:val="B1"/>
      </w:pPr>
      <w:r>
        <w:t>-</w:t>
      </w:r>
      <w:r>
        <w:tab/>
        <w:t xml:space="preserve">Network Triggered Connection Resume in RRC Inactive with CN based MT communication handling (see clause 4.8.2.2b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29" w:name="_PERM_MCCTEMPBM_CRPT03410044___5"/>
    </w:p>
    <w:bookmarkEnd w:id="1229"/>
    <w:p w14:paraId="20D076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6pt;height:105.3pt" o:ole="">
            <v:imagedata r:id="rId70" o:title=""/>
          </v:shape>
          <o:OLEObject Type="Embed" ProgID="Visio.Drawing.15" ShapeID="_x0000_i1056" DrawAspect="Content" ObjectID="_1732640463"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1351F4D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and the UE has not rejected the page as specified in 3GPP TS 23.501 [2] clause 5.38.4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 xml:space="preserve">5.38.5 or if the UE </w:t>
      </w:r>
      <w:r w:rsidRPr="00A5418F">
        <w:lastRenderedPageBreak/>
        <w:t>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105515C" w14:textId="4A429983" w:rsidR="00EF575C"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Pr="00140E21">
        <w:t>.</w:t>
      </w:r>
    </w:p>
    <w:p w14:paraId="07B49823" w14:textId="77777777" w:rsidR="007353A1" w:rsidRPr="00D93024" w:rsidRDefault="007353A1" w:rsidP="007353A1">
      <w:pPr>
        <w:pStyle w:val="EditorsNote"/>
      </w:pPr>
      <w:r>
        <w:t>Editor's Note: Whether the SMF can include additional parameters, such as PPI, 5QI in the EnableUEReachabilityReqData is FFS.</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0" w:name="_Toc25156243"/>
      <w:bookmarkStart w:id="1231" w:name="_Toc34124543"/>
      <w:bookmarkStart w:id="1232" w:name="_Toc43207657"/>
      <w:bookmarkStart w:id="1233" w:name="_Toc49857137"/>
      <w:bookmarkStart w:id="1234" w:name="_Toc56676972"/>
      <w:bookmarkStart w:id="1235" w:name="_Toc56691495"/>
      <w:bookmarkStart w:id="1236" w:name="_Toc56698759"/>
      <w:bookmarkStart w:id="1237" w:name="_Toc89034962"/>
      <w:bookmarkStart w:id="1238" w:name="_Toc89064760"/>
      <w:bookmarkStart w:id="1239" w:name="_Toc89180061"/>
      <w:bookmarkStart w:id="1240" w:name="_Toc97071738"/>
      <w:bookmarkStart w:id="1241" w:name="_Toc120051140"/>
      <w:bookmarkStart w:id="1242" w:name="_Toc122025502"/>
      <w:r w:rsidRPr="003B2883">
        <w:t>5.4.2.3</w:t>
      </w:r>
      <w:r w:rsidRPr="003B2883">
        <w:tab/>
        <w:t>ProvideDomainSelectionInfo</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032E0624" w14:textId="77777777" w:rsidR="00602AC0" w:rsidRPr="003B2883" w:rsidRDefault="00602AC0" w:rsidP="00602AC0">
      <w:pPr>
        <w:pStyle w:val="Heading5"/>
      </w:pPr>
      <w:bookmarkStart w:id="1243" w:name="_Toc25156244"/>
      <w:bookmarkStart w:id="1244" w:name="_Toc34124544"/>
      <w:bookmarkStart w:id="1245" w:name="_Toc43207658"/>
      <w:bookmarkStart w:id="1246" w:name="_Toc49857138"/>
      <w:bookmarkStart w:id="1247" w:name="_Toc56676973"/>
      <w:bookmarkStart w:id="1248" w:name="_Toc56691496"/>
      <w:bookmarkStart w:id="1249" w:name="_Toc56698760"/>
      <w:bookmarkStart w:id="1250" w:name="_Toc89034963"/>
      <w:bookmarkStart w:id="1251" w:name="_Toc89064761"/>
      <w:bookmarkStart w:id="1252" w:name="_Toc89180062"/>
      <w:bookmarkStart w:id="1253" w:name="_Toc97071739"/>
      <w:bookmarkStart w:id="1254" w:name="_Toc120051141"/>
      <w:bookmarkStart w:id="1255" w:name="_Toc122025503"/>
      <w:r w:rsidRPr="003B2883">
        <w:t>5.4.2.3.1</w:t>
      </w:r>
      <w:r w:rsidRPr="003B2883">
        <w:tab/>
        <w:t>General</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1.6pt;height:104.6pt" o:ole="">
            <v:imagedata r:id="rId72" o:title=""/>
          </v:shape>
          <o:OLEObject Type="Embed" ProgID="Visio.Drawing.15" ShapeID="_x0000_i1057" DrawAspect="Content" ObjectID="_1732640464"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56" w:name="_Toc81297887"/>
      <w:bookmarkStart w:id="1257" w:name="_Toc89034964"/>
      <w:bookmarkStart w:id="1258" w:name="_Toc89064762"/>
      <w:bookmarkStart w:id="1259" w:name="_Toc89180063"/>
      <w:bookmarkStart w:id="1260" w:name="_Toc97071740"/>
      <w:bookmarkStart w:id="1261" w:name="_Toc120051142"/>
      <w:bookmarkStart w:id="1262" w:name="_Toc122025504"/>
      <w:r w:rsidRPr="003B2883">
        <w:lastRenderedPageBreak/>
        <w:t>5.4.2.</w:t>
      </w:r>
      <w:r>
        <w:t>4</w:t>
      </w:r>
      <w:r w:rsidRPr="003B2883">
        <w:tab/>
      </w:r>
      <w:bookmarkEnd w:id="1256"/>
      <w:r w:rsidRPr="00204314">
        <w:rPr>
          <w:lang w:val="en-US" w:eastAsia="zh-CN"/>
        </w:rPr>
        <w:t>EnableGroupReachability</w:t>
      </w:r>
      <w:bookmarkEnd w:id="1257"/>
      <w:bookmarkEnd w:id="1258"/>
      <w:bookmarkEnd w:id="1259"/>
      <w:bookmarkEnd w:id="1260"/>
      <w:bookmarkEnd w:id="1261"/>
      <w:bookmarkEnd w:id="1262"/>
    </w:p>
    <w:p w14:paraId="002DAB94" w14:textId="5A44C962" w:rsidR="004B4804" w:rsidRPr="003B2883" w:rsidRDefault="004B4804" w:rsidP="004B4804">
      <w:pPr>
        <w:pStyle w:val="Heading5"/>
      </w:pPr>
      <w:bookmarkStart w:id="1263" w:name="_Toc81297888"/>
      <w:bookmarkStart w:id="1264" w:name="_Toc89034965"/>
      <w:bookmarkStart w:id="1265" w:name="_Toc89064763"/>
      <w:bookmarkStart w:id="1266" w:name="_Toc89180064"/>
      <w:bookmarkStart w:id="1267" w:name="_Toc97071741"/>
      <w:bookmarkStart w:id="1268" w:name="_Toc120051143"/>
      <w:bookmarkStart w:id="1269" w:name="_Toc122025505"/>
      <w:r>
        <w:t>5.4.2.4</w:t>
      </w:r>
      <w:r w:rsidRPr="003B2883">
        <w:t>.1</w:t>
      </w:r>
      <w:r w:rsidRPr="003B2883">
        <w:tab/>
        <w:t>General</w:t>
      </w:r>
      <w:bookmarkEnd w:id="1263"/>
      <w:bookmarkEnd w:id="1264"/>
      <w:bookmarkEnd w:id="1265"/>
      <w:bookmarkEnd w:id="1266"/>
      <w:bookmarkEnd w:id="1267"/>
      <w:bookmarkEnd w:id="1268"/>
      <w:bookmarkEnd w:id="1269"/>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3F974EC9"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0" w:name="_PERM_MCCTEMPBM_CRPT03410045___5"/>
    </w:p>
    <w:bookmarkEnd w:id="1270"/>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3pt;height:105.3pt" o:ole="">
            <v:imagedata r:id="rId74" o:title=""/>
          </v:shape>
          <o:OLEObject Type="Embed" ProgID="Visio.Drawing.15" ShapeID="_x0000_i1058" DrawAspect="Content" ObjectID="_1732640465"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271"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1"/>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2" w:name="_Toc97071742"/>
      <w:bookmarkStart w:id="1273" w:name="_Toc120051144"/>
      <w:bookmarkStart w:id="1274" w:name="_Toc122025506"/>
      <w:r w:rsidRPr="003B2883">
        <w:t>5.4.2.</w:t>
      </w:r>
      <w:r>
        <w:t>5</w:t>
      </w:r>
      <w:r w:rsidRPr="003B2883">
        <w:tab/>
      </w:r>
      <w:r>
        <w:rPr>
          <w:rFonts w:eastAsia="SimSun"/>
          <w:lang w:eastAsia="zh-CN"/>
        </w:rPr>
        <w:t>UEReachabilityInfoNotify</w:t>
      </w:r>
      <w:bookmarkEnd w:id="1272"/>
      <w:bookmarkEnd w:id="1273"/>
      <w:bookmarkEnd w:id="1274"/>
    </w:p>
    <w:p w14:paraId="00F3E8B0" w14:textId="5D03C913" w:rsidR="00932D75" w:rsidRPr="003B2883" w:rsidRDefault="00932D75" w:rsidP="00932D75">
      <w:pPr>
        <w:pStyle w:val="Heading5"/>
      </w:pPr>
      <w:bookmarkStart w:id="1275" w:name="_Toc97071743"/>
      <w:bookmarkStart w:id="1276" w:name="_Toc120051145"/>
      <w:bookmarkStart w:id="1277" w:name="_Toc122025507"/>
      <w:r>
        <w:t>5.4.2.5</w:t>
      </w:r>
      <w:r w:rsidRPr="003B2883">
        <w:t>.1</w:t>
      </w:r>
      <w:r w:rsidRPr="003B2883">
        <w:tab/>
        <w:t>General</w:t>
      </w:r>
      <w:bookmarkEnd w:id="1275"/>
      <w:bookmarkEnd w:id="1276"/>
      <w:bookmarkEnd w:id="1277"/>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77777777"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0D30E472"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t>clause</w:t>
      </w:r>
      <w:r w:rsidRPr="003B2883">
        <w:t xml:space="preserve"> </w:t>
      </w:r>
      <w:r>
        <w:t>5.4.2.4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1.6pt;height:104.6pt" o:ole="">
            <v:imagedata r:id="rId76" o:title=""/>
          </v:shape>
          <o:OLEObject Type="Embed" ProgID="Visio.Drawing.15" ShapeID="_x0000_i1059" DrawAspect="Content" ObjectID="_1732640466"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78" w:name="_Toc25156245"/>
      <w:bookmarkStart w:id="1279" w:name="_Toc34124545"/>
      <w:bookmarkStart w:id="1280" w:name="_Toc43207659"/>
      <w:bookmarkStart w:id="1281" w:name="_Toc49857139"/>
      <w:bookmarkStart w:id="1282" w:name="_Toc56676974"/>
      <w:bookmarkStart w:id="1283" w:name="_Toc56691497"/>
      <w:bookmarkStart w:id="1284" w:name="_Toc56698761"/>
      <w:bookmarkStart w:id="1285" w:name="_Toc89034966"/>
      <w:bookmarkStart w:id="1286" w:name="_Toc89064764"/>
      <w:bookmarkStart w:id="1287" w:name="_Toc89180065"/>
      <w:bookmarkStart w:id="1288" w:name="_Toc97071744"/>
      <w:bookmarkStart w:id="1289" w:name="_Toc120051146"/>
      <w:bookmarkStart w:id="1290" w:name="_Toc122025508"/>
      <w:r w:rsidRPr="003B2883">
        <w:t>5.5</w:t>
      </w:r>
      <w:r w:rsidRPr="003B2883">
        <w:tab/>
        <w:t>Namf_Location Service</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5782304E" w14:textId="77777777" w:rsidR="00602AC0" w:rsidRPr="003B2883" w:rsidRDefault="00602AC0" w:rsidP="00602AC0">
      <w:pPr>
        <w:pStyle w:val="Heading3"/>
      </w:pPr>
      <w:bookmarkStart w:id="1291" w:name="_Toc25156246"/>
      <w:bookmarkStart w:id="1292" w:name="_Toc34124546"/>
      <w:bookmarkStart w:id="1293" w:name="_Toc43207660"/>
      <w:bookmarkStart w:id="1294" w:name="_Toc49857140"/>
      <w:bookmarkStart w:id="1295" w:name="_Toc56676975"/>
      <w:bookmarkStart w:id="1296" w:name="_Toc56691498"/>
      <w:bookmarkStart w:id="1297" w:name="_Toc56698762"/>
      <w:bookmarkStart w:id="1298" w:name="_Toc89034967"/>
      <w:bookmarkStart w:id="1299" w:name="_Toc89064765"/>
      <w:bookmarkStart w:id="1300" w:name="_Toc89180066"/>
      <w:bookmarkStart w:id="1301" w:name="_Toc97071745"/>
      <w:bookmarkStart w:id="1302" w:name="_Toc120051147"/>
      <w:bookmarkStart w:id="1303" w:name="_Toc122025509"/>
      <w:r w:rsidRPr="003B2883">
        <w:t>5.5.1</w:t>
      </w:r>
      <w:r w:rsidRPr="003B2883">
        <w:tab/>
        <w:t>Service Description</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1304" w:name="_Toc25156247"/>
      <w:bookmarkStart w:id="1305" w:name="_Toc34124547"/>
      <w:bookmarkStart w:id="1306" w:name="_Toc43207661"/>
      <w:bookmarkStart w:id="1307" w:name="_Toc49857141"/>
      <w:bookmarkStart w:id="1308" w:name="_Toc56676976"/>
      <w:bookmarkStart w:id="1309" w:name="_Toc56691499"/>
      <w:bookmarkStart w:id="1310" w:name="_Toc56698763"/>
      <w:bookmarkStart w:id="1311" w:name="_Toc89034968"/>
      <w:bookmarkStart w:id="1312" w:name="_Toc89064766"/>
      <w:bookmarkStart w:id="1313" w:name="_Toc89180067"/>
      <w:bookmarkStart w:id="1314" w:name="_Toc97071746"/>
      <w:bookmarkStart w:id="1315" w:name="_Toc120051148"/>
      <w:bookmarkStart w:id="1316" w:name="_Toc122025510"/>
      <w:r w:rsidRPr="003B2883">
        <w:t>5.5.2</w:t>
      </w:r>
      <w:r w:rsidRPr="003B2883">
        <w:tab/>
        <w:t>Service Operations</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3BB73CAC" w14:textId="77777777" w:rsidR="00602AC0" w:rsidRPr="003B2883" w:rsidRDefault="00602AC0" w:rsidP="00602AC0">
      <w:pPr>
        <w:pStyle w:val="Heading4"/>
      </w:pPr>
      <w:bookmarkStart w:id="1317" w:name="_Toc25156248"/>
      <w:bookmarkStart w:id="1318" w:name="_Toc34124548"/>
      <w:bookmarkStart w:id="1319" w:name="_Toc43207662"/>
      <w:bookmarkStart w:id="1320" w:name="_Toc49857142"/>
      <w:bookmarkStart w:id="1321" w:name="_Toc56676977"/>
      <w:bookmarkStart w:id="1322" w:name="_Toc56691500"/>
      <w:bookmarkStart w:id="1323" w:name="_Toc56698764"/>
      <w:bookmarkStart w:id="1324" w:name="_Toc89034969"/>
      <w:bookmarkStart w:id="1325" w:name="_Toc89064767"/>
      <w:bookmarkStart w:id="1326" w:name="_Toc89180068"/>
      <w:bookmarkStart w:id="1327" w:name="_Toc97071747"/>
      <w:bookmarkStart w:id="1328" w:name="_Toc120051149"/>
      <w:bookmarkStart w:id="1329" w:name="_Toc122025511"/>
      <w:r w:rsidRPr="003B2883">
        <w:t>5.5.2.1</w:t>
      </w:r>
      <w:r w:rsidRPr="003B2883">
        <w:tab/>
        <w:t>Introduction</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0" w:name="_Toc25156249"/>
      <w:bookmarkStart w:id="1331" w:name="_Toc34124549"/>
      <w:bookmarkStart w:id="1332" w:name="_Toc43207663"/>
      <w:bookmarkStart w:id="1333" w:name="_Toc49857143"/>
      <w:bookmarkStart w:id="1334" w:name="_Toc56676978"/>
      <w:bookmarkStart w:id="1335" w:name="_Toc56691501"/>
      <w:bookmarkStart w:id="1336" w:name="_Toc56698765"/>
      <w:bookmarkStart w:id="1337" w:name="_Toc89034970"/>
      <w:bookmarkStart w:id="1338" w:name="_Toc89064768"/>
      <w:bookmarkStart w:id="1339" w:name="_Toc89180069"/>
      <w:bookmarkStart w:id="1340" w:name="_Toc97071748"/>
      <w:bookmarkStart w:id="1341" w:name="_Toc120051150"/>
      <w:bookmarkStart w:id="1342" w:name="_Toc122025512"/>
      <w:r w:rsidRPr="003B2883">
        <w:t>5.5.2.2</w:t>
      </w:r>
      <w:r w:rsidRPr="003B2883">
        <w:tab/>
        <w:t>ProvidePositioningInfo</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355B89AB" w14:textId="77777777" w:rsidR="00602AC0" w:rsidRPr="003B2883" w:rsidRDefault="00602AC0" w:rsidP="00602AC0">
      <w:pPr>
        <w:pStyle w:val="Heading5"/>
      </w:pPr>
      <w:bookmarkStart w:id="1343" w:name="_Toc25156250"/>
      <w:bookmarkStart w:id="1344" w:name="_Toc34124550"/>
      <w:bookmarkStart w:id="1345" w:name="_Toc43207664"/>
      <w:bookmarkStart w:id="1346" w:name="_Toc49857144"/>
      <w:bookmarkStart w:id="1347" w:name="_Toc56676979"/>
      <w:bookmarkStart w:id="1348" w:name="_Toc56691502"/>
      <w:bookmarkStart w:id="1349" w:name="_Toc56698766"/>
      <w:bookmarkStart w:id="1350" w:name="_Toc89034971"/>
      <w:bookmarkStart w:id="1351" w:name="_Toc89064769"/>
      <w:bookmarkStart w:id="1352" w:name="_Toc89180070"/>
      <w:bookmarkStart w:id="1353" w:name="_Toc97071749"/>
      <w:bookmarkStart w:id="1354" w:name="_Toc120051151"/>
      <w:bookmarkStart w:id="1355" w:name="_Toc122025513"/>
      <w:r w:rsidRPr="003B2883">
        <w:t>5.5.2.2.1</w:t>
      </w:r>
      <w:r w:rsidRPr="003B2883">
        <w:tab/>
        <w:t>General</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13BD263D" w14:textId="14035D53" w:rsidR="00602AC0" w:rsidRDefault="00602AC0" w:rsidP="00602AC0">
      <w:r w:rsidRPr="003B2883">
        <w:t>The ProvidePositioningInfo service operation is used in the following procedure:</w:t>
      </w:r>
    </w:p>
    <w:p w14:paraId="5A709FB7"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2DAC1A1B"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3E72437E" w14:textId="77777777" w:rsidR="00602AC0" w:rsidRPr="003B2883" w:rsidRDefault="00602AC0" w:rsidP="00602AC0">
      <w:pPr>
        <w:pStyle w:val="B1"/>
      </w:pPr>
      <w:r>
        <w:lastRenderedPageBreak/>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40940FC4"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4AF4B400" w14:textId="77777777" w:rsidR="00172431" w:rsidRPr="003B2883" w:rsidRDefault="00172431" w:rsidP="00602AC0">
      <w:pPr>
        <w:pStyle w:val="TH"/>
      </w:pPr>
      <w:r>
        <w:object w:dxaOrig="7956" w:dyaOrig="2868" w14:anchorId="5E724D57">
          <v:shape id="_x0000_i1060" type="#_x0000_t75" style="width:396pt;height:143.3pt" o:ole="">
            <v:imagedata r:id="rId78" o:title=""/>
          </v:shape>
          <o:OLEObject Type="Embed" ProgID="Visio.Drawing.15" ShapeID="_x0000_i1060" DrawAspect="Content" ObjectID="_1732640467"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00E7A892"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00DD6EB2">
        <w:t xml:space="preserve"> and </w:t>
      </w:r>
      <w:r w:rsidR="00DD6EB2">
        <w:rPr>
          <w:rFonts w:hint="eastAsia"/>
          <w:lang w:eastAsia="zh-CN"/>
        </w:rPr>
        <w:t>r</w:t>
      </w:r>
      <w:r w:rsidR="00DD6EB2">
        <w:rPr>
          <w:lang w:eastAsia="zh-CN"/>
        </w:rPr>
        <w:t>eliable UE Location Request</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1BDF8681"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6937D3C9"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1356" w:name="_Toc25156251"/>
      <w:bookmarkStart w:id="1357" w:name="_Toc34124551"/>
      <w:bookmarkStart w:id="1358" w:name="_Toc43207665"/>
      <w:bookmarkStart w:id="1359" w:name="_Toc49857145"/>
      <w:bookmarkStart w:id="1360" w:name="_Toc56676980"/>
      <w:bookmarkStart w:id="1361" w:name="_Toc56691503"/>
      <w:bookmarkStart w:id="1362" w:name="_Toc56698767"/>
      <w:bookmarkStart w:id="1363" w:name="_Toc89034972"/>
      <w:bookmarkStart w:id="1364" w:name="_Toc89064770"/>
      <w:bookmarkStart w:id="1365" w:name="_Toc89180071"/>
      <w:bookmarkStart w:id="1366" w:name="_Toc97071750"/>
      <w:bookmarkStart w:id="1367" w:name="_Toc120051152"/>
      <w:bookmarkStart w:id="1368" w:name="_Toc122025514"/>
      <w:r w:rsidRPr="003B2883">
        <w:t>5.5.2.3</w:t>
      </w:r>
      <w:r w:rsidRPr="003B2883">
        <w:tab/>
        <w:t>EventNotify</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893E2FC" w14:textId="77777777" w:rsidR="00602AC0" w:rsidRPr="003B2883" w:rsidRDefault="00602AC0" w:rsidP="00602AC0">
      <w:pPr>
        <w:pStyle w:val="Heading5"/>
      </w:pPr>
      <w:bookmarkStart w:id="1369" w:name="_Toc25156252"/>
      <w:bookmarkStart w:id="1370" w:name="_Toc34124552"/>
      <w:bookmarkStart w:id="1371" w:name="_Toc43207666"/>
      <w:bookmarkStart w:id="1372" w:name="_Toc49857146"/>
      <w:bookmarkStart w:id="1373" w:name="_Toc56676981"/>
      <w:bookmarkStart w:id="1374" w:name="_Toc56691504"/>
      <w:bookmarkStart w:id="1375" w:name="_Toc56698768"/>
      <w:bookmarkStart w:id="1376" w:name="_Toc89034973"/>
      <w:bookmarkStart w:id="1377" w:name="_Toc89064771"/>
      <w:bookmarkStart w:id="1378" w:name="_Toc89180072"/>
      <w:bookmarkStart w:id="1379" w:name="_Toc97071751"/>
      <w:bookmarkStart w:id="1380" w:name="_Toc120051153"/>
      <w:bookmarkStart w:id="1381" w:name="_Toc122025515"/>
      <w:r w:rsidRPr="003B2883">
        <w:t>5.5.2.3.1</w:t>
      </w:r>
      <w:r w:rsidRPr="003B2883">
        <w:tab/>
        <w:t>General</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5AD31544" w14:textId="4088DAAE" w:rsidR="00C37BA8" w:rsidRPr="003B2883" w:rsidRDefault="00602AC0" w:rsidP="00602AC0">
      <w:r w:rsidRPr="003B2883">
        <w:t>The EventNotify service operation is used in the following procedure:</w:t>
      </w:r>
    </w:p>
    <w:p w14:paraId="5AF65DC7"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38788372"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lastRenderedPageBreak/>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1.6pt;height:108.7pt" o:ole="">
            <v:imagedata r:id="rId80" o:title=""/>
          </v:shape>
          <o:OLEObject Type="Embed" ProgID="Visio.Drawing.15" ShapeID="_x0000_i1061" DrawAspect="Content" ObjectID="_1732640468"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82" w:name="_Toc25156253"/>
      <w:bookmarkStart w:id="1383" w:name="_Toc34124553"/>
      <w:bookmarkStart w:id="1384" w:name="_Toc43207667"/>
      <w:bookmarkStart w:id="1385" w:name="_Toc49857147"/>
      <w:bookmarkStart w:id="1386" w:name="_Toc56676982"/>
      <w:bookmarkStart w:id="1387" w:name="_Toc56691505"/>
      <w:bookmarkStart w:id="1388" w:name="_Toc56698769"/>
      <w:bookmarkStart w:id="1389" w:name="_Toc89034974"/>
      <w:bookmarkStart w:id="1390" w:name="_Toc89064772"/>
      <w:bookmarkStart w:id="1391" w:name="_Toc89180073"/>
      <w:bookmarkStart w:id="1392" w:name="_Toc97071752"/>
      <w:bookmarkStart w:id="1393" w:name="_Toc120051154"/>
      <w:bookmarkStart w:id="1394" w:name="_Toc122025516"/>
      <w:r w:rsidRPr="003B2883">
        <w:t>5.5.2.4</w:t>
      </w:r>
      <w:r w:rsidRPr="003B2883">
        <w:tab/>
        <w:t>ProvideLocationInfo</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42909156" w14:textId="77777777" w:rsidR="00602AC0" w:rsidRPr="003B2883" w:rsidRDefault="00602AC0" w:rsidP="00602AC0">
      <w:pPr>
        <w:pStyle w:val="Heading5"/>
      </w:pPr>
      <w:bookmarkStart w:id="1395" w:name="_Toc25156254"/>
      <w:bookmarkStart w:id="1396" w:name="_Toc34124554"/>
      <w:bookmarkStart w:id="1397" w:name="_Toc43207668"/>
      <w:bookmarkStart w:id="1398" w:name="_Toc49857148"/>
      <w:bookmarkStart w:id="1399" w:name="_Toc56676983"/>
      <w:bookmarkStart w:id="1400" w:name="_Toc56691506"/>
      <w:bookmarkStart w:id="1401" w:name="_Toc56698770"/>
      <w:bookmarkStart w:id="1402" w:name="_Toc89034975"/>
      <w:bookmarkStart w:id="1403" w:name="_Toc89064773"/>
      <w:bookmarkStart w:id="1404" w:name="_Toc89180074"/>
      <w:bookmarkStart w:id="1405" w:name="_Toc97071753"/>
      <w:bookmarkStart w:id="1406" w:name="_Toc120051155"/>
      <w:bookmarkStart w:id="1407" w:name="_Toc122025517"/>
      <w:r w:rsidRPr="003B2883">
        <w:t>5.5.2.4.1</w:t>
      </w:r>
      <w:r w:rsidRPr="003B2883">
        <w:tab/>
        <w:t>General</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08" w:name="_PERM_MCCTEMPBM_CRPT03410048___5"/>
    </w:p>
    <w:bookmarkEnd w:id="1408"/>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0.1pt;height:106.65pt" o:ole="">
            <v:imagedata r:id="rId82" o:title=""/>
          </v:shape>
          <o:OLEObject Type="Embed" ProgID="Visio.Drawing.15" ShapeID="_x0000_i1062" DrawAspect="Content" ObjectID="_1732640469"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09"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0" w:name="_PERM_MCCTEMPBM_CRPT03410050___3"/>
      <w:bookmarkEnd w:id="1409"/>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0"/>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1" w:name="_Toc25156255"/>
      <w:bookmarkStart w:id="1412" w:name="_Toc34124555"/>
      <w:bookmarkStart w:id="1413" w:name="_Toc43207669"/>
      <w:bookmarkStart w:id="1414" w:name="_Toc49857149"/>
      <w:bookmarkStart w:id="1415" w:name="_Toc56676984"/>
      <w:bookmarkStart w:id="1416" w:name="_Toc56691507"/>
      <w:bookmarkStart w:id="1417" w:name="_Toc56698771"/>
      <w:bookmarkStart w:id="1418" w:name="_Toc89034976"/>
      <w:bookmarkStart w:id="1419" w:name="_Toc89064774"/>
      <w:bookmarkStart w:id="1420" w:name="_Toc89180075"/>
      <w:bookmarkStart w:id="1421" w:name="_Toc97071754"/>
      <w:bookmarkStart w:id="1422" w:name="_Toc120051156"/>
      <w:bookmarkStart w:id="1423" w:name="_Toc122025518"/>
      <w:r>
        <w:t>5.5.2.5</w:t>
      </w:r>
      <w:r w:rsidRPr="00F85918">
        <w:tab/>
      </w:r>
      <w:r>
        <w:rPr>
          <w:rFonts w:hint="eastAsia"/>
          <w:lang w:eastAsia="zh-CN"/>
        </w:rPr>
        <w:t>CancelLocation</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2312A079" w14:textId="77777777" w:rsidR="00602AC0" w:rsidRDefault="00602AC0" w:rsidP="00602AC0">
      <w:pPr>
        <w:pStyle w:val="Heading5"/>
        <w:rPr>
          <w:lang w:eastAsia="zh-CN"/>
        </w:rPr>
      </w:pPr>
      <w:bookmarkStart w:id="1424" w:name="_Toc18853041"/>
      <w:bookmarkStart w:id="1425" w:name="_Toc25156256"/>
      <w:bookmarkStart w:id="1426" w:name="_Toc34124556"/>
      <w:bookmarkStart w:id="1427" w:name="_Toc43207670"/>
      <w:bookmarkStart w:id="1428" w:name="_Toc49857150"/>
      <w:bookmarkStart w:id="1429" w:name="_Toc56676985"/>
      <w:bookmarkStart w:id="1430" w:name="_Toc56691508"/>
      <w:bookmarkStart w:id="1431" w:name="_Toc56698772"/>
      <w:bookmarkStart w:id="1432" w:name="_Toc89034977"/>
      <w:bookmarkStart w:id="1433" w:name="_Toc89064775"/>
      <w:bookmarkStart w:id="1434" w:name="_Toc89180076"/>
      <w:bookmarkStart w:id="1435" w:name="_Toc97071755"/>
      <w:bookmarkStart w:id="1436" w:name="_Toc120051157"/>
      <w:bookmarkStart w:id="1437" w:name="_Toc122025519"/>
      <w:r>
        <w:t>5.5.2.5</w:t>
      </w:r>
      <w:r w:rsidRPr="00F85918">
        <w:t>.1</w:t>
      </w:r>
      <w:r w:rsidRPr="00F85918">
        <w:tab/>
        <w:t>General</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0.1pt;height:106.65pt" o:ole="">
            <v:imagedata r:id="rId84" o:title=""/>
          </v:shape>
          <o:OLEObject Type="Embed" ProgID="Visio.Drawing.15" ShapeID="_x0000_i1063" DrawAspect="Content" ObjectID="_1732640470"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38" w:name="_Toc81297804"/>
      <w:bookmarkStart w:id="1439" w:name="_Toc89034978"/>
      <w:bookmarkStart w:id="1440" w:name="_Toc89064776"/>
      <w:bookmarkStart w:id="1441" w:name="_Toc89180077"/>
      <w:bookmarkStart w:id="1442" w:name="_Toc97071756"/>
      <w:bookmarkStart w:id="1443" w:name="_Toc120051158"/>
      <w:bookmarkStart w:id="1444" w:name="_Toc122025520"/>
      <w:r w:rsidRPr="003B2883">
        <w:t>5.</w:t>
      </w:r>
      <w:r>
        <w:t>6</w:t>
      </w:r>
      <w:r w:rsidRPr="003B2883">
        <w:tab/>
        <w:t>Namf_</w:t>
      </w:r>
      <w:r>
        <w:t>MBSBroadcast</w:t>
      </w:r>
      <w:r w:rsidRPr="003B2883">
        <w:t xml:space="preserve"> Service</w:t>
      </w:r>
      <w:bookmarkEnd w:id="1438"/>
      <w:bookmarkEnd w:id="1439"/>
      <w:bookmarkEnd w:id="1440"/>
      <w:bookmarkEnd w:id="1441"/>
      <w:bookmarkEnd w:id="1442"/>
      <w:bookmarkEnd w:id="1443"/>
      <w:bookmarkEnd w:id="1444"/>
    </w:p>
    <w:p w14:paraId="3D8903BD" w14:textId="6A45852A" w:rsidR="00DA1CCA" w:rsidRPr="003B2883" w:rsidRDefault="00DA1CCA" w:rsidP="00DA1CCA">
      <w:pPr>
        <w:pStyle w:val="Heading3"/>
      </w:pPr>
      <w:bookmarkStart w:id="1445" w:name="_Toc81297805"/>
      <w:bookmarkStart w:id="1446" w:name="_Toc89034979"/>
      <w:bookmarkStart w:id="1447" w:name="_Toc89064777"/>
      <w:bookmarkStart w:id="1448" w:name="_Toc89180078"/>
      <w:bookmarkStart w:id="1449" w:name="_Toc97071757"/>
      <w:bookmarkStart w:id="1450" w:name="_Toc120051159"/>
      <w:bookmarkStart w:id="1451" w:name="_Toc122025521"/>
      <w:r w:rsidRPr="003B2883">
        <w:t>5.</w:t>
      </w:r>
      <w:r>
        <w:t>6</w:t>
      </w:r>
      <w:r w:rsidRPr="003B2883">
        <w:t>.1</w:t>
      </w:r>
      <w:r w:rsidRPr="003B2883">
        <w:tab/>
        <w:t>Service Description</w:t>
      </w:r>
      <w:bookmarkEnd w:id="1445"/>
      <w:bookmarkEnd w:id="1446"/>
      <w:bookmarkEnd w:id="1447"/>
      <w:bookmarkEnd w:id="1448"/>
      <w:bookmarkEnd w:id="1449"/>
      <w:bookmarkEnd w:id="1450"/>
      <w:bookmarkEnd w:id="1451"/>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52" w:name="_Toc81297806"/>
      <w:bookmarkStart w:id="1453" w:name="_Toc89034980"/>
      <w:bookmarkStart w:id="1454" w:name="_Toc89064778"/>
      <w:bookmarkStart w:id="1455" w:name="_Toc89180079"/>
    </w:p>
    <w:p w14:paraId="47597A59" w14:textId="3CBA84E9" w:rsidR="00DA1CCA" w:rsidRPr="003B2883" w:rsidRDefault="00DA1CCA" w:rsidP="00DA1CCA">
      <w:pPr>
        <w:pStyle w:val="Heading3"/>
      </w:pPr>
      <w:bookmarkStart w:id="1456" w:name="_Toc97071758"/>
      <w:bookmarkStart w:id="1457" w:name="_Toc120051160"/>
      <w:bookmarkStart w:id="1458" w:name="_Toc122025522"/>
      <w:r w:rsidRPr="003B2883">
        <w:t>5.</w:t>
      </w:r>
      <w:r>
        <w:t>6</w:t>
      </w:r>
      <w:r w:rsidRPr="003B2883">
        <w:t>.2</w:t>
      </w:r>
      <w:r w:rsidRPr="003B2883">
        <w:tab/>
        <w:t>Service Operations</w:t>
      </w:r>
      <w:bookmarkEnd w:id="1452"/>
      <w:bookmarkEnd w:id="1453"/>
      <w:bookmarkEnd w:id="1454"/>
      <w:bookmarkEnd w:id="1455"/>
      <w:bookmarkEnd w:id="1456"/>
      <w:bookmarkEnd w:id="1457"/>
      <w:bookmarkEnd w:id="1458"/>
    </w:p>
    <w:p w14:paraId="4EB78A1D" w14:textId="54E09696" w:rsidR="00DA1CCA" w:rsidRPr="003B2883" w:rsidRDefault="00DA1CCA" w:rsidP="00DA1CCA">
      <w:pPr>
        <w:pStyle w:val="Heading4"/>
      </w:pPr>
      <w:bookmarkStart w:id="1459" w:name="_Toc81297807"/>
      <w:bookmarkStart w:id="1460" w:name="_Toc89034981"/>
      <w:bookmarkStart w:id="1461" w:name="_Toc89064779"/>
      <w:bookmarkStart w:id="1462" w:name="_Toc89180080"/>
      <w:bookmarkStart w:id="1463" w:name="_Toc97071759"/>
      <w:bookmarkStart w:id="1464" w:name="_Toc120051161"/>
      <w:bookmarkStart w:id="1465" w:name="_Toc122025523"/>
      <w:r w:rsidRPr="003B2883">
        <w:t>5.</w:t>
      </w:r>
      <w:r>
        <w:t>6</w:t>
      </w:r>
      <w:r w:rsidRPr="003B2883">
        <w:t>.2.1</w:t>
      </w:r>
      <w:r w:rsidRPr="003B2883">
        <w:tab/>
        <w:t>Introduction</w:t>
      </w:r>
      <w:bookmarkEnd w:id="1459"/>
      <w:bookmarkEnd w:id="1460"/>
      <w:bookmarkEnd w:id="1461"/>
      <w:bookmarkEnd w:id="1462"/>
      <w:bookmarkEnd w:id="1463"/>
      <w:bookmarkEnd w:id="1464"/>
      <w:bookmarkEnd w:id="1465"/>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66" w:name="_Toc89034982"/>
      <w:bookmarkStart w:id="1467" w:name="_Toc89064780"/>
      <w:bookmarkStart w:id="1468" w:name="_Toc89180081"/>
      <w:bookmarkStart w:id="1469" w:name="_Toc97071760"/>
      <w:bookmarkStart w:id="1470" w:name="_Toc120051162"/>
      <w:bookmarkStart w:id="1471" w:name="_Toc122025524"/>
      <w:r w:rsidRPr="003B2883">
        <w:t>5.</w:t>
      </w:r>
      <w:r>
        <w:t>6</w:t>
      </w:r>
      <w:r w:rsidRPr="003B2883">
        <w:t>.2.</w:t>
      </w:r>
      <w:r>
        <w:t>2</w:t>
      </w:r>
      <w:r w:rsidRPr="003B2883">
        <w:tab/>
      </w:r>
      <w:r>
        <w:t>ContextCreate</w:t>
      </w:r>
      <w:bookmarkEnd w:id="1466"/>
      <w:bookmarkEnd w:id="1467"/>
      <w:bookmarkEnd w:id="1468"/>
      <w:bookmarkEnd w:id="1469"/>
      <w:bookmarkEnd w:id="1470"/>
      <w:bookmarkEnd w:id="1471"/>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37D4CB4" w:rsidR="00DA1CCA" w:rsidRDefault="00DA1CCA" w:rsidP="00DA1CCA">
      <w:pPr>
        <w:pStyle w:val="B1"/>
      </w:pPr>
      <w:r>
        <w:t>-</w:t>
      </w:r>
      <w:r>
        <w:tab/>
        <w:t>MBS Session Start for Broadcast (see clause 7.3.1 of 3GPP TS 23.247 [55]);</w:t>
      </w:r>
    </w:p>
    <w:p w14:paraId="28F47A05" w14:textId="66F0ACBC" w:rsidR="00D30B6C" w:rsidRDefault="00D30B6C" w:rsidP="00DA1CCA">
      <w:pPr>
        <w:pStyle w:val="B1"/>
      </w:pPr>
      <w:r>
        <w:t>-</w:t>
      </w:r>
      <w:r>
        <w:tab/>
        <w:t>MBS Session Update for Broadcast (see clause 7.3.3 of 3GPP TS 23.247 [55]);</w:t>
      </w:r>
    </w:p>
    <w:p w14:paraId="0BDDEF56" w14:textId="36FFC719" w:rsidR="00DA1CCA" w:rsidRPr="003B2883" w:rsidRDefault="00DA1CCA" w:rsidP="00DA1CCA">
      <w:pPr>
        <w:pStyle w:val="B1"/>
      </w:pPr>
      <w:r>
        <w:t>-</w:t>
      </w:r>
      <w:r>
        <w:tab/>
        <w:t>Support for Local Broadcast Service (see clause 7.3.4 of 3GPP TS 23.247 [55]).</w:t>
      </w:r>
    </w:p>
    <w:p w14:paraId="0F542394" w14:textId="171331C6" w:rsidR="009119F4" w:rsidRDefault="00DA1CCA" w:rsidP="00DA1CCA">
      <w:pPr>
        <w:rPr>
          <w:lang w:val="en-US"/>
        </w:rPr>
      </w:pPr>
      <w:r>
        <w:rPr>
          <w:lang w:val="en-US"/>
        </w:rPr>
        <w:lastRenderedPageBreak/>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6" o:title=""/>
          </v:shape>
          <o:OLEObject Type="Embed" ProgID="Visio.Drawing.15" ShapeID="_x0000_i1064" DrawAspect="Content" ObjectID="_1732640471"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3E7ABBB3"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 xml:space="preserve">Request Transfer IE in 3GPP TS 38.413 [12]); </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6E00DFD6" w:rsidR="00262044" w:rsidRDefault="00DA1CCA" w:rsidP="00DA1CCA">
      <w:pPr>
        <w:pStyle w:val="B1"/>
        <w:ind w:hanging="1"/>
        <w:rPr>
          <w:lang w:eastAsia="zh-CN"/>
        </w:rPr>
      </w:pPr>
      <w:bookmarkStart w:id="1472"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 xml:space="preserve">. </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lastRenderedPageBreak/>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C309858" w:rsidR="005001B5" w:rsidRDefault="005001B5" w:rsidP="00DA1CCA">
      <w:pPr>
        <w:pStyle w:val="B1"/>
        <w:ind w:hanging="1"/>
      </w:pPr>
      <w:r>
        <w:rPr>
          <w:lang w:eastAsia="zh-CN"/>
        </w:rPr>
        <w:t>The AMF may send one or more Namf_MBSBroadcast_ContextStatusNotify request including an operationEvent attribute to report the MB-SMF about failure to reach one or more NG-RANs.</w:t>
      </w:r>
    </w:p>
    <w:bookmarkEnd w:id="1472"/>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73" w:name="_Toc89034983"/>
      <w:bookmarkStart w:id="1474" w:name="_Toc89064781"/>
      <w:bookmarkStart w:id="1475" w:name="_Toc89180082"/>
      <w:bookmarkStart w:id="1476" w:name="_Toc97071761"/>
      <w:bookmarkStart w:id="1477" w:name="_Toc120051163"/>
      <w:bookmarkStart w:id="1478" w:name="_Toc122025525"/>
      <w:r w:rsidRPr="003B2883">
        <w:t>5.</w:t>
      </w:r>
      <w:r>
        <w:t>6</w:t>
      </w:r>
      <w:r w:rsidRPr="003B2883">
        <w:t>.2.</w:t>
      </w:r>
      <w:r>
        <w:t>3</w:t>
      </w:r>
      <w:r w:rsidRPr="003B2883">
        <w:tab/>
      </w:r>
      <w:r>
        <w:t>ContextUpdate</w:t>
      </w:r>
      <w:bookmarkEnd w:id="1473"/>
      <w:bookmarkEnd w:id="1474"/>
      <w:bookmarkEnd w:id="1475"/>
      <w:bookmarkEnd w:id="1476"/>
      <w:bookmarkEnd w:id="1477"/>
      <w:bookmarkEnd w:id="1478"/>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5A3AB692" w:rsidR="002B480E" w:rsidRDefault="002B480E" w:rsidP="002B480E">
      <w:pPr>
        <w:pStyle w:val="B1"/>
      </w:pPr>
      <w:r>
        <w:t>-</w:t>
      </w:r>
      <w:r>
        <w:tab/>
        <w:t>MBS Session Update for Broadcast (see clause 7.3.3 of 3GPP TS 23.247 [55]).</w:t>
      </w:r>
    </w:p>
    <w:p w14:paraId="3B4F9271" w14:textId="7BE87DC3" w:rsidR="005001B5" w:rsidRDefault="005001B5" w:rsidP="005001B5">
      <w:pPr>
        <w:pStyle w:val="B1"/>
      </w:pPr>
      <w:r>
        <w:t>-</w:t>
      </w:r>
      <w:r>
        <w:tab/>
        <w:t>Broadcast MBS session restoration by MB-SMF (see clause 8.</w:t>
      </w:r>
      <w:r w:rsidR="000A34B2">
        <w:t>3</w:t>
      </w:r>
      <w:r>
        <w:t>.2.3 of 3GPP TS 23.527 [33].</w:t>
      </w:r>
    </w:p>
    <w:p w14:paraId="197AE8FE" w14:textId="212D9994" w:rsidR="005001B5" w:rsidRDefault="005001B5" w:rsidP="005001B5">
      <w:pPr>
        <w:pStyle w:val="B1"/>
      </w:pPr>
      <w:r>
        <w:t>-</w:t>
      </w:r>
      <w:r>
        <w:tab/>
        <w:t>Selecting an alternative AMF for a Broadcast MBS Session at AMF failure (see clause 8.</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8" o:title=""/>
          </v:shape>
          <o:OLEObject Type="Embed" ProgID="Visio.Drawing.15" ShapeID="_x0000_i1065" DrawAspect="Content" ObjectID="_1732640472"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D986AD6" w:rsidR="005001B5" w:rsidRDefault="005001B5" w:rsidP="005001B5">
      <w:pPr>
        <w:pStyle w:val="B1"/>
      </w:pPr>
      <w:r>
        <w:rPr>
          <w:lang w:eastAsia="zh-CN"/>
        </w:rPr>
        <w:lastRenderedPageBreak/>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clause 8.</w:t>
      </w:r>
      <w:r w:rsidR="00BE704C">
        <w:t>3</w:t>
      </w:r>
      <w:r>
        <w:t>.2.3 of 3GPP TS 23.527 [33].</w:t>
      </w:r>
    </w:p>
    <w:p w14:paraId="26DE42F4" w14:textId="7B475620"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noNgapSignallingIndication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clause 8.</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E9299B8" w:rsidR="00262044" w:rsidRDefault="002B480E" w:rsidP="002B480E">
      <w:pPr>
        <w:pStyle w:val="B1"/>
        <w:ind w:hanging="1"/>
        <w:rPr>
          <w:lang w:eastAsia="zh-CN"/>
        </w:rPr>
      </w:pPr>
      <w:bookmarkStart w:id="1479"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 xml:space="preserve">. </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21F61AED" w:rsidR="005001B5" w:rsidRDefault="005001B5" w:rsidP="002B480E">
      <w:pPr>
        <w:pStyle w:val="B1"/>
        <w:ind w:hanging="1"/>
      </w:pPr>
      <w:r>
        <w:rPr>
          <w:lang w:eastAsia="zh-CN"/>
        </w:rPr>
        <w:t>The AMF may send one or more Namf_MBSBroadcast_ContextStatusNotify request including an operationEvent attribute to report the MB-SMF about failure to reach one or more NG-RANs.</w:t>
      </w:r>
    </w:p>
    <w:bookmarkEnd w:id="1479"/>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0" w:name="_Toc89034984"/>
      <w:bookmarkStart w:id="1481" w:name="_Toc89064782"/>
      <w:bookmarkStart w:id="1482" w:name="_Toc89180083"/>
      <w:bookmarkStart w:id="1483" w:name="_Toc97071762"/>
      <w:bookmarkStart w:id="1484" w:name="_Toc120051164"/>
      <w:bookmarkStart w:id="1485" w:name="_Toc122025526"/>
      <w:r w:rsidRPr="003B2883">
        <w:t>5.</w:t>
      </w:r>
      <w:r>
        <w:t>6</w:t>
      </w:r>
      <w:r w:rsidRPr="003B2883">
        <w:t>.2.</w:t>
      </w:r>
      <w:r>
        <w:t>4</w:t>
      </w:r>
      <w:r w:rsidRPr="003B2883">
        <w:tab/>
      </w:r>
      <w:r>
        <w:t>ContextRelease</w:t>
      </w:r>
      <w:bookmarkEnd w:id="1480"/>
      <w:bookmarkEnd w:id="1481"/>
      <w:bookmarkEnd w:id="1482"/>
      <w:bookmarkEnd w:id="1483"/>
      <w:bookmarkEnd w:id="1484"/>
      <w:bookmarkEnd w:id="1485"/>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4050436B" w:rsidR="00CF1DB1" w:rsidRDefault="00CF1DB1" w:rsidP="00CF1DB1">
      <w:pPr>
        <w:pStyle w:val="B1"/>
      </w:pPr>
      <w:r>
        <w:t>-</w:t>
      </w:r>
      <w:r>
        <w:tab/>
        <w:t>MBS Session Release for Broadcast (see clause 7.3.2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90" o:title=""/>
          </v:shape>
          <o:OLEObject Type="Embed" ProgID="Visio.Drawing.15" ShapeID="_x0000_i1066" DrawAspect="Content" ObjectID="_1732640473" r:id="rId91"/>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DE5DB0B" w:rsidR="005001B5" w:rsidRDefault="005001B5" w:rsidP="00CF1DB1">
      <w:pPr>
        <w:pStyle w:val="B1"/>
      </w:pPr>
      <w:r>
        <w:tab/>
      </w:r>
      <w:r>
        <w:rPr>
          <w:lang w:eastAsia="zh-CN"/>
        </w:rPr>
        <w:t>The AMF may send one or more Namf_MBSBroadcast_ContextStatusNotify request including an operationEvent attribute to report the MB-SMF about failure to reach one or more NG-RANs.</w:t>
      </w:r>
    </w:p>
    <w:p w14:paraId="18F54C00" w14:textId="77777777" w:rsidR="009119F4" w:rsidRPr="003B2883" w:rsidRDefault="000A6428" w:rsidP="000A6428">
      <w:pPr>
        <w:pStyle w:val="Heading4"/>
      </w:pPr>
      <w:bookmarkStart w:id="1486" w:name="_Toc89034985"/>
      <w:bookmarkStart w:id="1487" w:name="_Toc89064783"/>
      <w:bookmarkStart w:id="1488" w:name="_Toc89180084"/>
      <w:bookmarkStart w:id="1489" w:name="_Toc97071763"/>
      <w:bookmarkStart w:id="1490" w:name="_Toc120051165"/>
      <w:bookmarkStart w:id="1491" w:name="_Toc122025527"/>
      <w:r w:rsidRPr="003B2883">
        <w:t>5.</w:t>
      </w:r>
      <w:r>
        <w:t>6</w:t>
      </w:r>
      <w:r w:rsidRPr="003B2883">
        <w:t>.2.</w:t>
      </w:r>
      <w:r>
        <w:t>5</w:t>
      </w:r>
      <w:r w:rsidRPr="003B2883">
        <w:tab/>
      </w:r>
      <w:r>
        <w:t>ContextStatusNotify</w:t>
      </w:r>
      <w:bookmarkEnd w:id="1486"/>
      <w:bookmarkEnd w:id="1487"/>
      <w:bookmarkEnd w:id="1488"/>
      <w:bookmarkEnd w:id="1489"/>
      <w:bookmarkEnd w:id="1490"/>
      <w:bookmarkEnd w:id="1491"/>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4E5CA733" w:rsidR="000A6428" w:rsidRDefault="000A6428" w:rsidP="000A6428">
      <w:pPr>
        <w:pStyle w:val="B1"/>
      </w:pPr>
      <w:r>
        <w:t>-</w:t>
      </w:r>
      <w:r>
        <w:tab/>
        <w:t>MBS Session Start for Broadcast (see clause 7.3.1 of 3GPP TS 23.247 [55]);</w:t>
      </w:r>
    </w:p>
    <w:p w14:paraId="69AA3501" w14:textId="31F9D2F9" w:rsidR="000A6428" w:rsidRDefault="000A6428" w:rsidP="000A6428">
      <w:pPr>
        <w:pStyle w:val="B1"/>
      </w:pPr>
      <w:r>
        <w:t>-</w:t>
      </w:r>
      <w:r>
        <w:tab/>
        <w:t>MBS Session Update for Broadcast (see clause 7.3.3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581F738C" w:rsidR="005001B5" w:rsidRDefault="005001B5" w:rsidP="005001B5">
      <w:pPr>
        <w:pStyle w:val="B1"/>
      </w:pPr>
      <w:r>
        <w:t>-</w:t>
      </w:r>
      <w:r>
        <w:tab/>
        <w:t>Broadcast MBS session restoration by MB-SMF (see clause 8.</w:t>
      </w:r>
      <w:r w:rsidR="000A34B2">
        <w:t>3</w:t>
      </w:r>
      <w:r>
        <w:t>.2.3 of 3GPP TS 23.527 [33]).</w:t>
      </w:r>
    </w:p>
    <w:p w14:paraId="4353DCF3" w14:textId="3156D5A4" w:rsidR="005001B5" w:rsidRPr="003B2883" w:rsidRDefault="005001B5" w:rsidP="005001B5">
      <w:pPr>
        <w:pStyle w:val="B1"/>
      </w:pPr>
      <w:r>
        <w:t>-</w:t>
      </w:r>
      <w:r>
        <w:tab/>
        <w:t>Selecting an alternative AMF for a Broadcast MBS Session at AMF failure (see clause 8.</w:t>
      </w:r>
      <w:r w:rsidR="000A34B2">
        <w:t>3.</w:t>
      </w:r>
      <w:r>
        <w:t>2.4 of 3GPP TS 23.527 [33]).</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pt;height:2in" o:ole="">
            <v:imagedata r:id="rId92" o:title=""/>
          </v:shape>
          <o:OLEObject Type="Embed" ProgID="Visio.Drawing.15" ShapeID="_x0000_i1067" DrawAspect="Content" ObjectID="_1732640474"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lastRenderedPageBreak/>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0C92FF65"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351281D9" w14:textId="4E5D127C" w:rsidR="005001B5" w:rsidRDefault="005001B5" w:rsidP="005001B5">
      <w:pPr>
        <w:pStyle w:val="B1"/>
        <w:rPr>
          <w:lang w:eastAsia="zh-CN"/>
        </w:rPr>
      </w:pPr>
      <w:r>
        <w:t>-</w:t>
      </w:r>
      <w:r>
        <w:tab/>
        <w:t xml:space="preserve">The AMF may include </w:t>
      </w:r>
      <w:r>
        <w:rPr>
          <w:lang w:eastAsia="zh-CN"/>
        </w:rPr>
        <w:t xml:space="preserve">an operationEvent attribute </w:t>
      </w:r>
      <w:r>
        <w:t xml:space="preserve">in the MBS Context Status Notification request </w:t>
      </w:r>
      <w:r>
        <w:rPr>
          <w:lang w:eastAsia="zh-CN"/>
        </w:rPr>
        <w:t>to report the MB-SMF:</w:t>
      </w:r>
    </w:p>
    <w:p w14:paraId="22CF4425" w14:textId="6B4EBF0E" w:rsidR="005001B5" w:rsidRDefault="005001B5" w:rsidP="005001B5">
      <w:pPr>
        <w:pStyle w:val="B2"/>
      </w:pPr>
      <w:r>
        <w:t>-</w:t>
      </w:r>
      <w:r>
        <w:tab/>
        <w:t>a NG-RAN failure event, e.g. the NG-RAN failure with or without restart, as specified in clause 8.</w:t>
      </w:r>
      <w:r w:rsidR="000A34B2">
        <w:t>3</w:t>
      </w:r>
      <w:r>
        <w:t>.2.3 of 3GPP TS 23.527 [33]);</w:t>
      </w:r>
    </w:p>
    <w:p w14:paraId="639B0A1E" w14:textId="47046B0E" w:rsidR="005001B5" w:rsidRDefault="005001B5">
      <w:pPr>
        <w:pStyle w:val="B2"/>
      </w:pPr>
      <w:r>
        <w:t>-</w:t>
      </w:r>
      <w:r>
        <w:tab/>
        <w:t>that a new AMF has taken over the control of the broadcast MBS session upon an AMF failure as specified in clause 8.</w:t>
      </w:r>
      <w:r w:rsidR="000A34B2">
        <w:t>3</w:t>
      </w:r>
      <w:r>
        <w:t>.2.4 of 3GPP TS 23.527 [33]).</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492" w:name="_Toc89034986"/>
      <w:bookmarkStart w:id="1493" w:name="_Toc89064784"/>
      <w:bookmarkStart w:id="1494" w:name="_Toc89180085"/>
      <w:bookmarkStart w:id="1495" w:name="_Toc97071764"/>
      <w:bookmarkStart w:id="1496" w:name="_Toc120051166"/>
      <w:bookmarkStart w:id="1497" w:name="_Toc122025528"/>
      <w:r w:rsidRPr="003B2883">
        <w:t>5.</w:t>
      </w:r>
      <w:r>
        <w:t>7</w:t>
      </w:r>
      <w:r w:rsidRPr="003B2883">
        <w:tab/>
        <w:t>Namf_</w:t>
      </w:r>
      <w:r>
        <w:t>MBS</w:t>
      </w:r>
      <w:r w:rsidRPr="003B2883">
        <w:t>Communication Service</w:t>
      </w:r>
      <w:bookmarkEnd w:id="1492"/>
      <w:bookmarkEnd w:id="1493"/>
      <w:bookmarkEnd w:id="1494"/>
      <w:bookmarkEnd w:id="1495"/>
      <w:bookmarkEnd w:id="1496"/>
      <w:bookmarkEnd w:id="1497"/>
    </w:p>
    <w:p w14:paraId="11660337" w14:textId="4FC75286" w:rsidR="00150A32" w:rsidRPr="003B2883" w:rsidRDefault="00150A32" w:rsidP="00150A32">
      <w:pPr>
        <w:pStyle w:val="Heading3"/>
      </w:pPr>
      <w:bookmarkStart w:id="1498" w:name="_Toc89034987"/>
      <w:bookmarkStart w:id="1499" w:name="_Toc89064785"/>
      <w:bookmarkStart w:id="1500" w:name="_Toc89180086"/>
      <w:bookmarkStart w:id="1501" w:name="_Toc97071765"/>
      <w:bookmarkStart w:id="1502" w:name="_Toc120051167"/>
      <w:bookmarkStart w:id="1503" w:name="_Toc122025529"/>
      <w:r w:rsidRPr="003B2883">
        <w:t>5.</w:t>
      </w:r>
      <w:r>
        <w:t>7</w:t>
      </w:r>
      <w:r w:rsidRPr="003B2883">
        <w:t>.1</w:t>
      </w:r>
      <w:r w:rsidRPr="003B2883">
        <w:tab/>
        <w:t>Service Description</w:t>
      </w:r>
      <w:bookmarkEnd w:id="1498"/>
      <w:bookmarkEnd w:id="1499"/>
      <w:bookmarkEnd w:id="1500"/>
      <w:bookmarkEnd w:id="1501"/>
      <w:bookmarkEnd w:id="1502"/>
      <w:bookmarkEnd w:id="1503"/>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04" w:name="_Toc89034988"/>
      <w:bookmarkStart w:id="1505" w:name="_Toc89064786"/>
      <w:bookmarkStart w:id="1506" w:name="_Toc89180087"/>
      <w:bookmarkStart w:id="1507" w:name="_Toc97071766"/>
      <w:bookmarkStart w:id="1508" w:name="_Toc120051168"/>
      <w:bookmarkStart w:id="1509" w:name="_Toc122025530"/>
      <w:r w:rsidRPr="003B2883">
        <w:t>5.</w:t>
      </w:r>
      <w:r>
        <w:t>7</w:t>
      </w:r>
      <w:r w:rsidRPr="003B2883">
        <w:t>.2</w:t>
      </w:r>
      <w:r w:rsidRPr="003B2883">
        <w:tab/>
        <w:t>Service Operations</w:t>
      </w:r>
      <w:bookmarkEnd w:id="1504"/>
      <w:bookmarkEnd w:id="1505"/>
      <w:bookmarkEnd w:id="1506"/>
      <w:bookmarkEnd w:id="1507"/>
      <w:bookmarkEnd w:id="1508"/>
      <w:bookmarkEnd w:id="1509"/>
    </w:p>
    <w:p w14:paraId="7DEBB2F9" w14:textId="6010887D" w:rsidR="00150A32" w:rsidRPr="003B2883" w:rsidRDefault="00150A32" w:rsidP="00150A32">
      <w:pPr>
        <w:pStyle w:val="Heading4"/>
      </w:pPr>
      <w:bookmarkStart w:id="1510" w:name="_Toc89034989"/>
      <w:bookmarkStart w:id="1511" w:name="_Toc89064787"/>
      <w:bookmarkStart w:id="1512" w:name="_Toc89180088"/>
      <w:bookmarkStart w:id="1513" w:name="_Toc97071767"/>
      <w:bookmarkStart w:id="1514" w:name="_Toc120051169"/>
      <w:bookmarkStart w:id="1515" w:name="_Toc122025531"/>
      <w:r w:rsidRPr="003B2883">
        <w:t>5.</w:t>
      </w:r>
      <w:r>
        <w:t>7.2</w:t>
      </w:r>
      <w:r w:rsidRPr="003B2883">
        <w:t>.1</w:t>
      </w:r>
      <w:r w:rsidRPr="003B2883">
        <w:tab/>
        <w:t>Introduction</w:t>
      </w:r>
      <w:bookmarkEnd w:id="1510"/>
      <w:bookmarkEnd w:id="1511"/>
      <w:bookmarkEnd w:id="1512"/>
      <w:bookmarkEnd w:id="1513"/>
      <w:bookmarkEnd w:id="1514"/>
      <w:bookmarkEnd w:id="1515"/>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1516" w:name="_Toc89034990"/>
      <w:bookmarkStart w:id="1517" w:name="_Toc89064788"/>
      <w:bookmarkStart w:id="1518" w:name="_Toc89180089"/>
      <w:bookmarkStart w:id="1519" w:name="_Toc97071768"/>
      <w:bookmarkStart w:id="1520" w:name="_Toc120051170"/>
      <w:bookmarkStart w:id="1521" w:name="_Toc122025532"/>
      <w:r w:rsidRPr="003B2883">
        <w:t>5.</w:t>
      </w:r>
      <w:r>
        <w:t>7.2</w:t>
      </w:r>
      <w:r w:rsidRPr="003B2883">
        <w:t>.</w:t>
      </w:r>
      <w:r>
        <w:t>2</w:t>
      </w:r>
      <w:r w:rsidRPr="003B2883">
        <w:tab/>
      </w:r>
      <w:bookmarkStart w:id="1522" w:name="_Toc89034991"/>
      <w:bookmarkStart w:id="1523" w:name="_Toc89064789"/>
      <w:bookmarkStart w:id="1524" w:name="_Toc89180090"/>
      <w:bookmarkEnd w:id="1516"/>
      <w:bookmarkEnd w:id="1517"/>
      <w:bookmarkEnd w:id="1518"/>
      <w:r w:rsidRPr="003B2883">
        <w:t>N2MessageTransfer</w:t>
      </w:r>
      <w:bookmarkEnd w:id="1519"/>
      <w:bookmarkEnd w:id="1520"/>
      <w:bookmarkEnd w:id="1521"/>
      <w:bookmarkEnd w:id="1522"/>
      <w:bookmarkEnd w:id="1523"/>
      <w:bookmarkEnd w:id="1524"/>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54D8A58B"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t>clause</w:t>
      </w:r>
      <w:r w:rsidRPr="003B2883">
        <w:t xml:space="preserve"> </w:t>
      </w:r>
      <w:r>
        <w:t>7.2.5.2</w:t>
      </w:r>
      <w:r w:rsidRPr="003B2883">
        <w:t xml:space="preserve"> </w:t>
      </w:r>
      <w:r>
        <w:t>of 3GPP TS </w:t>
      </w:r>
      <w:r w:rsidRPr="003B2883">
        <w:t>23.</w:t>
      </w:r>
      <w:r>
        <w:t>247 </w:t>
      </w:r>
      <w:r w:rsidRPr="003B2883">
        <w:t>[</w:t>
      </w:r>
      <w:r>
        <w:t>55</w:t>
      </w:r>
      <w:r w:rsidRPr="003B2883">
        <w:t>]);</w:t>
      </w:r>
    </w:p>
    <w:p w14:paraId="34BC4249" w14:textId="76A13C49" w:rsidR="00150A32" w:rsidRDefault="00150A32" w:rsidP="00150A32">
      <w:pPr>
        <w:pStyle w:val="B1"/>
      </w:pPr>
      <w:r w:rsidRPr="003B2883">
        <w:lastRenderedPageBreak/>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t>clause</w:t>
      </w:r>
      <w:r w:rsidRPr="003B2883">
        <w:t xml:space="preserve"> </w:t>
      </w:r>
      <w:r>
        <w:t>7.2.5.3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2B17AFA2" w:rsidR="00150A32" w:rsidRDefault="00150A32" w:rsidP="00150A32">
      <w:pPr>
        <w:pStyle w:val="B1"/>
      </w:pPr>
      <w:r>
        <w:t>-</w:t>
      </w:r>
      <w:r>
        <w:tab/>
      </w:r>
      <w:r w:rsidRPr="00ED1590">
        <w:rPr>
          <w:lang w:eastAsia="zh-CN"/>
        </w:rPr>
        <w:t>Multicast session update procedure</w:t>
      </w:r>
      <w:r>
        <w:rPr>
          <w:lang w:eastAsia="zh-CN"/>
        </w:rPr>
        <w:t xml:space="preserve"> </w:t>
      </w:r>
      <w:r>
        <w:t xml:space="preserve">(see clause 7.2.6 of </w:t>
      </w:r>
      <w:r w:rsidRPr="003B2883">
        <w:t>3GPP TS </w:t>
      </w:r>
      <w:r>
        <w:t>23</w:t>
      </w:r>
      <w:r w:rsidRPr="003B2883">
        <w:t>.</w:t>
      </w:r>
      <w:r>
        <w:t>2</w:t>
      </w:r>
      <w:r w:rsidRPr="003B2883">
        <w:t>4</w:t>
      </w:r>
      <w:r>
        <w:t>7</w:t>
      </w:r>
      <w:r w:rsidRPr="003B2883">
        <w:t> [</w:t>
      </w:r>
      <w:r>
        <w:t>55</w:t>
      </w:r>
      <w:r w:rsidRPr="003B2883">
        <w:t>]</w:t>
      </w:r>
      <w:r>
        <w:t>)</w:t>
      </w:r>
      <w:r w:rsidR="00DF6384">
        <w:t>.</w:t>
      </w:r>
      <w:r>
        <w:t xml:space="preserve"> </w:t>
      </w:r>
    </w:p>
    <w:p w14:paraId="54DEEFA8" w14:textId="686D13CA"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Pr>
          <w:lang w:val="en-US"/>
        </w:rPr>
        <w:t>clause</w:t>
      </w:r>
      <w:r w:rsidRPr="003B2883">
        <w:rPr>
          <w:lang w:val="en-US"/>
        </w:rPr>
        <w:t xml:space="preserve"> </w:t>
      </w:r>
      <w:r w:rsidRPr="003B2883">
        <w:t>6.</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6.1pt;height:107.3pt" o:ole="">
            <v:imagedata r:id="rId94" o:title=""/>
          </v:shape>
          <o:OLEObject Type="Embed" ProgID="Visio.Drawing.11" ShapeID="_x0000_i1068" DrawAspect="Content" ObjectID="_1732640475"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072C953F" w14:textId="77777777" w:rsidR="00FE3DA2"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04BED277" w14:textId="77777777" w:rsidR="008E2650" w:rsidRDefault="0055280B" w:rsidP="008E2650">
      <w:pPr>
        <w:pStyle w:val="B2"/>
      </w:pPr>
      <w:r>
        <w:t>-</w:t>
      </w:r>
      <w:r>
        <w:tab/>
      </w:r>
      <w:r w:rsidR="008E2650">
        <w:t xml:space="preserve">a notification URI where to be notified about any failure of the MBS related N2 procedure for an NG RAN node in this list; and </w:t>
      </w:r>
    </w:p>
    <w:p w14:paraId="68D21304" w14:textId="02AA69C3" w:rsidR="00A45EE6" w:rsidRDefault="008E2650" w:rsidP="008E2650">
      <w:pPr>
        <w:pStyle w:val="B2"/>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25" w:name="_Toc122025533"/>
      <w:r w:rsidRPr="003B2883">
        <w:t>5.</w:t>
      </w:r>
      <w:r>
        <w:t>7</w:t>
      </w:r>
      <w:r w:rsidRPr="003B2883">
        <w:t>.2.</w:t>
      </w:r>
      <w:r>
        <w:t>3</w:t>
      </w:r>
      <w:r w:rsidRPr="003B2883">
        <w:tab/>
      </w:r>
      <w:r>
        <w:t>Notify</w:t>
      </w:r>
      <w:bookmarkEnd w:id="1525"/>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pt;height:2in" o:ole="">
            <v:imagedata r:id="rId96" o:title=""/>
          </v:shape>
          <o:OLEObject Type="Embed" ProgID="Visio.Drawing.15" ShapeID="_x0000_i1069" DrawAspect="Content" ObjectID="_1732640476"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77777777" w:rsidR="0053029C" w:rsidRDefault="0053029C" w:rsidP="0053029C">
      <w:pPr>
        <w:pStyle w:val="B1"/>
      </w:pPr>
      <w:r w:rsidRPr="003B2883">
        <w:t>1.</w:t>
      </w:r>
      <w:r w:rsidRPr="003B2883">
        <w:tab/>
      </w:r>
      <w:r>
        <w:t>The AMF shall send a POST request targeting the notification URI received from the NF Service Consumer. The payload body of the POST request shall contain the following information:</w:t>
      </w:r>
    </w:p>
    <w:p w14:paraId="7451BC9A" w14:textId="77777777" w:rsidR="0053029C" w:rsidRDefault="0053029C" w:rsidP="0053029C">
      <w:pPr>
        <w:pStyle w:val="B2"/>
      </w:pPr>
      <w:r>
        <w:t>-</w:t>
      </w:r>
      <w:r>
        <w:tab/>
        <w:t xml:space="preserve">MBS Session ID (i.e. TMGI, or TMGI and NID for an MBS session in an SNPN); </w:t>
      </w:r>
    </w:p>
    <w:p w14:paraId="7EBD4E16" w14:textId="77777777" w:rsidR="0053029C" w:rsidRDefault="0053029C" w:rsidP="0053029C">
      <w:pPr>
        <w:pStyle w:val="B2"/>
      </w:pPr>
      <w:r>
        <w:t>-</w:t>
      </w:r>
      <w:r>
        <w:tab/>
      </w:r>
      <w:r>
        <w:tab/>
      </w:r>
      <w:r w:rsidRPr="000B13AB">
        <w:t>the Area Session ID, if this is a location dependent multicast MBS session</w:t>
      </w:r>
      <w:r>
        <w:t>; and</w:t>
      </w:r>
    </w:p>
    <w:p w14:paraId="3F69A2CB" w14:textId="77777777" w:rsidR="0053029C" w:rsidRDefault="0053029C" w:rsidP="0053029C">
      <w:pPr>
        <w:pStyle w:val="B2"/>
      </w:pPr>
      <w:r>
        <w:t>-</w:t>
      </w:r>
      <w:r>
        <w:tab/>
        <w:t>one or more failures including, for each failure, the related NG-RAN Node ID</w:t>
      </w:r>
      <w:r w:rsidRPr="006C0418">
        <w:t xml:space="preserve"> </w:t>
      </w:r>
      <w:r>
        <w:t xml:space="preserve">and failure cause. </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26" w:name="_Toc25156257"/>
      <w:bookmarkStart w:id="1527" w:name="_Toc34124557"/>
      <w:bookmarkStart w:id="1528" w:name="_Toc43207671"/>
      <w:bookmarkStart w:id="1529" w:name="_Toc49857151"/>
      <w:bookmarkStart w:id="1530" w:name="_Toc56676986"/>
      <w:bookmarkStart w:id="1531" w:name="_Toc56691509"/>
      <w:bookmarkStart w:id="1532" w:name="_Toc56698773"/>
      <w:bookmarkStart w:id="1533" w:name="_Toc89034993"/>
      <w:bookmarkStart w:id="1534" w:name="_Toc89064791"/>
      <w:bookmarkStart w:id="1535" w:name="_Toc89180092"/>
      <w:bookmarkStart w:id="1536" w:name="_Toc97071769"/>
      <w:bookmarkStart w:id="1537" w:name="_Toc120051171"/>
      <w:bookmarkStart w:id="1538" w:name="_Toc122025534"/>
      <w:r w:rsidRPr="003B2883">
        <w:t>6</w:t>
      </w:r>
      <w:r w:rsidRPr="003B2883">
        <w:tab/>
        <w:t>API Definitions</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0BEA5E19" w14:textId="77777777" w:rsidR="00602AC0" w:rsidRPr="003B2883" w:rsidRDefault="00602AC0" w:rsidP="00602AC0">
      <w:pPr>
        <w:pStyle w:val="Heading2"/>
      </w:pPr>
      <w:bookmarkStart w:id="1539" w:name="_Toc25156258"/>
      <w:bookmarkStart w:id="1540" w:name="_Toc34124558"/>
      <w:bookmarkStart w:id="1541" w:name="_Toc43207672"/>
      <w:bookmarkStart w:id="1542" w:name="_Toc49857152"/>
      <w:bookmarkStart w:id="1543" w:name="_Toc56676987"/>
      <w:bookmarkStart w:id="1544" w:name="_Toc56691510"/>
      <w:bookmarkStart w:id="1545" w:name="_Toc56698774"/>
      <w:bookmarkStart w:id="1546" w:name="_Toc89034994"/>
      <w:bookmarkStart w:id="1547" w:name="_Toc89064792"/>
      <w:bookmarkStart w:id="1548" w:name="_Toc89180093"/>
      <w:bookmarkStart w:id="1549" w:name="_Toc97071770"/>
      <w:bookmarkStart w:id="1550" w:name="_Toc120051172"/>
      <w:bookmarkStart w:id="1551" w:name="_Toc122025535"/>
      <w:r w:rsidRPr="003B2883">
        <w:t>6.1</w:t>
      </w:r>
      <w:r w:rsidRPr="003B2883">
        <w:tab/>
        <w:t>Namf_Communication Service API</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2D5B56DD" w14:textId="77777777" w:rsidR="00F54B39" w:rsidRPr="00F54B39" w:rsidRDefault="00F54B39" w:rsidP="00163413">
      <w:pPr>
        <w:pStyle w:val="Heading3"/>
        <w:rPr>
          <w:rFonts w:eastAsia="SimSun"/>
          <w:lang w:eastAsia="en-US"/>
        </w:rPr>
      </w:pPr>
      <w:bookmarkStart w:id="1552" w:name="_Toc25156259"/>
      <w:bookmarkStart w:id="1553" w:name="_Toc34124559"/>
      <w:bookmarkStart w:id="1554" w:name="_Toc43207673"/>
      <w:bookmarkStart w:id="1555" w:name="_Toc49857153"/>
      <w:bookmarkStart w:id="1556" w:name="_Toc56676988"/>
      <w:bookmarkStart w:id="1557" w:name="_Toc56691511"/>
      <w:bookmarkStart w:id="1558" w:name="_Toc56698775"/>
      <w:bookmarkStart w:id="1559" w:name="_Toc97071771"/>
      <w:bookmarkStart w:id="1560" w:name="_Toc120051173"/>
      <w:bookmarkStart w:id="1561" w:name="_Toc25156260"/>
      <w:bookmarkStart w:id="1562" w:name="_Toc34124560"/>
      <w:bookmarkStart w:id="1563" w:name="_Toc43207674"/>
      <w:bookmarkStart w:id="1564" w:name="_Toc49857154"/>
      <w:bookmarkStart w:id="1565" w:name="_Toc56676989"/>
      <w:bookmarkStart w:id="1566" w:name="_Toc56691512"/>
      <w:bookmarkStart w:id="1567" w:name="_Toc56698776"/>
      <w:bookmarkStart w:id="1568" w:name="_Toc89034996"/>
      <w:bookmarkStart w:id="1569" w:name="_Toc89064794"/>
      <w:bookmarkStart w:id="1570" w:name="_Toc122025536"/>
      <w:r w:rsidRPr="00163413">
        <w:rPr>
          <w:rFonts w:eastAsia="SimSun"/>
        </w:rPr>
        <w:t>6.1.1</w:t>
      </w:r>
      <w:r w:rsidRPr="00163413">
        <w:rPr>
          <w:rFonts w:eastAsia="SimSun"/>
        </w:rPr>
        <w:tab/>
        <w:t>API URI</w:t>
      </w:r>
      <w:bookmarkEnd w:id="1552"/>
      <w:bookmarkEnd w:id="1553"/>
      <w:bookmarkEnd w:id="1554"/>
      <w:bookmarkEnd w:id="1555"/>
      <w:bookmarkEnd w:id="1556"/>
      <w:bookmarkEnd w:id="1557"/>
      <w:bookmarkEnd w:id="1558"/>
      <w:bookmarkEnd w:id="1559"/>
      <w:bookmarkEnd w:id="1560"/>
      <w:bookmarkEnd w:id="1570"/>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1" w:name="_PERM_MCCTEMPBM_CRPT03410054___2"/>
      <w:r w:rsidRPr="00F54B39">
        <w:rPr>
          <w:rFonts w:eastAsia="SimSun"/>
          <w:b/>
          <w:noProof/>
          <w:lang w:eastAsia="en-US"/>
        </w:rPr>
        <w:t>{apiRoot}/&lt;apiName&gt;/&lt;apiVersion&gt;/&lt;apiSpecificResourceUriPart&gt;</w:t>
      </w:r>
    </w:p>
    <w:bookmarkEnd w:id="1571"/>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72" w:name="_Toc89180094"/>
      <w:bookmarkStart w:id="1573" w:name="_Toc97071772"/>
      <w:bookmarkStart w:id="1574" w:name="_Toc120051174"/>
      <w:bookmarkStart w:id="1575" w:name="_Toc122025537"/>
      <w:r w:rsidRPr="003B2883">
        <w:lastRenderedPageBreak/>
        <w:t>6.1.2</w:t>
      </w:r>
      <w:r w:rsidRPr="003B2883">
        <w:tab/>
        <w:t>Usage of HTTP</w:t>
      </w:r>
      <w:bookmarkEnd w:id="1561"/>
      <w:bookmarkEnd w:id="1562"/>
      <w:bookmarkEnd w:id="1563"/>
      <w:bookmarkEnd w:id="1564"/>
      <w:bookmarkEnd w:id="1565"/>
      <w:bookmarkEnd w:id="1566"/>
      <w:bookmarkEnd w:id="1567"/>
      <w:bookmarkEnd w:id="1568"/>
      <w:bookmarkEnd w:id="1569"/>
      <w:bookmarkEnd w:id="1572"/>
      <w:bookmarkEnd w:id="1573"/>
      <w:bookmarkEnd w:id="1574"/>
      <w:bookmarkEnd w:id="1575"/>
    </w:p>
    <w:p w14:paraId="18DC53DC" w14:textId="77777777" w:rsidR="00F54B39" w:rsidRPr="00F54B39" w:rsidRDefault="00F54B39" w:rsidP="00163413">
      <w:pPr>
        <w:pStyle w:val="Heading4"/>
        <w:rPr>
          <w:rFonts w:eastAsia="SimSun"/>
          <w:lang w:eastAsia="en-US"/>
        </w:rPr>
      </w:pPr>
      <w:bookmarkStart w:id="1576" w:name="_Toc25156261"/>
      <w:bookmarkStart w:id="1577" w:name="_Toc34124561"/>
      <w:bookmarkStart w:id="1578" w:name="_Toc43207675"/>
      <w:bookmarkStart w:id="1579" w:name="_Toc49857155"/>
      <w:bookmarkStart w:id="1580" w:name="_Toc56676990"/>
      <w:bookmarkStart w:id="1581" w:name="_Toc56691513"/>
      <w:bookmarkStart w:id="1582" w:name="_Toc56698777"/>
      <w:bookmarkStart w:id="1583" w:name="_Toc97071773"/>
      <w:bookmarkStart w:id="1584" w:name="_Toc120051175"/>
      <w:bookmarkStart w:id="1585" w:name="_Toc25156262"/>
      <w:bookmarkStart w:id="1586" w:name="_Toc34124562"/>
      <w:bookmarkStart w:id="1587" w:name="_Toc43207676"/>
      <w:bookmarkStart w:id="1588" w:name="_Toc49857156"/>
      <w:bookmarkStart w:id="1589" w:name="_Toc56676991"/>
      <w:bookmarkStart w:id="1590" w:name="_Toc56691514"/>
      <w:bookmarkStart w:id="1591" w:name="_Toc56698778"/>
      <w:bookmarkStart w:id="1592" w:name="_Toc89034998"/>
      <w:bookmarkStart w:id="1593" w:name="_Toc89064796"/>
      <w:bookmarkStart w:id="1594" w:name="_Toc122025538"/>
      <w:r w:rsidRPr="00163413">
        <w:rPr>
          <w:rFonts w:eastAsia="SimSun"/>
        </w:rPr>
        <w:t>6.1.2.1</w:t>
      </w:r>
      <w:r w:rsidRPr="00163413">
        <w:rPr>
          <w:rFonts w:eastAsia="SimSun"/>
        </w:rPr>
        <w:tab/>
        <w:t>General</w:t>
      </w:r>
      <w:bookmarkEnd w:id="1576"/>
      <w:bookmarkEnd w:id="1577"/>
      <w:bookmarkEnd w:id="1578"/>
      <w:bookmarkEnd w:id="1579"/>
      <w:bookmarkEnd w:id="1580"/>
      <w:bookmarkEnd w:id="1581"/>
      <w:bookmarkEnd w:id="1582"/>
      <w:bookmarkEnd w:id="1583"/>
      <w:bookmarkEnd w:id="1584"/>
      <w:bookmarkEnd w:id="1594"/>
    </w:p>
    <w:p w14:paraId="5789EEF2" w14:textId="77777777" w:rsidR="00F54B39" w:rsidRPr="00F54B39" w:rsidRDefault="00F54B39" w:rsidP="00F54B39">
      <w:pPr>
        <w:rPr>
          <w:rFonts w:eastAsia="SimSun"/>
          <w:lang w:eastAsia="en-US"/>
        </w:rPr>
      </w:pPr>
      <w:r w:rsidRPr="00F54B39">
        <w:rPr>
          <w:rFonts w:eastAsia="SimSun"/>
          <w:lang w:eastAsia="en-US"/>
        </w:rPr>
        <w:t>HTTP/2, as defined in IETF RFC 7540 [19], shall be used as specified in clause 5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595" w:name="_Toc89180095"/>
      <w:bookmarkStart w:id="1596" w:name="_Toc97071774"/>
      <w:bookmarkStart w:id="1597" w:name="_Toc120051176"/>
      <w:bookmarkStart w:id="1598" w:name="_Toc122025539"/>
      <w:r w:rsidRPr="003B2883">
        <w:t>6.1.2.2</w:t>
      </w:r>
      <w:r w:rsidRPr="003B2883">
        <w:tab/>
        <w:t>HTTP standard headers</w:t>
      </w:r>
      <w:bookmarkEnd w:id="1585"/>
      <w:bookmarkEnd w:id="1586"/>
      <w:bookmarkEnd w:id="1587"/>
      <w:bookmarkEnd w:id="1588"/>
      <w:bookmarkEnd w:id="1589"/>
      <w:bookmarkEnd w:id="1590"/>
      <w:bookmarkEnd w:id="1591"/>
      <w:bookmarkEnd w:id="1592"/>
      <w:bookmarkEnd w:id="1593"/>
      <w:bookmarkEnd w:id="1595"/>
      <w:bookmarkEnd w:id="1596"/>
      <w:bookmarkEnd w:id="1597"/>
      <w:bookmarkEnd w:id="1598"/>
    </w:p>
    <w:p w14:paraId="66C66BF9" w14:textId="77777777" w:rsidR="00602AC0" w:rsidRPr="003B2883" w:rsidRDefault="00602AC0" w:rsidP="00602AC0">
      <w:pPr>
        <w:pStyle w:val="Heading5"/>
        <w:rPr>
          <w:lang w:eastAsia="zh-CN"/>
        </w:rPr>
      </w:pPr>
      <w:bookmarkStart w:id="1599" w:name="_Toc25156263"/>
      <w:bookmarkStart w:id="1600" w:name="_Toc34124563"/>
      <w:bookmarkStart w:id="1601" w:name="_Toc43207677"/>
      <w:bookmarkStart w:id="1602" w:name="_Toc49857157"/>
      <w:bookmarkStart w:id="1603" w:name="_Toc56676992"/>
      <w:bookmarkStart w:id="1604" w:name="_Toc56691515"/>
      <w:bookmarkStart w:id="1605" w:name="_Toc56698779"/>
      <w:bookmarkStart w:id="1606" w:name="_Toc89034999"/>
      <w:bookmarkStart w:id="1607" w:name="_Toc89064797"/>
      <w:bookmarkStart w:id="1608" w:name="_Toc89180096"/>
      <w:bookmarkStart w:id="1609" w:name="_Toc97071775"/>
      <w:bookmarkStart w:id="1610" w:name="_Toc120051177"/>
      <w:bookmarkStart w:id="1611" w:name="_Toc122025540"/>
      <w:r w:rsidRPr="003B2883">
        <w:t>6.1.2.2.1</w:t>
      </w:r>
      <w:r w:rsidRPr="003B2883">
        <w:rPr>
          <w:lang w:eastAsia="zh-CN"/>
        </w:rPr>
        <w:tab/>
        <w:t>General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12" w:name="_Toc25156264"/>
      <w:bookmarkStart w:id="1613" w:name="_Toc34124564"/>
      <w:bookmarkStart w:id="1614" w:name="_Toc43207678"/>
      <w:bookmarkStart w:id="1615" w:name="_Toc49857158"/>
      <w:bookmarkStart w:id="1616" w:name="_Toc56676993"/>
      <w:bookmarkStart w:id="1617" w:name="_Toc56691516"/>
      <w:bookmarkStart w:id="1618" w:name="_Toc56698780"/>
      <w:bookmarkStart w:id="1619" w:name="_Toc89035000"/>
      <w:bookmarkStart w:id="1620" w:name="_Toc89064798"/>
      <w:bookmarkStart w:id="1621" w:name="_Toc89180097"/>
      <w:bookmarkStart w:id="1622" w:name="_Toc97071776"/>
      <w:bookmarkStart w:id="1623" w:name="_Toc120051178"/>
      <w:bookmarkStart w:id="1624" w:name="_Toc122025541"/>
      <w:r w:rsidRPr="003B2883">
        <w:t>6.1.2.2.2</w:t>
      </w:r>
      <w:r w:rsidRPr="003B2883">
        <w:tab/>
        <w:t>Content type</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36E9D3B4" w14:textId="77777777" w:rsidR="00602AC0" w:rsidRPr="003B2883" w:rsidRDefault="00602AC0" w:rsidP="00602AC0">
      <w:r w:rsidRPr="003B2883">
        <w:t>The following content types shall be supported:</w:t>
      </w:r>
    </w:p>
    <w:p w14:paraId="436B6B8B"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1D1D9B2C" w14:textId="77777777" w:rsidR="00602AC0" w:rsidRPr="003B2883" w:rsidRDefault="00602AC0" w:rsidP="00602AC0">
      <w:pPr>
        <w:pStyle w:val="Heading4"/>
      </w:pPr>
      <w:bookmarkStart w:id="1625" w:name="_Toc25156265"/>
      <w:bookmarkStart w:id="1626" w:name="_Toc34124565"/>
      <w:bookmarkStart w:id="1627" w:name="_Toc43207679"/>
      <w:bookmarkStart w:id="1628" w:name="_Toc49857159"/>
      <w:bookmarkStart w:id="1629" w:name="_Toc56676994"/>
      <w:bookmarkStart w:id="1630" w:name="_Toc56691517"/>
      <w:bookmarkStart w:id="1631" w:name="_Toc56698781"/>
      <w:bookmarkStart w:id="1632" w:name="_Toc89035001"/>
      <w:bookmarkStart w:id="1633" w:name="_Toc89064799"/>
      <w:bookmarkStart w:id="1634" w:name="_Toc89180098"/>
      <w:bookmarkStart w:id="1635" w:name="_Toc97071777"/>
      <w:bookmarkStart w:id="1636" w:name="_Toc120051179"/>
      <w:bookmarkStart w:id="1637" w:name="_Toc122025542"/>
      <w:r w:rsidRPr="003B2883">
        <w:t>6.1.2.3</w:t>
      </w:r>
      <w:r w:rsidRPr="003B2883">
        <w:tab/>
        <w:t>HTTP custom headers</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13D699B7" w14:textId="77777777" w:rsidR="00602AC0" w:rsidRPr="003B2883" w:rsidRDefault="00602AC0" w:rsidP="00602AC0">
      <w:pPr>
        <w:pStyle w:val="Heading5"/>
        <w:rPr>
          <w:lang w:eastAsia="zh-CN"/>
        </w:rPr>
      </w:pPr>
      <w:bookmarkStart w:id="1638" w:name="_Toc25156266"/>
      <w:bookmarkStart w:id="1639" w:name="_Toc34124566"/>
      <w:bookmarkStart w:id="1640" w:name="_Toc43207680"/>
      <w:bookmarkStart w:id="1641" w:name="_Toc49857160"/>
      <w:bookmarkStart w:id="1642" w:name="_Toc56676995"/>
      <w:bookmarkStart w:id="1643" w:name="_Toc56691518"/>
      <w:bookmarkStart w:id="1644" w:name="_Toc56698782"/>
      <w:bookmarkStart w:id="1645" w:name="_Toc89035002"/>
      <w:bookmarkStart w:id="1646" w:name="_Toc89064800"/>
      <w:bookmarkStart w:id="1647" w:name="_Toc89180099"/>
      <w:bookmarkStart w:id="1648" w:name="_Toc97071778"/>
      <w:bookmarkStart w:id="1649" w:name="_Toc120051180"/>
      <w:bookmarkStart w:id="1650" w:name="_Toc122025543"/>
      <w:r w:rsidRPr="003B2883">
        <w:t>6.1.2.3.1</w:t>
      </w:r>
      <w:r w:rsidRPr="003B2883">
        <w:rPr>
          <w:lang w:eastAsia="zh-CN"/>
        </w:rPr>
        <w:tab/>
        <w:t>General</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2AD3B3D5"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1" w:name="_Toc25156267"/>
      <w:bookmarkStart w:id="1652" w:name="_Toc34124567"/>
      <w:bookmarkStart w:id="1653" w:name="_Toc43207681"/>
      <w:bookmarkStart w:id="1654" w:name="_Toc49857161"/>
      <w:bookmarkStart w:id="1655" w:name="_Toc56676996"/>
      <w:bookmarkStart w:id="1656" w:name="_Toc56691519"/>
      <w:bookmarkStart w:id="1657" w:name="_Toc56698783"/>
      <w:bookmarkStart w:id="1658" w:name="_Toc89035003"/>
      <w:bookmarkStart w:id="1659" w:name="_Toc89064801"/>
      <w:bookmarkStart w:id="1660" w:name="_Toc89180100"/>
      <w:bookmarkStart w:id="1661" w:name="_Toc97071779"/>
      <w:bookmarkStart w:id="1662" w:name="_Toc120051181"/>
      <w:bookmarkStart w:id="1663" w:name="_Toc122025544"/>
      <w:r w:rsidRPr="003B2883">
        <w:t>6.1.2.4</w:t>
      </w:r>
      <w:r w:rsidRPr="003B2883">
        <w:tab/>
        <w:t>HTTP multipart messages</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lastRenderedPageBreak/>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77777777" w:rsidR="00602AC0" w:rsidRPr="003B2883" w:rsidRDefault="00602AC0" w:rsidP="00602AC0">
      <w:pPr>
        <w:pStyle w:val="B1"/>
      </w:pPr>
      <w:r w:rsidRPr="003B2883">
        <w:t xml:space="preserve">- N1payload, and/or N2 payload (see </w:t>
      </w:r>
      <w:r>
        <w:t>clause</w:t>
      </w:r>
      <w:r w:rsidRPr="003B2883">
        <w:t xml:space="preserve"> 6.1.6.4).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64" w:name="_Toc25156268"/>
      <w:bookmarkStart w:id="1665" w:name="_Toc34124568"/>
      <w:bookmarkStart w:id="1666" w:name="_Toc43207682"/>
      <w:bookmarkStart w:id="1667" w:name="_Toc49857162"/>
      <w:bookmarkStart w:id="1668" w:name="_Toc56676997"/>
      <w:bookmarkStart w:id="1669" w:name="_Toc56691520"/>
      <w:bookmarkStart w:id="1670" w:name="_Toc56698784"/>
      <w:bookmarkStart w:id="1671" w:name="_Toc89035004"/>
      <w:bookmarkStart w:id="1672" w:name="_Toc89064802"/>
      <w:bookmarkStart w:id="1673" w:name="_Toc89180101"/>
      <w:bookmarkStart w:id="1674" w:name="_Toc97071780"/>
      <w:bookmarkStart w:id="1675" w:name="_Toc120051182"/>
      <w:bookmarkStart w:id="1676" w:name="_Toc122025545"/>
      <w:r w:rsidRPr="003B2883">
        <w:lastRenderedPageBreak/>
        <w:t>6.1.3</w:t>
      </w:r>
      <w:r w:rsidRPr="003B2883">
        <w:tab/>
        <w:t>Resources</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77037947" w14:textId="77777777" w:rsidR="00602AC0" w:rsidRPr="003B2883" w:rsidRDefault="00602AC0" w:rsidP="00602AC0">
      <w:pPr>
        <w:pStyle w:val="Heading4"/>
      </w:pPr>
      <w:bookmarkStart w:id="1677" w:name="_Toc25156269"/>
      <w:bookmarkStart w:id="1678" w:name="_Toc34124569"/>
      <w:bookmarkStart w:id="1679" w:name="_Toc43207683"/>
      <w:bookmarkStart w:id="1680" w:name="_Toc49857163"/>
      <w:bookmarkStart w:id="1681" w:name="_Toc56676998"/>
      <w:bookmarkStart w:id="1682" w:name="_Toc56691521"/>
      <w:bookmarkStart w:id="1683" w:name="_Toc56698785"/>
      <w:bookmarkStart w:id="1684" w:name="_Toc89035005"/>
      <w:bookmarkStart w:id="1685" w:name="_Toc89064803"/>
      <w:bookmarkStart w:id="1686" w:name="_Toc89180102"/>
      <w:bookmarkStart w:id="1687" w:name="_Toc97071781"/>
      <w:bookmarkStart w:id="1688" w:name="_Toc120051183"/>
      <w:bookmarkStart w:id="1689" w:name="_Toc122025546"/>
      <w:r w:rsidRPr="003B2883">
        <w:t>6.1.3.1</w:t>
      </w:r>
      <w:r w:rsidRPr="003B2883">
        <w:tab/>
        <w:t>Overview</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3E85DAE6" w14:textId="4DF4CE4D" w:rsidR="00FC3AF7" w:rsidRPr="003B2883" w:rsidRDefault="00C37BA8" w:rsidP="00602AC0">
      <w:pPr>
        <w:pStyle w:val="TH"/>
      </w:pPr>
      <w:r w:rsidRPr="003B2883">
        <w:object w:dxaOrig="11895" w:dyaOrig="10306" w14:anchorId="42AFB5A2">
          <v:shape id="_x0000_i1070" type="#_x0000_t75" style="width:468pt;height:403.2pt" o:ole="">
            <v:imagedata r:id="rId98" o:title="" croptop="3108f" cropbottom="1331f" cropright="3485f"/>
          </v:shape>
          <o:OLEObject Type="Embed" ProgID="Visio.Drawing.15" ShapeID="_x0000_i1070" DrawAspect="Content" ObjectID="_1732640477"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0" w:name="_Toc25156270"/>
      <w:bookmarkStart w:id="1691" w:name="_Toc34124570"/>
      <w:bookmarkStart w:id="1692" w:name="_Toc43207684"/>
      <w:bookmarkStart w:id="1693" w:name="_Toc49857164"/>
      <w:bookmarkStart w:id="1694" w:name="_Toc56676999"/>
      <w:bookmarkStart w:id="1695" w:name="_Toc56691522"/>
      <w:bookmarkStart w:id="1696" w:name="_Toc56698786"/>
      <w:bookmarkStart w:id="1697" w:name="_Toc89035006"/>
      <w:bookmarkStart w:id="1698" w:name="_Toc89064804"/>
      <w:bookmarkStart w:id="1699" w:name="_Toc89180103"/>
      <w:bookmarkStart w:id="1700" w:name="_Toc97071782"/>
      <w:bookmarkStart w:id="1701" w:name="_Toc120051184"/>
      <w:bookmarkStart w:id="1702" w:name="_Toc122025547"/>
      <w:r w:rsidRPr="003B2883">
        <w:t>6.1.3.2</w:t>
      </w:r>
      <w:r w:rsidRPr="003B2883">
        <w:tab/>
        <w:t xml:space="preserve">Resource: Individual </w:t>
      </w:r>
      <w:r w:rsidRPr="003B2883">
        <w:rPr>
          <w:rFonts w:hint="eastAsia"/>
          <w:lang w:eastAsia="zh-CN"/>
        </w:rPr>
        <w:t>ueContext</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5EF84726" w14:textId="77777777" w:rsidR="00602AC0" w:rsidRPr="003B2883" w:rsidRDefault="00602AC0" w:rsidP="00602AC0">
      <w:pPr>
        <w:pStyle w:val="Heading5"/>
      </w:pPr>
      <w:bookmarkStart w:id="1703" w:name="_Toc25156271"/>
      <w:bookmarkStart w:id="1704" w:name="_Toc34124571"/>
      <w:bookmarkStart w:id="1705" w:name="_Toc43207685"/>
      <w:bookmarkStart w:id="1706" w:name="_Toc49857165"/>
      <w:bookmarkStart w:id="1707" w:name="_Toc56677000"/>
      <w:bookmarkStart w:id="1708" w:name="_Toc56691523"/>
      <w:bookmarkStart w:id="1709" w:name="_Toc56698787"/>
      <w:bookmarkStart w:id="1710" w:name="_Toc89035007"/>
      <w:bookmarkStart w:id="1711" w:name="_Toc89064805"/>
      <w:bookmarkStart w:id="1712" w:name="_Toc89180104"/>
      <w:bookmarkStart w:id="1713" w:name="_Toc97071783"/>
      <w:bookmarkStart w:id="1714" w:name="_Toc120051185"/>
      <w:bookmarkStart w:id="1715" w:name="_Toc122025548"/>
      <w:r w:rsidRPr="003B2883">
        <w:t>6.1.3.2.1</w:t>
      </w:r>
      <w:r w:rsidRPr="003B2883">
        <w:tab/>
        <w:t>Description</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16" w:name="_Toc25156272"/>
      <w:bookmarkStart w:id="1717" w:name="_Toc34124572"/>
      <w:bookmarkStart w:id="1718" w:name="_Toc43207686"/>
      <w:bookmarkStart w:id="1719" w:name="_Toc49857166"/>
      <w:bookmarkStart w:id="1720" w:name="_Toc56677001"/>
      <w:bookmarkStart w:id="1721" w:name="_Toc56691524"/>
      <w:bookmarkStart w:id="1722" w:name="_Toc56698788"/>
      <w:bookmarkStart w:id="1723" w:name="_Toc89035008"/>
      <w:bookmarkStart w:id="1724" w:name="_Toc89064806"/>
      <w:bookmarkStart w:id="1725" w:name="_Toc89180105"/>
      <w:bookmarkStart w:id="1726" w:name="_Toc97071784"/>
      <w:bookmarkStart w:id="1727" w:name="_Toc120051186"/>
      <w:bookmarkStart w:id="1728" w:name="_Toc122025549"/>
      <w:r w:rsidRPr="003B2883">
        <w:lastRenderedPageBreak/>
        <w:t>6.1.3.2.2</w:t>
      </w:r>
      <w:r w:rsidRPr="003B2883">
        <w:tab/>
        <w:t>Resource Definition</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55511BE9" w14:textId="77777777" w:rsidR="00BE6325" w:rsidRPr="003B2883" w:rsidRDefault="00BE6325" w:rsidP="001D4998">
            <w:pPr>
              <w:pStyle w:val="TAL"/>
              <w:rPr>
                <w:rFonts w:eastAsia="DengXian"/>
              </w:rPr>
            </w:pPr>
            <w:r w:rsidRPr="003B2883">
              <w:tab/>
              <w:t>Pattern: "5g-guti-[0-9]{5,6}[0-9a-fA-F]{14}"</w:t>
            </w:r>
          </w:p>
          <w:p w14:paraId="23A88B05"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13E9FC56" w14:textId="77777777" w:rsidR="00BE6325" w:rsidRPr="003B2883" w:rsidRDefault="00BE6325" w:rsidP="001D4998">
            <w:pPr>
              <w:pStyle w:val="TAL"/>
            </w:pPr>
            <w:r w:rsidRPr="003B2883">
              <w:t>Or represents the Permanent Equipment Identifier (see 3GPP TS 23.501 [2] clause 5.9.3)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29" w:name="_Toc25156273"/>
      <w:bookmarkStart w:id="1730" w:name="_Toc34124573"/>
      <w:bookmarkStart w:id="1731" w:name="_Toc43207687"/>
      <w:bookmarkStart w:id="1732" w:name="_Toc49857167"/>
      <w:bookmarkStart w:id="1733" w:name="_Toc56677002"/>
      <w:bookmarkStart w:id="1734" w:name="_Toc56691525"/>
      <w:bookmarkStart w:id="1735" w:name="_Toc56698789"/>
      <w:bookmarkStart w:id="1736" w:name="_Toc89035009"/>
      <w:bookmarkStart w:id="1737" w:name="_Toc89064807"/>
      <w:bookmarkStart w:id="1738" w:name="_Toc89180106"/>
      <w:bookmarkStart w:id="1739" w:name="_Toc97071785"/>
      <w:bookmarkStart w:id="1740" w:name="_Toc120051187"/>
      <w:bookmarkStart w:id="1741" w:name="_Toc122025550"/>
      <w:r w:rsidRPr="003B2883">
        <w:t>6.1.3.2.3</w:t>
      </w:r>
      <w:r w:rsidRPr="003B2883">
        <w:tab/>
        <w:t>Resource Standard Methods</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72A95A92" w14:textId="77777777" w:rsidR="00602AC0" w:rsidRPr="003B2883" w:rsidRDefault="00602AC0" w:rsidP="00876DA9">
      <w:pPr>
        <w:pStyle w:val="Heading6"/>
        <w:rPr>
          <w:lang w:eastAsia="zh-CN"/>
        </w:rPr>
      </w:pPr>
      <w:bookmarkStart w:id="1742" w:name="_Toc25156274"/>
      <w:bookmarkStart w:id="1743" w:name="_Toc34124574"/>
      <w:bookmarkStart w:id="1744" w:name="_Toc43207688"/>
      <w:bookmarkStart w:id="1745" w:name="_Toc49857168"/>
      <w:bookmarkStart w:id="1746" w:name="_Toc56677003"/>
      <w:bookmarkStart w:id="1747" w:name="_Toc56691526"/>
      <w:bookmarkStart w:id="1748" w:name="_Toc56698790"/>
      <w:bookmarkStart w:id="1749" w:name="_Toc89035010"/>
      <w:bookmarkStart w:id="1750" w:name="_Toc89064808"/>
      <w:bookmarkStart w:id="1751" w:name="_Toc89180107"/>
      <w:bookmarkStart w:id="1752" w:name="_Toc97071786"/>
      <w:bookmarkStart w:id="1753" w:name="_Toc120051188"/>
      <w:bookmarkStart w:id="1754" w:name="_Toc122025551"/>
      <w:r w:rsidRPr="003B2883">
        <w:t>6.1.3.</w:t>
      </w:r>
      <w:r w:rsidRPr="003B2883">
        <w:rPr>
          <w:rFonts w:hint="eastAsia"/>
          <w:lang w:eastAsia="zh-CN"/>
        </w:rPr>
        <w:t>2</w:t>
      </w:r>
      <w:r w:rsidRPr="003B2883">
        <w:t>.3.1</w:t>
      </w:r>
      <w:r w:rsidRPr="003B2883">
        <w:tab/>
      </w:r>
      <w:r w:rsidRPr="003B2883">
        <w:rPr>
          <w:rFonts w:hint="eastAsia"/>
          <w:lang w:eastAsia="zh-CN"/>
        </w:rPr>
        <w:t>PUT</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55" w:name="_PERM_MCCTEMPBM_CRPT03410060___2"/>
            <w:r w:rsidRPr="003B2883">
              <w:t>-</w:t>
            </w:r>
            <w:r w:rsidRPr="003B2883">
              <w:tab/>
              <w:t>HANDOVER_FAILURE</w:t>
            </w:r>
            <w:bookmarkEnd w:id="1755"/>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43E034D1"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lastRenderedPageBreak/>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56" w:name="_Toc25156275"/>
      <w:bookmarkStart w:id="1757" w:name="_Toc34124575"/>
      <w:bookmarkStart w:id="1758" w:name="_Toc43207689"/>
      <w:bookmarkStart w:id="1759" w:name="_Toc49857169"/>
      <w:bookmarkStart w:id="1760" w:name="_Toc56677004"/>
      <w:bookmarkStart w:id="1761" w:name="_Toc56691527"/>
      <w:bookmarkStart w:id="1762" w:name="_Toc56698791"/>
      <w:bookmarkStart w:id="1763" w:name="_Toc89035011"/>
      <w:bookmarkStart w:id="1764" w:name="_Toc89064809"/>
      <w:bookmarkStart w:id="1765" w:name="_Toc89180108"/>
      <w:bookmarkStart w:id="1766" w:name="_Toc97071787"/>
      <w:bookmarkStart w:id="1767" w:name="_Toc120051189"/>
      <w:bookmarkStart w:id="1768" w:name="_Toc122025552"/>
      <w:r w:rsidRPr="003B2883">
        <w:t>6.1.3.2.4</w:t>
      </w:r>
      <w:r w:rsidRPr="003B2883">
        <w:tab/>
        <w:t>Resource Custom Operations</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43537918" w14:textId="77777777" w:rsidR="00602AC0" w:rsidRPr="003B2883" w:rsidRDefault="00602AC0" w:rsidP="00876DA9">
      <w:pPr>
        <w:pStyle w:val="Heading6"/>
      </w:pPr>
      <w:bookmarkStart w:id="1769" w:name="_Toc25156276"/>
      <w:bookmarkStart w:id="1770" w:name="_Toc34124576"/>
      <w:bookmarkStart w:id="1771" w:name="_Toc43207690"/>
      <w:bookmarkStart w:id="1772" w:name="_Toc49857170"/>
      <w:bookmarkStart w:id="1773" w:name="_Toc56677005"/>
      <w:bookmarkStart w:id="1774" w:name="_Toc56691528"/>
      <w:bookmarkStart w:id="1775" w:name="_Toc56698792"/>
      <w:bookmarkStart w:id="1776" w:name="_Toc89035012"/>
      <w:bookmarkStart w:id="1777" w:name="_Toc89064810"/>
      <w:bookmarkStart w:id="1778" w:name="_Toc89180109"/>
      <w:bookmarkStart w:id="1779" w:name="_Toc97071788"/>
      <w:bookmarkStart w:id="1780" w:name="_Toc120051190"/>
      <w:bookmarkStart w:id="1781" w:name="_Toc122025553"/>
      <w:r w:rsidRPr="003B2883">
        <w:t>6.1.3.2.4.1</w:t>
      </w:r>
      <w:r w:rsidRPr="003B2883">
        <w:tab/>
        <w:t>Overview</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82" w:name="_Toc25156277"/>
      <w:bookmarkStart w:id="1783" w:name="_Toc34124577"/>
      <w:bookmarkStart w:id="1784" w:name="_Toc43207691"/>
      <w:bookmarkStart w:id="1785" w:name="_Toc49857171"/>
      <w:bookmarkStart w:id="1786" w:name="_Toc56677006"/>
      <w:bookmarkStart w:id="1787" w:name="_Toc56691529"/>
      <w:bookmarkStart w:id="1788" w:name="_Toc56698793"/>
      <w:bookmarkStart w:id="1789" w:name="_Toc89035013"/>
      <w:bookmarkStart w:id="1790" w:name="_Toc89064811"/>
      <w:bookmarkStart w:id="1791" w:name="_Toc89180110"/>
      <w:bookmarkStart w:id="1792" w:name="_Toc97071789"/>
      <w:bookmarkStart w:id="1793" w:name="_Toc120051191"/>
      <w:bookmarkStart w:id="1794" w:name="_Toc122025554"/>
      <w:r w:rsidRPr="003B2883">
        <w:t>6.1.3.2.4.2</w:t>
      </w:r>
      <w:r w:rsidRPr="003B2883">
        <w:tab/>
        <w:t xml:space="preserve">Operation: </w:t>
      </w:r>
      <w:r w:rsidRPr="003B2883">
        <w:rPr>
          <w:rFonts w:hint="eastAsia"/>
          <w:lang w:eastAsia="zh-CN"/>
        </w:rPr>
        <w:t>release</w:t>
      </w:r>
      <w:bookmarkEnd w:id="1782"/>
      <w:r>
        <w:rPr>
          <w:lang w:eastAsia="zh-CN"/>
        </w:rPr>
        <w:t xml:space="preserve"> </w:t>
      </w:r>
      <w:r w:rsidRPr="003B2883">
        <w:rPr>
          <w:rFonts w:hint="eastAsia"/>
          <w:lang w:eastAsia="zh-CN"/>
        </w:rPr>
        <w:t>(POST)</w:t>
      </w:r>
      <w:bookmarkEnd w:id="1783"/>
      <w:bookmarkEnd w:id="1784"/>
      <w:bookmarkEnd w:id="1785"/>
      <w:bookmarkEnd w:id="1786"/>
      <w:bookmarkEnd w:id="1787"/>
      <w:bookmarkEnd w:id="1788"/>
      <w:bookmarkEnd w:id="1789"/>
      <w:bookmarkEnd w:id="1790"/>
      <w:bookmarkEnd w:id="1791"/>
      <w:bookmarkEnd w:id="1792"/>
      <w:bookmarkEnd w:id="1793"/>
      <w:bookmarkEnd w:id="1794"/>
    </w:p>
    <w:p w14:paraId="3034AB77" w14:textId="77777777" w:rsidR="00602AC0" w:rsidRPr="003B2883" w:rsidRDefault="00602AC0" w:rsidP="00876DA9">
      <w:pPr>
        <w:pStyle w:val="Heading7"/>
      </w:pPr>
      <w:bookmarkStart w:id="1795" w:name="_Toc43207692"/>
      <w:bookmarkStart w:id="1796" w:name="_Toc89035014"/>
      <w:bookmarkStart w:id="1797" w:name="_Toc89064812"/>
      <w:bookmarkStart w:id="1798" w:name="_Toc89180111"/>
      <w:bookmarkStart w:id="1799" w:name="_Toc97071790"/>
      <w:bookmarkStart w:id="1800" w:name="_Toc120051192"/>
      <w:bookmarkStart w:id="1801" w:name="_Toc122025555"/>
      <w:r w:rsidRPr="003B2883">
        <w:t>6.1.3.2.4.2.1</w:t>
      </w:r>
      <w:r w:rsidRPr="003B2883">
        <w:tab/>
        <w:t>Description</w:t>
      </w:r>
      <w:bookmarkEnd w:id="1795"/>
      <w:bookmarkEnd w:id="1796"/>
      <w:bookmarkEnd w:id="1797"/>
      <w:bookmarkEnd w:id="1798"/>
      <w:bookmarkEnd w:id="1799"/>
      <w:bookmarkEnd w:id="1800"/>
      <w:bookmarkEnd w:id="1801"/>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02" w:name="_Toc43207693"/>
      <w:bookmarkStart w:id="1803" w:name="_Toc89035015"/>
      <w:bookmarkStart w:id="1804" w:name="_Toc89064813"/>
      <w:bookmarkStart w:id="1805" w:name="_Toc89180112"/>
      <w:bookmarkStart w:id="1806" w:name="_Toc97071791"/>
      <w:bookmarkStart w:id="1807" w:name="_Toc120051193"/>
      <w:bookmarkStart w:id="1808" w:name="_Toc122025556"/>
      <w:r w:rsidRPr="003B2883">
        <w:t>6.1.3.2.4.2.2</w:t>
      </w:r>
      <w:r w:rsidRPr="003B2883">
        <w:tab/>
        <w:t>Operation Definition</w:t>
      </w:r>
      <w:bookmarkEnd w:id="1802"/>
      <w:bookmarkEnd w:id="1803"/>
      <w:bookmarkEnd w:id="1804"/>
      <w:bookmarkEnd w:id="1805"/>
      <w:bookmarkEnd w:id="1806"/>
      <w:bookmarkEnd w:id="1807"/>
      <w:bookmarkEnd w:id="1808"/>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lastRenderedPageBreak/>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09"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09"/>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0" w:name="_PERM_MCCTEMPBM_CRPT03410062___2"/>
            <w:r w:rsidRPr="003B2883">
              <w:t>- CONTEXT_NOT_FOUND</w:t>
            </w:r>
          </w:p>
          <w:p w14:paraId="0B612874" w14:textId="77777777" w:rsidR="00602AC0" w:rsidRPr="003B2883" w:rsidRDefault="00602AC0" w:rsidP="001D4998">
            <w:pPr>
              <w:pStyle w:val="TAL"/>
              <w:ind w:left="284"/>
            </w:pPr>
          </w:p>
          <w:bookmarkEnd w:id="1810"/>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0B13B2A1"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1" w:name="_Toc25156278"/>
      <w:bookmarkStart w:id="1812" w:name="_Toc34124578"/>
      <w:bookmarkStart w:id="1813" w:name="_Toc43207694"/>
      <w:bookmarkStart w:id="1814" w:name="_Toc49857172"/>
      <w:bookmarkStart w:id="1815" w:name="_Toc56677007"/>
      <w:bookmarkStart w:id="1816" w:name="_Toc56691530"/>
      <w:bookmarkStart w:id="1817" w:name="_Toc56698794"/>
      <w:bookmarkStart w:id="1818" w:name="_Toc89035016"/>
      <w:bookmarkStart w:id="1819" w:name="_Toc89064814"/>
      <w:bookmarkStart w:id="1820" w:name="_Toc89180113"/>
      <w:bookmarkStart w:id="1821" w:name="_Toc97071792"/>
      <w:bookmarkStart w:id="1822" w:name="_Toc120051194"/>
      <w:bookmarkStart w:id="1823" w:name="_Toc122025557"/>
      <w:r w:rsidRPr="003B2883">
        <w:lastRenderedPageBreak/>
        <w:t>6.1.3.2.4.3</w:t>
      </w:r>
      <w:r w:rsidRPr="003B2883">
        <w:tab/>
        <w:t xml:space="preserve">Operation: </w:t>
      </w:r>
      <w:r w:rsidRPr="003B2883">
        <w:rPr>
          <w:lang w:eastAsia="zh-CN"/>
        </w:rPr>
        <w:t>assign-ebi</w:t>
      </w:r>
      <w:bookmarkEnd w:id="1811"/>
      <w:r>
        <w:rPr>
          <w:lang w:eastAsia="zh-CN"/>
        </w:rPr>
        <w:t xml:space="preserve"> </w:t>
      </w:r>
      <w:r w:rsidRPr="003B2883">
        <w:rPr>
          <w:rFonts w:hint="eastAsia"/>
          <w:lang w:eastAsia="zh-CN"/>
        </w:rPr>
        <w:t>(POST)</w:t>
      </w:r>
      <w:bookmarkEnd w:id="1812"/>
      <w:bookmarkEnd w:id="1813"/>
      <w:bookmarkEnd w:id="1814"/>
      <w:bookmarkEnd w:id="1815"/>
      <w:bookmarkEnd w:id="1816"/>
      <w:bookmarkEnd w:id="1817"/>
      <w:bookmarkEnd w:id="1818"/>
      <w:bookmarkEnd w:id="1819"/>
      <w:bookmarkEnd w:id="1820"/>
      <w:bookmarkEnd w:id="1821"/>
      <w:bookmarkEnd w:id="1822"/>
      <w:bookmarkEnd w:id="1823"/>
    </w:p>
    <w:p w14:paraId="13B892D1" w14:textId="77777777" w:rsidR="00602AC0" w:rsidRPr="003B2883" w:rsidRDefault="00602AC0" w:rsidP="00876DA9">
      <w:pPr>
        <w:pStyle w:val="Heading7"/>
      </w:pPr>
      <w:bookmarkStart w:id="1824" w:name="_Toc43207695"/>
      <w:bookmarkStart w:id="1825" w:name="_Toc89035017"/>
      <w:bookmarkStart w:id="1826" w:name="_Toc89064815"/>
      <w:bookmarkStart w:id="1827" w:name="_Toc89180114"/>
      <w:bookmarkStart w:id="1828" w:name="_Toc97071793"/>
      <w:bookmarkStart w:id="1829" w:name="_Toc120051195"/>
      <w:bookmarkStart w:id="1830" w:name="_Toc122025558"/>
      <w:r w:rsidRPr="003B2883">
        <w:t>6.1.3.2.4.3.1</w:t>
      </w:r>
      <w:r w:rsidRPr="003B2883">
        <w:tab/>
        <w:t>Description</w:t>
      </w:r>
      <w:bookmarkEnd w:id="1824"/>
      <w:bookmarkEnd w:id="1825"/>
      <w:bookmarkEnd w:id="1826"/>
      <w:bookmarkEnd w:id="1827"/>
      <w:bookmarkEnd w:id="1828"/>
      <w:bookmarkEnd w:id="1829"/>
      <w:bookmarkEnd w:id="1830"/>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1" w:name="_Toc43207696"/>
      <w:bookmarkStart w:id="1832" w:name="_Toc89035018"/>
      <w:bookmarkStart w:id="1833" w:name="_Toc89064816"/>
      <w:bookmarkStart w:id="1834" w:name="_Toc89180115"/>
      <w:bookmarkStart w:id="1835" w:name="_Toc97071794"/>
      <w:bookmarkStart w:id="1836" w:name="_Toc120051196"/>
      <w:bookmarkStart w:id="1837" w:name="_Toc122025559"/>
      <w:r w:rsidRPr="003B2883">
        <w:t>6.1.3.2.4.3.2</w:t>
      </w:r>
      <w:r w:rsidRPr="003B2883">
        <w:tab/>
        <w:t>Operation Definition</w:t>
      </w:r>
      <w:bookmarkEnd w:id="1831"/>
      <w:bookmarkEnd w:id="1832"/>
      <w:bookmarkEnd w:id="1833"/>
      <w:bookmarkEnd w:id="1834"/>
      <w:bookmarkEnd w:id="1835"/>
      <w:bookmarkEnd w:id="1836"/>
      <w:bookmarkEnd w:id="1837"/>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38"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77777777" w:rsidR="00602AC0" w:rsidRPr="003B2883" w:rsidRDefault="00602AC0" w:rsidP="001D4998">
            <w:pPr>
              <w:pStyle w:val="B1"/>
              <w:rPr>
                <w:rFonts w:ascii="Arial" w:hAnsi="Arial"/>
                <w:sz w:val="18"/>
              </w:rPr>
            </w:pPr>
            <w:bookmarkStart w:id="1839" w:name="_PERM_MCCTEMPBM_CRPT03410064___7"/>
            <w:bookmarkEnd w:id="1838"/>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15A76B34" w14:textId="77777777" w:rsidR="00602AC0" w:rsidRDefault="00602AC0" w:rsidP="001D4998">
            <w:pPr>
              <w:pStyle w:val="B1"/>
              <w:rPr>
                <w:rFonts w:ascii="Arial" w:hAnsi="Arial"/>
                <w:sz w:val="18"/>
              </w:rPr>
            </w:pPr>
            <w:bookmarkStart w:id="1840" w:name="_PERM_MCCTEMPBM_CRPT03410065___7"/>
            <w:bookmarkEnd w:id="1839"/>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840"/>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1"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1"/>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7777777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42" w:name="_Toc25156279"/>
      <w:bookmarkStart w:id="1843" w:name="_Toc34124579"/>
      <w:bookmarkStart w:id="1844" w:name="_Toc43207697"/>
      <w:bookmarkStart w:id="1845" w:name="_Toc49857173"/>
      <w:bookmarkStart w:id="1846" w:name="_Toc56677008"/>
      <w:bookmarkStart w:id="1847" w:name="_Toc56691531"/>
      <w:bookmarkStart w:id="1848" w:name="_Toc56698795"/>
      <w:bookmarkStart w:id="1849" w:name="_Toc89035019"/>
      <w:bookmarkStart w:id="1850" w:name="_Toc89064817"/>
      <w:bookmarkStart w:id="1851" w:name="_Toc89180116"/>
      <w:bookmarkStart w:id="1852" w:name="_Toc97071795"/>
      <w:bookmarkStart w:id="1853" w:name="_Toc120051197"/>
      <w:bookmarkStart w:id="1854" w:name="_Toc122025560"/>
      <w:r w:rsidRPr="003B2883">
        <w:t>6.1.3.2.4.4</w:t>
      </w:r>
      <w:r w:rsidRPr="003B2883">
        <w:tab/>
        <w:t xml:space="preserve">Operation: </w:t>
      </w:r>
      <w:r w:rsidRPr="003B2883">
        <w:rPr>
          <w:lang w:eastAsia="zh-CN"/>
        </w:rPr>
        <w:t>transfer</w:t>
      </w:r>
      <w:bookmarkEnd w:id="1842"/>
      <w:r>
        <w:rPr>
          <w:lang w:eastAsia="zh-CN"/>
        </w:rPr>
        <w:t xml:space="preserve"> </w:t>
      </w:r>
      <w:r w:rsidRPr="003B2883">
        <w:rPr>
          <w:rFonts w:hint="eastAsia"/>
          <w:lang w:eastAsia="zh-CN"/>
        </w:rPr>
        <w:t>(POST)</w:t>
      </w:r>
      <w:bookmarkEnd w:id="1843"/>
      <w:bookmarkEnd w:id="1844"/>
      <w:bookmarkEnd w:id="1845"/>
      <w:bookmarkEnd w:id="1846"/>
      <w:bookmarkEnd w:id="1847"/>
      <w:bookmarkEnd w:id="1848"/>
      <w:bookmarkEnd w:id="1849"/>
      <w:bookmarkEnd w:id="1850"/>
      <w:bookmarkEnd w:id="1851"/>
      <w:bookmarkEnd w:id="1852"/>
      <w:bookmarkEnd w:id="1853"/>
      <w:bookmarkEnd w:id="1854"/>
    </w:p>
    <w:p w14:paraId="0FDC60DD" w14:textId="77777777" w:rsidR="00602AC0" w:rsidRPr="003B2883" w:rsidRDefault="00602AC0" w:rsidP="00876DA9">
      <w:pPr>
        <w:pStyle w:val="Heading7"/>
      </w:pPr>
      <w:bookmarkStart w:id="1855" w:name="_Toc43207698"/>
      <w:bookmarkStart w:id="1856" w:name="_Toc89035020"/>
      <w:bookmarkStart w:id="1857" w:name="_Toc89064818"/>
      <w:bookmarkStart w:id="1858" w:name="_Toc89180117"/>
      <w:bookmarkStart w:id="1859" w:name="_Toc97071796"/>
      <w:bookmarkStart w:id="1860" w:name="_Toc120051198"/>
      <w:bookmarkStart w:id="1861" w:name="_Toc122025561"/>
      <w:r w:rsidRPr="003B2883">
        <w:t>6.1.3.2.4.4.1</w:t>
      </w:r>
      <w:r w:rsidRPr="003B2883">
        <w:tab/>
        <w:t>Description</w:t>
      </w:r>
      <w:bookmarkEnd w:id="1855"/>
      <w:bookmarkEnd w:id="1856"/>
      <w:bookmarkEnd w:id="1857"/>
      <w:bookmarkEnd w:id="1858"/>
      <w:bookmarkEnd w:id="1859"/>
      <w:bookmarkEnd w:id="1860"/>
      <w:bookmarkEnd w:id="1861"/>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62" w:name="_Toc43207699"/>
      <w:bookmarkStart w:id="1863" w:name="_Toc89035021"/>
      <w:bookmarkStart w:id="1864" w:name="_Toc89064819"/>
      <w:bookmarkStart w:id="1865" w:name="_Toc89180118"/>
      <w:bookmarkStart w:id="1866" w:name="_Toc97071797"/>
      <w:bookmarkStart w:id="1867" w:name="_Toc120051199"/>
      <w:bookmarkStart w:id="1868" w:name="_Toc122025562"/>
      <w:r w:rsidRPr="003B2883">
        <w:t>6.1.3.2.4.4.2</w:t>
      </w:r>
      <w:r w:rsidRPr="003B2883">
        <w:tab/>
        <w:t>Operation Definition</w:t>
      </w:r>
      <w:bookmarkEnd w:id="1862"/>
      <w:bookmarkEnd w:id="1863"/>
      <w:bookmarkEnd w:id="1864"/>
      <w:bookmarkEnd w:id="1865"/>
      <w:bookmarkEnd w:id="1866"/>
      <w:bookmarkEnd w:id="1867"/>
      <w:bookmarkEnd w:id="1868"/>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69" w:name="_PERM_MCCTEMPBM_CRPT03410067___7"/>
            <w:r w:rsidRPr="003B2883">
              <w:rPr>
                <w:rFonts w:ascii="Arial" w:hAnsi="Arial" w:cs="Arial"/>
                <w:sz w:val="18"/>
              </w:rPr>
              <w:t>-</w:t>
            </w:r>
            <w:r w:rsidRPr="003B2883">
              <w:rPr>
                <w:rFonts w:ascii="Arial" w:hAnsi="Arial" w:cs="Arial"/>
                <w:sz w:val="18"/>
              </w:rPr>
              <w:tab/>
              <w:t>INTEGRITY_CHECK_FAIL.</w:t>
            </w:r>
          </w:p>
          <w:bookmarkEnd w:id="1869"/>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0" w:name="_PERM_MCCTEMPBM_CRPT03410068___7"/>
            <w:r w:rsidRPr="003B2883">
              <w:rPr>
                <w:rFonts w:ascii="Arial" w:hAnsi="Arial" w:cs="Arial"/>
                <w:sz w:val="18"/>
              </w:rPr>
              <w:t>-</w:t>
            </w:r>
            <w:r w:rsidRPr="003B2883">
              <w:rPr>
                <w:rFonts w:ascii="Arial" w:hAnsi="Arial" w:cs="Arial"/>
                <w:sz w:val="18"/>
              </w:rPr>
              <w:tab/>
              <w:t>CONTEXT_NOT_FOUND</w:t>
            </w:r>
          </w:p>
          <w:bookmarkEnd w:id="1870"/>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29738E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1" w:name="_Toc25156280"/>
      <w:bookmarkStart w:id="1872" w:name="_Toc34124580"/>
      <w:bookmarkStart w:id="1873" w:name="_Toc43207700"/>
      <w:bookmarkStart w:id="1874" w:name="_Toc49857174"/>
      <w:bookmarkStart w:id="1875" w:name="_Toc56677009"/>
      <w:bookmarkStart w:id="1876" w:name="_Toc56691532"/>
      <w:bookmarkStart w:id="1877" w:name="_Toc56698796"/>
      <w:bookmarkStart w:id="1878" w:name="_Toc89035022"/>
      <w:bookmarkStart w:id="1879" w:name="_Toc89064820"/>
      <w:bookmarkStart w:id="1880" w:name="_Toc89180119"/>
      <w:bookmarkStart w:id="1881" w:name="_Toc97071798"/>
      <w:bookmarkStart w:id="1882" w:name="_Toc120051200"/>
      <w:bookmarkStart w:id="1883" w:name="_Toc122025563"/>
      <w:r w:rsidRPr="003B2883">
        <w:lastRenderedPageBreak/>
        <w:t>6.1.3.2.4.5</w:t>
      </w:r>
      <w:r w:rsidRPr="003B2883">
        <w:tab/>
        <w:t xml:space="preserve">Operation: </w:t>
      </w:r>
      <w:r w:rsidRPr="003B2883">
        <w:rPr>
          <w:lang w:eastAsia="zh-CN"/>
        </w:rPr>
        <w:t>transfer-update</w:t>
      </w:r>
      <w:bookmarkEnd w:id="1871"/>
      <w:r>
        <w:rPr>
          <w:lang w:eastAsia="zh-CN"/>
        </w:rPr>
        <w:t xml:space="preserve"> </w:t>
      </w:r>
      <w:r w:rsidRPr="003B2883">
        <w:rPr>
          <w:rFonts w:hint="eastAsia"/>
          <w:lang w:eastAsia="zh-CN"/>
        </w:rPr>
        <w:t>(POST)</w:t>
      </w:r>
      <w:bookmarkEnd w:id="1872"/>
      <w:bookmarkEnd w:id="1873"/>
      <w:bookmarkEnd w:id="1874"/>
      <w:bookmarkEnd w:id="1875"/>
      <w:bookmarkEnd w:id="1876"/>
      <w:bookmarkEnd w:id="1877"/>
      <w:bookmarkEnd w:id="1878"/>
      <w:bookmarkEnd w:id="1879"/>
      <w:bookmarkEnd w:id="1880"/>
      <w:bookmarkEnd w:id="1881"/>
      <w:bookmarkEnd w:id="1882"/>
      <w:bookmarkEnd w:id="1883"/>
    </w:p>
    <w:p w14:paraId="5F566E9F" w14:textId="77777777" w:rsidR="00602AC0" w:rsidRPr="003B2883" w:rsidRDefault="00602AC0" w:rsidP="00876DA9">
      <w:pPr>
        <w:pStyle w:val="Heading7"/>
      </w:pPr>
      <w:bookmarkStart w:id="1884" w:name="_Toc43207701"/>
      <w:bookmarkStart w:id="1885" w:name="_Toc89035023"/>
      <w:bookmarkStart w:id="1886" w:name="_Toc89064821"/>
      <w:bookmarkStart w:id="1887" w:name="_Toc89180120"/>
      <w:bookmarkStart w:id="1888" w:name="_Toc97071799"/>
      <w:bookmarkStart w:id="1889" w:name="_Toc120051201"/>
      <w:bookmarkStart w:id="1890" w:name="_Toc122025564"/>
      <w:r w:rsidRPr="003B2883">
        <w:t>6.1.3.2.4.5.1</w:t>
      </w:r>
      <w:r w:rsidRPr="003B2883">
        <w:tab/>
        <w:t>Description</w:t>
      </w:r>
      <w:bookmarkEnd w:id="1884"/>
      <w:bookmarkEnd w:id="1885"/>
      <w:bookmarkEnd w:id="1886"/>
      <w:bookmarkEnd w:id="1887"/>
      <w:bookmarkEnd w:id="1888"/>
      <w:bookmarkEnd w:id="1889"/>
      <w:bookmarkEnd w:id="1890"/>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1" w:name="_Toc43207702"/>
      <w:bookmarkStart w:id="1892" w:name="_Toc89035024"/>
      <w:bookmarkStart w:id="1893" w:name="_Toc89064822"/>
      <w:bookmarkStart w:id="1894" w:name="_Toc89180121"/>
      <w:bookmarkStart w:id="1895" w:name="_Toc97071800"/>
      <w:bookmarkStart w:id="1896" w:name="_Toc120051202"/>
      <w:bookmarkStart w:id="1897" w:name="_Toc122025565"/>
      <w:r w:rsidRPr="003B2883">
        <w:t>6.1.3.2.4.5.2</w:t>
      </w:r>
      <w:r w:rsidRPr="003B2883">
        <w:tab/>
        <w:t>Operation Definition</w:t>
      </w:r>
      <w:bookmarkEnd w:id="1891"/>
      <w:bookmarkEnd w:id="1892"/>
      <w:bookmarkEnd w:id="1893"/>
      <w:bookmarkEnd w:id="1894"/>
      <w:bookmarkEnd w:id="1895"/>
      <w:bookmarkEnd w:id="1896"/>
      <w:bookmarkEnd w:id="1897"/>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898" w:name="_PERM_MCCTEMPBM_CRPT03410069___7"/>
            <w:r w:rsidRPr="003B2883">
              <w:t>-</w:t>
            </w:r>
            <w:r w:rsidRPr="003B2883">
              <w:tab/>
            </w:r>
            <w:r w:rsidRPr="003B2883">
              <w:rPr>
                <w:rFonts w:ascii="Arial" w:hAnsi="Arial"/>
                <w:sz w:val="18"/>
              </w:rPr>
              <w:t>CONTEXT_NOT_FOUND</w:t>
            </w:r>
            <w:bookmarkEnd w:id="1898"/>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25F8964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899" w:name="_Toc56677010"/>
      <w:bookmarkStart w:id="1900" w:name="_Toc56691533"/>
      <w:bookmarkStart w:id="1901" w:name="_Toc56698797"/>
      <w:bookmarkStart w:id="1902" w:name="_Toc89035025"/>
      <w:bookmarkStart w:id="1903" w:name="_Toc89064823"/>
      <w:bookmarkStart w:id="1904" w:name="_Toc89180122"/>
      <w:bookmarkStart w:id="1905" w:name="_Toc97071801"/>
      <w:bookmarkStart w:id="1906" w:name="_Toc120051203"/>
      <w:bookmarkStart w:id="1907" w:name="_Toc122025566"/>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899"/>
      <w:bookmarkEnd w:id="1900"/>
      <w:bookmarkEnd w:id="1901"/>
      <w:bookmarkEnd w:id="1902"/>
      <w:bookmarkEnd w:id="1903"/>
      <w:bookmarkEnd w:id="1904"/>
      <w:bookmarkEnd w:id="1905"/>
      <w:bookmarkEnd w:id="1906"/>
      <w:bookmarkEnd w:id="1907"/>
    </w:p>
    <w:p w14:paraId="6FA21331" w14:textId="77777777" w:rsidR="00E334F7" w:rsidRPr="003B2883" w:rsidRDefault="00E334F7" w:rsidP="00876DA9">
      <w:pPr>
        <w:pStyle w:val="Heading7"/>
      </w:pPr>
      <w:bookmarkStart w:id="1908" w:name="_Toc45030448"/>
      <w:bookmarkStart w:id="1909" w:name="_Toc89035026"/>
      <w:bookmarkStart w:id="1910" w:name="_Toc89064824"/>
      <w:bookmarkStart w:id="1911" w:name="_Toc89180123"/>
      <w:bookmarkStart w:id="1912" w:name="_Toc97071802"/>
      <w:bookmarkStart w:id="1913" w:name="_Toc120051204"/>
      <w:bookmarkStart w:id="1914" w:name="_Toc122025567"/>
      <w:r w:rsidRPr="003B2883">
        <w:t>6.1.3.2.4.</w:t>
      </w:r>
      <w:r>
        <w:t>6</w:t>
      </w:r>
      <w:r w:rsidRPr="003B2883">
        <w:t>.1</w:t>
      </w:r>
      <w:r w:rsidRPr="003B2883">
        <w:tab/>
        <w:t>Description</w:t>
      </w:r>
      <w:bookmarkEnd w:id="1908"/>
      <w:bookmarkEnd w:id="1909"/>
      <w:bookmarkEnd w:id="1910"/>
      <w:bookmarkEnd w:id="1911"/>
      <w:bookmarkEnd w:id="1912"/>
      <w:bookmarkEnd w:id="1913"/>
      <w:bookmarkEnd w:id="1914"/>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15" w:name="_Toc45030449"/>
      <w:bookmarkStart w:id="1916" w:name="_Toc89035027"/>
      <w:bookmarkStart w:id="1917" w:name="_Toc89064825"/>
      <w:bookmarkStart w:id="1918" w:name="_Toc89180124"/>
      <w:bookmarkStart w:id="1919" w:name="_Toc97071803"/>
      <w:bookmarkStart w:id="1920" w:name="_Toc120051205"/>
      <w:bookmarkStart w:id="1921" w:name="_Toc122025568"/>
      <w:r w:rsidRPr="003B2883">
        <w:t>6.1.3.2.4.</w:t>
      </w:r>
      <w:r>
        <w:t>6</w:t>
      </w:r>
      <w:r w:rsidRPr="003B2883">
        <w:t>.2</w:t>
      </w:r>
      <w:r w:rsidRPr="003B2883">
        <w:tab/>
        <w:t>Operation Definition</w:t>
      </w:r>
      <w:bookmarkEnd w:id="1915"/>
      <w:bookmarkEnd w:id="1916"/>
      <w:bookmarkEnd w:id="1917"/>
      <w:bookmarkEnd w:id="1918"/>
      <w:bookmarkEnd w:id="1919"/>
      <w:bookmarkEnd w:id="1920"/>
      <w:bookmarkEnd w:id="1921"/>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lastRenderedPageBreak/>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1CEA23B3"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22" w:name="_Toc89035028"/>
      <w:bookmarkStart w:id="1923" w:name="_Toc89064826"/>
      <w:bookmarkStart w:id="1924" w:name="_Toc89180125"/>
      <w:bookmarkStart w:id="1925" w:name="_Toc97071804"/>
      <w:bookmarkStart w:id="1926" w:name="_Toc120051206"/>
      <w:bookmarkStart w:id="1927" w:name="_Toc122025569"/>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22"/>
      <w:bookmarkEnd w:id="1923"/>
      <w:bookmarkEnd w:id="1924"/>
      <w:bookmarkEnd w:id="1925"/>
      <w:bookmarkEnd w:id="1926"/>
      <w:bookmarkEnd w:id="1927"/>
    </w:p>
    <w:p w14:paraId="6E75ED43" w14:textId="77777777" w:rsidR="006E2902" w:rsidRPr="003B2883" w:rsidRDefault="006E2902" w:rsidP="00876DA9">
      <w:pPr>
        <w:pStyle w:val="Heading7"/>
      </w:pPr>
      <w:bookmarkStart w:id="1928" w:name="_Toc89035029"/>
      <w:bookmarkStart w:id="1929" w:name="_Toc89064827"/>
      <w:bookmarkStart w:id="1930" w:name="_Toc89180126"/>
      <w:bookmarkStart w:id="1931" w:name="_Toc97071805"/>
      <w:bookmarkStart w:id="1932" w:name="_Toc120051207"/>
      <w:bookmarkStart w:id="1933" w:name="_Toc122025570"/>
      <w:r w:rsidRPr="003B2883">
        <w:t>6.1.3.2.4.</w:t>
      </w:r>
      <w:r>
        <w:t>7</w:t>
      </w:r>
      <w:r w:rsidRPr="003B2883">
        <w:t>.1</w:t>
      </w:r>
      <w:r w:rsidRPr="003B2883">
        <w:tab/>
        <w:t>Description</w:t>
      </w:r>
      <w:bookmarkEnd w:id="1928"/>
      <w:bookmarkEnd w:id="1929"/>
      <w:bookmarkEnd w:id="1930"/>
      <w:bookmarkEnd w:id="1931"/>
      <w:bookmarkEnd w:id="1932"/>
      <w:bookmarkEnd w:id="1933"/>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34" w:name="_Toc89035030"/>
      <w:bookmarkStart w:id="1935" w:name="_Toc89064828"/>
      <w:bookmarkStart w:id="1936" w:name="_Toc89180127"/>
      <w:bookmarkStart w:id="1937" w:name="_Toc97071806"/>
      <w:bookmarkStart w:id="1938" w:name="_Toc120051208"/>
      <w:bookmarkStart w:id="1939" w:name="_Toc122025571"/>
      <w:r w:rsidRPr="003B2883">
        <w:lastRenderedPageBreak/>
        <w:t>6.1.3.2.4.</w:t>
      </w:r>
      <w:r>
        <w:t>7</w:t>
      </w:r>
      <w:r w:rsidRPr="003B2883">
        <w:t>.2</w:t>
      </w:r>
      <w:r w:rsidRPr="003B2883">
        <w:tab/>
        <w:t>Operation Definition</w:t>
      </w:r>
      <w:bookmarkEnd w:id="1934"/>
      <w:bookmarkEnd w:id="1935"/>
      <w:bookmarkEnd w:id="1936"/>
      <w:bookmarkEnd w:id="1937"/>
      <w:bookmarkEnd w:id="1938"/>
      <w:bookmarkEnd w:id="1939"/>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0"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0"/>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1" w:name="_PERM_MCCTEMPBM_CRPT03410071___2"/>
            <w:r w:rsidRPr="003B2883">
              <w:t>- CONTEXT_NOT_FOUND</w:t>
            </w:r>
          </w:p>
          <w:p w14:paraId="45C2F7DC" w14:textId="77777777" w:rsidR="006E2902" w:rsidRPr="003B2883" w:rsidRDefault="006E2902" w:rsidP="00DF3727">
            <w:pPr>
              <w:pStyle w:val="TAL"/>
              <w:ind w:left="284"/>
            </w:pPr>
          </w:p>
          <w:bookmarkEnd w:id="1941"/>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27299D6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lastRenderedPageBreak/>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42" w:name="_Toc25156281"/>
      <w:bookmarkStart w:id="1943" w:name="_Toc34124581"/>
      <w:bookmarkStart w:id="1944" w:name="_Toc43207703"/>
      <w:bookmarkStart w:id="1945" w:name="_Toc49857175"/>
      <w:bookmarkStart w:id="1946" w:name="_Toc56677011"/>
      <w:bookmarkStart w:id="1947" w:name="_Toc56691534"/>
      <w:bookmarkStart w:id="1948" w:name="_Toc56698798"/>
      <w:bookmarkStart w:id="1949" w:name="_Toc89035031"/>
      <w:bookmarkStart w:id="1950" w:name="_Toc89064829"/>
      <w:bookmarkStart w:id="1951" w:name="_Toc89180128"/>
      <w:bookmarkStart w:id="1952" w:name="_Toc97071807"/>
      <w:bookmarkStart w:id="1953" w:name="_Toc120051209"/>
      <w:bookmarkStart w:id="1954" w:name="_Toc122025572"/>
      <w:r w:rsidRPr="003B2883">
        <w:t>6.1.3.3</w:t>
      </w:r>
      <w:r w:rsidRPr="003B2883">
        <w:tab/>
        <w:t>Resource: N1N2 Subscriptions Collection for Individual UE Contexts</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7448A493" w14:textId="77777777" w:rsidR="00602AC0" w:rsidRPr="003B2883" w:rsidRDefault="00602AC0" w:rsidP="00602AC0">
      <w:pPr>
        <w:pStyle w:val="Heading5"/>
      </w:pPr>
      <w:bookmarkStart w:id="1955" w:name="_Toc25156282"/>
      <w:bookmarkStart w:id="1956" w:name="_Toc34124582"/>
      <w:bookmarkStart w:id="1957" w:name="_Toc43207704"/>
      <w:bookmarkStart w:id="1958" w:name="_Toc49857176"/>
      <w:bookmarkStart w:id="1959" w:name="_Toc56677012"/>
      <w:bookmarkStart w:id="1960" w:name="_Toc56691535"/>
      <w:bookmarkStart w:id="1961" w:name="_Toc56698799"/>
      <w:bookmarkStart w:id="1962" w:name="_Toc89035032"/>
      <w:bookmarkStart w:id="1963" w:name="_Toc89064830"/>
      <w:bookmarkStart w:id="1964" w:name="_Toc89180129"/>
      <w:bookmarkStart w:id="1965" w:name="_Toc97071808"/>
      <w:bookmarkStart w:id="1966" w:name="_Toc120051210"/>
      <w:bookmarkStart w:id="1967" w:name="_Toc122025573"/>
      <w:r w:rsidRPr="003B2883">
        <w:t>6.1.3.3.1</w:t>
      </w:r>
      <w:r w:rsidRPr="003B2883">
        <w:tab/>
        <w:t>Description</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68" w:name="_Toc25156283"/>
      <w:bookmarkStart w:id="1969" w:name="_Toc34124583"/>
      <w:bookmarkStart w:id="1970" w:name="_Toc43207705"/>
      <w:bookmarkStart w:id="1971" w:name="_Toc49857177"/>
      <w:bookmarkStart w:id="1972" w:name="_Toc56677013"/>
      <w:bookmarkStart w:id="1973" w:name="_Toc56691536"/>
      <w:bookmarkStart w:id="1974" w:name="_Toc56698800"/>
      <w:bookmarkStart w:id="1975" w:name="_Toc89035033"/>
      <w:bookmarkStart w:id="1976" w:name="_Toc89064831"/>
      <w:bookmarkStart w:id="1977" w:name="_Toc89180130"/>
      <w:bookmarkStart w:id="1978" w:name="_Toc97071809"/>
      <w:bookmarkStart w:id="1979" w:name="_Toc120051211"/>
      <w:bookmarkStart w:id="1980" w:name="_Toc122025574"/>
      <w:r w:rsidRPr="003B2883">
        <w:t>6.1.3.3.2</w:t>
      </w:r>
      <w:r w:rsidRPr="003B2883">
        <w:tab/>
        <w:t>Resource Definition</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ED7C1C2" w14:textId="77777777" w:rsidR="006E159F" w:rsidRPr="003B2883" w:rsidRDefault="006E159F" w:rsidP="006E159F">
            <w:pPr>
              <w:pStyle w:val="TAL"/>
            </w:pPr>
            <w:r w:rsidRPr="003B2883">
              <w:t>Or represents the Permanent Equipment Identifier (see 3GPP TS 23.501 [2] clause 5.9.3)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981" w:name="_Toc34124584"/>
      <w:bookmarkStart w:id="1982" w:name="_Toc43207706"/>
      <w:bookmarkStart w:id="1983" w:name="_Toc49857178"/>
      <w:bookmarkStart w:id="1984" w:name="_Toc56677014"/>
      <w:bookmarkStart w:id="1985" w:name="_Toc56691537"/>
      <w:bookmarkStart w:id="1986" w:name="_Toc56698801"/>
      <w:bookmarkStart w:id="1987" w:name="_Toc89035034"/>
      <w:bookmarkStart w:id="1988" w:name="_Toc89064832"/>
      <w:bookmarkStart w:id="1989" w:name="_Toc89180131"/>
      <w:bookmarkStart w:id="1990" w:name="_Toc97071810"/>
      <w:bookmarkStart w:id="1991" w:name="_Toc120051212"/>
      <w:bookmarkStart w:id="1992" w:name="_Toc122025575"/>
      <w:r w:rsidRPr="00333BC8">
        <w:rPr>
          <w:rFonts w:cs="Arial"/>
        </w:rPr>
        <w:t>6.1.3.3.3</w:t>
      </w:r>
      <w:r w:rsidRPr="00333BC8">
        <w:rPr>
          <w:rFonts w:cs="Arial"/>
        </w:rPr>
        <w:tab/>
        <w:t>Resource Standard Methods</w:t>
      </w:r>
      <w:bookmarkEnd w:id="1981"/>
      <w:bookmarkEnd w:id="1982"/>
      <w:bookmarkEnd w:id="1983"/>
      <w:bookmarkEnd w:id="1984"/>
      <w:bookmarkEnd w:id="1985"/>
      <w:bookmarkEnd w:id="1986"/>
      <w:bookmarkEnd w:id="1987"/>
      <w:bookmarkEnd w:id="1988"/>
      <w:bookmarkEnd w:id="1989"/>
      <w:bookmarkEnd w:id="1990"/>
      <w:bookmarkEnd w:id="1991"/>
      <w:bookmarkEnd w:id="1992"/>
    </w:p>
    <w:p w14:paraId="6141712D" w14:textId="77777777" w:rsidR="00602AC0" w:rsidRPr="003B2883" w:rsidRDefault="00602AC0" w:rsidP="00876DA9">
      <w:pPr>
        <w:pStyle w:val="Heading6"/>
      </w:pPr>
      <w:bookmarkStart w:id="1993" w:name="_Toc25156284"/>
      <w:bookmarkStart w:id="1994" w:name="_Toc34124585"/>
      <w:bookmarkStart w:id="1995" w:name="_Toc43207707"/>
      <w:bookmarkStart w:id="1996" w:name="_Toc49857179"/>
      <w:bookmarkStart w:id="1997" w:name="_Toc56677015"/>
      <w:bookmarkStart w:id="1998" w:name="_Toc56691538"/>
      <w:bookmarkStart w:id="1999" w:name="_Toc56698802"/>
      <w:bookmarkStart w:id="2000" w:name="_Toc89035035"/>
      <w:bookmarkStart w:id="2001" w:name="_Toc89064833"/>
      <w:bookmarkStart w:id="2002" w:name="_Toc89180132"/>
      <w:bookmarkStart w:id="2003" w:name="_Toc97071811"/>
      <w:bookmarkStart w:id="2004" w:name="_Toc120051213"/>
      <w:bookmarkStart w:id="2005" w:name="_Toc122025576"/>
      <w:r w:rsidRPr="003B2883">
        <w:t>6.1.3.3.3.1</w:t>
      </w:r>
      <w:r w:rsidRPr="003B2883">
        <w:tab/>
        <w:t>POST</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lastRenderedPageBreak/>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398300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77777777" w:rsidR="009904E3" w:rsidRPr="00D67AB2" w:rsidRDefault="009904E3" w:rsidP="00730976">
            <w:pPr>
              <w:pStyle w:val="TAL"/>
            </w:pPr>
            <w:r w:rsidRPr="007168BE">
              <w:t>Contains the URI of the newly created resource, according to the structure: {apiRoot}/namf-comm/&lt;apiVersion&gt;/{ueContextId}/ue-contexts/n1-n2-messages/subscriptions/{subscriptionId}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06" w:name="_Toc25156285"/>
      <w:bookmarkStart w:id="2007" w:name="_Toc34124586"/>
      <w:bookmarkStart w:id="2008" w:name="_Toc43207708"/>
      <w:bookmarkStart w:id="2009" w:name="_Toc49857180"/>
      <w:bookmarkStart w:id="2010" w:name="_Toc56677016"/>
      <w:bookmarkStart w:id="2011" w:name="_Toc56691539"/>
      <w:bookmarkStart w:id="2012" w:name="_Toc56698803"/>
      <w:bookmarkStart w:id="2013" w:name="_Toc89035036"/>
      <w:bookmarkStart w:id="2014" w:name="_Toc89064834"/>
      <w:bookmarkStart w:id="2015" w:name="_Toc89180133"/>
      <w:bookmarkStart w:id="2016" w:name="_Toc97071812"/>
      <w:bookmarkStart w:id="2017" w:name="_Toc120051214"/>
      <w:bookmarkStart w:id="2018" w:name="_Toc122025577"/>
      <w:r w:rsidRPr="003B2883">
        <w:t>6.1.3.3.4</w:t>
      </w:r>
      <w:r w:rsidRPr="003B2883">
        <w:tab/>
        <w:t>Resource Custom Operations</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19" w:name="_Toc25156286"/>
      <w:bookmarkStart w:id="2020" w:name="_Toc34124587"/>
      <w:bookmarkStart w:id="2021" w:name="_Toc43207709"/>
      <w:bookmarkStart w:id="2022" w:name="_Toc49857181"/>
      <w:bookmarkStart w:id="2023" w:name="_Toc56677017"/>
      <w:bookmarkStart w:id="2024" w:name="_Toc56691540"/>
      <w:bookmarkStart w:id="2025" w:name="_Toc56698804"/>
      <w:bookmarkStart w:id="2026" w:name="_Toc89035037"/>
      <w:bookmarkStart w:id="2027" w:name="_Toc89064835"/>
      <w:bookmarkStart w:id="2028" w:name="_Toc89180134"/>
      <w:bookmarkStart w:id="2029" w:name="_Toc97071813"/>
      <w:bookmarkStart w:id="2030" w:name="_Toc120051215"/>
      <w:bookmarkStart w:id="2031" w:name="_Toc122025578"/>
      <w:r w:rsidRPr="003B2883">
        <w:lastRenderedPageBreak/>
        <w:t>6.1.3.4</w:t>
      </w:r>
      <w:r w:rsidRPr="003B2883">
        <w:tab/>
        <w:t>Resource: N1N2 Individual Subscription</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6478A07D" w14:textId="77777777" w:rsidR="00602AC0" w:rsidRPr="003B2883" w:rsidRDefault="00602AC0" w:rsidP="00602AC0">
      <w:pPr>
        <w:pStyle w:val="Heading5"/>
      </w:pPr>
      <w:bookmarkStart w:id="2032" w:name="_Toc25156287"/>
      <w:bookmarkStart w:id="2033" w:name="_Toc34124588"/>
      <w:bookmarkStart w:id="2034" w:name="_Toc43207710"/>
      <w:bookmarkStart w:id="2035" w:name="_Toc49857182"/>
      <w:bookmarkStart w:id="2036" w:name="_Toc56677018"/>
      <w:bookmarkStart w:id="2037" w:name="_Toc56691541"/>
      <w:bookmarkStart w:id="2038" w:name="_Toc56698805"/>
      <w:bookmarkStart w:id="2039" w:name="_Toc89035038"/>
      <w:bookmarkStart w:id="2040" w:name="_Toc89064836"/>
      <w:bookmarkStart w:id="2041" w:name="_Toc89180135"/>
      <w:bookmarkStart w:id="2042" w:name="_Toc97071814"/>
      <w:bookmarkStart w:id="2043" w:name="_Toc120051216"/>
      <w:bookmarkStart w:id="2044" w:name="_Toc122025579"/>
      <w:r w:rsidRPr="003B2883">
        <w:t>6.1.3.4.1</w:t>
      </w:r>
      <w:r w:rsidRPr="003B2883">
        <w:tab/>
        <w:t>Description</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45" w:name="_Toc25156288"/>
      <w:bookmarkStart w:id="2046" w:name="_Toc34124589"/>
      <w:bookmarkStart w:id="2047" w:name="_Toc43207711"/>
      <w:bookmarkStart w:id="2048" w:name="_Toc49857183"/>
      <w:bookmarkStart w:id="2049" w:name="_Toc56677019"/>
      <w:bookmarkStart w:id="2050" w:name="_Toc56691542"/>
      <w:bookmarkStart w:id="2051" w:name="_Toc56698806"/>
      <w:bookmarkStart w:id="2052" w:name="_Toc89035039"/>
      <w:bookmarkStart w:id="2053" w:name="_Toc89064837"/>
      <w:bookmarkStart w:id="2054" w:name="_Toc89180136"/>
      <w:bookmarkStart w:id="2055" w:name="_Toc97071815"/>
      <w:bookmarkStart w:id="2056" w:name="_Toc120051217"/>
      <w:bookmarkStart w:id="2057" w:name="_Toc122025580"/>
      <w:r w:rsidRPr="003B2883">
        <w:t>6.1.3.4.2</w:t>
      </w:r>
      <w:r w:rsidRPr="003B2883">
        <w:tab/>
        <w:t>Resource Definition</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F6C91E7" w14:textId="77777777" w:rsidR="006E159F" w:rsidRPr="003B2883" w:rsidRDefault="006E159F" w:rsidP="006E159F">
            <w:pPr>
              <w:pStyle w:val="TAL"/>
            </w:pPr>
            <w:r w:rsidRPr="003B2883">
              <w:t>Or represents the Permanent Equipment Identifier (see 3GPP TS 23.501 [2] clause 5.9.3)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2058" w:name="_Toc34124590"/>
      <w:bookmarkStart w:id="2059" w:name="_Toc43207712"/>
      <w:bookmarkStart w:id="2060" w:name="_Toc49857184"/>
      <w:bookmarkStart w:id="2061" w:name="_Toc56677020"/>
      <w:bookmarkStart w:id="2062" w:name="_Toc56691543"/>
      <w:bookmarkStart w:id="2063" w:name="_Toc56698807"/>
      <w:bookmarkStart w:id="2064" w:name="_Toc89035040"/>
      <w:bookmarkStart w:id="2065" w:name="_Toc89064838"/>
      <w:bookmarkStart w:id="2066" w:name="_Toc89180137"/>
      <w:bookmarkStart w:id="2067" w:name="_Toc97071816"/>
      <w:bookmarkStart w:id="2068" w:name="_Toc120051218"/>
      <w:bookmarkStart w:id="2069" w:name="_Toc122025581"/>
      <w:r w:rsidRPr="00333BC8">
        <w:rPr>
          <w:rFonts w:cs="Arial"/>
        </w:rPr>
        <w:t>6.1.3.4.3</w:t>
      </w:r>
      <w:r w:rsidRPr="00333BC8">
        <w:rPr>
          <w:rFonts w:cs="Arial"/>
        </w:rPr>
        <w:tab/>
        <w:t>Resource Standard Methods</w:t>
      </w:r>
      <w:bookmarkEnd w:id="2058"/>
      <w:bookmarkEnd w:id="2059"/>
      <w:bookmarkEnd w:id="2060"/>
      <w:bookmarkEnd w:id="2061"/>
      <w:bookmarkEnd w:id="2062"/>
      <w:bookmarkEnd w:id="2063"/>
      <w:bookmarkEnd w:id="2064"/>
      <w:bookmarkEnd w:id="2065"/>
      <w:bookmarkEnd w:id="2066"/>
      <w:bookmarkEnd w:id="2067"/>
      <w:bookmarkEnd w:id="2068"/>
      <w:bookmarkEnd w:id="2069"/>
    </w:p>
    <w:p w14:paraId="008D1777" w14:textId="77777777" w:rsidR="00602AC0" w:rsidRPr="003B2883" w:rsidRDefault="00602AC0" w:rsidP="00876DA9">
      <w:pPr>
        <w:pStyle w:val="Heading6"/>
      </w:pPr>
      <w:bookmarkStart w:id="2070" w:name="_Toc25156289"/>
      <w:bookmarkStart w:id="2071" w:name="_Toc34124591"/>
      <w:bookmarkStart w:id="2072" w:name="_Toc43207713"/>
      <w:bookmarkStart w:id="2073" w:name="_Toc49857185"/>
      <w:bookmarkStart w:id="2074" w:name="_Toc56677021"/>
      <w:bookmarkStart w:id="2075" w:name="_Toc56691544"/>
      <w:bookmarkStart w:id="2076" w:name="_Toc56698808"/>
      <w:bookmarkStart w:id="2077" w:name="_Toc89035041"/>
      <w:bookmarkStart w:id="2078" w:name="_Toc89064839"/>
      <w:bookmarkStart w:id="2079" w:name="_Toc89180138"/>
      <w:bookmarkStart w:id="2080" w:name="_Toc97071817"/>
      <w:bookmarkStart w:id="2081" w:name="_Toc120051219"/>
      <w:bookmarkStart w:id="2082" w:name="_Toc122025582"/>
      <w:r w:rsidRPr="003B2883">
        <w:t>6.1.3.4.3.1</w:t>
      </w:r>
      <w:r w:rsidRPr="003B2883">
        <w:tab/>
        <w:t>DELETE</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3AF49076"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83" w:name="_Toc25156290"/>
      <w:bookmarkStart w:id="2084" w:name="_Toc34124592"/>
      <w:bookmarkStart w:id="2085" w:name="_Toc43207714"/>
      <w:bookmarkStart w:id="2086" w:name="_Toc49857186"/>
      <w:bookmarkStart w:id="2087" w:name="_Toc56677022"/>
      <w:bookmarkStart w:id="2088" w:name="_Toc56691545"/>
      <w:bookmarkStart w:id="2089" w:name="_Toc56698809"/>
      <w:bookmarkStart w:id="2090" w:name="_Toc89035042"/>
      <w:bookmarkStart w:id="2091" w:name="_Toc89064840"/>
      <w:bookmarkStart w:id="2092" w:name="_Toc89180139"/>
      <w:bookmarkStart w:id="2093" w:name="_Toc97071818"/>
      <w:bookmarkStart w:id="2094" w:name="_Toc120051220"/>
      <w:bookmarkStart w:id="2095" w:name="_Toc122025583"/>
      <w:r w:rsidRPr="003B2883">
        <w:t>6.1.3.4.4</w:t>
      </w:r>
      <w:r w:rsidRPr="003B2883">
        <w:tab/>
        <w:t>Resource Custom Operations</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096" w:name="_Toc25156291"/>
      <w:bookmarkStart w:id="2097" w:name="_Toc34124593"/>
      <w:bookmarkStart w:id="2098" w:name="_Toc43207715"/>
      <w:bookmarkStart w:id="2099" w:name="_Toc49857187"/>
      <w:bookmarkStart w:id="2100" w:name="_Toc56677023"/>
      <w:bookmarkStart w:id="2101" w:name="_Toc56691546"/>
      <w:bookmarkStart w:id="2102" w:name="_Toc56698810"/>
      <w:bookmarkStart w:id="2103" w:name="_Toc89035043"/>
      <w:bookmarkStart w:id="2104" w:name="_Toc89064841"/>
      <w:bookmarkStart w:id="2105" w:name="_Toc89180140"/>
      <w:bookmarkStart w:id="2106" w:name="_Toc97071819"/>
      <w:bookmarkStart w:id="2107" w:name="_Toc120051221"/>
      <w:bookmarkStart w:id="2108" w:name="_Toc122025584"/>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11FAE390" w14:textId="77777777" w:rsidR="00602AC0" w:rsidRPr="003B2883" w:rsidRDefault="00602AC0" w:rsidP="00602AC0">
      <w:pPr>
        <w:pStyle w:val="Heading5"/>
      </w:pPr>
      <w:bookmarkStart w:id="2109" w:name="_Toc25156292"/>
      <w:bookmarkStart w:id="2110" w:name="_Toc34124594"/>
      <w:bookmarkStart w:id="2111" w:name="_Toc43207716"/>
      <w:bookmarkStart w:id="2112" w:name="_Toc49857188"/>
      <w:bookmarkStart w:id="2113" w:name="_Toc56677024"/>
      <w:bookmarkStart w:id="2114" w:name="_Toc56691547"/>
      <w:bookmarkStart w:id="2115" w:name="_Toc56698811"/>
      <w:bookmarkStart w:id="2116" w:name="_Toc89035044"/>
      <w:bookmarkStart w:id="2117" w:name="_Toc89064842"/>
      <w:bookmarkStart w:id="2118" w:name="_Toc89180141"/>
      <w:bookmarkStart w:id="2119" w:name="_Toc97071820"/>
      <w:bookmarkStart w:id="2120" w:name="_Toc120051222"/>
      <w:bookmarkStart w:id="2121" w:name="_Toc122025585"/>
      <w:r w:rsidRPr="003B2883">
        <w:t>6.1.3.5.1</w:t>
      </w:r>
      <w:r w:rsidRPr="003B2883">
        <w:tab/>
        <w:t>Description</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22" w:name="_Toc25156293"/>
      <w:bookmarkStart w:id="2123" w:name="_Toc34124595"/>
      <w:bookmarkStart w:id="2124" w:name="_Toc43207717"/>
      <w:bookmarkStart w:id="2125" w:name="_Toc49857189"/>
      <w:bookmarkStart w:id="2126" w:name="_Toc56677025"/>
      <w:bookmarkStart w:id="2127" w:name="_Toc56691548"/>
      <w:bookmarkStart w:id="2128" w:name="_Toc56698812"/>
      <w:bookmarkStart w:id="2129" w:name="_Toc89035045"/>
      <w:bookmarkStart w:id="2130" w:name="_Toc89064843"/>
      <w:bookmarkStart w:id="2131" w:name="_Toc89180142"/>
      <w:bookmarkStart w:id="2132" w:name="_Toc97071821"/>
      <w:bookmarkStart w:id="2133" w:name="_Toc120051223"/>
      <w:bookmarkStart w:id="2134" w:name="_Toc122025586"/>
      <w:r w:rsidRPr="003B2883">
        <w:t>6.1.3.5.2</w:t>
      </w:r>
      <w:r w:rsidRPr="003B2883">
        <w:tab/>
        <w:t>Resource Definition</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74F6E217"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E4C727C" w14:textId="77777777" w:rsidR="00730976" w:rsidRPr="003B2883" w:rsidRDefault="00730976" w:rsidP="00730976">
            <w:pPr>
              <w:pStyle w:val="TAL"/>
            </w:pPr>
            <w:r w:rsidRPr="003B2883">
              <w:tab/>
              <w:t>pattern: "(imei-[0-9]{15}|imeisv-[0-9]{16})"</w:t>
            </w:r>
          </w:p>
          <w:p w14:paraId="15D0C8B4"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2135" w:name="_Toc25156294"/>
      <w:bookmarkStart w:id="2136" w:name="_Toc34124596"/>
      <w:bookmarkStart w:id="2137" w:name="_Toc43207718"/>
      <w:bookmarkStart w:id="2138" w:name="_Toc49857190"/>
      <w:bookmarkStart w:id="2139" w:name="_Toc56677026"/>
      <w:bookmarkStart w:id="2140" w:name="_Toc56691549"/>
      <w:bookmarkStart w:id="2141" w:name="_Toc56698813"/>
      <w:bookmarkStart w:id="2142" w:name="_Toc89035046"/>
      <w:bookmarkStart w:id="2143" w:name="_Toc89064844"/>
      <w:bookmarkStart w:id="2144" w:name="_Toc89180143"/>
      <w:bookmarkStart w:id="2145" w:name="_Toc97071822"/>
      <w:bookmarkStart w:id="2146" w:name="_Toc120051224"/>
      <w:bookmarkStart w:id="2147" w:name="_Toc122025587"/>
      <w:r w:rsidRPr="003B2883">
        <w:t>6.1.3.5.3</w:t>
      </w:r>
      <w:r w:rsidRPr="003B2883">
        <w:tab/>
        <w:t>Resource Standard Methods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0E461DA4" w14:textId="77777777" w:rsidR="00602AC0" w:rsidRPr="003B2883" w:rsidRDefault="00602AC0" w:rsidP="00876DA9">
      <w:pPr>
        <w:pStyle w:val="Heading6"/>
        <w:rPr>
          <w:lang w:eastAsia="zh-CN"/>
        </w:rPr>
      </w:pPr>
      <w:bookmarkStart w:id="2148" w:name="_Toc25156295"/>
      <w:bookmarkStart w:id="2149" w:name="_Toc34124597"/>
      <w:bookmarkStart w:id="2150" w:name="_Toc43207719"/>
      <w:bookmarkStart w:id="2151" w:name="_Toc49857191"/>
      <w:bookmarkStart w:id="2152" w:name="_Toc56677027"/>
      <w:bookmarkStart w:id="2153" w:name="_Toc56691550"/>
      <w:bookmarkStart w:id="2154" w:name="_Toc56698814"/>
      <w:bookmarkStart w:id="2155" w:name="_Toc89035047"/>
      <w:bookmarkStart w:id="2156" w:name="_Toc89064845"/>
      <w:bookmarkStart w:id="2157" w:name="_Toc89180144"/>
      <w:bookmarkStart w:id="2158" w:name="_Toc97071823"/>
      <w:bookmarkStart w:id="2159" w:name="_Toc120051225"/>
      <w:bookmarkStart w:id="2160" w:name="_Toc122025588"/>
      <w:r w:rsidRPr="003B2883">
        <w:t>6.1.3.5.3.1</w:t>
      </w:r>
      <w:r w:rsidRPr="003B2883">
        <w:tab/>
      </w:r>
      <w:r w:rsidRPr="003B2883">
        <w:rPr>
          <w:rFonts w:hint="eastAsia"/>
          <w:lang w:eastAsia="zh-CN"/>
        </w:rPr>
        <w:t>POST</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1"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1"/>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62"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62"/>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63"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392CE42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1A48D808" w:rsidR="00876641" w:rsidRDefault="00876641" w:rsidP="001D4998">
            <w:pPr>
              <w:pStyle w:val="TAL"/>
              <w:ind w:left="301" w:hanging="301"/>
            </w:pPr>
            <w:r>
              <w:t>-</w:t>
            </w:r>
            <w:r>
              <w:tab/>
            </w:r>
            <w:r w:rsidR="002D54B7" w:rsidRPr="002D54B7">
              <w:t>REJECTION_DUE_TO_PAGING_RESTRICTION, if Paging Restrictions information restricts the N1N2MessageTransfer request from causing paging as specified in 3GPP TS 2</w:t>
            </w:r>
            <w:r w:rsidR="003074AC">
              <w:t>3</w:t>
            </w:r>
            <w:r w:rsidR="002D54B7" w:rsidRPr="002D54B7">
              <w:t>.501 [</w:t>
            </w:r>
            <w:r w:rsidR="003074AC">
              <w:t>2</w:t>
            </w:r>
            <w:r w:rsidR="002D54B7" w:rsidRPr="002D54B7">
              <w:t>] clause 5.</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64" w:name="_PERM_MCCTEMPBM_CRPT03410079___2" w:colFirst="4" w:colLast="4"/>
            <w:bookmarkEnd w:id="2163"/>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2164"/>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00D772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65" w:name="_Toc25156296"/>
      <w:bookmarkStart w:id="2166" w:name="_Toc34124598"/>
      <w:bookmarkStart w:id="2167" w:name="_Toc43207720"/>
      <w:bookmarkStart w:id="2168" w:name="_Toc49857192"/>
      <w:bookmarkStart w:id="2169" w:name="_Toc56677028"/>
      <w:bookmarkStart w:id="2170" w:name="_Toc56691551"/>
      <w:bookmarkStart w:id="2171" w:name="_Toc56698815"/>
      <w:bookmarkStart w:id="2172" w:name="_Toc89035048"/>
      <w:bookmarkStart w:id="2173" w:name="_Toc89064846"/>
      <w:bookmarkStart w:id="2174" w:name="_Toc89180145"/>
      <w:bookmarkStart w:id="2175" w:name="_Toc97071824"/>
      <w:bookmarkStart w:id="2176" w:name="_Toc120051226"/>
      <w:bookmarkStart w:id="2177" w:name="_Toc122025589"/>
      <w:r w:rsidRPr="003B2883">
        <w:t>6.1.3.6</w:t>
      </w:r>
      <w:r w:rsidRPr="003B2883">
        <w:tab/>
        <w:t>Resource: subscriptions</w:t>
      </w:r>
      <w:r w:rsidRPr="003B2883">
        <w:rPr>
          <w:rFonts w:hint="eastAsia"/>
          <w:lang w:eastAsia="zh-CN"/>
        </w:rPr>
        <w:t xml:space="preserve"> collection</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49F7D433" w14:textId="77777777" w:rsidR="00602AC0" w:rsidRPr="003B2883" w:rsidRDefault="00602AC0" w:rsidP="00602AC0">
      <w:pPr>
        <w:pStyle w:val="Heading5"/>
      </w:pPr>
      <w:bookmarkStart w:id="2178" w:name="_Toc25156297"/>
      <w:bookmarkStart w:id="2179" w:name="_Toc34124599"/>
      <w:bookmarkStart w:id="2180" w:name="_Toc43207721"/>
      <w:bookmarkStart w:id="2181" w:name="_Toc49857193"/>
      <w:bookmarkStart w:id="2182" w:name="_Toc56677029"/>
      <w:bookmarkStart w:id="2183" w:name="_Toc56691552"/>
      <w:bookmarkStart w:id="2184" w:name="_Toc56698816"/>
      <w:bookmarkStart w:id="2185" w:name="_Toc89035049"/>
      <w:bookmarkStart w:id="2186" w:name="_Toc89064847"/>
      <w:bookmarkStart w:id="2187" w:name="_Toc89180146"/>
      <w:bookmarkStart w:id="2188" w:name="_Toc97071825"/>
      <w:bookmarkStart w:id="2189" w:name="_Toc120051227"/>
      <w:bookmarkStart w:id="2190" w:name="_Toc122025590"/>
      <w:r w:rsidRPr="003B2883">
        <w:t>6.1.3.6.1</w:t>
      </w:r>
      <w:r w:rsidRPr="003B2883">
        <w:tab/>
        <w:t>Description</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1" w:name="_Toc25156298"/>
      <w:bookmarkStart w:id="2192" w:name="_Toc34124600"/>
      <w:bookmarkStart w:id="2193" w:name="_Toc43207722"/>
      <w:bookmarkStart w:id="2194" w:name="_Toc49857194"/>
      <w:bookmarkStart w:id="2195" w:name="_Toc56677030"/>
      <w:bookmarkStart w:id="2196" w:name="_Toc56691553"/>
      <w:bookmarkStart w:id="2197" w:name="_Toc56698817"/>
      <w:bookmarkStart w:id="2198" w:name="_Toc89035050"/>
      <w:bookmarkStart w:id="2199" w:name="_Toc89064848"/>
      <w:bookmarkStart w:id="2200" w:name="_Toc89180147"/>
      <w:bookmarkStart w:id="2201" w:name="_Toc97071826"/>
      <w:bookmarkStart w:id="2202" w:name="_Toc120051228"/>
      <w:bookmarkStart w:id="2203" w:name="_Toc122025591"/>
      <w:r w:rsidRPr="003B2883">
        <w:t>6.1.3.6.2</w:t>
      </w:r>
      <w:r w:rsidRPr="003B2883">
        <w:tab/>
        <w:t>Resource Definition</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77777777" w:rsidR="00730976" w:rsidRPr="003B2883" w:rsidRDefault="00730976" w:rsidP="00730976">
            <w:pPr>
              <w:pStyle w:val="TAL"/>
            </w:pPr>
            <w:r w:rsidRPr="003B2883">
              <w:t xml:space="preserve">See </w:t>
            </w:r>
            <w:r>
              <w:t>clause</w:t>
            </w:r>
            <w:r w:rsidRPr="003B2883">
              <w:t xml:space="preserve"> 6.1.1.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04" w:name="_Toc25156299"/>
      <w:bookmarkStart w:id="2205" w:name="_Toc34124601"/>
      <w:bookmarkStart w:id="2206" w:name="_Toc43207723"/>
      <w:bookmarkStart w:id="2207" w:name="_Toc49857195"/>
      <w:bookmarkStart w:id="2208" w:name="_Toc56677031"/>
      <w:bookmarkStart w:id="2209" w:name="_Toc56691554"/>
      <w:bookmarkStart w:id="2210" w:name="_Toc56698818"/>
      <w:bookmarkStart w:id="2211" w:name="_Toc89035051"/>
      <w:bookmarkStart w:id="2212" w:name="_Toc89064849"/>
      <w:bookmarkStart w:id="2213" w:name="_Toc89180148"/>
      <w:bookmarkStart w:id="2214" w:name="_Toc97071827"/>
      <w:bookmarkStart w:id="2215" w:name="_Toc120051229"/>
      <w:bookmarkStart w:id="2216" w:name="_Toc122025592"/>
      <w:r w:rsidRPr="003B2883">
        <w:t>6.1.3.6.3</w:t>
      </w:r>
      <w:r w:rsidRPr="003B2883">
        <w:tab/>
        <w:t>Resource Standard Methods</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65614191" w14:textId="77777777" w:rsidR="00602AC0" w:rsidRPr="003B2883" w:rsidRDefault="00602AC0" w:rsidP="00876DA9">
      <w:pPr>
        <w:pStyle w:val="Heading6"/>
        <w:rPr>
          <w:lang w:eastAsia="zh-CN"/>
        </w:rPr>
      </w:pPr>
      <w:bookmarkStart w:id="2217" w:name="_Toc25156300"/>
      <w:bookmarkStart w:id="2218" w:name="_Toc34124602"/>
      <w:bookmarkStart w:id="2219" w:name="_Toc43207724"/>
      <w:bookmarkStart w:id="2220" w:name="_Toc49857196"/>
      <w:bookmarkStart w:id="2221" w:name="_Toc56677032"/>
      <w:bookmarkStart w:id="2222" w:name="_Toc56691555"/>
      <w:bookmarkStart w:id="2223" w:name="_Toc56698819"/>
      <w:bookmarkStart w:id="2224" w:name="_Toc89035052"/>
      <w:bookmarkStart w:id="2225" w:name="_Toc89064850"/>
      <w:bookmarkStart w:id="2226" w:name="_Toc89180149"/>
      <w:bookmarkStart w:id="2227" w:name="_Toc97071828"/>
      <w:bookmarkStart w:id="2228" w:name="_Toc120051230"/>
      <w:bookmarkStart w:id="2229" w:name="_Toc122025593"/>
      <w:r w:rsidRPr="003B2883">
        <w:t>6.1.3.6.3.1</w:t>
      </w:r>
      <w:r w:rsidRPr="003B2883">
        <w:tab/>
      </w:r>
      <w:r w:rsidRPr="003B2883">
        <w:rPr>
          <w:rFonts w:hint="eastAsia"/>
          <w:lang w:eastAsia="zh-CN"/>
        </w:rPr>
        <w:t>POST</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0" w:name="_PERM_MCCTEMPBM_CRPT03410081___2"/>
            <w:r w:rsidRPr="003B2883">
              <w:t>- UNSPECIFIED</w:t>
            </w:r>
          </w:p>
          <w:bookmarkEnd w:id="2230"/>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7B93BC52"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1" w:name="_Toc25156301"/>
      <w:bookmarkStart w:id="2232" w:name="_Toc34124603"/>
      <w:bookmarkStart w:id="2233" w:name="_Toc43207725"/>
      <w:bookmarkStart w:id="2234" w:name="_Toc49857197"/>
      <w:bookmarkStart w:id="2235" w:name="_Toc56677033"/>
      <w:bookmarkStart w:id="2236" w:name="_Toc56691556"/>
      <w:bookmarkStart w:id="2237" w:name="_Toc56698820"/>
      <w:bookmarkStart w:id="2238" w:name="_Toc89035053"/>
      <w:bookmarkStart w:id="2239" w:name="_Toc89064851"/>
      <w:bookmarkStart w:id="2240" w:name="_Toc89180150"/>
      <w:bookmarkStart w:id="2241" w:name="_Toc97071829"/>
      <w:bookmarkStart w:id="2242" w:name="_Toc120051231"/>
      <w:bookmarkStart w:id="2243" w:name="_Toc122025594"/>
      <w:r w:rsidRPr="003B2883">
        <w:lastRenderedPageBreak/>
        <w:t>6.1.3.7</w:t>
      </w:r>
      <w:r w:rsidRPr="003B2883">
        <w:tab/>
        <w:t xml:space="preserve">Resource: </w:t>
      </w:r>
      <w:r w:rsidRPr="003B2883">
        <w:rPr>
          <w:rFonts w:hint="eastAsia"/>
          <w:lang w:eastAsia="zh-CN"/>
        </w:rPr>
        <w:t>individual subscription</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544B849C" w14:textId="77777777" w:rsidR="00602AC0" w:rsidRPr="003B2883" w:rsidRDefault="00602AC0" w:rsidP="00602AC0">
      <w:pPr>
        <w:pStyle w:val="Heading5"/>
      </w:pPr>
      <w:bookmarkStart w:id="2244" w:name="_Toc25156302"/>
      <w:bookmarkStart w:id="2245" w:name="_Toc34124604"/>
      <w:bookmarkStart w:id="2246" w:name="_Toc43207726"/>
      <w:bookmarkStart w:id="2247" w:name="_Toc49857198"/>
      <w:bookmarkStart w:id="2248" w:name="_Toc56677034"/>
      <w:bookmarkStart w:id="2249" w:name="_Toc56691557"/>
      <w:bookmarkStart w:id="2250" w:name="_Toc56698821"/>
      <w:bookmarkStart w:id="2251" w:name="_Toc89035054"/>
      <w:bookmarkStart w:id="2252" w:name="_Toc89064852"/>
      <w:bookmarkStart w:id="2253" w:name="_Toc89180151"/>
      <w:bookmarkStart w:id="2254" w:name="_Toc97071830"/>
      <w:bookmarkStart w:id="2255" w:name="_Toc120051232"/>
      <w:bookmarkStart w:id="2256" w:name="_Toc122025595"/>
      <w:r w:rsidRPr="003B2883">
        <w:t>6.1.3.7.1</w:t>
      </w:r>
      <w:r w:rsidRPr="003B2883">
        <w:tab/>
        <w:t>Description</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57" w:name="_Toc25156303"/>
      <w:bookmarkStart w:id="2258" w:name="_Toc34124605"/>
      <w:bookmarkStart w:id="2259" w:name="_Toc43207727"/>
      <w:bookmarkStart w:id="2260" w:name="_Toc49857199"/>
      <w:bookmarkStart w:id="2261" w:name="_Toc56677035"/>
      <w:bookmarkStart w:id="2262" w:name="_Toc56691558"/>
      <w:bookmarkStart w:id="2263" w:name="_Toc56698822"/>
      <w:bookmarkStart w:id="2264" w:name="_Toc89035055"/>
      <w:bookmarkStart w:id="2265" w:name="_Toc89064853"/>
      <w:bookmarkStart w:id="2266" w:name="_Toc89180152"/>
      <w:bookmarkStart w:id="2267" w:name="_Toc97071831"/>
      <w:bookmarkStart w:id="2268" w:name="_Toc120051233"/>
      <w:bookmarkStart w:id="2269" w:name="_Toc122025596"/>
      <w:r w:rsidRPr="003B2883">
        <w:t>6.1.3.7.2</w:t>
      </w:r>
      <w:r w:rsidRPr="003B2883">
        <w:tab/>
        <w:t>Resource Definition</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0" w:name="_Toc25156304"/>
      <w:bookmarkStart w:id="2271" w:name="_Toc34124606"/>
      <w:bookmarkStart w:id="2272" w:name="_Toc43207728"/>
      <w:bookmarkStart w:id="2273" w:name="_Toc49857200"/>
      <w:bookmarkStart w:id="2274" w:name="_Toc56677036"/>
      <w:bookmarkStart w:id="2275" w:name="_Toc56691559"/>
      <w:bookmarkStart w:id="2276" w:name="_Toc56698823"/>
      <w:bookmarkStart w:id="2277" w:name="_Toc89035056"/>
      <w:bookmarkStart w:id="2278" w:name="_Toc89064854"/>
      <w:bookmarkStart w:id="2279" w:name="_Toc89180153"/>
      <w:bookmarkStart w:id="2280" w:name="_Toc97071832"/>
      <w:bookmarkStart w:id="2281" w:name="_Toc120051234"/>
      <w:bookmarkStart w:id="2282" w:name="_Toc122025597"/>
      <w:r w:rsidRPr="003B2883">
        <w:t>6.1.3.7.3</w:t>
      </w:r>
      <w:r w:rsidRPr="003B2883">
        <w:tab/>
        <w:t>Resource Standard Methods</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0FF9AA94" w14:textId="77777777" w:rsidR="00602AC0" w:rsidRPr="003B2883" w:rsidRDefault="00602AC0" w:rsidP="00876DA9">
      <w:pPr>
        <w:pStyle w:val="Heading6"/>
        <w:rPr>
          <w:lang w:eastAsia="zh-CN"/>
        </w:rPr>
      </w:pPr>
      <w:bookmarkStart w:id="2283" w:name="_Toc25156305"/>
      <w:bookmarkStart w:id="2284" w:name="_Toc34124607"/>
      <w:bookmarkStart w:id="2285" w:name="_Toc43207729"/>
      <w:bookmarkStart w:id="2286" w:name="_Toc49857201"/>
      <w:bookmarkStart w:id="2287" w:name="_Toc56677037"/>
      <w:bookmarkStart w:id="2288" w:name="_Toc56691560"/>
      <w:bookmarkStart w:id="2289" w:name="_Toc56698824"/>
      <w:bookmarkStart w:id="2290" w:name="_Toc89035057"/>
      <w:bookmarkStart w:id="2291" w:name="_Toc89064855"/>
      <w:bookmarkStart w:id="2292" w:name="_Toc89180154"/>
      <w:bookmarkStart w:id="2293" w:name="_Toc97071833"/>
      <w:bookmarkStart w:id="2294" w:name="_Toc120051235"/>
      <w:bookmarkStart w:id="2295" w:name="_Toc122025598"/>
      <w:r w:rsidRPr="003B2883">
        <w:t>6.1.3.7.3.1</w:t>
      </w:r>
      <w:r w:rsidRPr="003B2883">
        <w:tab/>
      </w:r>
      <w:r w:rsidRPr="003B2883">
        <w:rPr>
          <w:rFonts w:hint="eastAsia"/>
          <w:lang w:eastAsia="zh-CN"/>
        </w:rPr>
        <w:t>DELETE</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296" w:name="_PERM_MCCTEMPBM_CRPT03410083___7"/>
            <w:r w:rsidRPr="003B2883">
              <w:t>-</w:t>
            </w:r>
            <w:r w:rsidRPr="003B2883">
              <w:tab/>
            </w:r>
            <w:r w:rsidRPr="003B2883">
              <w:rPr>
                <w:rFonts w:ascii="Arial" w:hAnsi="Arial"/>
                <w:sz w:val="18"/>
              </w:rPr>
              <w:t>SUBSCRIPTION_NOT_FOUND</w:t>
            </w:r>
            <w:bookmarkEnd w:id="2296"/>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641586E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297" w:name="_Toc25156306"/>
      <w:bookmarkStart w:id="2298" w:name="_Toc34124608"/>
      <w:bookmarkStart w:id="2299" w:name="_Toc43207730"/>
      <w:bookmarkStart w:id="2300" w:name="_Toc49857202"/>
      <w:bookmarkStart w:id="2301" w:name="_Toc56677038"/>
      <w:bookmarkStart w:id="2302" w:name="_Toc56691561"/>
      <w:bookmarkStart w:id="2303" w:name="_Toc56698825"/>
      <w:bookmarkStart w:id="2304" w:name="_Toc89035058"/>
      <w:bookmarkStart w:id="2305" w:name="_Toc89064856"/>
      <w:bookmarkStart w:id="2306" w:name="_Toc89180155"/>
      <w:bookmarkStart w:id="2307" w:name="_Toc97071834"/>
      <w:bookmarkStart w:id="2308" w:name="_Toc120051236"/>
      <w:bookmarkStart w:id="2309" w:name="_Toc122025599"/>
      <w:r w:rsidRPr="003B2883">
        <w:t>6.1.3.7.3.2</w:t>
      </w:r>
      <w:r w:rsidRPr="003B2883">
        <w:tab/>
      </w:r>
      <w:r w:rsidRPr="003B2883">
        <w:rPr>
          <w:lang w:eastAsia="zh-CN"/>
        </w:rPr>
        <w:t>PUT</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725C5D6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0" w:name="_Toc25156307"/>
      <w:bookmarkStart w:id="2311" w:name="_Toc34124609"/>
      <w:bookmarkStart w:id="2312" w:name="_Toc43207731"/>
      <w:bookmarkStart w:id="2313" w:name="_Toc49857203"/>
      <w:bookmarkStart w:id="2314" w:name="_Toc56677039"/>
      <w:bookmarkStart w:id="2315" w:name="_Toc56691562"/>
      <w:bookmarkStart w:id="2316" w:name="_Toc56698826"/>
      <w:bookmarkStart w:id="2317" w:name="_Toc89035059"/>
      <w:bookmarkStart w:id="2318" w:name="_Toc89064857"/>
      <w:bookmarkStart w:id="2319" w:name="_Toc89180156"/>
      <w:bookmarkStart w:id="2320" w:name="_Toc97071835"/>
      <w:bookmarkStart w:id="2321" w:name="_Toc120051237"/>
      <w:bookmarkStart w:id="2322" w:name="_Toc122025600"/>
      <w:r w:rsidRPr="003B2883">
        <w:lastRenderedPageBreak/>
        <w:t>6.1.3.8</w:t>
      </w:r>
      <w:r w:rsidRPr="003B2883">
        <w:tab/>
        <w:t>Resource: Non UE N2</w:t>
      </w:r>
      <w:r>
        <w:t xml:space="preserve"> </w:t>
      </w:r>
      <w:r w:rsidRPr="003B2883">
        <w:t>Messages Collection</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5E5630C8" w14:textId="77777777" w:rsidR="00602AC0" w:rsidRPr="003B2883" w:rsidRDefault="00602AC0" w:rsidP="00602AC0">
      <w:pPr>
        <w:pStyle w:val="Heading5"/>
      </w:pPr>
      <w:bookmarkStart w:id="2323" w:name="_Toc25156308"/>
      <w:bookmarkStart w:id="2324" w:name="_Toc34124610"/>
      <w:bookmarkStart w:id="2325" w:name="_Toc43207732"/>
      <w:bookmarkStart w:id="2326" w:name="_Toc49857204"/>
      <w:bookmarkStart w:id="2327" w:name="_Toc56677040"/>
      <w:bookmarkStart w:id="2328" w:name="_Toc56691563"/>
      <w:bookmarkStart w:id="2329" w:name="_Toc56698827"/>
      <w:bookmarkStart w:id="2330" w:name="_Toc89035060"/>
      <w:bookmarkStart w:id="2331" w:name="_Toc89064858"/>
      <w:bookmarkStart w:id="2332" w:name="_Toc89180157"/>
      <w:bookmarkStart w:id="2333" w:name="_Toc97071836"/>
      <w:bookmarkStart w:id="2334" w:name="_Toc120051238"/>
      <w:bookmarkStart w:id="2335" w:name="_Toc122025601"/>
      <w:r w:rsidRPr="003B2883">
        <w:t>6.1.3.8.1</w:t>
      </w:r>
      <w:r w:rsidRPr="003B2883">
        <w:tab/>
        <w:t>Description</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36" w:name="_Toc25156309"/>
      <w:bookmarkStart w:id="2337" w:name="_Toc34124611"/>
      <w:bookmarkStart w:id="2338" w:name="_Toc43207733"/>
      <w:bookmarkStart w:id="2339" w:name="_Toc49857205"/>
      <w:bookmarkStart w:id="2340" w:name="_Toc56677041"/>
      <w:bookmarkStart w:id="2341" w:name="_Toc56691564"/>
      <w:bookmarkStart w:id="2342" w:name="_Toc56698828"/>
      <w:bookmarkStart w:id="2343" w:name="_Toc89035061"/>
      <w:bookmarkStart w:id="2344" w:name="_Toc89064859"/>
      <w:bookmarkStart w:id="2345" w:name="_Toc89180158"/>
      <w:bookmarkStart w:id="2346" w:name="_Toc97071837"/>
      <w:bookmarkStart w:id="2347" w:name="_Toc120051239"/>
      <w:bookmarkStart w:id="2348" w:name="_Toc122025602"/>
      <w:r w:rsidRPr="003B2883">
        <w:t>6.1.3.8.2</w:t>
      </w:r>
      <w:r w:rsidRPr="003B2883">
        <w:tab/>
        <w:t>Resource Definition</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49" w:name="_Toc25156310"/>
      <w:bookmarkStart w:id="2350" w:name="_Toc34124612"/>
      <w:bookmarkStart w:id="2351" w:name="_Toc43207734"/>
      <w:bookmarkStart w:id="2352" w:name="_Toc49857206"/>
      <w:bookmarkStart w:id="2353" w:name="_Toc56677042"/>
      <w:bookmarkStart w:id="2354" w:name="_Toc56691565"/>
      <w:bookmarkStart w:id="2355" w:name="_Toc56698829"/>
      <w:bookmarkStart w:id="2356" w:name="_Toc89035062"/>
      <w:bookmarkStart w:id="2357" w:name="_Toc89064860"/>
      <w:bookmarkStart w:id="2358" w:name="_Toc89180159"/>
      <w:bookmarkStart w:id="2359" w:name="_Toc97071838"/>
      <w:bookmarkStart w:id="2360" w:name="_Toc120051240"/>
      <w:bookmarkStart w:id="2361" w:name="_Toc122025603"/>
      <w:r w:rsidRPr="003B2883">
        <w:t>6.1.3.8.3</w:t>
      </w:r>
      <w:r w:rsidRPr="003B2883">
        <w:tab/>
        <w:t>Resource Standard Methods</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62" w:name="_Toc25156311"/>
      <w:bookmarkStart w:id="2363" w:name="_Toc34124613"/>
      <w:bookmarkStart w:id="2364" w:name="_Toc43207735"/>
      <w:bookmarkStart w:id="2365" w:name="_Toc49857207"/>
      <w:bookmarkStart w:id="2366" w:name="_Toc56677043"/>
      <w:bookmarkStart w:id="2367" w:name="_Toc56691566"/>
      <w:bookmarkStart w:id="2368" w:name="_Toc56698830"/>
      <w:bookmarkStart w:id="2369" w:name="_Toc89035063"/>
      <w:bookmarkStart w:id="2370" w:name="_Toc89064861"/>
      <w:bookmarkStart w:id="2371" w:name="_Toc89180160"/>
      <w:bookmarkStart w:id="2372" w:name="_Toc97071839"/>
      <w:bookmarkStart w:id="2373" w:name="_Toc120051241"/>
      <w:bookmarkStart w:id="2374" w:name="_Toc122025604"/>
      <w:r w:rsidRPr="003B2883">
        <w:t>6.1.3.8.4</w:t>
      </w:r>
      <w:r w:rsidRPr="003B2883">
        <w:tab/>
        <w:t>Resource Custom Operations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15DF66D7" w14:textId="77777777" w:rsidR="00602AC0" w:rsidRPr="003B2883" w:rsidRDefault="00602AC0" w:rsidP="00876DA9">
      <w:pPr>
        <w:pStyle w:val="Heading6"/>
      </w:pPr>
      <w:bookmarkStart w:id="2375" w:name="_Toc25156312"/>
      <w:bookmarkStart w:id="2376" w:name="_Toc34124614"/>
      <w:bookmarkStart w:id="2377" w:name="_Toc43207736"/>
      <w:bookmarkStart w:id="2378" w:name="_Toc49857208"/>
      <w:bookmarkStart w:id="2379" w:name="_Toc56677044"/>
      <w:bookmarkStart w:id="2380" w:name="_Toc56691567"/>
      <w:bookmarkStart w:id="2381" w:name="_Toc56698831"/>
      <w:bookmarkStart w:id="2382" w:name="_Toc89035064"/>
      <w:bookmarkStart w:id="2383" w:name="_Toc89064862"/>
      <w:bookmarkStart w:id="2384" w:name="_Toc89180161"/>
      <w:bookmarkStart w:id="2385" w:name="_Toc97071840"/>
      <w:bookmarkStart w:id="2386" w:name="_Toc120051242"/>
      <w:bookmarkStart w:id="2387" w:name="_Toc122025605"/>
      <w:r w:rsidRPr="003B2883">
        <w:t>6.1.3.8.4.1</w:t>
      </w:r>
      <w:r w:rsidRPr="003B2883">
        <w:tab/>
        <w:t>Overview</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88" w:name="_Toc25156313"/>
      <w:bookmarkStart w:id="2389" w:name="_Toc34124615"/>
      <w:bookmarkStart w:id="2390" w:name="_Toc43207737"/>
      <w:bookmarkStart w:id="2391" w:name="_Toc49857209"/>
      <w:bookmarkStart w:id="2392" w:name="_Toc56677045"/>
      <w:bookmarkStart w:id="2393" w:name="_Toc56691568"/>
      <w:bookmarkStart w:id="2394" w:name="_Toc56698832"/>
      <w:bookmarkStart w:id="2395" w:name="_Toc89035065"/>
      <w:bookmarkStart w:id="2396" w:name="_Toc89064863"/>
      <w:bookmarkStart w:id="2397" w:name="_Toc89180162"/>
      <w:bookmarkStart w:id="2398" w:name="_Toc97071841"/>
      <w:bookmarkStart w:id="2399" w:name="_Toc120051243"/>
      <w:bookmarkStart w:id="2400" w:name="_Toc122025606"/>
      <w:r w:rsidRPr="003B2883">
        <w:t>6.1.3.8.4.2</w:t>
      </w:r>
      <w:r w:rsidRPr="003B2883">
        <w:tab/>
        <w:t xml:space="preserve">Operation: </w:t>
      </w:r>
      <w:r w:rsidRPr="003B2883">
        <w:rPr>
          <w:lang w:eastAsia="zh-CN"/>
        </w:rPr>
        <w:t>transfer</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1D63B53A" w14:textId="77777777" w:rsidR="00602AC0" w:rsidRPr="003B2883" w:rsidRDefault="00602AC0" w:rsidP="00876DA9">
      <w:pPr>
        <w:pStyle w:val="Heading7"/>
      </w:pPr>
      <w:bookmarkStart w:id="2401" w:name="_Toc43207738"/>
      <w:bookmarkStart w:id="2402" w:name="_Toc89035066"/>
      <w:bookmarkStart w:id="2403" w:name="_Toc89064864"/>
      <w:bookmarkStart w:id="2404" w:name="_Toc89180163"/>
      <w:bookmarkStart w:id="2405" w:name="_Toc97071842"/>
      <w:bookmarkStart w:id="2406" w:name="_Toc120051244"/>
      <w:bookmarkStart w:id="2407" w:name="_Toc122025607"/>
      <w:r w:rsidRPr="003B2883">
        <w:t>6.1.3.8.4.2.1</w:t>
      </w:r>
      <w:r w:rsidRPr="003B2883">
        <w:tab/>
        <w:t>Description</w:t>
      </w:r>
      <w:bookmarkEnd w:id="2401"/>
      <w:bookmarkEnd w:id="2402"/>
      <w:bookmarkEnd w:id="2403"/>
      <w:bookmarkEnd w:id="2404"/>
      <w:bookmarkEnd w:id="2405"/>
      <w:bookmarkEnd w:id="2406"/>
      <w:bookmarkEnd w:id="2407"/>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08" w:name="_Toc43207739"/>
      <w:bookmarkStart w:id="2409" w:name="_Toc89035067"/>
      <w:bookmarkStart w:id="2410" w:name="_Toc89064865"/>
      <w:bookmarkStart w:id="2411" w:name="_Toc89180164"/>
      <w:bookmarkStart w:id="2412" w:name="_Toc97071843"/>
      <w:bookmarkStart w:id="2413" w:name="_Toc120051245"/>
      <w:bookmarkStart w:id="2414" w:name="_Toc122025608"/>
      <w:r w:rsidRPr="003B2883">
        <w:t>6.1.3.8.4.2.2</w:t>
      </w:r>
      <w:r w:rsidRPr="003B2883">
        <w:tab/>
        <w:t>Operation Definition</w:t>
      </w:r>
      <w:bookmarkEnd w:id="2408"/>
      <w:bookmarkEnd w:id="2409"/>
      <w:bookmarkEnd w:id="2410"/>
      <w:bookmarkEnd w:id="2411"/>
      <w:bookmarkEnd w:id="2412"/>
      <w:bookmarkEnd w:id="2413"/>
      <w:bookmarkEnd w:id="2414"/>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15" w:name="_PERM_MCCTEMPBM_CRPT03410085___2"/>
            <w:r w:rsidRPr="003B2883">
              <w:t>- UNSPECIFIED</w:t>
            </w:r>
          </w:p>
          <w:bookmarkEnd w:id="2415"/>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16" w:name="_PERM_MCCTEMPBM_CRPT03410086___2"/>
            <w:r w:rsidRPr="003B2883">
              <w:t>- CONTEXT_NOT_FOUND</w:t>
            </w:r>
          </w:p>
          <w:bookmarkEnd w:id="2416"/>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4C7BEBA1"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17" w:name="_Toc25156314"/>
      <w:bookmarkStart w:id="2418" w:name="_Toc34124616"/>
      <w:bookmarkStart w:id="2419" w:name="_Toc43207740"/>
      <w:bookmarkStart w:id="2420" w:name="_Toc49857210"/>
      <w:bookmarkStart w:id="2421" w:name="_Toc56677046"/>
      <w:bookmarkStart w:id="2422" w:name="_Toc56691569"/>
      <w:bookmarkStart w:id="2423" w:name="_Toc56698833"/>
      <w:bookmarkStart w:id="2424" w:name="_Toc89035068"/>
      <w:bookmarkStart w:id="2425" w:name="_Toc89064866"/>
      <w:bookmarkStart w:id="2426" w:name="_Toc89180165"/>
      <w:bookmarkStart w:id="2427" w:name="_Toc97071844"/>
      <w:bookmarkStart w:id="2428" w:name="_Toc120051246"/>
      <w:bookmarkStart w:id="2429" w:name="_Toc122025609"/>
      <w:r w:rsidRPr="003B2883">
        <w:t>6.1.3.9</w:t>
      </w:r>
      <w:r w:rsidRPr="003B2883">
        <w:tab/>
        <w:t>Resource: Non UE N2</w:t>
      </w:r>
      <w:r>
        <w:t xml:space="preserve"> </w:t>
      </w:r>
      <w:r w:rsidRPr="003B2883">
        <w:t>Messages Subscriptions Collection</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488BF597" w14:textId="77777777" w:rsidR="00602AC0" w:rsidRPr="003B2883" w:rsidRDefault="00602AC0" w:rsidP="00602AC0">
      <w:pPr>
        <w:pStyle w:val="Heading5"/>
      </w:pPr>
      <w:bookmarkStart w:id="2430" w:name="_Toc25156315"/>
      <w:bookmarkStart w:id="2431" w:name="_Toc34124617"/>
      <w:bookmarkStart w:id="2432" w:name="_Toc43207741"/>
      <w:bookmarkStart w:id="2433" w:name="_Toc49857211"/>
      <w:bookmarkStart w:id="2434" w:name="_Toc56677047"/>
      <w:bookmarkStart w:id="2435" w:name="_Toc56691570"/>
      <w:bookmarkStart w:id="2436" w:name="_Toc56698834"/>
      <w:bookmarkStart w:id="2437" w:name="_Toc89035069"/>
      <w:bookmarkStart w:id="2438" w:name="_Toc89064867"/>
      <w:bookmarkStart w:id="2439" w:name="_Toc89180166"/>
      <w:bookmarkStart w:id="2440" w:name="_Toc97071845"/>
      <w:bookmarkStart w:id="2441" w:name="_Toc120051247"/>
      <w:bookmarkStart w:id="2442" w:name="_Toc122025610"/>
      <w:r w:rsidRPr="003B2883">
        <w:t>6.1.3.9.1</w:t>
      </w:r>
      <w:r w:rsidRPr="003B2883">
        <w:tab/>
        <w:t>Description</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43" w:name="_Toc25156316"/>
      <w:bookmarkStart w:id="2444" w:name="_Toc34124618"/>
      <w:bookmarkStart w:id="2445" w:name="_Toc43207742"/>
      <w:bookmarkStart w:id="2446" w:name="_Toc49857212"/>
      <w:bookmarkStart w:id="2447" w:name="_Toc56677048"/>
      <w:bookmarkStart w:id="2448" w:name="_Toc56691571"/>
      <w:bookmarkStart w:id="2449" w:name="_Toc56698835"/>
      <w:bookmarkStart w:id="2450" w:name="_Toc89035070"/>
      <w:bookmarkStart w:id="2451" w:name="_Toc89064868"/>
      <w:bookmarkStart w:id="2452" w:name="_Toc89180167"/>
      <w:bookmarkStart w:id="2453" w:name="_Toc97071846"/>
      <w:bookmarkStart w:id="2454" w:name="_Toc120051248"/>
      <w:bookmarkStart w:id="2455" w:name="_Toc122025611"/>
      <w:r w:rsidRPr="003B2883">
        <w:t>6.1.3.9.2</w:t>
      </w:r>
      <w:r w:rsidRPr="003B2883">
        <w:tab/>
        <w:t>Resource Definition</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56" w:name="_Toc25156317"/>
      <w:bookmarkStart w:id="2457" w:name="_Toc34124619"/>
      <w:bookmarkStart w:id="2458" w:name="_Toc43207743"/>
      <w:bookmarkStart w:id="2459" w:name="_Toc49857213"/>
      <w:bookmarkStart w:id="2460" w:name="_Toc56677049"/>
      <w:bookmarkStart w:id="2461" w:name="_Toc56691572"/>
      <w:bookmarkStart w:id="2462" w:name="_Toc56698836"/>
      <w:bookmarkStart w:id="2463" w:name="_Toc89035071"/>
      <w:bookmarkStart w:id="2464" w:name="_Toc89064869"/>
      <w:bookmarkStart w:id="2465" w:name="_Toc89180168"/>
      <w:bookmarkStart w:id="2466" w:name="_Toc97071847"/>
      <w:bookmarkStart w:id="2467" w:name="_Toc120051249"/>
      <w:bookmarkStart w:id="2468" w:name="_Toc122025612"/>
      <w:r w:rsidRPr="003B2883">
        <w:t>6.1.3.9.3</w:t>
      </w:r>
      <w:r w:rsidRPr="003B2883">
        <w:tab/>
        <w:t>Resource Standard Methods</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1C7EC806" w14:textId="77777777" w:rsidR="00602AC0" w:rsidRPr="003B2883" w:rsidRDefault="00602AC0" w:rsidP="00876DA9">
      <w:pPr>
        <w:pStyle w:val="Heading6"/>
      </w:pPr>
      <w:bookmarkStart w:id="2469" w:name="_Toc25156318"/>
      <w:bookmarkStart w:id="2470" w:name="_Toc34124620"/>
      <w:bookmarkStart w:id="2471" w:name="_Toc43207744"/>
      <w:bookmarkStart w:id="2472" w:name="_Toc49857214"/>
      <w:bookmarkStart w:id="2473" w:name="_Toc56677050"/>
      <w:bookmarkStart w:id="2474" w:name="_Toc56691573"/>
      <w:bookmarkStart w:id="2475" w:name="_Toc56698837"/>
      <w:bookmarkStart w:id="2476" w:name="_Toc89035072"/>
      <w:bookmarkStart w:id="2477" w:name="_Toc89064870"/>
      <w:bookmarkStart w:id="2478" w:name="_Toc89180169"/>
      <w:bookmarkStart w:id="2479" w:name="_Toc97071848"/>
      <w:bookmarkStart w:id="2480" w:name="_Toc120051250"/>
      <w:bookmarkStart w:id="2481" w:name="_Toc122025613"/>
      <w:r w:rsidRPr="003B2883">
        <w:t>6.1.3.9.3.1</w:t>
      </w:r>
      <w:r w:rsidRPr="003B2883">
        <w:tab/>
        <w:t>POST</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0A192FB"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82" w:name="_Toc25156319"/>
      <w:bookmarkStart w:id="2483" w:name="_Toc34124621"/>
      <w:bookmarkStart w:id="2484" w:name="_Toc43207745"/>
      <w:bookmarkStart w:id="2485" w:name="_Toc49857215"/>
      <w:bookmarkStart w:id="2486" w:name="_Toc56677051"/>
      <w:bookmarkStart w:id="2487" w:name="_Toc56691574"/>
      <w:bookmarkStart w:id="2488" w:name="_Toc56698838"/>
      <w:bookmarkStart w:id="2489" w:name="_Toc89035073"/>
      <w:bookmarkStart w:id="2490" w:name="_Toc89064871"/>
      <w:bookmarkStart w:id="2491" w:name="_Toc89180170"/>
      <w:bookmarkStart w:id="2492" w:name="_Toc97071849"/>
      <w:bookmarkStart w:id="2493" w:name="_Toc120051251"/>
      <w:bookmarkStart w:id="2494" w:name="_Toc122025614"/>
      <w:r w:rsidRPr="003B2883">
        <w:t>6.1.3.9.4</w:t>
      </w:r>
      <w:r w:rsidRPr="003B2883">
        <w:tab/>
        <w:t>Resource Custom Operations</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495" w:name="_Toc25156320"/>
      <w:bookmarkStart w:id="2496" w:name="_Toc34124622"/>
      <w:bookmarkStart w:id="2497" w:name="_Toc43207746"/>
      <w:bookmarkStart w:id="2498" w:name="_Toc49857216"/>
      <w:bookmarkStart w:id="2499" w:name="_Toc56677052"/>
      <w:bookmarkStart w:id="2500" w:name="_Toc56691575"/>
      <w:bookmarkStart w:id="2501" w:name="_Toc56698839"/>
      <w:bookmarkStart w:id="2502" w:name="_Toc89035074"/>
      <w:bookmarkStart w:id="2503" w:name="_Toc89064872"/>
      <w:bookmarkStart w:id="2504" w:name="_Toc89180171"/>
      <w:bookmarkStart w:id="2505" w:name="_Toc97071850"/>
      <w:bookmarkStart w:id="2506" w:name="_Toc120051252"/>
      <w:bookmarkStart w:id="2507" w:name="_Toc122025615"/>
      <w:r w:rsidRPr="003B2883">
        <w:lastRenderedPageBreak/>
        <w:t>6.1.3.10</w:t>
      </w:r>
      <w:r w:rsidRPr="003B2883">
        <w:tab/>
        <w:t>Resource: Non UE N2 Message Notification Individual Subscription</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7E19AF7F" w14:textId="77777777" w:rsidR="00602AC0" w:rsidRPr="003B2883" w:rsidRDefault="00602AC0" w:rsidP="00602AC0">
      <w:pPr>
        <w:pStyle w:val="Heading5"/>
      </w:pPr>
      <w:bookmarkStart w:id="2508" w:name="_Toc25156321"/>
      <w:bookmarkStart w:id="2509" w:name="_Toc34124623"/>
      <w:bookmarkStart w:id="2510" w:name="_Toc43207747"/>
      <w:bookmarkStart w:id="2511" w:name="_Toc49857217"/>
      <w:bookmarkStart w:id="2512" w:name="_Toc56677053"/>
      <w:bookmarkStart w:id="2513" w:name="_Toc56691576"/>
      <w:bookmarkStart w:id="2514" w:name="_Toc56698840"/>
      <w:bookmarkStart w:id="2515" w:name="_Toc89035075"/>
      <w:bookmarkStart w:id="2516" w:name="_Toc89064873"/>
      <w:bookmarkStart w:id="2517" w:name="_Toc89180172"/>
      <w:bookmarkStart w:id="2518" w:name="_Toc97071851"/>
      <w:bookmarkStart w:id="2519" w:name="_Toc120051253"/>
      <w:bookmarkStart w:id="2520" w:name="_Toc122025616"/>
      <w:r w:rsidRPr="003B2883">
        <w:t>6.1.3.10.1</w:t>
      </w:r>
      <w:r w:rsidRPr="003B2883">
        <w:tab/>
        <w:t>Description</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1" w:name="_Toc25156322"/>
      <w:bookmarkStart w:id="2522" w:name="_Toc34124624"/>
      <w:bookmarkStart w:id="2523" w:name="_Toc43207748"/>
      <w:bookmarkStart w:id="2524" w:name="_Toc49857218"/>
      <w:bookmarkStart w:id="2525" w:name="_Toc56677054"/>
      <w:bookmarkStart w:id="2526" w:name="_Toc56691577"/>
      <w:bookmarkStart w:id="2527" w:name="_Toc56698841"/>
      <w:bookmarkStart w:id="2528" w:name="_Toc89035076"/>
      <w:bookmarkStart w:id="2529" w:name="_Toc89064874"/>
      <w:bookmarkStart w:id="2530" w:name="_Toc89180173"/>
      <w:bookmarkStart w:id="2531" w:name="_Toc97071852"/>
      <w:bookmarkStart w:id="2532" w:name="_Toc120051254"/>
      <w:bookmarkStart w:id="2533" w:name="_Toc122025617"/>
      <w:r w:rsidRPr="003B2883">
        <w:t>6.1.3.10.2</w:t>
      </w:r>
      <w:r w:rsidRPr="003B2883">
        <w:tab/>
        <w:t>Resource Definition</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34" w:name="_Toc25156323"/>
      <w:bookmarkStart w:id="2535" w:name="_Toc34124625"/>
      <w:bookmarkStart w:id="2536" w:name="_Toc43207749"/>
      <w:bookmarkStart w:id="2537" w:name="_Toc49857219"/>
      <w:bookmarkStart w:id="2538" w:name="_Toc56677055"/>
      <w:bookmarkStart w:id="2539" w:name="_Toc56691578"/>
      <w:bookmarkStart w:id="2540" w:name="_Toc56698842"/>
      <w:bookmarkStart w:id="2541" w:name="_Toc89035077"/>
      <w:bookmarkStart w:id="2542" w:name="_Toc89064875"/>
      <w:bookmarkStart w:id="2543" w:name="_Toc89180174"/>
      <w:bookmarkStart w:id="2544" w:name="_Toc97071853"/>
      <w:bookmarkStart w:id="2545" w:name="_Toc120051255"/>
      <w:bookmarkStart w:id="2546" w:name="_Toc122025618"/>
      <w:r w:rsidRPr="003B2883">
        <w:t>6.1.3.10.3</w:t>
      </w:r>
      <w:r w:rsidRPr="003B2883">
        <w:tab/>
        <w:t>Resource Standard Methods</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507372CF" w14:textId="77777777" w:rsidR="00602AC0" w:rsidRPr="003B2883" w:rsidRDefault="00602AC0" w:rsidP="00876DA9">
      <w:pPr>
        <w:pStyle w:val="Heading6"/>
      </w:pPr>
      <w:bookmarkStart w:id="2547" w:name="_Toc25156324"/>
      <w:bookmarkStart w:id="2548" w:name="_Toc34124626"/>
      <w:bookmarkStart w:id="2549" w:name="_Toc43207750"/>
      <w:bookmarkStart w:id="2550" w:name="_Toc49857220"/>
      <w:bookmarkStart w:id="2551" w:name="_Toc56677056"/>
      <w:bookmarkStart w:id="2552" w:name="_Toc56691579"/>
      <w:bookmarkStart w:id="2553" w:name="_Toc56698843"/>
      <w:bookmarkStart w:id="2554" w:name="_Toc89035078"/>
      <w:bookmarkStart w:id="2555" w:name="_Toc89064876"/>
      <w:bookmarkStart w:id="2556" w:name="_Toc89180175"/>
      <w:bookmarkStart w:id="2557" w:name="_Toc97071854"/>
      <w:bookmarkStart w:id="2558" w:name="_Toc120051256"/>
      <w:bookmarkStart w:id="2559" w:name="_Toc122025619"/>
      <w:r w:rsidRPr="003B2883">
        <w:t>6.1.3.10.3.1</w:t>
      </w:r>
      <w:r w:rsidRPr="003B2883">
        <w:tab/>
        <w:t>DELETE</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4E7F4F0E"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0" w:name="_Toc25156325"/>
      <w:bookmarkStart w:id="2561" w:name="_Toc34124627"/>
      <w:bookmarkStart w:id="2562" w:name="_Toc43207751"/>
      <w:bookmarkStart w:id="2563" w:name="_Toc49857221"/>
      <w:bookmarkStart w:id="2564" w:name="_Toc56677057"/>
      <w:bookmarkStart w:id="2565" w:name="_Toc56691580"/>
      <w:bookmarkStart w:id="2566" w:name="_Toc56698844"/>
      <w:bookmarkStart w:id="2567" w:name="_Toc89035079"/>
      <w:bookmarkStart w:id="2568" w:name="_Toc89064877"/>
      <w:bookmarkStart w:id="2569" w:name="_Toc89180176"/>
      <w:bookmarkStart w:id="2570" w:name="_Toc97071855"/>
      <w:bookmarkStart w:id="2571" w:name="_Toc120051257"/>
      <w:bookmarkStart w:id="2572" w:name="_Toc122025620"/>
      <w:r w:rsidRPr="003B2883">
        <w:t>6.1.3.10.4</w:t>
      </w:r>
      <w:r w:rsidRPr="003B2883">
        <w:tab/>
        <w:t>Resource Custom Operations</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73" w:name="_Toc25156326"/>
      <w:bookmarkStart w:id="2574" w:name="_Toc34124628"/>
      <w:bookmarkStart w:id="2575" w:name="_Toc43207752"/>
      <w:bookmarkStart w:id="2576" w:name="_Toc49857222"/>
      <w:bookmarkStart w:id="2577" w:name="_Toc56677058"/>
      <w:bookmarkStart w:id="2578" w:name="_Toc56691581"/>
      <w:bookmarkStart w:id="2579" w:name="_Toc56698845"/>
      <w:bookmarkStart w:id="2580" w:name="_Toc89035080"/>
      <w:bookmarkStart w:id="2581" w:name="_Toc89064878"/>
      <w:bookmarkStart w:id="2582" w:name="_Toc89180177"/>
      <w:bookmarkStart w:id="2583" w:name="_Toc97071856"/>
      <w:bookmarkStart w:id="2584" w:name="_Toc120051258"/>
      <w:bookmarkStart w:id="2585" w:name="_Toc122025621"/>
      <w:r w:rsidRPr="003B2883">
        <w:t>6.1.4</w:t>
      </w:r>
      <w:r w:rsidRPr="003B2883">
        <w:tab/>
        <w:t>Custom Operations without associated resources</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86" w:name="_Toc25156327"/>
      <w:bookmarkStart w:id="2587" w:name="_Toc34124629"/>
      <w:bookmarkStart w:id="2588" w:name="_Toc43207753"/>
      <w:bookmarkStart w:id="2589" w:name="_Toc49857223"/>
      <w:bookmarkStart w:id="2590" w:name="_Toc56677059"/>
      <w:bookmarkStart w:id="2591" w:name="_Toc56691582"/>
      <w:bookmarkStart w:id="2592" w:name="_Toc56698846"/>
      <w:bookmarkStart w:id="2593" w:name="_Toc89035081"/>
      <w:bookmarkStart w:id="2594" w:name="_Toc89064879"/>
      <w:bookmarkStart w:id="2595" w:name="_Toc89180178"/>
      <w:bookmarkStart w:id="2596" w:name="_Toc97071857"/>
      <w:bookmarkStart w:id="2597" w:name="_Toc120051259"/>
      <w:bookmarkStart w:id="2598" w:name="_Toc122025622"/>
      <w:r w:rsidRPr="003B2883">
        <w:t>6.1.5</w:t>
      </w:r>
      <w:r w:rsidRPr="003B2883">
        <w:tab/>
        <w:t>Notifications</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3C106C7F" w14:textId="77777777" w:rsidR="00602AC0" w:rsidRPr="003B2883" w:rsidRDefault="00602AC0" w:rsidP="00602AC0">
      <w:pPr>
        <w:pStyle w:val="Heading4"/>
      </w:pPr>
      <w:bookmarkStart w:id="2599" w:name="_Toc25156328"/>
      <w:bookmarkStart w:id="2600" w:name="_Toc34124630"/>
      <w:bookmarkStart w:id="2601" w:name="_Toc43207754"/>
      <w:bookmarkStart w:id="2602" w:name="_Toc49857224"/>
      <w:bookmarkStart w:id="2603" w:name="_Toc56677060"/>
      <w:bookmarkStart w:id="2604" w:name="_Toc56691583"/>
      <w:bookmarkStart w:id="2605" w:name="_Toc56698847"/>
      <w:bookmarkStart w:id="2606" w:name="_Toc89035082"/>
      <w:bookmarkStart w:id="2607" w:name="_Toc89064880"/>
      <w:bookmarkStart w:id="2608" w:name="_Toc89180179"/>
      <w:bookmarkStart w:id="2609" w:name="_Toc97071858"/>
      <w:bookmarkStart w:id="2610" w:name="_Toc120051260"/>
      <w:bookmarkStart w:id="2611" w:name="_Toc122025623"/>
      <w:r w:rsidRPr="003B2883">
        <w:t>6.1.5.1</w:t>
      </w:r>
      <w:r w:rsidRPr="003B2883">
        <w:tab/>
        <w:t>General</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12" w:name="_Toc25156329"/>
      <w:bookmarkStart w:id="2613" w:name="_Toc34124631"/>
      <w:bookmarkStart w:id="2614" w:name="_Toc43207755"/>
      <w:bookmarkStart w:id="2615" w:name="_Toc49857225"/>
      <w:bookmarkStart w:id="2616" w:name="_Toc56677061"/>
      <w:bookmarkStart w:id="2617" w:name="_Toc56691584"/>
      <w:bookmarkStart w:id="2618" w:name="_Toc56698848"/>
      <w:bookmarkStart w:id="2619" w:name="_Toc89035083"/>
      <w:bookmarkStart w:id="2620" w:name="_Toc89064881"/>
      <w:bookmarkStart w:id="2621" w:name="_Toc89180180"/>
      <w:bookmarkStart w:id="2622" w:name="_Toc97071859"/>
      <w:bookmarkStart w:id="2623" w:name="_Toc120051261"/>
      <w:bookmarkStart w:id="2624" w:name="_Toc122025624"/>
      <w:r w:rsidRPr="003B2883">
        <w:t>6.1.5.2</w:t>
      </w:r>
      <w:r w:rsidRPr="003B2883">
        <w:tab/>
        <w:t>AMF Status Change Notification</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6C8F9274" w14:textId="77777777" w:rsidR="00602AC0" w:rsidRPr="003B2883" w:rsidRDefault="00602AC0" w:rsidP="00602AC0">
      <w:pPr>
        <w:pStyle w:val="Heading5"/>
      </w:pPr>
      <w:bookmarkStart w:id="2625" w:name="_Toc25156330"/>
      <w:bookmarkStart w:id="2626" w:name="_Toc34124632"/>
      <w:bookmarkStart w:id="2627" w:name="_Toc43207756"/>
      <w:bookmarkStart w:id="2628" w:name="_Toc49857226"/>
      <w:bookmarkStart w:id="2629" w:name="_Toc56677062"/>
      <w:bookmarkStart w:id="2630" w:name="_Toc56691585"/>
      <w:bookmarkStart w:id="2631" w:name="_Toc56698849"/>
      <w:bookmarkStart w:id="2632" w:name="_Toc89035084"/>
      <w:bookmarkStart w:id="2633" w:name="_Toc89064882"/>
      <w:bookmarkStart w:id="2634" w:name="_Toc89180181"/>
      <w:bookmarkStart w:id="2635" w:name="_Toc97071860"/>
      <w:bookmarkStart w:id="2636" w:name="_Toc120051262"/>
      <w:bookmarkStart w:id="2637" w:name="_Toc122025625"/>
      <w:r w:rsidRPr="003B2883">
        <w:t>6.1.5.</w:t>
      </w:r>
      <w:r w:rsidRPr="003B2883">
        <w:rPr>
          <w:lang w:eastAsia="zh-CN"/>
        </w:rPr>
        <w:t>2</w:t>
      </w:r>
      <w:r w:rsidRPr="003B2883">
        <w:t>.1</w:t>
      </w:r>
      <w:r w:rsidRPr="003B2883">
        <w:tab/>
        <w:t>Description</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38" w:name="_Toc25156331"/>
      <w:bookmarkStart w:id="2639" w:name="_Toc34124633"/>
      <w:bookmarkStart w:id="2640" w:name="_Toc43207757"/>
      <w:bookmarkStart w:id="2641" w:name="_Toc49857227"/>
      <w:bookmarkStart w:id="2642" w:name="_Toc56677063"/>
      <w:bookmarkStart w:id="2643" w:name="_Toc56691586"/>
      <w:bookmarkStart w:id="2644" w:name="_Toc56698850"/>
      <w:bookmarkStart w:id="2645" w:name="_Toc89035085"/>
      <w:bookmarkStart w:id="2646" w:name="_Toc89064883"/>
      <w:bookmarkStart w:id="2647" w:name="_Toc89180182"/>
      <w:bookmarkStart w:id="2648" w:name="_Toc97071861"/>
      <w:bookmarkStart w:id="2649" w:name="_Toc120051263"/>
      <w:bookmarkStart w:id="2650" w:name="_Toc122025626"/>
      <w:r w:rsidRPr="003B2883">
        <w:t>6.1.5.</w:t>
      </w:r>
      <w:r w:rsidRPr="003B2883">
        <w:rPr>
          <w:lang w:eastAsia="zh-CN"/>
        </w:rPr>
        <w:t>2</w:t>
      </w:r>
      <w:r w:rsidRPr="003B2883">
        <w:t>.2</w:t>
      </w:r>
      <w:r w:rsidRPr="003B2883">
        <w:tab/>
        <w:t>Notification Definition</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1" w:name="_Toc25156332"/>
      <w:bookmarkStart w:id="2652" w:name="_Toc34124634"/>
      <w:bookmarkStart w:id="2653" w:name="_Toc43207758"/>
      <w:bookmarkStart w:id="2654" w:name="_Toc49857228"/>
      <w:bookmarkStart w:id="2655" w:name="_Toc56677064"/>
      <w:bookmarkStart w:id="2656" w:name="_Toc56691587"/>
      <w:bookmarkStart w:id="2657" w:name="_Toc56698851"/>
      <w:bookmarkStart w:id="2658" w:name="_Toc89035086"/>
      <w:bookmarkStart w:id="2659" w:name="_Toc89064884"/>
      <w:bookmarkStart w:id="2660" w:name="_Toc89180183"/>
      <w:bookmarkStart w:id="2661" w:name="_Toc97071862"/>
      <w:bookmarkStart w:id="2662" w:name="_Toc120051264"/>
      <w:bookmarkStart w:id="2663" w:name="_Toc122025627"/>
      <w:r w:rsidRPr="003B2883">
        <w:t>6.1.5.</w:t>
      </w:r>
      <w:r w:rsidRPr="003B2883">
        <w:rPr>
          <w:lang w:eastAsia="zh-CN"/>
        </w:rPr>
        <w:t>2</w:t>
      </w:r>
      <w:r w:rsidRPr="003B2883">
        <w:t>.3</w:t>
      </w:r>
      <w:r w:rsidRPr="003B2883">
        <w:tab/>
        <w:t>Notification Standard Methods</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41F551E9" w14:textId="77777777" w:rsidR="00602AC0" w:rsidRPr="003B2883" w:rsidRDefault="00602AC0" w:rsidP="00876DA9">
      <w:pPr>
        <w:pStyle w:val="Heading6"/>
        <w:rPr>
          <w:lang w:eastAsia="zh-CN"/>
        </w:rPr>
      </w:pPr>
      <w:bookmarkStart w:id="2664" w:name="_Toc25156333"/>
      <w:bookmarkStart w:id="2665" w:name="_Toc34124635"/>
      <w:bookmarkStart w:id="2666" w:name="_Toc43207759"/>
      <w:bookmarkStart w:id="2667" w:name="_Toc49857229"/>
      <w:bookmarkStart w:id="2668" w:name="_Toc56677065"/>
      <w:bookmarkStart w:id="2669" w:name="_Toc56691588"/>
      <w:bookmarkStart w:id="2670" w:name="_Toc56698852"/>
      <w:bookmarkStart w:id="2671" w:name="_Toc89035087"/>
      <w:bookmarkStart w:id="2672" w:name="_Toc89064885"/>
      <w:bookmarkStart w:id="2673" w:name="_Toc89180184"/>
      <w:bookmarkStart w:id="2674" w:name="_Toc97071863"/>
      <w:bookmarkStart w:id="2675" w:name="_Toc120051265"/>
      <w:bookmarkStart w:id="2676" w:name="_Toc122025628"/>
      <w:r w:rsidRPr="003B2883">
        <w:t>6.1.5.</w:t>
      </w:r>
      <w:r w:rsidRPr="003B2883">
        <w:rPr>
          <w:lang w:eastAsia="zh-CN"/>
        </w:rPr>
        <w:t>2</w:t>
      </w:r>
      <w:r w:rsidRPr="003B2883">
        <w:t>.3.1</w:t>
      </w:r>
      <w:r w:rsidRPr="003B2883">
        <w:tab/>
      </w:r>
      <w:r w:rsidRPr="003B2883">
        <w:rPr>
          <w:rFonts w:hint="eastAsia"/>
          <w:lang w:eastAsia="zh-CN"/>
        </w:rPr>
        <w:t>POST</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77" w:name="_PERM_MCCTEMPBM_CRPT03410089___2"/>
            <w:r w:rsidRPr="003B2883">
              <w:rPr>
                <w:rFonts w:ascii="Arial" w:hAnsi="Arial"/>
                <w:sz w:val="18"/>
              </w:rPr>
              <w:t>-</w:t>
            </w:r>
            <w:r w:rsidRPr="003B2883">
              <w:tab/>
            </w:r>
            <w:r w:rsidRPr="003B2883">
              <w:rPr>
                <w:rFonts w:ascii="Arial" w:hAnsi="Arial"/>
                <w:sz w:val="18"/>
              </w:rPr>
              <w:t>CONTEXT_NOT_FOUND</w:t>
            </w:r>
          </w:p>
          <w:bookmarkEnd w:id="2677"/>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6817074E"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78" w:name="_Toc25156334"/>
      <w:bookmarkStart w:id="2679" w:name="_Toc34124636"/>
      <w:bookmarkStart w:id="2680" w:name="_Toc43207760"/>
      <w:bookmarkStart w:id="2681" w:name="_Toc49857230"/>
      <w:bookmarkStart w:id="2682" w:name="_Toc56677066"/>
      <w:bookmarkStart w:id="2683" w:name="_Toc56691589"/>
      <w:bookmarkStart w:id="2684" w:name="_Toc56698853"/>
      <w:bookmarkStart w:id="2685" w:name="_Toc89035088"/>
      <w:bookmarkStart w:id="2686" w:name="_Toc89064886"/>
      <w:bookmarkStart w:id="2687" w:name="_Toc89180185"/>
      <w:bookmarkStart w:id="2688" w:name="_Toc97071864"/>
      <w:bookmarkStart w:id="2689" w:name="_Toc120051266"/>
      <w:bookmarkStart w:id="2690" w:name="_Toc122025629"/>
      <w:r w:rsidRPr="003B2883">
        <w:t>6.1.5.3</w:t>
      </w:r>
      <w:r w:rsidRPr="003B2883">
        <w:tab/>
        <w:t>Non UE N2 Information Notification</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08A344AE" w14:textId="77777777" w:rsidR="00602AC0" w:rsidRPr="003B2883" w:rsidRDefault="00602AC0" w:rsidP="00602AC0">
      <w:pPr>
        <w:pStyle w:val="Heading5"/>
      </w:pPr>
      <w:bookmarkStart w:id="2691" w:name="_Toc25156335"/>
      <w:bookmarkStart w:id="2692" w:name="_Toc34124637"/>
      <w:bookmarkStart w:id="2693" w:name="_Toc43207761"/>
      <w:bookmarkStart w:id="2694" w:name="_Toc49857231"/>
      <w:bookmarkStart w:id="2695" w:name="_Toc56677067"/>
      <w:bookmarkStart w:id="2696" w:name="_Toc56691590"/>
      <w:bookmarkStart w:id="2697" w:name="_Toc56698854"/>
      <w:bookmarkStart w:id="2698" w:name="_Toc89035089"/>
      <w:bookmarkStart w:id="2699" w:name="_Toc89064887"/>
      <w:bookmarkStart w:id="2700" w:name="_Toc89180186"/>
      <w:bookmarkStart w:id="2701" w:name="_Toc97071865"/>
      <w:bookmarkStart w:id="2702" w:name="_Toc120051267"/>
      <w:bookmarkStart w:id="2703" w:name="_Toc122025630"/>
      <w:r w:rsidRPr="003B2883">
        <w:t>6.1.5.</w:t>
      </w:r>
      <w:r w:rsidRPr="003B2883">
        <w:rPr>
          <w:lang w:eastAsia="zh-CN"/>
        </w:rPr>
        <w:t>3</w:t>
      </w:r>
      <w:r w:rsidRPr="003B2883">
        <w:t>.1</w:t>
      </w:r>
      <w:r w:rsidRPr="003B2883">
        <w:tab/>
        <w:t>Description</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04" w:name="_Toc25156336"/>
      <w:bookmarkStart w:id="2705" w:name="_Toc34124638"/>
      <w:bookmarkStart w:id="2706" w:name="_Toc43207762"/>
      <w:bookmarkStart w:id="2707" w:name="_Toc49857232"/>
      <w:bookmarkStart w:id="2708" w:name="_Toc56677068"/>
      <w:bookmarkStart w:id="2709" w:name="_Toc56691591"/>
      <w:bookmarkStart w:id="2710" w:name="_Toc56698855"/>
      <w:bookmarkStart w:id="2711" w:name="_Toc89035090"/>
      <w:bookmarkStart w:id="2712" w:name="_Toc89064888"/>
      <w:bookmarkStart w:id="2713" w:name="_Toc89180187"/>
      <w:bookmarkStart w:id="2714" w:name="_Toc97071866"/>
      <w:bookmarkStart w:id="2715" w:name="_Toc120051268"/>
      <w:bookmarkStart w:id="2716" w:name="_Toc122025631"/>
      <w:r w:rsidRPr="003B2883">
        <w:t>6.1.5.</w:t>
      </w:r>
      <w:r w:rsidRPr="003B2883">
        <w:rPr>
          <w:lang w:eastAsia="zh-CN"/>
        </w:rPr>
        <w:t>3</w:t>
      </w:r>
      <w:r w:rsidRPr="003B2883">
        <w:t>.2</w:t>
      </w:r>
      <w:r w:rsidRPr="003B2883">
        <w:tab/>
        <w:t>Notification Definition</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17" w:name="_Toc25156337"/>
      <w:bookmarkStart w:id="2718" w:name="_Toc34124639"/>
      <w:bookmarkStart w:id="2719" w:name="_Toc43207763"/>
      <w:bookmarkStart w:id="2720" w:name="_Toc49857233"/>
      <w:bookmarkStart w:id="2721" w:name="_Toc56677069"/>
      <w:bookmarkStart w:id="2722" w:name="_Toc56691592"/>
      <w:bookmarkStart w:id="2723" w:name="_Toc56698856"/>
      <w:bookmarkStart w:id="2724" w:name="_Toc89035091"/>
      <w:bookmarkStart w:id="2725" w:name="_Toc89064889"/>
      <w:bookmarkStart w:id="2726" w:name="_Toc89180188"/>
      <w:bookmarkStart w:id="2727" w:name="_Toc97071867"/>
      <w:bookmarkStart w:id="2728" w:name="_Toc120051269"/>
      <w:bookmarkStart w:id="2729" w:name="_Toc122025632"/>
      <w:r w:rsidRPr="003B2883">
        <w:t>6.1.5.</w:t>
      </w:r>
      <w:r w:rsidRPr="003B2883">
        <w:rPr>
          <w:lang w:eastAsia="zh-CN"/>
        </w:rPr>
        <w:t>3</w:t>
      </w:r>
      <w:r w:rsidRPr="003B2883">
        <w:t>.3</w:t>
      </w:r>
      <w:r w:rsidRPr="003B2883">
        <w:tab/>
        <w:t>Notification Standard Methods</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047DAB79" w14:textId="77777777" w:rsidR="00602AC0" w:rsidRPr="003B2883" w:rsidRDefault="00602AC0" w:rsidP="00876DA9">
      <w:pPr>
        <w:pStyle w:val="Heading6"/>
        <w:rPr>
          <w:lang w:eastAsia="zh-CN"/>
        </w:rPr>
      </w:pPr>
      <w:bookmarkStart w:id="2730" w:name="_Toc25156338"/>
      <w:bookmarkStart w:id="2731" w:name="_Toc34124640"/>
      <w:bookmarkStart w:id="2732" w:name="_Toc43207764"/>
      <w:bookmarkStart w:id="2733" w:name="_Toc49857234"/>
      <w:bookmarkStart w:id="2734" w:name="_Toc56677070"/>
      <w:bookmarkStart w:id="2735" w:name="_Toc56691593"/>
      <w:bookmarkStart w:id="2736" w:name="_Toc56698857"/>
      <w:bookmarkStart w:id="2737" w:name="_Toc89035092"/>
      <w:bookmarkStart w:id="2738" w:name="_Toc89064890"/>
      <w:bookmarkStart w:id="2739" w:name="_Toc89180189"/>
      <w:bookmarkStart w:id="2740" w:name="_Toc97071868"/>
      <w:bookmarkStart w:id="2741" w:name="_Toc120051270"/>
      <w:bookmarkStart w:id="2742" w:name="_Toc122025633"/>
      <w:r w:rsidRPr="003B2883">
        <w:t>6.1.5.</w:t>
      </w:r>
      <w:r w:rsidRPr="003B2883">
        <w:rPr>
          <w:lang w:eastAsia="zh-CN"/>
        </w:rPr>
        <w:t>3</w:t>
      </w:r>
      <w:r w:rsidRPr="003B2883">
        <w:t>.3.1</w:t>
      </w:r>
      <w:r w:rsidRPr="003B2883">
        <w:tab/>
      </w:r>
      <w:r w:rsidRPr="003B2883">
        <w:rPr>
          <w:rFonts w:hint="eastAsia"/>
          <w:lang w:eastAsia="zh-CN"/>
        </w:rPr>
        <w:t>POST</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4B7B081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43" w:name="_Toc25156339"/>
      <w:bookmarkStart w:id="2744" w:name="_Toc34124641"/>
      <w:bookmarkStart w:id="2745" w:name="_Toc43207765"/>
      <w:bookmarkStart w:id="2746" w:name="_Toc49857235"/>
      <w:bookmarkStart w:id="2747" w:name="_Toc56677071"/>
      <w:bookmarkStart w:id="2748" w:name="_Toc56691594"/>
      <w:bookmarkStart w:id="2749" w:name="_Toc56698858"/>
      <w:bookmarkStart w:id="2750" w:name="_Toc89035093"/>
      <w:bookmarkStart w:id="2751" w:name="_Toc89064891"/>
      <w:bookmarkStart w:id="2752" w:name="_Toc89180190"/>
      <w:bookmarkStart w:id="2753" w:name="_Toc97071869"/>
      <w:bookmarkStart w:id="2754" w:name="_Toc120051271"/>
      <w:bookmarkStart w:id="2755" w:name="_Toc122025634"/>
      <w:r w:rsidRPr="003B2883">
        <w:t>6.1.5.4</w:t>
      </w:r>
      <w:r w:rsidRPr="003B2883">
        <w:tab/>
        <w:t>N1 Message Notification</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6894D865" w14:textId="77777777" w:rsidR="00602AC0" w:rsidRPr="003B2883" w:rsidRDefault="00602AC0" w:rsidP="00602AC0">
      <w:pPr>
        <w:pStyle w:val="Heading5"/>
      </w:pPr>
      <w:bookmarkStart w:id="2756" w:name="_Toc25156340"/>
      <w:bookmarkStart w:id="2757" w:name="_Toc34124642"/>
      <w:bookmarkStart w:id="2758" w:name="_Toc43207766"/>
      <w:bookmarkStart w:id="2759" w:name="_Toc49857236"/>
      <w:bookmarkStart w:id="2760" w:name="_Toc56677072"/>
      <w:bookmarkStart w:id="2761" w:name="_Toc56691595"/>
      <w:bookmarkStart w:id="2762" w:name="_Toc56698859"/>
      <w:bookmarkStart w:id="2763" w:name="_Toc89035094"/>
      <w:bookmarkStart w:id="2764" w:name="_Toc89064892"/>
      <w:bookmarkStart w:id="2765" w:name="_Toc89180191"/>
      <w:bookmarkStart w:id="2766" w:name="_Toc97071870"/>
      <w:bookmarkStart w:id="2767" w:name="_Toc120051272"/>
      <w:bookmarkStart w:id="2768" w:name="_Toc122025635"/>
      <w:r w:rsidRPr="003B2883">
        <w:t>6.1.5.4.1</w:t>
      </w:r>
      <w:r w:rsidRPr="003B2883">
        <w:tab/>
        <w:t>Description</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69" w:name="_Toc25156341"/>
      <w:bookmarkStart w:id="2770" w:name="_Toc34124643"/>
      <w:bookmarkStart w:id="2771" w:name="_Toc43207767"/>
      <w:bookmarkStart w:id="2772" w:name="_Toc49857237"/>
      <w:bookmarkStart w:id="2773" w:name="_Toc56677073"/>
      <w:bookmarkStart w:id="2774" w:name="_Toc56691596"/>
      <w:bookmarkStart w:id="2775" w:name="_Toc56698860"/>
      <w:bookmarkStart w:id="2776" w:name="_Toc89035095"/>
      <w:bookmarkStart w:id="2777" w:name="_Toc89064893"/>
      <w:bookmarkStart w:id="2778" w:name="_Toc89180192"/>
      <w:bookmarkStart w:id="2779" w:name="_Toc97071871"/>
      <w:bookmarkStart w:id="2780" w:name="_Toc120051273"/>
      <w:bookmarkStart w:id="2781" w:name="_Toc122025636"/>
      <w:r w:rsidRPr="003B2883">
        <w:t>6.1.5.4.2</w:t>
      </w:r>
      <w:r w:rsidRPr="003B2883">
        <w:tab/>
        <w:t>Notification Definition</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82" w:name="_Toc25156342"/>
      <w:bookmarkStart w:id="2783" w:name="_Toc34124644"/>
      <w:bookmarkStart w:id="2784" w:name="_Toc43207768"/>
      <w:bookmarkStart w:id="2785" w:name="_Toc49857238"/>
      <w:bookmarkStart w:id="2786" w:name="_Toc56677074"/>
      <w:bookmarkStart w:id="2787" w:name="_Toc56691597"/>
      <w:bookmarkStart w:id="2788" w:name="_Toc56698861"/>
      <w:bookmarkStart w:id="2789" w:name="_Toc89035096"/>
      <w:bookmarkStart w:id="2790" w:name="_Toc89064894"/>
      <w:bookmarkStart w:id="2791" w:name="_Toc89180193"/>
      <w:bookmarkStart w:id="2792" w:name="_Toc97071872"/>
      <w:bookmarkStart w:id="2793" w:name="_Toc120051274"/>
      <w:bookmarkStart w:id="2794" w:name="_Toc122025637"/>
      <w:r w:rsidRPr="003B2883">
        <w:t>6.1.5.4.3</w:t>
      </w:r>
      <w:r w:rsidRPr="003B2883">
        <w:tab/>
        <w:t>Notification Standard Methods</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2CCA3EA4" w14:textId="77777777" w:rsidR="00602AC0" w:rsidRPr="003B2883" w:rsidRDefault="00602AC0" w:rsidP="00876DA9">
      <w:pPr>
        <w:pStyle w:val="Heading6"/>
        <w:rPr>
          <w:lang w:eastAsia="zh-CN"/>
        </w:rPr>
      </w:pPr>
      <w:bookmarkStart w:id="2795" w:name="_Toc25156343"/>
      <w:bookmarkStart w:id="2796" w:name="_Toc34124645"/>
      <w:bookmarkStart w:id="2797" w:name="_Toc43207769"/>
      <w:bookmarkStart w:id="2798" w:name="_Toc49857239"/>
      <w:bookmarkStart w:id="2799" w:name="_Toc56677075"/>
      <w:bookmarkStart w:id="2800" w:name="_Toc56691598"/>
      <w:bookmarkStart w:id="2801" w:name="_Toc56698862"/>
      <w:bookmarkStart w:id="2802" w:name="_Toc89035097"/>
      <w:bookmarkStart w:id="2803" w:name="_Toc89064895"/>
      <w:bookmarkStart w:id="2804" w:name="_Toc89180194"/>
      <w:bookmarkStart w:id="2805" w:name="_Toc97071873"/>
      <w:bookmarkStart w:id="2806" w:name="_Toc120051275"/>
      <w:bookmarkStart w:id="2807" w:name="_Toc122025638"/>
      <w:r w:rsidRPr="003B2883">
        <w:t>6.1.5.4.3.1</w:t>
      </w:r>
      <w:r w:rsidRPr="003B2883">
        <w:tab/>
      </w:r>
      <w:r w:rsidRPr="003B2883">
        <w:rPr>
          <w:rFonts w:hint="eastAsia"/>
          <w:lang w:eastAsia="zh-CN"/>
        </w:rPr>
        <w:t>POST</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102D40D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08" w:name="_Toc25156344"/>
      <w:bookmarkStart w:id="2809" w:name="_Toc34124646"/>
      <w:bookmarkStart w:id="2810" w:name="_Toc43207770"/>
      <w:bookmarkStart w:id="2811" w:name="_Toc49857240"/>
      <w:bookmarkStart w:id="2812" w:name="_Toc56677076"/>
      <w:bookmarkStart w:id="2813" w:name="_Toc56691599"/>
      <w:bookmarkStart w:id="2814" w:name="_Toc56698863"/>
      <w:bookmarkStart w:id="2815" w:name="_Toc89035098"/>
      <w:bookmarkStart w:id="2816" w:name="_Toc89064896"/>
      <w:bookmarkStart w:id="2817" w:name="_Toc89180195"/>
      <w:bookmarkStart w:id="2818" w:name="_Toc97071874"/>
      <w:bookmarkStart w:id="2819" w:name="_Toc120051276"/>
      <w:bookmarkStart w:id="2820" w:name="_Toc122025639"/>
      <w:r w:rsidRPr="003B2883">
        <w:t>6.1.5.5</w:t>
      </w:r>
      <w:r w:rsidRPr="003B2883">
        <w:tab/>
        <w:t>UE Specific N2 Information Notification</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7085FD19" w14:textId="77777777" w:rsidR="00602AC0" w:rsidRPr="003B2883" w:rsidRDefault="00602AC0" w:rsidP="00602AC0">
      <w:pPr>
        <w:pStyle w:val="Heading5"/>
      </w:pPr>
      <w:bookmarkStart w:id="2821" w:name="_Toc25156345"/>
      <w:bookmarkStart w:id="2822" w:name="_Toc34124647"/>
      <w:bookmarkStart w:id="2823" w:name="_Toc43207771"/>
      <w:bookmarkStart w:id="2824" w:name="_Toc49857241"/>
      <w:bookmarkStart w:id="2825" w:name="_Toc56677077"/>
      <w:bookmarkStart w:id="2826" w:name="_Toc56691600"/>
      <w:bookmarkStart w:id="2827" w:name="_Toc56698864"/>
      <w:bookmarkStart w:id="2828" w:name="_Toc89035099"/>
      <w:bookmarkStart w:id="2829" w:name="_Toc89064897"/>
      <w:bookmarkStart w:id="2830" w:name="_Toc89180196"/>
      <w:bookmarkStart w:id="2831" w:name="_Toc97071875"/>
      <w:bookmarkStart w:id="2832" w:name="_Toc120051277"/>
      <w:bookmarkStart w:id="2833" w:name="_Toc122025640"/>
      <w:r w:rsidRPr="003B2883">
        <w:t>6.1.5.5.1</w:t>
      </w:r>
      <w:r w:rsidRPr="003B2883">
        <w:tab/>
        <w:t>Description</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34" w:name="_Toc25156346"/>
      <w:bookmarkStart w:id="2835" w:name="_Toc34124648"/>
      <w:bookmarkStart w:id="2836" w:name="_Toc43207772"/>
      <w:bookmarkStart w:id="2837" w:name="_Toc49857242"/>
      <w:bookmarkStart w:id="2838" w:name="_Toc56677078"/>
      <w:bookmarkStart w:id="2839" w:name="_Toc56691601"/>
      <w:bookmarkStart w:id="2840" w:name="_Toc56698865"/>
      <w:bookmarkStart w:id="2841" w:name="_Toc89035100"/>
      <w:bookmarkStart w:id="2842" w:name="_Toc89064898"/>
      <w:bookmarkStart w:id="2843" w:name="_Toc89180197"/>
      <w:bookmarkStart w:id="2844" w:name="_Toc97071876"/>
      <w:bookmarkStart w:id="2845" w:name="_Toc120051278"/>
      <w:bookmarkStart w:id="2846" w:name="_Toc122025641"/>
      <w:r w:rsidRPr="003B2883">
        <w:t>6.1.5.5.2</w:t>
      </w:r>
      <w:r w:rsidRPr="003B2883">
        <w:tab/>
        <w:t>Notification Definition</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lastRenderedPageBreak/>
        <w:t>Callback URI is provided by the NF Service Consumer during the subscription to this notification.</w:t>
      </w:r>
    </w:p>
    <w:p w14:paraId="7BE9B1FC" w14:textId="77777777" w:rsidR="00602AC0" w:rsidRPr="003B2883" w:rsidRDefault="00602AC0" w:rsidP="00602AC0">
      <w:pPr>
        <w:pStyle w:val="Heading5"/>
      </w:pPr>
      <w:bookmarkStart w:id="2847" w:name="_Toc25156347"/>
      <w:bookmarkStart w:id="2848" w:name="_Toc34124649"/>
      <w:bookmarkStart w:id="2849" w:name="_Toc43207773"/>
      <w:bookmarkStart w:id="2850" w:name="_Toc49857243"/>
      <w:bookmarkStart w:id="2851" w:name="_Toc56677079"/>
      <w:bookmarkStart w:id="2852" w:name="_Toc56691602"/>
      <w:bookmarkStart w:id="2853" w:name="_Toc56698866"/>
      <w:bookmarkStart w:id="2854" w:name="_Toc89035101"/>
      <w:bookmarkStart w:id="2855" w:name="_Toc89064899"/>
      <w:bookmarkStart w:id="2856" w:name="_Toc89180198"/>
      <w:bookmarkStart w:id="2857" w:name="_Toc97071877"/>
      <w:bookmarkStart w:id="2858" w:name="_Toc120051279"/>
      <w:bookmarkStart w:id="2859" w:name="_Toc122025642"/>
      <w:r w:rsidRPr="003B2883">
        <w:t>6.1.5.5.3</w:t>
      </w:r>
      <w:r w:rsidRPr="003B2883">
        <w:tab/>
        <w:t>Notification Standard Methods</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4F5DFFD1" w14:textId="77777777" w:rsidR="00602AC0" w:rsidRPr="003B2883" w:rsidRDefault="00602AC0" w:rsidP="00876DA9">
      <w:pPr>
        <w:pStyle w:val="Heading6"/>
        <w:rPr>
          <w:lang w:eastAsia="zh-CN"/>
        </w:rPr>
      </w:pPr>
      <w:bookmarkStart w:id="2860" w:name="_Toc25156348"/>
      <w:bookmarkStart w:id="2861" w:name="_Toc34124650"/>
      <w:bookmarkStart w:id="2862" w:name="_Toc43207774"/>
      <w:bookmarkStart w:id="2863" w:name="_Toc49857244"/>
      <w:bookmarkStart w:id="2864" w:name="_Toc56677080"/>
      <w:bookmarkStart w:id="2865" w:name="_Toc56691603"/>
      <w:bookmarkStart w:id="2866" w:name="_Toc56698867"/>
      <w:bookmarkStart w:id="2867" w:name="_Toc89035102"/>
      <w:bookmarkStart w:id="2868" w:name="_Toc89064900"/>
      <w:bookmarkStart w:id="2869" w:name="_Toc89180199"/>
      <w:bookmarkStart w:id="2870" w:name="_Toc97071878"/>
      <w:bookmarkStart w:id="2871" w:name="_Toc120051280"/>
      <w:bookmarkStart w:id="2872" w:name="_Toc122025643"/>
      <w:r w:rsidRPr="003B2883">
        <w:t>6.1.5.5.3.1</w:t>
      </w:r>
      <w:r w:rsidRPr="003B2883">
        <w:tab/>
      </w:r>
      <w:r w:rsidRPr="003B2883">
        <w:rPr>
          <w:rFonts w:hint="eastAsia"/>
          <w:lang w:eastAsia="zh-CN"/>
        </w:rPr>
        <w:t>POST</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06C58BF6"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73" w:name="_Toc25156349"/>
      <w:bookmarkStart w:id="2874" w:name="_Toc34124651"/>
      <w:bookmarkStart w:id="2875" w:name="_Toc43207775"/>
      <w:bookmarkStart w:id="2876" w:name="_Toc49857245"/>
      <w:bookmarkStart w:id="2877" w:name="_Toc56677081"/>
      <w:bookmarkStart w:id="2878" w:name="_Toc56691604"/>
      <w:bookmarkStart w:id="2879" w:name="_Toc56698868"/>
      <w:bookmarkStart w:id="2880" w:name="_Toc89035103"/>
      <w:bookmarkStart w:id="2881" w:name="_Toc89064901"/>
      <w:bookmarkStart w:id="2882" w:name="_Toc89180200"/>
      <w:bookmarkStart w:id="2883" w:name="_Toc97071879"/>
      <w:bookmarkStart w:id="2884" w:name="_Toc120051281"/>
      <w:bookmarkStart w:id="2885" w:name="_Toc122025644"/>
      <w:r w:rsidRPr="003B2883">
        <w:t>6.1.5.6</w:t>
      </w:r>
      <w:r w:rsidRPr="003B2883">
        <w:tab/>
        <w:t>N1N2 Transfer Failure Notification</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5907AC18" w14:textId="77777777" w:rsidR="00602AC0" w:rsidRPr="003B2883" w:rsidRDefault="00602AC0" w:rsidP="00602AC0">
      <w:pPr>
        <w:pStyle w:val="Heading5"/>
      </w:pPr>
      <w:bookmarkStart w:id="2886" w:name="_Toc25156350"/>
      <w:bookmarkStart w:id="2887" w:name="_Toc34124652"/>
      <w:bookmarkStart w:id="2888" w:name="_Toc43207776"/>
      <w:bookmarkStart w:id="2889" w:name="_Toc49857246"/>
      <w:bookmarkStart w:id="2890" w:name="_Toc56677082"/>
      <w:bookmarkStart w:id="2891" w:name="_Toc56691605"/>
      <w:bookmarkStart w:id="2892" w:name="_Toc56698869"/>
      <w:bookmarkStart w:id="2893" w:name="_Toc89035104"/>
      <w:bookmarkStart w:id="2894" w:name="_Toc89064902"/>
      <w:bookmarkStart w:id="2895" w:name="_Toc89180201"/>
      <w:bookmarkStart w:id="2896" w:name="_Toc97071880"/>
      <w:bookmarkStart w:id="2897" w:name="_Toc120051282"/>
      <w:bookmarkStart w:id="2898" w:name="_Toc122025645"/>
      <w:r w:rsidRPr="003B2883">
        <w:t>6.1.5.6.1</w:t>
      </w:r>
      <w:r w:rsidRPr="003B2883">
        <w:tab/>
        <w:t>Description</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899" w:name="_Toc25156351"/>
      <w:bookmarkStart w:id="2900" w:name="_Toc34124653"/>
      <w:bookmarkStart w:id="2901" w:name="_Toc43207777"/>
      <w:bookmarkStart w:id="2902" w:name="_Toc49857247"/>
      <w:bookmarkStart w:id="2903" w:name="_Toc56677083"/>
      <w:bookmarkStart w:id="2904" w:name="_Toc56691606"/>
      <w:bookmarkStart w:id="2905" w:name="_Toc56698870"/>
      <w:bookmarkStart w:id="2906" w:name="_Toc89035105"/>
      <w:bookmarkStart w:id="2907" w:name="_Toc89064903"/>
      <w:bookmarkStart w:id="2908" w:name="_Toc89180202"/>
      <w:bookmarkStart w:id="2909" w:name="_Toc97071881"/>
      <w:bookmarkStart w:id="2910" w:name="_Toc120051283"/>
      <w:bookmarkStart w:id="2911" w:name="_Toc122025646"/>
      <w:r w:rsidRPr="003B2883">
        <w:t>6.1.5.6.2</w:t>
      </w:r>
      <w:r w:rsidRPr="003B2883">
        <w:tab/>
        <w:t>Notification Definition</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AF45DDE" w14:textId="77777777" w:rsidR="00602AC0" w:rsidRPr="003B2883" w:rsidRDefault="00602AC0" w:rsidP="00602AC0">
      <w:pPr>
        <w:pStyle w:val="Heading5"/>
      </w:pPr>
      <w:bookmarkStart w:id="2912" w:name="_Toc25156352"/>
      <w:bookmarkStart w:id="2913" w:name="_Toc34124654"/>
      <w:bookmarkStart w:id="2914" w:name="_Toc43207778"/>
      <w:bookmarkStart w:id="2915" w:name="_Toc49857248"/>
      <w:bookmarkStart w:id="2916" w:name="_Toc56677084"/>
      <w:bookmarkStart w:id="2917" w:name="_Toc56691607"/>
      <w:bookmarkStart w:id="2918" w:name="_Toc56698871"/>
      <w:bookmarkStart w:id="2919" w:name="_Toc89035106"/>
      <w:bookmarkStart w:id="2920" w:name="_Toc89064904"/>
      <w:bookmarkStart w:id="2921" w:name="_Toc89180203"/>
      <w:bookmarkStart w:id="2922" w:name="_Toc97071882"/>
      <w:bookmarkStart w:id="2923" w:name="_Toc120051284"/>
      <w:bookmarkStart w:id="2924" w:name="_Toc122025647"/>
      <w:r w:rsidRPr="003B2883">
        <w:t>6.1.5.6.3</w:t>
      </w:r>
      <w:r w:rsidRPr="003B2883">
        <w:tab/>
        <w:t>Notification Standard Methods</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1BC1EA6A" w14:textId="77777777" w:rsidR="00602AC0" w:rsidRPr="003B2883" w:rsidRDefault="00602AC0" w:rsidP="00876DA9">
      <w:pPr>
        <w:pStyle w:val="Heading6"/>
        <w:rPr>
          <w:lang w:eastAsia="zh-CN"/>
        </w:rPr>
      </w:pPr>
      <w:bookmarkStart w:id="2925" w:name="_Toc25156353"/>
      <w:bookmarkStart w:id="2926" w:name="_Toc34124655"/>
      <w:bookmarkStart w:id="2927" w:name="_Toc43207779"/>
      <w:bookmarkStart w:id="2928" w:name="_Toc49857249"/>
      <w:bookmarkStart w:id="2929" w:name="_Toc56677085"/>
      <w:bookmarkStart w:id="2930" w:name="_Toc56691608"/>
      <w:bookmarkStart w:id="2931" w:name="_Toc56698872"/>
      <w:bookmarkStart w:id="2932" w:name="_Toc89035107"/>
      <w:bookmarkStart w:id="2933" w:name="_Toc89064905"/>
      <w:bookmarkStart w:id="2934" w:name="_Toc89180204"/>
      <w:bookmarkStart w:id="2935" w:name="_Toc97071883"/>
      <w:bookmarkStart w:id="2936" w:name="_Toc120051285"/>
      <w:bookmarkStart w:id="2937" w:name="_Toc122025648"/>
      <w:r w:rsidRPr="003B2883">
        <w:t>6.1.5.6.3.1</w:t>
      </w:r>
      <w:r w:rsidRPr="003B2883">
        <w:tab/>
      </w:r>
      <w:r w:rsidRPr="003B2883">
        <w:rPr>
          <w:rFonts w:hint="eastAsia"/>
          <w:lang w:eastAsia="zh-CN"/>
        </w:rPr>
        <w:t>POST</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38"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38"/>
    </w:tbl>
    <w:p w14:paraId="08A68442" w14:textId="77777777" w:rsidR="00602AC0" w:rsidRPr="003B2883" w:rsidRDefault="00602AC0" w:rsidP="00602AC0"/>
    <w:p w14:paraId="772C8CF3"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396ADA40"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39" w:name="_Toc25156354"/>
      <w:bookmarkStart w:id="2940" w:name="_Toc34124656"/>
      <w:bookmarkStart w:id="2941" w:name="_Toc43207780"/>
      <w:bookmarkStart w:id="2942" w:name="_Toc49857250"/>
      <w:bookmarkStart w:id="2943" w:name="_Toc56677086"/>
      <w:bookmarkStart w:id="2944" w:name="_Toc56691609"/>
      <w:bookmarkStart w:id="2945" w:name="_Toc56698873"/>
      <w:bookmarkStart w:id="2946" w:name="_Toc89035108"/>
      <w:bookmarkStart w:id="2947" w:name="_Toc89064906"/>
      <w:bookmarkStart w:id="2948" w:name="_Toc89180205"/>
      <w:bookmarkStart w:id="2949" w:name="_Toc97071884"/>
      <w:bookmarkStart w:id="2950" w:name="_Toc120051286"/>
      <w:bookmarkStart w:id="2951" w:name="_Toc122025649"/>
      <w:r w:rsidRPr="003B2883">
        <w:t>6.1.5.7</w:t>
      </w:r>
      <w:r w:rsidRPr="003B2883">
        <w:tab/>
        <w:t>Void</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12219507" w14:textId="77777777" w:rsidR="00602AC0" w:rsidRPr="003B2883" w:rsidRDefault="00602AC0" w:rsidP="00602AC0"/>
    <w:p w14:paraId="2D5EEDE8" w14:textId="77777777" w:rsidR="00602AC0" w:rsidRPr="003B2883" w:rsidRDefault="00602AC0" w:rsidP="00602AC0">
      <w:pPr>
        <w:pStyle w:val="Heading3"/>
      </w:pPr>
      <w:bookmarkStart w:id="2952" w:name="_Toc25156355"/>
      <w:bookmarkStart w:id="2953" w:name="_Toc34124657"/>
      <w:bookmarkStart w:id="2954" w:name="_Toc43207781"/>
      <w:bookmarkStart w:id="2955" w:name="_Toc49857251"/>
      <w:bookmarkStart w:id="2956" w:name="_Toc56677087"/>
      <w:bookmarkStart w:id="2957" w:name="_Toc56691610"/>
      <w:bookmarkStart w:id="2958" w:name="_Toc56698874"/>
      <w:bookmarkStart w:id="2959" w:name="_Toc89035109"/>
      <w:bookmarkStart w:id="2960" w:name="_Toc89064907"/>
      <w:bookmarkStart w:id="2961" w:name="_Toc89180206"/>
      <w:bookmarkStart w:id="2962" w:name="_Toc97071885"/>
      <w:bookmarkStart w:id="2963" w:name="_Toc120051287"/>
      <w:bookmarkStart w:id="2964" w:name="_Toc122025650"/>
      <w:r w:rsidRPr="003B2883">
        <w:t>6.1.6</w:t>
      </w:r>
      <w:r w:rsidRPr="003B2883">
        <w:tab/>
        <w:t>Data Model</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2DD9B83F" w14:textId="77777777" w:rsidR="00602AC0" w:rsidRPr="003B2883" w:rsidRDefault="00602AC0" w:rsidP="00602AC0">
      <w:pPr>
        <w:pStyle w:val="Heading4"/>
      </w:pPr>
      <w:bookmarkStart w:id="2965" w:name="_Toc25156356"/>
      <w:bookmarkStart w:id="2966" w:name="_Toc34124658"/>
      <w:bookmarkStart w:id="2967" w:name="_Toc43207782"/>
      <w:bookmarkStart w:id="2968" w:name="_Toc49857252"/>
      <w:bookmarkStart w:id="2969" w:name="_Toc56677088"/>
      <w:bookmarkStart w:id="2970" w:name="_Toc56691611"/>
      <w:bookmarkStart w:id="2971" w:name="_Toc56698875"/>
      <w:bookmarkStart w:id="2972" w:name="_Toc89035110"/>
      <w:bookmarkStart w:id="2973" w:name="_Toc89064908"/>
      <w:bookmarkStart w:id="2974" w:name="_Toc89180207"/>
      <w:bookmarkStart w:id="2975" w:name="_Toc97071886"/>
      <w:bookmarkStart w:id="2976" w:name="_Toc120051288"/>
      <w:bookmarkStart w:id="2977" w:name="_Toc122025651"/>
      <w:r w:rsidRPr="003B2883">
        <w:t>6.1.6.1</w:t>
      </w:r>
      <w:r w:rsidRPr="003B2883">
        <w:tab/>
        <w:t>General</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78" w:name="_Toc25156357"/>
      <w:bookmarkStart w:id="2979" w:name="_Toc34124659"/>
      <w:bookmarkStart w:id="2980" w:name="_Toc43207783"/>
      <w:bookmarkStart w:id="2981" w:name="_Toc49857253"/>
      <w:bookmarkStart w:id="2982" w:name="_Toc56677089"/>
      <w:bookmarkStart w:id="2983" w:name="_Toc56691612"/>
      <w:bookmarkStart w:id="2984" w:name="_Toc56698876"/>
      <w:bookmarkStart w:id="2985" w:name="_Toc89035111"/>
      <w:bookmarkStart w:id="2986" w:name="_Toc89064909"/>
      <w:bookmarkStart w:id="2987" w:name="_Toc89180208"/>
      <w:bookmarkStart w:id="2988" w:name="_Toc97071887"/>
      <w:bookmarkStart w:id="2989" w:name="_Toc120051289"/>
      <w:bookmarkStart w:id="2990" w:name="_Toc122025652"/>
      <w:r w:rsidRPr="003B2883">
        <w:rPr>
          <w:lang w:val="en-US"/>
        </w:rPr>
        <w:t>6.1.6.2</w:t>
      </w:r>
      <w:r w:rsidRPr="003B2883">
        <w:rPr>
          <w:lang w:val="en-US"/>
        </w:rPr>
        <w:tab/>
        <w:t>Structured data types</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6D385C31" w14:textId="77777777" w:rsidR="00602AC0" w:rsidRPr="003B2883" w:rsidRDefault="00602AC0" w:rsidP="00602AC0">
      <w:pPr>
        <w:pStyle w:val="Heading5"/>
      </w:pPr>
      <w:bookmarkStart w:id="2991" w:name="_Toc25156358"/>
      <w:bookmarkStart w:id="2992" w:name="_Toc34124660"/>
      <w:bookmarkStart w:id="2993" w:name="_Toc43207784"/>
      <w:bookmarkStart w:id="2994" w:name="_Toc49857254"/>
      <w:bookmarkStart w:id="2995" w:name="_Toc56677090"/>
      <w:bookmarkStart w:id="2996" w:name="_Toc56691613"/>
      <w:bookmarkStart w:id="2997" w:name="_Toc56698877"/>
      <w:bookmarkStart w:id="2998" w:name="_Toc89035112"/>
      <w:bookmarkStart w:id="2999" w:name="_Toc89064910"/>
      <w:bookmarkStart w:id="3000" w:name="_Toc89180209"/>
      <w:bookmarkStart w:id="3001" w:name="_Toc97071888"/>
      <w:bookmarkStart w:id="3002" w:name="_Toc120051290"/>
      <w:bookmarkStart w:id="3003" w:name="_Toc122025653"/>
      <w:r w:rsidRPr="003B2883">
        <w:t>6.1.6.2.1</w:t>
      </w:r>
      <w:r w:rsidRPr="003B2883">
        <w:tab/>
        <w:t>Introduction</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04" w:name="_Toc25156359"/>
      <w:bookmarkStart w:id="3005" w:name="_Toc34124661"/>
      <w:bookmarkStart w:id="3006" w:name="_Toc43207785"/>
      <w:bookmarkStart w:id="3007" w:name="_Toc49857255"/>
      <w:bookmarkStart w:id="3008" w:name="_Toc56677091"/>
      <w:bookmarkStart w:id="3009" w:name="_Toc56691614"/>
      <w:bookmarkStart w:id="3010" w:name="_Toc56698878"/>
      <w:bookmarkStart w:id="3011" w:name="_Toc89035113"/>
      <w:bookmarkStart w:id="3012" w:name="_Toc89064911"/>
      <w:bookmarkStart w:id="3013" w:name="_Toc89180210"/>
      <w:bookmarkStart w:id="3014" w:name="_Toc97071889"/>
      <w:bookmarkStart w:id="3015" w:name="_Toc120051291"/>
      <w:bookmarkStart w:id="3016" w:name="_Toc122025654"/>
      <w:r w:rsidRPr="003B2883">
        <w:t>6.1.6.2.2</w:t>
      </w:r>
      <w:r w:rsidRPr="003B2883">
        <w:tab/>
        <w:t xml:space="preserve">Type: </w:t>
      </w:r>
      <w:r w:rsidRPr="003B2883">
        <w:rPr>
          <w:rFonts w:hint="eastAsia"/>
          <w:lang w:eastAsia="zh-CN"/>
        </w:rPr>
        <w:t>SubscriptionData</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17" w:name="_Toc25156360"/>
      <w:bookmarkStart w:id="3018" w:name="_Toc34124662"/>
      <w:bookmarkStart w:id="3019" w:name="_Toc43207786"/>
      <w:bookmarkStart w:id="3020" w:name="_Toc49857256"/>
      <w:bookmarkStart w:id="3021" w:name="_Toc56677092"/>
      <w:bookmarkStart w:id="3022" w:name="_Toc56691615"/>
      <w:bookmarkStart w:id="3023" w:name="_Toc56698879"/>
      <w:bookmarkStart w:id="3024" w:name="_Toc89035114"/>
      <w:bookmarkStart w:id="3025" w:name="_Toc89064912"/>
      <w:bookmarkStart w:id="3026" w:name="_Toc89180211"/>
      <w:bookmarkStart w:id="3027" w:name="_Toc97071890"/>
      <w:bookmarkStart w:id="3028" w:name="_Toc120051292"/>
      <w:bookmarkStart w:id="3029" w:name="_Toc122025655"/>
      <w:r w:rsidRPr="003B2883">
        <w:lastRenderedPageBreak/>
        <w:t>6.1.6.2.3</w:t>
      </w:r>
      <w:r w:rsidRPr="003B2883">
        <w:tab/>
        <w:t xml:space="preserve">Type: </w:t>
      </w:r>
      <w:r w:rsidRPr="003B2883">
        <w:rPr>
          <w:rFonts w:hint="eastAsia"/>
          <w:lang w:eastAsia="zh-CN"/>
        </w:rPr>
        <w:t>AmfStatusChangeNotification</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0" w:name="_Toc25156361"/>
      <w:bookmarkStart w:id="3031" w:name="_Toc34124663"/>
      <w:bookmarkStart w:id="3032" w:name="_Toc43207787"/>
      <w:bookmarkStart w:id="3033" w:name="_Toc49857257"/>
      <w:bookmarkStart w:id="3034" w:name="_Toc56677093"/>
      <w:bookmarkStart w:id="3035" w:name="_Toc56691616"/>
      <w:bookmarkStart w:id="3036" w:name="_Toc56698880"/>
      <w:bookmarkStart w:id="3037" w:name="_Toc89035115"/>
      <w:bookmarkStart w:id="3038" w:name="_Toc89064913"/>
      <w:bookmarkStart w:id="3039" w:name="_Toc89180212"/>
      <w:bookmarkStart w:id="3040" w:name="_Toc97071891"/>
      <w:bookmarkStart w:id="3041" w:name="_Toc120051293"/>
      <w:bookmarkStart w:id="3042" w:name="_Toc122025656"/>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43" w:name="_Toc25156362"/>
      <w:bookmarkStart w:id="3044" w:name="_Toc34124664"/>
      <w:bookmarkStart w:id="3045" w:name="_Toc43207788"/>
      <w:bookmarkStart w:id="3046" w:name="_Toc49857258"/>
      <w:bookmarkStart w:id="3047" w:name="_Toc56677094"/>
      <w:bookmarkStart w:id="3048" w:name="_Toc56691617"/>
      <w:bookmarkStart w:id="3049" w:name="_Toc56698881"/>
      <w:bookmarkStart w:id="3050" w:name="_Toc89035116"/>
      <w:bookmarkStart w:id="3051" w:name="_Toc89064914"/>
      <w:bookmarkStart w:id="3052" w:name="_Toc89180213"/>
      <w:bookmarkStart w:id="3053" w:name="_Toc97071892"/>
      <w:bookmarkStart w:id="3054" w:name="_Toc120051294"/>
      <w:bookmarkStart w:id="3055" w:name="_Toc122025657"/>
      <w:r w:rsidRPr="003B2883">
        <w:t>6.1.6.2.5</w:t>
      </w:r>
      <w:r w:rsidRPr="003B2883">
        <w:tab/>
        <w:t xml:space="preserve">Type: </w:t>
      </w:r>
      <w:r w:rsidRPr="003B2883">
        <w:rPr>
          <w:lang w:eastAsia="zh-CN"/>
        </w:rPr>
        <w:t>AssignEbiData</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77777777"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56" w:name="_Toc25156363"/>
      <w:bookmarkStart w:id="3057" w:name="_Toc34124665"/>
      <w:bookmarkStart w:id="3058" w:name="_Toc43207789"/>
      <w:bookmarkStart w:id="3059" w:name="_Toc49857259"/>
      <w:bookmarkStart w:id="3060" w:name="_Toc56677095"/>
      <w:bookmarkStart w:id="3061" w:name="_Toc56691618"/>
      <w:bookmarkStart w:id="3062" w:name="_Toc56698882"/>
      <w:bookmarkStart w:id="3063" w:name="_Toc89035117"/>
      <w:bookmarkStart w:id="3064" w:name="_Toc89064915"/>
      <w:bookmarkStart w:id="3065" w:name="_Toc89180214"/>
      <w:bookmarkStart w:id="3066" w:name="_Toc97071893"/>
      <w:bookmarkStart w:id="3067" w:name="_Toc120051295"/>
      <w:bookmarkStart w:id="3068" w:name="_Toc122025658"/>
      <w:r w:rsidRPr="003B2883">
        <w:lastRenderedPageBreak/>
        <w:t>6.1.6.2.6</w:t>
      </w:r>
      <w:r w:rsidRPr="003B2883">
        <w:tab/>
        <w:t xml:space="preserve">Type: </w:t>
      </w:r>
      <w:r w:rsidRPr="003B2883">
        <w:rPr>
          <w:lang w:eastAsia="zh-CN"/>
        </w:rPr>
        <w:t>AssignedEbiData</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69" w:name="_Toc25156364"/>
      <w:bookmarkStart w:id="3070" w:name="_Toc34124666"/>
      <w:bookmarkStart w:id="3071" w:name="_Toc43207790"/>
      <w:bookmarkStart w:id="3072" w:name="_Toc49857260"/>
      <w:bookmarkStart w:id="3073" w:name="_Toc56677096"/>
      <w:bookmarkStart w:id="3074" w:name="_Toc56691619"/>
      <w:bookmarkStart w:id="3075" w:name="_Toc56698883"/>
      <w:bookmarkStart w:id="3076" w:name="_Toc89035118"/>
      <w:bookmarkStart w:id="3077" w:name="_Toc89064916"/>
      <w:bookmarkStart w:id="3078" w:name="_Toc89180215"/>
      <w:bookmarkStart w:id="3079" w:name="_Toc97071894"/>
      <w:bookmarkStart w:id="3080" w:name="_Toc120051296"/>
      <w:bookmarkStart w:id="3081" w:name="_Toc122025659"/>
      <w:r w:rsidRPr="003B2883">
        <w:t>6.1.6.2.7</w:t>
      </w:r>
      <w:r w:rsidRPr="003B2883">
        <w:tab/>
        <w:t xml:space="preserve">Type: </w:t>
      </w:r>
      <w:r w:rsidRPr="003B2883">
        <w:rPr>
          <w:lang w:eastAsia="zh-CN"/>
        </w:rPr>
        <w:t>AssignEbiFailed</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82" w:name="_Toc25156365"/>
      <w:bookmarkStart w:id="3083" w:name="_Toc34124667"/>
      <w:bookmarkStart w:id="3084" w:name="_Toc43207791"/>
      <w:bookmarkStart w:id="3085" w:name="_Toc49857261"/>
      <w:bookmarkStart w:id="3086" w:name="_Toc56677097"/>
      <w:bookmarkStart w:id="3087" w:name="_Toc56691620"/>
      <w:bookmarkStart w:id="3088" w:name="_Toc56698884"/>
      <w:bookmarkStart w:id="3089" w:name="_Toc89035119"/>
      <w:bookmarkStart w:id="3090" w:name="_Toc89064917"/>
      <w:bookmarkStart w:id="3091" w:name="_Toc89180216"/>
      <w:bookmarkStart w:id="3092" w:name="_Toc97071895"/>
      <w:bookmarkStart w:id="3093" w:name="_Toc120051297"/>
      <w:bookmarkStart w:id="3094" w:name="_Toc122025660"/>
      <w:r w:rsidRPr="003B2883">
        <w:t>6.1.6.2.8</w:t>
      </w:r>
      <w:r w:rsidRPr="003B2883">
        <w:tab/>
        <w:t xml:space="preserve">Type: </w:t>
      </w:r>
      <w:r w:rsidRPr="003B2883">
        <w:rPr>
          <w:lang w:eastAsia="zh-CN"/>
        </w:rPr>
        <w:t>UEContextRelease</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095"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095"/>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096" w:name="_Toc25156366"/>
      <w:bookmarkStart w:id="3097" w:name="_Toc34124668"/>
      <w:bookmarkStart w:id="3098" w:name="_Toc43207792"/>
      <w:bookmarkStart w:id="3099" w:name="_Toc49857262"/>
      <w:bookmarkStart w:id="3100" w:name="_Toc56677098"/>
      <w:bookmarkStart w:id="3101" w:name="_Toc56691621"/>
      <w:bookmarkStart w:id="3102" w:name="_Toc56698885"/>
      <w:bookmarkStart w:id="3103" w:name="_Toc89035120"/>
      <w:bookmarkStart w:id="3104" w:name="_Toc89064918"/>
      <w:bookmarkStart w:id="3105" w:name="_Toc89180217"/>
      <w:bookmarkStart w:id="3106" w:name="_Toc97071896"/>
      <w:bookmarkStart w:id="3107" w:name="_Toc120051298"/>
      <w:bookmarkStart w:id="3108" w:name="_Toc122025661"/>
      <w:r w:rsidRPr="003B2883">
        <w:lastRenderedPageBreak/>
        <w:t>6.1.6.2.9</w:t>
      </w:r>
      <w:r w:rsidRPr="003B2883">
        <w:tab/>
        <w:t>Type: N2InformationTransferReqData</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09" w:name="_Toc25156367"/>
      <w:bookmarkStart w:id="3110" w:name="_Toc34124669"/>
      <w:bookmarkStart w:id="3111" w:name="_Toc43207793"/>
      <w:bookmarkStart w:id="3112" w:name="_Toc49857263"/>
      <w:bookmarkStart w:id="3113" w:name="_Toc56677099"/>
      <w:bookmarkStart w:id="3114" w:name="_Toc56691622"/>
      <w:bookmarkStart w:id="3115" w:name="_Toc56698886"/>
      <w:bookmarkStart w:id="3116" w:name="_Toc89035121"/>
      <w:bookmarkStart w:id="3117" w:name="_Toc89064919"/>
      <w:bookmarkStart w:id="3118" w:name="_Toc89180218"/>
      <w:bookmarkStart w:id="3119" w:name="_Toc97071897"/>
      <w:bookmarkStart w:id="3120" w:name="_Toc120051299"/>
      <w:bookmarkStart w:id="3121" w:name="_Toc122025662"/>
      <w:r w:rsidRPr="003B2883">
        <w:t>6.1.6.2.10</w:t>
      </w:r>
      <w:r w:rsidRPr="003B2883">
        <w:tab/>
        <w:t>Type: NonUeN2InfoSubscriptionCreateData</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22" w:name="_Toc25156368"/>
      <w:bookmarkStart w:id="3123" w:name="_Toc34124670"/>
      <w:bookmarkStart w:id="3124" w:name="_Toc43207794"/>
      <w:bookmarkStart w:id="3125" w:name="_Toc49857264"/>
      <w:bookmarkStart w:id="3126" w:name="_Toc56677100"/>
      <w:bookmarkStart w:id="3127" w:name="_Toc56691623"/>
      <w:bookmarkStart w:id="3128" w:name="_Toc56698887"/>
      <w:bookmarkStart w:id="3129" w:name="_Toc89035122"/>
      <w:bookmarkStart w:id="3130" w:name="_Toc89064920"/>
      <w:bookmarkStart w:id="3131" w:name="_Toc89180219"/>
      <w:bookmarkStart w:id="3132" w:name="_Toc97071898"/>
      <w:bookmarkStart w:id="3133" w:name="_Toc120051300"/>
      <w:bookmarkStart w:id="3134" w:name="_Toc122025663"/>
      <w:r w:rsidRPr="003B2883">
        <w:lastRenderedPageBreak/>
        <w:t>6.1.6.2.11</w:t>
      </w:r>
      <w:r w:rsidRPr="003B2883">
        <w:tab/>
        <w:t>Type: NonUeN2InfoSubscriptionCreatedData</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35" w:name="_Toc25156369"/>
      <w:bookmarkStart w:id="3136" w:name="_Toc34124671"/>
      <w:bookmarkStart w:id="3137" w:name="_Toc43207795"/>
      <w:bookmarkStart w:id="3138" w:name="_Toc49857265"/>
      <w:bookmarkStart w:id="3139" w:name="_Toc56677101"/>
      <w:bookmarkStart w:id="3140" w:name="_Toc56691624"/>
      <w:bookmarkStart w:id="3141" w:name="_Toc56698888"/>
      <w:bookmarkStart w:id="3142" w:name="_Toc89035123"/>
      <w:bookmarkStart w:id="3143" w:name="_Toc89064921"/>
      <w:bookmarkStart w:id="3144" w:name="_Toc89180220"/>
      <w:bookmarkStart w:id="3145" w:name="_Toc97071899"/>
      <w:bookmarkStart w:id="3146" w:name="_Toc120051301"/>
      <w:bookmarkStart w:id="3147" w:name="_Toc122025664"/>
      <w:r w:rsidRPr="003B2883">
        <w:t>6.1.6.2.12</w:t>
      </w:r>
      <w:r w:rsidRPr="003B2883">
        <w:tab/>
        <w:t>Type: UeN1N2InfoSubscriptionCreateData</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48" w:name="_Toc25156370"/>
      <w:bookmarkStart w:id="3149" w:name="_Toc34124672"/>
      <w:bookmarkStart w:id="3150" w:name="_Toc43207796"/>
      <w:bookmarkStart w:id="3151" w:name="_Toc49857266"/>
      <w:bookmarkStart w:id="3152" w:name="_Toc56677102"/>
      <w:bookmarkStart w:id="3153" w:name="_Toc56691625"/>
      <w:bookmarkStart w:id="3154" w:name="_Toc56698889"/>
      <w:bookmarkStart w:id="3155" w:name="_Toc89035124"/>
      <w:bookmarkStart w:id="3156" w:name="_Toc89064922"/>
      <w:bookmarkStart w:id="3157" w:name="_Toc89180221"/>
      <w:bookmarkStart w:id="3158" w:name="_Toc97071900"/>
      <w:bookmarkStart w:id="3159" w:name="_Toc120051302"/>
      <w:bookmarkStart w:id="3160" w:name="_Toc122025665"/>
      <w:r w:rsidRPr="003B2883">
        <w:t>6.1.6.2.13</w:t>
      </w:r>
      <w:r w:rsidRPr="003B2883">
        <w:tab/>
        <w:t>Type: UeN1N2InfoSubscriptionCreatedData</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61" w:name="_Toc25156371"/>
      <w:bookmarkStart w:id="3162" w:name="_Toc34124673"/>
      <w:bookmarkStart w:id="3163" w:name="_Toc43207797"/>
      <w:bookmarkStart w:id="3164" w:name="_Toc49857267"/>
      <w:bookmarkStart w:id="3165" w:name="_Toc56677103"/>
      <w:bookmarkStart w:id="3166" w:name="_Toc56691626"/>
      <w:bookmarkStart w:id="3167" w:name="_Toc56698890"/>
      <w:bookmarkStart w:id="3168" w:name="_Toc89035125"/>
      <w:bookmarkStart w:id="3169" w:name="_Toc89064923"/>
      <w:bookmarkStart w:id="3170" w:name="_Toc89180222"/>
      <w:bookmarkStart w:id="3171" w:name="_Toc97071901"/>
      <w:bookmarkStart w:id="3172" w:name="_Toc120051303"/>
      <w:bookmarkStart w:id="3173" w:name="_Toc122025666"/>
      <w:r w:rsidRPr="003B2883">
        <w:lastRenderedPageBreak/>
        <w:t>6.1.6.2.14</w:t>
      </w:r>
      <w:r w:rsidRPr="003B2883">
        <w:tab/>
        <w:t xml:space="preserve">Type: </w:t>
      </w:r>
      <w:r w:rsidRPr="003B2883">
        <w:rPr>
          <w:lang w:eastAsia="zh-CN"/>
        </w:rPr>
        <w:t>N2InformationNotification</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77777777" w:rsidR="006437A1" w:rsidRDefault="006437A1" w:rsidP="008B2FDB">
            <w:pPr>
              <w:pStyle w:val="TAL"/>
            </w:pPr>
            <w:r w:rsidRPr="008B2FDB">
              <w:t>This IE shall be present during an Inter NG-RAN node N2 based DAPS handover procedure , if the target AMF receives this indication in the Handover Notify from the target NG-RAN node (see clause</w:t>
            </w:r>
            <w:r w:rsidRPr="008B2FDB">
              <w:rPr>
                <w:rFonts w:hint="eastAsia"/>
              </w:rPr>
              <w:t xml:space="preserve"> </w:t>
            </w:r>
            <w:r w:rsidRPr="008B2FDB">
              <w:t>4.9.1.3.3a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74"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74"/>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75" w:name="_Toc25156372"/>
      <w:bookmarkStart w:id="3176" w:name="_Toc34124674"/>
      <w:bookmarkStart w:id="3177" w:name="_Toc43207798"/>
      <w:bookmarkStart w:id="3178" w:name="_Toc49857268"/>
      <w:bookmarkStart w:id="3179" w:name="_Toc56677104"/>
      <w:bookmarkStart w:id="3180" w:name="_Toc56691627"/>
      <w:bookmarkStart w:id="3181" w:name="_Toc56698891"/>
      <w:bookmarkStart w:id="3182" w:name="_Toc89035126"/>
      <w:bookmarkStart w:id="3183" w:name="_Toc89064924"/>
      <w:bookmarkStart w:id="3184" w:name="_Toc89180223"/>
      <w:bookmarkStart w:id="3185" w:name="_Toc97071902"/>
      <w:bookmarkStart w:id="3186" w:name="_Toc120051304"/>
      <w:bookmarkStart w:id="3187" w:name="_Toc122025667"/>
      <w:r w:rsidRPr="003B2883">
        <w:t>6.1.6.2.15</w:t>
      </w:r>
      <w:r w:rsidRPr="003B2883">
        <w:tab/>
        <w:t xml:space="preserve">Type: </w:t>
      </w:r>
      <w:r w:rsidRPr="003B2883">
        <w:rPr>
          <w:lang w:val="en-US"/>
        </w:rPr>
        <w:t>N2InfoContainer</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88" w:name="_Toc25156373"/>
      <w:bookmarkStart w:id="3189" w:name="_Toc34124675"/>
      <w:bookmarkStart w:id="3190" w:name="_Toc43207799"/>
      <w:bookmarkStart w:id="3191" w:name="_Toc49857269"/>
      <w:bookmarkStart w:id="3192" w:name="_Toc56677105"/>
      <w:bookmarkStart w:id="3193" w:name="_Toc56691628"/>
      <w:bookmarkStart w:id="3194" w:name="_Toc56698892"/>
      <w:bookmarkStart w:id="3195" w:name="_Toc89035127"/>
      <w:bookmarkStart w:id="3196" w:name="_Toc89064925"/>
      <w:bookmarkStart w:id="3197" w:name="_Toc89180224"/>
      <w:bookmarkStart w:id="3198" w:name="_Toc97071903"/>
      <w:bookmarkStart w:id="3199" w:name="_Toc120051305"/>
      <w:bookmarkStart w:id="3200" w:name="_Toc122025668"/>
      <w:r w:rsidRPr="003B2883">
        <w:lastRenderedPageBreak/>
        <w:t>6.1.6.2.16</w:t>
      </w:r>
      <w:r w:rsidRPr="003B2883">
        <w:tab/>
        <w:t>Type: N1MessageNotification</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01" w:name="_Toc25156374"/>
      <w:bookmarkStart w:id="3202" w:name="_Toc34124676"/>
      <w:bookmarkStart w:id="3203" w:name="_Toc43207800"/>
      <w:bookmarkStart w:id="3204" w:name="_Toc49857270"/>
      <w:bookmarkStart w:id="3205" w:name="_Toc56677106"/>
      <w:bookmarkStart w:id="3206" w:name="_Toc56691629"/>
      <w:bookmarkStart w:id="3207" w:name="_Toc56698893"/>
      <w:bookmarkStart w:id="3208" w:name="_Toc89035128"/>
      <w:bookmarkStart w:id="3209" w:name="_Toc89064926"/>
      <w:bookmarkStart w:id="3210" w:name="_Toc89180225"/>
      <w:bookmarkStart w:id="3211" w:name="_Toc97071904"/>
      <w:bookmarkStart w:id="3212" w:name="_Toc120051306"/>
      <w:bookmarkStart w:id="3213" w:name="_Toc122025669"/>
      <w:r w:rsidRPr="003B2883">
        <w:lastRenderedPageBreak/>
        <w:t>6.1.6.2.17</w:t>
      </w:r>
      <w:r w:rsidRPr="003B2883">
        <w:tab/>
        <w:t xml:space="preserve">Type: </w:t>
      </w:r>
      <w:r w:rsidRPr="003B2883">
        <w:rPr>
          <w:lang w:eastAsia="zh-CN"/>
        </w:rPr>
        <w:t>N1MessageContainer</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14" w:name="_Toc25156375"/>
      <w:bookmarkStart w:id="3215" w:name="_Toc34124677"/>
      <w:bookmarkStart w:id="3216" w:name="_Toc43207801"/>
      <w:bookmarkStart w:id="3217" w:name="_Toc49857271"/>
      <w:bookmarkStart w:id="3218" w:name="_Toc56677107"/>
      <w:bookmarkStart w:id="3219" w:name="_Toc56691630"/>
      <w:bookmarkStart w:id="3220" w:name="_Toc56698894"/>
      <w:bookmarkStart w:id="3221" w:name="_Toc89035129"/>
      <w:bookmarkStart w:id="3222" w:name="_Toc89064927"/>
      <w:bookmarkStart w:id="3223" w:name="_Toc89180226"/>
      <w:bookmarkStart w:id="3224" w:name="_Toc97071905"/>
      <w:bookmarkStart w:id="3225" w:name="_Toc120051307"/>
      <w:bookmarkStart w:id="3226" w:name="_Toc122025670"/>
      <w:r w:rsidRPr="003B2883">
        <w:lastRenderedPageBreak/>
        <w:t>6.1.6.2.18</w:t>
      </w:r>
      <w:r w:rsidRPr="003B2883">
        <w:tab/>
        <w:t xml:space="preserve">Type: </w:t>
      </w:r>
      <w:r w:rsidRPr="003B2883">
        <w:rPr>
          <w:lang w:eastAsia="zh-CN"/>
        </w:rPr>
        <w:t>N1N2MessageTransferReqData</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27"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27"/>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w:t>
            </w:r>
            <w:r w:rsidR="004325E6">
              <w:rPr>
                <w:rFonts w:cs="Arial"/>
                <w:szCs w:val="18"/>
                <w:lang w:eastAsia="zh-CN"/>
              </w:rPr>
              <w:t xml:space="preserve">and clause 4.13.3.6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28"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28"/>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29"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29"/>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0"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0"/>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0E2885"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238A4CDF" w:rsidR="009D0E49" w:rsidRPr="009B17E3" w:rsidRDefault="00602AC0" w:rsidP="001D4998">
            <w:pPr>
              <w:pStyle w:val="TAL"/>
              <w:rPr>
                <w:rFonts w:cs="Arial"/>
                <w:szCs w:val="18"/>
                <w:lang w:val="sv-SE"/>
              </w:rPr>
            </w:pPr>
            <w:r w:rsidRPr="009B17E3">
              <w:rPr>
                <w:rFonts w:cs="Arial"/>
                <w:szCs w:val="18"/>
                <w:lang w:val="sv-SE"/>
              </w:rPr>
              <w:t>MAPDU</w:t>
            </w:r>
            <w:r w:rsidR="003254E6" w:rsidRPr="009B17E3">
              <w:rPr>
                <w:rFonts w:cs="Arial"/>
                <w:szCs w:val="18"/>
                <w:lang w:val="sv-SE"/>
              </w:rPr>
              <w:t xml:space="preserve"> </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31" w:name="_Toc25156376"/>
      <w:bookmarkStart w:id="3232" w:name="_Toc34124678"/>
      <w:bookmarkStart w:id="3233" w:name="_Toc43207802"/>
      <w:bookmarkStart w:id="3234" w:name="_Toc49857272"/>
      <w:bookmarkStart w:id="3235" w:name="_Toc56677108"/>
      <w:bookmarkStart w:id="3236" w:name="_Toc56691631"/>
      <w:bookmarkStart w:id="3237" w:name="_Toc56698895"/>
      <w:bookmarkStart w:id="3238" w:name="_Toc89035130"/>
      <w:bookmarkStart w:id="3239" w:name="_Toc89064928"/>
      <w:bookmarkStart w:id="3240" w:name="_Toc89180227"/>
      <w:bookmarkStart w:id="3241" w:name="_Toc97071906"/>
      <w:bookmarkStart w:id="3242" w:name="_Toc120051308"/>
      <w:bookmarkStart w:id="3243" w:name="_Toc122025671"/>
      <w:r w:rsidRPr="003B2883">
        <w:lastRenderedPageBreak/>
        <w:t>6.1.6.2.19</w:t>
      </w:r>
      <w:r w:rsidRPr="003B2883">
        <w:tab/>
        <w:t>Type: N1N2MessageTransferRspData</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44" w:name="_Toc25156377"/>
      <w:bookmarkStart w:id="3245" w:name="_Toc34124679"/>
      <w:bookmarkStart w:id="3246" w:name="_Toc43207803"/>
      <w:bookmarkStart w:id="3247" w:name="_Toc49857273"/>
      <w:bookmarkStart w:id="3248" w:name="_Toc56677109"/>
      <w:bookmarkStart w:id="3249" w:name="_Toc56691632"/>
      <w:bookmarkStart w:id="3250" w:name="_Toc56698896"/>
      <w:bookmarkStart w:id="3251" w:name="_Toc89035131"/>
      <w:bookmarkStart w:id="3252" w:name="_Toc89064929"/>
      <w:bookmarkStart w:id="3253" w:name="_Toc89180228"/>
      <w:bookmarkStart w:id="3254" w:name="_Toc97071907"/>
      <w:bookmarkStart w:id="3255" w:name="_Toc120051309"/>
      <w:bookmarkStart w:id="3256" w:name="_Toc122025672"/>
      <w:r w:rsidRPr="003B2883">
        <w:rPr>
          <w:lang w:val="en-US"/>
        </w:rPr>
        <w:lastRenderedPageBreak/>
        <w:t>6.1.6.2.20</w:t>
      </w:r>
      <w:r w:rsidRPr="003B2883">
        <w:rPr>
          <w:lang w:val="en-US"/>
        </w:rPr>
        <w:tab/>
        <w:t xml:space="preserve">Type: </w:t>
      </w:r>
      <w:r w:rsidRPr="003B2883">
        <w:t>RegistrationContextContainer</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57"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57"/>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58" w:name="_PERM_MCCTEMPBM_CRPT03410123___2"/>
            <w:r w:rsidRPr="003B2883">
              <w:rPr>
                <w:lang w:eastAsia="zh-CN"/>
              </w:rPr>
              <w:t xml:space="preserve">- true: </w:t>
            </w:r>
            <w:r>
              <w:t>5G-AN is an IAB Node</w:t>
            </w:r>
            <w:r w:rsidRPr="003B2883">
              <w:rPr>
                <w:lang w:eastAsia="zh-CN"/>
              </w:rPr>
              <w:t>.</w:t>
            </w:r>
          </w:p>
          <w:bookmarkEnd w:id="3258"/>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3259"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59"/>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0" w:name="_Toc25156378"/>
      <w:bookmarkStart w:id="3261" w:name="_Toc34124680"/>
      <w:bookmarkStart w:id="3262" w:name="_Toc43207804"/>
      <w:bookmarkStart w:id="3263" w:name="_Toc49857274"/>
      <w:bookmarkStart w:id="3264" w:name="_Toc56677110"/>
      <w:bookmarkStart w:id="3265" w:name="_Toc56691633"/>
      <w:bookmarkStart w:id="3266" w:name="_Toc56698897"/>
      <w:bookmarkStart w:id="3267" w:name="_Toc89035132"/>
      <w:bookmarkStart w:id="3268" w:name="_Toc89064930"/>
      <w:bookmarkStart w:id="3269" w:name="_Toc89180229"/>
      <w:bookmarkStart w:id="3270" w:name="_Toc97071908"/>
      <w:bookmarkStart w:id="3271" w:name="_Toc120051310"/>
      <w:bookmarkStart w:id="3272" w:name="_Toc122025673"/>
      <w:r w:rsidRPr="003B2883">
        <w:t>6.1.6.2.21</w:t>
      </w:r>
      <w:r w:rsidRPr="003B2883">
        <w:tab/>
        <w:t xml:space="preserve">Type: </w:t>
      </w:r>
      <w:r w:rsidRPr="003B2883">
        <w:rPr>
          <w:lang w:eastAsia="zh-CN"/>
        </w:rPr>
        <w:t>AreaOfValidity</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73" w:name="_Toc25156379"/>
      <w:bookmarkStart w:id="3274" w:name="_Toc34124681"/>
      <w:bookmarkStart w:id="3275" w:name="_Toc43207805"/>
      <w:bookmarkStart w:id="3276" w:name="_Toc49857275"/>
      <w:bookmarkStart w:id="3277" w:name="_Toc56677111"/>
      <w:bookmarkStart w:id="3278" w:name="_Toc56691634"/>
      <w:bookmarkStart w:id="3279" w:name="_Toc56698898"/>
      <w:bookmarkStart w:id="3280" w:name="_Toc89035133"/>
      <w:bookmarkStart w:id="3281" w:name="_Toc89064931"/>
      <w:bookmarkStart w:id="3282" w:name="_Toc89180230"/>
      <w:bookmarkStart w:id="3283" w:name="_Toc97071909"/>
      <w:bookmarkStart w:id="3284" w:name="_Toc120051311"/>
      <w:bookmarkStart w:id="3285" w:name="_Toc122025674"/>
      <w:r w:rsidRPr="003B2883">
        <w:t>6.1.6.2.22</w:t>
      </w:r>
      <w:r w:rsidRPr="003B2883">
        <w:tab/>
        <w:t>Void</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86" w:name="_Toc25156380"/>
      <w:bookmarkStart w:id="3287" w:name="_Toc34124682"/>
      <w:bookmarkStart w:id="3288" w:name="_Toc43207806"/>
      <w:bookmarkStart w:id="3289" w:name="_Toc49857276"/>
      <w:bookmarkStart w:id="3290" w:name="_Toc56677112"/>
      <w:bookmarkStart w:id="3291" w:name="_Toc56691635"/>
      <w:bookmarkStart w:id="3292" w:name="_Toc56698899"/>
      <w:bookmarkStart w:id="3293" w:name="_Toc89035134"/>
      <w:bookmarkStart w:id="3294" w:name="_Toc89064932"/>
      <w:bookmarkStart w:id="3295" w:name="_Toc89180231"/>
      <w:bookmarkStart w:id="3296" w:name="_Toc97071910"/>
      <w:bookmarkStart w:id="3297" w:name="_Toc120051312"/>
      <w:bookmarkStart w:id="3298" w:name="_Toc122025675"/>
      <w:r w:rsidRPr="003B2883">
        <w:t>6.1.6.2.23</w:t>
      </w:r>
      <w:r w:rsidRPr="003B2883">
        <w:tab/>
        <w:t xml:space="preserve">Type: </w:t>
      </w:r>
      <w:r w:rsidRPr="003B2883">
        <w:rPr>
          <w:lang w:eastAsia="zh-CN"/>
        </w:rPr>
        <w:t>UeContextTransferReqData</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299" w:name="_Toc25156381"/>
      <w:bookmarkStart w:id="3300" w:name="_Toc34124683"/>
      <w:bookmarkStart w:id="3301" w:name="_Toc43207807"/>
      <w:bookmarkStart w:id="3302" w:name="_Toc49857277"/>
      <w:bookmarkStart w:id="3303" w:name="_Toc56677113"/>
      <w:bookmarkStart w:id="3304" w:name="_Toc56691636"/>
      <w:bookmarkStart w:id="3305" w:name="_Toc56698900"/>
      <w:bookmarkStart w:id="3306" w:name="_Toc89035135"/>
      <w:bookmarkStart w:id="3307" w:name="_Toc89064933"/>
      <w:bookmarkStart w:id="3308" w:name="_Toc89180232"/>
      <w:bookmarkStart w:id="3309" w:name="_Toc97071911"/>
      <w:bookmarkStart w:id="3310" w:name="_Toc120051313"/>
      <w:bookmarkStart w:id="3311" w:name="_Toc122025676"/>
      <w:r w:rsidRPr="003B2883">
        <w:lastRenderedPageBreak/>
        <w:t>6.1.6.2.24</w:t>
      </w:r>
      <w:r w:rsidRPr="003B2883">
        <w:tab/>
        <w:t xml:space="preserve">Type: </w:t>
      </w:r>
      <w:r w:rsidRPr="003B2883">
        <w:rPr>
          <w:lang w:eastAsia="zh-CN"/>
        </w:rPr>
        <w:t>UeContextTransferRspData</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77777777"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12" w:name="_Toc25156382"/>
      <w:bookmarkStart w:id="3313" w:name="_Toc34124684"/>
      <w:bookmarkStart w:id="3314" w:name="_Toc43207808"/>
      <w:bookmarkStart w:id="3315" w:name="_Toc49857278"/>
      <w:bookmarkStart w:id="3316" w:name="_Toc56677114"/>
      <w:bookmarkStart w:id="3317" w:name="_Toc56691637"/>
      <w:bookmarkStart w:id="3318" w:name="_Toc56698901"/>
      <w:bookmarkStart w:id="3319" w:name="_Toc89035136"/>
      <w:bookmarkStart w:id="3320" w:name="_Toc89064934"/>
      <w:bookmarkStart w:id="3321" w:name="_Toc89180233"/>
      <w:bookmarkStart w:id="3322" w:name="_Toc97071912"/>
      <w:bookmarkStart w:id="3323" w:name="_Toc120051314"/>
      <w:bookmarkStart w:id="3324" w:name="_Toc122025677"/>
      <w:r w:rsidRPr="003B2883">
        <w:lastRenderedPageBreak/>
        <w:t>6.1.6.2.25</w:t>
      </w:r>
      <w:r w:rsidRPr="003B2883">
        <w:tab/>
        <w:t xml:space="preserve">Type: </w:t>
      </w:r>
      <w:r w:rsidRPr="003B2883">
        <w:rPr>
          <w:lang w:eastAsia="zh-CN"/>
        </w:rPr>
        <w:t>UeContext</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lastRenderedPageBreak/>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lastRenderedPageBreak/>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lastRenderedPageBreak/>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77777777"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lastRenderedPageBreak/>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77777777"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77777777"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3E42ED" w:rsidRDefault="003E42ED" w:rsidP="000E2885">
            <w:pPr>
              <w:pStyle w:val="B1"/>
            </w:pPr>
            <w:r>
              <w:rPr>
                <w:rFonts w:ascii="Arial" w:hAnsi="Arial"/>
                <w:sz w:val="18"/>
              </w:rPr>
              <w:t>-</w:t>
            </w:r>
            <w:r>
              <w:rPr>
                <w:rFonts w:ascii="Arial" w:hAnsi="Arial"/>
                <w:sz w:val="18"/>
              </w:rPr>
              <w:tab/>
            </w:r>
            <w:r w:rsidR="00927577" w:rsidRPr="003E42ED">
              <w:rPr>
                <w:rFonts w:ascii="Arial" w:hAnsi="Arial"/>
                <w:sz w:val="18"/>
              </w:rPr>
              <w:t>true: Enhanced Coverage for NB-N1 mode is restricted.</w:t>
            </w:r>
          </w:p>
          <w:p w14:paraId="1F88021E" w14:textId="31CAA0E8" w:rsidR="00927577" w:rsidRPr="006C1437" w:rsidRDefault="003E42ED" w:rsidP="000E2885">
            <w:pPr>
              <w:pStyle w:val="B1"/>
            </w:pPr>
            <w:r>
              <w:rPr>
                <w:rFonts w:ascii="Arial" w:hAnsi="Arial"/>
                <w:sz w:val="18"/>
              </w:rPr>
              <w:t>-</w:t>
            </w:r>
            <w:r>
              <w:rPr>
                <w:rFonts w:ascii="Arial" w:hAnsi="Arial"/>
                <w:sz w:val="18"/>
              </w:rPr>
              <w:tab/>
            </w:r>
            <w:r w:rsidR="00927577"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3325"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25"/>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r>
              <w:t>ProSe</w:t>
            </w:r>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238F4238"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77777777" w:rsidR="00927577" w:rsidRDefault="00927577" w:rsidP="00927577">
            <w:pPr>
              <w:pStyle w:val="TAL"/>
              <w:keepNext w:val="0"/>
              <w:keepLines w:val="0"/>
              <w:widowControl w:val="0"/>
            </w:pP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r>
              <w:rPr>
                <w:lang w:val="en-US" w:eastAsia="zh-CN"/>
              </w:rPr>
              <w:lastRenderedPageBreak/>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3326" w:name="_PERM_MCCTEMPBM_CRPT03410130___7" w:colFirst="4" w:colLast="4"/>
            <w:r>
              <w:rPr>
                <w:rFonts w:hint="eastAsia"/>
                <w:lang w:eastAsia="zh-CN"/>
              </w:rPr>
              <w:lastRenderedPageBreak/>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3327" w:name="_PERM_MCCTEMPBM_CRPT03410131___7" w:colFirst="4" w:colLast="4"/>
            <w:bookmarkEnd w:id="3326"/>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3327"/>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18C243DE"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TS 23.501 [2]).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7777777" w:rsidR="00927577" w:rsidRDefault="00927577" w:rsidP="00927577">
            <w:pPr>
              <w:pStyle w:val="TAL"/>
              <w:rPr>
                <w:noProof/>
              </w:rPr>
            </w:pPr>
            <w:r>
              <w:rPr>
                <w:noProof/>
              </w:rPr>
              <w:t xml:space="preserve">This IE shall be present if conditions for SMF Selection information replacement are received from the PCF for AM Policy. </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0D31C38D"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7B223A"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7B223A" w:rsidRDefault="007B223A" w:rsidP="007B223A">
            <w:pPr>
              <w:pStyle w:val="TAL"/>
              <w:rPr>
                <w:lang w:val="en-US" w:eastAsia="zh-CN"/>
              </w:rPr>
            </w:pPr>
            <w:r>
              <w:lastRenderedPageBreak/>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7B223A" w:rsidRDefault="007B223A" w:rsidP="007B223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7B223A" w:rsidRDefault="007B223A" w:rsidP="007B223A">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7B223A" w:rsidRDefault="007B223A" w:rsidP="007B223A">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7B223A" w:rsidRDefault="007B223A" w:rsidP="007B223A">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7B223A" w:rsidRDefault="007B223A" w:rsidP="007B223A">
            <w:pPr>
              <w:pStyle w:val="TAL"/>
              <w:rPr>
                <w:rFonts w:cs="Arial"/>
                <w:szCs w:val="18"/>
                <w:lang w:val="en-US" w:eastAsia="zh-CN"/>
              </w:rPr>
            </w:pPr>
          </w:p>
          <w:p w14:paraId="79A303CF" w14:textId="77777777" w:rsidR="007B223A" w:rsidRPr="00872133" w:rsidRDefault="007B223A" w:rsidP="007B223A">
            <w:pPr>
              <w:pStyle w:val="TAL"/>
            </w:pPr>
            <w:r w:rsidRPr="00872133">
              <w:t>When present, this IE shall be set as follows:</w:t>
            </w:r>
          </w:p>
          <w:p w14:paraId="7DD60F36" w14:textId="77777777" w:rsidR="007B223A" w:rsidRPr="003B2883" w:rsidRDefault="007B223A" w:rsidP="007B223A">
            <w:pPr>
              <w:pStyle w:val="TAL"/>
              <w:ind w:left="488" w:hanging="360"/>
            </w:pPr>
            <w:r w:rsidRPr="003B2883">
              <w:t>-</w:t>
            </w:r>
            <w:r w:rsidRPr="003B2883">
              <w:tab/>
              <w:t xml:space="preserve">true: </w:t>
            </w:r>
            <w:r>
              <w:t>UE is registered for Disaster Roaming service</w:t>
            </w:r>
            <w:r w:rsidRPr="003B2883">
              <w:t>;</w:t>
            </w:r>
          </w:p>
          <w:p w14:paraId="5AE043AE" w14:textId="181283EE" w:rsidR="007B223A" w:rsidRDefault="007B223A" w:rsidP="007B223A">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7B223A" w:rsidRDefault="007B223A" w:rsidP="007B223A">
            <w:pPr>
              <w:pStyle w:val="TAL"/>
              <w:keepNext w:val="0"/>
              <w:keepLines w:val="0"/>
              <w:widowControl w:val="0"/>
            </w:pPr>
          </w:p>
        </w:tc>
      </w:tr>
      <w:tr w:rsidR="007B223A"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7B223A" w:rsidRDefault="007B223A" w:rsidP="007B223A">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7B223A" w:rsidRDefault="007B223A" w:rsidP="007B223A">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7B223A" w:rsidRDefault="007B223A" w:rsidP="007B223A">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7B223A" w:rsidRDefault="007B223A" w:rsidP="007B223A">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7B223A" w:rsidRDefault="007B223A" w:rsidP="007B223A">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7B223A" w:rsidRDefault="007B223A" w:rsidP="007B223A">
            <w:pPr>
              <w:pStyle w:val="TAL"/>
              <w:rPr>
                <w:rFonts w:cs="Arial"/>
                <w:szCs w:val="18"/>
                <w:lang w:eastAsia="zh-CN"/>
              </w:rPr>
            </w:pPr>
          </w:p>
          <w:p w14:paraId="5CC79E92" w14:textId="1C0B4A24" w:rsidR="007B223A" w:rsidRDefault="007B223A" w:rsidP="007B223A">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7B223A" w:rsidRDefault="007B223A" w:rsidP="007B223A">
            <w:pPr>
              <w:pStyle w:val="TAL"/>
              <w:keepNext w:val="0"/>
              <w:keepLines w:val="0"/>
              <w:widowControl w:val="0"/>
            </w:pPr>
          </w:p>
        </w:tc>
      </w:tr>
      <w:tr w:rsidR="00927577"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927577" w:rsidRDefault="00927577" w:rsidP="00927577">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927577" w:rsidRDefault="00927577" w:rsidP="00927577">
            <w:pPr>
              <w:pStyle w:val="TAN"/>
            </w:pPr>
            <w:r>
              <w:t>NOTE 2:</w:t>
            </w:r>
            <w:r>
              <w:tab/>
              <w:t>A particular PDU session not supported by the target AMF shall not be transferred, e.g. MA-PDU session context shall not be transferred if target AMF does not support ATSSS.</w:t>
            </w:r>
          </w:p>
          <w:p w14:paraId="650A4BDF" w14:textId="39F548A5" w:rsidR="00927577" w:rsidRDefault="00927577" w:rsidP="00927577">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927577" w:rsidRDefault="00927577" w:rsidP="00927577">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927577" w:rsidRDefault="00927577" w:rsidP="00927577">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927577" w:rsidRDefault="00927577" w:rsidP="00927577">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927577" w:rsidRDefault="00927577" w:rsidP="00927577">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28" w:name="_Toc25156383"/>
      <w:bookmarkStart w:id="3329" w:name="_Toc34124685"/>
      <w:bookmarkStart w:id="3330" w:name="_Toc43207809"/>
      <w:bookmarkStart w:id="3331" w:name="_Toc49857279"/>
      <w:bookmarkStart w:id="3332" w:name="_Toc56677115"/>
      <w:bookmarkStart w:id="3333" w:name="_Toc56691638"/>
      <w:bookmarkStart w:id="3334" w:name="_Toc56698902"/>
      <w:bookmarkStart w:id="3335" w:name="_Toc89035137"/>
      <w:bookmarkStart w:id="3336" w:name="_Toc89064935"/>
      <w:bookmarkStart w:id="3337" w:name="_Toc89180234"/>
      <w:bookmarkStart w:id="3338" w:name="_Toc97071913"/>
      <w:bookmarkStart w:id="3339" w:name="_Toc120051315"/>
      <w:bookmarkStart w:id="3340" w:name="_Toc122025678"/>
      <w:r w:rsidRPr="003B2883">
        <w:lastRenderedPageBreak/>
        <w:t>6.1.6.2.26</w:t>
      </w:r>
      <w:r w:rsidRPr="003B2883">
        <w:tab/>
        <w:t>Type: N2Sm</w:t>
      </w:r>
      <w:r w:rsidRPr="003B2883">
        <w:rPr>
          <w:lang w:val="en-US"/>
        </w:rPr>
        <w:t>Information</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41" w:name="_Toc25156384"/>
      <w:bookmarkStart w:id="3342" w:name="_Toc34124686"/>
      <w:bookmarkStart w:id="3343" w:name="_Toc43207810"/>
      <w:bookmarkStart w:id="3344" w:name="_Toc49857280"/>
      <w:bookmarkStart w:id="3345" w:name="_Toc56677116"/>
      <w:bookmarkStart w:id="3346" w:name="_Toc56691639"/>
      <w:bookmarkStart w:id="3347" w:name="_Toc56698903"/>
      <w:bookmarkStart w:id="3348" w:name="_Toc89035138"/>
      <w:bookmarkStart w:id="3349" w:name="_Toc89064936"/>
      <w:bookmarkStart w:id="3350" w:name="_Toc89180235"/>
      <w:bookmarkStart w:id="3351" w:name="_Toc97071914"/>
      <w:bookmarkStart w:id="3352" w:name="_Toc120051316"/>
      <w:bookmarkStart w:id="3353" w:name="_Toc122025679"/>
      <w:r w:rsidRPr="003B2883">
        <w:t>6.1.6.2.27</w:t>
      </w:r>
      <w:r w:rsidRPr="003B2883">
        <w:tab/>
        <w:t>Type: N2</w:t>
      </w:r>
      <w:r w:rsidRPr="003B2883">
        <w:rPr>
          <w:lang w:val="en-US"/>
        </w:rPr>
        <w:t>InfoContent</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354"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54"/>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55" w:name="_Toc25156385"/>
      <w:bookmarkStart w:id="3356" w:name="_Toc34124687"/>
      <w:bookmarkStart w:id="3357" w:name="_Toc43207811"/>
      <w:bookmarkStart w:id="3358" w:name="_Toc49857281"/>
      <w:bookmarkStart w:id="3359" w:name="_Toc56677117"/>
      <w:bookmarkStart w:id="3360" w:name="_Toc56691640"/>
      <w:bookmarkStart w:id="3361" w:name="_Toc56698904"/>
      <w:bookmarkStart w:id="3362" w:name="_Toc89035139"/>
      <w:bookmarkStart w:id="3363" w:name="_Toc89064937"/>
      <w:bookmarkStart w:id="3364" w:name="_Toc89180236"/>
      <w:bookmarkStart w:id="3365" w:name="_Toc97071915"/>
      <w:bookmarkStart w:id="3366" w:name="_Toc120051317"/>
      <w:bookmarkStart w:id="3367" w:name="_Toc122025680"/>
      <w:r w:rsidRPr="003B2883">
        <w:lastRenderedPageBreak/>
        <w:t>6.1.6.2.28</w:t>
      </w:r>
      <w:r w:rsidRPr="003B2883">
        <w:tab/>
        <w:t>Type: NrppaInformation</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68" w:name="_Toc25156386"/>
      <w:bookmarkStart w:id="3369" w:name="_Toc34124688"/>
      <w:bookmarkStart w:id="3370" w:name="_Toc43207812"/>
      <w:bookmarkStart w:id="3371" w:name="_Toc49857282"/>
      <w:bookmarkStart w:id="3372" w:name="_Toc56677118"/>
      <w:bookmarkStart w:id="3373" w:name="_Toc56691641"/>
      <w:bookmarkStart w:id="3374" w:name="_Toc56698905"/>
      <w:bookmarkStart w:id="3375" w:name="_Toc89035140"/>
      <w:bookmarkStart w:id="3376" w:name="_Toc89064938"/>
      <w:bookmarkStart w:id="3377" w:name="_Toc89180237"/>
      <w:bookmarkStart w:id="3378" w:name="_Toc97071916"/>
      <w:bookmarkStart w:id="3379" w:name="_Toc120051318"/>
      <w:bookmarkStart w:id="3380" w:name="_Toc122025681"/>
      <w:r w:rsidRPr="003B2883">
        <w:lastRenderedPageBreak/>
        <w:t>6.1.6.2.29</w:t>
      </w:r>
      <w:r w:rsidRPr="003B2883">
        <w:tab/>
        <w:t>Type: PwsInformation</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81"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81"/>
          <w:p w14:paraId="4688A2C6" w14:textId="77777777" w:rsidR="00357CF6" w:rsidRPr="003B2883" w:rsidRDefault="00357CF6" w:rsidP="00357CF6">
            <w:pPr>
              <w:pStyle w:val="TAL"/>
            </w:pPr>
            <w:r w:rsidRPr="003B2883">
              <w:t>The N2 information received from the RAN corresponds to</w:t>
            </w:r>
          </w:p>
          <w:p w14:paraId="02D9702F"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82" w:name="_Toc25156387"/>
      <w:bookmarkStart w:id="3383" w:name="_Toc34124689"/>
      <w:bookmarkStart w:id="3384" w:name="_Toc43207813"/>
      <w:bookmarkStart w:id="3385" w:name="_Toc49857283"/>
      <w:bookmarkStart w:id="3386" w:name="_Toc56677119"/>
      <w:bookmarkStart w:id="3387" w:name="_Toc56691642"/>
      <w:bookmarkStart w:id="3388" w:name="_Toc56698906"/>
      <w:bookmarkStart w:id="3389" w:name="_Toc89035141"/>
      <w:bookmarkStart w:id="3390" w:name="_Toc89064939"/>
      <w:bookmarkStart w:id="3391" w:name="_Toc89180238"/>
      <w:bookmarkStart w:id="3392" w:name="_Toc97071917"/>
      <w:bookmarkStart w:id="3393" w:name="_Toc120051319"/>
      <w:bookmarkStart w:id="3394" w:name="_Toc122025682"/>
      <w:r w:rsidRPr="003B2883">
        <w:lastRenderedPageBreak/>
        <w:t>6.1.6.2.30</w:t>
      </w:r>
      <w:r w:rsidRPr="003B2883">
        <w:tab/>
        <w:t xml:space="preserve">Type: </w:t>
      </w:r>
      <w:r w:rsidRPr="003B2883">
        <w:rPr>
          <w:lang w:eastAsia="zh-CN"/>
        </w:rPr>
        <w:t>N1N2MsgTxfrFailureNotification</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1A20C522" w:rsidR="00B15E3C" w:rsidRPr="00E111B4" w:rsidRDefault="006622C9" w:rsidP="000E2885">
            <w:pPr>
              <w:pStyle w:val="TAN"/>
            </w:pPr>
            <w:r>
              <w:t>NOTE:</w:t>
            </w:r>
            <w:r>
              <w:tab/>
              <w:t>This IE should be configured with a value less then 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395" w:name="_Toc25156388"/>
      <w:bookmarkStart w:id="3396" w:name="_Toc34124690"/>
      <w:bookmarkStart w:id="3397" w:name="_Toc43207814"/>
      <w:bookmarkStart w:id="3398" w:name="_Toc49857284"/>
      <w:bookmarkStart w:id="3399" w:name="_Toc56677120"/>
      <w:bookmarkStart w:id="3400" w:name="_Toc56691643"/>
      <w:bookmarkStart w:id="3401" w:name="_Toc56698907"/>
      <w:bookmarkStart w:id="3402" w:name="_Toc89035142"/>
      <w:bookmarkStart w:id="3403" w:name="_Toc89064940"/>
      <w:bookmarkStart w:id="3404" w:name="_Toc89180239"/>
      <w:bookmarkStart w:id="3405" w:name="_Toc97071918"/>
      <w:bookmarkStart w:id="3406" w:name="_Toc120051320"/>
      <w:bookmarkStart w:id="3407" w:name="_Toc122025683"/>
      <w:r w:rsidRPr="003B2883">
        <w:t>6.1.6.2.31</w:t>
      </w:r>
      <w:r w:rsidRPr="003B2883">
        <w:tab/>
        <w:t>Type: N1N2MessageTransferError</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08" w:name="_Toc25156389"/>
      <w:bookmarkStart w:id="3409" w:name="_Toc34124691"/>
      <w:bookmarkStart w:id="3410" w:name="_Toc43207815"/>
      <w:bookmarkStart w:id="3411" w:name="_Toc49857285"/>
      <w:bookmarkStart w:id="3412" w:name="_Toc56677121"/>
      <w:bookmarkStart w:id="3413" w:name="_Toc56691644"/>
      <w:bookmarkStart w:id="3414" w:name="_Toc56698908"/>
      <w:bookmarkStart w:id="3415" w:name="_Toc89035143"/>
      <w:bookmarkStart w:id="3416" w:name="_Toc89064941"/>
      <w:bookmarkStart w:id="3417" w:name="_Toc89180240"/>
      <w:bookmarkStart w:id="3418" w:name="_Toc97071919"/>
      <w:bookmarkStart w:id="3419" w:name="_Toc120051321"/>
      <w:bookmarkStart w:id="3420" w:name="_Toc122025684"/>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21" w:name="_Toc25156390"/>
      <w:bookmarkStart w:id="3422" w:name="_Toc34124692"/>
      <w:bookmarkStart w:id="3423" w:name="_Toc43207816"/>
      <w:bookmarkStart w:id="3424" w:name="_Toc49857286"/>
      <w:bookmarkStart w:id="3425" w:name="_Toc56677122"/>
      <w:bookmarkStart w:id="3426" w:name="_Toc56691645"/>
      <w:bookmarkStart w:id="3427" w:name="_Toc56698909"/>
      <w:bookmarkStart w:id="3428" w:name="_Toc89035144"/>
      <w:bookmarkStart w:id="3429" w:name="_Toc89064942"/>
      <w:bookmarkStart w:id="3430" w:name="_Toc89180241"/>
      <w:bookmarkStart w:id="3431" w:name="_Toc97071920"/>
      <w:bookmarkStart w:id="3432" w:name="_Toc120051322"/>
      <w:bookmarkStart w:id="3433" w:name="_Toc122025685"/>
      <w:r w:rsidRPr="003B2883">
        <w:t>6.1.6.2.33</w:t>
      </w:r>
      <w:r w:rsidRPr="003B2883">
        <w:tab/>
        <w:t>Type: N2InformationTransferRspData</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34" w:name="_Toc25156391"/>
      <w:bookmarkStart w:id="3435" w:name="_Toc34124693"/>
      <w:bookmarkStart w:id="3436" w:name="_Toc43207817"/>
      <w:bookmarkStart w:id="3437" w:name="_Toc49857287"/>
      <w:bookmarkStart w:id="3438" w:name="_Toc56677123"/>
      <w:bookmarkStart w:id="3439" w:name="_Toc56691646"/>
      <w:bookmarkStart w:id="3440" w:name="_Toc56698910"/>
      <w:bookmarkStart w:id="3441" w:name="_Toc89035145"/>
      <w:bookmarkStart w:id="3442" w:name="_Toc89064943"/>
      <w:bookmarkStart w:id="3443" w:name="_Toc89180242"/>
      <w:bookmarkStart w:id="3444" w:name="_Toc97071921"/>
      <w:bookmarkStart w:id="3445" w:name="_Toc120051323"/>
      <w:bookmarkStart w:id="3446" w:name="_Toc122025686"/>
      <w:r w:rsidRPr="003B2883">
        <w:lastRenderedPageBreak/>
        <w:t>6.1.6.2.34</w:t>
      </w:r>
      <w:r w:rsidRPr="003B2883">
        <w:tab/>
        <w:t xml:space="preserve">Type: </w:t>
      </w:r>
      <w:r w:rsidRPr="003B2883">
        <w:rPr>
          <w:lang w:eastAsia="zh-CN"/>
        </w:rPr>
        <w:t>MmContext</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438AEA46"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2A4840">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3E6F07E0"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1085A073"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0B37B03A"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934248">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DF6207">
              <w:t xml:space="preserve"> and 5.2.2.2.3.1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77777777"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77777777"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3447" w:name="_Toc25156392"/>
      <w:bookmarkStart w:id="3448" w:name="_Toc34124694"/>
      <w:bookmarkStart w:id="3449" w:name="_Toc43207818"/>
      <w:bookmarkStart w:id="3450" w:name="_Toc49857288"/>
      <w:bookmarkStart w:id="3451" w:name="_Toc56677124"/>
      <w:bookmarkStart w:id="3452" w:name="_Toc56691647"/>
      <w:bookmarkStart w:id="3453" w:name="_Toc56698911"/>
      <w:bookmarkStart w:id="3454" w:name="_Toc89035146"/>
      <w:bookmarkStart w:id="3455" w:name="_Toc89064944"/>
      <w:bookmarkStart w:id="3456" w:name="_Toc89180243"/>
      <w:bookmarkStart w:id="3457" w:name="_Toc97071922"/>
      <w:bookmarkStart w:id="3458" w:name="_Toc120051324"/>
      <w:bookmarkStart w:id="3459" w:name="_Toc122025687"/>
      <w:r w:rsidRPr="003B2883">
        <w:lastRenderedPageBreak/>
        <w:t>6.1.6.2.35</w:t>
      </w:r>
      <w:r w:rsidRPr="003B2883">
        <w:tab/>
        <w:t xml:space="preserve">Type: </w:t>
      </w:r>
      <w:r w:rsidRPr="003B2883">
        <w:rPr>
          <w:lang w:eastAsia="zh-CN"/>
        </w:rPr>
        <w:t>SeafData</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60" w:name="_Toc25156393"/>
      <w:bookmarkStart w:id="3461" w:name="_Toc34124695"/>
      <w:bookmarkStart w:id="3462" w:name="_Toc43207819"/>
      <w:bookmarkStart w:id="3463" w:name="_Toc49857289"/>
      <w:bookmarkStart w:id="3464" w:name="_Toc56677125"/>
      <w:bookmarkStart w:id="3465" w:name="_Toc56691648"/>
      <w:bookmarkStart w:id="3466" w:name="_Toc56698912"/>
      <w:bookmarkStart w:id="3467" w:name="_Toc89035147"/>
      <w:bookmarkStart w:id="3468" w:name="_Toc89064945"/>
      <w:bookmarkStart w:id="3469" w:name="_Toc89180244"/>
      <w:bookmarkStart w:id="3470" w:name="_Toc97071923"/>
      <w:bookmarkStart w:id="3471" w:name="_Toc120051325"/>
      <w:bookmarkStart w:id="3472" w:name="_Toc122025688"/>
      <w:r w:rsidRPr="003B2883">
        <w:t>6.1.6.2.36</w:t>
      </w:r>
      <w:r w:rsidRPr="003B2883">
        <w:tab/>
        <w:t>Type: Nas</w:t>
      </w:r>
      <w:r w:rsidRPr="003B2883">
        <w:rPr>
          <w:lang w:eastAsia="zh-CN"/>
        </w:rPr>
        <w:t>SecurityMode</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73" w:name="_Toc25156394"/>
      <w:bookmarkStart w:id="3474" w:name="_Toc34124696"/>
      <w:bookmarkStart w:id="3475" w:name="_Toc43207820"/>
      <w:bookmarkStart w:id="3476" w:name="_Toc49857290"/>
      <w:bookmarkStart w:id="3477" w:name="_Toc56677126"/>
      <w:bookmarkStart w:id="3478" w:name="_Toc56691649"/>
      <w:bookmarkStart w:id="3479" w:name="_Toc56698913"/>
      <w:bookmarkStart w:id="3480" w:name="_Toc89035148"/>
      <w:bookmarkStart w:id="3481" w:name="_Toc89064946"/>
      <w:bookmarkStart w:id="3482" w:name="_Toc89180245"/>
      <w:bookmarkStart w:id="3483" w:name="_Toc97071924"/>
      <w:bookmarkStart w:id="3484" w:name="_Toc120051326"/>
      <w:bookmarkStart w:id="3485" w:name="_Toc122025689"/>
      <w:r w:rsidRPr="003B2883">
        <w:lastRenderedPageBreak/>
        <w:t>6.1.6.2.37</w:t>
      </w:r>
      <w:r w:rsidRPr="003B2883">
        <w:tab/>
        <w:t xml:space="preserve">Type: </w:t>
      </w:r>
      <w:r w:rsidRPr="003B2883">
        <w:rPr>
          <w:lang w:eastAsia="zh-CN"/>
        </w:rPr>
        <w:t>PduSessionContext</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lastRenderedPageBreak/>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486"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86"/>
          <w:p w14:paraId="14040744" w14:textId="77777777"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77777777" w:rsidR="00052E47" w:rsidRDefault="00052E47" w:rsidP="00052E47">
            <w:pPr>
              <w:pStyle w:val="TAL"/>
            </w:pPr>
            <w:r w:rsidRPr="00690A26">
              <w:t>If included, this IE s</w:t>
            </w:r>
            <w:r>
              <w:t>hall contain the API URI of the NFManagement Service (see clause 6.1.1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1294B193"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77777777" w:rsidR="00052E47" w:rsidRDefault="00052E47" w:rsidP="00052E47">
            <w:pPr>
              <w:pStyle w:val="TAL"/>
            </w:pPr>
            <w:r w:rsidRPr="00690A26">
              <w:t>If included, this IE s</w:t>
            </w:r>
            <w:r>
              <w:t>hall contain the API URI of the NFDiscovery Service (see clause 6.2.1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A6315D9"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77777777" w:rsidR="00052E47" w:rsidRDefault="00052E47" w:rsidP="00052E47">
            <w:pPr>
              <w:pStyle w:val="TAL"/>
            </w:pPr>
            <w:r w:rsidRPr="00690A26">
              <w:t>If included, this IE shall contain the API URI of the</w:t>
            </w:r>
            <w:r>
              <w:t xml:space="preserve"> Access Token Service (see clause 6.3.2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6D2EDD7D"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lastRenderedPageBreak/>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77777777" w:rsidR="00DF6384" w:rsidRDefault="00DF6384" w:rsidP="00DF6384">
            <w:pPr>
              <w:pStyle w:val="TAL"/>
            </w:pPr>
            <w:r>
              <w:t xml:space="preserve">This IE shall be present if this information is available. </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77777777" w:rsidR="00DF6384" w:rsidRDefault="00DF6384" w:rsidP="001F790D">
            <w:pPr>
              <w:pStyle w:val="TAN"/>
            </w:pPr>
            <w:r w:rsidRPr="00DF6384">
              <w:t>NOTE</w:t>
            </w:r>
            <w:r w:rsidR="008036F3">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 29.502 [16].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87" w:name="_Toc25156395"/>
      <w:bookmarkStart w:id="3488" w:name="_Toc34124697"/>
      <w:bookmarkStart w:id="3489" w:name="_Toc43207821"/>
      <w:bookmarkStart w:id="3490" w:name="_Toc49857291"/>
      <w:bookmarkStart w:id="3491" w:name="_Toc56677127"/>
      <w:bookmarkStart w:id="3492" w:name="_Toc56691650"/>
      <w:bookmarkStart w:id="3493" w:name="_Toc56698914"/>
      <w:bookmarkStart w:id="3494" w:name="_Toc89035149"/>
      <w:bookmarkStart w:id="3495" w:name="_Toc89064947"/>
      <w:bookmarkStart w:id="3496" w:name="_Toc89180246"/>
      <w:bookmarkStart w:id="3497" w:name="_Toc97071925"/>
      <w:bookmarkStart w:id="3498" w:name="_Toc120051327"/>
      <w:bookmarkStart w:id="3499" w:name="_Toc122025690"/>
      <w:r w:rsidRPr="003B2883">
        <w:lastRenderedPageBreak/>
        <w:t>6.1.6.2.38</w:t>
      </w:r>
      <w:r w:rsidRPr="003B2883">
        <w:tab/>
        <w:t>Type: NssaiMapping</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00" w:name="_Toc25156396"/>
      <w:bookmarkStart w:id="3501" w:name="_Toc34124698"/>
      <w:bookmarkStart w:id="3502" w:name="_Toc43207822"/>
      <w:bookmarkStart w:id="3503" w:name="_Toc49857292"/>
      <w:bookmarkStart w:id="3504" w:name="_Toc56677128"/>
      <w:bookmarkStart w:id="3505" w:name="_Toc56691651"/>
      <w:bookmarkStart w:id="3506" w:name="_Toc56698915"/>
      <w:bookmarkStart w:id="3507" w:name="_Toc89035150"/>
      <w:bookmarkStart w:id="3508" w:name="_Toc89064948"/>
      <w:bookmarkStart w:id="3509" w:name="_Toc89180247"/>
      <w:bookmarkStart w:id="3510" w:name="_Toc97071926"/>
      <w:bookmarkStart w:id="3511" w:name="_Toc120051328"/>
      <w:bookmarkStart w:id="3512" w:name="_Toc122025691"/>
      <w:r w:rsidRPr="003B2883">
        <w:t>6.1.6.2.39</w:t>
      </w:r>
      <w:r w:rsidRPr="003B2883">
        <w:tab/>
        <w:t xml:space="preserve">Type: </w:t>
      </w:r>
      <w:r w:rsidRPr="003B2883">
        <w:rPr>
          <w:lang w:eastAsia="zh-CN"/>
        </w:rPr>
        <w:t>UeRegStatusUpdateReqData</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77777777"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13" w:name="_Toc25156397"/>
      <w:bookmarkStart w:id="3514" w:name="_Toc34124699"/>
      <w:bookmarkStart w:id="3515" w:name="_Toc43207823"/>
      <w:bookmarkStart w:id="3516" w:name="_Toc49857293"/>
      <w:bookmarkStart w:id="3517" w:name="_Toc56677129"/>
      <w:bookmarkStart w:id="3518" w:name="_Toc56691652"/>
      <w:bookmarkStart w:id="3519" w:name="_Toc56698916"/>
      <w:bookmarkStart w:id="3520" w:name="_Toc89035151"/>
      <w:bookmarkStart w:id="3521" w:name="_Toc89064949"/>
      <w:bookmarkStart w:id="3522" w:name="_Toc89180248"/>
      <w:bookmarkStart w:id="3523" w:name="_Toc97071927"/>
      <w:bookmarkStart w:id="3524" w:name="_Toc120051329"/>
      <w:bookmarkStart w:id="3525" w:name="_Toc122025692"/>
      <w:r w:rsidRPr="003B2883">
        <w:lastRenderedPageBreak/>
        <w:t>6.1.6.2.40</w:t>
      </w:r>
      <w:r w:rsidRPr="003B2883">
        <w:tab/>
        <w:t xml:space="preserve">Type: </w:t>
      </w:r>
      <w:r w:rsidRPr="003B2883">
        <w:rPr>
          <w:lang w:eastAsia="zh-CN"/>
        </w:rPr>
        <w:t>AssignEbiError</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26" w:name="_Toc25156398"/>
      <w:bookmarkStart w:id="3527" w:name="_Toc34124700"/>
      <w:bookmarkStart w:id="3528" w:name="_Toc43207824"/>
      <w:bookmarkStart w:id="3529" w:name="_Toc49857294"/>
      <w:bookmarkStart w:id="3530" w:name="_Toc56677130"/>
      <w:bookmarkStart w:id="3531" w:name="_Toc56691653"/>
      <w:bookmarkStart w:id="3532" w:name="_Toc56698917"/>
      <w:bookmarkStart w:id="3533" w:name="_Toc89035152"/>
      <w:bookmarkStart w:id="3534" w:name="_Toc89064950"/>
      <w:bookmarkStart w:id="3535" w:name="_Toc89180249"/>
      <w:bookmarkStart w:id="3536" w:name="_Toc97071928"/>
      <w:bookmarkStart w:id="3537" w:name="_Toc120051330"/>
      <w:bookmarkStart w:id="3538" w:name="_Toc122025693"/>
      <w:r w:rsidRPr="003B2883">
        <w:t>6.1.6.2.41</w:t>
      </w:r>
      <w:r w:rsidRPr="003B2883">
        <w:tab/>
        <w:t xml:space="preserve">Type: </w:t>
      </w:r>
      <w:r w:rsidRPr="003B2883">
        <w:rPr>
          <w:lang w:eastAsia="zh-CN"/>
        </w:rPr>
        <w:t>UeContextCreateData</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7777777" w:rsidR="00342EEA" w:rsidRPr="003B2883" w:rsidRDefault="00342EEA" w:rsidP="00342EEA">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39" w:name="_Toc25156399"/>
      <w:bookmarkStart w:id="3540" w:name="_Toc34124701"/>
      <w:bookmarkStart w:id="3541" w:name="_Toc43207825"/>
      <w:bookmarkStart w:id="3542" w:name="_Toc49857295"/>
      <w:bookmarkStart w:id="3543" w:name="_Toc56677131"/>
      <w:bookmarkStart w:id="3544" w:name="_Toc56691654"/>
      <w:bookmarkStart w:id="3545" w:name="_Toc56698918"/>
      <w:bookmarkStart w:id="3546" w:name="_Toc89035153"/>
      <w:bookmarkStart w:id="3547" w:name="_Toc89064951"/>
      <w:bookmarkStart w:id="3548" w:name="_Toc89180250"/>
      <w:bookmarkStart w:id="3549" w:name="_Toc97071929"/>
      <w:bookmarkStart w:id="3550" w:name="_Toc120051331"/>
      <w:bookmarkStart w:id="3551" w:name="_Toc122025694"/>
      <w:r w:rsidRPr="003B2883">
        <w:lastRenderedPageBreak/>
        <w:t>6.1.6.2.42</w:t>
      </w:r>
      <w:r w:rsidRPr="003B2883">
        <w:tab/>
        <w:t xml:space="preserve">Type: </w:t>
      </w:r>
      <w:r w:rsidRPr="003B2883">
        <w:rPr>
          <w:lang w:eastAsia="zh-CN"/>
        </w:rPr>
        <w:t>UeContextCreatedData</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52" w:name="_Toc25156400"/>
      <w:bookmarkStart w:id="3553" w:name="_Toc34124702"/>
      <w:bookmarkStart w:id="3554" w:name="_Toc43207826"/>
      <w:bookmarkStart w:id="3555" w:name="_Toc49857296"/>
      <w:bookmarkStart w:id="3556" w:name="_Toc56677132"/>
      <w:bookmarkStart w:id="3557" w:name="_Toc56691655"/>
      <w:bookmarkStart w:id="3558" w:name="_Toc56698919"/>
      <w:bookmarkStart w:id="3559" w:name="_Toc89035154"/>
      <w:bookmarkStart w:id="3560" w:name="_Toc89064952"/>
      <w:bookmarkStart w:id="3561" w:name="_Toc89180251"/>
      <w:bookmarkStart w:id="3562" w:name="_Toc97071930"/>
      <w:bookmarkStart w:id="3563" w:name="_Toc120051332"/>
      <w:bookmarkStart w:id="3564" w:name="_Toc122025695"/>
      <w:r w:rsidRPr="003B2883">
        <w:t>6.1.6.2.43</w:t>
      </w:r>
      <w:r w:rsidRPr="003B2883">
        <w:tab/>
        <w:t xml:space="preserve">Type: </w:t>
      </w:r>
      <w:r w:rsidRPr="003B2883">
        <w:rPr>
          <w:lang w:eastAsia="zh-CN"/>
        </w:rPr>
        <w:t>UeContextCreateError</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65" w:name="_Toc25156401"/>
      <w:bookmarkStart w:id="3566" w:name="_Toc34124703"/>
      <w:bookmarkStart w:id="3567" w:name="_Toc43207827"/>
      <w:bookmarkStart w:id="3568" w:name="_Toc49857297"/>
      <w:bookmarkStart w:id="3569" w:name="_Toc56677133"/>
      <w:bookmarkStart w:id="3570" w:name="_Toc56691656"/>
      <w:bookmarkStart w:id="3571" w:name="_Toc56698920"/>
      <w:bookmarkStart w:id="3572" w:name="_Toc89035155"/>
      <w:bookmarkStart w:id="3573" w:name="_Toc89064953"/>
      <w:bookmarkStart w:id="3574" w:name="_Toc89180252"/>
      <w:bookmarkStart w:id="3575" w:name="_Toc97071931"/>
      <w:bookmarkStart w:id="3576" w:name="_Toc120051333"/>
      <w:bookmarkStart w:id="3577" w:name="_Toc122025696"/>
      <w:r w:rsidRPr="003B2883">
        <w:lastRenderedPageBreak/>
        <w:t>6.1.6.2.44</w:t>
      </w:r>
      <w:r w:rsidRPr="003B2883">
        <w:tab/>
        <w:t>Type: NgRanTargetId</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78" w:name="_Toc25156402"/>
      <w:bookmarkStart w:id="3579" w:name="_Toc34124704"/>
      <w:bookmarkStart w:id="3580" w:name="_Toc43207828"/>
      <w:bookmarkStart w:id="3581" w:name="_Toc49857298"/>
      <w:bookmarkStart w:id="3582" w:name="_Toc56677134"/>
      <w:bookmarkStart w:id="3583" w:name="_Toc56691657"/>
      <w:bookmarkStart w:id="3584" w:name="_Toc56698921"/>
      <w:bookmarkStart w:id="3585" w:name="_Toc89035156"/>
      <w:bookmarkStart w:id="3586" w:name="_Toc89064954"/>
      <w:bookmarkStart w:id="3587" w:name="_Toc89180253"/>
      <w:bookmarkStart w:id="3588" w:name="_Toc97071932"/>
      <w:bookmarkStart w:id="3589" w:name="_Toc120051334"/>
      <w:bookmarkStart w:id="3590" w:name="_Toc122025697"/>
      <w:r w:rsidRPr="003B2883">
        <w:t>6.1.6.2.45</w:t>
      </w:r>
      <w:r w:rsidRPr="003B2883">
        <w:tab/>
        <w:t>Type: N2InformationTransferError</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591" w:name="_Toc25156403"/>
      <w:bookmarkStart w:id="3592" w:name="_Toc34124705"/>
      <w:bookmarkStart w:id="3593" w:name="_Toc43207829"/>
      <w:bookmarkStart w:id="3594" w:name="_Toc49857299"/>
      <w:bookmarkStart w:id="3595" w:name="_Toc56677135"/>
      <w:bookmarkStart w:id="3596" w:name="_Toc56691658"/>
      <w:bookmarkStart w:id="3597" w:name="_Toc56698922"/>
      <w:bookmarkStart w:id="3598" w:name="_Toc89035157"/>
      <w:bookmarkStart w:id="3599" w:name="_Toc89064955"/>
      <w:bookmarkStart w:id="3600" w:name="_Toc89180254"/>
      <w:bookmarkStart w:id="3601" w:name="_Toc97071933"/>
      <w:bookmarkStart w:id="3602" w:name="_Toc120051335"/>
      <w:bookmarkStart w:id="3603" w:name="_Toc122025698"/>
      <w:r w:rsidRPr="003B2883">
        <w:rPr>
          <w:lang w:val="en-US"/>
        </w:rPr>
        <w:t>6.1.6.2.46</w:t>
      </w:r>
      <w:r w:rsidRPr="003B2883">
        <w:rPr>
          <w:lang w:val="en-US"/>
        </w:rPr>
        <w:tab/>
        <w:t>Type: PWSResponseData</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77777777" w:rsidR="00602AC0" w:rsidRPr="003B2883" w:rsidRDefault="00602AC0" w:rsidP="005F771F">
            <w:pPr>
              <w:pStyle w:val="TAL"/>
              <w:rPr>
                <w:rFonts w:cs="Arial"/>
                <w:szCs w:val="18"/>
                <w:lang w:eastAsia="zh-CN"/>
              </w:rPr>
            </w:pPr>
            <w:r w:rsidRPr="005F771F">
              <w:t>This IE shall identify the message type of the message being sent. Its value is the numeric code of the Procedure Code defined in ASN.1 in clause 9.4.7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04" w:name="_Toc25156404"/>
      <w:bookmarkStart w:id="3605" w:name="_Toc34124706"/>
      <w:bookmarkStart w:id="3606" w:name="_Toc43207830"/>
      <w:bookmarkStart w:id="3607" w:name="_Toc49857300"/>
      <w:bookmarkStart w:id="3608" w:name="_Toc56677136"/>
      <w:bookmarkStart w:id="3609" w:name="_Toc56691659"/>
      <w:bookmarkStart w:id="3610" w:name="_Toc56698923"/>
      <w:bookmarkStart w:id="3611" w:name="_Toc89035158"/>
      <w:bookmarkStart w:id="3612" w:name="_Toc89064956"/>
      <w:bookmarkStart w:id="3613" w:name="_Toc89180255"/>
      <w:bookmarkStart w:id="3614" w:name="_Toc97071934"/>
      <w:bookmarkStart w:id="3615" w:name="_Toc120051336"/>
      <w:bookmarkStart w:id="3616" w:name="_Toc122025699"/>
      <w:r w:rsidRPr="003B2883">
        <w:rPr>
          <w:lang w:val="en-US"/>
        </w:rPr>
        <w:lastRenderedPageBreak/>
        <w:t>6.1.6.2.47</w:t>
      </w:r>
      <w:r w:rsidRPr="003B2883">
        <w:rPr>
          <w:lang w:val="en-US"/>
        </w:rPr>
        <w:tab/>
        <w:t>Type: PWSErrorData</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17" w:name="_Toc25156405"/>
      <w:bookmarkStart w:id="3618" w:name="_Toc34124707"/>
      <w:bookmarkStart w:id="3619" w:name="_Toc43207831"/>
      <w:bookmarkStart w:id="3620" w:name="_Toc49857301"/>
      <w:bookmarkStart w:id="3621" w:name="_Toc56677137"/>
      <w:bookmarkStart w:id="3622" w:name="_Toc56691660"/>
      <w:bookmarkStart w:id="3623" w:name="_Toc56698924"/>
      <w:bookmarkStart w:id="3624" w:name="_Toc89035159"/>
      <w:bookmarkStart w:id="3625" w:name="_Toc89064957"/>
      <w:bookmarkStart w:id="3626" w:name="_Toc89180256"/>
      <w:bookmarkStart w:id="3627" w:name="_Toc97071935"/>
      <w:bookmarkStart w:id="3628" w:name="_Toc120051337"/>
      <w:bookmarkStart w:id="3629" w:name="_Toc122025700"/>
      <w:r w:rsidRPr="003B2883">
        <w:t>6.1.6.2.48</w:t>
      </w:r>
      <w:r w:rsidRPr="003B2883">
        <w:tab/>
        <w:t>Void</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30" w:name="_Toc25156406"/>
      <w:bookmarkStart w:id="3631" w:name="_Toc34124708"/>
      <w:bookmarkStart w:id="3632" w:name="_Toc43207832"/>
      <w:bookmarkStart w:id="3633" w:name="_Toc49857302"/>
      <w:bookmarkStart w:id="3634" w:name="_Toc56677138"/>
      <w:bookmarkStart w:id="3635" w:name="_Toc56691661"/>
      <w:bookmarkStart w:id="3636" w:name="_Toc56698925"/>
      <w:bookmarkStart w:id="3637" w:name="_Toc89035160"/>
      <w:bookmarkStart w:id="3638" w:name="_Toc89064958"/>
      <w:bookmarkStart w:id="3639" w:name="_Toc89180257"/>
      <w:bookmarkStart w:id="3640" w:name="_Toc97071936"/>
      <w:bookmarkStart w:id="3641" w:name="_Toc120051338"/>
      <w:bookmarkStart w:id="3642" w:name="_Toc122025701"/>
      <w:r w:rsidRPr="003B2883">
        <w:t>6.1.6.2.49</w:t>
      </w:r>
      <w:r w:rsidRPr="003B2883">
        <w:tab/>
        <w:t xml:space="preserve">Type: </w:t>
      </w:r>
      <w:r w:rsidRPr="003B2883">
        <w:rPr>
          <w:lang w:eastAsia="zh-CN"/>
        </w:rPr>
        <w:t>NgKsi</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43" w:name="_Toc25156407"/>
      <w:bookmarkStart w:id="3644" w:name="_Toc34124709"/>
      <w:bookmarkStart w:id="3645" w:name="_Toc43207833"/>
      <w:bookmarkStart w:id="3646" w:name="_Toc49857303"/>
      <w:bookmarkStart w:id="3647" w:name="_Toc56677139"/>
      <w:bookmarkStart w:id="3648" w:name="_Toc56691662"/>
      <w:bookmarkStart w:id="3649" w:name="_Toc56698926"/>
      <w:bookmarkStart w:id="3650" w:name="_Toc89035161"/>
      <w:bookmarkStart w:id="3651" w:name="_Toc89064959"/>
      <w:bookmarkStart w:id="3652" w:name="_Toc89180258"/>
      <w:bookmarkStart w:id="3653" w:name="_Toc97071937"/>
      <w:bookmarkStart w:id="3654" w:name="_Toc120051339"/>
      <w:bookmarkStart w:id="3655" w:name="_Toc122025702"/>
      <w:r w:rsidRPr="003B2883">
        <w:t>6.1.6.2.50</w:t>
      </w:r>
      <w:r w:rsidRPr="003B2883">
        <w:tab/>
        <w:t xml:space="preserve">Type: </w:t>
      </w:r>
      <w:r w:rsidRPr="003B2883">
        <w:rPr>
          <w:lang w:eastAsia="zh-CN"/>
        </w:rPr>
        <w:t>KeyAmf</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56" w:name="_Toc25156408"/>
      <w:bookmarkStart w:id="3657" w:name="_Toc34124710"/>
      <w:bookmarkStart w:id="3658" w:name="_Toc43207834"/>
      <w:bookmarkStart w:id="3659" w:name="_Toc49857304"/>
      <w:bookmarkStart w:id="3660" w:name="_Toc56677140"/>
      <w:bookmarkStart w:id="3661" w:name="_Toc56691663"/>
      <w:bookmarkStart w:id="3662" w:name="_Toc56698927"/>
      <w:bookmarkStart w:id="3663" w:name="_Toc89035162"/>
      <w:bookmarkStart w:id="3664" w:name="_Toc89064960"/>
      <w:bookmarkStart w:id="3665" w:name="_Toc89180259"/>
      <w:bookmarkStart w:id="3666" w:name="_Toc97071938"/>
      <w:bookmarkStart w:id="3667" w:name="_Toc120051340"/>
      <w:bookmarkStart w:id="3668" w:name="_Toc122025703"/>
      <w:r w:rsidRPr="003B2883">
        <w:t>6.1.6.2.51</w:t>
      </w:r>
      <w:r w:rsidRPr="003B2883">
        <w:tab/>
        <w:t xml:space="preserve">Type: </w:t>
      </w:r>
      <w:r w:rsidRPr="003B2883">
        <w:rPr>
          <w:lang w:eastAsia="zh-CN"/>
        </w:rPr>
        <w:t>ExpectedUeBehavior</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69" w:name="_Toc25156409"/>
      <w:bookmarkStart w:id="3670" w:name="_Toc34124711"/>
      <w:bookmarkStart w:id="3671" w:name="_Toc43207835"/>
      <w:bookmarkStart w:id="3672" w:name="_Toc49857305"/>
      <w:bookmarkStart w:id="3673" w:name="_Toc56677141"/>
      <w:bookmarkStart w:id="3674" w:name="_Toc56691664"/>
      <w:bookmarkStart w:id="3675" w:name="_Toc56698928"/>
      <w:bookmarkStart w:id="3676" w:name="_Toc89035163"/>
      <w:bookmarkStart w:id="3677" w:name="_Toc89064961"/>
      <w:bookmarkStart w:id="3678" w:name="_Toc89180260"/>
      <w:bookmarkStart w:id="3679" w:name="_Toc97071939"/>
      <w:bookmarkStart w:id="3680" w:name="_Toc120051341"/>
      <w:bookmarkStart w:id="3681" w:name="_Toc122025704"/>
      <w:r w:rsidRPr="003B2883">
        <w:lastRenderedPageBreak/>
        <w:t>6.1.6.2.52</w:t>
      </w:r>
      <w:r w:rsidRPr="003B2883">
        <w:tab/>
        <w:t xml:space="preserve">Type: </w:t>
      </w:r>
      <w:r w:rsidRPr="003B2883">
        <w:rPr>
          <w:lang w:eastAsia="zh-CN"/>
        </w:rPr>
        <w:t>UeRegStatusUpdateRspData</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82" w:name="_Toc25156410"/>
      <w:bookmarkStart w:id="3683" w:name="_Toc34124712"/>
      <w:bookmarkStart w:id="3684" w:name="_Toc43207836"/>
      <w:bookmarkStart w:id="3685" w:name="_Toc49857306"/>
      <w:bookmarkStart w:id="3686" w:name="_Toc56677142"/>
      <w:bookmarkStart w:id="3687" w:name="_Toc56691665"/>
      <w:bookmarkStart w:id="3688" w:name="_Toc56698929"/>
      <w:bookmarkStart w:id="3689" w:name="_Toc89035164"/>
      <w:bookmarkStart w:id="3690" w:name="_Toc89064962"/>
      <w:bookmarkStart w:id="3691" w:name="_Toc89180261"/>
      <w:bookmarkStart w:id="3692" w:name="_Toc97071940"/>
      <w:bookmarkStart w:id="3693" w:name="_Toc120051342"/>
      <w:bookmarkStart w:id="3694" w:name="_Toc122025705"/>
      <w:r w:rsidRPr="003B2883">
        <w:t>6.1.6.2.53</w:t>
      </w:r>
      <w:r w:rsidRPr="003B2883">
        <w:tab/>
        <w:t>Type: N2Ran</w:t>
      </w:r>
      <w:r w:rsidRPr="003B2883">
        <w:rPr>
          <w:lang w:val="en-US"/>
        </w:rPr>
        <w:t>Information</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695" w:name="_Toc25156411"/>
      <w:bookmarkStart w:id="3696" w:name="_Toc34124713"/>
      <w:bookmarkStart w:id="3697" w:name="_Toc43207837"/>
      <w:bookmarkStart w:id="3698" w:name="_Toc49857307"/>
      <w:bookmarkStart w:id="3699" w:name="_Toc56677143"/>
      <w:bookmarkStart w:id="3700" w:name="_Toc56691666"/>
      <w:bookmarkStart w:id="3701" w:name="_Toc56698930"/>
      <w:bookmarkStart w:id="3702" w:name="_Toc89035165"/>
      <w:bookmarkStart w:id="3703" w:name="_Toc89064963"/>
      <w:bookmarkStart w:id="3704" w:name="_Toc89180262"/>
      <w:bookmarkStart w:id="3705" w:name="_Toc97071941"/>
      <w:bookmarkStart w:id="3706" w:name="_Toc120051343"/>
      <w:bookmarkStart w:id="3707" w:name="_Toc122025706"/>
      <w:r w:rsidRPr="003B2883">
        <w:t>6.1.6.2.54</w:t>
      </w:r>
      <w:r w:rsidRPr="003B2883">
        <w:tab/>
        <w:t xml:space="preserve">Type: </w:t>
      </w:r>
      <w:r w:rsidRPr="003B2883">
        <w:rPr>
          <w:lang w:eastAsia="zh-CN"/>
        </w:rPr>
        <w:t>N2InfoNotificationRspData</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77777777" w:rsidR="001E3015" w:rsidRDefault="001E3015" w:rsidP="001E3015">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08" w:name="_Toc25156412"/>
      <w:bookmarkStart w:id="3709" w:name="_Toc34124714"/>
      <w:bookmarkStart w:id="3710" w:name="_Toc43207838"/>
      <w:bookmarkStart w:id="3711" w:name="_Toc49857308"/>
      <w:bookmarkStart w:id="3712" w:name="_Toc56677144"/>
      <w:bookmarkStart w:id="3713" w:name="_Toc56691667"/>
      <w:bookmarkStart w:id="3714" w:name="_Toc56698931"/>
      <w:bookmarkStart w:id="3715" w:name="_Toc89035166"/>
      <w:bookmarkStart w:id="3716" w:name="_Toc89064964"/>
      <w:bookmarkStart w:id="3717" w:name="_Toc89180263"/>
      <w:bookmarkStart w:id="3718" w:name="_Toc97071942"/>
      <w:bookmarkStart w:id="3719" w:name="_Toc120051344"/>
      <w:bookmarkStart w:id="3720" w:name="_Toc122025707"/>
      <w:r w:rsidRPr="003B2883">
        <w:t>6.1.6.2.</w:t>
      </w:r>
      <w:r>
        <w:t>55</w:t>
      </w:r>
      <w:r w:rsidRPr="003B2883">
        <w:tab/>
        <w:t xml:space="preserve">Type: </w:t>
      </w:r>
      <w:r>
        <w:rPr>
          <w:lang w:eastAsia="zh-CN"/>
        </w:rPr>
        <w:t>SmallDataRateStatusInfo</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21" w:name="_Toc34124715"/>
      <w:bookmarkStart w:id="3722" w:name="_Toc43207839"/>
      <w:bookmarkStart w:id="3723" w:name="_Toc49857309"/>
      <w:bookmarkStart w:id="3724" w:name="_Toc56677145"/>
      <w:bookmarkStart w:id="3725" w:name="_Toc56691668"/>
      <w:bookmarkStart w:id="3726" w:name="_Toc56698932"/>
      <w:bookmarkStart w:id="3727" w:name="_Toc89035167"/>
      <w:bookmarkStart w:id="3728" w:name="_Toc89064965"/>
      <w:bookmarkStart w:id="3729" w:name="_Toc89180264"/>
      <w:bookmarkStart w:id="3730" w:name="_Toc97071943"/>
      <w:bookmarkStart w:id="3731" w:name="_Toc120051345"/>
      <w:bookmarkStart w:id="3732" w:name="_Toc122025708"/>
      <w:r w:rsidRPr="003B2883">
        <w:lastRenderedPageBreak/>
        <w:t>6.1.6.2.</w:t>
      </w:r>
      <w:r>
        <w:t>56</w:t>
      </w:r>
      <w:r w:rsidRPr="003B2883">
        <w:tab/>
        <w:t xml:space="preserve">Type: </w:t>
      </w:r>
      <w:r>
        <w:rPr>
          <w:lang w:eastAsia="zh-CN"/>
        </w:rPr>
        <w:t>SmfChangeInfo</w:t>
      </w:r>
      <w:bookmarkEnd w:id="3721"/>
      <w:bookmarkEnd w:id="3722"/>
      <w:bookmarkEnd w:id="3723"/>
      <w:bookmarkEnd w:id="3724"/>
      <w:bookmarkEnd w:id="3725"/>
      <w:bookmarkEnd w:id="3726"/>
      <w:bookmarkEnd w:id="3727"/>
      <w:bookmarkEnd w:id="3728"/>
      <w:bookmarkEnd w:id="3729"/>
      <w:bookmarkEnd w:id="3730"/>
      <w:bookmarkEnd w:id="3731"/>
      <w:bookmarkEnd w:id="3732"/>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33" w:name="_Toc20137457"/>
      <w:bookmarkStart w:id="3734" w:name="_Toc34124716"/>
      <w:bookmarkStart w:id="3735" w:name="_Toc43207840"/>
      <w:bookmarkStart w:id="3736" w:name="_Toc49857310"/>
      <w:bookmarkStart w:id="3737" w:name="_Toc56677146"/>
      <w:bookmarkStart w:id="3738" w:name="_Toc56691669"/>
      <w:bookmarkStart w:id="3739" w:name="_Toc56698933"/>
      <w:bookmarkStart w:id="3740" w:name="_Toc89035168"/>
      <w:bookmarkStart w:id="3741" w:name="_Toc89064966"/>
      <w:bookmarkStart w:id="3742" w:name="_Toc89180265"/>
      <w:bookmarkStart w:id="3743" w:name="_Toc97071944"/>
      <w:bookmarkStart w:id="3744" w:name="_Toc120051346"/>
      <w:bookmarkStart w:id="3745" w:name="_Toc122025709"/>
      <w:r w:rsidRPr="003B2883">
        <w:t>6.1.6.2.</w:t>
      </w:r>
      <w:r>
        <w:t>57</w:t>
      </w:r>
      <w:r w:rsidRPr="003B2883">
        <w:tab/>
        <w:t xml:space="preserve">Type: </w:t>
      </w:r>
      <w:bookmarkEnd w:id="3733"/>
      <w:r>
        <w:rPr>
          <w:lang w:eastAsia="zh-CN"/>
        </w:rPr>
        <w:t>V2xContext</w:t>
      </w:r>
      <w:bookmarkEnd w:id="3734"/>
      <w:bookmarkEnd w:id="3735"/>
      <w:bookmarkEnd w:id="3736"/>
      <w:bookmarkEnd w:id="3737"/>
      <w:bookmarkEnd w:id="3738"/>
      <w:bookmarkEnd w:id="3739"/>
      <w:bookmarkEnd w:id="3740"/>
      <w:bookmarkEnd w:id="3741"/>
      <w:bookmarkEnd w:id="3742"/>
      <w:bookmarkEnd w:id="3743"/>
      <w:bookmarkEnd w:id="3744"/>
      <w:bookmarkEnd w:id="3745"/>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46" w:name="_Toc43207841"/>
      <w:bookmarkStart w:id="3747" w:name="_Toc49857311"/>
      <w:bookmarkStart w:id="3748" w:name="_Toc56677147"/>
      <w:bookmarkStart w:id="3749" w:name="_Toc56691670"/>
      <w:bookmarkStart w:id="3750" w:name="_Toc56698934"/>
      <w:bookmarkStart w:id="3751" w:name="_Toc89035169"/>
      <w:bookmarkStart w:id="3752" w:name="_Toc89064967"/>
      <w:bookmarkStart w:id="3753" w:name="_Toc89180266"/>
      <w:bookmarkStart w:id="3754" w:name="_Toc97071945"/>
      <w:bookmarkStart w:id="3755" w:name="_Toc120051347"/>
      <w:bookmarkStart w:id="3756" w:name="_Toc122025710"/>
      <w:r w:rsidRPr="003B2883">
        <w:lastRenderedPageBreak/>
        <w:t>6.1.6.2.</w:t>
      </w:r>
      <w:r>
        <w:t>58</w:t>
      </w:r>
      <w:r w:rsidRPr="003B2883">
        <w:tab/>
        <w:t xml:space="preserve">Type: </w:t>
      </w:r>
      <w:r>
        <w:t>I</w:t>
      </w:r>
      <w:r w:rsidRPr="006C1437">
        <w:t>mmediate</w:t>
      </w:r>
      <w:r>
        <w:t>MdtConf</w:t>
      </w:r>
      <w:bookmarkEnd w:id="3746"/>
      <w:bookmarkEnd w:id="3747"/>
      <w:bookmarkEnd w:id="3748"/>
      <w:bookmarkEnd w:id="3749"/>
      <w:bookmarkEnd w:id="3750"/>
      <w:bookmarkEnd w:id="3751"/>
      <w:bookmarkEnd w:id="3752"/>
      <w:bookmarkEnd w:id="3753"/>
      <w:bookmarkEnd w:id="3754"/>
      <w:bookmarkEnd w:id="3755"/>
      <w:bookmarkEnd w:id="3756"/>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57" w:name="_Toc43207842"/>
      <w:bookmarkStart w:id="3758" w:name="_Toc49857312"/>
      <w:bookmarkStart w:id="3759" w:name="_Toc56677148"/>
      <w:bookmarkStart w:id="3760" w:name="_Toc56691671"/>
      <w:bookmarkStart w:id="3761" w:name="_Toc56698935"/>
      <w:bookmarkStart w:id="3762" w:name="_Toc89035170"/>
      <w:bookmarkStart w:id="3763" w:name="_Toc89064968"/>
      <w:bookmarkStart w:id="3764" w:name="_Toc89180267"/>
      <w:bookmarkStart w:id="3765" w:name="_Toc97071946"/>
      <w:bookmarkStart w:id="3766" w:name="_Toc120051348"/>
      <w:bookmarkStart w:id="3767" w:name="_Toc122025711"/>
      <w:r w:rsidRPr="003B2883">
        <w:t>6.1.6.2.</w:t>
      </w:r>
      <w:r>
        <w:t>59</w:t>
      </w:r>
      <w:r w:rsidRPr="003B2883">
        <w:tab/>
        <w:t xml:space="preserve">Type: </w:t>
      </w:r>
      <w:r>
        <w:rPr>
          <w:lang w:val="en-US" w:eastAsia="zh-CN"/>
        </w:rPr>
        <w:t>V2x</w:t>
      </w:r>
      <w:r>
        <w:rPr>
          <w:lang w:eastAsia="zh-CN"/>
        </w:rPr>
        <w:t>Information</w:t>
      </w:r>
      <w:bookmarkEnd w:id="3757"/>
      <w:bookmarkEnd w:id="3758"/>
      <w:bookmarkEnd w:id="3759"/>
      <w:bookmarkEnd w:id="3760"/>
      <w:bookmarkEnd w:id="3761"/>
      <w:bookmarkEnd w:id="3762"/>
      <w:bookmarkEnd w:id="3763"/>
      <w:bookmarkEnd w:id="3764"/>
      <w:bookmarkEnd w:id="3765"/>
      <w:bookmarkEnd w:id="3766"/>
      <w:bookmarkEnd w:id="3767"/>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668B188"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68" w:name="_Toc43208395"/>
      <w:bookmarkStart w:id="3769" w:name="_Toc43118222"/>
      <w:bookmarkStart w:id="3770" w:name="_Toc25157160"/>
      <w:bookmarkStart w:id="3771" w:name="_Toc49857313"/>
      <w:bookmarkStart w:id="3772" w:name="_Toc56677149"/>
      <w:bookmarkStart w:id="3773" w:name="_Toc56691672"/>
      <w:bookmarkStart w:id="3774" w:name="_Toc56698936"/>
      <w:bookmarkStart w:id="3775" w:name="_Toc89035171"/>
      <w:bookmarkStart w:id="3776" w:name="_Toc89064969"/>
      <w:bookmarkStart w:id="3777" w:name="_Toc89180268"/>
      <w:bookmarkStart w:id="3778" w:name="_Toc97071947"/>
      <w:bookmarkStart w:id="3779" w:name="_Toc120051349"/>
      <w:bookmarkStart w:id="3780" w:name="_Toc122025712"/>
      <w:r>
        <w:t>6.1.6.2.60</w:t>
      </w:r>
      <w:r>
        <w:tab/>
        <w:t>Type: EpsNas</w:t>
      </w:r>
      <w:r>
        <w:rPr>
          <w:lang w:eastAsia="zh-CN"/>
        </w:rPr>
        <w:t>SecurityMode</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81" w:name="_Toc56677150"/>
      <w:bookmarkStart w:id="3782" w:name="_Toc56691673"/>
      <w:bookmarkStart w:id="3783" w:name="_Toc56698937"/>
      <w:bookmarkStart w:id="3784" w:name="_Toc89035172"/>
      <w:bookmarkStart w:id="3785" w:name="_Toc89064970"/>
      <w:bookmarkStart w:id="3786" w:name="_Toc89180269"/>
      <w:bookmarkStart w:id="3787" w:name="_Toc97071948"/>
      <w:bookmarkStart w:id="3788" w:name="_Toc120051350"/>
      <w:bookmarkStart w:id="3789" w:name="_Toc45030572"/>
      <w:bookmarkStart w:id="3790" w:name="_Toc122025713"/>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81"/>
      <w:bookmarkEnd w:id="3782"/>
      <w:bookmarkEnd w:id="3783"/>
      <w:bookmarkEnd w:id="3784"/>
      <w:bookmarkEnd w:id="3785"/>
      <w:bookmarkEnd w:id="3786"/>
      <w:bookmarkEnd w:id="3787"/>
      <w:bookmarkEnd w:id="3788"/>
      <w:bookmarkEnd w:id="379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1394C9B6"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7777777" w:rsidR="00D50D1A" w:rsidRDefault="00D50D1A" w:rsidP="005F771F">
            <w:pPr>
              <w:pStyle w:val="TAL"/>
              <w:rPr>
                <w:lang w:eastAsia="zh-CN"/>
              </w:rPr>
            </w:pPr>
            <w:r w:rsidRPr="005F771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7777777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7777777" w:rsidR="00D50D1A" w:rsidRDefault="00D50D1A" w:rsidP="00D50D1A">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791" w:name="_Toc56677151"/>
      <w:bookmarkStart w:id="3792" w:name="_Toc56691674"/>
      <w:bookmarkStart w:id="3793" w:name="_Toc56698938"/>
      <w:bookmarkStart w:id="3794" w:name="_Toc89035173"/>
      <w:bookmarkStart w:id="3795" w:name="_Toc89064971"/>
      <w:bookmarkStart w:id="3796" w:name="_Toc89180270"/>
      <w:bookmarkStart w:id="3797" w:name="_Toc97071949"/>
      <w:bookmarkStart w:id="3798" w:name="_Toc120051351"/>
      <w:bookmarkStart w:id="3799" w:name="_Toc122025714"/>
      <w:bookmarkEnd w:id="3789"/>
      <w:r w:rsidRPr="003B2883">
        <w:t>6.1.6.2.</w:t>
      </w:r>
      <w:r>
        <w:t>62</w:t>
      </w:r>
      <w:r w:rsidRPr="003B2883">
        <w:tab/>
        <w:t xml:space="preserve">Type: </w:t>
      </w:r>
      <w:r w:rsidRPr="003B2883">
        <w:rPr>
          <w:lang w:eastAsia="zh-CN"/>
        </w:rPr>
        <w:t>UeContext</w:t>
      </w:r>
      <w:r>
        <w:t>Relocate</w:t>
      </w:r>
      <w:r w:rsidRPr="003B2883">
        <w:rPr>
          <w:lang w:eastAsia="zh-CN"/>
        </w:rPr>
        <w:t>dData</w:t>
      </w:r>
      <w:bookmarkEnd w:id="3791"/>
      <w:bookmarkEnd w:id="3792"/>
      <w:bookmarkEnd w:id="3793"/>
      <w:bookmarkEnd w:id="3794"/>
      <w:bookmarkEnd w:id="3795"/>
      <w:bookmarkEnd w:id="3796"/>
      <w:bookmarkEnd w:id="3797"/>
      <w:bookmarkEnd w:id="3798"/>
      <w:bookmarkEnd w:id="3799"/>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00" w:name="_Toc56677152"/>
      <w:bookmarkStart w:id="3801" w:name="_Toc56691675"/>
      <w:bookmarkStart w:id="3802" w:name="_Toc56698939"/>
      <w:bookmarkStart w:id="3803" w:name="_Toc89035174"/>
      <w:bookmarkStart w:id="3804" w:name="_Toc89064972"/>
      <w:bookmarkStart w:id="3805" w:name="_Toc89180271"/>
      <w:bookmarkStart w:id="3806" w:name="_Toc97071950"/>
      <w:bookmarkStart w:id="3807" w:name="_Toc120051352"/>
      <w:bookmarkStart w:id="3808" w:name="_Toc122025715"/>
      <w:r w:rsidRPr="003B2883">
        <w:t>6.1.6.2.</w:t>
      </w:r>
      <w:r>
        <w:t>63</w:t>
      </w:r>
      <w:r w:rsidRPr="003B2883">
        <w:tab/>
      </w:r>
      <w:r w:rsidR="00B27749">
        <w:t>Void</w:t>
      </w:r>
      <w:bookmarkEnd w:id="3800"/>
      <w:bookmarkEnd w:id="3801"/>
      <w:bookmarkEnd w:id="3802"/>
      <w:bookmarkEnd w:id="3803"/>
      <w:bookmarkEnd w:id="3804"/>
      <w:bookmarkEnd w:id="3805"/>
      <w:bookmarkEnd w:id="3806"/>
      <w:bookmarkEnd w:id="3807"/>
      <w:bookmarkEnd w:id="3808"/>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09" w:name="_Toc56677153"/>
      <w:bookmarkStart w:id="3810" w:name="_Toc56691676"/>
      <w:bookmarkStart w:id="3811" w:name="_Toc56698940"/>
      <w:bookmarkStart w:id="3812" w:name="_Toc89035175"/>
      <w:bookmarkStart w:id="3813" w:name="_Toc89064973"/>
      <w:bookmarkStart w:id="3814" w:name="_Toc89180272"/>
      <w:bookmarkStart w:id="3815" w:name="_Toc97071951"/>
      <w:bookmarkStart w:id="3816" w:name="_Toc120051353"/>
      <w:bookmarkStart w:id="3817" w:name="_Toc122025716"/>
      <w:r w:rsidRPr="00B3056F">
        <w:lastRenderedPageBreak/>
        <w:t>6.1.6.2.</w:t>
      </w:r>
      <w:bookmarkStart w:id="3818" w:name="_Toc27585278"/>
      <w:bookmarkStart w:id="3819" w:name="_Toc36457244"/>
      <w:r>
        <w:rPr>
          <w:lang w:eastAsia="zh-CN"/>
        </w:rPr>
        <w:t>64</w:t>
      </w:r>
      <w:r w:rsidRPr="00B3056F">
        <w:tab/>
        <w:t>Type: EcRestrictionData</w:t>
      </w:r>
      <w:bookmarkStart w:id="3820" w:name="_Toc45028138"/>
      <w:bookmarkStart w:id="3821" w:name="_Toc45028973"/>
      <w:bookmarkEnd w:id="3818"/>
      <w:bookmarkEnd w:id="3819"/>
      <w:r>
        <w:t>Wb</w:t>
      </w:r>
      <w:bookmarkEnd w:id="3809"/>
      <w:bookmarkEnd w:id="3810"/>
      <w:bookmarkEnd w:id="3811"/>
      <w:bookmarkEnd w:id="3812"/>
      <w:bookmarkEnd w:id="3813"/>
      <w:bookmarkEnd w:id="3814"/>
      <w:bookmarkEnd w:id="3815"/>
      <w:bookmarkEnd w:id="3816"/>
      <w:bookmarkEnd w:id="3817"/>
      <w:bookmarkEnd w:id="3820"/>
      <w:bookmarkEnd w:id="3821"/>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22" w:name="_Toc89035176"/>
      <w:bookmarkStart w:id="3823" w:name="_Toc89064974"/>
      <w:bookmarkStart w:id="3824" w:name="_Toc89180273"/>
      <w:bookmarkStart w:id="3825" w:name="_Toc97071952"/>
      <w:bookmarkStart w:id="3826" w:name="_Toc120051354"/>
      <w:bookmarkStart w:id="3827" w:name="_Toc122025717"/>
      <w:r w:rsidRPr="00B3056F">
        <w:t>6.1.6.2.</w:t>
      </w:r>
      <w:r>
        <w:rPr>
          <w:lang w:eastAsia="zh-CN"/>
        </w:rPr>
        <w:t>65</w:t>
      </w:r>
      <w:r w:rsidRPr="003B2883">
        <w:tab/>
        <w:t xml:space="preserve">Type: </w:t>
      </w:r>
      <w:r>
        <w:t>Ext</w:t>
      </w:r>
      <w:r w:rsidRPr="003B2883">
        <w:t>AmfEventSubscription</w:t>
      </w:r>
      <w:bookmarkEnd w:id="3822"/>
      <w:bookmarkEnd w:id="3823"/>
      <w:bookmarkEnd w:id="3824"/>
      <w:bookmarkEnd w:id="3825"/>
      <w:bookmarkEnd w:id="3826"/>
      <w:bookmarkEnd w:id="3827"/>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28" w:name="_Toc89035177"/>
      <w:bookmarkStart w:id="3829" w:name="_Toc89064975"/>
      <w:bookmarkStart w:id="3830" w:name="_Toc89180274"/>
      <w:bookmarkStart w:id="3831" w:name="_Toc97071953"/>
      <w:bookmarkStart w:id="3832" w:name="_Toc120051355"/>
      <w:bookmarkStart w:id="3833" w:name="_Toc122025718"/>
      <w:r w:rsidRPr="00B3056F">
        <w:lastRenderedPageBreak/>
        <w:t>6.1.6.2.</w:t>
      </w:r>
      <w:r>
        <w:rPr>
          <w:lang w:eastAsia="zh-CN"/>
        </w:rPr>
        <w:t>66</w:t>
      </w:r>
      <w:r w:rsidRPr="003B2883">
        <w:tab/>
        <w:t>Type: AmfEventSubscription</w:t>
      </w:r>
      <w:r>
        <w:t>AddInfo</w:t>
      </w:r>
      <w:bookmarkEnd w:id="3828"/>
      <w:bookmarkEnd w:id="3829"/>
      <w:bookmarkEnd w:id="3830"/>
      <w:bookmarkEnd w:id="3831"/>
      <w:bookmarkEnd w:id="3832"/>
      <w:bookmarkEnd w:id="3833"/>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34"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34"/>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77777777"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 xml:space="preserve">. </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35" w:name="_Toc89035178"/>
      <w:bookmarkStart w:id="3836" w:name="_Toc89064976"/>
      <w:bookmarkStart w:id="3837" w:name="_Toc89180275"/>
      <w:bookmarkStart w:id="3838" w:name="_Toc97071954"/>
      <w:bookmarkStart w:id="3839" w:name="_Toc120051356"/>
      <w:bookmarkStart w:id="3840" w:name="_Toc122025719"/>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35"/>
      <w:bookmarkEnd w:id="3836"/>
      <w:bookmarkEnd w:id="3837"/>
      <w:bookmarkEnd w:id="3838"/>
      <w:bookmarkEnd w:id="3839"/>
      <w:bookmarkEnd w:id="3840"/>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77777777"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41" w:name="_Toc89035179"/>
      <w:bookmarkStart w:id="3842" w:name="_Toc89064977"/>
      <w:bookmarkStart w:id="3843" w:name="_Toc89180276"/>
      <w:bookmarkStart w:id="3844" w:name="_Toc97071955"/>
      <w:bookmarkStart w:id="3845" w:name="_Toc120051357"/>
      <w:bookmarkStart w:id="3846" w:name="_Toc122025720"/>
      <w:r>
        <w:t>6.1.6.2.68</w:t>
      </w:r>
      <w:r w:rsidRPr="003B2883">
        <w:tab/>
        <w:t xml:space="preserve">Type: </w:t>
      </w:r>
      <w:r>
        <w:t>UeDifferentiationInfo</w:t>
      </w:r>
      <w:bookmarkEnd w:id="3841"/>
      <w:bookmarkEnd w:id="3842"/>
      <w:bookmarkEnd w:id="3843"/>
      <w:bookmarkEnd w:id="3844"/>
      <w:bookmarkEnd w:id="3845"/>
      <w:bookmarkEnd w:id="3846"/>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77777777"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77777777"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7777777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7777777"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77777777"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47" w:name="_Toc56696401"/>
      <w:bookmarkStart w:id="3848" w:name="_Toc67683559"/>
      <w:bookmarkStart w:id="3849" w:name="_Toc89035180"/>
      <w:bookmarkStart w:id="3850" w:name="_Toc89064978"/>
      <w:bookmarkStart w:id="3851" w:name="_Toc89180277"/>
      <w:bookmarkStart w:id="3852" w:name="_Toc97071956"/>
      <w:bookmarkStart w:id="3853" w:name="_Toc120051358"/>
      <w:bookmarkStart w:id="3854" w:name="_Toc122025721"/>
      <w:r w:rsidRPr="00B3056F">
        <w:t>6.1.6.2.</w:t>
      </w:r>
      <w:r>
        <w:rPr>
          <w:lang w:eastAsia="zh-CN"/>
        </w:rPr>
        <w:t>69</w:t>
      </w:r>
      <w:r w:rsidRPr="00B3056F">
        <w:tab/>
        <w:t>Type:</w:t>
      </w:r>
      <w:bookmarkEnd w:id="3847"/>
      <w:bookmarkEnd w:id="3848"/>
      <w:r w:rsidRPr="00F046A8">
        <w:rPr>
          <w:szCs w:val="22"/>
          <w:lang w:val="en-US" w:eastAsia="zh-CN"/>
        </w:rPr>
        <w:t xml:space="preserve"> </w:t>
      </w:r>
      <w:r>
        <w:rPr>
          <w:szCs w:val="22"/>
          <w:lang w:val="en-US" w:eastAsia="zh-CN"/>
        </w:rPr>
        <w:t>CeModeBInd</w:t>
      </w:r>
      <w:bookmarkEnd w:id="3849"/>
      <w:bookmarkEnd w:id="3850"/>
      <w:bookmarkEnd w:id="3851"/>
      <w:bookmarkEnd w:id="3852"/>
      <w:bookmarkEnd w:id="3853"/>
      <w:bookmarkEnd w:id="3854"/>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55"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55"/>
    </w:tbl>
    <w:p w14:paraId="2ECA7E58" w14:textId="6EBF04A1" w:rsidR="00B6596B" w:rsidRPr="008B2FDB" w:rsidRDefault="00B6596B" w:rsidP="008B2FDB"/>
    <w:p w14:paraId="2E4B9666" w14:textId="27F77088" w:rsidR="00B6596B" w:rsidRPr="00B3056F" w:rsidRDefault="00B6596B" w:rsidP="00B6596B">
      <w:pPr>
        <w:pStyle w:val="Heading5"/>
      </w:pPr>
      <w:bookmarkStart w:id="3856" w:name="_Toc89035181"/>
      <w:bookmarkStart w:id="3857" w:name="_Toc89064979"/>
      <w:bookmarkStart w:id="3858" w:name="_Toc89180278"/>
      <w:bookmarkStart w:id="3859" w:name="_Toc97071957"/>
      <w:bookmarkStart w:id="3860" w:name="_Toc120051359"/>
      <w:bookmarkStart w:id="3861" w:name="_Toc122025722"/>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56"/>
      <w:bookmarkEnd w:id="3857"/>
      <w:bookmarkEnd w:id="3858"/>
      <w:bookmarkEnd w:id="3859"/>
      <w:bookmarkEnd w:id="3860"/>
      <w:bookmarkEnd w:id="3861"/>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62"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62"/>
    </w:tbl>
    <w:p w14:paraId="312182A2" w14:textId="2B72684F" w:rsidR="00B6596B" w:rsidRPr="008B2FDB" w:rsidRDefault="00B6596B" w:rsidP="008B2FDB"/>
    <w:p w14:paraId="5EACDA89" w14:textId="58D4A365" w:rsidR="00B6596B" w:rsidRPr="00B3056F" w:rsidRDefault="00B6596B" w:rsidP="00B6596B">
      <w:pPr>
        <w:pStyle w:val="Heading5"/>
      </w:pPr>
      <w:bookmarkStart w:id="3863" w:name="_Toc89035182"/>
      <w:bookmarkStart w:id="3864" w:name="_Toc89064980"/>
      <w:bookmarkStart w:id="3865" w:name="_Toc89180279"/>
      <w:bookmarkStart w:id="3866" w:name="_Toc97071958"/>
      <w:bookmarkStart w:id="3867" w:name="_Toc120051360"/>
      <w:bookmarkStart w:id="3868" w:name="_Toc122025723"/>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63"/>
      <w:bookmarkEnd w:id="3864"/>
      <w:bookmarkEnd w:id="3865"/>
      <w:bookmarkEnd w:id="3866"/>
      <w:bookmarkEnd w:id="3867"/>
      <w:bookmarkEnd w:id="3868"/>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69" w:name="_Toc89035183"/>
      <w:bookmarkStart w:id="3870" w:name="_Toc89064981"/>
      <w:bookmarkStart w:id="3871" w:name="_Toc89180280"/>
      <w:bookmarkStart w:id="3872" w:name="_Toc97071959"/>
      <w:bookmarkStart w:id="3873" w:name="_Toc120051361"/>
      <w:bookmarkStart w:id="3874" w:name="_Toc122025724"/>
      <w:r>
        <w:t>6.1.6.2.72</w:t>
      </w:r>
      <w:r>
        <w:tab/>
        <w:t xml:space="preserve">Type: </w:t>
      </w:r>
      <w:r w:rsidRPr="002E36DD">
        <w:rPr>
          <w:lang w:eastAsia="zh-CN"/>
        </w:rPr>
        <w:t>Prose</w:t>
      </w:r>
      <w:r>
        <w:rPr>
          <w:lang w:eastAsia="zh-CN"/>
        </w:rPr>
        <w:t>Context</w:t>
      </w:r>
      <w:bookmarkEnd w:id="3869"/>
      <w:bookmarkEnd w:id="3870"/>
      <w:bookmarkEnd w:id="3871"/>
      <w:bookmarkEnd w:id="3872"/>
      <w:bookmarkEnd w:id="3873"/>
      <w:bookmarkEnd w:id="3874"/>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75" w:name="_Toc89035184"/>
      <w:bookmarkStart w:id="3876" w:name="_Toc89064982"/>
      <w:bookmarkStart w:id="3877" w:name="_Toc89180281"/>
      <w:bookmarkStart w:id="3878" w:name="_Toc97071960"/>
      <w:bookmarkStart w:id="3879" w:name="_Toc120051362"/>
      <w:bookmarkStart w:id="3880" w:name="_Toc122025725"/>
      <w:r w:rsidRPr="003B2883">
        <w:lastRenderedPageBreak/>
        <w:t>6.</w:t>
      </w:r>
      <w:r>
        <w:t>1</w:t>
      </w:r>
      <w:r w:rsidRPr="003B2883">
        <w:t>.6.2.</w:t>
      </w:r>
      <w:r>
        <w:t>73</w:t>
      </w:r>
      <w:r w:rsidRPr="003B2883">
        <w:tab/>
        <w:t xml:space="preserve">Type: </w:t>
      </w:r>
      <w:r>
        <w:rPr>
          <w:lang w:eastAsia="zh-CN"/>
        </w:rPr>
        <w:t>AnalyticsSubscription</w:t>
      </w:r>
      <w:bookmarkEnd w:id="3875"/>
      <w:bookmarkEnd w:id="3876"/>
      <w:bookmarkEnd w:id="3877"/>
      <w:bookmarkEnd w:id="3878"/>
      <w:bookmarkEnd w:id="3879"/>
      <w:bookmarkEnd w:id="3880"/>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81" w:name="_Toc89035185"/>
      <w:bookmarkStart w:id="3882" w:name="_Toc89064983"/>
      <w:bookmarkStart w:id="3883" w:name="_Toc89180282"/>
      <w:bookmarkStart w:id="3884" w:name="_Toc97071961"/>
      <w:bookmarkStart w:id="3885" w:name="_Toc120051363"/>
      <w:bookmarkStart w:id="3886" w:name="_Toc122025726"/>
      <w:r w:rsidRPr="003B2883">
        <w:t>6.</w:t>
      </w:r>
      <w:r>
        <w:t>1</w:t>
      </w:r>
      <w:r w:rsidRPr="003B2883">
        <w:t>.6.2.</w:t>
      </w:r>
      <w:r>
        <w:t>74</w:t>
      </w:r>
      <w:r w:rsidRPr="003B2883">
        <w:tab/>
        <w:t xml:space="preserve">Type: </w:t>
      </w:r>
      <w:r>
        <w:rPr>
          <w:noProof/>
          <w:lang w:eastAsia="zh-CN"/>
        </w:rPr>
        <w:t>NwdafSubscription</w:t>
      </w:r>
      <w:bookmarkEnd w:id="3881"/>
      <w:bookmarkEnd w:id="3882"/>
      <w:bookmarkEnd w:id="3883"/>
      <w:bookmarkEnd w:id="3884"/>
      <w:bookmarkEnd w:id="3885"/>
      <w:bookmarkEnd w:id="3886"/>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87" w:name="_Toc89035186"/>
      <w:bookmarkStart w:id="3888" w:name="_Toc89064984"/>
      <w:bookmarkStart w:id="3889" w:name="_Toc89180283"/>
      <w:bookmarkStart w:id="3890" w:name="_Toc97071962"/>
      <w:bookmarkStart w:id="3891" w:name="_Toc120051364"/>
      <w:bookmarkStart w:id="3892" w:name="_Toc122025727"/>
      <w:r>
        <w:t>6.1.6.2.75</w:t>
      </w:r>
      <w:r>
        <w:tab/>
        <w:t>Type: UpdpSubscriptionData</w:t>
      </w:r>
      <w:bookmarkEnd w:id="3887"/>
      <w:bookmarkEnd w:id="3888"/>
      <w:bookmarkEnd w:id="3889"/>
      <w:bookmarkEnd w:id="3890"/>
      <w:bookmarkEnd w:id="3891"/>
      <w:bookmarkEnd w:id="3892"/>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77777777" w:rsidR="007877C5" w:rsidRDefault="007877C5" w:rsidP="0017546A">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7777777"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 xml:space="preserve">. </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893" w:name="_Toc89035187"/>
      <w:bookmarkStart w:id="3894" w:name="_Toc89064985"/>
      <w:bookmarkStart w:id="3895" w:name="_Toc89180284"/>
      <w:bookmarkStart w:id="3896" w:name="_Toc97071963"/>
      <w:bookmarkStart w:id="3897" w:name="_Toc120051365"/>
      <w:bookmarkStart w:id="3898" w:name="_Toc122025728"/>
      <w:r w:rsidRPr="003B2883">
        <w:t>6.1.6.2.</w:t>
      </w:r>
      <w:r>
        <w:t>76</w:t>
      </w:r>
      <w:r w:rsidRPr="003B2883">
        <w:tab/>
        <w:t xml:space="preserve">Type: </w:t>
      </w:r>
      <w:r>
        <w:rPr>
          <w:lang w:val="en-US" w:eastAsia="zh-CN"/>
        </w:rPr>
        <w:t>ProSe</w:t>
      </w:r>
      <w:r>
        <w:rPr>
          <w:lang w:eastAsia="zh-CN"/>
        </w:rPr>
        <w:t>Information</w:t>
      </w:r>
      <w:bookmarkEnd w:id="3893"/>
      <w:bookmarkEnd w:id="3894"/>
      <w:bookmarkEnd w:id="3895"/>
      <w:bookmarkEnd w:id="3896"/>
      <w:bookmarkEnd w:id="3897"/>
      <w:bookmarkEnd w:id="3898"/>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5EA52386"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clause 9.3.1.234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899" w:name="_Toc120051366"/>
      <w:bookmarkStart w:id="3900" w:name="_Toc122025729"/>
      <w:r>
        <w:lastRenderedPageBreak/>
        <w:t>6.1.6.2.77</w:t>
      </w:r>
      <w:r>
        <w:tab/>
        <w:t>Type: ReleaseSessionInfo</w:t>
      </w:r>
      <w:bookmarkEnd w:id="3899"/>
      <w:bookmarkEnd w:id="3900"/>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01" w:name="_Toc120051367"/>
      <w:bookmarkStart w:id="3902" w:name="_Toc122025730"/>
      <w:r w:rsidRPr="00B3056F">
        <w:t>6.1.6.2.</w:t>
      </w:r>
      <w:r>
        <w:t>78</w:t>
      </w:r>
      <w:r w:rsidRPr="003B2883">
        <w:tab/>
        <w:t xml:space="preserve">Type: </w:t>
      </w:r>
      <w:r>
        <w:t>AreaOfInterestEventState</w:t>
      </w:r>
      <w:bookmarkEnd w:id="3901"/>
      <w:bookmarkEnd w:id="3902"/>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Pr="000E2885" w:rsidRDefault="00744E0F" w:rsidP="00876DA9"/>
    <w:p w14:paraId="10D5C1E9" w14:textId="77777777" w:rsidR="00602AC0" w:rsidRPr="003B2883" w:rsidRDefault="00602AC0" w:rsidP="00602AC0">
      <w:pPr>
        <w:pStyle w:val="Heading4"/>
        <w:rPr>
          <w:lang w:val="en-US"/>
        </w:rPr>
      </w:pPr>
      <w:bookmarkStart w:id="3903" w:name="_Toc25156413"/>
      <w:bookmarkStart w:id="3904" w:name="_Toc34124717"/>
      <w:bookmarkStart w:id="3905" w:name="_Toc43207843"/>
      <w:bookmarkStart w:id="3906" w:name="_Toc49857314"/>
      <w:bookmarkStart w:id="3907" w:name="_Toc56677154"/>
      <w:bookmarkStart w:id="3908" w:name="_Toc56691677"/>
      <w:bookmarkStart w:id="3909" w:name="_Toc56698941"/>
      <w:bookmarkStart w:id="3910" w:name="_Toc89035188"/>
      <w:bookmarkStart w:id="3911" w:name="_Toc89064986"/>
      <w:bookmarkStart w:id="3912" w:name="_Toc89180285"/>
      <w:bookmarkStart w:id="3913" w:name="_Toc97071964"/>
      <w:bookmarkStart w:id="3914" w:name="_Toc120051368"/>
      <w:bookmarkStart w:id="3915" w:name="_Toc122025731"/>
      <w:r w:rsidRPr="003B2883">
        <w:rPr>
          <w:lang w:val="en-US"/>
        </w:rPr>
        <w:t>6.1.6.3</w:t>
      </w:r>
      <w:r w:rsidRPr="003B2883">
        <w:rPr>
          <w:lang w:val="en-US"/>
        </w:rPr>
        <w:tab/>
        <w:t>Simple data types and enumerations</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737CB3D9" w14:textId="77777777" w:rsidR="00602AC0" w:rsidRPr="003B2883" w:rsidRDefault="00602AC0" w:rsidP="00602AC0">
      <w:pPr>
        <w:pStyle w:val="Heading5"/>
      </w:pPr>
      <w:bookmarkStart w:id="3916" w:name="_Toc25156414"/>
      <w:bookmarkStart w:id="3917" w:name="_Toc34124718"/>
      <w:bookmarkStart w:id="3918" w:name="_Toc43207844"/>
      <w:bookmarkStart w:id="3919" w:name="_Toc49857315"/>
      <w:bookmarkStart w:id="3920" w:name="_Toc56677155"/>
      <w:bookmarkStart w:id="3921" w:name="_Toc56691678"/>
      <w:bookmarkStart w:id="3922" w:name="_Toc56698942"/>
      <w:bookmarkStart w:id="3923" w:name="_Toc89035189"/>
      <w:bookmarkStart w:id="3924" w:name="_Toc89064987"/>
      <w:bookmarkStart w:id="3925" w:name="_Toc89180286"/>
      <w:bookmarkStart w:id="3926" w:name="_Toc97071965"/>
      <w:bookmarkStart w:id="3927" w:name="_Toc120051369"/>
      <w:bookmarkStart w:id="3928" w:name="_Toc122025732"/>
      <w:r w:rsidRPr="003B2883">
        <w:t>6.1.6.3.1</w:t>
      </w:r>
      <w:r w:rsidRPr="003B2883">
        <w:tab/>
        <w:t>Introduction</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29" w:name="_Toc25156415"/>
      <w:bookmarkStart w:id="3930" w:name="_Toc34124719"/>
      <w:bookmarkStart w:id="3931" w:name="_Toc43207845"/>
      <w:bookmarkStart w:id="3932" w:name="_Toc49857316"/>
      <w:bookmarkStart w:id="3933" w:name="_Toc56677156"/>
      <w:bookmarkStart w:id="3934" w:name="_Toc56691679"/>
      <w:bookmarkStart w:id="3935" w:name="_Toc56698943"/>
      <w:bookmarkStart w:id="3936" w:name="_Toc89035190"/>
      <w:bookmarkStart w:id="3937" w:name="_Toc89064988"/>
      <w:bookmarkStart w:id="3938" w:name="_Toc89180287"/>
      <w:bookmarkStart w:id="3939" w:name="_Toc97071966"/>
      <w:bookmarkStart w:id="3940" w:name="_Toc120051370"/>
      <w:bookmarkStart w:id="3941" w:name="_Toc122025733"/>
      <w:r w:rsidRPr="003B2883">
        <w:t>6.1.6.3.2</w:t>
      </w:r>
      <w:r w:rsidRPr="003B2883">
        <w:tab/>
        <w:t>Simple data types</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42" w:name="_Toc25156416"/>
      <w:bookmarkStart w:id="3943" w:name="_Toc34124720"/>
      <w:bookmarkStart w:id="3944" w:name="_Toc43207846"/>
      <w:bookmarkStart w:id="3945" w:name="_Toc49857317"/>
      <w:bookmarkStart w:id="3946" w:name="_Toc56677157"/>
      <w:bookmarkStart w:id="3947" w:name="_Toc56691680"/>
      <w:bookmarkStart w:id="3948" w:name="_Toc56698944"/>
      <w:bookmarkStart w:id="3949" w:name="_Toc89035191"/>
      <w:bookmarkStart w:id="3950" w:name="_Toc89064989"/>
      <w:bookmarkStart w:id="3951" w:name="_Toc89180288"/>
      <w:bookmarkStart w:id="3952" w:name="_Toc97071967"/>
      <w:bookmarkStart w:id="3953" w:name="_Toc120051371"/>
      <w:bookmarkStart w:id="3954" w:name="_Toc122025734"/>
      <w:r w:rsidRPr="003B2883">
        <w:t>6.1.6.3.3</w:t>
      </w:r>
      <w:r w:rsidRPr="003B2883">
        <w:tab/>
        <w:t xml:space="preserve">Enumeration: </w:t>
      </w:r>
      <w:r w:rsidRPr="003B2883">
        <w:rPr>
          <w:rFonts w:hint="eastAsia"/>
          <w:lang w:eastAsia="zh-CN"/>
        </w:rPr>
        <w:t>StatusChange</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55" w:name="_Toc25156417"/>
      <w:bookmarkStart w:id="3956" w:name="_Toc34124721"/>
      <w:bookmarkStart w:id="3957" w:name="_Toc43207847"/>
      <w:bookmarkStart w:id="3958" w:name="_Toc49857318"/>
      <w:bookmarkStart w:id="3959" w:name="_Toc56677158"/>
      <w:bookmarkStart w:id="3960" w:name="_Toc56691681"/>
      <w:bookmarkStart w:id="3961" w:name="_Toc56698945"/>
      <w:bookmarkStart w:id="3962" w:name="_Toc89035192"/>
      <w:bookmarkStart w:id="3963" w:name="_Toc89064990"/>
      <w:bookmarkStart w:id="3964" w:name="_Toc89180289"/>
      <w:bookmarkStart w:id="3965" w:name="_Toc97071968"/>
      <w:bookmarkStart w:id="3966" w:name="_Toc120051372"/>
      <w:bookmarkStart w:id="3967" w:name="_Toc122025735"/>
      <w:r w:rsidRPr="003B2883">
        <w:lastRenderedPageBreak/>
        <w:t>6.1.6.3.4</w:t>
      </w:r>
      <w:r w:rsidRPr="003B2883">
        <w:tab/>
        <w:t>Enumeration: N2InformationClass</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968" w:name="_Toc25156418"/>
      <w:bookmarkStart w:id="3969" w:name="_Toc34124722"/>
      <w:bookmarkStart w:id="3970" w:name="_Toc43207848"/>
      <w:bookmarkStart w:id="3971" w:name="_Toc49857319"/>
      <w:bookmarkStart w:id="3972" w:name="_Toc56677159"/>
      <w:bookmarkStart w:id="3973" w:name="_Toc56691682"/>
      <w:bookmarkStart w:id="3974" w:name="_Toc56698946"/>
      <w:bookmarkStart w:id="3975" w:name="_Toc89035193"/>
      <w:bookmarkStart w:id="3976" w:name="_Toc89064991"/>
      <w:bookmarkStart w:id="3977" w:name="_Toc89180290"/>
      <w:bookmarkStart w:id="3978" w:name="_Toc97071969"/>
      <w:bookmarkStart w:id="3979" w:name="_Toc120051373"/>
      <w:bookmarkStart w:id="3980" w:name="_Toc122025736"/>
      <w:r w:rsidRPr="003B2883">
        <w:t>6.1.6.3.5</w:t>
      </w:r>
      <w:r w:rsidRPr="003B2883">
        <w:tab/>
        <w:t>Enumeration: N1MessageClass</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981" w:name="_Toc25156419"/>
      <w:bookmarkStart w:id="3982" w:name="_Toc34124723"/>
      <w:bookmarkStart w:id="3983" w:name="_Toc43207849"/>
      <w:bookmarkStart w:id="3984" w:name="_Toc49857320"/>
      <w:bookmarkStart w:id="3985" w:name="_Toc56677160"/>
      <w:bookmarkStart w:id="3986" w:name="_Toc56691683"/>
      <w:bookmarkStart w:id="3987" w:name="_Toc56698947"/>
      <w:bookmarkStart w:id="3988" w:name="_Toc89035194"/>
      <w:bookmarkStart w:id="3989" w:name="_Toc89064992"/>
      <w:bookmarkStart w:id="3990" w:name="_Toc89180291"/>
      <w:bookmarkStart w:id="3991" w:name="_Toc97071970"/>
      <w:bookmarkStart w:id="3992" w:name="_Toc120051374"/>
      <w:bookmarkStart w:id="3993" w:name="_Toc122025737"/>
      <w:r w:rsidRPr="003B2883">
        <w:lastRenderedPageBreak/>
        <w:t>6.1.6.3.6</w:t>
      </w:r>
      <w:r w:rsidRPr="003B2883">
        <w:tab/>
        <w:t xml:space="preserve">Enumeration: </w:t>
      </w:r>
      <w:r w:rsidRPr="003B2883">
        <w:rPr>
          <w:lang w:eastAsia="zh-CN"/>
        </w:rPr>
        <w:t>N1N2MessageTransferCause</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DB9F20F"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clause 5.</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3994" w:name="_Toc25156420"/>
      <w:bookmarkStart w:id="3995" w:name="_Toc34124724"/>
      <w:bookmarkStart w:id="3996" w:name="_Toc43207850"/>
      <w:bookmarkStart w:id="3997" w:name="_Toc49857321"/>
      <w:bookmarkStart w:id="3998" w:name="_Toc56677161"/>
      <w:bookmarkStart w:id="3999" w:name="_Toc56691684"/>
      <w:bookmarkStart w:id="4000" w:name="_Toc56698948"/>
      <w:bookmarkStart w:id="4001" w:name="_Toc89035195"/>
      <w:bookmarkStart w:id="4002" w:name="_Toc89064993"/>
      <w:bookmarkStart w:id="4003" w:name="_Toc89180292"/>
      <w:bookmarkStart w:id="4004" w:name="_Toc97071971"/>
      <w:bookmarkStart w:id="4005" w:name="_Toc120051375"/>
      <w:bookmarkStart w:id="4006" w:name="_Toc122025738"/>
      <w:r w:rsidRPr="003B2883">
        <w:lastRenderedPageBreak/>
        <w:t>6.1.6.3.7</w:t>
      </w:r>
      <w:r w:rsidRPr="003B2883">
        <w:tab/>
        <w:t>Enumeration: UeContextTransfer</w:t>
      </w:r>
      <w:r w:rsidRPr="003B2883">
        <w:rPr>
          <w:rFonts w:hint="eastAsia"/>
          <w:lang w:eastAsia="zh-CN"/>
        </w:rPr>
        <w:t>Status</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07" w:name="_Toc25156421"/>
      <w:bookmarkStart w:id="4008" w:name="_Toc34124725"/>
      <w:bookmarkStart w:id="4009" w:name="_Toc43207851"/>
      <w:bookmarkStart w:id="4010" w:name="_Toc49857322"/>
      <w:bookmarkStart w:id="4011" w:name="_Toc56677162"/>
      <w:bookmarkStart w:id="4012" w:name="_Toc56691685"/>
      <w:bookmarkStart w:id="4013" w:name="_Toc56698949"/>
      <w:bookmarkStart w:id="4014" w:name="_Toc89035196"/>
      <w:bookmarkStart w:id="4015" w:name="_Toc89064994"/>
      <w:bookmarkStart w:id="4016" w:name="_Toc89180293"/>
      <w:bookmarkStart w:id="4017" w:name="_Toc97071972"/>
      <w:bookmarkStart w:id="4018" w:name="_Toc120051376"/>
      <w:bookmarkStart w:id="4019" w:name="_Toc122025739"/>
      <w:r w:rsidRPr="003B2883">
        <w:t>6.1.6.3.8</w:t>
      </w:r>
      <w:r w:rsidRPr="003B2883">
        <w:tab/>
        <w:t xml:space="preserve">Enumeration: </w:t>
      </w:r>
      <w:r w:rsidRPr="003B2883">
        <w:rPr>
          <w:lang w:eastAsia="zh-CN"/>
        </w:rPr>
        <w:t>N2InformationTransferResult</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20" w:name="_Toc25156422"/>
      <w:bookmarkStart w:id="4021" w:name="_Toc34124726"/>
      <w:bookmarkStart w:id="4022" w:name="_Toc43207852"/>
      <w:bookmarkStart w:id="4023" w:name="_Toc49857323"/>
      <w:bookmarkStart w:id="4024" w:name="_Toc56677163"/>
      <w:bookmarkStart w:id="4025" w:name="_Toc56691686"/>
      <w:bookmarkStart w:id="4026" w:name="_Toc56698950"/>
      <w:bookmarkStart w:id="4027" w:name="_Toc89035197"/>
      <w:bookmarkStart w:id="4028" w:name="_Toc89064995"/>
      <w:bookmarkStart w:id="4029" w:name="_Toc89180294"/>
      <w:bookmarkStart w:id="4030" w:name="_Toc97071973"/>
      <w:bookmarkStart w:id="4031" w:name="_Toc120051377"/>
      <w:bookmarkStart w:id="4032" w:name="_Toc122025740"/>
      <w:r w:rsidRPr="003B2883">
        <w:t>6.1.6.3.9</w:t>
      </w:r>
      <w:r w:rsidRPr="003B2883">
        <w:tab/>
        <w:t>Enumeration: Ciphering</w:t>
      </w:r>
      <w:r w:rsidRPr="003B2883">
        <w:rPr>
          <w:lang w:eastAsia="zh-CN"/>
        </w:rPr>
        <w:t>Algorithm</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33" w:name="_Toc25156423"/>
      <w:bookmarkStart w:id="4034" w:name="_Toc34124727"/>
      <w:bookmarkStart w:id="4035" w:name="_Toc43207853"/>
      <w:bookmarkStart w:id="4036" w:name="_Toc49857324"/>
      <w:bookmarkStart w:id="4037" w:name="_Toc56677164"/>
      <w:bookmarkStart w:id="4038" w:name="_Toc56691687"/>
      <w:bookmarkStart w:id="4039" w:name="_Toc56698951"/>
      <w:bookmarkStart w:id="4040" w:name="_Toc89035198"/>
      <w:bookmarkStart w:id="4041" w:name="_Toc89064996"/>
      <w:bookmarkStart w:id="4042" w:name="_Toc89180295"/>
      <w:bookmarkStart w:id="4043" w:name="_Toc97071974"/>
      <w:bookmarkStart w:id="4044" w:name="_Toc120051378"/>
      <w:bookmarkStart w:id="4045" w:name="_Toc122025741"/>
      <w:r w:rsidRPr="003B2883">
        <w:t>6.1.6.3.10</w:t>
      </w:r>
      <w:r w:rsidRPr="003B2883">
        <w:tab/>
        <w:t xml:space="preserve">Enumeration: </w:t>
      </w:r>
      <w:r w:rsidRPr="003B2883">
        <w:rPr>
          <w:lang w:eastAsia="zh-CN"/>
        </w:rPr>
        <w:t>IntegrityAlgorithm</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46" w:name="_Toc25156424"/>
      <w:bookmarkStart w:id="4047" w:name="_Toc34124728"/>
      <w:bookmarkStart w:id="4048" w:name="_Toc43207854"/>
      <w:bookmarkStart w:id="4049" w:name="_Toc49857325"/>
      <w:bookmarkStart w:id="4050" w:name="_Toc56677165"/>
      <w:bookmarkStart w:id="4051" w:name="_Toc56691688"/>
      <w:bookmarkStart w:id="4052" w:name="_Toc56698952"/>
      <w:bookmarkStart w:id="4053" w:name="_Toc89035199"/>
      <w:bookmarkStart w:id="4054" w:name="_Toc89064997"/>
      <w:bookmarkStart w:id="4055" w:name="_Toc89180296"/>
      <w:bookmarkStart w:id="4056" w:name="_Toc97071975"/>
      <w:bookmarkStart w:id="4057" w:name="_Toc120051379"/>
      <w:bookmarkStart w:id="4058" w:name="_Toc122025742"/>
      <w:r w:rsidRPr="003B2883">
        <w:t>6.1.6.3.11</w:t>
      </w:r>
      <w:r w:rsidRPr="003B2883">
        <w:tab/>
        <w:t>Enumeration: SmsSupport</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59" w:name="_Toc25156425"/>
      <w:bookmarkStart w:id="4060" w:name="_Toc34124729"/>
      <w:bookmarkStart w:id="4061" w:name="_Toc43207855"/>
      <w:bookmarkStart w:id="4062" w:name="_Toc49857326"/>
      <w:bookmarkStart w:id="4063" w:name="_Toc56677166"/>
      <w:bookmarkStart w:id="4064" w:name="_Toc56691689"/>
      <w:bookmarkStart w:id="4065" w:name="_Toc56698953"/>
      <w:bookmarkStart w:id="4066" w:name="_Toc89035200"/>
      <w:bookmarkStart w:id="4067" w:name="_Toc89064998"/>
      <w:bookmarkStart w:id="4068" w:name="_Toc89180297"/>
      <w:bookmarkStart w:id="4069" w:name="_Toc97071976"/>
      <w:bookmarkStart w:id="4070" w:name="_Toc120051380"/>
      <w:bookmarkStart w:id="4071" w:name="_Toc122025743"/>
      <w:r w:rsidRPr="003B2883">
        <w:lastRenderedPageBreak/>
        <w:t>6.1.6.3.12</w:t>
      </w:r>
      <w:r w:rsidRPr="003B2883">
        <w:tab/>
      </w:r>
      <w:r>
        <w:rPr>
          <w:rFonts w:cs="Arial"/>
        </w:rPr>
        <w:t xml:space="preserve">Enumeration: </w:t>
      </w:r>
      <w:r w:rsidRPr="003B2883">
        <w:t>ScType</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72" w:name="_Toc25156426"/>
      <w:bookmarkStart w:id="4073" w:name="_Toc34124730"/>
      <w:bookmarkStart w:id="4074" w:name="_Toc43207856"/>
      <w:bookmarkStart w:id="4075" w:name="_Toc49857327"/>
      <w:bookmarkStart w:id="4076" w:name="_Toc56677167"/>
      <w:bookmarkStart w:id="4077" w:name="_Toc56691690"/>
      <w:bookmarkStart w:id="4078" w:name="_Toc56698954"/>
      <w:bookmarkStart w:id="4079" w:name="_Toc89035201"/>
      <w:bookmarkStart w:id="4080" w:name="_Toc89064999"/>
      <w:bookmarkStart w:id="4081" w:name="_Toc89180298"/>
      <w:bookmarkStart w:id="4082" w:name="_Toc97071977"/>
      <w:bookmarkStart w:id="4083" w:name="_Toc120051381"/>
      <w:bookmarkStart w:id="4084" w:name="_Toc122025744"/>
      <w:r w:rsidRPr="003B2883">
        <w:t>6.1.6.3.13</w:t>
      </w:r>
      <w:r w:rsidRPr="003B2883">
        <w:tab/>
      </w:r>
      <w:r>
        <w:rPr>
          <w:rFonts w:cs="Arial"/>
        </w:rPr>
        <w:t xml:space="preserve">Enumeration: </w:t>
      </w:r>
      <w:r w:rsidRPr="003B2883">
        <w:t>KeyAmfType</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085" w:name="_Toc25156427"/>
      <w:bookmarkStart w:id="4086" w:name="_Toc34124731"/>
      <w:bookmarkStart w:id="4087" w:name="_Toc43207857"/>
      <w:bookmarkStart w:id="4088" w:name="_Toc49857328"/>
      <w:bookmarkStart w:id="4089" w:name="_Toc56677168"/>
      <w:bookmarkStart w:id="4090" w:name="_Toc56691691"/>
      <w:bookmarkStart w:id="4091" w:name="_Toc56698955"/>
      <w:bookmarkStart w:id="4092" w:name="_Toc89035202"/>
      <w:bookmarkStart w:id="4093" w:name="_Toc89065000"/>
      <w:bookmarkStart w:id="4094" w:name="_Toc89180299"/>
      <w:bookmarkStart w:id="4095" w:name="_Toc97071978"/>
      <w:bookmarkStart w:id="4096" w:name="_Toc120051382"/>
      <w:bookmarkStart w:id="4097" w:name="_Toc122025745"/>
      <w:r w:rsidRPr="003B2883">
        <w:t>6.1.6.3.14</w:t>
      </w:r>
      <w:r w:rsidRPr="003B2883">
        <w:tab/>
        <w:t>Enumeration: TransferReason</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098" w:name="_Toc25156428"/>
      <w:bookmarkStart w:id="4099" w:name="_Toc34124732"/>
      <w:bookmarkStart w:id="4100" w:name="_Toc43207858"/>
      <w:bookmarkStart w:id="4101" w:name="_Toc49857329"/>
      <w:bookmarkStart w:id="4102" w:name="_Toc56677169"/>
      <w:bookmarkStart w:id="4103" w:name="_Toc56691692"/>
      <w:bookmarkStart w:id="4104" w:name="_Toc56698956"/>
      <w:bookmarkStart w:id="4105" w:name="_Toc89035203"/>
      <w:bookmarkStart w:id="4106" w:name="_Toc89065001"/>
      <w:bookmarkStart w:id="4107" w:name="_Toc89180300"/>
      <w:bookmarkStart w:id="4108" w:name="_Toc97071979"/>
      <w:bookmarkStart w:id="4109" w:name="_Toc120051383"/>
      <w:bookmarkStart w:id="4110" w:name="_Toc122025746"/>
      <w:r w:rsidRPr="003B2883">
        <w:t>6.1.6.3.15</w:t>
      </w:r>
      <w:r w:rsidRPr="003B2883">
        <w:tab/>
        <w:t xml:space="preserve">Enumeration: </w:t>
      </w:r>
      <w:r w:rsidRPr="003B2883">
        <w:rPr>
          <w:noProof/>
        </w:rPr>
        <w:t>PolicyReqTrigger</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11" w:name="_Toc25156429"/>
      <w:bookmarkStart w:id="4112" w:name="_Toc34124733"/>
      <w:bookmarkStart w:id="4113" w:name="_Toc43207859"/>
      <w:bookmarkStart w:id="4114" w:name="_Toc49857330"/>
      <w:bookmarkStart w:id="4115" w:name="_Toc56677170"/>
      <w:bookmarkStart w:id="4116" w:name="_Toc56691693"/>
      <w:bookmarkStart w:id="4117" w:name="_Toc56698957"/>
      <w:bookmarkStart w:id="4118" w:name="_Toc89035204"/>
      <w:bookmarkStart w:id="4119" w:name="_Toc89065002"/>
      <w:bookmarkStart w:id="4120" w:name="_Toc89180301"/>
      <w:bookmarkStart w:id="4121" w:name="_Toc97071980"/>
      <w:bookmarkStart w:id="4122" w:name="_Toc120051384"/>
      <w:bookmarkStart w:id="4123" w:name="_Toc122025747"/>
      <w:r w:rsidRPr="003B2883">
        <w:lastRenderedPageBreak/>
        <w:t>6.1.6.3.16</w:t>
      </w:r>
      <w:r w:rsidRPr="003B2883">
        <w:tab/>
        <w:t>Enumeration: RatSelector</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4124" w:name="_Toc25156430"/>
      <w:bookmarkStart w:id="4125" w:name="_Toc34124734"/>
      <w:bookmarkStart w:id="4126" w:name="_Toc43207860"/>
      <w:bookmarkStart w:id="4127" w:name="_Toc49857331"/>
      <w:bookmarkStart w:id="4128" w:name="_Toc56677171"/>
      <w:bookmarkStart w:id="4129" w:name="_Toc56691694"/>
      <w:bookmarkStart w:id="4130" w:name="_Toc56698958"/>
      <w:bookmarkStart w:id="4131" w:name="_Toc89035205"/>
      <w:bookmarkStart w:id="4132" w:name="_Toc89065003"/>
      <w:bookmarkStart w:id="4133" w:name="_Toc89180302"/>
      <w:bookmarkStart w:id="4134" w:name="_Toc97071981"/>
      <w:bookmarkStart w:id="4135" w:name="_Toc120051385"/>
      <w:bookmarkStart w:id="4136" w:name="_Toc122025748"/>
      <w:r w:rsidRPr="003B2883">
        <w:t>6.1.6.3.17</w:t>
      </w:r>
      <w:r w:rsidRPr="003B2883">
        <w:tab/>
        <w:t>Enumeration: NgapIeType</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37" w:name="_Toc25156431"/>
      <w:bookmarkStart w:id="4138" w:name="_Toc34124735"/>
      <w:bookmarkStart w:id="4139" w:name="_Toc43207861"/>
      <w:bookmarkStart w:id="4140" w:name="_Toc49857332"/>
      <w:bookmarkStart w:id="4141" w:name="_Toc56677172"/>
      <w:bookmarkStart w:id="4142" w:name="_Toc56691695"/>
      <w:bookmarkStart w:id="4143" w:name="_Toc56698959"/>
      <w:bookmarkStart w:id="4144" w:name="_Toc89035206"/>
      <w:bookmarkStart w:id="4145" w:name="_Toc89065004"/>
      <w:bookmarkStart w:id="4146" w:name="_Toc89180303"/>
      <w:bookmarkStart w:id="4147" w:name="_Toc97071982"/>
      <w:bookmarkStart w:id="4148" w:name="_Toc120051386"/>
      <w:bookmarkStart w:id="4149" w:name="_Toc122025749"/>
      <w:r w:rsidRPr="003B2883">
        <w:t>6.1.6.3.18</w:t>
      </w:r>
      <w:r w:rsidRPr="003B2883">
        <w:tab/>
        <w:t>Enumeration: N2InfoNotifyReason</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50" w:name="_Toc25156432"/>
      <w:bookmarkStart w:id="4151" w:name="_Toc34124736"/>
      <w:bookmarkStart w:id="4152" w:name="_Toc43207862"/>
      <w:bookmarkStart w:id="4153" w:name="_Toc49857333"/>
      <w:bookmarkStart w:id="4154" w:name="_Toc56677173"/>
      <w:bookmarkStart w:id="4155" w:name="_Toc56691696"/>
      <w:bookmarkStart w:id="4156" w:name="_Toc56698960"/>
      <w:bookmarkStart w:id="4157" w:name="_Toc89035207"/>
      <w:bookmarkStart w:id="4158" w:name="_Toc89065005"/>
      <w:bookmarkStart w:id="4159" w:name="_Toc89180304"/>
      <w:bookmarkStart w:id="4160" w:name="_Toc97071983"/>
      <w:bookmarkStart w:id="4161" w:name="_Toc120051387"/>
      <w:bookmarkStart w:id="4162" w:name="_Toc122025750"/>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63" w:name="_Toc11343213"/>
      <w:bookmarkStart w:id="4164" w:name="_Toc18495025"/>
      <w:bookmarkStart w:id="4165" w:name="_Toc25156433"/>
      <w:bookmarkStart w:id="4166" w:name="_Toc34124737"/>
      <w:bookmarkStart w:id="4167" w:name="_Toc43207863"/>
      <w:bookmarkStart w:id="4168" w:name="_Toc49857334"/>
      <w:bookmarkStart w:id="4169" w:name="_Toc56677174"/>
      <w:bookmarkStart w:id="4170" w:name="_Toc56691697"/>
      <w:bookmarkStart w:id="4171" w:name="_Toc56698961"/>
      <w:bookmarkStart w:id="4172" w:name="_Toc89035208"/>
      <w:bookmarkStart w:id="4173" w:name="_Toc89065006"/>
      <w:bookmarkStart w:id="4174" w:name="_Toc89180305"/>
      <w:bookmarkStart w:id="4175" w:name="_Toc97071984"/>
      <w:bookmarkStart w:id="4176" w:name="_Toc120051388"/>
      <w:bookmarkStart w:id="4177" w:name="_Toc122025751"/>
      <w:r w:rsidRPr="003B2883">
        <w:lastRenderedPageBreak/>
        <w:t>6.1.6.3.</w:t>
      </w:r>
      <w:r>
        <w:t>20</w:t>
      </w:r>
      <w:r w:rsidRPr="003B2883">
        <w:tab/>
        <w:t xml:space="preserve">Enumeration: </w:t>
      </w:r>
      <w:bookmarkEnd w:id="4163"/>
      <w:bookmarkEnd w:id="4164"/>
      <w:r>
        <w:rPr>
          <w:lang w:val="en-US" w:eastAsia="zh-CN"/>
        </w:rPr>
        <w:t>SbiBindingLevel</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178" w:name="_Toc43208423"/>
      <w:bookmarkStart w:id="4179" w:name="_Toc43118250"/>
      <w:bookmarkStart w:id="4180" w:name="_Toc25157188"/>
      <w:bookmarkStart w:id="4181" w:name="_Toc49857335"/>
      <w:bookmarkStart w:id="4182" w:name="_Toc56677175"/>
      <w:bookmarkStart w:id="4183" w:name="_Toc56691698"/>
      <w:bookmarkStart w:id="4184" w:name="_Toc56698962"/>
      <w:bookmarkStart w:id="4185" w:name="_Toc89035209"/>
      <w:bookmarkStart w:id="4186" w:name="_Toc89065007"/>
      <w:bookmarkStart w:id="4187" w:name="_Toc89180306"/>
      <w:bookmarkStart w:id="4188" w:name="_Toc97071985"/>
      <w:bookmarkStart w:id="4189" w:name="_Toc120051389"/>
      <w:bookmarkStart w:id="4190" w:name="_Toc122025752"/>
      <w:r>
        <w:t>6.1.6.3.21</w:t>
      </w:r>
      <w:r>
        <w:tab/>
        <w:t>Enumeration: EpsNasCiphering</w:t>
      </w:r>
      <w:r>
        <w:rPr>
          <w:lang w:eastAsia="zh-CN"/>
        </w:rPr>
        <w:t>Algorithm</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191" w:name="_Toc43208424"/>
      <w:bookmarkStart w:id="4192" w:name="_Toc43118251"/>
      <w:bookmarkStart w:id="4193" w:name="_Toc25157189"/>
      <w:bookmarkStart w:id="4194" w:name="_Toc49857336"/>
      <w:bookmarkStart w:id="4195" w:name="_Toc56677176"/>
      <w:bookmarkStart w:id="4196" w:name="_Toc56691699"/>
      <w:bookmarkStart w:id="4197" w:name="_Toc56698963"/>
      <w:bookmarkStart w:id="4198" w:name="_Toc89035210"/>
      <w:bookmarkStart w:id="4199" w:name="_Toc89065008"/>
      <w:bookmarkStart w:id="4200" w:name="_Toc89180307"/>
      <w:bookmarkStart w:id="4201" w:name="_Toc97071986"/>
      <w:bookmarkStart w:id="4202" w:name="_Toc120051390"/>
      <w:bookmarkStart w:id="4203" w:name="_Toc122025753"/>
      <w:r>
        <w:t>6.1.6.3.22</w:t>
      </w:r>
      <w:r>
        <w:tab/>
        <w:t>Enumeration: EpsNas</w:t>
      </w:r>
      <w:r>
        <w:rPr>
          <w:lang w:eastAsia="zh-CN"/>
        </w:rPr>
        <w:t>IntegrityAlgorithm</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04" w:name="_Toc56696424"/>
      <w:bookmarkStart w:id="4205" w:name="_Toc58604232"/>
      <w:bookmarkStart w:id="4206" w:name="_Toc89035211"/>
      <w:bookmarkStart w:id="4207" w:name="_Toc89065009"/>
      <w:bookmarkStart w:id="4208" w:name="_Toc89180308"/>
      <w:bookmarkStart w:id="4209" w:name="_Toc97071987"/>
      <w:bookmarkStart w:id="4210" w:name="_Toc120051391"/>
      <w:bookmarkStart w:id="4211" w:name="_Toc122025754"/>
      <w:r>
        <w:t>6.1.6.3.23</w:t>
      </w:r>
      <w:r>
        <w:tab/>
        <w:t xml:space="preserve">Enumeration: </w:t>
      </w:r>
      <w:bookmarkEnd w:id="4204"/>
      <w:bookmarkEnd w:id="4205"/>
      <w:r w:rsidRPr="00A230A4">
        <w:rPr>
          <w:rFonts w:cs="Arial"/>
          <w:lang w:eastAsia="zh-CN"/>
        </w:rPr>
        <w:t>PeriodicCommunic</w:t>
      </w:r>
      <w:r>
        <w:rPr>
          <w:rFonts w:cs="Arial"/>
          <w:lang w:eastAsia="zh-CN"/>
        </w:rPr>
        <w:t>ation</w:t>
      </w:r>
      <w:r w:rsidRPr="00A230A4">
        <w:rPr>
          <w:rFonts w:cs="Arial"/>
          <w:lang w:eastAsia="zh-CN"/>
        </w:rPr>
        <w:t>Indicator</w:t>
      </w:r>
      <w:bookmarkEnd w:id="4206"/>
      <w:bookmarkEnd w:id="4207"/>
      <w:bookmarkEnd w:id="4208"/>
      <w:bookmarkEnd w:id="4209"/>
      <w:bookmarkEnd w:id="4210"/>
      <w:bookmarkEnd w:id="4211"/>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12" w:name="_Toc89035212"/>
      <w:bookmarkStart w:id="4213" w:name="_Toc89065010"/>
      <w:bookmarkStart w:id="4214" w:name="_Toc89180309"/>
      <w:bookmarkStart w:id="4215" w:name="_Toc97071988"/>
      <w:bookmarkStart w:id="4216" w:name="_Toc120051392"/>
      <w:bookmarkStart w:id="4217" w:name="_Toc122025755"/>
      <w:r>
        <w:t>6.1.6.3.24</w:t>
      </w:r>
      <w:r>
        <w:tab/>
        <w:t xml:space="preserve">Enumeration: </w:t>
      </w:r>
      <w:r>
        <w:rPr>
          <w:lang w:eastAsia="zh-CN"/>
        </w:rPr>
        <w:t>UuaaMmStatus</w:t>
      </w:r>
      <w:bookmarkEnd w:id="4212"/>
      <w:bookmarkEnd w:id="4213"/>
      <w:bookmarkEnd w:id="4214"/>
      <w:bookmarkEnd w:id="4215"/>
      <w:bookmarkEnd w:id="4216"/>
      <w:bookmarkEnd w:id="4217"/>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18" w:name="_Toc120051393"/>
      <w:bookmarkStart w:id="4219" w:name="_Toc122025756"/>
      <w:r>
        <w:lastRenderedPageBreak/>
        <w:t>6.1.6.3.25</w:t>
      </w:r>
      <w:r w:rsidRPr="003B2883">
        <w:tab/>
        <w:t xml:space="preserve">Enumeration: </w:t>
      </w:r>
      <w:r>
        <w:rPr>
          <w:lang w:eastAsia="zh-CN"/>
        </w:rPr>
        <w:t>ReleaseCause</w:t>
      </w:r>
      <w:bookmarkEnd w:id="4218"/>
      <w:bookmarkEnd w:id="4219"/>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4220" w:name="_Toc25156434"/>
      <w:bookmarkStart w:id="4221" w:name="_Toc34124738"/>
      <w:bookmarkStart w:id="4222" w:name="_Toc43207864"/>
      <w:bookmarkStart w:id="4223" w:name="_Toc49857337"/>
      <w:bookmarkStart w:id="4224" w:name="_Toc56677177"/>
      <w:bookmarkStart w:id="4225" w:name="_Toc56691700"/>
      <w:bookmarkStart w:id="4226" w:name="_Toc56698964"/>
      <w:bookmarkStart w:id="4227" w:name="_Toc89035213"/>
      <w:bookmarkStart w:id="4228" w:name="_Toc89065011"/>
      <w:bookmarkStart w:id="4229" w:name="_Toc89180310"/>
      <w:bookmarkStart w:id="4230" w:name="_Toc97071989"/>
      <w:bookmarkStart w:id="4231" w:name="_Toc120051394"/>
      <w:bookmarkStart w:id="4232" w:name="_Toc122025757"/>
      <w:r w:rsidRPr="003B2883">
        <w:t>6.1.6.4</w:t>
      </w:r>
      <w:r w:rsidRPr="003B2883">
        <w:tab/>
        <w:t>Binary data</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6601D037" w14:textId="77777777" w:rsidR="00602AC0" w:rsidRPr="003B2883" w:rsidRDefault="00602AC0" w:rsidP="00602AC0">
      <w:pPr>
        <w:pStyle w:val="Heading5"/>
        <w:rPr>
          <w:lang w:val="en-US"/>
        </w:rPr>
      </w:pPr>
      <w:bookmarkStart w:id="4233" w:name="_Toc25156435"/>
      <w:bookmarkStart w:id="4234" w:name="_Toc34124739"/>
      <w:bookmarkStart w:id="4235" w:name="_Toc43207865"/>
      <w:bookmarkStart w:id="4236" w:name="_Toc49857338"/>
      <w:bookmarkStart w:id="4237" w:name="_Toc56677178"/>
      <w:bookmarkStart w:id="4238" w:name="_Toc56691701"/>
      <w:bookmarkStart w:id="4239" w:name="_Toc56698965"/>
      <w:bookmarkStart w:id="4240" w:name="_Toc89035214"/>
      <w:bookmarkStart w:id="4241" w:name="_Toc89065012"/>
      <w:bookmarkStart w:id="4242" w:name="_Toc89180311"/>
      <w:bookmarkStart w:id="4243" w:name="_Toc97071990"/>
      <w:bookmarkStart w:id="4244" w:name="_Toc120051395"/>
      <w:bookmarkStart w:id="4245" w:name="_Toc122025758"/>
      <w:r w:rsidRPr="003B2883">
        <w:rPr>
          <w:lang w:val="en-US"/>
        </w:rPr>
        <w:t>6.1.6.4.1</w:t>
      </w:r>
      <w:r w:rsidRPr="003B2883">
        <w:rPr>
          <w:lang w:val="en-US"/>
        </w:rPr>
        <w:tab/>
        <w:t>Introduction</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46" w:name="_Toc43207866"/>
      <w:bookmarkStart w:id="4247" w:name="_Toc25156436"/>
      <w:bookmarkStart w:id="4248" w:name="_Toc34124740"/>
      <w:bookmarkStart w:id="4249" w:name="_Toc49857339"/>
      <w:bookmarkStart w:id="4250" w:name="_Toc56677179"/>
      <w:bookmarkStart w:id="4251" w:name="_Toc56691702"/>
      <w:bookmarkStart w:id="4252" w:name="_Toc56698966"/>
      <w:bookmarkStart w:id="4253" w:name="_Toc89035215"/>
      <w:bookmarkStart w:id="4254" w:name="_Toc89065013"/>
      <w:bookmarkStart w:id="4255" w:name="_Toc89180312"/>
      <w:bookmarkStart w:id="4256" w:name="_Toc97071991"/>
      <w:bookmarkStart w:id="4257" w:name="_Toc120051396"/>
      <w:bookmarkStart w:id="4258" w:name="_Toc122025759"/>
      <w:r w:rsidRPr="003B2883">
        <w:rPr>
          <w:lang w:val="en-US"/>
        </w:rPr>
        <w:t>6.1.6.4.2</w:t>
      </w:r>
      <w:r w:rsidRPr="003B2883">
        <w:rPr>
          <w:lang w:val="en-US"/>
        </w:rPr>
        <w:tab/>
        <w:t>N1 Message</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46D1AB0E"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6C4017BF" w14:textId="749C142C" w:rsidR="00602AC0" w:rsidRDefault="00602AC0" w:rsidP="00602AC0">
      <w:pPr>
        <w:pStyle w:val="B2"/>
      </w:pPr>
      <w:r w:rsidRPr="003B2883">
        <w:t>-</w:t>
      </w:r>
      <w:r w:rsidRPr="003B2883">
        <w:tab/>
        <w:t xml:space="preserve">PDU Session Release Command (see </w:t>
      </w:r>
      <w:r>
        <w:t>clause</w:t>
      </w:r>
      <w:r w:rsidRPr="003B2883">
        <w:t xml:space="preserve"> 8.3.1</w:t>
      </w:r>
      <w:r w:rsidR="003931E8">
        <w:t>2</w:t>
      </w:r>
      <w:r w:rsidRPr="003B2883">
        <w:t xml:space="preserve">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71DBD8DE"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lastRenderedPageBreak/>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59" w:name="_Toc43207867"/>
      <w:bookmarkStart w:id="4260" w:name="_Toc25156437"/>
      <w:bookmarkStart w:id="4261" w:name="_Toc34124741"/>
      <w:bookmarkStart w:id="4262" w:name="_Toc49857340"/>
      <w:bookmarkStart w:id="4263" w:name="_Toc56677180"/>
      <w:bookmarkStart w:id="4264" w:name="_Toc56691703"/>
      <w:bookmarkStart w:id="4265" w:name="_Toc56698967"/>
      <w:bookmarkStart w:id="4266" w:name="_Toc89035216"/>
      <w:bookmarkStart w:id="4267" w:name="_Toc89065014"/>
      <w:bookmarkStart w:id="4268" w:name="_Toc89180313"/>
      <w:bookmarkStart w:id="4269" w:name="_Toc97071992"/>
      <w:bookmarkStart w:id="4270" w:name="_Toc120051397"/>
      <w:bookmarkStart w:id="4271" w:name="_Toc122025760"/>
      <w:r w:rsidRPr="003B2883">
        <w:rPr>
          <w:lang w:val="en-US"/>
        </w:rPr>
        <w:t>6.1.6.4.3</w:t>
      </w:r>
      <w:r w:rsidRPr="003B2883">
        <w:rPr>
          <w:lang w:val="en-US"/>
        </w:rPr>
        <w:tab/>
        <w:t>N2 Information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17D03BA9" w14:textId="77777777" w:rsidR="00602AC0" w:rsidRPr="003B2883" w:rsidRDefault="00602AC0" w:rsidP="00876DA9">
      <w:pPr>
        <w:pStyle w:val="Heading6"/>
      </w:pPr>
      <w:bookmarkStart w:id="4272" w:name="_Toc25156438"/>
      <w:bookmarkStart w:id="4273" w:name="_Toc34124742"/>
      <w:bookmarkStart w:id="4274" w:name="_Toc43207868"/>
      <w:bookmarkStart w:id="4275" w:name="_Toc49857341"/>
      <w:bookmarkStart w:id="4276" w:name="_Toc56677181"/>
      <w:bookmarkStart w:id="4277" w:name="_Toc56691704"/>
      <w:bookmarkStart w:id="4278" w:name="_Toc56698968"/>
      <w:bookmarkStart w:id="4279" w:name="_Toc89035217"/>
      <w:bookmarkStart w:id="4280" w:name="_Toc89065015"/>
      <w:bookmarkStart w:id="4281" w:name="_Toc89180314"/>
      <w:bookmarkStart w:id="4282" w:name="_Toc97071993"/>
      <w:bookmarkStart w:id="4283" w:name="_Toc120051398"/>
      <w:bookmarkStart w:id="4284" w:name="_Toc122025761"/>
      <w:r w:rsidRPr="003B2883">
        <w:t>6.1.6.4.3.1</w:t>
      </w:r>
      <w:r w:rsidRPr="003B2883">
        <w:tab/>
        <w:t>Introduction</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2A8D7772"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285" w:name="_Toc25156439"/>
      <w:bookmarkStart w:id="4286" w:name="_Toc34124743"/>
      <w:bookmarkStart w:id="4287" w:name="_Toc43207869"/>
      <w:bookmarkStart w:id="4288" w:name="_Toc49857342"/>
      <w:bookmarkStart w:id="4289" w:name="_Toc56677182"/>
      <w:bookmarkStart w:id="4290" w:name="_Toc56691705"/>
      <w:bookmarkStart w:id="4291" w:name="_Toc56698969"/>
      <w:bookmarkStart w:id="4292" w:name="_Toc89035218"/>
      <w:bookmarkStart w:id="4293" w:name="_Toc89065016"/>
      <w:bookmarkStart w:id="4294" w:name="_Toc89180315"/>
      <w:bookmarkStart w:id="4295" w:name="_Toc97071994"/>
      <w:bookmarkStart w:id="4296" w:name="_Toc120051399"/>
      <w:bookmarkStart w:id="4297" w:name="_Toc122025762"/>
      <w:r w:rsidRPr="003B2883">
        <w:t>6.1.6.4.3.2</w:t>
      </w:r>
      <w:r w:rsidRPr="003B2883">
        <w:tab/>
        <w:t>NGAP IEs</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77777777" w:rsidR="00436DF0" w:rsidRDefault="00436DF0" w:rsidP="00436DF0">
      <w:pPr>
        <w:rPr>
          <w:lang w:val="en-US"/>
        </w:rPr>
      </w:pPr>
      <w:r>
        <w:t>For N2 information class PROSE, N2 Information may encode the following ProSe related IE specified in 3GPP TS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35E426F7" w14:textId="77777777" w:rsidR="00A87068" w:rsidRPr="003B2883" w:rsidRDefault="00A87068" w:rsidP="00602AC0"/>
    <w:p w14:paraId="5945EC63" w14:textId="77777777" w:rsidR="00602AC0" w:rsidRPr="003B2883" w:rsidRDefault="00602AC0" w:rsidP="00876DA9">
      <w:pPr>
        <w:pStyle w:val="Heading6"/>
      </w:pPr>
      <w:bookmarkStart w:id="4298" w:name="_Toc25156440"/>
      <w:bookmarkStart w:id="4299" w:name="_Toc34124744"/>
      <w:bookmarkStart w:id="4300" w:name="_Toc43207870"/>
      <w:bookmarkStart w:id="4301" w:name="_Toc49857343"/>
      <w:bookmarkStart w:id="4302" w:name="_Toc56677183"/>
      <w:bookmarkStart w:id="4303" w:name="_Toc56691706"/>
      <w:bookmarkStart w:id="4304" w:name="_Toc56698970"/>
      <w:bookmarkStart w:id="4305" w:name="_Toc89035219"/>
      <w:bookmarkStart w:id="4306" w:name="_Toc89065017"/>
      <w:bookmarkStart w:id="4307" w:name="_Toc89180316"/>
      <w:bookmarkStart w:id="4308" w:name="_Toc97071995"/>
      <w:bookmarkStart w:id="4309" w:name="_Toc120051400"/>
      <w:bookmarkStart w:id="4310" w:name="_Toc122025763"/>
      <w:r w:rsidRPr="003B2883">
        <w:lastRenderedPageBreak/>
        <w:t>6.1.6.4.3.3</w:t>
      </w:r>
      <w:r w:rsidRPr="003B2883">
        <w:tab/>
        <w:t>NGAP Messages</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lastRenderedPageBreak/>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4311" w:name="_Toc25156441"/>
      <w:bookmarkStart w:id="4312" w:name="_Toc34124745"/>
      <w:bookmarkStart w:id="4313" w:name="_Toc43207871"/>
      <w:bookmarkStart w:id="4314" w:name="_Toc49857344"/>
      <w:bookmarkStart w:id="4315" w:name="_Toc56677184"/>
      <w:bookmarkStart w:id="4316" w:name="_Toc56691707"/>
      <w:bookmarkStart w:id="4317" w:name="_Toc56698971"/>
      <w:bookmarkStart w:id="4318" w:name="_Toc89035220"/>
      <w:bookmarkStart w:id="4319" w:name="_Toc89065018"/>
      <w:bookmarkStart w:id="4320" w:name="_Toc89180317"/>
      <w:bookmarkStart w:id="4321" w:name="_Toc97071996"/>
      <w:bookmarkStart w:id="4322" w:name="_Toc120051401"/>
      <w:bookmarkStart w:id="4323" w:name="_Toc122025764"/>
      <w:r w:rsidRPr="003B2883">
        <w:rPr>
          <w:lang w:val="en-US"/>
        </w:rPr>
        <w:t>6.1.6.4.</w:t>
      </w:r>
      <w:r>
        <w:rPr>
          <w:lang w:val="en-US"/>
        </w:rPr>
        <w:t>4</w:t>
      </w:r>
      <w:r w:rsidRPr="003B2883">
        <w:rPr>
          <w:lang w:val="en-US"/>
        </w:rPr>
        <w:tab/>
      </w:r>
      <w:r>
        <w:rPr>
          <w:lang w:val="en-US"/>
        </w:rPr>
        <w:t>Mobile Terminated Data</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24" w:name="_Toc56696427"/>
      <w:bookmarkStart w:id="4325" w:name="_Toc58604235"/>
      <w:bookmarkStart w:id="4326" w:name="_Toc89035221"/>
      <w:bookmarkStart w:id="4327" w:name="_Toc89065019"/>
      <w:bookmarkStart w:id="4328" w:name="_Toc89180318"/>
      <w:bookmarkStart w:id="4329" w:name="_Toc97071997"/>
      <w:bookmarkStart w:id="4330" w:name="_Toc120051402"/>
      <w:bookmarkStart w:id="4331" w:name="_Toc122025765"/>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24"/>
      <w:bookmarkEnd w:id="4325"/>
      <w:bookmarkEnd w:id="4326"/>
      <w:bookmarkEnd w:id="4327"/>
      <w:bookmarkEnd w:id="4328"/>
      <w:bookmarkEnd w:id="4329"/>
      <w:bookmarkEnd w:id="4330"/>
      <w:bookmarkEnd w:id="4331"/>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77777777"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5A6B3674" w14:textId="77777777"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32" w:name="_Toc25156442"/>
      <w:bookmarkStart w:id="4333" w:name="_Toc34124746"/>
      <w:bookmarkStart w:id="4334" w:name="_Toc43207872"/>
      <w:bookmarkStart w:id="4335" w:name="_Toc49857345"/>
      <w:bookmarkStart w:id="4336" w:name="_Toc56677185"/>
      <w:bookmarkStart w:id="4337" w:name="_Toc56691708"/>
      <w:bookmarkStart w:id="4338" w:name="_Toc56698972"/>
      <w:bookmarkStart w:id="4339" w:name="_Toc89035222"/>
      <w:bookmarkStart w:id="4340" w:name="_Toc89065020"/>
      <w:bookmarkStart w:id="4341" w:name="_Toc89180319"/>
      <w:bookmarkStart w:id="4342" w:name="_Toc97071998"/>
      <w:bookmarkStart w:id="4343" w:name="_Toc120051403"/>
      <w:bookmarkStart w:id="4344" w:name="_Toc122025766"/>
      <w:r w:rsidRPr="003B2883">
        <w:t>6.1.7</w:t>
      </w:r>
      <w:r w:rsidRPr="003B2883">
        <w:tab/>
        <w:t>Error Handling</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13EF2CAC" w14:textId="77777777" w:rsidR="00602AC0" w:rsidRPr="003B2883" w:rsidRDefault="00602AC0" w:rsidP="00602AC0">
      <w:pPr>
        <w:pStyle w:val="Heading4"/>
      </w:pPr>
      <w:bookmarkStart w:id="4345" w:name="_Toc25156443"/>
      <w:bookmarkStart w:id="4346" w:name="_Toc34124747"/>
      <w:bookmarkStart w:id="4347" w:name="_Toc43207873"/>
      <w:bookmarkStart w:id="4348" w:name="_Toc49857346"/>
      <w:bookmarkStart w:id="4349" w:name="_Toc56677186"/>
      <w:bookmarkStart w:id="4350" w:name="_Toc56691709"/>
      <w:bookmarkStart w:id="4351" w:name="_Toc56698973"/>
      <w:bookmarkStart w:id="4352" w:name="_Toc89035223"/>
      <w:bookmarkStart w:id="4353" w:name="_Toc89065021"/>
      <w:bookmarkStart w:id="4354" w:name="_Toc89180320"/>
      <w:bookmarkStart w:id="4355" w:name="_Toc97071999"/>
      <w:bookmarkStart w:id="4356" w:name="_Toc120051404"/>
      <w:bookmarkStart w:id="4357" w:name="_Toc122025767"/>
      <w:r w:rsidRPr="003B2883">
        <w:t>6.1.7.1</w:t>
      </w:r>
      <w:r w:rsidRPr="003B2883">
        <w:tab/>
        <w:t>General</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58" w:name="_Toc25156444"/>
      <w:bookmarkStart w:id="4359" w:name="_Toc34124748"/>
      <w:bookmarkStart w:id="4360" w:name="_Toc43207874"/>
      <w:bookmarkStart w:id="4361" w:name="_Toc49857347"/>
      <w:bookmarkStart w:id="4362" w:name="_Toc56677187"/>
      <w:bookmarkStart w:id="4363" w:name="_Toc56691710"/>
      <w:bookmarkStart w:id="4364" w:name="_Toc56698974"/>
      <w:bookmarkStart w:id="4365" w:name="_Toc89035224"/>
      <w:bookmarkStart w:id="4366" w:name="_Toc89065022"/>
      <w:bookmarkStart w:id="4367" w:name="_Toc89180321"/>
      <w:bookmarkStart w:id="4368" w:name="_Toc97072000"/>
      <w:bookmarkStart w:id="4369" w:name="_Toc120051405"/>
      <w:bookmarkStart w:id="4370" w:name="_Toc122025768"/>
      <w:r w:rsidRPr="003B2883">
        <w:t>6.1.7.2</w:t>
      </w:r>
      <w:r w:rsidRPr="003B2883">
        <w:tab/>
        <w:t>Protocol Errors</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5C08CE87"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71" w:name="_Toc25156445"/>
      <w:bookmarkStart w:id="4372" w:name="_Toc34124749"/>
      <w:bookmarkStart w:id="4373" w:name="_Toc43207875"/>
      <w:bookmarkStart w:id="4374" w:name="_Toc49857348"/>
      <w:bookmarkStart w:id="4375" w:name="_Toc56677188"/>
      <w:bookmarkStart w:id="4376" w:name="_Toc56691711"/>
      <w:bookmarkStart w:id="4377" w:name="_Toc56698975"/>
      <w:bookmarkStart w:id="4378" w:name="_Toc89035225"/>
      <w:bookmarkStart w:id="4379" w:name="_Toc89065023"/>
      <w:bookmarkStart w:id="4380" w:name="_Toc89180322"/>
      <w:bookmarkStart w:id="4381" w:name="_Toc97072001"/>
      <w:bookmarkStart w:id="4382" w:name="_Toc120051406"/>
      <w:bookmarkStart w:id="4383" w:name="_Toc122025769"/>
      <w:r w:rsidRPr="003B2883">
        <w:lastRenderedPageBreak/>
        <w:t>6.1.7.3</w:t>
      </w:r>
      <w:r w:rsidRPr="003B2883">
        <w:tab/>
        <w:t>Application Errors</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7C329B">
              <w:t xml:space="preserve"> or an ongoing Xn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lastRenderedPageBreak/>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F83894"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F83894" w:rsidRPr="003B2883" w:rsidRDefault="00F83894" w:rsidP="00F83894">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F83894" w:rsidRPr="003B2883" w:rsidRDefault="00F83894" w:rsidP="00F83894">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F83894" w:rsidRPr="003B2883" w:rsidRDefault="00F83894" w:rsidP="00F83894">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384" w:name="_Toc25156446"/>
      <w:bookmarkStart w:id="4385" w:name="_Toc34124750"/>
      <w:bookmarkStart w:id="4386" w:name="_Toc43207876"/>
      <w:bookmarkStart w:id="4387" w:name="_Toc49857349"/>
      <w:bookmarkStart w:id="4388" w:name="_Toc56677189"/>
      <w:bookmarkStart w:id="4389" w:name="_Toc56691712"/>
      <w:bookmarkStart w:id="4390" w:name="_Toc56698976"/>
      <w:bookmarkStart w:id="4391" w:name="_Toc89035226"/>
      <w:bookmarkStart w:id="4392" w:name="_Toc89065024"/>
      <w:bookmarkStart w:id="4393" w:name="_Toc89180323"/>
      <w:bookmarkStart w:id="4394" w:name="_Toc97072002"/>
      <w:bookmarkStart w:id="4395" w:name="_Toc120051407"/>
      <w:bookmarkStart w:id="4396" w:name="_Toc122025770"/>
      <w:r w:rsidRPr="003B2883">
        <w:t>6.1.8</w:t>
      </w:r>
      <w:r w:rsidRPr="003B2883">
        <w:tab/>
        <w:t>Feature Negotiation</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6E971DA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0F121B45"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4ACCDB4"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345C4F9A"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54669F4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7FF99346"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623EE5D2"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397"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397"/>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05247A" w:rsidRPr="003B2883" w14:paraId="127818EF" w14:textId="77777777" w:rsidTr="001D4998">
        <w:trPr>
          <w:cantSplit/>
          <w:jc w:val="center"/>
        </w:trPr>
        <w:tc>
          <w:tcPr>
            <w:tcW w:w="9215" w:type="dxa"/>
            <w:gridSpan w:val="4"/>
          </w:tcPr>
          <w:p w14:paraId="4C7FD720" w14:textId="77777777" w:rsidR="0005247A" w:rsidRPr="003B2883" w:rsidRDefault="0005247A" w:rsidP="0005247A">
            <w:pPr>
              <w:pStyle w:val="TAL"/>
              <w:rPr>
                <w:bCs/>
              </w:rPr>
            </w:pPr>
            <w:r w:rsidRPr="003B2883">
              <w:t>Feature number: The order number of the feature within the s</w:t>
            </w:r>
            <w:r w:rsidRPr="003B2883">
              <w:rPr>
                <w:bCs/>
              </w:rPr>
              <w:t>upportedFeatures attribute (starting with 1).</w:t>
            </w:r>
          </w:p>
          <w:p w14:paraId="5F6CC76E" w14:textId="77777777" w:rsidR="0005247A" w:rsidRPr="003B2883" w:rsidRDefault="0005247A" w:rsidP="0005247A">
            <w:pPr>
              <w:pStyle w:val="TAL"/>
              <w:rPr>
                <w:bCs/>
              </w:rPr>
            </w:pPr>
            <w:r w:rsidRPr="003B2883">
              <w:rPr>
                <w:bCs/>
              </w:rPr>
              <w:t>Feature: A short name that can be used to refer to the bit and to the feature.</w:t>
            </w:r>
          </w:p>
          <w:p w14:paraId="6B2BBADF" w14:textId="77777777" w:rsidR="0005247A" w:rsidRPr="003B2883" w:rsidRDefault="0005247A" w:rsidP="0005247A">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05247A" w:rsidRPr="003B2883" w:rsidRDefault="0005247A" w:rsidP="0005247A">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398" w:name="_Toc25156447"/>
      <w:bookmarkStart w:id="4399" w:name="_Toc34124751"/>
      <w:bookmarkStart w:id="4400" w:name="_Toc43207877"/>
      <w:bookmarkStart w:id="4401" w:name="_Toc49857350"/>
      <w:bookmarkStart w:id="4402" w:name="_Toc56677190"/>
      <w:bookmarkStart w:id="4403" w:name="_Toc56691713"/>
      <w:bookmarkStart w:id="4404" w:name="_Toc56698977"/>
      <w:bookmarkStart w:id="4405" w:name="_Toc89035227"/>
      <w:bookmarkStart w:id="4406" w:name="_Toc89065025"/>
      <w:bookmarkStart w:id="4407" w:name="_Toc89180324"/>
      <w:bookmarkStart w:id="4408" w:name="_Toc97072003"/>
      <w:bookmarkStart w:id="4409" w:name="_Toc120051408"/>
      <w:bookmarkStart w:id="4410" w:name="_Toc122025771"/>
      <w:r w:rsidRPr="003B2883">
        <w:rPr>
          <w:lang w:val="en-US"/>
        </w:rPr>
        <w:t>6.1.9</w:t>
      </w:r>
      <w:r w:rsidRPr="003B2883">
        <w:rPr>
          <w:lang w:val="en-US"/>
        </w:rPr>
        <w:tab/>
        <w:t>Security</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55E67E97"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4411" w:name="_Toc56677191"/>
      <w:bookmarkStart w:id="4412" w:name="_Toc56691714"/>
      <w:bookmarkStart w:id="4413" w:name="_Toc56698978"/>
      <w:bookmarkStart w:id="4414" w:name="_Toc89035228"/>
      <w:bookmarkStart w:id="4415" w:name="_Toc89065026"/>
      <w:bookmarkStart w:id="4416" w:name="_Toc89180325"/>
      <w:bookmarkStart w:id="4417" w:name="_Toc97072004"/>
      <w:bookmarkStart w:id="4418" w:name="_Toc120051409"/>
      <w:bookmarkStart w:id="4419" w:name="_Toc122025772"/>
      <w:r w:rsidRPr="003B2883">
        <w:t>6.1.</w:t>
      </w:r>
      <w:r>
        <w:t>10</w:t>
      </w:r>
      <w:r w:rsidRPr="003B2883">
        <w:tab/>
      </w:r>
      <w:r>
        <w:t>HTTP redirection</w:t>
      </w:r>
      <w:bookmarkEnd w:id="4411"/>
      <w:bookmarkEnd w:id="4412"/>
      <w:bookmarkEnd w:id="4413"/>
      <w:bookmarkEnd w:id="4414"/>
      <w:bookmarkEnd w:id="4415"/>
      <w:bookmarkEnd w:id="4416"/>
      <w:bookmarkEnd w:id="4417"/>
      <w:bookmarkEnd w:id="4418"/>
      <w:bookmarkEnd w:id="4419"/>
    </w:p>
    <w:p w14:paraId="3A6C7F99"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079EA465" w14:textId="77777777" w:rsidR="00E644D7" w:rsidRDefault="00E644D7" w:rsidP="00D5694C"/>
    <w:p w14:paraId="6F67E519" w14:textId="7AB4DD67" w:rsidR="00D5694C" w:rsidRDefault="00D5694C" w:rsidP="00D5694C">
      <w:r>
        <w:t>An SCP that reselects a different AMF producer instance will return the NF Instance ID of the new AMF producer instance in the 3gpp-Sbi-Producer-Id header, as specified in clause 6.10.3.4 of 3GPP TS 29.500 [4].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20" w:name="_Toc25156448"/>
      <w:bookmarkStart w:id="4421" w:name="_Toc34124752"/>
      <w:bookmarkStart w:id="4422" w:name="_Toc43207878"/>
      <w:bookmarkStart w:id="4423" w:name="_Toc49857351"/>
      <w:bookmarkStart w:id="4424" w:name="_Toc56677192"/>
      <w:bookmarkStart w:id="4425" w:name="_Toc56691715"/>
      <w:bookmarkStart w:id="4426" w:name="_Toc56698979"/>
      <w:bookmarkStart w:id="4427" w:name="_Toc89035229"/>
      <w:bookmarkStart w:id="4428" w:name="_Toc89065027"/>
      <w:bookmarkStart w:id="4429" w:name="_Toc89180326"/>
      <w:bookmarkStart w:id="4430" w:name="_Toc97072005"/>
      <w:bookmarkStart w:id="4431" w:name="_Toc120051410"/>
      <w:bookmarkStart w:id="4432" w:name="_Toc122025773"/>
      <w:r w:rsidRPr="003B2883">
        <w:t>6.2</w:t>
      </w:r>
      <w:r w:rsidRPr="003B2883">
        <w:tab/>
        <w:t>Namf_EventExposure Service API</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1EA9B382" w14:textId="77777777" w:rsidR="00602AC0" w:rsidRPr="003B2883" w:rsidRDefault="00602AC0" w:rsidP="00602AC0">
      <w:pPr>
        <w:pStyle w:val="Heading3"/>
      </w:pPr>
      <w:bookmarkStart w:id="4433" w:name="_Toc25156449"/>
      <w:bookmarkStart w:id="4434" w:name="_Toc34124753"/>
      <w:bookmarkStart w:id="4435" w:name="_Toc43207879"/>
      <w:bookmarkStart w:id="4436" w:name="_Toc49857352"/>
      <w:bookmarkStart w:id="4437" w:name="_Toc56677193"/>
      <w:bookmarkStart w:id="4438" w:name="_Toc56691716"/>
      <w:bookmarkStart w:id="4439" w:name="_Toc56698980"/>
      <w:bookmarkStart w:id="4440" w:name="_Toc89035230"/>
      <w:bookmarkStart w:id="4441" w:name="_Toc89065028"/>
      <w:bookmarkStart w:id="4442" w:name="_Toc89180327"/>
      <w:bookmarkStart w:id="4443" w:name="_Toc97072006"/>
      <w:bookmarkStart w:id="4444" w:name="_Toc120051411"/>
      <w:bookmarkStart w:id="4445" w:name="_Toc122025774"/>
      <w:r w:rsidRPr="003B2883">
        <w:t>6.2.1</w:t>
      </w:r>
      <w:r w:rsidRPr="003B2883">
        <w:tab/>
        <w:t>API URI</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lastRenderedPageBreak/>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46" w:name="_Toc25156450"/>
      <w:bookmarkStart w:id="4447" w:name="_Toc34124754"/>
      <w:bookmarkStart w:id="4448" w:name="_Toc43207880"/>
      <w:bookmarkStart w:id="4449" w:name="_Toc49857353"/>
      <w:bookmarkStart w:id="4450" w:name="_Toc56677194"/>
      <w:bookmarkStart w:id="4451" w:name="_Toc56691717"/>
      <w:bookmarkStart w:id="4452" w:name="_Toc56698981"/>
      <w:bookmarkStart w:id="4453" w:name="_Toc89035231"/>
      <w:bookmarkStart w:id="4454" w:name="_Toc89065029"/>
      <w:bookmarkStart w:id="4455" w:name="_Toc89180328"/>
      <w:bookmarkStart w:id="4456" w:name="_Toc97072007"/>
      <w:bookmarkStart w:id="4457" w:name="_Toc120051412"/>
      <w:bookmarkStart w:id="4458" w:name="_Toc122025775"/>
      <w:r w:rsidRPr="003B2883">
        <w:t>6.2.2</w:t>
      </w:r>
      <w:r w:rsidRPr="003B2883">
        <w:tab/>
        <w:t>Usage of HTTP</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12D3B120" w14:textId="77777777" w:rsidR="00602AC0" w:rsidRPr="003B2883" w:rsidRDefault="00602AC0" w:rsidP="00602AC0">
      <w:pPr>
        <w:pStyle w:val="Heading4"/>
      </w:pPr>
      <w:bookmarkStart w:id="4459" w:name="_Toc25156451"/>
      <w:bookmarkStart w:id="4460" w:name="_Toc34124755"/>
      <w:bookmarkStart w:id="4461" w:name="_Toc43207881"/>
      <w:bookmarkStart w:id="4462" w:name="_Toc49857354"/>
      <w:bookmarkStart w:id="4463" w:name="_Toc56677195"/>
      <w:bookmarkStart w:id="4464" w:name="_Toc56691718"/>
      <w:bookmarkStart w:id="4465" w:name="_Toc56698982"/>
      <w:bookmarkStart w:id="4466" w:name="_Toc89035232"/>
      <w:bookmarkStart w:id="4467" w:name="_Toc89065030"/>
      <w:bookmarkStart w:id="4468" w:name="_Toc89180329"/>
      <w:bookmarkStart w:id="4469" w:name="_Toc97072008"/>
      <w:bookmarkStart w:id="4470" w:name="_Toc120051413"/>
      <w:bookmarkStart w:id="4471" w:name="_Toc122025776"/>
      <w:r w:rsidRPr="003B2883">
        <w:t>6.2.2.1</w:t>
      </w:r>
      <w:r w:rsidRPr="003B2883">
        <w:tab/>
        <w:t>General</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5E3EDA30"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72" w:name="_Toc25156452"/>
      <w:bookmarkStart w:id="4473" w:name="_Toc34124756"/>
      <w:bookmarkStart w:id="4474" w:name="_Toc43207882"/>
      <w:bookmarkStart w:id="4475" w:name="_Toc49857355"/>
      <w:bookmarkStart w:id="4476" w:name="_Toc56677196"/>
      <w:bookmarkStart w:id="4477" w:name="_Toc56691719"/>
      <w:bookmarkStart w:id="4478" w:name="_Toc56698983"/>
      <w:bookmarkStart w:id="4479" w:name="_Toc89035233"/>
      <w:bookmarkStart w:id="4480" w:name="_Toc89065031"/>
      <w:bookmarkStart w:id="4481" w:name="_Toc89180330"/>
      <w:bookmarkStart w:id="4482" w:name="_Toc97072009"/>
      <w:bookmarkStart w:id="4483" w:name="_Toc120051414"/>
      <w:bookmarkStart w:id="4484" w:name="_Toc122025777"/>
      <w:r w:rsidRPr="003B2883">
        <w:t>6.2.2.2</w:t>
      </w:r>
      <w:r w:rsidRPr="003B2883">
        <w:tab/>
        <w:t>HTTP standard headers</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34158F4C" w14:textId="77777777" w:rsidR="00602AC0" w:rsidRPr="003B2883" w:rsidRDefault="00602AC0" w:rsidP="00602AC0">
      <w:pPr>
        <w:pStyle w:val="Heading5"/>
        <w:rPr>
          <w:lang w:eastAsia="zh-CN"/>
        </w:rPr>
      </w:pPr>
      <w:bookmarkStart w:id="4485" w:name="_Toc25156453"/>
      <w:bookmarkStart w:id="4486" w:name="_Toc34124757"/>
      <w:bookmarkStart w:id="4487" w:name="_Toc43207883"/>
      <w:bookmarkStart w:id="4488" w:name="_Toc49857356"/>
      <w:bookmarkStart w:id="4489" w:name="_Toc56677197"/>
      <w:bookmarkStart w:id="4490" w:name="_Toc56691720"/>
      <w:bookmarkStart w:id="4491" w:name="_Toc56698984"/>
      <w:bookmarkStart w:id="4492" w:name="_Toc89035234"/>
      <w:bookmarkStart w:id="4493" w:name="_Toc89065032"/>
      <w:bookmarkStart w:id="4494" w:name="_Toc89180331"/>
      <w:bookmarkStart w:id="4495" w:name="_Toc97072010"/>
      <w:bookmarkStart w:id="4496" w:name="_Toc120051415"/>
      <w:bookmarkStart w:id="4497" w:name="_Toc122025778"/>
      <w:r w:rsidRPr="003B2883">
        <w:t>6.2.2.2.1</w:t>
      </w:r>
      <w:r w:rsidRPr="003B2883">
        <w:rPr>
          <w:lang w:eastAsia="zh-CN"/>
        </w:rPr>
        <w:tab/>
        <w:t>General</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498" w:name="_Toc25156454"/>
      <w:bookmarkStart w:id="4499" w:name="_Toc34124758"/>
      <w:bookmarkStart w:id="4500" w:name="_Toc43207884"/>
      <w:bookmarkStart w:id="4501" w:name="_Toc49857357"/>
      <w:bookmarkStart w:id="4502" w:name="_Toc56677198"/>
      <w:bookmarkStart w:id="4503" w:name="_Toc56691721"/>
      <w:bookmarkStart w:id="4504" w:name="_Toc56698985"/>
      <w:bookmarkStart w:id="4505" w:name="_Toc89035235"/>
      <w:bookmarkStart w:id="4506" w:name="_Toc89065033"/>
      <w:bookmarkStart w:id="4507" w:name="_Toc89180332"/>
      <w:bookmarkStart w:id="4508" w:name="_Toc97072011"/>
      <w:bookmarkStart w:id="4509" w:name="_Toc120051416"/>
      <w:bookmarkStart w:id="4510" w:name="_Toc122025779"/>
      <w:r w:rsidRPr="003B2883">
        <w:t>6.2.2.2.2</w:t>
      </w:r>
      <w:r w:rsidRPr="003B2883">
        <w:tab/>
        <w:t>Content type</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11" w:name="_Toc25156455"/>
      <w:bookmarkStart w:id="4512" w:name="_Toc34124759"/>
      <w:bookmarkStart w:id="4513" w:name="_Toc43207885"/>
      <w:bookmarkStart w:id="4514" w:name="_Toc49857358"/>
      <w:bookmarkStart w:id="4515" w:name="_Toc56677199"/>
      <w:bookmarkStart w:id="4516" w:name="_Toc56691722"/>
      <w:bookmarkStart w:id="4517" w:name="_Toc56698986"/>
      <w:bookmarkStart w:id="4518" w:name="_Toc89035236"/>
      <w:bookmarkStart w:id="4519" w:name="_Toc89065034"/>
      <w:bookmarkStart w:id="4520" w:name="_Toc89180333"/>
      <w:bookmarkStart w:id="4521" w:name="_Toc97072012"/>
      <w:bookmarkStart w:id="4522" w:name="_Toc120051417"/>
      <w:bookmarkStart w:id="4523" w:name="_Toc122025780"/>
      <w:r w:rsidRPr="003B2883">
        <w:lastRenderedPageBreak/>
        <w:t>6.2.2.3</w:t>
      </w:r>
      <w:r w:rsidRPr="003B2883">
        <w:tab/>
        <w:t>HTTP custom headers</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4E0B639D" w14:textId="77777777" w:rsidR="00602AC0" w:rsidRPr="003B2883" w:rsidRDefault="00602AC0" w:rsidP="00602AC0">
      <w:pPr>
        <w:pStyle w:val="Heading5"/>
        <w:rPr>
          <w:lang w:eastAsia="zh-CN"/>
        </w:rPr>
      </w:pPr>
      <w:bookmarkStart w:id="4524" w:name="_Toc25156456"/>
      <w:bookmarkStart w:id="4525" w:name="_Toc34124760"/>
      <w:bookmarkStart w:id="4526" w:name="_Toc43207886"/>
      <w:bookmarkStart w:id="4527" w:name="_Toc49857359"/>
      <w:bookmarkStart w:id="4528" w:name="_Toc56677200"/>
      <w:bookmarkStart w:id="4529" w:name="_Toc56691723"/>
      <w:bookmarkStart w:id="4530" w:name="_Toc56698987"/>
      <w:bookmarkStart w:id="4531" w:name="_Toc89035237"/>
      <w:bookmarkStart w:id="4532" w:name="_Toc89065035"/>
      <w:bookmarkStart w:id="4533" w:name="_Toc89180334"/>
      <w:bookmarkStart w:id="4534" w:name="_Toc97072013"/>
      <w:bookmarkStart w:id="4535" w:name="_Toc120051418"/>
      <w:bookmarkStart w:id="4536" w:name="_Toc122025781"/>
      <w:r w:rsidRPr="003B2883">
        <w:t>6.2.2.3.1</w:t>
      </w:r>
      <w:r w:rsidRPr="003B2883">
        <w:rPr>
          <w:lang w:eastAsia="zh-CN"/>
        </w:rPr>
        <w:tab/>
        <w:t>General</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25F966C9"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37" w:name="_Toc25156457"/>
      <w:bookmarkStart w:id="4538" w:name="_Toc34124761"/>
      <w:bookmarkStart w:id="4539" w:name="_Toc43207887"/>
      <w:bookmarkStart w:id="4540" w:name="_Toc49857360"/>
      <w:bookmarkStart w:id="4541" w:name="_Toc56677201"/>
      <w:bookmarkStart w:id="4542" w:name="_Toc56691724"/>
      <w:bookmarkStart w:id="4543" w:name="_Toc56698988"/>
      <w:bookmarkStart w:id="4544" w:name="_Toc89035238"/>
      <w:bookmarkStart w:id="4545" w:name="_Toc89065036"/>
      <w:bookmarkStart w:id="4546" w:name="_Toc89180335"/>
      <w:bookmarkStart w:id="4547" w:name="_Toc97072014"/>
      <w:bookmarkStart w:id="4548" w:name="_Toc120051419"/>
      <w:bookmarkStart w:id="4549" w:name="_Toc122025782"/>
      <w:r w:rsidRPr="003B2883">
        <w:t>6.2.3</w:t>
      </w:r>
      <w:r w:rsidRPr="003B2883">
        <w:tab/>
        <w:t>Resources</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65573BFD" w14:textId="77777777" w:rsidR="00602AC0" w:rsidRPr="003B2883" w:rsidRDefault="00602AC0" w:rsidP="00602AC0">
      <w:pPr>
        <w:pStyle w:val="Heading4"/>
      </w:pPr>
      <w:bookmarkStart w:id="4550" w:name="_Toc25156458"/>
      <w:bookmarkStart w:id="4551" w:name="_Toc34124762"/>
      <w:bookmarkStart w:id="4552" w:name="_Toc43207888"/>
      <w:bookmarkStart w:id="4553" w:name="_Toc49857361"/>
      <w:bookmarkStart w:id="4554" w:name="_Toc56677202"/>
      <w:bookmarkStart w:id="4555" w:name="_Toc56691725"/>
      <w:bookmarkStart w:id="4556" w:name="_Toc56698989"/>
      <w:bookmarkStart w:id="4557" w:name="_Toc89035239"/>
      <w:bookmarkStart w:id="4558" w:name="_Toc89065037"/>
      <w:bookmarkStart w:id="4559" w:name="_Toc89180336"/>
      <w:bookmarkStart w:id="4560" w:name="_Toc97072015"/>
      <w:bookmarkStart w:id="4561" w:name="_Toc120051420"/>
      <w:bookmarkStart w:id="4562" w:name="_Toc122025783"/>
      <w:r w:rsidRPr="003B2883">
        <w:t>6.2.3.1</w:t>
      </w:r>
      <w:r w:rsidRPr="003B2883">
        <w:tab/>
        <w:t>Overview</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5EA54B53" w14:textId="5C32C30C" w:rsidR="00602AC0" w:rsidRPr="003B2883" w:rsidRDefault="00E644D7" w:rsidP="00602AC0">
      <w:pPr>
        <w:pStyle w:val="TH"/>
      </w:pPr>
      <w:r w:rsidRPr="003B2883">
        <w:object w:dxaOrig="5189" w:dyaOrig="2443" w14:anchorId="018066E8">
          <v:shape id="_x0000_i1071" type="#_x0000_t75" style="width:343pt;height:139.25pt" o:ole="">
            <v:imagedata r:id="rId100" o:title="" croptop="6331f" cropbottom="13173f" cropright="13105f"/>
          </v:shape>
          <o:OLEObject Type="Embed" ProgID="Visio.Drawing.15" ShapeID="_x0000_i1071" DrawAspect="Content" ObjectID="_1732640478"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563" w:name="_Toc25156459"/>
      <w:bookmarkStart w:id="4564" w:name="_Toc34124763"/>
      <w:bookmarkStart w:id="4565" w:name="_Toc43207889"/>
      <w:bookmarkStart w:id="4566" w:name="_Toc49857362"/>
      <w:bookmarkStart w:id="4567" w:name="_Toc56677203"/>
      <w:bookmarkStart w:id="4568" w:name="_Toc56691726"/>
      <w:bookmarkStart w:id="4569" w:name="_Toc56698990"/>
      <w:bookmarkStart w:id="4570" w:name="_Toc89035240"/>
      <w:bookmarkStart w:id="4571" w:name="_Toc89065038"/>
      <w:bookmarkStart w:id="4572" w:name="_Toc89180337"/>
      <w:bookmarkStart w:id="4573" w:name="_Toc97072016"/>
      <w:bookmarkStart w:id="4574" w:name="_Toc120051421"/>
      <w:bookmarkStart w:id="4575" w:name="_Toc122025784"/>
      <w:r w:rsidRPr="003B2883">
        <w:t>6.2.3.2</w:t>
      </w:r>
      <w:r w:rsidRPr="003B2883">
        <w:tab/>
        <w:t>Resource: Subscriptions collection</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47686FAA" w14:textId="77777777" w:rsidR="00602AC0" w:rsidRPr="003B2883" w:rsidRDefault="00602AC0" w:rsidP="00602AC0">
      <w:pPr>
        <w:pStyle w:val="Heading5"/>
      </w:pPr>
      <w:bookmarkStart w:id="4576" w:name="_Toc25156460"/>
      <w:bookmarkStart w:id="4577" w:name="_Toc34124764"/>
      <w:bookmarkStart w:id="4578" w:name="_Toc43207890"/>
      <w:bookmarkStart w:id="4579" w:name="_Toc49857363"/>
      <w:bookmarkStart w:id="4580" w:name="_Toc56677204"/>
      <w:bookmarkStart w:id="4581" w:name="_Toc56691727"/>
      <w:bookmarkStart w:id="4582" w:name="_Toc56698991"/>
      <w:bookmarkStart w:id="4583" w:name="_Toc89035241"/>
      <w:bookmarkStart w:id="4584" w:name="_Toc89065039"/>
      <w:bookmarkStart w:id="4585" w:name="_Toc89180338"/>
      <w:bookmarkStart w:id="4586" w:name="_Toc97072017"/>
      <w:bookmarkStart w:id="4587" w:name="_Toc120051422"/>
      <w:bookmarkStart w:id="4588" w:name="_Toc122025785"/>
      <w:r w:rsidRPr="003B2883">
        <w:t>6.2.3.2.1</w:t>
      </w:r>
      <w:r w:rsidRPr="003B2883">
        <w:tab/>
        <w:t>Description</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589" w:name="_Toc25156461"/>
      <w:bookmarkStart w:id="4590" w:name="_Toc34124765"/>
      <w:bookmarkStart w:id="4591" w:name="_Toc43207891"/>
      <w:bookmarkStart w:id="4592" w:name="_Toc49857364"/>
      <w:bookmarkStart w:id="4593" w:name="_Toc56677205"/>
      <w:bookmarkStart w:id="4594" w:name="_Toc56691728"/>
      <w:bookmarkStart w:id="4595" w:name="_Toc56698992"/>
      <w:bookmarkStart w:id="4596" w:name="_Toc89035242"/>
      <w:bookmarkStart w:id="4597" w:name="_Toc89065040"/>
      <w:bookmarkStart w:id="4598" w:name="_Toc89180339"/>
      <w:bookmarkStart w:id="4599" w:name="_Toc97072018"/>
      <w:bookmarkStart w:id="4600" w:name="_Toc120051423"/>
      <w:bookmarkStart w:id="4601" w:name="_Toc122025786"/>
      <w:r w:rsidRPr="003B2883">
        <w:t>6.2.3.2.2</w:t>
      </w:r>
      <w:r w:rsidRPr="003B2883">
        <w:tab/>
        <w:t>Resource Definition</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77777777" w:rsidR="000165AD" w:rsidRPr="003B2883" w:rsidRDefault="000165AD" w:rsidP="000165AD">
            <w:pPr>
              <w:pStyle w:val="TAL"/>
            </w:pPr>
            <w:r w:rsidRPr="003B2883">
              <w:t xml:space="preserve">See </w:t>
            </w:r>
            <w:r>
              <w:t>clause</w:t>
            </w:r>
            <w:r w:rsidRPr="003B2883">
              <w:t xml:space="preserve"> 6.2.1.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02" w:name="_Toc25156462"/>
      <w:bookmarkStart w:id="4603" w:name="_Toc34124766"/>
      <w:bookmarkStart w:id="4604" w:name="_Toc43207892"/>
      <w:bookmarkStart w:id="4605" w:name="_Toc49857365"/>
      <w:bookmarkStart w:id="4606" w:name="_Toc56677206"/>
      <w:bookmarkStart w:id="4607" w:name="_Toc56691729"/>
      <w:bookmarkStart w:id="4608" w:name="_Toc56698993"/>
      <w:bookmarkStart w:id="4609" w:name="_Toc89035243"/>
      <w:bookmarkStart w:id="4610" w:name="_Toc89065041"/>
      <w:bookmarkStart w:id="4611" w:name="_Toc89180340"/>
      <w:bookmarkStart w:id="4612" w:name="_Toc97072019"/>
      <w:bookmarkStart w:id="4613" w:name="_Toc120051424"/>
      <w:bookmarkStart w:id="4614" w:name="_Toc122025787"/>
      <w:r w:rsidRPr="003B2883">
        <w:t>6.2.3.2.3</w:t>
      </w:r>
      <w:r w:rsidRPr="003B2883">
        <w:tab/>
        <w:t>Resource Standard Methods</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1DF8CFC5" w14:textId="77777777" w:rsidR="00602AC0" w:rsidRPr="003B2883" w:rsidRDefault="00602AC0" w:rsidP="00876DA9">
      <w:pPr>
        <w:pStyle w:val="Heading6"/>
      </w:pPr>
      <w:bookmarkStart w:id="4615" w:name="_Toc25156463"/>
      <w:bookmarkStart w:id="4616" w:name="_Toc34124767"/>
      <w:bookmarkStart w:id="4617" w:name="_Toc43207893"/>
      <w:bookmarkStart w:id="4618" w:name="_Toc49857366"/>
      <w:bookmarkStart w:id="4619" w:name="_Toc56677207"/>
      <w:bookmarkStart w:id="4620" w:name="_Toc56691730"/>
      <w:bookmarkStart w:id="4621" w:name="_Toc56698994"/>
      <w:bookmarkStart w:id="4622" w:name="_Toc89035244"/>
      <w:bookmarkStart w:id="4623" w:name="_Toc89065042"/>
      <w:bookmarkStart w:id="4624" w:name="_Toc89180341"/>
      <w:bookmarkStart w:id="4625" w:name="_Toc97072020"/>
      <w:bookmarkStart w:id="4626" w:name="_Toc120051425"/>
      <w:bookmarkStart w:id="4627" w:name="_Toc122025788"/>
      <w:r w:rsidRPr="003B2883">
        <w:t>6.2.3.2.3.1</w:t>
      </w:r>
      <w:r w:rsidRPr="003B2883">
        <w:tab/>
        <w:t>POST</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4628" w:name="_PERM_MCCTEMPBM_CRPT03410203___2"/>
            <w:r w:rsidRPr="003B2883">
              <w:t>-</w:t>
            </w:r>
            <w:r w:rsidRPr="003B2883">
              <w:tab/>
              <w:t>UE_NOT_SERVED_BY_AMF</w:t>
            </w:r>
            <w:bookmarkEnd w:id="4628"/>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694D59D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1B1C46B" w14:textId="77777777" w:rsidR="00602AC0" w:rsidRDefault="00602AC0" w:rsidP="00602AC0"/>
    <w:p w14:paraId="6BC8EEEC" w14:textId="77777777" w:rsidR="009904E3" w:rsidRDefault="009904E3" w:rsidP="009904E3">
      <w:pPr>
        <w:pStyle w:val="TH"/>
      </w:pPr>
      <w:r w:rsidRPr="00D67AB2">
        <w:lastRenderedPageBreak/>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29" w:name="_Toc25156464"/>
      <w:bookmarkStart w:id="4630" w:name="_Toc34124768"/>
      <w:bookmarkStart w:id="4631" w:name="_Toc43207894"/>
      <w:bookmarkStart w:id="4632" w:name="_Toc49857367"/>
      <w:bookmarkStart w:id="4633" w:name="_Toc56677208"/>
      <w:bookmarkStart w:id="4634" w:name="_Toc56691731"/>
      <w:bookmarkStart w:id="4635" w:name="_Toc56698995"/>
      <w:bookmarkStart w:id="4636" w:name="_Toc89035245"/>
      <w:bookmarkStart w:id="4637" w:name="_Toc89065043"/>
      <w:bookmarkStart w:id="4638" w:name="_Toc89180342"/>
      <w:bookmarkStart w:id="4639" w:name="_Toc97072021"/>
      <w:bookmarkStart w:id="4640" w:name="_Toc120051426"/>
      <w:bookmarkStart w:id="4641" w:name="_Toc122025789"/>
      <w:r w:rsidRPr="003B2883">
        <w:t>6.2.3.2.4</w:t>
      </w:r>
      <w:r w:rsidRPr="003B2883">
        <w:tab/>
        <w:t>Resource Custom Operations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42" w:name="_Toc25156465"/>
      <w:bookmarkStart w:id="4643" w:name="_Toc34124769"/>
      <w:bookmarkStart w:id="4644" w:name="_Toc43207895"/>
      <w:bookmarkStart w:id="4645" w:name="_Toc49857368"/>
      <w:bookmarkStart w:id="4646" w:name="_Toc56677209"/>
      <w:bookmarkStart w:id="4647" w:name="_Toc56691732"/>
      <w:bookmarkStart w:id="4648" w:name="_Toc56698996"/>
      <w:bookmarkStart w:id="4649" w:name="_Toc89035246"/>
      <w:bookmarkStart w:id="4650" w:name="_Toc89065044"/>
      <w:bookmarkStart w:id="4651" w:name="_Toc89180343"/>
      <w:bookmarkStart w:id="4652" w:name="_Toc97072022"/>
      <w:bookmarkStart w:id="4653" w:name="_Toc120051427"/>
      <w:bookmarkStart w:id="4654" w:name="_Toc122025790"/>
      <w:r w:rsidRPr="003B2883">
        <w:t>6.2.3.3</w:t>
      </w:r>
      <w:r w:rsidRPr="003B2883">
        <w:tab/>
        <w:t>Resource:  Individual subscription</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0EE162BC" w14:textId="77777777" w:rsidR="00602AC0" w:rsidRPr="003B2883" w:rsidRDefault="00602AC0" w:rsidP="00602AC0">
      <w:pPr>
        <w:pStyle w:val="Heading5"/>
      </w:pPr>
      <w:bookmarkStart w:id="4655" w:name="_Toc25156466"/>
      <w:bookmarkStart w:id="4656" w:name="_Toc34124770"/>
      <w:bookmarkStart w:id="4657" w:name="_Toc43207896"/>
      <w:bookmarkStart w:id="4658" w:name="_Toc49857369"/>
      <w:bookmarkStart w:id="4659" w:name="_Toc56677210"/>
      <w:bookmarkStart w:id="4660" w:name="_Toc56691733"/>
      <w:bookmarkStart w:id="4661" w:name="_Toc56698997"/>
      <w:bookmarkStart w:id="4662" w:name="_Toc89035247"/>
      <w:bookmarkStart w:id="4663" w:name="_Toc89065045"/>
      <w:bookmarkStart w:id="4664" w:name="_Toc89180344"/>
      <w:bookmarkStart w:id="4665" w:name="_Toc97072023"/>
      <w:bookmarkStart w:id="4666" w:name="_Toc120051428"/>
      <w:bookmarkStart w:id="4667" w:name="_Toc122025791"/>
      <w:r w:rsidRPr="003B2883">
        <w:t>6.2.3.3.1</w:t>
      </w:r>
      <w:r w:rsidRPr="003B2883">
        <w:tab/>
        <w:t>Description</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68" w:name="_Toc25156467"/>
      <w:bookmarkStart w:id="4669" w:name="_Toc34124771"/>
      <w:bookmarkStart w:id="4670" w:name="_Toc43207897"/>
      <w:bookmarkStart w:id="4671" w:name="_Toc49857370"/>
      <w:bookmarkStart w:id="4672" w:name="_Toc56677211"/>
      <w:bookmarkStart w:id="4673" w:name="_Toc56691734"/>
      <w:bookmarkStart w:id="4674" w:name="_Toc56698998"/>
      <w:bookmarkStart w:id="4675" w:name="_Toc89035248"/>
      <w:bookmarkStart w:id="4676" w:name="_Toc89065046"/>
      <w:bookmarkStart w:id="4677" w:name="_Toc89180345"/>
      <w:bookmarkStart w:id="4678" w:name="_Toc97072024"/>
      <w:bookmarkStart w:id="4679" w:name="_Toc120051429"/>
      <w:bookmarkStart w:id="4680" w:name="_Toc122025792"/>
      <w:r w:rsidRPr="003B2883">
        <w:t>6.2.3.3.2</w:t>
      </w:r>
      <w:r w:rsidRPr="003B2883">
        <w:tab/>
        <w:t>Resource Definition</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681" w:name="_Toc25156468"/>
      <w:bookmarkStart w:id="4682" w:name="_Toc34124772"/>
      <w:bookmarkStart w:id="4683" w:name="_Toc43207898"/>
      <w:bookmarkStart w:id="4684" w:name="_Toc49857371"/>
      <w:bookmarkStart w:id="4685" w:name="_Toc56677212"/>
      <w:bookmarkStart w:id="4686" w:name="_Toc56691735"/>
      <w:bookmarkStart w:id="4687" w:name="_Toc56698999"/>
      <w:bookmarkStart w:id="4688" w:name="_Toc89035249"/>
      <w:bookmarkStart w:id="4689" w:name="_Toc89065047"/>
      <w:bookmarkStart w:id="4690" w:name="_Toc89180346"/>
      <w:bookmarkStart w:id="4691" w:name="_Toc97072025"/>
      <w:bookmarkStart w:id="4692" w:name="_Toc120051430"/>
      <w:bookmarkStart w:id="4693" w:name="_Toc122025793"/>
      <w:r w:rsidRPr="003B2883">
        <w:t>6.2.3.3.3</w:t>
      </w:r>
      <w:r w:rsidRPr="003B2883">
        <w:tab/>
        <w:t>Resource Standard Methods</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151C7858" w14:textId="77777777" w:rsidR="00602AC0" w:rsidRPr="003B2883" w:rsidRDefault="00602AC0" w:rsidP="00876DA9">
      <w:pPr>
        <w:pStyle w:val="Heading6"/>
      </w:pPr>
      <w:bookmarkStart w:id="4694" w:name="_Toc25156469"/>
      <w:bookmarkStart w:id="4695" w:name="_Toc34124773"/>
      <w:bookmarkStart w:id="4696" w:name="_Toc43207899"/>
      <w:bookmarkStart w:id="4697" w:name="_Toc49857372"/>
      <w:bookmarkStart w:id="4698" w:name="_Toc56677213"/>
      <w:bookmarkStart w:id="4699" w:name="_Toc56691736"/>
      <w:bookmarkStart w:id="4700" w:name="_Toc56699000"/>
      <w:bookmarkStart w:id="4701" w:name="_Toc89035250"/>
      <w:bookmarkStart w:id="4702" w:name="_Toc89065048"/>
      <w:bookmarkStart w:id="4703" w:name="_Toc89180347"/>
      <w:bookmarkStart w:id="4704" w:name="_Toc97072026"/>
      <w:bookmarkStart w:id="4705" w:name="_Toc120051431"/>
      <w:bookmarkStart w:id="4706" w:name="_Toc122025794"/>
      <w:r w:rsidRPr="003B2883">
        <w:t>6.2.3.3.3.1</w:t>
      </w:r>
      <w:r w:rsidRPr="003B2883">
        <w:tab/>
        <w:t>PATCH</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lastRenderedPageBreak/>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4707" w:name="_PERM_MCCTEMPBM_CRPT03410205___2"/>
            <w:r w:rsidRPr="003B2883">
              <w:t>-</w:t>
            </w:r>
            <w:r w:rsidRPr="003B2883">
              <w:tab/>
              <w:t>UE_NOT_SERVED_BY_AMF</w:t>
            </w:r>
            <w:bookmarkEnd w:id="4707"/>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08" w:name="_PERM_MCCTEMPBM_CRPT03410206___2"/>
            <w:r w:rsidRPr="003B2883">
              <w:t>-</w:t>
            </w:r>
            <w:r w:rsidRPr="003B2883">
              <w:tab/>
              <w:t>SUBSCRIPTION_NOT_FOUND</w:t>
            </w:r>
            <w:bookmarkEnd w:id="4708"/>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299D77F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lastRenderedPageBreak/>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09" w:name="_Toc25156470"/>
      <w:bookmarkStart w:id="4710" w:name="_Toc34124774"/>
      <w:bookmarkStart w:id="4711" w:name="_Toc43207900"/>
      <w:bookmarkStart w:id="4712" w:name="_Toc49857373"/>
      <w:bookmarkStart w:id="4713" w:name="_Toc56677214"/>
      <w:bookmarkStart w:id="4714" w:name="_Toc56691737"/>
      <w:bookmarkStart w:id="4715" w:name="_Toc56699001"/>
      <w:bookmarkStart w:id="4716" w:name="_Toc89035251"/>
      <w:bookmarkStart w:id="4717" w:name="_Toc89065049"/>
      <w:bookmarkStart w:id="4718" w:name="_Toc89180348"/>
      <w:bookmarkStart w:id="4719" w:name="_Toc97072027"/>
      <w:bookmarkStart w:id="4720" w:name="_Toc120051432"/>
      <w:bookmarkStart w:id="4721" w:name="_Toc122025795"/>
      <w:r w:rsidRPr="003B2883">
        <w:t>6.2.3.3.3.2</w:t>
      </w:r>
      <w:r w:rsidRPr="003B2883">
        <w:tab/>
        <w:t>DELETE</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22" w:name="_PERM_MCCTEMPBM_CRPT03410207___2"/>
            <w:r w:rsidRPr="003B2883">
              <w:t>-</w:t>
            </w:r>
            <w:r w:rsidRPr="003B2883">
              <w:tab/>
              <w:t>SUBSCRIPTION_NOT_FOUND.</w:t>
            </w:r>
            <w:bookmarkEnd w:id="4722"/>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5FBC7A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3E38A8" w14:textId="77777777" w:rsidR="00602AC0" w:rsidRDefault="00602AC0" w:rsidP="00602AC0"/>
    <w:p w14:paraId="1F1067F0" w14:textId="77777777" w:rsidR="00D5694C" w:rsidRDefault="00D5694C" w:rsidP="00D5694C">
      <w:pPr>
        <w:pStyle w:val="TH"/>
      </w:pPr>
      <w:r w:rsidRPr="00D67AB2">
        <w:lastRenderedPageBreak/>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23" w:name="_Toc25156471"/>
      <w:bookmarkStart w:id="4724" w:name="_Toc34124775"/>
      <w:bookmarkStart w:id="4725" w:name="_Toc43207901"/>
      <w:bookmarkStart w:id="4726" w:name="_Toc49857374"/>
      <w:bookmarkStart w:id="4727" w:name="_Toc56677215"/>
      <w:bookmarkStart w:id="4728" w:name="_Toc56691738"/>
      <w:bookmarkStart w:id="4729" w:name="_Toc56699002"/>
      <w:bookmarkStart w:id="4730" w:name="_Toc89035252"/>
      <w:bookmarkStart w:id="4731" w:name="_Toc89065050"/>
      <w:bookmarkStart w:id="4732" w:name="_Toc89180349"/>
      <w:bookmarkStart w:id="4733" w:name="_Toc97072028"/>
      <w:bookmarkStart w:id="4734" w:name="_Toc120051433"/>
      <w:bookmarkStart w:id="4735" w:name="_Toc122025796"/>
      <w:r w:rsidRPr="003B2883">
        <w:t>6.2.3.3.4</w:t>
      </w:r>
      <w:r w:rsidRPr="003B2883">
        <w:tab/>
        <w:t>Resource Custom Operations</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36" w:name="_Toc25156472"/>
      <w:bookmarkStart w:id="4737" w:name="_Toc34124776"/>
      <w:bookmarkStart w:id="4738" w:name="_Toc43207902"/>
      <w:bookmarkStart w:id="4739" w:name="_Toc49857375"/>
      <w:bookmarkStart w:id="4740" w:name="_Toc56677216"/>
      <w:bookmarkStart w:id="4741" w:name="_Toc56691739"/>
      <w:bookmarkStart w:id="4742" w:name="_Toc56699003"/>
      <w:bookmarkStart w:id="4743" w:name="_Toc89035253"/>
      <w:bookmarkStart w:id="4744" w:name="_Toc89065051"/>
      <w:bookmarkStart w:id="4745" w:name="_Toc89180350"/>
      <w:bookmarkStart w:id="4746" w:name="_Toc97072029"/>
      <w:bookmarkStart w:id="4747" w:name="_Toc120051434"/>
      <w:bookmarkStart w:id="4748" w:name="_Toc122025797"/>
      <w:r w:rsidRPr="003B2883">
        <w:t>6.2.4</w:t>
      </w:r>
      <w:r w:rsidRPr="003B2883">
        <w:tab/>
        <w:t>Custom Operations without associated resources</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49" w:name="_Toc25156473"/>
      <w:bookmarkStart w:id="4750" w:name="_Toc34124777"/>
      <w:bookmarkStart w:id="4751" w:name="_Toc43207903"/>
      <w:bookmarkStart w:id="4752" w:name="_Toc49857376"/>
      <w:bookmarkStart w:id="4753" w:name="_Toc56677217"/>
      <w:bookmarkStart w:id="4754" w:name="_Toc56691740"/>
      <w:bookmarkStart w:id="4755" w:name="_Toc56699004"/>
      <w:bookmarkStart w:id="4756" w:name="_Toc89035254"/>
      <w:bookmarkStart w:id="4757" w:name="_Toc89065052"/>
      <w:bookmarkStart w:id="4758" w:name="_Toc89180351"/>
      <w:bookmarkStart w:id="4759" w:name="_Toc97072030"/>
      <w:bookmarkStart w:id="4760" w:name="_Toc120051435"/>
      <w:bookmarkStart w:id="4761" w:name="_Toc122025798"/>
      <w:r w:rsidRPr="003B2883">
        <w:t>6.2.5</w:t>
      </w:r>
      <w:r w:rsidRPr="003B2883">
        <w:tab/>
        <w:t>Notifications</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3D13C223" w14:textId="51C31865" w:rsidR="00602AC0" w:rsidRDefault="00602AC0" w:rsidP="00602AC0">
      <w:pPr>
        <w:pStyle w:val="Heading4"/>
      </w:pPr>
      <w:bookmarkStart w:id="4762" w:name="_Toc25156474"/>
      <w:bookmarkStart w:id="4763" w:name="_Toc34124778"/>
      <w:bookmarkStart w:id="4764" w:name="_Toc43207904"/>
      <w:bookmarkStart w:id="4765" w:name="_Toc49857377"/>
      <w:bookmarkStart w:id="4766" w:name="_Toc56677218"/>
      <w:bookmarkStart w:id="4767" w:name="_Toc56691741"/>
      <w:bookmarkStart w:id="4768" w:name="_Toc56699005"/>
      <w:bookmarkStart w:id="4769" w:name="_Toc89035255"/>
      <w:bookmarkStart w:id="4770" w:name="_Toc89065053"/>
      <w:bookmarkStart w:id="4771" w:name="_Toc89180352"/>
      <w:bookmarkStart w:id="4772" w:name="_Toc97072031"/>
      <w:bookmarkStart w:id="4773" w:name="_Toc120051436"/>
      <w:bookmarkStart w:id="4774" w:name="_Toc122025799"/>
      <w:r w:rsidRPr="003B2883">
        <w:t>6.2.5.1</w:t>
      </w:r>
      <w:r w:rsidRPr="003B2883">
        <w:tab/>
      </w:r>
      <w:r w:rsidR="00996D96">
        <w:t>Void</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775" w:name="_Toc25156475"/>
      <w:bookmarkStart w:id="4776" w:name="_Toc34124779"/>
      <w:bookmarkStart w:id="4777" w:name="_Toc43207905"/>
      <w:bookmarkStart w:id="4778" w:name="_Toc49857378"/>
      <w:bookmarkStart w:id="4779" w:name="_Toc56677219"/>
      <w:bookmarkStart w:id="4780" w:name="_Toc56691742"/>
      <w:bookmarkStart w:id="4781" w:name="_Toc56699006"/>
      <w:bookmarkStart w:id="4782" w:name="_Toc89035256"/>
      <w:bookmarkStart w:id="4783" w:name="_Toc89065054"/>
      <w:bookmarkStart w:id="4784" w:name="_Toc89180353"/>
      <w:bookmarkStart w:id="4785" w:name="_Toc97072032"/>
      <w:bookmarkStart w:id="4786" w:name="_Toc120051437"/>
      <w:bookmarkStart w:id="4787" w:name="_Toc122025800"/>
      <w:r w:rsidRPr="003B2883">
        <w:t>6.2.5.2</w:t>
      </w:r>
      <w:r w:rsidRPr="003B2883">
        <w:tab/>
        <w:t>AMF Event Notification</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788" w:name="_Toc25156476"/>
      <w:bookmarkStart w:id="4789" w:name="_Toc34124780"/>
      <w:bookmarkStart w:id="4790" w:name="_Toc43207906"/>
      <w:bookmarkStart w:id="4791" w:name="_Toc49857379"/>
      <w:bookmarkStart w:id="4792" w:name="_Toc56677220"/>
      <w:bookmarkStart w:id="4793" w:name="_Toc56691743"/>
      <w:bookmarkStart w:id="4794" w:name="_Toc56699007"/>
      <w:bookmarkStart w:id="4795" w:name="_Toc89035257"/>
      <w:bookmarkStart w:id="4796" w:name="_Toc89065055"/>
      <w:bookmarkStart w:id="4797" w:name="_Toc89180354"/>
      <w:bookmarkStart w:id="4798" w:name="_Toc97072033"/>
      <w:bookmarkStart w:id="4799" w:name="_Toc120051438"/>
      <w:bookmarkStart w:id="4800" w:name="_Toc122025801"/>
      <w:r w:rsidRPr="003B2883">
        <w:t>6.2.5.2.1</w:t>
      </w:r>
      <w:r w:rsidRPr="003B2883">
        <w:tab/>
        <w:t>Notification Definition</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 xml:space="preserve">hangeNotifyUri" was provided in the AmfEventSubscription, then this </w:t>
      </w:r>
      <w:r w:rsidRPr="008B2FDB">
        <w:lastRenderedPageBreak/>
        <w:t>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01" w:name="_Toc25156477"/>
      <w:bookmarkStart w:id="4802" w:name="_Toc34124781"/>
      <w:bookmarkStart w:id="4803" w:name="_Toc43207907"/>
      <w:bookmarkStart w:id="4804" w:name="_Toc49857380"/>
      <w:bookmarkStart w:id="4805" w:name="_Toc56677221"/>
      <w:bookmarkStart w:id="4806" w:name="_Toc56691744"/>
      <w:bookmarkStart w:id="4807" w:name="_Toc56699008"/>
      <w:bookmarkStart w:id="4808" w:name="_Toc89035258"/>
      <w:bookmarkStart w:id="4809" w:name="_Toc89065056"/>
      <w:bookmarkStart w:id="4810" w:name="_Toc89180355"/>
      <w:bookmarkStart w:id="4811" w:name="_Toc97072034"/>
      <w:bookmarkStart w:id="4812" w:name="_Toc120051439"/>
      <w:bookmarkStart w:id="4813" w:name="_Toc122025802"/>
      <w:r w:rsidRPr="003B2883">
        <w:t>6.2.5.2.3</w:t>
      </w:r>
      <w:r w:rsidRPr="003B2883">
        <w:tab/>
        <w:t>Notification Standard Methods</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5EB85E4F" w14:textId="77777777" w:rsidR="00602AC0" w:rsidRPr="003B2883" w:rsidRDefault="00602AC0" w:rsidP="00876DA9">
      <w:pPr>
        <w:pStyle w:val="Heading6"/>
      </w:pPr>
      <w:bookmarkStart w:id="4814" w:name="_Toc25156478"/>
      <w:bookmarkStart w:id="4815" w:name="_Toc34124782"/>
      <w:bookmarkStart w:id="4816" w:name="_Toc43207908"/>
      <w:bookmarkStart w:id="4817" w:name="_Toc49857381"/>
      <w:bookmarkStart w:id="4818" w:name="_Toc56677222"/>
      <w:bookmarkStart w:id="4819" w:name="_Toc56691745"/>
      <w:bookmarkStart w:id="4820" w:name="_Toc56699009"/>
      <w:bookmarkStart w:id="4821" w:name="_Toc89035259"/>
      <w:bookmarkStart w:id="4822" w:name="_Toc89065057"/>
      <w:bookmarkStart w:id="4823" w:name="_Toc89180356"/>
      <w:bookmarkStart w:id="4824" w:name="_Toc97072035"/>
      <w:bookmarkStart w:id="4825" w:name="_Toc120051440"/>
      <w:bookmarkStart w:id="4826" w:name="_Toc122025803"/>
      <w:r w:rsidRPr="003B2883">
        <w:t>6.2.5.2.3.1</w:t>
      </w:r>
      <w:r w:rsidRPr="003B2883">
        <w:tab/>
        <w:t>POST</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B7907D9"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27" w:name="_Toc25156479"/>
      <w:bookmarkStart w:id="4828" w:name="_Toc34124783"/>
      <w:bookmarkStart w:id="4829" w:name="_Toc43207909"/>
      <w:bookmarkStart w:id="4830" w:name="_Toc49857382"/>
      <w:bookmarkStart w:id="4831" w:name="_Toc56677223"/>
      <w:bookmarkStart w:id="4832" w:name="_Toc56691746"/>
      <w:bookmarkStart w:id="4833" w:name="_Toc56699010"/>
      <w:bookmarkStart w:id="4834" w:name="_Toc89035260"/>
      <w:bookmarkStart w:id="4835" w:name="_Toc89065058"/>
      <w:bookmarkStart w:id="4836" w:name="_Toc89180357"/>
      <w:bookmarkStart w:id="4837" w:name="_Toc97072036"/>
      <w:bookmarkStart w:id="4838" w:name="_Toc120051441"/>
      <w:bookmarkStart w:id="4839" w:name="_Toc122025804"/>
      <w:r w:rsidRPr="003B2883">
        <w:lastRenderedPageBreak/>
        <w:t>6.2.6</w:t>
      </w:r>
      <w:r w:rsidRPr="003B2883">
        <w:tab/>
        <w:t>Data Model</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40D9C0E9" w14:textId="77777777" w:rsidR="00602AC0" w:rsidRPr="003B2883" w:rsidRDefault="00602AC0" w:rsidP="00602AC0">
      <w:pPr>
        <w:pStyle w:val="Heading4"/>
      </w:pPr>
      <w:bookmarkStart w:id="4840" w:name="_Toc25156480"/>
      <w:bookmarkStart w:id="4841" w:name="_Toc34124784"/>
      <w:bookmarkStart w:id="4842" w:name="_Toc43207910"/>
      <w:bookmarkStart w:id="4843" w:name="_Toc49857383"/>
      <w:bookmarkStart w:id="4844" w:name="_Toc56677224"/>
      <w:bookmarkStart w:id="4845" w:name="_Toc56691747"/>
      <w:bookmarkStart w:id="4846" w:name="_Toc56699011"/>
      <w:bookmarkStart w:id="4847" w:name="_Toc89035261"/>
      <w:bookmarkStart w:id="4848" w:name="_Toc89065059"/>
      <w:bookmarkStart w:id="4849" w:name="_Toc89180358"/>
      <w:bookmarkStart w:id="4850" w:name="_Toc97072037"/>
      <w:bookmarkStart w:id="4851" w:name="_Toc120051442"/>
      <w:bookmarkStart w:id="4852" w:name="_Toc122025805"/>
      <w:r w:rsidRPr="003B2883">
        <w:t>6.2.6.1</w:t>
      </w:r>
      <w:r w:rsidRPr="003B2883">
        <w:tab/>
        <w:t>General</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r w:rsidR="00571B98"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571B98" w:rsidRDefault="00571B98" w:rsidP="00571B98">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571B98" w:rsidRDefault="00571B98" w:rsidP="00571B98">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571B98" w:rsidRDefault="00571B98" w:rsidP="00571B98">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53" w:name="_Toc25156481"/>
      <w:bookmarkStart w:id="4854" w:name="_Toc34124785"/>
      <w:bookmarkStart w:id="4855" w:name="_Toc43207911"/>
      <w:bookmarkStart w:id="4856" w:name="_Toc49857384"/>
      <w:bookmarkStart w:id="4857" w:name="_Toc56677225"/>
      <w:bookmarkStart w:id="4858" w:name="_Toc56691748"/>
      <w:bookmarkStart w:id="4859" w:name="_Toc56699012"/>
      <w:bookmarkStart w:id="4860" w:name="_Toc89035262"/>
      <w:bookmarkStart w:id="4861" w:name="_Toc89065060"/>
      <w:bookmarkStart w:id="4862" w:name="_Toc89180359"/>
      <w:bookmarkStart w:id="4863" w:name="_Toc97072038"/>
      <w:bookmarkStart w:id="4864" w:name="_Toc120051443"/>
      <w:bookmarkStart w:id="4865" w:name="_Toc122025806"/>
      <w:r w:rsidRPr="003B2883">
        <w:rPr>
          <w:lang w:val="en-US"/>
        </w:rPr>
        <w:t>6.2.6.2</w:t>
      </w:r>
      <w:r w:rsidRPr="003B2883">
        <w:rPr>
          <w:lang w:val="en-US"/>
        </w:rPr>
        <w:tab/>
        <w:t>Structured data types</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0BA4267E" w14:textId="77777777" w:rsidR="00602AC0" w:rsidRPr="003B2883" w:rsidRDefault="00602AC0" w:rsidP="00602AC0">
      <w:pPr>
        <w:pStyle w:val="Heading5"/>
      </w:pPr>
      <w:bookmarkStart w:id="4866" w:name="_Toc25156482"/>
      <w:bookmarkStart w:id="4867" w:name="_Toc34124786"/>
      <w:bookmarkStart w:id="4868" w:name="_Toc43207912"/>
      <w:bookmarkStart w:id="4869" w:name="_Toc49857385"/>
      <w:bookmarkStart w:id="4870" w:name="_Toc56677226"/>
      <w:bookmarkStart w:id="4871" w:name="_Toc56691749"/>
      <w:bookmarkStart w:id="4872" w:name="_Toc56699013"/>
      <w:bookmarkStart w:id="4873" w:name="_Toc89035263"/>
      <w:bookmarkStart w:id="4874" w:name="_Toc89065061"/>
      <w:bookmarkStart w:id="4875" w:name="_Toc89180360"/>
      <w:bookmarkStart w:id="4876" w:name="_Toc97072039"/>
      <w:bookmarkStart w:id="4877" w:name="_Toc120051444"/>
      <w:bookmarkStart w:id="4878" w:name="_Toc122025807"/>
      <w:r w:rsidRPr="003B2883">
        <w:t>6.2.6.2.1</w:t>
      </w:r>
      <w:r w:rsidRPr="003B2883">
        <w:tab/>
        <w:t>Introduction</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879" w:name="_Toc25156483"/>
      <w:bookmarkStart w:id="4880" w:name="_Toc34124787"/>
      <w:bookmarkStart w:id="4881" w:name="_Toc43207913"/>
      <w:bookmarkStart w:id="4882" w:name="_Toc49857386"/>
      <w:bookmarkStart w:id="4883" w:name="_Toc56677227"/>
      <w:bookmarkStart w:id="4884" w:name="_Toc56691750"/>
      <w:bookmarkStart w:id="4885" w:name="_Toc56699014"/>
      <w:bookmarkStart w:id="4886" w:name="_Toc89035264"/>
      <w:bookmarkStart w:id="4887" w:name="_Toc89065062"/>
      <w:bookmarkStart w:id="4888" w:name="_Toc89180361"/>
      <w:bookmarkStart w:id="4889" w:name="_Toc97072040"/>
      <w:bookmarkStart w:id="4890" w:name="_Toc120051445"/>
      <w:bookmarkStart w:id="4891" w:name="_Toc122025808"/>
      <w:r w:rsidRPr="003B2883">
        <w:lastRenderedPageBreak/>
        <w:t>6.2.6.2.2</w:t>
      </w:r>
      <w:r w:rsidRPr="003B2883">
        <w:tab/>
        <w:t>Type: AmfEventSubscription</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5BE019F6" w:rsidR="00D50450" w:rsidRDefault="00D50450" w:rsidP="00D50450">
            <w:pPr>
              <w:pStyle w:val="TAL"/>
              <w:rPr>
                <w:rFonts w:cs="Arial"/>
                <w:szCs w:val="18"/>
              </w:rPr>
            </w:pPr>
            <w:r>
              <w:rPr>
                <w:rFonts w:cs="Arial"/>
                <w:szCs w:val="18"/>
              </w:rPr>
              <w:t>- false (default)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E11CB02" w14:textId="77777777" w:rsidR="00D50450" w:rsidRPr="003B2883" w:rsidRDefault="00D50450" w:rsidP="00D50450">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892" w:name="_Toc25156484"/>
      <w:bookmarkStart w:id="4893" w:name="_Toc34124788"/>
      <w:bookmarkStart w:id="4894" w:name="_Toc43207914"/>
      <w:bookmarkStart w:id="4895" w:name="_Toc49857387"/>
      <w:bookmarkStart w:id="4896" w:name="_Toc56677228"/>
      <w:bookmarkStart w:id="4897" w:name="_Toc56691751"/>
      <w:bookmarkStart w:id="4898" w:name="_Toc56699015"/>
      <w:bookmarkStart w:id="4899" w:name="_Toc89035265"/>
      <w:bookmarkStart w:id="4900" w:name="_Toc89065063"/>
      <w:bookmarkStart w:id="4901" w:name="_Toc89180362"/>
      <w:bookmarkStart w:id="4902" w:name="_Toc97072041"/>
      <w:bookmarkStart w:id="4903" w:name="_Toc120051446"/>
      <w:bookmarkStart w:id="4904" w:name="_Toc122025809"/>
      <w:r w:rsidRPr="003B2883">
        <w:lastRenderedPageBreak/>
        <w:t>6.2.6.2.3</w:t>
      </w:r>
      <w:r w:rsidRPr="003B2883">
        <w:tab/>
        <w:t>Type: AmfEvent</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5EA090EE" w:rsidR="00F70AA6" w:rsidRDefault="00C14860" w:rsidP="001D4998">
            <w:pPr>
              <w:pStyle w:val="TAL"/>
              <w:rPr>
                <w:rFonts w:cs="Arial"/>
                <w:szCs w:val="18"/>
              </w:rPr>
            </w:pPr>
            <w:r>
              <w:rPr>
                <w:rFonts w:cs="Arial"/>
                <w:szCs w:val="18"/>
              </w:rPr>
              <w:t>When the subscribing NF subscribes on behalf of another NF, the IERSR feature controls whether or not an immediate report is sent within the subscribe response message or within a notification request message (see clause 5.3.2.2.2).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05"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05"/>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06"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06"/>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lastRenderedPageBreak/>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07"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07"/>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lastRenderedPageBreak/>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CB38ED" w:rsidRDefault="00CB38ED" w:rsidP="00C11D0D">
            <w:pPr>
              <w:pStyle w:val="TAN"/>
            </w:pPr>
            <w:r w:rsidRPr="003B2883">
              <w:t>NOTE</w:t>
            </w:r>
            <w:r>
              <w:t xml:space="preserve"> 1</w:t>
            </w:r>
            <w:r w:rsidRPr="003B2883">
              <w:t>:</w:t>
            </w:r>
            <w:r w:rsidRPr="003B2883">
              <w:tab/>
              <w:t xml:space="preserve">The </w:t>
            </w:r>
            <w:r w:rsidR="00FA04EA">
              <w:t>requested</w:t>
            </w:r>
            <w:r w:rsidR="00FA04EA" w:rsidRPr="003B2883">
              <w:t xml:space="preserve"> </w:t>
            </w:r>
            <w:r w:rsidRPr="003B2883">
              <w:t xml:space="preserve">value of the location is the last known location </w:t>
            </w:r>
            <w:r w:rsidR="00B86B7C">
              <w:t xml:space="preserve">(i.e. age of location may be greater than zero) </w:t>
            </w:r>
            <w:r w:rsidRPr="003B2883">
              <w:t xml:space="preserve">if the immediate </w:t>
            </w:r>
            <w:r w:rsidR="00B86B7C">
              <w:t>Flag is set to true</w:t>
            </w:r>
            <w:r w:rsidRPr="003B2883">
              <w:t xml:space="preserve">. An NF Service Consumer </w:t>
            </w:r>
            <w:r w:rsidR="00985B6B">
              <w:t>requesting</w:t>
            </w:r>
            <w:r w:rsidRPr="003B2883">
              <w:t xml:space="preserve"> to receive the current location </w:t>
            </w:r>
            <w:r w:rsidR="00A87986">
              <w:t xml:space="preserve">(i.e. age of location equal to zero) </w:t>
            </w:r>
            <w:r w:rsidRPr="003B2883">
              <w:t>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08" w:name="_Toc25156485"/>
      <w:bookmarkStart w:id="4909" w:name="_Toc34124789"/>
      <w:bookmarkStart w:id="4910" w:name="_Toc43207915"/>
      <w:bookmarkStart w:id="4911" w:name="_Toc49857388"/>
      <w:bookmarkStart w:id="4912" w:name="_Toc56677229"/>
      <w:bookmarkStart w:id="4913" w:name="_Toc56691752"/>
      <w:bookmarkStart w:id="4914" w:name="_Toc56699016"/>
      <w:bookmarkStart w:id="4915" w:name="_Toc89035266"/>
      <w:bookmarkStart w:id="4916" w:name="_Toc89065064"/>
      <w:bookmarkStart w:id="4917" w:name="_Toc89180363"/>
      <w:bookmarkStart w:id="4918" w:name="_Toc97072042"/>
      <w:bookmarkStart w:id="4919" w:name="_Toc120051447"/>
      <w:bookmarkStart w:id="4920" w:name="_Toc122025810"/>
      <w:r w:rsidRPr="003B2883">
        <w:lastRenderedPageBreak/>
        <w:t>6.2.6.2.4</w:t>
      </w:r>
      <w:r w:rsidRPr="003B2883">
        <w:tab/>
        <w:t>Type: AmfEventNotification</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21" w:name="_Toc25156486"/>
      <w:bookmarkStart w:id="4922" w:name="_Toc34124790"/>
      <w:bookmarkStart w:id="4923" w:name="_Toc43207916"/>
      <w:bookmarkStart w:id="4924" w:name="_Toc49857389"/>
      <w:bookmarkStart w:id="4925" w:name="_Toc56677230"/>
      <w:bookmarkStart w:id="4926" w:name="_Toc56691753"/>
      <w:bookmarkStart w:id="4927" w:name="_Toc56699017"/>
      <w:bookmarkStart w:id="4928" w:name="_Toc89035267"/>
      <w:bookmarkStart w:id="4929" w:name="_Toc89065065"/>
      <w:bookmarkStart w:id="4930" w:name="_Toc89180364"/>
      <w:bookmarkStart w:id="4931" w:name="_Toc97072043"/>
      <w:bookmarkStart w:id="4932" w:name="_Toc120051448"/>
      <w:bookmarkStart w:id="4933" w:name="_Toc122025811"/>
      <w:r w:rsidRPr="003B2883">
        <w:lastRenderedPageBreak/>
        <w:t>6.2.6.2.5</w:t>
      </w:r>
      <w:r w:rsidRPr="003B2883">
        <w:tab/>
        <w:t>Type: AmfEventReport</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34"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34"/>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77777777"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044B7160"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0E67826B"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7927B7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lastRenderedPageBreak/>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7777777" w:rsidR="008C335A" w:rsidRPr="00C0212A" w:rsidRDefault="008C335A" w:rsidP="005F771F">
            <w:pPr>
              <w:pStyle w:val="TAL"/>
              <w:rPr>
                <w:lang w:eastAsia="zh-CN"/>
              </w:rPr>
            </w:pPr>
            <w:r w:rsidRPr="005F771F">
              <w:t>This IE shall be present if multiple SUPIs and / or GPSIs need to be included, the AMF event type is "UES_IN_AREA_REPORT" and the subscribing NF indicated support of the ENA feature.</w:t>
            </w:r>
          </w:p>
          <w:p w14:paraId="710B6A03" w14:textId="77777777" w:rsidR="008C335A" w:rsidRPr="003B2883" w:rsidRDefault="008C335A" w:rsidP="008C335A">
            <w:pPr>
              <w:pStyle w:val="TAL"/>
              <w:rPr>
                <w:rFonts w:cs="Arial"/>
                <w:szCs w:val="18"/>
              </w:rPr>
            </w:pPr>
            <w:r w:rsidRPr="00690A26">
              <w:rPr>
                <w:rFonts w:cs="Arial" w:hint="eastAsia"/>
                <w:szCs w:val="18"/>
                <w:lang w:eastAsia="zh-CN"/>
              </w:rPr>
              <w:t xml:space="preserve">This attribute provides additional </w:t>
            </w:r>
            <w:r>
              <w:rPr>
                <w:rFonts w:cs="Arial"/>
                <w:szCs w:val="18"/>
                <w:lang w:eastAsia="zh-CN"/>
              </w:rPr>
              <w:t xml:space="preserve">SUPIs and / or GPSIs to the supi attribute or gpsi attribute. The </w:t>
            </w:r>
            <w:r w:rsidRPr="00ED3509">
              <w:rPr>
                <w:rFonts w:hint="eastAsia"/>
              </w:rPr>
              <w:t>u</w:t>
            </w:r>
            <w:r w:rsidRPr="00ED3509">
              <w:t xml:space="preserve">eIdExt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lastRenderedPageBreak/>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99CB3CC" w14:textId="0435D539" w:rsidR="00913A60" w:rsidRPr="003B2883" w:rsidRDefault="00913A60" w:rsidP="00C11D0D">
            <w:pPr>
              <w:pStyle w:val="TAN"/>
            </w:pPr>
            <w:r>
              <w:t>NOTE 2:</w:t>
            </w:r>
            <w:r>
              <w:tab/>
              <w:t>The items shall be listed in descending order by the value of "duration" attribute.</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35" w:name="_Toc25156487"/>
      <w:bookmarkStart w:id="4936" w:name="_Toc34124791"/>
      <w:bookmarkStart w:id="4937" w:name="_Toc43207917"/>
      <w:bookmarkStart w:id="4938" w:name="_Toc49857390"/>
      <w:bookmarkStart w:id="4939" w:name="_Toc56677231"/>
      <w:bookmarkStart w:id="4940" w:name="_Toc56691754"/>
      <w:bookmarkStart w:id="4941" w:name="_Toc56699018"/>
      <w:bookmarkStart w:id="4942" w:name="_Toc89035268"/>
      <w:bookmarkStart w:id="4943" w:name="_Toc89065066"/>
      <w:bookmarkStart w:id="4944" w:name="_Toc89180365"/>
      <w:bookmarkStart w:id="4945" w:name="_Toc97072044"/>
      <w:bookmarkStart w:id="4946" w:name="_Toc120051449"/>
      <w:bookmarkStart w:id="4947" w:name="_Toc122025812"/>
      <w:r w:rsidRPr="003B2883">
        <w:lastRenderedPageBreak/>
        <w:t>6.2.6.2.6</w:t>
      </w:r>
      <w:r w:rsidRPr="003B2883">
        <w:tab/>
        <w:t>Type: AmfEventMode</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48"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48"/>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49" w:name="_Toc25156488"/>
      <w:bookmarkStart w:id="4950" w:name="_Toc34124792"/>
      <w:bookmarkStart w:id="4951" w:name="_Toc43207918"/>
      <w:bookmarkStart w:id="4952" w:name="_Toc49857391"/>
      <w:bookmarkStart w:id="4953" w:name="_Toc56677232"/>
      <w:bookmarkStart w:id="4954" w:name="_Toc56691755"/>
      <w:bookmarkStart w:id="4955" w:name="_Toc56699019"/>
      <w:bookmarkStart w:id="4956" w:name="_Toc89035269"/>
      <w:bookmarkStart w:id="4957" w:name="_Toc89065067"/>
      <w:bookmarkStart w:id="4958" w:name="_Toc89180366"/>
      <w:bookmarkStart w:id="4959" w:name="_Toc97072045"/>
      <w:bookmarkStart w:id="4960" w:name="_Toc120051450"/>
      <w:bookmarkStart w:id="4961" w:name="_Toc122025813"/>
      <w:r w:rsidRPr="003B2883">
        <w:t>6.2.6.2.7</w:t>
      </w:r>
      <w:r w:rsidRPr="003B2883">
        <w:tab/>
        <w:t>Type: AmfEventState</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62" w:name="_Toc25156489"/>
      <w:bookmarkStart w:id="4963" w:name="_Toc34124793"/>
      <w:bookmarkStart w:id="4964" w:name="_Toc43207919"/>
      <w:bookmarkStart w:id="4965" w:name="_Toc49857392"/>
      <w:bookmarkStart w:id="4966" w:name="_Toc56677233"/>
      <w:bookmarkStart w:id="4967" w:name="_Toc56691756"/>
      <w:bookmarkStart w:id="4968" w:name="_Toc56699020"/>
      <w:bookmarkStart w:id="4969" w:name="_Toc89035270"/>
      <w:bookmarkStart w:id="4970" w:name="_Toc89065068"/>
      <w:bookmarkStart w:id="4971" w:name="_Toc89180367"/>
      <w:bookmarkStart w:id="4972" w:name="_Toc97072046"/>
      <w:bookmarkStart w:id="4973" w:name="_Toc120051451"/>
      <w:bookmarkStart w:id="4974" w:name="_Toc122025814"/>
      <w:r w:rsidRPr="003B2883">
        <w:t>6.2.6.2.8</w:t>
      </w:r>
      <w:r w:rsidRPr="003B2883">
        <w:tab/>
        <w:t>Type: RmInfo</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975" w:name="_Toc25156490"/>
      <w:bookmarkStart w:id="4976" w:name="_Toc34124794"/>
      <w:bookmarkStart w:id="4977" w:name="_Toc43207920"/>
      <w:bookmarkStart w:id="4978" w:name="_Toc49857393"/>
      <w:bookmarkStart w:id="4979" w:name="_Toc56677234"/>
      <w:bookmarkStart w:id="4980" w:name="_Toc56691757"/>
      <w:bookmarkStart w:id="4981" w:name="_Toc56699021"/>
      <w:bookmarkStart w:id="4982" w:name="_Toc89035271"/>
      <w:bookmarkStart w:id="4983" w:name="_Toc89065069"/>
      <w:bookmarkStart w:id="4984" w:name="_Toc89180368"/>
      <w:bookmarkStart w:id="4985" w:name="_Toc97072047"/>
      <w:bookmarkStart w:id="4986" w:name="_Toc120051452"/>
      <w:bookmarkStart w:id="4987" w:name="_Toc122025815"/>
      <w:r w:rsidRPr="003B2883">
        <w:t>6.2.6.2.9</w:t>
      </w:r>
      <w:r w:rsidRPr="003B2883">
        <w:tab/>
        <w:t>Type: CmInfo</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4988" w:name="_Toc25156491"/>
      <w:bookmarkStart w:id="4989" w:name="_Toc34124795"/>
      <w:bookmarkStart w:id="4990" w:name="_Toc43207921"/>
      <w:bookmarkStart w:id="4991" w:name="_Toc49857394"/>
      <w:bookmarkStart w:id="4992" w:name="_Toc56677235"/>
      <w:bookmarkStart w:id="4993" w:name="_Toc56691758"/>
      <w:bookmarkStart w:id="4994" w:name="_Toc56699022"/>
      <w:bookmarkStart w:id="4995" w:name="_Toc89035272"/>
      <w:bookmarkStart w:id="4996" w:name="_Toc89065070"/>
      <w:bookmarkStart w:id="4997" w:name="_Toc89180369"/>
      <w:bookmarkStart w:id="4998" w:name="_Toc97072048"/>
      <w:bookmarkStart w:id="4999" w:name="_Toc120051453"/>
      <w:bookmarkStart w:id="5000" w:name="_Toc122025816"/>
      <w:r w:rsidRPr="003B2883">
        <w:t>6.2.6.2.10</w:t>
      </w:r>
      <w:r w:rsidRPr="003B2883">
        <w:tab/>
        <w:t>Void</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761E34C6" w14:textId="77777777" w:rsidR="00602AC0" w:rsidRPr="003B2883" w:rsidRDefault="00602AC0" w:rsidP="00602AC0"/>
    <w:p w14:paraId="7FDB81BE" w14:textId="77777777" w:rsidR="00602AC0" w:rsidRPr="003B2883" w:rsidRDefault="00602AC0" w:rsidP="00602AC0">
      <w:pPr>
        <w:pStyle w:val="Heading5"/>
      </w:pPr>
      <w:bookmarkStart w:id="5001" w:name="_Toc25156492"/>
      <w:bookmarkStart w:id="5002" w:name="_Toc34124796"/>
      <w:bookmarkStart w:id="5003" w:name="_Toc43207922"/>
      <w:bookmarkStart w:id="5004" w:name="_Toc49857395"/>
      <w:bookmarkStart w:id="5005" w:name="_Toc56677236"/>
      <w:bookmarkStart w:id="5006" w:name="_Toc56691759"/>
      <w:bookmarkStart w:id="5007" w:name="_Toc56699023"/>
      <w:bookmarkStart w:id="5008" w:name="_Toc89035273"/>
      <w:bookmarkStart w:id="5009" w:name="_Toc89065071"/>
      <w:bookmarkStart w:id="5010" w:name="_Toc89180370"/>
      <w:bookmarkStart w:id="5011" w:name="_Toc97072049"/>
      <w:bookmarkStart w:id="5012" w:name="_Toc120051454"/>
      <w:bookmarkStart w:id="5013" w:name="_Toc122025817"/>
      <w:r w:rsidRPr="003B2883">
        <w:lastRenderedPageBreak/>
        <w:t>6.2.6.2.11</w:t>
      </w:r>
      <w:r w:rsidRPr="003B2883">
        <w:tab/>
        <w:t>Type: CommunicationFailure</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14" w:name="_Toc25156493"/>
      <w:bookmarkStart w:id="5015" w:name="_Toc34124797"/>
      <w:bookmarkStart w:id="5016" w:name="_Toc43207923"/>
      <w:bookmarkStart w:id="5017" w:name="_Toc49857396"/>
      <w:bookmarkStart w:id="5018" w:name="_Toc56677237"/>
      <w:bookmarkStart w:id="5019" w:name="_Toc56691760"/>
      <w:bookmarkStart w:id="5020" w:name="_Toc56699024"/>
      <w:bookmarkStart w:id="5021" w:name="_Toc89035274"/>
      <w:bookmarkStart w:id="5022" w:name="_Toc89065072"/>
      <w:bookmarkStart w:id="5023" w:name="_Toc89180371"/>
      <w:bookmarkStart w:id="5024" w:name="_Toc97072050"/>
      <w:bookmarkStart w:id="5025" w:name="_Toc120051455"/>
      <w:bookmarkStart w:id="5026" w:name="_Toc122025818"/>
      <w:r w:rsidRPr="003B2883">
        <w:t>6.2.6.2.12</w:t>
      </w:r>
      <w:r w:rsidRPr="003B2883">
        <w:tab/>
        <w:t xml:space="preserve">Type: </w:t>
      </w:r>
      <w:r w:rsidRPr="003B2883">
        <w:rPr>
          <w:lang w:eastAsia="zh-CN"/>
        </w:rPr>
        <w:t>AmfCreateEventSubscription</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27" w:name="_Toc25156494"/>
      <w:bookmarkStart w:id="5028" w:name="_Toc34124798"/>
      <w:bookmarkStart w:id="5029" w:name="_Toc43207924"/>
      <w:bookmarkStart w:id="5030" w:name="_Toc49857397"/>
      <w:bookmarkStart w:id="5031" w:name="_Toc56677238"/>
      <w:bookmarkStart w:id="5032" w:name="_Toc56691761"/>
      <w:bookmarkStart w:id="5033" w:name="_Toc56699025"/>
      <w:bookmarkStart w:id="5034" w:name="_Toc89035275"/>
      <w:bookmarkStart w:id="5035" w:name="_Toc89065073"/>
      <w:bookmarkStart w:id="5036" w:name="_Toc89180372"/>
      <w:bookmarkStart w:id="5037" w:name="_Toc97072051"/>
      <w:bookmarkStart w:id="5038" w:name="_Toc120051456"/>
      <w:bookmarkStart w:id="5039" w:name="_Toc122025819"/>
      <w:r w:rsidRPr="003B2883">
        <w:t>6.2.6.2.13</w:t>
      </w:r>
      <w:r w:rsidRPr="003B2883">
        <w:tab/>
        <w:t xml:space="preserve">Type: </w:t>
      </w:r>
      <w:r w:rsidRPr="003B2883">
        <w:rPr>
          <w:lang w:eastAsia="zh-CN"/>
        </w:rPr>
        <w:t>AmfCreatedEventSubscription</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40" w:name="_Toc25156495"/>
      <w:bookmarkStart w:id="5041" w:name="_Toc34124799"/>
      <w:bookmarkStart w:id="5042" w:name="_Toc43207925"/>
      <w:bookmarkStart w:id="5043" w:name="_Toc49857398"/>
      <w:bookmarkStart w:id="5044" w:name="_Toc56677239"/>
      <w:bookmarkStart w:id="5045" w:name="_Toc56691762"/>
      <w:bookmarkStart w:id="5046" w:name="_Toc56699026"/>
      <w:bookmarkStart w:id="5047" w:name="_Toc89035276"/>
      <w:bookmarkStart w:id="5048" w:name="_Toc89065074"/>
      <w:bookmarkStart w:id="5049" w:name="_Toc89180373"/>
      <w:bookmarkStart w:id="5050" w:name="_Toc97072052"/>
      <w:bookmarkStart w:id="5051" w:name="_Toc120051457"/>
      <w:bookmarkStart w:id="5052" w:name="_Toc122025820"/>
      <w:r w:rsidRPr="003B2883">
        <w:lastRenderedPageBreak/>
        <w:t>6.2.6.2.14</w:t>
      </w:r>
      <w:r w:rsidRPr="003B2883">
        <w:tab/>
        <w:t xml:space="preserve">Type: </w:t>
      </w:r>
      <w:r w:rsidRPr="003B2883">
        <w:rPr>
          <w:lang w:eastAsia="zh-CN"/>
        </w:rPr>
        <w:t>AmfUpdateEventSubscriptionItem</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53"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7777777" w:rsidR="00F27EB5" w:rsidRPr="003B2883" w:rsidRDefault="00F27EB5" w:rsidP="001D4998">
            <w:pPr>
              <w:pStyle w:val="TAL"/>
            </w:pPr>
            <w:r w:rsidRPr="003B2883">
              <w:t>This IE indicates the patch operation as defined in IETF RFC 6902 [14] to be performed on resource.</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53"/>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77777777" w:rsidR="00F27EB5" w:rsidRPr="003B2883" w:rsidRDefault="00F27EB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77777777" w:rsidR="00F27EB5" w:rsidRDefault="00F27EB5" w:rsidP="00F27EB5">
            <w:pPr>
              <w:pStyle w:val="TAL"/>
              <w:rPr>
                <w:lang w:eastAsia="zh-CN"/>
              </w:rPr>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777777"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t>,</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77777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t>,</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lastRenderedPageBreak/>
              <w:t>value</w:t>
            </w:r>
          </w:p>
        </w:tc>
        <w:tc>
          <w:tcPr>
            <w:tcW w:w="1275" w:type="dxa"/>
            <w:tcBorders>
              <w:top w:val="single" w:sz="4" w:space="0" w:color="auto"/>
              <w:left w:val="single" w:sz="4" w:space="0" w:color="auto"/>
              <w:bottom w:val="single" w:sz="4" w:space="0" w:color="auto"/>
              <w:right w:val="single" w:sz="4" w:space="0" w:color="auto"/>
            </w:tcBorders>
          </w:tcPr>
          <w:p w14:paraId="5EF3C87E" w14:textId="77777777" w:rsidR="00F27EB5" w:rsidRPr="003B2883" w:rsidRDefault="00F27EB5" w:rsidP="001D4998">
            <w:pPr>
              <w:pStyle w:val="TAL"/>
            </w:pPr>
            <w:r w:rsidRPr="003B2883">
              <w:t>AmfEvent</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77777777" w:rsidR="00F27EB5" w:rsidRPr="003B2883" w:rsidRDefault="00F27EB5" w:rsidP="001D4998">
            <w:pPr>
              <w:pStyle w:val="TAL"/>
            </w:pPr>
            <w:r w:rsidRPr="003B2883">
              <w:t>This IE indicates a new AMF event to be added or updated value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209FC93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734B2BAD" w14:textId="783BEB84" w:rsidR="00F27EB5" w:rsidRPr="003B2883" w:rsidRDefault="00F27EB5" w:rsidP="00F27EB5">
            <w:pPr>
              <w:pStyle w:val="TAL"/>
            </w:pPr>
            <w:r>
              <w:t>p</w:t>
            </w:r>
            <w:r w:rsidRPr="00F11966">
              <w:t>resenceInfo</w:t>
            </w:r>
          </w:p>
        </w:tc>
        <w:tc>
          <w:tcPr>
            <w:tcW w:w="1275" w:type="dxa"/>
            <w:tcBorders>
              <w:top w:val="single" w:sz="4" w:space="0" w:color="auto"/>
              <w:left w:val="single" w:sz="4" w:space="0" w:color="auto"/>
              <w:bottom w:val="single" w:sz="4" w:space="0" w:color="auto"/>
              <w:right w:val="single" w:sz="4" w:space="0" w:color="auto"/>
            </w:tcBorders>
          </w:tcPr>
          <w:p w14:paraId="25D787EE" w14:textId="2DC7195F" w:rsidR="00F27EB5" w:rsidRPr="003B2883" w:rsidRDefault="00F27EB5" w:rsidP="00F27EB5">
            <w:pPr>
              <w:pStyle w:val="TAL"/>
            </w:pPr>
            <w:r w:rsidRPr="00F11966">
              <w:t>PresenceInfo</w:t>
            </w:r>
          </w:p>
        </w:tc>
        <w:tc>
          <w:tcPr>
            <w:tcW w:w="567" w:type="dxa"/>
            <w:tcBorders>
              <w:top w:val="single" w:sz="4" w:space="0" w:color="auto"/>
              <w:left w:val="single" w:sz="4" w:space="0" w:color="auto"/>
              <w:bottom w:val="single" w:sz="4" w:space="0" w:color="auto"/>
              <w:right w:val="single" w:sz="4" w:space="0" w:color="auto"/>
            </w:tcBorders>
          </w:tcPr>
          <w:p w14:paraId="58868782" w14:textId="4A251313" w:rsidR="00F27EB5" w:rsidRPr="003B2883" w:rsidRDefault="00F27EB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C095C18" w14:textId="0B599746" w:rsidR="00F27EB5" w:rsidRPr="003B2883" w:rsidRDefault="00F27EB5" w:rsidP="00F27EB5">
            <w:pPr>
              <w:pStyle w:val="TAL"/>
            </w:pPr>
            <w:r>
              <w:rPr>
                <w:lang w:eastAsia="zh-CN"/>
              </w:rPr>
              <w:t>0..1</w:t>
            </w:r>
          </w:p>
        </w:tc>
        <w:tc>
          <w:tcPr>
            <w:tcW w:w="3562" w:type="dxa"/>
            <w:tcBorders>
              <w:top w:val="single" w:sz="4" w:space="0" w:color="auto"/>
              <w:left w:val="single" w:sz="4" w:space="0" w:color="auto"/>
              <w:bottom w:val="single" w:sz="4" w:space="0" w:color="auto"/>
              <w:right w:val="single" w:sz="4" w:space="0" w:color="auto"/>
            </w:tcBorders>
          </w:tcPr>
          <w:p w14:paraId="070D03F8" w14:textId="77777777" w:rsidR="00F27EB5" w:rsidRDefault="00F27EB5" w:rsidP="00F27EB5">
            <w:pPr>
              <w:pStyle w:val="TAL"/>
              <w:rPr>
                <w:lang w:eastAsia="zh-CN"/>
              </w:rPr>
            </w:pPr>
            <w:r>
              <w:rPr>
                <w:rFonts w:hint="eastAsia"/>
                <w:lang w:eastAsia="zh-CN"/>
              </w:rPr>
              <w:t>T</w:t>
            </w:r>
            <w:r>
              <w:rPr>
                <w:lang w:eastAsia="zh-CN"/>
              </w:rPr>
              <w:t>his IE indicates a new PresenceInfo to be added or an existing PresenceInfo to be modified. The "presenceState" attribute within the PresenceInfo data type shall not be supplied.</w:t>
            </w:r>
          </w:p>
          <w:p w14:paraId="195DE2AA" w14:textId="77777777" w:rsidR="00F27EB5" w:rsidRDefault="00F27EB5" w:rsidP="00F27EB5">
            <w:pPr>
              <w:pStyle w:val="TAL"/>
              <w:rPr>
                <w:lang w:eastAsia="zh-CN"/>
              </w:rPr>
            </w:pPr>
          </w:p>
          <w:p w14:paraId="4E1EE4B4" w14:textId="41CD559F" w:rsidR="00F27EB5" w:rsidRPr="003B2883" w:rsidRDefault="00F27EB5" w:rsidP="00F27EB5">
            <w:pPr>
              <w:pStyle w:val="TAL"/>
            </w:pPr>
            <w:r>
              <w:rPr>
                <w:lang w:eastAsia="zh-CN"/>
              </w:rPr>
              <w:t xml:space="preserve">It shall be present if the </w:t>
            </w:r>
            <w:r w:rsidRPr="003B2883">
              <w:t>patch operation is "add"</w:t>
            </w:r>
            <w:r>
              <w:t>.</w:t>
            </w:r>
          </w:p>
        </w:tc>
        <w:tc>
          <w:tcPr>
            <w:tcW w:w="1542" w:type="dxa"/>
            <w:tcBorders>
              <w:top w:val="single" w:sz="4" w:space="0" w:color="auto"/>
              <w:left w:val="single" w:sz="4" w:space="0" w:color="auto"/>
              <w:bottom w:val="single" w:sz="4" w:space="0" w:color="auto"/>
              <w:right w:val="single" w:sz="4" w:space="0" w:color="auto"/>
            </w:tcBorders>
          </w:tcPr>
          <w:p w14:paraId="12389B05" w14:textId="7D5A81A2" w:rsidR="00F27EB5" w:rsidRPr="003B2883" w:rsidRDefault="00F27EB5" w:rsidP="00F27EB5">
            <w:pPr>
              <w:pStyle w:val="TAL"/>
            </w:pPr>
            <w:r>
              <w:rPr>
                <w:rFonts w:hint="eastAsia"/>
                <w:lang w:eastAsia="zh-CN"/>
              </w:rPr>
              <w:t>M</w:t>
            </w:r>
            <w:r>
              <w:rPr>
                <w:lang w:eastAsia="zh-CN"/>
              </w:rPr>
              <w:t>PRA</w:t>
            </w:r>
          </w:p>
        </w:tc>
      </w:tr>
      <w:tr w:rsidR="00696BF4" w:rsidRPr="003B2883" w14:paraId="62EB29D4"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115B0D6" w14:textId="6CA87EBD" w:rsidR="00696BF4" w:rsidRDefault="00696BF4" w:rsidP="00696BF4">
            <w:pPr>
              <w:pStyle w:val="TAL"/>
            </w:pPr>
            <w:r>
              <w:t>excludeSupiList</w:t>
            </w:r>
          </w:p>
        </w:tc>
        <w:tc>
          <w:tcPr>
            <w:tcW w:w="1275" w:type="dxa"/>
            <w:tcBorders>
              <w:top w:val="single" w:sz="4" w:space="0" w:color="auto"/>
              <w:left w:val="single" w:sz="4" w:space="0" w:color="auto"/>
              <w:bottom w:val="single" w:sz="4" w:space="0" w:color="auto"/>
              <w:right w:val="single" w:sz="4" w:space="0" w:color="auto"/>
            </w:tcBorders>
          </w:tcPr>
          <w:p w14:paraId="482DDEE1" w14:textId="1712FA4B" w:rsidR="00696BF4" w:rsidRPr="00F11966" w:rsidRDefault="00696BF4" w:rsidP="00696BF4">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22CC2F1D" w14:textId="4E18DCCC"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E38290E" w14:textId="2ADB57E0"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3BC6F714" w14:textId="77777777" w:rsidR="00696BF4" w:rsidRDefault="00696BF4" w:rsidP="00696BF4">
            <w:pPr>
              <w:pStyle w:val="TAL"/>
            </w:pPr>
            <w:r>
              <w:t>When present, this IE shall carry the SUPI of the group member UE(s) that are excluded from the group subscription.</w:t>
            </w:r>
          </w:p>
          <w:p w14:paraId="5B0197C6" w14:textId="77777777" w:rsidR="00696BF4" w:rsidRDefault="00696BF4" w:rsidP="00696BF4">
            <w:pPr>
              <w:pStyle w:val="TAL"/>
            </w:pPr>
          </w:p>
          <w:p w14:paraId="1B8BB66F" w14:textId="67287B24"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59E28A94" w14:textId="170909B8" w:rsidR="00696BF4" w:rsidRDefault="00696BF4" w:rsidP="00696BF4">
            <w:pPr>
              <w:pStyle w:val="TAL"/>
              <w:rPr>
                <w:lang w:eastAsia="zh-CN"/>
              </w:rPr>
            </w:pPr>
            <w:r>
              <w:rPr>
                <w:lang w:eastAsia="zh-CN"/>
              </w:rPr>
              <w:t>DGEM</w:t>
            </w:r>
          </w:p>
        </w:tc>
      </w:tr>
      <w:tr w:rsidR="00696BF4" w:rsidRPr="003B2883" w14:paraId="4AF2970B"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3C478EC1" w14:textId="50C69210" w:rsidR="00696BF4" w:rsidRDefault="00696BF4" w:rsidP="00696BF4">
            <w:pPr>
              <w:pStyle w:val="TAL"/>
            </w:pPr>
            <w:r>
              <w:t>excludeGpsiList</w:t>
            </w:r>
          </w:p>
        </w:tc>
        <w:tc>
          <w:tcPr>
            <w:tcW w:w="1275" w:type="dxa"/>
            <w:tcBorders>
              <w:top w:val="single" w:sz="4" w:space="0" w:color="auto"/>
              <w:left w:val="single" w:sz="4" w:space="0" w:color="auto"/>
              <w:bottom w:val="single" w:sz="4" w:space="0" w:color="auto"/>
              <w:right w:val="single" w:sz="4" w:space="0" w:color="auto"/>
            </w:tcBorders>
          </w:tcPr>
          <w:p w14:paraId="203C64A5" w14:textId="6CDE4ED2" w:rsidR="00696BF4" w:rsidRPr="00F11966" w:rsidRDefault="00696BF4" w:rsidP="00696BF4">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47EDE24F" w14:textId="2782B46B"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C0FDEC6" w14:textId="5C503686"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0C48A1BA" w14:textId="77777777" w:rsidR="00696BF4" w:rsidRDefault="00696BF4" w:rsidP="00696BF4">
            <w:pPr>
              <w:pStyle w:val="TAL"/>
            </w:pPr>
            <w:r>
              <w:t>When present, this IE shall carry the GPSI of the group member UE(s) that are excluded from the group subscription.</w:t>
            </w:r>
          </w:p>
          <w:p w14:paraId="59711763" w14:textId="77777777" w:rsidR="00696BF4" w:rsidRDefault="00696BF4" w:rsidP="00696BF4">
            <w:pPr>
              <w:pStyle w:val="TAL"/>
            </w:pPr>
          </w:p>
          <w:p w14:paraId="57E1FEE3" w14:textId="629B215B"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13FC23B5" w14:textId="745B8B94" w:rsidR="00696BF4" w:rsidRDefault="00696BF4" w:rsidP="00696BF4">
            <w:pPr>
              <w:pStyle w:val="TAL"/>
              <w:rPr>
                <w:lang w:eastAsia="zh-CN"/>
              </w:rPr>
            </w:pPr>
            <w:r>
              <w:rPr>
                <w:lang w:eastAsia="zh-CN"/>
              </w:rPr>
              <w:t>DGEM</w:t>
            </w:r>
          </w:p>
        </w:tc>
      </w:tr>
      <w:tr w:rsidR="009B7E56" w:rsidRPr="003B2883" w14:paraId="07F4477C"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308269B" w14:textId="225133A8" w:rsidR="009B7E56" w:rsidRDefault="009B7E56" w:rsidP="009B7E56">
            <w:pPr>
              <w:pStyle w:val="TAL"/>
            </w:pPr>
            <w:r>
              <w:t>includeSupiList</w:t>
            </w:r>
          </w:p>
        </w:tc>
        <w:tc>
          <w:tcPr>
            <w:tcW w:w="1275" w:type="dxa"/>
            <w:tcBorders>
              <w:top w:val="single" w:sz="4" w:space="0" w:color="auto"/>
              <w:left w:val="single" w:sz="4" w:space="0" w:color="auto"/>
              <w:bottom w:val="single" w:sz="4" w:space="0" w:color="auto"/>
              <w:right w:val="single" w:sz="4" w:space="0" w:color="auto"/>
            </w:tcBorders>
          </w:tcPr>
          <w:p w14:paraId="7ABDE212" w14:textId="203768DC" w:rsidR="009B7E56" w:rsidRDefault="009B7E56" w:rsidP="009B7E56">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6196BD9B" w14:textId="08BE7593"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EF4C0E4" w14:textId="0DB13DFB"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63A374CA" w14:textId="77777777" w:rsidR="009B7E56" w:rsidRDefault="009B7E56" w:rsidP="009B7E56">
            <w:pPr>
              <w:pStyle w:val="TAL"/>
            </w:pPr>
            <w:r>
              <w:t>When present, this IE shall carry the SUPI of the group member UE(s) that are included for the group subscription.</w:t>
            </w:r>
          </w:p>
          <w:p w14:paraId="10C4427A" w14:textId="77777777" w:rsidR="009B7E56" w:rsidRDefault="009B7E56" w:rsidP="009B7E56">
            <w:pPr>
              <w:pStyle w:val="TAL"/>
            </w:pPr>
          </w:p>
          <w:p w14:paraId="3E98E603" w14:textId="5436F4AC" w:rsidR="009B7E56" w:rsidRDefault="009B7E56" w:rsidP="009B7E56">
            <w:pPr>
              <w:pStyle w:val="TAL"/>
            </w:pPr>
            <w:r>
              <w:rPr>
                <w:lang w:eastAsia="zh-CN"/>
              </w:rPr>
              <w:t>This IE shall be present if the path attribute containing JSON pointer to "</w:t>
            </w:r>
            <w:r>
              <w:rPr>
                <w:rFonts w:hint="eastAsia"/>
                <w:lang w:eastAsia="zh-CN"/>
              </w:rPr>
              <w:t>/</w:t>
            </w:r>
            <w:r>
              <w:t>includeSupiList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ABCCC3F" w14:textId="5B5546B8" w:rsidR="009B7E56" w:rsidRDefault="009B7E56" w:rsidP="009B7E56">
            <w:pPr>
              <w:pStyle w:val="TAL"/>
              <w:rPr>
                <w:lang w:eastAsia="zh-CN"/>
              </w:rPr>
            </w:pPr>
            <w:r>
              <w:rPr>
                <w:lang w:eastAsia="zh-CN"/>
              </w:rPr>
              <w:t>DGEM</w:t>
            </w:r>
          </w:p>
        </w:tc>
      </w:tr>
      <w:tr w:rsidR="009B7E56" w:rsidRPr="003B2883" w14:paraId="798370E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2ED30D15" w14:textId="7186F1AF" w:rsidR="009B7E56" w:rsidRDefault="009B7E56" w:rsidP="009B7E56">
            <w:pPr>
              <w:pStyle w:val="TAL"/>
            </w:pPr>
            <w:r>
              <w:t>includeGpsiList</w:t>
            </w:r>
          </w:p>
        </w:tc>
        <w:tc>
          <w:tcPr>
            <w:tcW w:w="1275" w:type="dxa"/>
            <w:tcBorders>
              <w:top w:val="single" w:sz="4" w:space="0" w:color="auto"/>
              <w:left w:val="single" w:sz="4" w:space="0" w:color="auto"/>
              <w:bottom w:val="single" w:sz="4" w:space="0" w:color="auto"/>
              <w:right w:val="single" w:sz="4" w:space="0" w:color="auto"/>
            </w:tcBorders>
          </w:tcPr>
          <w:p w14:paraId="71A9B82A" w14:textId="60F2B58B" w:rsidR="009B7E56" w:rsidRDefault="009B7E56" w:rsidP="009B7E56">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170B25C9" w14:textId="5A2B6FC9"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21B553AF" w14:textId="4F6C4723"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07F1F0BF" w14:textId="77777777" w:rsidR="009B7E56" w:rsidRDefault="009B7E56" w:rsidP="009B7E56">
            <w:pPr>
              <w:pStyle w:val="TAL"/>
            </w:pPr>
            <w:r>
              <w:t>When present, this IE shall carry the GPSI of the group member UE(s) that are included for the group subscription.</w:t>
            </w:r>
          </w:p>
          <w:p w14:paraId="67AD797F" w14:textId="77777777" w:rsidR="009B7E56" w:rsidRDefault="009B7E56" w:rsidP="009B7E56">
            <w:pPr>
              <w:pStyle w:val="TAL"/>
            </w:pPr>
          </w:p>
          <w:p w14:paraId="445814E0" w14:textId="051ADA20" w:rsidR="009B7E56" w:rsidRDefault="009B7E56" w:rsidP="009B7E56">
            <w:pPr>
              <w:pStyle w:val="TAL"/>
            </w:pPr>
            <w:r>
              <w:rPr>
                <w:lang w:eastAsia="zh-CN"/>
              </w:rPr>
              <w:t>This IE shall be present if the path attribute containing JSON pointer to "</w:t>
            </w:r>
            <w:r>
              <w:rPr>
                <w:rFonts w:hint="eastAsia"/>
                <w:lang w:eastAsia="zh-CN"/>
              </w:rPr>
              <w:t>/</w:t>
            </w:r>
            <w:r>
              <w:t>includeGpsiList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225A6FA" w14:textId="722EC10F" w:rsidR="009B7E56" w:rsidRDefault="009B7E56" w:rsidP="009B7E56">
            <w:pPr>
              <w:pStyle w:val="TAL"/>
              <w:rPr>
                <w:lang w:eastAsia="zh-CN"/>
              </w:rPr>
            </w:pPr>
            <w:r>
              <w:rPr>
                <w:lang w:eastAsia="zh-CN"/>
              </w:rPr>
              <w:t>DGEM</w:t>
            </w: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54" w:name="_Toc25156496"/>
      <w:bookmarkStart w:id="5055" w:name="_Toc34124800"/>
      <w:bookmarkStart w:id="5056" w:name="_Toc43207926"/>
      <w:bookmarkStart w:id="5057" w:name="_Toc49857399"/>
      <w:bookmarkStart w:id="5058" w:name="_Toc56677240"/>
      <w:bookmarkStart w:id="5059" w:name="_Toc56691763"/>
      <w:bookmarkStart w:id="5060" w:name="_Toc56699027"/>
      <w:bookmarkStart w:id="5061" w:name="_Toc89035277"/>
      <w:bookmarkStart w:id="5062" w:name="_Toc89065075"/>
      <w:bookmarkStart w:id="5063" w:name="_Toc89180374"/>
      <w:bookmarkStart w:id="5064" w:name="_Toc97072053"/>
      <w:bookmarkStart w:id="5065" w:name="_Toc120051458"/>
      <w:bookmarkStart w:id="5066" w:name="_Toc122025821"/>
      <w:r w:rsidRPr="003B2883">
        <w:lastRenderedPageBreak/>
        <w:t>6.2.6.2.15</w:t>
      </w:r>
      <w:r w:rsidRPr="003B2883">
        <w:tab/>
        <w:t xml:space="preserve">Type: </w:t>
      </w:r>
      <w:r w:rsidRPr="003B2883">
        <w:rPr>
          <w:lang w:eastAsia="zh-CN"/>
        </w:rPr>
        <w:t>AmfUpdatedEventSubscription</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67" w:name="_Toc25156497"/>
      <w:bookmarkStart w:id="5068" w:name="_Toc34124801"/>
      <w:bookmarkStart w:id="5069" w:name="_Toc43207927"/>
      <w:bookmarkStart w:id="5070" w:name="_Toc49857400"/>
      <w:bookmarkStart w:id="5071" w:name="_Toc56677241"/>
      <w:bookmarkStart w:id="5072" w:name="_Toc56691764"/>
      <w:bookmarkStart w:id="5073" w:name="_Toc56699028"/>
      <w:bookmarkStart w:id="5074" w:name="_Toc89035278"/>
      <w:bookmarkStart w:id="5075" w:name="_Toc89065076"/>
      <w:bookmarkStart w:id="5076" w:name="_Toc89180375"/>
      <w:bookmarkStart w:id="5077" w:name="_Toc97072054"/>
      <w:bookmarkStart w:id="5078" w:name="_Toc120051459"/>
      <w:bookmarkStart w:id="5079" w:name="_Toc122025822"/>
      <w:r w:rsidRPr="003B2883">
        <w:t>6.2.6.2.16</w:t>
      </w:r>
      <w:r w:rsidRPr="003B2883">
        <w:tab/>
        <w:t xml:space="preserve">Type: </w:t>
      </w:r>
      <w:r w:rsidRPr="003B2883">
        <w:rPr>
          <w:lang w:eastAsia="zh-CN"/>
        </w:rPr>
        <w:t>AmfEventArea</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080" w:name="_Toc25156498"/>
      <w:bookmarkStart w:id="5081" w:name="_Toc34124802"/>
      <w:bookmarkStart w:id="5082" w:name="_Toc43207928"/>
      <w:bookmarkStart w:id="5083" w:name="_Toc49857401"/>
      <w:bookmarkStart w:id="5084" w:name="_Toc56677242"/>
      <w:bookmarkStart w:id="5085" w:name="_Toc56691765"/>
      <w:bookmarkStart w:id="5086" w:name="_Toc56699029"/>
      <w:bookmarkStart w:id="5087" w:name="_Toc89035279"/>
      <w:bookmarkStart w:id="5088" w:name="_Toc89065077"/>
      <w:bookmarkStart w:id="5089" w:name="_Toc89180376"/>
      <w:bookmarkStart w:id="5090" w:name="_Toc97072055"/>
      <w:bookmarkStart w:id="5091" w:name="_Toc120051460"/>
      <w:bookmarkStart w:id="5092" w:name="_Toc122025823"/>
      <w:r w:rsidRPr="003B2883">
        <w:t>6.2.6.2.17</w:t>
      </w:r>
      <w:r w:rsidRPr="003B2883">
        <w:tab/>
        <w:t xml:space="preserve">Type: </w:t>
      </w:r>
      <w:r w:rsidRPr="003B2883">
        <w:rPr>
          <w:lang w:eastAsia="zh-CN"/>
        </w:rPr>
        <w:t>LadnInfo</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093" w:name="_Toc25156499"/>
      <w:bookmarkStart w:id="5094" w:name="_Toc34124803"/>
      <w:bookmarkStart w:id="5095" w:name="_Toc43207929"/>
      <w:bookmarkStart w:id="5096" w:name="_Toc49857402"/>
      <w:bookmarkStart w:id="5097" w:name="_Toc56677243"/>
      <w:bookmarkStart w:id="5098" w:name="_Toc56691766"/>
      <w:bookmarkStart w:id="5099" w:name="_Toc56699030"/>
      <w:bookmarkStart w:id="5100" w:name="_Toc89035280"/>
      <w:bookmarkStart w:id="5101" w:name="_Toc89065078"/>
      <w:bookmarkStart w:id="5102" w:name="_Toc89180377"/>
      <w:bookmarkStart w:id="5103" w:name="_Toc97072056"/>
      <w:bookmarkStart w:id="5104" w:name="_Toc120051461"/>
      <w:bookmarkStart w:id="5105" w:name="_Toc122025824"/>
      <w:r w:rsidRPr="003B2883">
        <w:lastRenderedPageBreak/>
        <w:t>6.2.6.2.18</w:t>
      </w:r>
      <w:r w:rsidRPr="003B2883">
        <w:tab/>
        <w:t xml:space="preserve">Type: </w:t>
      </w:r>
      <w:r w:rsidRPr="003B2883">
        <w:rPr>
          <w:lang w:eastAsia="zh-CN"/>
        </w:rPr>
        <w:t>AmfUpdateEventOptionItem</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77777777" w:rsidR="005373F5" w:rsidRPr="003B2883" w:rsidRDefault="005373F5" w:rsidP="001D4998">
            <w:pPr>
              <w:pStyle w:val="TAL"/>
            </w:pPr>
            <w:r w:rsidRPr="003B2883">
              <w:t>This IE indicates the patch operation as defined in IETF RFC 6902 [14] to be performed on resource.</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77777777" w:rsidR="005373F5" w:rsidRPr="003B2883" w:rsidRDefault="005373F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7777777" w:rsidR="005373F5" w:rsidRDefault="005373F5" w:rsidP="001D4998">
            <w:pPr>
              <w:pStyle w:val="TAL"/>
            </w:pPr>
            <w:r>
              <w:t>P</w:t>
            </w:r>
            <w:r w:rsidRPr="00E12E84">
              <w:t xml:space="preserve">attern: </w:t>
            </w:r>
            <w:r>
              <w:t>"</w:t>
            </w:r>
            <w:r w:rsidRPr="00E12E84">
              <w:t>\/options\/expiry$</w:t>
            </w:r>
            <w:r>
              <w:t>"</w:t>
            </w:r>
          </w:p>
          <w:p w14:paraId="5732819D" w14:textId="77777777" w:rsidR="005373F5" w:rsidRDefault="005373F5" w:rsidP="001D4998">
            <w:pPr>
              <w:pStyle w:val="TAL"/>
            </w:pPr>
          </w:p>
          <w:p w14:paraId="1B47570B" w14:textId="77777777"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p>
          <w:p w14:paraId="1AE2F1ED" w14:textId="77777777" w:rsidR="005373F5" w:rsidRDefault="005373F5" w:rsidP="005373F5">
            <w:pPr>
              <w:pStyle w:val="TAL"/>
            </w:pPr>
          </w:p>
          <w:p w14:paraId="3017640A" w14:textId="77777777" w:rsidR="005373F5" w:rsidRDefault="005373F5" w:rsidP="005373F5">
            <w:pPr>
              <w:pStyle w:val="TAL"/>
            </w:pPr>
            <w:r>
              <w:t>P</w:t>
            </w:r>
            <w:r w:rsidRPr="00E12E84">
              <w:t xml:space="preserve">attern: </w:t>
            </w:r>
            <w:r>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77777777" w:rsidR="005373F5" w:rsidRPr="003B2883" w:rsidRDefault="005373F5" w:rsidP="008B2FDB">
            <w:pPr>
              <w:pStyle w:val="TAC"/>
            </w:pPr>
            <w:r w:rsidRPr="008B2FDB">
              <w:t>DateTime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073C35B4" w14:textId="77777777" w:rsidR="005373F5" w:rsidRDefault="005373F5" w:rsidP="001D4998">
            <w:pPr>
              <w:pStyle w:val="TAL"/>
            </w:pPr>
            <w:r w:rsidRPr="003B2883">
              <w:t>This IE indicates the updated expiry timer value as suggested by the NF service consumer.</w:t>
            </w:r>
          </w:p>
          <w:p w14:paraId="58F6AED9" w14:textId="77777777" w:rsidR="005373F5" w:rsidRDefault="005373F5" w:rsidP="001D4998">
            <w:pPr>
              <w:pStyle w:val="TAL"/>
            </w:pPr>
          </w:p>
          <w:p w14:paraId="1B6CDB6F" w14:textId="77777777" w:rsidR="005373F5" w:rsidRDefault="005373F5" w:rsidP="001D4998">
            <w:pPr>
              <w:pStyle w:val="TAL"/>
            </w:pPr>
            <w:r>
              <w:rPr>
                <w:szCs w:val="18"/>
              </w:rPr>
              <w:t xml:space="preserve">For update the </w:t>
            </w:r>
            <w:r>
              <w:rPr>
                <w:noProof/>
                <w:lang w:eastAsia="zh-CN"/>
              </w:rPr>
              <w:t>notifFlag attribute</w:t>
            </w:r>
            <w:r>
              <w:rPr>
                <w:szCs w:val="18"/>
              </w:rPr>
              <w:t xml:space="preserve">, it shall contain the Null value. AMF shall ignore the value and not modify the </w:t>
            </w:r>
            <w:r w:rsidRPr="003B2883">
              <w:t>expiry</w:t>
            </w:r>
            <w:r>
              <w:t xml:space="preserve"> </w:t>
            </w:r>
            <w:r w:rsidRPr="003B2883">
              <w:t>attribute</w:t>
            </w:r>
            <w:r>
              <w:t>.</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r w:rsidR="005373F5" w:rsidRPr="003B2883" w14:paraId="4133306C" w14:textId="0FC40D25"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258325C6" w14:textId="32F704F5" w:rsidR="005373F5" w:rsidRPr="003B2883" w:rsidRDefault="005373F5" w:rsidP="005373F5">
            <w:pPr>
              <w:pStyle w:val="TAL"/>
            </w:pPr>
            <w:r>
              <w:rPr>
                <w:noProof/>
                <w:lang w:eastAsia="zh-CN"/>
              </w:rPr>
              <w:t>notifFlag</w:t>
            </w:r>
          </w:p>
        </w:tc>
        <w:tc>
          <w:tcPr>
            <w:tcW w:w="1134" w:type="dxa"/>
            <w:tcBorders>
              <w:top w:val="single" w:sz="4" w:space="0" w:color="auto"/>
              <w:left w:val="single" w:sz="4" w:space="0" w:color="auto"/>
              <w:bottom w:val="single" w:sz="4" w:space="0" w:color="auto"/>
              <w:right w:val="single" w:sz="4" w:space="0" w:color="auto"/>
            </w:tcBorders>
          </w:tcPr>
          <w:p w14:paraId="334CE889" w14:textId="4985E8F8" w:rsidR="005373F5" w:rsidRPr="003B2883" w:rsidRDefault="005373F5" w:rsidP="005373F5">
            <w:pPr>
              <w:pStyle w:val="TAL"/>
            </w:pPr>
            <w:r>
              <w:rPr>
                <w:rFonts w:hint="eastAsia"/>
                <w:lang w:eastAsia="zh-CN"/>
              </w:rPr>
              <w:t>N</w:t>
            </w:r>
            <w:r>
              <w:rPr>
                <w:lang w:eastAsia="zh-CN"/>
              </w:rPr>
              <w:t>otificationFlag</w:t>
            </w:r>
          </w:p>
        </w:tc>
        <w:tc>
          <w:tcPr>
            <w:tcW w:w="567" w:type="dxa"/>
            <w:tcBorders>
              <w:top w:val="single" w:sz="4" w:space="0" w:color="auto"/>
              <w:left w:val="single" w:sz="4" w:space="0" w:color="auto"/>
              <w:bottom w:val="single" w:sz="4" w:space="0" w:color="auto"/>
              <w:right w:val="single" w:sz="4" w:space="0" w:color="auto"/>
            </w:tcBorders>
          </w:tcPr>
          <w:p w14:paraId="28818DD0" w14:textId="31475440" w:rsidR="005373F5" w:rsidRPr="003B2883" w:rsidRDefault="005373F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D2A2754" w14:textId="1877F325" w:rsidR="005373F5" w:rsidRPr="003B2883" w:rsidRDefault="005373F5" w:rsidP="005373F5">
            <w:pPr>
              <w:pStyle w:val="TAL"/>
            </w:pPr>
            <w:r>
              <w:rPr>
                <w:rFonts w:hint="eastAsia"/>
                <w:noProof/>
                <w:lang w:eastAsia="zh-CN"/>
              </w:rPr>
              <w:t>0</w:t>
            </w:r>
            <w:r>
              <w:rPr>
                <w:noProof/>
                <w:lang w:eastAsia="zh-CN"/>
              </w:rPr>
              <w:t>..1</w:t>
            </w:r>
          </w:p>
        </w:tc>
        <w:tc>
          <w:tcPr>
            <w:tcW w:w="4413" w:type="dxa"/>
            <w:tcBorders>
              <w:top w:val="single" w:sz="4" w:space="0" w:color="auto"/>
              <w:left w:val="single" w:sz="4" w:space="0" w:color="auto"/>
              <w:bottom w:val="single" w:sz="4" w:space="0" w:color="auto"/>
              <w:right w:val="single" w:sz="4" w:space="0" w:color="auto"/>
            </w:tcBorders>
          </w:tcPr>
          <w:p w14:paraId="25336EED" w14:textId="4CB78864" w:rsidR="005373F5" w:rsidRPr="003B2883" w:rsidRDefault="005373F5" w:rsidP="005373F5">
            <w:pPr>
              <w:pStyle w:val="TAL"/>
            </w:pPr>
            <w:r>
              <w:rPr>
                <w:rFonts w:hint="eastAsia"/>
                <w:noProof/>
                <w:lang w:eastAsia="zh-CN"/>
              </w:rPr>
              <w:t>I</w:t>
            </w:r>
            <w:r>
              <w:rPr>
                <w:noProof/>
                <w:lang w:eastAsia="zh-CN"/>
              </w:rPr>
              <w:t>ndicates the notification flag,</w:t>
            </w:r>
            <w:r w:rsidRPr="004D5E26">
              <w:rPr>
                <w:rFonts w:cs="Arial"/>
                <w:szCs w:val="18"/>
                <w:lang w:eastAsia="zh-CN"/>
              </w:rPr>
              <w:t xml:space="preserve"> </w:t>
            </w:r>
            <w:r w:rsidRPr="004D5E26">
              <w:rPr>
                <w:rFonts w:cs="Arial"/>
                <w:noProof/>
                <w:szCs w:val="18"/>
                <w:lang w:eastAsia="zh-CN"/>
              </w:rPr>
              <w:t>whic</w:t>
            </w:r>
            <w:r w:rsidRPr="004D5E26">
              <w:rPr>
                <w:rFonts w:cs="Arial"/>
                <w:szCs w:val="18"/>
                <w:lang w:eastAsia="zh-CN"/>
              </w:rPr>
              <w:t xml:space="preserve">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825" w:type="dxa"/>
            <w:tcBorders>
              <w:top w:val="single" w:sz="4" w:space="0" w:color="auto"/>
              <w:left w:val="single" w:sz="4" w:space="0" w:color="auto"/>
              <w:bottom w:val="single" w:sz="4" w:space="0" w:color="auto"/>
              <w:right w:val="single" w:sz="4" w:space="0" w:color="auto"/>
            </w:tcBorders>
          </w:tcPr>
          <w:p w14:paraId="6F391031" w14:textId="37F835C7" w:rsidR="005373F5" w:rsidRPr="003B2883" w:rsidRDefault="005373F5" w:rsidP="005373F5">
            <w:pPr>
              <w:pStyle w:val="TAL"/>
            </w:pPr>
            <w:r>
              <w:rPr>
                <w:rFonts w:cs="Arial"/>
                <w:noProof/>
                <w:szCs w:val="18"/>
                <w:lang w:eastAsia="zh-CN"/>
              </w:rPr>
              <w:t>En</w:t>
            </w:r>
            <w:r>
              <w:rPr>
                <w:rFonts w:cs="Arial" w:hint="eastAsia"/>
                <w:noProof/>
                <w:szCs w:val="18"/>
                <w:lang w:eastAsia="zh-CN"/>
              </w:rPr>
              <w:t>e</w:t>
            </w:r>
            <w:r>
              <w:rPr>
                <w:rFonts w:cs="Arial"/>
                <w:noProof/>
                <w:szCs w:val="18"/>
                <w:lang w:eastAsia="zh-CN"/>
              </w:rPr>
              <w:t>NA</w:t>
            </w: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06" w:name="_Toc25156500"/>
      <w:bookmarkStart w:id="5107" w:name="_Toc34124804"/>
      <w:bookmarkStart w:id="5108" w:name="_Toc43207930"/>
      <w:bookmarkStart w:id="5109" w:name="_Toc49857403"/>
      <w:bookmarkStart w:id="5110" w:name="_Toc56677244"/>
      <w:bookmarkStart w:id="5111" w:name="_Toc56691767"/>
      <w:bookmarkStart w:id="5112" w:name="_Toc56699031"/>
      <w:bookmarkStart w:id="5113" w:name="_Toc89035281"/>
      <w:bookmarkStart w:id="5114" w:name="_Toc89065079"/>
      <w:bookmarkStart w:id="5115" w:name="_Toc89180378"/>
      <w:bookmarkStart w:id="5116" w:name="_Toc97072057"/>
      <w:bookmarkStart w:id="5117" w:name="_Toc120051462"/>
      <w:bookmarkStart w:id="5118" w:name="_Toc122025825"/>
      <w:r w:rsidRPr="003B2883">
        <w:t>6.2.6.2.</w:t>
      </w:r>
      <w:r>
        <w:t>19</w:t>
      </w:r>
      <w:r w:rsidRPr="003B2883">
        <w:tab/>
        <w:t xml:space="preserve">Type: </w:t>
      </w:r>
      <w:r>
        <w:t>5GsUserStateInfo</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19" w:name="_Toc34124805"/>
      <w:bookmarkStart w:id="5120" w:name="_Toc43207931"/>
      <w:bookmarkStart w:id="5121" w:name="_Toc49857404"/>
      <w:bookmarkStart w:id="5122" w:name="_Toc56677245"/>
      <w:bookmarkStart w:id="5123" w:name="_Toc56691768"/>
      <w:bookmarkStart w:id="5124" w:name="_Toc56699032"/>
      <w:bookmarkStart w:id="5125" w:name="_Toc89035282"/>
      <w:bookmarkStart w:id="5126" w:name="_Toc89065080"/>
      <w:bookmarkStart w:id="5127" w:name="_Toc89180379"/>
      <w:bookmarkStart w:id="5128" w:name="_Toc97072058"/>
      <w:bookmarkStart w:id="5129" w:name="_Toc120051463"/>
      <w:bookmarkStart w:id="5130" w:name="_Toc122025826"/>
      <w:r w:rsidRPr="003B2883">
        <w:t>6.2.6.2.</w:t>
      </w:r>
      <w:r>
        <w:t>20</w:t>
      </w:r>
      <w:r w:rsidRPr="003B2883">
        <w:tab/>
        <w:t xml:space="preserve">Type: </w:t>
      </w:r>
      <w:r>
        <w:t>Traffic</w:t>
      </w:r>
      <w:r w:rsidRPr="00492D24">
        <w:t>Descriptor</w:t>
      </w:r>
      <w:bookmarkEnd w:id="5119"/>
      <w:bookmarkEnd w:id="5120"/>
      <w:bookmarkEnd w:id="5121"/>
      <w:bookmarkEnd w:id="5122"/>
      <w:bookmarkEnd w:id="5123"/>
      <w:bookmarkEnd w:id="5124"/>
      <w:bookmarkEnd w:id="5125"/>
      <w:bookmarkEnd w:id="5126"/>
      <w:bookmarkEnd w:id="5127"/>
      <w:bookmarkEnd w:id="5128"/>
      <w:bookmarkEnd w:id="5129"/>
      <w:bookmarkEnd w:id="5130"/>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31" w:name="_Toc43207932"/>
      <w:bookmarkStart w:id="5132" w:name="_Toc49857405"/>
      <w:bookmarkStart w:id="5133" w:name="_Toc56677246"/>
      <w:bookmarkStart w:id="5134" w:name="_Toc56691769"/>
      <w:bookmarkStart w:id="5135" w:name="_Toc56699033"/>
      <w:bookmarkStart w:id="5136" w:name="_Toc89035283"/>
      <w:bookmarkStart w:id="5137" w:name="_Toc89065081"/>
      <w:bookmarkStart w:id="5138" w:name="_Toc89180380"/>
      <w:bookmarkStart w:id="5139" w:name="_Toc97072059"/>
      <w:bookmarkStart w:id="5140" w:name="_Toc120051464"/>
      <w:bookmarkStart w:id="5141" w:name="_Toc122025827"/>
      <w:r w:rsidRPr="003B2883">
        <w:lastRenderedPageBreak/>
        <w:t>6.2.6.2.</w:t>
      </w:r>
      <w:r>
        <w:t>21</w:t>
      </w:r>
      <w:r w:rsidRPr="003B2883">
        <w:tab/>
        <w:t xml:space="preserve">Type: </w:t>
      </w:r>
      <w:r>
        <w:t>UEIdExt</w:t>
      </w:r>
      <w:bookmarkEnd w:id="5131"/>
      <w:bookmarkEnd w:id="5132"/>
      <w:bookmarkEnd w:id="5133"/>
      <w:bookmarkEnd w:id="5134"/>
      <w:bookmarkEnd w:id="5135"/>
      <w:bookmarkEnd w:id="5136"/>
      <w:bookmarkEnd w:id="5137"/>
      <w:bookmarkEnd w:id="5138"/>
      <w:bookmarkEnd w:id="5139"/>
      <w:bookmarkEnd w:id="5140"/>
      <w:bookmarkEnd w:id="5141"/>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42" w:name="_Toc56677247"/>
      <w:bookmarkStart w:id="5143" w:name="_Toc56691770"/>
      <w:bookmarkStart w:id="5144" w:name="_Toc56699034"/>
      <w:bookmarkStart w:id="5145" w:name="_Toc89035284"/>
      <w:bookmarkStart w:id="5146" w:name="_Toc89065082"/>
      <w:bookmarkStart w:id="5147" w:name="_Toc89180381"/>
      <w:bookmarkStart w:id="5148" w:name="_Toc97072060"/>
      <w:bookmarkStart w:id="5149" w:name="_Toc120051465"/>
      <w:bookmarkStart w:id="5150" w:name="_Toc122025828"/>
      <w:r w:rsidRPr="003B2883">
        <w:t>6.2.6.2.</w:t>
      </w:r>
      <w:r>
        <w:t>22</w:t>
      </w:r>
      <w:r w:rsidRPr="003B2883">
        <w:tab/>
        <w:t>Type: Amf</w:t>
      </w:r>
      <w:r>
        <w:t>EventSubsSyncInfo</w:t>
      </w:r>
      <w:bookmarkEnd w:id="5142"/>
      <w:bookmarkEnd w:id="5143"/>
      <w:bookmarkEnd w:id="5144"/>
      <w:bookmarkEnd w:id="5145"/>
      <w:bookmarkEnd w:id="5146"/>
      <w:bookmarkEnd w:id="5147"/>
      <w:bookmarkEnd w:id="5148"/>
      <w:bookmarkEnd w:id="5149"/>
      <w:bookmarkEnd w:id="5150"/>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5151" w:name="_Toc56677248"/>
      <w:bookmarkStart w:id="5152" w:name="_Toc56691771"/>
      <w:bookmarkStart w:id="5153" w:name="_Toc56699035"/>
      <w:bookmarkStart w:id="5154" w:name="_Toc89035285"/>
      <w:bookmarkStart w:id="5155" w:name="_Toc89065083"/>
      <w:bookmarkStart w:id="5156" w:name="_Toc89180382"/>
      <w:bookmarkStart w:id="5157" w:name="_Toc97072061"/>
      <w:bookmarkStart w:id="5158" w:name="_Toc120051466"/>
      <w:bookmarkStart w:id="5159" w:name="_Toc122025829"/>
      <w:r w:rsidRPr="003B2883">
        <w:t>6.2.6.2.</w:t>
      </w:r>
      <w:r>
        <w:t>23</w:t>
      </w:r>
      <w:r w:rsidRPr="003B2883">
        <w:tab/>
        <w:t>Type: Amf</w:t>
      </w:r>
      <w:r>
        <w:t>EventSubscriptionInfo</w:t>
      </w:r>
      <w:bookmarkEnd w:id="5151"/>
      <w:bookmarkEnd w:id="5152"/>
      <w:bookmarkEnd w:id="5153"/>
      <w:bookmarkEnd w:id="5154"/>
      <w:bookmarkEnd w:id="5155"/>
      <w:bookmarkEnd w:id="5156"/>
      <w:bookmarkEnd w:id="5157"/>
      <w:bookmarkEnd w:id="5158"/>
      <w:bookmarkEnd w:id="5159"/>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60" w:name="_Toc89035286"/>
      <w:bookmarkStart w:id="5161" w:name="_Toc89065084"/>
      <w:bookmarkStart w:id="5162" w:name="_Toc89180383"/>
      <w:bookmarkStart w:id="5163" w:name="_Toc97072062"/>
      <w:bookmarkStart w:id="5164" w:name="_Toc120051467"/>
      <w:bookmarkStart w:id="5165" w:name="_Toc122025830"/>
      <w:r w:rsidRPr="003B2883">
        <w:t>6.2.6.2.</w:t>
      </w:r>
      <w:r w:rsidR="00A11B56">
        <w:t>24</w:t>
      </w:r>
      <w:r w:rsidRPr="003B2883">
        <w:tab/>
        <w:t xml:space="preserve">Type: </w:t>
      </w:r>
      <w:r>
        <w:rPr>
          <w:rFonts w:hint="eastAsia"/>
          <w:lang w:eastAsia="zh-CN"/>
        </w:rPr>
        <w:t>T</w:t>
      </w:r>
      <w:r>
        <w:rPr>
          <w:lang w:eastAsia="zh-CN"/>
        </w:rPr>
        <w:t>argetArea</w:t>
      </w:r>
      <w:bookmarkEnd w:id="5160"/>
      <w:bookmarkEnd w:id="5161"/>
      <w:bookmarkEnd w:id="5162"/>
      <w:bookmarkEnd w:id="5163"/>
      <w:bookmarkEnd w:id="5164"/>
      <w:bookmarkEnd w:id="5165"/>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77777777" w:rsidR="00297F02" w:rsidRPr="003B2883" w:rsidRDefault="00297F02" w:rsidP="009A4BAC">
            <w:pPr>
              <w:pStyle w:val="TAL"/>
              <w:rPr>
                <w:lang w:eastAsia="zh-CN"/>
              </w:rPr>
            </w:pPr>
            <w:r>
              <w:t>taiList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66" w:name="_Toc89035287"/>
      <w:bookmarkStart w:id="5167" w:name="_Toc89065085"/>
      <w:bookmarkStart w:id="5168" w:name="_Toc89180384"/>
      <w:bookmarkStart w:id="5169" w:name="_Toc97072063"/>
      <w:bookmarkStart w:id="5170" w:name="_Toc120051468"/>
      <w:bookmarkStart w:id="5171" w:name="_Toc122025831"/>
      <w:r w:rsidRPr="003B2883">
        <w:lastRenderedPageBreak/>
        <w:t>6.2.6.2.</w:t>
      </w:r>
      <w:r>
        <w:t>25</w:t>
      </w:r>
      <w:r w:rsidRPr="003B2883">
        <w:tab/>
        <w:t xml:space="preserve">Type: </w:t>
      </w:r>
      <w:r>
        <w:rPr>
          <w:lang w:eastAsia="zh-CN"/>
        </w:rPr>
        <w:t>SnssaiTaiMapping</w:t>
      </w:r>
      <w:bookmarkEnd w:id="5166"/>
      <w:bookmarkEnd w:id="5167"/>
      <w:bookmarkEnd w:id="5168"/>
      <w:bookmarkEnd w:id="5169"/>
      <w:bookmarkEnd w:id="5170"/>
      <w:bookmarkEnd w:id="5171"/>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72" w:name="_Toc89035288"/>
      <w:bookmarkStart w:id="5173" w:name="_Toc89065086"/>
      <w:bookmarkStart w:id="5174" w:name="_Toc89180385"/>
      <w:bookmarkStart w:id="5175" w:name="_Toc97072064"/>
      <w:bookmarkStart w:id="5176" w:name="_Toc120051469"/>
      <w:bookmarkStart w:id="5177" w:name="_Toc122025832"/>
      <w:r w:rsidRPr="003B2883">
        <w:t>6.2.6.2.</w:t>
      </w:r>
      <w:r w:rsidR="00B755A2">
        <w:t>26</w:t>
      </w:r>
      <w:r w:rsidRPr="003B2883">
        <w:tab/>
        <w:t xml:space="preserve">Type: </w:t>
      </w:r>
      <w:r w:rsidR="005C72E1">
        <w:t>Supported</w:t>
      </w:r>
      <w:r w:rsidRPr="00E30083">
        <w:rPr>
          <w:rFonts w:hint="eastAsia"/>
          <w:lang w:eastAsia="zh-CN"/>
        </w:rPr>
        <w:t>Snssai</w:t>
      </w:r>
      <w:bookmarkEnd w:id="5172"/>
      <w:bookmarkEnd w:id="5173"/>
      <w:bookmarkEnd w:id="5174"/>
      <w:bookmarkEnd w:id="5175"/>
      <w:bookmarkEnd w:id="5176"/>
      <w:bookmarkEnd w:id="5177"/>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178" w:name="_Toc89035289"/>
      <w:bookmarkStart w:id="5179" w:name="_Toc89065087"/>
      <w:bookmarkStart w:id="5180" w:name="_Toc89180386"/>
      <w:bookmarkStart w:id="5181" w:name="_Toc97072065"/>
      <w:bookmarkStart w:id="5182" w:name="_Toc120051470"/>
      <w:bookmarkStart w:id="5183" w:name="_Toc122025833"/>
      <w:r w:rsidRPr="003B2883">
        <w:lastRenderedPageBreak/>
        <w:t>6.2.6.2.</w:t>
      </w:r>
      <w:r>
        <w:t>27</w:t>
      </w:r>
      <w:r w:rsidRPr="003B2883">
        <w:tab/>
        <w:t xml:space="preserve">Type: </w:t>
      </w:r>
      <w:r w:rsidRPr="00467DFF">
        <w:rPr>
          <w:lang w:eastAsia="zh-CN"/>
        </w:rPr>
        <w:t>UeInArea</w:t>
      </w:r>
      <w:r>
        <w:t>Filter</w:t>
      </w:r>
      <w:bookmarkEnd w:id="5178"/>
      <w:bookmarkEnd w:id="5179"/>
      <w:bookmarkEnd w:id="5180"/>
      <w:bookmarkEnd w:id="5181"/>
      <w:bookmarkEnd w:id="5182"/>
      <w:bookmarkEnd w:id="5183"/>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184" w:name="_Toc89035290"/>
      <w:bookmarkStart w:id="5185" w:name="_Toc89065088"/>
      <w:bookmarkStart w:id="5186" w:name="_Toc89180387"/>
      <w:bookmarkStart w:id="5187" w:name="_Toc97072066"/>
      <w:bookmarkStart w:id="5188" w:name="_Toc120051471"/>
      <w:bookmarkStart w:id="5189" w:name="_Toc122025834"/>
      <w:r w:rsidRPr="003B2883">
        <w:t>6.2.6.2.</w:t>
      </w:r>
      <w:r>
        <w:t>28</w:t>
      </w:r>
      <w:r w:rsidRPr="003B2883">
        <w:tab/>
        <w:t xml:space="preserve">Type: </w:t>
      </w:r>
      <w:r>
        <w:t>IdleStatusIndication</w:t>
      </w:r>
      <w:bookmarkEnd w:id="5184"/>
      <w:bookmarkEnd w:id="5185"/>
      <w:bookmarkEnd w:id="5186"/>
      <w:bookmarkEnd w:id="5187"/>
      <w:bookmarkEnd w:id="5188"/>
      <w:bookmarkEnd w:id="5189"/>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190" w:name="_Toc97072067"/>
      <w:bookmarkStart w:id="5191" w:name="_Toc120051472"/>
      <w:bookmarkStart w:id="5192" w:name="_Toc122025835"/>
      <w:r w:rsidRPr="003B2883">
        <w:t>6.2.6.2.</w:t>
      </w:r>
      <w:r>
        <w:t>29</w:t>
      </w:r>
      <w:r w:rsidRPr="003B2883">
        <w:tab/>
        <w:t xml:space="preserve">Type: </w:t>
      </w:r>
      <w:r>
        <w:rPr>
          <w:noProof/>
        </w:rPr>
        <w:t>UeAccessBehaviorReportItem</w:t>
      </w:r>
      <w:bookmarkEnd w:id="5190"/>
      <w:bookmarkEnd w:id="5191"/>
      <w:bookmarkEnd w:id="5192"/>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193" w:name="_Toc97072068"/>
      <w:bookmarkStart w:id="5194" w:name="_Toc120051473"/>
      <w:bookmarkStart w:id="5195" w:name="_Toc122025836"/>
      <w:r w:rsidRPr="003B2883">
        <w:lastRenderedPageBreak/>
        <w:t>6.2.6.2.</w:t>
      </w:r>
      <w:r>
        <w:t>30</w:t>
      </w:r>
      <w:r w:rsidRPr="003B2883">
        <w:tab/>
        <w:t xml:space="preserve">Type: </w:t>
      </w:r>
      <w:r>
        <w:rPr>
          <w:noProof/>
        </w:rPr>
        <w:t>UeLocationTrendsReportItem</w:t>
      </w:r>
      <w:bookmarkEnd w:id="5193"/>
      <w:bookmarkEnd w:id="5194"/>
      <w:bookmarkEnd w:id="5195"/>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196" w:name="_Toc97072069"/>
      <w:bookmarkStart w:id="5197" w:name="_Toc120051474"/>
      <w:bookmarkStart w:id="5198" w:name="_Toc122025837"/>
      <w:r w:rsidRPr="003B2883">
        <w:t>6.2.6.2.</w:t>
      </w:r>
      <w:r>
        <w:t>31</w:t>
      </w:r>
      <w:r w:rsidRPr="003B2883">
        <w:tab/>
        <w:t xml:space="preserve">Type: </w:t>
      </w:r>
      <w:r>
        <w:t>DispersionArea</w:t>
      </w:r>
      <w:bookmarkEnd w:id="5196"/>
      <w:bookmarkEnd w:id="5197"/>
      <w:bookmarkEnd w:id="5198"/>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7777777" w:rsidR="00CB38ED" w:rsidRDefault="00CB38ED" w:rsidP="0063282D">
            <w:pPr>
              <w:pStyle w:val="TAL"/>
              <w:rPr>
                <w:noProof/>
              </w:rPr>
            </w:pPr>
            <w:r>
              <w:rPr>
                <w:rFonts w:cs="Arial"/>
                <w:szCs w:val="18"/>
              </w:rPr>
              <w:t>Indicates the EUTRAN cells where the UE information to be counted for Dispersion Analytics.</w:t>
            </w:r>
            <w:r>
              <w:rPr>
                <w:noProof/>
              </w:rPr>
              <w:t xml:space="preserve"> </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199" w:name="_Toc97072070"/>
      <w:bookmarkStart w:id="5200" w:name="_Toc120051475"/>
      <w:bookmarkStart w:id="5201" w:name="_Toc122025838"/>
      <w:r w:rsidRPr="003B2883">
        <w:lastRenderedPageBreak/>
        <w:t>6.2.6.2.</w:t>
      </w:r>
      <w:r>
        <w:t>32</w:t>
      </w:r>
      <w:r w:rsidRPr="003B2883">
        <w:tab/>
        <w:t xml:space="preserve">Type: </w:t>
      </w:r>
      <w:r>
        <w:t>MmTransactionLocationReportItem</w:t>
      </w:r>
      <w:bookmarkEnd w:id="5199"/>
      <w:bookmarkEnd w:id="5200"/>
      <w:bookmarkEnd w:id="5201"/>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02" w:name="_Toc97072071"/>
      <w:bookmarkStart w:id="5203" w:name="_Toc120051476"/>
      <w:bookmarkStart w:id="5204" w:name="_Toc122025839"/>
      <w:r w:rsidRPr="003B2883">
        <w:t>6.2.6.2.</w:t>
      </w:r>
      <w:r>
        <w:t>33</w:t>
      </w:r>
      <w:r w:rsidRPr="003B2883">
        <w:tab/>
        <w:t xml:space="preserve">Type: </w:t>
      </w:r>
      <w:r>
        <w:t>MmTransactionSliceReportItem</w:t>
      </w:r>
      <w:bookmarkEnd w:id="5202"/>
      <w:bookmarkEnd w:id="5203"/>
      <w:bookmarkEnd w:id="5204"/>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5205" w:name="_Toc25156501"/>
      <w:bookmarkStart w:id="5206" w:name="_Toc34124806"/>
      <w:bookmarkStart w:id="5207" w:name="_Toc43207933"/>
      <w:bookmarkStart w:id="5208" w:name="_Toc49857406"/>
      <w:bookmarkStart w:id="5209" w:name="_Toc56677249"/>
      <w:bookmarkStart w:id="5210" w:name="_Toc56691772"/>
      <w:bookmarkStart w:id="5211" w:name="_Toc56699036"/>
      <w:bookmarkStart w:id="5212" w:name="_Toc89035291"/>
      <w:bookmarkStart w:id="5213" w:name="_Toc89065089"/>
      <w:bookmarkStart w:id="5214" w:name="_Toc89180388"/>
      <w:bookmarkStart w:id="5215" w:name="_Toc97072072"/>
      <w:bookmarkStart w:id="5216" w:name="_Toc120051477"/>
      <w:bookmarkStart w:id="5217" w:name="_Toc122025840"/>
      <w:r w:rsidRPr="003B2883">
        <w:rPr>
          <w:lang w:val="en-US"/>
        </w:rPr>
        <w:t>6.2.6.3</w:t>
      </w:r>
      <w:r w:rsidRPr="003B2883">
        <w:rPr>
          <w:lang w:val="en-US"/>
        </w:rPr>
        <w:tab/>
        <w:t>Simple data types and enumerations</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7EFDAAEF" w14:textId="77777777" w:rsidR="00602AC0" w:rsidRPr="003B2883" w:rsidRDefault="00602AC0" w:rsidP="00602AC0">
      <w:pPr>
        <w:pStyle w:val="Heading5"/>
      </w:pPr>
      <w:bookmarkStart w:id="5218" w:name="_Toc25156502"/>
      <w:bookmarkStart w:id="5219" w:name="_Toc34124807"/>
      <w:bookmarkStart w:id="5220" w:name="_Toc43207934"/>
      <w:bookmarkStart w:id="5221" w:name="_Toc49857407"/>
      <w:bookmarkStart w:id="5222" w:name="_Toc56677250"/>
      <w:bookmarkStart w:id="5223" w:name="_Toc56691773"/>
      <w:bookmarkStart w:id="5224" w:name="_Toc56699037"/>
      <w:bookmarkStart w:id="5225" w:name="_Toc89035292"/>
      <w:bookmarkStart w:id="5226" w:name="_Toc89065090"/>
      <w:bookmarkStart w:id="5227" w:name="_Toc89180389"/>
      <w:bookmarkStart w:id="5228" w:name="_Toc97072073"/>
      <w:bookmarkStart w:id="5229" w:name="_Toc120051478"/>
      <w:bookmarkStart w:id="5230" w:name="_Toc122025841"/>
      <w:r w:rsidRPr="003B2883">
        <w:t>6.2.6.3.1</w:t>
      </w:r>
      <w:r w:rsidRPr="003B2883">
        <w:tab/>
        <w:t>Introduction</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31" w:name="_Toc25156503"/>
      <w:bookmarkStart w:id="5232" w:name="_Toc34124808"/>
      <w:bookmarkStart w:id="5233" w:name="_Toc43207935"/>
      <w:bookmarkStart w:id="5234" w:name="_Toc49857408"/>
      <w:bookmarkStart w:id="5235" w:name="_Toc56677251"/>
      <w:bookmarkStart w:id="5236" w:name="_Toc56691774"/>
      <w:bookmarkStart w:id="5237" w:name="_Toc56699038"/>
      <w:bookmarkStart w:id="5238" w:name="_Toc89035293"/>
      <w:bookmarkStart w:id="5239" w:name="_Toc89065091"/>
      <w:bookmarkStart w:id="5240" w:name="_Toc89180390"/>
      <w:bookmarkStart w:id="5241" w:name="_Toc97072074"/>
      <w:bookmarkStart w:id="5242" w:name="_Toc120051479"/>
      <w:bookmarkStart w:id="5243" w:name="_Toc122025842"/>
      <w:r w:rsidRPr="003B2883">
        <w:t>6.2.6.3.2</w:t>
      </w:r>
      <w:r w:rsidRPr="003B2883">
        <w:tab/>
        <w:t>Simple data types</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44" w:name="_Toc25156504"/>
      <w:bookmarkStart w:id="5245" w:name="_Toc34124809"/>
      <w:bookmarkStart w:id="5246" w:name="_Toc43207936"/>
      <w:bookmarkStart w:id="5247" w:name="_Toc49857409"/>
      <w:bookmarkStart w:id="5248" w:name="_Toc56677252"/>
      <w:bookmarkStart w:id="5249" w:name="_Toc56691775"/>
      <w:bookmarkStart w:id="5250" w:name="_Toc56699039"/>
      <w:bookmarkStart w:id="5251" w:name="_Toc89035294"/>
      <w:bookmarkStart w:id="5252" w:name="_Toc89065092"/>
      <w:bookmarkStart w:id="5253" w:name="_Toc89180391"/>
      <w:bookmarkStart w:id="5254" w:name="_Toc97072075"/>
      <w:bookmarkStart w:id="5255" w:name="_Toc120051480"/>
      <w:bookmarkStart w:id="5256" w:name="_Toc122025843"/>
      <w:r w:rsidRPr="003B2883">
        <w:lastRenderedPageBreak/>
        <w:t>6.2.6.3.3</w:t>
      </w:r>
      <w:r w:rsidRPr="003B2883">
        <w:tab/>
        <w:t>Enumeration: AmfEventType</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lastRenderedPageBreak/>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57" w:name="_Toc25156505"/>
      <w:bookmarkStart w:id="5258" w:name="_Toc34124810"/>
      <w:bookmarkStart w:id="5259" w:name="_Toc43207937"/>
      <w:bookmarkStart w:id="5260" w:name="_Toc49857410"/>
      <w:bookmarkStart w:id="5261" w:name="_Toc56677253"/>
      <w:bookmarkStart w:id="5262" w:name="_Toc56691776"/>
      <w:bookmarkStart w:id="5263" w:name="_Toc56699040"/>
      <w:bookmarkStart w:id="5264" w:name="_Toc89035295"/>
      <w:bookmarkStart w:id="5265" w:name="_Toc89065093"/>
      <w:bookmarkStart w:id="5266" w:name="_Toc89180392"/>
      <w:bookmarkStart w:id="5267" w:name="_Toc97072076"/>
      <w:bookmarkStart w:id="5268" w:name="_Toc120051481"/>
      <w:bookmarkStart w:id="5269" w:name="_Toc122025844"/>
      <w:r w:rsidRPr="003B2883">
        <w:t>6.2.6.3.4</w:t>
      </w:r>
      <w:r w:rsidRPr="003B2883">
        <w:tab/>
        <w:t>Enumeration: AmfEventTrigger</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70" w:name="_Toc25156506"/>
      <w:bookmarkStart w:id="5271" w:name="_Toc34124811"/>
      <w:bookmarkStart w:id="5272" w:name="_Toc43207938"/>
      <w:bookmarkStart w:id="5273" w:name="_Toc49857411"/>
      <w:bookmarkStart w:id="5274" w:name="_Toc56677254"/>
      <w:bookmarkStart w:id="5275" w:name="_Toc56691777"/>
      <w:bookmarkStart w:id="5276" w:name="_Toc56699041"/>
      <w:bookmarkStart w:id="5277" w:name="_Toc89035296"/>
      <w:bookmarkStart w:id="5278" w:name="_Toc89065094"/>
      <w:bookmarkStart w:id="5279" w:name="_Toc89180393"/>
      <w:bookmarkStart w:id="5280" w:name="_Toc97072077"/>
      <w:bookmarkStart w:id="5281" w:name="_Toc120051482"/>
      <w:bookmarkStart w:id="5282" w:name="_Toc122025845"/>
      <w:r w:rsidRPr="003B2883">
        <w:lastRenderedPageBreak/>
        <w:t>6.2.6.3.5</w:t>
      </w:r>
      <w:r w:rsidRPr="003B2883">
        <w:tab/>
        <w:t>Enumeration: LocationFilter</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283" w:name="_Toc25156507"/>
      <w:bookmarkStart w:id="5284" w:name="_Toc34124812"/>
      <w:bookmarkStart w:id="5285" w:name="_Toc43207939"/>
      <w:bookmarkStart w:id="5286" w:name="_Toc49857412"/>
      <w:bookmarkStart w:id="5287" w:name="_Toc56677255"/>
      <w:bookmarkStart w:id="5288" w:name="_Toc56691778"/>
      <w:bookmarkStart w:id="5289" w:name="_Toc56699042"/>
      <w:bookmarkStart w:id="5290" w:name="_Toc89035297"/>
      <w:bookmarkStart w:id="5291" w:name="_Toc89065095"/>
      <w:bookmarkStart w:id="5292" w:name="_Toc89180394"/>
      <w:bookmarkStart w:id="5293" w:name="_Toc97072078"/>
      <w:bookmarkStart w:id="5294" w:name="_Toc120051483"/>
      <w:bookmarkStart w:id="5295" w:name="_Toc122025846"/>
      <w:r w:rsidRPr="003B2883">
        <w:t>6.2.6.3.6</w:t>
      </w:r>
      <w:r w:rsidRPr="003B2883">
        <w:tab/>
        <w:t>Void</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3EAA1BD8" w14:textId="77777777" w:rsidR="00602AC0" w:rsidRPr="003B2883" w:rsidRDefault="00602AC0" w:rsidP="00602AC0"/>
    <w:p w14:paraId="1EFB0F67" w14:textId="77777777" w:rsidR="00602AC0" w:rsidRPr="003B2883" w:rsidRDefault="00602AC0" w:rsidP="00602AC0">
      <w:pPr>
        <w:pStyle w:val="Heading5"/>
      </w:pPr>
      <w:bookmarkStart w:id="5296" w:name="_Toc25156508"/>
      <w:bookmarkStart w:id="5297" w:name="_Toc34124813"/>
      <w:bookmarkStart w:id="5298" w:name="_Toc43207940"/>
      <w:bookmarkStart w:id="5299" w:name="_Toc49857413"/>
      <w:bookmarkStart w:id="5300" w:name="_Toc56677256"/>
      <w:bookmarkStart w:id="5301" w:name="_Toc56691779"/>
      <w:bookmarkStart w:id="5302" w:name="_Toc56699043"/>
      <w:bookmarkStart w:id="5303" w:name="_Toc89035298"/>
      <w:bookmarkStart w:id="5304" w:name="_Toc89065096"/>
      <w:bookmarkStart w:id="5305" w:name="_Toc89180395"/>
      <w:bookmarkStart w:id="5306" w:name="_Toc97072079"/>
      <w:bookmarkStart w:id="5307" w:name="_Toc120051484"/>
      <w:bookmarkStart w:id="5308" w:name="_Toc122025847"/>
      <w:r w:rsidRPr="003B2883">
        <w:t>6.2.6.3.7</w:t>
      </w:r>
      <w:r w:rsidRPr="003B2883">
        <w:tab/>
        <w:t>Enumeration: UeReachability</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09" w:name="_Toc25156509"/>
      <w:bookmarkStart w:id="5310" w:name="_Toc34124814"/>
      <w:bookmarkStart w:id="5311" w:name="_Toc43207941"/>
      <w:bookmarkStart w:id="5312" w:name="_Toc49857414"/>
      <w:bookmarkStart w:id="5313" w:name="_Toc56677257"/>
      <w:bookmarkStart w:id="5314" w:name="_Toc56691780"/>
      <w:bookmarkStart w:id="5315" w:name="_Toc56699044"/>
      <w:bookmarkStart w:id="5316" w:name="_Toc89035299"/>
      <w:bookmarkStart w:id="5317" w:name="_Toc89065097"/>
      <w:bookmarkStart w:id="5318" w:name="_Toc89180396"/>
      <w:bookmarkStart w:id="5319" w:name="_Toc97072080"/>
      <w:bookmarkStart w:id="5320" w:name="_Toc120051485"/>
      <w:bookmarkStart w:id="5321" w:name="_Toc122025848"/>
      <w:r w:rsidRPr="003B2883">
        <w:t>6.2.6.3.8</w:t>
      </w:r>
      <w:r w:rsidRPr="003B2883">
        <w:tab/>
        <w:t>Void</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50B02829" w14:textId="77777777" w:rsidR="00602AC0" w:rsidRPr="003B2883" w:rsidRDefault="00602AC0" w:rsidP="00602AC0"/>
    <w:p w14:paraId="11017FB2" w14:textId="77777777" w:rsidR="00602AC0" w:rsidRPr="003B2883" w:rsidRDefault="00602AC0" w:rsidP="00602AC0">
      <w:pPr>
        <w:pStyle w:val="Heading5"/>
      </w:pPr>
      <w:bookmarkStart w:id="5322" w:name="_Toc25156510"/>
      <w:bookmarkStart w:id="5323" w:name="_Toc34124815"/>
      <w:bookmarkStart w:id="5324" w:name="_Toc43207942"/>
      <w:bookmarkStart w:id="5325" w:name="_Toc49857415"/>
      <w:bookmarkStart w:id="5326" w:name="_Toc56677258"/>
      <w:bookmarkStart w:id="5327" w:name="_Toc56691781"/>
      <w:bookmarkStart w:id="5328" w:name="_Toc56699045"/>
      <w:bookmarkStart w:id="5329" w:name="_Toc89035300"/>
      <w:bookmarkStart w:id="5330" w:name="_Toc89065098"/>
      <w:bookmarkStart w:id="5331" w:name="_Toc89180397"/>
      <w:bookmarkStart w:id="5332" w:name="_Toc97072081"/>
      <w:bookmarkStart w:id="5333" w:name="_Toc120051486"/>
      <w:bookmarkStart w:id="5334" w:name="_Toc122025849"/>
      <w:r w:rsidRPr="003B2883">
        <w:t>6.2.6.3.9</w:t>
      </w:r>
      <w:r w:rsidRPr="003B2883">
        <w:tab/>
        <w:t>Enumeration: RmState</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35" w:name="_Toc25156511"/>
      <w:bookmarkStart w:id="5336" w:name="_Toc34124816"/>
      <w:bookmarkStart w:id="5337" w:name="_Toc43207943"/>
      <w:bookmarkStart w:id="5338" w:name="_Toc49857416"/>
      <w:bookmarkStart w:id="5339" w:name="_Toc56677259"/>
      <w:bookmarkStart w:id="5340" w:name="_Toc56691782"/>
      <w:bookmarkStart w:id="5341" w:name="_Toc56699046"/>
      <w:bookmarkStart w:id="5342" w:name="_Toc89035301"/>
      <w:bookmarkStart w:id="5343" w:name="_Toc89065099"/>
      <w:bookmarkStart w:id="5344" w:name="_Toc89180398"/>
      <w:bookmarkStart w:id="5345" w:name="_Toc97072082"/>
      <w:bookmarkStart w:id="5346" w:name="_Toc120051487"/>
      <w:bookmarkStart w:id="5347" w:name="_Toc122025850"/>
      <w:r w:rsidRPr="003B2883">
        <w:t>6.2.6.3.10</w:t>
      </w:r>
      <w:r w:rsidRPr="003B2883">
        <w:tab/>
        <w:t>Enumeration: CmState</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48" w:name="_Toc25156512"/>
      <w:bookmarkStart w:id="5349" w:name="_Toc34124817"/>
      <w:bookmarkStart w:id="5350" w:name="_Toc43207944"/>
      <w:bookmarkStart w:id="5351" w:name="_Toc49857417"/>
      <w:bookmarkStart w:id="5352" w:name="_Toc56677260"/>
      <w:bookmarkStart w:id="5353" w:name="_Toc56691783"/>
      <w:bookmarkStart w:id="5354" w:name="_Toc56699047"/>
      <w:bookmarkStart w:id="5355" w:name="_Toc89035302"/>
      <w:bookmarkStart w:id="5356" w:name="_Toc89065100"/>
      <w:bookmarkStart w:id="5357" w:name="_Toc89180399"/>
      <w:bookmarkStart w:id="5358" w:name="_Toc97072083"/>
      <w:bookmarkStart w:id="5359" w:name="_Toc120051488"/>
      <w:bookmarkStart w:id="5360" w:name="_Toc122025851"/>
      <w:r w:rsidRPr="003B2883">
        <w:lastRenderedPageBreak/>
        <w:t>6.2.6.3.</w:t>
      </w:r>
      <w:r>
        <w:t>11</w:t>
      </w:r>
      <w:r w:rsidRPr="003B2883">
        <w:tab/>
        <w:t xml:space="preserve">Enumeration: </w:t>
      </w:r>
      <w:r>
        <w:t>5GsUserState</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61" w:name="_Toc25157273"/>
      <w:bookmarkStart w:id="5362" w:name="_Toc27590812"/>
      <w:bookmarkStart w:id="5363" w:name="_Toc43207945"/>
      <w:bookmarkStart w:id="5364" w:name="_Toc49857418"/>
      <w:bookmarkStart w:id="5365" w:name="_Toc56677261"/>
      <w:bookmarkStart w:id="5366" w:name="_Toc56691784"/>
      <w:bookmarkStart w:id="5367" w:name="_Toc56699048"/>
      <w:bookmarkStart w:id="5368" w:name="_Toc89035303"/>
      <w:bookmarkStart w:id="5369" w:name="_Toc89065101"/>
      <w:bookmarkStart w:id="5370" w:name="_Toc89180400"/>
      <w:bookmarkStart w:id="5371" w:name="_Toc97072084"/>
      <w:bookmarkStart w:id="5372" w:name="_Toc120051489"/>
      <w:bookmarkStart w:id="5373" w:name="_Toc122025852"/>
      <w:r>
        <w:t>6.2.6.3.12</w:t>
      </w:r>
      <w:r>
        <w:tab/>
        <w:t xml:space="preserve">Enumeration: </w:t>
      </w:r>
      <w:bookmarkEnd w:id="5361"/>
      <w:bookmarkEnd w:id="5362"/>
      <w:r>
        <w:t>LossOfConnectivityReason</w:t>
      </w:r>
      <w:bookmarkEnd w:id="5363"/>
      <w:bookmarkEnd w:id="5364"/>
      <w:bookmarkEnd w:id="5365"/>
      <w:bookmarkEnd w:id="5366"/>
      <w:bookmarkEnd w:id="5367"/>
      <w:bookmarkEnd w:id="5368"/>
      <w:bookmarkEnd w:id="5369"/>
      <w:bookmarkEnd w:id="5370"/>
      <w:bookmarkEnd w:id="5371"/>
      <w:bookmarkEnd w:id="5372"/>
      <w:bookmarkEnd w:id="5373"/>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5374" w:name="_Toc43207946"/>
      <w:bookmarkStart w:id="5375" w:name="_Toc49857419"/>
      <w:bookmarkStart w:id="5376" w:name="_Toc56677262"/>
      <w:bookmarkStart w:id="5377" w:name="_Toc56691785"/>
      <w:bookmarkStart w:id="5378" w:name="_Toc56699049"/>
      <w:bookmarkStart w:id="5379" w:name="_Toc89035304"/>
      <w:bookmarkStart w:id="5380" w:name="_Toc89065102"/>
      <w:bookmarkStart w:id="5381" w:name="_Toc89180401"/>
      <w:bookmarkStart w:id="5382" w:name="_Toc97072085"/>
      <w:bookmarkStart w:id="5383" w:name="_Toc120051490"/>
      <w:bookmarkStart w:id="5384" w:name="_Toc122025853"/>
      <w:r>
        <w:t>6.2.6.3.13</w:t>
      </w:r>
      <w:r>
        <w:tab/>
        <w:t>Enumeration: ReachabilityFilter</w:t>
      </w:r>
      <w:bookmarkEnd w:id="5374"/>
      <w:bookmarkEnd w:id="5375"/>
      <w:bookmarkEnd w:id="5376"/>
      <w:bookmarkEnd w:id="5377"/>
      <w:bookmarkEnd w:id="5378"/>
      <w:bookmarkEnd w:id="5379"/>
      <w:bookmarkEnd w:id="5380"/>
      <w:bookmarkEnd w:id="5381"/>
      <w:bookmarkEnd w:id="5382"/>
      <w:bookmarkEnd w:id="5383"/>
      <w:bookmarkEnd w:id="5384"/>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385" w:name="_Toc89035305"/>
      <w:bookmarkStart w:id="5386" w:name="_Toc89065103"/>
      <w:bookmarkStart w:id="5387" w:name="_Toc89180402"/>
      <w:bookmarkStart w:id="5388" w:name="_Toc97072086"/>
      <w:bookmarkStart w:id="5389" w:name="_Toc120051491"/>
      <w:bookmarkStart w:id="5390" w:name="_Toc122025854"/>
      <w:r w:rsidRPr="003B2883">
        <w:t>6.2.6.3.</w:t>
      </w:r>
      <w:r>
        <w:t>14</w:t>
      </w:r>
      <w:r w:rsidRPr="003B2883">
        <w:tab/>
        <w:t xml:space="preserve">Enumeration: </w:t>
      </w:r>
      <w:r>
        <w:t>UeType</w:t>
      </w:r>
      <w:bookmarkEnd w:id="5385"/>
      <w:bookmarkEnd w:id="5386"/>
      <w:bookmarkEnd w:id="5387"/>
      <w:bookmarkEnd w:id="5388"/>
      <w:bookmarkEnd w:id="5389"/>
      <w:bookmarkEnd w:id="5390"/>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391" w:name="_Toc97072087"/>
      <w:bookmarkStart w:id="5392" w:name="_Toc120051492"/>
      <w:bookmarkStart w:id="5393" w:name="_Toc122025855"/>
      <w:r w:rsidRPr="003B2883">
        <w:lastRenderedPageBreak/>
        <w:t>6.2.6.3.</w:t>
      </w:r>
      <w:r>
        <w:t>15</w:t>
      </w:r>
      <w:r w:rsidRPr="003B2883">
        <w:tab/>
        <w:t xml:space="preserve">Enumeration: </w:t>
      </w:r>
      <w:r>
        <w:t>AccessStateTransitionType</w:t>
      </w:r>
      <w:bookmarkEnd w:id="5391"/>
      <w:bookmarkEnd w:id="5392"/>
      <w:bookmarkEnd w:id="5393"/>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394" w:name="_Toc122025856"/>
      <w:r w:rsidRPr="003B2883">
        <w:t>6.2.6.3.</w:t>
      </w:r>
      <w:r>
        <w:t>16</w:t>
      </w:r>
      <w:r w:rsidRPr="003B2883">
        <w:tab/>
        <w:t xml:space="preserve">Enumeration: </w:t>
      </w:r>
      <w:r>
        <w:t>SubTerminationReason</w:t>
      </w:r>
      <w:bookmarkEnd w:id="5394"/>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22"/>
        <w:gridCol w:w="5526"/>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395" w:name="_Toc25156513"/>
      <w:bookmarkStart w:id="5396" w:name="_Toc34124818"/>
      <w:bookmarkStart w:id="5397" w:name="_Toc43207947"/>
      <w:bookmarkStart w:id="5398" w:name="_Toc49857420"/>
      <w:bookmarkStart w:id="5399" w:name="_Toc56677263"/>
      <w:bookmarkStart w:id="5400" w:name="_Toc56691786"/>
      <w:bookmarkStart w:id="5401" w:name="_Toc56699050"/>
      <w:bookmarkStart w:id="5402" w:name="_Toc89035306"/>
      <w:bookmarkStart w:id="5403" w:name="_Toc89065104"/>
      <w:bookmarkStart w:id="5404" w:name="_Toc89180403"/>
      <w:bookmarkStart w:id="5405" w:name="_Toc97072088"/>
      <w:bookmarkStart w:id="5406" w:name="_Toc120051493"/>
      <w:bookmarkStart w:id="5407" w:name="_Toc122025857"/>
      <w:r w:rsidRPr="003B2883">
        <w:t>6.2.6.4</w:t>
      </w:r>
      <w:r w:rsidRPr="003B2883">
        <w:tab/>
        <w:t>Binary data</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08" w:name="_Toc25156514"/>
      <w:bookmarkStart w:id="5409" w:name="_Toc34124819"/>
      <w:bookmarkStart w:id="5410" w:name="_Toc43207948"/>
      <w:bookmarkStart w:id="5411" w:name="_Toc49857421"/>
      <w:bookmarkStart w:id="5412" w:name="_Toc56677264"/>
      <w:bookmarkStart w:id="5413" w:name="_Toc56691787"/>
      <w:bookmarkStart w:id="5414" w:name="_Toc56699051"/>
      <w:bookmarkStart w:id="5415" w:name="_Toc89035307"/>
      <w:bookmarkStart w:id="5416" w:name="_Toc89065105"/>
      <w:bookmarkStart w:id="5417" w:name="_Toc89180404"/>
      <w:bookmarkStart w:id="5418" w:name="_Toc97072089"/>
      <w:bookmarkStart w:id="5419" w:name="_Toc120051494"/>
      <w:bookmarkStart w:id="5420" w:name="_Toc122025858"/>
      <w:r w:rsidRPr="003B2883">
        <w:t>6.2.7</w:t>
      </w:r>
      <w:r w:rsidRPr="003B2883">
        <w:tab/>
        <w:t>Error Handling</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60E92E22" w14:textId="77777777" w:rsidR="00602AC0" w:rsidRPr="003B2883" w:rsidRDefault="00602AC0" w:rsidP="00602AC0">
      <w:pPr>
        <w:pStyle w:val="Heading4"/>
      </w:pPr>
      <w:bookmarkStart w:id="5421" w:name="_Toc25156515"/>
      <w:bookmarkStart w:id="5422" w:name="_Toc34124820"/>
      <w:bookmarkStart w:id="5423" w:name="_Toc43207949"/>
      <w:bookmarkStart w:id="5424" w:name="_Toc49857422"/>
      <w:bookmarkStart w:id="5425" w:name="_Toc56677265"/>
      <w:bookmarkStart w:id="5426" w:name="_Toc56691788"/>
      <w:bookmarkStart w:id="5427" w:name="_Toc56699052"/>
      <w:bookmarkStart w:id="5428" w:name="_Toc89035308"/>
      <w:bookmarkStart w:id="5429" w:name="_Toc89065106"/>
      <w:bookmarkStart w:id="5430" w:name="_Toc89180405"/>
      <w:bookmarkStart w:id="5431" w:name="_Toc97072090"/>
      <w:bookmarkStart w:id="5432" w:name="_Toc120051495"/>
      <w:bookmarkStart w:id="5433" w:name="_Toc122025859"/>
      <w:r w:rsidRPr="003B2883">
        <w:t>6.2.7.1</w:t>
      </w:r>
      <w:r w:rsidRPr="003B2883">
        <w:tab/>
        <w:t>General</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34" w:name="_Toc25156516"/>
      <w:bookmarkStart w:id="5435" w:name="_Toc34124821"/>
      <w:bookmarkStart w:id="5436" w:name="_Toc43207950"/>
      <w:bookmarkStart w:id="5437" w:name="_Toc49857423"/>
      <w:bookmarkStart w:id="5438" w:name="_Toc56677266"/>
      <w:bookmarkStart w:id="5439" w:name="_Toc56691789"/>
      <w:bookmarkStart w:id="5440" w:name="_Toc56699053"/>
      <w:bookmarkStart w:id="5441" w:name="_Toc89035309"/>
      <w:bookmarkStart w:id="5442" w:name="_Toc89065107"/>
      <w:bookmarkStart w:id="5443" w:name="_Toc89180406"/>
      <w:bookmarkStart w:id="5444" w:name="_Toc97072091"/>
      <w:bookmarkStart w:id="5445" w:name="_Toc120051496"/>
      <w:bookmarkStart w:id="5446" w:name="_Toc122025860"/>
      <w:r w:rsidRPr="003B2883">
        <w:t>6.2.7.2</w:t>
      </w:r>
      <w:r w:rsidRPr="003B2883">
        <w:tab/>
        <w:t>Protocol Errors</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5E78B93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47" w:name="_Toc25156517"/>
      <w:bookmarkStart w:id="5448" w:name="_Toc34124822"/>
      <w:bookmarkStart w:id="5449" w:name="_Toc43207951"/>
      <w:bookmarkStart w:id="5450" w:name="_Toc49857424"/>
      <w:bookmarkStart w:id="5451" w:name="_Toc56677267"/>
      <w:bookmarkStart w:id="5452" w:name="_Toc56691790"/>
      <w:bookmarkStart w:id="5453" w:name="_Toc56699054"/>
      <w:bookmarkStart w:id="5454" w:name="_Toc89035310"/>
      <w:bookmarkStart w:id="5455" w:name="_Toc89065108"/>
      <w:bookmarkStart w:id="5456" w:name="_Toc89180407"/>
      <w:bookmarkStart w:id="5457" w:name="_Toc97072092"/>
      <w:bookmarkStart w:id="5458" w:name="_Toc120051497"/>
      <w:bookmarkStart w:id="5459" w:name="_Toc122025861"/>
      <w:r w:rsidRPr="003B2883">
        <w:t>6.2.7.3</w:t>
      </w:r>
      <w:r w:rsidRPr="003B2883">
        <w:tab/>
        <w:t>Application Errors</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60" w:name="_Toc25156518"/>
      <w:bookmarkStart w:id="5461" w:name="_Toc34124823"/>
      <w:bookmarkStart w:id="5462" w:name="_Toc43207952"/>
      <w:bookmarkStart w:id="5463" w:name="_Toc49857425"/>
      <w:bookmarkStart w:id="5464" w:name="_Toc56677268"/>
      <w:bookmarkStart w:id="5465" w:name="_Toc56691791"/>
      <w:bookmarkStart w:id="5466" w:name="_Toc56699055"/>
      <w:bookmarkStart w:id="5467" w:name="_Toc89035311"/>
      <w:bookmarkStart w:id="5468" w:name="_Toc89065109"/>
      <w:bookmarkStart w:id="5469" w:name="_Toc89180408"/>
      <w:bookmarkStart w:id="5470" w:name="_Toc97072093"/>
      <w:bookmarkStart w:id="5471" w:name="_Toc120051498"/>
      <w:bookmarkStart w:id="5472" w:name="_Toc122025862"/>
      <w:r w:rsidRPr="003B2883">
        <w:t>6.2.8</w:t>
      </w:r>
      <w:r w:rsidRPr="003B2883">
        <w:tab/>
        <w:t>Feature Negotiation</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1DC3F9E7"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7FEBD325"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735541FF"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31B0C334" w:rsidR="00696BF4" w:rsidRDefault="00696BF4" w:rsidP="00696BF4">
            <w:pPr>
              <w:pStyle w:val="TAL"/>
              <w:rPr>
                <w:lang w:eastAsia="zh-CN"/>
              </w:rPr>
            </w:pPr>
            <w:r>
              <w:rPr>
                <w:lang w:eastAsia="zh-CN"/>
              </w:rPr>
              <w:t xml:space="preserve">An AMF supporting this feature shall allow the NF consumer to remove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473" w:name="_Toc25156519"/>
      <w:bookmarkStart w:id="5474" w:name="_Toc34124824"/>
      <w:bookmarkStart w:id="5475" w:name="_Toc43207953"/>
      <w:bookmarkStart w:id="5476" w:name="_Toc49857426"/>
      <w:bookmarkStart w:id="5477" w:name="_Toc56677269"/>
      <w:bookmarkStart w:id="5478" w:name="_Toc56691792"/>
      <w:bookmarkStart w:id="5479" w:name="_Toc56699056"/>
      <w:bookmarkStart w:id="5480" w:name="_Toc89035312"/>
      <w:bookmarkStart w:id="5481" w:name="_Toc89065110"/>
      <w:bookmarkStart w:id="5482" w:name="_Toc89180409"/>
      <w:bookmarkStart w:id="5483" w:name="_Toc97072094"/>
      <w:bookmarkStart w:id="5484" w:name="_Toc120051499"/>
      <w:bookmarkStart w:id="5485" w:name="_Toc122025863"/>
      <w:r w:rsidRPr="003B2883">
        <w:rPr>
          <w:lang w:val="en-US"/>
        </w:rPr>
        <w:lastRenderedPageBreak/>
        <w:t>6.2.9</w:t>
      </w:r>
      <w:r w:rsidRPr="003B2883">
        <w:rPr>
          <w:lang w:val="en-US"/>
        </w:rPr>
        <w:tab/>
        <w:t>Security</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2D4748B2"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486" w:name="_Toc56677270"/>
      <w:bookmarkStart w:id="5487" w:name="_Toc56691793"/>
      <w:bookmarkStart w:id="5488" w:name="_Toc56699057"/>
      <w:bookmarkStart w:id="5489" w:name="_Toc89035313"/>
      <w:bookmarkStart w:id="5490" w:name="_Toc89065111"/>
      <w:bookmarkStart w:id="5491" w:name="_Toc89180410"/>
      <w:bookmarkStart w:id="5492" w:name="_Toc97072095"/>
      <w:bookmarkStart w:id="5493" w:name="_Toc120051500"/>
      <w:bookmarkStart w:id="5494" w:name="_Toc122025864"/>
      <w:r w:rsidRPr="003B2883">
        <w:t>6.</w:t>
      </w:r>
      <w:r>
        <w:t>2</w:t>
      </w:r>
      <w:r w:rsidRPr="003B2883">
        <w:t>.</w:t>
      </w:r>
      <w:r>
        <w:t>10</w:t>
      </w:r>
      <w:r w:rsidRPr="003B2883">
        <w:tab/>
      </w:r>
      <w:r>
        <w:t>HTTP redirection</w:t>
      </w:r>
      <w:bookmarkEnd w:id="5486"/>
      <w:bookmarkEnd w:id="5487"/>
      <w:bookmarkEnd w:id="5488"/>
      <w:bookmarkEnd w:id="5489"/>
      <w:bookmarkEnd w:id="5490"/>
      <w:bookmarkEnd w:id="5491"/>
      <w:bookmarkEnd w:id="5492"/>
      <w:bookmarkEnd w:id="5493"/>
      <w:bookmarkEnd w:id="5494"/>
    </w:p>
    <w:p w14:paraId="51831A10"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2CE8DFE7" w14:textId="77777777" w:rsidR="00E644D7" w:rsidRDefault="00E644D7" w:rsidP="002B76A4"/>
    <w:p w14:paraId="2D8BAB36" w14:textId="0B53E79B" w:rsidR="002B76A4" w:rsidRDefault="002B76A4" w:rsidP="002B76A4">
      <w:r>
        <w:t>An SCP that reselects a different AMF producer instance will return the NF Instance ID of the new AMF producer instance in the 3gpp-Sbi-Producer-Id header, as specified in clause 6.10.3.4 of 3GPP TS 29.500 [4].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495" w:name="_Toc25156520"/>
      <w:bookmarkStart w:id="5496" w:name="_Toc34124825"/>
      <w:bookmarkStart w:id="5497" w:name="_Toc43207954"/>
      <w:bookmarkStart w:id="5498" w:name="_Toc49857427"/>
      <w:bookmarkStart w:id="5499" w:name="_Toc56677271"/>
      <w:bookmarkStart w:id="5500" w:name="_Toc56691794"/>
      <w:bookmarkStart w:id="5501" w:name="_Toc56699058"/>
      <w:bookmarkStart w:id="5502" w:name="_Toc89035314"/>
      <w:bookmarkStart w:id="5503" w:name="_Toc89065112"/>
      <w:bookmarkStart w:id="5504" w:name="_Toc89180411"/>
      <w:bookmarkStart w:id="5505" w:name="_Toc97072096"/>
      <w:bookmarkStart w:id="5506" w:name="_Toc120051501"/>
      <w:bookmarkStart w:id="5507" w:name="_Toc122025865"/>
      <w:r w:rsidRPr="003B2883">
        <w:t>6.3</w:t>
      </w:r>
      <w:r w:rsidRPr="003B2883">
        <w:tab/>
        <w:t>Namf_MT Service API</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7A322F73" w14:textId="77777777" w:rsidR="00602AC0" w:rsidRPr="003B2883" w:rsidRDefault="00602AC0" w:rsidP="00602AC0">
      <w:pPr>
        <w:pStyle w:val="Heading3"/>
      </w:pPr>
      <w:bookmarkStart w:id="5508" w:name="_Toc25156521"/>
      <w:bookmarkStart w:id="5509" w:name="_Toc34124826"/>
      <w:bookmarkStart w:id="5510" w:name="_Toc43207955"/>
      <w:bookmarkStart w:id="5511" w:name="_Toc49857428"/>
      <w:bookmarkStart w:id="5512" w:name="_Toc56677272"/>
      <w:bookmarkStart w:id="5513" w:name="_Toc56691795"/>
      <w:bookmarkStart w:id="5514" w:name="_Toc56699059"/>
      <w:bookmarkStart w:id="5515" w:name="_Toc89035315"/>
      <w:bookmarkStart w:id="5516" w:name="_Toc89065113"/>
      <w:bookmarkStart w:id="5517" w:name="_Toc89180412"/>
      <w:bookmarkStart w:id="5518" w:name="_Toc97072097"/>
      <w:bookmarkStart w:id="5519" w:name="_Toc120051502"/>
      <w:bookmarkStart w:id="5520" w:name="_Toc122025866"/>
      <w:r w:rsidRPr="003B2883">
        <w:t>6.3.1</w:t>
      </w:r>
      <w:r w:rsidRPr="003B2883">
        <w:tab/>
        <w:t>API URI</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lastRenderedPageBreak/>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21" w:name="_Toc25156522"/>
      <w:bookmarkStart w:id="5522" w:name="_Toc34124827"/>
      <w:bookmarkStart w:id="5523" w:name="_Toc43207956"/>
      <w:bookmarkStart w:id="5524" w:name="_Toc49857429"/>
      <w:bookmarkStart w:id="5525" w:name="_Toc56677273"/>
      <w:bookmarkStart w:id="5526" w:name="_Toc56691796"/>
      <w:bookmarkStart w:id="5527" w:name="_Toc56699060"/>
      <w:bookmarkStart w:id="5528" w:name="_Toc89035316"/>
      <w:bookmarkStart w:id="5529" w:name="_Toc89065114"/>
      <w:bookmarkStart w:id="5530" w:name="_Toc89180413"/>
      <w:bookmarkStart w:id="5531" w:name="_Toc97072098"/>
      <w:bookmarkStart w:id="5532" w:name="_Toc120051503"/>
      <w:bookmarkStart w:id="5533" w:name="_Toc122025867"/>
      <w:r w:rsidRPr="003B2883">
        <w:t>6.3.2</w:t>
      </w:r>
      <w:r w:rsidRPr="003B2883">
        <w:tab/>
        <w:t>Usage of HTTP</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1D40231C" w14:textId="77777777" w:rsidR="00602AC0" w:rsidRPr="003B2883" w:rsidRDefault="00602AC0" w:rsidP="00602AC0">
      <w:pPr>
        <w:pStyle w:val="Heading4"/>
      </w:pPr>
      <w:bookmarkStart w:id="5534" w:name="_Toc25156523"/>
      <w:bookmarkStart w:id="5535" w:name="_Toc34124828"/>
      <w:bookmarkStart w:id="5536" w:name="_Toc43207957"/>
      <w:bookmarkStart w:id="5537" w:name="_Toc49857430"/>
      <w:bookmarkStart w:id="5538" w:name="_Toc56677274"/>
      <w:bookmarkStart w:id="5539" w:name="_Toc56691797"/>
      <w:bookmarkStart w:id="5540" w:name="_Toc56699061"/>
      <w:bookmarkStart w:id="5541" w:name="_Toc89035317"/>
      <w:bookmarkStart w:id="5542" w:name="_Toc89065115"/>
      <w:bookmarkStart w:id="5543" w:name="_Toc89180414"/>
      <w:bookmarkStart w:id="5544" w:name="_Toc97072099"/>
      <w:bookmarkStart w:id="5545" w:name="_Toc120051504"/>
      <w:bookmarkStart w:id="5546" w:name="_Toc122025868"/>
      <w:r w:rsidRPr="003B2883">
        <w:t>6.3.2.1</w:t>
      </w:r>
      <w:r w:rsidRPr="003B2883">
        <w:tab/>
        <w:t>General</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5E1384DC" w14:textId="23396280" w:rsidR="00E644D7"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47" w:name="_Toc25156524"/>
      <w:bookmarkStart w:id="5548" w:name="_Toc34124829"/>
      <w:bookmarkStart w:id="5549" w:name="_Toc43207958"/>
      <w:bookmarkStart w:id="5550" w:name="_Toc49857431"/>
      <w:bookmarkStart w:id="5551" w:name="_Toc56677275"/>
      <w:bookmarkStart w:id="5552" w:name="_Toc56691798"/>
      <w:bookmarkStart w:id="5553" w:name="_Toc56699062"/>
      <w:bookmarkStart w:id="5554" w:name="_Toc89035318"/>
      <w:bookmarkStart w:id="5555" w:name="_Toc89065116"/>
      <w:bookmarkStart w:id="5556" w:name="_Toc89180415"/>
      <w:bookmarkStart w:id="5557" w:name="_Toc97072100"/>
      <w:bookmarkStart w:id="5558" w:name="_Toc120051505"/>
      <w:bookmarkStart w:id="5559" w:name="_Toc122025869"/>
      <w:r w:rsidRPr="003B2883">
        <w:t>6.3.2.2</w:t>
      </w:r>
      <w:r w:rsidRPr="003B2883">
        <w:tab/>
        <w:t>HTTP standard headers</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4D5251F7" w14:textId="77777777" w:rsidR="00602AC0" w:rsidRPr="003B2883" w:rsidRDefault="00602AC0" w:rsidP="00602AC0">
      <w:pPr>
        <w:pStyle w:val="Heading5"/>
        <w:rPr>
          <w:lang w:eastAsia="zh-CN"/>
        </w:rPr>
      </w:pPr>
      <w:bookmarkStart w:id="5560" w:name="_Toc25156525"/>
      <w:bookmarkStart w:id="5561" w:name="_Toc34124830"/>
      <w:bookmarkStart w:id="5562" w:name="_Toc43207959"/>
      <w:bookmarkStart w:id="5563" w:name="_Toc49857432"/>
      <w:bookmarkStart w:id="5564" w:name="_Toc56677276"/>
      <w:bookmarkStart w:id="5565" w:name="_Toc56691799"/>
      <w:bookmarkStart w:id="5566" w:name="_Toc56699063"/>
      <w:bookmarkStart w:id="5567" w:name="_Toc89035319"/>
      <w:bookmarkStart w:id="5568" w:name="_Toc89065117"/>
      <w:bookmarkStart w:id="5569" w:name="_Toc89180416"/>
      <w:bookmarkStart w:id="5570" w:name="_Toc97072101"/>
      <w:bookmarkStart w:id="5571" w:name="_Toc120051506"/>
      <w:bookmarkStart w:id="5572" w:name="_Toc122025870"/>
      <w:r w:rsidRPr="003B2883">
        <w:t>6.3.2.2.1</w:t>
      </w:r>
      <w:r w:rsidRPr="003B2883">
        <w:rPr>
          <w:lang w:eastAsia="zh-CN"/>
        </w:rPr>
        <w:tab/>
        <w:t>General</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573" w:name="_Toc25156526"/>
      <w:bookmarkStart w:id="5574" w:name="_Toc34124831"/>
      <w:bookmarkStart w:id="5575" w:name="_Toc43207960"/>
      <w:bookmarkStart w:id="5576" w:name="_Toc49857433"/>
      <w:bookmarkStart w:id="5577" w:name="_Toc56677277"/>
      <w:bookmarkStart w:id="5578" w:name="_Toc56691800"/>
      <w:bookmarkStart w:id="5579" w:name="_Toc56699064"/>
      <w:bookmarkStart w:id="5580" w:name="_Toc89035320"/>
      <w:bookmarkStart w:id="5581" w:name="_Toc89065118"/>
      <w:bookmarkStart w:id="5582" w:name="_Toc89180417"/>
      <w:bookmarkStart w:id="5583" w:name="_Toc97072102"/>
      <w:bookmarkStart w:id="5584" w:name="_Toc120051507"/>
      <w:bookmarkStart w:id="5585" w:name="_Toc122025871"/>
      <w:r w:rsidRPr="003B2883">
        <w:t>6.3.2.2.2</w:t>
      </w:r>
      <w:r w:rsidRPr="003B2883">
        <w:tab/>
        <w:t>Content type</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3335DC91" w14:textId="131B9499" w:rsidR="00E644D7" w:rsidRPr="003B2883" w:rsidRDefault="00602AC0" w:rsidP="00602AC0">
      <w:r w:rsidRPr="003B2883">
        <w:t>The following content types shall be supported:</w:t>
      </w:r>
    </w:p>
    <w:p w14:paraId="42589998"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586" w:name="_Toc25156527"/>
      <w:bookmarkStart w:id="5587" w:name="_Toc34124832"/>
      <w:bookmarkStart w:id="5588" w:name="_Toc43207961"/>
      <w:bookmarkStart w:id="5589" w:name="_Toc49857434"/>
      <w:bookmarkStart w:id="5590" w:name="_Toc56677278"/>
      <w:bookmarkStart w:id="5591" w:name="_Toc56691801"/>
      <w:bookmarkStart w:id="5592" w:name="_Toc56699065"/>
      <w:bookmarkStart w:id="5593" w:name="_Toc89035321"/>
      <w:bookmarkStart w:id="5594" w:name="_Toc89065119"/>
      <w:bookmarkStart w:id="5595" w:name="_Toc89180418"/>
      <w:bookmarkStart w:id="5596" w:name="_Toc97072103"/>
      <w:bookmarkStart w:id="5597" w:name="_Toc120051508"/>
      <w:bookmarkStart w:id="5598" w:name="_Toc122025872"/>
      <w:r w:rsidRPr="003B2883">
        <w:t>6.3.2.3</w:t>
      </w:r>
      <w:r w:rsidRPr="003B2883">
        <w:tab/>
        <w:t>HTTP custom headers</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295F03A8" w14:textId="77777777" w:rsidR="00602AC0" w:rsidRPr="003B2883" w:rsidRDefault="00602AC0" w:rsidP="00602AC0">
      <w:pPr>
        <w:pStyle w:val="Heading5"/>
        <w:rPr>
          <w:lang w:eastAsia="zh-CN"/>
        </w:rPr>
      </w:pPr>
      <w:bookmarkStart w:id="5599" w:name="_Toc25156528"/>
      <w:bookmarkStart w:id="5600" w:name="_Toc34124833"/>
      <w:bookmarkStart w:id="5601" w:name="_Toc43207962"/>
      <w:bookmarkStart w:id="5602" w:name="_Toc49857435"/>
      <w:bookmarkStart w:id="5603" w:name="_Toc56677279"/>
      <w:bookmarkStart w:id="5604" w:name="_Toc56691802"/>
      <w:bookmarkStart w:id="5605" w:name="_Toc56699066"/>
      <w:bookmarkStart w:id="5606" w:name="_Toc89035322"/>
      <w:bookmarkStart w:id="5607" w:name="_Toc89065120"/>
      <w:bookmarkStart w:id="5608" w:name="_Toc89180419"/>
      <w:bookmarkStart w:id="5609" w:name="_Toc97072104"/>
      <w:bookmarkStart w:id="5610" w:name="_Toc120051509"/>
      <w:bookmarkStart w:id="5611" w:name="_Toc122025873"/>
      <w:r w:rsidRPr="003B2883">
        <w:t>6.3.2.3.1</w:t>
      </w:r>
      <w:r w:rsidRPr="003B2883">
        <w:rPr>
          <w:lang w:eastAsia="zh-CN"/>
        </w:rPr>
        <w:tab/>
        <w:t>General</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3D1C1BD9"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12" w:name="_Toc25156529"/>
      <w:bookmarkStart w:id="5613" w:name="_Toc34124834"/>
      <w:bookmarkStart w:id="5614" w:name="_Toc43207963"/>
      <w:bookmarkStart w:id="5615" w:name="_Toc49857436"/>
      <w:bookmarkStart w:id="5616" w:name="_Toc56677280"/>
      <w:bookmarkStart w:id="5617" w:name="_Toc56691803"/>
      <w:bookmarkStart w:id="5618" w:name="_Toc56699067"/>
      <w:bookmarkStart w:id="5619" w:name="_Toc89035323"/>
      <w:bookmarkStart w:id="5620" w:name="_Toc89065121"/>
      <w:bookmarkStart w:id="5621" w:name="_Toc89180420"/>
      <w:bookmarkStart w:id="5622" w:name="_Toc97072105"/>
      <w:bookmarkStart w:id="5623" w:name="_Toc120051510"/>
      <w:bookmarkStart w:id="5624" w:name="_Toc122025874"/>
      <w:r w:rsidRPr="003B2883">
        <w:lastRenderedPageBreak/>
        <w:t>6.3.3</w:t>
      </w:r>
      <w:r w:rsidRPr="003B2883">
        <w:tab/>
        <w:t>Resources</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15E978EB" w14:textId="77777777" w:rsidR="00602AC0" w:rsidRPr="003B2883" w:rsidRDefault="00602AC0" w:rsidP="00602AC0">
      <w:pPr>
        <w:pStyle w:val="Heading4"/>
      </w:pPr>
      <w:bookmarkStart w:id="5625" w:name="_Toc25156530"/>
      <w:bookmarkStart w:id="5626" w:name="_Toc34124835"/>
      <w:bookmarkStart w:id="5627" w:name="_Toc43207964"/>
      <w:bookmarkStart w:id="5628" w:name="_Toc49857437"/>
      <w:bookmarkStart w:id="5629" w:name="_Toc56677281"/>
      <w:bookmarkStart w:id="5630" w:name="_Toc56691804"/>
      <w:bookmarkStart w:id="5631" w:name="_Toc56699068"/>
      <w:bookmarkStart w:id="5632" w:name="_Toc89035324"/>
      <w:bookmarkStart w:id="5633" w:name="_Toc89065122"/>
      <w:bookmarkStart w:id="5634" w:name="_Toc89180421"/>
      <w:bookmarkStart w:id="5635" w:name="_Toc97072106"/>
      <w:bookmarkStart w:id="5636" w:name="_Toc120051511"/>
      <w:bookmarkStart w:id="5637" w:name="_Toc122025875"/>
      <w:r w:rsidRPr="003B2883">
        <w:t>6.3.3.1</w:t>
      </w:r>
      <w:r w:rsidRPr="003B2883">
        <w:tab/>
        <w:t>Overview</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38D093A2" w14:textId="736747D7" w:rsidR="00602AC0" w:rsidRDefault="00E644D7" w:rsidP="00602AC0">
      <w:pPr>
        <w:pStyle w:val="TH"/>
      </w:pPr>
      <w:r>
        <w:object w:dxaOrig="8550" w:dyaOrig="5475" w14:anchorId="13808940">
          <v:shape id="_x0000_i1072" type="#_x0000_t75" style="width:415.7pt;height:228.9pt" o:ole="">
            <v:imagedata r:id="rId102" o:title="" croptop="4699f" cropbottom="3804f" cropright="520f"/>
          </v:shape>
          <o:OLEObject Type="Embed" ProgID="Visio.Drawing.15" ShapeID="_x0000_i1072" DrawAspect="Content" ObjectID="_1732640479"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38" w:name="_Toc25156531"/>
      <w:bookmarkStart w:id="5639" w:name="_Toc34124836"/>
      <w:bookmarkStart w:id="5640" w:name="_Toc43207965"/>
      <w:bookmarkStart w:id="5641" w:name="_Toc49857438"/>
      <w:bookmarkStart w:id="5642" w:name="_Toc56677282"/>
      <w:bookmarkStart w:id="5643" w:name="_Toc56691805"/>
      <w:bookmarkStart w:id="5644" w:name="_Toc56699069"/>
      <w:bookmarkStart w:id="5645" w:name="_Toc89035325"/>
      <w:bookmarkStart w:id="5646" w:name="_Toc89065123"/>
      <w:bookmarkStart w:id="5647" w:name="_Toc89180422"/>
      <w:bookmarkStart w:id="5648" w:name="_Toc97072107"/>
      <w:bookmarkStart w:id="5649" w:name="_Toc120051512"/>
      <w:bookmarkStart w:id="5650" w:name="_Toc122025876"/>
      <w:r w:rsidRPr="003B2883">
        <w:t>6.3.3.2</w:t>
      </w:r>
      <w:r w:rsidRPr="003B2883">
        <w:tab/>
        <w:t xml:space="preserve">Resource: </w:t>
      </w:r>
      <w:r w:rsidRPr="003B2883">
        <w:rPr>
          <w:lang w:eastAsia="zh-CN"/>
        </w:rPr>
        <w:t>ueReachInd</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4FD35C65" w14:textId="77777777" w:rsidR="00602AC0" w:rsidRPr="003B2883" w:rsidRDefault="00602AC0" w:rsidP="00602AC0">
      <w:pPr>
        <w:pStyle w:val="Heading5"/>
      </w:pPr>
      <w:bookmarkStart w:id="5651" w:name="_Toc25156532"/>
      <w:bookmarkStart w:id="5652" w:name="_Toc34124837"/>
      <w:bookmarkStart w:id="5653" w:name="_Toc43207966"/>
      <w:bookmarkStart w:id="5654" w:name="_Toc49857439"/>
      <w:bookmarkStart w:id="5655" w:name="_Toc56677283"/>
      <w:bookmarkStart w:id="5656" w:name="_Toc56691806"/>
      <w:bookmarkStart w:id="5657" w:name="_Toc56699070"/>
      <w:bookmarkStart w:id="5658" w:name="_Toc89035326"/>
      <w:bookmarkStart w:id="5659" w:name="_Toc89065124"/>
      <w:bookmarkStart w:id="5660" w:name="_Toc89180423"/>
      <w:bookmarkStart w:id="5661" w:name="_Toc97072108"/>
      <w:bookmarkStart w:id="5662" w:name="_Toc120051513"/>
      <w:bookmarkStart w:id="5663" w:name="_Toc122025877"/>
      <w:r w:rsidRPr="003B2883">
        <w:t>6.3.3.2.1</w:t>
      </w:r>
      <w:r w:rsidRPr="003B2883">
        <w:tab/>
        <w:t>Description</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64" w:name="_Toc25156533"/>
      <w:bookmarkStart w:id="5665" w:name="_Toc34124838"/>
      <w:bookmarkStart w:id="5666" w:name="_Toc43207967"/>
      <w:bookmarkStart w:id="5667" w:name="_Toc49857440"/>
      <w:bookmarkStart w:id="5668" w:name="_Toc56677284"/>
      <w:bookmarkStart w:id="5669" w:name="_Toc56691807"/>
      <w:bookmarkStart w:id="5670" w:name="_Toc56699071"/>
      <w:bookmarkStart w:id="5671" w:name="_Toc89035327"/>
      <w:bookmarkStart w:id="5672" w:name="_Toc89065125"/>
      <w:bookmarkStart w:id="5673" w:name="_Toc89180424"/>
      <w:bookmarkStart w:id="5674" w:name="_Toc97072109"/>
      <w:bookmarkStart w:id="5675" w:name="_Toc120051514"/>
      <w:bookmarkStart w:id="5676" w:name="_Toc122025878"/>
      <w:r w:rsidRPr="003B2883">
        <w:t>6.3.3.2.2</w:t>
      </w:r>
      <w:r w:rsidRPr="003B2883">
        <w:tab/>
        <w:t>Resource Definition</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677" w:name="_Toc25156534"/>
      <w:bookmarkStart w:id="5678" w:name="_Toc34124839"/>
      <w:bookmarkStart w:id="5679" w:name="_Toc43207968"/>
      <w:bookmarkStart w:id="5680" w:name="_Toc49857441"/>
      <w:bookmarkStart w:id="5681" w:name="_Toc56677285"/>
      <w:bookmarkStart w:id="5682" w:name="_Toc56691808"/>
      <w:bookmarkStart w:id="5683" w:name="_Toc56699072"/>
      <w:bookmarkStart w:id="5684" w:name="_Toc89035328"/>
      <w:bookmarkStart w:id="5685" w:name="_Toc89065126"/>
      <w:bookmarkStart w:id="5686" w:name="_Toc89180425"/>
      <w:bookmarkStart w:id="5687" w:name="_Toc97072110"/>
      <w:bookmarkStart w:id="5688" w:name="_Toc120051515"/>
      <w:bookmarkStart w:id="5689" w:name="_Toc122025879"/>
      <w:r w:rsidRPr="003B2883">
        <w:t>6.3.3.2.3</w:t>
      </w:r>
      <w:r w:rsidRPr="003B2883">
        <w:tab/>
        <w:t>Resource Standard Methods</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14:paraId="5A9D3230" w14:textId="77777777" w:rsidR="00602AC0" w:rsidRPr="003B2883" w:rsidRDefault="00602AC0" w:rsidP="00876DA9">
      <w:pPr>
        <w:pStyle w:val="Heading6"/>
      </w:pPr>
      <w:bookmarkStart w:id="5690" w:name="_Toc25156535"/>
      <w:bookmarkStart w:id="5691" w:name="_Toc34124840"/>
      <w:bookmarkStart w:id="5692" w:name="_Toc43207969"/>
      <w:bookmarkStart w:id="5693" w:name="_Toc49857442"/>
      <w:bookmarkStart w:id="5694" w:name="_Toc56677286"/>
      <w:bookmarkStart w:id="5695" w:name="_Toc56691809"/>
      <w:bookmarkStart w:id="5696" w:name="_Toc56699073"/>
      <w:bookmarkStart w:id="5697" w:name="_Toc89035329"/>
      <w:bookmarkStart w:id="5698" w:name="_Toc89065127"/>
      <w:bookmarkStart w:id="5699" w:name="_Toc89180426"/>
      <w:bookmarkStart w:id="5700" w:name="_Toc97072111"/>
      <w:bookmarkStart w:id="5701" w:name="_Toc120051516"/>
      <w:bookmarkStart w:id="5702" w:name="_Toc122025880"/>
      <w:r w:rsidRPr="003B2883">
        <w:t>6.3.3.2.3.1</w:t>
      </w:r>
      <w:r w:rsidRPr="003B2883">
        <w:tab/>
        <w:t>PUT</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03" w:name="_PERM_MCCTEMPBM_CRPT03410270___2"/>
            <w:r w:rsidRPr="003B2883">
              <w:t>-</w:t>
            </w:r>
            <w:r w:rsidRPr="003B2883">
              <w:tab/>
              <w:t>NF_CONSUMER_REDIRECT_ONE_TXN</w:t>
            </w:r>
          </w:p>
          <w:bookmarkEnd w:id="5703"/>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04" w:name="_PERM_MCCTEMPBM_CRPT03410271___2"/>
            <w:r w:rsidRPr="003B2883">
              <w:rPr>
                <w:rFonts w:ascii="Arial" w:hAnsi="Arial"/>
                <w:sz w:val="18"/>
              </w:rPr>
              <w:t>See table 6.3.7.3-1 for the description of these errors</w:t>
            </w:r>
          </w:p>
          <w:bookmarkEnd w:id="5704"/>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05"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05"/>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06"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06"/>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07"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07"/>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08"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08"/>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4F0CD164"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50CB37" w14:textId="77777777" w:rsidR="00602AC0" w:rsidRDefault="00602AC0" w:rsidP="00602AC0"/>
    <w:p w14:paraId="3190D5D9"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09" w:name="_Toc25156536"/>
      <w:bookmarkStart w:id="5710" w:name="_Toc34124841"/>
      <w:bookmarkStart w:id="5711" w:name="_Toc43207970"/>
      <w:bookmarkStart w:id="5712" w:name="_Toc49857443"/>
      <w:bookmarkStart w:id="5713" w:name="_Toc56677287"/>
      <w:bookmarkStart w:id="5714" w:name="_Toc56691810"/>
      <w:bookmarkStart w:id="5715" w:name="_Toc56699074"/>
      <w:bookmarkStart w:id="5716" w:name="_Toc89035330"/>
      <w:bookmarkStart w:id="5717" w:name="_Toc89065128"/>
      <w:bookmarkStart w:id="5718" w:name="_Toc89180427"/>
      <w:bookmarkStart w:id="5719" w:name="_Toc97072112"/>
      <w:bookmarkStart w:id="5720" w:name="_Toc120051517"/>
      <w:bookmarkStart w:id="5721" w:name="_Toc122025881"/>
      <w:r w:rsidRPr="003B2883">
        <w:t>6.3.3.2.4</w:t>
      </w:r>
      <w:r w:rsidRPr="003B2883">
        <w:tab/>
        <w:t>Resource Custom Operations</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22" w:name="_Toc25156537"/>
      <w:bookmarkStart w:id="5723" w:name="_Toc34124842"/>
      <w:bookmarkStart w:id="5724" w:name="_Toc43207971"/>
      <w:bookmarkStart w:id="5725" w:name="_Toc49857444"/>
      <w:bookmarkStart w:id="5726" w:name="_Toc56677288"/>
      <w:bookmarkStart w:id="5727" w:name="_Toc56691811"/>
      <w:bookmarkStart w:id="5728" w:name="_Toc56699075"/>
      <w:bookmarkStart w:id="5729" w:name="_Toc89035331"/>
      <w:bookmarkStart w:id="5730" w:name="_Toc89065129"/>
      <w:bookmarkStart w:id="5731" w:name="_Toc89180428"/>
      <w:bookmarkStart w:id="5732" w:name="_Toc97072113"/>
      <w:bookmarkStart w:id="5733" w:name="_Toc120051518"/>
      <w:bookmarkStart w:id="5734" w:name="_Toc122025882"/>
      <w:r w:rsidRPr="003B2883">
        <w:t>6.3.3.3</w:t>
      </w:r>
      <w:r w:rsidRPr="003B2883">
        <w:tab/>
        <w:t xml:space="preserve">Resource: </w:t>
      </w:r>
      <w:r>
        <w:rPr>
          <w:lang w:eastAsia="zh-CN"/>
        </w:rPr>
        <w:t>u</w:t>
      </w:r>
      <w:r w:rsidRPr="003B2883">
        <w:rPr>
          <w:lang w:eastAsia="zh-CN"/>
        </w:rPr>
        <w:t>eContext</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408C1B8B" w14:textId="77777777" w:rsidR="00602AC0" w:rsidRPr="003B2883" w:rsidRDefault="00602AC0" w:rsidP="00602AC0">
      <w:pPr>
        <w:pStyle w:val="Heading5"/>
      </w:pPr>
      <w:bookmarkStart w:id="5735" w:name="_Toc25156538"/>
      <w:bookmarkStart w:id="5736" w:name="_Toc34124843"/>
      <w:bookmarkStart w:id="5737" w:name="_Toc43207972"/>
      <w:bookmarkStart w:id="5738" w:name="_Toc49857445"/>
      <w:bookmarkStart w:id="5739" w:name="_Toc56677289"/>
      <w:bookmarkStart w:id="5740" w:name="_Toc56691812"/>
      <w:bookmarkStart w:id="5741" w:name="_Toc56699076"/>
      <w:bookmarkStart w:id="5742" w:name="_Toc89035332"/>
      <w:bookmarkStart w:id="5743" w:name="_Toc89065130"/>
      <w:bookmarkStart w:id="5744" w:name="_Toc89180429"/>
      <w:bookmarkStart w:id="5745" w:name="_Toc97072114"/>
      <w:bookmarkStart w:id="5746" w:name="_Toc120051519"/>
      <w:bookmarkStart w:id="5747" w:name="_Toc122025883"/>
      <w:r w:rsidRPr="003B2883">
        <w:t>6.3.3.3.1</w:t>
      </w:r>
      <w:r w:rsidRPr="003B2883">
        <w:tab/>
        <w:t>Description</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48" w:name="_Toc25156539"/>
      <w:bookmarkStart w:id="5749" w:name="_Toc34124844"/>
      <w:bookmarkStart w:id="5750" w:name="_Toc43207973"/>
      <w:bookmarkStart w:id="5751" w:name="_Toc49857446"/>
      <w:bookmarkStart w:id="5752" w:name="_Toc56677290"/>
      <w:bookmarkStart w:id="5753" w:name="_Toc56691813"/>
      <w:bookmarkStart w:id="5754" w:name="_Toc56699077"/>
      <w:bookmarkStart w:id="5755" w:name="_Toc89035333"/>
      <w:bookmarkStart w:id="5756" w:name="_Toc89065131"/>
      <w:bookmarkStart w:id="5757" w:name="_Toc89180430"/>
      <w:bookmarkStart w:id="5758" w:name="_Toc97072115"/>
      <w:bookmarkStart w:id="5759" w:name="_Toc120051520"/>
      <w:bookmarkStart w:id="5760" w:name="_Toc122025884"/>
      <w:r w:rsidRPr="003B2883">
        <w:t>6.3.3.3.2</w:t>
      </w:r>
      <w:r w:rsidRPr="003B2883">
        <w:tab/>
        <w:t>Resource Definition</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61" w:name="_Toc25156540"/>
      <w:bookmarkStart w:id="5762" w:name="_Toc34124845"/>
      <w:bookmarkStart w:id="5763" w:name="_Toc43207974"/>
      <w:bookmarkStart w:id="5764" w:name="_Toc49857447"/>
      <w:bookmarkStart w:id="5765" w:name="_Toc56677291"/>
      <w:bookmarkStart w:id="5766" w:name="_Toc56691814"/>
      <w:bookmarkStart w:id="5767" w:name="_Toc56699078"/>
      <w:bookmarkStart w:id="5768" w:name="_Toc89035334"/>
      <w:bookmarkStart w:id="5769" w:name="_Toc89065132"/>
      <w:bookmarkStart w:id="5770" w:name="_Toc89180431"/>
      <w:bookmarkStart w:id="5771" w:name="_Toc97072116"/>
      <w:bookmarkStart w:id="5772" w:name="_Toc120051521"/>
      <w:bookmarkStart w:id="5773" w:name="_Toc122025885"/>
      <w:r w:rsidRPr="003B2883">
        <w:t>6.3.3.3.3</w:t>
      </w:r>
      <w:r w:rsidRPr="003B2883">
        <w:tab/>
        <w:t>Resource Standard Methods</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792D0703" w14:textId="77777777" w:rsidR="00602AC0" w:rsidRPr="003B2883" w:rsidRDefault="00602AC0" w:rsidP="00876DA9">
      <w:pPr>
        <w:pStyle w:val="Heading6"/>
      </w:pPr>
      <w:bookmarkStart w:id="5774" w:name="_Toc25156541"/>
      <w:bookmarkStart w:id="5775" w:name="_Toc34124846"/>
      <w:bookmarkStart w:id="5776" w:name="_Toc43207975"/>
      <w:bookmarkStart w:id="5777" w:name="_Toc49857448"/>
      <w:bookmarkStart w:id="5778" w:name="_Toc56677292"/>
      <w:bookmarkStart w:id="5779" w:name="_Toc56691815"/>
      <w:bookmarkStart w:id="5780" w:name="_Toc56699079"/>
      <w:bookmarkStart w:id="5781" w:name="_Toc89035335"/>
      <w:bookmarkStart w:id="5782" w:name="_Toc89065133"/>
      <w:bookmarkStart w:id="5783" w:name="_Toc89180432"/>
      <w:bookmarkStart w:id="5784" w:name="_Toc97072117"/>
      <w:bookmarkStart w:id="5785" w:name="_Toc120051522"/>
      <w:bookmarkStart w:id="5786" w:name="_Toc122025886"/>
      <w:r w:rsidRPr="003B2883">
        <w:t>6.3.3.3.3.1</w:t>
      </w:r>
      <w:r w:rsidRPr="003B2883">
        <w:tab/>
        <w:t>GET</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lastRenderedPageBreak/>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lastRenderedPageBreak/>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787"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788" w:name="_PERM_MCCTEMPBM_CRPT03410278___2"/>
            <w:bookmarkEnd w:id="5787"/>
            <w:r w:rsidRPr="003B2883">
              <w:rPr>
                <w:rFonts w:ascii="Arial" w:hAnsi="Arial"/>
                <w:sz w:val="18"/>
              </w:rPr>
              <w:t>See table 6.3.7.3-1 for the description of these errors</w:t>
            </w:r>
          </w:p>
          <w:bookmarkEnd w:id="5788"/>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789"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789"/>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790"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790"/>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791" w:name="_PERM_MCCTEMPBM_CRPT03410281___2"/>
            <w:r w:rsidRPr="003B2883">
              <w:t>-</w:t>
            </w:r>
            <w:r w:rsidRPr="003B2883">
              <w:tab/>
              <w:t>TEMPORARY_REJECT_REGISTRATION_ONGOING, if there is an on</w:t>
            </w:r>
            <w:r>
              <w:t>-</w:t>
            </w:r>
            <w:r w:rsidRPr="003B2883">
              <w:t>going registration procedure</w:t>
            </w:r>
            <w:r>
              <w:t>.</w:t>
            </w:r>
          </w:p>
          <w:bookmarkEnd w:id="5791"/>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1EF5101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792" w:name="_Toc25156542"/>
      <w:bookmarkStart w:id="5793" w:name="_Toc34124847"/>
      <w:bookmarkStart w:id="5794" w:name="_Toc43207976"/>
      <w:bookmarkStart w:id="5795" w:name="_Toc49857449"/>
      <w:bookmarkStart w:id="5796" w:name="_Toc56677293"/>
      <w:bookmarkStart w:id="5797" w:name="_Toc56691816"/>
      <w:bookmarkStart w:id="5798" w:name="_Toc56699080"/>
      <w:bookmarkStart w:id="5799" w:name="_Toc89035336"/>
      <w:bookmarkStart w:id="5800" w:name="_Toc89065134"/>
      <w:bookmarkStart w:id="5801" w:name="_Toc89180433"/>
      <w:bookmarkStart w:id="5802" w:name="_Toc97072118"/>
      <w:bookmarkStart w:id="5803" w:name="_Toc120051523"/>
      <w:bookmarkStart w:id="5804" w:name="_Toc122025887"/>
      <w:r w:rsidRPr="003B2883">
        <w:t>6.3.3.3.4</w:t>
      </w:r>
      <w:r w:rsidRPr="003B2883">
        <w:tab/>
        <w:t>Resource Custom Operations</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05" w:name="_Toc81298231"/>
      <w:bookmarkStart w:id="5806" w:name="_Toc89035337"/>
      <w:bookmarkStart w:id="5807" w:name="_Toc89065135"/>
      <w:bookmarkStart w:id="5808" w:name="_Toc89180434"/>
      <w:bookmarkStart w:id="5809" w:name="_Toc97072119"/>
      <w:bookmarkStart w:id="5810" w:name="_Toc120051524"/>
      <w:bookmarkStart w:id="5811" w:name="_Toc122025888"/>
      <w:r>
        <w:t>6.3.3.4</w:t>
      </w:r>
      <w:r w:rsidRPr="003B2883">
        <w:tab/>
        <w:t xml:space="preserve">Resource: </w:t>
      </w:r>
      <w:bookmarkEnd w:id="5805"/>
      <w:r w:rsidRPr="00D65D12">
        <w:rPr>
          <w:iCs/>
          <w:lang w:eastAsia="zh-CN"/>
        </w:rPr>
        <w:t>ueContexts collection</w:t>
      </w:r>
      <w:bookmarkEnd w:id="5806"/>
      <w:bookmarkEnd w:id="5807"/>
      <w:bookmarkEnd w:id="5808"/>
      <w:bookmarkEnd w:id="5809"/>
      <w:bookmarkEnd w:id="5810"/>
      <w:bookmarkEnd w:id="5811"/>
    </w:p>
    <w:p w14:paraId="270188A7" w14:textId="17D74703" w:rsidR="001C0541" w:rsidRPr="003B2883" w:rsidRDefault="001C0541" w:rsidP="001C0541">
      <w:pPr>
        <w:pStyle w:val="Heading5"/>
      </w:pPr>
      <w:bookmarkStart w:id="5812" w:name="_Toc81298232"/>
      <w:bookmarkStart w:id="5813" w:name="_Toc89035338"/>
      <w:bookmarkStart w:id="5814" w:name="_Toc89065136"/>
      <w:bookmarkStart w:id="5815" w:name="_Toc89180435"/>
      <w:bookmarkStart w:id="5816" w:name="_Toc97072120"/>
      <w:bookmarkStart w:id="5817" w:name="_Toc120051525"/>
      <w:bookmarkStart w:id="5818" w:name="_Toc122025889"/>
      <w:r w:rsidRPr="003B2883">
        <w:t>6.3.3.</w:t>
      </w:r>
      <w:r>
        <w:t>4</w:t>
      </w:r>
      <w:r w:rsidRPr="003B2883">
        <w:t>.1</w:t>
      </w:r>
      <w:r w:rsidRPr="003B2883">
        <w:tab/>
        <w:t>Description</w:t>
      </w:r>
      <w:bookmarkEnd w:id="5812"/>
      <w:bookmarkEnd w:id="5813"/>
      <w:bookmarkEnd w:id="5814"/>
      <w:bookmarkEnd w:id="5815"/>
      <w:bookmarkEnd w:id="5816"/>
      <w:bookmarkEnd w:id="5817"/>
      <w:bookmarkEnd w:id="5818"/>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19" w:name="_Toc81298233"/>
      <w:bookmarkStart w:id="5820" w:name="_Toc89035339"/>
      <w:bookmarkStart w:id="5821" w:name="_Toc89065137"/>
      <w:bookmarkStart w:id="5822" w:name="_Toc89180436"/>
      <w:bookmarkStart w:id="5823" w:name="_Toc97072121"/>
      <w:bookmarkStart w:id="5824" w:name="_Toc120051526"/>
      <w:bookmarkStart w:id="5825" w:name="_Toc122025890"/>
      <w:r w:rsidRPr="003B2883">
        <w:t>6.3.3.</w:t>
      </w:r>
      <w:r>
        <w:t>4</w:t>
      </w:r>
      <w:r w:rsidRPr="003B2883">
        <w:t>.2</w:t>
      </w:r>
      <w:r w:rsidRPr="003B2883">
        <w:tab/>
        <w:t>Resource Definition</w:t>
      </w:r>
      <w:bookmarkEnd w:id="5819"/>
      <w:bookmarkEnd w:id="5820"/>
      <w:bookmarkEnd w:id="5821"/>
      <w:bookmarkEnd w:id="5822"/>
      <w:bookmarkEnd w:id="5823"/>
      <w:bookmarkEnd w:id="5824"/>
      <w:bookmarkEnd w:id="5825"/>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77777777" w:rsidR="001C0541" w:rsidRPr="003B2883" w:rsidRDefault="001C0541" w:rsidP="00941AA6">
            <w:pPr>
              <w:pStyle w:val="TAL"/>
            </w:pPr>
            <w:r w:rsidRPr="003B2883">
              <w:t xml:space="preserve">See </w:t>
            </w:r>
            <w:r>
              <w:t>clause</w:t>
            </w:r>
            <w:r w:rsidRPr="003B2883">
              <w:t xml:space="preserve"> 6.3.1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77777777" w:rsidR="001C0541" w:rsidRPr="003B2883" w:rsidRDefault="001C0541" w:rsidP="00941AA6">
            <w:pPr>
              <w:pStyle w:val="TAL"/>
            </w:pPr>
            <w:r w:rsidRPr="003B2883">
              <w:t xml:space="preserve">See </w:t>
            </w:r>
            <w:r>
              <w:t>clause</w:t>
            </w:r>
            <w:r w:rsidRPr="003B2883">
              <w:t xml:space="preserve"> 6.3.1.</w:t>
            </w:r>
          </w:p>
        </w:tc>
      </w:tr>
    </w:tbl>
    <w:p w14:paraId="3743AE55" w14:textId="77777777" w:rsidR="001C0541" w:rsidRPr="003B2883" w:rsidRDefault="001C0541" w:rsidP="001C0541"/>
    <w:p w14:paraId="3A83CE71" w14:textId="0D31C4BE" w:rsidR="001C0541" w:rsidRDefault="001C0541" w:rsidP="001C0541">
      <w:pPr>
        <w:pStyle w:val="Heading5"/>
      </w:pPr>
      <w:bookmarkStart w:id="5826" w:name="_Toc81298234"/>
      <w:bookmarkStart w:id="5827" w:name="_Toc89035340"/>
      <w:bookmarkStart w:id="5828" w:name="_Toc89065138"/>
      <w:bookmarkStart w:id="5829" w:name="_Toc89180437"/>
      <w:bookmarkStart w:id="5830" w:name="_Toc97072122"/>
      <w:bookmarkStart w:id="5831" w:name="_Toc120051527"/>
      <w:bookmarkStart w:id="5832" w:name="_Toc122025891"/>
      <w:r>
        <w:t>6.3.3.4</w:t>
      </w:r>
      <w:r w:rsidRPr="003B2883">
        <w:t>.3</w:t>
      </w:r>
      <w:r w:rsidRPr="003B2883">
        <w:tab/>
        <w:t>Resource Standard Methods</w:t>
      </w:r>
      <w:bookmarkEnd w:id="5826"/>
      <w:bookmarkEnd w:id="5827"/>
      <w:bookmarkEnd w:id="5828"/>
      <w:bookmarkEnd w:id="5829"/>
      <w:bookmarkEnd w:id="5830"/>
      <w:bookmarkEnd w:id="5831"/>
      <w:bookmarkEnd w:id="5832"/>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33" w:name="_Toc89035341"/>
      <w:bookmarkStart w:id="5834" w:name="_Toc89065139"/>
      <w:bookmarkStart w:id="5835" w:name="_Toc89180438"/>
      <w:bookmarkStart w:id="5836" w:name="_Toc97072123"/>
      <w:bookmarkStart w:id="5837" w:name="_Toc120051528"/>
      <w:bookmarkStart w:id="5838" w:name="_Toc122025892"/>
      <w:r>
        <w:t>6.3.3.4</w:t>
      </w:r>
      <w:r w:rsidRPr="003B2883">
        <w:t>.4</w:t>
      </w:r>
      <w:r w:rsidRPr="003B2883">
        <w:tab/>
        <w:t>Resource Custom Operations</w:t>
      </w:r>
      <w:bookmarkEnd w:id="5833"/>
      <w:bookmarkEnd w:id="5834"/>
      <w:bookmarkEnd w:id="5835"/>
      <w:bookmarkEnd w:id="5836"/>
      <w:bookmarkEnd w:id="5837"/>
      <w:bookmarkEnd w:id="5838"/>
    </w:p>
    <w:p w14:paraId="1A332FDC" w14:textId="34DB2C11" w:rsidR="001C0541" w:rsidRPr="00384E92" w:rsidRDefault="001C0541" w:rsidP="00876DA9">
      <w:pPr>
        <w:pStyle w:val="Heading6"/>
      </w:pPr>
      <w:bookmarkStart w:id="5839" w:name="_Toc25073878"/>
      <w:bookmarkStart w:id="5840" w:name="_Toc34063054"/>
      <w:bookmarkStart w:id="5841" w:name="_Toc43120028"/>
      <w:bookmarkStart w:id="5842" w:name="_Toc49768083"/>
      <w:bookmarkStart w:id="5843" w:name="_Toc56434256"/>
      <w:bookmarkStart w:id="5844" w:name="_Toc82678126"/>
      <w:bookmarkStart w:id="5845" w:name="_Toc89035342"/>
      <w:bookmarkStart w:id="5846" w:name="_Toc89065140"/>
      <w:bookmarkStart w:id="5847" w:name="_Toc89180439"/>
      <w:bookmarkStart w:id="5848" w:name="_Toc97072124"/>
      <w:bookmarkStart w:id="5849" w:name="_Toc120051529"/>
      <w:bookmarkStart w:id="5850" w:name="_Toc122025893"/>
      <w:r w:rsidRPr="00384E92">
        <w:t>6.</w:t>
      </w:r>
      <w:r>
        <w:t>3.3.4.4</w:t>
      </w:r>
      <w:r w:rsidRPr="00384E92">
        <w:t>.1</w:t>
      </w:r>
      <w:r w:rsidRPr="00384E92">
        <w:tab/>
      </w:r>
      <w:r>
        <w:t>Overview</w:t>
      </w:r>
      <w:bookmarkEnd w:id="5839"/>
      <w:bookmarkEnd w:id="5840"/>
      <w:bookmarkEnd w:id="5841"/>
      <w:bookmarkEnd w:id="5842"/>
      <w:bookmarkEnd w:id="5843"/>
      <w:bookmarkEnd w:id="5844"/>
      <w:bookmarkEnd w:id="5845"/>
      <w:bookmarkEnd w:id="5846"/>
      <w:bookmarkEnd w:id="5847"/>
      <w:bookmarkEnd w:id="5848"/>
      <w:bookmarkEnd w:id="5849"/>
      <w:bookmarkEnd w:id="5850"/>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51" w:name="_Toc81298235"/>
      <w:bookmarkStart w:id="5852" w:name="_Toc89035343"/>
      <w:bookmarkStart w:id="5853" w:name="_Toc89065141"/>
      <w:bookmarkStart w:id="5854" w:name="_Toc89180440"/>
      <w:bookmarkStart w:id="5855" w:name="_Toc97072125"/>
      <w:bookmarkStart w:id="5856" w:name="_Toc120051530"/>
      <w:bookmarkStart w:id="5857" w:name="_Toc122025894"/>
      <w:r>
        <w:t>6.3.3.4.4</w:t>
      </w:r>
      <w:r w:rsidRPr="003B2883">
        <w:t>.</w:t>
      </w:r>
      <w:bookmarkEnd w:id="5851"/>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52"/>
      <w:bookmarkEnd w:id="5853"/>
      <w:bookmarkEnd w:id="5854"/>
      <w:bookmarkEnd w:id="5855"/>
      <w:bookmarkEnd w:id="5856"/>
      <w:bookmarkEnd w:id="5857"/>
    </w:p>
    <w:p w14:paraId="7A94F9E9" w14:textId="190C4CD9" w:rsidR="001C0541" w:rsidRDefault="001C0541" w:rsidP="00876DA9">
      <w:pPr>
        <w:pStyle w:val="Heading7"/>
      </w:pPr>
      <w:bookmarkStart w:id="5858" w:name="_Toc25073880"/>
      <w:bookmarkStart w:id="5859" w:name="_Toc34063056"/>
      <w:bookmarkStart w:id="5860" w:name="_Toc43120030"/>
      <w:bookmarkStart w:id="5861" w:name="_Toc49768085"/>
      <w:bookmarkStart w:id="5862" w:name="_Toc56434258"/>
      <w:bookmarkStart w:id="5863" w:name="_Toc82678128"/>
      <w:bookmarkStart w:id="5864" w:name="_Toc89035344"/>
      <w:bookmarkStart w:id="5865" w:name="_Toc89065142"/>
      <w:bookmarkStart w:id="5866" w:name="_Toc89180441"/>
      <w:bookmarkStart w:id="5867" w:name="_Toc97072126"/>
      <w:bookmarkStart w:id="5868" w:name="_Toc120051531"/>
      <w:bookmarkStart w:id="5869" w:name="_Toc122025895"/>
      <w:r>
        <w:t>6.3.3.4.4.2.1</w:t>
      </w:r>
      <w:r>
        <w:tab/>
        <w:t>Description</w:t>
      </w:r>
      <w:bookmarkEnd w:id="5858"/>
      <w:bookmarkEnd w:id="5859"/>
      <w:bookmarkEnd w:id="5860"/>
      <w:bookmarkEnd w:id="5861"/>
      <w:bookmarkEnd w:id="5862"/>
      <w:bookmarkEnd w:id="5863"/>
      <w:bookmarkEnd w:id="5864"/>
      <w:bookmarkEnd w:id="5865"/>
      <w:bookmarkEnd w:id="5866"/>
      <w:bookmarkEnd w:id="5867"/>
      <w:bookmarkEnd w:id="5868"/>
      <w:bookmarkEnd w:id="5869"/>
    </w:p>
    <w:p w14:paraId="40446923" w14:textId="480273A7" w:rsidR="001C0541" w:rsidRDefault="001C0541" w:rsidP="00876DA9">
      <w:pPr>
        <w:pStyle w:val="Heading7"/>
      </w:pPr>
      <w:bookmarkStart w:id="5870" w:name="_Toc25073881"/>
      <w:bookmarkStart w:id="5871" w:name="_Toc34063057"/>
      <w:bookmarkStart w:id="5872" w:name="_Toc43120031"/>
      <w:bookmarkStart w:id="5873" w:name="_Toc49768086"/>
      <w:bookmarkStart w:id="5874" w:name="_Toc56434259"/>
      <w:bookmarkStart w:id="5875" w:name="_Toc82678129"/>
      <w:bookmarkStart w:id="5876" w:name="_Toc89035345"/>
      <w:bookmarkStart w:id="5877" w:name="_Toc89065143"/>
      <w:bookmarkStart w:id="5878" w:name="_Toc89180442"/>
      <w:bookmarkStart w:id="5879" w:name="_Toc97072127"/>
      <w:bookmarkStart w:id="5880" w:name="_Toc120051532"/>
      <w:bookmarkStart w:id="5881" w:name="_Toc122025896"/>
      <w:r>
        <w:t>6.3.3.4.4.2.2</w:t>
      </w:r>
      <w:r>
        <w:tab/>
        <w:t>Operation Definition</w:t>
      </w:r>
      <w:bookmarkEnd w:id="5870"/>
      <w:bookmarkEnd w:id="5871"/>
      <w:bookmarkEnd w:id="5872"/>
      <w:bookmarkEnd w:id="5873"/>
      <w:bookmarkEnd w:id="5874"/>
      <w:bookmarkEnd w:id="5875"/>
      <w:bookmarkEnd w:id="5876"/>
      <w:bookmarkEnd w:id="5877"/>
      <w:bookmarkEnd w:id="5878"/>
      <w:bookmarkEnd w:id="5879"/>
      <w:bookmarkEnd w:id="5880"/>
      <w:bookmarkEnd w:id="5881"/>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882"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882"/>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77777777"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lastRenderedPageBreak/>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883" w:name="_Toc25156543"/>
      <w:bookmarkStart w:id="5884" w:name="_Toc34124848"/>
      <w:bookmarkStart w:id="5885" w:name="_Toc43207977"/>
      <w:bookmarkStart w:id="5886" w:name="_Toc49857450"/>
      <w:bookmarkStart w:id="5887" w:name="_Toc56677294"/>
      <w:bookmarkStart w:id="5888" w:name="_Toc56691817"/>
      <w:bookmarkStart w:id="5889" w:name="_Toc56699081"/>
      <w:bookmarkStart w:id="5890" w:name="_Toc89035346"/>
      <w:bookmarkStart w:id="5891" w:name="_Toc89065144"/>
      <w:bookmarkStart w:id="5892" w:name="_Toc89180443"/>
      <w:bookmarkStart w:id="5893" w:name="_Toc97072128"/>
      <w:bookmarkStart w:id="5894" w:name="_Toc120051533"/>
      <w:bookmarkStart w:id="5895" w:name="_Toc122025897"/>
      <w:r w:rsidRPr="003B2883">
        <w:t>6.3.4</w:t>
      </w:r>
      <w:r w:rsidRPr="003B2883">
        <w:tab/>
        <w:t>Custom Operations without associated resources</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896" w:name="_Toc25156544"/>
      <w:bookmarkStart w:id="5897" w:name="_Toc34124849"/>
      <w:bookmarkStart w:id="5898" w:name="_Toc43207978"/>
      <w:bookmarkStart w:id="5899" w:name="_Toc49857451"/>
      <w:bookmarkStart w:id="5900" w:name="_Toc56677295"/>
      <w:bookmarkStart w:id="5901" w:name="_Toc56691818"/>
      <w:bookmarkStart w:id="5902" w:name="_Toc56699082"/>
      <w:bookmarkStart w:id="5903" w:name="_Toc89035347"/>
      <w:bookmarkStart w:id="5904" w:name="_Toc89065145"/>
      <w:bookmarkStart w:id="5905" w:name="_Toc89180444"/>
      <w:bookmarkStart w:id="5906" w:name="_Toc97072129"/>
      <w:bookmarkStart w:id="5907" w:name="_Toc120051534"/>
      <w:bookmarkStart w:id="5908" w:name="_Toc122025898"/>
      <w:r w:rsidRPr="003B2883">
        <w:t>6.3.5</w:t>
      </w:r>
      <w:r w:rsidRPr="003B2883">
        <w:tab/>
        <w:t>Notifications</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4FA3AA90" w14:textId="77777777" w:rsidR="00950E85" w:rsidRDefault="00950E85" w:rsidP="00950E85">
      <w:pPr>
        <w:pStyle w:val="Heading4"/>
      </w:pPr>
      <w:bookmarkStart w:id="5909" w:name="_Toc97072130"/>
      <w:bookmarkStart w:id="5910" w:name="_Toc120051535"/>
      <w:bookmarkStart w:id="5911" w:name="_Toc122025899"/>
      <w:r>
        <w:t>6.3</w:t>
      </w:r>
      <w:r w:rsidRPr="003B2883">
        <w:t>.5.1</w:t>
      </w:r>
      <w:r w:rsidRPr="003B2883">
        <w:tab/>
      </w:r>
      <w:r>
        <w:t>General</w:t>
      </w:r>
      <w:bookmarkEnd w:id="5909"/>
      <w:bookmarkEnd w:id="5910"/>
      <w:bookmarkEnd w:id="5911"/>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12" w:name="_Toc97072131"/>
      <w:bookmarkStart w:id="5913" w:name="_Toc120051536"/>
      <w:bookmarkStart w:id="5914" w:name="_Toc122025900"/>
      <w:r>
        <w:t>6.3</w:t>
      </w:r>
      <w:r w:rsidRPr="003B2883">
        <w:t>.5.2</w:t>
      </w:r>
      <w:r w:rsidRPr="003B2883">
        <w:tab/>
      </w:r>
      <w:r>
        <w:rPr>
          <w:rFonts w:eastAsia="SimSun"/>
          <w:lang w:eastAsia="zh-CN"/>
        </w:rPr>
        <w:t>UE Reachability Info Notify</w:t>
      </w:r>
      <w:bookmarkEnd w:id="5912"/>
      <w:bookmarkEnd w:id="5913"/>
      <w:bookmarkEnd w:id="5914"/>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15" w:name="_Toc97072132"/>
      <w:bookmarkStart w:id="5916" w:name="_Toc120051537"/>
      <w:bookmarkStart w:id="5917" w:name="_Toc122025901"/>
      <w:r>
        <w:t>6.3</w:t>
      </w:r>
      <w:r w:rsidRPr="003B2883">
        <w:t>.5.2.1</w:t>
      </w:r>
      <w:r w:rsidRPr="003B2883">
        <w:tab/>
        <w:t>Notification Definition</w:t>
      </w:r>
      <w:bookmarkEnd w:id="5915"/>
      <w:bookmarkEnd w:id="5916"/>
      <w:bookmarkEnd w:id="5917"/>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18" w:name="_Toc97072133"/>
      <w:bookmarkStart w:id="5919" w:name="_Toc120051538"/>
      <w:bookmarkStart w:id="5920" w:name="_Toc122025902"/>
      <w:r>
        <w:t>6.3</w:t>
      </w:r>
      <w:r w:rsidRPr="003B2883">
        <w:t>.5.2.3</w:t>
      </w:r>
      <w:r w:rsidRPr="003B2883">
        <w:tab/>
        <w:t>Notification Standard Methods</w:t>
      </w:r>
      <w:bookmarkEnd w:id="5918"/>
      <w:bookmarkEnd w:id="5919"/>
      <w:bookmarkEnd w:id="5920"/>
    </w:p>
    <w:p w14:paraId="33235C60" w14:textId="77777777" w:rsidR="00950E85" w:rsidRPr="003B2883" w:rsidRDefault="00950E85" w:rsidP="00876DA9">
      <w:pPr>
        <w:pStyle w:val="Heading6"/>
      </w:pPr>
      <w:bookmarkStart w:id="5921" w:name="_Toc97072134"/>
      <w:bookmarkStart w:id="5922" w:name="_Toc120051539"/>
      <w:bookmarkStart w:id="5923" w:name="_Toc122025903"/>
      <w:r>
        <w:t>6.3</w:t>
      </w:r>
      <w:r w:rsidRPr="003B2883">
        <w:t>.5.2.3.1</w:t>
      </w:r>
      <w:r w:rsidRPr="003B2883">
        <w:tab/>
        <w:t>POST</w:t>
      </w:r>
      <w:bookmarkEnd w:id="5921"/>
      <w:bookmarkEnd w:id="5922"/>
      <w:bookmarkEnd w:id="5923"/>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77777777"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24" w:name="_Toc25156545"/>
      <w:bookmarkStart w:id="5925" w:name="_Toc34124850"/>
      <w:bookmarkStart w:id="5926" w:name="_Toc43207979"/>
      <w:bookmarkStart w:id="5927" w:name="_Toc49857452"/>
      <w:bookmarkStart w:id="5928" w:name="_Toc56677296"/>
      <w:bookmarkStart w:id="5929" w:name="_Toc56691819"/>
      <w:bookmarkStart w:id="5930" w:name="_Toc56699083"/>
      <w:bookmarkStart w:id="5931" w:name="_Toc89035348"/>
      <w:bookmarkStart w:id="5932" w:name="_Toc89065146"/>
      <w:bookmarkStart w:id="5933" w:name="_Toc89180445"/>
      <w:bookmarkStart w:id="5934" w:name="_Toc97072135"/>
      <w:bookmarkStart w:id="5935" w:name="_Toc120051540"/>
      <w:bookmarkStart w:id="5936" w:name="_Toc122025904"/>
      <w:r w:rsidRPr="003B2883">
        <w:t>6.3.6</w:t>
      </w:r>
      <w:r w:rsidRPr="003B2883">
        <w:tab/>
        <w:t>Data Model</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0D32026C" w14:textId="77777777" w:rsidR="00602AC0" w:rsidRPr="003B2883" w:rsidRDefault="00602AC0" w:rsidP="00602AC0">
      <w:pPr>
        <w:pStyle w:val="Heading4"/>
      </w:pPr>
      <w:bookmarkStart w:id="5937" w:name="_Toc25156546"/>
      <w:bookmarkStart w:id="5938" w:name="_Toc34124851"/>
      <w:bookmarkStart w:id="5939" w:name="_Toc43207980"/>
      <w:bookmarkStart w:id="5940" w:name="_Toc49857453"/>
      <w:bookmarkStart w:id="5941" w:name="_Toc56677297"/>
      <w:bookmarkStart w:id="5942" w:name="_Toc56691820"/>
      <w:bookmarkStart w:id="5943" w:name="_Toc56699084"/>
      <w:bookmarkStart w:id="5944" w:name="_Toc89035349"/>
      <w:bookmarkStart w:id="5945" w:name="_Toc89065147"/>
      <w:bookmarkStart w:id="5946" w:name="_Toc89180446"/>
      <w:bookmarkStart w:id="5947" w:name="_Toc97072136"/>
      <w:bookmarkStart w:id="5948" w:name="_Toc120051541"/>
      <w:bookmarkStart w:id="5949" w:name="_Toc122025905"/>
      <w:r w:rsidRPr="003B2883">
        <w:t>6.3.6.1</w:t>
      </w:r>
      <w:r w:rsidRPr="003B2883">
        <w:tab/>
        <w:t>General</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50" w:name="_Toc25156547"/>
      <w:bookmarkStart w:id="5951" w:name="_Toc34124852"/>
      <w:bookmarkStart w:id="5952" w:name="_Toc43207981"/>
      <w:bookmarkStart w:id="5953" w:name="_Toc49857454"/>
      <w:bookmarkStart w:id="5954" w:name="_Toc56677298"/>
      <w:bookmarkStart w:id="5955" w:name="_Toc56691821"/>
      <w:bookmarkStart w:id="5956" w:name="_Toc56699085"/>
      <w:bookmarkStart w:id="5957" w:name="_Toc89035350"/>
      <w:bookmarkStart w:id="5958" w:name="_Toc89065148"/>
      <w:bookmarkStart w:id="5959" w:name="_Toc89180447"/>
      <w:bookmarkStart w:id="5960" w:name="_Toc97072137"/>
      <w:bookmarkStart w:id="5961" w:name="_Toc120051542"/>
      <w:bookmarkStart w:id="5962" w:name="_Toc122025906"/>
      <w:r w:rsidRPr="003B2883">
        <w:rPr>
          <w:lang w:val="en-US"/>
        </w:rPr>
        <w:t>6.3.6.2</w:t>
      </w:r>
      <w:r w:rsidRPr="003B2883">
        <w:rPr>
          <w:lang w:val="en-US"/>
        </w:rPr>
        <w:tab/>
        <w:t>Structured data types</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0CDBEF50" w14:textId="77777777" w:rsidR="00602AC0" w:rsidRPr="003B2883" w:rsidRDefault="00602AC0" w:rsidP="00602AC0">
      <w:pPr>
        <w:pStyle w:val="Heading5"/>
      </w:pPr>
      <w:bookmarkStart w:id="5963" w:name="_Toc25156548"/>
      <w:bookmarkStart w:id="5964" w:name="_Toc34124853"/>
      <w:bookmarkStart w:id="5965" w:name="_Toc43207982"/>
      <w:bookmarkStart w:id="5966" w:name="_Toc49857455"/>
      <w:bookmarkStart w:id="5967" w:name="_Toc56677299"/>
      <w:bookmarkStart w:id="5968" w:name="_Toc56691822"/>
      <w:bookmarkStart w:id="5969" w:name="_Toc56699086"/>
      <w:bookmarkStart w:id="5970" w:name="_Toc89035351"/>
      <w:bookmarkStart w:id="5971" w:name="_Toc89065149"/>
      <w:bookmarkStart w:id="5972" w:name="_Toc89180448"/>
      <w:bookmarkStart w:id="5973" w:name="_Toc97072138"/>
      <w:bookmarkStart w:id="5974" w:name="_Toc120051543"/>
      <w:bookmarkStart w:id="5975" w:name="_Toc122025907"/>
      <w:r w:rsidRPr="003B2883">
        <w:t>6.3.6.2.1</w:t>
      </w:r>
      <w:r w:rsidRPr="003B2883">
        <w:tab/>
        <w:t>Introduction</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5976" w:name="_Toc25156549"/>
      <w:bookmarkStart w:id="5977" w:name="_Toc34124854"/>
      <w:bookmarkStart w:id="5978" w:name="_Toc43207983"/>
      <w:bookmarkStart w:id="5979" w:name="_Toc49857456"/>
      <w:bookmarkStart w:id="5980" w:name="_Toc56677300"/>
      <w:bookmarkStart w:id="5981" w:name="_Toc56691823"/>
      <w:bookmarkStart w:id="5982" w:name="_Toc56699087"/>
      <w:bookmarkStart w:id="5983" w:name="_Toc89035352"/>
      <w:bookmarkStart w:id="5984" w:name="_Toc89065150"/>
      <w:bookmarkStart w:id="5985" w:name="_Toc89180449"/>
      <w:bookmarkStart w:id="5986" w:name="_Toc97072139"/>
      <w:bookmarkStart w:id="5987" w:name="_Toc120051544"/>
      <w:bookmarkStart w:id="5988" w:name="_Toc122025908"/>
      <w:r w:rsidRPr="003B2883">
        <w:lastRenderedPageBreak/>
        <w:t>6.3.6.2.2</w:t>
      </w:r>
      <w:r w:rsidRPr="003B2883">
        <w:tab/>
        <w:t>Type: EnableUeReachabilityReqData</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5989" w:name="_PERM_MCCTEMPBM_CRPT03410285___2"/>
            <w:r w:rsidRPr="003B2883">
              <w:rPr>
                <w:rFonts w:cs="Arial"/>
                <w:szCs w:val="18"/>
                <w:lang w:val="en-US" w:eastAsia="zh-CN"/>
              </w:rPr>
              <w:t>-</w:t>
            </w:r>
            <w:r w:rsidRPr="003B2883">
              <w:tab/>
              <w:t>true:</w:t>
            </w:r>
            <w:r>
              <w:t xml:space="preserve"> the extended buffering is supported</w:t>
            </w:r>
          </w:p>
          <w:bookmarkEnd w:id="5989"/>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5990" w:name="_Toc25156550"/>
      <w:bookmarkStart w:id="5991" w:name="_Toc34124855"/>
      <w:bookmarkStart w:id="5992" w:name="_Toc43207984"/>
      <w:bookmarkStart w:id="5993" w:name="_Toc49857457"/>
      <w:bookmarkStart w:id="5994" w:name="_Toc56677301"/>
      <w:bookmarkStart w:id="5995" w:name="_Toc56691824"/>
      <w:bookmarkStart w:id="5996" w:name="_Toc56699088"/>
      <w:bookmarkStart w:id="5997" w:name="_Toc89035353"/>
      <w:bookmarkStart w:id="5998" w:name="_Toc89065151"/>
      <w:bookmarkStart w:id="5999" w:name="_Toc89180450"/>
      <w:bookmarkStart w:id="6000" w:name="_Toc97072140"/>
      <w:bookmarkStart w:id="6001" w:name="_Toc120051545"/>
      <w:bookmarkStart w:id="6002" w:name="_Toc122025909"/>
      <w:r w:rsidRPr="003B2883">
        <w:t>6.3.6.2.3</w:t>
      </w:r>
      <w:r w:rsidRPr="003B2883">
        <w:tab/>
        <w:t>Type: EnableUeReachabilityRspData</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03" w:name="_Toc25156551"/>
      <w:bookmarkStart w:id="6004" w:name="_Toc34124856"/>
      <w:bookmarkStart w:id="6005" w:name="_Toc43207985"/>
      <w:bookmarkStart w:id="6006" w:name="_Toc49857458"/>
      <w:bookmarkStart w:id="6007" w:name="_Toc56677302"/>
      <w:bookmarkStart w:id="6008" w:name="_Toc56691825"/>
      <w:bookmarkStart w:id="6009" w:name="_Toc56699089"/>
      <w:bookmarkStart w:id="6010" w:name="_Toc89035354"/>
      <w:bookmarkStart w:id="6011" w:name="_Toc89065152"/>
      <w:bookmarkStart w:id="6012" w:name="_Toc89180451"/>
      <w:bookmarkStart w:id="6013" w:name="_Toc97072141"/>
      <w:bookmarkStart w:id="6014" w:name="_Toc120051546"/>
      <w:bookmarkStart w:id="6015" w:name="_Toc122025910"/>
      <w:r w:rsidRPr="003B2883">
        <w:lastRenderedPageBreak/>
        <w:t>6.3.6.2.4</w:t>
      </w:r>
      <w:r w:rsidRPr="003B2883">
        <w:tab/>
        <w:t>Type: UeContextInfo</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16" w:name="_PERM_MCCTEMPBM_CRPT03410288___2"/>
            <w:r w:rsidRPr="003B2883">
              <w:rPr>
                <w:rFonts w:cs="Arial"/>
                <w:szCs w:val="18"/>
              </w:rPr>
              <w:t>- "TADS"</w:t>
            </w:r>
          </w:p>
          <w:bookmarkEnd w:id="6016"/>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17" w:name="_PERM_MCCTEMPBM_CRPT03410289___2"/>
            <w:r w:rsidRPr="003B2883">
              <w:rPr>
                <w:rFonts w:cs="Arial"/>
                <w:szCs w:val="18"/>
              </w:rPr>
              <w:t>- "TADS"</w:t>
            </w:r>
          </w:p>
          <w:bookmarkEnd w:id="6017"/>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18" w:name="_PERM_MCCTEMPBM_CRPT03410290___2"/>
            <w:r w:rsidRPr="003B2883">
              <w:rPr>
                <w:rFonts w:cs="Arial"/>
                <w:szCs w:val="18"/>
              </w:rPr>
              <w:t>- "TADS"</w:t>
            </w:r>
          </w:p>
          <w:bookmarkEnd w:id="6018"/>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19" w:name="_PERM_MCCTEMPBM_CRPT03410291___2"/>
            <w:r w:rsidRPr="003B2883">
              <w:rPr>
                <w:rFonts w:cs="Arial"/>
                <w:szCs w:val="18"/>
              </w:rPr>
              <w:t>- "TADS"</w:t>
            </w:r>
          </w:p>
          <w:bookmarkEnd w:id="6019"/>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20" w:name="_PERM_MCCTEMPBM_CRPT03410292___2"/>
            <w:r w:rsidRPr="003B2883">
              <w:rPr>
                <w:rFonts w:cs="Arial"/>
                <w:szCs w:val="18"/>
              </w:rPr>
              <w:t>- "TADS"</w:t>
            </w:r>
          </w:p>
          <w:bookmarkEnd w:id="6020"/>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21" w:name="_Toc25156552"/>
      <w:bookmarkStart w:id="6022" w:name="_Toc34124857"/>
      <w:bookmarkStart w:id="6023" w:name="_Toc43207986"/>
      <w:bookmarkStart w:id="6024" w:name="_Toc49857459"/>
      <w:bookmarkStart w:id="6025" w:name="_Toc56677303"/>
      <w:bookmarkStart w:id="6026" w:name="_Toc56691826"/>
      <w:bookmarkStart w:id="6027" w:name="_Toc56699090"/>
      <w:bookmarkStart w:id="6028" w:name="_Toc89035355"/>
      <w:bookmarkStart w:id="6029" w:name="_Toc89065153"/>
      <w:bookmarkStart w:id="6030" w:name="_Toc89180452"/>
      <w:bookmarkStart w:id="6031" w:name="_Toc97072142"/>
      <w:bookmarkStart w:id="6032" w:name="_Toc120051547"/>
      <w:bookmarkStart w:id="6033" w:name="_Toc122025911"/>
      <w:r w:rsidRPr="003B2883">
        <w:t>6.</w:t>
      </w:r>
      <w:r>
        <w:t>3</w:t>
      </w:r>
      <w:r w:rsidRPr="003B2883">
        <w:t>.6.2</w:t>
      </w:r>
      <w:r>
        <w:t>.</w:t>
      </w:r>
      <w:r>
        <w:rPr>
          <w:lang w:eastAsia="zh-CN"/>
        </w:rPr>
        <w:t>5</w:t>
      </w:r>
      <w:r w:rsidRPr="003B2883">
        <w:tab/>
        <w:t xml:space="preserve">Type: </w:t>
      </w:r>
      <w:r>
        <w:t>ProblemDetails</w:t>
      </w:r>
      <w:r w:rsidRPr="003B2883">
        <w:t>EnableUeReachability</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34" w:name="_Toc25156553"/>
      <w:bookmarkStart w:id="6035" w:name="_Toc34124858"/>
      <w:bookmarkStart w:id="6036" w:name="_Toc43207987"/>
      <w:bookmarkStart w:id="6037" w:name="_Toc49857460"/>
      <w:bookmarkStart w:id="6038" w:name="_Toc56677304"/>
      <w:bookmarkStart w:id="6039" w:name="_Toc56691827"/>
      <w:bookmarkStart w:id="6040" w:name="_Toc56699091"/>
      <w:bookmarkStart w:id="6041" w:name="_Toc89035356"/>
      <w:bookmarkStart w:id="6042" w:name="_Toc89065154"/>
      <w:bookmarkStart w:id="6043" w:name="_Toc89180453"/>
      <w:bookmarkStart w:id="6044" w:name="_Toc97072143"/>
      <w:bookmarkStart w:id="6045" w:name="_Toc120051548"/>
      <w:bookmarkStart w:id="6046" w:name="_Toc122025912"/>
      <w:r w:rsidRPr="003B2883">
        <w:t>6.</w:t>
      </w:r>
      <w:r>
        <w:t>3</w:t>
      </w:r>
      <w:r w:rsidRPr="003B2883">
        <w:t>.6.2.</w:t>
      </w:r>
      <w:r>
        <w:t>6</w:t>
      </w:r>
      <w:r w:rsidRPr="003B2883">
        <w:tab/>
        <w:t xml:space="preserve">Type: </w:t>
      </w:r>
      <w:r>
        <w:t>AdditionInfo</w:t>
      </w:r>
      <w:r w:rsidRPr="003B2883">
        <w:t>EnableUeReachability</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47" w:name="_Toc81298249"/>
      <w:bookmarkStart w:id="6048" w:name="_Toc89035357"/>
      <w:bookmarkStart w:id="6049" w:name="_Toc89065155"/>
      <w:bookmarkStart w:id="6050" w:name="_Toc89180454"/>
      <w:bookmarkStart w:id="6051" w:name="_Toc97072144"/>
      <w:bookmarkStart w:id="6052" w:name="_Toc120051549"/>
      <w:bookmarkStart w:id="6053" w:name="_Toc122025913"/>
      <w:r w:rsidRPr="003B2883">
        <w:lastRenderedPageBreak/>
        <w:t>6.3.6.2.</w:t>
      </w:r>
      <w:r>
        <w:t>7</w:t>
      </w:r>
      <w:r w:rsidRPr="003B2883">
        <w:tab/>
        <w:t>Type: Enable</w:t>
      </w:r>
      <w:r>
        <w:t>Group</w:t>
      </w:r>
      <w:r w:rsidRPr="003B2883">
        <w:t>ReachabilityReqData</w:t>
      </w:r>
      <w:bookmarkEnd w:id="6047"/>
      <w:bookmarkEnd w:id="6048"/>
      <w:bookmarkEnd w:id="6049"/>
      <w:bookmarkEnd w:id="6050"/>
      <w:bookmarkEnd w:id="6051"/>
      <w:bookmarkEnd w:id="6052"/>
      <w:bookmarkEnd w:id="6053"/>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77777777" w:rsidR="00E24769" w:rsidRPr="003B2883" w:rsidRDefault="00E24769" w:rsidP="00941AA6">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5950A42A"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04F35ADF"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54" w:name="_Toc89035358"/>
      <w:bookmarkStart w:id="6055" w:name="_Toc89065156"/>
      <w:bookmarkStart w:id="6056" w:name="_Toc89180455"/>
      <w:bookmarkStart w:id="6057" w:name="_Toc97072145"/>
      <w:bookmarkStart w:id="6058" w:name="_Toc120051550"/>
      <w:bookmarkStart w:id="6059" w:name="_Toc122025914"/>
      <w:r>
        <w:t>6.3.6.2.8</w:t>
      </w:r>
      <w:r>
        <w:tab/>
        <w:t>Type: EnableGroup</w:t>
      </w:r>
      <w:r w:rsidRPr="003B2883">
        <w:t>ReachabilityRspData</w:t>
      </w:r>
      <w:bookmarkEnd w:id="6054"/>
      <w:bookmarkEnd w:id="6055"/>
      <w:bookmarkEnd w:id="6056"/>
      <w:bookmarkEnd w:id="6057"/>
      <w:bookmarkEnd w:id="6058"/>
      <w:bookmarkEnd w:id="6059"/>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60" w:name="_Toc97072146"/>
      <w:bookmarkStart w:id="6061" w:name="_Toc120051551"/>
      <w:bookmarkStart w:id="6062" w:name="_Toc122025915"/>
      <w:r w:rsidRPr="003B2883">
        <w:t>6.3.6.2.</w:t>
      </w:r>
      <w:r>
        <w:t>9</w:t>
      </w:r>
      <w:r w:rsidRPr="003B2883">
        <w:tab/>
        <w:t xml:space="preserve">Type: </w:t>
      </w:r>
      <w:r>
        <w:t>UeInfo</w:t>
      </w:r>
      <w:bookmarkEnd w:id="6060"/>
      <w:bookmarkEnd w:id="6061"/>
      <w:bookmarkEnd w:id="6062"/>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77777777" w:rsidR="00E56679" w:rsidRPr="003B2883" w:rsidRDefault="00E56679" w:rsidP="0063282D">
            <w:pPr>
              <w:pStyle w:val="TAL"/>
              <w:rPr>
                <w:lang w:eastAsia="zh-CN"/>
              </w:rPr>
            </w:pPr>
            <w:r>
              <w:rPr>
                <w:lang w:eastAsia="zh-CN"/>
              </w:rPr>
              <w:t>This IE shall indicate the list of UEs requested to be made reachable for the MBS Session.</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77777777"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p>
        </w:tc>
      </w:tr>
    </w:tbl>
    <w:p w14:paraId="31412344" w14:textId="23BE9CA1" w:rsidR="00602AC0" w:rsidRDefault="00602AC0" w:rsidP="00602AC0"/>
    <w:p w14:paraId="0680527A" w14:textId="6AEE97DC" w:rsidR="00950E85" w:rsidRPr="003B2883" w:rsidRDefault="00950E85" w:rsidP="00950E85">
      <w:pPr>
        <w:pStyle w:val="Heading5"/>
      </w:pPr>
      <w:bookmarkStart w:id="6063" w:name="_Toc97072147"/>
      <w:bookmarkStart w:id="6064" w:name="_Toc120051552"/>
      <w:bookmarkStart w:id="6065" w:name="_Toc122025916"/>
      <w:r w:rsidRPr="003B2883">
        <w:t>6.3.6.2.</w:t>
      </w:r>
      <w:r>
        <w:t>10</w:t>
      </w:r>
      <w:r w:rsidRPr="003B2883">
        <w:tab/>
        <w:t xml:space="preserve">Type: </w:t>
      </w:r>
      <w:r>
        <w:t>ReachabilityNotification</w:t>
      </w:r>
      <w:r w:rsidRPr="003B2883">
        <w:t>Data</w:t>
      </w:r>
      <w:bookmarkEnd w:id="6063"/>
      <w:bookmarkEnd w:id="6064"/>
      <w:bookmarkEnd w:id="6065"/>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66" w:name="_Toc97072148"/>
      <w:bookmarkStart w:id="6067" w:name="_Toc120051553"/>
      <w:bookmarkStart w:id="6068" w:name="_Toc122025917"/>
      <w:r w:rsidRPr="003B2883">
        <w:lastRenderedPageBreak/>
        <w:t>6.3.6.2.</w:t>
      </w:r>
      <w:r>
        <w:t>11</w:t>
      </w:r>
      <w:r w:rsidRPr="003B2883">
        <w:tab/>
        <w:t xml:space="preserve">Type: </w:t>
      </w:r>
      <w:r>
        <w:t>ReachableUeInfo</w:t>
      </w:r>
      <w:bookmarkEnd w:id="6066"/>
      <w:bookmarkEnd w:id="6067"/>
      <w:bookmarkEnd w:id="6068"/>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6069" w:name="_Toc25156555"/>
      <w:bookmarkStart w:id="6070" w:name="_Toc34124860"/>
      <w:bookmarkStart w:id="6071" w:name="_Toc43207989"/>
      <w:bookmarkStart w:id="6072" w:name="_Toc49857462"/>
      <w:bookmarkStart w:id="6073" w:name="_Toc56677306"/>
      <w:bookmarkStart w:id="6074" w:name="_Toc56691829"/>
      <w:bookmarkStart w:id="6075" w:name="_Toc56699093"/>
      <w:bookmarkStart w:id="6076" w:name="_Toc89035359"/>
      <w:bookmarkStart w:id="6077" w:name="_Toc89065157"/>
      <w:bookmarkStart w:id="6078" w:name="_Toc89180456"/>
      <w:bookmarkStart w:id="6079" w:name="_Toc97072149"/>
      <w:bookmarkStart w:id="6080" w:name="_Toc120051554"/>
      <w:bookmarkStart w:id="6081" w:name="_Toc122025918"/>
      <w:r w:rsidRPr="003B2883">
        <w:rPr>
          <w:lang w:val="en-US"/>
        </w:rPr>
        <w:t>6.3.6.3</w:t>
      </w:r>
      <w:r w:rsidRPr="003B2883">
        <w:rPr>
          <w:lang w:val="en-US"/>
        </w:rPr>
        <w:tab/>
        <w:t>Simple data types and enumerations</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3CCFB07D" w14:textId="77777777" w:rsidR="00602AC0" w:rsidRPr="003B2883" w:rsidRDefault="00602AC0" w:rsidP="00602AC0">
      <w:pPr>
        <w:pStyle w:val="Heading5"/>
      </w:pPr>
      <w:bookmarkStart w:id="6082" w:name="_Toc25156556"/>
      <w:bookmarkStart w:id="6083" w:name="_Toc34124861"/>
      <w:bookmarkStart w:id="6084" w:name="_Toc43207990"/>
      <w:bookmarkStart w:id="6085" w:name="_Toc49857463"/>
      <w:bookmarkStart w:id="6086" w:name="_Toc56677307"/>
      <w:bookmarkStart w:id="6087" w:name="_Toc56691830"/>
      <w:bookmarkStart w:id="6088" w:name="_Toc56699094"/>
      <w:bookmarkStart w:id="6089" w:name="_Toc89035360"/>
      <w:bookmarkStart w:id="6090" w:name="_Toc89065158"/>
      <w:bookmarkStart w:id="6091" w:name="_Toc89180457"/>
      <w:bookmarkStart w:id="6092" w:name="_Toc97072150"/>
      <w:bookmarkStart w:id="6093" w:name="_Toc120051555"/>
      <w:bookmarkStart w:id="6094" w:name="_Toc122025919"/>
      <w:r w:rsidRPr="003B2883">
        <w:t>6.3.6.3.1</w:t>
      </w:r>
      <w:r w:rsidRPr="003B2883">
        <w:tab/>
        <w:t>Introduction</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095" w:name="_Toc25156557"/>
      <w:bookmarkStart w:id="6096" w:name="_Toc34124862"/>
      <w:bookmarkStart w:id="6097" w:name="_Toc43207991"/>
      <w:bookmarkStart w:id="6098" w:name="_Toc49857464"/>
      <w:bookmarkStart w:id="6099" w:name="_Toc56677308"/>
      <w:bookmarkStart w:id="6100" w:name="_Toc56691831"/>
      <w:bookmarkStart w:id="6101" w:name="_Toc56699095"/>
      <w:bookmarkStart w:id="6102" w:name="_Toc89035361"/>
      <w:bookmarkStart w:id="6103" w:name="_Toc89065159"/>
      <w:bookmarkStart w:id="6104" w:name="_Toc89180458"/>
      <w:bookmarkStart w:id="6105" w:name="_Toc97072151"/>
      <w:bookmarkStart w:id="6106" w:name="_Toc120051556"/>
      <w:bookmarkStart w:id="6107" w:name="_Toc122025920"/>
      <w:r w:rsidRPr="003B2883">
        <w:t>6.3.6.3.2</w:t>
      </w:r>
      <w:r w:rsidRPr="003B2883">
        <w:tab/>
        <w:t>Simple data types</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08" w:name="_Toc89035362"/>
      <w:bookmarkStart w:id="6109" w:name="_Toc89065160"/>
      <w:bookmarkStart w:id="6110" w:name="_Toc89180459"/>
      <w:bookmarkStart w:id="6111" w:name="_Toc97072152"/>
      <w:bookmarkStart w:id="6112" w:name="_Toc120051557"/>
      <w:bookmarkStart w:id="6113" w:name="_Toc122025921"/>
      <w:r>
        <w:t>6.3.6.3.3</w:t>
      </w:r>
      <w:r w:rsidRPr="003B2883">
        <w:tab/>
        <w:t>Enumeration: UeContextInfoClass</w:t>
      </w:r>
      <w:bookmarkEnd w:id="6108"/>
      <w:bookmarkEnd w:id="6109"/>
      <w:bookmarkEnd w:id="6110"/>
      <w:bookmarkEnd w:id="6111"/>
      <w:bookmarkEnd w:id="6112"/>
      <w:bookmarkEnd w:id="6113"/>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14" w:name="_Toc25156558"/>
      <w:bookmarkStart w:id="6115" w:name="_Toc34124863"/>
      <w:bookmarkStart w:id="6116" w:name="_Toc43207992"/>
      <w:bookmarkStart w:id="6117" w:name="_Toc49857465"/>
      <w:bookmarkStart w:id="6118" w:name="_Toc56677309"/>
      <w:bookmarkStart w:id="6119" w:name="_Toc56691832"/>
      <w:bookmarkStart w:id="6120" w:name="_Toc56699096"/>
      <w:bookmarkStart w:id="6121" w:name="_Toc89035363"/>
      <w:bookmarkStart w:id="6122" w:name="_Toc89065161"/>
      <w:bookmarkStart w:id="6123" w:name="_Toc89180460"/>
      <w:bookmarkStart w:id="6124" w:name="_Toc97072153"/>
      <w:bookmarkStart w:id="6125" w:name="_Toc120051558"/>
      <w:bookmarkStart w:id="6126" w:name="_Toc122025922"/>
      <w:r w:rsidRPr="003B2883">
        <w:t>6.3.6.4</w:t>
      </w:r>
      <w:r w:rsidRPr="003B2883">
        <w:tab/>
        <w:t>Binary data</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27" w:name="_Toc25156559"/>
      <w:bookmarkStart w:id="6128" w:name="_Toc34124864"/>
      <w:bookmarkStart w:id="6129" w:name="_Toc43207993"/>
      <w:bookmarkStart w:id="6130" w:name="_Toc49857466"/>
      <w:bookmarkStart w:id="6131" w:name="_Toc56677310"/>
      <w:bookmarkStart w:id="6132" w:name="_Toc56691833"/>
      <w:bookmarkStart w:id="6133" w:name="_Toc56699097"/>
      <w:bookmarkStart w:id="6134" w:name="_Toc89035364"/>
      <w:bookmarkStart w:id="6135" w:name="_Toc89065162"/>
      <w:bookmarkStart w:id="6136" w:name="_Toc89180461"/>
      <w:bookmarkStart w:id="6137" w:name="_Toc97072154"/>
      <w:bookmarkStart w:id="6138" w:name="_Toc120051559"/>
      <w:bookmarkStart w:id="6139" w:name="_Toc122025923"/>
      <w:r w:rsidRPr="003B2883">
        <w:t>6.3.7</w:t>
      </w:r>
      <w:r w:rsidRPr="003B2883">
        <w:tab/>
        <w:t>Error Handling</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60F6409F" w14:textId="77777777" w:rsidR="00602AC0" w:rsidRPr="003B2883" w:rsidRDefault="00602AC0" w:rsidP="00602AC0">
      <w:pPr>
        <w:pStyle w:val="Heading4"/>
      </w:pPr>
      <w:bookmarkStart w:id="6140" w:name="_Toc25156560"/>
      <w:bookmarkStart w:id="6141" w:name="_Toc34124865"/>
      <w:bookmarkStart w:id="6142" w:name="_Toc43207994"/>
      <w:bookmarkStart w:id="6143" w:name="_Toc49857467"/>
      <w:bookmarkStart w:id="6144" w:name="_Toc56677311"/>
      <w:bookmarkStart w:id="6145" w:name="_Toc56691834"/>
      <w:bookmarkStart w:id="6146" w:name="_Toc56699098"/>
      <w:bookmarkStart w:id="6147" w:name="_Toc89035365"/>
      <w:bookmarkStart w:id="6148" w:name="_Toc89065163"/>
      <w:bookmarkStart w:id="6149" w:name="_Toc89180462"/>
      <w:bookmarkStart w:id="6150" w:name="_Toc97072155"/>
      <w:bookmarkStart w:id="6151" w:name="_Toc120051560"/>
      <w:bookmarkStart w:id="6152" w:name="_Toc122025924"/>
      <w:r w:rsidRPr="003B2883">
        <w:t>6.3.7.1</w:t>
      </w:r>
      <w:r w:rsidRPr="003B2883">
        <w:tab/>
        <w:t>General</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53" w:name="_Toc25156561"/>
      <w:bookmarkStart w:id="6154" w:name="_Toc34124866"/>
      <w:bookmarkStart w:id="6155" w:name="_Toc43207995"/>
      <w:bookmarkStart w:id="6156" w:name="_Toc49857468"/>
      <w:bookmarkStart w:id="6157" w:name="_Toc56677312"/>
      <w:bookmarkStart w:id="6158" w:name="_Toc56691835"/>
      <w:bookmarkStart w:id="6159" w:name="_Toc56699099"/>
      <w:bookmarkStart w:id="6160" w:name="_Toc89035366"/>
      <w:bookmarkStart w:id="6161" w:name="_Toc89065164"/>
      <w:bookmarkStart w:id="6162" w:name="_Toc89180463"/>
      <w:bookmarkStart w:id="6163" w:name="_Toc97072156"/>
      <w:bookmarkStart w:id="6164" w:name="_Toc120051561"/>
      <w:bookmarkStart w:id="6165" w:name="_Toc122025925"/>
      <w:r w:rsidRPr="003B2883">
        <w:t>6.3.7.2</w:t>
      </w:r>
      <w:r w:rsidRPr="003B2883">
        <w:tab/>
        <w:t>Protocol Errors</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2E51DAAD"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66" w:name="_Toc25156562"/>
      <w:bookmarkStart w:id="6167" w:name="_Toc34124867"/>
      <w:bookmarkStart w:id="6168" w:name="_Toc43207996"/>
      <w:bookmarkStart w:id="6169" w:name="_Toc49857469"/>
      <w:bookmarkStart w:id="6170" w:name="_Toc56677313"/>
      <w:bookmarkStart w:id="6171" w:name="_Toc56691836"/>
      <w:bookmarkStart w:id="6172" w:name="_Toc56699100"/>
      <w:bookmarkStart w:id="6173" w:name="_Toc89035367"/>
      <w:bookmarkStart w:id="6174" w:name="_Toc89065165"/>
      <w:bookmarkStart w:id="6175" w:name="_Toc89180464"/>
      <w:bookmarkStart w:id="6176" w:name="_Toc97072157"/>
      <w:bookmarkStart w:id="6177" w:name="_Toc120051562"/>
      <w:bookmarkStart w:id="6178" w:name="_Toc122025926"/>
      <w:r w:rsidRPr="003B2883">
        <w:t>6.3.7.3</w:t>
      </w:r>
      <w:r w:rsidRPr="003B2883">
        <w:tab/>
        <w:t>Application Errors</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179" w:name="_Toc25156563"/>
      <w:bookmarkStart w:id="6180" w:name="_Toc34124868"/>
      <w:bookmarkStart w:id="6181" w:name="_Toc43207997"/>
      <w:bookmarkStart w:id="6182" w:name="_Toc49857470"/>
      <w:bookmarkStart w:id="6183" w:name="_Toc56677314"/>
      <w:bookmarkStart w:id="6184" w:name="_Toc56691837"/>
      <w:bookmarkStart w:id="6185" w:name="_Toc56699101"/>
      <w:bookmarkStart w:id="6186" w:name="_Toc89035368"/>
      <w:bookmarkStart w:id="6187" w:name="_Toc89065166"/>
      <w:bookmarkStart w:id="6188" w:name="_Toc89180465"/>
      <w:bookmarkStart w:id="6189" w:name="_Toc97072158"/>
      <w:bookmarkStart w:id="6190" w:name="_Toc120051563"/>
      <w:bookmarkStart w:id="6191" w:name="_Toc122025927"/>
      <w:r w:rsidRPr="003B2883">
        <w:t>6.3.8</w:t>
      </w:r>
      <w:r w:rsidRPr="003B2883">
        <w:tab/>
        <w:t>Feature Negotiation</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6A37458E"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5C69CA46" w14:textId="20A92B15"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w:t>
      </w:r>
    </w:p>
    <w:p w14:paraId="14E698B4" w14:textId="46D86B55" w:rsidR="00E24769" w:rsidRPr="00D67CF5" w:rsidRDefault="00E24769" w:rsidP="00D67CF5">
      <w:pPr>
        <w:pStyle w:val="B1"/>
      </w:pPr>
      <w:r w:rsidRPr="003B2883">
        <w:t>-</w:t>
      </w:r>
      <w:r w:rsidRPr="003B2883">
        <w:tab/>
      </w:r>
      <w:r w:rsidRPr="00204314">
        <w:rPr>
          <w:lang w:val="en-US" w:eastAsia="zh-CN"/>
        </w:rPr>
        <w:t>EnableGroupReachability</w:t>
      </w:r>
      <w:r w:rsidRPr="00533694">
        <w:t>, as specified in clause</w:t>
      </w:r>
      <w:r>
        <w:t xml:space="preserve"> 5.4.2.4.</w:t>
      </w:r>
    </w:p>
    <w:p w14:paraId="2E621D60" w14:textId="28F0F8BE" w:rsidR="00602AC0"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lastRenderedPageBreak/>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192" w:name="_Toc25156564"/>
      <w:bookmarkStart w:id="6193" w:name="_Toc34124869"/>
      <w:bookmarkStart w:id="6194" w:name="_Toc43207998"/>
      <w:bookmarkStart w:id="6195" w:name="_Toc49857471"/>
      <w:bookmarkStart w:id="6196" w:name="_Toc56677315"/>
      <w:bookmarkStart w:id="6197" w:name="_Toc56691838"/>
      <w:bookmarkStart w:id="6198" w:name="_Toc56699102"/>
      <w:bookmarkStart w:id="6199" w:name="_Toc89035369"/>
      <w:bookmarkStart w:id="6200" w:name="_Toc89065167"/>
      <w:bookmarkStart w:id="6201" w:name="_Toc89180466"/>
      <w:bookmarkStart w:id="6202" w:name="_Toc97072159"/>
      <w:bookmarkStart w:id="6203" w:name="_Toc120051564"/>
      <w:bookmarkStart w:id="6204" w:name="_Toc122025928"/>
      <w:r w:rsidRPr="003B2883">
        <w:rPr>
          <w:lang w:val="en-US"/>
        </w:rPr>
        <w:t>6.3.9</w:t>
      </w:r>
      <w:r w:rsidRPr="003B2883">
        <w:rPr>
          <w:lang w:val="en-US"/>
        </w:rPr>
        <w:tab/>
        <w:t>Security</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4A18E174"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6205" w:name="_Toc56677316"/>
      <w:bookmarkStart w:id="6206" w:name="_Toc56691839"/>
      <w:bookmarkStart w:id="6207" w:name="_Toc56699103"/>
      <w:bookmarkStart w:id="6208" w:name="_Toc89035370"/>
      <w:bookmarkStart w:id="6209" w:name="_Toc89065168"/>
      <w:bookmarkStart w:id="6210" w:name="_Toc89180467"/>
      <w:bookmarkStart w:id="6211" w:name="_Toc97072160"/>
      <w:bookmarkStart w:id="6212" w:name="_Toc120051565"/>
      <w:bookmarkStart w:id="6213" w:name="_Toc122025929"/>
      <w:r w:rsidRPr="003B2883">
        <w:t>6.</w:t>
      </w:r>
      <w:r>
        <w:t>3</w:t>
      </w:r>
      <w:r w:rsidRPr="003B2883">
        <w:t>.</w:t>
      </w:r>
      <w:r>
        <w:t>10</w:t>
      </w:r>
      <w:r w:rsidRPr="003B2883">
        <w:tab/>
      </w:r>
      <w:r>
        <w:t>HTTP redirection</w:t>
      </w:r>
      <w:bookmarkEnd w:id="6205"/>
      <w:bookmarkEnd w:id="6206"/>
      <w:bookmarkEnd w:id="6207"/>
      <w:bookmarkEnd w:id="6208"/>
      <w:bookmarkEnd w:id="6209"/>
      <w:bookmarkEnd w:id="6210"/>
      <w:bookmarkEnd w:id="6211"/>
      <w:bookmarkEnd w:id="6212"/>
      <w:bookmarkEnd w:id="6213"/>
    </w:p>
    <w:p w14:paraId="5BEEA37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7FAF9194" w14:textId="77777777" w:rsidR="00E644D7" w:rsidRDefault="00E644D7" w:rsidP="0009536C"/>
    <w:p w14:paraId="6D021CFD" w14:textId="116C3811"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14" w:name="_Toc25156565"/>
      <w:bookmarkStart w:id="6215" w:name="_Toc34124870"/>
      <w:bookmarkStart w:id="6216" w:name="_Toc43207999"/>
      <w:bookmarkStart w:id="6217" w:name="_Toc49857472"/>
      <w:bookmarkStart w:id="6218" w:name="_Toc56677317"/>
      <w:bookmarkStart w:id="6219" w:name="_Toc56691840"/>
      <w:bookmarkStart w:id="6220" w:name="_Toc56699104"/>
      <w:bookmarkStart w:id="6221" w:name="_Toc89035371"/>
      <w:bookmarkStart w:id="6222" w:name="_Toc89065169"/>
      <w:bookmarkStart w:id="6223" w:name="_Toc89180468"/>
      <w:bookmarkStart w:id="6224" w:name="_Toc97072161"/>
      <w:bookmarkStart w:id="6225" w:name="_Toc120051566"/>
      <w:bookmarkStart w:id="6226" w:name="_Toc122025930"/>
      <w:r w:rsidRPr="003B2883">
        <w:lastRenderedPageBreak/>
        <w:t>6.4</w:t>
      </w:r>
      <w:r w:rsidRPr="003B2883">
        <w:tab/>
        <w:t>Namf_Location Service API</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5D4F4E73" w14:textId="77777777" w:rsidR="00602AC0" w:rsidRPr="003B2883" w:rsidRDefault="00602AC0" w:rsidP="00602AC0">
      <w:pPr>
        <w:pStyle w:val="Heading3"/>
      </w:pPr>
      <w:bookmarkStart w:id="6227" w:name="_Toc25156566"/>
      <w:bookmarkStart w:id="6228" w:name="_Toc34124871"/>
      <w:bookmarkStart w:id="6229" w:name="_Toc43208000"/>
      <w:bookmarkStart w:id="6230" w:name="_Toc49857473"/>
      <w:bookmarkStart w:id="6231" w:name="_Toc56677318"/>
      <w:bookmarkStart w:id="6232" w:name="_Toc56691841"/>
      <w:bookmarkStart w:id="6233" w:name="_Toc56699105"/>
      <w:bookmarkStart w:id="6234" w:name="_Toc89035372"/>
      <w:bookmarkStart w:id="6235" w:name="_Toc89065170"/>
      <w:bookmarkStart w:id="6236" w:name="_Toc89180469"/>
      <w:bookmarkStart w:id="6237" w:name="_Toc97072162"/>
      <w:bookmarkStart w:id="6238" w:name="_Toc120051567"/>
      <w:bookmarkStart w:id="6239" w:name="_Toc122025931"/>
      <w:r w:rsidRPr="003B2883">
        <w:t>6.4.1</w:t>
      </w:r>
      <w:r w:rsidRPr="003B2883">
        <w:tab/>
        <w:t>API URI</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40" w:name="_Toc25156567"/>
      <w:bookmarkStart w:id="6241" w:name="_Toc34124872"/>
      <w:bookmarkStart w:id="6242" w:name="_Toc43208001"/>
      <w:bookmarkStart w:id="6243" w:name="_Toc49857474"/>
      <w:bookmarkStart w:id="6244" w:name="_Toc56677319"/>
      <w:bookmarkStart w:id="6245" w:name="_Toc56691842"/>
      <w:bookmarkStart w:id="6246" w:name="_Toc56699106"/>
      <w:bookmarkStart w:id="6247" w:name="_Toc89035373"/>
      <w:bookmarkStart w:id="6248" w:name="_Toc89065171"/>
      <w:bookmarkStart w:id="6249" w:name="_Toc89180470"/>
      <w:bookmarkStart w:id="6250" w:name="_Toc97072163"/>
      <w:bookmarkStart w:id="6251" w:name="_Toc120051568"/>
      <w:bookmarkStart w:id="6252" w:name="_Toc122025932"/>
      <w:r w:rsidRPr="003B2883">
        <w:t>6.4.2</w:t>
      </w:r>
      <w:r w:rsidRPr="003B2883">
        <w:tab/>
        <w:t>Usage of HTTP</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59A13C86" w14:textId="77777777" w:rsidR="00602AC0" w:rsidRPr="003B2883" w:rsidRDefault="00602AC0" w:rsidP="00602AC0">
      <w:pPr>
        <w:pStyle w:val="Heading4"/>
      </w:pPr>
      <w:bookmarkStart w:id="6253" w:name="_Toc25156568"/>
      <w:bookmarkStart w:id="6254" w:name="_Toc34124873"/>
      <w:bookmarkStart w:id="6255" w:name="_Toc43208002"/>
      <w:bookmarkStart w:id="6256" w:name="_Toc49857475"/>
      <w:bookmarkStart w:id="6257" w:name="_Toc56677320"/>
      <w:bookmarkStart w:id="6258" w:name="_Toc56691843"/>
      <w:bookmarkStart w:id="6259" w:name="_Toc56699107"/>
      <w:bookmarkStart w:id="6260" w:name="_Toc89035374"/>
      <w:bookmarkStart w:id="6261" w:name="_Toc89065172"/>
      <w:bookmarkStart w:id="6262" w:name="_Toc89180471"/>
      <w:bookmarkStart w:id="6263" w:name="_Toc97072164"/>
      <w:bookmarkStart w:id="6264" w:name="_Toc120051569"/>
      <w:bookmarkStart w:id="6265" w:name="_Toc122025933"/>
      <w:r w:rsidRPr="003B2883">
        <w:t>6.4.2.1</w:t>
      </w:r>
      <w:r w:rsidRPr="003B2883">
        <w:tab/>
        <w:t>General</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199BC90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66" w:name="_Toc25156569"/>
      <w:bookmarkStart w:id="6267" w:name="_Toc34124874"/>
      <w:bookmarkStart w:id="6268" w:name="_Toc43208003"/>
      <w:bookmarkStart w:id="6269" w:name="_Toc49857476"/>
      <w:bookmarkStart w:id="6270" w:name="_Toc56677321"/>
      <w:bookmarkStart w:id="6271" w:name="_Toc56691844"/>
      <w:bookmarkStart w:id="6272" w:name="_Toc56699108"/>
      <w:bookmarkStart w:id="6273" w:name="_Toc89035375"/>
      <w:bookmarkStart w:id="6274" w:name="_Toc89065173"/>
      <w:bookmarkStart w:id="6275" w:name="_Toc89180472"/>
      <w:bookmarkStart w:id="6276" w:name="_Toc97072165"/>
      <w:bookmarkStart w:id="6277" w:name="_Toc120051570"/>
      <w:bookmarkStart w:id="6278" w:name="_Toc122025934"/>
      <w:r w:rsidRPr="003B2883">
        <w:t>6.4.2.2</w:t>
      </w:r>
      <w:r w:rsidRPr="003B2883">
        <w:tab/>
        <w:t>HTTP standard headers</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41864DDE" w14:textId="77777777" w:rsidR="00602AC0" w:rsidRPr="003B2883" w:rsidRDefault="00602AC0" w:rsidP="00602AC0">
      <w:pPr>
        <w:pStyle w:val="Heading5"/>
        <w:rPr>
          <w:lang w:eastAsia="zh-CN"/>
        </w:rPr>
      </w:pPr>
      <w:bookmarkStart w:id="6279" w:name="_Toc25156570"/>
      <w:bookmarkStart w:id="6280" w:name="_Toc34124875"/>
      <w:bookmarkStart w:id="6281" w:name="_Toc43208004"/>
      <w:bookmarkStart w:id="6282" w:name="_Toc49857477"/>
      <w:bookmarkStart w:id="6283" w:name="_Toc56677322"/>
      <w:bookmarkStart w:id="6284" w:name="_Toc56691845"/>
      <w:bookmarkStart w:id="6285" w:name="_Toc56699109"/>
      <w:bookmarkStart w:id="6286" w:name="_Toc89035376"/>
      <w:bookmarkStart w:id="6287" w:name="_Toc89065174"/>
      <w:bookmarkStart w:id="6288" w:name="_Toc89180473"/>
      <w:bookmarkStart w:id="6289" w:name="_Toc97072166"/>
      <w:bookmarkStart w:id="6290" w:name="_Toc120051571"/>
      <w:bookmarkStart w:id="6291" w:name="_Toc122025935"/>
      <w:r w:rsidRPr="003B2883">
        <w:t>6.4.2.2.1</w:t>
      </w:r>
      <w:r w:rsidRPr="003B2883">
        <w:rPr>
          <w:lang w:eastAsia="zh-CN"/>
        </w:rPr>
        <w:tab/>
        <w:t>General</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292" w:name="_Toc25156571"/>
      <w:bookmarkStart w:id="6293" w:name="_Toc34124876"/>
      <w:bookmarkStart w:id="6294" w:name="_Toc43208005"/>
      <w:bookmarkStart w:id="6295" w:name="_Toc49857478"/>
      <w:bookmarkStart w:id="6296" w:name="_Toc56677323"/>
      <w:bookmarkStart w:id="6297" w:name="_Toc56691846"/>
      <w:bookmarkStart w:id="6298" w:name="_Toc56699110"/>
      <w:bookmarkStart w:id="6299" w:name="_Toc89035377"/>
      <w:bookmarkStart w:id="6300" w:name="_Toc89065175"/>
      <w:bookmarkStart w:id="6301" w:name="_Toc89180474"/>
      <w:bookmarkStart w:id="6302" w:name="_Toc97072167"/>
      <w:bookmarkStart w:id="6303" w:name="_Toc120051572"/>
      <w:bookmarkStart w:id="6304" w:name="_Toc122025936"/>
      <w:r w:rsidRPr="003B2883">
        <w:t>6.4.2.2.2</w:t>
      </w:r>
      <w:r w:rsidRPr="003B2883">
        <w:tab/>
        <w:t>Content type</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D902B37" w14:textId="77777777" w:rsidR="00602AC0" w:rsidRPr="003B2883" w:rsidRDefault="00602AC0" w:rsidP="00602AC0">
      <w:pPr>
        <w:pStyle w:val="B1"/>
      </w:pPr>
      <w:r w:rsidRPr="003B2883">
        <w:lastRenderedPageBreak/>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05" w:name="_Toc25156572"/>
      <w:bookmarkStart w:id="6306" w:name="_Toc34124877"/>
      <w:bookmarkStart w:id="6307" w:name="_Toc43208006"/>
      <w:bookmarkStart w:id="6308" w:name="_Toc49857479"/>
      <w:bookmarkStart w:id="6309" w:name="_Toc56677324"/>
      <w:bookmarkStart w:id="6310" w:name="_Toc56691847"/>
      <w:bookmarkStart w:id="6311" w:name="_Toc56699111"/>
      <w:bookmarkStart w:id="6312" w:name="_Toc89035378"/>
      <w:bookmarkStart w:id="6313" w:name="_Toc89065176"/>
      <w:bookmarkStart w:id="6314" w:name="_Toc89180475"/>
      <w:bookmarkStart w:id="6315" w:name="_Toc97072168"/>
      <w:bookmarkStart w:id="6316" w:name="_Toc120051573"/>
      <w:bookmarkStart w:id="6317" w:name="_Toc122025937"/>
      <w:r w:rsidRPr="003B2883">
        <w:t>6.4.2.3</w:t>
      </w:r>
      <w:r w:rsidRPr="003B2883">
        <w:tab/>
        <w:t>HTTP custom headers</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038C7DBB" w14:textId="77777777" w:rsidR="00602AC0" w:rsidRPr="003B2883" w:rsidRDefault="00602AC0" w:rsidP="00602AC0">
      <w:pPr>
        <w:pStyle w:val="Heading5"/>
        <w:rPr>
          <w:lang w:eastAsia="zh-CN"/>
        </w:rPr>
      </w:pPr>
      <w:bookmarkStart w:id="6318" w:name="_Toc25156573"/>
      <w:bookmarkStart w:id="6319" w:name="_Toc34124878"/>
      <w:bookmarkStart w:id="6320" w:name="_Toc43208007"/>
      <w:bookmarkStart w:id="6321" w:name="_Toc49857480"/>
      <w:bookmarkStart w:id="6322" w:name="_Toc56677325"/>
      <w:bookmarkStart w:id="6323" w:name="_Toc56691848"/>
      <w:bookmarkStart w:id="6324" w:name="_Toc56699112"/>
      <w:bookmarkStart w:id="6325" w:name="_Toc89035379"/>
      <w:bookmarkStart w:id="6326" w:name="_Toc89065177"/>
      <w:bookmarkStart w:id="6327" w:name="_Toc89180476"/>
      <w:bookmarkStart w:id="6328" w:name="_Toc97072169"/>
      <w:bookmarkStart w:id="6329" w:name="_Toc120051574"/>
      <w:bookmarkStart w:id="6330" w:name="_Toc122025938"/>
      <w:r w:rsidRPr="003B2883">
        <w:t>6.4.2.3.1</w:t>
      </w:r>
      <w:r w:rsidRPr="003B2883">
        <w:rPr>
          <w:lang w:eastAsia="zh-CN"/>
        </w:rPr>
        <w:tab/>
        <w:t>General</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3FC027BB"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31" w:name="_Toc25156574"/>
      <w:bookmarkStart w:id="6332" w:name="_Toc34124879"/>
      <w:bookmarkStart w:id="6333" w:name="_Toc43208008"/>
      <w:bookmarkStart w:id="6334" w:name="_Toc49857481"/>
      <w:bookmarkStart w:id="6335" w:name="_Toc56677326"/>
      <w:bookmarkStart w:id="6336" w:name="_Toc56691849"/>
      <w:bookmarkStart w:id="6337" w:name="_Toc56699113"/>
      <w:bookmarkStart w:id="6338" w:name="_Toc89035380"/>
      <w:bookmarkStart w:id="6339" w:name="_Toc89065178"/>
      <w:bookmarkStart w:id="6340" w:name="_Toc89180477"/>
      <w:bookmarkStart w:id="6341" w:name="_Toc97072170"/>
      <w:bookmarkStart w:id="6342" w:name="_Toc120051575"/>
      <w:bookmarkStart w:id="6343" w:name="_Toc122025939"/>
      <w:r w:rsidRPr="003B2883">
        <w:t>6.4.3</w:t>
      </w:r>
      <w:r w:rsidRPr="003B2883">
        <w:tab/>
        <w:t>Resources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0BF5748E" w14:textId="77777777" w:rsidR="00602AC0" w:rsidRDefault="00602AC0" w:rsidP="00602AC0">
      <w:pPr>
        <w:pStyle w:val="Heading4"/>
      </w:pPr>
      <w:bookmarkStart w:id="6344" w:name="_Toc25156575"/>
      <w:bookmarkStart w:id="6345" w:name="_Toc34124880"/>
      <w:bookmarkStart w:id="6346" w:name="_Toc43208009"/>
      <w:bookmarkStart w:id="6347" w:name="_Toc49857482"/>
      <w:bookmarkStart w:id="6348" w:name="_Toc56677327"/>
      <w:bookmarkStart w:id="6349" w:name="_Toc56691850"/>
      <w:bookmarkStart w:id="6350" w:name="_Toc56699114"/>
      <w:bookmarkStart w:id="6351" w:name="_Toc89035381"/>
      <w:bookmarkStart w:id="6352" w:name="_Toc89065179"/>
      <w:bookmarkStart w:id="6353" w:name="_Toc89180478"/>
      <w:bookmarkStart w:id="6354" w:name="_Toc97072171"/>
      <w:bookmarkStart w:id="6355" w:name="_Toc120051576"/>
      <w:bookmarkStart w:id="6356" w:name="_Toc122025940"/>
      <w:r w:rsidRPr="003B2883">
        <w:t>6.4.3.1</w:t>
      </w:r>
      <w:r w:rsidRPr="003B2883">
        <w:tab/>
        <w:t>Overview</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62852E0C" w14:textId="77777777" w:rsidR="00602AC0" w:rsidRPr="003B2883" w:rsidRDefault="00602AC0" w:rsidP="00602AC0">
      <w:pPr>
        <w:pStyle w:val="TH"/>
      </w:pPr>
      <w:r>
        <w:object w:dxaOrig="5680" w:dyaOrig="3370" w14:anchorId="19AEDAF9">
          <v:shape id="_x0000_i1073" type="#_x0000_t75" style="width:284.6pt;height:170.5pt" o:ole="">
            <v:imagedata r:id="rId104" o:title=""/>
          </v:shape>
          <o:OLEObject Type="Embed" ProgID="Visio.Drawing.15" ShapeID="_x0000_i1073" DrawAspect="Content" ObjectID="_1732640480"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57" w:name="_Toc25156576"/>
      <w:bookmarkStart w:id="6358" w:name="_Toc34124881"/>
      <w:bookmarkStart w:id="6359" w:name="_Toc43208010"/>
      <w:bookmarkStart w:id="6360" w:name="_Toc49857483"/>
      <w:bookmarkStart w:id="6361" w:name="_Toc56677328"/>
      <w:bookmarkStart w:id="6362" w:name="_Toc56691851"/>
      <w:bookmarkStart w:id="6363" w:name="_Toc56699115"/>
      <w:bookmarkStart w:id="6364" w:name="_Toc89035382"/>
      <w:bookmarkStart w:id="6365" w:name="_Toc89065180"/>
      <w:bookmarkStart w:id="6366" w:name="_Toc89180479"/>
      <w:bookmarkStart w:id="6367" w:name="_Toc97072172"/>
      <w:bookmarkStart w:id="6368" w:name="_Toc120051577"/>
      <w:bookmarkStart w:id="6369" w:name="_Toc122025941"/>
      <w:r w:rsidRPr="003B2883">
        <w:t>6.4.3.2</w:t>
      </w:r>
      <w:r w:rsidRPr="003B2883">
        <w:tab/>
        <w:t xml:space="preserve">Resource: </w:t>
      </w:r>
      <w:r w:rsidRPr="003B2883">
        <w:rPr>
          <w:lang w:eastAsia="zh-CN"/>
        </w:rPr>
        <w:t>Individual UE Context</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551F7376" w14:textId="77777777" w:rsidR="00602AC0" w:rsidRPr="003B2883" w:rsidRDefault="00602AC0" w:rsidP="00602AC0">
      <w:pPr>
        <w:pStyle w:val="Heading5"/>
      </w:pPr>
      <w:bookmarkStart w:id="6370" w:name="_Toc25156577"/>
      <w:bookmarkStart w:id="6371" w:name="_Toc34124882"/>
      <w:bookmarkStart w:id="6372" w:name="_Toc43208011"/>
      <w:bookmarkStart w:id="6373" w:name="_Toc49857484"/>
      <w:bookmarkStart w:id="6374" w:name="_Toc56677329"/>
      <w:bookmarkStart w:id="6375" w:name="_Toc56691852"/>
      <w:bookmarkStart w:id="6376" w:name="_Toc56699116"/>
      <w:bookmarkStart w:id="6377" w:name="_Toc89035383"/>
      <w:bookmarkStart w:id="6378" w:name="_Toc89065181"/>
      <w:bookmarkStart w:id="6379" w:name="_Toc89180480"/>
      <w:bookmarkStart w:id="6380" w:name="_Toc97072173"/>
      <w:bookmarkStart w:id="6381" w:name="_Toc120051578"/>
      <w:bookmarkStart w:id="6382" w:name="_Toc122025942"/>
      <w:r w:rsidRPr="003B2883">
        <w:t>6.4.3.2.1</w:t>
      </w:r>
      <w:r w:rsidRPr="003B2883">
        <w:tab/>
        <w:t>Description</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383" w:name="_Toc25156578"/>
      <w:bookmarkStart w:id="6384" w:name="_Toc34124883"/>
      <w:bookmarkStart w:id="6385" w:name="_Toc43208012"/>
      <w:bookmarkStart w:id="6386" w:name="_Toc49857485"/>
      <w:bookmarkStart w:id="6387" w:name="_Toc56677330"/>
      <w:bookmarkStart w:id="6388" w:name="_Toc56691853"/>
      <w:bookmarkStart w:id="6389" w:name="_Toc56699117"/>
      <w:bookmarkStart w:id="6390" w:name="_Toc89035384"/>
      <w:bookmarkStart w:id="6391" w:name="_Toc89065182"/>
      <w:bookmarkStart w:id="6392" w:name="_Toc89180481"/>
      <w:bookmarkStart w:id="6393" w:name="_Toc97072174"/>
      <w:bookmarkStart w:id="6394" w:name="_Toc120051579"/>
      <w:bookmarkStart w:id="6395" w:name="_Toc122025943"/>
      <w:r w:rsidRPr="003B2883">
        <w:lastRenderedPageBreak/>
        <w:t>6.4.3.2.2</w:t>
      </w:r>
      <w:r w:rsidRPr="003B2883">
        <w:tab/>
        <w:t>Resource Definition</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4ADA1B9F" w14:textId="77777777" w:rsidR="000165AD" w:rsidRPr="003B2883" w:rsidRDefault="000165AD" w:rsidP="000165AD">
            <w:pPr>
              <w:pStyle w:val="TAL"/>
            </w:pPr>
            <w:r w:rsidRPr="003B2883">
              <w:t>Or represents the Permanent Equipment Identifier (see 3GPP TS 23.501 [2] clause 5.9.3)</w:t>
            </w:r>
          </w:p>
          <w:p w14:paraId="2C6291E2"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396" w:name="_Toc25156579"/>
      <w:bookmarkStart w:id="6397" w:name="_Toc34124884"/>
      <w:bookmarkStart w:id="6398" w:name="_Toc43208013"/>
      <w:bookmarkStart w:id="6399" w:name="_Toc49857486"/>
      <w:bookmarkStart w:id="6400" w:name="_Toc56677331"/>
      <w:bookmarkStart w:id="6401" w:name="_Toc56691854"/>
      <w:bookmarkStart w:id="6402" w:name="_Toc56699118"/>
      <w:bookmarkStart w:id="6403" w:name="_Toc89035385"/>
      <w:bookmarkStart w:id="6404" w:name="_Toc89065183"/>
      <w:bookmarkStart w:id="6405" w:name="_Toc89180482"/>
      <w:bookmarkStart w:id="6406" w:name="_Toc97072175"/>
      <w:bookmarkStart w:id="6407" w:name="_Toc120051580"/>
      <w:bookmarkStart w:id="6408" w:name="_Toc122025944"/>
      <w:r w:rsidRPr="003B2883">
        <w:t>6.4.3.2.3</w:t>
      </w:r>
      <w:r w:rsidRPr="003B2883">
        <w:tab/>
        <w:t>Resource Standard Methods</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09" w:name="_Toc25156580"/>
      <w:bookmarkStart w:id="6410" w:name="_Toc34124885"/>
      <w:bookmarkStart w:id="6411" w:name="_Toc43208014"/>
      <w:bookmarkStart w:id="6412" w:name="_Toc49857487"/>
      <w:bookmarkStart w:id="6413" w:name="_Toc56677332"/>
      <w:bookmarkStart w:id="6414" w:name="_Toc56691855"/>
      <w:bookmarkStart w:id="6415" w:name="_Toc56699119"/>
      <w:bookmarkStart w:id="6416" w:name="_Toc89035386"/>
      <w:bookmarkStart w:id="6417" w:name="_Toc89065184"/>
      <w:bookmarkStart w:id="6418" w:name="_Toc89180483"/>
      <w:bookmarkStart w:id="6419" w:name="_Toc97072176"/>
      <w:bookmarkStart w:id="6420" w:name="_Toc120051581"/>
      <w:bookmarkStart w:id="6421" w:name="_Toc122025945"/>
      <w:r w:rsidRPr="003B2883">
        <w:t>6.4.3.2.4</w:t>
      </w:r>
      <w:r w:rsidRPr="003B2883">
        <w:tab/>
        <w:t>Resource Custom Operations</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05B57F28" w14:textId="77777777" w:rsidR="00602AC0" w:rsidRPr="003B2883" w:rsidRDefault="00602AC0" w:rsidP="00876DA9">
      <w:pPr>
        <w:pStyle w:val="Heading6"/>
      </w:pPr>
      <w:bookmarkStart w:id="6422" w:name="_Toc25156581"/>
      <w:bookmarkStart w:id="6423" w:name="_Toc34124886"/>
      <w:bookmarkStart w:id="6424" w:name="_Toc43208015"/>
      <w:bookmarkStart w:id="6425" w:name="_Toc49857488"/>
      <w:bookmarkStart w:id="6426" w:name="_Toc56677333"/>
      <w:bookmarkStart w:id="6427" w:name="_Toc56691856"/>
      <w:bookmarkStart w:id="6428" w:name="_Toc56699120"/>
      <w:bookmarkStart w:id="6429" w:name="_Toc89035387"/>
      <w:bookmarkStart w:id="6430" w:name="_Toc89065185"/>
      <w:bookmarkStart w:id="6431" w:name="_Toc89180484"/>
      <w:bookmarkStart w:id="6432" w:name="_Toc97072177"/>
      <w:bookmarkStart w:id="6433" w:name="_Toc120051582"/>
      <w:bookmarkStart w:id="6434" w:name="_Toc122025946"/>
      <w:r w:rsidRPr="003B2883">
        <w:t>6.4.3.2.4.1</w:t>
      </w:r>
      <w:r w:rsidRPr="003B2883">
        <w:tab/>
        <w:t>Overview</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35" w:name="_Toc25156582"/>
      <w:bookmarkStart w:id="6436" w:name="_Toc34124887"/>
      <w:bookmarkStart w:id="6437" w:name="_Toc43208016"/>
      <w:bookmarkStart w:id="6438" w:name="_Toc49857489"/>
      <w:bookmarkStart w:id="6439" w:name="_Toc56677334"/>
      <w:bookmarkStart w:id="6440" w:name="_Toc56691857"/>
      <w:bookmarkStart w:id="6441" w:name="_Toc56699121"/>
      <w:bookmarkStart w:id="6442" w:name="_Toc89035388"/>
      <w:bookmarkStart w:id="6443" w:name="_Toc89065186"/>
      <w:bookmarkStart w:id="6444" w:name="_Toc89180485"/>
      <w:bookmarkStart w:id="6445" w:name="_Toc97072178"/>
      <w:bookmarkStart w:id="6446" w:name="_Toc120051583"/>
      <w:bookmarkStart w:id="6447" w:name="_Toc122025947"/>
      <w:r w:rsidRPr="003B2883">
        <w:t>6.4.3.2.4.2</w:t>
      </w:r>
      <w:r w:rsidRPr="003B2883">
        <w:tab/>
        <w:t xml:space="preserve">Operation: </w:t>
      </w:r>
      <w:r w:rsidRPr="003B2883">
        <w:rPr>
          <w:lang w:eastAsia="zh-CN"/>
        </w:rPr>
        <w:t>provide-pos-info</w:t>
      </w:r>
      <w:bookmarkEnd w:id="6435"/>
      <w:r>
        <w:rPr>
          <w:lang w:eastAsia="zh-CN"/>
        </w:rPr>
        <w:t xml:space="preserve"> </w:t>
      </w:r>
      <w:r w:rsidRPr="003B2883">
        <w:rPr>
          <w:rFonts w:hint="eastAsia"/>
          <w:lang w:eastAsia="zh-CN"/>
        </w:rPr>
        <w:t>(POST)</w:t>
      </w:r>
      <w:bookmarkEnd w:id="6436"/>
      <w:bookmarkEnd w:id="6437"/>
      <w:bookmarkEnd w:id="6438"/>
      <w:bookmarkEnd w:id="6439"/>
      <w:bookmarkEnd w:id="6440"/>
      <w:bookmarkEnd w:id="6441"/>
      <w:bookmarkEnd w:id="6442"/>
      <w:bookmarkEnd w:id="6443"/>
      <w:bookmarkEnd w:id="6444"/>
      <w:bookmarkEnd w:id="6445"/>
      <w:bookmarkEnd w:id="6446"/>
      <w:bookmarkEnd w:id="6447"/>
    </w:p>
    <w:p w14:paraId="0DA99BFB" w14:textId="77777777" w:rsidR="00602AC0" w:rsidRPr="003B2883" w:rsidRDefault="00602AC0" w:rsidP="00876DA9">
      <w:pPr>
        <w:pStyle w:val="Heading7"/>
      </w:pPr>
      <w:bookmarkStart w:id="6448" w:name="_Toc43208017"/>
      <w:bookmarkStart w:id="6449" w:name="_Toc89035389"/>
      <w:bookmarkStart w:id="6450" w:name="_Toc89065187"/>
      <w:bookmarkStart w:id="6451" w:name="_Toc89180486"/>
      <w:bookmarkStart w:id="6452" w:name="_Toc97072179"/>
      <w:bookmarkStart w:id="6453" w:name="_Toc120051584"/>
      <w:bookmarkStart w:id="6454" w:name="_Toc122025948"/>
      <w:r w:rsidRPr="003B2883">
        <w:t>6.4.3.2.4.2.1</w:t>
      </w:r>
      <w:r w:rsidRPr="003B2883">
        <w:tab/>
        <w:t>Description</w:t>
      </w:r>
      <w:bookmarkEnd w:id="6448"/>
      <w:bookmarkEnd w:id="6449"/>
      <w:bookmarkEnd w:id="6450"/>
      <w:bookmarkEnd w:id="6451"/>
      <w:bookmarkEnd w:id="6452"/>
      <w:bookmarkEnd w:id="6453"/>
      <w:bookmarkEnd w:id="6454"/>
    </w:p>
    <w:p w14:paraId="3ED193A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091AFCC3" w14:textId="77777777" w:rsidR="00602AC0" w:rsidRPr="003B2883" w:rsidRDefault="00602AC0" w:rsidP="00876DA9">
      <w:pPr>
        <w:pStyle w:val="Heading7"/>
      </w:pPr>
      <w:bookmarkStart w:id="6455" w:name="_Toc43208018"/>
      <w:bookmarkStart w:id="6456" w:name="_Toc89035390"/>
      <w:bookmarkStart w:id="6457" w:name="_Toc89065188"/>
      <w:bookmarkStart w:id="6458" w:name="_Toc89180487"/>
      <w:bookmarkStart w:id="6459" w:name="_Toc97072180"/>
      <w:bookmarkStart w:id="6460" w:name="_Toc120051585"/>
      <w:bookmarkStart w:id="6461" w:name="_Toc122025949"/>
      <w:r w:rsidRPr="003B2883">
        <w:t>6.4.3.2.4.2.2</w:t>
      </w:r>
      <w:r w:rsidRPr="003B2883">
        <w:tab/>
        <w:t>Operation Definition</w:t>
      </w:r>
      <w:bookmarkEnd w:id="6455"/>
      <w:bookmarkEnd w:id="6456"/>
      <w:bookmarkEnd w:id="6457"/>
      <w:bookmarkEnd w:id="6458"/>
      <w:bookmarkEnd w:id="6459"/>
      <w:bookmarkEnd w:id="6460"/>
      <w:bookmarkEnd w:id="6461"/>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62"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6462"/>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63" w:name="_PERM_MCCTEMPBM_CRPT03410302___2"/>
            <w:r w:rsidRPr="003B2883">
              <w:t>-</w:t>
            </w:r>
            <w:r w:rsidRPr="003B2883">
              <w:tab/>
              <w:t>POSITIONING_FAILED</w:t>
            </w:r>
          </w:p>
          <w:bookmarkEnd w:id="6463"/>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64"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64"/>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6AD5D7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65" w:name="_Toc25156583"/>
      <w:bookmarkStart w:id="6466" w:name="_Toc34124888"/>
      <w:bookmarkStart w:id="6467" w:name="_Toc43208019"/>
      <w:bookmarkStart w:id="6468" w:name="_Toc49857490"/>
      <w:bookmarkStart w:id="6469" w:name="_Toc56677335"/>
      <w:bookmarkStart w:id="6470" w:name="_Toc56691858"/>
      <w:bookmarkStart w:id="6471" w:name="_Toc56699122"/>
      <w:bookmarkStart w:id="6472" w:name="_Toc89035391"/>
      <w:bookmarkStart w:id="6473" w:name="_Toc89065189"/>
      <w:bookmarkStart w:id="6474" w:name="_Toc89180488"/>
      <w:bookmarkStart w:id="6475" w:name="_Toc97072181"/>
      <w:bookmarkStart w:id="6476" w:name="_Toc120051586"/>
      <w:bookmarkStart w:id="6477" w:name="_Toc122025950"/>
      <w:r w:rsidRPr="003B2883">
        <w:t>6.4.3.2.4.3</w:t>
      </w:r>
      <w:r w:rsidRPr="003B2883">
        <w:tab/>
        <w:t xml:space="preserve">Operation: </w:t>
      </w:r>
      <w:r w:rsidRPr="003B2883">
        <w:rPr>
          <w:lang w:eastAsia="zh-CN"/>
        </w:rPr>
        <w:t>provide-loc-info</w:t>
      </w:r>
      <w:bookmarkEnd w:id="6465"/>
      <w:r>
        <w:rPr>
          <w:lang w:eastAsia="zh-CN"/>
        </w:rPr>
        <w:t xml:space="preserve"> </w:t>
      </w:r>
      <w:r w:rsidRPr="003B2883">
        <w:rPr>
          <w:rFonts w:hint="eastAsia"/>
          <w:lang w:eastAsia="zh-CN"/>
        </w:rPr>
        <w:t>(POST)</w:t>
      </w:r>
      <w:bookmarkEnd w:id="6466"/>
      <w:bookmarkEnd w:id="6467"/>
      <w:bookmarkEnd w:id="6468"/>
      <w:bookmarkEnd w:id="6469"/>
      <w:bookmarkEnd w:id="6470"/>
      <w:bookmarkEnd w:id="6471"/>
      <w:bookmarkEnd w:id="6472"/>
      <w:bookmarkEnd w:id="6473"/>
      <w:bookmarkEnd w:id="6474"/>
      <w:bookmarkEnd w:id="6475"/>
      <w:bookmarkEnd w:id="6476"/>
      <w:bookmarkEnd w:id="6477"/>
    </w:p>
    <w:p w14:paraId="64872AF6" w14:textId="77777777" w:rsidR="00602AC0" w:rsidRPr="003B2883" w:rsidRDefault="00602AC0" w:rsidP="00876DA9">
      <w:pPr>
        <w:pStyle w:val="Heading7"/>
      </w:pPr>
      <w:bookmarkStart w:id="6478" w:name="_Toc43208020"/>
      <w:bookmarkStart w:id="6479" w:name="_Toc89035392"/>
      <w:bookmarkStart w:id="6480" w:name="_Toc89065190"/>
      <w:bookmarkStart w:id="6481" w:name="_Toc89180489"/>
      <w:bookmarkStart w:id="6482" w:name="_Toc97072182"/>
      <w:bookmarkStart w:id="6483" w:name="_Toc120051587"/>
      <w:bookmarkStart w:id="6484" w:name="_Toc122025951"/>
      <w:r w:rsidRPr="003B2883">
        <w:t>6.4.3.2.4.3.1</w:t>
      </w:r>
      <w:r w:rsidRPr="003B2883">
        <w:tab/>
        <w:t>Description</w:t>
      </w:r>
      <w:bookmarkEnd w:id="6478"/>
      <w:bookmarkEnd w:id="6479"/>
      <w:bookmarkEnd w:id="6480"/>
      <w:bookmarkEnd w:id="6481"/>
      <w:bookmarkEnd w:id="6482"/>
      <w:bookmarkEnd w:id="6483"/>
      <w:bookmarkEnd w:id="6484"/>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485" w:name="_Toc43208021"/>
      <w:bookmarkStart w:id="6486" w:name="_Toc89035393"/>
      <w:bookmarkStart w:id="6487" w:name="_Toc89065191"/>
      <w:bookmarkStart w:id="6488" w:name="_Toc89180490"/>
      <w:bookmarkStart w:id="6489" w:name="_Toc97072183"/>
      <w:bookmarkStart w:id="6490" w:name="_Toc120051588"/>
      <w:bookmarkStart w:id="6491" w:name="_Toc122025952"/>
      <w:r w:rsidRPr="003B2883">
        <w:t>6.4.3.2.4.3.2</w:t>
      </w:r>
      <w:r w:rsidRPr="003B2883">
        <w:tab/>
        <w:t>Operation Definition</w:t>
      </w:r>
      <w:bookmarkEnd w:id="6485"/>
      <w:bookmarkEnd w:id="6486"/>
      <w:bookmarkEnd w:id="6487"/>
      <w:bookmarkEnd w:id="6488"/>
      <w:bookmarkEnd w:id="6489"/>
      <w:bookmarkEnd w:id="6490"/>
      <w:bookmarkEnd w:id="6491"/>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lastRenderedPageBreak/>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492" w:name="_PERM_MCCTEMPBM_CRPT03410304___7"/>
            <w:r w:rsidRPr="003B2883">
              <w:rPr>
                <w:rFonts w:ascii="Arial" w:hAnsi="Arial"/>
                <w:sz w:val="18"/>
              </w:rPr>
              <w:t>-</w:t>
            </w:r>
            <w:r w:rsidRPr="003B2883">
              <w:rPr>
                <w:rFonts w:ascii="Arial" w:hAnsi="Arial"/>
                <w:sz w:val="18"/>
              </w:rPr>
              <w:tab/>
              <w:t>UNSPECIFIED</w:t>
            </w:r>
          </w:p>
          <w:bookmarkEnd w:id="6492"/>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61ABBDE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493" w:name="_Toc25156584"/>
      <w:bookmarkStart w:id="6494" w:name="_Toc34124889"/>
      <w:bookmarkStart w:id="6495" w:name="_Toc43208022"/>
      <w:bookmarkStart w:id="6496" w:name="_Toc49857491"/>
      <w:bookmarkStart w:id="6497" w:name="_Toc56677336"/>
      <w:bookmarkStart w:id="6498" w:name="_Toc56691859"/>
      <w:bookmarkStart w:id="6499" w:name="_Toc56699123"/>
      <w:bookmarkStart w:id="6500" w:name="_Toc89035394"/>
      <w:bookmarkStart w:id="6501" w:name="_Toc89065192"/>
      <w:bookmarkStart w:id="6502" w:name="_Toc89180491"/>
      <w:bookmarkStart w:id="6503" w:name="_Toc97072184"/>
      <w:bookmarkStart w:id="6504" w:name="_Toc120051589"/>
      <w:bookmarkStart w:id="6505" w:name="_Toc122025953"/>
      <w:r w:rsidRPr="003B2883">
        <w:t>6.4.3.2.4.</w:t>
      </w:r>
      <w:r>
        <w:t>4</w:t>
      </w:r>
      <w:r w:rsidRPr="003B2883">
        <w:tab/>
        <w:t xml:space="preserve">Operation: </w:t>
      </w:r>
      <w:r>
        <w:rPr>
          <w:lang w:eastAsia="zh-CN"/>
        </w:rPr>
        <w:t>cancel</w:t>
      </w:r>
      <w:r w:rsidRPr="003B2883">
        <w:rPr>
          <w:lang w:eastAsia="zh-CN"/>
        </w:rPr>
        <w:t>-</w:t>
      </w:r>
      <w:r>
        <w:rPr>
          <w:lang w:eastAsia="zh-CN"/>
        </w:rPr>
        <w:t>pos-info</w:t>
      </w:r>
      <w:bookmarkEnd w:id="6493"/>
      <w:r>
        <w:rPr>
          <w:lang w:eastAsia="zh-CN"/>
        </w:rPr>
        <w:t xml:space="preserve"> </w:t>
      </w:r>
      <w:r w:rsidRPr="003B2883">
        <w:rPr>
          <w:rFonts w:hint="eastAsia"/>
          <w:lang w:eastAsia="zh-CN"/>
        </w:rPr>
        <w:t>(POST)</w:t>
      </w:r>
      <w:bookmarkEnd w:id="6494"/>
      <w:bookmarkEnd w:id="6495"/>
      <w:bookmarkEnd w:id="6496"/>
      <w:bookmarkEnd w:id="6497"/>
      <w:bookmarkEnd w:id="6498"/>
      <w:bookmarkEnd w:id="6499"/>
      <w:bookmarkEnd w:id="6500"/>
      <w:bookmarkEnd w:id="6501"/>
      <w:bookmarkEnd w:id="6502"/>
      <w:bookmarkEnd w:id="6503"/>
      <w:bookmarkEnd w:id="6504"/>
      <w:bookmarkEnd w:id="6505"/>
    </w:p>
    <w:p w14:paraId="569A81BF" w14:textId="77777777" w:rsidR="00602AC0" w:rsidRPr="003B2883" w:rsidRDefault="00602AC0" w:rsidP="00876DA9">
      <w:pPr>
        <w:pStyle w:val="Heading7"/>
      </w:pPr>
      <w:bookmarkStart w:id="6506" w:name="_Toc43208023"/>
      <w:bookmarkStart w:id="6507" w:name="_Toc89035395"/>
      <w:bookmarkStart w:id="6508" w:name="_Toc89065193"/>
      <w:bookmarkStart w:id="6509" w:name="_Toc89180492"/>
      <w:bookmarkStart w:id="6510" w:name="_Toc97072185"/>
      <w:bookmarkStart w:id="6511" w:name="_Toc120051590"/>
      <w:bookmarkStart w:id="6512" w:name="_Toc122025954"/>
      <w:r w:rsidRPr="003B2883">
        <w:t>6.4.3.2.4.</w:t>
      </w:r>
      <w:r>
        <w:t>4</w:t>
      </w:r>
      <w:r w:rsidRPr="003B2883">
        <w:t>.1</w:t>
      </w:r>
      <w:r w:rsidRPr="003B2883">
        <w:tab/>
        <w:t>Description</w:t>
      </w:r>
      <w:bookmarkEnd w:id="6506"/>
      <w:bookmarkEnd w:id="6507"/>
      <w:bookmarkEnd w:id="6508"/>
      <w:bookmarkEnd w:id="6509"/>
      <w:bookmarkEnd w:id="6510"/>
      <w:bookmarkEnd w:id="6511"/>
      <w:bookmarkEnd w:id="6512"/>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13" w:name="_Toc43208024"/>
      <w:bookmarkStart w:id="6514" w:name="_Toc89035396"/>
      <w:bookmarkStart w:id="6515" w:name="_Toc89065194"/>
      <w:bookmarkStart w:id="6516" w:name="_Toc89180493"/>
      <w:bookmarkStart w:id="6517" w:name="_Toc97072186"/>
      <w:bookmarkStart w:id="6518" w:name="_Toc120051591"/>
      <w:bookmarkStart w:id="6519" w:name="_Toc122025955"/>
      <w:r w:rsidRPr="003B2883">
        <w:lastRenderedPageBreak/>
        <w:t>6.4.3.2.4.</w:t>
      </w:r>
      <w:r>
        <w:t>4</w:t>
      </w:r>
      <w:r w:rsidRPr="003B2883">
        <w:t>.2</w:t>
      </w:r>
      <w:r w:rsidRPr="003B2883">
        <w:tab/>
        <w:t>Operation Definition</w:t>
      </w:r>
      <w:bookmarkEnd w:id="6513"/>
      <w:bookmarkEnd w:id="6514"/>
      <w:bookmarkEnd w:id="6515"/>
      <w:bookmarkEnd w:id="6516"/>
      <w:bookmarkEnd w:id="6517"/>
      <w:bookmarkEnd w:id="6518"/>
      <w:bookmarkEnd w:id="6519"/>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20"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20"/>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21"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21"/>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55F0944"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lastRenderedPageBreak/>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22" w:name="_Toc25156585"/>
      <w:bookmarkStart w:id="6523" w:name="_Toc34124890"/>
      <w:bookmarkStart w:id="6524" w:name="_Toc43208025"/>
      <w:bookmarkStart w:id="6525" w:name="_Toc49857492"/>
      <w:bookmarkStart w:id="6526" w:name="_Toc56677337"/>
      <w:bookmarkStart w:id="6527" w:name="_Toc56691860"/>
      <w:bookmarkStart w:id="6528" w:name="_Toc56699124"/>
      <w:bookmarkStart w:id="6529" w:name="_Toc89035397"/>
      <w:bookmarkStart w:id="6530" w:name="_Toc89065195"/>
      <w:bookmarkStart w:id="6531" w:name="_Toc89180494"/>
      <w:bookmarkStart w:id="6532" w:name="_Toc97072187"/>
      <w:bookmarkStart w:id="6533" w:name="_Toc120051592"/>
      <w:bookmarkStart w:id="6534" w:name="_Toc122025956"/>
      <w:r w:rsidRPr="003B2883">
        <w:t>6.4.4</w:t>
      </w:r>
      <w:r w:rsidRPr="003B2883">
        <w:tab/>
        <w:t>Custom Operations without associated resources</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35" w:name="_Toc25156586"/>
      <w:bookmarkStart w:id="6536" w:name="_Toc34124891"/>
      <w:bookmarkStart w:id="6537" w:name="_Toc43208026"/>
      <w:bookmarkStart w:id="6538" w:name="_Toc49857493"/>
      <w:bookmarkStart w:id="6539" w:name="_Toc56677338"/>
      <w:bookmarkStart w:id="6540" w:name="_Toc56691861"/>
      <w:bookmarkStart w:id="6541" w:name="_Toc56699125"/>
      <w:bookmarkStart w:id="6542" w:name="_Toc89035398"/>
      <w:bookmarkStart w:id="6543" w:name="_Toc89065196"/>
      <w:bookmarkStart w:id="6544" w:name="_Toc89180495"/>
      <w:bookmarkStart w:id="6545" w:name="_Toc97072188"/>
      <w:bookmarkStart w:id="6546" w:name="_Toc120051593"/>
      <w:bookmarkStart w:id="6547" w:name="_Toc122025957"/>
      <w:r w:rsidRPr="003B2883">
        <w:t>6.4.5</w:t>
      </w:r>
      <w:r w:rsidRPr="003B2883">
        <w:tab/>
        <w:t>Notifications</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2A447B3F" w14:textId="77777777" w:rsidR="00602AC0" w:rsidRPr="003B2883" w:rsidRDefault="00602AC0" w:rsidP="00602AC0">
      <w:pPr>
        <w:pStyle w:val="Heading4"/>
      </w:pPr>
      <w:bookmarkStart w:id="6548" w:name="_Toc25156587"/>
      <w:bookmarkStart w:id="6549" w:name="_Toc34124892"/>
      <w:bookmarkStart w:id="6550" w:name="_Toc43208027"/>
      <w:bookmarkStart w:id="6551" w:name="_Toc49857494"/>
      <w:bookmarkStart w:id="6552" w:name="_Toc56677339"/>
      <w:bookmarkStart w:id="6553" w:name="_Toc56691862"/>
      <w:bookmarkStart w:id="6554" w:name="_Toc56699126"/>
      <w:bookmarkStart w:id="6555" w:name="_Toc89035399"/>
      <w:bookmarkStart w:id="6556" w:name="_Toc89065197"/>
      <w:bookmarkStart w:id="6557" w:name="_Toc89180496"/>
      <w:bookmarkStart w:id="6558" w:name="_Toc97072189"/>
      <w:bookmarkStart w:id="6559" w:name="_Toc120051594"/>
      <w:bookmarkStart w:id="6560" w:name="_Toc122025958"/>
      <w:r w:rsidRPr="003B2883">
        <w:t>6.4.5.1</w:t>
      </w:r>
      <w:r w:rsidRPr="003B2883">
        <w:tab/>
        <w:t>General</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61" w:name="_Toc25156588"/>
      <w:bookmarkStart w:id="6562" w:name="_Toc34124893"/>
      <w:bookmarkStart w:id="6563" w:name="_Toc43208028"/>
      <w:bookmarkStart w:id="6564" w:name="_Toc49857495"/>
      <w:bookmarkStart w:id="6565" w:name="_Toc56677340"/>
      <w:bookmarkStart w:id="6566" w:name="_Toc56691863"/>
      <w:bookmarkStart w:id="6567" w:name="_Toc56699127"/>
      <w:bookmarkStart w:id="6568" w:name="_Toc89035400"/>
      <w:bookmarkStart w:id="6569" w:name="_Toc89065198"/>
      <w:bookmarkStart w:id="6570" w:name="_Toc89180497"/>
      <w:bookmarkStart w:id="6571" w:name="_Toc97072190"/>
      <w:bookmarkStart w:id="6572" w:name="_Toc120051595"/>
      <w:bookmarkStart w:id="6573" w:name="_Toc122025959"/>
      <w:r w:rsidRPr="003B2883">
        <w:t>6.4.5.2</w:t>
      </w:r>
      <w:r w:rsidRPr="003B2883">
        <w:tab/>
        <w:t>Event Notify</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7CE138A1" w14:textId="77777777" w:rsidR="00602AC0" w:rsidRPr="003B2883" w:rsidRDefault="00602AC0" w:rsidP="00602AC0">
      <w:pPr>
        <w:pStyle w:val="Heading5"/>
      </w:pPr>
      <w:bookmarkStart w:id="6574" w:name="_Toc25156589"/>
      <w:bookmarkStart w:id="6575" w:name="_Toc34124894"/>
      <w:bookmarkStart w:id="6576" w:name="_Toc43208029"/>
      <w:bookmarkStart w:id="6577" w:name="_Toc49857496"/>
      <w:bookmarkStart w:id="6578" w:name="_Toc56677341"/>
      <w:bookmarkStart w:id="6579" w:name="_Toc56691864"/>
      <w:bookmarkStart w:id="6580" w:name="_Toc56699128"/>
      <w:bookmarkStart w:id="6581" w:name="_Toc89035401"/>
      <w:bookmarkStart w:id="6582" w:name="_Toc89065199"/>
      <w:bookmarkStart w:id="6583" w:name="_Toc89180498"/>
      <w:bookmarkStart w:id="6584" w:name="_Toc97072191"/>
      <w:bookmarkStart w:id="6585" w:name="_Toc120051596"/>
      <w:bookmarkStart w:id="6586" w:name="_Toc122025960"/>
      <w:r w:rsidRPr="003B2883">
        <w:t>6.4.5.</w:t>
      </w:r>
      <w:r w:rsidRPr="003B2883">
        <w:rPr>
          <w:lang w:eastAsia="zh-CN"/>
        </w:rPr>
        <w:t>2</w:t>
      </w:r>
      <w:r w:rsidRPr="003B2883">
        <w:t>.1</w:t>
      </w:r>
      <w:r w:rsidRPr="003B2883">
        <w:tab/>
        <w:t>Description</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587" w:name="_Toc25156590"/>
      <w:bookmarkStart w:id="6588" w:name="_Toc34124895"/>
      <w:bookmarkStart w:id="6589" w:name="_Toc43208030"/>
      <w:bookmarkStart w:id="6590" w:name="_Toc49857497"/>
      <w:bookmarkStart w:id="6591" w:name="_Toc56677342"/>
      <w:bookmarkStart w:id="6592" w:name="_Toc56691865"/>
      <w:bookmarkStart w:id="6593" w:name="_Toc56699129"/>
      <w:bookmarkStart w:id="6594" w:name="_Toc89035402"/>
      <w:bookmarkStart w:id="6595" w:name="_Toc89065200"/>
      <w:bookmarkStart w:id="6596" w:name="_Toc89180499"/>
      <w:bookmarkStart w:id="6597" w:name="_Toc97072192"/>
      <w:bookmarkStart w:id="6598" w:name="_Toc120051597"/>
      <w:bookmarkStart w:id="6599" w:name="_Toc122025961"/>
      <w:r w:rsidRPr="003B2883">
        <w:t>6.4.5.</w:t>
      </w:r>
      <w:r w:rsidRPr="003B2883">
        <w:rPr>
          <w:lang w:eastAsia="zh-CN"/>
        </w:rPr>
        <w:t>2</w:t>
      </w:r>
      <w:r w:rsidRPr="003B2883">
        <w:t>.2</w:t>
      </w:r>
      <w:r w:rsidRPr="003B2883">
        <w:tab/>
        <w:t>Notification Definition</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6567B2FD" w14:textId="77777777" w:rsidR="00602AC0" w:rsidRPr="003B2883" w:rsidRDefault="00602AC0" w:rsidP="00602AC0">
      <w:pPr>
        <w:pStyle w:val="Heading5"/>
      </w:pPr>
      <w:bookmarkStart w:id="6600" w:name="_Toc25156591"/>
      <w:bookmarkStart w:id="6601" w:name="_Toc34124896"/>
      <w:bookmarkStart w:id="6602" w:name="_Toc43208031"/>
      <w:bookmarkStart w:id="6603" w:name="_Toc49857498"/>
      <w:bookmarkStart w:id="6604" w:name="_Toc56677343"/>
      <w:bookmarkStart w:id="6605" w:name="_Toc56691866"/>
      <w:bookmarkStart w:id="6606" w:name="_Toc56699130"/>
      <w:bookmarkStart w:id="6607" w:name="_Toc89035403"/>
      <w:bookmarkStart w:id="6608" w:name="_Toc89065201"/>
      <w:bookmarkStart w:id="6609" w:name="_Toc89180500"/>
      <w:bookmarkStart w:id="6610" w:name="_Toc97072193"/>
      <w:bookmarkStart w:id="6611" w:name="_Toc120051598"/>
      <w:bookmarkStart w:id="6612" w:name="_Toc122025962"/>
      <w:r w:rsidRPr="003B2883">
        <w:t>6.4.5.</w:t>
      </w:r>
      <w:r w:rsidRPr="003B2883">
        <w:rPr>
          <w:lang w:eastAsia="zh-CN"/>
        </w:rPr>
        <w:t>2</w:t>
      </w:r>
      <w:r w:rsidRPr="003B2883">
        <w:t>.3</w:t>
      </w:r>
      <w:r w:rsidRPr="003B2883">
        <w:tab/>
        <w:t>Notification Standard Methods</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564A81C1" w14:textId="77777777" w:rsidR="00602AC0" w:rsidRPr="003B2883" w:rsidRDefault="00602AC0" w:rsidP="00876DA9">
      <w:pPr>
        <w:pStyle w:val="Heading6"/>
        <w:rPr>
          <w:lang w:eastAsia="zh-CN"/>
        </w:rPr>
      </w:pPr>
      <w:bookmarkStart w:id="6613" w:name="_Toc25156592"/>
      <w:bookmarkStart w:id="6614" w:name="_Toc34124897"/>
      <w:bookmarkStart w:id="6615" w:name="_Toc43208032"/>
      <w:bookmarkStart w:id="6616" w:name="_Toc49857499"/>
      <w:bookmarkStart w:id="6617" w:name="_Toc56677344"/>
      <w:bookmarkStart w:id="6618" w:name="_Toc56691867"/>
      <w:bookmarkStart w:id="6619" w:name="_Toc56699131"/>
      <w:bookmarkStart w:id="6620" w:name="_Toc89035404"/>
      <w:bookmarkStart w:id="6621" w:name="_Toc89065202"/>
      <w:bookmarkStart w:id="6622" w:name="_Toc89180501"/>
      <w:bookmarkStart w:id="6623" w:name="_Toc97072194"/>
      <w:bookmarkStart w:id="6624" w:name="_Toc120051599"/>
      <w:bookmarkStart w:id="6625" w:name="_Toc122025963"/>
      <w:r w:rsidRPr="003B2883">
        <w:t>6.4.5.</w:t>
      </w:r>
      <w:r w:rsidRPr="003B2883">
        <w:rPr>
          <w:lang w:eastAsia="zh-CN"/>
        </w:rPr>
        <w:t>2</w:t>
      </w:r>
      <w:r w:rsidRPr="003B2883">
        <w:t>.3.1</w:t>
      </w:r>
      <w:r w:rsidRPr="003B2883">
        <w:tab/>
      </w:r>
      <w:r w:rsidRPr="003B2883">
        <w:rPr>
          <w:rFonts w:hint="eastAsia"/>
          <w:lang w:eastAsia="zh-CN"/>
        </w:rPr>
        <w:t>POST</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4EBCFE8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26" w:name="_Toc25156593"/>
      <w:bookmarkStart w:id="6627" w:name="_Toc34124898"/>
      <w:bookmarkStart w:id="6628" w:name="_Toc43208033"/>
      <w:bookmarkStart w:id="6629" w:name="_Toc49857500"/>
      <w:bookmarkStart w:id="6630" w:name="_Toc56677345"/>
      <w:bookmarkStart w:id="6631" w:name="_Toc56691868"/>
      <w:bookmarkStart w:id="6632" w:name="_Toc56699132"/>
      <w:bookmarkStart w:id="6633" w:name="_Toc89035405"/>
      <w:bookmarkStart w:id="6634" w:name="_Toc89065203"/>
      <w:bookmarkStart w:id="6635" w:name="_Toc89180502"/>
      <w:bookmarkStart w:id="6636" w:name="_Toc97072195"/>
      <w:bookmarkStart w:id="6637" w:name="_Toc120051600"/>
      <w:bookmarkStart w:id="6638" w:name="_Toc122025964"/>
      <w:r w:rsidRPr="003B2883">
        <w:t>6.4.6</w:t>
      </w:r>
      <w:r w:rsidRPr="003B2883">
        <w:tab/>
        <w:t>Data Model</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0BD8B573" w14:textId="77777777" w:rsidR="00602AC0" w:rsidRPr="003B2883" w:rsidRDefault="00602AC0" w:rsidP="00602AC0">
      <w:pPr>
        <w:pStyle w:val="Heading4"/>
      </w:pPr>
      <w:bookmarkStart w:id="6639" w:name="_Toc25156594"/>
      <w:bookmarkStart w:id="6640" w:name="_Toc34124899"/>
      <w:bookmarkStart w:id="6641" w:name="_Toc43208034"/>
      <w:bookmarkStart w:id="6642" w:name="_Toc49857501"/>
      <w:bookmarkStart w:id="6643" w:name="_Toc56677346"/>
      <w:bookmarkStart w:id="6644" w:name="_Toc56691869"/>
      <w:bookmarkStart w:id="6645" w:name="_Toc56699133"/>
      <w:bookmarkStart w:id="6646" w:name="_Toc89035406"/>
      <w:bookmarkStart w:id="6647" w:name="_Toc89065204"/>
      <w:bookmarkStart w:id="6648" w:name="_Toc89180503"/>
      <w:bookmarkStart w:id="6649" w:name="_Toc97072196"/>
      <w:bookmarkStart w:id="6650" w:name="_Toc120051601"/>
      <w:bookmarkStart w:id="6651" w:name="_Toc122025965"/>
      <w:r w:rsidRPr="003B2883">
        <w:t>6.4.6.1</w:t>
      </w:r>
      <w:r w:rsidRPr="003B2883">
        <w:tab/>
        <w:t>General</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52" w:name="_Toc25156595"/>
      <w:bookmarkStart w:id="6653" w:name="_Toc34124900"/>
      <w:bookmarkStart w:id="6654" w:name="_Toc43208035"/>
      <w:bookmarkStart w:id="6655" w:name="_Toc49857502"/>
      <w:bookmarkStart w:id="6656" w:name="_Toc56677347"/>
      <w:bookmarkStart w:id="6657" w:name="_Toc56691870"/>
      <w:bookmarkStart w:id="6658" w:name="_Toc56699134"/>
      <w:bookmarkStart w:id="6659" w:name="_Toc89035407"/>
      <w:bookmarkStart w:id="6660" w:name="_Toc89065205"/>
      <w:bookmarkStart w:id="6661" w:name="_Toc89180504"/>
      <w:bookmarkStart w:id="6662" w:name="_Toc97072197"/>
      <w:bookmarkStart w:id="6663" w:name="_Toc120051602"/>
      <w:bookmarkStart w:id="6664" w:name="_Toc122025966"/>
      <w:r w:rsidRPr="003B2883">
        <w:rPr>
          <w:lang w:val="en-US"/>
        </w:rPr>
        <w:t>6.4.6.2</w:t>
      </w:r>
      <w:r w:rsidRPr="003B2883">
        <w:rPr>
          <w:lang w:val="en-US"/>
        </w:rPr>
        <w:tab/>
        <w:t>Structured data types</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74EA15AA" w14:textId="77777777" w:rsidR="00602AC0" w:rsidRPr="003B2883" w:rsidRDefault="00602AC0" w:rsidP="00602AC0">
      <w:pPr>
        <w:pStyle w:val="Heading5"/>
      </w:pPr>
      <w:bookmarkStart w:id="6665" w:name="_Toc25156596"/>
      <w:bookmarkStart w:id="6666" w:name="_Toc34124901"/>
      <w:bookmarkStart w:id="6667" w:name="_Toc43208036"/>
      <w:bookmarkStart w:id="6668" w:name="_Toc49857503"/>
      <w:bookmarkStart w:id="6669" w:name="_Toc56677348"/>
      <w:bookmarkStart w:id="6670" w:name="_Toc56691871"/>
      <w:bookmarkStart w:id="6671" w:name="_Toc56699135"/>
      <w:bookmarkStart w:id="6672" w:name="_Toc89035408"/>
      <w:bookmarkStart w:id="6673" w:name="_Toc89065206"/>
      <w:bookmarkStart w:id="6674" w:name="_Toc89180505"/>
      <w:bookmarkStart w:id="6675" w:name="_Toc97072198"/>
      <w:bookmarkStart w:id="6676" w:name="_Toc120051603"/>
      <w:bookmarkStart w:id="6677" w:name="_Toc122025967"/>
      <w:r w:rsidRPr="003B2883">
        <w:t>6.4.6.2.1</w:t>
      </w:r>
      <w:r w:rsidRPr="003B2883">
        <w:tab/>
        <w:t>Introduction</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678" w:name="_Toc25156597"/>
      <w:bookmarkStart w:id="6679" w:name="_Toc34124902"/>
      <w:bookmarkStart w:id="6680" w:name="_Toc43208037"/>
      <w:bookmarkStart w:id="6681" w:name="_Toc49857504"/>
      <w:bookmarkStart w:id="6682" w:name="_Toc56677349"/>
      <w:bookmarkStart w:id="6683" w:name="_Toc56691872"/>
      <w:bookmarkStart w:id="6684" w:name="_Toc56699136"/>
      <w:bookmarkStart w:id="6685" w:name="_Toc89035409"/>
      <w:bookmarkStart w:id="6686" w:name="_Toc89065207"/>
      <w:bookmarkStart w:id="6687" w:name="_Toc89180506"/>
      <w:bookmarkStart w:id="6688" w:name="_Toc97072199"/>
      <w:bookmarkStart w:id="6689" w:name="_Toc120051604"/>
      <w:bookmarkStart w:id="6690" w:name="_Toc122025968"/>
      <w:r w:rsidRPr="003B2883">
        <w:lastRenderedPageBreak/>
        <w:t>6.4.6.2.2</w:t>
      </w:r>
      <w:r w:rsidRPr="003B2883">
        <w:tab/>
        <w:t xml:space="preserve">Type: </w:t>
      </w:r>
      <w:r w:rsidRPr="003B2883">
        <w:rPr>
          <w:lang w:eastAsia="zh-CN"/>
        </w:rPr>
        <w:t>RequestPosInfo</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7777777" w:rsidR="00602AC0" w:rsidRPr="003B2883" w:rsidRDefault="00602AC0" w:rsidP="001D4998">
            <w:pPr>
              <w:pStyle w:val="TAL"/>
            </w:pPr>
            <w:r>
              <w:t xml:space="preserve">Shall be absent if lcsSupportedGADShapes is absent. </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lastRenderedPageBreak/>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DD6EB2"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DD6EB2" w:rsidRDefault="00DD6EB2" w:rsidP="00DD6EB2">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DD6EB2" w:rsidRDefault="00DD6EB2" w:rsidP="00DD6EB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DD6EB2" w:rsidRDefault="00DD6EB2" w:rsidP="00DD6EB2">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DD6EB2" w:rsidRDefault="00DD6EB2" w:rsidP="00DD6EB2">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DD6EB2" w:rsidRDefault="00DD6EB2" w:rsidP="00DD6EB2">
            <w:pPr>
              <w:pStyle w:val="TAL"/>
            </w:pPr>
            <w:r>
              <w:rPr>
                <w:rFonts w:cs="Arial"/>
                <w:szCs w:val="18"/>
                <w:lang w:eastAsia="zh-CN"/>
              </w:rPr>
              <w:t>This IE shall be included</w:t>
            </w:r>
            <w:r>
              <w:rPr>
                <w:color w:val="FF0000"/>
              </w:rPr>
              <w:t xml:space="preserve"> with the value "true" to indicate that reliable UE location information is required,</w:t>
            </w:r>
            <w:r>
              <w:rPr>
                <w:rFonts w:cs="Arial"/>
                <w:szCs w:val="18"/>
                <w:lang w:eastAsia="zh-CN"/>
              </w:rPr>
              <w:t xml:space="preserve"> </w:t>
            </w:r>
            <w:r>
              <w:t>as specified in 3GPP</w:t>
            </w:r>
            <w:r>
              <w:rPr>
                <w:lang w:eastAsia="zh-CN"/>
              </w:rPr>
              <w:t> </w:t>
            </w:r>
            <w:r>
              <w:t>TS</w:t>
            </w:r>
            <w:r>
              <w:rPr>
                <w:lang w:eastAsia="zh-CN"/>
              </w:rPr>
              <w:t> </w:t>
            </w:r>
            <w:r>
              <w:t>33.256</w:t>
            </w:r>
            <w:r>
              <w:rPr>
                <w:lang w:eastAsia="zh-CN"/>
              </w:rPr>
              <w:t> </w:t>
            </w:r>
            <w:r>
              <w:t>[57] clause</w:t>
            </w:r>
            <w:r>
              <w:rPr>
                <w:lang w:eastAsia="zh-CN"/>
              </w:rPr>
              <w:t> </w:t>
            </w:r>
            <w:r>
              <w:t>5.3.2.</w:t>
            </w:r>
          </w:p>
          <w:p w14:paraId="6105FABA" w14:textId="77777777" w:rsidR="00DD6EB2" w:rsidRDefault="00DD6EB2" w:rsidP="00DD6EB2">
            <w:pPr>
              <w:pStyle w:val="TAL"/>
              <w:rPr>
                <w:rFonts w:cs="Arial"/>
                <w:szCs w:val="18"/>
              </w:rPr>
            </w:pPr>
          </w:p>
          <w:p w14:paraId="3D709B85" w14:textId="77777777" w:rsidR="00DD6EB2" w:rsidRDefault="00DD6EB2" w:rsidP="00DD6EB2">
            <w:pPr>
              <w:pStyle w:val="TAL"/>
              <w:rPr>
                <w:rFonts w:cs="Arial"/>
                <w:szCs w:val="18"/>
              </w:rPr>
            </w:pPr>
            <w:r>
              <w:rPr>
                <w:rFonts w:cs="Arial"/>
                <w:szCs w:val="18"/>
              </w:rPr>
              <w:t>When present, this IE shall be set as following:</w:t>
            </w:r>
          </w:p>
          <w:p w14:paraId="240B1103" w14:textId="77777777" w:rsidR="00DD6EB2" w:rsidRDefault="00DD6EB2" w:rsidP="00DD6EB2">
            <w:pPr>
              <w:pStyle w:val="TAL"/>
              <w:rPr>
                <w:rFonts w:cs="Arial"/>
                <w:szCs w:val="18"/>
              </w:rPr>
            </w:pPr>
            <w:r>
              <w:rPr>
                <w:rFonts w:cs="Arial"/>
                <w:szCs w:val="18"/>
              </w:rPr>
              <w:t xml:space="preserve">- true: the </w:t>
            </w:r>
            <w:r>
              <w:rPr>
                <w:color w:val="FF0000"/>
              </w:rPr>
              <w:t>reliable UE location information is required</w:t>
            </w:r>
          </w:p>
          <w:p w14:paraId="6788A5F0" w14:textId="579875CF" w:rsidR="00DD6EB2" w:rsidRDefault="00DD6EB2" w:rsidP="00DD6EB2">
            <w:pPr>
              <w:pStyle w:val="TAL"/>
              <w:rPr>
                <w:rFonts w:cs="Arial"/>
                <w:szCs w:val="18"/>
                <w:lang w:eastAsia="zh-CN"/>
              </w:rPr>
            </w:pPr>
            <w:r>
              <w:rPr>
                <w:rFonts w:cs="Arial"/>
                <w:szCs w:val="18"/>
              </w:rPr>
              <w:t xml:space="preserve">- false (default): the </w:t>
            </w:r>
            <w:r>
              <w:rPr>
                <w:color w:val="FF0000"/>
              </w:rPr>
              <w:t>reliable UE location information is not required</w:t>
            </w:r>
          </w:p>
        </w:tc>
      </w:tr>
      <w:tr w:rsidR="00DD6EB2"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DD6EB2" w:rsidRDefault="00DD6EB2" w:rsidP="00DD6EB2">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DD6EB2" w:rsidRDefault="00DD6EB2" w:rsidP="00DD6EB2">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691" w:name="_Toc25156598"/>
      <w:bookmarkStart w:id="6692" w:name="_Toc34124903"/>
      <w:bookmarkStart w:id="6693" w:name="_Toc43208038"/>
      <w:bookmarkStart w:id="6694" w:name="_Toc49857505"/>
      <w:bookmarkStart w:id="6695" w:name="_Toc56677350"/>
      <w:bookmarkStart w:id="6696" w:name="_Toc56691873"/>
      <w:bookmarkStart w:id="6697" w:name="_Toc56699137"/>
      <w:bookmarkStart w:id="6698" w:name="_Toc89035410"/>
      <w:bookmarkStart w:id="6699" w:name="_Toc89065208"/>
      <w:bookmarkStart w:id="6700" w:name="_Toc89180507"/>
      <w:bookmarkStart w:id="6701" w:name="_Toc97072200"/>
      <w:bookmarkStart w:id="6702" w:name="_Toc120051605"/>
      <w:bookmarkStart w:id="6703" w:name="_Toc122025969"/>
      <w:r w:rsidRPr="003B2883">
        <w:lastRenderedPageBreak/>
        <w:t>6.4.6.2.3</w:t>
      </w:r>
      <w:r w:rsidRPr="003B2883">
        <w:tab/>
        <w:t xml:space="preserve">Type: </w:t>
      </w:r>
      <w:r w:rsidRPr="003B2883">
        <w:rPr>
          <w:lang w:eastAsia="zh-CN"/>
        </w:rPr>
        <w:t>ProvidePosInfo</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lastRenderedPageBreak/>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04"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05" w:name="_PERM_MCCTEMPBM_CRPT03410360___7"/>
            <w:bookmarkEnd w:id="6704"/>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05"/>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77777777" w:rsidR="00F329A5" w:rsidRPr="003B2883" w:rsidRDefault="00F329A5" w:rsidP="00C374F4">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F329A5"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329A5" w:rsidRDefault="00F329A5" w:rsidP="00F329A5">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329A5" w:rsidRDefault="00F329A5" w:rsidP="00F329A5">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06" w:name="_Toc25156599"/>
      <w:bookmarkStart w:id="6707" w:name="_Toc34124904"/>
      <w:bookmarkStart w:id="6708" w:name="_Toc43208039"/>
      <w:bookmarkStart w:id="6709" w:name="_Toc49857506"/>
      <w:bookmarkStart w:id="6710" w:name="_Toc56677351"/>
      <w:bookmarkStart w:id="6711" w:name="_Toc56691874"/>
      <w:bookmarkStart w:id="6712" w:name="_Toc56699138"/>
      <w:bookmarkStart w:id="6713" w:name="_Toc89035411"/>
      <w:bookmarkStart w:id="6714" w:name="_Toc89065209"/>
      <w:bookmarkStart w:id="6715" w:name="_Toc89180508"/>
      <w:bookmarkStart w:id="6716" w:name="_Toc97072201"/>
      <w:bookmarkStart w:id="6717" w:name="_Toc120051606"/>
      <w:bookmarkStart w:id="6718" w:name="_Toc122025970"/>
      <w:r w:rsidRPr="003B2883">
        <w:lastRenderedPageBreak/>
        <w:t>6.4.6.2.4</w:t>
      </w:r>
      <w:r w:rsidRPr="003B2883">
        <w:tab/>
        <w:t>Type: Notified</w:t>
      </w:r>
      <w:r w:rsidRPr="003B2883">
        <w:rPr>
          <w:lang w:eastAsia="zh-CN"/>
        </w:rPr>
        <w:t>PosInfo</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lastRenderedPageBreak/>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19"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20" w:name="_PERM_MCCTEMPBM_CRPT03410406___5"/>
            <w:bookmarkEnd w:id="6719"/>
            <w:bookmarkEnd w:id="6720"/>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24353E" w:rsidRPr="003B2883" w14:paraId="447DE411" w14:textId="42664122" w:rsidTr="00197A74">
        <w:trPr>
          <w:jc w:val="center"/>
        </w:trPr>
        <w:tc>
          <w:tcPr>
            <w:tcW w:w="9599" w:type="dxa"/>
            <w:gridSpan w:val="5"/>
            <w:tcBorders>
              <w:top w:val="single" w:sz="4" w:space="0" w:color="auto"/>
              <w:left w:val="single" w:sz="4" w:space="0" w:color="auto"/>
              <w:bottom w:val="single" w:sz="4" w:space="0" w:color="auto"/>
              <w:right w:val="single" w:sz="4" w:space="0" w:color="auto"/>
            </w:tcBorders>
          </w:tcPr>
          <w:p w14:paraId="2050529C" w14:textId="77777777" w:rsidR="0024353E" w:rsidRPr="003B2883" w:rsidRDefault="0024353E" w:rsidP="0024353E">
            <w:pPr>
              <w:pStyle w:val="TAN"/>
            </w:pPr>
            <w:r w:rsidRPr="003B2883">
              <w:t>NOTE 1:</w:t>
            </w:r>
            <w:r w:rsidRPr="003B2883">
              <w:tab/>
              <w:t>At least one of these IEs shall be present in the message.</w:t>
            </w:r>
          </w:p>
        </w:tc>
        <w:tc>
          <w:tcPr>
            <w:tcW w:w="1662" w:type="dxa"/>
            <w:tcBorders>
              <w:top w:val="single" w:sz="4" w:space="0" w:color="auto"/>
              <w:left w:val="single" w:sz="4" w:space="0" w:color="auto"/>
              <w:bottom w:val="single" w:sz="4" w:space="0" w:color="auto"/>
              <w:right w:val="single" w:sz="4" w:space="0" w:color="auto"/>
            </w:tcBorders>
          </w:tcPr>
          <w:p w14:paraId="67DD9CAD" w14:textId="77777777" w:rsidR="0024353E" w:rsidRPr="003B2883" w:rsidRDefault="0024353E" w:rsidP="0024353E">
            <w:pPr>
              <w:pStyle w:val="TAN"/>
            </w:pP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21" w:name="_Toc25156600"/>
      <w:bookmarkStart w:id="6722" w:name="_Toc34124905"/>
      <w:bookmarkStart w:id="6723" w:name="_Toc43208040"/>
      <w:bookmarkStart w:id="6724" w:name="_Toc49857507"/>
      <w:bookmarkStart w:id="6725" w:name="_Toc56677352"/>
      <w:bookmarkStart w:id="6726" w:name="_Toc56691875"/>
      <w:bookmarkStart w:id="6727" w:name="_Toc56699139"/>
      <w:bookmarkStart w:id="6728" w:name="_Toc89035412"/>
      <w:bookmarkStart w:id="6729" w:name="_Toc89065210"/>
      <w:bookmarkStart w:id="6730" w:name="_Toc89180509"/>
      <w:bookmarkStart w:id="6731" w:name="_Toc97072202"/>
      <w:bookmarkStart w:id="6732" w:name="_Toc120051607"/>
      <w:bookmarkStart w:id="6733" w:name="_Toc122025971"/>
      <w:r w:rsidRPr="003B2883">
        <w:lastRenderedPageBreak/>
        <w:t>6.4.6.2.5</w:t>
      </w:r>
      <w:r w:rsidRPr="003B2883">
        <w:tab/>
        <w:t xml:space="preserve">Type: </w:t>
      </w:r>
      <w:r w:rsidRPr="003B2883">
        <w:rPr>
          <w:lang w:eastAsia="zh-CN"/>
        </w:rPr>
        <w:t>RequestLocInfo</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34"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35" w:name="_PERM_MCCTEMPBM_CRPT03410418___2" w:colFirst="4" w:colLast="4"/>
            <w:bookmarkEnd w:id="6734"/>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36" w:name="_PERM_MCCTEMPBM_CRPT03410419___2" w:colFirst="4" w:colLast="4"/>
            <w:bookmarkEnd w:id="6735"/>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37" w:name="_PERM_MCCTEMPBM_CRPT03410420___2" w:colFirst="4" w:colLast="4"/>
            <w:bookmarkEnd w:id="6736"/>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37"/>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38" w:name="_Toc25156601"/>
      <w:bookmarkStart w:id="6739" w:name="_Toc34124906"/>
      <w:bookmarkStart w:id="6740" w:name="_Toc43208041"/>
      <w:bookmarkStart w:id="6741" w:name="_Toc49857508"/>
      <w:bookmarkStart w:id="6742" w:name="_Toc56677353"/>
      <w:bookmarkStart w:id="6743" w:name="_Toc56691876"/>
      <w:bookmarkStart w:id="6744" w:name="_Toc56699140"/>
      <w:bookmarkStart w:id="6745" w:name="_Toc89035413"/>
      <w:bookmarkStart w:id="6746" w:name="_Toc89065211"/>
      <w:bookmarkStart w:id="6747" w:name="_Toc89180510"/>
      <w:bookmarkStart w:id="6748" w:name="_Toc97072203"/>
      <w:bookmarkStart w:id="6749" w:name="_Toc120051608"/>
      <w:bookmarkStart w:id="6750" w:name="_Toc122025972"/>
      <w:r w:rsidRPr="003B2883">
        <w:lastRenderedPageBreak/>
        <w:t>6.4.6.2.6</w:t>
      </w:r>
      <w:r w:rsidRPr="003B2883">
        <w:tab/>
        <w:t xml:space="preserve">Type: </w:t>
      </w:r>
      <w:r w:rsidRPr="003B2883">
        <w:rPr>
          <w:lang w:eastAsia="zh-CN"/>
        </w:rPr>
        <w:t>ProvideLocInfo</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51"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52" w:name="_PERM_MCCTEMPBM_CRPT03410423___7"/>
            <w:bookmarkEnd w:id="6751"/>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52"/>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77777777" w:rsidR="00EE6F73" w:rsidRPr="003B2883" w:rsidRDefault="00EE6F73" w:rsidP="00EE6F73">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53" w:name="_Toc20150410"/>
      <w:bookmarkStart w:id="6754" w:name="_Toc25156602"/>
      <w:bookmarkStart w:id="6755" w:name="_Toc34124907"/>
      <w:bookmarkStart w:id="6756" w:name="_Toc43208042"/>
      <w:bookmarkStart w:id="6757" w:name="_Toc49857509"/>
      <w:bookmarkStart w:id="6758" w:name="_Toc56677354"/>
      <w:bookmarkStart w:id="6759" w:name="_Toc56691877"/>
      <w:bookmarkStart w:id="6760" w:name="_Toc56699141"/>
      <w:bookmarkStart w:id="6761" w:name="_Toc89035414"/>
      <w:bookmarkStart w:id="6762" w:name="_Toc89065212"/>
      <w:bookmarkStart w:id="6763" w:name="_Toc89180511"/>
      <w:bookmarkStart w:id="6764" w:name="_Toc97072204"/>
      <w:bookmarkStart w:id="6765" w:name="_Toc120051609"/>
      <w:bookmarkStart w:id="6766" w:name="_Toc122025973"/>
      <w:r>
        <w:t>6.4.6.2.7</w:t>
      </w:r>
      <w:r>
        <w:tab/>
        <w:t>Type: Cancel</w:t>
      </w:r>
      <w:bookmarkEnd w:id="6753"/>
      <w:r>
        <w:t>PosInfo</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6767" w:name="_Toc25156603"/>
      <w:bookmarkStart w:id="6768" w:name="_Toc34124908"/>
      <w:bookmarkStart w:id="6769" w:name="_Toc43208043"/>
      <w:bookmarkStart w:id="6770" w:name="_Toc49857510"/>
      <w:bookmarkStart w:id="6771" w:name="_Toc56677355"/>
      <w:bookmarkStart w:id="6772" w:name="_Toc56691878"/>
      <w:bookmarkStart w:id="6773" w:name="_Toc56699142"/>
      <w:bookmarkStart w:id="6774" w:name="_Toc89035415"/>
      <w:bookmarkStart w:id="6775" w:name="_Toc89065213"/>
      <w:bookmarkStart w:id="6776" w:name="_Toc89180512"/>
      <w:bookmarkStart w:id="6777" w:name="_Toc97072205"/>
      <w:bookmarkStart w:id="6778" w:name="_Toc120051610"/>
      <w:bookmarkStart w:id="6779" w:name="_Toc122025974"/>
      <w:r w:rsidRPr="003B2883">
        <w:rPr>
          <w:lang w:val="en-US"/>
        </w:rPr>
        <w:lastRenderedPageBreak/>
        <w:t>6.4.6.3</w:t>
      </w:r>
      <w:r w:rsidRPr="003B2883">
        <w:rPr>
          <w:lang w:val="en-US"/>
        </w:rPr>
        <w:tab/>
        <w:t>Simple data types and enumerations</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4614180A" w14:textId="77777777" w:rsidR="00602AC0" w:rsidRPr="003B2883" w:rsidRDefault="00602AC0" w:rsidP="00602AC0">
      <w:pPr>
        <w:pStyle w:val="Heading5"/>
      </w:pPr>
      <w:bookmarkStart w:id="6780" w:name="_Toc25156604"/>
      <w:bookmarkStart w:id="6781" w:name="_Toc34124909"/>
      <w:bookmarkStart w:id="6782" w:name="_Toc43208044"/>
      <w:bookmarkStart w:id="6783" w:name="_Toc49857511"/>
      <w:bookmarkStart w:id="6784" w:name="_Toc56677356"/>
      <w:bookmarkStart w:id="6785" w:name="_Toc56691879"/>
      <w:bookmarkStart w:id="6786" w:name="_Toc56699143"/>
      <w:bookmarkStart w:id="6787" w:name="_Toc89035416"/>
      <w:bookmarkStart w:id="6788" w:name="_Toc89065214"/>
      <w:bookmarkStart w:id="6789" w:name="_Toc89180513"/>
      <w:bookmarkStart w:id="6790" w:name="_Toc97072206"/>
      <w:bookmarkStart w:id="6791" w:name="_Toc120051611"/>
      <w:bookmarkStart w:id="6792" w:name="_Toc122025975"/>
      <w:r w:rsidRPr="003B2883">
        <w:t>6.4.6.3.1</w:t>
      </w:r>
      <w:r w:rsidRPr="003B2883">
        <w:tab/>
        <w:t>Introduction</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793" w:name="_Toc25156605"/>
      <w:bookmarkStart w:id="6794" w:name="_Toc34124910"/>
      <w:bookmarkStart w:id="6795" w:name="_Toc43208045"/>
      <w:bookmarkStart w:id="6796" w:name="_Toc49857512"/>
      <w:bookmarkStart w:id="6797" w:name="_Toc56677357"/>
      <w:bookmarkStart w:id="6798" w:name="_Toc56691880"/>
      <w:bookmarkStart w:id="6799" w:name="_Toc56699144"/>
      <w:bookmarkStart w:id="6800" w:name="_Toc89035417"/>
      <w:bookmarkStart w:id="6801" w:name="_Toc89065215"/>
      <w:bookmarkStart w:id="6802" w:name="_Toc89180514"/>
      <w:bookmarkStart w:id="6803" w:name="_Toc97072207"/>
      <w:bookmarkStart w:id="6804" w:name="_Toc120051612"/>
      <w:bookmarkStart w:id="6805" w:name="_Toc122025976"/>
      <w:r w:rsidRPr="003B2883">
        <w:t>6.4.6.3.2</w:t>
      </w:r>
      <w:r w:rsidRPr="003B2883">
        <w:tab/>
        <w:t>Simple data types</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06" w:name="_Toc25156606"/>
      <w:bookmarkStart w:id="6807" w:name="_Toc34124911"/>
      <w:bookmarkStart w:id="6808" w:name="_Toc43208046"/>
      <w:bookmarkStart w:id="6809" w:name="_Toc49857513"/>
      <w:bookmarkStart w:id="6810" w:name="_Toc56677358"/>
      <w:bookmarkStart w:id="6811" w:name="_Toc56691881"/>
      <w:bookmarkStart w:id="6812" w:name="_Toc56699145"/>
      <w:bookmarkStart w:id="6813" w:name="_Toc89035418"/>
      <w:bookmarkStart w:id="6814" w:name="_Toc89065216"/>
      <w:bookmarkStart w:id="6815" w:name="_Toc89180515"/>
      <w:bookmarkStart w:id="6816" w:name="_Toc97072208"/>
      <w:bookmarkStart w:id="6817" w:name="_Toc120051613"/>
      <w:bookmarkStart w:id="6818" w:name="_Toc122025977"/>
      <w:r w:rsidRPr="003B2883">
        <w:t>6.4.6.3.3</w:t>
      </w:r>
      <w:r w:rsidRPr="003B2883">
        <w:tab/>
        <w:t>Enumeration: LocationType</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19" w:name="_Toc25156607"/>
      <w:bookmarkStart w:id="6820" w:name="_Toc34124912"/>
      <w:bookmarkStart w:id="6821" w:name="_Toc43208047"/>
      <w:bookmarkStart w:id="6822" w:name="_Toc49857514"/>
      <w:bookmarkStart w:id="6823" w:name="_Toc56677359"/>
      <w:bookmarkStart w:id="6824" w:name="_Toc56691882"/>
      <w:bookmarkStart w:id="6825" w:name="_Toc56699146"/>
      <w:bookmarkStart w:id="6826" w:name="_Toc89035419"/>
      <w:bookmarkStart w:id="6827" w:name="_Toc89065217"/>
      <w:bookmarkStart w:id="6828" w:name="_Toc89180516"/>
      <w:bookmarkStart w:id="6829" w:name="_Toc97072209"/>
      <w:bookmarkStart w:id="6830" w:name="_Toc120051614"/>
      <w:bookmarkStart w:id="6831" w:name="_Toc122025978"/>
      <w:r w:rsidRPr="003B2883">
        <w:t>6.4.6.3.4</w:t>
      </w:r>
      <w:r w:rsidRPr="003B2883">
        <w:tab/>
        <w:t>Enumeration: LocationEvent</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32" w:name="_Toc43208048"/>
      <w:bookmarkStart w:id="6833" w:name="_Toc49857515"/>
      <w:bookmarkStart w:id="6834" w:name="_Toc56677360"/>
      <w:bookmarkStart w:id="6835" w:name="_Toc56691883"/>
      <w:bookmarkStart w:id="6836" w:name="_Toc56699147"/>
      <w:bookmarkStart w:id="6837" w:name="_Toc89035420"/>
      <w:bookmarkStart w:id="6838" w:name="_Toc89065218"/>
      <w:bookmarkStart w:id="6839" w:name="_Toc89180517"/>
      <w:bookmarkStart w:id="6840" w:name="_Toc97072210"/>
      <w:bookmarkStart w:id="6841" w:name="_Toc120051615"/>
      <w:bookmarkStart w:id="6842" w:name="_Toc122025979"/>
      <w:r>
        <w:t>6.4.6.3.</w:t>
      </w:r>
      <w:r>
        <w:rPr>
          <w:lang w:eastAsia="zh-CN"/>
        </w:rPr>
        <w:t>5</w:t>
      </w:r>
      <w:r>
        <w:tab/>
        <w:t xml:space="preserve">Enumeration: </w:t>
      </w:r>
      <w:r>
        <w:rPr>
          <w:rFonts w:hint="eastAsia"/>
          <w:lang w:eastAsia="zh-CN"/>
        </w:rPr>
        <w:t>LocationPrivacyVerResult</w:t>
      </w:r>
      <w:bookmarkEnd w:id="6832"/>
      <w:bookmarkEnd w:id="6833"/>
      <w:bookmarkEnd w:id="6834"/>
      <w:bookmarkEnd w:id="6835"/>
      <w:bookmarkEnd w:id="6836"/>
      <w:bookmarkEnd w:id="6837"/>
      <w:bookmarkEnd w:id="6838"/>
      <w:bookmarkEnd w:id="6839"/>
      <w:bookmarkEnd w:id="6840"/>
      <w:bookmarkEnd w:id="6841"/>
      <w:bookmarkEnd w:id="6842"/>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6843" w:name="_Toc25156608"/>
      <w:bookmarkStart w:id="6844" w:name="_Toc34124913"/>
      <w:bookmarkStart w:id="6845" w:name="_Toc43208049"/>
      <w:bookmarkStart w:id="6846" w:name="_Toc49857516"/>
      <w:bookmarkStart w:id="6847" w:name="_Toc56677361"/>
      <w:bookmarkStart w:id="6848" w:name="_Toc56691884"/>
      <w:bookmarkStart w:id="6849" w:name="_Toc56699148"/>
      <w:bookmarkStart w:id="6850" w:name="_Toc89035421"/>
      <w:bookmarkStart w:id="6851" w:name="_Toc89065219"/>
      <w:bookmarkStart w:id="6852" w:name="_Toc89180518"/>
      <w:bookmarkStart w:id="6853" w:name="_Toc97072211"/>
      <w:bookmarkStart w:id="6854" w:name="_Toc120051616"/>
      <w:bookmarkStart w:id="6855" w:name="_Toc122025980"/>
      <w:r w:rsidRPr="003B2883">
        <w:t>6.4.7</w:t>
      </w:r>
      <w:r w:rsidRPr="003B2883">
        <w:tab/>
        <w:t>Error Handling</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02D80ACA" w14:textId="77777777" w:rsidR="00602AC0" w:rsidRPr="003B2883" w:rsidRDefault="00602AC0" w:rsidP="00602AC0">
      <w:pPr>
        <w:pStyle w:val="Heading4"/>
      </w:pPr>
      <w:bookmarkStart w:id="6856" w:name="_Toc25156609"/>
      <w:bookmarkStart w:id="6857" w:name="_Toc34124914"/>
      <w:bookmarkStart w:id="6858" w:name="_Toc43208050"/>
      <w:bookmarkStart w:id="6859" w:name="_Toc49857517"/>
      <w:bookmarkStart w:id="6860" w:name="_Toc56677362"/>
      <w:bookmarkStart w:id="6861" w:name="_Toc56691885"/>
      <w:bookmarkStart w:id="6862" w:name="_Toc56699149"/>
      <w:bookmarkStart w:id="6863" w:name="_Toc89035422"/>
      <w:bookmarkStart w:id="6864" w:name="_Toc89065220"/>
      <w:bookmarkStart w:id="6865" w:name="_Toc89180519"/>
      <w:bookmarkStart w:id="6866" w:name="_Toc97072212"/>
      <w:bookmarkStart w:id="6867" w:name="_Toc120051617"/>
      <w:bookmarkStart w:id="6868" w:name="_Toc122025981"/>
      <w:r w:rsidRPr="003B2883">
        <w:t>6.4.7.1</w:t>
      </w:r>
      <w:r w:rsidRPr="003B2883">
        <w:tab/>
        <w:t>General</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869" w:name="_Toc25156610"/>
      <w:bookmarkStart w:id="6870" w:name="_Toc34124915"/>
      <w:bookmarkStart w:id="6871" w:name="_Toc43208051"/>
      <w:bookmarkStart w:id="6872" w:name="_Toc49857518"/>
      <w:bookmarkStart w:id="6873" w:name="_Toc56677363"/>
      <w:bookmarkStart w:id="6874" w:name="_Toc56691886"/>
      <w:bookmarkStart w:id="6875" w:name="_Toc56699150"/>
      <w:bookmarkStart w:id="6876" w:name="_Toc89035423"/>
      <w:bookmarkStart w:id="6877" w:name="_Toc89065221"/>
      <w:bookmarkStart w:id="6878" w:name="_Toc89180520"/>
      <w:bookmarkStart w:id="6879" w:name="_Toc97072213"/>
      <w:bookmarkStart w:id="6880" w:name="_Toc120051618"/>
      <w:bookmarkStart w:id="6881" w:name="_Toc122025982"/>
      <w:r w:rsidRPr="003B2883">
        <w:t>6.4.7.2</w:t>
      </w:r>
      <w:r w:rsidRPr="003B2883">
        <w:tab/>
        <w:t>Protocol Errors</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215B2C6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882" w:name="_Toc25156611"/>
      <w:bookmarkStart w:id="6883" w:name="_Toc34124916"/>
      <w:bookmarkStart w:id="6884" w:name="_Toc43208052"/>
      <w:bookmarkStart w:id="6885" w:name="_Toc49857519"/>
      <w:bookmarkStart w:id="6886" w:name="_Toc56677364"/>
      <w:bookmarkStart w:id="6887" w:name="_Toc56691887"/>
      <w:bookmarkStart w:id="6888" w:name="_Toc56699151"/>
      <w:bookmarkStart w:id="6889" w:name="_Toc89035424"/>
      <w:bookmarkStart w:id="6890" w:name="_Toc89065222"/>
      <w:bookmarkStart w:id="6891" w:name="_Toc89180521"/>
      <w:bookmarkStart w:id="6892" w:name="_Toc97072214"/>
      <w:bookmarkStart w:id="6893" w:name="_Toc120051619"/>
      <w:bookmarkStart w:id="6894" w:name="_Toc122025983"/>
      <w:r w:rsidRPr="003B2883">
        <w:t>6.4.7.3</w:t>
      </w:r>
      <w:r w:rsidRPr="003B2883">
        <w:tab/>
        <w:t>Application Errors</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895" w:name="_Toc25156612"/>
      <w:bookmarkStart w:id="6896" w:name="_Toc34124917"/>
      <w:bookmarkStart w:id="6897" w:name="_Toc43208053"/>
      <w:bookmarkStart w:id="6898" w:name="_Toc49857520"/>
      <w:bookmarkStart w:id="6899" w:name="_Toc56677365"/>
      <w:bookmarkStart w:id="6900" w:name="_Toc56691888"/>
      <w:bookmarkStart w:id="6901" w:name="_Toc56699152"/>
      <w:bookmarkStart w:id="6902" w:name="_Toc89035425"/>
      <w:bookmarkStart w:id="6903" w:name="_Toc89065223"/>
      <w:bookmarkStart w:id="6904" w:name="_Toc89180522"/>
      <w:bookmarkStart w:id="6905" w:name="_Toc97072215"/>
      <w:bookmarkStart w:id="6906" w:name="_Toc120051620"/>
      <w:bookmarkStart w:id="6907" w:name="_Toc122025984"/>
      <w:r w:rsidRPr="003B2883">
        <w:t>6.4.8</w:t>
      </w:r>
      <w:r w:rsidRPr="003B2883">
        <w:tab/>
        <w:t>Feature Negotiation</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5E9AB7B5"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7489E2D0"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68CF3414" w14:textId="77777777" w:rsidR="00602AC0" w:rsidRPr="003B2883" w:rsidRDefault="00602AC0" w:rsidP="00602AC0">
      <w:pPr>
        <w:pStyle w:val="B1"/>
        <w:rPr>
          <w:lang w:val="en-US"/>
        </w:rPr>
      </w:pPr>
      <w:r>
        <w:rPr>
          <w:lang w:val="en-US"/>
        </w:rPr>
        <w:t>-</w:t>
      </w:r>
      <w:r>
        <w:rPr>
          <w:lang w:val="en-US"/>
        </w:rPr>
        <w:tab/>
        <w:t>CancelLocation, as specified in clause 5.5.2.5</w:t>
      </w:r>
    </w:p>
    <w:p w14:paraId="700DE078"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7777777" w:rsidR="00602AC0" w:rsidRPr="003B2883" w:rsidRDefault="00602AC0" w:rsidP="00602AC0">
      <w:pPr>
        <w:rPr>
          <w:lang w:val="en-US"/>
        </w:rPr>
      </w:pPr>
      <w:r w:rsidRPr="003B2883">
        <w:rPr>
          <w:lang w:val="en-US"/>
        </w:rPr>
        <w:lastRenderedPageBreak/>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08" w:name="_Toc25156613"/>
      <w:bookmarkStart w:id="6909" w:name="_Toc34124918"/>
      <w:bookmarkStart w:id="6910" w:name="_Toc43208054"/>
      <w:bookmarkStart w:id="6911" w:name="_Toc49857521"/>
      <w:bookmarkStart w:id="6912" w:name="_Toc56677366"/>
      <w:bookmarkStart w:id="6913" w:name="_Toc56691889"/>
      <w:bookmarkStart w:id="6914" w:name="_Toc56699153"/>
      <w:bookmarkStart w:id="6915" w:name="_Toc89035426"/>
      <w:bookmarkStart w:id="6916" w:name="_Toc89065224"/>
      <w:bookmarkStart w:id="6917" w:name="_Toc89180523"/>
      <w:bookmarkStart w:id="6918" w:name="_Toc97072216"/>
      <w:bookmarkStart w:id="6919" w:name="_Toc120051621"/>
      <w:bookmarkStart w:id="6920" w:name="_Toc122025985"/>
      <w:r w:rsidRPr="003B2883">
        <w:rPr>
          <w:lang w:val="en-US"/>
        </w:rPr>
        <w:t>6.4.9</w:t>
      </w:r>
      <w:r w:rsidRPr="003B2883">
        <w:rPr>
          <w:lang w:val="en-US"/>
        </w:rPr>
        <w:tab/>
        <w:t>Security</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21" w:name="_Toc56677367"/>
      <w:bookmarkStart w:id="6922" w:name="_Toc56691890"/>
      <w:bookmarkStart w:id="6923" w:name="_Toc56699154"/>
      <w:bookmarkStart w:id="6924" w:name="_Toc89035427"/>
      <w:bookmarkStart w:id="6925" w:name="_Toc89065225"/>
      <w:bookmarkStart w:id="6926" w:name="_Toc89180524"/>
      <w:bookmarkStart w:id="6927" w:name="_Toc97072217"/>
      <w:bookmarkStart w:id="6928" w:name="_Toc120051622"/>
      <w:bookmarkStart w:id="6929" w:name="_Toc122025986"/>
      <w:r w:rsidRPr="003B2883">
        <w:t>6.</w:t>
      </w:r>
      <w:r>
        <w:t>4</w:t>
      </w:r>
      <w:r w:rsidRPr="003B2883">
        <w:t>.</w:t>
      </w:r>
      <w:r>
        <w:t>10</w:t>
      </w:r>
      <w:r w:rsidRPr="003B2883">
        <w:tab/>
      </w:r>
      <w:r>
        <w:t>HTTP redirection</w:t>
      </w:r>
      <w:bookmarkEnd w:id="6921"/>
      <w:bookmarkEnd w:id="6922"/>
      <w:bookmarkEnd w:id="6923"/>
      <w:bookmarkEnd w:id="6924"/>
      <w:bookmarkEnd w:id="6925"/>
      <w:bookmarkEnd w:id="6926"/>
      <w:bookmarkEnd w:id="6927"/>
      <w:bookmarkEnd w:id="6928"/>
      <w:bookmarkEnd w:id="6929"/>
    </w:p>
    <w:p w14:paraId="7BA84C3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02810199"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30" w:name="_Toc81298220"/>
      <w:bookmarkStart w:id="6931" w:name="_Toc89035428"/>
      <w:bookmarkStart w:id="6932" w:name="_Toc89065226"/>
      <w:bookmarkStart w:id="6933" w:name="_Toc89180525"/>
      <w:bookmarkStart w:id="6934" w:name="_Toc97072218"/>
      <w:bookmarkStart w:id="6935" w:name="_Toc120051623"/>
      <w:bookmarkStart w:id="6936" w:name="_Toc122025987"/>
      <w:r w:rsidRPr="003B2883">
        <w:t>6.</w:t>
      </w:r>
      <w:r w:rsidR="007C1C7A">
        <w:t>5</w:t>
      </w:r>
      <w:r w:rsidRPr="003B2883">
        <w:tab/>
        <w:t>Namf_</w:t>
      </w:r>
      <w:r>
        <w:t>MBSBroadcast</w:t>
      </w:r>
      <w:r w:rsidRPr="003B2883">
        <w:t xml:space="preserve"> Service API</w:t>
      </w:r>
      <w:bookmarkEnd w:id="6930"/>
      <w:bookmarkEnd w:id="6931"/>
      <w:bookmarkEnd w:id="6932"/>
      <w:bookmarkEnd w:id="6933"/>
      <w:bookmarkEnd w:id="6934"/>
      <w:bookmarkEnd w:id="6935"/>
      <w:bookmarkEnd w:id="6936"/>
    </w:p>
    <w:p w14:paraId="4A162D01" w14:textId="16919869" w:rsidR="004C698F" w:rsidRPr="003B2883" w:rsidRDefault="004C698F" w:rsidP="004C698F">
      <w:pPr>
        <w:pStyle w:val="Heading3"/>
      </w:pPr>
      <w:bookmarkStart w:id="6937" w:name="_Toc81298221"/>
      <w:bookmarkStart w:id="6938" w:name="_Toc89035429"/>
      <w:bookmarkStart w:id="6939" w:name="_Toc89065227"/>
      <w:bookmarkStart w:id="6940" w:name="_Toc89180526"/>
      <w:bookmarkStart w:id="6941" w:name="_Toc97072219"/>
      <w:bookmarkStart w:id="6942" w:name="_Toc120051624"/>
      <w:bookmarkStart w:id="6943" w:name="_Toc122025988"/>
      <w:r>
        <w:t>6.</w:t>
      </w:r>
      <w:r w:rsidR="007C1C7A">
        <w:t>5</w:t>
      </w:r>
      <w:r w:rsidRPr="003B2883">
        <w:t>.1</w:t>
      </w:r>
      <w:r w:rsidRPr="003B2883">
        <w:tab/>
        <w:t>API URI</w:t>
      </w:r>
      <w:bookmarkEnd w:id="6937"/>
      <w:bookmarkEnd w:id="6938"/>
      <w:bookmarkEnd w:id="6939"/>
      <w:bookmarkEnd w:id="6940"/>
      <w:bookmarkEnd w:id="6941"/>
      <w:bookmarkEnd w:id="6942"/>
      <w:bookmarkEnd w:id="6943"/>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lastRenderedPageBreak/>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44" w:name="_Toc81298222"/>
      <w:bookmarkStart w:id="6945" w:name="_Toc89035430"/>
      <w:bookmarkStart w:id="6946" w:name="_Toc89065228"/>
      <w:bookmarkStart w:id="6947" w:name="_Toc89180527"/>
      <w:bookmarkStart w:id="6948" w:name="_Toc97072220"/>
      <w:bookmarkStart w:id="6949" w:name="_Toc120051625"/>
      <w:bookmarkStart w:id="6950" w:name="_Toc122025989"/>
      <w:r>
        <w:t>6.</w:t>
      </w:r>
      <w:r w:rsidR="007C1C7A">
        <w:t>5</w:t>
      </w:r>
      <w:r w:rsidRPr="003B2883">
        <w:t>.2</w:t>
      </w:r>
      <w:r w:rsidRPr="003B2883">
        <w:tab/>
        <w:t>Usage of HTTP</w:t>
      </w:r>
      <w:bookmarkEnd w:id="6944"/>
      <w:bookmarkEnd w:id="6945"/>
      <w:bookmarkEnd w:id="6946"/>
      <w:bookmarkEnd w:id="6947"/>
      <w:bookmarkEnd w:id="6948"/>
      <w:bookmarkEnd w:id="6949"/>
      <w:bookmarkEnd w:id="6950"/>
    </w:p>
    <w:p w14:paraId="43D4BEE1" w14:textId="1973EBB9" w:rsidR="004C698F" w:rsidRPr="003B2883" w:rsidRDefault="004C698F" w:rsidP="004C698F">
      <w:pPr>
        <w:pStyle w:val="Heading4"/>
      </w:pPr>
      <w:bookmarkStart w:id="6951" w:name="_Toc81298223"/>
      <w:bookmarkStart w:id="6952" w:name="_Toc89035431"/>
      <w:bookmarkStart w:id="6953" w:name="_Toc89065229"/>
      <w:bookmarkStart w:id="6954" w:name="_Toc89180528"/>
      <w:bookmarkStart w:id="6955" w:name="_Toc97072221"/>
      <w:bookmarkStart w:id="6956" w:name="_Toc120051626"/>
      <w:bookmarkStart w:id="6957" w:name="_Toc122025990"/>
      <w:r>
        <w:t>6.</w:t>
      </w:r>
      <w:r w:rsidR="007C1C7A">
        <w:t>5</w:t>
      </w:r>
      <w:r w:rsidRPr="003B2883">
        <w:t>.2.1</w:t>
      </w:r>
      <w:r w:rsidRPr="003B2883">
        <w:tab/>
        <w:t>General</w:t>
      </w:r>
      <w:bookmarkEnd w:id="6951"/>
      <w:bookmarkEnd w:id="6952"/>
      <w:bookmarkEnd w:id="6953"/>
      <w:bookmarkEnd w:id="6954"/>
      <w:bookmarkEnd w:id="6955"/>
      <w:bookmarkEnd w:id="6956"/>
      <w:bookmarkEnd w:id="6957"/>
    </w:p>
    <w:p w14:paraId="53ABA73D" w14:textId="77777777" w:rsidR="004C698F" w:rsidRPr="003B2883" w:rsidRDefault="004C698F" w:rsidP="004C698F">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958" w:name="_Toc81298224"/>
      <w:bookmarkStart w:id="6959" w:name="_Toc89035432"/>
      <w:bookmarkStart w:id="6960" w:name="_Toc89065230"/>
      <w:bookmarkStart w:id="6961" w:name="_Toc89180529"/>
      <w:bookmarkStart w:id="6962" w:name="_Toc97072222"/>
      <w:bookmarkStart w:id="6963" w:name="_Toc120051627"/>
      <w:bookmarkStart w:id="6964" w:name="_Toc122025991"/>
      <w:r>
        <w:t>6.</w:t>
      </w:r>
      <w:r w:rsidR="007C1C7A">
        <w:t>5</w:t>
      </w:r>
      <w:r w:rsidRPr="003B2883">
        <w:t>.2.2</w:t>
      </w:r>
      <w:r w:rsidRPr="003B2883">
        <w:tab/>
        <w:t>HTTP standard headers</w:t>
      </w:r>
      <w:bookmarkEnd w:id="6958"/>
      <w:bookmarkEnd w:id="6959"/>
      <w:bookmarkEnd w:id="6960"/>
      <w:bookmarkEnd w:id="6961"/>
      <w:bookmarkEnd w:id="6962"/>
      <w:bookmarkEnd w:id="6963"/>
      <w:bookmarkEnd w:id="6964"/>
    </w:p>
    <w:p w14:paraId="7F3D2E62" w14:textId="4A7235A3" w:rsidR="004C698F" w:rsidRPr="003B2883" w:rsidRDefault="004C698F" w:rsidP="004C698F">
      <w:pPr>
        <w:pStyle w:val="Heading5"/>
        <w:rPr>
          <w:lang w:eastAsia="zh-CN"/>
        </w:rPr>
      </w:pPr>
      <w:bookmarkStart w:id="6965" w:name="_Toc81298225"/>
      <w:bookmarkStart w:id="6966" w:name="_Toc89035433"/>
      <w:bookmarkStart w:id="6967" w:name="_Toc89065231"/>
      <w:bookmarkStart w:id="6968" w:name="_Toc89180530"/>
      <w:bookmarkStart w:id="6969" w:name="_Toc97072223"/>
      <w:bookmarkStart w:id="6970" w:name="_Toc120051628"/>
      <w:bookmarkStart w:id="6971" w:name="_Toc122025992"/>
      <w:r>
        <w:t>6.</w:t>
      </w:r>
      <w:r w:rsidR="007C1C7A">
        <w:t>5</w:t>
      </w:r>
      <w:r w:rsidRPr="003B2883">
        <w:t>.2.2.1</w:t>
      </w:r>
      <w:r w:rsidRPr="003B2883">
        <w:rPr>
          <w:lang w:eastAsia="zh-CN"/>
        </w:rPr>
        <w:tab/>
        <w:t>General</w:t>
      </w:r>
      <w:bookmarkEnd w:id="6965"/>
      <w:bookmarkEnd w:id="6966"/>
      <w:bookmarkEnd w:id="6967"/>
      <w:bookmarkEnd w:id="6968"/>
      <w:bookmarkEnd w:id="6969"/>
      <w:bookmarkEnd w:id="6970"/>
      <w:bookmarkEnd w:id="6971"/>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6972" w:name="_Toc81298226"/>
      <w:bookmarkStart w:id="6973" w:name="_Toc89035434"/>
      <w:bookmarkStart w:id="6974" w:name="_Toc89065232"/>
      <w:bookmarkStart w:id="6975" w:name="_Toc89180531"/>
      <w:bookmarkStart w:id="6976" w:name="_Toc97072224"/>
      <w:bookmarkStart w:id="6977" w:name="_Toc120051629"/>
      <w:bookmarkStart w:id="6978" w:name="_Toc122025993"/>
      <w:r>
        <w:t>6.</w:t>
      </w:r>
      <w:r w:rsidR="007C1C7A">
        <w:t>5</w:t>
      </w:r>
      <w:r w:rsidRPr="003B2883">
        <w:t>.2.2.2</w:t>
      </w:r>
      <w:r w:rsidRPr="003B2883">
        <w:tab/>
        <w:t>Content type</w:t>
      </w:r>
      <w:bookmarkEnd w:id="6972"/>
      <w:bookmarkEnd w:id="6973"/>
      <w:bookmarkEnd w:id="6974"/>
      <w:bookmarkEnd w:id="6975"/>
      <w:bookmarkEnd w:id="6976"/>
      <w:bookmarkEnd w:id="6977"/>
      <w:bookmarkEnd w:id="6978"/>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77777777"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00108FD" w:rsidR="004C698F" w:rsidRDefault="004C698F" w:rsidP="004C698F">
      <w:r>
        <w:t>Multipart messages shall also be supported (see clause 6.</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lastRenderedPageBreak/>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77777777" w:rsidR="004C698F" w:rsidRDefault="004C698F" w:rsidP="006278EC">
            <w:pPr>
              <w:pStyle w:val="TAL"/>
            </w:pPr>
            <w:r>
              <w:t>Binary encoded payload, encoding NG Application Protocol (NGAP) IEs, as specified in clause 9.3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D1896A2" w:rsidR="004C698F" w:rsidRDefault="004C698F" w:rsidP="004C698F">
      <w:r>
        <w:t>See clause 6.</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6979" w:name="_Toc81298227"/>
      <w:bookmarkStart w:id="6980" w:name="_Toc89035435"/>
      <w:bookmarkStart w:id="6981" w:name="_Toc89065233"/>
      <w:bookmarkStart w:id="6982" w:name="_Toc89180532"/>
      <w:bookmarkStart w:id="6983" w:name="_Toc97072225"/>
      <w:bookmarkStart w:id="6984" w:name="_Toc120051630"/>
      <w:bookmarkStart w:id="6985" w:name="_Toc122025994"/>
      <w:r>
        <w:t>6.</w:t>
      </w:r>
      <w:r w:rsidR="007C1C7A">
        <w:t>5</w:t>
      </w:r>
      <w:r w:rsidRPr="003B2883">
        <w:t>.2.3</w:t>
      </w:r>
      <w:r w:rsidRPr="003B2883">
        <w:tab/>
        <w:t>HTTP custom headers</w:t>
      </w:r>
      <w:bookmarkEnd w:id="6979"/>
      <w:bookmarkEnd w:id="6980"/>
      <w:bookmarkEnd w:id="6981"/>
      <w:bookmarkEnd w:id="6982"/>
      <w:bookmarkEnd w:id="6983"/>
      <w:bookmarkEnd w:id="6984"/>
      <w:bookmarkEnd w:id="6985"/>
    </w:p>
    <w:p w14:paraId="2C3E1432" w14:textId="7A74C776" w:rsidR="004C698F" w:rsidRPr="003B2883" w:rsidRDefault="004C698F" w:rsidP="004C698F">
      <w:pPr>
        <w:pStyle w:val="Heading5"/>
        <w:rPr>
          <w:lang w:eastAsia="zh-CN"/>
        </w:rPr>
      </w:pPr>
      <w:bookmarkStart w:id="6986" w:name="_Toc81298228"/>
      <w:bookmarkStart w:id="6987" w:name="_Toc89035436"/>
      <w:bookmarkStart w:id="6988" w:name="_Toc89065234"/>
      <w:bookmarkStart w:id="6989" w:name="_Toc89180533"/>
      <w:bookmarkStart w:id="6990" w:name="_Toc97072226"/>
      <w:bookmarkStart w:id="6991" w:name="_Toc120051631"/>
      <w:bookmarkStart w:id="6992" w:name="_Toc122025995"/>
      <w:r>
        <w:t>6.</w:t>
      </w:r>
      <w:r w:rsidR="007C1C7A">
        <w:t>5</w:t>
      </w:r>
      <w:r w:rsidRPr="003B2883">
        <w:t>.2.3.1</w:t>
      </w:r>
      <w:r w:rsidRPr="003B2883">
        <w:rPr>
          <w:lang w:eastAsia="zh-CN"/>
        </w:rPr>
        <w:tab/>
        <w:t>General</w:t>
      </w:r>
      <w:bookmarkEnd w:id="6986"/>
      <w:bookmarkEnd w:id="6987"/>
      <w:bookmarkEnd w:id="6988"/>
      <w:bookmarkEnd w:id="6989"/>
      <w:bookmarkEnd w:id="6990"/>
      <w:bookmarkEnd w:id="6991"/>
      <w:bookmarkEnd w:id="6992"/>
    </w:p>
    <w:p w14:paraId="6499824D" w14:textId="77777777"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6993" w:name="_Toc89035437"/>
      <w:bookmarkStart w:id="6994" w:name="_Toc89065235"/>
      <w:bookmarkStart w:id="6995" w:name="_Toc89180534"/>
      <w:bookmarkStart w:id="6996" w:name="_Toc97072227"/>
      <w:bookmarkStart w:id="6997" w:name="_Toc120051632"/>
      <w:bookmarkStart w:id="6998" w:name="_Toc122025996"/>
      <w:r w:rsidRPr="003B2883">
        <w:t>6.</w:t>
      </w:r>
      <w:r>
        <w:t>5</w:t>
      </w:r>
      <w:r w:rsidRPr="003B2883">
        <w:t>.2.4</w:t>
      </w:r>
      <w:r w:rsidRPr="003B2883">
        <w:tab/>
        <w:t>HTTP multipart messages</w:t>
      </w:r>
      <w:bookmarkEnd w:id="6993"/>
      <w:bookmarkEnd w:id="6994"/>
      <w:bookmarkEnd w:id="6995"/>
      <w:bookmarkEnd w:id="6996"/>
      <w:bookmarkEnd w:id="6997"/>
      <w:bookmarkEnd w:id="6998"/>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77777777" w:rsidR="007C1C7A" w:rsidRPr="003B2883" w:rsidRDefault="007C1C7A" w:rsidP="007C1C7A">
      <w:pPr>
        <w:pStyle w:val="B1"/>
      </w:pPr>
      <w:r w:rsidRPr="003B2883">
        <w:t>-</w:t>
      </w:r>
      <w:r>
        <w:tab/>
      </w:r>
      <w:r w:rsidRPr="003B2883">
        <w:t xml:space="preserve">N2 payload (see </w:t>
      </w:r>
      <w:r>
        <w:t>clause</w:t>
      </w:r>
      <w:r w:rsidRPr="003B2883">
        <w:t xml:space="preserve"> 6.1.6.4).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6999" w:name="_Toc89035438"/>
      <w:bookmarkStart w:id="7000" w:name="_Toc89065236"/>
      <w:bookmarkStart w:id="7001" w:name="_Toc89180535"/>
      <w:bookmarkStart w:id="7002" w:name="_Toc97072228"/>
      <w:bookmarkStart w:id="7003" w:name="_Toc120051633"/>
      <w:bookmarkStart w:id="7004" w:name="_Toc122025997"/>
      <w:r>
        <w:lastRenderedPageBreak/>
        <w:t>6.5</w:t>
      </w:r>
      <w:r w:rsidRPr="003B2883">
        <w:t>.3</w:t>
      </w:r>
      <w:r w:rsidRPr="003B2883">
        <w:tab/>
        <w:t>Resources</w:t>
      </w:r>
      <w:bookmarkEnd w:id="6999"/>
      <w:bookmarkEnd w:id="7000"/>
      <w:bookmarkEnd w:id="7001"/>
      <w:bookmarkEnd w:id="7002"/>
      <w:bookmarkEnd w:id="7003"/>
      <w:bookmarkEnd w:id="7004"/>
    </w:p>
    <w:p w14:paraId="5ECF573F" w14:textId="3D485F31" w:rsidR="007C1C7A" w:rsidRPr="003B2883" w:rsidRDefault="007C1C7A" w:rsidP="007C1C7A">
      <w:pPr>
        <w:pStyle w:val="Heading4"/>
      </w:pPr>
      <w:bookmarkStart w:id="7005" w:name="_Toc81298230"/>
      <w:bookmarkStart w:id="7006" w:name="_Toc89035439"/>
      <w:bookmarkStart w:id="7007" w:name="_Toc89065237"/>
      <w:bookmarkStart w:id="7008" w:name="_Toc89180536"/>
      <w:bookmarkStart w:id="7009" w:name="_Toc97072229"/>
      <w:bookmarkStart w:id="7010" w:name="_Toc120051634"/>
      <w:bookmarkStart w:id="7011" w:name="_Toc122025998"/>
      <w:r>
        <w:t>6.5</w:t>
      </w:r>
      <w:r w:rsidRPr="003B2883">
        <w:t>.3.1</w:t>
      </w:r>
      <w:r w:rsidRPr="003B2883">
        <w:tab/>
        <w:t>Overview</w:t>
      </w:r>
      <w:bookmarkEnd w:id="7005"/>
      <w:bookmarkEnd w:id="7006"/>
      <w:bookmarkEnd w:id="7007"/>
      <w:bookmarkEnd w:id="7008"/>
      <w:bookmarkEnd w:id="7009"/>
      <w:bookmarkEnd w:id="7010"/>
      <w:bookmarkEnd w:id="7011"/>
    </w:p>
    <w:p w14:paraId="5352F0F7" w14:textId="77777777" w:rsidR="007C1C7A" w:rsidRPr="003B2883" w:rsidRDefault="007C1C7A" w:rsidP="007C1C7A">
      <w:pPr>
        <w:pStyle w:val="TH"/>
      </w:pPr>
      <w:r w:rsidRPr="00BB3A6E">
        <w:object w:dxaOrig="6591" w:dyaOrig="4051" w14:anchorId="665AC4C4">
          <v:shape id="_x0000_i1074" type="#_x0000_t75" style="width:241.8pt;height:147.4pt" o:ole="">
            <v:imagedata r:id="rId106" o:title=""/>
          </v:shape>
          <o:OLEObject Type="Embed" ProgID="Visio.Drawing.11" ShapeID="_x0000_i1074" DrawAspect="Content" ObjectID="_1732640481"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tbl>
    <w:p w14:paraId="2AD6386B" w14:textId="77777777" w:rsidR="007C1C7A" w:rsidRPr="003B2883" w:rsidRDefault="007C1C7A" w:rsidP="007C1C7A"/>
    <w:p w14:paraId="03BD12C0" w14:textId="50AF2DE1" w:rsidR="000B67BD" w:rsidRPr="003332F9" w:rsidRDefault="000B67BD" w:rsidP="000B67BD">
      <w:pPr>
        <w:pStyle w:val="Heading4"/>
      </w:pPr>
      <w:bookmarkStart w:id="7012" w:name="_Toc89035440"/>
      <w:bookmarkStart w:id="7013" w:name="_Toc89065238"/>
      <w:bookmarkStart w:id="7014" w:name="_Toc89180537"/>
      <w:bookmarkStart w:id="7015" w:name="_Toc97072230"/>
      <w:bookmarkStart w:id="7016" w:name="_Toc120051635"/>
      <w:bookmarkStart w:id="7017" w:name="_Toc122025999"/>
      <w:r w:rsidRPr="003332F9">
        <w:t>6.</w:t>
      </w:r>
      <w:r>
        <w:t>5</w:t>
      </w:r>
      <w:r w:rsidRPr="003332F9">
        <w:t>.3.2</w:t>
      </w:r>
      <w:r w:rsidRPr="003332F9">
        <w:tab/>
        <w:t xml:space="preserve">Resource: </w:t>
      </w:r>
      <w:r>
        <w:t>Broadcast MBS session contexts</w:t>
      </w:r>
      <w:r w:rsidRPr="003332F9">
        <w:t xml:space="preserve"> collection</w:t>
      </w:r>
      <w:bookmarkEnd w:id="7012"/>
      <w:bookmarkEnd w:id="7013"/>
      <w:bookmarkEnd w:id="7014"/>
      <w:bookmarkEnd w:id="7015"/>
      <w:bookmarkEnd w:id="7016"/>
      <w:bookmarkEnd w:id="7017"/>
    </w:p>
    <w:p w14:paraId="07850F11" w14:textId="38DA2AA8" w:rsidR="000B67BD" w:rsidRPr="003332F9" w:rsidRDefault="000B67BD" w:rsidP="000B67BD">
      <w:pPr>
        <w:pStyle w:val="Heading5"/>
      </w:pPr>
      <w:bookmarkStart w:id="7018" w:name="_Toc89035441"/>
      <w:bookmarkStart w:id="7019" w:name="_Toc89065239"/>
      <w:bookmarkStart w:id="7020" w:name="_Toc89180538"/>
      <w:bookmarkStart w:id="7021" w:name="_Toc97072231"/>
      <w:bookmarkStart w:id="7022" w:name="_Toc120051636"/>
      <w:bookmarkStart w:id="7023" w:name="_Toc122026000"/>
      <w:r w:rsidRPr="003332F9">
        <w:t>6.</w:t>
      </w:r>
      <w:r>
        <w:t>5</w:t>
      </w:r>
      <w:r w:rsidRPr="003332F9">
        <w:t>.3.2.1</w:t>
      </w:r>
      <w:r w:rsidRPr="003332F9">
        <w:tab/>
        <w:t>Description</w:t>
      </w:r>
      <w:bookmarkEnd w:id="7018"/>
      <w:bookmarkEnd w:id="7019"/>
      <w:bookmarkEnd w:id="7020"/>
      <w:bookmarkEnd w:id="7021"/>
      <w:bookmarkEnd w:id="7022"/>
      <w:bookmarkEnd w:id="7023"/>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24" w:name="_Toc89035442"/>
      <w:bookmarkStart w:id="7025" w:name="_Toc89065240"/>
      <w:bookmarkStart w:id="7026" w:name="_Toc89180539"/>
      <w:bookmarkStart w:id="7027" w:name="_Toc97072232"/>
      <w:bookmarkStart w:id="7028" w:name="_Toc120051637"/>
      <w:bookmarkStart w:id="7029" w:name="_Toc122026001"/>
      <w:r>
        <w:t>6.5.3</w:t>
      </w:r>
      <w:r w:rsidRPr="003B2883">
        <w:t>.2.2</w:t>
      </w:r>
      <w:r w:rsidRPr="003B2883">
        <w:tab/>
        <w:t>Resource Definition</w:t>
      </w:r>
      <w:bookmarkEnd w:id="7024"/>
      <w:bookmarkEnd w:id="7025"/>
      <w:bookmarkEnd w:id="7026"/>
      <w:bookmarkEnd w:id="7027"/>
      <w:bookmarkEnd w:id="7028"/>
      <w:bookmarkEnd w:id="7029"/>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E9CBD96" w:rsidR="000B67BD" w:rsidRPr="003B2883" w:rsidRDefault="000B67BD" w:rsidP="006278EC">
            <w:pPr>
              <w:pStyle w:val="TAL"/>
            </w:pPr>
            <w:r w:rsidRPr="003B2883">
              <w:t xml:space="preserve">See </w:t>
            </w:r>
            <w:r>
              <w:t>clause</w:t>
            </w:r>
            <w:r w:rsidRPr="003B2883">
              <w:t xml:space="preserve"> 6.</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463064F3" w:rsidR="000B67BD" w:rsidRPr="003B2883" w:rsidRDefault="000B67BD" w:rsidP="006278EC">
            <w:pPr>
              <w:pStyle w:val="TAL"/>
            </w:pPr>
            <w:r w:rsidRPr="003B2883">
              <w:t xml:space="preserve">See </w:t>
            </w:r>
            <w:r>
              <w:t>clause</w:t>
            </w:r>
            <w:r w:rsidRPr="003B2883">
              <w:t xml:space="preserve"> 6.</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30" w:name="_Toc89035443"/>
      <w:bookmarkStart w:id="7031" w:name="_Toc89065241"/>
      <w:bookmarkStart w:id="7032" w:name="_Toc89180540"/>
      <w:bookmarkStart w:id="7033" w:name="_Toc97072233"/>
      <w:bookmarkStart w:id="7034" w:name="_Toc120051638"/>
      <w:bookmarkStart w:id="7035" w:name="_Toc122026002"/>
      <w:r>
        <w:lastRenderedPageBreak/>
        <w:t>6.5.3</w:t>
      </w:r>
      <w:r w:rsidRPr="003B2883">
        <w:t>.2.3</w:t>
      </w:r>
      <w:r w:rsidRPr="003B2883">
        <w:tab/>
        <w:t>Resource Standard Methods</w:t>
      </w:r>
      <w:bookmarkEnd w:id="7030"/>
      <w:bookmarkEnd w:id="7031"/>
      <w:bookmarkEnd w:id="7032"/>
      <w:bookmarkEnd w:id="7033"/>
      <w:bookmarkEnd w:id="7034"/>
      <w:bookmarkEnd w:id="7035"/>
    </w:p>
    <w:p w14:paraId="02A273D9" w14:textId="45E61B90" w:rsidR="000B67BD" w:rsidRPr="003B2883" w:rsidRDefault="000B67BD" w:rsidP="00876DA9">
      <w:pPr>
        <w:pStyle w:val="Heading6"/>
      </w:pPr>
      <w:bookmarkStart w:id="7036" w:name="_Toc89035444"/>
      <w:bookmarkStart w:id="7037" w:name="_Toc89065242"/>
      <w:bookmarkStart w:id="7038" w:name="_Toc89180541"/>
      <w:bookmarkStart w:id="7039" w:name="_Toc97072234"/>
      <w:bookmarkStart w:id="7040" w:name="_Toc120051639"/>
      <w:bookmarkStart w:id="7041" w:name="_Toc122026003"/>
      <w:r>
        <w:t>6.5.3</w:t>
      </w:r>
      <w:r w:rsidRPr="003B2883">
        <w:t>.2.3.1</w:t>
      </w:r>
      <w:r w:rsidRPr="003B2883">
        <w:tab/>
        <w:t>POST</w:t>
      </w:r>
      <w:bookmarkEnd w:id="7036"/>
      <w:bookmarkEnd w:id="7037"/>
      <w:bookmarkEnd w:id="7038"/>
      <w:bookmarkEnd w:id="7039"/>
      <w:bookmarkEnd w:id="7040"/>
      <w:bookmarkEnd w:id="7041"/>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7777777"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42" w:name="_Toc89035445"/>
      <w:bookmarkStart w:id="7043" w:name="_Toc89065243"/>
      <w:bookmarkStart w:id="7044" w:name="_Toc89180542"/>
      <w:bookmarkStart w:id="7045" w:name="_Toc97072235"/>
      <w:bookmarkStart w:id="7046" w:name="_Toc120051640"/>
      <w:bookmarkStart w:id="7047" w:name="_Toc122026004"/>
      <w:r>
        <w:t>6.5.3</w:t>
      </w:r>
      <w:r w:rsidRPr="003B2883">
        <w:t>.2.4</w:t>
      </w:r>
      <w:r w:rsidRPr="003B2883">
        <w:tab/>
        <w:t>Resource Custom Operations</w:t>
      </w:r>
      <w:bookmarkEnd w:id="7042"/>
      <w:bookmarkEnd w:id="7043"/>
      <w:bookmarkEnd w:id="7044"/>
      <w:bookmarkEnd w:id="7045"/>
      <w:bookmarkEnd w:id="7046"/>
      <w:bookmarkEnd w:id="7047"/>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48" w:name="_Toc89035446"/>
      <w:bookmarkStart w:id="7049" w:name="_Toc89065244"/>
      <w:bookmarkStart w:id="7050" w:name="_Toc89180543"/>
      <w:bookmarkStart w:id="7051" w:name="_Toc97072236"/>
      <w:bookmarkStart w:id="7052" w:name="_Toc120051641"/>
      <w:bookmarkStart w:id="7053" w:name="_Toc122026005"/>
      <w:r>
        <w:t>6.</w:t>
      </w:r>
      <w:r w:rsidR="008116C0">
        <w:t>5</w:t>
      </w:r>
      <w:r>
        <w:t>.3.3</w:t>
      </w:r>
      <w:r w:rsidRPr="003332F9">
        <w:tab/>
        <w:t xml:space="preserve">Resource: </w:t>
      </w:r>
      <w:r>
        <w:t>Individual broadcast MBS session context</w:t>
      </w:r>
      <w:bookmarkEnd w:id="7048"/>
      <w:bookmarkEnd w:id="7049"/>
      <w:bookmarkEnd w:id="7050"/>
      <w:bookmarkEnd w:id="7051"/>
      <w:bookmarkEnd w:id="7052"/>
      <w:bookmarkEnd w:id="7053"/>
    </w:p>
    <w:p w14:paraId="1C43CC18" w14:textId="67301CA8" w:rsidR="003E0809" w:rsidRPr="003332F9" w:rsidRDefault="003E0809" w:rsidP="003E0809">
      <w:pPr>
        <w:pStyle w:val="Heading5"/>
      </w:pPr>
      <w:bookmarkStart w:id="7054" w:name="_Toc89035447"/>
      <w:bookmarkStart w:id="7055" w:name="_Toc89065245"/>
      <w:bookmarkStart w:id="7056" w:name="_Toc89180544"/>
      <w:bookmarkStart w:id="7057" w:name="_Toc97072237"/>
      <w:bookmarkStart w:id="7058" w:name="_Toc120051642"/>
      <w:bookmarkStart w:id="7059" w:name="_Toc122026006"/>
      <w:r>
        <w:t>6.</w:t>
      </w:r>
      <w:r w:rsidR="008116C0">
        <w:t>5</w:t>
      </w:r>
      <w:r>
        <w:t>.3.3</w:t>
      </w:r>
      <w:r w:rsidRPr="003332F9">
        <w:t>.1</w:t>
      </w:r>
      <w:r w:rsidRPr="003332F9">
        <w:tab/>
        <w:t>Description</w:t>
      </w:r>
      <w:bookmarkEnd w:id="7054"/>
      <w:bookmarkEnd w:id="7055"/>
      <w:bookmarkEnd w:id="7056"/>
      <w:bookmarkEnd w:id="7057"/>
      <w:bookmarkEnd w:id="7058"/>
      <w:bookmarkEnd w:id="7059"/>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060" w:name="_Toc89035448"/>
      <w:bookmarkStart w:id="7061" w:name="_Toc89065246"/>
      <w:bookmarkStart w:id="7062" w:name="_Toc89180545"/>
      <w:bookmarkStart w:id="7063" w:name="_Toc97072238"/>
      <w:bookmarkStart w:id="7064" w:name="_Toc120051643"/>
      <w:bookmarkStart w:id="7065" w:name="_Toc122026007"/>
      <w:r>
        <w:t>6.</w:t>
      </w:r>
      <w:r w:rsidR="008116C0">
        <w:t>5</w:t>
      </w:r>
      <w:r>
        <w:t>.3.3</w:t>
      </w:r>
      <w:r w:rsidRPr="003B2883">
        <w:t>.2</w:t>
      </w:r>
      <w:r w:rsidRPr="003B2883">
        <w:tab/>
        <w:t>Resource Definition</w:t>
      </w:r>
      <w:bookmarkEnd w:id="7060"/>
      <w:bookmarkEnd w:id="7061"/>
      <w:bookmarkEnd w:id="7062"/>
      <w:bookmarkEnd w:id="7063"/>
      <w:bookmarkEnd w:id="7064"/>
      <w:bookmarkEnd w:id="7065"/>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4B008688"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59E352B9"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066" w:name="_Toc89035449"/>
      <w:bookmarkStart w:id="7067" w:name="_Toc89065247"/>
      <w:bookmarkStart w:id="7068" w:name="_Toc89180546"/>
      <w:bookmarkStart w:id="7069" w:name="_Toc97072239"/>
      <w:bookmarkStart w:id="7070" w:name="_Toc120051644"/>
      <w:bookmarkStart w:id="7071" w:name="_Toc122026008"/>
      <w:r>
        <w:t>6.</w:t>
      </w:r>
      <w:r w:rsidR="008116C0">
        <w:t>5</w:t>
      </w:r>
      <w:r>
        <w:t>.3.3</w:t>
      </w:r>
      <w:r w:rsidRPr="003B2883">
        <w:t>.3</w:t>
      </w:r>
      <w:r w:rsidRPr="003B2883">
        <w:tab/>
        <w:t>Resource Standard Methods</w:t>
      </w:r>
      <w:bookmarkEnd w:id="7066"/>
      <w:bookmarkEnd w:id="7067"/>
      <w:bookmarkEnd w:id="7068"/>
      <w:bookmarkEnd w:id="7069"/>
      <w:bookmarkEnd w:id="7070"/>
      <w:bookmarkEnd w:id="7071"/>
    </w:p>
    <w:p w14:paraId="2AD4073F" w14:textId="1EB12DE1" w:rsidR="003E0809" w:rsidRPr="003B2883" w:rsidRDefault="003E0809" w:rsidP="00876DA9">
      <w:pPr>
        <w:pStyle w:val="Heading6"/>
      </w:pPr>
      <w:bookmarkStart w:id="7072" w:name="_Toc89035450"/>
      <w:bookmarkStart w:id="7073" w:name="_Toc89065248"/>
      <w:bookmarkStart w:id="7074" w:name="_Toc89180547"/>
      <w:bookmarkStart w:id="7075" w:name="_Toc97072240"/>
      <w:bookmarkStart w:id="7076" w:name="_Toc120051645"/>
      <w:bookmarkStart w:id="7077" w:name="_Toc122026009"/>
      <w:r>
        <w:t>6.</w:t>
      </w:r>
      <w:r w:rsidR="008116C0">
        <w:t>5</w:t>
      </w:r>
      <w:r>
        <w:t>.3.3</w:t>
      </w:r>
      <w:r w:rsidRPr="003B2883">
        <w:t>.3.1</w:t>
      </w:r>
      <w:r w:rsidRPr="003B2883">
        <w:tab/>
      </w:r>
      <w:r>
        <w:t>DELETE</w:t>
      </w:r>
      <w:bookmarkEnd w:id="7072"/>
      <w:bookmarkEnd w:id="7073"/>
      <w:bookmarkEnd w:id="7074"/>
      <w:bookmarkEnd w:id="7075"/>
      <w:bookmarkEnd w:id="7076"/>
      <w:bookmarkEnd w:id="7077"/>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77777777"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078" w:name="_Toc89035451"/>
      <w:bookmarkStart w:id="7079" w:name="_Toc89065249"/>
      <w:bookmarkStart w:id="7080" w:name="_Toc89180548"/>
      <w:bookmarkStart w:id="7081" w:name="_Toc97072241"/>
      <w:bookmarkStart w:id="7082" w:name="_Toc120051646"/>
      <w:bookmarkStart w:id="7083" w:name="_Toc122026010"/>
      <w:r>
        <w:t>6.</w:t>
      </w:r>
      <w:r w:rsidR="008116C0">
        <w:t>5</w:t>
      </w:r>
      <w:r>
        <w:t>.3.3</w:t>
      </w:r>
      <w:r w:rsidRPr="003B2883">
        <w:t>.4</w:t>
      </w:r>
      <w:r w:rsidRPr="003B2883">
        <w:tab/>
        <w:t>Resource Custom Operations</w:t>
      </w:r>
      <w:bookmarkEnd w:id="7078"/>
      <w:bookmarkEnd w:id="7079"/>
      <w:bookmarkEnd w:id="7080"/>
      <w:bookmarkEnd w:id="7081"/>
      <w:bookmarkEnd w:id="7082"/>
      <w:bookmarkEnd w:id="7083"/>
    </w:p>
    <w:p w14:paraId="654BE3A2" w14:textId="0DB5DA1F" w:rsidR="003E0809" w:rsidRPr="003B2883" w:rsidRDefault="003E0809" w:rsidP="007E1202">
      <w:pPr>
        <w:pStyle w:val="H6"/>
      </w:pPr>
      <w:bookmarkStart w:id="7084" w:name="_Toc89035452"/>
      <w:bookmarkStart w:id="7085" w:name="_Toc89065250"/>
      <w:bookmarkStart w:id="7086" w:name="_Toc89180549"/>
      <w:bookmarkStart w:id="7087" w:name="_Toc97072242"/>
      <w:r>
        <w:t>6.</w:t>
      </w:r>
      <w:r w:rsidR="008116C0">
        <w:t>5</w:t>
      </w:r>
      <w:r>
        <w:t>.3.2.4</w:t>
      </w:r>
      <w:r w:rsidRPr="003B2883">
        <w:t>.1</w:t>
      </w:r>
      <w:r w:rsidRPr="003B2883">
        <w:tab/>
        <w:t>Overview</w:t>
      </w:r>
      <w:bookmarkEnd w:id="7084"/>
      <w:bookmarkEnd w:id="7085"/>
      <w:bookmarkEnd w:id="7086"/>
      <w:bookmarkEnd w:id="7087"/>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088" w:name="_Toc89035453"/>
      <w:bookmarkStart w:id="7089" w:name="_Toc89065251"/>
      <w:bookmarkStart w:id="7090" w:name="_Toc89180550"/>
      <w:bookmarkStart w:id="7091" w:name="_Toc97072243"/>
      <w:bookmarkStart w:id="7092" w:name="_Toc120051647"/>
      <w:bookmarkStart w:id="7093" w:name="_Toc122026011"/>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088"/>
      <w:bookmarkEnd w:id="7089"/>
      <w:bookmarkEnd w:id="7090"/>
      <w:bookmarkEnd w:id="7091"/>
      <w:bookmarkEnd w:id="7092"/>
      <w:bookmarkEnd w:id="7093"/>
    </w:p>
    <w:p w14:paraId="35066B98" w14:textId="50E8B84A" w:rsidR="003E0809" w:rsidRPr="003B2883" w:rsidRDefault="003E0809" w:rsidP="00876DA9">
      <w:pPr>
        <w:pStyle w:val="Heading7"/>
      </w:pPr>
      <w:bookmarkStart w:id="7094" w:name="_Toc89035454"/>
      <w:bookmarkStart w:id="7095" w:name="_Toc89065252"/>
      <w:bookmarkStart w:id="7096" w:name="_Toc89180551"/>
      <w:bookmarkStart w:id="7097" w:name="_Toc97072244"/>
      <w:bookmarkStart w:id="7098" w:name="_Toc120051648"/>
      <w:bookmarkStart w:id="7099" w:name="_Toc122026012"/>
      <w:r>
        <w:t>6.</w:t>
      </w:r>
      <w:r w:rsidR="008116C0">
        <w:t>5</w:t>
      </w:r>
      <w:r>
        <w:t>.3.2.4</w:t>
      </w:r>
      <w:r w:rsidRPr="003B2883">
        <w:t>.2.1</w:t>
      </w:r>
      <w:r w:rsidRPr="003B2883">
        <w:tab/>
        <w:t>Description</w:t>
      </w:r>
      <w:bookmarkEnd w:id="7094"/>
      <w:bookmarkEnd w:id="7095"/>
      <w:bookmarkEnd w:id="7096"/>
      <w:bookmarkEnd w:id="7097"/>
      <w:bookmarkEnd w:id="7098"/>
      <w:bookmarkEnd w:id="7099"/>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00" w:name="_Toc89035455"/>
      <w:bookmarkStart w:id="7101" w:name="_Toc89065253"/>
      <w:bookmarkStart w:id="7102" w:name="_Toc89180552"/>
      <w:bookmarkStart w:id="7103" w:name="_Toc97072245"/>
      <w:bookmarkStart w:id="7104" w:name="_Toc120051649"/>
      <w:bookmarkStart w:id="7105" w:name="_Toc122026013"/>
      <w:r>
        <w:lastRenderedPageBreak/>
        <w:t>6.</w:t>
      </w:r>
      <w:r w:rsidR="008116C0">
        <w:t>5</w:t>
      </w:r>
      <w:r>
        <w:t>.3.2.4</w:t>
      </w:r>
      <w:r w:rsidRPr="003B2883">
        <w:t>.2.2</w:t>
      </w:r>
      <w:r w:rsidRPr="003B2883">
        <w:tab/>
        <w:t>Operation Definition</w:t>
      </w:r>
      <w:bookmarkEnd w:id="7100"/>
      <w:bookmarkEnd w:id="7101"/>
      <w:bookmarkEnd w:id="7102"/>
      <w:bookmarkEnd w:id="7103"/>
      <w:bookmarkEnd w:id="7104"/>
      <w:bookmarkEnd w:id="7105"/>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7777777"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06" w:name="_Toc89035456"/>
      <w:bookmarkStart w:id="7107" w:name="_Toc89065254"/>
      <w:bookmarkStart w:id="7108" w:name="_Toc89180553"/>
      <w:bookmarkStart w:id="7109" w:name="_Toc97072246"/>
      <w:bookmarkStart w:id="7110" w:name="_Toc120051650"/>
      <w:bookmarkStart w:id="7111" w:name="_Toc122026014"/>
      <w:r w:rsidRPr="003B2883">
        <w:t>6.</w:t>
      </w:r>
      <w:r>
        <w:t>5</w:t>
      </w:r>
      <w:r w:rsidRPr="003B2883">
        <w:t>.4</w:t>
      </w:r>
      <w:r w:rsidRPr="003B2883">
        <w:tab/>
        <w:t>Custom Operations without associated resources</w:t>
      </w:r>
      <w:bookmarkEnd w:id="7106"/>
      <w:bookmarkEnd w:id="7107"/>
      <w:bookmarkEnd w:id="7108"/>
      <w:bookmarkEnd w:id="7109"/>
      <w:bookmarkEnd w:id="7110"/>
      <w:bookmarkEnd w:id="7111"/>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12" w:name="_Toc89035457"/>
      <w:bookmarkStart w:id="7113" w:name="_Toc89065255"/>
      <w:bookmarkStart w:id="7114" w:name="_Toc89180554"/>
      <w:bookmarkStart w:id="7115" w:name="_Toc97072247"/>
      <w:bookmarkStart w:id="7116" w:name="_Toc120051651"/>
      <w:bookmarkStart w:id="7117" w:name="_Toc122026015"/>
      <w:r w:rsidRPr="003B2883">
        <w:lastRenderedPageBreak/>
        <w:t>6.</w:t>
      </w:r>
      <w:r>
        <w:t>5</w:t>
      </w:r>
      <w:r w:rsidRPr="003B2883">
        <w:t>.5</w:t>
      </w:r>
      <w:r w:rsidRPr="003B2883">
        <w:tab/>
        <w:t>Notifications</w:t>
      </w:r>
      <w:bookmarkEnd w:id="7112"/>
      <w:bookmarkEnd w:id="7113"/>
      <w:bookmarkEnd w:id="7114"/>
      <w:bookmarkEnd w:id="7115"/>
      <w:bookmarkEnd w:id="7116"/>
      <w:bookmarkEnd w:id="7117"/>
    </w:p>
    <w:p w14:paraId="3D7DFAD0" w14:textId="14D82CDF" w:rsidR="00856FE9" w:rsidRDefault="00856FE9" w:rsidP="00856FE9">
      <w:pPr>
        <w:pStyle w:val="Heading4"/>
      </w:pPr>
      <w:bookmarkStart w:id="7118" w:name="_Toc89035458"/>
      <w:bookmarkStart w:id="7119" w:name="_Toc89065256"/>
      <w:bookmarkStart w:id="7120" w:name="_Toc89180555"/>
      <w:bookmarkStart w:id="7121" w:name="_Toc97072248"/>
      <w:bookmarkStart w:id="7122" w:name="_Toc120051652"/>
      <w:bookmarkStart w:id="7123" w:name="_Toc122026016"/>
      <w:r w:rsidRPr="003B2883">
        <w:t>6.</w:t>
      </w:r>
      <w:r>
        <w:t>5</w:t>
      </w:r>
      <w:r w:rsidRPr="003B2883">
        <w:t>.5.1</w:t>
      </w:r>
      <w:r w:rsidRPr="003B2883">
        <w:tab/>
      </w:r>
      <w:r>
        <w:t>General</w:t>
      </w:r>
      <w:bookmarkEnd w:id="7118"/>
      <w:bookmarkEnd w:id="7119"/>
      <w:bookmarkEnd w:id="7120"/>
      <w:bookmarkEnd w:id="7121"/>
      <w:bookmarkEnd w:id="7122"/>
      <w:bookmarkEnd w:id="7123"/>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24" w:name="_Toc89035459"/>
      <w:bookmarkStart w:id="7125" w:name="_Toc89065257"/>
      <w:bookmarkStart w:id="7126" w:name="_Toc89180556"/>
      <w:bookmarkStart w:id="7127" w:name="_Toc97072249"/>
      <w:bookmarkStart w:id="7128" w:name="_Toc120051653"/>
      <w:bookmarkStart w:id="7129" w:name="_Toc122026017"/>
      <w:r w:rsidRPr="003B2883">
        <w:t>6.</w:t>
      </w:r>
      <w:r>
        <w:t>5</w:t>
      </w:r>
      <w:r w:rsidRPr="003B2883">
        <w:t>.5.2</w:t>
      </w:r>
      <w:r w:rsidRPr="003B2883">
        <w:tab/>
      </w:r>
      <w:r>
        <w:t>Broadcast MBS Session Context Status Notification</w:t>
      </w:r>
      <w:bookmarkEnd w:id="7124"/>
      <w:bookmarkEnd w:id="7125"/>
      <w:bookmarkEnd w:id="7126"/>
      <w:bookmarkEnd w:id="7127"/>
      <w:bookmarkEnd w:id="7128"/>
      <w:bookmarkEnd w:id="7129"/>
    </w:p>
    <w:p w14:paraId="1AFD8769" w14:textId="7043AF43" w:rsidR="00856FE9" w:rsidRPr="00986E88" w:rsidRDefault="00856FE9" w:rsidP="00856FE9">
      <w:pPr>
        <w:pStyle w:val="Heading5"/>
        <w:rPr>
          <w:noProof/>
        </w:rPr>
      </w:pPr>
      <w:bookmarkStart w:id="7130" w:name="_Toc532994455"/>
      <w:bookmarkStart w:id="7131" w:name="_Toc35971422"/>
      <w:bookmarkStart w:id="7132" w:name="_Toc67903539"/>
      <w:bookmarkStart w:id="7133" w:name="_Toc89035460"/>
      <w:bookmarkStart w:id="7134" w:name="_Toc89065258"/>
      <w:bookmarkStart w:id="7135" w:name="_Toc89180557"/>
      <w:bookmarkStart w:id="7136" w:name="_Toc97072250"/>
      <w:bookmarkStart w:id="7137" w:name="_Toc120051654"/>
      <w:bookmarkStart w:id="7138" w:name="_Toc122026018"/>
      <w:r>
        <w:t>6.5.5.2</w:t>
      </w:r>
      <w:r w:rsidRPr="00986E88">
        <w:rPr>
          <w:noProof/>
        </w:rPr>
        <w:t>.1</w:t>
      </w:r>
      <w:r w:rsidRPr="00986E88">
        <w:rPr>
          <w:noProof/>
        </w:rPr>
        <w:tab/>
        <w:t>Description</w:t>
      </w:r>
      <w:bookmarkEnd w:id="7130"/>
      <w:bookmarkEnd w:id="7131"/>
      <w:bookmarkEnd w:id="7132"/>
      <w:bookmarkEnd w:id="7133"/>
      <w:bookmarkEnd w:id="7134"/>
      <w:bookmarkEnd w:id="7135"/>
      <w:bookmarkEnd w:id="7136"/>
      <w:bookmarkEnd w:id="7137"/>
      <w:bookmarkEnd w:id="7138"/>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39" w:name="_Toc532994456"/>
      <w:bookmarkStart w:id="7140" w:name="_Toc35971423"/>
      <w:bookmarkStart w:id="7141" w:name="_Toc67903540"/>
      <w:bookmarkStart w:id="7142" w:name="_Toc89035461"/>
      <w:bookmarkStart w:id="7143" w:name="_Toc89065259"/>
      <w:bookmarkStart w:id="7144" w:name="_Toc89180558"/>
    </w:p>
    <w:p w14:paraId="441472C7" w14:textId="7E50EEE9" w:rsidR="00856FE9" w:rsidRPr="00986E88" w:rsidRDefault="00856FE9" w:rsidP="00856FE9">
      <w:pPr>
        <w:pStyle w:val="Heading5"/>
        <w:rPr>
          <w:noProof/>
        </w:rPr>
      </w:pPr>
      <w:bookmarkStart w:id="7145" w:name="_Toc97072251"/>
      <w:bookmarkStart w:id="7146" w:name="_Toc120051655"/>
      <w:bookmarkStart w:id="7147" w:name="_Toc122026019"/>
      <w:r>
        <w:t>6.5.5.2</w:t>
      </w:r>
      <w:r w:rsidRPr="00986E88">
        <w:rPr>
          <w:noProof/>
        </w:rPr>
        <w:t>.2</w:t>
      </w:r>
      <w:r w:rsidRPr="00986E88">
        <w:rPr>
          <w:noProof/>
        </w:rPr>
        <w:tab/>
        <w:t>Target URI</w:t>
      </w:r>
      <w:bookmarkEnd w:id="7139"/>
      <w:bookmarkEnd w:id="7140"/>
      <w:bookmarkEnd w:id="7141"/>
      <w:bookmarkEnd w:id="7142"/>
      <w:bookmarkEnd w:id="7143"/>
      <w:bookmarkEnd w:id="7144"/>
      <w:bookmarkEnd w:id="7145"/>
      <w:bookmarkEnd w:id="7146"/>
      <w:bookmarkEnd w:id="7147"/>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48" w:name="_Toc89035462"/>
      <w:bookmarkStart w:id="7149" w:name="_Toc89065260"/>
      <w:bookmarkStart w:id="7150" w:name="_Toc89180559"/>
      <w:bookmarkStart w:id="7151" w:name="_Toc97072252"/>
      <w:bookmarkStart w:id="7152" w:name="_Toc120051656"/>
      <w:bookmarkStart w:id="7153" w:name="_Toc122026020"/>
      <w:r w:rsidRPr="003B2883">
        <w:t>6.</w:t>
      </w:r>
      <w:r>
        <w:t>5</w:t>
      </w:r>
      <w:r w:rsidRPr="003B2883">
        <w:t>.5.2.3</w:t>
      </w:r>
      <w:r w:rsidRPr="003B2883">
        <w:tab/>
        <w:t>Notification Standard Methods</w:t>
      </w:r>
      <w:bookmarkEnd w:id="7148"/>
      <w:bookmarkEnd w:id="7149"/>
      <w:bookmarkEnd w:id="7150"/>
      <w:bookmarkEnd w:id="7151"/>
      <w:bookmarkEnd w:id="7152"/>
      <w:bookmarkEnd w:id="7153"/>
    </w:p>
    <w:p w14:paraId="43877C6F" w14:textId="1FDC750D" w:rsidR="00856FE9" w:rsidRPr="003B2883" w:rsidRDefault="00856FE9" w:rsidP="00876DA9">
      <w:pPr>
        <w:pStyle w:val="Heading6"/>
      </w:pPr>
      <w:bookmarkStart w:id="7154" w:name="_Toc89035463"/>
      <w:bookmarkStart w:id="7155" w:name="_Toc89065261"/>
      <w:bookmarkStart w:id="7156" w:name="_Toc89180560"/>
      <w:bookmarkStart w:id="7157" w:name="_Toc97072253"/>
      <w:bookmarkStart w:id="7158" w:name="_Toc120051657"/>
      <w:bookmarkStart w:id="7159" w:name="_Toc122026021"/>
      <w:r w:rsidRPr="003B2883">
        <w:t>6.</w:t>
      </w:r>
      <w:r>
        <w:t>5</w:t>
      </w:r>
      <w:r w:rsidRPr="003B2883">
        <w:t>.5.2.3.1</w:t>
      </w:r>
      <w:r w:rsidRPr="003B2883">
        <w:tab/>
        <w:t>POST</w:t>
      </w:r>
      <w:bookmarkEnd w:id="7154"/>
      <w:bookmarkEnd w:id="7155"/>
      <w:bookmarkEnd w:id="7156"/>
      <w:bookmarkEnd w:id="7157"/>
      <w:bookmarkEnd w:id="7158"/>
      <w:bookmarkEnd w:id="7159"/>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lastRenderedPageBreak/>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77777777"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160" w:name="_Toc89035464"/>
      <w:bookmarkStart w:id="7161" w:name="_Toc89065262"/>
      <w:bookmarkStart w:id="7162" w:name="_Toc89180561"/>
      <w:bookmarkStart w:id="7163" w:name="_Toc97072254"/>
      <w:bookmarkStart w:id="7164" w:name="_Toc120051658"/>
      <w:bookmarkStart w:id="7165" w:name="_Toc122026022"/>
      <w:r w:rsidRPr="003B2883">
        <w:t>6.</w:t>
      </w:r>
      <w:r w:rsidR="00AC6664">
        <w:t>5</w:t>
      </w:r>
      <w:r w:rsidRPr="003B2883">
        <w:t>.6</w:t>
      </w:r>
      <w:r w:rsidRPr="003B2883">
        <w:tab/>
        <w:t>Data Model</w:t>
      </w:r>
      <w:bookmarkEnd w:id="7160"/>
      <w:bookmarkEnd w:id="7161"/>
      <w:bookmarkEnd w:id="7162"/>
      <w:bookmarkEnd w:id="7163"/>
      <w:bookmarkEnd w:id="7164"/>
      <w:bookmarkEnd w:id="7165"/>
    </w:p>
    <w:p w14:paraId="1313235B" w14:textId="2DB9EC81" w:rsidR="006278EC" w:rsidRPr="003B2883" w:rsidRDefault="006278EC" w:rsidP="006278EC">
      <w:pPr>
        <w:pStyle w:val="Heading4"/>
      </w:pPr>
      <w:bookmarkStart w:id="7166" w:name="_Toc89035465"/>
      <w:bookmarkStart w:id="7167" w:name="_Toc89065263"/>
      <w:bookmarkStart w:id="7168" w:name="_Toc89180562"/>
      <w:bookmarkStart w:id="7169" w:name="_Toc97072255"/>
      <w:bookmarkStart w:id="7170" w:name="_Toc120051659"/>
      <w:bookmarkStart w:id="7171" w:name="_Toc122026023"/>
      <w:r w:rsidRPr="003B2883">
        <w:t>6.</w:t>
      </w:r>
      <w:r w:rsidR="00AC6664">
        <w:t>5</w:t>
      </w:r>
      <w:r w:rsidRPr="003B2883">
        <w:t>.6.1</w:t>
      </w:r>
      <w:r w:rsidRPr="003B2883">
        <w:tab/>
        <w:t>General</w:t>
      </w:r>
      <w:bookmarkEnd w:id="7166"/>
      <w:bookmarkEnd w:id="7167"/>
      <w:bookmarkEnd w:id="7168"/>
      <w:bookmarkEnd w:id="7169"/>
      <w:bookmarkEnd w:id="7170"/>
      <w:bookmarkEnd w:id="7171"/>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lastRenderedPageBreak/>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172" w:name="_Toc89035466"/>
      <w:bookmarkStart w:id="7173" w:name="_Toc89065264"/>
      <w:bookmarkStart w:id="7174" w:name="_Toc89180563"/>
      <w:bookmarkStart w:id="7175" w:name="_Toc97072256"/>
      <w:bookmarkStart w:id="7176" w:name="_Toc120051660"/>
      <w:bookmarkStart w:id="7177" w:name="_Toc122026024"/>
      <w:r>
        <w:rPr>
          <w:lang w:val="en-US"/>
        </w:rPr>
        <w:t>6.</w:t>
      </w:r>
      <w:r w:rsidR="00AC6664">
        <w:rPr>
          <w:lang w:val="en-US"/>
        </w:rPr>
        <w:t>5</w:t>
      </w:r>
      <w:r>
        <w:rPr>
          <w:lang w:val="en-US"/>
        </w:rPr>
        <w:t>.6</w:t>
      </w:r>
      <w:r w:rsidRPr="003B2883">
        <w:rPr>
          <w:lang w:val="en-US"/>
        </w:rPr>
        <w:t>.2</w:t>
      </w:r>
      <w:r w:rsidRPr="003B2883">
        <w:rPr>
          <w:lang w:val="en-US"/>
        </w:rPr>
        <w:tab/>
        <w:t>Structured data types</w:t>
      </w:r>
      <w:bookmarkEnd w:id="7172"/>
      <w:bookmarkEnd w:id="7173"/>
      <w:bookmarkEnd w:id="7174"/>
      <w:bookmarkEnd w:id="7175"/>
      <w:bookmarkEnd w:id="7176"/>
      <w:bookmarkEnd w:id="7177"/>
    </w:p>
    <w:p w14:paraId="19FC6B4B" w14:textId="4E80868C" w:rsidR="006278EC" w:rsidRPr="003B2883" w:rsidRDefault="006278EC" w:rsidP="006278EC">
      <w:pPr>
        <w:pStyle w:val="Heading5"/>
      </w:pPr>
      <w:bookmarkStart w:id="7178" w:name="_Toc89035467"/>
      <w:bookmarkStart w:id="7179" w:name="_Toc89065265"/>
      <w:bookmarkStart w:id="7180" w:name="_Toc89180564"/>
      <w:bookmarkStart w:id="7181" w:name="_Toc97072257"/>
      <w:bookmarkStart w:id="7182" w:name="_Toc120051661"/>
      <w:bookmarkStart w:id="7183" w:name="_Toc122026025"/>
      <w:r>
        <w:t>6.</w:t>
      </w:r>
      <w:r w:rsidR="00AC6664">
        <w:t>5</w:t>
      </w:r>
      <w:r>
        <w:t>.6</w:t>
      </w:r>
      <w:r w:rsidRPr="003B2883">
        <w:t>.2.1</w:t>
      </w:r>
      <w:r w:rsidRPr="003B2883">
        <w:tab/>
        <w:t>Introduction</w:t>
      </w:r>
      <w:bookmarkEnd w:id="7178"/>
      <w:bookmarkEnd w:id="7179"/>
      <w:bookmarkEnd w:id="7180"/>
      <w:bookmarkEnd w:id="7181"/>
      <w:bookmarkEnd w:id="7182"/>
      <w:bookmarkEnd w:id="7183"/>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184" w:name="_Toc89035468"/>
      <w:bookmarkStart w:id="7185" w:name="_Toc89065266"/>
      <w:bookmarkStart w:id="7186" w:name="_Toc89180565"/>
      <w:bookmarkStart w:id="7187" w:name="_Toc97072258"/>
      <w:bookmarkStart w:id="7188" w:name="_Toc120051662"/>
      <w:bookmarkStart w:id="7189" w:name="_Toc122026026"/>
      <w:r>
        <w:lastRenderedPageBreak/>
        <w:t>6.</w:t>
      </w:r>
      <w:r w:rsidR="00AC6664">
        <w:t>5</w:t>
      </w:r>
      <w:r>
        <w:t>.6</w:t>
      </w:r>
      <w:r w:rsidRPr="003B2883">
        <w:t>.2.</w:t>
      </w:r>
      <w:r w:rsidR="00AC6664">
        <w:t>2</w:t>
      </w:r>
      <w:r w:rsidRPr="003B2883">
        <w:tab/>
        <w:t xml:space="preserve">Type: </w:t>
      </w:r>
      <w:r>
        <w:rPr>
          <w:lang w:eastAsia="zh-CN"/>
        </w:rPr>
        <w:t>ContextCreateReqData</w:t>
      </w:r>
      <w:bookmarkEnd w:id="7184"/>
      <w:bookmarkEnd w:id="7185"/>
      <w:bookmarkEnd w:id="7186"/>
      <w:bookmarkEnd w:id="7187"/>
      <w:bookmarkEnd w:id="7188"/>
      <w:bookmarkEnd w:id="7189"/>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0F476D4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190" w:name="_Toc89035469"/>
      <w:bookmarkStart w:id="7191" w:name="_Toc89065267"/>
      <w:bookmarkStart w:id="7192" w:name="_Toc89180566"/>
      <w:bookmarkStart w:id="7193" w:name="_Toc97072259"/>
      <w:bookmarkStart w:id="7194" w:name="_Toc120051663"/>
      <w:bookmarkStart w:id="7195" w:name="_Toc122026027"/>
      <w:r>
        <w:t>6.</w:t>
      </w:r>
      <w:r w:rsidR="00AC6664">
        <w:t>5</w:t>
      </w:r>
      <w:r>
        <w:t>.6</w:t>
      </w:r>
      <w:r w:rsidRPr="003B2883">
        <w:t>.2.</w:t>
      </w:r>
      <w:r w:rsidR="00AC6664">
        <w:t>3</w:t>
      </w:r>
      <w:r w:rsidRPr="003B2883">
        <w:tab/>
        <w:t xml:space="preserve">Type: </w:t>
      </w:r>
      <w:r>
        <w:rPr>
          <w:lang w:eastAsia="zh-CN"/>
        </w:rPr>
        <w:t>ContextCreateRspData</w:t>
      </w:r>
      <w:bookmarkEnd w:id="7190"/>
      <w:bookmarkEnd w:id="7191"/>
      <w:bookmarkEnd w:id="7192"/>
      <w:bookmarkEnd w:id="7193"/>
      <w:bookmarkEnd w:id="7194"/>
      <w:bookmarkEnd w:id="7195"/>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2C763B6"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196" w:name="_Toc89035470"/>
      <w:bookmarkStart w:id="7197" w:name="_Toc89065268"/>
      <w:bookmarkStart w:id="7198" w:name="_Toc89180567"/>
      <w:bookmarkStart w:id="7199" w:name="_Toc97072260"/>
      <w:bookmarkStart w:id="7200" w:name="_Toc120051664"/>
      <w:bookmarkStart w:id="7201" w:name="_Toc122026028"/>
      <w:r>
        <w:lastRenderedPageBreak/>
        <w:t>6.</w:t>
      </w:r>
      <w:r w:rsidR="00AC6664">
        <w:t>5</w:t>
      </w:r>
      <w:r>
        <w:t>.6</w:t>
      </w:r>
      <w:r w:rsidRPr="003B2883">
        <w:t>.2.</w:t>
      </w:r>
      <w:r w:rsidR="00AC6664">
        <w:t>4</w:t>
      </w:r>
      <w:r w:rsidRPr="003B2883">
        <w:tab/>
        <w:t xml:space="preserve">Type: </w:t>
      </w:r>
      <w:r>
        <w:rPr>
          <w:lang w:eastAsia="zh-CN"/>
        </w:rPr>
        <w:t>ContextStatusNotification</w:t>
      </w:r>
      <w:bookmarkEnd w:id="7196"/>
      <w:bookmarkEnd w:id="7197"/>
      <w:bookmarkEnd w:id="7198"/>
      <w:bookmarkEnd w:id="7199"/>
      <w:bookmarkEnd w:id="7200"/>
      <w:bookmarkEnd w:id="7201"/>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43C6646F"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7A3A82B2" w:rsidR="00097512" w:rsidRDefault="00097512" w:rsidP="00097512">
            <w:pPr>
              <w:pStyle w:val="TAL"/>
            </w:pPr>
            <w:r>
              <w:t>array(operationEvent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5F4C11A8" w:rsidR="00097512" w:rsidRDefault="00097512" w:rsidP="00097512">
            <w:pPr>
              <w:pStyle w:val="TAL"/>
            </w:pPr>
            <w:r>
              <w:t>This IE may be present to report a list of operation events related to the Broadcast MB Session.</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02" w:name="_Toc89035471"/>
      <w:bookmarkStart w:id="7203" w:name="_Toc89065269"/>
      <w:bookmarkStart w:id="7204" w:name="_Toc89180568"/>
      <w:bookmarkStart w:id="7205" w:name="_Toc97072261"/>
      <w:bookmarkStart w:id="7206" w:name="_Toc120051665"/>
      <w:bookmarkStart w:id="7207" w:name="_Toc122026029"/>
      <w:r>
        <w:lastRenderedPageBreak/>
        <w:t>6.5.6</w:t>
      </w:r>
      <w:r w:rsidRPr="003B2883">
        <w:t>.2.</w:t>
      </w:r>
      <w:r>
        <w:t>5</w:t>
      </w:r>
      <w:r w:rsidRPr="003B2883">
        <w:tab/>
        <w:t xml:space="preserve">Type: </w:t>
      </w:r>
      <w:r>
        <w:rPr>
          <w:lang w:eastAsia="zh-CN"/>
        </w:rPr>
        <w:t>ContextUpdateReqData</w:t>
      </w:r>
      <w:bookmarkEnd w:id="7202"/>
      <w:bookmarkEnd w:id="7203"/>
      <w:bookmarkEnd w:id="7204"/>
      <w:bookmarkEnd w:id="7205"/>
      <w:bookmarkEnd w:id="7206"/>
      <w:bookmarkEnd w:id="7207"/>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3FED9D62"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08" w:name="_Toc89035472"/>
      <w:bookmarkStart w:id="7209" w:name="_Toc89065270"/>
      <w:bookmarkStart w:id="7210" w:name="_Toc89180569"/>
      <w:bookmarkStart w:id="7211" w:name="_Toc97072262"/>
      <w:bookmarkStart w:id="7212" w:name="_Toc120051666"/>
      <w:bookmarkStart w:id="7213" w:name="_Toc122026030"/>
      <w:r>
        <w:t>6.5.6</w:t>
      </w:r>
      <w:r w:rsidRPr="003B2883">
        <w:t>.2.</w:t>
      </w:r>
      <w:r>
        <w:t>6</w:t>
      </w:r>
      <w:r w:rsidRPr="003B2883">
        <w:tab/>
        <w:t xml:space="preserve">Type: </w:t>
      </w:r>
      <w:r>
        <w:rPr>
          <w:lang w:eastAsia="zh-CN"/>
        </w:rPr>
        <w:t>ContextUpdateRspData</w:t>
      </w:r>
      <w:bookmarkEnd w:id="7208"/>
      <w:bookmarkEnd w:id="7209"/>
      <w:bookmarkEnd w:id="7210"/>
      <w:bookmarkEnd w:id="7211"/>
      <w:bookmarkEnd w:id="7212"/>
      <w:bookmarkEnd w:id="7213"/>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CDAE8F0"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14" w:name="_Toc97072263"/>
      <w:bookmarkStart w:id="7215" w:name="_Toc120051667"/>
      <w:bookmarkStart w:id="7216" w:name="_Toc122026031"/>
      <w:r>
        <w:lastRenderedPageBreak/>
        <w:t>6.5.6</w:t>
      </w:r>
      <w:r w:rsidRPr="003B2883">
        <w:t>.2.</w:t>
      </w:r>
      <w:r>
        <w:t>7</w:t>
      </w:r>
      <w:r w:rsidRPr="003B2883">
        <w:tab/>
        <w:t xml:space="preserve">Type: </w:t>
      </w:r>
      <w:r>
        <w:rPr>
          <w:lang w:eastAsia="zh-CN"/>
        </w:rPr>
        <w:t>N2</w:t>
      </w:r>
      <w:r>
        <w:t>Mbs</w:t>
      </w:r>
      <w:r>
        <w:rPr>
          <w:lang w:eastAsia="zh-CN"/>
        </w:rPr>
        <w:t>SmInfo</w:t>
      </w:r>
      <w:bookmarkEnd w:id="7214"/>
      <w:bookmarkEnd w:id="7215"/>
      <w:bookmarkEnd w:id="7216"/>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3C9735B3"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w:t>
            </w:r>
            <w:r>
              <w:rPr>
                <w:rFonts w:cs="Arial"/>
                <w:szCs w:val="18"/>
                <w:lang w:eastAsia="zh-CN"/>
              </w:rPr>
              <w:t>6.5.6.3.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E4A6A5" w14:textId="0AC72774" w:rsidR="00AF739B" w:rsidRPr="003B2883"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tc>
      </w:tr>
    </w:tbl>
    <w:p w14:paraId="422E70CB" w14:textId="179F1290" w:rsidR="00251B8E" w:rsidRDefault="00251B8E" w:rsidP="001F790D"/>
    <w:p w14:paraId="1E1B74B3" w14:textId="3B6F788D" w:rsidR="00097512" w:rsidRDefault="00097512" w:rsidP="00097512">
      <w:pPr>
        <w:pStyle w:val="Heading5"/>
      </w:pPr>
      <w:bookmarkStart w:id="7217" w:name="_Toc120051668"/>
      <w:bookmarkStart w:id="7218" w:name="_Toc122026032"/>
      <w:r>
        <w:t>6.5.6.2.8</w:t>
      </w:r>
      <w:r>
        <w:tab/>
        <w:t>Type: Operation</w:t>
      </w:r>
      <w:r>
        <w:rPr>
          <w:lang w:eastAsia="zh-CN"/>
        </w:rPr>
        <w:t>Event</w:t>
      </w:r>
      <w:bookmarkEnd w:id="7217"/>
      <w:bookmarkEnd w:id="7218"/>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19" w:name="_Toc120051669"/>
      <w:bookmarkStart w:id="7220" w:name="_Toc122026033"/>
      <w:r>
        <w:t>6.5.6.2.9</w:t>
      </w:r>
      <w:r>
        <w:tab/>
        <w:t xml:space="preserve">Type: </w:t>
      </w:r>
      <w:r>
        <w:rPr>
          <w:lang w:eastAsia="zh-CN"/>
        </w:rPr>
        <w:t>NgranFailureEvent</w:t>
      </w:r>
      <w:bookmarkEnd w:id="7219"/>
      <w:bookmarkEnd w:id="7220"/>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7221" w:name="_Toc89035473"/>
      <w:bookmarkStart w:id="7222" w:name="_Toc89065271"/>
      <w:bookmarkStart w:id="7223" w:name="_Toc89180570"/>
      <w:bookmarkStart w:id="7224" w:name="_Toc97072265"/>
      <w:bookmarkStart w:id="7225" w:name="_Toc120051670"/>
      <w:bookmarkStart w:id="7226" w:name="_Toc122026034"/>
      <w:r w:rsidRPr="003B2883">
        <w:rPr>
          <w:lang w:val="en-US"/>
        </w:rPr>
        <w:t>6.</w:t>
      </w:r>
      <w:r w:rsidR="00AC6664">
        <w:rPr>
          <w:lang w:val="en-US"/>
        </w:rPr>
        <w:t>5</w:t>
      </w:r>
      <w:r w:rsidRPr="003B2883">
        <w:rPr>
          <w:lang w:val="en-US"/>
        </w:rPr>
        <w:t>.6.3</w:t>
      </w:r>
      <w:r w:rsidRPr="003B2883">
        <w:rPr>
          <w:lang w:val="en-US"/>
        </w:rPr>
        <w:tab/>
        <w:t>Simple data types and enumerations</w:t>
      </w:r>
      <w:bookmarkEnd w:id="7221"/>
      <w:bookmarkEnd w:id="7222"/>
      <w:bookmarkEnd w:id="7223"/>
      <w:bookmarkEnd w:id="7224"/>
      <w:bookmarkEnd w:id="7225"/>
      <w:bookmarkEnd w:id="7226"/>
    </w:p>
    <w:p w14:paraId="79C1269F" w14:textId="3F3C551E" w:rsidR="006278EC" w:rsidRPr="003B2883" w:rsidRDefault="006278EC" w:rsidP="006278EC">
      <w:pPr>
        <w:pStyle w:val="Heading5"/>
      </w:pPr>
      <w:bookmarkStart w:id="7227" w:name="_Toc89035474"/>
      <w:bookmarkStart w:id="7228" w:name="_Toc89065272"/>
      <w:bookmarkStart w:id="7229" w:name="_Toc89180571"/>
      <w:bookmarkStart w:id="7230" w:name="_Toc97072266"/>
      <w:bookmarkStart w:id="7231" w:name="_Toc120051671"/>
      <w:bookmarkStart w:id="7232" w:name="_Toc122026035"/>
      <w:r w:rsidRPr="003B2883">
        <w:t>6.</w:t>
      </w:r>
      <w:r w:rsidR="00AC6664">
        <w:t>5</w:t>
      </w:r>
      <w:r w:rsidRPr="003B2883">
        <w:t>.6.3.1</w:t>
      </w:r>
      <w:r w:rsidRPr="003B2883">
        <w:tab/>
        <w:t>Introduction</w:t>
      </w:r>
      <w:bookmarkEnd w:id="7227"/>
      <w:bookmarkEnd w:id="7228"/>
      <w:bookmarkEnd w:id="7229"/>
      <w:bookmarkEnd w:id="7230"/>
      <w:bookmarkEnd w:id="7231"/>
      <w:bookmarkEnd w:id="7232"/>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33" w:name="_Toc89035475"/>
      <w:bookmarkStart w:id="7234" w:name="_Toc89065273"/>
      <w:bookmarkStart w:id="7235" w:name="_Toc89180572"/>
      <w:bookmarkStart w:id="7236" w:name="_Toc97072267"/>
      <w:bookmarkStart w:id="7237" w:name="_Toc120051672"/>
      <w:bookmarkStart w:id="7238" w:name="_Toc122026036"/>
      <w:r w:rsidRPr="003B2883">
        <w:t>6.</w:t>
      </w:r>
      <w:r w:rsidR="00AC6664">
        <w:t>5</w:t>
      </w:r>
      <w:r w:rsidRPr="003B2883">
        <w:t>.6.3.2</w:t>
      </w:r>
      <w:r w:rsidRPr="003B2883">
        <w:tab/>
        <w:t>Simple data types</w:t>
      </w:r>
      <w:bookmarkEnd w:id="7233"/>
      <w:bookmarkEnd w:id="7234"/>
      <w:bookmarkEnd w:id="7235"/>
      <w:bookmarkEnd w:id="7236"/>
      <w:bookmarkEnd w:id="7237"/>
      <w:bookmarkEnd w:id="7238"/>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39" w:name="_Toc89035476"/>
      <w:bookmarkStart w:id="7240" w:name="_Toc89065274"/>
      <w:bookmarkStart w:id="7241" w:name="_Toc89180573"/>
      <w:bookmarkStart w:id="7242" w:name="_Toc97072268"/>
      <w:bookmarkStart w:id="7243" w:name="_Toc120051673"/>
      <w:bookmarkStart w:id="7244" w:name="_Toc122026037"/>
      <w:r>
        <w:lastRenderedPageBreak/>
        <w:t>6.</w:t>
      </w:r>
      <w:r w:rsidR="00AC6664">
        <w:t>5</w:t>
      </w:r>
      <w:r>
        <w:t>.6.3.</w:t>
      </w:r>
      <w:r w:rsidR="00AC6664">
        <w:t>3</w:t>
      </w:r>
      <w:r w:rsidRPr="00BC662F">
        <w:tab/>
        <w:t xml:space="preserve">Enumeration: </w:t>
      </w:r>
      <w:r>
        <w:t>OperationStatus</w:t>
      </w:r>
      <w:bookmarkEnd w:id="7239"/>
      <w:bookmarkEnd w:id="7240"/>
      <w:bookmarkEnd w:id="7241"/>
      <w:bookmarkEnd w:id="7242"/>
      <w:bookmarkEnd w:id="7243"/>
      <w:bookmarkEnd w:id="7244"/>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45" w:name="_Toc97072264"/>
      <w:bookmarkStart w:id="7246" w:name="_Toc120051674"/>
      <w:bookmarkStart w:id="7247" w:name="_Toc122026038"/>
      <w:r>
        <w:t>6.5.6.3.4</w:t>
      </w:r>
      <w:r>
        <w:tab/>
        <w:t>Enumeration: NgapIeType</w:t>
      </w:r>
      <w:bookmarkEnd w:id="7245"/>
      <w:bookmarkEnd w:id="7246"/>
      <w:bookmarkEnd w:id="7247"/>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bl>
    <w:p w14:paraId="4D3DEC36" w14:textId="77777777" w:rsidR="0087346F" w:rsidRDefault="0087346F" w:rsidP="0087346F"/>
    <w:p w14:paraId="3861F481" w14:textId="00819FCC" w:rsidR="00097512" w:rsidRDefault="00097512" w:rsidP="00097512">
      <w:pPr>
        <w:pStyle w:val="Heading5"/>
      </w:pPr>
      <w:bookmarkStart w:id="7248" w:name="_Toc120051675"/>
      <w:bookmarkStart w:id="7249" w:name="_Toc122026039"/>
      <w:r>
        <w:t>6.5.6.3.5</w:t>
      </w:r>
      <w:r>
        <w:tab/>
        <w:t xml:space="preserve">Enumeration: </w:t>
      </w:r>
      <w:r>
        <w:rPr>
          <w:lang w:eastAsia="zh-CN"/>
        </w:rPr>
        <w:t>OpEventType</w:t>
      </w:r>
      <w:bookmarkEnd w:id="7248"/>
      <w:bookmarkEnd w:id="7249"/>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50" w:name="_Toc120051676"/>
      <w:bookmarkStart w:id="7251" w:name="_Toc122026040"/>
      <w:r>
        <w:t>6.5.6.3.6</w:t>
      </w:r>
      <w:r>
        <w:tab/>
        <w:t>Enumeration: NgranFailureIndication</w:t>
      </w:r>
      <w:bookmarkEnd w:id="7250"/>
      <w:bookmarkEnd w:id="7251"/>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252" w:name="_Toc89035477"/>
      <w:bookmarkStart w:id="7253" w:name="_Toc89065275"/>
      <w:bookmarkStart w:id="7254" w:name="_Toc89180574"/>
      <w:bookmarkStart w:id="7255" w:name="_Toc97072269"/>
      <w:bookmarkStart w:id="7256" w:name="_Toc120051677"/>
      <w:bookmarkStart w:id="7257" w:name="_Toc122026041"/>
      <w:r>
        <w:lastRenderedPageBreak/>
        <w:t>6.</w:t>
      </w:r>
      <w:r w:rsidR="00AC6664">
        <w:t>5</w:t>
      </w:r>
      <w:r>
        <w:t>.6</w:t>
      </w:r>
      <w:r w:rsidRPr="003B2883">
        <w:t>.4</w:t>
      </w:r>
      <w:r w:rsidRPr="003B2883">
        <w:tab/>
        <w:t>Binary data</w:t>
      </w:r>
      <w:bookmarkEnd w:id="7252"/>
      <w:bookmarkEnd w:id="7253"/>
      <w:bookmarkEnd w:id="7254"/>
      <w:bookmarkEnd w:id="7255"/>
      <w:bookmarkEnd w:id="7256"/>
      <w:bookmarkEnd w:id="7257"/>
    </w:p>
    <w:p w14:paraId="52FC9CDE" w14:textId="3CA126C1" w:rsidR="00335145" w:rsidRPr="003B2883" w:rsidRDefault="00335145" w:rsidP="00335145">
      <w:pPr>
        <w:pStyle w:val="Heading5"/>
        <w:rPr>
          <w:lang w:val="en-US"/>
        </w:rPr>
      </w:pPr>
      <w:bookmarkStart w:id="7258" w:name="_Toc89035478"/>
      <w:bookmarkStart w:id="7259" w:name="_Toc89065276"/>
      <w:bookmarkStart w:id="7260" w:name="_Toc89180575"/>
      <w:bookmarkStart w:id="7261" w:name="_Toc97072270"/>
      <w:bookmarkStart w:id="7262" w:name="_Toc120051678"/>
      <w:bookmarkStart w:id="7263" w:name="_Toc122026042"/>
      <w:r>
        <w:rPr>
          <w:lang w:val="en-US"/>
        </w:rPr>
        <w:t>6.</w:t>
      </w:r>
      <w:r w:rsidR="00AC6664">
        <w:rPr>
          <w:lang w:val="en-US"/>
        </w:rPr>
        <w:t>5</w:t>
      </w:r>
      <w:r>
        <w:rPr>
          <w:lang w:val="en-US"/>
        </w:rPr>
        <w:t>.6</w:t>
      </w:r>
      <w:r w:rsidRPr="003B2883">
        <w:rPr>
          <w:lang w:val="en-US"/>
        </w:rPr>
        <w:t>.4.1</w:t>
      </w:r>
      <w:r w:rsidRPr="003B2883">
        <w:rPr>
          <w:lang w:val="en-US"/>
        </w:rPr>
        <w:tab/>
        <w:t>Introduction</w:t>
      </w:r>
      <w:bookmarkEnd w:id="7258"/>
      <w:bookmarkEnd w:id="7259"/>
      <w:bookmarkEnd w:id="7260"/>
      <w:bookmarkEnd w:id="7261"/>
      <w:bookmarkEnd w:id="7262"/>
      <w:bookmarkEnd w:id="7263"/>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264" w:name="_Toc89035479"/>
      <w:bookmarkStart w:id="7265" w:name="_Toc89065277"/>
      <w:bookmarkStart w:id="7266" w:name="_Toc89180576"/>
      <w:bookmarkStart w:id="7267" w:name="_Toc97072271"/>
      <w:bookmarkStart w:id="7268" w:name="_Toc120051679"/>
      <w:bookmarkStart w:id="7269" w:name="_Toc122026043"/>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264"/>
      <w:bookmarkEnd w:id="7265"/>
      <w:bookmarkEnd w:id="7266"/>
      <w:bookmarkEnd w:id="7267"/>
      <w:bookmarkEnd w:id="7268"/>
      <w:bookmarkEnd w:id="7269"/>
    </w:p>
    <w:p w14:paraId="38B83E1D" w14:textId="5D7138CB" w:rsidR="00335145" w:rsidRPr="003B2883" w:rsidRDefault="00335145" w:rsidP="00876DA9">
      <w:pPr>
        <w:pStyle w:val="Heading6"/>
      </w:pPr>
      <w:bookmarkStart w:id="7270" w:name="_Toc89035480"/>
      <w:bookmarkStart w:id="7271" w:name="_Toc89065278"/>
      <w:bookmarkStart w:id="7272" w:name="_Toc89180577"/>
      <w:bookmarkStart w:id="7273" w:name="_Toc97072272"/>
      <w:bookmarkStart w:id="7274" w:name="_Toc120051680"/>
      <w:bookmarkStart w:id="7275" w:name="_Toc122026044"/>
      <w:r>
        <w:t>6.</w:t>
      </w:r>
      <w:r w:rsidR="00AC6664">
        <w:t>5</w:t>
      </w:r>
      <w:r>
        <w:t>.6</w:t>
      </w:r>
      <w:r w:rsidRPr="003B2883">
        <w:t>.4.</w:t>
      </w:r>
      <w:r w:rsidR="000A34B2">
        <w:t>2</w:t>
      </w:r>
      <w:r w:rsidRPr="003B2883">
        <w:t>.1</w:t>
      </w:r>
      <w:r w:rsidRPr="003B2883">
        <w:tab/>
        <w:t>Introduction</w:t>
      </w:r>
      <w:bookmarkEnd w:id="7270"/>
      <w:bookmarkEnd w:id="7271"/>
      <w:bookmarkEnd w:id="7272"/>
      <w:bookmarkEnd w:id="7273"/>
      <w:bookmarkEnd w:id="7274"/>
      <w:bookmarkEnd w:id="7275"/>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276" w:name="_Toc89035481"/>
      <w:bookmarkStart w:id="7277" w:name="_Toc89065279"/>
      <w:bookmarkStart w:id="7278" w:name="_Toc89180578"/>
      <w:bookmarkStart w:id="7279" w:name="_Toc97072273"/>
      <w:bookmarkStart w:id="7280" w:name="_Toc120051681"/>
      <w:bookmarkStart w:id="7281" w:name="_Toc122026045"/>
      <w:r>
        <w:t>6.</w:t>
      </w:r>
      <w:r w:rsidR="00AC6664">
        <w:t>5</w:t>
      </w:r>
      <w:r>
        <w:t>.6</w:t>
      </w:r>
      <w:r w:rsidRPr="003B2883">
        <w:t>.4.</w:t>
      </w:r>
      <w:r w:rsidR="000A34B2">
        <w:t>2</w:t>
      </w:r>
      <w:r w:rsidRPr="003B2883">
        <w:t>.2</w:t>
      </w:r>
      <w:r w:rsidRPr="003B2883">
        <w:tab/>
        <w:t>NGAP IEs</w:t>
      </w:r>
      <w:bookmarkEnd w:id="7276"/>
      <w:bookmarkEnd w:id="7277"/>
      <w:bookmarkEnd w:id="7278"/>
      <w:bookmarkEnd w:id="7279"/>
      <w:bookmarkEnd w:id="7280"/>
      <w:bookmarkEnd w:id="7281"/>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282" w:name="_Toc120051682"/>
      <w:bookmarkStart w:id="7283" w:name="_Toc122026046"/>
      <w:r w:rsidRPr="003B2883">
        <w:t>6.</w:t>
      </w:r>
      <w:r>
        <w:t>5</w:t>
      </w:r>
      <w:r w:rsidRPr="003B2883">
        <w:t>.7</w:t>
      </w:r>
      <w:r w:rsidRPr="003B2883">
        <w:tab/>
        <w:t>Error Handling</w:t>
      </w:r>
      <w:bookmarkEnd w:id="7282"/>
      <w:bookmarkEnd w:id="7283"/>
    </w:p>
    <w:p w14:paraId="58BFE84E" w14:textId="77777777" w:rsidR="001F2659" w:rsidRPr="003B2883" w:rsidRDefault="001F2659" w:rsidP="001F2659">
      <w:pPr>
        <w:pStyle w:val="Heading4"/>
      </w:pPr>
      <w:bookmarkStart w:id="7284" w:name="_Toc120051683"/>
      <w:bookmarkStart w:id="7285" w:name="_Toc122026047"/>
      <w:r w:rsidRPr="003B2883">
        <w:t>6.</w:t>
      </w:r>
      <w:r>
        <w:t>5</w:t>
      </w:r>
      <w:r w:rsidRPr="003B2883">
        <w:t>.7.1</w:t>
      </w:r>
      <w:r w:rsidRPr="003B2883">
        <w:tab/>
        <w:t>General</w:t>
      </w:r>
      <w:bookmarkEnd w:id="7284"/>
      <w:bookmarkEnd w:id="7285"/>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286" w:name="_Toc120051684"/>
      <w:bookmarkStart w:id="7287" w:name="_Toc122026048"/>
      <w:r w:rsidRPr="003B2883">
        <w:t>6.</w:t>
      </w:r>
      <w:r>
        <w:t>5</w:t>
      </w:r>
      <w:r w:rsidRPr="003B2883">
        <w:t>.7.2</w:t>
      </w:r>
      <w:r w:rsidRPr="003B2883">
        <w:tab/>
        <w:t>Protocol Errors</w:t>
      </w:r>
      <w:bookmarkEnd w:id="7286"/>
      <w:bookmarkEnd w:id="7287"/>
    </w:p>
    <w:p w14:paraId="5A37CC52" w14:textId="77777777" w:rsidR="001F2659" w:rsidRPr="003B2883" w:rsidRDefault="001F2659" w:rsidP="001F2659">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288" w:name="_Toc120051685"/>
      <w:bookmarkStart w:id="7289" w:name="_Toc122026049"/>
      <w:r w:rsidRPr="003B2883">
        <w:t>6.</w:t>
      </w:r>
      <w:r>
        <w:t>5</w:t>
      </w:r>
      <w:r w:rsidRPr="003B2883">
        <w:t>.7.3</w:t>
      </w:r>
      <w:r w:rsidRPr="003B2883">
        <w:tab/>
        <w:t>Application Errors</w:t>
      </w:r>
      <w:bookmarkEnd w:id="7288"/>
      <w:bookmarkEnd w:id="7289"/>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lastRenderedPageBreak/>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290" w:name="_Toc120051686"/>
      <w:bookmarkStart w:id="7291" w:name="_Toc122026050"/>
      <w:r w:rsidRPr="003B2883">
        <w:t>6.</w:t>
      </w:r>
      <w:r>
        <w:t>5</w:t>
      </w:r>
      <w:r w:rsidRPr="003B2883">
        <w:t>.8</w:t>
      </w:r>
      <w:r w:rsidRPr="003B2883">
        <w:tab/>
        <w:t>Feature Negotiation</w:t>
      </w:r>
      <w:bookmarkEnd w:id="7290"/>
      <w:bookmarkEnd w:id="7291"/>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292" w:name="_Toc120051687"/>
      <w:bookmarkStart w:id="7293" w:name="_Toc122026051"/>
      <w:r w:rsidRPr="003B2883">
        <w:rPr>
          <w:lang w:val="en-US"/>
        </w:rPr>
        <w:t>6.</w:t>
      </w:r>
      <w:r>
        <w:rPr>
          <w:lang w:val="en-US"/>
        </w:rPr>
        <w:t>5</w:t>
      </w:r>
      <w:r w:rsidRPr="003B2883">
        <w:rPr>
          <w:lang w:val="en-US"/>
        </w:rPr>
        <w:t>.9</w:t>
      </w:r>
      <w:r w:rsidRPr="003B2883">
        <w:rPr>
          <w:lang w:val="en-US"/>
        </w:rPr>
        <w:tab/>
        <w:t>Security</w:t>
      </w:r>
      <w:bookmarkEnd w:id="7292"/>
      <w:bookmarkEnd w:id="7293"/>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294" w:name="_Toc120051688"/>
      <w:bookmarkStart w:id="7295" w:name="_Toc122026052"/>
      <w:r w:rsidRPr="003B2883">
        <w:t>6.</w:t>
      </w:r>
      <w:r>
        <w:t>5</w:t>
      </w:r>
      <w:r w:rsidRPr="003B2883">
        <w:t>.</w:t>
      </w:r>
      <w:r>
        <w:t>10</w:t>
      </w:r>
      <w:r w:rsidRPr="003B2883">
        <w:tab/>
      </w:r>
      <w:r>
        <w:t>HTTP redirection</w:t>
      </w:r>
      <w:bookmarkEnd w:id="7294"/>
      <w:bookmarkEnd w:id="7295"/>
    </w:p>
    <w:p w14:paraId="5601D8A5" w14:textId="77777777"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TS 29.500 [4]). </w:t>
      </w:r>
    </w:p>
    <w:p w14:paraId="1FE11C7E" w14:textId="77777777" w:rsidR="0039453E" w:rsidRDefault="0039453E" w:rsidP="0039453E">
      <w:r>
        <w:t>An SCP that reselects a different AMF producer instance will return the NF Instance ID of the new AMF producer instance in the 3gpp-Sbi-Producer-Id header, as specified in clause 6.10.3.4 of 3GPP TS 29.500 [4].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296" w:name="_Toc89035482"/>
      <w:bookmarkStart w:id="7297" w:name="_Toc89065280"/>
      <w:bookmarkStart w:id="7298" w:name="_Toc89180579"/>
      <w:bookmarkStart w:id="7299" w:name="_Toc97072274"/>
      <w:bookmarkStart w:id="7300" w:name="_Toc120051689"/>
      <w:bookmarkStart w:id="7301" w:name="_Toc122026053"/>
      <w:r>
        <w:t>6.6</w:t>
      </w:r>
      <w:r>
        <w:tab/>
        <w:t>Namf_MBSCommunication Service API</w:t>
      </w:r>
      <w:bookmarkEnd w:id="7296"/>
      <w:bookmarkEnd w:id="7297"/>
      <w:bookmarkEnd w:id="7298"/>
      <w:bookmarkEnd w:id="7299"/>
      <w:bookmarkEnd w:id="7300"/>
      <w:bookmarkEnd w:id="7301"/>
    </w:p>
    <w:p w14:paraId="7EF35365" w14:textId="3A8BDECD" w:rsidR="00B45E44" w:rsidRDefault="00B45E44" w:rsidP="00B45E44">
      <w:pPr>
        <w:pStyle w:val="Heading3"/>
      </w:pPr>
      <w:bookmarkStart w:id="7302" w:name="_Toc89035483"/>
      <w:bookmarkStart w:id="7303" w:name="_Toc89065281"/>
      <w:bookmarkStart w:id="7304" w:name="_Toc89180580"/>
      <w:bookmarkStart w:id="7305" w:name="_Toc97072275"/>
      <w:bookmarkStart w:id="7306" w:name="_Toc120051690"/>
      <w:bookmarkStart w:id="7307" w:name="_Toc122026054"/>
      <w:r>
        <w:t>6.6.1</w:t>
      </w:r>
      <w:r>
        <w:tab/>
        <w:t>API URI</w:t>
      </w:r>
      <w:bookmarkEnd w:id="7302"/>
      <w:bookmarkEnd w:id="7303"/>
      <w:bookmarkEnd w:id="7304"/>
      <w:bookmarkEnd w:id="7305"/>
      <w:bookmarkEnd w:id="7306"/>
      <w:bookmarkEnd w:id="7307"/>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lastRenderedPageBreak/>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08" w:name="_Toc89035484"/>
      <w:bookmarkStart w:id="7309" w:name="_Toc89065282"/>
      <w:bookmarkStart w:id="7310" w:name="_Toc89180581"/>
      <w:bookmarkStart w:id="7311" w:name="_Toc97072276"/>
      <w:bookmarkStart w:id="7312" w:name="_Toc120051691"/>
      <w:bookmarkStart w:id="7313" w:name="_Toc122026055"/>
      <w:r>
        <w:t>6.6.2</w:t>
      </w:r>
      <w:r>
        <w:tab/>
        <w:t>Usage of HTTP</w:t>
      </w:r>
      <w:bookmarkEnd w:id="7308"/>
      <w:bookmarkEnd w:id="7309"/>
      <w:bookmarkEnd w:id="7310"/>
      <w:bookmarkEnd w:id="7311"/>
      <w:bookmarkEnd w:id="7312"/>
      <w:bookmarkEnd w:id="7313"/>
    </w:p>
    <w:p w14:paraId="5CB6CDFF" w14:textId="5FCA0314" w:rsidR="00B45E44" w:rsidRDefault="00B45E44" w:rsidP="00B45E44">
      <w:pPr>
        <w:pStyle w:val="Heading4"/>
      </w:pPr>
      <w:bookmarkStart w:id="7314" w:name="_Toc89035485"/>
      <w:bookmarkStart w:id="7315" w:name="_Toc89065283"/>
      <w:bookmarkStart w:id="7316" w:name="_Toc89180582"/>
      <w:bookmarkStart w:id="7317" w:name="_Toc97072277"/>
      <w:bookmarkStart w:id="7318" w:name="_Toc120051692"/>
      <w:bookmarkStart w:id="7319" w:name="_Toc122026056"/>
      <w:r>
        <w:t>6.6.2.1</w:t>
      </w:r>
      <w:r>
        <w:tab/>
        <w:t>General</w:t>
      </w:r>
      <w:bookmarkEnd w:id="7314"/>
      <w:bookmarkEnd w:id="7315"/>
      <w:bookmarkEnd w:id="7316"/>
      <w:bookmarkEnd w:id="7317"/>
      <w:bookmarkEnd w:id="7318"/>
      <w:bookmarkEnd w:id="7319"/>
    </w:p>
    <w:p w14:paraId="6C099FCD" w14:textId="77777777" w:rsidR="00B45E44" w:rsidRDefault="00B45E44" w:rsidP="00B45E44">
      <w:r>
        <w:t>HTTP/2, as defined in IETF RFC 7540 [19], shall be used as specified in clause 5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20" w:name="_Toc89035486"/>
      <w:bookmarkStart w:id="7321" w:name="_Toc89065284"/>
      <w:bookmarkStart w:id="7322" w:name="_Toc89180583"/>
      <w:bookmarkStart w:id="7323" w:name="_Toc97072278"/>
      <w:bookmarkStart w:id="7324" w:name="_Toc120051693"/>
      <w:bookmarkStart w:id="7325" w:name="_Toc122026057"/>
      <w:r>
        <w:t>6.6.2.2</w:t>
      </w:r>
      <w:r>
        <w:tab/>
        <w:t>HTTP standard headers</w:t>
      </w:r>
      <w:bookmarkEnd w:id="7320"/>
      <w:bookmarkEnd w:id="7321"/>
      <w:bookmarkEnd w:id="7322"/>
      <w:bookmarkEnd w:id="7323"/>
      <w:bookmarkEnd w:id="7324"/>
      <w:bookmarkEnd w:id="7325"/>
    </w:p>
    <w:p w14:paraId="553447E9" w14:textId="183E7F75" w:rsidR="00B45E44" w:rsidRDefault="00B45E44" w:rsidP="00B45E44">
      <w:pPr>
        <w:pStyle w:val="Heading5"/>
        <w:rPr>
          <w:lang w:eastAsia="zh-CN"/>
        </w:rPr>
      </w:pPr>
      <w:bookmarkStart w:id="7326" w:name="_Toc89035487"/>
      <w:bookmarkStart w:id="7327" w:name="_Toc89065285"/>
      <w:bookmarkStart w:id="7328" w:name="_Toc89180584"/>
      <w:bookmarkStart w:id="7329" w:name="_Toc97072279"/>
      <w:bookmarkStart w:id="7330" w:name="_Toc120051694"/>
      <w:bookmarkStart w:id="7331" w:name="_Toc122026058"/>
      <w:r>
        <w:t>6.6.2.2.1</w:t>
      </w:r>
      <w:r>
        <w:rPr>
          <w:lang w:eastAsia="zh-CN"/>
        </w:rPr>
        <w:tab/>
        <w:t>General</w:t>
      </w:r>
      <w:bookmarkEnd w:id="7326"/>
      <w:bookmarkEnd w:id="7327"/>
      <w:bookmarkEnd w:id="7328"/>
      <w:bookmarkEnd w:id="7329"/>
      <w:bookmarkEnd w:id="7330"/>
      <w:bookmarkEnd w:id="7331"/>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32" w:name="_Toc89035488"/>
      <w:bookmarkStart w:id="7333" w:name="_Toc89065286"/>
      <w:bookmarkStart w:id="7334" w:name="_Toc89180585"/>
      <w:bookmarkStart w:id="7335" w:name="_Toc97072280"/>
      <w:bookmarkStart w:id="7336" w:name="_Toc120051695"/>
      <w:bookmarkStart w:id="7337" w:name="_Toc122026059"/>
      <w:r>
        <w:t>6.6.2.2.2</w:t>
      </w:r>
      <w:r>
        <w:tab/>
        <w:t>Content type</w:t>
      </w:r>
      <w:bookmarkEnd w:id="7332"/>
      <w:bookmarkEnd w:id="7333"/>
      <w:bookmarkEnd w:id="7334"/>
      <w:bookmarkEnd w:id="7335"/>
      <w:bookmarkEnd w:id="7336"/>
      <w:bookmarkEnd w:id="7337"/>
    </w:p>
    <w:p w14:paraId="22637A32" w14:textId="0F3898F0" w:rsidR="00B45E44" w:rsidRDefault="00B45E44" w:rsidP="00B45E44">
      <w:r>
        <w:t>The following content types shall be supported:</w:t>
      </w:r>
    </w:p>
    <w:p w14:paraId="5D53A774" w14:textId="77777777"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7799DE16" w:rsidR="00B45E44" w:rsidRDefault="00B45E44" w:rsidP="00B45E44">
      <w:r>
        <w:t>Multipart messages shall also be supported (see clause 6.6.2.4)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77777777" w:rsidR="00B45E44" w:rsidRPr="00D67CF5" w:rsidRDefault="00B45E44" w:rsidP="00941AA6">
            <w:pPr>
              <w:pStyle w:val="TAL"/>
              <w:rPr>
                <w:lang w:val="en-US"/>
              </w:rPr>
            </w:pPr>
            <w:r w:rsidRPr="00D67CF5">
              <w:rPr>
                <w:lang w:val="en-US"/>
              </w:rPr>
              <w:t>Binary encoded payload, encoding NG Application Protocol (NGAP) IEs, as specified in clause 9.3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050F404D" w:rsidR="00B45E44" w:rsidRDefault="00B45E44" w:rsidP="00B45E44">
      <w:r>
        <w:t>See clause 6.6.2.4 for the binary payloads supported in the binary body part of multipart messages.</w:t>
      </w:r>
    </w:p>
    <w:p w14:paraId="4C69687B" w14:textId="1BA1ADEC" w:rsidR="00B45E44" w:rsidRDefault="00B45E44" w:rsidP="00B45E44">
      <w:pPr>
        <w:pStyle w:val="Heading4"/>
      </w:pPr>
      <w:bookmarkStart w:id="7338" w:name="_Toc89035489"/>
      <w:bookmarkStart w:id="7339" w:name="_Toc89065287"/>
      <w:bookmarkStart w:id="7340" w:name="_Toc89180586"/>
      <w:bookmarkStart w:id="7341" w:name="_Toc97072281"/>
      <w:bookmarkStart w:id="7342" w:name="_Toc120051696"/>
      <w:bookmarkStart w:id="7343" w:name="_Toc122026060"/>
      <w:r>
        <w:lastRenderedPageBreak/>
        <w:t>6.6.2.3</w:t>
      </w:r>
      <w:r>
        <w:tab/>
        <w:t>HTTP custom headers</w:t>
      </w:r>
      <w:bookmarkEnd w:id="7338"/>
      <w:bookmarkEnd w:id="7339"/>
      <w:bookmarkEnd w:id="7340"/>
      <w:bookmarkEnd w:id="7341"/>
      <w:bookmarkEnd w:id="7342"/>
      <w:bookmarkEnd w:id="7343"/>
    </w:p>
    <w:p w14:paraId="02DA1F5D" w14:textId="70ED860A" w:rsidR="00B45E44" w:rsidRDefault="00B45E44" w:rsidP="00B45E44">
      <w:pPr>
        <w:pStyle w:val="Heading5"/>
        <w:rPr>
          <w:lang w:eastAsia="zh-CN"/>
        </w:rPr>
      </w:pPr>
      <w:bookmarkStart w:id="7344" w:name="_Toc89035490"/>
      <w:bookmarkStart w:id="7345" w:name="_Toc89065288"/>
      <w:bookmarkStart w:id="7346" w:name="_Toc89180587"/>
      <w:bookmarkStart w:id="7347" w:name="_Toc97072282"/>
      <w:bookmarkStart w:id="7348" w:name="_Toc120051697"/>
      <w:bookmarkStart w:id="7349" w:name="_Toc122026061"/>
      <w:r>
        <w:t>6.6.2.3.1</w:t>
      </w:r>
      <w:r>
        <w:rPr>
          <w:lang w:eastAsia="zh-CN"/>
        </w:rPr>
        <w:tab/>
        <w:t>General</w:t>
      </w:r>
      <w:bookmarkEnd w:id="7344"/>
      <w:bookmarkEnd w:id="7345"/>
      <w:bookmarkEnd w:id="7346"/>
      <w:bookmarkEnd w:id="7347"/>
      <w:bookmarkEnd w:id="7348"/>
      <w:bookmarkEnd w:id="7349"/>
    </w:p>
    <w:p w14:paraId="04F1DCC0" w14:textId="77777777"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service are defined. For 3GPP specific HTTP custom headers used across all service-based interfaces, see clause 5.2.3 of 3GPP TS 29.500 [4].</w:t>
      </w:r>
    </w:p>
    <w:p w14:paraId="08405D82" w14:textId="26974625" w:rsidR="00B45E44" w:rsidRPr="003B2883" w:rsidRDefault="00B45E44" w:rsidP="00B45E44">
      <w:pPr>
        <w:pStyle w:val="Heading4"/>
      </w:pPr>
      <w:bookmarkStart w:id="7350" w:name="_Toc81297913"/>
      <w:bookmarkStart w:id="7351" w:name="_Toc89035491"/>
      <w:bookmarkStart w:id="7352" w:name="_Toc89065289"/>
      <w:bookmarkStart w:id="7353" w:name="_Toc89180588"/>
      <w:bookmarkStart w:id="7354" w:name="_Toc97072283"/>
      <w:bookmarkStart w:id="7355" w:name="_Toc120051698"/>
      <w:bookmarkStart w:id="7356" w:name="_Toc122026062"/>
      <w:r w:rsidRPr="003B2883">
        <w:t>6.</w:t>
      </w:r>
      <w:r>
        <w:t>6</w:t>
      </w:r>
      <w:r w:rsidRPr="003B2883">
        <w:t>.2.4</w:t>
      </w:r>
      <w:r w:rsidRPr="003B2883">
        <w:tab/>
        <w:t>HTTP multipart messages</w:t>
      </w:r>
      <w:bookmarkEnd w:id="7350"/>
      <w:bookmarkEnd w:id="7351"/>
      <w:bookmarkEnd w:id="7352"/>
      <w:bookmarkEnd w:id="7353"/>
      <w:bookmarkEnd w:id="7354"/>
      <w:bookmarkEnd w:id="7355"/>
      <w:bookmarkEnd w:id="7356"/>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1DC98033" w:rsidR="00B45E44" w:rsidRPr="00B45E44" w:rsidRDefault="00B45E44" w:rsidP="00B45E44">
      <w:pPr>
        <w:pStyle w:val="B1"/>
      </w:pPr>
      <w:r w:rsidRPr="00B45E44">
        <w:t>-</w:t>
      </w:r>
      <w:r>
        <w:tab/>
      </w:r>
      <w:r w:rsidRPr="00B45E44">
        <w:t>N2 payload (see clause 6.1.6.4).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357" w:name="_Toc89035492"/>
      <w:bookmarkStart w:id="7358" w:name="_Toc89065290"/>
      <w:bookmarkStart w:id="7359" w:name="_Toc89180589"/>
      <w:bookmarkStart w:id="7360" w:name="_Toc97072284"/>
      <w:bookmarkStart w:id="7361" w:name="_Toc120051699"/>
      <w:bookmarkStart w:id="7362" w:name="_Toc122026063"/>
      <w:r>
        <w:t>6.6.3</w:t>
      </w:r>
      <w:r>
        <w:tab/>
        <w:t>Resources</w:t>
      </w:r>
      <w:bookmarkEnd w:id="7357"/>
      <w:bookmarkEnd w:id="7358"/>
      <w:bookmarkEnd w:id="7359"/>
      <w:bookmarkEnd w:id="7360"/>
      <w:bookmarkEnd w:id="7361"/>
      <w:bookmarkEnd w:id="7362"/>
    </w:p>
    <w:p w14:paraId="2FC5DDA6" w14:textId="23C7BD77" w:rsidR="00B45E44" w:rsidRPr="000A7435" w:rsidRDefault="00B45E44" w:rsidP="00B45E44">
      <w:pPr>
        <w:pStyle w:val="Heading4"/>
      </w:pPr>
      <w:bookmarkStart w:id="7363" w:name="_Toc81558610"/>
      <w:bookmarkStart w:id="7364" w:name="_Toc89035493"/>
      <w:bookmarkStart w:id="7365" w:name="_Toc89065291"/>
      <w:bookmarkStart w:id="7366" w:name="_Toc89180590"/>
      <w:bookmarkStart w:id="7367" w:name="_Toc97072285"/>
      <w:bookmarkStart w:id="7368" w:name="_Toc120051700"/>
      <w:bookmarkStart w:id="7369" w:name="_Toc122026064"/>
      <w:r>
        <w:t>6.6.3.1</w:t>
      </w:r>
      <w:r>
        <w:tab/>
        <w:t>Overview</w:t>
      </w:r>
      <w:bookmarkEnd w:id="7363"/>
      <w:bookmarkEnd w:id="7364"/>
      <w:bookmarkEnd w:id="7365"/>
      <w:bookmarkEnd w:id="7366"/>
      <w:bookmarkEnd w:id="7367"/>
      <w:bookmarkEnd w:id="7368"/>
      <w:bookmarkEnd w:id="7369"/>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1pt;height:2in" o:ole="">
            <v:imagedata r:id="rId108" o:title="" cropbottom="38654f" cropright="2455f"/>
          </v:shape>
          <o:OLEObject Type="Embed" ProgID="Visio.Drawing.11" ShapeID="_x0000_i1075" DrawAspect="Content" ObjectID="_1732640482"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lastRenderedPageBreak/>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370" w:name="_Toc81297969"/>
      <w:bookmarkStart w:id="7371" w:name="_Toc89035494"/>
      <w:bookmarkStart w:id="7372" w:name="_Toc89065292"/>
      <w:bookmarkStart w:id="7373" w:name="_Toc89180591"/>
      <w:bookmarkStart w:id="7374" w:name="_Toc97072286"/>
      <w:bookmarkStart w:id="7375" w:name="_Toc120051701"/>
      <w:bookmarkStart w:id="7376" w:name="_Toc122026065"/>
      <w:r w:rsidRPr="003B2883">
        <w:t>6.</w:t>
      </w:r>
      <w:r>
        <w:t>6</w:t>
      </w:r>
      <w:r w:rsidRPr="003B2883">
        <w:t>.</w:t>
      </w:r>
      <w:r>
        <w:t>3</w:t>
      </w:r>
      <w:r w:rsidRPr="003B2883">
        <w:t>.</w:t>
      </w:r>
      <w:r>
        <w:t>1</w:t>
      </w:r>
      <w:r w:rsidRPr="003B2883">
        <w:tab/>
      </w:r>
      <w:bookmarkEnd w:id="7370"/>
      <w:r>
        <w:t>Resource: N2 Message Handler (</w:t>
      </w:r>
      <w:r>
        <w:rPr>
          <w:rFonts w:eastAsia="DengXian"/>
        </w:rPr>
        <w:t>Custom Operation)</w:t>
      </w:r>
      <w:bookmarkEnd w:id="7371"/>
      <w:bookmarkEnd w:id="7372"/>
      <w:bookmarkEnd w:id="7373"/>
      <w:bookmarkEnd w:id="7374"/>
      <w:bookmarkEnd w:id="7375"/>
      <w:bookmarkEnd w:id="7376"/>
    </w:p>
    <w:p w14:paraId="7C500E72" w14:textId="6EA57BA1" w:rsidR="00B45E44" w:rsidRPr="003B2883" w:rsidRDefault="00B45E44" w:rsidP="00B45E44">
      <w:pPr>
        <w:pStyle w:val="Heading5"/>
      </w:pPr>
      <w:bookmarkStart w:id="7377" w:name="_Toc81297970"/>
      <w:bookmarkStart w:id="7378" w:name="_Toc89035495"/>
      <w:bookmarkStart w:id="7379" w:name="_Toc89065293"/>
      <w:bookmarkStart w:id="7380" w:name="_Toc89180592"/>
      <w:bookmarkStart w:id="7381" w:name="_Toc97072287"/>
      <w:bookmarkStart w:id="7382" w:name="_Toc120051702"/>
      <w:bookmarkStart w:id="7383" w:name="_Toc122026066"/>
      <w:r w:rsidRPr="003B2883">
        <w:t>6.</w:t>
      </w:r>
      <w:r>
        <w:t>6</w:t>
      </w:r>
      <w:r w:rsidRPr="003B2883">
        <w:t>.</w:t>
      </w:r>
      <w:r>
        <w:t>3</w:t>
      </w:r>
      <w:r w:rsidRPr="003B2883">
        <w:t>.</w:t>
      </w:r>
      <w:r>
        <w:t>1.1</w:t>
      </w:r>
      <w:r w:rsidRPr="003B2883">
        <w:tab/>
      </w:r>
      <w:bookmarkEnd w:id="7377"/>
      <w:r>
        <w:t>Description</w:t>
      </w:r>
      <w:bookmarkEnd w:id="7378"/>
      <w:bookmarkEnd w:id="7379"/>
      <w:bookmarkEnd w:id="7380"/>
      <w:bookmarkEnd w:id="7381"/>
      <w:bookmarkEnd w:id="7382"/>
      <w:bookmarkEnd w:id="7383"/>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384" w:name="_Toc81297971"/>
      <w:bookmarkStart w:id="7385" w:name="_Toc89035496"/>
      <w:bookmarkStart w:id="7386" w:name="_Toc89065294"/>
      <w:bookmarkStart w:id="7387" w:name="_Toc89180593"/>
    </w:p>
    <w:p w14:paraId="51A770A8" w14:textId="1D73D7C6" w:rsidR="00B45E44" w:rsidRPr="003B2883" w:rsidRDefault="00B45E44" w:rsidP="00B45E44">
      <w:pPr>
        <w:pStyle w:val="Heading5"/>
      </w:pPr>
      <w:bookmarkStart w:id="7388" w:name="_Toc97072288"/>
      <w:bookmarkStart w:id="7389" w:name="_Toc120051703"/>
      <w:bookmarkStart w:id="7390" w:name="_Toc122026067"/>
      <w:r w:rsidRPr="003B2883">
        <w:t>6.</w:t>
      </w:r>
      <w:r>
        <w:t>6</w:t>
      </w:r>
      <w:r w:rsidRPr="003B2883">
        <w:t>.3.</w:t>
      </w:r>
      <w:r>
        <w:t>1</w:t>
      </w:r>
      <w:r w:rsidRPr="003B2883">
        <w:t>.2</w:t>
      </w:r>
      <w:r w:rsidRPr="003B2883">
        <w:tab/>
        <w:t>Resource Definition</w:t>
      </w:r>
      <w:bookmarkEnd w:id="7384"/>
      <w:bookmarkEnd w:id="7385"/>
      <w:bookmarkEnd w:id="7386"/>
      <w:bookmarkEnd w:id="7387"/>
      <w:bookmarkEnd w:id="7388"/>
      <w:bookmarkEnd w:id="7389"/>
      <w:bookmarkEnd w:id="7390"/>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7CC66BD9" w:rsidR="00B45E44" w:rsidRPr="003B2883" w:rsidRDefault="00B45E44" w:rsidP="00941AA6">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1ACE69C9" w:rsidR="00B45E44" w:rsidRPr="003B2883" w:rsidRDefault="00B45E44" w:rsidP="00941AA6">
            <w:pPr>
              <w:pStyle w:val="TAL"/>
              <w:rPr>
                <w:lang w:eastAsia="zh-CN"/>
              </w:rPr>
            </w:pPr>
            <w:r w:rsidRPr="003B2883">
              <w:t xml:space="preserve">See </w:t>
            </w:r>
            <w:r>
              <w:t>clause</w:t>
            </w:r>
            <w:r w:rsidRPr="003B2883">
              <w:t xml:space="preserve"> 6.</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391" w:name="_Toc81297972"/>
      <w:bookmarkStart w:id="7392" w:name="_Toc89035497"/>
      <w:bookmarkStart w:id="7393" w:name="_Toc89065295"/>
      <w:bookmarkStart w:id="7394" w:name="_Toc89180594"/>
      <w:bookmarkStart w:id="7395" w:name="_Toc97072289"/>
      <w:bookmarkStart w:id="7396" w:name="_Toc120051704"/>
      <w:bookmarkStart w:id="7397" w:name="_Toc122026068"/>
      <w:r w:rsidRPr="003B2883">
        <w:t>6.</w:t>
      </w:r>
      <w:r>
        <w:t>6</w:t>
      </w:r>
      <w:r w:rsidRPr="003B2883">
        <w:t>.3.</w:t>
      </w:r>
      <w:r>
        <w:t>1</w:t>
      </w:r>
      <w:r w:rsidRPr="003B2883">
        <w:t>.3</w:t>
      </w:r>
      <w:r w:rsidRPr="003B2883">
        <w:tab/>
        <w:t>Resource Standard Methods</w:t>
      </w:r>
      <w:bookmarkEnd w:id="7391"/>
      <w:bookmarkEnd w:id="7392"/>
      <w:bookmarkEnd w:id="7393"/>
      <w:bookmarkEnd w:id="7394"/>
      <w:bookmarkEnd w:id="7395"/>
      <w:bookmarkEnd w:id="7396"/>
      <w:bookmarkEnd w:id="7397"/>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398" w:name="_Toc81297973"/>
      <w:bookmarkStart w:id="7399" w:name="_Toc89035498"/>
      <w:bookmarkStart w:id="7400" w:name="_Toc89065296"/>
      <w:bookmarkStart w:id="7401" w:name="_Toc89180595"/>
      <w:bookmarkStart w:id="7402" w:name="_Toc97072290"/>
      <w:bookmarkStart w:id="7403" w:name="_Toc120051705"/>
      <w:bookmarkStart w:id="7404" w:name="_Toc122026069"/>
      <w:r w:rsidRPr="003B2883">
        <w:t>6.</w:t>
      </w:r>
      <w:r>
        <w:t>6</w:t>
      </w:r>
      <w:r w:rsidRPr="003B2883">
        <w:t>.3.</w:t>
      </w:r>
      <w:r>
        <w:t>1</w:t>
      </w:r>
      <w:r w:rsidRPr="003B2883">
        <w:t>.4</w:t>
      </w:r>
      <w:r w:rsidRPr="003B2883">
        <w:tab/>
        <w:t>Resource Custom Operations</w:t>
      </w:r>
      <w:bookmarkEnd w:id="7398"/>
      <w:bookmarkEnd w:id="7399"/>
      <w:bookmarkEnd w:id="7400"/>
      <w:bookmarkEnd w:id="7401"/>
      <w:bookmarkEnd w:id="7402"/>
      <w:bookmarkEnd w:id="7403"/>
      <w:bookmarkEnd w:id="7404"/>
    </w:p>
    <w:p w14:paraId="4D2288B5" w14:textId="6B8E4B21" w:rsidR="00B45E44" w:rsidRPr="003B2883" w:rsidRDefault="00B45E44" w:rsidP="00876DA9">
      <w:pPr>
        <w:pStyle w:val="Heading6"/>
      </w:pPr>
      <w:bookmarkStart w:id="7405" w:name="_Toc81297974"/>
      <w:bookmarkStart w:id="7406" w:name="_Toc89035499"/>
      <w:bookmarkStart w:id="7407" w:name="_Toc89065297"/>
      <w:bookmarkStart w:id="7408" w:name="_Toc89180596"/>
      <w:bookmarkStart w:id="7409" w:name="_Toc97072291"/>
      <w:bookmarkStart w:id="7410" w:name="_Toc120051706"/>
      <w:bookmarkStart w:id="7411" w:name="_Toc122026070"/>
      <w:r w:rsidRPr="003B2883">
        <w:t>6.</w:t>
      </w:r>
      <w:r>
        <w:t>6</w:t>
      </w:r>
      <w:r w:rsidRPr="003B2883">
        <w:t>.3.</w:t>
      </w:r>
      <w:r>
        <w:t>1</w:t>
      </w:r>
      <w:r w:rsidRPr="003B2883">
        <w:t>.4.1</w:t>
      </w:r>
      <w:r w:rsidRPr="003B2883">
        <w:tab/>
        <w:t>Overview</w:t>
      </w:r>
      <w:bookmarkEnd w:id="7405"/>
      <w:bookmarkEnd w:id="7406"/>
      <w:bookmarkEnd w:id="7407"/>
      <w:bookmarkEnd w:id="7408"/>
      <w:bookmarkEnd w:id="7409"/>
      <w:bookmarkEnd w:id="7410"/>
      <w:bookmarkEnd w:id="7411"/>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12" w:name="_Toc89035500"/>
      <w:bookmarkStart w:id="7413" w:name="_Toc89065298"/>
      <w:bookmarkStart w:id="7414" w:name="_Toc89180597"/>
      <w:bookmarkStart w:id="7415" w:name="_Toc97072292"/>
      <w:bookmarkStart w:id="7416" w:name="_Toc120051707"/>
      <w:bookmarkStart w:id="7417" w:name="_Toc122026071"/>
      <w:r w:rsidRPr="003B2883">
        <w:t>6.</w:t>
      </w:r>
      <w:r>
        <w:t>6</w:t>
      </w:r>
      <w:r w:rsidRPr="003B2883">
        <w:t>.3.</w:t>
      </w:r>
      <w:r>
        <w:t>1</w:t>
      </w:r>
      <w:r w:rsidRPr="003B2883">
        <w:t>.4.</w:t>
      </w:r>
      <w:r>
        <w:t>2</w:t>
      </w:r>
      <w:r w:rsidRPr="003B2883">
        <w:tab/>
        <w:t xml:space="preserve">Operation: </w:t>
      </w:r>
      <w:r w:rsidRPr="003B2883">
        <w:rPr>
          <w:lang w:eastAsia="zh-CN"/>
        </w:rPr>
        <w:t>transfer</w:t>
      </w:r>
      <w:bookmarkEnd w:id="7412"/>
      <w:bookmarkEnd w:id="7413"/>
      <w:bookmarkEnd w:id="7414"/>
      <w:bookmarkEnd w:id="7415"/>
      <w:bookmarkEnd w:id="7416"/>
      <w:bookmarkEnd w:id="7417"/>
    </w:p>
    <w:p w14:paraId="09264F9B" w14:textId="0129FB36" w:rsidR="00B45E44" w:rsidRPr="004D1A8C" w:rsidRDefault="00B45E44" w:rsidP="00876DA9">
      <w:pPr>
        <w:pStyle w:val="Heading7"/>
      </w:pPr>
      <w:bookmarkStart w:id="7418" w:name="_Toc81297976"/>
      <w:bookmarkStart w:id="7419" w:name="_Toc89035501"/>
      <w:bookmarkStart w:id="7420" w:name="_Toc89065299"/>
      <w:bookmarkStart w:id="7421" w:name="_Toc89180598"/>
      <w:bookmarkStart w:id="7422" w:name="_Toc97072293"/>
      <w:bookmarkStart w:id="7423" w:name="_Toc120051708"/>
      <w:bookmarkStart w:id="7424" w:name="_Toc122026072"/>
      <w:r w:rsidRPr="00676AC1">
        <w:t>6.</w:t>
      </w:r>
      <w:r>
        <w:t>6</w:t>
      </w:r>
      <w:r w:rsidRPr="004D1A8C">
        <w:t>.3.1.4.2.1</w:t>
      </w:r>
      <w:r w:rsidRPr="004D1A8C">
        <w:tab/>
        <w:t>Description</w:t>
      </w:r>
      <w:bookmarkEnd w:id="7418"/>
      <w:bookmarkEnd w:id="7419"/>
      <w:bookmarkEnd w:id="7420"/>
      <w:bookmarkEnd w:id="7421"/>
      <w:bookmarkEnd w:id="7422"/>
      <w:bookmarkEnd w:id="7423"/>
      <w:bookmarkEnd w:id="7424"/>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25" w:name="_Toc81297977"/>
      <w:bookmarkStart w:id="7426" w:name="_Toc89035502"/>
      <w:bookmarkStart w:id="7427" w:name="_Toc89065300"/>
      <w:bookmarkStart w:id="7428" w:name="_Toc89180599"/>
      <w:bookmarkStart w:id="7429" w:name="_Toc97072294"/>
      <w:bookmarkStart w:id="7430" w:name="_Toc120051709"/>
      <w:bookmarkStart w:id="7431" w:name="_Toc122026073"/>
      <w:r w:rsidRPr="00676AC1">
        <w:t>6.</w:t>
      </w:r>
      <w:r>
        <w:t>6</w:t>
      </w:r>
      <w:r w:rsidRPr="00114B9F">
        <w:t>.3.1.4.2</w:t>
      </w:r>
      <w:r>
        <w:t>.2</w:t>
      </w:r>
      <w:r w:rsidRPr="003B2883">
        <w:tab/>
      </w:r>
      <w:r w:rsidRPr="004D1A8C">
        <w:t>Operation</w:t>
      </w:r>
      <w:r w:rsidRPr="003B2883">
        <w:t xml:space="preserve"> Definition</w:t>
      </w:r>
      <w:bookmarkEnd w:id="7425"/>
      <w:bookmarkEnd w:id="7426"/>
      <w:bookmarkEnd w:id="7427"/>
      <w:bookmarkEnd w:id="7428"/>
      <w:bookmarkEnd w:id="7429"/>
      <w:bookmarkEnd w:id="7430"/>
      <w:bookmarkEnd w:id="7431"/>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lastRenderedPageBreak/>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32"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32"/>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742F0A" w14:textId="77777777"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33" w:name="_Toc89180600"/>
      <w:bookmarkStart w:id="7434" w:name="_Toc97072295"/>
      <w:bookmarkStart w:id="7435" w:name="_Toc120051710"/>
      <w:bookmarkStart w:id="7436" w:name="_Toc81298245"/>
      <w:bookmarkStart w:id="7437" w:name="_Toc89035503"/>
      <w:bookmarkStart w:id="7438" w:name="_Toc89065301"/>
      <w:bookmarkStart w:id="7439" w:name="_Toc122026074"/>
      <w:r>
        <w:t>6.6.4</w:t>
      </w:r>
      <w:r>
        <w:tab/>
        <w:t>Custom Operations without associated resources</w:t>
      </w:r>
      <w:bookmarkEnd w:id="7433"/>
      <w:bookmarkEnd w:id="7434"/>
      <w:bookmarkEnd w:id="7435"/>
      <w:bookmarkEnd w:id="7439"/>
    </w:p>
    <w:p w14:paraId="1BCF4682" w14:textId="7C626F3A" w:rsidR="004A55DF" w:rsidRDefault="004A55DF" w:rsidP="0019245A">
      <w:pPr>
        <w:pStyle w:val="Heading3"/>
      </w:pPr>
      <w:bookmarkStart w:id="7440" w:name="_Toc89180601"/>
      <w:bookmarkStart w:id="7441" w:name="_Toc97072296"/>
      <w:bookmarkStart w:id="7442" w:name="_Toc120051711"/>
      <w:bookmarkStart w:id="7443" w:name="_Toc122026075"/>
      <w:r>
        <w:t>6.6.</w:t>
      </w:r>
      <w:r w:rsidR="00F35E6A">
        <w:t>5</w:t>
      </w:r>
      <w:r>
        <w:tab/>
        <w:t>Notifications</w:t>
      </w:r>
      <w:bookmarkEnd w:id="7440"/>
      <w:bookmarkEnd w:id="7441"/>
      <w:bookmarkEnd w:id="7442"/>
      <w:bookmarkEnd w:id="7443"/>
    </w:p>
    <w:p w14:paraId="31E5D0B2" w14:textId="77777777" w:rsidR="003E5F01" w:rsidRPr="003B2883" w:rsidRDefault="003E5F01" w:rsidP="003E5F01">
      <w:pPr>
        <w:pStyle w:val="Heading4"/>
      </w:pPr>
      <w:bookmarkStart w:id="7444" w:name="_Toc122026076"/>
      <w:r w:rsidRPr="003B2883">
        <w:t>6.</w:t>
      </w:r>
      <w:r>
        <w:t>6</w:t>
      </w:r>
      <w:r w:rsidRPr="003B2883">
        <w:t>.5.1</w:t>
      </w:r>
      <w:r w:rsidRPr="003B2883">
        <w:tab/>
        <w:t>General</w:t>
      </w:r>
      <w:bookmarkEnd w:id="7444"/>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lastRenderedPageBreak/>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45" w:name="_Toc122026077"/>
      <w:r w:rsidRPr="003B2883">
        <w:t>6.</w:t>
      </w:r>
      <w:r>
        <w:t>6</w:t>
      </w:r>
      <w:r w:rsidRPr="003B2883">
        <w:t>.5.2</w:t>
      </w:r>
      <w:r w:rsidRPr="003B2883">
        <w:tab/>
        <w:t>Notification</w:t>
      </w:r>
      <w:bookmarkEnd w:id="7445"/>
    </w:p>
    <w:p w14:paraId="37C7E901" w14:textId="77777777" w:rsidR="003E5F01" w:rsidRPr="003B2883" w:rsidRDefault="003E5F01" w:rsidP="003E5F01">
      <w:pPr>
        <w:pStyle w:val="Heading5"/>
      </w:pPr>
      <w:bookmarkStart w:id="7446" w:name="_Toc122026078"/>
      <w:r w:rsidRPr="003B2883">
        <w:t>6.</w:t>
      </w:r>
      <w:r>
        <w:t>6</w:t>
      </w:r>
      <w:r w:rsidRPr="003B2883">
        <w:t>.5.</w:t>
      </w:r>
      <w:r w:rsidRPr="003B2883">
        <w:rPr>
          <w:lang w:eastAsia="zh-CN"/>
        </w:rPr>
        <w:t>2</w:t>
      </w:r>
      <w:r w:rsidRPr="003B2883">
        <w:t>.1</w:t>
      </w:r>
      <w:r w:rsidRPr="003B2883">
        <w:tab/>
        <w:t>Description</w:t>
      </w:r>
      <w:bookmarkEnd w:id="7446"/>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47" w:name="_Toc122026079"/>
      <w:r w:rsidRPr="003B2883">
        <w:t>6.</w:t>
      </w:r>
      <w:r>
        <w:t>6</w:t>
      </w:r>
      <w:r w:rsidRPr="003B2883">
        <w:t>.5.</w:t>
      </w:r>
      <w:r w:rsidRPr="003B2883">
        <w:rPr>
          <w:lang w:eastAsia="zh-CN"/>
        </w:rPr>
        <w:t>2</w:t>
      </w:r>
      <w:r w:rsidRPr="003B2883">
        <w:t>.2</w:t>
      </w:r>
      <w:r w:rsidRPr="003B2883">
        <w:tab/>
        <w:t>Notification Definition</w:t>
      </w:r>
      <w:r>
        <w:t>n</w:t>
      </w:r>
      <w:bookmarkEnd w:id="7447"/>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48" w:name="_Toc122026080"/>
      <w:r w:rsidRPr="003B2883">
        <w:t>6.</w:t>
      </w:r>
      <w:r>
        <w:t>6</w:t>
      </w:r>
      <w:r w:rsidRPr="003B2883">
        <w:t>.5.2.3</w:t>
      </w:r>
      <w:r w:rsidRPr="003B2883">
        <w:tab/>
        <w:t>Notification Standard Methods</w:t>
      </w:r>
      <w:bookmarkEnd w:id="7448"/>
    </w:p>
    <w:p w14:paraId="32AFB969" w14:textId="77777777" w:rsidR="003E5F01" w:rsidRPr="003B2883" w:rsidRDefault="003E5F01" w:rsidP="003E5F01">
      <w:pPr>
        <w:pStyle w:val="Heading6"/>
      </w:pPr>
      <w:bookmarkStart w:id="7449" w:name="_Toc122026081"/>
      <w:r w:rsidRPr="003B2883">
        <w:t>6.</w:t>
      </w:r>
      <w:r>
        <w:t>6</w:t>
      </w:r>
      <w:r w:rsidRPr="003B2883">
        <w:t>.5.2.3.1</w:t>
      </w:r>
      <w:r w:rsidRPr="003B2883">
        <w:tab/>
        <w:t>POST</w:t>
      </w:r>
      <w:bookmarkEnd w:id="7449"/>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lastRenderedPageBreak/>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6A9629AA" w14:textId="77777777" w:rsidR="003E5F01" w:rsidRDefault="003E5F01" w:rsidP="00A45B70">
            <w:pPr>
              <w:pStyle w:val="TAL"/>
            </w:pPr>
            <w:r>
              <w:t>Temporary redirection. The NF service consumer shall generate a Location header field containing a URI pointing to the endpoint of another NF service consumer to which the notification should be sent.</w:t>
            </w:r>
          </w:p>
          <w:p w14:paraId="1DC95F90" w14:textId="77777777" w:rsidR="003E5F01" w:rsidRDefault="003E5F01" w:rsidP="00A45B70">
            <w:pPr>
              <w:pStyle w:val="TAL"/>
            </w:pPr>
          </w:p>
          <w:p w14:paraId="5163D401" w14:textId="77777777" w:rsidR="003E5F01" w:rsidRPr="003B2883" w:rsidRDefault="003E5F01" w:rsidP="00A45B7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94048F9" w14:textId="77777777" w:rsidR="003E5F01" w:rsidRDefault="003E5F01" w:rsidP="00A45B70">
            <w:pPr>
              <w:pStyle w:val="TAL"/>
            </w:pPr>
            <w:r>
              <w:t>Permanent redirection. The NF service consumer shall generate a Location header field containing a URI pointing to the endpoint of another NF service consumer to which the notification should be sent.</w:t>
            </w:r>
          </w:p>
          <w:p w14:paraId="223C3B85" w14:textId="77777777" w:rsidR="003E5F01" w:rsidRDefault="003E5F01" w:rsidP="00A45B70">
            <w:pPr>
              <w:pStyle w:val="TAL"/>
            </w:pPr>
          </w:p>
          <w:p w14:paraId="7BC42698" w14:textId="77777777" w:rsidR="003E5F01" w:rsidRPr="003B2883" w:rsidRDefault="003E5F01" w:rsidP="00A45B7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BAAF985" w14:textId="77777777" w:rsidR="003E5F01" w:rsidRDefault="003E5F01" w:rsidP="00A45B7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C22EBB3" w14:textId="77777777" w:rsidR="003E5F01" w:rsidRDefault="003E5F01" w:rsidP="003E5F01"/>
    <w:p w14:paraId="32B8F2EB" w14:textId="77777777" w:rsidR="003E5F01" w:rsidRDefault="003E5F01" w:rsidP="003E5F01">
      <w:pPr>
        <w:pStyle w:val="TH"/>
      </w:pPr>
      <w:r w:rsidRPr="00D67AB2">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15D7E1" w14:textId="77777777" w:rsidR="003E5F01" w:rsidRPr="00D67AB2" w:rsidRDefault="003E5F01" w:rsidP="00A45B70">
            <w:pPr>
              <w:pStyle w:val="TAL"/>
            </w:pPr>
            <w:r w:rsidRPr="00D70312">
              <w:t xml:space="preserve">A URI pointing to the endpoint of </w:t>
            </w:r>
            <w:r>
              <w:t>the</w:t>
            </w:r>
            <w:r w:rsidRPr="00D70312">
              <w:t xml:space="preserve"> NF service consumer to which the notification should be sent</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51D8DD5" w14:textId="77777777" w:rsidR="003E5F01" w:rsidRPr="00D67AB2" w:rsidRDefault="003E5F01" w:rsidP="00A45B70">
            <w:pPr>
              <w:pStyle w:val="TAL"/>
            </w:pPr>
            <w:r w:rsidRPr="00D70312">
              <w:t xml:space="preserve">A URI pointing to the endpoint of </w:t>
            </w:r>
            <w:r>
              <w:t>the</w:t>
            </w:r>
            <w:r w:rsidRPr="00D70312">
              <w:t xml:space="preserve"> NF service consumer to which the notification should be sent</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50" w:name="_Toc89180602"/>
      <w:bookmarkStart w:id="7451" w:name="_Toc97072297"/>
      <w:bookmarkStart w:id="7452" w:name="_Toc120051712"/>
      <w:bookmarkStart w:id="7453" w:name="_Toc122026082"/>
      <w:r w:rsidRPr="003B2883">
        <w:t>6.</w:t>
      </w:r>
      <w:r>
        <w:t>6</w:t>
      </w:r>
      <w:r w:rsidRPr="003B2883">
        <w:t>.6</w:t>
      </w:r>
      <w:r w:rsidRPr="003B2883">
        <w:tab/>
        <w:t>Data Model</w:t>
      </w:r>
      <w:bookmarkEnd w:id="7436"/>
      <w:bookmarkEnd w:id="7437"/>
      <w:bookmarkEnd w:id="7438"/>
      <w:bookmarkEnd w:id="7450"/>
      <w:bookmarkEnd w:id="7451"/>
      <w:bookmarkEnd w:id="7452"/>
      <w:bookmarkEnd w:id="7453"/>
    </w:p>
    <w:p w14:paraId="6220AF21" w14:textId="3B0900D8" w:rsidR="0019245A" w:rsidRPr="003B2883" w:rsidRDefault="0019245A" w:rsidP="0019245A">
      <w:pPr>
        <w:pStyle w:val="Heading4"/>
      </w:pPr>
      <w:bookmarkStart w:id="7454" w:name="_Toc81298246"/>
      <w:bookmarkStart w:id="7455" w:name="_Toc89035504"/>
      <w:bookmarkStart w:id="7456" w:name="_Toc89065302"/>
      <w:bookmarkStart w:id="7457" w:name="_Toc89180603"/>
      <w:bookmarkStart w:id="7458" w:name="_Toc97072298"/>
      <w:bookmarkStart w:id="7459" w:name="_Toc120051713"/>
      <w:bookmarkStart w:id="7460" w:name="_Toc122026083"/>
      <w:r w:rsidRPr="003B2883">
        <w:t>6.</w:t>
      </w:r>
      <w:r>
        <w:t>6</w:t>
      </w:r>
      <w:r w:rsidRPr="003B2883">
        <w:t>.6.1</w:t>
      </w:r>
      <w:r w:rsidRPr="003B2883">
        <w:tab/>
        <w:t>General</w:t>
      </w:r>
      <w:bookmarkEnd w:id="7454"/>
      <w:bookmarkEnd w:id="7455"/>
      <w:bookmarkEnd w:id="7456"/>
      <w:bookmarkEnd w:id="7457"/>
      <w:bookmarkEnd w:id="7458"/>
      <w:bookmarkEnd w:id="7459"/>
      <w:bookmarkEnd w:id="7460"/>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lastRenderedPageBreak/>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461" w:name="_Toc81298247"/>
      <w:bookmarkStart w:id="7462" w:name="_Toc89035505"/>
      <w:bookmarkStart w:id="7463" w:name="_Toc89065303"/>
      <w:bookmarkStart w:id="7464" w:name="_Toc89180604"/>
      <w:bookmarkStart w:id="7465" w:name="_Toc97072299"/>
      <w:bookmarkStart w:id="7466" w:name="_Toc120051714"/>
      <w:bookmarkStart w:id="7467" w:name="_Toc81298248"/>
      <w:bookmarkStart w:id="7468" w:name="_Toc122026084"/>
      <w:r w:rsidRPr="003B2883">
        <w:rPr>
          <w:lang w:val="en-US"/>
        </w:rPr>
        <w:t>6.</w:t>
      </w:r>
      <w:r>
        <w:rPr>
          <w:lang w:val="en-US"/>
        </w:rPr>
        <w:t>6</w:t>
      </w:r>
      <w:r w:rsidRPr="003B2883">
        <w:rPr>
          <w:lang w:val="en-US"/>
        </w:rPr>
        <w:t>.6.2</w:t>
      </w:r>
      <w:r w:rsidRPr="003B2883">
        <w:rPr>
          <w:lang w:val="en-US"/>
        </w:rPr>
        <w:tab/>
        <w:t>Structured data types</w:t>
      </w:r>
      <w:bookmarkEnd w:id="7461"/>
      <w:bookmarkEnd w:id="7462"/>
      <w:bookmarkEnd w:id="7463"/>
      <w:bookmarkEnd w:id="7464"/>
      <w:bookmarkEnd w:id="7465"/>
      <w:bookmarkEnd w:id="7466"/>
      <w:bookmarkEnd w:id="7468"/>
    </w:p>
    <w:p w14:paraId="64760656" w14:textId="41F47A14" w:rsidR="0019245A" w:rsidRPr="003B2883" w:rsidRDefault="0019245A" w:rsidP="0019245A">
      <w:pPr>
        <w:pStyle w:val="Heading5"/>
      </w:pPr>
      <w:bookmarkStart w:id="7469" w:name="_Toc89035506"/>
      <w:bookmarkStart w:id="7470" w:name="_Toc89065304"/>
      <w:bookmarkStart w:id="7471" w:name="_Toc89180605"/>
      <w:bookmarkStart w:id="7472" w:name="_Toc97072300"/>
      <w:bookmarkStart w:id="7473" w:name="_Toc120051715"/>
      <w:bookmarkStart w:id="7474" w:name="_Toc122026085"/>
      <w:r w:rsidRPr="003B2883">
        <w:t>6.</w:t>
      </w:r>
      <w:r>
        <w:t>6</w:t>
      </w:r>
      <w:r w:rsidRPr="003B2883">
        <w:t>.6.2.1</w:t>
      </w:r>
      <w:r w:rsidRPr="003B2883">
        <w:tab/>
        <w:t>Introduction</w:t>
      </w:r>
      <w:bookmarkEnd w:id="7467"/>
      <w:bookmarkEnd w:id="7469"/>
      <w:bookmarkEnd w:id="7470"/>
      <w:bookmarkEnd w:id="7471"/>
      <w:bookmarkEnd w:id="7472"/>
      <w:bookmarkEnd w:id="7473"/>
      <w:bookmarkEnd w:id="7474"/>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475" w:name="_Toc81298030"/>
      <w:bookmarkStart w:id="7476" w:name="_Toc89035507"/>
      <w:bookmarkStart w:id="7477" w:name="_Toc89065305"/>
      <w:bookmarkStart w:id="7478" w:name="_Toc89180606"/>
      <w:bookmarkStart w:id="7479" w:name="_Toc97072301"/>
      <w:bookmarkStart w:id="7480" w:name="_Toc120051716"/>
      <w:bookmarkStart w:id="7481" w:name="_Toc122026086"/>
      <w:r w:rsidRPr="003B2883">
        <w:lastRenderedPageBreak/>
        <w:t>6.</w:t>
      </w:r>
      <w:r>
        <w:t>6</w:t>
      </w:r>
      <w:r w:rsidRPr="003B2883">
        <w:t>.6.2.</w:t>
      </w:r>
      <w:r>
        <w:t>2</w:t>
      </w:r>
      <w:r w:rsidRPr="003B2883">
        <w:tab/>
        <w:t xml:space="preserve">Type: </w:t>
      </w:r>
      <w:bookmarkEnd w:id="7475"/>
      <w:r>
        <w:t>Mbs</w:t>
      </w:r>
      <w:r w:rsidRPr="003B2883">
        <w:t>N2</w:t>
      </w:r>
      <w:r>
        <w:t>Message</w:t>
      </w:r>
      <w:r w:rsidRPr="003B2883">
        <w:t>TransferReqData</w:t>
      </w:r>
      <w:bookmarkEnd w:id="7476"/>
      <w:bookmarkEnd w:id="7477"/>
      <w:bookmarkEnd w:id="7478"/>
      <w:bookmarkEnd w:id="7479"/>
      <w:bookmarkEnd w:id="7480"/>
      <w:bookmarkEnd w:id="7481"/>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77777777" w:rsidR="00427AAB" w:rsidRDefault="00427AAB" w:rsidP="00427AAB">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482" w:name="_Toc81298054"/>
      <w:bookmarkStart w:id="7483" w:name="_Toc89035508"/>
      <w:bookmarkStart w:id="7484" w:name="_Toc89065306"/>
      <w:bookmarkStart w:id="7485" w:name="_Toc89180607"/>
      <w:bookmarkStart w:id="7486" w:name="_Toc97072302"/>
      <w:bookmarkStart w:id="7487" w:name="_Toc120051717"/>
      <w:bookmarkStart w:id="7488" w:name="_Toc122026087"/>
      <w:r w:rsidRPr="003B2883">
        <w:t>6.</w:t>
      </w:r>
      <w:r>
        <w:t>6</w:t>
      </w:r>
      <w:r w:rsidRPr="003B2883">
        <w:t>.6.2.3</w:t>
      </w:r>
      <w:r w:rsidRPr="003B2883">
        <w:tab/>
        <w:t xml:space="preserve">Type: </w:t>
      </w:r>
      <w:bookmarkEnd w:id="7482"/>
      <w:r>
        <w:t>Mbs</w:t>
      </w:r>
      <w:r w:rsidRPr="003B2883">
        <w:t>N2</w:t>
      </w:r>
      <w:r>
        <w:t>Message</w:t>
      </w:r>
      <w:r w:rsidRPr="003B2883">
        <w:t>TransferRspData</w:t>
      </w:r>
      <w:bookmarkEnd w:id="7483"/>
      <w:bookmarkEnd w:id="7484"/>
      <w:bookmarkEnd w:id="7485"/>
      <w:bookmarkEnd w:id="7486"/>
      <w:bookmarkEnd w:id="7487"/>
      <w:bookmarkEnd w:id="7488"/>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7777777"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489" w:name="_Toc81298048"/>
      <w:bookmarkStart w:id="7490" w:name="_Toc89035510"/>
      <w:bookmarkStart w:id="7491" w:name="_Toc89065308"/>
      <w:bookmarkStart w:id="7492" w:name="_Toc89180609"/>
      <w:bookmarkStart w:id="7493" w:name="_Toc97072303"/>
      <w:bookmarkStart w:id="7494" w:name="_Toc120051718"/>
      <w:bookmarkStart w:id="7495" w:name="_Toc122026088"/>
      <w:r w:rsidRPr="003B2883">
        <w:t>6.</w:t>
      </w:r>
      <w:r>
        <w:t>6</w:t>
      </w:r>
      <w:r w:rsidRPr="003B2883">
        <w:t>.6.2.</w:t>
      </w:r>
      <w:r w:rsidR="001D2FD9">
        <w:t>4</w:t>
      </w:r>
      <w:r w:rsidRPr="003B2883">
        <w:tab/>
        <w:t>Type: N2</w:t>
      </w:r>
      <w:r>
        <w:t>Mbs</w:t>
      </w:r>
      <w:r w:rsidR="001D2FD9">
        <w:t>Sm</w:t>
      </w:r>
      <w:r w:rsidRPr="003B2883">
        <w:rPr>
          <w:lang w:val="en-US"/>
        </w:rPr>
        <w:t>Info</w:t>
      </w:r>
      <w:bookmarkEnd w:id="7489"/>
      <w:bookmarkEnd w:id="7490"/>
      <w:bookmarkEnd w:id="7491"/>
      <w:bookmarkEnd w:id="7492"/>
      <w:bookmarkEnd w:id="7493"/>
      <w:bookmarkEnd w:id="7494"/>
      <w:bookmarkEnd w:id="7495"/>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4F4C1AF1"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6.</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496" w:name="_Toc122026089"/>
      <w:r>
        <w:lastRenderedPageBreak/>
        <w:t>6.6.6</w:t>
      </w:r>
      <w:r w:rsidRPr="003B2883">
        <w:t>.2.</w:t>
      </w:r>
      <w:r>
        <w:t>5</w:t>
      </w:r>
      <w:r w:rsidRPr="003B2883">
        <w:tab/>
        <w:t xml:space="preserve">Type: </w:t>
      </w:r>
      <w:r>
        <w:rPr>
          <w:lang w:eastAsia="zh-CN"/>
        </w:rPr>
        <w:t>Notification</w:t>
      </w:r>
      <w:bookmarkEnd w:id="7496"/>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497" w:name="_Toc122026090"/>
      <w:r>
        <w:t>6.6.6.2.6</w:t>
      </w:r>
      <w:r>
        <w:tab/>
        <w:t xml:space="preserve">Type: </w:t>
      </w:r>
      <w:r>
        <w:rPr>
          <w:lang w:eastAsia="zh-CN"/>
        </w:rPr>
        <w:t>RanFailure</w:t>
      </w:r>
      <w:bookmarkEnd w:id="7497"/>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498" w:name="_Toc81298098"/>
      <w:bookmarkStart w:id="7499" w:name="_Toc89035511"/>
      <w:bookmarkStart w:id="7500" w:name="_Toc89065309"/>
      <w:bookmarkStart w:id="7501" w:name="_Toc89180610"/>
      <w:bookmarkStart w:id="7502" w:name="_Toc97072304"/>
      <w:bookmarkStart w:id="7503" w:name="_Toc120051719"/>
      <w:bookmarkStart w:id="7504" w:name="_Toc122026091"/>
      <w:r w:rsidRPr="003B2883">
        <w:rPr>
          <w:lang w:val="en-US"/>
        </w:rPr>
        <w:t>6.</w:t>
      </w:r>
      <w:r>
        <w:rPr>
          <w:lang w:val="en-US"/>
        </w:rPr>
        <w:t>6</w:t>
      </w:r>
      <w:r w:rsidRPr="003B2883">
        <w:rPr>
          <w:lang w:val="en-US"/>
        </w:rPr>
        <w:t>.6.3</w:t>
      </w:r>
      <w:r w:rsidRPr="003B2883">
        <w:rPr>
          <w:lang w:val="en-US"/>
        </w:rPr>
        <w:tab/>
        <w:t>Simple data types and enumerations</w:t>
      </w:r>
      <w:bookmarkEnd w:id="7498"/>
      <w:bookmarkEnd w:id="7499"/>
      <w:bookmarkEnd w:id="7500"/>
      <w:bookmarkEnd w:id="7501"/>
      <w:bookmarkEnd w:id="7502"/>
      <w:bookmarkEnd w:id="7503"/>
      <w:bookmarkEnd w:id="7504"/>
    </w:p>
    <w:p w14:paraId="3051F620" w14:textId="3A2CBEEB" w:rsidR="0019245A" w:rsidRPr="003B2883" w:rsidRDefault="0019245A" w:rsidP="0019245A">
      <w:pPr>
        <w:pStyle w:val="Heading5"/>
      </w:pPr>
      <w:bookmarkStart w:id="7505" w:name="_Toc81298099"/>
      <w:bookmarkStart w:id="7506" w:name="_Toc89035512"/>
      <w:bookmarkStart w:id="7507" w:name="_Toc89065310"/>
      <w:bookmarkStart w:id="7508" w:name="_Toc89180611"/>
      <w:bookmarkStart w:id="7509" w:name="_Toc97072305"/>
      <w:bookmarkStart w:id="7510" w:name="_Toc120051720"/>
      <w:bookmarkStart w:id="7511" w:name="_Toc122026092"/>
      <w:r w:rsidRPr="003B2883">
        <w:t>6.</w:t>
      </w:r>
      <w:r>
        <w:t>6</w:t>
      </w:r>
      <w:r w:rsidRPr="003B2883">
        <w:t>.6.3.1</w:t>
      </w:r>
      <w:r w:rsidRPr="003B2883">
        <w:tab/>
        <w:t>Introduction</w:t>
      </w:r>
      <w:bookmarkEnd w:id="7505"/>
      <w:bookmarkEnd w:id="7506"/>
      <w:bookmarkEnd w:id="7507"/>
      <w:bookmarkEnd w:id="7508"/>
      <w:bookmarkEnd w:id="7509"/>
      <w:bookmarkEnd w:id="7510"/>
      <w:bookmarkEnd w:id="7511"/>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12" w:name="_Toc81298100"/>
      <w:bookmarkStart w:id="7513" w:name="_Toc89035513"/>
      <w:bookmarkStart w:id="7514" w:name="_Toc89065311"/>
      <w:bookmarkStart w:id="7515" w:name="_Toc89180612"/>
      <w:bookmarkStart w:id="7516" w:name="_Toc97072306"/>
      <w:bookmarkStart w:id="7517" w:name="_Toc120051721"/>
      <w:bookmarkStart w:id="7518" w:name="_Toc122026093"/>
      <w:r w:rsidRPr="003B2883">
        <w:t>6.</w:t>
      </w:r>
      <w:r>
        <w:t>6</w:t>
      </w:r>
      <w:r w:rsidRPr="003B2883">
        <w:t>.6.3.2</w:t>
      </w:r>
      <w:r w:rsidRPr="003B2883">
        <w:tab/>
        <w:t>Simple data types</w:t>
      </w:r>
      <w:bookmarkEnd w:id="7512"/>
      <w:bookmarkEnd w:id="7513"/>
      <w:bookmarkEnd w:id="7514"/>
      <w:bookmarkEnd w:id="7515"/>
      <w:bookmarkEnd w:id="7516"/>
      <w:bookmarkEnd w:id="7517"/>
      <w:bookmarkEnd w:id="7518"/>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19" w:name="_Toc81298122"/>
      <w:bookmarkStart w:id="7520" w:name="_Toc89035514"/>
      <w:bookmarkStart w:id="7521" w:name="_Toc89065312"/>
      <w:bookmarkStart w:id="7522" w:name="_Toc89180613"/>
    </w:p>
    <w:p w14:paraId="173C61AA" w14:textId="216CDD3A" w:rsidR="001D2FD9" w:rsidRDefault="001D2FD9" w:rsidP="001D2FD9">
      <w:pPr>
        <w:pStyle w:val="Heading5"/>
      </w:pPr>
      <w:bookmarkStart w:id="7523" w:name="_Toc97072307"/>
      <w:bookmarkStart w:id="7524" w:name="_Toc120051722"/>
      <w:bookmarkStart w:id="7525" w:name="_Toc122026094"/>
      <w:r w:rsidRPr="003B2883">
        <w:t>6.</w:t>
      </w:r>
      <w:r>
        <w:t>6</w:t>
      </w:r>
      <w:r w:rsidRPr="003B2883">
        <w:t>.6.</w:t>
      </w:r>
      <w:r>
        <w:t>3</w:t>
      </w:r>
      <w:r w:rsidRPr="003B2883">
        <w:t>.</w:t>
      </w:r>
      <w:r>
        <w:t>3</w:t>
      </w:r>
      <w:r>
        <w:tab/>
        <w:t>Enumeration: MbsNgapIeType</w:t>
      </w:r>
      <w:bookmarkEnd w:id="7523"/>
      <w:bookmarkEnd w:id="7524"/>
      <w:bookmarkEnd w:id="7525"/>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26"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26"/>
    </w:tbl>
    <w:p w14:paraId="010FCCAF" w14:textId="3536C787" w:rsidR="001D2FD9" w:rsidRDefault="001D2FD9" w:rsidP="001D2FD9">
      <w:pPr>
        <w:rPr>
          <w:lang w:val="en-US"/>
        </w:rPr>
      </w:pPr>
    </w:p>
    <w:p w14:paraId="1D25515B" w14:textId="438657D4" w:rsidR="00242C61" w:rsidRDefault="00242C61" w:rsidP="00242C61">
      <w:pPr>
        <w:pStyle w:val="Heading5"/>
      </w:pPr>
      <w:bookmarkStart w:id="7527" w:name="_Toc122026095"/>
      <w:r>
        <w:t>6.6.6.3.4</w:t>
      </w:r>
      <w:r>
        <w:tab/>
        <w:t>Enumeration: RanFailureIndication</w:t>
      </w:r>
      <w:bookmarkEnd w:id="7527"/>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lastRenderedPageBreak/>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28" w:name="_Toc97072308"/>
      <w:bookmarkStart w:id="7529" w:name="_Toc120051723"/>
      <w:bookmarkStart w:id="7530" w:name="_Toc122026096"/>
      <w:r w:rsidRPr="003B2883">
        <w:t>6.</w:t>
      </w:r>
      <w:r>
        <w:t>6</w:t>
      </w:r>
      <w:r w:rsidRPr="003B2883">
        <w:t>.6.4</w:t>
      </w:r>
      <w:r w:rsidRPr="003B2883">
        <w:tab/>
        <w:t>Binary data</w:t>
      </w:r>
      <w:bookmarkEnd w:id="7519"/>
      <w:bookmarkEnd w:id="7520"/>
      <w:bookmarkEnd w:id="7521"/>
      <w:bookmarkEnd w:id="7522"/>
      <w:bookmarkEnd w:id="7528"/>
      <w:bookmarkEnd w:id="7529"/>
      <w:bookmarkEnd w:id="7530"/>
    </w:p>
    <w:p w14:paraId="11261CAA" w14:textId="55BA06F3" w:rsidR="0019245A" w:rsidRPr="003B2883" w:rsidRDefault="0019245A" w:rsidP="0019245A">
      <w:pPr>
        <w:pStyle w:val="Heading5"/>
        <w:rPr>
          <w:lang w:val="en-US"/>
        </w:rPr>
      </w:pPr>
      <w:bookmarkStart w:id="7531" w:name="_Toc81298123"/>
      <w:bookmarkStart w:id="7532" w:name="_Toc89035515"/>
      <w:bookmarkStart w:id="7533" w:name="_Toc89065313"/>
      <w:bookmarkStart w:id="7534" w:name="_Toc89180614"/>
      <w:bookmarkStart w:id="7535" w:name="_Toc97072309"/>
      <w:bookmarkStart w:id="7536" w:name="_Toc120051724"/>
      <w:bookmarkStart w:id="7537" w:name="_Toc122026097"/>
      <w:r w:rsidRPr="003B2883">
        <w:rPr>
          <w:lang w:val="en-US"/>
        </w:rPr>
        <w:t>6.</w:t>
      </w:r>
      <w:r>
        <w:rPr>
          <w:lang w:val="en-US"/>
        </w:rPr>
        <w:t>6.</w:t>
      </w:r>
      <w:r w:rsidRPr="003B2883">
        <w:rPr>
          <w:lang w:val="en-US"/>
        </w:rPr>
        <w:t>6.4.1</w:t>
      </w:r>
      <w:r w:rsidRPr="003B2883">
        <w:rPr>
          <w:lang w:val="en-US"/>
        </w:rPr>
        <w:tab/>
        <w:t>Introduction</w:t>
      </w:r>
      <w:bookmarkEnd w:id="7531"/>
      <w:bookmarkEnd w:id="7532"/>
      <w:bookmarkEnd w:id="7533"/>
      <w:bookmarkEnd w:id="7534"/>
      <w:bookmarkEnd w:id="7535"/>
      <w:bookmarkEnd w:id="7536"/>
      <w:bookmarkEnd w:id="7537"/>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38" w:name="_Toc81298125"/>
      <w:bookmarkStart w:id="7539" w:name="_Toc89035516"/>
      <w:bookmarkStart w:id="7540" w:name="_Toc89065314"/>
      <w:bookmarkStart w:id="7541" w:name="_Toc89180615"/>
      <w:bookmarkStart w:id="7542" w:name="_Toc97072310"/>
      <w:bookmarkStart w:id="7543" w:name="_Toc120051725"/>
      <w:bookmarkStart w:id="7544" w:name="_Toc122026098"/>
      <w:r w:rsidRPr="003B2883">
        <w:rPr>
          <w:lang w:val="en-US"/>
        </w:rPr>
        <w:t>6.</w:t>
      </w:r>
      <w:r>
        <w:rPr>
          <w:lang w:val="en-US"/>
        </w:rPr>
        <w:t>6</w:t>
      </w:r>
      <w:r w:rsidRPr="003B2883">
        <w:rPr>
          <w:lang w:val="en-US"/>
        </w:rPr>
        <w:t>.6.4.</w:t>
      </w:r>
      <w:r>
        <w:rPr>
          <w:lang w:val="en-US"/>
        </w:rPr>
        <w:t>2</w:t>
      </w:r>
      <w:r w:rsidRPr="003B2883">
        <w:rPr>
          <w:lang w:val="en-US"/>
        </w:rPr>
        <w:tab/>
        <w:t>N2 Information</w:t>
      </w:r>
      <w:bookmarkEnd w:id="7538"/>
      <w:bookmarkEnd w:id="7539"/>
      <w:bookmarkEnd w:id="7540"/>
      <w:bookmarkEnd w:id="7541"/>
      <w:bookmarkEnd w:id="7542"/>
      <w:bookmarkEnd w:id="7543"/>
      <w:bookmarkEnd w:id="7544"/>
    </w:p>
    <w:p w14:paraId="0549DA6C" w14:textId="78A2F072" w:rsidR="0019245A" w:rsidRPr="003B2883" w:rsidRDefault="0019245A" w:rsidP="00876DA9">
      <w:pPr>
        <w:pStyle w:val="Heading6"/>
      </w:pPr>
      <w:bookmarkStart w:id="7545" w:name="_Toc81298126"/>
      <w:bookmarkStart w:id="7546" w:name="_Toc89035517"/>
      <w:bookmarkStart w:id="7547" w:name="_Toc89065315"/>
      <w:bookmarkStart w:id="7548" w:name="_Toc89180616"/>
      <w:bookmarkStart w:id="7549" w:name="_Toc97072311"/>
      <w:bookmarkStart w:id="7550" w:name="_Toc120051726"/>
      <w:bookmarkStart w:id="7551" w:name="_Toc122026099"/>
      <w:r w:rsidRPr="003B2883">
        <w:t>6.</w:t>
      </w:r>
      <w:r>
        <w:t>6</w:t>
      </w:r>
      <w:r w:rsidRPr="003B2883">
        <w:t>.6.4.</w:t>
      </w:r>
      <w:r>
        <w:t>2</w:t>
      </w:r>
      <w:r w:rsidRPr="003B2883">
        <w:t>.1</w:t>
      </w:r>
      <w:r w:rsidRPr="003B2883">
        <w:tab/>
        <w:t>Introduction</w:t>
      </w:r>
      <w:bookmarkEnd w:id="7545"/>
      <w:bookmarkEnd w:id="7546"/>
      <w:bookmarkEnd w:id="7547"/>
      <w:bookmarkEnd w:id="7548"/>
      <w:bookmarkEnd w:id="7549"/>
      <w:bookmarkEnd w:id="7550"/>
      <w:bookmarkEnd w:id="7551"/>
    </w:p>
    <w:p w14:paraId="7D4D0247" w14:textId="17DF1C1E" w:rsidR="0019245A" w:rsidRPr="003B2883" w:rsidRDefault="0019245A" w:rsidP="0019245A">
      <w:pPr>
        <w:rPr>
          <w:lang w:val="en-US"/>
        </w:rPr>
      </w:pPr>
      <w:r w:rsidRPr="003B2883">
        <w:t xml:space="preserve">N2 Information shall encode NG Application Protocol (NGAP) IEs, as specified in </w:t>
      </w:r>
      <w:r>
        <w:t>clause</w:t>
      </w:r>
      <w:r w:rsidRPr="003B2883">
        <w:t xml:space="preserve"> </w:t>
      </w:r>
      <w:r w:rsidR="001D2FD9">
        <w:t>9.3.A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552" w:name="_Toc81298127"/>
      <w:bookmarkStart w:id="7553" w:name="_Toc89035518"/>
      <w:bookmarkStart w:id="7554" w:name="_Toc89065316"/>
      <w:bookmarkStart w:id="7555" w:name="_Toc89180617"/>
      <w:bookmarkStart w:id="7556" w:name="_Toc97072312"/>
      <w:bookmarkStart w:id="7557" w:name="_Toc120051727"/>
      <w:bookmarkStart w:id="7558" w:name="_Toc122026100"/>
      <w:r w:rsidRPr="003B2883">
        <w:t>6.</w:t>
      </w:r>
      <w:r>
        <w:t>6</w:t>
      </w:r>
      <w:r w:rsidRPr="003B2883">
        <w:t>.6.4.</w:t>
      </w:r>
      <w:r>
        <w:t>2</w:t>
      </w:r>
      <w:r w:rsidRPr="003B2883">
        <w:t>.2</w:t>
      </w:r>
      <w:r w:rsidRPr="003B2883">
        <w:tab/>
        <w:t>NGAP IEs</w:t>
      </w:r>
      <w:bookmarkEnd w:id="7552"/>
      <w:bookmarkEnd w:id="7553"/>
      <w:bookmarkEnd w:id="7554"/>
      <w:bookmarkEnd w:id="7555"/>
      <w:bookmarkEnd w:id="7556"/>
      <w:bookmarkEnd w:id="7557"/>
      <w:bookmarkEnd w:id="7558"/>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559" w:name="_Toc89035519"/>
      <w:bookmarkStart w:id="7560" w:name="_Toc89065317"/>
      <w:bookmarkStart w:id="7561" w:name="_Toc89180618"/>
      <w:bookmarkStart w:id="7562" w:name="_Toc97072313"/>
    </w:p>
    <w:p w14:paraId="32C8B35D" w14:textId="349AEBCC" w:rsidR="00385023" w:rsidRPr="003B2883" w:rsidRDefault="00385023" w:rsidP="00385023">
      <w:pPr>
        <w:pStyle w:val="Heading3"/>
      </w:pPr>
      <w:bookmarkStart w:id="7563" w:name="_Toc120051728"/>
      <w:bookmarkStart w:id="7564" w:name="_Toc122026101"/>
      <w:r w:rsidRPr="003B2883">
        <w:t>6.</w:t>
      </w:r>
      <w:r>
        <w:t>6</w:t>
      </w:r>
      <w:r w:rsidRPr="003B2883">
        <w:t>.7</w:t>
      </w:r>
      <w:r w:rsidRPr="003B2883">
        <w:tab/>
        <w:t>Error Handling</w:t>
      </w:r>
      <w:bookmarkEnd w:id="7559"/>
      <w:bookmarkEnd w:id="7560"/>
      <w:bookmarkEnd w:id="7561"/>
      <w:bookmarkEnd w:id="7562"/>
      <w:bookmarkEnd w:id="7563"/>
      <w:bookmarkEnd w:id="7564"/>
    </w:p>
    <w:p w14:paraId="5895BF3D" w14:textId="6414ECA3" w:rsidR="00385023" w:rsidRPr="003B2883" w:rsidRDefault="00385023" w:rsidP="00385023">
      <w:pPr>
        <w:pStyle w:val="Heading4"/>
      </w:pPr>
      <w:bookmarkStart w:id="7565" w:name="_Toc89035520"/>
      <w:bookmarkStart w:id="7566" w:name="_Toc89065318"/>
      <w:bookmarkStart w:id="7567" w:name="_Toc89180619"/>
      <w:bookmarkStart w:id="7568" w:name="_Toc97072314"/>
      <w:bookmarkStart w:id="7569" w:name="_Toc120051729"/>
      <w:bookmarkStart w:id="7570" w:name="_Toc122026102"/>
      <w:r w:rsidRPr="003B2883">
        <w:t>6.</w:t>
      </w:r>
      <w:r>
        <w:t>6</w:t>
      </w:r>
      <w:r w:rsidRPr="003B2883">
        <w:t>.7.1</w:t>
      </w:r>
      <w:r w:rsidRPr="003B2883">
        <w:tab/>
        <w:t>General</w:t>
      </w:r>
      <w:bookmarkEnd w:id="7565"/>
      <w:bookmarkEnd w:id="7566"/>
      <w:bookmarkEnd w:id="7567"/>
      <w:bookmarkEnd w:id="7568"/>
      <w:bookmarkEnd w:id="7569"/>
      <w:bookmarkEnd w:id="7570"/>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571" w:name="_Toc89035521"/>
      <w:bookmarkStart w:id="7572" w:name="_Toc89065319"/>
      <w:bookmarkStart w:id="7573" w:name="_Toc89180620"/>
      <w:bookmarkStart w:id="7574" w:name="_Toc97072315"/>
      <w:bookmarkStart w:id="7575" w:name="_Toc120051730"/>
      <w:bookmarkStart w:id="7576" w:name="_Toc122026103"/>
      <w:r w:rsidRPr="003B2883">
        <w:t>6.</w:t>
      </w:r>
      <w:r>
        <w:t>6</w:t>
      </w:r>
      <w:r w:rsidRPr="003B2883">
        <w:t>.7.2</w:t>
      </w:r>
      <w:r w:rsidRPr="003B2883">
        <w:tab/>
        <w:t>Protocol Errors</w:t>
      </w:r>
      <w:bookmarkEnd w:id="7571"/>
      <w:bookmarkEnd w:id="7572"/>
      <w:bookmarkEnd w:id="7573"/>
      <w:bookmarkEnd w:id="7574"/>
      <w:bookmarkEnd w:id="7575"/>
      <w:bookmarkEnd w:id="7576"/>
    </w:p>
    <w:p w14:paraId="26A9F2EA" w14:textId="77777777" w:rsidR="00385023" w:rsidRPr="003B2883" w:rsidRDefault="00385023" w:rsidP="00385023">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577" w:name="_Toc89035522"/>
      <w:bookmarkStart w:id="7578" w:name="_Toc89065320"/>
      <w:bookmarkStart w:id="7579" w:name="_Toc89180621"/>
      <w:bookmarkStart w:id="7580" w:name="_Toc97072316"/>
      <w:bookmarkStart w:id="7581" w:name="_Toc120051731"/>
      <w:bookmarkStart w:id="7582" w:name="_Toc122026104"/>
      <w:r w:rsidRPr="003B2883">
        <w:lastRenderedPageBreak/>
        <w:t>6.</w:t>
      </w:r>
      <w:r>
        <w:t>6</w:t>
      </w:r>
      <w:r w:rsidRPr="003B2883">
        <w:t>.7.3</w:t>
      </w:r>
      <w:r w:rsidRPr="003B2883">
        <w:tab/>
        <w:t>Application Errors</w:t>
      </w:r>
      <w:bookmarkEnd w:id="7577"/>
      <w:bookmarkEnd w:id="7578"/>
      <w:bookmarkEnd w:id="7579"/>
      <w:bookmarkEnd w:id="7580"/>
      <w:bookmarkEnd w:id="7581"/>
      <w:bookmarkEnd w:id="7582"/>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583" w:name="_Toc120051732"/>
      <w:bookmarkStart w:id="7584" w:name="_Toc122026105"/>
      <w:r w:rsidRPr="003B2883">
        <w:t>6.</w:t>
      </w:r>
      <w:r>
        <w:t>6</w:t>
      </w:r>
      <w:r w:rsidRPr="003B2883">
        <w:t>.8</w:t>
      </w:r>
      <w:r w:rsidRPr="003B2883">
        <w:tab/>
        <w:t>Feature Negotiation</w:t>
      </w:r>
      <w:bookmarkEnd w:id="7583"/>
      <w:bookmarkEnd w:id="7584"/>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77777777"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service, if any, by including the supportedFeatures attribute in payload of the HTTP Request Message for following service operations:</w:t>
      </w:r>
    </w:p>
    <w:p w14:paraId="0D9C2A66" w14:textId="77777777"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Pr>
          <w:lang w:val="en-US"/>
        </w:rPr>
        <w:t>clause</w:t>
      </w:r>
      <w:r w:rsidRPr="003B2883">
        <w:rPr>
          <w:lang w:val="en-US"/>
        </w:rPr>
        <w:t xml:space="preserve"> 5.</w:t>
      </w:r>
      <w:r>
        <w:rPr>
          <w:lang w:val="en-US"/>
        </w:rPr>
        <w:t>7</w:t>
      </w:r>
      <w:r w:rsidRPr="003B2883">
        <w:rPr>
          <w:lang w:val="en-US"/>
        </w:rPr>
        <w:t>.2.2</w:t>
      </w:r>
      <w:r>
        <w:rPr>
          <w:lang w:val="en-US"/>
        </w:rPr>
        <w:t>.</w:t>
      </w:r>
    </w:p>
    <w:p w14:paraId="3B134187" w14:textId="77777777" w:rsidR="00AF4C35" w:rsidRDefault="00AF4C35" w:rsidP="00AF4C35">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6CC5B3E7" w14:textId="77777777" w:rsidR="00AF4C35" w:rsidRPr="003B2883" w:rsidRDefault="00AF4C35" w:rsidP="00AF4C35">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77777777" w:rsidR="002E6191" w:rsidRDefault="002E6191" w:rsidP="00A45B70">
            <w:pPr>
              <w:pStyle w:val="TAL"/>
            </w:pPr>
            <w:r>
              <w:t xml:space="preserve">An NF Service Consumer </w:t>
            </w:r>
            <w:r>
              <w:rPr>
                <w:lang w:eastAsia="zh-CN"/>
              </w:rPr>
              <w:t xml:space="preserve">(e.g. MB-SMF) </w:t>
            </w:r>
            <w:r>
              <w:t xml:space="preserve">and an AMF that support this feature shall support: </w:t>
            </w:r>
          </w:p>
          <w:p w14:paraId="23594124" w14:textId="77777777" w:rsidR="002E6191" w:rsidRDefault="002E6191" w:rsidP="002E6191">
            <w:pPr>
              <w:pStyle w:val="TAL"/>
              <w:numPr>
                <w:ilvl w:val="0"/>
                <w:numId w:val="50"/>
              </w:numPr>
              <w:overflowPunct/>
              <w:autoSpaceDE/>
              <w:autoSpaceDN/>
              <w:adjustRightInd/>
              <w:textAlignment w:val="auto"/>
              <w:rPr>
                <w:lang w:eastAsia="zh-CN"/>
              </w:rPr>
            </w:pPr>
            <w:r>
              <w:t xml:space="preserve">Namf_MBSCommunication_N2MessageTransfer Request including the list of NG RAN node IDs towards which the </w:t>
            </w:r>
            <w:r>
              <w:rPr>
                <w:lang w:eastAsia="zh-CN"/>
              </w:rPr>
              <w:t xml:space="preserve">MBS related N2 message is requested to be distributed; and </w:t>
            </w:r>
          </w:p>
          <w:p w14:paraId="3224BC60" w14:textId="77777777" w:rsidR="002E6191" w:rsidRDefault="002E6191" w:rsidP="002E6191">
            <w:pPr>
              <w:pStyle w:val="TAL"/>
              <w:numPr>
                <w:ilvl w:val="0"/>
                <w:numId w:val="50"/>
              </w:numPr>
              <w:overflowPunct/>
              <w:autoSpaceDE/>
              <w:autoSpaceDN/>
              <w:adjustRightInd/>
              <w:textAlignment w:val="auto"/>
              <w:rPr>
                <w:lang w:eastAsia="zh-CN"/>
              </w:rPr>
            </w:pPr>
            <w:r>
              <w:rPr>
                <w:lang w:eastAsia="zh-CN"/>
              </w:rPr>
              <w:t xml:space="preserve">the AMF notifying an MBS related N2 procedure failure with an NG RAN node in this list, detected by the AMF or reported by the NG-RAN node. </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585" w:name="_Toc81298321"/>
      <w:bookmarkStart w:id="7586" w:name="_Toc89035523"/>
      <w:bookmarkStart w:id="7587" w:name="_Toc89065321"/>
      <w:bookmarkStart w:id="7588" w:name="_Toc89180622"/>
      <w:bookmarkStart w:id="7589" w:name="_Toc97072317"/>
      <w:bookmarkStart w:id="7590" w:name="_Toc120051733"/>
      <w:bookmarkStart w:id="7591" w:name="_Toc122026106"/>
      <w:r w:rsidRPr="003B2883">
        <w:rPr>
          <w:lang w:val="en-US"/>
        </w:rPr>
        <w:t>6.</w:t>
      </w:r>
      <w:r>
        <w:rPr>
          <w:lang w:val="en-US"/>
        </w:rPr>
        <w:t>6</w:t>
      </w:r>
      <w:r w:rsidRPr="003B2883">
        <w:rPr>
          <w:lang w:val="en-US"/>
        </w:rPr>
        <w:t>.9</w:t>
      </w:r>
      <w:r w:rsidRPr="003B2883">
        <w:rPr>
          <w:lang w:val="en-US"/>
        </w:rPr>
        <w:tab/>
        <w:t>Security</w:t>
      </w:r>
      <w:bookmarkEnd w:id="7585"/>
      <w:bookmarkEnd w:id="7586"/>
      <w:bookmarkEnd w:id="7587"/>
      <w:bookmarkEnd w:id="7588"/>
      <w:bookmarkEnd w:id="7589"/>
      <w:bookmarkEnd w:id="7590"/>
      <w:bookmarkEnd w:id="7591"/>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7267FA9"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53A327C5" w14:textId="77777777" w:rsidR="0019245A" w:rsidRPr="003B2883" w:rsidRDefault="0019245A" w:rsidP="0019245A">
      <w:pPr>
        <w:pStyle w:val="NO"/>
        <w:rPr>
          <w:lang w:val="en-US"/>
        </w:rPr>
      </w:pPr>
      <w:r w:rsidRPr="003B2883">
        <w:rPr>
          <w:lang w:val="en-US"/>
        </w:rPr>
        <w:lastRenderedPageBreak/>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592" w:name="_Toc120051734"/>
      <w:bookmarkStart w:id="7593" w:name="_Toc122026107"/>
      <w:r w:rsidRPr="003B2883">
        <w:t>6.</w:t>
      </w:r>
      <w:r>
        <w:t>6</w:t>
      </w:r>
      <w:r w:rsidRPr="003B2883">
        <w:t>.</w:t>
      </w:r>
      <w:r>
        <w:t>10</w:t>
      </w:r>
      <w:r w:rsidRPr="003B2883">
        <w:tab/>
      </w:r>
      <w:r>
        <w:t>HTTP redirection</w:t>
      </w:r>
      <w:bookmarkEnd w:id="7592"/>
      <w:bookmarkEnd w:id="7593"/>
    </w:p>
    <w:p w14:paraId="0CF9D9CA" w14:textId="77777777"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TS 29.500 [4]). </w:t>
      </w:r>
    </w:p>
    <w:p w14:paraId="6824D739" w14:textId="77777777" w:rsidR="006F083D" w:rsidRDefault="006F083D" w:rsidP="006F083D">
      <w:r>
        <w:t>An SCP that reselects a different AMF producer instance will return the NF Instance ID of the new AMF producer instance in the 3gpp-Sbi-Producer-Id header, as specified in clause 6.10.3.4 of 3GPP TS 29.500 [4].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A50766">
      <w:pPr>
        <w:pStyle w:val="Heading8"/>
      </w:pPr>
      <w:bookmarkStart w:id="7594" w:name="_Toc89065322"/>
      <w:bookmarkStart w:id="7595" w:name="_Toc89180623"/>
      <w:bookmarkStart w:id="7596" w:name="_Toc97072318"/>
      <w:r w:rsidRPr="003B2883">
        <w:t>Annex A (normative):</w:t>
      </w:r>
      <w:r w:rsidR="00ED495F">
        <w:br/>
      </w:r>
      <w:r w:rsidRPr="003B2883">
        <w:t>OpenAPI specification</w:t>
      </w:r>
      <w:bookmarkEnd w:id="7594"/>
      <w:bookmarkEnd w:id="7595"/>
      <w:bookmarkEnd w:id="7596"/>
    </w:p>
    <w:p w14:paraId="4AF68211" w14:textId="77777777" w:rsidR="00602AC0" w:rsidRPr="003B2883" w:rsidRDefault="00602AC0" w:rsidP="00ED495F">
      <w:pPr>
        <w:pStyle w:val="Heading1"/>
      </w:pPr>
      <w:bookmarkStart w:id="7597" w:name="_Toc25156614"/>
      <w:bookmarkStart w:id="7598" w:name="_Toc34124919"/>
      <w:bookmarkStart w:id="7599" w:name="_Toc43208055"/>
      <w:bookmarkStart w:id="7600" w:name="_Toc49857522"/>
      <w:bookmarkStart w:id="7601" w:name="_Toc56677368"/>
      <w:bookmarkStart w:id="7602" w:name="_Toc56691891"/>
      <w:bookmarkStart w:id="7603" w:name="_Toc56699155"/>
      <w:bookmarkStart w:id="7604" w:name="_Toc89035524"/>
      <w:bookmarkStart w:id="7605" w:name="_Toc89065323"/>
      <w:bookmarkStart w:id="7606" w:name="_Toc89180624"/>
      <w:bookmarkStart w:id="7607" w:name="_Toc97072319"/>
      <w:bookmarkStart w:id="7608" w:name="_Toc120051735"/>
      <w:bookmarkStart w:id="7609" w:name="_Toc122026108"/>
      <w:r w:rsidRPr="003B2883">
        <w:t>A.1</w:t>
      </w:r>
      <w:r w:rsidRPr="003B2883">
        <w:tab/>
        <w:t>General</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2F4CF7D"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C20ABD">
        <w:t>3</w:t>
      </w:r>
      <w:r w:rsidR="0036634F">
        <w:t>7] clause 5B).</w:t>
      </w:r>
    </w:p>
    <w:p w14:paraId="6E1E5C2D" w14:textId="77777777" w:rsidR="00602AC0" w:rsidRPr="003B2883" w:rsidRDefault="00602AC0" w:rsidP="00ED495F">
      <w:pPr>
        <w:pStyle w:val="Heading1"/>
      </w:pPr>
      <w:bookmarkStart w:id="7610" w:name="_Toc25156615"/>
      <w:bookmarkStart w:id="7611" w:name="_Toc34124920"/>
      <w:bookmarkStart w:id="7612" w:name="_Toc43208056"/>
      <w:bookmarkStart w:id="7613" w:name="_Toc49857523"/>
      <w:bookmarkStart w:id="7614" w:name="_Toc56677369"/>
      <w:bookmarkStart w:id="7615" w:name="_Toc56691892"/>
      <w:bookmarkStart w:id="7616" w:name="_Toc56699156"/>
      <w:bookmarkStart w:id="7617" w:name="_Toc89035525"/>
      <w:bookmarkStart w:id="7618" w:name="_Toc89065324"/>
      <w:bookmarkStart w:id="7619" w:name="_Toc89180625"/>
      <w:bookmarkStart w:id="7620" w:name="_Toc97072320"/>
      <w:bookmarkStart w:id="7621" w:name="_Toc120051736"/>
      <w:bookmarkStart w:id="7622" w:name="_Hlk97070575"/>
      <w:bookmarkStart w:id="7623" w:name="_Toc122026109"/>
      <w:r w:rsidRPr="003B2883">
        <w:t>A.2</w:t>
      </w:r>
      <w:r w:rsidRPr="003B2883">
        <w:tab/>
        <w:t>Namf_Communication API</w:t>
      </w:r>
      <w:bookmarkEnd w:id="7610"/>
      <w:bookmarkEnd w:id="7611"/>
      <w:bookmarkEnd w:id="7612"/>
      <w:bookmarkEnd w:id="7613"/>
      <w:bookmarkEnd w:id="7614"/>
      <w:bookmarkEnd w:id="7615"/>
      <w:bookmarkEnd w:id="7616"/>
      <w:bookmarkEnd w:id="7617"/>
      <w:bookmarkEnd w:id="7618"/>
      <w:bookmarkEnd w:id="7619"/>
      <w:bookmarkEnd w:id="7620"/>
      <w:bookmarkEnd w:id="7621"/>
      <w:bookmarkEnd w:id="7623"/>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01C35051" w:rsidR="00602AC0" w:rsidRPr="003B2883" w:rsidRDefault="00602AC0" w:rsidP="00602AC0">
      <w:pPr>
        <w:pStyle w:val="PL"/>
      </w:pPr>
      <w:r w:rsidRPr="003B2883">
        <w:lastRenderedPageBreak/>
        <w:t xml:space="preserve">  version: </w:t>
      </w:r>
      <w:r w:rsidR="000B7A7E">
        <w:t>1.3.0-alpha.1</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5129D4F7" w:rsidR="00602AC0" w:rsidRPr="003B2883" w:rsidRDefault="00602AC0" w:rsidP="00602AC0">
      <w:pPr>
        <w:pStyle w:val="PL"/>
      </w:pPr>
      <w:r w:rsidRPr="003B2883">
        <w:t xml:space="preserve">    © 20</w:t>
      </w:r>
      <w:r>
        <w:t>2</w:t>
      </w:r>
      <w:r w:rsidR="000C14B9">
        <w:t>2</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400E1880" w:rsidR="00602AC0" w:rsidRPr="003B2883" w:rsidRDefault="00602AC0" w:rsidP="00602AC0">
      <w:pPr>
        <w:pStyle w:val="PL"/>
      </w:pPr>
      <w:r w:rsidRPr="003B2883">
        <w:t xml:space="preserve">  description: 3GPP TS 29.518 V1</w:t>
      </w:r>
      <w:r w:rsidR="000B7A7E">
        <w:t>8</w:t>
      </w:r>
      <w:r w:rsidRPr="003B2883">
        <w:t>.</w:t>
      </w:r>
      <w:r w:rsidR="00677798">
        <w:t>0</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22"/>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lastRenderedPageBreak/>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3B2883" w:rsidRDefault="0093429C" w:rsidP="0093429C">
      <w:pPr>
        <w:pStyle w:val="PL"/>
      </w:pPr>
      <w:r w:rsidRPr="00AB0489">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lastRenderedPageBreak/>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lastRenderedPageBreak/>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lastRenderedPageBreak/>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lastRenderedPageBreak/>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lastRenderedPageBreak/>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0E2885" w:rsidRDefault="00602AC0" w:rsidP="00602AC0">
      <w:pPr>
        <w:pStyle w:val="PL"/>
        <w:rPr>
          <w:lang w:val="sv-SE"/>
        </w:rPr>
      </w:pPr>
      <w:r w:rsidRPr="00AB0489">
        <w:rPr>
          <w:lang w:val="sv-SE"/>
        </w:rPr>
        <w:t xml:space="preserve">                    </w:t>
      </w:r>
      <w:r w:rsidRPr="000E2885">
        <w:rPr>
          <w:lang w:val="sv-SE"/>
        </w:rPr>
        <w:t>type: string</w:t>
      </w:r>
    </w:p>
    <w:p w14:paraId="25C99FEE" w14:textId="77777777" w:rsidR="00602AC0" w:rsidRPr="000E2885" w:rsidRDefault="00602AC0" w:rsidP="00602AC0">
      <w:pPr>
        <w:pStyle w:val="PL"/>
        <w:rPr>
          <w:lang w:val="sv-SE"/>
        </w:rPr>
      </w:pPr>
      <w:r w:rsidRPr="000E2885">
        <w:rPr>
          <w:lang w:val="sv-SE"/>
        </w:rPr>
        <w:t xml:space="preserve">                    format: binary</w:t>
      </w:r>
    </w:p>
    <w:p w14:paraId="43093EE8" w14:textId="77777777" w:rsidR="00602AC0" w:rsidRPr="000E2885" w:rsidRDefault="00602AC0" w:rsidP="00602AC0">
      <w:pPr>
        <w:pStyle w:val="PL"/>
        <w:rPr>
          <w:lang w:val="sv-SE"/>
        </w:rPr>
      </w:pPr>
      <w:r w:rsidRPr="000E2885">
        <w:rPr>
          <w:lang w:val="sv-SE"/>
        </w:rPr>
        <w:t xml:space="preserve">                  binaryDataN2InformationExt14:</w:t>
      </w:r>
    </w:p>
    <w:p w14:paraId="54BF3521" w14:textId="77777777" w:rsidR="00602AC0" w:rsidRPr="000E2885" w:rsidRDefault="00602AC0" w:rsidP="00602AC0">
      <w:pPr>
        <w:pStyle w:val="PL"/>
        <w:rPr>
          <w:lang w:val="sv-SE"/>
        </w:rPr>
      </w:pPr>
      <w:r w:rsidRPr="000E2885">
        <w:rPr>
          <w:lang w:val="sv-SE"/>
        </w:rPr>
        <w:t xml:space="preserve">                    type: string</w:t>
      </w:r>
    </w:p>
    <w:p w14:paraId="46660D94" w14:textId="77777777" w:rsidR="00602AC0" w:rsidRPr="000E2885" w:rsidRDefault="00602AC0" w:rsidP="00602AC0">
      <w:pPr>
        <w:pStyle w:val="PL"/>
        <w:rPr>
          <w:lang w:val="sv-SE"/>
        </w:rPr>
      </w:pPr>
      <w:r w:rsidRPr="000E2885">
        <w:rPr>
          <w:lang w:val="sv-SE"/>
        </w:rPr>
        <w:t xml:space="preserve">                    format: binary</w:t>
      </w:r>
    </w:p>
    <w:p w14:paraId="5423B165" w14:textId="77777777" w:rsidR="00602AC0" w:rsidRPr="000E2885" w:rsidRDefault="00602AC0" w:rsidP="00602AC0">
      <w:pPr>
        <w:pStyle w:val="PL"/>
        <w:rPr>
          <w:lang w:val="sv-SE"/>
        </w:rPr>
      </w:pPr>
      <w:r w:rsidRPr="000E2885">
        <w:rPr>
          <w:lang w:val="sv-SE"/>
        </w:rPr>
        <w:t xml:space="preserve">                  binaryDataN2InformationExt15:</w:t>
      </w:r>
    </w:p>
    <w:p w14:paraId="7859463B" w14:textId="77777777" w:rsidR="00602AC0" w:rsidRPr="000E2885" w:rsidRDefault="00602AC0" w:rsidP="00602AC0">
      <w:pPr>
        <w:pStyle w:val="PL"/>
        <w:rPr>
          <w:lang w:val="sv-SE"/>
        </w:rPr>
      </w:pPr>
      <w:r w:rsidRPr="000E2885">
        <w:rPr>
          <w:lang w:val="sv-SE"/>
        </w:rPr>
        <w:t xml:space="preserve">                    type: string</w:t>
      </w:r>
    </w:p>
    <w:p w14:paraId="13E83DC5" w14:textId="77777777" w:rsidR="00602AC0" w:rsidRPr="003B2883" w:rsidRDefault="00602AC0" w:rsidP="00602AC0">
      <w:pPr>
        <w:pStyle w:val="PL"/>
      </w:pPr>
      <w:r w:rsidRPr="000E2885">
        <w:rPr>
          <w:lang w:val="sv-SE"/>
        </w:rPr>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lastRenderedPageBreak/>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lastRenderedPageBreak/>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lastRenderedPageBreak/>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lastRenderedPageBreak/>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lastRenderedPageBreak/>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lastRenderedPageBreak/>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lastRenderedPageBreak/>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lastRenderedPageBreak/>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lastRenderedPageBreak/>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lastRenderedPageBreak/>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lastRenderedPageBreak/>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lastRenderedPageBreak/>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7777777" w:rsidR="00602AC0" w:rsidRPr="003B2883" w:rsidRDefault="00602AC0" w:rsidP="00602AC0">
      <w:pPr>
        <w:pStyle w:val="PL"/>
      </w:pPr>
      <w:r w:rsidRPr="003B2883">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lastRenderedPageBreak/>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lastRenderedPageBreak/>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lastRenderedPageBreak/>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lastRenderedPageBreak/>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lastRenderedPageBreak/>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lastRenderedPageBreak/>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lastRenderedPageBreak/>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lastRenderedPageBreak/>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lastRenderedPageBreak/>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lastRenderedPageBreak/>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lastRenderedPageBreak/>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lastRenderedPageBreak/>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lastRenderedPageBreak/>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Pr="003B2883" w:rsidRDefault="007A54FE" w:rsidP="007A54FE">
      <w:pPr>
        <w:pStyle w:val="PL"/>
      </w:pPr>
      <w:r>
        <w:rPr>
          <w:lang w:val="en-US"/>
        </w:rPr>
        <w:t xml:space="preserve">          $ref: 'TS29571_CommonData.yaml#/components/schemas/Ncgi'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lastRenderedPageBreak/>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lastRenderedPageBreak/>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lastRenderedPageBreak/>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7777777" w:rsidR="00602AC0" w:rsidRPr="003B2883" w:rsidRDefault="00602AC0" w:rsidP="00602AC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7DDB43D4" w:rsidR="00602AC0" w:rsidRDefault="00602AC0" w:rsidP="00602AC0">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lastRenderedPageBreak/>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lastRenderedPageBreak/>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0803E2EF" w:rsidR="009A7761" w:rsidRDefault="009A7761" w:rsidP="009A7761">
      <w:pPr>
        <w:pStyle w:val="PL"/>
        <w:rPr>
          <w:lang w:val="en-US"/>
        </w:rPr>
      </w:pPr>
      <w:r>
        <w:rPr>
          <w:lang w:val="en-US"/>
        </w:rPr>
        <w:t xml:space="preserve">          default: false</w:t>
      </w:r>
    </w:p>
    <w:p w14:paraId="3286CB34" w14:textId="77777777" w:rsidR="002E5DC9" w:rsidRDefault="002E5DC9" w:rsidP="002E5DC9">
      <w:pPr>
        <w:pStyle w:val="PL"/>
      </w:pPr>
      <w:r>
        <w:t xml:space="preserve">        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58F482B5" w:rsidR="009501A1" w:rsidRDefault="00D03C91" w:rsidP="00D03C91">
      <w:pPr>
        <w:pStyle w:val="PL"/>
        <w:rPr>
          <w:lang w:val="en-US"/>
        </w:rPr>
      </w:pPr>
      <w:r w:rsidRPr="003B2883">
        <w:t xml:space="preserve">          $ref: 'TS29571_Common</w:t>
      </w:r>
      <w:r>
        <w:t>Data.yaml#/components/schemas/Plmn</w:t>
      </w:r>
      <w:r w:rsidRPr="003B2883">
        <w:t>Id'</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lastRenderedPageBreak/>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lastRenderedPageBreak/>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lastRenderedPageBreak/>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lastRenderedPageBreak/>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lastRenderedPageBreak/>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lastRenderedPageBreak/>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lastRenderedPageBreak/>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lastRenderedPageBreak/>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lastRenderedPageBreak/>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lastRenderedPageBreak/>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lastRenderedPageBreak/>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lastRenderedPageBreak/>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Pr="002B32CB" w:rsidRDefault="00573567"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lastRenderedPageBreak/>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lastRenderedPageBreak/>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lastRenderedPageBreak/>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0E2885" w:rsidRDefault="00FF75CC" w:rsidP="00FF75CC">
      <w:pPr>
        <w:pStyle w:val="PL"/>
        <w:rPr>
          <w:lang w:val="sv-SE"/>
        </w:rPr>
      </w:pPr>
      <w:r w:rsidRPr="000E2885">
        <w:rPr>
          <w:lang w:val="sv-SE"/>
        </w:rPr>
        <w:t xml:space="preserve">    EpsNasIntegrityAlgorithm:</w:t>
      </w:r>
    </w:p>
    <w:p w14:paraId="317B0A88" w14:textId="335A1AA6" w:rsidR="00157B05" w:rsidRDefault="00157B05" w:rsidP="00FF75CC">
      <w:pPr>
        <w:pStyle w:val="PL"/>
      </w:pPr>
      <w:r w:rsidRPr="000E2885">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lastRenderedPageBreak/>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ED495F">
      <w:pPr>
        <w:pStyle w:val="Heading1"/>
      </w:pPr>
      <w:bookmarkStart w:id="7624" w:name="_Toc25156616"/>
      <w:bookmarkStart w:id="7625" w:name="_Toc34124921"/>
      <w:bookmarkStart w:id="7626" w:name="_Toc43208057"/>
      <w:bookmarkStart w:id="7627" w:name="_Toc49857524"/>
      <w:bookmarkStart w:id="7628" w:name="_Toc56677370"/>
      <w:bookmarkStart w:id="7629" w:name="_Toc56691893"/>
      <w:bookmarkStart w:id="7630" w:name="_Toc56699157"/>
      <w:bookmarkStart w:id="7631" w:name="_Toc89035526"/>
      <w:bookmarkStart w:id="7632" w:name="_Toc89065325"/>
      <w:bookmarkStart w:id="7633" w:name="_Toc89180626"/>
      <w:bookmarkStart w:id="7634" w:name="_Toc97072321"/>
      <w:bookmarkStart w:id="7635" w:name="_Toc120051737"/>
      <w:bookmarkStart w:id="7636" w:name="_Hlk97070590"/>
      <w:bookmarkStart w:id="7637" w:name="_Toc122026110"/>
      <w:r w:rsidRPr="003B2883">
        <w:t>A.3</w:t>
      </w:r>
      <w:r w:rsidRPr="003B2883">
        <w:tab/>
        <w:t>Namf_EventExposure API</w:t>
      </w:r>
      <w:bookmarkEnd w:id="7624"/>
      <w:bookmarkEnd w:id="7625"/>
      <w:bookmarkEnd w:id="7626"/>
      <w:bookmarkEnd w:id="7627"/>
      <w:bookmarkEnd w:id="7628"/>
      <w:bookmarkEnd w:id="7629"/>
      <w:bookmarkEnd w:id="7630"/>
      <w:bookmarkEnd w:id="7631"/>
      <w:bookmarkEnd w:id="7632"/>
      <w:bookmarkEnd w:id="7633"/>
      <w:bookmarkEnd w:id="7634"/>
      <w:bookmarkEnd w:id="7635"/>
      <w:bookmarkEnd w:id="7637"/>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761F738F" w:rsidR="00602AC0" w:rsidRPr="003B2883" w:rsidRDefault="00602AC0" w:rsidP="00602AC0">
      <w:pPr>
        <w:pStyle w:val="PL"/>
      </w:pPr>
      <w:r w:rsidRPr="003B2883">
        <w:t xml:space="preserve">  version: </w:t>
      </w:r>
      <w:r w:rsidR="00677798">
        <w:t>1.3.0-alpha.1</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6D153969" w:rsidR="00602AC0" w:rsidRPr="003B2883" w:rsidRDefault="00602AC0" w:rsidP="00602AC0">
      <w:pPr>
        <w:pStyle w:val="PL"/>
      </w:pPr>
      <w:r w:rsidRPr="003B2883">
        <w:t xml:space="preserve">    © 20</w:t>
      </w:r>
      <w:r>
        <w:t>2</w:t>
      </w:r>
      <w:r w:rsidR="000C14B9">
        <w:t>2</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57CE5BE9" w:rsidR="00602AC0" w:rsidRPr="003B2883" w:rsidRDefault="00602AC0" w:rsidP="00602AC0">
      <w:pPr>
        <w:pStyle w:val="PL"/>
      </w:pPr>
      <w:r w:rsidRPr="003B2883">
        <w:t xml:space="preserve">  description: 3GPP TS 29.518 V1</w:t>
      </w:r>
      <w:r w:rsidR="00677798">
        <w:t>8</w:t>
      </w:r>
      <w:r w:rsidRPr="003B2883">
        <w:t>.</w:t>
      </w:r>
      <w:r w:rsidR="00677798">
        <w:t>0</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36"/>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lastRenderedPageBreak/>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lastRenderedPageBreak/>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lastRenderedPageBreak/>
        <w:t xml:space="preserve">          $ref: 'TS29571_CommonData.yaml#/components/responses/500'</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lastRenderedPageBreak/>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lastRenderedPageBreak/>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44A1F094" w:rsidR="00C24211" w:rsidRPr="003B2883" w:rsidRDefault="00C70BCE" w:rsidP="00E23D95">
      <w:pPr>
        <w:pStyle w:val="PL"/>
      </w:pPr>
      <w:r>
        <w:t xml:space="preserve">          $ref: '#/components/schemas/D</w:t>
      </w:r>
      <w:r>
        <w:rPr>
          <w:lang w:eastAsia="zh-CN"/>
        </w:rPr>
        <w:t>ispersionArea</w:t>
      </w:r>
      <w:r>
        <w:t>'</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lastRenderedPageBreak/>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4FE01CC" w:rsidR="00FE7F7A" w:rsidRPr="003B2883" w:rsidRDefault="00FE7F7A" w:rsidP="00FE7F7A">
      <w:pPr>
        <w:pStyle w:val="PL"/>
      </w:pPr>
      <w:r>
        <w:t xml:space="preserve">          $ref: '#/components/schemas/SubTerminationReason'</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lastRenderedPageBreak/>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lastRenderedPageBreak/>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5F6968D9"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7A362D" w:rsidRPr="005839B6">
        <w:t>$</w:t>
      </w:r>
      <w:r w:rsidRPr="003B2883">
        <w:t>'</w:t>
      </w:r>
    </w:p>
    <w:p w14:paraId="2AE8C066" w14:textId="4A7FCA0B" w:rsidR="00602AC0" w:rsidRPr="003B2883" w:rsidRDefault="00602AC0" w:rsidP="00602AC0">
      <w:pPr>
        <w:pStyle w:val="PL"/>
      </w:pPr>
      <w:r w:rsidRPr="003B2883">
        <w:t xml:space="preserve">        value:</w:t>
      </w:r>
    </w:p>
    <w:p w14:paraId="3E29C466" w14:textId="2376E176" w:rsidR="00602AC0" w:rsidRDefault="00602AC0" w:rsidP="00602AC0">
      <w:pPr>
        <w:pStyle w:val="PL"/>
      </w:pPr>
      <w:r w:rsidRPr="003B2883">
        <w:t xml:space="preserve">          $ref: '#/components/schemas/AmfEvent'</w:t>
      </w:r>
    </w:p>
    <w:p w14:paraId="289D89F0" w14:textId="22B44110" w:rsidR="007A362D" w:rsidRDefault="007A362D" w:rsidP="007A362D">
      <w:pPr>
        <w:pStyle w:val="PL"/>
        <w:rPr>
          <w:lang w:eastAsia="zh-CN"/>
        </w:rPr>
      </w:pPr>
      <w:r w:rsidRPr="003B2883">
        <w:t xml:space="preserve">        </w:t>
      </w:r>
      <w:r>
        <w:t>p</w:t>
      </w:r>
      <w:r w:rsidRPr="00F11966">
        <w:t>resenceInfo</w:t>
      </w:r>
      <w:r>
        <w:rPr>
          <w:rFonts w:hint="eastAsia"/>
          <w:lang w:eastAsia="zh-CN"/>
        </w:rPr>
        <w:t>:</w:t>
      </w:r>
    </w:p>
    <w:p w14:paraId="77929E64" w14:textId="3E39D953" w:rsidR="007A362D" w:rsidRDefault="007A362D" w:rsidP="007A362D">
      <w:pPr>
        <w:pStyle w:val="PL"/>
      </w:pPr>
      <w:r w:rsidRPr="003B2883">
        <w:t xml:space="preserve">  </w:t>
      </w:r>
      <w:r>
        <w:t xml:space="preserve">  </w:t>
      </w:r>
      <w:r w:rsidRPr="003B2883">
        <w:t xml:space="preserve">      $ref: 'TS29571_CommonData.yaml#/components/schemas/PresenceInfo'</w:t>
      </w:r>
    </w:p>
    <w:p w14:paraId="3816E551" w14:textId="77777777" w:rsidR="00D52E55" w:rsidRDefault="00D52E55" w:rsidP="00D52E55">
      <w:pPr>
        <w:pStyle w:val="PL"/>
      </w:pPr>
      <w:r w:rsidRPr="003B2883">
        <w:t xml:space="preserve">        </w:t>
      </w:r>
      <w:r>
        <w:t>excludeSupiList</w:t>
      </w:r>
      <w:r w:rsidRPr="003B2883">
        <w:t>:</w:t>
      </w:r>
    </w:p>
    <w:p w14:paraId="61683562" w14:textId="77777777" w:rsidR="00D52E55" w:rsidRDefault="00D52E55" w:rsidP="00D52E55">
      <w:pPr>
        <w:pStyle w:val="PL"/>
      </w:pPr>
      <w:r>
        <w:t xml:space="preserve">          type: array</w:t>
      </w:r>
    </w:p>
    <w:p w14:paraId="75D4CC16" w14:textId="77777777" w:rsidR="00D52E55" w:rsidRPr="003B2883" w:rsidRDefault="00D52E55" w:rsidP="00D52E55">
      <w:pPr>
        <w:pStyle w:val="PL"/>
      </w:pPr>
      <w:r>
        <w:t xml:space="preserve">          items:</w:t>
      </w:r>
    </w:p>
    <w:p w14:paraId="7FA65FE0" w14:textId="77777777" w:rsidR="00D52E55" w:rsidRDefault="00D52E55" w:rsidP="00D52E55">
      <w:pPr>
        <w:pStyle w:val="PL"/>
      </w:pPr>
      <w:r>
        <w:t xml:space="preserve">  </w:t>
      </w:r>
      <w:r w:rsidRPr="003B2883">
        <w:t xml:space="preserve">          $ref: 'TS29571_CommonData.yaml#/components/schemas/</w:t>
      </w:r>
      <w:r>
        <w:t>Supi</w:t>
      </w:r>
      <w:r w:rsidRPr="003B2883">
        <w:t>'</w:t>
      </w:r>
    </w:p>
    <w:p w14:paraId="2CB90631" w14:textId="77777777" w:rsidR="00D52E55" w:rsidRPr="003B2883" w:rsidRDefault="00D52E55" w:rsidP="00D52E55">
      <w:pPr>
        <w:pStyle w:val="PL"/>
      </w:pPr>
      <w:r>
        <w:t xml:space="preserve">          minItems: 1</w:t>
      </w:r>
    </w:p>
    <w:p w14:paraId="512F5C58" w14:textId="77777777" w:rsidR="00D52E55" w:rsidRPr="003B2883" w:rsidRDefault="00D52E55" w:rsidP="00D52E55">
      <w:pPr>
        <w:pStyle w:val="PL"/>
      </w:pPr>
      <w:r w:rsidRPr="003B2883">
        <w:t xml:space="preserve">        </w:t>
      </w:r>
      <w:r>
        <w:t>excludeGpsiList</w:t>
      </w:r>
      <w:r w:rsidRPr="003B2883">
        <w:t>:</w:t>
      </w:r>
    </w:p>
    <w:p w14:paraId="20F66DF1" w14:textId="77777777" w:rsidR="00D52E55" w:rsidRDefault="00D52E55" w:rsidP="00D52E55">
      <w:pPr>
        <w:pStyle w:val="PL"/>
      </w:pPr>
      <w:r>
        <w:t xml:space="preserve">          type: array</w:t>
      </w:r>
    </w:p>
    <w:p w14:paraId="28E48574" w14:textId="77777777" w:rsidR="00D52E55" w:rsidRPr="003B2883" w:rsidRDefault="00D52E55" w:rsidP="00D52E55">
      <w:pPr>
        <w:pStyle w:val="PL"/>
      </w:pPr>
      <w:r>
        <w:t xml:space="preserve">          items:</w:t>
      </w:r>
    </w:p>
    <w:p w14:paraId="61E070E1" w14:textId="77777777" w:rsidR="00D52E55" w:rsidRDefault="00D52E55" w:rsidP="00D52E55">
      <w:pPr>
        <w:pStyle w:val="PL"/>
      </w:pPr>
      <w:r>
        <w:t xml:space="preserve">  </w:t>
      </w:r>
      <w:r w:rsidRPr="003B2883">
        <w:t xml:space="preserve">          $ref: 'TS29571_CommonData.yaml#/components/schemas/</w:t>
      </w:r>
      <w:r>
        <w:t>Gpsi</w:t>
      </w:r>
      <w:r w:rsidRPr="003B2883">
        <w:t>'</w:t>
      </w:r>
    </w:p>
    <w:p w14:paraId="4C532210" w14:textId="69E7F847" w:rsidR="00D52E55" w:rsidRDefault="00D52E55" w:rsidP="00D52E55">
      <w:pPr>
        <w:pStyle w:val="PL"/>
      </w:pPr>
      <w:r>
        <w:t xml:space="preserve">          minItems: 1</w:t>
      </w:r>
    </w:p>
    <w:p w14:paraId="0FCEDA93" w14:textId="77777777" w:rsidR="009B7E56" w:rsidRDefault="009B7E56" w:rsidP="009B7E56">
      <w:pPr>
        <w:pStyle w:val="PL"/>
      </w:pPr>
      <w:r w:rsidRPr="003B2883">
        <w:t xml:space="preserve">        </w:t>
      </w:r>
      <w:r>
        <w:t>includeSupiList</w:t>
      </w:r>
      <w:r w:rsidRPr="003B2883">
        <w:t>:</w:t>
      </w:r>
    </w:p>
    <w:p w14:paraId="0DA3EEE8" w14:textId="77777777" w:rsidR="009B7E56" w:rsidRDefault="009B7E56" w:rsidP="009B7E56">
      <w:pPr>
        <w:pStyle w:val="PL"/>
      </w:pPr>
      <w:r>
        <w:t xml:space="preserve">          type: array</w:t>
      </w:r>
    </w:p>
    <w:p w14:paraId="6510E1EB" w14:textId="77777777" w:rsidR="009B7E56" w:rsidRPr="003B2883" w:rsidRDefault="009B7E56" w:rsidP="009B7E56">
      <w:pPr>
        <w:pStyle w:val="PL"/>
      </w:pPr>
      <w:r>
        <w:t xml:space="preserve">          items:</w:t>
      </w:r>
    </w:p>
    <w:p w14:paraId="53B7D195" w14:textId="77777777" w:rsidR="009B7E56" w:rsidRDefault="009B7E56" w:rsidP="009B7E56">
      <w:pPr>
        <w:pStyle w:val="PL"/>
      </w:pPr>
      <w:r>
        <w:t xml:space="preserve">  </w:t>
      </w:r>
      <w:r w:rsidRPr="003B2883">
        <w:t xml:space="preserve">          $ref: 'TS29571_CommonData.yaml#/components/schemas/</w:t>
      </w:r>
      <w:r>
        <w:t>Supi</w:t>
      </w:r>
      <w:r w:rsidRPr="003B2883">
        <w:t>'</w:t>
      </w:r>
    </w:p>
    <w:p w14:paraId="4DF01978" w14:textId="77777777" w:rsidR="009B7E56" w:rsidRPr="003B2883" w:rsidRDefault="009B7E56" w:rsidP="009B7E56">
      <w:pPr>
        <w:pStyle w:val="PL"/>
      </w:pPr>
      <w:r>
        <w:t xml:space="preserve">          minItems: 1</w:t>
      </w:r>
    </w:p>
    <w:p w14:paraId="0F0DF05B" w14:textId="77777777" w:rsidR="009B7E56" w:rsidRPr="003B2883" w:rsidRDefault="009B7E56" w:rsidP="009B7E56">
      <w:pPr>
        <w:pStyle w:val="PL"/>
      </w:pPr>
      <w:r w:rsidRPr="003B2883">
        <w:t xml:space="preserve">        </w:t>
      </w:r>
      <w:r>
        <w:t>includeGpsiList</w:t>
      </w:r>
      <w:r w:rsidRPr="003B2883">
        <w:t>:</w:t>
      </w:r>
    </w:p>
    <w:p w14:paraId="24CA8BC8" w14:textId="77777777" w:rsidR="009B7E56" w:rsidRDefault="009B7E56" w:rsidP="009B7E56">
      <w:pPr>
        <w:pStyle w:val="PL"/>
      </w:pPr>
      <w:r>
        <w:t xml:space="preserve">          type: array</w:t>
      </w:r>
    </w:p>
    <w:p w14:paraId="09613E64" w14:textId="77777777" w:rsidR="009B7E56" w:rsidRPr="003B2883" w:rsidRDefault="009B7E56" w:rsidP="009B7E56">
      <w:pPr>
        <w:pStyle w:val="PL"/>
      </w:pPr>
      <w:r>
        <w:t xml:space="preserve">          items:</w:t>
      </w:r>
    </w:p>
    <w:p w14:paraId="72A347C9" w14:textId="77777777" w:rsidR="009B7E56" w:rsidRDefault="009B7E56" w:rsidP="009B7E56">
      <w:pPr>
        <w:pStyle w:val="PL"/>
      </w:pPr>
      <w:r>
        <w:t xml:space="preserve">  </w:t>
      </w:r>
      <w:r w:rsidRPr="003B2883">
        <w:t xml:space="preserve">          $ref: 'TS29571_CommonData.yaml#/components/schemas/</w:t>
      </w:r>
      <w:r>
        <w:t>Gpsi</w:t>
      </w:r>
      <w:r w:rsidRPr="003B2883">
        <w:t>'</w:t>
      </w:r>
    </w:p>
    <w:p w14:paraId="032CB0E9" w14:textId="7D05D277" w:rsidR="009B7E56" w:rsidRPr="003B2883" w:rsidRDefault="009B7E56" w:rsidP="009B7E56">
      <w:pPr>
        <w:pStyle w:val="PL"/>
      </w:pPr>
      <w:r>
        <w:t xml:space="preserve">          minItems: 1</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Pr="003B2883" w:rsidRDefault="00602AC0" w:rsidP="00602AC0">
      <w:pPr>
        <w:pStyle w:val="PL"/>
      </w:pPr>
      <w:r w:rsidRPr="003B2883">
        <w:t xml:space="preserve">        - path</w:t>
      </w: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77777777" w:rsidR="00602AC0" w:rsidRPr="003B2883" w:rsidRDefault="00602AC0" w:rsidP="00602AC0">
      <w:pPr>
        <w:pStyle w:val="PL"/>
      </w:pPr>
      <w:r w:rsidRPr="003B2883">
        <w:t xml:space="preserve">          pattern: '\/options\/expiry$'</w:t>
      </w:r>
    </w:p>
    <w:p w14:paraId="63FEC3D2" w14:textId="77777777" w:rsidR="00602AC0" w:rsidRPr="003B2883" w:rsidRDefault="00602AC0" w:rsidP="00602AC0">
      <w:pPr>
        <w:pStyle w:val="PL"/>
      </w:pPr>
      <w:r w:rsidRPr="003B2883">
        <w:t xml:space="preserve">        value:</w:t>
      </w:r>
    </w:p>
    <w:p w14:paraId="3FAB3232" w14:textId="6F15BCA9" w:rsidR="00602AC0" w:rsidRDefault="00602AC0" w:rsidP="00602AC0">
      <w:pPr>
        <w:pStyle w:val="PL"/>
      </w:pPr>
      <w:r w:rsidRPr="003B2883">
        <w:t xml:space="preserve">          $ref: 'TS29571_CommonData.yaml#/components/schemas/DateTime'</w:t>
      </w:r>
    </w:p>
    <w:p w14:paraId="4F6C8F31" w14:textId="77777777" w:rsidR="007102BE" w:rsidRDefault="007102BE" w:rsidP="007102BE">
      <w:pPr>
        <w:pStyle w:val="PL"/>
      </w:pPr>
      <w:r>
        <w:t xml:space="preserve">        </w:t>
      </w:r>
      <w:r>
        <w:rPr>
          <w:lang w:eastAsia="zh-CN"/>
        </w:rPr>
        <w:t>notifFlag</w:t>
      </w:r>
      <w:r>
        <w:t>:</w:t>
      </w:r>
    </w:p>
    <w:p w14:paraId="2FF3A119" w14:textId="12BE2312"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lastRenderedPageBreak/>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lastRenderedPageBreak/>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lastRenderedPageBreak/>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lastRenderedPageBreak/>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lastRenderedPageBreak/>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lastRenderedPageBreak/>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ED495F">
      <w:pPr>
        <w:pStyle w:val="Heading1"/>
      </w:pPr>
      <w:bookmarkStart w:id="7638" w:name="_Toc25156617"/>
      <w:bookmarkStart w:id="7639" w:name="_Toc34124922"/>
      <w:bookmarkStart w:id="7640" w:name="_Toc43208058"/>
      <w:bookmarkStart w:id="7641" w:name="_Toc49857525"/>
      <w:bookmarkStart w:id="7642" w:name="_Toc56677371"/>
      <w:bookmarkStart w:id="7643" w:name="_Toc56691894"/>
      <w:bookmarkStart w:id="7644" w:name="_Toc56699158"/>
      <w:bookmarkStart w:id="7645" w:name="_Toc89035527"/>
      <w:bookmarkStart w:id="7646" w:name="_Toc89065326"/>
      <w:bookmarkStart w:id="7647" w:name="_Toc89180627"/>
      <w:bookmarkStart w:id="7648" w:name="_Toc97072322"/>
      <w:bookmarkStart w:id="7649" w:name="_Toc120051738"/>
      <w:bookmarkStart w:id="7650" w:name="_Hlk97070612"/>
      <w:bookmarkStart w:id="7651" w:name="_Toc122026111"/>
      <w:r w:rsidRPr="003B2883">
        <w:t>A.4</w:t>
      </w:r>
      <w:r w:rsidRPr="003B2883">
        <w:tab/>
        <w:t>Namf_MT</w:t>
      </w:r>
      <w:bookmarkEnd w:id="7638"/>
      <w:bookmarkEnd w:id="7639"/>
      <w:bookmarkEnd w:id="7640"/>
      <w:bookmarkEnd w:id="7641"/>
      <w:bookmarkEnd w:id="7642"/>
      <w:bookmarkEnd w:id="7643"/>
      <w:bookmarkEnd w:id="7644"/>
      <w:bookmarkEnd w:id="7645"/>
      <w:bookmarkEnd w:id="7646"/>
      <w:bookmarkEnd w:id="7647"/>
      <w:bookmarkEnd w:id="7648"/>
      <w:bookmarkEnd w:id="7649"/>
      <w:bookmarkEnd w:id="7651"/>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446FDAA" w:rsidR="00602AC0" w:rsidRPr="003B2883" w:rsidRDefault="00602AC0" w:rsidP="00602AC0">
      <w:pPr>
        <w:pStyle w:val="PL"/>
      </w:pPr>
      <w:r w:rsidRPr="003B2883">
        <w:t xml:space="preserve">  version: </w:t>
      </w:r>
      <w:r w:rsidR="00677798">
        <w:t>1.3.0-alpha.1</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34E47D43" w:rsidR="00602AC0" w:rsidRPr="003B2883" w:rsidRDefault="00602AC0" w:rsidP="00602AC0">
      <w:pPr>
        <w:pStyle w:val="PL"/>
      </w:pPr>
      <w:r w:rsidRPr="003B2883">
        <w:t xml:space="preserve">    © 20</w:t>
      </w:r>
      <w:r>
        <w:t>2</w:t>
      </w:r>
      <w:r w:rsidR="000C14B9">
        <w:t>2</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0E565BD2" w:rsidR="00602AC0" w:rsidRPr="003B2883" w:rsidRDefault="00602AC0" w:rsidP="00602AC0">
      <w:pPr>
        <w:pStyle w:val="PL"/>
      </w:pPr>
      <w:r w:rsidRPr="003B2883">
        <w:t xml:space="preserve">  description: 3GPP TS 29.518 V1</w:t>
      </w:r>
      <w:r w:rsidR="00677798">
        <w:t>8</w:t>
      </w:r>
      <w:r w:rsidRPr="003B2883">
        <w:t>.</w:t>
      </w:r>
      <w:r w:rsidR="00677798">
        <w:t>0</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50"/>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lastRenderedPageBreak/>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lastRenderedPageBreak/>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77777777" w:rsidR="00B92DA5" w:rsidRPr="003B2883" w:rsidRDefault="00B92DA5" w:rsidP="00B92DA5">
      <w:pPr>
        <w:pStyle w:val="PL"/>
      </w:pPr>
      <w:r w:rsidRPr="003B2883">
        <w:t xml:space="preserve">  /ue-contexts:</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lastRenderedPageBreak/>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lastRenderedPageBreak/>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lastRenderedPageBreak/>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ED495F">
      <w:pPr>
        <w:pStyle w:val="Heading1"/>
      </w:pPr>
      <w:bookmarkStart w:id="7652" w:name="_Toc25156618"/>
      <w:bookmarkStart w:id="7653" w:name="_Toc34124923"/>
      <w:bookmarkStart w:id="7654" w:name="_Toc43208059"/>
      <w:bookmarkStart w:id="7655" w:name="_Toc49857526"/>
      <w:bookmarkStart w:id="7656" w:name="_Toc56677372"/>
      <w:bookmarkStart w:id="7657" w:name="_Toc56691895"/>
      <w:bookmarkStart w:id="7658" w:name="_Toc56699159"/>
      <w:bookmarkStart w:id="7659" w:name="_Toc89035528"/>
      <w:bookmarkStart w:id="7660" w:name="_Toc89065327"/>
      <w:bookmarkStart w:id="7661" w:name="_Toc89180628"/>
      <w:bookmarkStart w:id="7662" w:name="_Toc97072323"/>
      <w:bookmarkStart w:id="7663" w:name="_Toc120051739"/>
      <w:bookmarkStart w:id="7664" w:name="_Hlk97070650"/>
      <w:bookmarkStart w:id="7665" w:name="_Toc122026112"/>
      <w:r w:rsidRPr="003B2883">
        <w:t>A.5</w:t>
      </w:r>
      <w:r w:rsidRPr="003B2883">
        <w:tab/>
        <w:t>Namf_Location</w:t>
      </w:r>
      <w:bookmarkEnd w:id="7652"/>
      <w:bookmarkEnd w:id="7653"/>
      <w:bookmarkEnd w:id="7654"/>
      <w:bookmarkEnd w:id="7655"/>
      <w:bookmarkEnd w:id="7656"/>
      <w:bookmarkEnd w:id="7657"/>
      <w:bookmarkEnd w:id="7658"/>
      <w:bookmarkEnd w:id="7659"/>
      <w:bookmarkEnd w:id="7660"/>
      <w:bookmarkEnd w:id="7661"/>
      <w:bookmarkEnd w:id="7662"/>
      <w:bookmarkEnd w:id="7663"/>
      <w:bookmarkEnd w:id="7665"/>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2019435A" w:rsidR="00602AC0" w:rsidRPr="003B2883" w:rsidRDefault="00602AC0" w:rsidP="00602AC0">
      <w:pPr>
        <w:pStyle w:val="PL"/>
      </w:pPr>
      <w:r w:rsidRPr="003B2883">
        <w:t xml:space="preserve">  version: </w:t>
      </w:r>
      <w:r w:rsidR="00335AE7">
        <w:t>1.3.0-alpha.1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955CB3F" w:rsidR="00602AC0" w:rsidRPr="003B2883" w:rsidRDefault="00602AC0" w:rsidP="00602AC0">
      <w:pPr>
        <w:pStyle w:val="PL"/>
      </w:pPr>
      <w:r w:rsidRPr="003B2883">
        <w:t xml:space="preserve">    © 20</w:t>
      </w:r>
      <w:r>
        <w:t>2</w:t>
      </w:r>
      <w:r w:rsidR="000C14B9">
        <w:t>2</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31CC2913" w:rsidR="00602AC0" w:rsidRPr="003B2883" w:rsidRDefault="00602AC0" w:rsidP="00602AC0">
      <w:pPr>
        <w:pStyle w:val="PL"/>
      </w:pPr>
      <w:r w:rsidRPr="003B2883">
        <w:t xml:space="preserve">  description: 3GPP TS 29.518 V1</w:t>
      </w:r>
      <w:r w:rsidR="00335AE7">
        <w:t>8</w:t>
      </w:r>
      <w:r w:rsidRPr="003B2883">
        <w:t>.</w:t>
      </w:r>
      <w:r w:rsidR="00335AE7">
        <w:t>0</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64"/>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3B2883" w:rsidRDefault="00602AC0" w:rsidP="00602AC0">
      <w:pPr>
        <w:pStyle w:val="PL"/>
      </w:pPr>
      <w:r w:rsidRPr="003B2883">
        <w:t xml:space="preserve">          schema:</w:t>
      </w:r>
    </w:p>
    <w:p w14:paraId="73721D2A" w14:textId="77777777" w:rsidR="00602AC0" w:rsidRPr="003B2883" w:rsidRDefault="00602AC0" w:rsidP="00602AC0">
      <w:pPr>
        <w:pStyle w:val="PL"/>
      </w:pPr>
      <w:r w:rsidRPr="003B2883">
        <w:t xml:space="preserve">            type: string</w:t>
      </w:r>
    </w:p>
    <w:p w14:paraId="7BD5C9A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A6973C" w14:textId="77777777" w:rsidR="00602AC0" w:rsidRPr="003B2883" w:rsidRDefault="00602AC0" w:rsidP="00602AC0">
      <w:pPr>
        <w:pStyle w:val="PL"/>
      </w:pPr>
      <w:r w:rsidRPr="003B2883">
        <w:t xml:space="preserve">      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lastRenderedPageBreak/>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Pr="003B2883" w:rsidRDefault="00253DE7" w:rsidP="00253DE7">
      <w:pPr>
        <w:pStyle w:val="PL"/>
      </w:pPr>
      <w:r>
        <w:rPr>
          <w:lang w:val="en-US"/>
        </w:rPr>
        <w:t xml:space="preserve">          $ref: </w:t>
      </w:r>
      <w:r w:rsidRPr="00690A26">
        <w:t>'TS29571_CommonData.yaml#/components/</w:t>
      </w:r>
      <w:r>
        <w:t>responses/404'</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lastRenderedPageBreak/>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lastRenderedPageBreak/>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lastRenderedPageBreak/>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3D83BD43" w:rsidR="00DD6EB2" w:rsidRPr="003B2883" w:rsidRDefault="004233BE" w:rsidP="004233BE">
      <w:pPr>
        <w:pStyle w:val="PL"/>
      </w:pPr>
      <w:r>
        <w:rPr>
          <w:lang w:val="en-US"/>
        </w:rPr>
        <w:t xml:space="preserve">          default: false</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600D760B" w14:textId="77777777" w:rsidR="00AA2F3A" w:rsidRPr="003B2883" w:rsidRDefault="00AA2F3A" w:rsidP="00757A95">
      <w:pPr>
        <w:pStyle w:val="PL"/>
      </w:pPr>
    </w:p>
    <w:p w14:paraId="73D1A7A9" w14:textId="3487A04C" w:rsidR="00602AC0" w:rsidRDefault="00602AC0" w:rsidP="00602AC0">
      <w:pPr>
        <w:pStyle w:val="PL"/>
      </w:pPr>
      <w:r w:rsidRPr="003B2883">
        <w:lastRenderedPageBreak/>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Pr="003B2883"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lastRenderedPageBreak/>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ED495F">
      <w:pPr>
        <w:pStyle w:val="Heading1"/>
      </w:pPr>
      <w:bookmarkStart w:id="7666" w:name="_Toc89035529"/>
      <w:bookmarkStart w:id="7667" w:name="_Toc89065328"/>
      <w:bookmarkStart w:id="7668" w:name="_Toc89180629"/>
      <w:bookmarkStart w:id="7669" w:name="_Toc97072324"/>
      <w:bookmarkStart w:id="7670" w:name="_Toc120051740"/>
      <w:bookmarkStart w:id="7671" w:name="_Hlk97070666"/>
      <w:bookmarkStart w:id="7672" w:name="_Hlk112750960"/>
      <w:bookmarkStart w:id="7673" w:name="_Toc122026113"/>
      <w:r w:rsidRPr="003B2883">
        <w:t>A.</w:t>
      </w:r>
      <w:r w:rsidR="000D2929">
        <w:t>6</w:t>
      </w:r>
      <w:r w:rsidRPr="003B2883">
        <w:tab/>
        <w:t>Namf_</w:t>
      </w:r>
      <w:r>
        <w:t>MBSBroadcast</w:t>
      </w:r>
      <w:r w:rsidR="00FA0896">
        <w:t xml:space="preserve"> API</w:t>
      </w:r>
      <w:bookmarkEnd w:id="7666"/>
      <w:bookmarkEnd w:id="7667"/>
      <w:bookmarkEnd w:id="7668"/>
      <w:bookmarkEnd w:id="7669"/>
      <w:bookmarkEnd w:id="7670"/>
      <w:bookmarkEnd w:id="7673"/>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0F552839" w:rsidR="002946C6" w:rsidRPr="003B2883" w:rsidRDefault="002946C6" w:rsidP="002946C6">
      <w:pPr>
        <w:pStyle w:val="PL"/>
      </w:pPr>
      <w:r w:rsidRPr="003B2883">
        <w:t xml:space="preserve">  version: </w:t>
      </w:r>
      <w:r w:rsidR="00B8085B">
        <w:t>1.1.0-alpha.1</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7B1C76DF" w:rsidR="002946C6" w:rsidRPr="003B2883" w:rsidRDefault="002946C6" w:rsidP="002946C6">
      <w:pPr>
        <w:pStyle w:val="PL"/>
      </w:pPr>
      <w:r w:rsidRPr="003B2883">
        <w:t xml:space="preserve">    © 20</w:t>
      </w:r>
      <w:r>
        <w:t>2</w:t>
      </w:r>
      <w:r w:rsidR="000C14B9">
        <w:t>2</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71B61738" w:rsidR="00D149BB" w:rsidRPr="003B2883" w:rsidRDefault="00D149BB" w:rsidP="00D149BB">
      <w:pPr>
        <w:pStyle w:val="PL"/>
      </w:pPr>
      <w:r w:rsidRPr="003B2883">
        <w:t xml:space="preserve">  description: 3GPP TS 29.518 V1</w:t>
      </w:r>
      <w:r w:rsidR="00B8085B">
        <w:t>8</w:t>
      </w:r>
      <w:r w:rsidRPr="003B2883">
        <w:t>.</w:t>
      </w:r>
      <w:r w:rsidR="00B8085B">
        <w:t>0</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671"/>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672"/>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lastRenderedPageBreak/>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lastRenderedPageBreak/>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lastRenderedPageBreak/>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lastRenderedPageBreak/>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lastRenderedPageBreak/>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0E2885" w:rsidRDefault="00CC6F3F" w:rsidP="00CC6F3F">
      <w:pPr>
        <w:pStyle w:val="PL"/>
        <w:rPr>
          <w:lang w:val="sv-SE"/>
        </w:rPr>
      </w:pPr>
      <w:r w:rsidRPr="000E2885">
        <w:rPr>
          <w:lang w:val="sv-SE"/>
        </w:rPr>
        <w:t xml:space="preserve">                    type: string</w:t>
      </w:r>
    </w:p>
    <w:p w14:paraId="7FBF1444" w14:textId="77777777" w:rsidR="00CC6F3F" w:rsidRPr="000E2885" w:rsidRDefault="00CC6F3F" w:rsidP="00CC6F3F">
      <w:pPr>
        <w:pStyle w:val="PL"/>
        <w:rPr>
          <w:lang w:val="sv-SE"/>
        </w:rPr>
      </w:pPr>
      <w:r w:rsidRPr="000E2885">
        <w:rPr>
          <w:lang w:val="sv-SE"/>
        </w:rPr>
        <w:t xml:space="preserve">                    format: binary</w:t>
      </w:r>
    </w:p>
    <w:p w14:paraId="60797820" w14:textId="77777777" w:rsidR="00CC6F3F" w:rsidRPr="000E2885" w:rsidRDefault="00CC6F3F" w:rsidP="00CC6F3F">
      <w:pPr>
        <w:pStyle w:val="PL"/>
        <w:rPr>
          <w:lang w:val="sv-SE"/>
        </w:rPr>
      </w:pPr>
      <w:r w:rsidRPr="000E2885">
        <w:rPr>
          <w:lang w:val="sv-SE"/>
        </w:rPr>
        <w:t xml:space="preserve">                  binaryDataN2Information10:</w:t>
      </w:r>
    </w:p>
    <w:p w14:paraId="2F02548B" w14:textId="77777777" w:rsidR="00CC6F3F" w:rsidRPr="003B2883" w:rsidRDefault="00CC6F3F" w:rsidP="00CC6F3F">
      <w:pPr>
        <w:pStyle w:val="PL"/>
      </w:pPr>
      <w:r w:rsidRPr="000E2885">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lastRenderedPageBreak/>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lastRenderedPageBreak/>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lastRenderedPageBreak/>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77777777" w:rsidR="00335145" w:rsidRDefault="00335145" w:rsidP="00335145">
      <w:pPr>
        <w:pStyle w:val="PL"/>
      </w:pPr>
      <w:r w:rsidRPr="003B2883">
        <w:t xml:space="preserve">          $ref: '#/components/schemas/</w:t>
      </w:r>
      <w:r>
        <w:t>OperationStatus'</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77777777" w:rsidR="00AF739B" w:rsidRPr="003B2883" w:rsidRDefault="00AF739B" w:rsidP="00AF739B">
      <w:pPr>
        <w:pStyle w:val="PL"/>
      </w:pPr>
      <w:r w:rsidRPr="003B2883">
        <w:t xml:space="preserve">        </w:t>
      </w:r>
      <w:r>
        <w:t>randId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31811E6F" w14:textId="113AA221" w:rsidR="00D149BB" w:rsidRDefault="00AF739B" w:rsidP="00AF739B">
      <w:pPr>
        <w:pStyle w:val="PL"/>
      </w:pPr>
      <w:r w:rsidRPr="003B2883">
        <w:t xml:space="preserve">        - </w:t>
      </w:r>
      <w:r>
        <w:t>randId</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lastRenderedPageBreak/>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77777777" w:rsidR="00097512" w:rsidRDefault="00097512" w:rsidP="00097512">
      <w:pPr>
        <w:pStyle w:val="PL"/>
      </w:pPr>
      <w:r w:rsidRPr="00273241">
        <w:rPr>
          <w:lang w:val="en-US"/>
        </w:rPr>
        <w:t xml:space="preserve">          - </w:t>
      </w:r>
      <w:r>
        <w:t>NG_RAN_NOT_REACHABLE</w:t>
      </w:r>
    </w:p>
    <w:p w14:paraId="067EF97F" w14:textId="059DE962" w:rsidR="00097512" w:rsidRDefault="00097512" w:rsidP="00097512">
      <w:pPr>
        <w:pStyle w:val="PL"/>
        <w:rPr>
          <w:lang w:val="fr-FR"/>
        </w:rPr>
      </w:pPr>
      <w:r w:rsidRPr="00273241">
        <w:rPr>
          <w:lang w:val="en-US"/>
        </w:rPr>
        <w:lastRenderedPageBreak/>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ED495F">
      <w:pPr>
        <w:pStyle w:val="Heading1"/>
        <w:rPr>
          <w:rFonts w:eastAsia="DengXian"/>
        </w:rPr>
      </w:pPr>
      <w:bookmarkStart w:id="7674" w:name="_Toc81738314"/>
      <w:bookmarkStart w:id="7675" w:name="_Toc89035530"/>
      <w:bookmarkStart w:id="7676" w:name="_Toc89065329"/>
      <w:bookmarkStart w:id="7677" w:name="_Toc89180630"/>
      <w:bookmarkStart w:id="7678" w:name="_Toc97072325"/>
      <w:bookmarkStart w:id="7679" w:name="_Toc120051741"/>
      <w:bookmarkStart w:id="7680" w:name="_Hlk97070691"/>
      <w:bookmarkStart w:id="7681" w:name="_Toc122026114"/>
      <w:r>
        <w:rPr>
          <w:rFonts w:eastAsia="DengXian"/>
        </w:rPr>
        <w:t>A.</w:t>
      </w:r>
      <w:r w:rsidR="000D2929">
        <w:rPr>
          <w:rFonts w:eastAsia="DengXian"/>
        </w:rPr>
        <w:t>7</w:t>
      </w:r>
      <w:r>
        <w:rPr>
          <w:rFonts w:eastAsia="DengXian"/>
        </w:rPr>
        <w:tab/>
        <w:t>Namf_MBSCommunication API</w:t>
      </w:r>
      <w:bookmarkEnd w:id="7674"/>
      <w:bookmarkEnd w:id="7675"/>
      <w:bookmarkEnd w:id="7676"/>
      <w:bookmarkEnd w:id="7677"/>
      <w:bookmarkEnd w:id="7678"/>
      <w:bookmarkEnd w:id="7679"/>
      <w:bookmarkEnd w:id="7681"/>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6391DEFF" w:rsidR="00322C04" w:rsidRDefault="00322C04" w:rsidP="00322C04">
      <w:pPr>
        <w:pStyle w:val="PL"/>
      </w:pPr>
      <w:r>
        <w:t xml:space="preserve">  version: </w:t>
      </w:r>
      <w:r w:rsidR="00B8085B">
        <w:t>1.1.0-alpha.1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289FBF75" w:rsidR="00322C04" w:rsidRPr="003B2883" w:rsidRDefault="00322C04" w:rsidP="00322C04">
      <w:pPr>
        <w:pStyle w:val="PL"/>
      </w:pPr>
      <w:r>
        <w:t xml:space="preserve">  description: 3GPP TS 29.518 V1</w:t>
      </w:r>
      <w:r w:rsidR="00B8085B">
        <w:t>8</w:t>
      </w:r>
      <w:r>
        <w:t>.</w:t>
      </w:r>
      <w:r w:rsidR="00B8085B">
        <w:t>0</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680"/>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lastRenderedPageBreak/>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lastRenderedPageBreak/>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lastRenderedPageBreak/>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A50766">
      <w:pPr>
        <w:pStyle w:val="Heading8"/>
        <w:rPr>
          <w:lang w:val="en-US"/>
        </w:rPr>
      </w:pPr>
      <w:bookmarkStart w:id="7682" w:name="_Toc89065330"/>
      <w:bookmarkStart w:id="7683" w:name="_Toc89180631"/>
      <w:bookmarkStart w:id="7684" w:name="_Toc97072326"/>
      <w:r w:rsidRPr="002B35B4">
        <w:rPr>
          <w:lang w:val="en-US"/>
        </w:rPr>
        <w:t>Annex B (Informative):</w:t>
      </w:r>
      <w:r w:rsidR="00ED495F">
        <w:rPr>
          <w:lang w:val="en-US"/>
        </w:rPr>
        <w:br/>
      </w:r>
      <w:r w:rsidR="00415E7A" w:rsidRPr="002B35B4">
        <w:rPr>
          <w:lang w:val="en-US"/>
        </w:rPr>
        <w:t>HTTP Multipart Messages</w:t>
      </w:r>
      <w:bookmarkEnd w:id="7682"/>
      <w:bookmarkEnd w:id="7683"/>
      <w:bookmarkEnd w:id="7684"/>
    </w:p>
    <w:p w14:paraId="1565D39B" w14:textId="77777777" w:rsidR="00602AC0" w:rsidRPr="002B35B4" w:rsidRDefault="00602AC0" w:rsidP="00ED495F">
      <w:pPr>
        <w:pStyle w:val="Heading1"/>
        <w:rPr>
          <w:lang w:val="en-US"/>
        </w:rPr>
      </w:pPr>
      <w:bookmarkStart w:id="7685" w:name="_Toc25156619"/>
      <w:bookmarkStart w:id="7686" w:name="_Toc34124924"/>
      <w:bookmarkStart w:id="7687" w:name="_Toc43208060"/>
      <w:bookmarkStart w:id="7688" w:name="_Toc49857527"/>
      <w:bookmarkStart w:id="7689" w:name="_Toc56677373"/>
      <w:bookmarkStart w:id="7690" w:name="_Toc56691896"/>
      <w:bookmarkStart w:id="7691" w:name="_Toc56699160"/>
      <w:bookmarkStart w:id="7692" w:name="_Toc89035531"/>
      <w:bookmarkStart w:id="7693" w:name="_Toc89065331"/>
      <w:bookmarkStart w:id="7694" w:name="_Toc89180632"/>
      <w:bookmarkStart w:id="7695" w:name="_Toc97072327"/>
      <w:bookmarkStart w:id="7696" w:name="_Toc120051742"/>
      <w:bookmarkStart w:id="7697" w:name="_Toc122026115"/>
      <w:r w:rsidRPr="002B35B4">
        <w:rPr>
          <w:lang w:val="en-US"/>
        </w:rPr>
        <w:t>B.1</w:t>
      </w:r>
      <w:r w:rsidRPr="002B35B4">
        <w:rPr>
          <w:lang w:val="en-US"/>
        </w:rPr>
        <w:tab/>
      </w:r>
      <w:r>
        <w:rPr>
          <w:lang w:val="en-US"/>
        </w:rPr>
        <w:t xml:space="preserve">Example of </w:t>
      </w:r>
      <w:r w:rsidRPr="002B35B4">
        <w:rPr>
          <w:lang w:val="en-US"/>
        </w:rPr>
        <w:t>HTTP multipart message</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7E739D19" w14:textId="77777777" w:rsidR="00602AC0" w:rsidRPr="005C2369" w:rsidRDefault="00602AC0" w:rsidP="00ED495F">
      <w:pPr>
        <w:pStyle w:val="Heading2"/>
        <w:rPr>
          <w:lang w:val="en-US"/>
        </w:rPr>
      </w:pPr>
      <w:bookmarkStart w:id="7698" w:name="_Toc25156620"/>
      <w:bookmarkStart w:id="7699" w:name="_Toc34124925"/>
      <w:bookmarkStart w:id="7700" w:name="_Toc43208061"/>
      <w:bookmarkStart w:id="7701" w:name="_Toc49857528"/>
      <w:bookmarkStart w:id="7702" w:name="_Toc56677374"/>
      <w:bookmarkStart w:id="7703" w:name="_Toc56691897"/>
      <w:bookmarkStart w:id="7704" w:name="_Toc56699161"/>
      <w:bookmarkStart w:id="7705" w:name="_Toc89035532"/>
      <w:bookmarkStart w:id="7706" w:name="_Toc89065332"/>
      <w:bookmarkStart w:id="7707" w:name="_Toc89180633"/>
      <w:bookmarkStart w:id="7708" w:name="_Toc97072328"/>
      <w:bookmarkStart w:id="7709" w:name="_Toc120051743"/>
      <w:bookmarkStart w:id="7710" w:name="_Toc122026116"/>
      <w:r>
        <w:rPr>
          <w:lang w:val="en-US"/>
        </w:rPr>
        <w:t>B.1.1</w:t>
      </w:r>
      <w:r>
        <w:rPr>
          <w:lang w:val="en-US"/>
        </w:rPr>
        <w:tab/>
        <w:t>General</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ED495F">
      <w:pPr>
        <w:pStyle w:val="Heading2"/>
        <w:rPr>
          <w:lang w:val="en-US" w:eastAsia="fr-FR"/>
        </w:rPr>
      </w:pPr>
      <w:bookmarkStart w:id="7711" w:name="_Toc25156621"/>
      <w:bookmarkStart w:id="7712" w:name="_Toc34124926"/>
      <w:bookmarkStart w:id="7713" w:name="_Toc43208062"/>
      <w:bookmarkStart w:id="7714" w:name="_Toc49857529"/>
      <w:bookmarkStart w:id="7715" w:name="_Toc56677375"/>
      <w:bookmarkStart w:id="7716" w:name="_Toc56691898"/>
      <w:bookmarkStart w:id="7717" w:name="_Toc56699162"/>
      <w:bookmarkStart w:id="7718" w:name="_Toc89035533"/>
      <w:bookmarkStart w:id="7719" w:name="_Toc89065333"/>
      <w:bookmarkStart w:id="7720" w:name="_Toc89180634"/>
      <w:bookmarkStart w:id="7721" w:name="_Toc97072329"/>
      <w:bookmarkStart w:id="7722" w:name="_Toc120051744"/>
      <w:bookmarkStart w:id="7723" w:name="_Toc122026117"/>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lastRenderedPageBreak/>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A50766">
      <w:pPr>
        <w:pStyle w:val="Heading8"/>
      </w:pPr>
      <w:r w:rsidRPr="003B2883">
        <w:br w:type="page"/>
      </w:r>
      <w:bookmarkStart w:id="7724" w:name="_Toc56699163"/>
      <w:bookmarkStart w:id="7725" w:name="_Toc89065334"/>
      <w:bookmarkStart w:id="7726" w:name="_Toc89180635"/>
      <w:bookmarkStart w:id="7727" w:name="_Toc97072330"/>
      <w:bookmarkStart w:id="7728" w:name="historyclause"/>
      <w:r w:rsidRPr="003B2883">
        <w:lastRenderedPageBreak/>
        <w:t xml:space="preserve">Annex </w:t>
      </w:r>
      <w:r>
        <w:t>C</w:t>
      </w:r>
      <w:r w:rsidRPr="003B2883">
        <w:t xml:space="preserve"> (informative):</w:t>
      </w:r>
      <w:r w:rsidR="00ED495F">
        <w:br/>
      </w:r>
      <w:r w:rsidRPr="003B2883">
        <w:t>Change history</w:t>
      </w:r>
      <w:bookmarkEnd w:id="7724"/>
      <w:bookmarkEnd w:id="7725"/>
      <w:bookmarkEnd w:id="7726"/>
      <w:bookmarkEnd w:id="7727"/>
    </w:p>
    <w:bookmarkEnd w:id="7728"/>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11"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12"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3"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5"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6"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7"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8"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9"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20"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21"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22"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3"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4"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7"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8"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9"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30"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31"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32"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3"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4"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5"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5"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7"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3"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4"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5"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bl>
    <w:p w14:paraId="511AA417" w14:textId="77777777" w:rsidR="00080512" w:rsidRDefault="00080512" w:rsidP="00602AC0"/>
    <w:sectPr w:rsidR="00080512">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E5B2D2" w14:textId="77777777" w:rsidR="003A46BC" w:rsidRDefault="003A46BC">
      <w:r>
        <w:separator/>
      </w:r>
    </w:p>
  </w:endnote>
  <w:endnote w:type="continuationSeparator" w:id="0">
    <w:p w14:paraId="3D53CD13" w14:textId="77777777" w:rsidR="003A46BC" w:rsidRDefault="003A46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633F7A" w14:textId="77777777" w:rsidR="003A46BC" w:rsidRDefault="003A46BC">
      <w:r>
        <w:separator/>
      </w:r>
    </w:p>
  </w:footnote>
  <w:footnote w:type="continuationSeparator" w:id="0">
    <w:p w14:paraId="66B7BB35" w14:textId="77777777" w:rsidR="003A46BC" w:rsidRDefault="003A46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294CD51C"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0500">
      <w:rPr>
        <w:rFonts w:ascii="Arial" w:hAnsi="Arial" w:cs="Arial"/>
        <w:b/>
        <w:noProof/>
        <w:sz w:val="18"/>
        <w:szCs w:val="18"/>
      </w:rPr>
      <w:t>3GPP TS 29.518 V18.0.0 (2022-12)</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08E8A5C9"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0500">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2"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484704492">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38702565">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5148549">
    <w:abstractNumId w:val="10"/>
  </w:num>
  <w:num w:numId="4" w16cid:durableId="641736691">
    <w:abstractNumId w:val="39"/>
  </w:num>
  <w:num w:numId="5" w16cid:durableId="1066342970">
    <w:abstractNumId w:val="36"/>
  </w:num>
  <w:num w:numId="6" w16cid:durableId="2018264879">
    <w:abstractNumId w:val="34"/>
  </w:num>
  <w:num w:numId="7" w16cid:durableId="885607032">
    <w:abstractNumId w:val="41"/>
  </w:num>
  <w:num w:numId="8" w16cid:durableId="646054590">
    <w:abstractNumId w:val="17"/>
  </w:num>
  <w:num w:numId="9" w16cid:durableId="322053502">
    <w:abstractNumId w:val="46"/>
  </w:num>
  <w:num w:numId="10" w16cid:durableId="650255215">
    <w:abstractNumId w:val="26"/>
  </w:num>
  <w:num w:numId="11" w16cid:durableId="1296332394">
    <w:abstractNumId w:val="15"/>
  </w:num>
  <w:num w:numId="12" w16cid:durableId="715660627">
    <w:abstractNumId w:val="11"/>
  </w:num>
  <w:num w:numId="13" w16cid:durableId="555121578">
    <w:abstractNumId w:val="21"/>
  </w:num>
  <w:num w:numId="14" w16cid:durableId="1200900578">
    <w:abstractNumId w:val="25"/>
  </w:num>
  <w:num w:numId="15" w16cid:durableId="2129928103">
    <w:abstractNumId w:val="23"/>
  </w:num>
  <w:num w:numId="16" w16cid:durableId="290090531">
    <w:abstractNumId w:val="8"/>
  </w:num>
  <w:num w:numId="17" w16cid:durableId="1175076389">
    <w:abstractNumId w:val="37"/>
  </w:num>
  <w:num w:numId="18" w16cid:durableId="74281466">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16cid:durableId="709497792">
    <w:abstractNumId w:val="28"/>
  </w:num>
  <w:num w:numId="20" w16cid:durableId="314800872">
    <w:abstractNumId w:val="18"/>
  </w:num>
  <w:num w:numId="21" w16cid:durableId="2007399456">
    <w:abstractNumId w:val="16"/>
  </w:num>
  <w:num w:numId="22" w16cid:durableId="2147047908">
    <w:abstractNumId w:val="38"/>
  </w:num>
  <w:num w:numId="23" w16cid:durableId="2065369367">
    <w:abstractNumId w:val="24"/>
  </w:num>
  <w:num w:numId="24" w16cid:durableId="110826500">
    <w:abstractNumId w:val="43"/>
  </w:num>
  <w:num w:numId="25" w16cid:durableId="580602506">
    <w:abstractNumId w:val="44"/>
  </w:num>
  <w:num w:numId="26" w16cid:durableId="1090390241">
    <w:abstractNumId w:val="32"/>
  </w:num>
  <w:num w:numId="27" w16cid:durableId="1335499270">
    <w:abstractNumId w:val="31"/>
  </w:num>
  <w:num w:numId="28" w16cid:durableId="1437097067">
    <w:abstractNumId w:val="29"/>
  </w:num>
  <w:num w:numId="29" w16cid:durableId="275479047">
    <w:abstractNumId w:val="12"/>
  </w:num>
  <w:num w:numId="30" w16cid:durableId="829718021">
    <w:abstractNumId w:val="35"/>
  </w:num>
  <w:num w:numId="31" w16cid:durableId="1865513647">
    <w:abstractNumId w:val="19"/>
  </w:num>
  <w:num w:numId="32" w16cid:durableId="2051496301">
    <w:abstractNumId w:val="27"/>
  </w:num>
  <w:num w:numId="33" w16cid:durableId="1404446096">
    <w:abstractNumId w:val="45"/>
  </w:num>
  <w:num w:numId="34" w16cid:durableId="1950970250">
    <w:abstractNumId w:val="40"/>
  </w:num>
  <w:num w:numId="35" w16cid:durableId="917908986">
    <w:abstractNumId w:val="42"/>
  </w:num>
  <w:num w:numId="36" w16cid:durableId="2102020822">
    <w:abstractNumId w:val="20"/>
  </w:num>
  <w:num w:numId="37" w16cid:durableId="1800032080">
    <w:abstractNumId w:val="22"/>
  </w:num>
  <w:num w:numId="38" w16cid:durableId="1342273335">
    <w:abstractNumId w:val="47"/>
  </w:num>
  <w:num w:numId="39" w16cid:durableId="871184939">
    <w:abstractNumId w:val="33"/>
  </w:num>
  <w:num w:numId="40" w16cid:durableId="1031296295">
    <w:abstractNumId w:val="13"/>
  </w:num>
  <w:num w:numId="41" w16cid:durableId="2099132854">
    <w:abstractNumId w:val="14"/>
  </w:num>
  <w:num w:numId="42" w16cid:durableId="172957671">
    <w:abstractNumId w:val="7"/>
  </w:num>
  <w:num w:numId="43" w16cid:durableId="2120641082">
    <w:abstractNumId w:val="6"/>
  </w:num>
  <w:num w:numId="44" w16cid:durableId="1874533799">
    <w:abstractNumId w:val="5"/>
  </w:num>
  <w:num w:numId="45" w16cid:durableId="926421899">
    <w:abstractNumId w:val="4"/>
  </w:num>
  <w:num w:numId="46" w16cid:durableId="1061099834">
    <w:abstractNumId w:val="3"/>
  </w:num>
  <w:num w:numId="47" w16cid:durableId="250090371">
    <w:abstractNumId w:val="2"/>
  </w:num>
  <w:num w:numId="48" w16cid:durableId="1470126427">
    <w:abstractNumId w:val="1"/>
  </w:num>
  <w:num w:numId="49" w16cid:durableId="777527959">
    <w:abstractNumId w:val="0"/>
  </w:num>
  <w:num w:numId="50" w16cid:durableId="405030557">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20"/>
    <w:rsid w:val="0000373B"/>
    <w:rsid w:val="0000390E"/>
    <w:rsid w:val="00004C31"/>
    <w:rsid w:val="0000644F"/>
    <w:rsid w:val="000115D2"/>
    <w:rsid w:val="00011C5F"/>
    <w:rsid w:val="00012F04"/>
    <w:rsid w:val="00013E86"/>
    <w:rsid w:val="000165AD"/>
    <w:rsid w:val="00017147"/>
    <w:rsid w:val="00017548"/>
    <w:rsid w:val="00020458"/>
    <w:rsid w:val="00021DD0"/>
    <w:rsid w:val="000245A2"/>
    <w:rsid w:val="00025359"/>
    <w:rsid w:val="00030161"/>
    <w:rsid w:val="00030FE9"/>
    <w:rsid w:val="00033397"/>
    <w:rsid w:val="000356C0"/>
    <w:rsid w:val="00035E6C"/>
    <w:rsid w:val="00040095"/>
    <w:rsid w:val="000422A1"/>
    <w:rsid w:val="0004276E"/>
    <w:rsid w:val="0004427D"/>
    <w:rsid w:val="00045A37"/>
    <w:rsid w:val="00047F0E"/>
    <w:rsid w:val="00050593"/>
    <w:rsid w:val="00050A1C"/>
    <w:rsid w:val="0005113E"/>
    <w:rsid w:val="00051834"/>
    <w:rsid w:val="0005247A"/>
    <w:rsid w:val="00052E47"/>
    <w:rsid w:val="00054A22"/>
    <w:rsid w:val="00057EFC"/>
    <w:rsid w:val="00062023"/>
    <w:rsid w:val="00063ACE"/>
    <w:rsid w:val="0006553F"/>
    <w:rsid w:val="000655A6"/>
    <w:rsid w:val="0006763C"/>
    <w:rsid w:val="000747F9"/>
    <w:rsid w:val="00075DC2"/>
    <w:rsid w:val="00075E22"/>
    <w:rsid w:val="00075E5A"/>
    <w:rsid w:val="0007615D"/>
    <w:rsid w:val="00080512"/>
    <w:rsid w:val="0008339B"/>
    <w:rsid w:val="00083F48"/>
    <w:rsid w:val="00085B8C"/>
    <w:rsid w:val="0009176A"/>
    <w:rsid w:val="00091F76"/>
    <w:rsid w:val="0009536C"/>
    <w:rsid w:val="00097512"/>
    <w:rsid w:val="000A346B"/>
    <w:rsid w:val="000A34B2"/>
    <w:rsid w:val="000A3AF3"/>
    <w:rsid w:val="000A4679"/>
    <w:rsid w:val="000A6428"/>
    <w:rsid w:val="000A6B02"/>
    <w:rsid w:val="000B0B14"/>
    <w:rsid w:val="000B0B72"/>
    <w:rsid w:val="000B13AB"/>
    <w:rsid w:val="000B1450"/>
    <w:rsid w:val="000B67BD"/>
    <w:rsid w:val="000B70E1"/>
    <w:rsid w:val="000B7A7E"/>
    <w:rsid w:val="000C14B9"/>
    <w:rsid w:val="000C1CDC"/>
    <w:rsid w:val="000C47C3"/>
    <w:rsid w:val="000C674B"/>
    <w:rsid w:val="000C7954"/>
    <w:rsid w:val="000D141E"/>
    <w:rsid w:val="000D2828"/>
    <w:rsid w:val="000D2929"/>
    <w:rsid w:val="000D418F"/>
    <w:rsid w:val="000D4F86"/>
    <w:rsid w:val="000D58AB"/>
    <w:rsid w:val="000D6923"/>
    <w:rsid w:val="000D6A1A"/>
    <w:rsid w:val="000E2885"/>
    <w:rsid w:val="000E3862"/>
    <w:rsid w:val="000E4FD4"/>
    <w:rsid w:val="000E5296"/>
    <w:rsid w:val="000E65A0"/>
    <w:rsid w:val="000F1992"/>
    <w:rsid w:val="000F2C42"/>
    <w:rsid w:val="000F413F"/>
    <w:rsid w:val="000F74A5"/>
    <w:rsid w:val="0010007D"/>
    <w:rsid w:val="0010131D"/>
    <w:rsid w:val="00105BCC"/>
    <w:rsid w:val="00106479"/>
    <w:rsid w:val="00106E77"/>
    <w:rsid w:val="00112A21"/>
    <w:rsid w:val="001168D2"/>
    <w:rsid w:val="00116F6A"/>
    <w:rsid w:val="0011713C"/>
    <w:rsid w:val="00123312"/>
    <w:rsid w:val="00125FE5"/>
    <w:rsid w:val="0012672E"/>
    <w:rsid w:val="00131A18"/>
    <w:rsid w:val="00133525"/>
    <w:rsid w:val="001345F3"/>
    <w:rsid w:val="00135EDD"/>
    <w:rsid w:val="00136E1F"/>
    <w:rsid w:val="00140E55"/>
    <w:rsid w:val="00141305"/>
    <w:rsid w:val="00141DBA"/>
    <w:rsid w:val="0014413D"/>
    <w:rsid w:val="00144870"/>
    <w:rsid w:val="00144CB0"/>
    <w:rsid w:val="00145C6A"/>
    <w:rsid w:val="00145FA2"/>
    <w:rsid w:val="00150A32"/>
    <w:rsid w:val="00155A1F"/>
    <w:rsid w:val="00157B05"/>
    <w:rsid w:val="00157C70"/>
    <w:rsid w:val="0016169F"/>
    <w:rsid w:val="00163413"/>
    <w:rsid w:val="00167597"/>
    <w:rsid w:val="00170A08"/>
    <w:rsid w:val="0017130F"/>
    <w:rsid w:val="00172431"/>
    <w:rsid w:val="00172B6C"/>
    <w:rsid w:val="00173439"/>
    <w:rsid w:val="0017546A"/>
    <w:rsid w:val="001754B9"/>
    <w:rsid w:val="001775C4"/>
    <w:rsid w:val="00177DB9"/>
    <w:rsid w:val="00181A02"/>
    <w:rsid w:val="001837A9"/>
    <w:rsid w:val="001848A1"/>
    <w:rsid w:val="0018662B"/>
    <w:rsid w:val="00187EED"/>
    <w:rsid w:val="0019245A"/>
    <w:rsid w:val="00192D9D"/>
    <w:rsid w:val="00193227"/>
    <w:rsid w:val="001958B2"/>
    <w:rsid w:val="0019752B"/>
    <w:rsid w:val="00197A74"/>
    <w:rsid w:val="001A18E2"/>
    <w:rsid w:val="001A4243"/>
    <w:rsid w:val="001A4ACA"/>
    <w:rsid w:val="001A4C42"/>
    <w:rsid w:val="001A7420"/>
    <w:rsid w:val="001A7677"/>
    <w:rsid w:val="001A776D"/>
    <w:rsid w:val="001B6637"/>
    <w:rsid w:val="001B7179"/>
    <w:rsid w:val="001C0541"/>
    <w:rsid w:val="001C21C3"/>
    <w:rsid w:val="001C50E8"/>
    <w:rsid w:val="001C60A1"/>
    <w:rsid w:val="001C658D"/>
    <w:rsid w:val="001C7881"/>
    <w:rsid w:val="001D02C2"/>
    <w:rsid w:val="001D2FD9"/>
    <w:rsid w:val="001D384A"/>
    <w:rsid w:val="001D3983"/>
    <w:rsid w:val="001D4998"/>
    <w:rsid w:val="001D5EDF"/>
    <w:rsid w:val="001E0492"/>
    <w:rsid w:val="001E0F78"/>
    <w:rsid w:val="001E2CAF"/>
    <w:rsid w:val="001E3015"/>
    <w:rsid w:val="001E34B0"/>
    <w:rsid w:val="001E386B"/>
    <w:rsid w:val="001F0C1D"/>
    <w:rsid w:val="001F1132"/>
    <w:rsid w:val="001F168B"/>
    <w:rsid w:val="001F2659"/>
    <w:rsid w:val="001F47C9"/>
    <w:rsid w:val="001F681E"/>
    <w:rsid w:val="001F6890"/>
    <w:rsid w:val="001F790D"/>
    <w:rsid w:val="00202989"/>
    <w:rsid w:val="002029E1"/>
    <w:rsid w:val="00202DAB"/>
    <w:rsid w:val="00214A39"/>
    <w:rsid w:val="00215EFE"/>
    <w:rsid w:val="00221B0A"/>
    <w:rsid w:val="00222F55"/>
    <w:rsid w:val="0022594C"/>
    <w:rsid w:val="0023054C"/>
    <w:rsid w:val="002347A2"/>
    <w:rsid w:val="00235A8D"/>
    <w:rsid w:val="00241C0D"/>
    <w:rsid w:val="00242C61"/>
    <w:rsid w:val="0024353E"/>
    <w:rsid w:val="00243F0F"/>
    <w:rsid w:val="00245AD6"/>
    <w:rsid w:val="00251B8E"/>
    <w:rsid w:val="0025303C"/>
    <w:rsid w:val="00253DE7"/>
    <w:rsid w:val="0025407A"/>
    <w:rsid w:val="0025522B"/>
    <w:rsid w:val="002570DB"/>
    <w:rsid w:val="002609A3"/>
    <w:rsid w:val="00261AD0"/>
    <w:rsid w:val="00262044"/>
    <w:rsid w:val="00265ADB"/>
    <w:rsid w:val="002663AC"/>
    <w:rsid w:val="002675F0"/>
    <w:rsid w:val="00275106"/>
    <w:rsid w:val="002807DC"/>
    <w:rsid w:val="00286234"/>
    <w:rsid w:val="00290AD6"/>
    <w:rsid w:val="002911B5"/>
    <w:rsid w:val="00291400"/>
    <w:rsid w:val="002928F9"/>
    <w:rsid w:val="002940B6"/>
    <w:rsid w:val="002946C6"/>
    <w:rsid w:val="00297F02"/>
    <w:rsid w:val="002A2F2E"/>
    <w:rsid w:val="002A406F"/>
    <w:rsid w:val="002A4840"/>
    <w:rsid w:val="002A69C1"/>
    <w:rsid w:val="002B14A7"/>
    <w:rsid w:val="002B26AD"/>
    <w:rsid w:val="002B2A75"/>
    <w:rsid w:val="002B480E"/>
    <w:rsid w:val="002B4F91"/>
    <w:rsid w:val="002B6339"/>
    <w:rsid w:val="002B75F8"/>
    <w:rsid w:val="002B76A4"/>
    <w:rsid w:val="002B7E84"/>
    <w:rsid w:val="002C1228"/>
    <w:rsid w:val="002C4FDC"/>
    <w:rsid w:val="002C6214"/>
    <w:rsid w:val="002C62A1"/>
    <w:rsid w:val="002C7BED"/>
    <w:rsid w:val="002D2E08"/>
    <w:rsid w:val="002D54B7"/>
    <w:rsid w:val="002D6589"/>
    <w:rsid w:val="002E00EE"/>
    <w:rsid w:val="002E083A"/>
    <w:rsid w:val="002E5ACA"/>
    <w:rsid w:val="002E5DC9"/>
    <w:rsid w:val="002E6191"/>
    <w:rsid w:val="002F2471"/>
    <w:rsid w:val="002F3F71"/>
    <w:rsid w:val="002F6928"/>
    <w:rsid w:val="00302DFE"/>
    <w:rsid w:val="00306890"/>
    <w:rsid w:val="00307039"/>
    <w:rsid w:val="003074AC"/>
    <w:rsid w:val="00307AEA"/>
    <w:rsid w:val="003134D4"/>
    <w:rsid w:val="003137AE"/>
    <w:rsid w:val="003141FD"/>
    <w:rsid w:val="00314C0D"/>
    <w:rsid w:val="003153D6"/>
    <w:rsid w:val="00316B40"/>
    <w:rsid w:val="003172DC"/>
    <w:rsid w:val="00322C04"/>
    <w:rsid w:val="003254E6"/>
    <w:rsid w:val="00325AFC"/>
    <w:rsid w:val="00335145"/>
    <w:rsid w:val="00335276"/>
    <w:rsid w:val="00335AE7"/>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3D1E"/>
    <w:rsid w:val="00363D45"/>
    <w:rsid w:val="0036634F"/>
    <w:rsid w:val="0036689F"/>
    <w:rsid w:val="00370FD8"/>
    <w:rsid w:val="00371E2E"/>
    <w:rsid w:val="003742A7"/>
    <w:rsid w:val="003765B8"/>
    <w:rsid w:val="00380009"/>
    <w:rsid w:val="00385023"/>
    <w:rsid w:val="00390891"/>
    <w:rsid w:val="0039276B"/>
    <w:rsid w:val="003931E8"/>
    <w:rsid w:val="0039396E"/>
    <w:rsid w:val="00393DA8"/>
    <w:rsid w:val="0039453E"/>
    <w:rsid w:val="00395C4C"/>
    <w:rsid w:val="00396004"/>
    <w:rsid w:val="00397110"/>
    <w:rsid w:val="003A34FA"/>
    <w:rsid w:val="003A46BC"/>
    <w:rsid w:val="003A5B4C"/>
    <w:rsid w:val="003B18E2"/>
    <w:rsid w:val="003B23B6"/>
    <w:rsid w:val="003B2F25"/>
    <w:rsid w:val="003B333C"/>
    <w:rsid w:val="003B466D"/>
    <w:rsid w:val="003B6210"/>
    <w:rsid w:val="003C02A4"/>
    <w:rsid w:val="003C3971"/>
    <w:rsid w:val="003C7F6E"/>
    <w:rsid w:val="003D25A1"/>
    <w:rsid w:val="003D3626"/>
    <w:rsid w:val="003D7C5D"/>
    <w:rsid w:val="003E02D8"/>
    <w:rsid w:val="003E0809"/>
    <w:rsid w:val="003E0F1D"/>
    <w:rsid w:val="003E42ED"/>
    <w:rsid w:val="003E54D0"/>
    <w:rsid w:val="003E5973"/>
    <w:rsid w:val="003E5F01"/>
    <w:rsid w:val="003F0889"/>
    <w:rsid w:val="003F08E4"/>
    <w:rsid w:val="003F0E21"/>
    <w:rsid w:val="003F5513"/>
    <w:rsid w:val="003F6892"/>
    <w:rsid w:val="00405247"/>
    <w:rsid w:val="004108CF"/>
    <w:rsid w:val="00410A3C"/>
    <w:rsid w:val="00413A75"/>
    <w:rsid w:val="00415E7A"/>
    <w:rsid w:val="00416092"/>
    <w:rsid w:val="0041658A"/>
    <w:rsid w:val="00417DDE"/>
    <w:rsid w:val="004206A1"/>
    <w:rsid w:val="00421377"/>
    <w:rsid w:val="00422AFB"/>
    <w:rsid w:val="00423334"/>
    <w:rsid w:val="004233BE"/>
    <w:rsid w:val="004248D9"/>
    <w:rsid w:val="00427AAB"/>
    <w:rsid w:val="00430610"/>
    <w:rsid w:val="004325E6"/>
    <w:rsid w:val="00432B2D"/>
    <w:rsid w:val="004345EC"/>
    <w:rsid w:val="00434DF5"/>
    <w:rsid w:val="00436DA6"/>
    <w:rsid w:val="00436DF0"/>
    <w:rsid w:val="00445475"/>
    <w:rsid w:val="004472FB"/>
    <w:rsid w:val="00453C02"/>
    <w:rsid w:val="00454078"/>
    <w:rsid w:val="00455AA0"/>
    <w:rsid w:val="004571B6"/>
    <w:rsid w:val="00457786"/>
    <w:rsid w:val="00461FAD"/>
    <w:rsid w:val="00464346"/>
    <w:rsid w:val="00465515"/>
    <w:rsid w:val="00465668"/>
    <w:rsid w:val="00471260"/>
    <w:rsid w:val="00474188"/>
    <w:rsid w:val="00474713"/>
    <w:rsid w:val="00475E10"/>
    <w:rsid w:val="00476F27"/>
    <w:rsid w:val="004774EC"/>
    <w:rsid w:val="00480173"/>
    <w:rsid w:val="0048336F"/>
    <w:rsid w:val="00485D62"/>
    <w:rsid w:val="00492312"/>
    <w:rsid w:val="0049410C"/>
    <w:rsid w:val="00495B84"/>
    <w:rsid w:val="00495D47"/>
    <w:rsid w:val="0049623E"/>
    <w:rsid w:val="004A0B95"/>
    <w:rsid w:val="004A2C88"/>
    <w:rsid w:val="004A2F49"/>
    <w:rsid w:val="004A456B"/>
    <w:rsid w:val="004A55DF"/>
    <w:rsid w:val="004B17E8"/>
    <w:rsid w:val="004B1E48"/>
    <w:rsid w:val="004B207E"/>
    <w:rsid w:val="004B4804"/>
    <w:rsid w:val="004B517D"/>
    <w:rsid w:val="004B55F8"/>
    <w:rsid w:val="004B601E"/>
    <w:rsid w:val="004C1B9F"/>
    <w:rsid w:val="004C1E9C"/>
    <w:rsid w:val="004C3C7C"/>
    <w:rsid w:val="004C698F"/>
    <w:rsid w:val="004C7976"/>
    <w:rsid w:val="004D14FE"/>
    <w:rsid w:val="004D3578"/>
    <w:rsid w:val="004D4977"/>
    <w:rsid w:val="004D53E1"/>
    <w:rsid w:val="004D580A"/>
    <w:rsid w:val="004E213A"/>
    <w:rsid w:val="004E2CB9"/>
    <w:rsid w:val="004E32E7"/>
    <w:rsid w:val="004E35B6"/>
    <w:rsid w:val="004F0988"/>
    <w:rsid w:val="004F3340"/>
    <w:rsid w:val="004F435C"/>
    <w:rsid w:val="005001B5"/>
    <w:rsid w:val="00501A33"/>
    <w:rsid w:val="005051C8"/>
    <w:rsid w:val="0050652B"/>
    <w:rsid w:val="005115A6"/>
    <w:rsid w:val="00513852"/>
    <w:rsid w:val="0051545E"/>
    <w:rsid w:val="0051753A"/>
    <w:rsid w:val="005203E8"/>
    <w:rsid w:val="005223FC"/>
    <w:rsid w:val="00523852"/>
    <w:rsid w:val="00524F24"/>
    <w:rsid w:val="0053029C"/>
    <w:rsid w:val="00533210"/>
    <w:rsid w:val="0053371B"/>
    <w:rsid w:val="0053388B"/>
    <w:rsid w:val="00535773"/>
    <w:rsid w:val="005373F5"/>
    <w:rsid w:val="00540731"/>
    <w:rsid w:val="00543C53"/>
    <w:rsid w:val="00543E6C"/>
    <w:rsid w:val="00544F24"/>
    <w:rsid w:val="00550C54"/>
    <w:rsid w:val="0055280B"/>
    <w:rsid w:val="0055288E"/>
    <w:rsid w:val="0055448C"/>
    <w:rsid w:val="00554D58"/>
    <w:rsid w:val="00555C4D"/>
    <w:rsid w:val="00557D82"/>
    <w:rsid w:val="00560143"/>
    <w:rsid w:val="00563345"/>
    <w:rsid w:val="00565087"/>
    <w:rsid w:val="00565360"/>
    <w:rsid w:val="00565986"/>
    <w:rsid w:val="00571B98"/>
    <w:rsid w:val="00573567"/>
    <w:rsid w:val="00574056"/>
    <w:rsid w:val="0058311F"/>
    <w:rsid w:val="00583446"/>
    <w:rsid w:val="00590083"/>
    <w:rsid w:val="00597B11"/>
    <w:rsid w:val="005A0192"/>
    <w:rsid w:val="005A1B37"/>
    <w:rsid w:val="005A1CD0"/>
    <w:rsid w:val="005A58EC"/>
    <w:rsid w:val="005A6326"/>
    <w:rsid w:val="005B0699"/>
    <w:rsid w:val="005B17DF"/>
    <w:rsid w:val="005B3EA9"/>
    <w:rsid w:val="005B796D"/>
    <w:rsid w:val="005C5FA5"/>
    <w:rsid w:val="005C63D9"/>
    <w:rsid w:val="005C72E1"/>
    <w:rsid w:val="005D02CE"/>
    <w:rsid w:val="005D0A39"/>
    <w:rsid w:val="005D2A5D"/>
    <w:rsid w:val="005D2E01"/>
    <w:rsid w:val="005D478D"/>
    <w:rsid w:val="005D50BD"/>
    <w:rsid w:val="005D52DB"/>
    <w:rsid w:val="005D7526"/>
    <w:rsid w:val="005D766C"/>
    <w:rsid w:val="005E27E3"/>
    <w:rsid w:val="005E4A61"/>
    <w:rsid w:val="005E4BB2"/>
    <w:rsid w:val="005E6119"/>
    <w:rsid w:val="005E6318"/>
    <w:rsid w:val="005F1B4D"/>
    <w:rsid w:val="005F70CF"/>
    <w:rsid w:val="005F771F"/>
    <w:rsid w:val="0060281C"/>
    <w:rsid w:val="00602AC0"/>
    <w:rsid w:val="00602AEA"/>
    <w:rsid w:val="00602DC1"/>
    <w:rsid w:val="00610744"/>
    <w:rsid w:val="006121BA"/>
    <w:rsid w:val="00614FDF"/>
    <w:rsid w:val="0061726D"/>
    <w:rsid w:val="00621723"/>
    <w:rsid w:val="00621C3C"/>
    <w:rsid w:val="0062250C"/>
    <w:rsid w:val="0062264D"/>
    <w:rsid w:val="00623E95"/>
    <w:rsid w:val="006278EC"/>
    <w:rsid w:val="006302F6"/>
    <w:rsid w:val="00630C97"/>
    <w:rsid w:val="0063276A"/>
    <w:rsid w:val="00633529"/>
    <w:rsid w:val="0063445B"/>
    <w:rsid w:val="0063543D"/>
    <w:rsid w:val="00635C77"/>
    <w:rsid w:val="00635F14"/>
    <w:rsid w:val="006437A1"/>
    <w:rsid w:val="006444EC"/>
    <w:rsid w:val="006450B6"/>
    <w:rsid w:val="00645142"/>
    <w:rsid w:val="00647114"/>
    <w:rsid w:val="00647A5F"/>
    <w:rsid w:val="00651612"/>
    <w:rsid w:val="00651C09"/>
    <w:rsid w:val="006622C9"/>
    <w:rsid w:val="00663B27"/>
    <w:rsid w:val="00663D26"/>
    <w:rsid w:val="00665D22"/>
    <w:rsid w:val="00667519"/>
    <w:rsid w:val="00670A21"/>
    <w:rsid w:val="0067235D"/>
    <w:rsid w:val="00673D79"/>
    <w:rsid w:val="00677798"/>
    <w:rsid w:val="006779BA"/>
    <w:rsid w:val="00682492"/>
    <w:rsid w:val="00684EED"/>
    <w:rsid w:val="00686253"/>
    <w:rsid w:val="006909C9"/>
    <w:rsid w:val="00693BD0"/>
    <w:rsid w:val="006954DF"/>
    <w:rsid w:val="00696BF4"/>
    <w:rsid w:val="006A0125"/>
    <w:rsid w:val="006A05BF"/>
    <w:rsid w:val="006A22AA"/>
    <w:rsid w:val="006A2676"/>
    <w:rsid w:val="006A2D30"/>
    <w:rsid w:val="006A323F"/>
    <w:rsid w:val="006A392C"/>
    <w:rsid w:val="006B045C"/>
    <w:rsid w:val="006B30D0"/>
    <w:rsid w:val="006B32BB"/>
    <w:rsid w:val="006B5E4A"/>
    <w:rsid w:val="006B6DD3"/>
    <w:rsid w:val="006C3D95"/>
    <w:rsid w:val="006C43E9"/>
    <w:rsid w:val="006D135B"/>
    <w:rsid w:val="006D2119"/>
    <w:rsid w:val="006D56D2"/>
    <w:rsid w:val="006E0B8C"/>
    <w:rsid w:val="006E10FC"/>
    <w:rsid w:val="006E159F"/>
    <w:rsid w:val="006E2902"/>
    <w:rsid w:val="006E3D82"/>
    <w:rsid w:val="006E4A4E"/>
    <w:rsid w:val="006E5C86"/>
    <w:rsid w:val="006F083D"/>
    <w:rsid w:val="006F2080"/>
    <w:rsid w:val="006F3F8B"/>
    <w:rsid w:val="006F47F5"/>
    <w:rsid w:val="006F7887"/>
    <w:rsid w:val="00701116"/>
    <w:rsid w:val="00703B06"/>
    <w:rsid w:val="00703B84"/>
    <w:rsid w:val="007062ED"/>
    <w:rsid w:val="00706A79"/>
    <w:rsid w:val="007102BE"/>
    <w:rsid w:val="007137C8"/>
    <w:rsid w:val="00713C44"/>
    <w:rsid w:val="00716AAA"/>
    <w:rsid w:val="007223C5"/>
    <w:rsid w:val="00722F13"/>
    <w:rsid w:val="00724AB7"/>
    <w:rsid w:val="00724D12"/>
    <w:rsid w:val="00725869"/>
    <w:rsid w:val="007302BE"/>
    <w:rsid w:val="00730976"/>
    <w:rsid w:val="00734A5B"/>
    <w:rsid w:val="007353A1"/>
    <w:rsid w:val="0074026F"/>
    <w:rsid w:val="00741DF2"/>
    <w:rsid w:val="007429F6"/>
    <w:rsid w:val="00743C02"/>
    <w:rsid w:val="00743CDF"/>
    <w:rsid w:val="0074427A"/>
    <w:rsid w:val="00744418"/>
    <w:rsid w:val="00744E0F"/>
    <w:rsid w:val="00744E76"/>
    <w:rsid w:val="007516C5"/>
    <w:rsid w:val="0075490E"/>
    <w:rsid w:val="00755239"/>
    <w:rsid w:val="00757A95"/>
    <w:rsid w:val="007601DB"/>
    <w:rsid w:val="00760347"/>
    <w:rsid w:val="0076066C"/>
    <w:rsid w:val="00760815"/>
    <w:rsid w:val="00765A64"/>
    <w:rsid w:val="007729C2"/>
    <w:rsid w:val="00773DE5"/>
    <w:rsid w:val="00773E70"/>
    <w:rsid w:val="00774DA4"/>
    <w:rsid w:val="00775075"/>
    <w:rsid w:val="00776EE1"/>
    <w:rsid w:val="00781F0F"/>
    <w:rsid w:val="00784D65"/>
    <w:rsid w:val="007857CB"/>
    <w:rsid w:val="007877C5"/>
    <w:rsid w:val="00791058"/>
    <w:rsid w:val="007937FC"/>
    <w:rsid w:val="00797F28"/>
    <w:rsid w:val="007A0C76"/>
    <w:rsid w:val="007A16C6"/>
    <w:rsid w:val="007A20A5"/>
    <w:rsid w:val="007A362D"/>
    <w:rsid w:val="007A54FE"/>
    <w:rsid w:val="007A6E9A"/>
    <w:rsid w:val="007A6F17"/>
    <w:rsid w:val="007A77F6"/>
    <w:rsid w:val="007A7F94"/>
    <w:rsid w:val="007B0438"/>
    <w:rsid w:val="007B0512"/>
    <w:rsid w:val="007B127D"/>
    <w:rsid w:val="007B223A"/>
    <w:rsid w:val="007B2490"/>
    <w:rsid w:val="007B2990"/>
    <w:rsid w:val="007B600E"/>
    <w:rsid w:val="007B60A8"/>
    <w:rsid w:val="007C1C7A"/>
    <w:rsid w:val="007C329B"/>
    <w:rsid w:val="007C36F1"/>
    <w:rsid w:val="007C6F84"/>
    <w:rsid w:val="007D0171"/>
    <w:rsid w:val="007D0FB8"/>
    <w:rsid w:val="007E1202"/>
    <w:rsid w:val="007E218D"/>
    <w:rsid w:val="007E245A"/>
    <w:rsid w:val="007E6FBF"/>
    <w:rsid w:val="007F0F4A"/>
    <w:rsid w:val="007F2841"/>
    <w:rsid w:val="007F437C"/>
    <w:rsid w:val="007F4836"/>
    <w:rsid w:val="007F4C2D"/>
    <w:rsid w:val="007F55C9"/>
    <w:rsid w:val="007F668D"/>
    <w:rsid w:val="007F7778"/>
    <w:rsid w:val="00800B48"/>
    <w:rsid w:val="008017E3"/>
    <w:rsid w:val="008028A4"/>
    <w:rsid w:val="00802D2A"/>
    <w:rsid w:val="008036F3"/>
    <w:rsid w:val="00806924"/>
    <w:rsid w:val="008076E5"/>
    <w:rsid w:val="008116C0"/>
    <w:rsid w:val="00811AE4"/>
    <w:rsid w:val="0081467C"/>
    <w:rsid w:val="00814CA8"/>
    <w:rsid w:val="008170BB"/>
    <w:rsid w:val="008242E5"/>
    <w:rsid w:val="0082533C"/>
    <w:rsid w:val="00825D9B"/>
    <w:rsid w:val="008274CC"/>
    <w:rsid w:val="00830747"/>
    <w:rsid w:val="008319C3"/>
    <w:rsid w:val="00834498"/>
    <w:rsid w:val="008412A0"/>
    <w:rsid w:val="008423E6"/>
    <w:rsid w:val="00844DF3"/>
    <w:rsid w:val="00846C9B"/>
    <w:rsid w:val="008508E1"/>
    <w:rsid w:val="00855061"/>
    <w:rsid w:val="00855E08"/>
    <w:rsid w:val="00856C23"/>
    <w:rsid w:val="00856FE9"/>
    <w:rsid w:val="00857D03"/>
    <w:rsid w:val="00862B90"/>
    <w:rsid w:val="0086375E"/>
    <w:rsid w:val="00867FBC"/>
    <w:rsid w:val="0087346F"/>
    <w:rsid w:val="008738D3"/>
    <w:rsid w:val="00874D45"/>
    <w:rsid w:val="008751A7"/>
    <w:rsid w:val="00876641"/>
    <w:rsid w:val="008768CA"/>
    <w:rsid w:val="00876DA9"/>
    <w:rsid w:val="00884664"/>
    <w:rsid w:val="00894DD6"/>
    <w:rsid w:val="00895F96"/>
    <w:rsid w:val="008A39D8"/>
    <w:rsid w:val="008A47B8"/>
    <w:rsid w:val="008A4882"/>
    <w:rsid w:val="008A4901"/>
    <w:rsid w:val="008A6235"/>
    <w:rsid w:val="008A6AD8"/>
    <w:rsid w:val="008B2FDB"/>
    <w:rsid w:val="008B40A8"/>
    <w:rsid w:val="008B4EAF"/>
    <w:rsid w:val="008B7751"/>
    <w:rsid w:val="008C0AD3"/>
    <w:rsid w:val="008C22AE"/>
    <w:rsid w:val="008C335A"/>
    <w:rsid w:val="008C350E"/>
    <w:rsid w:val="008C384C"/>
    <w:rsid w:val="008C6AA7"/>
    <w:rsid w:val="008D03FB"/>
    <w:rsid w:val="008D64A8"/>
    <w:rsid w:val="008E0380"/>
    <w:rsid w:val="008E2650"/>
    <w:rsid w:val="008F0C10"/>
    <w:rsid w:val="008F1A9B"/>
    <w:rsid w:val="008F58DA"/>
    <w:rsid w:val="008F595B"/>
    <w:rsid w:val="008F706B"/>
    <w:rsid w:val="008F7F11"/>
    <w:rsid w:val="009006BF"/>
    <w:rsid w:val="0090271F"/>
    <w:rsid w:val="00902E23"/>
    <w:rsid w:val="00902E38"/>
    <w:rsid w:val="009047F6"/>
    <w:rsid w:val="00905A26"/>
    <w:rsid w:val="00905BE9"/>
    <w:rsid w:val="00910500"/>
    <w:rsid w:val="009114D7"/>
    <w:rsid w:val="009119F4"/>
    <w:rsid w:val="009125DE"/>
    <w:rsid w:val="0091348E"/>
    <w:rsid w:val="00913A60"/>
    <w:rsid w:val="00913ED4"/>
    <w:rsid w:val="00915FFF"/>
    <w:rsid w:val="00917CCB"/>
    <w:rsid w:val="00920332"/>
    <w:rsid w:val="009218E4"/>
    <w:rsid w:val="00925674"/>
    <w:rsid w:val="00927577"/>
    <w:rsid w:val="00927FB0"/>
    <w:rsid w:val="00932C1F"/>
    <w:rsid w:val="00932C56"/>
    <w:rsid w:val="00932D75"/>
    <w:rsid w:val="009330F7"/>
    <w:rsid w:val="009337A1"/>
    <w:rsid w:val="00934248"/>
    <w:rsid w:val="0093429C"/>
    <w:rsid w:val="00936000"/>
    <w:rsid w:val="00936823"/>
    <w:rsid w:val="00936E62"/>
    <w:rsid w:val="00941AA6"/>
    <w:rsid w:val="00942EC2"/>
    <w:rsid w:val="0094513F"/>
    <w:rsid w:val="0094518A"/>
    <w:rsid w:val="009475F8"/>
    <w:rsid w:val="009501A1"/>
    <w:rsid w:val="00950E85"/>
    <w:rsid w:val="00952D58"/>
    <w:rsid w:val="0095496B"/>
    <w:rsid w:val="0095730A"/>
    <w:rsid w:val="00961869"/>
    <w:rsid w:val="0096264F"/>
    <w:rsid w:val="00967934"/>
    <w:rsid w:val="00967B32"/>
    <w:rsid w:val="00970956"/>
    <w:rsid w:val="00972CC0"/>
    <w:rsid w:val="00973D83"/>
    <w:rsid w:val="00975D31"/>
    <w:rsid w:val="00976964"/>
    <w:rsid w:val="00976BEE"/>
    <w:rsid w:val="00985B6B"/>
    <w:rsid w:val="00985C08"/>
    <w:rsid w:val="009904E3"/>
    <w:rsid w:val="00991AB6"/>
    <w:rsid w:val="00991FFF"/>
    <w:rsid w:val="009949D2"/>
    <w:rsid w:val="00996D96"/>
    <w:rsid w:val="009A1BC8"/>
    <w:rsid w:val="009A2728"/>
    <w:rsid w:val="009A4BAC"/>
    <w:rsid w:val="009A7761"/>
    <w:rsid w:val="009B114E"/>
    <w:rsid w:val="009B17E3"/>
    <w:rsid w:val="009B2A9C"/>
    <w:rsid w:val="009B5433"/>
    <w:rsid w:val="009B7E56"/>
    <w:rsid w:val="009C3BE0"/>
    <w:rsid w:val="009C4B84"/>
    <w:rsid w:val="009C5201"/>
    <w:rsid w:val="009C62DE"/>
    <w:rsid w:val="009C6CB2"/>
    <w:rsid w:val="009C7DE4"/>
    <w:rsid w:val="009D01BE"/>
    <w:rsid w:val="009D01EB"/>
    <w:rsid w:val="009D0E49"/>
    <w:rsid w:val="009D3EDE"/>
    <w:rsid w:val="009D5295"/>
    <w:rsid w:val="009D563A"/>
    <w:rsid w:val="009D62D9"/>
    <w:rsid w:val="009D638B"/>
    <w:rsid w:val="009E3EC8"/>
    <w:rsid w:val="009E5EAB"/>
    <w:rsid w:val="009E7622"/>
    <w:rsid w:val="009F07E8"/>
    <w:rsid w:val="009F0882"/>
    <w:rsid w:val="009F37B7"/>
    <w:rsid w:val="009F485C"/>
    <w:rsid w:val="009F5729"/>
    <w:rsid w:val="009F7965"/>
    <w:rsid w:val="00A007BE"/>
    <w:rsid w:val="00A04FF1"/>
    <w:rsid w:val="00A05452"/>
    <w:rsid w:val="00A05BB3"/>
    <w:rsid w:val="00A06627"/>
    <w:rsid w:val="00A07871"/>
    <w:rsid w:val="00A10F02"/>
    <w:rsid w:val="00A11B56"/>
    <w:rsid w:val="00A11EEC"/>
    <w:rsid w:val="00A127E0"/>
    <w:rsid w:val="00A139E4"/>
    <w:rsid w:val="00A157D3"/>
    <w:rsid w:val="00A164B4"/>
    <w:rsid w:val="00A16E57"/>
    <w:rsid w:val="00A17501"/>
    <w:rsid w:val="00A20327"/>
    <w:rsid w:val="00A22575"/>
    <w:rsid w:val="00A24E18"/>
    <w:rsid w:val="00A25B58"/>
    <w:rsid w:val="00A26956"/>
    <w:rsid w:val="00A27486"/>
    <w:rsid w:val="00A33B4F"/>
    <w:rsid w:val="00A35503"/>
    <w:rsid w:val="00A37AF6"/>
    <w:rsid w:val="00A43621"/>
    <w:rsid w:val="00A45490"/>
    <w:rsid w:val="00A45EE6"/>
    <w:rsid w:val="00A50766"/>
    <w:rsid w:val="00A50DF3"/>
    <w:rsid w:val="00A51B05"/>
    <w:rsid w:val="00A53724"/>
    <w:rsid w:val="00A55734"/>
    <w:rsid w:val="00A56066"/>
    <w:rsid w:val="00A57CB1"/>
    <w:rsid w:val="00A622B9"/>
    <w:rsid w:val="00A656BD"/>
    <w:rsid w:val="00A6615E"/>
    <w:rsid w:val="00A70279"/>
    <w:rsid w:val="00A7100E"/>
    <w:rsid w:val="00A724FF"/>
    <w:rsid w:val="00A73129"/>
    <w:rsid w:val="00A76E0A"/>
    <w:rsid w:val="00A82346"/>
    <w:rsid w:val="00A82FF7"/>
    <w:rsid w:val="00A87068"/>
    <w:rsid w:val="00A873D4"/>
    <w:rsid w:val="00A87986"/>
    <w:rsid w:val="00A92BA1"/>
    <w:rsid w:val="00A93166"/>
    <w:rsid w:val="00A934FB"/>
    <w:rsid w:val="00A937E0"/>
    <w:rsid w:val="00A97190"/>
    <w:rsid w:val="00AA2F3A"/>
    <w:rsid w:val="00AB01D5"/>
    <w:rsid w:val="00AB0489"/>
    <w:rsid w:val="00AB0BF2"/>
    <w:rsid w:val="00AB3498"/>
    <w:rsid w:val="00AB378D"/>
    <w:rsid w:val="00AB798E"/>
    <w:rsid w:val="00AC238F"/>
    <w:rsid w:val="00AC43BF"/>
    <w:rsid w:val="00AC4B97"/>
    <w:rsid w:val="00AC6664"/>
    <w:rsid w:val="00AC6BC6"/>
    <w:rsid w:val="00AC6D2C"/>
    <w:rsid w:val="00AC7B19"/>
    <w:rsid w:val="00AD557D"/>
    <w:rsid w:val="00AE616C"/>
    <w:rsid w:val="00AE65E2"/>
    <w:rsid w:val="00AE75AC"/>
    <w:rsid w:val="00AF16A3"/>
    <w:rsid w:val="00AF3C29"/>
    <w:rsid w:val="00AF3EF6"/>
    <w:rsid w:val="00AF4C35"/>
    <w:rsid w:val="00AF59C1"/>
    <w:rsid w:val="00AF68C5"/>
    <w:rsid w:val="00AF739B"/>
    <w:rsid w:val="00AF7832"/>
    <w:rsid w:val="00B01861"/>
    <w:rsid w:val="00B02D1D"/>
    <w:rsid w:val="00B058E7"/>
    <w:rsid w:val="00B071BD"/>
    <w:rsid w:val="00B10216"/>
    <w:rsid w:val="00B1264D"/>
    <w:rsid w:val="00B12929"/>
    <w:rsid w:val="00B13F2B"/>
    <w:rsid w:val="00B15449"/>
    <w:rsid w:val="00B15E3C"/>
    <w:rsid w:val="00B17BD2"/>
    <w:rsid w:val="00B17D45"/>
    <w:rsid w:val="00B27749"/>
    <w:rsid w:val="00B27B3F"/>
    <w:rsid w:val="00B316D6"/>
    <w:rsid w:val="00B36090"/>
    <w:rsid w:val="00B40D0A"/>
    <w:rsid w:val="00B40D25"/>
    <w:rsid w:val="00B42978"/>
    <w:rsid w:val="00B42C97"/>
    <w:rsid w:val="00B45E44"/>
    <w:rsid w:val="00B4696C"/>
    <w:rsid w:val="00B52B19"/>
    <w:rsid w:val="00B5331F"/>
    <w:rsid w:val="00B652FD"/>
    <w:rsid w:val="00B6596B"/>
    <w:rsid w:val="00B722B7"/>
    <w:rsid w:val="00B73397"/>
    <w:rsid w:val="00B7542F"/>
    <w:rsid w:val="00B755A2"/>
    <w:rsid w:val="00B8085B"/>
    <w:rsid w:val="00B80AD9"/>
    <w:rsid w:val="00B8158F"/>
    <w:rsid w:val="00B82011"/>
    <w:rsid w:val="00B8374D"/>
    <w:rsid w:val="00B85D93"/>
    <w:rsid w:val="00B86B7C"/>
    <w:rsid w:val="00B87B51"/>
    <w:rsid w:val="00B90B6A"/>
    <w:rsid w:val="00B92DA5"/>
    <w:rsid w:val="00B93086"/>
    <w:rsid w:val="00B94FAB"/>
    <w:rsid w:val="00B96512"/>
    <w:rsid w:val="00B96779"/>
    <w:rsid w:val="00BA19ED"/>
    <w:rsid w:val="00BA1A16"/>
    <w:rsid w:val="00BA2F5E"/>
    <w:rsid w:val="00BA3B1D"/>
    <w:rsid w:val="00BA4B8D"/>
    <w:rsid w:val="00BA69F1"/>
    <w:rsid w:val="00BB25CB"/>
    <w:rsid w:val="00BB59CB"/>
    <w:rsid w:val="00BB60F6"/>
    <w:rsid w:val="00BC0747"/>
    <w:rsid w:val="00BC0A58"/>
    <w:rsid w:val="00BC0F7D"/>
    <w:rsid w:val="00BC3EC3"/>
    <w:rsid w:val="00BC59F9"/>
    <w:rsid w:val="00BC6078"/>
    <w:rsid w:val="00BD05FE"/>
    <w:rsid w:val="00BD4125"/>
    <w:rsid w:val="00BD7D31"/>
    <w:rsid w:val="00BE3255"/>
    <w:rsid w:val="00BE32DE"/>
    <w:rsid w:val="00BE45CB"/>
    <w:rsid w:val="00BE6325"/>
    <w:rsid w:val="00BE704C"/>
    <w:rsid w:val="00BF128E"/>
    <w:rsid w:val="00BF16EC"/>
    <w:rsid w:val="00C03D75"/>
    <w:rsid w:val="00C04195"/>
    <w:rsid w:val="00C0601D"/>
    <w:rsid w:val="00C074DD"/>
    <w:rsid w:val="00C11D0D"/>
    <w:rsid w:val="00C12C3F"/>
    <w:rsid w:val="00C14860"/>
    <w:rsid w:val="00C1496A"/>
    <w:rsid w:val="00C15782"/>
    <w:rsid w:val="00C20ABD"/>
    <w:rsid w:val="00C20C06"/>
    <w:rsid w:val="00C20C82"/>
    <w:rsid w:val="00C21B70"/>
    <w:rsid w:val="00C2214C"/>
    <w:rsid w:val="00C2298B"/>
    <w:rsid w:val="00C24211"/>
    <w:rsid w:val="00C25D23"/>
    <w:rsid w:val="00C27C5A"/>
    <w:rsid w:val="00C30764"/>
    <w:rsid w:val="00C31DE9"/>
    <w:rsid w:val="00C33079"/>
    <w:rsid w:val="00C35D49"/>
    <w:rsid w:val="00C373B4"/>
    <w:rsid w:val="00C374F4"/>
    <w:rsid w:val="00C37BA8"/>
    <w:rsid w:val="00C41426"/>
    <w:rsid w:val="00C42AC1"/>
    <w:rsid w:val="00C42AC5"/>
    <w:rsid w:val="00C437C4"/>
    <w:rsid w:val="00C45231"/>
    <w:rsid w:val="00C46CD7"/>
    <w:rsid w:val="00C5060C"/>
    <w:rsid w:val="00C51C4E"/>
    <w:rsid w:val="00C52631"/>
    <w:rsid w:val="00C560E8"/>
    <w:rsid w:val="00C60C3E"/>
    <w:rsid w:val="00C61FE0"/>
    <w:rsid w:val="00C64FFC"/>
    <w:rsid w:val="00C65DFC"/>
    <w:rsid w:val="00C66C7E"/>
    <w:rsid w:val="00C6753F"/>
    <w:rsid w:val="00C6758E"/>
    <w:rsid w:val="00C70BCE"/>
    <w:rsid w:val="00C70FAD"/>
    <w:rsid w:val="00C722B8"/>
    <w:rsid w:val="00C72833"/>
    <w:rsid w:val="00C80D92"/>
    <w:rsid w:val="00C80F1D"/>
    <w:rsid w:val="00C827E2"/>
    <w:rsid w:val="00C8581B"/>
    <w:rsid w:val="00C85B31"/>
    <w:rsid w:val="00C93705"/>
    <w:rsid w:val="00C93F40"/>
    <w:rsid w:val="00CA3D0C"/>
    <w:rsid w:val="00CA4CE0"/>
    <w:rsid w:val="00CA5380"/>
    <w:rsid w:val="00CA769A"/>
    <w:rsid w:val="00CA7D2A"/>
    <w:rsid w:val="00CB0C54"/>
    <w:rsid w:val="00CB38ED"/>
    <w:rsid w:val="00CC03CC"/>
    <w:rsid w:val="00CC073A"/>
    <w:rsid w:val="00CC6C66"/>
    <w:rsid w:val="00CC6F3F"/>
    <w:rsid w:val="00CC78EF"/>
    <w:rsid w:val="00CD0118"/>
    <w:rsid w:val="00CD1250"/>
    <w:rsid w:val="00CD261B"/>
    <w:rsid w:val="00CD5ADC"/>
    <w:rsid w:val="00CD5EF9"/>
    <w:rsid w:val="00CD65E4"/>
    <w:rsid w:val="00CE0703"/>
    <w:rsid w:val="00CE39B1"/>
    <w:rsid w:val="00CE4E16"/>
    <w:rsid w:val="00CE7A0B"/>
    <w:rsid w:val="00CF1DB1"/>
    <w:rsid w:val="00CF2787"/>
    <w:rsid w:val="00CF2DD0"/>
    <w:rsid w:val="00CF2EFC"/>
    <w:rsid w:val="00CF439F"/>
    <w:rsid w:val="00D02A6F"/>
    <w:rsid w:val="00D03C04"/>
    <w:rsid w:val="00D03C91"/>
    <w:rsid w:val="00D04CE1"/>
    <w:rsid w:val="00D05052"/>
    <w:rsid w:val="00D13F1E"/>
    <w:rsid w:val="00D149BB"/>
    <w:rsid w:val="00D15629"/>
    <w:rsid w:val="00D22076"/>
    <w:rsid w:val="00D2655B"/>
    <w:rsid w:val="00D26EE0"/>
    <w:rsid w:val="00D30684"/>
    <w:rsid w:val="00D30B6C"/>
    <w:rsid w:val="00D31383"/>
    <w:rsid w:val="00D372D5"/>
    <w:rsid w:val="00D40A40"/>
    <w:rsid w:val="00D46BB9"/>
    <w:rsid w:val="00D50450"/>
    <w:rsid w:val="00D50A39"/>
    <w:rsid w:val="00D50D1A"/>
    <w:rsid w:val="00D52E55"/>
    <w:rsid w:val="00D5483C"/>
    <w:rsid w:val="00D55C6C"/>
    <w:rsid w:val="00D568C0"/>
    <w:rsid w:val="00D5694C"/>
    <w:rsid w:val="00D57972"/>
    <w:rsid w:val="00D57B0E"/>
    <w:rsid w:val="00D6040A"/>
    <w:rsid w:val="00D610DB"/>
    <w:rsid w:val="00D61F8C"/>
    <w:rsid w:val="00D63052"/>
    <w:rsid w:val="00D635EE"/>
    <w:rsid w:val="00D64265"/>
    <w:rsid w:val="00D66742"/>
    <w:rsid w:val="00D675A9"/>
    <w:rsid w:val="00D67CF5"/>
    <w:rsid w:val="00D71888"/>
    <w:rsid w:val="00D72296"/>
    <w:rsid w:val="00D723DA"/>
    <w:rsid w:val="00D738D6"/>
    <w:rsid w:val="00D755EB"/>
    <w:rsid w:val="00D76048"/>
    <w:rsid w:val="00D775CB"/>
    <w:rsid w:val="00D77C67"/>
    <w:rsid w:val="00D86F7B"/>
    <w:rsid w:val="00D87E00"/>
    <w:rsid w:val="00D9134D"/>
    <w:rsid w:val="00D91F57"/>
    <w:rsid w:val="00D956AF"/>
    <w:rsid w:val="00D977F4"/>
    <w:rsid w:val="00D97D44"/>
    <w:rsid w:val="00DA0DC1"/>
    <w:rsid w:val="00DA1CCA"/>
    <w:rsid w:val="00DA3CD3"/>
    <w:rsid w:val="00DA3E88"/>
    <w:rsid w:val="00DA5282"/>
    <w:rsid w:val="00DA6F24"/>
    <w:rsid w:val="00DA7A03"/>
    <w:rsid w:val="00DB1818"/>
    <w:rsid w:val="00DB1829"/>
    <w:rsid w:val="00DB2396"/>
    <w:rsid w:val="00DB5938"/>
    <w:rsid w:val="00DC309B"/>
    <w:rsid w:val="00DC4DA2"/>
    <w:rsid w:val="00DD13F6"/>
    <w:rsid w:val="00DD4C17"/>
    <w:rsid w:val="00DD564F"/>
    <w:rsid w:val="00DD5971"/>
    <w:rsid w:val="00DD6EB2"/>
    <w:rsid w:val="00DD707B"/>
    <w:rsid w:val="00DD74A5"/>
    <w:rsid w:val="00DD7682"/>
    <w:rsid w:val="00DD7B6C"/>
    <w:rsid w:val="00DE34D4"/>
    <w:rsid w:val="00DE56DF"/>
    <w:rsid w:val="00DE6196"/>
    <w:rsid w:val="00DE6CCA"/>
    <w:rsid w:val="00DE78C8"/>
    <w:rsid w:val="00DF0333"/>
    <w:rsid w:val="00DF0D89"/>
    <w:rsid w:val="00DF1F79"/>
    <w:rsid w:val="00DF2B1F"/>
    <w:rsid w:val="00DF3727"/>
    <w:rsid w:val="00DF6207"/>
    <w:rsid w:val="00DF62CD"/>
    <w:rsid w:val="00DF6384"/>
    <w:rsid w:val="00E01A74"/>
    <w:rsid w:val="00E03EF5"/>
    <w:rsid w:val="00E0731A"/>
    <w:rsid w:val="00E1046B"/>
    <w:rsid w:val="00E15760"/>
    <w:rsid w:val="00E16509"/>
    <w:rsid w:val="00E16FE7"/>
    <w:rsid w:val="00E209EA"/>
    <w:rsid w:val="00E23D95"/>
    <w:rsid w:val="00E24769"/>
    <w:rsid w:val="00E25AD7"/>
    <w:rsid w:val="00E25BA2"/>
    <w:rsid w:val="00E30479"/>
    <w:rsid w:val="00E334F7"/>
    <w:rsid w:val="00E35671"/>
    <w:rsid w:val="00E423D9"/>
    <w:rsid w:val="00E430BF"/>
    <w:rsid w:val="00E44582"/>
    <w:rsid w:val="00E45F29"/>
    <w:rsid w:val="00E46B98"/>
    <w:rsid w:val="00E46C8B"/>
    <w:rsid w:val="00E54B7B"/>
    <w:rsid w:val="00E56679"/>
    <w:rsid w:val="00E5765C"/>
    <w:rsid w:val="00E612ED"/>
    <w:rsid w:val="00E62305"/>
    <w:rsid w:val="00E644D7"/>
    <w:rsid w:val="00E66488"/>
    <w:rsid w:val="00E67E59"/>
    <w:rsid w:val="00E70207"/>
    <w:rsid w:val="00E77645"/>
    <w:rsid w:val="00E7776C"/>
    <w:rsid w:val="00E820EE"/>
    <w:rsid w:val="00E83BD8"/>
    <w:rsid w:val="00E853A9"/>
    <w:rsid w:val="00E91286"/>
    <w:rsid w:val="00E92197"/>
    <w:rsid w:val="00E925C0"/>
    <w:rsid w:val="00E94EE4"/>
    <w:rsid w:val="00E953DE"/>
    <w:rsid w:val="00EA0D09"/>
    <w:rsid w:val="00EA15B0"/>
    <w:rsid w:val="00EA1871"/>
    <w:rsid w:val="00EA5EA7"/>
    <w:rsid w:val="00EA7996"/>
    <w:rsid w:val="00EB269B"/>
    <w:rsid w:val="00EB387E"/>
    <w:rsid w:val="00EB3E30"/>
    <w:rsid w:val="00EB5BE9"/>
    <w:rsid w:val="00EB7487"/>
    <w:rsid w:val="00EB7B63"/>
    <w:rsid w:val="00EC0CAB"/>
    <w:rsid w:val="00EC4A25"/>
    <w:rsid w:val="00EC6D9E"/>
    <w:rsid w:val="00ED117B"/>
    <w:rsid w:val="00ED145A"/>
    <w:rsid w:val="00ED495F"/>
    <w:rsid w:val="00ED5D5F"/>
    <w:rsid w:val="00ED6F2F"/>
    <w:rsid w:val="00EE68E3"/>
    <w:rsid w:val="00EE6F73"/>
    <w:rsid w:val="00EE7722"/>
    <w:rsid w:val="00EF0E5E"/>
    <w:rsid w:val="00EF1C7D"/>
    <w:rsid w:val="00EF350B"/>
    <w:rsid w:val="00EF3651"/>
    <w:rsid w:val="00EF575C"/>
    <w:rsid w:val="00EF6ED4"/>
    <w:rsid w:val="00F025A2"/>
    <w:rsid w:val="00F04712"/>
    <w:rsid w:val="00F05814"/>
    <w:rsid w:val="00F10D63"/>
    <w:rsid w:val="00F118C6"/>
    <w:rsid w:val="00F13360"/>
    <w:rsid w:val="00F14DDC"/>
    <w:rsid w:val="00F160CC"/>
    <w:rsid w:val="00F20C9E"/>
    <w:rsid w:val="00F22582"/>
    <w:rsid w:val="00F22EC7"/>
    <w:rsid w:val="00F230AA"/>
    <w:rsid w:val="00F27EB5"/>
    <w:rsid w:val="00F325C8"/>
    <w:rsid w:val="00F329A5"/>
    <w:rsid w:val="00F35E6A"/>
    <w:rsid w:val="00F40E70"/>
    <w:rsid w:val="00F43F63"/>
    <w:rsid w:val="00F44E0E"/>
    <w:rsid w:val="00F44EDA"/>
    <w:rsid w:val="00F45879"/>
    <w:rsid w:val="00F45D17"/>
    <w:rsid w:val="00F463A2"/>
    <w:rsid w:val="00F5238C"/>
    <w:rsid w:val="00F54B39"/>
    <w:rsid w:val="00F55A80"/>
    <w:rsid w:val="00F5764D"/>
    <w:rsid w:val="00F60156"/>
    <w:rsid w:val="00F653B8"/>
    <w:rsid w:val="00F65DC9"/>
    <w:rsid w:val="00F66F2C"/>
    <w:rsid w:val="00F70AA6"/>
    <w:rsid w:val="00F75DA4"/>
    <w:rsid w:val="00F80BAF"/>
    <w:rsid w:val="00F8175B"/>
    <w:rsid w:val="00F82D53"/>
    <w:rsid w:val="00F83894"/>
    <w:rsid w:val="00F86652"/>
    <w:rsid w:val="00F9008D"/>
    <w:rsid w:val="00F9030F"/>
    <w:rsid w:val="00F90DA5"/>
    <w:rsid w:val="00F9183C"/>
    <w:rsid w:val="00F92F2D"/>
    <w:rsid w:val="00FA04EA"/>
    <w:rsid w:val="00FA0896"/>
    <w:rsid w:val="00FA1266"/>
    <w:rsid w:val="00FA1B11"/>
    <w:rsid w:val="00FA4234"/>
    <w:rsid w:val="00FA4501"/>
    <w:rsid w:val="00FA5E6D"/>
    <w:rsid w:val="00FA5FFC"/>
    <w:rsid w:val="00FA70A0"/>
    <w:rsid w:val="00FA73C2"/>
    <w:rsid w:val="00FB0E7F"/>
    <w:rsid w:val="00FB3951"/>
    <w:rsid w:val="00FB4734"/>
    <w:rsid w:val="00FB6EFB"/>
    <w:rsid w:val="00FC1192"/>
    <w:rsid w:val="00FC15FD"/>
    <w:rsid w:val="00FC3AF7"/>
    <w:rsid w:val="00FC41C2"/>
    <w:rsid w:val="00FC4A84"/>
    <w:rsid w:val="00FC58B0"/>
    <w:rsid w:val="00FD136B"/>
    <w:rsid w:val="00FD38C8"/>
    <w:rsid w:val="00FD4252"/>
    <w:rsid w:val="00FD57E2"/>
    <w:rsid w:val="00FD58BE"/>
    <w:rsid w:val="00FD6FAB"/>
    <w:rsid w:val="00FD7AC5"/>
    <w:rsid w:val="00FE0E1E"/>
    <w:rsid w:val="00FE0EF2"/>
    <w:rsid w:val="00FE1B43"/>
    <w:rsid w:val="00FE1EC0"/>
    <w:rsid w:val="00FE2C33"/>
    <w:rsid w:val="00FE3DA2"/>
    <w:rsid w:val="00FE4D31"/>
    <w:rsid w:val="00FE7F7A"/>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42"/>
      </w:numPr>
      <w:contextualSpacing/>
    </w:pPr>
  </w:style>
  <w:style w:type="paragraph" w:styleId="ListBullet3">
    <w:name w:val="List Bullet 3"/>
    <w:basedOn w:val="Normal"/>
    <w:rsid w:val="00ED495F"/>
    <w:pPr>
      <w:numPr>
        <w:numId w:val="43"/>
      </w:numPr>
      <w:contextualSpacing/>
    </w:pPr>
  </w:style>
  <w:style w:type="paragraph" w:styleId="ListBullet4">
    <w:name w:val="List Bullet 4"/>
    <w:basedOn w:val="Normal"/>
    <w:rsid w:val="00ED495F"/>
    <w:pPr>
      <w:numPr>
        <w:numId w:val="44"/>
      </w:numPr>
      <w:contextualSpacing/>
    </w:pPr>
  </w:style>
  <w:style w:type="paragraph" w:styleId="ListBullet5">
    <w:name w:val="List Bullet 5"/>
    <w:basedOn w:val="Normal"/>
    <w:rsid w:val="00ED495F"/>
    <w:pPr>
      <w:numPr>
        <w:numId w:val="4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46"/>
      </w:numPr>
      <w:contextualSpacing/>
    </w:pPr>
  </w:style>
  <w:style w:type="paragraph" w:styleId="ListNumber3">
    <w:name w:val="List Number 3"/>
    <w:basedOn w:val="Normal"/>
    <w:rsid w:val="00ED495F"/>
    <w:pPr>
      <w:numPr>
        <w:numId w:val="47"/>
      </w:numPr>
      <w:contextualSpacing/>
    </w:pPr>
  </w:style>
  <w:style w:type="paragraph" w:styleId="ListNumber4">
    <w:name w:val="List Number 4"/>
    <w:basedOn w:val="Normal"/>
    <w:rsid w:val="00ED495F"/>
    <w:pPr>
      <w:numPr>
        <w:numId w:val="48"/>
      </w:numPr>
      <w:contextualSpacing/>
    </w:pPr>
  </w:style>
  <w:style w:type="paragraph" w:styleId="ListNumber5">
    <w:name w:val="List Number 5"/>
    <w:basedOn w:val="Normal"/>
    <w:rsid w:val="00ED495F"/>
    <w:pPr>
      <w:numPr>
        <w:numId w:val="4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196"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6.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28" Type="http://schemas.openxmlformats.org/officeDocument/2006/relationships/hyperlink" Target="https://portal.3gpp.org/ngppapp/CreateTdoc.aspx?mode=view&amp;contributionUid=CP-210048" TargetMode="External"/><Relationship Id="rId144" Type="http://schemas.openxmlformats.org/officeDocument/2006/relationships/hyperlink" Target="https://portal.3gpp.org/ngppapp/CreateTdoc.aspx?mode=view&amp;contributionUid=CP-220055"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65" Type="http://schemas.openxmlformats.org/officeDocument/2006/relationships/hyperlink" Target="https://portal.3gpp.org/ngppapp/CreateTdoc.aspx?mode=view&amp;contributionUid=CP-220044" TargetMode="External"/><Relationship Id="rId181" Type="http://schemas.openxmlformats.org/officeDocument/2006/relationships/hyperlink" Target="https://portal.3gpp.org/ngppapp/CreateTdoc.aspx?mode=view&amp;contributionUid=CP-221024" TargetMode="External"/><Relationship Id="rId186" Type="http://schemas.openxmlformats.org/officeDocument/2006/relationships/hyperlink" Target="https://portal.3gpp.org/ngppapp/CreateTdoc.aspx?mode=view&amp;contributionUid=CP-221061" TargetMode="External"/><Relationship Id="rId22" Type="http://schemas.openxmlformats.org/officeDocument/2006/relationships/image" Target="media/image8.emf"/><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9.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18" Type="http://schemas.openxmlformats.org/officeDocument/2006/relationships/hyperlink" Target="https://portal.3gpp.org/ngppapp/CreateTdoc.aspx?mode=view&amp;contributionUid=CP-210043" TargetMode="External"/><Relationship Id="rId134" Type="http://schemas.openxmlformats.org/officeDocument/2006/relationships/hyperlink" Target="https://portal.3gpp.org/ngppapp/CreateTdoc.aspx?mode=view&amp;contributionUid=CP-210046" TargetMode="External"/><Relationship Id="rId139" Type="http://schemas.openxmlformats.org/officeDocument/2006/relationships/hyperlink" Target="https://portal.3gpp.org/ngppapp/CreateTdoc.aspx?mode=view&amp;contributionUid=CP-220084" TargetMode="External"/><Relationship Id="rId80" Type="http://schemas.openxmlformats.org/officeDocument/2006/relationships/image" Target="media/image37.emf"/><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55"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76" Type="http://schemas.openxmlformats.org/officeDocument/2006/relationships/hyperlink" Target="https://portal.3gpp.org/ngppapp/CreateTdoc.aspx?mode=view&amp;contributionUid=CP-221039" TargetMode="External"/><Relationship Id="rId192" Type="http://schemas.openxmlformats.org/officeDocument/2006/relationships/hyperlink" Target="https://portal.3gpp.org/ngppapp/CreateTdoc.aspx?mode=view&amp;contributionUid=CP-221022" TargetMode="External"/><Relationship Id="rId197"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4.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08" Type="http://schemas.openxmlformats.org/officeDocument/2006/relationships/image" Target="media/image51.emf"/><Relationship Id="rId124" Type="http://schemas.openxmlformats.org/officeDocument/2006/relationships/hyperlink" Target="https://portal.3gpp.org/ngppapp/CreateTdoc.aspx?mode=view&amp;contributionUid=CP-210030" TargetMode="External"/><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2.vsdx"/><Relationship Id="rId91" Type="http://schemas.openxmlformats.org/officeDocument/2006/relationships/package" Target="embeddings/Microsoft_Visio_Drawing20.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45" Type="http://schemas.openxmlformats.org/officeDocument/2006/relationships/hyperlink" Target="https://portal.3gpp.org/ngppapp/CreateTdoc.aspx?mode=view&amp;contributionUid=CP-220049" TargetMode="External"/><Relationship Id="rId161" Type="http://schemas.openxmlformats.org/officeDocument/2006/relationships/hyperlink" Target="https://portal.3gpp.org/ngppapp/CreateTdoc.aspx?mode=view&amp;contributionUid=CP-220076" TargetMode="External"/><Relationship Id="rId166" Type="http://schemas.openxmlformats.org/officeDocument/2006/relationships/hyperlink" Target="https://portal.3gpp.org/ngppapp/CreateTdoc.aspx?mode=view&amp;contributionUid=CP-220081" TargetMode="External"/><Relationship Id="rId182" Type="http://schemas.openxmlformats.org/officeDocument/2006/relationships/hyperlink" Target="https://portal.3gpp.org/ngppapp/CreateTdoc.aspx?mode=view&amp;contributionUid=CP-221024"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3.vsdx"/><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9.vsdx"/><Relationship Id="rId81" Type="http://schemas.openxmlformats.org/officeDocument/2006/relationships/package" Target="embeddings/Microsoft_Visio_Drawing15.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35" Type="http://schemas.openxmlformats.org/officeDocument/2006/relationships/hyperlink" Target="https://portal.3gpp.org/ngppapp/CreateTdoc.aspx?mode=view&amp;contributionUid=CP-210029" TargetMode="External"/><Relationship Id="rId151" Type="http://schemas.openxmlformats.org/officeDocument/2006/relationships/hyperlink" Target="https://portal.3gpp.org/ngppapp/CreateTdoc.aspx?mode=view&amp;contributionUid=CP-220024"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fontTable" Target="fontTable.xm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7.vsd"/><Relationship Id="rId109" Type="http://schemas.openxmlformats.org/officeDocument/2006/relationships/oleObject" Target="embeddings/Microsoft_Visio_2003-2010_Drawing21.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04" Type="http://schemas.openxmlformats.org/officeDocument/2006/relationships/image" Target="media/image49.emf"/><Relationship Id="rId120" Type="http://schemas.openxmlformats.org/officeDocument/2006/relationships/hyperlink" Target="https://portal.3gpp.org/ngppapp/CreateTdoc.aspx?mode=view&amp;contributionUid=CP-210059" TargetMode="External"/><Relationship Id="rId125" Type="http://schemas.openxmlformats.org/officeDocument/2006/relationships/hyperlink" Target="https://portal.3gpp.org/ngppapp/CreateTdoc.aspx?mode=view&amp;contributionUid=CP-210043" TargetMode="External"/><Relationship Id="rId141" Type="http://schemas.openxmlformats.org/officeDocument/2006/relationships/hyperlink" Target="https://portal.3gpp.org/ngppapp/CreateTdoc.aspx?mode=view&amp;contributionUid=CP-220051"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15" Type="http://schemas.openxmlformats.org/officeDocument/2006/relationships/hyperlink" Target="https://portal.3gpp.org/ngppapp/CreateTdoc.aspx?mode=view&amp;contributionUid=CP-210040" TargetMode="External"/><Relationship Id="rId131" Type="http://schemas.openxmlformats.org/officeDocument/2006/relationships/hyperlink" Target="https://portal.3gpp.org/ngppapp/CreateTdoc.aspx?mode=view&amp;contributionUid=CP-21003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199" Type="http://schemas.openxmlformats.org/officeDocument/2006/relationships/theme" Target="theme/theme1.xm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190" Type="http://schemas.openxmlformats.org/officeDocument/2006/relationships/hyperlink" Target="https://portal.3gpp.org/ngppapp/CreateTdoc.aspx?mode=view&amp;contributionUid=CP-221024"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92</TotalTime>
  <Pages>428</Pages>
  <Words>152788</Words>
  <Characters>870896</Characters>
  <Application>Microsoft Office Word</Application>
  <DocSecurity>0</DocSecurity>
  <Lines>7257</Lines>
  <Paragraphs>2043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1021641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23.003_CR0648R5_(Rel-18)_eNPN_Ph2</cp:lastModifiedBy>
  <cp:revision>7</cp:revision>
  <cp:lastPrinted>2019-02-25T14:05:00Z</cp:lastPrinted>
  <dcterms:created xsi:type="dcterms:W3CDTF">2022-11-24T14:54:00Z</dcterms:created>
  <dcterms:modified xsi:type="dcterms:W3CDTF">2022-12-15T19:07:00Z</dcterms:modified>
</cp:coreProperties>
</file>