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16A696A2" w:rsidR="004F0988" w:rsidRDefault="008D72A7" w:rsidP="00155002">
            <w:pPr>
              <w:pStyle w:val="ZA"/>
              <w:framePr w:w="0" w:hRule="auto" w:wrap="auto" w:vAnchor="margin" w:hAnchor="text" w:yAlign="inline"/>
            </w:pPr>
            <w:bookmarkStart w:id="0" w:name="page1"/>
            <w:r>
              <w:rPr>
                <w:sz w:val="64"/>
              </w:rPr>
              <w:t xml:space="preserve">3GPP TS 29.515 </w:t>
            </w:r>
            <w:r>
              <w:t>V</w:t>
            </w:r>
            <w:r w:rsidR="00CD0B9A">
              <w:t>1</w:t>
            </w:r>
            <w:r w:rsidR="00FF2F84">
              <w:rPr>
                <w:rFonts w:hint="eastAsia"/>
                <w:lang w:eastAsia="zh-CN"/>
              </w:rPr>
              <w:t>7</w:t>
            </w:r>
            <w:r>
              <w:t>.</w:t>
            </w:r>
            <w:r w:rsidR="00155002">
              <w:rPr>
                <w:rFonts w:hint="eastAsia"/>
                <w:lang w:eastAsia="zh-CN"/>
              </w:rPr>
              <w:t>1</w:t>
            </w:r>
            <w:r>
              <w:t xml:space="preserve">.0 </w:t>
            </w:r>
            <w:r>
              <w:rPr>
                <w:sz w:val="32"/>
              </w:rPr>
              <w:t>(</w:t>
            </w:r>
            <w:r w:rsidR="00EC7711">
              <w:rPr>
                <w:sz w:val="32"/>
              </w:rPr>
              <w:t>20</w:t>
            </w:r>
            <w:r w:rsidR="00EC7711">
              <w:rPr>
                <w:rFonts w:hint="eastAsia"/>
                <w:sz w:val="32"/>
                <w:lang w:eastAsia="zh-CN"/>
              </w:rPr>
              <w:t>21</w:t>
            </w:r>
            <w:r>
              <w:rPr>
                <w:sz w:val="32"/>
              </w:rPr>
              <w:t>-</w:t>
            </w:r>
            <w:r w:rsidR="00155002">
              <w:rPr>
                <w:rFonts w:hint="eastAsia"/>
                <w:sz w:val="32"/>
                <w:lang w:eastAsia="zh-CN"/>
              </w:rPr>
              <w:t>06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7777777"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17</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2110AF82" w14:textId="77777777" w:rsidTr="005E4BB2">
        <w:trPr>
          <w:trHeight w:hRule="exact" w:val="1531"/>
        </w:trPr>
        <w:tc>
          <w:tcPr>
            <w:tcW w:w="4883" w:type="dxa"/>
            <w:shd w:val="clear" w:color="auto" w:fill="auto"/>
          </w:tcPr>
          <w:p w14:paraId="0887390B" w14:textId="77777777" w:rsidR="00F0284F" w:rsidRDefault="008046BA" w:rsidP="00F0284F">
            <w:r>
              <w:rPr>
                <w:i/>
              </w:rPr>
              <w:pict w14:anchorId="071D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95pt">
                  <v:imagedata r:id="rId9" o:title="5G-logo_175px"/>
                </v:shape>
              </w:pict>
            </w:r>
          </w:p>
        </w:tc>
        <w:tc>
          <w:tcPr>
            <w:tcW w:w="5540" w:type="dxa"/>
            <w:shd w:val="clear" w:color="auto" w:fill="auto"/>
          </w:tcPr>
          <w:p w14:paraId="46A41D9B" w14:textId="77777777" w:rsidR="00F0284F" w:rsidRDefault="00917C8E" w:rsidP="00F0284F">
            <w:pPr>
              <w:jc w:val="right"/>
            </w:pPr>
            <w:bookmarkStart w:id="2" w:name="logos"/>
            <w:r>
              <w:pict w14:anchorId="0979F25D">
                <v:shape id="_x0000_i1026" type="#_x0000_t75" style="width:127.4pt;height:75pt">
                  <v:imagedata r:id="rId10" o:title="3GPP-logo_web"/>
                </v:shape>
              </w:pict>
            </w:r>
            <w:bookmarkEnd w:id="2"/>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4"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64AD5A3E"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D60049">
              <w:rPr>
                <w:noProof/>
                <w:sz w:val="18"/>
              </w:rPr>
              <w:t>1</w:t>
            </w:r>
            <w:r>
              <w:rPr>
                <w:noProof/>
                <w:sz w:val="18"/>
              </w:rPr>
              <w:t>, 3GPP Organizational Partners (ARIB, ATIS, CCSA, ETSI, TSDSI, TTA, TTC).</w:t>
            </w:r>
            <w:bookmarkStart w:id="8" w:name="copyrightaddon"/>
            <w:bookmarkEnd w:id="8"/>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6"/>
          </w:p>
          <w:p w14:paraId="47186B42" w14:textId="77777777" w:rsidR="008D72A7" w:rsidRDefault="008D72A7"/>
        </w:tc>
      </w:tr>
    </w:tbl>
    <w:p w14:paraId="0048F3DF" w14:textId="77777777" w:rsidR="008D72A7" w:rsidRDefault="008D72A7" w:rsidP="008D72A7">
      <w:pPr>
        <w:pStyle w:val="TT"/>
      </w:pPr>
      <w:r>
        <w:br w:type="page"/>
      </w:r>
      <w:bookmarkStart w:id="9" w:name="tableOfContents"/>
      <w:bookmarkEnd w:id="9"/>
      <w:r>
        <w:lastRenderedPageBreak/>
        <w:t>Contents</w:t>
      </w:r>
    </w:p>
    <w:p w14:paraId="31565531" w14:textId="04486DCB" w:rsidR="008046BA" w:rsidRDefault="006B79A1">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8046BA">
        <w:t>Foreword</w:t>
      </w:r>
      <w:r w:rsidR="008046BA">
        <w:tab/>
      </w:r>
      <w:r w:rsidR="008046BA">
        <w:fldChar w:fldCharType="begin" w:fldLock="1"/>
      </w:r>
      <w:r w:rsidR="008046BA">
        <w:instrText xml:space="preserve"> PAGEREF _Toc74987015 \h </w:instrText>
      </w:r>
      <w:r w:rsidR="008046BA">
        <w:fldChar w:fldCharType="separate"/>
      </w:r>
      <w:r w:rsidR="008046BA">
        <w:t>5</w:t>
      </w:r>
      <w:r w:rsidR="008046BA">
        <w:fldChar w:fldCharType="end"/>
      </w:r>
    </w:p>
    <w:p w14:paraId="580F0E71" w14:textId="2D917F9E" w:rsidR="008046BA" w:rsidRDefault="008046BA">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_Toc74987016 \h </w:instrText>
      </w:r>
      <w:r>
        <w:fldChar w:fldCharType="separate"/>
      </w:r>
      <w:r>
        <w:t>6</w:t>
      </w:r>
      <w:r>
        <w:fldChar w:fldCharType="end"/>
      </w:r>
    </w:p>
    <w:p w14:paraId="54A9F67E" w14:textId="6D1F77A3" w:rsidR="008046BA" w:rsidRDefault="008046BA">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_Toc74987017 \h </w:instrText>
      </w:r>
      <w:r>
        <w:fldChar w:fldCharType="separate"/>
      </w:r>
      <w:r>
        <w:t>6</w:t>
      </w:r>
      <w:r>
        <w:fldChar w:fldCharType="end"/>
      </w:r>
    </w:p>
    <w:p w14:paraId="176219C4" w14:textId="02968A4B" w:rsidR="008046BA" w:rsidRDefault="008046BA">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_Toc74987018 \h </w:instrText>
      </w:r>
      <w:r>
        <w:fldChar w:fldCharType="separate"/>
      </w:r>
      <w:r>
        <w:t>7</w:t>
      </w:r>
      <w:r>
        <w:fldChar w:fldCharType="end"/>
      </w:r>
    </w:p>
    <w:p w14:paraId="29832D73" w14:textId="3AF3128D" w:rsidR="008046BA" w:rsidRDefault="008046BA">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_Toc74987019 \h </w:instrText>
      </w:r>
      <w:r>
        <w:fldChar w:fldCharType="separate"/>
      </w:r>
      <w:r>
        <w:t>7</w:t>
      </w:r>
      <w:r>
        <w:fldChar w:fldCharType="end"/>
      </w:r>
    </w:p>
    <w:p w14:paraId="287365ED" w14:textId="0EA134BB" w:rsidR="008046BA" w:rsidRDefault="008046BA">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_Toc74987020 \h </w:instrText>
      </w:r>
      <w:r>
        <w:fldChar w:fldCharType="separate"/>
      </w:r>
      <w:r>
        <w:t>7</w:t>
      </w:r>
      <w:r>
        <w:fldChar w:fldCharType="end"/>
      </w:r>
    </w:p>
    <w:p w14:paraId="6E1A0412" w14:textId="1BE8F3C3" w:rsidR="008046BA" w:rsidRDefault="008046BA">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_Toc74987021 \h </w:instrText>
      </w:r>
      <w:r>
        <w:fldChar w:fldCharType="separate"/>
      </w:r>
      <w:r>
        <w:t>7</w:t>
      </w:r>
      <w:r>
        <w:fldChar w:fldCharType="end"/>
      </w:r>
    </w:p>
    <w:p w14:paraId="771B119C" w14:textId="161D339D" w:rsidR="008046BA" w:rsidRDefault="008046BA">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_Toc74987022 \h </w:instrText>
      </w:r>
      <w:r>
        <w:fldChar w:fldCharType="separate"/>
      </w:r>
      <w:r>
        <w:t>7</w:t>
      </w:r>
      <w:r>
        <w:fldChar w:fldCharType="end"/>
      </w:r>
    </w:p>
    <w:p w14:paraId="647F7D3D" w14:textId="702EAA63" w:rsidR="008046BA" w:rsidRDefault="008046BA">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_Toc74987023 \h </w:instrText>
      </w:r>
      <w:r>
        <w:fldChar w:fldCharType="separate"/>
      </w:r>
      <w:r>
        <w:t>8</w:t>
      </w:r>
      <w:r>
        <w:fldChar w:fldCharType="end"/>
      </w:r>
    </w:p>
    <w:p w14:paraId="09F478D6" w14:textId="02F3F19D" w:rsidR="008046BA" w:rsidRDefault="008046BA">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_Toc74987024 \h </w:instrText>
      </w:r>
      <w:r>
        <w:fldChar w:fldCharType="separate"/>
      </w:r>
      <w:r>
        <w:t>8</w:t>
      </w:r>
      <w:r>
        <w:fldChar w:fldCharType="end"/>
      </w:r>
    </w:p>
    <w:p w14:paraId="02CC5DE5" w14:textId="5F5B1CAB" w:rsidR="008046BA" w:rsidRDefault="008046BA">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_Toc74987025 \h </w:instrText>
      </w:r>
      <w:r>
        <w:fldChar w:fldCharType="separate"/>
      </w:r>
      <w:r>
        <w:t>8</w:t>
      </w:r>
      <w:r>
        <w:fldChar w:fldCharType="end"/>
      </w:r>
    </w:p>
    <w:p w14:paraId="753ADDD9" w14:textId="19ADA2E7" w:rsidR="008046BA" w:rsidRDefault="008046BA">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_Toc74987026 \h </w:instrText>
      </w:r>
      <w:r>
        <w:fldChar w:fldCharType="separate"/>
      </w:r>
      <w:r>
        <w:t>8</w:t>
      </w:r>
      <w:r>
        <w:fldChar w:fldCharType="end"/>
      </w:r>
    </w:p>
    <w:p w14:paraId="6E5DCEDC" w14:textId="55C3E482" w:rsidR="008046BA" w:rsidRDefault="008046BA">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_Toc74987027 \h </w:instrText>
      </w:r>
      <w:r>
        <w:fldChar w:fldCharType="separate"/>
      </w:r>
      <w:r>
        <w:t>9</w:t>
      </w:r>
      <w:r>
        <w:fldChar w:fldCharType="end"/>
      </w:r>
    </w:p>
    <w:p w14:paraId="1FD5B699" w14:textId="5919F8D0" w:rsidR="008046BA" w:rsidRDefault="008046BA">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_Toc74987028 \h </w:instrText>
      </w:r>
      <w:r>
        <w:fldChar w:fldCharType="separate"/>
      </w:r>
      <w:r>
        <w:t>9</w:t>
      </w:r>
      <w:r>
        <w:fldChar w:fldCharType="end"/>
      </w:r>
    </w:p>
    <w:p w14:paraId="64CADBFA" w14:textId="77EB7BAB" w:rsidR="008046BA" w:rsidRDefault="008046BA">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_Toc74987029 \h </w:instrText>
      </w:r>
      <w:r>
        <w:fldChar w:fldCharType="separate"/>
      </w:r>
      <w:r>
        <w:t>9</w:t>
      </w:r>
      <w:r>
        <w:fldChar w:fldCharType="end"/>
      </w:r>
    </w:p>
    <w:p w14:paraId="55660233" w14:textId="63DB1C7A" w:rsidR="008046BA" w:rsidRDefault="008046BA">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_Toc74987030 \h </w:instrText>
      </w:r>
      <w:r>
        <w:fldChar w:fldCharType="separate"/>
      </w:r>
      <w:r>
        <w:t>9</w:t>
      </w:r>
      <w:r>
        <w:fldChar w:fldCharType="end"/>
      </w:r>
    </w:p>
    <w:p w14:paraId="456F4C72" w14:textId="788BC9A1" w:rsidR="008046BA" w:rsidRDefault="008046BA">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Provide Location of a single UE</w:t>
      </w:r>
      <w:r>
        <w:tab/>
      </w:r>
      <w:r>
        <w:fldChar w:fldCharType="begin" w:fldLock="1"/>
      </w:r>
      <w:r>
        <w:instrText xml:space="preserve"> PAGEREF _Toc74987031 \h </w:instrText>
      </w:r>
      <w:r>
        <w:fldChar w:fldCharType="separate"/>
      </w:r>
      <w:r>
        <w:t>9</w:t>
      </w:r>
      <w:r>
        <w:fldChar w:fldCharType="end"/>
      </w:r>
    </w:p>
    <w:p w14:paraId="59D49D29" w14:textId="1F02EC9D" w:rsidR="008046BA" w:rsidRDefault="008046BA">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Provide Locations of a group of UEs</w:t>
      </w:r>
      <w:r>
        <w:tab/>
      </w:r>
      <w:r>
        <w:fldChar w:fldCharType="begin" w:fldLock="1"/>
      </w:r>
      <w:r>
        <w:instrText xml:space="preserve"> PAGEREF _Toc74987032 \h </w:instrText>
      </w:r>
      <w:r>
        <w:fldChar w:fldCharType="separate"/>
      </w:r>
      <w:r>
        <w:t>10</w:t>
      </w:r>
      <w:r>
        <w:fldChar w:fldCharType="end"/>
      </w:r>
    </w:p>
    <w:p w14:paraId="4C9E0F60" w14:textId="37360186" w:rsidR="008046BA" w:rsidRDefault="008046BA">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_Toc74987033 \h </w:instrText>
      </w:r>
      <w:r>
        <w:fldChar w:fldCharType="separate"/>
      </w:r>
      <w:r>
        <w:t>10</w:t>
      </w:r>
      <w:r>
        <w:fldChar w:fldCharType="end"/>
      </w:r>
    </w:p>
    <w:p w14:paraId="66C0BBC7" w14:textId="22D7F20C" w:rsidR="008046BA" w:rsidRDefault="008046BA">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_Toc74987034 \h </w:instrText>
      </w:r>
      <w:r>
        <w:fldChar w:fldCharType="separate"/>
      </w:r>
      <w:r>
        <w:t>10</w:t>
      </w:r>
      <w:r>
        <w:fldChar w:fldCharType="end"/>
      </w:r>
    </w:p>
    <w:p w14:paraId="0AF09C56" w14:textId="3789A29E" w:rsidR="008046BA" w:rsidRDefault="008046BA">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_Toc74987035 \h </w:instrText>
      </w:r>
      <w:r>
        <w:fldChar w:fldCharType="separate"/>
      </w:r>
      <w:r>
        <w:t>11</w:t>
      </w:r>
      <w:r>
        <w:fldChar w:fldCharType="end"/>
      </w:r>
    </w:p>
    <w:p w14:paraId="4BAA36F4" w14:textId="5EB97F06" w:rsidR="008046BA" w:rsidRDefault="008046BA">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_Toc74987036 \h </w:instrText>
      </w:r>
      <w:r>
        <w:fldChar w:fldCharType="separate"/>
      </w:r>
      <w:r>
        <w:t>11</w:t>
      </w:r>
      <w:r>
        <w:fldChar w:fldCharType="end"/>
      </w:r>
    </w:p>
    <w:p w14:paraId="5C0B12D2" w14:textId="4BD0D2E5" w:rsidR="008046BA" w:rsidRDefault="008046BA">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_Toc74987037 \h </w:instrText>
      </w:r>
      <w:r>
        <w:fldChar w:fldCharType="separate"/>
      </w:r>
      <w:r>
        <w:t>12</w:t>
      </w:r>
      <w:r>
        <w:fldChar w:fldCharType="end"/>
      </w:r>
    </w:p>
    <w:p w14:paraId="2FDDD683" w14:textId="025FE996" w:rsidR="008046BA" w:rsidRDefault="008046BA">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_Toc74987038 \h </w:instrText>
      </w:r>
      <w:r>
        <w:fldChar w:fldCharType="separate"/>
      </w:r>
      <w:r>
        <w:t>12</w:t>
      </w:r>
      <w:r>
        <w:fldChar w:fldCharType="end"/>
      </w:r>
    </w:p>
    <w:p w14:paraId="6C7B195B" w14:textId="250552A8" w:rsidR="008046BA" w:rsidRDefault="008046BA">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EventNotify for a single UE</w:t>
      </w:r>
      <w:r>
        <w:tab/>
      </w:r>
      <w:r>
        <w:fldChar w:fldCharType="begin" w:fldLock="1"/>
      </w:r>
      <w:r>
        <w:instrText xml:space="preserve"> PAGEREF _Toc74987039 \h </w:instrText>
      </w:r>
      <w:r>
        <w:fldChar w:fldCharType="separate"/>
      </w:r>
      <w:r>
        <w:t>12</w:t>
      </w:r>
      <w:r>
        <w:fldChar w:fldCharType="end"/>
      </w:r>
    </w:p>
    <w:p w14:paraId="4988B9FC" w14:textId="2EB18775" w:rsidR="008046BA" w:rsidRDefault="008046BA">
      <w:pPr>
        <w:pStyle w:val="TOC5"/>
        <w:rPr>
          <w:rFonts w:asciiTheme="minorHAnsi" w:hAnsiTheme="minorHAnsi" w:cstheme="minorBidi"/>
          <w:sz w:val="22"/>
          <w:szCs w:val="22"/>
          <w:lang w:eastAsia="en-GB"/>
        </w:rPr>
      </w:pPr>
      <w:r>
        <w:t>5.2.2.5.3</w:t>
      </w:r>
      <w:r>
        <w:rPr>
          <w:rFonts w:asciiTheme="minorHAnsi" w:hAnsiTheme="minorHAnsi" w:cstheme="minorBidi"/>
          <w:sz w:val="22"/>
          <w:szCs w:val="22"/>
          <w:lang w:eastAsia="en-GB"/>
        </w:rPr>
        <w:tab/>
      </w:r>
      <w:r>
        <w:t>EventNotify for the UEs in a target group</w:t>
      </w:r>
      <w:r>
        <w:tab/>
      </w:r>
      <w:r>
        <w:fldChar w:fldCharType="begin" w:fldLock="1"/>
      </w:r>
      <w:r>
        <w:instrText xml:space="preserve"> PAGEREF _Toc74987040 \h </w:instrText>
      </w:r>
      <w:r>
        <w:fldChar w:fldCharType="separate"/>
      </w:r>
      <w:r>
        <w:t>12</w:t>
      </w:r>
      <w:r>
        <w:fldChar w:fldCharType="end"/>
      </w:r>
    </w:p>
    <w:p w14:paraId="1D53D131" w14:textId="67D88C7C" w:rsidR="008046BA" w:rsidRDefault="008046BA">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_Toc74987041 \h </w:instrText>
      </w:r>
      <w:r>
        <w:fldChar w:fldCharType="separate"/>
      </w:r>
      <w:r>
        <w:t>13</w:t>
      </w:r>
      <w:r>
        <w:fldChar w:fldCharType="end"/>
      </w:r>
    </w:p>
    <w:p w14:paraId="338CF3B5" w14:textId="6F94863B" w:rsidR="008046BA" w:rsidRDefault="008046BA">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_Toc74987042 \h </w:instrText>
      </w:r>
      <w:r>
        <w:fldChar w:fldCharType="separate"/>
      </w:r>
      <w:r>
        <w:t>13</w:t>
      </w:r>
      <w:r>
        <w:fldChar w:fldCharType="end"/>
      </w:r>
    </w:p>
    <w:p w14:paraId="416E355B" w14:textId="4324D3A2" w:rsidR="008046BA" w:rsidRDefault="008046BA">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LocationUpdateSubscribe</w:t>
      </w:r>
      <w:r>
        <w:tab/>
      </w:r>
      <w:r>
        <w:fldChar w:fldCharType="begin" w:fldLock="1"/>
      </w:r>
      <w:r>
        <w:instrText xml:space="preserve"> PAGEREF _Toc74987043 \h </w:instrText>
      </w:r>
      <w:r>
        <w:fldChar w:fldCharType="separate"/>
      </w:r>
      <w:r>
        <w:t>14</w:t>
      </w:r>
      <w:r>
        <w:fldChar w:fldCharType="end"/>
      </w:r>
    </w:p>
    <w:p w14:paraId="3C01AC4A" w14:textId="79BAD57D" w:rsidR="008046BA" w:rsidRDefault="008046BA">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_Toc74987044 \h </w:instrText>
      </w:r>
      <w:r>
        <w:fldChar w:fldCharType="separate"/>
      </w:r>
      <w:r>
        <w:t>14</w:t>
      </w:r>
      <w:r>
        <w:fldChar w:fldCharType="end"/>
      </w:r>
    </w:p>
    <w:p w14:paraId="273B709F" w14:textId="4BC85EFC" w:rsidR="008046BA" w:rsidRDefault="008046BA">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_Toc74987045 \h </w:instrText>
      </w:r>
      <w:r>
        <w:fldChar w:fldCharType="separate"/>
      </w:r>
      <w:r>
        <w:t>14</w:t>
      </w:r>
      <w:r>
        <w:fldChar w:fldCharType="end"/>
      </w:r>
    </w:p>
    <w:p w14:paraId="2E5C4028" w14:textId="61214222" w:rsidR="008046BA" w:rsidRDefault="008046BA">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Ngmlc_Location</w:t>
      </w:r>
      <w:r>
        <w:t xml:space="preserve"> Service API</w:t>
      </w:r>
      <w:r>
        <w:tab/>
      </w:r>
      <w:r>
        <w:fldChar w:fldCharType="begin" w:fldLock="1"/>
      </w:r>
      <w:r>
        <w:instrText xml:space="preserve"> PAGEREF _Toc74987046 \h </w:instrText>
      </w:r>
      <w:r>
        <w:fldChar w:fldCharType="separate"/>
      </w:r>
      <w:r>
        <w:t>14</w:t>
      </w:r>
      <w:r>
        <w:fldChar w:fldCharType="end"/>
      </w:r>
    </w:p>
    <w:p w14:paraId="24160172" w14:textId="666FE2F7" w:rsidR="008046BA" w:rsidRDefault="008046BA">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_Toc74987047 \h </w:instrText>
      </w:r>
      <w:r>
        <w:fldChar w:fldCharType="separate"/>
      </w:r>
      <w:r>
        <w:t>14</w:t>
      </w:r>
      <w:r>
        <w:fldChar w:fldCharType="end"/>
      </w:r>
    </w:p>
    <w:p w14:paraId="7B422DC1" w14:textId="1FA79CAB" w:rsidR="008046BA" w:rsidRDefault="008046BA">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_Toc74987048 \h </w:instrText>
      </w:r>
      <w:r>
        <w:fldChar w:fldCharType="separate"/>
      </w:r>
      <w:r>
        <w:t>15</w:t>
      </w:r>
      <w:r>
        <w:fldChar w:fldCharType="end"/>
      </w:r>
    </w:p>
    <w:p w14:paraId="34E23FEC" w14:textId="13E1E7B3" w:rsidR="008046BA" w:rsidRDefault="008046BA">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_Toc74987049 \h </w:instrText>
      </w:r>
      <w:r>
        <w:fldChar w:fldCharType="separate"/>
      </w:r>
      <w:r>
        <w:t>15</w:t>
      </w:r>
      <w:r>
        <w:fldChar w:fldCharType="end"/>
      </w:r>
    </w:p>
    <w:p w14:paraId="66BB0F7B" w14:textId="50494400" w:rsidR="008046BA" w:rsidRDefault="008046BA">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_Toc74987050 \h </w:instrText>
      </w:r>
      <w:r>
        <w:fldChar w:fldCharType="separate"/>
      </w:r>
      <w:r>
        <w:t>15</w:t>
      </w:r>
      <w:r>
        <w:fldChar w:fldCharType="end"/>
      </w:r>
    </w:p>
    <w:p w14:paraId="314DDE37" w14:textId="6790FBC7" w:rsidR="008046BA" w:rsidRDefault="008046BA">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_Toc74987051 \h </w:instrText>
      </w:r>
      <w:r>
        <w:fldChar w:fldCharType="separate"/>
      </w:r>
      <w:r>
        <w:t>15</w:t>
      </w:r>
      <w:r>
        <w:fldChar w:fldCharType="end"/>
      </w:r>
    </w:p>
    <w:p w14:paraId="1352B97A" w14:textId="775745FE" w:rsidR="008046BA" w:rsidRDefault="008046BA">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_Toc74987052 \h </w:instrText>
      </w:r>
      <w:r>
        <w:fldChar w:fldCharType="separate"/>
      </w:r>
      <w:r>
        <w:t>15</w:t>
      </w:r>
      <w:r>
        <w:fldChar w:fldCharType="end"/>
      </w:r>
    </w:p>
    <w:p w14:paraId="67A23A76" w14:textId="516DB998" w:rsidR="008046BA" w:rsidRDefault="008046BA">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_Toc74987053 \h </w:instrText>
      </w:r>
      <w:r>
        <w:fldChar w:fldCharType="separate"/>
      </w:r>
      <w:r>
        <w:t>15</w:t>
      </w:r>
      <w:r>
        <w:fldChar w:fldCharType="end"/>
      </w:r>
    </w:p>
    <w:p w14:paraId="55A9A319" w14:textId="231E56EE" w:rsidR="008046BA" w:rsidRDefault="008046BA">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_Toc74987054 \h </w:instrText>
      </w:r>
      <w:r>
        <w:fldChar w:fldCharType="separate"/>
      </w:r>
      <w:r>
        <w:t>15</w:t>
      </w:r>
      <w:r>
        <w:fldChar w:fldCharType="end"/>
      </w:r>
    </w:p>
    <w:p w14:paraId="67E2D4F0" w14:textId="76BAD9AC" w:rsidR="008046BA" w:rsidRDefault="008046BA">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_Toc74987055 \h </w:instrText>
      </w:r>
      <w:r>
        <w:fldChar w:fldCharType="separate"/>
      </w:r>
      <w:r>
        <w:t>15</w:t>
      </w:r>
      <w:r>
        <w:fldChar w:fldCharType="end"/>
      </w:r>
    </w:p>
    <w:p w14:paraId="040FF9BF" w14:textId="70A717BE" w:rsidR="008046BA" w:rsidRDefault="008046BA">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_Toc74987056 \h </w:instrText>
      </w:r>
      <w:r>
        <w:fldChar w:fldCharType="separate"/>
      </w:r>
      <w:r>
        <w:t>15</w:t>
      </w:r>
      <w:r>
        <w:fldChar w:fldCharType="end"/>
      </w:r>
    </w:p>
    <w:p w14:paraId="73ECBFD8" w14:textId="78A627B3" w:rsidR="008046BA" w:rsidRDefault="008046BA">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_Toc74987057 \h </w:instrText>
      </w:r>
      <w:r>
        <w:fldChar w:fldCharType="separate"/>
      </w:r>
      <w:r>
        <w:t>16</w:t>
      </w:r>
      <w:r>
        <w:fldChar w:fldCharType="end"/>
      </w:r>
    </w:p>
    <w:p w14:paraId="5C88A8CB" w14:textId="0A0B00CB" w:rsidR="008046BA" w:rsidRDefault="008046BA">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_Toc74987058 \h </w:instrText>
      </w:r>
      <w:r>
        <w:fldChar w:fldCharType="separate"/>
      </w:r>
      <w:r>
        <w:t>16</w:t>
      </w:r>
      <w:r>
        <w:fldChar w:fldCharType="end"/>
      </w:r>
    </w:p>
    <w:p w14:paraId="01C0602C" w14:textId="5AFA5430" w:rsidR="008046BA" w:rsidRDefault="008046BA">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_Toc74987059 \h </w:instrText>
      </w:r>
      <w:r>
        <w:fldChar w:fldCharType="separate"/>
      </w:r>
      <w:r>
        <w:t>16</w:t>
      </w:r>
      <w:r>
        <w:fldChar w:fldCharType="end"/>
      </w:r>
    </w:p>
    <w:p w14:paraId="4C362517" w14:textId="540F0A63" w:rsidR="008046BA" w:rsidRDefault="008046BA">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_Toc74987060 \h </w:instrText>
      </w:r>
      <w:r>
        <w:fldChar w:fldCharType="separate"/>
      </w:r>
      <w:r>
        <w:t>18</w:t>
      </w:r>
      <w:r>
        <w:fldChar w:fldCharType="end"/>
      </w:r>
    </w:p>
    <w:p w14:paraId="5439CA88" w14:textId="61EBA367" w:rsidR="008046BA" w:rsidRDefault="008046BA">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_Toc74987061 \h </w:instrText>
      </w:r>
      <w:r>
        <w:fldChar w:fldCharType="separate"/>
      </w:r>
      <w:r>
        <w:t>18</w:t>
      </w:r>
      <w:r>
        <w:fldChar w:fldCharType="end"/>
      </w:r>
    </w:p>
    <w:p w14:paraId="481BB8D2" w14:textId="7AA2F28D" w:rsidR="008046BA" w:rsidRDefault="008046BA">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_Toc74987062 \h </w:instrText>
      </w:r>
      <w:r>
        <w:fldChar w:fldCharType="separate"/>
      </w:r>
      <w:r>
        <w:t>18</w:t>
      </w:r>
      <w:r>
        <w:fldChar w:fldCharType="end"/>
      </w:r>
    </w:p>
    <w:p w14:paraId="6A8E1BF7" w14:textId="2DDF9892" w:rsidR="008046BA" w:rsidRDefault="008046BA">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_Toc74987063 \h </w:instrText>
      </w:r>
      <w:r>
        <w:fldChar w:fldCharType="separate"/>
      </w:r>
      <w:r>
        <w:t>19</w:t>
      </w:r>
      <w:r>
        <w:fldChar w:fldCharType="end"/>
      </w:r>
    </w:p>
    <w:p w14:paraId="68D3BE1A" w14:textId="30E2B2BD" w:rsidR="008046BA" w:rsidRDefault="008046BA">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_Toc74987064 \h </w:instrText>
      </w:r>
      <w:r>
        <w:fldChar w:fldCharType="separate"/>
      </w:r>
      <w:r>
        <w:t>19</w:t>
      </w:r>
      <w:r>
        <w:fldChar w:fldCharType="end"/>
      </w:r>
    </w:p>
    <w:p w14:paraId="1E30D073" w14:textId="17D3296C" w:rsidR="008046BA" w:rsidRDefault="008046BA">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_Toc74987065 \h </w:instrText>
      </w:r>
      <w:r>
        <w:fldChar w:fldCharType="separate"/>
      </w:r>
      <w:r>
        <w:t>19</w:t>
      </w:r>
      <w:r>
        <w:fldChar w:fldCharType="end"/>
      </w:r>
    </w:p>
    <w:p w14:paraId="51B99FEC" w14:textId="7823DDF7" w:rsidR="008046BA" w:rsidRDefault="008046BA">
      <w:pPr>
        <w:pStyle w:val="TOC4"/>
        <w:rPr>
          <w:rFonts w:asciiTheme="minorHAnsi" w:hAnsiTheme="minorHAnsi" w:cstheme="minorBidi"/>
          <w:sz w:val="22"/>
          <w:szCs w:val="22"/>
          <w:lang w:eastAsia="en-GB"/>
        </w:rPr>
      </w:pPr>
      <w:r>
        <w:t>6.1.</w:t>
      </w:r>
      <w:r>
        <w:rPr>
          <w:lang w:eastAsia="zh-CN"/>
        </w:rPr>
        <w:t>3</w:t>
      </w:r>
      <w:r>
        <w:t>.</w:t>
      </w:r>
      <w:r>
        <w:rPr>
          <w:lang w:eastAsia="zh-CN"/>
        </w:rPr>
        <w:t>5</w:t>
      </w:r>
      <w:r>
        <w:rPr>
          <w:rFonts w:asciiTheme="minorHAnsi" w:hAnsiTheme="minorHAnsi" w:cstheme="minorBidi"/>
          <w:sz w:val="22"/>
          <w:szCs w:val="22"/>
          <w:lang w:eastAsia="en-GB"/>
        </w:rPr>
        <w:tab/>
      </w:r>
      <w:r>
        <w:rPr>
          <w:lang w:eastAsia="zh-CN"/>
        </w:rPr>
        <w:t>Operation: loc-update-subs</w:t>
      </w:r>
      <w:r>
        <w:tab/>
      </w:r>
      <w:r>
        <w:fldChar w:fldCharType="begin" w:fldLock="1"/>
      </w:r>
      <w:r>
        <w:instrText xml:space="preserve"> PAGEREF _Toc74987066 \h </w:instrText>
      </w:r>
      <w:r>
        <w:fldChar w:fldCharType="separate"/>
      </w:r>
      <w:r>
        <w:t>20</w:t>
      </w:r>
      <w:r>
        <w:fldChar w:fldCharType="end"/>
      </w:r>
    </w:p>
    <w:p w14:paraId="5938F9E6" w14:textId="4038BE2B" w:rsidR="008046BA" w:rsidRDefault="008046BA">
      <w:pPr>
        <w:pStyle w:val="TOC5"/>
        <w:rPr>
          <w:rFonts w:asciiTheme="minorHAnsi" w:hAnsiTheme="minorHAnsi" w:cstheme="minorBidi"/>
          <w:sz w:val="22"/>
          <w:szCs w:val="22"/>
          <w:lang w:eastAsia="en-GB"/>
        </w:rPr>
      </w:pPr>
      <w:r>
        <w:t>6.1.</w:t>
      </w:r>
      <w:r>
        <w:rPr>
          <w:lang w:eastAsia="zh-CN"/>
        </w:rPr>
        <w:t>3</w:t>
      </w:r>
      <w:r>
        <w:t>.</w:t>
      </w:r>
      <w:r>
        <w:rPr>
          <w:lang w:eastAsia="zh-CN"/>
        </w:rPr>
        <w:t>5</w:t>
      </w:r>
      <w:r>
        <w:t>.1</w:t>
      </w:r>
      <w:r>
        <w:rPr>
          <w:rFonts w:asciiTheme="minorHAnsi" w:hAnsiTheme="minorHAnsi" w:cstheme="minorBidi"/>
          <w:sz w:val="22"/>
          <w:szCs w:val="22"/>
          <w:lang w:eastAsia="en-GB"/>
        </w:rPr>
        <w:tab/>
      </w:r>
      <w:r>
        <w:t>Description</w:t>
      </w:r>
      <w:r>
        <w:tab/>
      </w:r>
      <w:r>
        <w:fldChar w:fldCharType="begin" w:fldLock="1"/>
      </w:r>
      <w:r>
        <w:instrText xml:space="preserve"> PAGEREF _Toc74987067 \h </w:instrText>
      </w:r>
      <w:r>
        <w:fldChar w:fldCharType="separate"/>
      </w:r>
      <w:r>
        <w:t>20</w:t>
      </w:r>
      <w:r>
        <w:fldChar w:fldCharType="end"/>
      </w:r>
    </w:p>
    <w:p w14:paraId="79D7CC3C" w14:textId="68A96D63" w:rsidR="008046BA" w:rsidRDefault="008046BA">
      <w:pPr>
        <w:pStyle w:val="TOC5"/>
        <w:rPr>
          <w:rFonts w:asciiTheme="minorHAnsi" w:hAnsiTheme="minorHAnsi" w:cstheme="minorBidi"/>
          <w:sz w:val="22"/>
          <w:szCs w:val="22"/>
          <w:lang w:eastAsia="en-GB"/>
        </w:rPr>
      </w:pPr>
      <w:r>
        <w:t>6.1.</w:t>
      </w:r>
      <w:r>
        <w:rPr>
          <w:lang w:eastAsia="zh-CN"/>
        </w:rPr>
        <w:t>3</w:t>
      </w:r>
      <w:r>
        <w:t>.</w:t>
      </w:r>
      <w:r>
        <w:rPr>
          <w:lang w:eastAsia="zh-CN"/>
        </w:rPr>
        <w:t>5</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_Toc74987068 \h </w:instrText>
      </w:r>
      <w:r>
        <w:fldChar w:fldCharType="separate"/>
      </w:r>
      <w:r>
        <w:t>21</w:t>
      </w:r>
      <w:r>
        <w:fldChar w:fldCharType="end"/>
      </w:r>
    </w:p>
    <w:p w14:paraId="66C31846" w14:textId="464D07F2" w:rsidR="008046BA" w:rsidRDefault="008046BA">
      <w:pPr>
        <w:pStyle w:val="TOC3"/>
        <w:rPr>
          <w:rFonts w:asciiTheme="minorHAnsi" w:hAnsiTheme="minorHAnsi" w:cstheme="minorBidi"/>
          <w:sz w:val="22"/>
          <w:szCs w:val="22"/>
          <w:lang w:eastAsia="en-GB"/>
        </w:rPr>
      </w:pPr>
      <w:r>
        <w:lastRenderedPageBreak/>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_Toc74987069 \h </w:instrText>
      </w:r>
      <w:r>
        <w:fldChar w:fldCharType="separate"/>
      </w:r>
      <w:r>
        <w:t>22</w:t>
      </w:r>
      <w:r>
        <w:fldChar w:fldCharType="end"/>
      </w:r>
    </w:p>
    <w:p w14:paraId="658726A5" w14:textId="59969502" w:rsidR="008046BA" w:rsidRDefault="008046BA">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_Toc74987070 \h </w:instrText>
      </w:r>
      <w:r>
        <w:fldChar w:fldCharType="separate"/>
      </w:r>
      <w:r>
        <w:t>22</w:t>
      </w:r>
      <w:r>
        <w:fldChar w:fldCharType="end"/>
      </w:r>
    </w:p>
    <w:p w14:paraId="0CE27364" w14:textId="57FD1FA6" w:rsidR="008046BA" w:rsidRDefault="008046BA">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_Toc74987071 \h </w:instrText>
      </w:r>
      <w:r>
        <w:fldChar w:fldCharType="separate"/>
      </w:r>
      <w:r>
        <w:t>22</w:t>
      </w:r>
      <w:r>
        <w:fldChar w:fldCharType="end"/>
      </w:r>
    </w:p>
    <w:p w14:paraId="667188EF" w14:textId="328F51A1" w:rsidR="008046BA" w:rsidRDefault="008046BA">
      <w:pPr>
        <w:pStyle w:val="TOC5"/>
        <w:rPr>
          <w:rFonts w:asciiTheme="minorHAnsi" w:hAnsiTheme="minorHAnsi" w:cstheme="minorBidi"/>
          <w:sz w:val="22"/>
          <w:szCs w:val="22"/>
          <w:lang w:eastAsia="en-GB"/>
        </w:rPr>
      </w:pPr>
      <w:r>
        <w:rPr>
          <w:lang w:eastAsia="zh-CN"/>
        </w:rPr>
        <w:t>6.1.4.2.1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_Toc74987072 \h </w:instrText>
      </w:r>
      <w:r>
        <w:fldChar w:fldCharType="separate"/>
      </w:r>
      <w:r>
        <w:t>22</w:t>
      </w:r>
      <w:r>
        <w:fldChar w:fldCharType="end"/>
      </w:r>
    </w:p>
    <w:p w14:paraId="2C9F2F36" w14:textId="220229A9" w:rsidR="008046BA" w:rsidRDefault="008046BA">
      <w:pPr>
        <w:pStyle w:val="TOC5"/>
        <w:rPr>
          <w:rFonts w:asciiTheme="minorHAnsi" w:hAnsiTheme="minorHAnsi" w:cstheme="minorBidi"/>
          <w:sz w:val="22"/>
          <w:szCs w:val="22"/>
          <w:lang w:eastAsia="en-GB"/>
        </w:rPr>
      </w:pPr>
      <w:r>
        <w:rPr>
          <w:lang w:eastAsia="zh-CN"/>
        </w:rPr>
        <w:t>6.1.4.2.2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_Toc74987073 \h </w:instrText>
      </w:r>
      <w:r>
        <w:fldChar w:fldCharType="separate"/>
      </w:r>
      <w:r>
        <w:t>22</w:t>
      </w:r>
      <w:r>
        <w:fldChar w:fldCharType="end"/>
      </w:r>
    </w:p>
    <w:p w14:paraId="71E30427" w14:textId="637A9C11" w:rsidR="008046BA" w:rsidRDefault="008046BA">
      <w:pPr>
        <w:pStyle w:val="TOC5"/>
        <w:rPr>
          <w:rFonts w:asciiTheme="minorHAnsi" w:hAnsiTheme="minorHAnsi" w:cstheme="minorBidi"/>
          <w:sz w:val="22"/>
          <w:szCs w:val="22"/>
          <w:lang w:eastAsia="en-GB"/>
        </w:rPr>
      </w:pPr>
      <w:r>
        <w:rPr>
          <w:lang w:eastAsia="zh-CN"/>
        </w:rPr>
        <w:t>6.1.4.2.3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_Toc74987074 \h </w:instrText>
      </w:r>
      <w:r>
        <w:fldChar w:fldCharType="separate"/>
      </w:r>
      <w:r>
        <w:t>22</w:t>
      </w:r>
      <w:r>
        <w:fldChar w:fldCharType="end"/>
      </w:r>
    </w:p>
    <w:p w14:paraId="2D234EB2" w14:textId="46FB93BF" w:rsidR="008046BA" w:rsidRDefault="008046BA">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_Toc74987075 \h </w:instrText>
      </w:r>
      <w:r>
        <w:fldChar w:fldCharType="separate"/>
      </w:r>
      <w:r>
        <w:t>22</w:t>
      </w:r>
      <w:r>
        <w:fldChar w:fldCharType="end"/>
      </w:r>
    </w:p>
    <w:p w14:paraId="3E8EC653" w14:textId="550ECF47" w:rsidR="008046BA" w:rsidRDefault="008046BA">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_Toc74987076 \h </w:instrText>
      </w:r>
      <w:r>
        <w:fldChar w:fldCharType="separate"/>
      </w:r>
      <w:r>
        <w:t>23</w:t>
      </w:r>
      <w:r>
        <w:fldChar w:fldCharType="end"/>
      </w:r>
    </w:p>
    <w:p w14:paraId="065B38D2" w14:textId="4A1CDF54" w:rsidR="008046BA" w:rsidRDefault="008046BA">
      <w:pPr>
        <w:pStyle w:val="TOC5"/>
        <w:rPr>
          <w:rFonts w:asciiTheme="minorHAnsi" w:hAnsiTheme="minorHAnsi" w:cstheme="minorBidi"/>
          <w:sz w:val="22"/>
          <w:szCs w:val="22"/>
          <w:lang w:eastAsia="en-GB"/>
        </w:rPr>
      </w:pPr>
      <w:r>
        <w:rPr>
          <w:lang w:eastAsia="zh-CN"/>
        </w:rPr>
        <w:t>6.1.4.3.1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_Toc74987077 \h </w:instrText>
      </w:r>
      <w:r>
        <w:fldChar w:fldCharType="separate"/>
      </w:r>
      <w:r>
        <w:t>23</w:t>
      </w:r>
      <w:r>
        <w:fldChar w:fldCharType="end"/>
      </w:r>
    </w:p>
    <w:p w14:paraId="749F7B85" w14:textId="6D32CF85" w:rsidR="008046BA" w:rsidRDefault="008046BA">
      <w:pPr>
        <w:pStyle w:val="TOC5"/>
        <w:rPr>
          <w:rFonts w:asciiTheme="minorHAnsi" w:hAnsiTheme="minorHAnsi" w:cstheme="minorBidi"/>
          <w:sz w:val="22"/>
          <w:szCs w:val="22"/>
          <w:lang w:eastAsia="en-GB"/>
        </w:rPr>
      </w:pPr>
      <w:r>
        <w:rPr>
          <w:lang w:eastAsia="zh-CN"/>
        </w:rPr>
        <w:t>6.1.4.3.2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_Toc74987078 \h </w:instrText>
      </w:r>
      <w:r>
        <w:fldChar w:fldCharType="separate"/>
      </w:r>
      <w:r>
        <w:t>23</w:t>
      </w:r>
      <w:r>
        <w:fldChar w:fldCharType="end"/>
      </w:r>
    </w:p>
    <w:p w14:paraId="2552961A" w14:textId="58C42020" w:rsidR="008046BA" w:rsidRDefault="008046BA">
      <w:pPr>
        <w:pStyle w:val="TOC5"/>
        <w:rPr>
          <w:rFonts w:asciiTheme="minorHAnsi" w:hAnsiTheme="minorHAnsi" w:cstheme="minorBidi"/>
          <w:sz w:val="22"/>
          <w:szCs w:val="22"/>
          <w:lang w:eastAsia="en-GB"/>
        </w:rPr>
      </w:pPr>
      <w:r>
        <w:rPr>
          <w:lang w:eastAsia="zh-CN"/>
        </w:rPr>
        <w:t>6.1.4.3.3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_Toc74987079 \h </w:instrText>
      </w:r>
      <w:r>
        <w:fldChar w:fldCharType="separate"/>
      </w:r>
      <w:r>
        <w:t>23</w:t>
      </w:r>
      <w:r>
        <w:fldChar w:fldCharType="end"/>
      </w:r>
    </w:p>
    <w:p w14:paraId="6C5535CA" w14:textId="7A2B2A46" w:rsidR="008046BA" w:rsidRDefault="008046BA">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_Toc74987080 \h </w:instrText>
      </w:r>
      <w:r>
        <w:fldChar w:fldCharType="separate"/>
      </w:r>
      <w:r>
        <w:t>23</w:t>
      </w:r>
      <w:r>
        <w:fldChar w:fldCharType="end"/>
      </w:r>
    </w:p>
    <w:p w14:paraId="1BFD7820" w14:textId="053F407F" w:rsidR="008046BA" w:rsidRDefault="008046BA">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_Toc74987081 \h </w:instrText>
      </w:r>
      <w:r>
        <w:fldChar w:fldCharType="separate"/>
      </w:r>
      <w:r>
        <w:t>24</w:t>
      </w:r>
      <w:r>
        <w:fldChar w:fldCharType="end"/>
      </w:r>
    </w:p>
    <w:p w14:paraId="65F63346" w14:textId="4CC850ED" w:rsidR="008046BA" w:rsidRDefault="008046BA">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_Toc74987082 \h </w:instrText>
      </w:r>
      <w:r>
        <w:fldChar w:fldCharType="separate"/>
      </w:r>
      <w:r>
        <w:t>24</w:t>
      </w:r>
      <w:r>
        <w:fldChar w:fldCharType="end"/>
      </w:r>
    </w:p>
    <w:p w14:paraId="3119E17E" w14:textId="7AC4712D" w:rsidR="008046BA" w:rsidRDefault="008046BA">
      <w:pPr>
        <w:pStyle w:val="TOC4"/>
        <w:rPr>
          <w:rFonts w:asciiTheme="minorHAnsi" w:hAnsiTheme="minorHAnsi" w:cstheme="minorBidi"/>
          <w:sz w:val="22"/>
          <w:szCs w:val="22"/>
          <w:lang w:eastAsia="en-GB"/>
        </w:rPr>
      </w:pPr>
      <w:r w:rsidRPr="002A31E4">
        <w:rPr>
          <w:lang w:val="en-US"/>
        </w:rPr>
        <w:t>6.1.</w:t>
      </w:r>
      <w:r w:rsidRPr="002A31E4">
        <w:rPr>
          <w:lang w:val="en-US" w:eastAsia="zh-CN"/>
        </w:rPr>
        <w:t>5</w:t>
      </w:r>
      <w:r w:rsidRPr="002A31E4">
        <w:rPr>
          <w:lang w:val="en-US"/>
        </w:rPr>
        <w:t>.2</w:t>
      </w:r>
      <w:r>
        <w:rPr>
          <w:rFonts w:asciiTheme="minorHAnsi" w:hAnsiTheme="minorHAnsi" w:cstheme="minorBidi"/>
          <w:sz w:val="22"/>
          <w:szCs w:val="22"/>
          <w:lang w:eastAsia="en-GB"/>
        </w:rPr>
        <w:tab/>
      </w:r>
      <w:r w:rsidRPr="002A31E4">
        <w:rPr>
          <w:lang w:val="en-US"/>
        </w:rPr>
        <w:t>Structured data types</w:t>
      </w:r>
      <w:r>
        <w:tab/>
      </w:r>
      <w:r>
        <w:fldChar w:fldCharType="begin" w:fldLock="1"/>
      </w:r>
      <w:r>
        <w:instrText xml:space="preserve"> PAGEREF _Toc74987083 \h </w:instrText>
      </w:r>
      <w:r>
        <w:fldChar w:fldCharType="separate"/>
      </w:r>
      <w:r>
        <w:t>26</w:t>
      </w:r>
      <w:r>
        <w:fldChar w:fldCharType="end"/>
      </w:r>
    </w:p>
    <w:p w14:paraId="48EC692D" w14:textId="25B998B1" w:rsidR="008046BA" w:rsidRDefault="008046BA">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_Toc74987084 \h </w:instrText>
      </w:r>
      <w:r>
        <w:fldChar w:fldCharType="separate"/>
      </w:r>
      <w:r>
        <w:t>26</w:t>
      </w:r>
      <w:r>
        <w:fldChar w:fldCharType="end"/>
      </w:r>
    </w:p>
    <w:p w14:paraId="308BCB59" w14:textId="1A99565A" w:rsidR="008046BA" w:rsidRDefault="008046BA">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_Toc74987085 \h </w:instrText>
      </w:r>
      <w:r>
        <w:fldChar w:fldCharType="separate"/>
      </w:r>
      <w:r>
        <w:t>27</w:t>
      </w:r>
      <w:r>
        <w:fldChar w:fldCharType="end"/>
      </w:r>
    </w:p>
    <w:p w14:paraId="7E04F3AA" w14:textId="7D038A7B" w:rsidR="008046BA" w:rsidRDefault="008046BA">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_Toc74987086 \h </w:instrText>
      </w:r>
      <w:r>
        <w:fldChar w:fldCharType="separate"/>
      </w:r>
      <w:r>
        <w:t>29</w:t>
      </w:r>
      <w:r>
        <w:fldChar w:fldCharType="end"/>
      </w:r>
    </w:p>
    <w:p w14:paraId="1F04B4E6" w14:textId="32EC8E28" w:rsidR="008046BA" w:rsidRDefault="008046BA">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_Toc74987087 \h </w:instrText>
      </w:r>
      <w:r>
        <w:fldChar w:fldCharType="separate"/>
      </w:r>
      <w:r>
        <w:t>31</w:t>
      </w:r>
      <w:r>
        <w:fldChar w:fldCharType="end"/>
      </w:r>
    </w:p>
    <w:p w14:paraId="129CA403" w14:textId="0328F460" w:rsidR="008046BA" w:rsidRDefault="008046BA">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_Toc74987088 \h </w:instrText>
      </w:r>
      <w:r>
        <w:fldChar w:fldCharType="separate"/>
      </w:r>
      <w:r>
        <w:t>32</w:t>
      </w:r>
      <w:r>
        <w:fldChar w:fldCharType="end"/>
      </w:r>
    </w:p>
    <w:p w14:paraId="1E4CD35F" w14:textId="544F5508" w:rsidR="008046BA" w:rsidRDefault="008046BA">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_Toc74987089 \h </w:instrText>
      </w:r>
      <w:r>
        <w:fldChar w:fldCharType="separate"/>
      </w:r>
      <w:r>
        <w:t>33</w:t>
      </w:r>
      <w:r>
        <w:fldChar w:fldCharType="end"/>
      </w:r>
    </w:p>
    <w:p w14:paraId="0455938B" w14:textId="00ABF177" w:rsidR="008046BA" w:rsidRDefault="008046BA">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_Toc74987090 \h </w:instrText>
      </w:r>
      <w:r>
        <w:fldChar w:fldCharType="separate"/>
      </w:r>
      <w:r>
        <w:t>34</w:t>
      </w:r>
      <w:r>
        <w:fldChar w:fldCharType="end"/>
      </w:r>
    </w:p>
    <w:p w14:paraId="6209FF87" w14:textId="26715CE0" w:rsidR="008046BA" w:rsidRDefault="008046BA">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_Toc74987091 \h </w:instrText>
      </w:r>
      <w:r>
        <w:fldChar w:fldCharType="separate"/>
      </w:r>
      <w:r>
        <w:t>34</w:t>
      </w:r>
      <w:r>
        <w:fldChar w:fldCharType="end"/>
      </w:r>
    </w:p>
    <w:p w14:paraId="349CDB8D" w14:textId="23A13CD3" w:rsidR="008046BA" w:rsidRDefault="008046BA">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_Toc74987092 \h </w:instrText>
      </w:r>
      <w:r>
        <w:fldChar w:fldCharType="separate"/>
      </w:r>
      <w:r>
        <w:t>34</w:t>
      </w:r>
      <w:r>
        <w:fldChar w:fldCharType="end"/>
      </w:r>
    </w:p>
    <w:p w14:paraId="009F6D38" w14:textId="2179C294" w:rsidR="008046BA" w:rsidRDefault="008046BA">
      <w:pPr>
        <w:pStyle w:val="TOC5"/>
        <w:rPr>
          <w:rFonts w:asciiTheme="minorHAnsi" w:hAnsiTheme="minorHAnsi" w:cstheme="minorBidi"/>
          <w:sz w:val="22"/>
          <w:szCs w:val="22"/>
          <w:lang w:eastAsia="en-GB"/>
        </w:rPr>
      </w:pPr>
      <w:r>
        <w:t>6.1.5.2.</w:t>
      </w:r>
      <w:r>
        <w:rPr>
          <w:lang w:eastAsia="zh-CN"/>
        </w:rPr>
        <w:t>10</w:t>
      </w:r>
      <w:r>
        <w:rPr>
          <w:rFonts w:asciiTheme="minorHAnsi" w:hAnsiTheme="minorHAnsi" w:cstheme="minorBidi"/>
          <w:sz w:val="22"/>
          <w:szCs w:val="22"/>
          <w:lang w:eastAsia="en-GB"/>
        </w:rPr>
        <w:tab/>
      </w:r>
      <w:r>
        <w:t>Type: LocUpdateSubs</w:t>
      </w:r>
      <w:r>
        <w:tab/>
      </w:r>
      <w:r>
        <w:fldChar w:fldCharType="begin" w:fldLock="1"/>
      </w:r>
      <w:r>
        <w:instrText xml:space="preserve"> PAGEREF _Toc74987093 \h </w:instrText>
      </w:r>
      <w:r>
        <w:fldChar w:fldCharType="separate"/>
      </w:r>
      <w:r>
        <w:t>35</w:t>
      </w:r>
      <w:r>
        <w:fldChar w:fldCharType="end"/>
      </w:r>
    </w:p>
    <w:p w14:paraId="7F2DAB45" w14:textId="7D413D6D" w:rsidR="008046BA" w:rsidRDefault="008046BA">
      <w:pPr>
        <w:pStyle w:val="TOC5"/>
        <w:rPr>
          <w:rFonts w:asciiTheme="minorHAnsi" w:hAnsiTheme="minorHAnsi" w:cstheme="minorBidi"/>
          <w:sz w:val="22"/>
          <w:szCs w:val="22"/>
          <w:lang w:eastAsia="en-GB"/>
        </w:rPr>
      </w:pPr>
      <w:r>
        <w:t>6.1.</w:t>
      </w:r>
      <w:r>
        <w:rPr>
          <w:lang w:eastAsia="zh-CN"/>
        </w:rPr>
        <w:t>5</w:t>
      </w:r>
      <w:r>
        <w:t>.2.</w:t>
      </w:r>
      <w:r>
        <w:rPr>
          <w:lang w:eastAsia="zh-CN"/>
        </w:rPr>
        <w:t>11</w:t>
      </w:r>
      <w:r>
        <w:rPr>
          <w:rFonts w:asciiTheme="minorHAnsi" w:hAnsiTheme="minorHAnsi" w:cstheme="minorBidi"/>
          <w:sz w:val="22"/>
          <w:szCs w:val="22"/>
          <w:lang w:eastAsia="en-GB"/>
        </w:rPr>
        <w:tab/>
      </w:r>
      <w:r>
        <w:t xml:space="preserve">Type: </w:t>
      </w:r>
      <w:r>
        <w:rPr>
          <w:lang w:eastAsia="zh-CN"/>
        </w:rPr>
        <w:t>EventNotifyDataAdditionalInfo</w:t>
      </w:r>
      <w:r>
        <w:tab/>
      </w:r>
      <w:r>
        <w:fldChar w:fldCharType="begin" w:fldLock="1"/>
      </w:r>
      <w:r>
        <w:instrText xml:space="preserve"> PAGEREF _Toc74987094 \h </w:instrText>
      </w:r>
      <w:r>
        <w:fldChar w:fldCharType="separate"/>
      </w:r>
      <w:r>
        <w:t>35</w:t>
      </w:r>
      <w:r>
        <w:fldChar w:fldCharType="end"/>
      </w:r>
    </w:p>
    <w:p w14:paraId="16108389" w14:textId="50E579F3" w:rsidR="008046BA" w:rsidRDefault="008046BA">
      <w:pPr>
        <w:pStyle w:val="TOC5"/>
        <w:rPr>
          <w:rFonts w:asciiTheme="minorHAnsi" w:hAnsiTheme="minorHAnsi" w:cstheme="minorBidi"/>
          <w:sz w:val="22"/>
          <w:szCs w:val="22"/>
          <w:lang w:eastAsia="en-GB"/>
        </w:rPr>
      </w:pPr>
      <w:r>
        <w:t>6.1.</w:t>
      </w:r>
      <w:r>
        <w:rPr>
          <w:lang w:eastAsia="zh-CN"/>
        </w:rPr>
        <w:t>5</w:t>
      </w:r>
      <w:r>
        <w:t>.2.</w:t>
      </w:r>
      <w:r>
        <w:rPr>
          <w:lang w:eastAsia="zh-CN"/>
        </w:rPr>
        <w:t>12</w:t>
      </w:r>
      <w:r>
        <w:rPr>
          <w:rFonts w:asciiTheme="minorHAnsi" w:hAnsiTheme="minorHAnsi" w:cstheme="minorBidi"/>
          <w:sz w:val="22"/>
          <w:szCs w:val="22"/>
          <w:lang w:eastAsia="en-GB"/>
        </w:rPr>
        <w:tab/>
      </w:r>
      <w:r>
        <w:t xml:space="preserve">Type: </w:t>
      </w:r>
      <w:r>
        <w:rPr>
          <w:lang w:eastAsia="zh-CN"/>
        </w:rPr>
        <w:t>EventNotifyDataExt</w:t>
      </w:r>
      <w:r>
        <w:tab/>
      </w:r>
      <w:r>
        <w:fldChar w:fldCharType="begin" w:fldLock="1"/>
      </w:r>
      <w:r>
        <w:instrText xml:space="preserve"> PAGEREF _Toc74987095 \h </w:instrText>
      </w:r>
      <w:r>
        <w:fldChar w:fldCharType="separate"/>
      </w:r>
      <w:r>
        <w:t>35</w:t>
      </w:r>
      <w:r>
        <w:fldChar w:fldCharType="end"/>
      </w:r>
    </w:p>
    <w:p w14:paraId="1292DB64" w14:textId="424030A6" w:rsidR="008046BA" w:rsidRDefault="008046BA">
      <w:pPr>
        <w:pStyle w:val="TOC5"/>
        <w:rPr>
          <w:rFonts w:asciiTheme="minorHAnsi" w:hAnsiTheme="minorHAnsi" w:cstheme="minorBidi"/>
          <w:sz w:val="22"/>
          <w:szCs w:val="22"/>
          <w:lang w:eastAsia="en-GB"/>
        </w:rPr>
      </w:pPr>
      <w:r>
        <w:t>6.1.5.2.</w:t>
      </w:r>
      <w:r>
        <w:rPr>
          <w:lang w:eastAsia="zh-CN"/>
        </w:rPr>
        <w:t>13</w:t>
      </w:r>
      <w:r>
        <w:rPr>
          <w:rFonts w:asciiTheme="minorHAnsi" w:hAnsiTheme="minorHAnsi" w:cstheme="minorBidi"/>
          <w:sz w:val="22"/>
          <w:szCs w:val="22"/>
          <w:lang w:eastAsia="en-GB"/>
        </w:rPr>
        <w:tab/>
      </w:r>
      <w:r>
        <w:t>Type: AreaEventInfoAddition</w:t>
      </w:r>
      <w:r>
        <w:tab/>
      </w:r>
      <w:r>
        <w:fldChar w:fldCharType="begin" w:fldLock="1"/>
      </w:r>
      <w:r>
        <w:instrText xml:space="preserve"> PAGEREF _Toc74987096 \h </w:instrText>
      </w:r>
      <w:r>
        <w:fldChar w:fldCharType="separate"/>
      </w:r>
      <w:r>
        <w:t>35</w:t>
      </w:r>
      <w:r>
        <w:fldChar w:fldCharType="end"/>
      </w:r>
    </w:p>
    <w:p w14:paraId="26F73CC8" w14:textId="64518A46" w:rsidR="008046BA" w:rsidRDefault="008046BA">
      <w:pPr>
        <w:pStyle w:val="TOC5"/>
        <w:rPr>
          <w:rFonts w:asciiTheme="minorHAnsi" w:hAnsiTheme="minorHAnsi" w:cstheme="minorBidi"/>
          <w:sz w:val="22"/>
          <w:szCs w:val="22"/>
          <w:lang w:eastAsia="en-GB"/>
        </w:rPr>
      </w:pPr>
      <w:r>
        <w:t>6.1.5.2.</w:t>
      </w:r>
      <w:r>
        <w:rPr>
          <w:lang w:eastAsia="zh-CN"/>
        </w:rPr>
        <w:t>14</w:t>
      </w:r>
      <w:r>
        <w:rPr>
          <w:rFonts w:asciiTheme="minorHAnsi" w:hAnsiTheme="minorHAnsi" w:cstheme="minorBidi"/>
          <w:sz w:val="22"/>
          <w:szCs w:val="22"/>
          <w:lang w:eastAsia="en-GB"/>
        </w:rPr>
        <w:tab/>
      </w:r>
      <w:r>
        <w:t>Type: AreaEventInfoExt</w:t>
      </w:r>
      <w:r>
        <w:tab/>
      </w:r>
      <w:r>
        <w:fldChar w:fldCharType="begin" w:fldLock="1"/>
      </w:r>
      <w:r>
        <w:instrText xml:space="preserve"> PAGEREF _Toc74987097 \h </w:instrText>
      </w:r>
      <w:r>
        <w:fldChar w:fldCharType="separate"/>
      </w:r>
      <w:r>
        <w:t>36</w:t>
      </w:r>
      <w:r>
        <w:fldChar w:fldCharType="end"/>
      </w:r>
    </w:p>
    <w:p w14:paraId="75E399FF" w14:textId="7633EE09" w:rsidR="008046BA" w:rsidRDefault="008046BA">
      <w:pPr>
        <w:pStyle w:val="TOC4"/>
        <w:rPr>
          <w:rFonts w:asciiTheme="minorHAnsi" w:hAnsiTheme="minorHAnsi" w:cstheme="minorBidi"/>
          <w:sz w:val="22"/>
          <w:szCs w:val="22"/>
          <w:lang w:eastAsia="en-GB"/>
        </w:rPr>
      </w:pPr>
      <w:r w:rsidRPr="002A31E4">
        <w:rPr>
          <w:lang w:val="en-US"/>
        </w:rPr>
        <w:t>6.1.</w:t>
      </w:r>
      <w:r w:rsidRPr="002A31E4">
        <w:rPr>
          <w:lang w:val="en-US" w:eastAsia="zh-CN"/>
        </w:rPr>
        <w:t>5</w:t>
      </w:r>
      <w:r w:rsidRPr="002A31E4">
        <w:rPr>
          <w:lang w:val="en-US"/>
        </w:rPr>
        <w:t>.3</w:t>
      </w:r>
      <w:r>
        <w:rPr>
          <w:rFonts w:asciiTheme="minorHAnsi" w:hAnsiTheme="minorHAnsi" w:cstheme="minorBidi"/>
          <w:sz w:val="22"/>
          <w:szCs w:val="22"/>
          <w:lang w:eastAsia="en-GB"/>
        </w:rPr>
        <w:tab/>
      </w:r>
      <w:r w:rsidRPr="002A31E4">
        <w:rPr>
          <w:lang w:val="en-US"/>
        </w:rPr>
        <w:t>Simple data types and enumerations</w:t>
      </w:r>
      <w:r>
        <w:tab/>
      </w:r>
      <w:r>
        <w:fldChar w:fldCharType="begin" w:fldLock="1"/>
      </w:r>
      <w:r>
        <w:instrText xml:space="preserve"> PAGEREF _Toc74987098 \h </w:instrText>
      </w:r>
      <w:r>
        <w:fldChar w:fldCharType="separate"/>
      </w:r>
      <w:r>
        <w:t>36</w:t>
      </w:r>
      <w:r>
        <w:fldChar w:fldCharType="end"/>
      </w:r>
    </w:p>
    <w:p w14:paraId="3797C792" w14:textId="5196DF9F" w:rsidR="008046BA" w:rsidRDefault="008046BA">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_Toc74987099 \h </w:instrText>
      </w:r>
      <w:r>
        <w:fldChar w:fldCharType="separate"/>
      </w:r>
      <w:r>
        <w:t>36</w:t>
      </w:r>
      <w:r>
        <w:fldChar w:fldCharType="end"/>
      </w:r>
    </w:p>
    <w:p w14:paraId="54CFF04C" w14:textId="08E7EA22" w:rsidR="008046BA" w:rsidRDefault="008046BA">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_Toc74987100 \h </w:instrText>
      </w:r>
      <w:r>
        <w:fldChar w:fldCharType="separate"/>
      </w:r>
      <w:r>
        <w:t>36</w:t>
      </w:r>
      <w:r>
        <w:fldChar w:fldCharType="end"/>
      </w:r>
    </w:p>
    <w:p w14:paraId="48427FA8" w14:textId="073A6301" w:rsidR="008046BA" w:rsidRDefault="008046BA">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_Toc74987101 \h </w:instrText>
      </w:r>
      <w:r>
        <w:fldChar w:fldCharType="separate"/>
      </w:r>
      <w:r>
        <w:t>36</w:t>
      </w:r>
      <w:r>
        <w:fldChar w:fldCharType="end"/>
      </w:r>
    </w:p>
    <w:p w14:paraId="3A282706" w14:textId="2E26B501" w:rsidR="008046BA" w:rsidRDefault="008046BA">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_Toc74987102 \h </w:instrText>
      </w:r>
      <w:r>
        <w:fldChar w:fldCharType="separate"/>
      </w:r>
      <w:r>
        <w:t>36</w:t>
      </w:r>
      <w:r>
        <w:fldChar w:fldCharType="end"/>
      </w:r>
    </w:p>
    <w:p w14:paraId="316DE699" w14:textId="69AEA518" w:rsidR="008046BA" w:rsidRDefault="008046BA">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_Toc74987103 \h </w:instrText>
      </w:r>
      <w:r>
        <w:fldChar w:fldCharType="separate"/>
      </w:r>
      <w:r>
        <w:t>36</w:t>
      </w:r>
      <w:r>
        <w:fldChar w:fldCharType="end"/>
      </w:r>
    </w:p>
    <w:p w14:paraId="6034581E" w14:textId="2AAE5A3B" w:rsidR="008046BA" w:rsidRDefault="008046BA">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_Toc74987104 \h </w:instrText>
      </w:r>
      <w:r>
        <w:fldChar w:fldCharType="separate"/>
      </w:r>
      <w:r>
        <w:t>37</w:t>
      </w:r>
      <w:r>
        <w:fldChar w:fldCharType="end"/>
      </w:r>
    </w:p>
    <w:p w14:paraId="53255D40" w14:textId="4F87546D" w:rsidR="008046BA" w:rsidRDefault="008046BA">
      <w:pPr>
        <w:pStyle w:val="TOC5"/>
        <w:rPr>
          <w:rFonts w:asciiTheme="minorHAnsi" w:hAnsiTheme="minorHAnsi" w:cstheme="minorBidi"/>
          <w:sz w:val="22"/>
          <w:szCs w:val="22"/>
          <w:lang w:eastAsia="en-GB"/>
        </w:rPr>
      </w:pPr>
      <w:r>
        <w:t>6.1.5.3.7</w:t>
      </w:r>
      <w:r>
        <w:rPr>
          <w:rFonts w:asciiTheme="minorHAnsi" w:hAnsiTheme="minorHAnsi" w:cstheme="minorBidi"/>
          <w:sz w:val="22"/>
          <w:szCs w:val="22"/>
          <w:lang w:eastAsia="en-GB"/>
        </w:rPr>
        <w:tab/>
      </w:r>
      <w:r>
        <w:t>Enumeration: FailureCause</w:t>
      </w:r>
      <w:r>
        <w:tab/>
      </w:r>
      <w:r>
        <w:fldChar w:fldCharType="begin" w:fldLock="1"/>
      </w:r>
      <w:r>
        <w:instrText xml:space="preserve"> PAGEREF _Toc74987105 \h </w:instrText>
      </w:r>
      <w:r>
        <w:fldChar w:fldCharType="separate"/>
      </w:r>
      <w:r>
        <w:t>37</w:t>
      </w:r>
      <w:r>
        <w:fldChar w:fldCharType="end"/>
      </w:r>
    </w:p>
    <w:p w14:paraId="5B773EBC" w14:textId="3E0390BA" w:rsidR="008046BA" w:rsidRDefault="008046BA">
      <w:pPr>
        <w:pStyle w:val="TOC5"/>
        <w:rPr>
          <w:rFonts w:asciiTheme="minorHAnsi" w:hAnsiTheme="minorHAnsi" w:cstheme="minorBidi"/>
          <w:sz w:val="22"/>
          <w:szCs w:val="22"/>
          <w:lang w:eastAsia="en-GB"/>
        </w:rPr>
      </w:pPr>
      <w:r>
        <w:t>6.1.5.3.8</w:t>
      </w:r>
      <w:r>
        <w:rPr>
          <w:rFonts w:asciiTheme="minorHAnsi" w:hAnsiTheme="minorHAnsi" w:cstheme="minorBidi"/>
          <w:sz w:val="22"/>
          <w:szCs w:val="22"/>
          <w:lang w:eastAsia="en-GB"/>
        </w:rPr>
        <w:tab/>
      </w:r>
      <w:r>
        <w:t>Enumeration: SuccessType</w:t>
      </w:r>
      <w:r>
        <w:tab/>
      </w:r>
      <w:r>
        <w:fldChar w:fldCharType="begin" w:fldLock="1"/>
      </w:r>
      <w:r>
        <w:instrText xml:space="preserve"> PAGEREF _Toc74987106 \h </w:instrText>
      </w:r>
      <w:r>
        <w:fldChar w:fldCharType="separate"/>
      </w:r>
      <w:r>
        <w:t>37</w:t>
      </w:r>
      <w:r>
        <w:fldChar w:fldCharType="end"/>
      </w:r>
    </w:p>
    <w:p w14:paraId="08AE8E03" w14:textId="03B31CE2" w:rsidR="008046BA" w:rsidRDefault="008046BA">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_Toc74987107 \h </w:instrText>
      </w:r>
      <w:r>
        <w:fldChar w:fldCharType="separate"/>
      </w:r>
      <w:r>
        <w:t>38</w:t>
      </w:r>
      <w:r>
        <w:fldChar w:fldCharType="end"/>
      </w:r>
    </w:p>
    <w:p w14:paraId="2B8AC928" w14:textId="7D88D2D6" w:rsidR="008046BA" w:rsidRDefault="008046BA">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_Toc74987108 \h </w:instrText>
      </w:r>
      <w:r>
        <w:fldChar w:fldCharType="separate"/>
      </w:r>
      <w:r>
        <w:t>38</w:t>
      </w:r>
      <w:r>
        <w:fldChar w:fldCharType="end"/>
      </w:r>
    </w:p>
    <w:p w14:paraId="0653C2A0" w14:textId="024CBE87" w:rsidR="008046BA" w:rsidRDefault="008046BA">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_Toc74987109 \h </w:instrText>
      </w:r>
      <w:r>
        <w:fldChar w:fldCharType="separate"/>
      </w:r>
      <w:r>
        <w:t>38</w:t>
      </w:r>
      <w:r>
        <w:fldChar w:fldCharType="end"/>
      </w:r>
    </w:p>
    <w:p w14:paraId="565E255A" w14:textId="62559E2A" w:rsidR="008046BA" w:rsidRDefault="008046BA">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_Toc74987110 \h </w:instrText>
      </w:r>
      <w:r>
        <w:fldChar w:fldCharType="separate"/>
      </w:r>
      <w:r>
        <w:t>38</w:t>
      </w:r>
      <w:r>
        <w:fldChar w:fldCharType="end"/>
      </w:r>
    </w:p>
    <w:p w14:paraId="74CBD47E" w14:textId="22562F16" w:rsidR="008046BA" w:rsidRDefault="008046BA">
      <w:pPr>
        <w:pStyle w:val="TOC3"/>
        <w:rPr>
          <w:rFonts w:asciiTheme="minorHAnsi" w:hAnsiTheme="minorHAnsi" w:cstheme="minorBidi"/>
          <w:sz w:val="22"/>
          <w:szCs w:val="22"/>
          <w:lang w:eastAsia="en-GB"/>
        </w:rPr>
      </w:pPr>
      <w:r w:rsidRPr="002A31E4">
        <w:rPr>
          <w:lang w:val="en-US"/>
        </w:rPr>
        <w:t>6.1.</w:t>
      </w:r>
      <w:r w:rsidRPr="002A31E4">
        <w:rPr>
          <w:lang w:val="en-US" w:eastAsia="zh-CN"/>
        </w:rPr>
        <w:t>7</w:t>
      </w:r>
      <w:r>
        <w:rPr>
          <w:rFonts w:asciiTheme="minorHAnsi" w:hAnsiTheme="minorHAnsi" w:cstheme="minorBidi"/>
          <w:sz w:val="22"/>
          <w:szCs w:val="22"/>
          <w:lang w:eastAsia="en-GB"/>
        </w:rPr>
        <w:tab/>
      </w:r>
      <w:r w:rsidRPr="002A31E4">
        <w:rPr>
          <w:lang w:val="en-US"/>
        </w:rPr>
        <w:t>Feature negotiation</w:t>
      </w:r>
      <w:r>
        <w:tab/>
      </w:r>
      <w:r>
        <w:fldChar w:fldCharType="begin" w:fldLock="1"/>
      </w:r>
      <w:r>
        <w:instrText xml:space="preserve"> PAGEREF _Toc74987111 \h </w:instrText>
      </w:r>
      <w:r>
        <w:fldChar w:fldCharType="separate"/>
      </w:r>
      <w:r>
        <w:t>38</w:t>
      </w:r>
      <w:r>
        <w:fldChar w:fldCharType="end"/>
      </w:r>
    </w:p>
    <w:p w14:paraId="4AA3EE11" w14:textId="229C38DD" w:rsidR="008046BA" w:rsidRDefault="008046BA">
      <w:pPr>
        <w:pStyle w:val="TOC3"/>
        <w:rPr>
          <w:rFonts w:asciiTheme="minorHAnsi" w:hAnsiTheme="minorHAnsi" w:cstheme="minorBidi"/>
          <w:sz w:val="22"/>
          <w:szCs w:val="22"/>
          <w:lang w:eastAsia="en-GB"/>
        </w:rPr>
      </w:pPr>
      <w:r w:rsidRPr="002A31E4">
        <w:rPr>
          <w:lang w:val="en-US"/>
        </w:rPr>
        <w:t>6.1.</w:t>
      </w:r>
      <w:r w:rsidRPr="002A31E4">
        <w:rPr>
          <w:lang w:val="en-US" w:eastAsia="zh-CN"/>
        </w:rPr>
        <w:t>8</w:t>
      </w:r>
      <w:r>
        <w:rPr>
          <w:rFonts w:asciiTheme="minorHAnsi" w:hAnsiTheme="minorHAnsi" w:cstheme="minorBidi"/>
          <w:sz w:val="22"/>
          <w:szCs w:val="22"/>
          <w:lang w:eastAsia="en-GB"/>
        </w:rPr>
        <w:tab/>
      </w:r>
      <w:r w:rsidRPr="002A31E4">
        <w:rPr>
          <w:lang w:val="en-US"/>
        </w:rPr>
        <w:t>Security</w:t>
      </w:r>
      <w:r>
        <w:tab/>
      </w:r>
      <w:r>
        <w:fldChar w:fldCharType="begin" w:fldLock="1"/>
      </w:r>
      <w:r>
        <w:instrText xml:space="preserve"> PAGEREF _Toc74987112 \h </w:instrText>
      </w:r>
      <w:r>
        <w:fldChar w:fldCharType="separate"/>
      </w:r>
      <w:r>
        <w:t>38</w:t>
      </w:r>
      <w:r>
        <w:fldChar w:fldCharType="end"/>
      </w:r>
    </w:p>
    <w:p w14:paraId="0DF0EB9A" w14:textId="0D43E78D" w:rsidR="008046BA" w:rsidRDefault="008046BA">
      <w:pPr>
        <w:pStyle w:val="TOC3"/>
        <w:rPr>
          <w:rFonts w:asciiTheme="minorHAnsi" w:hAnsiTheme="minorHAnsi" w:cstheme="minorBidi"/>
          <w:sz w:val="22"/>
          <w:szCs w:val="22"/>
          <w:lang w:eastAsia="en-GB"/>
        </w:rPr>
      </w:pPr>
      <w:r w:rsidRPr="002A31E4">
        <w:rPr>
          <w:lang w:val="en-US"/>
        </w:rPr>
        <w:t>6.1.</w:t>
      </w:r>
      <w:r w:rsidRPr="002A31E4">
        <w:rPr>
          <w:lang w:val="en-US" w:eastAsia="zh-CN"/>
        </w:rPr>
        <w:t>9</w:t>
      </w:r>
      <w:r>
        <w:rPr>
          <w:rFonts w:asciiTheme="minorHAnsi" w:hAnsiTheme="minorHAnsi" w:cstheme="minorBidi"/>
          <w:sz w:val="22"/>
          <w:szCs w:val="22"/>
          <w:lang w:eastAsia="en-GB"/>
        </w:rPr>
        <w:tab/>
      </w:r>
      <w:r w:rsidRPr="002A31E4">
        <w:rPr>
          <w:lang w:val="en-US"/>
        </w:rPr>
        <w:t>HTTP redirection</w:t>
      </w:r>
      <w:r>
        <w:tab/>
      </w:r>
      <w:r>
        <w:fldChar w:fldCharType="begin" w:fldLock="1"/>
      </w:r>
      <w:r>
        <w:instrText xml:space="preserve"> PAGEREF _Toc74987113 \h </w:instrText>
      </w:r>
      <w:r>
        <w:fldChar w:fldCharType="separate"/>
      </w:r>
      <w:r>
        <w:t>39</w:t>
      </w:r>
      <w:r>
        <w:fldChar w:fldCharType="end"/>
      </w:r>
    </w:p>
    <w:p w14:paraId="6E8B3C39" w14:textId="7DD8522E" w:rsidR="008046BA" w:rsidRDefault="008046BA">
      <w:pPr>
        <w:pStyle w:val="TOC8"/>
        <w:rPr>
          <w:rFonts w:asciiTheme="minorHAnsi" w:hAnsiTheme="minorHAnsi" w:cstheme="minorBidi"/>
          <w:b w:val="0"/>
          <w:szCs w:val="22"/>
          <w:lang w:eastAsia="en-GB"/>
        </w:rPr>
      </w:pPr>
      <w:r>
        <w:t>Annex A (normative): OpenAPI specification</w:t>
      </w:r>
      <w:r>
        <w:tab/>
      </w:r>
      <w:r>
        <w:fldChar w:fldCharType="begin" w:fldLock="1"/>
      </w:r>
      <w:r>
        <w:instrText xml:space="preserve"> PAGEREF _Toc74987114 \h </w:instrText>
      </w:r>
      <w:r>
        <w:fldChar w:fldCharType="separate"/>
      </w:r>
      <w:r>
        <w:t>40</w:t>
      </w:r>
      <w:r>
        <w:fldChar w:fldCharType="end"/>
      </w:r>
    </w:p>
    <w:p w14:paraId="6E924945" w14:textId="402C1676" w:rsidR="008046BA" w:rsidRDefault="008046BA">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_Toc74987115 \h </w:instrText>
      </w:r>
      <w:r>
        <w:fldChar w:fldCharType="separate"/>
      </w:r>
      <w:r>
        <w:t>40</w:t>
      </w:r>
      <w:r>
        <w:fldChar w:fldCharType="end"/>
      </w:r>
    </w:p>
    <w:p w14:paraId="7D11D1ED" w14:textId="4C750F1D" w:rsidR="008046BA" w:rsidRDefault="008046BA">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_Toc74987116 \h </w:instrText>
      </w:r>
      <w:r>
        <w:fldChar w:fldCharType="separate"/>
      </w:r>
      <w:r>
        <w:t>40</w:t>
      </w:r>
      <w:r>
        <w:fldChar w:fldCharType="end"/>
      </w:r>
    </w:p>
    <w:p w14:paraId="2FAF66A9" w14:textId="22706946" w:rsidR="008046BA" w:rsidRDefault="008046BA">
      <w:pPr>
        <w:pStyle w:val="TOC8"/>
        <w:rPr>
          <w:rFonts w:asciiTheme="minorHAnsi" w:hAnsiTheme="minorHAnsi" w:cstheme="minorBidi"/>
          <w:b w:val="0"/>
          <w:szCs w:val="22"/>
          <w:lang w:eastAsia="en-GB"/>
        </w:rPr>
      </w:pPr>
      <w:r>
        <w:t>Annex B (informative): Change history</w:t>
      </w:r>
      <w:r>
        <w:tab/>
      </w:r>
      <w:r>
        <w:fldChar w:fldCharType="begin" w:fldLock="1"/>
      </w:r>
      <w:r>
        <w:instrText xml:space="preserve"> PAGEREF _Toc74987117 \h </w:instrText>
      </w:r>
      <w:r>
        <w:fldChar w:fldCharType="separate"/>
      </w:r>
      <w:r>
        <w:t>50</w:t>
      </w:r>
      <w:r>
        <w:fldChar w:fldCharType="end"/>
      </w:r>
    </w:p>
    <w:p w14:paraId="548BFB11" w14:textId="77023B15" w:rsidR="008D72A7" w:rsidRDefault="006B79A1" w:rsidP="008D72A7">
      <w:r>
        <w:rPr>
          <w:noProof/>
          <w:sz w:val="22"/>
        </w:rPr>
        <w:fldChar w:fldCharType="end"/>
      </w:r>
    </w:p>
    <w:p w14:paraId="192BA07B" w14:textId="77777777" w:rsidR="008D72A7" w:rsidRDefault="008D72A7" w:rsidP="008D72A7">
      <w:r>
        <w:br w:type="page"/>
      </w:r>
    </w:p>
    <w:p w14:paraId="39B85857" w14:textId="77777777" w:rsidR="008D72A7" w:rsidRPr="008D72A7" w:rsidRDefault="008D72A7" w:rsidP="008D72A7">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74987015"/>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7021CA49"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8D72A7">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74987016"/>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002B4693" w14:textId="77777777"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8D72A7">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74987017"/>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bookmarkStart w:id="45" w:name="OLE_LINK4"/>
      <w:bookmarkStart w:id="46" w:name="OLE_LINK3"/>
      <w:bookmarkStart w:id="47" w:name="OLE_LINK2"/>
      <w:bookmarkStart w:id="48" w:name="OLE_LINK1"/>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1" w:history="1">
        <w:r w:rsidR="00A55D76">
          <w:rPr>
            <w:rStyle w:val="Hyperlink"/>
            <w:lang w:val="en-US"/>
          </w:rPr>
          <w:t>https://spec.openapis.org/oas/v3.0.0</w:t>
        </w:r>
      </w:hyperlink>
      <w:r>
        <w:rPr>
          <w:noProof/>
        </w:rPr>
        <w:t>.</w:t>
      </w:r>
    </w:p>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P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76E7A1FD" w14:textId="77777777" w:rsidR="008D72A7" w:rsidRPr="008D72A7" w:rsidRDefault="008D72A7" w:rsidP="008D72A7">
      <w:pPr>
        <w:pStyle w:val="Heading1"/>
      </w:pPr>
      <w:r w:rsidRPr="008D72A7">
        <w:t xml:space="preserve"> </w:t>
      </w:r>
      <w:bookmarkStart w:id="49" w:name="_Toc26202286"/>
      <w:bookmarkStart w:id="50" w:name="_Toc22624225"/>
      <w:bookmarkStart w:id="51" w:name="_Toc22141023"/>
      <w:bookmarkStart w:id="52" w:name="_Toc18853023"/>
      <w:bookmarkStart w:id="53" w:name="_Toc26202472"/>
      <w:bookmarkStart w:id="54" w:name="_Toc34804180"/>
      <w:bookmarkStart w:id="55" w:name="_Toc35935751"/>
      <w:bookmarkStart w:id="56" w:name="_Toc45029971"/>
      <w:bookmarkStart w:id="57" w:name="_Toc51922331"/>
      <w:bookmarkStart w:id="58" w:name="_Toc51922745"/>
      <w:bookmarkStart w:id="59" w:name="_Toc74987018"/>
      <w:r w:rsidRPr="008D72A7">
        <w:t>3</w:t>
      </w:r>
      <w:r w:rsidRPr="008D72A7">
        <w:tab/>
      </w:r>
      <w:bookmarkEnd w:id="49"/>
      <w:bookmarkEnd w:id="50"/>
      <w:bookmarkEnd w:id="51"/>
      <w:bookmarkEnd w:id="52"/>
      <w:bookmarkEnd w:id="53"/>
      <w:bookmarkEnd w:id="54"/>
      <w:r w:rsidR="00325ACD" w:rsidRPr="004D3578">
        <w:t>Definitions</w:t>
      </w:r>
      <w:r w:rsidR="00325ACD">
        <w:t xml:space="preserve"> of terms, symbols and abbreviations</w:t>
      </w:r>
      <w:bookmarkEnd w:id="55"/>
      <w:bookmarkEnd w:id="56"/>
      <w:bookmarkEnd w:id="57"/>
      <w:bookmarkEnd w:id="58"/>
      <w:bookmarkEnd w:id="59"/>
    </w:p>
    <w:p w14:paraId="2F3E6790" w14:textId="77777777" w:rsidR="008D72A7" w:rsidRPr="008D72A7" w:rsidRDefault="008D72A7" w:rsidP="008D72A7">
      <w:pPr>
        <w:pStyle w:val="Heading2"/>
      </w:pPr>
      <w:bookmarkStart w:id="60" w:name="_Toc26202287"/>
      <w:bookmarkStart w:id="61" w:name="_Toc22624226"/>
      <w:bookmarkStart w:id="62" w:name="_Toc22141024"/>
      <w:bookmarkStart w:id="63" w:name="_Toc18853024"/>
      <w:bookmarkStart w:id="64" w:name="_Toc26202473"/>
      <w:bookmarkStart w:id="65" w:name="_Toc34804181"/>
      <w:bookmarkStart w:id="66" w:name="_Toc35935752"/>
      <w:bookmarkStart w:id="67" w:name="_Toc45029972"/>
      <w:bookmarkStart w:id="68" w:name="_Toc51922332"/>
      <w:bookmarkStart w:id="69" w:name="_Toc51922746"/>
      <w:bookmarkStart w:id="70" w:name="_Toc74987019"/>
      <w:r w:rsidRPr="008D72A7">
        <w:t>3.1</w:t>
      </w:r>
      <w:r w:rsidRPr="008D72A7">
        <w:tab/>
      </w:r>
      <w:bookmarkEnd w:id="60"/>
      <w:bookmarkEnd w:id="61"/>
      <w:bookmarkEnd w:id="62"/>
      <w:bookmarkEnd w:id="63"/>
      <w:bookmarkEnd w:id="64"/>
      <w:bookmarkEnd w:id="65"/>
      <w:r w:rsidR="00325ACD">
        <w:t>Terms</w:t>
      </w:r>
      <w:bookmarkEnd w:id="66"/>
      <w:bookmarkEnd w:id="67"/>
      <w:bookmarkEnd w:id="68"/>
      <w:bookmarkEnd w:id="69"/>
      <w:bookmarkEnd w:id="70"/>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8D72A7">
      <w:pPr>
        <w:pStyle w:val="Heading2"/>
      </w:pPr>
      <w:bookmarkStart w:id="71" w:name="_Toc26202288"/>
      <w:bookmarkStart w:id="72" w:name="_Toc22624227"/>
      <w:bookmarkStart w:id="73" w:name="_Toc22141025"/>
      <w:bookmarkStart w:id="74" w:name="_Toc18853025"/>
      <w:bookmarkStart w:id="75" w:name="_Toc26202474"/>
      <w:bookmarkStart w:id="76" w:name="_Toc34804182"/>
      <w:bookmarkStart w:id="77" w:name="_Toc35935753"/>
      <w:bookmarkStart w:id="78" w:name="_Toc45029973"/>
      <w:bookmarkStart w:id="79" w:name="_Toc51922333"/>
      <w:bookmarkStart w:id="80" w:name="_Toc51922747"/>
      <w:bookmarkStart w:id="81" w:name="_Toc74987020"/>
      <w:r w:rsidRPr="008D72A7">
        <w:t>3.2</w:t>
      </w:r>
      <w:r w:rsidRPr="008D72A7">
        <w:tab/>
        <w:t>Symbols</w:t>
      </w:r>
      <w:bookmarkEnd w:id="71"/>
      <w:bookmarkEnd w:id="72"/>
      <w:bookmarkEnd w:id="73"/>
      <w:bookmarkEnd w:id="74"/>
      <w:bookmarkEnd w:id="75"/>
      <w:bookmarkEnd w:id="76"/>
      <w:bookmarkEnd w:id="77"/>
      <w:bookmarkEnd w:id="78"/>
      <w:bookmarkEnd w:id="79"/>
      <w:bookmarkEnd w:id="80"/>
      <w:bookmarkEnd w:id="81"/>
    </w:p>
    <w:p w14:paraId="5DEB3246" w14:textId="77777777" w:rsidR="008D72A7" w:rsidRDefault="00325ACD" w:rsidP="00325ACD">
      <w:pPr>
        <w:keepNext/>
      </w:pPr>
      <w:r>
        <w:t>Void</w:t>
      </w:r>
    </w:p>
    <w:p w14:paraId="22F484CB" w14:textId="77777777" w:rsidR="008D72A7" w:rsidRPr="008D72A7" w:rsidRDefault="008D72A7" w:rsidP="008D72A7">
      <w:pPr>
        <w:pStyle w:val="Heading2"/>
      </w:pPr>
      <w:bookmarkStart w:id="82" w:name="_Toc26202289"/>
      <w:bookmarkStart w:id="83" w:name="_Toc22624228"/>
      <w:bookmarkStart w:id="84" w:name="_Toc22141026"/>
      <w:bookmarkStart w:id="85" w:name="_Toc18853026"/>
      <w:bookmarkStart w:id="86" w:name="_Toc26202475"/>
      <w:bookmarkStart w:id="87" w:name="_Toc34804183"/>
      <w:bookmarkStart w:id="88" w:name="_Toc35935754"/>
      <w:bookmarkStart w:id="89" w:name="_Toc45029974"/>
      <w:bookmarkStart w:id="90" w:name="_Toc51922334"/>
      <w:bookmarkStart w:id="91" w:name="_Toc51922748"/>
      <w:bookmarkStart w:id="92" w:name="_Toc74987021"/>
      <w:r w:rsidRPr="008D72A7">
        <w:t>3.3</w:t>
      </w:r>
      <w:r w:rsidRPr="008D72A7">
        <w:tab/>
        <w:t>Abbreviations</w:t>
      </w:r>
      <w:bookmarkEnd w:id="82"/>
      <w:bookmarkEnd w:id="83"/>
      <w:bookmarkEnd w:id="84"/>
      <w:bookmarkEnd w:id="85"/>
      <w:bookmarkEnd w:id="86"/>
      <w:bookmarkEnd w:id="87"/>
      <w:bookmarkEnd w:id="88"/>
      <w:bookmarkEnd w:id="89"/>
      <w:bookmarkEnd w:id="90"/>
      <w:bookmarkEnd w:id="91"/>
      <w:bookmarkEnd w:id="92"/>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8D72A7">
      <w:pPr>
        <w:pStyle w:val="Heading1"/>
      </w:pPr>
      <w:bookmarkStart w:id="93" w:name="_Toc26202290"/>
      <w:bookmarkStart w:id="94" w:name="_Toc22624229"/>
      <w:bookmarkStart w:id="95" w:name="_Toc22141027"/>
      <w:bookmarkStart w:id="96" w:name="_Toc18853027"/>
      <w:bookmarkStart w:id="97" w:name="_Toc26202476"/>
      <w:bookmarkStart w:id="98" w:name="_Toc34804184"/>
      <w:bookmarkStart w:id="99" w:name="_Toc35935755"/>
      <w:bookmarkStart w:id="100" w:name="_Toc45029975"/>
      <w:bookmarkStart w:id="101" w:name="_Toc51922335"/>
      <w:bookmarkStart w:id="102" w:name="_Toc51922749"/>
      <w:bookmarkStart w:id="103" w:name="_Toc74987022"/>
      <w:r w:rsidRPr="008D72A7">
        <w:t>4</w:t>
      </w:r>
      <w:r w:rsidRPr="008D72A7">
        <w:tab/>
        <w:t>Overview</w:t>
      </w:r>
      <w:bookmarkEnd w:id="93"/>
      <w:bookmarkEnd w:id="94"/>
      <w:bookmarkEnd w:id="95"/>
      <w:bookmarkEnd w:id="96"/>
      <w:bookmarkEnd w:id="97"/>
      <w:bookmarkEnd w:id="98"/>
      <w:bookmarkEnd w:id="99"/>
      <w:bookmarkEnd w:id="100"/>
      <w:bookmarkEnd w:id="101"/>
      <w:bookmarkEnd w:id="102"/>
      <w:bookmarkEnd w:id="103"/>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0.4pt" o:ole="">
            <v:imagedata r:id="rId12" o:title=""/>
          </v:shape>
          <o:OLEObject Type="Embed" ProgID="Visio.Drawing.11" ShapeID="_x0000_i1027" DrawAspect="Content" ObjectID="_1685599885" r:id="rId13"/>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8D72A7">
      <w:pPr>
        <w:pStyle w:val="Heading1"/>
        <w:rPr>
          <w:lang w:eastAsia="zh-CN"/>
        </w:rPr>
      </w:pPr>
      <w:bookmarkStart w:id="104" w:name="_Toc26202291"/>
      <w:bookmarkStart w:id="105" w:name="_Toc22624230"/>
      <w:bookmarkStart w:id="106" w:name="_Toc22141028"/>
      <w:bookmarkStart w:id="107" w:name="_Toc18853028"/>
      <w:bookmarkStart w:id="108" w:name="_Toc26202477"/>
      <w:bookmarkStart w:id="109" w:name="_Toc34804185"/>
      <w:bookmarkStart w:id="110" w:name="_Toc35935756"/>
      <w:bookmarkStart w:id="111" w:name="_Toc45029976"/>
      <w:bookmarkStart w:id="112" w:name="_Toc51922336"/>
      <w:bookmarkStart w:id="113" w:name="_Toc51922750"/>
      <w:bookmarkStart w:id="114" w:name="_Toc74987023"/>
      <w:r w:rsidRPr="008D72A7">
        <w:t>5</w:t>
      </w:r>
      <w:r w:rsidRPr="008D72A7">
        <w:tab/>
        <w:t xml:space="preserve">Services offered by the </w:t>
      </w:r>
      <w:r w:rsidRPr="008D72A7">
        <w:rPr>
          <w:lang w:eastAsia="zh-CN"/>
        </w:rPr>
        <w:t>GMLC</w:t>
      </w:r>
      <w:bookmarkEnd w:id="104"/>
      <w:bookmarkEnd w:id="105"/>
      <w:bookmarkEnd w:id="106"/>
      <w:bookmarkEnd w:id="107"/>
      <w:bookmarkEnd w:id="108"/>
      <w:bookmarkEnd w:id="109"/>
      <w:bookmarkEnd w:id="110"/>
      <w:bookmarkEnd w:id="111"/>
      <w:bookmarkEnd w:id="112"/>
      <w:bookmarkEnd w:id="113"/>
      <w:bookmarkEnd w:id="114"/>
    </w:p>
    <w:p w14:paraId="27F23BFE" w14:textId="77777777" w:rsidR="008D72A7" w:rsidRPr="008D72A7" w:rsidRDefault="008D72A7" w:rsidP="008D72A7">
      <w:pPr>
        <w:pStyle w:val="Heading2"/>
      </w:pPr>
      <w:bookmarkStart w:id="115" w:name="_Toc26202292"/>
      <w:bookmarkStart w:id="116" w:name="_Toc22624231"/>
      <w:bookmarkStart w:id="117" w:name="_Toc22141029"/>
      <w:bookmarkStart w:id="118" w:name="_Toc18853029"/>
      <w:bookmarkStart w:id="119" w:name="_Toc26202478"/>
      <w:bookmarkStart w:id="120" w:name="_Toc34804186"/>
      <w:bookmarkStart w:id="121" w:name="_Toc35935757"/>
      <w:bookmarkStart w:id="122" w:name="_Toc45029977"/>
      <w:bookmarkStart w:id="123" w:name="_Toc51922337"/>
      <w:bookmarkStart w:id="124" w:name="_Toc51922751"/>
      <w:bookmarkStart w:id="125" w:name="_Toc74987024"/>
      <w:r w:rsidRPr="008D72A7">
        <w:t>5.1</w:t>
      </w:r>
      <w:r w:rsidRPr="008D72A7">
        <w:tab/>
        <w:t>Introduction</w:t>
      </w:r>
      <w:bookmarkEnd w:id="115"/>
      <w:bookmarkEnd w:id="116"/>
      <w:bookmarkEnd w:id="117"/>
      <w:bookmarkEnd w:id="118"/>
      <w:bookmarkEnd w:id="119"/>
      <w:bookmarkEnd w:id="120"/>
      <w:bookmarkEnd w:id="121"/>
      <w:bookmarkEnd w:id="122"/>
      <w:bookmarkEnd w:id="123"/>
      <w:bookmarkEnd w:id="124"/>
      <w:bookmarkEnd w:id="125"/>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Style w:val="TableGrid"/>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14:paraId="423B02A1" w14:textId="77777777" w:rsidTr="00CD6C70">
        <w:trPr>
          <w:trHeight w:val="386"/>
        </w:trPr>
        <w:tc>
          <w:tcPr>
            <w:tcW w:w="2026" w:type="dxa"/>
          </w:tcPr>
          <w:p w14:paraId="7091A1E1"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14:paraId="1DFC21D6"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14:paraId="6CAAD433"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14:paraId="709B90FA"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OpenAPI Specification File</w:t>
            </w:r>
          </w:p>
        </w:tc>
        <w:tc>
          <w:tcPr>
            <w:tcW w:w="1080" w:type="dxa"/>
          </w:tcPr>
          <w:p w14:paraId="1B15A8C1"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apiName</w:t>
            </w:r>
          </w:p>
        </w:tc>
        <w:tc>
          <w:tcPr>
            <w:tcW w:w="900" w:type="dxa"/>
          </w:tcPr>
          <w:p w14:paraId="28F7B72D"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14:paraId="1B49FA51" w14:textId="77777777" w:rsidTr="00CD6C70">
        <w:trPr>
          <w:trHeight w:val="584"/>
        </w:trPr>
        <w:tc>
          <w:tcPr>
            <w:tcW w:w="2026" w:type="dxa"/>
          </w:tcPr>
          <w:p w14:paraId="6CE0A6B0" w14:textId="77777777" w:rsidR="00FD740A" w:rsidRPr="004735BB" w:rsidRDefault="00FD740A" w:rsidP="00CD6C70">
            <w:pPr>
              <w:rPr>
                <w:rFonts w:ascii="Arial" w:hAnsi="Arial" w:cs="Arial"/>
                <w:sz w:val="18"/>
                <w:szCs w:val="18"/>
              </w:rPr>
            </w:pPr>
            <w:r>
              <w:rPr>
                <w:rFonts w:ascii="Arial" w:hAnsi="Arial" w:cs="Arial"/>
                <w:sz w:val="18"/>
                <w:szCs w:val="18"/>
              </w:rPr>
              <w:t>Ngmlc_Location</w:t>
            </w:r>
          </w:p>
        </w:tc>
        <w:tc>
          <w:tcPr>
            <w:tcW w:w="883" w:type="dxa"/>
          </w:tcPr>
          <w:p w14:paraId="0167A3BB" w14:textId="77777777"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14:paraId="0000DEBB" w14:textId="77777777" w:rsidR="00FD740A" w:rsidRPr="004735BB" w:rsidRDefault="00FD740A" w:rsidP="00CD6C70">
            <w:pPr>
              <w:rPr>
                <w:rFonts w:ascii="Arial" w:hAnsi="Arial" w:cs="Arial"/>
                <w:sz w:val="18"/>
                <w:szCs w:val="18"/>
              </w:rPr>
            </w:pPr>
            <w:r>
              <w:rPr>
                <w:rFonts w:ascii="Arial" w:hAnsi="Arial" w:cs="Arial"/>
                <w:sz w:val="18"/>
                <w:szCs w:val="18"/>
              </w:rPr>
              <w:t>Ngmlc Location Service</w:t>
            </w:r>
          </w:p>
        </w:tc>
        <w:tc>
          <w:tcPr>
            <w:tcW w:w="2975" w:type="dxa"/>
          </w:tcPr>
          <w:p w14:paraId="3C6D5C57" w14:textId="77777777"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14:paraId="4A7C419E" w14:textId="77777777" w:rsidR="00FD740A" w:rsidRPr="004735BB" w:rsidRDefault="00FD740A" w:rsidP="00CD6C70">
            <w:pPr>
              <w:rPr>
                <w:rFonts w:ascii="Arial" w:hAnsi="Arial" w:cs="Arial"/>
                <w:sz w:val="18"/>
                <w:szCs w:val="18"/>
              </w:rPr>
            </w:pPr>
            <w:r>
              <w:rPr>
                <w:rFonts w:ascii="Arial" w:hAnsi="Arial" w:cs="Arial"/>
                <w:sz w:val="18"/>
                <w:szCs w:val="18"/>
              </w:rPr>
              <w:t>ngmlc-loc</w:t>
            </w:r>
          </w:p>
        </w:tc>
        <w:tc>
          <w:tcPr>
            <w:tcW w:w="900" w:type="dxa"/>
          </w:tcPr>
          <w:p w14:paraId="1BEE2D3B" w14:textId="77777777" w:rsidR="00FD740A" w:rsidRPr="004735BB" w:rsidRDefault="00FD740A" w:rsidP="00CD6C70">
            <w:pPr>
              <w:rPr>
                <w:rFonts w:ascii="Arial" w:hAnsi="Arial" w:cs="Arial"/>
                <w:sz w:val="18"/>
                <w:szCs w:val="18"/>
              </w:rPr>
            </w:pPr>
            <w:r>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8D72A7">
      <w:pPr>
        <w:pStyle w:val="Heading2"/>
      </w:pPr>
      <w:bookmarkStart w:id="126" w:name="_Toc26202293"/>
      <w:bookmarkStart w:id="127" w:name="_Toc22624232"/>
      <w:bookmarkStart w:id="128" w:name="_Toc22141030"/>
      <w:bookmarkStart w:id="129" w:name="_Toc18853030"/>
      <w:bookmarkStart w:id="130" w:name="_Toc26202479"/>
      <w:bookmarkStart w:id="131" w:name="_Toc34804187"/>
      <w:bookmarkStart w:id="132" w:name="_Toc35935758"/>
      <w:bookmarkStart w:id="133" w:name="_Toc45029978"/>
      <w:bookmarkStart w:id="134" w:name="_Toc51922338"/>
      <w:bookmarkStart w:id="135" w:name="_Toc51922752"/>
      <w:bookmarkStart w:id="136" w:name="_Toc74987025"/>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6"/>
      <w:bookmarkEnd w:id="127"/>
      <w:bookmarkEnd w:id="128"/>
      <w:bookmarkEnd w:id="129"/>
      <w:bookmarkEnd w:id="130"/>
      <w:bookmarkEnd w:id="131"/>
      <w:bookmarkEnd w:id="132"/>
      <w:bookmarkEnd w:id="133"/>
      <w:bookmarkEnd w:id="134"/>
      <w:bookmarkEnd w:id="135"/>
      <w:bookmarkEnd w:id="136"/>
    </w:p>
    <w:p w14:paraId="37D963C8" w14:textId="77777777" w:rsidR="008D72A7" w:rsidRPr="008D72A7" w:rsidRDefault="008D72A7" w:rsidP="008D72A7">
      <w:pPr>
        <w:pStyle w:val="Heading3"/>
      </w:pPr>
      <w:bookmarkStart w:id="137" w:name="_Toc26202294"/>
      <w:bookmarkStart w:id="138" w:name="_Toc22624233"/>
      <w:bookmarkStart w:id="139" w:name="_Toc22141031"/>
      <w:bookmarkStart w:id="140" w:name="_Toc18853031"/>
      <w:bookmarkStart w:id="141" w:name="_Toc26202480"/>
      <w:bookmarkStart w:id="142" w:name="_Toc34804188"/>
      <w:bookmarkStart w:id="143" w:name="_Toc35935759"/>
      <w:bookmarkStart w:id="144" w:name="_Toc45029979"/>
      <w:bookmarkStart w:id="145" w:name="_Toc51922339"/>
      <w:bookmarkStart w:id="146" w:name="_Toc51922753"/>
      <w:bookmarkStart w:id="147" w:name="_Toc74987026"/>
      <w:r w:rsidRPr="008D72A7">
        <w:t>5.2.1</w:t>
      </w:r>
      <w:r w:rsidRPr="008D72A7">
        <w:tab/>
        <w:t>Service Description</w:t>
      </w:r>
      <w:bookmarkEnd w:id="137"/>
      <w:bookmarkEnd w:id="138"/>
      <w:bookmarkEnd w:id="139"/>
      <w:bookmarkEnd w:id="140"/>
      <w:bookmarkEnd w:id="141"/>
      <w:bookmarkEnd w:id="142"/>
      <w:bookmarkEnd w:id="143"/>
      <w:bookmarkEnd w:id="144"/>
      <w:bookmarkEnd w:id="145"/>
      <w:bookmarkEnd w:id="146"/>
      <w:bookmarkEnd w:id="147"/>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8D72A7">
      <w:pPr>
        <w:pStyle w:val="Heading3"/>
      </w:pPr>
      <w:bookmarkStart w:id="148" w:name="_Toc26202295"/>
      <w:bookmarkStart w:id="149" w:name="_Toc22624234"/>
      <w:bookmarkStart w:id="150" w:name="_Toc22141032"/>
      <w:bookmarkStart w:id="151" w:name="_Toc18853032"/>
      <w:bookmarkStart w:id="152" w:name="_Toc26202481"/>
      <w:bookmarkStart w:id="153" w:name="_Toc34804189"/>
      <w:bookmarkStart w:id="154" w:name="_Toc35935760"/>
      <w:bookmarkStart w:id="155" w:name="_Toc45029980"/>
      <w:bookmarkStart w:id="156" w:name="_Toc51922340"/>
      <w:bookmarkStart w:id="157" w:name="_Toc51922754"/>
      <w:bookmarkStart w:id="158" w:name="_Toc74987027"/>
      <w:r w:rsidRPr="008D72A7">
        <w:t>5.2.2</w:t>
      </w:r>
      <w:r w:rsidRPr="008D72A7">
        <w:tab/>
        <w:t>Service Operations</w:t>
      </w:r>
      <w:bookmarkEnd w:id="148"/>
      <w:bookmarkEnd w:id="149"/>
      <w:bookmarkEnd w:id="150"/>
      <w:bookmarkEnd w:id="151"/>
      <w:bookmarkEnd w:id="152"/>
      <w:bookmarkEnd w:id="153"/>
      <w:bookmarkEnd w:id="154"/>
      <w:bookmarkEnd w:id="155"/>
      <w:bookmarkEnd w:id="156"/>
      <w:bookmarkEnd w:id="157"/>
      <w:bookmarkEnd w:id="158"/>
    </w:p>
    <w:p w14:paraId="5C598159" w14:textId="77777777" w:rsidR="008D72A7" w:rsidRPr="008D72A7" w:rsidRDefault="008D72A7" w:rsidP="008D72A7">
      <w:pPr>
        <w:pStyle w:val="Heading4"/>
      </w:pPr>
      <w:bookmarkStart w:id="159" w:name="_Toc26202296"/>
      <w:bookmarkStart w:id="160" w:name="_Toc22624235"/>
      <w:bookmarkStart w:id="161" w:name="_Toc22141033"/>
      <w:bookmarkStart w:id="162" w:name="_Toc18853033"/>
      <w:bookmarkStart w:id="163" w:name="_Toc26202482"/>
      <w:bookmarkStart w:id="164" w:name="_Toc34804190"/>
      <w:bookmarkStart w:id="165" w:name="_Toc35935761"/>
      <w:bookmarkStart w:id="166" w:name="_Toc45029981"/>
      <w:bookmarkStart w:id="167" w:name="_Toc51922341"/>
      <w:bookmarkStart w:id="168" w:name="_Toc51922755"/>
      <w:bookmarkStart w:id="169" w:name="_Toc74987028"/>
      <w:r w:rsidRPr="008D72A7">
        <w:t>5.2.2.1</w:t>
      </w:r>
      <w:r w:rsidRPr="008D72A7">
        <w:tab/>
        <w:t>Introduction</w:t>
      </w:r>
      <w:bookmarkEnd w:id="159"/>
      <w:bookmarkEnd w:id="160"/>
      <w:bookmarkEnd w:id="161"/>
      <w:bookmarkEnd w:id="162"/>
      <w:bookmarkEnd w:id="163"/>
      <w:bookmarkEnd w:id="164"/>
      <w:bookmarkEnd w:id="165"/>
      <w:bookmarkEnd w:id="166"/>
      <w:bookmarkEnd w:id="167"/>
      <w:bookmarkEnd w:id="168"/>
      <w:bookmarkEnd w:id="169"/>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63DBC87B"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01A70A27" w14:textId="77777777" w:rsidR="008D72A7" w:rsidRDefault="008D72A7" w:rsidP="008D72A7">
      <w:pPr>
        <w:pStyle w:val="B1"/>
        <w:rPr>
          <w:lang w:eastAsia="zh-CN"/>
        </w:rPr>
      </w:pPr>
      <w:r>
        <w:t>-</w:t>
      </w:r>
      <w:r>
        <w:tab/>
      </w:r>
      <w:r>
        <w:rPr>
          <w:lang w:eastAsia="zh-CN"/>
        </w:rPr>
        <w:t>CancelLocation</w:t>
      </w:r>
    </w:p>
    <w:p w14:paraId="003D2A20" w14:textId="77777777" w:rsidR="008D72A7" w:rsidRDefault="008D72A7" w:rsidP="008D72A7">
      <w:pPr>
        <w:pStyle w:val="B1"/>
        <w:rPr>
          <w:lang w:eastAsia="zh-CN"/>
        </w:rPr>
      </w:pPr>
      <w:r>
        <w:t>-</w:t>
      </w:r>
      <w:r>
        <w:tab/>
      </w:r>
      <w:r>
        <w:rPr>
          <w:lang w:eastAsia="zh-CN"/>
        </w:rPr>
        <w:t>EventNotify</w:t>
      </w:r>
    </w:p>
    <w:p w14:paraId="4585CAB1" w14:textId="77777777" w:rsidR="008D72A7" w:rsidRPr="008D72A7" w:rsidRDefault="008D72A7" w:rsidP="008D72A7">
      <w:pPr>
        <w:pStyle w:val="Heading4"/>
        <w:rPr>
          <w:lang w:eastAsia="zh-CN"/>
        </w:rPr>
      </w:pPr>
      <w:bookmarkStart w:id="170" w:name="_Toc26202297"/>
      <w:bookmarkStart w:id="171" w:name="_Toc22624236"/>
      <w:bookmarkStart w:id="172" w:name="_Toc22141034"/>
      <w:bookmarkStart w:id="173" w:name="_Toc18853034"/>
      <w:bookmarkStart w:id="174" w:name="_Toc26202483"/>
      <w:bookmarkStart w:id="175" w:name="_Toc34804191"/>
      <w:bookmarkStart w:id="176" w:name="_Toc35935762"/>
      <w:bookmarkStart w:id="177" w:name="_Toc45029982"/>
      <w:bookmarkStart w:id="178" w:name="_Toc51922342"/>
      <w:bookmarkStart w:id="179" w:name="_Toc51922756"/>
      <w:bookmarkStart w:id="180" w:name="_Toc74987029"/>
      <w:r w:rsidRPr="008D72A7">
        <w:t>5.2.2.2</w:t>
      </w:r>
      <w:r w:rsidRPr="008D72A7">
        <w:tab/>
      </w:r>
      <w:r w:rsidRPr="008D72A7">
        <w:rPr>
          <w:lang w:eastAsia="zh-CN"/>
        </w:rPr>
        <w:t>ProvideLocation</w:t>
      </w:r>
      <w:bookmarkEnd w:id="170"/>
      <w:bookmarkEnd w:id="171"/>
      <w:bookmarkEnd w:id="172"/>
      <w:bookmarkEnd w:id="173"/>
      <w:bookmarkEnd w:id="174"/>
      <w:bookmarkEnd w:id="175"/>
      <w:bookmarkEnd w:id="176"/>
      <w:bookmarkEnd w:id="177"/>
      <w:bookmarkEnd w:id="178"/>
      <w:bookmarkEnd w:id="179"/>
      <w:bookmarkEnd w:id="180"/>
    </w:p>
    <w:p w14:paraId="38BDCF10" w14:textId="77777777" w:rsidR="008D72A7" w:rsidRPr="008D72A7" w:rsidRDefault="008D72A7" w:rsidP="008D72A7">
      <w:pPr>
        <w:pStyle w:val="Heading5"/>
      </w:pPr>
      <w:bookmarkStart w:id="181" w:name="_Toc26202298"/>
      <w:bookmarkStart w:id="182" w:name="_Toc22624237"/>
      <w:bookmarkStart w:id="183" w:name="_Toc22141035"/>
      <w:bookmarkStart w:id="184" w:name="_Toc18853035"/>
      <w:bookmarkStart w:id="185" w:name="_Toc26202484"/>
      <w:bookmarkStart w:id="186" w:name="_Toc34804192"/>
      <w:bookmarkStart w:id="187" w:name="_Toc35935763"/>
      <w:bookmarkStart w:id="188" w:name="_Toc45029983"/>
      <w:bookmarkStart w:id="189" w:name="_Toc51922343"/>
      <w:bookmarkStart w:id="190" w:name="_Toc51922757"/>
      <w:bookmarkStart w:id="191" w:name="_Toc74987030"/>
      <w:r w:rsidRPr="008D72A7">
        <w:t>5.2.2.2.1</w:t>
      </w:r>
      <w:r w:rsidRPr="008D72A7">
        <w:tab/>
        <w:t>General</w:t>
      </w:r>
      <w:bookmarkEnd w:id="181"/>
      <w:bookmarkEnd w:id="182"/>
      <w:bookmarkEnd w:id="183"/>
      <w:bookmarkEnd w:id="184"/>
      <w:bookmarkEnd w:id="185"/>
      <w:bookmarkEnd w:id="186"/>
      <w:bookmarkEnd w:id="187"/>
      <w:bookmarkEnd w:id="188"/>
      <w:bookmarkEnd w:id="189"/>
      <w:bookmarkEnd w:id="190"/>
      <w:bookmarkEnd w:id="191"/>
    </w:p>
    <w:p w14:paraId="64BD7652" w14:textId="77777777" w:rsidR="00A54158" w:rsidRDefault="00A54158" w:rsidP="00A54158">
      <w:r>
        <w:t>The following procedures are supported using the "</w:t>
      </w:r>
      <w:r>
        <w:rPr>
          <w:lang w:eastAsia="zh-CN"/>
        </w:rPr>
        <w:t>ProvideLocation</w:t>
      </w:r>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Provide Locaitons of a group of UEs</w:t>
      </w:r>
    </w:p>
    <w:p w14:paraId="44B34ACC" w14:textId="77777777" w:rsidR="00A54158" w:rsidRPr="00A54158" w:rsidRDefault="00A54158" w:rsidP="00A54158">
      <w:pPr>
        <w:pStyle w:val="Heading5"/>
        <w:rPr>
          <w:lang w:eastAsia="zh-CN"/>
        </w:rPr>
      </w:pPr>
      <w:bookmarkStart w:id="192" w:name="_Toc34147867"/>
      <w:bookmarkStart w:id="193" w:name="_Toc36463251"/>
      <w:bookmarkStart w:id="194" w:name="_Toc43215091"/>
      <w:bookmarkStart w:id="195" w:name="_Toc45032339"/>
      <w:bookmarkStart w:id="196" w:name="_Toc74987031"/>
      <w:r>
        <w:t>5.2.2.2.2</w:t>
      </w:r>
      <w:r>
        <w:tab/>
      </w:r>
      <w:bookmarkEnd w:id="192"/>
      <w:bookmarkEnd w:id="193"/>
      <w:bookmarkEnd w:id="194"/>
      <w:bookmarkEnd w:id="195"/>
      <w:r>
        <w:t>Provide Location of a single UE</w:t>
      </w:r>
      <w:bookmarkEnd w:id="196"/>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6F360E01"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w:t>
      </w:r>
      <w:r w:rsidR="00DB2A83">
        <w:rPr>
          <w:rFonts w:hint="eastAsia"/>
          <w:lang w:eastAsia="zh-CN"/>
        </w:rPr>
        <w:t xml:space="preserve"> </w:t>
      </w:r>
      <w:r>
        <w:rPr>
          <w:lang w:eastAsia="zh-CN"/>
        </w:rPr>
        <w:t xml:space="preserve">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3.5pt;height:106.75pt" o:ole="">
            <v:imagedata r:id="rId14" o:title=""/>
          </v:shape>
          <o:OLEObject Type="Embed" ProgID="Visio.Drawing.11" ShapeID="_x0000_i1028" DrawAspect="Content" ObjectID="_1685599886" r:id="rId15"/>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77777777"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subscrpiton of </w:t>
      </w:r>
      <w:r w:rsidR="005D6D04" w:rsidRPr="00DA6A8B">
        <w:rPr>
          <w:lang w:eastAsia="zh-CN"/>
        </w:rPr>
        <w:t>EventNotify</w:t>
      </w:r>
      <w:r w:rsidR="005D6D04">
        <w:rPr>
          <w:lang w:eastAsia="zh-CN"/>
        </w:rPr>
        <w:t xml:space="preserve"> provided by GMLC/H-GMLC.</w:t>
      </w:r>
    </w:p>
    <w:p w14:paraId="6B3B482F" w14:textId="1E8CA759"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1736ADD1" w14:textId="77777777"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7B6F6E8" w14:textId="77777777" w:rsidR="00A54158" w:rsidRDefault="00A54158" w:rsidP="00A54158">
      <w:pPr>
        <w:pStyle w:val="Heading5"/>
      </w:pPr>
      <w:bookmarkStart w:id="197" w:name="_Toc74987032"/>
      <w:r>
        <w:t>5.2.2.2.3</w:t>
      </w:r>
      <w:r>
        <w:tab/>
        <w:t>Provide Locations of a group of UEs</w:t>
      </w:r>
      <w:bookmarkEnd w:id="197"/>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07C4336E"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informations (geodetic location and, optionally</w:t>
      </w:r>
      <w:r w:rsidR="008641A3">
        <w:rPr>
          <w:rFonts w:hint="eastAsia"/>
          <w:lang w:eastAsia="zh-CN"/>
        </w:rPr>
        <w:t xml:space="preserve"> </w:t>
      </w:r>
      <w:r w:rsidR="008641A3">
        <w:rPr>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4pt;height:106.75pt" o:ole="">
            <v:imagedata r:id="rId16" o:title=""/>
          </v:shape>
          <o:OLEObject Type="Embed" ProgID="Visio.Drawing.11" ShapeID="_x0000_i1029" DrawAspect="Content" ObjectID="_1685599887" r:id="rId17"/>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0CF5A834"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p>
    <w:p w14:paraId="1D2C132B" w14:textId="77777777" w:rsidR="00A54158" w:rsidRDefault="00A54158" w:rsidP="00A54158">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77777777"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80D3195" w14:textId="77777777" w:rsidR="008D72A7" w:rsidRPr="008D72A7" w:rsidRDefault="008D72A7" w:rsidP="008D72A7">
      <w:pPr>
        <w:pStyle w:val="Heading4"/>
      </w:pPr>
      <w:bookmarkStart w:id="198" w:name="_Toc26202299"/>
      <w:bookmarkStart w:id="199" w:name="_Toc22624238"/>
      <w:bookmarkStart w:id="200" w:name="_Toc22141036"/>
      <w:bookmarkStart w:id="201" w:name="_Toc18853038"/>
      <w:bookmarkStart w:id="202" w:name="_Toc26202485"/>
      <w:bookmarkStart w:id="203" w:name="_Toc34804193"/>
      <w:bookmarkStart w:id="204" w:name="_Toc35935764"/>
      <w:bookmarkStart w:id="205" w:name="_Toc45029984"/>
      <w:bookmarkStart w:id="206" w:name="_Toc51922344"/>
      <w:bookmarkStart w:id="207" w:name="_Toc51922758"/>
      <w:bookmarkStart w:id="208" w:name="_Toc74987033"/>
      <w:r w:rsidRPr="008D72A7">
        <w:t>5.2.2.3</w:t>
      </w:r>
      <w:r w:rsidRPr="008D72A7">
        <w:tab/>
      </w:r>
      <w:r w:rsidRPr="008D72A7">
        <w:rPr>
          <w:lang w:eastAsia="zh-CN"/>
        </w:rPr>
        <w:t>LocationUpdate</w:t>
      </w:r>
      <w:bookmarkEnd w:id="198"/>
      <w:bookmarkEnd w:id="199"/>
      <w:bookmarkEnd w:id="200"/>
      <w:bookmarkEnd w:id="201"/>
      <w:bookmarkEnd w:id="202"/>
      <w:bookmarkEnd w:id="203"/>
      <w:bookmarkEnd w:id="204"/>
      <w:bookmarkEnd w:id="205"/>
      <w:bookmarkEnd w:id="206"/>
      <w:bookmarkEnd w:id="207"/>
      <w:bookmarkEnd w:id="208"/>
    </w:p>
    <w:p w14:paraId="1D33FA4C" w14:textId="77777777" w:rsidR="008D72A7" w:rsidRPr="008D72A7" w:rsidRDefault="008D72A7" w:rsidP="008D72A7">
      <w:pPr>
        <w:pStyle w:val="Heading5"/>
        <w:rPr>
          <w:lang w:eastAsia="zh-CN"/>
        </w:rPr>
      </w:pPr>
      <w:bookmarkStart w:id="209" w:name="_Toc26202300"/>
      <w:bookmarkStart w:id="210" w:name="_Toc22624239"/>
      <w:bookmarkStart w:id="211" w:name="_Toc22141037"/>
      <w:bookmarkStart w:id="212" w:name="_Toc18853039"/>
      <w:bookmarkStart w:id="213" w:name="_Toc26202486"/>
      <w:bookmarkStart w:id="214" w:name="_Toc34804194"/>
      <w:bookmarkStart w:id="215" w:name="_Toc35935765"/>
      <w:bookmarkStart w:id="216" w:name="_Toc45029985"/>
      <w:bookmarkStart w:id="217" w:name="_Toc51922345"/>
      <w:bookmarkStart w:id="218" w:name="_Toc51922759"/>
      <w:bookmarkStart w:id="219" w:name="_Toc74987034"/>
      <w:r w:rsidRPr="008D72A7">
        <w:t>5.2.2.</w:t>
      </w:r>
      <w:r w:rsidRPr="008D72A7">
        <w:rPr>
          <w:lang w:eastAsia="zh-CN"/>
        </w:rPr>
        <w:t>3</w:t>
      </w:r>
      <w:r w:rsidRPr="008D72A7">
        <w:t>.1</w:t>
      </w:r>
      <w:r w:rsidRPr="008D72A7">
        <w:tab/>
        <w:t>General</w:t>
      </w:r>
      <w:bookmarkEnd w:id="209"/>
      <w:bookmarkEnd w:id="210"/>
      <w:bookmarkEnd w:id="211"/>
      <w:bookmarkEnd w:id="212"/>
      <w:bookmarkEnd w:id="213"/>
      <w:bookmarkEnd w:id="214"/>
      <w:bookmarkEnd w:id="215"/>
      <w:bookmarkEnd w:id="216"/>
      <w:bookmarkEnd w:id="217"/>
      <w:bookmarkEnd w:id="218"/>
      <w:bookmarkEnd w:id="219"/>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lastRenderedPageBreak/>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9pt;height:102.7pt" o:ole="">
            <v:imagedata r:id="rId18" o:title=""/>
          </v:shape>
          <o:OLEObject Type="Embed" ProgID="Visio.Drawing.15" ShapeID="_x0000_i1030" DrawAspect="Content" ObjectID="_1685599888" r:id="rId19"/>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8D72A7">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74987035"/>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6E6EB65" w14:textId="77777777" w:rsidR="008D72A7" w:rsidRPr="008D72A7" w:rsidRDefault="008D72A7" w:rsidP="008D72A7">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74987036"/>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5pt;height:106.75pt" o:ole="">
            <v:imagedata r:id="rId20" o:title=""/>
          </v:shape>
          <o:OLEObject Type="Embed" ProgID="Visio.Drawing.11" ShapeID="_x0000_i1031" DrawAspect="Content" ObjectID="_1685599889" r:id="rId21"/>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8D72A7">
      <w:pPr>
        <w:ind w:left="568" w:hanging="284"/>
        <w:rPr>
          <w:lang w:eastAsia="zh-CN"/>
        </w:rPr>
      </w:pPr>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14:paraId="1A0AD10D" w14:textId="77777777" w:rsidR="008D72A7" w:rsidRPr="008D72A7" w:rsidRDefault="008D72A7" w:rsidP="008D72A7">
      <w:pPr>
        <w:pStyle w:val="Heading4"/>
        <w:rPr>
          <w:lang w:eastAsia="zh-CN"/>
        </w:rPr>
      </w:pPr>
      <w:bookmarkStart w:id="242" w:name="_Toc26202303"/>
      <w:bookmarkStart w:id="243" w:name="_Toc22624242"/>
      <w:bookmarkStart w:id="244" w:name="_Toc22141040"/>
      <w:bookmarkStart w:id="245" w:name="_Toc18853042"/>
      <w:bookmarkStart w:id="246" w:name="_Toc26202489"/>
      <w:bookmarkStart w:id="247" w:name="_Toc34804197"/>
      <w:bookmarkStart w:id="248" w:name="_Toc35935768"/>
      <w:bookmarkStart w:id="249" w:name="_Toc45029988"/>
      <w:bookmarkStart w:id="250" w:name="_Toc51922348"/>
      <w:bookmarkStart w:id="251" w:name="_Toc51922762"/>
      <w:bookmarkStart w:id="252" w:name="_Toc74987037"/>
      <w:r w:rsidRPr="008D72A7">
        <w:lastRenderedPageBreak/>
        <w:t>5.2.2.</w:t>
      </w:r>
      <w:r w:rsidRPr="008D72A7">
        <w:rPr>
          <w:lang w:eastAsia="zh-CN"/>
        </w:rPr>
        <w:t>5</w:t>
      </w:r>
      <w:r w:rsidRPr="008D72A7">
        <w:tab/>
      </w:r>
      <w:r w:rsidRPr="008D72A7">
        <w:rPr>
          <w:lang w:eastAsia="zh-CN"/>
        </w:rPr>
        <w:t>EventNotify</w:t>
      </w:r>
      <w:bookmarkEnd w:id="242"/>
      <w:bookmarkEnd w:id="243"/>
      <w:bookmarkEnd w:id="244"/>
      <w:bookmarkEnd w:id="245"/>
      <w:bookmarkEnd w:id="246"/>
      <w:bookmarkEnd w:id="247"/>
      <w:bookmarkEnd w:id="248"/>
      <w:bookmarkEnd w:id="249"/>
      <w:bookmarkEnd w:id="250"/>
      <w:bookmarkEnd w:id="251"/>
      <w:bookmarkEnd w:id="252"/>
    </w:p>
    <w:p w14:paraId="2C02A795" w14:textId="77777777" w:rsidR="008D72A7" w:rsidRPr="008D72A7" w:rsidRDefault="008D72A7" w:rsidP="008D72A7">
      <w:pPr>
        <w:pStyle w:val="Heading5"/>
        <w:rPr>
          <w:lang w:eastAsia="zh-CN"/>
        </w:rPr>
      </w:pPr>
      <w:bookmarkStart w:id="253" w:name="_Toc26202304"/>
      <w:bookmarkStart w:id="254" w:name="_Toc22624243"/>
      <w:bookmarkStart w:id="255" w:name="_Toc22141041"/>
      <w:bookmarkStart w:id="256" w:name="_Toc18853043"/>
      <w:bookmarkStart w:id="257" w:name="_Toc26202490"/>
      <w:bookmarkStart w:id="258" w:name="_Toc34804198"/>
      <w:bookmarkStart w:id="259" w:name="_Toc35935769"/>
      <w:bookmarkStart w:id="260" w:name="_Toc45029989"/>
      <w:bookmarkStart w:id="261" w:name="_Toc51922349"/>
      <w:bookmarkStart w:id="262" w:name="_Toc51922763"/>
      <w:bookmarkStart w:id="263" w:name="_Toc74987038"/>
      <w:r w:rsidRPr="008D72A7">
        <w:t>5.2.2.</w:t>
      </w:r>
      <w:r w:rsidRPr="008D72A7">
        <w:rPr>
          <w:lang w:eastAsia="zh-CN"/>
        </w:rPr>
        <w:t>5</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78017C">
      <w:pPr>
        <w:pStyle w:val="Heading5"/>
        <w:rPr>
          <w:lang w:eastAsia="zh-CN"/>
        </w:rPr>
      </w:pPr>
      <w:bookmarkStart w:id="264" w:name="_Toc74987039"/>
      <w:r>
        <w:t>5.2.2.5.2</w:t>
      </w:r>
      <w:r>
        <w:tab/>
        <w:t>EventNotify for a single UE</w:t>
      </w:r>
      <w:bookmarkEnd w:id="264"/>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0B44165E" w:rsidR="008D72A7" w:rsidRDefault="008D72A7" w:rsidP="008D72A7">
      <w:pPr>
        <w:rPr>
          <w:lang w:eastAsia="zh-CN"/>
        </w:rPr>
      </w:pPr>
      <w:r>
        <w:rPr>
          <w:lang w:eastAsia="zh-CN"/>
        </w:rPr>
        <w:t>The EventNotify</w:t>
      </w:r>
      <w:r w:rsidR="0078017C">
        <w:rPr>
          <w:rFonts w:hint="eastAsia"/>
          <w:lang w:eastAsia="zh-CN"/>
        </w:rPr>
        <w:t xml:space="preserve"> </w:t>
      </w:r>
      <w:r w:rsidR="0078017C">
        <w:rPr>
          <w:lang w:eastAsia="zh-CN"/>
        </w:rPr>
        <w:t>for a single UE</w:t>
      </w:r>
      <w:r>
        <w:rPr>
          <w:lang w:eastAsia="zh-CN"/>
        </w:rPr>
        <w:t xml:space="preserve"> enables the consumer NF</w:t>
      </w:r>
      <w:r w:rsidR="005D6D04">
        <w:rPr>
          <w:lang w:eastAsia="zh-CN"/>
        </w:rPr>
        <w:t xml:space="preserve"> (e.g. (H)GMLC, NEF)</w:t>
      </w:r>
      <w:r>
        <w:rPr>
          <w:lang w:eastAsia="zh-CN"/>
        </w:rPr>
        <w:t xml:space="preserve"> to get notified about the geodetic and optionally </w:t>
      </w:r>
      <w:r w:rsidR="008A2EA0" w:rsidRPr="008A2EA0">
        <w:rPr>
          <w:lang w:eastAsia="zh-CN"/>
        </w:rPr>
        <w:t xml:space="preserve">local and/or </w:t>
      </w:r>
      <w:r>
        <w:rPr>
          <w:lang w:eastAsia="zh-CN"/>
        </w:rPr>
        <w:t>civic location</w:t>
      </w:r>
      <w:r w:rsidR="005D6D04">
        <w:rPr>
          <w:lang w:eastAsia="zh-CN"/>
        </w:rPr>
        <w:t xml:space="preserve">, the completion or activation of deferred location, </w:t>
      </w:r>
      <w:r w:rsidR="005D6D04">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r w:rsidR="0078017C">
        <w:rPr>
          <w:rFonts w:hint="eastAsia"/>
          <w:lang w:eastAsia="zh-CN"/>
        </w:rPr>
        <w:t>2</w:t>
      </w:r>
      <w:r>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pt;height:106.75pt" o:ole="">
            <v:imagedata r:id="rId22" o:title=""/>
          </v:shape>
          <o:OLEObject Type="Embed" ProgID="Visio.Drawing.11" ShapeID="_x0000_i1032" DrawAspect="Content" ObjectID="_1685599890" r:id="rId23"/>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78017C">
      <w:pPr>
        <w:pStyle w:val="Heading5"/>
      </w:pPr>
      <w:bookmarkStart w:id="265" w:name="_Toc74987040"/>
      <w:r>
        <w:t>5.2.2.5.3</w:t>
      </w:r>
      <w:r>
        <w:tab/>
        <w:t>EventNotify for the UEs in a target group</w:t>
      </w:r>
      <w:bookmarkEnd w:id="26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lastRenderedPageBreak/>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The EventNotify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4pt;height:106.75pt" o:ole="">
            <v:imagedata r:id="rId24" o:title=""/>
          </v:shape>
          <o:OLEObject Type="Embed" ProgID="Visio.Drawing.11" ShapeID="_x0000_i1033" DrawAspect="Content" ObjectID="_1685599891" r:id="rId25"/>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F332EC">
      <w:pPr>
        <w:pStyle w:val="Heading4"/>
      </w:pPr>
      <w:bookmarkStart w:id="266" w:name="_Toc34804199"/>
      <w:bookmarkStart w:id="267" w:name="_Toc35935770"/>
      <w:bookmarkStart w:id="268" w:name="_Toc45029990"/>
      <w:bookmarkStart w:id="269" w:name="_Toc51922350"/>
      <w:bookmarkStart w:id="270" w:name="_Toc51922764"/>
      <w:bookmarkStart w:id="271" w:name="_Toc74987041"/>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6"/>
      <w:bookmarkEnd w:id="267"/>
      <w:bookmarkEnd w:id="268"/>
      <w:bookmarkEnd w:id="269"/>
      <w:bookmarkEnd w:id="270"/>
      <w:bookmarkEnd w:id="271"/>
    </w:p>
    <w:p w14:paraId="1DC8CCAD" w14:textId="77777777" w:rsidR="00F332EC" w:rsidRPr="00B24285" w:rsidRDefault="00F332EC" w:rsidP="00F332EC">
      <w:pPr>
        <w:pStyle w:val="Heading5"/>
        <w:rPr>
          <w:lang w:eastAsia="zh-CN"/>
        </w:rPr>
      </w:pPr>
      <w:bookmarkStart w:id="272" w:name="_Toc34804200"/>
      <w:bookmarkStart w:id="273" w:name="_Toc35935771"/>
      <w:bookmarkStart w:id="274" w:name="_Toc45029991"/>
      <w:bookmarkStart w:id="275" w:name="_Toc51922351"/>
      <w:bookmarkStart w:id="276" w:name="_Toc51922765"/>
      <w:bookmarkStart w:id="277" w:name="_Toc74987042"/>
      <w:r w:rsidRPr="00B24285">
        <w:t>5.2.2.</w:t>
      </w:r>
      <w:r>
        <w:rPr>
          <w:rFonts w:hint="eastAsia"/>
          <w:lang w:eastAsia="zh-CN"/>
        </w:rPr>
        <w:t>6</w:t>
      </w:r>
      <w:r w:rsidRPr="00B24285">
        <w:t>.1</w:t>
      </w:r>
      <w:r w:rsidRPr="00B24285">
        <w:tab/>
        <w:t>General</w:t>
      </w:r>
      <w:bookmarkEnd w:id="272"/>
      <w:bookmarkEnd w:id="273"/>
      <w:bookmarkEnd w:id="274"/>
      <w:bookmarkEnd w:id="275"/>
      <w:bookmarkEnd w:id="276"/>
      <w:bookmarkEnd w:id="277"/>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4pt;height:106.75pt" o:ole="">
            <v:imagedata r:id="rId26" o:title=""/>
          </v:shape>
          <o:OLEObject Type="Embed" ProgID="Visio.Drawing.11" ShapeID="_x0000_i1034" DrawAspect="Content" ObjectID="_1685599892" r:id="rId27"/>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lastRenderedPageBreak/>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45D133FD" w14:textId="77777777" w:rsidR="00F332EC" w:rsidRPr="00B24285" w:rsidRDefault="00F332EC" w:rsidP="00F332EC">
      <w:pPr>
        <w:pStyle w:val="B1"/>
        <w:rPr>
          <w:lang w:eastAsia="zh-CN"/>
        </w:rPr>
      </w:pPr>
      <w:r>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F0284F">
      <w:pPr>
        <w:pStyle w:val="Heading4"/>
      </w:pPr>
      <w:bookmarkStart w:id="278" w:name="_Toc51922766"/>
      <w:bookmarkStart w:id="279" w:name="_Toc74987043"/>
      <w:r w:rsidRPr="00303E07">
        <w:t>5.2.2.</w:t>
      </w:r>
      <w:r w:rsidR="00F0284F">
        <w:rPr>
          <w:lang w:eastAsia="zh-CN"/>
        </w:rPr>
        <w:t>7</w:t>
      </w:r>
      <w:r w:rsidRPr="00303E07">
        <w:tab/>
      </w:r>
      <w:r w:rsidRPr="00303E07">
        <w:rPr>
          <w:rFonts w:hint="eastAsia"/>
          <w:lang w:eastAsia="zh-CN"/>
        </w:rPr>
        <w:t>LocationUpdate</w:t>
      </w:r>
      <w:r>
        <w:rPr>
          <w:lang w:eastAsia="zh-CN"/>
        </w:rPr>
        <w:t>Subscribe</w:t>
      </w:r>
      <w:bookmarkEnd w:id="278"/>
      <w:bookmarkEnd w:id="279"/>
    </w:p>
    <w:p w14:paraId="59CB583E" w14:textId="77777777" w:rsidR="0016578E" w:rsidRPr="00303E07" w:rsidRDefault="0016578E" w:rsidP="00F0284F">
      <w:pPr>
        <w:pStyle w:val="Heading5"/>
        <w:rPr>
          <w:lang w:eastAsia="zh-CN"/>
        </w:rPr>
      </w:pPr>
      <w:bookmarkStart w:id="280" w:name="OLE_LINK46"/>
      <w:bookmarkStart w:id="281" w:name="OLE_LINK47"/>
      <w:bookmarkStart w:id="282" w:name="_Toc51922767"/>
      <w:bookmarkStart w:id="283" w:name="_Toc74987044"/>
      <w:r w:rsidRPr="00303E07">
        <w:t>5.2.2.</w:t>
      </w:r>
      <w:r w:rsidR="00F0284F">
        <w:rPr>
          <w:lang w:eastAsia="zh-CN"/>
        </w:rPr>
        <w:t>7</w:t>
      </w:r>
      <w:r w:rsidRPr="00303E07">
        <w:t>.1</w:t>
      </w:r>
      <w:bookmarkEnd w:id="280"/>
      <w:bookmarkEnd w:id="281"/>
      <w:r w:rsidRPr="00303E07">
        <w:tab/>
        <w:t>General</w:t>
      </w:r>
      <w:bookmarkEnd w:id="282"/>
      <w:bookmarkEnd w:id="283"/>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5pt;height:118.3pt" o:ole="">
            <v:imagedata r:id="rId28" o:title=""/>
          </v:shape>
          <o:OLEObject Type="Embed" ProgID="Visio.Drawing.15" ShapeID="_x0000_i1035" DrawAspect="Content" ObjectID="_1685599893" r:id="rId29"/>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16578E">
      <w:pPr>
        <w:ind w:left="568" w:hanging="284"/>
        <w:rPr>
          <w:lang w:eastAsia="zh-CN"/>
        </w:rPr>
      </w:pPr>
      <w:r w:rsidRPr="00F05CE1">
        <w:rPr>
          <w:rFonts w:eastAsia="DengXian"/>
          <w:lang w:eastAsia="zh-CN"/>
        </w:rPr>
        <w:t>2b.</w:t>
      </w:r>
      <w:r w:rsidRPr="00F05CE1">
        <w:rPr>
          <w:rFonts w:eastAsia="DengXian"/>
        </w:rPr>
        <w:tab/>
        <w:t>On failure</w:t>
      </w:r>
      <w:r w:rsidR="008C4B7D" w:rsidRPr="008C4B7D">
        <w:rPr>
          <w:rFonts w:eastAsia="DengXian"/>
        </w:rPr>
        <w:t xml:space="preserve"> or redirection</w:t>
      </w:r>
      <w:r w:rsidRPr="00F05CE1">
        <w:rPr>
          <w:rFonts w:eastAsia="DengXian"/>
        </w:rPr>
        <w:t>, one of the HTTP status code listed in Table 6.1.3.4.2-2 may be returned. For a 4xx</w:t>
      </w:r>
      <w:r>
        <w:rPr>
          <w:rFonts w:eastAsia="DengXian"/>
        </w:rPr>
        <w:t>/5xx</w:t>
      </w:r>
      <w:r w:rsidRPr="00F05CE1">
        <w:rPr>
          <w:rFonts w:eastAsia="DengXian"/>
        </w:rPr>
        <w:t xml:space="preserve"> response, the message body may contain a ProblemDetails structure with the "cause" attribute set to one of the application errors listed in Table 6.1.3.4.2-2.</w:t>
      </w:r>
    </w:p>
    <w:p w14:paraId="09520D8B" w14:textId="77777777" w:rsidR="008D72A7" w:rsidRPr="008D72A7" w:rsidRDefault="008D72A7" w:rsidP="008D72A7">
      <w:pPr>
        <w:pStyle w:val="Heading1"/>
      </w:pPr>
      <w:bookmarkStart w:id="284" w:name="_Toc26202305"/>
      <w:bookmarkStart w:id="285" w:name="_Toc22624244"/>
      <w:bookmarkStart w:id="286" w:name="_Toc22141042"/>
      <w:bookmarkStart w:id="287" w:name="_Toc18853044"/>
      <w:bookmarkStart w:id="288" w:name="_Toc26202491"/>
      <w:bookmarkStart w:id="289" w:name="_Toc34804201"/>
      <w:bookmarkStart w:id="290" w:name="_Toc35935772"/>
      <w:bookmarkStart w:id="291" w:name="_Toc45029992"/>
      <w:bookmarkStart w:id="292" w:name="_Toc51922352"/>
      <w:bookmarkStart w:id="293" w:name="_Toc51922768"/>
      <w:bookmarkStart w:id="294" w:name="_Toc74987045"/>
      <w:r w:rsidRPr="008D72A7">
        <w:t>6</w:t>
      </w:r>
      <w:r w:rsidRPr="008D72A7">
        <w:tab/>
        <w:t>API Definitions</w:t>
      </w:r>
      <w:bookmarkEnd w:id="284"/>
      <w:bookmarkEnd w:id="285"/>
      <w:bookmarkEnd w:id="286"/>
      <w:bookmarkEnd w:id="287"/>
      <w:bookmarkEnd w:id="288"/>
      <w:bookmarkEnd w:id="289"/>
      <w:bookmarkEnd w:id="290"/>
      <w:bookmarkEnd w:id="291"/>
      <w:bookmarkEnd w:id="292"/>
      <w:bookmarkEnd w:id="293"/>
      <w:bookmarkEnd w:id="294"/>
    </w:p>
    <w:p w14:paraId="2BDE4399" w14:textId="77777777" w:rsidR="008D72A7" w:rsidRPr="008D72A7" w:rsidRDefault="008D72A7" w:rsidP="008D72A7">
      <w:pPr>
        <w:pStyle w:val="Heading2"/>
      </w:pPr>
      <w:bookmarkStart w:id="295" w:name="_Toc26202306"/>
      <w:bookmarkStart w:id="296" w:name="_Toc22624245"/>
      <w:bookmarkStart w:id="297" w:name="_Toc22141043"/>
      <w:bookmarkStart w:id="298" w:name="_Toc18853045"/>
      <w:bookmarkStart w:id="299" w:name="_Toc26202492"/>
      <w:bookmarkStart w:id="300" w:name="_Toc34804202"/>
      <w:bookmarkStart w:id="301" w:name="_Toc35935773"/>
      <w:bookmarkStart w:id="302" w:name="_Toc45029993"/>
      <w:bookmarkStart w:id="303" w:name="_Toc51922353"/>
      <w:bookmarkStart w:id="304" w:name="_Toc51922769"/>
      <w:bookmarkStart w:id="305" w:name="_Toc74987046"/>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5"/>
      <w:bookmarkEnd w:id="296"/>
      <w:bookmarkEnd w:id="297"/>
      <w:bookmarkEnd w:id="298"/>
      <w:bookmarkEnd w:id="299"/>
      <w:bookmarkEnd w:id="300"/>
      <w:bookmarkEnd w:id="301"/>
      <w:bookmarkEnd w:id="302"/>
      <w:bookmarkEnd w:id="303"/>
      <w:bookmarkEnd w:id="304"/>
      <w:bookmarkEnd w:id="305"/>
    </w:p>
    <w:p w14:paraId="08D3FD9B" w14:textId="77777777" w:rsidR="008D72A7" w:rsidRPr="008D72A7" w:rsidRDefault="008D72A7" w:rsidP="008D72A7">
      <w:pPr>
        <w:pStyle w:val="Heading3"/>
        <w:rPr>
          <w:lang w:eastAsia="zh-CN"/>
        </w:rPr>
      </w:pPr>
      <w:bookmarkStart w:id="306" w:name="_Toc26202307"/>
      <w:bookmarkStart w:id="307" w:name="_Toc22624246"/>
      <w:bookmarkStart w:id="308" w:name="_Toc22141044"/>
      <w:bookmarkStart w:id="309" w:name="_Toc26202493"/>
      <w:bookmarkStart w:id="310" w:name="_Toc34804203"/>
      <w:bookmarkStart w:id="311" w:name="_Toc35935774"/>
      <w:bookmarkStart w:id="312" w:name="_Toc45029994"/>
      <w:bookmarkStart w:id="313" w:name="_Toc51922354"/>
      <w:bookmarkStart w:id="314" w:name="_Toc51922770"/>
      <w:bookmarkStart w:id="315" w:name="_Toc74987047"/>
      <w:r w:rsidRPr="008D72A7">
        <w:t>6.1.1</w:t>
      </w:r>
      <w:r w:rsidRPr="008D72A7">
        <w:tab/>
        <w:t>Introduction</w:t>
      </w:r>
      <w:bookmarkEnd w:id="306"/>
      <w:bookmarkEnd w:id="307"/>
      <w:bookmarkEnd w:id="308"/>
      <w:bookmarkEnd w:id="309"/>
      <w:bookmarkEnd w:id="310"/>
      <w:bookmarkEnd w:id="311"/>
      <w:bookmarkEnd w:id="312"/>
      <w:bookmarkEnd w:id="313"/>
      <w:bookmarkEnd w:id="314"/>
      <w:bookmarkEnd w:id="31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77777777"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lastRenderedPageBreak/>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8D72A7">
      <w:pPr>
        <w:ind w:firstLine="284"/>
        <w:rPr>
          <w:lang w:eastAsia="zh-CN"/>
        </w:rPr>
      </w:pPr>
      <w:r>
        <w:rPr>
          <w:noProof/>
        </w:rPr>
        <w:t>-</w:t>
      </w:r>
      <w:r>
        <w:rPr>
          <w:noProof/>
        </w:rPr>
        <w:tab/>
        <w:t>The &lt;apiSpecificResourceUriPart&gt; shall be set as described in clause 6.1.3.</w:t>
      </w:r>
    </w:p>
    <w:p w14:paraId="664CF688" w14:textId="77777777" w:rsidR="008D72A7" w:rsidRPr="008D72A7" w:rsidRDefault="008D72A7" w:rsidP="008D72A7">
      <w:pPr>
        <w:pStyle w:val="Heading3"/>
      </w:pPr>
      <w:bookmarkStart w:id="316" w:name="_Toc26202308"/>
      <w:bookmarkStart w:id="317" w:name="_Toc22624247"/>
      <w:bookmarkStart w:id="318" w:name="_Toc22141045"/>
      <w:bookmarkStart w:id="319" w:name="_Toc18853047"/>
      <w:bookmarkStart w:id="320" w:name="_Toc26202494"/>
      <w:bookmarkStart w:id="321" w:name="_Toc34804204"/>
      <w:bookmarkStart w:id="322" w:name="_Toc35935775"/>
      <w:bookmarkStart w:id="323" w:name="_Toc45029995"/>
      <w:bookmarkStart w:id="324" w:name="_Toc51922355"/>
      <w:bookmarkStart w:id="325" w:name="_Toc51922771"/>
      <w:bookmarkStart w:id="326" w:name="_Toc74987048"/>
      <w:r w:rsidRPr="008D72A7">
        <w:t>6.1.2</w:t>
      </w:r>
      <w:r w:rsidRPr="008D72A7">
        <w:tab/>
        <w:t>Usage of HTTP</w:t>
      </w:r>
      <w:bookmarkEnd w:id="316"/>
      <w:bookmarkEnd w:id="317"/>
      <w:bookmarkEnd w:id="318"/>
      <w:bookmarkEnd w:id="319"/>
      <w:bookmarkEnd w:id="320"/>
      <w:bookmarkEnd w:id="321"/>
      <w:bookmarkEnd w:id="322"/>
      <w:bookmarkEnd w:id="323"/>
      <w:bookmarkEnd w:id="324"/>
      <w:bookmarkEnd w:id="325"/>
      <w:bookmarkEnd w:id="326"/>
    </w:p>
    <w:p w14:paraId="319ABCEA" w14:textId="77777777" w:rsidR="008D72A7" w:rsidRPr="008D72A7" w:rsidRDefault="008D72A7" w:rsidP="008D72A7">
      <w:pPr>
        <w:pStyle w:val="Heading4"/>
      </w:pPr>
      <w:bookmarkStart w:id="327" w:name="_Toc26202309"/>
      <w:bookmarkStart w:id="328" w:name="_Toc22624248"/>
      <w:bookmarkStart w:id="329" w:name="_Toc22141046"/>
      <w:bookmarkStart w:id="330" w:name="_Toc18853048"/>
      <w:bookmarkStart w:id="331" w:name="_Toc26202495"/>
      <w:bookmarkStart w:id="332" w:name="_Toc34804205"/>
      <w:bookmarkStart w:id="333" w:name="_Toc35935776"/>
      <w:bookmarkStart w:id="334" w:name="_Toc45029996"/>
      <w:bookmarkStart w:id="335" w:name="_Toc51922356"/>
      <w:bookmarkStart w:id="336" w:name="_Toc51922772"/>
      <w:bookmarkStart w:id="337" w:name="_Toc74987049"/>
      <w:r w:rsidRPr="008D72A7">
        <w:t>6.1.2.1</w:t>
      </w:r>
      <w:r w:rsidRPr="008D72A7">
        <w:tab/>
        <w:t>General</w:t>
      </w:r>
      <w:bookmarkEnd w:id="327"/>
      <w:bookmarkEnd w:id="328"/>
      <w:bookmarkEnd w:id="329"/>
      <w:bookmarkEnd w:id="330"/>
      <w:bookmarkEnd w:id="331"/>
      <w:bookmarkEnd w:id="332"/>
      <w:bookmarkEnd w:id="333"/>
      <w:bookmarkEnd w:id="334"/>
      <w:bookmarkEnd w:id="335"/>
      <w:bookmarkEnd w:id="336"/>
      <w:bookmarkEnd w:id="337"/>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8D72A7">
      <w:pPr>
        <w:pStyle w:val="Heading4"/>
      </w:pPr>
      <w:bookmarkStart w:id="338" w:name="_Toc26202310"/>
      <w:bookmarkStart w:id="339" w:name="_Toc22624249"/>
      <w:bookmarkStart w:id="340" w:name="_Toc22141047"/>
      <w:bookmarkStart w:id="341" w:name="_Toc18853049"/>
      <w:bookmarkStart w:id="342" w:name="_Toc26202496"/>
      <w:bookmarkStart w:id="343" w:name="_Toc34804206"/>
      <w:bookmarkStart w:id="344" w:name="_Toc35935777"/>
      <w:bookmarkStart w:id="345" w:name="_Toc45029997"/>
      <w:bookmarkStart w:id="346" w:name="_Toc51922357"/>
      <w:bookmarkStart w:id="347" w:name="_Toc51922773"/>
      <w:bookmarkStart w:id="348" w:name="_Toc74987050"/>
      <w:r w:rsidRPr="008D72A7">
        <w:t>6.1.2.2</w:t>
      </w:r>
      <w:r w:rsidRPr="008D72A7">
        <w:tab/>
        <w:t>HTTP standard headers</w:t>
      </w:r>
      <w:bookmarkEnd w:id="338"/>
      <w:bookmarkEnd w:id="339"/>
      <w:bookmarkEnd w:id="340"/>
      <w:bookmarkEnd w:id="341"/>
      <w:bookmarkEnd w:id="342"/>
      <w:bookmarkEnd w:id="343"/>
      <w:bookmarkEnd w:id="344"/>
      <w:bookmarkEnd w:id="345"/>
      <w:bookmarkEnd w:id="346"/>
      <w:bookmarkEnd w:id="347"/>
      <w:bookmarkEnd w:id="348"/>
    </w:p>
    <w:p w14:paraId="56D521DC" w14:textId="77777777" w:rsidR="008D72A7" w:rsidRPr="008D72A7" w:rsidRDefault="008D72A7" w:rsidP="008D72A7">
      <w:pPr>
        <w:pStyle w:val="Heading5"/>
        <w:rPr>
          <w:lang w:eastAsia="zh-CN"/>
        </w:rPr>
      </w:pPr>
      <w:bookmarkStart w:id="349" w:name="_Toc26202311"/>
      <w:bookmarkStart w:id="350" w:name="_Toc22624250"/>
      <w:bookmarkStart w:id="351" w:name="_Toc22141048"/>
      <w:bookmarkStart w:id="352" w:name="_Toc18853050"/>
      <w:bookmarkStart w:id="353" w:name="_Toc26202497"/>
      <w:bookmarkStart w:id="354" w:name="_Toc34804207"/>
      <w:bookmarkStart w:id="355" w:name="_Toc35935778"/>
      <w:bookmarkStart w:id="356" w:name="_Toc45029998"/>
      <w:bookmarkStart w:id="357" w:name="_Toc51922358"/>
      <w:bookmarkStart w:id="358" w:name="_Toc51922774"/>
      <w:bookmarkStart w:id="359" w:name="_Toc74987051"/>
      <w:r w:rsidRPr="008D72A7">
        <w:t>6.1.2.2.1</w:t>
      </w:r>
      <w:r w:rsidRPr="008D72A7">
        <w:rPr>
          <w:lang w:eastAsia="zh-CN"/>
        </w:rPr>
        <w:tab/>
        <w:t>General</w:t>
      </w:r>
      <w:bookmarkEnd w:id="349"/>
      <w:bookmarkEnd w:id="350"/>
      <w:bookmarkEnd w:id="351"/>
      <w:bookmarkEnd w:id="352"/>
      <w:bookmarkEnd w:id="353"/>
      <w:bookmarkEnd w:id="354"/>
      <w:bookmarkEnd w:id="355"/>
      <w:bookmarkEnd w:id="356"/>
      <w:bookmarkEnd w:id="357"/>
      <w:bookmarkEnd w:id="358"/>
      <w:bookmarkEnd w:id="359"/>
    </w:p>
    <w:p w14:paraId="4980E504" w14:textId="77777777" w:rsidR="008D72A7" w:rsidRPr="008D72A7" w:rsidRDefault="008D72A7" w:rsidP="008D72A7">
      <w:pPr>
        <w:pStyle w:val="Heading5"/>
      </w:pPr>
      <w:bookmarkStart w:id="360" w:name="_Toc26202312"/>
      <w:bookmarkStart w:id="361" w:name="_Toc22624251"/>
      <w:bookmarkStart w:id="362" w:name="_Toc22141049"/>
      <w:bookmarkStart w:id="363" w:name="_Toc18853051"/>
      <w:bookmarkStart w:id="364" w:name="_Toc26202498"/>
      <w:bookmarkStart w:id="365" w:name="_Toc34804208"/>
      <w:bookmarkStart w:id="366" w:name="_Toc35935779"/>
      <w:bookmarkStart w:id="367" w:name="_Toc45029999"/>
      <w:bookmarkStart w:id="368" w:name="_Toc51922359"/>
      <w:bookmarkStart w:id="369" w:name="_Toc51922775"/>
      <w:bookmarkStart w:id="370" w:name="_Toc74987052"/>
      <w:r w:rsidRPr="008D72A7">
        <w:t>6.1.2.2.2</w:t>
      </w:r>
      <w:r w:rsidRPr="008D72A7">
        <w:tab/>
        <w:t>Content type</w:t>
      </w:r>
      <w:bookmarkEnd w:id="360"/>
      <w:bookmarkEnd w:id="361"/>
      <w:bookmarkEnd w:id="362"/>
      <w:bookmarkEnd w:id="363"/>
      <w:bookmarkEnd w:id="364"/>
      <w:bookmarkEnd w:id="365"/>
      <w:bookmarkEnd w:id="366"/>
      <w:bookmarkEnd w:id="367"/>
      <w:bookmarkEnd w:id="368"/>
      <w:bookmarkEnd w:id="369"/>
      <w:bookmarkEnd w:id="370"/>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8D72A7">
      <w:pPr>
        <w:pStyle w:val="Heading4"/>
      </w:pPr>
      <w:bookmarkStart w:id="371" w:name="_Toc26202313"/>
      <w:bookmarkStart w:id="372" w:name="_Toc22624252"/>
      <w:bookmarkStart w:id="373" w:name="_Toc22141050"/>
      <w:bookmarkStart w:id="374" w:name="_Toc18853052"/>
      <w:bookmarkStart w:id="375" w:name="_Toc26202499"/>
      <w:bookmarkStart w:id="376" w:name="_Toc34804209"/>
      <w:bookmarkStart w:id="377" w:name="_Toc35935780"/>
      <w:bookmarkStart w:id="378" w:name="_Toc45030000"/>
      <w:bookmarkStart w:id="379" w:name="_Toc51922360"/>
      <w:bookmarkStart w:id="380" w:name="_Toc51922776"/>
      <w:bookmarkStart w:id="381" w:name="_Toc74987053"/>
      <w:r w:rsidRPr="008D72A7">
        <w:t>6.1.2.3</w:t>
      </w:r>
      <w:r w:rsidRPr="008D72A7">
        <w:tab/>
        <w:t>HTTP custom headers</w:t>
      </w:r>
      <w:bookmarkEnd w:id="371"/>
      <w:bookmarkEnd w:id="372"/>
      <w:bookmarkEnd w:id="373"/>
      <w:bookmarkEnd w:id="374"/>
      <w:bookmarkEnd w:id="375"/>
      <w:bookmarkEnd w:id="376"/>
      <w:bookmarkEnd w:id="377"/>
      <w:bookmarkEnd w:id="378"/>
      <w:bookmarkEnd w:id="379"/>
      <w:bookmarkEnd w:id="380"/>
      <w:bookmarkEnd w:id="381"/>
    </w:p>
    <w:p w14:paraId="682D0686" w14:textId="77777777" w:rsidR="008D72A7" w:rsidRPr="008D72A7" w:rsidRDefault="008D72A7" w:rsidP="008D72A7">
      <w:pPr>
        <w:pStyle w:val="Heading5"/>
        <w:rPr>
          <w:lang w:eastAsia="zh-CN"/>
        </w:rPr>
      </w:pPr>
      <w:bookmarkStart w:id="382" w:name="_Toc26202314"/>
      <w:bookmarkStart w:id="383" w:name="_Toc22624253"/>
      <w:bookmarkStart w:id="384" w:name="_Toc22141051"/>
      <w:bookmarkStart w:id="385" w:name="_Toc18853053"/>
      <w:bookmarkStart w:id="386" w:name="_Toc26202500"/>
      <w:bookmarkStart w:id="387" w:name="_Toc34804210"/>
      <w:bookmarkStart w:id="388" w:name="_Toc35935781"/>
      <w:bookmarkStart w:id="389" w:name="_Toc45030001"/>
      <w:bookmarkStart w:id="390" w:name="_Toc51922361"/>
      <w:bookmarkStart w:id="391" w:name="_Toc51922777"/>
      <w:bookmarkStart w:id="392" w:name="_Toc74987054"/>
      <w:r w:rsidRPr="008D72A7">
        <w:t>6.1.2.3.1</w:t>
      </w:r>
      <w:r w:rsidRPr="008D72A7">
        <w:rPr>
          <w:lang w:eastAsia="zh-CN"/>
        </w:rPr>
        <w:tab/>
        <w:t>General</w:t>
      </w:r>
      <w:bookmarkEnd w:id="382"/>
      <w:bookmarkEnd w:id="383"/>
      <w:bookmarkEnd w:id="384"/>
      <w:bookmarkEnd w:id="385"/>
      <w:bookmarkEnd w:id="386"/>
      <w:bookmarkEnd w:id="387"/>
      <w:bookmarkEnd w:id="388"/>
      <w:bookmarkEnd w:id="389"/>
      <w:bookmarkEnd w:id="390"/>
      <w:bookmarkEnd w:id="391"/>
      <w:bookmarkEnd w:id="392"/>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8D72A7">
      <w:pPr>
        <w:pStyle w:val="Heading3"/>
      </w:pPr>
      <w:bookmarkStart w:id="393" w:name="_Toc26202315"/>
      <w:bookmarkStart w:id="394" w:name="_Toc22624254"/>
      <w:bookmarkStart w:id="395" w:name="_Toc22141052"/>
      <w:bookmarkStart w:id="396" w:name="_Toc18853069"/>
      <w:bookmarkStart w:id="397" w:name="_Toc26202501"/>
      <w:bookmarkStart w:id="398" w:name="_Toc34804211"/>
      <w:bookmarkStart w:id="399" w:name="_Toc35935782"/>
      <w:bookmarkStart w:id="400" w:name="_Toc45030002"/>
      <w:bookmarkStart w:id="401" w:name="_Toc51922362"/>
      <w:bookmarkStart w:id="402" w:name="_Toc51922778"/>
      <w:bookmarkStart w:id="403" w:name="_Toc74987055"/>
      <w:r w:rsidRPr="008D72A7">
        <w:t>6.1.</w:t>
      </w:r>
      <w:r w:rsidRPr="008D72A7">
        <w:rPr>
          <w:lang w:eastAsia="zh-CN"/>
        </w:rPr>
        <w:t>3</w:t>
      </w:r>
      <w:r w:rsidRPr="008D72A7">
        <w:tab/>
        <w:t>Custom Operations without associated resources</w:t>
      </w:r>
      <w:bookmarkEnd w:id="393"/>
      <w:bookmarkEnd w:id="394"/>
      <w:bookmarkEnd w:id="395"/>
      <w:bookmarkEnd w:id="396"/>
      <w:bookmarkEnd w:id="397"/>
      <w:bookmarkEnd w:id="398"/>
      <w:bookmarkEnd w:id="399"/>
      <w:bookmarkEnd w:id="400"/>
      <w:bookmarkEnd w:id="401"/>
      <w:bookmarkEnd w:id="402"/>
      <w:bookmarkEnd w:id="403"/>
    </w:p>
    <w:p w14:paraId="0034CE7E" w14:textId="77777777" w:rsidR="008D72A7" w:rsidRPr="008D72A7" w:rsidRDefault="008D72A7" w:rsidP="0011128F">
      <w:pPr>
        <w:pStyle w:val="Heading4"/>
      </w:pPr>
      <w:bookmarkStart w:id="404" w:name="_Toc26202316"/>
      <w:bookmarkStart w:id="405" w:name="_Toc22624255"/>
      <w:bookmarkStart w:id="406" w:name="_Toc22141053"/>
      <w:bookmarkStart w:id="407" w:name="_Toc18853070"/>
      <w:bookmarkStart w:id="408" w:name="_Toc26202502"/>
      <w:bookmarkStart w:id="409" w:name="_Toc34804212"/>
      <w:bookmarkStart w:id="410" w:name="_Toc35935783"/>
      <w:bookmarkStart w:id="411" w:name="_Toc45030003"/>
      <w:bookmarkStart w:id="412" w:name="_Toc51922363"/>
      <w:bookmarkStart w:id="413" w:name="_Toc51922779"/>
      <w:bookmarkStart w:id="414" w:name="_Toc74987056"/>
      <w:r w:rsidRPr="008D72A7">
        <w:t>6.1.</w:t>
      </w:r>
      <w:r w:rsidRPr="008D72A7">
        <w:rPr>
          <w:lang w:eastAsia="zh-CN"/>
        </w:rPr>
        <w:t>3</w:t>
      </w:r>
      <w:r w:rsidRPr="008D72A7">
        <w:t>.1</w:t>
      </w:r>
      <w:r w:rsidRPr="008D72A7">
        <w:tab/>
        <w:t>Overview</w:t>
      </w:r>
      <w:bookmarkEnd w:id="404"/>
      <w:bookmarkEnd w:id="405"/>
      <w:bookmarkEnd w:id="406"/>
      <w:bookmarkEnd w:id="407"/>
      <w:bookmarkEnd w:id="408"/>
      <w:bookmarkEnd w:id="409"/>
      <w:bookmarkEnd w:id="410"/>
      <w:bookmarkEnd w:id="411"/>
      <w:bookmarkEnd w:id="412"/>
      <w:bookmarkEnd w:id="413"/>
      <w:bookmarkEnd w:id="414"/>
    </w:p>
    <w:p w14:paraId="04E2615D" w14:textId="77777777"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14:paraId="7BBDD8FE" w14:textId="77777777" w:rsidR="0011128F" w:rsidRDefault="0016578E" w:rsidP="0011128F">
      <w:pPr>
        <w:pStyle w:val="TH"/>
      </w:pPr>
      <w:r>
        <w:object w:dxaOrig="10140" w:dyaOrig="6915" w14:anchorId="04EC5AB0">
          <v:shape id="_x0000_i1036" type="#_x0000_t75" style="width:482.35pt;height:329.3pt" o:ole="">
            <v:imagedata r:id="rId30" o:title=""/>
          </v:shape>
          <o:OLEObject Type="Embed" ProgID="Visio.Drawing.15" ShapeID="_x0000_i1036" DrawAspect="Content" ObjectID="_1685599894" r:id="rId31"/>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15" w:name="_Toc22624256"/>
      <w:bookmarkStart w:id="416" w:name="_Toc22141054"/>
    </w:p>
    <w:p w14:paraId="68A5D445" w14:textId="77777777" w:rsidR="008D72A7" w:rsidRPr="008D72A7" w:rsidRDefault="008D72A7" w:rsidP="008D72A7">
      <w:pPr>
        <w:pStyle w:val="Heading4"/>
        <w:rPr>
          <w:lang w:eastAsia="zh-CN"/>
        </w:rPr>
      </w:pPr>
      <w:bookmarkStart w:id="417" w:name="_Toc26202317"/>
      <w:bookmarkStart w:id="418" w:name="_Toc26202503"/>
      <w:bookmarkStart w:id="419" w:name="_Toc34804213"/>
      <w:bookmarkStart w:id="420" w:name="_Toc35935784"/>
      <w:bookmarkStart w:id="421" w:name="_Toc45030004"/>
      <w:bookmarkStart w:id="422" w:name="_Toc51922364"/>
      <w:bookmarkStart w:id="423" w:name="_Toc51922780"/>
      <w:bookmarkStart w:id="424" w:name="_Toc74987057"/>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5"/>
      <w:bookmarkEnd w:id="416"/>
      <w:bookmarkEnd w:id="417"/>
      <w:bookmarkEnd w:id="418"/>
      <w:bookmarkEnd w:id="419"/>
      <w:bookmarkEnd w:id="420"/>
      <w:bookmarkEnd w:id="421"/>
      <w:bookmarkEnd w:id="422"/>
      <w:bookmarkEnd w:id="423"/>
      <w:bookmarkEnd w:id="424"/>
    </w:p>
    <w:p w14:paraId="3CCD52A7" w14:textId="77777777" w:rsidR="008D72A7" w:rsidRPr="008D72A7" w:rsidRDefault="008D72A7" w:rsidP="008D72A7">
      <w:pPr>
        <w:pStyle w:val="Heading5"/>
      </w:pPr>
      <w:bookmarkStart w:id="425" w:name="_Toc26202318"/>
      <w:bookmarkStart w:id="426" w:name="_Toc22624257"/>
      <w:bookmarkStart w:id="427" w:name="_Toc22141055"/>
      <w:bookmarkStart w:id="428" w:name="_Toc11339799"/>
      <w:bookmarkStart w:id="429" w:name="_Toc26202504"/>
      <w:bookmarkStart w:id="430" w:name="_Toc34804214"/>
      <w:bookmarkStart w:id="431" w:name="_Toc35935785"/>
      <w:bookmarkStart w:id="432" w:name="_Toc45030005"/>
      <w:bookmarkStart w:id="433" w:name="_Toc51922365"/>
      <w:bookmarkStart w:id="434" w:name="_Toc51922781"/>
      <w:bookmarkStart w:id="435" w:name="_Toc74987058"/>
      <w:r w:rsidRPr="008D72A7">
        <w:t>6.1.</w:t>
      </w:r>
      <w:r w:rsidRPr="008D72A7">
        <w:rPr>
          <w:lang w:eastAsia="zh-CN"/>
        </w:rPr>
        <w:t>3</w:t>
      </w:r>
      <w:r w:rsidRPr="008D72A7">
        <w:t>.2.1</w:t>
      </w:r>
      <w:r w:rsidRPr="008D72A7">
        <w:tab/>
        <w:t>Description</w:t>
      </w:r>
      <w:bookmarkEnd w:id="425"/>
      <w:bookmarkEnd w:id="426"/>
      <w:bookmarkEnd w:id="427"/>
      <w:bookmarkEnd w:id="428"/>
      <w:bookmarkEnd w:id="429"/>
      <w:bookmarkEnd w:id="430"/>
      <w:bookmarkEnd w:id="431"/>
      <w:bookmarkEnd w:id="432"/>
      <w:bookmarkEnd w:id="433"/>
      <w:bookmarkEnd w:id="434"/>
      <w:bookmarkEnd w:id="43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8D72A7">
      <w:pPr>
        <w:pStyle w:val="Heading5"/>
        <w:rPr>
          <w:lang w:eastAsia="zh-CN"/>
        </w:rPr>
      </w:pPr>
      <w:bookmarkStart w:id="436" w:name="_Toc26202319"/>
      <w:bookmarkStart w:id="437" w:name="_Toc22624258"/>
      <w:bookmarkStart w:id="438" w:name="_Toc22141056"/>
      <w:bookmarkStart w:id="439" w:name="_Toc26202505"/>
      <w:bookmarkStart w:id="440" w:name="_Toc34804215"/>
      <w:bookmarkStart w:id="441" w:name="_Toc35935786"/>
      <w:bookmarkStart w:id="442" w:name="_Toc45030006"/>
      <w:bookmarkStart w:id="443" w:name="_Toc51922366"/>
      <w:bookmarkStart w:id="444" w:name="_Toc51922782"/>
      <w:bookmarkStart w:id="445" w:name="_Toc74987059"/>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6"/>
      <w:bookmarkEnd w:id="437"/>
      <w:bookmarkEnd w:id="438"/>
      <w:bookmarkEnd w:id="439"/>
      <w:bookmarkEnd w:id="440"/>
      <w:bookmarkEnd w:id="441"/>
      <w:bookmarkEnd w:id="442"/>
      <w:bookmarkEnd w:id="443"/>
      <w:bookmarkEnd w:id="444"/>
      <w:bookmarkEnd w:id="445"/>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or the same URI if a request is redirected to the same target resource via a different SCP. In the former case, t</w:t>
            </w:r>
            <w:r>
              <w:rPr>
                <w:rFonts w:hint="eastAsia"/>
                <w:lang w:eastAsia="zh-CN"/>
              </w:rPr>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r>
              <w:t>-</w:t>
            </w:r>
            <w:r>
              <w:tab/>
              <w:t>POSITIONING_FAILED</w:t>
            </w:r>
          </w:p>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r>
              <w:t>-</w:t>
            </w:r>
            <w:r>
              <w:tab/>
              <w:t>UNREACHABLE_USER</w:t>
            </w:r>
          </w:p>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9D54C9">
            <w:pPr>
              <w:pStyle w:val="TAL"/>
              <w:ind w:left="841" w:hangingChars="467" w:hanging="841"/>
              <w:rPr>
                <w:rFonts w:eastAsia="SimSun"/>
              </w:rPr>
            </w:pPr>
            <w:r w:rsidRPr="00D15FD0">
              <w:t>NOTE:</w:t>
            </w:r>
            <w:r w:rsidRPr="00D15FD0">
              <w:tab/>
              <w:t>The mandatory HTTP error status codes for the POST method listed in Table 5.2.7.1-1 of 3GPP TS</w:t>
            </w:r>
            <w:r>
              <w:t> </w:t>
            </w:r>
            <w:r w:rsidRPr="00D15FD0">
              <w:t>29.500</w:t>
            </w:r>
            <w:r>
              <w:t> </w:t>
            </w:r>
            <w:r w:rsidRPr="00D15FD0">
              <w:t>[5] other than those specified in the table above also apply, with a ProblemDetails data type when needed (see clause</w:t>
            </w:r>
            <w:r>
              <w:t> </w:t>
            </w:r>
            <w:r w:rsidRPr="00D15FD0">
              <w:t>5.2.7 of 3GPP TS</w:t>
            </w:r>
            <w:r>
              <w:t> </w:t>
            </w:r>
            <w:r w:rsidRPr="00D15FD0">
              <w:t>29.500</w:t>
            </w:r>
            <w:r>
              <w:t> </w:t>
            </w:r>
            <w:r w:rsidRPr="00D15FD0">
              <w:t>[5]).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8D72A7">
      <w:pPr>
        <w:pStyle w:val="Heading4"/>
        <w:rPr>
          <w:lang w:eastAsia="zh-CN"/>
        </w:rPr>
      </w:pPr>
      <w:bookmarkStart w:id="446" w:name="_Toc26202320"/>
      <w:bookmarkStart w:id="447" w:name="_Toc22624259"/>
      <w:bookmarkStart w:id="448" w:name="_Toc22141057"/>
      <w:bookmarkStart w:id="449" w:name="_Toc26202506"/>
      <w:bookmarkStart w:id="450" w:name="_Toc34804216"/>
      <w:bookmarkStart w:id="451" w:name="_Toc35935787"/>
      <w:bookmarkStart w:id="452" w:name="_Toc45030007"/>
      <w:bookmarkStart w:id="453" w:name="_Toc51922367"/>
      <w:bookmarkStart w:id="454" w:name="_Toc51922783"/>
      <w:bookmarkStart w:id="455" w:name="_Toc74987060"/>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6"/>
      <w:bookmarkEnd w:id="447"/>
      <w:bookmarkEnd w:id="448"/>
      <w:bookmarkEnd w:id="449"/>
      <w:bookmarkEnd w:id="450"/>
      <w:bookmarkEnd w:id="451"/>
      <w:bookmarkEnd w:id="452"/>
      <w:bookmarkEnd w:id="453"/>
      <w:bookmarkEnd w:id="454"/>
      <w:bookmarkEnd w:id="455"/>
    </w:p>
    <w:p w14:paraId="08A3D199" w14:textId="77777777" w:rsidR="008D72A7" w:rsidRPr="008D72A7" w:rsidRDefault="008D72A7" w:rsidP="008D72A7">
      <w:pPr>
        <w:pStyle w:val="Heading5"/>
      </w:pPr>
      <w:bookmarkStart w:id="456" w:name="_Toc26202321"/>
      <w:bookmarkStart w:id="457" w:name="_Toc22624260"/>
      <w:bookmarkStart w:id="458" w:name="_Toc22141058"/>
      <w:bookmarkStart w:id="459" w:name="_Toc26202507"/>
      <w:bookmarkStart w:id="460" w:name="_Toc34804217"/>
      <w:bookmarkStart w:id="461" w:name="_Toc35935788"/>
      <w:bookmarkStart w:id="462" w:name="_Toc45030008"/>
      <w:bookmarkStart w:id="463" w:name="_Toc51922368"/>
      <w:bookmarkStart w:id="464" w:name="_Toc51922784"/>
      <w:bookmarkStart w:id="465" w:name="_Toc74987061"/>
      <w:r w:rsidRPr="008D72A7">
        <w:t>6.1.</w:t>
      </w:r>
      <w:r w:rsidRPr="008D72A7">
        <w:rPr>
          <w:lang w:eastAsia="zh-CN"/>
        </w:rPr>
        <w:t>3</w:t>
      </w:r>
      <w:r w:rsidRPr="008D72A7">
        <w:t>.</w:t>
      </w:r>
      <w:r w:rsidRPr="008D72A7">
        <w:rPr>
          <w:lang w:eastAsia="zh-CN"/>
        </w:rPr>
        <w:t>3</w:t>
      </w:r>
      <w:r w:rsidRPr="008D72A7">
        <w:t>.1</w:t>
      </w:r>
      <w:r w:rsidRPr="008D72A7">
        <w:tab/>
        <w:t>Description</w:t>
      </w:r>
      <w:bookmarkEnd w:id="456"/>
      <w:bookmarkEnd w:id="457"/>
      <w:bookmarkEnd w:id="458"/>
      <w:bookmarkEnd w:id="459"/>
      <w:bookmarkEnd w:id="460"/>
      <w:bookmarkEnd w:id="461"/>
      <w:bookmarkEnd w:id="462"/>
      <w:bookmarkEnd w:id="463"/>
      <w:bookmarkEnd w:id="464"/>
      <w:bookmarkEnd w:id="465"/>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8D72A7">
      <w:pPr>
        <w:pStyle w:val="Heading5"/>
        <w:rPr>
          <w:lang w:eastAsia="zh-CN"/>
        </w:rPr>
      </w:pPr>
      <w:bookmarkStart w:id="466" w:name="_Toc26202322"/>
      <w:bookmarkStart w:id="467" w:name="_Toc22624261"/>
      <w:bookmarkStart w:id="468" w:name="_Toc22141059"/>
      <w:bookmarkStart w:id="469" w:name="_Toc26202508"/>
      <w:bookmarkStart w:id="470" w:name="_Toc34804218"/>
      <w:bookmarkStart w:id="471" w:name="_Toc35935789"/>
      <w:bookmarkStart w:id="472" w:name="_Toc45030009"/>
      <w:bookmarkStart w:id="473" w:name="_Toc51922369"/>
      <w:bookmarkStart w:id="474" w:name="_Toc51922785"/>
      <w:bookmarkStart w:id="475" w:name="_Toc74987062"/>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6"/>
      <w:bookmarkEnd w:id="467"/>
      <w:bookmarkEnd w:id="468"/>
      <w:bookmarkEnd w:id="469"/>
      <w:bookmarkEnd w:id="470"/>
      <w:bookmarkEnd w:id="471"/>
      <w:bookmarkEnd w:id="472"/>
      <w:bookmarkEnd w:id="473"/>
      <w:bookmarkEnd w:id="474"/>
      <w:bookmarkEnd w:id="475"/>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9D54C9">
            <w:pPr>
              <w:pStyle w:val="TAL"/>
              <w:ind w:leftChars="-4" w:left="842" w:hangingChars="472" w:hanging="850"/>
              <w:rPr>
                <w:rFonts w:eastAsia="SimSun"/>
              </w:rPr>
            </w:pPr>
            <w:r w:rsidRPr="001C38E8">
              <w:t>NOTE:</w:t>
            </w:r>
            <w:r w:rsidRPr="001C38E8">
              <w:tab/>
              <w:t>The mandatory HTTP error status codes for the POST method listed in Table 5.2.7.1-1 of 3GPP TS</w:t>
            </w:r>
            <w:r>
              <w:t> </w:t>
            </w:r>
            <w:r w:rsidRPr="001C38E8">
              <w:t>29.500</w:t>
            </w:r>
            <w:r>
              <w:t> </w:t>
            </w:r>
            <w:r w:rsidRPr="001C38E8">
              <w:t>[5] other than those specified in the table above also apply, with a ProblemDetails data type when needed (see clause</w:t>
            </w:r>
            <w:r>
              <w:t> </w:t>
            </w:r>
            <w:r w:rsidRPr="001C38E8">
              <w:t>5.2.7 of 3GPP TS</w:t>
            </w:r>
            <w:r>
              <w:t> </w:t>
            </w:r>
            <w:r w:rsidRPr="001C38E8">
              <w:t>29.500</w:t>
            </w:r>
            <w:r>
              <w:t> </w:t>
            </w:r>
            <w:r w:rsidRPr="001C38E8">
              <w:t>[5]).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8D72A7">
      <w:pPr>
        <w:pStyle w:val="Heading4"/>
        <w:rPr>
          <w:lang w:eastAsia="zh-CN"/>
        </w:rPr>
      </w:pPr>
      <w:bookmarkStart w:id="476" w:name="_Toc26202323"/>
      <w:bookmarkStart w:id="477" w:name="_Toc22624262"/>
      <w:bookmarkStart w:id="478" w:name="_Toc22141060"/>
      <w:bookmarkStart w:id="479" w:name="_Toc26202509"/>
      <w:bookmarkStart w:id="480" w:name="_Toc34804219"/>
      <w:bookmarkStart w:id="481" w:name="_Toc35935790"/>
      <w:bookmarkStart w:id="482" w:name="_Toc45030010"/>
      <w:bookmarkStart w:id="483" w:name="_Toc51922370"/>
      <w:bookmarkStart w:id="484" w:name="_Toc51922786"/>
      <w:bookmarkStart w:id="485" w:name="_Toc74987063"/>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76"/>
      <w:bookmarkEnd w:id="477"/>
      <w:bookmarkEnd w:id="478"/>
      <w:bookmarkEnd w:id="479"/>
      <w:bookmarkEnd w:id="480"/>
      <w:bookmarkEnd w:id="481"/>
      <w:bookmarkEnd w:id="482"/>
      <w:bookmarkEnd w:id="483"/>
      <w:bookmarkEnd w:id="484"/>
      <w:bookmarkEnd w:id="485"/>
    </w:p>
    <w:p w14:paraId="134BDC1C" w14:textId="77777777" w:rsidR="008D72A7" w:rsidRPr="008D72A7" w:rsidRDefault="008D72A7" w:rsidP="008D72A7">
      <w:pPr>
        <w:pStyle w:val="Heading5"/>
      </w:pPr>
      <w:bookmarkStart w:id="486" w:name="_Toc26202324"/>
      <w:bookmarkStart w:id="487" w:name="_Toc22624263"/>
      <w:bookmarkStart w:id="488" w:name="_Toc22141061"/>
      <w:bookmarkStart w:id="489" w:name="_Toc26202510"/>
      <w:bookmarkStart w:id="490" w:name="_Toc34804220"/>
      <w:bookmarkStart w:id="491" w:name="_Toc35935791"/>
      <w:bookmarkStart w:id="492" w:name="_Toc45030011"/>
      <w:bookmarkStart w:id="493" w:name="_Toc51922371"/>
      <w:bookmarkStart w:id="494" w:name="_Toc51922787"/>
      <w:bookmarkStart w:id="495" w:name="_Toc74987064"/>
      <w:r w:rsidRPr="008D72A7">
        <w:t>6.1.</w:t>
      </w:r>
      <w:r w:rsidRPr="008D72A7">
        <w:rPr>
          <w:lang w:eastAsia="zh-CN"/>
        </w:rPr>
        <w:t>3</w:t>
      </w:r>
      <w:r w:rsidRPr="008D72A7">
        <w:t>.</w:t>
      </w:r>
      <w:r w:rsidRPr="008D72A7">
        <w:rPr>
          <w:lang w:eastAsia="zh-CN"/>
        </w:rPr>
        <w:t>4</w:t>
      </w:r>
      <w:r w:rsidRPr="008D72A7">
        <w:t>.1</w:t>
      </w:r>
      <w:r w:rsidRPr="008D72A7">
        <w:tab/>
        <w:t>Description</w:t>
      </w:r>
      <w:bookmarkEnd w:id="486"/>
      <w:bookmarkEnd w:id="487"/>
      <w:bookmarkEnd w:id="488"/>
      <w:bookmarkEnd w:id="489"/>
      <w:bookmarkEnd w:id="490"/>
      <w:bookmarkEnd w:id="491"/>
      <w:bookmarkEnd w:id="492"/>
      <w:bookmarkEnd w:id="493"/>
      <w:bookmarkEnd w:id="494"/>
      <w:bookmarkEnd w:id="495"/>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8D72A7">
      <w:pPr>
        <w:pStyle w:val="Heading5"/>
        <w:rPr>
          <w:lang w:eastAsia="zh-CN"/>
        </w:rPr>
      </w:pPr>
      <w:bookmarkStart w:id="496" w:name="_Toc26202325"/>
      <w:bookmarkStart w:id="497" w:name="_Toc22624264"/>
      <w:bookmarkStart w:id="498" w:name="_Toc22141062"/>
      <w:bookmarkStart w:id="499" w:name="_Toc26202511"/>
      <w:bookmarkStart w:id="500" w:name="_Toc34804221"/>
      <w:bookmarkStart w:id="501" w:name="_Toc35935792"/>
      <w:bookmarkStart w:id="502" w:name="_Toc45030012"/>
      <w:bookmarkStart w:id="503" w:name="_Toc51922372"/>
      <w:bookmarkStart w:id="504" w:name="_Toc51922788"/>
      <w:bookmarkStart w:id="505" w:name="_Toc74987065"/>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96"/>
      <w:bookmarkEnd w:id="497"/>
      <w:bookmarkEnd w:id="498"/>
      <w:bookmarkEnd w:id="499"/>
      <w:bookmarkEnd w:id="500"/>
      <w:bookmarkEnd w:id="501"/>
      <w:bookmarkEnd w:id="502"/>
      <w:bookmarkEnd w:id="503"/>
      <w:bookmarkEnd w:id="504"/>
      <w:bookmarkEnd w:id="505"/>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7777777"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9D54C9">
            <w:pPr>
              <w:pStyle w:val="TAL"/>
              <w:ind w:leftChars="-4" w:left="842" w:hangingChars="472" w:hanging="850"/>
              <w:rPr>
                <w:rFonts w:eastAsia="SimSun"/>
              </w:rPr>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p>
        </w:tc>
      </w:tr>
    </w:tbl>
    <w:p w14:paraId="16C7C70A" w14:textId="77777777" w:rsidR="003C162B" w:rsidRDefault="003C162B" w:rsidP="003C162B">
      <w:pPr>
        <w:rPr>
          <w:noProof/>
        </w:rPr>
      </w:pPr>
      <w:bookmarkStart w:id="506" w:name="OLE_LINK48"/>
      <w:bookmarkStart w:id="507" w:name="OLE_LINK49"/>
      <w:bookmarkStart w:id="508" w:name="_Toc22624265"/>
      <w:bookmarkStart w:id="509" w:name="_Toc22141063"/>
      <w:bookmarkStart w:id="510"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F0284F">
      <w:pPr>
        <w:pStyle w:val="Heading4"/>
        <w:rPr>
          <w:lang w:eastAsia="zh-CN"/>
        </w:rPr>
      </w:pPr>
      <w:bookmarkStart w:id="511" w:name="_Toc51922789"/>
      <w:bookmarkStart w:id="512" w:name="_Toc74987066"/>
      <w:r w:rsidRPr="004A6A8E">
        <w:t>6.1.</w:t>
      </w:r>
      <w:r w:rsidRPr="004A6A8E">
        <w:rPr>
          <w:lang w:eastAsia="zh-CN"/>
        </w:rPr>
        <w:t>3</w:t>
      </w:r>
      <w:r w:rsidRPr="004A6A8E">
        <w:t>.</w:t>
      </w:r>
      <w:r>
        <w:rPr>
          <w:rFonts w:hint="eastAsia"/>
          <w:lang w:eastAsia="zh-CN"/>
        </w:rPr>
        <w:t>5</w:t>
      </w:r>
      <w:bookmarkEnd w:id="506"/>
      <w:bookmarkEnd w:id="507"/>
      <w:r w:rsidRPr="004A6A8E">
        <w:tab/>
      </w:r>
      <w:r w:rsidRPr="004A6A8E">
        <w:rPr>
          <w:lang w:eastAsia="zh-CN"/>
        </w:rPr>
        <w:t>Operation: loc</w:t>
      </w:r>
      <w:r>
        <w:rPr>
          <w:lang w:eastAsia="zh-CN"/>
        </w:rPr>
        <w:t>-update-subs</w:t>
      </w:r>
      <w:bookmarkEnd w:id="511"/>
      <w:bookmarkEnd w:id="512"/>
    </w:p>
    <w:p w14:paraId="145AD7A4" w14:textId="77777777" w:rsidR="0016578E" w:rsidRPr="004A6A8E" w:rsidRDefault="0016578E" w:rsidP="00F0284F">
      <w:pPr>
        <w:pStyle w:val="Heading5"/>
      </w:pPr>
      <w:bookmarkStart w:id="513" w:name="_Toc51922790"/>
      <w:bookmarkStart w:id="514" w:name="_Toc74987067"/>
      <w:r w:rsidRPr="004A6A8E">
        <w:t>6.1.</w:t>
      </w:r>
      <w:r w:rsidRPr="004A6A8E">
        <w:rPr>
          <w:lang w:eastAsia="zh-CN"/>
        </w:rPr>
        <w:t>3</w:t>
      </w:r>
      <w:r w:rsidRPr="004A6A8E">
        <w:t>.</w:t>
      </w:r>
      <w:r>
        <w:rPr>
          <w:rFonts w:hint="eastAsia"/>
          <w:lang w:eastAsia="zh-CN"/>
        </w:rPr>
        <w:t>5</w:t>
      </w:r>
      <w:r w:rsidRPr="004A6A8E">
        <w:t>.1</w:t>
      </w:r>
      <w:r w:rsidRPr="004A6A8E">
        <w:tab/>
        <w:t>Description</w:t>
      </w:r>
      <w:bookmarkEnd w:id="513"/>
      <w:bookmarkEnd w:id="514"/>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F0284F">
      <w:pPr>
        <w:pStyle w:val="Heading5"/>
        <w:rPr>
          <w:lang w:eastAsia="zh-CN"/>
        </w:rPr>
      </w:pPr>
      <w:bookmarkStart w:id="515" w:name="_Toc51922791"/>
      <w:bookmarkStart w:id="516" w:name="_Toc74987068"/>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5"/>
      <w:bookmarkEnd w:id="516"/>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0958CF">
            <w:pPr>
              <w:keepNext/>
              <w:keepLines/>
              <w:spacing w:after="0"/>
              <w:jc w:val="center"/>
              <w:rPr>
                <w:rFonts w:ascii="Arial" w:eastAsia="DengXian" w:hAnsi="Arial"/>
                <w:sz w:val="18"/>
              </w:rPr>
            </w:pPr>
            <w:r w:rsidRPr="004A6A8E">
              <w:rPr>
                <w:rFonts w:ascii="Arial" w:eastAsia="DengXian" w:hAnsi="Arial"/>
                <w:sz w:val="18"/>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Response</w:t>
            </w:r>
          </w:p>
          <w:p w14:paraId="47E1702C"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4A6A8E" w:rsidRDefault="0016578E" w:rsidP="000958CF">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4A6A8E" w:rsidRDefault="0016578E" w:rsidP="000958CF">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0958CF">
            <w:pPr>
              <w:keepNext/>
              <w:keepLines/>
              <w:spacing w:after="0"/>
              <w:rPr>
                <w:rFonts w:ascii="Arial" w:eastAsia="DengXian" w:hAnsi="Arial"/>
                <w:sz w:val="18"/>
              </w:rPr>
            </w:pPr>
            <w:r>
              <w:rPr>
                <w:rFonts w:ascii="Arial" w:eastAsia="DengXian" w:hAnsi="Arial"/>
                <w:sz w:val="18"/>
              </w:rPr>
              <w:t>204</w:t>
            </w:r>
            <w:r w:rsidRPr="004A6A8E">
              <w:rPr>
                <w:rFonts w:ascii="Arial" w:eastAsia="DengXian" w:hAnsi="Arial"/>
                <w:sz w:val="18"/>
              </w:rPr>
              <w:t xml:space="preserve"> </w:t>
            </w:r>
            <w:r>
              <w:rPr>
                <w:rFonts w:ascii="Arial" w:eastAsia="DengXian" w:hAnsi="Arial"/>
                <w:sz w:val="18"/>
              </w:rPr>
              <w:t>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840EA9">
            <w:pPr>
              <w:keepNext/>
              <w:keepLines/>
              <w:spacing w:after="0"/>
              <w:rPr>
                <w:rFonts w:ascii="Arial" w:eastAsia="DengXian" w:hAnsi="Arial"/>
                <w:sz w:val="18"/>
              </w:rPr>
            </w:pPr>
            <w:r w:rsidRPr="00E61E65">
              <w:rPr>
                <w:rFonts w:ascii="Arial" w:eastAsia="DengXian" w:hAnsi="Arial"/>
                <w:sz w:val="18"/>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840EA9">
            <w:pPr>
              <w:keepNext/>
              <w:keepLines/>
              <w:spacing w:after="0"/>
              <w:jc w:val="center"/>
              <w:rPr>
                <w:rFonts w:ascii="Arial" w:eastAsia="DengXian" w:hAnsi="Arial"/>
                <w:sz w:val="18"/>
              </w:rPr>
            </w:pPr>
            <w:r w:rsidRPr="00E61E65">
              <w:rPr>
                <w:rFonts w:ascii="Arial" w:eastAsia="DengXian" w:hAnsi="Arial"/>
                <w:sz w:val="18"/>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840EA9">
            <w:pPr>
              <w:keepNext/>
              <w:keepLines/>
              <w:spacing w:after="0"/>
              <w:rPr>
                <w:rFonts w:ascii="Arial" w:eastAsia="DengXian" w:hAnsi="Arial"/>
                <w:sz w:val="18"/>
              </w:rPr>
            </w:pPr>
            <w:r w:rsidRPr="00E61E65">
              <w:rPr>
                <w:rFonts w:ascii="Arial" w:eastAsia="DengXian" w:hAnsi="Arial" w:hint="eastAsia"/>
                <w:sz w:val="18"/>
              </w:rPr>
              <w:t>0</w:t>
            </w:r>
            <w:r w:rsidRPr="00E61E65">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840EA9">
            <w:pPr>
              <w:keepNext/>
              <w:keepLines/>
              <w:spacing w:after="0"/>
              <w:rPr>
                <w:rFonts w:ascii="Arial" w:eastAsia="DengXian" w:hAnsi="Arial"/>
                <w:sz w:val="18"/>
              </w:rPr>
            </w:pPr>
            <w:r w:rsidRPr="00E61E65">
              <w:rPr>
                <w:rFonts w:ascii="Arial" w:eastAsia="DengXian" w:hAnsi="Arial"/>
                <w:sz w:val="18"/>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840EA9">
            <w:pPr>
              <w:keepNext/>
              <w:keepLines/>
              <w:spacing w:after="0"/>
              <w:jc w:val="center"/>
              <w:rPr>
                <w:rFonts w:ascii="Arial" w:eastAsia="DengXian" w:hAnsi="Arial"/>
                <w:sz w:val="18"/>
              </w:rPr>
            </w:pPr>
            <w:r w:rsidRPr="00E61E65">
              <w:rPr>
                <w:rFonts w:ascii="Arial" w:eastAsia="DengXian" w:hAnsi="Arial"/>
                <w:sz w:val="18"/>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840EA9">
            <w:pPr>
              <w:keepNext/>
              <w:keepLines/>
              <w:spacing w:after="0"/>
              <w:rPr>
                <w:rFonts w:ascii="Arial" w:eastAsia="DengXian" w:hAnsi="Arial"/>
                <w:sz w:val="18"/>
              </w:rPr>
            </w:pPr>
            <w:r w:rsidRPr="00E61E65">
              <w:rPr>
                <w:rFonts w:ascii="Arial" w:eastAsia="DengXian" w:hAnsi="Arial" w:hint="eastAsia"/>
                <w:sz w:val="18"/>
              </w:rPr>
              <w:t>0</w:t>
            </w:r>
            <w:r w:rsidRPr="00E61E65">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0958CF">
            <w:pPr>
              <w:keepNext/>
              <w:keepLines/>
              <w:spacing w:after="0"/>
              <w:jc w:val="center"/>
              <w:rPr>
                <w:rFonts w:ascii="Arial" w:eastAsia="DengXian" w:hAnsi="Arial"/>
                <w:sz w:val="18"/>
                <w:lang w:eastAsia="zh-CN"/>
              </w:rPr>
            </w:pPr>
            <w:r w:rsidRPr="004A6A8E">
              <w:rPr>
                <w:rFonts w:ascii="Arial" w:eastAsia="DengXian"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lang w:eastAsia="zh-CN"/>
              </w:rPr>
              <w:t>0..</w:t>
            </w:r>
            <w:r w:rsidRPr="004A6A8E">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p w14:paraId="15C78CFF"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See table 6.1.</w:t>
            </w:r>
            <w:r w:rsidRPr="004A6A8E">
              <w:rPr>
                <w:rFonts w:ascii="Arial" w:eastAsia="DengXian" w:hAnsi="Arial"/>
                <w:sz w:val="18"/>
                <w:lang w:eastAsia="zh-CN"/>
              </w:rPr>
              <w:t>6</w:t>
            </w:r>
            <w:r w:rsidRPr="004A6A8E">
              <w:rPr>
                <w:rFonts w:ascii="Arial" w:eastAsia="DengXian" w:hAnsi="Arial"/>
                <w:sz w:val="18"/>
              </w:rPr>
              <w:t>.3-1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7C6ECB">
            <w:pPr>
              <w:keepNext/>
              <w:keepLines/>
              <w:spacing w:after="0"/>
              <w:ind w:left="851" w:hanging="851"/>
              <w:rPr>
                <w:rFonts w:eastAsia="DengXian"/>
              </w:rPr>
            </w:pPr>
            <w:r>
              <w:rPr>
                <w:rFonts w:ascii="Arial" w:eastAsia="SimSun" w:hAnsi="Arial" w:cs="Arial"/>
                <w:sz w:val="18"/>
                <w:szCs w:val="18"/>
                <w:lang w:val="en-US"/>
              </w:rPr>
              <w:t>NOTE:</w:t>
            </w:r>
            <w:r>
              <w:rPr>
                <w:rFonts w:ascii="Arial" w:eastAsia="SimSun" w:hAnsi="Arial" w:cs="Arial"/>
                <w:sz w:val="18"/>
                <w:szCs w:val="18"/>
                <w:lang w:val="en-US"/>
              </w:rPr>
              <w:tab/>
              <w:t>The man</w:t>
            </w:r>
            <w:r w:rsidRPr="007C6ECB">
              <w:rPr>
                <w:rFonts w:ascii="Arial" w:eastAsia="SimSun" w:hAnsi="Arial" w:cs="Arial"/>
                <w:sz w:val="18"/>
                <w:szCs w:val="18"/>
                <w:lang w:val="en-US"/>
              </w:rPr>
              <w:t>datory HTTP error status code for the POST method listed in Table 5.2.7.1-1 of 3GPP TS</w:t>
            </w:r>
            <w:r>
              <w:rPr>
                <w:rFonts w:ascii="Arial" w:eastAsia="SimSun" w:hAnsi="Arial" w:cs="Arial"/>
                <w:sz w:val="18"/>
                <w:szCs w:val="18"/>
                <w:lang w:val="en-US"/>
              </w:rPr>
              <w:t> </w:t>
            </w:r>
            <w:r w:rsidRPr="007C6ECB">
              <w:rPr>
                <w:rFonts w:ascii="Arial" w:eastAsia="SimSun" w:hAnsi="Arial" w:cs="Arial"/>
                <w:sz w:val="18"/>
                <w:szCs w:val="18"/>
                <w:lang w:val="en-US"/>
              </w:rPr>
              <w:t>29.500</w:t>
            </w:r>
            <w:r>
              <w:rPr>
                <w:rFonts w:ascii="Arial" w:eastAsia="SimSun" w:hAnsi="Arial" w:cs="Arial"/>
                <w:sz w:val="18"/>
                <w:szCs w:val="18"/>
                <w:lang w:val="en-US"/>
              </w:rPr>
              <w:t> </w:t>
            </w:r>
            <w:r w:rsidRPr="007C6ECB">
              <w:rPr>
                <w:rFonts w:ascii="Arial" w:eastAsia="SimSun" w:hAnsi="Arial" w:cs="Arial"/>
                <w:sz w:val="18"/>
                <w:szCs w:val="18"/>
                <w:lang w:val="en-US"/>
              </w:rPr>
              <w:t>[5]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8D72A7">
      <w:pPr>
        <w:pStyle w:val="Heading3"/>
      </w:pPr>
      <w:bookmarkStart w:id="517" w:name="_Toc26202326"/>
      <w:bookmarkStart w:id="518" w:name="_Toc26202512"/>
      <w:bookmarkStart w:id="519" w:name="_Toc34804222"/>
      <w:bookmarkStart w:id="520" w:name="_Toc35935793"/>
      <w:bookmarkStart w:id="521" w:name="_Toc45030013"/>
      <w:bookmarkStart w:id="522" w:name="_Toc51922373"/>
      <w:bookmarkStart w:id="523" w:name="_Toc51922792"/>
      <w:bookmarkStart w:id="524" w:name="_Toc74987069"/>
      <w:r w:rsidRPr="008D72A7">
        <w:lastRenderedPageBreak/>
        <w:t>6.1.</w:t>
      </w:r>
      <w:r w:rsidRPr="008D72A7">
        <w:rPr>
          <w:lang w:eastAsia="zh-CN"/>
        </w:rPr>
        <w:t>4</w:t>
      </w:r>
      <w:r w:rsidRPr="008D72A7">
        <w:tab/>
        <w:t>Notifications</w:t>
      </w:r>
      <w:bookmarkEnd w:id="508"/>
      <w:bookmarkEnd w:id="509"/>
      <w:bookmarkEnd w:id="510"/>
      <w:bookmarkEnd w:id="517"/>
      <w:bookmarkEnd w:id="518"/>
      <w:bookmarkEnd w:id="519"/>
      <w:bookmarkEnd w:id="520"/>
      <w:bookmarkEnd w:id="521"/>
      <w:bookmarkEnd w:id="522"/>
      <w:bookmarkEnd w:id="523"/>
      <w:bookmarkEnd w:id="524"/>
    </w:p>
    <w:p w14:paraId="52AE3342" w14:textId="77777777" w:rsidR="008D72A7" w:rsidRPr="008D72A7" w:rsidRDefault="008D72A7" w:rsidP="008D72A7">
      <w:pPr>
        <w:pStyle w:val="Heading4"/>
      </w:pPr>
      <w:bookmarkStart w:id="525" w:name="_Toc26202327"/>
      <w:bookmarkStart w:id="526" w:name="_Toc22624266"/>
      <w:bookmarkStart w:id="527" w:name="_Toc22141064"/>
      <w:bookmarkStart w:id="528" w:name="_Toc18853076"/>
      <w:bookmarkStart w:id="529" w:name="_Toc26202513"/>
      <w:bookmarkStart w:id="530" w:name="_Toc34804223"/>
      <w:bookmarkStart w:id="531" w:name="_Toc35935794"/>
      <w:bookmarkStart w:id="532" w:name="_Toc45030014"/>
      <w:bookmarkStart w:id="533" w:name="_Toc51922374"/>
      <w:bookmarkStart w:id="534" w:name="_Toc51922793"/>
      <w:bookmarkStart w:id="535" w:name="_Toc74987070"/>
      <w:r w:rsidRPr="008D72A7">
        <w:t>6.1.</w:t>
      </w:r>
      <w:r w:rsidRPr="008D72A7">
        <w:rPr>
          <w:lang w:eastAsia="zh-CN"/>
        </w:rPr>
        <w:t>4</w:t>
      </w:r>
      <w:r w:rsidRPr="008D72A7">
        <w:t>.1</w:t>
      </w:r>
      <w:r w:rsidRPr="008D72A7">
        <w:tab/>
        <w:t>General</w:t>
      </w:r>
      <w:bookmarkEnd w:id="525"/>
      <w:bookmarkEnd w:id="526"/>
      <w:bookmarkEnd w:id="527"/>
      <w:bookmarkEnd w:id="528"/>
      <w:bookmarkEnd w:id="529"/>
      <w:bookmarkEnd w:id="530"/>
      <w:bookmarkEnd w:id="531"/>
      <w:bookmarkEnd w:id="532"/>
      <w:bookmarkEnd w:id="533"/>
      <w:bookmarkEnd w:id="534"/>
      <w:bookmarkEnd w:id="535"/>
    </w:p>
    <w:p w14:paraId="7FF13FCB" w14:textId="77777777" w:rsidR="008D72A7" w:rsidRPr="008D72A7" w:rsidRDefault="008D72A7" w:rsidP="008D72A7">
      <w:pPr>
        <w:pStyle w:val="Heading4"/>
        <w:rPr>
          <w:lang w:eastAsia="zh-CN"/>
        </w:rPr>
      </w:pPr>
      <w:bookmarkStart w:id="536" w:name="_Toc26202328"/>
      <w:bookmarkStart w:id="537" w:name="_Toc22624267"/>
      <w:bookmarkStart w:id="538" w:name="_Toc22141065"/>
      <w:bookmarkStart w:id="539" w:name="_Toc26202514"/>
      <w:bookmarkStart w:id="540" w:name="_Toc34804224"/>
      <w:bookmarkStart w:id="541" w:name="_Toc35935795"/>
      <w:bookmarkStart w:id="542" w:name="_Toc45030015"/>
      <w:bookmarkStart w:id="543" w:name="_Toc51922375"/>
      <w:bookmarkStart w:id="544" w:name="_Toc51922794"/>
      <w:bookmarkStart w:id="545" w:name="_Toc18853077"/>
      <w:bookmarkStart w:id="546" w:name="_Toc74987071"/>
      <w:r w:rsidRPr="008D72A7">
        <w:t>6.1.</w:t>
      </w:r>
      <w:r w:rsidRPr="008D72A7">
        <w:rPr>
          <w:lang w:eastAsia="zh-CN"/>
        </w:rPr>
        <w:t>4</w:t>
      </w:r>
      <w:r w:rsidRPr="008D72A7">
        <w:t>.2</w:t>
      </w:r>
      <w:r w:rsidRPr="008D72A7">
        <w:tab/>
      </w:r>
      <w:r w:rsidRPr="008D72A7">
        <w:rPr>
          <w:lang w:eastAsia="zh-CN"/>
        </w:rPr>
        <w:t>Eventnotify</w:t>
      </w:r>
      <w:bookmarkEnd w:id="536"/>
      <w:bookmarkEnd w:id="537"/>
      <w:bookmarkEnd w:id="538"/>
      <w:bookmarkEnd w:id="539"/>
      <w:bookmarkEnd w:id="540"/>
      <w:bookmarkEnd w:id="541"/>
      <w:bookmarkEnd w:id="542"/>
      <w:bookmarkEnd w:id="543"/>
      <w:bookmarkEnd w:id="544"/>
      <w:bookmarkEnd w:id="546"/>
    </w:p>
    <w:p w14:paraId="65294043" w14:textId="77777777" w:rsidR="008D72A7" w:rsidRPr="008D72A7" w:rsidRDefault="008D72A7" w:rsidP="008D72A7">
      <w:pPr>
        <w:pStyle w:val="Heading5"/>
        <w:rPr>
          <w:lang w:eastAsia="zh-CN"/>
        </w:rPr>
      </w:pPr>
      <w:bookmarkStart w:id="547" w:name="_Toc26202329"/>
      <w:bookmarkStart w:id="548" w:name="_Toc22624268"/>
      <w:bookmarkStart w:id="549" w:name="_Toc22141066"/>
      <w:bookmarkStart w:id="550" w:name="_Toc26202515"/>
      <w:bookmarkStart w:id="551" w:name="_Toc34804225"/>
      <w:bookmarkStart w:id="552" w:name="_Toc35935796"/>
      <w:bookmarkStart w:id="553" w:name="_Toc45030016"/>
      <w:bookmarkStart w:id="554" w:name="_Toc51922376"/>
      <w:bookmarkStart w:id="555" w:name="_Toc51922795"/>
      <w:bookmarkStart w:id="556" w:name="_Toc74987072"/>
      <w:r w:rsidRPr="008D72A7">
        <w:rPr>
          <w:sz w:val="24"/>
          <w:lang w:eastAsia="zh-CN"/>
        </w:rPr>
        <w:t>6.1.4.2.1</w:t>
      </w:r>
      <w:r w:rsidRPr="008D72A7">
        <w:tab/>
      </w:r>
      <w:r w:rsidRPr="008D72A7">
        <w:rPr>
          <w:lang w:eastAsia="zh-CN"/>
        </w:rPr>
        <w:t>Description</w:t>
      </w:r>
      <w:bookmarkEnd w:id="547"/>
      <w:bookmarkEnd w:id="548"/>
      <w:bookmarkEnd w:id="549"/>
      <w:bookmarkEnd w:id="550"/>
      <w:bookmarkEnd w:id="551"/>
      <w:bookmarkEnd w:id="552"/>
      <w:bookmarkEnd w:id="553"/>
      <w:bookmarkEnd w:id="554"/>
      <w:bookmarkEnd w:id="555"/>
      <w:bookmarkEnd w:id="556"/>
    </w:p>
    <w:p w14:paraId="7A932B5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8D72A7">
      <w:pPr>
        <w:pStyle w:val="Heading5"/>
        <w:rPr>
          <w:lang w:eastAsia="zh-CN"/>
        </w:rPr>
      </w:pPr>
      <w:bookmarkStart w:id="557" w:name="_Toc26202330"/>
      <w:bookmarkStart w:id="558" w:name="_Toc22624269"/>
      <w:bookmarkStart w:id="559" w:name="_Toc22141067"/>
      <w:bookmarkStart w:id="560" w:name="_Toc26202516"/>
      <w:bookmarkStart w:id="561" w:name="_Toc34804226"/>
      <w:bookmarkStart w:id="562" w:name="_Toc35935797"/>
      <w:bookmarkStart w:id="563" w:name="_Toc45030017"/>
      <w:bookmarkStart w:id="564" w:name="_Toc51922377"/>
      <w:bookmarkStart w:id="565" w:name="_Toc51922796"/>
      <w:bookmarkStart w:id="566" w:name="_Toc74987073"/>
      <w:r w:rsidRPr="008D72A7">
        <w:rPr>
          <w:lang w:eastAsia="zh-CN"/>
        </w:rPr>
        <w:t>6.1.4.2.2</w:t>
      </w:r>
      <w:r w:rsidRPr="008D72A7">
        <w:rPr>
          <w:lang w:eastAsia="zh-CN"/>
        </w:rPr>
        <w:tab/>
        <w:t>Notification Definition</w:t>
      </w:r>
      <w:bookmarkEnd w:id="557"/>
      <w:bookmarkEnd w:id="558"/>
      <w:bookmarkEnd w:id="559"/>
      <w:bookmarkEnd w:id="560"/>
      <w:bookmarkEnd w:id="561"/>
      <w:bookmarkEnd w:id="562"/>
      <w:bookmarkEnd w:id="563"/>
      <w:bookmarkEnd w:id="564"/>
      <w:bookmarkEnd w:id="565"/>
      <w:bookmarkEnd w:id="566"/>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8D72A7">
      <w:pPr>
        <w:pStyle w:val="Heading5"/>
        <w:rPr>
          <w:lang w:eastAsia="zh-CN"/>
        </w:rPr>
      </w:pPr>
      <w:bookmarkStart w:id="567" w:name="_Toc26202331"/>
      <w:bookmarkStart w:id="568" w:name="_Toc22624270"/>
      <w:bookmarkStart w:id="569" w:name="_Toc22141068"/>
      <w:bookmarkStart w:id="570" w:name="_Toc26202517"/>
      <w:bookmarkStart w:id="571" w:name="_Toc34804227"/>
      <w:bookmarkStart w:id="572" w:name="_Toc35935798"/>
      <w:bookmarkStart w:id="573" w:name="_Toc45030018"/>
      <w:bookmarkStart w:id="574" w:name="_Toc51922378"/>
      <w:bookmarkStart w:id="575" w:name="_Toc51922797"/>
      <w:bookmarkStart w:id="576" w:name="_Toc74987074"/>
      <w:r w:rsidRPr="008D72A7">
        <w:rPr>
          <w:lang w:eastAsia="zh-CN"/>
        </w:rPr>
        <w:t>6.1.4.2.3</w:t>
      </w:r>
      <w:r w:rsidRPr="008D72A7">
        <w:rPr>
          <w:lang w:eastAsia="zh-CN"/>
        </w:rPr>
        <w:tab/>
        <w:t>Notification Standard Methods</w:t>
      </w:r>
      <w:bookmarkEnd w:id="567"/>
      <w:bookmarkEnd w:id="568"/>
      <w:bookmarkEnd w:id="569"/>
      <w:bookmarkEnd w:id="570"/>
      <w:bookmarkEnd w:id="571"/>
      <w:bookmarkEnd w:id="572"/>
      <w:bookmarkEnd w:id="573"/>
      <w:bookmarkEnd w:id="574"/>
      <w:bookmarkEnd w:id="575"/>
      <w:bookmarkEnd w:id="576"/>
    </w:p>
    <w:p w14:paraId="46A53CC7" w14:textId="77777777" w:rsidR="008D72A7" w:rsidRPr="008D72A7" w:rsidRDefault="008D72A7" w:rsidP="008D72A7">
      <w:pPr>
        <w:pStyle w:val="Heading6"/>
      </w:pPr>
      <w:bookmarkStart w:id="577" w:name="_Toc26202332"/>
      <w:bookmarkStart w:id="578" w:name="_Toc22624271"/>
      <w:bookmarkStart w:id="579" w:name="_Toc22141069"/>
      <w:bookmarkStart w:id="580" w:name="_Toc11343370"/>
      <w:bookmarkStart w:id="581" w:name="_Toc26202518"/>
      <w:bookmarkStart w:id="582" w:name="_Toc34804228"/>
      <w:bookmarkStart w:id="583" w:name="_Toc35935799"/>
      <w:bookmarkStart w:id="584" w:name="_Toc45030019"/>
      <w:bookmarkStart w:id="585" w:name="_Toc51922379"/>
      <w:bookmarkStart w:id="586" w:name="_Toc51922798"/>
      <w:bookmarkStart w:id="587" w:name="_Toc7498707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77"/>
      <w:bookmarkEnd w:id="578"/>
      <w:bookmarkEnd w:id="579"/>
      <w:bookmarkEnd w:id="580"/>
      <w:bookmarkEnd w:id="581"/>
      <w:bookmarkEnd w:id="582"/>
      <w:bookmarkEnd w:id="583"/>
      <w:bookmarkEnd w:id="584"/>
      <w:bookmarkEnd w:id="585"/>
      <w:bookmarkEnd w:id="586"/>
      <w:bookmarkEnd w:id="587"/>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bookmarkStart w:id="588" w:name="_Hlk14643644"/>
            <w:r>
              <w:t>Event</w:t>
            </w:r>
            <w:bookmarkEnd w:id="588"/>
            <w:r>
              <w: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0DBD9AE" w14:textId="1DBE11BE" w:rsidR="00163985" w:rsidRDefault="00163985" w:rsidP="00D81E70">
            <w:pPr>
              <w:pStyle w:val="TAL"/>
            </w:pPr>
            <w:r>
              <w:t xml:space="preserve">Temporary redirection. The NF service consumer shall generate a Location header field containing a URI pointing to the endpoint of another NF service consumer to which the notification should be sent. </w:t>
            </w:r>
          </w:p>
          <w:p w14:paraId="1F0F3F30" w14:textId="1FBB56FE"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840EA9">
            <w:r w:rsidRPr="00E61E65">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rPr>
                <w:lang w:eastAsia="en-GB"/>
              </w:rPr>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8C57C58" w14:textId="66494415" w:rsidR="00163985" w:rsidRDefault="00163985" w:rsidP="00D81E70">
            <w:pPr>
              <w:pStyle w:val="TAL"/>
            </w:pPr>
            <w:r>
              <w:t xml:space="preserve">Permanent redirection. The NF service consumer shall generate a Location header field containing a URI pointing to the endpoint of another NF service consumer to which the notification should be sent. </w:t>
            </w:r>
          </w:p>
          <w:p w14:paraId="3817CE9E" w14:textId="23C5C8C0"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9D54C9">
            <w:pPr>
              <w:pStyle w:val="TAL"/>
              <w:ind w:leftChars="-4" w:left="842" w:hangingChars="472" w:hanging="850"/>
              <w:rPr>
                <w:rFonts w:eastAsia="SimSun"/>
              </w:rPr>
            </w:pPr>
            <w:r w:rsidRPr="00594B6D">
              <w:t>NOTE:</w:t>
            </w:r>
            <w:r w:rsidRPr="00594B6D">
              <w:tab/>
              <w:t>The mandatory HTTP error status codes for the POST method listed in Table 5.2.7.1-1 of 3GPP TS</w:t>
            </w:r>
            <w:r>
              <w:t> </w:t>
            </w:r>
            <w:r w:rsidRPr="00594B6D">
              <w:t>29.500</w:t>
            </w:r>
            <w:r>
              <w:t> </w:t>
            </w:r>
            <w:r w:rsidRPr="00594B6D">
              <w:t>[5] other than those specified in the table above also apply, with a ProblemDetails data type when needed (see clause</w:t>
            </w:r>
            <w:r>
              <w:t> </w:t>
            </w:r>
            <w:r w:rsidRPr="00594B6D">
              <w:t>5.2.7 of 3GPP TS</w:t>
            </w:r>
            <w:r>
              <w:t> </w:t>
            </w:r>
            <w:r w:rsidRPr="00594B6D">
              <w:t>29.500</w:t>
            </w:r>
            <w:r>
              <w:t> </w:t>
            </w:r>
            <w:r w:rsidRPr="00594B6D">
              <w:t>[5]).</w:t>
            </w:r>
          </w:p>
        </w:tc>
      </w:tr>
    </w:tbl>
    <w:p w14:paraId="21553A49" w14:textId="77777777" w:rsidR="00F0167D" w:rsidRDefault="00F0167D" w:rsidP="00F0167D">
      <w:bookmarkStart w:id="589"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F332EC">
      <w:pPr>
        <w:pStyle w:val="Heading4"/>
        <w:rPr>
          <w:lang w:eastAsia="zh-CN"/>
        </w:rPr>
      </w:pPr>
      <w:bookmarkStart w:id="590" w:name="_Toc35935800"/>
      <w:bookmarkStart w:id="591" w:name="_Toc45030020"/>
      <w:bookmarkStart w:id="592" w:name="_Toc51922380"/>
      <w:bookmarkStart w:id="593" w:name="_Toc51922799"/>
      <w:bookmarkStart w:id="594" w:name="_Toc74987076"/>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89"/>
      <w:bookmarkEnd w:id="590"/>
      <w:bookmarkEnd w:id="591"/>
      <w:bookmarkEnd w:id="592"/>
      <w:bookmarkEnd w:id="593"/>
      <w:bookmarkEnd w:id="594"/>
    </w:p>
    <w:p w14:paraId="6D79A293" w14:textId="77777777" w:rsidR="00F332EC" w:rsidRPr="00B24285" w:rsidRDefault="00F332EC" w:rsidP="00F332EC">
      <w:pPr>
        <w:pStyle w:val="Heading5"/>
        <w:rPr>
          <w:lang w:eastAsia="zh-CN"/>
        </w:rPr>
      </w:pPr>
      <w:bookmarkStart w:id="595" w:name="_Toc34804230"/>
      <w:bookmarkStart w:id="596" w:name="_Toc35935801"/>
      <w:bookmarkStart w:id="597" w:name="_Toc45030021"/>
      <w:bookmarkStart w:id="598" w:name="_Toc51922381"/>
      <w:bookmarkStart w:id="599" w:name="_Toc51922800"/>
      <w:bookmarkStart w:id="600" w:name="_Toc7498707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5"/>
      <w:bookmarkEnd w:id="596"/>
      <w:bookmarkEnd w:id="597"/>
      <w:bookmarkEnd w:id="598"/>
      <w:bookmarkEnd w:id="599"/>
      <w:bookmarkEnd w:id="600"/>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F332EC">
      <w:pPr>
        <w:pStyle w:val="Heading5"/>
        <w:rPr>
          <w:lang w:eastAsia="zh-CN"/>
        </w:rPr>
      </w:pPr>
      <w:bookmarkStart w:id="601" w:name="_Toc34804231"/>
      <w:bookmarkStart w:id="602" w:name="_Toc35935802"/>
      <w:bookmarkStart w:id="603" w:name="_Toc45030022"/>
      <w:bookmarkStart w:id="604" w:name="_Toc51922382"/>
      <w:bookmarkStart w:id="605" w:name="_Toc51922801"/>
      <w:bookmarkStart w:id="606" w:name="_Toc7498707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1"/>
      <w:bookmarkEnd w:id="602"/>
      <w:bookmarkEnd w:id="603"/>
      <w:bookmarkEnd w:id="604"/>
      <w:bookmarkEnd w:id="605"/>
      <w:bookmarkEnd w:id="606"/>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54C73FA3" w14:textId="77777777" w:rsidR="00F332EC" w:rsidRPr="00B24285" w:rsidRDefault="00F332EC" w:rsidP="00F332EC">
      <w:pPr>
        <w:pStyle w:val="Heading5"/>
        <w:rPr>
          <w:lang w:eastAsia="zh-CN"/>
        </w:rPr>
      </w:pPr>
      <w:bookmarkStart w:id="607" w:name="_Toc34804232"/>
      <w:bookmarkStart w:id="608" w:name="_Toc35935803"/>
      <w:bookmarkStart w:id="609" w:name="_Toc45030023"/>
      <w:bookmarkStart w:id="610" w:name="_Toc51922383"/>
      <w:bookmarkStart w:id="611" w:name="_Toc51922802"/>
      <w:bookmarkStart w:id="612" w:name="_Toc74987079"/>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07"/>
      <w:bookmarkEnd w:id="608"/>
      <w:bookmarkEnd w:id="609"/>
      <w:bookmarkEnd w:id="610"/>
      <w:bookmarkEnd w:id="611"/>
      <w:bookmarkEnd w:id="612"/>
    </w:p>
    <w:p w14:paraId="7AE12E65" w14:textId="77777777" w:rsidR="00F332EC" w:rsidRPr="00B24285" w:rsidRDefault="00F332EC" w:rsidP="00F332EC">
      <w:pPr>
        <w:pStyle w:val="Heading6"/>
      </w:pPr>
      <w:bookmarkStart w:id="613" w:name="_Toc34804233"/>
      <w:bookmarkStart w:id="614" w:name="_Toc35935804"/>
      <w:bookmarkStart w:id="615" w:name="_Toc45030024"/>
      <w:bookmarkStart w:id="616" w:name="_Toc51922384"/>
      <w:bookmarkStart w:id="617" w:name="_Toc51922803"/>
      <w:bookmarkStart w:id="618" w:name="_Toc7498708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3"/>
      <w:bookmarkEnd w:id="614"/>
      <w:bookmarkEnd w:id="615"/>
      <w:bookmarkEnd w:id="616"/>
      <w:bookmarkEnd w:id="617"/>
      <w:bookmarkEnd w:id="618"/>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C1781C3" w14:textId="49692178" w:rsidR="000163E7" w:rsidRDefault="000163E7" w:rsidP="003F36A9">
            <w:pPr>
              <w:pStyle w:val="TAL"/>
            </w:pPr>
            <w:r>
              <w:t xml:space="preserve">Temporary redirection. The NF service consumer shall generate a Location header field containing a URI pointing to the endpoint of another NF service consumer to which the notification should be sent. </w:t>
            </w:r>
          </w:p>
          <w:p w14:paraId="7CD9C50B" w14:textId="77777777"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135D6C7" w14:textId="0D37B6B0" w:rsidR="000163E7" w:rsidRDefault="000163E7" w:rsidP="003F36A9">
            <w:pPr>
              <w:pStyle w:val="TAL"/>
            </w:pPr>
            <w:r>
              <w:t xml:space="preserve">Permanent redirection. The NF service consumer shall generate a Location header field containing a URI pointing to the endpoint of another NF service consumer to which the notification should be sent. </w:t>
            </w:r>
          </w:p>
          <w:p w14:paraId="697D767E" w14:textId="77777777"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9D54C9">
            <w:pPr>
              <w:pStyle w:val="TAL"/>
              <w:ind w:left="841" w:hangingChars="467" w:hanging="841"/>
              <w:rPr>
                <w:rFonts w:eastAsia="SimSun"/>
              </w:rPr>
            </w:pPr>
            <w:r w:rsidRPr="00D20422">
              <w:t>NOTE:</w:t>
            </w:r>
            <w:r w:rsidRPr="00D20422">
              <w:tab/>
              <w:t>The mandatory HTTP error status codes for the POST method listed in Table 5.2.7.1-1 of 3GPP TS</w:t>
            </w:r>
            <w:r>
              <w:t> </w:t>
            </w:r>
            <w:r w:rsidRPr="00D20422">
              <w:t>29.500</w:t>
            </w:r>
            <w:r>
              <w:t> </w:t>
            </w:r>
            <w:r w:rsidRPr="00D20422">
              <w:t>[5] other than those specified in the table above also apply, with a ProblemDetails data type when needed (see clause</w:t>
            </w:r>
            <w:r>
              <w:t> </w:t>
            </w:r>
            <w:r w:rsidRPr="00D20422">
              <w:t>5.2.7 of 3GPP TS</w:t>
            </w:r>
            <w:r>
              <w:t> </w:t>
            </w:r>
            <w:r w:rsidRPr="00D20422">
              <w:t>29.500</w:t>
            </w:r>
            <w:r>
              <w:t> </w:t>
            </w:r>
            <w:r w:rsidRPr="00D20422">
              <w:t>[5]).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8D72A7">
      <w:pPr>
        <w:pStyle w:val="Heading3"/>
      </w:pPr>
      <w:bookmarkStart w:id="619" w:name="_Toc26202333"/>
      <w:bookmarkStart w:id="620" w:name="_Toc22624272"/>
      <w:bookmarkStart w:id="621" w:name="_Toc22141070"/>
      <w:bookmarkStart w:id="622" w:name="_Toc18853079"/>
      <w:bookmarkStart w:id="623" w:name="_Toc26202519"/>
      <w:bookmarkStart w:id="624" w:name="_Toc34804234"/>
      <w:bookmarkStart w:id="625" w:name="_Toc35935805"/>
      <w:bookmarkStart w:id="626" w:name="_Toc45030025"/>
      <w:bookmarkStart w:id="627" w:name="_Toc51922385"/>
      <w:bookmarkStart w:id="628" w:name="_Toc51922804"/>
      <w:bookmarkStart w:id="629" w:name="_Toc74987081"/>
      <w:bookmarkEnd w:id="545"/>
      <w:r w:rsidRPr="008D72A7">
        <w:t>6.1.</w:t>
      </w:r>
      <w:r w:rsidRPr="008D72A7">
        <w:rPr>
          <w:lang w:eastAsia="zh-CN"/>
        </w:rPr>
        <w:t>5</w:t>
      </w:r>
      <w:r w:rsidRPr="008D72A7">
        <w:tab/>
        <w:t>Data Model</w:t>
      </w:r>
      <w:bookmarkEnd w:id="619"/>
      <w:bookmarkEnd w:id="620"/>
      <w:bookmarkEnd w:id="621"/>
      <w:bookmarkEnd w:id="622"/>
      <w:bookmarkEnd w:id="623"/>
      <w:bookmarkEnd w:id="624"/>
      <w:bookmarkEnd w:id="625"/>
      <w:bookmarkEnd w:id="626"/>
      <w:bookmarkEnd w:id="627"/>
      <w:bookmarkEnd w:id="628"/>
      <w:bookmarkEnd w:id="629"/>
    </w:p>
    <w:p w14:paraId="3A6F9089" w14:textId="77777777" w:rsidR="008D72A7" w:rsidRPr="008D72A7" w:rsidRDefault="008D72A7" w:rsidP="008D72A7">
      <w:pPr>
        <w:pStyle w:val="Heading4"/>
      </w:pPr>
      <w:bookmarkStart w:id="630" w:name="_Toc26202334"/>
      <w:bookmarkStart w:id="631" w:name="_Toc22624273"/>
      <w:bookmarkStart w:id="632" w:name="_Toc22141071"/>
      <w:bookmarkStart w:id="633" w:name="_Toc18853080"/>
      <w:bookmarkStart w:id="634" w:name="_Toc26202520"/>
      <w:bookmarkStart w:id="635" w:name="_Toc34804235"/>
      <w:bookmarkStart w:id="636" w:name="_Toc35935806"/>
      <w:bookmarkStart w:id="637" w:name="_Toc45030026"/>
      <w:bookmarkStart w:id="638" w:name="_Toc51922386"/>
      <w:bookmarkStart w:id="639" w:name="_Toc51922805"/>
      <w:bookmarkStart w:id="640" w:name="_Toc74987082"/>
      <w:r w:rsidRPr="008D72A7">
        <w:t>6.1.</w:t>
      </w:r>
      <w:r w:rsidRPr="008D72A7">
        <w:rPr>
          <w:lang w:eastAsia="zh-CN"/>
        </w:rPr>
        <w:t>5</w:t>
      </w:r>
      <w:r w:rsidRPr="008D72A7">
        <w:t>.1</w:t>
      </w:r>
      <w:r w:rsidRPr="008D72A7">
        <w:tab/>
        <w:t>General</w:t>
      </w:r>
      <w:bookmarkEnd w:id="630"/>
      <w:bookmarkEnd w:id="631"/>
      <w:bookmarkEnd w:id="632"/>
      <w:bookmarkEnd w:id="633"/>
      <w:bookmarkEnd w:id="634"/>
      <w:bookmarkEnd w:id="635"/>
      <w:bookmarkEnd w:id="636"/>
      <w:bookmarkEnd w:id="637"/>
      <w:bookmarkEnd w:id="638"/>
      <w:bookmarkEnd w:id="639"/>
      <w:bookmarkEnd w:id="640"/>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C7A68"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4C7A68" w:rsidRDefault="004C7A68">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C7A68" w:rsidRDefault="004C7A68">
            <w:pPr>
              <w:pStyle w:val="TAL"/>
              <w:rPr>
                <w:rFonts w:cs="Arial"/>
                <w:szCs w:val="18"/>
              </w:rPr>
            </w:pPr>
          </w:p>
        </w:tc>
      </w:tr>
      <w:tr w:rsidR="004C7A68"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4C7A68" w:rsidRDefault="004C7A68">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C7A68" w:rsidRDefault="004C7A68">
            <w:pPr>
              <w:pStyle w:val="TAL"/>
              <w:rPr>
                <w:rFonts w:cs="Arial"/>
                <w:szCs w:val="18"/>
              </w:rPr>
            </w:pPr>
          </w:p>
        </w:tc>
      </w:tr>
      <w:tr w:rsidR="004C7A68"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4C7A68" w:rsidRDefault="004C7A68">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C7A68" w:rsidRDefault="004C7A68">
            <w:pPr>
              <w:pStyle w:val="TAL"/>
              <w:rPr>
                <w:rFonts w:cs="Arial"/>
                <w:szCs w:val="18"/>
              </w:rPr>
            </w:pPr>
          </w:p>
        </w:tc>
      </w:tr>
      <w:tr w:rsidR="004C7A68"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4C7A68" w:rsidRDefault="004C7A68">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C7A68" w:rsidRDefault="004C7A68">
            <w:pPr>
              <w:pStyle w:val="TAL"/>
              <w:rPr>
                <w:rFonts w:cs="Arial"/>
                <w:szCs w:val="18"/>
              </w:rPr>
            </w:pPr>
          </w:p>
        </w:tc>
      </w:tr>
      <w:tr w:rsidR="004C7A68"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4C7A68" w:rsidRDefault="004C7A68">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4C7A68" w:rsidRDefault="004C7A68">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4C7A68" w:rsidRDefault="004C7A68">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4C7A68" w:rsidRDefault="004C7A68">
            <w:pPr>
              <w:pStyle w:val="TAL"/>
              <w:rPr>
                <w:rFonts w:cs="Arial"/>
                <w:szCs w:val="18"/>
              </w:rPr>
            </w:pPr>
          </w:p>
        </w:tc>
      </w:tr>
      <w:tr w:rsidR="004C7A68"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4C7A68" w:rsidRDefault="004C7A68">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4C7A68" w:rsidRDefault="004C7A68">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4C7A68" w:rsidRDefault="004C7A68">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4C7A68" w:rsidRDefault="004C7A68">
            <w:pPr>
              <w:pStyle w:val="TAL"/>
              <w:rPr>
                <w:rFonts w:cs="Arial"/>
                <w:szCs w:val="18"/>
              </w:rPr>
            </w:pPr>
          </w:p>
        </w:tc>
      </w:tr>
      <w:tr w:rsidR="004C7A68"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4C7A68" w:rsidRDefault="004C7A68">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4C7A68" w:rsidRDefault="004C7A68">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4C7A68" w:rsidRDefault="004C7A68"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4C7A68" w:rsidRDefault="004C7A68">
            <w:pPr>
              <w:pStyle w:val="TAL"/>
              <w:rPr>
                <w:rFonts w:cs="Arial"/>
                <w:szCs w:val="18"/>
              </w:rPr>
            </w:pPr>
          </w:p>
        </w:tc>
      </w:tr>
      <w:tr w:rsidR="004C7A68"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4C7A68" w:rsidRDefault="004C7A68">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4C7A68" w:rsidRDefault="004C7A68">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4C7A68" w:rsidRDefault="004C7A68">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4C7A68" w:rsidRDefault="004C7A68">
            <w:pPr>
              <w:pStyle w:val="TAL"/>
              <w:rPr>
                <w:rFonts w:cs="Arial"/>
                <w:szCs w:val="18"/>
              </w:rPr>
            </w:pPr>
          </w:p>
        </w:tc>
      </w:tr>
      <w:tr w:rsidR="004C7A68"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4C7A68" w:rsidRDefault="004C7A68">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4C7A68" w:rsidRDefault="004C7A68" w:rsidP="0078017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4C7A68" w:rsidRPr="00E00EE5" w:rsidRDefault="004C7A68">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4C7A68" w:rsidRDefault="004C7A68">
            <w:pPr>
              <w:pStyle w:val="TAL"/>
              <w:rPr>
                <w:rFonts w:cs="Arial"/>
                <w:szCs w:val="18"/>
              </w:rPr>
            </w:pPr>
          </w:p>
        </w:tc>
      </w:tr>
      <w:tr w:rsidR="004C7A68"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4C7A68" w:rsidRDefault="004C7A68">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4C7A68" w:rsidRDefault="004C7A68" w:rsidP="0078017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4C7A68" w:rsidRPr="00E00EE5" w:rsidRDefault="004C7A68">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4C7A68" w:rsidRDefault="004C7A68">
            <w:pPr>
              <w:pStyle w:val="TAL"/>
              <w:rPr>
                <w:rFonts w:cs="Arial"/>
                <w:szCs w:val="18"/>
              </w:rPr>
            </w:pPr>
          </w:p>
        </w:tc>
      </w:tr>
      <w:tr w:rsidR="004C7A68"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4C7A68" w:rsidRDefault="004C7A68">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4C7A68" w:rsidRDefault="004C7A68"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4C7A68" w:rsidRPr="00E00EE5" w:rsidRDefault="004C7A68">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4C7A68" w:rsidRDefault="004C7A68">
            <w:pPr>
              <w:pStyle w:val="TAL"/>
              <w:rPr>
                <w:rFonts w:cs="Arial"/>
                <w:szCs w:val="18"/>
              </w:rPr>
            </w:pPr>
          </w:p>
        </w:tc>
      </w:tr>
      <w:tr w:rsidR="004C7A68"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4C7A68" w:rsidRPr="00BB2080" w:rsidRDefault="004C7A68" w:rsidP="00BB2080">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4C7A68" w:rsidRDefault="004C7A68"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4C7A68" w:rsidRPr="00BB2080" w:rsidRDefault="004C7A68"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4C7A68" w:rsidRPr="00BB2080" w:rsidRDefault="004C7A68" w:rsidP="00BB2080">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8D72A7"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8D72A7" w:rsidRDefault="008D72A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8D72A7" w:rsidRDefault="008D72A7">
            <w:pPr>
              <w:pStyle w:val="TAL"/>
              <w:rPr>
                <w:rFonts w:cs="Arial"/>
                <w:szCs w:val="18"/>
              </w:rPr>
            </w:pPr>
          </w:p>
        </w:tc>
      </w:tr>
      <w:tr w:rsidR="008D72A7"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8D72A7" w:rsidRDefault="008D72A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8D72A7" w:rsidRDefault="008D72A7">
            <w:pPr>
              <w:pStyle w:val="TAL"/>
              <w:rPr>
                <w:rFonts w:cs="Arial"/>
                <w:szCs w:val="18"/>
              </w:rPr>
            </w:pPr>
          </w:p>
        </w:tc>
      </w:tr>
      <w:tr w:rsidR="008D72A7"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8D72A7" w:rsidRDefault="008D72A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8D72A7" w:rsidRDefault="008D72A7">
            <w:pPr>
              <w:pStyle w:val="TAL"/>
              <w:rPr>
                <w:rFonts w:cs="Arial"/>
                <w:szCs w:val="18"/>
              </w:rPr>
            </w:pPr>
          </w:p>
        </w:tc>
      </w:tr>
      <w:tr w:rsidR="008D72A7"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8D72A7" w:rsidRDefault="008D72A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8D72A7" w:rsidRDefault="008D72A7">
            <w:pPr>
              <w:pStyle w:val="TAL"/>
              <w:rPr>
                <w:rFonts w:cs="Arial"/>
                <w:szCs w:val="18"/>
              </w:rPr>
            </w:pPr>
          </w:p>
        </w:tc>
      </w:tr>
      <w:tr w:rsidR="008D72A7"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8D72A7" w:rsidRDefault="008D72A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8D72A7" w:rsidRDefault="008D72A7">
            <w:pPr>
              <w:pStyle w:val="TAL"/>
              <w:rPr>
                <w:rFonts w:cs="Arial"/>
                <w:szCs w:val="18"/>
              </w:rPr>
            </w:pPr>
          </w:p>
        </w:tc>
      </w:tr>
      <w:tr w:rsidR="008D72A7"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8D72A7" w:rsidRDefault="008D72A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8D72A7" w:rsidRDefault="008D72A7">
            <w:pPr>
              <w:pStyle w:val="TAL"/>
              <w:rPr>
                <w:rFonts w:cs="Arial"/>
                <w:szCs w:val="18"/>
              </w:rPr>
            </w:pPr>
          </w:p>
        </w:tc>
      </w:tr>
      <w:tr w:rsidR="00F332EC"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F332EC" w:rsidRDefault="00F332E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F332EC" w:rsidRDefault="00F332E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F332EC" w:rsidRDefault="00F332E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F332EC" w:rsidRDefault="00F332EC">
            <w:pPr>
              <w:pStyle w:val="TAL"/>
              <w:rPr>
                <w:rFonts w:cs="Arial"/>
                <w:szCs w:val="18"/>
              </w:rPr>
            </w:pPr>
          </w:p>
        </w:tc>
      </w:tr>
      <w:tr w:rsidR="005D6D04"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5D6D04" w:rsidRPr="000A57AE" w:rsidRDefault="005D6D04">
            <w:pPr>
              <w:pStyle w:val="TAL"/>
              <w:rPr>
                <w:lang w:eastAsia="zh-CN"/>
              </w:rPr>
            </w:pPr>
            <w:r>
              <w:rPr>
                <w:color w:val="000000"/>
                <w:lang w:val="en-US"/>
              </w:rPr>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5D6D04" w:rsidRDefault="005D6D04">
            <w:pPr>
              <w:pStyle w:val="TAL"/>
              <w:rPr>
                <w:rFonts w:cs="Arial"/>
                <w:szCs w:val="18"/>
              </w:rPr>
            </w:pPr>
          </w:p>
        </w:tc>
      </w:tr>
      <w:tr w:rsidR="005D6D04"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5D6D04" w:rsidRPr="000A57AE" w:rsidRDefault="005D6D04">
            <w:pPr>
              <w:pStyle w:val="TAL"/>
              <w:rPr>
                <w:lang w:eastAsia="zh-CN"/>
              </w:rPr>
            </w:pPr>
            <w:r>
              <w:rPr>
                <w:color w:val="000000"/>
                <w:lang w:val="en-US"/>
              </w:rPr>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5D6D04" w:rsidRDefault="005D6D04">
            <w:pPr>
              <w:pStyle w:val="TAL"/>
              <w:rPr>
                <w:rFonts w:cs="Arial"/>
                <w:szCs w:val="18"/>
              </w:rPr>
            </w:pPr>
          </w:p>
        </w:tc>
      </w:tr>
      <w:tr w:rsidR="005D6D04"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5D6D04" w:rsidRPr="000A57AE" w:rsidRDefault="005D6D04">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5D6D04" w:rsidRDefault="005D6D04">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5D6D04" w:rsidRDefault="005D6D04">
            <w:pPr>
              <w:pStyle w:val="TAL"/>
              <w:rPr>
                <w:rFonts w:cs="Arial"/>
                <w:szCs w:val="18"/>
              </w:rPr>
            </w:pPr>
          </w:p>
        </w:tc>
      </w:tr>
      <w:tr w:rsidR="005D6D04"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5D6D04" w:rsidRPr="000A57AE" w:rsidRDefault="005D6D04">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5D6D04" w:rsidRDefault="005D6D04">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5D6D04" w:rsidRDefault="005D6D04">
            <w:pPr>
              <w:pStyle w:val="TAL"/>
              <w:rPr>
                <w:rFonts w:cs="Arial"/>
                <w:szCs w:val="18"/>
              </w:rPr>
            </w:pPr>
          </w:p>
        </w:tc>
      </w:tr>
      <w:tr w:rsidR="00791867"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91867" w:rsidRDefault="00791867">
            <w:pPr>
              <w:pStyle w:val="TAL"/>
              <w:rPr>
                <w:lang w:val="en-US"/>
              </w:rPr>
            </w:pPr>
            <w:r>
              <w:rPr>
                <w:color w:val="000000"/>
                <w:lang w:eastAsia="zh-CN"/>
              </w:rPr>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91867" w:rsidRDefault="00791867"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91867" w:rsidRDefault="00791867">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91867" w:rsidRDefault="00791867">
            <w:pPr>
              <w:pStyle w:val="TAL"/>
              <w:rPr>
                <w:rFonts w:cs="Arial"/>
                <w:szCs w:val="18"/>
              </w:rPr>
            </w:pPr>
          </w:p>
        </w:tc>
      </w:tr>
      <w:tr w:rsidR="00E00EE5"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E00EE5" w:rsidRPr="00E00EE5" w:rsidRDefault="00E00EE5">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E00EE5" w:rsidRDefault="00E00EE5"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E00EE5" w:rsidRPr="00E00EE5" w:rsidRDefault="00E00EE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E00EE5" w:rsidRDefault="00E00EE5">
            <w:pPr>
              <w:pStyle w:val="TAL"/>
              <w:rPr>
                <w:rFonts w:cs="Arial"/>
                <w:szCs w:val="18"/>
              </w:rPr>
            </w:pPr>
          </w:p>
        </w:tc>
      </w:tr>
      <w:tr w:rsidR="00E00EE5"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E00EE5" w:rsidRPr="00E00EE5" w:rsidRDefault="00E00EE5">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E00EE5" w:rsidRDefault="00E00EE5"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E00EE5" w:rsidRPr="00E00EE5" w:rsidRDefault="00E00EE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E00EE5" w:rsidRDefault="00E00EE5">
            <w:pPr>
              <w:pStyle w:val="TAL"/>
              <w:rPr>
                <w:rFonts w:cs="Arial"/>
                <w:szCs w:val="18"/>
              </w:rPr>
            </w:pPr>
          </w:p>
        </w:tc>
      </w:tr>
      <w:tr w:rsidR="00BB2080"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BB2080" w:rsidRPr="00E00EE5" w:rsidRDefault="00BB2080">
            <w:pPr>
              <w:pStyle w:val="TAL"/>
            </w:pPr>
            <w:r>
              <w:rPr>
                <w:rFonts w:eastAsia="DengXian"/>
                <w:color w:val="000000"/>
                <w:lang w:eastAsia="zh-C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BB2080" w:rsidRDefault="00BB2080"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BB2080" w:rsidRPr="00E00EE5" w:rsidRDefault="00BB2080">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BB2080" w:rsidRDefault="00BB2080">
            <w:pPr>
              <w:pStyle w:val="TAL"/>
              <w:rPr>
                <w:rFonts w:cs="Arial"/>
                <w:szCs w:val="18"/>
              </w:rPr>
            </w:pPr>
          </w:p>
        </w:tc>
      </w:tr>
      <w:tr w:rsidR="00FA4603"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FA4603" w:rsidRDefault="00FA4603">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FA4603" w:rsidRDefault="00FA4603"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FA4603" w:rsidRDefault="00FA4603">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FA4603" w:rsidRDefault="00FA4603">
            <w:pPr>
              <w:pStyle w:val="TAL"/>
              <w:rPr>
                <w:rFonts w:cs="Arial"/>
                <w:szCs w:val="18"/>
              </w:rPr>
            </w:pPr>
          </w:p>
        </w:tc>
      </w:tr>
      <w:tr w:rsidR="00FA4603"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FA4603" w:rsidRPr="00425C5C" w:rsidRDefault="00FA4603">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FA4603" w:rsidRDefault="00FA4603"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FA4603" w:rsidRPr="00425C5C" w:rsidRDefault="00FA4603">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FA4603" w:rsidRDefault="00FA4603">
            <w:pPr>
              <w:pStyle w:val="TAL"/>
              <w:rPr>
                <w:rFonts w:cs="Arial"/>
                <w:szCs w:val="18"/>
              </w:rPr>
            </w:pPr>
          </w:p>
        </w:tc>
      </w:tr>
      <w:tr w:rsidR="005F46EE"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5F46EE" w:rsidRDefault="005F46EE">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5F46EE" w:rsidRDefault="005F46EE"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5F46EE" w:rsidRPr="005576A5" w:rsidRDefault="005F46EE">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5F46EE" w:rsidRDefault="005F46EE">
            <w:pPr>
              <w:pStyle w:val="TAL"/>
              <w:rPr>
                <w:rFonts w:cs="Arial"/>
                <w:szCs w:val="18"/>
              </w:rPr>
            </w:pPr>
          </w:p>
        </w:tc>
      </w:tr>
    </w:tbl>
    <w:p w14:paraId="3FF6BFC0" w14:textId="77777777" w:rsidR="008D72A7" w:rsidRDefault="008D72A7" w:rsidP="008D72A7"/>
    <w:p w14:paraId="782700F0" w14:textId="77777777" w:rsidR="008D72A7" w:rsidRPr="008D72A7" w:rsidRDefault="008D72A7" w:rsidP="008D72A7">
      <w:pPr>
        <w:pStyle w:val="Heading4"/>
        <w:rPr>
          <w:lang w:val="en-US"/>
        </w:rPr>
      </w:pPr>
      <w:bookmarkStart w:id="641" w:name="_Toc26202335"/>
      <w:bookmarkStart w:id="642" w:name="_Toc22624274"/>
      <w:bookmarkStart w:id="643" w:name="_Toc22141072"/>
      <w:bookmarkStart w:id="644" w:name="_Toc18853081"/>
      <w:bookmarkStart w:id="645" w:name="_Toc26202521"/>
      <w:bookmarkStart w:id="646" w:name="_Toc34804236"/>
      <w:bookmarkStart w:id="647" w:name="_Toc35935807"/>
      <w:bookmarkStart w:id="648" w:name="_Toc45030027"/>
      <w:bookmarkStart w:id="649" w:name="_Toc51922387"/>
      <w:bookmarkStart w:id="650" w:name="_Toc51922806"/>
      <w:bookmarkStart w:id="651" w:name="_Toc74987083"/>
      <w:r w:rsidRPr="008D72A7">
        <w:rPr>
          <w:lang w:val="en-US"/>
        </w:rPr>
        <w:t>6.1.</w:t>
      </w:r>
      <w:r w:rsidRPr="008D72A7">
        <w:rPr>
          <w:lang w:val="en-US" w:eastAsia="zh-CN"/>
        </w:rPr>
        <w:t>5</w:t>
      </w:r>
      <w:r w:rsidRPr="008D72A7">
        <w:rPr>
          <w:lang w:val="en-US"/>
        </w:rPr>
        <w:t>.2</w:t>
      </w:r>
      <w:r w:rsidRPr="008D72A7">
        <w:rPr>
          <w:lang w:val="en-US"/>
        </w:rPr>
        <w:tab/>
        <w:t>Structured data types</w:t>
      </w:r>
      <w:bookmarkEnd w:id="641"/>
      <w:bookmarkEnd w:id="642"/>
      <w:bookmarkEnd w:id="643"/>
      <w:bookmarkEnd w:id="644"/>
      <w:bookmarkEnd w:id="645"/>
      <w:bookmarkEnd w:id="646"/>
      <w:bookmarkEnd w:id="647"/>
      <w:bookmarkEnd w:id="648"/>
      <w:bookmarkEnd w:id="649"/>
      <w:bookmarkEnd w:id="650"/>
      <w:bookmarkEnd w:id="651"/>
    </w:p>
    <w:p w14:paraId="0B5BEF60" w14:textId="77777777" w:rsidR="008D72A7" w:rsidRPr="008D72A7" w:rsidRDefault="008D72A7" w:rsidP="008D72A7">
      <w:pPr>
        <w:pStyle w:val="Heading5"/>
      </w:pPr>
      <w:bookmarkStart w:id="652" w:name="_Toc26202336"/>
      <w:bookmarkStart w:id="653" w:name="_Toc22624275"/>
      <w:bookmarkStart w:id="654" w:name="_Toc22141073"/>
      <w:bookmarkStart w:id="655" w:name="_Toc18853082"/>
      <w:bookmarkStart w:id="656" w:name="_Toc26202522"/>
      <w:bookmarkStart w:id="657" w:name="_Toc34804237"/>
      <w:bookmarkStart w:id="658" w:name="_Toc35935808"/>
      <w:bookmarkStart w:id="659" w:name="_Toc45030028"/>
      <w:bookmarkStart w:id="660" w:name="_Toc51922388"/>
      <w:bookmarkStart w:id="661" w:name="_Toc51922807"/>
      <w:bookmarkStart w:id="662" w:name="_Toc74987084"/>
      <w:r w:rsidRPr="008D72A7">
        <w:t>6.1.</w:t>
      </w:r>
      <w:r w:rsidRPr="008D72A7">
        <w:rPr>
          <w:lang w:eastAsia="zh-CN"/>
        </w:rPr>
        <w:t>5</w:t>
      </w:r>
      <w:r w:rsidRPr="008D72A7">
        <w:t>.2.1</w:t>
      </w:r>
      <w:r w:rsidRPr="008D72A7">
        <w:tab/>
        <w:t>Introduction</w:t>
      </w:r>
      <w:bookmarkEnd w:id="652"/>
      <w:bookmarkEnd w:id="653"/>
      <w:bookmarkEnd w:id="654"/>
      <w:bookmarkEnd w:id="655"/>
      <w:bookmarkEnd w:id="656"/>
      <w:bookmarkEnd w:id="657"/>
      <w:bookmarkEnd w:id="658"/>
      <w:bookmarkEnd w:id="659"/>
      <w:bookmarkEnd w:id="660"/>
      <w:bookmarkEnd w:id="661"/>
      <w:bookmarkEnd w:id="662"/>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8D72A7">
      <w:pPr>
        <w:pStyle w:val="Heading5"/>
      </w:pPr>
      <w:bookmarkStart w:id="663" w:name="_Toc26202337"/>
      <w:bookmarkStart w:id="664" w:name="_Toc22624276"/>
      <w:bookmarkStart w:id="665" w:name="_Toc22141074"/>
      <w:bookmarkStart w:id="666" w:name="_Toc18853083"/>
      <w:bookmarkStart w:id="667" w:name="_Toc26202523"/>
      <w:bookmarkStart w:id="668" w:name="_Toc34804238"/>
      <w:bookmarkStart w:id="669" w:name="_Toc35935809"/>
      <w:bookmarkStart w:id="670" w:name="_Toc45030029"/>
      <w:bookmarkStart w:id="671" w:name="_Toc51922389"/>
      <w:bookmarkStart w:id="672" w:name="_Toc51922808"/>
      <w:bookmarkStart w:id="673" w:name="_Toc74987085"/>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3"/>
      <w:bookmarkEnd w:id="664"/>
      <w:bookmarkEnd w:id="665"/>
      <w:bookmarkEnd w:id="666"/>
      <w:bookmarkEnd w:id="667"/>
      <w:bookmarkEnd w:id="668"/>
      <w:bookmarkEnd w:id="669"/>
      <w:bookmarkEnd w:id="670"/>
      <w:bookmarkEnd w:id="671"/>
      <w:bookmarkEnd w:id="672"/>
      <w:bookmarkEnd w:id="673"/>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8D72A7" w14:paraId="4E198990"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1958" w:type="dxa"/>
            <w:gridSpan w:val="2"/>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1ACB529"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The call-back Uri of NF service consumer (i.e. NEF)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w:t>
            </w:r>
            <w:r>
              <w:rPr>
                <w:lang w:eastAsia="zh-CN"/>
              </w:rPr>
              <w:lastRenderedPageBreak/>
              <w:t>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lastRenderedPageBreak/>
              <w:t>ExternalClientId</w:t>
            </w:r>
            <w:r>
              <w:rPr>
                <w:lang w:eastAsia="zh-CN"/>
              </w:rPr>
              <w:lastRenderedPageBreak/>
              <w:t>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lastRenderedPageBreak/>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8D72A7" w14:paraId="5E054360"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8D72A7" w:rsidRDefault="008D72A7">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8D72A7" w:rsidRDefault="008D72A7">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8D72A7" w:rsidRDefault="00F0678E">
            <w:pPr>
              <w:pStyle w:val="TAL"/>
              <w:rPr>
                <w:rFonts w:cs="Arial"/>
                <w:szCs w:val="18"/>
                <w:lang w:eastAsia="zh-CN"/>
              </w:rPr>
            </w:pPr>
            <w:r>
              <w:rPr>
                <w:rFonts w:cs="Arial" w:hint="eastAsia"/>
                <w:szCs w:val="18"/>
                <w:lang w:eastAsia="zh-CN"/>
              </w:rPr>
              <w:t>V</w:t>
            </w:r>
            <w:r>
              <w:rPr>
                <w:rFonts w:cs="Arial"/>
                <w:szCs w:val="18"/>
                <w:lang w:eastAsia="zh-CN"/>
              </w:rPr>
              <w:t xml:space="preserve">elocity </w:t>
            </w:r>
            <w:r w:rsidR="008D72A7">
              <w:rPr>
                <w:rFonts w:cs="Arial"/>
                <w:szCs w:val="18"/>
                <w:lang w:eastAsia="zh-CN"/>
              </w:rPr>
              <w:t>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4D4EAB0F" w14:textId="77777777" w:rsidR="008D72A7" w:rsidRDefault="008D72A7">
            <w:pPr>
              <w:pStyle w:val="TAL"/>
              <w:rPr>
                <w:rFonts w:cs="Arial"/>
                <w:szCs w:val="18"/>
              </w:rPr>
            </w:pPr>
          </w:p>
        </w:tc>
      </w:tr>
      <w:tr w:rsidR="008D72A7" w14:paraId="10D259D7"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8D72A7" w:rsidRDefault="008D72A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8D72A7" w:rsidRDefault="008D72A7">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8D72A7" w:rsidRDefault="00F0678E">
            <w:pPr>
              <w:pStyle w:val="TAL"/>
              <w:rPr>
                <w:rFonts w:cs="Arial"/>
                <w:szCs w:val="18"/>
                <w:lang w:eastAsia="zh-CN"/>
              </w:rPr>
            </w:pPr>
            <w:r>
              <w:rPr>
                <w:rFonts w:hint="eastAsia"/>
                <w:lang w:eastAsia="zh-CN"/>
              </w:rPr>
              <w:t>P</w:t>
            </w:r>
            <w:r>
              <w:rPr>
                <w:lang w:eastAsia="zh-CN"/>
              </w:rPr>
              <w:t xml:space="preserve">riority </w:t>
            </w:r>
            <w:r w:rsidR="008D72A7">
              <w:rPr>
                <w:lang w:eastAsia="zh-CN"/>
              </w:rPr>
              <w:t>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7682BE7B" w14:textId="77777777" w:rsidR="008D72A7" w:rsidRDefault="008D72A7">
            <w:pPr>
              <w:pStyle w:val="TAL"/>
              <w:rPr>
                <w:rFonts w:cs="Arial"/>
                <w:szCs w:val="18"/>
              </w:rPr>
            </w:pPr>
          </w:p>
        </w:tc>
      </w:tr>
      <w:tr w:rsidR="008D72A7" w14:paraId="241626D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8D72A7" w:rsidRDefault="008D72A7">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8D72A7" w:rsidRDefault="008D72A7">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8D72A7" w:rsidRDefault="008D72A7">
            <w:pPr>
              <w:pStyle w:val="TAL"/>
              <w:rPr>
                <w:rFonts w:cs="Arial"/>
                <w:szCs w:val="18"/>
                <w:lang w:eastAsia="zh-CN"/>
              </w:rPr>
            </w:pPr>
            <w:r>
              <w:rPr>
                <w:rFonts w:cs="Arial"/>
                <w:szCs w:val="18"/>
                <w:lang w:eastAsia="zh-CN"/>
              </w:rPr>
              <w:t>Requested type of location, applicable to location immediate request</w:t>
            </w:r>
            <w:r w:rsidR="00340418">
              <w:rPr>
                <w:rFonts w:eastAsia="Times New Roman" w:cs="Arial"/>
                <w:szCs w:val="18"/>
                <w:lang w:eastAsia="zh-CN"/>
              </w:rPr>
              <w:t xml:space="preserve"> (NOTE </w:t>
            </w:r>
            <w:r w:rsidR="00340418">
              <w:rPr>
                <w:rFonts w:cs="Arial" w:hint="eastAsia"/>
                <w:szCs w:val="18"/>
                <w:lang w:eastAsia="zh-CN"/>
              </w:rPr>
              <w:t>2</w:t>
            </w:r>
            <w:r w:rsidR="00340418">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746A10DF" w14:textId="77777777" w:rsidR="008D72A7" w:rsidRDefault="008D72A7">
            <w:pPr>
              <w:pStyle w:val="TAL"/>
              <w:rPr>
                <w:rFonts w:cs="Arial"/>
                <w:szCs w:val="18"/>
              </w:rPr>
            </w:pPr>
          </w:p>
        </w:tc>
      </w:tr>
      <w:tr w:rsidR="008D72A7" w14:paraId="5414E93E"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8D72A7" w:rsidRDefault="008D72A7">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8D72A7" w:rsidRDefault="008D72A7">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8D72A7" w:rsidRDefault="00F0678E">
            <w:pPr>
              <w:pStyle w:val="TAL"/>
              <w:rPr>
                <w:rFonts w:cs="Arial"/>
                <w:szCs w:val="18"/>
                <w:lang w:eastAsia="zh-CN"/>
              </w:rPr>
            </w:pPr>
            <w:r>
              <w:rPr>
                <w:rFonts w:cs="Arial" w:hint="eastAsia"/>
                <w:szCs w:val="18"/>
                <w:lang w:eastAsia="zh-CN"/>
              </w:rPr>
              <w:t>R</w:t>
            </w:r>
            <w:r>
              <w:rPr>
                <w:rFonts w:cs="Arial"/>
                <w:szCs w:val="18"/>
                <w:lang w:eastAsia="zh-CN"/>
              </w:rPr>
              <w:t xml:space="preserve">equested </w:t>
            </w:r>
            <w:r w:rsidR="008D72A7">
              <w:rPr>
                <w:rFonts w:cs="Arial"/>
                <w:szCs w:val="18"/>
                <w:lang w:eastAsia="zh-CN"/>
              </w:rPr>
              <w:t>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7B3FA7CA" w14:textId="77777777" w:rsidR="008D72A7" w:rsidRDefault="008D72A7">
            <w:pPr>
              <w:pStyle w:val="TAL"/>
              <w:rPr>
                <w:rFonts w:cs="Arial"/>
                <w:szCs w:val="18"/>
              </w:rPr>
            </w:pPr>
          </w:p>
        </w:tc>
      </w:tr>
      <w:tr w:rsidR="008D72A7" w14:paraId="45FAC167"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8D72A7" w:rsidRDefault="00C155F3"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8D72A7" w:rsidRDefault="008D72A7">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15BB1AAB" w14:textId="77777777" w:rsidR="008D72A7" w:rsidRDefault="008D72A7">
            <w:pPr>
              <w:pStyle w:val="TAL"/>
              <w:rPr>
                <w:rFonts w:cs="Arial"/>
                <w:szCs w:val="18"/>
              </w:rPr>
            </w:pPr>
          </w:p>
        </w:tc>
      </w:tr>
      <w:tr w:rsidR="0014411C" w14:paraId="054CDC86" w14:textId="77777777" w:rsidTr="00821DC5">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14411C" w:rsidDel="00C155F3" w:rsidRDefault="0014411C"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14411C" w:rsidRDefault="0014411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14411C" w:rsidRDefault="0014411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14411C" w:rsidRDefault="0014411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14411C" w:rsidDel="00F0678E" w:rsidRDefault="0014411C" w:rsidP="008158A7">
            <w:pPr>
              <w:pStyle w:val="TAL"/>
              <w:rPr>
                <w:rFonts w:cs="Arial"/>
                <w:szCs w:val="18"/>
                <w:lang w:eastAsia="zh-CN"/>
              </w:rPr>
            </w:pPr>
            <w:r>
              <w:rPr>
                <w:rFonts w:cs="Arial" w:hint="eastAsia"/>
                <w:szCs w:val="18"/>
                <w:lang w:eastAsia="zh-CN"/>
              </w:rPr>
              <w:t>Code word</w:t>
            </w:r>
            <w:r w:rsidR="008158A7">
              <w:rPr>
                <w:rFonts w:cs="Arial" w:hint="eastAsia"/>
                <w:szCs w:val="18"/>
                <w:lang w:eastAsia="zh-CN"/>
              </w:rPr>
              <w:t xml:space="preserve"> </w:t>
            </w:r>
            <w:r w:rsidR="008158A7">
              <w:rPr>
                <w:rFonts w:eastAsia="Times New Roman" w:cs="Arial"/>
                <w:szCs w:val="18"/>
                <w:lang w:eastAsia="zh-CN"/>
              </w:rPr>
              <w:t>(NOTE</w:t>
            </w:r>
            <w:r w:rsidR="00340418">
              <w:rPr>
                <w:rFonts w:eastAsia="Times New Roman" w:cs="Arial"/>
                <w:szCs w:val="18"/>
                <w:lang w:eastAsia="zh-CN"/>
              </w:rPr>
              <w:t xml:space="preserve"> </w:t>
            </w:r>
            <w:r w:rsidR="00340418">
              <w:rPr>
                <w:rFonts w:cs="Arial" w:hint="eastAsia"/>
                <w:szCs w:val="18"/>
                <w:lang w:eastAsia="zh-CN"/>
              </w:rPr>
              <w:t>1</w:t>
            </w:r>
            <w:r w:rsidR="008158A7">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FD04DFE" w14:textId="77777777" w:rsidR="0014411C" w:rsidRDefault="0014411C">
            <w:pPr>
              <w:pStyle w:val="TAL"/>
              <w:rPr>
                <w:rFonts w:cs="Arial"/>
                <w:szCs w:val="18"/>
              </w:rPr>
            </w:pPr>
          </w:p>
        </w:tc>
      </w:tr>
      <w:tr w:rsidR="008158A7" w14:paraId="46533BC6" w14:textId="77777777" w:rsidTr="008158A7">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70B4AC96" w14:textId="032D5653" w:rsidR="008158A7" w:rsidRDefault="008158A7" w:rsidP="008158A7">
            <w:pPr>
              <w:keepNext/>
              <w:keepLines/>
              <w:spacing w:after="0"/>
              <w:ind w:left="851" w:hanging="851"/>
              <w:rPr>
                <w:rFonts w:ascii="Arial" w:eastAsia="SimSun" w:hAnsi="Arial" w:cs="Arial"/>
                <w:sz w:val="18"/>
                <w:szCs w:val="18"/>
                <w:lang w:val="en-US" w:eastAsia="zh-CN"/>
              </w:rPr>
            </w:pPr>
            <w:r w:rsidRPr="008158A7">
              <w:rPr>
                <w:rFonts w:ascii="Arial" w:eastAsia="SimSun" w:hAnsi="Arial" w:cs="Arial"/>
                <w:sz w:val="18"/>
                <w:szCs w:val="18"/>
                <w:lang w:val="en-US"/>
              </w:rPr>
              <w:t>NOTE</w:t>
            </w:r>
            <w:r w:rsidR="00340418" w:rsidRPr="00295A42">
              <w:rPr>
                <w:rFonts w:ascii="Arial" w:eastAsia="Times New Roman" w:hAnsi="Arial" w:cs="Arial"/>
                <w:sz w:val="18"/>
                <w:szCs w:val="18"/>
              </w:rPr>
              <w:t xml:space="preserve"> </w:t>
            </w:r>
            <w:r w:rsidR="00340418">
              <w:rPr>
                <w:rFonts w:ascii="Arial" w:hAnsi="Arial" w:cs="Arial" w:hint="eastAsia"/>
                <w:sz w:val="18"/>
                <w:szCs w:val="18"/>
                <w:lang w:eastAsia="zh-CN"/>
              </w:rPr>
              <w:t>1</w:t>
            </w:r>
            <w:r w:rsidRPr="008158A7">
              <w:rPr>
                <w:rFonts w:ascii="Arial" w:eastAsia="SimSun" w:hAnsi="Arial" w:cs="Arial"/>
                <w:sz w:val="18"/>
                <w:szCs w:val="18"/>
                <w:lang w:val="en-US"/>
              </w:rPr>
              <w:t>:</w:t>
            </w:r>
            <w:r w:rsidRPr="008158A7">
              <w:rPr>
                <w:rFonts w:ascii="Arial" w:eastAsia="SimSun" w:hAnsi="Arial" w:cs="Arial" w:hint="eastAsia"/>
                <w:sz w:val="18"/>
                <w:szCs w:val="18"/>
                <w:lang w:val="en-US"/>
              </w:rPr>
              <w:tab/>
            </w:r>
            <w:r w:rsidRPr="008158A7">
              <w:rPr>
                <w:rFonts w:ascii="Arial" w:eastAsia="SimSun" w:hAnsi="Arial" w:cs="Arial"/>
                <w:sz w:val="18"/>
                <w:szCs w:val="18"/>
                <w:lang w:val="en-US"/>
              </w:rPr>
              <w:t xml:space="preserve">Checking of the Codeword in UE applies only when the Codeword parameter is present and when the codeWordCheck parameter (specified in </w:t>
            </w:r>
            <w:r w:rsidR="001316BD" w:rsidRPr="008158A7">
              <w:rPr>
                <w:rFonts w:ascii="Arial" w:eastAsia="SimSun" w:hAnsi="Arial" w:cs="Arial"/>
                <w:sz w:val="18"/>
                <w:szCs w:val="18"/>
                <w:lang w:val="en-US"/>
              </w:rPr>
              <w:t>clause</w:t>
            </w:r>
            <w:r w:rsidR="001316BD">
              <w:rPr>
                <w:rFonts w:ascii="Arial" w:eastAsia="SimSun" w:hAnsi="Arial" w:cs="Arial"/>
                <w:sz w:val="18"/>
                <w:szCs w:val="18"/>
                <w:lang w:val="en-US"/>
              </w:rPr>
              <w:t> </w:t>
            </w:r>
            <w:r w:rsidR="001316BD" w:rsidRPr="008158A7">
              <w:rPr>
                <w:rFonts w:ascii="Arial" w:eastAsia="SimSun" w:hAnsi="Arial" w:cs="Arial"/>
                <w:sz w:val="18"/>
                <w:szCs w:val="18"/>
                <w:lang w:val="en-US"/>
              </w:rPr>
              <w:t>6</w:t>
            </w:r>
            <w:r w:rsidRPr="008158A7">
              <w:rPr>
                <w:rFonts w:ascii="Arial" w:eastAsia="SimSun" w:hAnsi="Arial" w:cs="Arial"/>
                <w:sz w:val="18"/>
                <w:szCs w:val="18"/>
                <w:lang w:val="en-US"/>
              </w:rPr>
              <w:t>.1.5.2.7) is present and set to TRUE.</w:t>
            </w:r>
          </w:p>
          <w:p w14:paraId="5E4DE143" w14:textId="77777777" w:rsidR="00340418" w:rsidRDefault="00340418" w:rsidP="00340418">
            <w:pPr>
              <w:keepNext/>
              <w:keepLines/>
              <w:spacing w:after="0"/>
              <w:ind w:left="851" w:hanging="851"/>
              <w:rPr>
                <w:rFonts w:ascii="Arial" w:eastAsia="SimSun" w:hAnsi="Arial" w:cs="Arial"/>
                <w:sz w:val="18"/>
                <w:szCs w:val="18"/>
                <w:lang w:val="en-US" w:eastAsia="zh-CN"/>
              </w:rPr>
            </w:pPr>
            <w:r w:rsidRPr="00340418">
              <w:rPr>
                <w:rFonts w:ascii="Arial" w:eastAsia="SimSun" w:hAnsi="Arial" w:cs="Arial"/>
                <w:sz w:val="18"/>
                <w:szCs w:val="18"/>
                <w:lang w:val="en-US"/>
              </w:rPr>
              <w:t xml:space="preserve">NOTE </w:t>
            </w:r>
            <w:r w:rsidRPr="00340418">
              <w:rPr>
                <w:rFonts w:ascii="Arial" w:eastAsia="SimSun" w:hAnsi="Arial" w:cs="Arial" w:hint="eastAsia"/>
                <w:sz w:val="18"/>
                <w:szCs w:val="18"/>
                <w:lang w:val="en-US"/>
              </w:rPr>
              <w:t>2</w:t>
            </w:r>
            <w:r w:rsidRPr="00340418">
              <w:rPr>
                <w:rFonts w:ascii="Arial" w:eastAsia="SimSun" w:hAnsi="Arial" w:cs="Arial"/>
                <w:sz w:val="18"/>
                <w:szCs w:val="18"/>
                <w:lang w:val="en-US"/>
              </w:rPr>
              <w:t>:</w:t>
            </w:r>
            <w:r w:rsidRPr="00340418">
              <w:rPr>
                <w:rFonts w:ascii="Arial" w:eastAsia="SimSun" w:hAnsi="Arial" w:cs="Arial"/>
                <w:sz w:val="18"/>
                <w:szCs w:val="18"/>
                <w:lang w:val="en-US"/>
              </w:rPr>
              <w:tab/>
              <w:t xml:space="preserve">If the LocationTypeRequested parameter is set to value "NOTIFICATION_VERIFICATION_ONLY", then the lcsServiceAuthInfo attribute in the uePrivacyRequirements IE, if present, shall be set to either </w:t>
            </w:r>
            <w:r w:rsidR="00F0284F">
              <w:rPr>
                <w:rFonts w:ascii="Arial" w:eastAsia="SimSun" w:hAnsi="Arial" w:cs="Arial"/>
                <w:sz w:val="18"/>
                <w:szCs w:val="18"/>
                <w:lang w:val="en-US"/>
              </w:rPr>
              <w:t>"</w:t>
            </w:r>
            <w:r w:rsidRPr="00340418">
              <w:rPr>
                <w:rFonts w:ascii="Arial" w:eastAsia="SimSun" w:hAnsi="Arial" w:cs="Arial"/>
                <w:sz w:val="18"/>
                <w:szCs w:val="18"/>
                <w:lang w:val="en-US"/>
              </w:rPr>
              <w:t>NOTIFICATION_ONLY" or "NOTIFICATION_AND_VERIFICATION_ONLY".</w:t>
            </w:r>
          </w:p>
          <w:p w14:paraId="6CC7C165" w14:textId="77777777" w:rsidR="00043171" w:rsidRDefault="00043171" w:rsidP="00043171">
            <w:pPr>
              <w:keepNext/>
              <w:keepLines/>
              <w:spacing w:after="0"/>
              <w:ind w:left="851" w:hanging="851"/>
              <w:rPr>
                <w:rFonts w:cs="Arial"/>
                <w:szCs w:val="18"/>
                <w:lang w:eastAsia="zh-CN"/>
              </w:rPr>
            </w:pPr>
            <w:r>
              <w:rPr>
                <w:rFonts w:ascii="Arial" w:eastAsia="SimSun" w:hAnsi="Arial" w:cs="Arial"/>
                <w:sz w:val="18"/>
                <w:szCs w:val="18"/>
                <w:lang w:val="en-US"/>
              </w:rPr>
              <w:t>NOTE </w:t>
            </w:r>
            <w:r>
              <w:rPr>
                <w:rFonts w:ascii="Arial" w:eastAsia="SimSun" w:hAnsi="Arial" w:cs="Arial" w:hint="eastAsia"/>
                <w:sz w:val="18"/>
                <w:szCs w:val="18"/>
                <w:lang w:val="en-US" w:eastAsia="zh-CN"/>
              </w:rPr>
              <w:t>3</w:t>
            </w:r>
            <w:r>
              <w:rPr>
                <w:rFonts w:ascii="Arial" w:eastAsia="SimSun" w:hAnsi="Arial" w:cs="Arial"/>
                <w:sz w:val="18"/>
                <w:szCs w:val="18"/>
                <w:lang w:val="en-US"/>
              </w:rPr>
              <w:t>:</w:t>
            </w:r>
            <w:r>
              <w:rPr>
                <w:rFonts w:ascii="Arial" w:eastAsia="SimSun" w:hAnsi="Arial" w:cs="Arial"/>
                <w:sz w:val="18"/>
                <w:szCs w:val="18"/>
                <w:lang w:val="en-US"/>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8D72A7">
      <w:pPr>
        <w:pStyle w:val="Heading5"/>
      </w:pPr>
      <w:bookmarkStart w:id="674" w:name="_Toc26202338"/>
      <w:bookmarkStart w:id="675" w:name="_Toc22624277"/>
      <w:bookmarkStart w:id="676" w:name="_Toc22141075"/>
      <w:bookmarkStart w:id="677" w:name="_Toc18853084"/>
      <w:bookmarkStart w:id="678" w:name="_Toc26202524"/>
      <w:bookmarkStart w:id="679" w:name="_Toc34804239"/>
      <w:bookmarkStart w:id="680" w:name="_Toc35935810"/>
      <w:bookmarkStart w:id="681" w:name="_Toc45030030"/>
      <w:bookmarkStart w:id="682" w:name="_Toc51922390"/>
      <w:bookmarkStart w:id="683" w:name="_Toc51922809"/>
      <w:bookmarkStart w:id="684" w:name="_Toc74987086"/>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4"/>
      <w:bookmarkEnd w:id="675"/>
      <w:bookmarkEnd w:id="676"/>
      <w:bookmarkEnd w:id="677"/>
      <w:bookmarkEnd w:id="678"/>
      <w:bookmarkEnd w:id="679"/>
      <w:bookmarkEnd w:id="680"/>
      <w:bookmarkEnd w:id="681"/>
      <w:bookmarkEnd w:id="682"/>
      <w:bookmarkEnd w:id="683"/>
      <w:bookmarkEnd w:id="684"/>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pPr>
              <w:pStyle w:val="TAL"/>
              <w:rPr>
                <w:lang w:eastAsia="zh-CN"/>
              </w:rPr>
            </w:pPr>
            <w:r>
              <w:rPr>
                <w:lang w:eastAsia="zh-CN"/>
              </w:rPr>
              <w:t>localLocation</w:t>
            </w:r>
            <w:r w:rsidRPr="003B2883">
              <w:rPr>
                <w:color w:val="000000"/>
                <w:lang w:eastAsia="zh-CN"/>
              </w:rPr>
              <w:t>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9F3F5B"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9F3F5B" w:rsidRDefault="009F3F5B">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9F3F5B" w:rsidRDefault="009F3F5B">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9F3F5B" w:rsidRDefault="009F3F5B">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9F3F5B" w:rsidRDefault="009F3F5B">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9F3F5B" w:rsidRDefault="009F3F5B">
            <w:pPr>
              <w:pStyle w:val="TAL"/>
              <w:rPr>
                <w:rFonts w:cs="Arial"/>
                <w:b/>
                <w:strike/>
                <w:szCs w:val="18"/>
              </w:rPr>
            </w:pPr>
          </w:p>
        </w:tc>
      </w:tr>
      <w:tr w:rsidR="009F3F5B"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9F3F5B" w:rsidRDefault="009F3F5B">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9F3F5B" w:rsidRDefault="009F3F5B">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9F3F5B" w:rsidRDefault="009F3F5B">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9F3F5B" w:rsidRDefault="009F3F5B">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9F3F5B" w:rsidRDefault="009F3F5B">
            <w:pPr>
              <w:pStyle w:val="TAL"/>
              <w:rPr>
                <w:rFonts w:cs="Arial"/>
                <w:b/>
                <w:strike/>
                <w:szCs w:val="18"/>
              </w:rPr>
            </w:pPr>
          </w:p>
        </w:tc>
      </w:tr>
      <w:tr w:rsidR="009F3F5B"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9F3F5B" w:rsidRDefault="009F3F5B">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9F3F5B" w:rsidRDefault="009F3F5B">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9F3F5B" w:rsidRDefault="009F3F5B">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9F3F5B" w:rsidRDefault="009F3F5B">
            <w:pPr>
              <w:pStyle w:val="TAL"/>
              <w:rPr>
                <w:rFonts w:cs="Arial"/>
                <w:szCs w:val="18"/>
              </w:rPr>
            </w:pPr>
          </w:p>
        </w:tc>
      </w:tr>
      <w:tr w:rsidR="009F3F5B"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9F3F5B" w:rsidRDefault="009F3F5B">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9F3F5B" w:rsidRDefault="009F3F5B">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9F3F5B" w:rsidRDefault="009F3F5B">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9F3F5B" w:rsidRDefault="009F3F5B">
            <w:pPr>
              <w:pStyle w:val="TAL"/>
              <w:rPr>
                <w:rFonts w:cs="Arial"/>
                <w:szCs w:val="18"/>
              </w:rPr>
            </w:pPr>
          </w:p>
        </w:tc>
      </w:tr>
      <w:tr w:rsidR="009F3F5B"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9F3F5B" w:rsidRDefault="009F3F5B">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9F3F5B" w:rsidRDefault="009F3F5B">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9F3F5B" w:rsidRDefault="009F3F5B" w:rsidP="008A2D51">
            <w:pPr>
              <w:pStyle w:val="TAL"/>
              <w:rPr>
                <w:rFonts w:cs="Arial"/>
                <w:szCs w:val="18"/>
                <w:lang w:eastAsia="zh-CN"/>
              </w:rPr>
            </w:pPr>
            <w:r>
              <w:rPr>
                <w:rFonts w:cs="Arial"/>
                <w:szCs w:val="18"/>
                <w:lang w:eastAsia="zh-CN"/>
              </w:rPr>
              <w:t>Notification correlation ID</w:t>
            </w:r>
          </w:p>
          <w:p w14:paraId="0D366F3F" w14:textId="77777777" w:rsidR="009F3F5B" w:rsidDel="00C155F3" w:rsidRDefault="009F3F5B"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9F3F5B" w:rsidRDefault="009F3F5B">
            <w:pPr>
              <w:pStyle w:val="TAL"/>
              <w:rPr>
                <w:rFonts w:cs="Arial"/>
                <w:szCs w:val="18"/>
              </w:rPr>
            </w:pPr>
          </w:p>
        </w:tc>
      </w:tr>
      <w:tr w:rsidR="009F3F5B"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9F3F5B" w:rsidRDefault="009F3F5B">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9F3F5B" w:rsidRDefault="009F3F5B">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9F3F5B" w:rsidRDefault="009F3F5B" w:rsidP="00E96E4A">
            <w:pPr>
              <w:pStyle w:val="TAL"/>
              <w:rPr>
                <w:rFonts w:cs="Arial"/>
                <w:szCs w:val="18"/>
              </w:rPr>
            </w:pPr>
            <w:r w:rsidRPr="003B2883">
              <w:rPr>
                <w:rFonts w:cs="Arial"/>
                <w:szCs w:val="18"/>
              </w:rPr>
              <w:t>If present, this IE indicates the altitude of the positioning estimate.</w:t>
            </w:r>
          </w:p>
          <w:p w14:paraId="64160A36" w14:textId="77777777" w:rsidR="009F3F5B" w:rsidRDefault="009F3F5B"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9F3F5B" w:rsidRDefault="009F3F5B">
            <w:pPr>
              <w:pStyle w:val="TAL"/>
              <w:rPr>
                <w:rFonts w:cs="Arial"/>
                <w:szCs w:val="18"/>
              </w:rPr>
            </w:pPr>
          </w:p>
        </w:tc>
      </w:tr>
      <w:tr w:rsidR="009F3F5B"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9F3F5B" w:rsidRDefault="009F3F5B">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9F3F5B" w:rsidRDefault="009F3F5B">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9F3F5B" w:rsidRDefault="009F3F5B"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9F3F5B" w:rsidRDefault="009F3F5B"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9F3F5B" w:rsidRDefault="009F3F5B">
            <w:pPr>
              <w:pStyle w:val="TAL"/>
              <w:rPr>
                <w:rFonts w:cs="Arial"/>
                <w:szCs w:val="18"/>
              </w:rPr>
            </w:pPr>
          </w:p>
        </w:tc>
      </w:tr>
      <w:tr w:rsidR="009F3F5B"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9F3F5B" w:rsidRDefault="009F3F5B">
            <w:pPr>
              <w:pStyle w:val="TAL"/>
              <w:rPr>
                <w:lang w:eastAsia="zh-CN"/>
              </w:rPr>
            </w:pPr>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9F3F5B" w:rsidRDefault="009F3F5B">
            <w:pPr>
              <w:pStyle w:val="TAL"/>
              <w:rPr>
                <w:lang w:eastAsia="zh-CN"/>
              </w:rPr>
            </w:pPr>
            <w:bookmarkStart w:id="685" w:name="OLE_LINK7"/>
            <w:r>
              <w:rPr>
                <w:color w:val="000000"/>
                <w:lang w:eastAsia="zh-CN"/>
              </w:rPr>
              <w:t>LocationPrivacyVerResult</w:t>
            </w:r>
            <w:bookmarkEnd w:id="685"/>
          </w:p>
        </w:tc>
        <w:tc>
          <w:tcPr>
            <w:tcW w:w="425" w:type="dxa"/>
            <w:tcBorders>
              <w:top w:val="single" w:sz="4" w:space="0" w:color="auto"/>
              <w:left w:val="single" w:sz="4" w:space="0" w:color="auto"/>
              <w:bottom w:val="single" w:sz="4" w:space="0" w:color="auto"/>
              <w:right w:val="single" w:sz="4" w:space="0" w:color="auto"/>
            </w:tcBorders>
          </w:tcPr>
          <w:p w14:paraId="20FCD48D"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9F3F5B" w:rsidRDefault="009F3F5B"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16EA7580" w14:textId="77777777" w:rsidR="009F3F5B" w:rsidRDefault="009F3F5B"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w:t>
            </w:r>
            <w:r>
              <w:rPr>
                <w:lang w:eastAsia="zh-CN"/>
              </w:rPr>
              <w:lastRenderedPageBreak/>
              <w:t>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9F3F5B" w:rsidRDefault="009F3F5B">
            <w:pPr>
              <w:pStyle w:val="TAL"/>
              <w:rPr>
                <w:rFonts w:cs="Arial"/>
                <w:szCs w:val="18"/>
              </w:rPr>
            </w:pPr>
          </w:p>
        </w:tc>
      </w:tr>
      <w:tr w:rsidR="009F3F5B"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9F3F5B" w:rsidRDefault="009F3F5B">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9F3F5B" w:rsidRDefault="009F3F5B">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9F3F5B" w:rsidRDefault="009F3F5B"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9F3F5B" w:rsidRDefault="009F3F5B" w:rsidP="00043171">
            <w:pPr>
              <w:pStyle w:val="TAL"/>
              <w:ind w:left="284"/>
              <w:rPr>
                <w:rFonts w:cs="Arial"/>
                <w:szCs w:val="18"/>
                <w:lang w:eastAsia="zh-CN"/>
              </w:rPr>
            </w:pPr>
            <w:r>
              <w:rPr>
                <w:rFonts w:cs="Arial"/>
                <w:szCs w:val="18"/>
                <w:lang w:eastAsia="zh-CN"/>
              </w:rPr>
              <w:t>- SUCCESS_COMPLETELY</w:t>
            </w:r>
          </w:p>
          <w:p w14:paraId="11BE95B7" w14:textId="77777777" w:rsidR="009F3F5B" w:rsidRDefault="009F3F5B" w:rsidP="00043171">
            <w:pPr>
              <w:pStyle w:val="TAL"/>
              <w:ind w:left="284"/>
              <w:rPr>
                <w:rFonts w:cs="Arial"/>
                <w:szCs w:val="18"/>
                <w:lang w:eastAsia="zh-CN"/>
              </w:rPr>
            </w:pPr>
            <w:r>
              <w:rPr>
                <w:rFonts w:cs="Arial"/>
                <w:szCs w:val="18"/>
                <w:lang w:eastAsia="zh-CN"/>
              </w:rPr>
              <w:t>- SUCCESS_PARTIALLY</w:t>
            </w:r>
          </w:p>
          <w:p w14:paraId="57824B4C" w14:textId="77777777" w:rsidR="009F3F5B" w:rsidRDefault="009F3F5B" w:rsidP="00043171">
            <w:pPr>
              <w:pStyle w:val="TAL"/>
              <w:rPr>
                <w:rFonts w:cs="Arial"/>
                <w:szCs w:val="18"/>
                <w:lang w:eastAsia="zh-CN"/>
              </w:rPr>
            </w:pPr>
          </w:p>
          <w:p w14:paraId="3C8F76D4" w14:textId="77777777" w:rsidR="009F3F5B" w:rsidRDefault="009F3F5B"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9F3F5B" w:rsidRDefault="009F3F5B"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9F3F5B" w:rsidRDefault="009F3F5B" w:rsidP="00043171">
            <w:pPr>
              <w:pStyle w:val="TAL"/>
              <w:rPr>
                <w:rFonts w:cs="Arial"/>
                <w:szCs w:val="18"/>
                <w:lang w:eastAsia="zh-CN"/>
              </w:rPr>
            </w:pPr>
          </w:p>
          <w:p w14:paraId="1DA202A4" w14:textId="77777777" w:rsidR="009F3F5B" w:rsidRDefault="009F3F5B"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9F3F5B" w:rsidRDefault="009F3F5B">
            <w:pPr>
              <w:pStyle w:val="TAL"/>
              <w:rPr>
                <w:rFonts w:cs="Arial"/>
                <w:szCs w:val="18"/>
              </w:rPr>
            </w:pPr>
          </w:p>
        </w:tc>
      </w:tr>
    </w:tbl>
    <w:p w14:paraId="679E53F7" w14:textId="77777777" w:rsidR="008D72A7" w:rsidRDefault="008D72A7" w:rsidP="008D72A7">
      <w:bookmarkStart w:id="686" w:name="_Toc26202339"/>
      <w:bookmarkStart w:id="687" w:name="_Toc26202525"/>
      <w:bookmarkStart w:id="688" w:name="_Toc34804240"/>
      <w:bookmarkStart w:id="689" w:name="_Toc35935811"/>
      <w:bookmarkStart w:id="690" w:name="_Toc45030031"/>
      <w:bookmarkStart w:id="691" w:name="_Toc22624278"/>
      <w:bookmarkStart w:id="692" w:name="_Toc22141076"/>
    </w:p>
    <w:p w14:paraId="4008167A" w14:textId="77777777" w:rsidR="008D72A7" w:rsidRPr="008D72A7" w:rsidRDefault="008D72A7" w:rsidP="008D72A7">
      <w:pPr>
        <w:pStyle w:val="Heading5"/>
        <w:rPr>
          <w:lang w:eastAsia="zh-CN"/>
        </w:rPr>
      </w:pPr>
      <w:bookmarkStart w:id="693" w:name="_Toc51922391"/>
      <w:bookmarkStart w:id="694" w:name="_Toc51922810"/>
      <w:bookmarkStart w:id="695" w:name="_Toc74987087"/>
      <w:r w:rsidRPr="008D72A7">
        <w:lastRenderedPageBreak/>
        <w:t>6.1.</w:t>
      </w:r>
      <w:r w:rsidRPr="008D72A7">
        <w:rPr>
          <w:lang w:eastAsia="zh-CN"/>
        </w:rPr>
        <w:t>5</w:t>
      </w:r>
      <w:r w:rsidRPr="008D72A7">
        <w:t>.2.</w:t>
      </w:r>
      <w:r w:rsidRPr="008D72A7">
        <w:rPr>
          <w:lang w:eastAsia="zh-CN"/>
        </w:rPr>
        <w:t>4</w:t>
      </w:r>
      <w:r w:rsidRPr="008D72A7">
        <w:tab/>
        <w:t>Type: CancelLocData</w:t>
      </w:r>
      <w:bookmarkEnd w:id="686"/>
      <w:bookmarkEnd w:id="687"/>
      <w:bookmarkEnd w:id="688"/>
      <w:bookmarkEnd w:id="689"/>
      <w:bookmarkEnd w:id="690"/>
      <w:bookmarkEnd w:id="691"/>
      <w:bookmarkEnd w:id="692"/>
      <w:bookmarkEnd w:id="693"/>
      <w:bookmarkEnd w:id="694"/>
      <w:bookmarkEnd w:id="695"/>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696" w:name="_Toc22624279"/>
      <w:bookmarkStart w:id="697" w:name="_Toc22141077"/>
    </w:p>
    <w:p w14:paraId="218F694E" w14:textId="77777777" w:rsidR="008D72A7" w:rsidRPr="008D72A7" w:rsidRDefault="008D72A7" w:rsidP="008D72A7">
      <w:pPr>
        <w:pStyle w:val="Heading5"/>
        <w:rPr>
          <w:lang w:eastAsia="zh-CN"/>
        </w:rPr>
      </w:pPr>
      <w:bookmarkStart w:id="698" w:name="_Toc26202340"/>
      <w:bookmarkStart w:id="699" w:name="_Toc26202526"/>
      <w:bookmarkStart w:id="700" w:name="_Toc34804241"/>
      <w:bookmarkStart w:id="701" w:name="_Toc35935812"/>
      <w:bookmarkStart w:id="702" w:name="_Toc45030032"/>
      <w:bookmarkStart w:id="703" w:name="_Toc51922392"/>
      <w:bookmarkStart w:id="704" w:name="_Toc51922811"/>
      <w:bookmarkStart w:id="705" w:name="_Toc74987088"/>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696"/>
      <w:bookmarkEnd w:id="697"/>
      <w:bookmarkEnd w:id="698"/>
      <w:bookmarkEnd w:id="699"/>
      <w:bookmarkEnd w:id="700"/>
      <w:bookmarkEnd w:id="701"/>
      <w:bookmarkEnd w:id="702"/>
      <w:bookmarkEnd w:id="703"/>
      <w:bookmarkEnd w:id="704"/>
      <w:bookmarkEnd w:id="70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8D72A7" w14:paraId="13C9A158"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0E6FF2B5"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8D72A7" w:rsidRDefault="00880D6E">
            <w:pPr>
              <w:pStyle w:val="TAL"/>
              <w:rPr>
                <w:rFonts w:cs="Arial"/>
                <w:szCs w:val="18"/>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8D72A7" w:rsidRDefault="008D72A7">
            <w:pPr>
              <w:pStyle w:val="TAL"/>
              <w:rPr>
                <w:rFonts w:cs="Arial"/>
                <w:szCs w:val="18"/>
              </w:rPr>
            </w:pPr>
          </w:p>
        </w:tc>
      </w:tr>
      <w:tr w:rsidR="008D72A7" w14:paraId="619FEE1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393F6D6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8D72A7" w:rsidRDefault="00880D6E">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8D72A7" w:rsidRDefault="008D72A7">
            <w:pPr>
              <w:pStyle w:val="TAL"/>
              <w:rPr>
                <w:rFonts w:cs="Arial"/>
                <w:szCs w:val="18"/>
              </w:rPr>
            </w:pPr>
          </w:p>
        </w:tc>
      </w:tr>
      <w:tr w:rsidR="008D72A7" w14:paraId="2CD5E17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4F7E2074"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A17EA6">
              <w:rPr>
                <w:rFonts w:cs="Arial" w:hint="eastAsia"/>
                <w:szCs w:val="18"/>
                <w:lang w:eastAsia="zh-CN"/>
              </w:rPr>
              <w:t xml:space="preserve">LCS </w:t>
            </w:r>
            <w:r w:rsidR="008D72A7">
              <w:rPr>
                <w:rFonts w:cs="Arial"/>
                <w:szCs w:val="18"/>
                <w:lang w:eastAsia="zh-CN"/>
              </w:rPr>
              <w:t>QoS</w:t>
            </w:r>
            <w:r w:rsidR="00A17EA6">
              <w:rPr>
                <w:rFonts w:cs="Arial" w:hint="eastAsia"/>
                <w:szCs w:val="18"/>
                <w:lang w:eastAsia="zh-CN"/>
              </w:rPr>
              <w:t xml:space="preserve"> Class</w:t>
            </w:r>
            <w:r w:rsidR="008D72A7">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8D72A7" w:rsidRDefault="008D72A7">
            <w:pPr>
              <w:pStyle w:val="TAL"/>
              <w:rPr>
                <w:rFonts w:cs="Arial"/>
                <w:szCs w:val="18"/>
              </w:rPr>
            </w:pPr>
          </w:p>
        </w:tc>
      </w:tr>
      <w:tr w:rsidR="008D72A7" w14:paraId="58B58B89"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24364AC6" w14:textId="77777777"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8D72A7" w:rsidRDefault="00880D6E">
            <w:pPr>
              <w:pStyle w:val="TAL"/>
              <w:rPr>
                <w:rFonts w:cs="Arial"/>
                <w:szCs w:val="18"/>
              </w:rPr>
            </w:pPr>
            <w:r>
              <w:rPr>
                <w:rFonts w:eastAsia="SimSun" w:hint="eastAsia"/>
                <w:lang w:eastAsia="zh-CN"/>
              </w:rPr>
              <w:t>I</w:t>
            </w:r>
            <w:r>
              <w:rPr>
                <w:rFonts w:eastAsia="SimSun"/>
                <w:lang w:eastAsia="zh-CN"/>
              </w:rPr>
              <w:t xml:space="preserve">dentity </w:t>
            </w:r>
            <w:r w:rsidR="008D72A7">
              <w:rPr>
                <w:rFonts w:eastAsia="SimSun"/>
                <w:lang w:eastAsia="zh-CN"/>
              </w:rPr>
              <w:t>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8D72A7" w:rsidRDefault="008D72A7">
            <w:pPr>
              <w:pStyle w:val="TAL"/>
              <w:rPr>
                <w:rFonts w:cs="Arial"/>
                <w:szCs w:val="18"/>
              </w:rPr>
            </w:pPr>
          </w:p>
        </w:tc>
      </w:tr>
      <w:tr w:rsidR="008D72A7" w14:paraId="19E7E22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47B6E0FC" w14:textId="77777777"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8D72A7" w:rsidRDefault="00880D6E">
            <w:pPr>
              <w:pStyle w:val="TAL"/>
              <w:rPr>
                <w:rFonts w:cs="Arial"/>
                <w:szCs w:val="18"/>
              </w:rPr>
            </w:pPr>
            <w:r>
              <w:rPr>
                <w:rFonts w:hint="eastAsia"/>
                <w:lang w:eastAsia="zh-CN"/>
              </w:rPr>
              <w:t>I</w:t>
            </w:r>
            <w:r>
              <w:rPr>
                <w:lang w:eastAsia="zh-CN"/>
              </w:rPr>
              <w:t xml:space="preserve">dentity </w:t>
            </w:r>
            <w:r w:rsidR="008D72A7">
              <w:rPr>
                <w:lang w:eastAsia="zh-CN"/>
              </w:rPr>
              <w:t>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8D72A7" w:rsidRDefault="008D72A7">
            <w:pPr>
              <w:pStyle w:val="TAL"/>
              <w:rPr>
                <w:rFonts w:cs="Arial"/>
                <w:szCs w:val="18"/>
              </w:rPr>
            </w:pPr>
          </w:p>
        </w:tc>
      </w:tr>
      <w:tr w:rsidR="008D72A7" w14:paraId="2221CC00"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6FDB6F05" w14:textId="77777777"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14:paraId="503EFAE4"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B2BE23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91DBE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AD0B4C"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address of H-GMLC</w:t>
            </w:r>
          </w:p>
        </w:tc>
        <w:tc>
          <w:tcPr>
            <w:tcW w:w="2410" w:type="dxa"/>
            <w:tcBorders>
              <w:top w:val="single" w:sz="4" w:space="0" w:color="auto"/>
              <w:left w:val="single" w:sz="4" w:space="0" w:color="auto"/>
              <w:bottom w:val="single" w:sz="4" w:space="0" w:color="auto"/>
              <w:right w:val="single" w:sz="4" w:space="0" w:color="auto"/>
            </w:tcBorders>
          </w:tcPr>
          <w:p w14:paraId="0C97443F" w14:textId="77777777" w:rsidR="008D72A7" w:rsidRDefault="008D72A7">
            <w:pPr>
              <w:pStyle w:val="TAL"/>
              <w:rPr>
                <w:rFonts w:cs="Arial"/>
                <w:szCs w:val="18"/>
              </w:rPr>
            </w:pPr>
          </w:p>
        </w:tc>
      </w:tr>
      <w:tr w:rsidR="008D72A7" w14:paraId="4E53A405" w14:textId="7777777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14:paraId="059BEECD" w14:textId="77777777"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14:paraId="4A24D6EF" w14:textId="77777777"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14:paraId="02566BF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788DBD"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E26F8B" w14:textId="77777777" w:rsidR="008D72A7" w:rsidRDefault="00880D6E">
            <w:pPr>
              <w:pStyle w:val="TAL"/>
              <w:rPr>
                <w:rFonts w:cs="Arial"/>
                <w:szCs w:val="18"/>
              </w:rPr>
            </w:pPr>
            <w:r>
              <w:rPr>
                <w:rFonts w:hint="eastAsia"/>
                <w:lang w:eastAsia="zh-CN"/>
              </w:rPr>
              <w:t>S</w:t>
            </w:r>
            <w:r>
              <w:t xml:space="preserve">ervice </w:t>
            </w:r>
            <w:r w:rsidR="008D72A7">
              <w:t>Identity specified by the UE</w:t>
            </w:r>
          </w:p>
        </w:tc>
        <w:tc>
          <w:tcPr>
            <w:tcW w:w="2410" w:type="dxa"/>
            <w:tcBorders>
              <w:top w:val="single" w:sz="4" w:space="0" w:color="auto"/>
              <w:left w:val="single" w:sz="4" w:space="0" w:color="auto"/>
              <w:bottom w:val="single" w:sz="4" w:space="0" w:color="auto"/>
              <w:right w:val="single" w:sz="4" w:space="0" w:color="auto"/>
            </w:tcBorders>
          </w:tcPr>
          <w:p w14:paraId="30DDF6D9" w14:textId="77777777" w:rsidR="008D72A7" w:rsidRDefault="008D72A7">
            <w:pPr>
              <w:pStyle w:val="TAL"/>
              <w:rPr>
                <w:rFonts w:cs="Arial"/>
                <w:szCs w:val="18"/>
              </w:rPr>
            </w:pPr>
          </w:p>
        </w:tc>
      </w:tr>
    </w:tbl>
    <w:p w14:paraId="79C82EB4" w14:textId="77777777" w:rsidR="008D72A7" w:rsidRDefault="008D72A7" w:rsidP="008D72A7">
      <w:bookmarkStart w:id="706" w:name="_Toc22624280"/>
      <w:bookmarkStart w:id="707" w:name="_Toc22141078"/>
    </w:p>
    <w:p w14:paraId="0FB495E5" w14:textId="77777777" w:rsidR="008D72A7" w:rsidRPr="008D72A7" w:rsidRDefault="008D72A7" w:rsidP="008D72A7">
      <w:pPr>
        <w:pStyle w:val="Heading5"/>
        <w:rPr>
          <w:lang w:eastAsia="zh-CN"/>
        </w:rPr>
      </w:pPr>
      <w:bookmarkStart w:id="708" w:name="_Toc26202341"/>
      <w:bookmarkStart w:id="709" w:name="_Toc26202527"/>
      <w:bookmarkStart w:id="710" w:name="_Toc34804242"/>
      <w:bookmarkStart w:id="711" w:name="_Toc35935813"/>
      <w:bookmarkStart w:id="712" w:name="_Toc45030033"/>
      <w:bookmarkStart w:id="713" w:name="_Toc51922393"/>
      <w:bookmarkStart w:id="714" w:name="_Toc51922812"/>
      <w:bookmarkStart w:id="715" w:name="_Toc74987089"/>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06"/>
      <w:bookmarkEnd w:id="707"/>
      <w:bookmarkEnd w:id="708"/>
      <w:bookmarkEnd w:id="709"/>
      <w:bookmarkEnd w:id="710"/>
      <w:bookmarkEnd w:id="711"/>
      <w:bookmarkEnd w:id="712"/>
      <w:bookmarkEnd w:id="713"/>
      <w:bookmarkEnd w:id="714"/>
      <w:bookmarkEnd w:id="71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pPr>
              <w:pStyle w:val="TAL"/>
              <w:rPr>
                <w:lang w:eastAsia="zh-CN"/>
              </w:rPr>
            </w:pPr>
            <w:r>
              <w:rPr>
                <w:lang w:eastAsia="zh-CN"/>
              </w:rPr>
              <w:t>localLocation</w:t>
            </w:r>
            <w:r w:rsidRPr="003B2883">
              <w:rPr>
                <w:color w:val="000000"/>
                <w:lang w:eastAsia="zh-CN"/>
              </w:rPr>
              <w:t>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9F3F5B"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9F3F5B" w:rsidRDefault="009F3F5B">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9F3F5B" w:rsidRDefault="009F3F5B">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9F3F5B" w:rsidRDefault="009F3F5B">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9F3F5B" w:rsidRDefault="009F3F5B">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9F3F5B" w:rsidRDefault="009F3F5B">
            <w:pPr>
              <w:pStyle w:val="TAL"/>
              <w:rPr>
                <w:rFonts w:cs="Arial"/>
                <w:b/>
                <w:szCs w:val="18"/>
              </w:rPr>
            </w:pPr>
          </w:p>
        </w:tc>
      </w:tr>
      <w:tr w:rsidR="009F3F5B"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9F3F5B" w:rsidRDefault="009F3F5B">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9F3F5B" w:rsidRDefault="009F3F5B">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9F3F5B" w:rsidRDefault="009F3F5B">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9F3F5B" w:rsidRDefault="009F3F5B">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9F3F5B" w:rsidRDefault="009F3F5B">
            <w:pPr>
              <w:pStyle w:val="TAL"/>
              <w:rPr>
                <w:rFonts w:cs="Arial"/>
                <w:b/>
                <w:szCs w:val="18"/>
              </w:rPr>
            </w:pPr>
          </w:p>
        </w:tc>
      </w:tr>
      <w:tr w:rsidR="009F3F5B"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9F3F5B" w:rsidRDefault="009F3F5B">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9F3F5B" w:rsidRDefault="009F3F5B">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9F3F5B" w:rsidRDefault="009F3F5B">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9F3F5B" w:rsidRDefault="009F3F5B">
            <w:pPr>
              <w:pStyle w:val="TAL"/>
              <w:rPr>
                <w:rFonts w:cs="Arial"/>
                <w:szCs w:val="18"/>
              </w:rPr>
            </w:pPr>
          </w:p>
        </w:tc>
      </w:tr>
      <w:tr w:rsidR="009F3F5B"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9F3F5B" w:rsidRDefault="009F3F5B"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9F3F5B" w:rsidRDefault="009F3F5B">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9F3F5B" w:rsidRDefault="009F3F5B">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9F3F5B" w:rsidRDefault="009F3F5B">
            <w:pPr>
              <w:pStyle w:val="TAL"/>
              <w:rPr>
                <w:rFonts w:cs="Arial"/>
                <w:szCs w:val="18"/>
              </w:rPr>
            </w:pPr>
          </w:p>
        </w:tc>
      </w:tr>
      <w:tr w:rsidR="009F3F5B"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9F3F5B" w:rsidRDefault="009F3F5B">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9F3F5B" w:rsidRDefault="009F3F5B">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9F3F5B" w:rsidRDefault="009F3F5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9F3F5B" w:rsidRDefault="009F3F5B">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9F3F5B" w:rsidRDefault="009F3F5B">
            <w:pPr>
              <w:pStyle w:val="TAL"/>
              <w:rPr>
                <w:rFonts w:cs="Arial"/>
                <w:szCs w:val="18"/>
              </w:rPr>
            </w:pPr>
          </w:p>
        </w:tc>
      </w:tr>
      <w:tr w:rsidR="009F3F5B"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9F3F5B" w:rsidRDefault="009F3F5B">
            <w:pPr>
              <w:pStyle w:val="TAL"/>
              <w:tabs>
                <w:tab w:val="left" w:pos="964"/>
              </w:tabs>
              <w:rPr>
                <w:color w:val="000000"/>
                <w:lang w:eastAsia="zh-CN"/>
              </w:rPr>
            </w:pPr>
            <w:r>
              <w:rPr>
                <w:color w:val="000000"/>
                <w:lang w:val="en-US"/>
              </w:rPr>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9F3F5B" w:rsidRDefault="009F3F5B">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9F3F5B" w:rsidRDefault="009F3F5B" w:rsidP="005D6D04">
            <w:pPr>
              <w:pStyle w:val="TAL"/>
              <w:rPr>
                <w:color w:val="000000"/>
              </w:rPr>
            </w:pPr>
            <w:r>
              <w:rPr>
                <w:color w:val="000000"/>
              </w:rPr>
              <w:t>If present, this IE contain an estimate of the velocity of the target UE, composed by horizontal speed, vertical speed, and their respective uncertainty.</w:t>
            </w:r>
          </w:p>
          <w:p w14:paraId="2E376EC3" w14:textId="77777777" w:rsidR="009F3F5B" w:rsidRDefault="009F3F5B"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9F3F5B" w:rsidRDefault="009F3F5B">
            <w:pPr>
              <w:pStyle w:val="TAL"/>
              <w:rPr>
                <w:rFonts w:cs="Arial"/>
                <w:szCs w:val="18"/>
              </w:rPr>
            </w:pPr>
          </w:p>
        </w:tc>
      </w:tr>
      <w:tr w:rsidR="009F3F5B"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9F3F5B" w:rsidRDefault="009F3F5B">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9F3F5B" w:rsidRDefault="009F3F5B">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9F3F5B" w:rsidRDefault="009F3F5B" w:rsidP="005D6D04">
            <w:pPr>
              <w:pStyle w:val="TAL"/>
              <w:rPr>
                <w:rFonts w:cs="Arial"/>
                <w:szCs w:val="18"/>
              </w:rPr>
            </w:pPr>
            <w:r>
              <w:rPr>
                <w:rFonts w:cs="Arial"/>
                <w:szCs w:val="18"/>
              </w:rPr>
              <w:t>If present, this IE indicates the altitude of the positioning estimate.</w:t>
            </w:r>
          </w:p>
          <w:p w14:paraId="7AFCA15C" w14:textId="77777777" w:rsidR="009F3F5B" w:rsidRDefault="009F3F5B"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r>
              <w:rPr>
                <w:rFonts w:hint="eastAsia"/>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9F3F5B" w:rsidRDefault="009F3F5B">
            <w:pPr>
              <w:pStyle w:val="TAL"/>
              <w:rPr>
                <w:rFonts w:cs="Arial"/>
                <w:szCs w:val="18"/>
              </w:rPr>
            </w:pPr>
          </w:p>
        </w:tc>
      </w:tr>
      <w:tr w:rsidR="009F3F5B"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9F3F5B" w:rsidRDefault="009F3F5B" w:rsidP="005D6D04">
            <w:pPr>
              <w:pStyle w:val="TAL"/>
              <w:tabs>
                <w:tab w:val="left" w:pos="964"/>
              </w:tabs>
              <w:rPr>
                <w:color w:val="000000"/>
                <w:lang w:eastAsia="zh-CN"/>
              </w:rPr>
            </w:pPr>
            <w:r>
              <w:rPr>
                <w:color w:val="000000"/>
                <w:lang w:val="en-US" w:eastAsia="zh-CN"/>
              </w:rPr>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9F3F5B" w:rsidRDefault="009F3F5B">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9F3F5B" w:rsidRDefault="009F3F5B">
            <w:pPr>
              <w:pStyle w:val="TAL"/>
              <w:rPr>
                <w:lang w:eastAsia="zh-CN"/>
              </w:rPr>
            </w:pPr>
            <w:r>
              <w:rPr>
                <w:color w:val="000000"/>
              </w:rPr>
              <w:t xml:space="preserve">For mobility of a UE with periodic or triggered location, this IE contains the address of the new serving node and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9F3F5B" w:rsidRDefault="009F3F5B">
            <w:pPr>
              <w:pStyle w:val="TAL"/>
              <w:rPr>
                <w:rFonts w:cs="Arial"/>
                <w:szCs w:val="18"/>
              </w:rPr>
            </w:pPr>
          </w:p>
        </w:tc>
      </w:tr>
      <w:tr w:rsidR="009F3F5B"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9F3F5B" w:rsidRDefault="009F3F5B" w:rsidP="005D6D04">
            <w:pPr>
              <w:pStyle w:val="TAL"/>
              <w:tabs>
                <w:tab w:val="left" w:pos="964"/>
              </w:tabs>
              <w:rPr>
                <w:color w:val="000000"/>
                <w:lang w:val="en-US" w:eastAsia="zh-CN"/>
              </w:rPr>
            </w:pPr>
            <w:r>
              <w:lastRenderedPageBreak/>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9F3F5B" w:rsidRDefault="009F3F5B">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9F3F5B" w:rsidRDefault="009F3F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9F3F5B" w:rsidRDefault="009F3F5B">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9F3F5B" w:rsidRDefault="009F3F5B">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9F3F5B" w:rsidRDefault="009F3F5B">
            <w:pPr>
              <w:pStyle w:val="TAL"/>
              <w:rPr>
                <w:rFonts w:cs="Arial"/>
                <w:szCs w:val="18"/>
              </w:rPr>
            </w:pPr>
          </w:p>
        </w:tc>
      </w:tr>
      <w:tr w:rsidR="009F3F5B"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9F3F5B" w:rsidRDefault="009F3F5B" w:rsidP="005D6D04">
            <w:pPr>
              <w:pStyle w:val="TAL"/>
              <w:tabs>
                <w:tab w:val="left" w:pos="964"/>
              </w:tabs>
              <w:rPr>
                <w:color w:val="000000"/>
                <w:lang w:val="en-US" w:eastAsia="zh-CN"/>
              </w:rPr>
            </w:pPr>
            <w:r>
              <w:rPr>
                <w:rFonts w:hint="eastAsia"/>
                <w:color w:val="000000"/>
                <w:lang w:eastAsia="zh-CN"/>
              </w:rPr>
              <w:t>f</w:t>
            </w:r>
            <w:r>
              <w:rPr>
                <w:color w:val="000000"/>
                <w:lang w:eastAsia="zh-CN"/>
              </w:rPr>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9F3F5B" w:rsidRDefault="009F3F5B">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9F3F5B" w:rsidRDefault="009F3F5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9F3F5B" w:rsidRDefault="009F3F5B">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9F3F5B" w:rsidRPr="00FC2957" w:rsidRDefault="009F3F5B"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9F3F5B" w:rsidRDefault="009F3F5B"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9F3F5B" w:rsidRDefault="009F3F5B">
            <w:pPr>
              <w:pStyle w:val="TAL"/>
              <w:rPr>
                <w:rFonts w:cs="Arial"/>
                <w:szCs w:val="18"/>
              </w:rPr>
            </w:pPr>
          </w:p>
        </w:tc>
      </w:tr>
    </w:tbl>
    <w:p w14:paraId="4B57A92B" w14:textId="77777777" w:rsidR="008D72A7" w:rsidRDefault="008D72A7" w:rsidP="008D72A7">
      <w:bookmarkStart w:id="716" w:name="_Toc22624281"/>
      <w:bookmarkStart w:id="717" w:name="_Toc22141079"/>
    </w:p>
    <w:p w14:paraId="7D01C344" w14:textId="77777777" w:rsidR="008D72A7" w:rsidRPr="008D72A7" w:rsidRDefault="008D72A7" w:rsidP="008D72A7">
      <w:pPr>
        <w:pStyle w:val="Heading5"/>
        <w:rPr>
          <w:lang w:eastAsia="zh-CN"/>
        </w:rPr>
      </w:pPr>
      <w:bookmarkStart w:id="718" w:name="_Toc26202342"/>
      <w:bookmarkStart w:id="719" w:name="_Toc26202528"/>
      <w:bookmarkStart w:id="720" w:name="_Toc34804243"/>
      <w:bookmarkStart w:id="721" w:name="_Toc35935814"/>
      <w:bookmarkStart w:id="722" w:name="_Toc45030034"/>
      <w:bookmarkStart w:id="723" w:name="_Toc51922394"/>
      <w:bookmarkStart w:id="724" w:name="_Toc51922813"/>
      <w:bookmarkStart w:id="725" w:name="_Toc74987090"/>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16"/>
      <w:bookmarkEnd w:id="717"/>
      <w:bookmarkEnd w:id="718"/>
      <w:bookmarkEnd w:id="719"/>
      <w:bookmarkEnd w:id="720"/>
      <w:bookmarkEnd w:id="721"/>
      <w:bookmarkEnd w:id="722"/>
      <w:bookmarkEnd w:id="723"/>
      <w:bookmarkEnd w:id="724"/>
      <w:bookmarkEnd w:id="725"/>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eastAsia="Times New Roman"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8158A7">
            <w:pPr>
              <w:keepNext/>
              <w:keepLines/>
              <w:spacing w:after="0"/>
              <w:ind w:left="851" w:hanging="851"/>
              <w:rPr>
                <w:rFonts w:cs="Arial"/>
                <w:szCs w:val="18"/>
              </w:rPr>
            </w:pPr>
            <w:r w:rsidRPr="008158A7">
              <w:rPr>
                <w:rFonts w:ascii="Arial" w:eastAsia="SimSun" w:hAnsi="Arial" w:cs="Arial"/>
                <w:sz w:val="18"/>
                <w:szCs w:val="18"/>
                <w:lang w:val="en-US"/>
              </w:rPr>
              <w:t>NOTE:</w:t>
            </w:r>
            <w:r w:rsidRPr="008158A7">
              <w:rPr>
                <w:rFonts w:ascii="Arial" w:eastAsia="SimSun" w:hAnsi="Arial" w:cs="Arial"/>
                <w:sz w:val="18"/>
                <w:szCs w:val="18"/>
                <w:lang w:val="en-US"/>
              </w:rPr>
              <w:tab/>
              <w:t xml:space="preserve">Checking of the Codeword in UE applies only when the Codeword parameter (specified in </w:t>
            </w:r>
            <w:r w:rsidR="001316BD" w:rsidRPr="008158A7">
              <w:rPr>
                <w:rFonts w:ascii="Arial" w:eastAsia="SimSun" w:hAnsi="Arial" w:cs="Arial"/>
                <w:sz w:val="18"/>
                <w:szCs w:val="18"/>
                <w:lang w:val="en-US"/>
              </w:rPr>
              <w:t>clause</w:t>
            </w:r>
            <w:r w:rsidR="001316BD">
              <w:rPr>
                <w:rFonts w:ascii="Arial" w:eastAsia="SimSun" w:hAnsi="Arial" w:cs="Arial"/>
                <w:sz w:val="18"/>
                <w:szCs w:val="18"/>
                <w:lang w:val="en-US"/>
              </w:rPr>
              <w:t> </w:t>
            </w:r>
            <w:r w:rsidR="001316BD" w:rsidRPr="008158A7">
              <w:rPr>
                <w:rFonts w:ascii="Arial" w:eastAsia="SimSun" w:hAnsi="Arial" w:cs="Arial"/>
                <w:sz w:val="18"/>
                <w:szCs w:val="18"/>
                <w:lang w:val="en-US"/>
              </w:rPr>
              <w:t>6</w:t>
            </w:r>
            <w:r w:rsidRPr="008158A7">
              <w:rPr>
                <w:rFonts w:ascii="Arial" w:eastAsia="SimSun" w:hAnsi="Arial" w:cs="Arial"/>
                <w:sz w:val="18"/>
                <w:szCs w:val="18"/>
                <w:lang w:val="en-US"/>
              </w:rPr>
              <w:t>.1.5.2.2) is present and when the codeWordCheck parameter is present and set to TRUE.</w:t>
            </w:r>
          </w:p>
        </w:tc>
      </w:tr>
    </w:tbl>
    <w:p w14:paraId="31BB4A48" w14:textId="77777777" w:rsidR="008D72A7" w:rsidRDefault="008D72A7" w:rsidP="008D72A7">
      <w:bookmarkStart w:id="726" w:name="_Toc22624282"/>
      <w:bookmarkStart w:id="727" w:name="_Toc22141080"/>
    </w:p>
    <w:p w14:paraId="791D80D2" w14:textId="77777777" w:rsidR="008D72A7" w:rsidRPr="008D72A7" w:rsidRDefault="008D72A7" w:rsidP="00F0284F">
      <w:pPr>
        <w:pStyle w:val="Heading5"/>
        <w:rPr>
          <w:lang w:eastAsia="zh-CN"/>
        </w:rPr>
      </w:pPr>
      <w:bookmarkStart w:id="728" w:name="_Toc26202343"/>
      <w:bookmarkStart w:id="729" w:name="_Toc26202529"/>
      <w:bookmarkStart w:id="730" w:name="_Toc34804244"/>
      <w:bookmarkStart w:id="731" w:name="_Toc35935815"/>
      <w:bookmarkStart w:id="732" w:name="_Toc45030035"/>
      <w:bookmarkStart w:id="733" w:name="_Toc51922395"/>
      <w:bookmarkStart w:id="734" w:name="_Toc51922814"/>
      <w:bookmarkStart w:id="735" w:name="_Toc74987091"/>
      <w:r w:rsidRPr="008D72A7">
        <w:t>6.1.</w:t>
      </w:r>
      <w:r w:rsidRPr="008D72A7">
        <w:rPr>
          <w:lang w:eastAsia="zh-CN"/>
        </w:rPr>
        <w:t>5</w:t>
      </w:r>
      <w:r w:rsidRPr="008D72A7">
        <w:t>.2.</w:t>
      </w:r>
      <w:r w:rsidRPr="008D72A7">
        <w:rPr>
          <w:lang w:eastAsia="zh-CN"/>
        </w:rPr>
        <w:t>8</w:t>
      </w:r>
      <w:r w:rsidRPr="008D72A7">
        <w:tab/>
      </w:r>
      <w:bookmarkEnd w:id="726"/>
      <w:bookmarkEnd w:id="727"/>
      <w:bookmarkEnd w:id="728"/>
      <w:bookmarkEnd w:id="729"/>
      <w:bookmarkEnd w:id="730"/>
      <w:bookmarkEnd w:id="731"/>
      <w:r w:rsidR="0014411C">
        <w:rPr>
          <w:rFonts w:hint="eastAsia"/>
          <w:lang w:eastAsia="zh-CN"/>
        </w:rPr>
        <w:t>Void</w:t>
      </w:r>
      <w:bookmarkEnd w:id="732"/>
      <w:bookmarkEnd w:id="733"/>
      <w:bookmarkEnd w:id="734"/>
      <w:bookmarkEnd w:id="735"/>
    </w:p>
    <w:p w14:paraId="7BE4023B" w14:textId="77777777" w:rsidR="00F332EC" w:rsidRPr="00B24285" w:rsidRDefault="00F332EC" w:rsidP="00F0284F">
      <w:pPr>
        <w:pStyle w:val="Heading5"/>
        <w:rPr>
          <w:lang w:eastAsia="zh-CN"/>
        </w:rPr>
      </w:pPr>
      <w:bookmarkStart w:id="736" w:name="_Toc34804245"/>
      <w:bookmarkStart w:id="737" w:name="_Toc35935816"/>
      <w:bookmarkStart w:id="738" w:name="_Toc45030036"/>
      <w:bookmarkStart w:id="739" w:name="_Toc51922396"/>
      <w:bookmarkStart w:id="740" w:name="_Toc51922815"/>
      <w:bookmarkStart w:id="741" w:name="_Toc74987092"/>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36"/>
      <w:bookmarkEnd w:id="737"/>
      <w:bookmarkEnd w:id="738"/>
      <w:bookmarkEnd w:id="739"/>
      <w:bookmarkEnd w:id="740"/>
      <w:bookmarkEnd w:id="741"/>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363FA0">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F332EC"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F332EC" w:rsidRPr="00B24285" w:rsidRDefault="00F332EC"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F332EC" w:rsidRPr="00B24285" w:rsidRDefault="00F332EC"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F332EC" w:rsidRPr="00B24285" w:rsidRDefault="00096D4A" w:rsidP="00363FA0">
            <w:pPr>
              <w:pStyle w:val="TAL"/>
              <w:rPr>
                <w:rFonts w:cs="Arial"/>
                <w:szCs w:val="18"/>
              </w:rPr>
            </w:pPr>
            <w:r>
              <w:rPr>
                <w:rFonts w:cs="Arial" w:hint="eastAsia"/>
                <w:szCs w:val="18"/>
                <w:lang w:eastAsia="zh-CN"/>
              </w:rPr>
              <w:t>T</w:t>
            </w:r>
            <w:r w:rsidRPr="00B24285">
              <w:rPr>
                <w:rFonts w:cs="Arial" w:hint="eastAsia"/>
                <w:szCs w:val="18"/>
                <w:lang w:eastAsia="zh-CN"/>
              </w:rPr>
              <w:t xml:space="preserve">he </w:t>
            </w:r>
            <w:r w:rsidR="00F332EC" w:rsidRPr="00B24285">
              <w:rPr>
                <w:rFonts w:cs="Arial" w:hint="eastAsia"/>
                <w:szCs w:val="18"/>
                <w:lang w:eastAsia="zh-CN"/>
              </w:rPr>
              <w:t>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F332EC" w:rsidRPr="00B24285" w:rsidRDefault="00F332EC" w:rsidP="00363FA0">
            <w:pPr>
              <w:pStyle w:val="TAL"/>
              <w:rPr>
                <w:rFonts w:cs="Arial"/>
                <w:szCs w:val="18"/>
              </w:rPr>
            </w:pPr>
          </w:p>
        </w:tc>
      </w:tr>
      <w:tr w:rsidR="00F332EC"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F332EC" w:rsidRPr="00B24285" w:rsidRDefault="00F332EC"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F332EC" w:rsidRPr="00B24285" w:rsidRDefault="00F332EC"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F332EC" w:rsidRPr="00B24285" w:rsidRDefault="00096D4A" w:rsidP="00363FA0">
            <w:pPr>
              <w:pStyle w:val="TAL"/>
              <w:rPr>
                <w:rFonts w:cs="Arial"/>
                <w:szCs w:val="18"/>
              </w:rPr>
            </w:pPr>
            <w:r>
              <w:rPr>
                <w:rFonts w:cs="Arial" w:hint="eastAsia"/>
                <w:szCs w:val="18"/>
                <w:lang w:eastAsia="zh-CN"/>
              </w:rPr>
              <w:t>C</w:t>
            </w:r>
            <w:r w:rsidRPr="00B24285">
              <w:rPr>
                <w:rFonts w:cs="Arial" w:hint="eastAsia"/>
                <w:szCs w:val="18"/>
                <w:lang w:eastAsia="zh-CN"/>
              </w:rPr>
              <w:t xml:space="preserve">ivic </w:t>
            </w:r>
            <w:r w:rsidR="00F332EC" w:rsidRPr="00B24285">
              <w:rPr>
                <w:rFonts w:cs="Arial" w:hint="eastAsia"/>
                <w:szCs w:val="18"/>
                <w:lang w:eastAsia="zh-CN"/>
              </w:rPr>
              <w:t>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F332EC" w:rsidRPr="00B24285" w:rsidRDefault="00F332EC" w:rsidP="00363FA0">
            <w:pPr>
              <w:pStyle w:val="TAL"/>
              <w:rPr>
                <w:rFonts w:cs="Arial"/>
                <w:szCs w:val="18"/>
              </w:rPr>
            </w:pPr>
          </w:p>
        </w:tc>
      </w:tr>
      <w:tr w:rsidR="00F332EC"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F332EC" w:rsidRPr="00B24285" w:rsidRDefault="00CC3B50"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F332EC" w:rsidRPr="00B24285" w:rsidRDefault="00CC3B50"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F332EC" w:rsidRPr="00B24285" w:rsidRDefault="00096D4A"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sidR="00A17EA6">
              <w:rPr>
                <w:rFonts w:cs="Arial" w:hint="eastAsia"/>
                <w:szCs w:val="18"/>
                <w:lang w:eastAsia="zh-CN"/>
              </w:rPr>
              <w:t xml:space="preserve">LCS </w:t>
            </w:r>
            <w:r w:rsidR="00F332EC" w:rsidRPr="00B24285">
              <w:rPr>
                <w:rFonts w:cs="Arial"/>
                <w:szCs w:val="18"/>
                <w:lang w:eastAsia="zh-CN"/>
              </w:rPr>
              <w:t xml:space="preserve">QoS </w:t>
            </w:r>
            <w:r w:rsidR="00A17EA6">
              <w:rPr>
                <w:rFonts w:cs="Arial" w:hint="eastAsia"/>
                <w:szCs w:val="18"/>
                <w:lang w:eastAsia="zh-CN"/>
              </w:rPr>
              <w:t xml:space="preserve">Class </w:t>
            </w:r>
            <w:r w:rsidR="00F332EC" w:rsidRPr="00B24285">
              <w:rPr>
                <w:rFonts w:cs="Arial"/>
                <w:szCs w:val="18"/>
                <w:lang w:eastAsia="zh-CN"/>
              </w:rPr>
              <w:t>requested by the targe</w:t>
            </w:r>
            <w:r w:rsidR="00F332EC"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F332EC" w:rsidRPr="00B24285" w:rsidRDefault="00F332EC" w:rsidP="00363FA0">
            <w:pPr>
              <w:pStyle w:val="TAL"/>
              <w:rPr>
                <w:rFonts w:cs="Arial"/>
                <w:szCs w:val="18"/>
              </w:rPr>
            </w:pPr>
          </w:p>
        </w:tc>
      </w:tr>
      <w:tr w:rsidR="00F332EC"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F332EC" w:rsidRPr="00B24285" w:rsidRDefault="00F332EC"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F332EC" w:rsidRPr="00B24285" w:rsidRDefault="00F332EC"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F332EC" w:rsidRPr="00B24285" w:rsidRDefault="00096D4A" w:rsidP="00363FA0">
            <w:pPr>
              <w:pStyle w:val="TAL"/>
              <w:rPr>
                <w:rFonts w:cs="Arial"/>
                <w:szCs w:val="18"/>
              </w:rPr>
            </w:pPr>
            <w:r>
              <w:rPr>
                <w:rFonts w:hint="eastAsia"/>
                <w:lang w:eastAsia="zh-CN"/>
              </w:rPr>
              <w:t>I</w:t>
            </w:r>
            <w:r w:rsidRPr="00B24285">
              <w:rPr>
                <w:rFonts w:hint="eastAsia"/>
                <w:lang w:eastAsia="zh-CN"/>
              </w:rPr>
              <w:t xml:space="preserve">dentity </w:t>
            </w:r>
            <w:r w:rsidR="00F332EC" w:rsidRPr="00B24285">
              <w:rPr>
                <w:rFonts w:hint="eastAsia"/>
                <w:lang w:eastAsia="zh-CN"/>
              </w:rPr>
              <w:t xml:space="preserve">of the </w:t>
            </w:r>
            <w:r w:rsidR="00F332EC"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F332EC" w:rsidRPr="00B24285" w:rsidRDefault="00F332EC" w:rsidP="00363FA0">
            <w:pPr>
              <w:pStyle w:val="TAL"/>
              <w:rPr>
                <w:rFonts w:cs="Arial"/>
                <w:szCs w:val="18"/>
              </w:rPr>
            </w:pPr>
          </w:p>
        </w:tc>
      </w:tr>
      <w:tr w:rsidR="00821DC5"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821DC5" w:rsidRPr="00B24285" w:rsidRDefault="00821DC5"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821DC5" w:rsidRDefault="00821DC5"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821DC5" w:rsidRPr="00B24285" w:rsidRDefault="00821DC5"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821DC5" w:rsidRPr="00B24285" w:rsidRDefault="00821DC5"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77777777" w:rsidR="00821DC5" w:rsidRPr="00B24285" w:rsidDel="00096D4A" w:rsidRDefault="00821DC5" w:rsidP="00363FA0">
            <w:pPr>
              <w:pStyle w:val="TAL"/>
              <w:rPr>
                <w:lang w:eastAsia="zh-CN"/>
              </w:rPr>
            </w:pPr>
            <w:r>
              <w:rPr>
                <w:lang w:eastAsia="zh-CN"/>
              </w:rPr>
              <w:t>S</w:t>
            </w:r>
            <w:r>
              <w:rPr>
                <w:rFonts w:hint="eastAsia"/>
                <w:lang w:eastAsia="zh-CN"/>
              </w:rPr>
              <w:t>ervice Identity specified by the UE</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821DC5" w:rsidRPr="00B24285" w:rsidRDefault="00821DC5" w:rsidP="00363FA0">
            <w:pPr>
              <w:pStyle w:val="TAL"/>
              <w:rPr>
                <w:rFonts w:cs="Arial"/>
                <w:szCs w:val="18"/>
              </w:rPr>
            </w:pPr>
          </w:p>
        </w:tc>
      </w:tr>
    </w:tbl>
    <w:p w14:paraId="3636AFDE" w14:textId="77777777" w:rsidR="00F0284F" w:rsidRDefault="00F0284F" w:rsidP="00F0284F">
      <w:bookmarkStart w:id="742" w:name="_Toc510696637"/>
      <w:bookmarkStart w:id="743" w:name="_Toc51922397"/>
    </w:p>
    <w:p w14:paraId="6B05AE57" w14:textId="77777777" w:rsidR="007C6ECB" w:rsidRDefault="007C6ECB" w:rsidP="007C6ECB">
      <w:pPr>
        <w:pStyle w:val="Heading5"/>
      </w:pPr>
      <w:bookmarkStart w:id="744" w:name="_Toc51922816"/>
      <w:bookmarkStart w:id="745" w:name="_Toc74987093"/>
      <w:r>
        <w:lastRenderedPageBreak/>
        <w:t>6.1.5.2.</w:t>
      </w:r>
      <w:r>
        <w:rPr>
          <w:rFonts w:hint="eastAsia"/>
          <w:lang w:eastAsia="zh-CN"/>
        </w:rPr>
        <w:t>10</w:t>
      </w:r>
      <w:r>
        <w:tab/>
        <w:t xml:space="preserve">Type: </w:t>
      </w:r>
      <w:bookmarkEnd w:id="742"/>
      <w:r>
        <w:t>LocUpdateSubs</w:t>
      </w:r>
      <w:bookmarkEnd w:id="743"/>
      <w:bookmarkEnd w:id="744"/>
      <w:bookmarkEnd w:id="745"/>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0958C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0958CF">
            <w:pPr>
              <w:pStyle w:val="TAL"/>
              <w:jc w:val="center"/>
            </w:pPr>
            <w:r w:rsidRPr="006A7EE2">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78017C">
      <w:pPr>
        <w:pStyle w:val="Heading5"/>
      </w:pPr>
      <w:bookmarkStart w:id="746" w:name="_Toc74987094"/>
      <w:r>
        <w:t>6.1.</w:t>
      </w:r>
      <w:r>
        <w:rPr>
          <w:lang w:eastAsia="zh-CN"/>
        </w:rPr>
        <w:t>5</w:t>
      </w:r>
      <w:r>
        <w:t>.2.</w:t>
      </w:r>
      <w:r>
        <w:rPr>
          <w:rFonts w:hint="eastAsia"/>
          <w:lang w:eastAsia="zh-CN"/>
        </w:rPr>
        <w:t>11</w:t>
      </w:r>
      <w:r>
        <w:tab/>
        <w:t xml:space="preserve">Type: </w:t>
      </w:r>
      <w:r>
        <w:rPr>
          <w:lang w:eastAsia="zh-CN"/>
        </w:rPr>
        <w:t>EventNotifyDataAdditionalInfo</w:t>
      </w:r>
      <w:bookmarkEnd w:id="746"/>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173D91">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78017C">
      <w:pPr>
        <w:pStyle w:val="Heading5"/>
      </w:pPr>
      <w:bookmarkStart w:id="747" w:name="_Toc74987095"/>
      <w:r>
        <w:t>6.1.</w:t>
      </w:r>
      <w:r>
        <w:rPr>
          <w:lang w:eastAsia="zh-CN"/>
        </w:rPr>
        <w:t>5</w:t>
      </w:r>
      <w:r>
        <w:t>.2.</w:t>
      </w:r>
      <w:r>
        <w:rPr>
          <w:rFonts w:hint="eastAsia"/>
          <w:lang w:eastAsia="zh-CN"/>
        </w:rPr>
        <w:t>12</w:t>
      </w:r>
      <w:r>
        <w:tab/>
        <w:t xml:space="preserve">Type: </w:t>
      </w:r>
      <w:r>
        <w:rPr>
          <w:lang w:eastAsia="zh-CN"/>
        </w:rPr>
        <w:t>EventNotifyDataExt</w:t>
      </w:r>
      <w:bookmarkEnd w:id="747"/>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173D91">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4C7A68">
      <w:pPr>
        <w:pStyle w:val="Heading5"/>
      </w:pPr>
      <w:bookmarkStart w:id="748" w:name="_Toc20150406"/>
      <w:bookmarkStart w:id="749" w:name="_Toc25168653"/>
      <w:bookmarkStart w:id="750" w:name="_Toc27593072"/>
      <w:bookmarkStart w:id="751" w:name="_Toc34147943"/>
      <w:bookmarkStart w:id="752" w:name="_Toc36463327"/>
      <w:bookmarkStart w:id="753" w:name="_Toc43215167"/>
      <w:bookmarkStart w:id="754" w:name="_Toc45032415"/>
      <w:bookmarkStart w:id="755" w:name="_Toc49849904"/>
      <w:bookmarkStart w:id="756" w:name="_Toc51873418"/>
      <w:bookmarkStart w:id="757" w:name="_Toc56517546"/>
      <w:bookmarkStart w:id="758" w:name="_Toc58594447"/>
      <w:bookmarkStart w:id="759" w:name="_Toc74987096"/>
      <w:r>
        <w:t>6.1.5.2.</w:t>
      </w:r>
      <w:r>
        <w:rPr>
          <w:rFonts w:hint="eastAsia"/>
          <w:lang w:eastAsia="zh-CN"/>
        </w:rPr>
        <w:t>13</w:t>
      </w:r>
      <w:r>
        <w:tab/>
        <w:t>Type: AreaEventInfo</w:t>
      </w:r>
      <w:bookmarkEnd w:id="748"/>
      <w:bookmarkEnd w:id="749"/>
      <w:bookmarkEnd w:id="750"/>
      <w:bookmarkEnd w:id="751"/>
      <w:bookmarkEnd w:id="752"/>
      <w:bookmarkEnd w:id="753"/>
      <w:bookmarkEnd w:id="754"/>
      <w:bookmarkEnd w:id="755"/>
      <w:bookmarkEnd w:id="756"/>
      <w:bookmarkEnd w:id="757"/>
      <w:bookmarkEnd w:id="758"/>
      <w:r>
        <w:t>Addition</w:t>
      </w:r>
      <w:bookmarkEnd w:id="759"/>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840EA9">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bl>
    <w:p w14:paraId="65C5E505" w14:textId="77777777" w:rsidR="004C7A68" w:rsidRDefault="004C7A68" w:rsidP="00F332EC">
      <w:pPr>
        <w:rPr>
          <w:lang w:eastAsia="zh-CN"/>
        </w:rPr>
      </w:pPr>
    </w:p>
    <w:p w14:paraId="73EFE7CD" w14:textId="77777777" w:rsidR="004C7A68" w:rsidRDefault="004C7A68" w:rsidP="004C7A68">
      <w:pPr>
        <w:pStyle w:val="Heading5"/>
      </w:pPr>
      <w:bookmarkStart w:id="760" w:name="_Toc74987097"/>
      <w:r>
        <w:lastRenderedPageBreak/>
        <w:t>6.1.5.2.</w:t>
      </w:r>
      <w:r>
        <w:rPr>
          <w:rFonts w:hint="eastAsia"/>
          <w:lang w:eastAsia="zh-CN"/>
        </w:rPr>
        <w:t>14</w:t>
      </w:r>
      <w:r>
        <w:tab/>
        <w:t>Type: AreaEventInfoExt</w:t>
      </w:r>
      <w:bookmarkEnd w:id="760"/>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840EA9">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77777777" w:rsidR="004C7A68" w:rsidRPr="004C7A68" w:rsidRDefault="004C7A68" w:rsidP="00F332EC">
      <w:pPr>
        <w:rPr>
          <w:lang w:eastAsia="zh-CN"/>
        </w:rPr>
      </w:pPr>
    </w:p>
    <w:p w14:paraId="36011C6C" w14:textId="77777777" w:rsidR="008D72A7" w:rsidRPr="008D72A7" w:rsidRDefault="008D72A7" w:rsidP="008D72A7">
      <w:pPr>
        <w:pStyle w:val="Heading4"/>
        <w:rPr>
          <w:lang w:val="en-US"/>
        </w:rPr>
      </w:pPr>
      <w:bookmarkStart w:id="761" w:name="_Toc26202344"/>
      <w:bookmarkStart w:id="762" w:name="_Toc22624283"/>
      <w:bookmarkStart w:id="763" w:name="_Toc22141081"/>
      <w:bookmarkStart w:id="764" w:name="_Toc18853085"/>
      <w:bookmarkStart w:id="765" w:name="_Toc26202530"/>
      <w:bookmarkStart w:id="766" w:name="_Toc34804246"/>
      <w:bookmarkStart w:id="767" w:name="_Toc35935817"/>
      <w:bookmarkStart w:id="768" w:name="_Toc45030037"/>
      <w:bookmarkStart w:id="769" w:name="_Toc51922398"/>
      <w:bookmarkStart w:id="770" w:name="_Toc51922817"/>
      <w:bookmarkStart w:id="771" w:name="_Toc7498709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1"/>
      <w:bookmarkEnd w:id="762"/>
      <w:bookmarkEnd w:id="763"/>
      <w:bookmarkEnd w:id="764"/>
      <w:bookmarkEnd w:id="765"/>
      <w:bookmarkEnd w:id="766"/>
      <w:bookmarkEnd w:id="767"/>
      <w:bookmarkEnd w:id="768"/>
      <w:bookmarkEnd w:id="769"/>
      <w:bookmarkEnd w:id="770"/>
      <w:bookmarkEnd w:id="771"/>
    </w:p>
    <w:p w14:paraId="63AC2B55" w14:textId="77777777" w:rsidR="008D72A7" w:rsidRPr="008D72A7" w:rsidRDefault="008D72A7" w:rsidP="008D72A7">
      <w:pPr>
        <w:pStyle w:val="Heading5"/>
      </w:pPr>
      <w:bookmarkStart w:id="772" w:name="_Toc26202345"/>
      <w:bookmarkStart w:id="773" w:name="_Toc22624284"/>
      <w:bookmarkStart w:id="774" w:name="_Toc22141082"/>
      <w:bookmarkStart w:id="775" w:name="_Toc18853086"/>
      <w:bookmarkStart w:id="776" w:name="_Toc26202531"/>
      <w:bookmarkStart w:id="777" w:name="_Toc34804247"/>
      <w:bookmarkStart w:id="778" w:name="_Toc35935818"/>
      <w:bookmarkStart w:id="779" w:name="_Toc45030038"/>
      <w:bookmarkStart w:id="780" w:name="_Toc51922399"/>
      <w:bookmarkStart w:id="781" w:name="_Toc51922818"/>
      <w:bookmarkStart w:id="782" w:name="_Toc74987099"/>
      <w:r w:rsidRPr="008D72A7">
        <w:t>6.1.</w:t>
      </w:r>
      <w:r w:rsidRPr="008D72A7">
        <w:rPr>
          <w:lang w:eastAsia="zh-CN"/>
        </w:rPr>
        <w:t>5</w:t>
      </w:r>
      <w:r w:rsidRPr="008D72A7">
        <w:t>.3.1</w:t>
      </w:r>
      <w:r w:rsidRPr="008D72A7">
        <w:tab/>
        <w:t>Introduction</w:t>
      </w:r>
      <w:bookmarkEnd w:id="772"/>
      <w:bookmarkEnd w:id="773"/>
      <w:bookmarkEnd w:id="774"/>
      <w:bookmarkEnd w:id="775"/>
      <w:bookmarkEnd w:id="776"/>
      <w:bookmarkEnd w:id="777"/>
      <w:bookmarkEnd w:id="778"/>
      <w:bookmarkEnd w:id="779"/>
      <w:bookmarkEnd w:id="780"/>
      <w:bookmarkEnd w:id="781"/>
      <w:bookmarkEnd w:id="782"/>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8D72A7">
      <w:pPr>
        <w:pStyle w:val="Heading5"/>
      </w:pPr>
      <w:bookmarkStart w:id="783" w:name="_Toc26202346"/>
      <w:bookmarkStart w:id="784" w:name="_Toc22624285"/>
      <w:bookmarkStart w:id="785" w:name="_Toc22141083"/>
      <w:bookmarkStart w:id="786" w:name="_Toc18853087"/>
      <w:bookmarkStart w:id="787" w:name="_Toc26202532"/>
      <w:bookmarkStart w:id="788" w:name="_Toc34804248"/>
      <w:bookmarkStart w:id="789" w:name="_Toc35935819"/>
      <w:bookmarkStart w:id="790" w:name="_Toc45030039"/>
      <w:bookmarkStart w:id="791" w:name="_Toc51922400"/>
      <w:bookmarkStart w:id="792" w:name="_Toc51922819"/>
      <w:bookmarkStart w:id="793" w:name="_Toc74987100"/>
      <w:r w:rsidRPr="008D72A7">
        <w:t>6.1.</w:t>
      </w:r>
      <w:r w:rsidRPr="008D72A7">
        <w:rPr>
          <w:lang w:eastAsia="zh-CN"/>
        </w:rPr>
        <w:t>5</w:t>
      </w:r>
      <w:r w:rsidRPr="008D72A7">
        <w:t>.3.2</w:t>
      </w:r>
      <w:r w:rsidRPr="008D72A7">
        <w:tab/>
        <w:t>Simple data types</w:t>
      </w:r>
      <w:bookmarkEnd w:id="783"/>
      <w:bookmarkEnd w:id="784"/>
      <w:bookmarkEnd w:id="785"/>
      <w:bookmarkEnd w:id="786"/>
      <w:bookmarkEnd w:id="787"/>
      <w:bookmarkEnd w:id="788"/>
      <w:bookmarkEnd w:id="789"/>
      <w:bookmarkEnd w:id="790"/>
      <w:bookmarkEnd w:id="791"/>
      <w:bookmarkEnd w:id="792"/>
      <w:bookmarkEnd w:id="793"/>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bl>
    <w:p w14:paraId="13CE4793" w14:textId="77777777" w:rsidR="008D72A7" w:rsidRDefault="008D72A7" w:rsidP="008D72A7"/>
    <w:p w14:paraId="6B9C880C" w14:textId="77777777" w:rsidR="008D72A7" w:rsidRPr="008D72A7" w:rsidRDefault="008D72A7" w:rsidP="008D72A7">
      <w:pPr>
        <w:pStyle w:val="Heading5"/>
      </w:pPr>
      <w:bookmarkStart w:id="794" w:name="_Toc26202347"/>
      <w:bookmarkStart w:id="795" w:name="_Toc22624286"/>
      <w:bookmarkStart w:id="796" w:name="_Toc22141084"/>
      <w:bookmarkStart w:id="797" w:name="_Toc18853088"/>
      <w:bookmarkStart w:id="798" w:name="_Toc26202533"/>
      <w:bookmarkStart w:id="799" w:name="_Toc34804249"/>
      <w:bookmarkStart w:id="800" w:name="_Toc35935820"/>
      <w:bookmarkStart w:id="801" w:name="_Toc45030040"/>
      <w:bookmarkStart w:id="802" w:name="_Toc51922401"/>
      <w:bookmarkStart w:id="803" w:name="_Toc51922820"/>
      <w:bookmarkStart w:id="804" w:name="_Toc7498710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794"/>
      <w:bookmarkEnd w:id="795"/>
      <w:bookmarkEnd w:id="796"/>
      <w:bookmarkEnd w:id="797"/>
      <w:bookmarkEnd w:id="798"/>
      <w:bookmarkEnd w:id="799"/>
      <w:bookmarkEnd w:id="800"/>
      <w:bookmarkEnd w:id="801"/>
      <w:bookmarkEnd w:id="802"/>
      <w:bookmarkEnd w:id="803"/>
      <w:bookmarkEnd w:id="804"/>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8D72A7">
      <w:pPr>
        <w:pStyle w:val="Heading5"/>
      </w:pPr>
      <w:bookmarkStart w:id="805" w:name="_Toc26202348"/>
      <w:bookmarkStart w:id="806" w:name="_Toc22624287"/>
      <w:bookmarkStart w:id="807" w:name="_Toc22141085"/>
      <w:bookmarkStart w:id="808" w:name="_Toc18853089"/>
      <w:bookmarkStart w:id="809" w:name="_Toc26202534"/>
      <w:bookmarkStart w:id="810" w:name="_Toc34804250"/>
      <w:bookmarkStart w:id="811" w:name="_Toc35935821"/>
      <w:bookmarkStart w:id="812" w:name="_Toc45030041"/>
      <w:bookmarkStart w:id="813" w:name="_Toc51922402"/>
      <w:bookmarkStart w:id="814" w:name="_Toc51922821"/>
      <w:bookmarkStart w:id="815" w:name="_Toc7498710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05"/>
      <w:bookmarkEnd w:id="806"/>
      <w:bookmarkEnd w:id="807"/>
      <w:bookmarkEnd w:id="808"/>
      <w:bookmarkEnd w:id="809"/>
      <w:bookmarkEnd w:id="810"/>
      <w:bookmarkEnd w:id="811"/>
      <w:bookmarkEnd w:id="812"/>
      <w:bookmarkEnd w:id="813"/>
      <w:bookmarkEnd w:id="814"/>
      <w:bookmarkEnd w:id="815"/>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77777777"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816" w:name="_Toc22624288"/>
      <w:bookmarkStart w:id="817" w:name="_Toc22141086"/>
    </w:p>
    <w:p w14:paraId="06FBBCCF" w14:textId="77777777" w:rsidR="008D72A7" w:rsidRPr="008D72A7" w:rsidRDefault="008D72A7" w:rsidP="008D72A7">
      <w:pPr>
        <w:pStyle w:val="Heading5"/>
      </w:pPr>
      <w:bookmarkStart w:id="818" w:name="_Toc26202349"/>
      <w:bookmarkStart w:id="819" w:name="_Toc26202535"/>
      <w:bookmarkStart w:id="820" w:name="_Toc34804251"/>
      <w:bookmarkStart w:id="821" w:name="_Toc35935822"/>
      <w:bookmarkStart w:id="822" w:name="_Toc45030042"/>
      <w:bookmarkStart w:id="823" w:name="_Toc51922403"/>
      <w:bookmarkStart w:id="824" w:name="_Toc51922822"/>
      <w:bookmarkStart w:id="825" w:name="_Toc74987103"/>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16"/>
      <w:bookmarkEnd w:id="817"/>
      <w:bookmarkEnd w:id="818"/>
      <w:bookmarkEnd w:id="819"/>
      <w:bookmarkEnd w:id="820"/>
      <w:bookmarkEnd w:id="821"/>
      <w:bookmarkEnd w:id="822"/>
      <w:bookmarkEnd w:id="823"/>
      <w:bookmarkEnd w:id="824"/>
      <w:bookmarkEnd w:id="825"/>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77777777"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826" w:name="_Toc22624289"/>
      <w:bookmarkStart w:id="827" w:name="_Toc22141087"/>
    </w:p>
    <w:p w14:paraId="005A515D" w14:textId="77777777"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28" w:name="_Toc26202350"/>
      <w:bookmarkStart w:id="829" w:name="_Toc26202536"/>
      <w:bookmarkStart w:id="830" w:name="_Toc34804252"/>
      <w:bookmarkStart w:id="831" w:name="_Toc35935823"/>
      <w:bookmarkStart w:id="832" w:name="_Toc45030043"/>
      <w:bookmarkStart w:id="833" w:name="_Toc51922404"/>
      <w:bookmarkStart w:id="834" w:name="_Toc51922823"/>
      <w:bookmarkStart w:id="835" w:name="_Toc7498710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26"/>
      <w:bookmarkEnd w:id="827"/>
      <w:bookmarkEnd w:id="828"/>
      <w:bookmarkEnd w:id="829"/>
      <w:bookmarkEnd w:id="830"/>
      <w:bookmarkEnd w:id="831"/>
      <w:bookmarkEnd w:id="832"/>
      <w:bookmarkEnd w:id="833"/>
      <w:bookmarkEnd w:id="834"/>
      <w:bookmarkEnd w:id="835"/>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77777777"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pPr>
              <w:pStyle w:val="TAL"/>
              <w:rPr>
                <w:color w:val="000000"/>
              </w:rPr>
            </w:pPr>
            <w:r>
              <w:rPr>
                <w:rFonts w:hint="eastAsia"/>
                <w:color w:val="000000"/>
                <w:lang w:eastAsia="zh-CN"/>
              </w:rPr>
              <w:t>A</w:t>
            </w:r>
            <w:r w:rsidR="008D72A7">
              <w:rPr>
                <w:color w:val="000000"/>
              </w:rPr>
              <w:t xml:space="preserve"> confirmation </w:t>
            </w:r>
            <w:r w:rsidR="008D72A7">
              <w:rPr>
                <w:color w:val="000000"/>
                <w:lang w:eastAsia="zh-CN"/>
              </w:rPr>
              <w:t>that</w:t>
            </w:r>
            <w:r w:rsidR="008D72A7">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6" w:name="_Toc74987105"/>
      <w:r>
        <w:t>6.1.5.3.</w:t>
      </w:r>
      <w:r>
        <w:rPr>
          <w:rFonts w:hint="eastAsia"/>
        </w:rPr>
        <w:t>7</w:t>
      </w:r>
      <w:r w:rsidR="006B79A1">
        <w:tab/>
      </w:r>
      <w:r>
        <w:t xml:space="preserve">Enumeration: </w:t>
      </w:r>
      <w:r w:rsidRPr="00043171">
        <w:t>FailureCause</w:t>
      </w:r>
      <w:bookmarkEnd w:id="836"/>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77777777" w:rsidR="00B7044A" w:rsidRDefault="00B7044A" w:rsidP="00173D91">
            <w:pPr>
              <w:pStyle w:val="TAH"/>
              <w:tabs>
                <w:tab w:val="center" w:pos="1264"/>
                <w:tab w:val="right" w:pos="2528"/>
              </w:tabs>
              <w:jc w:val="left"/>
            </w:pPr>
            <w:r>
              <w:tab/>
              <w:t>Enumeration value</w:t>
            </w:r>
            <w:r>
              <w:tab/>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04317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37" w:name="_Toc74987106"/>
      <w:r>
        <w:t>6.1.5.3.</w:t>
      </w:r>
      <w:r>
        <w:rPr>
          <w:rFonts w:hint="eastAsia"/>
        </w:rPr>
        <w:t>8</w:t>
      </w:r>
      <w:r>
        <w:tab/>
        <w:t>Enumeration: SuccessType</w:t>
      </w:r>
      <w:bookmarkEnd w:id="837"/>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77777777" w:rsidR="00043171" w:rsidRDefault="00043171" w:rsidP="00043171">
      <w:pPr>
        <w:pStyle w:val="TH"/>
      </w:pPr>
      <w:r>
        <w:t>Table 6.1.5.3.</w:t>
      </w:r>
      <w:r>
        <w:rPr>
          <w:rFonts w:hint="eastAsia"/>
          <w:lang w:eastAsia="zh-CN"/>
        </w:rPr>
        <w:t>8</w:t>
      </w:r>
      <w:r>
        <w:t>-1: Enumeration PseudonymIndicator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8D72A7">
      <w:pPr>
        <w:pStyle w:val="Heading3"/>
      </w:pPr>
      <w:bookmarkStart w:id="838" w:name="_Toc26202355"/>
      <w:bookmarkStart w:id="839" w:name="_Toc22624294"/>
      <w:bookmarkStart w:id="840" w:name="_Toc22141092"/>
      <w:bookmarkStart w:id="841" w:name="_Toc18853094"/>
      <w:bookmarkStart w:id="842" w:name="_Toc26202541"/>
      <w:bookmarkStart w:id="843" w:name="_Toc34804253"/>
      <w:bookmarkStart w:id="844" w:name="_Toc35935824"/>
      <w:bookmarkStart w:id="845" w:name="_Toc45030044"/>
      <w:bookmarkStart w:id="846" w:name="_Toc51922405"/>
      <w:bookmarkStart w:id="847" w:name="_Toc51922824"/>
      <w:bookmarkStart w:id="848" w:name="_Toc74987107"/>
      <w:r w:rsidRPr="008D72A7">
        <w:lastRenderedPageBreak/>
        <w:t>6.1.</w:t>
      </w:r>
      <w:r w:rsidRPr="008D72A7">
        <w:rPr>
          <w:lang w:eastAsia="zh-CN"/>
        </w:rPr>
        <w:t>6</w:t>
      </w:r>
      <w:r w:rsidRPr="008D72A7">
        <w:tab/>
        <w:t>Error Handling</w:t>
      </w:r>
      <w:bookmarkEnd w:id="838"/>
      <w:bookmarkEnd w:id="839"/>
      <w:bookmarkEnd w:id="840"/>
      <w:bookmarkEnd w:id="841"/>
      <w:bookmarkEnd w:id="842"/>
      <w:bookmarkEnd w:id="843"/>
      <w:bookmarkEnd w:id="844"/>
      <w:bookmarkEnd w:id="845"/>
      <w:bookmarkEnd w:id="846"/>
      <w:bookmarkEnd w:id="847"/>
      <w:bookmarkEnd w:id="848"/>
    </w:p>
    <w:p w14:paraId="4491F978" w14:textId="77777777" w:rsidR="008D72A7" w:rsidRPr="008D72A7" w:rsidRDefault="008D72A7" w:rsidP="008D72A7">
      <w:pPr>
        <w:pStyle w:val="Heading4"/>
      </w:pPr>
      <w:bookmarkStart w:id="849" w:name="_Toc26202356"/>
      <w:bookmarkStart w:id="850" w:name="_Toc22624295"/>
      <w:bookmarkStart w:id="851" w:name="_Toc22141093"/>
      <w:bookmarkStart w:id="852" w:name="_Toc18853095"/>
      <w:bookmarkStart w:id="853" w:name="_Toc26202542"/>
      <w:bookmarkStart w:id="854" w:name="_Toc34804254"/>
      <w:bookmarkStart w:id="855" w:name="_Toc35935825"/>
      <w:bookmarkStart w:id="856" w:name="_Toc45030045"/>
      <w:bookmarkStart w:id="857" w:name="_Toc51922406"/>
      <w:bookmarkStart w:id="858" w:name="_Toc51922825"/>
      <w:bookmarkStart w:id="859" w:name="_Toc74987108"/>
      <w:r w:rsidRPr="008D72A7">
        <w:t>6.1.</w:t>
      </w:r>
      <w:r w:rsidRPr="008D72A7">
        <w:rPr>
          <w:lang w:eastAsia="zh-CN"/>
        </w:rPr>
        <w:t>6</w:t>
      </w:r>
      <w:r w:rsidRPr="008D72A7">
        <w:t>.1</w:t>
      </w:r>
      <w:r w:rsidRPr="008D72A7">
        <w:tab/>
        <w:t>General</w:t>
      </w:r>
      <w:bookmarkEnd w:id="849"/>
      <w:bookmarkEnd w:id="850"/>
      <w:bookmarkEnd w:id="851"/>
      <w:bookmarkEnd w:id="852"/>
      <w:bookmarkEnd w:id="853"/>
      <w:bookmarkEnd w:id="854"/>
      <w:bookmarkEnd w:id="855"/>
      <w:bookmarkEnd w:id="856"/>
      <w:bookmarkEnd w:id="857"/>
      <w:bookmarkEnd w:id="858"/>
      <w:bookmarkEnd w:id="859"/>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8D72A7">
      <w:pPr>
        <w:pStyle w:val="Heading4"/>
      </w:pPr>
      <w:bookmarkStart w:id="860" w:name="_Toc26202357"/>
      <w:bookmarkStart w:id="861" w:name="_Toc22624296"/>
      <w:bookmarkStart w:id="862" w:name="_Toc22141094"/>
      <w:bookmarkStart w:id="863" w:name="_Toc18853096"/>
      <w:bookmarkStart w:id="864" w:name="_Toc26202543"/>
      <w:bookmarkStart w:id="865" w:name="_Toc34804255"/>
      <w:bookmarkStart w:id="866" w:name="_Toc35935826"/>
      <w:bookmarkStart w:id="867" w:name="_Toc45030046"/>
      <w:bookmarkStart w:id="868" w:name="_Toc51922407"/>
      <w:bookmarkStart w:id="869" w:name="_Toc51922826"/>
      <w:bookmarkStart w:id="870" w:name="_Toc74987109"/>
      <w:r w:rsidRPr="008D72A7">
        <w:t>6.1.</w:t>
      </w:r>
      <w:r w:rsidRPr="008D72A7">
        <w:rPr>
          <w:lang w:eastAsia="zh-CN"/>
        </w:rPr>
        <w:t>6</w:t>
      </w:r>
      <w:r w:rsidRPr="008D72A7">
        <w:t>.2</w:t>
      </w:r>
      <w:r w:rsidRPr="008D72A7">
        <w:tab/>
        <w:t>Protocol Errors</w:t>
      </w:r>
      <w:bookmarkEnd w:id="860"/>
      <w:bookmarkEnd w:id="861"/>
      <w:bookmarkEnd w:id="862"/>
      <w:bookmarkEnd w:id="863"/>
      <w:bookmarkEnd w:id="864"/>
      <w:bookmarkEnd w:id="865"/>
      <w:bookmarkEnd w:id="866"/>
      <w:bookmarkEnd w:id="867"/>
      <w:bookmarkEnd w:id="868"/>
      <w:bookmarkEnd w:id="869"/>
      <w:bookmarkEnd w:id="87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8D72A7">
      <w:pPr>
        <w:pStyle w:val="Heading4"/>
      </w:pPr>
      <w:bookmarkStart w:id="871" w:name="_Toc26202358"/>
      <w:bookmarkStart w:id="872" w:name="_Toc22624297"/>
      <w:bookmarkStart w:id="873" w:name="_Toc22141095"/>
      <w:bookmarkStart w:id="874" w:name="_Toc18853097"/>
      <w:bookmarkStart w:id="875" w:name="_Toc26202544"/>
      <w:bookmarkStart w:id="876" w:name="_Toc34804256"/>
      <w:bookmarkStart w:id="877" w:name="_Toc35935827"/>
      <w:bookmarkStart w:id="878" w:name="_Toc45030047"/>
      <w:bookmarkStart w:id="879" w:name="_Toc51922408"/>
      <w:bookmarkStart w:id="880" w:name="_Toc51922827"/>
      <w:bookmarkStart w:id="881" w:name="_Toc74987110"/>
      <w:r w:rsidRPr="008D72A7">
        <w:t>6.1.</w:t>
      </w:r>
      <w:r w:rsidRPr="008D72A7">
        <w:rPr>
          <w:lang w:eastAsia="zh-CN"/>
        </w:rPr>
        <w:t>6</w:t>
      </w:r>
      <w:r w:rsidRPr="008D72A7">
        <w:t>.3</w:t>
      </w:r>
      <w:r w:rsidRPr="008D72A7">
        <w:tab/>
        <w:t>Application Errors</w:t>
      </w:r>
      <w:bookmarkEnd w:id="871"/>
      <w:bookmarkEnd w:id="872"/>
      <w:bookmarkEnd w:id="873"/>
      <w:bookmarkEnd w:id="874"/>
      <w:bookmarkEnd w:id="875"/>
      <w:bookmarkEnd w:id="876"/>
      <w:bookmarkEnd w:id="877"/>
      <w:bookmarkEnd w:id="878"/>
      <w:bookmarkEnd w:id="879"/>
      <w:bookmarkEnd w:id="880"/>
      <w:bookmarkEnd w:id="881"/>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6128D2">
      <w:pPr>
        <w:pStyle w:val="Heading3"/>
        <w:rPr>
          <w:lang w:val="en-US"/>
        </w:rPr>
      </w:pPr>
      <w:bookmarkStart w:id="882" w:name="_Toc26202359"/>
      <w:bookmarkStart w:id="883" w:name="_Toc22624298"/>
      <w:bookmarkStart w:id="884" w:name="_Toc22141096"/>
      <w:bookmarkStart w:id="885" w:name="_Toc18853098"/>
      <w:bookmarkStart w:id="886" w:name="_Toc26202545"/>
      <w:bookmarkStart w:id="887" w:name="_Toc34804257"/>
      <w:bookmarkStart w:id="888" w:name="_Toc35935828"/>
      <w:bookmarkStart w:id="889" w:name="_Toc45030048"/>
      <w:bookmarkStart w:id="890" w:name="_Toc51922409"/>
      <w:bookmarkStart w:id="891" w:name="_Toc51922828"/>
      <w:bookmarkStart w:id="892" w:name="_Toc74987111"/>
      <w:r w:rsidRPr="006128D2">
        <w:rPr>
          <w:lang w:val="en-US"/>
        </w:rPr>
        <w:t>6.1.</w:t>
      </w:r>
      <w:r w:rsidR="00BB2BE5">
        <w:rPr>
          <w:rFonts w:hint="eastAsia"/>
          <w:lang w:val="en-US" w:eastAsia="zh-CN"/>
        </w:rPr>
        <w:t>7</w:t>
      </w:r>
      <w:r w:rsidRPr="006128D2">
        <w:rPr>
          <w:lang w:val="en-US"/>
        </w:rPr>
        <w:tab/>
        <w:t>Feature negotiation</w:t>
      </w:r>
      <w:bookmarkEnd w:id="882"/>
      <w:bookmarkEnd w:id="883"/>
      <w:bookmarkEnd w:id="884"/>
      <w:bookmarkEnd w:id="885"/>
      <w:bookmarkEnd w:id="886"/>
      <w:bookmarkEnd w:id="887"/>
      <w:bookmarkEnd w:id="888"/>
      <w:bookmarkEnd w:id="889"/>
      <w:bookmarkEnd w:id="890"/>
      <w:bookmarkEnd w:id="891"/>
      <w:bookmarkEnd w:id="892"/>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8D72A7"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77777777"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14:paraId="17AC7158" w14:textId="77777777"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14:paraId="4D850772" w14:textId="77777777" w:rsidR="008D72A7" w:rsidRDefault="008D72A7">
            <w:pPr>
              <w:pStyle w:val="TAL"/>
              <w:rPr>
                <w:rFonts w:cs="Arial"/>
                <w:szCs w:val="18"/>
              </w:rPr>
            </w:pPr>
          </w:p>
        </w:tc>
      </w:tr>
    </w:tbl>
    <w:p w14:paraId="36387CD1" w14:textId="77777777" w:rsidR="008D72A7" w:rsidRDefault="008D72A7" w:rsidP="008D72A7"/>
    <w:p w14:paraId="30192C14" w14:textId="77777777" w:rsidR="00F748C1" w:rsidRDefault="00F748C1" w:rsidP="00F748C1">
      <w:pPr>
        <w:pStyle w:val="Heading3"/>
        <w:rPr>
          <w:lang w:val="en-US"/>
        </w:rPr>
      </w:pPr>
      <w:bookmarkStart w:id="893" w:name="_Toc34804258"/>
      <w:bookmarkStart w:id="894" w:name="_Toc35935829"/>
      <w:bookmarkStart w:id="895" w:name="_Toc45030049"/>
      <w:bookmarkStart w:id="896" w:name="_Toc51922410"/>
      <w:bookmarkStart w:id="897" w:name="_Toc51922829"/>
      <w:bookmarkStart w:id="898" w:name="_Toc74987112"/>
      <w:r>
        <w:rPr>
          <w:lang w:val="en-US"/>
        </w:rPr>
        <w:t>6.1.</w:t>
      </w:r>
      <w:r>
        <w:rPr>
          <w:rFonts w:hint="eastAsia"/>
          <w:lang w:val="en-US" w:eastAsia="zh-CN"/>
        </w:rPr>
        <w:t>8</w:t>
      </w:r>
      <w:r>
        <w:rPr>
          <w:lang w:val="en-US"/>
        </w:rPr>
        <w:tab/>
        <w:t>Security</w:t>
      </w:r>
      <w:bookmarkEnd w:id="893"/>
      <w:bookmarkEnd w:id="894"/>
      <w:bookmarkEnd w:id="895"/>
      <w:bookmarkEnd w:id="896"/>
      <w:bookmarkEnd w:id="897"/>
      <w:bookmarkEnd w:id="898"/>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77777777" w:rsidR="000847BD" w:rsidRDefault="00F748C1" w:rsidP="00F748C1">
      <w:pPr>
        <w:rPr>
          <w:lang w:val="en-US"/>
        </w:rPr>
      </w:pPr>
      <w:r>
        <w:rPr>
          <w:lang w:val="en-US"/>
        </w:rPr>
        <w:lastRenderedPageBreak/>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7D2F02">
      <w:pPr>
        <w:pStyle w:val="Heading3"/>
        <w:rPr>
          <w:lang w:val="en-US"/>
        </w:rPr>
      </w:pPr>
      <w:bookmarkStart w:id="899" w:name="_Toc25074008"/>
      <w:bookmarkStart w:id="900" w:name="_Toc34063200"/>
      <w:bookmarkStart w:id="901" w:name="_Toc43120185"/>
      <w:bookmarkStart w:id="902" w:name="_Toc49768242"/>
      <w:bookmarkStart w:id="903" w:name="_Toc51867092"/>
      <w:bookmarkStart w:id="904" w:name="_Toc74987113"/>
      <w:r>
        <w:rPr>
          <w:lang w:val="en-US"/>
        </w:rPr>
        <w:t>6.1.</w:t>
      </w:r>
      <w:r>
        <w:rPr>
          <w:rFonts w:hint="eastAsia"/>
          <w:lang w:val="en-US" w:eastAsia="zh-CN"/>
        </w:rPr>
        <w:t>9</w:t>
      </w:r>
      <w:r>
        <w:rPr>
          <w:lang w:val="en-US"/>
        </w:rPr>
        <w:tab/>
      </w:r>
      <w:bookmarkEnd w:id="899"/>
      <w:bookmarkEnd w:id="900"/>
      <w:bookmarkEnd w:id="901"/>
      <w:bookmarkEnd w:id="902"/>
      <w:bookmarkEnd w:id="903"/>
      <w:r>
        <w:rPr>
          <w:lang w:val="en-US"/>
        </w:rPr>
        <w:t>HTTP redirection</w:t>
      </w:r>
      <w:bookmarkEnd w:id="904"/>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9D54C9">
      <w:pPr>
        <w:pStyle w:val="Heading8"/>
      </w:pPr>
      <w:r>
        <w:br w:type="page"/>
      </w:r>
      <w:bookmarkStart w:id="905" w:name="_Toc26202360"/>
      <w:bookmarkStart w:id="906" w:name="_Toc22624299"/>
      <w:bookmarkStart w:id="907" w:name="_Toc22141097"/>
      <w:bookmarkStart w:id="908" w:name="_Toc18853099"/>
      <w:bookmarkStart w:id="909" w:name="_Toc26202546"/>
      <w:bookmarkStart w:id="910" w:name="_Toc34804259"/>
      <w:bookmarkStart w:id="911" w:name="_Toc35935830"/>
      <w:bookmarkStart w:id="912" w:name="_Toc45030050"/>
      <w:bookmarkStart w:id="913" w:name="_Toc51922411"/>
      <w:bookmarkStart w:id="914" w:name="_Toc51922830"/>
      <w:bookmarkStart w:id="915" w:name="_Toc74987114"/>
      <w:r w:rsidR="009D54C9">
        <w:lastRenderedPageBreak/>
        <w:t>Annex A (normative):</w:t>
      </w:r>
      <w:r w:rsidR="009D54C9">
        <w:br/>
        <w:t>OpenAPI specification</w:t>
      </w:r>
      <w:bookmarkEnd w:id="905"/>
      <w:bookmarkEnd w:id="906"/>
      <w:bookmarkEnd w:id="907"/>
      <w:bookmarkEnd w:id="908"/>
      <w:bookmarkEnd w:id="909"/>
      <w:bookmarkEnd w:id="910"/>
      <w:bookmarkEnd w:id="911"/>
      <w:bookmarkEnd w:id="912"/>
      <w:bookmarkEnd w:id="913"/>
      <w:bookmarkEnd w:id="914"/>
      <w:bookmarkEnd w:id="915"/>
    </w:p>
    <w:p w14:paraId="0CAB788F" w14:textId="77777777" w:rsidR="008D72A7" w:rsidRDefault="008D72A7" w:rsidP="008D72A7">
      <w:pPr>
        <w:pStyle w:val="Heading2"/>
        <w:rPr>
          <w:lang w:eastAsia="zh-CN"/>
        </w:rPr>
      </w:pPr>
      <w:bookmarkStart w:id="916" w:name="_Toc26202361"/>
      <w:bookmarkStart w:id="917" w:name="_Toc22624300"/>
      <w:bookmarkStart w:id="918" w:name="_Toc22141098"/>
      <w:bookmarkStart w:id="919" w:name="_Toc18853100"/>
      <w:bookmarkStart w:id="920" w:name="_Toc26202547"/>
      <w:bookmarkStart w:id="921" w:name="_Toc34804260"/>
      <w:bookmarkStart w:id="922" w:name="_Toc35935831"/>
      <w:bookmarkStart w:id="923" w:name="_Toc45030051"/>
      <w:bookmarkStart w:id="924" w:name="_Toc51922412"/>
      <w:bookmarkStart w:id="925" w:name="_Toc51922831"/>
      <w:bookmarkStart w:id="926" w:name="_Toc74987115"/>
      <w:r w:rsidRPr="008D72A7">
        <w:t>A.1</w:t>
      </w:r>
      <w:r w:rsidRPr="008D72A7">
        <w:tab/>
        <w:t>General</w:t>
      </w:r>
      <w:bookmarkEnd w:id="916"/>
      <w:bookmarkEnd w:id="917"/>
      <w:bookmarkEnd w:id="918"/>
      <w:bookmarkEnd w:id="919"/>
      <w:bookmarkEnd w:id="920"/>
      <w:bookmarkEnd w:id="921"/>
      <w:bookmarkEnd w:id="922"/>
      <w:bookmarkEnd w:id="923"/>
      <w:bookmarkEnd w:id="924"/>
      <w:bookmarkEnd w:id="925"/>
      <w:bookmarkEnd w:id="926"/>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8D72A7">
      <w:pPr>
        <w:pStyle w:val="Heading2"/>
        <w:rPr>
          <w:lang w:eastAsia="zh-CN"/>
        </w:rPr>
      </w:pPr>
      <w:bookmarkStart w:id="927" w:name="_Toc26202362"/>
      <w:bookmarkStart w:id="928" w:name="_Toc22624301"/>
      <w:bookmarkStart w:id="929" w:name="_Toc22141099"/>
      <w:bookmarkStart w:id="930" w:name="_Toc18853101"/>
      <w:bookmarkStart w:id="931" w:name="_Toc26202548"/>
      <w:bookmarkStart w:id="932" w:name="_Toc34804261"/>
      <w:bookmarkStart w:id="933" w:name="_Toc35935832"/>
      <w:bookmarkStart w:id="934" w:name="_Toc45030052"/>
      <w:bookmarkStart w:id="935" w:name="_Toc51922413"/>
      <w:bookmarkStart w:id="936" w:name="_Toc51922832"/>
      <w:bookmarkStart w:id="937" w:name="_Toc74987116"/>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27"/>
      <w:bookmarkEnd w:id="928"/>
      <w:bookmarkEnd w:id="929"/>
      <w:bookmarkEnd w:id="930"/>
      <w:bookmarkEnd w:id="931"/>
      <w:bookmarkEnd w:id="932"/>
      <w:bookmarkEnd w:id="933"/>
      <w:bookmarkEnd w:id="934"/>
      <w:bookmarkEnd w:id="935"/>
      <w:bookmarkEnd w:id="936"/>
      <w:bookmarkEnd w:id="937"/>
    </w:p>
    <w:p w14:paraId="5849CB2D" w14:textId="77777777" w:rsidR="008D72A7" w:rsidRPr="008D72A7" w:rsidRDefault="008D72A7" w:rsidP="008D72A7">
      <w:pPr>
        <w:pStyle w:val="PL"/>
      </w:pPr>
      <w:bookmarkStart w:id="938" w:name="OLE_LINK5"/>
      <w:bookmarkStart w:id="939" w:name="OLE_LINK6"/>
      <w:r>
        <w:t>openapi: 3.0.0</w:t>
      </w:r>
    </w:p>
    <w:p w14:paraId="2204649A" w14:textId="77777777" w:rsidR="008D72A7" w:rsidRDefault="008D72A7" w:rsidP="008D72A7">
      <w:pPr>
        <w:pStyle w:val="PL"/>
      </w:pPr>
      <w:r>
        <w:t>info:</w:t>
      </w:r>
    </w:p>
    <w:p w14:paraId="1D9426F6" w14:textId="62D15841" w:rsidR="008D72A7" w:rsidRDefault="008D72A7" w:rsidP="008D72A7">
      <w:pPr>
        <w:pStyle w:val="PL"/>
      </w:pPr>
      <w:r>
        <w:t xml:space="preserve">  version: '</w:t>
      </w:r>
      <w:r w:rsidR="00530D38" w:rsidRPr="00530D38">
        <w:t>1.1.0-alpha.1</w:t>
      </w:r>
      <w:r w:rsidR="00FF3F09">
        <w:t>'</w:t>
      </w:r>
    </w:p>
    <w:p w14:paraId="57A77BFD" w14:textId="77777777" w:rsidR="008D72A7" w:rsidRDefault="008D72A7" w:rsidP="008D72A7">
      <w:pPr>
        <w:pStyle w:val="PL"/>
      </w:pPr>
      <w:r>
        <w:t xml:space="preserve">  title: Ngmlc_Location</w:t>
      </w:r>
    </w:p>
    <w:p w14:paraId="4F4C83D5" w14:textId="77777777" w:rsidR="008D72A7" w:rsidRDefault="008D72A7" w:rsidP="008D72A7">
      <w:pPr>
        <w:pStyle w:val="PL"/>
      </w:pPr>
      <w:r>
        <w:t xml:space="preserve">  description: |</w:t>
      </w:r>
    </w:p>
    <w:p w14:paraId="456A63EF" w14:textId="77777777" w:rsidR="008D72A7" w:rsidRDefault="008D72A7" w:rsidP="008D72A7">
      <w:pPr>
        <w:pStyle w:val="PL"/>
      </w:pPr>
      <w:r>
        <w:t xml:space="preserve">    Ngmlc_Location Service.</w:t>
      </w:r>
    </w:p>
    <w:p w14:paraId="1D88B4B3" w14:textId="77777777" w:rsidR="008D72A7" w:rsidRDefault="008D72A7" w:rsidP="008D72A7">
      <w:pPr>
        <w:pStyle w:val="PL"/>
      </w:pPr>
      <w:r>
        <w:t xml:space="preserve">    © </w:t>
      </w:r>
      <w:r w:rsidR="0048661E">
        <w:t>20</w:t>
      </w:r>
      <w:r w:rsidR="0048661E">
        <w:rPr>
          <w:rFonts w:hint="eastAsia"/>
          <w:lang w:eastAsia="zh-CN"/>
        </w:rPr>
        <w:t>2</w:t>
      </w:r>
      <w:r w:rsidR="00BE146E">
        <w:rPr>
          <w:rFonts w:hint="eastAsia"/>
          <w:lang w:eastAsia="zh-CN"/>
        </w:rPr>
        <w:t>1</w:t>
      </w:r>
      <w:r>
        <w:t>, 3GPP Organizational Partners (ARIB, ATIS, CCSA, ETSI, TSDSI, TTA, TTC).</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r>
        <w:t>externalDocs:</w:t>
      </w:r>
    </w:p>
    <w:p w14:paraId="43C16036" w14:textId="33E0A906" w:rsidR="008D72A7" w:rsidRDefault="008D72A7" w:rsidP="008D72A7">
      <w:pPr>
        <w:pStyle w:val="PL"/>
      </w:pPr>
      <w:r>
        <w:t xml:space="preserve">  description: 3GPP TS 29.515 </w:t>
      </w:r>
      <w:r w:rsidR="00CE30C8">
        <w:t>V</w:t>
      </w:r>
      <w:r w:rsidR="00CE30C8">
        <w:rPr>
          <w:rFonts w:hint="eastAsia"/>
          <w:lang w:eastAsia="zh-CN"/>
        </w:rPr>
        <w:t>17</w:t>
      </w:r>
      <w:r>
        <w:t>.</w:t>
      </w:r>
      <w:r w:rsidR="00CE30C8">
        <w:rPr>
          <w:rFonts w:hint="eastAsia"/>
          <w:lang w:eastAsia="zh-CN"/>
        </w:rPr>
        <w:t>1</w:t>
      </w:r>
      <w:r>
        <w:t>.0; 5G System; Gateway Mobile Location Services; Stage 3</w:t>
      </w:r>
    </w:p>
    <w:p w14:paraId="6C94D99F" w14:textId="77777777" w:rsidR="008D72A7" w:rsidRDefault="008D72A7" w:rsidP="008D72A7">
      <w:pPr>
        <w:pStyle w:val="PL"/>
      </w:pPr>
      <w:r>
        <w:t xml:space="preserve">  url: 'http://www.3gpp.org/ftp/Specs/archive/29_series/29.515/'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7BCD351A" w14:textId="2E50650A" w:rsidR="00F82DD0" w:rsidRDefault="00DA773C" w:rsidP="00F82DD0">
      <w:pPr>
        <w:pStyle w:val="PL"/>
        <w:rPr>
          <w:lang w:val="en-US"/>
        </w:rPr>
      </w:pPr>
      <w:r w:rsidRPr="002E5CBA">
        <w:rPr>
          <w:lang w:val="en-US"/>
        </w:rPr>
        <w:t xml:space="preserve">        '</w:t>
      </w:r>
      <w:r>
        <w:rPr>
          <w:lang w:val="en-US"/>
        </w:rPr>
        <w:t>307</w:t>
      </w:r>
      <w:r w:rsidRPr="002E5CBA">
        <w:rPr>
          <w:lang w:val="en-US"/>
        </w:rPr>
        <w:t>':</w:t>
      </w:r>
      <w:r w:rsidR="00F82DD0" w:rsidRPr="00F82DD0">
        <w:rPr>
          <w:lang w:val="en-US"/>
        </w:rPr>
        <w:t xml:space="preserve"> </w:t>
      </w:r>
    </w:p>
    <w:p w14:paraId="392B4B36" w14:textId="0A7B1139" w:rsidR="00DA773C" w:rsidRPr="002E5CBA" w:rsidRDefault="00F82DD0" w:rsidP="00F82DD0">
      <w:pPr>
        <w:pStyle w:val="PL"/>
        <w:rPr>
          <w:lang w:val="en-US"/>
        </w:rPr>
      </w:pPr>
      <w:r>
        <w:rPr>
          <w:lang w:val="en-US"/>
        </w:rPr>
        <w:t xml:space="preserve">          $ref: </w:t>
      </w:r>
      <w:r w:rsidRPr="00690A26">
        <w:t>'TS29571_CommonData.yaml#/components/</w:t>
      </w:r>
      <w:r>
        <w:t>responses/307'</w:t>
      </w:r>
    </w:p>
    <w:p w14:paraId="178A4FA8" w14:textId="2194A250" w:rsidR="00F82DD0" w:rsidRDefault="00DA773C" w:rsidP="00F82DD0">
      <w:pPr>
        <w:pStyle w:val="PL"/>
        <w:rPr>
          <w:lang w:val="en-US"/>
        </w:rPr>
      </w:pPr>
      <w:r w:rsidRPr="00046E6A">
        <w:rPr>
          <w:lang w:val="en-US"/>
        </w:rPr>
        <w:t xml:space="preserve">        '308':</w:t>
      </w:r>
      <w:r w:rsidR="00F82DD0" w:rsidRPr="00F82DD0">
        <w:rPr>
          <w:lang w:val="en-US"/>
        </w:rPr>
        <w:t xml:space="preserve"> </w:t>
      </w:r>
    </w:p>
    <w:p w14:paraId="6D8A7278" w14:textId="301E9DB3"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lastRenderedPageBreak/>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6153A6CB" w14:textId="77777777" w:rsidR="008D72A7" w:rsidRDefault="008D72A7" w:rsidP="008D72A7">
      <w:pPr>
        <w:pStyle w:val="PL"/>
      </w:pPr>
      <w:r>
        <w:t xml:space="preserve">          $ref: 'TS29571_CommonData.yaml#/components/responses/500'</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2217B9E7" w14:textId="521CF021" w:rsidR="00F82DD0" w:rsidRDefault="009432EF" w:rsidP="00F82DD0">
      <w:pPr>
        <w:pStyle w:val="PL"/>
        <w:rPr>
          <w:lang w:val="en-US"/>
        </w:rPr>
      </w:pPr>
      <w:r w:rsidRPr="002E5CBA">
        <w:rPr>
          <w:lang w:val="en-US"/>
        </w:rPr>
        <w:t xml:space="preserve">                '</w:t>
      </w:r>
      <w:r>
        <w:rPr>
          <w:lang w:val="en-US"/>
        </w:rPr>
        <w:t>307</w:t>
      </w:r>
      <w:r w:rsidRPr="002E5CBA">
        <w:rPr>
          <w:lang w:val="en-US"/>
        </w:rPr>
        <w:t>':</w:t>
      </w:r>
      <w:r w:rsidR="00F82DD0" w:rsidRPr="00F82DD0">
        <w:rPr>
          <w:lang w:val="en-US"/>
        </w:rPr>
        <w:t xml:space="preserve"> </w:t>
      </w:r>
    </w:p>
    <w:p w14:paraId="661A5B7A" w14:textId="034390F6" w:rsidR="009432EF" w:rsidRPr="002E5CBA" w:rsidRDefault="00F82DD0" w:rsidP="00F82DD0">
      <w:pPr>
        <w:pStyle w:val="PL"/>
        <w:rPr>
          <w:lang w:val="en-US"/>
        </w:rPr>
      </w:pPr>
      <w:r>
        <w:rPr>
          <w:lang w:val="en-US"/>
        </w:rPr>
        <w:t xml:space="preserve">                  $ref: </w:t>
      </w:r>
      <w:r w:rsidRPr="00690A26">
        <w:t>'TS29571_CommonData.yaml#/components/</w:t>
      </w:r>
      <w:r>
        <w:t>responses/307'</w:t>
      </w:r>
    </w:p>
    <w:p w14:paraId="60CABE72" w14:textId="59272AC8" w:rsidR="00F82DD0" w:rsidRDefault="009432EF" w:rsidP="00F82DD0">
      <w:pPr>
        <w:pStyle w:val="PL"/>
        <w:rPr>
          <w:lang w:val="en-US"/>
        </w:rPr>
      </w:pPr>
      <w:r w:rsidRPr="002E5CBA">
        <w:rPr>
          <w:lang w:val="en-US"/>
        </w:rPr>
        <w:t xml:space="preserve">                '</w:t>
      </w:r>
      <w:r>
        <w:rPr>
          <w:lang w:val="en-US"/>
        </w:rPr>
        <w:t>308</w:t>
      </w:r>
      <w:r w:rsidRPr="002E5CBA">
        <w:rPr>
          <w:lang w:val="en-US"/>
        </w:rPr>
        <w:t>':</w:t>
      </w:r>
      <w:r w:rsidR="00F82DD0" w:rsidRPr="00F82DD0">
        <w:rPr>
          <w:lang w:val="en-US"/>
        </w:rPr>
        <w:t xml:space="preserve"> </w:t>
      </w:r>
    </w:p>
    <w:p w14:paraId="2ACBED75" w14:textId="5CF90AFB"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5975267A" w14:textId="77777777" w:rsidR="008D72A7" w:rsidRDefault="008D72A7" w:rsidP="008D72A7">
      <w:pPr>
        <w:pStyle w:val="PL"/>
      </w:pPr>
      <w:r>
        <w:t xml:space="preserve">                  $ref: 'TS29571_CommonData.yaml#/components/responses/500'</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EventNotifyNef: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t xml:space="preserve">                      $ref: '#/components/schemas/EventNotifyData'</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45F9FB90" w14:textId="5A0195DF" w:rsidR="00FF5D4D" w:rsidRDefault="009432EF" w:rsidP="00FF5D4D">
      <w:pPr>
        <w:pStyle w:val="PL"/>
        <w:rPr>
          <w:lang w:val="en-US"/>
        </w:rPr>
      </w:pPr>
      <w:r w:rsidRPr="002E5CBA">
        <w:rPr>
          <w:lang w:val="en-US"/>
        </w:rPr>
        <w:t xml:space="preserve">                '</w:t>
      </w:r>
      <w:r>
        <w:rPr>
          <w:lang w:val="en-US"/>
        </w:rPr>
        <w:t>307</w:t>
      </w:r>
      <w:r w:rsidRPr="002E5CBA">
        <w:rPr>
          <w:lang w:val="en-US"/>
        </w:rPr>
        <w:t>':</w:t>
      </w:r>
      <w:r w:rsidR="00FF5D4D" w:rsidRPr="00FF5D4D">
        <w:rPr>
          <w:lang w:val="en-US"/>
        </w:rPr>
        <w:t xml:space="preserve"> </w:t>
      </w:r>
    </w:p>
    <w:p w14:paraId="4DB16BB4" w14:textId="2234ADF0" w:rsidR="009432EF" w:rsidRPr="002E5CBA" w:rsidRDefault="00FF5D4D" w:rsidP="00FF5D4D">
      <w:pPr>
        <w:pStyle w:val="PL"/>
        <w:rPr>
          <w:lang w:val="en-US"/>
        </w:rPr>
      </w:pPr>
      <w:r>
        <w:rPr>
          <w:lang w:val="en-US"/>
        </w:rPr>
        <w:lastRenderedPageBreak/>
        <w:t xml:space="preserve">                  $ref: </w:t>
      </w:r>
      <w:r w:rsidRPr="00690A26">
        <w:t>'TS29571_CommonData.yaml#/components/</w:t>
      </w:r>
      <w:r>
        <w:t>responses/307'</w:t>
      </w:r>
    </w:p>
    <w:p w14:paraId="230081F1" w14:textId="577A314C" w:rsidR="00FF5D4D" w:rsidRDefault="009432EF" w:rsidP="00FF5D4D">
      <w:pPr>
        <w:pStyle w:val="PL"/>
        <w:rPr>
          <w:lang w:val="en-US"/>
        </w:rPr>
      </w:pPr>
      <w:r w:rsidRPr="002E5CBA">
        <w:rPr>
          <w:lang w:val="en-US"/>
        </w:rPr>
        <w:t xml:space="preserve">                '</w:t>
      </w:r>
      <w:r>
        <w:rPr>
          <w:lang w:val="en-US"/>
        </w:rPr>
        <w:t>308</w:t>
      </w:r>
      <w:r w:rsidRPr="002E5CBA">
        <w:rPr>
          <w:lang w:val="en-US"/>
        </w:rPr>
        <w:t>':</w:t>
      </w:r>
      <w:r w:rsidR="00FF5D4D" w:rsidRPr="00FF5D4D">
        <w:rPr>
          <w:lang w:val="en-US"/>
        </w:rPr>
        <w:t xml:space="preserve"> </w:t>
      </w:r>
    </w:p>
    <w:p w14:paraId="44D1FDE8" w14:textId="6585C24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6224BDA2" w14:textId="77777777" w:rsidR="006306AB" w:rsidRDefault="006306AB" w:rsidP="006306AB">
      <w:pPr>
        <w:pStyle w:val="PL"/>
      </w:pPr>
      <w:r>
        <w:t xml:space="preserve">                  $ref: 'TS29571_CommonData.yaml#/components/responses/500'</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4606EB02" w14:textId="4C7B345E" w:rsidR="00FF5D4D" w:rsidRDefault="000E2BC0" w:rsidP="00FF5D4D">
      <w:pPr>
        <w:pStyle w:val="PL"/>
        <w:rPr>
          <w:lang w:val="en-US"/>
        </w:rPr>
      </w:pPr>
      <w:r w:rsidRPr="002E5CBA">
        <w:rPr>
          <w:lang w:val="en-US"/>
        </w:rPr>
        <w:t xml:space="preserve">        '</w:t>
      </w:r>
      <w:r>
        <w:rPr>
          <w:lang w:val="en-US"/>
        </w:rPr>
        <w:t>307</w:t>
      </w:r>
      <w:r w:rsidRPr="002E5CBA">
        <w:rPr>
          <w:lang w:val="en-US"/>
        </w:rPr>
        <w:t>':</w:t>
      </w:r>
      <w:r w:rsidR="00FF5D4D" w:rsidRPr="00FF5D4D">
        <w:rPr>
          <w:lang w:val="en-US"/>
        </w:rPr>
        <w:t xml:space="preserve"> </w:t>
      </w:r>
    </w:p>
    <w:p w14:paraId="47207BA9" w14:textId="1272783B" w:rsidR="000E2BC0" w:rsidRPr="002E5CBA" w:rsidRDefault="00FF5D4D" w:rsidP="00FF5D4D">
      <w:pPr>
        <w:pStyle w:val="PL"/>
        <w:rPr>
          <w:lang w:val="en-US"/>
        </w:rPr>
      </w:pPr>
      <w:r>
        <w:rPr>
          <w:lang w:val="en-US"/>
        </w:rPr>
        <w:t xml:space="preserve">          $ref: </w:t>
      </w:r>
      <w:r w:rsidRPr="00690A26">
        <w:t>'TS29571_CommonData.yaml#/components/</w:t>
      </w:r>
      <w:r>
        <w:t>responses/307'</w:t>
      </w:r>
    </w:p>
    <w:p w14:paraId="704F89C0" w14:textId="49984B5F" w:rsidR="00FF5D4D" w:rsidRDefault="000E2BC0" w:rsidP="00FF5D4D">
      <w:pPr>
        <w:pStyle w:val="PL"/>
        <w:rPr>
          <w:lang w:val="en-US"/>
        </w:rPr>
      </w:pPr>
      <w:r w:rsidRPr="00046E6A">
        <w:rPr>
          <w:lang w:val="en-US"/>
        </w:rPr>
        <w:t xml:space="preserve">        '308':</w:t>
      </w:r>
      <w:r w:rsidR="00FF5D4D" w:rsidRPr="00FF5D4D">
        <w:rPr>
          <w:lang w:val="en-US"/>
        </w:rPr>
        <w:t xml:space="preserve"> </w:t>
      </w:r>
    </w:p>
    <w:p w14:paraId="28131961" w14:textId="366486E8"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6C86404B" w14:textId="77777777" w:rsidR="008D72A7" w:rsidRDefault="008D72A7" w:rsidP="008D72A7">
      <w:pPr>
        <w:pStyle w:val="PL"/>
      </w:pPr>
      <w:r>
        <w:t xml:space="preserve">          $ref: 'TS29571_CommonData.yaml#/components/responses/500'</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lastRenderedPageBreak/>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04BB7DD2" w14:textId="6C7247C1" w:rsidR="00FF5D4D" w:rsidRDefault="00FF31C0" w:rsidP="00FF5D4D">
      <w:pPr>
        <w:pStyle w:val="PL"/>
        <w:rPr>
          <w:lang w:val="en-US"/>
        </w:rPr>
      </w:pPr>
      <w:r w:rsidRPr="002E5CBA">
        <w:rPr>
          <w:lang w:val="en-US"/>
        </w:rPr>
        <w:t xml:space="preserve">        '</w:t>
      </w:r>
      <w:r>
        <w:rPr>
          <w:lang w:val="en-US"/>
        </w:rPr>
        <w:t>307</w:t>
      </w:r>
      <w:r w:rsidRPr="002E5CBA">
        <w:rPr>
          <w:lang w:val="en-US"/>
        </w:rPr>
        <w:t>':</w:t>
      </w:r>
      <w:r w:rsidR="00FF5D4D" w:rsidRPr="00FF5D4D">
        <w:rPr>
          <w:lang w:val="en-US"/>
        </w:rPr>
        <w:t xml:space="preserve"> </w:t>
      </w:r>
    </w:p>
    <w:p w14:paraId="632C7DD8" w14:textId="27D689D4" w:rsidR="00FF31C0" w:rsidRPr="002E5CBA" w:rsidRDefault="00FF5D4D" w:rsidP="00FF5D4D">
      <w:pPr>
        <w:pStyle w:val="PL"/>
        <w:rPr>
          <w:lang w:val="en-US"/>
        </w:rPr>
      </w:pPr>
      <w:r>
        <w:rPr>
          <w:lang w:val="en-US"/>
        </w:rPr>
        <w:t xml:space="preserve">          $ref: </w:t>
      </w:r>
      <w:r w:rsidRPr="00690A26">
        <w:t>'TS29571_CommonData.yaml#/components/</w:t>
      </w:r>
      <w:r>
        <w:t>responses/307'</w:t>
      </w:r>
    </w:p>
    <w:p w14:paraId="5BE7AC1F" w14:textId="1415F8DB" w:rsidR="00FF5D4D" w:rsidRDefault="00FF31C0" w:rsidP="00FF5D4D">
      <w:pPr>
        <w:pStyle w:val="PL"/>
        <w:rPr>
          <w:lang w:val="en-US"/>
        </w:rPr>
      </w:pPr>
      <w:r w:rsidRPr="00046E6A">
        <w:rPr>
          <w:lang w:val="en-US"/>
        </w:rPr>
        <w:t xml:space="preserve">        '308':</w:t>
      </w:r>
      <w:r w:rsidR="00FF5D4D" w:rsidRPr="00FF5D4D">
        <w:rPr>
          <w:lang w:val="en-US"/>
        </w:rPr>
        <w:t xml:space="preserve"> </w:t>
      </w:r>
    </w:p>
    <w:p w14:paraId="4B66EB7F" w14:textId="61C31553"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583F703A" w14:textId="77777777" w:rsidR="008D72A7" w:rsidRDefault="008D72A7" w:rsidP="008D72A7">
      <w:pPr>
        <w:pStyle w:val="PL"/>
      </w:pPr>
      <w:r>
        <w:t xml:space="preserve">          $ref: 'TS29571_CommonData.yaml#/components/responses/500'</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/loc-update</w:t>
      </w:r>
      <w:r>
        <w:rPr>
          <w:rFonts w:ascii="Courier New" w:eastAsia="DengXian" w:hAnsi="Courier New"/>
          <w:noProof/>
          <w:sz w:val="16"/>
        </w:rPr>
        <w:t>-subs</w:t>
      </w:r>
      <w:r w:rsidRPr="004638A2">
        <w:rPr>
          <w:rFonts w:ascii="Courier New" w:eastAsia="DengXian" w:hAnsi="Courier New"/>
          <w:noProof/>
          <w:sz w:val="16"/>
        </w:rPr>
        <w:t>:</w:t>
      </w:r>
    </w:p>
    <w:p w14:paraId="6305D80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52680B5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7C87EB2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0554721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13A97DD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w:t>
      </w:r>
      <w:r w:rsidRPr="00354408">
        <w:rPr>
          <w:rFonts w:ascii="Courier New" w:eastAsia="DengXian" w:hAnsi="Courier New"/>
          <w:noProof/>
          <w:sz w:val="16"/>
        </w:rPr>
        <w:t>LocUpdateSubs'</w:t>
      </w:r>
    </w:p>
    <w:p w14:paraId="684DCF1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required: true</w:t>
      </w:r>
    </w:p>
    <w:p w14:paraId="0C0E765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21DF421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0CF78609" w14:textId="77777777" w:rsidR="009A0E25" w:rsidRDefault="007C6ECB" w:rsidP="009A0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successful </w:t>
      </w:r>
      <w:r>
        <w:rPr>
          <w:rFonts w:ascii="Courier New" w:eastAsia="DengXian" w:hAnsi="Courier New"/>
          <w:noProof/>
          <w:sz w:val="16"/>
        </w:rPr>
        <w:t xml:space="preserve">UE </w:t>
      </w:r>
      <w:r w:rsidRPr="004638A2">
        <w:rPr>
          <w:rFonts w:ascii="Courier New" w:eastAsia="DengXian" w:hAnsi="Courier New"/>
          <w:noProof/>
          <w:sz w:val="16"/>
        </w:rPr>
        <w:t xml:space="preserve">location </w:t>
      </w:r>
      <w:r>
        <w:rPr>
          <w:rFonts w:ascii="Courier New" w:eastAsia="DengXian" w:hAnsi="Courier New"/>
          <w:noProof/>
          <w:sz w:val="16"/>
        </w:rPr>
        <w:t>information subscription</w:t>
      </w:r>
    </w:p>
    <w:p w14:paraId="574372C8" w14:textId="31774BA1" w:rsidR="00FF5D4D" w:rsidRDefault="009A0E25" w:rsidP="00FF5D4D">
      <w:pPr>
        <w:pStyle w:val="PL"/>
        <w:rPr>
          <w:lang w:val="en-US"/>
        </w:rPr>
      </w:pPr>
      <w:r w:rsidRPr="002E5CBA">
        <w:rPr>
          <w:lang w:val="en-US"/>
        </w:rPr>
        <w:t xml:space="preserve">        '</w:t>
      </w:r>
      <w:r>
        <w:rPr>
          <w:lang w:val="en-US"/>
        </w:rPr>
        <w:t>307</w:t>
      </w:r>
      <w:r w:rsidRPr="002E5CBA">
        <w:rPr>
          <w:lang w:val="en-US"/>
        </w:rPr>
        <w:t>':</w:t>
      </w:r>
      <w:r w:rsidR="00FF5D4D" w:rsidRPr="00FF5D4D">
        <w:rPr>
          <w:lang w:val="en-US"/>
        </w:rPr>
        <w:t xml:space="preserve"> </w:t>
      </w:r>
    </w:p>
    <w:p w14:paraId="0EDDCFA7" w14:textId="5197391F" w:rsidR="009A0E25" w:rsidRPr="002E5CBA" w:rsidRDefault="00FF5D4D" w:rsidP="00FF5D4D">
      <w:pPr>
        <w:pStyle w:val="PL"/>
        <w:rPr>
          <w:lang w:val="en-US"/>
        </w:rPr>
      </w:pPr>
      <w:r>
        <w:rPr>
          <w:lang w:val="en-US"/>
        </w:rPr>
        <w:t xml:space="preserve">          $ref: </w:t>
      </w:r>
      <w:r w:rsidRPr="00690A26">
        <w:t>'TS29571_CommonData.yaml#/components/</w:t>
      </w:r>
      <w:r>
        <w:t>responses/307'</w:t>
      </w:r>
    </w:p>
    <w:p w14:paraId="5C14F7DF" w14:textId="6BE77D35" w:rsidR="00FF5D4D" w:rsidRDefault="009A0E25" w:rsidP="00FF5D4D">
      <w:pPr>
        <w:pStyle w:val="PL"/>
        <w:rPr>
          <w:lang w:val="en-US"/>
        </w:rPr>
      </w:pPr>
      <w:r w:rsidRPr="00046E6A">
        <w:rPr>
          <w:lang w:val="en-US"/>
        </w:rPr>
        <w:t xml:space="preserve">        '308':</w:t>
      </w:r>
      <w:r w:rsidR="00FF5D4D" w:rsidRPr="00FF5D4D">
        <w:rPr>
          <w:lang w:val="en-US"/>
        </w:rPr>
        <w:t xml:space="preserve"> </w:t>
      </w:r>
    </w:p>
    <w:p w14:paraId="3EA45BCA" w14:textId="2B7613EF"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090EB4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144029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7C95B25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15E822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05825EC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757BC7A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28A7EC3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4D1E1F5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17A56E9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4090D88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0FD03B1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4277BF1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06EAB81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75A5F37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7A793E1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850FFB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766E918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0AD0D80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08FC808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59DC6C4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78339FF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6F8C7FF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7C166AF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'TS29571_CommonData.yaml#/components/responses/default'</w:t>
      </w:r>
    </w:p>
    <w:p w14:paraId="03127B26"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lastRenderedPageBreak/>
        <w:t xml:space="preserve">      callbacks:</w:t>
      </w:r>
    </w:p>
    <w:p w14:paraId="770B063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LocationUpdateNotify:</w:t>
      </w:r>
    </w:p>
    <w:p w14:paraId="7CF97824" w14:textId="77777777" w:rsidR="007C6ECB" w:rsidRPr="00B173B3" w:rsidRDefault="007C6ECB" w:rsidP="00B173B3">
      <w:pPr>
        <w:pStyle w:val="PL"/>
        <w:rPr>
          <w:rFonts w:eastAsia="Times New Roman"/>
        </w:rPr>
      </w:pPr>
      <w:r w:rsidRPr="00986E88">
        <w:t xml:space="preserve">          '{$request.body#/notifUri}':</w:t>
      </w:r>
    </w:p>
    <w:p w14:paraId="0982F50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14:paraId="7FFF532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14:paraId="0124F24F"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Location Update Notification</w:t>
      </w:r>
    </w:p>
    <w:p w14:paraId="0170619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14:paraId="4F5CD418"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14:paraId="374173D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14:paraId="65051B6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'#/components/schemas/LocUpdateNotification'</w:t>
      </w:r>
    </w:p>
    <w:p w14:paraId="0FF814C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14:paraId="3B420D8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14:paraId="700CE753" w14:textId="77777777" w:rsidR="00791136" w:rsidRDefault="007C6ECB" w:rsidP="00791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a valid notification</w:t>
      </w:r>
    </w:p>
    <w:p w14:paraId="0A7C0CE2" w14:textId="2978F111" w:rsidR="00B70B77" w:rsidRDefault="00791136" w:rsidP="00B70B77">
      <w:pPr>
        <w:pStyle w:val="PL"/>
        <w:rPr>
          <w:lang w:val="en-US"/>
        </w:rPr>
      </w:pPr>
      <w:r w:rsidRPr="002E5CBA">
        <w:rPr>
          <w:lang w:val="en-US"/>
        </w:rPr>
        <w:t xml:space="preserve">                '</w:t>
      </w:r>
      <w:r>
        <w:rPr>
          <w:lang w:val="en-US"/>
        </w:rPr>
        <w:t>307</w:t>
      </w:r>
      <w:r w:rsidRPr="002E5CBA">
        <w:rPr>
          <w:lang w:val="en-US"/>
        </w:rPr>
        <w:t>':</w:t>
      </w:r>
      <w:r w:rsidR="00B70B77" w:rsidRPr="00B70B77">
        <w:rPr>
          <w:lang w:val="en-US"/>
        </w:rPr>
        <w:t xml:space="preserve"> </w:t>
      </w:r>
    </w:p>
    <w:p w14:paraId="3A1356B6" w14:textId="5406F1D9" w:rsidR="00791136" w:rsidRPr="002E5CBA" w:rsidRDefault="00B70B77" w:rsidP="00B70B77">
      <w:pPr>
        <w:pStyle w:val="PL"/>
        <w:rPr>
          <w:lang w:val="en-US"/>
        </w:rPr>
      </w:pPr>
      <w:r>
        <w:rPr>
          <w:lang w:val="en-US"/>
        </w:rPr>
        <w:t xml:space="preserve">                  $ref: </w:t>
      </w:r>
      <w:r w:rsidRPr="00690A26">
        <w:t>'TS29571_CommonData.yaml#/components/</w:t>
      </w:r>
      <w:r>
        <w:t>responses/307'</w:t>
      </w:r>
    </w:p>
    <w:p w14:paraId="3BBBFE96" w14:textId="6526477A" w:rsidR="00B70B77" w:rsidRDefault="00791136" w:rsidP="00B70B77">
      <w:pPr>
        <w:pStyle w:val="PL"/>
        <w:rPr>
          <w:lang w:val="en-US"/>
        </w:rPr>
      </w:pPr>
      <w:r w:rsidRPr="002E5CBA">
        <w:rPr>
          <w:lang w:val="en-US"/>
        </w:rPr>
        <w:t xml:space="preserve">                '</w:t>
      </w:r>
      <w:r>
        <w:rPr>
          <w:lang w:val="en-US"/>
        </w:rPr>
        <w:t>308</w:t>
      </w:r>
      <w:r w:rsidRPr="002E5CBA">
        <w:rPr>
          <w:lang w:val="en-US"/>
        </w:rPr>
        <w:t>':</w:t>
      </w:r>
      <w:r w:rsidR="00B70B77" w:rsidRPr="00B70B77">
        <w:rPr>
          <w:lang w:val="en-US"/>
        </w:rPr>
        <w:t xml:space="preserve"> </w:t>
      </w:r>
    </w:p>
    <w:p w14:paraId="316F8182" w14:textId="362283C7"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14:paraId="57C03A10"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14:paraId="048057B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14:paraId="4AB21AD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14:paraId="2DBD752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14:paraId="5843AC4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14:paraId="37354DE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14:paraId="12FB5C09"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14:paraId="50067E1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14:paraId="241F1FE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14:paraId="5916BC13"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14:paraId="583A0DBA"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14:paraId="462D76D4"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14:paraId="5934902F"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14:paraId="508C4DDD"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14:paraId="3193FB9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14:paraId="1528983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14:paraId="516367B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14:paraId="6D8DCD9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14:paraId="7415D17B"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14:paraId="0412469C"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14:paraId="4C2B89F1"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14:paraId="3D57B00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790B6D67" w14:textId="7A3943EF" w:rsidR="00D72CA1" w:rsidRDefault="008D72A7" w:rsidP="00D72CA1">
      <w:pPr>
        <w:pStyle w:val="PL"/>
      </w:pPr>
      <w:r>
        <w:t xml:space="preserve">    InputData:</w:t>
      </w:r>
      <w:r w:rsidR="00D72CA1" w:rsidRPr="00D72CA1">
        <w:t xml:space="preserve"> </w:t>
      </w:r>
    </w:p>
    <w:p w14:paraId="64BCCB11" w14:textId="46710E2A"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lastRenderedPageBreak/>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pPr>
      <w:r>
        <w:t xml:space="preserve">          $ref: '#/components/schemas/U</w:t>
      </w:r>
      <w:r w:rsidR="00FD740A">
        <w:rPr>
          <w:rFonts w:hint="eastAsia"/>
          <w:lang w:eastAsia="zh-CN"/>
        </w:rPr>
        <w:t>e</w:t>
      </w:r>
      <w:r>
        <w:t>PrivacyReq</w:t>
      </w:r>
      <w:r w:rsidR="00A17EA6">
        <w:rPr>
          <w:rFonts w:hint="eastAsia"/>
          <w:lang w:eastAsia="zh-CN"/>
        </w:rPr>
        <w:t>u</w:t>
      </w:r>
      <w:r>
        <w:t>irements'</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lang w:eastAsia="zh-CN"/>
        </w:rPr>
      </w:pPr>
      <w:r>
        <w:t xml:space="preserve">          $ref: '#/components/schemas/</w:t>
      </w:r>
      <w:r>
        <w:rPr>
          <w:rFonts w:hint="eastAsia"/>
          <w:lang w:eastAsia="zh-CN"/>
        </w:rPr>
        <w:t>CodeWord</w:t>
      </w:r>
      <w:r>
        <w:t>'</w:t>
      </w: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4597F994" w14:textId="47264275" w:rsidR="00D72CA1" w:rsidRDefault="008D72A7" w:rsidP="00D72CA1">
      <w:pPr>
        <w:pStyle w:val="PL"/>
      </w:pPr>
      <w:r>
        <w:t xml:space="preserve">    LocationData:</w:t>
      </w:r>
      <w:r w:rsidR="00D72CA1" w:rsidRPr="00D72CA1">
        <w:t xml:space="preserve"> </w:t>
      </w:r>
    </w:p>
    <w:p w14:paraId="3B3120B3" w14:textId="724E7688"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pPr>
      <w:r>
        <w:t xml:space="preserve">          $ref: 'TS29572_Nlmf_Location.yaml#/components/schemas/AgeOfLocationEstimate'</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lastRenderedPageBreak/>
        <w:t xml:space="preserve">        </w:t>
      </w:r>
      <w:r>
        <w:rPr>
          <w:lang w:val="en-US" w:eastAsia="zh-CN"/>
        </w:rPr>
        <w:t>locationPrivacyVerResult</w:t>
      </w:r>
      <w:r>
        <w:t>:</w:t>
      </w:r>
    </w:p>
    <w:p w14:paraId="75CEB0F1" w14:textId="77777777" w:rsidR="008D72A7" w:rsidRDefault="003556FD" w:rsidP="008D72A7">
      <w:pPr>
        <w:pStyle w:val="PL"/>
        <w:rPr>
          <w:lang w:eastAsia="zh-CN"/>
        </w:rPr>
      </w:pPr>
      <w:r>
        <w:t xml:space="preserve">          $ref: 'TS29518_Namf_Location.yaml#/components/schemas/</w:t>
      </w:r>
      <w:r>
        <w:rPr>
          <w:color w:val="000000"/>
          <w:lang w:eastAsia="zh-CN"/>
        </w:rPr>
        <w:t>LocationPrivacyVerResult</w:t>
      </w:r>
      <w:r>
        <w: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Pr="006C5D01" w:rsidRDefault="006C5D01" w:rsidP="008D72A7">
      <w:pPr>
        <w:pStyle w:val="PL"/>
        <w:rPr>
          <w:lang w:val="en-US" w:eastAsia="zh-CN"/>
        </w:rPr>
      </w:pPr>
      <w:r>
        <w:t xml:space="preserve">          $ref: '#/components/schemas/</w:t>
      </w:r>
      <w:r>
        <w:rPr>
          <w:lang w:eastAsia="zh-CN"/>
        </w:rPr>
        <w:t>SuccessType</w:t>
      </w:r>
      <w:r>
        <w:t>'</w:t>
      </w:r>
    </w:p>
    <w:p w14:paraId="7AD24947" w14:textId="1BC4C755" w:rsidR="00D72CA1" w:rsidRDefault="008D72A7" w:rsidP="00D72CA1">
      <w:pPr>
        <w:pStyle w:val="PL"/>
      </w:pPr>
      <w:r>
        <w:t xml:space="preserve">    CancelLocData:</w:t>
      </w:r>
      <w:r w:rsidR="00D72CA1" w:rsidRPr="00D72CA1">
        <w:t xml:space="preserve"> </w:t>
      </w:r>
    </w:p>
    <w:p w14:paraId="4E762CF1" w14:textId="70522E3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extGroupId:</w:t>
      </w:r>
    </w:p>
    <w:p w14:paraId="5AC17E53"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'TS29571_CommonData.yaml#/components/schemas/ExternalGroupId'</w:t>
      </w:r>
    </w:p>
    <w:p w14:paraId="4C182BDD" w14:textId="77777777" w:rsidR="00257D84" w:rsidRPr="002E7305" w:rsidRDefault="00257D84" w:rsidP="00257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21BCA01B" w14:textId="0B988701" w:rsidR="00D72CA1" w:rsidRDefault="008D72A7" w:rsidP="00D72CA1">
      <w:pPr>
        <w:pStyle w:val="PL"/>
      </w:pPr>
      <w:r>
        <w:t xml:space="preserve">    LocUpdateData:</w:t>
      </w:r>
      <w:r w:rsidR="00D72CA1" w:rsidRPr="00D72CA1">
        <w:t xml:space="preserve"> </w:t>
      </w:r>
    </w:p>
    <w:p w14:paraId="586A7532" w14:textId="5C56DE3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pPr>
      <w:r>
        <w:t xml:space="preserve">          $ref: 'TS29571_CommonData.yaml#/components/schemas/Supi'</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pPr>
      <w:r>
        <w:t xml:space="preserve">          $ref: 'TS29572_Nlmf_Location.yaml#/components/schemas/AgeOfLocationEstimate'</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232263D3" w14:textId="77777777" w:rsidR="008D72A7" w:rsidRDefault="008D72A7" w:rsidP="008D72A7">
      <w:pPr>
        <w:pStyle w:val="PL"/>
      </w:pPr>
      <w:r>
        <w:t xml:space="preserve">        hgmlcAddress:</w:t>
      </w:r>
    </w:p>
    <w:p w14:paraId="795C6719" w14:textId="77777777" w:rsidR="008D72A7" w:rsidRDefault="008D72A7" w:rsidP="008D72A7">
      <w:pPr>
        <w:pStyle w:val="PL"/>
      </w:pPr>
      <w:r>
        <w:t xml:space="preserve">          $ref: 'TS29571_CommonData.yaml#/components/schemas/Uri'</w:t>
      </w:r>
    </w:p>
    <w:p w14:paraId="68EC14ED" w14:textId="77777777" w:rsidR="008D72A7" w:rsidRDefault="008D72A7" w:rsidP="008D72A7">
      <w:pPr>
        <w:pStyle w:val="PL"/>
      </w:pPr>
      <w:r>
        <w:t xml:space="preserve">        serviceIdentity:</w:t>
      </w:r>
    </w:p>
    <w:p w14:paraId="43EBC933" w14:textId="77777777" w:rsidR="008D72A7" w:rsidRDefault="008D72A7" w:rsidP="008D72A7">
      <w:pPr>
        <w:pStyle w:val="PL"/>
      </w:pPr>
      <w:r>
        <w:t xml:space="preserve">          $ref: '#/components/schemas/ServiceIdentity'</w:t>
      </w:r>
    </w:p>
    <w:p w14:paraId="47928218" w14:textId="77777777" w:rsidR="008D72A7" w:rsidRDefault="008D72A7" w:rsidP="008D72A7">
      <w:pPr>
        <w:pStyle w:val="PL"/>
      </w:pPr>
    </w:p>
    <w:p w14:paraId="7CC89EE5" w14:textId="769C908B" w:rsidR="00D72CA1" w:rsidRDefault="008D72A7" w:rsidP="00D72CA1">
      <w:pPr>
        <w:pStyle w:val="PL"/>
      </w:pPr>
      <w:r>
        <w:t xml:space="preserve">    EventNotifyData:</w:t>
      </w:r>
      <w:r w:rsidR="00D72CA1" w:rsidRPr="00D72CA1">
        <w:t xml:space="preserve"> </w:t>
      </w:r>
    </w:p>
    <w:p w14:paraId="5A95A104" w14:textId="3784A437"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lastRenderedPageBreak/>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pPr>
      <w:r>
        <w:t xml:space="preserve">          $ref: 'TS29572_Nlmf_Location.yaml#/components/schemas/AgeOfLocationEstimate'</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accuracyFulfilmentIndicator:</w:t>
      </w:r>
    </w:p>
    <w:p w14:paraId="549110B0"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'TS29572_Nlmf_Location.yaml#/components/schemas/AccuracyFulfilmentIndicator'</w:t>
      </w:r>
    </w:p>
    <w:p w14:paraId="5C3A2499" w14:textId="77777777" w:rsidR="009C23BE" w:rsidRPr="002E7305" w:rsidRDefault="009C23BE" w:rsidP="009C23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failureCause:</w:t>
      </w:r>
    </w:p>
    <w:p w14:paraId="3D9AFAAB" w14:textId="77777777" w:rsidR="009C23BE" w:rsidRPr="006306AB" w:rsidRDefault="009C23BE" w:rsidP="009C23BE">
      <w:pPr>
        <w:pStyle w:val="PL"/>
        <w:rPr>
          <w:lang w:eastAsia="zh-CN"/>
        </w:rPr>
      </w:pPr>
      <w:r w:rsidRPr="002E7305">
        <w:rPr>
          <w:rFonts w:eastAsia="DengXian"/>
        </w:rPr>
        <w:t xml:space="preserve">          $ref: '#/components/schemas/FailureCause'</w:t>
      </w:r>
    </w:p>
    <w:p w14:paraId="7D8F39F9" w14:textId="77777777" w:rsidR="008D72A7" w:rsidRPr="00B7044A" w:rsidRDefault="008D72A7" w:rsidP="008D72A7">
      <w:pPr>
        <w:pStyle w:val="PL"/>
      </w:pPr>
    </w:p>
    <w:p w14:paraId="25EEB8B4" w14:textId="2A9F87BC" w:rsidR="00D72CA1"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r w:rsidR="00D72CA1" w:rsidRPr="00D72CA1">
        <w:t xml:space="preserve"> </w:t>
      </w:r>
    </w:p>
    <w:p w14:paraId="7AB00D13" w14:textId="5230865D"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34615B5C" w14:textId="4C84724C" w:rsidR="00D412DF" w:rsidRDefault="00F332EC" w:rsidP="00D412DF">
      <w:pPr>
        <w:pStyle w:val="PL"/>
      </w:pPr>
      <w:r>
        <w:t xml:space="preserve">    LocUpdateNotification:</w:t>
      </w:r>
      <w:r w:rsidR="00D412DF" w:rsidRPr="00D412DF">
        <w:t xml:space="preserve"> </w:t>
      </w:r>
    </w:p>
    <w:p w14:paraId="0E255056" w14:textId="15FAAB25"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pPr>
      <w:r>
        <w:t xml:space="preserve">          $ref: 'TS29572_Nlmf_Location.yaml#/components/schemas/AgeOfLocationEstimate'</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1FF35CEC" w14:textId="06324E36" w:rsidR="00D412DF" w:rsidRDefault="007C6ECB" w:rsidP="00D412DF">
      <w:pPr>
        <w:pStyle w:val="PL"/>
      </w:pPr>
      <w:r w:rsidRPr="006A7EE2">
        <w:t xml:space="preserve">    </w:t>
      </w:r>
      <w:r>
        <w:t>LocUpdateSubs</w:t>
      </w:r>
      <w:r w:rsidRPr="006A7EE2">
        <w:t>:</w:t>
      </w:r>
      <w:r w:rsidR="00D412DF" w:rsidRPr="00D412DF">
        <w:t xml:space="preserve"> </w:t>
      </w:r>
    </w:p>
    <w:p w14:paraId="76943BC2" w14:textId="5640921D" w:rsidR="007C6ECB" w:rsidRPr="006A7EE2" w:rsidRDefault="00D412DF" w:rsidP="00D412DF">
      <w:pPr>
        <w:pStyle w:val="PL"/>
      </w:pPr>
      <w:r>
        <w:lastRenderedPageBreak/>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gpsi:</w:t>
      </w:r>
    </w:p>
    <w:p w14:paraId="2AA0AA57"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'TS29571_CommonData.yaml#/components/schemas/Gpsi'</w:t>
      </w:r>
    </w:p>
    <w:p w14:paraId="70B39542"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supi:</w:t>
      </w:r>
    </w:p>
    <w:p w14:paraId="3471F405" w14:textId="77777777"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'TS29571_CommonData.yaml#/components/schemas/Supi'</w:t>
      </w:r>
    </w:p>
    <w:p w14:paraId="12AB4527" w14:textId="77777777" w:rsidR="00B7044A"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4B2A72E5" w14:textId="62F39261" w:rsidR="00D412DF" w:rsidRDefault="00B7044A" w:rsidP="00D412DF">
      <w:pPr>
        <w:pStyle w:val="PL"/>
      </w:pPr>
      <w:r w:rsidRPr="003B2883">
        <w:t xml:space="preserve">    </w:t>
      </w:r>
      <w:r>
        <w:rPr>
          <w:lang w:eastAsia="zh-CN"/>
        </w:rPr>
        <w:t>EventNotifyDataExt</w:t>
      </w:r>
      <w:r w:rsidRPr="003B2883">
        <w:t>:</w:t>
      </w:r>
      <w:r w:rsidR="00D412DF" w:rsidRPr="00D412DF">
        <w:t xml:space="preserve"> </w:t>
      </w:r>
    </w:p>
    <w:p w14:paraId="4F889AC5" w14:textId="36868D9D"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77777777" w:rsidR="00B7044A" w:rsidRDefault="00B7044A" w:rsidP="00B7044A">
      <w:pPr>
        <w:pStyle w:val="PL"/>
      </w:pPr>
      <w:r>
        <w:t xml:space="preserve">      - </w:t>
      </w:r>
      <w:r w:rsidRPr="00D65A82">
        <w:t>$ref: '#/components/schemas/</w:t>
      </w:r>
      <w:r>
        <w:rPr>
          <w:lang w:eastAsia="zh-CN"/>
        </w:rPr>
        <w:t>EventNotifyData</w:t>
      </w:r>
      <w:r w:rsidRPr="00D65A82">
        <w:t>'</w:t>
      </w:r>
    </w:p>
    <w:p w14:paraId="23C45DC1"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0149EDAD" w14:textId="1FE7FFAE" w:rsidR="00D412DF" w:rsidRDefault="00B7044A" w:rsidP="00D412DF">
      <w:pPr>
        <w:pStyle w:val="PL"/>
      </w:pPr>
      <w:r w:rsidRPr="003B2883">
        <w:t xml:space="preserve">    </w:t>
      </w:r>
      <w:r>
        <w:rPr>
          <w:lang w:eastAsia="zh-CN"/>
        </w:rPr>
        <w:t>EventNotifyDataAdditionalInfo</w:t>
      </w:r>
      <w:r w:rsidRPr="003B2883">
        <w:t>:</w:t>
      </w:r>
      <w:r w:rsidR="00D412DF" w:rsidRPr="00D412DF">
        <w:t xml:space="preserve"> </w:t>
      </w:r>
    </w:p>
    <w:p w14:paraId="1D0A7CF8" w14:textId="0C2FC6BD"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w:t>
      </w:r>
      <w:r w:rsidRPr="0019658B">
        <w:rPr>
          <w:rFonts w:ascii="Courier New" w:eastAsia="DengXian" w:hAnsi="Courier New"/>
          <w:noProof/>
          <w:sz w:val="16"/>
        </w:rPr>
        <w:t>addEventDataList</w:t>
      </w:r>
      <w:r w:rsidRPr="002E7305">
        <w:rPr>
          <w:rFonts w:ascii="Courier New" w:eastAsia="DengXian" w:hAnsi="Courier New"/>
          <w:noProof/>
          <w:sz w:val="16"/>
        </w:rPr>
        <w:t>:</w:t>
      </w:r>
    </w:p>
    <w:p w14:paraId="5C9B1456"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type: array</w:t>
      </w:r>
    </w:p>
    <w:p w14:paraId="44681862"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items:</w:t>
      </w:r>
    </w:p>
    <w:p w14:paraId="687C4C14" w14:textId="77777777" w:rsidR="00B7044A" w:rsidRPr="002E7305" w:rsidRDefault="00B7044A" w:rsidP="00B7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'#/components/schemas/</w:t>
      </w:r>
      <w:r w:rsidRPr="0019658B">
        <w:rPr>
          <w:rFonts w:ascii="Courier New" w:eastAsia="DengXian" w:hAnsi="Courier New"/>
          <w:noProof/>
          <w:sz w:val="16"/>
        </w:rPr>
        <w:t>EventNotifyData</w:t>
      </w:r>
      <w:r w:rsidRPr="002E7305">
        <w:rPr>
          <w:rFonts w:ascii="Courier New" w:eastAsia="DengXian" w:hAnsi="Courier New"/>
          <w:noProof/>
          <w:sz w:val="16"/>
        </w:rPr>
        <w:t>'</w:t>
      </w:r>
    </w:p>
    <w:p w14:paraId="037F8B5D" w14:textId="77777777" w:rsidR="00B7044A" w:rsidRDefault="00B7044A" w:rsidP="00B7044A">
      <w:pPr>
        <w:pStyle w:val="PL"/>
        <w:rPr>
          <w:rFonts w:eastAsia="DengXian"/>
          <w:lang w:eastAsia="zh-CN"/>
        </w:rPr>
      </w:pPr>
      <w:r w:rsidRPr="002E7305">
        <w:rPr>
          <w:rFonts w:eastAsia="DengXian"/>
        </w:rPr>
        <w:t xml:space="preserve">          minItems: 1</w:t>
      </w:r>
    </w:p>
    <w:p w14:paraId="14D05A43" w14:textId="24F53A89" w:rsidR="00D412DF" w:rsidRDefault="00D26885" w:rsidP="00D412DF">
      <w:pPr>
        <w:pStyle w:val="PL"/>
        <w:rPr>
          <w:lang w:val="en-US"/>
        </w:rPr>
      </w:pPr>
      <w:r>
        <w:rPr>
          <w:lang w:val="en-US"/>
        </w:rPr>
        <w:t xml:space="preserve">    AreaEventInfoAddition:</w:t>
      </w:r>
      <w:r w:rsidR="00D412DF" w:rsidRPr="00D412DF">
        <w:rPr>
          <w:lang w:val="en-US"/>
        </w:rPr>
        <w:t xml:space="preserve"> </w:t>
      </w:r>
    </w:p>
    <w:p w14:paraId="4F121812" w14:textId="18238014"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40A7C6C7" w14:textId="77777777" w:rsidR="00D26885" w:rsidRDefault="00D26885" w:rsidP="00D26885">
      <w:pPr>
        <w:pStyle w:val="PL"/>
        <w:rPr>
          <w:lang w:val="en-US"/>
        </w:rPr>
      </w:pPr>
    </w:p>
    <w:p w14:paraId="2C078C10" w14:textId="496FBD11" w:rsidR="00D412DF" w:rsidRDefault="00D26885" w:rsidP="00D412DF">
      <w:pPr>
        <w:pStyle w:val="PL"/>
        <w:rPr>
          <w:lang w:val="en-US"/>
        </w:rPr>
      </w:pPr>
      <w:r>
        <w:rPr>
          <w:lang w:val="en-US"/>
        </w:rPr>
        <w:t xml:space="preserve">    AreaEventInfoExt:</w:t>
      </w:r>
      <w:r w:rsidR="00D412DF" w:rsidRPr="00D412DF">
        <w:rPr>
          <w:lang w:val="en-US"/>
        </w:rPr>
        <w:t xml:space="preserve"> </w:t>
      </w:r>
    </w:p>
    <w:p w14:paraId="7F819149" w14:textId="38950F10"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D56091A" w14:textId="41433B7C" w:rsidR="002C6079" w:rsidRDefault="008D72A7" w:rsidP="002C6079">
      <w:pPr>
        <w:pStyle w:val="PL"/>
      </w:pPr>
      <w:r>
        <w:t xml:space="preserve">    ServiceIdentity:</w:t>
      </w:r>
      <w:r w:rsidR="002C6079" w:rsidRPr="002C6079">
        <w:t xml:space="preserve"> </w:t>
      </w:r>
    </w:p>
    <w:p w14:paraId="385D0CFE" w14:textId="58A807E2"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4EF5F57" w14:textId="529FD3DD" w:rsidR="002C6079" w:rsidRDefault="008D72A7" w:rsidP="002C6079">
      <w:pPr>
        <w:pStyle w:val="PL"/>
      </w:pPr>
      <w:r>
        <w:t xml:space="preserve">    ExternalClientIdentification:</w:t>
      </w:r>
      <w:r w:rsidR="002C6079" w:rsidRPr="002C6079">
        <w:t xml:space="preserve"> </w:t>
      </w:r>
    </w:p>
    <w:p w14:paraId="71AC9E69" w14:textId="3E29549D"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155550D0" w14:textId="6C5FFF0E" w:rsidR="002C6079" w:rsidRDefault="008D72A7" w:rsidP="002C6079">
      <w:pPr>
        <w:pStyle w:val="PL"/>
      </w:pPr>
      <w:r>
        <w:t xml:space="preserve">    CodeWord:</w:t>
      </w:r>
      <w:r w:rsidR="002C6079" w:rsidRPr="002C6079">
        <w:t xml:space="preserve"> </w:t>
      </w:r>
    </w:p>
    <w:p w14:paraId="4C753882" w14:textId="050A049F"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37374835" w14:textId="6BC84072" w:rsidR="002C6079" w:rsidRDefault="008D72A7" w:rsidP="002C6079">
      <w:pPr>
        <w:pStyle w:val="PL"/>
      </w:pPr>
      <w:r>
        <w:t xml:space="preserve">    E164CountryCodeOfGeographicArea:</w:t>
      </w:r>
      <w:r w:rsidR="002C6079" w:rsidRPr="002C6079">
        <w:t xml:space="preserve"> </w:t>
      </w:r>
    </w:p>
    <w:p w14:paraId="1E12083C" w14:textId="5ED9FCE8"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pPr>
      <w:r>
        <w:t xml:space="preserve">      type: string</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48DFD12A" w14:textId="2CCA57E9" w:rsidR="00C608E5" w:rsidRDefault="008D72A7" w:rsidP="00C608E5">
      <w:pPr>
        <w:pStyle w:val="PL"/>
      </w:pPr>
      <w:r>
        <w:t xml:space="preserve">    PseudonymIndicator:</w:t>
      </w:r>
      <w:r w:rsidR="00C608E5" w:rsidRPr="00C608E5">
        <w:t xml:space="preserve"> </w:t>
      </w:r>
    </w:p>
    <w:p w14:paraId="1AFC905D" w14:textId="4D6813BF"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2B7A3E8C" w14:textId="1DADB91A" w:rsidR="00045EA4" w:rsidRDefault="008D72A7" w:rsidP="00045EA4">
      <w:pPr>
        <w:pStyle w:val="PL"/>
      </w:pPr>
      <w:r>
        <w:t xml:space="preserve">    LocationRequestType:</w:t>
      </w:r>
      <w:r w:rsidR="00045EA4" w:rsidRPr="00045EA4">
        <w:t xml:space="preserve"> </w:t>
      </w:r>
    </w:p>
    <w:p w14:paraId="602D152F" w14:textId="0BBE46C5"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lastRenderedPageBreak/>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6599DBAE" w14:textId="03079770" w:rsidR="00045EA4" w:rsidRDefault="008D72A7" w:rsidP="00045EA4">
      <w:pPr>
        <w:pStyle w:val="PL"/>
      </w:pPr>
      <w:r>
        <w:t xml:space="preserve">    LocationTypeRequested:</w:t>
      </w:r>
      <w:r w:rsidR="00045EA4" w:rsidRPr="00045EA4">
        <w:t xml:space="preserve"> </w:t>
      </w:r>
    </w:p>
    <w:p w14:paraId="5E7F3A72" w14:textId="5A8D8A83"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4FD2425B" w14:textId="05EF53C6" w:rsidR="00045EA4" w:rsidRDefault="008D72A7" w:rsidP="00045EA4">
      <w:pPr>
        <w:pStyle w:val="PL"/>
      </w:pPr>
      <w:r>
        <w:t xml:space="preserve">    EventNotifyDataType:</w:t>
      </w:r>
      <w:r w:rsidR="00045EA4" w:rsidRPr="00045EA4">
        <w:t xml:space="preserve"> </w:t>
      </w:r>
    </w:p>
    <w:p w14:paraId="200834FD" w14:textId="50486FA1"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bookmarkEnd w:id="938"/>
      <w:bookmarkEnd w:id="939"/>
    </w:p>
    <w:p w14:paraId="2F579603" w14:textId="24A262BC" w:rsidR="00045EA4" w:rsidRDefault="00B7044A" w:rsidP="00045EA4">
      <w:pPr>
        <w:pStyle w:val="PL"/>
      </w:pPr>
      <w:r>
        <w:t xml:space="preserve">    </w:t>
      </w:r>
      <w:r w:rsidRPr="002E7305">
        <w:t>FailureCause</w:t>
      </w:r>
      <w:r>
        <w:t>:</w:t>
      </w:r>
      <w:r w:rsidR="00045EA4" w:rsidRPr="00045EA4">
        <w:t xml:space="preserve"> </w:t>
      </w:r>
    </w:p>
    <w:p w14:paraId="2066BEA3" w14:textId="4E22B5B9"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1350A4D2" w14:textId="1A161BB2" w:rsidR="00045EA4" w:rsidRDefault="006C5D01" w:rsidP="00045EA4">
      <w:pPr>
        <w:pStyle w:val="PL"/>
      </w:pPr>
      <w:r>
        <w:t xml:space="preserve">    </w:t>
      </w:r>
      <w:r>
        <w:rPr>
          <w:lang w:eastAsia="zh-CN"/>
        </w:rPr>
        <w:t>SuccessType</w:t>
      </w:r>
      <w:r>
        <w:t>:</w:t>
      </w:r>
      <w:r w:rsidR="00045EA4" w:rsidRPr="00045EA4">
        <w:t xml:space="preserve"> </w:t>
      </w:r>
    </w:p>
    <w:p w14:paraId="4CBD2EF2" w14:textId="17CFCDC7"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77777777" w:rsidR="007E2C13" w:rsidRDefault="006C5D01" w:rsidP="006C5D01">
      <w:pPr>
        <w:pStyle w:val="PL"/>
        <w:rPr>
          <w:lang w:eastAsia="zh-CN"/>
        </w:rPr>
      </w:pPr>
      <w:r>
        <w:t xml:space="preserve">        - type: string</w:t>
      </w:r>
    </w:p>
    <w:p w14:paraId="56370394" w14:textId="77777777" w:rsidR="008D72A7" w:rsidRDefault="008D72A7" w:rsidP="008D72A7">
      <w:pPr>
        <w:pStyle w:val="Heading8"/>
        <w:rPr>
          <w:lang w:eastAsia="zh-CN"/>
        </w:rPr>
      </w:pPr>
      <w:bookmarkStart w:id="940" w:name="_Toc26202363"/>
      <w:bookmarkStart w:id="941" w:name="_Toc22624302"/>
      <w:bookmarkStart w:id="942" w:name="_Toc22141100"/>
      <w:bookmarkStart w:id="943" w:name="_Toc18853102"/>
      <w:bookmarkStart w:id="944" w:name="_Toc26202549"/>
      <w:bookmarkStart w:id="945" w:name="_Toc34804262"/>
      <w:bookmarkStart w:id="946" w:name="_Toc35935833"/>
      <w:bookmarkStart w:id="947" w:name="_Toc45030053"/>
      <w:bookmarkStart w:id="948" w:name="_Toc51922414"/>
      <w:bookmarkStart w:id="949" w:name="_Toc51922833"/>
      <w:bookmarkStart w:id="950" w:name="historyclause"/>
      <w:bookmarkStart w:id="951" w:name="_Toc74987117"/>
      <w:r>
        <w:lastRenderedPageBreak/>
        <w:t>Annex B (informative):</w:t>
      </w:r>
      <w:r>
        <w:br/>
        <w:t>Change history</w:t>
      </w:r>
      <w:bookmarkEnd w:id="940"/>
      <w:bookmarkEnd w:id="941"/>
      <w:bookmarkEnd w:id="942"/>
      <w:bookmarkEnd w:id="943"/>
      <w:bookmarkEnd w:id="944"/>
      <w:bookmarkEnd w:id="945"/>
      <w:bookmarkEnd w:id="946"/>
      <w:bookmarkEnd w:id="947"/>
      <w:bookmarkEnd w:id="948"/>
      <w:bookmarkEnd w:id="949"/>
      <w:bookmarkEnd w:id="951"/>
    </w:p>
    <w:bookmarkEnd w:id="950"/>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bookmarkStart w:id="952" w:name="OLE_LINK10"/>
            <w:bookmarkStart w:id="953" w:name="OLE_LINK11"/>
            <w:r>
              <w:rPr>
                <w:rFonts w:hint="eastAsia"/>
                <w:sz w:val="16"/>
                <w:szCs w:val="16"/>
                <w:lang w:eastAsia="zh-CN"/>
              </w:rPr>
              <w:t>0023</w:t>
            </w:r>
            <w:bookmarkEnd w:id="952"/>
            <w:bookmarkEnd w:id="953"/>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917C8E" w:rsidP="00F60DFE">
            <w:pPr>
              <w:pStyle w:val="TAC"/>
              <w:rPr>
                <w:sz w:val="16"/>
                <w:szCs w:val="16"/>
                <w:lang w:eastAsia="zh-CN"/>
              </w:rPr>
            </w:pPr>
            <w:hyperlink r:id="rId32"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917C8E" w:rsidP="00F60DFE">
            <w:pPr>
              <w:pStyle w:val="TAC"/>
              <w:rPr>
                <w:sz w:val="16"/>
                <w:szCs w:val="16"/>
                <w:lang w:eastAsia="zh-CN"/>
              </w:rPr>
            </w:pPr>
            <w:hyperlink r:id="rId33"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917C8E" w:rsidP="00F60DFE">
            <w:pPr>
              <w:pStyle w:val="TAC"/>
              <w:rPr>
                <w:sz w:val="16"/>
                <w:szCs w:val="16"/>
                <w:lang w:eastAsia="zh-CN"/>
              </w:rPr>
            </w:pPr>
            <w:hyperlink r:id="rId34"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917C8E" w:rsidP="00F60DFE">
            <w:pPr>
              <w:pStyle w:val="TAC"/>
              <w:rPr>
                <w:sz w:val="16"/>
                <w:szCs w:val="16"/>
                <w:lang w:eastAsia="zh-CN"/>
              </w:rPr>
            </w:pPr>
            <w:hyperlink r:id="rId35"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917C8E"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917C8E" w:rsidP="00F60DFE">
            <w:pPr>
              <w:pStyle w:val="TAC"/>
              <w:rPr>
                <w:sz w:val="16"/>
                <w:szCs w:val="16"/>
                <w:lang w:eastAsia="zh-CN"/>
              </w:rPr>
            </w:pPr>
            <w:hyperlink r:id="rId37"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917C8E" w:rsidP="00840EA9">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917C8E"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bl>
    <w:p w14:paraId="1B61844D"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22BEC" w14:textId="77777777" w:rsidR="00917C8E" w:rsidRDefault="00917C8E">
      <w:r>
        <w:separator/>
      </w:r>
    </w:p>
  </w:endnote>
  <w:endnote w:type="continuationSeparator" w:id="0">
    <w:p w14:paraId="5AC9F88D" w14:textId="77777777" w:rsidR="00917C8E" w:rsidRDefault="0091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C6F2E" w14:textId="77777777" w:rsidR="00173D91" w:rsidRDefault="00173D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69B2C" w14:textId="77777777" w:rsidR="00917C8E" w:rsidRDefault="00917C8E">
      <w:r>
        <w:separator/>
      </w:r>
    </w:p>
  </w:footnote>
  <w:footnote w:type="continuationSeparator" w:id="0">
    <w:p w14:paraId="57544C42" w14:textId="77777777" w:rsidR="00917C8E" w:rsidRDefault="00917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5B199" w14:textId="14DA3430" w:rsidR="00173D91" w:rsidRDefault="00173D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46BA">
      <w:rPr>
        <w:rFonts w:ascii="Arial" w:hAnsi="Arial" w:cs="Arial"/>
        <w:b/>
        <w:noProof/>
        <w:sz w:val="18"/>
        <w:szCs w:val="18"/>
      </w:rPr>
      <w:t>3GPP TS 29.515 V17.1.0 (2021-06)</w:t>
    </w:r>
    <w:r>
      <w:rPr>
        <w:rFonts w:ascii="Arial" w:hAnsi="Arial" w:cs="Arial"/>
        <w:b/>
        <w:sz w:val="18"/>
        <w:szCs w:val="18"/>
      </w:rPr>
      <w:fldChar w:fldCharType="end"/>
    </w:r>
  </w:p>
  <w:p w14:paraId="414B0BCE" w14:textId="77777777" w:rsidR="00173D91" w:rsidRDefault="00173D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31A2">
      <w:rPr>
        <w:rFonts w:ascii="Arial" w:hAnsi="Arial" w:cs="Arial"/>
        <w:b/>
        <w:noProof/>
        <w:sz w:val="18"/>
        <w:szCs w:val="18"/>
      </w:rPr>
      <w:t>40</w:t>
    </w:r>
    <w:r>
      <w:rPr>
        <w:rFonts w:ascii="Arial" w:hAnsi="Arial" w:cs="Arial"/>
        <w:b/>
        <w:sz w:val="18"/>
        <w:szCs w:val="18"/>
      </w:rPr>
      <w:fldChar w:fldCharType="end"/>
    </w:r>
  </w:p>
  <w:p w14:paraId="7710B3C7" w14:textId="2990E3D4" w:rsidR="00173D91" w:rsidRDefault="00173D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46BA">
      <w:rPr>
        <w:rFonts w:ascii="Arial" w:hAnsi="Arial" w:cs="Arial"/>
        <w:b/>
        <w:noProof/>
        <w:sz w:val="18"/>
        <w:szCs w:val="18"/>
      </w:rPr>
      <w:t>Release 17</w:t>
    </w:r>
    <w:r>
      <w:rPr>
        <w:rFonts w:ascii="Arial" w:hAnsi="Arial" w:cs="Arial"/>
        <w:b/>
        <w:sz w:val="18"/>
        <w:szCs w:val="18"/>
      </w:rPr>
      <w:fldChar w:fldCharType="end"/>
    </w:r>
  </w:p>
  <w:p w14:paraId="56CDC03E" w14:textId="77777777" w:rsidR="00173D91" w:rsidRDefault="00173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8"/>
    <w:rsid w:val="0000426D"/>
    <w:rsid w:val="00011B3D"/>
    <w:rsid w:val="000163E7"/>
    <w:rsid w:val="00023FFA"/>
    <w:rsid w:val="0002794E"/>
    <w:rsid w:val="00032AD9"/>
    <w:rsid w:val="00033397"/>
    <w:rsid w:val="00033712"/>
    <w:rsid w:val="00040095"/>
    <w:rsid w:val="00043171"/>
    <w:rsid w:val="00045EA4"/>
    <w:rsid w:val="00051834"/>
    <w:rsid w:val="000545C0"/>
    <w:rsid w:val="00054A22"/>
    <w:rsid w:val="00062023"/>
    <w:rsid w:val="000655A6"/>
    <w:rsid w:val="00065FB0"/>
    <w:rsid w:val="00074186"/>
    <w:rsid w:val="00076E0A"/>
    <w:rsid w:val="00080512"/>
    <w:rsid w:val="000832B0"/>
    <w:rsid w:val="000847BD"/>
    <w:rsid w:val="00093B41"/>
    <w:rsid w:val="000958CF"/>
    <w:rsid w:val="00096D4A"/>
    <w:rsid w:val="000976F7"/>
    <w:rsid w:val="000B6DB9"/>
    <w:rsid w:val="000B7BCC"/>
    <w:rsid w:val="000C47C3"/>
    <w:rsid w:val="000D58AB"/>
    <w:rsid w:val="000D64A2"/>
    <w:rsid w:val="000E2BC0"/>
    <w:rsid w:val="000E5FC3"/>
    <w:rsid w:val="0011128F"/>
    <w:rsid w:val="00116621"/>
    <w:rsid w:val="00117D2A"/>
    <w:rsid w:val="00130710"/>
    <w:rsid w:val="001316BD"/>
    <w:rsid w:val="00133525"/>
    <w:rsid w:val="0014411C"/>
    <w:rsid w:val="00151BB9"/>
    <w:rsid w:val="00155002"/>
    <w:rsid w:val="00161044"/>
    <w:rsid w:val="00163985"/>
    <w:rsid w:val="0016578E"/>
    <w:rsid w:val="00173D91"/>
    <w:rsid w:val="00181019"/>
    <w:rsid w:val="00182EB3"/>
    <w:rsid w:val="001A4C42"/>
    <w:rsid w:val="001A5102"/>
    <w:rsid w:val="001A7420"/>
    <w:rsid w:val="001B620B"/>
    <w:rsid w:val="001B6637"/>
    <w:rsid w:val="001C0A4D"/>
    <w:rsid w:val="001C21C3"/>
    <w:rsid w:val="001C38E8"/>
    <w:rsid w:val="001D02C2"/>
    <w:rsid w:val="001D457F"/>
    <w:rsid w:val="001F0C1D"/>
    <w:rsid w:val="001F0D02"/>
    <w:rsid w:val="001F1132"/>
    <w:rsid w:val="001F168B"/>
    <w:rsid w:val="001F723F"/>
    <w:rsid w:val="001F74F5"/>
    <w:rsid w:val="002159A9"/>
    <w:rsid w:val="00227CFE"/>
    <w:rsid w:val="002347A2"/>
    <w:rsid w:val="00246131"/>
    <w:rsid w:val="00253BDF"/>
    <w:rsid w:val="002556EB"/>
    <w:rsid w:val="00257D84"/>
    <w:rsid w:val="0026166B"/>
    <w:rsid w:val="00263468"/>
    <w:rsid w:val="0026360B"/>
    <w:rsid w:val="002675F0"/>
    <w:rsid w:val="00275E25"/>
    <w:rsid w:val="002763AC"/>
    <w:rsid w:val="002768FA"/>
    <w:rsid w:val="00280B34"/>
    <w:rsid w:val="002866C1"/>
    <w:rsid w:val="002915CC"/>
    <w:rsid w:val="0029370F"/>
    <w:rsid w:val="002973B4"/>
    <w:rsid w:val="002B4E9B"/>
    <w:rsid w:val="002B6339"/>
    <w:rsid w:val="002C6079"/>
    <w:rsid w:val="002C6CEC"/>
    <w:rsid w:val="002D470B"/>
    <w:rsid w:val="002D4E7F"/>
    <w:rsid w:val="002E00EE"/>
    <w:rsid w:val="003002C4"/>
    <w:rsid w:val="003172DC"/>
    <w:rsid w:val="00325ACD"/>
    <w:rsid w:val="00340418"/>
    <w:rsid w:val="003417E5"/>
    <w:rsid w:val="00346044"/>
    <w:rsid w:val="0035288C"/>
    <w:rsid w:val="0035462D"/>
    <w:rsid w:val="003556FD"/>
    <w:rsid w:val="003574B0"/>
    <w:rsid w:val="00363FA0"/>
    <w:rsid w:val="00367FA6"/>
    <w:rsid w:val="003765B8"/>
    <w:rsid w:val="00390F76"/>
    <w:rsid w:val="003C0947"/>
    <w:rsid w:val="003C162B"/>
    <w:rsid w:val="003C3107"/>
    <w:rsid w:val="003C3885"/>
    <w:rsid w:val="003C3971"/>
    <w:rsid w:val="003C7B93"/>
    <w:rsid w:val="003F36A9"/>
    <w:rsid w:val="003F443C"/>
    <w:rsid w:val="003F58DF"/>
    <w:rsid w:val="003F5C17"/>
    <w:rsid w:val="00423334"/>
    <w:rsid w:val="004345EC"/>
    <w:rsid w:val="00436F25"/>
    <w:rsid w:val="00437F66"/>
    <w:rsid w:val="00465515"/>
    <w:rsid w:val="00470807"/>
    <w:rsid w:val="00473A7B"/>
    <w:rsid w:val="00480950"/>
    <w:rsid w:val="00485F49"/>
    <w:rsid w:val="0048661E"/>
    <w:rsid w:val="00486646"/>
    <w:rsid w:val="00494E9C"/>
    <w:rsid w:val="004A2614"/>
    <w:rsid w:val="004A27BA"/>
    <w:rsid w:val="004A31A2"/>
    <w:rsid w:val="004B5161"/>
    <w:rsid w:val="004C7A68"/>
    <w:rsid w:val="004D3578"/>
    <w:rsid w:val="004D4A34"/>
    <w:rsid w:val="004E213A"/>
    <w:rsid w:val="004E4959"/>
    <w:rsid w:val="004F0988"/>
    <w:rsid w:val="004F3340"/>
    <w:rsid w:val="005169C1"/>
    <w:rsid w:val="00521C07"/>
    <w:rsid w:val="00524342"/>
    <w:rsid w:val="00530D38"/>
    <w:rsid w:val="0053388B"/>
    <w:rsid w:val="00535773"/>
    <w:rsid w:val="0053650A"/>
    <w:rsid w:val="00537333"/>
    <w:rsid w:val="005376D5"/>
    <w:rsid w:val="00543E6C"/>
    <w:rsid w:val="0055045E"/>
    <w:rsid w:val="00561EDB"/>
    <w:rsid w:val="00565087"/>
    <w:rsid w:val="0057636B"/>
    <w:rsid w:val="00580A99"/>
    <w:rsid w:val="005853AB"/>
    <w:rsid w:val="00594B6D"/>
    <w:rsid w:val="00597B11"/>
    <w:rsid w:val="005A055C"/>
    <w:rsid w:val="005A7DB9"/>
    <w:rsid w:val="005B2F20"/>
    <w:rsid w:val="005D1217"/>
    <w:rsid w:val="005D2E01"/>
    <w:rsid w:val="005D417D"/>
    <w:rsid w:val="005D4C92"/>
    <w:rsid w:val="005D6D04"/>
    <w:rsid w:val="005D7526"/>
    <w:rsid w:val="005E4BB2"/>
    <w:rsid w:val="005E509F"/>
    <w:rsid w:val="005F46EE"/>
    <w:rsid w:val="005F5F06"/>
    <w:rsid w:val="00601C0C"/>
    <w:rsid w:val="00602AEA"/>
    <w:rsid w:val="006031CE"/>
    <w:rsid w:val="006128D2"/>
    <w:rsid w:val="0061389F"/>
    <w:rsid w:val="00613CC8"/>
    <w:rsid w:val="00614FDF"/>
    <w:rsid w:val="006306AB"/>
    <w:rsid w:val="0063543D"/>
    <w:rsid w:val="00647114"/>
    <w:rsid w:val="00652EF7"/>
    <w:rsid w:val="00690F85"/>
    <w:rsid w:val="00697FC8"/>
    <w:rsid w:val="006A323F"/>
    <w:rsid w:val="006A377E"/>
    <w:rsid w:val="006B2472"/>
    <w:rsid w:val="006B30D0"/>
    <w:rsid w:val="006B79A1"/>
    <w:rsid w:val="006C3D95"/>
    <w:rsid w:val="006C5D01"/>
    <w:rsid w:val="006E19DA"/>
    <w:rsid w:val="006E5C86"/>
    <w:rsid w:val="00701116"/>
    <w:rsid w:val="0070220A"/>
    <w:rsid w:val="00704B22"/>
    <w:rsid w:val="007055D2"/>
    <w:rsid w:val="00713C44"/>
    <w:rsid w:val="00714690"/>
    <w:rsid w:val="00715F77"/>
    <w:rsid w:val="00734A5B"/>
    <w:rsid w:val="00734F74"/>
    <w:rsid w:val="00736596"/>
    <w:rsid w:val="007378DF"/>
    <w:rsid w:val="0074026F"/>
    <w:rsid w:val="00742531"/>
    <w:rsid w:val="007429F6"/>
    <w:rsid w:val="00744E76"/>
    <w:rsid w:val="00745DB1"/>
    <w:rsid w:val="007509EF"/>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C6ECB"/>
    <w:rsid w:val="007D2F02"/>
    <w:rsid w:val="007D379C"/>
    <w:rsid w:val="007E2C13"/>
    <w:rsid w:val="007E7490"/>
    <w:rsid w:val="007F0F4A"/>
    <w:rsid w:val="007F4DFB"/>
    <w:rsid w:val="007F6969"/>
    <w:rsid w:val="0080140A"/>
    <w:rsid w:val="008028A4"/>
    <w:rsid w:val="008046BA"/>
    <w:rsid w:val="008158A7"/>
    <w:rsid w:val="00821DC5"/>
    <w:rsid w:val="00830747"/>
    <w:rsid w:val="00840EA9"/>
    <w:rsid w:val="00845981"/>
    <w:rsid w:val="008641A3"/>
    <w:rsid w:val="008768CA"/>
    <w:rsid w:val="00880731"/>
    <w:rsid w:val="00880D6E"/>
    <w:rsid w:val="00894625"/>
    <w:rsid w:val="008A2D51"/>
    <w:rsid w:val="008A2EA0"/>
    <w:rsid w:val="008A37D2"/>
    <w:rsid w:val="008A61CA"/>
    <w:rsid w:val="008C1589"/>
    <w:rsid w:val="008C36C1"/>
    <w:rsid w:val="008C384C"/>
    <w:rsid w:val="008C4B7D"/>
    <w:rsid w:val="008D72A7"/>
    <w:rsid w:val="008F2075"/>
    <w:rsid w:val="008F6317"/>
    <w:rsid w:val="008F7F7E"/>
    <w:rsid w:val="0090123C"/>
    <w:rsid w:val="0090271F"/>
    <w:rsid w:val="00902E23"/>
    <w:rsid w:val="009060E3"/>
    <w:rsid w:val="009114D7"/>
    <w:rsid w:val="0091348E"/>
    <w:rsid w:val="00913BA8"/>
    <w:rsid w:val="00914770"/>
    <w:rsid w:val="00917C8E"/>
    <w:rsid w:val="00917CCB"/>
    <w:rsid w:val="00930E96"/>
    <w:rsid w:val="00934066"/>
    <w:rsid w:val="00935500"/>
    <w:rsid w:val="00936E16"/>
    <w:rsid w:val="00942EC2"/>
    <w:rsid w:val="009432EF"/>
    <w:rsid w:val="0099745A"/>
    <w:rsid w:val="009A0E25"/>
    <w:rsid w:val="009B4846"/>
    <w:rsid w:val="009C23BE"/>
    <w:rsid w:val="009C679C"/>
    <w:rsid w:val="009D42A5"/>
    <w:rsid w:val="009D54C9"/>
    <w:rsid w:val="009D647C"/>
    <w:rsid w:val="009D6678"/>
    <w:rsid w:val="009D6D4E"/>
    <w:rsid w:val="009E3E16"/>
    <w:rsid w:val="009E761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53724"/>
    <w:rsid w:val="00A54158"/>
    <w:rsid w:val="00A55723"/>
    <w:rsid w:val="00A55D76"/>
    <w:rsid w:val="00A56066"/>
    <w:rsid w:val="00A56349"/>
    <w:rsid w:val="00A62281"/>
    <w:rsid w:val="00A73129"/>
    <w:rsid w:val="00A82346"/>
    <w:rsid w:val="00A92BA1"/>
    <w:rsid w:val="00AC6BC6"/>
    <w:rsid w:val="00AE1F45"/>
    <w:rsid w:val="00AE65E2"/>
    <w:rsid w:val="00B0340B"/>
    <w:rsid w:val="00B07E87"/>
    <w:rsid w:val="00B15449"/>
    <w:rsid w:val="00B173B3"/>
    <w:rsid w:val="00B2084B"/>
    <w:rsid w:val="00B25A16"/>
    <w:rsid w:val="00B25DD3"/>
    <w:rsid w:val="00B328EC"/>
    <w:rsid w:val="00B3482A"/>
    <w:rsid w:val="00B35354"/>
    <w:rsid w:val="00B35675"/>
    <w:rsid w:val="00B435B2"/>
    <w:rsid w:val="00B45358"/>
    <w:rsid w:val="00B519B7"/>
    <w:rsid w:val="00B55304"/>
    <w:rsid w:val="00B60566"/>
    <w:rsid w:val="00B63CD4"/>
    <w:rsid w:val="00B649A4"/>
    <w:rsid w:val="00B654B4"/>
    <w:rsid w:val="00B7044A"/>
    <w:rsid w:val="00B70B77"/>
    <w:rsid w:val="00B712E7"/>
    <w:rsid w:val="00B827CB"/>
    <w:rsid w:val="00B916CB"/>
    <w:rsid w:val="00B93086"/>
    <w:rsid w:val="00BA19ED"/>
    <w:rsid w:val="00BA4B8D"/>
    <w:rsid w:val="00BA5C7C"/>
    <w:rsid w:val="00BB2080"/>
    <w:rsid w:val="00BB2BE5"/>
    <w:rsid w:val="00BC0F7D"/>
    <w:rsid w:val="00BD1177"/>
    <w:rsid w:val="00BD71F4"/>
    <w:rsid w:val="00BD7D31"/>
    <w:rsid w:val="00BE146E"/>
    <w:rsid w:val="00BE3255"/>
    <w:rsid w:val="00BF128E"/>
    <w:rsid w:val="00C00BEF"/>
    <w:rsid w:val="00C041A9"/>
    <w:rsid w:val="00C048A2"/>
    <w:rsid w:val="00C074DD"/>
    <w:rsid w:val="00C120E7"/>
    <w:rsid w:val="00C1496A"/>
    <w:rsid w:val="00C155F3"/>
    <w:rsid w:val="00C2466B"/>
    <w:rsid w:val="00C33079"/>
    <w:rsid w:val="00C40AE8"/>
    <w:rsid w:val="00C45231"/>
    <w:rsid w:val="00C608E5"/>
    <w:rsid w:val="00C61969"/>
    <w:rsid w:val="00C72833"/>
    <w:rsid w:val="00C8009C"/>
    <w:rsid w:val="00C80F1D"/>
    <w:rsid w:val="00C8668A"/>
    <w:rsid w:val="00C87E8E"/>
    <w:rsid w:val="00C93F40"/>
    <w:rsid w:val="00C9697E"/>
    <w:rsid w:val="00C971AB"/>
    <w:rsid w:val="00CA13CF"/>
    <w:rsid w:val="00CA1A16"/>
    <w:rsid w:val="00CA3D0C"/>
    <w:rsid w:val="00CC3880"/>
    <w:rsid w:val="00CC3B50"/>
    <w:rsid w:val="00CD0B9A"/>
    <w:rsid w:val="00CD609F"/>
    <w:rsid w:val="00CD6C70"/>
    <w:rsid w:val="00CE30C8"/>
    <w:rsid w:val="00CE6802"/>
    <w:rsid w:val="00CF3712"/>
    <w:rsid w:val="00D0615C"/>
    <w:rsid w:val="00D15FD0"/>
    <w:rsid w:val="00D1773D"/>
    <w:rsid w:val="00D20422"/>
    <w:rsid w:val="00D26885"/>
    <w:rsid w:val="00D412DF"/>
    <w:rsid w:val="00D435F6"/>
    <w:rsid w:val="00D53F32"/>
    <w:rsid w:val="00D57972"/>
    <w:rsid w:val="00D60049"/>
    <w:rsid w:val="00D61CAF"/>
    <w:rsid w:val="00D675A9"/>
    <w:rsid w:val="00D72CA1"/>
    <w:rsid w:val="00D738D6"/>
    <w:rsid w:val="00D755EB"/>
    <w:rsid w:val="00D76048"/>
    <w:rsid w:val="00D81E70"/>
    <w:rsid w:val="00D87E00"/>
    <w:rsid w:val="00D9134D"/>
    <w:rsid w:val="00DA6A9C"/>
    <w:rsid w:val="00DA773C"/>
    <w:rsid w:val="00DA7A03"/>
    <w:rsid w:val="00DB1818"/>
    <w:rsid w:val="00DB2A83"/>
    <w:rsid w:val="00DB49C6"/>
    <w:rsid w:val="00DC2A27"/>
    <w:rsid w:val="00DC309B"/>
    <w:rsid w:val="00DC4DA2"/>
    <w:rsid w:val="00DD3343"/>
    <w:rsid w:val="00DD47DC"/>
    <w:rsid w:val="00DD4C17"/>
    <w:rsid w:val="00DD74A5"/>
    <w:rsid w:val="00DE189B"/>
    <w:rsid w:val="00DE26F1"/>
    <w:rsid w:val="00DE2D56"/>
    <w:rsid w:val="00DE6F6F"/>
    <w:rsid w:val="00DF2B1F"/>
    <w:rsid w:val="00DF62CD"/>
    <w:rsid w:val="00E00EE5"/>
    <w:rsid w:val="00E04B51"/>
    <w:rsid w:val="00E056C0"/>
    <w:rsid w:val="00E05F35"/>
    <w:rsid w:val="00E16509"/>
    <w:rsid w:val="00E21242"/>
    <w:rsid w:val="00E23065"/>
    <w:rsid w:val="00E35D6A"/>
    <w:rsid w:val="00E44582"/>
    <w:rsid w:val="00E44A3F"/>
    <w:rsid w:val="00E65AAF"/>
    <w:rsid w:val="00E74564"/>
    <w:rsid w:val="00E75E1C"/>
    <w:rsid w:val="00E77645"/>
    <w:rsid w:val="00E86EE9"/>
    <w:rsid w:val="00E9249D"/>
    <w:rsid w:val="00E95281"/>
    <w:rsid w:val="00E96E4A"/>
    <w:rsid w:val="00EA15B0"/>
    <w:rsid w:val="00EA21D3"/>
    <w:rsid w:val="00EA32B4"/>
    <w:rsid w:val="00EA5EA7"/>
    <w:rsid w:val="00EB4CE5"/>
    <w:rsid w:val="00EC0BD0"/>
    <w:rsid w:val="00EC1A24"/>
    <w:rsid w:val="00EC4A25"/>
    <w:rsid w:val="00EC7711"/>
    <w:rsid w:val="00ED5D27"/>
    <w:rsid w:val="00EE0F08"/>
    <w:rsid w:val="00EE36C1"/>
    <w:rsid w:val="00EF1B1F"/>
    <w:rsid w:val="00EF6074"/>
    <w:rsid w:val="00F0167D"/>
    <w:rsid w:val="00F025A2"/>
    <w:rsid w:val="00F0284F"/>
    <w:rsid w:val="00F04712"/>
    <w:rsid w:val="00F0678E"/>
    <w:rsid w:val="00F13360"/>
    <w:rsid w:val="00F225EA"/>
    <w:rsid w:val="00F22EC7"/>
    <w:rsid w:val="00F325C8"/>
    <w:rsid w:val="00F332EC"/>
    <w:rsid w:val="00F4402C"/>
    <w:rsid w:val="00F6009E"/>
    <w:rsid w:val="00F60A7E"/>
    <w:rsid w:val="00F60DFE"/>
    <w:rsid w:val="00F653B8"/>
    <w:rsid w:val="00F6692C"/>
    <w:rsid w:val="00F71AAF"/>
    <w:rsid w:val="00F748C1"/>
    <w:rsid w:val="00F75401"/>
    <w:rsid w:val="00F82DD0"/>
    <w:rsid w:val="00F853FA"/>
    <w:rsid w:val="00F8785C"/>
    <w:rsid w:val="00F9008D"/>
    <w:rsid w:val="00F9558B"/>
    <w:rsid w:val="00FA1266"/>
    <w:rsid w:val="00FA4603"/>
    <w:rsid w:val="00FA5650"/>
    <w:rsid w:val="00FC1192"/>
    <w:rsid w:val="00FD740A"/>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674A7B06-B067-4045-BDC1-0989FAB28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qFormat/>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qFormat/>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hAnsi="Arial"/>
      <w:b/>
      <w:sz w:val="18"/>
      <w:lang w:eastAsia="en-US"/>
    </w:rPr>
  </w:style>
  <w:style w:type="character" w:customStyle="1" w:styleId="UnresolvedMention11">
    <w:name w:val="Unresolved Mention11"/>
    <w:uiPriority w:val="99"/>
    <w:semiHidden/>
    <w:rsid w:val="008D72A7"/>
    <w:rPr>
      <w:color w:val="605E5C"/>
      <w:shd w:val="clear" w:color="auto" w:fill="E1DFDD"/>
    </w:rPr>
  </w:style>
  <w:style w:type="paragraph" w:styleId="CommentText">
    <w:name w:val="annotation text"/>
    <w:basedOn w:val="Normal"/>
    <w:link w:val="CommentTextChar"/>
    <w:semiHidden/>
    <w:qFormat/>
    <w:rsid w:val="0014411C"/>
  </w:style>
  <w:style w:type="character" w:customStyle="1" w:styleId="CommentTextChar">
    <w:name w:val="Comment Text Char"/>
    <w:basedOn w:val="DefaultParagraphFont"/>
    <w:link w:val="CommentText"/>
    <w:semiHidden/>
    <w:rsid w:val="0014411C"/>
    <w:rPr>
      <w:lang w:eastAsia="en-US"/>
    </w:rPr>
  </w:style>
  <w:style w:type="character" w:customStyle="1" w:styleId="NOChar">
    <w:name w:val="NO Char"/>
    <w:rsid w:val="00F71AAF"/>
    <w:rPr>
      <w:rFonts w:ascii="Times New Roman" w:hAnsi="Times New Roman"/>
      <w:lang w:val="en-GB" w:eastAsia="en-US"/>
    </w:rPr>
  </w:style>
  <w:style w:type="character" w:customStyle="1" w:styleId="TANChar">
    <w:name w:val="TAN Char"/>
    <w:link w:val="TAN"/>
    <w:locked/>
    <w:rsid w:val="008158A7"/>
    <w:rPr>
      <w:rFonts w:ascii="Arial" w:hAnsi="Arial"/>
      <w:sz w:val="18"/>
      <w:lang w:eastAsia="en-US"/>
    </w:rPr>
  </w:style>
  <w:style w:type="character" w:customStyle="1" w:styleId="TFChar">
    <w:name w:val="TF Char"/>
    <w:link w:val="TF"/>
    <w:locked/>
    <w:rsid w:val="0078017C"/>
    <w:rPr>
      <w:rFonts w:ascii="Arial" w:hAnsi="Arial"/>
      <w:b/>
      <w:lang w:eastAsia="en-US"/>
    </w:rPr>
  </w:style>
  <w:style w:type="character" w:customStyle="1" w:styleId="TAHCar">
    <w:name w:val="TAH Car"/>
    <w:locked/>
    <w:rsid w:val="004C7A68"/>
    <w:rPr>
      <w:rFonts w:ascii="Arial" w:hAnsi="Arial"/>
      <w:b/>
      <w:sz w:val="18"/>
      <w:lang w:val="en-GB" w:eastAsia="en-US"/>
    </w:rPr>
  </w:style>
  <w:style w:type="paragraph" w:styleId="List">
    <w:name w:val="List"/>
    <w:basedOn w:val="Normal"/>
    <w:rsid w:val="00D72CA1"/>
    <w:pPr>
      <w:ind w:left="200" w:hangingChars="200" w:hanging="200"/>
      <w:contextualSpacing/>
    </w:pPr>
  </w:style>
  <w:style w:type="character" w:styleId="FootnoteReference">
    <w:name w:val="footnote reference"/>
    <w:rsid w:val="00275E25"/>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5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28"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26" TargetMode="External"/><Relationship Id="rId37" Type="http://schemas.openxmlformats.org/officeDocument/2006/relationships/hyperlink" Target="https://portal.3gpp.org/ngppapp/CreateTdoc.aspx?mode=view&amp;contributionUid=CP-211063"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59"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59"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3F596-A43D-4C84-BC3A-D8BB8827A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50</Pages>
  <Words>16780</Words>
  <Characters>95652</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4</cp:revision>
  <cp:lastPrinted>2019-02-25T07:05:00Z</cp:lastPrinted>
  <dcterms:created xsi:type="dcterms:W3CDTF">2021-06-04T12:36:00Z</dcterms:created>
  <dcterms:modified xsi:type="dcterms:W3CDTF">2021-06-19T07:24:00Z</dcterms:modified>
</cp:coreProperties>
</file>