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44A94BA"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F344AE">
              <w:rPr>
                <w:lang w:eastAsia="zh-CN"/>
              </w:rPr>
              <w:t>3</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r w:rsidR="00F344AE">
              <w:rPr>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11571541"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pt;height:74.3pt" o:ole="">
                  <v:imagedata r:id="rId11" o:title=""/>
                </v:shape>
                <o:OLEObject Type="Embed" ProgID="Word.Picture.8" ShapeID="_x0000_i1026" DrawAspect="Content" ObjectID="_18115715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lastRenderedPageBreak/>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F5D29">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F5D29">
        <w:rPr>
          <w:noProof/>
          <w:lang w:val="de-DE"/>
        </w:rPr>
        <w:t>3</w:t>
      </w:r>
      <w:r>
        <w:rPr>
          <w:rFonts w:asciiTheme="minorHAnsi" w:hAnsiTheme="minorHAnsi" w:cstheme="minorBidi"/>
          <w:noProof/>
          <w:kern w:val="2"/>
          <w:sz w:val="24"/>
          <w:szCs w:val="24"/>
          <w:lang w:eastAsia="en-GB"/>
          <w14:ligatures w14:val="standardContextual"/>
        </w:rPr>
        <w:tab/>
      </w:r>
      <w:r w:rsidRPr="001F5D29">
        <w:rPr>
          <w:noProof/>
          <w:lang w:val="de-DE"/>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F5D29">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F5D29">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de-DE"/>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F5D29">
        <w:rPr>
          <w:noProof/>
          <w:lang w:val="de-DE"/>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lastRenderedPageBreak/>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00957907"/>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0095790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0095790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0095791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0095791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0095791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00957913"/>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0095791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0095791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00957916"/>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0095791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65pt;height:743.6pt" o:ole="">
            <v:imagedata r:id="rId13" o:title=""/>
          </v:shape>
          <o:OLEObject Type="Embed" ProgID="Visio.Drawing.15" ShapeID="_x0000_i1027" DrawAspect="Content" ObjectID="_1811571543"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25pt;height:714.25pt" o:ole="">
            <v:imagedata r:id="rId15" o:title=""/>
          </v:shape>
          <o:OLEObject Type="Embed" ProgID="Visio.Drawing.15" ShapeID="_x0000_i1028" DrawAspect="Content" ObjectID="_1811571544"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2pt;height:617.45pt" o:ole="">
            <v:imagedata r:id="rId17" o:title=""/>
          </v:shape>
          <o:OLEObject Type="Embed" ProgID="Visio.Drawing.15" ShapeID="_x0000_i1029" DrawAspect="Content" ObjectID="_181157154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00957918"/>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00957919"/>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00957920"/>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00957921"/>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00957922"/>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00957923"/>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00957924"/>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00957925"/>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00957926"/>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00957927"/>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00957928"/>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00957929"/>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00957930"/>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00957931"/>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00957932"/>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00957933"/>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00957934"/>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00957935"/>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00957936"/>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00957937"/>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00957938"/>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00957939"/>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00957940"/>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00957941"/>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00957942"/>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00957943"/>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00957944"/>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00957945"/>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00957946"/>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00957947"/>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00957948"/>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00957949"/>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00957950"/>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00957951"/>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00957952"/>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00957953"/>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00957954"/>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00957955"/>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00957956"/>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00957958"/>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00957959"/>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00957960"/>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00957961"/>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00957962"/>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00957963"/>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00957964"/>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200957965"/>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00957966"/>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00957967"/>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00957968"/>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00957969"/>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00957970"/>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00957971"/>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200957972"/>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200957973"/>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00957974"/>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00957975"/>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00957976"/>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00957977"/>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00957978"/>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00957979"/>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00957980"/>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00957981"/>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00957982"/>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00957983"/>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00957984"/>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00957985"/>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00957986"/>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00957987"/>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200957988"/>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200957989"/>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200957990"/>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200957991"/>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200957992"/>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200957993"/>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200957994"/>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200957995"/>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200957996"/>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200957997"/>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200957998"/>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200957999"/>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200958000"/>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200958001"/>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200958002"/>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200958003"/>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200958004"/>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00958005"/>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00958006"/>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00958007"/>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00958008"/>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00958009"/>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00958010"/>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00958011"/>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00958012"/>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00958013"/>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00958014"/>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200958015"/>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200958016"/>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200958017"/>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200958018"/>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200958019"/>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200958020"/>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200958021"/>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200958022"/>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200958023"/>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200958024"/>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200958025"/>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200958026"/>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200958027"/>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200958028"/>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200958029"/>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200958030"/>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00958031"/>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00958032"/>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00958033"/>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00958034"/>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00958035"/>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00958036"/>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00958037"/>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00958038"/>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00958039"/>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00958040"/>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00958041"/>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00958042"/>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00958043"/>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00958044"/>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00958045"/>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00958046"/>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00958047"/>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00958048"/>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lastRenderedPageBreak/>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00958049"/>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200958050"/>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200958051"/>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200958052"/>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200958053"/>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200958054"/>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200958055"/>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200958056"/>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200958057"/>
      <w:r>
        <w:lastRenderedPageBreak/>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00958058"/>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00958059"/>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00958060"/>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00958061"/>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00958062"/>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00958063"/>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00958064"/>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00958065"/>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00958066"/>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00958067"/>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00958068"/>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00958069"/>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00958070"/>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00958071"/>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00958072"/>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00958073"/>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00958074"/>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00958075"/>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00958076"/>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00958077"/>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00958078"/>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00958079"/>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200958080"/>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200958081"/>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200958082"/>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200958083"/>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200958084"/>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200958085"/>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200958086"/>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200958087"/>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200958088"/>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200958089"/>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200958090"/>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200958091"/>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200958092"/>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200958093"/>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200958094"/>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200958095"/>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200958096"/>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200958097"/>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200958098"/>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200958099"/>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200958100"/>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200958101"/>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200958102"/>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200958103"/>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200958104"/>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200958105"/>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200958106"/>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200958107"/>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200958108"/>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00958109"/>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00958110"/>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00958111"/>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00958112"/>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00958113"/>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00958114"/>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00958115"/>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00958116"/>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00958117"/>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00958118"/>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00958119"/>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00958120"/>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00958121"/>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00958122"/>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00958123"/>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00958124"/>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00958125"/>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00958126"/>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00958127"/>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00958128"/>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00958129"/>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00958130"/>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00958131"/>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00958132"/>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200958133"/>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200958134"/>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200958135"/>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200958136"/>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200958137"/>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200958138"/>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200958139"/>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200958140"/>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200958141"/>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200958142"/>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200958143"/>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200958144"/>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200958145"/>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200958146"/>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200958147"/>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200958148"/>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200958149"/>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200958150"/>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200958151"/>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200958152"/>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200958153"/>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200958154"/>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200958155"/>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200958156"/>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200958157"/>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200958158"/>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200958159"/>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200958160"/>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200958161"/>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200958162"/>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200958163"/>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200958164"/>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200958165"/>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200958166"/>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200958167"/>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200958168"/>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200958169"/>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200958170"/>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200958171"/>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200958172"/>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200958173"/>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200958174"/>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200958175"/>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200958176"/>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200958177"/>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200958178"/>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200958179"/>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200958180"/>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200958181"/>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200958182"/>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200958183"/>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200958184"/>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200958185"/>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200958186"/>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200958187"/>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200958188"/>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200958189"/>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200958190"/>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200958191"/>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200958192"/>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200958193"/>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200958194"/>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200958195"/>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200958196"/>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200958197"/>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200958198"/>
      <w:r w:rsidRPr="00E426A7">
        <w:rPr>
          <w:lang w:val="en-US"/>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200958199"/>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200958200"/>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200958201"/>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200958202"/>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200958203"/>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200958204"/>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200958205"/>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200958206"/>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200958207"/>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200958208"/>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200958209"/>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200958210"/>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200958211"/>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200958212"/>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200958213"/>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200958214"/>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200958215"/>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200958216"/>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200958217"/>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200958218"/>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200958219"/>
      <w:r>
        <w:lastRenderedPageBreak/>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200958220"/>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200958221"/>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200958222"/>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200958223"/>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200958224"/>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200958225"/>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200958226"/>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200958227"/>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200958228"/>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200958229"/>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200958230"/>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200958231"/>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200958232"/>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200958233"/>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200958234"/>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200958235"/>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200958236"/>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200958237"/>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200958238"/>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200958239"/>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200958240"/>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200958241"/>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200958242"/>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200958243"/>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200958244"/>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200958245"/>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200958246"/>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200958247"/>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200958248"/>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200958249"/>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200958250"/>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200958251"/>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200958252"/>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200958253"/>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200958254"/>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200958255"/>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200958256"/>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200958257"/>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200958258"/>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200958259"/>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200958260"/>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200958261"/>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200958262"/>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200958263"/>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200958264"/>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200958265"/>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200958266"/>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200958267"/>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200958268"/>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200958269"/>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200958270"/>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200958271"/>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200958272"/>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200958273"/>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200958274"/>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200958275"/>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200958276"/>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200958277"/>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200958278"/>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200958279"/>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200958280"/>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200958281"/>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200958282"/>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200958283"/>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200958284"/>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200958285"/>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200958286"/>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200958287"/>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200958288"/>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200958289"/>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200958290"/>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200958291"/>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200958292"/>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200958293"/>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200958294"/>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200958295"/>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200958296"/>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200958297"/>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200958298"/>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200958299"/>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200958300"/>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200958301"/>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200958302"/>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200958303"/>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200958304"/>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200958305"/>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200958306"/>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200958307"/>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200958308"/>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200958309"/>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200958310"/>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200958311"/>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200958312"/>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200958313"/>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200958314"/>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200958315"/>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200958316"/>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200958317"/>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200958318"/>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200958319"/>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200958320"/>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200958321"/>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200958322"/>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200958323"/>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200958324"/>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200958325"/>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200958326"/>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200958327"/>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200958328"/>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200958329"/>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200958330"/>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200958331"/>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200958332"/>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200958333"/>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200958334"/>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200958335"/>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200958336"/>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200958337"/>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200958338"/>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200958339"/>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200958340"/>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200958341"/>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200958342"/>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200958343"/>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200958344"/>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200958345"/>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200958346"/>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200958347"/>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200958348"/>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200958349"/>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200958350"/>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200958351"/>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200958352"/>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200958353"/>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200958354"/>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200958355"/>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200958356"/>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200958357"/>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200958358"/>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200958359"/>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200958360"/>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200958361"/>
      <w:r>
        <w:t>5.2.55</w:t>
      </w:r>
      <w:r w:rsidR="007B6E77">
        <w:t>.3</w:t>
      </w:r>
      <w:r w:rsidR="007B6E77">
        <w:tab/>
        <w:t>Resource Standard Methods</w:t>
      </w:r>
      <w:bookmarkEnd w:id="3242"/>
    </w:p>
    <w:p w14:paraId="486E44CF" w14:textId="152A6D9B" w:rsidR="007B6E77" w:rsidRDefault="00027F2F" w:rsidP="007B6E77">
      <w:pPr>
        <w:pStyle w:val="Heading5"/>
      </w:pPr>
      <w:bookmarkStart w:id="3243" w:name="_Toc200958362"/>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200958363"/>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200958364"/>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6"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6"/>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7" w:name="_Toc200958365"/>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8" w:name="_Toc200958366"/>
      <w:r>
        <w:rPr>
          <w:lang w:val="de-DE"/>
        </w:rPr>
        <w:lastRenderedPageBreak/>
        <w:t>5.2.56</w:t>
      </w:r>
      <w:r w:rsidR="007B6E77">
        <w:tab/>
        <w:t>Resource: 5GMbsGroupsInternal</w:t>
      </w:r>
      <w:bookmarkEnd w:id="3248"/>
    </w:p>
    <w:p w14:paraId="508D875A" w14:textId="3D326482" w:rsidR="007B6E77" w:rsidRDefault="00027F2F" w:rsidP="007B6E77">
      <w:pPr>
        <w:pStyle w:val="Heading4"/>
      </w:pPr>
      <w:bookmarkStart w:id="3249" w:name="_Toc200958367"/>
      <w:r>
        <w:rPr>
          <w:lang w:val="de-DE"/>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0" w:name="_Toc200958368"/>
      <w:r>
        <w:rPr>
          <w:lang w:val="de-DE"/>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1" w:name="_Toc200958369"/>
      <w:r>
        <w:rPr>
          <w:lang w:val="de-DE"/>
        </w:rPr>
        <w:t>5.2.56</w:t>
      </w:r>
      <w:r w:rsidR="007B6E77">
        <w:t>.3</w:t>
      </w:r>
      <w:r w:rsidR="007B6E77">
        <w:tab/>
        <w:t>Resource Standard Methods</w:t>
      </w:r>
      <w:bookmarkEnd w:id="3251"/>
    </w:p>
    <w:p w14:paraId="4C40BF71" w14:textId="7976A543" w:rsidR="007B6E77" w:rsidRDefault="00027F2F" w:rsidP="007B6E77">
      <w:pPr>
        <w:pStyle w:val="Heading5"/>
      </w:pPr>
      <w:bookmarkStart w:id="3252" w:name="_Toc200958370"/>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3" w:name="_Toc200958371"/>
      <w:r>
        <w:t>5.2.57</w:t>
      </w:r>
      <w:r w:rsidR="007B6E77">
        <w:tab/>
        <w:t>Resource: Pp5gMbsGroupProfileData</w:t>
      </w:r>
      <w:bookmarkEnd w:id="3253"/>
    </w:p>
    <w:p w14:paraId="4C9F36D5" w14:textId="4E196921" w:rsidR="007B6E77" w:rsidRDefault="00027F2F" w:rsidP="007B6E77">
      <w:pPr>
        <w:pStyle w:val="Heading4"/>
      </w:pPr>
      <w:bookmarkStart w:id="3254" w:name="_Toc200958372"/>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5" w:name="_Toc200958373"/>
      <w:r>
        <w:lastRenderedPageBreak/>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6" w:name="_Toc200958374"/>
      <w:r>
        <w:t>5.2.57</w:t>
      </w:r>
      <w:r w:rsidR="007B6E77">
        <w:t>.3</w:t>
      </w:r>
      <w:r w:rsidR="007B6E77">
        <w:tab/>
        <w:t>Resource Standard Methods</w:t>
      </w:r>
      <w:bookmarkEnd w:id="3256"/>
    </w:p>
    <w:p w14:paraId="260CA485" w14:textId="7DFCF2F5" w:rsidR="007B6E77" w:rsidRDefault="00027F2F" w:rsidP="007B6E77">
      <w:pPr>
        <w:pStyle w:val="Heading5"/>
      </w:pPr>
      <w:bookmarkStart w:id="3257" w:name="_Toc200958375"/>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8" w:name="_Toc200958376"/>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Heading4"/>
      </w:pPr>
      <w:bookmarkStart w:id="3259" w:name="_Toc200958377"/>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0" w:name="_Toc200958378"/>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1" w:name="_Toc200958379"/>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Heading5"/>
      </w:pPr>
      <w:bookmarkStart w:id="3262" w:name="_Toc200958380"/>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3" w:name="_Toc122107807"/>
      <w:bookmarkStart w:id="3264" w:name="_Toc27585219"/>
      <w:bookmarkStart w:id="3265" w:name="_Toc36457180"/>
      <w:bookmarkStart w:id="3266" w:name="_Toc45028064"/>
      <w:bookmarkStart w:id="3267" w:name="_Toc45028899"/>
      <w:bookmarkStart w:id="3268" w:name="_Toc67681658"/>
      <w:bookmarkStart w:id="3269" w:name="_Toc122086561"/>
      <w:bookmarkStart w:id="3270" w:name="_Toc200958381"/>
      <w:r>
        <w:t>5.2.59</w:t>
      </w:r>
      <w:r w:rsidR="00021A02" w:rsidRPr="00533C32">
        <w:tab/>
        <w:t xml:space="preserve">Resource: </w:t>
      </w:r>
      <w:r w:rsidR="00021A02">
        <w:rPr>
          <w:rFonts w:hint="eastAsia"/>
          <w:lang w:eastAsia="zh-CN"/>
        </w:rPr>
        <w:t>LcsSubscriptionData</w:t>
      </w:r>
      <w:bookmarkEnd w:id="3263"/>
      <w:bookmarkEnd w:id="3270"/>
    </w:p>
    <w:p w14:paraId="1D013E55" w14:textId="5261E683" w:rsidR="00021A02" w:rsidRPr="00533C32" w:rsidRDefault="005B0EEF" w:rsidP="00021A02">
      <w:pPr>
        <w:pStyle w:val="Heading4"/>
      </w:pPr>
      <w:bookmarkStart w:id="3271" w:name="_Toc122107808"/>
      <w:bookmarkStart w:id="3272" w:name="_Toc200958382"/>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3" w:name="_Toc122107809"/>
      <w:bookmarkStart w:id="3274" w:name="_Toc200958383"/>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5" w:name="_Toc122107810"/>
      <w:bookmarkStart w:id="3276" w:name="_Toc200958384"/>
      <w:r>
        <w:lastRenderedPageBreak/>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Heading5"/>
      </w:pPr>
      <w:bookmarkStart w:id="3277" w:name="_Toc122107811"/>
      <w:bookmarkStart w:id="3278" w:name="_Toc200958385"/>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9" w:name="_Toc200958386"/>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9"/>
    </w:p>
    <w:p w14:paraId="14862F2B" w14:textId="348E45C6" w:rsidR="009F6A7D" w:rsidRDefault="009F6A7D" w:rsidP="009F6A7D">
      <w:pPr>
        <w:pStyle w:val="Heading4"/>
      </w:pPr>
      <w:bookmarkStart w:id="3280" w:name="_Toc200958387"/>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1" w:name="_Toc200958388"/>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2" w:name="_Toc200958389"/>
      <w:r>
        <w:lastRenderedPageBreak/>
        <w:t>5.2.60.3</w:t>
      </w:r>
      <w:r>
        <w:tab/>
        <w:t>Resource Standard Methods</w:t>
      </w:r>
      <w:bookmarkEnd w:id="3282"/>
    </w:p>
    <w:p w14:paraId="1D4D20D5" w14:textId="49A764FB" w:rsidR="009F6A7D" w:rsidRDefault="009F6A7D" w:rsidP="009F6A7D">
      <w:pPr>
        <w:pStyle w:val="Heading5"/>
      </w:pPr>
      <w:bookmarkStart w:id="3283" w:name="_Toc200958390"/>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4" w:name="_Toc200958391"/>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Heading4"/>
        <w:rPr>
          <w:rFonts w:eastAsia="SimSun"/>
        </w:rPr>
      </w:pPr>
      <w:bookmarkStart w:id="3285" w:name="_Toc200958392"/>
      <w:r>
        <w:t>5.2.61</w:t>
      </w:r>
      <w:r w:rsidRPr="00EB5435">
        <w:t>.1</w:t>
      </w:r>
      <w:r w:rsidRPr="00EB5435">
        <w:tab/>
        <w:t>Description</w:t>
      </w:r>
      <w:bookmarkEnd w:id="3285"/>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6" w:name="_Toc200958393"/>
      <w:r>
        <w:t>5.2.61</w:t>
      </w:r>
      <w:r w:rsidRPr="00EB5435">
        <w:t>.2</w:t>
      </w:r>
      <w:r w:rsidRPr="00EB5435">
        <w:tab/>
        <w:t>Resource Definition</w:t>
      </w:r>
      <w:bookmarkEnd w:id="3286"/>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7" w:name="_Toc200958394"/>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8" w:name="_Toc200958395"/>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Heading4"/>
      </w:pPr>
      <w:bookmarkStart w:id="3289" w:name="_Toc200958396"/>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0" w:name="_Toc200958397"/>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1" w:name="_Toc200958398"/>
      <w:r>
        <w:t>5.2.62.</w:t>
      </w:r>
      <w:r w:rsidRPr="00533C32">
        <w:t>3</w:t>
      </w:r>
      <w:r w:rsidRPr="00533C32">
        <w:tab/>
        <w:t>Resource Standard Methods</w:t>
      </w:r>
      <w:bookmarkEnd w:id="3291"/>
    </w:p>
    <w:p w14:paraId="29B16008" w14:textId="4B0DCD1F" w:rsidR="00E55F54" w:rsidRPr="00533C32" w:rsidRDefault="00E55F54" w:rsidP="00E55F54">
      <w:pPr>
        <w:pStyle w:val="Heading5"/>
      </w:pPr>
      <w:bookmarkStart w:id="3292" w:name="_Toc200958399"/>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00958400"/>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Heading3"/>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00958401"/>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00958402"/>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1" w:name="_Toc90587165"/>
      <w:bookmarkStart w:id="3322" w:name="_Toc106616713"/>
      <w:bookmarkStart w:id="3323" w:name="_Toc122103707"/>
      <w:bookmarkStart w:id="3324" w:name="_Toc200958403"/>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5" w:name="_Toc200958404"/>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00958405"/>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Heading3"/>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00958406"/>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00958407"/>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Heading4"/>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00958408"/>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00958409"/>
      <w:r w:rsidRPr="00533C32">
        <w:lastRenderedPageBreak/>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00958410"/>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00958411"/>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00958412"/>
      <w:r w:rsidRPr="00533C32">
        <w:lastRenderedPageBreak/>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00958413"/>
      <w:r w:rsidRPr="00533C32">
        <w:lastRenderedPageBreak/>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00958414"/>
      <w:r w:rsidRPr="00533C32">
        <w:lastRenderedPageBreak/>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00958415"/>
      <w:r w:rsidRPr="00533C32">
        <w:lastRenderedPageBreak/>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00958416"/>
      <w:r w:rsidRPr="00533C32">
        <w:lastRenderedPageBreak/>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00958417"/>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00958418"/>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00958419"/>
      <w:r w:rsidRPr="00533C32">
        <w:lastRenderedPageBreak/>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Heading4"/>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00958426"/>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00958427"/>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00958428"/>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00958429"/>
      <w:r w:rsidRPr="00533C32">
        <w:lastRenderedPageBreak/>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00958430"/>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00958431"/>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00958432"/>
      <w:r w:rsidRPr="00533C32">
        <w:lastRenderedPageBreak/>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00958433"/>
      <w:r w:rsidRPr="00442797">
        <w:lastRenderedPageBreak/>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9" w:name="_Toc45029573"/>
      <w:bookmarkStart w:id="3590" w:name="_Toc56520860"/>
      <w:bookmarkStart w:id="3591" w:name="_Toc90587195"/>
      <w:bookmarkStart w:id="3592" w:name="_Toc106616743"/>
      <w:bookmarkStart w:id="3593" w:name="_Toc122103737"/>
      <w:bookmarkStart w:id="3594" w:name="_Toc200958434"/>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5" w:name="_Toc45029574"/>
      <w:bookmarkStart w:id="3596" w:name="_Toc56520861"/>
      <w:bookmarkStart w:id="3597" w:name="_Toc90587196"/>
      <w:bookmarkStart w:id="3598" w:name="_Toc106616744"/>
      <w:bookmarkStart w:id="3599" w:name="_Toc122103738"/>
      <w:bookmarkStart w:id="3600" w:name="_Toc200958435"/>
      <w:r w:rsidRPr="00442797">
        <w:lastRenderedPageBreak/>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1" w:name="_Toc90587197"/>
      <w:bookmarkStart w:id="3602" w:name="_Toc106616745"/>
      <w:bookmarkStart w:id="3603" w:name="_Toc122103739"/>
      <w:bookmarkStart w:id="3604" w:name="_Toc200958436"/>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5" w:name="_Toc90587198"/>
      <w:bookmarkStart w:id="3606" w:name="_Toc106616746"/>
      <w:bookmarkStart w:id="3607" w:name="_Toc122103740"/>
      <w:bookmarkStart w:id="3608" w:name="_Toc200958437"/>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9" w:name="_Toc90587199"/>
      <w:bookmarkStart w:id="3610" w:name="_Toc106616747"/>
      <w:bookmarkStart w:id="3611" w:name="_Toc122103741"/>
      <w:bookmarkStart w:id="3612" w:name="_Toc200958438"/>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4" w:name="_Toc90587200"/>
      <w:bookmarkStart w:id="3615" w:name="_Toc106616748"/>
      <w:bookmarkStart w:id="3616" w:name="_Toc122103742"/>
      <w:bookmarkStart w:id="3617" w:name="_Toc200958439"/>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8" w:name="_Toc90587201"/>
      <w:bookmarkStart w:id="3619" w:name="_Toc106616749"/>
      <w:bookmarkStart w:id="3620" w:name="_Toc122103743"/>
      <w:bookmarkStart w:id="3621" w:name="_Toc200958440"/>
      <w:r>
        <w:lastRenderedPageBreak/>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2" w:name="_Toc58584562"/>
      <w:bookmarkStart w:id="3623" w:name="_Toc90587202"/>
      <w:bookmarkStart w:id="3624" w:name="_Toc106616750"/>
      <w:bookmarkStart w:id="3625" w:name="_Toc122103744"/>
      <w:bookmarkStart w:id="3626" w:name="_Toc200958441"/>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7" w:name="_Toc90587203"/>
      <w:bookmarkStart w:id="3628" w:name="_Toc106616751"/>
      <w:bookmarkStart w:id="3629" w:name="_Toc122103745"/>
      <w:bookmarkStart w:id="3630" w:name="_Toc200958442"/>
      <w:r w:rsidRPr="00442797">
        <w:lastRenderedPageBreak/>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1" w:name="_Toc90587204"/>
      <w:bookmarkStart w:id="3632" w:name="_Toc106616752"/>
      <w:bookmarkStart w:id="3633" w:name="_Toc122103746"/>
      <w:bookmarkStart w:id="3634" w:name="_Toc200958443"/>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5" w:name="_Toc90587205"/>
      <w:bookmarkStart w:id="3636" w:name="_Toc106616753"/>
      <w:bookmarkStart w:id="3637" w:name="_Toc122103747"/>
      <w:bookmarkStart w:id="3638" w:name="_Toc200958444"/>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9" w:name="_Toc90587206"/>
      <w:bookmarkStart w:id="3640" w:name="_Toc106616754"/>
      <w:bookmarkStart w:id="3641" w:name="_Toc122103748"/>
      <w:bookmarkStart w:id="3642" w:name="_Toc200958445"/>
      <w:r>
        <w:lastRenderedPageBreak/>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3" w:name="_Toc90587207"/>
      <w:bookmarkStart w:id="3644" w:name="_Toc106616755"/>
      <w:bookmarkStart w:id="3645" w:name="_Toc122103749"/>
      <w:bookmarkStart w:id="3646" w:name="_Toc200958446"/>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7" w:name="_Toc90587208"/>
      <w:bookmarkStart w:id="3648" w:name="_Toc106616756"/>
      <w:bookmarkStart w:id="3649" w:name="_Toc122103750"/>
      <w:bookmarkStart w:id="3650" w:name="_Toc200958447"/>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1" w:name="_Toc90587209"/>
      <w:bookmarkStart w:id="3652" w:name="_Toc106616757"/>
      <w:bookmarkStart w:id="3653" w:name="_Toc122103751"/>
      <w:bookmarkStart w:id="3654" w:name="_Toc200958448"/>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5" w:name="_Toc90587210"/>
      <w:bookmarkStart w:id="3656" w:name="_Toc106616758"/>
      <w:bookmarkStart w:id="3657" w:name="_Toc122103752"/>
      <w:bookmarkStart w:id="3658" w:name="_Toc200958449"/>
      <w:r>
        <w:lastRenderedPageBreak/>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9" w:name="_Toc90587211"/>
      <w:bookmarkStart w:id="3660" w:name="_Toc106616759"/>
      <w:bookmarkStart w:id="3661" w:name="_Toc122103753"/>
      <w:bookmarkStart w:id="3662" w:name="_Toc200958450"/>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3" w:name="_Toc90585329"/>
      <w:bookmarkStart w:id="3664" w:name="_Toc106616760"/>
      <w:bookmarkStart w:id="3665" w:name="_Toc122103754"/>
      <w:bookmarkStart w:id="3666" w:name="_Toc200958451"/>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00958452"/>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6" w:name="_Toc106616762"/>
      <w:bookmarkStart w:id="3677" w:name="_Toc122103756"/>
      <w:bookmarkStart w:id="3678" w:name="_Toc200958453"/>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9" w:name="_Toc106613657"/>
      <w:bookmarkStart w:id="3680" w:name="_Toc122103757"/>
      <w:bookmarkStart w:id="3681" w:name="_Toc200958454"/>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2" w:name="_Toc200958455"/>
      <w:r w:rsidRPr="00C91C15">
        <w:lastRenderedPageBreak/>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3" w:name="_Toc200958456"/>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4" w:name="_Toc20127182"/>
      <w:bookmarkStart w:id="3685" w:name="_Toc27589173"/>
      <w:bookmarkStart w:id="3686" w:name="_Toc36459979"/>
      <w:bookmarkStart w:id="3687" w:name="_Toc45029575"/>
      <w:bookmarkStart w:id="3688" w:name="_Toc56520862"/>
      <w:bookmarkStart w:id="3689" w:name="_Toc90587212"/>
      <w:bookmarkStart w:id="3690" w:name="_Toc106616763"/>
      <w:bookmarkStart w:id="3691" w:name="_Toc122103758"/>
      <w:bookmarkStart w:id="3692" w:name="_Toc200958457"/>
      <w:r w:rsidRPr="00533C32">
        <w:t>5.4.3</w:t>
      </w:r>
      <w:r w:rsidRPr="00533C32">
        <w:tab/>
        <w:t>Simple data types and enumerations</w:t>
      </w:r>
      <w:bookmarkEnd w:id="3684"/>
      <w:bookmarkEnd w:id="3685"/>
      <w:bookmarkEnd w:id="3686"/>
      <w:bookmarkEnd w:id="3687"/>
      <w:bookmarkEnd w:id="3688"/>
      <w:bookmarkEnd w:id="3689"/>
      <w:bookmarkEnd w:id="3690"/>
      <w:bookmarkEnd w:id="3691"/>
      <w:bookmarkEnd w:id="3692"/>
    </w:p>
    <w:p w14:paraId="6FFB33EE" w14:textId="77777777" w:rsidR="00424B0D" w:rsidRPr="00533C32" w:rsidRDefault="00424B0D" w:rsidP="00424B0D">
      <w:pPr>
        <w:pStyle w:val="Heading4"/>
      </w:pPr>
      <w:bookmarkStart w:id="3693" w:name="_Toc20127183"/>
      <w:bookmarkStart w:id="3694" w:name="_Toc27589174"/>
      <w:bookmarkStart w:id="3695" w:name="_Toc36459980"/>
      <w:bookmarkStart w:id="3696" w:name="_Toc45029576"/>
      <w:bookmarkStart w:id="3697" w:name="_Toc56520863"/>
      <w:bookmarkStart w:id="3698" w:name="_Toc90587213"/>
      <w:bookmarkStart w:id="3699" w:name="_Toc106616764"/>
      <w:bookmarkStart w:id="3700" w:name="_Toc122103759"/>
      <w:bookmarkStart w:id="3701" w:name="_Toc200958458"/>
      <w:r w:rsidRPr="00533C32">
        <w:t>5.4.3.1</w:t>
      </w:r>
      <w:r w:rsidRPr="00533C32">
        <w:tab/>
        <w:t>Introduction</w:t>
      </w:r>
      <w:bookmarkEnd w:id="3693"/>
      <w:bookmarkEnd w:id="3694"/>
      <w:bookmarkEnd w:id="3695"/>
      <w:bookmarkEnd w:id="3696"/>
      <w:bookmarkEnd w:id="3697"/>
      <w:bookmarkEnd w:id="3698"/>
      <w:bookmarkEnd w:id="3699"/>
      <w:bookmarkEnd w:id="3700"/>
      <w:bookmarkEnd w:id="370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2" w:name="_Toc20127184"/>
      <w:bookmarkStart w:id="3703" w:name="_Toc27589175"/>
      <w:bookmarkStart w:id="3704" w:name="_Toc36459981"/>
      <w:bookmarkStart w:id="3705" w:name="_Toc45029577"/>
      <w:bookmarkStart w:id="3706" w:name="_Toc56520864"/>
      <w:bookmarkStart w:id="3707" w:name="_Toc90587214"/>
      <w:bookmarkStart w:id="3708" w:name="_Toc106616765"/>
      <w:bookmarkStart w:id="3709" w:name="_Toc122103760"/>
      <w:bookmarkStart w:id="3710" w:name="_Toc200958459"/>
      <w:r w:rsidRPr="00533C32">
        <w:t>5.4.3.2</w:t>
      </w:r>
      <w:r w:rsidRPr="00533C32">
        <w:tab/>
        <w:t>Simple data types</w:t>
      </w:r>
      <w:bookmarkEnd w:id="3702"/>
      <w:bookmarkEnd w:id="3703"/>
      <w:bookmarkEnd w:id="3704"/>
      <w:bookmarkEnd w:id="3705"/>
      <w:bookmarkEnd w:id="3706"/>
      <w:bookmarkEnd w:id="3707"/>
      <w:bookmarkEnd w:id="3708"/>
      <w:bookmarkEnd w:id="3709"/>
      <w:bookmarkEnd w:id="371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E63FF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1" w:name="_Toc20127185"/>
      <w:bookmarkStart w:id="3712" w:name="_Toc27589176"/>
      <w:bookmarkStart w:id="3713" w:name="_Toc36459982"/>
      <w:bookmarkStart w:id="3714" w:name="_Toc45029578"/>
      <w:bookmarkStart w:id="3715" w:name="_Toc56520865"/>
      <w:bookmarkStart w:id="3716" w:name="_Toc90587215"/>
      <w:bookmarkStart w:id="3717" w:name="_Toc106616766"/>
      <w:bookmarkStart w:id="3718" w:name="_Toc122103761"/>
      <w:bookmarkStart w:id="3719" w:name="_Toc200958460"/>
      <w:r w:rsidRPr="00533C32">
        <w:t>5.4.3.3</w:t>
      </w:r>
      <w:r w:rsidRPr="00533C32">
        <w:tab/>
        <w:t xml:space="preserve">Enumeration: </w:t>
      </w:r>
      <w:r w:rsidRPr="00533C32">
        <w:rPr>
          <w:lang w:eastAsia="zh-CN"/>
        </w:rPr>
        <w:t>AuthMethod</w:t>
      </w:r>
      <w:bookmarkEnd w:id="3711"/>
      <w:bookmarkEnd w:id="3712"/>
      <w:bookmarkEnd w:id="3713"/>
      <w:bookmarkEnd w:id="3714"/>
      <w:bookmarkEnd w:id="3715"/>
      <w:bookmarkEnd w:id="3716"/>
      <w:bookmarkEnd w:id="3717"/>
      <w:bookmarkEnd w:id="3718"/>
      <w:bookmarkEnd w:id="371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0" w:name="_Toc20127186"/>
      <w:bookmarkStart w:id="3721" w:name="_Toc27589177"/>
      <w:bookmarkStart w:id="3722" w:name="_Toc36459983"/>
      <w:bookmarkStart w:id="3723" w:name="_Toc45029579"/>
      <w:bookmarkStart w:id="3724" w:name="_Toc56520866"/>
      <w:bookmarkStart w:id="3725" w:name="_Toc90587216"/>
      <w:bookmarkStart w:id="3726" w:name="_Toc106616767"/>
      <w:bookmarkStart w:id="3727" w:name="_Toc122103762"/>
      <w:bookmarkStart w:id="3728" w:name="_Toc200958461"/>
      <w:r w:rsidRPr="00533C32">
        <w:lastRenderedPageBreak/>
        <w:t>5.4.3.4</w:t>
      </w:r>
      <w:r w:rsidRPr="00533C32">
        <w:tab/>
        <w:t xml:space="preserve">Enumeration: </w:t>
      </w:r>
      <w:r w:rsidR="00391ED4">
        <w:t>Provisioned</w:t>
      </w:r>
      <w:r w:rsidRPr="00533C32">
        <w:t>DataSetName</w:t>
      </w:r>
      <w:bookmarkEnd w:id="3720"/>
      <w:bookmarkEnd w:id="3721"/>
      <w:bookmarkEnd w:id="3722"/>
      <w:bookmarkEnd w:id="3723"/>
      <w:bookmarkEnd w:id="3724"/>
      <w:bookmarkEnd w:id="3725"/>
      <w:bookmarkEnd w:id="3726"/>
      <w:bookmarkEnd w:id="3727"/>
      <w:bookmarkEnd w:id="372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9" w:name="_Toc20127187"/>
      <w:bookmarkStart w:id="3730" w:name="_Toc27589178"/>
      <w:bookmarkStart w:id="3731" w:name="_Toc36459984"/>
      <w:bookmarkStart w:id="3732" w:name="_Toc45029580"/>
      <w:bookmarkStart w:id="3733" w:name="_Toc56520867"/>
      <w:bookmarkStart w:id="3734" w:name="_Toc90587217"/>
      <w:bookmarkStart w:id="3735" w:name="_Toc106616768"/>
      <w:bookmarkStart w:id="3736" w:name="_Toc122103763"/>
      <w:bookmarkStart w:id="3737" w:name="_Toc200958462"/>
      <w:r w:rsidRPr="00533C32">
        <w:t>5.4.3.</w:t>
      </w:r>
      <w:r w:rsidRPr="00533C32">
        <w:rPr>
          <w:lang w:eastAsia="zh-CN"/>
        </w:rPr>
        <w:t>5</w:t>
      </w:r>
      <w:r w:rsidRPr="00533C32">
        <w:tab/>
      </w:r>
      <w:r w:rsidRPr="00533C32">
        <w:rPr>
          <w:lang w:eastAsia="zh-CN"/>
        </w:rPr>
        <w:t>Void</w:t>
      </w:r>
      <w:bookmarkEnd w:id="3729"/>
      <w:bookmarkEnd w:id="3730"/>
      <w:bookmarkEnd w:id="3731"/>
      <w:bookmarkEnd w:id="3732"/>
      <w:bookmarkEnd w:id="3733"/>
      <w:bookmarkEnd w:id="3734"/>
      <w:bookmarkEnd w:id="3735"/>
      <w:bookmarkEnd w:id="3736"/>
      <w:bookmarkEnd w:id="373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8" w:name="_Toc20127188"/>
      <w:bookmarkStart w:id="3739" w:name="_Toc27589179"/>
      <w:bookmarkStart w:id="3740" w:name="_Toc36459985"/>
      <w:bookmarkStart w:id="3741" w:name="_Toc45029581"/>
      <w:bookmarkStart w:id="3742" w:name="_Toc56520868"/>
      <w:bookmarkStart w:id="3743" w:name="_Toc90587218"/>
      <w:bookmarkStart w:id="3744" w:name="_Toc106616769"/>
      <w:bookmarkStart w:id="3745" w:name="_Toc122103764"/>
      <w:bookmarkStart w:id="3746" w:name="_Toc200958463"/>
      <w:r w:rsidRPr="00533C32">
        <w:t>5.4.3.</w:t>
      </w:r>
      <w:r w:rsidRPr="00533C32">
        <w:rPr>
          <w:lang w:eastAsia="zh-CN"/>
        </w:rPr>
        <w:t>6</w:t>
      </w:r>
      <w:r w:rsidRPr="00533C32">
        <w:tab/>
        <w:t>Enumeration: ContextDataSetName</w:t>
      </w:r>
      <w:bookmarkEnd w:id="3738"/>
      <w:bookmarkEnd w:id="3739"/>
      <w:bookmarkEnd w:id="3740"/>
      <w:bookmarkEnd w:id="3741"/>
      <w:bookmarkEnd w:id="3742"/>
      <w:bookmarkEnd w:id="3743"/>
      <w:bookmarkEnd w:id="3744"/>
      <w:bookmarkEnd w:id="3745"/>
      <w:bookmarkEnd w:id="374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7" w:name="_Toc20127189"/>
      <w:bookmarkStart w:id="3748" w:name="_Toc27589180"/>
      <w:bookmarkStart w:id="3749" w:name="_Toc36459986"/>
      <w:bookmarkStart w:id="3750" w:name="_Toc45029582"/>
      <w:bookmarkStart w:id="3751" w:name="_Toc56520869"/>
      <w:bookmarkStart w:id="3752" w:name="_Toc90587219"/>
      <w:bookmarkStart w:id="3753" w:name="_Toc106616770"/>
      <w:bookmarkStart w:id="3754" w:name="_Toc122103765"/>
      <w:bookmarkStart w:id="3755" w:name="_Toc200958464"/>
      <w:r w:rsidRPr="00533C32">
        <w:lastRenderedPageBreak/>
        <w:t>5.4.3.</w:t>
      </w:r>
      <w:r w:rsidRPr="00533C32">
        <w:rPr>
          <w:lang w:eastAsia="zh-CN"/>
        </w:rPr>
        <w:t>7</w:t>
      </w:r>
      <w:r w:rsidRPr="00533C32">
        <w:tab/>
        <w:t xml:space="preserve">Enumeration: </w:t>
      </w:r>
      <w:r w:rsidRPr="00533C32">
        <w:rPr>
          <w:lang w:eastAsia="zh-CN"/>
        </w:rPr>
        <w:t>SqnScheme</w:t>
      </w:r>
      <w:bookmarkEnd w:id="3747"/>
      <w:bookmarkEnd w:id="3748"/>
      <w:bookmarkEnd w:id="3749"/>
      <w:bookmarkEnd w:id="3750"/>
      <w:bookmarkEnd w:id="3751"/>
      <w:bookmarkEnd w:id="3752"/>
      <w:bookmarkEnd w:id="3753"/>
      <w:bookmarkEnd w:id="3754"/>
      <w:bookmarkEnd w:id="375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6" w:name="_Toc20127190"/>
      <w:bookmarkStart w:id="3757" w:name="_Toc27589181"/>
      <w:bookmarkStart w:id="3758" w:name="_Toc36459987"/>
      <w:bookmarkStart w:id="3759" w:name="_Toc45029583"/>
      <w:bookmarkStart w:id="3760" w:name="_Toc56520870"/>
      <w:bookmarkStart w:id="3761" w:name="_Toc90587220"/>
      <w:bookmarkStart w:id="3762" w:name="_Toc106616771"/>
      <w:bookmarkStart w:id="3763" w:name="_Toc122103766"/>
      <w:bookmarkStart w:id="3764" w:name="_Toc200958465"/>
      <w:r w:rsidRPr="00533C32">
        <w:t>5.4.3.</w:t>
      </w:r>
      <w:r w:rsidRPr="00533C32">
        <w:rPr>
          <w:lang w:eastAsia="zh-CN"/>
        </w:rPr>
        <w:t>8</w:t>
      </w:r>
      <w:r w:rsidRPr="00533C32">
        <w:tab/>
        <w:t xml:space="preserve">Enumeration: </w:t>
      </w:r>
      <w:r w:rsidRPr="00533C32">
        <w:rPr>
          <w:lang w:eastAsia="zh-CN"/>
        </w:rPr>
        <w:t>Sign</w:t>
      </w:r>
      <w:bookmarkEnd w:id="3756"/>
      <w:bookmarkEnd w:id="3757"/>
      <w:bookmarkEnd w:id="3758"/>
      <w:bookmarkEnd w:id="3759"/>
      <w:bookmarkEnd w:id="3760"/>
      <w:bookmarkEnd w:id="3761"/>
      <w:bookmarkEnd w:id="3762"/>
      <w:bookmarkEnd w:id="3763"/>
      <w:bookmarkEnd w:id="376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5" w:name="_Toc20127191"/>
      <w:bookmarkStart w:id="3766" w:name="_Toc27589182"/>
      <w:bookmarkStart w:id="3767" w:name="_Toc36459988"/>
      <w:bookmarkStart w:id="3768" w:name="_Toc45029584"/>
      <w:bookmarkStart w:id="3769" w:name="_Toc56520871"/>
      <w:bookmarkStart w:id="3770" w:name="_Toc90587221"/>
      <w:bookmarkStart w:id="3771" w:name="_Toc106616772"/>
      <w:bookmarkStart w:id="3772" w:name="_Toc122103767"/>
      <w:bookmarkStart w:id="3773" w:name="_Toc200958466"/>
      <w:r w:rsidRPr="00533C32">
        <w:t>5.4.3.</w:t>
      </w:r>
      <w:r w:rsidRPr="00533C32">
        <w:rPr>
          <w:lang w:eastAsia="zh-CN"/>
        </w:rPr>
        <w:t>9</w:t>
      </w:r>
      <w:r w:rsidRPr="00533C32">
        <w:tab/>
        <w:t>Enumeration: UeUpdateStatus</w:t>
      </w:r>
      <w:bookmarkEnd w:id="3765"/>
      <w:bookmarkEnd w:id="3766"/>
      <w:bookmarkEnd w:id="3767"/>
      <w:bookmarkEnd w:id="3768"/>
      <w:bookmarkEnd w:id="3769"/>
      <w:bookmarkEnd w:id="3770"/>
      <w:bookmarkEnd w:id="3771"/>
      <w:bookmarkEnd w:id="3772"/>
      <w:bookmarkEnd w:id="377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4" w:name="_Toc67689320"/>
      <w:bookmarkStart w:id="3775" w:name="_Toc56520210"/>
      <w:bookmarkStart w:id="3776" w:name="_Toc90587222"/>
      <w:bookmarkStart w:id="3777" w:name="_Toc106616773"/>
      <w:bookmarkStart w:id="3778" w:name="_Toc122103768"/>
      <w:bookmarkStart w:id="3779" w:name="_Toc200958467"/>
      <w:r>
        <w:lastRenderedPageBreak/>
        <w:t>5.4.3.10</w:t>
      </w:r>
      <w:r>
        <w:tab/>
        <w:t xml:space="preserve">Enumeration: </w:t>
      </w:r>
      <w:bookmarkEnd w:id="3774"/>
      <w:bookmarkEnd w:id="3775"/>
      <w:r>
        <w:t>PpDataType</w:t>
      </w:r>
      <w:bookmarkEnd w:id="3776"/>
      <w:bookmarkEnd w:id="3777"/>
      <w:bookmarkEnd w:id="3778"/>
      <w:bookmarkEnd w:id="377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0" w:name="_Toc200958468"/>
      <w:r w:rsidRPr="00533C32">
        <w:t>5.4.3.</w:t>
      </w:r>
      <w:r>
        <w:t>11</w:t>
      </w:r>
      <w:r w:rsidRPr="00533C32">
        <w:tab/>
        <w:t xml:space="preserve">Enumeration: </w:t>
      </w:r>
      <w:r>
        <w:t>UeSubscribed</w:t>
      </w:r>
      <w:r w:rsidRPr="00533C32">
        <w:t>DataSetName</w:t>
      </w:r>
      <w:bookmarkEnd w:id="378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1" w:name="_Toc20127192"/>
      <w:bookmarkStart w:id="3782" w:name="_Toc27589183"/>
      <w:bookmarkStart w:id="3783" w:name="_Toc36459989"/>
      <w:bookmarkStart w:id="3784" w:name="_Toc45029585"/>
      <w:bookmarkStart w:id="3785" w:name="_Toc56520872"/>
      <w:bookmarkStart w:id="3786" w:name="_Toc90587223"/>
      <w:bookmarkStart w:id="3787" w:name="_Toc106616774"/>
      <w:bookmarkStart w:id="3788" w:name="_Toc122103769"/>
      <w:bookmarkStart w:id="3789" w:name="_Toc200958469"/>
      <w:r w:rsidRPr="00533C32">
        <w:t>5.4.4</w:t>
      </w:r>
      <w:r w:rsidRPr="00533C32">
        <w:tab/>
        <w:t>Binary data</w:t>
      </w:r>
      <w:bookmarkEnd w:id="3781"/>
      <w:bookmarkEnd w:id="3782"/>
      <w:bookmarkEnd w:id="3783"/>
      <w:bookmarkEnd w:id="3784"/>
      <w:bookmarkEnd w:id="3785"/>
      <w:bookmarkEnd w:id="3786"/>
      <w:bookmarkEnd w:id="3787"/>
      <w:bookmarkEnd w:id="3788"/>
      <w:bookmarkEnd w:id="378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0" w:name="_Toc20127193"/>
      <w:bookmarkStart w:id="3791" w:name="_Toc27589184"/>
      <w:bookmarkStart w:id="3792" w:name="_Toc36459990"/>
      <w:bookmarkStart w:id="3793" w:name="_Toc45029586"/>
      <w:bookmarkStart w:id="3794" w:name="_Toc56520873"/>
      <w:bookmarkStart w:id="3795" w:name="_Toc90587224"/>
      <w:bookmarkStart w:id="3796" w:name="_Toc106616775"/>
      <w:bookmarkStart w:id="3797" w:name="_Toc122103770"/>
      <w:bookmarkStart w:id="3798" w:name="_Toc200958470"/>
      <w:r w:rsidRPr="00533C32">
        <w:rPr>
          <w:lang w:eastAsia="zh-CN"/>
        </w:rPr>
        <w:t>5.5</w:t>
      </w:r>
      <w:r w:rsidRPr="00533C32">
        <w:rPr>
          <w:lang w:eastAsia="zh-CN"/>
        </w:rPr>
        <w:tab/>
        <w:t>Error handling</w:t>
      </w:r>
      <w:bookmarkEnd w:id="3790"/>
      <w:bookmarkEnd w:id="3791"/>
      <w:bookmarkEnd w:id="3792"/>
      <w:bookmarkEnd w:id="3793"/>
      <w:bookmarkEnd w:id="3794"/>
      <w:bookmarkEnd w:id="3795"/>
      <w:bookmarkEnd w:id="3796"/>
      <w:bookmarkEnd w:id="3797"/>
      <w:bookmarkEnd w:id="379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9" w:name="_Toc20127194"/>
      <w:bookmarkStart w:id="3800" w:name="_Toc27589185"/>
      <w:bookmarkStart w:id="3801" w:name="_Toc36459991"/>
      <w:bookmarkStart w:id="3802" w:name="_Toc45029587"/>
      <w:bookmarkStart w:id="3803" w:name="_Toc56520874"/>
      <w:bookmarkStart w:id="3804" w:name="_Toc90587225"/>
      <w:bookmarkStart w:id="3805" w:name="_Toc106616776"/>
      <w:bookmarkStart w:id="3806" w:name="_Toc122103771"/>
      <w:bookmarkStart w:id="3807" w:name="_Toc200958471"/>
      <w:r w:rsidRPr="00533C32">
        <w:rPr>
          <w:lang w:eastAsia="zh-CN"/>
        </w:rPr>
        <w:t>5.6</w:t>
      </w:r>
      <w:r w:rsidRPr="00533C32">
        <w:rPr>
          <w:lang w:eastAsia="zh-CN"/>
        </w:rPr>
        <w:tab/>
        <w:t>Feature negotiation</w:t>
      </w:r>
      <w:bookmarkEnd w:id="3799"/>
      <w:bookmarkEnd w:id="3800"/>
      <w:bookmarkEnd w:id="3801"/>
      <w:bookmarkEnd w:id="3802"/>
      <w:bookmarkEnd w:id="3803"/>
      <w:bookmarkEnd w:id="3804"/>
      <w:bookmarkEnd w:id="3805"/>
      <w:bookmarkEnd w:id="3806"/>
      <w:bookmarkEnd w:id="380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8" w:name="_Toc20127195"/>
      <w:bookmarkStart w:id="3809" w:name="_Toc27589186"/>
      <w:bookmarkStart w:id="3810" w:name="_Toc36459992"/>
      <w:bookmarkStart w:id="3811" w:name="_Toc45029588"/>
      <w:bookmarkStart w:id="3812" w:name="_Toc56520875"/>
      <w:bookmarkStart w:id="3813" w:name="_Toc90587226"/>
      <w:bookmarkStart w:id="3814" w:name="_Toc106616777"/>
      <w:bookmarkStart w:id="3815" w:name="_Toc122103772"/>
      <w:bookmarkStart w:id="3816" w:name="_Toc200958472"/>
      <w:r w:rsidRPr="00533C32">
        <w:lastRenderedPageBreak/>
        <w:t>Annex A (normative):</w:t>
      </w:r>
      <w:r w:rsidRPr="00533C32">
        <w:br/>
        <w:t>OpenAPI specification</w:t>
      </w:r>
      <w:bookmarkEnd w:id="3808"/>
      <w:bookmarkEnd w:id="3809"/>
      <w:bookmarkEnd w:id="3810"/>
      <w:bookmarkEnd w:id="3811"/>
      <w:bookmarkEnd w:id="3812"/>
      <w:bookmarkEnd w:id="3813"/>
      <w:bookmarkEnd w:id="3814"/>
      <w:bookmarkEnd w:id="3815"/>
      <w:bookmarkEnd w:id="3816"/>
    </w:p>
    <w:p w14:paraId="26238792" w14:textId="77777777" w:rsidR="00424B0D" w:rsidRPr="00533C32" w:rsidRDefault="00424B0D" w:rsidP="00424B0D">
      <w:pPr>
        <w:pStyle w:val="Heading1"/>
      </w:pPr>
      <w:bookmarkStart w:id="3817" w:name="_Toc20127196"/>
      <w:bookmarkStart w:id="3818" w:name="_Toc27589187"/>
      <w:bookmarkStart w:id="3819" w:name="_Toc36459993"/>
      <w:bookmarkStart w:id="3820" w:name="_Toc45029589"/>
      <w:bookmarkStart w:id="3821" w:name="_Toc56520876"/>
      <w:bookmarkStart w:id="3822" w:name="_Toc90587227"/>
      <w:bookmarkStart w:id="3823" w:name="_Toc106616778"/>
      <w:bookmarkStart w:id="3824" w:name="_Toc122103773"/>
      <w:bookmarkStart w:id="3825" w:name="_Toc200958473"/>
      <w:r w:rsidRPr="00533C32">
        <w:t>A.1</w:t>
      </w:r>
      <w:r w:rsidRPr="00533C32">
        <w:tab/>
        <w:t>General</w:t>
      </w:r>
      <w:bookmarkEnd w:id="3817"/>
      <w:bookmarkEnd w:id="3818"/>
      <w:bookmarkEnd w:id="3819"/>
      <w:bookmarkEnd w:id="3820"/>
      <w:bookmarkEnd w:id="3821"/>
      <w:bookmarkEnd w:id="3822"/>
      <w:bookmarkEnd w:id="3823"/>
      <w:bookmarkEnd w:id="3824"/>
      <w:bookmarkEnd w:id="382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6" w:name="_Toc20127197"/>
      <w:bookmarkStart w:id="3827" w:name="_Toc27589188"/>
      <w:bookmarkStart w:id="3828" w:name="_Toc36459994"/>
      <w:bookmarkStart w:id="3829" w:name="_Toc45029590"/>
      <w:bookmarkStart w:id="3830" w:name="_Toc56520877"/>
      <w:bookmarkStart w:id="3831" w:name="_Toc90587228"/>
      <w:bookmarkStart w:id="3832" w:name="_Toc106616779"/>
      <w:bookmarkStart w:id="3833" w:name="_Toc122103774"/>
      <w:bookmarkStart w:id="3834" w:name="_Toc200958474"/>
      <w:r w:rsidRPr="00533C32">
        <w:t>A.2</w:t>
      </w:r>
      <w:r w:rsidRPr="00533C32">
        <w:tab/>
        <w:t>Nudr_DataRepository API for Subscription Data</w:t>
      </w:r>
      <w:bookmarkEnd w:id="3826"/>
      <w:bookmarkEnd w:id="3827"/>
      <w:bookmarkEnd w:id="3828"/>
      <w:bookmarkEnd w:id="3829"/>
      <w:bookmarkEnd w:id="3830"/>
      <w:bookmarkEnd w:id="3831"/>
      <w:bookmarkEnd w:id="3832"/>
      <w:bookmarkEnd w:id="3833"/>
      <w:bookmarkEnd w:id="3834"/>
    </w:p>
    <w:p w14:paraId="630A8DF5" w14:textId="77777777" w:rsidR="00424B0D" w:rsidRPr="00533C32" w:rsidRDefault="00424B0D" w:rsidP="00424B0D">
      <w:pPr>
        <w:rPr>
          <w:lang w:eastAsia="zh-CN"/>
        </w:rPr>
      </w:pPr>
      <w:bookmarkStart w:id="383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6FBDFA0"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744556">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lastRenderedPageBreak/>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lastRenderedPageBreak/>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lastRenderedPageBreak/>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lastRenderedPageBreak/>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lastRenderedPageBreak/>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lastRenderedPageBreak/>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lastRenderedPageBreak/>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lastRenderedPageBreak/>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lastRenderedPageBreak/>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lastRenderedPageBreak/>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lastRenderedPageBreak/>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lastRenderedPageBreak/>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lastRenderedPageBreak/>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lastRenderedPageBreak/>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lastRenderedPageBreak/>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lastRenderedPageBreak/>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lastRenderedPageBreak/>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lastRenderedPageBreak/>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lastRenderedPageBreak/>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lastRenderedPageBreak/>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lastRenderedPageBreak/>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lastRenderedPageBreak/>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lastRenderedPageBreak/>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lastRenderedPageBreak/>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lastRenderedPageBreak/>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lastRenderedPageBreak/>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lastRenderedPageBreak/>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lastRenderedPageBreak/>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lastRenderedPageBreak/>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lastRenderedPageBreak/>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lastRenderedPageBreak/>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lastRenderedPageBreak/>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lastRenderedPageBreak/>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lastRenderedPageBreak/>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lastRenderedPageBreak/>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lastRenderedPageBreak/>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lastRenderedPageBreak/>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lastRenderedPageBreak/>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lastRenderedPageBreak/>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lastRenderedPageBreak/>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lastRenderedPageBreak/>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lastRenderedPageBreak/>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lastRenderedPageBreak/>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lastRenderedPageBreak/>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lastRenderedPageBreak/>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lastRenderedPageBreak/>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lastRenderedPageBreak/>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lastRenderedPageBreak/>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lastRenderedPageBreak/>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lastRenderedPageBreak/>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lastRenderedPageBreak/>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lastRenderedPageBreak/>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lastRenderedPageBreak/>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lastRenderedPageBreak/>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lastRenderedPageBreak/>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lastRenderedPageBreak/>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lastRenderedPageBreak/>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lastRenderedPageBreak/>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lastRenderedPageBreak/>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lastRenderedPageBreak/>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lastRenderedPageBreak/>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lastRenderedPageBreak/>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lastRenderedPageBreak/>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lastRenderedPageBreak/>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lastRenderedPageBreak/>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lastRenderedPageBreak/>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lastRenderedPageBreak/>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lastRenderedPageBreak/>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lastRenderedPageBreak/>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lastRenderedPageBreak/>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lastRenderedPageBreak/>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lastRenderedPageBreak/>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lastRenderedPageBreak/>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lastRenderedPageBreak/>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lastRenderedPageBreak/>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lastRenderedPageBreak/>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lastRenderedPageBreak/>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lastRenderedPageBreak/>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lastRenderedPageBreak/>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lastRenderedPageBreak/>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lastRenderedPageBreak/>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lastRenderedPageBreak/>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lastRenderedPageBreak/>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lastRenderedPageBreak/>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6" w:name="_MCCTEMPBM_CRPT22160276___7"/>
    </w:p>
    <w:bookmarkEnd w:id="383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lastRenderedPageBreak/>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lastRenderedPageBreak/>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lastRenderedPageBreak/>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lastRenderedPageBreak/>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lastRenderedPageBreak/>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lastRenderedPageBreak/>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lastRenderedPageBreak/>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lastRenderedPageBreak/>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lastRenderedPageBreak/>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lastRenderedPageBreak/>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lastRenderedPageBreak/>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lastRenderedPageBreak/>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lastRenderedPageBreak/>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lastRenderedPageBreak/>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lastRenderedPageBreak/>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lastRenderedPageBreak/>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lastRenderedPageBreak/>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lastRenderedPageBreak/>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lastRenderedPageBreak/>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lastRenderedPageBreak/>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lastRenderedPageBreak/>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lastRenderedPageBreak/>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lastRenderedPageBreak/>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lastRenderedPageBreak/>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lastRenderedPageBreak/>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lastRenderedPageBreak/>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lastRenderedPageBreak/>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lastRenderedPageBreak/>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lastRenderedPageBreak/>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lastRenderedPageBreak/>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lastRenderedPageBreak/>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lastRenderedPageBreak/>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lastRenderedPageBreak/>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lastRenderedPageBreak/>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lastRenderedPageBreak/>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lastRenderedPageBreak/>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7" w:name="_Toc20127198"/>
      <w:bookmarkStart w:id="3838" w:name="_Toc27589189"/>
      <w:bookmarkStart w:id="3839" w:name="_Toc36459995"/>
      <w:bookmarkStart w:id="3840" w:name="_Toc45029591"/>
      <w:bookmarkStart w:id="3841" w:name="_Toc56520878"/>
      <w:bookmarkStart w:id="3842" w:name="_Toc90587229"/>
      <w:bookmarkStart w:id="3843" w:name="_Toc106616780"/>
      <w:bookmarkStart w:id="3844" w:name="_Toc122103775"/>
      <w:bookmarkStart w:id="3845" w:name="_Toc200958475"/>
      <w:r w:rsidRPr="00533C32">
        <w:lastRenderedPageBreak/>
        <w:t>Annex B (informative):</w:t>
      </w:r>
      <w:r w:rsidRPr="00533C32">
        <w:br/>
        <w:t>Change history</w:t>
      </w:r>
      <w:bookmarkEnd w:id="3837"/>
      <w:bookmarkEnd w:id="3838"/>
      <w:bookmarkEnd w:id="3839"/>
      <w:bookmarkEnd w:id="3840"/>
      <w:bookmarkEnd w:id="3841"/>
      <w:bookmarkEnd w:id="3842"/>
      <w:bookmarkEnd w:id="3843"/>
      <w:bookmarkEnd w:id="3844"/>
      <w:bookmarkEnd w:id="3845"/>
    </w:p>
    <w:bookmarkEnd w:id="383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B3B61" w14:textId="77777777" w:rsidR="00DA2C59" w:rsidRDefault="00DA2C59">
      <w:r>
        <w:separator/>
      </w:r>
    </w:p>
  </w:endnote>
  <w:endnote w:type="continuationSeparator" w:id="0">
    <w:p w14:paraId="46361FFF" w14:textId="77777777" w:rsidR="00DA2C59" w:rsidRDefault="00DA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F9877" w14:textId="77777777" w:rsidR="00DA2C59" w:rsidRDefault="00DA2C59">
      <w:r>
        <w:separator/>
      </w:r>
    </w:p>
  </w:footnote>
  <w:footnote w:type="continuationSeparator" w:id="0">
    <w:p w14:paraId="268EF8EE" w14:textId="77777777" w:rsidR="00DA2C59" w:rsidRDefault="00DA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5C05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A35">
      <w:rPr>
        <w:rFonts w:ascii="Arial" w:hAnsi="Arial" w:cs="Arial"/>
        <w:b/>
        <w:noProof/>
        <w:sz w:val="18"/>
        <w:szCs w:val="18"/>
      </w:rPr>
      <w:t>3GPP TS 29.505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6582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A3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2530"/>
    <w:rsid w:val="000F56CC"/>
    <w:rsid w:val="00120C2F"/>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EBC"/>
    <w:rsid w:val="00350D77"/>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4118"/>
    <w:rsid w:val="00556CA5"/>
    <w:rsid w:val="00560BEF"/>
    <w:rsid w:val="00565087"/>
    <w:rsid w:val="0057183F"/>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183D"/>
    <w:rsid w:val="00DE2623"/>
    <w:rsid w:val="00DE310F"/>
    <w:rsid w:val="00DE6752"/>
    <w:rsid w:val="00DF2B1F"/>
    <w:rsid w:val="00DF3D47"/>
    <w:rsid w:val="00DF62CD"/>
    <w:rsid w:val="00E00A23"/>
    <w:rsid w:val="00E00C4E"/>
    <w:rsid w:val="00E14FAD"/>
    <w:rsid w:val="00E16509"/>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Pages>
  <Words>92784</Words>
  <Characters>709798</Characters>
  <Application>Microsoft Office Word</Application>
  <DocSecurity>0</DocSecurity>
  <Lines>33799</Lines>
  <Paragraphs>30868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Ericsson_thomas</cp:lastModifiedBy>
  <cp:revision>255</cp:revision>
  <cp:lastPrinted>2019-02-25T14:05:00Z</cp:lastPrinted>
  <dcterms:created xsi:type="dcterms:W3CDTF">2023-06-22T13:52:00Z</dcterms:created>
  <dcterms:modified xsi:type="dcterms:W3CDTF">2025-06-16T07:32:00Z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