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791A767F"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B25365">
              <w:rPr>
                <w:rFonts w:eastAsiaTheme="minorEastAsia"/>
                <w:lang w:val="fr-FR" w:eastAsia="zh-CN"/>
              </w:rPr>
              <w:t>3</w:t>
            </w:r>
            <w:r w:rsidRPr="006D68AC">
              <w:rPr>
                <w:lang w:val="fr-FR"/>
              </w:rPr>
              <w:t>.</w:t>
            </w:r>
            <w:r w:rsidR="00C42A1F" w:rsidRPr="006D68AC">
              <w:rPr>
                <w:lang w:val="fr-FR"/>
              </w:rPr>
              <w:t xml:space="preserve">0 </w:t>
            </w:r>
            <w:r w:rsidRPr="006D68AC">
              <w:rPr>
                <w:sz w:val="32"/>
                <w:lang w:val="fr-FR"/>
              </w:rPr>
              <w:t>(</w:t>
            </w:r>
            <w:r w:rsidR="00B921FE" w:rsidRPr="006D68AC">
              <w:rPr>
                <w:sz w:val="32"/>
                <w:lang w:val="fr-FR"/>
              </w:rPr>
              <w:t>2025</w:t>
            </w:r>
            <w:r w:rsidRPr="006D68AC">
              <w:rPr>
                <w:sz w:val="32"/>
                <w:lang w:val="fr-FR"/>
              </w:rPr>
              <w:t>-</w:t>
            </w:r>
            <w:r w:rsidR="00B25365">
              <w:rPr>
                <w:sz w:val="32"/>
                <w:lang w:val="fr-FR"/>
              </w:rPr>
              <w:t>1</w:t>
            </w:r>
            <w:r w:rsidR="004E61A1">
              <w:rPr>
                <w:sz w:val="32"/>
                <w:lang w:val="fr-FR"/>
              </w:rPr>
              <w:t>2</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26906739" r:id="rId10"/>
              </w:object>
            </w:r>
          </w:p>
        </w:tc>
        <w:tc>
          <w:tcPr>
            <w:tcW w:w="5540" w:type="dxa"/>
          </w:tcPr>
          <w:p w14:paraId="47562F6D" w14:textId="55FCA510" w:rsidR="00F112E4" w:rsidRPr="006D68AC" w:rsidRDefault="00000000" w:rsidP="00F112E4">
            <w:pPr>
              <w:jc w:val="right"/>
            </w:pPr>
            <w:bookmarkStart w:id="3" w:name="logos"/>
            <w:r>
              <w:rPr>
                <w:noProof/>
              </w:rPr>
              <w:pict w14:anchorId="4170798A">
                <v:shape id="_x0000_i1026" type="#_x0000_t75" alt="" style="width:126.55pt;height:76.9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1B5CCB11"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921FE" w:rsidRPr="006D68AC">
              <w:rPr>
                <w:noProof/>
                <w:sz w:val="18"/>
              </w:rPr>
              <w:t>5</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t>Contents</w:t>
      </w:r>
    </w:p>
    <w:p w14:paraId="4A9A3A2A" w14:textId="56DA5019" w:rsidR="00C73206" w:rsidRDefault="004E61A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 MERGEFORMAT </w:instrText>
      </w:r>
      <w:r>
        <w:fldChar w:fldCharType="separate"/>
      </w:r>
      <w:r w:rsidR="00C73206">
        <w:rPr>
          <w:noProof/>
        </w:rPr>
        <w:t>Foreword</w:t>
      </w:r>
      <w:r w:rsidR="00C73206">
        <w:rPr>
          <w:noProof/>
        </w:rPr>
        <w:tab/>
      </w:r>
      <w:r w:rsidR="00C73206">
        <w:rPr>
          <w:noProof/>
        </w:rPr>
        <w:fldChar w:fldCharType="begin" w:fldLock="1"/>
      </w:r>
      <w:r w:rsidR="00C73206">
        <w:rPr>
          <w:noProof/>
        </w:rPr>
        <w:instrText xml:space="preserve"> PAGEREF _Toc216293100 \h </w:instrText>
      </w:r>
      <w:r w:rsidR="00C73206">
        <w:rPr>
          <w:noProof/>
        </w:rPr>
      </w:r>
      <w:r w:rsidR="00C73206">
        <w:rPr>
          <w:noProof/>
        </w:rPr>
        <w:fldChar w:fldCharType="separate"/>
      </w:r>
      <w:r w:rsidR="00C73206">
        <w:rPr>
          <w:noProof/>
        </w:rPr>
        <w:t>21</w:t>
      </w:r>
      <w:r w:rsidR="00C73206">
        <w:rPr>
          <w:noProof/>
        </w:rPr>
        <w:fldChar w:fldCharType="end"/>
      </w:r>
    </w:p>
    <w:p w14:paraId="19B63E25" w14:textId="7711E274"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_Toc216293101 \h </w:instrText>
      </w:r>
      <w:r>
        <w:rPr>
          <w:noProof/>
        </w:rPr>
      </w:r>
      <w:r>
        <w:rPr>
          <w:noProof/>
        </w:rPr>
        <w:fldChar w:fldCharType="separate"/>
      </w:r>
      <w:r>
        <w:rPr>
          <w:noProof/>
        </w:rPr>
        <w:t>22</w:t>
      </w:r>
      <w:r>
        <w:rPr>
          <w:noProof/>
        </w:rPr>
        <w:fldChar w:fldCharType="end"/>
      </w:r>
    </w:p>
    <w:p w14:paraId="7F7AD699" w14:textId="4432A922"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_Toc216293102 \h </w:instrText>
      </w:r>
      <w:r>
        <w:rPr>
          <w:noProof/>
        </w:rPr>
      </w:r>
      <w:r>
        <w:rPr>
          <w:noProof/>
        </w:rPr>
        <w:fldChar w:fldCharType="separate"/>
      </w:r>
      <w:r>
        <w:rPr>
          <w:noProof/>
        </w:rPr>
        <w:t>23</w:t>
      </w:r>
      <w:r>
        <w:rPr>
          <w:noProof/>
        </w:rPr>
        <w:fldChar w:fldCharType="end"/>
      </w:r>
    </w:p>
    <w:p w14:paraId="26879E86" w14:textId="23BD683A"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_Toc216293103 \h </w:instrText>
      </w:r>
      <w:r>
        <w:rPr>
          <w:noProof/>
        </w:rPr>
      </w:r>
      <w:r>
        <w:rPr>
          <w:noProof/>
        </w:rPr>
        <w:fldChar w:fldCharType="separate"/>
      </w:r>
      <w:r>
        <w:rPr>
          <w:noProof/>
        </w:rPr>
        <w:t>24</w:t>
      </w:r>
      <w:r>
        <w:rPr>
          <w:noProof/>
        </w:rPr>
        <w:fldChar w:fldCharType="end"/>
      </w:r>
    </w:p>
    <w:p w14:paraId="3BD946BC" w14:textId="1CD621A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_Toc216293104 \h </w:instrText>
      </w:r>
      <w:r>
        <w:rPr>
          <w:noProof/>
        </w:rPr>
      </w:r>
      <w:r>
        <w:rPr>
          <w:noProof/>
        </w:rPr>
        <w:fldChar w:fldCharType="separate"/>
      </w:r>
      <w:r>
        <w:rPr>
          <w:noProof/>
        </w:rPr>
        <w:t>26</w:t>
      </w:r>
      <w:r>
        <w:rPr>
          <w:noProof/>
        </w:rPr>
        <w:fldChar w:fldCharType="end"/>
      </w:r>
    </w:p>
    <w:p w14:paraId="197B5BC9" w14:textId="14D01516"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_Toc216293105 \h </w:instrText>
      </w:r>
      <w:r>
        <w:rPr>
          <w:noProof/>
        </w:rPr>
      </w:r>
      <w:r>
        <w:rPr>
          <w:noProof/>
        </w:rPr>
        <w:fldChar w:fldCharType="separate"/>
      </w:r>
      <w:r>
        <w:rPr>
          <w:noProof/>
        </w:rPr>
        <w:t>26</w:t>
      </w:r>
      <w:r>
        <w:rPr>
          <w:noProof/>
        </w:rPr>
        <w:fldChar w:fldCharType="end"/>
      </w:r>
    </w:p>
    <w:p w14:paraId="2C7CFE6B" w14:textId="7053DCA7"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_Toc216293106 \h </w:instrText>
      </w:r>
      <w:r>
        <w:rPr>
          <w:noProof/>
        </w:rPr>
      </w:r>
      <w:r>
        <w:rPr>
          <w:noProof/>
        </w:rPr>
        <w:fldChar w:fldCharType="separate"/>
      </w:r>
      <w:r>
        <w:rPr>
          <w:noProof/>
        </w:rPr>
        <w:t>26</w:t>
      </w:r>
      <w:r>
        <w:rPr>
          <w:noProof/>
        </w:rPr>
        <w:fldChar w:fldCharType="end"/>
      </w:r>
    </w:p>
    <w:p w14:paraId="523924E3" w14:textId="5AD5D5F7"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_Toc216293107 \h </w:instrText>
      </w:r>
      <w:r>
        <w:rPr>
          <w:noProof/>
        </w:rPr>
      </w:r>
      <w:r>
        <w:rPr>
          <w:noProof/>
        </w:rPr>
        <w:fldChar w:fldCharType="separate"/>
      </w:r>
      <w:r>
        <w:rPr>
          <w:noProof/>
        </w:rPr>
        <w:t>26</w:t>
      </w:r>
      <w:r>
        <w:rPr>
          <w:noProof/>
        </w:rPr>
        <w:fldChar w:fldCharType="end"/>
      </w:r>
    </w:p>
    <w:p w14:paraId="75490662" w14:textId="7DBD5E03"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_Toc216293108 \h </w:instrText>
      </w:r>
      <w:r>
        <w:rPr>
          <w:noProof/>
        </w:rPr>
      </w:r>
      <w:r>
        <w:rPr>
          <w:noProof/>
        </w:rPr>
        <w:fldChar w:fldCharType="separate"/>
      </w:r>
      <w:r>
        <w:rPr>
          <w:noProof/>
        </w:rPr>
        <w:t>27</w:t>
      </w:r>
      <w:r>
        <w:rPr>
          <w:noProof/>
        </w:rPr>
        <w:fldChar w:fldCharType="end"/>
      </w:r>
    </w:p>
    <w:p w14:paraId="0D86C95A" w14:textId="14A3AC24"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NSCE Server</w:t>
      </w:r>
      <w:r>
        <w:rPr>
          <w:noProof/>
        </w:rPr>
        <w:tab/>
      </w:r>
      <w:r>
        <w:rPr>
          <w:noProof/>
        </w:rPr>
        <w:fldChar w:fldCharType="begin" w:fldLock="1"/>
      </w:r>
      <w:r>
        <w:rPr>
          <w:noProof/>
        </w:rPr>
        <w:instrText xml:space="preserve"> PAGEREF _Toc216293109 \h </w:instrText>
      </w:r>
      <w:r>
        <w:rPr>
          <w:noProof/>
        </w:rPr>
      </w:r>
      <w:r>
        <w:rPr>
          <w:noProof/>
        </w:rPr>
        <w:fldChar w:fldCharType="separate"/>
      </w:r>
      <w:r>
        <w:rPr>
          <w:noProof/>
        </w:rPr>
        <w:t>29</w:t>
      </w:r>
      <w:r>
        <w:rPr>
          <w:noProof/>
        </w:rPr>
        <w:fldChar w:fldCharType="end"/>
      </w:r>
    </w:p>
    <w:p w14:paraId="06E73CF8" w14:textId="010A6302"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_Toc216293110 \h </w:instrText>
      </w:r>
      <w:r>
        <w:rPr>
          <w:noProof/>
        </w:rPr>
      </w:r>
      <w:r>
        <w:rPr>
          <w:noProof/>
        </w:rPr>
        <w:fldChar w:fldCharType="separate"/>
      </w:r>
      <w:r>
        <w:rPr>
          <w:noProof/>
        </w:rPr>
        <w:t>29</w:t>
      </w:r>
      <w:r>
        <w:rPr>
          <w:noProof/>
        </w:rPr>
        <w:fldChar w:fldCharType="end"/>
      </w:r>
    </w:p>
    <w:p w14:paraId="701A9D34" w14:textId="3717AB8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NSCE_SliceApiManagement</w:t>
      </w:r>
      <w:r>
        <w:rPr>
          <w:noProof/>
        </w:rPr>
        <w:tab/>
      </w:r>
      <w:r>
        <w:rPr>
          <w:noProof/>
        </w:rPr>
        <w:fldChar w:fldCharType="begin" w:fldLock="1"/>
      </w:r>
      <w:r>
        <w:rPr>
          <w:noProof/>
        </w:rPr>
        <w:instrText xml:space="preserve"> PAGEREF _Toc216293111 \h </w:instrText>
      </w:r>
      <w:r>
        <w:rPr>
          <w:noProof/>
        </w:rPr>
      </w:r>
      <w:r>
        <w:rPr>
          <w:noProof/>
        </w:rPr>
        <w:fldChar w:fldCharType="separate"/>
      </w:r>
      <w:r>
        <w:rPr>
          <w:noProof/>
        </w:rPr>
        <w:t>30</w:t>
      </w:r>
      <w:r>
        <w:rPr>
          <w:noProof/>
        </w:rPr>
        <w:fldChar w:fldCharType="end"/>
      </w:r>
    </w:p>
    <w:p w14:paraId="480DCD0D" w14:textId="3C34E0A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_Toc216293112 \h </w:instrText>
      </w:r>
      <w:r>
        <w:rPr>
          <w:noProof/>
        </w:rPr>
      </w:r>
      <w:r>
        <w:rPr>
          <w:noProof/>
        </w:rPr>
        <w:fldChar w:fldCharType="separate"/>
      </w:r>
      <w:r>
        <w:rPr>
          <w:noProof/>
        </w:rPr>
        <w:t>30</w:t>
      </w:r>
      <w:r>
        <w:rPr>
          <w:noProof/>
        </w:rPr>
        <w:fldChar w:fldCharType="end"/>
      </w:r>
    </w:p>
    <w:p w14:paraId="54803A9F" w14:textId="0700A1A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_Toc216293113 \h </w:instrText>
      </w:r>
      <w:r>
        <w:rPr>
          <w:noProof/>
        </w:rPr>
      </w:r>
      <w:r>
        <w:rPr>
          <w:noProof/>
        </w:rPr>
        <w:fldChar w:fldCharType="separate"/>
      </w:r>
      <w:r>
        <w:rPr>
          <w:noProof/>
        </w:rPr>
        <w:t>31</w:t>
      </w:r>
      <w:r>
        <w:rPr>
          <w:noProof/>
        </w:rPr>
        <w:fldChar w:fldCharType="end"/>
      </w:r>
    </w:p>
    <w:p w14:paraId="5655C9DD" w14:textId="24B04FC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_Toc216293114 \h </w:instrText>
      </w:r>
      <w:r>
        <w:rPr>
          <w:noProof/>
        </w:rPr>
      </w:r>
      <w:r>
        <w:rPr>
          <w:noProof/>
        </w:rPr>
        <w:fldChar w:fldCharType="separate"/>
      </w:r>
      <w:r>
        <w:rPr>
          <w:noProof/>
        </w:rPr>
        <w:t>31</w:t>
      </w:r>
      <w:r>
        <w:rPr>
          <w:noProof/>
        </w:rPr>
        <w:fldChar w:fldCharType="end"/>
      </w:r>
    </w:p>
    <w:p w14:paraId="342E16E7" w14:textId="3C92E23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NSCE_SliceApiManagement_Configure</w:t>
      </w:r>
      <w:r>
        <w:rPr>
          <w:noProof/>
        </w:rPr>
        <w:tab/>
      </w:r>
      <w:r>
        <w:rPr>
          <w:noProof/>
        </w:rPr>
        <w:fldChar w:fldCharType="begin" w:fldLock="1"/>
      </w:r>
      <w:r>
        <w:rPr>
          <w:noProof/>
        </w:rPr>
        <w:instrText xml:space="preserve"> PAGEREF _Toc216293115 \h </w:instrText>
      </w:r>
      <w:r>
        <w:rPr>
          <w:noProof/>
        </w:rPr>
      </w:r>
      <w:r>
        <w:rPr>
          <w:noProof/>
        </w:rPr>
        <w:fldChar w:fldCharType="separate"/>
      </w:r>
      <w:r>
        <w:rPr>
          <w:noProof/>
        </w:rPr>
        <w:t>31</w:t>
      </w:r>
      <w:r>
        <w:rPr>
          <w:noProof/>
        </w:rPr>
        <w:fldChar w:fldCharType="end"/>
      </w:r>
    </w:p>
    <w:p w14:paraId="673159CF" w14:textId="33E85A6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_Toc216293116 \h </w:instrText>
      </w:r>
      <w:r>
        <w:rPr>
          <w:noProof/>
        </w:rPr>
      </w:r>
      <w:r>
        <w:rPr>
          <w:noProof/>
        </w:rPr>
        <w:fldChar w:fldCharType="separate"/>
      </w:r>
      <w:r>
        <w:rPr>
          <w:noProof/>
        </w:rPr>
        <w:t>31</w:t>
      </w:r>
      <w:r>
        <w:rPr>
          <w:noProof/>
        </w:rPr>
        <w:fldChar w:fldCharType="end"/>
      </w:r>
    </w:p>
    <w:p w14:paraId="6B4F3562" w14:textId="7802818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Slice API Configuration Creation</w:t>
      </w:r>
      <w:r>
        <w:rPr>
          <w:noProof/>
        </w:rPr>
        <w:tab/>
      </w:r>
      <w:r>
        <w:rPr>
          <w:noProof/>
        </w:rPr>
        <w:fldChar w:fldCharType="begin" w:fldLock="1"/>
      </w:r>
      <w:r>
        <w:rPr>
          <w:noProof/>
        </w:rPr>
        <w:instrText xml:space="preserve"> PAGEREF _Toc216293117 \h </w:instrText>
      </w:r>
      <w:r>
        <w:rPr>
          <w:noProof/>
        </w:rPr>
      </w:r>
      <w:r>
        <w:rPr>
          <w:noProof/>
        </w:rPr>
        <w:fldChar w:fldCharType="separate"/>
      </w:r>
      <w:r>
        <w:rPr>
          <w:noProof/>
        </w:rPr>
        <w:t>31</w:t>
      </w:r>
      <w:r>
        <w:rPr>
          <w:noProof/>
        </w:rPr>
        <w:fldChar w:fldCharType="end"/>
      </w:r>
    </w:p>
    <w:p w14:paraId="58BFF2FA" w14:textId="1C5FEEB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 xml:space="preserve">Slice API Configuration </w:t>
      </w:r>
      <w:r w:rsidRPr="009856A7">
        <w:rPr>
          <w:noProof/>
          <w:lang w:val="en-US"/>
        </w:rPr>
        <w:t>Deletion</w:t>
      </w:r>
      <w:r>
        <w:rPr>
          <w:noProof/>
        </w:rPr>
        <w:tab/>
      </w:r>
      <w:r>
        <w:rPr>
          <w:noProof/>
        </w:rPr>
        <w:fldChar w:fldCharType="begin" w:fldLock="1"/>
      </w:r>
      <w:r>
        <w:rPr>
          <w:noProof/>
        </w:rPr>
        <w:instrText xml:space="preserve"> PAGEREF _Toc216293118 \h </w:instrText>
      </w:r>
      <w:r>
        <w:rPr>
          <w:noProof/>
        </w:rPr>
      </w:r>
      <w:r>
        <w:rPr>
          <w:noProof/>
        </w:rPr>
        <w:fldChar w:fldCharType="separate"/>
      </w:r>
      <w:r>
        <w:rPr>
          <w:noProof/>
        </w:rPr>
        <w:t>32</w:t>
      </w:r>
      <w:r>
        <w:rPr>
          <w:noProof/>
        </w:rPr>
        <w:fldChar w:fldCharType="end"/>
      </w:r>
    </w:p>
    <w:p w14:paraId="56D93CC2" w14:textId="773013B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NSCE_SliceApiManagement_Update</w:t>
      </w:r>
      <w:r>
        <w:rPr>
          <w:noProof/>
        </w:rPr>
        <w:tab/>
      </w:r>
      <w:r>
        <w:rPr>
          <w:noProof/>
        </w:rPr>
        <w:fldChar w:fldCharType="begin" w:fldLock="1"/>
      </w:r>
      <w:r>
        <w:rPr>
          <w:noProof/>
        </w:rPr>
        <w:instrText xml:space="preserve"> PAGEREF _Toc216293119 \h </w:instrText>
      </w:r>
      <w:r>
        <w:rPr>
          <w:noProof/>
        </w:rPr>
      </w:r>
      <w:r>
        <w:rPr>
          <w:noProof/>
        </w:rPr>
        <w:fldChar w:fldCharType="separate"/>
      </w:r>
      <w:r>
        <w:rPr>
          <w:noProof/>
        </w:rPr>
        <w:t>32</w:t>
      </w:r>
      <w:r>
        <w:rPr>
          <w:noProof/>
        </w:rPr>
        <w:fldChar w:fldCharType="end"/>
      </w:r>
    </w:p>
    <w:p w14:paraId="66FCB371" w14:textId="4BA0F7B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_Toc216293120 \h </w:instrText>
      </w:r>
      <w:r>
        <w:rPr>
          <w:noProof/>
        </w:rPr>
      </w:r>
      <w:r>
        <w:rPr>
          <w:noProof/>
        </w:rPr>
        <w:fldChar w:fldCharType="separate"/>
      </w:r>
      <w:r>
        <w:rPr>
          <w:noProof/>
        </w:rPr>
        <w:t>32</w:t>
      </w:r>
      <w:r>
        <w:rPr>
          <w:noProof/>
        </w:rPr>
        <w:fldChar w:fldCharType="end"/>
      </w:r>
    </w:p>
    <w:p w14:paraId="077CF582" w14:textId="66A430A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Slice API Configuration</w:t>
      </w:r>
      <w:r w:rsidRPr="009856A7">
        <w:rPr>
          <w:rFonts w:cs="Courier New"/>
          <w:noProof/>
        </w:rPr>
        <w:t xml:space="preserve"> Update</w:t>
      </w:r>
      <w:r>
        <w:rPr>
          <w:noProof/>
        </w:rPr>
        <w:tab/>
      </w:r>
      <w:r>
        <w:rPr>
          <w:noProof/>
        </w:rPr>
        <w:fldChar w:fldCharType="begin" w:fldLock="1"/>
      </w:r>
      <w:r>
        <w:rPr>
          <w:noProof/>
        </w:rPr>
        <w:instrText xml:space="preserve"> PAGEREF _Toc216293121 \h </w:instrText>
      </w:r>
      <w:r>
        <w:rPr>
          <w:noProof/>
        </w:rPr>
      </w:r>
      <w:r>
        <w:rPr>
          <w:noProof/>
        </w:rPr>
        <w:fldChar w:fldCharType="separate"/>
      </w:r>
      <w:r>
        <w:rPr>
          <w:noProof/>
        </w:rPr>
        <w:t>32</w:t>
      </w:r>
      <w:r>
        <w:rPr>
          <w:noProof/>
        </w:rPr>
        <w:fldChar w:fldCharType="end"/>
      </w:r>
    </w:p>
    <w:p w14:paraId="5FE32E94" w14:textId="5A6D736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NSCE_SliceApiManagement_Notify</w:t>
      </w:r>
      <w:r>
        <w:rPr>
          <w:noProof/>
        </w:rPr>
        <w:tab/>
      </w:r>
      <w:r>
        <w:rPr>
          <w:noProof/>
        </w:rPr>
        <w:fldChar w:fldCharType="begin" w:fldLock="1"/>
      </w:r>
      <w:r>
        <w:rPr>
          <w:noProof/>
        </w:rPr>
        <w:instrText xml:space="preserve"> PAGEREF _Toc216293122 \h </w:instrText>
      </w:r>
      <w:r>
        <w:rPr>
          <w:noProof/>
        </w:rPr>
      </w:r>
      <w:r>
        <w:rPr>
          <w:noProof/>
        </w:rPr>
        <w:fldChar w:fldCharType="separate"/>
      </w:r>
      <w:r>
        <w:rPr>
          <w:noProof/>
        </w:rPr>
        <w:t>33</w:t>
      </w:r>
      <w:r>
        <w:rPr>
          <w:noProof/>
        </w:rPr>
        <w:fldChar w:fldCharType="end"/>
      </w:r>
    </w:p>
    <w:p w14:paraId="297EC001" w14:textId="569019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_Toc216293123 \h </w:instrText>
      </w:r>
      <w:r>
        <w:rPr>
          <w:noProof/>
        </w:rPr>
      </w:r>
      <w:r>
        <w:rPr>
          <w:noProof/>
        </w:rPr>
        <w:fldChar w:fldCharType="separate"/>
      </w:r>
      <w:r>
        <w:rPr>
          <w:noProof/>
        </w:rPr>
        <w:t>33</w:t>
      </w:r>
      <w:r>
        <w:rPr>
          <w:noProof/>
        </w:rPr>
        <w:fldChar w:fldCharType="end"/>
      </w:r>
    </w:p>
    <w:p w14:paraId="7E98B0D7" w14:textId="39E8CF8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fldLock="1"/>
      </w:r>
      <w:r>
        <w:rPr>
          <w:noProof/>
        </w:rPr>
        <w:instrText xml:space="preserve"> PAGEREF _Toc216293124 \h </w:instrText>
      </w:r>
      <w:r>
        <w:rPr>
          <w:noProof/>
        </w:rPr>
      </w:r>
      <w:r>
        <w:rPr>
          <w:noProof/>
        </w:rPr>
        <w:fldChar w:fldCharType="separate"/>
      </w:r>
      <w:r>
        <w:rPr>
          <w:noProof/>
        </w:rPr>
        <w:t>33</w:t>
      </w:r>
      <w:r>
        <w:rPr>
          <w:noProof/>
        </w:rPr>
        <w:fldChar w:fldCharType="end"/>
      </w:r>
    </w:p>
    <w:p w14:paraId="42C51713" w14:textId="448A3B1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NSCE_SliceApiManagement_Invoke</w:t>
      </w:r>
      <w:r>
        <w:rPr>
          <w:noProof/>
        </w:rPr>
        <w:tab/>
      </w:r>
      <w:r>
        <w:rPr>
          <w:noProof/>
        </w:rPr>
        <w:fldChar w:fldCharType="begin" w:fldLock="1"/>
      </w:r>
      <w:r>
        <w:rPr>
          <w:noProof/>
        </w:rPr>
        <w:instrText xml:space="preserve"> PAGEREF _Toc216293125 \h </w:instrText>
      </w:r>
      <w:r>
        <w:rPr>
          <w:noProof/>
        </w:rPr>
      </w:r>
      <w:r>
        <w:rPr>
          <w:noProof/>
        </w:rPr>
        <w:fldChar w:fldCharType="separate"/>
      </w:r>
      <w:r>
        <w:rPr>
          <w:noProof/>
        </w:rPr>
        <w:t>34</w:t>
      </w:r>
      <w:r>
        <w:rPr>
          <w:noProof/>
        </w:rPr>
        <w:fldChar w:fldCharType="end"/>
      </w:r>
    </w:p>
    <w:p w14:paraId="1E130E31" w14:textId="2FA9A84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_Toc216293126 \h </w:instrText>
      </w:r>
      <w:r>
        <w:rPr>
          <w:noProof/>
        </w:rPr>
      </w:r>
      <w:r>
        <w:rPr>
          <w:noProof/>
        </w:rPr>
        <w:fldChar w:fldCharType="separate"/>
      </w:r>
      <w:r>
        <w:rPr>
          <w:noProof/>
        </w:rPr>
        <w:t>34</w:t>
      </w:r>
      <w:r>
        <w:rPr>
          <w:noProof/>
        </w:rPr>
        <w:fldChar w:fldCharType="end"/>
      </w:r>
    </w:p>
    <w:p w14:paraId="5C1442EB" w14:textId="505089F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Slice API Invocation</w:t>
      </w:r>
      <w:r w:rsidRPr="009856A7">
        <w:rPr>
          <w:rFonts w:cs="Courier New"/>
          <w:noProof/>
        </w:rPr>
        <w:t xml:space="preserve"> Request</w:t>
      </w:r>
      <w:r>
        <w:rPr>
          <w:noProof/>
        </w:rPr>
        <w:tab/>
      </w:r>
      <w:r>
        <w:rPr>
          <w:noProof/>
        </w:rPr>
        <w:fldChar w:fldCharType="begin" w:fldLock="1"/>
      </w:r>
      <w:r>
        <w:rPr>
          <w:noProof/>
        </w:rPr>
        <w:instrText xml:space="preserve"> PAGEREF _Toc216293127 \h </w:instrText>
      </w:r>
      <w:r>
        <w:rPr>
          <w:noProof/>
        </w:rPr>
      </w:r>
      <w:r>
        <w:rPr>
          <w:noProof/>
        </w:rPr>
        <w:fldChar w:fldCharType="separate"/>
      </w:r>
      <w:r>
        <w:rPr>
          <w:noProof/>
        </w:rPr>
        <w:t>34</w:t>
      </w:r>
      <w:r>
        <w:rPr>
          <w:noProof/>
        </w:rPr>
        <w:fldChar w:fldCharType="end"/>
      </w:r>
    </w:p>
    <w:p w14:paraId="10581867" w14:textId="0C889ADC"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Pr>
          <w:noProof/>
        </w:rPr>
        <w:tab/>
      </w:r>
      <w:r>
        <w:rPr>
          <w:noProof/>
        </w:rPr>
        <w:fldChar w:fldCharType="begin" w:fldLock="1"/>
      </w:r>
      <w:r>
        <w:rPr>
          <w:noProof/>
        </w:rPr>
        <w:instrText xml:space="preserve"> PAGEREF _Toc216293128 \h </w:instrText>
      </w:r>
      <w:r>
        <w:rPr>
          <w:noProof/>
        </w:rPr>
      </w:r>
      <w:r>
        <w:rPr>
          <w:noProof/>
        </w:rPr>
        <w:fldChar w:fldCharType="separate"/>
      </w:r>
      <w:r>
        <w:rPr>
          <w:noProof/>
        </w:rPr>
        <w:t>34</w:t>
      </w:r>
      <w:r>
        <w:rPr>
          <w:noProof/>
        </w:rPr>
        <w:fldChar w:fldCharType="end"/>
      </w:r>
    </w:p>
    <w:p w14:paraId="1EACD188" w14:textId="5A4A153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_Toc216293129 \h </w:instrText>
      </w:r>
      <w:r>
        <w:rPr>
          <w:noProof/>
        </w:rPr>
      </w:r>
      <w:r>
        <w:rPr>
          <w:noProof/>
        </w:rPr>
        <w:fldChar w:fldCharType="separate"/>
      </w:r>
      <w:r>
        <w:rPr>
          <w:noProof/>
        </w:rPr>
        <w:t>34</w:t>
      </w:r>
      <w:r>
        <w:rPr>
          <w:noProof/>
        </w:rPr>
        <w:fldChar w:fldCharType="end"/>
      </w:r>
    </w:p>
    <w:p w14:paraId="66EF0507" w14:textId="7BEFD50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_Toc216293130 \h </w:instrText>
      </w:r>
      <w:r>
        <w:rPr>
          <w:noProof/>
        </w:rPr>
      </w:r>
      <w:r>
        <w:rPr>
          <w:noProof/>
        </w:rPr>
        <w:fldChar w:fldCharType="separate"/>
      </w:r>
      <w:r>
        <w:rPr>
          <w:noProof/>
        </w:rPr>
        <w:t>35</w:t>
      </w:r>
      <w:r>
        <w:rPr>
          <w:noProof/>
        </w:rPr>
        <w:fldChar w:fldCharType="end"/>
      </w:r>
    </w:p>
    <w:p w14:paraId="7AA0C757" w14:textId="61A37A6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_Toc216293131 \h </w:instrText>
      </w:r>
      <w:r>
        <w:rPr>
          <w:noProof/>
        </w:rPr>
      </w:r>
      <w:r>
        <w:rPr>
          <w:noProof/>
        </w:rPr>
        <w:fldChar w:fldCharType="separate"/>
      </w:r>
      <w:r>
        <w:rPr>
          <w:noProof/>
        </w:rPr>
        <w:t>35</w:t>
      </w:r>
      <w:r>
        <w:rPr>
          <w:noProof/>
        </w:rPr>
        <w:fldChar w:fldCharType="end"/>
      </w:r>
    </w:p>
    <w:p w14:paraId="050C40BB" w14:textId="395B27D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w:t>
      </w:r>
      <w:r>
        <w:rPr>
          <w:noProof/>
        </w:rPr>
        <w:t>NetSliceLifeCycleMngt_</w:t>
      </w:r>
      <w:r w:rsidRPr="009856A7">
        <w:rPr>
          <w:noProof/>
          <w:lang w:val="en-US"/>
        </w:rPr>
        <w:t>Subscribe</w:t>
      </w:r>
      <w:r>
        <w:rPr>
          <w:noProof/>
        </w:rPr>
        <w:tab/>
      </w:r>
      <w:r>
        <w:rPr>
          <w:noProof/>
        </w:rPr>
        <w:fldChar w:fldCharType="begin" w:fldLock="1"/>
      </w:r>
      <w:r>
        <w:rPr>
          <w:noProof/>
        </w:rPr>
        <w:instrText xml:space="preserve"> PAGEREF _Toc216293132 \h </w:instrText>
      </w:r>
      <w:r>
        <w:rPr>
          <w:noProof/>
        </w:rPr>
      </w:r>
      <w:r>
        <w:rPr>
          <w:noProof/>
        </w:rPr>
        <w:fldChar w:fldCharType="separate"/>
      </w:r>
      <w:r>
        <w:rPr>
          <w:noProof/>
        </w:rPr>
        <w:t>35</w:t>
      </w:r>
      <w:r>
        <w:rPr>
          <w:noProof/>
        </w:rPr>
        <w:fldChar w:fldCharType="end"/>
      </w:r>
    </w:p>
    <w:p w14:paraId="421BFD9B" w14:textId="3C3065F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_Toc216293133 \h </w:instrText>
      </w:r>
      <w:r>
        <w:rPr>
          <w:noProof/>
        </w:rPr>
      </w:r>
      <w:r>
        <w:rPr>
          <w:noProof/>
        </w:rPr>
        <w:fldChar w:fldCharType="separate"/>
      </w:r>
      <w:r>
        <w:rPr>
          <w:noProof/>
        </w:rPr>
        <w:t>35</w:t>
      </w:r>
      <w:r>
        <w:rPr>
          <w:noProof/>
        </w:rPr>
        <w:fldChar w:fldCharType="end"/>
      </w:r>
    </w:p>
    <w:p w14:paraId="46DCFB93" w14:textId="1881919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9856A7">
        <w:rPr>
          <w:noProof/>
        </w:rPr>
        <w:t>Subscription</w:t>
      </w:r>
      <w:r>
        <w:rPr>
          <w:noProof/>
        </w:rPr>
        <w:t xml:space="preserve"> Creation</w:t>
      </w:r>
      <w:r>
        <w:rPr>
          <w:noProof/>
        </w:rPr>
        <w:tab/>
      </w:r>
      <w:r>
        <w:rPr>
          <w:noProof/>
        </w:rPr>
        <w:fldChar w:fldCharType="begin" w:fldLock="1"/>
      </w:r>
      <w:r>
        <w:rPr>
          <w:noProof/>
        </w:rPr>
        <w:instrText xml:space="preserve"> PAGEREF _Toc216293134 \h </w:instrText>
      </w:r>
      <w:r>
        <w:rPr>
          <w:noProof/>
        </w:rPr>
      </w:r>
      <w:r>
        <w:rPr>
          <w:noProof/>
        </w:rPr>
        <w:fldChar w:fldCharType="separate"/>
      </w:r>
      <w:r>
        <w:rPr>
          <w:noProof/>
        </w:rPr>
        <w:t>35</w:t>
      </w:r>
      <w:r>
        <w:rPr>
          <w:noProof/>
        </w:rPr>
        <w:fldChar w:fldCharType="end"/>
      </w:r>
    </w:p>
    <w:p w14:paraId="26AC0F32" w14:textId="631C4C7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9856A7">
        <w:rPr>
          <w:noProof/>
        </w:rPr>
        <w:t xml:space="preserve"> Subscription</w:t>
      </w:r>
      <w:r>
        <w:rPr>
          <w:noProof/>
        </w:rPr>
        <w:t xml:space="preserve"> Update</w:t>
      </w:r>
      <w:r>
        <w:rPr>
          <w:noProof/>
        </w:rPr>
        <w:tab/>
      </w:r>
      <w:r>
        <w:rPr>
          <w:noProof/>
        </w:rPr>
        <w:fldChar w:fldCharType="begin" w:fldLock="1"/>
      </w:r>
      <w:r>
        <w:rPr>
          <w:noProof/>
        </w:rPr>
        <w:instrText xml:space="preserve"> PAGEREF _Toc216293135 \h </w:instrText>
      </w:r>
      <w:r>
        <w:rPr>
          <w:noProof/>
        </w:rPr>
      </w:r>
      <w:r>
        <w:rPr>
          <w:noProof/>
        </w:rPr>
        <w:fldChar w:fldCharType="separate"/>
      </w:r>
      <w:r>
        <w:rPr>
          <w:noProof/>
        </w:rPr>
        <w:t>36</w:t>
      </w:r>
      <w:r>
        <w:rPr>
          <w:noProof/>
        </w:rPr>
        <w:fldChar w:fldCharType="end"/>
      </w:r>
    </w:p>
    <w:p w14:paraId="31CFAE02" w14:textId="52B52C6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9856A7">
        <w:rPr>
          <w:noProof/>
        </w:rPr>
        <w:t xml:space="preserve"> Subscription</w:t>
      </w:r>
      <w:r>
        <w:rPr>
          <w:noProof/>
        </w:rPr>
        <w:t xml:space="preserve"> Deletion</w:t>
      </w:r>
      <w:r>
        <w:rPr>
          <w:noProof/>
        </w:rPr>
        <w:tab/>
      </w:r>
      <w:r>
        <w:rPr>
          <w:noProof/>
        </w:rPr>
        <w:fldChar w:fldCharType="begin" w:fldLock="1"/>
      </w:r>
      <w:r>
        <w:rPr>
          <w:noProof/>
        </w:rPr>
        <w:instrText xml:space="preserve"> PAGEREF _Toc216293136 \h </w:instrText>
      </w:r>
      <w:r>
        <w:rPr>
          <w:noProof/>
        </w:rPr>
      </w:r>
      <w:r>
        <w:rPr>
          <w:noProof/>
        </w:rPr>
        <w:fldChar w:fldCharType="separate"/>
      </w:r>
      <w:r>
        <w:rPr>
          <w:noProof/>
        </w:rPr>
        <w:t>36</w:t>
      </w:r>
      <w:r>
        <w:rPr>
          <w:noProof/>
        </w:rPr>
        <w:fldChar w:fldCharType="end"/>
      </w:r>
    </w:p>
    <w:p w14:paraId="07534917" w14:textId="2C08D0F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9856A7">
        <w:rPr>
          <w:noProof/>
          <w:lang w:val="en-US"/>
        </w:rPr>
        <w:t>_Notify</w:t>
      </w:r>
      <w:r>
        <w:rPr>
          <w:noProof/>
        </w:rPr>
        <w:tab/>
      </w:r>
      <w:r>
        <w:rPr>
          <w:noProof/>
        </w:rPr>
        <w:fldChar w:fldCharType="begin" w:fldLock="1"/>
      </w:r>
      <w:r>
        <w:rPr>
          <w:noProof/>
        </w:rPr>
        <w:instrText xml:space="preserve"> PAGEREF _Toc216293137 \h </w:instrText>
      </w:r>
      <w:r>
        <w:rPr>
          <w:noProof/>
        </w:rPr>
      </w:r>
      <w:r>
        <w:rPr>
          <w:noProof/>
        </w:rPr>
        <w:fldChar w:fldCharType="separate"/>
      </w:r>
      <w:r>
        <w:rPr>
          <w:noProof/>
        </w:rPr>
        <w:t>37</w:t>
      </w:r>
      <w:r>
        <w:rPr>
          <w:noProof/>
        </w:rPr>
        <w:fldChar w:fldCharType="end"/>
      </w:r>
    </w:p>
    <w:p w14:paraId="212799F9" w14:textId="532015A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_Toc216293138 \h </w:instrText>
      </w:r>
      <w:r>
        <w:rPr>
          <w:noProof/>
        </w:rPr>
      </w:r>
      <w:r>
        <w:rPr>
          <w:noProof/>
        </w:rPr>
        <w:fldChar w:fldCharType="separate"/>
      </w:r>
      <w:r>
        <w:rPr>
          <w:noProof/>
        </w:rPr>
        <w:t>37</w:t>
      </w:r>
      <w:r>
        <w:rPr>
          <w:noProof/>
        </w:rPr>
        <w:fldChar w:fldCharType="end"/>
      </w:r>
    </w:p>
    <w:p w14:paraId="074ABC27" w14:textId="4CB0A29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9856A7">
        <w:rPr>
          <w:noProof/>
          <w:lang w:val="en-US"/>
        </w:rPr>
        <w:t>Notification</w:t>
      </w:r>
      <w:r>
        <w:rPr>
          <w:noProof/>
        </w:rPr>
        <w:tab/>
      </w:r>
      <w:r>
        <w:rPr>
          <w:noProof/>
        </w:rPr>
        <w:fldChar w:fldCharType="begin" w:fldLock="1"/>
      </w:r>
      <w:r>
        <w:rPr>
          <w:noProof/>
        </w:rPr>
        <w:instrText xml:space="preserve"> PAGEREF _Toc216293139 \h </w:instrText>
      </w:r>
      <w:r>
        <w:rPr>
          <w:noProof/>
        </w:rPr>
      </w:r>
      <w:r>
        <w:rPr>
          <w:noProof/>
        </w:rPr>
        <w:fldChar w:fldCharType="separate"/>
      </w:r>
      <w:r>
        <w:rPr>
          <w:noProof/>
        </w:rPr>
        <w:t>37</w:t>
      </w:r>
      <w:r>
        <w:rPr>
          <w:noProof/>
        </w:rPr>
        <w:fldChar w:fldCharType="end"/>
      </w:r>
    </w:p>
    <w:p w14:paraId="5920DDB6" w14:textId="39082FF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9856A7">
        <w:rPr>
          <w:noProof/>
          <w:lang w:val="en-US"/>
        </w:rPr>
        <w:t>_QoEMetricsSubscribe</w:t>
      </w:r>
      <w:r>
        <w:rPr>
          <w:noProof/>
        </w:rPr>
        <w:tab/>
      </w:r>
      <w:r>
        <w:rPr>
          <w:noProof/>
        </w:rPr>
        <w:fldChar w:fldCharType="begin" w:fldLock="1"/>
      </w:r>
      <w:r>
        <w:rPr>
          <w:noProof/>
        </w:rPr>
        <w:instrText xml:space="preserve"> PAGEREF _Toc216293140 \h </w:instrText>
      </w:r>
      <w:r>
        <w:rPr>
          <w:noProof/>
        </w:rPr>
      </w:r>
      <w:r>
        <w:rPr>
          <w:noProof/>
        </w:rPr>
        <w:fldChar w:fldCharType="separate"/>
      </w:r>
      <w:r>
        <w:rPr>
          <w:noProof/>
        </w:rPr>
        <w:t>38</w:t>
      </w:r>
      <w:r>
        <w:rPr>
          <w:noProof/>
        </w:rPr>
        <w:fldChar w:fldCharType="end"/>
      </w:r>
    </w:p>
    <w:p w14:paraId="5CE67C23" w14:textId="50266FD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_Toc216293141 \h </w:instrText>
      </w:r>
      <w:r>
        <w:rPr>
          <w:noProof/>
        </w:rPr>
      </w:r>
      <w:r>
        <w:rPr>
          <w:noProof/>
        </w:rPr>
        <w:fldChar w:fldCharType="separate"/>
      </w:r>
      <w:r>
        <w:rPr>
          <w:noProof/>
        </w:rPr>
        <w:t>38</w:t>
      </w:r>
      <w:r>
        <w:rPr>
          <w:noProof/>
        </w:rPr>
        <w:fldChar w:fldCharType="end"/>
      </w:r>
    </w:p>
    <w:p w14:paraId="11352F92" w14:textId="75E432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sidRPr="009856A7">
        <w:rPr>
          <w:noProof/>
          <w:lang w:val="en-US"/>
        </w:rPr>
        <w:t>5.3.2.4.2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QoE Metrics Subscription Notification</w:t>
      </w:r>
      <w:r>
        <w:rPr>
          <w:noProof/>
        </w:rPr>
        <w:tab/>
      </w:r>
      <w:r>
        <w:rPr>
          <w:noProof/>
        </w:rPr>
        <w:fldChar w:fldCharType="begin" w:fldLock="1"/>
      </w:r>
      <w:r>
        <w:rPr>
          <w:noProof/>
        </w:rPr>
        <w:instrText xml:space="preserve"> PAGEREF _Toc216293142 \h </w:instrText>
      </w:r>
      <w:r>
        <w:rPr>
          <w:noProof/>
        </w:rPr>
      </w:r>
      <w:r>
        <w:rPr>
          <w:noProof/>
        </w:rPr>
        <w:fldChar w:fldCharType="separate"/>
      </w:r>
      <w:r>
        <w:rPr>
          <w:noProof/>
        </w:rPr>
        <w:t>38</w:t>
      </w:r>
      <w:r>
        <w:rPr>
          <w:noProof/>
        </w:rPr>
        <w:fldChar w:fldCharType="end"/>
      </w:r>
    </w:p>
    <w:p w14:paraId="406EBA3F" w14:textId="1A2DF92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9856A7">
        <w:rPr>
          <w:noProof/>
          <w:lang w:val="en-US"/>
        </w:rPr>
        <w:t>_QoEMetricsNotify</w:t>
      </w:r>
      <w:r>
        <w:rPr>
          <w:noProof/>
        </w:rPr>
        <w:tab/>
      </w:r>
      <w:r>
        <w:rPr>
          <w:noProof/>
        </w:rPr>
        <w:fldChar w:fldCharType="begin" w:fldLock="1"/>
      </w:r>
      <w:r>
        <w:rPr>
          <w:noProof/>
        </w:rPr>
        <w:instrText xml:space="preserve"> PAGEREF _Toc216293143 \h </w:instrText>
      </w:r>
      <w:r>
        <w:rPr>
          <w:noProof/>
        </w:rPr>
      </w:r>
      <w:r>
        <w:rPr>
          <w:noProof/>
        </w:rPr>
        <w:fldChar w:fldCharType="separate"/>
      </w:r>
      <w:r>
        <w:rPr>
          <w:noProof/>
        </w:rPr>
        <w:t>38</w:t>
      </w:r>
      <w:r>
        <w:rPr>
          <w:noProof/>
        </w:rPr>
        <w:fldChar w:fldCharType="end"/>
      </w:r>
    </w:p>
    <w:p w14:paraId="72EBE44A" w14:textId="0CDB34F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_Toc216293144 \h </w:instrText>
      </w:r>
      <w:r>
        <w:rPr>
          <w:noProof/>
        </w:rPr>
      </w:r>
      <w:r>
        <w:rPr>
          <w:noProof/>
        </w:rPr>
        <w:fldChar w:fldCharType="separate"/>
      </w:r>
      <w:r>
        <w:rPr>
          <w:noProof/>
        </w:rPr>
        <w:t>38</w:t>
      </w:r>
      <w:r>
        <w:rPr>
          <w:noProof/>
        </w:rPr>
        <w:fldChar w:fldCharType="end"/>
      </w:r>
    </w:p>
    <w:p w14:paraId="5EA1F02E" w14:textId="3FD5795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9856A7">
        <w:rPr>
          <w:noProof/>
          <w:lang w:val="en-US"/>
        </w:rPr>
        <w:t xml:space="preserve"> Notification</w:t>
      </w:r>
      <w:r>
        <w:rPr>
          <w:noProof/>
        </w:rPr>
        <w:tab/>
      </w:r>
      <w:r>
        <w:rPr>
          <w:noProof/>
        </w:rPr>
        <w:fldChar w:fldCharType="begin" w:fldLock="1"/>
      </w:r>
      <w:r>
        <w:rPr>
          <w:noProof/>
        </w:rPr>
        <w:instrText xml:space="preserve"> PAGEREF _Toc216293145 \h </w:instrText>
      </w:r>
      <w:r>
        <w:rPr>
          <w:noProof/>
        </w:rPr>
      </w:r>
      <w:r>
        <w:rPr>
          <w:noProof/>
        </w:rPr>
        <w:fldChar w:fldCharType="separate"/>
      </w:r>
      <w:r>
        <w:rPr>
          <w:noProof/>
        </w:rPr>
        <w:t>39</w:t>
      </w:r>
      <w:r>
        <w:rPr>
          <w:noProof/>
        </w:rPr>
        <w:fldChar w:fldCharType="end"/>
      </w:r>
    </w:p>
    <w:p w14:paraId="0587F3F3" w14:textId="7618708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NSCE_NetSliceLifeCycleMngt_Recommend</w:t>
      </w:r>
      <w:r>
        <w:rPr>
          <w:noProof/>
        </w:rPr>
        <w:tab/>
      </w:r>
      <w:r>
        <w:rPr>
          <w:noProof/>
        </w:rPr>
        <w:fldChar w:fldCharType="begin" w:fldLock="1"/>
      </w:r>
      <w:r>
        <w:rPr>
          <w:noProof/>
        </w:rPr>
        <w:instrText xml:space="preserve"> PAGEREF _Toc216293146 \h </w:instrText>
      </w:r>
      <w:r>
        <w:rPr>
          <w:noProof/>
        </w:rPr>
      </w:r>
      <w:r>
        <w:rPr>
          <w:noProof/>
        </w:rPr>
        <w:fldChar w:fldCharType="separate"/>
      </w:r>
      <w:r>
        <w:rPr>
          <w:noProof/>
        </w:rPr>
        <w:t>39</w:t>
      </w:r>
      <w:r>
        <w:rPr>
          <w:noProof/>
        </w:rPr>
        <w:fldChar w:fldCharType="end"/>
      </w:r>
    </w:p>
    <w:p w14:paraId="4BA65F95" w14:textId="4B404D0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_Toc216293147 \h </w:instrText>
      </w:r>
      <w:r>
        <w:rPr>
          <w:noProof/>
        </w:rPr>
      </w:r>
      <w:r>
        <w:rPr>
          <w:noProof/>
        </w:rPr>
        <w:fldChar w:fldCharType="separate"/>
      </w:r>
      <w:r>
        <w:rPr>
          <w:noProof/>
        </w:rPr>
        <w:t>39</w:t>
      </w:r>
      <w:r>
        <w:rPr>
          <w:noProof/>
        </w:rPr>
        <w:fldChar w:fldCharType="end"/>
      </w:r>
    </w:p>
    <w:p w14:paraId="48ADBAB5" w14:textId="7866831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_Toc216293148 \h </w:instrText>
      </w:r>
      <w:r>
        <w:rPr>
          <w:noProof/>
        </w:rPr>
      </w:r>
      <w:r>
        <w:rPr>
          <w:noProof/>
        </w:rPr>
        <w:fldChar w:fldCharType="separate"/>
      </w:r>
      <w:r>
        <w:rPr>
          <w:noProof/>
        </w:rPr>
        <w:t>39</w:t>
      </w:r>
      <w:r>
        <w:rPr>
          <w:noProof/>
        </w:rPr>
        <w:fldChar w:fldCharType="end"/>
      </w:r>
    </w:p>
    <w:p w14:paraId="4BE09AF4" w14:textId="313063D5"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ab/>
      </w:r>
      <w:r>
        <w:rPr>
          <w:noProof/>
        </w:rPr>
        <w:fldChar w:fldCharType="begin" w:fldLock="1"/>
      </w:r>
      <w:r>
        <w:rPr>
          <w:noProof/>
        </w:rPr>
        <w:instrText xml:space="preserve"> PAGEREF _Toc216293149 \h </w:instrText>
      </w:r>
      <w:r>
        <w:rPr>
          <w:noProof/>
        </w:rPr>
      </w:r>
      <w:r>
        <w:rPr>
          <w:noProof/>
        </w:rPr>
        <w:fldChar w:fldCharType="separate"/>
      </w:r>
      <w:r>
        <w:rPr>
          <w:noProof/>
        </w:rPr>
        <w:t>40</w:t>
      </w:r>
      <w:r>
        <w:rPr>
          <w:noProof/>
        </w:rPr>
        <w:fldChar w:fldCharType="end"/>
      </w:r>
    </w:p>
    <w:p w14:paraId="02A55D62" w14:textId="54A2E26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_Toc216293150 \h </w:instrText>
      </w:r>
      <w:r>
        <w:rPr>
          <w:noProof/>
        </w:rPr>
      </w:r>
      <w:r>
        <w:rPr>
          <w:noProof/>
        </w:rPr>
        <w:fldChar w:fldCharType="separate"/>
      </w:r>
      <w:r>
        <w:rPr>
          <w:noProof/>
        </w:rPr>
        <w:t>40</w:t>
      </w:r>
      <w:r>
        <w:rPr>
          <w:noProof/>
        </w:rPr>
        <w:fldChar w:fldCharType="end"/>
      </w:r>
    </w:p>
    <w:p w14:paraId="1CFC2ACE" w14:textId="7BB9B81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_Toc216293151 \h </w:instrText>
      </w:r>
      <w:r>
        <w:rPr>
          <w:noProof/>
        </w:rPr>
      </w:r>
      <w:r>
        <w:rPr>
          <w:noProof/>
        </w:rPr>
        <w:fldChar w:fldCharType="separate"/>
      </w:r>
      <w:r>
        <w:rPr>
          <w:noProof/>
        </w:rPr>
        <w:t>40</w:t>
      </w:r>
      <w:r>
        <w:rPr>
          <w:noProof/>
        </w:rPr>
        <w:fldChar w:fldCharType="end"/>
      </w:r>
    </w:p>
    <w:p w14:paraId="1102EF24" w14:textId="5EAA8C2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_Toc216293152 \h </w:instrText>
      </w:r>
      <w:r>
        <w:rPr>
          <w:noProof/>
        </w:rPr>
      </w:r>
      <w:r>
        <w:rPr>
          <w:noProof/>
        </w:rPr>
        <w:fldChar w:fldCharType="separate"/>
      </w:r>
      <w:r>
        <w:rPr>
          <w:noProof/>
        </w:rPr>
        <w:t>40</w:t>
      </w:r>
      <w:r>
        <w:rPr>
          <w:noProof/>
        </w:rPr>
        <w:fldChar w:fldCharType="end"/>
      </w:r>
    </w:p>
    <w:p w14:paraId="389CFB70" w14:textId="463FDF3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_Create</w:t>
      </w:r>
      <w:r>
        <w:rPr>
          <w:noProof/>
        </w:rPr>
        <w:tab/>
      </w:r>
      <w:r>
        <w:rPr>
          <w:noProof/>
        </w:rPr>
        <w:fldChar w:fldCharType="begin" w:fldLock="1"/>
      </w:r>
      <w:r>
        <w:rPr>
          <w:noProof/>
        </w:rPr>
        <w:instrText xml:space="preserve"> PAGEREF _Toc216293153 \h </w:instrText>
      </w:r>
      <w:r>
        <w:rPr>
          <w:noProof/>
        </w:rPr>
      </w:r>
      <w:r>
        <w:rPr>
          <w:noProof/>
        </w:rPr>
        <w:fldChar w:fldCharType="separate"/>
      </w:r>
      <w:r>
        <w:rPr>
          <w:noProof/>
        </w:rPr>
        <w:t>41</w:t>
      </w:r>
      <w:r>
        <w:rPr>
          <w:noProof/>
        </w:rPr>
        <w:fldChar w:fldCharType="end"/>
      </w:r>
    </w:p>
    <w:p w14:paraId="7966DCD6" w14:textId="5ABA169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_Toc216293154 \h </w:instrText>
      </w:r>
      <w:r>
        <w:rPr>
          <w:noProof/>
        </w:rPr>
      </w:r>
      <w:r>
        <w:rPr>
          <w:noProof/>
        </w:rPr>
        <w:fldChar w:fldCharType="separate"/>
      </w:r>
      <w:r>
        <w:rPr>
          <w:noProof/>
        </w:rPr>
        <w:t>41</w:t>
      </w:r>
      <w:r>
        <w:rPr>
          <w:noProof/>
        </w:rPr>
        <w:fldChar w:fldCharType="end"/>
      </w:r>
    </w:p>
    <w:p w14:paraId="7A33062F" w14:textId="489BFB7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Policy Provisioning</w:t>
      </w:r>
      <w:r>
        <w:rPr>
          <w:noProof/>
        </w:rPr>
        <w:tab/>
      </w:r>
      <w:r>
        <w:rPr>
          <w:noProof/>
        </w:rPr>
        <w:fldChar w:fldCharType="begin" w:fldLock="1"/>
      </w:r>
      <w:r>
        <w:rPr>
          <w:noProof/>
        </w:rPr>
        <w:instrText xml:space="preserve"> PAGEREF _Toc216293155 \h </w:instrText>
      </w:r>
      <w:r>
        <w:rPr>
          <w:noProof/>
        </w:rPr>
      </w:r>
      <w:r>
        <w:rPr>
          <w:noProof/>
        </w:rPr>
        <w:fldChar w:fldCharType="separate"/>
      </w:r>
      <w:r>
        <w:rPr>
          <w:noProof/>
        </w:rPr>
        <w:t>41</w:t>
      </w:r>
      <w:r>
        <w:rPr>
          <w:noProof/>
        </w:rPr>
        <w:fldChar w:fldCharType="end"/>
      </w:r>
    </w:p>
    <w:p w14:paraId="12813070" w14:textId="1BD8335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_Update</w:t>
      </w:r>
      <w:r>
        <w:rPr>
          <w:noProof/>
        </w:rPr>
        <w:tab/>
      </w:r>
      <w:r>
        <w:rPr>
          <w:noProof/>
        </w:rPr>
        <w:fldChar w:fldCharType="begin" w:fldLock="1"/>
      </w:r>
      <w:r>
        <w:rPr>
          <w:noProof/>
        </w:rPr>
        <w:instrText xml:space="preserve"> PAGEREF _Toc216293156 \h </w:instrText>
      </w:r>
      <w:r>
        <w:rPr>
          <w:noProof/>
        </w:rPr>
      </w:r>
      <w:r>
        <w:rPr>
          <w:noProof/>
        </w:rPr>
        <w:fldChar w:fldCharType="separate"/>
      </w:r>
      <w:r>
        <w:rPr>
          <w:noProof/>
        </w:rPr>
        <w:t>42</w:t>
      </w:r>
      <w:r>
        <w:rPr>
          <w:noProof/>
        </w:rPr>
        <w:fldChar w:fldCharType="end"/>
      </w:r>
    </w:p>
    <w:p w14:paraId="012BF9CE" w14:textId="4C18543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_Toc216293157 \h </w:instrText>
      </w:r>
      <w:r>
        <w:rPr>
          <w:noProof/>
        </w:rPr>
      </w:r>
      <w:r>
        <w:rPr>
          <w:noProof/>
        </w:rPr>
        <w:fldChar w:fldCharType="separate"/>
      </w:r>
      <w:r>
        <w:rPr>
          <w:noProof/>
        </w:rPr>
        <w:t>42</w:t>
      </w:r>
      <w:r>
        <w:rPr>
          <w:noProof/>
        </w:rPr>
        <w:fldChar w:fldCharType="end"/>
      </w:r>
    </w:p>
    <w:p w14:paraId="0F1B0165" w14:textId="022A5A0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Policy Update</w:t>
      </w:r>
      <w:r>
        <w:rPr>
          <w:noProof/>
        </w:rPr>
        <w:tab/>
      </w:r>
      <w:r>
        <w:rPr>
          <w:noProof/>
        </w:rPr>
        <w:fldChar w:fldCharType="begin" w:fldLock="1"/>
      </w:r>
      <w:r>
        <w:rPr>
          <w:noProof/>
        </w:rPr>
        <w:instrText xml:space="preserve"> PAGEREF _Toc216293158 \h </w:instrText>
      </w:r>
      <w:r>
        <w:rPr>
          <w:noProof/>
        </w:rPr>
      </w:r>
      <w:r>
        <w:rPr>
          <w:noProof/>
        </w:rPr>
        <w:fldChar w:fldCharType="separate"/>
      </w:r>
      <w:r>
        <w:rPr>
          <w:noProof/>
        </w:rPr>
        <w:t>42</w:t>
      </w:r>
      <w:r>
        <w:rPr>
          <w:noProof/>
        </w:rPr>
        <w:fldChar w:fldCharType="end"/>
      </w:r>
    </w:p>
    <w:p w14:paraId="1A1143F4" w14:textId="114E5FE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_Delete</w:t>
      </w:r>
      <w:r>
        <w:rPr>
          <w:noProof/>
        </w:rPr>
        <w:tab/>
      </w:r>
      <w:r>
        <w:rPr>
          <w:noProof/>
        </w:rPr>
        <w:fldChar w:fldCharType="begin" w:fldLock="1"/>
      </w:r>
      <w:r>
        <w:rPr>
          <w:noProof/>
        </w:rPr>
        <w:instrText xml:space="preserve"> PAGEREF _Toc216293159 \h </w:instrText>
      </w:r>
      <w:r>
        <w:rPr>
          <w:noProof/>
        </w:rPr>
      </w:r>
      <w:r>
        <w:rPr>
          <w:noProof/>
        </w:rPr>
        <w:fldChar w:fldCharType="separate"/>
      </w:r>
      <w:r>
        <w:rPr>
          <w:noProof/>
        </w:rPr>
        <w:t>43</w:t>
      </w:r>
      <w:r>
        <w:rPr>
          <w:noProof/>
        </w:rPr>
        <w:fldChar w:fldCharType="end"/>
      </w:r>
    </w:p>
    <w:p w14:paraId="2368B8D4" w14:textId="5D1F1AB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_Toc216293160 \h </w:instrText>
      </w:r>
      <w:r>
        <w:rPr>
          <w:noProof/>
        </w:rPr>
      </w:r>
      <w:r>
        <w:rPr>
          <w:noProof/>
        </w:rPr>
        <w:fldChar w:fldCharType="separate"/>
      </w:r>
      <w:r>
        <w:rPr>
          <w:noProof/>
        </w:rPr>
        <w:t>43</w:t>
      </w:r>
      <w:r>
        <w:rPr>
          <w:noProof/>
        </w:rPr>
        <w:fldChar w:fldCharType="end"/>
      </w:r>
    </w:p>
    <w:p w14:paraId="03875C4C" w14:textId="04F71C6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Policy(ies) Deletion</w:t>
      </w:r>
      <w:r>
        <w:rPr>
          <w:noProof/>
        </w:rPr>
        <w:tab/>
      </w:r>
      <w:r>
        <w:rPr>
          <w:noProof/>
        </w:rPr>
        <w:fldChar w:fldCharType="begin" w:fldLock="1"/>
      </w:r>
      <w:r>
        <w:rPr>
          <w:noProof/>
        </w:rPr>
        <w:instrText xml:space="preserve"> PAGEREF _Toc216293161 \h </w:instrText>
      </w:r>
      <w:r>
        <w:rPr>
          <w:noProof/>
        </w:rPr>
      </w:r>
      <w:r>
        <w:rPr>
          <w:noProof/>
        </w:rPr>
        <w:fldChar w:fldCharType="separate"/>
      </w:r>
      <w:r>
        <w:rPr>
          <w:noProof/>
        </w:rPr>
        <w:t>43</w:t>
      </w:r>
      <w:r>
        <w:rPr>
          <w:noProof/>
        </w:rPr>
        <w:fldChar w:fldCharType="end"/>
      </w:r>
    </w:p>
    <w:p w14:paraId="7AEC7F13" w14:textId="39A2FAC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NSCE_PolicyManagement_HarmonizationNotify</w:t>
      </w:r>
      <w:r>
        <w:rPr>
          <w:noProof/>
        </w:rPr>
        <w:tab/>
      </w:r>
      <w:r>
        <w:rPr>
          <w:noProof/>
        </w:rPr>
        <w:fldChar w:fldCharType="begin" w:fldLock="1"/>
      </w:r>
      <w:r>
        <w:rPr>
          <w:noProof/>
        </w:rPr>
        <w:instrText xml:space="preserve"> PAGEREF _Toc216293162 \h </w:instrText>
      </w:r>
      <w:r>
        <w:rPr>
          <w:noProof/>
        </w:rPr>
      </w:r>
      <w:r>
        <w:rPr>
          <w:noProof/>
        </w:rPr>
        <w:fldChar w:fldCharType="separate"/>
      </w:r>
      <w:r>
        <w:rPr>
          <w:noProof/>
        </w:rPr>
        <w:t>43</w:t>
      </w:r>
      <w:r>
        <w:rPr>
          <w:noProof/>
        </w:rPr>
        <w:fldChar w:fldCharType="end"/>
      </w:r>
    </w:p>
    <w:p w14:paraId="5DD3EB95" w14:textId="6036D10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_Toc216293163 \h </w:instrText>
      </w:r>
      <w:r>
        <w:rPr>
          <w:noProof/>
        </w:rPr>
      </w:r>
      <w:r>
        <w:rPr>
          <w:noProof/>
        </w:rPr>
        <w:fldChar w:fldCharType="separate"/>
      </w:r>
      <w:r>
        <w:rPr>
          <w:noProof/>
        </w:rPr>
        <w:t>43</w:t>
      </w:r>
      <w:r>
        <w:rPr>
          <w:noProof/>
        </w:rPr>
        <w:fldChar w:fldCharType="end"/>
      </w:r>
    </w:p>
    <w:p w14:paraId="2601961C" w14:textId="63944A3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Policy Harmonization </w:t>
      </w:r>
      <w:r w:rsidRPr="009856A7">
        <w:rPr>
          <w:noProof/>
          <w:lang w:val="en-US"/>
        </w:rPr>
        <w:t>Notification</w:t>
      </w:r>
      <w:r>
        <w:rPr>
          <w:noProof/>
        </w:rPr>
        <w:tab/>
      </w:r>
      <w:r>
        <w:rPr>
          <w:noProof/>
        </w:rPr>
        <w:fldChar w:fldCharType="begin" w:fldLock="1"/>
      </w:r>
      <w:r>
        <w:rPr>
          <w:noProof/>
        </w:rPr>
        <w:instrText xml:space="preserve"> PAGEREF _Toc216293164 \h </w:instrText>
      </w:r>
      <w:r>
        <w:rPr>
          <w:noProof/>
        </w:rPr>
      </w:r>
      <w:r>
        <w:rPr>
          <w:noProof/>
        </w:rPr>
        <w:fldChar w:fldCharType="separate"/>
      </w:r>
      <w:r>
        <w:rPr>
          <w:noProof/>
        </w:rPr>
        <w:t>44</w:t>
      </w:r>
      <w:r>
        <w:rPr>
          <w:noProof/>
        </w:rPr>
        <w:fldChar w:fldCharType="end"/>
      </w:r>
    </w:p>
    <w:p w14:paraId="25E887FD" w14:textId="4DD4AEA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w:t>
      </w:r>
      <w:r>
        <w:rPr>
          <w:noProof/>
        </w:rPr>
        <w:t>_</w:t>
      </w:r>
      <w:r w:rsidRPr="009856A7">
        <w:rPr>
          <w:noProof/>
          <w:lang w:val="en-US"/>
        </w:rPr>
        <w:t>Subscribe</w:t>
      </w:r>
      <w:r>
        <w:rPr>
          <w:noProof/>
        </w:rPr>
        <w:tab/>
      </w:r>
      <w:r>
        <w:rPr>
          <w:noProof/>
        </w:rPr>
        <w:fldChar w:fldCharType="begin" w:fldLock="1"/>
      </w:r>
      <w:r>
        <w:rPr>
          <w:noProof/>
        </w:rPr>
        <w:instrText xml:space="preserve"> PAGEREF _Toc216293165 \h </w:instrText>
      </w:r>
      <w:r>
        <w:rPr>
          <w:noProof/>
        </w:rPr>
      </w:r>
      <w:r>
        <w:rPr>
          <w:noProof/>
        </w:rPr>
        <w:fldChar w:fldCharType="separate"/>
      </w:r>
      <w:r>
        <w:rPr>
          <w:noProof/>
        </w:rPr>
        <w:t>44</w:t>
      </w:r>
      <w:r>
        <w:rPr>
          <w:noProof/>
        </w:rPr>
        <w:fldChar w:fldCharType="end"/>
      </w:r>
    </w:p>
    <w:p w14:paraId="64B5CA40" w14:textId="071167D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_Toc216293166 \h </w:instrText>
      </w:r>
      <w:r>
        <w:rPr>
          <w:noProof/>
        </w:rPr>
      </w:r>
      <w:r>
        <w:rPr>
          <w:noProof/>
        </w:rPr>
        <w:fldChar w:fldCharType="separate"/>
      </w:r>
      <w:r>
        <w:rPr>
          <w:noProof/>
        </w:rPr>
        <w:t>44</w:t>
      </w:r>
      <w:r>
        <w:rPr>
          <w:noProof/>
        </w:rPr>
        <w:fldChar w:fldCharType="end"/>
      </w:r>
    </w:p>
    <w:p w14:paraId="2D1CF52F" w14:textId="1259CE7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9856A7">
        <w:rPr>
          <w:noProof/>
        </w:rPr>
        <w:t xml:space="preserve"> Subscription</w:t>
      </w:r>
      <w:r>
        <w:rPr>
          <w:noProof/>
        </w:rPr>
        <w:t xml:space="preserve"> Creation</w:t>
      </w:r>
      <w:r>
        <w:rPr>
          <w:noProof/>
        </w:rPr>
        <w:tab/>
      </w:r>
      <w:r>
        <w:rPr>
          <w:noProof/>
        </w:rPr>
        <w:fldChar w:fldCharType="begin" w:fldLock="1"/>
      </w:r>
      <w:r>
        <w:rPr>
          <w:noProof/>
        </w:rPr>
        <w:instrText xml:space="preserve"> PAGEREF _Toc216293167 \h </w:instrText>
      </w:r>
      <w:r>
        <w:rPr>
          <w:noProof/>
        </w:rPr>
      </w:r>
      <w:r>
        <w:rPr>
          <w:noProof/>
        </w:rPr>
        <w:fldChar w:fldCharType="separate"/>
      </w:r>
      <w:r>
        <w:rPr>
          <w:noProof/>
        </w:rPr>
        <w:t>44</w:t>
      </w:r>
      <w:r>
        <w:rPr>
          <w:noProof/>
        </w:rPr>
        <w:fldChar w:fldCharType="end"/>
      </w:r>
    </w:p>
    <w:p w14:paraId="4AF6D02F" w14:textId="64EB58B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9856A7">
        <w:rPr>
          <w:noProof/>
        </w:rPr>
        <w:t xml:space="preserve"> Subscription</w:t>
      </w:r>
      <w:r>
        <w:rPr>
          <w:noProof/>
        </w:rPr>
        <w:t xml:space="preserve"> Update</w:t>
      </w:r>
      <w:r>
        <w:rPr>
          <w:noProof/>
        </w:rPr>
        <w:tab/>
      </w:r>
      <w:r>
        <w:rPr>
          <w:noProof/>
        </w:rPr>
        <w:fldChar w:fldCharType="begin" w:fldLock="1"/>
      </w:r>
      <w:r>
        <w:rPr>
          <w:noProof/>
        </w:rPr>
        <w:instrText xml:space="preserve"> PAGEREF _Toc216293168 \h </w:instrText>
      </w:r>
      <w:r>
        <w:rPr>
          <w:noProof/>
        </w:rPr>
      </w:r>
      <w:r>
        <w:rPr>
          <w:noProof/>
        </w:rPr>
        <w:fldChar w:fldCharType="separate"/>
      </w:r>
      <w:r>
        <w:rPr>
          <w:noProof/>
        </w:rPr>
        <w:t>45</w:t>
      </w:r>
      <w:r>
        <w:rPr>
          <w:noProof/>
        </w:rPr>
        <w:fldChar w:fldCharType="end"/>
      </w:r>
    </w:p>
    <w:p w14:paraId="799D792E" w14:textId="1DFA5B1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9856A7">
        <w:rPr>
          <w:noProof/>
        </w:rPr>
        <w:t xml:space="preserve"> Subscription</w:t>
      </w:r>
      <w:r>
        <w:rPr>
          <w:noProof/>
        </w:rPr>
        <w:t xml:space="preserve"> Deletion</w:t>
      </w:r>
      <w:r>
        <w:rPr>
          <w:noProof/>
        </w:rPr>
        <w:tab/>
      </w:r>
      <w:r>
        <w:rPr>
          <w:noProof/>
        </w:rPr>
        <w:fldChar w:fldCharType="begin" w:fldLock="1"/>
      </w:r>
      <w:r>
        <w:rPr>
          <w:noProof/>
        </w:rPr>
        <w:instrText xml:space="preserve"> PAGEREF _Toc216293169 \h </w:instrText>
      </w:r>
      <w:r>
        <w:rPr>
          <w:noProof/>
        </w:rPr>
      </w:r>
      <w:r>
        <w:rPr>
          <w:noProof/>
        </w:rPr>
        <w:fldChar w:fldCharType="separate"/>
      </w:r>
      <w:r>
        <w:rPr>
          <w:noProof/>
        </w:rPr>
        <w:t>46</w:t>
      </w:r>
      <w:r>
        <w:rPr>
          <w:noProof/>
        </w:rPr>
        <w:fldChar w:fldCharType="end"/>
      </w:r>
    </w:p>
    <w:p w14:paraId="293EDF4F" w14:textId="3931F18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NSCE_PolicyManagement_Notify</w:t>
      </w:r>
      <w:r>
        <w:rPr>
          <w:noProof/>
        </w:rPr>
        <w:tab/>
      </w:r>
      <w:r>
        <w:rPr>
          <w:noProof/>
        </w:rPr>
        <w:fldChar w:fldCharType="begin" w:fldLock="1"/>
      </w:r>
      <w:r>
        <w:rPr>
          <w:noProof/>
        </w:rPr>
        <w:instrText xml:space="preserve"> PAGEREF _Toc216293170 \h </w:instrText>
      </w:r>
      <w:r>
        <w:rPr>
          <w:noProof/>
        </w:rPr>
      </w:r>
      <w:r>
        <w:rPr>
          <w:noProof/>
        </w:rPr>
        <w:fldChar w:fldCharType="separate"/>
      </w:r>
      <w:r>
        <w:rPr>
          <w:noProof/>
        </w:rPr>
        <w:t>46</w:t>
      </w:r>
      <w:r>
        <w:rPr>
          <w:noProof/>
        </w:rPr>
        <w:fldChar w:fldCharType="end"/>
      </w:r>
    </w:p>
    <w:p w14:paraId="6C09AE71" w14:textId="56CF0C0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_Toc216293171 \h </w:instrText>
      </w:r>
      <w:r>
        <w:rPr>
          <w:noProof/>
        </w:rPr>
      </w:r>
      <w:r>
        <w:rPr>
          <w:noProof/>
        </w:rPr>
        <w:fldChar w:fldCharType="separate"/>
      </w:r>
      <w:r>
        <w:rPr>
          <w:noProof/>
        </w:rPr>
        <w:t>46</w:t>
      </w:r>
      <w:r>
        <w:rPr>
          <w:noProof/>
        </w:rPr>
        <w:fldChar w:fldCharType="end"/>
      </w:r>
    </w:p>
    <w:p w14:paraId="4A760F99" w14:textId="70830E4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5.4.2.7.2</w:t>
      </w:r>
      <w:r>
        <w:rPr>
          <w:rFonts w:asciiTheme="minorHAnsi" w:eastAsiaTheme="minorEastAsia" w:hAnsiTheme="minorHAnsi" w:cstheme="minorBidi"/>
          <w:noProof/>
          <w:kern w:val="2"/>
          <w:sz w:val="24"/>
          <w:szCs w:val="24"/>
          <w:lang w:eastAsia="en-GB"/>
          <w14:ligatures w14:val="standardContextual"/>
        </w:rPr>
        <w:tab/>
      </w:r>
      <w:r>
        <w:rPr>
          <w:noProof/>
        </w:rPr>
        <w:t xml:space="preserve">Policy Usage </w:t>
      </w:r>
      <w:r w:rsidRPr="009856A7">
        <w:rPr>
          <w:noProof/>
          <w:lang w:val="en-US"/>
        </w:rPr>
        <w:t>Notification</w:t>
      </w:r>
      <w:r>
        <w:rPr>
          <w:noProof/>
        </w:rPr>
        <w:tab/>
      </w:r>
      <w:r>
        <w:rPr>
          <w:noProof/>
        </w:rPr>
        <w:fldChar w:fldCharType="begin" w:fldLock="1"/>
      </w:r>
      <w:r>
        <w:rPr>
          <w:noProof/>
        </w:rPr>
        <w:instrText xml:space="preserve"> PAGEREF _Toc216293172 \h </w:instrText>
      </w:r>
      <w:r>
        <w:rPr>
          <w:noProof/>
        </w:rPr>
      </w:r>
      <w:r>
        <w:rPr>
          <w:noProof/>
        </w:rPr>
        <w:fldChar w:fldCharType="separate"/>
      </w:r>
      <w:r>
        <w:rPr>
          <w:noProof/>
        </w:rPr>
        <w:t>46</w:t>
      </w:r>
      <w:r>
        <w:rPr>
          <w:noProof/>
        </w:rPr>
        <w:fldChar w:fldCharType="end"/>
      </w:r>
    </w:p>
    <w:p w14:paraId="2E4145D0" w14:textId="1BB0F56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NSCE_NSOptimization</w:t>
      </w:r>
      <w:r>
        <w:rPr>
          <w:noProof/>
        </w:rPr>
        <w:tab/>
      </w:r>
      <w:r>
        <w:rPr>
          <w:noProof/>
        </w:rPr>
        <w:fldChar w:fldCharType="begin" w:fldLock="1"/>
      </w:r>
      <w:r>
        <w:rPr>
          <w:noProof/>
        </w:rPr>
        <w:instrText xml:space="preserve"> PAGEREF _Toc216293173 \h </w:instrText>
      </w:r>
      <w:r>
        <w:rPr>
          <w:noProof/>
        </w:rPr>
      </w:r>
      <w:r>
        <w:rPr>
          <w:noProof/>
        </w:rPr>
        <w:fldChar w:fldCharType="separate"/>
      </w:r>
      <w:r>
        <w:rPr>
          <w:noProof/>
        </w:rPr>
        <w:t>47</w:t>
      </w:r>
      <w:r>
        <w:rPr>
          <w:noProof/>
        </w:rPr>
        <w:fldChar w:fldCharType="end"/>
      </w:r>
    </w:p>
    <w:p w14:paraId="191FFF40" w14:textId="64D3E18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_Toc216293174 \h </w:instrText>
      </w:r>
      <w:r>
        <w:rPr>
          <w:noProof/>
        </w:rPr>
      </w:r>
      <w:r>
        <w:rPr>
          <w:noProof/>
        </w:rPr>
        <w:fldChar w:fldCharType="separate"/>
      </w:r>
      <w:r>
        <w:rPr>
          <w:noProof/>
        </w:rPr>
        <w:t>47</w:t>
      </w:r>
      <w:r>
        <w:rPr>
          <w:noProof/>
        </w:rPr>
        <w:fldChar w:fldCharType="end"/>
      </w:r>
    </w:p>
    <w:p w14:paraId="7B90070C" w14:textId="02261C2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_Toc216293175 \h </w:instrText>
      </w:r>
      <w:r>
        <w:rPr>
          <w:noProof/>
        </w:rPr>
      </w:r>
      <w:r>
        <w:rPr>
          <w:noProof/>
        </w:rPr>
        <w:fldChar w:fldCharType="separate"/>
      </w:r>
      <w:r>
        <w:rPr>
          <w:noProof/>
        </w:rPr>
        <w:t>47</w:t>
      </w:r>
      <w:r>
        <w:rPr>
          <w:noProof/>
        </w:rPr>
        <w:fldChar w:fldCharType="end"/>
      </w:r>
    </w:p>
    <w:p w14:paraId="5F6B5E87" w14:textId="4694C8C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_Toc216293176 \h </w:instrText>
      </w:r>
      <w:r>
        <w:rPr>
          <w:noProof/>
        </w:rPr>
      </w:r>
      <w:r>
        <w:rPr>
          <w:noProof/>
        </w:rPr>
        <w:fldChar w:fldCharType="separate"/>
      </w:r>
      <w:r>
        <w:rPr>
          <w:noProof/>
        </w:rPr>
        <w:t>47</w:t>
      </w:r>
      <w:r>
        <w:rPr>
          <w:noProof/>
        </w:rPr>
        <w:fldChar w:fldCharType="end"/>
      </w:r>
    </w:p>
    <w:p w14:paraId="351654F5" w14:textId="515558A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NSCE_NSOptimization_S</w:t>
      </w:r>
      <w:r>
        <w:rPr>
          <w:noProof/>
          <w:lang w:eastAsia="zh-CN"/>
        </w:rPr>
        <w:t>ub</w:t>
      </w:r>
      <w:r>
        <w:rPr>
          <w:noProof/>
        </w:rPr>
        <w:t>scribe</w:t>
      </w:r>
      <w:r>
        <w:rPr>
          <w:noProof/>
        </w:rPr>
        <w:tab/>
      </w:r>
      <w:r>
        <w:rPr>
          <w:noProof/>
        </w:rPr>
        <w:fldChar w:fldCharType="begin" w:fldLock="1"/>
      </w:r>
      <w:r>
        <w:rPr>
          <w:noProof/>
        </w:rPr>
        <w:instrText xml:space="preserve"> PAGEREF _Toc216293177 \h </w:instrText>
      </w:r>
      <w:r>
        <w:rPr>
          <w:noProof/>
        </w:rPr>
      </w:r>
      <w:r>
        <w:rPr>
          <w:noProof/>
        </w:rPr>
        <w:fldChar w:fldCharType="separate"/>
      </w:r>
      <w:r>
        <w:rPr>
          <w:noProof/>
        </w:rPr>
        <w:t>48</w:t>
      </w:r>
      <w:r>
        <w:rPr>
          <w:noProof/>
        </w:rPr>
        <w:fldChar w:fldCharType="end"/>
      </w:r>
    </w:p>
    <w:p w14:paraId="34C614C5" w14:textId="15AAFA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_Toc216293178 \h </w:instrText>
      </w:r>
      <w:r>
        <w:rPr>
          <w:noProof/>
        </w:rPr>
      </w:r>
      <w:r>
        <w:rPr>
          <w:noProof/>
        </w:rPr>
        <w:fldChar w:fldCharType="separate"/>
      </w:r>
      <w:r>
        <w:rPr>
          <w:noProof/>
        </w:rPr>
        <w:t>48</w:t>
      </w:r>
      <w:r>
        <w:rPr>
          <w:noProof/>
        </w:rPr>
        <w:fldChar w:fldCharType="end"/>
      </w:r>
    </w:p>
    <w:p w14:paraId="2E179445" w14:textId="4AE74FB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Creation</w:t>
      </w:r>
      <w:r>
        <w:rPr>
          <w:noProof/>
        </w:rPr>
        <w:tab/>
      </w:r>
      <w:r>
        <w:rPr>
          <w:noProof/>
        </w:rPr>
        <w:fldChar w:fldCharType="begin" w:fldLock="1"/>
      </w:r>
      <w:r>
        <w:rPr>
          <w:noProof/>
        </w:rPr>
        <w:instrText xml:space="preserve"> PAGEREF _Toc216293179 \h </w:instrText>
      </w:r>
      <w:r>
        <w:rPr>
          <w:noProof/>
        </w:rPr>
      </w:r>
      <w:r>
        <w:rPr>
          <w:noProof/>
        </w:rPr>
        <w:fldChar w:fldCharType="separate"/>
      </w:r>
      <w:r>
        <w:rPr>
          <w:noProof/>
        </w:rPr>
        <w:t>48</w:t>
      </w:r>
      <w:r>
        <w:rPr>
          <w:noProof/>
        </w:rPr>
        <w:fldChar w:fldCharType="end"/>
      </w:r>
    </w:p>
    <w:p w14:paraId="599FF893" w14:textId="6AA6966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Update</w:t>
      </w:r>
      <w:r>
        <w:rPr>
          <w:noProof/>
        </w:rPr>
        <w:tab/>
      </w:r>
      <w:r>
        <w:rPr>
          <w:noProof/>
        </w:rPr>
        <w:fldChar w:fldCharType="begin" w:fldLock="1"/>
      </w:r>
      <w:r>
        <w:rPr>
          <w:noProof/>
        </w:rPr>
        <w:instrText xml:space="preserve"> PAGEREF _Toc216293180 \h </w:instrText>
      </w:r>
      <w:r>
        <w:rPr>
          <w:noProof/>
        </w:rPr>
      </w:r>
      <w:r>
        <w:rPr>
          <w:noProof/>
        </w:rPr>
        <w:fldChar w:fldCharType="separate"/>
      </w:r>
      <w:r>
        <w:rPr>
          <w:noProof/>
        </w:rPr>
        <w:t>48</w:t>
      </w:r>
      <w:r>
        <w:rPr>
          <w:noProof/>
        </w:rPr>
        <w:fldChar w:fldCharType="end"/>
      </w:r>
    </w:p>
    <w:p w14:paraId="6910139D" w14:textId="32A7360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5.5.2.2.4</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Deletion</w:t>
      </w:r>
      <w:r>
        <w:rPr>
          <w:noProof/>
        </w:rPr>
        <w:tab/>
      </w:r>
      <w:r>
        <w:rPr>
          <w:noProof/>
        </w:rPr>
        <w:fldChar w:fldCharType="begin" w:fldLock="1"/>
      </w:r>
      <w:r>
        <w:rPr>
          <w:noProof/>
        </w:rPr>
        <w:instrText xml:space="preserve"> PAGEREF _Toc216293181 \h </w:instrText>
      </w:r>
      <w:r>
        <w:rPr>
          <w:noProof/>
        </w:rPr>
      </w:r>
      <w:r>
        <w:rPr>
          <w:noProof/>
        </w:rPr>
        <w:fldChar w:fldCharType="separate"/>
      </w:r>
      <w:r>
        <w:rPr>
          <w:noProof/>
        </w:rPr>
        <w:t>49</w:t>
      </w:r>
      <w:r>
        <w:rPr>
          <w:noProof/>
        </w:rPr>
        <w:fldChar w:fldCharType="end"/>
      </w:r>
    </w:p>
    <w:p w14:paraId="28CD63AD" w14:textId="264AACF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NSCE_NSOptimization_Notify</w:t>
      </w:r>
      <w:r>
        <w:rPr>
          <w:noProof/>
        </w:rPr>
        <w:tab/>
      </w:r>
      <w:r>
        <w:rPr>
          <w:noProof/>
        </w:rPr>
        <w:fldChar w:fldCharType="begin" w:fldLock="1"/>
      </w:r>
      <w:r>
        <w:rPr>
          <w:noProof/>
        </w:rPr>
        <w:instrText xml:space="preserve"> PAGEREF _Toc216293182 \h </w:instrText>
      </w:r>
      <w:r>
        <w:rPr>
          <w:noProof/>
        </w:rPr>
      </w:r>
      <w:r>
        <w:rPr>
          <w:noProof/>
        </w:rPr>
        <w:fldChar w:fldCharType="separate"/>
      </w:r>
      <w:r>
        <w:rPr>
          <w:noProof/>
        </w:rPr>
        <w:t>50</w:t>
      </w:r>
      <w:r>
        <w:rPr>
          <w:noProof/>
        </w:rPr>
        <w:fldChar w:fldCharType="end"/>
      </w:r>
    </w:p>
    <w:p w14:paraId="6A759E11" w14:textId="5A824AC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_Toc216293183 \h </w:instrText>
      </w:r>
      <w:r>
        <w:rPr>
          <w:noProof/>
        </w:rPr>
      </w:r>
      <w:r>
        <w:rPr>
          <w:noProof/>
        </w:rPr>
        <w:fldChar w:fldCharType="separate"/>
      </w:r>
      <w:r>
        <w:rPr>
          <w:noProof/>
        </w:rPr>
        <w:t>50</w:t>
      </w:r>
      <w:r>
        <w:rPr>
          <w:noProof/>
        </w:rPr>
        <w:fldChar w:fldCharType="end"/>
      </w:r>
    </w:p>
    <w:p w14:paraId="3D3DD12F" w14:textId="59D9FBC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9856A7">
        <w:rPr>
          <w:noProof/>
          <w:lang w:val="en-US"/>
        </w:rPr>
        <w:t>Notification</w:t>
      </w:r>
      <w:r>
        <w:rPr>
          <w:noProof/>
        </w:rPr>
        <w:tab/>
      </w:r>
      <w:r>
        <w:rPr>
          <w:noProof/>
        </w:rPr>
        <w:fldChar w:fldCharType="begin" w:fldLock="1"/>
      </w:r>
      <w:r>
        <w:rPr>
          <w:noProof/>
        </w:rPr>
        <w:instrText xml:space="preserve"> PAGEREF _Toc216293184 \h </w:instrText>
      </w:r>
      <w:r>
        <w:rPr>
          <w:noProof/>
        </w:rPr>
      </w:r>
      <w:r>
        <w:rPr>
          <w:noProof/>
        </w:rPr>
        <w:fldChar w:fldCharType="separate"/>
      </w:r>
      <w:r>
        <w:rPr>
          <w:noProof/>
        </w:rPr>
        <w:t>50</w:t>
      </w:r>
      <w:r>
        <w:rPr>
          <w:noProof/>
        </w:rPr>
        <w:fldChar w:fldCharType="end"/>
      </w:r>
    </w:p>
    <w:p w14:paraId="078EDE35" w14:textId="79CC8825"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w:t>
      </w:r>
      <w:r>
        <w:rPr>
          <w:noProof/>
        </w:rPr>
        <w:t>ManagementServiceDiscovery</w:t>
      </w:r>
      <w:r>
        <w:rPr>
          <w:noProof/>
        </w:rPr>
        <w:tab/>
      </w:r>
      <w:r>
        <w:rPr>
          <w:noProof/>
        </w:rPr>
        <w:fldChar w:fldCharType="begin" w:fldLock="1"/>
      </w:r>
      <w:r>
        <w:rPr>
          <w:noProof/>
        </w:rPr>
        <w:instrText xml:space="preserve"> PAGEREF _Toc216293185 \h </w:instrText>
      </w:r>
      <w:r>
        <w:rPr>
          <w:noProof/>
        </w:rPr>
      </w:r>
      <w:r>
        <w:rPr>
          <w:noProof/>
        </w:rPr>
        <w:fldChar w:fldCharType="separate"/>
      </w:r>
      <w:r>
        <w:rPr>
          <w:noProof/>
        </w:rPr>
        <w:t>50</w:t>
      </w:r>
      <w:r>
        <w:rPr>
          <w:noProof/>
        </w:rPr>
        <w:fldChar w:fldCharType="end"/>
      </w:r>
    </w:p>
    <w:p w14:paraId="0EEF3A79" w14:textId="4946CC5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_Toc216293186 \h </w:instrText>
      </w:r>
      <w:r>
        <w:rPr>
          <w:noProof/>
        </w:rPr>
      </w:r>
      <w:r>
        <w:rPr>
          <w:noProof/>
        </w:rPr>
        <w:fldChar w:fldCharType="separate"/>
      </w:r>
      <w:r>
        <w:rPr>
          <w:noProof/>
        </w:rPr>
        <w:t>50</w:t>
      </w:r>
      <w:r>
        <w:rPr>
          <w:noProof/>
        </w:rPr>
        <w:fldChar w:fldCharType="end"/>
      </w:r>
    </w:p>
    <w:p w14:paraId="0AA2F5AC" w14:textId="5A028D7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_Toc216293187 \h </w:instrText>
      </w:r>
      <w:r>
        <w:rPr>
          <w:noProof/>
        </w:rPr>
      </w:r>
      <w:r>
        <w:rPr>
          <w:noProof/>
        </w:rPr>
        <w:fldChar w:fldCharType="separate"/>
      </w:r>
      <w:r>
        <w:rPr>
          <w:noProof/>
        </w:rPr>
        <w:t>51</w:t>
      </w:r>
      <w:r>
        <w:rPr>
          <w:noProof/>
        </w:rPr>
        <w:fldChar w:fldCharType="end"/>
      </w:r>
    </w:p>
    <w:p w14:paraId="28B7866D" w14:textId="4F35AE6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_Toc216293188 \h </w:instrText>
      </w:r>
      <w:r>
        <w:rPr>
          <w:noProof/>
        </w:rPr>
      </w:r>
      <w:r>
        <w:rPr>
          <w:noProof/>
        </w:rPr>
        <w:fldChar w:fldCharType="separate"/>
      </w:r>
      <w:r>
        <w:rPr>
          <w:noProof/>
        </w:rPr>
        <w:t>51</w:t>
      </w:r>
      <w:r>
        <w:rPr>
          <w:noProof/>
        </w:rPr>
        <w:fldChar w:fldCharType="end"/>
      </w:r>
    </w:p>
    <w:p w14:paraId="23ACCD41" w14:textId="263FA93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NSCE_ManagementServiceDiscovery</w:t>
      </w:r>
      <w:r>
        <w:rPr>
          <w:noProof/>
        </w:rPr>
        <w:t>_</w:t>
      </w:r>
      <w:r w:rsidRPr="009856A7">
        <w:rPr>
          <w:noProof/>
          <w:lang w:val="en-US"/>
        </w:rPr>
        <w:t>Subscribe</w:t>
      </w:r>
      <w:r>
        <w:rPr>
          <w:noProof/>
        </w:rPr>
        <w:tab/>
      </w:r>
      <w:r>
        <w:rPr>
          <w:noProof/>
        </w:rPr>
        <w:fldChar w:fldCharType="begin" w:fldLock="1"/>
      </w:r>
      <w:r>
        <w:rPr>
          <w:noProof/>
        </w:rPr>
        <w:instrText xml:space="preserve"> PAGEREF _Toc216293189 \h </w:instrText>
      </w:r>
      <w:r>
        <w:rPr>
          <w:noProof/>
        </w:rPr>
      </w:r>
      <w:r>
        <w:rPr>
          <w:noProof/>
        </w:rPr>
        <w:fldChar w:fldCharType="separate"/>
      </w:r>
      <w:r>
        <w:rPr>
          <w:noProof/>
        </w:rPr>
        <w:t>51</w:t>
      </w:r>
      <w:r>
        <w:rPr>
          <w:noProof/>
        </w:rPr>
        <w:fldChar w:fldCharType="end"/>
      </w:r>
    </w:p>
    <w:p w14:paraId="374AFF4B" w14:textId="5C0D51A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_Toc216293190 \h </w:instrText>
      </w:r>
      <w:r>
        <w:rPr>
          <w:noProof/>
        </w:rPr>
      </w:r>
      <w:r>
        <w:rPr>
          <w:noProof/>
        </w:rPr>
        <w:fldChar w:fldCharType="separate"/>
      </w:r>
      <w:r>
        <w:rPr>
          <w:noProof/>
        </w:rPr>
        <w:t>51</w:t>
      </w:r>
      <w:r>
        <w:rPr>
          <w:noProof/>
        </w:rPr>
        <w:fldChar w:fldCharType="end"/>
      </w:r>
    </w:p>
    <w:p w14:paraId="5330C16D" w14:textId="08A4E2F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Creation</w:t>
      </w:r>
      <w:r>
        <w:rPr>
          <w:noProof/>
        </w:rPr>
        <w:tab/>
      </w:r>
      <w:r>
        <w:rPr>
          <w:noProof/>
        </w:rPr>
        <w:fldChar w:fldCharType="begin" w:fldLock="1"/>
      </w:r>
      <w:r>
        <w:rPr>
          <w:noProof/>
        </w:rPr>
        <w:instrText xml:space="preserve"> PAGEREF _Toc216293191 \h </w:instrText>
      </w:r>
      <w:r>
        <w:rPr>
          <w:noProof/>
        </w:rPr>
      </w:r>
      <w:r>
        <w:rPr>
          <w:noProof/>
        </w:rPr>
        <w:fldChar w:fldCharType="separate"/>
      </w:r>
      <w:r>
        <w:rPr>
          <w:noProof/>
        </w:rPr>
        <w:t>51</w:t>
      </w:r>
      <w:r>
        <w:rPr>
          <w:noProof/>
        </w:rPr>
        <w:fldChar w:fldCharType="end"/>
      </w:r>
    </w:p>
    <w:p w14:paraId="107962FE" w14:textId="55E9D03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Update</w:t>
      </w:r>
      <w:r>
        <w:rPr>
          <w:noProof/>
        </w:rPr>
        <w:tab/>
      </w:r>
      <w:r>
        <w:rPr>
          <w:noProof/>
        </w:rPr>
        <w:fldChar w:fldCharType="begin" w:fldLock="1"/>
      </w:r>
      <w:r>
        <w:rPr>
          <w:noProof/>
        </w:rPr>
        <w:instrText xml:space="preserve"> PAGEREF _Toc216293192 \h </w:instrText>
      </w:r>
      <w:r>
        <w:rPr>
          <w:noProof/>
        </w:rPr>
      </w:r>
      <w:r>
        <w:rPr>
          <w:noProof/>
        </w:rPr>
        <w:fldChar w:fldCharType="separate"/>
      </w:r>
      <w:r>
        <w:rPr>
          <w:noProof/>
        </w:rPr>
        <w:t>52</w:t>
      </w:r>
      <w:r>
        <w:rPr>
          <w:noProof/>
        </w:rPr>
        <w:fldChar w:fldCharType="end"/>
      </w:r>
    </w:p>
    <w:p w14:paraId="1BD76F6F" w14:textId="7E5D288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Deletion</w:t>
      </w:r>
      <w:r>
        <w:rPr>
          <w:noProof/>
        </w:rPr>
        <w:tab/>
      </w:r>
      <w:r>
        <w:rPr>
          <w:noProof/>
        </w:rPr>
        <w:fldChar w:fldCharType="begin" w:fldLock="1"/>
      </w:r>
      <w:r>
        <w:rPr>
          <w:noProof/>
        </w:rPr>
        <w:instrText xml:space="preserve"> PAGEREF _Toc216293193 \h </w:instrText>
      </w:r>
      <w:r>
        <w:rPr>
          <w:noProof/>
        </w:rPr>
      </w:r>
      <w:r>
        <w:rPr>
          <w:noProof/>
        </w:rPr>
        <w:fldChar w:fldCharType="separate"/>
      </w:r>
      <w:r>
        <w:rPr>
          <w:noProof/>
        </w:rPr>
        <w:t>52</w:t>
      </w:r>
      <w:r>
        <w:rPr>
          <w:noProof/>
        </w:rPr>
        <w:fldChar w:fldCharType="end"/>
      </w:r>
    </w:p>
    <w:p w14:paraId="32DAC1E7" w14:textId="6616E4A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NSCE_ManagementServiceDiscovery_Notify</w:t>
      </w:r>
      <w:r>
        <w:rPr>
          <w:noProof/>
        </w:rPr>
        <w:tab/>
      </w:r>
      <w:r>
        <w:rPr>
          <w:noProof/>
        </w:rPr>
        <w:fldChar w:fldCharType="begin" w:fldLock="1"/>
      </w:r>
      <w:r>
        <w:rPr>
          <w:noProof/>
        </w:rPr>
        <w:instrText xml:space="preserve"> PAGEREF _Toc216293194 \h </w:instrText>
      </w:r>
      <w:r>
        <w:rPr>
          <w:noProof/>
        </w:rPr>
      </w:r>
      <w:r>
        <w:rPr>
          <w:noProof/>
        </w:rPr>
        <w:fldChar w:fldCharType="separate"/>
      </w:r>
      <w:r>
        <w:rPr>
          <w:noProof/>
        </w:rPr>
        <w:t>53</w:t>
      </w:r>
      <w:r>
        <w:rPr>
          <w:noProof/>
        </w:rPr>
        <w:fldChar w:fldCharType="end"/>
      </w:r>
    </w:p>
    <w:p w14:paraId="0D4D86D3" w14:textId="194B5F3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_Toc216293195 \h </w:instrText>
      </w:r>
      <w:r>
        <w:rPr>
          <w:noProof/>
        </w:rPr>
      </w:r>
      <w:r>
        <w:rPr>
          <w:noProof/>
        </w:rPr>
        <w:fldChar w:fldCharType="separate"/>
      </w:r>
      <w:r>
        <w:rPr>
          <w:noProof/>
        </w:rPr>
        <w:t>53</w:t>
      </w:r>
      <w:r>
        <w:rPr>
          <w:noProof/>
        </w:rPr>
        <w:fldChar w:fldCharType="end"/>
      </w:r>
    </w:p>
    <w:p w14:paraId="723A0033" w14:textId="182E4D4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 xml:space="preserve">Management Discovery </w:t>
      </w:r>
      <w:r w:rsidRPr="009856A7">
        <w:rPr>
          <w:noProof/>
          <w:lang w:val="en-US"/>
        </w:rPr>
        <w:t>Notification</w:t>
      </w:r>
      <w:r>
        <w:rPr>
          <w:noProof/>
        </w:rPr>
        <w:tab/>
      </w:r>
      <w:r>
        <w:rPr>
          <w:noProof/>
        </w:rPr>
        <w:fldChar w:fldCharType="begin" w:fldLock="1"/>
      </w:r>
      <w:r>
        <w:rPr>
          <w:noProof/>
        </w:rPr>
        <w:instrText xml:space="preserve"> PAGEREF _Toc216293196 \h </w:instrText>
      </w:r>
      <w:r>
        <w:rPr>
          <w:noProof/>
        </w:rPr>
      </w:r>
      <w:r>
        <w:rPr>
          <w:noProof/>
        </w:rPr>
        <w:fldChar w:fldCharType="separate"/>
      </w:r>
      <w:r>
        <w:rPr>
          <w:noProof/>
        </w:rPr>
        <w:t>53</w:t>
      </w:r>
      <w:r>
        <w:rPr>
          <w:noProof/>
        </w:rPr>
        <w:fldChar w:fldCharType="end"/>
      </w:r>
    </w:p>
    <w:p w14:paraId="3626A388" w14:textId="641712B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ab/>
      </w:r>
      <w:r>
        <w:rPr>
          <w:noProof/>
        </w:rPr>
        <w:fldChar w:fldCharType="begin" w:fldLock="1"/>
      </w:r>
      <w:r>
        <w:rPr>
          <w:noProof/>
        </w:rPr>
        <w:instrText xml:space="preserve"> PAGEREF _Toc216293197 \h </w:instrText>
      </w:r>
      <w:r>
        <w:rPr>
          <w:noProof/>
        </w:rPr>
      </w:r>
      <w:r>
        <w:rPr>
          <w:noProof/>
        </w:rPr>
        <w:fldChar w:fldCharType="separate"/>
      </w:r>
      <w:r>
        <w:rPr>
          <w:noProof/>
        </w:rPr>
        <w:t>53</w:t>
      </w:r>
      <w:r>
        <w:rPr>
          <w:noProof/>
        </w:rPr>
        <w:fldChar w:fldCharType="end"/>
      </w:r>
    </w:p>
    <w:p w14:paraId="035C6DC1" w14:textId="6B7D922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_Toc216293198 \h </w:instrText>
      </w:r>
      <w:r>
        <w:rPr>
          <w:noProof/>
        </w:rPr>
      </w:r>
      <w:r>
        <w:rPr>
          <w:noProof/>
        </w:rPr>
        <w:fldChar w:fldCharType="separate"/>
      </w:r>
      <w:r>
        <w:rPr>
          <w:noProof/>
        </w:rPr>
        <w:t>53</w:t>
      </w:r>
      <w:r>
        <w:rPr>
          <w:noProof/>
        </w:rPr>
        <w:fldChar w:fldCharType="end"/>
      </w:r>
    </w:p>
    <w:p w14:paraId="0BEB3452" w14:textId="65C1738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_Toc216293199 \h </w:instrText>
      </w:r>
      <w:r>
        <w:rPr>
          <w:noProof/>
        </w:rPr>
      </w:r>
      <w:r>
        <w:rPr>
          <w:noProof/>
        </w:rPr>
        <w:fldChar w:fldCharType="separate"/>
      </w:r>
      <w:r>
        <w:rPr>
          <w:noProof/>
        </w:rPr>
        <w:t>54</w:t>
      </w:r>
      <w:r>
        <w:rPr>
          <w:noProof/>
        </w:rPr>
        <w:fldChar w:fldCharType="end"/>
      </w:r>
    </w:p>
    <w:p w14:paraId="5942F1E6" w14:textId="778A31B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_Toc216293200 \h </w:instrText>
      </w:r>
      <w:r>
        <w:rPr>
          <w:noProof/>
        </w:rPr>
      </w:r>
      <w:r>
        <w:rPr>
          <w:noProof/>
        </w:rPr>
        <w:fldChar w:fldCharType="separate"/>
      </w:r>
      <w:r>
        <w:rPr>
          <w:noProof/>
        </w:rPr>
        <w:t>54</w:t>
      </w:r>
      <w:r>
        <w:rPr>
          <w:noProof/>
        </w:rPr>
        <w:fldChar w:fldCharType="end"/>
      </w:r>
    </w:p>
    <w:p w14:paraId="7846E2A9" w14:textId="6A075AD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_Manage</w:t>
      </w:r>
      <w:r>
        <w:rPr>
          <w:noProof/>
        </w:rPr>
        <w:tab/>
      </w:r>
      <w:r>
        <w:rPr>
          <w:noProof/>
        </w:rPr>
        <w:fldChar w:fldCharType="begin" w:fldLock="1"/>
      </w:r>
      <w:r>
        <w:rPr>
          <w:noProof/>
        </w:rPr>
        <w:instrText xml:space="preserve"> PAGEREF _Toc216293201 \h </w:instrText>
      </w:r>
      <w:r>
        <w:rPr>
          <w:noProof/>
        </w:rPr>
      </w:r>
      <w:r>
        <w:rPr>
          <w:noProof/>
        </w:rPr>
        <w:fldChar w:fldCharType="separate"/>
      </w:r>
      <w:r>
        <w:rPr>
          <w:noProof/>
        </w:rPr>
        <w:t>54</w:t>
      </w:r>
      <w:r>
        <w:rPr>
          <w:noProof/>
        </w:rPr>
        <w:fldChar w:fldCharType="end"/>
      </w:r>
    </w:p>
    <w:p w14:paraId="527272FE" w14:textId="7704608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_Toc216293202 \h </w:instrText>
      </w:r>
      <w:r>
        <w:rPr>
          <w:noProof/>
        </w:rPr>
      </w:r>
      <w:r>
        <w:rPr>
          <w:noProof/>
        </w:rPr>
        <w:fldChar w:fldCharType="separate"/>
      </w:r>
      <w:r>
        <w:rPr>
          <w:noProof/>
        </w:rPr>
        <w:t>54</w:t>
      </w:r>
      <w:r>
        <w:rPr>
          <w:noProof/>
        </w:rPr>
        <w:fldChar w:fldCharType="end"/>
      </w:r>
    </w:p>
    <w:p w14:paraId="0BB24F05" w14:textId="1F48CBB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Monitoring Job Creation</w:t>
      </w:r>
      <w:r>
        <w:rPr>
          <w:noProof/>
        </w:rPr>
        <w:tab/>
      </w:r>
      <w:r>
        <w:rPr>
          <w:noProof/>
        </w:rPr>
        <w:fldChar w:fldCharType="begin" w:fldLock="1"/>
      </w:r>
      <w:r>
        <w:rPr>
          <w:noProof/>
        </w:rPr>
        <w:instrText xml:space="preserve"> PAGEREF _Toc216293203 \h </w:instrText>
      </w:r>
      <w:r>
        <w:rPr>
          <w:noProof/>
        </w:rPr>
      </w:r>
      <w:r>
        <w:rPr>
          <w:noProof/>
        </w:rPr>
        <w:fldChar w:fldCharType="separate"/>
      </w:r>
      <w:r>
        <w:rPr>
          <w:noProof/>
        </w:rPr>
        <w:t>54</w:t>
      </w:r>
      <w:r>
        <w:rPr>
          <w:noProof/>
        </w:rPr>
        <w:fldChar w:fldCharType="end"/>
      </w:r>
    </w:p>
    <w:p w14:paraId="528E3700" w14:textId="4E5A55A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Monitoring Job Update</w:t>
      </w:r>
      <w:r>
        <w:rPr>
          <w:noProof/>
        </w:rPr>
        <w:tab/>
      </w:r>
      <w:r>
        <w:rPr>
          <w:noProof/>
        </w:rPr>
        <w:fldChar w:fldCharType="begin" w:fldLock="1"/>
      </w:r>
      <w:r>
        <w:rPr>
          <w:noProof/>
        </w:rPr>
        <w:instrText xml:space="preserve"> PAGEREF _Toc216293204 \h </w:instrText>
      </w:r>
      <w:r>
        <w:rPr>
          <w:noProof/>
        </w:rPr>
      </w:r>
      <w:r>
        <w:rPr>
          <w:noProof/>
        </w:rPr>
        <w:fldChar w:fldCharType="separate"/>
      </w:r>
      <w:r>
        <w:rPr>
          <w:noProof/>
        </w:rPr>
        <w:t>55</w:t>
      </w:r>
      <w:r>
        <w:rPr>
          <w:noProof/>
        </w:rPr>
        <w:fldChar w:fldCharType="end"/>
      </w:r>
    </w:p>
    <w:p w14:paraId="34E0E014" w14:textId="1D4ADB5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Job </w:t>
      </w:r>
      <w:r w:rsidRPr="009856A7">
        <w:rPr>
          <w:noProof/>
          <w:lang w:val="en-US"/>
        </w:rPr>
        <w:t>Deletion</w:t>
      </w:r>
      <w:r>
        <w:rPr>
          <w:noProof/>
        </w:rPr>
        <w:tab/>
      </w:r>
      <w:r>
        <w:rPr>
          <w:noProof/>
        </w:rPr>
        <w:fldChar w:fldCharType="begin" w:fldLock="1"/>
      </w:r>
      <w:r>
        <w:rPr>
          <w:noProof/>
        </w:rPr>
        <w:instrText xml:space="preserve"> PAGEREF _Toc216293205 \h </w:instrText>
      </w:r>
      <w:r>
        <w:rPr>
          <w:noProof/>
        </w:rPr>
      </w:r>
      <w:r>
        <w:rPr>
          <w:noProof/>
        </w:rPr>
        <w:fldChar w:fldCharType="separate"/>
      </w:r>
      <w:r>
        <w:rPr>
          <w:noProof/>
        </w:rPr>
        <w:t>56</w:t>
      </w:r>
      <w:r>
        <w:rPr>
          <w:noProof/>
        </w:rPr>
        <w:fldChar w:fldCharType="end"/>
      </w:r>
    </w:p>
    <w:p w14:paraId="32013A61" w14:textId="1A4C943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_Subscribe</w:t>
      </w:r>
      <w:r>
        <w:rPr>
          <w:noProof/>
        </w:rPr>
        <w:tab/>
      </w:r>
      <w:r>
        <w:rPr>
          <w:noProof/>
        </w:rPr>
        <w:fldChar w:fldCharType="begin" w:fldLock="1"/>
      </w:r>
      <w:r>
        <w:rPr>
          <w:noProof/>
        </w:rPr>
        <w:instrText xml:space="preserve"> PAGEREF _Toc216293206 \h </w:instrText>
      </w:r>
      <w:r>
        <w:rPr>
          <w:noProof/>
        </w:rPr>
      </w:r>
      <w:r>
        <w:rPr>
          <w:noProof/>
        </w:rPr>
        <w:fldChar w:fldCharType="separate"/>
      </w:r>
      <w:r>
        <w:rPr>
          <w:noProof/>
        </w:rPr>
        <w:t>56</w:t>
      </w:r>
      <w:r>
        <w:rPr>
          <w:noProof/>
        </w:rPr>
        <w:fldChar w:fldCharType="end"/>
      </w:r>
    </w:p>
    <w:p w14:paraId="74297047" w14:textId="2005415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_Toc216293207 \h </w:instrText>
      </w:r>
      <w:r>
        <w:rPr>
          <w:noProof/>
        </w:rPr>
      </w:r>
      <w:r>
        <w:rPr>
          <w:noProof/>
        </w:rPr>
        <w:fldChar w:fldCharType="separate"/>
      </w:r>
      <w:r>
        <w:rPr>
          <w:noProof/>
        </w:rPr>
        <w:t>56</w:t>
      </w:r>
      <w:r>
        <w:rPr>
          <w:noProof/>
        </w:rPr>
        <w:fldChar w:fldCharType="end"/>
      </w:r>
    </w:p>
    <w:p w14:paraId="74C55A36" w14:textId="5439AEB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Monitoring Subscription Creation</w:t>
      </w:r>
      <w:r>
        <w:rPr>
          <w:noProof/>
        </w:rPr>
        <w:tab/>
      </w:r>
      <w:r>
        <w:rPr>
          <w:noProof/>
        </w:rPr>
        <w:fldChar w:fldCharType="begin" w:fldLock="1"/>
      </w:r>
      <w:r>
        <w:rPr>
          <w:noProof/>
        </w:rPr>
        <w:instrText xml:space="preserve"> PAGEREF _Toc216293208 \h </w:instrText>
      </w:r>
      <w:r>
        <w:rPr>
          <w:noProof/>
        </w:rPr>
      </w:r>
      <w:r>
        <w:rPr>
          <w:noProof/>
        </w:rPr>
        <w:fldChar w:fldCharType="separate"/>
      </w:r>
      <w:r>
        <w:rPr>
          <w:noProof/>
        </w:rPr>
        <w:t>56</w:t>
      </w:r>
      <w:r>
        <w:rPr>
          <w:noProof/>
        </w:rPr>
        <w:fldChar w:fldCharType="end"/>
      </w:r>
    </w:p>
    <w:p w14:paraId="5222C4B9" w14:textId="65BF663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5.7.2.3.3</w:t>
      </w:r>
      <w:r>
        <w:rPr>
          <w:rFonts w:asciiTheme="minorHAnsi" w:eastAsiaTheme="minorEastAsia" w:hAnsiTheme="minorHAnsi" w:cstheme="minorBidi"/>
          <w:noProof/>
          <w:kern w:val="2"/>
          <w:sz w:val="24"/>
          <w:szCs w:val="24"/>
          <w:lang w:eastAsia="en-GB"/>
          <w14:ligatures w14:val="standardContextual"/>
        </w:rPr>
        <w:tab/>
      </w:r>
      <w:r>
        <w:rPr>
          <w:noProof/>
        </w:rPr>
        <w:t>Monitoring Subscription Update</w:t>
      </w:r>
      <w:r>
        <w:rPr>
          <w:noProof/>
        </w:rPr>
        <w:tab/>
      </w:r>
      <w:r>
        <w:rPr>
          <w:noProof/>
        </w:rPr>
        <w:fldChar w:fldCharType="begin" w:fldLock="1"/>
      </w:r>
      <w:r>
        <w:rPr>
          <w:noProof/>
        </w:rPr>
        <w:instrText xml:space="preserve"> PAGEREF _Toc216293209 \h </w:instrText>
      </w:r>
      <w:r>
        <w:rPr>
          <w:noProof/>
        </w:rPr>
      </w:r>
      <w:r>
        <w:rPr>
          <w:noProof/>
        </w:rPr>
        <w:fldChar w:fldCharType="separate"/>
      </w:r>
      <w:r>
        <w:rPr>
          <w:noProof/>
        </w:rPr>
        <w:t>57</w:t>
      </w:r>
      <w:r>
        <w:rPr>
          <w:noProof/>
        </w:rPr>
        <w:fldChar w:fldCharType="end"/>
      </w:r>
    </w:p>
    <w:p w14:paraId="1AE1D7D5" w14:textId="795489C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5.7.2.3.4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Subscription </w:t>
      </w:r>
      <w:r w:rsidRPr="009856A7">
        <w:rPr>
          <w:noProof/>
          <w:lang w:val="en-US"/>
        </w:rPr>
        <w:t>Deletion</w:t>
      </w:r>
      <w:r>
        <w:rPr>
          <w:noProof/>
        </w:rPr>
        <w:tab/>
      </w:r>
      <w:r>
        <w:rPr>
          <w:noProof/>
        </w:rPr>
        <w:fldChar w:fldCharType="begin" w:fldLock="1"/>
      </w:r>
      <w:r>
        <w:rPr>
          <w:noProof/>
        </w:rPr>
        <w:instrText xml:space="preserve"> PAGEREF _Toc216293210 \h </w:instrText>
      </w:r>
      <w:r>
        <w:rPr>
          <w:noProof/>
        </w:rPr>
      </w:r>
      <w:r>
        <w:rPr>
          <w:noProof/>
        </w:rPr>
        <w:fldChar w:fldCharType="separate"/>
      </w:r>
      <w:r>
        <w:rPr>
          <w:noProof/>
        </w:rPr>
        <w:t>58</w:t>
      </w:r>
      <w:r>
        <w:rPr>
          <w:noProof/>
        </w:rPr>
        <w:fldChar w:fldCharType="end"/>
      </w:r>
    </w:p>
    <w:p w14:paraId="6521CC0F" w14:textId="0D1E270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_Notify</w:t>
      </w:r>
      <w:r>
        <w:rPr>
          <w:noProof/>
        </w:rPr>
        <w:tab/>
      </w:r>
      <w:r>
        <w:rPr>
          <w:noProof/>
        </w:rPr>
        <w:fldChar w:fldCharType="begin" w:fldLock="1"/>
      </w:r>
      <w:r>
        <w:rPr>
          <w:noProof/>
        </w:rPr>
        <w:instrText xml:space="preserve"> PAGEREF _Toc216293211 \h </w:instrText>
      </w:r>
      <w:r>
        <w:rPr>
          <w:noProof/>
        </w:rPr>
      </w:r>
      <w:r>
        <w:rPr>
          <w:noProof/>
        </w:rPr>
        <w:fldChar w:fldCharType="separate"/>
      </w:r>
      <w:r>
        <w:rPr>
          <w:noProof/>
        </w:rPr>
        <w:t>58</w:t>
      </w:r>
      <w:r>
        <w:rPr>
          <w:noProof/>
        </w:rPr>
        <w:fldChar w:fldCharType="end"/>
      </w:r>
    </w:p>
    <w:p w14:paraId="5C9E58CE" w14:textId="444605E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_Toc216293212 \h </w:instrText>
      </w:r>
      <w:r>
        <w:rPr>
          <w:noProof/>
        </w:rPr>
      </w:r>
      <w:r>
        <w:rPr>
          <w:noProof/>
        </w:rPr>
        <w:fldChar w:fldCharType="separate"/>
      </w:r>
      <w:r>
        <w:rPr>
          <w:noProof/>
        </w:rPr>
        <w:t>58</w:t>
      </w:r>
      <w:r>
        <w:rPr>
          <w:noProof/>
        </w:rPr>
        <w:fldChar w:fldCharType="end"/>
      </w:r>
    </w:p>
    <w:p w14:paraId="41C1AC41" w14:textId="2163955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5.7.2.4.2</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w:t>
      </w:r>
      <w:r w:rsidRPr="009856A7">
        <w:rPr>
          <w:noProof/>
          <w:lang w:val="en-US"/>
        </w:rPr>
        <w:t>Notification</w:t>
      </w:r>
      <w:r>
        <w:rPr>
          <w:noProof/>
        </w:rPr>
        <w:tab/>
      </w:r>
      <w:r>
        <w:rPr>
          <w:noProof/>
        </w:rPr>
        <w:fldChar w:fldCharType="begin" w:fldLock="1"/>
      </w:r>
      <w:r>
        <w:rPr>
          <w:noProof/>
        </w:rPr>
        <w:instrText xml:space="preserve"> PAGEREF _Toc216293213 \h </w:instrText>
      </w:r>
      <w:r>
        <w:rPr>
          <w:noProof/>
        </w:rPr>
      </w:r>
      <w:r>
        <w:rPr>
          <w:noProof/>
        </w:rPr>
        <w:fldChar w:fldCharType="separate"/>
      </w:r>
      <w:r>
        <w:rPr>
          <w:noProof/>
        </w:rPr>
        <w:t>58</w:t>
      </w:r>
      <w:r>
        <w:rPr>
          <w:noProof/>
        </w:rPr>
        <w:fldChar w:fldCharType="end"/>
      </w:r>
    </w:p>
    <w:p w14:paraId="3DFA1626" w14:textId="2FE1982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_</w:t>
      </w:r>
      <w:r w:rsidRPr="009856A7">
        <w:rPr>
          <w:noProof/>
          <w:lang w:val="en-US"/>
        </w:rPr>
        <w:t>Request</w:t>
      </w:r>
      <w:r>
        <w:rPr>
          <w:noProof/>
        </w:rPr>
        <w:tab/>
      </w:r>
      <w:r>
        <w:rPr>
          <w:noProof/>
        </w:rPr>
        <w:fldChar w:fldCharType="begin" w:fldLock="1"/>
      </w:r>
      <w:r>
        <w:rPr>
          <w:noProof/>
        </w:rPr>
        <w:instrText xml:space="preserve"> PAGEREF _Toc216293214 \h </w:instrText>
      </w:r>
      <w:r>
        <w:rPr>
          <w:noProof/>
        </w:rPr>
      </w:r>
      <w:r>
        <w:rPr>
          <w:noProof/>
        </w:rPr>
        <w:fldChar w:fldCharType="separate"/>
      </w:r>
      <w:r>
        <w:rPr>
          <w:noProof/>
        </w:rPr>
        <w:t>59</w:t>
      </w:r>
      <w:r>
        <w:rPr>
          <w:noProof/>
        </w:rPr>
        <w:fldChar w:fldCharType="end"/>
      </w:r>
    </w:p>
    <w:p w14:paraId="3E309628" w14:textId="7382E43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_Toc216293215 \h </w:instrText>
      </w:r>
      <w:r>
        <w:rPr>
          <w:noProof/>
        </w:rPr>
      </w:r>
      <w:r>
        <w:rPr>
          <w:noProof/>
        </w:rPr>
        <w:fldChar w:fldCharType="separate"/>
      </w:r>
      <w:r>
        <w:rPr>
          <w:noProof/>
        </w:rPr>
        <w:t>59</w:t>
      </w:r>
      <w:r>
        <w:rPr>
          <w:noProof/>
        </w:rPr>
        <w:fldChar w:fldCharType="end"/>
      </w:r>
    </w:p>
    <w:p w14:paraId="68FD5B03" w14:textId="73C2DC8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sidRPr="009856A7">
        <w:rPr>
          <w:rFonts w:cs="Courier New"/>
          <w:noProof/>
        </w:rPr>
        <w:t>M</w:t>
      </w:r>
      <w:r>
        <w:rPr>
          <w:noProof/>
        </w:rPr>
        <w:t>ultiple Slices related Performance and Analytics Consolidated Reporting</w:t>
      </w:r>
      <w:r w:rsidRPr="009856A7">
        <w:rPr>
          <w:rFonts w:cs="Courier New"/>
          <w:noProof/>
        </w:rPr>
        <w:t xml:space="preserve"> Request</w:t>
      </w:r>
      <w:r>
        <w:rPr>
          <w:noProof/>
        </w:rPr>
        <w:tab/>
      </w:r>
      <w:r>
        <w:rPr>
          <w:noProof/>
        </w:rPr>
        <w:fldChar w:fldCharType="begin" w:fldLock="1"/>
      </w:r>
      <w:r>
        <w:rPr>
          <w:noProof/>
        </w:rPr>
        <w:instrText xml:space="preserve"> PAGEREF _Toc216293216 \h </w:instrText>
      </w:r>
      <w:r>
        <w:rPr>
          <w:noProof/>
        </w:rPr>
      </w:r>
      <w:r>
        <w:rPr>
          <w:noProof/>
        </w:rPr>
        <w:fldChar w:fldCharType="separate"/>
      </w:r>
      <w:r>
        <w:rPr>
          <w:noProof/>
        </w:rPr>
        <w:t>59</w:t>
      </w:r>
      <w:r>
        <w:rPr>
          <w:noProof/>
        </w:rPr>
        <w:fldChar w:fldCharType="end"/>
      </w:r>
    </w:p>
    <w:p w14:paraId="5A99842A" w14:textId="56675719"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NSCE_InfoCollection</w:t>
      </w:r>
      <w:r>
        <w:rPr>
          <w:noProof/>
        </w:rPr>
        <w:tab/>
      </w:r>
      <w:r>
        <w:rPr>
          <w:noProof/>
        </w:rPr>
        <w:fldChar w:fldCharType="begin" w:fldLock="1"/>
      </w:r>
      <w:r>
        <w:rPr>
          <w:noProof/>
        </w:rPr>
        <w:instrText xml:space="preserve"> PAGEREF _Toc216293217 \h </w:instrText>
      </w:r>
      <w:r>
        <w:rPr>
          <w:noProof/>
        </w:rPr>
      </w:r>
      <w:r>
        <w:rPr>
          <w:noProof/>
        </w:rPr>
        <w:fldChar w:fldCharType="separate"/>
      </w:r>
      <w:r>
        <w:rPr>
          <w:noProof/>
        </w:rPr>
        <w:t>60</w:t>
      </w:r>
      <w:r>
        <w:rPr>
          <w:noProof/>
        </w:rPr>
        <w:fldChar w:fldCharType="end"/>
      </w:r>
    </w:p>
    <w:p w14:paraId="4E7025AF" w14:textId="72E64DB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_Toc216293218 \h </w:instrText>
      </w:r>
      <w:r>
        <w:rPr>
          <w:noProof/>
        </w:rPr>
      </w:r>
      <w:r>
        <w:rPr>
          <w:noProof/>
        </w:rPr>
        <w:fldChar w:fldCharType="separate"/>
      </w:r>
      <w:r>
        <w:rPr>
          <w:noProof/>
        </w:rPr>
        <w:t>60</w:t>
      </w:r>
      <w:r>
        <w:rPr>
          <w:noProof/>
        </w:rPr>
        <w:fldChar w:fldCharType="end"/>
      </w:r>
    </w:p>
    <w:p w14:paraId="3F629007" w14:textId="4AD49CC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_Toc216293219 \h </w:instrText>
      </w:r>
      <w:r>
        <w:rPr>
          <w:noProof/>
        </w:rPr>
      </w:r>
      <w:r>
        <w:rPr>
          <w:noProof/>
        </w:rPr>
        <w:fldChar w:fldCharType="separate"/>
      </w:r>
      <w:r>
        <w:rPr>
          <w:noProof/>
        </w:rPr>
        <w:t>60</w:t>
      </w:r>
      <w:r>
        <w:rPr>
          <w:noProof/>
        </w:rPr>
        <w:fldChar w:fldCharType="end"/>
      </w:r>
    </w:p>
    <w:p w14:paraId="433C3422" w14:textId="04F9D93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_Toc216293220 \h </w:instrText>
      </w:r>
      <w:r>
        <w:rPr>
          <w:noProof/>
        </w:rPr>
      </w:r>
      <w:r>
        <w:rPr>
          <w:noProof/>
        </w:rPr>
        <w:fldChar w:fldCharType="separate"/>
      </w:r>
      <w:r>
        <w:rPr>
          <w:noProof/>
        </w:rPr>
        <w:t>60</w:t>
      </w:r>
      <w:r>
        <w:rPr>
          <w:noProof/>
        </w:rPr>
        <w:fldChar w:fldCharType="end"/>
      </w:r>
    </w:p>
    <w:p w14:paraId="77A8E326" w14:textId="5FFD859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NSCE_InfoCollection_S</w:t>
      </w:r>
      <w:r>
        <w:rPr>
          <w:noProof/>
          <w:lang w:eastAsia="zh-CN"/>
        </w:rPr>
        <w:t>ub</w:t>
      </w:r>
      <w:r>
        <w:rPr>
          <w:noProof/>
        </w:rPr>
        <w:t>scribe</w:t>
      </w:r>
      <w:r>
        <w:rPr>
          <w:noProof/>
        </w:rPr>
        <w:tab/>
      </w:r>
      <w:r>
        <w:rPr>
          <w:noProof/>
        </w:rPr>
        <w:fldChar w:fldCharType="begin" w:fldLock="1"/>
      </w:r>
      <w:r>
        <w:rPr>
          <w:noProof/>
        </w:rPr>
        <w:instrText xml:space="preserve"> PAGEREF _Toc216293221 \h </w:instrText>
      </w:r>
      <w:r>
        <w:rPr>
          <w:noProof/>
        </w:rPr>
      </w:r>
      <w:r>
        <w:rPr>
          <w:noProof/>
        </w:rPr>
        <w:fldChar w:fldCharType="separate"/>
      </w:r>
      <w:r>
        <w:rPr>
          <w:noProof/>
        </w:rPr>
        <w:t>60</w:t>
      </w:r>
      <w:r>
        <w:rPr>
          <w:noProof/>
        </w:rPr>
        <w:fldChar w:fldCharType="end"/>
      </w:r>
    </w:p>
    <w:p w14:paraId="251F311A" w14:textId="21A7606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_Toc216293222 \h </w:instrText>
      </w:r>
      <w:r>
        <w:rPr>
          <w:noProof/>
        </w:rPr>
      </w:r>
      <w:r>
        <w:rPr>
          <w:noProof/>
        </w:rPr>
        <w:fldChar w:fldCharType="separate"/>
      </w:r>
      <w:r>
        <w:rPr>
          <w:noProof/>
        </w:rPr>
        <w:t>60</w:t>
      </w:r>
      <w:r>
        <w:rPr>
          <w:noProof/>
        </w:rPr>
        <w:fldChar w:fldCharType="end"/>
      </w:r>
    </w:p>
    <w:p w14:paraId="38AB7582" w14:textId="417B68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Creation</w:t>
      </w:r>
      <w:r>
        <w:rPr>
          <w:noProof/>
        </w:rPr>
        <w:tab/>
      </w:r>
      <w:r>
        <w:rPr>
          <w:noProof/>
        </w:rPr>
        <w:fldChar w:fldCharType="begin" w:fldLock="1"/>
      </w:r>
      <w:r>
        <w:rPr>
          <w:noProof/>
        </w:rPr>
        <w:instrText xml:space="preserve"> PAGEREF _Toc216293223 \h </w:instrText>
      </w:r>
      <w:r>
        <w:rPr>
          <w:noProof/>
        </w:rPr>
      </w:r>
      <w:r>
        <w:rPr>
          <w:noProof/>
        </w:rPr>
        <w:fldChar w:fldCharType="separate"/>
      </w:r>
      <w:r>
        <w:rPr>
          <w:noProof/>
        </w:rPr>
        <w:t>60</w:t>
      </w:r>
      <w:r>
        <w:rPr>
          <w:noProof/>
        </w:rPr>
        <w:fldChar w:fldCharType="end"/>
      </w:r>
    </w:p>
    <w:p w14:paraId="24C7C582" w14:textId="2835C1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Update</w:t>
      </w:r>
      <w:r>
        <w:rPr>
          <w:noProof/>
        </w:rPr>
        <w:tab/>
      </w:r>
      <w:r>
        <w:rPr>
          <w:noProof/>
        </w:rPr>
        <w:fldChar w:fldCharType="begin" w:fldLock="1"/>
      </w:r>
      <w:r>
        <w:rPr>
          <w:noProof/>
        </w:rPr>
        <w:instrText xml:space="preserve"> PAGEREF _Toc216293224 \h </w:instrText>
      </w:r>
      <w:r>
        <w:rPr>
          <w:noProof/>
        </w:rPr>
      </w:r>
      <w:r>
        <w:rPr>
          <w:noProof/>
        </w:rPr>
        <w:fldChar w:fldCharType="separate"/>
      </w:r>
      <w:r>
        <w:rPr>
          <w:noProof/>
        </w:rPr>
        <w:t>61</w:t>
      </w:r>
      <w:r>
        <w:rPr>
          <w:noProof/>
        </w:rPr>
        <w:fldChar w:fldCharType="end"/>
      </w:r>
    </w:p>
    <w:p w14:paraId="1EF0D86E" w14:textId="79F151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Deletion</w:t>
      </w:r>
      <w:r>
        <w:rPr>
          <w:noProof/>
        </w:rPr>
        <w:tab/>
      </w:r>
      <w:r>
        <w:rPr>
          <w:noProof/>
        </w:rPr>
        <w:fldChar w:fldCharType="begin" w:fldLock="1"/>
      </w:r>
      <w:r>
        <w:rPr>
          <w:noProof/>
        </w:rPr>
        <w:instrText xml:space="preserve"> PAGEREF _Toc216293225 \h </w:instrText>
      </w:r>
      <w:r>
        <w:rPr>
          <w:noProof/>
        </w:rPr>
      </w:r>
      <w:r>
        <w:rPr>
          <w:noProof/>
        </w:rPr>
        <w:fldChar w:fldCharType="separate"/>
      </w:r>
      <w:r>
        <w:rPr>
          <w:noProof/>
        </w:rPr>
        <w:t>62</w:t>
      </w:r>
      <w:r>
        <w:rPr>
          <w:noProof/>
        </w:rPr>
        <w:fldChar w:fldCharType="end"/>
      </w:r>
    </w:p>
    <w:p w14:paraId="18ABC363" w14:textId="1744C84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NSCE_InfoCollection_Notify</w:t>
      </w:r>
      <w:r>
        <w:rPr>
          <w:noProof/>
        </w:rPr>
        <w:tab/>
      </w:r>
      <w:r>
        <w:rPr>
          <w:noProof/>
        </w:rPr>
        <w:fldChar w:fldCharType="begin" w:fldLock="1"/>
      </w:r>
      <w:r>
        <w:rPr>
          <w:noProof/>
        </w:rPr>
        <w:instrText xml:space="preserve"> PAGEREF _Toc216293226 \h </w:instrText>
      </w:r>
      <w:r>
        <w:rPr>
          <w:noProof/>
        </w:rPr>
      </w:r>
      <w:r>
        <w:rPr>
          <w:noProof/>
        </w:rPr>
        <w:fldChar w:fldCharType="separate"/>
      </w:r>
      <w:r>
        <w:rPr>
          <w:noProof/>
        </w:rPr>
        <w:t>62</w:t>
      </w:r>
      <w:r>
        <w:rPr>
          <w:noProof/>
        </w:rPr>
        <w:fldChar w:fldCharType="end"/>
      </w:r>
    </w:p>
    <w:p w14:paraId="10737520" w14:textId="2C05842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_Toc216293227 \h </w:instrText>
      </w:r>
      <w:r>
        <w:rPr>
          <w:noProof/>
        </w:rPr>
      </w:r>
      <w:r>
        <w:rPr>
          <w:noProof/>
        </w:rPr>
        <w:fldChar w:fldCharType="separate"/>
      </w:r>
      <w:r>
        <w:rPr>
          <w:noProof/>
        </w:rPr>
        <w:t>62</w:t>
      </w:r>
      <w:r>
        <w:rPr>
          <w:noProof/>
        </w:rPr>
        <w:fldChar w:fldCharType="end"/>
      </w:r>
    </w:p>
    <w:p w14:paraId="3860FD08" w14:textId="7FF6E99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Information Collection Notification</w:t>
      </w:r>
      <w:r>
        <w:rPr>
          <w:noProof/>
        </w:rPr>
        <w:tab/>
      </w:r>
      <w:r>
        <w:rPr>
          <w:noProof/>
        </w:rPr>
        <w:fldChar w:fldCharType="begin" w:fldLock="1"/>
      </w:r>
      <w:r>
        <w:rPr>
          <w:noProof/>
        </w:rPr>
        <w:instrText xml:space="preserve"> PAGEREF _Toc216293228 \h </w:instrText>
      </w:r>
      <w:r>
        <w:rPr>
          <w:noProof/>
        </w:rPr>
      </w:r>
      <w:r>
        <w:rPr>
          <w:noProof/>
        </w:rPr>
        <w:fldChar w:fldCharType="separate"/>
      </w:r>
      <w:r>
        <w:rPr>
          <w:noProof/>
        </w:rPr>
        <w:t>62</w:t>
      </w:r>
      <w:r>
        <w:rPr>
          <w:noProof/>
        </w:rPr>
        <w:fldChar w:fldCharType="end"/>
      </w:r>
    </w:p>
    <w:p w14:paraId="7BD7DC6B" w14:textId="08AC8EB8"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NSCE_ServiceContinuity</w:t>
      </w:r>
      <w:r>
        <w:rPr>
          <w:noProof/>
        </w:rPr>
        <w:tab/>
      </w:r>
      <w:r>
        <w:rPr>
          <w:noProof/>
        </w:rPr>
        <w:fldChar w:fldCharType="begin" w:fldLock="1"/>
      </w:r>
      <w:r>
        <w:rPr>
          <w:noProof/>
        </w:rPr>
        <w:instrText xml:space="preserve"> PAGEREF _Toc216293229 \h </w:instrText>
      </w:r>
      <w:r>
        <w:rPr>
          <w:noProof/>
        </w:rPr>
      </w:r>
      <w:r>
        <w:rPr>
          <w:noProof/>
        </w:rPr>
        <w:fldChar w:fldCharType="separate"/>
      </w:r>
      <w:r>
        <w:rPr>
          <w:noProof/>
        </w:rPr>
        <w:t>63</w:t>
      </w:r>
      <w:r>
        <w:rPr>
          <w:noProof/>
        </w:rPr>
        <w:fldChar w:fldCharType="end"/>
      </w:r>
    </w:p>
    <w:p w14:paraId="232FDDC6" w14:textId="1B44926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_Toc216293230 \h </w:instrText>
      </w:r>
      <w:r>
        <w:rPr>
          <w:noProof/>
        </w:rPr>
      </w:r>
      <w:r>
        <w:rPr>
          <w:noProof/>
        </w:rPr>
        <w:fldChar w:fldCharType="separate"/>
      </w:r>
      <w:r>
        <w:rPr>
          <w:noProof/>
        </w:rPr>
        <w:t>63</w:t>
      </w:r>
      <w:r>
        <w:rPr>
          <w:noProof/>
        </w:rPr>
        <w:fldChar w:fldCharType="end"/>
      </w:r>
    </w:p>
    <w:p w14:paraId="7E5BB3CB" w14:textId="7E15AA4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_Toc216293231 \h </w:instrText>
      </w:r>
      <w:r>
        <w:rPr>
          <w:noProof/>
        </w:rPr>
      </w:r>
      <w:r>
        <w:rPr>
          <w:noProof/>
        </w:rPr>
        <w:fldChar w:fldCharType="separate"/>
      </w:r>
      <w:r>
        <w:rPr>
          <w:noProof/>
        </w:rPr>
        <w:t>63</w:t>
      </w:r>
      <w:r>
        <w:rPr>
          <w:noProof/>
        </w:rPr>
        <w:fldChar w:fldCharType="end"/>
      </w:r>
    </w:p>
    <w:p w14:paraId="1F0D5BCC" w14:textId="1E5BBED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_Toc216293232 \h </w:instrText>
      </w:r>
      <w:r>
        <w:rPr>
          <w:noProof/>
        </w:rPr>
      </w:r>
      <w:r>
        <w:rPr>
          <w:noProof/>
        </w:rPr>
        <w:fldChar w:fldCharType="separate"/>
      </w:r>
      <w:r>
        <w:rPr>
          <w:noProof/>
        </w:rPr>
        <w:t>63</w:t>
      </w:r>
      <w:r>
        <w:rPr>
          <w:noProof/>
        </w:rPr>
        <w:fldChar w:fldCharType="end"/>
      </w:r>
    </w:p>
    <w:p w14:paraId="5E876E0F" w14:textId="5ECE7C6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9856A7">
        <w:rPr>
          <w:noProof/>
          <w:lang w:val="en-US"/>
        </w:rPr>
        <w:t>Request</w:t>
      </w:r>
      <w:r>
        <w:rPr>
          <w:noProof/>
        </w:rPr>
        <w:tab/>
      </w:r>
      <w:r>
        <w:rPr>
          <w:noProof/>
        </w:rPr>
        <w:fldChar w:fldCharType="begin" w:fldLock="1"/>
      </w:r>
      <w:r>
        <w:rPr>
          <w:noProof/>
        </w:rPr>
        <w:instrText xml:space="preserve"> PAGEREF _Toc216293233 \h </w:instrText>
      </w:r>
      <w:r>
        <w:rPr>
          <w:noProof/>
        </w:rPr>
      </w:r>
      <w:r>
        <w:rPr>
          <w:noProof/>
        </w:rPr>
        <w:fldChar w:fldCharType="separate"/>
      </w:r>
      <w:r>
        <w:rPr>
          <w:noProof/>
        </w:rPr>
        <w:t>63</w:t>
      </w:r>
      <w:r>
        <w:rPr>
          <w:noProof/>
        </w:rPr>
        <w:fldChar w:fldCharType="end"/>
      </w:r>
    </w:p>
    <w:p w14:paraId="0C962432" w14:textId="6B5478F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_Toc216293234 \h </w:instrText>
      </w:r>
      <w:r>
        <w:rPr>
          <w:noProof/>
        </w:rPr>
      </w:r>
      <w:r>
        <w:rPr>
          <w:noProof/>
        </w:rPr>
        <w:fldChar w:fldCharType="separate"/>
      </w:r>
      <w:r>
        <w:rPr>
          <w:noProof/>
        </w:rPr>
        <w:t>63</w:t>
      </w:r>
      <w:r>
        <w:rPr>
          <w:noProof/>
        </w:rPr>
        <w:fldChar w:fldCharType="end"/>
      </w:r>
    </w:p>
    <w:p w14:paraId="76F75778" w14:textId="6F67A86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Edge service continuity requirement</w:t>
      </w:r>
      <w:r w:rsidRPr="009856A7">
        <w:rPr>
          <w:rFonts w:cs="Courier New"/>
          <w:noProof/>
        </w:rPr>
        <w:t xml:space="preserve"> Request</w:t>
      </w:r>
      <w:r>
        <w:rPr>
          <w:noProof/>
        </w:rPr>
        <w:tab/>
      </w:r>
      <w:r>
        <w:rPr>
          <w:noProof/>
        </w:rPr>
        <w:fldChar w:fldCharType="begin" w:fldLock="1"/>
      </w:r>
      <w:r>
        <w:rPr>
          <w:noProof/>
        </w:rPr>
        <w:instrText xml:space="preserve"> PAGEREF _Toc216293235 \h </w:instrText>
      </w:r>
      <w:r>
        <w:rPr>
          <w:noProof/>
        </w:rPr>
      </w:r>
      <w:r>
        <w:rPr>
          <w:noProof/>
        </w:rPr>
        <w:fldChar w:fldCharType="separate"/>
      </w:r>
      <w:r>
        <w:rPr>
          <w:noProof/>
        </w:rPr>
        <w:t>64</w:t>
      </w:r>
      <w:r>
        <w:rPr>
          <w:noProof/>
        </w:rPr>
        <w:fldChar w:fldCharType="end"/>
      </w:r>
    </w:p>
    <w:p w14:paraId="09E39779" w14:textId="577C857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NSCE_ServiceContinuity_Notify</w:t>
      </w:r>
      <w:r>
        <w:rPr>
          <w:noProof/>
        </w:rPr>
        <w:tab/>
      </w:r>
      <w:r>
        <w:rPr>
          <w:noProof/>
        </w:rPr>
        <w:fldChar w:fldCharType="begin" w:fldLock="1"/>
      </w:r>
      <w:r>
        <w:rPr>
          <w:noProof/>
        </w:rPr>
        <w:instrText xml:space="preserve"> PAGEREF _Toc216293236 \h </w:instrText>
      </w:r>
      <w:r>
        <w:rPr>
          <w:noProof/>
        </w:rPr>
      </w:r>
      <w:r>
        <w:rPr>
          <w:noProof/>
        </w:rPr>
        <w:fldChar w:fldCharType="separate"/>
      </w:r>
      <w:r>
        <w:rPr>
          <w:noProof/>
        </w:rPr>
        <w:t>64</w:t>
      </w:r>
      <w:r>
        <w:rPr>
          <w:noProof/>
        </w:rPr>
        <w:fldChar w:fldCharType="end"/>
      </w:r>
    </w:p>
    <w:p w14:paraId="7B36C09D" w14:textId="0F4442E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_Toc216293237 \h </w:instrText>
      </w:r>
      <w:r>
        <w:rPr>
          <w:noProof/>
        </w:rPr>
      </w:r>
      <w:r>
        <w:rPr>
          <w:noProof/>
        </w:rPr>
        <w:fldChar w:fldCharType="separate"/>
      </w:r>
      <w:r>
        <w:rPr>
          <w:noProof/>
        </w:rPr>
        <w:t>64</w:t>
      </w:r>
      <w:r>
        <w:rPr>
          <w:noProof/>
        </w:rPr>
        <w:fldChar w:fldCharType="end"/>
      </w:r>
    </w:p>
    <w:p w14:paraId="7E88480F" w14:textId="2344D51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Edge service continuity </w:t>
      </w:r>
      <w:r>
        <w:rPr>
          <w:noProof/>
        </w:rPr>
        <w:t>requirement</w:t>
      </w:r>
      <w:r w:rsidRPr="009856A7">
        <w:rPr>
          <w:noProof/>
          <w:lang w:val="en-US"/>
        </w:rPr>
        <w:t xml:space="preserve"> Notification</w:t>
      </w:r>
      <w:r>
        <w:rPr>
          <w:noProof/>
        </w:rPr>
        <w:tab/>
      </w:r>
      <w:r>
        <w:rPr>
          <w:noProof/>
        </w:rPr>
        <w:fldChar w:fldCharType="begin" w:fldLock="1"/>
      </w:r>
      <w:r>
        <w:rPr>
          <w:noProof/>
        </w:rPr>
        <w:instrText xml:space="preserve"> PAGEREF _Toc216293238 \h </w:instrText>
      </w:r>
      <w:r>
        <w:rPr>
          <w:noProof/>
        </w:rPr>
      </w:r>
      <w:r>
        <w:rPr>
          <w:noProof/>
        </w:rPr>
        <w:fldChar w:fldCharType="separate"/>
      </w:r>
      <w:r>
        <w:rPr>
          <w:noProof/>
        </w:rPr>
        <w:t>64</w:t>
      </w:r>
      <w:r>
        <w:rPr>
          <w:noProof/>
        </w:rPr>
        <w:fldChar w:fldCharType="end"/>
      </w:r>
    </w:p>
    <w:p w14:paraId="4D415F8F" w14:textId="58F8EC0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9856A7">
        <w:rPr>
          <w:noProof/>
          <w:lang w:val="en-US"/>
        </w:rPr>
        <w:t>N</w:t>
      </w:r>
      <w:r>
        <w:rPr>
          <w:noProof/>
        </w:rPr>
        <w:t>egotiate</w:t>
      </w:r>
      <w:r>
        <w:rPr>
          <w:noProof/>
        </w:rPr>
        <w:tab/>
      </w:r>
      <w:r>
        <w:rPr>
          <w:noProof/>
        </w:rPr>
        <w:fldChar w:fldCharType="begin" w:fldLock="1"/>
      </w:r>
      <w:r>
        <w:rPr>
          <w:noProof/>
        </w:rPr>
        <w:instrText xml:space="preserve"> PAGEREF _Toc216293239 \h </w:instrText>
      </w:r>
      <w:r>
        <w:rPr>
          <w:noProof/>
        </w:rPr>
      </w:r>
      <w:r>
        <w:rPr>
          <w:noProof/>
        </w:rPr>
        <w:fldChar w:fldCharType="separate"/>
      </w:r>
      <w:r>
        <w:rPr>
          <w:noProof/>
        </w:rPr>
        <w:t>65</w:t>
      </w:r>
      <w:r>
        <w:rPr>
          <w:noProof/>
        </w:rPr>
        <w:fldChar w:fldCharType="end"/>
      </w:r>
    </w:p>
    <w:p w14:paraId="5FFBD161" w14:textId="2A5A159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_Toc216293240 \h </w:instrText>
      </w:r>
      <w:r>
        <w:rPr>
          <w:noProof/>
        </w:rPr>
      </w:r>
      <w:r>
        <w:rPr>
          <w:noProof/>
        </w:rPr>
        <w:fldChar w:fldCharType="separate"/>
      </w:r>
      <w:r>
        <w:rPr>
          <w:noProof/>
        </w:rPr>
        <w:t>65</w:t>
      </w:r>
      <w:r>
        <w:rPr>
          <w:noProof/>
        </w:rPr>
        <w:fldChar w:fldCharType="end"/>
      </w:r>
    </w:p>
    <w:p w14:paraId="5A9C6DAC" w14:textId="4E6197B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Edge service continuity negotiation</w:t>
      </w:r>
      <w:r w:rsidRPr="009856A7">
        <w:rPr>
          <w:rFonts w:cs="Courier New"/>
          <w:noProof/>
        </w:rPr>
        <w:t xml:space="preserve"> Request</w:t>
      </w:r>
      <w:r>
        <w:rPr>
          <w:noProof/>
        </w:rPr>
        <w:tab/>
      </w:r>
      <w:r>
        <w:rPr>
          <w:noProof/>
        </w:rPr>
        <w:fldChar w:fldCharType="begin" w:fldLock="1"/>
      </w:r>
      <w:r>
        <w:rPr>
          <w:noProof/>
        </w:rPr>
        <w:instrText xml:space="preserve"> PAGEREF _Toc216293241 \h </w:instrText>
      </w:r>
      <w:r>
        <w:rPr>
          <w:noProof/>
        </w:rPr>
      </w:r>
      <w:r>
        <w:rPr>
          <w:noProof/>
        </w:rPr>
        <w:fldChar w:fldCharType="separate"/>
      </w:r>
      <w:r>
        <w:rPr>
          <w:noProof/>
        </w:rPr>
        <w:t>65</w:t>
      </w:r>
      <w:r>
        <w:rPr>
          <w:noProof/>
        </w:rPr>
        <w:fldChar w:fldCharType="end"/>
      </w:r>
    </w:p>
    <w:p w14:paraId="3E284DDB" w14:textId="1932043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9856A7">
        <w:rPr>
          <w:noProof/>
          <w:lang w:val="en-US"/>
        </w:rPr>
        <w:t>N</w:t>
      </w:r>
      <w:r>
        <w:rPr>
          <w:noProof/>
        </w:rPr>
        <w:t>egotiateNotify</w:t>
      </w:r>
      <w:r>
        <w:rPr>
          <w:noProof/>
        </w:rPr>
        <w:tab/>
      </w:r>
      <w:r>
        <w:rPr>
          <w:noProof/>
        </w:rPr>
        <w:fldChar w:fldCharType="begin" w:fldLock="1"/>
      </w:r>
      <w:r>
        <w:rPr>
          <w:noProof/>
        </w:rPr>
        <w:instrText xml:space="preserve"> PAGEREF _Toc216293242 \h </w:instrText>
      </w:r>
      <w:r>
        <w:rPr>
          <w:noProof/>
        </w:rPr>
      </w:r>
      <w:r>
        <w:rPr>
          <w:noProof/>
        </w:rPr>
        <w:fldChar w:fldCharType="separate"/>
      </w:r>
      <w:r>
        <w:rPr>
          <w:noProof/>
        </w:rPr>
        <w:t>65</w:t>
      </w:r>
      <w:r>
        <w:rPr>
          <w:noProof/>
        </w:rPr>
        <w:fldChar w:fldCharType="end"/>
      </w:r>
    </w:p>
    <w:p w14:paraId="2B3F9364" w14:textId="66EBBC3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_Toc216293243 \h </w:instrText>
      </w:r>
      <w:r>
        <w:rPr>
          <w:noProof/>
        </w:rPr>
      </w:r>
      <w:r>
        <w:rPr>
          <w:noProof/>
        </w:rPr>
        <w:fldChar w:fldCharType="separate"/>
      </w:r>
      <w:r>
        <w:rPr>
          <w:noProof/>
        </w:rPr>
        <w:t>65</w:t>
      </w:r>
      <w:r>
        <w:rPr>
          <w:noProof/>
        </w:rPr>
        <w:fldChar w:fldCharType="end"/>
      </w:r>
    </w:p>
    <w:p w14:paraId="41062C15" w14:textId="0A4B34C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Edge service continuity </w:t>
      </w:r>
      <w:r>
        <w:rPr>
          <w:noProof/>
        </w:rPr>
        <w:t>negotiation</w:t>
      </w:r>
      <w:r w:rsidRPr="009856A7">
        <w:rPr>
          <w:noProof/>
          <w:lang w:val="en-US"/>
        </w:rPr>
        <w:t xml:space="preserve"> Notification</w:t>
      </w:r>
      <w:r>
        <w:rPr>
          <w:noProof/>
        </w:rPr>
        <w:tab/>
      </w:r>
      <w:r>
        <w:rPr>
          <w:noProof/>
        </w:rPr>
        <w:fldChar w:fldCharType="begin" w:fldLock="1"/>
      </w:r>
      <w:r>
        <w:rPr>
          <w:noProof/>
        </w:rPr>
        <w:instrText xml:space="preserve"> PAGEREF _Toc216293244 \h </w:instrText>
      </w:r>
      <w:r>
        <w:rPr>
          <w:noProof/>
        </w:rPr>
      </w:r>
      <w:r>
        <w:rPr>
          <w:noProof/>
        </w:rPr>
        <w:fldChar w:fldCharType="separate"/>
      </w:r>
      <w:r>
        <w:rPr>
          <w:noProof/>
        </w:rPr>
        <w:t>66</w:t>
      </w:r>
      <w:r>
        <w:rPr>
          <w:noProof/>
        </w:rPr>
        <w:fldChar w:fldCharType="end"/>
      </w:r>
    </w:p>
    <w:p w14:paraId="24D609C8" w14:textId="46C97361"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w:t>
      </w:r>
      <w:r>
        <w:rPr>
          <w:noProof/>
        </w:rPr>
        <w:t>MultiSlicesOptimization</w:t>
      </w:r>
      <w:r>
        <w:rPr>
          <w:noProof/>
        </w:rPr>
        <w:tab/>
      </w:r>
      <w:r>
        <w:rPr>
          <w:noProof/>
        </w:rPr>
        <w:fldChar w:fldCharType="begin" w:fldLock="1"/>
      </w:r>
      <w:r>
        <w:rPr>
          <w:noProof/>
        </w:rPr>
        <w:instrText xml:space="preserve"> PAGEREF _Toc216293245 \h </w:instrText>
      </w:r>
      <w:r>
        <w:rPr>
          <w:noProof/>
        </w:rPr>
      </w:r>
      <w:r>
        <w:rPr>
          <w:noProof/>
        </w:rPr>
        <w:fldChar w:fldCharType="separate"/>
      </w:r>
      <w:r>
        <w:rPr>
          <w:noProof/>
        </w:rPr>
        <w:t>66</w:t>
      </w:r>
      <w:r>
        <w:rPr>
          <w:noProof/>
        </w:rPr>
        <w:fldChar w:fldCharType="end"/>
      </w:r>
    </w:p>
    <w:p w14:paraId="42420391" w14:textId="1FB5EAB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_Toc216293246 \h </w:instrText>
      </w:r>
      <w:r>
        <w:rPr>
          <w:noProof/>
        </w:rPr>
      </w:r>
      <w:r>
        <w:rPr>
          <w:noProof/>
        </w:rPr>
        <w:fldChar w:fldCharType="separate"/>
      </w:r>
      <w:r>
        <w:rPr>
          <w:noProof/>
        </w:rPr>
        <w:t>66</w:t>
      </w:r>
      <w:r>
        <w:rPr>
          <w:noProof/>
        </w:rPr>
        <w:fldChar w:fldCharType="end"/>
      </w:r>
    </w:p>
    <w:p w14:paraId="798F9735" w14:textId="3EFCC93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_Toc216293247 \h </w:instrText>
      </w:r>
      <w:r>
        <w:rPr>
          <w:noProof/>
        </w:rPr>
      </w:r>
      <w:r>
        <w:rPr>
          <w:noProof/>
        </w:rPr>
        <w:fldChar w:fldCharType="separate"/>
      </w:r>
      <w:r>
        <w:rPr>
          <w:noProof/>
        </w:rPr>
        <w:t>66</w:t>
      </w:r>
      <w:r>
        <w:rPr>
          <w:noProof/>
        </w:rPr>
        <w:fldChar w:fldCharType="end"/>
      </w:r>
    </w:p>
    <w:p w14:paraId="14A8BBAD" w14:textId="14AA4E5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_Toc216293248 \h </w:instrText>
      </w:r>
      <w:r>
        <w:rPr>
          <w:noProof/>
        </w:rPr>
      </w:r>
      <w:r>
        <w:rPr>
          <w:noProof/>
        </w:rPr>
        <w:fldChar w:fldCharType="separate"/>
      </w:r>
      <w:r>
        <w:rPr>
          <w:noProof/>
        </w:rPr>
        <w:t>66</w:t>
      </w:r>
      <w:r>
        <w:rPr>
          <w:noProof/>
        </w:rPr>
        <w:fldChar w:fldCharType="end"/>
      </w:r>
    </w:p>
    <w:p w14:paraId="28349339" w14:textId="150045E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NSCE_MultiSlicesOptimization_Request</w:t>
      </w:r>
      <w:r>
        <w:rPr>
          <w:noProof/>
        </w:rPr>
        <w:tab/>
      </w:r>
      <w:r>
        <w:rPr>
          <w:noProof/>
        </w:rPr>
        <w:fldChar w:fldCharType="begin" w:fldLock="1"/>
      </w:r>
      <w:r>
        <w:rPr>
          <w:noProof/>
        </w:rPr>
        <w:instrText xml:space="preserve"> PAGEREF _Toc216293249 \h </w:instrText>
      </w:r>
      <w:r>
        <w:rPr>
          <w:noProof/>
        </w:rPr>
      </w:r>
      <w:r>
        <w:rPr>
          <w:noProof/>
        </w:rPr>
        <w:fldChar w:fldCharType="separate"/>
      </w:r>
      <w:r>
        <w:rPr>
          <w:noProof/>
        </w:rPr>
        <w:t>67</w:t>
      </w:r>
      <w:r>
        <w:rPr>
          <w:noProof/>
        </w:rPr>
        <w:fldChar w:fldCharType="end"/>
      </w:r>
    </w:p>
    <w:p w14:paraId="0400AE1A" w14:textId="59A885F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_Toc216293250 \h </w:instrText>
      </w:r>
      <w:r>
        <w:rPr>
          <w:noProof/>
        </w:rPr>
      </w:r>
      <w:r>
        <w:rPr>
          <w:noProof/>
        </w:rPr>
        <w:fldChar w:fldCharType="separate"/>
      </w:r>
      <w:r>
        <w:rPr>
          <w:noProof/>
        </w:rPr>
        <w:t>67</w:t>
      </w:r>
      <w:r>
        <w:rPr>
          <w:noProof/>
        </w:rPr>
        <w:fldChar w:fldCharType="end"/>
      </w:r>
    </w:p>
    <w:p w14:paraId="2923DE5C" w14:textId="6077BF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Multiple Slices Optimization Request</w:t>
      </w:r>
      <w:r>
        <w:rPr>
          <w:noProof/>
        </w:rPr>
        <w:tab/>
      </w:r>
      <w:r>
        <w:rPr>
          <w:noProof/>
        </w:rPr>
        <w:fldChar w:fldCharType="begin" w:fldLock="1"/>
      </w:r>
      <w:r>
        <w:rPr>
          <w:noProof/>
        </w:rPr>
        <w:instrText xml:space="preserve"> PAGEREF _Toc216293251 \h </w:instrText>
      </w:r>
      <w:r>
        <w:rPr>
          <w:noProof/>
        </w:rPr>
      </w:r>
      <w:r>
        <w:rPr>
          <w:noProof/>
        </w:rPr>
        <w:fldChar w:fldCharType="separate"/>
      </w:r>
      <w:r>
        <w:rPr>
          <w:noProof/>
        </w:rPr>
        <w:t>67</w:t>
      </w:r>
      <w:r>
        <w:rPr>
          <w:noProof/>
        </w:rPr>
        <w:fldChar w:fldCharType="end"/>
      </w:r>
    </w:p>
    <w:p w14:paraId="60162AC3" w14:textId="6518E806"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NSCE_NetworkSliceAdaptation</w:t>
      </w:r>
      <w:r>
        <w:rPr>
          <w:noProof/>
        </w:rPr>
        <w:tab/>
      </w:r>
      <w:r>
        <w:rPr>
          <w:noProof/>
        </w:rPr>
        <w:fldChar w:fldCharType="begin" w:fldLock="1"/>
      </w:r>
      <w:r>
        <w:rPr>
          <w:noProof/>
        </w:rPr>
        <w:instrText xml:space="preserve"> PAGEREF _Toc216293252 \h </w:instrText>
      </w:r>
      <w:r>
        <w:rPr>
          <w:noProof/>
        </w:rPr>
      </w:r>
      <w:r>
        <w:rPr>
          <w:noProof/>
        </w:rPr>
        <w:fldChar w:fldCharType="separate"/>
      </w:r>
      <w:r>
        <w:rPr>
          <w:noProof/>
        </w:rPr>
        <w:t>67</w:t>
      </w:r>
      <w:r>
        <w:rPr>
          <w:noProof/>
        </w:rPr>
        <w:fldChar w:fldCharType="end"/>
      </w:r>
    </w:p>
    <w:p w14:paraId="4D7375A6" w14:textId="593F4D0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_Toc216293253 \h </w:instrText>
      </w:r>
      <w:r>
        <w:rPr>
          <w:noProof/>
        </w:rPr>
      </w:r>
      <w:r>
        <w:rPr>
          <w:noProof/>
        </w:rPr>
        <w:fldChar w:fldCharType="separate"/>
      </w:r>
      <w:r>
        <w:rPr>
          <w:noProof/>
        </w:rPr>
        <w:t>67</w:t>
      </w:r>
      <w:r>
        <w:rPr>
          <w:noProof/>
        </w:rPr>
        <w:fldChar w:fldCharType="end"/>
      </w:r>
    </w:p>
    <w:p w14:paraId="61752FFA" w14:textId="18CE117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_Toc216293254 \h </w:instrText>
      </w:r>
      <w:r>
        <w:rPr>
          <w:noProof/>
        </w:rPr>
      </w:r>
      <w:r>
        <w:rPr>
          <w:noProof/>
        </w:rPr>
        <w:fldChar w:fldCharType="separate"/>
      </w:r>
      <w:r>
        <w:rPr>
          <w:noProof/>
        </w:rPr>
        <w:t>67</w:t>
      </w:r>
      <w:r>
        <w:rPr>
          <w:noProof/>
        </w:rPr>
        <w:fldChar w:fldCharType="end"/>
      </w:r>
    </w:p>
    <w:p w14:paraId="67BE7F61" w14:textId="37D8F57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_Toc216293255 \h </w:instrText>
      </w:r>
      <w:r>
        <w:rPr>
          <w:noProof/>
        </w:rPr>
      </w:r>
      <w:r>
        <w:rPr>
          <w:noProof/>
        </w:rPr>
        <w:fldChar w:fldCharType="separate"/>
      </w:r>
      <w:r>
        <w:rPr>
          <w:noProof/>
        </w:rPr>
        <w:t>67</w:t>
      </w:r>
      <w:r>
        <w:rPr>
          <w:noProof/>
        </w:rPr>
        <w:fldChar w:fldCharType="end"/>
      </w:r>
    </w:p>
    <w:p w14:paraId="1229AC38" w14:textId="3D4CBE5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fldLock="1"/>
      </w:r>
      <w:r>
        <w:rPr>
          <w:noProof/>
        </w:rPr>
        <w:instrText xml:space="preserve"> PAGEREF _Toc216293256 \h </w:instrText>
      </w:r>
      <w:r>
        <w:rPr>
          <w:noProof/>
        </w:rPr>
      </w:r>
      <w:r>
        <w:rPr>
          <w:noProof/>
        </w:rPr>
        <w:fldChar w:fldCharType="separate"/>
      </w:r>
      <w:r>
        <w:rPr>
          <w:noProof/>
        </w:rPr>
        <w:t>68</w:t>
      </w:r>
      <w:r>
        <w:rPr>
          <w:noProof/>
        </w:rPr>
        <w:fldChar w:fldCharType="end"/>
      </w:r>
    </w:p>
    <w:p w14:paraId="63C09D1C" w14:textId="7998FAA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_Toc216293257 \h </w:instrText>
      </w:r>
      <w:r>
        <w:rPr>
          <w:noProof/>
        </w:rPr>
      </w:r>
      <w:r>
        <w:rPr>
          <w:noProof/>
        </w:rPr>
        <w:fldChar w:fldCharType="separate"/>
      </w:r>
      <w:r>
        <w:rPr>
          <w:noProof/>
        </w:rPr>
        <w:t>68</w:t>
      </w:r>
      <w:r>
        <w:rPr>
          <w:noProof/>
        </w:rPr>
        <w:fldChar w:fldCharType="end"/>
      </w:r>
    </w:p>
    <w:p w14:paraId="6F5820EC" w14:textId="0FBB504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Network Slice Adaptation Request</w:t>
      </w:r>
      <w:r>
        <w:rPr>
          <w:noProof/>
        </w:rPr>
        <w:tab/>
      </w:r>
      <w:r>
        <w:rPr>
          <w:noProof/>
        </w:rPr>
        <w:fldChar w:fldCharType="begin" w:fldLock="1"/>
      </w:r>
      <w:r>
        <w:rPr>
          <w:noProof/>
        </w:rPr>
        <w:instrText xml:space="preserve"> PAGEREF _Toc216293258 \h </w:instrText>
      </w:r>
      <w:r>
        <w:rPr>
          <w:noProof/>
        </w:rPr>
      </w:r>
      <w:r>
        <w:rPr>
          <w:noProof/>
        </w:rPr>
        <w:fldChar w:fldCharType="separate"/>
      </w:r>
      <w:r>
        <w:rPr>
          <w:noProof/>
        </w:rPr>
        <w:t>68</w:t>
      </w:r>
      <w:r>
        <w:rPr>
          <w:noProof/>
        </w:rPr>
        <w:fldChar w:fldCharType="end"/>
      </w:r>
    </w:p>
    <w:p w14:paraId="22F3F133" w14:textId="53EA52E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NSCE_NetworkSliceAdaptation_Notify</w:t>
      </w:r>
      <w:r>
        <w:rPr>
          <w:noProof/>
        </w:rPr>
        <w:tab/>
      </w:r>
      <w:r>
        <w:rPr>
          <w:noProof/>
        </w:rPr>
        <w:fldChar w:fldCharType="begin" w:fldLock="1"/>
      </w:r>
      <w:r>
        <w:rPr>
          <w:noProof/>
        </w:rPr>
        <w:instrText xml:space="preserve"> PAGEREF _Toc216293259 \h </w:instrText>
      </w:r>
      <w:r>
        <w:rPr>
          <w:noProof/>
        </w:rPr>
      </w:r>
      <w:r>
        <w:rPr>
          <w:noProof/>
        </w:rPr>
        <w:fldChar w:fldCharType="separate"/>
      </w:r>
      <w:r>
        <w:rPr>
          <w:noProof/>
        </w:rPr>
        <w:t>69</w:t>
      </w:r>
      <w:r>
        <w:rPr>
          <w:noProof/>
        </w:rPr>
        <w:fldChar w:fldCharType="end"/>
      </w:r>
    </w:p>
    <w:p w14:paraId="037907EC" w14:textId="0ED15A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_Toc216293260 \h </w:instrText>
      </w:r>
      <w:r>
        <w:rPr>
          <w:noProof/>
        </w:rPr>
      </w:r>
      <w:r>
        <w:rPr>
          <w:noProof/>
        </w:rPr>
        <w:fldChar w:fldCharType="separate"/>
      </w:r>
      <w:r>
        <w:rPr>
          <w:noProof/>
        </w:rPr>
        <w:t>69</w:t>
      </w:r>
      <w:r>
        <w:rPr>
          <w:noProof/>
        </w:rPr>
        <w:fldChar w:fldCharType="end"/>
      </w:r>
    </w:p>
    <w:p w14:paraId="5531ACC5" w14:textId="5F92481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Adaptation Status </w:t>
      </w:r>
      <w:r w:rsidRPr="009856A7">
        <w:rPr>
          <w:noProof/>
          <w:lang w:val="en-US"/>
        </w:rPr>
        <w:t>Notification</w:t>
      </w:r>
      <w:r>
        <w:rPr>
          <w:noProof/>
        </w:rPr>
        <w:tab/>
      </w:r>
      <w:r>
        <w:rPr>
          <w:noProof/>
        </w:rPr>
        <w:fldChar w:fldCharType="begin" w:fldLock="1"/>
      </w:r>
      <w:r>
        <w:rPr>
          <w:noProof/>
        </w:rPr>
        <w:instrText xml:space="preserve"> PAGEREF _Toc216293261 \h </w:instrText>
      </w:r>
      <w:r>
        <w:rPr>
          <w:noProof/>
        </w:rPr>
      </w:r>
      <w:r>
        <w:rPr>
          <w:noProof/>
        </w:rPr>
        <w:fldChar w:fldCharType="separate"/>
      </w:r>
      <w:r>
        <w:rPr>
          <w:noProof/>
        </w:rPr>
        <w:t>69</w:t>
      </w:r>
      <w:r>
        <w:rPr>
          <w:noProof/>
        </w:rPr>
        <w:fldChar w:fldCharType="end"/>
      </w:r>
    </w:p>
    <w:p w14:paraId="6DBDD8B5" w14:textId="0631725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ab/>
      </w:r>
      <w:r>
        <w:rPr>
          <w:noProof/>
        </w:rPr>
        <w:fldChar w:fldCharType="begin" w:fldLock="1"/>
      </w:r>
      <w:r>
        <w:rPr>
          <w:noProof/>
        </w:rPr>
        <w:instrText xml:space="preserve"> PAGEREF _Toc216293262 \h </w:instrText>
      </w:r>
      <w:r>
        <w:rPr>
          <w:noProof/>
        </w:rPr>
      </w:r>
      <w:r>
        <w:rPr>
          <w:noProof/>
        </w:rPr>
        <w:fldChar w:fldCharType="separate"/>
      </w:r>
      <w:r>
        <w:rPr>
          <w:noProof/>
        </w:rPr>
        <w:t>69</w:t>
      </w:r>
      <w:r>
        <w:rPr>
          <w:noProof/>
        </w:rPr>
        <w:fldChar w:fldCharType="end"/>
      </w:r>
    </w:p>
    <w:p w14:paraId="272F7B1C" w14:textId="44F8018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_Toc216293263 \h </w:instrText>
      </w:r>
      <w:r>
        <w:rPr>
          <w:noProof/>
        </w:rPr>
      </w:r>
      <w:r>
        <w:rPr>
          <w:noProof/>
        </w:rPr>
        <w:fldChar w:fldCharType="separate"/>
      </w:r>
      <w:r>
        <w:rPr>
          <w:noProof/>
        </w:rPr>
        <w:t>69</w:t>
      </w:r>
      <w:r>
        <w:rPr>
          <w:noProof/>
        </w:rPr>
        <w:fldChar w:fldCharType="end"/>
      </w:r>
    </w:p>
    <w:p w14:paraId="6392B59D" w14:textId="6509E76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_Toc216293264 \h </w:instrText>
      </w:r>
      <w:r>
        <w:rPr>
          <w:noProof/>
        </w:rPr>
      </w:r>
      <w:r>
        <w:rPr>
          <w:noProof/>
        </w:rPr>
        <w:fldChar w:fldCharType="separate"/>
      </w:r>
      <w:r>
        <w:rPr>
          <w:noProof/>
        </w:rPr>
        <w:t>70</w:t>
      </w:r>
      <w:r>
        <w:rPr>
          <w:noProof/>
        </w:rPr>
        <w:fldChar w:fldCharType="end"/>
      </w:r>
    </w:p>
    <w:p w14:paraId="0E4E3D14" w14:textId="3C0D8A9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_Toc216293265 \h </w:instrText>
      </w:r>
      <w:r>
        <w:rPr>
          <w:noProof/>
        </w:rPr>
      </w:r>
      <w:r>
        <w:rPr>
          <w:noProof/>
        </w:rPr>
        <w:fldChar w:fldCharType="separate"/>
      </w:r>
      <w:r>
        <w:rPr>
          <w:noProof/>
        </w:rPr>
        <w:t>70</w:t>
      </w:r>
      <w:r>
        <w:rPr>
          <w:noProof/>
        </w:rPr>
        <w:fldChar w:fldCharType="end"/>
      </w:r>
    </w:p>
    <w:p w14:paraId="6A89D119" w14:textId="4A3379E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_Create</w:t>
      </w:r>
      <w:r>
        <w:rPr>
          <w:noProof/>
        </w:rPr>
        <w:tab/>
      </w:r>
      <w:r>
        <w:rPr>
          <w:noProof/>
        </w:rPr>
        <w:fldChar w:fldCharType="begin" w:fldLock="1"/>
      </w:r>
      <w:r>
        <w:rPr>
          <w:noProof/>
        </w:rPr>
        <w:instrText xml:space="preserve"> PAGEREF _Toc216293266 \h </w:instrText>
      </w:r>
      <w:r>
        <w:rPr>
          <w:noProof/>
        </w:rPr>
      </w:r>
      <w:r>
        <w:rPr>
          <w:noProof/>
        </w:rPr>
        <w:fldChar w:fldCharType="separate"/>
      </w:r>
      <w:r>
        <w:rPr>
          <w:noProof/>
        </w:rPr>
        <w:t>70</w:t>
      </w:r>
      <w:r>
        <w:rPr>
          <w:noProof/>
        </w:rPr>
        <w:fldChar w:fldCharType="end"/>
      </w:r>
    </w:p>
    <w:p w14:paraId="4427AC0F" w14:textId="7B1F9A0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_Toc216293267 \h </w:instrText>
      </w:r>
      <w:r>
        <w:rPr>
          <w:noProof/>
        </w:rPr>
      </w:r>
      <w:r>
        <w:rPr>
          <w:noProof/>
        </w:rPr>
        <w:fldChar w:fldCharType="separate"/>
      </w:r>
      <w:r>
        <w:rPr>
          <w:noProof/>
        </w:rPr>
        <w:t>70</w:t>
      </w:r>
      <w:r>
        <w:rPr>
          <w:noProof/>
        </w:rPr>
        <w:fldChar w:fldCharType="end"/>
      </w:r>
    </w:p>
    <w:p w14:paraId="41009E94" w14:textId="4657A3B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Creation</w:t>
      </w:r>
      <w:r>
        <w:rPr>
          <w:noProof/>
        </w:rPr>
        <w:tab/>
      </w:r>
      <w:r>
        <w:rPr>
          <w:noProof/>
        </w:rPr>
        <w:fldChar w:fldCharType="begin" w:fldLock="1"/>
      </w:r>
      <w:r>
        <w:rPr>
          <w:noProof/>
        </w:rPr>
        <w:instrText xml:space="preserve"> PAGEREF _Toc216293268 \h </w:instrText>
      </w:r>
      <w:r>
        <w:rPr>
          <w:noProof/>
        </w:rPr>
      </w:r>
      <w:r>
        <w:rPr>
          <w:noProof/>
        </w:rPr>
        <w:fldChar w:fldCharType="separate"/>
      </w:r>
      <w:r>
        <w:rPr>
          <w:noProof/>
        </w:rPr>
        <w:t>70</w:t>
      </w:r>
      <w:r>
        <w:rPr>
          <w:noProof/>
        </w:rPr>
        <w:fldChar w:fldCharType="end"/>
      </w:r>
    </w:p>
    <w:p w14:paraId="4FD07985" w14:textId="04F8974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_Reconfigure</w:t>
      </w:r>
      <w:r>
        <w:rPr>
          <w:noProof/>
        </w:rPr>
        <w:tab/>
      </w:r>
      <w:r>
        <w:rPr>
          <w:noProof/>
        </w:rPr>
        <w:fldChar w:fldCharType="begin" w:fldLock="1"/>
      </w:r>
      <w:r>
        <w:rPr>
          <w:noProof/>
        </w:rPr>
        <w:instrText xml:space="preserve"> PAGEREF _Toc216293269 \h </w:instrText>
      </w:r>
      <w:r>
        <w:rPr>
          <w:noProof/>
        </w:rPr>
      </w:r>
      <w:r>
        <w:rPr>
          <w:noProof/>
        </w:rPr>
        <w:fldChar w:fldCharType="separate"/>
      </w:r>
      <w:r>
        <w:rPr>
          <w:noProof/>
        </w:rPr>
        <w:t>71</w:t>
      </w:r>
      <w:r>
        <w:rPr>
          <w:noProof/>
        </w:rPr>
        <w:fldChar w:fldCharType="end"/>
      </w:r>
    </w:p>
    <w:p w14:paraId="0BD2B06C" w14:textId="6394C74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_Toc216293270 \h </w:instrText>
      </w:r>
      <w:r>
        <w:rPr>
          <w:noProof/>
        </w:rPr>
      </w:r>
      <w:r>
        <w:rPr>
          <w:noProof/>
        </w:rPr>
        <w:fldChar w:fldCharType="separate"/>
      </w:r>
      <w:r>
        <w:rPr>
          <w:noProof/>
        </w:rPr>
        <w:t>71</w:t>
      </w:r>
      <w:r>
        <w:rPr>
          <w:noProof/>
        </w:rPr>
        <w:fldChar w:fldCharType="end"/>
      </w:r>
    </w:p>
    <w:p w14:paraId="2CC6CF31" w14:textId="4B7E391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5.12.2.3.2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Reconfiguration</w:t>
      </w:r>
      <w:r>
        <w:rPr>
          <w:noProof/>
        </w:rPr>
        <w:tab/>
      </w:r>
      <w:r>
        <w:rPr>
          <w:noProof/>
        </w:rPr>
        <w:fldChar w:fldCharType="begin" w:fldLock="1"/>
      </w:r>
      <w:r>
        <w:rPr>
          <w:noProof/>
        </w:rPr>
        <w:instrText xml:space="preserve"> PAGEREF _Toc216293271 \h </w:instrText>
      </w:r>
      <w:r>
        <w:rPr>
          <w:noProof/>
        </w:rPr>
      </w:r>
      <w:r>
        <w:rPr>
          <w:noProof/>
        </w:rPr>
        <w:fldChar w:fldCharType="separate"/>
      </w:r>
      <w:r>
        <w:rPr>
          <w:noProof/>
        </w:rPr>
        <w:t>71</w:t>
      </w:r>
      <w:r>
        <w:rPr>
          <w:noProof/>
        </w:rPr>
        <w:fldChar w:fldCharType="end"/>
      </w:r>
    </w:p>
    <w:p w14:paraId="620747DE" w14:textId="3225063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5.12.2.4</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_</w:t>
      </w:r>
      <w:r w:rsidRPr="009856A7">
        <w:rPr>
          <w:noProof/>
          <w:lang w:val="en-US"/>
        </w:rPr>
        <w:t>Disengage</w:t>
      </w:r>
      <w:r>
        <w:rPr>
          <w:noProof/>
        </w:rPr>
        <w:tab/>
      </w:r>
      <w:r>
        <w:rPr>
          <w:noProof/>
        </w:rPr>
        <w:fldChar w:fldCharType="begin" w:fldLock="1"/>
      </w:r>
      <w:r>
        <w:rPr>
          <w:noProof/>
        </w:rPr>
        <w:instrText xml:space="preserve"> PAGEREF _Toc216293272 \h </w:instrText>
      </w:r>
      <w:r>
        <w:rPr>
          <w:noProof/>
        </w:rPr>
      </w:r>
      <w:r>
        <w:rPr>
          <w:noProof/>
        </w:rPr>
        <w:fldChar w:fldCharType="separate"/>
      </w:r>
      <w:r>
        <w:rPr>
          <w:noProof/>
        </w:rPr>
        <w:t>72</w:t>
      </w:r>
      <w:r>
        <w:rPr>
          <w:noProof/>
        </w:rPr>
        <w:fldChar w:fldCharType="end"/>
      </w:r>
    </w:p>
    <w:p w14:paraId="4C5CEAE9" w14:textId="50CE0D8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_Toc216293273 \h </w:instrText>
      </w:r>
      <w:r>
        <w:rPr>
          <w:noProof/>
        </w:rPr>
      </w:r>
      <w:r>
        <w:rPr>
          <w:noProof/>
        </w:rPr>
        <w:fldChar w:fldCharType="separate"/>
      </w:r>
      <w:r>
        <w:rPr>
          <w:noProof/>
        </w:rPr>
        <w:t>72</w:t>
      </w:r>
      <w:r>
        <w:rPr>
          <w:noProof/>
        </w:rPr>
        <w:fldChar w:fldCharType="end"/>
      </w:r>
    </w:p>
    <w:p w14:paraId="23ACCFA0" w14:textId="2EACC89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5.12.2.4.2</w:t>
      </w:r>
      <w:r>
        <w:rPr>
          <w:rFonts w:asciiTheme="minorHAnsi" w:eastAsiaTheme="minorEastAsia" w:hAnsiTheme="minorHAnsi" w:cstheme="minorBidi"/>
          <w:noProof/>
          <w:kern w:val="2"/>
          <w:sz w:val="24"/>
          <w:szCs w:val="24"/>
          <w:lang w:eastAsia="en-GB"/>
          <w14:ligatures w14:val="standardContextual"/>
        </w:rPr>
        <w:tab/>
      </w:r>
      <w:r>
        <w:rPr>
          <w:noProof/>
        </w:rPr>
        <w:t xml:space="preserve">Slice Related Communication Service </w:t>
      </w:r>
      <w:r w:rsidRPr="009856A7">
        <w:rPr>
          <w:noProof/>
          <w:lang w:val="en-US"/>
        </w:rPr>
        <w:t>Disengagement</w:t>
      </w:r>
      <w:r>
        <w:rPr>
          <w:noProof/>
        </w:rPr>
        <w:tab/>
      </w:r>
      <w:r>
        <w:rPr>
          <w:noProof/>
        </w:rPr>
        <w:fldChar w:fldCharType="begin" w:fldLock="1"/>
      </w:r>
      <w:r>
        <w:rPr>
          <w:noProof/>
        </w:rPr>
        <w:instrText xml:space="preserve"> PAGEREF _Toc216293274 \h </w:instrText>
      </w:r>
      <w:r>
        <w:rPr>
          <w:noProof/>
        </w:rPr>
      </w:r>
      <w:r>
        <w:rPr>
          <w:noProof/>
        </w:rPr>
        <w:fldChar w:fldCharType="separate"/>
      </w:r>
      <w:r>
        <w:rPr>
          <w:noProof/>
        </w:rPr>
        <w:t>72</w:t>
      </w:r>
      <w:r>
        <w:rPr>
          <w:noProof/>
        </w:rPr>
        <w:fldChar w:fldCharType="end"/>
      </w:r>
    </w:p>
    <w:p w14:paraId="37A604F1" w14:textId="484749F5"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NSCE_InterPLMNContinuity</w:t>
      </w:r>
      <w:r>
        <w:rPr>
          <w:noProof/>
        </w:rPr>
        <w:tab/>
      </w:r>
      <w:r>
        <w:rPr>
          <w:noProof/>
        </w:rPr>
        <w:fldChar w:fldCharType="begin" w:fldLock="1"/>
      </w:r>
      <w:r>
        <w:rPr>
          <w:noProof/>
        </w:rPr>
        <w:instrText xml:space="preserve"> PAGEREF _Toc216293275 \h </w:instrText>
      </w:r>
      <w:r>
        <w:rPr>
          <w:noProof/>
        </w:rPr>
      </w:r>
      <w:r>
        <w:rPr>
          <w:noProof/>
        </w:rPr>
        <w:fldChar w:fldCharType="separate"/>
      </w:r>
      <w:r>
        <w:rPr>
          <w:noProof/>
        </w:rPr>
        <w:t>72</w:t>
      </w:r>
      <w:r>
        <w:rPr>
          <w:noProof/>
        </w:rPr>
        <w:fldChar w:fldCharType="end"/>
      </w:r>
    </w:p>
    <w:p w14:paraId="771866E4" w14:textId="2D7A878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_Toc216293276 \h </w:instrText>
      </w:r>
      <w:r>
        <w:rPr>
          <w:noProof/>
        </w:rPr>
      </w:r>
      <w:r>
        <w:rPr>
          <w:noProof/>
        </w:rPr>
        <w:fldChar w:fldCharType="separate"/>
      </w:r>
      <w:r>
        <w:rPr>
          <w:noProof/>
        </w:rPr>
        <w:t>72</w:t>
      </w:r>
      <w:r>
        <w:rPr>
          <w:noProof/>
        </w:rPr>
        <w:fldChar w:fldCharType="end"/>
      </w:r>
    </w:p>
    <w:p w14:paraId="7E3034C2" w14:textId="2F58159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_Toc216293277 \h </w:instrText>
      </w:r>
      <w:r>
        <w:rPr>
          <w:noProof/>
        </w:rPr>
      </w:r>
      <w:r>
        <w:rPr>
          <w:noProof/>
        </w:rPr>
        <w:fldChar w:fldCharType="separate"/>
      </w:r>
      <w:r>
        <w:rPr>
          <w:noProof/>
        </w:rPr>
        <w:t>72</w:t>
      </w:r>
      <w:r>
        <w:rPr>
          <w:noProof/>
        </w:rPr>
        <w:fldChar w:fldCharType="end"/>
      </w:r>
    </w:p>
    <w:p w14:paraId="1A64E11A" w14:textId="38E4E75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_Toc216293278 \h </w:instrText>
      </w:r>
      <w:r>
        <w:rPr>
          <w:noProof/>
        </w:rPr>
      </w:r>
      <w:r>
        <w:rPr>
          <w:noProof/>
        </w:rPr>
        <w:fldChar w:fldCharType="separate"/>
      </w:r>
      <w:r>
        <w:rPr>
          <w:noProof/>
        </w:rPr>
        <w:t>72</w:t>
      </w:r>
      <w:r>
        <w:rPr>
          <w:noProof/>
        </w:rPr>
        <w:fldChar w:fldCharType="end"/>
      </w:r>
    </w:p>
    <w:p w14:paraId="2B1C6835" w14:textId="6EEF075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NSCE_InterPLMNContinuity_</w:t>
      </w:r>
      <w:r w:rsidRPr="009856A7">
        <w:rPr>
          <w:noProof/>
          <w:lang w:val="en-US"/>
        </w:rPr>
        <w:t>Request</w:t>
      </w:r>
      <w:r>
        <w:rPr>
          <w:noProof/>
        </w:rPr>
        <w:tab/>
      </w:r>
      <w:r>
        <w:rPr>
          <w:noProof/>
        </w:rPr>
        <w:fldChar w:fldCharType="begin" w:fldLock="1"/>
      </w:r>
      <w:r>
        <w:rPr>
          <w:noProof/>
        </w:rPr>
        <w:instrText xml:space="preserve"> PAGEREF _Toc216293279 \h </w:instrText>
      </w:r>
      <w:r>
        <w:rPr>
          <w:noProof/>
        </w:rPr>
      </w:r>
      <w:r>
        <w:rPr>
          <w:noProof/>
        </w:rPr>
        <w:fldChar w:fldCharType="separate"/>
      </w:r>
      <w:r>
        <w:rPr>
          <w:noProof/>
        </w:rPr>
        <w:t>73</w:t>
      </w:r>
      <w:r>
        <w:rPr>
          <w:noProof/>
        </w:rPr>
        <w:fldChar w:fldCharType="end"/>
      </w:r>
    </w:p>
    <w:p w14:paraId="7BD670D9" w14:textId="0DA8BDE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_Toc216293280 \h </w:instrText>
      </w:r>
      <w:r>
        <w:rPr>
          <w:noProof/>
        </w:rPr>
      </w:r>
      <w:r>
        <w:rPr>
          <w:noProof/>
        </w:rPr>
        <w:fldChar w:fldCharType="separate"/>
      </w:r>
      <w:r>
        <w:rPr>
          <w:noProof/>
        </w:rPr>
        <w:t>73</w:t>
      </w:r>
      <w:r>
        <w:rPr>
          <w:noProof/>
        </w:rPr>
        <w:fldChar w:fldCharType="end"/>
      </w:r>
    </w:p>
    <w:p w14:paraId="6CB42C7D" w14:textId="4E97860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w:t>
      </w:r>
      <w:r w:rsidRPr="009856A7">
        <w:rPr>
          <w:rFonts w:cs="Courier New"/>
          <w:noProof/>
        </w:rPr>
        <w:t xml:space="preserve"> Request</w:t>
      </w:r>
      <w:r>
        <w:rPr>
          <w:noProof/>
        </w:rPr>
        <w:tab/>
      </w:r>
      <w:r>
        <w:rPr>
          <w:noProof/>
        </w:rPr>
        <w:fldChar w:fldCharType="begin" w:fldLock="1"/>
      </w:r>
      <w:r>
        <w:rPr>
          <w:noProof/>
        </w:rPr>
        <w:instrText xml:space="preserve"> PAGEREF _Toc216293281 \h </w:instrText>
      </w:r>
      <w:r>
        <w:rPr>
          <w:noProof/>
        </w:rPr>
      </w:r>
      <w:r>
        <w:rPr>
          <w:noProof/>
        </w:rPr>
        <w:fldChar w:fldCharType="separate"/>
      </w:r>
      <w:r>
        <w:rPr>
          <w:noProof/>
        </w:rPr>
        <w:t>73</w:t>
      </w:r>
      <w:r>
        <w:rPr>
          <w:noProof/>
        </w:rPr>
        <w:fldChar w:fldCharType="end"/>
      </w:r>
    </w:p>
    <w:p w14:paraId="571BBAC2" w14:textId="2AB445E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NSCE_InterPLMNContinuity_Notify</w:t>
      </w:r>
      <w:r>
        <w:rPr>
          <w:noProof/>
        </w:rPr>
        <w:tab/>
      </w:r>
      <w:r>
        <w:rPr>
          <w:noProof/>
        </w:rPr>
        <w:fldChar w:fldCharType="begin" w:fldLock="1"/>
      </w:r>
      <w:r>
        <w:rPr>
          <w:noProof/>
        </w:rPr>
        <w:instrText xml:space="preserve"> PAGEREF _Toc216293282 \h </w:instrText>
      </w:r>
      <w:r>
        <w:rPr>
          <w:noProof/>
        </w:rPr>
      </w:r>
      <w:r>
        <w:rPr>
          <w:noProof/>
        </w:rPr>
        <w:fldChar w:fldCharType="separate"/>
      </w:r>
      <w:r>
        <w:rPr>
          <w:noProof/>
        </w:rPr>
        <w:t>73</w:t>
      </w:r>
      <w:r>
        <w:rPr>
          <w:noProof/>
        </w:rPr>
        <w:fldChar w:fldCharType="end"/>
      </w:r>
    </w:p>
    <w:p w14:paraId="5DD88E59" w14:textId="15C2E86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_Toc216293283 \h </w:instrText>
      </w:r>
      <w:r>
        <w:rPr>
          <w:noProof/>
        </w:rPr>
      </w:r>
      <w:r>
        <w:rPr>
          <w:noProof/>
        </w:rPr>
        <w:fldChar w:fldCharType="separate"/>
      </w:r>
      <w:r>
        <w:rPr>
          <w:noProof/>
        </w:rPr>
        <w:t>73</w:t>
      </w:r>
      <w:r>
        <w:rPr>
          <w:noProof/>
        </w:rPr>
        <w:fldChar w:fldCharType="end"/>
      </w:r>
    </w:p>
    <w:p w14:paraId="57D9DF6C" w14:textId="6406648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5.13.2.3.2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I</w:t>
      </w:r>
      <w:r>
        <w:rPr>
          <w:noProof/>
        </w:rPr>
        <w:t>nter-PLMN Service Continuity</w:t>
      </w:r>
      <w:r w:rsidRPr="009856A7">
        <w:rPr>
          <w:noProof/>
          <w:lang w:val="en-US"/>
        </w:rPr>
        <w:t xml:space="preserve"> Notification</w:t>
      </w:r>
      <w:r>
        <w:rPr>
          <w:noProof/>
        </w:rPr>
        <w:tab/>
      </w:r>
      <w:r>
        <w:rPr>
          <w:noProof/>
        </w:rPr>
        <w:fldChar w:fldCharType="begin" w:fldLock="1"/>
      </w:r>
      <w:r>
        <w:rPr>
          <w:noProof/>
        </w:rPr>
        <w:instrText xml:space="preserve"> PAGEREF _Toc216293284 \h </w:instrText>
      </w:r>
      <w:r>
        <w:rPr>
          <w:noProof/>
        </w:rPr>
      </w:r>
      <w:r>
        <w:rPr>
          <w:noProof/>
        </w:rPr>
        <w:fldChar w:fldCharType="separate"/>
      </w:r>
      <w:r>
        <w:rPr>
          <w:noProof/>
        </w:rPr>
        <w:t>74</w:t>
      </w:r>
      <w:r>
        <w:rPr>
          <w:noProof/>
        </w:rPr>
        <w:fldChar w:fldCharType="end"/>
      </w:r>
    </w:p>
    <w:p w14:paraId="5C5D0C12" w14:textId="40E8BF6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NSCE_NSDiagnostics</w:t>
      </w:r>
      <w:r>
        <w:rPr>
          <w:noProof/>
        </w:rPr>
        <w:tab/>
      </w:r>
      <w:r>
        <w:rPr>
          <w:noProof/>
        </w:rPr>
        <w:fldChar w:fldCharType="begin" w:fldLock="1"/>
      </w:r>
      <w:r>
        <w:rPr>
          <w:noProof/>
        </w:rPr>
        <w:instrText xml:space="preserve"> PAGEREF _Toc216293285 \h </w:instrText>
      </w:r>
      <w:r>
        <w:rPr>
          <w:noProof/>
        </w:rPr>
      </w:r>
      <w:r>
        <w:rPr>
          <w:noProof/>
        </w:rPr>
        <w:fldChar w:fldCharType="separate"/>
      </w:r>
      <w:r>
        <w:rPr>
          <w:noProof/>
        </w:rPr>
        <w:t>74</w:t>
      </w:r>
      <w:r>
        <w:rPr>
          <w:noProof/>
        </w:rPr>
        <w:fldChar w:fldCharType="end"/>
      </w:r>
    </w:p>
    <w:p w14:paraId="78A50692" w14:textId="5DD5706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_Toc216293286 \h </w:instrText>
      </w:r>
      <w:r>
        <w:rPr>
          <w:noProof/>
        </w:rPr>
      </w:r>
      <w:r>
        <w:rPr>
          <w:noProof/>
        </w:rPr>
        <w:fldChar w:fldCharType="separate"/>
      </w:r>
      <w:r>
        <w:rPr>
          <w:noProof/>
        </w:rPr>
        <w:t>74</w:t>
      </w:r>
      <w:r>
        <w:rPr>
          <w:noProof/>
        </w:rPr>
        <w:fldChar w:fldCharType="end"/>
      </w:r>
    </w:p>
    <w:p w14:paraId="6DFA0ECA" w14:textId="11F7F97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_Toc216293287 \h </w:instrText>
      </w:r>
      <w:r>
        <w:rPr>
          <w:noProof/>
        </w:rPr>
      </w:r>
      <w:r>
        <w:rPr>
          <w:noProof/>
        </w:rPr>
        <w:fldChar w:fldCharType="separate"/>
      </w:r>
      <w:r>
        <w:rPr>
          <w:noProof/>
        </w:rPr>
        <w:t>74</w:t>
      </w:r>
      <w:r>
        <w:rPr>
          <w:noProof/>
        </w:rPr>
        <w:fldChar w:fldCharType="end"/>
      </w:r>
    </w:p>
    <w:p w14:paraId="2D16500C" w14:textId="5330086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_Toc216293288 \h </w:instrText>
      </w:r>
      <w:r>
        <w:rPr>
          <w:noProof/>
        </w:rPr>
      </w:r>
      <w:r>
        <w:rPr>
          <w:noProof/>
        </w:rPr>
        <w:fldChar w:fldCharType="separate"/>
      </w:r>
      <w:r>
        <w:rPr>
          <w:noProof/>
        </w:rPr>
        <w:t>74</w:t>
      </w:r>
      <w:r>
        <w:rPr>
          <w:noProof/>
        </w:rPr>
        <w:fldChar w:fldCharType="end"/>
      </w:r>
    </w:p>
    <w:p w14:paraId="4C09AF28" w14:textId="7CC4FA4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NSCE_NSDiagnostics_Request</w:t>
      </w:r>
      <w:r>
        <w:rPr>
          <w:noProof/>
        </w:rPr>
        <w:tab/>
      </w:r>
      <w:r>
        <w:rPr>
          <w:noProof/>
        </w:rPr>
        <w:fldChar w:fldCharType="begin" w:fldLock="1"/>
      </w:r>
      <w:r>
        <w:rPr>
          <w:noProof/>
        </w:rPr>
        <w:instrText xml:space="preserve"> PAGEREF _Toc216293289 \h </w:instrText>
      </w:r>
      <w:r>
        <w:rPr>
          <w:noProof/>
        </w:rPr>
      </w:r>
      <w:r>
        <w:rPr>
          <w:noProof/>
        </w:rPr>
        <w:fldChar w:fldCharType="separate"/>
      </w:r>
      <w:r>
        <w:rPr>
          <w:noProof/>
        </w:rPr>
        <w:t>74</w:t>
      </w:r>
      <w:r>
        <w:rPr>
          <w:noProof/>
        </w:rPr>
        <w:fldChar w:fldCharType="end"/>
      </w:r>
    </w:p>
    <w:p w14:paraId="2A91605C" w14:textId="0320E02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_Toc216293290 \h </w:instrText>
      </w:r>
      <w:r>
        <w:rPr>
          <w:noProof/>
        </w:rPr>
      </w:r>
      <w:r>
        <w:rPr>
          <w:noProof/>
        </w:rPr>
        <w:fldChar w:fldCharType="separate"/>
      </w:r>
      <w:r>
        <w:rPr>
          <w:noProof/>
        </w:rPr>
        <w:t>74</w:t>
      </w:r>
      <w:r>
        <w:rPr>
          <w:noProof/>
        </w:rPr>
        <w:fldChar w:fldCharType="end"/>
      </w:r>
    </w:p>
    <w:p w14:paraId="262A6032" w14:textId="1CC2462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Network Slice Diagnostics Request</w:t>
      </w:r>
      <w:r>
        <w:rPr>
          <w:noProof/>
        </w:rPr>
        <w:tab/>
      </w:r>
      <w:r>
        <w:rPr>
          <w:noProof/>
        </w:rPr>
        <w:fldChar w:fldCharType="begin" w:fldLock="1"/>
      </w:r>
      <w:r>
        <w:rPr>
          <w:noProof/>
        </w:rPr>
        <w:instrText xml:space="preserve"> PAGEREF _Toc216293291 \h </w:instrText>
      </w:r>
      <w:r>
        <w:rPr>
          <w:noProof/>
        </w:rPr>
      </w:r>
      <w:r>
        <w:rPr>
          <w:noProof/>
        </w:rPr>
        <w:fldChar w:fldCharType="separate"/>
      </w:r>
      <w:r>
        <w:rPr>
          <w:noProof/>
        </w:rPr>
        <w:t>75</w:t>
      </w:r>
      <w:r>
        <w:rPr>
          <w:noProof/>
        </w:rPr>
        <w:fldChar w:fldCharType="end"/>
      </w:r>
    </w:p>
    <w:p w14:paraId="42B92F89" w14:textId="0CDB1A20"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ab/>
      </w:r>
      <w:r>
        <w:rPr>
          <w:noProof/>
        </w:rPr>
        <w:fldChar w:fldCharType="begin" w:fldLock="1"/>
      </w:r>
      <w:r>
        <w:rPr>
          <w:noProof/>
        </w:rPr>
        <w:instrText xml:space="preserve"> PAGEREF _Toc216293292 \h </w:instrText>
      </w:r>
      <w:r>
        <w:rPr>
          <w:noProof/>
        </w:rPr>
      </w:r>
      <w:r>
        <w:rPr>
          <w:noProof/>
        </w:rPr>
        <w:fldChar w:fldCharType="separate"/>
      </w:r>
      <w:r>
        <w:rPr>
          <w:noProof/>
        </w:rPr>
        <w:t>75</w:t>
      </w:r>
      <w:r>
        <w:rPr>
          <w:noProof/>
        </w:rPr>
        <w:fldChar w:fldCharType="end"/>
      </w:r>
    </w:p>
    <w:p w14:paraId="55617EA6" w14:textId="4ABB75E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_Toc216293293 \h </w:instrText>
      </w:r>
      <w:r>
        <w:rPr>
          <w:noProof/>
        </w:rPr>
      </w:r>
      <w:r>
        <w:rPr>
          <w:noProof/>
        </w:rPr>
        <w:fldChar w:fldCharType="separate"/>
      </w:r>
      <w:r>
        <w:rPr>
          <w:noProof/>
        </w:rPr>
        <w:t>75</w:t>
      </w:r>
      <w:r>
        <w:rPr>
          <w:noProof/>
        </w:rPr>
        <w:fldChar w:fldCharType="end"/>
      </w:r>
    </w:p>
    <w:p w14:paraId="18448504" w14:textId="545FB76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_Toc216293294 \h </w:instrText>
      </w:r>
      <w:r>
        <w:rPr>
          <w:noProof/>
        </w:rPr>
      </w:r>
      <w:r>
        <w:rPr>
          <w:noProof/>
        </w:rPr>
        <w:fldChar w:fldCharType="separate"/>
      </w:r>
      <w:r>
        <w:rPr>
          <w:noProof/>
        </w:rPr>
        <w:t>75</w:t>
      </w:r>
      <w:r>
        <w:rPr>
          <w:noProof/>
        </w:rPr>
        <w:fldChar w:fldCharType="end"/>
      </w:r>
    </w:p>
    <w:p w14:paraId="17AFB4B6" w14:textId="280801C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_Toc216293295 \h </w:instrText>
      </w:r>
      <w:r>
        <w:rPr>
          <w:noProof/>
        </w:rPr>
      </w:r>
      <w:r>
        <w:rPr>
          <w:noProof/>
        </w:rPr>
        <w:fldChar w:fldCharType="separate"/>
      </w:r>
      <w:r>
        <w:rPr>
          <w:noProof/>
        </w:rPr>
        <w:t>75</w:t>
      </w:r>
      <w:r>
        <w:rPr>
          <w:noProof/>
        </w:rPr>
        <w:fldChar w:fldCharType="end"/>
      </w:r>
    </w:p>
    <w:p w14:paraId="4AB45DD1" w14:textId="6E10481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fldLock="1"/>
      </w:r>
      <w:r>
        <w:rPr>
          <w:noProof/>
        </w:rPr>
        <w:instrText xml:space="preserve"> PAGEREF _Toc216293296 \h </w:instrText>
      </w:r>
      <w:r>
        <w:rPr>
          <w:noProof/>
        </w:rPr>
      </w:r>
      <w:r>
        <w:rPr>
          <w:noProof/>
        </w:rPr>
        <w:fldChar w:fldCharType="separate"/>
      </w:r>
      <w:r>
        <w:rPr>
          <w:noProof/>
        </w:rPr>
        <w:t>76</w:t>
      </w:r>
      <w:r>
        <w:rPr>
          <w:noProof/>
        </w:rPr>
        <w:fldChar w:fldCharType="end"/>
      </w:r>
    </w:p>
    <w:p w14:paraId="04800182" w14:textId="74BC5AB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_Toc216293297 \h </w:instrText>
      </w:r>
      <w:r>
        <w:rPr>
          <w:noProof/>
        </w:rPr>
      </w:r>
      <w:r>
        <w:rPr>
          <w:noProof/>
        </w:rPr>
        <w:fldChar w:fldCharType="separate"/>
      </w:r>
      <w:r>
        <w:rPr>
          <w:noProof/>
        </w:rPr>
        <w:t>76</w:t>
      </w:r>
      <w:r>
        <w:rPr>
          <w:noProof/>
        </w:rPr>
        <w:fldChar w:fldCharType="end"/>
      </w:r>
    </w:p>
    <w:p w14:paraId="3DC67EE4" w14:textId="7638E06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fldLock="1"/>
      </w:r>
      <w:r>
        <w:rPr>
          <w:noProof/>
        </w:rPr>
        <w:instrText xml:space="preserve"> PAGEREF _Toc216293298 \h </w:instrText>
      </w:r>
      <w:r>
        <w:rPr>
          <w:noProof/>
        </w:rPr>
      </w:r>
      <w:r>
        <w:rPr>
          <w:noProof/>
        </w:rPr>
        <w:fldChar w:fldCharType="separate"/>
      </w:r>
      <w:r>
        <w:rPr>
          <w:noProof/>
        </w:rPr>
        <w:t>76</w:t>
      </w:r>
      <w:r>
        <w:rPr>
          <w:noProof/>
        </w:rPr>
        <w:fldChar w:fldCharType="end"/>
      </w:r>
    </w:p>
    <w:p w14:paraId="02FEC02E" w14:textId="4B2C847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Update</w:t>
      </w:r>
      <w:r>
        <w:rPr>
          <w:noProof/>
        </w:rPr>
        <w:tab/>
      </w:r>
      <w:r>
        <w:rPr>
          <w:noProof/>
        </w:rPr>
        <w:fldChar w:fldCharType="begin" w:fldLock="1"/>
      </w:r>
      <w:r>
        <w:rPr>
          <w:noProof/>
        </w:rPr>
        <w:instrText xml:space="preserve"> PAGEREF _Toc216293299 \h </w:instrText>
      </w:r>
      <w:r>
        <w:rPr>
          <w:noProof/>
        </w:rPr>
      </w:r>
      <w:r>
        <w:rPr>
          <w:noProof/>
        </w:rPr>
        <w:fldChar w:fldCharType="separate"/>
      </w:r>
      <w:r>
        <w:rPr>
          <w:noProof/>
        </w:rPr>
        <w:t>76</w:t>
      </w:r>
      <w:r>
        <w:rPr>
          <w:noProof/>
        </w:rPr>
        <w:fldChar w:fldCharType="end"/>
      </w:r>
    </w:p>
    <w:p w14:paraId="021F65E7" w14:textId="5E35AD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fldLock="1"/>
      </w:r>
      <w:r>
        <w:rPr>
          <w:noProof/>
        </w:rPr>
        <w:instrText xml:space="preserve"> PAGEREF _Toc216293300 \h </w:instrText>
      </w:r>
      <w:r>
        <w:rPr>
          <w:noProof/>
        </w:rPr>
      </w:r>
      <w:r>
        <w:rPr>
          <w:noProof/>
        </w:rPr>
        <w:fldChar w:fldCharType="separate"/>
      </w:r>
      <w:r>
        <w:rPr>
          <w:noProof/>
        </w:rPr>
        <w:t>77</w:t>
      </w:r>
      <w:r>
        <w:rPr>
          <w:noProof/>
        </w:rPr>
        <w:fldChar w:fldCharType="end"/>
      </w:r>
    </w:p>
    <w:p w14:paraId="09950373" w14:textId="3C944BE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_Notify</w:t>
      </w:r>
      <w:r>
        <w:rPr>
          <w:noProof/>
        </w:rPr>
        <w:tab/>
      </w:r>
      <w:r>
        <w:rPr>
          <w:noProof/>
        </w:rPr>
        <w:fldChar w:fldCharType="begin" w:fldLock="1"/>
      </w:r>
      <w:r>
        <w:rPr>
          <w:noProof/>
        </w:rPr>
        <w:instrText xml:space="preserve"> PAGEREF _Toc216293301 \h </w:instrText>
      </w:r>
      <w:r>
        <w:rPr>
          <w:noProof/>
        </w:rPr>
      </w:r>
      <w:r>
        <w:rPr>
          <w:noProof/>
        </w:rPr>
        <w:fldChar w:fldCharType="separate"/>
      </w:r>
      <w:r>
        <w:rPr>
          <w:noProof/>
        </w:rPr>
        <w:t>78</w:t>
      </w:r>
      <w:r>
        <w:rPr>
          <w:noProof/>
        </w:rPr>
        <w:fldChar w:fldCharType="end"/>
      </w:r>
    </w:p>
    <w:p w14:paraId="34B2038D" w14:textId="5C60372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_Toc216293302 \h </w:instrText>
      </w:r>
      <w:r>
        <w:rPr>
          <w:noProof/>
        </w:rPr>
      </w:r>
      <w:r>
        <w:rPr>
          <w:noProof/>
        </w:rPr>
        <w:fldChar w:fldCharType="separate"/>
      </w:r>
      <w:r>
        <w:rPr>
          <w:noProof/>
        </w:rPr>
        <w:t>78</w:t>
      </w:r>
      <w:r>
        <w:rPr>
          <w:noProof/>
        </w:rPr>
        <w:fldChar w:fldCharType="end"/>
      </w:r>
    </w:p>
    <w:p w14:paraId="2C3F13F5" w14:textId="56F8ABD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Fault Diagnosis </w:t>
      </w:r>
      <w:r w:rsidRPr="009856A7">
        <w:rPr>
          <w:noProof/>
          <w:lang w:val="en-US"/>
        </w:rPr>
        <w:t>Notification</w:t>
      </w:r>
      <w:r>
        <w:rPr>
          <w:noProof/>
        </w:rPr>
        <w:tab/>
      </w:r>
      <w:r>
        <w:rPr>
          <w:noProof/>
        </w:rPr>
        <w:fldChar w:fldCharType="begin" w:fldLock="1"/>
      </w:r>
      <w:r>
        <w:rPr>
          <w:noProof/>
        </w:rPr>
        <w:instrText xml:space="preserve"> PAGEREF _Toc216293303 \h </w:instrText>
      </w:r>
      <w:r>
        <w:rPr>
          <w:noProof/>
        </w:rPr>
      </w:r>
      <w:r>
        <w:rPr>
          <w:noProof/>
        </w:rPr>
        <w:fldChar w:fldCharType="separate"/>
      </w:r>
      <w:r>
        <w:rPr>
          <w:noProof/>
        </w:rPr>
        <w:t>78</w:t>
      </w:r>
      <w:r>
        <w:rPr>
          <w:noProof/>
        </w:rPr>
        <w:fldChar w:fldCharType="end"/>
      </w:r>
    </w:p>
    <w:p w14:paraId="0AED5634" w14:textId="4F0CE2CC"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fldLock="1"/>
      </w:r>
      <w:r>
        <w:rPr>
          <w:noProof/>
        </w:rPr>
        <w:instrText xml:space="preserve"> PAGEREF _Toc216293304 \h </w:instrText>
      </w:r>
      <w:r>
        <w:rPr>
          <w:noProof/>
        </w:rPr>
      </w:r>
      <w:r>
        <w:rPr>
          <w:noProof/>
        </w:rPr>
        <w:fldChar w:fldCharType="separate"/>
      </w:r>
      <w:r>
        <w:rPr>
          <w:noProof/>
        </w:rPr>
        <w:t>78</w:t>
      </w:r>
      <w:r>
        <w:rPr>
          <w:noProof/>
        </w:rPr>
        <w:fldChar w:fldCharType="end"/>
      </w:r>
    </w:p>
    <w:p w14:paraId="4E10C535" w14:textId="1CB6D9A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_Toc216293305 \h </w:instrText>
      </w:r>
      <w:r>
        <w:rPr>
          <w:noProof/>
        </w:rPr>
      </w:r>
      <w:r>
        <w:rPr>
          <w:noProof/>
        </w:rPr>
        <w:fldChar w:fldCharType="separate"/>
      </w:r>
      <w:r>
        <w:rPr>
          <w:noProof/>
        </w:rPr>
        <w:t>78</w:t>
      </w:r>
      <w:r>
        <w:rPr>
          <w:noProof/>
        </w:rPr>
        <w:fldChar w:fldCharType="end"/>
      </w:r>
    </w:p>
    <w:p w14:paraId="746A648F" w14:textId="5CE0FD7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_Toc216293306 \h </w:instrText>
      </w:r>
      <w:r>
        <w:rPr>
          <w:noProof/>
        </w:rPr>
      </w:r>
      <w:r>
        <w:rPr>
          <w:noProof/>
        </w:rPr>
        <w:fldChar w:fldCharType="separate"/>
      </w:r>
      <w:r>
        <w:rPr>
          <w:noProof/>
        </w:rPr>
        <w:t>79</w:t>
      </w:r>
      <w:r>
        <w:rPr>
          <w:noProof/>
        </w:rPr>
        <w:fldChar w:fldCharType="end"/>
      </w:r>
    </w:p>
    <w:p w14:paraId="30A0A7C7" w14:textId="5CBBCE2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_Toc216293307 \h </w:instrText>
      </w:r>
      <w:r>
        <w:rPr>
          <w:noProof/>
        </w:rPr>
      </w:r>
      <w:r>
        <w:rPr>
          <w:noProof/>
        </w:rPr>
        <w:fldChar w:fldCharType="separate"/>
      </w:r>
      <w:r>
        <w:rPr>
          <w:noProof/>
        </w:rPr>
        <w:t>79</w:t>
      </w:r>
      <w:r>
        <w:rPr>
          <w:noProof/>
        </w:rPr>
        <w:fldChar w:fldCharType="end"/>
      </w:r>
    </w:p>
    <w:p w14:paraId="1E515171" w14:textId="4B19F4E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fldLock="1"/>
      </w:r>
      <w:r>
        <w:rPr>
          <w:noProof/>
        </w:rPr>
        <w:instrText xml:space="preserve"> PAGEREF _Toc216293308 \h </w:instrText>
      </w:r>
      <w:r>
        <w:rPr>
          <w:noProof/>
        </w:rPr>
      </w:r>
      <w:r>
        <w:rPr>
          <w:noProof/>
        </w:rPr>
        <w:fldChar w:fldCharType="separate"/>
      </w:r>
      <w:r>
        <w:rPr>
          <w:noProof/>
        </w:rPr>
        <w:t>79</w:t>
      </w:r>
      <w:r>
        <w:rPr>
          <w:noProof/>
        </w:rPr>
        <w:fldChar w:fldCharType="end"/>
      </w:r>
    </w:p>
    <w:p w14:paraId="30AE0EDA" w14:textId="0BC5BDB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_Toc216293309 \h </w:instrText>
      </w:r>
      <w:r>
        <w:rPr>
          <w:noProof/>
        </w:rPr>
      </w:r>
      <w:r>
        <w:rPr>
          <w:noProof/>
        </w:rPr>
        <w:fldChar w:fldCharType="separate"/>
      </w:r>
      <w:r>
        <w:rPr>
          <w:noProof/>
        </w:rPr>
        <w:t>79</w:t>
      </w:r>
      <w:r>
        <w:rPr>
          <w:noProof/>
        </w:rPr>
        <w:fldChar w:fldCharType="end"/>
      </w:r>
    </w:p>
    <w:p w14:paraId="207CA0E2" w14:textId="52DD676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fldLock="1"/>
      </w:r>
      <w:r>
        <w:rPr>
          <w:noProof/>
        </w:rPr>
        <w:instrText xml:space="preserve"> PAGEREF _Toc216293310 \h </w:instrText>
      </w:r>
      <w:r>
        <w:rPr>
          <w:noProof/>
        </w:rPr>
      </w:r>
      <w:r>
        <w:rPr>
          <w:noProof/>
        </w:rPr>
        <w:fldChar w:fldCharType="separate"/>
      </w:r>
      <w:r>
        <w:rPr>
          <w:noProof/>
        </w:rPr>
        <w:t>79</w:t>
      </w:r>
      <w:r>
        <w:rPr>
          <w:noProof/>
        </w:rPr>
        <w:fldChar w:fldCharType="end"/>
      </w:r>
    </w:p>
    <w:p w14:paraId="6834AFDA" w14:textId="636A5D5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fldLock="1"/>
      </w:r>
      <w:r>
        <w:rPr>
          <w:noProof/>
        </w:rPr>
        <w:instrText xml:space="preserve"> PAGEREF _Toc216293311 \h </w:instrText>
      </w:r>
      <w:r>
        <w:rPr>
          <w:noProof/>
        </w:rPr>
      </w:r>
      <w:r>
        <w:rPr>
          <w:noProof/>
        </w:rPr>
        <w:fldChar w:fldCharType="separate"/>
      </w:r>
      <w:r>
        <w:rPr>
          <w:noProof/>
        </w:rPr>
        <w:t>80</w:t>
      </w:r>
      <w:r>
        <w:rPr>
          <w:noProof/>
        </w:rPr>
        <w:fldChar w:fldCharType="end"/>
      </w:r>
    </w:p>
    <w:p w14:paraId="484B2F69" w14:textId="6BDB10F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fldLock="1"/>
      </w:r>
      <w:r>
        <w:rPr>
          <w:noProof/>
        </w:rPr>
        <w:instrText xml:space="preserve"> PAGEREF _Toc216293312 \h </w:instrText>
      </w:r>
      <w:r>
        <w:rPr>
          <w:noProof/>
        </w:rPr>
      </w:r>
      <w:r>
        <w:rPr>
          <w:noProof/>
        </w:rPr>
        <w:fldChar w:fldCharType="separate"/>
      </w:r>
      <w:r>
        <w:rPr>
          <w:noProof/>
        </w:rPr>
        <w:t>80</w:t>
      </w:r>
      <w:r>
        <w:rPr>
          <w:noProof/>
        </w:rPr>
        <w:fldChar w:fldCharType="end"/>
      </w:r>
    </w:p>
    <w:p w14:paraId="0766BA98" w14:textId="69EFDB9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fldLock="1"/>
      </w:r>
      <w:r>
        <w:rPr>
          <w:noProof/>
        </w:rPr>
        <w:instrText xml:space="preserve"> PAGEREF _Toc216293313 \h </w:instrText>
      </w:r>
      <w:r>
        <w:rPr>
          <w:noProof/>
        </w:rPr>
      </w:r>
      <w:r>
        <w:rPr>
          <w:noProof/>
        </w:rPr>
        <w:fldChar w:fldCharType="separate"/>
      </w:r>
      <w:r>
        <w:rPr>
          <w:noProof/>
        </w:rPr>
        <w:t>81</w:t>
      </w:r>
      <w:r>
        <w:rPr>
          <w:noProof/>
        </w:rPr>
        <w:fldChar w:fldCharType="end"/>
      </w:r>
    </w:p>
    <w:p w14:paraId="0B111ED5" w14:textId="70E139C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_Toc216293314 \h </w:instrText>
      </w:r>
      <w:r>
        <w:rPr>
          <w:noProof/>
        </w:rPr>
      </w:r>
      <w:r>
        <w:rPr>
          <w:noProof/>
        </w:rPr>
        <w:fldChar w:fldCharType="separate"/>
      </w:r>
      <w:r>
        <w:rPr>
          <w:noProof/>
        </w:rPr>
        <w:t>81</w:t>
      </w:r>
      <w:r>
        <w:rPr>
          <w:noProof/>
        </w:rPr>
        <w:fldChar w:fldCharType="end"/>
      </w:r>
    </w:p>
    <w:p w14:paraId="2AD87B0A" w14:textId="502D35E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5.16.2.3.2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9856A7">
        <w:rPr>
          <w:noProof/>
          <w:lang w:val="en-US"/>
        </w:rPr>
        <w:t>Notification</w:t>
      </w:r>
      <w:r>
        <w:rPr>
          <w:noProof/>
        </w:rPr>
        <w:tab/>
      </w:r>
      <w:r>
        <w:rPr>
          <w:noProof/>
        </w:rPr>
        <w:fldChar w:fldCharType="begin" w:fldLock="1"/>
      </w:r>
      <w:r>
        <w:rPr>
          <w:noProof/>
        </w:rPr>
        <w:instrText xml:space="preserve"> PAGEREF _Toc216293315 \h </w:instrText>
      </w:r>
      <w:r>
        <w:rPr>
          <w:noProof/>
        </w:rPr>
      </w:r>
      <w:r>
        <w:rPr>
          <w:noProof/>
        </w:rPr>
        <w:fldChar w:fldCharType="separate"/>
      </w:r>
      <w:r>
        <w:rPr>
          <w:noProof/>
        </w:rPr>
        <w:t>81</w:t>
      </w:r>
      <w:r>
        <w:rPr>
          <w:noProof/>
        </w:rPr>
        <w:fldChar w:fldCharType="end"/>
      </w:r>
    </w:p>
    <w:p w14:paraId="4DF5082C" w14:textId="6758492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NSCE_NSInfoDelivery</w:t>
      </w:r>
      <w:r>
        <w:rPr>
          <w:noProof/>
        </w:rPr>
        <w:tab/>
      </w:r>
      <w:r>
        <w:rPr>
          <w:noProof/>
        </w:rPr>
        <w:fldChar w:fldCharType="begin" w:fldLock="1"/>
      </w:r>
      <w:r>
        <w:rPr>
          <w:noProof/>
        </w:rPr>
        <w:instrText xml:space="preserve"> PAGEREF _Toc216293316 \h </w:instrText>
      </w:r>
      <w:r>
        <w:rPr>
          <w:noProof/>
        </w:rPr>
      </w:r>
      <w:r>
        <w:rPr>
          <w:noProof/>
        </w:rPr>
        <w:fldChar w:fldCharType="separate"/>
      </w:r>
      <w:r>
        <w:rPr>
          <w:noProof/>
        </w:rPr>
        <w:t>82</w:t>
      </w:r>
      <w:r>
        <w:rPr>
          <w:noProof/>
        </w:rPr>
        <w:fldChar w:fldCharType="end"/>
      </w:r>
    </w:p>
    <w:p w14:paraId="4C475C25" w14:textId="6AA0551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_Toc216293317 \h </w:instrText>
      </w:r>
      <w:r>
        <w:rPr>
          <w:noProof/>
        </w:rPr>
      </w:r>
      <w:r>
        <w:rPr>
          <w:noProof/>
        </w:rPr>
        <w:fldChar w:fldCharType="separate"/>
      </w:r>
      <w:r>
        <w:rPr>
          <w:noProof/>
        </w:rPr>
        <w:t>82</w:t>
      </w:r>
      <w:r>
        <w:rPr>
          <w:noProof/>
        </w:rPr>
        <w:fldChar w:fldCharType="end"/>
      </w:r>
    </w:p>
    <w:p w14:paraId="68A6E150" w14:textId="3A9B340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_Toc216293318 \h </w:instrText>
      </w:r>
      <w:r>
        <w:rPr>
          <w:noProof/>
        </w:rPr>
      </w:r>
      <w:r>
        <w:rPr>
          <w:noProof/>
        </w:rPr>
        <w:fldChar w:fldCharType="separate"/>
      </w:r>
      <w:r>
        <w:rPr>
          <w:noProof/>
        </w:rPr>
        <w:t>82</w:t>
      </w:r>
      <w:r>
        <w:rPr>
          <w:noProof/>
        </w:rPr>
        <w:fldChar w:fldCharType="end"/>
      </w:r>
    </w:p>
    <w:p w14:paraId="651EAD27" w14:textId="0E56C1E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_Toc216293319 \h </w:instrText>
      </w:r>
      <w:r>
        <w:rPr>
          <w:noProof/>
        </w:rPr>
      </w:r>
      <w:r>
        <w:rPr>
          <w:noProof/>
        </w:rPr>
        <w:fldChar w:fldCharType="separate"/>
      </w:r>
      <w:r>
        <w:rPr>
          <w:noProof/>
        </w:rPr>
        <w:t>82</w:t>
      </w:r>
      <w:r>
        <w:rPr>
          <w:noProof/>
        </w:rPr>
        <w:fldChar w:fldCharType="end"/>
      </w:r>
    </w:p>
    <w:p w14:paraId="64E58B01" w14:textId="725CD23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5.17.2.2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NSCE_NSInfoDelivery</w:t>
      </w:r>
      <w:r>
        <w:rPr>
          <w:noProof/>
        </w:rPr>
        <w:t>_Request</w:t>
      </w:r>
      <w:r>
        <w:rPr>
          <w:noProof/>
        </w:rPr>
        <w:tab/>
      </w:r>
      <w:r>
        <w:rPr>
          <w:noProof/>
        </w:rPr>
        <w:fldChar w:fldCharType="begin" w:fldLock="1"/>
      </w:r>
      <w:r>
        <w:rPr>
          <w:noProof/>
        </w:rPr>
        <w:instrText xml:space="preserve"> PAGEREF _Toc216293320 \h </w:instrText>
      </w:r>
      <w:r>
        <w:rPr>
          <w:noProof/>
        </w:rPr>
      </w:r>
      <w:r>
        <w:rPr>
          <w:noProof/>
        </w:rPr>
        <w:fldChar w:fldCharType="separate"/>
      </w:r>
      <w:r>
        <w:rPr>
          <w:noProof/>
        </w:rPr>
        <w:t>82</w:t>
      </w:r>
      <w:r>
        <w:rPr>
          <w:noProof/>
        </w:rPr>
        <w:fldChar w:fldCharType="end"/>
      </w:r>
    </w:p>
    <w:p w14:paraId="55129D66" w14:textId="0D370B9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_Toc216293321 \h </w:instrText>
      </w:r>
      <w:r>
        <w:rPr>
          <w:noProof/>
        </w:rPr>
      </w:r>
      <w:r>
        <w:rPr>
          <w:noProof/>
        </w:rPr>
        <w:fldChar w:fldCharType="separate"/>
      </w:r>
      <w:r>
        <w:rPr>
          <w:noProof/>
        </w:rPr>
        <w:t>82</w:t>
      </w:r>
      <w:r>
        <w:rPr>
          <w:noProof/>
        </w:rPr>
        <w:fldChar w:fldCharType="end"/>
      </w:r>
    </w:p>
    <w:p w14:paraId="462D2B72" w14:textId="62D972F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5.17.2.2.2</w:t>
      </w:r>
      <w:r>
        <w:rPr>
          <w:rFonts w:asciiTheme="minorHAnsi" w:eastAsiaTheme="minorEastAsia" w:hAnsiTheme="minorHAnsi" w:cstheme="minorBidi"/>
          <w:noProof/>
          <w:kern w:val="2"/>
          <w:sz w:val="24"/>
          <w:szCs w:val="24"/>
          <w:lang w:eastAsia="en-GB"/>
          <w14:ligatures w14:val="standardContextual"/>
        </w:rPr>
        <w:tab/>
      </w:r>
      <w:r>
        <w:rPr>
          <w:noProof/>
        </w:rPr>
        <w:t>Network Slice Information Retrieval</w:t>
      </w:r>
      <w:r>
        <w:rPr>
          <w:noProof/>
        </w:rPr>
        <w:tab/>
      </w:r>
      <w:r>
        <w:rPr>
          <w:noProof/>
        </w:rPr>
        <w:fldChar w:fldCharType="begin" w:fldLock="1"/>
      </w:r>
      <w:r>
        <w:rPr>
          <w:noProof/>
        </w:rPr>
        <w:instrText xml:space="preserve"> PAGEREF _Toc216293322 \h </w:instrText>
      </w:r>
      <w:r>
        <w:rPr>
          <w:noProof/>
        </w:rPr>
      </w:r>
      <w:r>
        <w:rPr>
          <w:noProof/>
        </w:rPr>
        <w:fldChar w:fldCharType="separate"/>
      </w:r>
      <w:r>
        <w:rPr>
          <w:noProof/>
        </w:rPr>
        <w:t>82</w:t>
      </w:r>
      <w:r>
        <w:rPr>
          <w:noProof/>
        </w:rPr>
        <w:fldChar w:fldCharType="end"/>
      </w:r>
    </w:p>
    <w:p w14:paraId="4DE882A4" w14:textId="46045F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5.17.2.2.3</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fldLock="1"/>
      </w:r>
      <w:r>
        <w:rPr>
          <w:noProof/>
        </w:rPr>
        <w:instrText xml:space="preserve"> PAGEREF _Toc216293323 \h </w:instrText>
      </w:r>
      <w:r>
        <w:rPr>
          <w:noProof/>
        </w:rPr>
      </w:r>
      <w:r>
        <w:rPr>
          <w:noProof/>
        </w:rPr>
        <w:fldChar w:fldCharType="separate"/>
      </w:r>
      <w:r>
        <w:rPr>
          <w:noProof/>
        </w:rPr>
        <w:t>83</w:t>
      </w:r>
      <w:r>
        <w:rPr>
          <w:noProof/>
        </w:rPr>
        <w:fldChar w:fldCharType="end"/>
      </w:r>
    </w:p>
    <w:p w14:paraId="6BE89954" w14:textId="3C9C037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_Toc216293324 \h </w:instrText>
      </w:r>
      <w:r>
        <w:rPr>
          <w:noProof/>
        </w:rPr>
      </w:r>
      <w:r>
        <w:rPr>
          <w:noProof/>
        </w:rPr>
        <w:fldChar w:fldCharType="separate"/>
      </w:r>
      <w:r>
        <w:rPr>
          <w:noProof/>
        </w:rPr>
        <w:t>84</w:t>
      </w:r>
      <w:r>
        <w:rPr>
          <w:noProof/>
        </w:rPr>
        <w:fldChar w:fldCharType="end"/>
      </w:r>
    </w:p>
    <w:p w14:paraId="554F1DDB" w14:textId="6CDD06F7"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NSCE_NSAllocation</w:t>
      </w:r>
      <w:r>
        <w:rPr>
          <w:noProof/>
        </w:rPr>
        <w:tab/>
      </w:r>
      <w:r>
        <w:rPr>
          <w:noProof/>
        </w:rPr>
        <w:fldChar w:fldCharType="begin" w:fldLock="1"/>
      </w:r>
      <w:r>
        <w:rPr>
          <w:noProof/>
        </w:rPr>
        <w:instrText xml:space="preserve"> PAGEREF _Toc216293325 \h </w:instrText>
      </w:r>
      <w:r>
        <w:rPr>
          <w:noProof/>
        </w:rPr>
      </w:r>
      <w:r>
        <w:rPr>
          <w:noProof/>
        </w:rPr>
        <w:fldChar w:fldCharType="separate"/>
      </w:r>
      <w:r>
        <w:rPr>
          <w:noProof/>
        </w:rPr>
        <w:t>84</w:t>
      </w:r>
      <w:r>
        <w:rPr>
          <w:noProof/>
        </w:rPr>
        <w:fldChar w:fldCharType="end"/>
      </w:r>
    </w:p>
    <w:p w14:paraId="57393B97" w14:textId="0907B81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_Toc216293326 \h </w:instrText>
      </w:r>
      <w:r>
        <w:rPr>
          <w:noProof/>
        </w:rPr>
      </w:r>
      <w:r>
        <w:rPr>
          <w:noProof/>
        </w:rPr>
        <w:fldChar w:fldCharType="separate"/>
      </w:r>
      <w:r>
        <w:rPr>
          <w:noProof/>
        </w:rPr>
        <w:t>84</w:t>
      </w:r>
      <w:r>
        <w:rPr>
          <w:noProof/>
        </w:rPr>
        <w:fldChar w:fldCharType="end"/>
      </w:r>
    </w:p>
    <w:p w14:paraId="49AFF250" w14:textId="05AF89A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_Toc216293327 \h </w:instrText>
      </w:r>
      <w:r>
        <w:rPr>
          <w:noProof/>
        </w:rPr>
      </w:r>
      <w:r>
        <w:rPr>
          <w:noProof/>
        </w:rPr>
        <w:fldChar w:fldCharType="separate"/>
      </w:r>
      <w:r>
        <w:rPr>
          <w:noProof/>
        </w:rPr>
        <w:t>84</w:t>
      </w:r>
      <w:r>
        <w:rPr>
          <w:noProof/>
        </w:rPr>
        <w:fldChar w:fldCharType="end"/>
      </w:r>
    </w:p>
    <w:p w14:paraId="7DEFB476" w14:textId="55049B0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_Toc216293328 \h </w:instrText>
      </w:r>
      <w:r>
        <w:rPr>
          <w:noProof/>
        </w:rPr>
      </w:r>
      <w:r>
        <w:rPr>
          <w:noProof/>
        </w:rPr>
        <w:fldChar w:fldCharType="separate"/>
      </w:r>
      <w:r>
        <w:rPr>
          <w:noProof/>
        </w:rPr>
        <w:t>84</w:t>
      </w:r>
      <w:r>
        <w:rPr>
          <w:noProof/>
        </w:rPr>
        <w:fldChar w:fldCharType="end"/>
      </w:r>
    </w:p>
    <w:p w14:paraId="6FEB050E" w14:textId="3642752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NSCE_NSAllocation_Request</w:t>
      </w:r>
      <w:r>
        <w:rPr>
          <w:noProof/>
        </w:rPr>
        <w:tab/>
      </w:r>
      <w:r>
        <w:rPr>
          <w:noProof/>
        </w:rPr>
        <w:fldChar w:fldCharType="begin" w:fldLock="1"/>
      </w:r>
      <w:r>
        <w:rPr>
          <w:noProof/>
        </w:rPr>
        <w:instrText xml:space="preserve"> PAGEREF _Toc216293329 \h </w:instrText>
      </w:r>
      <w:r>
        <w:rPr>
          <w:noProof/>
        </w:rPr>
      </w:r>
      <w:r>
        <w:rPr>
          <w:noProof/>
        </w:rPr>
        <w:fldChar w:fldCharType="separate"/>
      </w:r>
      <w:r>
        <w:rPr>
          <w:noProof/>
        </w:rPr>
        <w:t>84</w:t>
      </w:r>
      <w:r>
        <w:rPr>
          <w:noProof/>
        </w:rPr>
        <w:fldChar w:fldCharType="end"/>
      </w:r>
    </w:p>
    <w:p w14:paraId="262DE366" w14:textId="258079B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_Toc216293330 \h </w:instrText>
      </w:r>
      <w:r>
        <w:rPr>
          <w:noProof/>
        </w:rPr>
      </w:r>
      <w:r>
        <w:rPr>
          <w:noProof/>
        </w:rPr>
        <w:fldChar w:fldCharType="separate"/>
      </w:r>
      <w:r>
        <w:rPr>
          <w:noProof/>
        </w:rPr>
        <w:t>84</w:t>
      </w:r>
      <w:r>
        <w:rPr>
          <w:noProof/>
        </w:rPr>
        <w:fldChar w:fldCharType="end"/>
      </w:r>
    </w:p>
    <w:p w14:paraId="49797687" w14:textId="0B3A867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5.19.2.2.2</w:t>
      </w:r>
      <w:r>
        <w:rPr>
          <w:rFonts w:asciiTheme="minorHAnsi" w:eastAsiaTheme="minorEastAsia" w:hAnsiTheme="minorHAnsi" w:cstheme="minorBidi"/>
          <w:noProof/>
          <w:kern w:val="2"/>
          <w:sz w:val="24"/>
          <w:szCs w:val="24"/>
          <w:lang w:eastAsia="en-GB"/>
          <w14:ligatures w14:val="standardContextual"/>
        </w:rPr>
        <w:tab/>
      </w:r>
      <w:r>
        <w:rPr>
          <w:noProof/>
        </w:rPr>
        <w:t>Network Slice Allocation Request</w:t>
      </w:r>
      <w:r>
        <w:rPr>
          <w:noProof/>
        </w:rPr>
        <w:tab/>
      </w:r>
      <w:r>
        <w:rPr>
          <w:noProof/>
        </w:rPr>
        <w:fldChar w:fldCharType="begin" w:fldLock="1"/>
      </w:r>
      <w:r>
        <w:rPr>
          <w:noProof/>
        </w:rPr>
        <w:instrText xml:space="preserve"> PAGEREF _Toc216293331 \h </w:instrText>
      </w:r>
      <w:r>
        <w:rPr>
          <w:noProof/>
        </w:rPr>
      </w:r>
      <w:r>
        <w:rPr>
          <w:noProof/>
        </w:rPr>
        <w:fldChar w:fldCharType="separate"/>
      </w:r>
      <w:r>
        <w:rPr>
          <w:noProof/>
        </w:rPr>
        <w:t>84</w:t>
      </w:r>
      <w:r>
        <w:rPr>
          <w:noProof/>
        </w:rPr>
        <w:fldChar w:fldCharType="end"/>
      </w:r>
    </w:p>
    <w:p w14:paraId="53C4F4E7" w14:textId="57DB3EDB"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_Toc216293332 \h </w:instrText>
      </w:r>
      <w:r>
        <w:rPr>
          <w:noProof/>
        </w:rPr>
      </w:r>
      <w:r>
        <w:rPr>
          <w:noProof/>
        </w:rPr>
        <w:fldChar w:fldCharType="separate"/>
      </w:r>
      <w:r>
        <w:rPr>
          <w:noProof/>
        </w:rPr>
        <w:t>86</w:t>
      </w:r>
      <w:r>
        <w:rPr>
          <w:noProof/>
        </w:rPr>
        <w:fldChar w:fldCharType="end"/>
      </w:r>
    </w:p>
    <w:p w14:paraId="45F43648" w14:textId="5DFE90B4"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fldLock="1"/>
      </w:r>
      <w:r>
        <w:rPr>
          <w:noProof/>
        </w:rPr>
        <w:instrText xml:space="preserve"> PAGEREF _Toc216293333 \h </w:instrText>
      </w:r>
      <w:r>
        <w:rPr>
          <w:noProof/>
        </w:rPr>
      </w:r>
      <w:r>
        <w:rPr>
          <w:noProof/>
        </w:rPr>
        <w:fldChar w:fldCharType="separate"/>
      </w:r>
      <w:r>
        <w:rPr>
          <w:noProof/>
        </w:rPr>
        <w:t>86</w:t>
      </w:r>
      <w:r>
        <w:rPr>
          <w:noProof/>
        </w:rPr>
        <w:fldChar w:fldCharType="end"/>
      </w:r>
    </w:p>
    <w:p w14:paraId="44D3455E" w14:textId="140AA6B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_Toc216293334 \h </w:instrText>
      </w:r>
      <w:r>
        <w:rPr>
          <w:noProof/>
        </w:rPr>
      </w:r>
      <w:r>
        <w:rPr>
          <w:noProof/>
        </w:rPr>
        <w:fldChar w:fldCharType="separate"/>
      </w:r>
      <w:r>
        <w:rPr>
          <w:noProof/>
        </w:rPr>
        <w:t>86</w:t>
      </w:r>
      <w:r>
        <w:rPr>
          <w:noProof/>
        </w:rPr>
        <w:fldChar w:fldCharType="end"/>
      </w:r>
    </w:p>
    <w:p w14:paraId="7818FF7C" w14:textId="39BA1DC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_Toc216293335 \h </w:instrText>
      </w:r>
      <w:r>
        <w:rPr>
          <w:noProof/>
        </w:rPr>
      </w:r>
      <w:r>
        <w:rPr>
          <w:noProof/>
        </w:rPr>
        <w:fldChar w:fldCharType="separate"/>
      </w:r>
      <w:r>
        <w:rPr>
          <w:noProof/>
        </w:rPr>
        <w:t>86</w:t>
      </w:r>
      <w:r>
        <w:rPr>
          <w:noProof/>
        </w:rPr>
        <w:fldChar w:fldCharType="end"/>
      </w:r>
    </w:p>
    <w:p w14:paraId="720E3E2A" w14:textId="31ABF11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_Toc216293336 \h </w:instrText>
      </w:r>
      <w:r>
        <w:rPr>
          <w:noProof/>
        </w:rPr>
      </w:r>
      <w:r>
        <w:rPr>
          <w:noProof/>
        </w:rPr>
        <w:fldChar w:fldCharType="separate"/>
      </w:r>
      <w:r>
        <w:rPr>
          <w:noProof/>
        </w:rPr>
        <w:t>86</w:t>
      </w:r>
      <w:r>
        <w:rPr>
          <w:noProof/>
        </w:rPr>
        <w:fldChar w:fldCharType="end"/>
      </w:r>
    </w:p>
    <w:p w14:paraId="2773D6DB" w14:textId="14AC30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_Toc216293337 \h </w:instrText>
      </w:r>
      <w:r>
        <w:rPr>
          <w:noProof/>
        </w:rPr>
      </w:r>
      <w:r>
        <w:rPr>
          <w:noProof/>
        </w:rPr>
        <w:fldChar w:fldCharType="separate"/>
      </w:r>
      <w:r>
        <w:rPr>
          <w:noProof/>
        </w:rPr>
        <w:t>86</w:t>
      </w:r>
      <w:r>
        <w:rPr>
          <w:noProof/>
        </w:rPr>
        <w:fldChar w:fldCharType="end"/>
      </w:r>
    </w:p>
    <w:p w14:paraId="2206644E" w14:textId="1A14339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API Configurations</w:t>
      </w:r>
      <w:r>
        <w:rPr>
          <w:noProof/>
        </w:rPr>
        <w:tab/>
      </w:r>
      <w:r>
        <w:rPr>
          <w:noProof/>
        </w:rPr>
        <w:fldChar w:fldCharType="begin" w:fldLock="1"/>
      </w:r>
      <w:r>
        <w:rPr>
          <w:noProof/>
        </w:rPr>
        <w:instrText xml:space="preserve"> PAGEREF _Toc216293338 \h </w:instrText>
      </w:r>
      <w:r>
        <w:rPr>
          <w:noProof/>
        </w:rPr>
      </w:r>
      <w:r>
        <w:rPr>
          <w:noProof/>
        </w:rPr>
        <w:fldChar w:fldCharType="separate"/>
      </w:r>
      <w:r>
        <w:rPr>
          <w:noProof/>
        </w:rPr>
        <w:t>87</w:t>
      </w:r>
      <w:r>
        <w:rPr>
          <w:noProof/>
        </w:rPr>
        <w:fldChar w:fldCharType="end"/>
      </w:r>
    </w:p>
    <w:p w14:paraId="6A42C885" w14:textId="0981A4C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_Toc216293339 \h </w:instrText>
      </w:r>
      <w:r>
        <w:rPr>
          <w:noProof/>
        </w:rPr>
      </w:r>
      <w:r>
        <w:rPr>
          <w:noProof/>
        </w:rPr>
        <w:fldChar w:fldCharType="separate"/>
      </w:r>
      <w:r>
        <w:rPr>
          <w:noProof/>
        </w:rPr>
        <w:t>87</w:t>
      </w:r>
      <w:r>
        <w:rPr>
          <w:noProof/>
        </w:rPr>
        <w:fldChar w:fldCharType="end"/>
      </w:r>
    </w:p>
    <w:p w14:paraId="1F137B66" w14:textId="28A14B4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_Toc216293340 \h </w:instrText>
      </w:r>
      <w:r>
        <w:rPr>
          <w:noProof/>
        </w:rPr>
      </w:r>
      <w:r>
        <w:rPr>
          <w:noProof/>
        </w:rPr>
        <w:fldChar w:fldCharType="separate"/>
      </w:r>
      <w:r>
        <w:rPr>
          <w:noProof/>
        </w:rPr>
        <w:t>87</w:t>
      </w:r>
      <w:r>
        <w:rPr>
          <w:noProof/>
        </w:rPr>
        <w:fldChar w:fldCharType="end"/>
      </w:r>
    </w:p>
    <w:p w14:paraId="4971ACCE" w14:textId="478D356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_Toc216293341 \h </w:instrText>
      </w:r>
      <w:r>
        <w:rPr>
          <w:noProof/>
        </w:rPr>
      </w:r>
      <w:r>
        <w:rPr>
          <w:noProof/>
        </w:rPr>
        <w:fldChar w:fldCharType="separate"/>
      </w:r>
      <w:r>
        <w:rPr>
          <w:noProof/>
        </w:rPr>
        <w:t>88</w:t>
      </w:r>
      <w:r>
        <w:rPr>
          <w:noProof/>
        </w:rPr>
        <w:fldChar w:fldCharType="end"/>
      </w:r>
    </w:p>
    <w:p w14:paraId="28FF2FE2" w14:textId="1E2D6EE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_Toc216293342 \h </w:instrText>
      </w:r>
      <w:r>
        <w:rPr>
          <w:noProof/>
        </w:rPr>
      </w:r>
      <w:r>
        <w:rPr>
          <w:noProof/>
        </w:rPr>
        <w:fldChar w:fldCharType="separate"/>
      </w:r>
      <w:r>
        <w:rPr>
          <w:noProof/>
        </w:rPr>
        <w:t>88</w:t>
      </w:r>
      <w:r>
        <w:rPr>
          <w:noProof/>
        </w:rPr>
        <w:fldChar w:fldCharType="end"/>
      </w:r>
    </w:p>
    <w:p w14:paraId="60DCAACB" w14:textId="794F1A6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API Configuration</w:t>
      </w:r>
      <w:r>
        <w:rPr>
          <w:noProof/>
        </w:rPr>
        <w:tab/>
      </w:r>
      <w:r>
        <w:rPr>
          <w:noProof/>
        </w:rPr>
        <w:fldChar w:fldCharType="begin" w:fldLock="1"/>
      </w:r>
      <w:r>
        <w:rPr>
          <w:noProof/>
        </w:rPr>
        <w:instrText xml:space="preserve"> PAGEREF _Toc216293343 \h </w:instrText>
      </w:r>
      <w:r>
        <w:rPr>
          <w:noProof/>
        </w:rPr>
      </w:r>
      <w:r>
        <w:rPr>
          <w:noProof/>
        </w:rPr>
        <w:fldChar w:fldCharType="separate"/>
      </w:r>
      <w:r>
        <w:rPr>
          <w:noProof/>
        </w:rPr>
        <w:t>88</w:t>
      </w:r>
      <w:r>
        <w:rPr>
          <w:noProof/>
        </w:rPr>
        <w:fldChar w:fldCharType="end"/>
      </w:r>
    </w:p>
    <w:p w14:paraId="0C9128B5" w14:textId="2227610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_Toc216293344 \h </w:instrText>
      </w:r>
      <w:r>
        <w:rPr>
          <w:noProof/>
        </w:rPr>
      </w:r>
      <w:r>
        <w:rPr>
          <w:noProof/>
        </w:rPr>
        <w:fldChar w:fldCharType="separate"/>
      </w:r>
      <w:r>
        <w:rPr>
          <w:noProof/>
        </w:rPr>
        <w:t>88</w:t>
      </w:r>
      <w:r>
        <w:rPr>
          <w:noProof/>
        </w:rPr>
        <w:fldChar w:fldCharType="end"/>
      </w:r>
    </w:p>
    <w:p w14:paraId="37D35E01" w14:textId="39A4B68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_Toc216293345 \h </w:instrText>
      </w:r>
      <w:r>
        <w:rPr>
          <w:noProof/>
        </w:rPr>
      </w:r>
      <w:r>
        <w:rPr>
          <w:noProof/>
        </w:rPr>
        <w:fldChar w:fldCharType="separate"/>
      </w:r>
      <w:r>
        <w:rPr>
          <w:noProof/>
        </w:rPr>
        <w:t>88</w:t>
      </w:r>
      <w:r>
        <w:rPr>
          <w:noProof/>
        </w:rPr>
        <w:fldChar w:fldCharType="end"/>
      </w:r>
    </w:p>
    <w:p w14:paraId="42CA1352" w14:textId="2A1218B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_Toc216293346 \h </w:instrText>
      </w:r>
      <w:r>
        <w:rPr>
          <w:noProof/>
        </w:rPr>
      </w:r>
      <w:r>
        <w:rPr>
          <w:noProof/>
        </w:rPr>
        <w:fldChar w:fldCharType="separate"/>
      </w:r>
      <w:r>
        <w:rPr>
          <w:noProof/>
        </w:rPr>
        <w:t>89</w:t>
      </w:r>
      <w:r>
        <w:rPr>
          <w:noProof/>
        </w:rPr>
        <w:fldChar w:fldCharType="end"/>
      </w:r>
    </w:p>
    <w:p w14:paraId="5D540B27" w14:textId="257D07C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_Toc216293347 \h </w:instrText>
      </w:r>
      <w:r>
        <w:rPr>
          <w:noProof/>
        </w:rPr>
      </w:r>
      <w:r>
        <w:rPr>
          <w:noProof/>
        </w:rPr>
        <w:fldChar w:fldCharType="separate"/>
      </w:r>
      <w:r>
        <w:rPr>
          <w:noProof/>
        </w:rPr>
        <w:t>91</w:t>
      </w:r>
      <w:r>
        <w:rPr>
          <w:noProof/>
        </w:rPr>
        <w:fldChar w:fldCharType="end"/>
      </w:r>
    </w:p>
    <w:p w14:paraId="7C3CB340" w14:textId="707135B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_Toc216293348 \h </w:instrText>
      </w:r>
      <w:r>
        <w:rPr>
          <w:noProof/>
        </w:rPr>
      </w:r>
      <w:r>
        <w:rPr>
          <w:noProof/>
        </w:rPr>
        <w:fldChar w:fldCharType="separate"/>
      </w:r>
      <w:r>
        <w:rPr>
          <w:noProof/>
        </w:rPr>
        <w:t>92</w:t>
      </w:r>
      <w:r>
        <w:rPr>
          <w:noProof/>
        </w:rPr>
        <w:fldChar w:fldCharType="end"/>
      </w:r>
    </w:p>
    <w:p w14:paraId="3FB5A785" w14:textId="4D1EC7E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_Toc216293349 \h </w:instrText>
      </w:r>
      <w:r>
        <w:rPr>
          <w:noProof/>
        </w:rPr>
      </w:r>
      <w:r>
        <w:rPr>
          <w:noProof/>
        </w:rPr>
        <w:fldChar w:fldCharType="separate"/>
      </w:r>
      <w:r>
        <w:rPr>
          <w:noProof/>
        </w:rPr>
        <w:t>92</w:t>
      </w:r>
      <w:r>
        <w:rPr>
          <w:noProof/>
        </w:rPr>
        <w:fldChar w:fldCharType="end"/>
      </w:r>
    </w:p>
    <w:p w14:paraId="36E86A2A" w14:textId="757B5D0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Invoke</w:t>
      </w:r>
      <w:r>
        <w:rPr>
          <w:noProof/>
        </w:rPr>
        <w:tab/>
      </w:r>
      <w:r>
        <w:rPr>
          <w:noProof/>
        </w:rPr>
        <w:fldChar w:fldCharType="begin" w:fldLock="1"/>
      </w:r>
      <w:r>
        <w:rPr>
          <w:noProof/>
        </w:rPr>
        <w:instrText xml:space="preserve"> PAGEREF _Toc216293350 \h </w:instrText>
      </w:r>
      <w:r>
        <w:rPr>
          <w:noProof/>
        </w:rPr>
      </w:r>
      <w:r>
        <w:rPr>
          <w:noProof/>
        </w:rPr>
        <w:fldChar w:fldCharType="separate"/>
      </w:r>
      <w:r>
        <w:rPr>
          <w:noProof/>
        </w:rPr>
        <w:t>93</w:t>
      </w:r>
      <w:r>
        <w:rPr>
          <w:noProof/>
        </w:rPr>
        <w:fldChar w:fldCharType="end"/>
      </w:r>
    </w:p>
    <w:p w14:paraId="0D3DA6BA" w14:textId="463E200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_Toc216293351 \h </w:instrText>
      </w:r>
      <w:r>
        <w:rPr>
          <w:noProof/>
        </w:rPr>
      </w:r>
      <w:r>
        <w:rPr>
          <w:noProof/>
        </w:rPr>
        <w:fldChar w:fldCharType="separate"/>
      </w:r>
      <w:r>
        <w:rPr>
          <w:noProof/>
        </w:rPr>
        <w:t>93</w:t>
      </w:r>
      <w:r>
        <w:rPr>
          <w:noProof/>
        </w:rPr>
        <w:fldChar w:fldCharType="end"/>
      </w:r>
    </w:p>
    <w:p w14:paraId="1131DC67" w14:textId="0485554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_Toc216293352 \h </w:instrText>
      </w:r>
      <w:r>
        <w:rPr>
          <w:noProof/>
        </w:rPr>
      </w:r>
      <w:r>
        <w:rPr>
          <w:noProof/>
        </w:rPr>
        <w:fldChar w:fldCharType="separate"/>
      </w:r>
      <w:r>
        <w:rPr>
          <w:noProof/>
        </w:rPr>
        <w:t>93</w:t>
      </w:r>
      <w:r>
        <w:rPr>
          <w:noProof/>
        </w:rPr>
        <w:fldChar w:fldCharType="end"/>
      </w:r>
    </w:p>
    <w:p w14:paraId="40E1230D" w14:textId="34252C3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_Toc216293353 \h </w:instrText>
      </w:r>
      <w:r>
        <w:rPr>
          <w:noProof/>
        </w:rPr>
      </w:r>
      <w:r>
        <w:rPr>
          <w:noProof/>
        </w:rPr>
        <w:fldChar w:fldCharType="separate"/>
      </w:r>
      <w:r>
        <w:rPr>
          <w:noProof/>
        </w:rPr>
        <w:t>94</w:t>
      </w:r>
      <w:r>
        <w:rPr>
          <w:noProof/>
        </w:rPr>
        <w:fldChar w:fldCharType="end"/>
      </w:r>
    </w:p>
    <w:p w14:paraId="180A7614" w14:textId="34B5454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_Toc216293354 \h </w:instrText>
      </w:r>
      <w:r>
        <w:rPr>
          <w:noProof/>
        </w:rPr>
      </w:r>
      <w:r>
        <w:rPr>
          <w:noProof/>
        </w:rPr>
        <w:fldChar w:fldCharType="separate"/>
      </w:r>
      <w:r>
        <w:rPr>
          <w:noProof/>
        </w:rPr>
        <w:t>94</w:t>
      </w:r>
      <w:r>
        <w:rPr>
          <w:noProof/>
        </w:rPr>
        <w:fldChar w:fldCharType="end"/>
      </w:r>
    </w:p>
    <w:p w14:paraId="64609443" w14:textId="0339DFA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fldLock="1"/>
      </w:r>
      <w:r>
        <w:rPr>
          <w:noProof/>
        </w:rPr>
        <w:instrText xml:space="preserve"> PAGEREF _Toc216293355 \h </w:instrText>
      </w:r>
      <w:r>
        <w:rPr>
          <w:noProof/>
        </w:rPr>
      </w:r>
      <w:r>
        <w:rPr>
          <w:noProof/>
        </w:rPr>
        <w:fldChar w:fldCharType="separate"/>
      </w:r>
      <w:r>
        <w:rPr>
          <w:noProof/>
        </w:rPr>
        <w:t>94</w:t>
      </w:r>
      <w:r>
        <w:rPr>
          <w:noProof/>
        </w:rPr>
        <w:fldChar w:fldCharType="end"/>
      </w:r>
    </w:p>
    <w:p w14:paraId="6824B49D" w14:textId="5CEAD42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_Toc216293356 \h </w:instrText>
      </w:r>
      <w:r>
        <w:rPr>
          <w:noProof/>
        </w:rPr>
      </w:r>
      <w:r>
        <w:rPr>
          <w:noProof/>
        </w:rPr>
        <w:fldChar w:fldCharType="separate"/>
      </w:r>
      <w:r>
        <w:rPr>
          <w:noProof/>
        </w:rPr>
        <w:t>94</w:t>
      </w:r>
      <w:r>
        <w:rPr>
          <w:noProof/>
        </w:rPr>
        <w:fldChar w:fldCharType="end"/>
      </w:r>
    </w:p>
    <w:p w14:paraId="6331E8EA" w14:textId="394D183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_Toc216293357 \h </w:instrText>
      </w:r>
      <w:r>
        <w:rPr>
          <w:noProof/>
        </w:rPr>
      </w:r>
      <w:r>
        <w:rPr>
          <w:noProof/>
        </w:rPr>
        <w:fldChar w:fldCharType="separate"/>
      </w:r>
      <w:r>
        <w:rPr>
          <w:noProof/>
        </w:rPr>
        <w:t>94</w:t>
      </w:r>
      <w:r>
        <w:rPr>
          <w:noProof/>
        </w:rPr>
        <w:fldChar w:fldCharType="end"/>
      </w:r>
    </w:p>
    <w:p w14:paraId="0CC138D8" w14:textId="3ABD12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_Toc216293358 \h </w:instrText>
      </w:r>
      <w:r>
        <w:rPr>
          <w:noProof/>
        </w:rPr>
      </w:r>
      <w:r>
        <w:rPr>
          <w:noProof/>
        </w:rPr>
        <w:fldChar w:fldCharType="separate"/>
      </w:r>
      <w:r>
        <w:rPr>
          <w:noProof/>
        </w:rPr>
        <w:t>94</w:t>
      </w:r>
      <w:r>
        <w:rPr>
          <w:noProof/>
        </w:rPr>
        <w:fldChar w:fldCharType="end"/>
      </w:r>
    </w:p>
    <w:p w14:paraId="6BAE7628" w14:textId="5AC81AA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_Toc216293359 \h </w:instrText>
      </w:r>
      <w:r>
        <w:rPr>
          <w:noProof/>
        </w:rPr>
      </w:r>
      <w:r>
        <w:rPr>
          <w:noProof/>
        </w:rPr>
        <w:fldChar w:fldCharType="separate"/>
      </w:r>
      <w:r>
        <w:rPr>
          <w:noProof/>
        </w:rPr>
        <w:t>95</w:t>
      </w:r>
      <w:r>
        <w:rPr>
          <w:noProof/>
        </w:rPr>
        <w:fldChar w:fldCharType="end"/>
      </w:r>
    </w:p>
    <w:p w14:paraId="1EF7C582" w14:textId="0A1BF30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_Toc216293360 \h </w:instrText>
      </w:r>
      <w:r>
        <w:rPr>
          <w:noProof/>
        </w:rPr>
      </w:r>
      <w:r>
        <w:rPr>
          <w:noProof/>
        </w:rPr>
        <w:fldChar w:fldCharType="separate"/>
      </w:r>
      <w:r>
        <w:rPr>
          <w:noProof/>
        </w:rPr>
        <w:t>95</w:t>
      </w:r>
      <w:r>
        <w:rPr>
          <w:noProof/>
        </w:rPr>
        <w:fldChar w:fldCharType="end"/>
      </w:r>
    </w:p>
    <w:p w14:paraId="2260D223" w14:textId="73EC053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_Toc216293361 \h </w:instrText>
      </w:r>
      <w:r>
        <w:rPr>
          <w:noProof/>
        </w:rPr>
      </w:r>
      <w:r>
        <w:rPr>
          <w:noProof/>
        </w:rPr>
        <w:fldChar w:fldCharType="separate"/>
      </w:r>
      <w:r>
        <w:rPr>
          <w:noProof/>
        </w:rPr>
        <w:t>96</w:t>
      </w:r>
      <w:r>
        <w:rPr>
          <w:noProof/>
        </w:rPr>
        <w:fldChar w:fldCharType="end"/>
      </w:r>
    </w:p>
    <w:p w14:paraId="776A4E3F" w14:textId="7DB43EB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_Toc216293362 \h </w:instrText>
      </w:r>
      <w:r>
        <w:rPr>
          <w:noProof/>
        </w:rPr>
      </w:r>
      <w:r>
        <w:rPr>
          <w:noProof/>
        </w:rPr>
        <w:fldChar w:fldCharType="separate"/>
      </w:r>
      <w:r>
        <w:rPr>
          <w:noProof/>
        </w:rPr>
        <w:t>96</w:t>
      </w:r>
      <w:r>
        <w:rPr>
          <w:noProof/>
        </w:rPr>
        <w:fldChar w:fldCharType="end"/>
      </w:r>
    </w:p>
    <w:p w14:paraId="4448B64E" w14:textId="66BCEE8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SliceAPIConfig</w:t>
      </w:r>
      <w:r>
        <w:rPr>
          <w:noProof/>
        </w:rPr>
        <w:tab/>
      </w:r>
      <w:r>
        <w:rPr>
          <w:noProof/>
        </w:rPr>
        <w:fldChar w:fldCharType="begin" w:fldLock="1"/>
      </w:r>
      <w:r>
        <w:rPr>
          <w:noProof/>
        </w:rPr>
        <w:instrText xml:space="preserve"> PAGEREF _Toc216293363 \h </w:instrText>
      </w:r>
      <w:r>
        <w:rPr>
          <w:noProof/>
        </w:rPr>
      </w:r>
      <w:r>
        <w:rPr>
          <w:noProof/>
        </w:rPr>
        <w:fldChar w:fldCharType="separate"/>
      </w:r>
      <w:r>
        <w:rPr>
          <w:noProof/>
        </w:rPr>
        <w:t>96</w:t>
      </w:r>
      <w:r>
        <w:rPr>
          <w:noProof/>
        </w:rPr>
        <w:fldChar w:fldCharType="end"/>
      </w:r>
    </w:p>
    <w:p w14:paraId="3486AC12" w14:textId="1AD8480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AppServReqs</w:t>
      </w:r>
      <w:r>
        <w:rPr>
          <w:noProof/>
        </w:rPr>
        <w:tab/>
      </w:r>
      <w:r>
        <w:rPr>
          <w:noProof/>
        </w:rPr>
        <w:fldChar w:fldCharType="begin" w:fldLock="1"/>
      </w:r>
      <w:r>
        <w:rPr>
          <w:noProof/>
        </w:rPr>
        <w:instrText xml:space="preserve"> PAGEREF _Toc216293364 \h </w:instrText>
      </w:r>
      <w:r>
        <w:rPr>
          <w:noProof/>
        </w:rPr>
      </w:r>
      <w:r>
        <w:rPr>
          <w:noProof/>
        </w:rPr>
        <w:fldChar w:fldCharType="separate"/>
      </w:r>
      <w:r>
        <w:rPr>
          <w:noProof/>
        </w:rPr>
        <w:t>97</w:t>
      </w:r>
      <w:r>
        <w:rPr>
          <w:noProof/>
        </w:rPr>
        <w:fldChar w:fldCharType="end"/>
      </w:r>
    </w:p>
    <w:p w14:paraId="2D84114C" w14:textId="51B5936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UpdateReq</w:t>
      </w:r>
      <w:r>
        <w:rPr>
          <w:noProof/>
        </w:rPr>
        <w:tab/>
      </w:r>
      <w:r>
        <w:rPr>
          <w:noProof/>
        </w:rPr>
        <w:fldChar w:fldCharType="begin" w:fldLock="1"/>
      </w:r>
      <w:r>
        <w:rPr>
          <w:noProof/>
        </w:rPr>
        <w:instrText xml:space="preserve"> PAGEREF _Toc216293365 \h </w:instrText>
      </w:r>
      <w:r>
        <w:rPr>
          <w:noProof/>
        </w:rPr>
      </w:r>
      <w:r>
        <w:rPr>
          <w:noProof/>
        </w:rPr>
        <w:fldChar w:fldCharType="separate"/>
      </w:r>
      <w:r>
        <w:rPr>
          <w:noProof/>
        </w:rPr>
        <w:t>97</w:t>
      </w:r>
      <w:r>
        <w:rPr>
          <w:noProof/>
        </w:rPr>
        <w:fldChar w:fldCharType="end"/>
      </w:r>
    </w:p>
    <w:p w14:paraId="3E985385" w14:textId="66143B3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UpdateResp</w:t>
      </w:r>
      <w:r>
        <w:rPr>
          <w:noProof/>
        </w:rPr>
        <w:tab/>
      </w:r>
      <w:r>
        <w:rPr>
          <w:noProof/>
        </w:rPr>
        <w:fldChar w:fldCharType="begin" w:fldLock="1"/>
      </w:r>
      <w:r>
        <w:rPr>
          <w:noProof/>
        </w:rPr>
        <w:instrText xml:space="preserve"> PAGEREF _Toc216293366 \h </w:instrText>
      </w:r>
      <w:r>
        <w:rPr>
          <w:noProof/>
        </w:rPr>
      </w:r>
      <w:r>
        <w:rPr>
          <w:noProof/>
        </w:rPr>
        <w:fldChar w:fldCharType="separate"/>
      </w:r>
      <w:r>
        <w:rPr>
          <w:noProof/>
        </w:rPr>
        <w:t>97</w:t>
      </w:r>
      <w:r>
        <w:rPr>
          <w:noProof/>
        </w:rPr>
        <w:fldChar w:fldCharType="end"/>
      </w:r>
    </w:p>
    <w:p w14:paraId="74C8F705" w14:textId="2CE7C10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SliceAPIInfo</w:t>
      </w:r>
      <w:r>
        <w:rPr>
          <w:noProof/>
        </w:rPr>
        <w:tab/>
      </w:r>
      <w:r>
        <w:rPr>
          <w:noProof/>
        </w:rPr>
        <w:fldChar w:fldCharType="begin" w:fldLock="1"/>
      </w:r>
      <w:r>
        <w:rPr>
          <w:noProof/>
        </w:rPr>
        <w:instrText xml:space="preserve"> PAGEREF _Toc216293367 \h </w:instrText>
      </w:r>
      <w:r>
        <w:rPr>
          <w:noProof/>
        </w:rPr>
      </w:r>
      <w:r>
        <w:rPr>
          <w:noProof/>
        </w:rPr>
        <w:fldChar w:fldCharType="separate"/>
      </w:r>
      <w:r>
        <w:rPr>
          <w:noProof/>
        </w:rPr>
        <w:t>98</w:t>
      </w:r>
      <w:r>
        <w:rPr>
          <w:noProof/>
        </w:rPr>
        <w:fldChar w:fldCharType="end"/>
      </w:r>
    </w:p>
    <w:p w14:paraId="5CB9759F" w14:textId="45ABFF8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InvokeReq</w:t>
      </w:r>
      <w:r>
        <w:rPr>
          <w:noProof/>
        </w:rPr>
        <w:tab/>
      </w:r>
      <w:r>
        <w:rPr>
          <w:noProof/>
        </w:rPr>
        <w:fldChar w:fldCharType="begin" w:fldLock="1"/>
      </w:r>
      <w:r>
        <w:rPr>
          <w:noProof/>
        </w:rPr>
        <w:instrText xml:space="preserve"> PAGEREF _Toc216293368 \h </w:instrText>
      </w:r>
      <w:r>
        <w:rPr>
          <w:noProof/>
        </w:rPr>
      </w:r>
      <w:r>
        <w:rPr>
          <w:noProof/>
        </w:rPr>
        <w:fldChar w:fldCharType="separate"/>
      </w:r>
      <w:r>
        <w:rPr>
          <w:noProof/>
        </w:rPr>
        <w:t>98</w:t>
      </w:r>
      <w:r>
        <w:rPr>
          <w:noProof/>
        </w:rPr>
        <w:fldChar w:fldCharType="end"/>
      </w:r>
    </w:p>
    <w:p w14:paraId="51E249E0" w14:textId="3310B1F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SliceAPIConfigNotif</w:t>
      </w:r>
      <w:r>
        <w:rPr>
          <w:noProof/>
        </w:rPr>
        <w:tab/>
      </w:r>
      <w:r>
        <w:rPr>
          <w:noProof/>
        </w:rPr>
        <w:fldChar w:fldCharType="begin" w:fldLock="1"/>
      </w:r>
      <w:r>
        <w:rPr>
          <w:noProof/>
        </w:rPr>
        <w:instrText xml:space="preserve"> PAGEREF _Toc216293369 \h </w:instrText>
      </w:r>
      <w:r>
        <w:rPr>
          <w:noProof/>
        </w:rPr>
      </w:r>
      <w:r>
        <w:rPr>
          <w:noProof/>
        </w:rPr>
        <w:fldChar w:fldCharType="separate"/>
      </w:r>
      <w:r>
        <w:rPr>
          <w:noProof/>
        </w:rPr>
        <w:t>98</w:t>
      </w:r>
      <w:r>
        <w:rPr>
          <w:noProof/>
        </w:rPr>
        <w:fldChar w:fldCharType="end"/>
      </w:r>
    </w:p>
    <w:p w14:paraId="7138EC8A" w14:textId="613CC20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_Toc216293370 \h </w:instrText>
      </w:r>
      <w:r>
        <w:rPr>
          <w:noProof/>
        </w:rPr>
      </w:r>
      <w:r>
        <w:rPr>
          <w:noProof/>
        </w:rPr>
        <w:fldChar w:fldCharType="separate"/>
      </w:r>
      <w:r>
        <w:rPr>
          <w:noProof/>
        </w:rPr>
        <w:t>98</w:t>
      </w:r>
      <w:r>
        <w:rPr>
          <w:noProof/>
        </w:rPr>
        <w:fldChar w:fldCharType="end"/>
      </w:r>
    </w:p>
    <w:p w14:paraId="2FD765FE" w14:textId="5F48EFE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_Toc216293371 \h </w:instrText>
      </w:r>
      <w:r>
        <w:rPr>
          <w:noProof/>
        </w:rPr>
      </w:r>
      <w:r>
        <w:rPr>
          <w:noProof/>
        </w:rPr>
        <w:fldChar w:fldCharType="separate"/>
      </w:r>
      <w:r>
        <w:rPr>
          <w:noProof/>
        </w:rPr>
        <w:t>98</w:t>
      </w:r>
      <w:r>
        <w:rPr>
          <w:noProof/>
        </w:rPr>
        <w:fldChar w:fldCharType="end"/>
      </w:r>
    </w:p>
    <w:p w14:paraId="75707E7D" w14:textId="3281097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_Toc216293372 \h </w:instrText>
      </w:r>
      <w:r>
        <w:rPr>
          <w:noProof/>
        </w:rPr>
      </w:r>
      <w:r>
        <w:rPr>
          <w:noProof/>
        </w:rPr>
        <w:fldChar w:fldCharType="separate"/>
      </w:r>
      <w:r>
        <w:rPr>
          <w:noProof/>
        </w:rPr>
        <w:t>98</w:t>
      </w:r>
      <w:r>
        <w:rPr>
          <w:noProof/>
        </w:rPr>
        <w:fldChar w:fldCharType="end"/>
      </w:r>
    </w:p>
    <w:p w14:paraId="77B16A9B" w14:textId="4F3F83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TriggerEvent</w:t>
      </w:r>
      <w:r>
        <w:rPr>
          <w:noProof/>
        </w:rPr>
        <w:tab/>
      </w:r>
      <w:r>
        <w:rPr>
          <w:noProof/>
        </w:rPr>
        <w:fldChar w:fldCharType="begin" w:fldLock="1"/>
      </w:r>
      <w:r>
        <w:rPr>
          <w:noProof/>
        </w:rPr>
        <w:instrText xml:space="preserve"> PAGEREF _Toc216293373 \h </w:instrText>
      </w:r>
      <w:r>
        <w:rPr>
          <w:noProof/>
        </w:rPr>
      </w:r>
      <w:r>
        <w:rPr>
          <w:noProof/>
        </w:rPr>
        <w:fldChar w:fldCharType="separate"/>
      </w:r>
      <w:r>
        <w:rPr>
          <w:noProof/>
        </w:rPr>
        <w:t>98</w:t>
      </w:r>
      <w:r>
        <w:rPr>
          <w:noProof/>
        </w:rPr>
        <w:fldChar w:fldCharType="end"/>
      </w:r>
    </w:p>
    <w:p w14:paraId="6C53BD68" w14:textId="1038E85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_Toc216293374 \h </w:instrText>
      </w:r>
      <w:r>
        <w:rPr>
          <w:noProof/>
        </w:rPr>
      </w:r>
      <w:r>
        <w:rPr>
          <w:noProof/>
        </w:rPr>
        <w:fldChar w:fldCharType="separate"/>
      </w:r>
      <w:r>
        <w:rPr>
          <w:noProof/>
        </w:rPr>
        <w:t>99</w:t>
      </w:r>
      <w:r>
        <w:rPr>
          <w:noProof/>
        </w:rPr>
        <w:fldChar w:fldCharType="end"/>
      </w:r>
    </w:p>
    <w:p w14:paraId="63963DC8" w14:textId="0E7334D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_Toc216293375 \h </w:instrText>
      </w:r>
      <w:r>
        <w:rPr>
          <w:noProof/>
        </w:rPr>
      </w:r>
      <w:r>
        <w:rPr>
          <w:noProof/>
        </w:rPr>
        <w:fldChar w:fldCharType="separate"/>
      </w:r>
      <w:r>
        <w:rPr>
          <w:noProof/>
        </w:rPr>
        <w:t>99</w:t>
      </w:r>
      <w:r>
        <w:rPr>
          <w:noProof/>
        </w:rPr>
        <w:fldChar w:fldCharType="end"/>
      </w:r>
    </w:p>
    <w:p w14:paraId="15CD1D5E" w14:textId="41D8CE8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_Toc216293376 \h </w:instrText>
      </w:r>
      <w:r>
        <w:rPr>
          <w:noProof/>
        </w:rPr>
      </w:r>
      <w:r>
        <w:rPr>
          <w:noProof/>
        </w:rPr>
        <w:fldChar w:fldCharType="separate"/>
      </w:r>
      <w:r>
        <w:rPr>
          <w:noProof/>
        </w:rPr>
        <w:t>99</w:t>
      </w:r>
      <w:r>
        <w:rPr>
          <w:noProof/>
        </w:rPr>
        <w:fldChar w:fldCharType="end"/>
      </w:r>
    </w:p>
    <w:p w14:paraId="78EC4E5A" w14:textId="49852FF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_Toc216293377 \h </w:instrText>
      </w:r>
      <w:r>
        <w:rPr>
          <w:noProof/>
        </w:rPr>
      </w:r>
      <w:r>
        <w:rPr>
          <w:noProof/>
        </w:rPr>
        <w:fldChar w:fldCharType="separate"/>
      </w:r>
      <w:r>
        <w:rPr>
          <w:noProof/>
        </w:rPr>
        <w:t>99</w:t>
      </w:r>
      <w:r>
        <w:rPr>
          <w:noProof/>
        </w:rPr>
        <w:fldChar w:fldCharType="end"/>
      </w:r>
    </w:p>
    <w:p w14:paraId="1C86BD2C" w14:textId="2E599C1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_Toc216293378 \h </w:instrText>
      </w:r>
      <w:r>
        <w:rPr>
          <w:noProof/>
        </w:rPr>
      </w:r>
      <w:r>
        <w:rPr>
          <w:noProof/>
        </w:rPr>
        <w:fldChar w:fldCharType="separate"/>
      </w:r>
      <w:r>
        <w:rPr>
          <w:noProof/>
        </w:rPr>
        <w:t>99</w:t>
      </w:r>
      <w:r>
        <w:rPr>
          <w:noProof/>
        </w:rPr>
        <w:fldChar w:fldCharType="end"/>
      </w:r>
    </w:p>
    <w:p w14:paraId="7813F8CE" w14:textId="6F9B4B8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_Toc216293379 \h </w:instrText>
      </w:r>
      <w:r>
        <w:rPr>
          <w:noProof/>
        </w:rPr>
      </w:r>
      <w:r>
        <w:rPr>
          <w:noProof/>
        </w:rPr>
        <w:fldChar w:fldCharType="separate"/>
      </w:r>
      <w:r>
        <w:rPr>
          <w:noProof/>
        </w:rPr>
        <w:t>99</w:t>
      </w:r>
      <w:r>
        <w:rPr>
          <w:noProof/>
        </w:rPr>
        <w:fldChar w:fldCharType="end"/>
      </w:r>
    </w:p>
    <w:p w14:paraId="313CDD0A" w14:textId="357EEB1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_Toc216293380 \h </w:instrText>
      </w:r>
      <w:r>
        <w:rPr>
          <w:noProof/>
        </w:rPr>
      </w:r>
      <w:r>
        <w:rPr>
          <w:noProof/>
        </w:rPr>
        <w:fldChar w:fldCharType="separate"/>
      </w:r>
      <w:r>
        <w:rPr>
          <w:noProof/>
        </w:rPr>
        <w:t>99</w:t>
      </w:r>
      <w:r>
        <w:rPr>
          <w:noProof/>
        </w:rPr>
        <w:fldChar w:fldCharType="end"/>
      </w:r>
    </w:p>
    <w:p w14:paraId="06F8992F" w14:textId="48A30EE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_Toc216293381 \h </w:instrText>
      </w:r>
      <w:r>
        <w:rPr>
          <w:noProof/>
        </w:rPr>
      </w:r>
      <w:r>
        <w:rPr>
          <w:noProof/>
        </w:rPr>
        <w:fldChar w:fldCharType="separate"/>
      </w:r>
      <w:r>
        <w:rPr>
          <w:noProof/>
        </w:rPr>
        <w:t>99</w:t>
      </w:r>
      <w:r>
        <w:rPr>
          <w:noProof/>
        </w:rPr>
        <w:fldChar w:fldCharType="end"/>
      </w:r>
    </w:p>
    <w:p w14:paraId="0A195DAB" w14:textId="789B3DB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_Toc216293382 \h </w:instrText>
      </w:r>
      <w:r>
        <w:rPr>
          <w:noProof/>
        </w:rPr>
      </w:r>
      <w:r>
        <w:rPr>
          <w:noProof/>
        </w:rPr>
        <w:fldChar w:fldCharType="separate"/>
      </w:r>
      <w:r>
        <w:rPr>
          <w:noProof/>
        </w:rPr>
        <w:t>100</w:t>
      </w:r>
      <w:r>
        <w:rPr>
          <w:noProof/>
        </w:rPr>
        <w:fldChar w:fldCharType="end"/>
      </w:r>
    </w:p>
    <w:p w14:paraId="0A2B2870" w14:textId="5A0F50D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fldLock="1"/>
      </w:r>
      <w:r>
        <w:rPr>
          <w:noProof/>
        </w:rPr>
        <w:instrText xml:space="preserve"> PAGEREF _Toc216293383 \h </w:instrText>
      </w:r>
      <w:r>
        <w:rPr>
          <w:noProof/>
        </w:rPr>
      </w:r>
      <w:r>
        <w:rPr>
          <w:noProof/>
        </w:rPr>
        <w:fldChar w:fldCharType="separate"/>
      </w:r>
      <w:r>
        <w:rPr>
          <w:noProof/>
        </w:rPr>
        <w:t>100</w:t>
      </w:r>
      <w:r>
        <w:rPr>
          <w:noProof/>
        </w:rPr>
        <w:fldChar w:fldCharType="end"/>
      </w:r>
    </w:p>
    <w:p w14:paraId="34BB16D2" w14:textId="7259B5B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_Toc216293384 \h </w:instrText>
      </w:r>
      <w:r>
        <w:rPr>
          <w:noProof/>
        </w:rPr>
      </w:r>
      <w:r>
        <w:rPr>
          <w:noProof/>
        </w:rPr>
        <w:fldChar w:fldCharType="separate"/>
      </w:r>
      <w:r>
        <w:rPr>
          <w:noProof/>
        </w:rPr>
        <w:t>100</w:t>
      </w:r>
      <w:r>
        <w:rPr>
          <w:noProof/>
        </w:rPr>
        <w:fldChar w:fldCharType="end"/>
      </w:r>
    </w:p>
    <w:p w14:paraId="086750BB" w14:textId="67610FB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_Toc216293385 \h </w:instrText>
      </w:r>
      <w:r>
        <w:rPr>
          <w:noProof/>
        </w:rPr>
      </w:r>
      <w:r>
        <w:rPr>
          <w:noProof/>
        </w:rPr>
        <w:fldChar w:fldCharType="separate"/>
      </w:r>
      <w:r>
        <w:rPr>
          <w:noProof/>
        </w:rPr>
        <w:t>100</w:t>
      </w:r>
      <w:r>
        <w:rPr>
          <w:noProof/>
        </w:rPr>
        <w:fldChar w:fldCharType="end"/>
      </w:r>
    </w:p>
    <w:p w14:paraId="7E90D29F" w14:textId="08CDC80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_Toc216293386 \h </w:instrText>
      </w:r>
      <w:r>
        <w:rPr>
          <w:noProof/>
        </w:rPr>
      </w:r>
      <w:r>
        <w:rPr>
          <w:noProof/>
        </w:rPr>
        <w:fldChar w:fldCharType="separate"/>
      </w:r>
      <w:r>
        <w:rPr>
          <w:noProof/>
        </w:rPr>
        <w:t>100</w:t>
      </w:r>
      <w:r>
        <w:rPr>
          <w:noProof/>
        </w:rPr>
        <w:fldChar w:fldCharType="end"/>
      </w:r>
    </w:p>
    <w:p w14:paraId="14ED22EA" w14:textId="6DD0847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_Toc216293387 \h </w:instrText>
      </w:r>
      <w:r>
        <w:rPr>
          <w:noProof/>
        </w:rPr>
      </w:r>
      <w:r>
        <w:rPr>
          <w:noProof/>
        </w:rPr>
        <w:fldChar w:fldCharType="separate"/>
      </w:r>
      <w:r>
        <w:rPr>
          <w:noProof/>
        </w:rPr>
        <w:t>100</w:t>
      </w:r>
      <w:r>
        <w:rPr>
          <w:noProof/>
        </w:rPr>
        <w:fldChar w:fldCharType="end"/>
      </w:r>
    </w:p>
    <w:p w14:paraId="686115F1" w14:textId="4DD8D6F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Network Slice Lifecycle Management </w:t>
      </w:r>
      <w:r w:rsidRPr="009856A7">
        <w:rPr>
          <w:noProof/>
        </w:rPr>
        <w:t>Subscription</w:t>
      </w:r>
      <w:r w:rsidRPr="009856A7">
        <w:rPr>
          <w:noProof/>
          <w:lang w:eastAsia="zh-CN"/>
        </w:rPr>
        <w:t>s</w:t>
      </w:r>
      <w:r>
        <w:rPr>
          <w:noProof/>
        </w:rPr>
        <w:tab/>
      </w:r>
      <w:r>
        <w:rPr>
          <w:noProof/>
        </w:rPr>
        <w:fldChar w:fldCharType="begin" w:fldLock="1"/>
      </w:r>
      <w:r>
        <w:rPr>
          <w:noProof/>
        </w:rPr>
        <w:instrText xml:space="preserve"> PAGEREF _Toc216293388 \h </w:instrText>
      </w:r>
      <w:r>
        <w:rPr>
          <w:noProof/>
        </w:rPr>
      </w:r>
      <w:r>
        <w:rPr>
          <w:noProof/>
        </w:rPr>
        <w:fldChar w:fldCharType="separate"/>
      </w:r>
      <w:r>
        <w:rPr>
          <w:noProof/>
        </w:rPr>
        <w:t>101</w:t>
      </w:r>
      <w:r>
        <w:rPr>
          <w:noProof/>
        </w:rPr>
        <w:fldChar w:fldCharType="end"/>
      </w:r>
    </w:p>
    <w:p w14:paraId="6F939B76" w14:textId="53D5F7B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_Toc216293389 \h </w:instrText>
      </w:r>
      <w:r>
        <w:rPr>
          <w:noProof/>
        </w:rPr>
      </w:r>
      <w:r>
        <w:rPr>
          <w:noProof/>
        </w:rPr>
        <w:fldChar w:fldCharType="separate"/>
      </w:r>
      <w:r>
        <w:rPr>
          <w:noProof/>
        </w:rPr>
        <w:t>101</w:t>
      </w:r>
      <w:r>
        <w:rPr>
          <w:noProof/>
        </w:rPr>
        <w:fldChar w:fldCharType="end"/>
      </w:r>
    </w:p>
    <w:p w14:paraId="0CBFE0B3" w14:textId="7658B22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_Toc216293390 \h </w:instrText>
      </w:r>
      <w:r>
        <w:rPr>
          <w:noProof/>
        </w:rPr>
      </w:r>
      <w:r>
        <w:rPr>
          <w:noProof/>
        </w:rPr>
        <w:fldChar w:fldCharType="separate"/>
      </w:r>
      <w:r>
        <w:rPr>
          <w:noProof/>
        </w:rPr>
        <w:t>101</w:t>
      </w:r>
      <w:r>
        <w:rPr>
          <w:noProof/>
        </w:rPr>
        <w:fldChar w:fldCharType="end"/>
      </w:r>
    </w:p>
    <w:p w14:paraId="381BFCFB" w14:textId="0A7A6F1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_Toc216293391 \h </w:instrText>
      </w:r>
      <w:r>
        <w:rPr>
          <w:noProof/>
        </w:rPr>
      </w:r>
      <w:r>
        <w:rPr>
          <w:noProof/>
        </w:rPr>
        <w:fldChar w:fldCharType="separate"/>
      </w:r>
      <w:r>
        <w:rPr>
          <w:noProof/>
        </w:rPr>
        <w:t>102</w:t>
      </w:r>
      <w:r>
        <w:rPr>
          <w:noProof/>
        </w:rPr>
        <w:fldChar w:fldCharType="end"/>
      </w:r>
    </w:p>
    <w:p w14:paraId="24C50DBD" w14:textId="5F41822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_Toc216293392 \h </w:instrText>
      </w:r>
      <w:r>
        <w:rPr>
          <w:noProof/>
        </w:rPr>
      </w:r>
      <w:r>
        <w:rPr>
          <w:noProof/>
        </w:rPr>
        <w:fldChar w:fldCharType="separate"/>
      </w:r>
      <w:r>
        <w:rPr>
          <w:noProof/>
        </w:rPr>
        <w:t>102</w:t>
      </w:r>
      <w:r>
        <w:rPr>
          <w:noProof/>
        </w:rPr>
        <w:fldChar w:fldCharType="end"/>
      </w:r>
    </w:p>
    <w:p w14:paraId="36ACDC5C" w14:textId="689C70E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Network Slice Lifecycle Management </w:t>
      </w:r>
      <w:r w:rsidRPr="009856A7">
        <w:rPr>
          <w:noProof/>
        </w:rPr>
        <w:t>Subscription</w:t>
      </w:r>
      <w:r>
        <w:rPr>
          <w:noProof/>
        </w:rPr>
        <w:tab/>
      </w:r>
      <w:r>
        <w:rPr>
          <w:noProof/>
        </w:rPr>
        <w:fldChar w:fldCharType="begin" w:fldLock="1"/>
      </w:r>
      <w:r>
        <w:rPr>
          <w:noProof/>
        </w:rPr>
        <w:instrText xml:space="preserve"> PAGEREF _Toc216293393 \h </w:instrText>
      </w:r>
      <w:r>
        <w:rPr>
          <w:noProof/>
        </w:rPr>
      </w:r>
      <w:r>
        <w:rPr>
          <w:noProof/>
        </w:rPr>
        <w:fldChar w:fldCharType="separate"/>
      </w:r>
      <w:r>
        <w:rPr>
          <w:noProof/>
        </w:rPr>
        <w:t>103</w:t>
      </w:r>
      <w:r>
        <w:rPr>
          <w:noProof/>
        </w:rPr>
        <w:fldChar w:fldCharType="end"/>
      </w:r>
    </w:p>
    <w:p w14:paraId="208E80F4" w14:textId="59EF4F0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_Toc216293394 \h </w:instrText>
      </w:r>
      <w:r>
        <w:rPr>
          <w:noProof/>
        </w:rPr>
      </w:r>
      <w:r>
        <w:rPr>
          <w:noProof/>
        </w:rPr>
        <w:fldChar w:fldCharType="separate"/>
      </w:r>
      <w:r>
        <w:rPr>
          <w:noProof/>
        </w:rPr>
        <w:t>103</w:t>
      </w:r>
      <w:r>
        <w:rPr>
          <w:noProof/>
        </w:rPr>
        <w:fldChar w:fldCharType="end"/>
      </w:r>
    </w:p>
    <w:p w14:paraId="15F5C7B7" w14:textId="5CB20C9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_Toc216293395 \h </w:instrText>
      </w:r>
      <w:r>
        <w:rPr>
          <w:noProof/>
        </w:rPr>
      </w:r>
      <w:r>
        <w:rPr>
          <w:noProof/>
        </w:rPr>
        <w:fldChar w:fldCharType="separate"/>
      </w:r>
      <w:r>
        <w:rPr>
          <w:noProof/>
        </w:rPr>
        <w:t>103</w:t>
      </w:r>
      <w:r>
        <w:rPr>
          <w:noProof/>
        </w:rPr>
        <w:fldChar w:fldCharType="end"/>
      </w:r>
    </w:p>
    <w:p w14:paraId="10FB7E5E" w14:textId="00C773B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_Toc216293396 \h </w:instrText>
      </w:r>
      <w:r>
        <w:rPr>
          <w:noProof/>
        </w:rPr>
      </w:r>
      <w:r>
        <w:rPr>
          <w:noProof/>
        </w:rPr>
        <w:fldChar w:fldCharType="separate"/>
      </w:r>
      <w:r>
        <w:rPr>
          <w:noProof/>
        </w:rPr>
        <w:t>103</w:t>
      </w:r>
      <w:r>
        <w:rPr>
          <w:noProof/>
        </w:rPr>
        <w:fldChar w:fldCharType="end"/>
      </w:r>
    </w:p>
    <w:p w14:paraId="1B2B892F" w14:textId="3A887BF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_Toc216293397 \h </w:instrText>
      </w:r>
      <w:r>
        <w:rPr>
          <w:noProof/>
        </w:rPr>
      </w:r>
      <w:r>
        <w:rPr>
          <w:noProof/>
        </w:rPr>
        <w:fldChar w:fldCharType="separate"/>
      </w:r>
      <w:r>
        <w:rPr>
          <w:noProof/>
        </w:rPr>
        <w:t>107</w:t>
      </w:r>
      <w:r>
        <w:rPr>
          <w:noProof/>
        </w:rPr>
        <w:fldChar w:fldCharType="end"/>
      </w:r>
    </w:p>
    <w:p w14:paraId="703A89EB" w14:textId="3873D67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_Toc216293398 \h </w:instrText>
      </w:r>
      <w:r>
        <w:rPr>
          <w:noProof/>
        </w:rPr>
      </w:r>
      <w:r>
        <w:rPr>
          <w:noProof/>
        </w:rPr>
        <w:fldChar w:fldCharType="separate"/>
      </w:r>
      <w:r>
        <w:rPr>
          <w:noProof/>
        </w:rPr>
        <w:t>109</w:t>
      </w:r>
      <w:r>
        <w:rPr>
          <w:noProof/>
        </w:rPr>
        <w:fldChar w:fldCharType="end"/>
      </w:r>
    </w:p>
    <w:p w14:paraId="10C9DEE8" w14:textId="76FFFFE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_Toc216293399 \h </w:instrText>
      </w:r>
      <w:r>
        <w:rPr>
          <w:noProof/>
        </w:rPr>
      </w:r>
      <w:r>
        <w:rPr>
          <w:noProof/>
        </w:rPr>
        <w:fldChar w:fldCharType="separate"/>
      </w:r>
      <w:r>
        <w:rPr>
          <w:noProof/>
        </w:rPr>
        <w:t>109</w:t>
      </w:r>
      <w:r>
        <w:rPr>
          <w:noProof/>
        </w:rPr>
        <w:fldChar w:fldCharType="end"/>
      </w:r>
    </w:p>
    <w:p w14:paraId="2B79185D" w14:textId="370C4DF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_Toc216293400 \h </w:instrText>
      </w:r>
      <w:r>
        <w:rPr>
          <w:noProof/>
        </w:rPr>
      </w:r>
      <w:r>
        <w:rPr>
          <w:noProof/>
        </w:rPr>
        <w:fldChar w:fldCharType="separate"/>
      </w:r>
      <w:r>
        <w:rPr>
          <w:noProof/>
        </w:rPr>
        <w:t>109</w:t>
      </w:r>
      <w:r>
        <w:rPr>
          <w:noProof/>
        </w:rPr>
        <w:fldChar w:fldCharType="end"/>
      </w:r>
    </w:p>
    <w:p w14:paraId="5FA87675" w14:textId="0882C84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 Notification</w:t>
      </w:r>
      <w:r>
        <w:rPr>
          <w:noProof/>
        </w:rPr>
        <w:tab/>
      </w:r>
      <w:r>
        <w:rPr>
          <w:noProof/>
        </w:rPr>
        <w:fldChar w:fldCharType="begin" w:fldLock="1"/>
      </w:r>
      <w:r>
        <w:rPr>
          <w:noProof/>
        </w:rPr>
        <w:instrText xml:space="preserve"> PAGEREF _Toc216293401 \h </w:instrText>
      </w:r>
      <w:r>
        <w:rPr>
          <w:noProof/>
        </w:rPr>
      </w:r>
      <w:r>
        <w:rPr>
          <w:noProof/>
        </w:rPr>
        <w:fldChar w:fldCharType="separate"/>
      </w:r>
      <w:r>
        <w:rPr>
          <w:noProof/>
        </w:rPr>
        <w:t>109</w:t>
      </w:r>
      <w:r>
        <w:rPr>
          <w:noProof/>
        </w:rPr>
        <w:fldChar w:fldCharType="end"/>
      </w:r>
    </w:p>
    <w:p w14:paraId="5CD55C11" w14:textId="4580A3D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_Toc216293402 \h </w:instrText>
      </w:r>
      <w:r>
        <w:rPr>
          <w:noProof/>
        </w:rPr>
      </w:r>
      <w:r>
        <w:rPr>
          <w:noProof/>
        </w:rPr>
        <w:fldChar w:fldCharType="separate"/>
      </w:r>
      <w:r>
        <w:rPr>
          <w:noProof/>
        </w:rPr>
        <w:t>109</w:t>
      </w:r>
      <w:r>
        <w:rPr>
          <w:noProof/>
        </w:rPr>
        <w:fldChar w:fldCharType="end"/>
      </w:r>
    </w:p>
    <w:p w14:paraId="0039D1CB" w14:textId="6D3D88C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_Toc216293403 \h </w:instrText>
      </w:r>
      <w:r>
        <w:rPr>
          <w:noProof/>
        </w:rPr>
      </w:r>
      <w:r>
        <w:rPr>
          <w:noProof/>
        </w:rPr>
        <w:fldChar w:fldCharType="separate"/>
      </w:r>
      <w:r>
        <w:rPr>
          <w:noProof/>
        </w:rPr>
        <w:t>109</w:t>
      </w:r>
      <w:r>
        <w:rPr>
          <w:noProof/>
        </w:rPr>
        <w:fldChar w:fldCharType="end"/>
      </w:r>
    </w:p>
    <w:p w14:paraId="45321583" w14:textId="5A059C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_Toc216293404 \h </w:instrText>
      </w:r>
      <w:r>
        <w:rPr>
          <w:noProof/>
        </w:rPr>
      </w:r>
      <w:r>
        <w:rPr>
          <w:noProof/>
        </w:rPr>
        <w:fldChar w:fldCharType="separate"/>
      </w:r>
      <w:r>
        <w:rPr>
          <w:noProof/>
        </w:rPr>
        <w:t>109</w:t>
      </w:r>
      <w:r>
        <w:rPr>
          <w:noProof/>
        </w:rPr>
        <w:fldChar w:fldCharType="end"/>
      </w:r>
    </w:p>
    <w:p w14:paraId="2D702858" w14:textId="0F893BC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9856A7">
        <w:rPr>
          <w:noProof/>
          <w:lang w:val="en-US"/>
        </w:rPr>
        <w:t xml:space="preserve"> Subscribe Notification</w:t>
      </w:r>
      <w:r>
        <w:rPr>
          <w:noProof/>
        </w:rPr>
        <w:tab/>
      </w:r>
      <w:r>
        <w:rPr>
          <w:noProof/>
        </w:rPr>
        <w:fldChar w:fldCharType="begin" w:fldLock="1"/>
      </w:r>
      <w:r>
        <w:rPr>
          <w:noProof/>
        </w:rPr>
        <w:instrText xml:space="preserve"> PAGEREF _Toc216293405 \h </w:instrText>
      </w:r>
      <w:r>
        <w:rPr>
          <w:noProof/>
        </w:rPr>
      </w:r>
      <w:r>
        <w:rPr>
          <w:noProof/>
        </w:rPr>
        <w:fldChar w:fldCharType="separate"/>
      </w:r>
      <w:r>
        <w:rPr>
          <w:noProof/>
        </w:rPr>
        <w:t>110</w:t>
      </w:r>
      <w:r>
        <w:rPr>
          <w:noProof/>
        </w:rPr>
        <w:fldChar w:fldCharType="end"/>
      </w:r>
    </w:p>
    <w:p w14:paraId="42C89375" w14:textId="6B8D910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_Toc216293406 \h </w:instrText>
      </w:r>
      <w:r>
        <w:rPr>
          <w:noProof/>
        </w:rPr>
      </w:r>
      <w:r>
        <w:rPr>
          <w:noProof/>
        </w:rPr>
        <w:fldChar w:fldCharType="separate"/>
      </w:r>
      <w:r>
        <w:rPr>
          <w:noProof/>
        </w:rPr>
        <w:t>110</w:t>
      </w:r>
      <w:r>
        <w:rPr>
          <w:noProof/>
        </w:rPr>
        <w:fldChar w:fldCharType="end"/>
      </w:r>
    </w:p>
    <w:p w14:paraId="23CDC107" w14:textId="0F135F1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_Toc216293407 \h </w:instrText>
      </w:r>
      <w:r>
        <w:rPr>
          <w:noProof/>
        </w:rPr>
      </w:r>
      <w:r>
        <w:rPr>
          <w:noProof/>
        </w:rPr>
        <w:fldChar w:fldCharType="separate"/>
      </w:r>
      <w:r>
        <w:rPr>
          <w:noProof/>
        </w:rPr>
        <w:t>110</w:t>
      </w:r>
      <w:r>
        <w:rPr>
          <w:noProof/>
        </w:rPr>
        <w:fldChar w:fldCharType="end"/>
      </w:r>
    </w:p>
    <w:p w14:paraId="2772F4FF" w14:textId="71A0538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_Toc216293408 \h </w:instrText>
      </w:r>
      <w:r>
        <w:rPr>
          <w:noProof/>
        </w:rPr>
      </w:r>
      <w:r>
        <w:rPr>
          <w:noProof/>
        </w:rPr>
        <w:fldChar w:fldCharType="separate"/>
      </w:r>
      <w:r>
        <w:rPr>
          <w:noProof/>
        </w:rPr>
        <w:t>111</w:t>
      </w:r>
      <w:r>
        <w:rPr>
          <w:noProof/>
        </w:rPr>
        <w:fldChar w:fldCharType="end"/>
      </w:r>
    </w:p>
    <w:p w14:paraId="002DB11C" w14:textId="5F226C8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_Toc216293409 \h </w:instrText>
      </w:r>
      <w:r>
        <w:rPr>
          <w:noProof/>
        </w:rPr>
      </w:r>
      <w:r>
        <w:rPr>
          <w:noProof/>
        </w:rPr>
        <w:fldChar w:fldCharType="separate"/>
      </w:r>
      <w:r>
        <w:rPr>
          <w:noProof/>
        </w:rPr>
        <w:t>112</w:t>
      </w:r>
      <w:r>
        <w:rPr>
          <w:noProof/>
        </w:rPr>
        <w:fldChar w:fldCharType="end"/>
      </w:r>
    </w:p>
    <w:p w14:paraId="73F023CF" w14:textId="3A5F2B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_Toc216293410 \h </w:instrText>
      </w:r>
      <w:r>
        <w:rPr>
          <w:noProof/>
        </w:rPr>
      </w:r>
      <w:r>
        <w:rPr>
          <w:noProof/>
        </w:rPr>
        <w:fldChar w:fldCharType="separate"/>
      </w:r>
      <w:r>
        <w:rPr>
          <w:noProof/>
        </w:rPr>
        <w:t>112</w:t>
      </w:r>
      <w:r>
        <w:rPr>
          <w:noProof/>
        </w:rPr>
        <w:fldChar w:fldCharType="end"/>
      </w:r>
    </w:p>
    <w:p w14:paraId="5E9AB595" w14:textId="614F808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_Toc216293411 \h </w:instrText>
      </w:r>
      <w:r>
        <w:rPr>
          <w:noProof/>
        </w:rPr>
      </w:r>
      <w:r>
        <w:rPr>
          <w:noProof/>
        </w:rPr>
        <w:fldChar w:fldCharType="separate"/>
      </w:r>
      <w:r>
        <w:rPr>
          <w:noProof/>
        </w:rPr>
        <w:t>112</w:t>
      </w:r>
      <w:r>
        <w:rPr>
          <w:noProof/>
        </w:rPr>
        <w:fldChar w:fldCharType="end"/>
      </w:r>
    </w:p>
    <w:p w14:paraId="7035073E" w14:textId="698EDB1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_Toc216293412 \h </w:instrText>
      </w:r>
      <w:r>
        <w:rPr>
          <w:noProof/>
        </w:rPr>
      </w:r>
      <w:r>
        <w:rPr>
          <w:noProof/>
        </w:rPr>
        <w:fldChar w:fldCharType="separate"/>
      </w:r>
      <w:r>
        <w:rPr>
          <w:noProof/>
        </w:rPr>
        <w:t>112</w:t>
      </w:r>
      <w:r>
        <w:rPr>
          <w:noProof/>
        </w:rPr>
        <w:fldChar w:fldCharType="end"/>
      </w:r>
    </w:p>
    <w:p w14:paraId="3D63C7DD" w14:textId="47134DA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_Toc216293413 \h </w:instrText>
      </w:r>
      <w:r>
        <w:rPr>
          <w:noProof/>
        </w:rPr>
      </w:r>
      <w:r>
        <w:rPr>
          <w:noProof/>
        </w:rPr>
        <w:fldChar w:fldCharType="separate"/>
      </w:r>
      <w:r>
        <w:rPr>
          <w:noProof/>
        </w:rPr>
        <w:t>113</w:t>
      </w:r>
      <w:r>
        <w:rPr>
          <w:noProof/>
        </w:rPr>
        <w:fldChar w:fldCharType="end"/>
      </w:r>
    </w:p>
    <w:p w14:paraId="37F74A51" w14:textId="7DCB914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_Toc216293414 \h </w:instrText>
      </w:r>
      <w:r>
        <w:rPr>
          <w:noProof/>
        </w:rPr>
      </w:r>
      <w:r>
        <w:rPr>
          <w:noProof/>
        </w:rPr>
        <w:fldChar w:fldCharType="separate"/>
      </w:r>
      <w:r>
        <w:rPr>
          <w:noProof/>
        </w:rPr>
        <w:t>113</w:t>
      </w:r>
      <w:r>
        <w:rPr>
          <w:noProof/>
        </w:rPr>
        <w:fldChar w:fldCharType="end"/>
      </w:r>
    </w:p>
    <w:p w14:paraId="24EAE7E2" w14:textId="49DC0F8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_Toc216293415 \h </w:instrText>
      </w:r>
      <w:r>
        <w:rPr>
          <w:noProof/>
        </w:rPr>
      </w:r>
      <w:r>
        <w:rPr>
          <w:noProof/>
        </w:rPr>
        <w:fldChar w:fldCharType="separate"/>
      </w:r>
      <w:r>
        <w:rPr>
          <w:noProof/>
        </w:rPr>
        <w:t>114</w:t>
      </w:r>
      <w:r>
        <w:rPr>
          <w:noProof/>
        </w:rPr>
        <w:fldChar w:fldCharType="end"/>
      </w:r>
    </w:p>
    <w:p w14:paraId="62CE9680" w14:textId="004011B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_Toc216293416 \h </w:instrText>
      </w:r>
      <w:r>
        <w:rPr>
          <w:noProof/>
        </w:rPr>
      </w:r>
      <w:r>
        <w:rPr>
          <w:noProof/>
        </w:rPr>
        <w:fldChar w:fldCharType="separate"/>
      </w:r>
      <w:r>
        <w:rPr>
          <w:noProof/>
        </w:rPr>
        <w:t>114</w:t>
      </w:r>
      <w:r>
        <w:rPr>
          <w:noProof/>
        </w:rPr>
        <w:fldChar w:fldCharType="end"/>
      </w:r>
    </w:p>
    <w:p w14:paraId="2A709EB1" w14:textId="41694CD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NSLCMSubsc</w:t>
      </w:r>
      <w:r>
        <w:rPr>
          <w:noProof/>
        </w:rPr>
        <w:tab/>
      </w:r>
      <w:r>
        <w:rPr>
          <w:noProof/>
        </w:rPr>
        <w:fldChar w:fldCharType="begin" w:fldLock="1"/>
      </w:r>
      <w:r>
        <w:rPr>
          <w:noProof/>
        </w:rPr>
        <w:instrText xml:space="preserve"> PAGEREF _Toc216293417 \h </w:instrText>
      </w:r>
      <w:r>
        <w:rPr>
          <w:noProof/>
        </w:rPr>
      </w:r>
      <w:r>
        <w:rPr>
          <w:noProof/>
        </w:rPr>
        <w:fldChar w:fldCharType="separate"/>
      </w:r>
      <w:r>
        <w:rPr>
          <w:noProof/>
        </w:rPr>
        <w:t>115</w:t>
      </w:r>
      <w:r>
        <w:rPr>
          <w:noProof/>
        </w:rPr>
        <w:fldChar w:fldCharType="end"/>
      </w:r>
    </w:p>
    <w:p w14:paraId="3D84BF3F" w14:textId="77FE8D2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Type: NSLCMSubscPatch</w:t>
      </w:r>
      <w:r>
        <w:rPr>
          <w:noProof/>
        </w:rPr>
        <w:tab/>
      </w:r>
      <w:r>
        <w:rPr>
          <w:noProof/>
        </w:rPr>
        <w:fldChar w:fldCharType="begin" w:fldLock="1"/>
      </w:r>
      <w:r>
        <w:rPr>
          <w:noProof/>
        </w:rPr>
        <w:instrText xml:space="preserve"> PAGEREF _Toc216293418 \h </w:instrText>
      </w:r>
      <w:r>
        <w:rPr>
          <w:noProof/>
        </w:rPr>
      </w:r>
      <w:r>
        <w:rPr>
          <w:noProof/>
        </w:rPr>
        <w:fldChar w:fldCharType="separate"/>
      </w:r>
      <w:r>
        <w:rPr>
          <w:noProof/>
        </w:rPr>
        <w:t>115</w:t>
      </w:r>
      <w:r>
        <w:rPr>
          <w:noProof/>
        </w:rPr>
        <w:fldChar w:fldCharType="end"/>
      </w:r>
    </w:p>
    <w:p w14:paraId="28A9B0A6" w14:textId="1F5F03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Type: NSLCMNotif</w:t>
      </w:r>
      <w:r>
        <w:rPr>
          <w:noProof/>
        </w:rPr>
        <w:tab/>
      </w:r>
      <w:r>
        <w:rPr>
          <w:noProof/>
        </w:rPr>
        <w:fldChar w:fldCharType="begin" w:fldLock="1"/>
      </w:r>
      <w:r>
        <w:rPr>
          <w:noProof/>
        </w:rPr>
        <w:instrText xml:space="preserve"> PAGEREF _Toc216293419 \h </w:instrText>
      </w:r>
      <w:r>
        <w:rPr>
          <w:noProof/>
        </w:rPr>
      </w:r>
      <w:r>
        <w:rPr>
          <w:noProof/>
        </w:rPr>
        <w:fldChar w:fldCharType="separate"/>
      </w:r>
      <w:r>
        <w:rPr>
          <w:noProof/>
        </w:rPr>
        <w:t>116</w:t>
      </w:r>
      <w:r>
        <w:rPr>
          <w:noProof/>
        </w:rPr>
        <w:fldChar w:fldCharType="end"/>
      </w:r>
    </w:p>
    <w:p w14:paraId="10EAA534" w14:textId="3EC22FF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Type: QoEMetricsSubsc</w:t>
      </w:r>
      <w:r>
        <w:rPr>
          <w:noProof/>
        </w:rPr>
        <w:tab/>
      </w:r>
      <w:r>
        <w:rPr>
          <w:noProof/>
        </w:rPr>
        <w:fldChar w:fldCharType="begin" w:fldLock="1"/>
      </w:r>
      <w:r>
        <w:rPr>
          <w:noProof/>
        </w:rPr>
        <w:instrText xml:space="preserve"> PAGEREF _Toc216293420 \h </w:instrText>
      </w:r>
      <w:r>
        <w:rPr>
          <w:noProof/>
        </w:rPr>
      </w:r>
      <w:r>
        <w:rPr>
          <w:noProof/>
        </w:rPr>
        <w:fldChar w:fldCharType="separate"/>
      </w:r>
      <w:r>
        <w:rPr>
          <w:noProof/>
        </w:rPr>
        <w:t>116</w:t>
      </w:r>
      <w:r>
        <w:rPr>
          <w:noProof/>
        </w:rPr>
        <w:fldChar w:fldCharType="end"/>
      </w:r>
    </w:p>
    <w:p w14:paraId="14D067A7" w14:textId="2B84F8E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Type: QoEMetricsResp</w:t>
      </w:r>
      <w:r>
        <w:rPr>
          <w:noProof/>
        </w:rPr>
        <w:tab/>
      </w:r>
      <w:r>
        <w:rPr>
          <w:noProof/>
        </w:rPr>
        <w:fldChar w:fldCharType="begin" w:fldLock="1"/>
      </w:r>
      <w:r>
        <w:rPr>
          <w:noProof/>
        </w:rPr>
        <w:instrText xml:space="preserve"> PAGEREF _Toc216293421 \h </w:instrText>
      </w:r>
      <w:r>
        <w:rPr>
          <w:noProof/>
        </w:rPr>
      </w:r>
      <w:r>
        <w:rPr>
          <w:noProof/>
        </w:rPr>
        <w:fldChar w:fldCharType="separate"/>
      </w:r>
      <w:r>
        <w:rPr>
          <w:noProof/>
        </w:rPr>
        <w:t>116</w:t>
      </w:r>
      <w:r>
        <w:rPr>
          <w:noProof/>
        </w:rPr>
        <w:fldChar w:fldCharType="end"/>
      </w:r>
    </w:p>
    <w:p w14:paraId="1A252825" w14:textId="52FE6D0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QoEMetricsReport</w:t>
      </w:r>
      <w:r>
        <w:rPr>
          <w:noProof/>
        </w:rPr>
        <w:tab/>
      </w:r>
      <w:r>
        <w:rPr>
          <w:noProof/>
        </w:rPr>
        <w:fldChar w:fldCharType="begin" w:fldLock="1"/>
      </w:r>
      <w:r>
        <w:rPr>
          <w:noProof/>
        </w:rPr>
        <w:instrText xml:space="preserve"> PAGEREF _Toc216293422 \h </w:instrText>
      </w:r>
      <w:r>
        <w:rPr>
          <w:noProof/>
        </w:rPr>
      </w:r>
      <w:r>
        <w:rPr>
          <w:noProof/>
        </w:rPr>
        <w:fldChar w:fldCharType="separate"/>
      </w:r>
      <w:r>
        <w:rPr>
          <w:noProof/>
        </w:rPr>
        <w:t>116</w:t>
      </w:r>
      <w:r>
        <w:rPr>
          <w:noProof/>
        </w:rPr>
        <w:fldChar w:fldCharType="end"/>
      </w:r>
    </w:p>
    <w:p w14:paraId="1E81C8F1" w14:textId="78D86B0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Type: NSLCMRecom</w:t>
      </w:r>
      <w:r>
        <w:rPr>
          <w:noProof/>
        </w:rPr>
        <w:tab/>
      </w:r>
      <w:r>
        <w:rPr>
          <w:noProof/>
        </w:rPr>
        <w:fldChar w:fldCharType="begin" w:fldLock="1"/>
      </w:r>
      <w:r>
        <w:rPr>
          <w:noProof/>
        </w:rPr>
        <w:instrText xml:space="preserve"> PAGEREF _Toc216293423 \h </w:instrText>
      </w:r>
      <w:r>
        <w:rPr>
          <w:noProof/>
        </w:rPr>
      </w:r>
      <w:r>
        <w:rPr>
          <w:noProof/>
        </w:rPr>
        <w:fldChar w:fldCharType="separate"/>
      </w:r>
      <w:r>
        <w:rPr>
          <w:noProof/>
        </w:rPr>
        <w:t>117</w:t>
      </w:r>
      <w:r>
        <w:rPr>
          <w:noProof/>
        </w:rPr>
        <w:fldChar w:fldCharType="end"/>
      </w:r>
    </w:p>
    <w:p w14:paraId="7406938C" w14:textId="68E43C6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CollectInfo</w:t>
      </w:r>
      <w:r>
        <w:rPr>
          <w:noProof/>
        </w:rPr>
        <w:tab/>
      </w:r>
      <w:r>
        <w:rPr>
          <w:noProof/>
        </w:rPr>
        <w:fldChar w:fldCharType="begin" w:fldLock="1"/>
      </w:r>
      <w:r>
        <w:rPr>
          <w:noProof/>
        </w:rPr>
        <w:instrText xml:space="preserve"> PAGEREF _Toc216293424 \h </w:instrText>
      </w:r>
      <w:r>
        <w:rPr>
          <w:noProof/>
        </w:rPr>
      </w:r>
      <w:r>
        <w:rPr>
          <w:noProof/>
        </w:rPr>
        <w:fldChar w:fldCharType="separate"/>
      </w:r>
      <w:r>
        <w:rPr>
          <w:noProof/>
        </w:rPr>
        <w:t>117</w:t>
      </w:r>
      <w:r>
        <w:rPr>
          <w:noProof/>
        </w:rPr>
        <w:fldChar w:fldCharType="end"/>
      </w:r>
    </w:p>
    <w:p w14:paraId="3B57656F" w14:textId="6CA9016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TriggerCond</w:t>
      </w:r>
      <w:r>
        <w:rPr>
          <w:noProof/>
        </w:rPr>
        <w:tab/>
      </w:r>
      <w:r>
        <w:rPr>
          <w:noProof/>
        </w:rPr>
        <w:fldChar w:fldCharType="begin" w:fldLock="1"/>
      </w:r>
      <w:r>
        <w:rPr>
          <w:noProof/>
        </w:rPr>
        <w:instrText xml:space="preserve"> PAGEREF _Toc216293425 \h </w:instrText>
      </w:r>
      <w:r>
        <w:rPr>
          <w:noProof/>
        </w:rPr>
      </w:r>
      <w:r>
        <w:rPr>
          <w:noProof/>
        </w:rPr>
        <w:fldChar w:fldCharType="separate"/>
      </w:r>
      <w:r>
        <w:rPr>
          <w:noProof/>
        </w:rPr>
        <w:t>117</w:t>
      </w:r>
      <w:r>
        <w:rPr>
          <w:noProof/>
        </w:rPr>
        <w:fldChar w:fldCharType="end"/>
      </w:r>
    </w:p>
    <w:p w14:paraId="22DB2BAB" w14:textId="75B4739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QoEMetric</w:t>
      </w:r>
      <w:r>
        <w:rPr>
          <w:noProof/>
        </w:rPr>
        <w:tab/>
      </w:r>
      <w:r>
        <w:rPr>
          <w:noProof/>
        </w:rPr>
        <w:fldChar w:fldCharType="begin" w:fldLock="1"/>
      </w:r>
      <w:r>
        <w:rPr>
          <w:noProof/>
        </w:rPr>
        <w:instrText xml:space="preserve"> PAGEREF _Toc216293426 \h </w:instrText>
      </w:r>
      <w:r>
        <w:rPr>
          <w:noProof/>
        </w:rPr>
      </w:r>
      <w:r>
        <w:rPr>
          <w:noProof/>
        </w:rPr>
        <w:fldChar w:fldCharType="separate"/>
      </w:r>
      <w:r>
        <w:rPr>
          <w:noProof/>
        </w:rPr>
        <w:t>118</w:t>
      </w:r>
      <w:r>
        <w:rPr>
          <w:noProof/>
        </w:rPr>
        <w:fldChar w:fldCharType="end"/>
      </w:r>
    </w:p>
    <w:p w14:paraId="4D26F884" w14:textId="2F5C91B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Type: QoEMetricsReportNotif</w:t>
      </w:r>
      <w:r>
        <w:rPr>
          <w:noProof/>
        </w:rPr>
        <w:tab/>
      </w:r>
      <w:r>
        <w:rPr>
          <w:noProof/>
        </w:rPr>
        <w:fldChar w:fldCharType="begin" w:fldLock="1"/>
      </w:r>
      <w:r>
        <w:rPr>
          <w:noProof/>
        </w:rPr>
        <w:instrText xml:space="preserve"> PAGEREF _Toc216293427 \h </w:instrText>
      </w:r>
      <w:r>
        <w:rPr>
          <w:noProof/>
        </w:rPr>
      </w:r>
      <w:r>
        <w:rPr>
          <w:noProof/>
        </w:rPr>
        <w:fldChar w:fldCharType="separate"/>
      </w:r>
      <w:r>
        <w:rPr>
          <w:noProof/>
        </w:rPr>
        <w:t>118</w:t>
      </w:r>
      <w:r>
        <w:rPr>
          <w:noProof/>
        </w:rPr>
        <w:fldChar w:fldCharType="end"/>
      </w:r>
    </w:p>
    <w:p w14:paraId="6B18BF09" w14:textId="26DC995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_Toc216293428 \h </w:instrText>
      </w:r>
      <w:r>
        <w:rPr>
          <w:noProof/>
        </w:rPr>
      </w:r>
      <w:r>
        <w:rPr>
          <w:noProof/>
        </w:rPr>
        <w:fldChar w:fldCharType="separate"/>
      </w:r>
      <w:r>
        <w:rPr>
          <w:noProof/>
        </w:rPr>
        <w:t>118</w:t>
      </w:r>
      <w:r>
        <w:rPr>
          <w:noProof/>
        </w:rPr>
        <w:fldChar w:fldCharType="end"/>
      </w:r>
    </w:p>
    <w:p w14:paraId="2F65A95E" w14:textId="63A2984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_Toc216293429 \h </w:instrText>
      </w:r>
      <w:r>
        <w:rPr>
          <w:noProof/>
        </w:rPr>
      </w:r>
      <w:r>
        <w:rPr>
          <w:noProof/>
        </w:rPr>
        <w:fldChar w:fldCharType="separate"/>
      </w:r>
      <w:r>
        <w:rPr>
          <w:noProof/>
        </w:rPr>
        <w:t>118</w:t>
      </w:r>
      <w:r>
        <w:rPr>
          <w:noProof/>
        </w:rPr>
        <w:fldChar w:fldCharType="end"/>
      </w:r>
    </w:p>
    <w:p w14:paraId="6A1F409B" w14:textId="4F2E0D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_Toc216293430 \h </w:instrText>
      </w:r>
      <w:r>
        <w:rPr>
          <w:noProof/>
        </w:rPr>
      </w:r>
      <w:r>
        <w:rPr>
          <w:noProof/>
        </w:rPr>
        <w:fldChar w:fldCharType="separate"/>
      </w:r>
      <w:r>
        <w:rPr>
          <w:noProof/>
        </w:rPr>
        <w:t>118</w:t>
      </w:r>
      <w:r>
        <w:rPr>
          <w:noProof/>
        </w:rPr>
        <w:fldChar w:fldCharType="end"/>
      </w:r>
    </w:p>
    <w:p w14:paraId="4BFE62C2" w14:textId="36FBF1B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QoEType</w:t>
      </w:r>
      <w:r>
        <w:rPr>
          <w:noProof/>
        </w:rPr>
        <w:tab/>
      </w:r>
      <w:r>
        <w:rPr>
          <w:noProof/>
        </w:rPr>
        <w:fldChar w:fldCharType="begin" w:fldLock="1"/>
      </w:r>
      <w:r>
        <w:rPr>
          <w:noProof/>
        </w:rPr>
        <w:instrText xml:space="preserve"> PAGEREF _Toc216293431 \h </w:instrText>
      </w:r>
      <w:r>
        <w:rPr>
          <w:noProof/>
        </w:rPr>
      </w:r>
      <w:r>
        <w:rPr>
          <w:noProof/>
        </w:rPr>
        <w:fldChar w:fldCharType="separate"/>
      </w:r>
      <w:r>
        <w:rPr>
          <w:noProof/>
        </w:rPr>
        <w:t>119</w:t>
      </w:r>
      <w:r>
        <w:rPr>
          <w:noProof/>
        </w:rPr>
        <w:fldChar w:fldCharType="end"/>
      </w:r>
    </w:p>
    <w:p w14:paraId="791F8E41" w14:textId="463056E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_Toc216293432 \h </w:instrText>
      </w:r>
      <w:r>
        <w:rPr>
          <w:noProof/>
        </w:rPr>
      </w:r>
      <w:r>
        <w:rPr>
          <w:noProof/>
        </w:rPr>
        <w:fldChar w:fldCharType="separate"/>
      </w:r>
      <w:r>
        <w:rPr>
          <w:noProof/>
        </w:rPr>
        <w:t>119</w:t>
      </w:r>
      <w:r>
        <w:rPr>
          <w:noProof/>
        </w:rPr>
        <w:fldChar w:fldCharType="end"/>
      </w:r>
    </w:p>
    <w:p w14:paraId="4AA15564" w14:textId="5A6CADC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SliceLCMAction</w:t>
      </w:r>
      <w:r>
        <w:rPr>
          <w:noProof/>
        </w:rPr>
        <w:tab/>
      </w:r>
      <w:r>
        <w:rPr>
          <w:noProof/>
        </w:rPr>
        <w:fldChar w:fldCharType="begin" w:fldLock="1"/>
      </w:r>
      <w:r>
        <w:rPr>
          <w:noProof/>
        </w:rPr>
        <w:instrText xml:space="preserve"> PAGEREF _Toc216293433 \h </w:instrText>
      </w:r>
      <w:r>
        <w:rPr>
          <w:noProof/>
        </w:rPr>
      </w:r>
      <w:r>
        <w:rPr>
          <w:noProof/>
        </w:rPr>
        <w:fldChar w:fldCharType="separate"/>
      </w:r>
      <w:r>
        <w:rPr>
          <w:noProof/>
        </w:rPr>
        <w:t>119</w:t>
      </w:r>
      <w:r>
        <w:rPr>
          <w:noProof/>
        </w:rPr>
        <w:fldChar w:fldCharType="end"/>
      </w:r>
    </w:p>
    <w:p w14:paraId="2A55A7E2" w14:textId="239930C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_Toc216293434 \h </w:instrText>
      </w:r>
      <w:r>
        <w:rPr>
          <w:noProof/>
        </w:rPr>
      </w:r>
      <w:r>
        <w:rPr>
          <w:noProof/>
        </w:rPr>
        <w:fldChar w:fldCharType="separate"/>
      </w:r>
      <w:r>
        <w:rPr>
          <w:noProof/>
        </w:rPr>
        <w:t>119</w:t>
      </w:r>
      <w:r>
        <w:rPr>
          <w:noProof/>
        </w:rPr>
        <w:fldChar w:fldCharType="end"/>
      </w:r>
    </w:p>
    <w:p w14:paraId="331658AD" w14:textId="3DF339A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_Toc216293435 \h </w:instrText>
      </w:r>
      <w:r>
        <w:rPr>
          <w:noProof/>
        </w:rPr>
      </w:r>
      <w:r>
        <w:rPr>
          <w:noProof/>
        </w:rPr>
        <w:fldChar w:fldCharType="separate"/>
      </w:r>
      <w:r>
        <w:rPr>
          <w:noProof/>
        </w:rPr>
        <w:t>119</w:t>
      </w:r>
      <w:r>
        <w:rPr>
          <w:noProof/>
        </w:rPr>
        <w:fldChar w:fldCharType="end"/>
      </w:r>
    </w:p>
    <w:p w14:paraId="7B54BAF0" w14:textId="52D931C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_Toc216293436 \h </w:instrText>
      </w:r>
      <w:r>
        <w:rPr>
          <w:noProof/>
        </w:rPr>
      </w:r>
      <w:r>
        <w:rPr>
          <w:noProof/>
        </w:rPr>
        <w:fldChar w:fldCharType="separate"/>
      </w:r>
      <w:r>
        <w:rPr>
          <w:noProof/>
        </w:rPr>
        <w:t>119</w:t>
      </w:r>
      <w:r>
        <w:rPr>
          <w:noProof/>
        </w:rPr>
        <w:fldChar w:fldCharType="end"/>
      </w:r>
    </w:p>
    <w:p w14:paraId="7C947E12" w14:textId="4505510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_Toc216293437 \h </w:instrText>
      </w:r>
      <w:r>
        <w:rPr>
          <w:noProof/>
        </w:rPr>
      </w:r>
      <w:r>
        <w:rPr>
          <w:noProof/>
        </w:rPr>
        <w:fldChar w:fldCharType="separate"/>
      </w:r>
      <w:r>
        <w:rPr>
          <w:noProof/>
        </w:rPr>
        <w:t>119</w:t>
      </w:r>
      <w:r>
        <w:rPr>
          <w:noProof/>
        </w:rPr>
        <w:fldChar w:fldCharType="end"/>
      </w:r>
    </w:p>
    <w:p w14:paraId="67B58687" w14:textId="36C2BEE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_Toc216293438 \h </w:instrText>
      </w:r>
      <w:r>
        <w:rPr>
          <w:noProof/>
        </w:rPr>
      </w:r>
      <w:r>
        <w:rPr>
          <w:noProof/>
        </w:rPr>
        <w:fldChar w:fldCharType="separate"/>
      </w:r>
      <w:r>
        <w:rPr>
          <w:noProof/>
        </w:rPr>
        <w:t>119</w:t>
      </w:r>
      <w:r>
        <w:rPr>
          <w:noProof/>
        </w:rPr>
        <w:fldChar w:fldCharType="end"/>
      </w:r>
    </w:p>
    <w:p w14:paraId="39F6CAFA" w14:textId="112AAB8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_Toc216293439 \h </w:instrText>
      </w:r>
      <w:r>
        <w:rPr>
          <w:noProof/>
        </w:rPr>
      </w:r>
      <w:r>
        <w:rPr>
          <w:noProof/>
        </w:rPr>
        <w:fldChar w:fldCharType="separate"/>
      </w:r>
      <w:r>
        <w:rPr>
          <w:noProof/>
        </w:rPr>
        <w:t>120</w:t>
      </w:r>
      <w:r>
        <w:rPr>
          <w:noProof/>
        </w:rPr>
        <w:fldChar w:fldCharType="end"/>
      </w:r>
    </w:p>
    <w:p w14:paraId="4BD59BCE" w14:textId="6980B5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_Toc216293440 \h </w:instrText>
      </w:r>
      <w:r>
        <w:rPr>
          <w:noProof/>
        </w:rPr>
      </w:r>
      <w:r>
        <w:rPr>
          <w:noProof/>
        </w:rPr>
        <w:fldChar w:fldCharType="separate"/>
      </w:r>
      <w:r>
        <w:rPr>
          <w:noProof/>
        </w:rPr>
        <w:t>120</w:t>
      </w:r>
      <w:r>
        <w:rPr>
          <w:noProof/>
        </w:rPr>
        <w:fldChar w:fldCharType="end"/>
      </w:r>
    </w:p>
    <w:p w14:paraId="5CC71682" w14:textId="5D5CCD4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_Toc216293441 \h </w:instrText>
      </w:r>
      <w:r>
        <w:rPr>
          <w:noProof/>
        </w:rPr>
      </w:r>
      <w:r>
        <w:rPr>
          <w:noProof/>
        </w:rPr>
        <w:fldChar w:fldCharType="separate"/>
      </w:r>
      <w:r>
        <w:rPr>
          <w:noProof/>
        </w:rPr>
        <w:t>120</w:t>
      </w:r>
      <w:r>
        <w:rPr>
          <w:noProof/>
        </w:rPr>
        <w:fldChar w:fldCharType="end"/>
      </w:r>
    </w:p>
    <w:p w14:paraId="5CB76FE9" w14:textId="387EFC5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_Toc216293442 \h </w:instrText>
      </w:r>
      <w:r>
        <w:rPr>
          <w:noProof/>
        </w:rPr>
      </w:r>
      <w:r>
        <w:rPr>
          <w:noProof/>
        </w:rPr>
        <w:fldChar w:fldCharType="separate"/>
      </w:r>
      <w:r>
        <w:rPr>
          <w:noProof/>
        </w:rPr>
        <w:t>120</w:t>
      </w:r>
      <w:r>
        <w:rPr>
          <w:noProof/>
        </w:rPr>
        <w:fldChar w:fldCharType="end"/>
      </w:r>
    </w:p>
    <w:p w14:paraId="044D3310" w14:textId="57B29802"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fldLock="1"/>
      </w:r>
      <w:r>
        <w:rPr>
          <w:noProof/>
        </w:rPr>
        <w:instrText xml:space="preserve"> PAGEREF _Toc216293443 \h </w:instrText>
      </w:r>
      <w:r>
        <w:rPr>
          <w:noProof/>
        </w:rPr>
      </w:r>
      <w:r>
        <w:rPr>
          <w:noProof/>
        </w:rPr>
        <w:fldChar w:fldCharType="separate"/>
      </w:r>
      <w:r>
        <w:rPr>
          <w:noProof/>
        </w:rPr>
        <w:t>120</w:t>
      </w:r>
      <w:r>
        <w:rPr>
          <w:noProof/>
        </w:rPr>
        <w:fldChar w:fldCharType="end"/>
      </w:r>
    </w:p>
    <w:p w14:paraId="20AC9221" w14:textId="01E19CA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_Toc216293444 \h </w:instrText>
      </w:r>
      <w:r>
        <w:rPr>
          <w:noProof/>
        </w:rPr>
      </w:r>
      <w:r>
        <w:rPr>
          <w:noProof/>
        </w:rPr>
        <w:fldChar w:fldCharType="separate"/>
      </w:r>
      <w:r>
        <w:rPr>
          <w:noProof/>
        </w:rPr>
        <w:t>120</w:t>
      </w:r>
      <w:r>
        <w:rPr>
          <w:noProof/>
        </w:rPr>
        <w:fldChar w:fldCharType="end"/>
      </w:r>
    </w:p>
    <w:p w14:paraId="176EC100" w14:textId="5723BE3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_Toc216293445 \h </w:instrText>
      </w:r>
      <w:r>
        <w:rPr>
          <w:noProof/>
        </w:rPr>
      </w:r>
      <w:r>
        <w:rPr>
          <w:noProof/>
        </w:rPr>
        <w:fldChar w:fldCharType="separate"/>
      </w:r>
      <w:r>
        <w:rPr>
          <w:noProof/>
        </w:rPr>
        <w:t>121</w:t>
      </w:r>
      <w:r>
        <w:rPr>
          <w:noProof/>
        </w:rPr>
        <w:fldChar w:fldCharType="end"/>
      </w:r>
    </w:p>
    <w:p w14:paraId="0EEEDBA5" w14:textId="4980FE3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_Toc216293446 \h </w:instrText>
      </w:r>
      <w:r>
        <w:rPr>
          <w:noProof/>
        </w:rPr>
      </w:r>
      <w:r>
        <w:rPr>
          <w:noProof/>
        </w:rPr>
        <w:fldChar w:fldCharType="separate"/>
      </w:r>
      <w:r>
        <w:rPr>
          <w:noProof/>
        </w:rPr>
        <w:t>121</w:t>
      </w:r>
      <w:r>
        <w:rPr>
          <w:noProof/>
        </w:rPr>
        <w:fldChar w:fldCharType="end"/>
      </w:r>
    </w:p>
    <w:p w14:paraId="7C6CF6B8" w14:textId="1996DD7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_Toc216293447 \h </w:instrText>
      </w:r>
      <w:r>
        <w:rPr>
          <w:noProof/>
        </w:rPr>
      </w:r>
      <w:r>
        <w:rPr>
          <w:noProof/>
        </w:rPr>
        <w:fldChar w:fldCharType="separate"/>
      </w:r>
      <w:r>
        <w:rPr>
          <w:noProof/>
        </w:rPr>
        <w:t>121</w:t>
      </w:r>
      <w:r>
        <w:rPr>
          <w:noProof/>
        </w:rPr>
        <w:fldChar w:fldCharType="end"/>
      </w:r>
    </w:p>
    <w:p w14:paraId="7B41F05E" w14:textId="3FF63F5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Policies</w:t>
      </w:r>
      <w:r>
        <w:rPr>
          <w:noProof/>
        </w:rPr>
        <w:tab/>
      </w:r>
      <w:r>
        <w:rPr>
          <w:noProof/>
        </w:rPr>
        <w:fldChar w:fldCharType="begin" w:fldLock="1"/>
      </w:r>
      <w:r>
        <w:rPr>
          <w:noProof/>
        </w:rPr>
        <w:instrText xml:space="preserve"> PAGEREF _Toc216293448 \h </w:instrText>
      </w:r>
      <w:r>
        <w:rPr>
          <w:noProof/>
        </w:rPr>
      </w:r>
      <w:r>
        <w:rPr>
          <w:noProof/>
        </w:rPr>
        <w:fldChar w:fldCharType="separate"/>
      </w:r>
      <w:r>
        <w:rPr>
          <w:noProof/>
        </w:rPr>
        <w:t>122</w:t>
      </w:r>
      <w:r>
        <w:rPr>
          <w:noProof/>
        </w:rPr>
        <w:fldChar w:fldCharType="end"/>
      </w:r>
    </w:p>
    <w:p w14:paraId="2BAF4C59" w14:textId="50E3D72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_Toc216293449 \h </w:instrText>
      </w:r>
      <w:r>
        <w:rPr>
          <w:noProof/>
        </w:rPr>
      </w:r>
      <w:r>
        <w:rPr>
          <w:noProof/>
        </w:rPr>
        <w:fldChar w:fldCharType="separate"/>
      </w:r>
      <w:r>
        <w:rPr>
          <w:noProof/>
        </w:rPr>
        <w:t>122</w:t>
      </w:r>
      <w:r>
        <w:rPr>
          <w:noProof/>
        </w:rPr>
        <w:fldChar w:fldCharType="end"/>
      </w:r>
    </w:p>
    <w:p w14:paraId="7F10B218" w14:textId="5CF3289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_Toc216293450 \h </w:instrText>
      </w:r>
      <w:r>
        <w:rPr>
          <w:noProof/>
        </w:rPr>
      </w:r>
      <w:r>
        <w:rPr>
          <w:noProof/>
        </w:rPr>
        <w:fldChar w:fldCharType="separate"/>
      </w:r>
      <w:r>
        <w:rPr>
          <w:noProof/>
        </w:rPr>
        <w:t>122</w:t>
      </w:r>
      <w:r>
        <w:rPr>
          <w:noProof/>
        </w:rPr>
        <w:fldChar w:fldCharType="end"/>
      </w:r>
    </w:p>
    <w:p w14:paraId="3E8D32A9" w14:textId="07AF360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_Toc216293451 \h </w:instrText>
      </w:r>
      <w:r>
        <w:rPr>
          <w:noProof/>
        </w:rPr>
      </w:r>
      <w:r>
        <w:rPr>
          <w:noProof/>
        </w:rPr>
        <w:fldChar w:fldCharType="separate"/>
      </w:r>
      <w:r>
        <w:rPr>
          <w:noProof/>
        </w:rPr>
        <w:t>122</w:t>
      </w:r>
      <w:r>
        <w:rPr>
          <w:noProof/>
        </w:rPr>
        <w:fldChar w:fldCharType="end"/>
      </w:r>
    </w:p>
    <w:p w14:paraId="49DD659F" w14:textId="405093B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_Toc216293452 \h </w:instrText>
      </w:r>
      <w:r>
        <w:rPr>
          <w:noProof/>
        </w:rPr>
      </w:r>
      <w:r>
        <w:rPr>
          <w:noProof/>
        </w:rPr>
        <w:fldChar w:fldCharType="separate"/>
      </w:r>
      <w:r>
        <w:rPr>
          <w:noProof/>
        </w:rPr>
        <w:t>123</w:t>
      </w:r>
      <w:r>
        <w:rPr>
          <w:noProof/>
        </w:rPr>
        <w:fldChar w:fldCharType="end"/>
      </w:r>
    </w:p>
    <w:p w14:paraId="4D9051A3" w14:textId="30DCC32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Policy</w:t>
      </w:r>
      <w:r>
        <w:rPr>
          <w:noProof/>
        </w:rPr>
        <w:tab/>
      </w:r>
      <w:r>
        <w:rPr>
          <w:noProof/>
        </w:rPr>
        <w:fldChar w:fldCharType="begin" w:fldLock="1"/>
      </w:r>
      <w:r>
        <w:rPr>
          <w:noProof/>
        </w:rPr>
        <w:instrText xml:space="preserve"> PAGEREF _Toc216293453 \h </w:instrText>
      </w:r>
      <w:r>
        <w:rPr>
          <w:noProof/>
        </w:rPr>
      </w:r>
      <w:r>
        <w:rPr>
          <w:noProof/>
        </w:rPr>
        <w:fldChar w:fldCharType="separate"/>
      </w:r>
      <w:r>
        <w:rPr>
          <w:noProof/>
        </w:rPr>
        <w:t>124</w:t>
      </w:r>
      <w:r>
        <w:rPr>
          <w:noProof/>
        </w:rPr>
        <w:fldChar w:fldCharType="end"/>
      </w:r>
    </w:p>
    <w:p w14:paraId="3498C1FE" w14:textId="79AA489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_Toc216293454 \h </w:instrText>
      </w:r>
      <w:r>
        <w:rPr>
          <w:noProof/>
        </w:rPr>
      </w:r>
      <w:r>
        <w:rPr>
          <w:noProof/>
        </w:rPr>
        <w:fldChar w:fldCharType="separate"/>
      </w:r>
      <w:r>
        <w:rPr>
          <w:noProof/>
        </w:rPr>
        <w:t>124</w:t>
      </w:r>
      <w:r>
        <w:rPr>
          <w:noProof/>
        </w:rPr>
        <w:fldChar w:fldCharType="end"/>
      </w:r>
    </w:p>
    <w:p w14:paraId="6356F6B4" w14:textId="0AB751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_Toc216293455 \h </w:instrText>
      </w:r>
      <w:r>
        <w:rPr>
          <w:noProof/>
        </w:rPr>
      </w:r>
      <w:r>
        <w:rPr>
          <w:noProof/>
        </w:rPr>
        <w:fldChar w:fldCharType="separate"/>
      </w:r>
      <w:r>
        <w:rPr>
          <w:noProof/>
        </w:rPr>
        <w:t>124</w:t>
      </w:r>
      <w:r>
        <w:rPr>
          <w:noProof/>
        </w:rPr>
        <w:fldChar w:fldCharType="end"/>
      </w:r>
    </w:p>
    <w:p w14:paraId="1A433188" w14:textId="652E8F8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_Toc216293456 \h </w:instrText>
      </w:r>
      <w:r>
        <w:rPr>
          <w:noProof/>
        </w:rPr>
      </w:r>
      <w:r>
        <w:rPr>
          <w:noProof/>
        </w:rPr>
        <w:fldChar w:fldCharType="separate"/>
      </w:r>
      <w:r>
        <w:rPr>
          <w:noProof/>
        </w:rPr>
        <w:t>125</w:t>
      </w:r>
      <w:r>
        <w:rPr>
          <w:noProof/>
        </w:rPr>
        <w:fldChar w:fldCharType="end"/>
      </w:r>
    </w:p>
    <w:p w14:paraId="1ECFF597" w14:textId="6AE5EC3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_Toc216293457 \h </w:instrText>
      </w:r>
      <w:r>
        <w:rPr>
          <w:noProof/>
        </w:rPr>
      </w:r>
      <w:r>
        <w:rPr>
          <w:noProof/>
        </w:rPr>
        <w:fldChar w:fldCharType="separate"/>
      </w:r>
      <w:r>
        <w:rPr>
          <w:noProof/>
        </w:rPr>
        <w:t>128</w:t>
      </w:r>
      <w:r>
        <w:rPr>
          <w:noProof/>
        </w:rPr>
        <w:fldChar w:fldCharType="end"/>
      </w:r>
    </w:p>
    <w:p w14:paraId="2B0D6AC3" w14:textId="3ED4D06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Policy Usage</w:t>
      </w:r>
      <w:r w:rsidRPr="009856A7">
        <w:rPr>
          <w:noProof/>
        </w:rPr>
        <w:t xml:space="preserve"> Subscriptions</w:t>
      </w:r>
      <w:r>
        <w:rPr>
          <w:noProof/>
        </w:rPr>
        <w:tab/>
      </w:r>
      <w:r>
        <w:rPr>
          <w:noProof/>
        </w:rPr>
        <w:fldChar w:fldCharType="begin" w:fldLock="1"/>
      </w:r>
      <w:r>
        <w:rPr>
          <w:noProof/>
        </w:rPr>
        <w:instrText xml:space="preserve"> PAGEREF _Toc216293458 \h </w:instrText>
      </w:r>
      <w:r>
        <w:rPr>
          <w:noProof/>
        </w:rPr>
      </w:r>
      <w:r>
        <w:rPr>
          <w:noProof/>
        </w:rPr>
        <w:fldChar w:fldCharType="separate"/>
      </w:r>
      <w:r>
        <w:rPr>
          <w:noProof/>
        </w:rPr>
        <w:t>128</w:t>
      </w:r>
      <w:r>
        <w:rPr>
          <w:noProof/>
        </w:rPr>
        <w:fldChar w:fldCharType="end"/>
      </w:r>
    </w:p>
    <w:p w14:paraId="3CC58A90" w14:textId="2833AE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_Toc216293459 \h </w:instrText>
      </w:r>
      <w:r>
        <w:rPr>
          <w:noProof/>
        </w:rPr>
      </w:r>
      <w:r>
        <w:rPr>
          <w:noProof/>
        </w:rPr>
        <w:fldChar w:fldCharType="separate"/>
      </w:r>
      <w:r>
        <w:rPr>
          <w:noProof/>
        </w:rPr>
        <w:t>128</w:t>
      </w:r>
      <w:r>
        <w:rPr>
          <w:noProof/>
        </w:rPr>
        <w:fldChar w:fldCharType="end"/>
      </w:r>
    </w:p>
    <w:p w14:paraId="01619A59" w14:textId="3F631A3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_Toc216293460 \h </w:instrText>
      </w:r>
      <w:r>
        <w:rPr>
          <w:noProof/>
        </w:rPr>
      </w:r>
      <w:r>
        <w:rPr>
          <w:noProof/>
        </w:rPr>
        <w:fldChar w:fldCharType="separate"/>
      </w:r>
      <w:r>
        <w:rPr>
          <w:noProof/>
        </w:rPr>
        <w:t>128</w:t>
      </w:r>
      <w:r>
        <w:rPr>
          <w:noProof/>
        </w:rPr>
        <w:fldChar w:fldCharType="end"/>
      </w:r>
    </w:p>
    <w:p w14:paraId="186AE841" w14:textId="4FCF48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_Toc216293461 \h </w:instrText>
      </w:r>
      <w:r>
        <w:rPr>
          <w:noProof/>
        </w:rPr>
      </w:r>
      <w:r>
        <w:rPr>
          <w:noProof/>
        </w:rPr>
        <w:fldChar w:fldCharType="separate"/>
      </w:r>
      <w:r>
        <w:rPr>
          <w:noProof/>
        </w:rPr>
        <w:t>129</w:t>
      </w:r>
      <w:r>
        <w:rPr>
          <w:noProof/>
        </w:rPr>
        <w:fldChar w:fldCharType="end"/>
      </w:r>
    </w:p>
    <w:p w14:paraId="585CC7A0" w14:textId="25B0F34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_Toc216293462 \h </w:instrText>
      </w:r>
      <w:r>
        <w:rPr>
          <w:noProof/>
        </w:rPr>
      </w:r>
      <w:r>
        <w:rPr>
          <w:noProof/>
        </w:rPr>
        <w:fldChar w:fldCharType="separate"/>
      </w:r>
      <w:r>
        <w:rPr>
          <w:noProof/>
        </w:rPr>
        <w:t>129</w:t>
      </w:r>
      <w:r>
        <w:rPr>
          <w:noProof/>
        </w:rPr>
        <w:fldChar w:fldCharType="end"/>
      </w:r>
    </w:p>
    <w:p w14:paraId="7A632B70" w14:textId="7A4BCD1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Policy Usage</w:t>
      </w:r>
      <w:r w:rsidRPr="009856A7">
        <w:rPr>
          <w:noProof/>
        </w:rPr>
        <w:t xml:space="preserve"> Subscription</w:t>
      </w:r>
      <w:r>
        <w:rPr>
          <w:noProof/>
        </w:rPr>
        <w:tab/>
      </w:r>
      <w:r>
        <w:rPr>
          <w:noProof/>
        </w:rPr>
        <w:fldChar w:fldCharType="begin" w:fldLock="1"/>
      </w:r>
      <w:r>
        <w:rPr>
          <w:noProof/>
        </w:rPr>
        <w:instrText xml:space="preserve"> PAGEREF _Toc216293463 \h </w:instrText>
      </w:r>
      <w:r>
        <w:rPr>
          <w:noProof/>
        </w:rPr>
      </w:r>
      <w:r>
        <w:rPr>
          <w:noProof/>
        </w:rPr>
        <w:fldChar w:fldCharType="separate"/>
      </w:r>
      <w:r>
        <w:rPr>
          <w:noProof/>
        </w:rPr>
        <w:t>129</w:t>
      </w:r>
      <w:r>
        <w:rPr>
          <w:noProof/>
        </w:rPr>
        <w:fldChar w:fldCharType="end"/>
      </w:r>
    </w:p>
    <w:p w14:paraId="498655D5" w14:textId="54FAC40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_Toc216293464 \h </w:instrText>
      </w:r>
      <w:r>
        <w:rPr>
          <w:noProof/>
        </w:rPr>
      </w:r>
      <w:r>
        <w:rPr>
          <w:noProof/>
        </w:rPr>
        <w:fldChar w:fldCharType="separate"/>
      </w:r>
      <w:r>
        <w:rPr>
          <w:noProof/>
        </w:rPr>
        <w:t>129</w:t>
      </w:r>
      <w:r>
        <w:rPr>
          <w:noProof/>
        </w:rPr>
        <w:fldChar w:fldCharType="end"/>
      </w:r>
    </w:p>
    <w:p w14:paraId="4197A6D1" w14:textId="2443794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_Toc216293465 \h </w:instrText>
      </w:r>
      <w:r>
        <w:rPr>
          <w:noProof/>
        </w:rPr>
      </w:r>
      <w:r>
        <w:rPr>
          <w:noProof/>
        </w:rPr>
        <w:fldChar w:fldCharType="separate"/>
      </w:r>
      <w:r>
        <w:rPr>
          <w:noProof/>
        </w:rPr>
        <w:t>130</w:t>
      </w:r>
      <w:r>
        <w:rPr>
          <w:noProof/>
        </w:rPr>
        <w:fldChar w:fldCharType="end"/>
      </w:r>
    </w:p>
    <w:p w14:paraId="71E782FA" w14:textId="51D4710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_Toc216293466 \h </w:instrText>
      </w:r>
      <w:r>
        <w:rPr>
          <w:noProof/>
        </w:rPr>
      </w:r>
      <w:r>
        <w:rPr>
          <w:noProof/>
        </w:rPr>
        <w:fldChar w:fldCharType="separate"/>
      </w:r>
      <w:r>
        <w:rPr>
          <w:noProof/>
        </w:rPr>
        <w:t>130</w:t>
      </w:r>
      <w:r>
        <w:rPr>
          <w:noProof/>
        </w:rPr>
        <w:fldChar w:fldCharType="end"/>
      </w:r>
    </w:p>
    <w:p w14:paraId="5998B5F7" w14:textId="4A849F4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_Toc216293467 \h </w:instrText>
      </w:r>
      <w:r>
        <w:rPr>
          <w:noProof/>
        </w:rPr>
      </w:r>
      <w:r>
        <w:rPr>
          <w:noProof/>
        </w:rPr>
        <w:fldChar w:fldCharType="separate"/>
      </w:r>
      <w:r>
        <w:rPr>
          <w:noProof/>
        </w:rPr>
        <w:t>134</w:t>
      </w:r>
      <w:r>
        <w:rPr>
          <w:noProof/>
        </w:rPr>
        <w:fldChar w:fldCharType="end"/>
      </w:r>
    </w:p>
    <w:p w14:paraId="5289BC64" w14:textId="202F14D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_Toc216293468 \h </w:instrText>
      </w:r>
      <w:r>
        <w:rPr>
          <w:noProof/>
        </w:rPr>
      </w:r>
      <w:r>
        <w:rPr>
          <w:noProof/>
        </w:rPr>
        <w:fldChar w:fldCharType="separate"/>
      </w:r>
      <w:r>
        <w:rPr>
          <w:noProof/>
        </w:rPr>
        <w:t>134</w:t>
      </w:r>
      <w:r>
        <w:rPr>
          <w:noProof/>
        </w:rPr>
        <w:fldChar w:fldCharType="end"/>
      </w:r>
    </w:p>
    <w:p w14:paraId="090D253E" w14:textId="3CE2B0B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_Toc216293469 \h </w:instrText>
      </w:r>
      <w:r>
        <w:rPr>
          <w:noProof/>
        </w:rPr>
      </w:r>
      <w:r>
        <w:rPr>
          <w:noProof/>
        </w:rPr>
        <w:fldChar w:fldCharType="separate"/>
      </w:r>
      <w:r>
        <w:rPr>
          <w:noProof/>
        </w:rPr>
        <w:t>134</w:t>
      </w:r>
      <w:r>
        <w:rPr>
          <w:noProof/>
        </w:rPr>
        <w:fldChar w:fldCharType="end"/>
      </w:r>
    </w:p>
    <w:p w14:paraId="585A77FD" w14:textId="13DBDA6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_Toc216293470 \h </w:instrText>
      </w:r>
      <w:r>
        <w:rPr>
          <w:noProof/>
        </w:rPr>
      </w:r>
      <w:r>
        <w:rPr>
          <w:noProof/>
        </w:rPr>
        <w:fldChar w:fldCharType="separate"/>
      </w:r>
      <w:r>
        <w:rPr>
          <w:noProof/>
        </w:rPr>
        <w:t>134</w:t>
      </w:r>
      <w:r>
        <w:rPr>
          <w:noProof/>
        </w:rPr>
        <w:fldChar w:fldCharType="end"/>
      </w:r>
    </w:p>
    <w:p w14:paraId="21BA1528" w14:textId="15E5682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Policy Usage Notification</w:t>
      </w:r>
      <w:r>
        <w:rPr>
          <w:noProof/>
        </w:rPr>
        <w:tab/>
      </w:r>
      <w:r>
        <w:rPr>
          <w:noProof/>
        </w:rPr>
        <w:fldChar w:fldCharType="begin" w:fldLock="1"/>
      </w:r>
      <w:r>
        <w:rPr>
          <w:noProof/>
        </w:rPr>
        <w:instrText xml:space="preserve"> PAGEREF _Toc216293471 \h </w:instrText>
      </w:r>
      <w:r>
        <w:rPr>
          <w:noProof/>
        </w:rPr>
      </w:r>
      <w:r>
        <w:rPr>
          <w:noProof/>
        </w:rPr>
        <w:fldChar w:fldCharType="separate"/>
      </w:r>
      <w:r>
        <w:rPr>
          <w:noProof/>
        </w:rPr>
        <w:t>135</w:t>
      </w:r>
      <w:r>
        <w:rPr>
          <w:noProof/>
        </w:rPr>
        <w:fldChar w:fldCharType="end"/>
      </w:r>
    </w:p>
    <w:p w14:paraId="7ACA56C0" w14:textId="7118D65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_Toc216293472 \h </w:instrText>
      </w:r>
      <w:r>
        <w:rPr>
          <w:noProof/>
        </w:rPr>
      </w:r>
      <w:r>
        <w:rPr>
          <w:noProof/>
        </w:rPr>
        <w:fldChar w:fldCharType="separate"/>
      </w:r>
      <w:r>
        <w:rPr>
          <w:noProof/>
        </w:rPr>
        <w:t>135</w:t>
      </w:r>
      <w:r>
        <w:rPr>
          <w:noProof/>
        </w:rPr>
        <w:fldChar w:fldCharType="end"/>
      </w:r>
    </w:p>
    <w:p w14:paraId="3F6EFEEF" w14:textId="2DFC63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_Toc216293473 \h </w:instrText>
      </w:r>
      <w:r>
        <w:rPr>
          <w:noProof/>
        </w:rPr>
      </w:r>
      <w:r>
        <w:rPr>
          <w:noProof/>
        </w:rPr>
        <w:fldChar w:fldCharType="separate"/>
      </w:r>
      <w:r>
        <w:rPr>
          <w:noProof/>
        </w:rPr>
        <w:t>135</w:t>
      </w:r>
      <w:r>
        <w:rPr>
          <w:noProof/>
        </w:rPr>
        <w:fldChar w:fldCharType="end"/>
      </w:r>
    </w:p>
    <w:p w14:paraId="2036E1FB" w14:textId="776A6F0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_Toc216293474 \h </w:instrText>
      </w:r>
      <w:r>
        <w:rPr>
          <w:noProof/>
        </w:rPr>
      </w:r>
      <w:r>
        <w:rPr>
          <w:noProof/>
        </w:rPr>
        <w:fldChar w:fldCharType="separate"/>
      </w:r>
      <w:r>
        <w:rPr>
          <w:noProof/>
        </w:rPr>
        <w:t>135</w:t>
      </w:r>
      <w:r>
        <w:rPr>
          <w:noProof/>
        </w:rPr>
        <w:fldChar w:fldCharType="end"/>
      </w:r>
    </w:p>
    <w:p w14:paraId="748814C6" w14:textId="074B814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Policy Harmonization Notification</w:t>
      </w:r>
      <w:r>
        <w:rPr>
          <w:noProof/>
        </w:rPr>
        <w:tab/>
      </w:r>
      <w:r>
        <w:rPr>
          <w:noProof/>
        </w:rPr>
        <w:fldChar w:fldCharType="begin" w:fldLock="1"/>
      </w:r>
      <w:r>
        <w:rPr>
          <w:noProof/>
        </w:rPr>
        <w:instrText xml:space="preserve"> PAGEREF _Toc216293475 \h </w:instrText>
      </w:r>
      <w:r>
        <w:rPr>
          <w:noProof/>
        </w:rPr>
      </w:r>
      <w:r>
        <w:rPr>
          <w:noProof/>
        </w:rPr>
        <w:fldChar w:fldCharType="separate"/>
      </w:r>
      <w:r>
        <w:rPr>
          <w:noProof/>
        </w:rPr>
        <w:t>136</w:t>
      </w:r>
      <w:r>
        <w:rPr>
          <w:noProof/>
        </w:rPr>
        <w:fldChar w:fldCharType="end"/>
      </w:r>
    </w:p>
    <w:p w14:paraId="2391F1C8" w14:textId="3AFF81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_Toc216293476 \h </w:instrText>
      </w:r>
      <w:r>
        <w:rPr>
          <w:noProof/>
        </w:rPr>
      </w:r>
      <w:r>
        <w:rPr>
          <w:noProof/>
        </w:rPr>
        <w:fldChar w:fldCharType="separate"/>
      </w:r>
      <w:r>
        <w:rPr>
          <w:noProof/>
        </w:rPr>
        <w:t>136</w:t>
      </w:r>
      <w:r>
        <w:rPr>
          <w:noProof/>
        </w:rPr>
        <w:fldChar w:fldCharType="end"/>
      </w:r>
    </w:p>
    <w:p w14:paraId="30F55741" w14:textId="0C564E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_Toc216293477 \h </w:instrText>
      </w:r>
      <w:r>
        <w:rPr>
          <w:noProof/>
        </w:rPr>
      </w:r>
      <w:r>
        <w:rPr>
          <w:noProof/>
        </w:rPr>
        <w:fldChar w:fldCharType="separate"/>
      </w:r>
      <w:r>
        <w:rPr>
          <w:noProof/>
        </w:rPr>
        <w:t>136</w:t>
      </w:r>
      <w:r>
        <w:rPr>
          <w:noProof/>
        </w:rPr>
        <w:fldChar w:fldCharType="end"/>
      </w:r>
    </w:p>
    <w:p w14:paraId="4F212B09" w14:textId="382F5D7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_Toc216293478 \h </w:instrText>
      </w:r>
      <w:r>
        <w:rPr>
          <w:noProof/>
        </w:rPr>
      </w:r>
      <w:r>
        <w:rPr>
          <w:noProof/>
        </w:rPr>
        <w:fldChar w:fldCharType="separate"/>
      </w:r>
      <w:r>
        <w:rPr>
          <w:noProof/>
        </w:rPr>
        <w:t>137</w:t>
      </w:r>
      <w:r>
        <w:rPr>
          <w:noProof/>
        </w:rPr>
        <w:fldChar w:fldCharType="end"/>
      </w:r>
    </w:p>
    <w:p w14:paraId="467CCA9E" w14:textId="29C3C1F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_Toc216293479 \h </w:instrText>
      </w:r>
      <w:r>
        <w:rPr>
          <w:noProof/>
        </w:rPr>
      </w:r>
      <w:r>
        <w:rPr>
          <w:noProof/>
        </w:rPr>
        <w:fldChar w:fldCharType="separate"/>
      </w:r>
      <w:r>
        <w:rPr>
          <w:noProof/>
        </w:rPr>
        <w:t>138</w:t>
      </w:r>
      <w:r>
        <w:rPr>
          <w:noProof/>
        </w:rPr>
        <w:fldChar w:fldCharType="end"/>
      </w:r>
    </w:p>
    <w:p w14:paraId="3C75DAC7" w14:textId="26288FD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_Toc216293480 \h </w:instrText>
      </w:r>
      <w:r>
        <w:rPr>
          <w:noProof/>
        </w:rPr>
      </w:r>
      <w:r>
        <w:rPr>
          <w:noProof/>
        </w:rPr>
        <w:fldChar w:fldCharType="separate"/>
      </w:r>
      <w:r>
        <w:rPr>
          <w:noProof/>
        </w:rPr>
        <w:t>138</w:t>
      </w:r>
      <w:r>
        <w:rPr>
          <w:noProof/>
        </w:rPr>
        <w:fldChar w:fldCharType="end"/>
      </w:r>
    </w:p>
    <w:p w14:paraId="1056D3CC" w14:textId="694D164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_Toc216293481 \h </w:instrText>
      </w:r>
      <w:r>
        <w:rPr>
          <w:noProof/>
        </w:rPr>
      </w:r>
      <w:r>
        <w:rPr>
          <w:noProof/>
        </w:rPr>
        <w:fldChar w:fldCharType="separate"/>
      </w:r>
      <w:r>
        <w:rPr>
          <w:noProof/>
        </w:rPr>
        <w:t>139</w:t>
      </w:r>
      <w:r>
        <w:rPr>
          <w:noProof/>
        </w:rPr>
        <w:fldChar w:fldCharType="end"/>
      </w:r>
    </w:p>
    <w:p w14:paraId="6E07E1DE" w14:textId="6C95EED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_Toc216293482 \h </w:instrText>
      </w:r>
      <w:r>
        <w:rPr>
          <w:noProof/>
        </w:rPr>
      </w:r>
      <w:r>
        <w:rPr>
          <w:noProof/>
        </w:rPr>
        <w:fldChar w:fldCharType="separate"/>
      </w:r>
      <w:r>
        <w:rPr>
          <w:noProof/>
        </w:rPr>
        <w:t>139</w:t>
      </w:r>
      <w:r>
        <w:rPr>
          <w:noProof/>
        </w:rPr>
        <w:fldChar w:fldCharType="end"/>
      </w:r>
    </w:p>
    <w:p w14:paraId="3F70FAA8" w14:textId="2D78F83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Policy</w:t>
      </w:r>
      <w:r>
        <w:rPr>
          <w:noProof/>
        </w:rPr>
        <w:tab/>
      </w:r>
      <w:r>
        <w:rPr>
          <w:noProof/>
        </w:rPr>
        <w:fldChar w:fldCharType="begin" w:fldLock="1"/>
      </w:r>
      <w:r>
        <w:rPr>
          <w:noProof/>
        </w:rPr>
        <w:instrText xml:space="preserve"> PAGEREF _Toc216293483 \h </w:instrText>
      </w:r>
      <w:r>
        <w:rPr>
          <w:noProof/>
        </w:rPr>
      </w:r>
      <w:r>
        <w:rPr>
          <w:noProof/>
        </w:rPr>
        <w:fldChar w:fldCharType="separate"/>
      </w:r>
      <w:r>
        <w:rPr>
          <w:noProof/>
        </w:rPr>
        <w:t>140</w:t>
      </w:r>
      <w:r>
        <w:rPr>
          <w:noProof/>
        </w:rPr>
        <w:fldChar w:fldCharType="end"/>
      </w:r>
    </w:p>
    <w:p w14:paraId="6C4CE65B" w14:textId="05B8585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PolicyPatch</w:t>
      </w:r>
      <w:r>
        <w:rPr>
          <w:noProof/>
        </w:rPr>
        <w:tab/>
      </w:r>
      <w:r>
        <w:rPr>
          <w:noProof/>
        </w:rPr>
        <w:fldChar w:fldCharType="begin" w:fldLock="1"/>
      </w:r>
      <w:r>
        <w:rPr>
          <w:noProof/>
        </w:rPr>
        <w:instrText xml:space="preserve"> PAGEREF _Toc216293484 \h </w:instrText>
      </w:r>
      <w:r>
        <w:rPr>
          <w:noProof/>
        </w:rPr>
      </w:r>
      <w:r>
        <w:rPr>
          <w:noProof/>
        </w:rPr>
        <w:fldChar w:fldCharType="separate"/>
      </w:r>
      <w:r>
        <w:rPr>
          <w:noProof/>
        </w:rPr>
        <w:t>142</w:t>
      </w:r>
      <w:r>
        <w:rPr>
          <w:noProof/>
        </w:rPr>
        <w:fldChar w:fldCharType="end"/>
      </w:r>
    </w:p>
    <w:p w14:paraId="5D2E1D67" w14:textId="63B0CE7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PolicyData</w:t>
      </w:r>
      <w:r>
        <w:rPr>
          <w:noProof/>
        </w:rPr>
        <w:tab/>
      </w:r>
      <w:r>
        <w:rPr>
          <w:noProof/>
        </w:rPr>
        <w:fldChar w:fldCharType="begin" w:fldLock="1"/>
      </w:r>
      <w:r>
        <w:rPr>
          <w:noProof/>
        </w:rPr>
        <w:instrText xml:space="preserve"> PAGEREF _Toc216293485 \h </w:instrText>
      </w:r>
      <w:r>
        <w:rPr>
          <w:noProof/>
        </w:rPr>
      </w:r>
      <w:r>
        <w:rPr>
          <w:noProof/>
        </w:rPr>
        <w:fldChar w:fldCharType="separate"/>
      </w:r>
      <w:r>
        <w:rPr>
          <w:noProof/>
        </w:rPr>
        <w:t>143</w:t>
      </w:r>
      <w:r>
        <w:rPr>
          <w:noProof/>
        </w:rPr>
        <w:fldChar w:fldCharType="end"/>
      </w:r>
    </w:p>
    <w:p w14:paraId="4D2AEB6F" w14:textId="5F36D26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PolUsageSubsc</w:t>
      </w:r>
      <w:r>
        <w:rPr>
          <w:noProof/>
        </w:rPr>
        <w:tab/>
      </w:r>
      <w:r>
        <w:rPr>
          <w:noProof/>
        </w:rPr>
        <w:fldChar w:fldCharType="begin" w:fldLock="1"/>
      </w:r>
      <w:r>
        <w:rPr>
          <w:noProof/>
        </w:rPr>
        <w:instrText xml:space="preserve"> PAGEREF _Toc216293486 \h </w:instrText>
      </w:r>
      <w:r>
        <w:rPr>
          <w:noProof/>
        </w:rPr>
      </w:r>
      <w:r>
        <w:rPr>
          <w:noProof/>
        </w:rPr>
        <w:fldChar w:fldCharType="separate"/>
      </w:r>
      <w:r>
        <w:rPr>
          <w:noProof/>
        </w:rPr>
        <w:t>143</w:t>
      </w:r>
      <w:r>
        <w:rPr>
          <w:noProof/>
        </w:rPr>
        <w:fldChar w:fldCharType="end"/>
      </w:r>
    </w:p>
    <w:p w14:paraId="0296D433" w14:textId="172FED1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PolUsageSubscPatch</w:t>
      </w:r>
      <w:r>
        <w:rPr>
          <w:noProof/>
        </w:rPr>
        <w:tab/>
      </w:r>
      <w:r>
        <w:rPr>
          <w:noProof/>
        </w:rPr>
        <w:fldChar w:fldCharType="begin" w:fldLock="1"/>
      </w:r>
      <w:r>
        <w:rPr>
          <w:noProof/>
        </w:rPr>
        <w:instrText xml:space="preserve"> PAGEREF _Toc216293487 \h </w:instrText>
      </w:r>
      <w:r>
        <w:rPr>
          <w:noProof/>
        </w:rPr>
      </w:r>
      <w:r>
        <w:rPr>
          <w:noProof/>
        </w:rPr>
        <w:fldChar w:fldCharType="separate"/>
      </w:r>
      <w:r>
        <w:rPr>
          <w:noProof/>
        </w:rPr>
        <w:t>143</w:t>
      </w:r>
      <w:r>
        <w:rPr>
          <w:noProof/>
        </w:rPr>
        <w:fldChar w:fldCharType="end"/>
      </w:r>
    </w:p>
    <w:p w14:paraId="6F5757F4" w14:textId="66F0589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ReqPolRep</w:t>
      </w:r>
      <w:r>
        <w:rPr>
          <w:noProof/>
        </w:rPr>
        <w:tab/>
      </w:r>
      <w:r>
        <w:rPr>
          <w:noProof/>
        </w:rPr>
        <w:fldChar w:fldCharType="begin" w:fldLock="1"/>
      </w:r>
      <w:r>
        <w:rPr>
          <w:noProof/>
        </w:rPr>
        <w:instrText xml:space="preserve"> PAGEREF _Toc216293488 \h </w:instrText>
      </w:r>
      <w:r>
        <w:rPr>
          <w:noProof/>
        </w:rPr>
      </w:r>
      <w:r>
        <w:rPr>
          <w:noProof/>
        </w:rPr>
        <w:fldChar w:fldCharType="separate"/>
      </w:r>
      <w:r>
        <w:rPr>
          <w:noProof/>
        </w:rPr>
        <w:t>144</w:t>
      </w:r>
      <w:r>
        <w:rPr>
          <w:noProof/>
        </w:rPr>
        <w:fldChar w:fldCharType="end"/>
      </w:r>
    </w:p>
    <w:p w14:paraId="04D62B06" w14:textId="27D97C9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PolUsageNotif</w:t>
      </w:r>
      <w:r>
        <w:rPr>
          <w:noProof/>
        </w:rPr>
        <w:tab/>
      </w:r>
      <w:r>
        <w:rPr>
          <w:noProof/>
        </w:rPr>
        <w:fldChar w:fldCharType="begin" w:fldLock="1"/>
      </w:r>
      <w:r>
        <w:rPr>
          <w:noProof/>
        </w:rPr>
        <w:instrText xml:space="preserve"> PAGEREF _Toc216293489 \h </w:instrText>
      </w:r>
      <w:r>
        <w:rPr>
          <w:noProof/>
        </w:rPr>
      </w:r>
      <w:r>
        <w:rPr>
          <w:noProof/>
        </w:rPr>
        <w:fldChar w:fldCharType="separate"/>
      </w:r>
      <w:r>
        <w:rPr>
          <w:noProof/>
        </w:rPr>
        <w:t>144</w:t>
      </w:r>
      <w:r>
        <w:rPr>
          <w:noProof/>
        </w:rPr>
        <w:fldChar w:fldCharType="end"/>
      </w:r>
    </w:p>
    <w:p w14:paraId="273D47A5" w14:textId="78300B8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PolRepData</w:t>
      </w:r>
      <w:r>
        <w:rPr>
          <w:noProof/>
        </w:rPr>
        <w:tab/>
      </w:r>
      <w:r>
        <w:rPr>
          <w:noProof/>
        </w:rPr>
        <w:fldChar w:fldCharType="begin" w:fldLock="1"/>
      </w:r>
      <w:r>
        <w:rPr>
          <w:noProof/>
        </w:rPr>
        <w:instrText xml:space="preserve"> PAGEREF _Toc216293490 \h </w:instrText>
      </w:r>
      <w:r>
        <w:rPr>
          <w:noProof/>
        </w:rPr>
      </w:r>
      <w:r>
        <w:rPr>
          <w:noProof/>
        </w:rPr>
        <w:fldChar w:fldCharType="separate"/>
      </w:r>
      <w:r>
        <w:rPr>
          <w:noProof/>
        </w:rPr>
        <w:t>144</w:t>
      </w:r>
      <w:r>
        <w:rPr>
          <w:noProof/>
        </w:rPr>
        <w:fldChar w:fldCharType="end"/>
      </w:r>
    </w:p>
    <w:p w14:paraId="74F23CD6" w14:textId="6B9DA46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PolDeleteReq</w:t>
      </w:r>
      <w:r>
        <w:rPr>
          <w:noProof/>
        </w:rPr>
        <w:tab/>
      </w:r>
      <w:r>
        <w:rPr>
          <w:noProof/>
        </w:rPr>
        <w:fldChar w:fldCharType="begin" w:fldLock="1"/>
      </w:r>
      <w:r>
        <w:rPr>
          <w:noProof/>
        </w:rPr>
        <w:instrText xml:space="preserve"> PAGEREF _Toc216293491 \h </w:instrText>
      </w:r>
      <w:r>
        <w:rPr>
          <w:noProof/>
        </w:rPr>
      </w:r>
      <w:r>
        <w:rPr>
          <w:noProof/>
        </w:rPr>
        <w:fldChar w:fldCharType="separate"/>
      </w:r>
      <w:r>
        <w:rPr>
          <w:noProof/>
        </w:rPr>
        <w:t>145</w:t>
      </w:r>
      <w:r>
        <w:rPr>
          <w:noProof/>
        </w:rPr>
        <w:fldChar w:fldCharType="end"/>
      </w:r>
    </w:p>
    <w:p w14:paraId="0C14CAEB" w14:textId="0C3CCFF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PolDeleteResp</w:t>
      </w:r>
      <w:r>
        <w:rPr>
          <w:noProof/>
        </w:rPr>
        <w:tab/>
      </w:r>
      <w:r>
        <w:rPr>
          <w:noProof/>
        </w:rPr>
        <w:fldChar w:fldCharType="begin" w:fldLock="1"/>
      </w:r>
      <w:r>
        <w:rPr>
          <w:noProof/>
        </w:rPr>
        <w:instrText xml:space="preserve"> PAGEREF _Toc216293492 \h </w:instrText>
      </w:r>
      <w:r>
        <w:rPr>
          <w:noProof/>
        </w:rPr>
      </w:r>
      <w:r>
        <w:rPr>
          <w:noProof/>
        </w:rPr>
        <w:fldChar w:fldCharType="separate"/>
      </w:r>
      <w:r>
        <w:rPr>
          <w:noProof/>
        </w:rPr>
        <w:t>145</w:t>
      </w:r>
      <w:r>
        <w:rPr>
          <w:noProof/>
        </w:rPr>
        <w:fldChar w:fldCharType="end"/>
      </w:r>
    </w:p>
    <w:p w14:paraId="14B93F83" w14:textId="317D375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DefaultPolInfo</w:t>
      </w:r>
      <w:r>
        <w:rPr>
          <w:noProof/>
        </w:rPr>
        <w:tab/>
      </w:r>
      <w:r>
        <w:rPr>
          <w:noProof/>
        </w:rPr>
        <w:fldChar w:fldCharType="begin" w:fldLock="1"/>
      </w:r>
      <w:r>
        <w:rPr>
          <w:noProof/>
        </w:rPr>
        <w:instrText xml:space="preserve"> PAGEREF _Toc216293493 \h </w:instrText>
      </w:r>
      <w:r>
        <w:rPr>
          <w:noProof/>
        </w:rPr>
      </w:r>
      <w:r>
        <w:rPr>
          <w:noProof/>
        </w:rPr>
        <w:fldChar w:fldCharType="separate"/>
      </w:r>
      <w:r>
        <w:rPr>
          <w:noProof/>
        </w:rPr>
        <w:t>145</w:t>
      </w:r>
      <w:r>
        <w:rPr>
          <w:noProof/>
        </w:rPr>
        <w:fldChar w:fldCharType="end"/>
      </w:r>
    </w:p>
    <w:p w14:paraId="21C64987" w14:textId="4FC453F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HarmonizationNotif</w:t>
      </w:r>
      <w:r>
        <w:rPr>
          <w:noProof/>
        </w:rPr>
        <w:tab/>
      </w:r>
      <w:r>
        <w:rPr>
          <w:noProof/>
        </w:rPr>
        <w:fldChar w:fldCharType="begin" w:fldLock="1"/>
      </w:r>
      <w:r>
        <w:rPr>
          <w:noProof/>
        </w:rPr>
        <w:instrText xml:space="preserve"> PAGEREF _Toc216293494 \h </w:instrText>
      </w:r>
      <w:r>
        <w:rPr>
          <w:noProof/>
        </w:rPr>
      </w:r>
      <w:r>
        <w:rPr>
          <w:noProof/>
        </w:rPr>
        <w:fldChar w:fldCharType="separate"/>
      </w:r>
      <w:r>
        <w:rPr>
          <w:noProof/>
        </w:rPr>
        <w:t>146</w:t>
      </w:r>
      <w:r>
        <w:rPr>
          <w:noProof/>
        </w:rPr>
        <w:fldChar w:fldCharType="end"/>
      </w:r>
    </w:p>
    <w:p w14:paraId="4EFF77B7" w14:textId="0FB1BDE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HarmonizationResp</w:t>
      </w:r>
      <w:r>
        <w:rPr>
          <w:noProof/>
        </w:rPr>
        <w:tab/>
      </w:r>
      <w:r>
        <w:rPr>
          <w:noProof/>
        </w:rPr>
        <w:fldChar w:fldCharType="begin" w:fldLock="1"/>
      </w:r>
      <w:r>
        <w:rPr>
          <w:noProof/>
        </w:rPr>
        <w:instrText xml:space="preserve"> PAGEREF _Toc216293495 \h </w:instrText>
      </w:r>
      <w:r>
        <w:rPr>
          <w:noProof/>
        </w:rPr>
      </w:r>
      <w:r>
        <w:rPr>
          <w:noProof/>
        </w:rPr>
        <w:fldChar w:fldCharType="separate"/>
      </w:r>
      <w:r>
        <w:rPr>
          <w:noProof/>
        </w:rPr>
        <w:t>146</w:t>
      </w:r>
      <w:r>
        <w:rPr>
          <w:noProof/>
        </w:rPr>
        <w:fldChar w:fldCharType="end"/>
      </w:r>
    </w:p>
    <w:p w14:paraId="39A07FBF" w14:textId="28B502F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NetSliceId</w:t>
      </w:r>
      <w:r>
        <w:rPr>
          <w:noProof/>
        </w:rPr>
        <w:tab/>
      </w:r>
      <w:r>
        <w:rPr>
          <w:noProof/>
        </w:rPr>
        <w:fldChar w:fldCharType="begin" w:fldLock="1"/>
      </w:r>
      <w:r>
        <w:rPr>
          <w:noProof/>
        </w:rPr>
        <w:instrText xml:space="preserve"> PAGEREF _Toc216293496 \h </w:instrText>
      </w:r>
      <w:r>
        <w:rPr>
          <w:noProof/>
        </w:rPr>
      </w:r>
      <w:r>
        <w:rPr>
          <w:noProof/>
        </w:rPr>
        <w:fldChar w:fldCharType="separate"/>
      </w:r>
      <w:r>
        <w:rPr>
          <w:noProof/>
        </w:rPr>
        <w:t>146</w:t>
      </w:r>
      <w:r>
        <w:rPr>
          <w:noProof/>
        </w:rPr>
        <w:fldChar w:fldCharType="end"/>
      </w:r>
    </w:p>
    <w:p w14:paraId="5D519B2D" w14:textId="21B3E06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Type: PolicyTriggers</w:t>
      </w:r>
      <w:r>
        <w:rPr>
          <w:noProof/>
        </w:rPr>
        <w:tab/>
      </w:r>
      <w:r>
        <w:rPr>
          <w:noProof/>
        </w:rPr>
        <w:fldChar w:fldCharType="begin" w:fldLock="1"/>
      </w:r>
      <w:r>
        <w:rPr>
          <w:noProof/>
        </w:rPr>
        <w:instrText xml:space="preserve"> PAGEREF _Toc216293497 \h </w:instrText>
      </w:r>
      <w:r>
        <w:rPr>
          <w:noProof/>
        </w:rPr>
      </w:r>
      <w:r>
        <w:rPr>
          <w:noProof/>
        </w:rPr>
        <w:fldChar w:fldCharType="separate"/>
      </w:r>
      <w:r>
        <w:rPr>
          <w:noProof/>
        </w:rPr>
        <w:t>147</w:t>
      </w:r>
      <w:r>
        <w:rPr>
          <w:noProof/>
        </w:rPr>
        <w:fldChar w:fldCharType="end"/>
      </w:r>
    </w:p>
    <w:p w14:paraId="1EBAF08E" w14:textId="0E7CC4B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Type: PolicyActions</w:t>
      </w:r>
      <w:r>
        <w:rPr>
          <w:noProof/>
        </w:rPr>
        <w:tab/>
      </w:r>
      <w:r>
        <w:rPr>
          <w:noProof/>
        </w:rPr>
        <w:fldChar w:fldCharType="begin" w:fldLock="1"/>
      </w:r>
      <w:r>
        <w:rPr>
          <w:noProof/>
        </w:rPr>
        <w:instrText xml:space="preserve"> PAGEREF _Toc216293498 \h </w:instrText>
      </w:r>
      <w:r>
        <w:rPr>
          <w:noProof/>
        </w:rPr>
      </w:r>
      <w:r>
        <w:rPr>
          <w:noProof/>
        </w:rPr>
        <w:fldChar w:fldCharType="separate"/>
      </w:r>
      <w:r>
        <w:rPr>
          <w:noProof/>
        </w:rPr>
        <w:t>150</w:t>
      </w:r>
      <w:r>
        <w:rPr>
          <w:noProof/>
        </w:rPr>
        <w:fldChar w:fldCharType="end"/>
      </w:r>
    </w:p>
    <w:p w14:paraId="04AB3DF3" w14:textId="32A4BE7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Type: TimePeriodInfo</w:t>
      </w:r>
      <w:r>
        <w:rPr>
          <w:noProof/>
        </w:rPr>
        <w:tab/>
      </w:r>
      <w:r>
        <w:rPr>
          <w:noProof/>
        </w:rPr>
        <w:fldChar w:fldCharType="begin" w:fldLock="1"/>
      </w:r>
      <w:r>
        <w:rPr>
          <w:noProof/>
        </w:rPr>
        <w:instrText xml:space="preserve"> PAGEREF _Toc216293499 \h </w:instrText>
      </w:r>
      <w:r>
        <w:rPr>
          <w:noProof/>
        </w:rPr>
      </w:r>
      <w:r>
        <w:rPr>
          <w:noProof/>
        </w:rPr>
        <w:fldChar w:fldCharType="separate"/>
      </w:r>
      <w:r>
        <w:rPr>
          <w:noProof/>
        </w:rPr>
        <w:t>151</w:t>
      </w:r>
      <w:r>
        <w:rPr>
          <w:noProof/>
        </w:rPr>
        <w:fldChar w:fldCharType="end"/>
      </w:r>
    </w:p>
    <w:p w14:paraId="387435E5" w14:textId="08581B1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_Toc216293500 \h </w:instrText>
      </w:r>
      <w:r>
        <w:rPr>
          <w:noProof/>
        </w:rPr>
      </w:r>
      <w:r>
        <w:rPr>
          <w:noProof/>
        </w:rPr>
        <w:fldChar w:fldCharType="separate"/>
      </w:r>
      <w:r>
        <w:rPr>
          <w:noProof/>
        </w:rPr>
        <w:t>151</w:t>
      </w:r>
      <w:r>
        <w:rPr>
          <w:noProof/>
        </w:rPr>
        <w:fldChar w:fldCharType="end"/>
      </w:r>
    </w:p>
    <w:p w14:paraId="5D4468E2" w14:textId="1C88FAA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_Toc216293501 \h </w:instrText>
      </w:r>
      <w:r>
        <w:rPr>
          <w:noProof/>
        </w:rPr>
      </w:r>
      <w:r>
        <w:rPr>
          <w:noProof/>
        </w:rPr>
        <w:fldChar w:fldCharType="separate"/>
      </w:r>
      <w:r>
        <w:rPr>
          <w:noProof/>
        </w:rPr>
        <w:t>151</w:t>
      </w:r>
      <w:r>
        <w:rPr>
          <w:noProof/>
        </w:rPr>
        <w:fldChar w:fldCharType="end"/>
      </w:r>
    </w:p>
    <w:p w14:paraId="24788603" w14:textId="7C7E8C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_Toc216293502 \h </w:instrText>
      </w:r>
      <w:r>
        <w:rPr>
          <w:noProof/>
        </w:rPr>
      </w:r>
      <w:r>
        <w:rPr>
          <w:noProof/>
        </w:rPr>
        <w:fldChar w:fldCharType="separate"/>
      </w:r>
      <w:r>
        <w:rPr>
          <w:noProof/>
        </w:rPr>
        <w:t>151</w:t>
      </w:r>
      <w:r>
        <w:rPr>
          <w:noProof/>
        </w:rPr>
        <w:fldChar w:fldCharType="end"/>
      </w:r>
    </w:p>
    <w:p w14:paraId="3EB9E7BF" w14:textId="7CC7082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PolicyType</w:t>
      </w:r>
      <w:r>
        <w:rPr>
          <w:noProof/>
        </w:rPr>
        <w:tab/>
      </w:r>
      <w:r>
        <w:rPr>
          <w:noProof/>
        </w:rPr>
        <w:fldChar w:fldCharType="begin" w:fldLock="1"/>
      </w:r>
      <w:r>
        <w:rPr>
          <w:noProof/>
        </w:rPr>
        <w:instrText xml:space="preserve"> PAGEREF _Toc216293503 \h </w:instrText>
      </w:r>
      <w:r>
        <w:rPr>
          <w:noProof/>
        </w:rPr>
      </w:r>
      <w:r>
        <w:rPr>
          <w:noProof/>
        </w:rPr>
        <w:fldChar w:fldCharType="separate"/>
      </w:r>
      <w:r>
        <w:rPr>
          <w:noProof/>
        </w:rPr>
        <w:t>151</w:t>
      </w:r>
      <w:r>
        <w:rPr>
          <w:noProof/>
        </w:rPr>
        <w:fldChar w:fldCharType="end"/>
      </w:r>
    </w:p>
    <w:p w14:paraId="7CFC6F3D" w14:textId="3566630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QoSAction</w:t>
      </w:r>
      <w:r>
        <w:rPr>
          <w:noProof/>
        </w:rPr>
        <w:tab/>
      </w:r>
      <w:r>
        <w:rPr>
          <w:noProof/>
        </w:rPr>
        <w:fldChar w:fldCharType="begin" w:fldLock="1"/>
      </w:r>
      <w:r>
        <w:rPr>
          <w:noProof/>
        </w:rPr>
        <w:instrText xml:space="preserve"> PAGEREF _Toc216293504 \h </w:instrText>
      </w:r>
      <w:r>
        <w:rPr>
          <w:noProof/>
        </w:rPr>
      </w:r>
      <w:r>
        <w:rPr>
          <w:noProof/>
        </w:rPr>
        <w:fldChar w:fldCharType="separate"/>
      </w:r>
      <w:r>
        <w:rPr>
          <w:noProof/>
        </w:rPr>
        <w:t>152</w:t>
      </w:r>
      <w:r>
        <w:rPr>
          <w:noProof/>
        </w:rPr>
        <w:fldChar w:fldCharType="end"/>
      </w:r>
    </w:p>
    <w:p w14:paraId="7B4463BA" w14:textId="51537C3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_Toc216293505 \h </w:instrText>
      </w:r>
      <w:r>
        <w:rPr>
          <w:noProof/>
        </w:rPr>
      </w:r>
      <w:r>
        <w:rPr>
          <w:noProof/>
        </w:rPr>
        <w:fldChar w:fldCharType="separate"/>
      </w:r>
      <w:r>
        <w:rPr>
          <w:noProof/>
        </w:rPr>
        <w:t>152</w:t>
      </w:r>
      <w:r>
        <w:rPr>
          <w:noProof/>
        </w:rPr>
        <w:fldChar w:fldCharType="end"/>
      </w:r>
    </w:p>
    <w:p w14:paraId="09B2DE6B" w14:textId="2472078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_Toc216293506 \h </w:instrText>
      </w:r>
      <w:r>
        <w:rPr>
          <w:noProof/>
        </w:rPr>
      </w:r>
      <w:r>
        <w:rPr>
          <w:noProof/>
        </w:rPr>
        <w:fldChar w:fldCharType="separate"/>
      </w:r>
      <w:r>
        <w:rPr>
          <w:noProof/>
        </w:rPr>
        <w:t>152</w:t>
      </w:r>
      <w:r>
        <w:rPr>
          <w:noProof/>
        </w:rPr>
        <w:fldChar w:fldCharType="end"/>
      </w:r>
    </w:p>
    <w:p w14:paraId="2E0B6E7D" w14:textId="47CE417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_Toc216293507 \h </w:instrText>
      </w:r>
      <w:r>
        <w:rPr>
          <w:noProof/>
        </w:rPr>
      </w:r>
      <w:r>
        <w:rPr>
          <w:noProof/>
        </w:rPr>
        <w:fldChar w:fldCharType="separate"/>
      </w:r>
      <w:r>
        <w:rPr>
          <w:noProof/>
        </w:rPr>
        <w:t>152</w:t>
      </w:r>
      <w:r>
        <w:rPr>
          <w:noProof/>
        </w:rPr>
        <w:fldChar w:fldCharType="end"/>
      </w:r>
    </w:p>
    <w:p w14:paraId="079A6D0F" w14:textId="2ED71E4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_Toc216293508 \h </w:instrText>
      </w:r>
      <w:r>
        <w:rPr>
          <w:noProof/>
        </w:rPr>
      </w:r>
      <w:r>
        <w:rPr>
          <w:noProof/>
        </w:rPr>
        <w:fldChar w:fldCharType="separate"/>
      </w:r>
      <w:r>
        <w:rPr>
          <w:noProof/>
        </w:rPr>
        <w:t>152</w:t>
      </w:r>
      <w:r>
        <w:rPr>
          <w:noProof/>
        </w:rPr>
        <w:fldChar w:fldCharType="end"/>
      </w:r>
    </w:p>
    <w:p w14:paraId="4A567C0A" w14:textId="47F48F5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_Toc216293509 \h </w:instrText>
      </w:r>
      <w:r>
        <w:rPr>
          <w:noProof/>
        </w:rPr>
      </w:r>
      <w:r>
        <w:rPr>
          <w:noProof/>
        </w:rPr>
        <w:fldChar w:fldCharType="separate"/>
      </w:r>
      <w:r>
        <w:rPr>
          <w:noProof/>
        </w:rPr>
        <w:t>152</w:t>
      </w:r>
      <w:r>
        <w:rPr>
          <w:noProof/>
        </w:rPr>
        <w:fldChar w:fldCharType="end"/>
      </w:r>
    </w:p>
    <w:p w14:paraId="72E1702F" w14:textId="2A3EE3F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_Toc216293510 \h </w:instrText>
      </w:r>
      <w:r>
        <w:rPr>
          <w:noProof/>
        </w:rPr>
      </w:r>
      <w:r>
        <w:rPr>
          <w:noProof/>
        </w:rPr>
        <w:fldChar w:fldCharType="separate"/>
      </w:r>
      <w:r>
        <w:rPr>
          <w:noProof/>
        </w:rPr>
        <w:t>152</w:t>
      </w:r>
      <w:r>
        <w:rPr>
          <w:noProof/>
        </w:rPr>
        <w:fldChar w:fldCharType="end"/>
      </w:r>
    </w:p>
    <w:p w14:paraId="4D99B223" w14:textId="484477A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_Toc216293511 \h </w:instrText>
      </w:r>
      <w:r>
        <w:rPr>
          <w:noProof/>
        </w:rPr>
      </w:r>
      <w:r>
        <w:rPr>
          <w:noProof/>
        </w:rPr>
        <w:fldChar w:fldCharType="separate"/>
      </w:r>
      <w:r>
        <w:rPr>
          <w:noProof/>
        </w:rPr>
        <w:t>152</w:t>
      </w:r>
      <w:r>
        <w:rPr>
          <w:noProof/>
        </w:rPr>
        <w:fldChar w:fldCharType="end"/>
      </w:r>
    </w:p>
    <w:p w14:paraId="1C53B452" w14:textId="3C7F83E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_Toc216293512 \h </w:instrText>
      </w:r>
      <w:r>
        <w:rPr>
          <w:noProof/>
        </w:rPr>
      </w:r>
      <w:r>
        <w:rPr>
          <w:noProof/>
        </w:rPr>
        <w:fldChar w:fldCharType="separate"/>
      </w:r>
      <w:r>
        <w:rPr>
          <w:noProof/>
        </w:rPr>
        <w:t>153</w:t>
      </w:r>
      <w:r>
        <w:rPr>
          <w:noProof/>
        </w:rPr>
        <w:fldChar w:fldCharType="end"/>
      </w:r>
    </w:p>
    <w:p w14:paraId="52396BD4" w14:textId="080F87C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_Toc216293513 \h </w:instrText>
      </w:r>
      <w:r>
        <w:rPr>
          <w:noProof/>
        </w:rPr>
      </w:r>
      <w:r>
        <w:rPr>
          <w:noProof/>
        </w:rPr>
        <w:fldChar w:fldCharType="separate"/>
      </w:r>
      <w:r>
        <w:rPr>
          <w:noProof/>
        </w:rPr>
        <w:t>153</w:t>
      </w:r>
      <w:r>
        <w:rPr>
          <w:noProof/>
        </w:rPr>
        <w:fldChar w:fldCharType="end"/>
      </w:r>
    </w:p>
    <w:p w14:paraId="7FEA8D23" w14:textId="3820711B"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fldLock="1"/>
      </w:r>
      <w:r>
        <w:rPr>
          <w:noProof/>
        </w:rPr>
        <w:instrText xml:space="preserve"> PAGEREF _Toc216293514 \h </w:instrText>
      </w:r>
      <w:r>
        <w:rPr>
          <w:noProof/>
        </w:rPr>
      </w:r>
      <w:r>
        <w:rPr>
          <w:noProof/>
        </w:rPr>
        <w:fldChar w:fldCharType="separate"/>
      </w:r>
      <w:r>
        <w:rPr>
          <w:noProof/>
        </w:rPr>
        <w:t>153</w:t>
      </w:r>
      <w:r>
        <w:rPr>
          <w:noProof/>
        </w:rPr>
        <w:fldChar w:fldCharType="end"/>
      </w:r>
    </w:p>
    <w:p w14:paraId="643571D9" w14:textId="46B3B5E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_Toc216293515 \h </w:instrText>
      </w:r>
      <w:r>
        <w:rPr>
          <w:noProof/>
        </w:rPr>
      </w:r>
      <w:r>
        <w:rPr>
          <w:noProof/>
        </w:rPr>
        <w:fldChar w:fldCharType="separate"/>
      </w:r>
      <w:r>
        <w:rPr>
          <w:noProof/>
        </w:rPr>
        <w:t>153</w:t>
      </w:r>
      <w:r>
        <w:rPr>
          <w:noProof/>
        </w:rPr>
        <w:fldChar w:fldCharType="end"/>
      </w:r>
    </w:p>
    <w:p w14:paraId="715D6EAA" w14:textId="3BB3625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_Toc216293516 \h </w:instrText>
      </w:r>
      <w:r>
        <w:rPr>
          <w:noProof/>
        </w:rPr>
      </w:r>
      <w:r>
        <w:rPr>
          <w:noProof/>
        </w:rPr>
        <w:fldChar w:fldCharType="separate"/>
      </w:r>
      <w:r>
        <w:rPr>
          <w:noProof/>
        </w:rPr>
        <w:t>154</w:t>
      </w:r>
      <w:r>
        <w:rPr>
          <w:noProof/>
        </w:rPr>
        <w:fldChar w:fldCharType="end"/>
      </w:r>
    </w:p>
    <w:p w14:paraId="286B71FC" w14:textId="683EA92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_Toc216293517 \h </w:instrText>
      </w:r>
      <w:r>
        <w:rPr>
          <w:noProof/>
        </w:rPr>
      </w:r>
      <w:r>
        <w:rPr>
          <w:noProof/>
        </w:rPr>
        <w:fldChar w:fldCharType="separate"/>
      </w:r>
      <w:r>
        <w:rPr>
          <w:noProof/>
        </w:rPr>
        <w:t>154</w:t>
      </w:r>
      <w:r>
        <w:rPr>
          <w:noProof/>
        </w:rPr>
        <w:fldChar w:fldCharType="end"/>
      </w:r>
    </w:p>
    <w:p w14:paraId="3D009EB3" w14:textId="72231E5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_Toc216293518 \h </w:instrText>
      </w:r>
      <w:r>
        <w:rPr>
          <w:noProof/>
        </w:rPr>
      </w:r>
      <w:r>
        <w:rPr>
          <w:noProof/>
        </w:rPr>
        <w:fldChar w:fldCharType="separate"/>
      </w:r>
      <w:r>
        <w:rPr>
          <w:noProof/>
        </w:rPr>
        <w:t>154</w:t>
      </w:r>
      <w:r>
        <w:rPr>
          <w:noProof/>
        </w:rPr>
        <w:fldChar w:fldCharType="end"/>
      </w:r>
    </w:p>
    <w:p w14:paraId="5BD4FDCF" w14:textId="4B45CD7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6.4.3.2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Resource: </w:t>
      </w:r>
      <w:r>
        <w:rPr>
          <w:noProof/>
        </w:rPr>
        <w:t xml:space="preserve">Network Slice Optimization </w:t>
      </w:r>
      <w:r w:rsidRPr="009856A7">
        <w:rPr>
          <w:noProof/>
          <w:lang w:val="en-US"/>
        </w:rPr>
        <w:t>Subscriptions</w:t>
      </w:r>
      <w:r>
        <w:rPr>
          <w:noProof/>
        </w:rPr>
        <w:tab/>
      </w:r>
      <w:r>
        <w:rPr>
          <w:noProof/>
        </w:rPr>
        <w:fldChar w:fldCharType="begin" w:fldLock="1"/>
      </w:r>
      <w:r>
        <w:rPr>
          <w:noProof/>
        </w:rPr>
        <w:instrText xml:space="preserve"> PAGEREF _Toc216293519 \h </w:instrText>
      </w:r>
      <w:r>
        <w:rPr>
          <w:noProof/>
        </w:rPr>
      </w:r>
      <w:r>
        <w:rPr>
          <w:noProof/>
        </w:rPr>
        <w:fldChar w:fldCharType="separate"/>
      </w:r>
      <w:r>
        <w:rPr>
          <w:noProof/>
        </w:rPr>
        <w:t>155</w:t>
      </w:r>
      <w:r>
        <w:rPr>
          <w:noProof/>
        </w:rPr>
        <w:fldChar w:fldCharType="end"/>
      </w:r>
    </w:p>
    <w:p w14:paraId="1519E4AA" w14:textId="13AD21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_Toc216293520 \h </w:instrText>
      </w:r>
      <w:r>
        <w:rPr>
          <w:noProof/>
        </w:rPr>
      </w:r>
      <w:r>
        <w:rPr>
          <w:noProof/>
        </w:rPr>
        <w:fldChar w:fldCharType="separate"/>
      </w:r>
      <w:r>
        <w:rPr>
          <w:noProof/>
        </w:rPr>
        <w:t>155</w:t>
      </w:r>
      <w:r>
        <w:rPr>
          <w:noProof/>
        </w:rPr>
        <w:fldChar w:fldCharType="end"/>
      </w:r>
    </w:p>
    <w:p w14:paraId="1D6607E8" w14:textId="4B240FC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_Toc216293521 \h </w:instrText>
      </w:r>
      <w:r>
        <w:rPr>
          <w:noProof/>
        </w:rPr>
      </w:r>
      <w:r>
        <w:rPr>
          <w:noProof/>
        </w:rPr>
        <w:fldChar w:fldCharType="separate"/>
      </w:r>
      <w:r>
        <w:rPr>
          <w:noProof/>
        </w:rPr>
        <w:t>155</w:t>
      </w:r>
      <w:r>
        <w:rPr>
          <w:noProof/>
        </w:rPr>
        <w:fldChar w:fldCharType="end"/>
      </w:r>
    </w:p>
    <w:p w14:paraId="6E4A00F5" w14:textId="452EAF5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_Toc216293522 \h </w:instrText>
      </w:r>
      <w:r>
        <w:rPr>
          <w:noProof/>
        </w:rPr>
      </w:r>
      <w:r>
        <w:rPr>
          <w:noProof/>
        </w:rPr>
        <w:fldChar w:fldCharType="separate"/>
      </w:r>
      <w:r>
        <w:rPr>
          <w:noProof/>
        </w:rPr>
        <w:t>155</w:t>
      </w:r>
      <w:r>
        <w:rPr>
          <w:noProof/>
        </w:rPr>
        <w:fldChar w:fldCharType="end"/>
      </w:r>
    </w:p>
    <w:p w14:paraId="2813A141" w14:textId="4C3C01F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_Toc216293523 \h </w:instrText>
      </w:r>
      <w:r>
        <w:rPr>
          <w:noProof/>
        </w:rPr>
      </w:r>
      <w:r>
        <w:rPr>
          <w:noProof/>
        </w:rPr>
        <w:fldChar w:fldCharType="separate"/>
      </w:r>
      <w:r>
        <w:rPr>
          <w:noProof/>
        </w:rPr>
        <w:t>156</w:t>
      </w:r>
      <w:r>
        <w:rPr>
          <w:noProof/>
        </w:rPr>
        <w:fldChar w:fldCharType="end"/>
      </w:r>
    </w:p>
    <w:p w14:paraId="141E03F9" w14:textId="79A05F1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Slice Optimization Subscription</w:t>
      </w:r>
      <w:r>
        <w:rPr>
          <w:noProof/>
        </w:rPr>
        <w:tab/>
      </w:r>
      <w:r>
        <w:rPr>
          <w:noProof/>
        </w:rPr>
        <w:fldChar w:fldCharType="begin" w:fldLock="1"/>
      </w:r>
      <w:r>
        <w:rPr>
          <w:noProof/>
        </w:rPr>
        <w:instrText xml:space="preserve"> PAGEREF _Toc216293524 \h </w:instrText>
      </w:r>
      <w:r>
        <w:rPr>
          <w:noProof/>
        </w:rPr>
      </w:r>
      <w:r>
        <w:rPr>
          <w:noProof/>
        </w:rPr>
        <w:fldChar w:fldCharType="separate"/>
      </w:r>
      <w:r>
        <w:rPr>
          <w:noProof/>
        </w:rPr>
        <w:t>156</w:t>
      </w:r>
      <w:r>
        <w:rPr>
          <w:noProof/>
        </w:rPr>
        <w:fldChar w:fldCharType="end"/>
      </w:r>
    </w:p>
    <w:p w14:paraId="5E8B1443" w14:textId="0CE5EE4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_Toc216293525 \h </w:instrText>
      </w:r>
      <w:r>
        <w:rPr>
          <w:noProof/>
        </w:rPr>
      </w:r>
      <w:r>
        <w:rPr>
          <w:noProof/>
        </w:rPr>
        <w:fldChar w:fldCharType="separate"/>
      </w:r>
      <w:r>
        <w:rPr>
          <w:noProof/>
        </w:rPr>
        <w:t>156</w:t>
      </w:r>
      <w:r>
        <w:rPr>
          <w:noProof/>
        </w:rPr>
        <w:fldChar w:fldCharType="end"/>
      </w:r>
    </w:p>
    <w:p w14:paraId="18954002" w14:textId="6C1E906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_Toc216293526 \h </w:instrText>
      </w:r>
      <w:r>
        <w:rPr>
          <w:noProof/>
        </w:rPr>
      </w:r>
      <w:r>
        <w:rPr>
          <w:noProof/>
        </w:rPr>
        <w:fldChar w:fldCharType="separate"/>
      </w:r>
      <w:r>
        <w:rPr>
          <w:noProof/>
        </w:rPr>
        <w:t>156</w:t>
      </w:r>
      <w:r>
        <w:rPr>
          <w:noProof/>
        </w:rPr>
        <w:fldChar w:fldCharType="end"/>
      </w:r>
    </w:p>
    <w:p w14:paraId="30C55542" w14:textId="37DC8BE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_Toc216293527 \h </w:instrText>
      </w:r>
      <w:r>
        <w:rPr>
          <w:noProof/>
        </w:rPr>
      </w:r>
      <w:r>
        <w:rPr>
          <w:noProof/>
        </w:rPr>
        <w:fldChar w:fldCharType="separate"/>
      </w:r>
      <w:r>
        <w:rPr>
          <w:noProof/>
        </w:rPr>
        <w:t>156</w:t>
      </w:r>
      <w:r>
        <w:rPr>
          <w:noProof/>
        </w:rPr>
        <w:fldChar w:fldCharType="end"/>
      </w:r>
    </w:p>
    <w:p w14:paraId="1D649839" w14:textId="530694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_Toc216293528 \h </w:instrText>
      </w:r>
      <w:r>
        <w:rPr>
          <w:noProof/>
        </w:rPr>
      </w:r>
      <w:r>
        <w:rPr>
          <w:noProof/>
        </w:rPr>
        <w:fldChar w:fldCharType="separate"/>
      </w:r>
      <w:r>
        <w:rPr>
          <w:noProof/>
        </w:rPr>
        <w:t>160</w:t>
      </w:r>
      <w:r>
        <w:rPr>
          <w:noProof/>
        </w:rPr>
        <w:fldChar w:fldCharType="end"/>
      </w:r>
    </w:p>
    <w:p w14:paraId="373094FB" w14:textId="20F9CF1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_Toc216293529 \h </w:instrText>
      </w:r>
      <w:r>
        <w:rPr>
          <w:noProof/>
        </w:rPr>
      </w:r>
      <w:r>
        <w:rPr>
          <w:noProof/>
        </w:rPr>
        <w:fldChar w:fldCharType="separate"/>
      </w:r>
      <w:r>
        <w:rPr>
          <w:noProof/>
        </w:rPr>
        <w:t>160</w:t>
      </w:r>
      <w:r>
        <w:rPr>
          <w:noProof/>
        </w:rPr>
        <w:fldChar w:fldCharType="end"/>
      </w:r>
    </w:p>
    <w:p w14:paraId="5DD02597" w14:textId="48EF472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_Toc216293530 \h </w:instrText>
      </w:r>
      <w:r>
        <w:rPr>
          <w:noProof/>
        </w:rPr>
      </w:r>
      <w:r>
        <w:rPr>
          <w:noProof/>
        </w:rPr>
        <w:fldChar w:fldCharType="separate"/>
      </w:r>
      <w:r>
        <w:rPr>
          <w:noProof/>
        </w:rPr>
        <w:t>160</w:t>
      </w:r>
      <w:r>
        <w:rPr>
          <w:noProof/>
        </w:rPr>
        <w:fldChar w:fldCharType="end"/>
      </w:r>
    </w:p>
    <w:p w14:paraId="153F0BD7" w14:textId="07D5EA8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_Toc216293531 \h </w:instrText>
      </w:r>
      <w:r>
        <w:rPr>
          <w:noProof/>
        </w:rPr>
      </w:r>
      <w:r>
        <w:rPr>
          <w:noProof/>
        </w:rPr>
        <w:fldChar w:fldCharType="separate"/>
      </w:r>
      <w:r>
        <w:rPr>
          <w:noProof/>
        </w:rPr>
        <w:t>160</w:t>
      </w:r>
      <w:r>
        <w:rPr>
          <w:noProof/>
        </w:rPr>
        <w:fldChar w:fldCharType="end"/>
      </w:r>
    </w:p>
    <w:p w14:paraId="2EB605DB" w14:textId="59B6189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856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9856A7">
        <w:rPr>
          <w:noProof/>
          <w:lang w:val="en-US"/>
        </w:rPr>
        <w:t>Notification</w:t>
      </w:r>
      <w:r>
        <w:rPr>
          <w:noProof/>
        </w:rPr>
        <w:tab/>
      </w:r>
      <w:r>
        <w:rPr>
          <w:noProof/>
        </w:rPr>
        <w:fldChar w:fldCharType="begin" w:fldLock="1"/>
      </w:r>
      <w:r>
        <w:rPr>
          <w:noProof/>
        </w:rPr>
        <w:instrText xml:space="preserve"> PAGEREF _Toc216293532 \h </w:instrText>
      </w:r>
      <w:r>
        <w:rPr>
          <w:noProof/>
        </w:rPr>
      </w:r>
      <w:r>
        <w:rPr>
          <w:noProof/>
        </w:rPr>
        <w:fldChar w:fldCharType="separate"/>
      </w:r>
      <w:r>
        <w:rPr>
          <w:noProof/>
        </w:rPr>
        <w:t>161</w:t>
      </w:r>
      <w:r>
        <w:rPr>
          <w:noProof/>
        </w:rPr>
        <w:fldChar w:fldCharType="end"/>
      </w:r>
    </w:p>
    <w:p w14:paraId="180B78BB" w14:textId="765B382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9856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Description</w:t>
      </w:r>
      <w:r>
        <w:rPr>
          <w:noProof/>
        </w:rPr>
        <w:tab/>
      </w:r>
      <w:r>
        <w:rPr>
          <w:noProof/>
        </w:rPr>
        <w:fldChar w:fldCharType="begin" w:fldLock="1"/>
      </w:r>
      <w:r>
        <w:rPr>
          <w:noProof/>
        </w:rPr>
        <w:instrText xml:space="preserve"> PAGEREF _Toc216293533 \h </w:instrText>
      </w:r>
      <w:r>
        <w:rPr>
          <w:noProof/>
        </w:rPr>
      </w:r>
      <w:r>
        <w:rPr>
          <w:noProof/>
        </w:rPr>
        <w:fldChar w:fldCharType="separate"/>
      </w:r>
      <w:r>
        <w:rPr>
          <w:noProof/>
        </w:rPr>
        <w:t>161</w:t>
      </w:r>
      <w:r>
        <w:rPr>
          <w:noProof/>
        </w:rPr>
        <w:fldChar w:fldCharType="end"/>
      </w:r>
    </w:p>
    <w:p w14:paraId="0B234D11" w14:textId="3C44E7A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_Toc216293534 \h </w:instrText>
      </w:r>
      <w:r>
        <w:rPr>
          <w:noProof/>
        </w:rPr>
      </w:r>
      <w:r>
        <w:rPr>
          <w:noProof/>
        </w:rPr>
        <w:fldChar w:fldCharType="separate"/>
      </w:r>
      <w:r>
        <w:rPr>
          <w:noProof/>
        </w:rPr>
        <w:t>161</w:t>
      </w:r>
      <w:r>
        <w:rPr>
          <w:noProof/>
        </w:rPr>
        <w:fldChar w:fldCharType="end"/>
      </w:r>
    </w:p>
    <w:p w14:paraId="64504251" w14:textId="42A765B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_Toc216293535 \h </w:instrText>
      </w:r>
      <w:r>
        <w:rPr>
          <w:noProof/>
        </w:rPr>
      </w:r>
      <w:r>
        <w:rPr>
          <w:noProof/>
        </w:rPr>
        <w:fldChar w:fldCharType="separate"/>
      </w:r>
      <w:r>
        <w:rPr>
          <w:noProof/>
        </w:rPr>
        <w:t>161</w:t>
      </w:r>
      <w:r>
        <w:rPr>
          <w:noProof/>
        </w:rPr>
        <w:fldChar w:fldCharType="end"/>
      </w:r>
    </w:p>
    <w:p w14:paraId="760CFFA7" w14:textId="4404F8E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_Toc216293536 \h </w:instrText>
      </w:r>
      <w:r>
        <w:rPr>
          <w:noProof/>
        </w:rPr>
      </w:r>
      <w:r>
        <w:rPr>
          <w:noProof/>
        </w:rPr>
        <w:fldChar w:fldCharType="separate"/>
      </w:r>
      <w:r>
        <w:rPr>
          <w:noProof/>
        </w:rPr>
        <w:t>162</w:t>
      </w:r>
      <w:r>
        <w:rPr>
          <w:noProof/>
        </w:rPr>
        <w:fldChar w:fldCharType="end"/>
      </w:r>
    </w:p>
    <w:p w14:paraId="6BB8AEE3" w14:textId="093D551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_Toc216293537 \h </w:instrText>
      </w:r>
      <w:r>
        <w:rPr>
          <w:noProof/>
        </w:rPr>
      </w:r>
      <w:r>
        <w:rPr>
          <w:noProof/>
        </w:rPr>
        <w:fldChar w:fldCharType="separate"/>
      </w:r>
      <w:r>
        <w:rPr>
          <w:noProof/>
        </w:rPr>
        <w:t>162</w:t>
      </w:r>
      <w:r>
        <w:rPr>
          <w:noProof/>
        </w:rPr>
        <w:fldChar w:fldCharType="end"/>
      </w:r>
    </w:p>
    <w:p w14:paraId="271A392C" w14:textId="4C4DEA1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_Toc216293538 \h </w:instrText>
      </w:r>
      <w:r>
        <w:rPr>
          <w:noProof/>
        </w:rPr>
      </w:r>
      <w:r>
        <w:rPr>
          <w:noProof/>
        </w:rPr>
        <w:fldChar w:fldCharType="separate"/>
      </w:r>
      <w:r>
        <w:rPr>
          <w:noProof/>
        </w:rPr>
        <w:t>163</w:t>
      </w:r>
      <w:r>
        <w:rPr>
          <w:noProof/>
        </w:rPr>
        <w:fldChar w:fldCharType="end"/>
      </w:r>
    </w:p>
    <w:p w14:paraId="34100675" w14:textId="46E4A97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_Toc216293539 \h </w:instrText>
      </w:r>
      <w:r>
        <w:rPr>
          <w:noProof/>
        </w:rPr>
      </w:r>
      <w:r>
        <w:rPr>
          <w:noProof/>
        </w:rPr>
        <w:fldChar w:fldCharType="separate"/>
      </w:r>
      <w:r>
        <w:rPr>
          <w:noProof/>
        </w:rPr>
        <w:t>163</w:t>
      </w:r>
      <w:r>
        <w:rPr>
          <w:noProof/>
        </w:rPr>
        <w:fldChar w:fldCharType="end"/>
      </w:r>
    </w:p>
    <w:p w14:paraId="65D47631" w14:textId="15C7595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NetSliceOptSubsc</w:t>
      </w:r>
      <w:r>
        <w:rPr>
          <w:noProof/>
        </w:rPr>
        <w:tab/>
      </w:r>
      <w:r>
        <w:rPr>
          <w:noProof/>
        </w:rPr>
        <w:fldChar w:fldCharType="begin" w:fldLock="1"/>
      </w:r>
      <w:r>
        <w:rPr>
          <w:noProof/>
        </w:rPr>
        <w:instrText xml:space="preserve"> PAGEREF _Toc216293540 \h </w:instrText>
      </w:r>
      <w:r>
        <w:rPr>
          <w:noProof/>
        </w:rPr>
      </w:r>
      <w:r>
        <w:rPr>
          <w:noProof/>
        </w:rPr>
        <w:fldChar w:fldCharType="separate"/>
      </w:r>
      <w:r>
        <w:rPr>
          <w:noProof/>
        </w:rPr>
        <w:t>164</w:t>
      </w:r>
      <w:r>
        <w:rPr>
          <w:noProof/>
        </w:rPr>
        <w:fldChar w:fldCharType="end"/>
      </w:r>
    </w:p>
    <w:p w14:paraId="22C71EC7" w14:textId="7657B74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NetSliceOptSubscPatch</w:t>
      </w:r>
      <w:r>
        <w:rPr>
          <w:noProof/>
        </w:rPr>
        <w:tab/>
      </w:r>
      <w:r>
        <w:rPr>
          <w:noProof/>
        </w:rPr>
        <w:fldChar w:fldCharType="begin" w:fldLock="1"/>
      </w:r>
      <w:r>
        <w:rPr>
          <w:noProof/>
        </w:rPr>
        <w:instrText xml:space="preserve"> PAGEREF _Toc216293541 \h </w:instrText>
      </w:r>
      <w:r>
        <w:rPr>
          <w:noProof/>
        </w:rPr>
      </w:r>
      <w:r>
        <w:rPr>
          <w:noProof/>
        </w:rPr>
        <w:fldChar w:fldCharType="separate"/>
      </w:r>
      <w:r>
        <w:rPr>
          <w:noProof/>
        </w:rPr>
        <w:t>165</w:t>
      </w:r>
      <w:r>
        <w:rPr>
          <w:noProof/>
        </w:rPr>
        <w:fldChar w:fldCharType="end"/>
      </w:r>
    </w:p>
    <w:p w14:paraId="4BF47E20" w14:textId="1A25D01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NetSliceOptNotif</w:t>
      </w:r>
      <w:r>
        <w:rPr>
          <w:noProof/>
        </w:rPr>
        <w:tab/>
      </w:r>
      <w:r>
        <w:rPr>
          <w:noProof/>
        </w:rPr>
        <w:fldChar w:fldCharType="begin" w:fldLock="1"/>
      </w:r>
      <w:r>
        <w:rPr>
          <w:noProof/>
        </w:rPr>
        <w:instrText xml:space="preserve"> PAGEREF _Toc216293542 \h </w:instrText>
      </w:r>
      <w:r>
        <w:rPr>
          <w:noProof/>
        </w:rPr>
      </w:r>
      <w:r>
        <w:rPr>
          <w:noProof/>
        </w:rPr>
        <w:fldChar w:fldCharType="separate"/>
      </w:r>
      <w:r>
        <w:rPr>
          <w:noProof/>
        </w:rPr>
        <w:t>165</w:t>
      </w:r>
      <w:r>
        <w:rPr>
          <w:noProof/>
        </w:rPr>
        <w:fldChar w:fldCharType="end"/>
      </w:r>
    </w:p>
    <w:p w14:paraId="7D97768D" w14:textId="5078E2D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_Toc216293543 \h </w:instrText>
      </w:r>
      <w:r>
        <w:rPr>
          <w:noProof/>
        </w:rPr>
      </w:r>
      <w:r>
        <w:rPr>
          <w:noProof/>
        </w:rPr>
        <w:fldChar w:fldCharType="separate"/>
      </w:r>
      <w:r>
        <w:rPr>
          <w:noProof/>
        </w:rPr>
        <w:t>166</w:t>
      </w:r>
      <w:r>
        <w:rPr>
          <w:noProof/>
        </w:rPr>
        <w:fldChar w:fldCharType="end"/>
      </w:r>
    </w:p>
    <w:p w14:paraId="36ABF2C3" w14:textId="1A855AE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_Toc216293544 \h </w:instrText>
      </w:r>
      <w:r>
        <w:rPr>
          <w:noProof/>
        </w:rPr>
      </w:r>
      <w:r>
        <w:rPr>
          <w:noProof/>
        </w:rPr>
        <w:fldChar w:fldCharType="separate"/>
      </w:r>
      <w:r>
        <w:rPr>
          <w:noProof/>
        </w:rPr>
        <w:t>166</w:t>
      </w:r>
      <w:r>
        <w:rPr>
          <w:noProof/>
        </w:rPr>
        <w:fldChar w:fldCharType="end"/>
      </w:r>
    </w:p>
    <w:p w14:paraId="7D8D0046" w14:textId="4B0DB7B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_Toc216293545 \h </w:instrText>
      </w:r>
      <w:r>
        <w:rPr>
          <w:noProof/>
        </w:rPr>
      </w:r>
      <w:r>
        <w:rPr>
          <w:noProof/>
        </w:rPr>
        <w:fldChar w:fldCharType="separate"/>
      </w:r>
      <w:r>
        <w:rPr>
          <w:noProof/>
        </w:rPr>
        <w:t>166</w:t>
      </w:r>
      <w:r>
        <w:rPr>
          <w:noProof/>
        </w:rPr>
        <w:fldChar w:fldCharType="end"/>
      </w:r>
    </w:p>
    <w:p w14:paraId="25506AAD" w14:textId="3957F71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_Toc216293546 \h </w:instrText>
      </w:r>
      <w:r>
        <w:rPr>
          <w:noProof/>
        </w:rPr>
      </w:r>
      <w:r>
        <w:rPr>
          <w:noProof/>
        </w:rPr>
        <w:fldChar w:fldCharType="separate"/>
      </w:r>
      <w:r>
        <w:rPr>
          <w:noProof/>
        </w:rPr>
        <w:t>166</w:t>
      </w:r>
      <w:r>
        <w:rPr>
          <w:noProof/>
        </w:rPr>
        <w:fldChar w:fldCharType="end"/>
      </w:r>
    </w:p>
    <w:p w14:paraId="19194265" w14:textId="2165394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_Toc216293547 \h </w:instrText>
      </w:r>
      <w:r>
        <w:rPr>
          <w:noProof/>
        </w:rPr>
      </w:r>
      <w:r>
        <w:rPr>
          <w:noProof/>
        </w:rPr>
        <w:fldChar w:fldCharType="separate"/>
      </w:r>
      <w:r>
        <w:rPr>
          <w:noProof/>
        </w:rPr>
        <w:t>166</w:t>
      </w:r>
      <w:r>
        <w:rPr>
          <w:noProof/>
        </w:rPr>
        <w:fldChar w:fldCharType="end"/>
      </w:r>
    </w:p>
    <w:p w14:paraId="7914E478" w14:textId="5B93264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_Toc216293548 \h </w:instrText>
      </w:r>
      <w:r>
        <w:rPr>
          <w:noProof/>
        </w:rPr>
      </w:r>
      <w:r>
        <w:rPr>
          <w:noProof/>
        </w:rPr>
        <w:fldChar w:fldCharType="separate"/>
      </w:r>
      <w:r>
        <w:rPr>
          <w:noProof/>
        </w:rPr>
        <w:t>166</w:t>
      </w:r>
      <w:r>
        <w:rPr>
          <w:noProof/>
        </w:rPr>
        <w:fldChar w:fldCharType="end"/>
      </w:r>
    </w:p>
    <w:p w14:paraId="318DD03F" w14:textId="2A7D281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_Toc216293549 \h </w:instrText>
      </w:r>
      <w:r>
        <w:rPr>
          <w:noProof/>
        </w:rPr>
      </w:r>
      <w:r>
        <w:rPr>
          <w:noProof/>
        </w:rPr>
        <w:fldChar w:fldCharType="separate"/>
      </w:r>
      <w:r>
        <w:rPr>
          <w:noProof/>
        </w:rPr>
        <w:t>166</w:t>
      </w:r>
      <w:r>
        <w:rPr>
          <w:noProof/>
        </w:rPr>
        <w:fldChar w:fldCharType="end"/>
      </w:r>
    </w:p>
    <w:p w14:paraId="287AD615" w14:textId="4CF5ED6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_Toc216293550 \h </w:instrText>
      </w:r>
      <w:r>
        <w:rPr>
          <w:noProof/>
        </w:rPr>
      </w:r>
      <w:r>
        <w:rPr>
          <w:noProof/>
        </w:rPr>
        <w:fldChar w:fldCharType="separate"/>
      </w:r>
      <w:r>
        <w:rPr>
          <w:noProof/>
        </w:rPr>
        <w:t>166</w:t>
      </w:r>
      <w:r>
        <w:rPr>
          <w:noProof/>
        </w:rPr>
        <w:fldChar w:fldCharType="end"/>
      </w:r>
    </w:p>
    <w:p w14:paraId="0B73AB44" w14:textId="1BDE2A0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_Toc216293551 \h </w:instrText>
      </w:r>
      <w:r>
        <w:rPr>
          <w:noProof/>
        </w:rPr>
      </w:r>
      <w:r>
        <w:rPr>
          <w:noProof/>
        </w:rPr>
        <w:fldChar w:fldCharType="separate"/>
      </w:r>
      <w:r>
        <w:rPr>
          <w:noProof/>
        </w:rPr>
        <w:t>166</w:t>
      </w:r>
      <w:r>
        <w:rPr>
          <w:noProof/>
        </w:rPr>
        <w:fldChar w:fldCharType="end"/>
      </w:r>
    </w:p>
    <w:p w14:paraId="6F7DF5B0" w14:textId="574B0BE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_Toc216293552 \h </w:instrText>
      </w:r>
      <w:r>
        <w:rPr>
          <w:noProof/>
        </w:rPr>
      </w:r>
      <w:r>
        <w:rPr>
          <w:noProof/>
        </w:rPr>
        <w:fldChar w:fldCharType="separate"/>
      </w:r>
      <w:r>
        <w:rPr>
          <w:noProof/>
        </w:rPr>
        <w:t>166</w:t>
      </w:r>
      <w:r>
        <w:rPr>
          <w:noProof/>
        </w:rPr>
        <w:fldChar w:fldCharType="end"/>
      </w:r>
    </w:p>
    <w:p w14:paraId="4E4764A9" w14:textId="3504671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_Toc216293553 \h </w:instrText>
      </w:r>
      <w:r>
        <w:rPr>
          <w:noProof/>
        </w:rPr>
      </w:r>
      <w:r>
        <w:rPr>
          <w:noProof/>
        </w:rPr>
        <w:fldChar w:fldCharType="separate"/>
      </w:r>
      <w:r>
        <w:rPr>
          <w:noProof/>
        </w:rPr>
        <w:t>166</w:t>
      </w:r>
      <w:r>
        <w:rPr>
          <w:noProof/>
        </w:rPr>
        <w:fldChar w:fldCharType="end"/>
      </w:r>
    </w:p>
    <w:p w14:paraId="23ED8DD3" w14:textId="28236BE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_Toc216293554 \h </w:instrText>
      </w:r>
      <w:r>
        <w:rPr>
          <w:noProof/>
        </w:rPr>
      </w:r>
      <w:r>
        <w:rPr>
          <w:noProof/>
        </w:rPr>
        <w:fldChar w:fldCharType="separate"/>
      </w:r>
      <w:r>
        <w:rPr>
          <w:noProof/>
        </w:rPr>
        <w:t>167</w:t>
      </w:r>
      <w:r>
        <w:rPr>
          <w:noProof/>
        </w:rPr>
        <w:fldChar w:fldCharType="end"/>
      </w:r>
    </w:p>
    <w:p w14:paraId="6B6696BD" w14:textId="6230FD25"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fldLock="1"/>
      </w:r>
      <w:r>
        <w:rPr>
          <w:noProof/>
        </w:rPr>
        <w:instrText xml:space="preserve"> PAGEREF _Toc216293555 \h </w:instrText>
      </w:r>
      <w:r>
        <w:rPr>
          <w:noProof/>
        </w:rPr>
      </w:r>
      <w:r>
        <w:rPr>
          <w:noProof/>
        </w:rPr>
        <w:fldChar w:fldCharType="separate"/>
      </w:r>
      <w:r>
        <w:rPr>
          <w:noProof/>
        </w:rPr>
        <w:t>167</w:t>
      </w:r>
      <w:r>
        <w:rPr>
          <w:noProof/>
        </w:rPr>
        <w:fldChar w:fldCharType="end"/>
      </w:r>
    </w:p>
    <w:p w14:paraId="59B1CE9D" w14:textId="342BD90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_Toc216293556 \h </w:instrText>
      </w:r>
      <w:r>
        <w:rPr>
          <w:noProof/>
        </w:rPr>
      </w:r>
      <w:r>
        <w:rPr>
          <w:noProof/>
        </w:rPr>
        <w:fldChar w:fldCharType="separate"/>
      </w:r>
      <w:r>
        <w:rPr>
          <w:noProof/>
        </w:rPr>
        <w:t>167</w:t>
      </w:r>
      <w:r>
        <w:rPr>
          <w:noProof/>
        </w:rPr>
        <w:fldChar w:fldCharType="end"/>
      </w:r>
    </w:p>
    <w:p w14:paraId="155043EA" w14:textId="100729F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_Toc216293557 \h </w:instrText>
      </w:r>
      <w:r>
        <w:rPr>
          <w:noProof/>
        </w:rPr>
      </w:r>
      <w:r>
        <w:rPr>
          <w:noProof/>
        </w:rPr>
        <w:fldChar w:fldCharType="separate"/>
      </w:r>
      <w:r>
        <w:rPr>
          <w:noProof/>
        </w:rPr>
        <w:t>167</w:t>
      </w:r>
      <w:r>
        <w:rPr>
          <w:noProof/>
        </w:rPr>
        <w:fldChar w:fldCharType="end"/>
      </w:r>
    </w:p>
    <w:p w14:paraId="434A2A8B" w14:textId="30BF7BB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_Toc216293558 \h </w:instrText>
      </w:r>
      <w:r>
        <w:rPr>
          <w:noProof/>
        </w:rPr>
      </w:r>
      <w:r>
        <w:rPr>
          <w:noProof/>
        </w:rPr>
        <w:fldChar w:fldCharType="separate"/>
      </w:r>
      <w:r>
        <w:rPr>
          <w:noProof/>
        </w:rPr>
        <w:t>167</w:t>
      </w:r>
      <w:r>
        <w:rPr>
          <w:noProof/>
        </w:rPr>
        <w:fldChar w:fldCharType="end"/>
      </w:r>
    </w:p>
    <w:p w14:paraId="0F4EFBBA" w14:textId="42C2424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_Toc216293559 \h </w:instrText>
      </w:r>
      <w:r>
        <w:rPr>
          <w:noProof/>
        </w:rPr>
      </w:r>
      <w:r>
        <w:rPr>
          <w:noProof/>
        </w:rPr>
        <w:fldChar w:fldCharType="separate"/>
      </w:r>
      <w:r>
        <w:rPr>
          <w:noProof/>
        </w:rPr>
        <w:t>167</w:t>
      </w:r>
      <w:r>
        <w:rPr>
          <w:noProof/>
        </w:rPr>
        <w:fldChar w:fldCharType="end"/>
      </w:r>
    </w:p>
    <w:p w14:paraId="641BD141" w14:textId="1405498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rFonts w:asciiTheme="minorHAnsi" w:eastAsiaTheme="minorEastAsia" w:hAnsiTheme="minorHAnsi" w:cstheme="minorBidi"/>
          <w:noProof/>
          <w:kern w:val="2"/>
          <w:sz w:val="24"/>
          <w:szCs w:val="24"/>
          <w:lang w:eastAsia="en-GB"/>
          <w14:ligatures w14:val="standardContextual"/>
        </w:rPr>
        <w:tab/>
      </w:r>
      <w:r>
        <w:rPr>
          <w:noProof/>
        </w:rPr>
        <w:t>Resource: Management Discovery Subscription</w:t>
      </w:r>
      <w:r>
        <w:rPr>
          <w:noProof/>
        </w:rPr>
        <w:tab/>
      </w:r>
      <w:r>
        <w:rPr>
          <w:noProof/>
        </w:rPr>
        <w:fldChar w:fldCharType="begin" w:fldLock="1"/>
      </w:r>
      <w:r>
        <w:rPr>
          <w:noProof/>
        </w:rPr>
        <w:instrText xml:space="preserve"> PAGEREF _Toc216293560 \h </w:instrText>
      </w:r>
      <w:r>
        <w:rPr>
          <w:noProof/>
        </w:rPr>
      </w:r>
      <w:r>
        <w:rPr>
          <w:noProof/>
        </w:rPr>
        <w:fldChar w:fldCharType="separate"/>
      </w:r>
      <w:r>
        <w:rPr>
          <w:noProof/>
        </w:rPr>
        <w:t>168</w:t>
      </w:r>
      <w:r>
        <w:rPr>
          <w:noProof/>
        </w:rPr>
        <w:fldChar w:fldCharType="end"/>
      </w:r>
    </w:p>
    <w:p w14:paraId="1A379DC8" w14:textId="65167E7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_Toc216293561 \h </w:instrText>
      </w:r>
      <w:r>
        <w:rPr>
          <w:noProof/>
        </w:rPr>
      </w:r>
      <w:r>
        <w:rPr>
          <w:noProof/>
        </w:rPr>
        <w:fldChar w:fldCharType="separate"/>
      </w:r>
      <w:r>
        <w:rPr>
          <w:noProof/>
        </w:rPr>
        <w:t>168</w:t>
      </w:r>
      <w:r>
        <w:rPr>
          <w:noProof/>
        </w:rPr>
        <w:fldChar w:fldCharType="end"/>
      </w:r>
    </w:p>
    <w:p w14:paraId="62ACBC19" w14:textId="1D06E9D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_Toc216293562 \h </w:instrText>
      </w:r>
      <w:r>
        <w:rPr>
          <w:noProof/>
        </w:rPr>
      </w:r>
      <w:r>
        <w:rPr>
          <w:noProof/>
        </w:rPr>
        <w:fldChar w:fldCharType="separate"/>
      </w:r>
      <w:r>
        <w:rPr>
          <w:noProof/>
        </w:rPr>
        <w:t>168</w:t>
      </w:r>
      <w:r>
        <w:rPr>
          <w:noProof/>
        </w:rPr>
        <w:fldChar w:fldCharType="end"/>
      </w:r>
    </w:p>
    <w:p w14:paraId="17B8FF00" w14:textId="6923159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_Toc216293563 \h </w:instrText>
      </w:r>
      <w:r>
        <w:rPr>
          <w:noProof/>
        </w:rPr>
      </w:r>
      <w:r>
        <w:rPr>
          <w:noProof/>
        </w:rPr>
        <w:fldChar w:fldCharType="separate"/>
      </w:r>
      <w:r>
        <w:rPr>
          <w:noProof/>
        </w:rPr>
        <w:t>169</w:t>
      </w:r>
      <w:r>
        <w:rPr>
          <w:noProof/>
        </w:rPr>
        <w:fldChar w:fldCharType="end"/>
      </w:r>
    </w:p>
    <w:p w14:paraId="2F1B5667" w14:textId="4E158D5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_Toc216293564 \h </w:instrText>
      </w:r>
      <w:r>
        <w:rPr>
          <w:noProof/>
        </w:rPr>
      </w:r>
      <w:r>
        <w:rPr>
          <w:noProof/>
        </w:rPr>
        <w:fldChar w:fldCharType="separate"/>
      </w:r>
      <w:r>
        <w:rPr>
          <w:noProof/>
        </w:rPr>
        <w:t>169</w:t>
      </w:r>
      <w:r>
        <w:rPr>
          <w:noProof/>
        </w:rPr>
        <w:fldChar w:fldCharType="end"/>
      </w:r>
    </w:p>
    <w:p w14:paraId="46CE781F" w14:textId="6068C45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Management Discovery Subscription</w:t>
      </w:r>
      <w:r>
        <w:rPr>
          <w:noProof/>
        </w:rPr>
        <w:tab/>
      </w:r>
      <w:r>
        <w:rPr>
          <w:noProof/>
        </w:rPr>
        <w:fldChar w:fldCharType="begin" w:fldLock="1"/>
      </w:r>
      <w:r>
        <w:rPr>
          <w:noProof/>
        </w:rPr>
        <w:instrText xml:space="preserve"> PAGEREF _Toc216293565 \h </w:instrText>
      </w:r>
      <w:r>
        <w:rPr>
          <w:noProof/>
        </w:rPr>
      </w:r>
      <w:r>
        <w:rPr>
          <w:noProof/>
        </w:rPr>
        <w:fldChar w:fldCharType="separate"/>
      </w:r>
      <w:r>
        <w:rPr>
          <w:noProof/>
        </w:rPr>
        <w:t>169</w:t>
      </w:r>
      <w:r>
        <w:rPr>
          <w:noProof/>
        </w:rPr>
        <w:fldChar w:fldCharType="end"/>
      </w:r>
    </w:p>
    <w:p w14:paraId="79E31AC5" w14:textId="13C28FD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_Toc216293566 \h </w:instrText>
      </w:r>
      <w:r>
        <w:rPr>
          <w:noProof/>
        </w:rPr>
      </w:r>
      <w:r>
        <w:rPr>
          <w:noProof/>
        </w:rPr>
        <w:fldChar w:fldCharType="separate"/>
      </w:r>
      <w:r>
        <w:rPr>
          <w:noProof/>
        </w:rPr>
        <w:t>169</w:t>
      </w:r>
      <w:r>
        <w:rPr>
          <w:noProof/>
        </w:rPr>
        <w:fldChar w:fldCharType="end"/>
      </w:r>
    </w:p>
    <w:p w14:paraId="1886EBC8" w14:textId="13C1ED6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_Toc216293567 \h </w:instrText>
      </w:r>
      <w:r>
        <w:rPr>
          <w:noProof/>
        </w:rPr>
      </w:r>
      <w:r>
        <w:rPr>
          <w:noProof/>
        </w:rPr>
        <w:fldChar w:fldCharType="separate"/>
      </w:r>
      <w:r>
        <w:rPr>
          <w:noProof/>
        </w:rPr>
        <w:t>169</w:t>
      </w:r>
      <w:r>
        <w:rPr>
          <w:noProof/>
        </w:rPr>
        <w:fldChar w:fldCharType="end"/>
      </w:r>
    </w:p>
    <w:p w14:paraId="0B102702" w14:textId="3EA53B5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_Toc216293568 \h </w:instrText>
      </w:r>
      <w:r>
        <w:rPr>
          <w:noProof/>
        </w:rPr>
      </w:r>
      <w:r>
        <w:rPr>
          <w:noProof/>
        </w:rPr>
        <w:fldChar w:fldCharType="separate"/>
      </w:r>
      <w:r>
        <w:rPr>
          <w:noProof/>
        </w:rPr>
        <w:t>170</w:t>
      </w:r>
      <w:r>
        <w:rPr>
          <w:noProof/>
        </w:rPr>
        <w:fldChar w:fldCharType="end"/>
      </w:r>
    </w:p>
    <w:p w14:paraId="05B538EB" w14:textId="0E2585E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_Toc216293569 \h </w:instrText>
      </w:r>
      <w:r>
        <w:rPr>
          <w:noProof/>
        </w:rPr>
      </w:r>
      <w:r>
        <w:rPr>
          <w:noProof/>
        </w:rPr>
        <w:fldChar w:fldCharType="separate"/>
      </w:r>
      <w:r>
        <w:rPr>
          <w:noProof/>
        </w:rPr>
        <w:t>174</w:t>
      </w:r>
      <w:r>
        <w:rPr>
          <w:noProof/>
        </w:rPr>
        <w:fldChar w:fldCharType="end"/>
      </w:r>
    </w:p>
    <w:p w14:paraId="145543E6" w14:textId="2348166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_Toc216293570 \h </w:instrText>
      </w:r>
      <w:r>
        <w:rPr>
          <w:noProof/>
        </w:rPr>
      </w:r>
      <w:r>
        <w:rPr>
          <w:noProof/>
        </w:rPr>
        <w:fldChar w:fldCharType="separate"/>
      </w:r>
      <w:r>
        <w:rPr>
          <w:noProof/>
        </w:rPr>
        <w:t>174</w:t>
      </w:r>
      <w:r>
        <w:rPr>
          <w:noProof/>
        </w:rPr>
        <w:fldChar w:fldCharType="end"/>
      </w:r>
    </w:p>
    <w:p w14:paraId="261A8EB2" w14:textId="5176969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_Toc216293571 \h </w:instrText>
      </w:r>
      <w:r>
        <w:rPr>
          <w:noProof/>
        </w:rPr>
      </w:r>
      <w:r>
        <w:rPr>
          <w:noProof/>
        </w:rPr>
        <w:fldChar w:fldCharType="separate"/>
      </w:r>
      <w:r>
        <w:rPr>
          <w:noProof/>
        </w:rPr>
        <w:t>174</w:t>
      </w:r>
      <w:r>
        <w:rPr>
          <w:noProof/>
        </w:rPr>
        <w:fldChar w:fldCharType="end"/>
      </w:r>
    </w:p>
    <w:p w14:paraId="63E108B8" w14:textId="7F244CF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_Toc216293572 \h </w:instrText>
      </w:r>
      <w:r>
        <w:rPr>
          <w:noProof/>
        </w:rPr>
      </w:r>
      <w:r>
        <w:rPr>
          <w:noProof/>
        </w:rPr>
        <w:fldChar w:fldCharType="separate"/>
      </w:r>
      <w:r>
        <w:rPr>
          <w:noProof/>
        </w:rPr>
        <w:t>174</w:t>
      </w:r>
      <w:r>
        <w:rPr>
          <w:noProof/>
        </w:rPr>
        <w:fldChar w:fldCharType="end"/>
      </w:r>
    </w:p>
    <w:p w14:paraId="4B1874AD" w14:textId="24D2155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Management discovery Notification</w:t>
      </w:r>
      <w:r>
        <w:rPr>
          <w:noProof/>
        </w:rPr>
        <w:tab/>
      </w:r>
      <w:r>
        <w:rPr>
          <w:noProof/>
        </w:rPr>
        <w:fldChar w:fldCharType="begin" w:fldLock="1"/>
      </w:r>
      <w:r>
        <w:rPr>
          <w:noProof/>
        </w:rPr>
        <w:instrText xml:space="preserve"> PAGEREF _Toc216293573 \h </w:instrText>
      </w:r>
      <w:r>
        <w:rPr>
          <w:noProof/>
        </w:rPr>
      </w:r>
      <w:r>
        <w:rPr>
          <w:noProof/>
        </w:rPr>
        <w:fldChar w:fldCharType="separate"/>
      </w:r>
      <w:r>
        <w:rPr>
          <w:noProof/>
        </w:rPr>
        <w:t>175</w:t>
      </w:r>
      <w:r>
        <w:rPr>
          <w:noProof/>
        </w:rPr>
        <w:fldChar w:fldCharType="end"/>
      </w:r>
    </w:p>
    <w:p w14:paraId="0440F807" w14:textId="15ABAD0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_Toc216293574 \h </w:instrText>
      </w:r>
      <w:r>
        <w:rPr>
          <w:noProof/>
        </w:rPr>
      </w:r>
      <w:r>
        <w:rPr>
          <w:noProof/>
        </w:rPr>
        <w:fldChar w:fldCharType="separate"/>
      </w:r>
      <w:r>
        <w:rPr>
          <w:noProof/>
        </w:rPr>
        <w:t>175</w:t>
      </w:r>
      <w:r>
        <w:rPr>
          <w:noProof/>
        </w:rPr>
        <w:fldChar w:fldCharType="end"/>
      </w:r>
    </w:p>
    <w:p w14:paraId="4B77DC97" w14:textId="63491D9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_Toc216293575 \h </w:instrText>
      </w:r>
      <w:r>
        <w:rPr>
          <w:noProof/>
        </w:rPr>
      </w:r>
      <w:r>
        <w:rPr>
          <w:noProof/>
        </w:rPr>
        <w:fldChar w:fldCharType="separate"/>
      </w:r>
      <w:r>
        <w:rPr>
          <w:noProof/>
        </w:rPr>
        <w:t>175</w:t>
      </w:r>
      <w:r>
        <w:rPr>
          <w:noProof/>
        </w:rPr>
        <w:fldChar w:fldCharType="end"/>
      </w:r>
    </w:p>
    <w:p w14:paraId="50566199" w14:textId="333B3DC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_Toc216293576 \h </w:instrText>
      </w:r>
      <w:r>
        <w:rPr>
          <w:noProof/>
        </w:rPr>
      </w:r>
      <w:r>
        <w:rPr>
          <w:noProof/>
        </w:rPr>
        <w:fldChar w:fldCharType="separate"/>
      </w:r>
      <w:r>
        <w:rPr>
          <w:noProof/>
        </w:rPr>
        <w:t>175</w:t>
      </w:r>
      <w:r>
        <w:rPr>
          <w:noProof/>
        </w:rPr>
        <w:fldChar w:fldCharType="end"/>
      </w:r>
    </w:p>
    <w:p w14:paraId="1CEB1522" w14:textId="208D4D5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_Toc216293577 \h </w:instrText>
      </w:r>
      <w:r>
        <w:rPr>
          <w:noProof/>
        </w:rPr>
      </w:r>
      <w:r>
        <w:rPr>
          <w:noProof/>
        </w:rPr>
        <w:fldChar w:fldCharType="separate"/>
      </w:r>
      <w:r>
        <w:rPr>
          <w:noProof/>
        </w:rPr>
        <w:t>176</w:t>
      </w:r>
      <w:r>
        <w:rPr>
          <w:noProof/>
        </w:rPr>
        <w:fldChar w:fldCharType="end"/>
      </w:r>
    </w:p>
    <w:p w14:paraId="01967812" w14:textId="19702A3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_Toc216293578 \h </w:instrText>
      </w:r>
      <w:r>
        <w:rPr>
          <w:noProof/>
        </w:rPr>
      </w:r>
      <w:r>
        <w:rPr>
          <w:noProof/>
        </w:rPr>
        <w:fldChar w:fldCharType="separate"/>
      </w:r>
      <w:r>
        <w:rPr>
          <w:noProof/>
        </w:rPr>
        <w:t>176</w:t>
      </w:r>
      <w:r>
        <w:rPr>
          <w:noProof/>
        </w:rPr>
        <w:fldChar w:fldCharType="end"/>
      </w:r>
    </w:p>
    <w:p w14:paraId="0488FF4B" w14:textId="4E4231B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_Toc216293579 \h </w:instrText>
      </w:r>
      <w:r>
        <w:rPr>
          <w:noProof/>
        </w:rPr>
      </w:r>
      <w:r>
        <w:rPr>
          <w:noProof/>
        </w:rPr>
        <w:fldChar w:fldCharType="separate"/>
      </w:r>
      <w:r>
        <w:rPr>
          <w:noProof/>
        </w:rPr>
        <w:t>177</w:t>
      </w:r>
      <w:r>
        <w:rPr>
          <w:noProof/>
        </w:rPr>
        <w:fldChar w:fldCharType="end"/>
      </w:r>
    </w:p>
    <w:p w14:paraId="16B68EEE" w14:textId="2AF7471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_Toc216293580 \h </w:instrText>
      </w:r>
      <w:r>
        <w:rPr>
          <w:noProof/>
        </w:rPr>
      </w:r>
      <w:r>
        <w:rPr>
          <w:noProof/>
        </w:rPr>
        <w:fldChar w:fldCharType="separate"/>
      </w:r>
      <w:r>
        <w:rPr>
          <w:noProof/>
        </w:rPr>
        <w:t>177</w:t>
      </w:r>
      <w:r>
        <w:rPr>
          <w:noProof/>
        </w:rPr>
        <w:fldChar w:fldCharType="end"/>
      </w:r>
    </w:p>
    <w:p w14:paraId="749605A6" w14:textId="30E5268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MnSDiscSubsc</w:t>
      </w:r>
      <w:r>
        <w:rPr>
          <w:noProof/>
        </w:rPr>
        <w:tab/>
      </w:r>
      <w:r>
        <w:rPr>
          <w:noProof/>
        </w:rPr>
        <w:fldChar w:fldCharType="begin" w:fldLock="1"/>
      </w:r>
      <w:r>
        <w:rPr>
          <w:noProof/>
        </w:rPr>
        <w:instrText xml:space="preserve"> PAGEREF _Toc216293581 \h </w:instrText>
      </w:r>
      <w:r>
        <w:rPr>
          <w:noProof/>
        </w:rPr>
      </w:r>
      <w:r>
        <w:rPr>
          <w:noProof/>
        </w:rPr>
        <w:fldChar w:fldCharType="separate"/>
      </w:r>
      <w:r>
        <w:rPr>
          <w:noProof/>
        </w:rPr>
        <w:t>178</w:t>
      </w:r>
      <w:r>
        <w:rPr>
          <w:noProof/>
        </w:rPr>
        <w:fldChar w:fldCharType="end"/>
      </w:r>
    </w:p>
    <w:p w14:paraId="3A63B34A" w14:textId="3E31536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MnSDiscSubscPatch</w:t>
      </w:r>
      <w:r>
        <w:rPr>
          <w:noProof/>
        </w:rPr>
        <w:tab/>
      </w:r>
      <w:r>
        <w:rPr>
          <w:noProof/>
        </w:rPr>
        <w:fldChar w:fldCharType="begin" w:fldLock="1"/>
      </w:r>
      <w:r>
        <w:rPr>
          <w:noProof/>
        </w:rPr>
        <w:instrText xml:space="preserve"> PAGEREF _Toc216293582 \h </w:instrText>
      </w:r>
      <w:r>
        <w:rPr>
          <w:noProof/>
        </w:rPr>
      </w:r>
      <w:r>
        <w:rPr>
          <w:noProof/>
        </w:rPr>
        <w:fldChar w:fldCharType="separate"/>
      </w:r>
      <w:r>
        <w:rPr>
          <w:noProof/>
        </w:rPr>
        <w:t>178</w:t>
      </w:r>
      <w:r>
        <w:rPr>
          <w:noProof/>
        </w:rPr>
        <w:fldChar w:fldCharType="end"/>
      </w:r>
    </w:p>
    <w:p w14:paraId="1DE1DED9" w14:textId="2C99E24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MnSDiscNotif</w:t>
      </w:r>
      <w:r>
        <w:rPr>
          <w:noProof/>
        </w:rPr>
        <w:tab/>
      </w:r>
      <w:r>
        <w:rPr>
          <w:noProof/>
        </w:rPr>
        <w:fldChar w:fldCharType="begin" w:fldLock="1"/>
      </w:r>
      <w:r>
        <w:rPr>
          <w:noProof/>
        </w:rPr>
        <w:instrText xml:space="preserve"> PAGEREF _Toc216293583 \h </w:instrText>
      </w:r>
      <w:r>
        <w:rPr>
          <w:noProof/>
        </w:rPr>
      </w:r>
      <w:r>
        <w:rPr>
          <w:noProof/>
        </w:rPr>
        <w:fldChar w:fldCharType="separate"/>
      </w:r>
      <w:r>
        <w:rPr>
          <w:noProof/>
        </w:rPr>
        <w:t>178</w:t>
      </w:r>
      <w:r>
        <w:rPr>
          <w:noProof/>
        </w:rPr>
        <w:fldChar w:fldCharType="end"/>
      </w:r>
    </w:p>
    <w:p w14:paraId="7D2EF0D0" w14:textId="2428E3C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MnSInfo</w:t>
      </w:r>
      <w:r>
        <w:rPr>
          <w:noProof/>
        </w:rPr>
        <w:tab/>
      </w:r>
      <w:r>
        <w:rPr>
          <w:noProof/>
        </w:rPr>
        <w:fldChar w:fldCharType="begin" w:fldLock="1"/>
      </w:r>
      <w:r>
        <w:rPr>
          <w:noProof/>
        </w:rPr>
        <w:instrText xml:space="preserve"> PAGEREF _Toc216293584 \h </w:instrText>
      </w:r>
      <w:r>
        <w:rPr>
          <w:noProof/>
        </w:rPr>
      </w:r>
      <w:r>
        <w:rPr>
          <w:noProof/>
        </w:rPr>
        <w:fldChar w:fldCharType="separate"/>
      </w:r>
      <w:r>
        <w:rPr>
          <w:noProof/>
        </w:rPr>
        <w:t>179</w:t>
      </w:r>
      <w:r>
        <w:rPr>
          <w:noProof/>
        </w:rPr>
        <w:fldChar w:fldCharType="end"/>
      </w:r>
    </w:p>
    <w:p w14:paraId="0CD94E6E" w14:textId="411ED1C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ExpCapReqs</w:t>
      </w:r>
      <w:r>
        <w:rPr>
          <w:noProof/>
        </w:rPr>
        <w:tab/>
      </w:r>
      <w:r>
        <w:rPr>
          <w:noProof/>
        </w:rPr>
        <w:fldChar w:fldCharType="begin" w:fldLock="1"/>
      </w:r>
      <w:r>
        <w:rPr>
          <w:noProof/>
        </w:rPr>
        <w:instrText xml:space="preserve"> PAGEREF _Toc216293585 \h </w:instrText>
      </w:r>
      <w:r>
        <w:rPr>
          <w:noProof/>
        </w:rPr>
      </w:r>
      <w:r>
        <w:rPr>
          <w:noProof/>
        </w:rPr>
        <w:fldChar w:fldCharType="separate"/>
      </w:r>
      <w:r>
        <w:rPr>
          <w:noProof/>
        </w:rPr>
        <w:t>179</w:t>
      </w:r>
      <w:r>
        <w:rPr>
          <w:noProof/>
        </w:rPr>
        <w:fldChar w:fldCharType="end"/>
      </w:r>
    </w:p>
    <w:p w14:paraId="07A296F9" w14:textId="0A66733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_Toc216293586 \h </w:instrText>
      </w:r>
      <w:r>
        <w:rPr>
          <w:noProof/>
        </w:rPr>
      </w:r>
      <w:r>
        <w:rPr>
          <w:noProof/>
        </w:rPr>
        <w:fldChar w:fldCharType="separate"/>
      </w:r>
      <w:r>
        <w:rPr>
          <w:noProof/>
        </w:rPr>
        <w:t>179</w:t>
      </w:r>
      <w:r>
        <w:rPr>
          <w:noProof/>
        </w:rPr>
        <w:fldChar w:fldCharType="end"/>
      </w:r>
    </w:p>
    <w:p w14:paraId="03868D1A" w14:textId="09F34A7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_Toc216293587 \h </w:instrText>
      </w:r>
      <w:r>
        <w:rPr>
          <w:noProof/>
        </w:rPr>
      </w:r>
      <w:r>
        <w:rPr>
          <w:noProof/>
        </w:rPr>
        <w:fldChar w:fldCharType="separate"/>
      </w:r>
      <w:r>
        <w:rPr>
          <w:noProof/>
        </w:rPr>
        <w:t>179</w:t>
      </w:r>
      <w:r>
        <w:rPr>
          <w:noProof/>
        </w:rPr>
        <w:fldChar w:fldCharType="end"/>
      </w:r>
    </w:p>
    <w:p w14:paraId="5BDFCC3A" w14:textId="0407422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_Toc216293588 \h </w:instrText>
      </w:r>
      <w:r>
        <w:rPr>
          <w:noProof/>
        </w:rPr>
      </w:r>
      <w:r>
        <w:rPr>
          <w:noProof/>
        </w:rPr>
        <w:fldChar w:fldCharType="separate"/>
      </w:r>
      <w:r>
        <w:rPr>
          <w:noProof/>
        </w:rPr>
        <w:t>179</w:t>
      </w:r>
      <w:r>
        <w:rPr>
          <w:noProof/>
        </w:rPr>
        <w:fldChar w:fldCharType="end"/>
      </w:r>
    </w:p>
    <w:p w14:paraId="33AAA63C" w14:textId="4CACEC6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MnSPermission</w:t>
      </w:r>
      <w:r>
        <w:rPr>
          <w:noProof/>
        </w:rPr>
        <w:tab/>
      </w:r>
      <w:r>
        <w:rPr>
          <w:noProof/>
        </w:rPr>
        <w:fldChar w:fldCharType="begin" w:fldLock="1"/>
      </w:r>
      <w:r>
        <w:rPr>
          <w:noProof/>
        </w:rPr>
        <w:instrText xml:space="preserve"> PAGEREF _Toc216293589 \h </w:instrText>
      </w:r>
      <w:r>
        <w:rPr>
          <w:noProof/>
        </w:rPr>
      </w:r>
      <w:r>
        <w:rPr>
          <w:noProof/>
        </w:rPr>
        <w:fldChar w:fldCharType="separate"/>
      </w:r>
      <w:r>
        <w:rPr>
          <w:noProof/>
        </w:rPr>
        <w:t>179</w:t>
      </w:r>
      <w:r>
        <w:rPr>
          <w:noProof/>
        </w:rPr>
        <w:fldChar w:fldCharType="end"/>
      </w:r>
    </w:p>
    <w:p w14:paraId="34B82B7B" w14:textId="722148B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ExpCapType</w:t>
      </w:r>
      <w:r>
        <w:rPr>
          <w:noProof/>
        </w:rPr>
        <w:tab/>
      </w:r>
      <w:r>
        <w:rPr>
          <w:noProof/>
        </w:rPr>
        <w:fldChar w:fldCharType="begin" w:fldLock="1"/>
      </w:r>
      <w:r>
        <w:rPr>
          <w:noProof/>
        </w:rPr>
        <w:instrText xml:space="preserve"> PAGEREF _Toc216293590 \h </w:instrText>
      </w:r>
      <w:r>
        <w:rPr>
          <w:noProof/>
        </w:rPr>
      </w:r>
      <w:r>
        <w:rPr>
          <w:noProof/>
        </w:rPr>
        <w:fldChar w:fldCharType="separate"/>
      </w:r>
      <w:r>
        <w:rPr>
          <w:noProof/>
        </w:rPr>
        <w:t>180</w:t>
      </w:r>
      <w:r>
        <w:rPr>
          <w:noProof/>
        </w:rPr>
        <w:fldChar w:fldCharType="end"/>
      </w:r>
    </w:p>
    <w:p w14:paraId="1868E5CD" w14:textId="471AA45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_Toc216293591 \h </w:instrText>
      </w:r>
      <w:r>
        <w:rPr>
          <w:noProof/>
        </w:rPr>
      </w:r>
      <w:r>
        <w:rPr>
          <w:noProof/>
        </w:rPr>
        <w:fldChar w:fldCharType="separate"/>
      </w:r>
      <w:r>
        <w:rPr>
          <w:noProof/>
        </w:rPr>
        <w:t>180</w:t>
      </w:r>
      <w:r>
        <w:rPr>
          <w:noProof/>
        </w:rPr>
        <w:fldChar w:fldCharType="end"/>
      </w:r>
    </w:p>
    <w:p w14:paraId="0B44B454" w14:textId="2200499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_Toc216293592 \h </w:instrText>
      </w:r>
      <w:r>
        <w:rPr>
          <w:noProof/>
        </w:rPr>
      </w:r>
      <w:r>
        <w:rPr>
          <w:noProof/>
        </w:rPr>
        <w:fldChar w:fldCharType="separate"/>
      </w:r>
      <w:r>
        <w:rPr>
          <w:noProof/>
        </w:rPr>
        <w:t>180</w:t>
      </w:r>
      <w:r>
        <w:rPr>
          <w:noProof/>
        </w:rPr>
        <w:fldChar w:fldCharType="end"/>
      </w:r>
    </w:p>
    <w:p w14:paraId="65C6BF99" w14:textId="14B921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_Toc216293593 \h </w:instrText>
      </w:r>
      <w:r>
        <w:rPr>
          <w:noProof/>
        </w:rPr>
      </w:r>
      <w:r>
        <w:rPr>
          <w:noProof/>
        </w:rPr>
        <w:fldChar w:fldCharType="separate"/>
      </w:r>
      <w:r>
        <w:rPr>
          <w:noProof/>
        </w:rPr>
        <w:t>180</w:t>
      </w:r>
      <w:r>
        <w:rPr>
          <w:noProof/>
        </w:rPr>
        <w:fldChar w:fldCharType="end"/>
      </w:r>
    </w:p>
    <w:p w14:paraId="14B13C8F" w14:textId="30C7939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_Toc216293594 \h </w:instrText>
      </w:r>
      <w:r>
        <w:rPr>
          <w:noProof/>
        </w:rPr>
      </w:r>
      <w:r>
        <w:rPr>
          <w:noProof/>
        </w:rPr>
        <w:fldChar w:fldCharType="separate"/>
      </w:r>
      <w:r>
        <w:rPr>
          <w:noProof/>
        </w:rPr>
        <w:t>180</w:t>
      </w:r>
      <w:r>
        <w:rPr>
          <w:noProof/>
        </w:rPr>
        <w:fldChar w:fldCharType="end"/>
      </w:r>
    </w:p>
    <w:p w14:paraId="6E6CE39B" w14:textId="68ED739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_Toc216293595 \h </w:instrText>
      </w:r>
      <w:r>
        <w:rPr>
          <w:noProof/>
        </w:rPr>
      </w:r>
      <w:r>
        <w:rPr>
          <w:noProof/>
        </w:rPr>
        <w:fldChar w:fldCharType="separate"/>
      </w:r>
      <w:r>
        <w:rPr>
          <w:noProof/>
        </w:rPr>
        <w:t>180</w:t>
      </w:r>
      <w:r>
        <w:rPr>
          <w:noProof/>
        </w:rPr>
        <w:fldChar w:fldCharType="end"/>
      </w:r>
    </w:p>
    <w:p w14:paraId="6264B136" w14:textId="616D83D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_Toc216293596 \h </w:instrText>
      </w:r>
      <w:r>
        <w:rPr>
          <w:noProof/>
        </w:rPr>
      </w:r>
      <w:r>
        <w:rPr>
          <w:noProof/>
        </w:rPr>
        <w:fldChar w:fldCharType="separate"/>
      </w:r>
      <w:r>
        <w:rPr>
          <w:noProof/>
        </w:rPr>
        <w:t>180</w:t>
      </w:r>
      <w:r>
        <w:rPr>
          <w:noProof/>
        </w:rPr>
        <w:fldChar w:fldCharType="end"/>
      </w:r>
    </w:p>
    <w:p w14:paraId="4BEF40DA" w14:textId="1A6DD75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_Toc216293597 \h </w:instrText>
      </w:r>
      <w:r>
        <w:rPr>
          <w:noProof/>
        </w:rPr>
      </w:r>
      <w:r>
        <w:rPr>
          <w:noProof/>
        </w:rPr>
        <w:fldChar w:fldCharType="separate"/>
      </w:r>
      <w:r>
        <w:rPr>
          <w:noProof/>
        </w:rPr>
        <w:t>180</w:t>
      </w:r>
      <w:r>
        <w:rPr>
          <w:noProof/>
        </w:rPr>
        <w:fldChar w:fldCharType="end"/>
      </w:r>
    </w:p>
    <w:p w14:paraId="3497DC0A" w14:textId="2E5863A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_Toc216293598 \h </w:instrText>
      </w:r>
      <w:r>
        <w:rPr>
          <w:noProof/>
        </w:rPr>
      </w:r>
      <w:r>
        <w:rPr>
          <w:noProof/>
        </w:rPr>
        <w:fldChar w:fldCharType="separate"/>
      </w:r>
      <w:r>
        <w:rPr>
          <w:noProof/>
        </w:rPr>
        <w:t>181</w:t>
      </w:r>
      <w:r>
        <w:rPr>
          <w:noProof/>
        </w:rPr>
        <w:fldChar w:fldCharType="end"/>
      </w:r>
    </w:p>
    <w:p w14:paraId="40E1343D" w14:textId="3C5463A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_Toc216293599 \h </w:instrText>
      </w:r>
      <w:r>
        <w:rPr>
          <w:noProof/>
        </w:rPr>
      </w:r>
      <w:r>
        <w:rPr>
          <w:noProof/>
        </w:rPr>
        <w:fldChar w:fldCharType="separate"/>
      </w:r>
      <w:r>
        <w:rPr>
          <w:noProof/>
        </w:rPr>
        <w:t>181</w:t>
      </w:r>
      <w:r>
        <w:rPr>
          <w:noProof/>
        </w:rPr>
        <w:fldChar w:fldCharType="end"/>
      </w:r>
    </w:p>
    <w:p w14:paraId="1A9DE260" w14:textId="14D9425F"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 xml:space="preserve"> API</w:t>
      </w:r>
      <w:r>
        <w:rPr>
          <w:noProof/>
        </w:rPr>
        <w:tab/>
      </w:r>
      <w:r>
        <w:rPr>
          <w:noProof/>
        </w:rPr>
        <w:fldChar w:fldCharType="begin" w:fldLock="1"/>
      </w:r>
      <w:r>
        <w:rPr>
          <w:noProof/>
        </w:rPr>
        <w:instrText xml:space="preserve"> PAGEREF _Toc216293600 \h </w:instrText>
      </w:r>
      <w:r>
        <w:rPr>
          <w:noProof/>
        </w:rPr>
      </w:r>
      <w:r>
        <w:rPr>
          <w:noProof/>
        </w:rPr>
        <w:fldChar w:fldCharType="separate"/>
      </w:r>
      <w:r>
        <w:rPr>
          <w:noProof/>
        </w:rPr>
        <w:t>181</w:t>
      </w:r>
      <w:r>
        <w:rPr>
          <w:noProof/>
        </w:rPr>
        <w:fldChar w:fldCharType="end"/>
      </w:r>
    </w:p>
    <w:p w14:paraId="36024B07" w14:textId="79E3511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_Toc216293601 \h </w:instrText>
      </w:r>
      <w:r>
        <w:rPr>
          <w:noProof/>
        </w:rPr>
      </w:r>
      <w:r>
        <w:rPr>
          <w:noProof/>
        </w:rPr>
        <w:fldChar w:fldCharType="separate"/>
      </w:r>
      <w:r>
        <w:rPr>
          <w:noProof/>
        </w:rPr>
        <w:t>181</w:t>
      </w:r>
      <w:r>
        <w:rPr>
          <w:noProof/>
        </w:rPr>
        <w:fldChar w:fldCharType="end"/>
      </w:r>
    </w:p>
    <w:p w14:paraId="11051055" w14:textId="7C0F4FE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_Toc216293602 \h </w:instrText>
      </w:r>
      <w:r>
        <w:rPr>
          <w:noProof/>
        </w:rPr>
      </w:r>
      <w:r>
        <w:rPr>
          <w:noProof/>
        </w:rPr>
        <w:fldChar w:fldCharType="separate"/>
      </w:r>
      <w:r>
        <w:rPr>
          <w:noProof/>
        </w:rPr>
        <w:t>181</w:t>
      </w:r>
      <w:r>
        <w:rPr>
          <w:noProof/>
        </w:rPr>
        <w:fldChar w:fldCharType="end"/>
      </w:r>
    </w:p>
    <w:p w14:paraId="0A50369E" w14:textId="2D8404F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_Toc216293603 \h </w:instrText>
      </w:r>
      <w:r>
        <w:rPr>
          <w:noProof/>
        </w:rPr>
      </w:r>
      <w:r>
        <w:rPr>
          <w:noProof/>
        </w:rPr>
        <w:fldChar w:fldCharType="separate"/>
      </w:r>
      <w:r>
        <w:rPr>
          <w:noProof/>
        </w:rPr>
        <w:t>181</w:t>
      </w:r>
      <w:r>
        <w:rPr>
          <w:noProof/>
        </w:rPr>
        <w:fldChar w:fldCharType="end"/>
      </w:r>
    </w:p>
    <w:p w14:paraId="424C058B" w14:textId="2F8A531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_Toc216293604 \h </w:instrText>
      </w:r>
      <w:r>
        <w:rPr>
          <w:noProof/>
        </w:rPr>
      </w:r>
      <w:r>
        <w:rPr>
          <w:noProof/>
        </w:rPr>
        <w:fldChar w:fldCharType="separate"/>
      </w:r>
      <w:r>
        <w:rPr>
          <w:noProof/>
        </w:rPr>
        <w:t>181</w:t>
      </w:r>
      <w:r>
        <w:rPr>
          <w:noProof/>
        </w:rPr>
        <w:fldChar w:fldCharType="end"/>
      </w:r>
    </w:p>
    <w:p w14:paraId="797D7D89" w14:textId="33AFACF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Monitoring Jobs</w:t>
      </w:r>
      <w:r>
        <w:rPr>
          <w:noProof/>
        </w:rPr>
        <w:tab/>
      </w:r>
      <w:r>
        <w:rPr>
          <w:noProof/>
        </w:rPr>
        <w:fldChar w:fldCharType="begin" w:fldLock="1"/>
      </w:r>
      <w:r>
        <w:rPr>
          <w:noProof/>
        </w:rPr>
        <w:instrText xml:space="preserve"> PAGEREF _Toc216293605 \h </w:instrText>
      </w:r>
      <w:r>
        <w:rPr>
          <w:noProof/>
        </w:rPr>
      </w:r>
      <w:r>
        <w:rPr>
          <w:noProof/>
        </w:rPr>
        <w:fldChar w:fldCharType="separate"/>
      </w:r>
      <w:r>
        <w:rPr>
          <w:noProof/>
        </w:rPr>
        <w:t>183</w:t>
      </w:r>
      <w:r>
        <w:rPr>
          <w:noProof/>
        </w:rPr>
        <w:fldChar w:fldCharType="end"/>
      </w:r>
    </w:p>
    <w:p w14:paraId="5E45DB04" w14:textId="0105E48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_Toc216293606 \h </w:instrText>
      </w:r>
      <w:r>
        <w:rPr>
          <w:noProof/>
        </w:rPr>
      </w:r>
      <w:r>
        <w:rPr>
          <w:noProof/>
        </w:rPr>
        <w:fldChar w:fldCharType="separate"/>
      </w:r>
      <w:r>
        <w:rPr>
          <w:noProof/>
        </w:rPr>
        <w:t>183</w:t>
      </w:r>
      <w:r>
        <w:rPr>
          <w:noProof/>
        </w:rPr>
        <w:fldChar w:fldCharType="end"/>
      </w:r>
    </w:p>
    <w:p w14:paraId="38F0182C" w14:textId="2C51025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_Toc216293607 \h </w:instrText>
      </w:r>
      <w:r>
        <w:rPr>
          <w:noProof/>
        </w:rPr>
      </w:r>
      <w:r>
        <w:rPr>
          <w:noProof/>
        </w:rPr>
        <w:fldChar w:fldCharType="separate"/>
      </w:r>
      <w:r>
        <w:rPr>
          <w:noProof/>
        </w:rPr>
        <w:t>183</w:t>
      </w:r>
      <w:r>
        <w:rPr>
          <w:noProof/>
        </w:rPr>
        <w:fldChar w:fldCharType="end"/>
      </w:r>
    </w:p>
    <w:p w14:paraId="6DDC2327" w14:textId="6D589C5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_Toc216293608 \h </w:instrText>
      </w:r>
      <w:r>
        <w:rPr>
          <w:noProof/>
        </w:rPr>
      </w:r>
      <w:r>
        <w:rPr>
          <w:noProof/>
        </w:rPr>
        <w:fldChar w:fldCharType="separate"/>
      </w:r>
      <w:r>
        <w:rPr>
          <w:noProof/>
        </w:rPr>
        <w:t>183</w:t>
      </w:r>
      <w:r>
        <w:rPr>
          <w:noProof/>
        </w:rPr>
        <w:fldChar w:fldCharType="end"/>
      </w:r>
    </w:p>
    <w:p w14:paraId="313D80D6" w14:textId="7412C44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_Toc216293609 \h </w:instrText>
      </w:r>
      <w:r>
        <w:rPr>
          <w:noProof/>
        </w:rPr>
      </w:r>
      <w:r>
        <w:rPr>
          <w:noProof/>
        </w:rPr>
        <w:fldChar w:fldCharType="separate"/>
      </w:r>
      <w:r>
        <w:rPr>
          <w:noProof/>
        </w:rPr>
        <w:t>184</w:t>
      </w:r>
      <w:r>
        <w:rPr>
          <w:noProof/>
        </w:rPr>
        <w:fldChar w:fldCharType="end"/>
      </w:r>
    </w:p>
    <w:p w14:paraId="1F845A5A" w14:textId="4DE738C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Job</w:t>
      </w:r>
      <w:r>
        <w:rPr>
          <w:noProof/>
        </w:rPr>
        <w:tab/>
      </w:r>
      <w:r>
        <w:rPr>
          <w:noProof/>
        </w:rPr>
        <w:fldChar w:fldCharType="begin" w:fldLock="1"/>
      </w:r>
      <w:r>
        <w:rPr>
          <w:noProof/>
        </w:rPr>
        <w:instrText xml:space="preserve"> PAGEREF _Toc216293610 \h </w:instrText>
      </w:r>
      <w:r>
        <w:rPr>
          <w:noProof/>
        </w:rPr>
      </w:r>
      <w:r>
        <w:rPr>
          <w:noProof/>
        </w:rPr>
        <w:fldChar w:fldCharType="separate"/>
      </w:r>
      <w:r>
        <w:rPr>
          <w:noProof/>
        </w:rPr>
        <w:t>184</w:t>
      </w:r>
      <w:r>
        <w:rPr>
          <w:noProof/>
        </w:rPr>
        <w:fldChar w:fldCharType="end"/>
      </w:r>
    </w:p>
    <w:p w14:paraId="338AE28C" w14:textId="53428E0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_Toc216293611 \h </w:instrText>
      </w:r>
      <w:r>
        <w:rPr>
          <w:noProof/>
        </w:rPr>
      </w:r>
      <w:r>
        <w:rPr>
          <w:noProof/>
        </w:rPr>
        <w:fldChar w:fldCharType="separate"/>
      </w:r>
      <w:r>
        <w:rPr>
          <w:noProof/>
        </w:rPr>
        <w:t>184</w:t>
      </w:r>
      <w:r>
        <w:rPr>
          <w:noProof/>
        </w:rPr>
        <w:fldChar w:fldCharType="end"/>
      </w:r>
    </w:p>
    <w:p w14:paraId="7221E302" w14:textId="74CADD1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_Toc216293612 \h </w:instrText>
      </w:r>
      <w:r>
        <w:rPr>
          <w:noProof/>
        </w:rPr>
      </w:r>
      <w:r>
        <w:rPr>
          <w:noProof/>
        </w:rPr>
        <w:fldChar w:fldCharType="separate"/>
      </w:r>
      <w:r>
        <w:rPr>
          <w:noProof/>
        </w:rPr>
        <w:t>184</w:t>
      </w:r>
      <w:r>
        <w:rPr>
          <w:noProof/>
        </w:rPr>
        <w:fldChar w:fldCharType="end"/>
      </w:r>
    </w:p>
    <w:p w14:paraId="190EAEE0" w14:textId="50F0630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_Toc216293613 \h </w:instrText>
      </w:r>
      <w:r>
        <w:rPr>
          <w:noProof/>
        </w:rPr>
      </w:r>
      <w:r>
        <w:rPr>
          <w:noProof/>
        </w:rPr>
        <w:fldChar w:fldCharType="separate"/>
      </w:r>
      <w:r>
        <w:rPr>
          <w:noProof/>
        </w:rPr>
        <w:t>184</w:t>
      </w:r>
      <w:r>
        <w:rPr>
          <w:noProof/>
        </w:rPr>
        <w:fldChar w:fldCharType="end"/>
      </w:r>
    </w:p>
    <w:p w14:paraId="6357979F" w14:textId="486192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_Toc216293614 \h </w:instrText>
      </w:r>
      <w:r>
        <w:rPr>
          <w:noProof/>
        </w:rPr>
      </w:r>
      <w:r>
        <w:rPr>
          <w:noProof/>
        </w:rPr>
        <w:fldChar w:fldCharType="separate"/>
      </w:r>
      <w:r>
        <w:rPr>
          <w:noProof/>
        </w:rPr>
        <w:t>188</w:t>
      </w:r>
      <w:r>
        <w:rPr>
          <w:noProof/>
        </w:rPr>
        <w:fldChar w:fldCharType="end"/>
      </w:r>
    </w:p>
    <w:p w14:paraId="32609D35" w14:textId="55C0BD9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Monitoring</w:t>
      </w:r>
      <w:r w:rsidRPr="009856A7">
        <w:rPr>
          <w:noProof/>
        </w:rPr>
        <w:t xml:space="preserve"> Subscriptions</w:t>
      </w:r>
      <w:r>
        <w:rPr>
          <w:noProof/>
        </w:rPr>
        <w:tab/>
      </w:r>
      <w:r>
        <w:rPr>
          <w:noProof/>
        </w:rPr>
        <w:fldChar w:fldCharType="begin" w:fldLock="1"/>
      </w:r>
      <w:r>
        <w:rPr>
          <w:noProof/>
        </w:rPr>
        <w:instrText xml:space="preserve"> PAGEREF _Toc216293615 \h </w:instrText>
      </w:r>
      <w:r>
        <w:rPr>
          <w:noProof/>
        </w:rPr>
      </w:r>
      <w:r>
        <w:rPr>
          <w:noProof/>
        </w:rPr>
        <w:fldChar w:fldCharType="separate"/>
      </w:r>
      <w:r>
        <w:rPr>
          <w:noProof/>
        </w:rPr>
        <w:t>188</w:t>
      </w:r>
      <w:r>
        <w:rPr>
          <w:noProof/>
        </w:rPr>
        <w:fldChar w:fldCharType="end"/>
      </w:r>
    </w:p>
    <w:p w14:paraId="3F7BCA0E" w14:textId="41FA984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_Toc216293616 \h </w:instrText>
      </w:r>
      <w:r>
        <w:rPr>
          <w:noProof/>
        </w:rPr>
      </w:r>
      <w:r>
        <w:rPr>
          <w:noProof/>
        </w:rPr>
        <w:fldChar w:fldCharType="separate"/>
      </w:r>
      <w:r>
        <w:rPr>
          <w:noProof/>
        </w:rPr>
        <w:t>188</w:t>
      </w:r>
      <w:r>
        <w:rPr>
          <w:noProof/>
        </w:rPr>
        <w:fldChar w:fldCharType="end"/>
      </w:r>
    </w:p>
    <w:p w14:paraId="0B033FB9" w14:textId="117AB3C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_Toc216293617 \h </w:instrText>
      </w:r>
      <w:r>
        <w:rPr>
          <w:noProof/>
        </w:rPr>
      </w:r>
      <w:r>
        <w:rPr>
          <w:noProof/>
        </w:rPr>
        <w:fldChar w:fldCharType="separate"/>
      </w:r>
      <w:r>
        <w:rPr>
          <w:noProof/>
        </w:rPr>
        <w:t>188</w:t>
      </w:r>
      <w:r>
        <w:rPr>
          <w:noProof/>
        </w:rPr>
        <w:fldChar w:fldCharType="end"/>
      </w:r>
    </w:p>
    <w:p w14:paraId="16B05E5F" w14:textId="1F3B1F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_Toc216293618 \h </w:instrText>
      </w:r>
      <w:r>
        <w:rPr>
          <w:noProof/>
        </w:rPr>
      </w:r>
      <w:r>
        <w:rPr>
          <w:noProof/>
        </w:rPr>
        <w:fldChar w:fldCharType="separate"/>
      </w:r>
      <w:r>
        <w:rPr>
          <w:noProof/>
        </w:rPr>
        <w:t>189</w:t>
      </w:r>
      <w:r>
        <w:rPr>
          <w:noProof/>
        </w:rPr>
        <w:fldChar w:fldCharType="end"/>
      </w:r>
    </w:p>
    <w:p w14:paraId="072124E7" w14:textId="007F5C0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_Toc216293619 \h </w:instrText>
      </w:r>
      <w:r>
        <w:rPr>
          <w:noProof/>
        </w:rPr>
      </w:r>
      <w:r>
        <w:rPr>
          <w:noProof/>
        </w:rPr>
        <w:fldChar w:fldCharType="separate"/>
      </w:r>
      <w:r>
        <w:rPr>
          <w:noProof/>
        </w:rPr>
        <w:t>189</w:t>
      </w:r>
      <w:r>
        <w:rPr>
          <w:noProof/>
        </w:rPr>
        <w:fldChar w:fldCharType="end"/>
      </w:r>
    </w:p>
    <w:p w14:paraId="1D9162D9" w14:textId="0100037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w:t>
      </w:r>
      <w:r w:rsidRPr="009856A7">
        <w:rPr>
          <w:noProof/>
        </w:rPr>
        <w:t xml:space="preserve"> Subscription</w:t>
      </w:r>
      <w:r>
        <w:rPr>
          <w:noProof/>
        </w:rPr>
        <w:tab/>
      </w:r>
      <w:r>
        <w:rPr>
          <w:noProof/>
        </w:rPr>
        <w:fldChar w:fldCharType="begin" w:fldLock="1"/>
      </w:r>
      <w:r>
        <w:rPr>
          <w:noProof/>
        </w:rPr>
        <w:instrText xml:space="preserve"> PAGEREF _Toc216293620 \h </w:instrText>
      </w:r>
      <w:r>
        <w:rPr>
          <w:noProof/>
        </w:rPr>
      </w:r>
      <w:r>
        <w:rPr>
          <w:noProof/>
        </w:rPr>
        <w:fldChar w:fldCharType="separate"/>
      </w:r>
      <w:r>
        <w:rPr>
          <w:noProof/>
        </w:rPr>
        <w:t>189</w:t>
      </w:r>
      <w:r>
        <w:rPr>
          <w:noProof/>
        </w:rPr>
        <w:fldChar w:fldCharType="end"/>
      </w:r>
    </w:p>
    <w:p w14:paraId="6D89E9C2" w14:textId="320FE50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_Toc216293621 \h </w:instrText>
      </w:r>
      <w:r>
        <w:rPr>
          <w:noProof/>
        </w:rPr>
      </w:r>
      <w:r>
        <w:rPr>
          <w:noProof/>
        </w:rPr>
        <w:fldChar w:fldCharType="separate"/>
      </w:r>
      <w:r>
        <w:rPr>
          <w:noProof/>
        </w:rPr>
        <w:t>189</w:t>
      </w:r>
      <w:r>
        <w:rPr>
          <w:noProof/>
        </w:rPr>
        <w:fldChar w:fldCharType="end"/>
      </w:r>
    </w:p>
    <w:p w14:paraId="5ED9A9E4" w14:textId="4807E82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_Toc216293622 \h </w:instrText>
      </w:r>
      <w:r>
        <w:rPr>
          <w:noProof/>
        </w:rPr>
      </w:r>
      <w:r>
        <w:rPr>
          <w:noProof/>
        </w:rPr>
        <w:fldChar w:fldCharType="separate"/>
      </w:r>
      <w:r>
        <w:rPr>
          <w:noProof/>
        </w:rPr>
        <w:t>190</w:t>
      </w:r>
      <w:r>
        <w:rPr>
          <w:noProof/>
        </w:rPr>
        <w:fldChar w:fldCharType="end"/>
      </w:r>
    </w:p>
    <w:p w14:paraId="5F5777C1" w14:textId="0966583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_Toc216293623 \h </w:instrText>
      </w:r>
      <w:r>
        <w:rPr>
          <w:noProof/>
        </w:rPr>
      </w:r>
      <w:r>
        <w:rPr>
          <w:noProof/>
        </w:rPr>
        <w:fldChar w:fldCharType="separate"/>
      </w:r>
      <w:r>
        <w:rPr>
          <w:noProof/>
        </w:rPr>
        <w:t>190</w:t>
      </w:r>
      <w:r>
        <w:rPr>
          <w:noProof/>
        </w:rPr>
        <w:fldChar w:fldCharType="end"/>
      </w:r>
    </w:p>
    <w:p w14:paraId="3999FE7B" w14:textId="2CA6B08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_Toc216293624 \h </w:instrText>
      </w:r>
      <w:r>
        <w:rPr>
          <w:noProof/>
        </w:rPr>
      </w:r>
      <w:r>
        <w:rPr>
          <w:noProof/>
        </w:rPr>
        <w:fldChar w:fldCharType="separate"/>
      </w:r>
      <w:r>
        <w:rPr>
          <w:noProof/>
        </w:rPr>
        <w:t>194</w:t>
      </w:r>
      <w:r>
        <w:rPr>
          <w:noProof/>
        </w:rPr>
        <w:fldChar w:fldCharType="end"/>
      </w:r>
    </w:p>
    <w:p w14:paraId="63C48694" w14:textId="68DCAE2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_Toc216293625 \h </w:instrText>
      </w:r>
      <w:r>
        <w:rPr>
          <w:noProof/>
        </w:rPr>
      </w:r>
      <w:r>
        <w:rPr>
          <w:noProof/>
        </w:rPr>
        <w:fldChar w:fldCharType="separate"/>
      </w:r>
      <w:r>
        <w:rPr>
          <w:noProof/>
        </w:rPr>
        <w:t>194</w:t>
      </w:r>
      <w:r>
        <w:rPr>
          <w:noProof/>
        </w:rPr>
        <w:fldChar w:fldCharType="end"/>
      </w:r>
    </w:p>
    <w:p w14:paraId="056BCA10" w14:textId="60F4E96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_Toc216293626 \h </w:instrText>
      </w:r>
      <w:r>
        <w:rPr>
          <w:noProof/>
        </w:rPr>
      </w:r>
      <w:r>
        <w:rPr>
          <w:noProof/>
        </w:rPr>
        <w:fldChar w:fldCharType="separate"/>
      </w:r>
      <w:r>
        <w:rPr>
          <w:noProof/>
        </w:rPr>
        <w:t>195</w:t>
      </w:r>
      <w:r>
        <w:rPr>
          <w:noProof/>
        </w:rPr>
        <w:fldChar w:fldCharType="end"/>
      </w:r>
    </w:p>
    <w:p w14:paraId="133389AD" w14:textId="2188DFF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_Toc216293627 \h </w:instrText>
      </w:r>
      <w:r>
        <w:rPr>
          <w:noProof/>
        </w:rPr>
      </w:r>
      <w:r>
        <w:rPr>
          <w:noProof/>
        </w:rPr>
        <w:fldChar w:fldCharType="separate"/>
      </w:r>
      <w:r>
        <w:rPr>
          <w:noProof/>
        </w:rPr>
        <w:t>195</w:t>
      </w:r>
      <w:r>
        <w:rPr>
          <w:noProof/>
        </w:rPr>
        <w:fldChar w:fldCharType="end"/>
      </w:r>
    </w:p>
    <w:p w14:paraId="3B357EBA" w14:textId="4C9D0C4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_Toc216293628 \h </w:instrText>
      </w:r>
      <w:r>
        <w:rPr>
          <w:noProof/>
        </w:rPr>
      </w:r>
      <w:r>
        <w:rPr>
          <w:noProof/>
        </w:rPr>
        <w:fldChar w:fldCharType="separate"/>
      </w:r>
      <w:r>
        <w:rPr>
          <w:noProof/>
        </w:rPr>
        <w:t>195</w:t>
      </w:r>
      <w:r>
        <w:rPr>
          <w:noProof/>
        </w:rPr>
        <w:fldChar w:fldCharType="end"/>
      </w:r>
    </w:p>
    <w:p w14:paraId="0E4B66FC" w14:textId="629296F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_Toc216293629 \h </w:instrText>
      </w:r>
      <w:r>
        <w:rPr>
          <w:noProof/>
        </w:rPr>
      </w:r>
      <w:r>
        <w:rPr>
          <w:noProof/>
        </w:rPr>
        <w:fldChar w:fldCharType="separate"/>
      </w:r>
      <w:r>
        <w:rPr>
          <w:noProof/>
        </w:rPr>
        <w:t>196</w:t>
      </w:r>
      <w:r>
        <w:rPr>
          <w:noProof/>
        </w:rPr>
        <w:fldChar w:fldCharType="end"/>
      </w:r>
    </w:p>
    <w:p w14:paraId="7DBA9AF9" w14:textId="76B9796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_Toc216293630 \h </w:instrText>
      </w:r>
      <w:r>
        <w:rPr>
          <w:noProof/>
        </w:rPr>
      </w:r>
      <w:r>
        <w:rPr>
          <w:noProof/>
        </w:rPr>
        <w:fldChar w:fldCharType="separate"/>
      </w:r>
      <w:r>
        <w:rPr>
          <w:noProof/>
        </w:rPr>
        <w:t>196</w:t>
      </w:r>
      <w:r>
        <w:rPr>
          <w:noProof/>
        </w:rPr>
        <w:fldChar w:fldCharType="end"/>
      </w:r>
    </w:p>
    <w:p w14:paraId="7AD842F5" w14:textId="12CF4B3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_Toc216293631 \h </w:instrText>
      </w:r>
      <w:r>
        <w:rPr>
          <w:noProof/>
        </w:rPr>
      </w:r>
      <w:r>
        <w:rPr>
          <w:noProof/>
        </w:rPr>
        <w:fldChar w:fldCharType="separate"/>
      </w:r>
      <w:r>
        <w:rPr>
          <w:noProof/>
        </w:rPr>
        <w:t>196</w:t>
      </w:r>
      <w:r>
        <w:rPr>
          <w:noProof/>
        </w:rPr>
        <w:fldChar w:fldCharType="end"/>
      </w:r>
    </w:p>
    <w:p w14:paraId="558D9E9F" w14:textId="7FF7D47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_Toc216293632 \h </w:instrText>
      </w:r>
      <w:r>
        <w:rPr>
          <w:noProof/>
        </w:rPr>
      </w:r>
      <w:r>
        <w:rPr>
          <w:noProof/>
        </w:rPr>
        <w:fldChar w:fldCharType="separate"/>
      </w:r>
      <w:r>
        <w:rPr>
          <w:noProof/>
        </w:rPr>
        <w:t>196</w:t>
      </w:r>
      <w:r>
        <w:rPr>
          <w:noProof/>
        </w:rPr>
        <w:fldChar w:fldCharType="end"/>
      </w:r>
    </w:p>
    <w:p w14:paraId="350B3013" w14:textId="07528AB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_Toc216293633 \h </w:instrText>
      </w:r>
      <w:r>
        <w:rPr>
          <w:noProof/>
        </w:rPr>
      </w:r>
      <w:r>
        <w:rPr>
          <w:noProof/>
        </w:rPr>
        <w:fldChar w:fldCharType="separate"/>
      </w:r>
      <w:r>
        <w:rPr>
          <w:noProof/>
        </w:rPr>
        <w:t>197</w:t>
      </w:r>
      <w:r>
        <w:rPr>
          <w:noProof/>
        </w:rPr>
        <w:fldChar w:fldCharType="end"/>
      </w:r>
    </w:p>
    <w:p w14:paraId="09401B7A" w14:textId="0656583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_Toc216293634 \h </w:instrText>
      </w:r>
      <w:r>
        <w:rPr>
          <w:noProof/>
        </w:rPr>
      </w:r>
      <w:r>
        <w:rPr>
          <w:noProof/>
        </w:rPr>
        <w:fldChar w:fldCharType="separate"/>
      </w:r>
      <w:r>
        <w:rPr>
          <w:noProof/>
        </w:rPr>
        <w:t>197</w:t>
      </w:r>
      <w:r>
        <w:rPr>
          <w:noProof/>
        </w:rPr>
        <w:fldChar w:fldCharType="end"/>
      </w:r>
    </w:p>
    <w:p w14:paraId="7B6AD13D" w14:textId="6105F7A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_Toc216293635 \h </w:instrText>
      </w:r>
      <w:r>
        <w:rPr>
          <w:noProof/>
        </w:rPr>
      </w:r>
      <w:r>
        <w:rPr>
          <w:noProof/>
        </w:rPr>
        <w:fldChar w:fldCharType="separate"/>
      </w:r>
      <w:r>
        <w:rPr>
          <w:noProof/>
        </w:rPr>
        <w:t>198</w:t>
      </w:r>
      <w:r>
        <w:rPr>
          <w:noProof/>
        </w:rPr>
        <w:fldChar w:fldCharType="end"/>
      </w:r>
    </w:p>
    <w:p w14:paraId="4BE9FAA9" w14:textId="7318D3D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_Toc216293636 \h </w:instrText>
      </w:r>
      <w:r>
        <w:rPr>
          <w:noProof/>
        </w:rPr>
      </w:r>
      <w:r>
        <w:rPr>
          <w:noProof/>
        </w:rPr>
        <w:fldChar w:fldCharType="separate"/>
      </w:r>
      <w:r>
        <w:rPr>
          <w:noProof/>
        </w:rPr>
        <w:t>198</w:t>
      </w:r>
      <w:r>
        <w:rPr>
          <w:noProof/>
        </w:rPr>
        <w:fldChar w:fldCharType="end"/>
      </w:r>
    </w:p>
    <w:p w14:paraId="6A41F5A4" w14:textId="328FDFA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_Toc216293637 \h </w:instrText>
      </w:r>
      <w:r>
        <w:rPr>
          <w:noProof/>
        </w:rPr>
      </w:r>
      <w:r>
        <w:rPr>
          <w:noProof/>
        </w:rPr>
        <w:fldChar w:fldCharType="separate"/>
      </w:r>
      <w:r>
        <w:rPr>
          <w:noProof/>
        </w:rPr>
        <w:t>199</w:t>
      </w:r>
      <w:r>
        <w:rPr>
          <w:noProof/>
        </w:rPr>
        <w:fldChar w:fldCharType="end"/>
      </w:r>
    </w:p>
    <w:p w14:paraId="7F798305" w14:textId="3E070AA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_Toc216293638 \h </w:instrText>
      </w:r>
      <w:r>
        <w:rPr>
          <w:noProof/>
        </w:rPr>
      </w:r>
      <w:r>
        <w:rPr>
          <w:noProof/>
        </w:rPr>
        <w:fldChar w:fldCharType="separate"/>
      </w:r>
      <w:r>
        <w:rPr>
          <w:noProof/>
        </w:rPr>
        <w:t>199</w:t>
      </w:r>
      <w:r>
        <w:rPr>
          <w:noProof/>
        </w:rPr>
        <w:fldChar w:fldCharType="end"/>
      </w:r>
    </w:p>
    <w:p w14:paraId="73A44CFA" w14:textId="0528164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MonitoringJob</w:t>
      </w:r>
      <w:r>
        <w:rPr>
          <w:noProof/>
        </w:rPr>
        <w:tab/>
      </w:r>
      <w:r>
        <w:rPr>
          <w:noProof/>
        </w:rPr>
        <w:fldChar w:fldCharType="begin" w:fldLock="1"/>
      </w:r>
      <w:r>
        <w:rPr>
          <w:noProof/>
        </w:rPr>
        <w:instrText xml:space="preserve"> PAGEREF _Toc216293639 \h </w:instrText>
      </w:r>
      <w:r>
        <w:rPr>
          <w:noProof/>
        </w:rPr>
      </w:r>
      <w:r>
        <w:rPr>
          <w:noProof/>
        </w:rPr>
        <w:fldChar w:fldCharType="separate"/>
      </w:r>
      <w:r>
        <w:rPr>
          <w:noProof/>
        </w:rPr>
        <w:t>199</w:t>
      </w:r>
      <w:r>
        <w:rPr>
          <w:noProof/>
        </w:rPr>
        <w:fldChar w:fldCharType="end"/>
      </w:r>
    </w:p>
    <w:p w14:paraId="0129FDE6" w14:textId="1910AF3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MonitoringJobPatch</w:t>
      </w:r>
      <w:r>
        <w:rPr>
          <w:noProof/>
        </w:rPr>
        <w:tab/>
      </w:r>
      <w:r>
        <w:rPr>
          <w:noProof/>
        </w:rPr>
        <w:fldChar w:fldCharType="begin" w:fldLock="1"/>
      </w:r>
      <w:r>
        <w:rPr>
          <w:noProof/>
        </w:rPr>
        <w:instrText xml:space="preserve"> PAGEREF _Toc216293640 \h </w:instrText>
      </w:r>
      <w:r>
        <w:rPr>
          <w:noProof/>
        </w:rPr>
      </w:r>
      <w:r>
        <w:rPr>
          <w:noProof/>
        </w:rPr>
        <w:fldChar w:fldCharType="separate"/>
      </w:r>
      <w:r>
        <w:rPr>
          <w:noProof/>
        </w:rPr>
        <w:t>199</w:t>
      </w:r>
      <w:r>
        <w:rPr>
          <w:noProof/>
        </w:rPr>
        <w:fldChar w:fldCharType="end"/>
      </w:r>
    </w:p>
    <w:p w14:paraId="42FE0366" w14:textId="0FCEAF5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MonitoringMetric</w:t>
      </w:r>
      <w:r>
        <w:rPr>
          <w:noProof/>
        </w:rPr>
        <w:tab/>
      </w:r>
      <w:r>
        <w:rPr>
          <w:noProof/>
        </w:rPr>
        <w:fldChar w:fldCharType="begin" w:fldLock="1"/>
      </w:r>
      <w:r>
        <w:rPr>
          <w:noProof/>
        </w:rPr>
        <w:instrText xml:space="preserve"> PAGEREF _Toc216293641 \h </w:instrText>
      </w:r>
      <w:r>
        <w:rPr>
          <w:noProof/>
        </w:rPr>
      </w:r>
      <w:r>
        <w:rPr>
          <w:noProof/>
        </w:rPr>
        <w:fldChar w:fldCharType="separate"/>
      </w:r>
      <w:r>
        <w:rPr>
          <w:noProof/>
        </w:rPr>
        <w:t>200</w:t>
      </w:r>
      <w:r>
        <w:rPr>
          <w:noProof/>
        </w:rPr>
        <w:fldChar w:fldCharType="end"/>
      </w:r>
    </w:p>
    <w:p w14:paraId="25D5254B" w14:textId="3941DD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MonPerfAnalytics</w:t>
      </w:r>
      <w:r>
        <w:rPr>
          <w:noProof/>
        </w:rPr>
        <w:tab/>
      </w:r>
      <w:r>
        <w:rPr>
          <w:noProof/>
        </w:rPr>
        <w:fldChar w:fldCharType="begin" w:fldLock="1"/>
      </w:r>
      <w:r>
        <w:rPr>
          <w:noProof/>
        </w:rPr>
        <w:instrText xml:space="preserve"> PAGEREF _Toc216293642 \h </w:instrText>
      </w:r>
      <w:r>
        <w:rPr>
          <w:noProof/>
        </w:rPr>
      </w:r>
      <w:r>
        <w:rPr>
          <w:noProof/>
        </w:rPr>
        <w:fldChar w:fldCharType="separate"/>
      </w:r>
      <w:r>
        <w:rPr>
          <w:noProof/>
        </w:rPr>
        <w:t>200</w:t>
      </w:r>
      <w:r>
        <w:rPr>
          <w:noProof/>
        </w:rPr>
        <w:fldChar w:fldCharType="end"/>
      </w:r>
    </w:p>
    <w:p w14:paraId="7D0466E3" w14:textId="2DAEDBE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MonitoringSubsc</w:t>
      </w:r>
      <w:r>
        <w:rPr>
          <w:noProof/>
        </w:rPr>
        <w:tab/>
      </w:r>
      <w:r>
        <w:rPr>
          <w:noProof/>
        </w:rPr>
        <w:fldChar w:fldCharType="begin" w:fldLock="1"/>
      </w:r>
      <w:r>
        <w:rPr>
          <w:noProof/>
        </w:rPr>
        <w:instrText xml:space="preserve"> PAGEREF _Toc216293643 \h </w:instrText>
      </w:r>
      <w:r>
        <w:rPr>
          <w:noProof/>
        </w:rPr>
      </w:r>
      <w:r>
        <w:rPr>
          <w:noProof/>
        </w:rPr>
        <w:fldChar w:fldCharType="separate"/>
      </w:r>
      <w:r>
        <w:rPr>
          <w:noProof/>
        </w:rPr>
        <w:t>201</w:t>
      </w:r>
      <w:r>
        <w:rPr>
          <w:noProof/>
        </w:rPr>
        <w:fldChar w:fldCharType="end"/>
      </w:r>
    </w:p>
    <w:p w14:paraId="2CEC1EF5" w14:textId="58857F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MonitoringSubscPatch</w:t>
      </w:r>
      <w:r>
        <w:rPr>
          <w:noProof/>
        </w:rPr>
        <w:tab/>
      </w:r>
      <w:r>
        <w:rPr>
          <w:noProof/>
        </w:rPr>
        <w:fldChar w:fldCharType="begin" w:fldLock="1"/>
      </w:r>
      <w:r>
        <w:rPr>
          <w:noProof/>
        </w:rPr>
        <w:instrText xml:space="preserve"> PAGEREF _Toc216293644 \h </w:instrText>
      </w:r>
      <w:r>
        <w:rPr>
          <w:noProof/>
        </w:rPr>
      </w:r>
      <w:r>
        <w:rPr>
          <w:noProof/>
        </w:rPr>
        <w:fldChar w:fldCharType="separate"/>
      </w:r>
      <w:r>
        <w:rPr>
          <w:noProof/>
        </w:rPr>
        <w:t>201</w:t>
      </w:r>
      <w:r>
        <w:rPr>
          <w:noProof/>
        </w:rPr>
        <w:fldChar w:fldCharType="end"/>
      </w:r>
    </w:p>
    <w:p w14:paraId="796C66A8" w14:textId="59A4417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ReportingInfo</w:t>
      </w:r>
      <w:r>
        <w:rPr>
          <w:noProof/>
        </w:rPr>
        <w:tab/>
      </w:r>
      <w:r>
        <w:rPr>
          <w:noProof/>
        </w:rPr>
        <w:fldChar w:fldCharType="begin" w:fldLock="1"/>
      </w:r>
      <w:r>
        <w:rPr>
          <w:noProof/>
        </w:rPr>
        <w:instrText xml:space="preserve"> PAGEREF _Toc216293645 \h </w:instrText>
      </w:r>
      <w:r>
        <w:rPr>
          <w:noProof/>
        </w:rPr>
      </w:r>
      <w:r>
        <w:rPr>
          <w:noProof/>
        </w:rPr>
        <w:fldChar w:fldCharType="separate"/>
      </w:r>
      <w:r>
        <w:rPr>
          <w:noProof/>
        </w:rPr>
        <w:t>202</w:t>
      </w:r>
      <w:r>
        <w:rPr>
          <w:noProof/>
        </w:rPr>
        <w:fldChar w:fldCharType="end"/>
      </w:r>
    </w:p>
    <w:p w14:paraId="4EAB2A13" w14:textId="08620DF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MonitoringNotif</w:t>
      </w:r>
      <w:r>
        <w:rPr>
          <w:noProof/>
        </w:rPr>
        <w:tab/>
      </w:r>
      <w:r>
        <w:rPr>
          <w:noProof/>
        </w:rPr>
        <w:fldChar w:fldCharType="begin" w:fldLock="1"/>
      </w:r>
      <w:r>
        <w:rPr>
          <w:noProof/>
        </w:rPr>
        <w:instrText xml:space="preserve"> PAGEREF _Toc216293646 \h </w:instrText>
      </w:r>
      <w:r>
        <w:rPr>
          <w:noProof/>
        </w:rPr>
      </w:r>
      <w:r>
        <w:rPr>
          <w:noProof/>
        </w:rPr>
        <w:fldChar w:fldCharType="separate"/>
      </w:r>
      <w:r>
        <w:rPr>
          <w:noProof/>
        </w:rPr>
        <w:t>202</w:t>
      </w:r>
      <w:r>
        <w:rPr>
          <w:noProof/>
        </w:rPr>
        <w:fldChar w:fldCharType="end"/>
      </w:r>
    </w:p>
    <w:p w14:paraId="1779FC3D" w14:textId="709CCA8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ReportingData</w:t>
      </w:r>
      <w:r>
        <w:rPr>
          <w:noProof/>
        </w:rPr>
        <w:tab/>
      </w:r>
      <w:r>
        <w:rPr>
          <w:noProof/>
        </w:rPr>
        <w:fldChar w:fldCharType="begin" w:fldLock="1"/>
      </w:r>
      <w:r>
        <w:rPr>
          <w:noProof/>
        </w:rPr>
        <w:instrText xml:space="preserve"> PAGEREF _Toc216293647 \h </w:instrText>
      </w:r>
      <w:r>
        <w:rPr>
          <w:noProof/>
        </w:rPr>
      </w:r>
      <w:r>
        <w:rPr>
          <w:noProof/>
        </w:rPr>
        <w:fldChar w:fldCharType="separate"/>
      </w:r>
      <w:r>
        <w:rPr>
          <w:noProof/>
        </w:rPr>
        <w:t>203</w:t>
      </w:r>
      <w:r>
        <w:rPr>
          <w:noProof/>
        </w:rPr>
        <w:fldChar w:fldCharType="end"/>
      </w:r>
    </w:p>
    <w:p w14:paraId="3DCE61C3" w14:textId="42C07E5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MonPerfAnalyRes</w:t>
      </w:r>
      <w:r>
        <w:rPr>
          <w:noProof/>
        </w:rPr>
        <w:tab/>
      </w:r>
      <w:r>
        <w:rPr>
          <w:noProof/>
        </w:rPr>
        <w:fldChar w:fldCharType="begin" w:fldLock="1"/>
      </w:r>
      <w:r>
        <w:rPr>
          <w:noProof/>
        </w:rPr>
        <w:instrText xml:space="preserve"> PAGEREF _Toc216293648 \h </w:instrText>
      </w:r>
      <w:r>
        <w:rPr>
          <w:noProof/>
        </w:rPr>
      </w:r>
      <w:r>
        <w:rPr>
          <w:noProof/>
        </w:rPr>
        <w:fldChar w:fldCharType="separate"/>
      </w:r>
      <w:r>
        <w:rPr>
          <w:noProof/>
        </w:rPr>
        <w:t>203</w:t>
      </w:r>
      <w:r>
        <w:rPr>
          <w:noProof/>
        </w:rPr>
        <w:fldChar w:fldCharType="end"/>
      </w:r>
    </w:p>
    <w:p w14:paraId="3189591F" w14:textId="43BC20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MonitoringReq</w:t>
      </w:r>
      <w:r>
        <w:rPr>
          <w:noProof/>
        </w:rPr>
        <w:tab/>
      </w:r>
      <w:r>
        <w:rPr>
          <w:noProof/>
        </w:rPr>
        <w:fldChar w:fldCharType="begin" w:fldLock="1"/>
      </w:r>
      <w:r>
        <w:rPr>
          <w:noProof/>
        </w:rPr>
        <w:instrText xml:space="preserve"> PAGEREF _Toc216293649 \h </w:instrText>
      </w:r>
      <w:r>
        <w:rPr>
          <w:noProof/>
        </w:rPr>
      </w:r>
      <w:r>
        <w:rPr>
          <w:noProof/>
        </w:rPr>
        <w:fldChar w:fldCharType="separate"/>
      </w:r>
      <w:r>
        <w:rPr>
          <w:noProof/>
        </w:rPr>
        <w:t>203</w:t>
      </w:r>
      <w:r>
        <w:rPr>
          <w:noProof/>
        </w:rPr>
        <w:fldChar w:fldCharType="end"/>
      </w:r>
    </w:p>
    <w:p w14:paraId="7D2CC796" w14:textId="25F1103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MonitoringResp</w:t>
      </w:r>
      <w:r>
        <w:rPr>
          <w:noProof/>
        </w:rPr>
        <w:tab/>
      </w:r>
      <w:r>
        <w:rPr>
          <w:noProof/>
        </w:rPr>
        <w:fldChar w:fldCharType="begin" w:fldLock="1"/>
      </w:r>
      <w:r>
        <w:rPr>
          <w:noProof/>
        </w:rPr>
        <w:instrText xml:space="preserve"> PAGEREF _Toc216293650 \h </w:instrText>
      </w:r>
      <w:r>
        <w:rPr>
          <w:noProof/>
        </w:rPr>
      </w:r>
      <w:r>
        <w:rPr>
          <w:noProof/>
        </w:rPr>
        <w:fldChar w:fldCharType="separate"/>
      </w:r>
      <w:r>
        <w:rPr>
          <w:noProof/>
        </w:rPr>
        <w:t>204</w:t>
      </w:r>
      <w:r>
        <w:rPr>
          <w:noProof/>
        </w:rPr>
        <w:fldChar w:fldCharType="end"/>
      </w:r>
    </w:p>
    <w:p w14:paraId="39F1B0B7" w14:textId="70DDCB1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MonReqMetrics</w:t>
      </w:r>
      <w:r>
        <w:rPr>
          <w:noProof/>
        </w:rPr>
        <w:tab/>
      </w:r>
      <w:r>
        <w:rPr>
          <w:noProof/>
        </w:rPr>
        <w:fldChar w:fldCharType="begin" w:fldLock="1"/>
      </w:r>
      <w:r>
        <w:rPr>
          <w:noProof/>
        </w:rPr>
        <w:instrText xml:space="preserve"> PAGEREF _Toc216293651 \h </w:instrText>
      </w:r>
      <w:r>
        <w:rPr>
          <w:noProof/>
        </w:rPr>
      </w:r>
      <w:r>
        <w:rPr>
          <w:noProof/>
        </w:rPr>
        <w:fldChar w:fldCharType="separate"/>
      </w:r>
      <w:r>
        <w:rPr>
          <w:noProof/>
        </w:rPr>
        <w:t>204</w:t>
      </w:r>
      <w:r>
        <w:rPr>
          <w:noProof/>
        </w:rPr>
        <w:fldChar w:fldCharType="end"/>
      </w:r>
    </w:p>
    <w:p w14:paraId="081533A0" w14:textId="16B992D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MonRespRepData</w:t>
      </w:r>
      <w:r>
        <w:rPr>
          <w:noProof/>
        </w:rPr>
        <w:tab/>
      </w:r>
      <w:r>
        <w:rPr>
          <w:noProof/>
        </w:rPr>
        <w:fldChar w:fldCharType="begin" w:fldLock="1"/>
      </w:r>
      <w:r>
        <w:rPr>
          <w:noProof/>
        </w:rPr>
        <w:instrText xml:space="preserve"> PAGEREF _Toc216293652 \h </w:instrText>
      </w:r>
      <w:r>
        <w:rPr>
          <w:noProof/>
        </w:rPr>
      </w:r>
      <w:r>
        <w:rPr>
          <w:noProof/>
        </w:rPr>
        <w:fldChar w:fldCharType="separate"/>
      </w:r>
      <w:r>
        <w:rPr>
          <w:noProof/>
        </w:rPr>
        <w:t>205</w:t>
      </w:r>
      <w:r>
        <w:rPr>
          <w:noProof/>
        </w:rPr>
        <w:fldChar w:fldCharType="end"/>
      </w:r>
    </w:p>
    <w:p w14:paraId="306A3E1E" w14:textId="091435E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_Toc216293653 \h </w:instrText>
      </w:r>
      <w:r>
        <w:rPr>
          <w:noProof/>
        </w:rPr>
      </w:r>
      <w:r>
        <w:rPr>
          <w:noProof/>
        </w:rPr>
        <w:fldChar w:fldCharType="separate"/>
      </w:r>
      <w:r>
        <w:rPr>
          <w:noProof/>
        </w:rPr>
        <w:t>205</w:t>
      </w:r>
      <w:r>
        <w:rPr>
          <w:noProof/>
        </w:rPr>
        <w:fldChar w:fldCharType="end"/>
      </w:r>
    </w:p>
    <w:p w14:paraId="76DDD931" w14:textId="24B38FB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_Toc216293654 \h </w:instrText>
      </w:r>
      <w:r>
        <w:rPr>
          <w:noProof/>
        </w:rPr>
      </w:r>
      <w:r>
        <w:rPr>
          <w:noProof/>
        </w:rPr>
        <w:fldChar w:fldCharType="separate"/>
      </w:r>
      <w:r>
        <w:rPr>
          <w:noProof/>
        </w:rPr>
        <w:t>205</w:t>
      </w:r>
      <w:r>
        <w:rPr>
          <w:noProof/>
        </w:rPr>
        <w:fldChar w:fldCharType="end"/>
      </w:r>
    </w:p>
    <w:p w14:paraId="37E213E7" w14:textId="088F8F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_Toc216293655 \h </w:instrText>
      </w:r>
      <w:r>
        <w:rPr>
          <w:noProof/>
        </w:rPr>
      </w:r>
      <w:r>
        <w:rPr>
          <w:noProof/>
        </w:rPr>
        <w:fldChar w:fldCharType="separate"/>
      </w:r>
      <w:r>
        <w:rPr>
          <w:noProof/>
        </w:rPr>
        <w:t>205</w:t>
      </w:r>
      <w:r>
        <w:rPr>
          <w:noProof/>
        </w:rPr>
        <w:fldChar w:fldCharType="end"/>
      </w:r>
    </w:p>
    <w:p w14:paraId="77225C5B" w14:textId="0739EE5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MonPerfMetric</w:t>
      </w:r>
      <w:r>
        <w:rPr>
          <w:noProof/>
        </w:rPr>
        <w:tab/>
      </w:r>
      <w:r>
        <w:rPr>
          <w:noProof/>
        </w:rPr>
        <w:fldChar w:fldCharType="begin" w:fldLock="1"/>
      </w:r>
      <w:r>
        <w:rPr>
          <w:noProof/>
        </w:rPr>
        <w:instrText xml:space="preserve"> PAGEREF _Toc216293656 \h </w:instrText>
      </w:r>
      <w:r>
        <w:rPr>
          <w:noProof/>
        </w:rPr>
      </w:r>
      <w:r>
        <w:rPr>
          <w:noProof/>
        </w:rPr>
        <w:fldChar w:fldCharType="separate"/>
      </w:r>
      <w:r>
        <w:rPr>
          <w:noProof/>
        </w:rPr>
        <w:t>205</w:t>
      </w:r>
      <w:r>
        <w:rPr>
          <w:noProof/>
        </w:rPr>
        <w:fldChar w:fldCharType="end"/>
      </w:r>
    </w:p>
    <w:p w14:paraId="7C3E0E49" w14:textId="266768E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_Toc216293657 \h </w:instrText>
      </w:r>
      <w:r>
        <w:rPr>
          <w:noProof/>
        </w:rPr>
      </w:r>
      <w:r>
        <w:rPr>
          <w:noProof/>
        </w:rPr>
        <w:fldChar w:fldCharType="separate"/>
      </w:r>
      <w:r>
        <w:rPr>
          <w:noProof/>
        </w:rPr>
        <w:t>206</w:t>
      </w:r>
      <w:r>
        <w:rPr>
          <w:noProof/>
        </w:rPr>
        <w:fldChar w:fldCharType="end"/>
      </w:r>
    </w:p>
    <w:p w14:paraId="73B6F0D7" w14:textId="7442C85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_Toc216293658 \h </w:instrText>
      </w:r>
      <w:r>
        <w:rPr>
          <w:noProof/>
        </w:rPr>
      </w:r>
      <w:r>
        <w:rPr>
          <w:noProof/>
        </w:rPr>
        <w:fldChar w:fldCharType="separate"/>
      </w:r>
      <w:r>
        <w:rPr>
          <w:noProof/>
        </w:rPr>
        <w:t>206</w:t>
      </w:r>
      <w:r>
        <w:rPr>
          <w:noProof/>
        </w:rPr>
        <w:fldChar w:fldCharType="end"/>
      </w:r>
    </w:p>
    <w:p w14:paraId="4C425EB7" w14:textId="459A47E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_Toc216293659 \h </w:instrText>
      </w:r>
      <w:r>
        <w:rPr>
          <w:noProof/>
        </w:rPr>
      </w:r>
      <w:r>
        <w:rPr>
          <w:noProof/>
        </w:rPr>
        <w:fldChar w:fldCharType="separate"/>
      </w:r>
      <w:r>
        <w:rPr>
          <w:noProof/>
        </w:rPr>
        <w:t>206</w:t>
      </w:r>
      <w:r>
        <w:rPr>
          <w:noProof/>
        </w:rPr>
        <w:fldChar w:fldCharType="end"/>
      </w:r>
    </w:p>
    <w:p w14:paraId="29388100" w14:textId="0252F4B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_Toc216293660 \h </w:instrText>
      </w:r>
      <w:r>
        <w:rPr>
          <w:noProof/>
        </w:rPr>
      </w:r>
      <w:r>
        <w:rPr>
          <w:noProof/>
        </w:rPr>
        <w:fldChar w:fldCharType="separate"/>
      </w:r>
      <w:r>
        <w:rPr>
          <w:noProof/>
        </w:rPr>
        <w:t>206</w:t>
      </w:r>
      <w:r>
        <w:rPr>
          <w:noProof/>
        </w:rPr>
        <w:fldChar w:fldCharType="end"/>
      </w:r>
    </w:p>
    <w:p w14:paraId="77B9B3C4" w14:textId="35B9CF7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_Toc216293661 \h </w:instrText>
      </w:r>
      <w:r>
        <w:rPr>
          <w:noProof/>
        </w:rPr>
      </w:r>
      <w:r>
        <w:rPr>
          <w:noProof/>
        </w:rPr>
        <w:fldChar w:fldCharType="separate"/>
      </w:r>
      <w:r>
        <w:rPr>
          <w:noProof/>
        </w:rPr>
        <w:t>206</w:t>
      </w:r>
      <w:r>
        <w:rPr>
          <w:noProof/>
        </w:rPr>
        <w:fldChar w:fldCharType="end"/>
      </w:r>
    </w:p>
    <w:p w14:paraId="2A324D15" w14:textId="420209B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_Toc216293662 \h </w:instrText>
      </w:r>
      <w:r>
        <w:rPr>
          <w:noProof/>
        </w:rPr>
      </w:r>
      <w:r>
        <w:rPr>
          <w:noProof/>
        </w:rPr>
        <w:fldChar w:fldCharType="separate"/>
      </w:r>
      <w:r>
        <w:rPr>
          <w:noProof/>
        </w:rPr>
        <w:t>206</w:t>
      </w:r>
      <w:r>
        <w:rPr>
          <w:noProof/>
        </w:rPr>
        <w:fldChar w:fldCharType="end"/>
      </w:r>
    </w:p>
    <w:p w14:paraId="66C3E13D" w14:textId="6416491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_Toc216293663 \h </w:instrText>
      </w:r>
      <w:r>
        <w:rPr>
          <w:noProof/>
        </w:rPr>
      </w:r>
      <w:r>
        <w:rPr>
          <w:noProof/>
        </w:rPr>
        <w:fldChar w:fldCharType="separate"/>
      </w:r>
      <w:r>
        <w:rPr>
          <w:noProof/>
        </w:rPr>
        <w:t>206</w:t>
      </w:r>
      <w:r>
        <w:rPr>
          <w:noProof/>
        </w:rPr>
        <w:fldChar w:fldCharType="end"/>
      </w:r>
    </w:p>
    <w:p w14:paraId="03A4CD5C" w14:textId="5237E9B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_Toc216293664 \h </w:instrText>
      </w:r>
      <w:r>
        <w:rPr>
          <w:noProof/>
        </w:rPr>
      </w:r>
      <w:r>
        <w:rPr>
          <w:noProof/>
        </w:rPr>
        <w:fldChar w:fldCharType="separate"/>
      </w:r>
      <w:r>
        <w:rPr>
          <w:noProof/>
        </w:rPr>
        <w:t>207</w:t>
      </w:r>
      <w:r>
        <w:rPr>
          <w:noProof/>
        </w:rPr>
        <w:fldChar w:fldCharType="end"/>
      </w:r>
    </w:p>
    <w:p w14:paraId="646700FC" w14:textId="32CC96D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_Toc216293665 \h </w:instrText>
      </w:r>
      <w:r>
        <w:rPr>
          <w:noProof/>
        </w:rPr>
      </w:r>
      <w:r>
        <w:rPr>
          <w:noProof/>
        </w:rPr>
        <w:fldChar w:fldCharType="separate"/>
      </w:r>
      <w:r>
        <w:rPr>
          <w:noProof/>
        </w:rPr>
        <w:t>207</w:t>
      </w:r>
      <w:r>
        <w:rPr>
          <w:noProof/>
        </w:rPr>
        <w:fldChar w:fldCharType="end"/>
      </w:r>
    </w:p>
    <w:p w14:paraId="5E9DB716" w14:textId="0D884913"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fldLock="1"/>
      </w:r>
      <w:r>
        <w:rPr>
          <w:noProof/>
        </w:rPr>
        <w:instrText xml:space="preserve"> PAGEREF _Toc216293666 \h </w:instrText>
      </w:r>
      <w:r>
        <w:rPr>
          <w:noProof/>
        </w:rPr>
      </w:r>
      <w:r>
        <w:rPr>
          <w:noProof/>
        </w:rPr>
        <w:fldChar w:fldCharType="separate"/>
      </w:r>
      <w:r>
        <w:rPr>
          <w:noProof/>
        </w:rPr>
        <w:t>207</w:t>
      </w:r>
      <w:r>
        <w:rPr>
          <w:noProof/>
        </w:rPr>
        <w:fldChar w:fldCharType="end"/>
      </w:r>
    </w:p>
    <w:p w14:paraId="6385A447" w14:textId="73D7034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_Toc216293667 \h </w:instrText>
      </w:r>
      <w:r>
        <w:rPr>
          <w:noProof/>
        </w:rPr>
      </w:r>
      <w:r>
        <w:rPr>
          <w:noProof/>
        </w:rPr>
        <w:fldChar w:fldCharType="separate"/>
      </w:r>
      <w:r>
        <w:rPr>
          <w:noProof/>
        </w:rPr>
        <w:t>207</w:t>
      </w:r>
      <w:r>
        <w:rPr>
          <w:noProof/>
        </w:rPr>
        <w:fldChar w:fldCharType="end"/>
      </w:r>
    </w:p>
    <w:p w14:paraId="18FC171B" w14:textId="3B77A1D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_Toc216293668 \h </w:instrText>
      </w:r>
      <w:r>
        <w:rPr>
          <w:noProof/>
        </w:rPr>
      </w:r>
      <w:r>
        <w:rPr>
          <w:noProof/>
        </w:rPr>
        <w:fldChar w:fldCharType="separate"/>
      </w:r>
      <w:r>
        <w:rPr>
          <w:noProof/>
        </w:rPr>
        <w:t>207</w:t>
      </w:r>
      <w:r>
        <w:rPr>
          <w:noProof/>
        </w:rPr>
        <w:fldChar w:fldCharType="end"/>
      </w:r>
    </w:p>
    <w:p w14:paraId="1A0F1C16" w14:textId="780D1A5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_Toc216293669 \h </w:instrText>
      </w:r>
      <w:r>
        <w:rPr>
          <w:noProof/>
        </w:rPr>
      </w:r>
      <w:r>
        <w:rPr>
          <w:noProof/>
        </w:rPr>
        <w:fldChar w:fldCharType="separate"/>
      </w:r>
      <w:r>
        <w:rPr>
          <w:noProof/>
        </w:rPr>
        <w:t>207</w:t>
      </w:r>
      <w:r>
        <w:rPr>
          <w:noProof/>
        </w:rPr>
        <w:fldChar w:fldCharType="end"/>
      </w:r>
    </w:p>
    <w:p w14:paraId="50B53116" w14:textId="0E2E91E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_Toc216293670 \h </w:instrText>
      </w:r>
      <w:r>
        <w:rPr>
          <w:noProof/>
        </w:rPr>
      </w:r>
      <w:r>
        <w:rPr>
          <w:noProof/>
        </w:rPr>
        <w:fldChar w:fldCharType="separate"/>
      </w:r>
      <w:r>
        <w:rPr>
          <w:noProof/>
        </w:rPr>
        <w:t>207</w:t>
      </w:r>
      <w:r>
        <w:rPr>
          <w:noProof/>
        </w:rPr>
        <w:fldChar w:fldCharType="end"/>
      </w:r>
    </w:p>
    <w:p w14:paraId="52290291" w14:textId="43BBA46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6.7.3.2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Resource: </w:t>
      </w:r>
      <w:r>
        <w:rPr>
          <w:noProof/>
        </w:rPr>
        <w:t xml:space="preserve">Information Collection </w:t>
      </w:r>
      <w:r w:rsidRPr="009856A7">
        <w:rPr>
          <w:noProof/>
          <w:lang w:val="en-US"/>
        </w:rPr>
        <w:t>Subscriptions</w:t>
      </w:r>
      <w:r>
        <w:rPr>
          <w:noProof/>
        </w:rPr>
        <w:tab/>
      </w:r>
      <w:r>
        <w:rPr>
          <w:noProof/>
        </w:rPr>
        <w:fldChar w:fldCharType="begin" w:fldLock="1"/>
      </w:r>
      <w:r>
        <w:rPr>
          <w:noProof/>
        </w:rPr>
        <w:instrText xml:space="preserve"> PAGEREF _Toc216293671 \h </w:instrText>
      </w:r>
      <w:r>
        <w:rPr>
          <w:noProof/>
        </w:rPr>
      </w:r>
      <w:r>
        <w:rPr>
          <w:noProof/>
        </w:rPr>
        <w:fldChar w:fldCharType="separate"/>
      </w:r>
      <w:r>
        <w:rPr>
          <w:noProof/>
        </w:rPr>
        <w:t>208</w:t>
      </w:r>
      <w:r>
        <w:rPr>
          <w:noProof/>
        </w:rPr>
        <w:fldChar w:fldCharType="end"/>
      </w:r>
    </w:p>
    <w:p w14:paraId="0A544BE5" w14:textId="38B7E8D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_Toc216293672 \h </w:instrText>
      </w:r>
      <w:r>
        <w:rPr>
          <w:noProof/>
        </w:rPr>
      </w:r>
      <w:r>
        <w:rPr>
          <w:noProof/>
        </w:rPr>
        <w:fldChar w:fldCharType="separate"/>
      </w:r>
      <w:r>
        <w:rPr>
          <w:noProof/>
        </w:rPr>
        <w:t>208</w:t>
      </w:r>
      <w:r>
        <w:rPr>
          <w:noProof/>
        </w:rPr>
        <w:fldChar w:fldCharType="end"/>
      </w:r>
    </w:p>
    <w:p w14:paraId="5EF05426" w14:textId="36FC5DD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_Toc216293673 \h </w:instrText>
      </w:r>
      <w:r>
        <w:rPr>
          <w:noProof/>
        </w:rPr>
      </w:r>
      <w:r>
        <w:rPr>
          <w:noProof/>
        </w:rPr>
        <w:fldChar w:fldCharType="separate"/>
      </w:r>
      <w:r>
        <w:rPr>
          <w:noProof/>
        </w:rPr>
        <w:t>208</w:t>
      </w:r>
      <w:r>
        <w:rPr>
          <w:noProof/>
        </w:rPr>
        <w:fldChar w:fldCharType="end"/>
      </w:r>
    </w:p>
    <w:p w14:paraId="44D92C57" w14:textId="3838B48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_Toc216293674 \h </w:instrText>
      </w:r>
      <w:r>
        <w:rPr>
          <w:noProof/>
        </w:rPr>
      </w:r>
      <w:r>
        <w:rPr>
          <w:noProof/>
        </w:rPr>
        <w:fldChar w:fldCharType="separate"/>
      </w:r>
      <w:r>
        <w:rPr>
          <w:noProof/>
        </w:rPr>
        <w:t>209</w:t>
      </w:r>
      <w:r>
        <w:rPr>
          <w:noProof/>
        </w:rPr>
        <w:fldChar w:fldCharType="end"/>
      </w:r>
    </w:p>
    <w:p w14:paraId="5A86ED15" w14:textId="04DA515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_Toc216293675 \h </w:instrText>
      </w:r>
      <w:r>
        <w:rPr>
          <w:noProof/>
        </w:rPr>
      </w:r>
      <w:r>
        <w:rPr>
          <w:noProof/>
        </w:rPr>
        <w:fldChar w:fldCharType="separate"/>
      </w:r>
      <w:r>
        <w:rPr>
          <w:noProof/>
        </w:rPr>
        <w:t>209</w:t>
      </w:r>
      <w:r>
        <w:rPr>
          <w:noProof/>
        </w:rPr>
        <w:fldChar w:fldCharType="end"/>
      </w:r>
    </w:p>
    <w:p w14:paraId="0542128D" w14:textId="2673BAA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Information Collection Subscription</w:t>
      </w:r>
      <w:r>
        <w:rPr>
          <w:noProof/>
        </w:rPr>
        <w:tab/>
      </w:r>
      <w:r>
        <w:rPr>
          <w:noProof/>
        </w:rPr>
        <w:fldChar w:fldCharType="begin" w:fldLock="1"/>
      </w:r>
      <w:r>
        <w:rPr>
          <w:noProof/>
        </w:rPr>
        <w:instrText xml:space="preserve"> PAGEREF _Toc216293676 \h </w:instrText>
      </w:r>
      <w:r>
        <w:rPr>
          <w:noProof/>
        </w:rPr>
      </w:r>
      <w:r>
        <w:rPr>
          <w:noProof/>
        </w:rPr>
        <w:fldChar w:fldCharType="separate"/>
      </w:r>
      <w:r>
        <w:rPr>
          <w:noProof/>
        </w:rPr>
        <w:t>209</w:t>
      </w:r>
      <w:r>
        <w:rPr>
          <w:noProof/>
        </w:rPr>
        <w:fldChar w:fldCharType="end"/>
      </w:r>
    </w:p>
    <w:p w14:paraId="52CE6F7B" w14:textId="586F2B3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_Toc216293677 \h </w:instrText>
      </w:r>
      <w:r>
        <w:rPr>
          <w:noProof/>
        </w:rPr>
      </w:r>
      <w:r>
        <w:rPr>
          <w:noProof/>
        </w:rPr>
        <w:fldChar w:fldCharType="separate"/>
      </w:r>
      <w:r>
        <w:rPr>
          <w:noProof/>
        </w:rPr>
        <w:t>209</w:t>
      </w:r>
      <w:r>
        <w:rPr>
          <w:noProof/>
        </w:rPr>
        <w:fldChar w:fldCharType="end"/>
      </w:r>
    </w:p>
    <w:p w14:paraId="5497ADBB" w14:textId="54FDFC0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_Toc216293678 \h </w:instrText>
      </w:r>
      <w:r>
        <w:rPr>
          <w:noProof/>
        </w:rPr>
      </w:r>
      <w:r>
        <w:rPr>
          <w:noProof/>
        </w:rPr>
        <w:fldChar w:fldCharType="separate"/>
      </w:r>
      <w:r>
        <w:rPr>
          <w:noProof/>
        </w:rPr>
        <w:t>209</w:t>
      </w:r>
      <w:r>
        <w:rPr>
          <w:noProof/>
        </w:rPr>
        <w:fldChar w:fldCharType="end"/>
      </w:r>
    </w:p>
    <w:p w14:paraId="59F0B5ED" w14:textId="214FA10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_Toc216293679 \h </w:instrText>
      </w:r>
      <w:r>
        <w:rPr>
          <w:noProof/>
        </w:rPr>
      </w:r>
      <w:r>
        <w:rPr>
          <w:noProof/>
        </w:rPr>
        <w:fldChar w:fldCharType="separate"/>
      </w:r>
      <w:r>
        <w:rPr>
          <w:noProof/>
        </w:rPr>
        <w:t>210</w:t>
      </w:r>
      <w:r>
        <w:rPr>
          <w:noProof/>
        </w:rPr>
        <w:fldChar w:fldCharType="end"/>
      </w:r>
    </w:p>
    <w:p w14:paraId="02801A85" w14:textId="0C729D8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_Toc216293680 \h </w:instrText>
      </w:r>
      <w:r>
        <w:rPr>
          <w:noProof/>
        </w:rPr>
      </w:r>
      <w:r>
        <w:rPr>
          <w:noProof/>
        </w:rPr>
        <w:fldChar w:fldCharType="separate"/>
      </w:r>
      <w:r>
        <w:rPr>
          <w:noProof/>
        </w:rPr>
        <w:t>214</w:t>
      </w:r>
      <w:r>
        <w:rPr>
          <w:noProof/>
        </w:rPr>
        <w:fldChar w:fldCharType="end"/>
      </w:r>
    </w:p>
    <w:p w14:paraId="0786167E" w14:textId="5A24821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_Toc216293681 \h </w:instrText>
      </w:r>
      <w:r>
        <w:rPr>
          <w:noProof/>
        </w:rPr>
      </w:r>
      <w:r>
        <w:rPr>
          <w:noProof/>
        </w:rPr>
        <w:fldChar w:fldCharType="separate"/>
      </w:r>
      <w:r>
        <w:rPr>
          <w:noProof/>
        </w:rPr>
        <w:t>214</w:t>
      </w:r>
      <w:r>
        <w:rPr>
          <w:noProof/>
        </w:rPr>
        <w:fldChar w:fldCharType="end"/>
      </w:r>
    </w:p>
    <w:p w14:paraId="3E199FC4" w14:textId="3C91A9A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_Toc216293682 \h </w:instrText>
      </w:r>
      <w:r>
        <w:rPr>
          <w:noProof/>
        </w:rPr>
      </w:r>
      <w:r>
        <w:rPr>
          <w:noProof/>
        </w:rPr>
        <w:fldChar w:fldCharType="separate"/>
      </w:r>
      <w:r>
        <w:rPr>
          <w:noProof/>
        </w:rPr>
        <w:t>214</w:t>
      </w:r>
      <w:r>
        <w:rPr>
          <w:noProof/>
        </w:rPr>
        <w:fldChar w:fldCharType="end"/>
      </w:r>
    </w:p>
    <w:p w14:paraId="7812F151" w14:textId="6976089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_Toc216293683 \h </w:instrText>
      </w:r>
      <w:r>
        <w:rPr>
          <w:noProof/>
        </w:rPr>
      </w:r>
      <w:r>
        <w:rPr>
          <w:noProof/>
        </w:rPr>
        <w:fldChar w:fldCharType="separate"/>
      </w:r>
      <w:r>
        <w:rPr>
          <w:noProof/>
        </w:rPr>
        <w:t>214</w:t>
      </w:r>
      <w:r>
        <w:rPr>
          <w:noProof/>
        </w:rPr>
        <w:fldChar w:fldCharType="end"/>
      </w:r>
    </w:p>
    <w:p w14:paraId="09C09A27" w14:textId="269E029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9856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Collection </w:t>
      </w:r>
      <w:r w:rsidRPr="009856A7">
        <w:rPr>
          <w:noProof/>
          <w:lang w:val="en-US"/>
        </w:rPr>
        <w:t>Notification</w:t>
      </w:r>
      <w:r>
        <w:rPr>
          <w:noProof/>
        </w:rPr>
        <w:tab/>
      </w:r>
      <w:r>
        <w:rPr>
          <w:noProof/>
        </w:rPr>
        <w:fldChar w:fldCharType="begin" w:fldLock="1"/>
      </w:r>
      <w:r>
        <w:rPr>
          <w:noProof/>
        </w:rPr>
        <w:instrText xml:space="preserve"> PAGEREF _Toc216293684 \h </w:instrText>
      </w:r>
      <w:r>
        <w:rPr>
          <w:noProof/>
        </w:rPr>
      </w:r>
      <w:r>
        <w:rPr>
          <w:noProof/>
        </w:rPr>
        <w:fldChar w:fldCharType="separate"/>
      </w:r>
      <w:r>
        <w:rPr>
          <w:noProof/>
        </w:rPr>
        <w:t>215</w:t>
      </w:r>
      <w:r>
        <w:rPr>
          <w:noProof/>
        </w:rPr>
        <w:fldChar w:fldCharType="end"/>
      </w:r>
    </w:p>
    <w:p w14:paraId="3CE68909" w14:textId="4F1E9A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w:t>
      </w:r>
      <w:r w:rsidRPr="009856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Description</w:t>
      </w:r>
      <w:r>
        <w:rPr>
          <w:noProof/>
        </w:rPr>
        <w:tab/>
      </w:r>
      <w:r>
        <w:rPr>
          <w:noProof/>
        </w:rPr>
        <w:fldChar w:fldCharType="begin" w:fldLock="1"/>
      </w:r>
      <w:r>
        <w:rPr>
          <w:noProof/>
        </w:rPr>
        <w:instrText xml:space="preserve"> PAGEREF _Toc216293685 \h </w:instrText>
      </w:r>
      <w:r>
        <w:rPr>
          <w:noProof/>
        </w:rPr>
      </w:r>
      <w:r>
        <w:rPr>
          <w:noProof/>
        </w:rPr>
        <w:fldChar w:fldCharType="separate"/>
      </w:r>
      <w:r>
        <w:rPr>
          <w:noProof/>
        </w:rPr>
        <w:t>215</w:t>
      </w:r>
      <w:r>
        <w:rPr>
          <w:noProof/>
        </w:rPr>
        <w:fldChar w:fldCharType="end"/>
      </w:r>
    </w:p>
    <w:p w14:paraId="7323E0F4" w14:textId="0706947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_Toc216293686 \h </w:instrText>
      </w:r>
      <w:r>
        <w:rPr>
          <w:noProof/>
        </w:rPr>
      </w:r>
      <w:r>
        <w:rPr>
          <w:noProof/>
        </w:rPr>
        <w:fldChar w:fldCharType="separate"/>
      </w:r>
      <w:r>
        <w:rPr>
          <w:noProof/>
        </w:rPr>
        <w:t>215</w:t>
      </w:r>
      <w:r>
        <w:rPr>
          <w:noProof/>
        </w:rPr>
        <w:fldChar w:fldCharType="end"/>
      </w:r>
    </w:p>
    <w:p w14:paraId="4279E3CE" w14:textId="66C734E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_Toc216293687 \h </w:instrText>
      </w:r>
      <w:r>
        <w:rPr>
          <w:noProof/>
        </w:rPr>
      </w:r>
      <w:r>
        <w:rPr>
          <w:noProof/>
        </w:rPr>
        <w:fldChar w:fldCharType="separate"/>
      </w:r>
      <w:r>
        <w:rPr>
          <w:noProof/>
        </w:rPr>
        <w:t>215</w:t>
      </w:r>
      <w:r>
        <w:rPr>
          <w:noProof/>
        </w:rPr>
        <w:fldChar w:fldCharType="end"/>
      </w:r>
    </w:p>
    <w:p w14:paraId="592536B8" w14:textId="15CFBF4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_Toc216293688 \h </w:instrText>
      </w:r>
      <w:r>
        <w:rPr>
          <w:noProof/>
        </w:rPr>
      </w:r>
      <w:r>
        <w:rPr>
          <w:noProof/>
        </w:rPr>
        <w:fldChar w:fldCharType="separate"/>
      </w:r>
      <w:r>
        <w:rPr>
          <w:noProof/>
        </w:rPr>
        <w:t>216</w:t>
      </w:r>
      <w:r>
        <w:rPr>
          <w:noProof/>
        </w:rPr>
        <w:fldChar w:fldCharType="end"/>
      </w:r>
    </w:p>
    <w:p w14:paraId="03B1055E" w14:textId="19183A5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_Toc216293689 \h </w:instrText>
      </w:r>
      <w:r>
        <w:rPr>
          <w:noProof/>
        </w:rPr>
      </w:r>
      <w:r>
        <w:rPr>
          <w:noProof/>
        </w:rPr>
        <w:fldChar w:fldCharType="separate"/>
      </w:r>
      <w:r>
        <w:rPr>
          <w:noProof/>
        </w:rPr>
        <w:t>216</w:t>
      </w:r>
      <w:r>
        <w:rPr>
          <w:noProof/>
        </w:rPr>
        <w:fldChar w:fldCharType="end"/>
      </w:r>
    </w:p>
    <w:p w14:paraId="3927966E" w14:textId="1CB4CAD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_Toc216293690 \h </w:instrText>
      </w:r>
      <w:r>
        <w:rPr>
          <w:noProof/>
        </w:rPr>
      </w:r>
      <w:r>
        <w:rPr>
          <w:noProof/>
        </w:rPr>
        <w:fldChar w:fldCharType="separate"/>
      </w:r>
      <w:r>
        <w:rPr>
          <w:noProof/>
        </w:rPr>
        <w:t>217</w:t>
      </w:r>
      <w:r>
        <w:rPr>
          <w:noProof/>
        </w:rPr>
        <w:fldChar w:fldCharType="end"/>
      </w:r>
    </w:p>
    <w:p w14:paraId="3EC2C50A" w14:textId="5C1259D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_Toc216293691 \h </w:instrText>
      </w:r>
      <w:r>
        <w:rPr>
          <w:noProof/>
        </w:rPr>
      </w:r>
      <w:r>
        <w:rPr>
          <w:noProof/>
        </w:rPr>
        <w:fldChar w:fldCharType="separate"/>
      </w:r>
      <w:r>
        <w:rPr>
          <w:noProof/>
        </w:rPr>
        <w:t>217</w:t>
      </w:r>
      <w:r>
        <w:rPr>
          <w:noProof/>
        </w:rPr>
        <w:fldChar w:fldCharType="end"/>
      </w:r>
    </w:p>
    <w:p w14:paraId="510DEA9F" w14:textId="597AAD2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InfoCollectSubsc</w:t>
      </w:r>
      <w:r>
        <w:rPr>
          <w:noProof/>
        </w:rPr>
        <w:tab/>
      </w:r>
      <w:r>
        <w:rPr>
          <w:noProof/>
        </w:rPr>
        <w:fldChar w:fldCharType="begin" w:fldLock="1"/>
      </w:r>
      <w:r>
        <w:rPr>
          <w:noProof/>
        </w:rPr>
        <w:instrText xml:space="preserve"> PAGEREF _Toc216293692 \h </w:instrText>
      </w:r>
      <w:r>
        <w:rPr>
          <w:noProof/>
        </w:rPr>
      </w:r>
      <w:r>
        <w:rPr>
          <w:noProof/>
        </w:rPr>
        <w:fldChar w:fldCharType="separate"/>
      </w:r>
      <w:r>
        <w:rPr>
          <w:noProof/>
        </w:rPr>
        <w:t>217</w:t>
      </w:r>
      <w:r>
        <w:rPr>
          <w:noProof/>
        </w:rPr>
        <w:fldChar w:fldCharType="end"/>
      </w:r>
    </w:p>
    <w:p w14:paraId="1DEEB55F" w14:textId="7F84947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InfoCollectSubscPatch</w:t>
      </w:r>
      <w:r>
        <w:rPr>
          <w:noProof/>
        </w:rPr>
        <w:tab/>
      </w:r>
      <w:r>
        <w:rPr>
          <w:noProof/>
        </w:rPr>
        <w:fldChar w:fldCharType="begin" w:fldLock="1"/>
      </w:r>
      <w:r>
        <w:rPr>
          <w:noProof/>
        </w:rPr>
        <w:instrText xml:space="preserve"> PAGEREF _Toc216293693 \h </w:instrText>
      </w:r>
      <w:r>
        <w:rPr>
          <w:noProof/>
        </w:rPr>
      </w:r>
      <w:r>
        <w:rPr>
          <w:noProof/>
        </w:rPr>
        <w:fldChar w:fldCharType="separate"/>
      </w:r>
      <w:r>
        <w:rPr>
          <w:noProof/>
        </w:rPr>
        <w:t>218</w:t>
      </w:r>
      <w:r>
        <w:rPr>
          <w:noProof/>
        </w:rPr>
        <w:fldChar w:fldCharType="end"/>
      </w:r>
    </w:p>
    <w:p w14:paraId="69B0CEA8" w14:textId="232958B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Type: InfoCollectNotif</w:t>
      </w:r>
      <w:r>
        <w:rPr>
          <w:noProof/>
        </w:rPr>
        <w:tab/>
      </w:r>
      <w:r>
        <w:rPr>
          <w:noProof/>
        </w:rPr>
        <w:fldChar w:fldCharType="begin" w:fldLock="1"/>
      </w:r>
      <w:r>
        <w:rPr>
          <w:noProof/>
        </w:rPr>
        <w:instrText xml:space="preserve"> PAGEREF _Toc216293694 \h </w:instrText>
      </w:r>
      <w:r>
        <w:rPr>
          <w:noProof/>
        </w:rPr>
      </w:r>
      <w:r>
        <w:rPr>
          <w:noProof/>
        </w:rPr>
        <w:fldChar w:fldCharType="separate"/>
      </w:r>
      <w:r>
        <w:rPr>
          <w:noProof/>
        </w:rPr>
        <w:t>218</w:t>
      </w:r>
      <w:r>
        <w:rPr>
          <w:noProof/>
        </w:rPr>
        <w:fldChar w:fldCharType="end"/>
      </w:r>
    </w:p>
    <w:p w14:paraId="3EF4F85F" w14:textId="2687BF1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6.7.6.2.5</w:t>
      </w:r>
      <w:r>
        <w:rPr>
          <w:rFonts w:asciiTheme="minorHAnsi" w:eastAsiaTheme="minorEastAsia" w:hAnsiTheme="minorHAnsi" w:cstheme="minorBidi"/>
          <w:noProof/>
          <w:kern w:val="2"/>
          <w:sz w:val="24"/>
          <w:szCs w:val="24"/>
          <w:lang w:eastAsia="en-GB"/>
          <w14:ligatures w14:val="standardContextual"/>
        </w:rPr>
        <w:tab/>
      </w:r>
      <w:r>
        <w:rPr>
          <w:noProof/>
        </w:rPr>
        <w:t>Type: CollectInfo</w:t>
      </w:r>
      <w:r>
        <w:rPr>
          <w:noProof/>
        </w:rPr>
        <w:tab/>
      </w:r>
      <w:r>
        <w:rPr>
          <w:noProof/>
        </w:rPr>
        <w:fldChar w:fldCharType="begin" w:fldLock="1"/>
      </w:r>
      <w:r>
        <w:rPr>
          <w:noProof/>
        </w:rPr>
        <w:instrText xml:space="preserve"> PAGEREF _Toc216293695 \h </w:instrText>
      </w:r>
      <w:r>
        <w:rPr>
          <w:noProof/>
        </w:rPr>
      </w:r>
      <w:r>
        <w:rPr>
          <w:noProof/>
        </w:rPr>
        <w:fldChar w:fldCharType="separate"/>
      </w:r>
      <w:r>
        <w:rPr>
          <w:noProof/>
        </w:rPr>
        <w:t>218</w:t>
      </w:r>
      <w:r>
        <w:rPr>
          <w:noProof/>
        </w:rPr>
        <w:fldChar w:fldCharType="end"/>
      </w:r>
    </w:p>
    <w:p w14:paraId="56E91938" w14:textId="361325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856A7">
        <w:rPr>
          <w:noProof/>
          <w:lang w:val="en-US"/>
        </w:rPr>
        <w:t>QoSMetric</w:t>
      </w:r>
      <w:r>
        <w:rPr>
          <w:noProof/>
        </w:rPr>
        <w:tab/>
      </w:r>
      <w:r>
        <w:rPr>
          <w:noProof/>
        </w:rPr>
        <w:fldChar w:fldCharType="begin" w:fldLock="1"/>
      </w:r>
      <w:r>
        <w:rPr>
          <w:noProof/>
        </w:rPr>
        <w:instrText xml:space="preserve"> PAGEREF _Toc216293696 \h </w:instrText>
      </w:r>
      <w:r>
        <w:rPr>
          <w:noProof/>
        </w:rPr>
      </w:r>
      <w:r>
        <w:rPr>
          <w:noProof/>
        </w:rPr>
        <w:fldChar w:fldCharType="separate"/>
      </w:r>
      <w:r>
        <w:rPr>
          <w:noProof/>
        </w:rPr>
        <w:t>219</w:t>
      </w:r>
      <w:r>
        <w:rPr>
          <w:noProof/>
        </w:rPr>
        <w:fldChar w:fldCharType="end"/>
      </w:r>
    </w:p>
    <w:p w14:paraId="477968D6" w14:textId="5A385B6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9856A7">
        <w:rPr>
          <w:noProof/>
          <w:lang w:val="en-US" w:eastAsia="zh-CN"/>
        </w:rPr>
        <w:t>.</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_Toc216293697 \h </w:instrText>
      </w:r>
      <w:r>
        <w:rPr>
          <w:noProof/>
        </w:rPr>
      </w:r>
      <w:r>
        <w:rPr>
          <w:noProof/>
        </w:rPr>
        <w:fldChar w:fldCharType="separate"/>
      </w:r>
      <w:r>
        <w:rPr>
          <w:noProof/>
        </w:rPr>
        <w:t>219</w:t>
      </w:r>
      <w:r>
        <w:rPr>
          <w:noProof/>
        </w:rPr>
        <w:fldChar w:fldCharType="end"/>
      </w:r>
    </w:p>
    <w:p w14:paraId="17B7BE60" w14:textId="691DF9E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_Toc216293698 \h </w:instrText>
      </w:r>
      <w:r>
        <w:rPr>
          <w:noProof/>
        </w:rPr>
      </w:r>
      <w:r>
        <w:rPr>
          <w:noProof/>
        </w:rPr>
        <w:fldChar w:fldCharType="separate"/>
      </w:r>
      <w:r>
        <w:rPr>
          <w:noProof/>
        </w:rPr>
        <w:t>219</w:t>
      </w:r>
      <w:r>
        <w:rPr>
          <w:noProof/>
        </w:rPr>
        <w:fldChar w:fldCharType="end"/>
      </w:r>
    </w:p>
    <w:p w14:paraId="7F0F1A2D" w14:textId="1B5B227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_Toc216293699 \h </w:instrText>
      </w:r>
      <w:r>
        <w:rPr>
          <w:noProof/>
        </w:rPr>
      </w:r>
      <w:r>
        <w:rPr>
          <w:noProof/>
        </w:rPr>
        <w:fldChar w:fldCharType="separate"/>
      </w:r>
      <w:r>
        <w:rPr>
          <w:noProof/>
        </w:rPr>
        <w:t>219</w:t>
      </w:r>
      <w:r>
        <w:rPr>
          <w:noProof/>
        </w:rPr>
        <w:fldChar w:fldCharType="end"/>
      </w:r>
    </w:p>
    <w:p w14:paraId="016C1E1F" w14:textId="77D5A40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QoSType</w:t>
      </w:r>
      <w:r>
        <w:rPr>
          <w:noProof/>
        </w:rPr>
        <w:tab/>
      </w:r>
      <w:r>
        <w:rPr>
          <w:noProof/>
        </w:rPr>
        <w:fldChar w:fldCharType="begin" w:fldLock="1"/>
      </w:r>
      <w:r>
        <w:rPr>
          <w:noProof/>
        </w:rPr>
        <w:instrText xml:space="preserve"> PAGEREF _Toc216293700 \h </w:instrText>
      </w:r>
      <w:r>
        <w:rPr>
          <w:noProof/>
        </w:rPr>
      </w:r>
      <w:r>
        <w:rPr>
          <w:noProof/>
        </w:rPr>
        <w:fldChar w:fldCharType="separate"/>
      </w:r>
      <w:r>
        <w:rPr>
          <w:noProof/>
        </w:rPr>
        <w:t>219</w:t>
      </w:r>
      <w:r>
        <w:rPr>
          <w:noProof/>
        </w:rPr>
        <w:fldChar w:fldCharType="end"/>
      </w:r>
    </w:p>
    <w:p w14:paraId="2BCC42C9" w14:textId="3D37AE7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6.7</w:t>
      </w:r>
      <w:r w:rsidRPr="009856A7">
        <w:rPr>
          <w:noProof/>
          <w:lang w:val="en-US" w:eastAsia="zh-CN"/>
        </w:rPr>
        <w:t>.</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_Toc216293701 \h </w:instrText>
      </w:r>
      <w:r>
        <w:rPr>
          <w:noProof/>
        </w:rPr>
      </w:r>
      <w:r>
        <w:rPr>
          <w:noProof/>
        </w:rPr>
        <w:fldChar w:fldCharType="separate"/>
      </w:r>
      <w:r>
        <w:rPr>
          <w:noProof/>
        </w:rPr>
        <w:t>219</w:t>
      </w:r>
      <w:r>
        <w:rPr>
          <w:noProof/>
        </w:rPr>
        <w:fldChar w:fldCharType="end"/>
      </w:r>
    </w:p>
    <w:p w14:paraId="562AE359" w14:textId="7A2A28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_Toc216293702 \h </w:instrText>
      </w:r>
      <w:r>
        <w:rPr>
          <w:noProof/>
        </w:rPr>
      </w:r>
      <w:r>
        <w:rPr>
          <w:noProof/>
        </w:rPr>
        <w:fldChar w:fldCharType="separate"/>
      </w:r>
      <w:r>
        <w:rPr>
          <w:noProof/>
        </w:rPr>
        <w:t>220</w:t>
      </w:r>
      <w:r>
        <w:rPr>
          <w:noProof/>
        </w:rPr>
        <w:fldChar w:fldCharType="end"/>
      </w:r>
    </w:p>
    <w:p w14:paraId="4660B9DE" w14:textId="59C4F2F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6.7.6.5.1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_Toc216293703 \h </w:instrText>
      </w:r>
      <w:r>
        <w:rPr>
          <w:noProof/>
        </w:rPr>
      </w:r>
      <w:r>
        <w:rPr>
          <w:noProof/>
        </w:rPr>
        <w:fldChar w:fldCharType="separate"/>
      </w:r>
      <w:r>
        <w:rPr>
          <w:noProof/>
        </w:rPr>
        <w:t>220</w:t>
      </w:r>
      <w:r>
        <w:rPr>
          <w:noProof/>
        </w:rPr>
        <w:fldChar w:fldCharType="end"/>
      </w:r>
    </w:p>
    <w:p w14:paraId="07C7446E" w14:textId="6753B7A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_Toc216293704 \h </w:instrText>
      </w:r>
      <w:r>
        <w:rPr>
          <w:noProof/>
        </w:rPr>
      </w:r>
      <w:r>
        <w:rPr>
          <w:noProof/>
        </w:rPr>
        <w:fldChar w:fldCharType="separate"/>
      </w:r>
      <w:r>
        <w:rPr>
          <w:noProof/>
        </w:rPr>
        <w:t>220</w:t>
      </w:r>
      <w:r>
        <w:rPr>
          <w:noProof/>
        </w:rPr>
        <w:fldChar w:fldCharType="end"/>
      </w:r>
    </w:p>
    <w:p w14:paraId="0298EE15" w14:textId="7D126A0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_Toc216293705 \h </w:instrText>
      </w:r>
      <w:r>
        <w:rPr>
          <w:noProof/>
        </w:rPr>
      </w:r>
      <w:r>
        <w:rPr>
          <w:noProof/>
        </w:rPr>
        <w:fldChar w:fldCharType="separate"/>
      </w:r>
      <w:r>
        <w:rPr>
          <w:noProof/>
        </w:rPr>
        <w:t>220</w:t>
      </w:r>
      <w:r>
        <w:rPr>
          <w:noProof/>
        </w:rPr>
        <w:fldChar w:fldCharType="end"/>
      </w:r>
    </w:p>
    <w:p w14:paraId="3FF23EFF" w14:textId="7944320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_Toc216293706 \h </w:instrText>
      </w:r>
      <w:r>
        <w:rPr>
          <w:noProof/>
        </w:rPr>
      </w:r>
      <w:r>
        <w:rPr>
          <w:noProof/>
        </w:rPr>
        <w:fldChar w:fldCharType="separate"/>
      </w:r>
      <w:r>
        <w:rPr>
          <w:noProof/>
        </w:rPr>
        <w:t>220</w:t>
      </w:r>
      <w:r>
        <w:rPr>
          <w:noProof/>
        </w:rPr>
        <w:fldChar w:fldCharType="end"/>
      </w:r>
    </w:p>
    <w:p w14:paraId="4B678C4A" w14:textId="3B0EF58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_Toc216293707 \h </w:instrText>
      </w:r>
      <w:r>
        <w:rPr>
          <w:noProof/>
        </w:rPr>
      </w:r>
      <w:r>
        <w:rPr>
          <w:noProof/>
        </w:rPr>
        <w:fldChar w:fldCharType="separate"/>
      </w:r>
      <w:r>
        <w:rPr>
          <w:noProof/>
        </w:rPr>
        <w:t>220</w:t>
      </w:r>
      <w:r>
        <w:rPr>
          <w:noProof/>
        </w:rPr>
        <w:fldChar w:fldCharType="end"/>
      </w:r>
    </w:p>
    <w:p w14:paraId="5E7DC095" w14:textId="17F4C0C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_Toc216293708 \h </w:instrText>
      </w:r>
      <w:r>
        <w:rPr>
          <w:noProof/>
        </w:rPr>
      </w:r>
      <w:r>
        <w:rPr>
          <w:noProof/>
        </w:rPr>
        <w:fldChar w:fldCharType="separate"/>
      </w:r>
      <w:r>
        <w:rPr>
          <w:noProof/>
        </w:rPr>
        <w:t>220</w:t>
      </w:r>
      <w:r>
        <w:rPr>
          <w:noProof/>
        </w:rPr>
        <w:fldChar w:fldCharType="end"/>
      </w:r>
    </w:p>
    <w:p w14:paraId="1951FBD5" w14:textId="27CA743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_Toc216293709 \h </w:instrText>
      </w:r>
      <w:r>
        <w:rPr>
          <w:noProof/>
        </w:rPr>
      </w:r>
      <w:r>
        <w:rPr>
          <w:noProof/>
        </w:rPr>
        <w:fldChar w:fldCharType="separate"/>
      </w:r>
      <w:r>
        <w:rPr>
          <w:noProof/>
        </w:rPr>
        <w:t>220</w:t>
      </w:r>
      <w:r>
        <w:rPr>
          <w:noProof/>
        </w:rPr>
        <w:fldChar w:fldCharType="end"/>
      </w:r>
    </w:p>
    <w:p w14:paraId="7936DCD6" w14:textId="7AA72584"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fldLock="1"/>
      </w:r>
      <w:r>
        <w:rPr>
          <w:noProof/>
        </w:rPr>
        <w:instrText xml:space="preserve"> PAGEREF _Toc216293710 \h </w:instrText>
      </w:r>
      <w:r>
        <w:rPr>
          <w:noProof/>
        </w:rPr>
      </w:r>
      <w:r>
        <w:rPr>
          <w:noProof/>
        </w:rPr>
        <w:fldChar w:fldCharType="separate"/>
      </w:r>
      <w:r>
        <w:rPr>
          <w:noProof/>
        </w:rPr>
        <w:t>220</w:t>
      </w:r>
      <w:r>
        <w:rPr>
          <w:noProof/>
        </w:rPr>
        <w:fldChar w:fldCharType="end"/>
      </w:r>
    </w:p>
    <w:p w14:paraId="48C3025D" w14:textId="23F0516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_Toc216293711 \h </w:instrText>
      </w:r>
      <w:r>
        <w:rPr>
          <w:noProof/>
        </w:rPr>
      </w:r>
      <w:r>
        <w:rPr>
          <w:noProof/>
        </w:rPr>
        <w:fldChar w:fldCharType="separate"/>
      </w:r>
      <w:r>
        <w:rPr>
          <w:noProof/>
        </w:rPr>
        <w:t>220</w:t>
      </w:r>
      <w:r>
        <w:rPr>
          <w:noProof/>
        </w:rPr>
        <w:fldChar w:fldCharType="end"/>
      </w:r>
    </w:p>
    <w:p w14:paraId="7C3E971A" w14:textId="4E1F684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_Toc216293712 \h </w:instrText>
      </w:r>
      <w:r>
        <w:rPr>
          <w:noProof/>
        </w:rPr>
      </w:r>
      <w:r>
        <w:rPr>
          <w:noProof/>
        </w:rPr>
        <w:fldChar w:fldCharType="separate"/>
      </w:r>
      <w:r>
        <w:rPr>
          <w:noProof/>
        </w:rPr>
        <w:t>221</w:t>
      </w:r>
      <w:r>
        <w:rPr>
          <w:noProof/>
        </w:rPr>
        <w:fldChar w:fldCharType="end"/>
      </w:r>
    </w:p>
    <w:p w14:paraId="0837C12D" w14:textId="0AAF8BE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_Toc216293713 \h </w:instrText>
      </w:r>
      <w:r>
        <w:rPr>
          <w:noProof/>
        </w:rPr>
      </w:r>
      <w:r>
        <w:rPr>
          <w:noProof/>
        </w:rPr>
        <w:fldChar w:fldCharType="separate"/>
      </w:r>
      <w:r>
        <w:rPr>
          <w:noProof/>
        </w:rPr>
        <w:t>221</w:t>
      </w:r>
      <w:r>
        <w:rPr>
          <w:noProof/>
        </w:rPr>
        <w:fldChar w:fldCharType="end"/>
      </w:r>
    </w:p>
    <w:p w14:paraId="5DFA9138" w14:textId="597FD1D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_Toc216293714 \h </w:instrText>
      </w:r>
      <w:r>
        <w:rPr>
          <w:noProof/>
        </w:rPr>
      </w:r>
      <w:r>
        <w:rPr>
          <w:noProof/>
        </w:rPr>
        <w:fldChar w:fldCharType="separate"/>
      </w:r>
      <w:r>
        <w:rPr>
          <w:noProof/>
        </w:rPr>
        <w:t>221</w:t>
      </w:r>
      <w:r>
        <w:rPr>
          <w:noProof/>
        </w:rPr>
        <w:fldChar w:fldCharType="end"/>
      </w:r>
    </w:p>
    <w:p w14:paraId="70A2022F" w14:textId="2BC9DED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_Toc216293715 \h </w:instrText>
      </w:r>
      <w:r>
        <w:rPr>
          <w:noProof/>
        </w:rPr>
      </w:r>
      <w:r>
        <w:rPr>
          <w:noProof/>
        </w:rPr>
        <w:fldChar w:fldCharType="separate"/>
      </w:r>
      <w:r>
        <w:rPr>
          <w:noProof/>
        </w:rPr>
        <w:t>221</w:t>
      </w:r>
      <w:r>
        <w:rPr>
          <w:noProof/>
        </w:rPr>
        <w:fldChar w:fldCharType="end"/>
      </w:r>
    </w:p>
    <w:p w14:paraId="123AB40C" w14:textId="60D9342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Requirement Request</w:t>
      </w:r>
      <w:r>
        <w:rPr>
          <w:noProof/>
        </w:rPr>
        <w:tab/>
      </w:r>
      <w:r>
        <w:rPr>
          <w:noProof/>
        </w:rPr>
        <w:fldChar w:fldCharType="begin" w:fldLock="1"/>
      </w:r>
      <w:r>
        <w:rPr>
          <w:noProof/>
        </w:rPr>
        <w:instrText xml:space="preserve"> PAGEREF _Toc216293716 \h </w:instrText>
      </w:r>
      <w:r>
        <w:rPr>
          <w:noProof/>
        </w:rPr>
      </w:r>
      <w:r>
        <w:rPr>
          <w:noProof/>
        </w:rPr>
        <w:fldChar w:fldCharType="separate"/>
      </w:r>
      <w:r>
        <w:rPr>
          <w:noProof/>
        </w:rPr>
        <w:t>222</w:t>
      </w:r>
      <w:r>
        <w:rPr>
          <w:noProof/>
        </w:rPr>
        <w:fldChar w:fldCharType="end"/>
      </w:r>
    </w:p>
    <w:p w14:paraId="7119E448" w14:textId="64E1CE0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_Toc216293717 \h </w:instrText>
      </w:r>
      <w:r>
        <w:rPr>
          <w:noProof/>
        </w:rPr>
      </w:r>
      <w:r>
        <w:rPr>
          <w:noProof/>
        </w:rPr>
        <w:fldChar w:fldCharType="separate"/>
      </w:r>
      <w:r>
        <w:rPr>
          <w:noProof/>
        </w:rPr>
        <w:t>222</w:t>
      </w:r>
      <w:r>
        <w:rPr>
          <w:noProof/>
        </w:rPr>
        <w:fldChar w:fldCharType="end"/>
      </w:r>
    </w:p>
    <w:p w14:paraId="095799A4" w14:textId="4B096BC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_Toc216293718 \h </w:instrText>
      </w:r>
      <w:r>
        <w:rPr>
          <w:noProof/>
        </w:rPr>
      </w:r>
      <w:r>
        <w:rPr>
          <w:noProof/>
        </w:rPr>
        <w:fldChar w:fldCharType="separate"/>
      </w:r>
      <w:r>
        <w:rPr>
          <w:noProof/>
        </w:rPr>
        <w:t>222</w:t>
      </w:r>
      <w:r>
        <w:rPr>
          <w:noProof/>
        </w:rPr>
        <w:fldChar w:fldCharType="end"/>
      </w:r>
    </w:p>
    <w:p w14:paraId="00ADE93F" w14:textId="01D1F0C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Negotiation Request</w:t>
      </w:r>
      <w:r>
        <w:rPr>
          <w:noProof/>
        </w:rPr>
        <w:tab/>
      </w:r>
      <w:r>
        <w:rPr>
          <w:noProof/>
        </w:rPr>
        <w:fldChar w:fldCharType="begin" w:fldLock="1"/>
      </w:r>
      <w:r>
        <w:rPr>
          <w:noProof/>
        </w:rPr>
        <w:instrText xml:space="preserve"> PAGEREF _Toc216293719 \h </w:instrText>
      </w:r>
      <w:r>
        <w:rPr>
          <w:noProof/>
        </w:rPr>
      </w:r>
      <w:r>
        <w:rPr>
          <w:noProof/>
        </w:rPr>
        <w:fldChar w:fldCharType="separate"/>
      </w:r>
      <w:r>
        <w:rPr>
          <w:noProof/>
        </w:rPr>
        <w:t>223</w:t>
      </w:r>
      <w:r>
        <w:rPr>
          <w:noProof/>
        </w:rPr>
        <w:fldChar w:fldCharType="end"/>
      </w:r>
    </w:p>
    <w:p w14:paraId="2AD9BFFF" w14:textId="535DB71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_Toc216293720 \h </w:instrText>
      </w:r>
      <w:r>
        <w:rPr>
          <w:noProof/>
        </w:rPr>
      </w:r>
      <w:r>
        <w:rPr>
          <w:noProof/>
        </w:rPr>
        <w:fldChar w:fldCharType="separate"/>
      </w:r>
      <w:r>
        <w:rPr>
          <w:noProof/>
        </w:rPr>
        <w:t>223</w:t>
      </w:r>
      <w:r>
        <w:rPr>
          <w:noProof/>
        </w:rPr>
        <w:fldChar w:fldCharType="end"/>
      </w:r>
    </w:p>
    <w:p w14:paraId="7EA7769F" w14:textId="18BB654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_Toc216293721 \h </w:instrText>
      </w:r>
      <w:r>
        <w:rPr>
          <w:noProof/>
        </w:rPr>
      </w:r>
      <w:r>
        <w:rPr>
          <w:noProof/>
        </w:rPr>
        <w:fldChar w:fldCharType="separate"/>
      </w:r>
      <w:r>
        <w:rPr>
          <w:noProof/>
        </w:rPr>
        <w:t>223</w:t>
      </w:r>
      <w:r>
        <w:rPr>
          <w:noProof/>
        </w:rPr>
        <w:fldChar w:fldCharType="end"/>
      </w:r>
    </w:p>
    <w:p w14:paraId="797EA70F" w14:textId="78E70C4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_Toc216293722 \h </w:instrText>
      </w:r>
      <w:r>
        <w:rPr>
          <w:noProof/>
        </w:rPr>
      </w:r>
      <w:r>
        <w:rPr>
          <w:noProof/>
        </w:rPr>
        <w:fldChar w:fldCharType="separate"/>
      </w:r>
      <w:r>
        <w:rPr>
          <w:noProof/>
        </w:rPr>
        <w:t>224</w:t>
      </w:r>
      <w:r>
        <w:rPr>
          <w:noProof/>
        </w:rPr>
        <w:fldChar w:fldCharType="end"/>
      </w:r>
    </w:p>
    <w:p w14:paraId="0ADBE543" w14:textId="4C11070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_Toc216293723 \h </w:instrText>
      </w:r>
      <w:r>
        <w:rPr>
          <w:noProof/>
        </w:rPr>
      </w:r>
      <w:r>
        <w:rPr>
          <w:noProof/>
        </w:rPr>
        <w:fldChar w:fldCharType="separate"/>
      </w:r>
      <w:r>
        <w:rPr>
          <w:noProof/>
        </w:rPr>
        <w:t>224</w:t>
      </w:r>
      <w:r>
        <w:rPr>
          <w:noProof/>
        </w:rPr>
        <w:fldChar w:fldCharType="end"/>
      </w:r>
    </w:p>
    <w:p w14:paraId="30F6E3BA" w14:textId="6C60BC6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6.8.5.2</w:t>
      </w:r>
      <w:r>
        <w:rPr>
          <w:rFonts w:asciiTheme="minorHAnsi" w:eastAsiaTheme="minorEastAsia" w:hAnsiTheme="minorHAnsi" w:cstheme="minorBidi"/>
          <w:noProof/>
          <w:kern w:val="2"/>
          <w:sz w:val="24"/>
          <w:szCs w:val="24"/>
          <w:lang w:eastAsia="en-GB"/>
          <w14:ligatures w14:val="standardContextual"/>
        </w:rPr>
        <w:tab/>
      </w:r>
      <w:r>
        <w:rPr>
          <w:noProof/>
        </w:rPr>
        <w:t>Edge Service Continuity Requirement Notification</w:t>
      </w:r>
      <w:r>
        <w:rPr>
          <w:noProof/>
        </w:rPr>
        <w:tab/>
      </w:r>
      <w:r>
        <w:rPr>
          <w:noProof/>
        </w:rPr>
        <w:fldChar w:fldCharType="begin" w:fldLock="1"/>
      </w:r>
      <w:r>
        <w:rPr>
          <w:noProof/>
        </w:rPr>
        <w:instrText xml:space="preserve"> PAGEREF _Toc216293724 \h </w:instrText>
      </w:r>
      <w:r>
        <w:rPr>
          <w:noProof/>
        </w:rPr>
      </w:r>
      <w:r>
        <w:rPr>
          <w:noProof/>
        </w:rPr>
        <w:fldChar w:fldCharType="separate"/>
      </w:r>
      <w:r>
        <w:rPr>
          <w:noProof/>
        </w:rPr>
        <w:t>225</w:t>
      </w:r>
      <w:r>
        <w:rPr>
          <w:noProof/>
        </w:rPr>
        <w:fldChar w:fldCharType="end"/>
      </w:r>
    </w:p>
    <w:p w14:paraId="0A8B2CBE" w14:textId="1E328AF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_Toc216293725 \h </w:instrText>
      </w:r>
      <w:r>
        <w:rPr>
          <w:noProof/>
        </w:rPr>
      </w:r>
      <w:r>
        <w:rPr>
          <w:noProof/>
        </w:rPr>
        <w:fldChar w:fldCharType="separate"/>
      </w:r>
      <w:r>
        <w:rPr>
          <w:noProof/>
        </w:rPr>
        <w:t>225</w:t>
      </w:r>
      <w:r>
        <w:rPr>
          <w:noProof/>
        </w:rPr>
        <w:fldChar w:fldCharType="end"/>
      </w:r>
    </w:p>
    <w:p w14:paraId="18402428" w14:textId="32E7ED2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_Toc216293726 \h </w:instrText>
      </w:r>
      <w:r>
        <w:rPr>
          <w:noProof/>
        </w:rPr>
      </w:r>
      <w:r>
        <w:rPr>
          <w:noProof/>
        </w:rPr>
        <w:fldChar w:fldCharType="separate"/>
      </w:r>
      <w:r>
        <w:rPr>
          <w:noProof/>
        </w:rPr>
        <w:t>225</w:t>
      </w:r>
      <w:r>
        <w:rPr>
          <w:noProof/>
        </w:rPr>
        <w:fldChar w:fldCharType="end"/>
      </w:r>
    </w:p>
    <w:p w14:paraId="6FB7CFAC" w14:textId="5FDFA41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_Toc216293727 \h </w:instrText>
      </w:r>
      <w:r>
        <w:rPr>
          <w:noProof/>
        </w:rPr>
      </w:r>
      <w:r>
        <w:rPr>
          <w:noProof/>
        </w:rPr>
        <w:fldChar w:fldCharType="separate"/>
      </w:r>
      <w:r>
        <w:rPr>
          <w:noProof/>
        </w:rPr>
        <w:t>225</w:t>
      </w:r>
      <w:r>
        <w:rPr>
          <w:noProof/>
        </w:rPr>
        <w:fldChar w:fldCharType="end"/>
      </w:r>
    </w:p>
    <w:p w14:paraId="79A6DBB6" w14:textId="0E71546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6.8.5.3</w:t>
      </w:r>
      <w:r>
        <w:rPr>
          <w:rFonts w:asciiTheme="minorHAnsi" w:eastAsiaTheme="minorEastAsia" w:hAnsiTheme="minorHAnsi" w:cstheme="minorBidi"/>
          <w:noProof/>
          <w:kern w:val="2"/>
          <w:sz w:val="24"/>
          <w:szCs w:val="24"/>
          <w:lang w:eastAsia="en-GB"/>
          <w14:ligatures w14:val="standardContextual"/>
        </w:rPr>
        <w:tab/>
      </w:r>
      <w:r>
        <w:rPr>
          <w:noProof/>
        </w:rPr>
        <w:t>Edge Service Continuity Negotiation Notification</w:t>
      </w:r>
      <w:r>
        <w:rPr>
          <w:noProof/>
        </w:rPr>
        <w:tab/>
      </w:r>
      <w:r>
        <w:rPr>
          <w:noProof/>
        </w:rPr>
        <w:fldChar w:fldCharType="begin" w:fldLock="1"/>
      </w:r>
      <w:r>
        <w:rPr>
          <w:noProof/>
        </w:rPr>
        <w:instrText xml:space="preserve"> PAGEREF _Toc216293728 \h </w:instrText>
      </w:r>
      <w:r>
        <w:rPr>
          <w:noProof/>
        </w:rPr>
      </w:r>
      <w:r>
        <w:rPr>
          <w:noProof/>
        </w:rPr>
        <w:fldChar w:fldCharType="separate"/>
      </w:r>
      <w:r>
        <w:rPr>
          <w:noProof/>
        </w:rPr>
        <w:t>226</w:t>
      </w:r>
      <w:r>
        <w:rPr>
          <w:noProof/>
        </w:rPr>
        <w:fldChar w:fldCharType="end"/>
      </w:r>
    </w:p>
    <w:p w14:paraId="1147DA6B" w14:textId="4A3F8CB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_Toc216293729 \h </w:instrText>
      </w:r>
      <w:r>
        <w:rPr>
          <w:noProof/>
        </w:rPr>
      </w:r>
      <w:r>
        <w:rPr>
          <w:noProof/>
        </w:rPr>
        <w:fldChar w:fldCharType="separate"/>
      </w:r>
      <w:r>
        <w:rPr>
          <w:noProof/>
        </w:rPr>
        <w:t>226</w:t>
      </w:r>
      <w:r>
        <w:rPr>
          <w:noProof/>
        </w:rPr>
        <w:fldChar w:fldCharType="end"/>
      </w:r>
    </w:p>
    <w:p w14:paraId="0C92F3BF" w14:textId="4408583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_Toc216293730 \h </w:instrText>
      </w:r>
      <w:r>
        <w:rPr>
          <w:noProof/>
        </w:rPr>
      </w:r>
      <w:r>
        <w:rPr>
          <w:noProof/>
        </w:rPr>
        <w:fldChar w:fldCharType="separate"/>
      </w:r>
      <w:r>
        <w:rPr>
          <w:noProof/>
        </w:rPr>
        <w:t>226</w:t>
      </w:r>
      <w:r>
        <w:rPr>
          <w:noProof/>
        </w:rPr>
        <w:fldChar w:fldCharType="end"/>
      </w:r>
    </w:p>
    <w:p w14:paraId="7C9D94B0" w14:textId="2D0CB85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_Toc216293731 \h </w:instrText>
      </w:r>
      <w:r>
        <w:rPr>
          <w:noProof/>
        </w:rPr>
      </w:r>
      <w:r>
        <w:rPr>
          <w:noProof/>
        </w:rPr>
        <w:fldChar w:fldCharType="separate"/>
      </w:r>
      <w:r>
        <w:rPr>
          <w:noProof/>
        </w:rPr>
        <w:t>226</w:t>
      </w:r>
      <w:r>
        <w:rPr>
          <w:noProof/>
        </w:rPr>
        <w:fldChar w:fldCharType="end"/>
      </w:r>
    </w:p>
    <w:p w14:paraId="445E2DE1" w14:textId="46C0C63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_Toc216293732 \h </w:instrText>
      </w:r>
      <w:r>
        <w:rPr>
          <w:noProof/>
        </w:rPr>
      </w:r>
      <w:r>
        <w:rPr>
          <w:noProof/>
        </w:rPr>
        <w:fldChar w:fldCharType="separate"/>
      </w:r>
      <w:r>
        <w:rPr>
          <w:noProof/>
        </w:rPr>
        <w:t>227</w:t>
      </w:r>
      <w:r>
        <w:rPr>
          <w:noProof/>
        </w:rPr>
        <w:fldChar w:fldCharType="end"/>
      </w:r>
    </w:p>
    <w:p w14:paraId="6C12FA03" w14:textId="3FBD40A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_Toc216293733 \h </w:instrText>
      </w:r>
      <w:r>
        <w:rPr>
          <w:noProof/>
        </w:rPr>
      </w:r>
      <w:r>
        <w:rPr>
          <w:noProof/>
        </w:rPr>
        <w:fldChar w:fldCharType="separate"/>
      </w:r>
      <w:r>
        <w:rPr>
          <w:noProof/>
        </w:rPr>
        <w:t>227</w:t>
      </w:r>
      <w:r>
        <w:rPr>
          <w:noProof/>
        </w:rPr>
        <w:fldChar w:fldCharType="end"/>
      </w:r>
    </w:p>
    <w:p w14:paraId="2F0E26CC" w14:textId="248AFEB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_Toc216293734 \h </w:instrText>
      </w:r>
      <w:r>
        <w:rPr>
          <w:noProof/>
        </w:rPr>
      </w:r>
      <w:r>
        <w:rPr>
          <w:noProof/>
        </w:rPr>
        <w:fldChar w:fldCharType="separate"/>
      </w:r>
      <w:r>
        <w:rPr>
          <w:noProof/>
        </w:rPr>
        <w:t>228</w:t>
      </w:r>
      <w:r>
        <w:rPr>
          <w:noProof/>
        </w:rPr>
        <w:fldChar w:fldCharType="end"/>
      </w:r>
    </w:p>
    <w:p w14:paraId="4CF3348E" w14:textId="40B25AE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_Toc216293735 \h </w:instrText>
      </w:r>
      <w:r>
        <w:rPr>
          <w:noProof/>
        </w:rPr>
      </w:r>
      <w:r>
        <w:rPr>
          <w:noProof/>
        </w:rPr>
        <w:fldChar w:fldCharType="separate"/>
      </w:r>
      <w:r>
        <w:rPr>
          <w:noProof/>
        </w:rPr>
        <w:t>228</w:t>
      </w:r>
      <w:r>
        <w:rPr>
          <w:noProof/>
        </w:rPr>
        <w:fldChar w:fldCharType="end"/>
      </w:r>
    </w:p>
    <w:p w14:paraId="2933FA43" w14:textId="1C7A31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6.8.6.2.2</w:t>
      </w:r>
      <w:r>
        <w:rPr>
          <w:rFonts w:asciiTheme="minorHAnsi" w:eastAsiaTheme="minorEastAsia" w:hAnsiTheme="minorHAnsi" w:cstheme="minorBidi"/>
          <w:noProof/>
          <w:kern w:val="2"/>
          <w:sz w:val="24"/>
          <w:szCs w:val="24"/>
          <w:lang w:eastAsia="en-GB"/>
          <w14:ligatures w14:val="standardContextual"/>
        </w:rPr>
        <w:tab/>
      </w:r>
      <w:r>
        <w:rPr>
          <w:noProof/>
        </w:rPr>
        <w:t>Type: EdgeSCRequirementReq</w:t>
      </w:r>
      <w:r>
        <w:rPr>
          <w:noProof/>
        </w:rPr>
        <w:tab/>
      </w:r>
      <w:r>
        <w:rPr>
          <w:noProof/>
        </w:rPr>
        <w:fldChar w:fldCharType="begin" w:fldLock="1"/>
      </w:r>
      <w:r>
        <w:rPr>
          <w:noProof/>
        </w:rPr>
        <w:instrText xml:space="preserve"> PAGEREF _Toc216293736 \h </w:instrText>
      </w:r>
      <w:r>
        <w:rPr>
          <w:noProof/>
        </w:rPr>
      </w:r>
      <w:r>
        <w:rPr>
          <w:noProof/>
        </w:rPr>
        <w:fldChar w:fldCharType="separate"/>
      </w:r>
      <w:r>
        <w:rPr>
          <w:noProof/>
        </w:rPr>
        <w:t>228</w:t>
      </w:r>
      <w:r>
        <w:rPr>
          <w:noProof/>
        </w:rPr>
        <w:fldChar w:fldCharType="end"/>
      </w:r>
    </w:p>
    <w:p w14:paraId="4A14AB8A" w14:textId="2B84788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6.8.6.2.3</w:t>
      </w:r>
      <w:r>
        <w:rPr>
          <w:rFonts w:asciiTheme="minorHAnsi" w:eastAsiaTheme="minorEastAsia" w:hAnsiTheme="minorHAnsi" w:cstheme="minorBidi"/>
          <w:noProof/>
          <w:kern w:val="2"/>
          <w:sz w:val="24"/>
          <w:szCs w:val="24"/>
          <w:lang w:eastAsia="en-GB"/>
          <w14:ligatures w14:val="standardContextual"/>
        </w:rPr>
        <w:tab/>
      </w:r>
      <w:r>
        <w:rPr>
          <w:noProof/>
        </w:rPr>
        <w:t>Type: EdgeSCRequirementNotif</w:t>
      </w:r>
      <w:r>
        <w:rPr>
          <w:noProof/>
        </w:rPr>
        <w:tab/>
      </w:r>
      <w:r>
        <w:rPr>
          <w:noProof/>
        </w:rPr>
        <w:fldChar w:fldCharType="begin" w:fldLock="1"/>
      </w:r>
      <w:r>
        <w:rPr>
          <w:noProof/>
        </w:rPr>
        <w:instrText xml:space="preserve"> PAGEREF _Toc216293737 \h </w:instrText>
      </w:r>
      <w:r>
        <w:rPr>
          <w:noProof/>
        </w:rPr>
      </w:r>
      <w:r>
        <w:rPr>
          <w:noProof/>
        </w:rPr>
        <w:fldChar w:fldCharType="separate"/>
      </w:r>
      <w:r>
        <w:rPr>
          <w:noProof/>
        </w:rPr>
        <w:t>229</w:t>
      </w:r>
      <w:r>
        <w:rPr>
          <w:noProof/>
        </w:rPr>
        <w:fldChar w:fldCharType="end"/>
      </w:r>
    </w:p>
    <w:p w14:paraId="1605A6C0" w14:textId="05E3E93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6.8.6.2.4</w:t>
      </w:r>
      <w:r>
        <w:rPr>
          <w:rFonts w:asciiTheme="minorHAnsi" w:eastAsiaTheme="minorEastAsia" w:hAnsiTheme="minorHAnsi" w:cstheme="minorBidi"/>
          <w:noProof/>
          <w:kern w:val="2"/>
          <w:sz w:val="24"/>
          <w:szCs w:val="24"/>
          <w:lang w:eastAsia="en-GB"/>
          <w14:ligatures w14:val="standardContextual"/>
        </w:rPr>
        <w:tab/>
      </w:r>
      <w:r>
        <w:rPr>
          <w:noProof/>
        </w:rPr>
        <w:t>Type: EdgeSCNegotiationReq</w:t>
      </w:r>
      <w:r>
        <w:rPr>
          <w:noProof/>
        </w:rPr>
        <w:tab/>
      </w:r>
      <w:r>
        <w:rPr>
          <w:noProof/>
        </w:rPr>
        <w:fldChar w:fldCharType="begin" w:fldLock="1"/>
      </w:r>
      <w:r>
        <w:rPr>
          <w:noProof/>
        </w:rPr>
        <w:instrText xml:space="preserve"> PAGEREF _Toc216293738 \h </w:instrText>
      </w:r>
      <w:r>
        <w:rPr>
          <w:noProof/>
        </w:rPr>
      </w:r>
      <w:r>
        <w:rPr>
          <w:noProof/>
        </w:rPr>
        <w:fldChar w:fldCharType="separate"/>
      </w:r>
      <w:r>
        <w:rPr>
          <w:noProof/>
        </w:rPr>
        <w:t>229</w:t>
      </w:r>
      <w:r>
        <w:rPr>
          <w:noProof/>
        </w:rPr>
        <w:fldChar w:fldCharType="end"/>
      </w:r>
    </w:p>
    <w:p w14:paraId="71DAD084" w14:textId="3A6AAE7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6.8.6.2.5</w:t>
      </w:r>
      <w:r>
        <w:rPr>
          <w:rFonts w:asciiTheme="minorHAnsi" w:eastAsiaTheme="minorEastAsia" w:hAnsiTheme="minorHAnsi" w:cstheme="minorBidi"/>
          <w:noProof/>
          <w:kern w:val="2"/>
          <w:sz w:val="24"/>
          <w:szCs w:val="24"/>
          <w:lang w:eastAsia="en-GB"/>
          <w14:ligatures w14:val="standardContextual"/>
        </w:rPr>
        <w:tab/>
      </w:r>
      <w:r>
        <w:rPr>
          <w:noProof/>
        </w:rPr>
        <w:t>Type: EdgeSCNegotiationNotif</w:t>
      </w:r>
      <w:r>
        <w:rPr>
          <w:noProof/>
        </w:rPr>
        <w:tab/>
      </w:r>
      <w:r>
        <w:rPr>
          <w:noProof/>
        </w:rPr>
        <w:fldChar w:fldCharType="begin" w:fldLock="1"/>
      </w:r>
      <w:r>
        <w:rPr>
          <w:noProof/>
        </w:rPr>
        <w:instrText xml:space="preserve"> PAGEREF _Toc216293739 \h </w:instrText>
      </w:r>
      <w:r>
        <w:rPr>
          <w:noProof/>
        </w:rPr>
      </w:r>
      <w:r>
        <w:rPr>
          <w:noProof/>
        </w:rPr>
        <w:fldChar w:fldCharType="separate"/>
      </w:r>
      <w:r>
        <w:rPr>
          <w:noProof/>
        </w:rPr>
        <w:t>229</w:t>
      </w:r>
      <w:r>
        <w:rPr>
          <w:noProof/>
        </w:rPr>
        <w:fldChar w:fldCharType="end"/>
      </w:r>
    </w:p>
    <w:p w14:paraId="727E3DB4" w14:textId="6314884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_Toc216293740 \h </w:instrText>
      </w:r>
      <w:r>
        <w:rPr>
          <w:noProof/>
        </w:rPr>
      </w:r>
      <w:r>
        <w:rPr>
          <w:noProof/>
        </w:rPr>
        <w:fldChar w:fldCharType="separate"/>
      </w:r>
      <w:r>
        <w:rPr>
          <w:noProof/>
        </w:rPr>
        <w:t>229</w:t>
      </w:r>
      <w:r>
        <w:rPr>
          <w:noProof/>
        </w:rPr>
        <w:fldChar w:fldCharType="end"/>
      </w:r>
    </w:p>
    <w:p w14:paraId="70121601" w14:textId="50FD7A0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_Toc216293741 \h </w:instrText>
      </w:r>
      <w:r>
        <w:rPr>
          <w:noProof/>
        </w:rPr>
      </w:r>
      <w:r>
        <w:rPr>
          <w:noProof/>
        </w:rPr>
        <w:fldChar w:fldCharType="separate"/>
      </w:r>
      <w:r>
        <w:rPr>
          <w:noProof/>
        </w:rPr>
        <w:t>229</w:t>
      </w:r>
      <w:r>
        <w:rPr>
          <w:noProof/>
        </w:rPr>
        <w:fldChar w:fldCharType="end"/>
      </w:r>
    </w:p>
    <w:p w14:paraId="00E308B2" w14:textId="4D71B75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_Toc216293742 \h </w:instrText>
      </w:r>
      <w:r>
        <w:rPr>
          <w:noProof/>
        </w:rPr>
      </w:r>
      <w:r>
        <w:rPr>
          <w:noProof/>
        </w:rPr>
        <w:fldChar w:fldCharType="separate"/>
      </w:r>
      <w:r>
        <w:rPr>
          <w:noProof/>
        </w:rPr>
        <w:t>230</w:t>
      </w:r>
      <w:r>
        <w:rPr>
          <w:noProof/>
        </w:rPr>
        <w:fldChar w:fldCharType="end"/>
      </w:r>
    </w:p>
    <w:p w14:paraId="20D15089" w14:textId="3074236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6.8.6.3.3</w:t>
      </w:r>
      <w:r>
        <w:rPr>
          <w:rFonts w:asciiTheme="minorHAnsi" w:eastAsiaTheme="minorEastAsia" w:hAnsiTheme="minorHAnsi" w:cstheme="minorBidi"/>
          <w:noProof/>
          <w:kern w:val="2"/>
          <w:sz w:val="24"/>
          <w:szCs w:val="24"/>
          <w:lang w:eastAsia="en-GB"/>
          <w14:ligatures w14:val="standardContextual"/>
        </w:rPr>
        <w:tab/>
      </w:r>
      <w:r>
        <w:rPr>
          <w:noProof/>
        </w:rPr>
        <w:t>Enumeration: TriggerAction</w:t>
      </w:r>
      <w:r>
        <w:rPr>
          <w:noProof/>
        </w:rPr>
        <w:tab/>
      </w:r>
      <w:r>
        <w:rPr>
          <w:noProof/>
        </w:rPr>
        <w:fldChar w:fldCharType="begin" w:fldLock="1"/>
      </w:r>
      <w:r>
        <w:rPr>
          <w:noProof/>
        </w:rPr>
        <w:instrText xml:space="preserve"> PAGEREF _Toc216293743 \h </w:instrText>
      </w:r>
      <w:r>
        <w:rPr>
          <w:noProof/>
        </w:rPr>
      </w:r>
      <w:r>
        <w:rPr>
          <w:noProof/>
        </w:rPr>
        <w:fldChar w:fldCharType="separate"/>
      </w:r>
      <w:r>
        <w:rPr>
          <w:noProof/>
        </w:rPr>
        <w:t>230</w:t>
      </w:r>
      <w:r>
        <w:rPr>
          <w:noProof/>
        </w:rPr>
        <w:fldChar w:fldCharType="end"/>
      </w:r>
    </w:p>
    <w:p w14:paraId="190B5045" w14:textId="6906569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_Toc216293744 \h </w:instrText>
      </w:r>
      <w:r>
        <w:rPr>
          <w:noProof/>
        </w:rPr>
      </w:r>
      <w:r>
        <w:rPr>
          <w:noProof/>
        </w:rPr>
        <w:fldChar w:fldCharType="separate"/>
      </w:r>
      <w:r>
        <w:rPr>
          <w:noProof/>
        </w:rPr>
        <w:t>230</w:t>
      </w:r>
      <w:r>
        <w:rPr>
          <w:noProof/>
        </w:rPr>
        <w:fldChar w:fldCharType="end"/>
      </w:r>
    </w:p>
    <w:p w14:paraId="62132465" w14:textId="10357EE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_Toc216293745 \h </w:instrText>
      </w:r>
      <w:r>
        <w:rPr>
          <w:noProof/>
        </w:rPr>
      </w:r>
      <w:r>
        <w:rPr>
          <w:noProof/>
        </w:rPr>
        <w:fldChar w:fldCharType="separate"/>
      </w:r>
      <w:r>
        <w:rPr>
          <w:noProof/>
        </w:rPr>
        <w:t>230</w:t>
      </w:r>
      <w:r>
        <w:rPr>
          <w:noProof/>
        </w:rPr>
        <w:fldChar w:fldCharType="end"/>
      </w:r>
    </w:p>
    <w:p w14:paraId="1368172A" w14:textId="4EB9B02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_Toc216293746 \h </w:instrText>
      </w:r>
      <w:r>
        <w:rPr>
          <w:noProof/>
        </w:rPr>
      </w:r>
      <w:r>
        <w:rPr>
          <w:noProof/>
        </w:rPr>
        <w:fldChar w:fldCharType="separate"/>
      </w:r>
      <w:r>
        <w:rPr>
          <w:noProof/>
        </w:rPr>
        <w:t>230</w:t>
      </w:r>
      <w:r>
        <w:rPr>
          <w:noProof/>
        </w:rPr>
        <w:fldChar w:fldCharType="end"/>
      </w:r>
    </w:p>
    <w:p w14:paraId="1B4D6799" w14:textId="65D2568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_Toc216293747 \h </w:instrText>
      </w:r>
      <w:r>
        <w:rPr>
          <w:noProof/>
        </w:rPr>
      </w:r>
      <w:r>
        <w:rPr>
          <w:noProof/>
        </w:rPr>
        <w:fldChar w:fldCharType="separate"/>
      </w:r>
      <w:r>
        <w:rPr>
          <w:noProof/>
        </w:rPr>
        <w:t>230</w:t>
      </w:r>
      <w:r>
        <w:rPr>
          <w:noProof/>
        </w:rPr>
        <w:fldChar w:fldCharType="end"/>
      </w:r>
    </w:p>
    <w:p w14:paraId="038C1B0C" w14:textId="62A6E20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_Toc216293748 \h </w:instrText>
      </w:r>
      <w:r>
        <w:rPr>
          <w:noProof/>
        </w:rPr>
      </w:r>
      <w:r>
        <w:rPr>
          <w:noProof/>
        </w:rPr>
        <w:fldChar w:fldCharType="separate"/>
      </w:r>
      <w:r>
        <w:rPr>
          <w:noProof/>
        </w:rPr>
        <w:t>230</w:t>
      </w:r>
      <w:r>
        <w:rPr>
          <w:noProof/>
        </w:rPr>
        <w:fldChar w:fldCharType="end"/>
      </w:r>
    </w:p>
    <w:p w14:paraId="30F65342" w14:textId="441424F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_Toc216293749 \h </w:instrText>
      </w:r>
      <w:r>
        <w:rPr>
          <w:noProof/>
        </w:rPr>
      </w:r>
      <w:r>
        <w:rPr>
          <w:noProof/>
        </w:rPr>
        <w:fldChar w:fldCharType="separate"/>
      </w:r>
      <w:r>
        <w:rPr>
          <w:noProof/>
        </w:rPr>
        <w:t>230</w:t>
      </w:r>
      <w:r>
        <w:rPr>
          <w:noProof/>
        </w:rPr>
        <w:fldChar w:fldCharType="end"/>
      </w:r>
    </w:p>
    <w:p w14:paraId="74E4D1C8" w14:textId="151B558E"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fldLock="1"/>
      </w:r>
      <w:r>
        <w:rPr>
          <w:noProof/>
        </w:rPr>
        <w:instrText xml:space="preserve"> PAGEREF _Toc216293750 \h </w:instrText>
      </w:r>
      <w:r>
        <w:rPr>
          <w:noProof/>
        </w:rPr>
      </w:r>
      <w:r>
        <w:rPr>
          <w:noProof/>
        </w:rPr>
        <w:fldChar w:fldCharType="separate"/>
      </w:r>
      <w:r>
        <w:rPr>
          <w:noProof/>
        </w:rPr>
        <w:t>231</w:t>
      </w:r>
      <w:r>
        <w:rPr>
          <w:noProof/>
        </w:rPr>
        <w:fldChar w:fldCharType="end"/>
      </w:r>
    </w:p>
    <w:p w14:paraId="0950D873" w14:textId="2CB2258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_Toc216293751 \h </w:instrText>
      </w:r>
      <w:r>
        <w:rPr>
          <w:noProof/>
        </w:rPr>
      </w:r>
      <w:r>
        <w:rPr>
          <w:noProof/>
        </w:rPr>
        <w:fldChar w:fldCharType="separate"/>
      </w:r>
      <w:r>
        <w:rPr>
          <w:noProof/>
        </w:rPr>
        <w:t>231</w:t>
      </w:r>
      <w:r>
        <w:rPr>
          <w:noProof/>
        </w:rPr>
        <w:fldChar w:fldCharType="end"/>
      </w:r>
    </w:p>
    <w:p w14:paraId="7D8C71BD" w14:textId="3DEA04A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_Toc216293752 \h </w:instrText>
      </w:r>
      <w:r>
        <w:rPr>
          <w:noProof/>
        </w:rPr>
      </w:r>
      <w:r>
        <w:rPr>
          <w:noProof/>
        </w:rPr>
        <w:fldChar w:fldCharType="separate"/>
      </w:r>
      <w:r>
        <w:rPr>
          <w:noProof/>
        </w:rPr>
        <w:t>231</w:t>
      </w:r>
      <w:r>
        <w:rPr>
          <w:noProof/>
        </w:rPr>
        <w:fldChar w:fldCharType="end"/>
      </w:r>
    </w:p>
    <w:p w14:paraId="0FF4682F" w14:textId="0C68415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_Toc216293753 \h </w:instrText>
      </w:r>
      <w:r>
        <w:rPr>
          <w:noProof/>
        </w:rPr>
      </w:r>
      <w:r>
        <w:rPr>
          <w:noProof/>
        </w:rPr>
        <w:fldChar w:fldCharType="separate"/>
      </w:r>
      <w:r>
        <w:rPr>
          <w:noProof/>
        </w:rPr>
        <w:t>231</w:t>
      </w:r>
      <w:r>
        <w:rPr>
          <w:noProof/>
        </w:rPr>
        <w:fldChar w:fldCharType="end"/>
      </w:r>
    </w:p>
    <w:p w14:paraId="2E4D84C1" w14:textId="5A215BF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_Toc216293754 \h </w:instrText>
      </w:r>
      <w:r>
        <w:rPr>
          <w:noProof/>
        </w:rPr>
      </w:r>
      <w:r>
        <w:rPr>
          <w:noProof/>
        </w:rPr>
        <w:fldChar w:fldCharType="separate"/>
      </w:r>
      <w:r>
        <w:rPr>
          <w:noProof/>
        </w:rPr>
        <w:t>231</w:t>
      </w:r>
      <w:r>
        <w:rPr>
          <w:noProof/>
        </w:rPr>
        <w:fldChar w:fldCharType="end"/>
      </w:r>
    </w:p>
    <w:p w14:paraId="6EEAA3FF" w14:textId="149F80E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_Toc216293755 \h </w:instrText>
      </w:r>
      <w:r>
        <w:rPr>
          <w:noProof/>
        </w:rPr>
      </w:r>
      <w:r>
        <w:rPr>
          <w:noProof/>
        </w:rPr>
        <w:fldChar w:fldCharType="separate"/>
      </w:r>
      <w:r>
        <w:rPr>
          <w:noProof/>
        </w:rPr>
        <w:t>231</w:t>
      </w:r>
      <w:r>
        <w:rPr>
          <w:noProof/>
        </w:rPr>
        <w:fldChar w:fldCharType="end"/>
      </w:r>
    </w:p>
    <w:p w14:paraId="3AA25D35" w14:textId="5B76BC9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fldLock="1"/>
      </w:r>
      <w:r>
        <w:rPr>
          <w:noProof/>
        </w:rPr>
        <w:instrText xml:space="preserve"> PAGEREF _Toc216293756 \h </w:instrText>
      </w:r>
      <w:r>
        <w:rPr>
          <w:noProof/>
        </w:rPr>
      </w:r>
      <w:r>
        <w:rPr>
          <w:noProof/>
        </w:rPr>
        <w:fldChar w:fldCharType="separate"/>
      </w:r>
      <w:r>
        <w:rPr>
          <w:noProof/>
        </w:rPr>
        <w:t>232</w:t>
      </w:r>
      <w:r>
        <w:rPr>
          <w:noProof/>
        </w:rPr>
        <w:fldChar w:fldCharType="end"/>
      </w:r>
    </w:p>
    <w:p w14:paraId="01DE7F91" w14:textId="73D11E8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_Toc216293757 \h </w:instrText>
      </w:r>
      <w:r>
        <w:rPr>
          <w:noProof/>
        </w:rPr>
      </w:r>
      <w:r>
        <w:rPr>
          <w:noProof/>
        </w:rPr>
        <w:fldChar w:fldCharType="separate"/>
      </w:r>
      <w:r>
        <w:rPr>
          <w:noProof/>
        </w:rPr>
        <w:t>232</w:t>
      </w:r>
      <w:r>
        <w:rPr>
          <w:noProof/>
        </w:rPr>
        <w:fldChar w:fldCharType="end"/>
      </w:r>
    </w:p>
    <w:p w14:paraId="4FD091D3" w14:textId="005F5E3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fldLock="1"/>
      </w:r>
      <w:r>
        <w:rPr>
          <w:noProof/>
        </w:rPr>
        <w:instrText xml:space="preserve"> PAGEREF _Toc216293758 \h </w:instrText>
      </w:r>
      <w:r>
        <w:rPr>
          <w:noProof/>
        </w:rPr>
      </w:r>
      <w:r>
        <w:rPr>
          <w:noProof/>
        </w:rPr>
        <w:fldChar w:fldCharType="separate"/>
      </w:r>
      <w:r>
        <w:rPr>
          <w:noProof/>
        </w:rPr>
        <w:t>232</w:t>
      </w:r>
      <w:r>
        <w:rPr>
          <w:noProof/>
        </w:rPr>
        <w:fldChar w:fldCharType="end"/>
      </w:r>
    </w:p>
    <w:p w14:paraId="0F7735AE" w14:textId="6F85426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_Toc216293759 \h </w:instrText>
      </w:r>
      <w:r>
        <w:rPr>
          <w:noProof/>
        </w:rPr>
      </w:r>
      <w:r>
        <w:rPr>
          <w:noProof/>
        </w:rPr>
        <w:fldChar w:fldCharType="separate"/>
      </w:r>
      <w:r>
        <w:rPr>
          <w:noProof/>
        </w:rPr>
        <w:t>233</w:t>
      </w:r>
      <w:r>
        <w:rPr>
          <w:noProof/>
        </w:rPr>
        <w:fldChar w:fldCharType="end"/>
      </w:r>
    </w:p>
    <w:p w14:paraId="6B531F83" w14:textId="47D5963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_Toc216293760 \h </w:instrText>
      </w:r>
      <w:r>
        <w:rPr>
          <w:noProof/>
        </w:rPr>
      </w:r>
      <w:r>
        <w:rPr>
          <w:noProof/>
        </w:rPr>
        <w:fldChar w:fldCharType="separate"/>
      </w:r>
      <w:r>
        <w:rPr>
          <w:noProof/>
        </w:rPr>
        <w:t>233</w:t>
      </w:r>
      <w:r>
        <w:rPr>
          <w:noProof/>
        </w:rPr>
        <w:fldChar w:fldCharType="end"/>
      </w:r>
    </w:p>
    <w:p w14:paraId="6EECD37B" w14:textId="75E6620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_Toc216293761 \h </w:instrText>
      </w:r>
      <w:r>
        <w:rPr>
          <w:noProof/>
        </w:rPr>
      </w:r>
      <w:r>
        <w:rPr>
          <w:noProof/>
        </w:rPr>
        <w:fldChar w:fldCharType="separate"/>
      </w:r>
      <w:r>
        <w:rPr>
          <w:noProof/>
        </w:rPr>
        <w:t>233</w:t>
      </w:r>
      <w:r>
        <w:rPr>
          <w:noProof/>
        </w:rPr>
        <w:fldChar w:fldCharType="end"/>
      </w:r>
    </w:p>
    <w:p w14:paraId="0E7A0F4C" w14:textId="79270EC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_Toc216293762 \h </w:instrText>
      </w:r>
      <w:r>
        <w:rPr>
          <w:noProof/>
        </w:rPr>
      </w:r>
      <w:r>
        <w:rPr>
          <w:noProof/>
        </w:rPr>
        <w:fldChar w:fldCharType="separate"/>
      </w:r>
      <w:r>
        <w:rPr>
          <w:noProof/>
        </w:rPr>
        <w:t>233</w:t>
      </w:r>
      <w:r>
        <w:rPr>
          <w:noProof/>
        </w:rPr>
        <w:fldChar w:fldCharType="end"/>
      </w:r>
    </w:p>
    <w:p w14:paraId="7BA98297" w14:textId="201581C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_Toc216293763 \h </w:instrText>
      </w:r>
      <w:r>
        <w:rPr>
          <w:noProof/>
        </w:rPr>
      </w:r>
      <w:r>
        <w:rPr>
          <w:noProof/>
        </w:rPr>
        <w:fldChar w:fldCharType="separate"/>
      </w:r>
      <w:r>
        <w:rPr>
          <w:noProof/>
        </w:rPr>
        <w:t>233</w:t>
      </w:r>
      <w:r>
        <w:rPr>
          <w:noProof/>
        </w:rPr>
        <w:fldChar w:fldCharType="end"/>
      </w:r>
    </w:p>
    <w:p w14:paraId="3103CC99" w14:textId="25020C6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Type: MultiSlicesOptReq</w:t>
      </w:r>
      <w:r>
        <w:rPr>
          <w:noProof/>
        </w:rPr>
        <w:tab/>
      </w:r>
      <w:r>
        <w:rPr>
          <w:noProof/>
        </w:rPr>
        <w:fldChar w:fldCharType="begin" w:fldLock="1"/>
      </w:r>
      <w:r>
        <w:rPr>
          <w:noProof/>
        </w:rPr>
        <w:instrText xml:space="preserve"> PAGEREF _Toc216293764 \h </w:instrText>
      </w:r>
      <w:r>
        <w:rPr>
          <w:noProof/>
        </w:rPr>
      </w:r>
      <w:r>
        <w:rPr>
          <w:noProof/>
        </w:rPr>
        <w:fldChar w:fldCharType="separate"/>
      </w:r>
      <w:r>
        <w:rPr>
          <w:noProof/>
        </w:rPr>
        <w:t>234</w:t>
      </w:r>
      <w:r>
        <w:rPr>
          <w:noProof/>
        </w:rPr>
        <w:fldChar w:fldCharType="end"/>
      </w:r>
    </w:p>
    <w:p w14:paraId="79CCD93A" w14:textId="4780B18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w:t>
      </w:r>
      <w:r w:rsidRPr="009856A7">
        <w:rPr>
          <w:noProof/>
          <w:lang w:val="en-US" w:eastAsia="zh-CN"/>
        </w:rPr>
        <w:t>.</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_Toc216293765 \h </w:instrText>
      </w:r>
      <w:r>
        <w:rPr>
          <w:noProof/>
        </w:rPr>
      </w:r>
      <w:r>
        <w:rPr>
          <w:noProof/>
        </w:rPr>
        <w:fldChar w:fldCharType="separate"/>
      </w:r>
      <w:r>
        <w:rPr>
          <w:noProof/>
        </w:rPr>
        <w:t>234</w:t>
      </w:r>
      <w:r>
        <w:rPr>
          <w:noProof/>
        </w:rPr>
        <w:fldChar w:fldCharType="end"/>
      </w:r>
    </w:p>
    <w:p w14:paraId="42B6897F" w14:textId="4450CA8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_Toc216293766 \h </w:instrText>
      </w:r>
      <w:r>
        <w:rPr>
          <w:noProof/>
        </w:rPr>
      </w:r>
      <w:r>
        <w:rPr>
          <w:noProof/>
        </w:rPr>
        <w:fldChar w:fldCharType="separate"/>
      </w:r>
      <w:r>
        <w:rPr>
          <w:noProof/>
        </w:rPr>
        <w:t>234</w:t>
      </w:r>
      <w:r>
        <w:rPr>
          <w:noProof/>
        </w:rPr>
        <w:fldChar w:fldCharType="end"/>
      </w:r>
    </w:p>
    <w:p w14:paraId="6FC597B0" w14:textId="36DC0D8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_Toc216293767 \h </w:instrText>
      </w:r>
      <w:r>
        <w:rPr>
          <w:noProof/>
        </w:rPr>
      </w:r>
      <w:r>
        <w:rPr>
          <w:noProof/>
        </w:rPr>
        <w:fldChar w:fldCharType="separate"/>
      </w:r>
      <w:r>
        <w:rPr>
          <w:noProof/>
        </w:rPr>
        <w:t>234</w:t>
      </w:r>
      <w:r>
        <w:rPr>
          <w:noProof/>
        </w:rPr>
        <w:fldChar w:fldCharType="end"/>
      </w:r>
    </w:p>
    <w:p w14:paraId="0A5930E1" w14:textId="719F800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6.9</w:t>
      </w:r>
      <w:r w:rsidRPr="009856A7">
        <w:rPr>
          <w:noProof/>
          <w:lang w:val="en-US" w:eastAsia="zh-CN"/>
        </w:rPr>
        <w:t>.</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_Toc216293768 \h </w:instrText>
      </w:r>
      <w:r>
        <w:rPr>
          <w:noProof/>
        </w:rPr>
      </w:r>
      <w:r>
        <w:rPr>
          <w:noProof/>
        </w:rPr>
        <w:fldChar w:fldCharType="separate"/>
      </w:r>
      <w:r>
        <w:rPr>
          <w:noProof/>
        </w:rPr>
        <w:t>234</w:t>
      </w:r>
      <w:r>
        <w:rPr>
          <w:noProof/>
        </w:rPr>
        <w:fldChar w:fldCharType="end"/>
      </w:r>
    </w:p>
    <w:p w14:paraId="1AB4D79F" w14:textId="05052E3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_Toc216293769 \h </w:instrText>
      </w:r>
      <w:r>
        <w:rPr>
          <w:noProof/>
        </w:rPr>
      </w:r>
      <w:r>
        <w:rPr>
          <w:noProof/>
        </w:rPr>
        <w:fldChar w:fldCharType="separate"/>
      </w:r>
      <w:r>
        <w:rPr>
          <w:noProof/>
        </w:rPr>
        <w:t>234</w:t>
      </w:r>
      <w:r>
        <w:rPr>
          <w:noProof/>
        </w:rPr>
        <w:fldChar w:fldCharType="end"/>
      </w:r>
    </w:p>
    <w:p w14:paraId="26C0A4DD" w14:textId="1FA1920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_Toc216293770 \h </w:instrText>
      </w:r>
      <w:r>
        <w:rPr>
          <w:noProof/>
        </w:rPr>
      </w:r>
      <w:r>
        <w:rPr>
          <w:noProof/>
        </w:rPr>
        <w:fldChar w:fldCharType="separate"/>
      </w:r>
      <w:r>
        <w:rPr>
          <w:noProof/>
        </w:rPr>
        <w:t>234</w:t>
      </w:r>
      <w:r>
        <w:rPr>
          <w:noProof/>
        </w:rPr>
        <w:fldChar w:fldCharType="end"/>
      </w:r>
    </w:p>
    <w:p w14:paraId="47816B4E" w14:textId="2FF4328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_Toc216293771 \h </w:instrText>
      </w:r>
      <w:r>
        <w:rPr>
          <w:noProof/>
        </w:rPr>
      </w:r>
      <w:r>
        <w:rPr>
          <w:noProof/>
        </w:rPr>
        <w:fldChar w:fldCharType="separate"/>
      </w:r>
      <w:r>
        <w:rPr>
          <w:noProof/>
        </w:rPr>
        <w:t>234</w:t>
      </w:r>
      <w:r>
        <w:rPr>
          <w:noProof/>
        </w:rPr>
        <w:fldChar w:fldCharType="end"/>
      </w:r>
    </w:p>
    <w:p w14:paraId="4AFE71F1" w14:textId="19DC37C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_Toc216293772 \h </w:instrText>
      </w:r>
      <w:r>
        <w:rPr>
          <w:noProof/>
        </w:rPr>
      </w:r>
      <w:r>
        <w:rPr>
          <w:noProof/>
        </w:rPr>
        <w:fldChar w:fldCharType="separate"/>
      </w:r>
      <w:r>
        <w:rPr>
          <w:noProof/>
        </w:rPr>
        <w:t>234</w:t>
      </w:r>
      <w:r>
        <w:rPr>
          <w:noProof/>
        </w:rPr>
        <w:fldChar w:fldCharType="end"/>
      </w:r>
    </w:p>
    <w:p w14:paraId="1E6605E4" w14:textId="477DA0B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_Toc216293773 \h </w:instrText>
      </w:r>
      <w:r>
        <w:rPr>
          <w:noProof/>
        </w:rPr>
      </w:r>
      <w:r>
        <w:rPr>
          <w:noProof/>
        </w:rPr>
        <w:fldChar w:fldCharType="separate"/>
      </w:r>
      <w:r>
        <w:rPr>
          <w:noProof/>
        </w:rPr>
        <w:t>235</w:t>
      </w:r>
      <w:r>
        <w:rPr>
          <w:noProof/>
        </w:rPr>
        <w:fldChar w:fldCharType="end"/>
      </w:r>
    </w:p>
    <w:p w14:paraId="4AFCBF6A" w14:textId="0A5867D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_Toc216293774 \h </w:instrText>
      </w:r>
      <w:r>
        <w:rPr>
          <w:noProof/>
        </w:rPr>
      </w:r>
      <w:r>
        <w:rPr>
          <w:noProof/>
        </w:rPr>
        <w:fldChar w:fldCharType="separate"/>
      </w:r>
      <w:r>
        <w:rPr>
          <w:noProof/>
        </w:rPr>
        <w:t>235</w:t>
      </w:r>
      <w:r>
        <w:rPr>
          <w:noProof/>
        </w:rPr>
        <w:fldChar w:fldCharType="end"/>
      </w:r>
    </w:p>
    <w:p w14:paraId="5D481934" w14:textId="63C16D2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_Toc216293775 \h </w:instrText>
      </w:r>
      <w:r>
        <w:rPr>
          <w:noProof/>
        </w:rPr>
      </w:r>
      <w:r>
        <w:rPr>
          <w:noProof/>
        </w:rPr>
        <w:fldChar w:fldCharType="separate"/>
      </w:r>
      <w:r>
        <w:rPr>
          <w:noProof/>
        </w:rPr>
        <w:t>235</w:t>
      </w:r>
      <w:r>
        <w:rPr>
          <w:noProof/>
        </w:rPr>
        <w:fldChar w:fldCharType="end"/>
      </w:r>
    </w:p>
    <w:p w14:paraId="31FBB59C" w14:textId="42B407D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_Toc216293776 \h </w:instrText>
      </w:r>
      <w:r>
        <w:rPr>
          <w:noProof/>
        </w:rPr>
      </w:r>
      <w:r>
        <w:rPr>
          <w:noProof/>
        </w:rPr>
        <w:fldChar w:fldCharType="separate"/>
      </w:r>
      <w:r>
        <w:rPr>
          <w:noProof/>
        </w:rPr>
        <w:t>235</w:t>
      </w:r>
      <w:r>
        <w:rPr>
          <w:noProof/>
        </w:rPr>
        <w:fldChar w:fldCharType="end"/>
      </w:r>
    </w:p>
    <w:p w14:paraId="2072F3B8" w14:textId="51BF95C6"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6.10</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NSCE_NetworkSliceAdaptation</w:t>
      </w:r>
      <w:r>
        <w:rPr>
          <w:noProof/>
        </w:rPr>
        <w:t xml:space="preserve"> API</w:t>
      </w:r>
      <w:r>
        <w:rPr>
          <w:noProof/>
        </w:rPr>
        <w:tab/>
      </w:r>
      <w:r>
        <w:rPr>
          <w:noProof/>
        </w:rPr>
        <w:fldChar w:fldCharType="begin" w:fldLock="1"/>
      </w:r>
      <w:r>
        <w:rPr>
          <w:noProof/>
        </w:rPr>
        <w:instrText xml:space="preserve"> PAGEREF _Toc216293777 \h </w:instrText>
      </w:r>
      <w:r>
        <w:rPr>
          <w:noProof/>
        </w:rPr>
      </w:r>
      <w:r>
        <w:rPr>
          <w:noProof/>
        </w:rPr>
        <w:fldChar w:fldCharType="separate"/>
      </w:r>
      <w:r>
        <w:rPr>
          <w:noProof/>
        </w:rPr>
        <w:t>235</w:t>
      </w:r>
      <w:r>
        <w:rPr>
          <w:noProof/>
        </w:rPr>
        <w:fldChar w:fldCharType="end"/>
      </w:r>
    </w:p>
    <w:p w14:paraId="74FCAFB5" w14:textId="1870BB1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_Toc216293778 \h </w:instrText>
      </w:r>
      <w:r>
        <w:rPr>
          <w:noProof/>
        </w:rPr>
      </w:r>
      <w:r>
        <w:rPr>
          <w:noProof/>
        </w:rPr>
        <w:fldChar w:fldCharType="separate"/>
      </w:r>
      <w:r>
        <w:rPr>
          <w:noProof/>
        </w:rPr>
        <w:t>235</w:t>
      </w:r>
      <w:r>
        <w:rPr>
          <w:noProof/>
        </w:rPr>
        <w:fldChar w:fldCharType="end"/>
      </w:r>
    </w:p>
    <w:p w14:paraId="1CEDB91A" w14:textId="396C878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_Toc216293779 \h </w:instrText>
      </w:r>
      <w:r>
        <w:rPr>
          <w:noProof/>
        </w:rPr>
      </w:r>
      <w:r>
        <w:rPr>
          <w:noProof/>
        </w:rPr>
        <w:fldChar w:fldCharType="separate"/>
      </w:r>
      <w:r>
        <w:rPr>
          <w:noProof/>
        </w:rPr>
        <w:t>236</w:t>
      </w:r>
      <w:r>
        <w:rPr>
          <w:noProof/>
        </w:rPr>
        <w:fldChar w:fldCharType="end"/>
      </w:r>
    </w:p>
    <w:p w14:paraId="66E2E825" w14:textId="6EDB38E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_Toc216293780 \h </w:instrText>
      </w:r>
      <w:r>
        <w:rPr>
          <w:noProof/>
        </w:rPr>
      </w:r>
      <w:r>
        <w:rPr>
          <w:noProof/>
        </w:rPr>
        <w:fldChar w:fldCharType="separate"/>
      </w:r>
      <w:r>
        <w:rPr>
          <w:noProof/>
        </w:rPr>
        <w:t>236</w:t>
      </w:r>
      <w:r>
        <w:rPr>
          <w:noProof/>
        </w:rPr>
        <w:fldChar w:fldCharType="end"/>
      </w:r>
    </w:p>
    <w:p w14:paraId="29F0BB25" w14:textId="155FDB9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_Toc216293781 \h </w:instrText>
      </w:r>
      <w:r>
        <w:rPr>
          <w:noProof/>
        </w:rPr>
      </w:r>
      <w:r>
        <w:rPr>
          <w:noProof/>
        </w:rPr>
        <w:fldChar w:fldCharType="separate"/>
      </w:r>
      <w:r>
        <w:rPr>
          <w:noProof/>
        </w:rPr>
        <w:t>236</w:t>
      </w:r>
      <w:r>
        <w:rPr>
          <w:noProof/>
        </w:rPr>
        <w:fldChar w:fldCharType="end"/>
      </w:r>
    </w:p>
    <w:p w14:paraId="13483CE8" w14:textId="13B8679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_Toc216293782 \h </w:instrText>
      </w:r>
      <w:r>
        <w:rPr>
          <w:noProof/>
        </w:rPr>
      </w:r>
      <w:r>
        <w:rPr>
          <w:noProof/>
        </w:rPr>
        <w:fldChar w:fldCharType="separate"/>
      </w:r>
      <w:r>
        <w:rPr>
          <w:noProof/>
        </w:rPr>
        <w:t>236</w:t>
      </w:r>
      <w:r>
        <w:rPr>
          <w:noProof/>
        </w:rPr>
        <w:fldChar w:fldCharType="end"/>
      </w:r>
    </w:p>
    <w:p w14:paraId="5555482D" w14:textId="551A71D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_Toc216293783 \h </w:instrText>
      </w:r>
      <w:r>
        <w:rPr>
          <w:noProof/>
        </w:rPr>
      </w:r>
      <w:r>
        <w:rPr>
          <w:noProof/>
        </w:rPr>
        <w:fldChar w:fldCharType="separate"/>
      </w:r>
      <w:r>
        <w:rPr>
          <w:noProof/>
        </w:rPr>
        <w:t>236</w:t>
      </w:r>
      <w:r>
        <w:rPr>
          <w:noProof/>
        </w:rPr>
        <w:fldChar w:fldCharType="end"/>
      </w:r>
    </w:p>
    <w:p w14:paraId="43BED385" w14:textId="3AD0FE3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_Toc216293784 \h </w:instrText>
      </w:r>
      <w:r>
        <w:rPr>
          <w:noProof/>
        </w:rPr>
      </w:r>
      <w:r>
        <w:rPr>
          <w:noProof/>
        </w:rPr>
        <w:fldChar w:fldCharType="separate"/>
      </w:r>
      <w:r>
        <w:rPr>
          <w:noProof/>
        </w:rPr>
        <w:t>236</w:t>
      </w:r>
      <w:r>
        <w:rPr>
          <w:noProof/>
        </w:rPr>
        <w:fldChar w:fldCharType="end"/>
      </w:r>
    </w:p>
    <w:p w14:paraId="0AC561BF" w14:textId="306A108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_Toc216293785 \h </w:instrText>
      </w:r>
      <w:r>
        <w:rPr>
          <w:noProof/>
        </w:rPr>
      </w:r>
      <w:r>
        <w:rPr>
          <w:noProof/>
        </w:rPr>
        <w:fldChar w:fldCharType="separate"/>
      </w:r>
      <w:r>
        <w:rPr>
          <w:noProof/>
        </w:rPr>
        <w:t>236</w:t>
      </w:r>
      <w:r>
        <w:rPr>
          <w:noProof/>
        </w:rPr>
        <w:fldChar w:fldCharType="end"/>
      </w:r>
    </w:p>
    <w:p w14:paraId="51439A5A" w14:textId="2BD7FE5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_Toc216293786 \h </w:instrText>
      </w:r>
      <w:r>
        <w:rPr>
          <w:noProof/>
        </w:rPr>
      </w:r>
      <w:r>
        <w:rPr>
          <w:noProof/>
        </w:rPr>
        <w:fldChar w:fldCharType="separate"/>
      </w:r>
      <w:r>
        <w:rPr>
          <w:noProof/>
        </w:rPr>
        <w:t>237</w:t>
      </w:r>
      <w:r>
        <w:rPr>
          <w:noProof/>
        </w:rPr>
        <w:fldChar w:fldCharType="end"/>
      </w:r>
    </w:p>
    <w:p w14:paraId="298550DA" w14:textId="0319550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_Toc216293787 \h </w:instrText>
      </w:r>
      <w:r>
        <w:rPr>
          <w:noProof/>
        </w:rPr>
      </w:r>
      <w:r>
        <w:rPr>
          <w:noProof/>
        </w:rPr>
        <w:fldChar w:fldCharType="separate"/>
      </w:r>
      <w:r>
        <w:rPr>
          <w:noProof/>
        </w:rPr>
        <w:t>237</w:t>
      </w:r>
      <w:r>
        <w:rPr>
          <w:noProof/>
        </w:rPr>
        <w:fldChar w:fldCharType="end"/>
      </w:r>
    </w:p>
    <w:p w14:paraId="7A7B9315" w14:textId="74202A1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Adaptation Status Notification</w:t>
      </w:r>
      <w:r>
        <w:rPr>
          <w:noProof/>
        </w:rPr>
        <w:tab/>
      </w:r>
      <w:r>
        <w:rPr>
          <w:noProof/>
        </w:rPr>
        <w:fldChar w:fldCharType="begin" w:fldLock="1"/>
      </w:r>
      <w:r>
        <w:rPr>
          <w:noProof/>
        </w:rPr>
        <w:instrText xml:space="preserve"> PAGEREF _Toc216293788 \h </w:instrText>
      </w:r>
      <w:r>
        <w:rPr>
          <w:noProof/>
        </w:rPr>
      </w:r>
      <w:r>
        <w:rPr>
          <w:noProof/>
        </w:rPr>
        <w:fldChar w:fldCharType="separate"/>
      </w:r>
      <w:r>
        <w:rPr>
          <w:noProof/>
        </w:rPr>
        <w:t>238</w:t>
      </w:r>
      <w:r>
        <w:rPr>
          <w:noProof/>
        </w:rPr>
        <w:fldChar w:fldCharType="end"/>
      </w:r>
    </w:p>
    <w:p w14:paraId="71C68F4D" w14:textId="17BFA8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_Toc216293789 \h </w:instrText>
      </w:r>
      <w:r>
        <w:rPr>
          <w:noProof/>
        </w:rPr>
      </w:r>
      <w:r>
        <w:rPr>
          <w:noProof/>
        </w:rPr>
        <w:fldChar w:fldCharType="separate"/>
      </w:r>
      <w:r>
        <w:rPr>
          <w:noProof/>
        </w:rPr>
        <w:t>238</w:t>
      </w:r>
      <w:r>
        <w:rPr>
          <w:noProof/>
        </w:rPr>
        <w:fldChar w:fldCharType="end"/>
      </w:r>
    </w:p>
    <w:p w14:paraId="697474C8" w14:textId="05D8D3D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_Toc216293790 \h </w:instrText>
      </w:r>
      <w:r>
        <w:rPr>
          <w:noProof/>
        </w:rPr>
      </w:r>
      <w:r>
        <w:rPr>
          <w:noProof/>
        </w:rPr>
        <w:fldChar w:fldCharType="separate"/>
      </w:r>
      <w:r>
        <w:rPr>
          <w:noProof/>
        </w:rPr>
        <w:t>238</w:t>
      </w:r>
      <w:r>
        <w:rPr>
          <w:noProof/>
        </w:rPr>
        <w:fldChar w:fldCharType="end"/>
      </w:r>
    </w:p>
    <w:p w14:paraId="33B10794" w14:textId="43294CF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_Toc216293791 \h </w:instrText>
      </w:r>
      <w:r>
        <w:rPr>
          <w:noProof/>
        </w:rPr>
      </w:r>
      <w:r>
        <w:rPr>
          <w:noProof/>
        </w:rPr>
        <w:fldChar w:fldCharType="separate"/>
      </w:r>
      <w:r>
        <w:rPr>
          <w:noProof/>
        </w:rPr>
        <w:t>238</w:t>
      </w:r>
      <w:r>
        <w:rPr>
          <w:noProof/>
        </w:rPr>
        <w:fldChar w:fldCharType="end"/>
      </w:r>
    </w:p>
    <w:p w14:paraId="297C9A53" w14:textId="29F0795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_Toc216293792 \h </w:instrText>
      </w:r>
      <w:r>
        <w:rPr>
          <w:noProof/>
        </w:rPr>
      </w:r>
      <w:r>
        <w:rPr>
          <w:noProof/>
        </w:rPr>
        <w:fldChar w:fldCharType="separate"/>
      </w:r>
      <w:r>
        <w:rPr>
          <w:noProof/>
        </w:rPr>
        <w:t>239</w:t>
      </w:r>
      <w:r>
        <w:rPr>
          <w:noProof/>
        </w:rPr>
        <w:fldChar w:fldCharType="end"/>
      </w:r>
    </w:p>
    <w:p w14:paraId="2C3928A9" w14:textId="0A5B339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_Toc216293793 \h </w:instrText>
      </w:r>
      <w:r>
        <w:rPr>
          <w:noProof/>
        </w:rPr>
      </w:r>
      <w:r>
        <w:rPr>
          <w:noProof/>
        </w:rPr>
        <w:fldChar w:fldCharType="separate"/>
      </w:r>
      <w:r>
        <w:rPr>
          <w:noProof/>
        </w:rPr>
        <w:t>239</w:t>
      </w:r>
      <w:r>
        <w:rPr>
          <w:noProof/>
        </w:rPr>
        <w:fldChar w:fldCharType="end"/>
      </w:r>
    </w:p>
    <w:p w14:paraId="27D9B250" w14:textId="29DF67E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_Toc216293794 \h </w:instrText>
      </w:r>
      <w:r>
        <w:rPr>
          <w:noProof/>
        </w:rPr>
      </w:r>
      <w:r>
        <w:rPr>
          <w:noProof/>
        </w:rPr>
        <w:fldChar w:fldCharType="separate"/>
      </w:r>
      <w:r>
        <w:rPr>
          <w:noProof/>
        </w:rPr>
        <w:t>240</w:t>
      </w:r>
      <w:r>
        <w:rPr>
          <w:noProof/>
        </w:rPr>
        <w:fldChar w:fldCharType="end"/>
      </w:r>
    </w:p>
    <w:p w14:paraId="659A7583" w14:textId="0430513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_Toc216293795 \h </w:instrText>
      </w:r>
      <w:r>
        <w:rPr>
          <w:noProof/>
        </w:rPr>
      </w:r>
      <w:r>
        <w:rPr>
          <w:noProof/>
        </w:rPr>
        <w:fldChar w:fldCharType="separate"/>
      </w:r>
      <w:r>
        <w:rPr>
          <w:noProof/>
        </w:rPr>
        <w:t>240</w:t>
      </w:r>
      <w:r>
        <w:rPr>
          <w:noProof/>
        </w:rPr>
        <w:fldChar w:fldCharType="end"/>
      </w:r>
    </w:p>
    <w:p w14:paraId="719B033F" w14:textId="7B0A1AC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NwSliceAdptInfo</w:t>
      </w:r>
      <w:r>
        <w:rPr>
          <w:noProof/>
        </w:rPr>
        <w:tab/>
      </w:r>
      <w:r>
        <w:rPr>
          <w:noProof/>
        </w:rPr>
        <w:fldChar w:fldCharType="begin" w:fldLock="1"/>
      </w:r>
      <w:r>
        <w:rPr>
          <w:noProof/>
        </w:rPr>
        <w:instrText xml:space="preserve"> PAGEREF _Toc216293796 \h </w:instrText>
      </w:r>
      <w:r>
        <w:rPr>
          <w:noProof/>
        </w:rPr>
      </w:r>
      <w:r>
        <w:rPr>
          <w:noProof/>
        </w:rPr>
        <w:fldChar w:fldCharType="separate"/>
      </w:r>
      <w:r>
        <w:rPr>
          <w:noProof/>
        </w:rPr>
        <w:t>240</w:t>
      </w:r>
      <w:r>
        <w:rPr>
          <w:noProof/>
        </w:rPr>
        <w:fldChar w:fldCharType="end"/>
      </w:r>
    </w:p>
    <w:p w14:paraId="62D86DDD" w14:textId="4F671AE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AdaptThreshold</w:t>
      </w:r>
      <w:r>
        <w:rPr>
          <w:noProof/>
        </w:rPr>
        <w:tab/>
      </w:r>
      <w:r>
        <w:rPr>
          <w:noProof/>
        </w:rPr>
        <w:fldChar w:fldCharType="begin" w:fldLock="1"/>
      </w:r>
      <w:r>
        <w:rPr>
          <w:noProof/>
        </w:rPr>
        <w:instrText xml:space="preserve"> PAGEREF _Toc216293797 \h </w:instrText>
      </w:r>
      <w:r>
        <w:rPr>
          <w:noProof/>
        </w:rPr>
      </w:r>
      <w:r>
        <w:rPr>
          <w:noProof/>
        </w:rPr>
        <w:fldChar w:fldCharType="separate"/>
      </w:r>
      <w:r>
        <w:rPr>
          <w:noProof/>
        </w:rPr>
        <w:t>240</w:t>
      </w:r>
      <w:r>
        <w:rPr>
          <w:noProof/>
        </w:rPr>
        <w:fldChar w:fldCharType="end"/>
      </w:r>
    </w:p>
    <w:p w14:paraId="23FB995E" w14:textId="0A92A3D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AdaptStatusNotif</w:t>
      </w:r>
      <w:r>
        <w:rPr>
          <w:noProof/>
        </w:rPr>
        <w:tab/>
      </w:r>
      <w:r>
        <w:rPr>
          <w:noProof/>
        </w:rPr>
        <w:fldChar w:fldCharType="begin" w:fldLock="1"/>
      </w:r>
      <w:r>
        <w:rPr>
          <w:noProof/>
        </w:rPr>
        <w:instrText xml:space="preserve"> PAGEREF _Toc216293798 \h </w:instrText>
      </w:r>
      <w:r>
        <w:rPr>
          <w:noProof/>
        </w:rPr>
      </w:r>
      <w:r>
        <w:rPr>
          <w:noProof/>
        </w:rPr>
        <w:fldChar w:fldCharType="separate"/>
      </w:r>
      <w:r>
        <w:rPr>
          <w:noProof/>
        </w:rPr>
        <w:t>241</w:t>
      </w:r>
      <w:r>
        <w:rPr>
          <w:noProof/>
        </w:rPr>
        <w:fldChar w:fldCharType="end"/>
      </w:r>
    </w:p>
    <w:p w14:paraId="06377C13" w14:textId="7708731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_Toc216293799 \h </w:instrText>
      </w:r>
      <w:r>
        <w:rPr>
          <w:noProof/>
        </w:rPr>
      </w:r>
      <w:r>
        <w:rPr>
          <w:noProof/>
        </w:rPr>
        <w:fldChar w:fldCharType="separate"/>
      </w:r>
      <w:r>
        <w:rPr>
          <w:noProof/>
        </w:rPr>
        <w:t>241</w:t>
      </w:r>
      <w:r>
        <w:rPr>
          <w:noProof/>
        </w:rPr>
        <w:fldChar w:fldCharType="end"/>
      </w:r>
    </w:p>
    <w:p w14:paraId="199F9EF9" w14:textId="5467E0A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_Toc216293800 \h </w:instrText>
      </w:r>
      <w:r>
        <w:rPr>
          <w:noProof/>
        </w:rPr>
      </w:r>
      <w:r>
        <w:rPr>
          <w:noProof/>
        </w:rPr>
        <w:fldChar w:fldCharType="separate"/>
      </w:r>
      <w:r>
        <w:rPr>
          <w:noProof/>
        </w:rPr>
        <w:t>241</w:t>
      </w:r>
      <w:r>
        <w:rPr>
          <w:noProof/>
        </w:rPr>
        <w:fldChar w:fldCharType="end"/>
      </w:r>
    </w:p>
    <w:p w14:paraId="1BA28788" w14:textId="572FC7C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_Toc216293801 \h </w:instrText>
      </w:r>
      <w:r>
        <w:rPr>
          <w:noProof/>
        </w:rPr>
      </w:r>
      <w:r>
        <w:rPr>
          <w:noProof/>
        </w:rPr>
        <w:fldChar w:fldCharType="separate"/>
      </w:r>
      <w:r>
        <w:rPr>
          <w:noProof/>
        </w:rPr>
        <w:t>241</w:t>
      </w:r>
      <w:r>
        <w:rPr>
          <w:noProof/>
        </w:rPr>
        <w:fldChar w:fldCharType="end"/>
      </w:r>
    </w:p>
    <w:p w14:paraId="4536346A" w14:textId="1F8F36B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_Toc216293802 \h </w:instrText>
      </w:r>
      <w:r>
        <w:rPr>
          <w:noProof/>
        </w:rPr>
      </w:r>
      <w:r>
        <w:rPr>
          <w:noProof/>
        </w:rPr>
        <w:fldChar w:fldCharType="separate"/>
      </w:r>
      <w:r>
        <w:rPr>
          <w:noProof/>
        </w:rPr>
        <w:t>242</w:t>
      </w:r>
      <w:r>
        <w:rPr>
          <w:noProof/>
        </w:rPr>
        <w:fldChar w:fldCharType="end"/>
      </w:r>
    </w:p>
    <w:p w14:paraId="4B858F56" w14:textId="412B7B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856A7">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ProblemDetailsSliceAdapt</w:t>
      </w:r>
      <w:r>
        <w:rPr>
          <w:noProof/>
        </w:rPr>
        <w:tab/>
      </w:r>
      <w:r>
        <w:rPr>
          <w:noProof/>
        </w:rPr>
        <w:fldChar w:fldCharType="begin" w:fldLock="1"/>
      </w:r>
      <w:r>
        <w:rPr>
          <w:noProof/>
        </w:rPr>
        <w:instrText xml:space="preserve"> PAGEREF _Toc216293803 \h </w:instrText>
      </w:r>
      <w:r>
        <w:rPr>
          <w:noProof/>
        </w:rPr>
      </w:r>
      <w:r>
        <w:rPr>
          <w:noProof/>
        </w:rPr>
        <w:fldChar w:fldCharType="separate"/>
      </w:r>
      <w:r>
        <w:rPr>
          <w:noProof/>
        </w:rPr>
        <w:t>242</w:t>
      </w:r>
      <w:r>
        <w:rPr>
          <w:noProof/>
        </w:rPr>
        <w:fldChar w:fldCharType="end"/>
      </w:r>
    </w:p>
    <w:p w14:paraId="5DD8C55C" w14:textId="445650A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_Toc216293804 \h </w:instrText>
      </w:r>
      <w:r>
        <w:rPr>
          <w:noProof/>
        </w:rPr>
      </w:r>
      <w:r>
        <w:rPr>
          <w:noProof/>
        </w:rPr>
        <w:fldChar w:fldCharType="separate"/>
      </w:r>
      <w:r>
        <w:rPr>
          <w:noProof/>
        </w:rPr>
        <w:t>242</w:t>
      </w:r>
      <w:r>
        <w:rPr>
          <w:noProof/>
        </w:rPr>
        <w:fldChar w:fldCharType="end"/>
      </w:r>
    </w:p>
    <w:p w14:paraId="60184292" w14:textId="07CC0F6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_Toc216293805 \h </w:instrText>
      </w:r>
      <w:r>
        <w:rPr>
          <w:noProof/>
        </w:rPr>
      </w:r>
      <w:r>
        <w:rPr>
          <w:noProof/>
        </w:rPr>
        <w:fldChar w:fldCharType="separate"/>
      </w:r>
      <w:r>
        <w:rPr>
          <w:noProof/>
        </w:rPr>
        <w:t>242</w:t>
      </w:r>
      <w:r>
        <w:rPr>
          <w:noProof/>
        </w:rPr>
        <w:fldChar w:fldCharType="end"/>
      </w:r>
    </w:p>
    <w:p w14:paraId="1DBEC750" w14:textId="340FE93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_Toc216293806 \h </w:instrText>
      </w:r>
      <w:r>
        <w:rPr>
          <w:noProof/>
        </w:rPr>
      </w:r>
      <w:r>
        <w:rPr>
          <w:noProof/>
        </w:rPr>
        <w:fldChar w:fldCharType="separate"/>
      </w:r>
      <w:r>
        <w:rPr>
          <w:noProof/>
        </w:rPr>
        <w:t>243</w:t>
      </w:r>
      <w:r>
        <w:rPr>
          <w:noProof/>
        </w:rPr>
        <w:fldChar w:fldCharType="end"/>
      </w:r>
    </w:p>
    <w:p w14:paraId="3AF10D99" w14:textId="07A34E6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_Toc216293807 \h </w:instrText>
      </w:r>
      <w:r>
        <w:rPr>
          <w:noProof/>
        </w:rPr>
      </w:r>
      <w:r>
        <w:rPr>
          <w:noProof/>
        </w:rPr>
        <w:fldChar w:fldCharType="separate"/>
      </w:r>
      <w:r>
        <w:rPr>
          <w:noProof/>
        </w:rPr>
        <w:t>243</w:t>
      </w:r>
      <w:r>
        <w:rPr>
          <w:noProof/>
        </w:rPr>
        <w:fldChar w:fldCharType="end"/>
      </w:r>
    </w:p>
    <w:p w14:paraId="4CA36FA3" w14:textId="6AADC56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_Toc216293808 \h </w:instrText>
      </w:r>
      <w:r>
        <w:rPr>
          <w:noProof/>
        </w:rPr>
      </w:r>
      <w:r>
        <w:rPr>
          <w:noProof/>
        </w:rPr>
        <w:fldChar w:fldCharType="separate"/>
      </w:r>
      <w:r>
        <w:rPr>
          <w:noProof/>
        </w:rPr>
        <w:t>243</w:t>
      </w:r>
      <w:r>
        <w:rPr>
          <w:noProof/>
        </w:rPr>
        <w:fldChar w:fldCharType="end"/>
      </w:r>
    </w:p>
    <w:p w14:paraId="34FE9DE0" w14:textId="0C7B96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_Toc216293809 \h </w:instrText>
      </w:r>
      <w:r>
        <w:rPr>
          <w:noProof/>
        </w:rPr>
      </w:r>
      <w:r>
        <w:rPr>
          <w:noProof/>
        </w:rPr>
        <w:fldChar w:fldCharType="separate"/>
      </w:r>
      <w:r>
        <w:rPr>
          <w:noProof/>
        </w:rPr>
        <w:t>243</w:t>
      </w:r>
      <w:r>
        <w:rPr>
          <w:noProof/>
        </w:rPr>
        <w:fldChar w:fldCharType="end"/>
      </w:r>
    </w:p>
    <w:p w14:paraId="26FB762A" w14:textId="610BCE2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_Toc216293810 \h </w:instrText>
      </w:r>
      <w:r>
        <w:rPr>
          <w:noProof/>
        </w:rPr>
      </w:r>
      <w:r>
        <w:rPr>
          <w:noProof/>
        </w:rPr>
        <w:fldChar w:fldCharType="separate"/>
      </w:r>
      <w:r>
        <w:rPr>
          <w:noProof/>
        </w:rPr>
        <w:t>243</w:t>
      </w:r>
      <w:r>
        <w:rPr>
          <w:noProof/>
        </w:rPr>
        <w:fldChar w:fldCharType="end"/>
      </w:r>
    </w:p>
    <w:p w14:paraId="17F0F04B" w14:textId="6684213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_Toc216293811 \h </w:instrText>
      </w:r>
      <w:r>
        <w:rPr>
          <w:noProof/>
        </w:rPr>
      </w:r>
      <w:r>
        <w:rPr>
          <w:noProof/>
        </w:rPr>
        <w:fldChar w:fldCharType="separate"/>
      </w:r>
      <w:r>
        <w:rPr>
          <w:noProof/>
        </w:rPr>
        <w:t>243</w:t>
      </w:r>
      <w:r>
        <w:rPr>
          <w:noProof/>
        </w:rPr>
        <w:fldChar w:fldCharType="end"/>
      </w:r>
    </w:p>
    <w:p w14:paraId="113F2838" w14:textId="57029AF1"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 xml:space="preserve"> API</w:t>
      </w:r>
      <w:r>
        <w:rPr>
          <w:noProof/>
        </w:rPr>
        <w:tab/>
      </w:r>
      <w:r>
        <w:rPr>
          <w:noProof/>
        </w:rPr>
        <w:fldChar w:fldCharType="begin" w:fldLock="1"/>
      </w:r>
      <w:r>
        <w:rPr>
          <w:noProof/>
        </w:rPr>
        <w:instrText xml:space="preserve"> PAGEREF _Toc216293812 \h </w:instrText>
      </w:r>
      <w:r>
        <w:rPr>
          <w:noProof/>
        </w:rPr>
      </w:r>
      <w:r>
        <w:rPr>
          <w:noProof/>
        </w:rPr>
        <w:fldChar w:fldCharType="separate"/>
      </w:r>
      <w:r>
        <w:rPr>
          <w:noProof/>
        </w:rPr>
        <w:t>243</w:t>
      </w:r>
      <w:r>
        <w:rPr>
          <w:noProof/>
        </w:rPr>
        <w:fldChar w:fldCharType="end"/>
      </w:r>
    </w:p>
    <w:p w14:paraId="3EF69DF2" w14:textId="631E751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_Toc216293813 \h </w:instrText>
      </w:r>
      <w:r>
        <w:rPr>
          <w:noProof/>
        </w:rPr>
      </w:r>
      <w:r>
        <w:rPr>
          <w:noProof/>
        </w:rPr>
        <w:fldChar w:fldCharType="separate"/>
      </w:r>
      <w:r>
        <w:rPr>
          <w:noProof/>
        </w:rPr>
        <w:t>243</w:t>
      </w:r>
      <w:r>
        <w:rPr>
          <w:noProof/>
        </w:rPr>
        <w:fldChar w:fldCharType="end"/>
      </w:r>
    </w:p>
    <w:p w14:paraId="16163032" w14:textId="5724E74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_Toc216293814 \h </w:instrText>
      </w:r>
      <w:r>
        <w:rPr>
          <w:noProof/>
        </w:rPr>
      </w:r>
      <w:r>
        <w:rPr>
          <w:noProof/>
        </w:rPr>
        <w:fldChar w:fldCharType="separate"/>
      </w:r>
      <w:r>
        <w:rPr>
          <w:noProof/>
        </w:rPr>
        <w:t>244</w:t>
      </w:r>
      <w:r>
        <w:rPr>
          <w:noProof/>
        </w:rPr>
        <w:fldChar w:fldCharType="end"/>
      </w:r>
    </w:p>
    <w:p w14:paraId="6C43BB7D" w14:textId="2153481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_Toc216293815 \h </w:instrText>
      </w:r>
      <w:r>
        <w:rPr>
          <w:noProof/>
        </w:rPr>
      </w:r>
      <w:r>
        <w:rPr>
          <w:noProof/>
        </w:rPr>
        <w:fldChar w:fldCharType="separate"/>
      </w:r>
      <w:r>
        <w:rPr>
          <w:noProof/>
        </w:rPr>
        <w:t>244</w:t>
      </w:r>
      <w:r>
        <w:rPr>
          <w:noProof/>
        </w:rPr>
        <w:fldChar w:fldCharType="end"/>
      </w:r>
    </w:p>
    <w:p w14:paraId="7D7C95A1" w14:textId="2AE45FD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_Toc216293816 \h </w:instrText>
      </w:r>
      <w:r>
        <w:rPr>
          <w:noProof/>
        </w:rPr>
      </w:r>
      <w:r>
        <w:rPr>
          <w:noProof/>
        </w:rPr>
        <w:fldChar w:fldCharType="separate"/>
      </w:r>
      <w:r>
        <w:rPr>
          <w:noProof/>
        </w:rPr>
        <w:t>244</w:t>
      </w:r>
      <w:r>
        <w:rPr>
          <w:noProof/>
        </w:rPr>
        <w:fldChar w:fldCharType="end"/>
      </w:r>
    </w:p>
    <w:p w14:paraId="2F853EFF" w14:textId="52B8E2E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Related Communication Services</w:t>
      </w:r>
      <w:r>
        <w:rPr>
          <w:noProof/>
        </w:rPr>
        <w:tab/>
      </w:r>
      <w:r>
        <w:rPr>
          <w:noProof/>
        </w:rPr>
        <w:fldChar w:fldCharType="begin" w:fldLock="1"/>
      </w:r>
      <w:r>
        <w:rPr>
          <w:noProof/>
        </w:rPr>
        <w:instrText xml:space="preserve"> PAGEREF _Toc216293817 \h </w:instrText>
      </w:r>
      <w:r>
        <w:rPr>
          <w:noProof/>
        </w:rPr>
      </w:r>
      <w:r>
        <w:rPr>
          <w:noProof/>
        </w:rPr>
        <w:fldChar w:fldCharType="separate"/>
      </w:r>
      <w:r>
        <w:rPr>
          <w:noProof/>
        </w:rPr>
        <w:t>245</w:t>
      </w:r>
      <w:r>
        <w:rPr>
          <w:noProof/>
        </w:rPr>
        <w:fldChar w:fldCharType="end"/>
      </w:r>
    </w:p>
    <w:p w14:paraId="25CE79B5" w14:textId="0FBDA5B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_Toc216293818 \h </w:instrText>
      </w:r>
      <w:r>
        <w:rPr>
          <w:noProof/>
        </w:rPr>
      </w:r>
      <w:r>
        <w:rPr>
          <w:noProof/>
        </w:rPr>
        <w:fldChar w:fldCharType="separate"/>
      </w:r>
      <w:r>
        <w:rPr>
          <w:noProof/>
        </w:rPr>
        <w:t>245</w:t>
      </w:r>
      <w:r>
        <w:rPr>
          <w:noProof/>
        </w:rPr>
        <w:fldChar w:fldCharType="end"/>
      </w:r>
    </w:p>
    <w:p w14:paraId="7D1FC9A6" w14:textId="7F79BFC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_Toc216293819 \h </w:instrText>
      </w:r>
      <w:r>
        <w:rPr>
          <w:noProof/>
        </w:rPr>
      </w:r>
      <w:r>
        <w:rPr>
          <w:noProof/>
        </w:rPr>
        <w:fldChar w:fldCharType="separate"/>
      </w:r>
      <w:r>
        <w:rPr>
          <w:noProof/>
        </w:rPr>
        <w:t>245</w:t>
      </w:r>
      <w:r>
        <w:rPr>
          <w:noProof/>
        </w:rPr>
        <w:fldChar w:fldCharType="end"/>
      </w:r>
    </w:p>
    <w:p w14:paraId="4787EEA6" w14:textId="4C91309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_Toc216293820 \h </w:instrText>
      </w:r>
      <w:r>
        <w:rPr>
          <w:noProof/>
        </w:rPr>
      </w:r>
      <w:r>
        <w:rPr>
          <w:noProof/>
        </w:rPr>
        <w:fldChar w:fldCharType="separate"/>
      </w:r>
      <w:r>
        <w:rPr>
          <w:noProof/>
        </w:rPr>
        <w:t>245</w:t>
      </w:r>
      <w:r>
        <w:rPr>
          <w:noProof/>
        </w:rPr>
        <w:fldChar w:fldCharType="end"/>
      </w:r>
    </w:p>
    <w:p w14:paraId="44DB2E32" w14:textId="779626C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_Toc216293821 \h </w:instrText>
      </w:r>
      <w:r>
        <w:rPr>
          <w:noProof/>
        </w:rPr>
      </w:r>
      <w:r>
        <w:rPr>
          <w:noProof/>
        </w:rPr>
        <w:fldChar w:fldCharType="separate"/>
      </w:r>
      <w:r>
        <w:rPr>
          <w:noProof/>
        </w:rPr>
        <w:t>246</w:t>
      </w:r>
      <w:r>
        <w:rPr>
          <w:noProof/>
        </w:rPr>
        <w:fldChar w:fldCharType="end"/>
      </w:r>
    </w:p>
    <w:p w14:paraId="2788107A" w14:textId="67D2BEA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Related Communication Service</w:t>
      </w:r>
      <w:r>
        <w:rPr>
          <w:noProof/>
        </w:rPr>
        <w:tab/>
      </w:r>
      <w:r>
        <w:rPr>
          <w:noProof/>
        </w:rPr>
        <w:fldChar w:fldCharType="begin" w:fldLock="1"/>
      </w:r>
      <w:r>
        <w:rPr>
          <w:noProof/>
        </w:rPr>
        <w:instrText xml:space="preserve"> PAGEREF _Toc216293822 \h </w:instrText>
      </w:r>
      <w:r>
        <w:rPr>
          <w:noProof/>
        </w:rPr>
      </w:r>
      <w:r>
        <w:rPr>
          <w:noProof/>
        </w:rPr>
        <w:fldChar w:fldCharType="separate"/>
      </w:r>
      <w:r>
        <w:rPr>
          <w:noProof/>
        </w:rPr>
        <w:t>246</w:t>
      </w:r>
      <w:r>
        <w:rPr>
          <w:noProof/>
        </w:rPr>
        <w:fldChar w:fldCharType="end"/>
      </w:r>
    </w:p>
    <w:p w14:paraId="29ECE9C5" w14:textId="23B2541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_Toc216293823 \h </w:instrText>
      </w:r>
      <w:r>
        <w:rPr>
          <w:noProof/>
        </w:rPr>
      </w:r>
      <w:r>
        <w:rPr>
          <w:noProof/>
        </w:rPr>
        <w:fldChar w:fldCharType="separate"/>
      </w:r>
      <w:r>
        <w:rPr>
          <w:noProof/>
        </w:rPr>
        <w:t>246</w:t>
      </w:r>
      <w:r>
        <w:rPr>
          <w:noProof/>
        </w:rPr>
        <w:fldChar w:fldCharType="end"/>
      </w:r>
    </w:p>
    <w:p w14:paraId="00D0EF0E" w14:textId="448F9BB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_Toc216293824 \h </w:instrText>
      </w:r>
      <w:r>
        <w:rPr>
          <w:noProof/>
        </w:rPr>
      </w:r>
      <w:r>
        <w:rPr>
          <w:noProof/>
        </w:rPr>
        <w:fldChar w:fldCharType="separate"/>
      </w:r>
      <w:r>
        <w:rPr>
          <w:noProof/>
        </w:rPr>
        <w:t>246</w:t>
      </w:r>
      <w:r>
        <w:rPr>
          <w:noProof/>
        </w:rPr>
        <w:fldChar w:fldCharType="end"/>
      </w:r>
    </w:p>
    <w:p w14:paraId="6A6FA04F" w14:textId="7BE7ED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_Toc216293825 \h </w:instrText>
      </w:r>
      <w:r>
        <w:rPr>
          <w:noProof/>
        </w:rPr>
      </w:r>
      <w:r>
        <w:rPr>
          <w:noProof/>
        </w:rPr>
        <w:fldChar w:fldCharType="separate"/>
      </w:r>
      <w:r>
        <w:rPr>
          <w:noProof/>
        </w:rPr>
        <w:t>246</w:t>
      </w:r>
      <w:r>
        <w:rPr>
          <w:noProof/>
        </w:rPr>
        <w:fldChar w:fldCharType="end"/>
      </w:r>
    </w:p>
    <w:p w14:paraId="5765E7B1" w14:textId="46F7139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_Toc216293826 \h </w:instrText>
      </w:r>
      <w:r>
        <w:rPr>
          <w:noProof/>
        </w:rPr>
      </w:r>
      <w:r>
        <w:rPr>
          <w:noProof/>
        </w:rPr>
        <w:fldChar w:fldCharType="separate"/>
      </w:r>
      <w:r>
        <w:rPr>
          <w:noProof/>
        </w:rPr>
        <w:t>250</w:t>
      </w:r>
      <w:r>
        <w:rPr>
          <w:noProof/>
        </w:rPr>
        <w:fldChar w:fldCharType="end"/>
      </w:r>
    </w:p>
    <w:p w14:paraId="7B76534E" w14:textId="6784DEE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_Toc216293827 \h </w:instrText>
      </w:r>
      <w:r>
        <w:rPr>
          <w:noProof/>
        </w:rPr>
      </w:r>
      <w:r>
        <w:rPr>
          <w:noProof/>
        </w:rPr>
        <w:fldChar w:fldCharType="separate"/>
      </w:r>
      <w:r>
        <w:rPr>
          <w:noProof/>
        </w:rPr>
        <w:t>251</w:t>
      </w:r>
      <w:r>
        <w:rPr>
          <w:noProof/>
        </w:rPr>
        <w:fldChar w:fldCharType="end"/>
      </w:r>
    </w:p>
    <w:p w14:paraId="0566C7A8" w14:textId="2A64446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_Toc216293828 \h </w:instrText>
      </w:r>
      <w:r>
        <w:rPr>
          <w:noProof/>
        </w:rPr>
      </w:r>
      <w:r>
        <w:rPr>
          <w:noProof/>
        </w:rPr>
        <w:fldChar w:fldCharType="separate"/>
      </w:r>
      <w:r>
        <w:rPr>
          <w:noProof/>
        </w:rPr>
        <w:t>251</w:t>
      </w:r>
      <w:r>
        <w:rPr>
          <w:noProof/>
        </w:rPr>
        <w:fldChar w:fldCharType="end"/>
      </w:r>
    </w:p>
    <w:p w14:paraId="5306364C" w14:textId="19B1B81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_Toc216293829 \h </w:instrText>
      </w:r>
      <w:r>
        <w:rPr>
          <w:noProof/>
        </w:rPr>
      </w:r>
      <w:r>
        <w:rPr>
          <w:noProof/>
        </w:rPr>
        <w:fldChar w:fldCharType="separate"/>
      </w:r>
      <w:r>
        <w:rPr>
          <w:noProof/>
        </w:rPr>
        <w:t>251</w:t>
      </w:r>
      <w:r>
        <w:rPr>
          <w:noProof/>
        </w:rPr>
        <w:fldChar w:fldCharType="end"/>
      </w:r>
    </w:p>
    <w:p w14:paraId="305DD947" w14:textId="5AEA04A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_Toc216293830 \h </w:instrText>
      </w:r>
      <w:r>
        <w:rPr>
          <w:noProof/>
        </w:rPr>
      </w:r>
      <w:r>
        <w:rPr>
          <w:noProof/>
        </w:rPr>
        <w:fldChar w:fldCharType="separate"/>
      </w:r>
      <w:r>
        <w:rPr>
          <w:noProof/>
        </w:rPr>
        <w:t>251</w:t>
      </w:r>
      <w:r>
        <w:rPr>
          <w:noProof/>
        </w:rPr>
        <w:fldChar w:fldCharType="end"/>
      </w:r>
    </w:p>
    <w:p w14:paraId="1B654034" w14:textId="53062EB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_Toc216293831 \h </w:instrText>
      </w:r>
      <w:r>
        <w:rPr>
          <w:noProof/>
        </w:rPr>
      </w:r>
      <w:r>
        <w:rPr>
          <w:noProof/>
        </w:rPr>
        <w:fldChar w:fldCharType="separate"/>
      </w:r>
      <w:r>
        <w:rPr>
          <w:noProof/>
        </w:rPr>
        <w:t>251</w:t>
      </w:r>
      <w:r>
        <w:rPr>
          <w:noProof/>
        </w:rPr>
        <w:fldChar w:fldCharType="end"/>
      </w:r>
    </w:p>
    <w:p w14:paraId="165CC257" w14:textId="620E792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_Toc216293832 \h </w:instrText>
      </w:r>
      <w:r>
        <w:rPr>
          <w:noProof/>
        </w:rPr>
      </w:r>
      <w:r>
        <w:rPr>
          <w:noProof/>
        </w:rPr>
        <w:fldChar w:fldCharType="separate"/>
      </w:r>
      <w:r>
        <w:rPr>
          <w:noProof/>
        </w:rPr>
        <w:t>251</w:t>
      </w:r>
      <w:r>
        <w:rPr>
          <w:noProof/>
        </w:rPr>
        <w:fldChar w:fldCharType="end"/>
      </w:r>
    </w:p>
    <w:p w14:paraId="7F9846F6" w14:textId="2325236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SliceCommService</w:t>
      </w:r>
      <w:r>
        <w:rPr>
          <w:noProof/>
        </w:rPr>
        <w:tab/>
      </w:r>
      <w:r>
        <w:rPr>
          <w:noProof/>
        </w:rPr>
        <w:fldChar w:fldCharType="begin" w:fldLock="1"/>
      </w:r>
      <w:r>
        <w:rPr>
          <w:noProof/>
        </w:rPr>
        <w:instrText xml:space="preserve"> PAGEREF _Toc216293833 \h </w:instrText>
      </w:r>
      <w:r>
        <w:rPr>
          <w:noProof/>
        </w:rPr>
      </w:r>
      <w:r>
        <w:rPr>
          <w:noProof/>
        </w:rPr>
        <w:fldChar w:fldCharType="separate"/>
      </w:r>
      <w:r>
        <w:rPr>
          <w:noProof/>
        </w:rPr>
        <w:t>252</w:t>
      </w:r>
      <w:r>
        <w:rPr>
          <w:noProof/>
        </w:rPr>
        <w:fldChar w:fldCharType="end"/>
      </w:r>
    </w:p>
    <w:p w14:paraId="0FE756E3" w14:textId="5148018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SliceCommServicePatch</w:t>
      </w:r>
      <w:r>
        <w:rPr>
          <w:noProof/>
        </w:rPr>
        <w:tab/>
      </w:r>
      <w:r>
        <w:rPr>
          <w:noProof/>
        </w:rPr>
        <w:fldChar w:fldCharType="begin" w:fldLock="1"/>
      </w:r>
      <w:r>
        <w:rPr>
          <w:noProof/>
        </w:rPr>
        <w:instrText xml:space="preserve"> PAGEREF _Toc216293834 \h </w:instrText>
      </w:r>
      <w:r>
        <w:rPr>
          <w:noProof/>
        </w:rPr>
      </w:r>
      <w:r>
        <w:rPr>
          <w:noProof/>
        </w:rPr>
        <w:fldChar w:fldCharType="separate"/>
      </w:r>
      <w:r>
        <w:rPr>
          <w:noProof/>
        </w:rPr>
        <w:t>252</w:t>
      </w:r>
      <w:r>
        <w:rPr>
          <w:noProof/>
        </w:rPr>
        <w:fldChar w:fldCharType="end"/>
      </w:r>
    </w:p>
    <w:p w14:paraId="38FCFE55" w14:textId="047422F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ServReq</w:t>
      </w:r>
      <w:r>
        <w:rPr>
          <w:noProof/>
        </w:rPr>
        <w:tab/>
      </w:r>
      <w:r>
        <w:rPr>
          <w:noProof/>
        </w:rPr>
        <w:fldChar w:fldCharType="begin" w:fldLock="1"/>
      </w:r>
      <w:r>
        <w:rPr>
          <w:noProof/>
        </w:rPr>
        <w:instrText xml:space="preserve"> PAGEREF _Toc216293835 \h </w:instrText>
      </w:r>
      <w:r>
        <w:rPr>
          <w:noProof/>
        </w:rPr>
      </w:r>
      <w:r>
        <w:rPr>
          <w:noProof/>
        </w:rPr>
        <w:fldChar w:fldCharType="separate"/>
      </w:r>
      <w:r>
        <w:rPr>
          <w:noProof/>
        </w:rPr>
        <w:t>252</w:t>
      </w:r>
      <w:r>
        <w:rPr>
          <w:noProof/>
        </w:rPr>
        <w:fldChar w:fldCharType="end"/>
      </w:r>
    </w:p>
    <w:p w14:paraId="5CB5E1BD" w14:textId="09FB5C1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NetSliceInfo</w:t>
      </w:r>
      <w:r>
        <w:rPr>
          <w:noProof/>
        </w:rPr>
        <w:tab/>
      </w:r>
      <w:r>
        <w:rPr>
          <w:noProof/>
        </w:rPr>
        <w:fldChar w:fldCharType="begin" w:fldLock="1"/>
      </w:r>
      <w:r>
        <w:rPr>
          <w:noProof/>
        </w:rPr>
        <w:instrText xml:space="preserve"> PAGEREF _Toc216293836 \h </w:instrText>
      </w:r>
      <w:r>
        <w:rPr>
          <w:noProof/>
        </w:rPr>
      </w:r>
      <w:r>
        <w:rPr>
          <w:noProof/>
        </w:rPr>
        <w:fldChar w:fldCharType="separate"/>
      </w:r>
      <w:r>
        <w:rPr>
          <w:noProof/>
        </w:rPr>
        <w:t>253</w:t>
      </w:r>
      <w:r>
        <w:rPr>
          <w:noProof/>
        </w:rPr>
        <w:fldChar w:fldCharType="end"/>
      </w:r>
    </w:p>
    <w:p w14:paraId="48A1E7DA" w14:textId="68BD25C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_Toc216293837 \h </w:instrText>
      </w:r>
      <w:r>
        <w:rPr>
          <w:noProof/>
        </w:rPr>
      </w:r>
      <w:r>
        <w:rPr>
          <w:noProof/>
        </w:rPr>
        <w:fldChar w:fldCharType="separate"/>
      </w:r>
      <w:r>
        <w:rPr>
          <w:noProof/>
        </w:rPr>
        <w:t>253</w:t>
      </w:r>
      <w:r>
        <w:rPr>
          <w:noProof/>
        </w:rPr>
        <w:fldChar w:fldCharType="end"/>
      </w:r>
    </w:p>
    <w:p w14:paraId="06486805" w14:textId="3B3AE7D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_Toc216293838 \h </w:instrText>
      </w:r>
      <w:r>
        <w:rPr>
          <w:noProof/>
        </w:rPr>
      </w:r>
      <w:r>
        <w:rPr>
          <w:noProof/>
        </w:rPr>
        <w:fldChar w:fldCharType="separate"/>
      </w:r>
      <w:r>
        <w:rPr>
          <w:noProof/>
        </w:rPr>
        <w:t>253</w:t>
      </w:r>
      <w:r>
        <w:rPr>
          <w:noProof/>
        </w:rPr>
        <w:fldChar w:fldCharType="end"/>
      </w:r>
    </w:p>
    <w:p w14:paraId="22CB48C8" w14:textId="661361C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_Toc216293839 \h </w:instrText>
      </w:r>
      <w:r>
        <w:rPr>
          <w:noProof/>
        </w:rPr>
      </w:r>
      <w:r>
        <w:rPr>
          <w:noProof/>
        </w:rPr>
        <w:fldChar w:fldCharType="separate"/>
      </w:r>
      <w:r>
        <w:rPr>
          <w:noProof/>
        </w:rPr>
        <w:t>253</w:t>
      </w:r>
      <w:r>
        <w:rPr>
          <w:noProof/>
        </w:rPr>
        <w:fldChar w:fldCharType="end"/>
      </w:r>
    </w:p>
    <w:p w14:paraId="6BB3E6A3" w14:textId="3E79864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_Toc216293840 \h </w:instrText>
      </w:r>
      <w:r>
        <w:rPr>
          <w:noProof/>
        </w:rPr>
      </w:r>
      <w:r>
        <w:rPr>
          <w:noProof/>
        </w:rPr>
        <w:fldChar w:fldCharType="separate"/>
      </w:r>
      <w:r>
        <w:rPr>
          <w:noProof/>
        </w:rPr>
        <w:t>253</w:t>
      </w:r>
      <w:r>
        <w:rPr>
          <w:noProof/>
        </w:rPr>
        <w:fldChar w:fldCharType="end"/>
      </w:r>
    </w:p>
    <w:p w14:paraId="6FA3EE14" w14:textId="2E20BCB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_Toc216293841 \h </w:instrText>
      </w:r>
      <w:r>
        <w:rPr>
          <w:noProof/>
        </w:rPr>
      </w:r>
      <w:r>
        <w:rPr>
          <w:noProof/>
        </w:rPr>
        <w:fldChar w:fldCharType="separate"/>
      </w:r>
      <w:r>
        <w:rPr>
          <w:noProof/>
        </w:rPr>
        <w:t>253</w:t>
      </w:r>
      <w:r>
        <w:rPr>
          <w:noProof/>
        </w:rPr>
        <w:fldChar w:fldCharType="end"/>
      </w:r>
    </w:p>
    <w:p w14:paraId="7EF160A2" w14:textId="7E831DA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_Toc216293842 \h </w:instrText>
      </w:r>
      <w:r>
        <w:rPr>
          <w:noProof/>
        </w:rPr>
      </w:r>
      <w:r>
        <w:rPr>
          <w:noProof/>
        </w:rPr>
        <w:fldChar w:fldCharType="separate"/>
      </w:r>
      <w:r>
        <w:rPr>
          <w:noProof/>
        </w:rPr>
        <w:t>253</w:t>
      </w:r>
      <w:r>
        <w:rPr>
          <w:noProof/>
        </w:rPr>
        <w:fldChar w:fldCharType="end"/>
      </w:r>
    </w:p>
    <w:p w14:paraId="0D15324C" w14:textId="5D3DDDC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_Toc216293843 \h </w:instrText>
      </w:r>
      <w:r>
        <w:rPr>
          <w:noProof/>
        </w:rPr>
      </w:r>
      <w:r>
        <w:rPr>
          <w:noProof/>
        </w:rPr>
        <w:fldChar w:fldCharType="separate"/>
      </w:r>
      <w:r>
        <w:rPr>
          <w:noProof/>
        </w:rPr>
        <w:t>253</w:t>
      </w:r>
      <w:r>
        <w:rPr>
          <w:noProof/>
        </w:rPr>
        <w:fldChar w:fldCharType="end"/>
      </w:r>
    </w:p>
    <w:p w14:paraId="01374270" w14:textId="32F324A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_Toc216293844 \h </w:instrText>
      </w:r>
      <w:r>
        <w:rPr>
          <w:noProof/>
        </w:rPr>
      </w:r>
      <w:r>
        <w:rPr>
          <w:noProof/>
        </w:rPr>
        <w:fldChar w:fldCharType="separate"/>
      </w:r>
      <w:r>
        <w:rPr>
          <w:noProof/>
        </w:rPr>
        <w:t>253</w:t>
      </w:r>
      <w:r>
        <w:rPr>
          <w:noProof/>
        </w:rPr>
        <w:fldChar w:fldCharType="end"/>
      </w:r>
    </w:p>
    <w:p w14:paraId="3FFC7856" w14:textId="02F7B72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_Toc216293845 \h </w:instrText>
      </w:r>
      <w:r>
        <w:rPr>
          <w:noProof/>
        </w:rPr>
      </w:r>
      <w:r>
        <w:rPr>
          <w:noProof/>
        </w:rPr>
        <w:fldChar w:fldCharType="separate"/>
      </w:r>
      <w:r>
        <w:rPr>
          <w:noProof/>
        </w:rPr>
        <w:t>253</w:t>
      </w:r>
      <w:r>
        <w:rPr>
          <w:noProof/>
        </w:rPr>
        <w:fldChar w:fldCharType="end"/>
      </w:r>
    </w:p>
    <w:p w14:paraId="53A1572E" w14:textId="55E3133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_Toc216293846 \h </w:instrText>
      </w:r>
      <w:r>
        <w:rPr>
          <w:noProof/>
        </w:rPr>
      </w:r>
      <w:r>
        <w:rPr>
          <w:noProof/>
        </w:rPr>
        <w:fldChar w:fldCharType="separate"/>
      </w:r>
      <w:r>
        <w:rPr>
          <w:noProof/>
        </w:rPr>
        <w:t>254</w:t>
      </w:r>
      <w:r>
        <w:rPr>
          <w:noProof/>
        </w:rPr>
        <w:fldChar w:fldCharType="end"/>
      </w:r>
    </w:p>
    <w:p w14:paraId="6F9A6024" w14:textId="6C0E016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_Toc216293847 \h </w:instrText>
      </w:r>
      <w:r>
        <w:rPr>
          <w:noProof/>
        </w:rPr>
      </w:r>
      <w:r>
        <w:rPr>
          <w:noProof/>
        </w:rPr>
        <w:fldChar w:fldCharType="separate"/>
      </w:r>
      <w:r>
        <w:rPr>
          <w:noProof/>
        </w:rPr>
        <w:t>254</w:t>
      </w:r>
      <w:r>
        <w:rPr>
          <w:noProof/>
        </w:rPr>
        <w:fldChar w:fldCharType="end"/>
      </w:r>
    </w:p>
    <w:p w14:paraId="10673C84" w14:textId="20EFADF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_Toc216293848 \h </w:instrText>
      </w:r>
      <w:r>
        <w:rPr>
          <w:noProof/>
        </w:rPr>
      </w:r>
      <w:r>
        <w:rPr>
          <w:noProof/>
        </w:rPr>
        <w:fldChar w:fldCharType="separate"/>
      </w:r>
      <w:r>
        <w:rPr>
          <w:noProof/>
        </w:rPr>
        <w:t>254</w:t>
      </w:r>
      <w:r>
        <w:rPr>
          <w:noProof/>
        </w:rPr>
        <w:fldChar w:fldCharType="end"/>
      </w:r>
    </w:p>
    <w:p w14:paraId="63895C1B" w14:textId="43AE1F74"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fldLock="1"/>
      </w:r>
      <w:r>
        <w:rPr>
          <w:noProof/>
        </w:rPr>
        <w:instrText xml:space="preserve"> PAGEREF _Toc216293849 \h </w:instrText>
      </w:r>
      <w:r>
        <w:rPr>
          <w:noProof/>
        </w:rPr>
      </w:r>
      <w:r>
        <w:rPr>
          <w:noProof/>
        </w:rPr>
        <w:fldChar w:fldCharType="separate"/>
      </w:r>
      <w:r>
        <w:rPr>
          <w:noProof/>
        </w:rPr>
        <w:t>254</w:t>
      </w:r>
      <w:r>
        <w:rPr>
          <w:noProof/>
        </w:rPr>
        <w:fldChar w:fldCharType="end"/>
      </w:r>
    </w:p>
    <w:p w14:paraId="279F74F1" w14:textId="44E2255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_Toc216293850 \h </w:instrText>
      </w:r>
      <w:r>
        <w:rPr>
          <w:noProof/>
        </w:rPr>
      </w:r>
      <w:r>
        <w:rPr>
          <w:noProof/>
        </w:rPr>
        <w:fldChar w:fldCharType="separate"/>
      </w:r>
      <w:r>
        <w:rPr>
          <w:noProof/>
        </w:rPr>
        <w:t>254</w:t>
      </w:r>
      <w:r>
        <w:rPr>
          <w:noProof/>
        </w:rPr>
        <w:fldChar w:fldCharType="end"/>
      </w:r>
    </w:p>
    <w:p w14:paraId="2B560211" w14:textId="6BE766D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_Toc216293851 \h </w:instrText>
      </w:r>
      <w:r>
        <w:rPr>
          <w:noProof/>
        </w:rPr>
      </w:r>
      <w:r>
        <w:rPr>
          <w:noProof/>
        </w:rPr>
        <w:fldChar w:fldCharType="separate"/>
      </w:r>
      <w:r>
        <w:rPr>
          <w:noProof/>
        </w:rPr>
        <w:t>254</w:t>
      </w:r>
      <w:r>
        <w:rPr>
          <w:noProof/>
        </w:rPr>
        <w:fldChar w:fldCharType="end"/>
      </w:r>
    </w:p>
    <w:p w14:paraId="1D9A08B7" w14:textId="4C20343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_Toc216293852 \h </w:instrText>
      </w:r>
      <w:r>
        <w:rPr>
          <w:noProof/>
        </w:rPr>
      </w:r>
      <w:r>
        <w:rPr>
          <w:noProof/>
        </w:rPr>
        <w:fldChar w:fldCharType="separate"/>
      </w:r>
      <w:r>
        <w:rPr>
          <w:noProof/>
        </w:rPr>
        <w:t>255</w:t>
      </w:r>
      <w:r>
        <w:rPr>
          <w:noProof/>
        </w:rPr>
        <w:fldChar w:fldCharType="end"/>
      </w:r>
    </w:p>
    <w:p w14:paraId="394D1359" w14:textId="77B685A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_Toc216293853 \h </w:instrText>
      </w:r>
      <w:r>
        <w:rPr>
          <w:noProof/>
        </w:rPr>
      </w:r>
      <w:r>
        <w:rPr>
          <w:noProof/>
        </w:rPr>
        <w:fldChar w:fldCharType="separate"/>
      </w:r>
      <w:r>
        <w:rPr>
          <w:noProof/>
        </w:rPr>
        <w:t>255</w:t>
      </w:r>
      <w:r>
        <w:rPr>
          <w:noProof/>
        </w:rPr>
        <w:fldChar w:fldCharType="end"/>
      </w:r>
    </w:p>
    <w:p w14:paraId="5CEC0004" w14:textId="1A080DA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_Toc216293854 \h </w:instrText>
      </w:r>
      <w:r>
        <w:rPr>
          <w:noProof/>
        </w:rPr>
      </w:r>
      <w:r>
        <w:rPr>
          <w:noProof/>
        </w:rPr>
        <w:fldChar w:fldCharType="separate"/>
      </w:r>
      <w:r>
        <w:rPr>
          <w:noProof/>
        </w:rPr>
        <w:t>255</w:t>
      </w:r>
      <w:r>
        <w:rPr>
          <w:noProof/>
        </w:rPr>
        <w:fldChar w:fldCharType="end"/>
      </w:r>
    </w:p>
    <w:p w14:paraId="64C98C9E" w14:textId="2C7DFCD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_Toc216293855 \h </w:instrText>
      </w:r>
      <w:r>
        <w:rPr>
          <w:noProof/>
        </w:rPr>
      </w:r>
      <w:r>
        <w:rPr>
          <w:noProof/>
        </w:rPr>
        <w:fldChar w:fldCharType="separate"/>
      </w:r>
      <w:r>
        <w:rPr>
          <w:noProof/>
        </w:rPr>
        <w:t>255</w:t>
      </w:r>
      <w:r>
        <w:rPr>
          <w:noProof/>
        </w:rPr>
        <w:fldChar w:fldCharType="end"/>
      </w:r>
    </w:p>
    <w:p w14:paraId="23246A35" w14:textId="36E4030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_Toc216293856 \h </w:instrText>
      </w:r>
      <w:r>
        <w:rPr>
          <w:noProof/>
        </w:rPr>
      </w:r>
      <w:r>
        <w:rPr>
          <w:noProof/>
        </w:rPr>
        <w:fldChar w:fldCharType="separate"/>
      </w:r>
      <w:r>
        <w:rPr>
          <w:noProof/>
        </w:rPr>
        <w:t>255</w:t>
      </w:r>
      <w:r>
        <w:rPr>
          <w:noProof/>
        </w:rPr>
        <w:fldChar w:fldCharType="end"/>
      </w:r>
    </w:p>
    <w:p w14:paraId="470B40CE" w14:textId="48989B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_Toc216293857 \h </w:instrText>
      </w:r>
      <w:r>
        <w:rPr>
          <w:noProof/>
        </w:rPr>
      </w:r>
      <w:r>
        <w:rPr>
          <w:noProof/>
        </w:rPr>
        <w:fldChar w:fldCharType="separate"/>
      </w:r>
      <w:r>
        <w:rPr>
          <w:noProof/>
        </w:rPr>
        <w:t>255</w:t>
      </w:r>
      <w:r>
        <w:rPr>
          <w:noProof/>
        </w:rPr>
        <w:fldChar w:fldCharType="end"/>
      </w:r>
    </w:p>
    <w:p w14:paraId="15C1F89A" w14:textId="790B8B4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_Toc216293858 \h </w:instrText>
      </w:r>
      <w:r>
        <w:rPr>
          <w:noProof/>
        </w:rPr>
      </w:r>
      <w:r>
        <w:rPr>
          <w:noProof/>
        </w:rPr>
        <w:fldChar w:fldCharType="separate"/>
      </w:r>
      <w:r>
        <w:rPr>
          <w:noProof/>
        </w:rPr>
        <w:t>256</w:t>
      </w:r>
      <w:r>
        <w:rPr>
          <w:noProof/>
        </w:rPr>
        <w:fldChar w:fldCharType="end"/>
      </w:r>
    </w:p>
    <w:p w14:paraId="4D6AF6A6" w14:textId="2E86E2A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_Toc216293859 \h </w:instrText>
      </w:r>
      <w:r>
        <w:rPr>
          <w:noProof/>
        </w:rPr>
      </w:r>
      <w:r>
        <w:rPr>
          <w:noProof/>
        </w:rPr>
        <w:fldChar w:fldCharType="separate"/>
      </w:r>
      <w:r>
        <w:rPr>
          <w:noProof/>
        </w:rPr>
        <w:t>256</w:t>
      </w:r>
      <w:r>
        <w:rPr>
          <w:noProof/>
        </w:rPr>
        <w:fldChar w:fldCharType="end"/>
      </w:r>
    </w:p>
    <w:p w14:paraId="1B851BD1" w14:textId="72D8C35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_Toc216293860 \h </w:instrText>
      </w:r>
      <w:r>
        <w:rPr>
          <w:noProof/>
        </w:rPr>
      </w:r>
      <w:r>
        <w:rPr>
          <w:noProof/>
        </w:rPr>
        <w:fldChar w:fldCharType="separate"/>
      </w:r>
      <w:r>
        <w:rPr>
          <w:noProof/>
        </w:rPr>
        <w:t>257</w:t>
      </w:r>
      <w:r>
        <w:rPr>
          <w:noProof/>
        </w:rPr>
        <w:fldChar w:fldCharType="end"/>
      </w:r>
    </w:p>
    <w:p w14:paraId="5C88EEC6" w14:textId="696E334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_Toc216293861 \h </w:instrText>
      </w:r>
      <w:r>
        <w:rPr>
          <w:noProof/>
        </w:rPr>
      </w:r>
      <w:r>
        <w:rPr>
          <w:noProof/>
        </w:rPr>
        <w:fldChar w:fldCharType="separate"/>
      </w:r>
      <w:r>
        <w:rPr>
          <w:noProof/>
        </w:rPr>
        <w:t>257</w:t>
      </w:r>
      <w:r>
        <w:rPr>
          <w:noProof/>
        </w:rPr>
        <w:fldChar w:fldCharType="end"/>
      </w:r>
    </w:p>
    <w:p w14:paraId="0C3D1792" w14:textId="03DD75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_Toc216293862 \h </w:instrText>
      </w:r>
      <w:r>
        <w:rPr>
          <w:noProof/>
        </w:rPr>
      </w:r>
      <w:r>
        <w:rPr>
          <w:noProof/>
        </w:rPr>
        <w:fldChar w:fldCharType="separate"/>
      </w:r>
      <w:r>
        <w:rPr>
          <w:noProof/>
        </w:rPr>
        <w:t>257</w:t>
      </w:r>
      <w:r>
        <w:rPr>
          <w:noProof/>
        </w:rPr>
        <w:fldChar w:fldCharType="end"/>
      </w:r>
    </w:p>
    <w:p w14:paraId="1EBDF643" w14:textId="73A4AAA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_Toc216293863 \h </w:instrText>
      </w:r>
      <w:r>
        <w:rPr>
          <w:noProof/>
        </w:rPr>
      </w:r>
      <w:r>
        <w:rPr>
          <w:noProof/>
        </w:rPr>
        <w:fldChar w:fldCharType="separate"/>
      </w:r>
      <w:r>
        <w:rPr>
          <w:noProof/>
        </w:rPr>
        <w:t>257</w:t>
      </w:r>
      <w:r>
        <w:rPr>
          <w:noProof/>
        </w:rPr>
        <w:fldChar w:fldCharType="end"/>
      </w:r>
    </w:p>
    <w:p w14:paraId="789D20FC" w14:textId="46EED50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_Toc216293864 \h </w:instrText>
      </w:r>
      <w:r>
        <w:rPr>
          <w:noProof/>
        </w:rPr>
      </w:r>
      <w:r>
        <w:rPr>
          <w:noProof/>
        </w:rPr>
        <w:fldChar w:fldCharType="separate"/>
      </w:r>
      <w:r>
        <w:rPr>
          <w:noProof/>
        </w:rPr>
        <w:t>258</w:t>
      </w:r>
      <w:r>
        <w:rPr>
          <w:noProof/>
        </w:rPr>
        <w:fldChar w:fldCharType="end"/>
      </w:r>
    </w:p>
    <w:p w14:paraId="3F0749AD" w14:textId="5A71D9D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_Toc216293865 \h </w:instrText>
      </w:r>
      <w:r>
        <w:rPr>
          <w:noProof/>
        </w:rPr>
      </w:r>
      <w:r>
        <w:rPr>
          <w:noProof/>
        </w:rPr>
        <w:fldChar w:fldCharType="separate"/>
      </w:r>
      <w:r>
        <w:rPr>
          <w:noProof/>
        </w:rPr>
        <w:t>258</w:t>
      </w:r>
      <w:r>
        <w:rPr>
          <w:noProof/>
        </w:rPr>
        <w:fldChar w:fldCharType="end"/>
      </w:r>
    </w:p>
    <w:p w14:paraId="15A23B81" w14:textId="2A48AC0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_Toc216293866 \h </w:instrText>
      </w:r>
      <w:r>
        <w:rPr>
          <w:noProof/>
        </w:rPr>
      </w:r>
      <w:r>
        <w:rPr>
          <w:noProof/>
        </w:rPr>
        <w:fldChar w:fldCharType="separate"/>
      </w:r>
      <w:r>
        <w:rPr>
          <w:noProof/>
        </w:rPr>
        <w:t>258</w:t>
      </w:r>
      <w:r>
        <w:rPr>
          <w:noProof/>
        </w:rPr>
        <w:fldChar w:fldCharType="end"/>
      </w:r>
    </w:p>
    <w:p w14:paraId="0BD18C8C" w14:textId="349AE79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_Toc216293867 \h </w:instrText>
      </w:r>
      <w:r>
        <w:rPr>
          <w:noProof/>
        </w:rPr>
      </w:r>
      <w:r>
        <w:rPr>
          <w:noProof/>
        </w:rPr>
        <w:fldChar w:fldCharType="separate"/>
      </w:r>
      <w:r>
        <w:rPr>
          <w:noProof/>
        </w:rPr>
        <w:t>258</w:t>
      </w:r>
      <w:r>
        <w:rPr>
          <w:noProof/>
        </w:rPr>
        <w:fldChar w:fldCharType="end"/>
      </w:r>
    </w:p>
    <w:p w14:paraId="010991AF" w14:textId="4C9C6AB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InterPlmnServContReq</w:t>
      </w:r>
      <w:r>
        <w:rPr>
          <w:noProof/>
        </w:rPr>
        <w:tab/>
      </w:r>
      <w:r>
        <w:rPr>
          <w:noProof/>
        </w:rPr>
        <w:fldChar w:fldCharType="begin" w:fldLock="1"/>
      </w:r>
      <w:r>
        <w:rPr>
          <w:noProof/>
        </w:rPr>
        <w:instrText xml:space="preserve"> PAGEREF _Toc216293868 \h </w:instrText>
      </w:r>
      <w:r>
        <w:rPr>
          <w:noProof/>
        </w:rPr>
      </w:r>
      <w:r>
        <w:rPr>
          <w:noProof/>
        </w:rPr>
        <w:fldChar w:fldCharType="separate"/>
      </w:r>
      <w:r>
        <w:rPr>
          <w:noProof/>
        </w:rPr>
        <w:t>259</w:t>
      </w:r>
      <w:r>
        <w:rPr>
          <w:noProof/>
        </w:rPr>
        <w:fldChar w:fldCharType="end"/>
      </w:r>
    </w:p>
    <w:p w14:paraId="67268A3D" w14:textId="1A521A3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AppReqs</w:t>
      </w:r>
      <w:r>
        <w:rPr>
          <w:noProof/>
        </w:rPr>
        <w:tab/>
      </w:r>
      <w:r>
        <w:rPr>
          <w:noProof/>
        </w:rPr>
        <w:fldChar w:fldCharType="begin" w:fldLock="1"/>
      </w:r>
      <w:r>
        <w:rPr>
          <w:noProof/>
        </w:rPr>
        <w:instrText xml:space="preserve"> PAGEREF _Toc216293869 \h </w:instrText>
      </w:r>
      <w:r>
        <w:rPr>
          <w:noProof/>
        </w:rPr>
      </w:r>
      <w:r>
        <w:rPr>
          <w:noProof/>
        </w:rPr>
        <w:fldChar w:fldCharType="separate"/>
      </w:r>
      <w:r>
        <w:rPr>
          <w:noProof/>
        </w:rPr>
        <w:t>259</w:t>
      </w:r>
      <w:r>
        <w:rPr>
          <w:noProof/>
        </w:rPr>
        <w:fldChar w:fldCharType="end"/>
      </w:r>
    </w:p>
    <w:p w14:paraId="4C9231AF" w14:textId="289E86B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InterPlmnServContNotif</w:t>
      </w:r>
      <w:r>
        <w:rPr>
          <w:noProof/>
        </w:rPr>
        <w:tab/>
      </w:r>
      <w:r>
        <w:rPr>
          <w:noProof/>
        </w:rPr>
        <w:fldChar w:fldCharType="begin" w:fldLock="1"/>
      </w:r>
      <w:r>
        <w:rPr>
          <w:noProof/>
        </w:rPr>
        <w:instrText xml:space="preserve"> PAGEREF _Toc216293870 \h </w:instrText>
      </w:r>
      <w:r>
        <w:rPr>
          <w:noProof/>
        </w:rPr>
      </w:r>
      <w:r>
        <w:rPr>
          <w:noProof/>
        </w:rPr>
        <w:fldChar w:fldCharType="separate"/>
      </w:r>
      <w:r>
        <w:rPr>
          <w:noProof/>
        </w:rPr>
        <w:t>260</w:t>
      </w:r>
      <w:r>
        <w:rPr>
          <w:noProof/>
        </w:rPr>
        <w:fldChar w:fldCharType="end"/>
      </w:r>
    </w:p>
    <w:p w14:paraId="1F88DE9E" w14:textId="39FC561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_Toc216293871 \h </w:instrText>
      </w:r>
      <w:r>
        <w:rPr>
          <w:noProof/>
        </w:rPr>
      </w:r>
      <w:r>
        <w:rPr>
          <w:noProof/>
        </w:rPr>
        <w:fldChar w:fldCharType="separate"/>
      </w:r>
      <w:r>
        <w:rPr>
          <w:noProof/>
        </w:rPr>
        <w:t>260</w:t>
      </w:r>
      <w:r>
        <w:rPr>
          <w:noProof/>
        </w:rPr>
        <w:fldChar w:fldCharType="end"/>
      </w:r>
    </w:p>
    <w:p w14:paraId="60D11748" w14:textId="013A75C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_Toc216293872 \h </w:instrText>
      </w:r>
      <w:r>
        <w:rPr>
          <w:noProof/>
        </w:rPr>
      </w:r>
      <w:r>
        <w:rPr>
          <w:noProof/>
        </w:rPr>
        <w:fldChar w:fldCharType="separate"/>
      </w:r>
      <w:r>
        <w:rPr>
          <w:noProof/>
        </w:rPr>
        <w:t>260</w:t>
      </w:r>
      <w:r>
        <w:rPr>
          <w:noProof/>
        </w:rPr>
        <w:fldChar w:fldCharType="end"/>
      </w:r>
    </w:p>
    <w:p w14:paraId="507714B9" w14:textId="482538F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_Toc216293873 \h </w:instrText>
      </w:r>
      <w:r>
        <w:rPr>
          <w:noProof/>
        </w:rPr>
      </w:r>
      <w:r>
        <w:rPr>
          <w:noProof/>
        </w:rPr>
        <w:fldChar w:fldCharType="separate"/>
      </w:r>
      <w:r>
        <w:rPr>
          <w:noProof/>
        </w:rPr>
        <w:t>260</w:t>
      </w:r>
      <w:r>
        <w:rPr>
          <w:noProof/>
        </w:rPr>
        <w:fldChar w:fldCharType="end"/>
      </w:r>
    </w:p>
    <w:p w14:paraId="0362E8CF" w14:textId="4507741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ServContReq</w:t>
      </w:r>
      <w:r>
        <w:rPr>
          <w:noProof/>
        </w:rPr>
        <w:tab/>
      </w:r>
      <w:r>
        <w:rPr>
          <w:noProof/>
        </w:rPr>
        <w:fldChar w:fldCharType="begin" w:fldLock="1"/>
      </w:r>
      <w:r>
        <w:rPr>
          <w:noProof/>
        </w:rPr>
        <w:instrText xml:space="preserve"> PAGEREF _Toc216293874 \h </w:instrText>
      </w:r>
      <w:r>
        <w:rPr>
          <w:noProof/>
        </w:rPr>
      </w:r>
      <w:r>
        <w:rPr>
          <w:noProof/>
        </w:rPr>
        <w:fldChar w:fldCharType="separate"/>
      </w:r>
      <w:r>
        <w:rPr>
          <w:noProof/>
        </w:rPr>
        <w:t>260</w:t>
      </w:r>
      <w:r>
        <w:rPr>
          <w:noProof/>
        </w:rPr>
        <w:fldChar w:fldCharType="end"/>
      </w:r>
    </w:p>
    <w:p w14:paraId="0489FA63" w14:textId="400D527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_Toc216293875 \h </w:instrText>
      </w:r>
      <w:r>
        <w:rPr>
          <w:noProof/>
        </w:rPr>
      </w:r>
      <w:r>
        <w:rPr>
          <w:noProof/>
        </w:rPr>
        <w:fldChar w:fldCharType="separate"/>
      </w:r>
      <w:r>
        <w:rPr>
          <w:noProof/>
        </w:rPr>
        <w:t>260</w:t>
      </w:r>
      <w:r>
        <w:rPr>
          <w:noProof/>
        </w:rPr>
        <w:fldChar w:fldCharType="end"/>
      </w:r>
    </w:p>
    <w:p w14:paraId="3C574962" w14:textId="5EAD9DC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_Toc216293876 \h </w:instrText>
      </w:r>
      <w:r>
        <w:rPr>
          <w:noProof/>
        </w:rPr>
      </w:r>
      <w:r>
        <w:rPr>
          <w:noProof/>
        </w:rPr>
        <w:fldChar w:fldCharType="separate"/>
      </w:r>
      <w:r>
        <w:rPr>
          <w:noProof/>
        </w:rPr>
        <w:t>261</w:t>
      </w:r>
      <w:r>
        <w:rPr>
          <w:noProof/>
        </w:rPr>
        <w:fldChar w:fldCharType="end"/>
      </w:r>
    </w:p>
    <w:p w14:paraId="7BA70EE3" w14:textId="5D913CA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_Toc216293877 \h </w:instrText>
      </w:r>
      <w:r>
        <w:rPr>
          <w:noProof/>
        </w:rPr>
      </w:r>
      <w:r>
        <w:rPr>
          <w:noProof/>
        </w:rPr>
        <w:fldChar w:fldCharType="separate"/>
      </w:r>
      <w:r>
        <w:rPr>
          <w:noProof/>
        </w:rPr>
        <w:t>261</w:t>
      </w:r>
      <w:r>
        <w:rPr>
          <w:noProof/>
        </w:rPr>
        <w:fldChar w:fldCharType="end"/>
      </w:r>
    </w:p>
    <w:p w14:paraId="52F315F2" w14:textId="2FA4683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_Toc216293878 \h </w:instrText>
      </w:r>
      <w:r>
        <w:rPr>
          <w:noProof/>
        </w:rPr>
      </w:r>
      <w:r>
        <w:rPr>
          <w:noProof/>
        </w:rPr>
        <w:fldChar w:fldCharType="separate"/>
      </w:r>
      <w:r>
        <w:rPr>
          <w:noProof/>
        </w:rPr>
        <w:t>261</w:t>
      </w:r>
      <w:r>
        <w:rPr>
          <w:noProof/>
        </w:rPr>
        <w:fldChar w:fldCharType="end"/>
      </w:r>
    </w:p>
    <w:p w14:paraId="529DCBF1" w14:textId="6DA5977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_Toc216293879 \h </w:instrText>
      </w:r>
      <w:r>
        <w:rPr>
          <w:noProof/>
        </w:rPr>
      </w:r>
      <w:r>
        <w:rPr>
          <w:noProof/>
        </w:rPr>
        <w:fldChar w:fldCharType="separate"/>
      </w:r>
      <w:r>
        <w:rPr>
          <w:noProof/>
        </w:rPr>
        <w:t>261</w:t>
      </w:r>
      <w:r>
        <w:rPr>
          <w:noProof/>
        </w:rPr>
        <w:fldChar w:fldCharType="end"/>
      </w:r>
    </w:p>
    <w:p w14:paraId="0AA5AD07" w14:textId="71A535F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_Toc216293880 \h </w:instrText>
      </w:r>
      <w:r>
        <w:rPr>
          <w:noProof/>
        </w:rPr>
      </w:r>
      <w:r>
        <w:rPr>
          <w:noProof/>
        </w:rPr>
        <w:fldChar w:fldCharType="separate"/>
      </w:r>
      <w:r>
        <w:rPr>
          <w:noProof/>
        </w:rPr>
        <w:t>261</w:t>
      </w:r>
      <w:r>
        <w:rPr>
          <w:noProof/>
        </w:rPr>
        <w:fldChar w:fldCharType="end"/>
      </w:r>
    </w:p>
    <w:p w14:paraId="10EB9C2B" w14:textId="3BDB423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_Toc216293881 \h </w:instrText>
      </w:r>
      <w:r>
        <w:rPr>
          <w:noProof/>
        </w:rPr>
      </w:r>
      <w:r>
        <w:rPr>
          <w:noProof/>
        </w:rPr>
        <w:fldChar w:fldCharType="separate"/>
      </w:r>
      <w:r>
        <w:rPr>
          <w:noProof/>
        </w:rPr>
        <w:t>261</w:t>
      </w:r>
      <w:r>
        <w:rPr>
          <w:noProof/>
        </w:rPr>
        <w:fldChar w:fldCharType="end"/>
      </w:r>
    </w:p>
    <w:p w14:paraId="39D2E10F" w14:textId="19861B4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_Toc216293882 \h </w:instrText>
      </w:r>
      <w:r>
        <w:rPr>
          <w:noProof/>
        </w:rPr>
      </w:r>
      <w:r>
        <w:rPr>
          <w:noProof/>
        </w:rPr>
        <w:fldChar w:fldCharType="separate"/>
      </w:r>
      <w:r>
        <w:rPr>
          <w:noProof/>
        </w:rPr>
        <w:t>261</w:t>
      </w:r>
      <w:r>
        <w:rPr>
          <w:noProof/>
        </w:rPr>
        <w:fldChar w:fldCharType="end"/>
      </w:r>
    </w:p>
    <w:p w14:paraId="6A10C235" w14:textId="38C4FC8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_Toc216293883 \h </w:instrText>
      </w:r>
      <w:r>
        <w:rPr>
          <w:noProof/>
        </w:rPr>
      </w:r>
      <w:r>
        <w:rPr>
          <w:noProof/>
        </w:rPr>
        <w:fldChar w:fldCharType="separate"/>
      </w:r>
      <w:r>
        <w:rPr>
          <w:noProof/>
        </w:rPr>
        <w:t>261</w:t>
      </w:r>
      <w:r>
        <w:rPr>
          <w:noProof/>
        </w:rPr>
        <w:fldChar w:fldCharType="end"/>
      </w:r>
    </w:p>
    <w:p w14:paraId="1FF74937" w14:textId="6C0A91C0"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6.13</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fldLock="1"/>
      </w:r>
      <w:r>
        <w:rPr>
          <w:noProof/>
        </w:rPr>
        <w:instrText xml:space="preserve"> PAGEREF _Toc216293884 \h </w:instrText>
      </w:r>
      <w:r>
        <w:rPr>
          <w:noProof/>
        </w:rPr>
      </w:r>
      <w:r>
        <w:rPr>
          <w:noProof/>
        </w:rPr>
        <w:fldChar w:fldCharType="separate"/>
      </w:r>
      <w:r>
        <w:rPr>
          <w:noProof/>
        </w:rPr>
        <w:t>262</w:t>
      </w:r>
      <w:r>
        <w:rPr>
          <w:noProof/>
        </w:rPr>
        <w:fldChar w:fldCharType="end"/>
      </w:r>
    </w:p>
    <w:p w14:paraId="6CC09446" w14:textId="7C59935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_Toc216293885 \h </w:instrText>
      </w:r>
      <w:r>
        <w:rPr>
          <w:noProof/>
        </w:rPr>
      </w:r>
      <w:r>
        <w:rPr>
          <w:noProof/>
        </w:rPr>
        <w:fldChar w:fldCharType="separate"/>
      </w:r>
      <w:r>
        <w:rPr>
          <w:noProof/>
        </w:rPr>
        <w:t>262</w:t>
      </w:r>
      <w:r>
        <w:rPr>
          <w:noProof/>
        </w:rPr>
        <w:fldChar w:fldCharType="end"/>
      </w:r>
    </w:p>
    <w:p w14:paraId="330544B5" w14:textId="69E8794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_Toc216293886 \h </w:instrText>
      </w:r>
      <w:r>
        <w:rPr>
          <w:noProof/>
        </w:rPr>
      </w:r>
      <w:r>
        <w:rPr>
          <w:noProof/>
        </w:rPr>
        <w:fldChar w:fldCharType="separate"/>
      </w:r>
      <w:r>
        <w:rPr>
          <w:noProof/>
        </w:rPr>
        <w:t>262</w:t>
      </w:r>
      <w:r>
        <w:rPr>
          <w:noProof/>
        </w:rPr>
        <w:fldChar w:fldCharType="end"/>
      </w:r>
    </w:p>
    <w:p w14:paraId="6C299038" w14:textId="5AB9056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fldLock="1"/>
      </w:r>
      <w:r>
        <w:rPr>
          <w:noProof/>
        </w:rPr>
        <w:instrText xml:space="preserve"> PAGEREF _Toc216293887 \h </w:instrText>
      </w:r>
      <w:r>
        <w:rPr>
          <w:noProof/>
        </w:rPr>
      </w:r>
      <w:r>
        <w:rPr>
          <w:noProof/>
        </w:rPr>
        <w:fldChar w:fldCharType="separate"/>
      </w:r>
      <w:r>
        <w:rPr>
          <w:noProof/>
        </w:rPr>
        <w:t>262</w:t>
      </w:r>
      <w:r>
        <w:rPr>
          <w:noProof/>
        </w:rPr>
        <w:fldChar w:fldCharType="end"/>
      </w:r>
    </w:p>
    <w:p w14:paraId="118EA497" w14:textId="413E480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6.13.4</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fldLock="1"/>
      </w:r>
      <w:r>
        <w:rPr>
          <w:noProof/>
        </w:rPr>
        <w:instrText xml:space="preserve"> PAGEREF _Toc216293888 \h </w:instrText>
      </w:r>
      <w:r>
        <w:rPr>
          <w:noProof/>
        </w:rPr>
      </w:r>
      <w:r>
        <w:rPr>
          <w:noProof/>
        </w:rPr>
        <w:fldChar w:fldCharType="separate"/>
      </w:r>
      <w:r>
        <w:rPr>
          <w:noProof/>
        </w:rPr>
        <w:t>262</w:t>
      </w:r>
      <w:r>
        <w:rPr>
          <w:noProof/>
        </w:rPr>
        <w:fldChar w:fldCharType="end"/>
      </w:r>
    </w:p>
    <w:p w14:paraId="284CEC3B" w14:textId="49A5870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_Toc216293889 \h </w:instrText>
      </w:r>
      <w:r>
        <w:rPr>
          <w:noProof/>
        </w:rPr>
      </w:r>
      <w:r>
        <w:rPr>
          <w:noProof/>
        </w:rPr>
        <w:fldChar w:fldCharType="separate"/>
      </w:r>
      <w:r>
        <w:rPr>
          <w:noProof/>
        </w:rPr>
        <w:t>262</w:t>
      </w:r>
      <w:r>
        <w:rPr>
          <w:noProof/>
        </w:rPr>
        <w:fldChar w:fldCharType="end"/>
      </w:r>
    </w:p>
    <w:p w14:paraId="2A0F4FD4" w14:textId="3499B0C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fldLock="1"/>
      </w:r>
      <w:r>
        <w:rPr>
          <w:noProof/>
        </w:rPr>
        <w:instrText xml:space="preserve"> PAGEREF _Toc216293890 \h </w:instrText>
      </w:r>
      <w:r>
        <w:rPr>
          <w:noProof/>
        </w:rPr>
      </w:r>
      <w:r>
        <w:rPr>
          <w:noProof/>
        </w:rPr>
        <w:fldChar w:fldCharType="separate"/>
      </w:r>
      <w:r>
        <w:rPr>
          <w:noProof/>
        </w:rPr>
        <w:t>263</w:t>
      </w:r>
      <w:r>
        <w:rPr>
          <w:noProof/>
        </w:rPr>
        <w:fldChar w:fldCharType="end"/>
      </w:r>
    </w:p>
    <w:p w14:paraId="28763AEE" w14:textId="4DE445C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_Toc216293891 \h </w:instrText>
      </w:r>
      <w:r>
        <w:rPr>
          <w:noProof/>
        </w:rPr>
      </w:r>
      <w:r>
        <w:rPr>
          <w:noProof/>
        </w:rPr>
        <w:fldChar w:fldCharType="separate"/>
      </w:r>
      <w:r>
        <w:rPr>
          <w:noProof/>
        </w:rPr>
        <w:t>263</w:t>
      </w:r>
      <w:r>
        <w:rPr>
          <w:noProof/>
        </w:rPr>
        <w:fldChar w:fldCharType="end"/>
      </w:r>
    </w:p>
    <w:p w14:paraId="5ABF77CE" w14:textId="111F005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fldLock="1"/>
      </w:r>
      <w:r>
        <w:rPr>
          <w:noProof/>
        </w:rPr>
        <w:instrText xml:space="preserve"> PAGEREF _Toc216293892 \h </w:instrText>
      </w:r>
      <w:r>
        <w:rPr>
          <w:noProof/>
        </w:rPr>
      </w:r>
      <w:r>
        <w:rPr>
          <w:noProof/>
        </w:rPr>
        <w:fldChar w:fldCharType="separate"/>
      </w:r>
      <w:r>
        <w:rPr>
          <w:noProof/>
        </w:rPr>
        <w:t>263</w:t>
      </w:r>
      <w:r>
        <w:rPr>
          <w:noProof/>
        </w:rPr>
        <w:fldChar w:fldCharType="end"/>
      </w:r>
    </w:p>
    <w:p w14:paraId="7E63EE47" w14:textId="18CBEBF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_Toc216293893 \h </w:instrText>
      </w:r>
      <w:r>
        <w:rPr>
          <w:noProof/>
        </w:rPr>
      </w:r>
      <w:r>
        <w:rPr>
          <w:noProof/>
        </w:rPr>
        <w:fldChar w:fldCharType="separate"/>
      </w:r>
      <w:r>
        <w:rPr>
          <w:noProof/>
        </w:rPr>
        <w:t>264</w:t>
      </w:r>
      <w:r>
        <w:rPr>
          <w:noProof/>
        </w:rPr>
        <w:fldChar w:fldCharType="end"/>
      </w:r>
    </w:p>
    <w:p w14:paraId="5AB90ED4" w14:textId="183022C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fldLock="1"/>
      </w:r>
      <w:r>
        <w:rPr>
          <w:noProof/>
        </w:rPr>
        <w:instrText xml:space="preserve"> PAGEREF _Toc216293894 \h </w:instrText>
      </w:r>
      <w:r>
        <w:rPr>
          <w:noProof/>
        </w:rPr>
      </w:r>
      <w:r>
        <w:rPr>
          <w:noProof/>
        </w:rPr>
        <w:fldChar w:fldCharType="separate"/>
      </w:r>
      <w:r>
        <w:rPr>
          <w:noProof/>
        </w:rPr>
        <w:t>264</w:t>
      </w:r>
      <w:r>
        <w:rPr>
          <w:noProof/>
        </w:rPr>
        <w:fldChar w:fldCharType="end"/>
      </w:r>
    </w:p>
    <w:p w14:paraId="087AD0BB" w14:textId="1C64E7D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_Toc216293895 \h </w:instrText>
      </w:r>
      <w:r>
        <w:rPr>
          <w:noProof/>
        </w:rPr>
      </w:r>
      <w:r>
        <w:rPr>
          <w:noProof/>
        </w:rPr>
        <w:fldChar w:fldCharType="separate"/>
      </w:r>
      <w:r>
        <w:rPr>
          <w:noProof/>
        </w:rPr>
        <w:t>264</w:t>
      </w:r>
      <w:r>
        <w:rPr>
          <w:noProof/>
        </w:rPr>
        <w:fldChar w:fldCharType="end"/>
      </w:r>
    </w:p>
    <w:p w14:paraId="6AA6571E" w14:textId="74E2600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_Toc216293896 \h </w:instrText>
      </w:r>
      <w:r>
        <w:rPr>
          <w:noProof/>
        </w:rPr>
      </w:r>
      <w:r>
        <w:rPr>
          <w:noProof/>
        </w:rPr>
        <w:fldChar w:fldCharType="separate"/>
      </w:r>
      <w:r>
        <w:rPr>
          <w:noProof/>
        </w:rPr>
        <w:t>264</w:t>
      </w:r>
      <w:r>
        <w:rPr>
          <w:noProof/>
        </w:rPr>
        <w:fldChar w:fldCharType="end"/>
      </w:r>
    </w:p>
    <w:p w14:paraId="0A691B27" w14:textId="260C3D3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_Toc216293897 \h </w:instrText>
      </w:r>
      <w:r>
        <w:rPr>
          <w:noProof/>
        </w:rPr>
      </w:r>
      <w:r>
        <w:rPr>
          <w:noProof/>
        </w:rPr>
        <w:fldChar w:fldCharType="separate"/>
      </w:r>
      <w:r>
        <w:rPr>
          <w:noProof/>
        </w:rPr>
        <w:t>264</w:t>
      </w:r>
      <w:r>
        <w:rPr>
          <w:noProof/>
        </w:rPr>
        <w:fldChar w:fldCharType="end"/>
      </w:r>
    </w:p>
    <w:p w14:paraId="7D43674E" w14:textId="0314B9B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NwSliceDiagReq</w:t>
      </w:r>
      <w:r>
        <w:rPr>
          <w:noProof/>
        </w:rPr>
        <w:tab/>
      </w:r>
      <w:r>
        <w:rPr>
          <w:noProof/>
        </w:rPr>
        <w:fldChar w:fldCharType="begin" w:fldLock="1"/>
      </w:r>
      <w:r>
        <w:rPr>
          <w:noProof/>
        </w:rPr>
        <w:instrText xml:space="preserve"> PAGEREF _Toc216293898 \h </w:instrText>
      </w:r>
      <w:r>
        <w:rPr>
          <w:noProof/>
        </w:rPr>
      </w:r>
      <w:r>
        <w:rPr>
          <w:noProof/>
        </w:rPr>
        <w:fldChar w:fldCharType="separate"/>
      </w:r>
      <w:r>
        <w:rPr>
          <w:noProof/>
        </w:rPr>
        <w:t>265</w:t>
      </w:r>
      <w:r>
        <w:rPr>
          <w:noProof/>
        </w:rPr>
        <w:fldChar w:fldCharType="end"/>
      </w:r>
    </w:p>
    <w:p w14:paraId="1DDF07C2" w14:textId="3D026B5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NwSliceDiagResp</w:t>
      </w:r>
      <w:r>
        <w:rPr>
          <w:noProof/>
        </w:rPr>
        <w:tab/>
      </w:r>
      <w:r>
        <w:rPr>
          <w:noProof/>
        </w:rPr>
        <w:fldChar w:fldCharType="begin" w:fldLock="1"/>
      </w:r>
      <w:r>
        <w:rPr>
          <w:noProof/>
        </w:rPr>
        <w:instrText xml:space="preserve"> PAGEREF _Toc216293899 \h </w:instrText>
      </w:r>
      <w:r>
        <w:rPr>
          <w:noProof/>
        </w:rPr>
      </w:r>
      <w:r>
        <w:rPr>
          <w:noProof/>
        </w:rPr>
        <w:fldChar w:fldCharType="separate"/>
      </w:r>
      <w:r>
        <w:rPr>
          <w:noProof/>
        </w:rPr>
        <w:t>265</w:t>
      </w:r>
      <w:r>
        <w:rPr>
          <w:noProof/>
        </w:rPr>
        <w:fldChar w:fldCharType="end"/>
      </w:r>
    </w:p>
    <w:p w14:paraId="10397106" w14:textId="4A5123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ServDgradInfo</w:t>
      </w:r>
      <w:r>
        <w:rPr>
          <w:noProof/>
        </w:rPr>
        <w:tab/>
      </w:r>
      <w:r>
        <w:rPr>
          <w:noProof/>
        </w:rPr>
        <w:fldChar w:fldCharType="begin" w:fldLock="1"/>
      </w:r>
      <w:r>
        <w:rPr>
          <w:noProof/>
        </w:rPr>
        <w:instrText xml:space="preserve"> PAGEREF _Toc216293900 \h </w:instrText>
      </w:r>
      <w:r>
        <w:rPr>
          <w:noProof/>
        </w:rPr>
      </w:r>
      <w:r>
        <w:rPr>
          <w:noProof/>
        </w:rPr>
        <w:fldChar w:fldCharType="separate"/>
      </w:r>
      <w:r>
        <w:rPr>
          <w:noProof/>
        </w:rPr>
        <w:t>265</w:t>
      </w:r>
      <w:r>
        <w:rPr>
          <w:noProof/>
        </w:rPr>
        <w:fldChar w:fldCharType="end"/>
      </w:r>
    </w:p>
    <w:p w14:paraId="06B1BAF7" w14:textId="688A6F3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ErrorInfo</w:t>
      </w:r>
      <w:r>
        <w:rPr>
          <w:noProof/>
        </w:rPr>
        <w:tab/>
      </w:r>
      <w:r>
        <w:rPr>
          <w:noProof/>
        </w:rPr>
        <w:fldChar w:fldCharType="begin" w:fldLock="1"/>
      </w:r>
      <w:r>
        <w:rPr>
          <w:noProof/>
        </w:rPr>
        <w:instrText xml:space="preserve"> PAGEREF _Toc216293901 \h </w:instrText>
      </w:r>
      <w:r>
        <w:rPr>
          <w:noProof/>
        </w:rPr>
      </w:r>
      <w:r>
        <w:rPr>
          <w:noProof/>
        </w:rPr>
        <w:fldChar w:fldCharType="separate"/>
      </w:r>
      <w:r>
        <w:rPr>
          <w:noProof/>
        </w:rPr>
        <w:t>265</w:t>
      </w:r>
      <w:r>
        <w:rPr>
          <w:noProof/>
        </w:rPr>
        <w:fldChar w:fldCharType="end"/>
      </w:r>
    </w:p>
    <w:p w14:paraId="6B5E49A7" w14:textId="15E4D4D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DataReport</w:t>
      </w:r>
      <w:r>
        <w:rPr>
          <w:noProof/>
        </w:rPr>
        <w:tab/>
      </w:r>
      <w:r>
        <w:rPr>
          <w:noProof/>
        </w:rPr>
        <w:fldChar w:fldCharType="begin" w:fldLock="1"/>
      </w:r>
      <w:r>
        <w:rPr>
          <w:noProof/>
        </w:rPr>
        <w:instrText xml:space="preserve"> PAGEREF _Toc216293902 \h </w:instrText>
      </w:r>
      <w:r>
        <w:rPr>
          <w:noProof/>
        </w:rPr>
      </w:r>
      <w:r>
        <w:rPr>
          <w:noProof/>
        </w:rPr>
        <w:fldChar w:fldCharType="separate"/>
      </w:r>
      <w:r>
        <w:rPr>
          <w:noProof/>
        </w:rPr>
        <w:t>266</w:t>
      </w:r>
      <w:r>
        <w:rPr>
          <w:noProof/>
        </w:rPr>
        <w:fldChar w:fldCharType="end"/>
      </w:r>
    </w:p>
    <w:p w14:paraId="1B3C8727" w14:textId="5B74C26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_Toc216293903 \h </w:instrText>
      </w:r>
      <w:r>
        <w:rPr>
          <w:noProof/>
        </w:rPr>
      </w:r>
      <w:r>
        <w:rPr>
          <w:noProof/>
        </w:rPr>
        <w:fldChar w:fldCharType="separate"/>
      </w:r>
      <w:r>
        <w:rPr>
          <w:noProof/>
        </w:rPr>
        <w:t>266</w:t>
      </w:r>
      <w:r>
        <w:rPr>
          <w:noProof/>
        </w:rPr>
        <w:fldChar w:fldCharType="end"/>
      </w:r>
    </w:p>
    <w:p w14:paraId="7C19A3D4" w14:textId="18BAD10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_Toc216293904 \h </w:instrText>
      </w:r>
      <w:r>
        <w:rPr>
          <w:noProof/>
        </w:rPr>
      </w:r>
      <w:r>
        <w:rPr>
          <w:noProof/>
        </w:rPr>
        <w:fldChar w:fldCharType="separate"/>
      </w:r>
      <w:r>
        <w:rPr>
          <w:noProof/>
        </w:rPr>
        <w:t>266</w:t>
      </w:r>
      <w:r>
        <w:rPr>
          <w:noProof/>
        </w:rPr>
        <w:fldChar w:fldCharType="end"/>
      </w:r>
    </w:p>
    <w:p w14:paraId="7EAEF2D9" w14:textId="46555C1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_Toc216293905 \h </w:instrText>
      </w:r>
      <w:r>
        <w:rPr>
          <w:noProof/>
        </w:rPr>
      </w:r>
      <w:r>
        <w:rPr>
          <w:noProof/>
        </w:rPr>
        <w:fldChar w:fldCharType="separate"/>
      </w:r>
      <w:r>
        <w:rPr>
          <w:noProof/>
        </w:rPr>
        <w:t>266</w:t>
      </w:r>
      <w:r>
        <w:rPr>
          <w:noProof/>
        </w:rPr>
        <w:fldChar w:fldCharType="end"/>
      </w:r>
    </w:p>
    <w:p w14:paraId="18A77255" w14:textId="64D65F9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Error</w:t>
      </w:r>
      <w:r>
        <w:rPr>
          <w:noProof/>
        </w:rPr>
        <w:tab/>
      </w:r>
      <w:r>
        <w:rPr>
          <w:noProof/>
        </w:rPr>
        <w:fldChar w:fldCharType="begin" w:fldLock="1"/>
      </w:r>
      <w:r>
        <w:rPr>
          <w:noProof/>
        </w:rPr>
        <w:instrText xml:space="preserve"> PAGEREF _Toc216293906 \h </w:instrText>
      </w:r>
      <w:r>
        <w:rPr>
          <w:noProof/>
        </w:rPr>
      </w:r>
      <w:r>
        <w:rPr>
          <w:noProof/>
        </w:rPr>
        <w:fldChar w:fldCharType="separate"/>
      </w:r>
      <w:r>
        <w:rPr>
          <w:noProof/>
        </w:rPr>
        <w:t>266</w:t>
      </w:r>
      <w:r>
        <w:rPr>
          <w:noProof/>
        </w:rPr>
        <w:fldChar w:fldCharType="end"/>
      </w:r>
    </w:p>
    <w:p w14:paraId="6AD9F853" w14:textId="75A12FE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DataType</w:t>
      </w:r>
      <w:r>
        <w:rPr>
          <w:noProof/>
        </w:rPr>
        <w:tab/>
      </w:r>
      <w:r>
        <w:rPr>
          <w:noProof/>
        </w:rPr>
        <w:fldChar w:fldCharType="begin" w:fldLock="1"/>
      </w:r>
      <w:r>
        <w:rPr>
          <w:noProof/>
        </w:rPr>
        <w:instrText xml:space="preserve"> PAGEREF _Toc216293907 \h </w:instrText>
      </w:r>
      <w:r>
        <w:rPr>
          <w:noProof/>
        </w:rPr>
      </w:r>
      <w:r>
        <w:rPr>
          <w:noProof/>
        </w:rPr>
        <w:fldChar w:fldCharType="separate"/>
      </w:r>
      <w:r>
        <w:rPr>
          <w:noProof/>
        </w:rPr>
        <w:t>266</w:t>
      </w:r>
      <w:r>
        <w:rPr>
          <w:noProof/>
        </w:rPr>
        <w:fldChar w:fldCharType="end"/>
      </w:r>
    </w:p>
    <w:p w14:paraId="47187300" w14:textId="25C3414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_Toc216293908 \h </w:instrText>
      </w:r>
      <w:r>
        <w:rPr>
          <w:noProof/>
        </w:rPr>
      </w:r>
      <w:r>
        <w:rPr>
          <w:noProof/>
        </w:rPr>
        <w:fldChar w:fldCharType="separate"/>
      </w:r>
      <w:r>
        <w:rPr>
          <w:noProof/>
        </w:rPr>
        <w:t>266</w:t>
      </w:r>
      <w:r>
        <w:rPr>
          <w:noProof/>
        </w:rPr>
        <w:fldChar w:fldCharType="end"/>
      </w:r>
    </w:p>
    <w:p w14:paraId="1000A1BE" w14:textId="50663A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_Toc216293909 \h </w:instrText>
      </w:r>
      <w:r>
        <w:rPr>
          <w:noProof/>
        </w:rPr>
      </w:r>
      <w:r>
        <w:rPr>
          <w:noProof/>
        </w:rPr>
        <w:fldChar w:fldCharType="separate"/>
      </w:r>
      <w:r>
        <w:rPr>
          <w:noProof/>
        </w:rPr>
        <w:t>267</w:t>
      </w:r>
      <w:r>
        <w:rPr>
          <w:noProof/>
        </w:rPr>
        <w:fldChar w:fldCharType="end"/>
      </w:r>
    </w:p>
    <w:p w14:paraId="0349A83B" w14:textId="5308B9B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_Toc216293910 \h </w:instrText>
      </w:r>
      <w:r>
        <w:rPr>
          <w:noProof/>
        </w:rPr>
      </w:r>
      <w:r>
        <w:rPr>
          <w:noProof/>
        </w:rPr>
        <w:fldChar w:fldCharType="separate"/>
      </w:r>
      <w:r>
        <w:rPr>
          <w:noProof/>
        </w:rPr>
        <w:t>267</w:t>
      </w:r>
      <w:r>
        <w:rPr>
          <w:noProof/>
        </w:rPr>
        <w:fldChar w:fldCharType="end"/>
      </w:r>
    </w:p>
    <w:p w14:paraId="3BC7875F" w14:textId="10F64FE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_Toc216293911 \h </w:instrText>
      </w:r>
      <w:r>
        <w:rPr>
          <w:noProof/>
        </w:rPr>
      </w:r>
      <w:r>
        <w:rPr>
          <w:noProof/>
        </w:rPr>
        <w:fldChar w:fldCharType="separate"/>
      </w:r>
      <w:r>
        <w:rPr>
          <w:noProof/>
        </w:rPr>
        <w:t>267</w:t>
      </w:r>
      <w:r>
        <w:rPr>
          <w:noProof/>
        </w:rPr>
        <w:fldChar w:fldCharType="end"/>
      </w:r>
    </w:p>
    <w:p w14:paraId="70A11A3B" w14:textId="436762F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_Toc216293912 \h </w:instrText>
      </w:r>
      <w:r>
        <w:rPr>
          <w:noProof/>
        </w:rPr>
      </w:r>
      <w:r>
        <w:rPr>
          <w:noProof/>
        </w:rPr>
        <w:fldChar w:fldCharType="separate"/>
      </w:r>
      <w:r>
        <w:rPr>
          <w:noProof/>
        </w:rPr>
        <w:t>267</w:t>
      </w:r>
      <w:r>
        <w:rPr>
          <w:noProof/>
        </w:rPr>
        <w:fldChar w:fldCharType="end"/>
      </w:r>
    </w:p>
    <w:p w14:paraId="6F784EA7" w14:textId="25F1A07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_Toc216293913 \h </w:instrText>
      </w:r>
      <w:r>
        <w:rPr>
          <w:noProof/>
        </w:rPr>
      </w:r>
      <w:r>
        <w:rPr>
          <w:noProof/>
        </w:rPr>
        <w:fldChar w:fldCharType="separate"/>
      </w:r>
      <w:r>
        <w:rPr>
          <w:noProof/>
        </w:rPr>
        <w:t>267</w:t>
      </w:r>
      <w:r>
        <w:rPr>
          <w:noProof/>
        </w:rPr>
        <w:fldChar w:fldCharType="end"/>
      </w:r>
    </w:p>
    <w:p w14:paraId="756E5B5E" w14:textId="1B5A403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_Toc216293914 \h </w:instrText>
      </w:r>
      <w:r>
        <w:rPr>
          <w:noProof/>
        </w:rPr>
      </w:r>
      <w:r>
        <w:rPr>
          <w:noProof/>
        </w:rPr>
        <w:fldChar w:fldCharType="separate"/>
      </w:r>
      <w:r>
        <w:rPr>
          <w:noProof/>
        </w:rPr>
        <w:t>267</w:t>
      </w:r>
      <w:r>
        <w:rPr>
          <w:noProof/>
        </w:rPr>
        <w:fldChar w:fldCharType="end"/>
      </w:r>
    </w:p>
    <w:p w14:paraId="25B42B59" w14:textId="06469180"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_Toc216293915 \h </w:instrText>
      </w:r>
      <w:r>
        <w:rPr>
          <w:noProof/>
        </w:rPr>
      </w:r>
      <w:r>
        <w:rPr>
          <w:noProof/>
        </w:rPr>
        <w:fldChar w:fldCharType="separate"/>
      </w:r>
      <w:r>
        <w:rPr>
          <w:noProof/>
        </w:rPr>
        <w:t>267</w:t>
      </w:r>
      <w:r>
        <w:rPr>
          <w:noProof/>
        </w:rPr>
        <w:fldChar w:fldCharType="end"/>
      </w:r>
    </w:p>
    <w:p w14:paraId="0BEFB519" w14:textId="67AA529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_Toc216293916 \h </w:instrText>
      </w:r>
      <w:r>
        <w:rPr>
          <w:noProof/>
        </w:rPr>
      </w:r>
      <w:r>
        <w:rPr>
          <w:noProof/>
        </w:rPr>
        <w:fldChar w:fldCharType="separate"/>
      </w:r>
      <w:r>
        <w:rPr>
          <w:noProof/>
        </w:rPr>
        <w:t>267</w:t>
      </w:r>
      <w:r>
        <w:rPr>
          <w:noProof/>
        </w:rPr>
        <w:fldChar w:fldCharType="end"/>
      </w:r>
    </w:p>
    <w:p w14:paraId="060349AA" w14:textId="12C62924"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 xml:space="preserve"> API</w:t>
      </w:r>
      <w:r>
        <w:rPr>
          <w:noProof/>
        </w:rPr>
        <w:tab/>
      </w:r>
      <w:r>
        <w:rPr>
          <w:noProof/>
        </w:rPr>
        <w:fldChar w:fldCharType="begin" w:fldLock="1"/>
      </w:r>
      <w:r>
        <w:rPr>
          <w:noProof/>
        </w:rPr>
        <w:instrText xml:space="preserve"> PAGEREF _Toc216293917 \h </w:instrText>
      </w:r>
      <w:r>
        <w:rPr>
          <w:noProof/>
        </w:rPr>
      </w:r>
      <w:r>
        <w:rPr>
          <w:noProof/>
        </w:rPr>
        <w:fldChar w:fldCharType="separate"/>
      </w:r>
      <w:r>
        <w:rPr>
          <w:noProof/>
        </w:rPr>
        <w:t>267</w:t>
      </w:r>
      <w:r>
        <w:rPr>
          <w:noProof/>
        </w:rPr>
        <w:fldChar w:fldCharType="end"/>
      </w:r>
    </w:p>
    <w:p w14:paraId="472DC078" w14:textId="4233F5D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_Toc216293918 \h </w:instrText>
      </w:r>
      <w:r>
        <w:rPr>
          <w:noProof/>
        </w:rPr>
      </w:r>
      <w:r>
        <w:rPr>
          <w:noProof/>
        </w:rPr>
        <w:fldChar w:fldCharType="separate"/>
      </w:r>
      <w:r>
        <w:rPr>
          <w:noProof/>
        </w:rPr>
        <w:t>267</w:t>
      </w:r>
      <w:r>
        <w:rPr>
          <w:noProof/>
        </w:rPr>
        <w:fldChar w:fldCharType="end"/>
      </w:r>
    </w:p>
    <w:p w14:paraId="413DA0E6" w14:textId="50A532D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_Toc216293919 \h </w:instrText>
      </w:r>
      <w:r>
        <w:rPr>
          <w:noProof/>
        </w:rPr>
      </w:r>
      <w:r>
        <w:rPr>
          <w:noProof/>
        </w:rPr>
        <w:fldChar w:fldCharType="separate"/>
      </w:r>
      <w:r>
        <w:rPr>
          <w:noProof/>
        </w:rPr>
        <w:t>268</w:t>
      </w:r>
      <w:r>
        <w:rPr>
          <w:noProof/>
        </w:rPr>
        <w:fldChar w:fldCharType="end"/>
      </w:r>
    </w:p>
    <w:p w14:paraId="74526135" w14:textId="3FAC107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_Toc216293920 \h </w:instrText>
      </w:r>
      <w:r>
        <w:rPr>
          <w:noProof/>
        </w:rPr>
      </w:r>
      <w:r>
        <w:rPr>
          <w:noProof/>
        </w:rPr>
        <w:fldChar w:fldCharType="separate"/>
      </w:r>
      <w:r>
        <w:rPr>
          <w:noProof/>
        </w:rPr>
        <w:t>268</w:t>
      </w:r>
      <w:r>
        <w:rPr>
          <w:noProof/>
        </w:rPr>
        <w:fldChar w:fldCharType="end"/>
      </w:r>
    </w:p>
    <w:p w14:paraId="17681D4D" w14:textId="151E646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_Toc216293921 \h </w:instrText>
      </w:r>
      <w:r>
        <w:rPr>
          <w:noProof/>
        </w:rPr>
      </w:r>
      <w:r>
        <w:rPr>
          <w:noProof/>
        </w:rPr>
        <w:fldChar w:fldCharType="separate"/>
      </w:r>
      <w:r>
        <w:rPr>
          <w:noProof/>
        </w:rPr>
        <w:t>268</w:t>
      </w:r>
      <w:r>
        <w:rPr>
          <w:noProof/>
        </w:rPr>
        <w:fldChar w:fldCharType="end"/>
      </w:r>
    </w:p>
    <w:p w14:paraId="1038CDF2" w14:textId="5859C10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6.14.3.2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Resource: </w:t>
      </w:r>
      <w:r>
        <w:rPr>
          <w:noProof/>
          <w:lang w:eastAsia="fr-FR"/>
        </w:rPr>
        <w:t xml:space="preserve">Network Slice Fault Diagnosis </w:t>
      </w:r>
      <w:r w:rsidRPr="009856A7">
        <w:rPr>
          <w:noProof/>
          <w:lang w:val="en-US"/>
        </w:rPr>
        <w:t>Subscriptions</w:t>
      </w:r>
      <w:r>
        <w:rPr>
          <w:noProof/>
        </w:rPr>
        <w:tab/>
      </w:r>
      <w:r>
        <w:rPr>
          <w:noProof/>
        </w:rPr>
        <w:fldChar w:fldCharType="begin" w:fldLock="1"/>
      </w:r>
      <w:r>
        <w:rPr>
          <w:noProof/>
        </w:rPr>
        <w:instrText xml:space="preserve"> PAGEREF _Toc216293922 \h </w:instrText>
      </w:r>
      <w:r>
        <w:rPr>
          <w:noProof/>
        </w:rPr>
      </w:r>
      <w:r>
        <w:rPr>
          <w:noProof/>
        </w:rPr>
        <w:fldChar w:fldCharType="separate"/>
      </w:r>
      <w:r>
        <w:rPr>
          <w:noProof/>
        </w:rPr>
        <w:t>269</w:t>
      </w:r>
      <w:r>
        <w:rPr>
          <w:noProof/>
        </w:rPr>
        <w:fldChar w:fldCharType="end"/>
      </w:r>
    </w:p>
    <w:p w14:paraId="6E416E84" w14:textId="4B6B272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_Toc216293923 \h </w:instrText>
      </w:r>
      <w:r>
        <w:rPr>
          <w:noProof/>
        </w:rPr>
      </w:r>
      <w:r>
        <w:rPr>
          <w:noProof/>
        </w:rPr>
        <w:fldChar w:fldCharType="separate"/>
      </w:r>
      <w:r>
        <w:rPr>
          <w:noProof/>
        </w:rPr>
        <w:t>269</w:t>
      </w:r>
      <w:r>
        <w:rPr>
          <w:noProof/>
        </w:rPr>
        <w:fldChar w:fldCharType="end"/>
      </w:r>
    </w:p>
    <w:p w14:paraId="5F39A13B" w14:textId="180727F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_Toc216293924 \h </w:instrText>
      </w:r>
      <w:r>
        <w:rPr>
          <w:noProof/>
        </w:rPr>
      </w:r>
      <w:r>
        <w:rPr>
          <w:noProof/>
        </w:rPr>
        <w:fldChar w:fldCharType="separate"/>
      </w:r>
      <w:r>
        <w:rPr>
          <w:noProof/>
        </w:rPr>
        <w:t>269</w:t>
      </w:r>
      <w:r>
        <w:rPr>
          <w:noProof/>
        </w:rPr>
        <w:fldChar w:fldCharType="end"/>
      </w:r>
    </w:p>
    <w:p w14:paraId="40EB4833" w14:textId="091EB31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_Toc216293925 \h </w:instrText>
      </w:r>
      <w:r>
        <w:rPr>
          <w:noProof/>
        </w:rPr>
      </w:r>
      <w:r>
        <w:rPr>
          <w:noProof/>
        </w:rPr>
        <w:fldChar w:fldCharType="separate"/>
      </w:r>
      <w:r>
        <w:rPr>
          <w:noProof/>
        </w:rPr>
        <w:t>269</w:t>
      </w:r>
      <w:r>
        <w:rPr>
          <w:noProof/>
        </w:rPr>
        <w:fldChar w:fldCharType="end"/>
      </w:r>
    </w:p>
    <w:p w14:paraId="1D3D985B" w14:textId="3AD73ED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_Toc216293926 \h </w:instrText>
      </w:r>
      <w:r>
        <w:rPr>
          <w:noProof/>
        </w:rPr>
      </w:r>
      <w:r>
        <w:rPr>
          <w:noProof/>
        </w:rPr>
        <w:fldChar w:fldCharType="separate"/>
      </w:r>
      <w:r>
        <w:rPr>
          <w:noProof/>
        </w:rPr>
        <w:t>270</w:t>
      </w:r>
      <w:r>
        <w:rPr>
          <w:noProof/>
        </w:rPr>
        <w:fldChar w:fldCharType="end"/>
      </w:r>
    </w:p>
    <w:p w14:paraId="5F0AAE01" w14:textId="1DD57F0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fldLock="1"/>
      </w:r>
      <w:r>
        <w:rPr>
          <w:noProof/>
        </w:rPr>
        <w:instrText xml:space="preserve"> PAGEREF _Toc216293927 \h </w:instrText>
      </w:r>
      <w:r>
        <w:rPr>
          <w:noProof/>
        </w:rPr>
      </w:r>
      <w:r>
        <w:rPr>
          <w:noProof/>
        </w:rPr>
        <w:fldChar w:fldCharType="separate"/>
      </w:r>
      <w:r>
        <w:rPr>
          <w:noProof/>
        </w:rPr>
        <w:t>270</w:t>
      </w:r>
      <w:r>
        <w:rPr>
          <w:noProof/>
        </w:rPr>
        <w:fldChar w:fldCharType="end"/>
      </w:r>
    </w:p>
    <w:p w14:paraId="37C23920" w14:textId="2B143DD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_Toc216293928 \h </w:instrText>
      </w:r>
      <w:r>
        <w:rPr>
          <w:noProof/>
        </w:rPr>
      </w:r>
      <w:r>
        <w:rPr>
          <w:noProof/>
        </w:rPr>
        <w:fldChar w:fldCharType="separate"/>
      </w:r>
      <w:r>
        <w:rPr>
          <w:noProof/>
        </w:rPr>
        <w:t>270</w:t>
      </w:r>
      <w:r>
        <w:rPr>
          <w:noProof/>
        </w:rPr>
        <w:fldChar w:fldCharType="end"/>
      </w:r>
    </w:p>
    <w:p w14:paraId="31165585" w14:textId="6BED2DAE"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_Toc216293929 \h </w:instrText>
      </w:r>
      <w:r>
        <w:rPr>
          <w:noProof/>
        </w:rPr>
      </w:r>
      <w:r>
        <w:rPr>
          <w:noProof/>
        </w:rPr>
        <w:fldChar w:fldCharType="separate"/>
      </w:r>
      <w:r>
        <w:rPr>
          <w:noProof/>
        </w:rPr>
        <w:t>270</w:t>
      </w:r>
      <w:r>
        <w:rPr>
          <w:noProof/>
        </w:rPr>
        <w:fldChar w:fldCharType="end"/>
      </w:r>
    </w:p>
    <w:p w14:paraId="40DBA170" w14:textId="2B08A48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_Toc216293930 \h </w:instrText>
      </w:r>
      <w:r>
        <w:rPr>
          <w:noProof/>
        </w:rPr>
      </w:r>
      <w:r>
        <w:rPr>
          <w:noProof/>
        </w:rPr>
        <w:fldChar w:fldCharType="separate"/>
      </w:r>
      <w:r>
        <w:rPr>
          <w:noProof/>
        </w:rPr>
        <w:t>270</w:t>
      </w:r>
      <w:r>
        <w:rPr>
          <w:noProof/>
        </w:rPr>
        <w:fldChar w:fldCharType="end"/>
      </w:r>
    </w:p>
    <w:p w14:paraId="44CD2286" w14:textId="410E01A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_Toc216293931 \h </w:instrText>
      </w:r>
      <w:r>
        <w:rPr>
          <w:noProof/>
        </w:rPr>
      </w:r>
      <w:r>
        <w:rPr>
          <w:noProof/>
        </w:rPr>
        <w:fldChar w:fldCharType="separate"/>
      </w:r>
      <w:r>
        <w:rPr>
          <w:noProof/>
        </w:rPr>
        <w:t>275</w:t>
      </w:r>
      <w:r>
        <w:rPr>
          <w:noProof/>
        </w:rPr>
        <w:fldChar w:fldCharType="end"/>
      </w:r>
    </w:p>
    <w:p w14:paraId="0CB24A8C" w14:textId="33CF6C4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_Toc216293932 \h </w:instrText>
      </w:r>
      <w:r>
        <w:rPr>
          <w:noProof/>
        </w:rPr>
      </w:r>
      <w:r>
        <w:rPr>
          <w:noProof/>
        </w:rPr>
        <w:fldChar w:fldCharType="separate"/>
      </w:r>
      <w:r>
        <w:rPr>
          <w:noProof/>
        </w:rPr>
        <w:t>275</w:t>
      </w:r>
      <w:r>
        <w:rPr>
          <w:noProof/>
        </w:rPr>
        <w:fldChar w:fldCharType="end"/>
      </w:r>
    </w:p>
    <w:p w14:paraId="2EE2847F" w14:textId="7B9BA35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_Toc216293933 \h </w:instrText>
      </w:r>
      <w:r>
        <w:rPr>
          <w:noProof/>
        </w:rPr>
      </w:r>
      <w:r>
        <w:rPr>
          <w:noProof/>
        </w:rPr>
        <w:fldChar w:fldCharType="separate"/>
      </w:r>
      <w:r>
        <w:rPr>
          <w:noProof/>
        </w:rPr>
        <w:t>275</w:t>
      </w:r>
      <w:r>
        <w:rPr>
          <w:noProof/>
        </w:rPr>
        <w:fldChar w:fldCharType="end"/>
      </w:r>
    </w:p>
    <w:p w14:paraId="4301D959" w14:textId="42446A2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_Toc216293934 \h </w:instrText>
      </w:r>
      <w:r>
        <w:rPr>
          <w:noProof/>
        </w:rPr>
      </w:r>
      <w:r>
        <w:rPr>
          <w:noProof/>
        </w:rPr>
        <w:fldChar w:fldCharType="separate"/>
      </w:r>
      <w:r>
        <w:rPr>
          <w:noProof/>
        </w:rPr>
        <w:t>275</w:t>
      </w:r>
      <w:r>
        <w:rPr>
          <w:noProof/>
        </w:rPr>
        <w:fldChar w:fldCharType="end"/>
      </w:r>
    </w:p>
    <w:p w14:paraId="38FC03AC" w14:textId="6AC3C18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9856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Network Slice Fault Diagnosis</w:t>
      </w:r>
      <w:r w:rsidRPr="009856A7">
        <w:rPr>
          <w:noProof/>
          <w:lang w:val="en-US"/>
        </w:rPr>
        <w:t xml:space="preserve"> Notification</w:t>
      </w:r>
      <w:r>
        <w:rPr>
          <w:noProof/>
        </w:rPr>
        <w:tab/>
      </w:r>
      <w:r>
        <w:rPr>
          <w:noProof/>
        </w:rPr>
        <w:fldChar w:fldCharType="begin" w:fldLock="1"/>
      </w:r>
      <w:r>
        <w:rPr>
          <w:noProof/>
        </w:rPr>
        <w:instrText xml:space="preserve"> PAGEREF _Toc216293935 \h </w:instrText>
      </w:r>
      <w:r>
        <w:rPr>
          <w:noProof/>
        </w:rPr>
      </w:r>
      <w:r>
        <w:rPr>
          <w:noProof/>
        </w:rPr>
        <w:fldChar w:fldCharType="separate"/>
      </w:r>
      <w:r>
        <w:rPr>
          <w:noProof/>
        </w:rPr>
        <w:t>275</w:t>
      </w:r>
      <w:r>
        <w:rPr>
          <w:noProof/>
        </w:rPr>
        <w:fldChar w:fldCharType="end"/>
      </w:r>
    </w:p>
    <w:p w14:paraId="3725BD3E" w14:textId="1027A04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w:t>
      </w:r>
      <w:r w:rsidRPr="009856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Description</w:t>
      </w:r>
      <w:r>
        <w:rPr>
          <w:noProof/>
        </w:rPr>
        <w:tab/>
      </w:r>
      <w:r>
        <w:rPr>
          <w:noProof/>
        </w:rPr>
        <w:fldChar w:fldCharType="begin" w:fldLock="1"/>
      </w:r>
      <w:r>
        <w:rPr>
          <w:noProof/>
        </w:rPr>
        <w:instrText xml:space="preserve"> PAGEREF _Toc216293936 \h </w:instrText>
      </w:r>
      <w:r>
        <w:rPr>
          <w:noProof/>
        </w:rPr>
      </w:r>
      <w:r>
        <w:rPr>
          <w:noProof/>
        </w:rPr>
        <w:fldChar w:fldCharType="separate"/>
      </w:r>
      <w:r>
        <w:rPr>
          <w:noProof/>
        </w:rPr>
        <w:t>275</w:t>
      </w:r>
      <w:r>
        <w:rPr>
          <w:noProof/>
        </w:rPr>
        <w:fldChar w:fldCharType="end"/>
      </w:r>
    </w:p>
    <w:p w14:paraId="3DD9D29C" w14:textId="1739F10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_Toc216293937 \h </w:instrText>
      </w:r>
      <w:r>
        <w:rPr>
          <w:noProof/>
        </w:rPr>
      </w:r>
      <w:r>
        <w:rPr>
          <w:noProof/>
        </w:rPr>
        <w:fldChar w:fldCharType="separate"/>
      </w:r>
      <w:r>
        <w:rPr>
          <w:noProof/>
        </w:rPr>
        <w:t>275</w:t>
      </w:r>
      <w:r>
        <w:rPr>
          <w:noProof/>
        </w:rPr>
        <w:fldChar w:fldCharType="end"/>
      </w:r>
    </w:p>
    <w:p w14:paraId="68717167" w14:textId="51A6090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_Toc216293938 \h </w:instrText>
      </w:r>
      <w:r>
        <w:rPr>
          <w:noProof/>
        </w:rPr>
      </w:r>
      <w:r>
        <w:rPr>
          <w:noProof/>
        </w:rPr>
        <w:fldChar w:fldCharType="separate"/>
      </w:r>
      <w:r>
        <w:rPr>
          <w:noProof/>
        </w:rPr>
        <w:t>275</w:t>
      </w:r>
      <w:r>
        <w:rPr>
          <w:noProof/>
        </w:rPr>
        <w:fldChar w:fldCharType="end"/>
      </w:r>
    </w:p>
    <w:p w14:paraId="6318683D" w14:textId="06B02B4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_Toc216293939 \h </w:instrText>
      </w:r>
      <w:r>
        <w:rPr>
          <w:noProof/>
        </w:rPr>
      </w:r>
      <w:r>
        <w:rPr>
          <w:noProof/>
        </w:rPr>
        <w:fldChar w:fldCharType="separate"/>
      </w:r>
      <w:r>
        <w:rPr>
          <w:noProof/>
        </w:rPr>
        <w:t>276</w:t>
      </w:r>
      <w:r>
        <w:rPr>
          <w:noProof/>
        </w:rPr>
        <w:fldChar w:fldCharType="end"/>
      </w:r>
    </w:p>
    <w:p w14:paraId="3A63D49C" w14:textId="72192D4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_Toc216293940 \h </w:instrText>
      </w:r>
      <w:r>
        <w:rPr>
          <w:noProof/>
        </w:rPr>
      </w:r>
      <w:r>
        <w:rPr>
          <w:noProof/>
        </w:rPr>
        <w:fldChar w:fldCharType="separate"/>
      </w:r>
      <w:r>
        <w:rPr>
          <w:noProof/>
        </w:rPr>
        <w:t>276</w:t>
      </w:r>
      <w:r>
        <w:rPr>
          <w:noProof/>
        </w:rPr>
        <w:fldChar w:fldCharType="end"/>
      </w:r>
    </w:p>
    <w:p w14:paraId="22E04675" w14:textId="4496D4F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_Toc216293941 \h </w:instrText>
      </w:r>
      <w:r>
        <w:rPr>
          <w:noProof/>
        </w:rPr>
      </w:r>
      <w:r>
        <w:rPr>
          <w:noProof/>
        </w:rPr>
        <w:fldChar w:fldCharType="separate"/>
      </w:r>
      <w:r>
        <w:rPr>
          <w:noProof/>
        </w:rPr>
        <w:t>277</w:t>
      </w:r>
      <w:r>
        <w:rPr>
          <w:noProof/>
        </w:rPr>
        <w:fldChar w:fldCharType="end"/>
      </w:r>
    </w:p>
    <w:p w14:paraId="10FBAB8E" w14:textId="5C0E7A9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_Toc216293942 \h </w:instrText>
      </w:r>
      <w:r>
        <w:rPr>
          <w:noProof/>
        </w:rPr>
      </w:r>
      <w:r>
        <w:rPr>
          <w:noProof/>
        </w:rPr>
        <w:fldChar w:fldCharType="separate"/>
      </w:r>
      <w:r>
        <w:rPr>
          <w:noProof/>
        </w:rPr>
        <w:t>277</w:t>
      </w:r>
      <w:r>
        <w:rPr>
          <w:noProof/>
        </w:rPr>
        <w:fldChar w:fldCharType="end"/>
      </w:r>
    </w:p>
    <w:p w14:paraId="21F13124" w14:textId="14D915F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6.14.6.2.2</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w:t>
      </w:r>
      <w:r>
        <w:rPr>
          <w:noProof/>
        </w:rPr>
        <w:tab/>
      </w:r>
      <w:r>
        <w:rPr>
          <w:noProof/>
        </w:rPr>
        <w:fldChar w:fldCharType="begin" w:fldLock="1"/>
      </w:r>
      <w:r>
        <w:rPr>
          <w:noProof/>
        </w:rPr>
        <w:instrText xml:space="preserve"> PAGEREF _Toc216293943 \h </w:instrText>
      </w:r>
      <w:r>
        <w:rPr>
          <w:noProof/>
        </w:rPr>
      </w:r>
      <w:r>
        <w:rPr>
          <w:noProof/>
        </w:rPr>
        <w:fldChar w:fldCharType="separate"/>
      </w:r>
      <w:r>
        <w:rPr>
          <w:noProof/>
        </w:rPr>
        <w:t>277</w:t>
      </w:r>
      <w:r>
        <w:rPr>
          <w:noProof/>
        </w:rPr>
        <w:fldChar w:fldCharType="end"/>
      </w:r>
    </w:p>
    <w:p w14:paraId="3CF701A7" w14:textId="477E15A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6.14.6.2.3</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DiagSubscPatch</w:t>
      </w:r>
      <w:r>
        <w:rPr>
          <w:noProof/>
        </w:rPr>
        <w:tab/>
      </w:r>
      <w:r>
        <w:rPr>
          <w:noProof/>
        </w:rPr>
        <w:fldChar w:fldCharType="begin" w:fldLock="1"/>
      </w:r>
      <w:r>
        <w:rPr>
          <w:noProof/>
        </w:rPr>
        <w:instrText xml:space="preserve"> PAGEREF _Toc216293944 \h </w:instrText>
      </w:r>
      <w:r>
        <w:rPr>
          <w:noProof/>
        </w:rPr>
      </w:r>
      <w:r>
        <w:rPr>
          <w:noProof/>
        </w:rPr>
        <w:fldChar w:fldCharType="separate"/>
      </w:r>
      <w:r>
        <w:rPr>
          <w:noProof/>
        </w:rPr>
        <w:t>278</w:t>
      </w:r>
      <w:r>
        <w:rPr>
          <w:noProof/>
        </w:rPr>
        <w:fldChar w:fldCharType="end"/>
      </w:r>
    </w:p>
    <w:p w14:paraId="6B0739C2" w14:textId="155B4A9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6.14.6.2.4</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DiagNotif</w:t>
      </w:r>
      <w:r>
        <w:rPr>
          <w:noProof/>
        </w:rPr>
        <w:tab/>
      </w:r>
      <w:r>
        <w:rPr>
          <w:noProof/>
        </w:rPr>
        <w:fldChar w:fldCharType="begin" w:fldLock="1"/>
      </w:r>
      <w:r>
        <w:rPr>
          <w:noProof/>
        </w:rPr>
        <w:instrText xml:space="preserve"> PAGEREF _Toc216293945 \h </w:instrText>
      </w:r>
      <w:r>
        <w:rPr>
          <w:noProof/>
        </w:rPr>
      </w:r>
      <w:r>
        <w:rPr>
          <w:noProof/>
        </w:rPr>
        <w:fldChar w:fldCharType="separate"/>
      </w:r>
      <w:r>
        <w:rPr>
          <w:noProof/>
        </w:rPr>
        <w:t>278</w:t>
      </w:r>
      <w:r>
        <w:rPr>
          <w:noProof/>
        </w:rPr>
        <w:fldChar w:fldCharType="end"/>
      </w:r>
    </w:p>
    <w:p w14:paraId="0F3FBC5E" w14:textId="1FD9D7C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6.14.6.2.5</w:t>
      </w:r>
      <w:r>
        <w:rPr>
          <w:rFonts w:asciiTheme="minorHAnsi" w:eastAsiaTheme="minorEastAsia" w:hAnsiTheme="minorHAnsi" w:cstheme="minorBidi"/>
          <w:noProof/>
          <w:kern w:val="2"/>
          <w:sz w:val="24"/>
          <w:szCs w:val="24"/>
          <w:lang w:eastAsia="en-GB"/>
          <w14:ligatures w14:val="standardContextual"/>
        </w:rPr>
        <w:tab/>
      </w:r>
      <w:r>
        <w:rPr>
          <w:noProof/>
        </w:rPr>
        <w:t>Type: FaultReportInfo</w:t>
      </w:r>
      <w:r>
        <w:rPr>
          <w:noProof/>
        </w:rPr>
        <w:tab/>
      </w:r>
      <w:r>
        <w:rPr>
          <w:noProof/>
        </w:rPr>
        <w:fldChar w:fldCharType="begin" w:fldLock="1"/>
      </w:r>
      <w:r>
        <w:rPr>
          <w:noProof/>
        </w:rPr>
        <w:instrText xml:space="preserve"> PAGEREF _Toc216293946 \h </w:instrText>
      </w:r>
      <w:r>
        <w:rPr>
          <w:noProof/>
        </w:rPr>
      </w:r>
      <w:r>
        <w:rPr>
          <w:noProof/>
        </w:rPr>
        <w:fldChar w:fldCharType="separate"/>
      </w:r>
      <w:r>
        <w:rPr>
          <w:noProof/>
        </w:rPr>
        <w:t>278</w:t>
      </w:r>
      <w:r>
        <w:rPr>
          <w:noProof/>
        </w:rPr>
        <w:fldChar w:fldCharType="end"/>
      </w:r>
    </w:p>
    <w:p w14:paraId="1B2A236A" w14:textId="024B9A5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6.14.6.2.6</w:t>
      </w:r>
      <w:r>
        <w:rPr>
          <w:rFonts w:asciiTheme="minorHAnsi" w:eastAsiaTheme="minorEastAsia" w:hAnsiTheme="minorHAnsi" w:cstheme="minorBidi"/>
          <w:noProof/>
          <w:kern w:val="2"/>
          <w:sz w:val="24"/>
          <w:szCs w:val="24"/>
          <w:lang w:eastAsia="en-GB"/>
          <w14:ligatures w14:val="standardContextual"/>
        </w:rPr>
        <w:tab/>
      </w:r>
      <w:r>
        <w:rPr>
          <w:noProof/>
        </w:rPr>
        <w:t>Type: CorrelatedAlarm</w:t>
      </w:r>
      <w:r>
        <w:rPr>
          <w:noProof/>
        </w:rPr>
        <w:tab/>
      </w:r>
      <w:r>
        <w:rPr>
          <w:noProof/>
        </w:rPr>
        <w:fldChar w:fldCharType="begin" w:fldLock="1"/>
      </w:r>
      <w:r>
        <w:rPr>
          <w:noProof/>
        </w:rPr>
        <w:instrText xml:space="preserve"> PAGEREF _Toc216293947 \h </w:instrText>
      </w:r>
      <w:r>
        <w:rPr>
          <w:noProof/>
        </w:rPr>
      </w:r>
      <w:r>
        <w:rPr>
          <w:noProof/>
        </w:rPr>
        <w:fldChar w:fldCharType="separate"/>
      </w:r>
      <w:r>
        <w:rPr>
          <w:noProof/>
        </w:rPr>
        <w:t>278</w:t>
      </w:r>
      <w:r>
        <w:rPr>
          <w:noProof/>
        </w:rPr>
        <w:fldChar w:fldCharType="end"/>
      </w:r>
    </w:p>
    <w:p w14:paraId="3A9D5500" w14:textId="6A85C53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6.14.6.2.7</w:t>
      </w:r>
      <w:r>
        <w:rPr>
          <w:rFonts w:asciiTheme="minorHAnsi" w:eastAsiaTheme="minorEastAsia" w:hAnsiTheme="minorHAnsi" w:cstheme="minorBidi"/>
          <w:noProof/>
          <w:kern w:val="2"/>
          <w:sz w:val="24"/>
          <w:szCs w:val="24"/>
          <w:lang w:eastAsia="en-GB"/>
          <w14:ligatures w14:val="standardContextual"/>
        </w:rPr>
        <w:tab/>
      </w:r>
      <w:r>
        <w:rPr>
          <w:noProof/>
        </w:rPr>
        <w:t>Type: FaultDiagInformation</w:t>
      </w:r>
      <w:r>
        <w:rPr>
          <w:noProof/>
        </w:rPr>
        <w:tab/>
      </w:r>
      <w:r>
        <w:rPr>
          <w:noProof/>
        </w:rPr>
        <w:fldChar w:fldCharType="begin" w:fldLock="1"/>
      </w:r>
      <w:r>
        <w:rPr>
          <w:noProof/>
        </w:rPr>
        <w:instrText xml:space="preserve"> PAGEREF _Toc216293948 \h </w:instrText>
      </w:r>
      <w:r>
        <w:rPr>
          <w:noProof/>
        </w:rPr>
      </w:r>
      <w:r>
        <w:rPr>
          <w:noProof/>
        </w:rPr>
        <w:fldChar w:fldCharType="separate"/>
      </w:r>
      <w:r>
        <w:rPr>
          <w:noProof/>
        </w:rPr>
        <w:t>279</w:t>
      </w:r>
      <w:r>
        <w:rPr>
          <w:noProof/>
        </w:rPr>
        <w:fldChar w:fldCharType="end"/>
      </w:r>
    </w:p>
    <w:p w14:paraId="40D2C362" w14:textId="6D0CDEC7"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_Toc216293949 \h </w:instrText>
      </w:r>
      <w:r>
        <w:rPr>
          <w:noProof/>
        </w:rPr>
      </w:r>
      <w:r>
        <w:rPr>
          <w:noProof/>
        </w:rPr>
        <w:fldChar w:fldCharType="separate"/>
      </w:r>
      <w:r>
        <w:rPr>
          <w:noProof/>
        </w:rPr>
        <w:t>279</w:t>
      </w:r>
      <w:r>
        <w:rPr>
          <w:noProof/>
        </w:rPr>
        <w:fldChar w:fldCharType="end"/>
      </w:r>
    </w:p>
    <w:p w14:paraId="709E4D08" w14:textId="14AF7F5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_Toc216293950 \h </w:instrText>
      </w:r>
      <w:r>
        <w:rPr>
          <w:noProof/>
        </w:rPr>
      </w:r>
      <w:r>
        <w:rPr>
          <w:noProof/>
        </w:rPr>
        <w:fldChar w:fldCharType="separate"/>
      </w:r>
      <w:r>
        <w:rPr>
          <w:noProof/>
        </w:rPr>
        <w:t>279</w:t>
      </w:r>
      <w:r>
        <w:rPr>
          <w:noProof/>
        </w:rPr>
        <w:fldChar w:fldCharType="end"/>
      </w:r>
    </w:p>
    <w:p w14:paraId="03FE2239" w14:textId="513CA2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_Toc216293951 \h </w:instrText>
      </w:r>
      <w:r>
        <w:rPr>
          <w:noProof/>
        </w:rPr>
      </w:r>
      <w:r>
        <w:rPr>
          <w:noProof/>
        </w:rPr>
        <w:fldChar w:fldCharType="separate"/>
      </w:r>
      <w:r>
        <w:rPr>
          <w:noProof/>
        </w:rPr>
        <w:t>279</w:t>
      </w:r>
      <w:r>
        <w:rPr>
          <w:noProof/>
        </w:rPr>
        <w:fldChar w:fldCharType="end"/>
      </w:r>
    </w:p>
    <w:p w14:paraId="477390FD" w14:textId="559F6FA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AlarmType</w:t>
      </w:r>
      <w:r>
        <w:rPr>
          <w:noProof/>
        </w:rPr>
        <w:tab/>
      </w:r>
      <w:r>
        <w:rPr>
          <w:noProof/>
        </w:rPr>
        <w:fldChar w:fldCharType="begin" w:fldLock="1"/>
      </w:r>
      <w:r>
        <w:rPr>
          <w:noProof/>
        </w:rPr>
        <w:instrText xml:space="preserve"> PAGEREF _Toc216293952 \h </w:instrText>
      </w:r>
      <w:r>
        <w:rPr>
          <w:noProof/>
        </w:rPr>
      </w:r>
      <w:r>
        <w:rPr>
          <w:noProof/>
        </w:rPr>
        <w:fldChar w:fldCharType="separate"/>
      </w:r>
      <w:r>
        <w:rPr>
          <w:noProof/>
        </w:rPr>
        <w:t>279</w:t>
      </w:r>
      <w:r>
        <w:rPr>
          <w:noProof/>
        </w:rPr>
        <w:fldChar w:fldCharType="end"/>
      </w:r>
    </w:p>
    <w:p w14:paraId="378E212A" w14:textId="7D06C0F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_Toc216293953 \h </w:instrText>
      </w:r>
      <w:r>
        <w:rPr>
          <w:noProof/>
        </w:rPr>
      </w:r>
      <w:r>
        <w:rPr>
          <w:noProof/>
        </w:rPr>
        <w:fldChar w:fldCharType="separate"/>
      </w:r>
      <w:r>
        <w:rPr>
          <w:noProof/>
        </w:rPr>
        <w:t>279</w:t>
      </w:r>
      <w:r>
        <w:rPr>
          <w:noProof/>
        </w:rPr>
        <w:fldChar w:fldCharType="end"/>
      </w:r>
    </w:p>
    <w:p w14:paraId="629B0745" w14:textId="58CA670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_Toc216293954 \h </w:instrText>
      </w:r>
      <w:r>
        <w:rPr>
          <w:noProof/>
        </w:rPr>
      </w:r>
      <w:r>
        <w:rPr>
          <w:noProof/>
        </w:rPr>
        <w:fldChar w:fldCharType="separate"/>
      </w:r>
      <w:r>
        <w:rPr>
          <w:noProof/>
        </w:rPr>
        <w:t>280</w:t>
      </w:r>
      <w:r>
        <w:rPr>
          <w:noProof/>
        </w:rPr>
        <w:fldChar w:fldCharType="end"/>
      </w:r>
    </w:p>
    <w:p w14:paraId="7072D90D" w14:textId="13CB0AB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_Toc216293955 \h </w:instrText>
      </w:r>
      <w:r>
        <w:rPr>
          <w:noProof/>
        </w:rPr>
      </w:r>
      <w:r>
        <w:rPr>
          <w:noProof/>
        </w:rPr>
        <w:fldChar w:fldCharType="separate"/>
      </w:r>
      <w:r>
        <w:rPr>
          <w:noProof/>
        </w:rPr>
        <w:t>280</w:t>
      </w:r>
      <w:r>
        <w:rPr>
          <w:noProof/>
        </w:rPr>
        <w:fldChar w:fldCharType="end"/>
      </w:r>
    </w:p>
    <w:p w14:paraId="00FDB2A6" w14:textId="5C2D297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_Toc216293956 \h </w:instrText>
      </w:r>
      <w:r>
        <w:rPr>
          <w:noProof/>
        </w:rPr>
      </w:r>
      <w:r>
        <w:rPr>
          <w:noProof/>
        </w:rPr>
        <w:fldChar w:fldCharType="separate"/>
      </w:r>
      <w:r>
        <w:rPr>
          <w:noProof/>
        </w:rPr>
        <w:t>280</w:t>
      </w:r>
      <w:r>
        <w:rPr>
          <w:noProof/>
        </w:rPr>
        <w:fldChar w:fldCharType="end"/>
      </w:r>
    </w:p>
    <w:p w14:paraId="1FBB4593" w14:textId="5333ADD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_Toc216293957 \h </w:instrText>
      </w:r>
      <w:r>
        <w:rPr>
          <w:noProof/>
        </w:rPr>
      </w:r>
      <w:r>
        <w:rPr>
          <w:noProof/>
        </w:rPr>
        <w:fldChar w:fldCharType="separate"/>
      </w:r>
      <w:r>
        <w:rPr>
          <w:noProof/>
        </w:rPr>
        <w:t>280</w:t>
      </w:r>
      <w:r>
        <w:rPr>
          <w:noProof/>
        </w:rPr>
        <w:fldChar w:fldCharType="end"/>
      </w:r>
    </w:p>
    <w:p w14:paraId="6E68E5E0" w14:textId="2790195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_Toc216293958 \h </w:instrText>
      </w:r>
      <w:r>
        <w:rPr>
          <w:noProof/>
        </w:rPr>
      </w:r>
      <w:r>
        <w:rPr>
          <w:noProof/>
        </w:rPr>
        <w:fldChar w:fldCharType="separate"/>
      </w:r>
      <w:r>
        <w:rPr>
          <w:noProof/>
        </w:rPr>
        <w:t>280</w:t>
      </w:r>
      <w:r>
        <w:rPr>
          <w:noProof/>
        </w:rPr>
        <w:fldChar w:fldCharType="end"/>
      </w:r>
    </w:p>
    <w:p w14:paraId="4947C709" w14:textId="41C79E1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_Toc216293959 \h </w:instrText>
      </w:r>
      <w:r>
        <w:rPr>
          <w:noProof/>
        </w:rPr>
      </w:r>
      <w:r>
        <w:rPr>
          <w:noProof/>
        </w:rPr>
        <w:fldChar w:fldCharType="separate"/>
      </w:r>
      <w:r>
        <w:rPr>
          <w:noProof/>
        </w:rPr>
        <w:t>280</w:t>
      </w:r>
      <w:r>
        <w:rPr>
          <w:noProof/>
        </w:rPr>
        <w:fldChar w:fldCharType="end"/>
      </w:r>
    </w:p>
    <w:p w14:paraId="61AB81DA" w14:textId="3A2EBB7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_Toc216293960 \h </w:instrText>
      </w:r>
      <w:r>
        <w:rPr>
          <w:noProof/>
        </w:rPr>
      </w:r>
      <w:r>
        <w:rPr>
          <w:noProof/>
        </w:rPr>
        <w:fldChar w:fldCharType="separate"/>
      </w:r>
      <w:r>
        <w:rPr>
          <w:noProof/>
        </w:rPr>
        <w:t>280</w:t>
      </w:r>
      <w:r>
        <w:rPr>
          <w:noProof/>
        </w:rPr>
        <w:fldChar w:fldCharType="end"/>
      </w:r>
    </w:p>
    <w:p w14:paraId="0BA18362" w14:textId="48B53D7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_Toc216293961 \h </w:instrText>
      </w:r>
      <w:r>
        <w:rPr>
          <w:noProof/>
        </w:rPr>
      </w:r>
      <w:r>
        <w:rPr>
          <w:noProof/>
        </w:rPr>
        <w:fldChar w:fldCharType="separate"/>
      </w:r>
      <w:r>
        <w:rPr>
          <w:noProof/>
        </w:rPr>
        <w:t>280</w:t>
      </w:r>
      <w:r>
        <w:rPr>
          <w:noProof/>
        </w:rPr>
        <w:fldChar w:fldCharType="end"/>
      </w:r>
    </w:p>
    <w:p w14:paraId="4E39EB64" w14:textId="0CAA52EF"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_Toc216293962 \h </w:instrText>
      </w:r>
      <w:r>
        <w:rPr>
          <w:noProof/>
        </w:rPr>
      </w:r>
      <w:r>
        <w:rPr>
          <w:noProof/>
        </w:rPr>
        <w:fldChar w:fldCharType="separate"/>
      </w:r>
      <w:r>
        <w:rPr>
          <w:noProof/>
        </w:rPr>
        <w:t>280</w:t>
      </w:r>
      <w:r>
        <w:rPr>
          <w:noProof/>
        </w:rPr>
        <w:fldChar w:fldCharType="end"/>
      </w:r>
    </w:p>
    <w:p w14:paraId="1F083C4A" w14:textId="0F6C1C70"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fldLock="1"/>
      </w:r>
      <w:r>
        <w:rPr>
          <w:noProof/>
        </w:rPr>
        <w:instrText xml:space="preserve"> PAGEREF _Toc216293963 \h </w:instrText>
      </w:r>
      <w:r>
        <w:rPr>
          <w:noProof/>
        </w:rPr>
      </w:r>
      <w:r>
        <w:rPr>
          <w:noProof/>
        </w:rPr>
        <w:fldChar w:fldCharType="separate"/>
      </w:r>
      <w:r>
        <w:rPr>
          <w:noProof/>
        </w:rPr>
        <w:t>281</w:t>
      </w:r>
      <w:r>
        <w:rPr>
          <w:noProof/>
        </w:rPr>
        <w:fldChar w:fldCharType="end"/>
      </w:r>
    </w:p>
    <w:p w14:paraId="19FD9802" w14:textId="27E70C1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_Toc216293964 \h </w:instrText>
      </w:r>
      <w:r>
        <w:rPr>
          <w:noProof/>
        </w:rPr>
      </w:r>
      <w:r>
        <w:rPr>
          <w:noProof/>
        </w:rPr>
        <w:fldChar w:fldCharType="separate"/>
      </w:r>
      <w:r>
        <w:rPr>
          <w:noProof/>
        </w:rPr>
        <w:t>281</w:t>
      </w:r>
      <w:r>
        <w:rPr>
          <w:noProof/>
        </w:rPr>
        <w:fldChar w:fldCharType="end"/>
      </w:r>
    </w:p>
    <w:p w14:paraId="30BD5640" w14:textId="45227B5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_Toc216293965 \h </w:instrText>
      </w:r>
      <w:r>
        <w:rPr>
          <w:noProof/>
        </w:rPr>
      </w:r>
      <w:r>
        <w:rPr>
          <w:noProof/>
        </w:rPr>
        <w:fldChar w:fldCharType="separate"/>
      </w:r>
      <w:r>
        <w:rPr>
          <w:noProof/>
        </w:rPr>
        <w:t>281</w:t>
      </w:r>
      <w:r>
        <w:rPr>
          <w:noProof/>
        </w:rPr>
        <w:fldChar w:fldCharType="end"/>
      </w:r>
    </w:p>
    <w:p w14:paraId="6AA2A0B3" w14:textId="5E63A9E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_Toc216293966 \h </w:instrText>
      </w:r>
      <w:r>
        <w:rPr>
          <w:noProof/>
        </w:rPr>
      </w:r>
      <w:r>
        <w:rPr>
          <w:noProof/>
        </w:rPr>
        <w:fldChar w:fldCharType="separate"/>
      </w:r>
      <w:r>
        <w:rPr>
          <w:noProof/>
        </w:rPr>
        <w:t>281</w:t>
      </w:r>
      <w:r>
        <w:rPr>
          <w:noProof/>
        </w:rPr>
        <w:fldChar w:fldCharType="end"/>
      </w:r>
    </w:p>
    <w:p w14:paraId="7BFBEFDB" w14:textId="6E0BA016"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_Toc216293967 \h </w:instrText>
      </w:r>
      <w:r>
        <w:rPr>
          <w:noProof/>
        </w:rPr>
      </w:r>
      <w:r>
        <w:rPr>
          <w:noProof/>
        </w:rPr>
        <w:fldChar w:fldCharType="separate"/>
      </w:r>
      <w:r>
        <w:rPr>
          <w:noProof/>
        </w:rPr>
        <w:t>281</w:t>
      </w:r>
      <w:r>
        <w:rPr>
          <w:noProof/>
        </w:rPr>
        <w:fldChar w:fldCharType="end"/>
      </w:r>
    </w:p>
    <w:p w14:paraId="0B2D95EE" w14:textId="334FBC8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sidRPr="009856A7">
        <w:rPr>
          <w:noProof/>
          <w:lang w:val="en-US"/>
        </w:rPr>
        <w:t>6.15.3.2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 xml:space="preserve">Resource: </w:t>
      </w:r>
      <w:r>
        <w:rPr>
          <w:noProof/>
          <w:lang w:eastAsia="fr-FR"/>
        </w:rPr>
        <w:t xml:space="preserve">Network Slice Requirements Verification and Alignment </w:t>
      </w:r>
      <w:r w:rsidRPr="009856A7">
        <w:rPr>
          <w:noProof/>
          <w:lang w:val="en-US"/>
        </w:rPr>
        <w:t>Subscriptions</w:t>
      </w:r>
      <w:r>
        <w:rPr>
          <w:noProof/>
        </w:rPr>
        <w:tab/>
      </w:r>
      <w:r>
        <w:rPr>
          <w:noProof/>
        </w:rPr>
        <w:fldChar w:fldCharType="begin" w:fldLock="1"/>
      </w:r>
      <w:r>
        <w:rPr>
          <w:noProof/>
        </w:rPr>
        <w:instrText xml:space="preserve"> PAGEREF _Toc216293968 \h </w:instrText>
      </w:r>
      <w:r>
        <w:rPr>
          <w:noProof/>
        </w:rPr>
      </w:r>
      <w:r>
        <w:rPr>
          <w:noProof/>
        </w:rPr>
        <w:fldChar w:fldCharType="separate"/>
      </w:r>
      <w:r>
        <w:rPr>
          <w:noProof/>
        </w:rPr>
        <w:t>282</w:t>
      </w:r>
      <w:r>
        <w:rPr>
          <w:noProof/>
        </w:rPr>
        <w:fldChar w:fldCharType="end"/>
      </w:r>
    </w:p>
    <w:p w14:paraId="6EDD7831" w14:textId="594A063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_Toc216293969 \h </w:instrText>
      </w:r>
      <w:r>
        <w:rPr>
          <w:noProof/>
        </w:rPr>
      </w:r>
      <w:r>
        <w:rPr>
          <w:noProof/>
        </w:rPr>
        <w:fldChar w:fldCharType="separate"/>
      </w:r>
      <w:r>
        <w:rPr>
          <w:noProof/>
        </w:rPr>
        <w:t>282</w:t>
      </w:r>
      <w:r>
        <w:rPr>
          <w:noProof/>
        </w:rPr>
        <w:fldChar w:fldCharType="end"/>
      </w:r>
    </w:p>
    <w:p w14:paraId="4158DA80" w14:textId="60F469D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_Toc216293970 \h </w:instrText>
      </w:r>
      <w:r>
        <w:rPr>
          <w:noProof/>
        </w:rPr>
      </w:r>
      <w:r>
        <w:rPr>
          <w:noProof/>
        </w:rPr>
        <w:fldChar w:fldCharType="separate"/>
      </w:r>
      <w:r>
        <w:rPr>
          <w:noProof/>
        </w:rPr>
        <w:t>282</w:t>
      </w:r>
      <w:r>
        <w:rPr>
          <w:noProof/>
        </w:rPr>
        <w:fldChar w:fldCharType="end"/>
      </w:r>
    </w:p>
    <w:p w14:paraId="08C32D28" w14:textId="152840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_Toc216293971 \h </w:instrText>
      </w:r>
      <w:r>
        <w:rPr>
          <w:noProof/>
        </w:rPr>
      </w:r>
      <w:r>
        <w:rPr>
          <w:noProof/>
        </w:rPr>
        <w:fldChar w:fldCharType="separate"/>
      </w:r>
      <w:r>
        <w:rPr>
          <w:noProof/>
        </w:rPr>
        <w:t>282</w:t>
      </w:r>
      <w:r>
        <w:rPr>
          <w:noProof/>
        </w:rPr>
        <w:fldChar w:fldCharType="end"/>
      </w:r>
    </w:p>
    <w:p w14:paraId="42A8040A" w14:textId="39246C2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_Toc216293972 \h </w:instrText>
      </w:r>
      <w:r>
        <w:rPr>
          <w:noProof/>
        </w:rPr>
      </w:r>
      <w:r>
        <w:rPr>
          <w:noProof/>
        </w:rPr>
        <w:fldChar w:fldCharType="separate"/>
      </w:r>
      <w:r>
        <w:rPr>
          <w:noProof/>
        </w:rPr>
        <w:t>283</w:t>
      </w:r>
      <w:r>
        <w:rPr>
          <w:noProof/>
        </w:rPr>
        <w:fldChar w:fldCharType="end"/>
      </w:r>
    </w:p>
    <w:p w14:paraId="42AFC96D" w14:textId="70A5F64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fldLock="1"/>
      </w:r>
      <w:r>
        <w:rPr>
          <w:noProof/>
        </w:rPr>
        <w:instrText xml:space="preserve"> PAGEREF _Toc216293973 \h </w:instrText>
      </w:r>
      <w:r>
        <w:rPr>
          <w:noProof/>
        </w:rPr>
      </w:r>
      <w:r>
        <w:rPr>
          <w:noProof/>
        </w:rPr>
        <w:fldChar w:fldCharType="separate"/>
      </w:r>
      <w:r>
        <w:rPr>
          <w:noProof/>
        </w:rPr>
        <w:t>283</w:t>
      </w:r>
      <w:r>
        <w:rPr>
          <w:noProof/>
        </w:rPr>
        <w:fldChar w:fldCharType="end"/>
      </w:r>
    </w:p>
    <w:p w14:paraId="6CCF339C" w14:textId="057AA8F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_Toc216293974 \h </w:instrText>
      </w:r>
      <w:r>
        <w:rPr>
          <w:noProof/>
        </w:rPr>
      </w:r>
      <w:r>
        <w:rPr>
          <w:noProof/>
        </w:rPr>
        <w:fldChar w:fldCharType="separate"/>
      </w:r>
      <w:r>
        <w:rPr>
          <w:noProof/>
        </w:rPr>
        <w:t>283</w:t>
      </w:r>
      <w:r>
        <w:rPr>
          <w:noProof/>
        </w:rPr>
        <w:fldChar w:fldCharType="end"/>
      </w:r>
    </w:p>
    <w:p w14:paraId="63FBDFC8" w14:textId="05CE42B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_Toc216293975 \h </w:instrText>
      </w:r>
      <w:r>
        <w:rPr>
          <w:noProof/>
        </w:rPr>
      </w:r>
      <w:r>
        <w:rPr>
          <w:noProof/>
        </w:rPr>
        <w:fldChar w:fldCharType="separate"/>
      </w:r>
      <w:r>
        <w:rPr>
          <w:noProof/>
        </w:rPr>
        <w:t>283</w:t>
      </w:r>
      <w:r>
        <w:rPr>
          <w:noProof/>
        </w:rPr>
        <w:fldChar w:fldCharType="end"/>
      </w:r>
    </w:p>
    <w:p w14:paraId="50C4DC17" w14:textId="16070BF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_Toc216293976 \h </w:instrText>
      </w:r>
      <w:r>
        <w:rPr>
          <w:noProof/>
        </w:rPr>
      </w:r>
      <w:r>
        <w:rPr>
          <w:noProof/>
        </w:rPr>
        <w:fldChar w:fldCharType="separate"/>
      </w:r>
      <w:r>
        <w:rPr>
          <w:noProof/>
        </w:rPr>
        <w:t>284</w:t>
      </w:r>
      <w:r>
        <w:rPr>
          <w:noProof/>
        </w:rPr>
        <w:fldChar w:fldCharType="end"/>
      </w:r>
    </w:p>
    <w:p w14:paraId="2B3C2F6E" w14:textId="17F3B05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_Toc216293977 \h </w:instrText>
      </w:r>
      <w:r>
        <w:rPr>
          <w:noProof/>
        </w:rPr>
      </w:r>
      <w:r>
        <w:rPr>
          <w:noProof/>
        </w:rPr>
        <w:fldChar w:fldCharType="separate"/>
      </w:r>
      <w:r>
        <w:rPr>
          <w:noProof/>
        </w:rPr>
        <w:t>288</w:t>
      </w:r>
      <w:r>
        <w:rPr>
          <w:noProof/>
        </w:rPr>
        <w:fldChar w:fldCharType="end"/>
      </w:r>
    </w:p>
    <w:p w14:paraId="3EF456F8" w14:textId="69DA60F5"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_Toc216293978 \h </w:instrText>
      </w:r>
      <w:r>
        <w:rPr>
          <w:noProof/>
        </w:rPr>
      </w:r>
      <w:r>
        <w:rPr>
          <w:noProof/>
        </w:rPr>
        <w:fldChar w:fldCharType="separate"/>
      </w:r>
      <w:r>
        <w:rPr>
          <w:noProof/>
        </w:rPr>
        <w:t>288</w:t>
      </w:r>
      <w:r>
        <w:rPr>
          <w:noProof/>
        </w:rPr>
        <w:fldChar w:fldCharType="end"/>
      </w:r>
    </w:p>
    <w:p w14:paraId="3EB930ED" w14:textId="4F7342A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_Toc216293979 \h </w:instrText>
      </w:r>
      <w:r>
        <w:rPr>
          <w:noProof/>
        </w:rPr>
      </w:r>
      <w:r>
        <w:rPr>
          <w:noProof/>
        </w:rPr>
        <w:fldChar w:fldCharType="separate"/>
      </w:r>
      <w:r>
        <w:rPr>
          <w:noProof/>
        </w:rPr>
        <w:t>288</w:t>
      </w:r>
      <w:r>
        <w:rPr>
          <w:noProof/>
        </w:rPr>
        <w:fldChar w:fldCharType="end"/>
      </w:r>
    </w:p>
    <w:p w14:paraId="6196BCDA" w14:textId="513B5DC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_Toc216293980 \h </w:instrText>
      </w:r>
      <w:r>
        <w:rPr>
          <w:noProof/>
        </w:rPr>
      </w:r>
      <w:r>
        <w:rPr>
          <w:noProof/>
        </w:rPr>
        <w:fldChar w:fldCharType="separate"/>
      </w:r>
      <w:r>
        <w:rPr>
          <w:noProof/>
        </w:rPr>
        <w:t>288</w:t>
      </w:r>
      <w:r>
        <w:rPr>
          <w:noProof/>
        </w:rPr>
        <w:fldChar w:fldCharType="end"/>
      </w:r>
    </w:p>
    <w:p w14:paraId="6ED7DF58" w14:textId="616D440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9856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Requirements Verification and Alignment </w:t>
      </w:r>
      <w:r w:rsidRPr="009856A7">
        <w:rPr>
          <w:noProof/>
          <w:lang w:val="en-US"/>
        </w:rPr>
        <w:t>Notification</w:t>
      </w:r>
      <w:r>
        <w:rPr>
          <w:noProof/>
        </w:rPr>
        <w:tab/>
      </w:r>
      <w:r>
        <w:rPr>
          <w:noProof/>
        </w:rPr>
        <w:fldChar w:fldCharType="begin" w:fldLock="1"/>
      </w:r>
      <w:r>
        <w:rPr>
          <w:noProof/>
        </w:rPr>
        <w:instrText xml:space="preserve"> PAGEREF _Toc216293981 \h </w:instrText>
      </w:r>
      <w:r>
        <w:rPr>
          <w:noProof/>
        </w:rPr>
      </w:r>
      <w:r>
        <w:rPr>
          <w:noProof/>
        </w:rPr>
        <w:fldChar w:fldCharType="separate"/>
      </w:r>
      <w:r>
        <w:rPr>
          <w:noProof/>
        </w:rPr>
        <w:t>288</w:t>
      </w:r>
      <w:r>
        <w:rPr>
          <w:noProof/>
        </w:rPr>
        <w:fldChar w:fldCharType="end"/>
      </w:r>
    </w:p>
    <w:p w14:paraId="6AA01F3D" w14:textId="02CC9F6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w:t>
      </w:r>
      <w:r w:rsidRPr="009856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Description</w:t>
      </w:r>
      <w:r>
        <w:rPr>
          <w:noProof/>
        </w:rPr>
        <w:tab/>
      </w:r>
      <w:r>
        <w:rPr>
          <w:noProof/>
        </w:rPr>
        <w:fldChar w:fldCharType="begin" w:fldLock="1"/>
      </w:r>
      <w:r>
        <w:rPr>
          <w:noProof/>
        </w:rPr>
        <w:instrText xml:space="preserve"> PAGEREF _Toc216293982 \h </w:instrText>
      </w:r>
      <w:r>
        <w:rPr>
          <w:noProof/>
        </w:rPr>
      </w:r>
      <w:r>
        <w:rPr>
          <w:noProof/>
        </w:rPr>
        <w:fldChar w:fldCharType="separate"/>
      </w:r>
      <w:r>
        <w:rPr>
          <w:noProof/>
        </w:rPr>
        <w:t>288</w:t>
      </w:r>
      <w:r>
        <w:rPr>
          <w:noProof/>
        </w:rPr>
        <w:fldChar w:fldCharType="end"/>
      </w:r>
    </w:p>
    <w:p w14:paraId="1BDB5322" w14:textId="102D246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_Toc216293983 \h </w:instrText>
      </w:r>
      <w:r>
        <w:rPr>
          <w:noProof/>
        </w:rPr>
      </w:r>
      <w:r>
        <w:rPr>
          <w:noProof/>
        </w:rPr>
        <w:fldChar w:fldCharType="separate"/>
      </w:r>
      <w:r>
        <w:rPr>
          <w:noProof/>
        </w:rPr>
        <w:t>288</w:t>
      </w:r>
      <w:r>
        <w:rPr>
          <w:noProof/>
        </w:rPr>
        <w:fldChar w:fldCharType="end"/>
      </w:r>
    </w:p>
    <w:p w14:paraId="48110F60" w14:textId="732E080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_Toc216293984 \h </w:instrText>
      </w:r>
      <w:r>
        <w:rPr>
          <w:noProof/>
        </w:rPr>
      </w:r>
      <w:r>
        <w:rPr>
          <w:noProof/>
        </w:rPr>
        <w:fldChar w:fldCharType="separate"/>
      </w:r>
      <w:r>
        <w:rPr>
          <w:noProof/>
        </w:rPr>
        <w:t>289</w:t>
      </w:r>
      <w:r>
        <w:rPr>
          <w:noProof/>
        </w:rPr>
        <w:fldChar w:fldCharType="end"/>
      </w:r>
    </w:p>
    <w:p w14:paraId="5187AF6A" w14:textId="5EFFBDE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_Toc216293985 \h </w:instrText>
      </w:r>
      <w:r>
        <w:rPr>
          <w:noProof/>
        </w:rPr>
      </w:r>
      <w:r>
        <w:rPr>
          <w:noProof/>
        </w:rPr>
        <w:fldChar w:fldCharType="separate"/>
      </w:r>
      <w:r>
        <w:rPr>
          <w:noProof/>
        </w:rPr>
        <w:t>289</w:t>
      </w:r>
      <w:r>
        <w:rPr>
          <w:noProof/>
        </w:rPr>
        <w:fldChar w:fldCharType="end"/>
      </w:r>
    </w:p>
    <w:p w14:paraId="5D6151AB" w14:textId="5972E0F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_Toc216293986 \h </w:instrText>
      </w:r>
      <w:r>
        <w:rPr>
          <w:noProof/>
        </w:rPr>
      </w:r>
      <w:r>
        <w:rPr>
          <w:noProof/>
        </w:rPr>
        <w:fldChar w:fldCharType="separate"/>
      </w:r>
      <w:r>
        <w:rPr>
          <w:noProof/>
        </w:rPr>
        <w:t>289</w:t>
      </w:r>
      <w:r>
        <w:rPr>
          <w:noProof/>
        </w:rPr>
        <w:fldChar w:fldCharType="end"/>
      </w:r>
    </w:p>
    <w:p w14:paraId="7986F6FE" w14:textId="249BF2F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_Toc216293987 \h </w:instrText>
      </w:r>
      <w:r>
        <w:rPr>
          <w:noProof/>
        </w:rPr>
      </w:r>
      <w:r>
        <w:rPr>
          <w:noProof/>
        </w:rPr>
        <w:fldChar w:fldCharType="separate"/>
      </w:r>
      <w:r>
        <w:rPr>
          <w:noProof/>
        </w:rPr>
        <w:t>290</w:t>
      </w:r>
      <w:r>
        <w:rPr>
          <w:noProof/>
        </w:rPr>
        <w:fldChar w:fldCharType="end"/>
      </w:r>
    </w:p>
    <w:p w14:paraId="49BE615D" w14:textId="68B4CE8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_Toc216293988 \h </w:instrText>
      </w:r>
      <w:r>
        <w:rPr>
          <w:noProof/>
        </w:rPr>
      </w:r>
      <w:r>
        <w:rPr>
          <w:noProof/>
        </w:rPr>
        <w:fldChar w:fldCharType="separate"/>
      </w:r>
      <w:r>
        <w:rPr>
          <w:noProof/>
        </w:rPr>
        <w:t>290</w:t>
      </w:r>
      <w:r>
        <w:rPr>
          <w:noProof/>
        </w:rPr>
        <w:fldChar w:fldCharType="end"/>
      </w:r>
    </w:p>
    <w:p w14:paraId="27AA06A0" w14:textId="30622AA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6.15.6.2.2</w:t>
      </w:r>
      <w:r>
        <w:rPr>
          <w:rFonts w:asciiTheme="minorHAnsi" w:eastAsiaTheme="minorEastAsia" w:hAnsiTheme="minorHAnsi" w:cstheme="minorBidi"/>
          <w:noProof/>
          <w:kern w:val="2"/>
          <w:sz w:val="24"/>
          <w:szCs w:val="24"/>
          <w:lang w:eastAsia="en-GB"/>
          <w14:ligatures w14:val="standardContextual"/>
        </w:rPr>
        <w:tab/>
      </w:r>
      <w:r>
        <w:rPr>
          <w:noProof/>
        </w:rPr>
        <w:t>Type: SliceReqVerAlignSubsc</w:t>
      </w:r>
      <w:r>
        <w:rPr>
          <w:noProof/>
        </w:rPr>
        <w:tab/>
      </w:r>
      <w:r>
        <w:rPr>
          <w:noProof/>
        </w:rPr>
        <w:fldChar w:fldCharType="begin" w:fldLock="1"/>
      </w:r>
      <w:r>
        <w:rPr>
          <w:noProof/>
        </w:rPr>
        <w:instrText xml:space="preserve"> PAGEREF _Toc216293989 \h </w:instrText>
      </w:r>
      <w:r>
        <w:rPr>
          <w:noProof/>
        </w:rPr>
      </w:r>
      <w:r>
        <w:rPr>
          <w:noProof/>
        </w:rPr>
        <w:fldChar w:fldCharType="separate"/>
      </w:r>
      <w:r>
        <w:rPr>
          <w:noProof/>
        </w:rPr>
        <w:t>290</w:t>
      </w:r>
      <w:r>
        <w:rPr>
          <w:noProof/>
        </w:rPr>
        <w:fldChar w:fldCharType="end"/>
      </w:r>
    </w:p>
    <w:p w14:paraId="40CCF9CC" w14:textId="6400DDD8"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6.15.6.2.3</w:t>
      </w:r>
      <w:r>
        <w:rPr>
          <w:rFonts w:asciiTheme="minorHAnsi" w:eastAsiaTheme="minorEastAsia" w:hAnsiTheme="minorHAnsi" w:cstheme="minorBidi"/>
          <w:noProof/>
          <w:kern w:val="2"/>
          <w:sz w:val="24"/>
          <w:szCs w:val="24"/>
          <w:lang w:eastAsia="en-GB"/>
          <w14:ligatures w14:val="standardContextual"/>
        </w:rPr>
        <w:tab/>
      </w:r>
      <w:r>
        <w:rPr>
          <w:noProof/>
        </w:rPr>
        <w:t>Type: SliceReqVerAlignSubscPatch</w:t>
      </w:r>
      <w:r>
        <w:rPr>
          <w:noProof/>
        </w:rPr>
        <w:tab/>
      </w:r>
      <w:r>
        <w:rPr>
          <w:noProof/>
        </w:rPr>
        <w:fldChar w:fldCharType="begin" w:fldLock="1"/>
      </w:r>
      <w:r>
        <w:rPr>
          <w:noProof/>
        </w:rPr>
        <w:instrText xml:space="preserve"> PAGEREF _Toc216293990 \h </w:instrText>
      </w:r>
      <w:r>
        <w:rPr>
          <w:noProof/>
        </w:rPr>
      </w:r>
      <w:r>
        <w:rPr>
          <w:noProof/>
        </w:rPr>
        <w:fldChar w:fldCharType="separate"/>
      </w:r>
      <w:r>
        <w:rPr>
          <w:noProof/>
        </w:rPr>
        <w:t>291</w:t>
      </w:r>
      <w:r>
        <w:rPr>
          <w:noProof/>
        </w:rPr>
        <w:fldChar w:fldCharType="end"/>
      </w:r>
    </w:p>
    <w:p w14:paraId="1297E080" w14:textId="3E5E665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6.15.6.2.4</w:t>
      </w:r>
      <w:r>
        <w:rPr>
          <w:rFonts w:asciiTheme="minorHAnsi" w:eastAsiaTheme="minorEastAsia" w:hAnsiTheme="minorHAnsi" w:cstheme="minorBidi"/>
          <w:noProof/>
          <w:kern w:val="2"/>
          <w:sz w:val="24"/>
          <w:szCs w:val="24"/>
          <w:lang w:eastAsia="en-GB"/>
          <w14:ligatures w14:val="standardContextual"/>
        </w:rPr>
        <w:tab/>
      </w:r>
      <w:r>
        <w:rPr>
          <w:noProof/>
        </w:rPr>
        <w:t>Type: SliceReqVerAlignNotif</w:t>
      </w:r>
      <w:r>
        <w:rPr>
          <w:noProof/>
        </w:rPr>
        <w:tab/>
      </w:r>
      <w:r>
        <w:rPr>
          <w:noProof/>
        </w:rPr>
        <w:fldChar w:fldCharType="begin" w:fldLock="1"/>
      </w:r>
      <w:r>
        <w:rPr>
          <w:noProof/>
        </w:rPr>
        <w:instrText xml:space="preserve"> PAGEREF _Toc216293991 \h </w:instrText>
      </w:r>
      <w:r>
        <w:rPr>
          <w:noProof/>
        </w:rPr>
      </w:r>
      <w:r>
        <w:rPr>
          <w:noProof/>
        </w:rPr>
        <w:fldChar w:fldCharType="separate"/>
      </w:r>
      <w:r>
        <w:rPr>
          <w:noProof/>
        </w:rPr>
        <w:t>291</w:t>
      </w:r>
      <w:r>
        <w:rPr>
          <w:noProof/>
        </w:rPr>
        <w:fldChar w:fldCharType="end"/>
      </w:r>
    </w:p>
    <w:p w14:paraId="678C5CB9" w14:textId="0454AAD0"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_Toc216293992 \h </w:instrText>
      </w:r>
      <w:r>
        <w:rPr>
          <w:noProof/>
        </w:rPr>
      </w:r>
      <w:r>
        <w:rPr>
          <w:noProof/>
        </w:rPr>
        <w:fldChar w:fldCharType="separate"/>
      </w:r>
      <w:r>
        <w:rPr>
          <w:noProof/>
        </w:rPr>
        <w:t>291</w:t>
      </w:r>
      <w:r>
        <w:rPr>
          <w:noProof/>
        </w:rPr>
        <w:fldChar w:fldCharType="end"/>
      </w:r>
    </w:p>
    <w:p w14:paraId="0ECE1753" w14:textId="38C968B0"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_Toc216293993 \h </w:instrText>
      </w:r>
      <w:r>
        <w:rPr>
          <w:noProof/>
        </w:rPr>
      </w:r>
      <w:r>
        <w:rPr>
          <w:noProof/>
        </w:rPr>
        <w:fldChar w:fldCharType="separate"/>
      </w:r>
      <w:r>
        <w:rPr>
          <w:noProof/>
        </w:rPr>
        <w:t>291</w:t>
      </w:r>
      <w:r>
        <w:rPr>
          <w:noProof/>
        </w:rPr>
        <w:fldChar w:fldCharType="end"/>
      </w:r>
    </w:p>
    <w:p w14:paraId="13619722" w14:textId="2A3B476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_Toc216293994 \h </w:instrText>
      </w:r>
      <w:r>
        <w:rPr>
          <w:noProof/>
        </w:rPr>
      </w:r>
      <w:r>
        <w:rPr>
          <w:noProof/>
        </w:rPr>
        <w:fldChar w:fldCharType="separate"/>
      </w:r>
      <w:r>
        <w:rPr>
          <w:noProof/>
        </w:rPr>
        <w:t>291</w:t>
      </w:r>
      <w:r>
        <w:rPr>
          <w:noProof/>
        </w:rPr>
        <w:fldChar w:fldCharType="end"/>
      </w:r>
    </w:p>
    <w:p w14:paraId="21EFADDF" w14:textId="3678125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_Toc216293995 \h </w:instrText>
      </w:r>
      <w:r>
        <w:rPr>
          <w:noProof/>
        </w:rPr>
      </w:r>
      <w:r>
        <w:rPr>
          <w:noProof/>
        </w:rPr>
        <w:fldChar w:fldCharType="separate"/>
      </w:r>
      <w:r>
        <w:rPr>
          <w:noProof/>
        </w:rPr>
        <w:t>291</w:t>
      </w:r>
      <w:r>
        <w:rPr>
          <w:noProof/>
        </w:rPr>
        <w:fldChar w:fldCharType="end"/>
      </w:r>
    </w:p>
    <w:p w14:paraId="02EE1889" w14:textId="2F8EACE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_Toc216293996 \h </w:instrText>
      </w:r>
      <w:r>
        <w:rPr>
          <w:noProof/>
        </w:rPr>
      </w:r>
      <w:r>
        <w:rPr>
          <w:noProof/>
        </w:rPr>
        <w:fldChar w:fldCharType="separate"/>
      </w:r>
      <w:r>
        <w:rPr>
          <w:noProof/>
        </w:rPr>
        <w:t>292</w:t>
      </w:r>
      <w:r>
        <w:rPr>
          <w:noProof/>
        </w:rPr>
        <w:fldChar w:fldCharType="end"/>
      </w:r>
    </w:p>
    <w:p w14:paraId="032FEF0E" w14:textId="16D6F594"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rPr>
        <w:t>6.15.6.5.1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_Toc216293997 \h </w:instrText>
      </w:r>
      <w:r>
        <w:rPr>
          <w:noProof/>
        </w:rPr>
      </w:r>
      <w:r>
        <w:rPr>
          <w:noProof/>
        </w:rPr>
        <w:fldChar w:fldCharType="separate"/>
      </w:r>
      <w:r>
        <w:rPr>
          <w:noProof/>
        </w:rPr>
        <w:t>292</w:t>
      </w:r>
      <w:r>
        <w:rPr>
          <w:noProof/>
        </w:rPr>
        <w:fldChar w:fldCharType="end"/>
      </w:r>
    </w:p>
    <w:p w14:paraId="60F290CD" w14:textId="11C66B1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_Toc216293998 \h </w:instrText>
      </w:r>
      <w:r>
        <w:rPr>
          <w:noProof/>
        </w:rPr>
      </w:r>
      <w:r>
        <w:rPr>
          <w:noProof/>
        </w:rPr>
        <w:fldChar w:fldCharType="separate"/>
      </w:r>
      <w:r>
        <w:rPr>
          <w:noProof/>
        </w:rPr>
        <w:t>292</w:t>
      </w:r>
      <w:r>
        <w:rPr>
          <w:noProof/>
        </w:rPr>
        <w:fldChar w:fldCharType="end"/>
      </w:r>
    </w:p>
    <w:p w14:paraId="54A9F975" w14:textId="09A20841"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_Toc216293999 \h </w:instrText>
      </w:r>
      <w:r>
        <w:rPr>
          <w:noProof/>
        </w:rPr>
      </w:r>
      <w:r>
        <w:rPr>
          <w:noProof/>
        </w:rPr>
        <w:fldChar w:fldCharType="separate"/>
      </w:r>
      <w:r>
        <w:rPr>
          <w:noProof/>
        </w:rPr>
        <w:t>292</w:t>
      </w:r>
      <w:r>
        <w:rPr>
          <w:noProof/>
        </w:rPr>
        <w:fldChar w:fldCharType="end"/>
      </w:r>
    </w:p>
    <w:p w14:paraId="17D3F2C5" w14:textId="6D9C6A5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_Toc216294000 \h </w:instrText>
      </w:r>
      <w:r>
        <w:rPr>
          <w:noProof/>
        </w:rPr>
      </w:r>
      <w:r>
        <w:rPr>
          <w:noProof/>
        </w:rPr>
        <w:fldChar w:fldCharType="separate"/>
      </w:r>
      <w:r>
        <w:rPr>
          <w:noProof/>
        </w:rPr>
        <w:t>292</w:t>
      </w:r>
      <w:r>
        <w:rPr>
          <w:noProof/>
        </w:rPr>
        <w:fldChar w:fldCharType="end"/>
      </w:r>
    </w:p>
    <w:p w14:paraId="39152D4F" w14:textId="047AF5F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rPr>
        <w:t>6.15.7.3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_Toc216294001 \h </w:instrText>
      </w:r>
      <w:r>
        <w:rPr>
          <w:noProof/>
        </w:rPr>
      </w:r>
      <w:r>
        <w:rPr>
          <w:noProof/>
        </w:rPr>
        <w:fldChar w:fldCharType="separate"/>
      </w:r>
      <w:r>
        <w:rPr>
          <w:noProof/>
        </w:rPr>
        <w:t>292</w:t>
      </w:r>
      <w:r>
        <w:rPr>
          <w:noProof/>
        </w:rPr>
        <w:fldChar w:fldCharType="end"/>
      </w:r>
    </w:p>
    <w:p w14:paraId="7C77FCF2" w14:textId="68E3B7B9"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_Toc216294002 \h </w:instrText>
      </w:r>
      <w:r>
        <w:rPr>
          <w:noProof/>
        </w:rPr>
      </w:r>
      <w:r>
        <w:rPr>
          <w:noProof/>
        </w:rPr>
        <w:fldChar w:fldCharType="separate"/>
      </w:r>
      <w:r>
        <w:rPr>
          <w:noProof/>
        </w:rPr>
        <w:t>292</w:t>
      </w:r>
      <w:r>
        <w:rPr>
          <w:noProof/>
        </w:rPr>
        <w:fldChar w:fldCharType="end"/>
      </w:r>
    </w:p>
    <w:p w14:paraId="222FDA89" w14:textId="0443C8D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rPr>
        <w:t>6.15.9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_Toc216294003 \h </w:instrText>
      </w:r>
      <w:r>
        <w:rPr>
          <w:noProof/>
        </w:rPr>
      </w:r>
      <w:r>
        <w:rPr>
          <w:noProof/>
        </w:rPr>
        <w:fldChar w:fldCharType="separate"/>
      </w:r>
      <w:r>
        <w:rPr>
          <w:noProof/>
        </w:rPr>
        <w:t>292</w:t>
      </w:r>
      <w:r>
        <w:rPr>
          <w:noProof/>
        </w:rPr>
        <w:fldChar w:fldCharType="end"/>
      </w:r>
    </w:p>
    <w:p w14:paraId="20DF6EBF" w14:textId="41D79C8D"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NSCE_NSInfoDelivery</w:t>
      </w:r>
      <w:r>
        <w:rPr>
          <w:noProof/>
        </w:rPr>
        <w:t xml:space="preserve"> API</w:t>
      </w:r>
      <w:r>
        <w:rPr>
          <w:noProof/>
        </w:rPr>
        <w:tab/>
      </w:r>
      <w:r>
        <w:rPr>
          <w:noProof/>
        </w:rPr>
        <w:fldChar w:fldCharType="begin" w:fldLock="1"/>
      </w:r>
      <w:r>
        <w:rPr>
          <w:noProof/>
        </w:rPr>
        <w:instrText xml:space="preserve"> PAGEREF _Toc216294004 \h </w:instrText>
      </w:r>
      <w:r>
        <w:rPr>
          <w:noProof/>
        </w:rPr>
      </w:r>
      <w:r>
        <w:rPr>
          <w:noProof/>
        </w:rPr>
        <w:fldChar w:fldCharType="separate"/>
      </w:r>
      <w:r>
        <w:rPr>
          <w:noProof/>
        </w:rPr>
        <w:t>292</w:t>
      </w:r>
      <w:r>
        <w:rPr>
          <w:noProof/>
        </w:rPr>
        <w:fldChar w:fldCharType="end"/>
      </w:r>
    </w:p>
    <w:p w14:paraId="36A858F9" w14:textId="48102C1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_Toc216294005 \h </w:instrText>
      </w:r>
      <w:r>
        <w:rPr>
          <w:noProof/>
        </w:rPr>
      </w:r>
      <w:r>
        <w:rPr>
          <w:noProof/>
        </w:rPr>
        <w:fldChar w:fldCharType="separate"/>
      </w:r>
      <w:r>
        <w:rPr>
          <w:noProof/>
        </w:rPr>
        <w:t>292</w:t>
      </w:r>
      <w:r>
        <w:rPr>
          <w:noProof/>
        </w:rPr>
        <w:fldChar w:fldCharType="end"/>
      </w:r>
    </w:p>
    <w:p w14:paraId="736A1C26" w14:textId="538831FE"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_Toc216294006 \h </w:instrText>
      </w:r>
      <w:r>
        <w:rPr>
          <w:noProof/>
        </w:rPr>
      </w:r>
      <w:r>
        <w:rPr>
          <w:noProof/>
        </w:rPr>
        <w:fldChar w:fldCharType="separate"/>
      </w:r>
      <w:r>
        <w:rPr>
          <w:noProof/>
        </w:rPr>
        <w:t>293</w:t>
      </w:r>
      <w:r>
        <w:rPr>
          <w:noProof/>
        </w:rPr>
        <w:fldChar w:fldCharType="end"/>
      </w:r>
    </w:p>
    <w:p w14:paraId="48C6D9E3" w14:textId="3AFA95A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_Toc216294007 \h </w:instrText>
      </w:r>
      <w:r>
        <w:rPr>
          <w:noProof/>
        </w:rPr>
      </w:r>
      <w:r>
        <w:rPr>
          <w:noProof/>
        </w:rPr>
        <w:fldChar w:fldCharType="separate"/>
      </w:r>
      <w:r>
        <w:rPr>
          <w:noProof/>
        </w:rPr>
        <w:t>293</w:t>
      </w:r>
      <w:r>
        <w:rPr>
          <w:noProof/>
        </w:rPr>
        <w:fldChar w:fldCharType="end"/>
      </w:r>
    </w:p>
    <w:p w14:paraId="0FA1AB84" w14:textId="7204AD6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_Toc216294008 \h </w:instrText>
      </w:r>
      <w:r>
        <w:rPr>
          <w:noProof/>
        </w:rPr>
      </w:r>
      <w:r>
        <w:rPr>
          <w:noProof/>
        </w:rPr>
        <w:fldChar w:fldCharType="separate"/>
      </w:r>
      <w:r>
        <w:rPr>
          <w:noProof/>
        </w:rPr>
        <w:t>293</w:t>
      </w:r>
      <w:r>
        <w:rPr>
          <w:noProof/>
        </w:rPr>
        <w:fldChar w:fldCharType="end"/>
      </w:r>
    </w:p>
    <w:p w14:paraId="483D9675" w14:textId="468395B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Network Slice Information Sets</w:t>
      </w:r>
      <w:r>
        <w:rPr>
          <w:noProof/>
        </w:rPr>
        <w:tab/>
      </w:r>
      <w:r>
        <w:rPr>
          <w:noProof/>
        </w:rPr>
        <w:fldChar w:fldCharType="begin" w:fldLock="1"/>
      </w:r>
      <w:r>
        <w:rPr>
          <w:noProof/>
        </w:rPr>
        <w:instrText xml:space="preserve"> PAGEREF _Toc216294009 \h </w:instrText>
      </w:r>
      <w:r>
        <w:rPr>
          <w:noProof/>
        </w:rPr>
      </w:r>
      <w:r>
        <w:rPr>
          <w:noProof/>
        </w:rPr>
        <w:fldChar w:fldCharType="separate"/>
      </w:r>
      <w:r>
        <w:rPr>
          <w:noProof/>
        </w:rPr>
        <w:t>294</w:t>
      </w:r>
      <w:r>
        <w:rPr>
          <w:noProof/>
        </w:rPr>
        <w:fldChar w:fldCharType="end"/>
      </w:r>
    </w:p>
    <w:p w14:paraId="7DC1E67C" w14:textId="3D145C8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_Toc216294010 \h </w:instrText>
      </w:r>
      <w:r>
        <w:rPr>
          <w:noProof/>
        </w:rPr>
      </w:r>
      <w:r>
        <w:rPr>
          <w:noProof/>
        </w:rPr>
        <w:fldChar w:fldCharType="separate"/>
      </w:r>
      <w:r>
        <w:rPr>
          <w:noProof/>
        </w:rPr>
        <w:t>294</w:t>
      </w:r>
      <w:r>
        <w:rPr>
          <w:noProof/>
        </w:rPr>
        <w:fldChar w:fldCharType="end"/>
      </w:r>
    </w:p>
    <w:p w14:paraId="12B4170A" w14:textId="224F8576"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_Toc216294011 \h </w:instrText>
      </w:r>
      <w:r>
        <w:rPr>
          <w:noProof/>
        </w:rPr>
      </w:r>
      <w:r>
        <w:rPr>
          <w:noProof/>
        </w:rPr>
        <w:fldChar w:fldCharType="separate"/>
      </w:r>
      <w:r>
        <w:rPr>
          <w:noProof/>
        </w:rPr>
        <w:t>294</w:t>
      </w:r>
      <w:r>
        <w:rPr>
          <w:noProof/>
        </w:rPr>
        <w:fldChar w:fldCharType="end"/>
      </w:r>
    </w:p>
    <w:p w14:paraId="21E49501" w14:textId="5AF38A3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_Toc216294012 \h </w:instrText>
      </w:r>
      <w:r>
        <w:rPr>
          <w:noProof/>
        </w:rPr>
      </w:r>
      <w:r>
        <w:rPr>
          <w:noProof/>
        </w:rPr>
        <w:fldChar w:fldCharType="separate"/>
      </w:r>
      <w:r>
        <w:rPr>
          <w:noProof/>
        </w:rPr>
        <w:t>294</w:t>
      </w:r>
      <w:r>
        <w:rPr>
          <w:noProof/>
        </w:rPr>
        <w:fldChar w:fldCharType="end"/>
      </w:r>
    </w:p>
    <w:p w14:paraId="59350DF2" w14:textId="719E1BF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_Toc216294013 \h </w:instrText>
      </w:r>
      <w:r>
        <w:rPr>
          <w:noProof/>
        </w:rPr>
      </w:r>
      <w:r>
        <w:rPr>
          <w:noProof/>
        </w:rPr>
        <w:fldChar w:fldCharType="separate"/>
      </w:r>
      <w:r>
        <w:rPr>
          <w:noProof/>
        </w:rPr>
        <w:t>295</w:t>
      </w:r>
      <w:r>
        <w:rPr>
          <w:noProof/>
        </w:rPr>
        <w:fldChar w:fldCharType="end"/>
      </w:r>
    </w:p>
    <w:p w14:paraId="6364DACC" w14:textId="7D3908A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_Toc216294014 \h </w:instrText>
      </w:r>
      <w:r>
        <w:rPr>
          <w:noProof/>
        </w:rPr>
      </w:r>
      <w:r>
        <w:rPr>
          <w:noProof/>
        </w:rPr>
        <w:fldChar w:fldCharType="separate"/>
      </w:r>
      <w:r>
        <w:rPr>
          <w:noProof/>
        </w:rPr>
        <w:t>296</w:t>
      </w:r>
      <w:r>
        <w:rPr>
          <w:noProof/>
        </w:rPr>
        <w:fldChar w:fldCharType="end"/>
      </w:r>
    </w:p>
    <w:p w14:paraId="2F2AB4CE" w14:textId="64F29C7C"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_Toc216294015 \h </w:instrText>
      </w:r>
      <w:r>
        <w:rPr>
          <w:noProof/>
        </w:rPr>
      </w:r>
      <w:r>
        <w:rPr>
          <w:noProof/>
        </w:rPr>
        <w:fldChar w:fldCharType="separate"/>
      </w:r>
      <w:r>
        <w:rPr>
          <w:noProof/>
        </w:rPr>
        <w:t>296</w:t>
      </w:r>
      <w:r>
        <w:rPr>
          <w:noProof/>
        </w:rPr>
        <w:fldChar w:fldCharType="end"/>
      </w:r>
    </w:p>
    <w:p w14:paraId="1466FD82" w14:textId="64905CE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_Toc216294016 \h </w:instrText>
      </w:r>
      <w:r>
        <w:rPr>
          <w:noProof/>
        </w:rPr>
      </w:r>
      <w:r>
        <w:rPr>
          <w:noProof/>
        </w:rPr>
        <w:fldChar w:fldCharType="separate"/>
      </w:r>
      <w:r>
        <w:rPr>
          <w:noProof/>
        </w:rPr>
        <w:t>297</w:t>
      </w:r>
      <w:r>
        <w:rPr>
          <w:noProof/>
        </w:rPr>
        <w:fldChar w:fldCharType="end"/>
      </w:r>
    </w:p>
    <w:p w14:paraId="4E182052" w14:textId="1B495BA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_Toc216294017 \h </w:instrText>
      </w:r>
      <w:r>
        <w:rPr>
          <w:noProof/>
        </w:rPr>
      </w:r>
      <w:r>
        <w:rPr>
          <w:noProof/>
        </w:rPr>
        <w:fldChar w:fldCharType="separate"/>
      </w:r>
      <w:r>
        <w:rPr>
          <w:noProof/>
        </w:rPr>
        <w:t>297</w:t>
      </w:r>
      <w:r>
        <w:rPr>
          <w:noProof/>
        </w:rPr>
        <w:fldChar w:fldCharType="end"/>
      </w:r>
    </w:p>
    <w:p w14:paraId="0E9CB731" w14:textId="31604A05"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9856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Structured data types</w:t>
      </w:r>
      <w:r>
        <w:rPr>
          <w:noProof/>
        </w:rPr>
        <w:tab/>
      </w:r>
      <w:r>
        <w:rPr>
          <w:noProof/>
        </w:rPr>
        <w:fldChar w:fldCharType="begin" w:fldLock="1"/>
      </w:r>
      <w:r>
        <w:rPr>
          <w:noProof/>
        </w:rPr>
        <w:instrText xml:space="preserve"> PAGEREF _Toc216294018 \h </w:instrText>
      </w:r>
      <w:r>
        <w:rPr>
          <w:noProof/>
        </w:rPr>
      </w:r>
      <w:r>
        <w:rPr>
          <w:noProof/>
        </w:rPr>
        <w:fldChar w:fldCharType="separate"/>
      </w:r>
      <w:r>
        <w:rPr>
          <w:noProof/>
        </w:rPr>
        <w:t>297</w:t>
      </w:r>
      <w:r>
        <w:rPr>
          <w:noProof/>
        </w:rPr>
        <w:fldChar w:fldCharType="end"/>
      </w:r>
    </w:p>
    <w:p w14:paraId="2D2C9EA1" w14:textId="01C43357"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_Toc216294019 \h </w:instrText>
      </w:r>
      <w:r>
        <w:rPr>
          <w:noProof/>
        </w:rPr>
      </w:r>
      <w:r>
        <w:rPr>
          <w:noProof/>
        </w:rPr>
        <w:fldChar w:fldCharType="separate"/>
      </w:r>
      <w:r>
        <w:rPr>
          <w:noProof/>
        </w:rPr>
        <w:t>297</w:t>
      </w:r>
      <w:r>
        <w:rPr>
          <w:noProof/>
        </w:rPr>
        <w:fldChar w:fldCharType="end"/>
      </w:r>
    </w:p>
    <w:p w14:paraId="23CE5970" w14:textId="1097BAE2"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NSInfoRetResp</w:t>
      </w:r>
      <w:r>
        <w:rPr>
          <w:noProof/>
        </w:rPr>
        <w:tab/>
      </w:r>
      <w:r>
        <w:rPr>
          <w:noProof/>
        </w:rPr>
        <w:fldChar w:fldCharType="begin" w:fldLock="1"/>
      </w:r>
      <w:r>
        <w:rPr>
          <w:noProof/>
        </w:rPr>
        <w:instrText xml:space="preserve"> PAGEREF _Toc216294020 \h </w:instrText>
      </w:r>
      <w:r>
        <w:rPr>
          <w:noProof/>
        </w:rPr>
      </w:r>
      <w:r>
        <w:rPr>
          <w:noProof/>
        </w:rPr>
        <w:fldChar w:fldCharType="separate"/>
      </w:r>
      <w:r>
        <w:rPr>
          <w:noProof/>
        </w:rPr>
        <w:t>297</w:t>
      </w:r>
      <w:r>
        <w:rPr>
          <w:noProof/>
        </w:rPr>
        <w:fldChar w:fldCharType="end"/>
      </w:r>
    </w:p>
    <w:p w14:paraId="3E49D416" w14:textId="35B63A0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NSInfoDelReq</w:t>
      </w:r>
      <w:r>
        <w:rPr>
          <w:noProof/>
        </w:rPr>
        <w:tab/>
      </w:r>
      <w:r>
        <w:rPr>
          <w:noProof/>
        </w:rPr>
        <w:fldChar w:fldCharType="begin" w:fldLock="1"/>
      </w:r>
      <w:r>
        <w:rPr>
          <w:noProof/>
        </w:rPr>
        <w:instrText xml:space="preserve"> PAGEREF _Toc216294021 \h </w:instrText>
      </w:r>
      <w:r>
        <w:rPr>
          <w:noProof/>
        </w:rPr>
      </w:r>
      <w:r>
        <w:rPr>
          <w:noProof/>
        </w:rPr>
        <w:fldChar w:fldCharType="separate"/>
      </w:r>
      <w:r>
        <w:rPr>
          <w:noProof/>
        </w:rPr>
        <w:t>298</w:t>
      </w:r>
      <w:r>
        <w:rPr>
          <w:noProof/>
        </w:rPr>
        <w:fldChar w:fldCharType="end"/>
      </w:r>
    </w:p>
    <w:p w14:paraId="315A24E3" w14:textId="2829C7D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NSInfoSet</w:t>
      </w:r>
      <w:r>
        <w:rPr>
          <w:noProof/>
        </w:rPr>
        <w:tab/>
      </w:r>
      <w:r>
        <w:rPr>
          <w:noProof/>
        </w:rPr>
        <w:fldChar w:fldCharType="begin" w:fldLock="1"/>
      </w:r>
      <w:r>
        <w:rPr>
          <w:noProof/>
        </w:rPr>
        <w:instrText xml:space="preserve"> PAGEREF _Toc216294022 \h </w:instrText>
      </w:r>
      <w:r>
        <w:rPr>
          <w:noProof/>
        </w:rPr>
      </w:r>
      <w:r>
        <w:rPr>
          <w:noProof/>
        </w:rPr>
        <w:fldChar w:fldCharType="separate"/>
      </w:r>
      <w:r>
        <w:rPr>
          <w:noProof/>
        </w:rPr>
        <w:t>298</w:t>
      </w:r>
      <w:r>
        <w:rPr>
          <w:noProof/>
        </w:rPr>
        <w:fldChar w:fldCharType="end"/>
      </w:r>
    </w:p>
    <w:p w14:paraId="6A45EA96" w14:textId="5DBB43A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ServArea</w:t>
      </w:r>
      <w:r>
        <w:rPr>
          <w:noProof/>
        </w:rPr>
        <w:tab/>
      </w:r>
      <w:r>
        <w:rPr>
          <w:noProof/>
        </w:rPr>
        <w:fldChar w:fldCharType="begin" w:fldLock="1"/>
      </w:r>
      <w:r>
        <w:rPr>
          <w:noProof/>
        </w:rPr>
        <w:instrText xml:space="preserve"> PAGEREF _Toc216294023 \h </w:instrText>
      </w:r>
      <w:r>
        <w:rPr>
          <w:noProof/>
        </w:rPr>
      </w:r>
      <w:r>
        <w:rPr>
          <w:noProof/>
        </w:rPr>
        <w:fldChar w:fldCharType="separate"/>
      </w:r>
      <w:r>
        <w:rPr>
          <w:noProof/>
        </w:rPr>
        <w:t>298</w:t>
      </w:r>
      <w:r>
        <w:rPr>
          <w:noProof/>
        </w:rPr>
        <w:fldChar w:fldCharType="end"/>
      </w:r>
    </w:p>
    <w:p w14:paraId="17455955" w14:textId="5A53DAB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9856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Simple data types and enumerations</w:t>
      </w:r>
      <w:r>
        <w:rPr>
          <w:noProof/>
        </w:rPr>
        <w:tab/>
      </w:r>
      <w:r>
        <w:rPr>
          <w:noProof/>
        </w:rPr>
        <w:fldChar w:fldCharType="begin" w:fldLock="1"/>
      </w:r>
      <w:r>
        <w:rPr>
          <w:noProof/>
        </w:rPr>
        <w:instrText xml:space="preserve"> PAGEREF _Toc216294024 \h </w:instrText>
      </w:r>
      <w:r>
        <w:rPr>
          <w:noProof/>
        </w:rPr>
      </w:r>
      <w:r>
        <w:rPr>
          <w:noProof/>
        </w:rPr>
        <w:fldChar w:fldCharType="separate"/>
      </w:r>
      <w:r>
        <w:rPr>
          <w:noProof/>
        </w:rPr>
        <w:t>298</w:t>
      </w:r>
      <w:r>
        <w:rPr>
          <w:noProof/>
        </w:rPr>
        <w:fldChar w:fldCharType="end"/>
      </w:r>
    </w:p>
    <w:p w14:paraId="5A80C760" w14:textId="566636A1"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_Toc216294025 \h </w:instrText>
      </w:r>
      <w:r>
        <w:rPr>
          <w:noProof/>
        </w:rPr>
      </w:r>
      <w:r>
        <w:rPr>
          <w:noProof/>
        </w:rPr>
        <w:fldChar w:fldCharType="separate"/>
      </w:r>
      <w:r>
        <w:rPr>
          <w:noProof/>
        </w:rPr>
        <w:t>298</w:t>
      </w:r>
      <w:r>
        <w:rPr>
          <w:noProof/>
        </w:rPr>
        <w:fldChar w:fldCharType="end"/>
      </w:r>
    </w:p>
    <w:p w14:paraId="196DA23E" w14:textId="0C43CED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_Toc216294026 \h </w:instrText>
      </w:r>
      <w:r>
        <w:rPr>
          <w:noProof/>
        </w:rPr>
      </w:r>
      <w:r>
        <w:rPr>
          <w:noProof/>
        </w:rPr>
        <w:fldChar w:fldCharType="separate"/>
      </w:r>
      <w:r>
        <w:rPr>
          <w:noProof/>
        </w:rPr>
        <w:t>298</w:t>
      </w:r>
      <w:r>
        <w:rPr>
          <w:noProof/>
        </w:rPr>
        <w:fldChar w:fldCharType="end"/>
      </w:r>
    </w:p>
    <w:p w14:paraId="1DF5DB60" w14:textId="27D1D06A"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ReqSliceInfo</w:t>
      </w:r>
      <w:r>
        <w:rPr>
          <w:noProof/>
        </w:rPr>
        <w:tab/>
      </w:r>
      <w:r>
        <w:rPr>
          <w:noProof/>
        </w:rPr>
        <w:fldChar w:fldCharType="begin" w:fldLock="1"/>
      </w:r>
      <w:r>
        <w:rPr>
          <w:noProof/>
        </w:rPr>
        <w:instrText xml:space="preserve"> PAGEREF _Toc216294027 \h </w:instrText>
      </w:r>
      <w:r>
        <w:rPr>
          <w:noProof/>
        </w:rPr>
      </w:r>
      <w:r>
        <w:rPr>
          <w:noProof/>
        </w:rPr>
        <w:fldChar w:fldCharType="separate"/>
      </w:r>
      <w:r>
        <w:rPr>
          <w:noProof/>
        </w:rPr>
        <w:t>299</w:t>
      </w:r>
      <w:r>
        <w:rPr>
          <w:noProof/>
        </w:rPr>
        <w:fldChar w:fldCharType="end"/>
      </w:r>
    </w:p>
    <w:p w14:paraId="7BEDA3D9" w14:textId="0EE7B03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_Toc216294028 \h </w:instrText>
      </w:r>
      <w:r>
        <w:rPr>
          <w:noProof/>
        </w:rPr>
      </w:r>
      <w:r>
        <w:rPr>
          <w:noProof/>
        </w:rPr>
        <w:fldChar w:fldCharType="separate"/>
      </w:r>
      <w:r>
        <w:rPr>
          <w:noProof/>
        </w:rPr>
        <w:t>299</w:t>
      </w:r>
      <w:r>
        <w:rPr>
          <w:noProof/>
        </w:rPr>
        <w:fldChar w:fldCharType="end"/>
      </w:r>
    </w:p>
    <w:p w14:paraId="66B3C1F4" w14:textId="3F451BF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_Toc216294029 \h </w:instrText>
      </w:r>
      <w:r>
        <w:rPr>
          <w:noProof/>
        </w:rPr>
      </w:r>
      <w:r>
        <w:rPr>
          <w:noProof/>
        </w:rPr>
        <w:fldChar w:fldCharType="separate"/>
      </w:r>
      <w:r>
        <w:rPr>
          <w:noProof/>
        </w:rPr>
        <w:t>299</w:t>
      </w:r>
      <w:r>
        <w:rPr>
          <w:noProof/>
        </w:rPr>
        <w:fldChar w:fldCharType="end"/>
      </w:r>
    </w:p>
    <w:p w14:paraId="19248CE1" w14:textId="62A59D6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_Toc216294030 \h </w:instrText>
      </w:r>
      <w:r>
        <w:rPr>
          <w:noProof/>
        </w:rPr>
      </w:r>
      <w:r>
        <w:rPr>
          <w:noProof/>
        </w:rPr>
        <w:fldChar w:fldCharType="separate"/>
      </w:r>
      <w:r>
        <w:rPr>
          <w:noProof/>
        </w:rPr>
        <w:t>299</w:t>
      </w:r>
      <w:r>
        <w:rPr>
          <w:noProof/>
        </w:rPr>
        <w:fldChar w:fldCharType="end"/>
      </w:r>
    </w:p>
    <w:p w14:paraId="2A3D420C" w14:textId="7A6DE40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_Toc216294031 \h </w:instrText>
      </w:r>
      <w:r>
        <w:rPr>
          <w:noProof/>
        </w:rPr>
      </w:r>
      <w:r>
        <w:rPr>
          <w:noProof/>
        </w:rPr>
        <w:fldChar w:fldCharType="separate"/>
      </w:r>
      <w:r>
        <w:rPr>
          <w:noProof/>
        </w:rPr>
        <w:t>299</w:t>
      </w:r>
      <w:r>
        <w:rPr>
          <w:noProof/>
        </w:rPr>
        <w:fldChar w:fldCharType="end"/>
      </w:r>
    </w:p>
    <w:p w14:paraId="0B1B8394" w14:textId="3C69499E"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_Toc216294032 \h </w:instrText>
      </w:r>
      <w:r>
        <w:rPr>
          <w:noProof/>
        </w:rPr>
      </w:r>
      <w:r>
        <w:rPr>
          <w:noProof/>
        </w:rPr>
        <w:fldChar w:fldCharType="separate"/>
      </w:r>
      <w:r>
        <w:rPr>
          <w:noProof/>
        </w:rPr>
        <w:t>299</w:t>
      </w:r>
      <w:r>
        <w:rPr>
          <w:noProof/>
        </w:rPr>
        <w:fldChar w:fldCharType="end"/>
      </w:r>
    </w:p>
    <w:p w14:paraId="3993879A" w14:textId="043C2E9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_Toc216294033 \h </w:instrText>
      </w:r>
      <w:r>
        <w:rPr>
          <w:noProof/>
        </w:rPr>
      </w:r>
      <w:r>
        <w:rPr>
          <w:noProof/>
        </w:rPr>
        <w:fldChar w:fldCharType="separate"/>
      </w:r>
      <w:r>
        <w:rPr>
          <w:noProof/>
        </w:rPr>
        <w:t>299</w:t>
      </w:r>
      <w:r>
        <w:rPr>
          <w:noProof/>
        </w:rPr>
        <w:fldChar w:fldCharType="end"/>
      </w:r>
    </w:p>
    <w:p w14:paraId="6BC5F9AE" w14:textId="5B99F5DC"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_Toc216294034 \h </w:instrText>
      </w:r>
      <w:r>
        <w:rPr>
          <w:noProof/>
        </w:rPr>
      </w:r>
      <w:r>
        <w:rPr>
          <w:noProof/>
        </w:rPr>
        <w:fldChar w:fldCharType="separate"/>
      </w:r>
      <w:r>
        <w:rPr>
          <w:noProof/>
        </w:rPr>
        <w:t>299</w:t>
      </w:r>
      <w:r>
        <w:rPr>
          <w:noProof/>
        </w:rPr>
        <w:fldChar w:fldCharType="end"/>
      </w:r>
    </w:p>
    <w:p w14:paraId="25088724" w14:textId="2A889E24"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_Toc216294035 \h </w:instrText>
      </w:r>
      <w:r>
        <w:rPr>
          <w:noProof/>
        </w:rPr>
      </w:r>
      <w:r>
        <w:rPr>
          <w:noProof/>
        </w:rPr>
        <w:fldChar w:fldCharType="separate"/>
      </w:r>
      <w:r>
        <w:rPr>
          <w:noProof/>
        </w:rPr>
        <w:t>300</w:t>
      </w:r>
      <w:r>
        <w:rPr>
          <w:noProof/>
        </w:rPr>
        <w:fldChar w:fldCharType="end"/>
      </w:r>
    </w:p>
    <w:p w14:paraId="53353E87" w14:textId="4681E47D"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_Toc216294036 \h </w:instrText>
      </w:r>
      <w:r>
        <w:rPr>
          <w:noProof/>
        </w:rPr>
      </w:r>
      <w:r>
        <w:rPr>
          <w:noProof/>
        </w:rPr>
        <w:fldChar w:fldCharType="separate"/>
      </w:r>
      <w:r>
        <w:rPr>
          <w:noProof/>
        </w:rPr>
        <w:t>300</w:t>
      </w:r>
      <w:r>
        <w:rPr>
          <w:noProof/>
        </w:rPr>
        <w:fldChar w:fldCharType="end"/>
      </w:r>
    </w:p>
    <w:p w14:paraId="3CACA1B3" w14:textId="01907E5A"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6.17</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_Toc216294037 \h </w:instrText>
      </w:r>
      <w:r>
        <w:rPr>
          <w:noProof/>
        </w:rPr>
      </w:r>
      <w:r>
        <w:rPr>
          <w:noProof/>
        </w:rPr>
        <w:fldChar w:fldCharType="separate"/>
      </w:r>
      <w:r>
        <w:rPr>
          <w:noProof/>
        </w:rPr>
        <w:t>300</w:t>
      </w:r>
      <w:r>
        <w:rPr>
          <w:noProof/>
        </w:rPr>
        <w:fldChar w:fldCharType="end"/>
      </w:r>
    </w:p>
    <w:p w14:paraId="45C43601" w14:textId="3E108E79" w:rsidR="00C73206" w:rsidRDefault="00C7320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fldLock="1"/>
      </w:r>
      <w:r>
        <w:rPr>
          <w:noProof/>
        </w:rPr>
        <w:instrText xml:space="preserve"> PAGEREF _Toc216294038 \h </w:instrText>
      </w:r>
      <w:r>
        <w:rPr>
          <w:noProof/>
        </w:rPr>
      </w:r>
      <w:r>
        <w:rPr>
          <w:noProof/>
        </w:rPr>
        <w:fldChar w:fldCharType="separate"/>
      </w:r>
      <w:r>
        <w:rPr>
          <w:noProof/>
        </w:rPr>
        <w:t>300</w:t>
      </w:r>
      <w:r>
        <w:rPr>
          <w:noProof/>
        </w:rPr>
        <w:fldChar w:fldCharType="end"/>
      </w:r>
    </w:p>
    <w:p w14:paraId="1358A65F" w14:textId="73C37971"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_Toc216294039 \h </w:instrText>
      </w:r>
      <w:r>
        <w:rPr>
          <w:noProof/>
        </w:rPr>
      </w:r>
      <w:r>
        <w:rPr>
          <w:noProof/>
        </w:rPr>
        <w:fldChar w:fldCharType="separate"/>
      </w:r>
      <w:r>
        <w:rPr>
          <w:noProof/>
        </w:rPr>
        <w:t>300</w:t>
      </w:r>
      <w:r>
        <w:rPr>
          <w:noProof/>
        </w:rPr>
        <w:fldChar w:fldCharType="end"/>
      </w:r>
    </w:p>
    <w:p w14:paraId="4AF35477" w14:textId="63507726"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_Toc216294040 \h </w:instrText>
      </w:r>
      <w:r>
        <w:rPr>
          <w:noProof/>
        </w:rPr>
      </w:r>
      <w:r>
        <w:rPr>
          <w:noProof/>
        </w:rPr>
        <w:fldChar w:fldCharType="separate"/>
      </w:r>
      <w:r>
        <w:rPr>
          <w:noProof/>
        </w:rPr>
        <w:t>300</w:t>
      </w:r>
      <w:r>
        <w:rPr>
          <w:noProof/>
        </w:rPr>
        <w:fldChar w:fldCharType="end"/>
      </w:r>
    </w:p>
    <w:p w14:paraId="73FC3DC8" w14:textId="5D640FEA"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fldLock="1"/>
      </w:r>
      <w:r>
        <w:rPr>
          <w:noProof/>
        </w:rPr>
        <w:instrText xml:space="preserve"> PAGEREF _Toc216294041 \h </w:instrText>
      </w:r>
      <w:r>
        <w:rPr>
          <w:noProof/>
        </w:rPr>
      </w:r>
      <w:r>
        <w:rPr>
          <w:noProof/>
        </w:rPr>
        <w:fldChar w:fldCharType="separate"/>
      </w:r>
      <w:r>
        <w:rPr>
          <w:noProof/>
        </w:rPr>
        <w:t>300</w:t>
      </w:r>
      <w:r>
        <w:rPr>
          <w:noProof/>
        </w:rPr>
        <w:fldChar w:fldCharType="end"/>
      </w:r>
    </w:p>
    <w:p w14:paraId="2EDB18B8" w14:textId="7B8F8407"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_Toc216294042 \h </w:instrText>
      </w:r>
      <w:r>
        <w:rPr>
          <w:noProof/>
        </w:rPr>
      </w:r>
      <w:r>
        <w:rPr>
          <w:noProof/>
        </w:rPr>
        <w:fldChar w:fldCharType="separate"/>
      </w:r>
      <w:r>
        <w:rPr>
          <w:noProof/>
        </w:rPr>
        <w:t>300</w:t>
      </w:r>
      <w:r>
        <w:rPr>
          <w:noProof/>
        </w:rPr>
        <w:fldChar w:fldCharType="end"/>
      </w:r>
    </w:p>
    <w:p w14:paraId="26501673" w14:textId="77BBA1E3"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_Toc216294043 \h </w:instrText>
      </w:r>
      <w:r>
        <w:rPr>
          <w:noProof/>
        </w:rPr>
      </w:r>
      <w:r>
        <w:rPr>
          <w:noProof/>
        </w:rPr>
        <w:fldChar w:fldCharType="separate"/>
      </w:r>
      <w:r>
        <w:rPr>
          <w:noProof/>
        </w:rPr>
        <w:t>300</w:t>
      </w:r>
      <w:r>
        <w:rPr>
          <w:noProof/>
        </w:rPr>
        <w:fldChar w:fldCharType="end"/>
      </w:r>
    </w:p>
    <w:p w14:paraId="6979F7D1" w14:textId="1E34E11B"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fldLock="1"/>
      </w:r>
      <w:r>
        <w:rPr>
          <w:noProof/>
        </w:rPr>
        <w:instrText xml:space="preserve"> PAGEREF _Toc216294044 \h </w:instrText>
      </w:r>
      <w:r>
        <w:rPr>
          <w:noProof/>
        </w:rPr>
      </w:r>
      <w:r>
        <w:rPr>
          <w:noProof/>
        </w:rPr>
        <w:fldChar w:fldCharType="separate"/>
      </w:r>
      <w:r>
        <w:rPr>
          <w:noProof/>
        </w:rPr>
        <w:t>301</w:t>
      </w:r>
      <w:r>
        <w:rPr>
          <w:noProof/>
        </w:rPr>
        <w:fldChar w:fldCharType="end"/>
      </w:r>
    </w:p>
    <w:p w14:paraId="0724F60E" w14:textId="1219954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_Toc216294045 \h </w:instrText>
      </w:r>
      <w:r>
        <w:rPr>
          <w:noProof/>
        </w:rPr>
      </w:r>
      <w:r>
        <w:rPr>
          <w:noProof/>
        </w:rPr>
        <w:fldChar w:fldCharType="separate"/>
      </w:r>
      <w:r>
        <w:rPr>
          <w:noProof/>
        </w:rPr>
        <w:t>301</w:t>
      </w:r>
      <w:r>
        <w:rPr>
          <w:noProof/>
        </w:rPr>
        <w:fldChar w:fldCharType="end"/>
      </w:r>
    </w:p>
    <w:p w14:paraId="3000247E" w14:textId="42FF49FC"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fldLock="1"/>
      </w:r>
      <w:r>
        <w:rPr>
          <w:noProof/>
        </w:rPr>
        <w:instrText xml:space="preserve"> PAGEREF _Toc216294046 \h </w:instrText>
      </w:r>
      <w:r>
        <w:rPr>
          <w:noProof/>
        </w:rPr>
      </w:r>
      <w:r>
        <w:rPr>
          <w:noProof/>
        </w:rPr>
        <w:fldChar w:fldCharType="separate"/>
      </w:r>
      <w:r>
        <w:rPr>
          <w:noProof/>
        </w:rPr>
        <w:t>301</w:t>
      </w:r>
      <w:r>
        <w:rPr>
          <w:noProof/>
        </w:rPr>
        <w:fldChar w:fldCharType="end"/>
      </w:r>
    </w:p>
    <w:p w14:paraId="1084D277" w14:textId="0A4FFF92"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_Toc216294047 \h </w:instrText>
      </w:r>
      <w:r>
        <w:rPr>
          <w:noProof/>
        </w:rPr>
      </w:r>
      <w:r>
        <w:rPr>
          <w:noProof/>
        </w:rPr>
        <w:fldChar w:fldCharType="separate"/>
      </w:r>
      <w:r>
        <w:rPr>
          <w:noProof/>
        </w:rPr>
        <w:t>302</w:t>
      </w:r>
      <w:r>
        <w:rPr>
          <w:noProof/>
        </w:rPr>
        <w:fldChar w:fldCharType="end"/>
      </w:r>
    </w:p>
    <w:p w14:paraId="528AC6CB" w14:textId="034742C8"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fldLock="1"/>
      </w:r>
      <w:r>
        <w:rPr>
          <w:noProof/>
        </w:rPr>
        <w:instrText xml:space="preserve"> PAGEREF _Toc216294048 \h </w:instrText>
      </w:r>
      <w:r>
        <w:rPr>
          <w:noProof/>
        </w:rPr>
      </w:r>
      <w:r>
        <w:rPr>
          <w:noProof/>
        </w:rPr>
        <w:fldChar w:fldCharType="separate"/>
      </w:r>
      <w:r>
        <w:rPr>
          <w:noProof/>
        </w:rPr>
        <w:t>302</w:t>
      </w:r>
      <w:r>
        <w:rPr>
          <w:noProof/>
        </w:rPr>
        <w:fldChar w:fldCharType="end"/>
      </w:r>
    </w:p>
    <w:p w14:paraId="30F92FFD" w14:textId="3CB8AD2A"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_Toc216294049 \h </w:instrText>
      </w:r>
      <w:r>
        <w:rPr>
          <w:noProof/>
        </w:rPr>
      </w:r>
      <w:r>
        <w:rPr>
          <w:noProof/>
        </w:rPr>
        <w:fldChar w:fldCharType="separate"/>
      </w:r>
      <w:r>
        <w:rPr>
          <w:noProof/>
        </w:rPr>
        <w:t>302</w:t>
      </w:r>
      <w:r>
        <w:rPr>
          <w:noProof/>
        </w:rPr>
        <w:fldChar w:fldCharType="end"/>
      </w:r>
    </w:p>
    <w:p w14:paraId="62B2D95F" w14:textId="5DBAD398"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_Toc216294050 \h </w:instrText>
      </w:r>
      <w:r>
        <w:rPr>
          <w:noProof/>
        </w:rPr>
      </w:r>
      <w:r>
        <w:rPr>
          <w:noProof/>
        </w:rPr>
        <w:fldChar w:fldCharType="separate"/>
      </w:r>
      <w:r>
        <w:rPr>
          <w:noProof/>
        </w:rPr>
        <w:t>303</w:t>
      </w:r>
      <w:r>
        <w:rPr>
          <w:noProof/>
        </w:rPr>
        <w:fldChar w:fldCharType="end"/>
      </w:r>
    </w:p>
    <w:p w14:paraId="0249F0E6" w14:textId="3309DCDF"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_Toc216294051 \h </w:instrText>
      </w:r>
      <w:r>
        <w:rPr>
          <w:noProof/>
        </w:rPr>
      </w:r>
      <w:r>
        <w:rPr>
          <w:noProof/>
        </w:rPr>
        <w:fldChar w:fldCharType="separate"/>
      </w:r>
      <w:r>
        <w:rPr>
          <w:noProof/>
        </w:rPr>
        <w:t>303</w:t>
      </w:r>
      <w:r>
        <w:rPr>
          <w:noProof/>
        </w:rPr>
        <w:fldChar w:fldCharType="end"/>
      </w:r>
    </w:p>
    <w:p w14:paraId="69AB63CB" w14:textId="57D64603"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NwSliceAllocReq</w:t>
      </w:r>
      <w:r>
        <w:rPr>
          <w:noProof/>
        </w:rPr>
        <w:tab/>
      </w:r>
      <w:r>
        <w:rPr>
          <w:noProof/>
        </w:rPr>
        <w:fldChar w:fldCharType="begin" w:fldLock="1"/>
      </w:r>
      <w:r>
        <w:rPr>
          <w:noProof/>
        </w:rPr>
        <w:instrText xml:space="preserve"> PAGEREF _Toc216294052 \h </w:instrText>
      </w:r>
      <w:r>
        <w:rPr>
          <w:noProof/>
        </w:rPr>
      </w:r>
      <w:r>
        <w:rPr>
          <w:noProof/>
        </w:rPr>
        <w:fldChar w:fldCharType="separate"/>
      </w:r>
      <w:r>
        <w:rPr>
          <w:noProof/>
        </w:rPr>
        <w:t>303</w:t>
      </w:r>
      <w:r>
        <w:rPr>
          <w:noProof/>
        </w:rPr>
        <w:fldChar w:fldCharType="end"/>
      </w:r>
    </w:p>
    <w:p w14:paraId="6F206472" w14:textId="4CEA1A9B"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NwSliceAllocResp</w:t>
      </w:r>
      <w:r>
        <w:rPr>
          <w:noProof/>
        </w:rPr>
        <w:tab/>
      </w:r>
      <w:r>
        <w:rPr>
          <w:noProof/>
        </w:rPr>
        <w:fldChar w:fldCharType="begin" w:fldLock="1"/>
      </w:r>
      <w:r>
        <w:rPr>
          <w:noProof/>
        </w:rPr>
        <w:instrText xml:space="preserve"> PAGEREF _Toc216294053 \h </w:instrText>
      </w:r>
      <w:r>
        <w:rPr>
          <w:noProof/>
        </w:rPr>
      </w:r>
      <w:r>
        <w:rPr>
          <w:noProof/>
        </w:rPr>
        <w:fldChar w:fldCharType="separate"/>
      </w:r>
      <w:r>
        <w:rPr>
          <w:noProof/>
        </w:rPr>
        <w:t>303</w:t>
      </w:r>
      <w:r>
        <w:rPr>
          <w:noProof/>
        </w:rPr>
        <w:fldChar w:fldCharType="end"/>
      </w:r>
    </w:p>
    <w:p w14:paraId="48BA6A5E" w14:textId="6FD020D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_Toc216294054 \h </w:instrText>
      </w:r>
      <w:r>
        <w:rPr>
          <w:noProof/>
        </w:rPr>
      </w:r>
      <w:r>
        <w:rPr>
          <w:noProof/>
        </w:rPr>
        <w:fldChar w:fldCharType="separate"/>
      </w:r>
      <w:r>
        <w:rPr>
          <w:noProof/>
        </w:rPr>
        <w:t>303</w:t>
      </w:r>
      <w:r>
        <w:rPr>
          <w:noProof/>
        </w:rPr>
        <w:fldChar w:fldCharType="end"/>
      </w:r>
    </w:p>
    <w:p w14:paraId="328F62DA" w14:textId="240D425D"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_Toc216294055 \h </w:instrText>
      </w:r>
      <w:r>
        <w:rPr>
          <w:noProof/>
        </w:rPr>
      </w:r>
      <w:r>
        <w:rPr>
          <w:noProof/>
        </w:rPr>
        <w:fldChar w:fldCharType="separate"/>
      </w:r>
      <w:r>
        <w:rPr>
          <w:noProof/>
        </w:rPr>
        <w:t>303</w:t>
      </w:r>
      <w:r>
        <w:rPr>
          <w:noProof/>
        </w:rPr>
        <w:fldChar w:fldCharType="end"/>
      </w:r>
    </w:p>
    <w:p w14:paraId="41D022B5" w14:textId="4362C819"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_Toc216294056 \h </w:instrText>
      </w:r>
      <w:r>
        <w:rPr>
          <w:noProof/>
        </w:rPr>
      </w:r>
      <w:r>
        <w:rPr>
          <w:noProof/>
        </w:rPr>
        <w:fldChar w:fldCharType="separate"/>
      </w:r>
      <w:r>
        <w:rPr>
          <w:noProof/>
        </w:rPr>
        <w:t>304</w:t>
      </w:r>
      <w:r>
        <w:rPr>
          <w:noProof/>
        </w:rPr>
        <w:fldChar w:fldCharType="end"/>
      </w:r>
    </w:p>
    <w:p w14:paraId="68D0479A" w14:textId="77403569"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sidRPr="009856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_Toc216294057 \h </w:instrText>
      </w:r>
      <w:r>
        <w:rPr>
          <w:noProof/>
        </w:rPr>
      </w:r>
      <w:r>
        <w:rPr>
          <w:noProof/>
        </w:rPr>
        <w:fldChar w:fldCharType="separate"/>
      </w:r>
      <w:r>
        <w:rPr>
          <w:noProof/>
        </w:rPr>
        <w:t>304</w:t>
      </w:r>
      <w:r>
        <w:rPr>
          <w:noProof/>
        </w:rPr>
        <w:fldChar w:fldCharType="end"/>
      </w:r>
    </w:p>
    <w:p w14:paraId="1957D496" w14:textId="4884D91D"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_Toc216294058 \h </w:instrText>
      </w:r>
      <w:r>
        <w:rPr>
          <w:noProof/>
        </w:rPr>
      </w:r>
      <w:r>
        <w:rPr>
          <w:noProof/>
        </w:rPr>
        <w:fldChar w:fldCharType="separate"/>
      </w:r>
      <w:r>
        <w:rPr>
          <w:noProof/>
        </w:rPr>
        <w:t>304</w:t>
      </w:r>
      <w:r>
        <w:rPr>
          <w:noProof/>
        </w:rPr>
        <w:fldChar w:fldCharType="end"/>
      </w:r>
    </w:p>
    <w:p w14:paraId="598338B6" w14:textId="6C6E9B55" w:rsidR="00C73206" w:rsidRDefault="00C732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_Toc216294059 \h </w:instrText>
      </w:r>
      <w:r>
        <w:rPr>
          <w:noProof/>
        </w:rPr>
      </w:r>
      <w:r>
        <w:rPr>
          <w:noProof/>
        </w:rPr>
        <w:fldChar w:fldCharType="separate"/>
      </w:r>
      <w:r>
        <w:rPr>
          <w:noProof/>
        </w:rPr>
        <w:t>304</w:t>
      </w:r>
      <w:r>
        <w:rPr>
          <w:noProof/>
        </w:rPr>
        <w:fldChar w:fldCharType="end"/>
      </w:r>
    </w:p>
    <w:p w14:paraId="1A237D21" w14:textId="353A1953"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_Toc216294060 \h </w:instrText>
      </w:r>
      <w:r>
        <w:rPr>
          <w:noProof/>
        </w:rPr>
      </w:r>
      <w:r>
        <w:rPr>
          <w:noProof/>
        </w:rPr>
        <w:fldChar w:fldCharType="separate"/>
      </w:r>
      <w:r>
        <w:rPr>
          <w:noProof/>
        </w:rPr>
        <w:t>304</w:t>
      </w:r>
      <w:r>
        <w:rPr>
          <w:noProof/>
        </w:rPr>
        <w:fldChar w:fldCharType="end"/>
      </w:r>
    </w:p>
    <w:p w14:paraId="5E841AC0" w14:textId="0AEEE094"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_Toc216294061 \h </w:instrText>
      </w:r>
      <w:r>
        <w:rPr>
          <w:noProof/>
        </w:rPr>
      </w:r>
      <w:r>
        <w:rPr>
          <w:noProof/>
        </w:rPr>
        <w:fldChar w:fldCharType="separate"/>
      </w:r>
      <w:r>
        <w:rPr>
          <w:noProof/>
        </w:rPr>
        <w:t>304</w:t>
      </w:r>
      <w:r>
        <w:rPr>
          <w:noProof/>
        </w:rPr>
        <w:fldChar w:fldCharType="end"/>
      </w:r>
    </w:p>
    <w:p w14:paraId="0D0327B2" w14:textId="344F621F"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_Toc216294062 \h </w:instrText>
      </w:r>
      <w:r>
        <w:rPr>
          <w:noProof/>
        </w:rPr>
      </w:r>
      <w:r>
        <w:rPr>
          <w:noProof/>
        </w:rPr>
        <w:fldChar w:fldCharType="separate"/>
      </w:r>
      <w:r>
        <w:rPr>
          <w:noProof/>
        </w:rPr>
        <w:t>304</w:t>
      </w:r>
      <w:r>
        <w:rPr>
          <w:noProof/>
        </w:rPr>
        <w:fldChar w:fldCharType="end"/>
      </w:r>
    </w:p>
    <w:p w14:paraId="4D169960" w14:textId="518153D2" w:rsidR="00C73206" w:rsidRDefault="00C732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_Toc216294063 \h </w:instrText>
      </w:r>
      <w:r>
        <w:rPr>
          <w:noProof/>
        </w:rPr>
      </w:r>
      <w:r>
        <w:rPr>
          <w:noProof/>
        </w:rPr>
        <w:fldChar w:fldCharType="separate"/>
      </w:r>
      <w:r>
        <w:rPr>
          <w:noProof/>
        </w:rPr>
        <w:t>304</w:t>
      </w:r>
      <w:r>
        <w:rPr>
          <w:noProof/>
        </w:rPr>
        <w:fldChar w:fldCharType="end"/>
      </w:r>
    </w:p>
    <w:p w14:paraId="7706DD2D" w14:textId="73F7DAD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_Toc216294064 \h </w:instrText>
      </w:r>
      <w:r>
        <w:rPr>
          <w:noProof/>
        </w:rPr>
      </w:r>
      <w:r>
        <w:rPr>
          <w:noProof/>
        </w:rPr>
        <w:fldChar w:fldCharType="separate"/>
      </w:r>
      <w:r>
        <w:rPr>
          <w:noProof/>
        </w:rPr>
        <w:t>304</w:t>
      </w:r>
      <w:r>
        <w:rPr>
          <w:noProof/>
        </w:rPr>
        <w:fldChar w:fldCharType="end"/>
      </w:r>
    </w:p>
    <w:p w14:paraId="5D5FF75D" w14:textId="76500DCB" w:rsidR="00C73206" w:rsidRDefault="00C732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_Toc216294065 \h </w:instrText>
      </w:r>
      <w:r>
        <w:rPr>
          <w:noProof/>
        </w:rPr>
      </w:r>
      <w:r>
        <w:rPr>
          <w:noProof/>
        </w:rPr>
        <w:fldChar w:fldCharType="separate"/>
      </w:r>
      <w:r>
        <w:rPr>
          <w:noProof/>
        </w:rPr>
        <w:t>305</w:t>
      </w:r>
      <w:r>
        <w:rPr>
          <w:noProof/>
        </w:rPr>
        <w:fldChar w:fldCharType="end"/>
      </w:r>
    </w:p>
    <w:p w14:paraId="45A199E7" w14:textId="1E68E34C"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_Toc216294066 \h </w:instrText>
      </w:r>
      <w:r>
        <w:rPr>
          <w:noProof/>
        </w:rPr>
      </w:r>
      <w:r>
        <w:rPr>
          <w:noProof/>
        </w:rPr>
        <w:fldChar w:fldCharType="separate"/>
      </w:r>
      <w:r>
        <w:rPr>
          <w:noProof/>
        </w:rPr>
        <w:t>306</w:t>
      </w:r>
      <w:r>
        <w:rPr>
          <w:noProof/>
        </w:rPr>
        <w:fldChar w:fldCharType="end"/>
      </w:r>
    </w:p>
    <w:p w14:paraId="639A1B11" w14:textId="24B54E43" w:rsidR="00C73206" w:rsidRDefault="00C7320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_Toc216294067 \h </w:instrText>
      </w:r>
      <w:r>
        <w:rPr>
          <w:noProof/>
        </w:rPr>
      </w:r>
      <w:r>
        <w:rPr>
          <w:noProof/>
        </w:rPr>
        <w:fldChar w:fldCharType="separate"/>
      </w:r>
      <w:r>
        <w:rPr>
          <w:noProof/>
        </w:rPr>
        <w:t>307</w:t>
      </w:r>
      <w:r>
        <w:rPr>
          <w:noProof/>
        </w:rPr>
        <w:fldChar w:fldCharType="end"/>
      </w:r>
    </w:p>
    <w:p w14:paraId="2A0D4773" w14:textId="637A7CA5"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_Toc216294068 \h </w:instrText>
      </w:r>
      <w:r>
        <w:rPr>
          <w:noProof/>
        </w:rPr>
      </w:r>
      <w:r>
        <w:rPr>
          <w:noProof/>
        </w:rPr>
        <w:fldChar w:fldCharType="separate"/>
      </w:r>
      <w:r>
        <w:rPr>
          <w:noProof/>
        </w:rPr>
        <w:t>307</w:t>
      </w:r>
      <w:r>
        <w:rPr>
          <w:noProof/>
        </w:rPr>
        <w:fldChar w:fldCharType="end"/>
      </w:r>
    </w:p>
    <w:p w14:paraId="5A7ACC4F" w14:textId="1D3FD4F2"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fldLock="1"/>
      </w:r>
      <w:r>
        <w:rPr>
          <w:noProof/>
        </w:rPr>
        <w:instrText xml:space="preserve"> PAGEREF _Toc216294069 \h </w:instrText>
      </w:r>
      <w:r>
        <w:rPr>
          <w:noProof/>
        </w:rPr>
      </w:r>
      <w:r>
        <w:rPr>
          <w:noProof/>
        </w:rPr>
        <w:fldChar w:fldCharType="separate"/>
      </w:r>
      <w:r>
        <w:rPr>
          <w:noProof/>
        </w:rPr>
        <w:t>308</w:t>
      </w:r>
      <w:r>
        <w:rPr>
          <w:noProof/>
        </w:rPr>
        <w:fldChar w:fldCharType="end"/>
      </w:r>
    </w:p>
    <w:p w14:paraId="33FCE21E" w14:textId="0416F2A8"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fldLock="1"/>
      </w:r>
      <w:r>
        <w:rPr>
          <w:noProof/>
        </w:rPr>
        <w:instrText xml:space="preserve"> PAGEREF _Toc216294070 \h </w:instrText>
      </w:r>
      <w:r>
        <w:rPr>
          <w:noProof/>
        </w:rPr>
      </w:r>
      <w:r>
        <w:rPr>
          <w:noProof/>
        </w:rPr>
        <w:fldChar w:fldCharType="separate"/>
      </w:r>
      <w:r>
        <w:rPr>
          <w:noProof/>
        </w:rPr>
        <w:t>314</w:t>
      </w:r>
      <w:r>
        <w:rPr>
          <w:noProof/>
        </w:rPr>
        <w:fldChar w:fldCharType="end"/>
      </w:r>
    </w:p>
    <w:p w14:paraId="077B7690" w14:textId="4E1554C6"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fldLock="1"/>
      </w:r>
      <w:r>
        <w:rPr>
          <w:noProof/>
        </w:rPr>
        <w:instrText xml:space="preserve"> PAGEREF _Toc216294071 \h </w:instrText>
      </w:r>
      <w:r>
        <w:rPr>
          <w:noProof/>
        </w:rPr>
      </w:r>
      <w:r>
        <w:rPr>
          <w:noProof/>
        </w:rPr>
        <w:fldChar w:fldCharType="separate"/>
      </w:r>
      <w:r>
        <w:rPr>
          <w:noProof/>
        </w:rPr>
        <w:t>323</w:t>
      </w:r>
      <w:r>
        <w:rPr>
          <w:noProof/>
        </w:rPr>
        <w:fldChar w:fldCharType="end"/>
      </w:r>
    </w:p>
    <w:p w14:paraId="268027BD" w14:textId="04C7091A"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fldLock="1"/>
      </w:r>
      <w:r>
        <w:rPr>
          <w:noProof/>
        </w:rPr>
        <w:instrText xml:space="preserve"> PAGEREF _Toc216294072 \h </w:instrText>
      </w:r>
      <w:r>
        <w:rPr>
          <w:noProof/>
        </w:rPr>
      </w:r>
      <w:r>
        <w:rPr>
          <w:noProof/>
        </w:rPr>
        <w:fldChar w:fldCharType="separate"/>
      </w:r>
      <w:r>
        <w:rPr>
          <w:noProof/>
        </w:rPr>
        <w:t>336</w:t>
      </w:r>
      <w:r>
        <w:rPr>
          <w:noProof/>
        </w:rPr>
        <w:fldChar w:fldCharType="end"/>
      </w:r>
    </w:p>
    <w:p w14:paraId="1D8144B2" w14:textId="5036B275"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NSCE_ManagementServiceDiscovery API</w:t>
      </w:r>
      <w:r>
        <w:rPr>
          <w:noProof/>
        </w:rPr>
        <w:tab/>
      </w:r>
      <w:r>
        <w:rPr>
          <w:noProof/>
        </w:rPr>
        <w:fldChar w:fldCharType="begin" w:fldLock="1"/>
      </w:r>
      <w:r>
        <w:rPr>
          <w:noProof/>
        </w:rPr>
        <w:instrText xml:space="preserve"> PAGEREF _Toc216294073 \h </w:instrText>
      </w:r>
      <w:r>
        <w:rPr>
          <w:noProof/>
        </w:rPr>
      </w:r>
      <w:r>
        <w:rPr>
          <w:noProof/>
        </w:rPr>
        <w:fldChar w:fldCharType="separate"/>
      </w:r>
      <w:r>
        <w:rPr>
          <w:noProof/>
        </w:rPr>
        <w:t>341</w:t>
      </w:r>
      <w:r>
        <w:rPr>
          <w:noProof/>
        </w:rPr>
        <w:fldChar w:fldCharType="end"/>
      </w:r>
    </w:p>
    <w:p w14:paraId="03351BA3" w14:textId="22505A8A"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NSCE_PerfMonitoring</w:t>
      </w:r>
      <w:r>
        <w:rPr>
          <w:noProof/>
        </w:rPr>
        <w:t xml:space="preserve"> API</w:t>
      </w:r>
      <w:r>
        <w:rPr>
          <w:noProof/>
        </w:rPr>
        <w:tab/>
      </w:r>
      <w:r>
        <w:rPr>
          <w:noProof/>
        </w:rPr>
        <w:fldChar w:fldCharType="begin" w:fldLock="1"/>
      </w:r>
      <w:r>
        <w:rPr>
          <w:noProof/>
        </w:rPr>
        <w:instrText xml:space="preserve"> PAGEREF _Toc216294074 \h </w:instrText>
      </w:r>
      <w:r>
        <w:rPr>
          <w:noProof/>
        </w:rPr>
      </w:r>
      <w:r>
        <w:rPr>
          <w:noProof/>
        </w:rPr>
        <w:fldChar w:fldCharType="separate"/>
      </w:r>
      <w:r>
        <w:rPr>
          <w:noProof/>
        </w:rPr>
        <w:t>347</w:t>
      </w:r>
      <w:r>
        <w:rPr>
          <w:noProof/>
        </w:rPr>
        <w:fldChar w:fldCharType="end"/>
      </w:r>
    </w:p>
    <w:p w14:paraId="2771EDD2" w14:textId="568EBE2F"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fldLock="1"/>
      </w:r>
      <w:r>
        <w:rPr>
          <w:noProof/>
        </w:rPr>
        <w:instrText xml:space="preserve"> PAGEREF _Toc216294075 \h </w:instrText>
      </w:r>
      <w:r>
        <w:rPr>
          <w:noProof/>
        </w:rPr>
      </w:r>
      <w:r>
        <w:rPr>
          <w:noProof/>
        </w:rPr>
        <w:fldChar w:fldCharType="separate"/>
      </w:r>
      <w:r>
        <w:rPr>
          <w:noProof/>
        </w:rPr>
        <w:t>359</w:t>
      </w:r>
      <w:r>
        <w:rPr>
          <w:noProof/>
        </w:rPr>
        <w:fldChar w:fldCharType="end"/>
      </w:r>
    </w:p>
    <w:p w14:paraId="58BD4E35" w14:textId="0213483B"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sidRPr="009856A7">
        <w:rPr>
          <w:noProof/>
          <w:lang w:val="en-US"/>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fldLock="1"/>
      </w:r>
      <w:r>
        <w:rPr>
          <w:noProof/>
        </w:rPr>
        <w:instrText xml:space="preserve"> PAGEREF _Toc216294076 \h </w:instrText>
      </w:r>
      <w:r>
        <w:rPr>
          <w:noProof/>
        </w:rPr>
      </w:r>
      <w:r>
        <w:rPr>
          <w:noProof/>
        </w:rPr>
        <w:fldChar w:fldCharType="separate"/>
      </w:r>
      <w:r>
        <w:rPr>
          <w:noProof/>
        </w:rPr>
        <w:t>365</w:t>
      </w:r>
      <w:r>
        <w:rPr>
          <w:noProof/>
        </w:rPr>
        <w:fldChar w:fldCharType="end"/>
      </w:r>
    </w:p>
    <w:p w14:paraId="716E2B95" w14:textId="3BD58EC8"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fldLock="1"/>
      </w:r>
      <w:r>
        <w:rPr>
          <w:noProof/>
        </w:rPr>
        <w:instrText xml:space="preserve"> PAGEREF _Toc216294077 \h </w:instrText>
      </w:r>
      <w:r>
        <w:rPr>
          <w:noProof/>
        </w:rPr>
      </w:r>
      <w:r>
        <w:rPr>
          <w:noProof/>
        </w:rPr>
        <w:fldChar w:fldCharType="separate"/>
      </w:r>
      <w:r>
        <w:rPr>
          <w:noProof/>
        </w:rPr>
        <w:t>370</w:t>
      </w:r>
      <w:r>
        <w:rPr>
          <w:noProof/>
        </w:rPr>
        <w:fldChar w:fldCharType="end"/>
      </w:r>
    </w:p>
    <w:p w14:paraId="2A8AD549" w14:textId="6B933F59"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NSCE_NetworkSliceAdaptation</w:t>
      </w:r>
      <w:r>
        <w:rPr>
          <w:noProof/>
        </w:rPr>
        <w:t xml:space="preserve"> API</w:t>
      </w:r>
      <w:r>
        <w:rPr>
          <w:noProof/>
        </w:rPr>
        <w:tab/>
      </w:r>
      <w:r>
        <w:rPr>
          <w:noProof/>
        </w:rPr>
        <w:fldChar w:fldCharType="begin" w:fldLock="1"/>
      </w:r>
      <w:r>
        <w:rPr>
          <w:noProof/>
        </w:rPr>
        <w:instrText xml:space="preserve"> PAGEREF _Toc216294078 \h </w:instrText>
      </w:r>
      <w:r>
        <w:rPr>
          <w:noProof/>
        </w:rPr>
      </w:r>
      <w:r>
        <w:rPr>
          <w:noProof/>
        </w:rPr>
        <w:fldChar w:fldCharType="separate"/>
      </w:r>
      <w:r>
        <w:rPr>
          <w:noProof/>
        </w:rPr>
        <w:t>371</w:t>
      </w:r>
      <w:r>
        <w:rPr>
          <w:noProof/>
        </w:rPr>
        <w:fldChar w:fldCharType="end"/>
      </w:r>
    </w:p>
    <w:p w14:paraId="2B252990" w14:textId="094871F0"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NSCE_SliceCommService</w:t>
      </w:r>
      <w:r>
        <w:rPr>
          <w:noProof/>
        </w:rPr>
        <w:t xml:space="preserve"> API</w:t>
      </w:r>
      <w:r>
        <w:rPr>
          <w:noProof/>
        </w:rPr>
        <w:tab/>
      </w:r>
      <w:r>
        <w:rPr>
          <w:noProof/>
        </w:rPr>
        <w:fldChar w:fldCharType="begin" w:fldLock="1"/>
      </w:r>
      <w:r>
        <w:rPr>
          <w:noProof/>
        </w:rPr>
        <w:instrText xml:space="preserve"> PAGEREF _Toc216294079 \h </w:instrText>
      </w:r>
      <w:r>
        <w:rPr>
          <w:noProof/>
        </w:rPr>
      </w:r>
      <w:r>
        <w:rPr>
          <w:noProof/>
        </w:rPr>
        <w:fldChar w:fldCharType="separate"/>
      </w:r>
      <w:r>
        <w:rPr>
          <w:noProof/>
        </w:rPr>
        <w:t>374</w:t>
      </w:r>
      <w:r>
        <w:rPr>
          <w:noProof/>
        </w:rPr>
        <w:fldChar w:fldCharType="end"/>
      </w:r>
    </w:p>
    <w:p w14:paraId="4BB83D32" w14:textId="48B9EDCD"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fldLock="1"/>
      </w:r>
      <w:r>
        <w:rPr>
          <w:noProof/>
        </w:rPr>
        <w:instrText xml:space="preserve"> PAGEREF _Toc216294080 \h </w:instrText>
      </w:r>
      <w:r>
        <w:rPr>
          <w:noProof/>
        </w:rPr>
      </w:r>
      <w:r>
        <w:rPr>
          <w:noProof/>
        </w:rPr>
        <w:fldChar w:fldCharType="separate"/>
      </w:r>
      <w:r>
        <w:rPr>
          <w:noProof/>
        </w:rPr>
        <w:t>379</w:t>
      </w:r>
      <w:r>
        <w:rPr>
          <w:noProof/>
        </w:rPr>
        <w:fldChar w:fldCharType="end"/>
      </w:r>
    </w:p>
    <w:p w14:paraId="761096BB" w14:textId="2330C65D"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fldLock="1"/>
      </w:r>
      <w:r>
        <w:rPr>
          <w:noProof/>
        </w:rPr>
        <w:instrText xml:space="preserve"> PAGEREF _Toc216294081 \h </w:instrText>
      </w:r>
      <w:r>
        <w:rPr>
          <w:noProof/>
        </w:rPr>
      </w:r>
      <w:r>
        <w:rPr>
          <w:noProof/>
        </w:rPr>
        <w:fldChar w:fldCharType="separate"/>
      </w:r>
      <w:r>
        <w:rPr>
          <w:noProof/>
        </w:rPr>
        <w:t>382</w:t>
      </w:r>
      <w:r>
        <w:rPr>
          <w:noProof/>
        </w:rPr>
        <w:fldChar w:fldCharType="end"/>
      </w:r>
    </w:p>
    <w:p w14:paraId="75736F87" w14:textId="4A68EFB8"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fldLock="1"/>
      </w:r>
      <w:r>
        <w:rPr>
          <w:noProof/>
        </w:rPr>
        <w:instrText xml:space="preserve"> PAGEREF _Toc216294082 \h </w:instrText>
      </w:r>
      <w:r>
        <w:rPr>
          <w:noProof/>
        </w:rPr>
      </w:r>
      <w:r>
        <w:rPr>
          <w:noProof/>
        </w:rPr>
        <w:fldChar w:fldCharType="separate"/>
      </w:r>
      <w:r>
        <w:rPr>
          <w:noProof/>
        </w:rPr>
        <w:t>386</w:t>
      </w:r>
      <w:r>
        <w:rPr>
          <w:noProof/>
        </w:rPr>
        <w:fldChar w:fldCharType="end"/>
      </w:r>
    </w:p>
    <w:p w14:paraId="688A87F3" w14:textId="310233BC"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NSCE_SliceReqVerifyAndAlign API</w:t>
      </w:r>
      <w:r>
        <w:rPr>
          <w:noProof/>
        </w:rPr>
        <w:tab/>
      </w:r>
      <w:r>
        <w:rPr>
          <w:noProof/>
        </w:rPr>
        <w:fldChar w:fldCharType="begin" w:fldLock="1"/>
      </w:r>
      <w:r>
        <w:rPr>
          <w:noProof/>
        </w:rPr>
        <w:instrText xml:space="preserve"> PAGEREF _Toc216294083 \h </w:instrText>
      </w:r>
      <w:r>
        <w:rPr>
          <w:noProof/>
        </w:rPr>
      </w:r>
      <w:r>
        <w:rPr>
          <w:noProof/>
        </w:rPr>
        <w:fldChar w:fldCharType="separate"/>
      </w:r>
      <w:r>
        <w:rPr>
          <w:noProof/>
        </w:rPr>
        <w:t>392</w:t>
      </w:r>
      <w:r>
        <w:rPr>
          <w:noProof/>
        </w:rPr>
        <w:fldChar w:fldCharType="end"/>
      </w:r>
    </w:p>
    <w:p w14:paraId="258E6380" w14:textId="370D6B96"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sidRPr="009856A7">
        <w:rPr>
          <w:noProof/>
          <w:lang w:val="en-US"/>
        </w:rPr>
        <w:t>NSCE_NSInfoDelivery</w:t>
      </w:r>
      <w:r>
        <w:rPr>
          <w:noProof/>
        </w:rPr>
        <w:t xml:space="preserve"> API</w:t>
      </w:r>
      <w:r>
        <w:rPr>
          <w:noProof/>
        </w:rPr>
        <w:tab/>
      </w:r>
      <w:r>
        <w:rPr>
          <w:noProof/>
        </w:rPr>
        <w:fldChar w:fldCharType="begin" w:fldLock="1"/>
      </w:r>
      <w:r>
        <w:rPr>
          <w:noProof/>
        </w:rPr>
        <w:instrText xml:space="preserve"> PAGEREF _Toc216294084 \h </w:instrText>
      </w:r>
      <w:r>
        <w:rPr>
          <w:noProof/>
        </w:rPr>
      </w:r>
      <w:r>
        <w:rPr>
          <w:noProof/>
        </w:rPr>
        <w:fldChar w:fldCharType="separate"/>
      </w:r>
      <w:r>
        <w:rPr>
          <w:noProof/>
        </w:rPr>
        <w:t>397</w:t>
      </w:r>
      <w:r>
        <w:rPr>
          <w:noProof/>
        </w:rPr>
        <w:fldChar w:fldCharType="end"/>
      </w:r>
    </w:p>
    <w:p w14:paraId="628BE064" w14:textId="2ADE01D7"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fldLock="1"/>
      </w:r>
      <w:r>
        <w:rPr>
          <w:noProof/>
        </w:rPr>
        <w:instrText xml:space="preserve"> PAGEREF _Toc216294085 \h </w:instrText>
      </w:r>
      <w:r>
        <w:rPr>
          <w:noProof/>
        </w:rPr>
      </w:r>
      <w:r>
        <w:rPr>
          <w:noProof/>
        </w:rPr>
        <w:fldChar w:fldCharType="separate"/>
      </w:r>
      <w:r>
        <w:rPr>
          <w:noProof/>
        </w:rPr>
        <w:t>401</w:t>
      </w:r>
      <w:r>
        <w:rPr>
          <w:noProof/>
        </w:rPr>
        <w:fldChar w:fldCharType="end"/>
      </w:r>
    </w:p>
    <w:p w14:paraId="2B2C53B1" w14:textId="364112FD" w:rsidR="00C73206" w:rsidRDefault="00C7320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_Toc216294086 \h </w:instrText>
      </w:r>
      <w:r>
        <w:rPr>
          <w:noProof/>
        </w:rPr>
      </w:r>
      <w:r>
        <w:rPr>
          <w:noProof/>
        </w:rPr>
        <w:fldChar w:fldCharType="separate"/>
      </w:r>
      <w:r>
        <w:rPr>
          <w:noProof/>
        </w:rPr>
        <w:t>402</w:t>
      </w:r>
      <w:r>
        <w:rPr>
          <w:noProof/>
        </w:rPr>
        <w:fldChar w:fldCharType="end"/>
      </w:r>
    </w:p>
    <w:p w14:paraId="5E936E56" w14:textId="56121295"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_Toc216294087 \h </w:instrText>
      </w:r>
      <w:r>
        <w:rPr>
          <w:noProof/>
        </w:rPr>
      </w:r>
      <w:r>
        <w:rPr>
          <w:noProof/>
        </w:rPr>
        <w:fldChar w:fldCharType="separate"/>
      </w:r>
      <w:r>
        <w:rPr>
          <w:noProof/>
        </w:rPr>
        <w:t>402</w:t>
      </w:r>
      <w:r>
        <w:rPr>
          <w:noProof/>
        </w:rPr>
        <w:fldChar w:fldCharType="end"/>
      </w:r>
    </w:p>
    <w:p w14:paraId="58FCCC8E" w14:textId="0C4372B0"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fldLock="1"/>
      </w:r>
      <w:r>
        <w:rPr>
          <w:noProof/>
        </w:rPr>
        <w:instrText xml:space="preserve"> PAGEREF _Toc216294088 \h </w:instrText>
      </w:r>
      <w:r>
        <w:rPr>
          <w:noProof/>
        </w:rPr>
      </w:r>
      <w:r>
        <w:rPr>
          <w:noProof/>
        </w:rPr>
        <w:fldChar w:fldCharType="separate"/>
      </w:r>
      <w:r>
        <w:rPr>
          <w:noProof/>
        </w:rPr>
        <w:t>403</w:t>
      </w:r>
      <w:r>
        <w:rPr>
          <w:noProof/>
        </w:rPr>
        <w:fldChar w:fldCharType="end"/>
      </w:r>
    </w:p>
    <w:p w14:paraId="75405254" w14:textId="3F58FC04"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fldLock="1"/>
      </w:r>
      <w:r>
        <w:rPr>
          <w:noProof/>
        </w:rPr>
        <w:instrText xml:space="preserve"> PAGEREF _Toc216294089 \h </w:instrText>
      </w:r>
      <w:r>
        <w:rPr>
          <w:noProof/>
        </w:rPr>
      </w:r>
      <w:r>
        <w:rPr>
          <w:noProof/>
        </w:rPr>
        <w:fldChar w:fldCharType="separate"/>
      </w:r>
      <w:r>
        <w:rPr>
          <w:noProof/>
        </w:rPr>
        <w:t>403</w:t>
      </w:r>
      <w:r>
        <w:rPr>
          <w:noProof/>
        </w:rPr>
        <w:fldChar w:fldCharType="end"/>
      </w:r>
    </w:p>
    <w:p w14:paraId="3FA34C30" w14:textId="6116507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fldLock="1"/>
      </w:r>
      <w:r>
        <w:rPr>
          <w:noProof/>
        </w:rPr>
        <w:instrText xml:space="preserve"> PAGEREF _Toc216294090 \h </w:instrText>
      </w:r>
      <w:r>
        <w:rPr>
          <w:noProof/>
        </w:rPr>
      </w:r>
      <w:r>
        <w:rPr>
          <w:noProof/>
        </w:rPr>
        <w:fldChar w:fldCharType="separate"/>
      </w:r>
      <w:r>
        <w:rPr>
          <w:noProof/>
        </w:rPr>
        <w:t>403</w:t>
      </w:r>
      <w:r>
        <w:rPr>
          <w:noProof/>
        </w:rPr>
        <w:fldChar w:fldCharType="end"/>
      </w:r>
    </w:p>
    <w:p w14:paraId="76AEA806" w14:textId="13A5424C"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fldLock="1"/>
      </w:r>
      <w:r>
        <w:rPr>
          <w:noProof/>
        </w:rPr>
        <w:instrText xml:space="preserve"> PAGEREF _Toc216294091 \h </w:instrText>
      </w:r>
      <w:r>
        <w:rPr>
          <w:noProof/>
        </w:rPr>
      </w:r>
      <w:r>
        <w:rPr>
          <w:noProof/>
        </w:rPr>
        <w:fldChar w:fldCharType="separate"/>
      </w:r>
      <w:r>
        <w:rPr>
          <w:noProof/>
        </w:rPr>
        <w:t>403</w:t>
      </w:r>
      <w:r>
        <w:rPr>
          <w:noProof/>
        </w:rPr>
        <w:fldChar w:fldCharType="end"/>
      </w:r>
    </w:p>
    <w:p w14:paraId="2570DF2C" w14:textId="364A4169"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fldLock="1"/>
      </w:r>
      <w:r>
        <w:rPr>
          <w:noProof/>
        </w:rPr>
        <w:instrText xml:space="preserve"> PAGEREF _Toc216294092 \h </w:instrText>
      </w:r>
      <w:r>
        <w:rPr>
          <w:noProof/>
        </w:rPr>
      </w:r>
      <w:r>
        <w:rPr>
          <w:noProof/>
        </w:rPr>
        <w:fldChar w:fldCharType="separate"/>
      </w:r>
      <w:r>
        <w:rPr>
          <w:noProof/>
        </w:rPr>
        <w:t>403</w:t>
      </w:r>
      <w:r>
        <w:rPr>
          <w:noProof/>
        </w:rPr>
        <w:fldChar w:fldCharType="end"/>
      </w:r>
    </w:p>
    <w:p w14:paraId="762E7186" w14:textId="2261B1B7"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NSCE_PerfMonitoring API</w:t>
      </w:r>
      <w:r>
        <w:rPr>
          <w:noProof/>
        </w:rPr>
        <w:tab/>
      </w:r>
      <w:r>
        <w:rPr>
          <w:noProof/>
        </w:rPr>
        <w:fldChar w:fldCharType="begin" w:fldLock="1"/>
      </w:r>
      <w:r>
        <w:rPr>
          <w:noProof/>
        </w:rPr>
        <w:instrText xml:space="preserve"> PAGEREF _Toc216294093 \h </w:instrText>
      </w:r>
      <w:r>
        <w:rPr>
          <w:noProof/>
        </w:rPr>
      </w:r>
      <w:r>
        <w:rPr>
          <w:noProof/>
        </w:rPr>
        <w:fldChar w:fldCharType="separate"/>
      </w:r>
      <w:r>
        <w:rPr>
          <w:noProof/>
        </w:rPr>
        <w:t>403</w:t>
      </w:r>
      <w:r>
        <w:rPr>
          <w:noProof/>
        </w:rPr>
        <w:fldChar w:fldCharType="end"/>
      </w:r>
    </w:p>
    <w:p w14:paraId="6EC61A03" w14:textId="1CC24D87"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fldLock="1"/>
      </w:r>
      <w:r>
        <w:rPr>
          <w:noProof/>
        </w:rPr>
        <w:instrText xml:space="preserve"> PAGEREF _Toc216294094 \h </w:instrText>
      </w:r>
      <w:r>
        <w:rPr>
          <w:noProof/>
        </w:rPr>
      </w:r>
      <w:r>
        <w:rPr>
          <w:noProof/>
        </w:rPr>
        <w:fldChar w:fldCharType="separate"/>
      </w:r>
      <w:r>
        <w:rPr>
          <w:noProof/>
        </w:rPr>
        <w:t>404</w:t>
      </w:r>
      <w:r>
        <w:rPr>
          <w:noProof/>
        </w:rPr>
        <w:fldChar w:fldCharType="end"/>
      </w:r>
    </w:p>
    <w:p w14:paraId="40E0DA81" w14:textId="5830D8A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fldLock="1"/>
      </w:r>
      <w:r>
        <w:rPr>
          <w:noProof/>
        </w:rPr>
        <w:instrText xml:space="preserve"> PAGEREF _Toc216294095 \h </w:instrText>
      </w:r>
      <w:r>
        <w:rPr>
          <w:noProof/>
        </w:rPr>
      </w:r>
      <w:r>
        <w:rPr>
          <w:noProof/>
        </w:rPr>
        <w:fldChar w:fldCharType="separate"/>
      </w:r>
      <w:r>
        <w:rPr>
          <w:noProof/>
        </w:rPr>
        <w:t>404</w:t>
      </w:r>
      <w:r>
        <w:rPr>
          <w:noProof/>
        </w:rPr>
        <w:fldChar w:fldCharType="end"/>
      </w:r>
    </w:p>
    <w:p w14:paraId="0D2B529F" w14:textId="365A8813"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fldLock="1"/>
      </w:r>
      <w:r>
        <w:rPr>
          <w:noProof/>
        </w:rPr>
        <w:instrText xml:space="preserve"> PAGEREF _Toc216294096 \h </w:instrText>
      </w:r>
      <w:r>
        <w:rPr>
          <w:noProof/>
        </w:rPr>
      </w:r>
      <w:r>
        <w:rPr>
          <w:noProof/>
        </w:rPr>
        <w:fldChar w:fldCharType="separate"/>
      </w:r>
      <w:r>
        <w:rPr>
          <w:noProof/>
        </w:rPr>
        <w:t>404</w:t>
      </w:r>
      <w:r>
        <w:rPr>
          <w:noProof/>
        </w:rPr>
        <w:fldChar w:fldCharType="end"/>
      </w:r>
    </w:p>
    <w:p w14:paraId="520D4360" w14:textId="3F55A1BD"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NSCE_NetworkSliceAdaptation API</w:t>
      </w:r>
      <w:r>
        <w:rPr>
          <w:noProof/>
        </w:rPr>
        <w:tab/>
      </w:r>
      <w:r>
        <w:rPr>
          <w:noProof/>
        </w:rPr>
        <w:fldChar w:fldCharType="begin" w:fldLock="1"/>
      </w:r>
      <w:r>
        <w:rPr>
          <w:noProof/>
        </w:rPr>
        <w:instrText xml:space="preserve"> PAGEREF _Toc216294097 \h </w:instrText>
      </w:r>
      <w:r>
        <w:rPr>
          <w:noProof/>
        </w:rPr>
      </w:r>
      <w:r>
        <w:rPr>
          <w:noProof/>
        </w:rPr>
        <w:fldChar w:fldCharType="separate"/>
      </w:r>
      <w:r>
        <w:rPr>
          <w:noProof/>
        </w:rPr>
        <w:t>404</w:t>
      </w:r>
      <w:r>
        <w:rPr>
          <w:noProof/>
        </w:rPr>
        <w:fldChar w:fldCharType="end"/>
      </w:r>
    </w:p>
    <w:p w14:paraId="61DE9AC1" w14:textId="27BAF968"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NSCE_SliceCommService API</w:t>
      </w:r>
      <w:r>
        <w:rPr>
          <w:noProof/>
        </w:rPr>
        <w:tab/>
      </w:r>
      <w:r>
        <w:rPr>
          <w:noProof/>
        </w:rPr>
        <w:fldChar w:fldCharType="begin" w:fldLock="1"/>
      </w:r>
      <w:r>
        <w:rPr>
          <w:noProof/>
        </w:rPr>
        <w:instrText xml:space="preserve"> PAGEREF _Toc216294098 \h </w:instrText>
      </w:r>
      <w:r>
        <w:rPr>
          <w:noProof/>
        </w:rPr>
      </w:r>
      <w:r>
        <w:rPr>
          <w:noProof/>
        </w:rPr>
        <w:fldChar w:fldCharType="separate"/>
      </w:r>
      <w:r>
        <w:rPr>
          <w:noProof/>
        </w:rPr>
        <w:t>404</w:t>
      </w:r>
      <w:r>
        <w:rPr>
          <w:noProof/>
        </w:rPr>
        <w:fldChar w:fldCharType="end"/>
      </w:r>
    </w:p>
    <w:p w14:paraId="33E3D8FF" w14:textId="2B0F0D8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fldLock="1"/>
      </w:r>
      <w:r>
        <w:rPr>
          <w:noProof/>
        </w:rPr>
        <w:instrText xml:space="preserve"> PAGEREF _Toc216294099 \h </w:instrText>
      </w:r>
      <w:r>
        <w:rPr>
          <w:noProof/>
        </w:rPr>
      </w:r>
      <w:r>
        <w:rPr>
          <w:noProof/>
        </w:rPr>
        <w:fldChar w:fldCharType="separate"/>
      </w:r>
      <w:r>
        <w:rPr>
          <w:noProof/>
        </w:rPr>
        <w:t>405</w:t>
      </w:r>
      <w:r>
        <w:rPr>
          <w:noProof/>
        </w:rPr>
        <w:fldChar w:fldCharType="end"/>
      </w:r>
    </w:p>
    <w:p w14:paraId="47088448" w14:textId="21AEA8FE"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fldLock="1"/>
      </w:r>
      <w:r>
        <w:rPr>
          <w:noProof/>
        </w:rPr>
        <w:instrText xml:space="preserve"> PAGEREF _Toc216294100 \h </w:instrText>
      </w:r>
      <w:r>
        <w:rPr>
          <w:noProof/>
        </w:rPr>
      </w:r>
      <w:r>
        <w:rPr>
          <w:noProof/>
        </w:rPr>
        <w:fldChar w:fldCharType="separate"/>
      </w:r>
      <w:r>
        <w:rPr>
          <w:noProof/>
        </w:rPr>
        <w:t>405</w:t>
      </w:r>
      <w:r>
        <w:rPr>
          <w:noProof/>
        </w:rPr>
        <w:fldChar w:fldCharType="end"/>
      </w:r>
    </w:p>
    <w:p w14:paraId="2CC7893C" w14:textId="4553ECC7"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fldLock="1"/>
      </w:r>
      <w:r>
        <w:rPr>
          <w:noProof/>
        </w:rPr>
        <w:instrText xml:space="preserve"> PAGEREF _Toc216294101 \h </w:instrText>
      </w:r>
      <w:r>
        <w:rPr>
          <w:noProof/>
        </w:rPr>
      </w:r>
      <w:r>
        <w:rPr>
          <w:noProof/>
        </w:rPr>
        <w:fldChar w:fldCharType="separate"/>
      </w:r>
      <w:r>
        <w:rPr>
          <w:noProof/>
        </w:rPr>
        <w:t>405</w:t>
      </w:r>
      <w:r>
        <w:rPr>
          <w:noProof/>
        </w:rPr>
        <w:fldChar w:fldCharType="end"/>
      </w:r>
    </w:p>
    <w:p w14:paraId="7DE89CC8" w14:textId="498517A4"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B.16</w:t>
      </w:r>
      <w:r>
        <w:rPr>
          <w:rFonts w:asciiTheme="minorHAnsi" w:eastAsiaTheme="minorEastAsia" w:hAnsiTheme="minorHAnsi" w:cstheme="minorBidi"/>
          <w:noProof/>
          <w:kern w:val="2"/>
          <w:sz w:val="24"/>
          <w:szCs w:val="24"/>
          <w:lang w:eastAsia="en-GB"/>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fldLock="1"/>
      </w:r>
      <w:r>
        <w:rPr>
          <w:noProof/>
        </w:rPr>
        <w:instrText xml:space="preserve"> PAGEREF _Toc216294102 \h </w:instrText>
      </w:r>
      <w:r>
        <w:rPr>
          <w:noProof/>
        </w:rPr>
      </w:r>
      <w:r>
        <w:rPr>
          <w:noProof/>
        </w:rPr>
        <w:fldChar w:fldCharType="separate"/>
      </w:r>
      <w:r>
        <w:rPr>
          <w:noProof/>
        </w:rPr>
        <w:t>405</w:t>
      </w:r>
      <w:r>
        <w:rPr>
          <w:noProof/>
        </w:rPr>
        <w:fldChar w:fldCharType="end"/>
      </w:r>
    </w:p>
    <w:p w14:paraId="5FD3AAA0" w14:textId="2ACABDA1"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NSCE_NSInfoDelivery API</w:t>
      </w:r>
      <w:r>
        <w:rPr>
          <w:noProof/>
        </w:rPr>
        <w:tab/>
      </w:r>
      <w:r>
        <w:rPr>
          <w:noProof/>
        </w:rPr>
        <w:fldChar w:fldCharType="begin" w:fldLock="1"/>
      </w:r>
      <w:r>
        <w:rPr>
          <w:noProof/>
        </w:rPr>
        <w:instrText xml:space="preserve"> PAGEREF _Toc216294103 \h </w:instrText>
      </w:r>
      <w:r>
        <w:rPr>
          <w:noProof/>
        </w:rPr>
      </w:r>
      <w:r>
        <w:rPr>
          <w:noProof/>
        </w:rPr>
        <w:fldChar w:fldCharType="separate"/>
      </w:r>
      <w:r>
        <w:rPr>
          <w:noProof/>
        </w:rPr>
        <w:t>405</w:t>
      </w:r>
      <w:r>
        <w:rPr>
          <w:noProof/>
        </w:rPr>
        <w:fldChar w:fldCharType="end"/>
      </w:r>
    </w:p>
    <w:p w14:paraId="5645B3A2" w14:textId="3DD1A565" w:rsidR="00C73206" w:rsidRDefault="00C73206">
      <w:pPr>
        <w:pStyle w:val="TOC1"/>
        <w:rPr>
          <w:rFonts w:asciiTheme="minorHAnsi" w:eastAsiaTheme="minorEastAsia" w:hAnsiTheme="minorHAnsi" w:cstheme="minorBidi"/>
          <w:noProof/>
          <w:kern w:val="2"/>
          <w:sz w:val="24"/>
          <w:szCs w:val="24"/>
          <w:lang w:eastAsia="en-GB"/>
          <w14:ligatures w14:val="standardContextual"/>
        </w:rPr>
      </w:pPr>
      <w:r>
        <w:rPr>
          <w:noProof/>
        </w:rPr>
        <w:t>B.18</w:t>
      </w:r>
      <w:r>
        <w:rPr>
          <w:rFonts w:asciiTheme="minorHAnsi" w:eastAsiaTheme="minorEastAsia" w:hAnsiTheme="minorHAnsi" w:cstheme="minorBidi"/>
          <w:noProof/>
          <w:kern w:val="2"/>
          <w:sz w:val="24"/>
          <w:szCs w:val="24"/>
          <w:lang w:eastAsia="en-GB"/>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fldLock="1"/>
      </w:r>
      <w:r>
        <w:rPr>
          <w:noProof/>
        </w:rPr>
        <w:instrText xml:space="preserve"> PAGEREF _Toc216294104 \h </w:instrText>
      </w:r>
      <w:r>
        <w:rPr>
          <w:noProof/>
        </w:rPr>
      </w:r>
      <w:r>
        <w:rPr>
          <w:noProof/>
        </w:rPr>
        <w:fldChar w:fldCharType="separate"/>
      </w:r>
      <w:r>
        <w:rPr>
          <w:noProof/>
        </w:rPr>
        <w:t>406</w:t>
      </w:r>
      <w:r>
        <w:rPr>
          <w:noProof/>
        </w:rPr>
        <w:fldChar w:fldCharType="end"/>
      </w:r>
    </w:p>
    <w:p w14:paraId="4B094330" w14:textId="15C29DE0" w:rsidR="00C73206" w:rsidRDefault="00C7320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_Toc216294105 \h </w:instrText>
      </w:r>
      <w:r>
        <w:rPr>
          <w:noProof/>
        </w:rPr>
      </w:r>
      <w:r>
        <w:rPr>
          <w:noProof/>
        </w:rPr>
        <w:fldChar w:fldCharType="separate"/>
      </w:r>
      <w:r>
        <w:rPr>
          <w:noProof/>
        </w:rPr>
        <w:t>407</w:t>
      </w:r>
      <w:r>
        <w:rPr>
          <w:noProof/>
        </w:rPr>
        <w:fldChar w:fldCharType="end"/>
      </w:r>
    </w:p>
    <w:p w14:paraId="5482ECD9" w14:textId="3D637383" w:rsidR="009E14D8" w:rsidRPr="006D68AC" w:rsidRDefault="004E61A1" w:rsidP="009E14D8">
      <w:r>
        <w:fldChar w:fldCharType="end"/>
      </w:r>
    </w:p>
    <w:p w14:paraId="7CD6A724" w14:textId="31B11C3D" w:rsidR="00080512" w:rsidRPr="006D68AC" w:rsidRDefault="00080512"/>
    <w:p w14:paraId="51D7105B" w14:textId="77777777" w:rsidR="00080512" w:rsidRPr="006D68AC" w:rsidRDefault="00080512" w:rsidP="007A4424">
      <w:pPr>
        <w:pStyle w:val="Heading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End w:id="10"/>
      <w:r w:rsidRPr="006D68AC">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6D68AC" w:rsidRDefault="00080512">
      <w:r w:rsidRPr="006D68AC">
        <w:t xml:space="preserve">This Technical </w:t>
      </w:r>
      <w:bookmarkStart w:id="23" w:name="spectype3"/>
      <w:r w:rsidRPr="006D68AC">
        <w:t>Specification</w:t>
      </w:r>
      <w:bookmarkEnd w:id="23"/>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Heading1"/>
      </w:pPr>
      <w:bookmarkStart w:id="24" w:name="introduction"/>
      <w:bookmarkEnd w:id="24"/>
      <w:r w:rsidRPr="006D68AC">
        <w:br w:type="page"/>
      </w:r>
      <w:bookmarkStart w:id="25" w:name="_Toc160649663"/>
      <w:bookmarkStart w:id="26" w:name="_Toc164927864"/>
      <w:bookmarkStart w:id="27" w:name="_Toc168549651"/>
      <w:bookmarkStart w:id="28" w:name="_Toc170117716"/>
      <w:bookmarkStart w:id="29" w:name="_Toc209469798"/>
      <w:bookmarkStart w:id="30" w:name="_Toc212114459"/>
      <w:bookmarkStart w:id="31" w:name="_Toc510696579"/>
      <w:bookmarkStart w:id="32" w:name="_Toc35971371"/>
      <w:bookmarkStart w:id="33" w:name="_Toc216293102"/>
      <w:r w:rsidR="002E2250" w:rsidRPr="006D68AC">
        <w:t>1</w:t>
      </w:r>
      <w:r w:rsidR="002E2250" w:rsidRPr="006D68AC">
        <w:tab/>
        <w:t>Scope</w:t>
      </w:r>
      <w:bookmarkEnd w:id="25"/>
      <w:bookmarkEnd w:id="26"/>
      <w:bookmarkEnd w:id="27"/>
      <w:bookmarkEnd w:id="28"/>
      <w:bookmarkEnd w:id="29"/>
      <w:bookmarkEnd w:id="30"/>
      <w:bookmarkEnd w:id="33"/>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Heading1"/>
      </w:pPr>
      <w:r w:rsidRPr="006D68AC">
        <w:br w:type="page"/>
      </w:r>
      <w:bookmarkStart w:id="34" w:name="_Toc157434447"/>
      <w:bookmarkStart w:id="35" w:name="_Toc157436162"/>
      <w:bookmarkStart w:id="36" w:name="_Toc157440002"/>
      <w:bookmarkStart w:id="37" w:name="_Toc160649664"/>
      <w:bookmarkStart w:id="38" w:name="_Toc164927865"/>
      <w:bookmarkStart w:id="39" w:name="_Toc168549652"/>
      <w:bookmarkStart w:id="40" w:name="_Toc170117717"/>
      <w:bookmarkStart w:id="41" w:name="_Toc209469799"/>
      <w:bookmarkStart w:id="42" w:name="_Toc212114460"/>
      <w:bookmarkStart w:id="43" w:name="_Toc216293103"/>
      <w:r w:rsidR="008A6D4A" w:rsidRPr="006D68AC">
        <w:t>2</w:t>
      </w:r>
      <w:r w:rsidR="008A6D4A" w:rsidRPr="006D68AC">
        <w:tab/>
        <w:t>References</w:t>
      </w:r>
      <w:bookmarkEnd w:id="31"/>
      <w:bookmarkEnd w:id="32"/>
      <w:bookmarkEnd w:id="34"/>
      <w:bookmarkEnd w:id="35"/>
      <w:bookmarkEnd w:id="36"/>
      <w:bookmarkEnd w:id="37"/>
      <w:bookmarkEnd w:id="38"/>
      <w:bookmarkEnd w:id="39"/>
      <w:bookmarkEnd w:id="40"/>
      <w:bookmarkEnd w:id="41"/>
      <w:bookmarkEnd w:id="42"/>
      <w:bookmarkEnd w:id="43"/>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44" w:name="_Toc510696580"/>
      <w:bookmarkStart w:id="45"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SimSun"/>
          <w:lang w:eastAsia="en-US"/>
        </w:rPr>
      </w:pPr>
      <w:r>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Heading1"/>
      </w:pPr>
      <w:r w:rsidRPr="006D68AC">
        <w:br w:type="page"/>
      </w:r>
      <w:bookmarkStart w:id="46" w:name="_Toc157434448"/>
      <w:bookmarkStart w:id="47" w:name="_Toc157436163"/>
      <w:bookmarkStart w:id="48" w:name="_Toc157440003"/>
      <w:bookmarkStart w:id="49" w:name="_Toc160649665"/>
      <w:bookmarkStart w:id="50" w:name="_Toc164927866"/>
      <w:bookmarkStart w:id="51" w:name="_Toc168549653"/>
      <w:bookmarkStart w:id="52" w:name="_Toc170117718"/>
      <w:bookmarkStart w:id="53" w:name="_Toc209469800"/>
      <w:bookmarkStart w:id="54" w:name="_Toc212114461"/>
      <w:bookmarkStart w:id="55" w:name="_Toc216293104"/>
      <w:r w:rsidR="008A6D4A" w:rsidRPr="006D68AC">
        <w:t>3</w:t>
      </w:r>
      <w:r w:rsidR="008A6D4A" w:rsidRPr="006D68AC">
        <w:tab/>
        <w:t>Definitions, symbols and abbreviations</w:t>
      </w:r>
      <w:bookmarkEnd w:id="44"/>
      <w:bookmarkEnd w:id="45"/>
      <w:bookmarkEnd w:id="46"/>
      <w:bookmarkEnd w:id="47"/>
      <w:bookmarkEnd w:id="48"/>
      <w:bookmarkEnd w:id="49"/>
      <w:bookmarkEnd w:id="50"/>
      <w:bookmarkEnd w:id="51"/>
      <w:bookmarkEnd w:id="52"/>
      <w:bookmarkEnd w:id="53"/>
      <w:bookmarkEnd w:id="54"/>
      <w:bookmarkEnd w:id="55"/>
    </w:p>
    <w:p w14:paraId="497197DA" w14:textId="77777777" w:rsidR="002E2250" w:rsidRPr="006D68AC" w:rsidRDefault="002E2250" w:rsidP="002E2250">
      <w:pPr>
        <w:pStyle w:val="Heading2"/>
      </w:pPr>
      <w:bookmarkStart w:id="56" w:name="_Toc160649666"/>
      <w:bookmarkStart w:id="57" w:name="_Toc164927867"/>
      <w:bookmarkStart w:id="58" w:name="_Toc168549654"/>
      <w:bookmarkStart w:id="59" w:name="_Toc170117719"/>
      <w:bookmarkStart w:id="60" w:name="_Toc209469801"/>
      <w:bookmarkStart w:id="61" w:name="_Toc212114462"/>
      <w:bookmarkStart w:id="62" w:name="_Toc510696584"/>
      <w:bookmarkStart w:id="63" w:name="_Toc35971376"/>
      <w:bookmarkStart w:id="64" w:name="_Toc216293105"/>
      <w:r w:rsidRPr="006D68AC">
        <w:t>3.1</w:t>
      </w:r>
      <w:r w:rsidRPr="006D68AC">
        <w:tab/>
        <w:t>Definitions</w:t>
      </w:r>
      <w:bookmarkEnd w:id="56"/>
      <w:bookmarkEnd w:id="57"/>
      <w:bookmarkEnd w:id="58"/>
      <w:bookmarkEnd w:id="59"/>
      <w:bookmarkEnd w:id="60"/>
      <w:bookmarkEnd w:id="61"/>
      <w:bookmarkEnd w:id="64"/>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65" w:name="_Toc510696582"/>
      <w:bookmarkStart w:id="66" w:name="_Toc35971374"/>
      <w:bookmarkStart w:id="67" w:name="_Toc157434450"/>
      <w:bookmarkStart w:id="68" w:name="_Toc157436165"/>
      <w:bookmarkStart w:id="69"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Heading2"/>
      </w:pPr>
      <w:bookmarkStart w:id="70" w:name="_Toc160649667"/>
      <w:bookmarkStart w:id="71" w:name="_Toc164927868"/>
      <w:bookmarkStart w:id="72" w:name="_Toc168549655"/>
      <w:bookmarkStart w:id="73" w:name="_Toc170117720"/>
      <w:bookmarkStart w:id="74" w:name="_Toc209469802"/>
      <w:bookmarkStart w:id="75" w:name="_Toc212114463"/>
      <w:bookmarkStart w:id="76" w:name="_Toc216293106"/>
      <w:r w:rsidRPr="006D68AC">
        <w:t>3.2</w:t>
      </w:r>
      <w:r w:rsidRPr="006D68AC">
        <w:tab/>
        <w:t>Symbols</w:t>
      </w:r>
      <w:bookmarkEnd w:id="65"/>
      <w:bookmarkEnd w:id="66"/>
      <w:bookmarkEnd w:id="67"/>
      <w:bookmarkEnd w:id="68"/>
      <w:bookmarkEnd w:id="69"/>
      <w:bookmarkEnd w:id="70"/>
      <w:bookmarkEnd w:id="71"/>
      <w:bookmarkEnd w:id="72"/>
      <w:bookmarkEnd w:id="73"/>
      <w:bookmarkEnd w:id="74"/>
      <w:bookmarkEnd w:id="75"/>
      <w:bookmarkEnd w:id="76"/>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Heading2"/>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209469803"/>
      <w:bookmarkStart w:id="87" w:name="_Toc212114464"/>
      <w:bookmarkStart w:id="88" w:name="_Toc216293107"/>
      <w:r w:rsidRPr="006D68AC">
        <w:t>3.3</w:t>
      </w:r>
      <w:r w:rsidRPr="006D68AC">
        <w:tab/>
        <w:t>Abbreviations</w:t>
      </w:r>
      <w:bookmarkEnd w:id="77"/>
      <w:bookmarkEnd w:id="78"/>
      <w:bookmarkEnd w:id="79"/>
      <w:bookmarkEnd w:id="80"/>
      <w:bookmarkEnd w:id="81"/>
      <w:bookmarkEnd w:id="82"/>
      <w:bookmarkEnd w:id="83"/>
      <w:bookmarkEnd w:id="84"/>
      <w:bookmarkEnd w:id="85"/>
      <w:bookmarkEnd w:id="86"/>
      <w:bookmarkEnd w:id="87"/>
      <w:bookmarkEnd w:id="88"/>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Heading1"/>
      </w:pPr>
      <w:r w:rsidRPr="006D68AC">
        <w:br w:type="page"/>
      </w:r>
      <w:bookmarkStart w:id="89" w:name="_Toc157434452"/>
      <w:bookmarkStart w:id="90" w:name="_Toc157436167"/>
      <w:bookmarkStart w:id="91" w:name="_Toc157440007"/>
      <w:bookmarkStart w:id="92" w:name="_Toc160649669"/>
      <w:bookmarkStart w:id="93" w:name="_Toc164927870"/>
      <w:bookmarkStart w:id="94" w:name="_Toc168549657"/>
      <w:bookmarkStart w:id="95" w:name="_Toc170117722"/>
      <w:bookmarkStart w:id="96" w:name="_Toc209469804"/>
      <w:bookmarkStart w:id="97" w:name="_Toc212114465"/>
      <w:bookmarkStart w:id="98" w:name="_Toc216293108"/>
      <w:r w:rsidR="008A6D4A" w:rsidRPr="006D68AC">
        <w:t>4</w:t>
      </w:r>
      <w:r w:rsidR="008A6D4A" w:rsidRPr="006D68AC">
        <w:tab/>
        <w:t>Overview</w:t>
      </w:r>
      <w:bookmarkEnd w:id="62"/>
      <w:bookmarkEnd w:id="63"/>
      <w:bookmarkEnd w:id="89"/>
      <w:bookmarkEnd w:id="90"/>
      <w:bookmarkEnd w:id="91"/>
      <w:bookmarkEnd w:id="92"/>
      <w:bookmarkEnd w:id="93"/>
      <w:bookmarkEnd w:id="94"/>
      <w:bookmarkEnd w:id="95"/>
      <w:bookmarkEnd w:id="96"/>
      <w:bookmarkEnd w:id="97"/>
      <w:bookmarkEnd w:id="98"/>
    </w:p>
    <w:p w14:paraId="0FE051CF" w14:textId="061221C4" w:rsidR="00B110B4" w:rsidRPr="006D68AC" w:rsidRDefault="00B110B4" w:rsidP="00B110B4">
      <w:pPr>
        <w:rPr>
          <w:lang w:val="en-US"/>
        </w:rPr>
      </w:pPr>
      <w:bookmarkStart w:id="99" w:name="_Toc510696585"/>
      <w:bookmarkStart w:id="100"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DengXian"/>
        </w:rPr>
        <w:t>The NSCE Server services expose network slicing capabilities based on the 5GS management system services (e.g., MnS services</w:t>
      </w:r>
      <w:r w:rsidRPr="006D68AC">
        <w:rPr>
          <w:rFonts w:eastAsia="DengXian"/>
          <w:lang w:eastAsia="zh-CN"/>
        </w:rPr>
        <w:t>)</w:t>
      </w:r>
      <w:r w:rsidRPr="006D68AC">
        <w:rPr>
          <w:rFonts w:eastAsia="DengXian"/>
        </w:rPr>
        <w:t xml:space="preserve"> and the 5GS network service</w:t>
      </w:r>
      <w:r w:rsidRPr="006D68AC">
        <w:rPr>
          <w:rFonts w:eastAsia="DengXian"/>
          <w:lang w:eastAsia="zh-CN"/>
        </w:rPr>
        <w:t>s</w:t>
      </w:r>
      <w:r w:rsidRPr="006D68AC">
        <w:rPr>
          <w:rFonts w:eastAsia="DengXian"/>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01" w:name="_MON_1740821112"/>
    <w:bookmarkEnd w:id="101"/>
    <w:p w14:paraId="45F5060C" w14:textId="77777777" w:rsidR="00ED591F" w:rsidRPr="006D68AC" w:rsidRDefault="003E3B18" w:rsidP="007D4E32">
      <w:pPr>
        <w:pStyle w:val="TH"/>
      </w:pPr>
      <w:r w:rsidRPr="007D4E32">
        <w:object w:dxaOrig="9486" w:dyaOrig="4223" w14:anchorId="04614E51">
          <v:shape id="_x0000_i1027" type="#_x0000_t75" alt="" style="width:474.55pt;height:211.1pt;mso-width-percent:0;mso-height-percent:0;mso-width-percent:0;mso-height-percent:0" o:ole="">
            <v:imagedata r:id="rId13" o:title=""/>
          </v:shape>
          <o:OLEObject Type="Embed" ProgID="Word.Document.12" ShapeID="_x0000_i1027" DrawAspect="Content" ObjectID="_1826906740"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Heading1"/>
      </w:pPr>
      <w:r w:rsidRPr="006D68AC">
        <w:br w:type="page"/>
      </w:r>
      <w:bookmarkStart w:id="102" w:name="_Toc157434453"/>
      <w:bookmarkStart w:id="103" w:name="_Toc157436168"/>
      <w:bookmarkStart w:id="104" w:name="_Toc157440008"/>
      <w:bookmarkStart w:id="105" w:name="_Toc160649670"/>
      <w:bookmarkStart w:id="106" w:name="_Toc164927871"/>
      <w:bookmarkStart w:id="107" w:name="_Toc168549658"/>
      <w:bookmarkStart w:id="108" w:name="_Toc170117723"/>
      <w:bookmarkStart w:id="109" w:name="_Toc209469805"/>
      <w:bookmarkStart w:id="110" w:name="_Toc212114466"/>
      <w:bookmarkStart w:id="111" w:name="_Toc216293109"/>
      <w:r w:rsidR="008A6D4A" w:rsidRPr="006D68AC">
        <w:t>5</w:t>
      </w:r>
      <w:r w:rsidR="008A6D4A" w:rsidRPr="006D68AC">
        <w:tab/>
        <w:t xml:space="preserve">Services offered by the </w:t>
      </w:r>
      <w:bookmarkEnd w:id="99"/>
      <w:bookmarkEnd w:id="100"/>
      <w:r w:rsidR="00E426E3" w:rsidRPr="006D68AC">
        <w:t>NSCE</w:t>
      </w:r>
      <w:r w:rsidR="00386919" w:rsidRPr="006D68AC">
        <w:t xml:space="preserve"> Server</w:t>
      </w:r>
      <w:bookmarkEnd w:id="102"/>
      <w:bookmarkEnd w:id="103"/>
      <w:bookmarkEnd w:id="104"/>
      <w:bookmarkEnd w:id="105"/>
      <w:bookmarkEnd w:id="106"/>
      <w:bookmarkEnd w:id="107"/>
      <w:bookmarkEnd w:id="108"/>
      <w:bookmarkEnd w:id="109"/>
      <w:bookmarkEnd w:id="110"/>
      <w:bookmarkEnd w:id="111"/>
    </w:p>
    <w:p w14:paraId="5A6A4D44" w14:textId="77777777" w:rsidR="008A6D4A" w:rsidRPr="006D68AC" w:rsidRDefault="008A6D4A" w:rsidP="007A4424">
      <w:pPr>
        <w:pStyle w:val="Heading2"/>
      </w:pPr>
      <w:bookmarkStart w:id="112" w:name="_Toc510696586"/>
      <w:bookmarkStart w:id="113" w:name="_Toc35971378"/>
      <w:bookmarkStart w:id="114" w:name="_Toc157434454"/>
      <w:bookmarkStart w:id="115" w:name="_Toc157436169"/>
      <w:bookmarkStart w:id="116" w:name="_Toc157440009"/>
      <w:bookmarkStart w:id="117" w:name="_Toc160649671"/>
      <w:bookmarkStart w:id="118" w:name="_Toc164927872"/>
      <w:bookmarkStart w:id="119" w:name="_Toc168549659"/>
      <w:bookmarkStart w:id="120" w:name="_Toc170117724"/>
      <w:bookmarkStart w:id="121" w:name="_Toc209469806"/>
      <w:bookmarkStart w:id="122" w:name="_Toc212114467"/>
      <w:bookmarkStart w:id="123" w:name="_Toc216293110"/>
      <w:r w:rsidRPr="006D68AC">
        <w:t>5.1</w:t>
      </w:r>
      <w:r w:rsidRPr="006D68AC">
        <w:tab/>
        <w:t>Introduction</w:t>
      </w:r>
      <w:bookmarkEnd w:id="112"/>
      <w:bookmarkEnd w:id="113"/>
      <w:bookmarkEnd w:id="114"/>
      <w:bookmarkEnd w:id="115"/>
      <w:bookmarkEnd w:id="116"/>
      <w:bookmarkEnd w:id="117"/>
      <w:bookmarkEnd w:id="118"/>
      <w:bookmarkEnd w:id="119"/>
      <w:bookmarkEnd w:id="120"/>
      <w:bookmarkEnd w:id="121"/>
      <w:bookmarkEnd w:id="122"/>
      <w:bookmarkEnd w:id="12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Heading2"/>
      </w:pPr>
      <w:bookmarkStart w:id="124" w:name="_Toc510696587"/>
      <w:bookmarkStart w:id="125" w:name="_Toc35971379"/>
      <w:bookmarkStart w:id="126" w:name="_Toc157434455"/>
      <w:bookmarkStart w:id="127" w:name="_Toc157436170"/>
      <w:bookmarkStart w:id="128" w:name="_Toc157440010"/>
      <w:bookmarkStart w:id="129" w:name="_Toc160649672"/>
      <w:bookmarkStart w:id="130" w:name="_Toc164927873"/>
      <w:bookmarkStart w:id="131" w:name="_Toc168549660"/>
      <w:bookmarkStart w:id="132" w:name="_Toc170117725"/>
      <w:bookmarkStart w:id="133" w:name="_Toc209469807"/>
      <w:bookmarkStart w:id="134" w:name="_Toc212114468"/>
      <w:bookmarkStart w:id="135" w:name="_Toc216293111"/>
      <w:r w:rsidRPr="006D68AC">
        <w:t>5.2</w:t>
      </w:r>
      <w:r w:rsidRPr="006D68AC">
        <w:tab/>
      </w:r>
      <w:r w:rsidR="00D3062E" w:rsidRPr="006D68AC">
        <w:t>NSCE_SliceApiManagement</w:t>
      </w:r>
      <w:bookmarkEnd w:id="124"/>
      <w:bookmarkEnd w:id="125"/>
      <w:bookmarkEnd w:id="126"/>
      <w:bookmarkEnd w:id="127"/>
      <w:bookmarkEnd w:id="128"/>
      <w:bookmarkEnd w:id="129"/>
      <w:bookmarkEnd w:id="130"/>
      <w:bookmarkEnd w:id="131"/>
      <w:bookmarkEnd w:id="132"/>
      <w:bookmarkEnd w:id="133"/>
      <w:bookmarkEnd w:id="134"/>
      <w:bookmarkEnd w:id="135"/>
    </w:p>
    <w:p w14:paraId="5DA74929" w14:textId="77777777" w:rsidR="00192AD6" w:rsidRPr="006D68AC" w:rsidRDefault="00192AD6" w:rsidP="00192AD6">
      <w:pPr>
        <w:pStyle w:val="Heading3"/>
      </w:pPr>
      <w:bookmarkStart w:id="136" w:name="_Toc168549661"/>
      <w:bookmarkStart w:id="137" w:name="_Toc170117726"/>
      <w:bookmarkStart w:id="138" w:name="_Toc209469808"/>
      <w:bookmarkStart w:id="139" w:name="_Toc212114469"/>
      <w:bookmarkStart w:id="140" w:name="_Toc144024130"/>
      <w:bookmarkStart w:id="141" w:name="_Toc144459562"/>
      <w:bookmarkStart w:id="142" w:name="_Toc151743065"/>
      <w:bookmarkStart w:id="143" w:name="_Toc151743530"/>
      <w:bookmarkStart w:id="144" w:name="_Toc148176816"/>
      <w:bookmarkStart w:id="145" w:name="_Toc148358866"/>
      <w:bookmarkStart w:id="146" w:name="_Toc148176818"/>
      <w:bookmarkStart w:id="147" w:name="_Toc148358868"/>
      <w:bookmarkStart w:id="148" w:name="_Toc96843344"/>
      <w:bookmarkStart w:id="149" w:name="_Toc96844319"/>
      <w:bookmarkStart w:id="150" w:name="_Toc100739892"/>
      <w:bookmarkStart w:id="151" w:name="_Toc129252465"/>
      <w:bookmarkStart w:id="152" w:name="_Toc144024134"/>
      <w:bookmarkStart w:id="153" w:name="_Toc144459566"/>
      <w:bookmarkStart w:id="154" w:name="_Toc216293112"/>
      <w:r w:rsidRPr="006D68AC">
        <w:t>5.2.1</w:t>
      </w:r>
      <w:r w:rsidRPr="006D68AC">
        <w:tab/>
        <w:t>Service Description</w:t>
      </w:r>
      <w:bookmarkEnd w:id="136"/>
      <w:bookmarkEnd w:id="137"/>
      <w:bookmarkEnd w:id="138"/>
      <w:bookmarkEnd w:id="139"/>
      <w:bookmarkEnd w:id="154"/>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Heading3"/>
      </w:pPr>
      <w:bookmarkStart w:id="155" w:name="_Toc168549662"/>
      <w:bookmarkStart w:id="156" w:name="_Toc170117727"/>
      <w:bookmarkStart w:id="157" w:name="_Toc209469809"/>
      <w:bookmarkStart w:id="158" w:name="_Toc212114470"/>
      <w:bookmarkStart w:id="159" w:name="_Toc216293113"/>
      <w:r w:rsidRPr="006D68AC">
        <w:t>5.2.2</w:t>
      </w:r>
      <w:r w:rsidRPr="006D68AC">
        <w:tab/>
        <w:t>Service Operations</w:t>
      </w:r>
      <w:bookmarkEnd w:id="155"/>
      <w:bookmarkEnd w:id="156"/>
      <w:bookmarkEnd w:id="157"/>
      <w:bookmarkEnd w:id="158"/>
      <w:bookmarkEnd w:id="159"/>
    </w:p>
    <w:p w14:paraId="4CFD6015" w14:textId="77777777" w:rsidR="00192AD6" w:rsidRPr="006D68AC" w:rsidRDefault="00192AD6" w:rsidP="00192AD6">
      <w:pPr>
        <w:pStyle w:val="Heading4"/>
      </w:pPr>
      <w:bookmarkStart w:id="160" w:name="_Toc168549663"/>
      <w:bookmarkStart w:id="161" w:name="_Toc170117728"/>
      <w:bookmarkStart w:id="162" w:name="_Toc209469810"/>
      <w:bookmarkStart w:id="163" w:name="_Toc212114471"/>
      <w:bookmarkStart w:id="164" w:name="_Toc216293114"/>
      <w:r w:rsidRPr="006D68AC">
        <w:t>5.2.2.1</w:t>
      </w:r>
      <w:r w:rsidRPr="006D68AC">
        <w:tab/>
        <w:t>Introduction</w:t>
      </w:r>
      <w:bookmarkEnd w:id="160"/>
      <w:bookmarkEnd w:id="161"/>
      <w:bookmarkEnd w:id="162"/>
      <w:bookmarkEnd w:id="163"/>
      <w:bookmarkEnd w:id="164"/>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Heading4"/>
      </w:pPr>
      <w:bookmarkStart w:id="165" w:name="_Toc168549664"/>
      <w:bookmarkStart w:id="166" w:name="_Toc170117729"/>
      <w:bookmarkStart w:id="167" w:name="_Toc209469811"/>
      <w:bookmarkStart w:id="168" w:name="_Toc212114472"/>
      <w:bookmarkStart w:id="169" w:name="_Toc216293115"/>
      <w:r w:rsidRPr="006D68AC">
        <w:t>5.2.2.2</w:t>
      </w:r>
      <w:r w:rsidRPr="006D68AC">
        <w:tab/>
        <w:t>NSCE_SliceApiManagement_Configure</w:t>
      </w:r>
      <w:bookmarkEnd w:id="165"/>
      <w:bookmarkEnd w:id="166"/>
      <w:bookmarkEnd w:id="167"/>
      <w:bookmarkEnd w:id="168"/>
      <w:bookmarkEnd w:id="169"/>
    </w:p>
    <w:p w14:paraId="6D0F88ED" w14:textId="77777777" w:rsidR="00192AD6" w:rsidRPr="006D68AC" w:rsidRDefault="00192AD6" w:rsidP="00192AD6">
      <w:pPr>
        <w:pStyle w:val="Heading5"/>
      </w:pPr>
      <w:bookmarkStart w:id="170" w:name="_Toc138754884"/>
      <w:bookmarkStart w:id="171" w:name="_Toc144222259"/>
      <w:bookmarkStart w:id="172" w:name="_Toc168549665"/>
      <w:bookmarkStart w:id="173" w:name="_Toc170117730"/>
      <w:bookmarkStart w:id="174" w:name="_Toc209469812"/>
      <w:bookmarkStart w:id="175" w:name="_Toc212114473"/>
      <w:bookmarkStart w:id="176" w:name="_Toc216293116"/>
      <w:r w:rsidRPr="006D68AC">
        <w:t>5.2.2.2.1</w:t>
      </w:r>
      <w:r w:rsidRPr="006D68AC">
        <w:tab/>
        <w:t>General</w:t>
      </w:r>
      <w:bookmarkEnd w:id="170"/>
      <w:bookmarkEnd w:id="171"/>
      <w:bookmarkEnd w:id="172"/>
      <w:bookmarkEnd w:id="173"/>
      <w:bookmarkEnd w:id="174"/>
      <w:bookmarkEnd w:id="175"/>
      <w:bookmarkEnd w:id="176"/>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Heading5"/>
      </w:pPr>
      <w:bookmarkStart w:id="177" w:name="_Toc168549666"/>
      <w:bookmarkStart w:id="178" w:name="_Toc170117731"/>
      <w:bookmarkStart w:id="179" w:name="_Toc209469813"/>
      <w:bookmarkStart w:id="180" w:name="_Toc212114474"/>
      <w:bookmarkStart w:id="181" w:name="_Toc216293117"/>
      <w:r w:rsidRPr="006D68AC">
        <w:t>5.2.2.2.2</w:t>
      </w:r>
      <w:r w:rsidRPr="006D68AC">
        <w:tab/>
        <w:t>Slice API Configuration Creation</w:t>
      </w:r>
      <w:bookmarkEnd w:id="177"/>
      <w:bookmarkEnd w:id="178"/>
      <w:bookmarkEnd w:id="179"/>
      <w:bookmarkEnd w:id="180"/>
      <w:bookmarkEnd w:id="181"/>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182" w:name="_MON_1770540356"/>
    <w:bookmarkEnd w:id="182"/>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1pt" o:ole="">
            <v:imagedata r:id="rId15" o:title=""/>
          </v:shape>
          <o:OLEObject Type="Embed" ProgID="Word.Document.8" ShapeID="_x0000_i1028" DrawAspect="Content" ObjectID="_1826906741"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Heading5"/>
      </w:pPr>
      <w:bookmarkStart w:id="183" w:name="_Toc168549667"/>
      <w:bookmarkStart w:id="184" w:name="_Toc170117732"/>
      <w:bookmarkStart w:id="185" w:name="_Toc209469814"/>
      <w:bookmarkStart w:id="186" w:name="_Toc212114475"/>
      <w:bookmarkStart w:id="187" w:name="_Toc216293118"/>
      <w:r w:rsidRPr="006D68AC">
        <w:t>5.2.2.2.3</w:t>
      </w:r>
      <w:r w:rsidRPr="006D68AC">
        <w:tab/>
        <w:t xml:space="preserve">Slice API Configuration </w:t>
      </w:r>
      <w:r w:rsidRPr="006D68AC">
        <w:rPr>
          <w:lang w:val="en-US"/>
        </w:rPr>
        <w:t>Deletion</w:t>
      </w:r>
      <w:bookmarkEnd w:id="183"/>
      <w:bookmarkEnd w:id="184"/>
      <w:bookmarkEnd w:id="185"/>
      <w:bookmarkEnd w:id="186"/>
      <w:bookmarkEnd w:id="187"/>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188" w:name="_MON_1770540535"/>
    <w:bookmarkEnd w:id="188"/>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1pt" o:ole="">
            <v:imagedata r:id="rId17" o:title=""/>
          </v:shape>
          <o:OLEObject Type="Embed" ProgID="Word.Document.8" ShapeID="_x0000_i1029" DrawAspect="Content" ObjectID="_1826906742"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Heading4"/>
      </w:pPr>
      <w:bookmarkStart w:id="189" w:name="_Toc168549668"/>
      <w:bookmarkStart w:id="190" w:name="_Toc170117733"/>
      <w:bookmarkStart w:id="191" w:name="_Toc209469815"/>
      <w:bookmarkStart w:id="192" w:name="_Toc212114476"/>
      <w:bookmarkStart w:id="193" w:name="_Toc216293119"/>
      <w:r w:rsidRPr="006D68AC">
        <w:t>5.2.2.3</w:t>
      </w:r>
      <w:r w:rsidRPr="006D68AC">
        <w:tab/>
        <w:t>NSCE_SliceApiManagement_Update</w:t>
      </w:r>
      <w:bookmarkEnd w:id="189"/>
      <w:bookmarkEnd w:id="190"/>
      <w:bookmarkEnd w:id="191"/>
      <w:bookmarkEnd w:id="192"/>
      <w:bookmarkEnd w:id="193"/>
    </w:p>
    <w:p w14:paraId="617D50EC" w14:textId="77777777" w:rsidR="00192AD6" w:rsidRPr="006D68AC" w:rsidRDefault="00192AD6" w:rsidP="00192AD6">
      <w:pPr>
        <w:pStyle w:val="Heading5"/>
      </w:pPr>
      <w:bookmarkStart w:id="194" w:name="_Toc168549669"/>
      <w:bookmarkStart w:id="195" w:name="_Toc170117734"/>
      <w:bookmarkStart w:id="196" w:name="_Toc209469816"/>
      <w:bookmarkStart w:id="197" w:name="_Toc212114477"/>
      <w:bookmarkStart w:id="198" w:name="_Toc216293120"/>
      <w:r w:rsidRPr="006D68AC">
        <w:t>5.2.2.3.1</w:t>
      </w:r>
      <w:r w:rsidRPr="006D68AC">
        <w:tab/>
        <w:t>General</w:t>
      </w:r>
      <w:bookmarkEnd w:id="194"/>
      <w:bookmarkEnd w:id="195"/>
      <w:bookmarkEnd w:id="196"/>
      <w:bookmarkEnd w:id="197"/>
      <w:bookmarkEnd w:id="19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Heading5"/>
      </w:pPr>
      <w:bookmarkStart w:id="199" w:name="_Toc168549670"/>
      <w:bookmarkStart w:id="200" w:name="_Toc170117735"/>
      <w:bookmarkStart w:id="201" w:name="_Toc209469817"/>
      <w:bookmarkStart w:id="202" w:name="_Toc212114478"/>
      <w:bookmarkStart w:id="203" w:name="_Toc216293121"/>
      <w:r w:rsidRPr="006D68AC">
        <w:t>5.2.2.3.2</w:t>
      </w:r>
      <w:r w:rsidRPr="006D68AC">
        <w:tab/>
        <w:t>Slice API Configuration</w:t>
      </w:r>
      <w:r w:rsidRPr="006D68AC">
        <w:rPr>
          <w:rFonts w:cs="Courier New"/>
          <w:szCs w:val="16"/>
        </w:rPr>
        <w:t xml:space="preserve"> Update</w:t>
      </w:r>
      <w:bookmarkEnd w:id="199"/>
      <w:bookmarkEnd w:id="200"/>
      <w:bookmarkEnd w:id="201"/>
      <w:bookmarkEnd w:id="202"/>
      <w:bookmarkEnd w:id="203"/>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04" w:name="_MON_1776105001"/>
    <w:bookmarkEnd w:id="204"/>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4.9pt" o:ole="">
            <v:imagedata r:id="rId19" o:title=""/>
          </v:shape>
          <o:OLEObject Type="Embed" ProgID="Word.Document.8" ShapeID="_x0000_i1030" DrawAspect="Content" ObjectID="_1826906743"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Heading4"/>
      </w:pPr>
      <w:bookmarkStart w:id="205" w:name="_Toc168549671"/>
      <w:bookmarkStart w:id="206" w:name="_Toc170117736"/>
      <w:bookmarkStart w:id="207" w:name="_Toc209469818"/>
      <w:bookmarkStart w:id="208" w:name="_Toc212114479"/>
      <w:bookmarkStart w:id="209" w:name="_Toc216293122"/>
      <w:r w:rsidRPr="006D68AC">
        <w:t>5.2.2.4</w:t>
      </w:r>
      <w:r w:rsidRPr="006D68AC">
        <w:tab/>
        <w:t>NSCE_SliceApiManagement_Notify</w:t>
      </w:r>
      <w:bookmarkEnd w:id="205"/>
      <w:bookmarkEnd w:id="206"/>
      <w:bookmarkEnd w:id="207"/>
      <w:bookmarkEnd w:id="208"/>
      <w:bookmarkEnd w:id="209"/>
    </w:p>
    <w:p w14:paraId="3878C1E5" w14:textId="77777777" w:rsidR="00192AD6" w:rsidRPr="006D68AC" w:rsidRDefault="00192AD6" w:rsidP="00192AD6">
      <w:pPr>
        <w:pStyle w:val="Heading5"/>
      </w:pPr>
      <w:bookmarkStart w:id="210" w:name="_Toc168549672"/>
      <w:bookmarkStart w:id="211" w:name="_Toc170117737"/>
      <w:bookmarkStart w:id="212" w:name="_Toc209469819"/>
      <w:bookmarkStart w:id="213" w:name="_Toc212114480"/>
      <w:bookmarkStart w:id="214" w:name="_Toc216293123"/>
      <w:r w:rsidRPr="006D68AC">
        <w:t>5.2.2.4.1</w:t>
      </w:r>
      <w:r w:rsidRPr="006D68AC">
        <w:tab/>
        <w:t>General</w:t>
      </w:r>
      <w:bookmarkEnd w:id="210"/>
      <w:bookmarkEnd w:id="211"/>
      <w:bookmarkEnd w:id="212"/>
      <w:bookmarkEnd w:id="213"/>
      <w:bookmarkEnd w:id="214"/>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Heading5"/>
      </w:pPr>
      <w:bookmarkStart w:id="215" w:name="_Toc168549673"/>
      <w:bookmarkStart w:id="216" w:name="_Toc170117738"/>
      <w:bookmarkStart w:id="217" w:name="_Toc209469820"/>
      <w:bookmarkStart w:id="218" w:name="_Toc212114481"/>
      <w:bookmarkStart w:id="219" w:name="_Toc216293124"/>
      <w:r w:rsidRPr="006D68AC">
        <w:t>5.2.2.4.2</w:t>
      </w:r>
      <w:r w:rsidRPr="006D68AC">
        <w:tab/>
        <w:t>Slice API Configuration Notification</w:t>
      </w:r>
      <w:bookmarkEnd w:id="215"/>
      <w:bookmarkEnd w:id="216"/>
      <w:bookmarkEnd w:id="217"/>
      <w:bookmarkEnd w:id="218"/>
      <w:bookmarkEnd w:id="219"/>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20" w:name="_MON_1742563221"/>
    <w:bookmarkEnd w:id="220"/>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26906744"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Heading4"/>
      </w:pPr>
      <w:bookmarkStart w:id="221" w:name="_Toc168549674"/>
      <w:bookmarkStart w:id="222" w:name="_Toc170117739"/>
      <w:bookmarkStart w:id="223" w:name="_Toc209469821"/>
      <w:bookmarkStart w:id="224" w:name="_Toc212114482"/>
      <w:bookmarkStart w:id="225" w:name="_Toc216293125"/>
      <w:r w:rsidRPr="006D68AC">
        <w:t>5.2.2.5</w:t>
      </w:r>
      <w:r w:rsidRPr="006D68AC">
        <w:tab/>
        <w:t>NSCE_SliceApiManagement_Invoke</w:t>
      </w:r>
      <w:bookmarkEnd w:id="221"/>
      <w:bookmarkEnd w:id="222"/>
      <w:bookmarkEnd w:id="223"/>
      <w:bookmarkEnd w:id="224"/>
      <w:bookmarkEnd w:id="225"/>
    </w:p>
    <w:p w14:paraId="71DB80DE" w14:textId="77777777" w:rsidR="00192AD6" w:rsidRPr="006D68AC" w:rsidRDefault="00192AD6" w:rsidP="00192AD6">
      <w:pPr>
        <w:pStyle w:val="Heading5"/>
      </w:pPr>
      <w:bookmarkStart w:id="226" w:name="_Toc168549675"/>
      <w:bookmarkStart w:id="227" w:name="_Toc170117740"/>
      <w:bookmarkStart w:id="228" w:name="_Toc209469822"/>
      <w:bookmarkStart w:id="229" w:name="_Toc212114483"/>
      <w:bookmarkStart w:id="230" w:name="_Toc216293126"/>
      <w:r w:rsidRPr="006D68AC">
        <w:t>5.2.2.5.1</w:t>
      </w:r>
      <w:r w:rsidRPr="006D68AC">
        <w:tab/>
        <w:t>General</w:t>
      </w:r>
      <w:bookmarkEnd w:id="226"/>
      <w:bookmarkEnd w:id="227"/>
      <w:bookmarkEnd w:id="228"/>
      <w:bookmarkEnd w:id="229"/>
      <w:bookmarkEnd w:id="230"/>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Heading5"/>
      </w:pPr>
      <w:bookmarkStart w:id="231" w:name="_Toc168549676"/>
      <w:bookmarkStart w:id="232" w:name="_Toc170117741"/>
      <w:bookmarkStart w:id="233" w:name="_Toc209469823"/>
      <w:bookmarkStart w:id="234" w:name="_Toc212114484"/>
      <w:bookmarkStart w:id="235" w:name="_Toc216293127"/>
      <w:r w:rsidRPr="006D68AC">
        <w:t>5.2.2.5.2</w:t>
      </w:r>
      <w:r w:rsidRPr="006D68AC">
        <w:tab/>
        <w:t>Slice API Invocation</w:t>
      </w:r>
      <w:r w:rsidRPr="006D68AC">
        <w:rPr>
          <w:rFonts w:cs="Courier New"/>
          <w:szCs w:val="16"/>
        </w:rPr>
        <w:t xml:space="preserve"> Request</w:t>
      </w:r>
      <w:bookmarkEnd w:id="231"/>
      <w:bookmarkEnd w:id="232"/>
      <w:bookmarkEnd w:id="233"/>
      <w:bookmarkEnd w:id="234"/>
      <w:bookmarkEnd w:id="235"/>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4.9pt" o:ole="">
            <v:imagedata r:id="rId23" o:title=""/>
          </v:shape>
          <o:OLEObject Type="Embed" ProgID="Word.Document.8" ShapeID="_x0000_i1032" DrawAspect="Content" ObjectID="_1826906745"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Heading2"/>
      </w:pPr>
      <w:bookmarkStart w:id="236" w:name="_Toc160649673"/>
      <w:bookmarkStart w:id="237" w:name="_Toc164927874"/>
      <w:bookmarkStart w:id="238" w:name="_Toc168549677"/>
      <w:bookmarkStart w:id="239" w:name="_Toc170117742"/>
      <w:bookmarkStart w:id="240" w:name="_Toc209469824"/>
      <w:bookmarkStart w:id="241" w:name="_Toc212114485"/>
      <w:bookmarkStart w:id="242" w:name="_Toc157434464"/>
      <w:bookmarkStart w:id="243" w:name="_Toc157436179"/>
      <w:bookmarkStart w:id="244" w:name="_Toc157440019"/>
      <w:bookmarkStart w:id="245" w:name="_Toc510696597"/>
      <w:bookmarkStart w:id="246" w:name="_Toc35971389"/>
      <w:bookmarkStart w:id="247" w:name="_Toc216293128"/>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6D68AC">
        <w:t>5.3</w:t>
      </w:r>
      <w:r w:rsidRPr="006D68AC">
        <w:tab/>
        <w:t>NSCE_NetSliceLifeCycleMngt</w:t>
      </w:r>
      <w:bookmarkEnd w:id="236"/>
      <w:bookmarkEnd w:id="237"/>
      <w:bookmarkEnd w:id="238"/>
      <w:bookmarkEnd w:id="239"/>
      <w:bookmarkEnd w:id="240"/>
      <w:bookmarkEnd w:id="241"/>
      <w:bookmarkEnd w:id="247"/>
    </w:p>
    <w:p w14:paraId="3E121754" w14:textId="77777777" w:rsidR="00E305FE" w:rsidRPr="006D68AC" w:rsidRDefault="00E305FE" w:rsidP="00E305FE">
      <w:pPr>
        <w:pStyle w:val="Heading3"/>
      </w:pPr>
      <w:bookmarkStart w:id="248" w:name="_Toc160649674"/>
      <w:bookmarkStart w:id="249" w:name="_Toc164927875"/>
      <w:bookmarkStart w:id="250" w:name="_Toc168549678"/>
      <w:bookmarkStart w:id="251" w:name="_Toc170117743"/>
      <w:bookmarkStart w:id="252" w:name="_Toc209469825"/>
      <w:bookmarkStart w:id="253" w:name="_Toc212114486"/>
      <w:bookmarkStart w:id="254" w:name="_Toc216293129"/>
      <w:r w:rsidRPr="006D68AC">
        <w:t>5.3.1</w:t>
      </w:r>
      <w:r w:rsidRPr="006D68AC">
        <w:tab/>
        <w:t>Service Description</w:t>
      </w:r>
      <w:bookmarkEnd w:id="248"/>
      <w:bookmarkEnd w:id="249"/>
      <w:bookmarkEnd w:id="250"/>
      <w:bookmarkEnd w:id="251"/>
      <w:bookmarkEnd w:id="252"/>
      <w:bookmarkEnd w:id="253"/>
      <w:bookmarkEnd w:id="254"/>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DengXian"/>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Heading3"/>
      </w:pPr>
      <w:bookmarkStart w:id="255" w:name="_Toc160649675"/>
      <w:bookmarkStart w:id="256" w:name="_Toc164927876"/>
      <w:bookmarkStart w:id="257" w:name="_Toc168549679"/>
      <w:bookmarkStart w:id="258" w:name="_Toc170117744"/>
      <w:bookmarkStart w:id="259" w:name="_Toc209469826"/>
      <w:bookmarkStart w:id="260" w:name="_Toc212114487"/>
      <w:bookmarkStart w:id="261" w:name="_Toc216293130"/>
      <w:r w:rsidRPr="006D68AC">
        <w:t>5.3.2</w:t>
      </w:r>
      <w:r w:rsidRPr="006D68AC">
        <w:tab/>
        <w:t>Service Operations</w:t>
      </w:r>
      <w:bookmarkEnd w:id="255"/>
      <w:bookmarkEnd w:id="256"/>
      <w:bookmarkEnd w:id="257"/>
      <w:bookmarkEnd w:id="258"/>
      <w:bookmarkEnd w:id="259"/>
      <w:bookmarkEnd w:id="260"/>
      <w:bookmarkEnd w:id="261"/>
    </w:p>
    <w:p w14:paraId="3804CC22" w14:textId="77777777" w:rsidR="00E305FE" w:rsidRPr="006D68AC" w:rsidRDefault="00E305FE" w:rsidP="00E305FE">
      <w:pPr>
        <w:pStyle w:val="Heading4"/>
      </w:pPr>
      <w:bookmarkStart w:id="262" w:name="_Toc160649676"/>
      <w:bookmarkStart w:id="263" w:name="_Toc164927877"/>
      <w:bookmarkStart w:id="264" w:name="_Toc168549680"/>
      <w:bookmarkStart w:id="265" w:name="_Toc170117745"/>
      <w:bookmarkStart w:id="266" w:name="_Toc209469827"/>
      <w:bookmarkStart w:id="267" w:name="_Toc212114488"/>
      <w:bookmarkStart w:id="268" w:name="_Toc216293131"/>
      <w:r w:rsidRPr="006D68AC">
        <w:t>5.3.2.1</w:t>
      </w:r>
      <w:r w:rsidRPr="006D68AC">
        <w:tab/>
        <w:t>Introduction</w:t>
      </w:r>
      <w:bookmarkEnd w:id="262"/>
      <w:bookmarkEnd w:id="263"/>
      <w:bookmarkEnd w:id="264"/>
      <w:bookmarkEnd w:id="265"/>
      <w:bookmarkEnd w:id="266"/>
      <w:bookmarkEnd w:id="267"/>
      <w:bookmarkEnd w:id="268"/>
    </w:p>
    <w:p w14:paraId="55578077" w14:textId="7E7AE9F1" w:rsidR="00F5485E" w:rsidRPr="006D68AC" w:rsidRDefault="00F5485E" w:rsidP="00F5485E">
      <w:bookmarkStart w:id="269"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DengXian"/>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DengXian"/>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DengXian"/>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Heading4"/>
      </w:pPr>
      <w:bookmarkStart w:id="270" w:name="_Toc164927878"/>
      <w:bookmarkStart w:id="271" w:name="_Toc168549681"/>
      <w:bookmarkStart w:id="272" w:name="_Toc170117746"/>
      <w:bookmarkStart w:id="273" w:name="_Toc209469828"/>
      <w:bookmarkStart w:id="274" w:name="_Toc212114489"/>
      <w:bookmarkStart w:id="275" w:name="_Toc216293132"/>
      <w:r w:rsidRPr="006D68AC">
        <w:t>5.3.2.2</w:t>
      </w:r>
      <w:r w:rsidRPr="006D68AC">
        <w:tab/>
      </w:r>
      <w:r w:rsidRPr="006D68AC">
        <w:rPr>
          <w:lang w:val="en-US"/>
        </w:rPr>
        <w:t>NSCE_</w:t>
      </w:r>
      <w:r w:rsidRPr="006D68AC">
        <w:t>NetSliceLifeCycleMngt_</w:t>
      </w:r>
      <w:r w:rsidRPr="006D68AC">
        <w:rPr>
          <w:lang w:val="en-US"/>
        </w:rPr>
        <w:t>Subscribe</w:t>
      </w:r>
      <w:bookmarkEnd w:id="269"/>
      <w:bookmarkEnd w:id="270"/>
      <w:bookmarkEnd w:id="271"/>
      <w:bookmarkEnd w:id="272"/>
      <w:bookmarkEnd w:id="273"/>
      <w:bookmarkEnd w:id="274"/>
      <w:bookmarkEnd w:id="275"/>
    </w:p>
    <w:p w14:paraId="531741AC" w14:textId="77777777" w:rsidR="00E305FE" w:rsidRPr="006D68AC" w:rsidRDefault="00E305FE" w:rsidP="00E305FE">
      <w:pPr>
        <w:pStyle w:val="Heading5"/>
      </w:pPr>
      <w:bookmarkStart w:id="276" w:name="_Toc160649678"/>
      <w:bookmarkStart w:id="277" w:name="_Toc164927879"/>
      <w:bookmarkStart w:id="278" w:name="_Toc168549682"/>
      <w:bookmarkStart w:id="279" w:name="_Toc170117747"/>
      <w:bookmarkStart w:id="280" w:name="_Toc209469829"/>
      <w:bookmarkStart w:id="281" w:name="_Toc212114490"/>
      <w:bookmarkStart w:id="282" w:name="_Toc216293133"/>
      <w:r w:rsidRPr="006D68AC">
        <w:t>5.3.2.2.1</w:t>
      </w:r>
      <w:r w:rsidRPr="006D68AC">
        <w:tab/>
        <w:t>General</w:t>
      </w:r>
      <w:bookmarkEnd w:id="276"/>
      <w:bookmarkEnd w:id="277"/>
      <w:bookmarkEnd w:id="278"/>
      <w:bookmarkEnd w:id="279"/>
      <w:bookmarkEnd w:id="280"/>
      <w:bookmarkEnd w:id="281"/>
      <w:bookmarkEnd w:id="282"/>
    </w:p>
    <w:p w14:paraId="5AD44F1A" w14:textId="6589613A" w:rsidR="00B110B4" w:rsidRPr="006D68AC" w:rsidRDefault="00B110B4" w:rsidP="00B110B4">
      <w:bookmarkStart w:id="283" w:name="_Toc160649679"/>
      <w:r w:rsidRPr="006D68AC">
        <w:t xml:space="preserve">This service operation is used by a service consumer to request the creation/update/deletion of an Application layer Network Slice Lifecycle Management </w:t>
      </w:r>
      <w:r w:rsidRPr="006D68AC">
        <w:rPr>
          <w:rFonts w:eastAsia="DengXian"/>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Deletion.</w:t>
      </w:r>
    </w:p>
    <w:p w14:paraId="00552E92" w14:textId="77777777" w:rsidR="00E305FE" w:rsidRPr="006D68AC" w:rsidRDefault="00E305FE" w:rsidP="00E305FE">
      <w:pPr>
        <w:pStyle w:val="Heading5"/>
      </w:pPr>
      <w:bookmarkStart w:id="284" w:name="_Toc164927880"/>
      <w:bookmarkStart w:id="285" w:name="_Toc168549683"/>
      <w:bookmarkStart w:id="286" w:name="_Toc170117748"/>
      <w:bookmarkStart w:id="287" w:name="_Toc209469830"/>
      <w:bookmarkStart w:id="288" w:name="_Toc212114491"/>
      <w:bookmarkStart w:id="289" w:name="_Toc216293134"/>
      <w:r w:rsidRPr="006D68AC">
        <w:t>5.3.2.2.2</w:t>
      </w:r>
      <w:r w:rsidRPr="006D68AC">
        <w:tab/>
        <w:t xml:space="preserve">Network Slice Lifecycle Management </w:t>
      </w:r>
      <w:r w:rsidRPr="006D68AC">
        <w:rPr>
          <w:rFonts w:eastAsia="DengXian"/>
        </w:rPr>
        <w:t>Subscription</w:t>
      </w:r>
      <w:r w:rsidRPr="006D68AC">
        <w:t xml:space="preserve"> Creation</w:t>
      </w:r>
      <w:bookmarkEnd w:id="283"/>
      <w:bookmarkEnd w:id="284"/>
      <w:bookmarkEnd w:id="285"/>
      <w:bookmarkEnd w:id="286"/>
      <w:bookmarkEnd w:id="287"/>
      <w:bookmarkEnd w:id="288"/>
      <w:bookmarkEnd w:id="289"/>
    </w:p>
    <w:p w14:paraId="3A744C3D" w14:textId="6263E415" w:rsidR="00B110B4" w:rsidRPr="006D68AC" w:rsidRDefault="00B110B4" w:rsidP="00B110B4">
      <w:bookmarkStart w:id="290"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DengXian"/>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4.9pt" o:ole="">
            <v:imagedata r:id="rId25" o:title=""/>
          </v:shape>
          <o:OLEObject Type="Embed" ProgID="Word.Document.8" ShapeID="_x0000_i1033" DrawAspect="Content" ObjectID="_1826906746"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DengXian"/>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DengXian"/>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Lifecycle Management </w:t>
      </w:r>
      <w:r w:rsidRPr="006D68AC">
        <w:rPr>
          <w:rFonts w:eastAsia="DengXian"/>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DengXian"/>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Heading5"/>
      </w:pPr>
      <w:bookmarkStart w:id="291" w:name="_Toc164927881"/>
      <w:bookmarkStart w:id="292" w:name="_Toc168549684"/>
      <w:bookmarkStart w:id="293" w:name="_Toc170117749"/>
      <w:bookmarkStart w:id="294" w:name="_Toc209469831"/>
      <w:bookmarkStart w:id="295" w:name="_Toc212114492"/>
      <w:bookmarkStart w:id="296" w:name="_Toc216293135"/>
      <w:r w:rsidRPr="006D68AC">
        <w:t>5.3.2.2.3</w:t>
      </w:r>
      <w:r w:rsidRPr="006D68AC">
        <w:tab/>
        <w:t>Network Slice Lifecycle Management</w:t>
      </w:r>
      <w:r w:rsidRPr="006D68AC">
        <w:rPr>
          <w:rFonts w:eastAsia="DengXian"/>
        </w:rPr>
        <w:t xml:space="preserve"> Subscription</w:t>
      </w:r>
      <w:r w:rsidRPr="006D68AC">
        <w:t xml:space="preserve"> Update</w:t>
      </w:r>
      <w:bookmarkEnd w:id="290"/>
      <w:bookmarkEnd w:id="291"/>
      <w:bookmarkEnd w:id="292"/>
      <w:bookmarkEnd w:id="293"/>
      <w:bookmarkEnd w:id="294"/>
      <w:bookmarkEnd w:id="295"/>
      <w:bookmarkEnd w:id="296"/>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DengXian"/>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45pt" o:ole="">
            <v:imagedata r:id="rId27" o:title=""/>
          </v:shape>
          <o:OLEObject Type="Embed" ProgID="Word.Document.8" ShapeID="_x0000_i1034" DrawAspect="Content" ObjectID="_1826906747"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DengXian"/>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DengXian"/>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DengXian"/>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DengXian"/>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Heading5"/>
      </w:pPr>
      <w:bookmarkStart w:id="297" w:name="_Toc160649681"/>
      <w:bookmarkStart w:id="298" w:name="_Toc164927882"/>
      <w:bookmarkStart w:id="299" w:name="_Toc168549685"/>
      <w:bookmarkStart w:id="300" w:name="_Toc170117750"/>
      <w:bookmarkStart w:id="301" w:name="_Toc209469832"/>
      <w:bookmarkStart w:id="302" w:name="_Toc212114493"/>
      <w:bookmarkStart w:id="303" w:name="_Toc216293136"/>
      <w:r w:rsidRPr="006D68AC">
        <w:t>5.3.2.2.4</w:t>
      </w:r>
      <w:r w:rsidRPr="006D68AC">
        <w:tab/>
        <w:t>Network Slice Lifecycle Management</w:t>
      </w:r>
      <w:r w:rsidRPr="006D68AC">
        <w:rPr>
          <w:rFonts w:eastAsia="DengXian"/>
        </w:rPr>
        <w:t xml:space="preserve"> Subscription</w:t>
      </w:r>
      <w:r w:rsidRPr="006D68AC">
        <w:t xml:space="preserve"> Deletion</w:t>
      </w:r>
      <w:bookmarkEnd w:id="297"/>
      <w:bookmarkEnd w:id="298"/>
      <w:bookmarkEnd w:id="299"/>
      <w:bookmarkEnd w:id="300"/>
      <w:bookmarkEnd w:id="301"/>
      <w:bookmarkEnd w:id="302"/>
      <w:bookmarkEnd w:id="303"/>
    </w:p>
    <w:p w14:paraId="4F7A8C2A" w14:textId="2D31D6B1" w:rsidR="00B110B4" w:rsidRPr="006D68AC" w:rsidRDefault="00B110B4" w:rsidP="00B110B4">
      <w:bookmarkStart w:id="304"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DengXian"/>
        </w:rPr>
        <w:t xml:space="preserve"> Subscription</w:t>
      </w:r>
      <w:r w:rsidRPr="006D68AC">
        <w:t xml:space="preserve"> (see also clause 9.4 of 3GPP°TS°23.435°[14]).</w:t>
      </w:r>
    </w:p>
    <w:bookmarkStart w:id="305" w:name="_MON_1770822931"/>
    <w:bookmarkEnd w:id="305"/>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4.9pt;mso-width-percent:0;mso-height-percent:0;mso-width-percent:0;mso-height-percent:0" o:ole="">
            <v:imagedata r:id="rId29" o:title=""/>
          </v:shape>
          <o:OLEObject Type="Embed" ProgID="Word.Document.8" ShapeID="_x0000_i1035" DrawAspect="Content" ObjectID="_1826906748"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DengXian"/>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DengXian"/>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Heading4"/>
      </w:pPr>
      <w:bookmarkStart w:id="306" w:name="_Toc164927883"/>
      <w:bookmarkStart w:id="307" w:name="_Toc168549686"/>
      <w:bookmarkStart w:id="308" w:name="_Toc170117751"/>
      <w:bookmarkStart w:id="309" w:name="_Toc209469833"/>
      <w:bookmarkStart w:id="310" w:name="_Toc212114494"/>
      <w:bookmarkStart w:id="311" w:name="_Toc216293137"/>
      <w:r w:rsidRPr="006D68AC">
        <w:t>5.3.2.3</w:t>
      </w:r>
      <w:r w:rsidRPr="006D68AC">
        <w:tab/>
        <w:t>NSCE_NetSliceLifeCycleMngt</w:t>
      </w:r>
      <w:r w:rsidRPr="006D68AC">
        <w:rPr>
          <w:lang w:val="en-US"/>
        </w:rPr>
        <w:t>_Notify</w:t>
      </w:r>
      <w:bookmarkEnd w:id="304"/>
      <w:bookmarkEnd w:id="306"/>
      <w:bookmarkEnd w:id="307"/>
      <w:bookmarkEnd w:id="308"/>
      <w:bookmarkEnd w:id="309"/>
      <w:bookmarkEnd w:id="310"/>
      <w:bookmarkEnd w:id="311"/>
    </w:p>
    <w:p w14:paraId="0F0A5AB8" w14:textId="77777777" w:rsidR="00E305FE" w:rsidRPr="006D68AC" w:rsidRDefault="00E305FE" w:rsidP="00E305FE">
      <w:pPr>
        <w:pStyle w:val="Heading5"/>
        <w:rPr>
          <w:rFonts w:eastAsiaTheme="minorEastAsia"/>
          <w:lang w:eastAsia="zh-CN"/>
        </w:rPr>
      </w:pPr>
      <w:bookmarkStart w:id="312" w:name="_Toc160649683"/>
      <w:bookmarkStart w:id="313" w:name="_Toc164927884"/>
      <w:bookmarkStart w:id="314" w:name="_Toc168549687"/>
      <w:bookmarkStart w:id="315" w:name="_Toc170117752"/>
      <w:bookmarkStart w:id="316" w:name="_Toc209469834"/>
      <w:bookmarkStart w:id="317" w:name="_Toc212114495"/>
      <w:bookmarkStart w:id="318" w:name="_Toc216293138"/>
      <w:r w:rsidRPr="006D68AC">
        <w:t>5.3.2.3.1</w:t>
      </w:r>
      <w:r w:rsidRPr="006D68AC">
        <w:tab/>
        <w:t>General</w:t>
      </w:r>
      <w:bookmarkEnd w:id="312"/>
      <w:bookmarkEnd w:id="313"/>
      <w:bookmarkEnd w:id="314"/>
      <w:bookmarkEnd w:id="315"/>
      <w:bookmarkEnd w:id="316"/>
      <w:bookmarkEnd w:id="317"/>
      <w:bookmarkEnd w:id="318"/>
    </w:p>
    <w:p w14:paraId="22A04B8F" w14:textId="6C060EB4" w:rsidR="00B110B4" w:rsidRPr="006D68AC" w:rsidRDefault="00B110B4" w:rsidP="00B110B4">
      <w:bookmarkStart w:id="319"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Heading5"/>
      </w:pPr>
      <w:bookmarkStart w:id="320" w:name="_Toc164927885"/>
      <w:bookmarkStart w:id="321" w:name="_Toc168549688"/>
      <w:bookmarkStart w:id="322" w:name="_Toc170117753"/>
      <w:bookmarkStart w:id="323" w:name="_Toc209469835"/>
      <w:bookmarkStart w:id="324" w:name="_Toc212114496"/>
      <w:bookmarkStart w:id="325" w:name="_Toc216293139"/>
      <w:r w:rsidRPr="006D68AC">
        <w:t>5.3.2.3.2</w:t>
      </w:r>
      <w:r w:rsidRPr="006D68AC">
        <w:tab/>
        <w:t xml:space="preserve">Network Slice Lifecycle Management </w:t>
      </w:r>
      <w:r w:rsidRPr="006D68AC">
        <w:rPr>
          <w:lang w:val="en-US"/>
        </w:rPr>
        <w:t>Notification</w:t>
      </w:r>
      <w:bookmarkEnd w:id="319"/>
      <w:bookmarkEnd w:id="320"/>
      <w:bookmarkEnd w:id="321"/>
      <w:bookmarkEnd w:id="322"/>
      <w:bookmarkEnd w:id="323"/>
      <w:bookmarkEnd w:id="324"/>
      <w:bookmarkEnd w:id="325"/>
    </w:p>
    <w:p w14:paraId="7E477A98" w14:textId="3F6EF764" w:rsidR="00B110B4" w:rsidRPr="006D68AC" w:rsidRDefault="00B110B4" w:rsidP="00B110B4">
      <w:bookmarkStart w:id="326"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55pt" o:ole="">
            <v:imagedata r:id="rId31" o:title=""/>
          </v:shape>
          <o:OLEObject Type="Embed" ProgID="Word.Document.8" ShapeID="_x0000_i1036" DrawAspect="Content" ObjectID="_1826906749"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Heading4"/>
      </w:pPr>
      <w:bookmarkStart w:id="327" w:name="_Toc164927886"/>
      <w:bookmarkStart w:id="328" w:name="_Toc168549689"/>
      <w:bookmarkStart w:id="329" w:name="_Toc170117754"/>
      <w:bookmarkStart w:id="330" w:name="_Toc209469836"/>
      <w:bookmarkStart w:id="331" w:name="_Toc212114497"/>
      <w:bookmarkStart w:id="332" w:name="_Toc160649686"/>
      <w:bookmarkStart w:id="333" w:name="_Toc216293140"/>
      <w:bookmarkEnd w:id="326"/>
      <w:r w:rsidRPr="006D68AC">
        <w:t>5.3.2.4</w:t>
      </w:r>
      <w:r w:rsidRPr="006D68AC">
        <w:tab/>
        <w:t>NSCE_NetSliceLifeCycleMngt</w:t>
      </w:r>
      <w:r w:rsidRPr="006D68AC">
        <w:rPr>
          <w:lang w:val="en-US"/>
        </w:rPr>
        <w:t>_QoEMetricsSubscribe</w:t>
      </w:r>
      <w:bookmarkEnd w:id="327"/>
      <w:bookmarkEnd w:id="328"/>
      <w:bookmarkEnd w:id="329"/>
      <w:bookmarkEnd w:id="330"/>
      <w:bookmarkEnd w:id="331"/>
      <w:bookmarkEnd w:id="333"/>
    </w:p>
    <w:p w14:paraId="7E9C11BD" w14:textId="77777777" w:rsidR="00E305FE" w:rsidRPr="006D68AC" w:rsidRDefault="00E305FE" w:rsidP="00E305FE">
      <w:pPr>
        <w:pStyle w:val="Heading5"/>
        <w:rPr>
          <w:rFonts w:eastAsiaTheme="minorEastAsia"/>
          <w:lang w:eastAsia="zh-CN"/>
        </w:rPr>
      </w:pPr>
      <w:bookmarkStart w:id="334" w:name="_Toc164927887"/>
      <w:bookmarkStart w:id="335" w:name="_Toc168549690"/>
      <w:bookmarkStart w:id="336" w:name="_Toc170117755"/>
      <w:bookmarkStart w:id="337" w:name="_Toc209469837"/>
      <w:bookmarkStart w:id="338" w:name="_Toc212114498"/>
      <w:bookmarkStart w:id="339" w:name="_Toc216293141"/>
      <w:r w:rsidRPr="006D68AC">
        <w:t>5.3.2.4.1</w:t>
      </w:r>
      <w:r w:rsidRPr="006D68AC">
        <w:tab/>
        <w:t>General</w:t>
      </w:r>
      <w:bookmarkEnd w:id="332"/>
      <w:bookmarkEnd w:id="334"/>
      <w:bookmarkEnd w:id="335"/>
      <w:bookmarkEnd w:id="336"/>
      <w:bookmarkEnd w:id="337"/>
      <w:bookmarkEnd w:id="338"/>
      <w:bookmarkEnd w:id="339"/>
    </w:p>
    <w:p w14:paraId="22F83DF3" w14:textId="77777777" w:rsidR="00B110B4" w:rsidRPr="006D68AC" w:rsidRDefault="00B110B4" w:rsidP="00B110B4">
      <w:bookmarkStart w:id="340"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Heading5"/>
        <w:rPr>
          <w:lang w:val="en-US"/>
        </w:rPr>
      </w:pPr>
      <w:bookmarkStart w:id="341" w:name="_Toc164927888"/>
      <w:bookmarkStart w:id="342" w:name="_Toc168549691"/>
      <w:bookmarkStart w:id="343" w:name="_Toc170117756"/>
      <w:bookmarkStart w:id="344" w:name="_Toc209469838"/>
      <w:bookmarkStart w:id="345" w:name="_Toc212114499"/>
      <w:bookmarkStart w:id="346" w:name="_Toc160649688"/>
      <w:bookmarkStart w:id="347" w:name="_Toc216293142"/>
      <w:bookmarkEnd w:id="340"/>
      <w:r w:rsidRPr="006D68AC">
        <w:rPr>
          <w:lang w:val="en-US"/>
        </w:rPr>
        <w:t>5.3.2.4.2</w:t>
      </w:r>
      <w:r w:rsidRPr="006D68AC">
        <w:rPr>
          <w:lang w:val="en-US"/>
        </w:rPr>
        <w:tab/>
        <w:t>QoE Metrics Subscription Notification</w:t>
      </w:r>
      <w:bookmarkEnd w:id="341"/>
      <w:bookmarkEnd w:id="342"/>
      <w:bookmarkEnd w:id="343"/>
      <w:bookmarkEnd w:id="344"/>
      <w:bookmarkEnd w:id="345"/>
      <w:bookmarkEnd w:id="347"/>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348" w:name="_MON_1774070470"/>
    <w:bookmarkEnd w:id="348"/>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6.9pt" o:ole="">
            <v:imagedata r:id="rId33" o:title=""/>
          </v:shape>
          <o:OLEObject Type="Embed" ProgID="Word.Document.8" ShapeID="_x0000_i1037" DrawAspect="Content" ObjectID="_1826906750"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Heading4"/>
      </w:pPr>
      <w:bookmarkStart w:id="349" w:name="_Toc164927889"/>
      <w:bookmarkStart w:id="350" w:name="_Toc168549692"/>
      <w:bookmarkStart w:id="351" w:name="_Toc170117757"/>
      <w:bookmarkStart w:id="352" w:name="_Toc209469839"/>
      <w:bookmarkStart w:id="353" w:name="_Toc212114500"/>
      <w:bookmarkStart w:id="354" w:name="_Toc216293143"/>
      <w:r w:rsidRPr="006D68AC">
        <w:t>5.3.2.5</w:t>
      </w:r>
      <w:r w:rsidRPr="006D68AC">
        <w:tab/>
        <w:t>NSCE_NetSliceLifeCycleMngt</w:t>
      </w:r>
      <w:r w:rsidRPr="006D68AC">
        <w:rPr>
          <w:lang w:val="en-US"/>
        </w:rPr>
        <w:t>_QoEMetricsNotify</w:t>
      </w:r>
      <w:bookmarkEnd w:id="346"/>
      <w:bookmarkEnd w:id="349"/>
      <w:bookmarkEnd w:id="350"/>
      <w:bookmarkEnd w:id="351"/>
      <w:bookmarkEnd w:id="352"/>
      <w:bookmarkEnd w:id="353"/>
      <w:bookmarkEnd w:id="354"/>
    </w:p>
    <w:p w14:paraId="3D67D6E7" w14:textId="77777777" w:rsidR="00E305FE" w:rsidRPr="006D68AC" w:rsidRDefault="00E305FE" w:rsidP="00E305FE">
      <w:pPr>
        <w:pStyle w:val="Heading5"/>
        <w:rPr>
          <w:rFonts w:eastAsiaTheme="minorEastAsia"/>
          <w:lang w:eastAsia="zh-CN"/>
        </w:rPr>
      </w:pPr>
      <w:bookmarkStart w:id="355" w:name="_Toc160649689"/>
      <w:bookmarkStart w:id="356" w:name="_Toc164927890"/>
      <w:bookmarkStart w:id="357" w:name="_Toc168549693"/>
      <w:bookmarkStart w:id="358" w:name="_Toc170117758"/>
      <w:bookmarkStart w:id="359" w:name="_Toc209469840"/>
      <w:bookmarkStart w:id="360" w:name="_Toc212114501"/>
      <w:bookmarkStart w:id="361" w:name="_Toc216293144"/>
      <w:r w:rsidRPr="006D68AC">
        <w:t>5.3.2.5.1</w:t>
      </w:r>
      <w:r w:rsidRPr="006D68AC">
        <w:tab/>
        <w:t>General</w:t>
      </w:r>
      <w:bookmarkEnd w:id="355"/>
      <w:bookmarkEnd w:id="356"/>
      <w:bookmarkEnd w:id="357"/>
      <w:bookmarkEnd w:id="358"/>
      <w:bookmarkEnd w:id="359"/>
      <w:bookmarkEnd w:id="360"/>
      <w:bookmarkEnd w:id="361"/>
    </w:p>
    <w:p w14:paraId="3967235D" w14:textId="77777777" w:rsidR="00B110B4" w:rsidRPr="006D68AC" w:rsidRDefault="00B110B4" w:rsidP="00B110B4">
      <w:bookmarkStart w:id="362"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Heading5"/>
        <w:rPr>
          <w:rFonts w:eastAsiaTheme="minorEastAsia"/>
          <w:lang w:eastAsia="zh-CN"/>
        </w:rPr>
      </w:pPr>
      <w:bookmarkStart w:id="363" w:name="_Toc164927891"/>
      <w:bookmarkStart w:id="364" w:name="_Toc168549694"/>
      <w:bookmarkStart w:id="365" w:name="_Toc170117759"/>
      <w:bookmarkStart w:id="366" w:name="_Toc209469841"/>
      <w:bookmarkStart w:id="367" w:name="_Toc212114502"/>
      <w:bookmarkStart w:id="368" w:name="_Toc216293145"/>
      <w:r w:rsidRPr="006D68AC">
        <w:t>5.3.2.5.2</w:t>
      </w:r>
      <w:r w:rsidRPr="006D68AC">
        <w:tab/>
        <w:t>QoE Metrics</w:t>
      </w:r>
      <w:r w:rsidRPr="006D68AC">
        <w:rPr>
          <w:lang w:val="en-US"/>
        </w:rPr>
        <w:t xml:space="preserve"> Notification</w:t>
      </w:r>
      <w:bookmarkEnd w:id="362"/>
      <w:bookmarkEnd w:id="363"/>
      <w:bookmarkEnd w:id="364"/>
      <w:bookmarkEnd w:id="365"/>
      <w:bookmarkEnd w:id="366"/>
      <w:bookmarkEnd w:id="367"/>
      <w:bookmarkEnd w:id="368"/>
    </w:p>
    <w:p w14:paraId="74441772" w14:textId="01164124" w:rsidR="00B110B4" w:rsidRPr="006D68AC" w:rsidRDefault="00B110B4" w:rsidP="00B110B4">
      <w:bookmarkStart w:id="369"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370" w:name="_MON_1774071007"/>
    <w:bookmarkEnd w:id="370"/>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6.9pt" o:ole="">
            <v:imagedata r:id="rId35" o:title=""/>
          </v:shape>
          <o:OLEObject Type="Embed" ProgID="Word.Document.8" ShapeID="_x0000_i1038" DrawAspect="Content" ObjectID="_1826906751"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Heading4"/>
      </w:pPr>
      <w:bookmarkStart w:id="371" w:name="_Toc164927892"/>
      <w:bookmarkStart w:id="372" w:name="_Toc168549695"/>
      <w:bookmarkStart w:id="373" w:name="_Toc170117760"/>
      <w:bookmarkStart w:id="374" w:name="_Toc209469842"/>
      <w:bookmarkStart w:id="375" w:name="_Toc212114503"/>
      <w:bookmarkStart w:id="376" w:name="_Toc160649692"/>
      <w:bookmarkStart w:id="377" w:name="_Toc216293146"/>
      <w:bookmarkEnd w:id="369"/>
      <w:r w:rsidRPr="006D68AC">
        <w:t>5.3.2.6</w:t>
      </w:r>
      <w:r w:rsidRPr="006D68AC">
        <w:tab/>
        <w:t>NSCE_NetSliceLifeCycleMngt_Recommend</w:t>
      </w:r>
      <w:bookmarkEnd w:id="371"/>
      <w:bookmarkEnd w:id="372"/>
      <w:bookmarkEnd w:id="373"/>
      <w:bookmarkEnd w:id="374"/>
      <w:bookmarkEnd w:id="375"/>
      <w:bookmarkEnd w:id="377"/>
    </w:p>
    <w:p w14:paraId="751DEE73" w14:textId="77777777" w:rsidR="00E305FE" w:rsidRPr="006D68AC" w:rsidRDefault="00E305FE" w:rsidP="00E305FE">
      <w:pPr>
        <w:pStyle w:val="Heading5"/>
        <w:rPr>
          <w:rFonts w:eastAsiaTheme="minorEastAsia"/>
          <w:lang w:eastAsia="zh-CN"/>
        </w:rPr>
      </w:pPr>
      <w:bookmarkStart w:id="378" w:name="_Toc164927893"/>
      <w:bookmarkStart w:id="379" w:name="_Toc168549696"/>
      <w:bookmarkStart w:id="380" w:name="_Toc170117761"/>
      <w:bookmarkStart w:id="381" w:name="_Toc209469843"/>
      <w:bookmarkStart w:id="382" w:name="_Toc212114504"/>
      <w:bookmarkStart w:id="383" w:name="_Toc216293147"/>
      <w:r w:rsidRPr="006D68AC">
        <w:t>5.3.2.6.1</w:t>
      </w:r>
      <w:r w:rsidRPr="006D68AC">
        <w:tab/>
        <w:t>General</w:t>
      </w:r>
      <w:bookmarkEnd w:id="376"/>
      <w:bookmarkEnd w:id="378"/>
      <w:bookmarkEnd w:id="379"/>
      <w:bookmarkEnd w:id="380"/>
      <w:bookmarkEnd w:id="381"/>
      <w:bookmarkEnd w:id="382"/>
      <w:bookmarkEnd w:id="383"/>
    </w:p>
    <w:p w14:paraId="46A44A4A" w14:textId="77777777" w:rsidR="00B110B4" w:rsidRPr="006D68AC" w:rsidRDefault="00B110B4" w:rsidP="00B110B4">
      <w:bookmarkStart w:id="384"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Heading5"/>
      </w:pPr>
      <w:bookmarkStart w:id="385" w:name="_Toc164927894"/>
      <w:bookmarkStart w:id="386" w:name="_Toc168549697"/>
      <w:bookmarkStart w:id="387" w:name="_Toc170117762"/>
      <w:bookmarkStart w:id="388" w:name="_Toc209469844"/>
      <w:bookmarkStart w:id="389" w:name="_Toc212114505"/>
      <w:bookmarkStart w:id="390" w:name="_Toc216293148"/>
      <w:r w:rsidRPr="006D68AC">
        <w:t>5.3.2.6.2</w:t>
      </w:r>
      <w:r w:rsidRPr="006D68AC">
        <w:tab/>
        <w:t>Network Slice LCM Recommendation Notification</w:t>
      </w:r>
      <w:bookmarkEnd w:id="384"/>
      <w:bookmarkEnd w:id="385"/>
      <w:bookmarkEnd w:id="386"/>
      <w:bookmarkEnd w:id="387"/>
      <w:bookmarkEnd w:id="388"/>
      <w:bookmarkEnd w:id="389"/>
      <w:bookmarkEnd w:id="390"/>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6.9pt" o:ole="">
            <v:imagedata r:id="rId37" o:title=""/>
          </v:shape>
          <o:OLEObject Type="Embed" ProgID="Word.Document.8" ShapeID="_x0000_i1039" DrawAspect="Content" ObjectID="_1826906752" r:id="rId38">
            <o:FieldCodes>\s</o:FieldCodes>
          </o:OLEObject>
        </w:object>
      </w:r>
      <w:bookmarkStart w:id="391" w:name="_MON_1774071283"/>
      <w:bookmarkEnd w:id="391"/>
      <w:r w:rsidRPr="006D68AC">
        <w:rPr>
          <w:noProof/>
        </w:rPr>
        <w:object w:dxaOrig="9620" w:dyaOrig="2749" w14:anchorId="7038CF12">
          <v:shape id="_x0000_i1040" type="#_x0000_t75" alt="" style="width:480pt;height:136.9pt" o:ole="">
            <v:imagedata r:id="rId39" o:title=""/>
          </v:shape>
          <o:OLEObject Type="Embed" ProgID="Word.Document.8" ShapeID="_x0000_i1040" DrawAspect="Content" ObjectID="_1826906753"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Heading2"/>
      </w:pPr>
      <w:r w:rsidRPr="006D68AC">
        <w:rPr>
          <w:noProof/>
        </w:rPr>
        <w:fldChar w:fldCharType="begin"/>
      </w:r>
      <w:r w:rsidRPr="006D68AC">
        <w:rPr>
          <w:noProof/>
        </w:rPr>
        <w:fldChar w:fldCharType="separate"/>
      </w:r>
      <w:r w:rsidRPr="006D68AC">
        <w:rPr>
          <w:noProof/>
        </w:rPr>
        <w:fldChar w:fldCharType="end"/>
      </w:r>
      <w:r w:rsidRPr="006D68AC">
        <w:rPr>
          <w:noProof/>
        </w:rPr>
        <w:fldChar w:fldCharType="begin"/>
      </w:r>
      <w:r w:rsidRPr="006D68AC">
        <w:rPr>
          <w:noProof/>
        </w:rPr>
        <w:fldChar w:fldCharType="separate"/>
      </w:r>
      <w:r w:rsidRPr="006D68AC">
        <w:rPr>
          <w:noProof/>
        </w:rPr>
        <w:fldChar w:fldCharType="end"/>
      </w:r>
      <w:r w:rsidR="00FB6FC0" w:rsidRPr="006D68AC">
        <w:rPr>
          <w:noProof/>
        </w:rPr>
        <w:fldChar w:fldCharType="begin"/>
      </w:r>
      <w:r w:rsidR="00FB6FC0" w:rsidRPr="006D68AC">
        <w:rPr>
          <w:noProof/>
        </w:rPr>
        <w:fldChar w:fldCharType="separate"/>
      </w:r>
      <w:r w:rsidR="00FB6FC0" w:rsidRPr="006D68AC">
        <w:rPr>
          <w:noProof/>
        </w:rPr>
        <w:fldChar w:fldCharType="end"/>
      </w:r>
      <w:r w:rsidR="005812E4" w:rsidRPr="006D68AC">
        <w:rPr>
          <w:noProof/>
        </w:rPr>
        <w:fldChar w:fldCharType="begin"/>
      </w:r>
      <w:r w:rsidR="005812E4" w:rsidRPr="006D68AC">
        <w:rPr>
          <w:noProof/>
        </w:rPr>
        <w:fldChar w:fldCharType="separate"/>
      </w:r>
      <w:r w:rsidR="005812E4"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r w:rsidR="006518E5" w:rsidRPr="006D68AC">
        <w:rPr>
          <w:noProof/>
        </w:rPr>
        <w:fldChar w:fldCharType="begin"/>
      </w:r>
      <w:r w:rsidR="006518E5" w:rsidRPr="006D68AC">
        <w:rPr>
          <w:noProof/>
        </w:rPr>
        <w:fldChar w:fldCharType="separate"/>
      </w:r>
      <w:r w:rsidR="006518E5"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bookmarkStart w:id="392" w:name="_Toc160649694"/>
      <w:bookmarkStart w:id="393" w:name="_Toc164927895"/>
      <w:bookmarkStart w:id="394" w:name="_Toc168549698"/>
      <w:bookmarkStart w:id="395" w:name="_Toc170117763"/>
      <w:bookmarkStart w:id="396" w:name="_Toc209469845"/>
      <w:bookmarkStart w:id="397" w:name="_Toc212114506"/>
      <w:bookmarkStart w:id="398" w:name="_Toc216293149"/>
      <w:r w:rsidR="003C2A5F" w:rsidRPr="006D68AC">
        <w:t>5.4</w:t>
      </w:r>
      <w:r w:rsidR="003C2A5F" w:rsidRPr="006D68AC">
        <w:tab/>
      </w:r>
      <w:r w:rsidR="003C2A5F" w:rsidRPr="006D68AC">
        <w:rPr>
          <w:lang w:val="en-US"/>
        </w:rPr>
        <w:t>NSCE_PolicyManagement</w:t>
      </w:r>
      <w:bookmarkEnd w:id="242"/>
      <w:bookmarkEnd w:id="243"/>
      <w:bookmarkEnd w:id="244"/>
      <w:bookmarkEnd w:id="392"/>
      <w:bookmarkEnd w:id="393"/>
      <w:bookmarkEnd w:id="394"/>
      <w:bookmarkEnd w:id="395"/>
      <w:bookmarkEnd w:id="396"/>
      <w:bookmarkEnd w:id="397"/>
      <w:bookmarkEnd w:id="398"/>
    </w:p>
    <w:p w14:paraId="46569912" w14:textId="0F15FEEB" w:rsidR="003C2A5F" w:rsidRPr="006D68AC" w:rsidRDefault="003C2A5F" w:rsidP="003C2A5F">
      <w:pPr>
        <w:pStyle w:val="Heading3"/>
      </w:pPr>
      <w:bookmarkStart w:id="399" w:name="_Toc151743066"/>
      <w:bookmarkStart w:id="400" w:name="_Toc151743531"/>
      <w:bookmarkStart w:id="401" w:name="_Toc157434465"/>
      <w:bookmarkStart w:id="402" w:name="_Toc157436180"/>
      <w:bookmarkStart w:id="403" w:name="_Toc157440020"/>
      <w:bookmarkStart w:id="404" w:name="_Toc160649695"/>
      <w:bookmarkStart w:id="405" w:name="_Toc164927896"/>
      <w:bookmarkStart w:id="406" w:name="_Toc168549699"/>
      <w:bookmarkStart w:id="407" w:name="_Toc170117764"/>
      <w:bookmarkStart w:id="408" w:name="_Toc209469846"/>
      <w:bookmarkStart w:id="409" w:name="_Toc212114507"/>
      <w:bookmarkStart w:id="410" w:name="_Toc216293150"/>
      <w:r w:rsidRPr="006D68AC">
        <w:t>5.4.1</w:t>
      </w:r>
      <w:r w:rsidRPr="006D68AC">
        <w:tab/>
        <w:t>Service Description</w:t>
      </w:r>
      <w:bookmarkEnd w:id="399"/>
      <w:bookmarkEnd w:id="400"/>
      <w:bookmarkEnd w:id="401"/>
      <w:bookmarkEnd w:id="402"/>
      <w:bookmarkEnd w:id="403"/>
      <w:bookmarkEnd w:id="404"/>
      <w:bookmarkEnd w:id="405"/>
      <w:bookmarkEnd w:id="406"/>
      <w:bookmarkEnd w:id="407"/>
      <w:bookmarkEnd w:id="408"/>
      <w:bookmarkEnd w:id="409"/>
      <w:bookmarkEnd w:id="41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DengXian"/>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Heading3"/>
        <w:rPr>
          <w:lang w:eastAsia="zh-CN"/>
        </w:rPr>
      </w:pPr>
      <w:bookmarkStart w:id="411" w:name="_Toc157434466"/>
      <w:bookmarkStart w:id="412" w:name="_Toc157436181"/>
      <w:bookmarkStart w:id="413" w:name="_Toc157440021"/>
      <w:bookmarkStart w:id="414" w:name="_Toc160649696"/>
      <w:bookmarkStart w:id="415" w:name="_Toc164927897"/>
      <w:bookmarkStart w:id="416" w:name="_Toc168549700"/>
      <w:bookmarkStart w:id="417" w:name="_Toc170117765"/>
      <w:bookmarkStart w:id="418" w:name="_Toc209469847"/>
      <w:bookmarkStart w:id="419" w:name="_Toc212114508"/>
      <w:bookmarkStart w:id="420" w:name="_Toc216293151"/>
      <w:r w:rsidRPr="006D68AC">
        <w:t>5.4.2</w:t>
      </w:r>
      <w:r w:rsidRPr="006D68AC">
        <w:tab/>
        <w:t>Service Operations</w:t>
      </w:r>
      <w:bookmarkEnd w:id="411"/>
      <w:bookmarkEnd w:id="412"/>
      <w:bookmarkEnd w:id="413"/>
      <w:bookmarkEnd w:id="414"/>
      <w:bookmarkEnd w:id="415"/>
      <w:bookmarkEnd w:id="416"/>
      <w:bookmarkEnd w:id="417"/>
      <w:bookmarkEnd w:id="418"/>
      <w:bookmarkEnd w:id="419"/>
      <w:bookmarkEnd w:id="420"/>
    </w:p>
    <w:p w14:paraId="198CC8E5" w14:textId="0796287D" w:rsidR="003C2A5F" w:rsidRPr="006D68AC" w:rsidRDefault="003C2A5F" w:rsidP="003C2A5F">
      <w:pPr>
        <w:pStyle w:val="Heading4"/>
      </w:pPr>
      <w:bookmarkStart w:id="421" w:name="_Toc151743067"/>
      <w:bookmarkStart w:id="422" w:name="_Toc151743532"/>
      <w:bookmarkStart w:id="423" w:name="_Toc157434467"/>
      <w:bookmarkStart w:id="424" w:name="_Toc157436182"/>
      <w:bookmarkStart w:id="425" w:name="_Toc157440022"/>
      <w:bookmarkStart w:id="426" w:name="_Toc160649697"/>
      <w:bookmarkStart w:id="427" w:name="_Toc164927898"/>
      <w:bookmarkStart w:id="428" w:name="_Toc168549701"/>
      <w:bookmarkStart w:id="429" w:name="_Toc170117766"/>
      <w:bookmarkStart w:id="430" w:name="_Toc209469848"/>
      <w:bookmarkStart w:id="431" w:name="_Toc212114509"/>
      <w:bookmarkStart w:id="432" w:name="_Toc216293152"/>
      <w:r w:rsidRPr="006D68AC">
        <w:t>5.4.2.1</w:t>
      </w:r>
      <w:r w:rsidRPr="006D68AC">
        <w:tab/>
        <w:t>Introduction</w:t>
      </w:r>
      <w:bookmarkEnd w:id="421"/>
      <w:bookmarkEnd w:id="422"/>
      <w:bookmarkEnd w:id="423"/>
      <w:bookmarkEnd w:id="424"/>
      <w:bookmarkEnd w:id="425"/>
      <w:bookmarkEnd w:id="426"/>
      <w:bookmarkEnd w:id="427"/>
      <w:bookmarkEnd w:id="428"/>
      <w:bookmarkEnd w:id="429"/>
      <w:bookmarkEnd w:id="430"/>
      <w:bookmarkEnd w:id="431"/>
      <w:bookmarkEnd w:id="432"/>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DengXian"/>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Heading4"/>
      </w:pPr>
      <w:bookmarkStart w:id="433" w:name="_Toc151743068"/>
      <w:bookmarkStart w:id="434" w:name="_Toc151743533"/>
      <w:bookmarkStart w:id="435" w:name="_Toc157434468"/>
      <w:bookmarkStart w:id="436" w:name="_Toc157436183"/>
      <w:bookmarkStart w:id="437" w:name="_Toc157440023"/>
      <w:bookmarkStart w:id="438" w:name="_Toc160649698"/>
      <w:bookmarkStart w:id="439" w:name="_Toc164927899"/>
      <w:bookmarkStart w:id="440" w:name="_Toc168549702"/>
      <w:bookmarkStart w:id="441" w:name="_Toc170117767"/>
      <w:bookmarkStart w:id="442" w:name="_Toc209469849"/>
      <w:bookmarkStart w:id="443" w:name="_Toc212114510"/>
      <w:bookmarkStart w:id="444" w:name="_Toc216293153"/>
      <w:r w:rsidRPr="006D68AC">
        <w:t>5.4.2.2</w:t>
      </w:r>
      <w:r w:rsidRPr="006D68AC">
        <w:tab/>
      </w:r>
      <w:r w:rsidRPr="006D68AC">
        <w:rPr>
          <w:lang w:val="en-US"/>
        </w:rPr>
        <w:t>NSCE_PolicyManagement</w:t>
      </w:r>
      <w:r w:rsidRPr="006D68AC">
        <w:t>_Create</w:t>
      </w:r>
      <w:bookmarkEnd w:id="433"/>
      <w:bookmarkEnd w:id="434"/>
      <w:bookmarkEnd w:id="435"/>
      <w:bookmarkEnd w:id="436"/>
      <w:bookmarkEnd w:id="437"/>
      <w:bookmarkEnd w:id="438"/>
      <w:bookmarkEnd w:id="439"/>
      <w:bookmarkEnd w:id="440"/>
      <w:bookmarkEnd w:id="441"/>
      <w:bookmarkEnd w:id="442"/>
      <w:bookmarkEnd w:id="443"/>
      <w:bookmarkEnd w:id="444"/>
    </w:p>
    <w:p w14:paraId="0F11DEBF" w14:textId="74D3D1CB" w:rsidR="003C2A5F" w:rsidRPr="006D68AC" w:rsidRDefault="003C2A5F" w:rsidP="003C2A5F">
      <w:pPr>
        <w:pStyle w:val="Heading5"/>
      </w:pPr>
      <w:bookmarkStart w:id="445" w:name="_Toc144024135"/>
      <w:bookmarkStart w:id="446" w:name="_Toc144459567"/>
      <w:bookmarkStart w:id="447" w:name="_Toc151743069"/>
      <w:bookmarkStart w:id="448" w:name="_Toc151743534"/>
      <w:bookmarkStart w:id="449" w:name="_Toc157434469"/>
      <w:bookmarkStart w:id="450" w:name="_Toc157436184"/>
      <w:bookmarkStart w:id="451" w:name="_Toc157440024"/>
      <w:bookmarkStart w:id="452" w:name="_Toc160649699"/>
      <w:bookmarkStart w:id="453" w:name="_Toc164927900"/>
      <w:bookmarkStart w:id="454" w:name="_Toc168549703"/>
      <w:bookmarkStart w:id="455" w:name="_Toc170117768"/>
      <w:bookmarkStart w:id="456" w:name="_Toc209469850"/>
      <w:bookmarkStart w:id="457" w:name="_Toc212114511"/>
      <w:bookmarkStart w:id="458" w:name="_Toc216293154"/>
      <w:r w:rsidRPr="006D68AC">
        <w:t>5.4.2.2.1</w:t>
      </w:r>
      <w:r w:rsidRPr="006D68AC">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Heading5"/>
      </w:pPr>
      <w:bookmarkStart w:id="459" w:name="_Toc96843346"/>
      <w:bookmarkStart w:id="460" w:name="_Toc96844321"/>
      <w:bookmarkStart w:id="461" w:name="_Toc100739894"/>
      <w:bookmarkStart w:id="462" w:name="_Toc129252467"/>
      <w:bookmarkStart w:id="463" w:name="_Toc157434470"/>
      <w:bookmarkStart w:id="464" w:name="_Toc144024136"/>
      <w:bookmarkStart w:id="465" w:name="_Toc144459568"/>
      <w:bookmarkStart w:id="466" w:name="_Toc151743070"/>
      <w:bookmarkStart w:id="467" w:name="_Toc151743535"/>
      <w:bookmarkStart w:id="468" w:name="_Toc157436185"/>
      <w:bookmarkStart w:id="469" w:name="_Toc157440025"/>
      <w:bookmarkStart w:id="470" w:name="_Toc160649700"/>
      <w:bookmarkStart w:id="471" w:name="_Toc164927901"/>
      <w:bookmarkStart w:id="472" w:name="_Toc168549704"/>
      <w:bookmarkStart w:id="473" w:name="_Toc170117769"/>
      <w:bookmarkStart w:id="474" w:name="_Toc209469851"/>
      <w:bookmarkStart w:id="475" w:name="_Toc212114512"/>
      <w:bookmarkStart w:id="476" w:name="_Toc216293155"/>
      <w:r w:rsidRPr="006D68AC">
        <w:t>5.4.2.2.2</w:t>
      </w:r>
      <w:r w:rsidRPr="006D68AC">
        <w:tab/>
      </w:r>
      <w:bookmarkEnd w:id="459"/>
      <w:bookmarkEnd w:id="460"/>
      <w:bookmarkEnd w:id="461"/>
      <w:bookmarkEnd w:id="462"/>
      <w:r w:rsidRPr="006D68AC">
        <w:t>Policy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3D26ECB9" w14:textId="21171615" w:rsidR="003C2A5F" w:rsidRPr="006D68AC" w:rsidRDefault="003C2A5F" w:rsidP="003C2A5F">
      <w:bookmarkStart w:id="477" w:name="_Toc89425593"/>
      <w:bookmarkStart w:id="478" w:name="_Toc96843347"/>
      <w:bookmarkStart w:id="479" w:name="_Toc96844322"/>
      <w:bookmarkStart w:id="480" w:name="_Toc100739895"/>
      <w:bookmarkStart w:id="481"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482" w:name="_MON_1766668877"/>
    <w:bookmarkEnd w:id="482"/>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35pt;mso-width-percent:0;mso-height-percent:0;mso-width-percent:0;mso-height-percent:0" o:ole="">
            <v:imagedata r:id="rId41" o:title=""/>
          </v:shape>
          <o:OLEObject Type="Embed" ProgID="Word.Document.8" ShapeID="_x0000_i1041" DrawAspect="Content" ObjectID="_1826906754"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483" w:name="_Toc151743071"/>
      <w:bookmarkStart w:id="484" w:name="_Toc151743536"/>
      <w:bookmarkStart w:id="485" w:name="_Toc157434471"/>
      <w:bookmarkStart w:id="486" w:name="_Toc157436186"/>
      <w:bookmarkStart w:id="487" w:name="_Toc157440026"/>
      <w:bookmarkStart w:id="488" w:name="_Toc144024137"/>
      <w:bookmarkStart w:id="489" w:name="_Toc144459569"/>
      <w:r w:rsidRPr="006D68AC">
        <w:t>-</w:t>
      </w:r>
      <w:r w:rsidRPr="006D68AC">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Heading4"/>
      </w:pPr>
      <w:bookmarkStart w:id="490" w:name="_Toc160649701"/>
      <w:bookmarkStart w:id="491" w:name="_Toc164927902"/>
      <w:bookmarkStart w:id="492" w:name="_Toc168549705"/>
      <w:bookmarkStart w:id="493" w:name="_Toc170117770"/>
      <w:bookmarkStart w:id="494" w:name="_Toc209469852"/>
      <w:bookmarkStart w:id="495" w:name="_Toc212114513"/>
      <w:bookmarkStart w:id="496" w:name="_Toc216293156"/>
      <w:r w:rsidRPr="006D68AC">
        <w:t>5.4.2.3</w:t>
      </w:r>
      <w:r w:rsidRPr="006D68AC">
        <w:tab/>
      </w:r>
      <w:r w:rsidRPr="006D68AC">
        <w:rPr>
          <w:lang w:val="en-US"/>
        </w:rPr>
        <w:t>NSCE_PolicyManagement</w:t>
      </w:r>
      <w:r w:rsidRPr="006D68AC">
        <w:t>_Update</w:t>
      </w:r>
      <w:bookmarkEnd w:id="483"/>
      <w:bookmarkEnd w:id="484"/>
      <w:bookmarkEnd w:id="485"/>
      <w:bookmarkEnd w:id="486"/>
      <w:bookmarkEnd w:id="487"/>
      <w:bookmarkEnd w:id="490"/>
      <w:bookmarkEnd w:id="491"/>
      <w:bookmarkEnd w:id="492"/>
      <w:bookmarkEnd w:id="493"/>
      <w:bookmarkEnd w:id="494"/>
      <w:bookmarkEnd w:id="495"/>
      <w:bookmarkEnd w:id="496"/>
    </w:p>
    <w:p w14:paraId="511B9C38" w14:textId="197556A4" w:rsidR="003C2A5F" w:rsidRPr="006D68AC" w:rsidRDefault="003C2A5F" w:rsidP="003C2A5F">
      <w:pPr>
        <w:pStyle w:val="Heading5"/>
      </w:pPr>
      <w:bookmarkStart w:id="497" w:name="_Toc151743072"/>
      <w:bookmarkStart w:id="498" w:name="_Toc151743537"/>
      <w:bookmarkStart w:id="499" w:name="_Toc157434472"/>
      <w:bookmarkStart w:id="500" w:name="_Toc157436187"/>
      <w:bookmarkStart w:id="501" w:name="_Toc157440027"/>
      <w:bookmarkStart w:id="502" w:name="_Toc160649702"/>
      <w:bookmarkStart w:id="503" w:name="_Toc164927903"/>
      <w:bookmarkStart w:id="504" w:name="_Toc168549706"/>
      <w:bookmarkStart w:id="505" w:name="_Toc170117771"/>
      <w:bookmarkStart w:id="506" w:name="_Toc209469853"/>
      <w:bookmarkStart w:id="507" w:name="_Toc212114514"/>
      <w:bookmarkStart w:id="508" w:name="_Toc216293157"/>
      <w:r w:rsidRPr="006D68AC">
        <w:t>5.4.2.3.1</w:t>
      </w:r>
      <w:r w:rsidRPr="006D68AC">
        <w:tab/>
        <w:t>General</w:t>
      </w:r>
      <w:bookmarkEnd w:id="497"/>
      <w:bookmarkEnd w:id="498"/>
      <w:bookmarkEnd w:id="499"/>
      <w:bookmarkEnd w:id="500"/>
      <w:bookmarkEnd w:id="501"/>
      <w:bookmarkEnd w:id="502"/>
      <w:bookmarkEnd w:id="503"/>
      <w:bookmarkEnd w:id="504"/>
      <w:bookmarkEnd w:id="505"/>
      <w:bookmarkEnd w:id="506"/>
      <w:bookmarkEnd w:id="507"/>
      <w:bookmarkEnd w:id="508"/>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Heading5"/>
      </w:pPr>
      <w:bookmarkStart w:id="509" w:name="_Toc151743073"/>
      <w:bookmarkStart w:id="510" w:name="_Toc151743538"/>
      <w:bookmarkStart w:id="511" w:name="_Toc157434473"/>
      <w:bookmarkStart w:id="512" w:name="_Toc157436188"/>
      <w:bookmarkStart w:id="513" w:name="_Toc157440028"/>
      <w:bookmarkStart w:id="514" w:name="_Toc160649703"/>
      <w:bookmarkStart w:id="515" w:name="_Toc164927904"/>
      <w:bookmarkStart w:id="516" w:name="_Toc168549707"/>
      <w:bookmarkStart w:id="517" w:name="_Toc170117772"/>
      <w:bookmarkStart w:id="518" w:name="_Toc209469854"/>
      <w:bookmarkStart w:id="519" w:name="_Toc212114515"/>
      <w:bookmarkStart w:id="520" w:name="_Toc216293158"/>
      <w:r w:rsidRPr="006D68AC">
        <w:t>5.4.2.3.2</w:t>
      </w:r>
      <w:r w:rsidRPr="006D68AC">
        <w:tab/>
      </w:r>
      <w:bookmarkEnd w:id="477"/>
      <w:bookmarkEnd w:id="478"/>
      <w:bookmarkEnd w:id="479"/>
      <w:bookmarkEnd w:id="480"/>
      <w:bookmarkEnd w:id="481"/>
      <w:r w:rsidRPr="006D68AC">
        <w:t>Policy Update</w:t>
      </w:r>
      <w:bookmarkEnd w:id="488"/>
      <w:bookmarkEnd w:id="489"/>
      <w:bookmarkEnd w:id="509"/>
      <w:bookmarkEnd w:id="510"/>
      <w:bookmarkEnd w:id="511"/>
      <w:bookmarkEnd w:id="512"/>
      <w:bookmarkEnd w:id="513"/>
      <w:bookmarkEnd w:id="514"/>
      <w:bookmarkEnd w:id="515"/>
      <w:bookmarkEnd w:id="516"/>
      <w:bookmarkEnd w:id="517"/>
      <w:bookmarkEnd w:id="518"/>
      <w:bookmarkEnd w:id="519"/>
      <w:bookmarkEnd w:id="520"/>
    </w:p>
    <w:p w14:paraId="2FB99132" w14:textId="24D19EEF" w:rsidR="003C2A5F" w:rsidRPr="006D68AC" w:rsidRDefault="003C2A5F" w:rsidP="003C2A5F">
      <w:bookmarkStart w:id="521" w:name="_Toc96843348"/>
      <w:bookmarkStart w:id="522" w:name="_Toc96844323"/>
      <w:bookmarkStart w:id="523" w:name="_Toc100739896"/>
      <w:bookmarkStart w:id="524"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25" w:name="_MON_1766668919"/>
    <w:bookmarkEnd w:id="525"/>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35pt;mso-width-percent:0;mso-height-percent:0;mso-width-percent:0;mso-height-percent:0" o:ole="">
            <v:imagedata r:id="rId43" o:title=""/>
          </v:shape>
          <o:OLEObject Type="Embed" ProgID="Word.Document.8" ShapeID="_x0000_i1042" DrawAspect="Content" ObjectID="_1826906755"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26" w:name="_Toc151743074"/>
      <w:bookmarkStart w:id="527" w:name="_Toc151743539"/>
      <w:bookmarkStart w:id="528" w:name="_Toc157434474"/>
      <w:bookmarkStart w:id="529" w:name="_Toc157436189"/>
      <w:bookmarkStart w:id="530" w:name="_Toc157440029"/>
      <w:bookmarkStart w:id="531" w:name="_Toc144024142"/>
      <w:bookmarkStart w:id="532" w:name="_Toc144459574"/>
      <w:bookmarkStart w:id="533" w:name="_Toc144024138"/>
      <w:bookmarkStart w:id="534"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Heading4"/>
      </w:pPr>
      <w:bookmarkStart w:id="535" w:name="_Toc160649704"/>
      <w:bookmarkStart w:id="536" w:name="_Toc164927905"/>
      <w:bookmarkStart w:id="537" w:name="_Toc168549708"/>
      <w:bookmarkStart w:id="538" w:name="_Toc170117773"/>
      <w:bookmarkStart w:id="539" w:name="_Toc209469855"/>
      <w:bookmarkStart w:id="540" w:name="_Toc212114516"/>
      <w:bookmarkStart w:id="541" w:name="_Toc216293159"/>
      <w:r w:rsidRPr="006D68AC">
        <w:t>5.4.2.4</w:t>
      </w:r>
      <w:r w:rsidRPr="006D68AC">
        <w:tab/>
      </w:r>
      <w:r w:rsidRPr="006D68AC">
        <w:rPr>
          <w:lang w:val="en-US"/>
        </w:rPr>
        <w:t>NSCE_PolicyManagement</w:t>
      </w:r>
      <w:r w:rsidRPr="006D68AC">
        <w:t>_Delete</w:t>
      </w:r>
      <w:bookmarkEnd w:id="526"/>
      <w:bookmarkEnd w:id="527"/>
      <w:bookmarkEnd w:id="528"/>
      <w:bookmarkEnd w:id="529"/>
      <w:bookmarkEnd w:id="530"/>
      <w:bookmarkEnd w:id="535"/>
      <w:bookmarkEnd w:id="536"/>
      <w:bookmarkEnd w:id="537"/>
      <w:bookmarkEnd w:id="538"/>
      <w:bookmarkEnd w:id="539"/>
      <w:bookmarkEnd w:id="540"/>
      <w:bookmarkEnd w:id="541"/>
    </w:p>
    <w:p w14:paraId="26DA81CD" w14:textId="38430FDA" w:rsidR="003C2A5F" w:rsidRPr="006D68AC" w:rsidRDefault="003C2A5F" w:rsidP="003C2A5F">
      <w:pPr>
        <w:pStyle w:val="Heading5"/>
      </w:pPr>
      <w:bookmarkStart w:id="542" w:name="_Toc151743075"/>
      <w:bookmarkStart w:id="543" w:name="_Toc151743540"/>
      <w:bookmarkStart w:id="544" w:name="_Toc157434475"/>
      <w:bookmarkStart w:id="545" w:name="_Toc157436190"/>
      <w:bookmarkStart w:id="546" w:name="_Toc157440030"/>
      <w:bookmarkStart w:id="547" w:name="_Toc160649705"/>
      <w:bookmarkStart w:id="548" w:name="_Toc164927906"/>
      <w:bookmarkStart w:id="549" w:name="_Toc168549709"/>
      <w:bookmarkStart w:id="550" w:name="_Toc170117774"/>
      <w:bookmarkStart w:id="551" w:name="_Toc209469856"/>
      <w:bookmarkStart w:id="552" w:name="_Toc212114517"/>
      <w:bookmarkStart w:id="553" w:name="_Toc216293160"/>
      <w:r w:rsidRPr="006D68AC">
        <w:t>5.4.2.4.1</w:t>
      </w:r>
      <w:r w:rsidRPr="006D68AC">
        <w:tab/>
        <w:t>General</w:t>
      </w:r>
      <w:bookmarkEnd w:id="542"/>
      <w:bookmarkEnd w:id="543"/>
      <w:bookmarkEnd w:id="544"/>
      <w:bookmarkEnd w:id="545"/>
      <w:bookmarkEnd w:id="546"/>
      <w:bookmarkEnd w:id="547"/>
      <w:bookmarkEnd w:id="548"/>
      <w:bookmarkEnd w:id="549"/>
      <w:bookmarkEnd w:id="550"/>
      <w:bookmarkEnd w:id="551"/>
      <w:bookmarkEnd w:id="552"/>
      <w:bookmarkEnd w:id="55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Heading5"/>
      </w:pPr>
      <w:bookmarkStart w:id="554" w:name="_Toc151743076"/>
      <w:bookmarkStart w:id="555" w:name="_Toc151743541"/>
      <w:bookmarkStart w:id="556" w:name="_Toc157434476"/>
      <w:bookmarkStart w:id="557" w:name="_Toc157436191"/>
      <w:bookmarkStart w:id="558" w:name="_Toc157440031"/>
      <w:bookmarkStart w:id="559" w:name="_Toc160649706"/>
      <w:bookmarkStart w:id="560" w:name="_Toc164927907"/>
      <w:bookmarkStart w:id="561" w:name="_Toc168549710"/>
      <w:bookmarkStart w:id="562" w:name="_Toc170117775"/>
      <w:bookmarkStart w:id="563" w:name="_Toc209469857"/>
      <w:bookmarkStart w:id="564" w:name="_Toc212114518"/>
      <w:bookmarkStart w:id="565" w:name="_Toc157434477"/>
      <w:bookmarkStart w:id="566" w:name="_Toc157436192"/>
      <w:bookmarkStart w:id="567" w:name="_Toc157440032"/>
      <w:bookmarkStart w:id="568" w:name="_Toc151743077"/>
      <w:bookmarkStart w:id="569" w:name="_Toc151743542"/>
      <w:bookmarkStart w:id="570" w:name="_Toc216293161"/>
      <w:bookmarkEnd w:id="521"/>
      <w:bookmarkEnd w:id="522"/>
      <w:bookmarkEnd w:id="523"/>
      <w:bookmarkEnd w:id="524"/>
      <w:bookmarkEnd w:id="531"/>
      <w:bookmarkEnd w:id="532"/>
      <w:bookmarkEnd w:id="533"/>
      <w:bookmarkEnd w:id="534"/>
      <w:r w:rsidRPr="006D68AC">
        <w:t>5.4.2.4.2</w:t>
      </w:r>
      <w:r w:rsidRPr="006D68AC">
        <w:tab/>
        <w:t>Policy(ies) Deletion</w:t>
      </w:r>
      <w:bookmarkEnd w:id="554"/>
      <w:bookmarkEnd w:id="555"/>
      <w:bookmarkEnd w:id="556"/>
      <w:bookmarkEnd w:id="557"/>
      <w:bookmarkEnd w:id="558"/>
      <w:bookmarkEnd w:id="559"/>
      <w:bookmarkEnd w:id="560"/>
      <w:bookmarkEnd w:id="561"/>
      <w:bookmarkEnd w:id="562"/>
      <w:bookmarkEnd w:id="563"/>
      <w:bookmarkEnd w:id="564"/>
      <w:bookmarkEnd w:id="570"/>
    </w:p>
    <w:p w14:paraId="36AA3418" w14:textId="6848B74A" w:rsidR="00311EA5" w:rsidRPr="006D68AC" w:rsidRDefault="00311EA5" w:rsidP="00311EA5">
      <w:bookmarkStart w:id="571" w:name="_Toc96843351"/>
      <w:bookmarkStart w:id="572" w:name="_Toc96844326"/>
      <w:bookmarkStart w:id="573" w:name="_Toc100739899"/>
      <w:bookmarkStart w:id="574"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75" w:name="_MON_1766668991"/>
    <w:bookmarkEnd w:id="575"/>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4.9pt;mso-width-percent:0;mso-height-percent:0;mso-width-percent:0;mso-height-percent:0" o:ole="">
            <v:imagedata r:id="rId45" o:title=""/>
          </v:shape>
          <o:OLEObject Type="Embed" ProgID="Word.Document.8" ShapeID="_x0000_i1043" DrawAspect="Content" ObjectID="_1826906756"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Heading4"/>
      </w:pPr>
      <w:bookmarkStart w:id="576" w:name="_Toc160649707"/>
      <w:bookmarkStart w:id="577" w:name="_Toc164927908"/>
      <w:bookmarkStart w:id="578" w:name="_Toc168549711"/>
      <w:bookmarkStart w:id="579" w:name="_Toc170117776"/>
      <w:bookmarkStart w:id="580" w:name="_Toc209469858"/>
      <w:bookmarkStart w:id="581" w:name="_Toc212114519"/>
      <w:bookmarkStart w:id="582" w:name="_Toc216293162"/>
      <w:bookmarkEnd w:id="571"/>
      <w:bookmarkEnd w:id="572"/>
      <w:bookmarkEnd w:id="573"/>
      <w:bookmarkEnd w:id="574"/>
      <w:r w:rsidRPr="006D68AC">
        <w:t>5.4.2.5</w:t>
      </w:r>
      <w:r w:rsidRPr="006D68AC">
        <w:tab/>
      </w:r>
      <w:r w:rsidRPr="006D68AC">
        <w:rPr>
          <w:lang w:val="en-US"/>
        </w:rPr>
        <w:t>NSCE_PolicyManagement_HarmonizationNotify</w:t>
      </w:r>
      <w:bookmarkEnd w:id="565"/>
      <w:bookmarkEnd w:id="566"/>
      <w:bookmarkEnd w:id="567"/>
      <w:bookmarkEnd w:id="576"/>
      <w:bookmarkEnd w:id="577"/>
      <w:bookmarkEnd w:id="578"/>
      <w:bookmarkEnd w:id="579"/>
      <w:bookmarkEnd w:id="580"/>
      <w:bookmarkEnd w:id="581"/>
      <w:bookmarkEnd w:id="582"/>
    </w:p>
    <w:p w14:paraId="3B650004" w14:textId="77777777" w:rsidR="003C2A5F" w:rsidRPr="006D68AC" w:rsidRDefault="003C2A5F" w:rsidP="003C2A5F">
      <w:pPr>
        <w:pStyle w:val="Heading5"/>
      </w:pPr>
      <w:bookmarkStart w:id="583" w:name="_Toc157434478"/>
      <w:bookmarkStart w:id="584" w:name="_Toc157436193"/>
      <w:bookmarkStart w:id="585" w:name="_Toc157440033"/>
      <w:bookmarkStart w:id="586" w:name="_Toc160649708"/>
      <w:bookmarkStart w:id="587" w:name="_Toc164927909"/>
      <w:bookmarkStart w:id="588" w:name="_Toc168549712"/>
      <w:bookmarkStart w:id="589" w:name="_Toc170117777"/>
      <w:bookmarkStart w:id="590" w:name="_Toc209469859"/>
      <w:bookmarkStart w:id="591" w:name="_Toc212114520"/>
      <w:bookmarkStart w:id="592" w:name="_Toc216293163"/>
      <w:r w:rsidRPr="006D68AC">
        <w:t>5.4.2.5.1</w:t>
      </w:r>
      <w:r w:rsidRPr="006D68AC">
        <w:tab/>
        <w:t>General</w:t>
      </w:r>
      <w:bookmarkEnd w:id="583"/>
      <w:bookmarkEnd w:id="584"/>
      <w:bookmarkEnd w:id="585"/>
      <w:bookmarkEnd w:id="586"/>
      <w:bookmarkEnd w:id="587"/>
      <w:bookmarkEnd w:id="588"/>
      <w:bookmarkEnd w:id="589"/>
      <w:bookmarkEnd w:id="590"/>
      <w:bookmarkEnd w:id="591"/>
      <w:bookmarkEnd w:id="592"/>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Heading5"/>
      </w:pPr>
      <w:bookmarkStart w:id="593" w:name="_Toc157434479"/>
      <w:bookmarkStart w:id="594" w:name="_Toc157436194"/>
      <w:bookmarkStart w:id="595" w:name="_Toc157440034"/>
      <w:bookmarkStart w:id="596" w:name="_Toc160649709"/>
      <w:bookmarkStart w:id="597" w:name="_Toc164927910"/>
      <w:bookmarkStart w:id="598" w:name="_Toc168549713"/>
      <w:bookmarkStart w:id="599" w:name="_Toc170117778"/>
      <w:bookmarkStart w:id="600" w:name="_Toc209469860"/>
      <w:bookmarkStart w:id="601" w:name="_Toc212114521"/>
      <w:bookmarkStart w:id="602" w:name="_Toc157434480"/>
      <w:bookmarkStart w:id="603" w:name="_Toc157436195"/>
      <w:bookmarkStart w:id="604" w:name="_Toc157440035"/>
      <w:bookmarkStart w:id="605" w:name="_Toc216293164"/>
      <w:r w:rsidRPr="006D68AC">
        <w:t>5.4.2.5.2</w:t>
      </w:r>
      <w:r w:rsidRPr="006D68AC">
        <w:tab/>
        <w:t xml:space="preserve">Policy Harmonization </w:t>
      </w:r>
      <w:r w:rsidRPr="006D68AC">
        <w:rPr>
          <w:lang w:val="en-US"/>
        </w:rPr>
        <w:t>Notification</w:t>
      </w:r>
      <w:bookmarkEnd w:id="593"/>
      <w:bookmarkEnd w:id="594"/>
      <w:bookmarkEnd w:id="595"/>
      <w:bookmarkEnd w:id="596"/>
      <w:bookmarkEnd w:id="597"/>
      <w:bookmarkEnd w:id="598"/>
      <w:bookmarkEnd w:id="599"/>
      <w:bookmarkEnd w:id="600"/>
      <w:bookmarkEnd w:id="601"/>
      <w:bookmarkEnd w:id="605"/>
    </w:p>
    <w:p w14:paraId="67D4C9AC" w14:textId="77777777" w:rsidR="00F5485E" w:rsidRPr="006D68AC" w:rsidRDefault="00F5485E" w:rsidP="00F5485E">
      <w:bookmarkStart w:id="606"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607" w:name="_MON_1768421713"/>
    <w:bookmarkEnd w:id="607"/>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55pt" o:ole="">
            <v:imagedata r:id="rId47" o:title=""/>
          </v:shape>
          <o:OLEObject Type="Embed" ProgID="Word.Document.8" ShapeID="_x0000_i1044" DrawAspect="Content" ObjectID="_1826906757"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Heading4"/>
      </w:pPr>
      <w:bookmarkStart w:id="608" w:name="_Toc164927911"/>
      <w:bookmarkStart w:id="609" w:name="_Toc168549714"/>
      <w:bookmarkStart w:id="610" w:name="_Toc170117779"/>
      <w:bookmarkStart w:id="611" w:name="_Toc209469861"/>
      <w:bookmarkStart w:id="612" w:name="_Toc212114522"/>
      <w:bookmarkStart w:id="613" w:name="_Toc216293165"/>
      <w:r w:rsidRPr="006D68AC">
        <w:t>5.4.2.6</w:t>
      </w:r>
      <w:r w:rsidRPr="006D68AC">
        <w:tab/>
      </w:r>
      <w:r w:rsidRPr="006D68AC">
        <w:rPr>
          <w:lang w:val="en-US"/>
        </w:rPr>
        <w:t>NSCE_PolicyManagement</w:t>
      </w:r>
      <w:r w:rsidRPr="006D68AC">
        <w:t>_</w:t>
      </w:r>
      <w:r w:rsidRPr="006D68AC">
        <w:rPr>
          <w:lang w:val="en-US"/>
        </w:rPr>
        <w:t>Subscribe</w:t>
      </w:r>
      <w:bookmarkEnd w:id="568"/>
      <w:bookmarkEnd w:id="569"/>
      <w:bookmarkEnd w:id="602"/>
      <w:bookmarkEnd w:id="603"/>
      <w:bookmarkEnd w:id="604"/>
      <w:bookmarkEnd w:id="606"/>
      <w:bookmarkEnd w:id="608"/>
      <w:bookmarkEnd w:id="609"/>
      <w:bookmarkEnd w:id="610"/>
      <w:bookmarkEnd w:id="611"/>
      <w:bookmarkEnd w:id="612"/>
      <w:bookmarkEnd w:id="613"/>
    </w:p>
    <w:p w14:paraId="46200E1D" w14:textId="4972714F" w:rsidR="003C2A5F" w:rsidRPr="006D68AC" w:rsidRDefault="003C2A5F" w:rsidP="003C2A5F">
      <w:pPr>
        <w:pStyle w:val="Heading5"/>
      </w:pPr>
      <w:bookmarkStart w:id="614" w:name="_Toc151743078"/>
      <w:bookmarkStart w:id="615" w:name="_Toc151743543"/>
      <w:bookmarkStart w:id="616" w:name="_Toc157434481"/>
      <w:bookmarkStart w:id="617" w:name="_Toc157436196"/>
      <w:bookmarkStart w:id="618" w:name="_Toc157440036"/>
      <w:bookmarkStart w:id="619" w:name="_Toc160649711"/>
      <w:bookmarkStart w:id="620" w:name="_Toc164927912"/>
      <w:bookmarkStart w:id="621" w:name="_Toc168549715"/>
      <w:bookmarkStart w:id="622" w:name="_Toc170117780"/>
      <w:bookmarkStart w:id="623" w:name="_Toc209469862"/>
      <w:bookmarkStart w:id="624" w:name="_Toc212114523"/>
      <w:bookmarkStart w:id="625" w:name="_Toc216293166"/>
      <w:r w:rsidRPr="006D68AC">
        <w:t>5.4.2.6.1</w:t>
      </w:r>
      <w:r w:rsidRPr="006D68AC">
        <w:tab/>
        <w:t>General</w:t>
      </w:r>
      <w:bookmarkEnd w:id="614"/>
      <w:bookmarkEnd w:id="615"/>
      <w:bookmarkEnd w:id="616"/>
      <w:bookmarkEnd w:id="617"/>
      <w:bookmarkEnd w:id="618"/>
      <w:bookmarkEnd w:id="619"/>
      <w:bookmarkEnd w:id="620"/>
      <w:bookmarkEnd w:id="621"/>
      <w:bookmarkEnd w:id="622"/>
      <w:bookmarkEnd w:id="623"/>
      <w:bookmarkEnd w:id="624"/>
      <w:bookmarkEnd w:id="625"/>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DengXian"/>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Deletion.</w:t>
      </w:r>
    </w:p>
    <w:p w14:paraId="636E6944" w14:textId="133697AE" w:rsidR="003C2A5F" w:rsidRPr="006D68AC" w:rsidRDefault="003C2A5F" w:rsidP="003C2A5F">
      <w:pPr>
        <w:pStyle w:val="Heading5"/>
      </w:pPr>
      <w:bookmarkStart w:id="626" w:name="_Toc151743079"/>
      <w:bookmarkStart w:id="627" w:name="_Toc151743544"/>
      <w:bookmarkStart w:id="628" w:name="_Toc157434482"/>
      <w:bookmarkStart w:id="629" w:name="_Toc157436197"/>
      <w:bookmarkStart w:id="630" w:name="_Toc157440037"/>
      <w:bookmarkStart w:id="631" w:name="_Toc160649712"/>
      <w:bookmarkStart w:id="632" w:name="_Toc164927913"/>
      <w:bookmarkStart w:id="633" w:name="_Toc168549716"/>
      <w:bookmarkStart w:id="634" w:name="_Toc170117781"/>
      <w:bookmarkStart w:id="635" w:name="_Toc209469863"/>
      <w:bookmarkStart w:id="636" w:name="_Toc212114524"/>
      <w:bookmarkStart w:id="637" w:name="_Toc216293167"/>
      <w:r w:rsidRPr="006D68AC">
        <w:t>5.4.2.6.2</w:t>
      </w:r>
      <w:r w:rsidRPr="006D68AC">
        <w:tab/>
        <w:t>Policy Usage</w:t>
      </w:r>
      <w:r w:rsidRPr="006D68AC">
        <w:rPr>
          <w:rFonts w:eastAsia="DengXian"/>
        </w:rPr>
        <w:t xml:space="preserve"> Subscription</w:t>
      </w:r>
      <w:r w:rsidRPr="006D68AC">
        <w:t xml:space="preserve"> Creation</w:t>
      </w:r>
      <w:bookmarkEnd w:id="626"/>
      <w:bookmarkEnd w:id="627"/>
      <w:bookmarkEnd w:id="628"/>
      <w:bookmarkEnd w:id="629"/>
      <w:bookmarkEnd w:id="630"/>
      <w:bookmarkEnd w:id="631"/>
      <w:bookmarkEnd w:id="632"/>
      <w:bookmarkEnd w:id="633"/>
      <w:bookmarkEnd w:id="634"/>
      <w:bookmarkEnd w:id="635"/>
      <w:bookmarkEnd w:id="636"/>
      <w:bookmarkEnd w:id="637"/>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DengXian"/>
        </w:rPr>
        <w:t xml:space="preserve"> Subscription</w:t>
      </w:r>
      <w:r w:rsidRPr="006D68AC">
        <w:t xml:space="preserve"> (see also clause 9.5 of 3GPP°TS°23.435°[14]).</w:t>
      </w:r>
    </w:p>
    <w:bookmarkStart w:id="638" w:name="_MON_1760025966"/>
    <w:bookmarkEnd w:id="638"/>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75pt;height:127.1pt;mso-width-percent:0;mso-height-percent:0;mso-width-percent:0;mso-height-percent:0" o:ole="">
            <v:imagedata r:id="rId49" o:title=""/>
          </v:shape>
          <o:OLEObject Type="Embed" ProgID="Word.Document.8" ShapeID="_x0000_i1045" DrawAspect="Content" ObjectID="_1826906758"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DengXian"/>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DengXian"/>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DengXian"/>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Heading5"/>
      </w:pPr>
      <w:bookmarkStart w:id="639" w:name="_Toc151743080"/>
      <w:bookmarkStart w:id="640" w:name="_Toc151743545"/>
      <w:bookmarkStart w:id="641" w:name="_Toc157434483"/>
      <w:bookmarkStart w:id="642" w:name="_Toc157436198"/>
      <w:bookmarkStart w:id="643" w:name="_Toc157440038"/>
      <w:bookmarkStart w:id="644" w:name="_Toc160649713"/>
      <w:bookmarkStart w:id="645" w:name="_Toc164927914"/>
      <w:bookmarkStart w:id="646" w:name="_Toc168549717"/>
      <w:bookmarkStart w:id="647" w:name="_Toc170117782"/>
      <w:bookmarkStart w:id="648" w:name="_Toc209469864"/>
      <w:bookmarkStart w:id="649" w:name="_Toc212114525"/>
      <w:bookmarkStart w:id="650" w:name="_Toc216293168"/>
      <w:r w:rsidRPr="006D68AC">
        <w:t>5.4.2.6.3</w:t>
      </w:r>
      <w:r w:rsidRPr="006D68AC">
        <w:tab/>
        <w:t>Policy Usage</w:t>
      </w:r>
      <w:r w:rsidRPr="006D68AC">
        <w:rPr>
          <w:rFonts w:eastAsia="DengXian"/>
        </w:rPr>
        <w:t xml:space="preserve"> Subscription</w:t>
      </w:r>
      <w:r w:rsidRPr="006D68AC">
        <w:t xml:space="preserve"> Update</w:t>
      </w:r>
      <w:bookmarkEnd w:id="639"/>
      <w:bookmarkEnd w:id="640"/>
      <w:bookmarkEnd w:id="641"/>
      <w:bookmarkEnd w:id="642"/>
      <w:bookmarkEnd w:id="643"/>
      <w:bookmarkEnd w:id="644"/>
      <w:bookmarkEnd w:id="645"/>
      <w:bookmarkEnd w:id="646"/>
      <w:bookmarkEnd w:id="647"/>
      <w:bookmarkEnd w:id="648"/>
      <w:bookmarkEnd w:id="649"/>
      <w:bookmarkEnd w:id="650"/>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DengXian"/>
        </w:rPr>
        <w:t xml:space="preserve"> Subscription</w:t>
      </w:r>
      <w:r w:rsidRPr="006D68AC">
        <w:t xml:space="preserve"> (see also clause 9.5 of 3GPP°TS°23.435°[14]).</w:t>
      </w:r>
    </w:p>
    <w:bookmarkStart w:id="651" w:name="_MON_1760026252"/>
    <w:bookmarkEnd w:id="651"/>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75pt;height:157.65pt;mso-width-percent:0;mso-height-percent:0;mso-width-percent:0;mso-height-percent:0" o:ole="">
            <v:imagedata r:id="rId51" o:title=""/>
          </v:shape>
          <o:OLEObject Type="Embed" ProgID="Word.Document.8" ShapeID="_x0000_i1046" DrawAspect="Content" ObjectID="_1826906759"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DengXian"/>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DengXian"/>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DengXian"/>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DengXian"/>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Heading5"/>
      </w:pPr>
      <w:bookmarkStart w:id="652" w:name="_Toc160649714"/>
      <w:bookmarkStart w:id="653" w:name="_Toc164927915"/>
      <w:bookmarkStart w:id="654" w:name="_Toc168549718"/>
      <w:bookmarkStart w:id="655" w:name="_Toc170117783"/>
      <w:bookmarkStart w:id="656" w:name="_Toc209469865"/>
      <w:bookmarkStart w:id="657" w:name="_Toc212114526"/>
      <w:bookmarkStart w:id="658" w:name="_Toc144024139"/>
      <w:bookmarkStart w:id="659" w:name="_Toc148176838"/>
      <w:bookmarkStart w:id="660" w:name="_Toc148358888"/>
      <w:bookmarkStart w:id="661" w:name="_Toc151743082"/>
      <w:bookmarkStart w:id="662" w:name="_Toc151743547"/>
      <w:bookmarkStart w:id="663" w:name="_Toc157434485"/>
      <w:bookmarkStart w:id="664" w:name="_Toc157436200"/>
      <w:bookmarkStart w:id="665" w:name="_Toc157440040"/>
      <w:bookmarkStart w:id="666" w:name="_Toc216293169"/>
      <w:r w:rsidRPr="006D68AC">
        <w:t>5.4.2.6.4</w:t>
      </w:r>
      <w:r w:rsidRPr="006D68AC">
        <w:tab/>
        <w:t>Policy Usage</w:t>
      </w:r>
      <w:r w:rsidRPr="006D68AC">
        <w:rPr>
          <w:rFonts w:eastAsia="DengXian"/>
        </w:rPr>
        <w:t xml:space="preserve"> Subscription</w:t>
      </w:r>
      <w:r w:rsidRPr="006D68AC">
        <w:t xml:space="preserve"> Deletion</w:t>
      </w:r>
      <w:bookmarkEnd w:id="652"/>
      <w:bookmarkEnd w:id="653"/>
      <w:bookmarkEnd w:id="654"/>
      <w:bookmarkEnd w:id="655"/>
      <w:bookmarkEnd w:id="656"/>
      <w:bookmarkEnd w:id="657"/>
      <w:bookmarkEnd w:id="666"/>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DengXian"/>
        </w:rPr>
        <w:t xml:space="preserve"> Subscription</w:t>
      </w:r>
      <w:r w:rsidRPr="006D68AC">
        <w:t xml:space="preserve"> (see also clause 9.5 of 3GPP°TS°23.435°[14]).</w:t>
      </w:r>
    </w:p>
    <w:bookmarkStart w:id="667" w:name="_MON_1760119529"/>
    <w:bookmarkEnd w:id="667"/>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4.9pt;mso-width-percent:0;mso-height-percent:0;mso-width-percent:0;mso-height-percent:0" o:ole="">
            <v:imagedata r:id="rId29" o:title=""/>
          </v:shape>
          <o:OLEObject Type="Embed" ProgID="Word.Document.8" ShapeID="_x0000_i1047" DrawAspect="Content" ObjectID="_1826906760"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DengXian"/>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DengXian"/>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Heading4"/>
      </w:pPr>
      <w:bookmarkStart w:id="668" w:name="_Toc160649715"/>
      <w:bookmarkStart w:id="669" w:name="_Toc164927916"/>
      <w:bookmarkStart w:id="670" w:name="_Toc168549719"/>
      <w:bookmarkStart w:id="671" w:name="_Toc170117784"/>
      <w:bookmarkStart w:id="672" w:name="_Toc209469866"/>
      <w:bookmarkStart w:id="673" w:name="_Toc212114527"/>
      <w:bookmarkStart w:id="674" w:name="_Toc216293170"/>
      <w:r w:rsidRPr="006D68AC">
        <w:t>5.4.2.7</w:t>
      </w:r>
      <w:r w:rsidRPr="006D68AC">
        <w:tab/>
      </w:r>
      <w:bookmarkEnd w:id="658"/>
      <w:bookmarkEnd w:id="659"/>
      <w:bookmarkEnd w:id="660"/>
      <w:r w:rsidRPr="006D68AC">
        <w:rPr>
          <w:lang w:val="en-US"/>
        </w:rPr>
        <w:t>NSCE_PolicyManagement_Notify</w:t>
      </w:r>
      <w:bookmarkEnd w:id="661"/>
      <w:bookmarkEnd w:id="662"/>
      <w:bookmarkEnd w:id="663"/>
      <w:bookmarkEnd w:id="664"/>
      <w:bookmarkEnd w:id="665"/>
      <w:bookmarkEnd w:id="668"/>
      <w:bookmarkEnd w:id="669"/>
      <w:bookmarkEnd w:id="670"/>
      <w:bookmarkEnd w:id="671"/>
      <w:bookmarkEnd w:id="672"/>
      <w:bookmarkEnd w:id="673"/>
      <w:bookmarkEnd w:id="674"/>
    </w:p>
    <w:p w14:paraId="6C43C700" w14:textId="27FBA57F" w:rsidR="003C2A5F" w:rsidRPr="006D68AC" w:rsidRDefault="003C2A5F" w:rsidP="003C2A5F">
      <w:pPr>
        <w:pStyle w:val="Heading5"/>
      </w:pPr>
      <w:bookmarkStart w:id="675" w:name="_Toc96843336"/>
      <w:bookmarkStart w:id="676" w:name="_Toc96844311"/>
      <w:bookmarkStart w:id="677" w:name="_Toc100739884"/>
      <w:bookmarkStart w:id="678" w:name="_Toc129252457"/>
      <w:bookmarkStart w:id="679" w:name="_Toc144024140"/>
      <w:bookmarkStart w:id="680" w:name="_Toc148176839"/>
      <w:bookmarkStart w:id="681" w:name="_Toc148358889"/>
      <w:bookmarkStart w:id="682" w:name="_Toc151743083"/>
      <w:bookmarkStart w:id="683" w:name="_Toc151743548"/>
      <w:bookmarkStart w:id="684" w:name="_Toc157434486"/>
      <w:bookmarkStart w:id="685" w:name="_Toc157436201"/>
      <w:bookmarkStart w:id="686" w:name="_Toc157440041"/>
      <w:bookmarkStart w:id="687" w:name="_Toc160649716"/>
      <w:bookmarkStart w:id="688" w:name="_Toc164927917"/>
      <w:bookmarkStart w:id="689" w:name="_Toc168549720"/>
      <w:bookmarkStart w:id="690" w:name="_Toc170117785"/>
      <w:bookmarkStart w:id="691" w:name="_Toc209469867"/>
      <w:bookmarkStart w:id="692" w:name="_Toc212114528"/>
      <w:bookmarkStart w:id="693" w:name="_Toc216293171"/>
      <w:r w:rsidRPr="006D68AC">
        <w:t>5.4.2.7.1</w:t>
      </w:r>
      <w:r w:rsidRPr="006D68AC">
        <w:tab/>
        <w:t>General</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Heading5"/>
      </w:pPr>
      <w:bookmarkStart w:id="694" w:name="_Toc96843337"/>
      <w:bookmarkStart w:id="695" w:name="_Toc96844312"/>
      <w:bookmarkStart w:id="696" w:name="_Toc100739885"/>
      <w:bookmarkStart w:id="697" w:name="_Toc129252458"/>
      <w:bookmarkStart w:id="698" w:name="_Toc144024141"/>
      <w:bookmarkStart w:id="699" w:name="_Toc148176840"/>
      <w:bookmarkStart w:id="700" w:name="_Toc148358890"/>
      <w:bookmarkStart w:id="701" w:name="_Toc151743084"/>
      <w:bookmarkStart w:id="702" w:name="_Toc151743549"/>
      <w:bookmarkStart w:id="703" w:name="_Toc157434487"/>
      <w:bookmarkStart w:id="704" w:name="_Toc157436202"/>
      <w:bookmarkStart w:id="705" w:name="_Toc157440042"/>
      <w:bookmarkStart w:id="706" w:name="_Toc160649717"/>
      <w:bookmarkStart w:id="707" w:name="_Toc164927918"/>
      <w:bookmarkStart w:id="708" w:name="_Toc168549721"/>
      <w:bookmarkStart w:id="709" w:name="_Toc170117786"/>
      <w:bookmarkStart w:id="710" w:name="_Toc209469868"/>
      <w:bookmarkStart w:id="711" w:name="_Toc212114529"/>
      <w:bookmarkStart w:id="712" w:name="_Toc151743053"/>
      <w:bookmarkStart w:id="713" w:name="_Toc151743518"/>
      <w:bookmarkStart w:id="714" w:name="_Toc157434488"/>
      <w:bookmarkStart w:id="715" w:name="_Toc157436203"/>
      <w:bookmarkStart w:id="716" w:name="_Toc157440043"/>
      <w:bookmarkStart w:id="717" w:name="_Toc148176845"/>
      <w:bookmarkStart w:id="718" w:name="_Toc148358895"/>
      <w:bookmarkStart w:id="719" w:name="_Toc151743054"/>
      <w:bookmarkStart w:id="720" w:name="_Toc151743519"/>
      <w:bookmarkStart w:id="721" w:name="_Toc216293172"/>
      <w:r w:rsidRPr="006D68AC">
        <w:t>5.4.2.7.2</w:t>
      </w:r>
      <w:r w:rsidRPr="006D68AC">
        <w:tab/>
      </w:r>
      <w:bookmarkEnd w:id="694"/>
      <w:bookmarkEnd w:id="695"/>
      <w:bookmarkEnd w:id="696"/>
      <w:bookmarkEnd w:id="697"/>
      <w:r w:rsidRPr="006D68AC">
        <w:t xml:space="preserve">Policy Usage </w:t>
      </w:r>
      <w:r w:rsidRPr="006D68AC">
        <w:rPr>
          <w:lang w:val="en-US"/>
        </w:rPr>
        <w:t>Notification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21"/>
    </w:p>
    <w:p w14:paraId="0C4B7739" w14:textId="77777777" w:rsidR="00F5485E" w:rsidRPr="006D68AC" w:rsidRDefault="00F5485E" w:rsidP="00F5485E">
      <w:bookmarkStart w:id="722"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723" w:name="_MON_1768422235"/>
    <w:bookmarkEnd w:id="723"/>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55pt" o:ole="">
            <v:imagedata r:id="rId54" o:title=""/>
          </v:shape>
          <o:OLEObject Type="Embed" ProgID="Word.Document.8" ShapeID="_x0000_i1048" DrawAspect="Content" ObjectID="_1826906761"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Heading2"/>
      </w:pPr>
      <w:bookmarkStart w:id="724" w:name="_Toc164927919"/>
      <w:bookmarkStart w:id="725" w:name="_Toc168549722"/>
      <w:bookmarkStart w:id="726" w:name="_Toc170117787"/>
      <w:bookmarkStart w:id="727" w:name="_Toc209469869"/>
      <w:bookmarkStart w:id="728" w:name="_Toc212114530"/>
      <w:bookmarkStart w:id="729" w:name="_Toc216293173"/>
      <w:r w:rsidRPr="006D68AC">
        <w:t>5.5</w:t>
      </w:r>
      <w:r w:rsidRPr="006D68AC">
        <w:tab/>
        <w:t>NSCE_NSOptimization</w:t>
      </w:r>
      <w:bookmarkEnd w:id="712"/>
      <w:bookmarkEnd w:id="713"/>
      <w:bookmarkEnd w:id="714"/>
      <w:bookmarkEnd w:id="715"/>
      <w:bookmarkEnd w:id="716"/>
      <w:bookmarkEnd w:id="722"/>
      <w:bookmarkEnd w:id="724"/>
      <w:bookmarkEnd w:id="725"/>
      <w:bookmarkEnd w:id="726"/>
      <w:bookmarkEnd w:id="727"/>
      <w:bookmarkEnd w:id="728"/>
      <w:bookmarkEnd w:id="729"/>
    </w:p>
    <w:p w14:paraId="6DA30963" w14:textId="685E81DF" w:rsidR="003C2A5F" w:rsidRPr="006D68AC" w:rsidRDefault="003C2A5F" w:rsidP="003C2A5F">
      <w:pPr>
        <w:pStyle w:val="Heading3"/>
      </w:pPr>
      <w:bookmarkStart w:id="730" w:name="_Toc157434489"/>
      <w:bookmarkStart w:id="731" w:name="_Toc157436204"/>
      <w:bookmarkStart w:id="732" w:name="_Toc157440044"/>
      <w:bookmarkStart w:id="733" w:name="_Toc160649719"/>
      <w:bookmarkStart w:id="734" w:name="_Toc164927920"/>
      <w:bookmarkStart w:id="735" w:name="_Toc168549723"/>
      <w:bookmarkStart w:id="736" w:name="_Toc170117788"/>
      <w:bookmarkStart w:id="737" w:name="_Toc209469870"/>
      <w:bookmarkStart w:id="738" w:name="_Toc212114531"/>
      <w:bookmarkStart w:id="739" w:name="_Toc148176846"/>
      <w:bookmarkStart w:id="740" w:name="_Toc148358896"/>
      <w:bookmarkStart w:id="741" w:name="_Toc151743055"/>
      <w:bookmarkStart w:id="742" w:name="_Toc151743520"/>
      <w:bookmarkStart w:id="743" w:name="_Toc216293174"/>
      <w:bookmarkEnd w:id="717"/>
      <w:bookmarkEnd w:id="718"/>
      <w:bookmarkEnd w:id="719"/>
      <w:bookmarkEnd w:id="720"/>
      <w:r w:rsidRPr="006D68AC">
        <w:t>5.5.1</w:t>
      </w:r>
      <w:r w:rsidRPr="006D68AC">
        <w:tab/>
        <w:t>Service Description</w:t>
      </w:r>
      <w:bookmarkEnd w:id="730"/>
      <w:bookmarkEnd w:id="731"/>
      <w:bookmarkEnd w:id="732"/>
      <w:bookmarkEnd w:id="733"/>
      <w:bookmarkEnd w:id="734"/>
      <w:bookmarkEnd w:id="735"/>
      <w:bookmarkEnd w:id="736"/>
      <w:bookmarkEnd w:id="737"/>
      <w:bookmarkEnd w:id="738"/>
      <w:bookmarkEnd w:id="743"/>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Heading3"/>
      </w:pPr>
      <w:bookmarkStart w:id="744" w:name="_Toc157434490"/>
      <w:bookmarkStart w:id="745" w:name="_Toc157436205"/>
      <w:bookmarkStart w:id="746" w:name="_Toc157440045"/>
      <w:bookmarkStart w:id="747" w:name="_Toc160649720"/>
      <w:bookmarkStart w:id="748" w:name="_Toc164927921"/>
      <w:bookmarkStart w:id="749" w:name="_Toc168549724"/>
      <w:bookmarkStart w:id="750" w:name="_Toc170117789"/>
      <w:bookmarkStart w:id="751" w:name="_Toc209469871"/>
      <w:bookmarkStart w:id="752" w:name="_Toc212114532"/>
      <w:bookmarkStart w:id="753" w:name="_Toc148176847"/>
      <w:bookmarkStart w:id="754" w:name="_Toc148358897"/>
      <w:bookmarkStart w:id="755" w:name="_Toc151743056"/>
      <w:bookmarkStart w:id="756" w:name="_Toc151743521"/>
      <w:bookmarkStart w:id="757" w:name="_Toc216293175"/>
      <w:bookmarkEnd w:id="739"/>
      <w:bookmarkEnd w:id="740"/>
      <w:bookmarkEnd w:id="741"/>
      <w:bookmarkEnd w:id="742"/>
      <w:r w:rsidRPr="006D68AC">
        <w:t>5.5.2</w:t>
      </w:r>
      <w:r w:rsidRPr="006D68AC">
        <w:tab/>
        <w:t>Service Operations</w:t>
      </w:r>
      <w:bookmarkEnd w:id="744"/>
      <w:bookmarkEnd w:id="745"/>
      <w:bookmarkEnd w:id="746"/>
      <w:bookmarkEnd w:id="747"/>
      <w:bookmarkEnd w:id="748"/>
      <w:bookmarkEnd w:id="749"/>
      <w:bookmarkEnd w:id="750"/>
      <w:bookmarkEnd w:id="751"/>
      <w:bookmarkEnd w:id="752"/>
      <w:bookmarkEnd w:id="757"/>
    </w:p>
    <w:p w14:paraId="37AA8429" w14:textId="7BB2E379" w:rsidR="003C2A5F" w:rsidRPr="006D68AC" w:rsidRDefault="003C2A5F" w:rsidP="003C2A5F">
      <w:pPr>
        <w:pStyle w:val="Heading4"/>
      </w:pPr>
      <w:bookmarkStart w:id="758" w:name="_Toc157434491"/>
      <w:bookmarkStart w:id="759" w:name="_Toc157436206"/>
      <w:bookmarkStart w:id="760" w:name="_Toc157440046"/>
      <w:bookmarkStart w:id="761" w:name="_Toc160649721"/>
      <w:bookmarkStart w:id="762" w:name="_Toc164927922"/>
      <w:bookmarkStart w:id="763" w:name="_Toc168549725"/>
      <w:bookmarkStart w:id="764" w:name="_Toc170117790"/>
      <w:bookmarkStart w:id="765" w:name="_Toc209469872"/>
      <w:bookmarkStart w:id="766" w:name="_Toc212114533"/>
      <w:bookmarkStart w:id="767" w:name="_Toc216293176"/>
      <w:bookmarkEnd w:id="753"/>
      <w:bookmarkEnd w:id="754"/>
      <w:bookmarkEnd w:id="755"/>
      <w:bookmarkEnd w:id="756"/>
      <w:r w:rsidRPr="006D68AC">
        <w:t>5.5.2.1</w:t>
      </w:r>
      <w:r w:rsidRPr="006D68AC">
        <w:tab/>
        <w:t>Introduction</w:t>
      </w:r>
      <w:bookmarkEnd w:id="758"/>
      <w:bookmarkEnd w:id="759"/>
      <w:bookmarkEnd w:id="760"/>
      <w:bookmarkEnd w:id="761"/>
      <w:bookmarkEnd w:id="762"/>
      <w:bookmarkEnd w:id="763"/>
      <w:bookmarkEnd w:id="764"/>
      <w:bookmarkEnd w:id="765"/>
      <w:bookmarkEnd w:id="766"/>
      <w:bookmarkEnd w:id="767"/>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Heading4"/>
      </w:pPr>
      <w:bookmarkStart w:id="768" w:name="_Toc157434492"/>
      <w:bookmarkStart w:id="769" w:name="_Toc157436207"/>
      <w:bookmarkStart w:id="770" w:name="_Toc157440047"/>
      <w:bookmarkStart w:id="771" w:name="_Toc160649722"/>
      <w:bookmarkStart w:id="772" w:name="_Toc164927923"/>
      <w:bookmarkStart w:id="773" w:name="_Toc168549726"/>
      <w:bookmarkStart w:id="774" w:name="_Toc170117791"/>
      <w:bookmarkStart w:id="775" w:name="_Toc209469873"/>
      <w:bookmarkStart w:id="776" w:name="_Toc212114534"/>
      <w:bookmarkStart w:id="777" w:name="_Toc148176834"/>
      <w:bookmarkStart w:id="778" w:name="_Toc148358884"/>
      <w:bookmarkStart w:id="779" w:name="_Toc151743058"/>
      <w:bookmarkStart w:id="780" w:name="_Toc151743523"/>
      <w:bookmarkStart w:id="781" w:name="_Toc216293177"/>
      <w:r w:rsidRPr="006D68AC">
        <w:t>5.5.2.2</w:t>
      </w:r>
      <w:r w:rsidRPr="006D68AC">
        <w:tab/>
        <w:t>NSCE_NSOptimization_S</w:t>
      </w:r>
      <w:r w:rsidRPr="006D68AC">
        <w:rPr>
          <w:rFonts w:hint="eastAsia"/>
          <w:lang w:eastAsia="zh-CN"/>
        </w:rPr>
        <w:t>ub</w:t>
      </w:r>
      <w:r w:rsidRPr="006D68AC">
        <w:t>scribe</w:t>
      </w:r>
      <w:bookmarkEnd w:id="768"/>
      <w:bookmarkEnd w:id="769"/>
      <w:bookmarkEnd w:id="770"/>
      <w:bookmarkEnd w:id="771"/>
      <w:bookmarkEnd w:id="772"/>
      <w:bookmarkEnd w:id="773"/>
      <w:bookmarkEnd w:id="774"/>
      <w:bookmarkEnd w:id="775"/>
      <w:bookmarkEnd w:id="776"/>
      <w:bookmarkEnd w:id="781"/>
    </w:p>
    <w:p w14:paraId="44C93F12" w14:textId="1DC60B1C" w:rsidR="003C2A5F" w:rsidRPr="006D68AC" w:rsidRDefault="003C2A5F" w:rsidP="003C2A5F">
      <w:pPr>
        <w:pStyle w:val="Heading5"/>
      </w:pPr>
      <w:bookmarkStart w:id="782" w:name="_Toc157434493"/>
      <w:bookmarkStart w:id="783" w:name="_Toc157436208"/>
      <w:bookmarkStart w:id="784" w:name="_Toc157440048"/>
      <w:bookmarkStart w:id="785" w:name="_Toc160649723"/>
      <w:bookmarkStart w:id="786" w:name="_Toc164927924"/>
      <w:bookmarkStart w:id="787" w:name="_Toc168549727"/>
      <w:bookmarkStart w:id="788" w:name="_Toc170117792"/>
      <w:bookmarkStart w:id="789" w:name="_Toc209469874"/>
      <w:bookmarkStart w:id="790" w:name="_Toc212114535"/>
      <w:bookmarkStart w:id="791" w:name="_Toc216293178"/>
      <w:bookmarkEnd w:id="777"/>
      <w:bookmarkEnd w:id="778"/>
      <w:bookmarkEnd w:id="779"/>
      <w:bookmarkEnd w:id="780"/>
      <w:r w:rsidRPr="006D68AC">
        <w:t>5.5.2.2.1</w:t>
      </w:r>
      <w:r w:rsidRPr="006D68AC">
        <w:tab/>
        <w:t>General</w:t>
      </w:r>
      <w:bookmarkEnd w:id="782"/>
      <w:bookmarkEnd w:id="783"/>
      <w:bookmarkEnd w:id="784"/>
      <w:bookmarkEnd w:id="785"/>
      <w:bookmarkEnd w:id="786"/>
      <w:bookmarkEnd w:id="787"/>
      <w:bookmarkEnd w:id="788"/>
      <w:bookmarkEnd w:id="789"/>
      <w:bookmarkEnd w:id="790"/>
      <w:bookmarkEnd w:id="791"/>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Heading5"/>
      </w:pPr>
      <w:bookmarkStart w:id="792" w:name="_Toc157434494"/>
      <w:bookmarkStart w:id="793" w:name="_Toc157436209"/>
      <w:bookmarkStart w:id="794" w:name="_Toc157440049"/>
      <w:bookmarkStart w:id="795" w:name="_Toc160649724"/>
      <w:bookmarkStart w:id="796" w:name="_Toc164927925"/>
      <w:bookmarkStart w:id="797" w:name="_Toc168549728"/>
      <w:bookmarkStart w:id="798" w:name="_Toc170117793"/>
      <w:bookmarkStart w:id="799" w:name="_Toc209469875"/>
      <w:bookmarkStart w:id="800" w:name="_Toc212114536"/>
      <w:bookmarkStart w:id="801" w:name="_Toc216293179"/>
      <w:r w:rsidRPr="006D68AC">
        <w:t>5.5.2.2.2</w:t>
      </w:r>
      <w:r w:rsidRPr="006D68AC">
        <w:tab/>
        <w:t>Network Slice Optimization Subscription Creation</w:t>
      </w:r>
      <w:bookmarkEnd w:id="792"/>
      <w:bookmarkEnd w:id="793"/>
      <w:bookmarkEnd w:id="794"/>
      <w:bookmarkEnd w:id="795"/>
      <w:bookmarkEnd w:id="796"/>
      <w:bookmarkEnd w:id="797"/>
      <w:bookmarkEnd w:id="798"/>
      <w:bookmarkEnd w:id="799"/>
      <w:bookmarkEnd w:id="800"/>
      <w:bookmarkEnd w:id="801"/>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802" w:name="_MON_1760776667"/>
    <w:bookmarkEnd w:id="802"/>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1pt;mso-width-percent:0;mso-height-percent:0;mso-width-percent:0;mso-height-percent:0" o:ole="">
            <v:imagedata r:id="rId56" o:title=""/>
          </v:shape>
          <o:OLEObject Type="Embed" ProgID="Word.Document.8" ShapeID="_x0000_i1049" DrawAspect="Content" ObjectID="_1826906762"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Heading5"/>
      </w:pPr>
      <w:bookmarkStart w:id="803" w:name="_Toc157434495"/>
      <w:bookmarkStart w:id="804" w:name="_Toc157436210"/>
      <w:bookmarkStart w:id="805" w:name="_Toc157440050"/>
      <w:bookmarkStart w:id="806" w:name="_Toc160649725"/>
      <w:bookmarkStart w:id="807" w:name="_Toc164927926"/>
      <w:bookmarkStart w:id="808" w:name="_Toc168549729"/>
      <w:bookmarkStart w:id="809" w:name="_Toc170117794"/>
      <w:bookmarkStart w:id="810" w:name="_Toc209469876"/>
      <w:bookmarkStart w:id="811" w:name="_Toc212114537"/>
      <w:bookmarkStart w:id="812" w:name="_Toc148176837"/>
      <w:bookmarkStart w:id="813" w:name="_Toc148358887"/>
      <w:bookmarkStart w:id="814" w:name="_Toc151743061"/>
      <w:bookmarkStart w:id="815" w:name="_Toc151743526"/>
      <w:bookmarkStart w:id="816" w:name="_Toc216293180"/>
      <w:r w:rsidRPr="006D68AC">
        <w:t>5.5.2.2.3</w:t>
      </w:r>
      <w:r w:rsidRPr="006D68AC">
        <w:tab/>
        <w:t>Network Slice Optimization Subscription Update</w:t>
      </w:r>
      <w:bookmarkEnd w:id="803"/>
      <w:bookmarkEnd w:id="804"/>
      <w:bookmarkEnd w:id="805"/>
      <w:bookmarkEnd w:id="806"/>
      <w:bookmarkEnd w:id="807"/>
      <w:bookmarkEnd w:id="808"/>
      <w:bookmarkEnd w:id="809"/>
      <w:bookmarkEnd w:id="810"/>
      <w:bookmarkEnd w:id="811"/>
      <w:bookmarkEnd w:id="816"/>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2.75pt;mso-width-percent:0;mso-height-percent:0;mso-width-percent:0;mso-height-percent:0" o:ole="">
            <v:imagedata r:id="rId58" o:title=""/>
          </v:shape>
          <o:OLEObject Type="Embed" ProgID="Word.Document.8" ShapeID="_x0000_i1050" DrawAspect="Content" ObjectID="_1826906763"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Heading5"/>
      </w:pPr>
      <w:bookmarkStart w:id="817" w:name="_Toc157434496"/>
      <w:bookmarkStart w:id="818" w:name="_Toc157436211"/>
      <w:bookmarkStart w:id="819" w:name="_Toc157440051"/>
      <w:bookmarkStart w:id="820" w:name="_Toc160649726"/>
      <w:bookmarkStart w:id="821" w:name="_Toc164927927"/>
      <w:bookmarkStart w:id="822" w:name="_Toc168549730"/>
      <w:bookmarkStart w:id="823" w:name="_Toc170117795"/>
      <w:bookmarkStart w:id="824" w:name="_Toc209469877"/>
      <w:bookmarkStart w:id="825" w:name="_Toc212114538"/>
      <w:bookmarkStart w:id="826" w:name="_Toc151743062"/>
      <w:bookmarkStart w:id="827" w:name="_Toc151743527"/>
      <w:bookmarkStart w:id="828" w:name="_Toc216293181"/>
      <w:bookmarkEnd w:id="812"/>
      <w:bookmarkEnd w:id="813"/>
      <w:bookmarkEnd w:id="814"/>
      <w:bookmarkEnd w:id="815"/>
      <w:r w:rsidRPr="006D68AC">
        <w:t>5.5.2.2.4</w:t>
      </w:r>
      <w:r w:rsidRPr="006D68AC">
        <w:tab/>
        <w:t>Network Slice Optimization Subscription Deletion</w:t>
      </w:r>
      <w:bookmarkEnd w:id="817"/>
      <w:bookmarkEnd w:id="818"/>
      <w:bookmarkEnd w:id="819"/>
      <w:bookmarkEnd w:id="820"/>
      <w:bookmarkEnd w:id="821"/>
      <w:bookmarkEnd w:id="822"/>
      <w:bookmarkEnd w:id="823"/>
      <w:bookmarkEnd w:id="824"/>
      <w:bookmarkEnd w:id="825"/>
      <w:bookmarkEnd w:id="828"/>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1pt;mso-width-percent:0;mso-height-percent:0;mso-width-percent:0;mso-height-percent:0" o:ole="">
            <v:imagedata r:id="rId60" o:title=""/>
          </v:shape>
          <o:OLEObject Type="Embed" ProgID="Word.Document.8" ShapeID="_x0000_i1051" DrawAspect="Content" ObjectID="_1826906764"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Heading4"/>
      </w:pPr>
      <w:bookmarkStart w:id="829" w:name="_Toc157434497"/>
      <w:bookmarkStart w:id="830" w:name="_Toc157436212"/>
      <w:bookmarkStart w:id="831" w:name="_Toc157440052"/>
      <w:bookmarkStart w:id="832" w:name="_Toc160649727"/>
      <w:bookmarkStart w:id="833" w:name="_Toc164927928"/>
      <w:bookmarkStart w:id="834" w:name="_Toc168549731"/>
      <w:bookmarkStart w:id="835" w:name="_Toc170117796"/>
      <w:bookmarkStart w:id="836" w:name="_Toc209469878"/>
      <w:bookmarkStart w:id="837" w:name="_Toc212114539"/>
      <w:bookmarkStart w:id="838" w:name="_Toc151743063"/>
      <w:bookmarkStart w:id="839" w:name="_Toc151743528"/>
      <w:bookmarkStart w:id="840" w:name="_Toc216293182"/>
      <w:bookmarkEnd w:id="826"/>
      <w:bookmarkEnd w:id="827"/>
      <w:r w:rsidRPr="006D68AC">
        <w:t>5.5.2.3</w:t>
      </w:r>
      <w:r w:rsidRPr="006D68AC">
        <w:tab/>
        <w:t>NSCE_NSOptimization_Notify</w:t>
      </w:r>
      <w:bookmarkEnd w:id="829"/>
      <w:bookmarkEnd w:id="830"/>
      <w:bookmarkEnd w:id="831"/>
      <w:bookmarkEnd w:id="832"/>
      <w:bookmarkEnd w:id="833"/>
      <w:bookmarkEnd w:id="834"/>
      <w:bookmarkEnd w:id="835"/>
      <w:bookmarkEnd w:id="836"/>
      <w:bookmarkEnd w:id="837"/>
      <w:bookmarkEnd w:id="840"/>
    </w:p>
    <w:p w14:paraId="14EBCB09" w14:textId="6E4B3B09" w:rsidR="003C2A5F" w:rsidRPr="006D68AC" w:rsidRDefault="003C2A5F" w:rsidP="003C2A5F">
      <w:pPr>
        <w:pStyle w:val="Heading5"/>
      </w:pPr>
      <w:bookmarkStart w:id="841" w:name="_Toc157434498"/>
      <w:bookmarkStart w:id="842" w:name="_Toc157436213"/>
      <w:bookmarkStart w:id="843" w:name="_Toc157440053"/>
      <w:bookmarkStart w:id="844" w:name="_Toc160649728"/>
      <w:bookmarkStart w:id="845" w:name="_Toc164927929"/>
      <w:bookmarkStart w:id="846" w:name="_Toc168549732"/>
      <w:bookmarkStart w:id="847" w:name="_Toc170117797"/>
      <w:bookmarkStart w:id="848" w:name="_Toc209469879"/>
      <w:bookmarkStart w:id="849" w:name="_Toc212114540"/>
      <w:bookmarkStart w:id="850" w:name="_Toc151743064"/>
      <w:bookmarkStart w:id="851" w:name="_Toc151743529"/>
      <w:bookmarkStart w:id="852" w:name="_Toc216293183"/>
      <w:bookmarkEnd w:id="838"/>
      <w:bookmarkEnd w:id="839"/>
      <w:r w:rsidRPr="006D68AC">
        <w:t>5.5.2.3.1</w:t>
      </w:r>
      <w:r w:rsidRPr="006D68AC">
        <w:tab/>
        <w:t>General</w:t>
      </w:r>
      <w:bookmarkEnd w:id="841"/>
      <w:bookmarkEnd w:id="842"/>
      <w:bookmarkEnd w:id="843"/>
      <w:bookmarkEnd w:id="844"/>
      <w:bookmarkEnd w:id="845"/>
      <w:bookmarkEnd w:id="846"/>
      <w:bookmarkEnd w:id="847"/>
      <w:bookmarkEnd w:id="848"/>
      <w:bookmarkEnd w:id="849"/>
      <w:bookmarkEnd w:id="852"/>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Heading5"/>
      </w:pPr>
      <w:bookmarkStart w:id="853" w:name="_Toc157434499"/>
      <w:bookmarkStart w:id="854" w:name="_Toc157436214"/>
      <w:bookmarkStart w:id="855" w:name="_Toc157440054"/>
      <w:bookmarkStart w:id="856" w:name="_Toc160649729"/>
      <w:bookmarkStart w:id="857" w:name="_Toc164927930"/>
      <w:bookmarkStart w:id="858" w:name="_Toc168549733"/>
      <w:bookmarkStart w:id="859" w:name="_Toc170117798"/>
      <w:bookmarkStart w:id="860" w:name="_Toc209469880"/>
      <w:bookmarkStart w:id="861" w:name="_Toc212114541"/>
      <w:bookmarkStart w:id="862" w:name="_Toc216293184"/>
      <w:bookmarkEnd w:id="850"/>
      <w:bookmarkEnd w:id="851"/>
      <w:r w:rsidRPr="006D68AC">
        <w:t>5.5.2.3.2</w:t>
      </w:r>
      <w:r w:rsidRPr="006D68AC">
        <w:tab/>
        <w:t xml:space="preserve">Network Slice Optimization </w:t>
      </w:r>
      <w:r w:rsidRPr="006D68AC">
        <w:rPr>
          <w:lang w:val="en-US"/>
        </w:rPr>
        <w:t>Notification</w:t>
      </w:r>
      <w:bookmarkEnd w:id="853"/>
      <w:bookmarkEnd w:id="854"/>
      <w:bookmarkEnd w:id="855"/>
      <w:bookmarkEnd w:id="856"/>
      <w:bookmarkEnd w:id="857"/>
      <w:bookmarkEnd w:id="858"/>
      <w:bookmarkEnd w:id="859"/>
      <w:bookmarkEnd w:id="860"/>
      <w:bookmarkEnd w:id="861"/>
      <w:bookmarkEnd w:id="862"/>
    </w:p>
    <w:p w14:paraId="1CEFEE33" w14:textId="77777777" w:rsidR="00F5485E" w:rsidRPr="006D68AC" w:rsidRDefault="00F5485E" w:rsidP="00F5485E">
      <w:bookmarkStart w:id="863" w:name="_Toc157434500"/>
      <w:bookmarkStart w:id="864" w:name="_Toc157436215"/>
      <w:bookmarkStart w:id="865" w:name="_Toc157440055"/>
      <w:bookmarkStart w:id="866"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35pt;mso-width-percent:0;mso-height-percent:0;mso-width-percent:0;mso-height-percent:0" o:ole="">
            <v:imagedata r:id="rId62" o:title=""/>
          </v:shape>
          <o:OLEObject Type="Embed" ProgID="Word.Document.8" ShapeID="_x0000_i1052" DrawAspect="Content" ObjectID="_1826906765"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Heading2"/>
      </w:pPr>
      <w:bookmarkStart w:id="867" w:name="_Toc164927931"/>
      <w:bookmarkStart w:id="868" w:name="_Toc168549734"/>
      <w:bookmarkStart w:id="869" w:name="_Toc170117799"/>
      <w:bookmarkStart w:id="870" w:name="_Toc209469881"/>
      <w:bookmarkStart w:id="871" w:name="_Toc212114542"/>
      <w:bookmarkStart w:id="872" w:name="_Toc216293185"/>
      <w:r w:rsidRPr="006D68AC">
        <w:t>5.</w:t>
      </w:r>
      <w:r w:rsidR="001B7F3B" w:rsidRPr="006D68AC">
        <w:t>6</w:t>
      </w:r>
      <w:r w:rsidRPr="006D68AC">
        <w:tab/>
      </w:r>
      <w:r w:rsidRPr="006D68AC">
        <w:rPr>
          <w:lang w:val="en-US"/>
        </w:rPr>
        <w:t>NSCE_</w:t>
      </w:r>
      <w:r w:rsidRPr="006D68AC">
        <w:t>ManagementServiceDiscovery</w:t>
      </w:r>
      <w:bookmarkEnd w:id="863"/>
      <w:bookmarkEnd w:id="864"/>
      <w:bookmarkEnd w:id="865"/>
      <w:bookmarkEnd w:id="866"/>
      <w:bookmarkEnd w:id="867"/>
      <w:bookmarkEnd w:id="868"/>
      <w:bookmarkEnd w:id="869"/>
      <w:bookmarkEnd w:id="870"/>
      <w:bookmarkEnd w:id="871"/>
      <w:bookmarkEnd w:id="872"/>
    </w:p>
    <w:p w14:paraId="0FBC4A98" w14:textId="1CAC3FFA" w:rsidR="000D79BC" w:rsidRPr="006D68AC" w:rsidRDefault="000D79BC" w:rsidP="000D79BC">
      <w:pPr>
        <w:pStyle w:val="Heading3"/>
      </w:pPr>
      <w:bookmarkStart w:id="873" w:name="_Toc157434501"/>
      <w:bookmarkStart w:id="874" w:name="_Toc157436216"/>
      <w:bookmarkStart w:id="875" w:name="_Toc157440056"/>
      <w:bookmarkStart w:id="876" w:name="_Toc160649731"/>
      <w:bookmarkStart w:id="877" w:name="_Toc164927932"/>
      <w:bookmarkStart w:id="878" w:name="_Toc168549735"/>
      <w:bookmarkStart w:id="879" w:name="_Toc170117800"/>
      <w:bookmarkStart w:id="880" w:name="_Toc209469882"/>
      <w:bookmarkStart w:id="881" w:name="_Toc212114543"/>
      <w:bookmarkStart w:id="882" w:name="_Toc216293186"/>
      <w:r w:rsidRPr="006D68AC">
        <w:t>5.</w:t>
      </w:r>
      <w:r w:rsidR="001B7F3B" w:rsidRPr="006D68AC">
        <w:t>6</w:t>
      </w:r>
      <w:r w:rsidRPr="006D68AC">
        <w:t>.1</w:t>
      </w:r>
      <w:r w:rsidRPr="006D68AC">
        <w:tab/>
        <w:t>Service Description</w:t>
      </w:r>
      <w:bookmarkEnd w:id="873"/>
      <w:bookmarkEnd w:id="874"/>
      <w:bookmarkEnd w:id="875"/>
      <w:bookmarkEnd w:id="876"/>
      <w:bookmarkEnd w:id="877"/>
      <w:bookmarkEnd w:id="878"/>
      <w:bookmarkEnd w:id="879"/>
      <w:bookmarkEnd w:id="880"/>
      <w:bookmarkEnd w:id="881"/>
      <w:bookmarkEnd w:id="882"/>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Heading3"/>
        <w:rPr>
          <w:lang w:eastAsia="zh-CN"/>
        </w:rPr>
      </w:pPr>
      <w:bookmarkStart w:id="883" w:name="_Toc160649732"/>
      <w:bookmarkStart w:id="884" w:name="_Toc164927933"/>
      <w:bookmarkStart w:id="885" w:name="_Toc168549736"/>
      <w:bookmarkStart w:id="886" w:name="_Toc170117801"/>
      <w:bookmarkStart w:id="887" w:name="_Toc209469883"/>
      <w:bookmarkStart w:id="888" w:name="_Toc212114544"/>
      <w:bookmarkStart w:id="889" w:name="_Toc157434502"/>
      <w:bookmarkStart w:id="890" w:name="_Toc157436217"/>
      <w:bookmarkStart w:id="891" w:name="_Toc157440057"/>
      <w:bookmarkStart w:id="892" w:name="_Toc216293187"/>
      <w:r w:rsidRPr="006D68AC">
        <w:t>5.6.2</w:t>
      </w:r>
      <w:r w:rsidRPr="006D68AC">
        <w:tab/>
        <w:t>Service Operations</w:t>
      </w:r>
      <w:bookmarkEnd w:id="883"/>
      <w:bookmarkEnd w:id="884"/>
      <w:bookmarkEnd w:id="885"/>
      <w:bookmarkEnd w:id="886"/>
      <w:bookmarkEnd w:id="887"/>
      <w:bookmarkEnd w:id="888"/>
      <w:bookmarkEnd w:id="892"/>
    </w:p>
    <w:p w14:paraId="593BFAA2" w14:textId="450867F3" w:rsidR="000D79BC" w:rsidRPr="006D68AC" w:rsidRDefault="000D79BC" w:rsidP="000D79BC">
      <w:pPr>
        <w:pStyle w:val="Heading4"/>
      </w:pPr>
      <w:bookmarkStart w:id="893" w:name="_Toc160649733"/>
      <w:bookmarkStart w:id="894" w:name="_Toc164927934"/>
      <w:bookmarkStart w:id="895" w:name="_Toc168549737"/>
      <w:bookmarkStart w:id="896" w:name="_Toc170117802"/>
      <w:bookmarkStart w:id="897" w:name="_Toc209469884"/>
      <w:bookmarkStart w:id="898" w:name="_Toc212114545"/>
      <w:bookmarkStart w:id="899" w:name="_Toc216293188"/>
      <w:r w:rsidRPr="006D68AC">
        <w:t>5.</w:t>
      </w:r>
      <w:r w:rsidR="001B7F3B" w:rsidRPr="006D68AC">
        <w:t>6</w:t>
      </w:r>
      <w:r w:rsidRPr="006D68AC">
        <w:t>.2.1</w:t>
      </w:r>
      <w:r w:rsidRPr="006D68AC">
        <w:tab/>
        <w:t>Introduction</w:t>
      </w:r>
      <w:bookmarkEnd w:id="889"/>
      <w:bookmarkEnd w:id="890"/>
      <w:bookmarkEnd w:id="891"/>
      <w:bookmarkEnd w:id="893"/>
      <w:bookmarkEnd w:id="894"/>
      <w:bookmarkEnd w:id="895"/>
      <w:bookmarkEnd w:id="896"/>
      <w:bookmarkEnd w:id="897"/>
      <w:bookmarkEnd w:id="898"/>
      <w:bookmarkEnd w:id="899"/>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DengXian"/>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Heading4"/>
      </w:pPr>
      <w:bookmarkStart w:id="900" w:name="_Toc157436218"/>
      <w:bookmarkStart w:id="901" w:name="_Toc157440058"/>
      <w:bookmarkStart w:id="902" w:name="_Toc157434503"/>
      <w:bookmarkStart w:id="903" w:name="_Toc160649734"/>
      <w:bookmarkStart w:id="904" w:name="_Toc164927935"/>
      <w:bookmarkStart w:id="905" w:name="_Toc168549738"/>
      <w:bookmarkStart w:id="906" w:name="_Toc170117803"/>
      <w:bookmarkStart w:id="907" w:name="_Toc209469885"/>
      <w:bookmarkStart w:id="908" w:name="_Toc212114546"/>
      <w:bookmarkStart w:id="909" w:name="_Toc216293189"/>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900"/>
      <w:bookmarkEnd w:id="901"/>
      <w:bookmarkEnd w:id="902"/>
      <w:bookmarkEnd w:id="903"/>
      <w:bookmarkEnd w:id="904"/>
      <w:bookmarkEnd w:id="905"/>
      <w:bookmarkEnd w:id="906"/>
      <w:bookmarkEnd w:id="907"/>
      <w:bookmarkEnd w:id="908"/>
      <w:bookmarkEnd w:id="909"/>
    </w:p>
    <w:p w14:paraId="51FE808C" w14:textId="44B2D9F9" w:rsidR="000D79BC" w:rsidRPr="006D68AC" w:rsidRDefault="001B7F3B" w:rsidP="000D79BC">
      <w:pPr>
        <w:pStyle w:val="Heading5"/>
      </w:pPr>
      <w:bookmarkStart w:id="910" w:name="_Toc157436219"/>
      <w:bookmarkStart w:id="911" w:name="_Toc157440059"/>
      <w:bookmarkStart w:id="912" w:name="_Toc157434504"/>
      <w:bookmarkStart w:id="913" w:name="_Toc160649735"/>
      <w:bookmarkStart w:id="914" w:name="_Toc164927936"/>
      <w:bookmarkStart w:id="915" w:name="_Toc168549739"/>
      <w:bookmarkStart w:id="916" w:name="_Toc170117804"/>
      <w:bookmarkStart w:id="917" w:name="_Toc209469886"/>
      <w:bookmarkStart w:id="918" w:name="_Toc212114547"/>
      <w:bookmarkStart w:id="919" w:name="_Toc216293190"/>
      <w:r w:rsidRPr="006D68AC">
        <w:t>5.6</w:t>
      </w:r>
      <w:r w:rsidR="000D79BC" w:rsidRPr="006D68AC">
        <w:t>.2.2.1</w:t>
      </w:r>
      <w:r w:rsidR="000D79BC" w:rsidRPr="006D68AC">
        <w:tab/>
        <w:t>General</w:t>
      </w:r>
      <w:bookmarkEnd w:id="910"/>
      <w:bookmarkEnd w:id="911"/>
      <w:bookmarkEnd w:id="912"/>
      <w:bookmarkEnd w:id="913"/>
      <w:bookmarkEnd w:id="914"/>
      <w:bookmarkEnd w:id="915"/>
      <w:bookmarkEnd w:id="916"/>
      <w:bookmarkEnd w:id="917"/>
      <w:bookmarkEnd w:id="918"/>
      <w:bookmarkEnd w:id="91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DengXian"/>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Heading5"/>
      </w:pPr>
      <w:bookmarkStart w:id="920" w:name="_Toc157436220"/>
      <w:bookmarkStart w:id="921" w:name="_Toc157440060"/>
      <w:bookmarkStart w:id="922" w:name="_Toc157434505"/>
      <w:bookmarkStart w:id="923" w:name="_Toc160649736"/>
      <w:bookmarkStart w:id="924" w:name="_Toc164927937"/>
      <w:bookmarkStart w:id="925" w:name="_Toc168549740"/>
      <w:bookmarkStart w:id="926" w:name="_Toc170117805"/>
      <w:bookmarkStart w:id="927" w:name="_Toc209469887"/>
      <w:bookmarkStart w:id="928" w:name="_Toc212114548"/>
      <w:bookmarkStart w:id="929" w:name="_Toc216293191"/>
      <w:r w:rsidRPr="006D68AC">
        <w:t>5.6</w:t>
      </w:r>
      <w:r w:rsidR="000D79BC" w:rsidRPr="006D68AC">
        <w:t>.2.2.2</w:t>
      </w:r>
      <w:r w:rsidR="000D79BC" w:rsidRPr="006D68AC">
        <w:tab/>
        <w:t>Management Discovery Subscription Creation</w:t>
      </w:r>
      <w:bookmarkEnd w:id="920"/>
      <w:bookmarkEnd w:id="921"/>
      <w:bookmarkEnd w:id="922"/>
      <w:bookmarkEnd w:id="923"/>
      <w:bookmarkEnd w:id="924"/>
      <w:bookmarkEnd w:id="925"/>
      <w:bookmarkEnd w:id="926"/>
      <w:bookmarkEnd w:id="927"/>
      <w:bookmarkEnd w:id="928"/>
      <w:bookmarkEnd w:id="929"/>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930" w:name="_MON_1766858397"/>
    <w:bookmarkEnd w:id="930"/>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8pt;height:124.35pt;mso-width-percent:0;mso-height-percent:0;mso-width-percent:0;mso-height-percent:0" o:ole="">
            <v:imagedata r:id="rId64" o:title=""/>
          </v:shape>
          <o:OLEObject Type="Embed" ProgID="Word.Document.8" ShapeID="_x0000_i1053" DrawAspect="Content" ObjectID="_1826906766"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DengXian"/>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Heading5"/>
      </w:pPr>
      <w:bookmarkStart w:id="931" w:name="_Toc157436221"/>
      <w:bookmarkStart w:id="932" w:name="_Toc157440061"/>
      <w:bookmarkStart w:id="933" w:name="_Toc157434506"/>
      <w:bookmarkStart w:id="934" w:name="_Toc160649737"/>
      <w:bookmarkStart w:id="935" w:name="_Toc164927938"/>
      <w:bookmarkStart w:id="936" w:name="_Toc168549741"/>
      <w:bookmarkStart w:id="937" w:name="_Toc170117806"/>
      <w:bookmarkStart w:id="938" w:name="_Toc209469888"/>
      <w:bookmarkStart w:id="939" w:name="_Toc212114549"/>
      <w:bookmarkStart w:id="940" w:name="_Toc216293192"/>
      <w:r w:rsidRPr="006D68AC">
        <w:t>5.6</w:t>
      </w:r>
      <w:r w:rsidR="000D79BC" w:rsidRPr="006D68AC">
        <w:t>.2.2.3</w:t>
      </w:r>
      <w:r w:rsidR="000D79BC" w:rsidRPr="006D68AC">
        <w:tab/>
        <w:t>Management Discovery Subscription Update</w:t>
      </w:r>
      <w:bookmarkEnd w:id="931"/>
      <w:bookmarkEnd w:id="932"/>
      <w:bookmarkEnd w:id="933"/>
      <w:bookmarkEnd w:id="934"/>
      <w:bookmarkEnd w:id="935"/>
      <w:bookmarkEnd w:id="936"/>
      <w:bookmarkEnd w:id="937"/>
      <w:bookmarkEnd w:id="938"/>
      <w:bookmarkEnd w:id="939"/>
      <w:bookmarkEnd w:id="940"/>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941" w:name="_MON_1766858435"/>
    <w:bookmarkEnd w:id="941"/>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8pt;height:152.75pt;mso-width-percent:0;mso-height-percent:0;mso-width-percent:0;mso-height-percent:0" o:ole="">
            <v:imagedata r:id="rId66" o:title=""/>
          </v:shape>
          <o:OLEObject Type="Embed" ProgID="Word.Document.8" ShapeID="_x0000_i1054" DrawAspect="Content" ObjectID="_1826906767"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Heading5"/>
      </w:pPr>
      <w:bookmarkStart w:id="942" w:name="_Toc157436222"/>
      <w:bookmarkStart w:id="943" w:name="_Toc157440062"/>
      <w:bookmarkStart w:id="944" w:name="_Toc157434507"/>
      <w:bookmarkStart w:id="945" w:name="_Toc160649738"/>
      <w:bookmarkStart w:id="946" w:name="_Toc164927939"/>
      <w:bookmarkStart w:id="947" w:name="_Toc168549742"/>
      <w:bookmarkStart w:id="948" w:name="_Toc170117807"/>
      <w:bookmarkStart w:id="949" w:name="_Toc209469889"/>
      <w:bookmarkStart w:id="950" w:name="_Toc212114550"/>
      <w:bookmarkStart w:id="951" w:name="_Toc216293193"/>
      <w:r w:rsidRPr="006D68AC">
        <w:t>5.6</w:t>
      </w:r>
      <w:r w:rsidR="000D79BC" w:rsidRPr="006D68AC">
        <w:t>.2.2.4</w:t>
      </w:r>
      <w:r w:rsidR="000D79BC" w:rsidRPr="006D68AC">
        <w:tab/>
        <w:t>Management Discovery Subscription Deletion</w:t>
      </w:r>
      <w:bookmarkEnd w:id="942"/>
      <w:bookmarkEnd w:id="943"/>
      <w:bookmarkEnd w:id="944"/>
      <w:bookmarkEnd w:id="945"/>
      <w:bookmarkEnd w:id="946"/>
      <w:bookmarkEnd w:id="947"/>
      <w:bookmarkEnd w:id="948"/>
      <w:bookmarkEnd w:id="949"/>
      <w:bookmarkEnd w:id="950"/>
      <w:bookmarkEnd w:id="951"/>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952" w:name="_MON_1766858467"/>
    <w:bookmarkEnd w:id="952"/>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8pt;height:124.35pt;mso-width-percent:0;mso-height-percent:0;mso-width-percent:0;mso-height-percent:0" o:ole="">
            <v:imagedata r:id="rId29" o:title=""/>
          </v:shape>
          <o:OLEObject Type="Embed" ProgID="Word.Document.8" ShapeID="_x0000_i1055" DrawAspect="Content" ObjectID="_1826906768"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Heading4"/>
      </w:pPr>
      <w:bookmarkStart w:id="953" w:name="_Toc157436223"/>
      <w:bookmarkStart w:id="954" w:name="_Toc157440063"/>
      <w:bookmarkStart w:id="955" w:name="_Toc157434508"/>
      <w:bookmarkStart w:id="956" w:name="_Toc160649739"/>
      <w:bookmarkStart w:id="957" w:name="_Toc164927940"/>
      <w:bookmarkStart w:id="958" w:name="_Toc168549743"/>
      <w:bookmarkStart w:id="959" w:name="_Toc170117808"/>
      <w:bookmarkStart w:id="960" w:name="_Toc209469890"/>
      <w:bookmarkStart w:id="961" w:name="_Toc212114551"/>
      <w:bookmarkStart w:id="962" w:name="_Toc216293194"/>
      <w:r w:rsidRPr="006D68AC">
        <w:t>5.6</w:t>
      </w:r>
      <w:r w:rsidR="000D79BC" w:rsidRPr="006D68AC">
        <w:t>.2.3</w:t>
      </w:r>
      <w:r w:rsidR="000D79BC" w:rsidRPr="006D68AC">
        <w:tab/>
      </w:r>
      <w:r w:rsidR="000D79BC" w:rsidRPr="006D68AC">
        <w:rPr>
          <w:lang w:val="en-US"/>
        </w:rPr>
        <w:t>NSCE_ManagementServiceDiscovery_Notify</w:t>
      </w:r>
      <w:bookmarkEnd w:id="953"/>
      <w:bookmarkEnd w:id="954"/>
      <w:bookmarkEnd w:id="955"/>
      <w:bookmarkEnd w:id="956"/>
      <w:bookmarkEnd w:id="957"/>
      <w:bookmarkEnd w:id="958"/>
      <w:bookmarkEnd w:id="959"/>
      <w:bookmarkEnd w:id="960"/>
      <w:bookmarkEnd w:id="961"/>
      <w:bookmarkEnd w:id="962"/>
    </w:p>
    <w:p w14:paraId="3F04E274" w14:textId="4ABCDFCB" w:rsidR="000D79BC" w:rsidRPr="006D68AC" w:rsidRDefault="001B7F3B" w:rsidP="000D79BC">
      <w:pPr>
        <w:pStyle w:val="Heading5"/>
      </w:pPr>
      <w:bookmarkStart w:id="963" w:name="_Toc157436224"/>
      <w:bookmarkStart w:id="964" w:name="_Toc157440064"/>
      <w:bookmarkStart w:id="965" w:name="_Toc157434509"/>
      <w:bookmarkStart w:id="966" w:name="_Toc160649740"/>
      <w:bookmarkStart w:id="967" w:name="_Toc164927941"/>
      <w:bookmarkStart w:id="968" w:name="_Toc168549744"/>
      <w:bookmarkStart w:id="969" w:name="_Toc170117809"/>
      <w:bookmarkStart w:id="970" w:name="_Toc209469891"/>
      <w:bookmarkStart w:id="971" w:name="_Toc212114552"/>
      <w:bookmarkStart w:id="972" w:name="_Toc216293195"/>
      <w:r w:rsidRPr="006D68AC">
        <w:t>5.6</w:t>
      </w:r>
      <w:r w:rsidR="000D79BC" w:rsidRPr="006D68AC">
        <w:t>.2.3.1</w:t>
      </w:r>
      <w:r w:rsidR="000D79BC" w:rsidRPr="006D68AC">
        <w:tab/>
        <w:t>General</w:t>
      </w:r>
      <w:bookmarkEnd w:id="963"/>
      <w:bookmarkEnd w:id="964"/>
      <w:bookmarkEnd w:id="965"/>
      <w:bookmarkEnd w:id="966"/>
      <w:bookmarkEnd w:id="967"/>
      <w:bookmarkEnd w:id="968"/>
      <w:bookmarkEnd w:id="969"/>
      <w:bookmarkEnd w:id="970"/>
      <w:bookmarkEnd w:id="971"/>
      <w:bookmarkEnd w:id="972"/>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Heading5"/>
      </w:pPr>
      <w:bookmarkStart w:id="973" w:name="_Toc157436225"/>
      <w:bookmarkStart w:id="974" w:name="_Toc157440065"/>
      <w:bookmarkStart w:id="975" w:name="_Toc157434510"/>
      <w:bookmarkStart w:id="976" w:name="_Toc160649741"/>
      <w:bookmarkStart w:id="977" w:name="_Toc164927942"/>
      <w:bookmarkStart w:id="978" w:name="_Toc168549745"/>
      <w:bookmarkStart w:id="979" w:name="_Toc170117810"/>
      <w:bookmarkStart w:id="980" w:name="_Toc209469892"/>
      <w:bookmarkStart w:id="981" w:name="_Toc212114553"/>
      <w:bookmarkStart w:id="982" w:name="_Toc216293196"/>
      <w:r w:rsidRPr="006D68AC">
        <w:t>5.6</w:t>
      </w:r>
      <w:r w:rsidR="000D79BC" w:rsidRPr="006D68AC">
        <w:t>.2.3.2</w:t>
      </w:r>
      <w:r w:rsidR="000D79BC" w:rsidRPr="006D68AC">
        <w:tab/>
        <w:t xml:space="preserve">Management Discovery </w:t>
      </w:r>
      <w:r w:rsidR="000D79BC" w:rsidRPr="006D68AC">
        <w:rPr>
          <w:lang w:val="en-US"/>
        </w:rPr>
        <w:t>Notification</w:t>
      </w:r>
      <w:bookmarkEnd w:id="973"/>
      <w:bookmarkEnd w:id="974"/>
      <w:bookmarkEnd w:id="975"/>
      <w:bookmarkEnd w:id="976"/>
      <w:bookmarkEnd w:id="977"/>
      <w:bookmarkEnd w:id="978"/>
      <w:bookmarkEnd w:id="979"/>
      <w:bookmarkEnd w:id="980"/>
      <w:bookmarkEnd w:id="981"/>
      <w:bookmarkEnd w:id="982"/>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983" w:name="_MON_1766858475"/>
    <w:bookmarkEnd w:id="983"/>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8pt;height:136.9pt;mso-width-percent:0;mso-height-percent:0;mso-width-percent:0;mso-height-percent:0" o:ole="">
            <v:imagedata r:id="rId69" o:title=""/>
          </v:shape>
          <o:OLEObject Type="Embed" ProgID="Word.Document.8" ShapeID="_x0000_i1056" DrawAspect="Content" ObjectID="_1826906769"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Heading2"/>
      </w:pPr>
      <w:bookmarkStart w:id="984" w:name="_Toc157434511"/>
      <w:bookmarkStart w:id="985" w:name="_Toc157436226"/>
      <w:bookmarkStart w:id="986" w:name="_Toc157440066"/>
      <w:bookmarkStart w:id="987" w:name="_Toc160649742"/>
      <w:bookmarkStart w:id="988" w:name="_Toc164927943"/>
      <w:bookmarkStart w:id="989" w:name="_Toc168549746"/>
      <w:bookmarkStart w:id="990" w:name="_Toc170117811"/>
      <w:bookmarkStart w:id="991" w:name="_Toc209469893"/>
      <w:bookmarkStart w:id="992" w:name="_Toc212114554"/>
      <w:bookmarkStart w:id="993" w:name="_Toc216293197"/>
      <w:r w:rsidRPr="006D68AC">
        <w:t>5.7</w:t>
      </w:r>
      <w:r w:rsidRPr="006D68AC">
        <w:tab/>
      </w:r>
      <w:r w:rsidRPr="006D68AC">
        <w:rPr>
          <w:lang w:val="en-US"/>
        </w:rPr>
        <w:t>NSCE_PerfMonitoring</w:t>
      </w:r>
      <w:bookmarkEnd w:id="984"/>
      <w:bookmarkEnd w:id="985"/>
      <w:bookmarkEnd w:id="986"/>
      <w:bookmarkEnd w:id="987"/>
      <w:bookmarkEnd w:id="988"/>
      <w:bookmarkEnd w:id="989"/>
      <w:bookmarkEnd w:id="990"/>
      <w:bookmarkEnd w:id="991"/>
      <w:bookmarkEnd w:id="992"/>
      <w:bookmarkEnd w:id="993"/>
    </w:p>
    <w:p w14:paraId="06D1833A" w14:textId="77777777" w:rsidR="009A4BE1" w:rsidRPr="006D68AC" w:rsidRDefault="009A4BE1" w:rsidP="009A4BE1">
      <w:pPr>
        <w:pStyle w:val="Heading3"/>
      </w:pPr>
      <w:bookmarkStart w:id="994" w:name="_Toc157434512"/>
      <w:bookmarkStart w:id="995" w:name="_Toc157436227"/>
      <w:bookmarkStart w:id="996" w:name="_Toc157440067"/>
      <w:bookmarkStart w:id="997" w:name="_Toc160649743"/>
      <w:bookmarkStart w:id="998" w:name="_Toc164927944"/>
      <w:bookmarkStart w:id="999" w:name="_Toc168549747"/>
      <w:bookmarkStart w:id="1000" w:name="_Toc170117812"/>
      <w:bookmarkStart w:id="1001" w:name="_Toc209469894"/>
      <w:bookmarkStart w:id="1002" w:name="_Toc212114555"/>
      <w:bookmarkStart w:id="1003" w:name="_Toc216293198"/>
      <w:r w:rsidRPr="006D68AC">
        <w:t>5.7.1</w:t>
      </w:r>
      <w:r w:rsidRPr="006D68AC">
        <w:tab/>
        <w:t>Service Description</w:t>
      </w:r>
      <w:bookmarkEnd w:id="994"/>
      <w:bookmarkEnd w:id="995"/>
      <w:bookmarkEnd w:id="996"/>
      <w:bookmarkEnd w:id="997"/>
      <w:bookmarkEnd w:id="998"/>
      <w:bookmarkEnd w:id="999"/>
      <w:bookmarkEnd w:id="1000"/>
      <w:bookmarkEnd w:id="1001"/>
      <w:bookmarkEnd w:id="1002"/>
      <w:bookmarkEnd w:id="1003"/>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Heading3"/>
      </w:pPr>
      <w:bookmarkStart w:id="1004" w:name="_Toc160649744"/>
      <w:bookmarkStart w:id="1005" w:name="_Toc164927945"/>
      <w:bookmarkStart w:id="1006" w:name="_Toc168549748"/>
      <w:bookmarkStart w:id="1007" w:name="_Toc170117813"/>
      <w:bookmarkStart w:id="1008" w:name="_Toc209469895"/>
      <w:bookmarkStart w:id="1009" w:name="_Toc212114556"/>
      <w:bookmarkStart w:id="1010" w:name="_Toc157434513"/>
      <w:bookmarkStart w:id="1011" w:name="_Toc157436228"/>
      <w:bookmarkStart w:id="1012" w:name="_Toc157440068"/>
      <w:bookmarkStart w:id="1013" w:name="_Toc216293199"/>
      <w:r w:rsidRPr="006D68AC">
        <w:t>5.7.2</w:t>
      </w:r>
      <w:r w:rsidRPr="006D68AC">
        <w:tab/>
        <w:t>Service Operations</w:t>
      </w:r>
      <w:bookmarkEnd w:id="1004"/>
      <w:bookmarkEnd w:id="1005"/>
      <w:bookmarkEnd w:id="1006"/>
      <w:bookmarkEnd w:id="1007"/>
      <w:bookmarkEnd w:id="1008"/>
      <w:bookmarkEnd w:id="1009"/>
      <w:bookmarkEnd w:id="1013"/>
    </w:p>
    <w:p w14:paraId="13837759" w14:textId="77777777" w:rsidR="009A4BE1" w:rsidRPr="006D68AC" w:rsidRDefault="009A4BE1" w:rsidP="009A4BE1">
      <w:pPr>
        <w:pStyle w:val="Heading4"/>
      </w:pPr>
      <w:bookmarkStart w:id="1014" w:name="_Toc160649745"/>
      <w:bookmarkStart w:id="1015" w:name="_Toc164927946"/>
      <w:bookmarkStart w:id="1016" w:name="_Toc168549749"/>
      <w:bookmarkStart w:id="1017" w:name="_Toc170117814"/>
      <w:bookmarkStart w:id="1018" w:name="_Toc209469896"/>
      <w:bookmarkStart w:id="1019" w:name="_Toc212114557"/>
      <w:bookmarkStart w:id="1020" w:name="_Toc216293200"/>
      <w:r w:rsidRPr="006D68AC">
        <w:t>5.7.2.1</w:t>
      </w:r>
      <w:r w:rsidRPr="006D68AC">
        <w:tab/>
        <w:t>Introduction</w:t>
      </w:r>
      <w:bookmarkEnd w:id="1010"/>
      <w:bookmarkEnd w:id="1011"/>
      <w:bookmarkEnd w:id="1012"/>
      <w:bookmarkEnd w:id="1014"/>
      <w:bookmarkEnd w:id="1015"/>
      <w:bookmarkEnd w:id="1016"/>
      <w:bookmarkEnd w:id="1017"/>
      <w:bookmarkEnd w:id="1018"/>
      <w:bookmarkEnd w:id="1019"/>
      <w:bookmarkEnd w:id="10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Heading4"/>
      </w:pPr>
      <w:bookmarkStart w:id="1021" w:name="_Toc157434514"/>
      <w:bookmarkStart w:id="1022" w:name="_Toc157436229"/>
      <w:bookmarkStart w:id="1023" w:name="_Toc157440069"/>
      <w:bookmarkStart w:id="1024" w:name="_Toc160649746"/>
      <w:bookmarkStart w:id="1025" w:name="_Toc164927947"/>
      <w:bookmarkStart w:id="1026" w:name="_Toc168549750"/>
      <w:bookmarkStart w:id="1027" w:name="_Toc170117815"/>
      <w:bookmarkStart w:id="1028" w:name="_Toc209469897"/>
      <w:bookmarkStart w:id="1029" w:name="_Toc212114558"/>
      <w:bookmarkStart w:id="1030" w:name="_Toc216293201"/>
      <w:r w:rsidRPr="006D68AC">
        <w:t>5.7.2.2</w:t>
      </w:r>
      <w:r w:rsidRPr="006D68AC">
        <w:tab/>
      </w:r>
      <w:r w:rsidRPr="006D68AC">
        <w:rPr>
          <w:lang w:val="en-US"/>
        </w:rPr>
        <w:t>NSCE_PerfMonitoring</w:t>
      </w:r>
      <w:r w:rsidRPr="006D68AC">
        <w:t>_Manage</w:t>
      </w:r>
      <w:bookmarkEnd w:id="1021"/>
      <w:bookmarkEnd w:id="1022"/>
      <w:bookmarkEnd w:id="1023"/>
      <w:bookmarkEnd w:id="1024"/>
      <w:bookmarkEnd w:id="1025"/>
      <w:bookmarkEnd w:id="1026"/>
      <w:bookmarkEnd w:id="1027"/>
      <w:bookmarkEnd w:id="1028"/>
      <w:bookmarkEnd w:id="1029"/>
      <w:bookmarkEnd w:id="1030"/>
    </w:p>
    <w:p w14:paraId="37AA4423" w14:textId="77777777" w:rsidR="009A4BE1" w:rsidRPr="006D68AC" w:rsidRDefault="009A4BE1" w:rsidP="009A4BE1">
      <w:pPr>
        <w:pStyle w:val="Heading5"/>
      </w:pPr>
      <w:bookmarkStart w:id="1031" w:name="_Toc157434515"/>
      <w:bookmarkStart w:id="1032" w:name="_Toc157436230"/>
      <w:bookmarkStart w:id="1033" w:name="_Toc157440070"/>
      <w:bookmarkStart w:id="1034" w:name="_Toc160649747"/>
      <w:bookmarkStart w:id="1035" w:name="_Toc164927948"/>
      <w:bookmarkStart w:id="1036" w:name="_Toc168549751"/>
      <w:bookmarkStart w:id="1037" w:name="_Toc170117816"/>
      <w:bookmarkStart w:id="1038" w:name="_Toc209469898"/>
      <w:bookmarkStart w:id="1039" w:name="_Toc212114559"/>
      <w:bookmarkStart w:id="1040" w:name="_Toc216293202"/>
      <w:r w:rsidRPr="006D68AC">
        <w:t>5.7.2.2.1</w:t>
      </w:r>
      <w:r w:rsidRPr="006D68AC">
        <w:tab/>
        <w:t>General</w:t>
      </w:r>
      <w:bookmarkEnd w:id="1031"/>
      <w:bookmarkEnd w:id="1032"/>
      <w:bookmarkEnd w:id="1033"/>
      <w:bookmarkEnd w:id="1034"/>
      <w:bookmarkEnd w:id="1035"/>
      <w:bookmarkEnd w:id="1036"/>
      <w:bookmarkEnd w:id="1037"/>
      <w:bookmarkEnd w:id="1038"/>
      <w:bookmarkEnd w:id="1039"/>
      <w:bookmarkEnd w:id="1040"/>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Heading5"/>
      </w:pPr>
      <w:bookmarkStart w:id="1041" w:name="_Toc160649748"/>
      <w:bookmarkStart w:id="1042" w:name="_Toc164927949"/>
      <w:bookmarkStart w:id="1043" w:name="_Toc168549752"/>
      <w:bookmarkStart w:id="1044" w:name="_Toc170117817"/>
      <w:bookmarkStart w:id="1045" w:name="_Toc209469899"/>
      <w:bookmarkStart w:id="1046" w:name="_Toc212114560"/>
      <w:bookmarkStart w:id="1047" w:name="_Toc157434517"/>
      <w:bookmarkStart w:id="1048" w:name="_Toc157436232"/>
      <w:bookmarkStart w:id="1049" w:name="_Toc157440072"/>
      <w:bookmarkStart w:id="1050" w:name="_Toc216293203"/>
      <w:r w:rsidRPr="006D68AC">
        <w:t>5.7.2.2.2</w:t>
      </w:r>
      <w:r w:rsidRPr="006D68AC">
        <w:tab/>
        <w:t>Monitoring Job Creation</w:t>
      </w:r>
      <w:bookmarkEnd w:id="1041"/>
      <w:bookmarkEnd w:id="1042"/>
      <w:bookmarkEnd w:id="1043"/>
      <w:bookmarkEnd w:id="1044"/>
      <w:bookmarkEnd w:id="1045"/>
      <w:bookmarkEnd w:id="1046"/>
      <w:bookmarkEnd w:id="1050"/>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8pt;height:127.65pt;mso-width-percent:0;mso-height-percent:0;mso-width-percent:0;mso-height-percent:0" o:ole="">
            <v:imagedata r:id="rId71" o:title=""/>
          </v:shape>
          <o:OLEObject Type="Embed" ProgID="Word.Document.8" ShapeID="_x0000_i1057" DrawAspect="Content" ObjectID="_1826906770"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Heading5"/>
      </w:pPr>
      <w:bookmarkStart w:id="1051" w:name="_Toc160649749"/>
      <w:bookmarkStart w:id="1052" w:name="_Toc164927950"/>
      <w:bookmarkStart w:id="1053" w:name="_Toc168549753"/>
      <w:bookmarkStart w:id="1054" w:name="_Toc170117818"/>
      <w:bookmarkStart w:id="1055" w:name="_Toc209469900"/>
      <w:bookmarkStart w:id="1056" w:name="_Toc212114561"/>
      <w:bookmarkStart w:id="1057" w:name="_Toc216293204"/>
      <w:r w:rsidRPr="006D68AC">
        <w:t>5.7.2.2.3</w:t>
      </w:r>
      <w:r w:rsidRPr="006D68AC">
        <w:tab/>
        <w:t>Monitoring Job Update</w:t>
      </w:r>
      <w:bookmarkEnd w:id="1047"/>
      <w:bookmarkEnd w:id="1048"/>
      <w:bookmarkEnd w:id="1049"/>
      <w:bookmarkEnd w:id="1051"/>
      <w:bookmarkEnd w:id="1052"/>
      <w:bookmarkEnd w:id="1053"/>
      <w:bookmarkEnd w:id="1054"/>
      <w:bookmarkEnd w:id="1055"/>
      <w:bookmarkEnd w:id="1056"/>
      <w:bookmarkEnd w:id="1057"/>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8pt;height:157.65pt;mso-width-percent:0;mso-height-percent:0;mso-width-percent:0;mso-height-percent:0" o:ole="">
            <v:imagedata r:id="rId73" o:title=""/>
          </v:shape>
          <o:OLEObject Type="Embed" ProgID="Word.Document.8" ShapeID="_x0000_i1058" DrawAspect="Content" ObjectID="_1826906771"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Heading5"/>
      </w:pPr>
      <w:bookmarkStart w:id="1058" w:name="_Toc157434518"/>
      <w:bookmarkStart w:id="1059" w:name="_Toc157436233"/>
      <w:bookmarkStart w:id="1060" w:name="_Toc157440073"/>
      <w:bookmarkStart w:id="1061" w:name="_Toc160649750"/>
      <w:bookmarkStart w:id="1062" w:name="_Toc164927951"/>
      <w:bookmarkStart w:id="1063" w:name="_Toc168549754"/>
      <w:bookmarkStart w:id="1064" w:name="_Toc170117819"/>
      <w:bookmarkStart w:id="1065" w:name="_Toc209469901"/>
      <w:bookmarkStart w:id="1066" w:name="_Toc212114562"/>
      <w:bookmarkStart w:id="1067" w:name="_Toc216293205"/>
      <w:r w:rsidRPr="006D68AC">
        <w:t>5.7.2.2.4</w:t>
      </w:r>
      <w:r w:rsidRPr="006D68AC">
        <w:tab/>
        <w:t xml:space="preserve">Monitoring Job </w:t>
      </w:r>
      <w:r w:rsidRPr="006D68AC">
        <w:rPr>
          <w:lang w:val="en-US"/>
        </w:rPr>
        <w:t>Deletion</w:t>
      </w:r>
      <w:bookmarkEnd w:id="1058"/>
      <w:bookmarkEnd w:id="1059"/>
      <w:bookmarkEnd w:id="1060"/>
      <w:bookmarkEnd w:id="1061"/>
      <w:bookmarkEnd w:id="1062"/>
      <w:bookmarkEnd w:id="1063"/>
      <w:bookmarkEnd w:id="1064"/>
      <w:bookmarkEnd w:id="1065"/>
      <w:bookmarkEnd w:id="1066"/>
      <w:bookmarkEnd w:id="1067"/>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8pt;height:127.1pt;mso-width-percent:0;mso-height-percent:0;mso-width-percent:0;mso-height-percent:0" o:ole="">
            <v:imagedata r:id="rId75" o:title=""/>
          </v:shape>
          <o:OLEObject Type="Embed" ProgID="Word.Document.8" ShapeID="_x0000_i1059" DrawAspect="Content" ObjectID="_1826906772"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Heading4"/>
      </w:pPr>
      <w:bookmarkStart w:id="1068" w:name="_Toc157434519"/>
      <w:bookmarkStart w:id="1069" w:name="_Toc157436234"/>
      <w:bookmarkStart w:id="1070" w:name="_Toc157440074"/>
      <w:bookmarkStart w:id="1071" w:name="_Toc160649751"/>
      <w:bookmarkStart w:id="1072" w:name="_Toc164927952"/>
      <w:bookmarkStart w:id="1073" w:name="_Toc168549755"/>
      <w:bookmarkStart w:id="1074" w:name="_Toc170117820"/>
      <w:bookmarkStart w:id="1075" w:name="_Toc209469902"/>
      <w:bookmarkStart w:id="1076" w:name="_Toc212114563"/>
      <w:bookmarkStart w:id="1077" w:name="_Toc216293206"/>
      <w:r w:rsidRPr="006D68AC">
        <w:t>5.7.2.3</w:t>
      </w:r>
      <w:r w:rsidRPr="006D68AC">
        <w:tab/>
      </w:r>
      <w:r w:rsidRPr="006D68AC">
        <w:rPr>
          <w:lang w:val="en-US"/>
        </w:rPr>
        <w:t>NSCE_PerfMonitoring</w:t>
      </w:r>
      <w:r w:rsidRPr="006D68AC">
        <w:t>_Subscribe</w:t>
      </w:r>
      <w:bookmarkEnd w:id="1068"/>
      <w:bookmarkEnd w:id="1069"/>
      <w:bookmarkEnd w:id="1070"/>
      <w:bookmarkEnd w:id="1071"/>
      <w:bookmarkEnd w:id="1072"/>
      <w:bookmarkEnd w:id="1073"/>
      <w:bookmarkEnd w:id="1074"/>
      <w:bookmarkEnd w:id="1075"/>
      <w:bookmarkEnd w:id="1076"/>
      <w:bookmarkEnd w:id="1077"/>
    </w:p>
    <w:p w14:paraId="1E59E458" w14:textId="77777777" w:rsidR="009A4BE1" w:rsidRPr="006D68AC" w:rsidRDefault="009A4BE1" w:rsidP="009A4BE1">
      <w:pPr>
        <w:pStyle w:val="Heading5"/>
      </w:pPr>
      <w:bookmarkStart w:id="1078" w:name="_Toc157434520"/>
      <w:bookmarkStart w:id="1079" w:name="_Toc157436235"/>
      <w:bookmarkStart w:id="1080" w:name="_Toc157440075"/>
      <w:bookmarkStart w:id="1081" w:name="_Toc160649752"/>
      <w:bookmarkStart w:id="1082" w:name="_Toc164927953"/>
      <w:bookmarkStart w:id="1083" w:name="_Toc168549756"/>
      <w:bookmarkStart w:id="1084" w:name="_Toc170117821"/>
      <w:bookmarkStart w:id="1085" w:name="_Toc209469903"/>
      <w:bookmarkStart w:id="1086" w:name="_Toc212114564"/>
      <w:bookmarkStart w:id="1087" w:name="_Toc216293207"/>
      <w:r w:rsidRPr="006D68AC">
        <w:t>5.7.2.3.1</w:t>
      </w:r>
      <w:r w:rsidRPr="006D68AC">
        <w:tab/>
        <w:t>General</w:t>
      </w:r>
      <w:bookmarkEnd w:id="1078"/>
      <w:bookmarkEnd w:id="1079"/>
      <w:bookmarkEnd w:id="1080"/>
      <w:bookmarkEnd w:id="1081"/>
      <w:bookmarkEnd w:id="1082"/>
      <w:bookmarkEnd w:id="1083"/>
      <w:bookmarkEnd w:id="1084"/>
      <w:bookmarkEnd w:id="1085"/>
      <w:bookmarkEnd w:id="1086"/>
      <w:bookmarkEnd w:id="1087"/>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Heading5"/>
      </w:pPr>
      <w:bookmarkStart w:id="1088" w:name="_Toc157434521"/>
      <w:bookmarkStart w:id="1089" w:name="_Toc157436236"/>
      <w:bookmarkStart w:id="1090" w:name="_Toc157440076"/>
      <w:bookmarkStart w:id="1091" w:name="_Toc160649753"/>
      <w:bookmarkStart w:id="1092" w:name="_Toc164927954"/>
      <w:bookmarkStart w:id="1093" w:name="_Toc168549757"/>
      <w:bookmarkStart w:id="1094" w:name="_Toc170117822"/>
      <w:bookmarkStart w:id="1095" w:name="_Toc209469904"/>
      <w:bookmarkStart w:id="1096" w:name="_Toc212114565"/>
      <w:bookmarkStart w:id="1097" w:name="_Toc216293208"/>
      <w:r w:rsidRPr="006D68AC">
        <w:t>5.7.2.3.2</w:t>
      </w:r>
      <w:r w:rsidRPr="006D68AC">
        <w:tab/>
        <w:t>Monitoring Subscription Creation</w:t>
      </w:r>
      <w:bookmarkEnd w:id="1088"/>
      <w:bookmarkEnd w:id="1089"/>
      <w:bookmarkEnd w:id="1090"/>
      <w:bookmarkEnd w:id="1091"/>
      <w:bookmarkEnd w:id="1092"/>
      <w:bookmarkEnd w:id="1093"/>
      <w:bookmarkEnd w:id="1094"/>
      <w:bookmarkEnd w:id="1095"/>
      <w:bookmarkEnd w:id="1096"/>
      <w:bookmarkEnd w:id="1097"/>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098" w:name="_MON_1766341430"/>
    <w:bookmarkEnd w:id="1098"/>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8pt;height:127.1pt;mso-width-percent:0;mso-height-percent:0;mso-width-percent:0;mso-height-percent:0" o:ole="">
            <v:imagedata r:id="rId77" o:title=""/>
          </v:shape>
          <o:OLEObject Type="Embed" ProgID="Word.Document.8" ShapeID="_x0000_i1060" DrawAspect="Content" ObjectID="_1826906773"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Heading5"/>
      </w:pPr>
      <w:bookmarkStart w:id="1099" w:name="_Toc157434522"/>
      <w:bookmarkStart w:id="1100" w:name="_Toc157436237"/>
      <w:bookmarkStart w:id="1101" w:name="_Toc157440077"/>
      <w:bookmarkStart w:id="1102" w:name="_Toc160649754"/>
      <w:bookmarkStart w:id="1103" w:name="_Toc164927955"/>
      <w:bookmarkStart w:id="1104" w:name="_Toc168549758"/>
      <w:bookmarkStart w:id="1105" w:name="_Toc170117823"/>
      <w:bookmarkStart w:id="1106" w:name="_Toc209469905"/>
      <w:bookmarkStart w:id="1107" w:name="_Toc212114566"/>
      <w:bookmarkStart w:id="1108" w:name="_Toc216293209"/>
      <w:r w:rsidRPr="006D68AC">
        <w:t>5.7.2.3.3</w:t>
      </w:r>
      <w:r w:rsidRPr="006D68AC">
        <w:tab/>
        <w:t>Monitoring Subscription Update</w:t>
      </w:r>
      <w:bookmarkEnd w:id="1099"/>
      <w:bookmarkEnd w:id="1100"/>
      <w:bookmarkEnd w:id="1101"/>
      <w:bookmarkEnd w:id="1102"/>
      <w:bookmarkEnd w:id="1103"/>
      <w:bookmarkEnd w:id="1104"/>
      <w:bookmarkEnd w:id="1105"/>
      <w:bookmarkEnd w:id="1106"/>
      <w:bookmarkEnd w:id="1107"/>
      <w:bookmarkEnd w:id="1108"/>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109" w:name="_MON_1766341502"/>
    <w:bookmarkEnd w:id="1109"/>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8pt;height:157.65pt;mso-width-percent:0;mso-height-percent:0;mso-width-percent:0;mso-height-percent:0" o:ole="">
            <v:imagedata r:id="rId79" o:title=""/>
          </v:shape>
          <o:OLEObject Type="Embed" ProgID="Word.Document.8" ShapeID="_x0000_i1061" DrawAspect="Content" ObjectID="_1826906774"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Heading5"/>
      </w:pPr>
      <w:bookmarkStart w:id="1110" w:name="_Toc157434523"/>
      <w:bookmarkStart w:id="1111" w:name="_Toc157436238"/>
      <w:bookmarkStart w:id="1112" w:name="_Toc157440078"/>
      <w:bookmarkStart w:id="1113" w:name="_Toc160649755"/>
      <w:bookmarkStart w:id="1114" w:name="_Toc164927956"/>
      <w:bookmarkStart w:id="1115" w:name="_Toc168549759"/>
      <w:bookmarkStart w:id="1116" w:name="_Toc170117824"/>
      <w:bookmarkStart w:id="1117" w:name="_Toc209469906"/>
      <w:bookmarkStart w:id="1118" w:name="_Toc212114567"/>
      <w:bookmarkStart w:id="1119" w:name="_Toc216293210"/>
      <w:r w:rsidRPr="006D68AC">
        <w:t>5.7.2.3.4</w:t>
      </w:r>
      <w:r w:rsidRPr="006D68AC">
        <w:tab/>
        <w:t xml:space="preserve">Monitoring Subscription </w:t>
      </w:r>
      <w:r w:rsidRPr="006D68AC">
        <w:rPr>
          <w:lang w:val="en-US"/>
        </w:rPr>
        <w:t>Deletion</w:t>
      </w:r>
      <w:bookmarkEnd w:id="1110"/>
      <w:bookmarkEnd w:id="1111"/>
      <w:bookmarkEnd w:id="1112"/>
      <w:bookmarkEnd w:id="1113"/>
      <w:bookmarkEnd w:id="1114"/>
      <w:bookmarkEnd w:id="1115"/>
      <w:bookmarkEnd w:id="1116"/>
      <w:bookmarkEnd w:id="1117"/>
      <w:bookmarkEnd w:id="1118"/>
      <w:bookmarkEnd w:id="111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120" w:name="_MON_1766341650"/>
    <w:bookmarkEnd w:id="112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8pt;height:127.1pt;mso-width-percent:0;mso-height-percent:0;mso-width-percent:0;mso-height-percent:0" o:ole="">
            <v:imagedata r:id="rId81" o:title=""/>
          </v:shape>
          <o:OLEObject Type="Embed" ProgID="Word.Document.8" ShapeID="_x0000_i1062" DrawAspect="Content" ObjectID="_1826906775"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Heading4"/>
      </w:pPr>
      <w:bookmarkStart w:id="1121" w:name="_Toc157434524"/>
      <w:bookmarkStart w:id="1122" w:name="_Toc157436239"/>
      <w:bookmarkStart w:id="1123" w:name="_Toc157440079"/>
      <w:bookmarkStart w:id="1124" w:name="_Toc160649756"/>
      <w:bookmarkStart w:id="1125" w:name="_Toc164927957"/>
      <w:bookmarkStart w:id="1126" w:name="_Toc168549760"/>
      <w:bookmarkStart w:id="1127" w:name="_Toc170117825"/>
      <w:bookmarkStart w:id="1128" w:name="_Toc209469907"/>
      <w:bookmarkStart w:id="1129" w:name="_Toc212114568"/>
      <w:bookmarkStart w:id="1130" w:name="_Toc216293211"/>
      <w:r w:rsidRPr="006D68AC">
        <w:t>5.7.2.4</w:t>
      </w:r>
      <w:r w:rsidRPr="006D68AC">
        <w:tab/>
      </w:r>
      <w:r w:rsidRPr="006D68AC">
        <w:rPr>
          <w:lang w:val="en-US"/>
        </w:rPr>
        <w:t>NSCE_PerfMonitoring</w:t>
      </w:r>
      <w:r w:rsidRPr="006D68AC">
        <w:t>_Notify</w:t>
      </w:r>
      <w:bookmarkEnd w:id="1121"/>
      <w:bookmarkEnd w:id="1122"/>
      <w:bookmarkEnd w:id="1123"/>
      <w:bookmarkEnd w:id="1124"/>
      <w:bookmarkEnd w:id="1125"/>
      <w:bookmarkEnd w:id="1126"/>
      <w:bookmarkEnd w:id="1127"/>
      <w:bookmarkEnd w:id="1128"/>
      <w:bookmarkEnd w:id="1129"/>
      <w:bookmarkEnd w:id="1130"/>
    </w:p>
    <w:p w14:paraId="6F33AEC8" w14:textId="77777777" w:rsidR="009A4BE1" w:rsidRPr="006D68AC" w:rsidRDefault="009A4BE1" w:rsidP="009A4BE1">
      <w:pPr>
        <w:pStyle w:val="Heading5"/>
      </w:pPr>
      <w:bookmarkStart w:id="1131" w:name="_Toc157434525"/>
      <w:bookmarkStart w:id="1132" w:name="_Toc157436240"/>
      <w:bookmarkStart w:id="1133" w:name="_Toc157440080"/>
      <w:bookmarkStart w:id="1134" w:name="_Toc160649757"/>
      <w:bookmarkStart w:id="1135" w:name="_Toc164927958"/>
      <w:bookmarkStart w:id="1136" w:name="_Toc168549761"/>
      <w:bookmarkStart w:id="1137" w:name="_Toc170117826"/>
      <w:bookmarkStart w:id="1138" w:name="_Toc209469908"/>
      <w:bookmarkStart w:id="1139" w:name="_Toc212114569"/>
      <w:bookmarkStart w:id="1140" w:name="_Toc216293212"/>
      <w:r w:rsidRPr="006D68AC">
        <w:t>5.7.2.4.1</w:t>
      </w:r>
      <w:r w:rsidRPr="006D68AC">
        <w:tab/>
        <w:t>General</w:t>
      </w:r>
      <w:bookmarkEnd w:id="1131"/>
      <w:bookmarkEnd w:id="1132"/>
      <w:bookmarkEnd w:id="1133"/>
      <w:bookmarkEnd w:id="1134"/>
      <w:bookmarkEnd w:id="1135"/>
      <w:bookmarkEnd w:id="1136"/>
      <w:bookmarkEnd w:id="1137"/>
      <w:bookmarkEnd w:id="1138"/>
      <w:bookmarkEnd w:id="1139"/>
      <w:bookmarkEnd w:id="1140"/>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Heading5"/>
      </w:pPr>
      <w:bookmarkStart w:id="1141" w:name="_Toc157434526"/>
      <w:bookmarkStart w:id="1142" w:name="_Toc157436241"/>
      <w:bookmarkStart w:id="1143" w:name="_Toc157440081"/>
      <w:bookmarkStart w:id="1144" w:name="_Toc160649758"/>
      <w:bookmarkStart w:id="1145" w:name="_Toc164927959"/>
      <w:bookmarkStart w:id="1146" w:name="_Toc168549762"/>
      <w:bookmarkStart w:id="1147" w:name="_Toc170117827"/>
      <w:bookmarkStart w:id="1148" w:name="_Toc209469909"/>
      <w:bookmarkStart w:id="1149" w:name="_Toc212114570"/>
      <w:bookmarkStart w:id="1150" w:name="_Toc151379187"/>
      <w:bookmarkStart w:id="1151" w:name="_Toc151445369"/>
      <w:bookmarkStart w:id="1152" w:name="_Toc151536527"/>
      <w:bookmarkStart w:id="1153" w:name="_Toc157434527"/>
      <w:bookmarkStart w:id="1154" w:name="_Toc157436242"/>
      <w:bookmarkStart w:id="1155" w:name="_Toc157440082"/>
      <w:bookmarkStart w:id="1156" w:name="_Toc216293213"/>
      <w:r w:rsidRPr="006D68AC">
        <w:t>5.7.2.4.2</w:t>
      </w:r>
      <w:r w:rsidRPr="006D68AC">
        <w:tab/>
        <w:t xml:space="preserve">Monitoring </w:t>
      </w:r>
      <w:r w:rsidRPr="006D68AC">
        <w:rPr>
          <w:lang w:val="en-US"/>
        </w:rPr>
        <w:t>Notification</w:t>
      </w:r>
      <w:bookmarkEnd w:id="1141"/>
      <w:bookmarkEnd w:id="1142"/>
      <w:bookmarkEnd w:id="1143"/>
      <w:bookmarkEnd w:id="1144"/>
      <w:bookmarkEnd w:id="1145"/>
      <w:bookmarkEnd w:id="1146"/>
      <w:bookmarkEnd w:id="1147"/>
      <w:bookmarkEnd w:id="1148"/>
      <w:bookmarkEnd w:id="1149"/>
      <w:bookmarkEnd w:id="1156"/>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6.9pt" o:ole="">
            <v:imagedata r:id="rId83" o:title=""/>
          </v:shape>
          <o:OLEObject Type="Embed" ProgID="Word.Document.8" ShapeID="_x0000_i1063" DrawAspect="Content" ObjectID="_1826906776"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Heading4"/>
      </w:pPr>
      <w:bookmarkStart w:id="1157" w:name="_Toc160649759"/>
      <w:bookmarkStart w:id="1158" w:name="_Toc164927960"/>
      <w:bookmarkStart w:id="1159" w:name="_Toc168549763"/>
      <w:bookmarkStart w:id="1160" w:name="_Toc170117828"/>
      <w:bookmarkStart w:id="1161" w:name="_Toc209469910"/>
      <w:bookmarkStart w:id="1162" w:name="_Toc212114571"/>
      <w:bookmarkStart w:id="1163" w:name="_Toc216293214"/>
      <w:r w:rsidRPr="006D68AC">
        <w:t>5.7.2.5</w:t>
      </w:r>
      <w:r w:rsidRPr="006D68AC">
        <w:tab/>
      </w:r>
      <w:r w:rsidRPr="006D68AC">
        <w:rPr>
          <w:lang w:val="en-US"/>
        </w:rPr>
        <w:t>NSCE_PerfMonitoring</w:t>
      </w:r>
      <w:r w:rsidRPr="006D68AC">
        <w:t>_</w:t>
      </w:r>
      <w:r w:rsidRPr="006D68AC">
        <w:rPr>
          <w:lang w:val="en-US"/>
        </w:rPr>
        <w:t>Request</w:t>
      </w:r>
      <w:bookmarkEnd w:id="1150"/>
      <w:bookmarkEnd w:id="1151"/>
      <w:bookmarkEnd w:id="1152"/>
      <w:bookmarkEnd w:id="1153"/>
      <w:bookmarkEnd w:id="1154"/>
      <w:bookmarkEnd w:id="1155"/>
      <w:bookmarkEnd w:id="1157"/>
      <w:bookmarkEnd w:id="1158"/>
      <w:bookmarkEnd w:id="1159"/>
      <w:bookmarkEnd w:id="1160"/>
      <w:bookmarkEnd w:id="1161"/>
      <w:bookmarkEnd w:id="1162"/>
      <w:bookmarkEnd w:id="1163"/>
    </w:p>
    <w:p w14:paraId="70838E92" w14:textId="77777777" w:rsidR="009A4BE1" w:rsidRPr="006D68AC" w:rsidRDefault="009A4BE1" w:rsidP="009A4BE1">
      <w:pPr>
        <w:pStyle w:val="Heading5"/>
      </w:pPr>
      <w:bookmarkStart w:id="1164" w:name="_Toc151379188"/>
      <w:bookmarkStart w:id="1165" w:name="_Toc151445370"/>
      <w:bookmarkStart w:id="1166" w:name="_Toc151536528"/>
      <w:bookmarkStart w:id="1167" w:name="_Toc157434528"/>
      <w:bookmarkStart w:id="1168" w:name="_Toc157436243"/>
      <w:bookmarkStart w:id="1169" w:name="_Toc157440083"/>
      <w:bookmarkStart w:id="1170" w:name="_Toc160649760"/>
      <w:bookmarkStart w:id="1171" w:name="_Toc164927961"/>
      <w:bookmarkStart w:id="1172" w:name="_Toc168549764"/>
      <w:bookmarkStart w:id="1173" w:name="_Toc170117829"/>
      <w:bookmarkStart w:id="1174" w:name="_Toc209469911"/>
      <w:bookmarkStart w:id="1175" w:name="_Toc212114572"/>
      <w:bookmarkStart w:id="1176" w:name="_Toc216293215"/>
      <w:r w:rsidRPr="006D68AC">
        <w:t>5.7.2.5.1</w:t>
      </w:r>
      <w:r w:rsidRPr="006D68AC">
        <w:tab/>
        <w:t>General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Heading5"/>
      </w:pPr>
      <w:bookmarkStart w:id="1177" w:name="_Toc151379189"/>
      <w:bookmarkStart w:id="1178" w:name="_Toc151445371"/>
      <w:bookmarkStart w:id="1179" w:name="_Toc151536529"/>
      <w:bookmarkStart w:id="1180" w:name="_Toc157434529"/>
      <w:bookmarkStart w:id="1181" w:name="_Toc157436244"/>
      <w:bookmarkStart w:id="1182" w:name="_Toc157440084"/>
      <w:bookmarkStart w:id="1183" w:name="_Toc160649761"/>
      <w:bookmarkStart w:id="1184" w:name="_Toc164927962"/>
      <w:bookmarkStart w:id="1185" w:name="_Toc168549765"/>
      <w:bookmarkStart w:id="1186" w:name="_Toc170117830"/>
      <w:bookmarkStart w:id="1187" w:name="_Toc209469912"/>
      <w:bookmarkStart w:id="1188" w:name="_Toc212114573"/>
      <w:bookmarkStart w:id="1189" w:name="_Toc157434530"/>
      <w:bookmarkStart w:id="1190" w:name="_Toc157436245"/>
      <w:bookmarkStart w:id="1191" w:name="_Toc157440085"/>
      <w:bookmarkStart w:id="1192" w:name="_Toc45133689"/>
      <w:bookmarkStart w:id="1193" w:name="_Toc129338935"/>
      <w:bookmarkStart w:id="1194" w:name="_Toc36038419"/>
      <w:bookmarkStart w:id="1195" w:name="_Toc28012461"/>
      <w:bookmarkStart w:id="1196" w:name="_Toc51762443"/>
      <w:bookmarkStart w:id="1197" w:name="_Toc59017015"/>
      <w:bookmarkStart w:id="1198" w:name="_Toc138750223"/>
      <w:bookmarkStart w:id="1199" w:name="_Toc216293216"/>
      <w:r w:rsidRPr="006D68AC">
        <w:t>5.7.2.5.2</w:t>
      </w:r>
      <w:r w:rsidRPr="006D68AC">
        <w:tab/>
      </w:r>
      <w:bookmarkEnd w:id="1177"/>
      <w:bookmarkEnd w:id="1178"/>
      <w:bookmarkEnd w:id="1179"/>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180"/>
      <w:bookmarkEnd w:id="1181"/>
      <w:bookmarkEnd w:id="1182"/>
      <w:bookmarkEnd w:id="1183"/>
      <w:bookmarkEnd w:id="1184"/>
      <w:bookmarkEnd w:id="1185"/>
      <w:bookmarkEnd w:id="1186"/>
      <w:bookmarkEnd w:id="1187"/>
      <w:bookmarkEnd w:id="1188"/>
      <w:bookmarkEnd w:id="1199"/>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200" w:name="_MON_1766342903"/>
    <w:bookmarkEnd w:id="1200"/>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8pt;height:127.65pt;mso-width-percent:0;mso-height-percent:0;mso-width-percent:0;mso-height-percent:0" o:ole="">
            <v:imagedata r:id="rId85" o:title=""/>
          </v:shape>
          <o:OLEObject Type="Embed" ProgID="Word.Document.8" ShapeID="_x0000_i1064" DrawAspect="Content" ObjectID="_1826906777"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Heading2"/>
        <w:rPr>
          <w:lang w:val="en-US"/>
        </w:rPr>
      </w:pPr>
      <w:bookmarkStart w:id="1201" w:name="_Toc160649762"/>
      <w:bookmarkStart w:id="1202" w:name="_Toc164927963"/>
      <w:bookmarkStart w:id="1203" w:name="_Toc168549766"/>
      <w:bookmarkStart w:id="1204" w:name="_Toc170117831"/>
      <w:bookmarkStart w:id="1205" w:name="_Toc209469913"/>
      <w:bookmarkStart w:id="1206" w:name="_Toc212114574"/>
      <w:bookmarkStart w:id="1207" w:name="_Toc216293217"/>
      <w:r w:rsidRPr="006D68AC">
        <w:t>5.8</w:t>
      </w:r>
      <w:r w:rsidRPr="006D68AC">
        <w:tab/>
      </w:r>
      <w:r w:rsidRPr="006D68AC">
        <w:rPr>
          <w:lang w:val="en-US"/>
        </w:rPr>
        <w:t>NSCE_InfoCollection</w:t>
      </w:r>
      <w:bookmarkEnd w:id="1189"/>
      <w:bookmarkEnd w:id="1190"/>
      <w:bookmarkEnd w:id="1191"/>
      <w:bookmarkEnd w:id="1201"/>
      <w:bookmarkEnd w:id="1202"/>
      <w:bookmarkEnd w:id="1203"/>
      <w:bookmarkEnd w:id="1204"/>
      <w:bookmarkEnd w:id="1205"/>
      <w:bookmarkEnd w:id="1206"/>
      <w:bookmarkEnd w:id="1207"/>
    </w:p>
    <w:p w14:paraId="202AF1DA" w14:textId="77777777" w:rsidR="004B0AE5" w:rsidRPr="006D68AC" w:rsidRDefault="004B0AE5" w:rsidP="004B0AE5">
      <w:pPr>
        <w:pStyle w:val="Heading3"/>
      </w:pPr>
      <w:bookmarkStart w:id="1208" w:name="_Toc157434531"/>
      <w:bookmarkStart w:id="1209" w:name="_Toc157436246"/>
      <w:bookmarkStart w:id="1210" w:name="_Toc157440086"/>
      <w:bookmarkStart w:id="1211" w:name="_Toc160649763"/>
      <w:bookmarkStart w:id="1212" w:name="_Toc164927964"/>
      <w:bookmarkStart w:id="1213" w:name="_Toc168549767"/>
      <w:bookmarkStart w:id="1214" w:name="_Toc170117832"/>
      <w:bookmarkStart w:id="1215" w:name="_Toc209469914"/>
      <w:bookmarkStart w:id="1216" w:name="_Toc212114575"/>
      <w:bookmarkStart w:id="1217" w:name="_Toc216293218"/>
      <w:r w:rsidRPr="006D68AC">
        <w:t>5.8.1</w:t>
      </w:r>
      <w:r w:rsidRPr="006D68AC">
        <w:tab/>
        <w:t>Service Description</w:t>
      </w:r>
      <w:bookmarkEnd w:id="1208"/>
      <w:bookmarkEnd w:id="1209"/>
      <w:bookmarkEnd w:id="1210"/>
      <w:bookmarkEnd w:id="1211"/>
      <w:bookmarkEnd w:id="1212"/>
      <w:bookmarkEnd w:id="1213"/>
      <w:bookmarkEnd w:id="1214"/>
      <w:bookmarkEnd w:id="1215"/>
      <w:bookmarkEnd w:id="1216"/>
      <w:bookmarkEnd w:id="1217"/>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Heading3"/>
      </w:pPr>
      <w:bookmarkStart w:id="1218" w:name="_Toc157434532"/>
      <w:bookmarkStart w:id="1219" w:name="_Toc157436247"/>
      <w:bookmarkStart w:id="1220" w:name="_Toc157440087"/>
      <w:bookmarkStart w:id="1221" w:name="_Toc160649764"/>
      <w:bookmarkStart w:id="1222" w:name="_Toc164927965"/>
      <w:bookmarkStart w:id="1223" w:name="_Toc168549768"/>
      <w:bookmarkStart w:id="1224" w:name="_Toc170117833"/>
      <w:bookmarkStart w:id="1225" w:name="_Toc209469915"/>
      <w:bookmarkStart w:id="1226" w:name="_Toc212114576"/>
      <w:bookmarkStart w:id="1227" w:name="_Toc216293219"/>
      <w:r w:rsidRPr="006D68AC">
        <w:t>5.8.2</w:t>
      </w:r>
      <w:r w:rsidRPr="006D68AC">
        <w:tab/>
        <w:t>Service Operations</w:t>
      </w:r>
      <w:bookmarkEnd w:id="1218"/>
      <w:bookmarkEnd w:id="1219"/>
      <w:bookmarkEnd w:id="1220"/>
      <w:bookmarkEnd w:id="1221"/>
      <w:bookmarkEnd w:id="1222"/>
      <w:bookmarkEnd w:id="1223"/>
      <w:bookmarkEnd w:id="1224"/>
      <w:bookmarkEnd w:id="1225"/>
      <w:bookmarkEnd w:id="1226"/>
      <w:bookmarkEnd w:id="1227"/>
    </w:p>
    <w:p w14:paraId="04D770C1" w14:textId="77777777" w:rsidR="004B0AE5" w:rsidRPr="006D68AC" w:rsidRDefault="004B0AE5" w:rsidP="004B0AE5">
      <w:pPr>
        <w:pStyle w:val="Heading4"/>
      </w:pPr>
      <w:bookmarkStart w:id="1228" w:name="_Toc157434533"/>
      <w:bookmarkStart w:id="1229" w:name="_Toc157436248"/>
      <w:bookmarkStart w:id="1230" w:name="_Toc157440088"/>
      <w:bookmarkStart w:id="1231" w:name="_Toc160649765"/>
      <w:bookmarkStart w:id="1232" w:name="_Toc164927966"/>
      <w:bookmarkStart w:id="1233" w:name="_Toc168549769"/>
      <w:bookmarkStart w:id="1234" w:name="_Toc170117834"/>
      <w:bookmarkStart w:id="1235" w:name="_Toc209469916"/>
      <w:bookmarkStart w:id="1236" w:name="_Toc212114577"/>
      <w:bookmarkStart w:id="1237" w:name="_Toc216293220"/>
      <w:r w:rsidRPr="006D68AC">
        <w:t>5.8.2.1</w:t>
      </w:r>
      <w:r w:rsidRPr="006D68AC">
        <w:tab/>
        <w:t>Introduction</w:t>
      </w:r>
      <w:bookmarkEnd w:id="1228"/>
      <w:bookmarkEnd w:id="1229"/>
      <w:bookmarkEnd w:id="1230"/>
      <w:bookmarkEnd w:id="1231"/>
      <w:bookmarkEnd w:id="1232"/>
      <w:bookmarkEnd w:id="1233"/>
      <w:bookmarkEnd w:id="1234"/>
      <w:bookmarkEnd w:id="1235"/>
      <w:bookmarkEnd w:id="1236"/>
      <w:bookmarkEnd w:id="123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Heading4"/>
      </w:pPr>
      <w:bookmarkStart w:id="1238" w:name="_Toc157434534"/>
      <w:bookmarkStart w:id="1239" w:name="_Toc157436249"/>
      <w:bookmarkStart w:id="1240" w:name="_Toc157440089"/>
      <w:bookmarkStart w:id="1241" w:name="_Toc160649766"/>
      <w:bookmarkStart w:id="1242" w:name="_Toc164927967"/>
      <w:bookmarkStart w:id="1243" w:name="_Toc168549770"/>
      <w:bookmarkStart w:id="1244" w:name="_Toc170117835"/>
      <w:bookmarkStart w:id="1245" w:name="_Toc209469917"/>
      <w:bookmarkStart w:id="1246" w:name="_Toc212114578"/>
      <w:bookmarkStart w:id="1247" w:name="_Toc216293221"/>
      <w:r w:rsidRPr="006D68AC">
        <w:t>5.8.2.2</w:t>
      </w:r>
      <w:r w:rsidRPr="006D68AC">
        <w:tab/>
        <w:t>NSCE_InfoCollection_S</w:t>
      </w:r>
      <w:r w:rsidRPr="006D68AC">
        <w:rPr>
          <w:rFonts w:hint="eastAsia"/>
          <w:lang w:eastAsia="zh-CN"/>
        </w:rPr>
        <w:t>ub</w:t>
      </w:r>
      <w:r w:rsidRPr="006D68AC">
        <w:t>scribe</w:t>
      </w:r>
      <w:bookmarkEnd w:id="1238"/>
      <w:bookmarkEnd w:id="1239"/>
      <w:bookmarkEnd w:id="1240"/>
      <w:bookmarkEnd w:id="1241"/>
      <w:bookmarkEnd w:id="1242"/>
      <w:bookmarkEnd w:id="1243"/>
      <w:bookmarkEnd w:id="1244"/>
      <w:bookmarkEnd w:id="1245"/>
      <w:bookmarkEnd w:id="1246"/>
      <w:bookmarkEnd w:id="1247"/>
    </w:p>
    <w:p w14:paraId="2523EDD6" w14:textId="77777777" w:rsidR="004B0AE5" w:rsidRPr="006D68AC" w:rsidRDefault="004B0AE5" w:rsidP="004B0AE5">
      <w:pPr>
        <w:pStyle w:val="Heading5"/>
      </w:pPr>
      <w:bookmarkStart w:id="1248" w:name="_Toc157434535"/>
      <w:bookmarkStart w:id="1249" w:name="_Toc157436250"/>
      <w:bookmarkStart w:id="1250" w:name="_Toc157440090"/>
      <w:bookmarkStart w:id="1251" w:name="_Toc160649767"/>
      <w:bookmarkStart w:id="1252" w:name="_Toc164927968"/>
      <w:bookmarkStart w:id="1253" w:name="_Toc168549771"/>
      <w:bookmarkStart w:id="1254" w:name="_Toc170117836"/>
      <w:bookmarkStart w:id="1255" w:name="_Toc209469918"/>
      <w:bookmarkStart w:id="1256" w:name="_Toc212114579"/>
      <w:bookmarkStart w:id="1257" w:name="_Toc216293222"/>
      <w:r w:rsidRPr="006D68AC">
        <w:t>5.8.2.2.1</w:t>
      </w:r>
      <w:r w:rsidRPr="006D68AC">
        <w:tab/>
        <w:t>General</w:t>
      </w:r>
      <w:bookmarkEnd w:id="1248"/>
      <w:bookmarkEnd w:id="1249"/>
      <w:bookmarkEnd w:id="1250"/>
      <w:bookmarkEnd w:id="1251"/>
      <w:bookmarkEnd w:id="1252"/>
      <w:bookmarkEnd w:id="1253"/>
      <w:bookmarkEnd w:id="1254"/>
      <w:bookmarkEnd w:id="1255"/>
      <w:bookmarkEnd w:id="1256"/>
      <w:bookmarkEnd w:id="1257"/>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Heading5"/>
      </w:pPr>
      <w:bookmarkStart w:id="1258" w:name="_Toc157434536"/>
      <w:bookmarkStart w:id="1259" w:name="_Toc157436251"/>
      <w:bookmarkStart w:id="1260" w:name="_Toc157440091"/>
      <w:bookmarkStart w:id="1261" w:name="_Toc160649768"/>
      <w:bookmarkStart w:id="1262" w:name="_Toc164927969"/>
      <w:bookmarkStart w:id="1263" w:name="_Toc168549772"/>
      <w:bookmarkStart w:id="1264" w:name="_Toc170117837"/>
      <w:bookmarkStart w:id="1265" w:name="_Toc209469919"/>
      <w:bookmarkStart w:id="1266" w:name="_Toc212114580"/>
      <w:bookmarkStart w:id="1267" w:name="_Toc216293223"/>
      <w:r w:rsidRPr="006D68AC">
        <w:t>5.8.2.2.2</w:t>
      </w:r>
      <w:r w:rsidRPr="006D68AC">
        <w:tab/>
        <w:t>Information Collection Subscription Creation</w:t>
      </w:r>
      <w:bookmarkEnd w:id="1258"/>
      <w:bookmarkEnd w:id="1259"/>
      <w:bookmarkEnd w:id="1260"/>
      <w:bookmarkEnd w:id="1261"/>
      <w:bookmarkEnd w:id="1262"/>
      <w:bookmarkEnd w:id="1263"/>
      <w:bookmarkEnd w:id="1264"/>
      <w:bookmarkEnd w:id="1265"/>
      <w:bookmarkEnd w:id="1266"/>
      <w:bookmarkEnd w:id="1267"/>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Heading5"/>
      </w:pPr>
      <w:bookmarkStart w:id="1268" w:name="_Toc157434537"/>
      <w:bookmarkStart w:id="1269" w:name="_Toc157436252"/>
      <w:bookmarkStart w:id="1270" w:name="_Toc157440092"/>
      <w:bookmarkStart w:id="1271" w:name="_Toc160649769"/>
      <w:bookmarkStart w:id="1272" w:name="_Toc164927970"/>
      <w:bookmarkStart w:id="1273" w:name="_Toc168549773"/>
      <w:bookmarkStart w:id="1274" w:name="_Toc170117838"/>
      <w:bookmarkStart w:id="1275" w:name="_Toc209469920"/>
      <w:bookmarkStart w:id="1276" w:name="_Toc212114581"/>
      <w:bookmarkStart w:id="1277" w:name="_Toc216293224"/>
      <w:r w:rsidRPr="006D68AC">
        <w:t>5.8.2.2.3</w:t>
      </w:r>
      <w:r w:rsidRPr="006D68AC">
        <w:tab/>
        <w:t>Information Collection Subscription Update</w:t>
      </w:r>
      <w:bookmarkEnd w:id="1268"/>
      <w:bookmarkEnd w:id="1269"/>
      <w:bookmarkEnd w:id="1270"/>
      <w:bookmarkEnd w:id="1271"/>
      <w:bookmarkEnd w:id="1272"/>
      <w:bookmarkEnd w:id="1273"/>
      <w:bookmarkEnd w:id="1274"/>
      <w:bookmarkEnd w:id="1275"/>
      <w:bookmarkEnd w:id="1276"/>
      <w:bookmarkEnd w:id="1277"/>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Heading5"/>
      </w:pPr>
      <w:bookmarkStart w:id="1278" w:name="_Toc157434538"/>
      <w:bookmarkStart w:id="1279" w:name="_Toc157436253"/>
      <w:bookmarkStart w:id="1280" w:name="_Toc157440093"/>
      <w:bookmarkStart w:id="1281" w:name="_Toc160649770"/>
      <w:bookmarkStart w:id="1282" w:name="_Toc164927971"/>
      <w:bookmarkStart w:id="1283" w:name="_Toc168549774"/>
      <w:bookmarkStart w:id="1284" w:name="_Toc170117839"/>
      <w:bookmarkStart w:id="1285" w:name="_Toc209469921"/>
      <w:bookmarkStart w:id="1286" w:name="_Toc212114582"/>
      <w:bookmarkStart w:id="1287" w:name="_Toc216293225"/>
      <w:r w:rsidRPr="006D68AC">
        <w:t>5.8.2.2.4</w:t>
      </w:r>
      <w:r w:rsidRPr="006D68AC">
        <w:tab/>
        <w:t>Information Collection Subscription Deletion</w:t>
      </w:r>
      <w:bookmarkEnd w:id="1278"/>
      <w:bookmarkEnd w:id="1279"/>
      <w:bookmarkEnd w:id="1280"/>
      <w:bookmarkEnd w:id="1281"/>
      <w:bookmarkEnd w:id="1282"/>
      <w:bookmarkEnd w:id="1283"/>
      <w:bookmarkEnd w:id="1284"/>
      <w:bookmarkEnd w:id="1285"/>
      <w:bookmarkEnd w:id="1286"/>
      <w:bookmarkEnd w:id="1287"/>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Heading4"/>
      </w:pPr>
      <w:bookmarkStart w:id="1288" w:name="_Toc157434539"/>
      <w:bookmarkStart w:id="1289" w:name="_Toc157436254"/>
      <w:bookmarkStart w:id="1290" w:name="_Toc157440094"/>
      <w:bookmarkStart w:id="1291" w:name="_Toc160649771"/>
      <w:bookmarkStart w:id="1292" w:name="_Toc164927972"/>
      <w:bookmarkStart w:id="1293" w:name="_Toc168549775"/>
      <w:bookmarkStart w:id="1294" w:name="_Toc170117840"/>
      <w:bookmarkStart w:id="1295" w:name="_Toc209469922"/>
      <w:bookmarkStart w:id="1296" w:name="_Toc212114583"/>
      <w:bookmarkStart w:id="1297" w:name="_Toc216293226"/>
      <w:r w:rsidRPr="006D68AC">
        <w:t>5.8.2.3</w:t>
      </w:r>
      <w:r w:rsidRPr="006D68AC">
        <w:tab/>
        <w:t>NSCE_InfoCollection_Notify</w:t>
      </w:r>
      <w:bookmarkEnd w:id="1288"/>
      <w:bookmarkEnd w:id="1289"/>
      <w:bookmarkEnd w:id="1290"/>
      <w:bookmarkEnd w:id="1291"/>
      <w:bookmarkEnd w:id="1292"/>
      <w:bookmarkEnd w:id="1293"/>
      <w:bookmarkEnd w:id="1294"/>
      <w:bookmarkEnd w:id="1295"/>
      <w:bookmarkEnd w:id="1296"/>
      <w:bookmarkEnd w:id="1297"/>
    </w:p>
    <w:p w14:paraId="215A6D9D" w14:textId="77777777" w:rsidR="004B0AE5" w:rsidRPr="006D68AC" w:rsidRDefault="004B0AE5" w:rsidP="004B0AE5">
      <w:pPr>
        <w:pStyle w:val="Heading5"/>
      </w:pPr>
      <w:bookmarkStart w:id="1298" w:name="_Toc157434540"/>
      <w:bookmarkStart w:id="1299" w:name="_Toc157436255"/>
      <w:bookmarkStart w:id="1300" w:name="_Toc157440095"/>
      <w:bookmarkStart w:id="1301" w:name="_Toc160649772"/>
      <w:bookmarkStart w:id="1302" w:name="_Toc164927973"/>
      <w:bookmarkStart w:id="1303" w:name="_Toc168549776"/>
      <w:bookmarkStart w:id="1304" w:name="_Toc170117841"/>
      <w:bookmarkStart w:id="1305" w:name="_Toc209469923"/>
      <w:bookmarkStart w:id="1306" w:name="_Toc212114584"/>
      <w:bookmarkStart w:id="1307" w:name="_Toc216293227"/>
      <w:r w:rsidRPr="006D68AC">
        <w:t>5.8.2.3.1</w:t>
      </w:r>
      <w:r w:rsidRPr="006D68AC">
        <w:tab/>
        <w:t>General</w:t>
      </w:r>
      <w:bookmarkEnd w:id="1298"/>
      <w:bookmarkEnd w:id="1299"/>
      <w:bookmarkEnd w:id="1300"/>
      <w:bookmarkEnd w:id="1301"/>
      <w:bookmarkEnd w:id="1302"/>
      <w:bookmarkEnd w:id="1303"/>
      <w:bookmarkEnd w:id="1304"/>
      <w:bookmarkEnd w:id="1305"/>
      <w:bookmarkEnd w:id="1306"/>
      <w:bookmarkEnd w:id="1307"/>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Heading5"/>
      </w:pPr>
      <w:bookmarkStart w:id="1308" w:name="_Toc157434541"/>
      <w:bookmarkStart w:id="1309" w:name="_Toc157436256"/>
      <w:bookmarkStart w:id="1310" w:name="_Toc157440096"/>
      <w:bookmarkStart w:id="1311" w:name="_Toc160649773"/>
      <w:bookmarkStart w:id="1312" w:name="_Toc164927974"/>
      <w:bookmarkStart w:id="1313" w:name="_Toc168549777"/>
      <w:bookmarkStart w:id="1314" w:name="_Toc170117842"/>
      <w:bookmarkStart w:id="1315" w:name="_Toc209469924"/>
      <w:bookmarkStart w:id="1316" w:name="_Toc212114585"/>
      <w:bookmarkStart w:id="1317" w:name="_Toc216293228"/>
      <w:r w:rsidRPr="006D68AC">
        <w:t>5.8.2.3.2</w:t>
      </w:r>
      <w:r w:rsidRPr="006D68AC">
        <w:tab/>
        <w:t>Information Collection Notification</w:t>
      </w:r>
      <w:bookmarkEnd w:id="1308"/>
      <w:bookmarkEnd w:id="1309"/>
      <w:bookmarkEnd w:id="1310"/>
      <w:bookmarkEnd w:id="1311"/>
      <w:bookmarkEnd w:id="1312"/>
      <w:bookmarkEnd w:id="1313"/>
      <w:bookmarkEnd w:id="1314"/>
      <w:bookmarkEnd w:id="1315"/>
      <w:bookmarkEnd w:id="1316"/>
      <w:bookmarkEnd w:id="1317"/>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192"/>
    <w:bookmarkEnd w:id="1193"/>
    <w:bookmarkEnd w:id="1194"/>
    <w:bookmarkEnd w:id="1195"/>
    <w:bookmarkEnd w:id="1196"/>
    <w:bookmarkEnd w:id="1197"/>
    <w:bookmarkEnd w:id="1198"/>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during the creation/update of 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Heading2"/>
        <w:rPr>
          <w:rFonts w:eastAsiaTheme="minorEastAsia"/>
          <w:lang w:eastAsia="zh-CN"/>
        </w:rPr>
      </w:pPr>
      <w:bookmarkStart w:id="1318" w:name="_Toc160649774"/>
      <w:bookmarkStart w:id="1319" w:name="_Toc164927975"/>
      <w:bookmarkStart w:id="1320" w:name="_Toc168549778"/>
      <w:bookmarkStart w:id="1321" w:name="_Toc170117843"/>
      <w:bookmarkStart w:id="1322" w:name="_Toc209469925"/>
      <w:bookmarkStart w:id="1323" w:name="_Toc212114586"/>
      <w:bookmarkStart w:id="1324" w:name="_Toc157434542"/>
      <w:bookmarkStart w:id="1325" w:name="_Toc157436257"/>
      <w:bookmarkStart w:id="1326" w:name="_Toc157440097"/>
      <w:bookmarkStart w:id="1327" w:name="_Toc216293229"/>
      <w:r w:rsidRPr="006D68AC">
        <w:t>5.9</w:t>
      </w:r>
      <w:r w:rsidRPr="006D68AC">
        <w:tab/>
      </w:r>
      <w:r w:rsidR="00E804B9" w:rsidRPr="006D68AC">
        <w:t>NSCE_ServiceContinuity</w:t>
      </w:r>
      <w:bookmarkEnd w:id="1318"/>
      <w:bookmarkEnd w:id="1319"/>
      <w:bookmarkEnd w:id="1320"/>
      <w:bookmarkEnd w:id="1321"/>
      <w:bookmarkEnd w:id="1322"/>
      <w:bookmarkEnd w:id="1323"/>
      <w:bookmarkEnd w:id="1327"/>
    </w:p>
    <w:p w14:paraId="7E03EDA7" w14:textId="77777777" w:rsidR="00B110B4" w:rsidRPr="006D68AC" w:rsidRDefault="00B110B4" w:rsidP="00B110B4">
      <w:pPr>
        <w:pStyle w:val="Heading3"/>
      </w:pPr>
      <w:bookmarkStart w:id="1328" w:name="_Toc164927976"/>
      <w:bookmarkStart w:id="1329" w:name="_Toc168549779"/>
      <w:bookmarkStart w:id="1330" w:name="_Toc170117844"/>
      <w:bookmarkStart w:id="1331" w:name="_Toc209469926"/>
      <w:bookmarkStart w:id="1332" w:name="_Toc212114587"/>
      <w:bookmarkStart w:id="1333" w:name="_Toc216293230"/>
      <w:r w:rsidRPr="006D68AC">
        <w:t>5.9.1</w:t>
      </w:r>
      <w:r w:rsidRPr="006D68AC">
        <w:tab/>
        <w:t>Service Description</w:t>
      </w:r>
      <w:bookmarkEnd w:id="1328"/>
      <w:bookmarkEnd w:id="1329"/>
      <w:bookmarkEnd w:id="1330"/>
      <w:bookmarkEnd w:id="1331"/>
      <w:bookmarkEnd w:id="1332"/>
      <w:bookmarkEnd w:id="133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Heading3"/>
      </w:pPr>
      <w:bookmarkStart w:id="1334" w:name="_Toc164927977"/>
      <w:bookmarkStart w:id="1335" w:name="_Toc168549780"/>
      <w:bookmarkStart w:id="1336" w:name="_Toc170117845"/>
      <w:bookmarkStart w:id="1337" w:name="_Toc209469927"/>
      <w:bookmarkStart w:id="1338" w:name="_Toc212114588"/>
      <w:bookmarkStart w:id="1339" w:name="_Toc216293231"/>
      <w:r w:rsidRPr="006D68AC">
        <w:t>5.9.2</w:t>
      </w:r>
      <w:r w:rsidRPr="006D68AC">
        <w:tab/>
        <w:t>Service Operations</w:t>
      </w:r>
      <w:bookmarkEnd w:id="1334"/>
      <w:bookmarkEnd w:id="1335"/>
      <w:bookmarkEnd w:id="1336"/>
      <w:bookmarkEnd w:id="1337"/>
      <w:bookmarkEnd w:id="1338"/>
      <w:bookmarkEnd w:id="1339"/>
    </w:p>
    <w:p w14:paraId="4F4D638F" w14:textId="77777777" w:rsidR="00B110B4" w:rsidRPr="006D68AC" w:rsidRDefault="00B110B4" w:rsidP="00B110B4">
      <w:pPr>
        <w:pStyle w:val="Heading4"/>
      </w:pPr>
      <w:bookmarkStart w:id="1340" w:name="_Toc164927978"/>
      <w:bookmarkStart w:id="1341" w:name="_Toc168549781"/>
      <w:bookmarkStart w:id="1342" w:name="_Toc170117846"/>
      <w:bookmarkStart w:id="1343" w:name="_Toc209469928"/>
      <w:bookmarkStart w:id="1344" w:name="_Toc212114589"/>
      <w:bookmarkStart w:id="1345" w:name="_Toc216293232"/>
      <w:r w:rsidRPr="006D68AC">
        <w:t>5.9.2.1</w:t>
      </w:r>
      <w:r w:rsidRPr="006D68AC">
        <w:tab/>
        <w:t>Introduction</w:t>
      </w:r>
      <w:bookmarkEnd w:id="1340"/>
      <w:bookmarkEnd w:id="1341"/>
      <w:bookmarkEnd w:id="1342"/>
      <w:bookmarkEnd w:id="1343"/>
      <w:bookmarkEnd w:id="1344"/>
      <w:bookmarkEnd w:id="1345"/>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Heading4"/>
      </w:pPr>
      <w:bookmarkStart w:id="1346" w:name="_Toc164927979"/>
      <w:bookmarkStart w:id="1347" w:name="_Toc168549782"/>
      <w:bookmarkStart w:id="1348" w:name="_Toc170117847"/>
      <w:bookmarkStart w:id="1349" w:name="_Toc209469929"/>
      <w:bookmarkStart w:id="1350" w:name="_Toc212114590"/>
      <w:bookmarkStart w:id="1351" w:name="_Toc216293233"/>
      <w:r w:rsidRPr="006D68AC">
        <w:t>5.9.2.2</w:t>
      </w:r>
      <w:r w:rsidRPr="006D68AC">
        <w:tab/>
        <w:t>NSCE_ServiceContinuity_</w:t>
      </w:r>
      <w:r w:rsidRPr="006D68AC">
        <w:rPr>
          <w:lang w:val="en-US"/>
        </w:rPr>
        <w:t>Request</w:t>
      </w:r>
      <w:bookmarkEnd w:id="1346"/>
      <w:bookmarkEnd w:id="1347"/>
      <w:bookmarkEnd w:id="1348"/>
      <w:bookmarkEnd w:id="1349"/>
      <w:bookmarkEnd w:id="1350"/>
      <w:bookmarkEnd w:id="1351"/>
    </w:p>
    <w:p w14:paraId="4B279475" w14:textId="77777777" w:rsidR="00B110B4" w:rsidRPr="006D68AC" w:rsidRDefault="00B110B4" w:rsidP="00B110B4">
      <w:pPr>
        <w:pStyle w:val="Heading5"/>
      </w:pPr>
      <w:bookmarkStart w:id="1352" w:name="_Toc164927980"/>
      <w:bookmarkStart w:id="1353" w:name="_Toc168549783"/>
      <w:bookmarkStart w:id="1354" w:name="_Toc170117848"/>
      <w:bookmarkStart w:id="1355" w:name="_Toc209469930"/>
      <w:bookmarkStart w:id="1356" w:name="_Toc212114591"/>
      <w:bookmarkStart w:id="1357" w:name="_Toc216293234"/>
      <w:r w:rsidRPr="006D68AC">
        <w:t>5.9.2.2.1</w:t>
      </w:r>
      <w:r w:rsidRPr="006D68AC">
        <w:tab/>
        <w:t>General</w:t>
      </w:r>
      <w:bookmarkEnd w:id="1352"/>
      <w:bookmarkEnd w:id="1353"/>
      <w:bookmarkEnd w:id="1354"/>
      <w:bookmarkEnd w:id="1355"/>
      <w:bookmarkEnd w:id="1356"/>
      <w:bookmarkEnd w:id="1357"/>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Heading5"/>
      </w:pPr>
      <w:bookmarkStart w:id="1358" w:name="_Toc164927981"/>
      <w:bookmarkStart w:id="1359" w:name="_Toc168549784"/>
      <w:bookmarkStart w:id="1360" w:name="_Toc170117849"/>
      <w:bookmarkStart w:id="1361" w:name="_Toc209469931"/>
      <w:bookmarkStart w:id="1362" w:name="_Toc212114592"/>
      <w:bookmarkStart w:id="1363" w:name="_Toc216293235"/>
      <w:r w:rsidRPr="006D68AC">
        <w:t>5.9.2.2.2</w:t>
      </w:r>
      <w:r w:rsidRPr="006D68AC">
        <w:tab/>
        <w:t>Edge service continuity requirement</w:t>
      </w:r>
      <w:r w:rsidRPr="006D68AC">
        <w:rPr>
          <w:rFonts w:cs="Courier New"/>
          <w:szCs w:val="16"/>
        </w:rPr>
        <w:t xml:space="preserve"> Request</w:t>
      </w:r>
      <w:bookmarkEnd w:id="1358"/>
      <w:bookmarkEnd w:id="1359"/>
      <w:bookmarkEnd w:id="1360"/>
      <w:bookmarkEnd w:id="1361"/>
      <w:bookmarkEnd w:id="1362"/>
      <w:bookmarkEnd w:id="1363"/>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364" w:name="_MON_1774093900"/>
    <w:bookmarkEnd w:id="1364"/>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4.9pt" o:ole="">
            <v:imagedata r:id="rId87" o:title=""/>
          </v:shape>
          <o:OLEObject Type="Embed" ProgID="Word.Document.8" ShapeID="_x0000_i1065" DrawAspect="Content" ObjectID="_1826906778"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Heading4"/>
      </w:pPr>
      <w:bookmarkStart w:id="1365" w:name="_Toc164927982"/>
      <w:bookmarkStart w:id="1366" w:name="_Toc168549785"/>
      <w:bookmarkStart w:id="1367" w:name="_Toc170117850"/>
      <w:bookmarkStart w:id="1368" w:name="_Toc209469932"/>
      <w:bookmarkStart w:id="1369" w:name="_Toc212114593"/>
      <w:bookmarkStart w:id="1370" w:name="_Toc216293236"/>
      <w:r w:rsidRPr="006D68AC">
        <w:t>5.9.2.3</w:t>
      </w:r>
      <w:r w:rsidRPr="006D68AC">
        <w:tab/>
        <w:t>NSCE_ServiceContinuity_Notify</w:t>
      </w:r>
      <w:bookmarkEnd w:id="1365"/>
      <w:bookmarkEnd w:id="1366"/>
      <w:bookmarkEnd w:id="1367"/>
      <w:bookmarkEnd w:id="1368"/>
      <w:bookmarkEnd w:id="1369"/>
      <w:bookmarkEnd w:id="1370"/>
    </w:p>
    <w:p w14:paraId="057DCC5A" w14:textId="77777777" w:rsidR="00B110B4" w:rsidRPr="006D68AC" w:rsidRDefault="00B110B4" w:rsidP="00B110B4">
      <w:pPr>
        <w:pStyle w:val="Heading5"/>
      </w:pPr>
      <w:bookmarkStart w:id="1371" w:name="_Toc164927983"/>
      <w:bookmarkStart w:id="1372" w:name="_Toc168549786"/>
      <w:bookmarkStart w:id="1373" w:name="_Toc170117851"/>
      <w:bookmarkStart w:id="1374" w:name="_Toc209469933"/>
      <w:bookmarkStart w:id="1375" w:name="_Toc212114594"/>
      <w:bookmarkStart w:id="1376" w:name="_Toc216293237"/>
      <w:r w:rsidRPr="006D68AC">
        <w:t>5.9.2.3.1</w:t>
      </w:r>
      <w:r w:rsidRPr="006D68AC">
        <w:tab/>
        <w:t>General</w:t>
      </w:r>
      <w:bookmarkEnd w:id="1371"/>
      <w:bookmarkEnd w:id="1372"/>
      <w:bookmarkEnd w:id="1373"/>
      <w:bookmarkEnd w:id="1374"/>
      <w:bookmarkEnd w:id="1375"/>
      <w:bookmarkEnd w:id="1376"/>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Heading5"/>
      </w:pPr>
      <w:bookmarkStart w:id="1377" w:name="_Toc164927984"/>
      <w:bookmarkStart w:id="1378" w:name="_Toc168549787"/>
      <w:bookmarkStart w:id="1379" w:name="_Toc170117852"/>
      <w:bookmarkStart w:id="1380" w:name="_Toc209469934"/>
      <w:bookmarkStart w:id="1381" w:name="_Toc212114595"/>
      <w:bookmarkStart w:id="1382" w:name="_Toc216293238"/>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377"/>
      <w:bookmarkEnd w:id="1378"/>
      <w:bookmarkEnd w:id="1379"/>
      <w:bookmarkEnd w:id="1380"/>
      <w:bookmarkEnd w:id="1381"/>
      <w:bookmarkEnd w:id="1382"/>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6.9pt" o:ole="">
            <v:imagedata r:id="rId89" o:title=""/>
          </v:shape>
          <o:OLEObject Type="Embed" ProgID="Word.Document.8" ShapeID="_x0000_i1066" DrawAspect="Content" ObjectID="_1826906779"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Heading4"/>
      </w:pPr>
      <w:bookmarkStart w:id="1383" w:name="_Toc164927985"/>
      <w:bookmarkStart w:id="1384" w:name="_Toc168549788"/>
      <w:bookmarkStart w:id="1385" w:name="_Toc170117853"/>
      <w:bookmarkStart w:id="1386" w:name="_Toc209469935"/>
      <w:bookmarkStart w:id="1387" w:name="_Toc212114596"/>
      <w:bookmarkStart w:id="1388" w:name="_Toc216293239"/>
      <w:r w:rsidRPr="006D68AC">
        <w:t>5.9.2.4</w:t>
      </w:r>
      <w:r w:rsidRPr="006D68AC">
        <w:tab/>
        <w:t>NSCE_ServiceContinuity_</w:t>
      </w:r>
      <w:r w:rsidRPr="006D68AC">
        <w:rPr>
          <w:lang w:val="en-US"/>
        </w:rPr>
        <w:t>N</w:t>
      </w:r>
      <w:r w:rsidRPr="006D68AC">
        <w:t>egotiate</w:t>
      </w:r>
      <w:bookmarkEnd w:id="1383"/>
      <w:bookmarkEnd w:id="1384"/>
      <w:bookmarkEnd w:id="1385"/>
      <w:bookmarkEnd w:id="1386"/>
      <w:bookmarkEnd w:id="1387"/>
      <w:bookmarkEnd w:id="1388"/>
    </w:p>
    <w:p w14:paraId="49207C1F" w14:textId="77777777" w:rsidR="00B110B4" w:rsidRPr="006D68AC" w:rsidRDefault="00B110B4" w:rsidP="00B110B4">
      <w:pPr>
        <w:pStyle w:val="Heading5"/>
      </w:pPr>
      <w:bookmarkStart w:id="1389" w:name="_Toc164927986"/>
      <w:bookmarkStart w:id="1390" w:name="_Toc168549789"/>
      <w:bookmarkStart w:id="1391" w:name="_Toc170117854"/>
      <w:bookmarkStart w:id="1392" w:name="_Toc209469936"/>
      <w:bookmarkStart w:id="1393" w:name="_Toc212114597"/>
      <w:bookmarkStart w:id="1394" w:name="_Toc216293240"/>
      <w:r w:rsidRPr="006D68AC">
        <w:t>5.9.2.4.1</w:t>
      </w:r>
      <w:r w:rsidRPr="006D68AC">
        <w:tab/>
        <w:t>General</w:t>
      </w:r>
      <w:bookmarkEnd w:id="1389"/>
      <w:bookmarkEnd w:id="1390"/>
      <w:bookmarkEnd w:id="1391"/>
      <w:bookmarkEnd w:id="1392"/>
      <w:bookmarkEnd w:id="1393"/>
      <w:bookmarkEnd w:id="139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Heading5"/>
      </w:pPr>
      <w:bookmarkStart w:id="1395" w:name="_Toc164927987"/>
      <w:bookmarkStart w:id="1396" w:name="_Toc168549790"/>
      <w:bookmarkStart w:id="1397" w:name="_Toc170117855"/>
      <w:bookmarkStart w:id="1398" w:name="_Toc209469937"/>
      <w:bookmarkStart w:id="1399" w:name="_Toc212114598"/>
      <w:bookmarkStart w:id="1400" w:name="_Toc216293241"/>
      <w:r w:rsidRPr="006D68AC">
        <w:t>5.9.2.4.2</w:t>
      </w:r>
      <w:r w:rsidRPr="006D68AC">
        <w:tab/>
        <w:t>Edge service continuity negotiation</w:t>
      </w:r>
      <w:r w:rsidRPr="006D68AC">
        <w:rPr>
          <w:rFonts w:cs="Courier New"/>
          <w:szCs w:val="16"/>
        </w:rPr>
        <w:t xml:space="preserve"> Request</w:t>
      </w:r>
      <w:bookmarkEnd w:id="1395"/>
      <w:bookmarkEnd w:id="1396"/>
      <w:bookmarkEnd w:id="1397"/>
      <w:bookmarkEnd w:id="1398"/>
      <w:bookmarkEnd w:id="1399"/>
      <w:bookmarkEnd w:id="1400"/>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401" w:name="_MON_1774094411"/>
    <w:bookmarkEnd w:id="1401"/>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4.9pt" o:ole="">
            <v:imagedata r:id="rId91" o:title=""/>
          </v:shape>
          <o:OLEObject Type="Embed" ProgID="Word.Document.8" ShapeID="_x0000_i1067" DrawAspect="Content" ObjectID="_1826906780"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Heading4"/>
      </w:pPr>
      <w:bookmarkStart w:id="1402" w:name="_Toc164927988"/>
      <w:bookmarkStart w:id="1403" w:name="_Toc168549791"/>
      <w:bookmarkStart w:id="1404" w:name="_Toc170117856"/>
      <w:bookmarkStart w:id="1405" w:name="_Toc209469938"/>
      <w:bookmarkStart w:id="1406" w:name="_Toc212114599"/>
      <w:bookmarkStart w:id="1407" w:name="_Toc216293242"/>
      <w:r w:rsidRPr="006D68AC">
        <w:t>5.9.2.5</w:t>
      </w:r>
      <w:r w:rsidRPr="006D68AC">
        <w:tab/>
        <w:t>NSCE_ServiceContinuity_</w:t>
      </w:r>
      <w:r w:rsidRPr="006D68AC">
        <w:rPr>
          <w:lang w:val="en-US"/>
        </w:rPr>
        <w:t>N</w:t>
      </w:r>
      <w:r w:rsidRPr="006D68AC">
        <w:t>egotiateNotify</w:t>
      </w:r>
      <w:bookmarkEnd w:id="1402"/>
      <w:bookmarkEnd w:id="1403"/>
      <w:bookmarkEnd w:id="1404"/>
      <w:bookmarkEnd w:id="1405"/>
      <w:bookmarkEnd w:id="1406"/>
      <w:bookmarkEnd w:id="1407"/>
    </w:p>
    <w:p w14:paraId="7C526716" w14:textId="77777777" w:rsidR="00B110B4" w:rsidRPr="006D68AC" w:rsidRDefault="00B110B4" w:rsidP="00B110B4">
      <w:pPr>
        <w:pStyle w:val="Heading5"/>
      </w:pPr>
      <w:bookmarkStart w:id="1408" w:name="_Toc164927989"/>
      <w:bookmarkStart w:id="1409" w:name="_Toc168549792"/>
      <w:bookmarkStart w:id="1410" w:name="_Toc170117857"/>
      <w:bookmarkStart w:id="1411" w:name="_Toc209469939"/>
      <w:bookmarkStart w:id="1412" w:name="_Toc212114600"/>
      <w:bookmarkStart w:id="1413" w:name="_Toc216293243"/>
      <w:r w:rsidRPr="006D68AC">
        <w:t>5.9.2.5.1</w:t>
      </w:r>
      <w:r w:rsidRPr="006D68AC">
        <w:tab/>
        <w:t>General</w:t>
      </w:r>
      <w:bookmarkEnd w:id="1408"/>
      <w:bookmarkEnd w:id="1409"/>
      <w:bookmarkEnd w:id="1410"/>
      <w:bookmarkEnd w:id="1411"/>
      <w:bookmarkEnd w:id="1412"/>
      <w:bookmarkEnd w:id="1413"/>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Heading5"/>
      </w:pPr>
      <w:bookmarkStart w:id="1414" w:name="_Toc164927990"/>
      <w:bookmarkStart w:id="1415" w:name="_Toc168549793"/>
      <w:bookmarkStart w:id="1416" w:name="_Toc170117858"/>
      <w:bookmarkStart w:id="1417" w:name="_Toc209469940"/>
      <w:bookmarkStart w:id="1418" w:name="_Toc212114601"/>
      <w:bookmarkStart w:id="1419" w:name="_Toc216293244"/>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414"/>
      <w:bookmarkEnd w:id="1415"/>
      <w:bookmarkEnd w:id="1416"/>
      <w:bookmarkEnd w:id="1417"/>
      <w:bookmarkEnd w:id="1418"/>
      <w:bookmarkEnd w:id="1419"/>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420" w:name="_MON_1774094594"/>
    <w:bookmarkEnd w:id="1420"/>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6.9pt" o:ole="">
            <v:imagedata r:id="rId93" o:title=""/>
          </v:shape>
          <o:OLEObject Type="Embed" ProgID="Word.Document.8" ShapeID="_x0000_i1068" DrawAspect="Content" ObjectID="_1826906781"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Heading2"/>
        <w:rPr>
          <w:lang w:val="en-US" w:eastAsia="zh-CN"/>
        </w:rPr>
      </w:pPr>
      <w:bookmarkStart w:id="1421" w:name="_Toc160649775"/>
      <w:bookmarkStart w:id="1422" w:name="_Toc164927991"/>
      <w:bookmarkStart w:id="1423" w:name="_Toc168549794"/>
      <w:bookmarkStart w:id="1424" w:name="_Toc170117859"/>
      <w:bookmarkStart w:id="1425" w:name="_Toc209469941"/>
      <w:bookmarkStart w:id="1426" w:name="_Toc212114602"/>
      <w:bookmarkStart w:id="1427" w:name="_Toc216293245"/>
      <w:r w:rsidRPr="006D68AC">
        <w:t>5.10</w:t>
      </w:r>
      <w:r w:rsidRPr="006D68AC">
        <w:tab/>
      </w:r>
      <w:r w:rsidRPr="006D68AC">
        <w:rPr>
          <w:lang w:val="en-US"/>
        </w:rPr>
        <w:t>NSCE_</w:t>
      </w:r>
      <w:r w:rsidRPr="006D68AC">
        <w:t>MultiSlicesOptimization</w:t>
      </w:r>
      <w:bookmarkEnd w:id="1421"/>
      <w:bookmarkEnd w:id="1422"/>
      <w:bookmarkEnd w:id="1423"/>
      <w:bookmarkEnd w:id="1424"/>
      <w:bookmarkEnd w:id="1425"/>
      <w:bookmarkEnd w:id="1426"/>
      <w:bookmarkEnd w:id="1427"/>
    </w:p>
    <w:p w14:paraId="775D683A" w14:textId="77777777" w:rsidR="00311EA5" w:rsidRPr="006D68AC" w:rsidRDefault="00311EA5" w:rsidP="00311EA5">
      <w:pPr>
        <w:pStyle w:val="Heading3"/>
        <w:rPr>
          <w:lang w:val="en-US" w:eastAsia="zh-CN"/>
        </w:rPr>
      </w:pPr>
      <w:bookmarkStart w:id="1428" w:name="_Toc160649776"/>
      <w:bookmarkStart w:id="1429" w:name="_Toc164927992"/>
      <w:bookmarkStart w:id="1430" w:name="_Toc168549795"/>
      <w:bookmarkStart w:id="1431" w:name="_Toc170117860"/>
      <w:bookmarkStart w:id="1432" w:name="_Toc209469942"/>
      <w:bookmarkStart w:id="1433" w:name="_Toc212114603"/>
      <w:bookmarkStart w:id="1434" w:name="_Toc216293246"/>
      <w:r w:rsidRPr="006D68AC">
        <w:t>5.10.1</w:t>
      </w:r>
      <w:r w:rsidRPr="006D68AC">
        <w:tab/>
        <w:t>Service Description</w:t>
      </w:r>
      <w:bookmarkEnd w:id="1428"/>
      <w:bookmarkEnd w:id="1429"/>
      <w:bookmarkEnd w:id="1430"/>
      <w:bookmarkEnd w:id="1431"/>
      <w:bookmarkEnd w:id="1432"/>
      <w:bookmarkEnd w:id="1433"/>
      <w:bookmarkEnd w:id="1434"/>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Heading3"/>
        <w:rPr>
          <w:lang w:val="en-US" w:eastAsia="zh-CN"/>
        </w:rPr>
      </w:pPr>
      <w:bookmarkStart w:id="1435" w:name="_Toc160649777"/>
      <w:bookmarkStart w:id="1436" w:name="_Toc164927993"/>
      <w:bookmarkStart w:id="1437" w:name="_Toc168549796"/>
      <w:bookmarkStart w:id="1438" w:name="_Toc170117861"/>
      <w:bookmarkStart w:id="1439" w:name="_Toc209469943"/>
      <w:bookmarkStart w:id="1440" w:name="_Toc212114604"/>
      <w:bookmarkStart w:id="1441" w:name="_Toc216293247"/>
      <w:r w:rsidRPr="006D68AC">
        <w:t>5.10.2</w:t>
      </w:r>
      <w:r w:rsidRPr="006D68AC">
        <w:tab/>
        <w:t>Service Operations</w:t>
      </w:r>
      <w:bookmarkEnd w:id="1435"/>
      <w:bookmarkEnd w:id="1436"/>
      <w:bookmarkEnd w:id="1437"/>
      <w:bookmarkEnd w:id="1438"/>
      <w:bookmarkEnd w:id="1439"/>
      <w:bookmarkEnd w:id="1440"/>
      <w:bookmarkEnd w:id="1441"/>
    </w:p>
    <w:p w14:paraId="139B18A0" w14:textId="77777777" w:rsidR="00311EA5" w:rsidRPr="006D68AC" w:rsidRDefault="00311EA5" w:rsidP="00311EA5">
      <w:pPr>
        <w:pStyle w:val="Heading4"/>
      </w:pPr>
      <w:bookmarkStart w:id="1442" w:name="_Toc160649778"/>
      <w:bookmarkStart w:id="1443" w:name="_Toc164927994"/>
      <w:bookmarkStart w:id="1444" w:name="_Toc168549797"/>
      <w:bookmarkStart w:id="1445" w:name="_Toc170117862"/>
      <w:bookmarkStart w:id="1446" w:name="_Toc209469944"/>
      <w:bookmarkStart w:id="1447" w:name="_Toc212114605"/>
      <w:bookmarkStart w:id="1448" w:name="_Toc216293248"/>
      <w:r w:rsidRPr="006D68AC">
        <w:t>5.10.2.1</w:t>
      </w:r>
      <w:r w:rsidRPr="006D68AC">
        <w:tab/>
        <w:t>Introduction</w:t>
      </w:r>
      <w:bookmarkEnd w:id="1442"/>
      <w:bookmarkEnd w:id="1443"/>
      <w:bookmarkEnd w:id="1444"/>
      <w:bookmarkEnd w:id="1445"/>
      <w:bookmarkEnd w:id="1446"/>
      <w:bookmarkEnd w:id="1447"/>
      <w:bookmarkEnd w:id="1448"/>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Heading4"/>
      </w:pPr>
      <w:bookmarkStart w:id="1449" w:name="_Toc160649779"/>
      <w:bookmarkStart w:id="1450" w:name="_Toc164927995"/>
      <w:bookmarkStart w:id="1451" w:name="_Toc168549798"/>
      <w:bookmarkStart w:id="1452" w:name="_Toc170117863"/>
      <w:bookmarkStart w:id="1453" w:name="_Toc209469945"/>
      <w:bookmarkStart w:id="1454" w:name="_Toc212114606"/>
      <w:bookmarkStart w:id="1455" w:name="_Toc216293249"/>
      <w:r w:rsidRPr="006D68AC">
        <w:t>5.10.2.2</w:t>
      </w:r>
      <w:r w:rsidRPr="006D68AC">
        <w:tab/>
        <w:t>NSCE_MultiSlicesOptimization_Request</w:t>
      </w:r>
      <w:bookmarkEnd w:id="1449"/>
      <w:bookmarkEnd w:id="1450"/>
      <w:bookmarkEnd w:id="1451"/>
      <w:bookmarkEnd w:id="1452"/>
      <w:bookmarkEnd w:id="1453"/>
      <w:bookmarkEnd w:id="1454"/>
      <w:bookmarkEnd w:id="1455"/>
    </w:p>
    <w:p w14:paraId="4AE00B24" w14:textId="77777777" w:rsidR="00311EA5" w:rsidRPr="006D68AC" w:rsidRDefault="00311EA5" w:rsidP="00311EA5">
      <w:pPr>
        <w:pStyle w:val="Heading5"/>
      </w:pPr>
      <w:bookmarkStart w:id="1456" w:name="_Toc160649780"/>
      <w:bookmarkStart w:id="1457" w:name="_Toc164927996"/>
      <w:bookmarkStart w:id="1458" w:name="_Toc168549799"/>
      <w:bookmarkStart w:id="1459" w:name="_Toc170117864"/>
      <w:bookmarkStart w:id="1460" w:name="_Toc209469946"/>
      <w:bookmarkStart w:id="1461" w:name="_Toc212114607"/>
      <w:bookmarkStart w:id="1462" w:name="_Toc216293250"/>
      <w:r w:rsidRPr="006D68AC">
        <w:t>5.10.2.2.1</w:t>
      </w:r>
      <w:r w:rsidRPr="006D68AC">
        <w:tab/>
        <w:t>General</w:t>
      </w:r>
      <w:bookmarkEnd w:id="1456"/>
      <w:bookmarkEnd w:id="1457"/>
      <w:bookmarkEnd w:id="1458"/>
      <w:bookmarkEnd w:id="1459"/>
      <w:bookmarkEnd w:id="1460"/>
      <w:bookmarkEnd w:id="1461"/>
      <w:bookmarkEnd w:id="146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Heading5"/>
      </w:pPr>
      <w:bookmarkStart w:id="1463" w:name="_Toc160649781"/>
      <w:bookmarkStart w:id="1464" w:name="_Toc164927997"/>
      <w:bookmarkStart w:id="1465" w:name="_Toc168549800"/>
      <w:bookmarkStart w:id="1466" w:name="_Toc170117865"/>
      <w:bookmarkStart w:id="1467" w:name="_Toc209469947"/>
      <w:bookmarkStart w:id="1468" w:name="_Toc212114608"/>
      <w:bookmarkStart w:id="1469" w:name="_Toc216293251"/>
      <w:r w:rsidRPr="006D68AC">
        <w:t>5.10.2.2.2</w:t>
      </w:r>
      <w:r w:rsidRPr="006D68AC">
        <w:tab/>
        <w:t>Multiple Slices Optimization Request</w:t>
      </w:r>
      <w:bookmarkEnd w:id="1463"/>
      <w:bookmarkEnd w:id="1464"/>
      <w:bookmarkEnd w:id="1465"/>
      <w:bookmarkEnd w:id="1466"/>
      <w:bookmarkEnd w:id="1467"/>
      <w:bookmarkEnd w:id="1468"/>
      <w:bookmarkEnd w:id="1469"/>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35pt;mso-width-percent:0;mso-height-percent:0;mso-width-percent:0;mso-height-percent:0" o:ole="">
            <v:imagedata r:id="rId95" o:title=""/>
          </v:shape>
          <o:OLEObject Type="Embed" ProgID="Word.Document.8" ShapeID="_x0000_i1069" DrawAspect="Content" ObjectID="_1826906782"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Heading2"/>
      </w:pPr>
      <w:bookmarkStart w:id="1470" w:name="_Toc160649782"/>
      <w:bookmarkStart w:id="1471" w:name="_Toc164927998"/>
      <w:bookmarkStart w:id="1472" w:name="_Toc168549801"/>
      <w:bookmarkStart w:id="1473" w:name="_Toc170117866"/>
      <w:bookmarkStart w:id="1474" w:name="_Toc209469948"/>
      <w:bookmarkStart w:id="1475" w:name="_Toc212114609"/>
      <w:bookmarkStart w:id="1476" w:name="_Toc216293252"/>
      <w:r w:rsidRPr="006D68AC">
        <w:t>5.11</w:t>
      </w:r>
      <w:r w:rsidRPr="006D68AC">
        <w:tab/>
      </w:r>
      <w:r w:rsidRPr="006D68AC">
        <w:rPr>
          <w:lang w:val="en-US"/>
        </w:rPr>
        <w:t>NSCE_NetworkSliceAdaptation</w:t>
      </w:r>
      <w:bookmarkEnd w:id="1324"/>
      <w:bookmarkEnd w:id="1325"/>
      <w:bookmarkEnd w:id="1326"/>
      <w:bookmarkEnd w:id="1470"/>
      <w:bookmarkEnd w:id="1471"/>
      <w:bookmarkEnd w:id="1472"/>
      <w:bookmarkEnd w:id="1473"/>
      <w:bookmarkEnd w:id="1474"/>
      <w:bookmarkEnd w:id="1475"/>
      <w:bookmarkEnd w:id="1476"/>
    </w:p>
    <w:p w14:paraId="5A77A4E6" w14:textId="77777777" w:rsidR="00311EA5" w:rsidRPr="006D68AC" w:rsidRDefault="00311EA5" w:rsidP="00311EA5">
      <w:pPr>
        <w:pStyle w:val="Heading3"/>
      </w:pPr>
      <w:bookmarkStart w:id="1477" w:name="_Toc160649783"/>
      <w:bookmarkStart w:id="1478" w:name="_Toc164927999"/>
      <w:bookmarkStart w:id="1479" w:name="_Toc168549802"/>
      <w:bookmarkStart w:id="1480" w:name="_Toc170117867"/>
      <w:bookmarkStart w:id="1481" w:name="_Toc209469949"/>
      <w:bookmarkStart w:id="1482" w:name="_Toc212114610"/>
      <w:bookmarkStart w:id="1483" w:name="_Toc157434544"/>
      <w:bookmarkStart w:id="1484" w:name="_Toc157436259"/>
      <w:bookmarkStart w:id="1485" w:name="_Toc157440099"/>
      <w:bookmarkStart w:id="1486" w:name="_Toc216293253"/>
      <w:r w:rsidRPr="006D68AC">
        <w:t>5.11.1</w:t>
      </w:r>
      <w:r w:rsidRPr="006D68AC">
        <w:tab/>
        <w:t>Service Description</w:t>
      </w:r>
      <w:bookmarkEnd w:id="1477"/>
      <w:bookmarkEnd w:id="1478"/>
      <w:bookmarkEnd w:id="1479"/>
      <w:bookmarkEnd w:id="1480"/>
      <w:bookmarkEnd w:id="1481"/>
      <w:bookmarkEnd w:id="1482"/>
      <w:bookmarkEnd w:id="1486"/>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Heading3"/>
      </w:pPr>
      <w:bookmarkStart w:id="1487" w:name="_Toc160649784"/>
      <w:bookmarkStart w:id="1488" w:name="_Toc164928000"/>
      <w:bookmarkStart w:id="1489" w:name="_Toc168549803"/>
      <w:bookmarkStart w:id="1490" w:name="_Toc170117868"/>
      <w:bookmarkStart w:id="1491" w:name="_Toc209469950"/>
      <w:bookmarkStart w:id="1492" w:name="_Toc212114611"/>
      <w:bookmarkStart w:id="1493" w:name="_Toc216293254"/>
      <w:r w:rsidRPr="006D68AC">
        <w:t>5.11.2</w:t>
      </w:r>
      <w:r w:rsidRPr="006D68AC">
        <w:tab/>
        <w:t>Service Operations</w:t>
      </w:r>
      <w:bookmarkEnd w:id="1487"/>
      <w:bookmarkEnd w:id="1488"/>
      <w:bookmarkEnd w:id="1489"/>
      <w:bookmarkEnd w:id="1490"/>
      <w:bookmarkEnd w:id="1491"/>
      <w:bookmarkEnd w:id="1492"/>
      <w:bookmarkEnd w:id="1493"/>
    </w:p>
    <w:p w14:paraId="748FBE1B" w14:textId="77777777" w:rsidR="00311EA5" w:rsidRPr="006D68AC" w:rsidRDefault="00311EA5" w:rsidP="00311EA5">
      <w:pPr>
        <w:pStyle w:val="Heading4"/>
      </w:pPr>
      <w:bookmarkStart w:id="1494" w:name="_Toc160649785"/>
      <w:bookmarkStart w:id="1495" w:name="_Toc164928001"/>
      <w:bookmarkStart w:id="1496" w:name="_Toc168549804"/>
      <w:bookmarkStart w:id="1497" w:name="_Toc170117869"/>
      <w:bookmarkStart w:id="1498" w:name="_Toc209469951"/>
      <w:bookmarkStart w:id="1499" w:name="_Toc212114612"/>
      <w:bookmarkStart w:id="1500" w:name="_Toc157434545"/>
      <w:bookmarkStart w:id="1501" w:name="_Toc157436260"/>
      <w:bookmarkStart w:id="1502" w:name="_Toc157440100"/>
      <w:bookmarkStart w:id="1503" w:name="_Toc216293255"/>
      <w:bookmarkEnd w:id="1483"/>
      <w:bookmarkEnd w:id="1484"/>
      <w:bookmarkEnd w:id="1485"/>
      <w:r w:rsidRPr="006D68AC">
        <w:t>5.11.2.1</w:t>
      </w:r>
      <w:r w:rsidRPr="006D68AC">
        <w:tab/>
        <w:t>Introduction</w:t>
      </w:r>
      <w:bookmarkEnd w:id="1494"/>
      <w:bookmarkEnd w:id="1495"/>
      <w:bookmarkEnd w:id="1496"/>
      <w:bookmarkEnd w:id="1497"/>
      <w:bookmarkEnd w:id="1498"/>
      <w:bookmarkEnd w:id="1499"/>
      <w:bookmarkEnd w:id="1503"/>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Heading4"/>
      </w:pPr>
      <w:bookmarkStart w:id="1504" w:name="_Toc160649786"/>
      <w:bookmarkStart w:id="1505" w:name="_Toc164928002"/>
      <w:bookmarkStart w:id="1506" w:name="_Toc168549805"/>
      <w:bookmarkStart w:id="1507" w:name="_Toc170117870"/>
      <w:bookmarkStart w:id="1508" w:name="_Toc209469952"/>
      <w:bookmarkStart w:id="1509" w:name="_Toc212114613"/>
      <w:bookmarkStart w:id="1510" w:name="_Toc216293256"/>
      <w:r w:rsidRPr="006D68AC">
        <w:t>5.11.2.2</w:t>
      </w:r>
      <w:r w:rsidRPr="006D68AC">
        <w:tab/>
        <w:t>Network_slice_adaptation</w:t>
      </w:r>
      <w:bookmarkEnd w:id="1500"/>
      <w:bookmarkEnd w:id="1501"/>
      <w:bookmarkEnd w:id="1502"/>
      <w:bookmarkEnd w:id="1504"/>
      <w:bookmarkEnd w:id="1505"/>
      <w:bookmarkEnd w:id="1506"/>
      <w:bookmarkEnd w:id="1507"/>
      <w:bookmarkEnd w:id="1508"/>
      <w:bookmarkEnd w:id="1509"/>
      <w:bookmarkEnd w:id="1510"/>
    </w:p>
    <w:p w14:paraId="001B67EB" w14:textId="77777777" w:rsidR="009A4BE1" w:rsidRPr="006D68AC" w:rsidRDefault="009A4BE1" w:rsidP="009A4BE1">
      <w:pPr>
        <w:pStyle w:val="Heading5"/>
      </w:pPr>
      <w:bookmarkStart w:id="1511" w:name="_Toc157434546"/>
      <w:bookmarkStart w:id="1512" w:name="_Toc157436261"/>
      <w:bookmarkStart w:id="1513" w:name="_Toc157440101"/>
      <w:bookmarkStart w:id="1514" w:name="_Toc160649787"/>
      <w:bookmarkStart w:id="1515" w:name="_Toc164928003"/>
      <w:bookmarkStart w:id="1516" w:name="_Toc168549806"/>
      <w:bookmarkStart w:id="1517" w:name="_Toc170117871"/>
      <w:bookmarkStart w:id="1518" w:name="_Toc209469953"/>
      <w:bookmarkStart w:id="1519" w:name="_Toc212114614"/>
      <w:bookmarkStart w:id="1520" w:name="_Toc216293257"/>
      <w:r w:rsidRPr="006D68AC">
        <w:t>5.11.2.2.1</w:t>
      </w:r>
      <w:r w:rsidRPr="006D68AC">
        <w:tab/>
        <w:t>General</w:t>
      </w:r>
      <w:bookmarkEnd w:id="1511"/>
      <w:bookmarkEnd w:id="1512"/>
      <w:bookmarkEnd w:id="1513"/>
      <w:bookmarkEnd w:id="1514"/>
      <w:bookmarkEnd w:id="1515"/>
      <w:bookmarkEnd w:id="1516"/>
      <w:bookmarkEnd w:id="1517"/>
      <w:bookmarkEnd w:id="1518"/>
      <w:bookmarkEnd w:id="1519"/>
      <w:bookmarkEnd w:id="1520"/>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Heading5"/>
      </w:pPr>
      <w:bookmarkStart w:id="1521" w:name="_Toc160649789"/>
      <w:bookmarkStart w:id="1522" w:name="_Toc164928004"/>
      <w:bookmarkStart w:id="1523" w:name="_Toc168549807"/>
      <w:bookmarkStart w:id="1524" w:name="_Toc170117872"/>
      <w:bookmarkStart w:id="1525" w:name="_Toc209469954"/>
      <w:bookmarkStart w:id="1526" w:name="_Toc212114615"/>
      <w:bookmarkStart w:id="1527" w:name="_Toc216293258"/>
      <w:r w:rsidRPr="006D68AC">
        <w:t>5.11.2.2.2</w:t>
      </w:r>
      <w:r w:rsidRPr="006D68AC">
        <w:tab/>
        <w:t>Network Slice Adaptation Request</w:t>
      </w:r>
      <w:bookmarkEnd w:id="1521"/>
      <w:bookmarkEnd w:id="1522"/>
      <w:bookmarkEnd w:id="1523"/>
      <w:bookmarkEnd w:id="1524"/>
      <w:bookmarkEnd w:id="1525"/>
      <w:bookmarkEnd w:id="1526"/>
      <w:bookmarkEnd w:id="1527"/>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35pt;mso-width-percent:0;mso-height-percent:0;mso-width-percent:0;mso-height-percent:0" o:ole="">
            <v:imagedata r:id="rId97" o:title=""/>
          </v:shape>
          <o:OLEObject Type="Embed" ProgID="Word.Document.8" ShapeID="_x0000_i1070" DrawAspect="Content" ObjectID="_1826906783"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SimSun"/>
        </w:rPr>
      </w:pPr>
      <w:r w:rsidRPr="006D68AC">
        <w:t>-</w:t>
      </w:r>
      <w:r w:rsidRPr="006D68AC">
        <w:tab/>
        <w:t>send guidance information to the PCF via the NEF as part of the AF-driven</w:t>
      </w:r>
      <w:r w:rsidRPr="006D68AC">
        <w:rPr>
          <w:rFonts w:eastAsia="SimSun"/>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t>-</w:t>
      </w:r>
      <w:r w:rsidRPr="006D68AC">
        <w:tab/>
        <w:t>the AdaptFailCause data structure containing the cause of the network slice adaptation failure.</w:t>
      </w:r>
    </w:p>
    <w:p w14:paraId="3802E47B" w14:textId="77777777" w:rsidR="00311EA5" w:rsidRPr="006D68AC" w:rsidRDefault="00311EA5" w:rsidP="00311EA5">
      <w:pPr>
        <w:pStyle w:val="Heading4"/>
      </w:pPr>
      <w:bookmarkStart w:id="1528" w:name="_Toc160649790"/>
      <w:bookmarkStart w:id="1529" w:name="_Toc164928005"/>
      <w:bookmarkStart w:id="1530" w:name="_Toc168549808"/>
      <w:bookmarkStart w:id="1531" w:name="_Toc170117873"/>
      <w:bookmarkStart w:id="1532" w:name="_Toc209469955"/>
      <w:bookmarkStart w:id="1533" w:name="_Toc212114616"/>
      <w:bookmarkStart w:id="1534" w:name="_Toc216293259"/>
      <w:r w:rsidRPr="006D68AC">
        <w:t>5.11.2.3</w:t>
      </w:r>
      <w:r w:rsidRPr="006D68AC">
        <w:tab/>
      </w:r>
      <w:r w:rsidRPr="006D68AC">
        <w:rPr>
          <w:lang w:val="en-US"/>
        </w:rPr>
        <w:t>NSCE_NetworkSliceAdaptation_Notify</w:t>
      </w:r>
      <w:bookmarkEnd w:id="1528"/>
      <w:bookmarkEnd w:id="1529"/>
      <w:bookmarkEnd w:id="1530"/>
      <w:bookmarkEnd w:id="1531"/>
      <w:bookmarkEnd w:id="1532"/>
      <w:bookmarkEnd w:id="1533"/>
      <w:bookmarkEnd w:id="1534"/>
    </w:p>
    <w:p w14:paraId="62042703" w14:textId="77777777" w:rsidR="00311EA5" w:rsidRPr="006D68AC" w:rsidRDefault="00311EA5" w:rsidP="00311EA5">
      <w:pPr>
        <w:pStyle w:val="Heading5"/>
      </w:pPr>
      <w:bookmarkStart w:id="1535" w:name="_Toc160649791"/>
      <w:bookmarkStart w:id="1536" w:name="_Toc164928006"/>
      <w:bookmarkStart w:id="1537" w:name="_Toc168549809"/>
      <w:bookmarkStart w:id="1538" w:name="_Toc170117874"/>
      <w:bookmarkStart w:id="1539" w:name="_Toc209469956"/>
      <w:bookmarkStart w:id="1540" w:name="_Toc212114617"/>
      <w:bookmarkStart w:id="1541" w:name="_Toc216293260"/>
      <w:r w:rsidRPr="006D68AC">
        <w:t>5.11.2.3.1</w:t>
      </w:r>
      <w:r w:rsidRPr="006D68AC">
        <w:tab/>
        <w:t>General</w:t>
      </w:r>
      <w:bookmarkEnd w:id="1535"/>
      <w:bookmarkEnd w:id="1536"/>
      <w:bookmarkEnd w:id="1537"/>
      <w:bookmarkEnd w:id="1538"/>
      <w:bookmarkEnd w:id="1539"/>
      <w:bookmarkEnd w:id="1540"/>
      <w:bookmarkEnd w:id="154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Heading5"/>
      </w:pPr>
      <w:bookmarkStart w:id="1542" w:name="_Toc160649792"/>
      <w:bookmarkStart w:id="1543" w:name="_Toc164928007"/>
      <w:bookmarkStart w:id="1544" w:name="_Toc168549810"/>
      <w:bookmarkStart w:id="1545" w:name="_Toc170117875"/>
      <w:bookmarkStart w:id="1546" w:name="_Toc209469957"/>
      <w:bookmarkStart w:id="1547" w:name="_Toc212114618"/>
      <w:bookmarkStart w:id="1548" w:name="_Toc216293261"/>
      <w:r w:rsidRPr="006D68AC">
        <w:t>5.11.2.3.2</w:t>
      </w:r>
      <w:r w:rsidRPr="006D68AC">
        <w:tab/>
        <w:t xml:space="preserve">Network Slice Adaptation Status </w:t>
      </w:r>
      <w:r w:rsidRPr="006D68AC">
        <w:rPr>
          <w:lang w:val="en-US"/>
        </w:rPr>
        <w:t>Notification</w:t>
      </w:r>
      <w:bookmarkEnd w:id="1542"/>
      <w:bookmarkEnd w:id="1543"/>
      <w:bookmarkEnd w:id="1544"/>
      <w:bookmarkEnd w:id="1545"/>
      <w:bookmarkEnd w:id="1546"/>
      <w:bookmarkEnd w:id="1547"/>
      <w:bookmarkEnd w:id="1548"/>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549" w:name="_MON_1768492208"/>
    <w:bookmarkEnd w:id="1549"/>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6.9pt" o:ole="">
            <v:imagedata r:id="rId99" o:title=""/>
          </v:shape>
          <o:OLEObject Type="Embed" ProgID="Word.Document.8" ShapeID="_x0000_i1071" DrawAspect="Content" ObjectID="_1826906784"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Heading2"/>
      </w:pPr>
      <w:bookmarkStart w:id="1550" w:name="_Toc157434548"/>
      <w:bookmarkStart w:id="1551" w:name="_Toc157436263"/>
      <w:bookmarkStart w:id="1552" w:name="_Toc157440103"/>
      <w:bookmarkStart w:id="1553" w:name="_Toc160649793"/>
      <w:bookmarkStart w:id="1554" w:name="_Toc164928008"/>
      <w:bookmarkStart w:id="1555" w:name="_Toc168549811"/>
      <w:bookmarkStart w:id="1556" w:name="_Toc170117876"/>
      <w:bookmarkStart w:id="1557" w:name="_Toc209469958"/>
      <w:bookmarkStart w:id="1558" w:name="_Toc212114619"/>
      <w:bookmarkStart w:id="1559" w:name="_Toc216293262"/>
      <w:r w:rsidRPr="006D68AC">
        <w:t>5.12</w:t>
      </w:r>
      <w:r w:rsidRPr="006D68AC">
        <w:tab/>
      </w:r>
      <w:r w:rsidRPr="006D68AC">
        <w:rPr>
          <w:lang w:val="en-US"/>
        </w:rPr>
        <w:t>NSCE_SliceCommService</w:t>
      </w:r>
      <w:bookmarkEnd w:id="1550"/>
      <w:bookmarkEnd w:id="1551"/>
      <w:bookmarkEnd w:id="1552"/>
      <w:bookmarkEnd w:id="1553"/>
      <w:bookmarkEnd w:id="1554"/>
      <w:bookmarkEnd w:id="1555"/>
      <w:bookmarkEnd w:id="1556"/>
      <w:bookmarkEnd w:id="1557"/>
      <w:bookmarkEnd w:id="1558"/>
      <w:bookmarkEnd w:id="1559"/>
    </w:p>
    <w:p w14:paraId="2CD1A70F" w14:textId="77777777" w:rsidR="00091209" w:rsidRPr="006D68AC" w:rsidRDefault="00091209" w:rsidP="00091209">
      <w:pPr>
        <w:pStyle w:val="Heading3"/>
      </w:pPr>
      <w:bookmarkStart w:id="1560" w:name="_Toc157434549"/>
      <w:bookmarkStart w:id="1561" w:name="_Toc157436264"/>
      <w:bookmarkStart w:id="1562" w:name="_Toc157440104"/>
      <w:bookmarkStart w:id="1563" w:name="_Toc160649794"/>
      <w:bookmarkStart w:id="1564" w:name="_Toc164928009"/>
      <w:bookmarkStart w:id="1565" w:name="_Toc168549812"/>
      <w:bookmarkStart w:id="1566" w:name="_Toc170117877"/>
      <w:bookmarkStart w:id="1567" w:name="_Toc209469959"/>
      <w:bookmarkStart w:id="1568" w:name="_Toc212114620"/>
      <w:bookmarkStart w:id="1569" w:name="_Toc216293263"/>
      <w:r w:rsidRPr="006D68AC">
        <w:t>5.12.1</w:t>
      </w:r>
      <w:r w:rsidRPr="006D68AC">
        <w:tab/>
        <w:t>Service Description</w:t>
      </w:r>
      <w:bookmarkEnd w:id="1560"/>
      <w:bookmarkEnd w:id="1561"/>
      <w:bookmarkEnd w:id="1562"/>
      <w:bookmarkEnd w:id="1563"/>
      <w:bookmarkEnd w:id="1564"/>
      <w:bookmarkEnd w:id="1565"/>
      <w:bookmarkEnd w:id="1566"/>
      <w:bookmarkEnd w:id="1567"/>
      <w:bookmarkEnd w:id="1568"/>
      <w:bookmarkEnd w:id="1569"/>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Heading3"/>
        <w:rPr>
          <w:lang w:eastAsia="zh-CN"/>
        </w:rPr>
      </w:pPr>
      <w:bookmarkStart w:id="1570" w:name="_Toc160649795"/>
      <w:bookmarkStart w:id="1571" w:name="_Toc164928010"/>
      <w:bookmarkStart w:id="1572" w:name="_Toc168549813"/>
      <w:bookmarkStart w:id="1573" w:name="_Toc170117878"/>
      <w:bookmarkStart w:id="1574" w:name="_Toc209469960"/>
      <w:bookmarkStart w:id="1575" w:name="_Toc212114621"/>
      <w:bookmarkStart w:id="1576" w:name="_Toc157434550"/>
      <w:bookmarkStart w:id="1577" w:name="_Toc157436265"/>
      <w:bookmarkStart w:id="1578" w:name="_Toc157440105"/>
      <w:bookmarkStart w:id="1579" w:name="_Toc216293264"/>
      <w:r w:rsidRPr="006D68AC">
        <w:t>5.12.2</w:t>
      </w:r>
      <w:r w:rsidRPr="006D68AC">
        <w:tab/>
        <w:t>Service Operations</w:t>
      </w:r>
      <w:bookmarkEnd w:id="1570"/>
      <w:bookmarkEnd w:id="1571"/>
      <w:bookmarkEnd w:id="1572"/>
      <w:bookmarkEnd w:id="1573"/>
      <w:bookmarkEnd w:id="1574"/>
      <w:bookmarkEnd w:id="1575"/>
      <w:bookmarkEnd w:id="1579"/>
    </w:p>
    <w:p w14:paraId="724A3DEB" w14:textId="77777777" w:rsidR="00091209" w:rsidRPr="006D68AC" w:rsidRDefault="00091209" w:rsidP="00091209">
      <w:pPr>
        <w:pStyle w:val="Heading4"/>
      </w:pPr>
      <w:bookmarkStart w:id="1580" w:name="_Toc160649796"/>
      <w:bookmarkStart w:id="1581" w:name="_Toc164928011"/>
      <w:bookmarkStart w:id="1582" w:name="_Toc168549814"/>
      <w:bookmarkStart w:id="1583" w:name="_Toc170117879"/>
      <w:bookmarkStart w:id="1584" w:name="_Toc209469961"/>
      <w:bookmarkStart w:id="1585" w:name="_Toc212114622"/>
      <w:bookmarkStart w:id="1586" w:name="_Toc216293265"/>
      <w:r w:rsidRPr="006D68AC">
        <w:t>5.12.2.1</w:t>
      </w:r>
      <w:r w:rsidRPr="006D68AC">
        <w:tab/>
        <w:t>Introduction</w:t>
      </w:r>
      <w:bookmarkEnd w:id="1576"/>
      <w:bookmarkEnd w:id="1577"/>
      <w:bookmarkEnd w:id="1578"/>
      <w:bookmarkEnd w:id="1580"/>
      <w:bookmarkEnd w:id="1581"/>
      <w:bookmarkEnd w:id="1582"/>
      <w:bookmarkEnd w:id="1583"/>
      <w:bookmarkEnd w:id="1584"/>
      <w:bookmarkEnd w:id="1585"/>
      <w:bookmarkEnd w:id="1586"/>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Heading4"/>
      </w:pPr>
      <w:bookmarkStart w:id="1587" w:name="_Toc157434551"/>
      <w:bookmarkStart w:id="1588" w:name="_Toc157436266"/>
      <w:bookmarkStart w:id="1589" w:name="_Toc157440106"/>
      <w:bookmarkStart w:id="1590" w:name="_Toc160649797"/>
      <w:bookmarkStart w:id="1591" w:name="_Toc164928012"/>
      <w:bookmarkStart w:id="1592" w:name="_Toc168549815"/>
      <w:bookmarkStart w:id="1593" w:name="_Toc170117880"/>
      <w:bookmarkStart w:id="1594" w:name="_Toc209469962"/>
      <w:bookmarkStart w:id="1595" w:name="_Toc212114623"/>
      <w:bookmarkStart w:id="1596" w:name="_Toc216293266"/>
      <w:r w:rsidRPr="006D68AC">
        <w:t>5.12.2.2</w:t>
      </w:r>
      <w:r w:rsidRPr="006D68AC">
        <w:tab/>
      </w:r>
      <w:r w:rsidRPr="006D68AC">
        <w:rPr>
          <w:lang w:val="en-US"/>
        </w:rPr>
        <w:t>NSCE_SliceCommService</w:t>
      </w:r>
      <w:r w:rsidRPr="006D68AC">
        <w:t>_Create</w:t>
      </w:r>
      <w:bookmarkEnd w:id="1587"/>
      <w:bookmarkEnd w:id="1588"/>
      <w:bookmarkEnd w:id="1589"/>
      <w:bookmarkEnd w:id="1590"/>
      <w:bookmarkEnd w:id="1591"/>
      <w:bookmarkEnd w:id="1592"/>
      <w:bookmarkEnd w:id="1593"/>
      <w:bookmarkEnd w:id="1594"/>
      <w:bookmarkEnd w:id="1595"/>
      <w:bookmarkEnd w:id="1596"/>
    </w:p>
    <w:p w14:paraId="0C8FAE35" w14:textId="77777777" w:rsidR="00091209" w:rsidRPr="006D68AC" w:rsidRDefault="00091209" w:rsidP="00091209">
      <w:pPr>
        <w:pStyle w:val="Heading5"/>
      </w:pPr>
      <w:bookmarkStart w:id="1597" w:name="_Toc157434552"/>
      <w:bookmarkStart w:id="1598" w:name="_Toc157436267"/>
      <w:bookmarkStart w:id="1599" w:name="_Toc157440107"/>
      <w:bookmarkStart w:id="1600" w:name="_Toc160649798"/>
      <w:bookmarkStart w:id="1601" w:name="_Toc164928013"/>
      <w:bookmarkStart w:id="1602" w:name="_Toc168549816"/>
      <w:bookmarkStart w:id="1603" w:name="_Toc170117881"/>
      <w:bookmarkStart w:id="1604" w:name="_Toc209469963"/>
      <w:bookmarkStart w:id="1605" w:name="_Toc212114624"/>
      <w:bookmarkStart w:id="1606" w:name="_Toc216293267"/>
      <w:r w:rsidRPr="006D68AC">
        <w:t>5.12.2.2.1</w:t>
      </w:r>
      <w:r w:rsidRPr="006D68AC">
        <w:tab/>
        <w:t>General</w:t>
      </w:r>
      <w:bookmarkEnd w:id="1597"/>
      <w:bookmarkEnd w:id="1598"/>
      <w:bookmarkEnd w:id="1599"/>
      <w:bookmarkEnd w:id="1600"/>
      <w:bookmarkEnd w:id="1601"/>
      <w:bookmarkEnd w:id="1602"/>
      <w:bookmarkEnd w:id="1603"/>
      <w:bookmarkEnd w:id="1604"/>
      <w:bookmarkEnd w:id="1605"/>
      <w:bookmarkEnd w:id="1606"/>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Heading5"/>
      </w:pPr>
      <w:bookmarkStart w:id="1607" w:name="_Toc157434553"/>
      <w:bookmarkStart w:id="1608" w:name="_Toc157436268"/>
      <w:bookmarkStart w:id="1609" w:name="_Toc157440108"/>
      <w:bookmarkStart w:id="1610" w:name="_Toc160649799"/>
      <w:bookmarkStart w:id="1611" w:name="_Toc164928014"/>
      <w:bookmarkStart w:id="1612" w:name="_Toc168549817"/>
      <w:bookmarkStart w:id="1613" w:name="_Toc170117882"/>
      <w:bookmarkStart w:id="1614" w:name="_Toc209469964"/>
      <w:bookmarkStart w:id="1615" w:name="_Toc212114625"/>
      <w:bookmarkStart w:id="1616" w:name="_Toc216293268"/>
      <w:r w:rsidRPr="006D68AC">
        <w:t>5.12.2.2.2</w:t>
      </w:r>
      <w:r w:rsidRPr="006D68AC">
        <w:tab/>
        <w:t>Slice Related Communication Service Creation</w:t>
      </w:r>
      <w:bookmarkEnd w:id="1607"/>
      <w:bookmarkEnd w:id="1608"/>
      <w:bookmarkEnd w:id="1609"/>
      <w:bookmarkEnd w:id="1610"/>
      <w:bookmarkEnd w:id="1611"/>
      <w:bookmarkEnd w:id="1612"/>
      <w:bookmarkEnd w:id="1613"/>
      <w:bookmarkEnd w:id="1614"/>
      <w:bookmarkEnd w:id="1615"/>
      <w:bookmarkEnd w:id="1616"/>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8pt;height:127.1pt;mso-width-percent:0;mso-height-percent:0;mso-width-percent:0;mso-height-percent:0" o:ole="">
            <v:imagedata r:id="rId101" o:title=""/>
          </v:shape>
          <o:OLEObject Type="Embed" ProgID="Word.Document.8" ShapeID="_x0000_i1072" DrawAspect="Content" ObjectID="_1826906785"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Heading4"/>
      </w:pPr>
      <w:bookmarkStart w:id="1617" w:name="_Toc157434554"/>
      <w:bookmarkStart w:id="1618" w:name="_Toc157436269"/>
      <w:bookmarkStart w:id="1619" w:name="_Toc157440109"/>
      <w:bookmarkStart w:id="1620" w:name="_Toc160649800"/>
      <w:bookmarkStart w:id="1621" w:name="_Toc164928015"/>
      <w:bookmarkStart w:id="1622" w:name="_Toc168549818"/>
      <w:bookmarkStart w:id="1623" w:name="_Toc170117883"/>
      <w:bookmarkStart w:id="1624" w:name="_Toc209469965"/>
      <w:bookmarkStart w:id="1625" w:name="_Toc212114626"/>
      <w:bookmarkStart w:id="1626" w:name="_Toc216293269"/>
      <w:r w:rsidRPr="006D68AC">
        <w:t>5.12.2.3</w:t>
      </w:r>
      <w:r w:rsidRPr="006D68AC">
        <w:tab/>
      </w:r>
      <w:r w:rsidRPr="006D68AC">
        <w:rPr>
          <w:lang w:val="en-US"/>
        </w:rPr>
        <w:t>NSCE_SliceCommService</w:t>
      </w:r>
      <w:r w:rsidRPr="006D68AC">
        <w:t>_Reconfigure</w:t>
      </w:r>
      <w:bookmarkEnd w:id="1617"/>
      <w:bookmarkEnd w:id="1618"/>
      <w:bookmarkEnd w:id="1619"/>
      <w:bookmarkEnd w:id="1620"/>
      <w:bookmarkEnd w:id="1621"/>
      <w:bookmarkEnd w:id="1622"/>
      <w:bookmarkEnd w:id="1623"/>
      <w:bookmarkEnd w:id="1624"/>
      <w:bookmarkEnd w:id="1625"/>
      <w:bookmarkEnd w:id="1626"/>
    </w:p>
    <w:p w14:paraId="470B38DB" w14:textId="77777777" w:rsidR="00091209" w:rsidRPr="006D68AC" w:rsidRDefault="00091209" w:rsidP="00091209">
      <w:pPr>
        <w:pStyle w:val="Heading5"/>
      </w:pPr>
      <w:bookmarkStart w:id="1627" w:name="_Toc157434555"/>
      <w:bookmarkStart w:id="1628" w:name="_Toc157436270"/>
      <w:bookmarkStart w:id="1629" w:name="_Toc157440110"/>
      <w:bookmarkStart w:id="1630" w:name="_Toc160649801"/>
      <w:bookmarkStart w:id="1631" w:name="_Toc164928016"/>
      <w:bookmarkStart w:id="1632" w:name="_Toc168549819"/>
      <w:bookmarkStart w:id="1633" w:name="_Toc170117884"/>
      <w:bookmarkStart w:id="1634" w:name="_Toc209469966"/>
      <w:bookmarkStart w:id="1635" w:name="_Toc212114627"/>
      <w:bookmarkStart w:id="1636" w:name="_Toc216293270"/>
      <w:r w:rsidRPr="006D68AC">
        <w:t>5.12.2.3.1</w:t>
      </w:r>
      <w:r w:rsidRPr="006D68AC">
        <w:tab/>
        <w:t>General</w:t>
      </w:r>
      <w:bookmarkEnd w:id="1627"/>
      <w:bookmarkEnd w:id="1628"/>
      <w:bookmarkEnd w:id="1629"/>
      <w:bookmarkEnd w:id="1630"/>
      <w:bookmarkEnd w:id="1631"/>
      <w:bookmarkEnd w:id="1632"/>
      <w:bookmarkEnd w:id="1633"/>
      <w:bookmarkEnd w:id="1634"/>
      <w:bookmarkEnd w:id="1635"/>
      <w:bookmarkEnd w:id="163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Heading5"/>
      </w:pPr>
      <w:bookmarkStart w:id="1637" w:name="_Toc160649802"/>
      <w:bookmarkStart w:id="1638" w:name="_Toc164928017"/>
      <w:bookmarkStart w:id="1639" w:name="_Toc168549820"/>
      <w:bookmarkStart w:id="1640" w:name="_Toc170117885"/>
      <w:bookmarkStart w:id="1641" w:name="_Toc209469967"/>
      <w:bookmarkStart w:id="1642" w:name="_Toc212114628"/>
      <w:bookmarkStart w:id="1643" w:name="_Toc157434557"/>
      <w:bookmarkStart w:id="1644" w:name="_Toc157436272"/>
      <w:bookmarkStart w:id="1645" w:name="_Toc157440112"/>
      <w:bookmarkStart w:id="1646" w:name="_Toc216293271"/>
      <w:r w:rsidRPr="006D68AC">
        <w:t>5.12.2.3.2</w:t>
      </w:r>
      <w:r w:rsidRPr="006D68AC">
        <w:tab/>
        <w:t>Slice Related Communication Service Reconfiguration</w:t>
      </w:r>
      <w:bookmarkEnd w:id="1637"/>
      <w:bookmarkEnd w:id="1638"/>
      <w:bookmarkEnd w:id="1639"/>
      <w:bookmarkEnd w:id="1640"/>
      <w:bookmarkEnd w:id="1641"/>
      <w:bookmarkEnd w:id="1642"/>
      <w:bookmarkEnd w:id="1646"/>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8pt;height:157.65pt;mso-width-percent:0;mso-height-percent:0;mso-width-percent:0;mso-height-percent:0" o:ole="">
            <v:imagedata r:id="rId103" o:title=""/>
          </v:shape>
          <o:OLEObject Type="Embed" ProgID="Word.Document.8" ShapeID="_x0000_i1073" DrawAspect="Content" ObjectID="_1826906786"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Heading4"/>
      </w:pPr>
      <w:bookmarkStart w:id="1647" w:name="_Toc160649803"/>
      <w:bookmarkStart w:id="1648" w:name="_Toc164928018"/>
      <w:bookmarkStart w:id="1649" w:name="_Toc168549821"/>
      <w:bookmarkStart w:id="1650" w:name="_Toc170117886"/>
      <w:bookmarkStart w:id="1651" w:name="_Toc209469968"/>
      <w:bookmarkStart w:id="1652" w:name="_Toc212114629"/>
      <w:bookmarkStart w:id="1653" w:name="_Toc216293272"/>
      <w:r w:rsidRPr="006D68AC">
        <w:t>5.12.2.4</w:t>
      </w:r>
      <w:r w:rsidRPr="006D68AC">
        <w:tab/>
      </w:r>
      <w:r w:rsidRPr="006D68AC">
        <w:rPr>
          <w:lang w:val="en-US"/>
        </w:rPr>
        <w:t>NSCE_SliceCommService</w:t>
      </w:r>
      <w:r w:rsidRPr="006D68AC">
        <w:t>_</w:t>
      </w:r>
      <w:r w:rsidRPr="006D68AC">
        <w:rPr>
          <w:lang w:val="en-US"/>
        </w:rPr>
        <w:t>Disengage</w:t>
      </w:r>
      <w:bookmarkEnd w:id="1643"/>
      <w:bookmarkEnd w:id="1644"/>
      <w:bookmarkEnd w:id="1645"/>
      <w:bookmarkEnd w:id="1647"/>
      <w:bookmarkEnd w:id="1648"/>
      <w:bookmarkEnd w:id="1649"/>
      <w:bookmarkEnd w:id="1650"/>
      <w:bookmarkEnd w:id="1651"/>
      <w:bookmarkEnd w:id="1652"/>
      <w:bookmarkEnd w:id="1653"/>
    </w:p>
    <w:p w14:paraId="73D6F894" w14:textId="77777777" w:rsidR="00091209" w:rsidRPr="006D68AC" w:rsidRDefault="00091209" w:rsidP="00091209">
      <w:pPr>
        <w:pStyle w:val="Heading5"/>
      </w:pPr>
      <w:bookmarkStart w:id="1654" w:name="_Toc157434558"/>
      <w:bookmarkStart w:id="1655" w:name="_Toc157436273"/>
      <w:bookmarkStart w:id="1656" w:name="_Toc157440113"/>
      <w:bookmarkStart w:id="1657" w:name="_Toc160649804"/>
      <w:bookmarkStart w:id="1658" w:name="_Toc164928019"/>
      <w:bookmarkStart w:id="1659" w:name="_Toc168549822"/>
      <w:bookmarkStart w:id="1660" w:name="_Toc170117887"/>
      <w:bookmarkStart w:id="1661" w:name="_Toc209469969"/>
      <w:bookmarkStart w:id="1662" w:name="_Toc212114630"/>
      <w:bookmarkStart w:id="1663" w:name="_Toc216293273"/>
      <w:r w:rsidRPr="006D68AC">
        <w:t>5.12.2.4.1</w:t>
      </w:r>
      <w:r w:rsidRPr="006D68AC">
        <w:tab/>
        <w:t>General</w:t>
      </w:r>
      <w:bookmarkEnd w:id="1654"/>
      <w:bookmarkEnd w:id="1655"/>
      <w:bookmarkEnd w:id="1656"/>
      <w:bookmarkEnd w:id="1657"/>
      <w:bookmarkEnd w:id="1658"/>
      <w:bookmarkEnd w:id="1659"/>
      <w:bookmarkEnd w:id="1660"/>
      <w:bookmarkEnd w:id="1661"/>
      <w:bookmarkEnd w:id="1662"/>
      <w:bookmarkEnd w:id="1663"/>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Heading5"/>
      </w:pPr>
      <w:bookmarkStart w:id="1664" w:name="_Toc157434559"/>
      <w:bookmarkStart w:id="1665" w:name="_Toc157436274"/>
      <w:bookmarkStart w:id="1666" w:name="_Toc157440114"/>
      <w:bookmarkStart w:id="1667" w:name="_Toc160649805"/>
      <w:bookmarkStart w:id="1668" w:name="_Toc164928020"/>
      <w:bookmarkStart w:id="1669" w:name="_Toc168549823"/>
      <w:bookmarkStart w:id="1670" w:name="_Toc170117888"/>
      <w:bookmarkStart w:id="1671" w:name="_Toc209469970"/>
      <w:bookmarkStart w:id="1672" w:name="_Toc212114631"/>
      <w:bookmarkStart w:id="1673" w:name="_Toc90661423"/>
      <w:bookmarkStart w:id="1674" w:name="_Toc138754924"/>
      <w:bookmarkStart w:id="1675" w:name="_Toc151885628"/>
      <w:bookmarkStart w:id="1676" w:name="_Toc152075693"/>
      <w:bookmarkStart w:id="1677" w:name="_Toc153793408"/>
      <w:bookmarkStart w:id="1678" w:name="_Toc157434560"/>
      <w:bookmarkStart w:id="1679" w:name="_Toc157436275"/>
      <w:bookmarkStart w:id="1680" w:name="_Toc157440115"/>
      <w:bookmarkStart w:id="1681" w:name="_Toc216293274"/>
      <w:r w:rsidRPr="006D68AC">
        <w:t>5.12.2.4.2</w:t>
      </w:r>
      <w:r w:rsidRPr="006D68AC">
        <w:tab/>
        <w:t xml:space="preserve">Slice Related Communication Service </w:t>
      </w:r>
      <w:r w:rsidRPr="006D68AC">
        <w:rPr>
          <w:lang w:val="en-US"/>
        </w:rPr>
        <w:t>Disengagement</w:t>
      </w:r>
      <w:bookmarkEnd w:id="1664"/>
      <w:bookmarkEnd w:id="1665"/>
      <w:bookmarkEnd w:id="1666"/>
      <w:bookmarkEnd w:id="1667"/>
      <w:bookmarkEnd w:id="1668"/>
      <w:bookmarkEnd w:id="1669"/>
      <w:bookmarkEnd w:id="1670"/>
      <w:bookmarkEnd w:id="1671"/>
      <w:bookmarkEnd w:id="1672"/>
      <w:bookmarkEnd w:id="1681"/>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8pt;height:127.65pt;mso-width-percent:0;mso-height-percent:0;mso-width-percent:0;mso-height-percent:0" o:ole="">
            <v:imagedata r:id="rId105" o:title=""/>
          </v:shape>
          <o:OLEObject Type="Embed" ProgID="Word.Document.8" ShapeID="_x0000_i1074" DrawAspect="Content" ObjectID="_1826906787"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Heading2"/>
      </w:pPr>
      <w:bookmarkStart w:id="1682" w:name="_Toc160649806"/>
      <w:bookmarkStart w:id="1683" w:name="_Toc164928021"/>
      <w:bookmarkStart w:id="1684" w:name="_Toc168549824"/>
      <w:bookmarkStart w:id="1685" w:name="_Toc170117889"/>
      <w:bookmarkStart w:id="1686" w:name="_Toc209469971"/>
      <w:bookmarkStart w:id="1687" w:name="_Toc212114632"/>
      <w:bookmarkStart w:id="1688" w:name="_Toc216293275"/>
      <w:r w:rsidRPr="006D68AC">
        <w:t>5.13</w:t>
      </w:r>
      <w:r w:rsidRPr="006D68AC">
        <w:tab/>
        <w:t>NSCE_InterPLMNContinuity</w:t>
      </w:r>
      <w:bookmarkEnd w:id="1682"/>
      <w:bookmarkEnd w:id="1683"/>
      <w:bookmarkEnd w:id="1684"/>
      <w:bookmarkEnd w:id="1685"/>
      <w:bookmarkEnd w:id="1686"/>
      <w:bookmarkEnd w:id="1687"/>
      <w:bookmarkEnd w:id="1688"/>
    </w:p>
    <w:p w14:paraId="261FFEE2" w14:textId="77777777" w:rsidR="00D3062E" w:rsidRPr="006D68AC" w:rsidRDefault="00D3062E" w:rsidP="00D3062E">
      <w:pPr>
        <w:pStyle w:val="Heading3"/>
      </w:pPr>
      <w:bookmarkStart w:id="1689" w:name="_Toc160649807"/>
      <w:bookmarkStart w:id="1690" w:name="_Toc164928022"/>
      <w:bookmarkStart w:id="1691" w:name="_Toc168549825"/>
      <w:bookmarkStart w:id="1692" w:name="_Toc170117890"/>
      <w:bookmarkStart w:id="1693" w:name="_Toc209469972"/>
      <w:bookmarkStart w:id="1694" w:name="_Toc212114633"/>
      <w:bookmarkStart w:id="1695" w:name="_Toc216293276"/>
      <w:r w:rsidRPr="006D68AC">
        <w:t>5.13.1</w:t>
      </w:r>
      <w:r w:rsidRPr="006D68AC">
        <w:tab/>
        <w:t>Service Description</w:t>
      </w:r>
      <w:bookmarkEnd w:id="1689"/>
      <w:bookmarkEnd w:id="1690"/>
      <w:bookmarkEnd w:id="1691"/>
      <w:bookmarkEnd w:id="1692"/>
      <w:bookmarkEnd w:id="1693"/>
      <w:bookmarkEnd w:id="1694"/>
      <w:bookmarkEnd w:id="1695"/>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Heading3"/>
      </w:pPr>
      <w:bookmarkStart w:id="1696" w:name="_Toc160649808"/>
      <w:bookmarkStart w:id="1697" w:name="_Toc164928023"/>
      <w:bookmarkStart w:id="1698" w:name="_Toc168549826"/>
      <w:bookmarkStart w:id="1699" w:name="_Toc170117891"/>
      <w:bookmarkStart w:id="1700" w:name="_Toc209469973"/>
      <w:bookmarkStart w:id="1701" w:name="_Toc212114634"/>
      <w:bookmarkStart w:id="1702" w:name="_Toc216293277"/>
      <w:r w:rsidRPr="006D68AC">
        <w:t>5.13.2</w:t>
      </w:r>
      <w:r w:rsidRPr="006D68AC">
        <w:tab/>
        <w:t>Service Operations</w:t>
      </w:r>
      <w:bookmarkEnd w:id="1696"/>
      <w:bookmarkEnd w:id="1697"/>
      <w:bookmarkEnd w:id="1698"/>
      <w:bookmarkEnd w:id="1699"/>
      <w:bookmarkEnd w:id="1700"/>
      <w:bookmarkEnd w:id="1701"/>
      <w:bookmarkEnd w:id="1702"/>
    </w:p>
    <w:p w14:paraId="4EB851B9" w14:textId="77777777" w:rsidR="00D3062E" w:rsidRPr="006D68AC" w:rsidRDefault="00D3062E" w:rsidP="00D3062E">
      <w:pPr>
        <w:pStyle w:val="Heading4"/>
      </w:pPr>
      <w:bookmarkStart w:id="1703" w:name="_Toc160649809"/>
      <w:bookmarkStart w:id="1704" w:name="_Toc164928024"/>
      <w:bookmarkStart w:id="1705" w:name="_Toc168549827"/>
      <w:bookmarkStart w:id="1706" w:name="_Toc170117892"/>
      <w:bookmarkStart w:id="1707" w:name="_Toc209469974"/>
      <w:bookmarkStart w:id="1708" w:name="_Toc212114635"/>
      <w:bookmarkStart w:id="1709" w:name="_Toc216293278"/>
      <w:r w:rsidRPr="006D68AC">
        <w:t>5.13.2.1</w:t>
      </w:r>
      <w:r w:rsidRPr="006D68AC">
        <w:tab/>
        <w:t>Introduction</w:t>
      </w:r>
      <w:bookmarkEnd w:id="1703"/>
      <w:bookmarkEnd w:id="1704"/>
      <w:bookmarkEnd w:id="1705"/>
      <w:bookmarkEnd w:id="1706"/>
      <w:bookmarkEnd w:id="1707"/>
      <w:bookmarkEnd w:id="1708"/>
      <w:bookmarkEnd w:id="1709"/>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Heading4"/>
      </w:pPr>
      <w:bookmarkStart w:id="1710" w:name="_Toc160649810"/>
      <w:bookmarkStart w:id="1711" w:name="_Toc164928025"/>
      <w:bookmarkStart w:id="1712" w:name="_Toc168549828"/>
      <w:bookmarkStart w:id="1713" w:name="_Toc170117893"/>
      <w:bookmarkStart w:id="1714" w:name="_Toc209469975"/>
      <w:bookmarkStart w:id="1715" w:name="_Toc212114636"/>
      <w:bookmarkStart w:id="1716" w:name="_Toc216293279"/>
      <w:r w:rsidRPr="006D68AC">
        <w:t>5.13.2.2</w:t>
      </w:r>
      <w:r w:rsidRPr="006D68AC">
        <w:tab/>
        <w:t>NSCE_InterPLMNContinuity_</w:t>
      </w:r>
      <w:r w:rsidRPr="006D68AC">
        <w:rPr>
          <w:lang w:val="en-US"/>
        </w:rPr>
        <w:t>Request</w:t>
      </w:r>
      <w:bookmarkEnd w:id="1710"/>
      <w:bookmarkEnd w:id="1711"/>
      <w:bookmarkEnd w:id="1712"/>
      <w:bookmarkEnd w:id="1713"/>
      <w:bookmarkEnd w:id="1714"/>
      <w:bookmarkEnd w:id="1715"/>
      <w:bookmarkEnd w:id="1716"/>
    </w:p>
    <w:p w14:paraId="0AEB8EBB" w14:textId="77777777" w:rsidR="00D3062E" w:rsidRPr="006D68AC" w:rsidRDefault="00D3062E" w:rsidP="00D3062E">
      <w:pPr>
        <w:pStyle w:val="Heading5"/>
      </w:pPr>
      <w:bookmarkStart w:id="1717" w:name="_Toc160649811"/>
      <w:bookmarkStart w:id="1718" w:name="_Toc164928026"/>
      <w:bookmarkStart w:id="1719" w:name="_Toc168549829"/>
      <w:bookmarkStart w:id="1720" w:name="_Toc170117894"/>
      <w:bookmarkStart w:id="1721" w:name="_Toc209469976"/>
      <w:bookmarkStart w:id="1722" w:name="_Toc212114637"/>
      <w:bookmarkStart w:id="1723" w:name="_Toc216293280"/>
      <w:r w:rsidRPr="006D68AC">
        <w:t>5.13.2.2.1</w:t>
      </w:r>
      <w:r w:rsidRPr="006D68AC">
        <w:tab/>
        <w:t>General</w:t>
      </w:r>
      <w:bookmarkEnd w:id="1717"/>
      <w:bookmarkEnd w:id="1718"/>
      <w:bookmarkEnd w:id="1719"/>
      <w:bookmarkEnd w:id="1720"/>
      <w:bookmarkEnd w:id="1721"/>
      <w:bookmarkEnd w:id="1722"/>
      <w:bookmarkEnd w:id="172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Heading5"/>
      </w:pPr>
      <w:bookmarkStart w:id="1724" w:name="_Toc160649812"/>
      <w:bookmarkStart w:id="1725" w:name="_Toc164928027"/>
      <w:bookmarkStart w:id="1726" w:name="_Toc168549830"/>
      <w:bookmarkStart w:id="1727" w:name="_Toc170117895"/>
      <w:bookmarkStart w:id="1728" w:name="_Toc209469977"/>
      <w:bookmarkStart w:id="1729" w:name="_Toc212114638"/>
      <w:bookmarkStart w:id="1730" w:name="_Toc216293281"/>
      <w:r w:rsidRPr="006D68AC">
        <w:t>5.13.2.2.2</w:t>
      </w:r>
      <w:r w:rsidRPr="006D68AC">
        <w:tab/>
        <w:t>Inter-PLMN Application Service Continuity</w:t>
      </w:r>
      <w:r w:rsidRPr="006D68AC">
        <w:rPr>
          <w:rFonts w:cs="Courier New"/>
          <w:szCs w:val="16"/>
        </w:rPr>
        <w:t xml:space="preserve"> Request</w:t>
      </w:r>
      <w:bookmarkEnd w:id="1724"/>
      <w:bookmarkEnd w:id="1725"/>
      <w:bookmarkEnd w:id="1726"/>
      <w:bookmarkEnd w:id="1727"/>
      <w:bookmarkEnd w:id="1728"/>
      <w:bookmarkEnd w:id="1729"/>
      <w:bookmarkEnd w:id="1730"/>
    </w:p>
    <w:p w14:paraId="793FC7EB" w14:textId="4503FBF4" w:rsidR="00B110B4" w:rsidRPr="006D68AC" w:rsidRDefault="00B110B4" w:rsidP="00B110B4">
      <w:bookmarkStart w:id="1731"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35pt" o:ole="">
            <v:imagedata r:id="rId107" o:title=""/>
          </v:shape>
          <o:OLEObject Type="Embed" ProgID="Word.Document.8" ShapeID="_x0000_i1075" DrawAspect="Content" ObjectID="_1826906788"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Heading4"/>
      </w:pPr>
      <w:bookmarkStart w:id="1732" w:name="_Toc164928028"/>
      <w:bookmarkStart w:id="1733" w:name="_Toc168549831"/>
      <w:bookmarkStart w:id="1734" w:name="_Toc170117896"/>
      <w:bookmarkStart w:id="1735" w:name="_Toc209469978"/>
      <w:bookmarkStart w:id="1736" w:name="_Toc212114639"/>
      <w:bookmarkStart w:id="1737" w:name="_Toc216293282"/>
      <w:r w:rsidRPr="006D68AC">
        <w:t>5.13.2.3</w:t>
      </w:r>
      <w:r w:rsidRPr="006D68AC">
        <w:tab/>
        <w:t>NSCE_InterPLMNContinuity_Notify</w:t>
      </w:r>
      <w:bookmarkEnd w:id="1731"/>
      <w:bookmarkEnd w:id="1732"/>
      <w:bookmarkEnd w:id="1733"/>
      <w:bookmarkEnd w:id="1734"/>
      <w:bookmarkEnd w:id="1735"/>
      <w:bookmarkEnd w:id="1736"/>
      <w:bookmarkEnd w:id="1737"/>
    </w:p>
    <w:p w14:paraId="43743955" w14:textId="77777777" w:rsidR="00D3062E" w:rsidRPr="006D68AC" w:rsidRDefault="00D3062E" w:rsidP="00D3062E">
      <w:pPr>
        <w:pStyle w:val="Heading5"/>
      </w:pPr>
      <w:bookmarkStart w:id="1738" w:name="_Toc160649814"/>
      <w:bookmarkStart w:id="1739" w:name="_Toc164928029"/>
      <w:bookmarkStart w:id="1740" w:name="_Toc168549832"/>
      <w:bookmarkStart w:id="1741" w:name="_Toc170117897"/>
      <w:bookmarkStart w:id="1742" w:name="_Toc209469979"/>
      <w:bookmarkStart w:id="1743" w:name="_Toc212114640"/>
      <w:bookmarkStart w:id="1744" w:name="_Toc216293283"/>
      <w:r w:rsidRPr="006D68AC">
        <w:t>5.13.2.3.1</w:t>
      </w:r>
      <w:r w:rsidRPr="006D68AC">
        <w:tab/>
        <w:t>General</w:t>
      </w:r>
      <w:bookmarkEnd w:id="1738"/>
      <w:bookmarkEnd w:id="1739"/>
      <w:bookmarkEnd w:id="1740"/>
      <w:bookmarkEnd w:id="1741"/>
      <w:bookmarkEnd w:id="1742"/>
      <w:bookmarkEnd w:id="1743"/>
      <w:bookmarkEnd w:id="1744"/>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Heading5"/>
      </w:pPr>
      <w:bookmarkStart w:id="1745" w:name="_Toc160649815"/>
      <w:bookmarkStart w:id="1746" w:name="_Toc164928030"/>
      <w:bookmarkStart w:id="1747" w:name="_Toc168549833"/>
      <w:bookmarkStart w:id="1748" w:name="_Toc170117898"/>
      <w:bookmarkStart w:id="1749" w:name="_Toc209469980"/>
      <w:bookmarkStart w:id="1750" w:name="_Toc212114641"/>
      <w:bookmarkStart w:id="1751" w:name="_Toc216293284"/>
      <w:r w:rsidRPr="006D68AC">
        <w:t>5.13.2.3.2</w:t>
      </w:r>
      <w:r w:rsidRPr="006D68AC">
        <w:tab/>
      </w:r>
      <w:r w:rsidRPr="006D68AC">
        <w:rPr>
          <w:lang w:val="en-US"/>
        </w:rPr>
        <w:t>I</w:t>
      </w:r>
      <w:r w:rsidRPr="006D68AC">
        <w:t>nter-PLMN Service Continuity</w:t>
      </w:r>
      <w:r w:rsidRPr="006D68AC">
        <w:rPr>
          <w:lang w:val="en-US"/>
        </w:rPr>
        <w:t xml:space="preserve"> Notification</w:t>
      </w:r>
      <w:bookmarkEnd w:id="1745"/>
      <w:bookmarkEnd w:id="1746"/>
      <w:bookmarkEnd w:id="1747"/>
      <w:bookmarkEnd w:id="1748"/>
      <w:bookmarkEnd w:id="1749"/>
      <w:bookmarkEnd w:id="1750"/>
      <w:bookmarkEnd w:id="1751"/>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1752" w:name="_MON_1769856199"/>
    <w:bookmarkEnd w:id="1752"/>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55pt" o:ole="">
            <v:imagedata r:id="rId109" o:title=""/>
          </v:shape>
          <o:OLEObject Type="Embed" ProgID="Word.Document.8" ShapeID="_x0000_i1076" DrawAspect="Content" ObjectID="_1826906789"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Heading2"/>
      </w:pPr>
      <w:bookmarkStart w:id="1753" w:name="_Toc160649816"/>
      <w:bookmarkStart w:id="1754" w:name="_Toc164928031"/>
      <w:bookmarkStart w:id="1755" w:name="_Toc168549834"/>
      <w:bookmarkStart w:id="1756" w:name="_Toc170117899"/>
      <w:bookmarkStart w:id="1757" w:name="_Toc209469981"/>
      <w:bookmarkStart w:id="1758" w:name="_Toc212114642"/>
      <w:bookmarkStart w:id="1759" w:name="_Toc216293285"/>
      <w:r w:rsidRPr="006D68AC">
        <w:t>5.14</w:t>
      </w:r>
      <w:r w:rsidRPr="006D68AC">
        <w:tab/>
      </w:r>
      <w:bookmarkEnd w:id="1673"/>
      <w:bookmarkEnd w:id="1674"/>
      <w:bookmarkEnd w:id="1675"/>
      <w:bookmarkEnd w:id="1676"/>
      <w:bookmarkEnd w:id="1677"/>
      <w:r w:rsidR="002E1025" w:rsidRPr="006D68AC">
        <w:t>NSCE_NSDiagnostics</w:t>
      </w:r>
      <w:bookmarkEnd w:id="1678"/>
      <w:bookmarkEnd w:id="1679"/>
      <w:bookmarkEnd w:id="1680"/>
      <w:bookmarkEnd w:id="1753"/>
      <w:bookmarkEnd w:id="1754"/>
      <w:bookmarkEnd w:id="1755"/>
      <w:bookmarkEnd w:id="1756"/>
      <w:bookmarkEnd w:id="1757"/>
      <w:bookmarkEnd w:id="1758"/>
      <w:bookmarkEnd w:id="1759"/>
    </w:p>
    <w:p w14:paraId="1D90DEDC" w14:textId="77777777" w:rsidR="00FF7103" w:rsidRPr="006D68AC" w:rsidRDefault="00FF7103" w:rsidP="00B13605">
      <w:pPr>
        <w:pStyle w:val="Heading3"/>
      </w:pPr>
      <w:bookmarkStart w:id="1760" w:name="_Toc90661425"/>
      <w:bookmarkStart w:id="1761" w:name="_Toc138754926"/>
      <w:bookmarkStart w:id="1762" w:name="_Toc151885630"/>
      <w:bookmarkStart w:id="1763" w:name="_Toc152075695"/>
      <w:bookmarkStart w:id="1764" w:name="_Toc153793410"/>
      <w:bookmarkStart w:id="1765" w:name="_Toc157434561"/>
      <w:bookmarkStart w:id="1766" w:name="_Toc157436276"/>
      <w:bookmarkStart w:id="1767" w:name="_Toc157440116"/>
      <w:bookmarkStart w:id="1768" w:name="_Toc160649817"/>
      <w:bookmarkStart w:id="1769" w:name="_Toc164928032"/>
      <w:bookmarkStart w:id="1770" w:name="_Toc168549835"/>
      <w:bookmarkStart w:id="1771" w:name="_Toc170117900"/>
      <w:bookmarkStart w:id="1772" w:name="_Toc209469982"/>
      <w:bookmarkStart w:id="1773" w:name="_Toc212114643"/>
      <w:bookmarkStart w:id="1774" w:name="_Toc216293286"/>
      <w:r w:rsidRPr="006D68AC">
        <w:t>5.14.1</w:t>
      </w:r>
      <w:r w:rsidRPr="006D68AC">
        <w:tab/>
        <w:t>Service Description</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Heading3"/>
      </w:pPr>
      <w:bookmarkStart w:id="1775" w:name="_Toc90661427"/>
      <w:bookmarkStart w:id="1776" w:name="_Toc138754928"/>
      <w:bookmarkStart w:id="1777" w:name="_Toc151885632"/>
      <w:bookmarkStart w:id="1778" w:name="_Toc152075697"/>
      <w:bookmarkStart w:id="1779" w:name="_Toc153793412"/>
      <w:bookmarkStart w:id="1780" w:name="_Toc157434562"/>
      <w:bookmarkStart w:id="1781" w:name="_Toc157436277"/>
      <w:bookmarkStart w:id="1782" w:name="_Toc157440117"/>
      <w:bookmarkStart w:id="1783" w:name="_Toc160649818"/>
      <w:bookmarkStart w:id="1784" w:name="_Toc164928033"/>
      <w:bookmarkStart w:id="1785" w:name="_Toc168549836"/>
      <w:bookmarkStart w:id="1786" w:name="_Toc170117901"/>
      <w:bookmarkStart w:id="1787" w:name="_Toc209469983"/>
      <w:bookmarkStart w:id="1788" w:name="_Toc212114644"/>
      <w:bookmarkStart w:id="1789" w:name="_Toc216293287"/>
      <w:r w:rsidRPr="006D68AC">
        <w:t>5.14.2</w:t>
      </w:r>
      <w:r w:rsidRPr="006D68AC">
        <w:tab/>
        <w:t>Service Operations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88B56E9" w14:textId="77777777" w:rsidR="00FF7103" w:rsidRPr="006D68AC" w:rsidRDefault="00FF7103" w:rsidP="00B13605">
      <w:pPr>
        <w:pStyle w:val="Heading4"/>
      </w:pPr>
      <w:bookmarkStart w:id="1790" w:name="_Toc90661428"/>
      <w:bookmarkStart w:id="1791" w:name="_Toc138754929"/>
      <w:bookmarkStart w:id="1792" w:name="_Toc151885633"/>
      <w:bookmarkStart w:id="1793" w:name="_Toc152075698"/>
      <w:bookmarkStart w:id="1794" w:name="_Toc153793413"/>
      <w:bookmarkStart w:id="1795" w:name="_Toc157434563"/>
      <w:bookmarkStart w:id="1796" w:name="_Toc157436278"/>
      <w:bookmarkStart w:id="1797" w:name="_Toc157440118"/>
      <w:bookmarkStart w:id="1798" w:name="_Toc160649819"/>
      <w:bookmarkStart w:id="1799" w:name="_Toc164928034"/>
      <w:bookmarkStart w:id="1800" w:name="_Toc168549837"/>
      <w:bookmarkStart w:id="1801" w:name="_Toc170117902"/>
      <w:bookmarkStart w:id="1802" w:name="_Toc209469984"/>
      <w:bookmarkStart w:id="1803" w:name="_Toc212114645"/>
      <w:bookmarkStart w:id="1804" w:name="_Toc216293288"/>
      <w:r w:rsidRPr="006D68AC">
        <w:t>5.14.2.1</w:t>
      </w:r>
      <w:r w:rsidRPr="006D68AC">
        <w:tab/>
        <w:t>Introduction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1805" w:name="_Toc90661429"/>
    </w:p>
    <w:p w14:paraId="47313E95" w14:textId="77777777" w:rsidR="00FF7103" w:rsidRPr="006D68AC" w:rsidRDefault="00FF7103" w:rsidP="00B13605">
      <w:pPr>
        <w:pStyle w:val="Heading4"/>
      </w:pPr>
      <w:bookmarkStart w:id="1806" w:name="_Toc138754930"/>
      <w:bookmarkStart w:id="1807" w:name="_Toc151885634"/>
      <w:bookmarkStart w:id="1808" w:name="_Toc152075699"/>
      <w:bookmarkStart w:id="1809" w:name="_Toc153793414"/>
      <w:bookmarkStart w:id="1810" w:name="_Toc157434564"/>
      <w:bookmarkStart w:id="1811" w:name="_Toc157436279"/>
      <w:bookmarkStart w:id="1812" w:name="_Toc157440119"/>
      <w:bookmarkStart w:id="1813" w:name="_Toc160649820"/>
      <w:bookmarkStart w:id="1814" w:name="_Toc164928035"/>
      <w:bookmarkStart w:id="1815" w:name="_Toc168549838"/>
      <w:bookmarkStart w:id="1816" w:name="_Toc170117903"/>
      <w:bookmarkStart w:id="1817" w:name="_Toc209469985"/>
      <w:bookmarkStart w:id="1818" w:name="_Toc212114646"/>
      <w:bookmarkStart w:id="1819" w:name="_Toc216293289"/>
      <w:r w:rsidRPr="006D68AC">
        <w:t>5.14.2.2</w:t>
      </w:r>
      <w:r w:rsidRPr="006D68AC">
        <w:tab/>
      </w:r>
      <w:bookmarkEnd w:id="1805"/>
      <w:bookmarkEnd w:id="1806"/>
      <w:bookmarkEnd w:id="1807"/>
      <w:bookmarkEnd w:id="1808"/>
      <w:bookmarkEnd w:id="1809"/>
      <w:r w:rsidRPr="006D68AC">
        <w:t>NSCE_NSDiagnostics_Request</w:t>
      </w:r>
      <w:bookmarkEnd w:id="1810"/>
      <w:bookmarkEnd w:id="1811"/>
      <w:bookmarkEnd w:id="1812"/>
      <w:bookmarkEnd w:id="1813"/>
      <w:bookmarkEnd w:id="1814"/>
      <w:bookmarkEnd w:id="1815"/>
      <w:bookmarkEnd w:id="1816"/>
      <w:bookmarkEnd w:id="1817"/>
      <w:bookmarkEnd w:id="1818"/>
      <w:bookmarkEnd w:id="1819"/>
    </w:p>
    <w:p w14:paraId="473AB551" w14:textId="77777777" w:rsidR="00FF7103" w:rsidRPr="006D68AC" w:rsidRDefault="00FF7103" w:rsidP="00B13605">
      <w:pPr>
        <w:pStyle w:val="Heading5"/>
      </w:pPr>
      <w:bookmarkStart w:id="1820" w:name="_Toc90661430"/>
      <w:bookmarkStart w:id="1821" w:name="_Toc138754931"/>
      <w:bookmarkStart w:id="1822" w:name="_Toc151885635"/>
      <w:bookmarkStart w:id="1823" w:name="_Toc152075700"/>
      <w:bookmarkStart w:id="1824" w:name="_Toc153793415"/>
      <w:bookmarkStart w:id="1825" w:name="_Toc157434565"/>
      <w:bookmarkStart w:id="1826" w:name="_Toc157436280"/>
      <w:bookmarkStart w:id="1827" w:name="_Toc157440120"/>
      <w:bookmarkStart w:id="1828" w:name="_Toc160649821"/>
      <w:bookmarkStart w:id="1829" w:name="_Toc164928036"/>
      <w:bookmarkStart w:id="1830" w:name="_Toc168549839"/>
      <w:bookmarkStart w:id="1831" w:name="_Toc170117904"/>
      <w:bookmarkStart w:id="1832" w:name="_Toc209469986"/>
      <w:bookmarkStart w:id="1833" w:name="_Toc212114647"/>
      <w:bookmarkStart w:id="1834" w:name="_Toc216293290"/>
      <w:r w:rsidRPr="006D68AC">
        <w:t>5.14.2.2.1</w:t>
      </w:r>
      <w:r w:rsidRPr="006D68AC">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1835" w:name="_Toc90661431"/>
      <w:bookmarkStart w:id="1836" w:name="_Toc138754932"/>
      <w:bookmarkStart w:id="1837" w:name="_Toc151885636"/>
      <w:bookmarkStart w:id="1838" w:name="_Toc152075701"/>
      <w:bookmarkStart w:id="183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t>-</w:t>
      </w:r>
      <w:r w:rsidRPr="006D68AC">
        <w:rPr>
          <w:lang w:val="en-US"/>
        </w:rPr>
        <w:tab/>
      </w:r>
      <w:r w:rsidRPr="006D68AC">
        <w:t>Network Slice Diagnostics Request.</w:t>
      </w:r>
    </w:p>
    <w:p w14:paraId="17F928D0" w14:textId="62847811" w:rsidR="00FF7103" w:rsidRPr="006D68AC" w:rsidRDefault="00FF7103" w:rsidP="00120F61">
      <w:pPr>
        <w:pStyle w:val="Heading5"/>
      </w:pPr>
      <w:bookmarkStart w:id="1840" w:name="_Toc157434566"/>
      <w:bookmarkStart w:id="1841" w:name="_Toc157436281"/>
      <w:bookmarkStart w:id="1842" w:name="_Toc157440121"/>
      <w:bookmarkStart w:id="1843" w:name="_Toc160649822"/>
      <w:bookmarkStart w:id="1844" w:name="_Toc164928037"/>
      <w:bookmarkStart w:id="1845" w:name="_Toc168549840"/>
      <w:bookmarkStart w:id="1846" w:name="_Toc170117905"/>
      <w:bookmarkStart w:id="1847" w:name="_Toc209469987"/>
      <w:bookmarkStart w:id="1848" w:name="_Toc212114648"/>
      <w:bookmarkStart w:id="1849" w:name="_Toc216293291"/>
      <w:r w:rsidRPr="006D68AC">
        <w:t>5.14.2.2.2</w:t>
      </w:r>
      <w:r w:rsidRPr="006D68AC">
        <w:tab/>
        <w:t>Network Slice Diagnostics Request</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75pt;height:124.35pt;mso-width-percent:0;mso-height-percent:0;mso-width-percent:0;mso-height-percent:0" o:ole="">
            <v:imagedata r:id="rId111" o:title=""/>
          </v:shape>
          <o:OLEObject Type="Embed" ProgID="Word.Document.8" ShapeID="_x0000_i1077" DrawAspect="Content" ObjectID="_1826906790"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Heading2"/>
      </w:pPr>
      <w:bookmarkStart w:id="1850" w:name="_Toc157434567"/>
      <w:bookmarkStart w:id="1851" w:name="_Toc157436282"/>
      <w:bookmarkStart w:id="1852" w:name="_Toc157440122"/>
      <w:bookmarkStart w:id="1853" w:name="_Toc160649823"/>
      <w:bookmarkStart w:id="1854" w:name="_Toc164928038"/>
      <w:bookmarkStart w:id="1855" w:name="_Toc168549841"/>
      <w:bookmarkStart w:id="1856" w:name="_Toc170117906"/>
      <w:bookmarkStart w:id="1857" w:name="_Toc209469988"/>
      <w:bookmarkStart w:id="1858" w:name="_Toc212114649"/>
      <w:bookmarkStart w:id="1859" w:name="_Toc216293292"/>
      <w:r w:rsidRPr="006D68AC">
        <w:t>5.15</w:t>
      </w:r>
      <w:r w:rsidRPr="006D68AC">
        <w:tab/>
      </w:r>
      <w:bookmarkStart w:id="1860" w:name="_Toc148176844"/>
      <w:bookmarkStart w:id="1861" w:name="_Toc148358894"/>
      <w:r w:rsidRPr="006D68AC">
        <w:rPr>
          <w:lang w:eastAsia="fr-FR"/>
        </w:rPr>
        <w:t>NSCE_FaultDiagnosis</w:t>
      </w:r>
      <w:bookmarkEnd w:id="1850"/>
      <w:bookmarkEnd w:id="1851"/>
      <w:bookmarkEnd w:id="1852"/>
      <w:bookmarkEnd w:id="1853"/>
      <w:bookmarkEnd w:id="1854"/>
      <w:bookmarkEnd w:id="1855"/>
      <w:bookmarkEnd w:id="1856"/>
      <w:bookmarkEnd w:id="1857"/>
      <w:bookmarkEnd w:id="1858"/>
      <w:bookmarkEnd w:id="1859"/>
      <w:bookmarkEnd w:id="1860"/>
      <w:bookmarkEnd w:id="1861"/>
    </w:p>
    <w:p w14:paraId="7B7D28B3" w14:textId="77777777" w:rsidR="00437C11" w:rsidRPr="006D68AC" w:rsidRDefault="00437C11" w:rsidP="00437C11">
      <w:pPr>
        <w:pStyle w:val="Heading3"/>
      </w:pPr>
      <w:bookmarkStart w:id="1862" w:name="_Toc157434568"/>
      <w:bookmarkStart w:id="1863" w:name="_Toc157436283"/>
      <w:bookmarkStart w:id="1864" w:name="_Toc157440123"/>
      <w:bookmarkStart w:id="1865" w:name="_Toc160649824"/>
      <w:bookmarkStart w:id="1866" w:name="_Toc164928039"/>
      <w:bookmarkStart w:id="1867" w:name="_Toc168549842"/>
      <w:bookmarkStart w:id="1868" w:name="_Toc170117907"/>
      <w:bookmarkStart w:id="1869" w:name="_Toc209469989"/>
      <w:bookmarkStart w:id="1870" w:name="_Toc212114650"/>
      <w:bookmarkStart w:id="1871" w:name="_Toc216293293"/>
      <w:r w:rsidRPr="006D68AC">
        <w:t>5.15.1</w:t>
      </w:r>
      <w:r w:rsidRPr="006D68AC">
        <w:tab/>
        <w:t>Service Description</w:t>
      </w:r>
      <w:bookmarkEnd w:id="1862"/>
      <w:bookmarkEnd w:id="1863"/>
      <w:bookmarkEnd w:id="1864"/>
      <w:bookmarkEnd w:id="1865"/>
      <w:bookmarkEnd w:id="1866"/>
      <w:bookmarkEnd w:id="1867"/>
      <w:bookmarkEnd w:id="1868"/>
      <w:bookmarkEnd w:id="1869"/>
      <w:bookmarkEnd w:id="1870"/>
      <w:bookmarkEnd w:id="1871"/>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Heading3"/>
      </w:pPr>
      <w:bookmarkStart w:id="1872" w:name="_Toc157434569"/>
      <w:bookmarkStart w:id="1873" w:name="_Toc157436284"/>
      <w:bookmarkStart w:id="1874" w:name="_Toc157440124"/>
      <w:bookmarkStart w:id="1875" w:name="_Toc160649825"/>
      <w:bookmarkStart w:id="1876" w:name="_Toc164928040"/>
      <w:bookmarkStart w:id="1877" w:name="_Toc168549843"/>
      <w:bookmarkStart w:id="1878" w:name="_Toc170117908"/>
      <w:bookmarkStart w:id="1879" w:name="_Toc209469990"/>
      <w:bookmarkStart w:id="1880" w:name="_Toc212114651"/>
      <w:bookmarkStart w:id="1881" w:name="_Toc216293294"/>
      <w:r w:rsidRPr="006D68AC">
        <w:t>5.15.2</w:t>
      </w:r>
      <w:r w:rsidRPr="006D68AC">
        <w:tab/>
        <w:t>Service Operations</w:t>
      </w:r>
      <w:bookmarkEnd w:id="1872"/>
      <w:bookmarkEnd w:id="1873"/>
      <w:bookmarkEnd w:id="1874"/>
      <w:bookmarkEnd w:id="1875"/>
      <w:bookmarkEnd w:id="1876"/>
      <w:bookmarkEnd w:id="1877"/>
      <w:bookmarkEnd w:id="1878"/>
      <w:bookmarkEnd w:id="1879"/>
      <w:bookmarkEnd w:id="1880"/>
      <w:bookmarkEnd w:id="1881"/>
    </w:p>
    <w:p w14:paraId="15C7D6E6" w14:textId="77777777" w:rsidR="00437C11" w:rsidRPr="006D68AC" w:rsidRDefault="00437C11" w:rsidP="00437C11">
      <w:pPr>
        <w:pStyle w:val="Heading4"/>
      </w:pPr>
      <w:bookmarkStart w:id="1882" w:name="_Toc157434570"/>
      <w:bookmarkStart w:id="1883" w:name="_Toc157436285"/>
      <w:bookmarkStart w:id="1884" w:name="_Toc157440125"/>
      <w:bookmarkStart w:id="1885" w:name="_Toc160649826"/>
      <w:bookmarkStart w:id="1886" w:name="_Toc164928041"/>
      <w:bookmarkStart w:id="1887" w:name="_Toc168549844"/>
      <w:bookmarkStart w:id="1888" w:name="_Toc170117909"/>
      <w:bookmarkStart w:id="1889" w:name="_Toc209469991"/>
      <w:bookmarkStart w:id="1890" w:name="_Toc212114652"/>
      <w:bookmarkStart w:id="1891" w:name="_Toc216293295"/>
      <w:r w:rsidRPr="006D68AC">
        <w:t>5.15.2.1</w:t>
      </w:r>
      <w:r w:rsidRPr="006D68AC">
        <w:tab/>
        <w:t>Introduction</w:t>
      </w:r>
      <w:bookmarkEnd w:id="1882"/>
      <w:bookmarkEnd w:id="1883"/>
      <w:bookmarkEnd w:id="1884"/>
      <w:bookmarkEnd w:id="1885"/>
      <w:bookmarkEnd w:id="1886"/>
      <w:bookmarkEnd w:id="1887"/>
      <w:bookmarkEnd w:id="1888"/>
      <w:bookmarkEnd w:id="1889"/>
      <w:bookmarkEnd w:id="1890"/>
      <w:bookmarkEnd w:id="1891"/>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Heading4"/>
      </w:pPr>
      <w:bookmarkStart w:id="1892" w:name="_Toc148176833"/>
      <w:bookmarkStart w:id="1893" w:name="_Toc148358883"/>
      <w:bookmarkStart w:id="1894" w:name="_Toc157434571"/>
      <w:bookmarkStart w:id="1895" w:name="_Toc157436286"/>
      <w:bookmarkStart w:id="1896" w:name="_Toc157440126"/>
      <w:bookmarkStart w:id="1897" w:name="_Toc160649827"/>
      <w:bookmarkStart w:id="1898" w:name="_Toc164928042"/>
      <w:bookmarkStart w:id="1899" w:name="_Toc168549845"/>
      <w:bookmarkStart w:id="1900" w:name="_Toc170117910"/>
      <w:bookmarkStart w:id="1901" w:name="_Toc209469992"/>
      <w:bookmarkStart w:id="1902" w:name="_Toc212114653"/>
      <w:bookmarkStart w:id="1903" w:name="_Toc216293296"/>
      <w:r w:rsidRPr="006D68AC">
        <w:t>5.15.2.2</w:t>
      </w:r>
      <w:r w:rsidRPr="006D68AC">
        <w:tab/>
      </w:r>
      <w:bookmarkEnd w:id="1892"/>
      <w:bookmarkEnd w:id="1893"/>
      <w:r w:rsidRPr="006D68AC">
        <w:rPr>
          <w:lang w:eastAsia="fr-FR"/>
        </w:rPr>
        <w:t>NSCE_FaultDiagnosis</w:t>
      </w:r>
      <w:r w:rsidRPr="006D68AC">
        <w:t>_S</w:t>
      </w:r>
      <w:r w:rsidRPr="006D68AC">
        <w:rPr>
          <w:rFonts w:hint="eastAsia"/>
          <w:lang w:eastAsia="zh-CN"/>
        </w:rPr>
        <w:t>ub</w:t>
      </w:r>
      <w:r w:rsidRPr="006D68AC">
        <w:t>scribe</w:t>
      </w:r>
      <w:bookmarkEnd w:id="1894"/>
      <w:bookmarkEnd w:id="1895"/>
      <w:bookmarkEnd w:id="1896"/>
      <w:bookmarkEnd w:id="1897"/>
      <w:bookmarkEnd w:id="1898"/>
      <w:bookmarkEnd w:id="1899"/>
      <w:bookmarkEnd w:id="1900"/>
      <w:bookmarkEnd w:id="1901"/>
      <w:bookmarkEnd w:id="1902"/>
      <w:bookmarkEnd w:id="1903"/>
    </w:p>
    <w:p w14:paraId="54D2D5F6" w14:textId="77777777" w:rsidR="00437C11" w:rsidRPr="006D68AC" w:rsidRDefault="00437C11" w:rsidP="00437C11">
      <w:pPr>
        <w:pStyle w:val="Heading5"/>
      </w:pPr>
      <w:bookmarkStart w:id="1904" w:name="_Toc157434572"/>
      <w:bookmarkStart w:id="1905" w:name="_Toc157436287"/>
      <w:bookmarkStart w:id="1906" w:name="_Toc157440127"/>
      <w:bookmarkStart w:id="1907" w:name="_Toc160649828"/>
      <w:bookmarkStart w:id="1908" w:name="_Toc164928043"/>
      <w:bookmarkStart w:id="1909" w:name="_Toc168549846"/>
      <w:bookmarkStart w:id="1910" w:name="_Toc170117911"/>
      <w:bookmarkStart w:id="1911" w:name="_Toc209469993"/>
      <w:bookmarkStart w:id="1912" w:name="_Toc212114654"/>
      <w:bookmarkStart w:id="1913" w:name="_Toc216293297"/>
      <w:r w:rsidRPr="006D68AC">
        <w:t>5.15.2.2.1</w:t>
      </w:r>
      <w:r w:rsidRPr="006D68AC">
        <w:tab/>
        <w:t>General</w:t>
      </w:r>
      <w:bookmarkEnd w:id="1904"/>
      <w:bookmarkEnd w:id="1905"/>
      <w:bookmarkEnd w:id="1906"/>
      <w:bookmarkEnd w:id="1907"/>
      <w:bookmarkEnd w:id="1908"/>
      <w:bookmarkEnd w:id="1909"/>
      <w:bookmarkEnd w:id="1910"/>
      <w:bookmarkEnd w:id="1911"/>
      <w:bookmarkEnd w:id="1912"/>
      <w:bookmarkEnd w:id="1913"/>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Heading5"/>
      </w:pPr>
      <w:bookmarkStart w:id="1914" w:name="_Toc148176835"/>
      <w:bookmarkStart w:id="1915" w:name="_Toc148358885"/>
      <w:bookmarkStart w:id="1916" w:name="_Toc157434573"/>
      <w:bookmarkStart w:id="1917" w:name="_Toc157436288"/>
      <w:bookmarkStart w:id="1918" w:name="_Toc157440128"/>
      <w:bookmarkStart w:id="1919" w:name="_Toc160649829"/>
      <w:bookmarkStart w:id="1920" w:name="_Toc164928044"/>
      <w:bookmarkStart w:id="1921" w:name="_Toc168549847"/>
      <w:bookmarkStart w:id="1922" w:name="_Toc170117912"/>
      <w:bookmarkStart w:id="1923" w:name="_Toc209469994"/>
      <w:bookmarkStart w:id="1924" w:name="_Toc212114655"/>
      <w:bookmarkStart w:id="1925" w:name="_Toc216293298"/>
      <w:r w:rsidRPr="006D68AC">
        <w:t>5.15.2.2.2</w:t>
      </w:r>
      <w:r w:rsidRPr="006D68AC">
        <w:tab/>
      </w:r>
      <w:r w:rsidRPr="006D68AC">
        <w:rPr>
          <w:lang w:eastAsia="fr-FR"/>
        </w:rPr>
        <w:t xml:space="preserve">Network Slice Fault Diagnosis </w:t>
      </w:r>
      <w:r w:rsidRPr="006D68AC">
        <w:t>Subscription Creation</w:t>
      </w:r>
      <w:bookmarkEnd w:id="1914"/>
      <w:bookmarkEnd w:id="1915"/>
      <w:bookmarkEnd w:id="1916"/>
      <w:bookmarkEnd w:id="1917"/>
      <w:bookmarkEnd w:id="1918"/>
      <w:bookmarkEnd w:id="1919"/>
      <w:bookmarkEnd w:id="1920"/>
      <w:bookmarkEnd w:id="1921"/>
      <w:bookmarkEnd w:id="1922"/>
      <w:bookmarkEnd w:id="1923"/>
      <w:bookmarkEnd w:id="1924"/>
      <w:bookmarkEnd w:id="1925"/>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1pt;mso-width-percent:0;mso-height-percent:0;mso-width-percent:0;mso-height-percent:0" o:ole="">
            <v:imagedata r:id="rId113" o:title=""/>
          </v:shape>
          <o:OLEObject Type="Embed" ProgID="Word.Document.8" ShapeID="_x0000_i1078" DrawAspect="Content" ObjectID="_1826906791"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Heading5"/>
      </w:pPr>
      <w:bookmarkStart w:id="1926" w:name="_Toc148176836"/>
      <w:bookmarkStart w:id="1927" w:name="_Toc148358886"/>
      <w:bookmarkStart w:id="1928" w:name="_Toc157434574"/>
      <w:bookmarkStart w:id="1929" w:name="_Toc157436289"/>
      <w:bookmarkStart w:id="1930" w:name="_Toc157440129"/>
      <w:bookmarkStart w:id="1931" w:name="_Toc160649830"/>
      <w:bookmarkStart w:id="1932" w:name="_Toc164928045"/>
      <w:bookmarkStart w:id="1933" w:name="_Toc168549848"/>
      <w:bookmarkStart w:id="1934" w:name="_Toc170117913"/>
      <w:bookmarkStart w:id="1935" w:name="_Toc209469995"/>
      <w:bookmarkStart w:id="1936" w:name="_Toc212114656"/>
      <w:bookmarkStart w:id="1937" w:name="_Toc216293299"/>
      <w:r w:rsidRPr="006D68AC">
        <w:t>5.15.2.2.3</w:t>
      </w:r>
      <w:r w:rsidRPr="006D68AC">
        <w:tab/>
      </w:r>
      <w:r w:rsidRPr="006D68AC">
        <w:rPr>
          <w:lang w:eastAsia="fr-FR"/>
        </w:rPr>
        <w:t xml:space="preserve">Network Slice Fault Diagnosis </w:t>
      </w:r>
      <w:r w:rsidRPr="006D68AC">
        <w:t>Subscription Update</w:t>
      </w:r>
      <w:bookmarkEnd w:id="1926"/>
      <w:bookmarkEnd w:id="1927"/>
      <w:bookmarkEnd w:id="1928"/>
      <w:bookmarkEnd w:id="1929"/>
      <w:bookmarkEnd w:id="1930"/>
      <w:bookmarkEnd w:id="1931"/>
      <w:bookmarkEnd w:id="1932"/>
      <w:bookmarkEnd w:id="1933"/>
      <w:bookmarkEnd w:id="1934"/>
      <w:bookmarkEnd w:id="1935"/>
      <w:bookmarkEnd w:id="1936"/>
      <w:bookmarkEnd w:id="1937"/>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2.75pt;mso-width-percent:0;mso-height-percent:0;mso-width-percent:0;mso-height-percent:0" o:ole="">
            <v:imagedata r:id="rId115" o:title=""/>
          </v:shape>
          <o:OLEObject Type="Embed" ProgID="Word.Document.8" ShapeID="_x0000_i1079" DrawAspect="Content" ObjectID="_1826906792"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Heading5"/>
      </w:pPr>
      <w:bookmarkStart w:id="1938" w:name="_Toc157434575"/>
      <w:bookmarkStart w:id="1939" w:name="_Toc157436290"/>
      <w:bookmarkStart w:id="1940" w:name="_Toc157440130"/>
      <w:bookmarkStart w:id="1941" w:name="_Toc160649831"/>
      <w:bookmarkStart w:id="1942" w:name="_Toc164928046"/>
      <w:bookmarkStart w:id="1943" w:name="_Toc168549849"/>
      <w:bookmarkStart w:id="1944" w:name="_Toc170117914"/>
      <w:bookmarkStart w:id="1945" w:name="_Toc209469996"/>
      <w:bookmarkStart w:id="1946" w:name="_Toc212114657"/>
      <w:bookmarkStart w:id="1947" w:name="_Toc216293300"/>
      <w:r w:rsidRPr="006D68AC">
        <w:t>5.15.2.2.4</w:t>
      </w:r>
      <w:r w:rsidRPr="006D68AC">
        <w:tab/>
        <w:t>Network</w:t>
      </w:r>
      <w:r w:rsidRPr="006D68AC">
        <w:rPr>
          <w:lang w:eastAsia="fr-FR"/>
        </w:rPr>
        <w:t xml:space="preserve"> Slice</w:t>
      </w:r>
      <w:r w:rsidRPr="006D68AC">
        <w:t xml:space="preserve"> Fault Diagnosis Subscription Deletion</w:t>
      </w:r>
      <w:bookmarkEnd w:id="1938"/>
      <w:bookmarkEnd w:id="1939"/>
      <w:bookmarkEnd w:id="1940"/>
      <w:bookmarkEnd w:id="1941"/>
      <w:bookmarkEnd w:id="1942"/>
      <w:bookmarkEnd w:id="1943"/>
      <w:bookmarkEnd w:id="1944"/>
      <w:bookmarkEnd w:id="1945"/>
      <w:bookmarkEnd w:id="1946"/>
      <w:bookmarkEnd w:id="19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1pt;mso-width-percent:0;mso-height-percent:0;mso-width-percent:0;mso-height-percent:0" o:ole="">
            <v:imagedata r:id="rId60" o:title=""/>
          </v:shape>
          <o:OLEObject Type="Embed" ProgID="Word.Document.8" ShapeID="_x0000_i1080" DrawAspect="Content" ObjectID="_1826906793"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Heading4"/>
      </w:pPr>
      <w:bookmarkStart w:id="1948" w:name="_Toc157434576"/>
      <w:bookmarkStart w:id="1949" w:name="_Toc157436291"/>
      <w:bookmarkStart w:id="1950" w:name="_Toc157440131"/>
      <w:bookmarkStart w:id="1951" w:name="_Toc160649832"/>
      <w:bookmarkStart w:id="1952" w:name="_Toc164928047"/>
      <w:bookmarkStart w:id="1953" w:name="_Toc168549850"/>
      <w:bookmarkStart w:id="1954" w:name="_Toc170117915"/>
      <w:bookmarkStart w:id="1955" w:name="_Toc209469997"/>
      <w:bookmarkStart w:id="1956" w:name="_Toc212114658"/>
      <w:bookmarkStart w:id="1957" w:name="_Toc216293301"/>
      <w:r w:rsidRPr="006D68AC">
        <w:t>5.15.2.3</w:t>
      </w:r>
      <w:r w:rsidRPr="006D68AC">
        <w:tab/>
      </w:r>
      <w:r w:rsidRPr="006D68AC">
        <w:rPr>
          <w:lang w:eastAsia="fr-FR"/>
        </w:rPr>
        <w:t>NSCE_FaultDiagnosis</w:t>
      </w:r>
      <w:r w:rsidRPr="006D68AC">
        <w:t>_Notify</w:t>
      </w:r>
      <w:bookmarkEnd w:id="1948"/>
      <w:bookmarkEnd w:id="1949"/>
      <w:bookmarkEnd w:id="1950"/>
      <w:bookmarkEnd w:id="1951"/>
      <w:bookmarkEnd w:id="1952"/>
      <w:bookmarkEnd w:id="1953"/>
      <w:bookmarkEnd w:id="1954"/>
      <w:bookmarkEnd w:id="1955"/>
      <w:bookmarkEnd w:id="1956"/>
      <w:bookmarkEnd w:id="1957"/>
    </w:p>
    <w:p w14:paraId="4C6784E9" w14:textId="77777777" w:rsidR="00437C11" w:rsidRPr="006D68AC" w:rsidRDefault="00437C11" w:rsidP="00437C11">
      <w:pPr>
        <w:pStyle w:val="Heading5"/>
      </w:pPr>
      <w:bookmarkStart w:id="1958" w:name="_Toc157434577"/>
      <w:bookmarkStart w:id="1959" w:name="_Toc157436292"/>
      <w:bookmarkStart w:id="1960" w:name="_Toc157440132"/>
      <w:bookmarkStart w:id="1961" w:name="_Toc160649833"/>
      <w:bookmarkStart w:id="1962" w:name="_Toc164928048"/>
      <w:bookmarkStart w:id="1963" w:name="_Toc168549851"/>
      <w:bookmarkStart w:id="1964" w:name="_Toc170117916"/>
      <w:bookmarkStart w:id="1965" w:name="_Toc209469998"/>
      <w:bookmarkStart w:id="1966" w:name="_Toc212114659"/>
      <w:bookmarkStart w:id="1967" w:name="_Toc216293302"/>
      <w:r w:rsidRPr="006D68AC">
        <w:t>5.15.2.3.1</w:t>
      </w:r>
      <w:r w:rsidRPr="006D68AC">
        <w:tab/>
        <w:t>General</w:t>
      </w:r>
      <w:bookmarkEnd w:id="1958"/>
      <w:bookmarkEnd w:id="1959"/>
      <w:bookmarkEnd w:id="1960"/>
      <w:bookmarkEnd w:id="1961"/>
      <w:bookmarkEnd w:id="1962"/>
      <w:bookmarkEnd w:id="1963"/>
      <w:bookmarkEnd w:id="1964"/>
      <w:bookmarkEnd w:id="1965"/>
      <w:bookmarkEnd w:id="1966"/>
      <w:bookmarkEnd w:id="1967"/>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Heading5"/>
      </w:pPr>
      <w:bookmarkStart w:id="1968" w:name="_Toc157434578"/>
      <w:bookmarkStart w:id="1969" w:name="_Toc157436293"/>
      <w:bookmarkStart w:id="1970" w:name="_Toc157440133"/>
      <w:bookmarkStart w:id="1971" w:name="_Toc160649834"/>
      <w:bookmarkStart w:id="1972" w:name="_Toc164928049"/>
      <w:bookmarkStart w:id="1973" w:name="_Toc168549852"/>
      <w:bookmarkStart w:id="1974" w:name="_Toc170117917"/>
      <w:bookmarkStart w:id="1975" w:name="_Toc209469999"/>
      <w:bookmarkStart w:id="1976" w:name="_Toc212114660"/>
      <w:bookmarkStart w:id="1977" w:name="_Toc216293303"/>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1968"/>
      <w:bookmarkEnd w:id="1969"/>
      <w:bookmarkEnd w:id="1970"/>
      <w:bookmarkEnd w:id="1971"/>
      <w:bookmarkEnd w:id="1972"/>
      <w:bookmarkEnd w:id="1973"/>
      <w:bookmarkEnd w:id="1974"/>
      <w:bookmarkEnd w:id="1975"/>
      <w:bookmarkEnd w:id="1976"/>
      <w:bookmarkEnd w:id="1977"/>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35pt;mso-width-percent:0;mso-height-percent:0;mso-width-percent:0;mso-height-percent:0" o:ole="">
            <v:imagedata r:id="rId118" o:title=""/>
          </v:shape>
          <o:OLEObject Type="Embed" ProgID="Word.Document.8" ShapeID="_x0000_i1081" DrawAspect="Content" ObjectID="_1826906794"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Heading2"/>
      </w:pPr>
      <w:bookmarkStart w:id="1978" w:name="_Toc160649835"/>
      <w:bookmarkStart w:id="1979" w:name="_Toc164928050"/>
      <w:bookmarkStart w:id="1980" w:name="_Toc168549853"/>
      <w:bookmarkStart w:id="1981" w:name="_Toc170117918"/>
      <w:bookmarkStart w:id="1982" w:name="_Toc209470000"/>
      <w:bookmarkStart w:id="1983" w:name="_Toc212114661"/>
      <w:bookmarkStart w:id="1984" w:name="_Toc157434579"/>
      <w:bookmarkStart w:id="1985" w:name="_Toc157436294"/>
      <w:bookmarkStart w:id="1986" w:name="_Toc157440134"/>
      <w:bookmarkStart w:id="1987" w:name="_Toc21629330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1978"/>
      <w:bookmarkEnd w:id="1979"/>
      <w:bookmarkEnd w:id="1980"/>
      <w:bookmarkEnd w:id="1981"/>
      <w:bookmarkEnd w:id="1982"/>
      <w:bookmarkEnd w:id="1983"/>
      <w:bookmarkEnd w:id="1987"/>
    </w:p>
    <w:p w14:paraId="3C709F8B" w14:textId="77777777" w:rsidR="00D3062E" w:rsidRPr="006D68AC" w:rsidRDefault="00D3062E" w:rsidP="00D3062E">
      <w:pPr>
        <w:pStyle w:val="Heading3"/>
      </w:pPr>
      <w:bookmarkStart w:id="1988" w:name="_Toc160649836"/>
      <w:bookmarkStart w:id="1989" w:name="_Toc164928051"/>
      <w:bookmarkStart w:id="1990" w:name="_Toc168549854"/>
      <w:bookmarkStart w:id="1991" w:name="_Toc170117919"/>
      <w:bookmarkStart w:id="1992" w:name="_Toc209470001"/>
      <w:bookmarkStart w:id="1993" w:name="_Toc212114662"/>
      <w:bookmarkStart w:id="1994" w:name="_Toc216293305"/>
      <w:r w:rsidRPr="006D68AC">
        <w:t>5.16.1</w:t>
      </w:r>
      <w:r w:rsidRPr="006D68AC">
        <w:tab/>
        <w:t>Service Description</w:t>
      </w:r>
      <w:bookmarkEnd w:id="1988"/>
      <w:bookmarkEnd w:id="1989"/>
      <w:bookmarkEnd w:id="1990"/>
      <w:bookmarkEnd w:id="1991"/>
      <w:bookmarkEnd w:id="1992"/>
      <w:bookmarkEnd w:id="1993"/>
      <w:bookmarkEnd w:id="1994"/>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Heading3"/>
      </w:pPr>
      <w:bookmarkStart w:id="1995" w:name="_Toc160649837"/>
      <w:bookmarkStart w:id="1996" w:name="_Toc164928052"/>
      <w:bookmarkStart w:id="1997" w:name="_Toc168549855"/>
      <w:bookmarkStart w:id="1998" w:name="_Toc170117920"/>
      <w:bookmarkStart w:id="1999" w:name="_Toc209470002"/>
      <w:bookmarkStart w:id="2000" w:name="_Toc212114663"/>
      <w:bookmarkStart w:id="2001" w:name="_Toc216293306"/>
      <w:r w:rsidRPr="006D68AC">
        <w:t>5.16.2</w:t>
      </w:r>
      <w:r w:rsidRPr="006D68AC">
        <w:tab/>
        <w:t>Service Operations</w:t>
      </w:r>
      <w:bookmarkEnd w:id="1995"/>
      <w:bookmarkEnd w:id="1996"/>
      <w:bookmarkEnd w:id="1997"/>
      <w:bookmarkEnd w:id="1998"/>
      <w:bookmarkEnd w:id="1999"/>
      <w:bookmarkEnd w:id="2000"/>
      <w:bookmarkEnd w:id="2001"/>
    </w:p>
    <w:p w14:paraId="6997FD80" w14:textId="77777777" w:rsidR="00D3062E" w:rsidRPr="006D68AC" w:rsidRDefault="00D3062E" w:rsidP="00D3062E">
      <w:pPr>
        <w:pStyle w:val="Heading4"/>
      </w:pPr>
      <w:bookmarkStart w:id="2002" w:name="_Toc160649838"/>
      <w:bookmarkStart w:id="2003" w:name="_Toc164928053"/>
      <w:bookmarkStart w:id="2004" w:name="_Toc168549856"/>
      <w:bookmarkStart w:id="2005" w:name="_Toc170117921"/>
      <w:bookmarkStart w:id="2006" w:name="_Toc209470003"/>
      <w:bookmarkStart w:id="2007" w:name="_Toc212114664"/>
      <w:bookmarkStart w:id="2008" w:name="_Toc216293307"/>
      <w:r w:rsidRPr="006D68AC">
        <w:t>5.16.2.1</w:t>
      </w:r>
      <w:r w:rsidRPr="006D68AC">
        <w:tab/>
        <w:t>Introduction</w:t>
      </w:r>
      <w:bookmarkEnd w:id="2002"/>
      <w:bookmarkEnd w:id="2003"/>
      <w:bookmarkEnd w:id="2004"/>
      <w:bookmarkEnd w:id="2005"/>
      <w:bookmarkEnd w:id="2006"/>
      <w:bookmarkEnd w:id="2007"/>
      <w:bookmarkEnd w:id="2008"/>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Heading4"/>
      </w:pPr>
      <w:bookmarkStart w:id="2009" w:name="_Toc160649839"/>
      <w:bookmarkStart w:id="2010" w:name="_Toc164928054"/>
      <w:bookmarkStart w:id="2011" w:name="_Toc168549857"/>
      <w:bookmarkStart w:id="2012" w:name="_Toc170117922"/>
      <w:bookmarkStart w:id="2013" w:name="_Toc209470004"/>
      <w:bookmarkStart w:id="2014" w:name="_Toc212114665"/>
      <w:bookmarkStart w:id="2015" w:name="_Toc216293308"/>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009"/>
      <w:bookmarkEnd w:id="2010"/>
      <w:bookmarkEnd w:id="2011"/>
      <w:bookmarkEnd w:id="2012"/>
      <w:bookmarkEnd w:id="2013"/>
      <w:bookmarkEnd w:id="2014"/>
      <w:bookmarkEnd w:id="2015"/>
    </w:p>
    <w:p w14:paraId="205C8CEE" w14:textId="77777777" w:rsidR="00D3062E" w:rsidRPr="006D68AC" w:rsidRDefault="00D3062E" w:rsidP="00D3062E">
      <w:pPr>
        <w:pStyle w:val="Heading5"/>
      </w:pPr>
      <w:bookmarkStart w:id="2016" w:name="_Toc160649840"/>
      <w:bookmarkStart w:id="2017" w:name="_Toc164928055"/>
      <w:bookmarkStart w:id="2018" w:name="_Toc168549858"/>
      <w:bookmarkStart w:id="2019" w:name="_Toc170117923"/>
      <w:bookmarkStart w:id="2020" w:name="_Toc209470005"/>
      <w:bookmarkStart w:id="2021" w:name="_Toc212114666"/>
      <w:bookmarkStart w:id="2022" w:name="_Toc216293309"/>
      <w:r w:rsidRPr="006D68AC">
        <w:t>5.16.2.2.1</w:t>
      </w:r>
      <w:r w:rsidRPr="006D68AC">
        <w:tab/>
        <w:t>General</w:t>
      </w:r>
      <w:bookmarkEnd w:id="2016"/>
      <w:bookmarkEnd w:id="2017"/>
      <w:bookmarkEnd w:id="2018"/>
      <w:bookmarkEnd w:id="2019"/>
      <w:bookmarkEnd w:id="2020"/>
      <w:bookmarkEnd w:id="2021"/>
      <w:bookmarkEnd w:id="2022"/>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Heading5"/>
      </w:pPr>
      <w:bookmarkStart w:id="2023" w:name="_Toc160649841"/>
      <w:bookmarkStart w:id="2024" w:name="_Toc164928056"/>
      <w:bookmarkStart w:id="2025" w:name="_Toc168549859"/>
      <w:bookmarkStart w:id="2026" w:name="_Toc170117924"/>
      <w:bookmarkStart w:id="2027" w:name="_Toc209470006"/>
      <w:bookmarkStart w:id="2028" w:name="_Toc212114667"/>
      <w:bookmarkStart w:id="2029" w:name="_Toc216293310"/>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023"/>
      <w:bookmarkEnd w:id="2024"/>
      <w:bookmarkEnd w:id="2025"/>
      <w:bookmarkEnd w:id="2026"/>
      <w:bookmarkEnd w:id="2027"/>
      <w:bookmarkEnd w:id="2028"/>
      <w:bookmarkEnd w:id="202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35pt" o:ole="">
            <v:imagedata r:id="rId120" o:title=""/>
          </v:shape>
          <o:OLEObject Type="Embed" ProgID="Word.Document.8" ShapeID="_x0000_i1082" DrawAspect="Content" ObjectID="_1826906795"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Heading5"/>
      </w:pPr>
      <w:bookmarkStart w:id="2030" w:name="_Toc160649842"/>
      <w:bookmarkStart w:id="2031" w:name="_Toc164928057"/>
      <w:bookmarkStart w:id="2032" w:name="_Toc168549860"/>
      <w:bookmarkStart w:id="2033" w:name="_Toc170117925"/>
      <w:bookmarkStart w:id="2034" w:name="_Toc209470007"/>
      <w:bookmarkStart w:id="2035" w:name="_Toc212114668"/>
      <w:bookmarkStart w:id="2036" w:name="_Toc216293311"/>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030"/>
      <w:bookmarkEnd w:id="2031"/>
      <w:bookmarkEnd w:id="2032"/>
      <w:bookmarkEnd w:id="2033"/>
      <w:bookmarkEnd w:id="2034"/>
      <w:bookmarkEnd w:id="2035"/>
      <w:bookmarkEnd w:id="2036"/>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45pt" o:ole="">
            <v:imagedata r:id="rId122" o:title=""/>
          </v:shape>
          <o:OLEObject Type="Embed" ProgID="Word.Document.8" ShapeID="_x0000_i1083" DrawAspect="Content" ObjectID="_1826906796"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Heading5"/>
      </w:pPr>
      <w:bookmarkStart w:id="2037" w:name="_Toc160649843"/>
      <w:bookmarkStart w:id="2038" w:name="_Toc164928058"/>
      <w:bookmarkStart w:id="2039" w:name="_Toc168549861"/>
      <w:bookmarkStart w:id="2040" w:name="_Toc170117926"/>
      <w:bookmarkStart w:id="2041" w:name="_Toc209470008"/>
      <w:bookmarkStart w:id="2042" w:name="_Toc212114669"/>
      <w:bookmarkStart w:id="2043" w:name="_Toc216293312"/>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037"/>
      <w:bookmarkEnd w:id="2038"/>
      <w:bookmarkEnd w:id="2039"/>
      <w:bookmarkEnd w:id="2040"/>
      <w:bookmarkEnd w:id="2041"/>
      <w:bookmarkEnd w:id="2042"/>
      <w:bookmarkEnd w:id="2043"/>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35pt" o:ole="">
            <v:imagedata r:id="rId60" o:title=""/>
          </v:shape>
          <o:OLEObject Type="Embed" ProgID="Word.Document.8" ShapeID="_x0000_i1084" DrawAspect="Content" ObjectID="_1826906797"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Heading4"/>
      </w:pPr>
      <w:bookmarkStart w:id="2044" w:name="_Toc160649844"/>
      <w:bookmarkStart w:id="2045" w:name="_Toc164928059"/>
      <w:bookmarkStart w:id="2046" w:name="_Toc168549862"/>
      <w:bookmarkStart w:id="2047" w:name="_Toc170117927"/>
      <w:bookmarkStart w:id="2048" w:name="_Toc209470009"/>
      <w:bookmarkStart w:id="2049" w:name="_Toc212114670"/>
      <w:bookmarkStart w:id="2050" w:name="_Toc216293313"/>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044"/>
      <w:bookmarkEnd w:id="2045"/>
      <w:bookmarkEnd w:id="2046"/>
      <w:bookmarkEnd w:id="2047"/>
      <w:bookmarkEnd w:id="2048"/>
      <w:bookmarkEnd w:id="2049"/>
      <w:bookmarkEnd w:id="2050"/>
    </w:p>
    <w:p w14:paraId="4215336E" w14:textId="77777777" w:rsidR="00D3062E" w:rsidRPr="006D68AC" w:rsidRDefault="00D3062E" w:rsidP="00D3062E">
      <w:pPr>
        <w:pStyle w:val="Heading5"/>
      </w:pPr>
      <w:bookmarkStart w:id="2051" w:name="_Toc160649845"/>
      <w:bookmarkStart w:id="2052" w:name="_Toc164928060"/>
      <w:bookmarkStart w:id="2053" w:name="_Toc168549863"/>
      <w:bookmarkStart w:id="2054" w:name="_Toc170117928"/>
      <w:bookmarkStart w:id="2055" w:name="_Toc209470010"/>
      <w:bookmarkStart w:id="2056" w:name="_Toc212114671"/>
      <w:bookmarkStart w:id="2057" w:name="_Toc216293314"/>
      <w:r w:rsidRPr="006D68AC">
        <w:t>5.16.2.3.1</w:t>
      </w:r>
      <w:r w:rsidRPr="006D68AC">
        <w:tab/>
        <w:t>General</w:t>
      </w:r>
      <w:bookmarkEnd w:id="2051"/>
      <w:bookmarkEnd w:id="2052"/>
      <w:bookmarkEnd w:id="2053"/>
      <w:bookmarkEnd w:id="2054"/>
      <w:bookmarkEnd w:id="2055"/>
      <w:bookmarkEnd w:id="2056"/>
      <w:bookmarkEnd w:id="2057"/>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Heading5"/>
      </w:pPr>
      <w:bookmarkStart w:id="2058" w:name="_Toc160649846"/>
      <w:bookmarkStart w:id="2059" w:name="_Toc164928061"/>
      <w:bookmarkStart w:id="2060" w:name="_Toc168549864"/>
      <w:bookmarkStart w:id="2061" w:name="_Toc170117929"/>
      <w:bookmarkStart w:id="2062" w:name="_Toc209470011"/>
      <w:bookmarkStart w:id="2063" w:name="_Toc212114672"/>
      <w:bookmarkStart w:id="2064" w:name="_Toc216293315"/>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058"/>
      <w:bookmarkEnd w:id="2059"/>
      <w:bookmarkEnd w:id="2060"/>
      <w:bookmarkEnd w:id="2061"/>
      <w:bookmarkEnd w:id="2062"/>
      <w:bookmarkEnd w:id="2063"/>
      <w:bookmarkEnd w:id="2064"/>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065" w:name="_MON_1769864622"/>
    <w:bookmarkEnd w:id="2065"/>
    <w:p w14:paraId="15CD96CC" w14:textId="77777777" w:rsidR="00D3062E" w:rsidRPr="006D68AC" w:rsidRDefault="00D3062E" w:rsidP="00D3062E">
      <w:pPr>
        <w:pStyle w:val="TH"/>
      </w:pPr>
      <w:r w:rsidRPr="006D68AC">
        <w:object w:dxaOrig="9620" w:dyaOrig="2749" w14:anchorId="7DD9351E">
          <v:shape id="_x0000_i1085" type="#_x0000_t75" style="width:480pt;height:136.9pt" o:ole="">
            <v:imagedata r:id="rId125" o:title=""/>
          </v:shape>
          <o:OLEObject Type="Embed" ProgID="Word.Document.8" ShapeID="_x0000_i1085" DrawAspect="Content" ObjectID="_1826906798"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Heading2"/>
      </w:pPr>
      <w:bookmarkStart w:id="2066" w:name="_Toc160649847"/>
      <w:bookmarkStart w:id="2067" w:name="_Toc164928062"/>
      <w:bookmarkStart w:id="2068" w:name="_Toc168549865"/>
      <w:bookmarkStart w:id="2069" w:name="_Toc170117930"/>
      <w:bookmarkStart w:id="2070" w:name="_Toc209470012"/>
      <w:bookmarkStart w:id="2071" w:name="_Toc212114673"/>
      <w:bookmarkStart w:id="2072" w:name="_Toc216293316"/>
      <w:r w:rsidRPr="006D68AC">
        <w:t>5.17</w:t>
      </w:r>
      <w:r w:rsidRPr="006D68AC">
        <w:tab/>
      </w:r>
      <w:r w:rsidRPr="006D68AC">
        <w:rPr>
          <w:lang w:val="en-US"/>
        </w:rPr>
        <w:t>NSCE_NSInfoDelivery</w:t>
      </w:r>
      <w:bookmarkEnd w:id="1984"/>
      <w:bookmarkEnd w:id="1985"/>
      <w:bookmarkEnd w:id="1986"/>
      <w:bookmarkEnd w:id="2066"/>
      <w:bookmarkEnd w:id="2067"/>
      <w:bookmarkEnd w:id="2068"/>
      <w:bookmarkEnd w:id="2069"/>
      <w:bookmarkEnd w:id="2070"/>
      <w:bookmarkEnd w:id="2071"/>
      <w:bookmarkEnd w:id="2072"/>
    </w:p>
    <w:p w14:paraId="3A95BBDE" w14:textId="77777777" w:rsidR="00091209" w:rsidRPr="006D68AC" w:rsidRDefault="00091209" w:rsidP="00091209">
      <w:pPr>
        <w:pStyle w:val="Heading3"/>
      </w:pPr>
      <w:bookmarkStart w:id="2073" w:name="_Toc157434580"/>
      <w:bookmarkStart w:id="2074" w:name="_Toc157436295"/>
      <w:bookmarkStart w:id="2075" w:name="_Toc157440135"/>
      <w:bookmarkStart w:id="2076" w:name="_Toc160649848"/>
      <w:bookmarkStart w:id="2077" w:name="_Toc164928063"/>
      <w:bookmarkStart w:id="2078" w:name="_Toc168549866"/>
      <w:bookmarkStart w:id="2079" w:name="_Toc170117931"/>
      <w:bookmarkStart w:id="2080" w:name="_Toc209470013"/>
      <w:bookmarkStart w:id="2081" w:name="_Toc212114674"/>
      <w:bookmarkStart w:id="2082" w:name="_Toc216293317"/>
      <w:r w:rsidRPr="006D68AC">
        <w:t>5.17.1</w:t>
      </w:r>
      <w:r w:rsidRPr="006D68AC">
        <w:tab/>
        <w:t>Service Description</w:t>
      </w:r>
      <w:bookmarkEnd w:id="2073"/>
      <w:bookmarkEnd w:id="2074"/>
      <w:bookmarkEnd w:id="2075"/>
      <w:bookmarkEnd w:id="2076"/>
      <w:bookmarkEnd w:id="2077"/>
      <w:bookmarkEnd w:id="2078"/>
      <w:bookmarkEnd w:id="2079"/>
      <w:bookmarkEnd w:id="2080"/>
      <w:bookmarkEnd w:id="2081"/>
      <w:bookmarkEnd w:id="2082"/>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Heading3"/>
      </w:pPr>
      <w:bookmarkStart w:id="2083" w:name="_Toc160649849"/>
      <w:bookmarkStart w:id="2084" w:name="_Toc164928064"/>
      <w:bookmarkStart w:id="2085" w:name="_Toc168549867"/>
      <w:bookmarkStart w:id="2086" w:name="_Toc170117932"/>
      <w:bookmarkStart w:id="2087" w:name="_Toc209470014"/>
      <w:bookmarkStart w:id="2088" w:name="_Toc212114675"/>
      <w:bookmarkStart w:id="2089" w:name="_Toc157434581"/>
      <w:bookmarkStart w:id="2090" w:name="_Toc157436296"/>
      <w:bookmarkStart w:id="2091" w:name="_Toc157440136"/>
      <w:bookmarkStart w:id="2092" w:name="_Toc216293318"/>
      <w:r w:rsidRPr="006D68AC">
        <w:t>5.17.2</w:t>
      </w:r>
      <w:r w:rsidRPr="006D68AC">
        <w:tab/>
        <w:t>Service Operations</w:t>
      </w:r>
      <w:bookmarkEnd w:id="2083"/>
      <w:bookmarkEnd w:id="2084"/>
      <w:bookmarkEnd w:id="2085"/>
      <w:bookmarkEnd w:id="2086"/>
      <w:bookmarkEnd w:id="2087"/>
      <w:bookmarkEnd w:id="2088"/>
      <w:bookmarkEnd w:id="2092"/>
    </w:p>
    <w:p w14:paraId="25855525" w14:textId="77777777" w:rsidR="00091209" w:rsidRPr="006D68AC" w:rsidRDefault="00091209" w:rsidP="00091209">
      <w:pPr>
        <w:pStyle w:val="Heading4"/>
      </w:pPr>
      <w:bookmarkStart w:id="2093" w:name="_Toc160649850"/>
      <w:bookmarkStart w:id="2094" w:name="_Toc164928065"/>
      <w:bookmarkStart w:id="2095" w:name="_Toc168549868"/>
      <w:bookmarkStart w:id="2096" w:name="_Toc170117933"/>
      <w:bookmarkStart w:id="2097" w:name="_Toc209470015"/>
      <w:bookmarkStart w:id="2098" w:name="_Toc212114676"/>
      <w:bookmarkStart w:id="2099" w:name="_Toc216293319"/>
      <w:r w:rsidRPr="006D68AC">
        <w:t>5.17.2.1</w:t>
      </w:r>
      <w:r w:rsidRPr="006D68AC">
        <w:tab/>
        <w:t>Introduction</w:t>
      </w:r>
      <w:bookmarkEnd w:id="2089"/>
      <w:bookmarkEnd w:id="2090"/>
      <w:bookmarkEnd w:id="2091"/>
      <w:bookmarkEnd w:id="2093"/>
      <w:bookmarkEnd w:id="2094"/>
      <w:bookmarkEnd w:id="2095"/>
      <w:bookmarkEnd w:id="2096"/>
      <w:bookmarkEnd w:id="2097"/>
      <w:bookmarkEnd w:id="2098"/>
      <w:bookmarkEnd w:id="2099"/>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Heading4"/>
      </w:pPr>
      <w:bookmarkStart w:id="2100" w:name="_Toc157434582"/>
      <w:bookmarkStart w:id="2101" w:name="_Toc157436297"/>
      <w:bookmarkStart w:id="2102" w:name="_Toc157440137"/>
      <w:bookmarkStart w:id="2103" w:name="_Toc160649851"/>
      <w:bookmarkStart w:id="2104" w:name="_Toc164928066"/>
      <w:bookmarkStart w:id="2105" w:name="_Toc168549869"/>
      <w:bookmarkStart w:id="2106" w:name="_Toc170117934"/>
      <w:bookmarkStart w:id="2107" w:name="_Toc209470016"/>
      <w:bookmarkStart w:id="2108" w:name="_Toc212114677"/>
      <w:bookmarkStart w:id="2109" w:name="_Toc216293320"/>
      <w:r w:rsidRPr="006D68AC">
        <w:t>5.17.2.2</w:t>
      </w:r>
      <w:r w:rsidRPr="006D68AC">
        <w:tab/>
      </w:r>
      <w:r w:rsidRPr="006D68AC">
        <w:rPr>
          <w:lang w:val="en-US"/>
        </w:rPr>
        <w:t>NSCE_NSInfoDelivery</w:t>
      </w:r>
      <w:r w:rsidRPr="006D68AC">
        <w:t>_Request</w:t>
      </w:r>
      <w:bookmarkEnd w:id="2100"/>
      <w:bookmarkEnd w:id="2101"/>
      <w:bookmarkEnd w:id="2102"/>
      <w:bookmarkEnd w:id="2103"/>
      <w:bookmarkEnd w:id="2104"/>
      <w:bookmarkEnd w:id="2105"/>
      <w:bookmarkEnd w:id="2106"/>
      <w:bookmarkEnd w:id="2107"/>
      <w:bookmarkEnd w:id="2108"/>
      <w:bookmarkEnd w:id="2109"/>
    </w:p>
    <w:p w14:paraId="62D72AF5" w14:textId="77777777" w:rsidR="002E2250" w:rsidRPr="006D68AC" w:rsidRDefault="002E2250" w:rsidP="002E2250">
      <w:pPr>
        <w:pStyle w:val="Heading5"/>
      </w:pPr>
      <w:bookmarkStart w:id="2110" w:name="_Toc157434583"/>
      <w:bookmarkStart w:id="2111" w:name="_Toc157436298"/>
      <w:bookmarkStart w:id="2112" w:name="_Toc157440138"/>
      <w:bookmarkStart w:id="2113" w:name="_Toc160649852"/>
      <w:bookmarkStart w:id="2114" w:name="_Toc164928067"/>
      <w:bookmarkStart w:id="2115" w:name="_Toc168549870"/>
      <w:bookmarkStart w:id="2116" w:name="_Toc170117935"/>
      <w:bookmarkStart w:id="2117" w:name="_Toc209470017"/>
      <w:bookmarkStart w:id="2118" w:name="_Toc212114678"/>
      <w:bookmarkStart w:id="2119" w:name="_Toc157434584"/>
      <w:bookmarkStart w:id="2120" w:name="_Toc157436299"/>
      <w:bookmarkStart w:id="2121" w:name="_Toc157440139"/>
      <w:bookmarkStart w:id="2122" w:name="_Toc216293321"/>
      <w:r w:rsidRPr="006D68AC">
        <w:t>5.17.2.2.1</w:t>
      </w:r>
      <w:r w:rsidRPr="006D68AC">
        <w:tab/>
        <w:t>General</w:t>
      </w:r>
      <w:bookmarkEnd w:id="2110"/>
      <w:bookmarkEnd w:id="2111"/>
      <w:bookmarkEnd w:id="2112"/>
      <w:bookmarkEnd w:id="2113"/>
      <w:bookmarkEnd w:id="2114"/>
      <w:bookmarkEnd w:id="2115"/>
      <w:bookmarkEnd w:id="2116"/>
      <w:bookmarkEnd w:id="2117"/>
      <w:bookmarkEnd w:id="2118"/>
      <w:bookmarkEnd w:id="2122"/>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Heading5"/>
      </w:pPr>
      <w:bookmarkStart w:id="2123" w:name="_Toc160649853"/>
      <w:bookmarkStart w:id="2124" w:name="_Toc164928068"/>
      <w:bookmarkStart w:id="2125" w:name="_Toc168549871"/>
      <w:bookmarkStart w:id="2126" w:name="_Toc170117936"/>
      <w:bookmarkStart w:id="2127" w:name="_Toc209470018"/>
      <w:bookmarkStart w:id="2128" w:name="_Toc212114679"/>
      <w:bookmarkStart w:id="2129" w:name="_Toc157434585"/>
      <w:bookmarkStart w:id="2130" w:name="_Toc157436300"/>
      <w:bookmarkStart w:id="2131" w:name="_Toc157440140"/>
      <w:bookmarkStart w:id="2132" w:name="_Toc216293322"/>
      <w:bookmarkEnd w:id="2119"/>
      <w:bookmarkEnd w:id="2120"/>
      <w:bookmarkEnd w:id="2121"/>
      <w:r w:rsidRPr="006D68AC">
        <w:t>5.17.2.2.2</w:t>
      </w:r>
      <w:r w:rsidRPr="006D68AC">
        <w:tab/>
        <w:t>Network Slice Information Retrieval</w:t>
      </w:r>
      <w:bookmarkEnd w:id="2123"/>
      <w:bookmarkEnd w:id="2124"/>
      <w:bookmarkEnd w:id="2125"/>
      <w:bookmarkEnd w:id="2126"/>
      <w:bookmarkEnd w:id="2127"/>
      <w:bookmarkEnd w:id="2128"/>
      <w:bookmarkEnd w:id="2132"/>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133" w:name="_MON_1759226467"/>
    <w:bookmarkEnd w:id="2133"/>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8pt;height:127.65pt;mso-width-percent:0;mso-height-percent:0;mso-width-percent:0;mso-height-percent:0" o:ole="">
            <v:imagedata r:id="rId127" o:title=""/>
          </v:shape>
          <o:OLEObject Type="Embed" ProgID="Word.Document.8" ShapeID="_x0000_i1086" DrawAspect="Content" ObjectID="_1826906799"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Heading5"/>
      </w:pPr>
      <w:bookmarkStart w:id="2134" w:name="_Toc160649854"/>
      <w:bookmarkStart w:id="2135" w:name="_Toc164928069"/>
      <w:bookmarkStart w:id="2136" w:name="_Toc168549872"/>
      <w:bookmarkStart w:id="2137" w:name="_Toc170117937"/>
      <w:bookmarkStart w:id="2138" w:name="_Toc209470019"/>
      <w:bookmarkStart w:id="2139" w:name="_Toc212114680"/>
      <w:bookmarkStart w:id="2140" w:name="_Toc216293323"/>
      <w:r w:rsidRPr="006D68AC">
        <w:t>5.17.2.2.3</w:t>
      </w:r>
      <w:r w:rsidRPr="006D68AC">
        <w:tab/>
        <w:t>Network Slice Information Delivery</w:t>
      </w:r>
      <w:bookmarkEnd w:id="2129"/>
      <w:bookmarkEnd w:id="2130"/>
      <w:bookmarkEnd w:id="2131"/>
      <w:bookmarkEnd w:id="2134"/>
      <w:bookmarkEnd w:id="2135"/>
      <w:bookmarkEnd w:id="2136"/>
      <w:bookmarkEnd w:id="2137"/>
      <w:bookmarkEnd w:id="2138"/>
      <w:bookmarkEnd w:id="2139"/>
      <w:bookmarkEnd w:id="2140"/>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8pt;height:2in;mso-width-percent:0;mso-height-percent:0;mso-width-percent:0;mso-height-percent:0" o:ole="">
            <v:imagedata r:id="rId129" o:title=""/>
          </v:shape>
          <o:OLEObject Type="Embed" ProgID="Word.Document.8" ShapeID="_x0000_i1087" DrawAspect="Content" ObjectID="_1826906800"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Heading2"/>
        <w:rPr>
          <w:lang w:eastAsia="zh-CN"/>
        </w:rPr>
      </w:pPr>
      <w:bookmarkStart w:id="2141" w:name="_Toc161902500"/>
      <w:bookmarkStart w:id="2142" w:name="_Toc168549873"/>
      <w:bookmarkStart w:id="2143" w:name="_Toc170117938"/>
      <w:bookmarkStart w:id="2144" w:name="_Toc209470020"/>
      <w:bookmarkStart w:id="2145" w:name="_Toc212114681"/>
      <w:bookmarkStart w:id="2146" w:name="_Toc157434586"/>
      <w:bookmarkStart w:id="2147" w:name="_Toc157436301"/>
      <w:bookmarkStart w:id="2148" w:name="_Toc157440141"/>
      <w:bookmarkStart w:id="2149" w:name="_Toc160649855"/>
      <w:bookmarkStart w:id="2150" w:name="_Toc164928070"/>
      <w:bookmarkStart w:id="2151" w:name="_Toc216293324"/>
      <w:r w:rsidRPr="006D68AC">
        <w:t>5.1</w:t>
      </w:r>
      <w:r w:rsidRPr="006D68AC">
        <w:rPr>
          <w:rFonts w:hint="eastAsia"/>
          <w:lang w:eastAsia="zh-CN"/>
        </w:rPr>
        <w:t>8</w:t>
      </w:r>
      <w:r w:rsidRPr="006D68AC">
        <w:tab/>
      </w:r>
      <w:bookmarkEnd w:id="2141"/>
      <w:r w:rsidRPr="006D68AC">
        <w:rPr>
          <w:rFonts w:hint="eastAsia"/>
          <w:lang w:eastAsia="zh-CN"/>
        </w:rPr>
        <w:t>Void</w:t>
      </w:r>
      <w:bookmarkEnd w:id="2142"/>
      <w:bookmarkEnd w:id="2143"/>
      <w:bookmarkEnd w:id="2144"/>
      <w:bookmarkEnd w:id="2145"/>
      <w:bookmarkEnd w:id="2151"/>
    </w:p>
    <w:p w14:paraId="325660EF" w14:textId="7B98D5FE" w:rsidR="00016DAC" w:rsidRPr="006D68AC" w:rsidRDefault="00016DAC" w:rsidP="00016DAC">
      <w:pPr>
        <w:pStyle w:val="Heading2"/>
      </w:pPr>
      <w:bookmarkStart w:id="2152" w:name="_Toc168549874"/>
      <w:bookmarkStart w:id="2153" w:name="_Toc170117939"/>
      <w:bookmarkStart w:id="2154" w:name="_Toc209470021"/>
      <w:bookmarkStart w:id="2155" w:name="_Toc212114682"/>
      <w:bookmarkStart w:id="2156" w:name="_Toc216293325"/>
      <w:r w:rsidRPr="006D68AC">
        <w:t>5.19</w:t>
      </w:r>
      <w:r w:rsidRPr="006D68AC">
        <w:tab/>
      </w:r>
      <w:r w:rsidR="00BB2AE8" w:rsidRPr="006D68AC">
        <w:t>NSCE_NSAllocation</w:t>
      </w:r>
      <w:bookmarkEnd w:id="2146"/>
      <w:bookmarkEnd w:id="2147"/>
      <w:bookmarkEnd w:id="2148"/>
      <w:bookmarkEnd w:id="2149"/>
      <w:bookmarkEnd w:id="2150"/>
      <w:bookmarkEnd w:id="2152"/>
      <w:bookmarkEnd w:id="2153"/>
      <w:bookmarkEnd w:id="2154"/>
      <w:bookmarkEnd w:id="2155"/>
      <w:bookmarkEnd w:id="2156"/>
    </w:p>
    <w:p w14:paraId="36D1886B" w14:textId="77777777" w:rsidR="00016DAC" w:rsidRPr="006D68AC" w:rsidRDefault="00016DAC" w:rsidP="00016DAC">
      <w:pPr>
        <w:pStyle w:val="Heading3"/>
      </w:pPr>
      <w:bookmarkStart w:id="2157" w:name="_Toc157434587"/>
      <w:bookmarkStart w:id="2158" w:name="_Toc157436302"/>
      <w:bookmarkStart w:id="2159" w:name="_Toc157440142"/>
      <w:bookmarkStart w:id="2160" w:name="_Toc160649856"/>
      <w:bookmarkStart w:id="2161" w:name="_Toc164928071"/>
      <w:bookmarkStart w:id="2162" w:name="_Toc168549875"/>
      <w:bookmarkStart w:id="2163" w:name="_Toc170117940"/>
      <w:bookmarkStart w:id="2164" w:name="_Toc209470022"/>
      <w:bookmarkStart w:id="2165" w:name="_Toc212114683"/>
      <w:bookmarkStart w:id="2166" w:name="_Toc216293326"/>
      <w:r w:rsidRPr="006D68AC">
        <w:t>5.19.1</w:t>
      </w:r>
      <w:r w:rsidRPr="006D68AC">
        <w:tab/>
        <w:t>Service Description</w:t>
      </w:r>
      <w:bookmarkEnd w:id="2157"/>
      <w:bookmarkEnd w:id="2158"/>
      <w:bookmarkEnd w:id="2159"/>
      <w:bookmarkEnd w:id="2160"/>
      <w:bookmarkEnd w:id="2161"/>
      <w:bookmarkEnd w:id="2162"/>
      <w:bookmarkEnd w:id="2163"/>
      <w:bookmarkEnd w:id="2164"/>
      <w:bookmarkEnd w:id="2165"/>
      <w:bookmarkEnd w:id="2166"/>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Heading3"/>
      </w:pPr>
      <w:bookmarkStart w:id="2167" w:name="_Toc157434588"/>
      <w:bookmarkStart w:id="2168" w:name="_Toc157436303"/>
      <w:bookmarkStart w:id="2169" w:name="_Toc157440143"/>
      <w:bookmarkStart w:id="2170" w:name="_Toc160649857"/>
      <w:bookmarkStart w:id="2171" w:name="_Toc164928072"/>
      <w:bookmarkStart w:id="2172" w:name="_Toc168549876"/>
      <w:bookmarkStart w:id="2173" w:name="_Toc170117941"/>
      <w:bookmarkStart w:id="2174" w:name="_Toc209470023"/>
      <w:bookmarkStart w:id="2175" w:name="_Toc212114684"/>
      <w:bookmarkStart w:id="2176" w:name="_Toc216293327"/>
      <w:r w:rsidRPr="006D68AC">
        <w:t>5.19.2</w:t>
      </w:r>
      <w:r w:rsidRPr="006D68AC">
        <w:tab/>
        <w:t>Service Operations</w:t>
      </w:r>
      <w:bookmarkEnd w:id="2167"/>
      <w:bookmarkEnd w:id="2168"/>
      <w:bookmarkEnd w:id="2169"/>
      <w:bookmarkEnd w:id="2170"/>
      <w:bookmarkEnd w:id="2171"/>
      <w:bookmarkEnd w:id="2172"/>
      <w:bookmarkEnd w:id="2173"/>
      <w:bookmarkEnd w:id="2174"/>
      <w:bookmarkEnd w:id="2175"/>
      <w:bookmarkEnd w:id="2176"/>
    </w:p>
    <w:p w14:paraId="0397AC6C" w14:textId="77777777" w:rsidR="00016DAC" w:rsidRPr="006D68AC" w:rsidRDefault="00016DAC" w:rsidP="00B13605">
      <w:pPr>
        <w:pStyle w:val="Heading4"/>
      </w:pPr>
      <w:bookmarkStart w:id="2177" w:name="_Toc157434589"/>
      <w:bookmarkStart w:id="2178" w:name="_Toc157436304"/>
      <w:bookmarkStart w:id="2179" w:name="_Toc157440144"/>
      <w:bookmarkStart w:id="2180" w:name="_Toc160649858"/>
      <w:bookmarkStart w:id="2181" w:name="_Toc164928073"/>
      <w:bookmarkStart w:id="2182" w:name="_Toc168549877"/>
      <w:bookmarkStart w:id="2183" w:name="_Toc170117942"/>
      <w:bookmarkStart w:id="2184" w:name="_Toc209470024"/>
      <w:bookmarkStart w:id="2185" w:name="_Toc212114685"/>
      <w:bookmarkStart w:id="2186" w:name="_Toc216293328"/>
      <w:r w:rsidRPr="006D68AC">
        <w:t>5.19.2.1</w:t>
      </w:r>
      <w:r w:rsidRPr="006D68AC">
        <w:tab/>
        <w:t>Introduction</w:t>
      </w:r>
      <w:bookmarkEnd w:id="2177"/>
      <w:bookmarkEnd w:id="2178"/>
      <w:bookmarkEnd w:id="2179"/>
      <w:bookmarkEnd w:id="2180"/>
      <w:bookmarkEnd w:id="2181"/>
      <w:bookmarkEnd w:id="2182"/>
      <w:bookmarkEnd w:id="2183"/>
      <w:bookmarkEnd w:id="2184"/>
      <w:bookmarkEnd w:id="2185"/>
      <w:bookmarkEnd w:id="2186"/>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Heading4"/>
      </w:pPr>
      <w:bookmarkStart w:id="2187" w:name="_Toc157434590"/>
      <w:bookmarkStart w:id="2188" w:name="_Toc157436305"/>
      <w:bookmarkStart w:id="2189" w:name="_Toc157440145"/>
      <w:bookmarkStart w:id="2190" w:name="_Toc160649859"/>
      <w:bookmarkStart w:id="2191" w:name="_Toc164928074"/>
      <w:bookmarkStart w:id="2192" w:name="_Toc168549878"/>
      <w:bookmarkStart w:id="2193" w:name="_Toc170117943"/>
      <w:bookmarkStart w:id="2194" w:name="_Toc209470025"/>
      <w:bookmarkStart w:id="2195" w:name="_Toc212114686"/>
      <w:bookmarkStart w:id="2196" w:name="_Toc216293329"/>
      <w:r w:rsidRPr="006D68AC">
        <w:t>5.19.2.2</w:t>
      </w:r>
      <w:r w:rsidRPr="006D68AC">
        <w:tab/>
        <w:t>NSCE_NSAllocation_Request</w:t>
      </w:r>
      <w:bookmarkEnd w:id="2187"/>
      <w:bookmarkEnd w:id="2188"/>
      <w:bookmarkEnd w:id="2189"/>
      <w:bookmarkEnd w:id="2190"/>
      <w:bookmarkEnd w:id="2191"/>
      <w:bookmarkEnd w:id="2192"/>
      <w:bookmarkEnd w:id="2193"/>
      <w:bookmarkEnd w:id="2194"/>
      <w:bookmarkEnd w:id="2195"/>
      <w:bookmarkEnd w:id="2196"/>
    </w:p>
    <w:p w14:paraId="5C612EB3" w14:textId="77777777" w:rsidR="00016DAC" w:rsidRPr="006D68AC" w:rsidRDefault="00016DAC" w:rsidP="00B13605">
      <w:pPr>
        <w:pStyle w:val="Heading5"/>
      </w:pPr>
      <w:bookmarkStart w:id="2197" w:name="_Toc157434591"/>
      <w:bookmarkStart w:id="2198" w:name="_Toc157436306"/>
      <w:bookmarkStart w:id="2199" w:name="_Toc157440146"/>
      <w:bookmarkStart w:id="2200" w:name="_Toc160649860"/>
      <w:bookmarkStart w:id="2201" w:name="_Toc164928075"/>
      <w:bookmarkStart w:id="2202" w:name="_Toc168549879"/>
      <w:bookmarkStart w:id="2203" w:name="_Toc170117944"/>
      <w:bookmarkStart w:id="2204" w:name="_Toc209470026"/>
      <w:bookmarkStart w:id="2205" w:name="_Toc212114687"/>
      <w:bookmarkStart w:id="2206" w:name="_Toc216293330"/>
      <w:r w:rsidRPr="006D68AC">
        <w:t>5.19.2.2.1</w:t>
      </w:r>
      <w:r w:rsidRPr="006D68AC">
        <w:tab/>
        <w:t>General</w:t>
      </w:r>
      <w:bookmarkEnd w:id="2197"/>
      <w:bookmarkEnd w:id="2198"/>
      <w:bookmarkEnd w:id="2199"/>
      <w:bookmarkEnd w:id="2200"/>
      <w:bookmarkEnd w:id="2201"/>
      <w:bookmarkEnd w:id="2202"/>
      <w:bookmarkEnd w:id="2203"/>
      <w:bookmarkEnd w:id="2204"/>
      <w:bookmarkEnd w:id="2205"/>
      <w:bookmarkEnd w:id="220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Heading5"/>
      </w:pPr>
      <w:bookmarkStart w:id="2207" w:name="_Toc157434592"/>
      <w:bookmarkStart w:id="2208" w:name="_Toc157436307"/>
      <w:bookmarkStart w:id="2209" w:name="_Toc157440147"/>
      <w:bookmarkStart w:id="2210" w:name="_Toc160649861"/>
      <w:bookmarkStart w:id="2211" w:name="_Toc164928076"/>
      <w:bookmarkStart w:id="2212" w:name="_Toc168549880"/>
      <w:bookmarkStart w:id="2213" w:name="_Toc170117945"/>
      <w:bookmarkStart w:id="2214" w:name="_Toc209470027"/>
      <w:bookmarkStart w:id="2215" w:name="_Toc212114688"/>
      <w:bookmarkStart w:id="2216" w:name="_Toc216293331"/>
      <w:r w:rsidRPr="006D68AC">
        <w:t>5.19.2.2.2</w:t>
      </w:r>
      <w:r w:rsidRPr="006D68AC">
        <w:tab/>
        <w:t>Network Slice Allocation Request</w:t>
      </w:r>
      <w:bookmarkEnd w:id="2207"/>
      <w:bookmarkEnd w:id="2208"/>
      <w:bookmarkEnd w:id="2209"/>
      <w:bookmarkEnd w:id="2210"/>
      <w:bookmarkEnd w:id="2211"/>
      <w:bookmarkEnd w:id="2212"/>
      <w:bookmarkEnd w:id="2213"/>
      <w:bookmarkEnd w:id="2214"/>
      <w:bookmarkEnd w:id="2215"/>
      <w:bookmarkEnd w:id="2216"/>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75pt;height:122.75pt;mso-width-percent:0;mso-height-percent:0;mso-width-percent:0;mso-height-percent:0" o:ole="">
            <v:imagedata r:id="rId131" o:title=""/>
          </v:shape>
          <o:OLEObject Type="Embed" ProgID="Word.Document.8" ShapeID="_x0000_i1088" DrawAspect="Content" ObjectID="_1826906801"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Heading1"/>
      </w:pPr>
      <w:r w:rsidRPr="006D68AC">
        <w:br w:type="page"/>
      </w:r>
      <w:bookmarkStart w:id="2217" w:name="_Toc157434593"/>
      <w:bookmarkStart w:id="2218" w:name="_Toc157436308"/>
      <w:bookmarkStart w:id="2219" w:name="_Toc157440148"/>
      <w:bookmarkStart w:id="2220" w:name="_Toc160649862"/>
      <w:bookmarkStart w:id="2221" w:name="_Toc164928077"/>
      <w:bookmarkStart w:id="2222" w:name="_Toc168549881"/>
      <w:bookmarkStart w:id="2223" w:name="_Toc170117946"/>
      <w:bookmarkStart w:id="2224" w:name="_Toc209470028"/>
      <w:bookmarkStart w:id="2225" w:name="_Toc212114689"/>
      <w:bookmarkStart w:id="2226" w:name="_Toc216293332"/>
      <w:r w:rsidR="008A6D4A" w:rsidRPr="006D68AC">
        <w:t>6</w:t>
      </w:r>
      <w:r w:rsidR="008A6D4A" w:rsidRPr="006D68AC">
        <w:tab/>
        <w:t>API Definitions</w:t>
      </w:r>
      <w:bookmarkEnd w:id="245"/>
      <w:bookmarkEnd w:id="246"/>
      <w:bookmarkEnd w:id="2217"/>
      <w:bookmarkEnd w:id="2218"/>
      <w:bookmarkEnd w:id="2219"/>
      <w:bookmarkEnd w:id="2220"/>
      <w:bookmarkEnd w:id="2221"/>
      <w:bookmarkEnd w:id="2222"/>
      <w:bookmarkEnd w:id="2223"/>
      <w:bookmarkEnd w:id="2224"/>
      <w:bookmarkEnd w:id="2225"/>
      <w:bookmarkEnd w:id="2226"/>
    </w:p>
    <w:p w14:paraId="391C9859" w14:textId="5EAF9B7A" w:rsidR="008A6D4A" w:rsidRPr="006D68AC" w:rsidRDefault="008A6D4A" w:rsidP="007A4424">
      <w:pPr>
        <w:pStyle w:val="Heading2"/>
        <w:rPr>
          <w:rFonts w:eastAsiaTheme="minorEastAsia"/>
          <w:lang w:eastAsia="zh-CN"/>
        </w:rPr>
      </w:pPr>
      <w:bookmarkStart w:id="2227" w:name="_Toc510696598"/>
      <w:bookmarkStart w:id="2228" w:name="_Toc35971390"/>
      <w:bookmarkStart w:id="2229" w:name="_Toc157434594"/>
      <w:bookmarkStart w:id="2230" w:name="_Toc157436309"/>
      <w:bookmarkStart w:id="2231" w:name="_Toc157440149"/>
      <w:bookmarkStart w:id="2232" w:name="_Toc160649863"/>
      <w:bookmarkStart w:id="2233" w:name="_Toc164928078"/>
      <w:bookmarkStart w:id="2234" w:name="_Toc168549882"/>
      <w:bookmarkStart w:id="2235" w:name="_Toc170117947"/>
      <w:bookmarkStart w:id="2236" w:name="_Toc209470029"/>
      <w:bookmarkStart w:id="2237" w:name="_Toc212114690"/>
      <w:bookmarkStart w:id="2238" w:name="_Toc216293333"/>
      <w:r w:rsidRPr="006D68AC">
        <w:t>6.1</w:t>
      </w:r>
      <w:r w:rsidRPr="006D68AC">
        <w:tab/>
      </w:r>
      <w:r w:rsidR="00D3062E" w:rsidRPr="006D68AC">
        <w:t>NSCE_SliceApiManagement</w:t>
      </w:r>
      <w:r w:rsidRPr="006D68AC">
        <w:t xml:space="preserve"> API</w:t>
      </w:r>
      <w:bookmarkEnd w:id="2227"/>
      <w:bookmarkEnd w:id="2228"/>
      <w:bookmarkEnd w:id="2229"/>
      <w:bookmarkEnd w:id="2230"/>
      <w:bookmarkEnd w:id="2231"/>
      <w:bookmarkEnd w:id="2232"/>
      <w:bookmarkEnd w:id="2233"/>
      <w:bookmarkEnd w:id="2234"/>
      <w:bookmarkEnd w:id="2235"/>
      <w:bookmarkEnd w:id="2236"/>
      <w:bookmarkEnd w:id="2237"/>
      <w:bookmarkEnd w:id="2238"/>
    </w:p>
    <w:p w14:paraId="32A02087" w14:textId="77777777" w:rsidR="00192AD6" w:rsidRPr="006D68AC" w:rsidRDefault="00192AD6" w:rsidP="00192AD6">
      <w:pPr>
        <w:pStyle w:val="Heading3"/>
      </w:pPr>
      <w:bookmarkStart w:id="2239" w:name="_Toc510696599"/>
      <w:bookmarkStart w:id="2240" w:name="_Toc35971391"/>
      <w:bookmarkStart w:id="2241" w:name="_Toc157434595"/>
      <w:bookmarkStart w:id="2242" w:name="_Toc157436310"/>
      <w:bookmarkStart w:id="2243" w:name="_Toc157440150"/>
      <w:bookmarkStart w:id="2244" w:name="_Toc168549883"/>
      <w:bookmarkStart w:id="2245" w:name="_Toc170117948"/>
      <w:bookmarkStart w:id="2246" w:name="_Toc209470030"/>
      <w:bookmarkStart w:id="2247" w:name="_Toc212114691"/>
      <w:bookmarkStart w:id="2248" w:name="_Toc216293334"/>
      <w:r w:rsidRPr="006D68AC">
        <w:t>6.1.1</w:t>
      </w:r>
      <w:r w:rsidRPr="006D68AC">
        <w:tab/>
        <w:t>Introduction</w:t>
      </w:r>
      <w:bookmarkEnd w:id="2239"/>
      <w:bookmarkEnd w:id="2240"/>
      <w:bookmarkEnd w:id="2241"/>
      <w:bookmarkEnd w:id="2242"/>
      <w:bookmarkEnd w:id="2243"/>
      <w:bookmarkEnd w:id="2244"/>
      <w:bookmarkEnd w:id="2245"/>
      <w:bookmarkEnd w:id="2246"/>
      <w:bookmarkEnd w:id="2247"/>
      <w:bookmarkEnd w:id="2248"/>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249" w:name="_Toc157434596"/>
      <w:bookmarkStart w:id="2250" w:name="_Toc157436311"/>
      <w:bookmarkStart w:id="2251"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Heading3"/>
      </w:pPr>
      <w:bookmarkStart w:id="2252" w:name="_Toc168549884"/>
      <w:bookmarkStart w:id="2253" w:name="_Toc170117949"/>
      <w:bookmarkStart w:id="2254" w:name="_Toc209470031"/>
      <w:bookmarkStart w:id="2255" w:name="_Toc212114692"/>
      <w:bookmarkStart w:id="2256" w:name="_Toc216293335"/>
      <w:r w:rsidRPr="006D68AC">
        <w:t>6.1.2</w:t>
      </w:r>
      <w:r w:rsidRPr="006D68AC">
        <w:tab/>
        <w:t>Usage of HTTP</w:t>
      </w:r>
      <w:bookmarkEnd w:id="2249"/>
      <w:bookmarkEnd w:id="2250"/>
      <w:bookmarkEnd w:id="2251"/>
      <w:bookmarkEnd w:id="2252"/>
      <w:bookmarkEnd w:id="2253"/>
      <w:bookmarkEnd w:id="2254"/>
      <w:bookmarkEnd w:id="2255"/>
      <w:bookmarkEnd w:id="2256"/>
    </w:p>
    <w:p w14:paraId="28B88FB6" w14:textId="77777777" w:rsidR="00192AD6" w:rsidRPr="006D68AC" w:rsidRDefault="00192AD6" w:rsidP="00192AD6">
      <w:bookmarkStart w:id="2257" w:name="_Toc510696607"/>
      <w:bookmarkStart w:id="2258"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Heading3"/>
      </w:pPr>
      <w:bookmarkStart w:id="2259" w:name="_Toc157434597"/>
      <w:bookmarkStart w:id="2260" w:name="_Toc157436312"/>
      <w:bookmarkStart w:id="2261" w:name="_Toc157440152"/>
      <w:bookmarkStart w:id="2262" w:name="_Toc168549885"/>
      <w:bookmarkStart w:id="2263" w:name="_Toc170117950"/>
      <w:bookmarkStart w:id="2264" w:name="_Toc209470032"/>
      <w:bookmarkStart w:id="2265" w:name="_Toc212114693"/>
      <w:bookmarkStart w:id="2266" w:name="_Toc216293336"/>
      <w:r w:rsidRPr="006D68AC">
        <w:t>6.1.3</w:t>
      </w:r>
      <w:r w:rsidRPr="006D68AC">
        <w:tab/>
        <w:t>Resources</w:t>
      </w:r>
      <w:bookmarkEnd w:id="2257"/>
      <w:bookmarkEnd w:id="2258"/>
      <w:bookmarkEnd w:id="2259"/>
      <w:bookmarkEnd w:id="2260"/>
      <w:bookmarkEnd w:id="2261"/>
      <w:bookmarkEnd w:id="2262"/>
      <w:bookmarkEnd w:id="2263"/>
      <w:bookmarkEnd w:id="2264"/>
      <w:bookmarkEnd w:id="2265"/>
      <w:bookmarkEnd w:id="2266"/>
    </w:p>
    <w:p w14:paraId="543F87B3" w14:textId="77777777" w:rsidR="00192AD6" w:rsidRPr="006D68AC" w:rsidRDefault="00192AD6" w:rsidP="00192AD6">
      <w:pPr>
        <w:pStyle w:val="Heading4"/>
      </w:pPr>
      <w:bookmarkStart w:id="2267" w:name="_Toc510696608"/>
      <w:bookmarkStart w:id="2268" w:name="_Toc35971399"/>
      <w:bookmarkStart w:id="2269" w:name="_Toc157434598"/>
      <w:bookmarkStart w:id="2270" w:name="_Toc157436313"/>
      <w:bookmarkStart w:id="2271" w:name="_Toc157440153"/>
      <w:bookmarkStart w:id="2272" w:name="_Toc168549886"/>
      <w:bookmarkStart w:id="2273" w:name="_Toc170117951"/>
      <w:bookmarkStart w:id="2274" w:name="_Toc209470033"/>
      <w:bookmarkStart w:id="2275" w:name="_Toc212114694"/>
      <w:bookmarkStart w:id="2276" w:name="_Toc216293337"/>
      <w:r w:rsidRPr="006D68AC">
        <w:t>6.1.3.1</w:t>
      </w:r>
      <w:r w:rsidRPr="006D68AC">
        <w:tab/>
        <w:t>Overview</w:t>
      </w:r>
      <w:bookmarkEnd w:id="2267"/>
      <w:bookmarkEnd w:id="2268"/>
      <w:bookmarkEnd w:id="2269"/>
      <w:bookmarkEnd w:id="2270"/>
      <w:bookmarkEnd w:id="2271"/>
      <w:bookmarkEnd w:id="2272"/>
      <w:bookmarkEnd w:id="2273"/>
      <w:bookmarkEnd w:id="2274"/>
      <w:bookmarkEnd w:id="2275"/>
      <w:bookmarkEnd w:id="2276"/>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65pt;height:220.9pt" o:ole="">
            <v:imagedata r:id="rId133" o:title=""/>
          </v:shape>
          <o:OLEObject Type="Embed" ProgID="Word.Document.8" ShapeID="_x0000_i1089" DrawAspect="Content" ObjectID="_1826906802"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Heading4"/>
      </w:pPr>
      <w:bookmarkStart w:id="2277" w:name="_Toc168549887"/>
      <w:bookmarkStart w:id="2278" w:name="_Toc170117952"/>
      <w:bookmarkStart w:id="2279" w:name="_Toc209470034"/>
      <w:bookmarkStart w:id="2280" w:name="_Toc212114695"/>
      <w:bookmarkStart w:id="2281" w:name="_Toc216293338"/>
      <w:r w:rsidRPr="006D68AC">
        <w:rPr>
          <w:noProof/>
          <w:lang w:eastAsia="zh-CN"/>
        </w:rPr>
        <w:t>6.1</w:t>
      </w:r>
      <w:r w:rsidRPr="006D68AC">
        <w:t>.3.2</w:t>
      </w:r>
      <w:r w:rsidRPr="006D68AC">
        <w:tab/>
        <w:t>Resource: Slice API Configurations</w:t>
      </w:r>
      <w:bookmarkEnd w:id="2277"/>
      <w:bookmarkEnd w:id="2278"/>
      <w:bookmarkEnd w:id="2279"/>
      <w:bookmarkEnd w:id="2280"/>
      <w:bookmarkEnd w:id="2281"/>
    </w:p>
    <w:p w14:paraId="439A6E98" w14:textId="77777777" w:rsidR="00192AD6" w:rsidRPr="006D68AC" w:rsidRDefault="00192AD6" w:rsidP="00192AD6">
      <w:pPr>
        <w:pStyle w:val="Heading5"/>
      </w:pPr>
      <w:bookmarkStart w:id="2282" w:name="_Toc168549888"/>
      <w:bookmarkStart w:id="2283" w:name="_Toc170117953"/>
      <w:bookmarkStart w:id="2284" w:name="_Toc209470035"/>
      <w:bookmarkStart w:id="2285" w:name="_Toc212114696"/>
      <w:bookmarkStart w:id="2286" w:name="_Toc216293339"/>
      <w:r w:rsidRPr="006D68AC">
        <w:rPr>
          <w:noProof/>
          <w:lang w:eastAsia="zh-CN"/>
        </w:rPr>
        <w:t>6.1</w:t>
      </w:r>
      <w:r w:rsidRPr="006D68AC">
        <w:t>.3.2.1</w:t>
      </w:r>
      <w:r w:rsidRPr="006D68AC">
        <w:tab/>
        <w:t>Description</w:t>
      </w:r>
      <w:bookmarkEnd w:id="2282"/>
      <w:bookmarkEnd w:id="2283"/>
      <w:bookmarkEnd w:id="2284"/>
      <w:bookmarkEnd w:id="2285"/>
      <w:bookmarkEnd w:id="2286"/>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Heading5"/>
      </w:pPr>
      <w:bookmarkStart w:id="2287" w:name="_Toc168549889"/>
      <w:bookmarkStart w:id="2288" w:name="_Toc170117954"/>
      <w:bookmarkStart w:id="2289" w:name="_Toc209470036"/>
      <w:bookmarkStart w:id="2290" w:name="_Toc212114697"/>
      <w:bookmarkStart w:id="2291" w:name="_Toc216293340"/>
      <w:r w:rsidRPr="006D68AC">
        <w:rPr>
          <w:noProof/>
          <w:lang w:eastAsia="zh-CN"/>
        </w:rPr>
        <w:t>6.1</w:t>
      </w:r>
      <w:r w:rsidRPr="006D68AC">
        <w:t>.3.2.2</w:t>
      </w:r>
      <w:r w:rsidRPr="006D68AC">
        <w:tab/>
        <w:t>Resource Definition</w:t>
      </w:r>
      <w:bookmarkEnd w:id="2287"/>
      <w:bookmarkEnd w:id="2288"/>
      <w:bookmarkEnd w:id="2289"/>
      <w:bookmarkEnd w:id="2290"/>
      <w:bookmarkEnd w:id="229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Heading5"/>
      </w:pPr>
      <w:bookmarkStart w:id="2292" w:name="_Toc168549890"/>
      <w:bookmarkStart w:id="2293" w:name="_Toc170117955"/>
      <w:bookmarkStart w:id="2294" w:name="_Toc209470037"/>
      <w:bookmarkStart w:id="2295" w:name="_Toc212114698"/>
      <w:bookmarkStart w:id="2296" w:name="_Toc216293341"/>
      <w:r w:rsidRPr="006D68AC">
        <w:rPr>
          <w:noProof/>
          <w:lang w:eastAsia="zh-CN"/>
        </w:rPr>
        <w:t>6.1</w:t>
      </w:r>
      <w:r w:rsidRPr="006D68AC">
        <w:t>.3.2.3</w:t>
      </w:r>
      <w:r w:rsidRPr="006D68AC">
        <w:tab/>
        <w:t>Resource Standard Methods</w:t>
      </w:r>
      <w:bookmarkEnd w:id="2292"/>
      <w:bookmarkEnd w:id="2293"/>
      <w:bookmarkEnd w:id="2294"/>
      <w:bookmarkEnd w:id="2295"/>
      <w:bookmarkEnd w:id="2296"/>
    </w:p>
    <w:p w14:paraId="3BEC7165" w14:textId="77777777" w:rsidR="00192AD6" w:rsidRPr="006D68AC" w:rsidRDefault="00192AD6" w:rsidP="007E7218">
      <w:pPr>
        <w:pStyle w:val="H6"/>
      </w:pPr>
      <w:bookmarkStart w:id="2297" w:name="_Toc168549891"/>
      <w:bookmarkStart w:id="2298" w:name="_Toc170117956"/>
      <w:bookmarkStart w:id="2299" w:name="_Toc209470038"/>
      <w:bookmarkStart w:id="2300" w:name="_Toc212114699"/>
      <w:r w:rsidRPr="006D68AC">
        <w:rPr>
          <w:noProof/>
          <w:lang w:eastAsia="zh-CN"/>
        </w:rPr>
        <w:t>6.1</w:t>
      </w:r>
      <w:r w:rsidRPr="006D68AC">
        <w:t>.3.2.3.1</w:t>
      </w:r>
      <w:r w:rsidRPr="006D68AC">
        <w:tab/>
        <w:t>POST</w:t>
      </w:r>
      <w:bookmarkEnd w:id="2297"/>
      <w:bookmarkEnd w:id="2298"/>
      <w:bookmarkEnd w:id="2299"/>
      <w:bookmarkEnd w:id="2300"/>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Heading5"/>
      </w:pPr>
      <w:bookmarkStart w:id="2301" w:name="_Toc168549892"/>
      <w:bookmarkStart w:id="2302" w:name="_Toc170117957"/>
      <w:bookmarkStart w:id="2303" w:name="_Toc209470039"/>
      <w:bookmarkStart w:id="2304" w:name="_Toc212114700"/>
      <w:bookmarkStart w:id="2305" w:name="_Toc216293342"/>
      <w:r w:rsidRPr="006D68AC">
        <w:rPr>
          <w:noProof/>
          <w:lang w:eastAsia="zh-CN"/>
        </w:rPr>
        <w:t>6.1</w:t>
      </w:r>
      <w:r w:rsidRPr="006D68AC">
        <w:t>.3.2.4</w:t>
      </w:r>
      <w:r w:rsidRPr="006D68AC">
        <w:tab/>
        <w:t>Resource Custom Operations</w:t>
      </w:r>
      <w:bookmarkEnd w:id="2301"/>
      <w:bookmarkEnd w:id="2302"/>
      <w:bookmarkEnd w:id="2303"/>
      <w:bookmarkEnd w:id="2304"/>
      <w:bookmarkEnd w:id="2305"/>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Heading4"/>
      </w:pPr>
      <w:bookmarkStart w:id="2306" w:name="_Toc168549893"/>
      <w:bookmarkStart w:id="2307" w:name="_Toc170117958"/>
      <w:bookmarkStart w:id="2308" w:name="_Toc209470040"/>
      <w:bookmarkStart w:id="2309" w:name="_Toc212114701"/>
      <w:bookmarkStart w:id="2310" w:name="_Toc216293343"/>
      <w:r w:rsidRPr="006D68AC">
        <w:rPr>
          <w:noProof/>
          <w:lang w:eastAsia="zh-CN"/>
        </w:rPr>
        <w:t>6.1</w:t>
      </w:r>
      <w:r w:rsidRPr="006D68AC">
        <w:t>.3.3</w:t>
      </w:r>
      <w:r w:rsidRPr="006D68AC">
        <w:tab/>
        <w:t>Resource: Individual Slice API Configuration</w:t>
      </w:r>
      <w:bookmarkEnd w:id="2306"/>
      <w:bookmarkEnd w:id="2307"/>
      <w:bookmarkEnd w:id="2308"/>
      <w:bookmarkEnd w:id="2309"/>
      <w:bookmarkEnd w:id="2310"/>
    </w:p>
    <w:p w14:paraId="3BD27973" w14:textId="77777777" w:rsidR="00192AD6" w:rsidRPr="006D68AC" w:rsidRDefault="00192AD6" w:rsidP="00192AD6">
      <w:pPr>
        <w:pStyle w:val="Heading5"/>
      </w:pPr>
      <w:bookmarkStart w:id="2311" w:name="_Toc168549894"/>
      <w:bookmarkStart w:id="2312" w:name="_Toc170117959"/>
      <w:bookmarkStart w:id="2313" w:name="_Toc209470041"/>
      <w:bookmarkStart w:id="2314" w:name="_Toc212114702"/>
      <w:bookmarkStart w:id="2315" w:name="_Toc216293344"/>
      <w:r w:rsidRPr="006D68AC">
        <w:rPr>
          <w:noProof/>
          <w:lang w:eastAsia="zh-CN"/>
        </w:rPr>
        <w:t>6.1</w:t>
      </w:r>
      <w:r w:rsidRPr="006D68AC">
        <w:t>.3.3.1</w:t>
      </w:r>
      <w:r w:rsidRPr="006D68AC">
        <w:tab/>
        <w:t>Description</w:t>
      </w:r>
      <w:bookmarkEnd w:id="2311"/>
      <w:bookmarkEnd w:id="2312"/>
      <w:bookmarkEnd w:id="2313"/>
      <w:bookmarkEnd w:id="2314"/>
      <w:bookmarkEnd w:id="2315"/>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Heading5"/>
      </w:pPr>
      <w:bookmarkStart w:id="2316" w:name="_Toc168549895"/>
      <w:bookmarkStart w:id="2317" w:name="_Toc170117960"/>
      <w:bookmarkStart w:id="2318" w:name="_Toc209470042"/>
      <w:bookmarkStart w:id="2319" w:name="_Toc212114703"/>
      <w:bookmarkStart w:id="2320" w:name="_Toc216293345"/>
      <w:r w:rsidRPr="006D68AC">
        <w:rPr>
          <w:noProof/>
          <w:lang w:eastAsia="zh-CN"/>
        </w:rPr>
        <w:t>6.1</w:t>
      </w:r>
      <w:r w:rsidRPr="006D68AC">
        <w:t>.3.3.2</w:t>
      </w:r>
      <w:r w:rsidRPr="006D68AC">
        <w:tab/>
        <w:t>Resource Definition</w:t>
      </w:r>
      <w:bookmarkEnd w:id="2316"/>
      <w:bookmarkEnd w:id="2317"/>
      <w:bookmarkEnd w:id="2318"/>
      <w:bookmarkEnd w:id="2319"/>
      <w:bookmarkEnd w:id="2320"/>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Heading5"/>
      </w:pPr>
      <w:bookmarkStart w:id="2321" w:name="_Toc168549896"/>
      <w:bookmarkStart w:id="2322" w:name="_Toc170117961"/>
      <w:bookmarkStart w:id="2323" w:name="_Toc209470043"/>
      <w:bookmarkStart w:id="2324" w:name="_Toc212114704"/>
      <w:bookmarkStart w:id="2325" w:name="_Toc216293346"/>
      <w:r w:rsidRPr="006D68AC">
        <w:rPr>
          <w:noProof/>
          <w:lang w:eastAsia="zh-CN"/>
        </w:rPr>
        <w:t>6.1</w:t>
      </w:r>
      <w:r w:rsidRPr="006D68AC">
        <w:t>.3.3.3</w:t>
      </w:r>
      <w:r w:rsidRPr="006D68AC">
        <w:tab/>
        <w:t>Resource Standard Methods</w:t>
      </w:r>
      <w:bookmarkEnd w:id="2321"/>
      <w:bookmarkEnd w:id="2322"/>
      <w:bookmarkEnd w:id="2323"/>
      <w:bookmarkEnd w:id="2324"/>
      <w:bookmarkEnd w:id="2325"/>
    </w:p>
    <w:p w14:paraId="4C04226D" w14:textId="77777777" w:rsidR="00192AD6" w:rsidRPr="006D68AC" w:rsidRDefault="00192AD6" w:rsidP="007E7218">
      <w:pPr>
        <w:pStyle w:val="H6"/>
      </w:pPr>
      <w:bookmarkStart w:id="2326" w:name="_Toc168549897"/>
      <w:bookmarkStart w:id="2327" w:name="_Toc170117962"/>
      <w:bookmarkStart w:id="2328" w:name="_Toc209470044"/>
      <w:bookmarkStart w:id="2329" w:name="_Toc212114705"/>
      <w:r w:rsidRPr="006D68AC">
        <w:rPr>
          <w:noProof/>
          <w:lang w:eastAsia="zh-CN"/>
        </w:rPr>
        <w:t>6.1</w:t>
      </w:r>
      <w:r w:rsidRPr="006D68AC">
        <w:t>.3.3.3.1</w:t>
      </w:r>
      <w:r w:rsidRPr="006D68AC">
        <w:tab/>
        <w:t>GET</w:t>
      </w:r>
      <w:bookmarkEnd w:id="2326"/>
      <w:bookmarkEnd w:id="2327"/>
      <w:bookmarkEnd w:id="2328"/>
      <w:bookmarkEnd w:id="2329"/>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2330" w:name="_Toc168549898"/>
      <w:bookmarkStart w:id="2331" w:name="_Toc170117963"/>
      <w:bookmarkStart w:id="2332" w:name="_Toc209470045"/>
      <w:bookmarkStart w:id="2333" w:name="_Toc212114706"/>
      <w:r w:rsidRPr="006D68AC">
        <w:rPr>
          <w:noProof/>
          <w:lang w:eastAsia="zh-CN"/>
        </w:rPr>
        <w:t>6.1</w:t>
      </w:r>
      <w:r w:rsidRPr="006D68AC">
        <w:t>.3.3.3.2</w:t>
      </w:r>
      <w:r w:rsidRPr="006D68AC">
        <w:tab/>
        <w:t>DELETE</w:t>
      </w:r>
      <w:bookmarkEnd w:id="2330"/>
      <w:bookmarkEnd w:id="2331"/>
      <w:bookmarkEnd w:id="2332"/>
      <w:bookmarkEnd w:id="2333"/>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Heading5"/>
      </w:pPr>
      <w:bookmarkStart w:id="2334" w:name="_Toc168549899"/>
      <w:bookmarkStart w:id="2335" w:name="_Toc170117964"/>
      <w:bookmarkStart w:id="2336" w:name="_Toc209470046"/>
      <w:bookmarkStart w:id="2337" w:name="_Toc212114707"/>
      <w:bookmarkStart w:id="2338" w:name="_Toc216293347"/>
      <w:r w:rsidRPr="006D68AC">
        <w:rPr>
          <w:noProof/>
          <w:lang w:eastAsia="zh-CN"/>
        </w:rPr>
        <w:t>6.1</w:t>
      </w:r>
      <w:r w:rsidRPr="006D68AC">
        <w:t>.3.3.4</w:t>
      </w:r>
      <w:r w:rsidRPr="006D68AC">
        <w:tab/>
        <w:t>Resource Custom Operations</w:t>
      </w:r>
      <w:bookmarkEnd w:id="2334"/>
      <w:bookmarkEnd w:id="2335"/>
      <w:bookmarkEnd w:id="2336"/>
      <w:bookmarkEnd w:id="2337"/>
      <w:bookmarkEnd w:id="2338"/>
    </w:p>
    <w:p w14:paraId="0545BB84" w14:textId="77777777" w:rsidR="00192AD6" w:rsidRPr="006D68AC" w:rsidRDefault="00192AD6" w:rsidP="007E7218">
      <w:pPr>
        <w:pStyle w:val="H6"/>
      </w:pPr>
      <w:bookmarkStart w:id="2339" w:name="_Toc161902583"/>
      <w:bookmarkStart w:id="2340" w:name="_Toc168549900"/>
      <w:bookmarkStart w:id="2341" w:name="_Toc170117965"/>
      <w:bookmarkStart w:id="2342" w:name="_Toc209470047"/>
      <w:bookmarkStart w:id="2343" w:name="_Toc212114708"/>
      <w:r w:rsidRPr="006D68AC">
        <w:rPr>
          <w:noProof/>
          <w:lang w:eastAsia="zh-CN"/>
        </w:rPr>
        <w:t>6.1</w:t>
      </w:r>
      <w:r w:rsidRPr="006D68AC">
        <w:t>.3.3.4.1</w:t>
      </w:r>
      <w:r w:rsidRPr="006D68AC">
        <w:tab/>
        <w:t>Overview</w:t>
      </w:r>
      <w:bookmarkEnd w:id="2339"/>
      <w:bookmarkEnd w:id="2340"/>
      <w:bookmarkEnd w:id="2341"/>
      <w:bookmarkEnd w:id="2342"/>
      <w:bookmarkEnd w:id="2343"/>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2344" w:name="_Toc161902584"/>
      <w:bookmarkStart w:id="2345" w:name="_Toc168549901"/>
      <w:bookmarkStart w:id="2346" w:name="_Toc170117966"/>
      <w:bookmarkStart w:id="2347" w:name="_Toc209470048"/>
      <w:bookmarkStart w:id="2348" w:name="_Toc212114709"/>
      <w:r w:rsidRPr="006D68AC">
        <w:rPr>
          <w:noProof/>
          <w:lang w:eastAsia="zh-CN"/>
        </w:rPr>
        <w:t>6.1</w:t>
      </w:r>
      <w:r w:rsidRPr="006D68AC">
        <w:t>.3.3.4.2</w:t>
      </w:r>
      <w:r w:rsidRPr="006D68AC">
        <w:tab/>
        <w:t xml:space="preserve">Operation: </w:t>
      </w:r>
      <w:bookmarkEnd w:id="2344"/>
      <w:r w:rsidRPr="006D68AC">
        <w:t>Update</w:t>
      </w:r>
      <w:bookmarkEnd w:id="2345"/>
      <w:bookmarkEnd w:id="2346"/>
      <w:bookmarkEnd w:id="2347"/>
      <w:bookmarkEnd w:id="2348"/>
    </w:p>
    <w:p w14:paraId="0462BAE8" w14:textId="77777777" w:rsidR="00192AD6" w:rsidRPr="006D68AC" w:rsidRDefault="00192AD6" w:rsidP="007E7218">
      <w:pPr>
        <w:pStyle w:val="H6"/>
        <w:rPr>
          <w:noProof/>
        </w:rPr>
      </w:pPr>
      <w:bookmarkStart w:id="2349" w:name="_Toc170117967"/>
      <w:bookmarkStart w:id="2350" w:name="_Toc209470049"/>
      <w:bookmarkStart w:id="2351" w:name="_Toc212114710"/>
      <w:r w:rsidRPr="006D68AC">
        <w:rPr>
          <w:noProof/>
          <w:lang w:eastAsia="zh-CN"/>
        </w:rPr>
        <w:t>6.1</w:t>
      </w:r>
      <w:r w:rsidRPr="006D68AC">
        <w:t>.3.3</w:t>
      </w:r>
      <w:r w:rsidRPr="006D68AC">
        <w:rPr>
          <w:noProof/>
        </w:rPr>
        <w:t>.4.2.1</w:t>
      </w:r>
      <w:r w:rsidRPr="006D68AC">
        <w:rPr>
          <w:noProof/>
        </w:rPr>
        <w:tab/>
        <w:t>Description</w:t>
      </w:r>
      <w:bookmarkEnd w:id="2349"/>
      <w:bookmarkEnd w:id="2350"/>
      <w:bookmarkEnd w:id="2351"/>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2352" w:name="_Toc170117968"/>
      <w:bookmarkStart w:id="2353" w:name="_Toc209470050"/>
      <w:bookmarkStart w:id="2354" w:name="_Toc212114711"/>
      <w:r w:rsidRPr="006D68AC">
        <w:rPr>
          <w:noProof/>
          <w:lang w:eastAsia="zh-CN"/>
        </w:rPr>
        <w:t>6.1</w:t>
      </w:r>
      <w:r w:rsidRPr="006D68AC">
        <w:t>.3.3</w:t>
      </w:r>
      <w:r w:rsidRPr="006D68AC">
        <w:rPr>
          <w:noProof/>
        </w:rPr>
        <w:t>.4.2.2</w:t>
      </w:r>
      <w:r w:rsidRPr="006D68AC">
        <w:rPr>
          <w:noProof/>
        </w:rPr>
        <w:tab/>
        <w:t>Operation Definition</w:t>
      </w:r>
      <w:bookmarkEnd w:id="2352"/>
      <w:bookmarkEnd w:id="2353"/>
      <w:bookmarkEnd w:id="2354"/>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Heading3"/>
      </w:pPr>
      <w:bookmarkStart w:id="2355" w:name="_Toc168549902"/>
      <w:bookmarkStart w:id="2356" w:name="_Toc170117969"/>
      <w:bookmarkStart w:id="2357" w:name="_Toc209470051"/>
      <w:bookmarkStart w:id="2358" w:name="_Toc212114712"/>
      <w:bookmarkStart w:id="2359" w:name="_Toc216293348"/>
      <w:r w:rsidRPr="00F3076B">
        <w:t>6.1.4</w:t>
      </w:r>
      <w:r w:rsidRPr="00F3076B">
        <w:tab/>
        <w:t>Custom Operations without associated resources</w:t>
      </w:r>
      <w:bookmarkEnd w:id="2355"/>
      <w:bookmarkEnd w:id="2356"/>
      <w:bookmarkEnd w:id="2357"/>
      <w:bookmarkEnd w:id="2358"/>
      <w:bookmarkEnd w:id="2359"/>
    </w:p>
    <w:p w14:paraId="5DF874C4" w14:textId="77777777" w:rsidR="00192AD6" w:rsidRPr="006D68AC" w:rsidRDefault="00192AD6" w:rsidP="00192AD6">
      <w:pPr>
        <w:pStyle w:val="Heading4"/>
      </w:pPr>
      <w:bookmarkStart w:id="2360" w:name="_Toc168549903"/>
      <w:bookmarkStart w:id="2361" w:name="_Toc170117970"/>
      <w:bookmarkStart w:id="2362" w:name="_Toc209470052"/>
      <w:bookmarkStart w:id="2363" w:name="_Toc212114713"/>
      <w:bookmarkStart w:id="2364" w:name="_Toc216293349"/>
      <w:r w:rsidRPr="006D68AC">
        <w:rPr>
          <w:noProof/>
          <w:lang w:eastAsia="zh-CN"/>
        </w:rPr>
        <w:t>6.1</w:t>
      </w:r>
      <w:r w:rsidRPr="006D68AC">
        <w:t>.4.1</w:t>
      </w:r>
      <w:r w:rsidRPr="006D68AC">
        <w:tab/>
        <w:t>Overview</w:t>
      </w:r>
      <w:bookmarkEnd w:id="2360"/>
      <w:bookmarkEnd w:id="2361"/>
      <w:bookmarkEnd w:id="2362"/>
      <w:bookmarkEnd w:id="2363"/>
      <w:bookmarkEnd w:id="2364"/>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26906803"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Heading4"/>
      </w:pPr>
      <w:bookmarkStart w:id="2365" w:name="_Toc510696624"/>
      <w:bookmarkStart w:id="2366" w:name="_Toc35971415"/>
      <w:bookmarkStart w:id="2367" w:name="_Toc157434607"/>
      <w:bookmarkStart w:id="2368" w:name="_Toc157436322"/>
      <w:bookmarkStart w:id="2369" w:name="_Toc157440162"/>
      <w:bookmarkStart w:id="2370" w:name="_Toc168549904"/>
      <w:bookmarkStart w:id="2371" w:name="_Toc170117971"/>
      <w:bookmarkStart w:id="2372" w:name="_Toc209470053"/>
      <w:bookmarkStart w:id="2373" w:name="_Toc212114714"/>
      <w:bookmarkStart w:id="2374" w:name="_Toc216293350"/>
      <w:r w:rsidRPr="006D68AC">
        <w:t>6.1.4.2</w:t>
      </w:r>
      <w:r w:rsidRPr="006D68AC">
        <w:tab/>
        <w:t xml:space="preserve">Operation: </w:t>
      </w:r>
      <w:bookmarkEnd w:id="2365"/>
      <w:bookmarkEnd w:id="2366"/>
      <w:bookmarkEnd w:id="2367"/>
      <w:bookmarkEnd w:id="2368"/>
      <w:bookmarkEnd w:id="2369"/>
      <w:r w:rsidRPr="006D68AC">
        <w:t>Invoke</w:t>
      </w:r>
      <w:bookmarkEnd w:id="2370"/>
      <w:bookmarkEnd w:id="2371"/>
      <w:bookmarkEnd w:id="2372"/>
      <w:bookmarkEnd w:id="2373"/>
      <w:bookmarkEnd w:id="2374"/>
    </w:p>
    <w:p w14:paraId="01E6AAB1" w14:textId="77777777" w:rsidR="00192AD6" w:rsidRPr="006D68AC" w:rsidRDefault="00192AD6" w:rsidP="00192AD6">
      <w:pPr>
        <w:pStyle w:val="Heading5"/>
      </w:pPr>
      <w:bookmarkStart w:id="2375" w:name="_Toc168549905"/>
      <w:bookmarkStart w:id="2376" w:name="_Toc170117972"/>
      <w:bookmarkStart w:id="2377" w:name="_Toc209470054"/>
      <w:bookmarkStart w:id="2378" w:name="_Toc212114715"/>
      <w:bookmarkStart w:id="2379" w:name="_Toc510696625"/>
      <w:bookmarkStart w:id="2380" w:name="_Toc35971416"/>
      <w:bookmarkStart w:id="2381" w:name="_Toc157434608"/>
      <w:bookmarkStart w:id="2382" w:name="_Toc157436323"/>
      <w:bookmarkStart w:id="2383" w:name="_Toc157440163"/>
      <w:bookmarkStart w:id="2384" w:name="_Toc216293351"/>
      <w:r w:rsidRPr="006D68AC">
        <w:rPr>
          <w:noProof/>
          <w:lang w:eastAsia="zh-CN"/>
        </w:rPr>
        <w:t>6.1</w:t>
      </w:r>
      <w:r w:rsidRPr="006D68AC">
        <w:t>.4.2.1</w:t>
      </w:r>
      <w:r w:rsidRPr="006D68AC">
        <w:tab/>
        <w:t>Description</w:t>
      </w:r>
      <w:bookmarkEnd w:id="2375"/>
      <w:bookmarkEnd w:id="2376"/>
      <w:bookmarkEnd w:id="2377"/>
      <w:bookmarkEnd w:id="2378"/>
      <w:bookmarkEnd w:id="2384"/>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Heading5"/>
      </w:pPr>
      <w:bookmarkStart w:id="2385" w:name="_Toc168549906"/>
      <w:bookmarkStart w:id="2386" w:name="_Toc170117973"/>
      <w:bookmarkStart w:id="2387" w:name="_Toc209470055"/>
      <w:bookmarkStart w:id="2388" w:name="_Toc212114716"/>
      <w:bookmarkStart w:id="2389" w:name="_Toc216293352"/>
      <w:r w:rsidRPr="006D68AC">
        <w:rPr>
          <w:noProof/>
          <w:lang w:eastAsia="zh-CN"/>
        </w:rPr>
        <w:t>6.1</w:t>
      </w:r>
      <w:r w:rsidRPr="006D68AC">
        <w:t>.4.2.2</w:t>
      </w:r>
      <w:r w:rsidRPr="006D68AC">
        <w:tab/>
        <w:t>Operation Definition</w:t>
      </w:r>
      <w:bookmarkEnd w:id="2385"/>
      <w:bookmarkEnd w:id="2386"/>
      <w:bookmarkEnd w:id="2387"/>
      <w:bookmarkEnd w:id="2388"/>
      <w:bookmarkEnd w:id="2389"/>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Heading3"/>
      </w:pPr>
      <w:bookmarkStart w:id="2390" w:name="_Toc168549907"/>
      <w:bookmarkStart w:id="2391" w:name="_Toc170117974"/>
      <w:bookmarkStart w:id="2392" w:name="_Toc209470056"/>
      <w:bookmarkStart w:id="2393" w:name="_Toc212114717"/>
      <w:bookmarkStart w:id="2394" w:name="_Toc216293353"/>
      <w:bookmarkEnd w:id="2379"/>
      <w:bookmarkEnd w:id="2380"/>
      <w:bookmarkEnd w:id="2381"/>
      <w:bookmarkEnd w:id="2382"/>
      <w:bookmarkEnd w:id="2383"/>
      <w:r w:rsidRPr="006D68AC">
        <w:rPr>
          <w:noProof/>
          <w:lang w:eastAsia="zh-CN"/>
        </w:rPr>
        <w:t>6.1</w:t>
      </w:r>
      <w:r w:rsidRPr="006D68AC">
        <w:t>.5</w:t>
      </w:r>
      <w:r w:rsidRPr="006D68AC">
        <w:tab/>
        <w:t>Notifications</w:t>
      </w:r>
      <w:bookmarkEnd w:id="2390"/>
      <w:bookmarkEnd w:id="2391"/>
      <w:bookmarkEnd w:id="2392"/>
      <w:bookmarkEnd w:id="2393"/>
      <w:bookmarkEnd w:id="2394"/>
    </w:p>
    <w:p w14:paraId="7D0D2CD0" w14:textId="77777777" w:rsidR="00192AD6" w:rsidRPr="006D68AC" w:rsidRDefault="00192AD6" w:rsidP="00192AD6">
      <w:pPr>
        <w:pStyle w:val="Heading4"/>
      </w:pPr>
      <w:bookmarkStart w:id="2395" w:name="_Toc168549908"/>
      <w:bookmarkStart w:id="2396" w:name="_Toc170117975"/>
      <w:bookmarkStart w:id="2397" w:name="_Toc209470057"/>
      <w:bookmarkStart w:id="2398" w:name="_Toc212114718"/>
      <w:bookmarkStart w:id="2399" w:name="_Toc216293354"/>
      <w:r w:rsidRPr="006D68AC">
        <w:rPr>
          <w:noProof/>
          <w:lang w:eastAsia="zh-CN"/>
        </w:rPr>
        <w:t>6.1</w:t>
      </w:r>
      <w:r w:rsidRPr="006D68AC">
        <w:t>.5.1</w:t>
      </w:r>
      <w:r w:rsidRPr="006D68AC">
        <w:tab/>
        <w:t>General</w:t>
      </w:r>
      <w:bookmarkEnd w:id="2395"/>
      <w:bookmarkEnd w:id="2396"/>
      <w:bookmarkEnd w:id="2397"/>
      <w:bookmarkEnd w:id="2398"/>
      <w:bookmarkEnd w:id="2399"/>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Heading4"/>
      </w:pPr>
      <w:bookmarkStart w:id="2400" w:name="_Toc168549909"/>
      <w:bookmarkStart w:id="2401" w:name="_Toc170117976"/>
      <w:bookmarkStart w:id="2402" w:name="_Toc209470058"/>
      <w:bookmarkStart w:id="2403" w:name="_Toc212114719"/>
      <w:bookmarkStart w:id="2404" w:name="_Toc216293355"/>
      <w:r w:rsidRPr="006D68AC">
        <w:rPr>
          <w:noProof/>
          <w:lang w:eastAsia="zh-CN"/>
        </w:rPr>
        <w:t>6.1</w:t>
      </w:r>
      <w:r w:rsidRPr="006D68AC">
        <w:t>.5.2</w:t>
      </w:r>
      <w:r w:rsidRPr="006D68AC">
        <w:tab/>
        <w:t>Slice API Configuration Notification</w:t>
      </w:r>
      <w:bookmarkEnd w:id="2400"/>
      <w:bookmarkEnd w:id="2401"/>
      <w:bookmarkEnd w:id="2402"/>
      <w:bookmarkEnd w:id="2403"/>
      <w:bookmarkEnd w:id="2404"/>
    </w:p>
    <w:p w14:paraId="7C1CF487" w14:textId="77777777" w:rsidR="00192AD6" w:rsidRPr="006D68AC" w:rsidRDefault="00192AD6" w:rsidP="00192AD6">
      <w:pPr>
        <w:pStyle w:val="Heading5"/>
        <w:rPr>
          <w:noProof/>
        </w:rPr>
      </w:pPr>
      <w:bookmarkStart w:id="2405" w:name="_Toc168549910"/>
      <w:bookmarkStart w:id="2406" w:name="_Toc170117977"/>
      <w:bookmarkStart w:id="2407" w:name="_Toc209470059"/>
      <w:bookmarkStart w:id="2408" w:name="_Toc212114720"/>
      <w:bookmarkStart w:id="2409" w:name="_Toc216293356"/>
      <w:r w:rsidRPr="006D68AC">
        <w:rPr>
          <w:noProof/>
          <w:lang w:eastAsia="zh-CN"/>
        </w:rPr>
        <w:t>6.1</w:t>
      </w:r>
      <w:r w:rsidRPr="006D68AC">
        <w:t>.5.2</w:t>
      </w:r>
      <w:r w:rsidRPr="006D68AC">
        <w:rPr>
          <w:noProof/>
        </w:rPr>
        <w:t>.1</w:t>
      </w:r>
      <w:r w:rsidRPr="006D68AC">
        <w:rPr>
          <w:noProof/>
        </w:rPr>
        <w:tab/>
        <w:t>Description</w:t>
      </w:r>
      <w:bookmarkEnd w:id="2405"/>
      <w:bookmarkEnd w:id="2406"/>
      <w:bookmarkEnd w:id="2407"/>
      <w:bookmarkEnd w:id="2408"/>
      <w:bookmarkEnd w:id="2409"/>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Heading5"/>
        <w:rPr>
          <w:noProof/>
        </w:rPr>
      </w:pPr>
      <w:bookmarkStart w:id="2410" w:name="_Toc168549911"/>
      <w:bookmarkStart w:id="2411" w:name="_Toc170117978"/>
      <w:bookmarkStart w:id="2412" w:name="_Toc209470060"/>
      <w:bookmarkStart w:id="2413" w:name="_Toc212114721"/>
      <w:bookmarkStart w:id="2414" w:name="_Toc216293357"/>
      <w:r w:rsidRPr="006D68AC">
        <w:rPr>
          <w:noProof/>
          <w:lang w:eastAsia="zh-CN"/>
        </w:rPr>
        <w:t>6.1</w:t>
      </w:r>
      <w:r w:rsidRPr="006D68AC">
        <w:t>.5.2</w:t>
      </w:r>
      <w:r w:rsidRPr="006D68AC">
        <w:rPr>
          <w:noProof/>
        </w:rPr>
        <w:t>.2</w:t>
      </w:r>
      <w:r w:rsidRPr="006D68AC">
        <w:rPr>
          <w:noProof/>
        </w:rPr>
        <w:tab/>
        <w:t>Target URI</w:t>
      </w:r>
      <w:bookmarkEnd w:id="2410"/>
      <w:bookmarkEnd w:id="2411"/>
      <w:bookmarkEnd w:id="2412"/>
      <w:bookmarkEnd w:id="2413"/>
      <w:bookmarkEnd w:id="2414"/>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Heading5"/>
        <w:rPr>
          <w:noProof/>
        </w:rPr>
      </w:pPr>
      <w:bookmarkStart w:id="2415" w:name="_Toc168549912"/>
      <w:bookmarkStart w:id="2416" w:name="_Toc170117979"/>
      <w:bookmarkStart w:id="2417" w:name="_Toc209470061"/>
      <w:bookmarkStart w:id="2418" w:name="_Toc212114722"/>
      <w:bookmarkStart w:id="2419" w:name="_Toc216293358"/>
      <w:r w:rsidRPr="006D68AC">
        <w:rPr>
          <w:noProof/>
          <w:lang w:eastAsia="zh-CN"/>
        </w:rPr>
        <w:t>6.1</w:t>
      </w:r>
      <w:r w:rsidRPr="006D68AC">
        <w:t>.5.2</w:t>
      </w:r>
      <w:r w:rsidRPr="006D68AC">
        <w:rPr>
          <w:noProof/>
        </w:rPr>
        <w:t>.3</w:t>
      </w:r>
      <w:r w:rsidRPr="006D68AC">
        <w:rPr>
          <w:noProof/>
        </w:rPr>
        <w:tab/>
        <w:t>Standard Methods</w:t>
      </w:r>
      <w:bookmarkEnd w:id="2415"/>
      <w:bookmarkEnd w:id="2416"/>
      <w:bookmarkEnd w:id="2417"/>
      <w:bookmarkEnd w:id="2418"/>
      <w:bookmarkEnd w:id="2419"/>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Heading3"/>
      </w:pPr>
      <w:bookmarkStart w:id="2420" w:name="_Toc168549913"/>
      <w:bookmarkStart w:id="2421" w:name="_Toc170117980"/>
      <w:bookmarkStart w:id="2422" w:name="_Toc209470062"/>
      <w:bookmarkStart w:id="2423" w:name="_Toc212114723"/>
      <w:bookmarkStart w:id="2424" w:name="_Toc216293359"/>
      <w:r w:rsidRPr="006D68AC">
        <w:t>6.1.6</w:t>
      </w:r>
      <w:r w:rsidRPr="006D68AC">
        <w:tab/>
        <w:t>Data Model</w:t>
      </w:r>
      <w:bookmarkEnd w:id="2420"/>
      <w:bookmarkEnd w:id="2421"/>
      <w:bookmarkEnd w:id="2422"/>
      <w:bookmarkEnd w:id="2423"/>
      <w:bookmarkEnd w:id="2424"/>
    </w:p>
    <w:p w14:paraId="28A3DA82" w14:textId="77777777" w:rsidR="00192AD6" w:rsidRPr="006D68AC" w:rsidRDefault="00192AD6" w:rsidP="00192AD6">
      <w:pPr>
        <w:pStyle w:val="Heading4"/>
      </w:pPr>
      <w:bookmarkStart w:id="2425" w:name="_Toc168549914"/>
      <w:bookmarkStart w:id="2426" w:name="_Toc170117981"/>
      <w:bookmarkStart w:id="2427" w:name="_Toc209470063"/>
      <w:bookmarkStart w:id="2428" w:name="_Toc212114724"/>
      <w:bookmarkStart w:id="2429" w:name="_Toc216293360"/>
      <w:r w:rsidRPr="006D68AC">
        <w:t>6.1.6.1</w:t>
      </w:r>
      <w:r w:rsidRPr="006D68AC">
        <w:tab/>
        <w:t>General</w:t>
      </w:r>
      <w:bookmarkEnd w:id="2425"/>
      <w:bookmarkEnd w:id="2426"/>
      <w:bookmarkEnd w:id="2427"/>
      <w:bookmarkEnd w:id="2428"/>
      <w:bookmarkEnd w:id="242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Heading4"/>
      </w:pPr>
      <w:bookmarkStart w:id="2430" w:name="_Toc168549915"/>
      <w:bookmarkStart w:id="2431" w:name="_Toc170117982"/>
      <w:bookmarkStart w:id="2432" w:name="_Toc209470064"/>
      <w:bookmarkStart w:id="2433" w:name="_Toc212114725"/>
      <w:bookmarkStart w:id="2434" w:name="_Toc216293361"/>
      <w:r w:rsidRPr="006D68AC">
        <w:rPr>
          <w:lang w:val="en-US"/>
        </w:rPr>
        <w:t>6.1.6.2</w:t>
      </w:r>
      <w:r w:rsidRPr="006D68AC">
        <w:rPr>
          <w:lang w:val="en-US"/>
        </w:rPr>
        <w:tab/>
      </w:r>
      <w:r w:rsidRPr="006D68AC">
        <w:t>Structured data types</w:t>
      </w:r>
      <w:bookmarkEnd w:id="2430"/>
      <w:bookmarkEnd w:id="2431"/>
      <w:bookmarkEnd w:id="2432"/>
      <w:bookmarkEnd w:id="2433"/>
      <w:bookmarkEnd w:id="2434"/>
    </w:p>
    <w:p w14:paraId="1A807C11" w14:textId="77777777" w:rsidR="00192AD6" w:rsidRPr="006D68AC" w:rsidRDefault="00192AD6" w:rsidP="00192AD6">
      <w:pPr>
        <w:pStyle w:val="Heading5"/>
      </w:pPr>
      <w:bookmarkStart w:id="2435" w:name="_Toc168549916"/>
      <w:bookmarkStart w:id="2436" w:name="_Toc170117983"/>
      <w:bookmarkStart w:id="2437" w:name="_Toc209470065"/>
      <w:bookmarkStart w:id="2438" w:name="_Toc212114726"/>
      <w:bookmarkStart w:id="2439" w:name="_Toc216293362"/>
      <w:r w:rsidRPr="006D68AC">
        <w:t>6.1.6.2.1</w:t>
      </w:r>
      <w:r w:rsidRPr="006D68AC">
        <w:tab/>
        <w:t>Introduction</w:t>
      </w:r>
      <w:bookmarkEnd w:id="2435"/>
      <w:bookmarkEnd w:id="2436"/>
      <w:bookmarkEnd w:id="2437"/>
      <w:bookmarkEnd w:id="2438"/>
      <w:bookmarkEnd w:id="2439"/>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Heading5"/>
      </w:pPr>
      <w:bookmarkStart w:id="2440" w:name="_Toc510696636"/>
      <w:bookmarkStart w:id="2441" w:name="_Toc35971431"/>
      <w:bookmarkStart w:id="2442" w:name="_Toc157434622"/>
      <w:bookmarkStart w:id="2443" w:name="_Toc157436337"/>
      <w:bookmarkStart w:id="2444" w:name="_Toc157440177"/>
      <w:bookmarkStart w:id="2445" w:name="_Toc168549917"/>
      <w:bookmarkStart w:id="2446" w:name="_Toc170117984"/>
      <w:bookmarkStart w:id="2447" w:name="_Toc209470066"/>
      <w:bookmarkStart w:id="2448" w:name="_Toc212114727"/>
      <w:bookmarkStart w:id="2449" w:name="_Toc216293363"/>
      <w:r w:rsidRPr="006D68AC">
        <w:t>6.1.6.2.2</w:t>
      </w:r>
      <w:r w:rsidRPr="006D68AC">
        <w:tab/>
        <w:t xml:space="preserve">Type: </w:t>
      </w:r>
      <w:bookmarkEnd w:id="2440"/>
      <w:bookmarkEnd w:id="2441"/>
      <w:bookmarkEnd w:id="2442"/>
      <w:bookmarkEnd w:id="2443"/>
      <w:bookmarkEnd w:id="2444"/>
      <w:r w:rsidRPr="006D68AC">
        <w:t>SliceAPIConfig</w:t>
      </w:r>
      <w:bookmarkEnd w:id="2445"/>
      <w:bookmarkEnd w:id="2446"/>
      <w:bookmarkEnd w:id="2447"/>
      <w:bookmarkEnd w:id="2448"/>
      <w:bookmarkEnd w:id="2449"/>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Heading5"/>
      </w:pPr>
      <w:bookmarkStart w:id="2450" w:name="_Toc168549918"/>
      <w:bookmarkStart w:id="2451" w:name="_Toc170117985"/>
      <w:bookmarkStart w:id="2452" w:name="_Toc209470067"/>
      <w:bookmarkStart w:id="2453" w:name="_Toc212114728"/>
      <w:bookmarkStart w:id="2454" w:name="_Toc216293364"/>
      <w:r w:rsidRPr="006D68AC">
        <w:t>6.1.6.2.3</w:t>
      </w:r>
      <w:r w:rsidRPr="006D68AC">
        <w:tab/>
        <w:t>Type: AppServReqs</w:t>
      </w:r>
      <w:bookmarkEnd w:id="2450"/>
      <w:bookmarkEnd w:id="2451"/>
      <w:bookmarkEnd w:id="2452"/>
      <w:bookmarkEnd w:id="2453"/>
      <w:bookmarkEnd w:id="2454"/>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Heading5"/>
      </w:pPr>
      <w:bookmarkStart w:id="2455" w:name="_Toc168549919"/>
      <w:bookmarkStart w:id="2456" w:name="_Toc170117986"/>
      <w:bookmarkStart w:id="2457" w:name="_Toc209470068"/>
      <w:bookmarkStart w:id="2458" w:name="_Toc212114729"/>
      <w:bookmarkStart w:id="2459" w:name="_Toc216293365"/>
      <w:r w:rsidRPr="006D68AC">
        <w:t>6.1.6.2.4</w:t>
      </w:r>
      <w:r w:rsidRPr="006D68AC">
        <w:tab/>
        <w:t>Type: UpdateReq</w:t>
      </w:r>
      <w:bookmarkEnd w:id="2455"/>
      <w:bookmarkEnd w:id="2456"/>
      <w:bookmarkEnd w:id="2457"/>
      <w:bookmarkEnd w:id="2458"/>
      <w:bookmarkEnd w:id="2459"/>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Heading5"/>
      </w:pPr>
      <w:bookmarkStart w:id="2460" w:name="_Toc168549920"/>
      <w:bookmarkStart w:id="2461" w:name="_Toc170117987"/>
      <w:bookmarkStart w:id="2462" w:name="_Toc209470069"/>
      <w:bookmarkStart w:id="2463" w:name="_Toc212114730"/>
      <w:bookmarkStart w:id="2464" w:name="_Toc216293366"/>
      <w:r w:rsidRPr="006D68AC">
        <w:t>6.1.6.2.5</w:t>
      </w:r>
      <w:r w:rsidRPr="006D68AC">
        <w:tab/>
        <w:t>Type: UpdateResp</w:t>
      </w:r>
      <w:bookmarkEnd w:id="2460"/>
      <w:bookmarkEnd w:id="2461"/>
      <w:bookmarkEnd w:id="2462"/>
      <w:bookmarkEnd w:id="2463"/>
      <w:bookmarkEnd w:id="2464"/>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Heading5"/>
      </w:pPr>
      <w:bookmarkStart w:id="2465" w:name="_Toc168549921"/>
      <w:bookmarkStart w:id="2466" w:name="_Toc170117988"/>
      <w:bookmarkStart w:id="2467" w:name="_Toc209470070"/>
      <w:bookmarkStart w:id="2468" w:name="_Toc212114731"/>
      <w:bookmarkStart w:id="2469" w:name="_Toc216293367"/>
      <w:r w:rsidRPr="006D68AC">
        <w:t>6.1.6.2.6</w:t>
      </w:r>
      <w:r w:rsidRPr="006D68AC">
        <w:tab/>
        <w:t>Type: SliceAPIInfo</w:t>
      </w:r>
      <w:bookmarkEnd w:id="2465"/>
      <w:bookmarkEnd w:id="2466"/>
      <w:bookmarkEnd w:id="2467"/>
      <w:bookmarkEnd w:id="2468"/>
      <w:bookmarkEnd w:id="2469"/>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Heading5"/>
      </w:pPr>
      <w:bookmarkStart w:id="2470" w:name="_Toc168549922"/>
      <w:bookmarkStart w:id="2471" w:name="_Toc170117989"/>
      <w:bookmarkStart w:id="2472" w:name="_Toc209470071"/>
      <w:bookmarkStart w:id="2473" w:name="_Toc212114732"/>
      <w:bookmarkStart w:id="2474" w:name="_Toc216293368"/>
      <w:r w:rsidRPr="006D68AC">
        <w:t>6.1.6.2.7</w:t>
      </w:r>
      <w:r w:rsidRPr="006D68AC">
        <w:tab/>
        <w:t>Type: InvokeReq</w:t>
      </w:r>
      <w:bookmarkEnd w:id="2470"/>
      <w:bookmarkEnd w:id="2471"/>
      <w:bookmarkEnd w:id="2472"/>
      <w:bookmarkEnd w:id="2473"/>
      <w:bookmarkEnd w:id="2474"/>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Heading5"/>
      </w:pPr>
      <w:bookmarkStart w:id="2475" w:name="_Toc168549923"/>
      <w:bookmarkStart w:id="2476" w:name="_Toc170117990"/>
      <w:bookmarkStart w:id="2477" w:name="_Toc209470072"/>
      <w:bookmarkStart w:id="2478" w:name="_Toc212114733"/>
      <w:bookmarkStart w:id="2479" w:name="_Toc216293369"/>
      <w:r w:rsidRPr="006D68AC">
        <w:t>6.1.6.2.8</w:t>
      </w:r>
      <w:r w:rsidRPr="006D68AC">
        <w:tab/>
        <w:t>Type: SliceAPIConfigNotif</w:t>
      </w:r>
      <w:bookmarkEnd w:id="2475"/>
      <w:bookmarkEnd w:id="2476"/>
      <w:bookmarkEnd w:id="2477"/>
      <w:bookmarkEnd w:id="2478"/>
      <w:bookmarkEnd w:id="2479"/>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Heading4"/>
        <w:rPr>
          <w:lang w:eastAsia="zh-CN"/>
        </w:rPr>
      </w:pPr>
      <w:bookmarkStart w:id="2480" w:name="_Toc161903033"/>
      <w:bookmarkStart w:id="2481" w:name="_Toc168549924"/>
      <w:bookmarkStart w:id="2482" w:name="_Toc170117991"/>
      <w:bookmarkStart w:id="2483" w:name="_Toc209470073"/>
      <w:bookmarkStart w:id="2484" w:name="_Toc212114734"/>
      <w:bookmarkStart w:id="2485" w:name="_Toc216293370"/>
      <w:r w:rsidRPr="006D68AC">
        <w:rPr>
          <w:lang w:eastAsia="zh-CN"/>
        </w:rPr>
        <w:t>6.1.6.3</w:t>
      </w:r>
      <w:r w:rsidRPr="006D68AC">
        <w:rPr>
          <w:lang w:eastAsia="zh-CN"/>
        </w:rPr>
        <w:tab/>
        <w:t>Simple data types and enumerations</w:t>
      </w:r>
      <w:bookmarkEnd w:id="2480"/>
      <w:bookmarkEnd w:id="2481"/>
      <w:bookmarkEnd w:id="2482"/>
      <w:bookmarkEnd w:id="2483"/>
      <w:bookmarkEnd w:id="2484"/>
      <w:bookmarkEnd w:id="2485"/>
    </w:p>
    <w:p w14:paraId="7CF97F03" w14:textId="77777777" w:rsidR="00192AD6" w:rsidRPr="006D68AC" w:rsidRDefault="00192AD6" w:rsidP="00192AD6">
      <w:pPr>
        <w:pStyle w:val="Heading5"/>
      </w:pPr>
      <w:bookmarkStart w:id="2486" w:name="_Toc161903034"/>
      <w:bookmarkStart w:id="2487" w:name="_Toc168549925"/>
      <w:bookmarkStart w:id="2488" w:name="_Toc170117992"/>
      <w:bookmarkStart w:id="2489" w:name="_Toc209470074"/>
      <w:bookmarkStart w:id="2490" w:name="_Toc212114735"/>
      <w:bookmarkStart w:id="2491" w:name="_Toc216293371"/>
      <w:r w:rsidRPr="006D68AC">
        <w:rPr>
          <w:lang w:eastAsia="zh-CN"/>
        </w:rPr>
        <w:t>6.1</w:t>
      </w:r>
      <w:r w:rsidRPr="006D68AC">
        <w:t>.6.3.1</w:t>
      </w:r>
      <w:r w:rsidRPr="006D68AC">
        <w:tab/>
        <w:t>Introduction</w:t>
      </w:r>
      <w:bookmarkEnd w:id="2486"/>
      <w:bookmarkEnd w:id="2487"/>
      <w:bookmarkEnd w:id="2488"/>
      <w:bookmarkEnd w:id="2489"/>
      <w:bookmarkEnd w:id="2490"/>
      <w:bookmarkEnd w:id="2491"/>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Heading5"/>
      </w:pPr>
      <w:bookmarkStart w:id="2492" w:name="_Toc161903035"/>
      <w:bookmarkStart w:id="2493" w:name="_Toc168549926"/>
      <w:bookmarkStart w:id="2494" w:name="_Toc170117993"/>
      <w:bookmarkStart w:id="2495" w:name="_Toc209470075"/>
      <w:bookmarkStart w:id="2496" w:name="_Toc212114736"/>
      <w:bookmarkStart w:id="2497" w:name="_Toc216293372"/>
      <w:r w:rsidRPr="006D68AC">
        <w:rPr>
          <w:lang w:eastAsia="zh-CN"/>
        </w:rPr>
        <w:t>6.1</w:t>
      </w:r>
      <w:r w:rsidRPr="006D68AC">
        <w:t>.6.3.2</w:t>
      </w:r>
      <w:r w:rsidRPr="006D68AC">
        <w:tab/>
        <w:t>Simple data types</w:t>
      </w:r>
      <w:bookmarkEnd w:id="2492"/>
      <w:bookmarkEnd w:id="2493"/>
      <w:bookmarkEnd w:id="2494"/>
      <w:bookmarkEnd w:id="2495"/>
      <w:bookmarkEnd w:id="2496"/>
      <w:bookmarkEnd w:id="2497"/>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Heading5"/>
      </w:pPr>
      <w:bookmarkStart w:id="2498" w:name="_Toc161903036"/>
      <w:bookmarkStart w:id="2499" w:name="_Toc168549927"/>
      <w:bookmarkStart w:id="2500" w:name="_Toc170117994"/>
      <w:bookmarkStart w:id="2501" w:name="_Toc209470076"/>
      <w:bookmarkStart w:id="2502" w:name="_Toc212114737"/>
      <w:bookmarkStart w:id="2503" w:name="_Toc216293373"/>
      <w:r w:rsidRPr="006D68AC">
        <w:rPr>
          <w:lang w:eastAsia="zh-CN"/>
        </w:rPr>
        <w:t>6.1</w:t>
      </w:r>
      <w:r w:rsidRPr="006D68AC">
        <w:t>.6.3.3</w:t>
      </w:r>
      <w:r w:rsidRPr="006D68AC">
        <w:tab/>
        <w:t xml:space="preserve">Enumeration: </w:t>
      </w:r>
      <w:bookmarkEnd w:id="2498"/>
      <w:r w:rsidRPr="006D68AC">
        <w:t>TriggerEvent</w:t>
      </w:r>
      <w:bookmarkEnd w:id="2499"/>
      <w:bookmarkEnd w:id="2500"/>
      <w:bookmarkEnd w:id="2501"/>
      <w:bookmarkEnd w:id="2502"/>
      <w:bookmarkEnd w:id="2503"/>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Heading4"/>
        <w:rPr>
          <w:lang w:val="en-US"/>
        </w:rPr>
      </w:pPr>
      <w:bookmarkStart w:id="2504" w:name="_Toc161903038"/>
      <w:bookmarkStart w:id="2505" w:name="_Toc168549928"/>
      <w:bookmarkStart w:id="2506" w:name="_Toc170117995"/>
      <w:bookmarkStart w:id="2507" w:name="_Toc209470077"/>
      <w:bookmarkStart w:id="2508" w:name="_Toc212114738"/>
      <w:bookmarkStart w:id="2509" w:name="_Toc216293374"/>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504"/>
      <w:bookmarkEnd w:id="2505"/>
      <w:bookmarkEnd w:id="2506"/>
      <w:bookmarkEnd w:id="2507"/>
      <w:bookmarkEnd w:id="2508"/>
      <w:bookmarkEnd w:id="2509"/>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Heading4"/>
      </w:pPr>
      <w:bookmarkStart w:id="2510" w:name="_Toc161903039"/>
      <w:bookmarkStart w:id="2511" w:name="_Toc168549929"/>
      <w:bookmarkStart w:id="2512" w:name="_Toc170117996"/>
      <w:bookmarkStart w:id="2513" w:name="_Toc209470078"/>
      <w:bookmarkStart w:id="2514" w:name="_Toc212114739"/>
      <w:bookmarkStart w:id="2515" w:name="_Toc216293375"/>
      <w:r w:rsidRPr="006D68AC">
        <w:rPr>
          <w:lang w:eastAsia="zh-CN"/>
        </w:rPr>
        <w:t>6.1</w:t>
      </w:r>
      <w:r w:rsidRPr="006D68AC">
        <w:t>.6.5</w:t>
      </w:r>
      <w:r w:rsidRPr="006D68AC">
        <w:tab/>
        <w:t>Binary data</w:t>
      </w:r>
      <w:bookmarkEnd w:id="2510"/>
      <w:bookmarkEnd w:id="2511"/>
      <w:bookmarkEnd w:id="2512"/>
      <w:bookmarkEnd w:id="2513"/>
      <w:bookmarkEnd w:id="2514"/>
      <w:bookmarkEnd w:id="2515"/>
    </w:p>
    <w:p w14:paraId="38574BF4" w14:textId="77777777" w:rsidR="00192AD6" w:rsidRPr="006D68AC" w:rsidRDefault="00192AD6" w:rsidP="00192AD6">
      <w:pPr>
        <w:pStyle w:val="Heading5"/>
      </w:pPr>
      <w:bookmarkStart w:id="2516" w:name="_Toc161903040"/>
      <w:bookmarkStart w:id="2517" w:name="_Toc168549930"/>
      <w:bookmarkStart w:id="2518" w:name="_Toc170117997"/>
      <w:bookmarkStart w:id="2519" w:name="_Toc209470079"/>
      <w:bookmarkStart w:id="2520" w:name="_Toc212114740"/>
      <w:bookmarkStart w:id="2521" w:name="_Toc216293376"/>
      <w:r w:rsidRPr="006D68AC">
        <w:rPr>
          <w:lang w:eastAsia="zh-CN"/>
        </w:rPr>
        <w:t>6.1</w:t>
      </w:r>
      <w:r w:rsidRPr="006D68AC">
        <w:t>.6.5.1</w:t>
      </w:r>
      <w:r w:rsidRPr="006D68AC">
        <w:tab/>
        <w:t>Binary Data Types</w:t>
      </w:r>
      <w:bookmarkEnd w:id="2516"/>
      <w:bookmarkEnd w:id="2517"/>
      <w:bookmarkEnd w:id="2518"/>
      <w:bookmarkEnd w:id="2519"/>
      <w:bookmarkEnd w:id="2520"/>
      <w:bookmarkEnd w:id="2521"/>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Heading3"/>
      </w:pPr>
      <w:bookmarkStart w:id="2522" w:name="_Toc168549931"/>
      <w:bookmarkStart w:id="2523" w:name="_Toc170117998"/>
      <w:bookmarkStart w:id="2524" w:name="_Toc209470080"/>
      <w:bookmarkStart w:id="2525" w:name="_Toc212114741"/>
      <w:bookmarkStart w:id="2526" w:name="_Toc216293377"/>
      <w:r w:rsidRPr="006D68AC">
        <w:t>6.1.7</w:t>
      </w:r>
      <w:r w:rsidRPr="006D68AC">
        <w:tab/>
        <w:t>Error Handling</w:t>
      </w:r>
      <w:bookmarkEnd w:id="2522"/>
      <w:bookmarkEnd w:id="2523"/>
      <w:bookmarkEnd w:id="2524"/>
      <w:bookmarkEnd w:id="2525"/>
      <w:bookmarkEnd w:id="2526"/>
    </w:p>
    <w:p w14:paraId="1CCA3256" w14:textId="77777777" w:rsidR="00192AD6" w:rsidRPr="006D68AC" w:rsidRDefault="00192AD6" w:rsidP="00192AD6">
      <w:pPr>
        <w:pStyle w:val="Heading4"/>
      </w:pPr>
      <w:bookmarkStart w:id="2527" w:name="_Toc168549932"/>
      <w:bookmarkStart w:id="2528" w:name="_Toc170117999"/>
      <w:bookmarkStart w:id="2529" w:name="_Toc209470081"/>
      <w:bookmarkStart w:id="2530" w:name="_Toc212114742"/>
      <w:bookmarkStart w:id="2531" w:name="_Toc216293378"/>
      <w:r w:rsidRPr="006D68AC">
        <w:t>6.1.7.1</w:t>
      </w:r>
      <w:r w:rsidRPr="006D68AC">
        <w:tab/>
        <w:t>General</w:t>
      </w:r>
      <w:bookmarkEnd w:id="2527"/>
      <w:bookmarkEnd w:id="2528"/>
      <w:bookmarkEnd w:id="2529"/>
      <w:bookmarkEnd w:id="2530"/>
      <w:bookmarkEnd w:id="2531"/>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Heading4"/>
      </w:pPr>
      <w:bookmarkStart w:id="2532" w:name="_Toc168549933"/>
      <w:bookmarkStart w:id="2533" w:name="_Toc170118000"/>
      <w:bookmarkStart w:id="2534" w:name="_Toc209470082"/>
      <w:bookmarkStart w:id="2535" w:name="_Toc212114743"/>
      <w:bookmarkStart w:id="2536" w:name="_Toc216293379"/>
      <w:r w:rsidRPr="006D68AC">
        <w:t>6.1.7.2</w:t>
      </w:r>
      <w:r w:rsidRPr="006D68AC">
        <w:tab/>
        <w:t>Protocol Errors</w:t>
      </w:r>
      <w:bookmarkEnd w:id="2532"/>
      <w:bookmarkEnd w:id="2533"/>
      <w:bookmarkEnd w:id="2534"/>
      <w:bookmarkEnd w:id="2535"/>
      <w:bookmarkEnd w:id="2536"/>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Heading4"/>
      </w:pPr>
      <w:bookmarkStart w:id="2537" w:name="_Toc168549934"/>
      <w:bookmarkStart w:id="2538" w:name="_Toc170118001"/>
      <w:bookmarkStart w:id="2539" w:name="_Toc209470083"/>
      <w:bookmarkStart w:id="2540" w:name="_Toc212114744"/>
      <w:bookmarkStart w:id="2541" w:name="_Toc216293380"/>
      <w:r w:rsidRPr="006D68AC">
        <w:t>6.1.7.3</w:t>
      </w:r>
      <w:r w:rsidRPr="006D68AC">
        <w:tab/>
        <w:t>Application Errors</w:t>
      </w:r>
      <w:bookmarkEnd w:id="2537"/>
      <w:bookmarkEnd w:id="2538"/>
      <w:bookmarkEnd w:id="2539"/>
      <w:bookmarkEnd w:id="2540"/>
      <w:bookmarkEnd w:id="254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Heading3"/>
        <w:rPr>
          <w:lang w:eastAsia="zh-CN"/>
        </w:rPr>
      </w:pPr>
      <w:bookmarkStart w:id="2542" w:name="_Toc168549935"/>
      <w:bookmarkStart w:id="2543" w:name="_Toc170118002"/>
      <w:bookmarkStart w:id="2544" w:name="_Toc209470084"/>
      <w:bookmarkStart w:id="2545" w:name="_Toc212114745"/>
      <w:bookmarkStart w:id="2546" w:name="_Toc216293381"/>
      <w:r w:rsidRPr="006D68AC">
        <w:t>6.1.8</w:t>
      </w:r>
      <w:r w:rsidRPr="006D68AC">
        <w:rPr>
          <w:lang w:eastAsia="zh-CN"/>
        </w:rPr>
        <w:tab/>
        <w:t>Feature negotiation</w:t>
      </w:r>
      <w:bookmarkEnd w:id="2542"/>
      <w:bookmarkEnd w:id="2543"/>
      <w:bookmarkEnd w:id="2544"/>
      <w:bookmarkEnd w:id="2545"/>
      <w:bookmarkEnd w:id="2546"/>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Heading3"/>
      </w:pPr>
      <w:bookmarkStart w:id="2547" w:name="_Toc168549936"/>
      <w:bookmarkStart w:id="2548" w:name="_Toc170118003"/>
      <w:bookmarkStart w:id="2549" w:name="_Toc209470085"/>
      <w:bookmarkStart w:id="2550" w:name="_Toc212114746"/>
      <w:bookmarkStart w:id="2551" w:name="_Toc216293382"/>
      <w:r w:rsidRPr="006D68AC">
        <w:t>6.1.9</w:t>
      </w:r>
      <w:r w:rsidRPr="006D68AC">
        <w:tab/>
        <w:t>Security</w:t>
      </w:r>
      <w:bookmarkEnd w:id="2547"/>
      <w:bookmarkEnd w:id="2548"/>
      <w:bookmarkEnd w:id="2549"/>
      <w:bookmarkEnd w:id="2550"/>
      <w:bookmarkEnd w:id="2551"/>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Heading2"/>
      </w:pPr>
      <w:bookmarkStart w:id="2552" w:name="_Toc164928079"/>
      <w:bookmarkStart w:id="2553" w:name="_Toc168549937"/>
      <w:bookmarkStart w:id="2554" w:name="_Toc170118004"/>
      <w:bookmarkStart w:id="2555" w:name="_Toc209470086"/>
      <w:bookmarkStart w:id="2556" w:name="_Toc212114747"/>
      <w:bookmarkStart w:id="2557" w:name="_Toc157434641"/>
      <w:bookmarkStart w:id="2558" w:name="_Toc157436356"/>
      <w:bookmarkStart w:id="2559" w:name="_Toc157440196"/>
      <w:bookmarkStart w:id="2560" w:name="_Toc510696649"/>
      <w:bookmarkStart w:id="2561" w:name="_Toc35971449"/>
      <w:bookmarkStart w:id="2562" w:name="_Toc216293383"/>
      <w:r w:rsidRPr="006D68AC">
        <w:rPr>
          <w:noProof/>
          <w:lang w:eastAsia="zh-CN"/>
        </w:rPr>
        <w:t>6.2</w:t>
      </w:r>
      <w:r w:rsidRPr="006D68AC">
        <w:tab/>
        <w:t>NSCE_NetSliceLifeCycleMngt API</w:t>
      </w:r>
      <w:bookmarkEnd w:id="2552"/>
      <w:bookmarkEnd w:id="2553"/>
      <w:bookmarkEnd w:id="2554"/>
      <w:bookmarkEnd w:id="2555"/>
      <w:bookmarkEnd w:id="2556"/>
      <w:bookmarkEnd w:id="2562"/>
    </w:p>
    <w:p w14:paraId="42DFB78F" w14:textId="77777777" w:rsidR="00AC0B17" w:rsidRPr="006D68AC" w:rsidRDefault="00AC0B17" w:rsidP="00AC0B17">
      <w:pPr>
        <w:pStyle w:val="Heading3"/>
      </w:pPr>
      <w:bookmarkStart w:id="2563" w:name="_Toc164928080"/>
      <w:bookmarkStart w:id="2564" w:name="_Toc168549938"/>
      <w:bookmarkStart w:id="2565" w:name="_Toc170118005"/>
      <w:bookmarkStart w:id="2566" w:name="_Toc209470087"/>
      <w:bookmarkStart w:id="2567" w:name="_Toc212114748"/>
      <w:bookmarkStart w:id="2568" w:name="_Toc216293384"/>
      <w:r w:rsidRPr="006D68AC">
        <w:rPr>
          <w:noProof/>
          <w:lang w:eastAsia="zh-CN"/>
        </w:rPr>
        <w:t>6.2</w:t>
      </w:r>
      <w:r w:rsidRPr="006D68AC">
        <w:t>.1</w:t>
      </w:r>
      <w:r w:rsidRPr="006D68AC">
        <w:tab/>
        <w:t>Introduction</w:t>
      </w:r>
      <w:bookmarkEnd w:id="2563"/>
      <w:bookmarkEnd w:id="2564"/>
      <w:bookmarkEnd w:id="2565"/>
      <w:bookmarkEnd w:id="2566"/>
      <w:bookmarkEnd w:id="2567"/>
      <w:bookmarkEnd w:id="2568"/>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Heading3"/>
      </w:pPr>
      <w:bookmarkStart w:id="2569" w:name="_Toc164928081"/>
      <w:bookmarkStart w:id="2570" w:name="_Toc168549939"/>
      <w:bookmarkStart w:id="2571" w:name="_Toc170118006"/>
      <w:bookmarkStart w:id="2572" w:name="_Toc209470088"/>
      <w:bookmarkStart w:id="2573" w:name="_Toc212114749"/>
      <w:bookmarkStart w:id="2574" w:name="_Toc216293385"/>
      <w:r w:rsidRPr="006D68AC">
        <w:rPr>
          <w:noProof/>
          <w:lang w:eastAsia="zh-CN"/>
        </w:rPr>
        <w:t>6.2</w:t>
      </w:r>
      <w:r w:rsidRPr="006D68AC">
        <w:t>.2</w:t>
      </w:r>
      <w:r w:rsidRPr="006D68AC">
        <w:tab/>
        <w:t>Usage of HTTP</w:t>
      </w:r>
      <w:bookmarkEnd w:id="2569"/>
      <w:bookmarkEnd w:id="2570"/>
      <w:bookmarkEnd w:id="2571"/>
      <w:bookmarkEnd w:id="2572"/>
      <w:bookmarkEnd w:id="2573"/>
      <w:bookmarkEnd w:id="2574"/>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Heading3"/>
      </w:pPr>
      <w:bookmarkStart w:id="2575" w:name="_Toc164928082"/>
      <w:bookmarkStart w:id="2576" w:name="_Toc168549940"/>
      <w:bookmarkStart w:id="2577" w:name="_Toc170118007"/>
      <w:bookmarkStart w:id="2578" w:name="_Toc209470089"/>
      <w:bookmarkStart w:id="2579" w:name="_Toc212114750"/>
      <w:bookmarkStart w:id="2580" w:name="_Toc216293386"/>
      <w:r w:rsidRPr="006D68AC">
        <w:rPr>
          <w:noProof/>
          <w:lang w:eastAsia="zh-CN"/>
        </w:rPr>
        <w:t>6.2</w:t>
      </w:r>
      <w:r w:rsidRPr="006D68AC">
        <w:t>.3</w:t>
      </w:r>
      <w:r w:rsidRPr="006D68AC">
        <w:tab/>
        <w:t>Resources</w:t>
      </w:r>
      <w:bookmarkEnd w:id="2575"/>
      <w:bookmarkEnd w:id="2576"/>
      <w:bookmarkEnd w:id="2577"/>
      <w:bookmarkEnd w:id="2578"/>
      <w:bookmarkEnd w:id="2579"/>
      <w:bookmarkEnd w:id="2580"/>
    </w:p>
    <w:p w14:paraId="02F060B5" w14:textId="77777777" w:rsidR="00AC0B17" w:rsidRPr="006D68AC" w:rsidRDefault="00AC0B17" w:rsidP="00AC0B17">
      <w:pPr>
        <w:pStyle w:val="Heading4"/>
      </w:pPr>
      <w:bookmarkStart w:id="2581" w:name="_Toc164928083"/>
      <w:bookmarkStart w:id="2582" w:name="_Toc168549941"/>
      <w:bookmarkStart w:id="2583" w:name="_Toc170118008"/>
      <w:bookmarkStart w:id="2584" w:name="_Toc209470090"/>
      <w:bookmarkStart w:id="2585" w:name="_Toc212114751"/>
      <w:bookmarkStart w:id="2586" w:name="_Toc216293387"/>
      <w:r w:rsidRPr="006D68AC">
        <w:rPr>
          <w:noProof/>
          <w:lang w:eastAsia="zh-CN"/>
        </w:rPr>
        <w:t>6.2</w:t>
      </w:r>
      <w:r w:rsidRPr="006D68AC">
        <w:t>.3.1</w:t>
      </w:r>
      <w:r w:rsidRPr="006D68AC">
        <w:tab/>
        <w:t>Overview</w:t>
      </w:r>
      <w:bookmarkEnd w:id="2581"/>
      <w:bookmarkEnd w:id="2582"/>
      <w:bookmarkEnd w:id="2583"/>
      <w:bookmarkEnd w:id="2584"/>
      <w:bookmarkEnd w:id="2585"/>
      <w:bookmarkEnd w:id="2586"/>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2587" w:name="_MON_1774067395"/>
    <w:bookmarkEnd w:id="2587"/>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65pt" o:ole="">
            <v:imagedata r:id="rId137" o:title=""/>
          </v:shape>
          <o:OLEObject Type="Embed" ProgID="Word.Document.8" ShapeID="_x0000_i1091" DrawAspect="Content" ObjectID="_1826906804"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DengXian"/>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DengXian"/>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DengXian"/>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DengXian"/>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DengXian"/>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DengXian"/>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DengXian"/>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Pr="006D68AC" w:rsidRDefault="00C42A1F">
            <w:pPr>
              <w:pStyle w:val="TAL"/>
              <w:rPr>
                <w:lang w:eastAsia="en-US"/>
              </w:rPr>
            </w:pPr>
            <w:r w:rsidRPr="006D68AC">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Heading4"/>
      </w:pPr>
      <w:bookmarkStart w:id="2588" w:name="_Toc164928084"/>
      <w:bookmarkStart w:id="2589" w:name="_Toc168549942"/>
      <w:bookmarkStart w:id="2590" w:name="_Toc170118009"/>
      <w:bookmarkStart w:id="2591" w:name="_Toc209470091"/>
      <w:bookmarkStart w:id="2592" w:name="_Toc212114752"/>
      <w:bookmarkStart w:id="2593" w:name="_Toc216293388"/>
      <w:r w:rsidRPr="006D68AC">
        <w:rPr>
          <w:noProof/>
          <w:lang w:eastAsia="zh-CN"/>
        </w:rPr>
        <w:t>6.2.3.2</w:t>
      </w:r>
      <w:r w:rsidRPr="006D68AC">
        <w:tab/>
        <w:t xml:space="preserve">Resource: Network Slice Lifecycle Management </w:t>
      </w:r>
      <w:r w:rsidRPr="006D68AC">
        <w:rPr>
          <w:rFonts w:eastAsia="DengXian"/>
        </w:rPr>
        <w:t>Subscription</w:t>
      </w:r>
      <w:r w:rsidRPr="006D68AC">
        <w:rPr>
          <w:rFonts w:eastAsia="DengXian" w:hint="eastAsia"/>
          <w:lang w:eastAsia="zh-CN"/>
        </w:rPr>
        <w:t>s</w:t>
      </w:r>
      <w:bookmarkEnd w:id="2588"/>
      <w:bookmarkEnd w:id="2589"/>
      <w:bookmarkEnd w:id="2590"/>
      <w:bookmarkEnd w:id="2591"/>
      <w:bookmarkEnd w:id="2592"/>
      <w:bookmarkEnd w:id="2593"/>
    </w:p>
    <w:p w14:paraId="549F93A0" w14:textId="77777777" w:rsidR="00AC0B17" w:rsidRPr="006D68AC" w:rsidRDefault="00AC0B17" w:rsidP="00AC0B17">
      <w:pPr>
        <w:pStyle w:val="Heading5"/>
      </w:pPr>
      <w:bookmarkStart w:id="2594" w:name="_Toc164928085"/>
      <w:bookmarkStart w:id="2595" w:name="_Toc168549943"/>
      <w:bookmarkStart w:id="2596" w:name="_Toc170118010"/>
      <w:bookmarkStart w:id="2597" w:name="_Toc209470092"/>
      <w:bookmarkStart w:id="2598" w:name="_Toc212114753"/>
      <w:bookmarkStart w:id="2599" w:name="_Toc216293389"/>
      <w:r w:rsidRPr="006D68AC">
        <w:rPr>
          <w:noProof/>
          <w:lang w:eastAsia="zh-CN"/>
        </w:rPr>
        <w:t>6.2.3.2</w:t>
      </w:r>
      <w:r w:rsidRPr="006D68AC">
        <w:t>.1</w:t>
      </w:r>
      <w:r w:rsidRPr="006D68AC">
        <w:tab/>
        <w:t>Description</w:t>
      </w:r>
      <w:bookmarkEnd w:id="2594"/>
      <w:bookmarkEnd w:id="2595"/>
      <w:bookmarkEnd w:id="2596"/>
      <w:bookmarkEnd w:id="2597"/>
      <w:bookmarkEnd w:id="2598"/>
      <w:bookmarkEnd w:id="2599"/>
    </w:p>
    <w:p w14:paraId="08EF477B" w14:textId="77777777" w:rsidR="00AC0B17" w:rsidRPr="006D68AC" w:rsidRDefault="00AC0B17" w:rsidP="00AC0B17">
      <w:r w:rsidRPr="006D68AC">
        <w:t>This resource represents the collection of Network Slice Lifecycle Management</w:t>
      </w:r>
      <w:r w:rsidRPr="006D68AC">
        <w:rPr>
          <w:rFonts w:eastAsia="DengXian"/>
        </w:rPr>
        <w:t xml:space="preserve"> Subscriptions</w:t>
      </w:r>
      <w:r w:rsidRPr="006D68AC">
        <w:t xml:space="preserve"> managed by the NSCE Server.</w:t>
      </w:r>
    </w:p>
    <w:p w14:paraId="5E95F1CE" w14:textId="77777777" w:rsidR="00AC0B17" w:rsidRPr="006D68AC" w:rsidRDefault="00AC0B17" w:rsidP="00AC0B17">
      <w:pPr>
        <w:pStyle w:val="Heading5"/>
      </w:pPr>
      <w:bookmarkStart w:id="2600" w:name="_Toc164928086"/>
      <w:bookmarkStart w:id="2601" w:name="_Toc168549944"/>
      <w:bookmarkStart w:id="2602" w:name="_Toc170118011"/>
      <w:bookmarkStart w:id="2603" w:name="_Toc209470093"/>
      <w:bookmarkStart w:id="2604" w:name="_Toc212114754"/>
      <w:bookmarkStart w:id="2605" w:name="_Toc216293390"/>
      <w:r w:rsidRPr="006D68AC">
        <w:rPr>
          <w:noProof/>
          <w:lang w:eastAsia="zh-CN"/>
        </w:rPr>
        <w:t>6.2.3.2</w:t>
      </w:r>
      <w:r w:rsidRPr="006D68AC">
        <w:t>.2</w:t>
      </w:r>
      <w:r w:rsidRPr="006D68AC">
        <w:tab/>
        <w:t>Resource Definition</w:t>
      </w:r>
      <w:bookmarkEnd w:id="2600"/>
      <w:bookmarkEnd w:id="2601"/>
      <w:bookmarkEnd w:id="2602"/>
      <w:bookmarkEnd w:id="2603"/>
      <w:bookmarkEnd w:id="2604"/>
      <w:bookmarkEnd w:id="260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Heading5"/>
      </w:pPr>
      <w:bookmarkStart w:id="2606" w:name="_Toc164928087"/>
      <w:bookmarkStart w:id="2607" w:name="_Toc168549945"/>
      <w:bookmarkStart w:id="2608" w:name="_Toc170118012"/>
      <w:bookmarkStart w:id="2609" w:name="_Toc209470094"/>
      <w:bookmarkStart w:id="2610" w:name="_Toc212114755"/>
      <w:bookmarkStart w:id="2611" w:name="_Toc216293391"/>
      <w:r w:rsidRPr="006D68AC">
        <w:rPr>
          <w:noProof/>
          <w:lang w:eastAsia="zh-CN"/>
        </w:rPr>
        <w:t>6.2.3.2</w:t>
      </w:r>
      <w:r w:rsidRPr="006D68AC">
        <w:t>.3</w:t>
      </w:r>
      <w:r w:rsidRPr="006D68AC">
        <w:tab/>
        <w:t>Resource Standard Methods</w:t>
      </w:r>
      <w:bookmarkEnd w:id="2606"/>
      <w:bookmarkEnd w:id="2607"/>
      <w:bookmarkEnd w:id="2608"/>
      <w:bookmarkEnd w:id="2609"/>
      <w:bookmarkEnd w:id="2610"/>
      <w:bookmarkEnd w:id="2611"/>
    </w:p>
    <w:p w14:paraId="166F25A3" w14:textId="77777777" w:rsidR="00AC0B17" w:rsidRPr="006D68AC" w:rsidRDefault="00AC0B17" w:rsidP="007E7218">
      <w:pPr>
        <w:pStyle w:val="H6"/>
      </w:pPr>
      <w:bookmarkStart w:id="2612" w:name="_Toc164928088"/>
      <w:bookmarkStart w:id="2613" w:name="_Toc168549946"/>
      <w:bookmarkStart w:id="2614" w:name="_Toc170118013"/>
      <w:bookmarkStart w:id="2615" w:name="_Toc209470095"/>
      <w:bookmarkStart w:id="2616" w:name="_Toc212114756"/>
      <w:r w:rsidRPr="006D68AC">
        <w:t>6.2.3.2.3.2</w:t>
      </w:r>
      <w:r w:rsidRPr="006D68AC">
        <w:tab/>
        <w:t>POST</w:t>
      </w:r>
      <w:bookmarkEnd w:id="2612"/>
      <w:bookmarkEnd w:id="2613"/>
      <w:bookmarkEnd w:id="2614"/>
      <w:bookmarkEnd w:id="2615"/>
      <w:bookmarkEnd w:id="2616"/>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DengXian"/>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DengXian"/>
              </w:rPr>
              <w:t>Subscription</w:t>
            </w:r>
            <w:r w:rsidRPr="006D68AC">
              <w:t xml:space="preserve"> is successfully created and a representation of the created "Individual Network Slice Lifecycle Management </w:t>
            </w:r>
            <w:r w:rsidRPr="006D68AC">
              <w:rPr>
                <w:rFonts w:eastAsia="DengXian"/>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Heading5"/>
      </w:pPr>
      <w:bookmarkStart w:id="2617" w:name="_Toc164928089"/>
      <w:bookmarkStart w:id="2618" w:name="_Toc168549947"/>
      <w:bookmarkStart w:id="2619" w:name="_Toc170118014"/>
      <w:bookmarkStart w:id="2620" w:name="_Toc209470096"/>
      <w:bookmarkStart w:id="2621" w:name="_Toc212114757"/>
      <w:bookmarkStart w:id="2622" w:name="_Toc216293392"/>
      <w:r w:rsidRPr="006D68AC">
        <w:rPr>
          <w:noProof/>
          <w:lang w:eastAsia="zh-CN"/>
        </w:rPr>
        <w:t>6.2.3.2</w:t>
      </w:r>
      <w:r w:rsidRPr="006D68AC">
        <w:t>.4</w:t>
      </w:r>
      <w:r w:rsidRPr="006D68AC">
        <w:tab/>
        <w:t>Resource Custom Operations</w:t>
      </w:r>
      <w:bookmarkEnd w:id="2617"/>
      <w:bookmarkEnd w:id="2618"/>
      <w:bookmarkEnd w:id="2619"/>
      <w:bookmarkEnd w:id="2620"/>
      <w:bookmarkEnd w:id="2621"/>
      <w:bookmarkEnd w:id="2622"/>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Heading4"/>
      </w:pPr>
      <w:bookmarkStart w:id="2623" w:name="_Toc164928090"/>
      <w:bookmarkStart w:id="2624" w:name="_Toc168549948"/>
      <w:bookmarkStart w:id="2625" w:name="_Toc170118015"/>
      <w:bookmarkStart w:id="2626" w:name="_Toc209470097"/>
      <w:bookmarkStart w:id="2627" w:name="_Toc212114758"/>
      <w:bookmarkStart w:id="2628" w:name="_Toc216293393"/>
      <w:r w:rsidRPr="006D68AC">
        <w:rPr>
          <w:noProof/>
          <w:lang w:eastAsia="zh-CN"/>
        </w:rPr>
        <w:t>6.2.3.3</w:t>
      </w:r>
      <w:r w:rsidRPr="006D68AC">
        <w:tab/>
        <w:t xml:space="preserve">Resource: Individual Network Slice Lifecycle Management </w:t>
      </w:r>
      <w:r w:rsidRPr="006D68AC">
        <w:rPr>
          <w:rFonts w:eastAsia="DengXian"/>
        </w:rPr>
        <w:t>Subscription</w:t>
      </w:r>
      <w:bookmarkEnd w:id="2623"/>
      <w:bookmarkEnd w:id="2624"/>
      <w:bookmarkEnd w:id="2625"/>
      <w:bookmarkEnd w:id="2626"/>
      <w:bookmarkEnd w:id="2627"/>
      <w:bookmarkEnd w:id="2628"/>
    </w:p>
    <w:p w14:paraId="2E4A812D" w14:textId="77777777" w:rsidR="00AC0B17" w:rsidRPr="006D68AC" w:rsidRDefault="00AC0B17" w:rsidP="00AC0B17">
      <w:pPr>
        <w:pStyle w:val="Heading5"/>
      </w:pPr>
      <w:bookmarkStart w:id="2629" w:name="_Toc164928091"/>
      <w:bookmarkStart w:id="2630" w:name="_Toc168549949"/>
      <w:bookmarkStart w:id="2631" w:name="_Toc170118016"/>
      <w:bookmarkStart w:id="2632" w:name="_Toc209470098"/>
      <w:bookmarkStart w:id="2633" w:name="_Toc212114759"/>
      <w:bookmarkStart w:id="2634" w:name="_Toc216293394"/>
      <w:r w:rsidRPr="006D68AC">
        <w:rPr>
          <w:noProof/>
          <w:lang w:eastAsia="zh-CN"/>
        </w:rPr>
        <w:t>6.2.3.3</w:t>
      </w:r>
      <w:r w:rsidRPr="006D68AC">
        <w:t>.1</w:t>
      </w:r>
      <w:r w:rsidRPr="006D68AC">
        <w:tab/>
        <w:t>Description</w:t>
      </w:r>
      <w:bookmarkEnd w:id="2629"/>
      <w:bookmarkEnd w:id="2630"/>
      <w:bookmarkEnd w:id="2631"/>
      <w:bookmarkEnd w:id="2632"/>
      <w:bookmarkEnd w:id="2633"/>
      <w:bookmarkEnd w:id="2634"/>
    </w:p>
    <w:p w14:paraId="7B4A6646" w14:textId="77777777" w:rsidR="00AC0B17" w:rsidRPr="006D68AC" w:rsidRDefault="00AC0B17" w:rsidP="00AC0B17">
      <w:r w:rsidRPr="006D68AC">
        <w:t xml:space="preserve">This resource represents a Network Slice Lifecycle Management </w:t>
      </w:r>
      <w:r w:rsidRPr="006D68AC">
        <w:rPr>
          <w:rFonts w:eastAsia="DengXian"/>
        </w:rPr>
        <w:t>Subscription</w:t>
      </w:r>
      <w:r w:rsidRPr="006D68AC">
        <w:t xml:space="preserve"> managed by the NSCE Server.</w:t>
      </w:r>
    </w:p>
    <w:p w14:paraId="70427DD8" w14:textId="77777777" w:rsidR="00AC0B17" w:rsidRPr="006D68AC" w:rsidRDefault="00AC0B17" w:rsidP="00AC0B17">
      <w:pPr>
        <w:pStyle w:val="Heading5"/>
      </w:pPr>
      <w:bookmarkStart w:id="2635" w:name="_Toc164928092"/>
      <w:bookmarkStart w:id="2636" w:name="_Toc168549950"/>
      <w:bookmarkStart w:id="2637" w:name="_Toc170118017"/>
      <w:bookmarkStart w:id="2638" w:name="_Toc209470099"/>
      <w:bookmarkStart w:id="2639" w:name="_Toc212114760"/>
      <w:bookmarkStart w:id="2640" w:name="_Toc216293395"/>
      <w:r w:rsidRPr="006D68AC">
        <w:rPr>
          <w:noProof/>
          <w:lang w:eastAsia="zh-CN"/>
        </w:rPr>
        <w:t>6.2.3.3</w:t>
      </w:r>
      <w:r w:rsidRPr="006D68AC">
        <w:t>.2</w:t>
      </w:r>
      <w:r w:rsidRPr="006D68AC">
        <w:tab/>
        <w:t>Resource Definition</w:t>
      </w:r>
      <w:bookmarkEnd w:id="2635"/>
      <w:bookmarkEnd w:id="2636"/>
      <w:bookmarkEnd w:id="2637"/>
      <w:bookmarkEnd w:id="2638"/>
      <w:bookmarkEnd w:id="2639"/>
      <w:bookmarkEnd w:id="2640"/>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DengXian"/>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Heading5"/>
      </w:pPr>
      <w:bookmarkStart w:id="2641" w:name="_Toc164928093"/>
      <w:bookmarkStart w:id="2642" w:name="_Toc168549951"/>
      <w:bookmarkStart w:id="2643" w:name="_Toc170118018"/>
      <w:bookmarkStart w:id="2644" w:name="_Toc209470100"/>
      <w:bookmarkStart w:id="2645" w:name="_Toc212114761"/>
      <w:bookmarkStart w:id="2646" w:name="_Toc216293396"/>
      <w:r w:rsidRPr="006D68AC">
        <w:rPr>
          <w:noProof/>
          <w:lang w:eastAsia="zh-CN"/>
        </w:rPr>
        <w:t>6.2.3.3</w:t>
      </w:r>
      <w:r w:rsidRPr="006D68AC">
        <w:t>.3</w:t>
      </w:r>
      <w:r w:rsidRPr="006D68AC">
        <w:tab/>
        <w:t>Resource Standard Methods</w:t>
      </w:r>
      <w:bookmarkEnd w:id="2641"/>
      <w:bookmarkEnd w:id="2642"/>
      <w:bookmarkEnd w:id="2643"/>
      <w:bookmarkEnd w:id="2644"/>
      <w:bookmarkEnd w:id="2645"/>
      <w:bookmarkEnd w:id="2646"/>
    </w:p>
    <w:p w14:paraId="27B4D75D" w14:textId="77777777" w:rsidR="00AC0B17" w:rsidRPr="006D68AC" w:rsidRDefault="00AC0B17" w:rsidP="007E7218">
      <w:pPr>
        <w:pStyle w:val="H6"/>
      </w:pPr>
      <w:bookmarkStart w:id="2647" w:name="_Toc164928094"/>
      <w:bookmarkStart w:id="2648" w:name="_Toc168549952"/>
      <w:bookmarkStart w:id="2649" w:name="_Toc170118019"/>
      <w:bookmarkStart w:id="2650" w:name="_Toc209470101"/>
      <w:bookmarkStart w:id="2651" w:name="_Toc212114762"/>
      <w:r w:rsidRPr="006D68AC">
        <w:t>6.2.3.3.3.1</w:t>
      </w:r>
      <w:r w:rsidRPr="006D68AC">
        <w:tab/>
        <w:t>GET</w:t>
      </w:r>
      <w:bookmarkEnd w:id="2647"/>
      <w:bookmarkEnd w:id="2648"/>
      <w:bookmarkEnd w:id="2649"/>
      <w:bookmarkEnd w:id="2650"/>
      <w:bookmarkEnd w:id="2651"/>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DengXian"/>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2652" w:name="_Toc164928095"/>
      <w:bookmarkStart w:id="2653" w:name="_Toc168549953"/>
      <w:bookmarkStart w:id="2654" w:name="_Toc170118020"/>
      <w:bookmarkStart w:id="2655" w:name="_Toc209470102"/>
      <w:bookmarkStart w:id="2656" w:name="_Toc212114763"/>
      <w:r w:rsidRPr="006D68AC">
        <w:t>6.2.3.3.3.2</w:t>
      </w:r>
      <w:r w:rsidRPr="006D68AC">
        <w:tab/>
        <w:t>PUT</w:t>
      </w:r>
      <w:bookmarkEnd w:id="2652"/>
      <w:bookmarkEnd w:id="2653"/>
      <w:bookmarkEnd w:id="2654"/>
      <w:bookmarkEnd w:id="2655"/>
      <w:bookmarkEnd w:id="2656"/>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DengXian"/>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2657" w:name="_Toc164928096"/>
      <w:bookmarkStart w:id="2658" w:name="_Toc168549954"/>
      <w:bookmarkStart w:id="2659" w:name="_Toc170118021"/>
      <w:bookmarkStart w:id="2660" w:name="_Toc209470103"/>
      <w:bookmarkStart w:id="2661" w:name="_Toc212114764"/>
      <w:r w:rsidRPr="006D68AC">
        <w:t>6.2.3.3.3.3</w:t>
      </w:r>
      <w:r w:rsidRPr="006D68AC">
        <w:tab/>
        <w:t>PATCH</w:t>
      </w:r>
      <w:bookmarkEnd w:id="2657"/>
      <w:bookmarkEnd w:id="2658"/>
      <w:bookmarkEnd w:id="2659"/>
      <w:bookmarkEnd w:id="2660"/>
      <w:bookmarkEnd w:id="2661"/>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DengXian"/>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2662" w:name="_Toc164928097"/>
      <w:bookmarkStart w:id="2663" w:name="_Toc168549955"/>
      <w:bookmarkStart w:id="2664" w:name="_Toc170118022"/>
      <w:bookmarkStart w:id="2665" w:name="_Toc209470104"/>
      <w:bookmarkStart w:id="2666" w:name="_Toc212114765"/>
      <w:r w:rsidRPr="006D68AC">
        <w:t>6.2.3.3.3.4</w:t>
      </w:r>
      <w:r w:rsidRPr="006D68AC">
        <w:tab/>
        <w:t>DELETE</w:t>
      </w:r>
      <w:bookmarkEnd w:id="2662"/>
      <w:bookmarkEnd w:id="2663"/>
      <w:bookmarkEnd w:id="2664"/>
      <w:bookmarkEnd w:id="2665"/>
      <w:bookmarkEnd w:id="2666"/>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Heading5"/>
      </w:pPr>
      <w:bookmarkStart w:id="2667" w:name="_Toc164928098"/>
      <w:bookmarkStart w:id="2668" w:name="_Toc168549956"/>
      <w:bookmarkStart w:id="2669" w:name="_Toc170118023"/>
      <w:bookmarkStart w:id="2670" w:name="_Toc209470105"/>
      <w:bookmarkStart w:id="2671" w:name="_Toc212114766"/>
      <w:bookmarkStart w:id="2672" w:name="_Toc216293397"/>
      <w:r w:rsidRPr="006D68AC">
        <w:rPr>
          <w:noProof/>
          <w:lang w:eastAsia="zh-CN"/>
        </w:rPr>
        <w:t>6.2.3.3</w:t>
      </w:r>
      <w:r w:rsidRPr="006D68AC">
        <w:t>.4</w:t>
      </w:r>
      <w:r w:rsidRPr="006D68AC">
        <w:tab/>
        <w:t>Resource Custom Operations</w:t>
      </w:r>
      <w:bookmarkEnd w:id="2667"/>
      <w:bookmarkEnd w:id="2668"/>
      <w:bookmarkEnd w:id="2669"/>
      <w:bookmarkEnd w:id="2670"/>
      <w:bookmarkEnd w:id="2671"/>
      <w:bookmarkEnd w:id="2672"/>
    </w:p>
    <w:p w14:paraId="39E98CB5" w14:textId="77777777" w:rsidR="00AC0B17" w:rsidRPr="006D68AC" w:rsidRDefault="00AC0B17" w:rsidP="007E7218">
      <w:pPr>
        <w:pStyle w:val="H6"/>
      </w:pPr>
      <w:bookmarkStart w:id="2673" w:name="_Toc164928099"/>
      <w:bookmarkStart w:id="2674" w:name="_Toc168549957"/>
      <w:bookmarkStart w:id="2675" w:name="_Toc170118024"/>
      <w:bookmarkStart w:id="2676" w:name="_Toc209470106"/>
      <w:bookmarkStart w:id="2677" w:name="_Toc212114767"/>
      <w:r w:rsidRPr="006D68AC">
        <w:rPr>
          <w:noProof/>
          <w:lang w:eastAsia="zh-CN"/>
        </w:rPr>
        <w:t>6.2.3.3</w:t>
      </w:r>
      <w:r w:rsidRPr="006D68AC">
        <w:t>.4.1</w:t>
      </w:r>
      <w:r w:rsidRPr="006D68AC">
        <w:tab/>
        <w:t>Overview</w:t>
      </w:r>
      <w:bookmarkEnd w:id="2673"/>
      <w:bookmarkEnd w:id="2674"/>
      <w:bookmarkEnd w:id="2675"/>
      <w:bookmarkEnd w:id="2676"/>
      <w:bookmarkEnd w:id="2677"/>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2678" w:name="_Toc209470107"/>
      <w:bookmarkStart w:id="2679" w:name="_Toc212114768"/>
      <w:bookmarkStart w:id="2680" w:name="_Toc170118026"/>
      <w:r w:rsidRPr="006D68AC">
        <w:rPr>
          <w:noProof/>
          <w:lang w:eastAsia="zh-CN"/>
        </w:rPr>
        <w:t>6.2.3.3</w:t>
      </w:r>
      <w:r w:rsidRPr="006D68AC">
        <w:t>.4.2</w:t>
      </w:r>
      <w:r w:rsidRPr="006D68AC">
        <w:tab/>
        <w:t>Operation: QoEMetricNotify</w:t>
      </w:r>
      <w:bookmarkEnd w:id="2678"/>
      <w:bookmarkEnd w:id="2679"/>
    </w:p>
    <w:p w14:paraId="187B537F" w14:textId="77777777" w:rsidR="00AC0B17" w:rsidRPr="006D68AC" w:rsidRDefault="00AC0B17" w:rsidP="007E7218">
      <w:pPr>
        <w:pStyle w:val="H6"/>
        <w:rPr>
          <w:noProof/>
        </w:rPr>
      </w:pPr>
      <w:bookmarkStart w:id="2681" w:name="_Toc209470108"/>
      <w:bookmarkStart w:id="2682" w:name="_Toc212114769"/>
      <w:r w:rsidRPr="006D68AC">
        <w:rPr>
          <w:noProof/>
          <w:lang w:eastAsia="zh-CN"/>
        </w:rPr>
        <w:t>6.2.3.3</w:t>
      </w:r>
      <w:r w:rsidRPr="006D68AC">
        <w:t>.4.2.1</w:t>
      </w:r>
      <w:r w:rsidRPr="006D68AC">
        <w:rPr>
          <w:noProof/>
        </w:rPr>
        <w:tab/>
        <w:t>Description</w:t>
      </w:r>
      <w:bookmarkEnd w:id="2680"/>
      <w:bookmarkEnd w:id="2681"/>
      <w:bookmarkEnd w:id="2682"/>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2683" w:name="_Toc170118027"/>
      <w:bookmarkStart w:id="2684" w:name="_Toc209470109"/>
      <w:bookmarkStart w:id="2685" w:name="_Toc212114770"/>
      <w:r w:rsidRPr="006D68AC">
        <w:rPr>
          <w:noProof/>
          <w:lang w:eastAsia="zh-CN"/>
        </w:rPr>
        <w:t>6.2.3.3</w:t>
      </w:r>
      <w:r w:rsidRPr="006D68AC">
        <w:t>.4.2.2</w:t>
      </w:r>
      <w:r w:rsidRPr="006D68AC">
        <w:rPr>
          <w:noProof/>
        </w:rPr>
        <w:tab/>
        <w:t>Operation Definition</w:t>
      </w:r>
      <w:bookmarkEnd w:id="2683"/>
      <w:bookmarkEnd w:id="2684"/>
      <w:bookmarkEnd w:id="2685"/>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Heading3"/>
      </w:pPr>
      <w:bookmarkStart w:id="2686" w:name="_Toc164928101"/>
      <w:bookmarkStart w:id="2687" w:name="_Toc168549959"/>
      <w:bookmarkStart w:id="2688" w:name="_Toc170118028"/>
      <w:bookmarkStart w:id="2689" w:name="_Toc209470110"/>
      <w:bookmarkStart w:id="2690" w:name="_Toc212114771"/>
      <w:bookmarkStart w:id="2691" w:name="_Toc216293398"/>
      <w:r w:rsidRPr="006D68AC">
        <w:rPr>
          <w:noProof/>
          <w:lang w:eastAsia="zh-CN"/>
        </w:rPr>
        <w:t>6.2</w:t>
      </w:r>
      <w:r w:rsidRPr="006D68AC">
        <w:t>.4</w:t>
      </w:r>
      <w:r w:rsidRPr="006D68AC">
        <w:tab/>
        <w:t>Custom Operations without associated resources</w:t>
      </w:r>
      <w:bookmarkEnd w:id="2686"/>
      <w:bookmarkEnd w:id="2687"/>
      <w:bookmarkEnd w:id="2688"/>
      <w:bookmarkEnd w:id="2689"/>
      <w:bookmarkEnd w:id="2690"/>
      <w:bookmarkEnd w:id="2691"/>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Heading3"/>
      </w:pPr>
      <w:bookmarkStart w:id="2692" w:name="_Toc164928102"/>
      <w:bookmarkStart w:id="2693" w:name="_Toc168549960"/>
      <w:bookmarkStart w:id="2694" w:name="_Toc170118029"/>
      <w:bookmarkStart w:id="2695" w:name="_Toc209470111"/>
      <w:bookmarkStart w:id="2696" w:name="_Toc212114772"/>
      <w:bookmarkStart w:id="2697" w:name="_Toc216293399"/>
      <w:r w:rsidRPr="006D68AC">
        <w:rPr>
          <w:noProof/>
          <w:lang w:eastAsia="zh-CN"/>
        </w:rPr>
        <w:t>6.2</w:t>
      </w:r>
      <w:r w:rsidRPr="006D68AC">
        <w:t>.5</w:t>
      </w:r>
      <w:r w:rsidRPr="006D68AC">
        <w:tab/>
        <w:t>Notifications</w:t>
      </w:r>
      <w:bookmarkEnd w:id="2692"/>
      <w:bookmarkEnd w:id="2693"/>
      <w:bookmarkEnd w:id="2694"/>
      <w:bookmarkEnd w:id="2695"/>
      <w:bookmarkEnd w:id="2696"/>
      <w:bookmarkEnd w:id="2697"/>
    </w:p>
    <w:p w14:paraId="2ECE9665" w14:textId="77777777" w:rsidR="00AC0B17" w:rsidRPr="006D68AC" w:rsidRDefault="00AC0B17" w:rsidP="00AC0B17">
      <w:pPr>
        <w:pStyle w:val="Heading4"/>
      </w:pPr>
      <w:bookmarkStart w:id="2698" w:name="_Toc164928103"/>
      <w:bookmarkStart w:id="2699" w:name="_Toc168549961"/>
      <w:bookmarkStart w:id="2700" w:name="_Toc170118030"/>
      <w:bookmarkStart w:id="2701" w:name="_Toc209470112"/>
      <w:bookmarkStart w:id="2702" w:name="_Toc212114773"/>
      <w:bookmarkStart w:id="2703" w:name="_Toc216293400"/>
      <w:r w:rsidRPr="006D68AC">
        <w:rPr>
          <w:noProof/>
          <w:lang w:eastAsia="zh-CN"/>
        </w:rPr>
        <w:t>6.2</w:t>
      </w:r>
      <w:r w:rsidRPr="006D68AC">
        <w:t>.5.1</w:t>
      </w:r>
      <w:r w:rsidRPr="006D68AC">
        <w:tab/>
        <w:t>General</w:t>
      </w:r>
      <w:bookmarkEnd w:id="2698"/>
      <w:bookmarkEnd w:id="2699"/>
      <w:bookmarkEnd w:id="2700"/>
      <w:bookmarkEnd w:id="2701"/>
      <w:bookmarkEnd w:id="2702"/>
      <w:bookmarkEnd w:id="27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Heading4"/>
      </w:pPr>
      <w:bookmarkStart w:id="2704" w:name="_Toc164928104"/>
      <w:bookmarkStart w:id="2705" w:name="_Toc168549962"/>
      <w:bookmarkStart w:id="2706" w:name="_Toc170118031"/>
      <w:bookmarkStart w:id="2707" w:name="_Toc209470113"/>
      <w:bookmarkStart w:id="2708" w:name="_Toc212114774"/>
      <w:bookmarkStart w:id="2709" w:name="_Toc216293401"/>
      <w:r w:rsidRPr="006D68AC">
        <w:rPr>
          <w:noProof/>
          <w:lang w:eastAsia="zh-CN"/>
        </w:rPr>
        <w:t>6.2</w:t>
      </w:r>
      <w:r w:rsidRPr="006D68AC">
        <w:t>.5.2</w:t>
      </w:r>
      <w:r w:rsidRPr="006D68AC">
        <w:tab/>
        <w:t>Network Slice Lifecycle Management Notification</w:t>
      </w:r>
      <w:bookmarkEnd w:id="2704"/>
      <w:bookmarkEnd w:id="2705"/>
      <w:bookmarkEnd w:id="2706"/>
      <w:bookmarkEnd w:id="2707"/>
      <w:bookmarkEnd w:id="2708"/>
      <w:bookmarkEnd w:id="2709"/>
    </w:p>
    <w:p w14:paraId="09E0269E" w14:textId="77777777" w:rsidR="00AC0B17" w:rsidRPr="006D68AC" w:rsidRDefault="00AC0B17" w:rsidP="00AC0B17">
      <w:pPr>
        <w:pStyle w:val="Heading5"/>
        <w:rPr>
          <w:noProof/>
        </w:rPr>
      </w:pPr>
      <w:bookmarkStart w:id="2710" w:name="_Toc164928105"/>
      <w:bookmarkStart w:id="2711" w:name="_Toc168549963"/>
      <w:bookmarkStart w:id="2712" w:name="_Toc170118032"/>
      <w:bookmarkStart w:id="2713" w:name="_Toc209470114"/>
      <w:bookmarkStart w:id="2714" w:name="_Toc212114775"/>
      <w:bookmarkStart w:id="2715" w:name="_Toc216293402"/>
      <w:r w:rsidRPr="006D68AC">
        <w:rPr>
          <w:noProof/>
          <w:lang w:eastAsia="zh-CN"/>
        </w:rPr>
        <w:t>6.2</w:t>
      </w:r>
      <w:r w:rsidRPr="006D68AC">
        <w:t>.5.2</w:t>
      </w:r>
      <w:r w:rsidRPr="006D68AC">
        <w:rPr>
          <w:noProof/>
        </w:rPr>
        <w:t>.1</w:t>
      </w:r>
      <w:r w:rsidRPr="006D68AC">
        <w:rPr>
          <w:noProof/>
        </w:rPr>
        <w:tab/>
        <w:t>Description</w:t>
      </w:r>
      <w:bookmarkEnd w:id="2710"/>
      <w:bookmarkEnd w:id="2711"/>
      <w:bookmarkEnd w:id="2712"/>
      <w:bookmarkEnd w:id="2713"/>
      <w:bookmarkEnd w:id="2714"/>
      <w:bookmarkEnd w:id="2715"/>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Heading5"/>
        <w:rPr>
          <w:noProof/>
        </w:rPr>
      </w:pPr>
      <w:bookmarkStart w:id="2716" w:name="_Toc164928106"/>
      <w:bookmarkStart w:id="2717" w:name="_Toc168549964"/>
      <w:bookmarkStart w:id="2718" w:name="_Toc170118033"/>
      <w:bookmarkStart w:id="2719" w:name="_Toc209470115"/>
      <w:bookmarkStart w:id="2720" w:name="_Toc212114776"/>
      <w:bookmarkStart w:id="2721" w:name="_Toc216293403"/>
      <w:r w:rsidRPr="006D68AC">
        <w:rPr>
          <w:noProof/>
          <w:lang w:eastAsia="zh-CN"/>
        </w:rPr>
        <w:t>6.2</w:t>
      </w:r>
      <w:r w:rsidRPr="006D68AC">
        <w:t>.5.2</w:t>
      </w:r>
      <w:r w:rsidRPr="006D68AC">
        <w:rPr>
          <w:noProof/>
        </w:rPr>
        <w:t>.2</w:t>
      </w:r>
      <w:r w:rsidRPr="006D68AC">
        <w:rPr>
          <w:noProof/>
        </w:rPr>
        <w:tab/>
        <w:t>Target URI</w:t>
      </w:r>
      <w:bookmarkEnd w:id="2716"/>
      <w:bookmarkEnd w:id="2717"/>
      <w:bookmarkEnd w:id="2718"/>
      <w:bookmarkEnd w:id="2719"/>
      <w:bookmarkEnd w:id="2720"/>
      <w:bookmarkEnd w:id="2721"/>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Heading5"/>
        <w:rPr>
          <w:noProof/>
        </w:rPr>
      </w:pPr>
      <w:bookmarkStart w:id="2722" w:name="_Toc164928107"/>
      <w:bookmarkStart w:id="2723" w:name="_Toc168549965"/>
      <w:bookmarkStart w:id="2724" w:name="_Toc170118034"/>
      <w:bookmarkStart w:id="2725" w:name="_Toc209470116"/>
      <w:bookmarkStart w:id="2726" w:name="_Toc212114777"/>
      <w:bookmarkStart w:id="2727" w:name="_Toc216293404"/>
      <w:r w:rsidRPr="006D68AC">
        <w:rPr>
          <w:noProof/>
          <w:lang w:eastAsia="zh-CN"/>
        </w:rPr>
        <w:t>6.2</w:t>
      </w:r>
      <w:r w:rsidRPr="006D68AC">
        <w:t>.5.2</w:t>
      </w:r>
      <w:r w:rsidRPr="006D68AC">
        <w:rPr>
          <w:noProof/>
        </w:rPr>
        <w:t>.3</w:t>
      </w:r>
      <w:r w:rsidRPr="006D68AC">
        <w:rPr>
          <w:noProof/>
        </w:rPr>
        <w:tab/>
        <w:t>Standard Methods</w:t>
      </w:r>
      <w:bookmarkEnd w:id="2722"/>
      <w:bookmarkEnd w:id="2723"/>
      <w:bookmarkEnd w:id="2724"/>
      <w:bookmarkEnd w:id="2725"/>
      <w:bookmarkEnd w:id="2726"/>
      <w:bookmarkEnd w:id="2727"/>
    </w:p>
    <w:p w14:paraId="51C2AB19" w14:textId="77777777" w:rsidR="00AC0B17" w:rsidRPr="006D68AC" w:rsidRDefault="00AC0B17" w:rsidP="007E7218">
      <w:pPr>
        <w:pStyle w:val="H6"/>
        <w:rPr>
          <w:noProof/>
        </w:rPr>
      </w:pPr>
      <w:bookmarkStart w:id="2728" w:name="_Toc164928108"/>
      <w:bookmarkStart w:id="2729" w:name="_Toc168549966"/>
      <w:bookmarkStart w:id="2730" w:name="_Toc170118035"/>
      <w:bookmarkStart w:id="2731" w:name="_Toc209470117"/>
      <w:bookmarkStart w:id="2732" w:name="_Toc212114778"/>
      <w:r w:rsidRPr="006D68AC">
        <w:rPr>
          <w:noProof/>
          <w:lang w:eastAsia="zh-CN"/>
        </w:rPr>
        <w:t>6.2</w:t>
      </w:r>
      <w:r w:rsidRPr="006D68AC">
        <w:t>.5.2.3</w:t>
      </w:r>
      <w:r w:rsidRPr="006D68AC">
        <w:rPr>
          <w:noProof/>
        </w:rPr>
        <w:t>.1</w:t>
      </w:r>
      <w:r w:rsidRPr="006D68AC">
        <w:rPr>
          <w:noProof/>
        </w:rPr>
        <w:tab/>
        <w:t>POST</w:t>
      </w:r>
      <w:bookmarkEnd w:id="2728"/>
      <w:bookmarkEnd w:id="2729"/>
      <w:bookmarkEnd w:id="2730"/>
      <w:bookmarkEnd w:id="2731"/>
      <w:bookmarkEnd w:id="2732"/>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Heading4"/>
      </w:pPr>
      <w:bookmarkStart w:id="2733" w:name="_Toc164928109"/>
      <w:bookmarkStart w:id="2734" w:name="_Toc168549967"/>
      <w:bookmarkStart w:id="2735" w:name="_Toc170118036"/>
      <w:bookmarkStart w:id="2736" w:name="_Toc209470118"/>
      <w:bookmarkStart w:id="2737" w:name="_Toc212114779"/>
      <w:bookmarkStart w:id="2738" w:name="_Toc216293405"/>
      <w:r w:rsidRPr="006D68AC">
        <w:rPr>
          <w:noProof/>
          <w:lang w:eastAsia="zh-CN"/>
        </w:rPr>
        <w:t>6.2</w:t>
      </w:r>
      <w:r w:rsidRPr="006D68AC">
        <w:t>.5.3</w:t>
      </w:r>
      <w:r w:rsidRPr="006D68AC">
        <w:tab/>
        <w:t>QoE metrics</w:t>
      </w:r>
      <w:r w:rsidRPr="006D68AC">
        <w:rPr>
          <w:lang w:val="en-US"/>
        </w:rPr>
        <w:t xml:space="preserve"> Subscribe Notification</w:t>
      </w:r>
      <w:bookmarkEnd w:id="2733"/>
      <w:bookmarkEnd w:id="2734"/>
      <w:bookmarkEnd w:id="2735"/>
      <w:bookmarkEnd w:id="2736"/>
      <w:bookmarkEnd w:id="2737"/>
      <w:bookmarkEnd w:id="2738"/>
    </w:p>
    <w:p w14:paraId="32C105B7" w14:textId="77777777" w:rsidR="00AC0B17" w:rsidRPr="006D68AC" w:rsidRDefault="00AC0B17" w:rsidP="00AC0B17">
      <w:pPr>
        <w:pStyle w:val="Heading5"/>
        <w:rPr>
          <w:noProof/>
        </w:rPr>
      </w:pPr>
      <w:bookmarkStart w:id="2739" w:name="_Toc164928110"/>
      <w:bookmarkStart w:id="2740" w:name="_Toc168549968"/>
      <w:bookmarkStart w:id="2741" w:name="_Toc170118037"/>
      <w:bookmarkStart w:id="2742" w:name="_Toc209470119"/>
      <w:bookmarkStart w:id="2743" w:name="_Toc212114780"/>
      <w:bookmarkStart w:id="2744" w:name="_Toc216293406"/>
      <w:r w:rsidRPr="006D68AC">
        <w:rPr>
          <w:noProof/>
          <w:lang w:eastAsia="zh-CN"/>
        </w:rPr>
        <w:t>6.2</w:t>
      </w:r>
      <w:r w:rsidRPr="006D68AC">
        <w:t>.5.3</w:t>
      </w:r>
      <w:r w:rsidRPr="006D68AC">
        <w:rPr>
          <w:noProof/>
        </w:rPr>
        <w:t>.1</w:t>
      </w:r>
      <w:r w:rsidRPr="006D68AC">
        <w:rPr>
          <w:noProof/>
        </w:rPr>
        <w:tab/>
        <w:t>Description</w:t>
      </w:r>
      <w:bookmarkEnd w:id="2739"/>
      <w:bookmarkEnd w:id="2740"/>
      <w:bookmarkEnd w:id="2741"/>
      <w:bookmarkEnd w:id="2742"/>
      <w:bookmarkEnd w:id="2743"/>
      <w:bookmarkEnd w:id="2744"/>
    </w:p>
    <w:p w14:paraId="07D4B8E9" w14:textId="0150FE96" w:rsidR="00C42A1F" w:rsidRPr="006D68AC" w:rsidRDefault="00C42A1F" w:rsidP="00C42A1F">
      <w:pPr>
        <w:rPr>
          <w:noProof/>
        </w:rPr>
      </w:pPr>
      <w:bookmarkStart w:id="2745" w:name="_Toc164928111"/>
      <w:bookmarkStart w:id="2746" w:name="_Toc168549969"/>
      <w:bookmarkStart w:id="2747"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Heading5"/>
        <w:rPr>
          <w:noProof/>
        </w:rPr>
      </w:pPr>
      <w:bookmarkStart w:id="2748" w:name="_Toc209470120"/>
      <w:bookmarkStart w:id="2749" w:name="_Toc212114781"/>
      <w:bookmarkStart w:id="2750" w:name="_Toc216293407"/>
      <w:r w:rsidRPr="006D68AC">
        <w:rPr>
          <w:noProof/>
          <w:lang w:eastAsia="zh-CN"/>
        </w:rPr>
        <w:t>6.2</w:t>
      </w:r>
      <w:r w:rsidRPr="006D68AC">
        <w:t>.5.3</w:t>
      </w:r>
      <w:r w:rsidRPr="006D68AC">
        <w:rPr>
          <w:noProof/>
        </w:rPr>
        <w:t>.2</w:t>
      </w:r>
      <w:r w:rsidRPr="006D68AC">
        <w:rPr>
          <w:noProof/>
        </w:rPr>
        <w:tab/>
        <w:t>Target URI</w:t>
      </w:r>
      <w:bookmarkEnd w:id="2745"/>
      <w:bookmarkEnd w:id="2746"/>
      <w:bookmarkEnd w:id="2747"/>
      <w:bookmarkEnd w:id="2748"/>
      <w:bookmarkEnd w:id="2749"/>
      <w:bookmarkEnd w:id="2750"/>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Heading5"/>
        <w:rPr>
          <w:noProof/>
        </w:rPr>
      </w:pPr>
      <w:bookmarkStart w:id="2751" w:name="_Toc164928112"/>
      <w:bookmarkStart w:id="2752" w:name="_Toc168549970"/>
      <w:bookmarkStart w:id="2753" w:name="_Toc170118039"/>
      <w:bookmarkStart w:id="2754" w:name="_Toc209470121"/>
      <w:bookmarkStart w:id="2755" w:name="_Toc212114782"/>
      <w:bookmarkStart w:id="2756" w:name="_Toc216293408"/>
      <w:r w:rsidRPr="006D68AC">
        <w:rPr>
          <w:noProof/>
          <w:lang w:eastAsia="zh-CN"/>
        </w:rPr>
        <w:t>6.2</w:t>
      </w:r>
      <w:r w:rsidRPr="006D68AC">
        <w:t>.5.3</w:t>
      </w:r>
      <w:r w:rsidRPr="006D68AC">
        <w:rPr>
          <w:noProof/>
        </w:rPr>
        <w:t>.3</w:t>
      </w:r>
      <w:r w:rsidRPr="006D68AC">
        <w:rPr>
          <w:noProof/>
        </w:rPr>
        <w:tab/>
        <w:t>Standard Methods</w:t>
      </w:r>
      <w:bookmarkEnd w:id="2751"/>
      <w:bookmarkEnd w:id="2752"/>
      <w:bookmarkEnd w:id="2753"/>
      <w:bookmarkEnd w:id="2754"/>
      <w:bookmarkEnd w:id="2755"/>
      <w:bookmarkEnd w:id="2756"/>
    </w:p>
    <w:p w14:paraId="21B245C1" w14:textId="77777777" w:rsidR="00AC0B17" w:rsidRPr="006D68AC" w:rsidRDefault="00AC0B17" w:rsidP="007E7218">
      <w:pPr>
        <w:pStyle w:val="H6"/>
        <w:rPr>
          <w:noProof/>
        </w:rPr>
      </w:pPr>
      <w:bookmarkStart w:id="2757" w:name="_Toc164928113"/>
      <w:bookmarkStart w:id="2758" w:name="_Toc168549971"/>
      <w:bookmarkStart w:id="2759" w:name="_Toc170118040"/>
      <w:bookmarkStart w:id="2760" w:name="_Toc209470122"/>
      <w:bookmarkStart w:id="2761" w:name="_Toc212114783"/>
      <w:r w:rsidRPr="006D68AC">
        <w:rPr>
          <w:noProof/>
          <w:lang w:eastAsia="zh-CN"/>
        </w:rPr>
        <w:t>6.2</w:t>
      </w:r>
      <w:r w:rsidRPr="006D68AC">
        <w:t>.5.3.3</w:t>
      </w:r>
      <w:r w:rsidRPr="006D68AC">
        <w:rPr>
          <w:noProof/>
        </w:rPr>
        <w:t>.1</w:t>
      </w:r>
      <w:r w:rsidRPr="006D68AC">
        <w:rPr>
          <w:noProof/>
        </w:rPr>
        <w:tab/>
        <w:t>POST</w:t>
      </w:r>
      <w:bookmarkEnd w:id="2757"/>
      <w:bookmarkEnd w:id="2758"/>
      <w:bookmarkEnd w:id="2759"/>
      <w:bookmarkEnd w:id="2760"/>
      <w:bookmarkEnd w:id="2761"/>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Heading4"/>
      </w:pPr>
      <w:bookmarkStart w:id="2762" w:name="_Toc164928114"/>
      <w:bookmarkStart w:id="2763" w:name="_Toc168549972"/>
      <w:bookmarkStart w:id="2764" w:name="_Toc170118041"/>
      <w:bookmarkStart w:id="2765" w:name="_Toc209470123"/>
      <w:bookmarkStart w:id="2766" w:name="_Toc212114784"/>
      <w:bookmarkStart w:id="2767" w:name="_Toc216293409"/>
      <w:r w:rsidRPr="006D68AC">
        <w:rPr>
          <w:noProof/>
          <w:lang w:eastAsia="zh-CN"/>
        </w:rPr>
        <w:t>6.2</w:t>
      </w:r>
      <w:r w:rsidRPr="006D68AC">
        <w:t>.5.4</w:t>
      </w:r>
      <w:r w:rsidRPr="006D68AC">
        <w:tab/>
        <w:t>Network Slice LCM Recommendation Notification</w:t>
      </w:r>
      <w:bookmarkEnd w:id="2762"/>
      <w:bookmarkEnd w:id="2763"/>
      <w:bookmarkEnd w:id="2764"/>
      <w:bookmarkEnd w:id="2765"/>
      <w:bookmarkEnd w:id="2766"/>
      <w:bookmarkEnd w:id="2767"/>
    </w:p>
    <w:p w14:paraId="46DF5358" w14:textId="7649D3FC" w:rsidR="00B110B4" w:rsidRPr="006D68AC" w:rsidRDefault="00B110B4" w:rsidP="00B110B4">
      <w:pPr>
        <w:pStyle w:val="Heading5"/>
        <w:rPr>
          <w:noProof/>
        </w:rPr>
      </w:pPr>
      <w:bookmarkStart w:id="2768" w:name="_Toc164928115"/>
      <w:bookmarkStart w:id="2769" w:name="_Toc168549973"/>
      <w:bookmarkStart w:id="2770" w:name="_Toc170118042"/>
      <w:bookmarkStart w:id="2771" w:name="_Toc209470124"/>
      <w:bookmarkStart w:id="2772" w:name="_Toc212114785"/>
      <w:bookmarkStart w:id="2773" w:name="_Toc216293410"/>
      <w:r w:rsidRPr="006D68AC">
        <w:rPr>
          <w:noProof/>
          <w:lang w:eastAsia="zh-CN"/>
        </w:rPr>
        <w:t>6.2</w:t>
      </w:r>
      <w:r w:rsidRPr="006D68AC">
        <w:t>.5.4</w:t>
      </w:r>
      <w:r w:rsidRPr="006D68AC">
        <w:rPr>
          <w:noProof/>
        </w:rPr>
        <w:t>.1</w:t>
      </w:r>
      <w:r w:rsidRPr="006D68AC">
        <w:rPr>
          <w:noProof/>
        </w:rPr>
        <w:tab/>
        <w:t>Description</w:t>
      </w:r>
      <w:bookmarkEnd w:id="2768"/>
      <w:bookmarkEnd w:id="2769"/>
      <w:bookmarkEnd w:id="2770"/>
      <w:bookmarkEnd w:id="2771"/>
      <w:bookmarkEnd w:id="2772"/>
      <w:bookmarkEnd w:id="277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Heading5"/>
        <w:rPr>
          <w:noProof/>
        </w:rPr>
      </w:pPr>
      <w:bookmarkStart w:id="2774" w:name="_Toc164928116"/>
      <w:bookmarkStart w:id="2775" w:name="_Toc168549974"/>
      <w:bookmarkStart w:id="2776" w:name="_Toc170118043"/>
      <w:bookmarkStart w:id="2777" w:name="_Toc209470125"/>
      <w:bookmarkStart w:id="2778" w:name="_Toc212114786"/>
      <w:bookmarkStart w:id="2779" w:name="_Toc216293411"/>
      <w:r w:rsidRPr="006D68AC">
        <w:rPr>
          <w:noProof/>
          <w:lang w:eastAsia="zh-CN"/>
        </w:rPr>
        <w:t>6.2</w:t>
      </w:r>
      <w:r w:rsidRPr="006D68AC">
        <w:t>.5.4</w:t>
      </w:r>
      <w:r w:rsidRPr="006D68AC">
        <w:rPr>
          <w:noProof/>
        </w:rPr>
        <w:t>.2</w:t>
      </w:r>
      <w:r w:rsidRPr="006D68AC">
        <w:rPr>
          <w:noProof/>
        </w:rPr>
        <w:tab/>
        <w:t>Target URI</w:t>
      </w:r>
      <w:bookmarkEnd w:id="2774"/>
      <w:bookmarkEnd w:id="2775"/>
      <w:bookmarkEnd w:id="2776"/>
      <w:bookmarkEnd w:id="2777"/>
      <w:bookmarkEnd w:id="2778"/>
      <w:bookmarkEnd w:id="2779"/>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Heading5"/>
        <w:rPr>
          <w:noProof/>
        </w:rPr>
      </w:pPr>
      <w:bookmarkStart w:id="2780" w:name="_Toc164928117"/>
      <w:bookmarkStart w:id="2781" w:name="_Toc168549975"/>
      <w:bookmarkStart w:id="2782" w:name="_Toc170118044"/>
      <w:bookmarkStart w:id="2783" w:name="_Toc209470126"/>
      <w:bookmarkStart w:id="2784" w:name="_Toc212114787"/>
      <w:bookmarkStart w:id="2785" w:name="_Toc216293412"/>
      <w:r w:rsidRPr="006D68AC">
        <w:rPr>
          <w:noProof/>
          <w:lang w:eastAsia="zh-CN"/>
        </w:rPr>
        <w:t>6.2</w:t>
      </w:r>
      <w:r w:rsidRPr="006D68AC">
        <w:t>.5.4</w:t>
      </w:r>
      <w:r w:rsidRPr="006D68AC">
        <w:rPr>
          <w:noProof/>
        </w:rPr>
        <w:t>.3</w:t>
      </w:r>
      <w:r w:rsidRPr="006D68AC">
        <w:rPr>
          <w:noProof/>
        </w:rPr>
        <w:tab/>
        <w:t>Standard Methods</w:t>
      </w:r>
      <w:bookmarkEnd w:id="2780"/>
      <w:bookmarkEnd w:id="2781"/>
      <w:bookmarkEnd w:id="2782"/>
      <w:bookmarkEnd w:id="2783"/>
      <w:bookmarkEnd w:id="2784"/>
      <w:bookmarkEnd w:id="2785"/>
    </w:p>
    <w:p w14:paraId="4A033B2F" w14:textId="06DB9DE1" w:rsidR="00B110B4" w:rsidRPr="006D68AC" w:rsidRDefault="00B110B4" w:rsidP="007E7218">
      <w:pPr>
        <w:pStyle w:val="H6"/>
        <w:rPr>
          <w:noProof/>
        </w:rPr>
      </w:pPr>
      <w:bookmarkStart w:id="2786" w:name="_Toc164928118"/>
      <w:bookmarkStart w:id="2787" w:name="_Toc168549976"/>
      <w:bookmarkStart w:id="2788" w:name="_Toc170118045"/>
      <w:bookmarkStart w:id="2789" w:name="_Toc209470127"/>
      <w:bookmarkStart w:id="2790" w:name="_Toc212114788"/>
      <w:r w:rsidRPr="006D68AC">
        <w:rPr>
          <w:noProof/>
          <w:lang w:eastAsia="zh-CN"/>
        </w:rPr>
        <w:t>6.2</w:t>
      </w:r>
      <w:r w:rsidRPr="006D68AC">
        <w:t>.5.4.3</w:t>
      </w:r>
      <w:r w:rsidRPr="006D68AC">
        <w:rPr>
          <w:noProof/>
        </w:rPr>
        <w:t>.1</w:t>
      </w:r>
      <w:r w:rsidRPr="006D68AC">
        <w:rPr>
          <w:noProof/>
        </w:rPr>
        <w:tab/>
        <w:t>POST</w:t>
      </w:r>
      <w:bookmarkEnd w:id="2786"/>
      <w:bookmarkEnd w:id="2787"/>
      <w:bookmarkEnd w:id="2788"/>
      <w:bookmarkEnd w:id="2789"/>
      <w:bookmarkEnd w:id="2790"/>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Heading3"/>
      </w:pPr>
      <w:bookmarkStart w:id="2791" w:name="_Toc164928119"/>
      <w:bookmarkStart w:id="2792" w:name="_Toc168549977"/>
      <w:bookmarkStart w:id="2793" w:name="_Toc170118046"/>
      <w:bookmarkStart w:id="2794" w:name="_Toc209470128"/>
      <w:bookmarkStart w:id="2795" w:name="_Toc212114789"/>
      <w:bookmarkStart w:id="2796" w:name="_Toc216293413"/>
      <w:r w:rsidRPr="006D68AC">
        <w:rPr>
          <w:noProof/>
          <w:lang w:eastAsia="zh-CN"/>
        </w:rPr>
        <w:t>6.2</w:t>
      </w:r>
      <w:r w:rsidRPr="006D68AC">
        <w:t>.6</w:t>
      </w:r>
      <w:r w:rsidRPr="006D68AC">
        <w:tab/>
        <w:t>Data Model</w:t>
      </w:r>
      <w:bookmarkEnd w:id="2791"/>
      <w:bookmarkEnd w:id="2792"/>
      <w:bookmarkEnd w:id="2793"/>
      <w:bookmarkEnd w:id="2794"/>
      <w:bookmarkEnd w:id="2795"/>
      <w:bookmarkEnd w:id="2796"/>
    </w:p>
    <w:p w14:paraId="00029063" w14:textId="77777777" w:rsidR="00AC0B17" w:rsidRPr="006D68AC" w:rsidRDefault="00AC0B17" w:rsidP="00AC0B17">
      <w:pPr>
        <w:pStyle w:val="Heading4"/>
      </w:pPr>
      <w:bookmarkStart w:id="2797" w:name="_Toc164928120"/>
      <w:bookmarkStart w:id="2798" w:name="_Toc168549978"/>
      <w:bookmarkStart w:id="2799" w:name="_Toc170118047"/>
      <w:bookmarkStart w:id="2800" w:name="_Toc209470129"/>
      <w:bookmarkStart w:id="2801" w:name="_Toc212114790"/>
      <w:bookmarkStart w:id="2802" w:name="_Toc216293414"/>
      <w:r w:rsidRPr="006D68AC">
        <w:rPr>
          <w:noProof/>
          <w:lang w:eastAsia="zh-CN"/>
        </w:rPr>
        <w:t>6.2</w:t>
      </w:r>
      <w:r w:rsidRPr="006D68AC">
        <w:t>.6.1</w:t>
      </w:r>
      <w:r w:rsidRPr="006D68AC">
        <w:tab/>
        <w:t>General</w:t>
      </w:r>
      <w:bookmarkEnd w:id="2797"/>
      <w:bookmarkEnd w:id="2798"/>
      <w:bookmarkEnd w:id="2799"/>
      <w:bookmarkEnd w:id="2800"/>
      <w:bookmarkEnd w:id="2801"/>
      <w:bookmarkEnd w:id="2802"/>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DengXian"/>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DengXian"/>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Heading4"/>
        <w:rPr>
          <w:lang w:val="en-US"/>
        </w:rPr>
      </w:pPr>
      <w:bookmarkStart w:id="2803" w:name="_Toc164928121"/>
      <w:bookmarkStart w:id="2804" w:name="_Toc168549979"/>
      <w:bookmarkStart w:id="2805" w:name="_Toc170118048"/>
      <w:bookmarkStart w:id="2806" w:name="_Toc209470130"/>
      <w:bookmarkStart w:id="2807" w:name="_Toc212114791"/>
      <w:bookmarkStart w:id="2808" w:name="_Toc216293415"/>
      <w:r w:rsidRPr="006D68AC">
        <w:rPr>
          <w:noProof/>
          <w:lang w:eastAsia="zh-CN"/>
        </w:rPr>
        <w:t>6.2</w:t>
      </w:r>
      <w:r w:rsidRPr="006D68AC">
        <w:rPr>
          <w:lang w:val="en-US"/>
        </w:rPr>
        <w:t>.6.2</w:t>
      </w:r>
      <w:r w:rsidRPr="006D68AC">
        <w:rPr>
          <w:lang w:val="en-US"/>
        </w:rPr>
        <w:tab/>
        <w:t>Structured data types</w:t>
      </w:r>
      <w:bookmarkEnd w:id="2803"/>
      <w:bookmarkEnd w:id="2804"/>
      <w:bookmarkEnd w:id="2805"/>
      <w:bookmarkEnd w:id="2806"/>
      <w:bookmarkEnd w:id="2807"/>
      <w:bookmarkEnd w:id="2808"/>
    </w:p>
    <w:p w14:paraId="6108B2DC" w14:textId="77777777" w:rsidR="00192AD6" w:rsidRPr="006D68AC" w:rsidRDefault="00192AD6" w:rsidP="00192AD6">
      <w:pPr>
        <w:pStyle w:val="Heading5"/>
      </w:pPr>
      <w:bookmarkStart w:id="2809" w:name="_Toc161902622"/>
      <w:bookmarkStart w:id="2810" w:name="_Toc168549980"/>
      <w:bookmarkStart w:id="2811" w:name="_Toc170118049"/>
      <w:bookmarkStart w:id="2812" w:name="_Toc209470131"/>
      <w:bookmarkStart w:id="2813" w:name="_Toc212114792"/>
      <w:bookmarkStart w:id="2814" w:name="_Toc164928122"/>
      <w:bookmarkStart w:id="2815" w:name="_Toc164928123"/>
      <w:bookmarkStart w:id="2816" w:name="_Toc216293416"/>
      <w:r w:rsidRPr="006D68AC">
        <w:rPr>
          <w:noProof/>
          <w:lang w:eastAsia="zh-CN"/>
        </w:rPr>
        <w:t>6.2</w:t>
      </w:r>
      <w:r w:rsidRPr="006D68AC">
        <w:t>.6.2.0</w:t>
      </w:r>
      <w:r w:rsidRPr="006D68AC">
        <w:tab/>
        <w:t>Introduction</w:t>
      </w:r>
      <w:bookmarkEnd w:id="2809"/>
      <w:bookmarkEnd w:id="2810"/>
      <w:bookmarkEnd w:id="2811"/>
      <w:bookmarkEnd w:id="2812"/>
      <w:bookmarkEnd w:id="2813"/>
      <w:bookmarkEnd w:id="2816"/>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Heading5"/>
      </w:pPr>
      <w:bookmarkStart w:id="2817" w:name="_Toc168549981"/>
      <w:bookmarkStart w:id="2818" w:name="_Toc170118050"/>
      <w:bookmarkStart w:id="2819" w:name="_Toc209470132"/>
      <w:bookmarkStart w:id="2820" w:name="_Toc212114793"/>
      <w:bookmarkStart w:id="2821" w:name="_Toc216293417"/>
      <w:r w:rsidRPr="006D68AC">
        <w:rPr>
          <w:noProof/>
          <w:lang w:eastAsia="zh-CN"/>
        </w:rPr>
        <w:t>6.2.6.2</w:t>
      </w:r>
      <w:r w:rsidRPr="006D68AC">
        <w:t>.1</w:t>
      </w:r>
      <w:r w:rsidRPr="006D68AC">
        <w:tab/>
        <w:t>Type: NSLCMSubsc</w:t>
      </w:r>
      <w:bookmarkEnd w:id="2814"/>
      <w:bookmarkEnd w:id="2817"/>
      <w:bookmarkEnd w:id="2818"/>
      <w:bookmarkEnd w:id="2819"/>
      <w:bookmarkEnd w:id="2820"/>
      <w:bookmarkEnd w:id="2821"/>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DengXian"/>
          <w:lang w:val="en-US"/>
        </w:rPr>
      </w:pPr>
    </w:p>
    <w:p w14:paraId="2780ACA0" w14:textId="77777777" w:rsidR="00AC0B17" w:rsidRPr="006D68AC" w:rsidRDefault="00AC0B17" w:rsidP="00AC0B17">
      <w:pPr>
        <w:pStyle w:val="Heading5"/>
      </w:pPr>
      <w:bookmarkStart w:id="2822" w:name="_Toc168549982"/>
      <w:bookmarkStart w:id="2823" w:name="_Toc170118051"/>
      <w:bookmarkStart w:id="2824" w:name="_Toc209470133"/>
      <w:bookmarkStart w:id="2825" w:name="_Toc212114794"/>
      <w:bookmarkStart w:id="2826" w:name="_Toc216293418"/>
      <w:r w:rsidRPr="006D68AC">
        <w:rPr>
          <w:noProof/>
          <w:lang w:eastAsia="zh-CN"/>
        </w:rPr>
        <w:t>6.2.6.2</w:t>
      </w:r>
      <w:r w:rsidRPr="006D68AC">
        <w:t>.2</w:t>
      </w:r>
      <w:r w:rsidRPr="006D68AC">
        <w:tab/>
        <w:t>Type: NSLCMSubscPatch</w:t>
      </w:r>
      <w:bookmarkEnd w:id="2815"/>
      <w:bookmarkEnd w:id="2822"/>
      <w:bookmarkEnd w:id="2823"/>
      <w:bookmarkEnd w:id="2824"/>
      <w:bookmarkEnd w:id="2825"/>
      <w:bookmarkEnd w:id="2826"/>
    </w:p>
    <w:p w14:paraId="5108686E" w14:textId="77777777" w:rsidR="00C42A1F" w:rsidRPr="006D68AC" w:rsidRDefault="00C42A1F" w:rsidP="00C42A1F">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Pr="006D68AC" w:rsidRDefault="00C42A1F">
            <w:pPr>
              <w:pStyle w:val="TAH"/>
              <w:rPr>
                <w:rFonts w:cs="Arial"/>
                <w:szCs w:val="18"/>
              </w:rPr>
            </w:pPr>
            <w:r w:rsidRPr="006D68AC">
              <w:rPr>
                <w:rFonts w:cs="Arial"/>
                <w:szCs w:val="18"/>
              </w:rPr>
              <w:t>Applicability</w:t>
            </w:r>
          </w:p>
        </w:tc>
      </w:tr>
      <w:tr w:rsidR="00C42A1F" w:rsidRPr="006D68AC"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Pr="006D68AC" w:rsidRDefault="00C42A1F">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Pr="006D68AC" w:rsidRDefault="00C42A1F">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Pr="006D68AC" w:rsidRDefault="00C42A1F">
            <w:pPr>
              <w:pStyle w:val="TAL"/>
              <w:rPr>
                <w:lang w:val="en-US" w:eastAsia="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Pr="006D68AC" w:rsidRDefault="00C42A1F">
            <w:pPr>
              <w:pStyle w:val="TAL"/>
              <w:rPr>
                <w:rFonts w:cs="Arial"/>
                <w:szCs w:val="18"/>
              </w:rPr>
            </w:pPr>
          </w:p>
        </w:tc>
      </w:tr>
      <w:tr w:rsidR="00C42A1F" w:rsidRPr="006D68AC"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Pr="006D68AC" w:rsidRDefault="00C42A1F">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Pr="006D68AC" w:rsidRDefault="00C42A1F">
            <w:pPr>
              <w:pStyle w:val="TAL"/>
              <w:rPr>
                <w:rFonts w:cs="Arial"/>
                <w:szCs w:val="18"/>
              </w:rPr>
            </w:pPr>
          </w:p>
        </w:tc>
      </w:tr>
      <w:tr w:rsidR="00C42A1F" w:rsidRPr="006D68AC"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Pr="006D68AC" w:rsidRDefault="00C42A1F">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Pr="006D68AC" w:rsidRDefault="00C42A1F">
            <w:pPr>
              <w:pStyle w:val="TAL"/>
              <w:rPr>
                <w:rFonts w:cs="Arial"/>
                <w:szCs w:val="18"/>
              </w:rPr>
            </w:pPr>
          </w:p>
        </w:tc>
      </w:tr>
      <w:tr w:rsidR="00C42A1F" w:rsidRPr="006D68AC"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Pr="006D68AC" w:rsidRDefault="00C42A1F">
            <w:pPr>
              <w:pStyle w:val="TAL"/>
              <w:rPr>
                <w:lang w:eastAsia="zh-CN"/>
              </w:rPr>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Pr="006D68AC" w:rsidRDefault="00C42A1F">
            <w:pPr>
              <w:pStyle w:val="TAL"/>
              <w:rPr>
                <w:lang w:eastAsia="en-US"/>
              </w:rPr>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Pr="006D68AC" w:rsidRDefault="00C42A1F">
            <w:pPr>
              <w:pStyle w:val="TAL"/>
              <w:rPr>
                <w:rFonts w:cs="Arial"/>
                <w:szCs w:val="18"/>
                <w:lang w:eastAsia="en-US"/>
              </w:rPr>
            </w:pPr>
            <w:r w:rsidRPr="006D68AC">
              <w:rPr>
                <w:rFonts w:cs="Arial"/>
                <w:szCs w:val="18"/>
              </w:rPr>
              <w:t xml:space="preserve">Indicates the updated time at which the </w:t>
            </w:r>
            <w:r w:rsidRPr="006D68AC">
              <w:t>Network Slice Lifecycle Management</w:t>
            </w:r>
            <w:r w:rsidRPr="006D68AC">
              <w:rPr>
                <w:rFonts w:cs="Arial"/>
                <w:szCs w:val="18"/>
              </w:rPr>
              <w:t xml:space="preserve"> subscription shall expire.</w:t>
            </w:r>
          </w:p>
          <w:p w14:paraId="17AB4CA8" w14:textId="77777777" w:rsidR="00C42A1F" w:rsidRPr="006D68AC" w:rsidRDefault="00C42A1F">
            <w:pPr>
              <w:pStyle w:val="TAL"/>
              <w:rPr>
                <w:rFonts w:cs="Arial"/>
                <w:szCs w:val="18"/>
              </w:rPr>
            </w:pPr>
          </w:p>
          <w:p w14:paraId="21A8904A" w14:textId="77777777" w:rsidR="00C42A1F" w:rsidRPr="006D68AC" w:rsidRDefault="00C42A1F">
            <w:pPr>
              <w:pStyle w:val="TAL"/>
              <w:rPr>
                <w:rFonts w:cs="Arial"/>
                <w:szCs w:val="18"/>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5AB436C1" w14:textId="77777777" w:rsidR="00C42A1F" w:rsidRPr="006D68AC" w:rsidRDefault="00C42A1F">
            <w:pPr>
              <w:pStyle w:val="TAL"/>
              <w:rPr>
                <w:rFonts w:cs="Arial"/>
                <w:szCs w:val="18"/>
              </w:rPr>
            </w:pPr>
          </w:p>
          <w:p w14:paraId="4EA57C14"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Pr="006D68AC" w:rsidRDefault="00C42A1F">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Heading5"/>
      </w:pPr>
      <w:bookmarkStart w:id="2827" w:name="_Toc164928124"/>
      <w:bookmarkStart w:id="2828" w:name="_Toc168549983"/>
      <w:bookmarkStart w:id="2829" w:name="_Toc170118052"/>
      <w:bookmarkStart w:id="2830" w:name="_Toc209470134"/>
      <w:bookmarkStart w:id="2831" w:name="_Toc212114795"/>
      <w:bookmarkStart w:id="2832" w:name="_Toc216293419"/>
      <w:r w:rsidRPr="006D68AC">
        <w:rPr>
          <w:noProof/>
          <w:lang w:eastAsia="zh-CN"/>
        </w:rPr>
        <w:t>6.2.6.2</w:t>
      </w:r>
      <w:r w:rsidRPr="006D68AC">
        <w:t>.3</w:t>
      </w:r>
      <w:r w:rsidRPr="006D68AC">
        <w:tab/>
        <w:t>Type: NSLCMNotif</w:t>
      </w:r>
      <w:bookmarkEnd w:id="2827"/>
      <w:bookmarkEnd w:id="2828"/>
      <w:bookmarkEnd w:id="2829"/>
      <w:bookmarkEnd w:id="2830"/>
      <w:bookmarkEnd w:id="2831"/>
      <w:bookmarkEnd w:id="2832"/>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Heading5"/>
      </w:pPr>
      <w:bookmarkStart w:id="2833" w:name="_Toc164928125"/>
      <w:bookmarkStart w:id="2834" w:name="_Toc168549984"/>
      <w:bookmarkStart w:id="2835" w:name="_Toc170118053"/>
      <w:bookmarkStart w:id="2836" w:name="_Toc209470135"/>
      <w:bookmarkStart w:id="2837" w:name="_Toc212114796"/>
      <w:bookmarkStart w:id="2838" w:name="_Toc216293420"/>
      <w:r w:rsidRPr="006D68AC">
        <w:rPr>
          <w:noProof/>
          <w:lang w:eastAsia="zh-CN"/>
        </w:rPr>
        <w:t>6.2.6.2</w:t>
      </w:r>
      <w:r w:rsidRPr="006D68AC">
        <w:t>.4</w:t>
      </w:r>
      <w:r w:rsidRPr="006D68AC">
        <w:tab/>
        <w:t>Type: QoEMetricsSubsc</w:t>
      </w:r>
      <w:bookmarkEnd w:id="2833"/>
      <w:bookmarkEnd w:id="2834"/>
      <w:bookmarkEnd w:id="2835"/>
      <w:bookmarkEnd w:id="2836"/>
      <w:bookmarkEnd w:id="2837"/>
      <w:bookmarkEnd w:id="283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Heading5"/>
      </w:pPr>
      <w:bookmarkStart w:id="2839" w:name="_Toc164928126"/>
      <w:bookmarkStart w:id="2840" w:name="_Toc168549985"/>
      <w:bookmarkStart w:id="2841" w:name="_Toc170118054"/>
      <w:bookmarkStart w:id="2842" w:name="_Toc209470136"/>
      <w:bookmarkStart w:id="2843" w:name="_Toc212114797"/>
      <w:bookmarkStart w:id="2844" w:name="_Toc216293421"/>
      <w:r w:rsidRPr="006D68AC">
        <w:rPr>
          <w:noProof/>
          <w:lang w:eastAsia="zh-CN"/>
        </w:rPr>
        <w:t>6.2.6.2</w:t>
      </w:r>
      <w:r w:rsidRPr="006D68AC">
        <w:t>.5</w:t>
      </w:r>
      <w:r w:rsidRPr="006D68AC">
        <w:tab/>
        <w:t>Type: QoEMetricsResp</w:t>
      </w:r>
      <w:bookmarkEnd w:id="2839"/>
      <w:bookmarkEnd w:id="2840"/>
      <w:bookmarkEnd w:id="2841"/>
      <w:bookmarkEnd w:id="2842"/>
      <w:bookmarkEnd w:id="2843"/>
      <w:bookmarkEnd w:id="2844"/>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Heading5"/>
      </w:pPr>
      <w:bookmarkStart w:id="2845" w:name="_Toc164928127"/>
      <w:bookmarkStart w:id="2846" w:name="_Toc168549986"/>
      <w:bookmarkStart w:id="2847" w:name="_Toc170118055"/>
      <w:bookmarkStart w:id="2848" w:name="_Toc209470137"/>
      <w:bookmarkStart w:id="2849" w:name="_Toc212114798"/>
      <w:bookmarkStart w:id="2850" w:name="_Toc216293422"/>
      <w:r w:rsidRPr="006D68AC">
        <w:rPr>
          <w:noProof/>
          <w:lang w:eastAsia="zh-CN"/>
        </w:rPr>
        <w:t>6.2.6.2</w:t>
      </w:r>
      <w:r w:rsidRPr="006D68AC">
        <w:t>.6</w:t>
      </w:r>
      <w:r w:rsidRPr="006D68AC">
        <w:tab/>
        <w:t>Type: QoEMetricsReport</w:t>
      </w:r>
      <w:bookmarkEnd w:id="2845"/>
      <w:bookmarkEnd w:id="2846"/>
      <w:bookmarkEnd w:id="2847"/>
      <w:bookmarkEnd w:id="2848"/>
      <w:bookmarkEnd w:id="2849"/>
      <w:bookmarkEnd w:id="2850"/>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Heading5"/>
      </w:pPr>
      <w:bookmarkStart w:id="2851" w:name="_Toc164928128"/>
      <w:bookmarkStart w:id="2852" w:name="_Toc168549987"/>
      <w:bookmarkStart w:id="2853" w:name="_Toc170118056"/>
      <w:bookmarkStart w:id="2854" w:name="_Toc209470138"/>
      <w:bookmarkStart w:id="2855" w:name="_Toc212114799"/>
      <w:bookmarkStart w:id="2856" w:name="_Toc216293423"/>
      <w:r w:rsidRPr="006D68AC">
        <w:rPr>
          <w:noProof/>
          <w:lang w:eastAsia="zh-CN"/>
        </w:rPr>
        <w:t>6.2.6.2</w:t>
      </w:r>
      <w:r w:rsidRPr="006D68AC">
        <w:t>.7</w:t>
      </w:r>
      <w:r w:rsidRPr="006D68AC">
        <w:tab/>
        <w:t>Type: NSLCMRecom</w:t>
      </w:r>
      <w:bookmarkEnd w:id="2851"/>
      <w:bookmarkEnd w:id="2852"/>
      <w:bookmarkEnd w:id="2853"/>
      <w:bookmarkEnd w:id="2854"/>
      <w:bookmarkEnd w:id="2855"/>
      <w:bookmarkEnd w:id="2856"/>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Heading5"/>
        <w:rPr>
          <w:lang w:eastAsia="zh-CN"/>
        </w:rPr>
      </w:pPr>
      <w:bookmarkStart w:id="2857" w:name="_Toc164928129"/>
      <w:bookmarkStart w:id="2858" w:name="_Toc168549988"/>
      <w:bookmarkStart w:id="2859" w:name="_Toc170118057"/>
      <w:bookmarkStart w:id="2860" w:name="_Toc209470139"/>
      <w:bookmarkStart w:id="2861" w:name="_Toc212114800"/>
      <w:bookmarkStart w:id="2862" w:name="_Toc216293424"/>
      <w:r w:rsidRPr="006D68AC">
        <w:t>6.2</w:t>
      </w:r>
      <w:r w:rsidRPr="006D68AC">
        <w:rPr>
          <w:rFonts w:hint="eastAsia"/>
          <w:lang w:eastAsia="zh-CN"/>
        </w:rPr>
        <w:t>.</w:t>
      </w:r>
      <w:r w:rsidRPr="006D68AC">
        <w:t>6.2.8</w:t>
      </w:r>
      <w:r w:rsidRPr="006D68AC">
        <w:tab/>
        <w:t xml:space="preserve">Type: </w:t>
      </w:r>
      <w:r w:rsidRPr="006D68AC">
        <w:rPr>
          <w:lang w:val="en-US"/>
        </w:rPr>
        <w:t>CollectInfo</w:t>
      </w:r>
      <w:bookmarkEnd w:id="2857"/>
      <w:bookmarkEnd w:id="2858"/>
      <w:bookmarkEnd w:id="2859"/>
      <w:bookmarkEnd w:id="2860"/>
      <w:bookmarkEnd w:id="2861"/>
      <w:bookmarkEnd w:id="2862"/>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77777777" w:rsidR="00AC0B17" w:rsidRPr="006D68AC" w:rsidRDefault="00AC0B17" w:rsidP="003C3912">
            <w:pPr>
              <w:pStyle w:val="TAL"/>
              <w:rPr>
                <w:lang w:val="en-US" w:eastAsia="zh-CN"/>
              </w:rPr>
            </w:pPr>
            <w:r w:rsidRPr="006D68AC">
              <w:rPr>
                <w:lang w:val="en-US" w:eastAsia="zh-CN"/>
              </w:rPr>
              <w:t>qoeMetric</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Heading5"/>
        <w:rPr>
          <w:lang w:eastAsia="zh-CN"/>
        </w:rPr>
      </w:pPr>
      <w:bookmarkStart w:id="2863" w:name="_Toc164928130"/>
      <w:bookmarkStart w:id="2864" w:name="_Toc168549989"/>
      <w:bookmarkStart w:id="2865" w:name="_Toc170118058"/>
      <w:bookmarkStart w:id="2866" w:name="_Toc209470140"/>
      <w:bookmarkStart w:id="2867" w:name="_Toc212114801"/>
      <w:bookmarkStart w:id="2868" w:name="_Toc216293425"/>
      <w:r w:rsidRPr="006D68AC">
        <w:t>6.2</w:t>
      </w:r>
      <w:r w:rsidRPr="006D68AC">
        <w:rPr>
          <w:rFonts w:hint="eastAsia"/>
          <w:lang w:eastAsia="zh-CN"/>
        </w:rPr>
        <w:t>.</w:t>
      </w:r>
      <w:r w:rsidRPr="006D68AC">
        <w:t>6.2.9</w:t>
      </w:r>
      <w:r w:rsidRPr="006D68AC">
        <w:tab/>
        <w:t>Type: TriggerCond</w:t>
      </w:r>
      <w:bookmarkEnd w:id="2863"/>
      <w:bookmarkEnd w:id="2864"/>
      <w:bookmarkEnd w:id="2865"/>
      <w:bookmarkEnd w:id="2866"/>
      <w:bookmarkEnd w:id="2867"/>
      <w:bookmarkEnd w:id="2868"/>
    </w:p>
    <w:p w14:paraId="4E0919BE" w14:textId="77777777" w:rsidR="00AC54E2" w:rsidRPr="006D68AC" w:rsidRDefault="00AC54E2" w:rsidP="00AC54E2">
      <w:pPr>
        <w:pStyle w:val="TH"/>
      </w:pPr>
      <w:bookmarkStart w:id="2869"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Heading5"/>
        <w:rPr>
          <w:lang w:eastAsia="zh-CN"/>
        </w:rPr>
      </w:pPr>
      <w:bookmarkStart w:id="2870" w:name="_Toc168549990"/>
      <w:bookmarkStart w:id="2871" w:name="_Toc170118059"/>
      <w:bookmarkStart w:id="2872" w:name="_Toc209470141"/>
      <w:bookmarkStart w:id="2873" w:name="_Toc212114802"/>
      <w:bookmarkStart w:id="2874" w:name="_Toc216293426"/>
      <w:r w:rsidRPr="006D68AC">
        <w:t>6.2</w:t>
      </w:r>
      <w:r w:rsidRPr="006D68AC">
        <w:rPr>
          <w:rFonts w:hint="eastAsia"/>
          <w:lang w:eastAsia="zh-CN"/>
        </w:rPr>
        <w:t>.</w:t>
      </w:r>
      <w:r w:rsidRPr="006D68AC">
        <w:t>6.2.10</w:t>
      </w:r>
      <w:r w:rsidRPr="006D68AC">
        <w:tab/>
        <w:t xml:space="preserve">Type: </w:t>
      </w:r>
      <w:r w:rsidRPr="006D68AC">
        <w:rPr>
          <w:lang w:val="en-US"/>
        </w:rPr>
        <w:t>QoEMetric</w:t>
      </w:r>
      <w:bookmarkEnd w:id="2869"/>
      <w:bookmarkEnd w:id="2870"/>
      <w:bookmarkEnd w:id="2871"/>
      <w:bookmarkEnd w:id="2872"/>
      <w:bookmarkEnd w:id="2873"/>
      <w:bookmarkEnd w:id="2874"/>
    </w:p>
    <w:p w14:paraId="2B35AFF3" w14:textId="77777777" w:rsidR="00AC54E2" w:rsidRPr="006D68AC" w:rsidRDefault="00AC54E2" w:rsidP="00AC54E2">
      <w:pPr>
        <w:pStyle w:val="TH"/>
      </w:pPr>
      <w:bookmarkStart w:id="2875"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Heading5"/>
      </w:pPr>
      <w:bookmarkStart w:id="2876" w:name="_Toc168549991"/>
      <w:bookmarkStart w:id="2877" w:name="_Toc170118060"/>
      <w:bookmarkStart w:id="2878" w:name="_Toc209470142"/>
      <w:bookmarkStart w:id="2879" w:name="_Toc212114803"/>
      <w:bookmarkStart w:id="2880" w:name="_Toc216293427"/>
      <w:r w:rsidRPr="006D68AC">
        <w:rPr>
          <w:noProof/>
          <w:lang w:eastAsia="zh-CN"/>
        </w:rPr>
        <w:t>6.2.6.2</w:t>
      </w:r>
      <w:r w:rsidRPr="006D68AC">
        <w:t>.11</w:t>
      </w:r>
      <w:r w:rsidRPr="006D68AC">
        <w:tab/>
        <w:t>Type: QoEMetricsReportNotif</w:t>
      </w:r>
      <w:bookmarkEnd w:id="2875"/>
      <w:bookmarkEnd w:id="2876"/>
      <w:bookmarkEnd w:id="2877"/>
      <w:bookmarkEnd w:id="2878"/>
      <w:bookmarkEnd w:id="2879"/>
      <w:bookmarkEnd w:id="2880"/>
    </w:p>
    <w:p w14:paraId="1B83B3BD" w14:textId="77777777" w:rsidR="00AC54E2" w:rsidRPr="006D68AC" w:rsidRDefault="00AC54E2" w:rsidP="00AC54E2">
      <w:pPr>
        <w:pStyle w:val="TH"/>
      </w:pPr>
      <w:bookmarkStart w:id="2881"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Heading4"/>
        <w:rPr>
          <w:lang w:val="en-US"/>
        </w:rPr>
      </w:pPr>
      <w:bookmarkStart w:id="2882" w:name="_Toc168549992"/>
      <w:bookmarkStart w:id="2883" w:name="_Toc170118061"/>
      <w:bookmarkStart w:id="2884" w:name="_Toc209470143"/>
      <w:bookmarkStart w:id="2885" w:name="_Toc212114804"/>
      <w:bookmarkStart w:id="2886" w:name="_Toc216293428"/>
      <w:r w:rsidRPr="006D68AC">
        <w:rPr>
          <w:noProof/>
          <w:lang w:eastAsia="zh-CN"/>
        </w:rPr>
        <w:t>6.2</w:t>
      </w:r>
      <w:r w:rsidRPr="006D68AC">
        <w:rPr>
          <w:lang w:val="en-US"/>
        </w:rPr>
        <w:t>.6.3</w:t>
      </w:r>
      <w:r w:rsidRPr="006D68AC">
        <w:rPr>
          <w:lang w:val="en-US"/>
        </w:rPr>
        <w:tab/>
        <w:t>Simple data types and enumerations</w:t>
      </w:r>
      <w:bookmarkEnd w:id="2881"/>
      <w:bookmarkEnd w:id="2882"/>
      <w:bookmarkEnd w:id="2883"/>
      <w:bookmarkEnd w:id="2884"/>
      <w:bookmarkEnd w:id="2885"/>
      <w:bookmarkEnd w:id="2886"/>
    </w:p>
    <w:p w14:paraId="6A59F43E" w14:textId="77777777" w:rsidR="00AC0B17" w:rsidRPr="006D68AC" w:rsidRDefault="00AC0B17" w:rsidP="00AC0B17">
      <w:pPr>
        <w:pStyle w:val="Heading5"/>
      </w:pPr>
      <w:bookmarkStart w:id="2887" w:name="_Toc164928134"/>
      <w:bookmarkStart w:id="2888" w:name="_Toc168549993"/>
      <w:bookmarkStart w:id="2889" w:name="_Toc170118062"/>
      <w:bookmarkStart w:id="2890" w:name="_Toc209470144"/>
      <w:bookmarkStart w:id="2891" w:name="_Toc212114805"/>
      <w:bookmarkStart w:id="2892" w:name="_Toc216293429"/>
      <w:r w:rsidRPr="006D68AC">
        <w:rPr>
          <w:noProof/>
          <w:lang w:eastAsia="zh-CN"/>
        </w:rPr>
        <w:t>6.2</w:t>
      </w:r>
      <w:r w:rsidRPr="006D68AC">
        <w:t>.6.3.1</w:t>
      </w:r>
      <w:r w:rsidRPr="006D68AC">
        <w:tab/>
        <w:t>Introduction</w:t>
      </w:r>
      <w:bookmarkEnd w:id="2887"/>
      <w:bookmarkEnd w:id="2888"/>
      <w:bookmarkEnd w:id="2889"/>
      <w:bookmarkEnd w:id="2890"/>
      <w:bookmarkEnd w:id="2891"/>
      <w:bookmarkEnd w:id="2892"/>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Heading5"/>
      </w:pPr>
      <w:bookmarkStart w:id="2893" w:name="_Toc164928135"/>
      <w:bookmarkStart w:id="2894" w:name="_Toc168549994"/>
      <w:bookmarkStart w:id="2895" w:name="_Toc170118063"/>
      <w:bookmarkStart w:id="2896" w:name="_Toc209470145"/>
      <w:bookmarkStart w:id="2897" w:name="_Toc212114806"/>
      <w:bookmarkStart w:id="2898" w:name="_Toc216293430"/>
      <w:r w:rsidRPr="006D68AC">
        <w:rPr>
          <w:noProof/>
          <w:lang w:eastAsia="zh-CN"/>
        </w:rPr>
        <w:t>6.2</w:t>
      </w:r>
      <w:r w:rsidRPr="006D68AC">
        <w:t>.6.3.2</w:t>
      </w:r>
      <w:r w:rsidRPr="006D68AC">
        <w:tab/>
        <w:t>Simple data types</w:t>
      </w:r>
      <w:bookmarkEnd w:id="2893"/>
      <w:bookmarkEnd w:id="2894"/>
      <w:bookmarkEnd w:id="2895"/>
      <w:bookmarkEnd w:id="2896"/>
      <w:bookmarkEnd w:id="2897"/>
      <w:bookmarkEnd w:id="289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Heading5"/>
      </w:pPr>
      <w:bookmarkStart w:id="2899" w:name="_Toc164928136"/>
      <w:bookmarkStart w:id="2900" w:name="_Toc168549995"/>
      <w:bookmarkStart w:id="2901" w:name="_Toc170118064"/>
      <w:bookmarkStart w:id="2902" w:name="_Toc209470146"/>
      <w:bookmarkStart w:id="2903" w:name="_Toc212114807"/>
      <w:bookmarkStart w:id="2904" w:name="_Toc216293431"/>
      <w:r w:rsidRPr="006D68AC">
        <w:t>6.2.6.3.3</w:t>
      </w:r>
      <w:r w:rsidRPr="006D68AC">
        <w:tab/>
        <w:t>Enumeration: QoEType</w:t>
      </w:r>
      <w:bookmarkEnd w:id="2899"/>
      <w:bookmarkEnd w:id="2900"/>
      <w:bookmarkEnd w:id="2901"/>
      <w:bookmarkEnd w:id="2902"/>
      <w:bookmarkEnd w:id="2903"/>
      <w:bookmarkEnd w:id="2904"/>
    </w:p>
    <w:p w14:paraId="062F9283" w14:textId="77777777" w:rsidR="00AC54E2" w:rsidRPr="006D68AC" w:rsidRDefault="00AC54E2" w:rsidP="00AC54E2">
      <w:pPr>
        <w:pStyle w:val="TH"/>
      </w:pPr>
      <w:bookmarkStart w:id="2905"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Heading5"/>
      </w:pPr>
      <w:bookmarkStart w:id="2906" w:name="_Toc168549996"/>
      <w:bookmarkStart w:id="2907" w:name="_Toc170118065"/>
      <w:bookmarkStart w:id="2908" w:name="_Toc209470147"/>
      <w:bookmarkStart w:id="2909" w:name="_Toc212114808"/>
      <w:bookmarkStart w:id="2910" w:name="_Toc216293432"/>
      <w:r w:rsidRPr="006D68AC">
        <w:t>6.2.6.3.4</w:t>
      </w:r>
      <w:r w:rsidRPr="006D68AC">
        <w:tab/>
        <w:t>Enumeration: TriggerType</w:t>
      </w:r>
      <w:bookmarkEnd w:id="2905"/>
      <w:bookmarkEnd w:id="2906"/>
      <w:bookmarkEnd w:id="2907"/>
      <w:bookmarkEnd w:id="2908"/>
      <w:bookmarkEnd w:id="2909"/>
      <w:bookmarkEnd w:id="2910"/>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Heading5"/>
      </w:pPr>
      <w:bookmarkStart w:id="2911" w:name="_Toc164928138"/>
      <w:bookmarkStart w:id="2912" w:name="_Toc168549997"/>
      <w:bookmarkStart w:id="2913" w:name="_Toc170118066"/>
      <w:bookmarkStart w:id="2914" w:name="_Toc209470148"/>
      <w:bookmarkStart w:id="2915" w:name="_Toc212114809"/>
      <w:bookmarkStart w:id="2916" w:name="_Toc216293433"/>
      <w:r w:rsidRPr="006D68AC">
        <w:t>6.2.6.3.5</w:t>
      </w:r>
      <w:r w:rsidRPr="006D68AC">
        <w:tab/>
        <w:t>Enumeration: SliceLCMAction</w:t>
      </w:r>
      <w:bookmarkEnd w:id="2911"/>
      <w:bookmarkEnd w:id="2912"/>
      <w:bookmarkEnd w:id="2913"/>
      <w:bookmarkEnd w:id="2914"/>
      <w:bookmarkEnd w:id="2915"/>
      <w:bookmarkEnd w:id="2916"/>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Heading4"/>
        <w:rPr>
          <w:lang w:val="en-US"/>
        </w:rPr>
      </w:pPr>
      <w:bookmarkStart w:id="2917" w:name="_Toc164928139"/>
      <w:bookmarkStart w:id="2918" w:name="_Toc168549998"/>
      <w:bookmarkStart w:id="2919" w:name="_Toc170118067"/>
      <w:bookmarkStart w:id="2920" w:name="_Toc209470149"/>
      <w:bookmarkStart w:id="2921" w:name="_Toc212114810"/>
      <w:bookmarkStart w:id="2922" w:name="_Toc216293434"/>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917"/>
      <w:bookmarkEnd w:id="2918"/>
      <w:bookmarkEnd w:id="2919"/>
      <w:bookmarkEnd w:id="2920"/>
      <w:bookmarkEnd w:id="2921"/>
      <w:bookmarkEnd w:id="2922"/>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Heading4"/>
      </w:pPr>
      <w:bookmarkStart w:id="2923" w:name="_Toc164928140"/>
      <w:bookmarkStart w:id="2924" w:name="_Toc168549999"/>
      <w:bookmarkStart w:id="2925" w:name="_Toc170118068"/>
      <w:bookmarkStart w:id="2926" w:name="_Toc209470150"/>
      <w:bookmarkStart w:id="2927" w:name="_Toc212114811"/>
      <w:bookmarkStart w:id="2928" w:name="_Toc216293435"/>
      <w:r w:rsidRPr="006D68AC">
        <w:rPr>
          <w:noProof/>
          <w:lang w:eastAsia="zh-CN"/>
        </w:rPr>
        <w:t>6.2</w:t>
      </w:r>
      <w:r w:rsidRPr="006D68AC">
        <w:t>.6.5</w:t>
      </w:r>
      <w:r w:rsidRPr="006D68AC">
        <w:tab/>
        <w:t>Binary data</w:t>
      </w:r>
      <w:bookmarkEnd w:id="2923"/>
      <w:bookmarkEnd w:id="2924"/>
      <w:bookmarkEnd w:id="2925"/>
      <w:bookmarkEnd w:id="2926"/>
      <w:bookmarkEnd w:id="2927"/>
      <w:bookmarkEnd w:id="2928"/>
    </w:p>
    <w:p w14:paraId="31FA3AF6" w14:textId="77777777" w:rsidR="00B110B4" w:rsidRPr="006D68AC" w:rsidRDefault="00B110B4" w:rsidP="00B110B4">
      <w:pPr>
        <w:pStyle w:val="Heading5"/>
      </w:pPr>
      <w:bookmarkStart w:id="2929" w:name="_Toc164928141"/>
      <w:bookmarkStart w:id="2930" w:name="_Toc168550000"/>
      <w:bookmarkStart w:id="2931" w:name="_Toc170118069"/>
      <w:bookmarkStart w:id="2932" w:name="_Toc209470151"/>
      <w:bookmarkStart w:id="2933" w:name="_Toc212114812"/>
      <w:bookmarkStart w:id="2934" w:name="_Toc216293436"/>
      <w:r w:rsidRPr="006D68AC">
        <w:rPr>
          <w:noProof/>
          <w:lang w:eastAsia="zh-CN"/>
        </w:rPr>
        <w:t>6.2</w:t>
      </w:r>
      <w:r w:rsidRPr="006D68AC">
        <w:t>.6.5.1</w:t>
      </w:r>
      <w:r w:rsidRPr="006D68AC">
        <w:tab/>
        <w:t>Binary Data Types</w:t>
      </w:r>
      <w:bookmarkEnd w:id="2929"/>
      <w:bookmarkEnd w:id="2930"/>
      <w:bookmarkEnd w:id="2931"/>
      <w:bookmarkEnd w:id="2932"/>
      <w:bookmarkEnd w:id="2933"/>
      <w:bookmarkEnd w:id="2934"/>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Heading3"/>
      </w:pPr>
      <w:bookmarkStart w:id="2935" w:name="_Toc164928142"/>
      <w:bookmarkStart w:id="2936" w:name="_Toc168550001"/>
      <w:bookmarkStart w:id="2937" w:name="_Toc170118070"/>
      <w:bookmarkStart w:id="2938" w:name="_Toc209470152"/>
      <w:bookmarkStart w:id="2939" w:name="_Toc212114813"/>
      <w:bookmarkStart w:id="2940" w:name="_Toc216293437"/>
      <w:r w:rsidRPr="006D68AC">
        <w:rPr>
          <w:noProof/>
          <w:lang w:eastAsia="zh-CN"/>
        </w:rPr>
        <w:t>6.2</w:t>
      </w:r>
      <w:r w:rsidRPr="006D68AC">
        <w:t>.7</w:t>
      </w:r>
      <w:r w:rsidRPr="006D68AC">
        <w:tab/>
        <w:t>Error Handling</w:t>
      </w:r>
      <w:bookmarkEnd w:id="2935"/>
      <w:bookmarkEnd w:id="2936"/>
      <w:bookmarkEnd w:id="2937"/>
      <w:bookmarkEnd w:id="2938"/>
      <w:bookmarkEnd w:id="2939"/>
      <w:bookmarkEnd w:id="2940"/>
    </w:p>
    <w:p w14:paraId="2AC4B9A1" w14:textId="77777777" w:rsidR="00AC0B17" w:rsidRPr="006D68AC" w:rsidRDefault="00AC0B17" w:rsidP="00AC0B17">
      <w:pPr>
        <w:pStyle w:val="Heading4"/>
      </w:pPr>
      <w:bookmarkStart w:id="2941" w:name="_Toc164928143"/>
      <w:bookmarkStart w:id="2942" w:name="_Toc168550002"/>
      <w:bookmarkStart w:id="2943" w:name="_Toc170118071"/>
      <w:bookmarkStart w:id="2944" w:name="_Toc209470153"/>
      <w:bookmarkStart w:id="2945" w:name="_Toc212114814"/>
      <w:bookmarkStart w:id="2946" w:name="_Toc216293438"/>
      <w:r w:rsidRPr="006D68AC">
        <w:rPr>
          <w:noProof/>
          <w:lang w:eastAsia="zh-CN"/>
        </w:rPr>
        <w:t>6.2</w:t>
      </w:r>
      <w:r w:rsidRPr="006D68AC">
        <w:t>.7.1</w:t>
      </w:r>
      <w:r w:rsidRPr="006D68AC">
        <w:tab/>
        <w:t>General</w:t>
      </w:r>
      <w:bookmarkEnd w:id="2941"/>
      <w:bookmarkEnd w:id="2942"/>
      <w:bookmarkEnd w:id="2943"/>
      <w:bookmarkEnd w:id="2944"/>
      <w:bookmarkEnd w:id="2945"/>
      <w:bookmarkEnd w:id="2946"/>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Heading4"/>
      </w:pPr>
      <w:bookmarkStart w:id="2947" w:name="_Toc164928144"/>
      <w:bookmarkStart w:id="2948" w:name="_Toc168550003"/>
      <w:bookmarkStart w:id="2949" w:name="_Toc170118072"/>
      <w:bookmarkStart w:id="2950" w:name="_Toc209470154"/>
      <w:bookmarkStart w:id="2951" w:name="_Toc212114815"/>
      <w:bookmarkStart w:id="2952" w:name="_Toc216293439"/>
      <w:r w:rsidRPr="006D68AC">
        <w:rPr>
          <w:noProof/>
          <w:lang w:eastAsia="zh-CN"/>
        </w:rPr>
        <w:t>6.2</w:t>
      </w:r>
      <w:r w:rsidRPr="006D68AC">
        <w:t>.7.2</w:t>
      </w:r>
      <w:r w:rsidRPr="006D68AC">
        <w:tab/>
        <w:t>Protocol Errors</w:t>
      </w:r>
      <w:bookmarkEnd w:id="2947"/>
      <w:bookmarkEnd w:id="2948"/>
      <w:bookmarkEnd w:id="2949"/>
      <w:bookmarkEnd w:id="2950"/>
      <w:bookmarkEnd w:id="2951"/>
      <w:bookmarkEnd w:id="2952"/>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Heading4"/>
      </w:pPr>
      <w:bookmarkStart w:id="2953" w:name="_Toc164928145"/>
      <w:bookmarkStart w:id="2954" w:name="_Toc168550004"/>
      <w:bookmarkStart w:id="2955" w:name="_Toc170118073"/>
      <w:bookmarkStart w:id="2956" w:name="_Toc209470155"/>
      <w:bookmarkStart w:id="2957" w:name="_Toc212114816"/>
      <w:bookmarkStart w:id="2958" w:name="_Toc216293440"/>
      <w:r w:rsidRPr="006D68AC">
        <w:rPr>
          <w:noProof/>
          <w:lang w:eastAsia="zh-CN"/>
        </w:rPr>
        <w:t>6.2</w:t>
      </w:r>
      <w:r w:rsidRPr="006D68AC">
        <w:t>.7.3</w:t>
      </w:r>
      <w:r w:rsidRPr="006D68AC">
        <w:tab/>
        <w:t>Application Errors</w:t>
      </w:r>
      <w:bookmarkEnd w:id="2953"/>
      <w:bookmarkEnd w:id="2954"/>
      <w:bookmarkEnd w:id="2955"/>
      <w:bookmarkEnd w:id="2956"/>
      <w:bookmarkEnd w:id="2957"/>
      <w:bookmarkEnd w:id="295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Heading3"/>
        <w:rPr>
          <w:lang w:eastAsia="zh-CN"/>
        </w:rPr>
      </w:pPr>
      <w:bookmarkStart w:id="2959" w:name="_Toc164928146"/>
      <w:bookmarkStart w:id="2960" w:name="_Toc168550005"/>
      <w:bookmarkStart w:id="2961" w:name="_Toc170118074"/>
      <w:bookmarkStart w:id="2962" w:name="_Toc209470156"/>
      <w:bookmarkStart w:id="2963" w:name="_Toc212114817"/>
      <w:bookmarkStart w:id="2964" w:name="_Toc216293441"/>
      <w:r w:rsidRPr="006D68AC">
        <w:rPr>
          <w:noProof/>
          <w:lang w:eastAsia="zh-CN"/>
        </w:rPr>
        <w:t>6.2</w:t>
      </w:r>
      <w:r w:rsidRPr="006D68AC">
        <w:t>.8</w:t>
      </w:r>
      <w:r w:rsidRPr="006D68AC">
        <w:rPr>
          <w:lang w:eastAsia="zh-CN"/>
        </w:rPr>
        <w:tab/>
        <w:t>Feature negotiation</w:t>
      </w:r>
      <w:bookmarkEnd w:id="2959"/>
      <w:bookmarkEnd w:id="2960"/>
      <w:bookmarkEnd w:id="2961"/>
      <w:bookmarkEnd w:id="2962"/>
      <w:bookmarkEnd w:id="2963"/>
      <w:bookmarkEnd w:id="2964"/>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Heading3"/>
      </w:pPr>
      <w:bookmarkStart w:id="2965" w:name="_Toc164928147"/>
      <w:bookmarkStart w:id="2966" w:name="_Toc168550006"/>
      <w:bookmarkStart w:id="2967" w:name="_Toc170118075"/>
      <w:bookmarkStart w:id="2968" w:name="_Toc209470157"/>
      <w:bookmarkStart w:id="2969" w:name="_Toc212114818"/>
      <w:bookmarkStart w:id="2970" w:name="_Toc216293442"/>
      <w:r w:rsidRPr="006D68AC">
        <w:rPr>
          <w:noProof/>
          <w:lang w:eastAsia="zh-CN"/>
        </w:rPr>
        <w:t>6.2</w:t>
      </w:r>
      <w:r w:rsidRPr="006D68AC">
        <w:t>.9</w:t>
      </w:r>
      <w:r w:rsidRPr="006D68AC">
        <w:tab/>
        <w:t>Security</w:t>
      </w:r>
      <w:bookmarkEnd w:id="2965"/>
      <w:bookmarkEnd w:id="2966"/>
      <w:bookmarkEnd w:id="2967"/>
      <w:bookmarkEnd w:id="2968"/>
      <w:bookmarkEnd w:id="2969"/>
      <w:bookmarkEnd w:id="2970"/>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Heading2"/>
      </w:pPr>
      <w:r w:rsidRPr="006D68AC">
        <w:rPr>
          <w:noProof/>
        </w:rPr>
        <w:fldChar w:fldCharType="begin"/>
      </w:r>
      <w:r w:rsidRPr="006D68AC">
        <w:rPr>
          <w:noProof/>
        </w:rPr>
        <w:fldChar w:fldCharType="separate"/>
      </w:r>
      <w:r w:rsidRPr="006D68AC">
        <w:rPr>
          <w:noProof/>
        </w:rPr>
        <w:fldChar w:fldCharType="end"/>
      </w:r>
      <w:bookmarkStart w:id="2971" w:name="_Toc160649864"/>
      <w:bookmarkStart w:id="2972" w:name="_Toc164928148"/>
      <w:bookmarkStart w:id="2973" w:name="_Toc168550007"/>
      <w:bookmarkStart w:id="2974" w:name="_Toc170118076"/>
      <w:bookmarkStart w:id="2975" w:name="_Toc209470158"/>
      <w:bookmarkStart w:id="2976" w:name="_Toc212114819"/>
      <w:bookmarkStart w:id="2977" w:name="_Toc216293443"/>
      <w:r w:rsidR="00BF1CFD" w:rsidRPr="006D68AC">
        <w:rPr>
          <w:noProof/>
          <w:lang w:eastAsia="zh-CN"/>
        </w:rPr>
        <w:t>6.3</w:t>
      </w:r>
      <w:r w:rsidR="00BF1CFD" w:rsidRPr="006D68AC">
        <w:tab/>
        <w:t>NSCE_PolicyManagement API</w:t>
      </w:r>
      <w:bookmarkEnd w:id="2557"/>
      <w:bookmarkEnd w:id="2558"/>
      <w:bookmarkEnd w:id="2559"/>
      <w:bookmarkEnd w:id="2971"/>
      <w:bookmarkEnd w:id="2972"/>
      <w:bookmarkEnd w:id="2973"/>
      <w:bookmarkEnd w:id="2974"/>
      <w:bookmarkEnd w:id="2975"/>
      <w:bookmarkEnd w:id="2976"/>
      <w:bookmarkEnd w:id="2977"/>
    </w:p>
    <w:p w14:paraId="41A8E691" w14:textId="58B9EB7E" w:rsidR="00BF1CFD" w:rsidRPr="006D68AC" w:rsidRDefault="00BF1CFD" w:rsidP="00BF1CFD">
      <w:pPr>
        <w:pStyle w:val="Heading3"/>
      </w:pPr>
      <w:bookmarkStart w:id="2978" w:name="_Toc96843412"/>
      <w:bookmarkStart w:id="2979" w:name="_Toc96844387"/>
      <w:bookmarkStart w:id="2980" w:name="_Toc100739960"/>
      <w:bookmarkStart w:id="2981" w:name="_Toc129252533"/>
      <w:bookmarkStart w:id="2982" w:name="_Toc144024232"/>
      <w:bookmarkStart w:id="2983" w:name="_Toc144459664"/>
      <w:bookmarkStart w:id="2984" w:name="_Toc151743180"/>
      <w:bookmarkStart w:id="2985" w:name="_Toc151743645"/>
      <w:bookmarkStart w:id="2986" w:name="_Toc157434642"/>
      <w:bookmarkStart w:id="2987" w:name="_Toc157436357"/>
      <w:bookmarkStart w:id="2988" w:name="_Toc157440197"/>
      <w:bookmarkStart w:id="2989" w:name="_Toc160649865"/>
      <w:bookmarkStart w:id="2990" w:name="_Toc164928149"/>
      <w:bookmarkStart w:id="2991" w:name="_Toc168550008"/>
      <w:bookmarkStart w:id="2992" w:name="_Toc170118077"/>
      <w:bookmarkStart w:id="2993" w:name="_Toc209470159"/>
      <w:bookmarkStart w:id="2994" w:name="_Toc212114820"/>
      <w:bookmarkStart w:id="2995" w:name="_Toc216293444"/>
      <w:r w:rsidRPr="006D68AC">
        <w:rPr>
          <w:noProof/>
          <w:lang w:eastAsia="zh-CN"/>
        </w:rPr>
        <w:t>6.3</w:t>
      </w:r>
      <w:r w:rsidRPr="006D68AC">
        <w:t>.1</w:t>
      </w:r>
      <w:r w:rsidRPr="006D68AC">
        <w:tab/>
        <w:t>Introduction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2996" w:name="_Toc96843413"/>
      <w:bookmarkStart w:id="2997" w:name="_Toc96844388"/>
      <w:bookmarkStart w:id="2998" w:name="_Toc100739961"/>
      <w:bookmarkStart w:id="2999" w:name="_Toc129252534"/>
      <w:bookmarkStart w:id="3000" w:name="_Toc144024233"/>
      <w:bookmarkStart w:id="3001"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Heading3"/>
      </w:pPr>
      <w:bookmarkStart w:id="3002" w:name="_Toc151743181"/>
      <w:bookmarkStart w:id="3003" w:name="_Toc151743646"/>
      <w:bookmarkStart w:id="3004" w:name="_Toc157434643"/>
      <w:bookmarkStart w:id="3005" w:name="_Toc157436358"/>
      <w:bookmarkStart w:id="3006" w:name="_Toc157440198"/>
      <w:bookmarkStart w:id="3007" w:name="_Toc160649866"/>
      <w:bookmarkStart w:id="3008" w:name="_Toc164928150"/>
      <w:bookmarkStart w:id="3009" w:name="_Toc168550009"/>
      <w:bookmarkStart w:id="3010" w:name="_Toc170118078"/>
      <w:bookmarkStart w:id="3011" w:name="_Toc209470160"/>
      <w:bookmarkStart w:id="3012" w:name="_Toc212114821"/>
      <w:bookmarkStart w:id="3013" w:name="_Toc216293445"/>
      <w:r w:rsidRPr="006D68AC">
        <w:rPr>
          <w:noProof/>
          <w:lang w:eastAsia="zh-CN"/>
        </w:rPr>
        <w:t>6.3</w:t>
      </w:r>
      <w:r w:rsidRPr="006D68AC">
        <w:t>.2</w:t>
      </w:r>
      <w:r w:rsidRPr="006D68AC">
        <w:tab/>
        <w:t>Usage of HTTP</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Heading3"/>
      </w:pPr>
      <w:bookmarkStart w:id="3014" w:name="_Toc144024234"/>
      <w:bookmarkStart w:id="3015" w:name="_Toc144459666"/>
      <w:bookmarkStart w:id="3016" w:name="_Toc151743182"/>
      <w:bookmarkStart w:id="3017" w:name="_Toc151743647"/>
      <w:bookmarkStart w:id="3018" w:name="_Toc157434644"/>
      <w:bookmarkStart w:id="3019" w:name="_Toc157436359"/>
      <w:bookmarkStart w:id="3020" w:name="_Toc157440199"/>
      <w:bookmarkStart w:id="3021" w:name="_Toc160649867"/>
      <w:bookmarkStart w:id="3022" w:name="_Toc164928151"/>
      <w:bookmarkStart w:id="3023" w:name="_Toc168550010"/>
      <w:bookmarkStart w:id="3024" w:name="_Toc170118079"/>
      <w:bookmarkStart w:id="3025" w:name="_Toc209470161"/>
      <w:bookmarkStart w:id="3026" w:name="_Toc212114822"/>
      <w:bookmarkStart w:id="3027" w:name="_Toc216293446"/>
      <w:r w:rsidRPr="006D68AC">
        <w:rPr>
          <w:noProof/>
          <w:lang w:eastAsia="zh-CN"/>
        </w:rPr>
        <w:t>6.3</w:t>
      </w:r>
      <w:r w:rsidRPr="006D68AC">
        <w:t>.3</w:t>
      </w:r>
      <w:r w:rsidRPr="006D68AC">
        <w:tab/>
        <w:t>Resources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63AF4498" w14:textId="1F0C1053" w:rsidR="00BF1CFD" w:rsidRPr="006D68AC" w:rsidRDefault="00BF1CFD" w:rsidP="00BF1CFD">
      <w:pPr>
        <w:pStyle w:val="Heading4"/>
      </w:pPr>
      <w:bookmarkStart w:id="3028" w:name="_Toc67903523"/>
      <w:bookmarkStart w:id="3029" w:name="_Toc96843415"/>
      <w:bookmarkStart w:id="3030" w:name="_Toc96844390"/>
      <w:bookmarkStart w:id="3031" w:name="_Toc100739963"/>
      <w:bookmarkStart w:id="3032" w:name="_Toc129252536"/>
      <w:bookmarkStart w:id="3033" w:name="_Toc144024235"/>
      <w:bookmarkStart w:id="3034" w:name="_Toc144459667"/>
      <w:bookmarkStart w:id="3035" w:name="_Toc151743183"/>
      <w:bookmarkStart w:id="3036" w:name="_Toc151743648"/>
      <w:bookmarkStart w:id="3037" w:name="_Toc157434645"/>
      <w:bookmarkStart w:id="3038" w:name="_Toc157436360"/>
      <w:bookmarkStart w:id="3039" w:name="_Toc157440200"/>
      <w:bookmarkStart w:id="3040" w:name="_Toc160649868"/>
      <w:bookmarkStart w:id="3041" w:name="_Toc164928152"/>
      <w:bookmarkStart w:id="3042" w:name="_Toc168550011"/>
      <w:bookmarkStart w:id="3043" w:name="_Toc170118080"/>
      <w:bookmarkStart w:id="3044" w:name="_Toc209470162"/>
      <w:bookmarkStart w:id="3045" w:name="_Toc212114823"/>
      <w:bookmarkStart w:id="3046" w:name="_Toc216293447"/>
      <w:r w:rsidRPr="006D68AC">
        <w:rPr>
          <w:noProof/>
          <w:lang w:eastAsia="zh-CN"/>
        </w:rPr>
        <w:t>6.3</w:t>
      </w:r>
      <w:r w:rsidRPr="006D68AC">
        <w:t>.3.1</w:t>
      </w:r>
      <w:r w:rsidRPr="006D68AC">
        <w:tab/>
        <w:t>Overview</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3047" w:name="_MON_1765290285"/>
    <w:bookmarkEnd w:id="3047"/>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65pt;height:354.55pt;mso-width-percent:0;mso-height-percent:0;mso-width-percent:0;mso-height-percent:0" o:ole="">
            <v:imagedata r:id="rId139" o:title=""/>
          </v:shape>
          <o:OLEObject Type="Embed" ProgID="Word.Document.8" ShapeID="_x0000_i1092" DrawAspect="Content" ObjectID="_1826906805"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3048" w:name="_Toc67903524"/>
      <w:bookmarkStart w:id="3049" w:name="_Toc96843416"/>
      <w:bookmarkStart w:id="3050" w:name="_Toc96844391"/>
      <w:bookmarkStart w:id="3051" w:name="_Toc100739964"/>
      <w:bookmarkStart w:id="3052" w:name="_Toc129252537"/>
      <w:bookmarkStart w:id="3053" w:name="_Toc144024236"/>
      <w:bookmarkStart w:id="3054" w:name="_Toc144459668"/>
      <w:bookmarkStart w:id="3055" w:name="_Toc157434646"/>
      <w:bookmarkStart w:id="3056" w:name="_Toc151743184"/>
      <w:bookmarkStart w:id="3057" w:name="_Toc151743649"/>
      <w:bookmarkStart w:id="3058" w:name="_Toc157436361"/>
      <w:bookmarkStart w:id="3059" w:name="_Toc157440201"/>
      <w:r w:rsidRPr="006D68AC">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DengXian"/>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DengXian"/>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DengXian"/>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DengXian"/>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DengXian"/>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DengXian"/>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DengXian"/>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Heading4"/>
      </w:pPr>
      <w:bookmarkStart w:id="3060" w:name="_Toc160649869"/>
      <w:bookmarkStart w:id="3061" w:name="_Toc164928153"/>
      <w:bookmarkStart w:id="3062" w:name="_Toc168550012"/>
      <w:bookmarkStart w:id="3063" w:name="_Toc170118081"/>
      <w:bookmarkStart w:id="3064" w:name="_Toc209470163"/>
      <w:bookmarkStart w:id="3065" w:name="_Toc212114824"/>
      <w:bookmarkStart w:id="3066" w:name="_Toc216293448"/>
      <w:r w:rsidRPr="006D68AC">
        <w:rPr>
          <w:noProof/>
          <w:lang w:eastAsia="zh-CN"/>
        </w:rPr>
        <w:t>6.3</w:t>
      </w:r>
      <w:r w:rsidRPr="006D68AC">
        <w:t>.3.2</w:t>
      </w:r>
      <w:r w:rsidRPr="006D68AC">
        <w:tab/>
        <w:t xml:space="preserve">Resource: </w:t>
      </w:r>
      <w:bookmarkEnd w:id="3048"/>
      <w:bookmarkEnd w:id="3049"/>
      <w:bookmarkEnd w:id="3050"/>
      <w:bookmarkEnd w:id="3051"/>
      <w:bookmarkEnd w:id="3052"/>
      <w:bookmarkEnd w:id="3053"/>
      <w:bookmarkEnd w:id="3054"/>
      <w:r w:rsidRPr="006D68AC">
        <w:t>Policies</w:t>
      </w:r>
      <w:bookmarkEnd w:id="3055"/>
      <w:bookmarkEnd w:id="3056"/>
      <w:bookmarkEnd w:id="3057"/>
      <w:bookmarkEnd w:id="3058"/>
      <w:bookmarkEnd w:id="3059"/>
      <w:bookmarkEnd w:id="3060"/>
      <w:bookmarkEnd w:id="3061"/>
      <w:bookmarkEnd w:id="3062"/>
      <w:bookmarkEnd w:id="3063"/>
      <w:bookmarkEnd w:id="3064"/>
      <w:bookmarkEnd w:id="3065"/>
      <w:bookmarkEnd w:id="3066"/>
    </w:p>
    <w:p w14:paraId="0813DEF3" w14:textId="06810A13" w:rsidR="00BF1CFD" w:rsidRPr="006D68AC" w:rsidRDefault="00BF1CFD" w:rsidP="00BF1CFD">
      <w:pPr>
        <w:pStyle w:val="Heading5"/>
      </w:pPr>
      <w:bookmarkStart w:id="3067" w:name="_Toc67903525"/>
      <w:bookmarkStart w:id="3068" w:name="_Toc96843417"/>
      <w:bookmarkStart w:id="3069" w:name="_Toc96844392"/>
      <w:bookmarkStart w:id="3070" w:name="_Toc100739965"/>
      <w:bookmarkStart w:id="3071" w:name="_Toc129252538"/>
      <w:bookmarkStart w:id="3072" w:name="_Toc144024237"/>
      <w:bookmarkStart w:id="3073" w:name="_Toc144459669"/>
      <w:bookmarkStart w:id="3074" w:name="_Toc151743185"/>
      <w:bookmarkStart w:id="3075" w:name="_Toc151743650"/>
      <w:bookmarkStart w:id="3076" w:name="_Toc157434647"/>
      <w:bookmarkStart w:id="3077" w:name="_Toc157436362"/>
      <w:bookmarkStart w:id="3078" w:name="_Toc157440202"/>
      <w:bookmarkStart w:id="3079" w:name="_Toc160649870"/>
      <w:bookmarkStart w:id="3080" w:name="_Toc164928154"/>
      <w:bookmarkStart w:id="3081" w:name="_Toc168550013"/>
      <w:bookmarkStart w:id="3082" w:name="_Toc170118082"/>
      <w:bookmarkStart w:id="3083" w:name="_Toc209470164"/>
      <w:bookmarkStart w:id="3084" w:name="_Toc212114825"/>
      <w:bookmarkStart w:id="3085" w:name="_Toc216293449"/>
      <w:r w:rsidRPr="006D68AC">
        <w:rPr>
          <w:noProof/>
          <w:lang w:eastAsia="zh-CN"/>
        </w:rPr>
        <w:t>6.3</w:t>
      </w:r>
      <w:r w:rsidRPr="006D68AC">
        <w:t>.3.2.1</w:t>
      </w:r>
      <w:r w:rsidRPr="006D68AC">
        <w:tab/>
        <w:t>Description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Heading5"/>
      </w:pPr>
      <w:bookmarkStart w:id="3086" w:name="_Toc67903526"/>
      <w:bookmarkStart w:id="3087" w:name="_Toc96843418"/>
      <w:bookmarkStart w:id="3088" w:name="_Toc96844393"/>
      <w:bookmarkStart w:id="3089" w:name="_Toc100739966"/>
      <w:bookmarkStart w:id="3090" w:name="_Toc129252539"/>
      <w:bookmarkStart w:id="3091" w:name="_Toc144024238"/>
      <w:bookmarkStart w:id="3092" w:name="_Toc144459670"/>
      <w:bookmarkStart w:id="3093" w:name="_Toc151743186"/>
      <w:bookmarkStart w:id="3094" w:name="_Toc151743651"/>
      <w:bookmarkStart w:id="3095" w:name="_Toc157434648"/>
      <w:bookmarkStart w:id="3096" w:name="_Toc157436363"/>
      <w:bookmarkStart w:id="3097" w:name="_Toc157440203"/>
      <w:bookmarkStart w:id="3098" w:name="_Toc160649871"/>
      <w:bookmarkStart w:id="3099" w:name="_Toc164928155"/>
      <w:bookmarkStart w:id="3100" w:name="_Toc168550014"/>
      <w:bookmarkStart w:id="3101" w:name="_Toc170118083"/>
      <w:bookmarkStart w:id="3102" w:name="_Toc209470165"/>
      <w:bookmarkStart w:id="3103" w:name="_Toc212114826"/>
      <w:bookmarkStart w:id="3104" w:name="_Toc216293450"/>
      <w:r w:rsidRPr="006D68AC">
        <w:rPr>
          <w:noProof/>
          <w:lang w:eastAsia="zh-CN"/>
        </w:rPr>
        <w:t>6.3</w:t>
      </w:r>
      <w:r w:rsidRPr="006D68AC">
        <w:t>.3.2.2</w:t>
      </w:r>
      <w:r w:rsidRPr="006D68AC">
        <w:tab/>
        <w:t>Resource Definition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Heading5"/>
      </w:pPr>
      <w:bookmarkStart w:id="3105" w:name="_Toc67903527"/>
      <w:bookmarkStart w:id="3106" w:name="_Toc96843419"/>
      <w:bookmarkStart w:id="3107" w:name="_Toc96844394"/>
      <w:bookmarkStart w:id="3108" w:name="_Toc100739967"/>
      <w:bookmarkStart w:id="3109" w:name="_Toc129252540"/>
      <w:bookmarkStart w:id="3110" w:name="_Toc144024239"/>
      <w:bookmarkStart w:id="3111" w:name="_Toc144459671"/>
      <w:bookmarkStart w:id="3112" w:name="_Toc151743187"/>
      <w:bookmarkStart w:id="3113" w:name="_Toc151743652"/>
      <w:bookmarkStart w:id="3114" w:name="_Toc157434649"/>
      <w:bookmarkStart w:id="3115" w:name="_Toc157436364"/>
      <w:bookmarkStart w:id="3116" w:name="_Toc157440204"/>
      <w:bookmarkStart w:id="3117" w:name="_Toc160649872"/>
      <w:bookmarkStart w:id="3118" w:name="_Toc164928156"/>
      <w:bookmarkStart w:id="3119" w:name="_Toc168550015"/>
      <w:bookmarkStart w:id="3120" w:name="_Toc170118084"/>
      <w:bookmarkStart w:id="3121" w:name="_Toc209470166"/>
      <w:bookmarkStart w:id="3122" w:name="_Toc212114827"/>
      <w:bookmarkStart w:id="3123" w:name="_Toc216293451"/>
      <w:r w:rsidRPr="006D68AC">
        <w:rPr>
          <w:noProof/>
          <w:lang w:eastAsia="zh-CN"/>
        </w:rPr>
        <w:t>6.3</w:t>
      </w:r>
      <w:r w:rsidRPr="006D68AC">
        <w:t>.3.2.3</w:t>
      </w:r>
      <w:r w:rsidRPr="006D68AC">
        <w:tab/>
        <w:t>Resource Standard Methods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0B57EF5" w14:textId="649D1AD7" w:rsidR="00BF1CFD" w:rsidRPr="006D68AC" w:rsidRDefault="00BF1CFD" w:rsidP="007E7218">
      <w:pPr>
        <w:pStyle w:val="H6"/>
      </w:pPr>
      <w:bookmarkStart w:id="3124" w:name="_Toc96843421"/>
      <w:bookmarkStart w:id="3125" w:name="_Toc96844396"/>
      <w:bookmarkStart w:id="3126" w:name="_Toc100739969"/>
      <w:bookmarkStart w:id="3127" w:name="_Toc129252542"/>
      <w:bookmarkStart w:id="3128" w:name="_Toc144024240"/>
      <w:bookmarkStart w:id="3129" w:name="_Toc144459672"/>
      <w:bookmarkStart w:id="3130" w:name="_Toc151743188"/>
      <w:bookmarkStart w:id="3131" w:name="_Toc151743653"/>
      <w:bookmarkStart w:id="3132" w:name="_Toc157434650"/>
      <w:bookmarkStart w:id="3133" w:name="_Toc157436365"/>
      <w:bookmarkStart w:id="3134" w:name="_Toc157440205"/>
      <w:bookmarkStart w:id="3135" w:name="_Toc160649873"/>
      <w:bookmarkStart w:id="3136" w:name="_Toc164928157"/>
      <w:bookmarkStart w:id="3137" w:name="_Toc168550016"/>
      <w:bookmarkStart w:id="3138" w:name="_Toc170118085"/>
      <w:bookmarkStart w:id="3139" w:name="_Toc209470167"/>
      <w:bookmarkStart w:id="3140" w:name="_Toc212114828"/>
      <w:r w:rsidRPr="006D68AC">
        <w:t>6.3.3.2.3.1</w:t>
      </w:r>
      <w:r w:rsidRPr="006D68AC">
        <w:tab/>
        <w:t>POST</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5DD4592A" w14:textId="1113F960" w:rsidR="00BF1CFD" w:rsidRPr="006D68AC" w:rsidRDefault="00BF1CFD" w:rsidP="00BF1CFD">
      <w:pPr>
        <w:rPr>
          <w:noProof/>
          <w:lang w:eastAsia="zh-CN"/>
        </w:rPr>
      </w:pPr>
      <w:bookmarkStart w:id="3141"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SimSun"/>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t>This method shall support the request data structures specified in table </w:t>
      </w:r>
      <w:r w:rsidRPr="006D68AC">
        <w:rPr>
          <w:noProof/>
          <w:lang w:eastAsia="zh-CN"/>
        </w:rPr>
        <w:t>6.3</w:t>
      </w:r>
      <w:r w:rsidRPr="006D68AC">
        <w:rPr>
          <w:rFonts w:eastAsia="SimSun"/>
        </w:rPr>
        <w:t>.3.2.3.1</w:t>
      </w:r>
      <w:r w:rsidRPr="006D68AC">
        <w:t>-2 and the response data structures and response codes specified in table </w:t>
      </w:r>
      <w:r w:rsidRPr="006D68AC">
        <w:rPr>
          <w:noProof/>
          <w:lang w:eastAsia="zh-CN"/>
        </w:rPr>
        <w:t>6.3</w:t>
      </w:r>
      <w:r w:rsidRPr="006D68AC">
        <w:rPr>
          <w:rFonts w:eastAsia="SimSun"/>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Heading5"/>
      </w:pPr>
      <w:bookmarkStart w:id="3142" w:name="_Toc96843422"/>
      <w:bookmarkStart w:id="3143" w:name="_Toc96844397"/>
      <w:bookmarkStart w:id="3144" w:name="_Toc100739970"/>
      <w:bookmarkStart w:id="3145" w:name="_Toc129252543"/>
      <w:bookmarkStart w:id="3146" w:name="_Toc144024241"/>
      <w:bookmarkStart w:id="3147" w:name="_Toc144459673"/>
      <w:bookmarkStart w:id="3148" w:name="_Toc151743189"/>
      <w:bookmarkStart w:id="3149" w:name="_Toc151743654"/>
      <w:bookmarkStart w:id="3150" w:name="_Toc157434651"/>
      <w:bookmarkStart w:id="3151" w:name="_Toc157436366"/>
      <w:bookmarkStart w:id="3152" w:name="_Toc157440206"/>
      <w:bookmarkStart w:id="3153" w:name="_Toc160649874"/>
      <w:bookmarkStart w:id="3154" w:name="_Toc164928158"/>
      <w:bookmarkStart w:id="3155" w:name="_Toc168550017"/>
      <w:bookmarkStart w:id="3156" w:name="_Toc170118086"/>
      <w:bookmarkStart w:id="3157" w:name="_Toc209470168"/>
      <w:bookmarkStart w:id="3158" w:name="_Toc212114829"/>
      <w:bookmarkStart w:id="3159" w:name="_Toc216293452"/>
      <w:r w:rsidRPr="006D68AC">
        <w:rPr>
          <w:noProof/>
          <w:lang w:eastAsia="zh-CN"/>
        </w:rPr>
        <w:t>6.3</w:t>
      </w:r>
      <w:r w:rsidRPr="006D68AC">
        <w:t>.3.2.4</w:t>
      </w:r>
      <w:r w:rsidRPr="006D68AC">
        <w:tab/>
        <w:t>Resource Custom Operations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B370B1F" w14:textId="77777777" w:rsidR="00BF1CFD" w:rsidRPr="006D68AC" w:rsidRDefault="00BF1CFD" w:rsidP="007E7218">
      <w:pPr>
        <w:pStyle w:val="H6"/>
      </w:pPr>
      <w:bookmarkStart w:id="3160" w:name="_Toc151885935"/>
      <w:bookmarkStart w:id="3161" w:name="_Toc152076000"/>
      <w:bookmarkStart w:id="3162" w:name="_Toc153793716"/>
      <w:bookmarkStart w:id="3163" w:name="_Toc157434652"/>
      <w:bookmarkStart w:id="3164" w:name="_Toc157436367"/>
      <w:bookmarkStart w:id="3165" w:name="_Toc157440207"/>
      <w:bookmarkStart w:id="3166" w:name="_Toc160649875"/>
      <w:bookmarkStart w:id="3167" w:name="_Toc164928159"/>
      <w:bookmarkStart w:id="3168" w:name="_Toc168550018"/>
      <w:bookmarkStart w:id="3169" w:name="_Toc170118087"/>
      <w:bookmarkStart w:id="3170" w:name="_Toc209470169"/>
      <w:bookmarkStart w:id="3171" w:name="_Toc212114830"/>
      <w:r w:rsidRPr="006D68AC">
        <w:t>6.3.3.2.4.1</w:t>
      </w:r>
      <w:r w:rsidRPr="006D68AC">
        <w:tab/>
        <w:t>Overview</w:t>
      </w:r>
      <w:bookmarkEnd w:id="3160"/>
      <w:bookmarkEnd w:id="3161"/>
      <w:bookmarkEnd w:id="3162"/>
      <w:bookmarkEnd w:id="3163"/>
      <w:bookmarkEnd w:id="3164"/>
      <w:bookmarkEnd w:id="3165"/>
      <w:bookmarkEnd w:id="3166"/>
      <w:bookmarkEnd w:id="3167"/>
      <w:bookmarkEnd w:id="3168"/>
      <w:bookmarkEnd w:id="3169"/>
      <w:bookmarkEnd w:id="3170"/>
      <w:bookmarkEnd w:id="3171"/>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3172" w:name="_Toc151885936"/>
      <w:bookmarkStart w:id="3173" w:name="_Toc152076001"/>
      <w:bookmarkStart w:id="3174" w:name="_Toc153793717"/>
      <w:bookmarkStart w:id="3175" w:name="_Toc157434653"/>
      <w:bookmarkStart w:id="3176" w:name="_Toc157436368"/>
      <w:bookmarkStart w:id="3177" w:name="_Toc157440208"/>
      <w:bookmarkStart w:id="3178" w:name="_Toc160649876"/>
      <w:bookmarkStart w:id="3179" w:name="_Toc164928160"/>
      <w:bookmarkStart w:id="3180" w:name="_Toc168550019"/>
      <w:bookmarkStart w:id="3181" w:name="_Toc170118088"/>
      <w:bookmarkStart w:id="3182" w:name="_Toc209470170"/>
      <w:bookmarkStart w:id="3183" w:name="_Toc212114831"/>
      <w:r w:rsidRPr="006D68AC">
        <w:t>6.3.3.2.4.2</w:t>
      </w:r>
      <w:r w:rsidRPr="006D68AC">
        <w:tab/>
        <w:t xml:space="preserve">Operation: </w:t>
      </w:r>
      <w:bookmarkEnd w:id="3172"/>
      <w:bookmarkEnd w:id="3173"/>
      <w:bookmarkEnd w:id="3174"/>
      <w:r w:rsidRPr="006D68AC">
        <w:t>Delete</w:t>
      </w:r>
      <w:bookmarkEnd w:id="3175"/>
      <w:bookmarkEnd w:id="3176"/>
      <w:bookmarkEnd w:id="3177"/>
      <w:bookmarkEnd w:id="3178"/>
      <w:bookmarkEnd w:id="3179"/>
      <w:bookmarkEnd w:id="3180"/>
      <w:bookmarkEnd w:id="3181"/>
      <w:bookmarkEnd w:id="3182"/>
      <w:bookmarkEnd w:id="3183"/>
    </w:p>
    <w:p w14:paraId="5B365A63" w14:textId="77777777" w:rsidR="00BF1CFD" w:rsidRPr="006D68AC" w:rsidRDefault="00BF1CFD" w:rsidP="007E7218">
      <w:pPr>
        <w:pStyle w:val="H6"/>
        <w:rPr>
          <w:noProof/>
        </w:rPr>
      </w:pPr>
      <w:bookmarkStart w:id="3184" w:name="_Toc157434654"/>
      <w:bookmarkStart w:id="3185" w:name="_Toc157436369"/>
      <w:bookmarkStart w:id="3186" w:name="_Toc157440209"/>
      <w:bookmarkStart w:id="3187" w:name="_Toc160649877"/>
      <w:bookmarkStart w:id="3188" w:name="_Toc170118089"/>
      <w:bookmarkStart w:id="3189" w:name="_Toc209470171"/>
      <w:bookmarkStart w:id="3190" w:name="_Toc212114832"/>
      <w:r w:rsidRPr="006D68AC">
        <w:rPr>
          <w:noProof/>
        </w:rPr>
        <w:t>6.3.3.2.4.2.1</w:t>
      </w:r>
      <w:r w:rsidRPr="006D68AC">
        <w:rPr>
          <w:noProof/>
        </w:rPr>
        <w:tab/>
        <w:t>Description</w:t>
      </w:r>
      <w:bookmarkEnd w:id="3184"/>
      <w:bookmarkEnd w:id="3185"/>
      <w:bookmarkEnd w:id="3186"/>
      <w:bookmarkEnd w:id="3187"/>
      <w:bookmarkEnd w:id="3188"/>
      <w:bookmarkEnd w:id="3189"/>
      <w:bookmarkEnd w:id="3190"/>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3191" w:name="_Toc157434655"/>
      <w:bookmarkStart w:id="3192" w:name="_Toc157436370"/>
      <w:bookmarkStart w:id="3193" w:name="_Toc157440210"/>
      <w:bookmarkStart w:id="3194" w:name="_Toc160649878"/>
      <w:bookmarkStart w:id="3195" w:name="_Toc170118090"/>
      <w:bookmarkStart w:id="3196" w:name="_Toc209470172"/>
      <w:bookmarkStart w:id="3197" w:name="_Toc212114833"/>
      <w:r w:rsidRPr="006D68AC">
        <w:rPr>
          <w:noProof/>
        </w:rPr>
        <w:t>6.3.3.2.4.2.2</w:t>
      </w:r>
      <w:r w:rsidRPr="006D68AC">
        <w:rPr>
          <w:noProof/>
        </w:rPr>
        <w:tab/>
        <w:t>Operation Definition</w:t>
      </w:r>
      <w:bookmarkEnd w:id="3191"/>
      <w:bookmarkEnd w:id="3192"/>
      <w:bookmarkEnd w:id="3193"/>
      <w:bookmarkEnd w:id="3194"/>
      <w:bookmarkEnd w:id="3195"/>
      <w:bookmarkEnd w:id="3196"/>
      <w:bookmarkEnd w:id="3197"/>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Heading4"/>
      </w:pPr>
      <w:bookmarkStart w:id="3198" w:name="_Toc67903529"/>
      <w:bookmarkStart w:id="3199" w:name="_Toc96843423"/>
      <w:bookmarkStart w:id="3200" w:name="_Toc96844398"/>
      <w:bookmarkStart w:id="3201" w:name="_Toc100739971"/>
      <w:bookmarkStart w:id="3202" w:name="_Toc129252544"/>
      <w:bookmarkStart w:id="3203" w:name="_Toc144024242"/>
      <w:bookmarkStart w:id="3204" w:name="_Toc144459674"/>
      <w:bookmarkStart w:id="3205" w:name="_Toc157434656"/>
      <w:bookmarkStart w:id="3206" w:name="_Toc151743190"/>
      <w:bookmarkStart w:id="3207" w:name="_Toc151743655"/>
      <w:bookmarkStart w:id="3208" w:name="_Toc157436371"/>
      <w:bookmarkStart w:id="3209" w:name="_Toc157440211"/>
      <w:bookmarkStart w:id="3210" w:name="_Toc160649879"/>
      <w:bookmarkStart w:id="3211" w:name="_Toc164928161"/>
      <w:bookmarkStart w:id="3212" w:name="_Toc168550020"/>
      <w:bookmarkStart w:id="3213" w:name="_Toc170118091"/>
      <w:bookmarkStart w:id="3214" w:name="_Toc209470173"/>
      <w:bookmarkStart w:id="3215" w:name="_Toc212114834"/>
      <w:bookmarkStart w:id="3216" w:name="_Toc216293453"/>
      <w:r w:rsidRPr="006D68AC">
        <w:rPr>
          <w:noProof/>
          <w:lang w:eastAsia="zh-CN"/>
        </w:rPr>
        <w:t>6.3</w:t>
      </w:r>
      <w:r w:rsidRPr="006D68AC">
        <w:t>.3.3</w:t>
      </w:r>
      <w:r w:rsidRPr="006D68AC">
        <w:tab/>
        <w:t xml:space="preserve">Resource: </w:t>
      </w:r>
      <w:bookmarkEnd w:id="3198"/>
      <w:bookmarkEnd w:id="3199"/>
      <w:bookmarkEnd w:id="3200"/>
      <w:bookmarkEnd w:id="3201"/>
      <w:bookmarkEnd w:id="3202"/>
      <w:r w:rsidRPr="006D68AC">
        <w:t xml:space="preserve">Individual </w:t>
      </w:r>
      <w:bookmarkEnd w:id="3203"/>
      <w:bookmarkEnd w:id="3204"/>
      <w:r w:rsidRPr="006D68AC">
        <w:t>Policy</w:t>
      </w:r>
      <w:bookmarkEnd w:id="3205"/>
      <w:bookmarkEnd w:id="3206"/>
      <w:bookmarkEnd w:id="3207"/>
      <w:bookmarkEnd w:id="3208"/>
      <w:bookmarkEnd w:id="3209"/>
      <w:bookmarkEnd w:id="3210"/>
      <w:bookmarkEnd w:id="3211"/>
      <w:bookmarkEnd w:id="3212"/>
      <w:bookmarkEnd w:id="3213"/>
      <w:bookmarkEnd w:id="3214"/>
      <w:bookmarkEnd w:id="3215"/>
      <w:bookmarkEnd w:id="3216"/>
    </w:p>
    <w:p w14:paraId="2D6EE2F0" w14:textId="3E9DE5BE" w:rsidR="00BF1CFD" w:rsidRPr="006D68AC" w:rsidRDefault="00BF1CFD" w:rsidP="00BF1CFD">
      <w:pPr>
        <w:pStyle w:val="Heading5"/>
      </w:pPr>
      <w:bookmarkStart w:id="3217" w:name="_Toc96843424"/>
      <w:bookmarkStart w:id="3218" w:name="_Toc96844399"/>
      <w:bookmarkStart w:id="3219" w:name="_Toc100739972"/>
      <w:bookmarkStart w:id="3220" w:name="_Toc129252545"/>
      <w:bookmarkStart w:id="3221" w:name="_Toc144024243"/>
      <w:bookmarkStart w:id="3222" w:name="_Toc144459675"/>
      <w:bookmarkStart w:id="3223" w:name="_Toc151743191"/>
      <w:bookmarkStart w:id="3224" w:name="_Toc151743656"/>
      <w:bookmarkStart w:id="3225" w:name="_Toc157434657"/>
      <w:bookmarkStart w:id="3226" w:name="_Toc157436372"/>
      <w:bookmarkStart w:id="3227" w:name="_Toc157440212"/>
      <w:bookmarkStart w:id="3228" w:name="_Toc160649880"/>
      <w:bookmarkStart w:id="3229" w:name="_Toc164928162"/>
      <w:bookmarkStart w:id="3230" w:name="_Toc168550021"/>
      <w:bookmarkStart w:id="3231" w:name="_Toc170118092"/>
      <w:bookmarkStart w:id="3232" w:name="_Toc209470174"/>
      <w:bookmarkStart w:id="3233" w:name="_Toc212114835"/>
      <w:bookmarkStart w:id="3234" w:name="_Toc216293454"/>
      <w:r w:rsidRPr="006D68AC">
        <w:rPr>
          <w:noProof/>
          <w:lang w:eastAsia="zh-CN"/>
        </w:rPr>
        <w:t>6.3</w:t>
      </w:r>
      <w:r w:rsidRPr="006D68AC">
        <w:t>.3.3.1</w:t>
      </w:r>
      <w:r w:rsidRPr="006D68AC">
        <w:tab/>
        <w:t>Description</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Heading5"/>
      </w:pPr>
      <w:bookmarkStart w:id="3235" w:name="_Toc96843425"/>
      <w:bookmarkStart w:id="3236" w:name="_Toc96844400"/>
      <w:bookmarkStart w:id="3237" w:name="_Toc100739973"/>
      <w:bookmarkStart w:id="3238" w:name="_Toc129252546"/>
      <w:bookmarkStart w:id="3239" w:name="_Toc144024244"/>
      <w:bookmarkStart w:id="3240" w:name="_Toc144459676"/>
      <w:bookmarkStart w:id="3241" w:name="_Toc151743192"/>
      <w:bookmarkStart w:id="3242" w:name="_Toc151743657"/>
      <w:bookmarkStart w:id="3243" w:name="_Toc157434658"/>
      <w:bookmarkStart w:id="3244" w:name="_Toc157436373"/>
      <w:bookmarkStart w:id="3245" w:name="_Toc157440213"/>
      <w:bookmarkStart w:id="3246" w:name="_Toc160649881"/>
      <w:bookmarkStart w:id="3247" w:name="_Toc164928163"/>
      <w:bookmarkStart w:id="3248" w:name="_Toc168550022"/>
      <w:bookmarkStart w:id="3249" w:name="_Toc170118093"/>
      <w:bookmarkStart w:id="3250" w:name="_Toc209470175"/>
      <w:bookmarkStart w:id="3251" w:name="_Toc212114836"/>
      <w:bookmarkStart w:id="3252" w:name="_Toc216293455"/>
      <w:r w:rsidRPr="006D68AC">
        <w:rPr>
          <w:noProof/>
          <w:lang w:eastAsia="zh-CN"/>
        </w:rPr>
        <w:t>6.3</w:t>
      </w:r>
      <w:r w:rsidRPr="006D68AC">
        <w:t>.3.3.2</w:t>
      </w:r>
      <w:r w:rsidRPr="006D68AC">
        <w:tab/>
        <w:t>Resource Definition</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Heading5"/>
      </w:pPr>
      <w:bookmarkStart w:id="3253" w:name="_Toc96843426"/>
      <w:bookmarkStart w:id="3254" w:name="_Toc96844401"/>
      <w:bookmarkStart w:id="3255" w:name="_Toc100739974"/>
      <w:bookmarkStart w:id="3256" w:name="_Toc129252547"/>
      <w:bookmarkStart w:id="3257" w:name="_Toc144024245"/>
      <w:bookmarkStart w:id="3258" w:name="_Toc144459677"/>
      <w:bookmarkStart w:id="3259" w:name="_Toc151743193"/>
      <w:bookmarkStart w:id="3260" w:name="_Toc151743658"/>
      <w:bookmarkStart w:id="3261" w:name="_Toc157434659"/>
      <w:bookmarkStart w:id="3262" w:name="_Toc157436374"/>
      <w:bookmarkStart w:id="3263" w:name="_Toc157440214"/>
      <w:bookmarkStart w:id="3264" w:name="_Toc160649882"/>
      <w:bookmarkStart w:id="3265" w:name="_Toc164928164"/>
      <w:bookmarkStart w:id="3266" w:name="_Toc168550023"/>
      <w:bookmarkStart w:id="3267" w:name="_Toc170118094"/>
      <w:bookmarkStart w:id="3268" w:name="_Toc209470176"/>
      <w:bookmarkStart w:id="3269" w:name="_Toc212114837"/>
      <w:bookmarkStart w:id="3270" w:name="_Toc216293456"/>
      <w:r w:rsidRPr="006D68AC">
        <w:rPr>
          <w:noProof/>
          <w:lang w:eastAsia="zh-CN"/>
        </w:rPr>
        <w:t>6.3</w:t>
      </w:r>
      <w:r w:rsidRPr="006D68AC">
        <w:t>.3.3.3</w:t>
      </w:r>
      <w:r w:rsidRPr="006D68AC">
        <w:tab/>
        <w:t>Resource Standard Methods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0016639" w14:textId="7004FE22" w:rsidR="00BF1CFD" w:rsidRPr="006D68AC" w:rsidRDefault="00BF1CFD" w:rsidP="007E7218">
      <w:pPr>
        <w:pStyle w:val="H6"/>
      </w:pPr>
      <w:bookmarkStart w:id="3271" w:name="_Toc96843427"/>
      <w:bookmarkStart w:id="3272" w:name="_Toc96844402"/>
      <w:bookmarkStart w:id="3273" w:name="_Toc100739975"/>
      <w:bookmarkStart w:id="3274" w:name="_Toc129252548"/>
      <w:bookmarkStart w:id="3275" w:name="_Toc144024246"/>
      <w:bookmarkStart w:id="3276" w:name="_Toc144459678"/>
      <w:bookmarkStart w:id="3277" w:name="_Toc151743194"/>
      <w:bookmarkStart w:id="3278" w:name="_Toc151743659"/>
      <w:bookmarkStart w:id="3279" w:name="_Toc157434660"/>
      <w:bookmarkStart w:id="3280" w:name="_Toc157436375"/>
      <w:bookmarkStart w:id="3281" w:name="_Toc157440215"/>
      <w:bookmarkStart w:id="3282" w:name="_Toc160649883"/>
      <w:bookmarkStart w:id="3283" w:name="_Toc164928165"/>
      <w:bookmarkStart w:id="3284" w:name="_Toc168550024"/>
      <w:bookmarkStart w:id="3285" w:name="_Toc170118095"/>
      <w:bookmarkStart w:id="3286" w:name="_Toc209470177"/>
      <w:bookmarkStart w:id="3287" w:name="_Toc212114838"/>
      <w:r w:rsidRPr="006D68AC">
        <w:t>6.3.3.3.3.1</w:t>
      </w:r>
      <w:r w:rsidRPr="006D68AC">
        <w:tab/>
        <w:t>GET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3288" w:name="_Toc96843428"/>
      <w:bookmarkStart w:id="3289" w:name="_Toc96844403"/>
      <w:bookmarkStart w:id="3290" w:name="_Toc100739976"/>
      <w:bookmarkStart w:id="3291" w:name="_Toc129252549"/>
      <w:bookmarkStart w:id="3292" w:name="_Toc144024247"/>
      <w:bookmarkStart w:id="3293" w:name="_Toc144459679"/>
      <w:bookmarkStart w:id="3294" w:name="_Toc151743195"/>
      <w:bookmarkStart w:id="3295" w:name="_Toc151743660"/>
      <w:bookmarkStart w:id="3296" w:name="_Toc157434661"/>
      <w:bookmarkStart w:id="3297" w:name="_Toc157436376"/>
      <w:bookmarkStart w:id="3298" w:name="_Toc157440216"/>
      <w:bookmarkStart w:id="3299" w:name="_Toc160649884"/>
      <w:bookmarkStart w:id="3300" w:name="_Toc164928166"/>
      <w:bookmarkStart w:id="3301" w:name="_Toc168550025"/>
      <w:bookmarkStart w:id="3302" w:name="_Toc170118096"/>
      <w:bookmarkStart w:id="3303" w:name="_Toc209470178"/>
      <w:bookmarkStart w:id="3304" w:name="_Toc212114839"/>
      <w:r w:rsidRPr="006D68AC">
        <w:t>6.3.3.3.3.2</w:t>
      </w:r>
      <w:r w:rsidRPr="006D68AC">
        <w:tab/>
        <w:t>PUT</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3305" w:name="_Toc144024248"/>
      <w:bookmarkStart w:id="3306" w:name="_Toc144459680"/>
      <w:bookmarkStart w:id="3307" w:name="_Toc151743196"/>
      <w:bookmarkStart w:id="3308" w:name="_Toc151743661"/>
      <w:bookmarkStart w:id="3309" w:name="_Toc157434662"/>
      <w:bookmarkStart w:id="3310" w:name="_Toc157436377"/>
      <w:bookmarkStart w:id="3311" w:name="_Toc157440217"/>
      <w:bookmarkStart w:id="3312" w:name="_Toc160649885"/>
      <w:bookmarkStart w:id="3313" w:name="_Toc164928167"/>
      <w:bookmarkStart w:id="3314" w:name="_Toc168550026"/>
      <w:bookmarkStart w:id="3315" w:name="_Toc170118097"/>
      <w:bookmarkStart w:id="3316" w:name="_Toc209470179"/>
      <w:bookmarkStart w:id="3317" w:name="_Toc212114840"/>
      <w:bookmarkStart w:id="3318" w:name="_Toc96843429"/>
      <w:bookmarkStart w:id="3319" w:name="_Toc96844404"/>
      <w:bookmarkStart w:id="3320" w:name="_Toc100739977"/>
      <w:bookmarkStart w:id="3321" w:name="_Toc129252550"/>
      <w:r w:rsidRPr="006D68AC">
        <w:t>6.3.3.3.3.3</w:t>
      </w:r>
      <w:r w:rsidRPr="006D68AC">
        <w:tab/>
        <w:t>PATCH</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Heading5"/>
      </w:pPr>
      <w:bookmarkStart w:id="3322" w:name="_Toc96843430"/>
      <w:bookmarkStart w:id="3323" w:name="_Toc96844405"/>
      <w:bookmarkStart w:id="3324" w:name="_Toc100739978"/>
      <w:bookmarkStart w:id="3325" w:name="_Toc129252551"/>
      <w:bookmarkStart w:id="3326" w:name="_Toc144024250"/>
      <w:bookmarkStart w:id="3327" w:name="_Toc144459682"/>
      <w:bookmarkStart w:id="3328" w:name="_Toc151743198"/>
      <w:bookmarkStart w:id="3329" w:name="_Toc151743663"/>
      <w:bookmarkStart w:id="3330" w:name="_Toc157434663"/>
      <w:bookmarkStart w:id="3331" w:name="_Toc157436378"/>
      <w:bookmarkStart w:id="3332" w:name="_Toc157440218"/>
      <w:bookmarkStart w:id="3333" w:name="_Toc160649886"/>
      <w:bookmarkStart w:id="3334" w:name="_Toc164928168"/>
      <w:bookmarkStart w:id="3335" w:name="_Toc168550027"/>
      <w:bookmarkStart w:id="3336" w:name="_Toc170118098"/>
      <w:bookmarkStart w:id="3337" w:name="_Toc209470180"/>
      <w:bookmarkStart w:id="3338" w:name="_Toc212114841"/>
      <w:bookmarkStart w:id="3339" w:name="_Toc216293457"/>
      <w:bookmarkEnd w:id="3318"/>
      <w:bookmarkEnd w:id="3319"/>
      <w:bookmarkEnd w:id="3320"/>
      <w:bookmarkEnd w:id="3321"/>
      <w:r w:rsidRPr="006D68AC">
        <w:rPr>
          <w:noProof/>
          <w:lang w:eastAsia="zh-CN"/>
        </w:rPr>
        <w:t>6.3</w:t>
      </w:r>
      <w:r w:rsidRPr="006D68AC">
        <w:t>.3.3.4</w:t>
      </w:r>
      <w:r w:rsidRPr="006D68AC">
        <w:tab/>
        <w:t>Resource Custom Operations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Heading4"/>
      </w:pPr>
      <w:bookmarkStart w:id="3340" w:name="_Toc151743199"/>
      <w:bookmarkStart w:id="3341" w:name="_Toc151743664"/>
      <w:bookmarkStart w:id="3342" w:name="_Toc157434664"/>
      <w:bookmarkStart w:id="3343" w:name="_Toc157436379"/>
      <w:bookmarkStart w:id="3344" w:name="_Toc157440219"/>
      <w:bookmarkStart w:id="3345" w:name="_Toc160649887"/>
      <w:bookmarkStart w:id="3346" w:name="_Toc164928169"/>
      <w:bookmarkStart w:id="3347" w:name="_Toc168550028"/>
      <w:bookmarkStart w:id="3348" w:name="_Toc170118099"/>
      <w:bookmarkStart w:id="3349" w:name="_Toc209470181"/>
      <w:bookmarkStart w:id="3350" w:name="_Toc212114842"/>
      <w:bookmarkStart w:id="3351" w:name="_Toc93679383"/>
      <w:bookmarkStart w:id="3352" w:name="_Toc96843431"/>
      <w:bookmarkStart w:id="3353" w:name="_Toc96844406"/>
      <w:bookmarkStart w:id="3354" w:name="_Toc100739979"/>
      <w:bookmarkStart w:id="3355" w:name="_Toc129252552"/>
      <w:bookmarkStart w:id="3356" w:name="_Toc144024257"/>
      <w:bookmarkStart w:id="3357" w:name="_Toc144459689"/>
      <w:bookmarkStart w:id="3358" w:name="_Toc216293458"/>
      <w:r w:rsidRPr="006D68AC">
        <w:rPr>
          <w:noProof/>
          <w:lang w:eastAsia="zh-CN"/>
        </w:rPr>
        <w:t>6.3</w:t>
      </w:r>
      <w:r w:rsidRPr="006D68AC">
        <w:t>.3.4</w:t>
      </w:r>
      <w:r w:rsidRPr="006D68AC">
        <w:tab/>
        <w:t>Resource: Policy Usage</w:t>
      </w:r>
      <w:r w:rsidRPr="006D68AC">
        <w:rPr>
          <w:rFonts w:eastAsia="DengXian"/>
        </w:rPr>
        <w:t xml:space="preserve"> Subscriptions</w:t>
      </w:r>
      <w:bookmarkEnd w:id="3340"/>
      <w:bookmarkEnd w:id="3341"/>
      <w:bookmarkEnd w:id="3342"/>
      <w:bookmarkEnd w:id="3343"/>
      <w:bookmarkEnd w:id="3344"/>
      <w:bookmarkEnd w:id="3345"/>
      <w:bookmarkEnd w:id="3346"/>
      <w:bookmarkEnd w:id="3347"/>
      <w:bookmarkEnd w:id="3348"/>
      <w:bookmarkEnd w:id="3349"/>
      <w:bookmarkEnd w:id="3350"/>
      <w:bookmarkEnd w:id="3358"/>
    </w:p>
    <w:p w14:paraId="2FDF34CF" w14:textId="5C2E87E0" w:rsidR="00BF1CFD" w:rsidRPr="006D68AC" w:rsidRDefault="00BF1CFD" w:rsidP="00BF1CFD">
      <w:pPr>
        <w:pStyle w:val="Heading5"/>
      </w:pPr>
      <w:bookmarkStart w:id="3359" w:name="_Toc151743200"/>
      <w:bookmarkStart w:id="3360" w:name="_Toc151743665"/>
      <w:bookmarkStart w:id="3361" w:name="_Toc157434665"/>
      <w:bookmarkStart w:id="3362" w:name="_Toc157436380"/>
      <w:bookmarkStart w:id="3363" w:name="_Toc157440220"/>
      <w:bookmarkStart w:id="3364" w:name="_Toc160649888"/>
      <w:bookmarkStart w:id="3365" w:name="_Toc164928170"/>
      <w:bookmarkStart w:id="3366" w:name="_Toc168550029"/>
      <w:bookmarkStart w:id="3367" w:name="_Toc170118100"/>
      <w:bookmarkStart w:id="3368" w:name="_Toc209470182"/>
      <w:bookmarkStart w:id="3369" w:name="_Toc212114843"/>
      <w:bookmarkStart w:id="3370" w:name="_Toc216293459"/>
      <w:r w:rsidRPr="006D68AC">
        <w:rPr>
          <w:noProof/>
          <w:lang w:eastAsia="zh-CN"/>
        </w:rPr>
        <w:t>6.3</w:t>
      </w:r>
      <w:r w:rsidRPr="006D68AC">
        <w:t>.3.4.1</w:t>
      </w:r>
      <w:r w:rsidRPr="006D68AC">
        <w:tab/>
        <w:t>Description</w:t>
      </w:r>
      <w:bookmarkEnd w:id="3359"/>
      <w:bookmarkEnd w:id="3360"/>
      <w:bookmarkEnd w:id="3361"/>
      <w:bookmarkEnd w:id="3362"/>
      <w:bookmarkEnd w:id="3363"/>
      <w:bookmarkEnd w:id="3364"/>
      <w:bookmarkEnd w:id="3365"/>
      <w:bookmarkEnd w:id="3366"/>
      <w:bookmarkEnd w:id="3367"/>
      <w:bookmarkEnd w:id="3368"/>
      <w:bookmarkEnd w:id="3369"/>
      <w:bookmarkEnd w:id="3370"/>
    </w:p>
    <w:p w14:paraId="20F9BFF8" w14:textId="77777777" w:rsidR="00BF1CFD" w:rsidRPr="006D68AC" w:rsidRDefault="00BF1CFD" w:rsidP="00BF1CFD">
      <w:r w:rsidRPr="006D68AC">
        <w:t>This resource represents the collection of Policy Usage</w:t>
      </w:r>
      <w:r w:rsidRPr="006D68AC">
        <w:rPr>
          <w:rFonts w:eastAsia="DengXian"/>
        </w:rPr>
        <w:t xml:space="preserve"> Subscriptions</w:t>
      </w:r>
      <w:r w:rsidRPr="006D68AC">
        <w:t xml:space="preserve"> managed by the NSCE Server.</w:t>
      </w:r>
    </w:p>
    <w:p w14:paraId="28464D9C" w14:textId="001F94B7" w:rsidR="00BF1CFD" w:rsidRPr="006D68AC" w:rsidRDefault="00BF1CFD" w:rsidP="00BF1CFD">
      <w:pPr>
        <w:pStyle w:val="Heading5"/>
      </w:pPr>
      <w:bookmarkStart w:id="3371" w:name="_Toc151743201"/>
      <w:bookmarkStart w:id="3372" w:name="_Toc151743666"/>
      <w:bookmarkStart w:id="3373" w:name="_Toc157434666"/>
      <w:bookmarkStart w:id="3374" w:name="_Toc157436381"/>
      <w:bookmarkStart w:id="3375" w:name="_Toc157440221"/>
      <w:bookmarkStart w:id="3376" w:name="_Toc160649889"/>
      <w:bookmarkStart w:id="3377" w:name="_Toc164928171"/>
      <w:bookmarkStart w:id="3378" w:name="_Toc168550030"/>
      <w:bookmarkStart w:id="3379" w:name="_Toc170118101"/>
      <w:bookmarkStart w:id="3380" w:name="_Toc209470183"/>
      <w:bookmarkStart w:id="3381" w:name="_Toc212114844"/>
      <w:bookmarkStart w:id="3382" w:name="_Toc216293460"/>
      <w:r w:rsidRPr="006D68AC">
        <w:rPr>
          <w:noProof/>
          <w:lang w:eastAsia="zh-CN"/>
        </w:rPr>
        <w:t>6.3</w:t>
      </w:r>
      <w:r w:rsidRPr="006D68AC">
        <w:t>.3.4.2</w:t>
      </w:r>
      <w:r w:rsidRPr="006D68AC">
        <w:tab/>
        <w:t>Resource Definition</w:t>
      </w:r>
      <w:bookmarkEnd w:id="3371"/>
      <w:bookmarkEnd w:id="3372"/>
      <w:bookmarkEnd w:id="3373"/>
      <w:bookmarkEnd w:id="3374"/>
      <w:bookmarkEnd w:id="3375"/>
      <w:bookmarkEnd w:id="3376"/>
      <w:bookmarkEnd w:id="3377"/>
      <w:bookmarkEnd w:id="3378"/>
      <w:bookmarkEnd w:id="3379"/>
      <w:bookmarkEnd w:id="3380"/>
      <w:bookmarkEnd w:id="3381"/>
      <w:bookmarkEnd w:id="338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Heading5"/>
      </w:pPr>
      <w:bookmarkStart w:id="3383" w:name="_Toc151743202"/>
      <w:bookmarkStart w:id="3384" w:name="_Toc151743667"/>
      <w:bookmarkStart w:id="3385" w:name="_Toc157434667"/>
      <w:bookmarkStart w:id="3386" w:name="_Toc157436382"/>
      <w:bookmarkStart w:id="3387" w:name="_Toc157440222"/>
      <w:bookmarkStart w:id="3388" w:name="_Toc160649890"/>
      <w:bookmarkStart w:id="3389" w:name="_Toc164928172"/>
      <w:bookmarkStart w:id="3390" w:name="_Toc168550031"/>
      <w:bookmarkStart w:id="3391" w:name="_Toc170118102"/>
      <w:bookmarkStart w:id="3392" w:name="_Toc209470184"/>
      <w:bookmarkStart w:id="3393" w:name="_Toc212114845"/>
      <w:bookmarkStart w:id="3394" w:name="_Toc216293461"/>
      <w:r w:rsidRPr="006D68AC">
        <w:rPr>
          <w:noProof/>
          <w:lang w:eastAsia="zh-CN"/>
        </w:rPr>
        <w:t>6.3</w:t>
      </w:r>
      <w:r w:rsidRPr="006D68AC">
        <w:t>.3.4.3</w:t>
      </w:r>
      <w:r w:rsidRPr="006D68AC">
        <w:tab/>
        <w:t>Resource Standard Methods</w:t>
      </w:r>
      <w:bookmarkEnd w:id="3383"/>
      <w:bookmarkEnd w:id="3384"/>
      <w:bookmarkEnd w:id="3385"/>
      <w:bookmarkEnd w:id="3386"/>
      <w:bookmarkEnd w:id="3387"/>
      <w:bookmarkEnd w:id="3388"/>
      <w:bookmarkEnd w:id="3389"/>
      <w:bookmarkEnd w:id="3390"/>
      <w:bookmarkEnd w:id="3391"/>
      <w:bookmarkEnd w:id="3392"/>
      <w:bookmarkEnd w:id="3393"/>
      <w:bookmarkEnd w:id="3394"/>
    </w:p>
    <w:p w14:paraId="78BFFE1F" w14:textId="351293DA" w:rsidR="00BF1CFD" w:rsidRPr="006D68AC" w:rsidRDefault="00BF1CFD" w:rsidP="007E7218">
      <w:pPr>
        <w:pStyle w:val="H6"/>
      </w:pPr>
      <w:bookmarkStart w:id="3395" w:name="_Toc151743203"/>
      <w:bookmarkStart w:id="3396" w:name="_Toc151743668"/>
      <w:bookmarkStart w:id="3397" w:name="_Toc157434668"/>
      <w:bookmarkStart w:id="3398" w:name="_Toc157436383"/>
      <w:bookmarkStart w:id="3399" w:name="_Toc157440223"/>
      <w:bookmarkStart w:id="3400" w:name="_Toc160649891"/>
      <w:bookmarkStart w:id="3401" w:name="_Toc164928173"/>
      <w:bookmarkStart w:id="3402" w:name="_Toc168550032"/>
      <w:bookmarkStart w:id="3403" w:name="_Toc170118103"/>
      <w:bookmarkStart w:id="3404" w:name="_Toc209470185"/>
      <w:bookmarkStart w:id="3405" w:name="_Toc212114846"/>
      <w:r w:rsidRPr="006D68AC">
        <w:t>6.3.3.4.3.2</w:t>
      </w:r>
      <w:r w:rsidRPr="006D68AC">
        <w:tab/>
        <w:t>POST</w:t>
      </w:r>
      <w:bookmarkEnd w:id="3395"/>
      <w:bookmarkEnd w:id="3396"/>
      <w:bookmarkEnd w:id="3397"/>
      <w:bookmarkEnd w:id="3398"/>
      <w:bookmarkEnd w:id="3399"/>
      <w:bookmarkEnd w:id="3400"/>
      <w:bookmarkEnd w:id="3401"/>
      <w:bookmarkEnd w:id="3402"/>
      <w:bookmarkEnd w:id="3403"/>
      <w:bookmarkEnd w:id="3404"/>
      <w:bookmarkEnd w:id="3405"/>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DengXian"/>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DengXian"/>
              </w:rPr>
              <w:t xml:space="preserve"> Subscription</w:t>
            </w:r>
            <w:r w:rsidRPr="006D68AC">
              <w:t xml:space="preserve"> is successfully created and a representation of the created "Individual Policy Usage</w:t>
            </w:r>
            <w:r w:rsidRPr="006D68AC">
              <w:rPr>
                <w:rFonts w:eastAsia="DengXian"/>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Heading5"/>
      </w:pPr>
      <w:bookmarkStart w:id="3406" w:name="_Toc151743204"/>
      <w:bookmarkStart w:id="3407" w:name="_Toc151743669"/>
      <w:bookmarkStart w:id="3408" w:name="_Toc157434669"/>
      <w:bookmarkStart w:id="3409" w:name="_Toc157436384"/>
      <w:bookmarkStart w:id="3410" w:name="_Toc157440224"/>
      <w:bookmarkStart w:id="3411" w:name="_Toc160649892"/>
      <w:bookmarkStart w:id="3412" w:name="_Toc164928174"/>
      <w:bookmarkStart w:id="3413" w:name="_Toc168550033"/>
      <w:bookmarkStart w:id="3414" w:name="_Toc170118104"/>
      <w:bookmarkStart w:id="3415" w:name="_Toc209470186"/>
      <w:bookmarkStart w:id="3416" w:name="_Toc212114847"/>
      <w:bookmarkStart w:id="3417" w:name="_Toc216293462"/>
      <w:r w:rsidRPr="006D68AC">
        <w:rPr>
          <w:noProof/>
          <w:lang w:eastAsia="zh-CN"/>
        </w:rPr>
        <w:t>6.3</w:t>
      </w:r>
      <w:r w:rsidRPr="006D68AC">
        <w:t>.3.4.4</w:t>
      </w:r>
      <w:r w:rsidRPr="006D68AC">
        <w:tab/>
        <w:t>Resource Custom Operations</w:t>
      </w:r>
      <w:bookmarkEnd w:id="3406"/>
      <w:bookmarkEnd w:id="3407"/>
      <w:bookmarkEnd w:id="3408"/>
      <w:bookmarkEnd w:id="3409"/>
      <w:bookmarkEnd w:id="3410"/>
      <w:bookmarkEnd w:id="3411"/>
      <w:bookmarkEnd w:id="3412"/>
      <w:bookmarkEnd w:id="3413"/>
      <w:bookmarkEnd w:id="3414"/>
      <w:bookmarkEnd w:id="3415"/>
      <w:bookmarkEnd w:id="3416"/>
      <w:bookmarkEnd w:id="3417"/>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Heading4"/>
      </w:pPr>
      <w:bookmarkStart w:id="3418" w:name="_Toc151743205"/>
      <w:bookmarkStart w:id="3419" w:name="_Toc151743670"/>
      <w:bookmarkStart w:id="3420" w:name="_Toc157434670"/>
      <w:bookmarkStart w:id="3421" w:name="_Toc157436385"/>
      <w:bookmarkStart w:id="3422" w:name="_Toc157440225"/>
      <w:bookmarkStart w:id="3423" w:name="_Toc160649893"/>
      <w:bookmarkStart w:id="3424" w:name="_Toc164928175"/>
      <w:bookmarkStart w:id="3425" w:name="_Toc168550034"/>
      <w:bookmarkStart w:id="3426" w:name="_Toc170118105"/>
      <w:bookmarkStart w:id="3427" w:name="_Toc209470187"/>
      <w:bookmarkStart w:id="3428" w:name="_Toc212114848"/>
      <w:bookmarkStart w:id="3429" w:name="_Toc216293463"/>
      <w:r w:rsidRPr="006D68AC">
        <w:rPr>
          <w:noProof/>
          <w:lang w:eastAsia="zh-CN"/>
        </w:rPr>
        <w:t>6.3</w:t>
      </w:r>
      <w:r w:rsidRPr="006D68AC">
        <w:t>.3.5</w:t>
      </w:r>
      <w:r w:rsidRPr="006D68AC">
        <w:tab/>
        <w:t>Resource: Individual Policy Usage</w:t>
      </w:r>
      <w:r w:rsidRPr="006D68AC">
        <w:rPr>
          <w:rFonts w:eastAsia="DengXian"/>
        </w:rPr>
        <w:t xml:space="preserve"> Subscription</w:t>
      </w:r>
      <w:bookmarkEnd w:id="3418"/>
      <w:bookmarkEnd w:id="3419"/>
      <w:bookmarkEnd w:id="3420"/>
      <w:bookmarkEnd w:id="3421"/>
      <w:bookmarkEnd w:id="3422"/>
      <w:bookmarkEnd w:id="3423"/>
      <w:bookmarkEnd w:id="3424"/>
      <w:bookmarkEnd w:id="3425"/>
      <w:bookmarkEnd w:id="3426"/>
      <w:bookmarkEnd w:id="3427"/>
      <w:bookmarkEnd w:id="3428"/>
      <w:bookmarkEnd w:id="3429"/>
    </w:p>
    <w:p w14:paraId="2F5F180F" w14:textId="646EC4E8" w:rsidR="00BF1CFD" w:rsidRPr="006D68AC" w:rsidRDefault="00BF1CFD" w:rsidP="00BF1CFD">
      <w:pPr>
        <w:pStyle w:val="Heading5"/>
      </w:pPr>
      <w:bookmarkStart w:id="3430" w:name="_Toc151743206"/>
      <w:bookmarkStart w:id="3431" w:name="_Toc151743671"/>
      <w:bookmarkStart w:id="3432" w:name="_Toc157434671"/>
      <w:bookmarkStart w:id="3433" w:name="_Toc157436386"/>
      <w:bookmarkStart w:id="3434" w:name="_Toc157440226"/>
      <w:bookmarkStart w:id="3435" w:name="_Toc160649894"/>
      <w:bookmarkStart w:id="3436" w:name="_Toc164928176"/>
      <w:bookmarkStart w:id="3437" w:name="_Toc168550035"/>
      <w:bookmarkStart w:id="3438" w:name="_Toc170118106"/>
      <w:bookmarkStart w:id="3439" w:name="_Toc209470188"/>
      <w:bookmarkStart w:id="3440" w:name="_Toc212114849"/>
      <w:bookmarkStart w:id="3441" w:name="_Toc216293464"/>
      <w:r w:rsidRPr="006D68AC">
        <w:rPr>
          <w:noProof/>
          <w:lang w:eastAsia="zh-CN"/>
        </w:rPr>
        <w:t>6.3</w:t>
      </w:r>
      <w:r w:rsidRPr="006D68AC">
        <w:t>.3.5.1</w:t>
      </w:r>
      <w:r w:rsidRPr="006D68AC">
        <w:tab/>
        <w:t>Description</w:t>
      </w:r>
      <w:bookmarkEnd w:id="3430"/>
      <w:bookmarkEnd w:id="3431"/>
      <w:bookmarkEnd w:id="3432"/>
      <w:bookmarkEnd w:id="3433"/>
      <w:bookmarkEnd w:id="3434"/>
      <w:bookmarkEnd w:id="3435"/>
      <w:bookmarkEnd w:id="3436"/>
      <w:bookmarkEnd w:id="3437"/>
      <w:bookmarkEnd w:id="3438"/>
      <w:bookmarkEnd w:id="3439"/>
      <w:bookmarkEnd w:id="3440"/>
      <w:bookmarkEnd w:id="3441"/>
    </w:p>
    <w:p w14:paraId="6E2ABA22" w14:textId="77777777" w:rsidR="00BF1CFD" w:rsidRPr="006D68AC" w:rsidRDefault="00BF1CFD" w:rsidP="00BF1CFD">
      <w:r w:rsidRPr="006D68AC">
        <w:t>This resource represents a Policy Usage</w:t>
      </w:r>
      <w:r w:rsidRPr="006D68AC">
        <w:rPr>
          <w:rFonts w:eastAsia="DengXian"/>
        </w:rPr>
        <w:t xml:space="preserve"> Subscription</w:t>
      </w:r>
      <w:r w:rsidRPr="006D68AC">
        <w:t xml:space="preserve"> managed by the NSCE Server.</w:t>
      </w:r>
    </w:p>
    <w:p w14:paraId="78339D83" w14:textId="0884D353" w:rsidR="00BF1CFD" w:rsidRPr="006D68AC" w:rsidRDefault="00BF1CFD" w:rsidP="00BF1CFD">
      <w:pPr>
        <w:pStyle w:val="Heading5"/>
      </w:pPr>
      <w:bookmarkStart w:id="3442" w:name="_Toc151743207"/>
      <w:bookmarkStart w:id="3443" w:name="_Toc151743672"/>
      <w:bookmarkStart w:id="3444" w:name="_Toc157434672"/>
      <w:bookmarkStart w:id="3445" w:name="_Toc157436387"/>
      <w:bookmarkStart w:id="3446" w:name="_Toc157440227"/>
      <w:bookmarkStart w:id="3447" w:name="_Toc160649895"/>
      <w:bookmarkStart w:id="3448" w:name="_Toc164928177"/>
      <w:bookmarkStart w:id="3449" w:name="_Toc168550036"/>
      <w:bookmarkStart w:id="3450" w:name="_Toc170118107"/>
      <w:bookmarkStart w:id="3451" w:name="_Toc209470189"/>
      <w:bookmarkStart w:id="3452" w:name="_Toc212114850"/>
      <w:bookmarkStart w:id="3453" w:name="_Toc216293465"/>
      <w:r w:rsidRPr="006D68AC">
        <w:rPr>
          <w:noProof/>
          <w:lang w:eastAsia="zh-CN"/>
        </w:rPr>
        <w:t>6.3</w:t>
      </w:r>
      <w:r w:rsidRPr="006D68AC">
        <w:t>.3.5.2</w:t>
      </w:r>
      <w:r w:rsidRPr="006D68AC">
        <w:tab/>
        <w:t>Resource Definition</w:t>
      </w:r>
      <w:bookmarkEnd w:id="3442"/>
      <w:bookmarkEnd w:id="3443"/>
      <w:bookmarkEnd w:id="3444"/>
      <w:bookmarkEnd w:id="3445"/>
      <w:bookmarkEnd w:id="3446"/>
      <w:bookmarkEnd w:id="3447"/>
      <w:bookmarkEnd w:id="3448"/>
      <w:bookmarkEnd w:id="3449"/>
      <w:bookmarkEnd w:id="3450"/>
      <w:bookmarkEnd w:id="3451"/>
      <w:bookmarkEnd w:id="3452"/>
      <w:bookmarkEnd w:id="3453"/>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DengXian"/>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Heading5"/>
      </w:pPr>
      <w:bookmarkStart w:id="3454" w:name="_Toc151743208"/>
      <w:bookmarkStart w:id="3455" w:name="_Toc151743673"/>
      <w:bookmarkStart w:id="3456" w:name="_Toc157434673"/>
      <w:bookmarkStart w:id="3457" w:name="_Toc157436388"/>
      <w:bookmarkStart w:id="3458" w:name="_Toc157440228"/>
      <w:bookmarkStart w:id="3459" w:name="_Toc160649896"/>
      <w:bookmarkStart w:id="3460" w:name="_Toc164928178"/>
      <w:bookmarkStart w:id="3461" w:name="_Toc168550037"/>
      <w:bookmarkStart w:id="3462" w:name="_Toc170118108"/>
      <w:bookmarkStart w:id="3463" w:name="_Toc209470190"/>
      <w:bookmarkStart w:id="3464" w:name="_Toc212114851"/>
      <w:bookmarkStart w:id="3465" w:name="_Toc216293466"/>
      <w:r w:rsidRPr="006D68AC">
        <w:rPr>
          <w:noProof/>
          <w:lang w:eastAsia="zh-CN"/>
        </w:rPr>
        <w:t>6.3</w:t>
      </w:r>
      <w:r w:rsidRPr="006D68AC">
        <w:t>.3.5.3</w:t>
      </w:r>
      <w:r w:rsidRPr="006D68AC">
        <w:tab/>
        <w:t>Resource Standard Methods</w:t>
      </w:r>
      <w:bookmarkEnd w:id="3454"/>
      <w:bookmarkEnd w:id="3455"/>
      <w:bookmarkEnd w:id="3456"/>
      <w:bookmarkEnd w:id="3457"/>
      <w:bookmarkEnd w:id="3458"/>
      <w:bookmarkEnd w:id="3459"/>
      <w:bookmarkEnd w:id="3460"/>
      <w:bookmarkEnd w:id="3461"/>
      <w:bookmarkEnd w:id="3462"/>
      <w:bookmarkEnd w:id="3463"/>
      <w:bookmarkEnd w:id="3464"/>
      <w:bookmarkEnd w:id="3465"/>
    </w:p>
    <w:p w14:paraId="74C6F6E3" w14:textId="01176E36" w:rsidR="00BF1CFD" w:rsidRPr="006D68AC" w:rsidRDefault="00BF1CFD" w:rsidP="007E7218">
      <w:pPr>
        <w:pStyle w:val="H6"/>
      </w:pPr>
      <w:bookmarkStart w:id="3466" w:name="_Toc151743209"/>
      <w:bookmarkStart w:id="3467" w:name="_Toc151743674"/>
      <w:bookmarkStart w:id="3468" w:name="_Toc157434674"/>
      <w:bookmarkStart w:id="3469" w:name="_Toc157436389"/>
      <w:bookmarkStart w:id="3470" w:name="_Toc157440229"/>
      <w:bookmarkStart w:id="3471" w:name="_Toc160649897"/>
      <w:bookmarkStart w:id="3472" w:name="_Toc164928179"/>
      <w:bookmarkStart w:id="3473" w:name="_Toc168550038"/>
      <w:bookmarkStart w:id="3474" w:name="_Toc170118109"/>
      <w:bookmarkStart w:id="3475" w:name="_Toc209470191"/>
      <w:bookmarkStart w:id="3476" w:name="_Toc212114852"/>
      <w:r w:rsidRPr="006D68AC">
        <w:t>6.3.3.5.3.1</w:t>
      </w:r>
      <w:r w:rsidRPr="006D68AC">
        <w:tab/>
        <w:t>GET</w:t>
      </w:r>
      <w:bookmarkEnd w:id="3466"/>
      <w:bookmarkEnd w:id="3467"/>
      <w:bookmarkEnd w:id="3468"/>
      <w:bookmarkEnd w:id="3469"/>
      <w:bookmarkEnd w:id="3470"/>
      <w:bookmarkEnd w:id="3471"/>
      <w:bookmarkEnd w:id="3472"/>
      <w:bookmarkEnd w:id="3473"/>
      <w:bookmarkEnd w:id="3474"/>
      <w:bookmarkEnd w:id="3475"/>
      <w:bookmarkEnd w:id="3476"/>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3477" w:name="_Toc151743210"/>
      <w:bookmarkStart w:id="3478" w:name="_Toc151743675"/>
      <w:bookmarkStart w:id="3479" w:name="_Toc157434675"/>
      <w:bookmarkStart w:id="3480" w:name="_Toc157436390"/>
      <w:bookmarkStart w:id="3481" w:name="_Toc157440230"/>
      <w:bookmarkStart w:id="3482" w:name="_Toc160649898"/>
      <w:bookmarkStart w:id="3483" w:name="_Toc164928180"/>
      <w:bookmarkStart w:id="3484" w:name="_Toc168550039"/>
      <w:bookmarkStart w:id="3485" w:name="_Toc170118110"/>
      <w:bookmarkStart w:id="3486" w:name="_Toc209470192"/>
      <w:bookmarkStart w:id="3487" w:name="_Toc212114853"/>
      <w:r w:rsidRPr="006D68AC">
        <w:t>6.3.3.5.3.2</w:t>
      </w:r>
      <w:r w:rsidRPr="006D68AC">
        <w:tab/>
        <w:t>PUT</w:t>
      </w:r>
      <w:bookmarkEnd w:id="3477"/>
      <w:bookmarkEnd w:id="3478"/>
      <w:bookmarkEnd w:id="3479"/>
      <w:bookmarkEnd w:id="3480"/>
      <w:bookmarkEnd w:id="3481"/>
      <w:bookmarkEnd w:id="3482"/>
      <w:bookmarkEnd w:id="3483"/>
      <w:bookmarkEnd w:id="3484"/>
      <w:bookmarkEnd w:id="3485"/>
      <w:bookmarkEnd w:id="3486"/>
      <w:bookmarkEnd w:id="3487"/>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DengXian"/>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3488" w:name="_Toc151743211"/>
      <w:bookmarkStart w:id="3489" w:name="_Toc151743676"/>
      <w:bookmarkStart w:id="3490" w:name="_Toc157434676"/>
      <w:bookmarkStart w:id="3491" w:name="_Toc157436391"/>
      <w:bookmarkStart w:id="3492" w:name="_Toc157440231"/>
      <w:bookmarkStart w:id="3493" w:name="_Toc160649899"/>
      <w:bookmarkStart w:id="3494" w:name="_Toc164928181"/>
      <w:bookmarkStart w:id="3495" w:name="_Toc168550040"/>
      <w:bookmarkStart w:id="3496" w:name="_Toc170118111"/>
      <w:bookmarkStart w:id="3497" w:name="_Toc209470193"/>
      <w:bookmarkStart w:id="3498" w:name="_Toc212114854"/>
      <w:r w:rsidRPr="006D68AC">
        <w:t>6.3.3.5.3.3</w:t>
      </w:r>
      <w:r w:rsidRPr="006D68AC">
        <w:tab/>
        <w:t>PATCH</w:t>
      </w:r>
      <w:bookmarkEnd w:id="3488"/>
      <w:bookmarkEnd w:id="3489"/>
      <w:bookmarkEnd w:id="3490"/>
      <w:bookmarkEnd w:id="3491"/>
      <w:bookmarkEnd w:id="3492"/>
      <w:bookmarkEnd w:id="3493"/>
      <w:bookmarkEnd w:id="3494"/>
      <w:bookmarkEnd w:id="3495"/>
      <w:bookmarkEnd w:id="3496"/>
      <w:bookmarkEnd w:id="3497"/>
      <w:bookmarkEnd w:id="3498"/>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DengXian"/>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3499" w:name="_Toc151743212"/>
      <w:bookmarkStart w:id="3500" w:name="_Toc151743677"/>
      <w:bookmarkStart w:id="3501" w:name="_Toc157434677"/>
      <w:bookmarkStart w:id="3502" w:name="_Toc157436392"/>
      <w:bookmarkStart w:id="3503" w:name="_Toc157440232"/>
      <w:bookmarkStart w:id="3504" w:name="_Toc160649900"/>
      <w:bookmarkStart w:id="3505" w:name="_Toc164928182"/>
      <w:bookmarkStart w:id="3506" w:name="_Toc168550041"/>
      <w:bookmarkStart w:id="3507" w:name="_Toc170118112"/>
      <w:bookmarkStart w:id="3508" w:name="_Toc209470194"/>
      <w:bookmarkStart w:id="3509" w:name="_Toc212114855"/>
      <w:r w:rsidRPr="006D68AC">
        <w:t>6.3.3.5.3.4</w:t>
      </w:r>
      <w:r w:rsidRPr="006D68AC">
        <w:tab/>
        <w:t>DELETE</w:t>
      </w:r>
      <w:bookmarkEnd w:id="3499"/>
      <w:bookmarkEnd w:id="3500"/>
      <w:bookmarkEnd w:id="3501"/>
      <w:bookmarkEnd w:id="3502"/>
      <w:bookmarkEnd w:id="3503"/>
      <w:bookmarkEnd w:id="3504"/>
      <w:bookmarkEnd w:id="3505"/>
      <w:bookmarkEnd w:id="3506"/>
      <w:bookmarkEnd w:id="3507"/>
      <w:bookmarkEnd w:id="3508"/>
      <w:bookmarkEnd w:id="3509"/>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Heading5"/>
      </w:pPr>
      <w:bookmarkStart w:id="3510" w:name="_Toc151743213"/>
      <w:bookmarkStart w:id="3511" w:name="_Toc151743678"/>
      <w:bookmarkStart w:id="3512" w:name="_Toc157434678"/>
      <w:bookmarkStart w:id="3513" w:name="_Toc157436393"/>
      <w:bookmarkStart w:id="3514" w:name="_Toc157440233"/>
      <w:bookmarkStart w:id="3515" w:name="_Toc160649901"/>
      <w:bookmarkStart w:id="3516" w:name="_Toc164928183"/>
      <w:bookmarkStart w:id="3517" w:name="_Toc168550042"/>
      <w:bookmarkStart w:id="3518" w:name="_Toc170118113"/>
      <w:bookmarkStart w:id="3519" w:name="_Toc209470195"/>
      <w:bookmarkStart w:id="3520" w:name="_Toc212114856"/>
      <w:bookmarkStart w:id="3521" w:name="_Toc216293467"/>
      <w:r w:rsidRPr="006D68AC">
        <w:rPr>
          <w:noProof/>
          <w:lang w:eastAsia="zh-CN"/>
        </w:rPr>
        <w:t>6.3</w:t>
      </w:r>
      <w:r w:rsidRPr="006D68AC">
        <w:t>.3.5.4</w:t>
      </w:r>
      <w:r w:rsidRPr="006D68AC">
        <w:tab/>
        <w:t>Resource Custom Operations</w:t>
      </w:r>
      <w:bookmarkEnd w:id="3510"/>
      <w:bookmarkEnd w:id="3511"/>
      <w:bookmarkEnd w:id="3512"/>
      <w:bookmarkEnd w:id="3513"/>
      <w:bookmarkEnd w:id="3514"/>
      <w:bookmarkEnd w:id="3515"/>
      <w:bookmarkEnd w:id="3516"/>
      <w:bookmarkEnd w:id="3517"/>
      <w:bookmarkEnd w:id="3518"/>
      <w:bookmarkEnd w:id="3519"/>
      <w:bookmarkEnd w:id="3520"/>
      <w:bookmarkEnd w:id="3521"/>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Heading3"/>
      </w:pPr>
      <w:bookmarkStart w:id="3522" w:name="_Toc151743214"/>
      <w:bookmarkStart w:id="3523" w:name="_Toc151743679"/>
      <w:bookmarkStart w:id="3524" w:name="_Toc157434679"/>
      <w:bookmarkStart w:id="3525" w:name="_Toc157436394"/>
      <w:bookmarkStart w:id="3526" w:name="_Toc157440234"/>
      <w:bookmarkStart w:id="3527" w:name="_Toc160649902"/>
      <w:bookmarkStart w:id="3528" w:name="_Toc164928184"/>
      <w:bookmarkStart w:id="3529" w:name="_Toc168550043"/>
      <w:bookmarkStart w:id="3530" w:name="_Toc170118114"/>
      <w:bookmarkStart w:id="3531" w:name="_Toc209470196"/>
      <w:bookmarkStart w:id="3532" w:name="_Toc212114857"/>
      <w:bookmarkStart w:id="3533" w:name="_Toc216293468"/>
      <w:r w:rsidRPr="006D68AC">
        <w:rPr>
          <w:noProof/>
          <w:lang w:eastAsia="zh-CN"/>
        </w:rPr>
        <w:t>6.3</w:t>
      </w:r>
      <w:r w:rsidRPr="006D68AC">
        <w:t>.4</w:t>
      </w:r>
      <w:r w:rsidRPr="006D68AC">
        <w:tab/>
      </w:r>
      <w:bookmarkEnd w:id="3351"/>
      <w:r w:rsidRPr="006D68AC">
        <w:t>Custom Operations without associated resources</w:t>
      </w:r>
      <w:bookmarkEnd w:id="3352"/>
      <w:bookmarkEnd w:id="3353"/>
      <w:bookmarkEnd w:id="3354"/>
      <w:bookmarkEnd w:id="3355"/>
      <w:bookmarkEnd w:id="3356"/>
      <w:bookmarkEnd w:id="3357"/>
      <w:bookmarkEnd w:id="3522"/>
      <w:bookmarkEnd w:id="3523"/>
      <w:bookmarkEnd w:id="3524"/>
      <w:bookmarkEnd w:id="3525"/>
      <w:bookmarkEnd w:id="3526"/>
      <w:bookmarkEnd w:id="3527"/>
      <w:bookmarkEnd w:id="3528"/>
      <w:bookmarkEnd w:id="3529"/>
      <w:bookmarkEnd w:id="3530"/>
      <w:bookmarkEnd w:id="3531"/>
      <w:bookmarkEnd w:id="3532"/>
      <w:bookmarkEnd w:id="3533"/>
    </w:p>
    <w:p w14:paraId="11A306A9" w14:textId="77777777" w:rsidR="00BF1CFD" w:rsidRPr="006D68AC" w:rsidRDefault="00BF1CFD" w:rsidP="00BF1CFD">
      <w:bookmarkStart w:id="3534" w:name="_Toc96843432"/>
      <w:bookmarkStart w:id="3535" w:name="_Toc96844407"/>
      <w:bookmarkStart w:id="3536" w:name="_Toc100739980"/>
      <w:bookmarkStart w:id="3537" w:name="_Toc129252553"/>
      <w:bookmarkStart w:id="3538" w:name="_Toc144024258"/>
      <w:bookmarkStart w:id="3539"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Heading3"/>
      </w:pPr>
      <w:bookmarkStart w:id="3540" w:name="_Toc151743215"/>
      <w:bookmarkStart w:id="3541" w:name="_Toc151743680"/>
      <w:bookmarkStart w:id="3542" w:name="_Toc157434680"/>
      <w:bookmarkStart w:id="3543" w:name="_Toc157436395"/>
      <w:bookmarkStart w:id="3544" w:name="_Toc157440235"/>
      <w:bookmarkStart w:id="3545" w:name="_Toc160649903"/>
      <w:bookmarkStart w:id="3546" w:name="_Toc164928185"/>
      <w:bookmarkStart w:id="3547" w:name="_Toc168550044"/>
      <w:bookmarkStart w:id="3548" w:name="_Toc170118115"/>
      <w:bookmarkStart w:id="3549" w:name="_Toc209470197"/>
      <w:bookmarkStart w:id="3550" w:name="_Toc212114858"/>
      <w:bookmarkStart w:id="3551" w:name="_Toc216293469"/>
      <w:r w:rsidRPr="006D68AC">
        <w:rPr>
          <w:noProof/>
          <w:lang w:eastAsia="zh-CN"/>
        </w:rPr>
        <w:t>6.3</w:t>
      </w:r>
      <w:r w:rsidRPr="006D68AC">
        <w:t>.5</w:t>
      </w:r>
      <w:r w:rsidRPr="006D68AC">
        <w:tab/>
        <w:t>Notifications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2ABBC05E" w14:textId="77777777" w:rsidR="00311EA5" w:rsidRPr="006D68AC" w:rsidRDefault="00311EA5" w:rsidP="00311EA5">
      <w:pPr>
        <w:pStyle w:val="Heading4"/>
      </w:pPr>
      <w:bookmarkStart w:id="3552" w:name="_Toc144024163"/>
      <w:bookmarkStart w:id="3553" w:name="_Toc148176876"/>
      <w:bookmarkStart w:id="3554" w:name="_Toc148358926"/>
      <w:bookmarkStart w:id="3555" w:name="_Toc151743216"/>
      <w:bookmarkStart w:id="3556" w:name="_Toc151743681"/>
      <w:bookmarkStart w:id="3557" w:name="_Toc157434681"/>
      <w:bookmarkStart w:id="3558" w:name="_Toc157436396"/>
      <w:bookmarkStart w:id="3559" w:name="_Toc157440236"/>
      <w:bookmarkStart w:id="3560" w:name="_Toc160649904"/>
      <w:bookmarkStart w:id="3561" w:name="_Toc164928186"/>
      <w:bookmarkStart w:id="3562" w:name="_Toc168550045"/>
      <w:bookmarkStart w:id="3563" w:name="_Toc170118116"/>
      <w:bookmarkStart w:id="3564" w:name="_Toc209470198"/>
      <w:bookmarkStart w:id="3565" w:name="_Toc212114859"/>
      <w:bookmarkStart w:id="3566" w:name="_Toc144024265"/>
      <w:bookmarkStart w:id="3567" w:name="_Toc144459697"/>
      <w:bookmarkStart w:id="3568" w:name="_Toc96843453"/>
      <w:bookmarkStart w:id="3569" w:name="_Toc96844428"/>
      <w:bookmarkStart w:id="3570" w:name="_Toc100740001"/>
      <w:bookmarkStart w:id="3571" w:name="_Toc129252574"/>
      <w:bookmarkStart w:id="3572" w:name="_Toc216293470"/>
      <w:r w:rsidRPr="006D68AC">
        <w:rPr>
          <w:noProof/>
          <w:lang w:eastAsia="zh-CN"/>
        </w:rPr>
        <w:t>6.3</w:t>
      </w:r>
      <w:r w:rsidRPr="006D68AC">
        <w:t>.5.1</w:t>
      </w:r>
      <w:r w:rsidRPr="006D68AC">
        <w:tab/>
        <w:t>General</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72"/>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Heading4"/>
      </w:pPr>
      <w:bookmarkStart w:id="3573" w:name="_Toc151743217"/>
      <w:bookmarkStart w:id="3574" w:name="_Toc151743682"/>
      <w:bookmarkStart w:id="3575" w:name="_Toc157434682"/>
      <w:bookmarkStart w:id="3576" w:name="_Toc157436397"/>
      <w:bookmarkStart w:id="3577" w:name="_Toc157440237"/>
      <w:bookmarkStart w:id="3578" w:name="_Toc160649905"/>
      <w:bookmarkStart w:id="3579" w:name="_Toc164928187"/>
      <w:bookmarkStart w:id="3580" w:name="_Toc168550046"/>
      <w:bookmarkStart w:id="3581" w:name="_Toc170118117"/>
      <w:bookmarkStart w:id="3582" w:name="_Toc209470199"/>
      <w:bookmarkStart w:id="3583" w:name="_Toc212114860"/>
      <w:bookmarkStart w:id="3584" w:name="_Toc216293471"/>
      <w:r w:rsidRPr="006D68AC">
        <w:rPr>
          <w:noProof/>
          <w:lang w:eastAsia="zh-CN"/>
        </w:rPr>
        <w:t>6.3</w:t>
      </w:r>
      <w:r w:rsidRPr="006D68AC">
        <w:t>.5.2</w:t>
      </w:r>
      <w:r w:rsidRPr="006D68AC">
        <w:tab/>
        <w:t>Policy Usage Notification</w:t>
      </w:r>
      <w:bookmarkEnd w:id="3573"/>
      <w:bookmarkEnd w:id="3574"/>
      <w:bookmarkEnd w:id="3575"/>
      <w:bookmarkEnd w:id="3576"/>
      <w:bookmarkEnd w:id="3577"/>
      <w:bookmarkEnd w:id="3578"/>
      <w:bookmarkEnd w:id="3579"/>
      <w:bookmarkEnd w:id="3580"/>
      <w:bookmarkEnd w:id="3581"/>
      <w:bookmarkEnd w:id="3582"/>
      <w:bookmarkEnd w:id="3583"/>
      <w:bookmarkEnd w:id="3584"/>
    </w:p>
    <w:p w14:paraId="19B1B248" w14:textId="2C55B7A5" w:rsidR="00BF1CFD" w:rsidRPr="006D68AC" w:rsidRDefault="00BF1CFD" w:rsidP="00BF1CFD">
      <w:pPr>
        <w:pStyle w:val="Heading5"/>
        <w:rPr>
          <w:noProof/>
        </w:rPr>
      </w:pPr>
      <w:bookmarkStart w:id="3585" w:name="_Toc151743218"/>
      <w:bookmarkStart w:id="3586" w:name="_Toc151743683"/>
      <w:bookmarkStart w:id="3587" w:name="_Toc157434683"/>
      <w:bookmarkStart w:id="3588" w:name="_Toc157436398"/>
      <w:bookmarkStart w:id="3589" w:name="_Toc157440238"/>
      <w:bookmarkStart w:id="3590" w:name="_Toc160649906"/>
      <w:bookmarkStart w:id="3591" w:name="_Toc164928188"/>
      <w:bookmarkStart w:id="3592" w:name="_Toc168550047"/>
      <w:bookmarkStart w:id="3593" w:name="_Toc170118118"/>
      <w:bookmarkStart w:id="3594" w:name="_Toc209470200"/>
      <w:bookmarkStart w:id="3595" w:name="_Toc212114861"/>
      <w:bookmarkStart w:id="3596" w:name="_Toc216293472"/>
      <w:r w:rsidRPr="006D68AC">
        <w:rPr>
          <w:noProof/>
          <w:lang w:eastAsia="zh-CN"/>
        </w:rPr>
        <w:t>6.3</w:t>
      </w:r>
      <w:r w:rsidRPr="006D68AC">
        <w:t>.5.2</w:t>
      </w:r>
      <w:r w:rsidRPr="006D68AC">
        <w:rPr>
          <w:noProof/>
        </w:rPr>
        <w:t>.1</w:t>
      </w:r>
      <w:r w:rsidRPr="006D68AC">
        <w:rPr>
          <w:noProof/>
        </w:rPr>
        <w:tab/>
        <w:t>Description</w:t>
      </w:r>
      <w:bookmarkEnd w:id="3585"/>
      <w:bookmarkEnd w:id="3586"/>
      <w:bookmarkEnd w:id="3587"/>
      <w:bookmarkEnd w:id="3588"/>
      <w:bookmarkEnd w:id="3589"/>
      <w:bookmarkEnd w:id="3590"/>
      <w:bookmarkEnd w:id="3591"/>
      <w:bookmarkEnd w:id="3592"/>
      <w:bookmarkEnd w:id="3593"/>
      <w:bookmarkEnd w:id="3594"/>
      <w:bookmarkEnd w:id="3595"/>
      <w:bookmarkEnd w:id="3596"/>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Heading5"/>
        <w:rPr>
          <w:noProof/>
        </w:rPr>
      </w:pPr>
      <w:bookmarkStart w:id="3597" w:name="_Toc151743219"/>
      <w:bookmarkStart w:id="3598" w:name="_Toc151743684"/>
      <w:bookmarkStart w:id="3599" w:name="_Toc157434684"/>
      <w:bookmarkStart w:id="3600" w:name="_Toc157436399"/>
      <w:bookmarkStart w:id="3601" w:name="_Toc157440239"/>
      <w:bookmarkStart w:id="3602" w:name="_Toc160649907"/>
      <w:bookmarkStart w:id="3603" w:name="_Toc164928189"/>
      <w:bookmarkStart w:id="3604" w:name="_Toc168550048"/>
      <w:bookmarkStart w:id="3605" w:name="_Toc170118119"/>
      <w:bookmarkStart w:id="3606" w:name="_Toc209470201"/>
      <w:bookmarkStart w:id="3607" w:name="_Toc212114862"/>
      <w:bookmarkStart w:id="3608" w:name="_Toc216293473"/>
      <w:r w:rsidRPr="006D68AC">
        <w:rPr>
          <w:noProof/>
          <w:lang w:eastAsia="zh-CN"/>
        </w:rPr>
        <w:t>6.3</w:t>
      </w:r>
      <w:r w:rsidRPr="006D68AC">
        <w:t>.5.2</w:t>
      </w:r>
      <w:r w:rsidRPr="006D68AC">
        <w:rPr>
          <w:noProof/>
        </w:rPr>
        <w:t>.2</w:t>
      </w:r>
      <w:r w:rsidRPr="006D68AC">
        <w:rPr>
          <w:noProof/>
        </w:rPr>
        <w:tab/>
        <w:t>Target URI</w:t>
      </w:r>
      <w:bookmarkEnd w:id="3597"/>
      <w:bookmarkEnd w:id="3598"/>
      <w:bookmarkEnd w:id="3599"/>
      <w:bookmarkEnd w:id="3600"/>
      <w:bookmarkEnd w:id="3601"/>
      <w:bookmarkEnd w:id="3602"/>
      <w:bookmarkEnd w:id="3603"/>
      <w:bookmarkEnd w:id="3604"/>
      <w:bookmarkEnd w:id="3605"/>
      <w:bookmarkEnd w:id="3606"/>
      <w:bookmarkEnd w:id="3607"/>
      <w:bookmarkEnd w:id="3608"/>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Heading5"/>
        <w:rPr>
          <w:noProof/>
        </w:rPr>
      </w:pPr>
      <w:bookmarkStart w:id="3609" w:name="_Toc151743220"/>
      <w:bookmarkStart w:id="3610" w:name="_Toc151743685"/>
      <w:bookmarkStart w:id="3611" w:name="_Toc157434685"/>
      <w:bookmarkStart w:id="3612" w:name="_Toc157436400"/>
      <w:bookmarkStart w:id="3613" w:name="_Toc157440240"/>
      <w:bookmarkStart w:id="3614" w:name="_Toc160649908"/>
      <w:bookmarkStart w:id="3615" w:name="_Toc164928190"/>
      <w:bookmarkStart w:id="3616" w:name="_Toc168550049"/>
      <w:bookmarkStart w:id="3617" w:name="_Toc170118120"/>
      <w:bookmarkStart w:id="3618" w:name="_Toc209470202"/>
      <w:bookmarkStart w:id="3619" w:name="_Toc212114863"/>
      <w:bookmarkStart w:id="3620" w:name="_Toc216293474"/>
      <w:r w:rsidRPr="006D68AC">
        <w:rPr>
          <w:noProof/>
          <w:lang w:eastAsia="zh-CN"/>
        </w:rPr>
        <w:t>6.3</w:t>
      </w:r>
      <w:r w:rsidRPr="006D68AC">
        <w:t>.5.2</w:t>
      </w:r>
      <w:r w:rsidRPr="006D68AC">
        <w:rPr>
          <w:noProof/>
        </w:rPr>
        <w:t>.3</w:t>
      </w:r>
      <w:r w:rsidRPr="006D68AC">
        <w:rPr>
          <w:noProof/>
        </w:rPr>
        <w:tab/>
        <w:t>Standard Methods</w:t>
      </w:r>
      <w:bookmarkEnd w:id="3609"/>
      <w:bookmarkEnd w:id="3610"/>
      <w:bookmarkEnd w:id="3611"/>
      <w:bookmarkEnd w:id="3612"/>
      <w:bookmarkEnd w:id="3613"/>
      <w:bookmarkEnd w:id="3614"/>
      <w:bookmarkEnd w:id="3615"/>
      <w:bookmarkEnd w:id="3616"/>
      <w:bookmarkEnd w:id="3617"/>
      <w:bookmarkEnd w:id="3618"/>
      <w:bookmarkEnd w:id="3619"/>
      <w:bookmarkEnd w:id="3620"/>
    </w:p>
    <w:p w14:paraId="662967C8" w14:textId="77777777" w:rsidR="00311EA5" w:rsidRPr="006D68AC" w:rsidRDefault="00311EA5" w:rsidP="00311EA5">
      <w:pPr>
        <w:pStyle w:val="H6"/>
        <w:rPr>
          <w:noProof/>
        </w:rPr>
      </w:pPr>
      <w:bookmarkStart w:id="3621" w:name="_Toc157434686"/>
      <w:bookmarkStart w:id="3622" w:name="_Toc157436401"/>
      <w:bookmarkStart w:id="3623" w:name="_Toc157440241"/>
      <w:bookmarkStart w:id="3624" w:name="_Toc151743221"/>
      <w:bookmarkStart w:id="3625"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Heading4"/>
      </w:pPr>
      <w:bookmarkStart w:id="3626" w:name="_Toc160649909"/>
      <w:bookmarkStart w:id="3627" w:name="_Toc164928191"/>
      <w:bookmarkStart w:id="3628" w:name="_Toc168550050"/>
      <w:bookmarkStart w:id="3629" w:name="_Toc170118121"/>
      <w:bookmarkStart w:id="3630" w:name="_Toc209470203"/>
      <w:bookmarkStart w:id="3631" w:name="_Toc212114864"/>
      <w:bookmarkStart w:id="3632" w:name="_Toc216293475"/>
      <w:r w:rsidRPr="006D68AC">
        <w:rPr>
          <w:noProof/>
          <w:lang w:eastAsia="zh-CN"/>
        </w:rPr>
        <w:t>6.3</w:t>
      </w:r>
      <w:r w:rsidRPr="006D68AC">
        <w:t>.5.3</w:t>
      </w:r>
      <w:r w:rsidRPr="006D68AC">
        <w:tab/>
        <w:t>Policy Harmonization Notification</w:t>
      </w:r>
      <w:bookmarkEnd w:id="3621"/>
      <w:bookmarkEnd w:id="3622"/>
      <w:bookmarkEnd w:id="3623"/>
      <w:bookmarkEnd w:id="3626"/>
      <w:bookmarkEnd w:id="3627"/>
      <w:bookmarkEnd w:id="3628"/>
      <w:bookmarkEnd w:id="3629"/>
      <w:bookmarkEnd w:id="3630"/>
      <w:bookmarkEnd w:id="3631"/>
      <w:bookmarkEnd w:id="3632"/>
    </w:p>
    <w:p w14:paraId="4E81CDC6" w14:textId="77777777" w:rsidR="00311EA5" w:rsidRPr="006D68AC" w:rsidRDefault="00311EA5" w:rsidP="00311EA5">
      <w:pPr>
        <w:pStyle w:val="Heading5"/>
        <w:rPr>
          <w:noProof/>
        </w:rPr>
      </w:pPr>
      <w:bookmarkStart w:id="3633" w:name="_Toc157434687"/>
      <w:bookmarkStart w:id="3634" w:name="_Toc157436402"/>
      <w:bookmarkStart w:id="3635" w:name="_Toc157440242"/>
      <w:bookmarkStart w:id="3636" w:name="_Toc160649910"/>
      <w:bookmarkStart w:id="3637" w:name="_Toc164928192"/>
      <w:bookmarkStart w:id="3638" w:name="_Toc168550051"/>
      <w:bookmarkStart w:id="3639" w:name="_Toc170118122"/>
      <w:bookmarkStart w:id="3640" w:name="_Toc209470204"/>
      <w:bookmarkStart w:id="3641" w:name="_Toc212114865"/>
      <w:bookmarkStart w:id="3642" w:name="_Toc157434688"/>
      <w:bookmarkStart w:id="3643" w:name="_Toc157436403"/>
      <w:bookmarkStart w:id="3644" w:name="_Toc157440243"/>
      <w:bookmarkStart w:id="3645" w:name="_Toc216293476"/>
      <w:r w:rsidRPr="006D68AC">
        <w:rPr>
          <w:noProof/>
          <w:lang w:eastAsia="zh-CN"/>
        </w:rPr>
        <w:t>6.3</w:t>
      </w:r>
      <w:r w:rsidRPr="006D68AC">
        <w:t>.5.3</w:t>
      </w:r>
      <w:r w:rsidRPr="006D68AC">
        <w:rPr>
          <w:noProof/>
        </w:rPr>
        <w:t>.1</w:t>
      </w:r>
      <w:r w:rsidRPr="006D68AC">
        <w:rPr>
          <w:noProof/>
        </w:rPr>
        <w:tab/>
        <w:t>Description</w:t>
      </w:r>
      <w:bookmarkEnd w:id="3633"/>
      <w:bookmarkEnd w:id="3634"/>
      <w:bookmarkEnd w:id="3635"/>
      <w:bookmarkEnd w:id="3636"/>
      <w:bookmarkEnd w:id="3637"/>
      <w:bookmarkEnd w:id="3638"/>
      <w:bookmarkEnd w:id="3639"/>
      <w:bookmarkEnd w:id="3640"/>
      <w:bookmarkEnd w:id="3641"/>
      <w:bookmarkEnd w:id="3645"/>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Heading5"/>
        <w:rPr>
          <w:noProof/>
        </w:rPr>
      </w:pPr>
      <w:bookmarkStart w:id="3646" w:name="_Toc160649911"/>
      <w:bookmarkStart w:id="3647" w:name="_Toc164928193"/>
      <w:bookmarkStart w:id="3648" w:name="_Toc168550052"/>
      <w:bookmarkStart w:id="3649" w:name="_Toc170118123"/>
      <w:bookmarkStart w:id="3650" w:name="_Toc209470205"/>
      <w:bookmarkStart w:id="3651" w:name="_Toc212114866"/>
      <w:bookmarkStart w:id="3652" w:name="_Toc216293477"/>
      <w:r w:rsidRPr="006D68AC">
        <w:rPr>
          <w:noProof/>
          <w:lang w:eastAsia="zh-CN"/>
        </w:rPr>
        <w:t>6.3</w:t>
      </w:r>
      <w:r w:rsidRPr="006D68AC">
        <w:t>.5.3</w:t>
      </w:r>
      <w:r w:rsidRPr="006D68AC">
        <w:rPr>
          <w:noProof/>
        </w:rPr>
        <w:t>.2</w:t>
      </w:r>
      <w:r w:rsidRPr="006D68AC">
        <w:rPr>
          <w:noProof/>
        </w:rPr>
        <w:tab/>
        <w:t>Target URI</w:t>
      </w:r>
      <w:bookmarkEnd w:id="3642"/>
      <w:bookmarkEnd w:id="3643"/>
      <w:bookmarkEnd w:id="3644"/>
      <w:bookmarkEnd w:id="3646"/>
      <w:bookmarkEnd w:id="3647"/>
      <w:bookmarkEnd w:id="3648"/>
      <w:bookmarkEnd w:id="3649"/>
      <w:bookmarkEnd w:id="3650"/>
      <w:bookmarkEnd w:id="3651"/>
      <w:bookmarkEnd w:id="3652"/>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Heading5"/>
        <w:rPr>
          <w:noProof/>
        </w:rPr>
      </w:pPr>
      <w:bookmarkStart w:id="3653" w:name="_Toc157434689"/>
      <w:bookmarkStart w:id="3654" w:name="_Toc157436404"/>
      <w:bookmarkStart w:id="3655" w:name="_Toc157440244"/>
      <w:bookmarkStart w:id="3656" w:name="_Toc160649912"/>
      <w:bookmarkStart w:id="3657" w:name="_Toc164928194"/>
      <w:bookmarkStart w:id="3658" w:name="_Toc168550053"/>
      <w:bookmarkStart w:id="3659" w:name="_Toc170118124"/>
      <w:bookmarkStart w:id="3660" w:name="_Toc209470206"/>
      <w:bookmarkStart w:id="3661" w:name="_Toc212114867"/>
      <w:bookmarkStart w:id="3662" w:name="_Toc216293478"/>
      <w:r w:rsidRPr="006D68AC">
        <w:rPr>
          <w:noProof/>
          <w:lang w:eastAsia="zh-CN"/>
        </w:rPr>
        <w:t>6.3</w:t>
      </w:r>
      <w:r w:rsidRPr="006D68AC">
        <w:t>.5.3</w:t>
      </w:r>
      <w:r w:rsidRPr="006D68AC">
        <w:rPr>
          <w:noProof/>
        </w:rPr>
        <w:t>.3</w:t>
      </w:r>
      <w:r w:rsidRPr="006D68AC">
        <w:rPr>
          <w:noProof/>
        </w:rPr>
        <w:tab/>
        <w:t>Standard Methods</w:t>
      </w:r>
      <w:bookmarkEnd w:id="3653"/>
      <w:bookmarkEnd w:id="3654"/>
      <w:bookmarkEnd w:id="3655"/>
      <w:bookmarkEnd w:id="3656"/>
      <w:bookmarkEnd w:id="3657"/>
      <w:bookmarkEnd w:id="3658"/>
      <w:bookmarkEnd w:id="3659"/>
      <w:bookmarkEnd w:id="3660"/>
      <w:bookmarkEnd w:id="3661"/>
      <w:bookmarkEnd w:id="3662"/>
    </w:p>
    <w:p w14:paraId="50478BA7" w14:textId="77777777" w:rsidR="00311EA5" w:rsidRPr="006D68AC" w:rsidRDefault="00311EA5" w:rsidP="00311EA5">
      <w:pPr>
        <w:pStyle w:val="H6"/>
        <w:rPr>
          <w:noProof/>
        </w:rPr>
      </w:pPr>
      <w:bookmarkStart w:id="3663" w:name="_Toc157434690"/>
      <w:bookmarkStart w:id="3664" w:name="_Toc157436405"/>
      <w:bookmarkStart w:id="3665"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Heading3"/>
      </w:pPr>
      <w:bookmarkStart w:id="3666" w:name="_Toc160649913"/>
      <w:bookmarkStart w:id="3667" w:name="_Toc164928195"/>
      <w:bookmarkStart w:id="3668" w:name="_Toc168550054"/>
      <w:bookmarkStart w:id="3669" w:name="_Toc170118125"/>
      <w:bookmarkStart w:id="3670" w:name="_Toc209470207"/>
      <w:bookmarkStart w:id="3671" w:name="_Toc212114868"/>
      <w:bookmarkStart w:id="3672" w:name="_Toc216293479"/>
      <w:r w:rsidRPr="006D68AC">
        <w:rPr>
          <w:noProof/>
          <w:lang w:eastAsia="zh-CN"/>
        </w:rPr>
        <w:t>6.3</w:t>
      </w:r>
      <w:r w:rsidRPr="006D68AC">
        <w:t>.6</w:t>
      </w:r>
      <w:r w:rsidRPr="006D68AC">
        <w:tab/>
        <w:t>Data Model</w:t>
      </w:r>
      <w:bookmarkEnd w:id="3566"/>
      <w:bookmarkEnd w:id="3567"/>
      <w:bookmarkEnd w:id="3624"/>
      <w:bookmarkEnd w:id="3625"/>
      <w:bookmarkEnd w:id="3663"/>
      <w:bookmarkEnd w:id="3664"/>
      <w:bookmarkEnd w:id="3665"/>
      <w:bookmarkEnd w:id="3666"/>
      <w:bookmarkEnd w:id="3667"/>
      <w:bookmarkEnd w:id="3668"/>
      <w:bookmarkEnd w:id="3669"/>
      <w:bookmarkEnd w:id="3670"/>
      <w:bookmarkEnd w:id="3671"/>
      <w:bookmarkEnd w:id="3672"/>
    </w:p>
    <w:p w14:paraId="3A737CD9" w14:textId="77777777" w:rsidR="00311EA5" w:rsidRPr="006D68AC" w:rsidRDefault="00311EA5" w:rsidP="00311EA5">
      <w:pPr>
        <w:pStyle w:val="Heading4"/>
      </w:pPr>
      <w:bookmarkStart w:id="3673" w:name="_Toc96843440"/>
      <w:bookmarkStart w:id="3674" w:name="_Toc96844415"/>
      <w:bookmarkStart w:id="3675" w:name="_Toc100739988"/>
      <w:bookmarkStart w:id="3676" w:name="_Toc129252561"/>
      <w:bookmarkStart w:id="3677" w:name="_Toc144024266"/>
      <w:bookmarkStart w:id="3678" w:name="_Toc144459698"/>
      <w:bookmarkStart w:id="3679" w:name="_Toc151743222"/>
      <w:bookmarkStart w:id="3680" w:name="_Toc151743687"/>
      <w:bookmarkStart w:id="3681" w:name="_Toc157434691"/>
      <w:bookmarkStart w:id="3682" w:name="_Toc157436406"/>
      <w:bookmarkStart w:id="3683" w:name="_Toc157440246"/>
      <w:bookmarkStart w:id="3684" w:name="_Toc160649914"/>
      <w:bookmarkStart w:id="3685" w:name="_Toc164928196"/>
      <w:bookmarkStart w:id="3686" w:name="_Toc168550055"/>
      <w:bookmarkStart w:id="3687" w:name="_Toc170118126"/>
      <w:bookmarkStart w:id="3688" w:name="_Toc209470208"/>
      <w:bookmarkStart w:id="3689" w:name="_Toc212114869"/>
      <w:bookmarkStart w:id="3690" w:name="_Toc216293480"/>
      <w:r w:rsidRPr="006D68AC">
        <w:rPr>
          <w:noProof/>
          <w:lang w:eastAsia="zh-CN"/>
        </w:rPr>
        <w:t>6.3</w:t>
      </w:r>
      <w:r w:rsidRPr="006D68AC">
        <w:t>.6.1</w:t>
      </w:r>
      <w:r w:rsidRPr="006D68AC">
        <w:tab/>
        <w:t>General</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Heading4"/>
        <w:rPr>
          <w:lang w:val="en-US"/>
        </w:rPr>
      </w:pPr>
      <w:bookmarkStart w:id="3691" w:name="_Toc96843441"/>
      <w:bookmarkStart w:id="3692" w:name="_Toc96844416"/>
      <w:bookmarkStart w:id="3693" w:name="_Toc100739989"/>
      <w:bookmarkStart w:id="3694" w:name="_Toc129252562"/>
      <w:bookmarkStart w:id="3695" w:name="_Toc144024267"/>
      <w:bookmarkStart w:id="3696" w:name="_Toc144459699"/>
      <w:bookmarkStart w:id="3697" w:name="_Toc151743223"/>
      <w:bookmarkStart w:id="3698" w:name="_Toc151743688"/>
      <w:bookmarkStart w:id="3699" w:name="_Toc157434692"/>
      <w:bookmarkStart w:id="3700" w:name="_Toc157436407"/>
      <w:bookmarkStart w:id="3701" w:name="_Toc157440247"/>
      <w:bookmarkStart w:id="3702" w:name="_Toc160649915"/>
      <w:bookmarkStart w:id="3703" w:name="_Toc164928197"/>
      <w:bookmarkStart w:id="3704" w:name="_Toc168550056"/>
      <w:bookmarkStart w:id="3705" w:name="_Toc170118127"/>
      <w:bookmarkStart w:id="3706" w:name="_Toc209470209"/>
      <w:bookmarkStart w:id="3707" w:name="_Toc212114870"/>
      <w:bookmarkStart w:id="3708" w:name="_Toc216293481"/>
      <w:r w:rsidRPr="006D68AC">
        <w:rPr>
          <w:noProof/>
          <w:lang w:eastAsia="zh-CN"/>
        </w:rPr>
        <w:t>6.3</w:t>
      </w:r>
      <w:r w:rsidRPr="006D68AC">
        <w:rPr>
          <w:lang w:val="en-US"/>
        </w:rPr>
        <w:t>.6.2</w:t>
      </w:r>
      <w:r w:rsidRPr="006D68AC">
        <w:rPr>
          <w:lang w:val="en-US"/>
        </w:rPr>
        <w:tab/>
        <w:t>Structured data types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4DA4FBBE" w14:textId="716D336B" w:rsidR="00BF1CFD" w:rsidRPr="006D68AC" w:rsidRDefault="00BF1CFD" w:rsidP="00BF1CFD">
      <w:pPr>
        <w:pStyle w:val="Heading5"/>
      </w:pPr>
      <w:bookmarkStart w:id="3709" w:name="_Toc96843442"/>
      <w:bookmarkStart w:id="3710" w:name="_Toc96844417"/>
      <w:bookmarkStart w:id="3711" w:name="_Toc100739990"/>
      <w:bookmarkStart w:id="3712" w:name="_Toc129252563"/>
      <w:bookmarkStart w:id="3713" w:name="_Toc144024268"/>
      <w:bookmarkStart w:id="3714" w:name="_Toc144459700"/>
      <w:bookmarkStart w:id="3715" w:name="_Toc151743224"/>
      <w:bookmarkStart w:id="3716" w:name="_Toc151743689"/>
      <w:bookmarkStart w:id="3717" w:name="_Toc157434693"/>
      <w:bookmarkStart w:id="3718" w:name="_Toc157436408"/>
      <w:bookmarkStart w:id="3719" w:name="_Toc157440248"/>
      <w:bookmarkStart w:id="3720" w:name="_Toc160649916"/>
      <w:bookmarkStart w:id="3721" w:name="_Toc164928198"/>
      <w:bookmarkStart w:id="3722" w:name="_Toc168550057"/>
      <w:bookmarkStart w:id="3723" w:name="_Toc170118128"/>
      <w:bookmarkStart w:id="3724" w:name="_Toc209470210"/>
      <w:bookmarkStart w:id="3725" w:name="_Toc212114871"/>
      <w:bookmarkStart w:id="3726" w:name="_Toc216293482"/>
      <w:r w:rsidRPr="006D68AC">
        <w:rPr>
          <w:noProof/>
          <w:lang w:eastAsia="zh-CN"/>
        </w:rPr>
        <w:t>6.3</w:t>
      </w:r>
      <w:r w:rsidRPr="006D68AC">
        <w:t>.6.2.1</w:t>
      </w:r>
      <w:r w:rsidRPr="006D68AC">
        <w:tab/>
        <w:t>Introduction</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Heading5"/>
      </w:pPr>
      <w:bookmarkStart w:id="3727" w:name="_Toc157434694"/>
      <w:bookmarkStart w:id="3728" w:name="_Toc151743225"/>
      <w:bookmarkStart w:id="3729" w:name="_Toc151743690"/>
      <w:bookmarkStart w:id="3730" w:name="_Toc157436409"/>
      <w:bookmarkStart w:id="3731" w:name="_Toc157440249"/>
      <w:bookmarkStart w:id="3732" w:name="_Toc160649917"/>
      <w:bookmarkStart w:id="3733" w:name="_Toc164928199"/>
      <w:bookmarkStart w:id="3734" w:name="_Toc168550058"/>
      <w:bookmarkStart w:id="3735" w:name="_Toc170118129"/>
      <w:bookmarkStart w:id="3736" w:name="_Toc209470211"/>
      <w:bookmarkStart w:id="3737" w:name="_Toc212114872"/>
      <w:bookmarkStart w:id="3738" w:name="_Toc151743226"/>
      <w:bookmarkStart w:id="3739" w:name="_Toc151743691"/>
      <w:bookmarkStart w:id="3740" w:name="_Toc157434695"/>
      <w:bookmarkStart w:id="3741" w:name="_Toc157436410"/>
      <w:bookmarkStart w:id="3742" w:name="_Toc157440250"/>
      <w:bookmarkStart w:id="3743" w:name="_Toc96843444"/>
      <w:bookmarkStart w:id="3744" w:name="_Toc96844419"/>
      <w:bookmarkStart w:id="3745" w:name="_Toc100739992"/>
      <w:bookmarkStart w:id="3746" w:name="_Toc129252565"/>
      <w:bookmarkStart w:id="3747" w:name="_Toc144024270"/>
      <w:bookmarkStart w:id="3748" w:name="_Toc144459702"/>
      <w:bookmarkStart w:id="3749" w:name="_Toc216293483"/>
      <w:r w:rsidRPr="006D68AC">
        <w:rPr>
          <w:noProof/>
          <w:lang w:eastAsia="zh-CN"/>
        </w:rPr>
        <w:t>6.3</w:t>
      </w:r>
      <w:r w:rsidRPr="006D68AC">
        <w:t>.6.2.2</w:t>
      </w:r>
      <w:r w:rsidRPr="006D68AC">
        <w:tab/>
        <w:t>Type: Policy</w:t>
      </w:r>
      <w:bookmarkEnd w:id="3727"/>
      <w:bookmarkEnd w:id="3728"/>
      <w:bookmarkEnd w:id="3729"/>
      <w:bookmarkEnd w:id="3730"/>
      <w:bookmarkEnd w:id="3731"/>
      <w:bookmarkEnd w:id="3732"/>
      <w:bookmarkEnd w:id="3733"/>
      <w:bookmarkEnd w:id="3734"/>
      <w:bookmarkEnd w:id="3735"/>
      <w:bookmarkEnd w:id="3736"/>
      <w:bookmarkEnd w:id="3737"/>
      <w:bookmarkEnd w:id="3749"/>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Heading5"/>
      </w:pPr>
      <w:bookmarkStart w:id="3750" w:name="_Toc160649918"/>
      <w:bookmarkStart w:id="3751" w:name="_Toc164928200"/>
      <w:bookmarkStart w:id="3752" w:name="_Toc168550059"/>
      <w:bookmarkStart w:id="3753" w:name="_Toc170118130"/>
      <w:bookmarkStart w:id="3754" w:name="_Toc209470212"/>
      <w:bookmarkStart w:id="3755" w:name="_Toc212114873"/>
      <w:bookmarkStart w:id="3756" w:name="_Toc216293484"/>
      <w:r w:rsidRPr="006D68AC">
        <w:rPr>
          <w:noProof/>
          <w:lang w:eastAsia="zh-CN"/>
        </w:rPr>
        <w:t>6.3</w:t>
      </w:r>
      <w:r w:rsidRPr="006D68AC">
        <w:t>.6.2.3</w:t>
      </w:r>
      <w:r w:rsidRPr="006D68AC">
        <w:tab/>
        <w:t>Type: PolicyPatch</w:t>
      </w:r>
      <w:bookmarkEnd w:id="3738"/>
      <w:bookmarkEnd w:id="3739"/>
      <w:bookmarkEnd w:id="3740"/>
      <w:bookmarkEnd w:id="3741"/>
      <w:bookmarkEnd w:id="3742"/>
      <w:bookmarkEnd w:id="3750"/>
      <w:bookmarkEnd w:id="3751"/>
      <w:bookmarkEnd w:id="3752"/>
      <w:bookmarkEnd w:id="3753"/>
      <w:bookmarkEnd w:id="3754"/>
      <w:bookmarkEnd w:id="3755"/>
      <w:bookmarkEnd w:id="3756"/>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Heading5"/>
      </w:pPr>
      <w:bookmarkStart w:id="3757" w:name="_Toc160649919"/>
      <w:bookmarkStart w:id="3758" w:name="_Toc164928201"/>
      <w:bookmarkStart w:id="3759" w:name="_Toc168550060"/>
      <w:bookmarkStart w:id="3760" w:name="_Toc170118131"/>
      <w:bookmarkStart w:id="3761" w:name="_Toc209470213"/>
      <w:bookmarkStart w:id="3762" w:name="_Toc212114874"/>
      <w:bookmarkStart w:id="3763" w:name="_Toc151743228"/>
      <w:bookmarkStart w:id="3764" w:name="_Toc151743693"/>
      <w:bookmarkStart w:id="3765" w:name="_Toc157434697"/>
      <w:bookmarkStart w:id="3766" w:name="_Toc157436412"/>
      <w:bookmarkStart w:id="3767" w:name="_Toc157440252"/>
      <w:bookmarkStart w:id="3768" w:name="_Toc96843447"/>
      <w:bookmarkStart w:id="3769" w:name="_Toc96844422"/>
      <w:bookmarkStart w:id="3770" w:name="_Toc100739995"/>
      <w:bookmarkStart w:id="3771" w:name="_Toc129252568"/>
      <w:bookmarkStart w:id="3772" w:name="_Toc144024278"/>
      <w:bookmarkStart w:id="3773" w:name="_Toc144459710"/>
      <w:bookmarkStart w:id="3774" w:name="_Toc216293485"/>
      <w:bookmarkEnd w:id="3743"/>
      <w:bookmarkEnd w:id="3744"/>
      <w:bookmarkEnd w:id="3745"/>
      <w:bookmarkEnd w:id="3746"/>
      <w:bookmarkEnd w:id="3747"/>
      <w:bookmarkEnd w:id="3748"/>
      <w:r w:rsidRPr="006D68AC">
        <w:rPr>
          <w:noProof/>
          <w:lang w:eastAsia="zh-CN"/>
        </w:rPr>
        <w:t>6.3</w:t>
      </w:r>
      <w:r w:rsidRPr="006D68AC">
        <w:t>.6.2.4</w:t>
      </w:r>
      <w:r w:rsidRPr="006D68AC">
        <w:tab/>
        <w:t>Type: PolicyData</w:t>
      </w:r>
      <w:bookmarkEnd w:id="3757"/>
      <w:bookmarkEnd w:id="3758"/>
      <w:bookmarkEnd w:id="3759"/>
      <w:bookmarkEnd w:id="3760"/>
      <w:bookmarkEnd w:id="3761"/>
      <w:bookmarkEnd w:id="3762"/>
      <w:bookmarkEnd w:id="3774"/>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Heading5"/>
      </w:pPr>
      <w:bookmarkStart w:id="3775" w:name="_Toc160649920"/>
      <w:bookmarkStart w:id="3776" w:name="_Toc164928202"/>
      <w:bookmarkStart w:id="3777" w:name="_Toc168550061"/>
      <w:bookmarkStart w:id="3778" w:name="_Toc170118132"/>
      <w:bookmarkStart w:id="3779" w:name="_Toc209470214"/>
      <w:bookmarkStart w:id="3780" w:name="_Toc212114875"/>
      <w:bookmarkStart w:id="3781" w:name="_Toc151743229"/>
      <w:bookmarkStart w:id="3782" w:name="_Toc151743694"/>
      <w:bookmarkStart w:id="3783" w:name="_Toc157434698"/>
      <w:bookmarkStart w:id="3784" w:name="_Toc157436413"/>
      <w:bookmarkStart w:id="3785" w:name="_Toc157440253"/>
      <w:bookmarkStart w:id="3786" w:name="_Toc216293486"/>
      <w:bookmarkEnd w:id="3763"/>
      <w:bookmarkEnd w:id="3764"/>
      <w:bookmarkEnd w:id="3765"/>
      <w:bookmarkEnd w:id="3766"/>
      <w:bookmarkEnd w:id="3767"/>
      <w:r w:rsidRPr="006D68AC">
        <w:rPr>
          <w:noProof/>
          <w:lang w:eastAsia="zh-CN"/>
        </w:rPr>
        <w:t>6.3</w:t>
      </w:r>
      <w:r w:rsidRPr="006D68AC">
        <w:t>.6.2.5</w:t>
      </w:r>
      <w:r w:rsidRPr="006D68AC">
        <w:tab/>
        <w:t>Type: PolUsageSubsc</w:t>
      </w:r>
      <w:bookmarkEnd w:id="3775"/>
      <w:bookmarkEnd w:id="3776"/>
      <w:bookmarkEnd w:id="3777"/>
      <w:bookmarkEnd w:id="3778"/>
      <w:bookmarkEnd w:id="3779"/>
      <w:bookmarkEnd w:id="3780"/>
      <w:bookmarkEnd w:id="3786"/>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Heading5"/>
      </w:pPr>
      <w:bookmarkStart w:id="3787" w:name="_Toc160649921"/>
      <w:bookmarkStart w:id="3788" w:name="_Toc164928203"/>
      <w:bookmarkStart w:id="3789" w:name="_Toc168550062"/>
      <w:bookmarkStart w:id="3790" w:name="_Toc170118133"/>
      <w:bookmarkStart w:id="3791" w:name="_Toc209470215"/>
      <w:bookmarkStart w:id="3792" w:name="_Toc212114876"/>
      <w:bookmarkStart w:id="3793" w:name="_Toc216293487"/>
      <w:r w:rsidRPr="006D68AC">
        <w:rPr>
          <w:noProof/>
          <w:lang w:eastAsia="zh-CN"/>
        </w:rPr>
        <w:t>6.3</w:t>
      </w:r>
      <w:r w:rsidRPr="006D68AC">
        <w:t>.6.2.6</w:t>
      </w:r>
      <w:r w:rsidRPr="006D68AC">
        <w:tab/>
        <w:t>Type: PolUsageSubscPatch</w:t>
      </w:r>
      <w:bookmarkEnd w:id="3781"/>
      <w:bookmarkEnd w:id="3782"/>
      <w:bookmarkEnd w:id="3783"/>
      <w:bookmarkEnd w:id="3784"/>
      <w:bookmarkEnd w:id="3785"/>
      <w:bookmarkEnd w:id="3787"/>
      <w:bookmarkEnd w:id="3788"/>
      <w:bookmarkEnd w:id="3789"/>
      <w:bookmarkEnd w:id="3790"/>
      <w:bookmarkEnd w:id="3791"/>
      <w:bookmarkEnd w:id="3792"/>
      <w:bookmarkEnd w:id="3793"/>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Heading5"/>
      </w:pPr>
      <w:bookmarkStart w:id="3794" w:name="_Toc151743230"/>
      <w:bookmarkStart w:id="3795" w:name="_Toc151743695"/>
      <w:bookmarkStart w:id="3796" w:name="_Toc157434699"/>
      <w:bookmarkStart w:id="3797" w:name="_Toc157436414"/>
      <w:bookmarkStart w:id="3798" w:name="_Toc157440254"/>
      <w:bookmarkStart w:id="3799" w:name="_Toc160649922"/>
      <w:bookmarkStart w:id="3800" w:name="_Toc164928204"/>
      <w:bookmarkStart w:id="3801" w:name="_Toc168550063"/>
      <w:bookmarkStart w:id="3802" w:name="_Toc170118134"/>
      <w:bookmarkStart w:id="3803" w:name="_Toc209470216"/>
      <w:bookmarkStart w:id="3804" w:name="_Toc212114877"/>
      <w:bookmarkStart w:id="3805" w:name="_Toc216293488"/>
      <w:r w:rsidRPr="006D68AC">
        <w:rPr>
          <w:noProof/>
          <w:lang w:eastAsia="zh-CN"/>
        </w:rPr>
        <w:t>6.3</w:t>
      </w:r>
      <w:r w:rsidRPr="006D68AC">
        <w:t>.6.2.7</w:t>
      </w:r>
      <w:r w:rsidRPr="006D68AC">
        <w:tab/>
        <w:t>Type: ReqPolRep</w:t>
      </w:r>
      <w:bookmarkEnd w:id="3794"/>
      <w:bookmarkEnd w:id="3795"/>
      <w:bookmarkEnd w:id="3796"/>
      <w:bookmarkEnd w:id="3797"/>
      <w:bookmarkEnd w:id="3798"/>
      <w:bookmarkEnd w:id="3799"/>
      <w:bookmarkEnd w:id="3800"/>
      <w:bookmarkEnd w:id="3801"/>
      <w:bookmarkEnd w:id="3802"/>
      <w:bookmarkEnd w:id="3803"/>
      <w:bookmarkEnd w:id="3804"/>
      <w:bookmarkEnd w:id="3805"/>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Heading5"/>
      </w:pPr>
      <w:bookmarkStart w:id="3806" w:name="_Toc151743231"/>
      <w:bookmarkStart w:id="3807" w:name="_Toc151743696"/>
      <w:bookmarkStart w:id="3808" w:name="_Toc157434700"/>
      <w:bookmarkStart w:id="3809" w:name="_Toc157436415"/>
      <w:bookmarkStart w:id="3810" w:name="_Toc157440255"/>
      <w:bookmarkStart w:id="3811" w:name="_Toc160649923"/>
      <w:bookmarkStart w:id="3812" w:name="_Toc164928205"/>
      <w:bookmarkStart w:id="3813" w:name="_Toc168550064"/>
      <w:bookmarkStart w:id="3814" w:name="_Toc170118135"/>
      <w:bookmarkStart w:id="3815" w:name="_Toc209470217"/>
      <w:bookmarkStart w:id="3816" w:name="_Toc212114878"/>
      <w:bookmarkStart w:id="3817" w:name="_Toc216293489"/>
      <w:r w:rsidRPr="006D68AC">
        <w:rPr>
          <w:noProof/>
          <w:lang w:eastAsia="zh-CN"/>
        </w:rPr>
        <w:t>6.3</w:t>
      </w:r>
      <w:r w:rsidRPr="006D68AC">
        <w:t>.6.2.8</w:t>
      </w:r>
      <w:r w:rsidRPr="006D68AC">
        <w:tab/>
        <w:t>Type: PolUsageNotif</w:t>
      </w:r>
      <w:bookmarkEnd w:id="3806"/>
      <w:bookmarkEnd w:id="3807"/>
      <w:bookmarkEnd w:id="3808"/>
      <w:bookmarkEnd w:id="3809"/>
      <w:bookmarkEnd w:id="3810"/>
      <w:bookmarkEnd w:id="3811"/>
      <w:bookmarkEnd w:id="3812"/>
      <w:bookmarkEnd w:id="3813"/>
      <w:bookmarkEnd w:id="3814"/>
      <w:bookmarkEnd w:id="3815"/>
      <w:bookmarkEnd w:id="3816"/>
      <w:bookmarkEnd w:id="3817"/>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Heading5"/>
      </w:pPr>
      <w:bookmarkStart w:id="3818" w:name="_Toc151743232"/>
      <w:bookmarkStart w:id="3819" w:name="_Toc151743697"/>
      <w:bookmarkStart w:id="3820" w:name="_Toc157434701"/>
      <w:bookmarkStart w:id="3821" w:name="_Toc157436416"/>
      <w:bookmarkStart w:id="3822" w:name="_Toc157440256"/>
      <w:bookmarkStart w:id="3823" w:name="_Toc160649924"/>
      <w:bookmarkStart w:id="3824" w:name="_Toc164928206"/>
      <w:bookmarkStart w:id="3825" w:name="_Toc168550065"/>
      <w:bookmarkStart w:id="3826" w:name="_Toc170118136"/>
      <w:bookmarkStart w:id="3827" w:name="_Toc209470218"/>
      <w:bookmarkStart w:id="3828" w:name="_Toc212114879"/>
      <w:bookmarkStart w:id="3829" w:name="_Toc216293490"/>
      <w:r w:rsidRPr="006D68AC">
        <w:rPr>
          <w:noProof/>
          <w:lang w:eastAsia="zh-CN"/>
        </w:rPr>
        <w:t>6.3</w:t>
      </w:r>
      <w:r w:rsidRPr="006D68AC">
        <w:t>.6.2.9</w:t>
      </w:r>
      <w:r w:rsidRPr="006D68AC">
        <w:tab/>
        <w:t>Type: PolRepData</w:t>
      </w:r>
      <w:bookmarkEnd w:id="3818"/>
      <w:bookmarkEnd w:id="3819"/>
      <w:bookmarkEnd w:id="3820"/>
      <w:bookmarkEnd w:id="3821"/>
      <w:bookmarkEnd w:id="3822"/>
      <w:bookmarkEnd w:id="3823"/>
      <w:bookmarkEnd w:id="3824"/>
      <w:bookmarkEnd w:id="3825"/>
      <w:bookmarkEnd w:id="3826"/>
      <w:bookmarkEnd w:id="3827"/>
      <w:bookmarkEnd w:id="3828"/>
      <w:bookmarkEnd w:id="382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Heading5"/>
      </w:pPr>
      <w:bookmarkStart w:id="3830" w:name="_Toc157434702"/>
      <w:bookmarkStart w:id="3831" w:name="_Toc157436417"/>
      <w:bookmarkStart w:id="3832" w:name="_Toc157440257"/>
      <w:bookmarkStart w:id="3833" w:name="_Toc160649925"/>
      <w:bookmarkStart w:id="3834" w:name="_Toc164928207"/>
      <w:bookmarkStart w:id="3835" w:name="_Toc168550066"/>
      <w:bookmarkStart w:id="3836" w:name="_Toc170118137"/>
      <w:bookmarkStart w:id="3837" w:name="_Toc209470219"/>
      <w:bookmarkStart w:id="3838" w:name="_Toc212114880"/>
      <w:bookmarkStart w:id="3839" w:name="_Toc157434703"/>
      <w:bookmarkStart w:id="3840" w:name="_Toc157436418"/>
      <w:bookmarkStart w:id="3841" w:name="_Toc157440258"/>
      <w:bookmarkStart w:id="3842" w:name="_Toc151743233"/>
      <w:bookmarkStart w:id="3843" w:name="_Toc151743698"/>
      <w:bookmarkStart w:id="3844" w:name="_Toc216293491"/>
      <w:r w:rsidRPr="006D68AC">
        <w:rPr>
          <w:noProof/>
          <w:lang w:eastAsia="zh-CN"/>
        </w:rPr>
        <w:t>6.3</w:t>
      </w:r>
      <w:r w:rsidRPr="006D68AC">
        <w:t>.6.2.10</w:t>
      </w:r>
      <w:r w:rsidRPr="006D68AC">
        <w:tab/>
        <w:t>Type: PolDeleteReq</w:t>
      </w:r>
      <w:bookmarkEnd w:id="3830"/>
      <w:bookmarkEnd w:id="3831"/>
      <w:bookmarkEnd w:id="3832"/>
      <w:bookmarkEnd w:id="3833"/>
      <w:bookmarkEnd w:id="3834"/>
      <w:bookmarkEnd w:id="3835"/>
      <w:bookmarkEnd w:id="3836"/>
      <w:bookmarkEnd w:id="3837"/>
      <w:bookmarkEnd w:id="3838"/>
      <w:bookmarkEnd w:id="3844"/>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Heading5"/>
      </w:pPr>
      <w:bookmarkStart w:id="3845" w:name="_Toc160649926"/>
      <w:bookmarkStart w:id="3846" w:name="_Toc164928208"/>
      <w:bookmarkStart w:id="3847" w:name="_Toc168550067"/>
      <w:bookmarkStart w:id="3848" w:name="_Toc170118138"/>
      <w:bookmarkStart w:id="3849" w:name="_Toc209470220"/>
      <w:bookmarkStart w:id="3850" w:name="_Toc212114881"/>
      <w:bookmarkStart w:id="3851" w:name="_Toc157434704"/>
      <w:bookmarkStart w:id="3852" w:name="_Toc157436419"/>
      <w:bookmarkStart w:id="3853" w:name="_Toc157440259"/>
      <w:bookmarkStart w:id="3854" w:name="_Toc216293492"/>
      <w:bookmarkEnd w:id="3839"/>
      <w:bookmarkEnd w:id="3840"/>
      <w:bookmarkEnd w:id="3841"/>
      <w:r w:rsidRPr="006D68AC">
        <w:rPr>
          <w:noProof/>
          <w:lang w:eastAsia="zh-CN"/>
        </w:rPr>
        <w:t>6.3</w:t>
      </w:r>
      <w:r w:rsidRPr="006D68AC">
        <w:t>.6.2.11</w:t>
      </w:r>
      <w:r w:rsidRPr="006D68AC">
        <w:tab/>
        <w:t>Type: PolDeleteResp</w:t>
      </w:r>
      <w:bookmarkEnd w:id="3845"/>
      <w:bookmarkEnd w:id="3846"/>
      <w:bookmarkEnd w:id="3847"/>
      <w:bookmarkEnd w:id="3848"/>
      <w:bookmarkEnd w:id="3849"/>
      <w:bookmarkEnd w:id="3850"/>
      <w:bookmarkEnd w:id="3854"/>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Heading5"/>
      </w:pPr>
      <w:bookmarkStart w:id="3855" w:name="_Toc160649927"/>
      <w:bookmarkStart w:id="3856" w:name="_Toc164928209"/>
      <w:bookmarkStart w:id="3857" w:name="_Toc168550068"/>
      <w:bookmarkStart w:id="3858" w:name="_Toc170118139"/>
      <w:bookmarkStart w:id="3859" w:name="_Toc209470221"/>
      <w:bookmarkStart w:id="3860" w:name="_Toc212114882"/>
      <w:bookmarkStart w:id="3861" w:name="_Toc216293493"/>
      <w:r w:rsidRPr="006D68AC">
        <w:rPr>
          <w:noProof/>
          <w:lang w:eastAsia="zh-CN"/>
        </w:rPr>
        <w:t>6.3</w:t>
      </w:r>
      <w:r w:rsidRPr="006D68AC">
        <w:t>.6.2.12</w:t>
      </w:r>
      <w:r w:rsidRPr="006D68AC">
        <w:tab/>
        <w:t>Type: DefaultPolInfo</w:t>
      </w:r>
      <w:bookmarkEnd w:id="3851"/>
      <w:bookmarkEnd w:id="3852"/>
      <w:bookmarkEnd w:id="3853"/>
      <w:bookmarkEnd w:id="3855"/>
      <w:bookmarkEnd w:id="3856"/>
      <w:bookmarkEnd w:id="3857"/>
      <w:bookmarkEnd w:id="3858"/>
      <w:bookmarkEnd w:id="3859"/>
      <w:bookmarkEnd w:id="3860"/>
      <w:bookmarkEnd w:id="3861"/>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Heading5"/>
      </w:pPr>
      <w:bookmarkStart w:id="3862" w:name="_Toc157434705"/>
      <w:bookmarkStart w:id="3863" w:name="_Toc157436420"/>
      <w:bookmarkStart w:id="3864" w:name="_Toc157440260"/>
      <w:bookmarkStart w:id="3865" w:name="_Toc160649928"/>
      <w:bookmarkStart w:id="3866" w:name="_Toc164928210"/>
      <w:bookmarkStart w:id="3867" w:name="_Toc168550069"/>
      <w:bookmarkStart w:id="3868" w:name="_Toc170118140"/>
      <w:bookmarkStart w:id="3869" w:name="_Toc209470222"/>
      <w:bookmarkStart w:id="3870" w:name="_Toc212114883"/>
      <w:bookmarkStart w:id="3871" w:name="_Toc216293494"/>
      <w:r w:rsidRPr="006D68AC">
        <w:rPr>
          <w:noProof/>
          <w:lang w:eastAsia="zh-CN"/>
        </w:rPr>
        <w:t>6.3</w:t>
      </w:r>
      <w:r w:rsidRPr="006D68AC">
        <w:t>.6.2.13</w:t>
      </w:r>
      <w:r w:rsidRPr="006D68AC">
        <w:tab/>
        <w:t>Type: HarmonizationNotif</w:t>
      </w:r>
      <w:bookmarkEnd w:id="3862"/>
      <w:bookmarkEnd w:id="3863"/>
      <w:bookmarkEnd w:id="3864"/>
      <w:bookmarkEnd w:id="3865"/>
      <w:bookmarkEnd w:id="3866"/>
      <w:bookmarkEnd w:id="3867"/>
      <w:bookmarkEnd w:id="3868"/>
      <w:bookmarkEnd w:id="3869"/>
      <w:bookmarkEnd w:id="3870"/>
      <w:bookmarkEnd w:id="3871"/>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Heading5"/>
      </w:pPr>
      <w:bookmarkStart w:id="3872" w:name="_Toc157434706"/>
      <w:bookmarkStart w:id="3873" w:name="_Toc157436421"/>
      <w:bookmarkStart w:id="3874" w:name="_Toc157440261"/>
      <w:bookmarkStart w:id="3875" w:name="_Toc160649929"/>
      <w:bookmarkStart w:id="3876" w:name="_Toc164928211"/>
      <w:bookmarkStart w:id="3877" w:name="_Toc168550070"/>
      <w:bookmarkStart w:id="3878" w:name="_Toc170118141"/>
      <w:bookmarkStart w:id="3879" w:name="_Toc209470223"/>
      <w:bookmarkStart w:id="3880" w:name="_Toc212114884"/>
      <w:bookmarkStart w:id="3881" w:name="_Toc216293495"/>
      <w:r w:rsidRPr="006D68AC">
        <w:rPr>
          <w:noProof/>
          <w:lang w:eastAsia="zh-CN"/>
        </w:rPr>
        <w:t>6.3</w:t>
      </w:r>
      <w:r w:rsidRPr="006D68AC">
        <w:t>.6.2.14</w:t>
      </w:r>
      <w:r w:rsidRPr="006D68AC">
        <w:tab/>
        <w:t>Type: HarmonizationResp</w:t>
      </w:r>
      <w:bookmarkEnd w:id="3872"/>
      <w:bookmarkEnd w:id="3873"/>
      <w:bookmarkEnd w:id="3874"/>
      <w:bookmarkEnd w:id="3875"/>
      <w:bookmarkEnd w:id="3876"/>
      <w:bookmarkEnd w:id="3877"/>
      <w:bookmarkEnd w:id="3878"/>
      <w:bookmarkEnd w:id="3879"/>
      <w:bookmarkEnd w:id="3880"/>
      <w:bookmarkEnd w:id="3881"/>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Heading5"/>
      </w:pPr>
      <w:bookmarkStart w:id="3882" w:name="_Toc157434707"/>
      <w:bookmarkStart w:id="3883" w:name="_Toc157436422"/>
      <w:bookmarkStart w:id="3884" w:name="_Toc157440262"/>
      <w:bookmarkStart w:id="3885" w:name="_Toc160649930"/>
      <w:bookmarkStart w:id="3886" w:name="_Toc164928212"/>
      <w:bookmarkStart w:id="3887" w:name="_Toc168550071"/>
      <w:bookmarkStart w:id="3888" w:name="_Toc170118142"/>
      <w:bookmarkStart w:id="3889" w:name="_Toc209470224"/>
      <w:bookmarkStart w:id="3890" w:name="_Toc212114885"/>
      <w:bookmarkStart w:id="3891" w:name="_Toc216293496"/>
      <w:r w:rsidRPr="006D68AC">
        <w:rPr>
          <w:noProof/>
          <w:lang w:eastAsia="zh-CN"/>
        </w:rPr>
        <w:t>6.3</w:t>
      </w:r>
      <w:r w:rsidRPr="006D68AC">
        <w:t>.6.2.15</w:t>
      </w:r>
      <w:r w:rsidRPr="006D68AC">
        <w:tab/>
        <w:t>Type: NetSliceId</w:t>
      </w:r>
      <w:bookmarkEnd w:id="3882"/>
      <w:bookmarkEnd w:id="3883"/>
      <w:bookmarkEnd w:id="3884"/>
      <w:bookmarkEnd w:id="3885"/>
      <w:bookmarkEnd w:id="3886"/>
      <w:bookmarkEnd w:id="3887"/>
      <w:bookmarkEnd w:id="3888"/>
      <w:bookmarkEnd w:id="3889"/>
      <w:bookmarkEnd w:id="3890"/>
      <w:bookmarkEnd w:id="3891"/>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Heading5"/>
      </w:pPr>
      <w:bookmarkStart w:id="3892" w:name="_Toc160649931"/>
      <w:bookmarkStart w:id="3893" w:name="_Toc164928213"/>
      <w:bookmarkStart w:id="3894" w:name="_Toc168550072"/>
      <w:bookmarkStart w:id="3895" w:name="_Toc170118143"/>
      <w:bookmarkStart w:id="3896" w:name="_Toc209470225"/>
      <w:bookmarkStart w:id="3897" w:name="_Toc212114886"/>
      <w:bookmarkStart w:id="3898" w:name="_Toc157434708"/>
      <w:bookmarkStart w:id="3899" w:name="_Toc157436423"/>
      <w:bookmarkStart w:id="3900" w:name="_Toc157440263"/>
      <w:bookmarkStart w:id="3901" w:name="_Toc216293497"/>
      <w:r w:rsidRPr="006D68AC">
        <w:rPr>
          <w:noProof/>
          <w:lang w:eastAsia="zh-CN"/>
        </w:rPr>
        <w:t>6.3</w:t>
      </w:r>
      <w:r w:rsidRPr="006D68AC">
        <w:t>.6.2.16</w:t>
      </w:r>
      <w:r w:rsidRPr="006D68AC">
        <w:tab/>
        <w:t>Type: PolicyTriggers</w:t>
      </w:r>
      <w:bookmarkEnd w:id="3892"/>
      <w:bookmarkEnd w:id="3893"/>
      <w:bookmarkEnd w:id="3894"/>
      <w:bookmarkEnd w:id="3895"/>
      <w:bookmarkEnd w:id="3896"/>
      <w:bookmarkEnd w:id="3897"/>
      <w:bookmarkEnd w:id="3901"/>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Heading5"/>
      </w:pPr>
      <w:bookmarkStart w:id="3902" w:name="_Toc160649932"/>
      <w:bookmarkStart w:id="3903" w:name="_Toc164928214"/>
      <w:bookmarkStart w:id="3904" w:name="_Toc168550073"/>
      <w:bookmarkStart w:id="3905" w:name="_Toc170118144"/>
      <w:bookmarkStart w:id="3906" w:name="_Toc209470226"/>
      <w:bookmarkStart w:id="3907" w:name="_Toc212114887"/>
      <w:bookmarkStart w:id="3908" w:name="_Toc216293498"/>
      <w:r w:rsidRPr="006D68AC">
        <w:rPr>
          <w:noProof/>
          <w:lang w:eastAsia="zh-CN"/>
        </w:rPr>
        <w:t>6.3</w:t>
      </w:r>
      <w:r w:rsidRPr="006D68AC">
        <w:t>.6.2.17</w:t>
      </w:r>
      <w:r w:rsidRPr="006D68AC">
        <w:tab/>
        <w:t>Type: PolicyActions</w:t>
      </w:r>
      <w:bookmarkEnd w:id="3902"/>
      <w:bookmarkEnd w:id="3903"/>
      <w:bookmarkEnd w:id="3904"/>
      <w:bookmarkEnd w:id="3905"/>
      <w:bookmarkEnd w:id="3906"/>
      <w:bookmarkEnd w:id="3907"/>
      <w:bookmarkEnd w:id="3908"/>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Heading5"/>
      </w:pPr>
      <w:bookmarkStart w:id="3909" w:name="_Toc160649933"/>
      <w:bookmarkStart w:id="3910" w:name="_Toc164928215"/>
      <w:bookmarkStart w:id="3911" w:name="_Toc168550074"/>
      <w:bookmarkStart w:id="3912" w:name="_Toc170118145"/>
      <w:bookmarkStart w:id="3913" w:name="_Toc209470227"/>
      <w:bookmarkStart w:id="3914" w:name="_Toc212114888"/>
      <w:bookmarkStart w:id="3915" w:name="_Toc216293499"/>
      <w:r w:rsidRPr="006D68AC">
        <w:rPr>
          <w:noProof/>
          <w:lang w:eastAsia="zh-CN"/>
        </w:rPr>
        <w:t>6.3</w:t>
      </w:r>
      <w:r w:rsidRPr="006D68AC">
        <w:t>.6.2.18</w:t>
      </w:r>
      <w:r w:rsidRPr="006D68AC">
        <w:tab/>
        <w:t>Type: TimePeriodInfo</w:t>
      </w:r>
      <w:bookmarkEnd w:id="3909"/>
      <w:bookmarkEnd w:id="3910"/>
      <w:bookmarkEnd w:id="3911"/>
      <w:bookmarkEnd w:id="3912"/>
      <w:bookmarkEnd w:id="3913"/>
      <w:bookmarkEnd w:id="3914"/>
      <w:bookmarkEnd w:id="3915"/>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Heading4"/>
        <w:rPr>
          <w:lang w:val="en-US"/>
        </w:rPr>
      </w:pPr>
      <w:bookmarkStart w:id="3916" w:name="_Toc160649934"/>
      <w:bookmarkStart w:id="3917" w:name="_Toc164928216"/>
      <w:bookmarkStart w:id="3918" w:name="_Toc168550075"/>
      <w:bookmarkStart w:id="3919" w:name="_Toc170118146"/>
      <w:bookmarkStart w:id="3920" w:name="_Toc209470228"/>
      <w:bookmarkStart w:id="3921" w:name="_Toc212114889"/>
      <w:bookmarkStart w:id="3922" w:name="_Toc216293500"/>
      <w:r w:rsidRPr="006D68AC">
        <w:rPr>
          <w:noProof/>
          <w:lang w:eastAsia="zh-CN"/>
        </w:rPr>
        <w:t>6.3</w:t>
      </w:r>
      <w:r w:rsidRPr="006D68AC">
        <w:rPr>
          <w:lang w:val="en-US"/>
        </w:rPr>
        <w:t>.6.3</w:t>
      </w:r>
      <w:r w:rsidRPr="006D68AC">
        <w:rPr>
          <w:lang w:val="en-US"/>
        </w:rPr>
        <w:tab/>
        <w:t>Simple data types and enumerations</w:t>
      </w:r>
      <w:bookmarkEnd w:id="3768"/>
      <w:bookmarkEnd w:id="3769"/>
      <w:bookmarkEnd w:id="3770"/>
      <w:bookmarkEnd w:id="3771"/>
      <w:bookmarkEnd w:id="3772"/>
      <w:bookmarkEnd w:id="3773"/>
      <w:bookmarkEnd w:id="3842"/>
      <w:bookmarkEnd w:id="3843"/>
      <w:bookmarkEnd w:id="3898"/>
      <w:bookmarkEnd w:id="3899"/>
      <w:bookmarkEnd w:id="3900"/>
      <w:bookmarkEnd w:id="3916"/>
      <w:bookmarkEnd w:id="3917"/>
      <w:bookmarkEnd w:id="3918"/>
      <w:bookmarkEnd w:id="3919"/>
      <w:bookmarkEnd w:id="3920"/>
      <w:bookmarkEnd w:id="3921"/>
      <w:bookmarkEnd w:id="3922"/>
    </w:p>
    <w:p w14:paraId="506624E7" w14:textId="09CD52B1" w:rsidR="00BF1CFD" w:rsidRPr="006D68AC" w:rsidRDefault="00BF1CFD" w:rsidP="00BF1CFD">
      <w:pPr>
        <w:pStyle w:val="Heading5"/>
      </w:pPr>
      <w:bookmarkStart w:id="3923" w:name="_Toc96843448"/>
      <w:bookmarkStart w:id="3924" w:name="_Toc96844423"/>
      <w:bookmarkStart w:id="3925" w:name="_Toc100739996"/>
      <w:bookmarkStart w:id="3926" w:name="_Toc129252569"/>
      <w:bookmarkStart w:id="3927" w:name="_Toc144024279"/>
      <w:bookmarkStart w:id="3928" w:name="_Toc144459711"/>
      <w:bookmarkStart w:id="3929" w:name="_Toc151743234"/>
      <w:bookmarkStart w:id="3930" w:name="_Toc151743699"/>
      <w:bookmarkStart w:id="3931" w:name="_Toc157434709"/>
      <w:bookmarkStart w:id="3932" w:name="_Toc157436424"/>
      <w:bookmarkStart w:id="3933" w:name="_Toc157440264"/>
      <w:bookmarkStart w:id="3934" w:name="_Toc160649935"/>
      <w:bookmarkStart w:id="3935" w:name="_Toc164928217"/>
      <w:bookmarkStart w:id="3936" w:name="_Toc168550076"/>
      <w:bookmarkStart w:id="3937" w:name="_Toc170118147"/>
      <w:bookmarkStart w:id="3938" w:name="_Toc209470229"/>
      <w:bookmarkStart w:id="3939" w:name="_Toc212114890"/>
      <w:bookmarkStart w:id="3940" w:name="_Toc216293501"/>
      <w:r w:rsidRPr="006D68AC">
        <w:rPr>
          <w:noProof/>
          <w:lang w:eastAsia="zh-CN"/>
        </w:rPr>
        <w:t>6.3</w:t>
      </w:r>
      <w:r w:rsidRPr="006D68AC">
        <w:t>.6.3.1</w:t>
      </w:r>
      <w:r w:rsidRPr="006D68AC">
        <w:tab/>
        <w:t>Introduction</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Heading5"/>
      </w:pPr>
      <w:bookmarkStart w:id="3941" w:name="_Toc96843449"/>
      <w:bookmarkStart w:id="3942" w:name="_Toc96844424"/>
      <w:bookmarkStart w:id="3943" w:name="_Toc100739997"/>
      <w:bookmarkStart w:id="3944" w:name="_Toc129252570"/>
      <w:bookmarkStart w:id="3945" w:name="_Toc144024280"/>
      <w:bookmarkStart w:id="3946" w:name="_Toc144459712"/>
      <w:bookmarkStart w:id="3947" w:name="_Toc151743235"/>
      <w:bookmarkStart w:id="3948" w:name="_Toc151743700"/>
      <w:bookmarkStart w:id="3949" w:name="_Toc157434710"/>
      <w:bookmarkStart w:id="3950" w:name="_Toc157436425"/>
      <w:bookmarkStart w:id="3951" w:name="_Toc157440265"/>
      <w:bookmarkStart w:id="3952" w:name="_Toc160649936"/>
      <w:bookmarkStart w:id="3953" w:name="_Toc164928218"/>
      <w:bookmarkStart w:id="3954" w:name="_Toc168550077"/>
      <w:bookmarkStart w:id="3955" w:name="_Toc170118148"/>
      <w:bookmarkStart w:id="3956" w:name="_Toc209470230"/>
      <w:bookmarkStart w:id="3957" w:name="_Toc212114891"/>
      <w:bookmarkStart w:id="3958" w:name="_Toc216293502"/>
      <w:r w:rsidRPr="006D68AC">
        <w:rPr>
          <w:noProof/>
          <w:lang w:eastAsia="zh-CN"/>
        </w:rPr>
        <w:t>6.3</w:t>
      </w:r>
      <w:r w:rsidRPr="006D68AC">
        <w:t>.6.3.2</w:t>
      </w:r>
      <w:r w:rsidRPr="006D68AC">
        <w:tab/>
        <w:t>Simple data types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Heading5"/>
      </w:pPr>
      <w:bookmarkStart w:id="3959" w:name="_Toc157434711"/>
      <w:bookmarkStart w:id="3960" w:name="_Toc157436426"/>
      <w:bookmarkStart w:id="3961" w:name="_Toc157440266"/>
      <w:bookmarkStart w:id="3962" w:name="_Toc160649937"/>
      <w:bookmarkStart w:id="3963" w:name="_Toc164928219"/>
      <w:bookmarkStart w:id="3964" w:name="_Toc168550078"/>
      <w:bookmarkStart w:id="3965" w:name="_Toc170118149"/>
      <w:bookmarkStart w:id="3966" w:name="_Toc209470231"/>
      <w:bookmarkStart w:id="3967" w:name="_Toc212114892"/>
      <w:bookmarkStart w:id="3968" w:name="_Toc96843450"/>
      <w:bookmarkStart w:id="3969" w:name="_Toc96844425"/>
      <w:bookmarkStart w:id="3970" w:name="_Toc100739998"/>
      <w:bookmarkStart w:id="3971" w:name="_Toc129252571"/>
      <w:bookmarkStart w:id="3972" w:name="_Toc144024283"/>
      <w:bookmarkStart w:id="3973" w:name="_Toc144459715"/>
      <w:bookmarkStart w:id="3974" w:name="_Toc151743236"/>
      <w:bookmarkStart w:id="3975" w:name="_Toc151743701"/>
      <w:bookmarkStart w:id="3976" w:name="_Toc157434712"/>
      <w:bookmarkStart w:id="3977" w:name="_Toc157436427"/>
      <w:bookmarkStart w:id="3978" w:name="_Toc157440267"/>
      <w:bookmarkStart w:id="3979" w:name="_Toc216293503"/>
      <w:r w:rsidRPr="006D68AC">
        <w:rPr>
          <w:noProof/>
          <w:lang w:eastAsia="zh-CN"/>
        </w:rPr>
        <w:t>6.3</w:t>
      </w:r>
      <w:r w:rsidRPr="006D68AC">
        <w:t>.6.3.3</w:t>
      </w:r>
      <w:r w:rsidRPr="006D68AC">
        <w:tab/>
        <w:t>Enumeration: PolicyType</w:t>
      </w:r>
      <w:bookmarkEnd w:id="3959"/>
      <w:bookmarkEnd w:id="3960"/>
      <w:bookmarkEnd w:id="3961"/>
      <w:bookmarkEnd w:id="3962"/>
      <w:bookmarkEnd w:id="3963"/>
      <w:bookmarkEnd w:id="3964"/>
      <w:bookmarkEnd w:id="3965"/>
      <w:bookmarkEnd w:id="3966"/>
      <w:bookmarkEnd w:id="3967"/>
      <w:bookmarkEnd w:id="3979"/>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Heading5"/>
      </w:pPr>
      <w:bookmarkStart w:id="3980" w:name="_Toc160649938"/>
      <w:bookmarkStart w:id="3981" w:name="_Toc164928220"/>
      <w:bookmarkStart w:id="3982" w:name="_Toc168550079"/>
      <w:bookmarkStart w:id="3983" w:name="_Toc170118150"/>
      <w:bookmarkStart w:id="3984" w:name="_Toc209470232"/>
      <w:bookmarkStart w:id="3985" w:name="_Toc212114893"/>
      <w:bookmarkStart w:id="3986" w:name="_Toc216293504"/>
      <w:r w:rsidRPr="006D68AC">
        <w:rPr>
          <w:noProof/>
          <w:lang w:eastAsia="zh-CN"/>
        </w:rPr>
        <w:t>6.3</w:t>
      </w:r>
      <w:r w:rsidRPr="006D68AC">
        <w:t>.6.3.4</w:t>
      </w:r>
      <w:r w:rsidRPr="006D68AC">
        <w:tab/>
        <w:t>Enumeration: QoSAction</w:t>
      </w:r>
      <w:bookmarkEnd w:id="3980"/>
      <w:bookmarkEnd w:id="3981"/>
      <w:bookmarkEnd w:id="3982"/>
      <w:bookmarkEnd w:id="3983"/>
      <w:bookmarkEnd w:id="3984"/>
      <w:bookmarkEnd w:id="3985"/>
      <w:bookmarkEnd w:id="3986"/>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Heading4"/>
        <w:rPr>
          <w:lang w:val="en-US"/>
        </w:rPr>
      </w:pPr>
      <w:bookmarkStart w:id="3987" w:name="_Toc160649939"/>
      <w:bookmarkStart w:id="3988" w:name="_Toc164928221"/>
      <w:bookmarkStart w:id="3989" w:name="_Toc168550080"/>
      <w:bookmarkStart w:id="3990" w:name="_Toc170118151"/>
      <w:bookmarkStart w:id="3991" w:name="_Toc209470233"/>
      <w:bookmarkStart w:id="3992" w:name="_Toc212114894"/>
      <w:bookmarkStart w:id="3993" w:name="_Toc216293505"/>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968"/>
      <w:bookmarkEnd w:id="3969"/>
      <w:bookmarkEnd w:id="3970"/>
      <w:bookmarkEnd w:id="3971"/>
      <w:bookmarkEnd w:id="3972"/>
      <w:bookmarkEnd w:id="3973"/>
      <w:bookmarkEnd w:id="3974"/>
      <w:bookmarkEnd w:id="3975"/>
      <w:bookmarkEnd w:id="3976"/>
      <w:bookmarkEnd w:id="3977"/>
      <w:bookmarkEnd w:id="3978"/>
      <w:bookmarkEnd w:id="3987"/>
      <w:bookmarkEnd w:id="3988"/>
      <w:bookmarkEnd w:id="3989"/>
      <w:bookmarkEnd w:id="3990"/>
      <w:bookmarkEnd w:id="3991"/>
      <w:bookmarkEnd w:id="3992"/>
      <w:bookmarkEnd w:id="3993"/>
    </w:p>
    <w:p w14:paraId="1C4A0CBC" w14:textId="77777777" w:rsidR="00BF1CFD" w:rsidRPr="006D68AC" w:rsidRDefault="00BF1CFD" w:rsidP="00BF1CFD">
      <w:bookmarkStart w:id="3994" w:name="_Toc96843451"/>
      <w:bookmarkStart w:id="3995" w:name="_Toc96844426"/>
      <w:bookmarkStart w:id="3996" w:name="_Toc100739999"/>
      <w:bookmarkStart w:id="3997" w:name="_Toc129252572"/>
      <w:bookmarkStart w:id="3998" w:name="_Toc144024284"/>
      <w:bookmarkStart w:id="3999"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Heading4"/>
      </w:pPr>
      <w:bookmarkStart w:id="4000" w:name="_Toc151743237"/>
      <w:bookmarkStart w:id="4001" w:name="_Toc151743702"/>
      <w:bookmarkStart w:id="4002" w:name="_Toc157434713"/>
      <w:bookmarkStart w:id="4003" w:name="_Toc157436428"/>
      <w:bookmarkStart w:id="4004" w:name="_Toc157440268"/>
      <w:bookmarkStart w:id="4005" w:name="_Toc160649940"/>
      <w:bookmarkStart w:id="4006" w:name="_Toc164928222"/>
      <w:bookmarkStart w:id="4007" w:name="_Toc168550081"/>
      <w:bookmarkStart w:id="4008" w:name="_Toc170118152"/>
      <w:bookmarkStart w:id="4009" w:name="_Toc209470234"/>
      <w:bookmarkStart w:id="4010" w:name="_Toc212114895"/>
      <w:bookmarkStart w:id="4011" w:name="_Toc216293506"/>
      <w:r w:rsidRPr="006D68AC">
        <w:rPr>
          <w:noProof/>
          <w:lang w:eastAsia="zh-CN"/>
        </w:rPr>
        <w:t>6.3</w:t>
      </w:r>
      <w:r w:rsidRPr="006D68AC">
        <w:t>.6.5</w:t>
      </w:r>
      <w:r w:rsidRPr="006D68AC">
        <w:tab/>
        <w:t>Binary data</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63613B75" w14:textId="111E6446" w:rsidR="00BF1CFD" w:rsidRPr="006D68AC" w:rsidRDefault="00BF1CFD" w:rsidP="00BF1CFD">
      <w:pPr>
        <w:pStyle w:val="Heading5"/>
      </w:pPr>
      <w:bookmarkStart w:id="4012" w:name="_Toc96843452"/>
      <w:bookmarkStart w:id="4013" w:name="_Toc96844427"/>
      <w:bookmarkStart w:id="4014" w:name="_Toc100740000"/>
      <w:bookmarkStart w:id="4015" w:name="_Toc129252573"/>
      <w:bookmarkStart w:id="4016" w:name="_Toc144024285"/>
      <w:bookmarkStart w:id="4017" w:name="_Toc144459717"/>
      <w:bookmarkStart w:id="4018" w:name="_Toc151743238"/>
      <w:bookmarkStart w:id="4019" w:name="_Toc151743703"/>
      <w:bookmarkStart w:id="4020" w:name="_Toc157434714"/>
      <w:bookmarkStart w:id="4021" w:name="_Toc157436429"/>
      <w:bookmarkStart w:id="4022" w:name="_Toc157440269"/>
      <w:bookmarkStart w:id="4023" w:name="_Toc160649941"/>
      <w:bookmarkStart w:id="4024" w:name="_Toc164928223"/>
      <w:bookmarkStart w:id="4025" w:name="_Toc168550082"/>
      <w:bookmarkStart w:id="4026" w:name="_Toc170118153"/>
      <w:bookmarkStart w:id="4027" w:name="_Toc209470235"/>
      <w:bookmarkStart w:id="4028" w:name="_Toc212114896"/>
      <w:bookmarkStart w:id="4029" w:name="_Toc216293507"/>
      <w:r w:rsidRPr="006D68AC">
        <w:rPr>
          <w:noProof/>
          <w:lang w:eastAsia="zh-CN"/>
        </w:rPr>
        <w:t>6.3</w:t>
      </w:r>
      <w:r w:rsidRPr="006D68AC">
        <w:t>.6.5.1</w:t>
      </w:r>
      <w:r w:rsidRPr="006D68AC">
        <w:tab/>
        <w:t>Binary Data Types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Heading3"/>
      </w:pPr>
      <w:bookmarkStart w:id="4030" w:name="_Toc144024286"/>
      <w:bookmarkStart w:id="4031" w:name="_Toc144459718"/>
      <w:bookmarkStart w:id="4032" w:name="_Toc151743239"/>
      <w:bookmarkStart w:id="4033" w:name="_Toc151743704"/>
      <w:bookmarkStart w:id="4034" w:name="_Toc157434715"/>
      <w:bookmarkStart w:id="4035" w:name="_Toc157436430"/>
      <w:bookmarkStart w:id="4036" w:name="_Toc157440270"/>
      <w:bookmarkStart w:id="4037" w:name="_Toc160649942"/>
      <w:bookmarkStart w:id="4038" w:name="_Toc164928224"/>
      <w:bookmarkStart w:id="4039" w:name="_Toc168550083"/>
      <w:bookmarkStart w:id="4040" w:name="_Toc170118154"/>
      <w:bookmarkStart w:id="4041" w:name="_Toc209470236"/>
      <w:bookmarkStart w:id="4042" w:name="_Toc212114897"/>
      <w:bookmarkStart w:id="4043" w:name="_Toc216293508"/>
      <w:r w:rsidRPr="006D68AC">
        <w:rPr>
          <w:noProof/>
          <w:lang w:eastAsia="zh-CN"/>
        </w:rPr>
        <w:t>6.3</w:t>
      </w:r>
      <w:r w:rsidRPr="006D68AC">
        <w:t>.7</w:t>
      </w:r>
      <w:r w:rsidRPr="006D68AC">
        <w:tab/>
        <w:t>Error Handling</w:t>
      </w:r>
      <w:bookmarkEnd w:id="3568"/>
      <w:bookmarkEnd w:id="3569"/>
      <w:bookmarkEnd w:id="3570"/>
      <w:bookmarkEnd w:id="3571"/>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32C5840" w14:textId="3B2766E7" w:rsidR="00BF1CFD" w:rsidRPr="006D68AC" w:rsidRDefault="00BF1CFD" w:rsidP="00BF1CFD">
      <w:pPr>
        <w:pStyle w:val="Heading4"/>
      </w:pPr>
      <w:bookmarkStart w:id="4044" w:name="_Toc96843454"/>
      <w:bookmarkStart w:id="4045" w:name="_Toc96844429"/>
      <w:bookmarkStart w:id="4046" w:name="_Toc100740002"/>
      <w:bookmarkStart w:id="4047" w:name="_Toc129252575"/>
      <w:bookmarkStart w:id="4048" w:name="_Toc144024287"/>
      <w:bookmarkStart w:id="4049" w:name="_Toc144459719"/>
      <w:bookmarkStart w:id="4050" w:name="_Toc151743240"/>
      <w:bookmarkStart w:id="4051" w:name="_Toc151743705"/>
      <w:bookmarkStart w:id="4052" w:name="_Toc157434716"/>
      <w:bookmarkStart w:id="4053" w:name="_Toc157436431"/>
      <w:bookmarkStart w:id="4054" w:name="_Toc157440271"/>
      <w:bookmarkStart w:id="4055" w:name="_Toc160649943"/>
      <w:bookmarkStart w:id="4056" w:name="_Toc164928225"/>
      <w:bookmarkStart w:id="4057" w:name="_Toc168550084"/>
      <w:bookmarkStart w:id="4058" w:name="_Toc170118155"/>
      <w:bookmarkStart w:id="4059" w:name="_Toc209470237"/>
      <w:bookmarkStart w:id="4060" w:name="_Toc212114898"/>
      <w:bookmarkStart w:id="4061" w:name="_Toc216293509"/>
      <w:r w:rsidRPr="006D68AC">
        <w:rPr>
          <w:noProof/>
          <w:lang w:eastAsia="zh-CN"/>
        </w:rPr>
        <w:t>6.3</w:t>
      </w:r>
      <w:r w:rsidRPr="006D68AC">
        <w:t>.7.1</w:t>
      </w:r>
      <w:r w:rsidRPr="006D68AC">
        <w:tab/>
        <w:t>General</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Heading4"/>
      </w:pPr>
      <w:bookmarkStart w:id="4062" w:name="_Toc96843455"/>
      <w:bookmarkStart w:id="4063" w:name="_Toc96844430"/>
      <w:bookmarkStart w:id="4064" w:name="_Toc100740003"/>
      <w:bookmarkStart w:id="4065" w:name="_Toc129252576"/>
      <w:bookmarkStart w:id="4066" w:name="_Toc144024288"/>
      <w:bookmarkStart w:id="4067" w:name="_Toc144459720"/>
      <w:bookmarkStart w:id="4068" w:name="_Toc151743241"/>
      <w:bookmarkStart w:id="4069" w:name="_Toc151743706"/>
      <w:bookmarkStart w:id="4070" w:name="_Toc157434717"/>
      <w:bookmarkStart w:id="4071" w:name="_Toc157436432"/>
      <w:bookmarkStart w:id="4072" w:name="_Toc157440272"/>
      <w:bookmarkStart w:id="4073" w:name="_Toc160649944"/>
      <w:bookmarkStart w:id="4074" w:name="_Toc164928226"/>
      <w:bookmarkStart w:id="4075" w:name="_Toc168550085"/>
      <w:bookmarkStart w:id="4076" w:name="_Toc170118156"/>
      <w:bookmarkStart w:id="4077" w:name="_Toc209470238"/>
      <w:bookmarkStart w:id="4078" w:name="_Toc212114899"/>
      <w:bookmarkStart w:id="4079" w:name="_Toc216293510"/>
      <w:r w:rsidRPr="006D68AC">
        <w:rPr>
          <w:noProof/>
          <w:lang w:eastAsia="zh-CN"/>
        </w:rPr>
        <w:t>6.3</w:t>
      </w:r>
      <w:r w:rsidRPr="006D68AC">
        <w:t>.7.2</w:t>
      </w:r>
      <w:r w:rsidRPr="006D68AC">
        <w:tab/>
        <w:t>Protocol Errors</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Heading4"/>
      </w:pPr>
      <w:bookmarkStart w:id="4080" w:name="_Toc96843456"/>
      <w:bookmarkStart w:id="4081" w:name="_Toc96844431"/>
      <w:bookmarkStart w:id="4082" w:name="_Toc100740004"/>
      <w:bookmarkStart w:id="4083" w:name="_Toc129252577"/>
      <w:bookmarkStart w:id="4084" w:name="_Toc144024289"/>
      <w:bookmarkStart w:id="4085" w:name="_Toc144459721"/>
      <w:bookmarkStart w:id="4086" w:name="_Toc151743242"/>
      <w:bookmarkStart w:id="4087" w:name="_Toc151743707"/>
      <w:bookmarkStart w:id="4088" w:name="_Toc157434718"/>
      <w:bookmarkStart w:id="4089" w:name="_Toc157436433"/>
      <w:bookmarkStart w:id="4090" w:name="_Toc157440273"/>
      <w:bookmarkStart w:id="4091" w:name="_Toc160649945"/>
      <w:bookmarkStart w:id="4092" w:name="_Toc164928227"/>
      <w:bookmarkStart w:id="4093" w:name="_Toc168550086"/>
      <w:bookmarkStart w:id="4094" w:name="_Toc170118157"/>
      <w:bookmarkStart w:id="4095" w:name="_Toc209470239"/>
      <w:bookmarkStart w:id="4096" w:name="_Toc212114900"/>
      <w:bookmarkStart w:id="4097" w:name="_Toc216293511"/>
      <w:r w:rsidRPr="006D68AC">
        <w:rPr>
          <w:noProof/>
          <w:lang w:eastAsia="zh-CN"/>
        </w:rPr>
        <w:t>6.3</w:t>
      </w:r>
      <w:r w:rsidRPr="006D68AC">
        <w:t>.7.3</w:t>
      </w:r>
      <w:r w:rsidRPr="006D68AC">
        <w:tab/>
        <w:t>Application Errors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4098" w:name="_Toc96843457"/>
            <w:bookmarkStart w:id="4099" w:name="_Toc96844432"/>
            <w:bookmarkStart w:id="4100" w:name="_Toc100740005"/>
            <w:bookmarkStart w:id="4101" w:name="_Toc129252578"/>
            <w:bookmarkStart w:id="4102" w:name="_Toc144024290"/>
            <w:bookmarkStart w:id="4103"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Heading3"/>
        <w:rPr>
          <w:lang w:eastAsia="zh-CN"/>
        </w:rPr>
      </w:pPr>
      <w:bookmarkStart w:id="4104" w:name="_Toc151743243"/>
      <w:bookmarkStart w:id="4105" w:name="_Toc151743708"/>
      <w:bookmarkStart w:id="4106" w:name="_Toc157434719"/>
      <w:bookmarkStart w:id="4107" w:name="_Toc157436434"/>
      <w:bookmarkStart w:id="4108" w:name="_Toc157440274"/>
      <w:bookmarkStart w:id="4109" w:name="_Toc160649946"/>
      <w:bookmarkStart w:id="4110" w:name="_Toc164928228"/>
      <w:bookmarkStart w:id="4111" w:name="_Toc168550087"/>
      <w:bookmarkStart w:id="4112" w:name="_Toc170118158"/>
      <w:bookmarkStart w:id="4113" w:name="_Toc209470240"/>
      <w:bookmarkStart w:id="4114" w:name="_Toc212114901"/>
      <w:bookmarkStart w:id="4115" w:name="_Toc216293512"/>
      <w:r w:rsidRPr="006D68AC">
        <w:rPr>
          <w:noProof/>
          <w:lang w:eastAsia="zh-CN"/>
        </w:rPr>
        <w:t>6.3</w:t>
      </w:r>
      <w:r w:rsidRPr="006D68AC">
        <w:t>.8</w:t>
      </w:r>
      <w:r w:rsidRPr="006D68AC">
        <w:rPr>
          <w:lang w:eastAsia="zh-CN"/>
        </w:rPr>
        <w:tab/>
        <w:t>Feature negotiation</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Heading3"/>
      </w:pPr>
      <w:bookmarkStart w:id="4116" w:name="_Toc96843458"/>
      <w:bookmarkStart w:id="4117" w:name="_Toc96844433"/>
      <w:bookmarkStart w:id="4118" w:name="_Toc100740006"/>
      <w:bookmarkStart w:id="4119" w:name="_Toc129252579"/>
      <w:bookmarkStart w:id="4120" w:name="_Toc144024291"/>
      <w:bookmarkStart w:id="4121" w:name="_Toc144459723"/>
      <w:bookmarkStart w:id="4122" w:name="_Toc151743244"/>
      <w:bookmarkStart w:id="4123" w:name="_Toc151743709"/>
      <w:bookmarkStart w:id="4124" w:name="_Toc157434720"/>
      <w:bookmarkStart w:id="4125" w:name="_Toc157436435"/>
      <w:bookmarkStart w:id="4126" w:name="_Toc157440275"/>
      <w:bookmarkStart w:id="4127" w:name="_Toc160649947"/>
      <w:bookmarkStart w:id="4128" w:name="_Toc164928229"/>
      <w:bookmarkStart w:id="4129" w:name="_Toc168550088"/>
      <w:bookmarkStart w:id="4130" w:name="_Toc170118159"/>
      <w:bookmarkStart w:id="4131" w:name="_Toc209470241"/>
      <w:bookmarkStart w:id="4132" w:name="_Toc212114902"/>
      <w:bookmarkStart w:id="4133" w:name="_Toc216293513"/>
      <w:r w:rsidRPr="006D68AC">
        <w:rPr>
          <w:noProof/>
          <w:lang w:eastAsia="zh-CN"/>
        </w:rPr>
        <w:t>6.3</w:t>
      </w:r>
      <w:r w:rsidRPr="006D68AC">
        <w:t>.9</w:t>
      </w:r>
      <w:r w:rsidRPr="006D68AC">
        <w:tab/>
        <w:t>Security</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Heading2"/>
      </w:pPr>
      <w:bookmarkStart w:id="4134" w:name="_Toc157434721"/>
      <w:bookmarkStart w:id="4135" w:name="_Toc157436436"/>
      <w:bookmarkStart w:id="4136" w:name="_Toc157440276"/>
      <w:bookmarkStart w:id="4137" w:name="_Toc160649948"/>
      <w:bookmarkStart w:id="4138" w:name="_Toc164928230"/>
      <w:bookmarkStart w:id="4139" w:name="_Toc168550089"/>
      <w:bookmarkStart w:id="4140" w:name="_Toc170118160"/>
      <w:bookmarkStart w:id="4141" w:name="_Toc209470242"/>
      <w:bookmarkStart w:id="4142" w:name="_Toc212114903"/>
      <w:bookmarkStart w:id="4143" w:name="_Toc148176945"/>
      <w:bookmarkStart w:id="4144" w:name="_Toc148358995"/>
      <w:bookmarkStart w:id="4145" w:name="_Toc151743134"/>
      <w:bookmarkStart w:id="4146" w:name="_Toc151743599"/>
      <w:bookmarkStart w:id="4147" w:name="_Toc216293514"/>
      <w:bookmarkEnd w:id="2560"/>
      <w:bookmarkEnd w:id="2561"/>
      <w:r w:rsidRPr="006D68AC">
        <w:t>6.4</w:t>
      </w:r>
      <w:r w:rsidRPr="006D68AC">
        <w:tab/>
        <w:t>NSCE_NSOptimization API</w:t>
      </w:r>
      <w:bookmarkEnd w:id="4134"/>
      <w:bookmarkEnd w:id="4135"/>
      <w:bookmarkEnd w:id="4136"/>
      <w:bookmarkEnd w:id="4137"/>
      <w:bookmarkEnd w:id="4138"/>
      <w:bookmarkEnd w:id="4139"/>
      <w:bookmarkEnd w:id="4140"/>
      <w:bookmarkEnd w:id="4141"/>
      <w:bookmarkEnd w:id="4142"/>
      <w:bookmarkEnd w:id="4147"/>
    </w:p>
    <w:p w14:paraId="76D11936" w14:textId="59A47530" w:rsidR="000A0449" w:rsidRPr="006D68AC" w:rsidRDefault="000A0449" w:rsidP="000A0449">
      <w:pPr>
        <w:pStyle w:val="Heading3"/>
      </w:pPr>
      <w:bookmarkStart w:id="4148" w:name="_Toc157434722"/>
      <w:bookmarkStart w:id="4149" w:name="_Toc157436437"/>
      <w:bookmarkStart w:id="4150" w:name="_Toc157440277"/>
      <w:bookmarkStart w:id="4151" w:name="_Toc160649949"/>
      <w:bookmarkStart w:id="4152" w:name="_Toc164928231"/>
      <w:bookmarkStart w:id="4153" w:name="_Toc168550090"/>
      <w:bookmarkStart w:id="4154" w:name="_Toc170118161"/>
      <w:bookmarkStart w:id="4155" w:name="_Toc209470243"/>
      <w:bookmarkStart w:id="4156" w:name="_Toc212114904"/>
      <w:bookmarkStart w:id="4157" w:name="_Toc144311618"/>
      <w:bookmarkStart w:id="4158" w:name="_Toc151743135"/>
      <w:bookmarkStart w:id="4159" w:name="_Toc151743600"/>
      <w:bookmarkStart w:id="4160" w:name="_Toc216293515"/>
      <w:bookmarkEnd w:id="4143"/>
      <w:bookmarkEnd w:id="4144"/>
      <w:bookmarkEnd w:id="4145"/>
      <w:bookmarkEnd w:id="4146"/>
      <w:r w:rsidRPr="006D68AC">
        <w:t>6.4.1</w:t>
      </w:r>
      <w:r w:rsidRPr="006D68AC">
        <w:tab/>
        <w:t>Introduction</w:t>
      </w:r>
      <w:bookmarkEnd w:id="4148"/>
      <w:bookmarkEnd w:id="4149"/>
      <w:bookmarkEnd w:id="4150"/>
      <w:bookmarkEnd w:id="4151"/>
      <w:bookmarkEnd w:id="4152"/>
      <w:bookmarkEnd w:id="4153"/>
      <w:bookmarkEnd w:id="4154"/>
      <w:bookmarkEnd w:id="4155"/>
      <w:bookmarkEnd w:id="4156"/>
      <w:bookmarkEnd w:id="4160"/>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Heading3"/>
      </w:pPr>
      <w:bookmarkStart w:id="4161" w:name="_Toc157434723"/>
      <w:bookmarkStart w:id="4162" w:name="_Toc157436438"/>
      <w:bookmarkStart w:id="4163" w:name="_Toc157440278"/>
      <w:bookmarkStart w:id="4164" w:name="_Toc160649950"/>
      <w:bookmarkStart w:id="4165" w:name="_Toc164928232"/>
      <w:bookmarkStart w:id="4166" w:name="_Toc168550091"/>
      <w:bookmarkStart w:id="4167" w:name="_Toc170118162"/>
      <w:bookmarkStart w:id="4168" w:name="_Toc209470244"/>
      <w:bookmarkStart w:id="4169" w:name="_Toc212114905"/>
      <w:bookmarkStart w:id="4170" w:name="_Toc148176947"/>
      <w:bookmarkStart w:id="4171" w:name="_Toc148358997"/>
      <w:bookmarkStart w:id="4172" w:name="_Toc151743136"/>
      <w:bookmarkStart w:id="4173" w:name="_Toc151743601"/>
      <w:bookmarkStart w:id="4174" w:name="_Toc216293516"/>
      <w:bookmarkEnd w:id="4157"/>
      <w:bookmarkEnd w:id="4158"/>
      <w:bookmarkEnd w:id="4159"/>
      <w:r w:rsidRPr="006D68AC">
        <w:t>6.4.2</w:t>
      </w:r>
      <w:r w:rsidRPr="006D68AC">
        <w:tab/>
        <w:t>Usage of HTTP</w:t>
      </w:r>
      <w:bookmarkEnd w:id="4161"/>
      <w:bookmarkEnd w:id="4162"/>
      <w:bookmarkEnd w:id="4163"/>
      <w:bookmarkEnd w:id="4164"/>
      <w:bookmarkEnd w:id="4165"/>
      <w:bookmarkEnd w:id="4166"/>
      <w:bookmarkEnd w:id="4167"/>
      <w:bookmarkEnd w:id="4168"/>
      <w:bookmarkEnd w:id="4169"/>
      <w:bookmarkEnd w:id="4174"/>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Heading3"/>
      </w:pPr>
      <w:bookmarkStart w:id="4175" w:name="_Toc157434724"/>
      <w:bookmarkStart w:id="4176" w:name="_Toc157436439"/>
      <w:bookmarkStart w:id="4177" w:name="_Toc157440279"/>
      <w:bookmarkStart w:id="4178" w:name="_Toc160649951"/>
      <w:bookmarkStart w:id="4179" w:name="_Toc164928233"/>
      <w:bookmarkStart w:id="4180" w:name="_Toc168550092"/>
      <w:bookmarkStart w:id="4181" w:name="_Toc170118163"/>
      <w:bookmarkStart w:id="4182" w:name="_Toc209470245"/>
      <w:bookmarkStart w:id="4183" w:name="_Toc212114906"/>
      <w:bookmarkStart w:id="4184" w:name="_Toc148176948"/>
      <w:bookmarkStart w:id="4185" w:name="_Toc148358998"/>
      <w:bookmarkStart w:id="4186" w:name="_Toc151743137"/>
      <w:bookmarkStart w:id="4187" w:name="_Toc151743602"/>
      <w:bookmarkStart w:id="4188" w:name="_Toc216293517"/>
      <w:bookmarkEnd w:id="4170"/>
      <w:bookmarkEnd w:id="4171"/>
      <w:bookmarkEnd w:id="4172"/>
      <w:bookmarkEnd w:id="4173"/>
      <w:r w:rsidRPr="006D68AC">
        <w:t>6.4.3</w:t>
      </w:r>
      <w:r w:rsidRPr="006D68AC">
        <w:tab/>
        <w:t>Resources</w:t>
      </w:r>
      <w:bookmarkEnd w:id="4175"/>
      <w:bookmarkEnd w:id="4176"/>
      <w:bookmarkEnd w:id="4177"/>
      <w:bookmarkEnd w:id="4178"/>
      <w:bookmarkEnd w:id="4179"/>
      <w:bookmarkEnd w:id="4180"/>
      <w:bookmarkEnd w:id="4181"/>
      <w:bookmarkEnd w:id="4182"/>
      <w:bookmarkEnd w:id="4183"/>
      <w:bookmarkEnd w:id="4188"/>
    </w:p>
    <w:p w14:paraId="37CDC62B" w14:textId="2197A4BB" w:rsidR="000A0449" w:rsidRPr="006D68AC" w:rsidRDefault="000A0449" w:rsidP="000A0449">
      <w:pPr>
        <w:pStyle w:val="Heading4"/>
      </w:pPr>
      <w:bookmarkStart w:id="4189" w:name="_Toc157434725"/>
      <w:bookmarkStart w:id="4190" w:name="_Toc157436440"/>
      <w:bookmarkStart w:id="4191" w:name="_Toc157440280"/>
      <w:bookmarkStart w:id="4192" w:name="_Toc160649952"/>
      <w:bookmarkStart w:id="4193" w:name="_Toc164928234"/>
      <w:bookmarkStart w:id="4194" w:name="_Toc168550093"/>
      <w:bookmarkStart w:id="4195" w:name="_Toc170118164"/>
      <w:bookmarkStart w:id="4196" w:name="_Toc209470246"/>
      <w:bookmarkStart w:id="4197" w:name="_Toc212114907"/>
      <w:bookmarkStart w:id="4198" w:name="_Toc216293518"/>
      <w:bookmarkEnd w:id="4184"/>
      <w:bookmarkEnd w:id="4185"/>
      <w:bookmarkEnd w:id="4186"/>
      <w:bookmarkEnd w:id="4187"/>
      <w:r w:rsidRPr="006D68AC">
        <w:t>6.4.3.1</w:t>
      </w:r>
      <w:r w:rsidRPr="006D68AC">
        <w:tab/>
        <w:t>Overview</w:t>
      </w:r>
      <w:bookmarkEnd w:id="4189"/>
      <w:bookmarkEnd w:id="4190"/>
      <w:bookmarkEnd w:id="4191"/>
      <w:bookmarkEnd w:id="4192"/>
      <w:bookmarkEnd w:id="4193"/>
      <w:bookmarkEnd w:id="4194"/>
      <w:bookmarkEnd w:id="4195"/>
      <w:bookmarkEnd w:id="4196"/>
      <w:bookmarkEnd w:id="4197"/>
      <w:bookmarkEnd w:id="4198"/>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45pt;height:169.65pt;mso-width-percent:0;mso-height-percent:0;mso-width-percent:0;mso-height-percent:0" o:ole="">
            <v:imagedata r:id="rId141" o:title=""/>
          </v:shape>
          <o:OLEObject Type="Embed" ProgID="Visio.Drawing.15" ShapeID="_x0000_i1093" DrawAspect="Content" ObjectID="_1826906806"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Heading4"/>
        <w:rPr>
          <w:lang w:val="en-US"/>
        </w:rPr>
      </w:pPr>
      <w:bookmarkStart w:id="4199" w:name="_Toc151743603"/>
      <w:bookmarkStart w:id="4200" w:name="_Toc151743138"/>
      <w:bookmarkStart w:id="4201" w:name="_Toc157434726"/>
      <w:bookmarkStart w:id="4202" w:name="_Toc157436441"/>
      <w:bookmarkStart w:id="4203" w:name="_Toc157440281"/>
      <w:bookmarkStart w:id="4204" w:name="_Toc160649953"/>
      <w:bookmarkStart w:id="4205" w:name="_Toc164928235"/>
      <w:bookmarkStart w:id="4206" w:name="_Toc168550094"/>
      <w:bookmarkStart w:id="4207" w:name="_Toc170118165"/>
      <w:bookmarkStart w:id="4208" w:name="_Toc209470247"/>
      <w:bookmarkStart w:id="4209" w:name="_Toc212114908"/>
      <w:bookmarkStart w:id="4210" w:name="_Toc85734329"/>
      <w:bookmarkStart w:id="4211" w:name="_Toc89431628"/>
      <w:bookmarkStart w:id="4212" w:name="_Toc97042440"/>
      <w:bookmarkStart w:id="4213" w:name="_Toc97045584"/>
      <w:bookmarkStart w:id="4214" w:name="_Toc97155329"/>
      <w:bookmarkStart w:id="4215" w:name="_Toc101521466"/>
      <w:bookmarkStart w:id="4216" w:name="_Toc120537576"/>
      <w:bookmarkStart w:id="4217" w:name="_Toc151743139"/>
      <w:bookmarkStart w:id="4218" w:name="_Toc151743604"/>
      <w:bookmarkStart w:id="4219" w:name="_Toc216293519"/>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4199"/>
      <w:bookmarkEnd w:id="4200"/>
      <w:bookmarkEnd w:id="4201"/>
      <w:bookmarkEnd w:id="4202"/>
      <w:bookmarkEnd w:id="4203"/>
      <w:bookmarkEnd w:id="4204"/>
      <w:bookmarkEnd w:id="4205"/>
      <w:bookmarkEnd w:id="4206"/>
      <w:bookmarkEnd w:id="4207"/>
      <w:bookmarkEnd w:id="4208"/>
      <w:bookmarkEnd w:id="4209"/>
      <w:bookmarkEnd w:id="4219"/>
    </w:p>
    <w:p w14:paraId="561E6B3F" w14:textId="02CA1D0D" w:rsidR="003654E0" w:rsidRPr="006D68AC" w:rsidRDefault="003654E0" w:rsidP="003654E0">
      <w:pPr>
        <w:pStyle w:val="Heading5"/>
      </w:pPr>
      <w:bookmarkStart w:id="4220" w:name="_Toc157434727"/>
      <w:bookmarkStart w:id="4221" w:name="_Toc157436442"/>
      <w:bookmarkStart w:id="4222" w:name="_Toc157440282"/>
      <w:bookmarkStart w:id="4223" w:name="_Toc160649954"/>
      <w:bookmarkStart w:id="4224" w:name="_Toc164928236"/>
      <w:bookmarkStart w:id="4225" w:name="_Toc168550095"/>
      <w:bookmarkStart w:id="4226" w:name="_Toc170118166"/>
      <w:bookmarkStart w:id="4227" w:name="_Toc209470248"/>
      <w:bookmarkStart w:id="4228" w:name="_Toc212114909"/>
      <w:bookmarkStart w:id="4229" w:name="_Toc85734330"/>
      <w:bookmarkStart w:id="4230" w:name="_Toc89431629"/>
      <w:bookmarkStart w:id="4231" w:name="_Toc97042441"/>
      <w:bookmarkStart w:id="4232" w:name="_Toc97045585"/>
      <w:bookmarkStart w:id="4233" w:name="_Toc97155330"/>
      <w:bookmarkStart w:id="4234" w:name="_Toc101521467"/>
      <w:bookmarkStart w:id="4235" w:name="_Toc120537577"/>
      <w:bookmarkStart w:id="4236" w:name="_Toc151743140"/>
      <w:bookmarkStart w:id="4237" w:name="_Toc151743605"/>
      <w:bookmarkStart w:id="4238" w:name="_Toc216293520"/>
      <w:bookmarkEnd w:id="4210"/>
      <w:bookmarkEnd w:id="4211"/>
      <w:bookmarkEnd w:id="4212"/>
      <w:bookmarkEnd w:id="4213"/>
      <w:bookmarkEnd w:id="4214"/>
      <w:bookmarkEnd w:id="4215"/>
      <w:bookmarkEnd w:id="4216"/>
      <w:bookmarkEnd w:id="4217"/>
      <w:bookmarkEnd w:id="4218"/>
      <w:r w:rsidRPr="006D68AC">
        <w:t>6.4.3.2.1</w:t>
      </w:r>
      <w:r w:rsidRPr="006D68AC">
        <w:tab/>
        <w:t>Description</w:t>
      </w:r>
      <w:bookmarkEnd w:id="4220"/>
      <w:bookmarkEnd w:id="4221"/>
      <w:bookmarkEnd w:id="4222"/>
      <w:bookmarkEnd w:id="4223"/>
      <w:bookmarkEnd w:id="4224"/>
      <w:bookmarkEnd w:id="4225"/>
      <w:bookmarkEnd w:id="4226"/>
      <w:bookmarkEnd w:id="4227"/>
      <w:bookmarkEnd w:id="4228"/>
      <w:bookmarkEnd w:id="4238"/>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Heading5"/>
        <w:rPr>
          <w:lang w:eastAsia="zh-CN"/>
        </w:rPr>
      </w:pPr>
      <w:bookmarkStart w:id="4239" w:name="_Toc157434728"/>
      <w:bookmarkStart w:id="4240" w:name="_Toc157436443"/>
      <w:bookmarkStart w:id="4241" w:name="_Toc157440283"/>
      <w:bookmarkStart w:id="4242" w:name="_Toc160649955"/>
      <w:bookmarkStart w:id="4243" w:name="_Toc164928237"/>
      <w:bookmarkStart w:id="4244" w:name="_Toc168550096"/>
      <w:bookmarkStart w:id="4245" w:name="_Toc170118167"/>
      <w:bookmarkStart w:id="4246" w:name="_Toc209470249"/>
      <w:bookmarkStart w:id="4247" w:name="_Toc212114910"/>
      <w:bookmarkStart w:id="4248" w:name="_Toc85734331"/>
      <w:bookmarkStart w:id="4249" w:name="_Toc89431630"/>
      <w:bookmarkStart w:id="4250" w:name="_Toc97042442"/>
      <w:bookmarkStart w:id="4251" w:name="_Toc97045586"/>
      <w:bookmarkStart w:id="4252" w:name="_Toc97155331"/>
      <w:bookmarkStart w:id="4253" w:name="_Toc101521468"/>
      <w:bookmarkStart w:id="4254" w:name="_Toc120537578"/>
      <w:bookmarkStart w:id="4255" w:name="_Toc151743141"/>
      <w:bookmarkStart w:id="4256" w:name="_Toc151743606"/>
      <w:bookmarkStart w:id="4257" w:name="_Toc216293521"/>
      <w:bookmarkEnd w:id="4229"/>
      <w:bookmarkEnd w:id="4230"/>
      <w:bookmarkEnd w:id="4231"/>
      <w:bookmarkEnd w:id="4232"/>
      <w:bookmarkEnd w:id="4233"/>
      <w:bookmarkEnd w:id="4234"/>
      <w:bookmarkEnd w:id="4235"/>
      <w:bookmarkEnd w:id="4236"/>
      <w:bookmarkEnd w:id="4237"/>
      <w:r w:rsidRPr="006D68AC">
        <w:t>6.4.3.2.2</w:t>
      </w:r>
      <w:r w:rsidRPr="006D68AC">
        <w:rPr>
          <w:lang w:eastAsia="zh-CN"/>
        </w:rPr>
        <w:tab/>
        <w:t>Resource Definition</w:t>
      </w:r>
      <w:bookmarkEnd w:id="4239"/>
      <w:bookmarkEnd w:id="4240"/>
      <w:bookmarkEnd w:id="4241"/>
      <w:bookmarkEnd w:id="4242"/>
      <w:bookmarkEnd w:id="4243"/>
      <w:bookmarkEnd w:id="4244"/>
      <w:bookmarkEnd w:id="4245"/>
      <w:bookmarkEnd w:id="4246"/>
      <w:bookmarkEnd w:id="4247"/>
      <w:bookmarkEnd w:id="4257"/>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Heading5"/>
        <w:rPr>
          <w:lang w:eastAsia="zh-CN"/>
        </w:rPr>
      </w:pPr>
      <w:bookmarkStart w:id="4258" w:name="_Toc157434729"/>
      <w:bookmarkStart w:id="4259" w:name="_Toc157436444"/>
      <w:bookmarkStart w:id="4260" w:name="_Toc157440284"/>
      <w:bookmarkStart w:id="4261" w:name="_Toc160649956"/>
      <w:bookmarkStart w:id="4262" w:name="_Toc164928238"/>
      <w:bookmarkStart w:id="4263" w:name="_Toc168550097"/>
      <w:bookmarkStart w:id="4264" w:name="_Toc170118168"/>
      <w:bookmarkStart w:id="4265" w:name="_Toc209470250"/>
      <w:bookmarkStart w:id="4266" w:name="_Toc212114911"/>
      <w:bookmarkStart w:id="4267" w:name="_Toc85734332"/>
      <w:bookmarkStart w:id="4268" w:name="_Toc89431631"/>
      <w:bookmarkStart w:id="4269" w:name="_Toc97042443"/>
      <w:bookmarkStart w:id="4270" w:name="_Toc97045587"/>
      <w:bookmarkStart w:id="4271" w:name="_Toc97155332"/>
      <w:bookmarkStart w:id="4272" w:name="_Toc101521469"/>
      <w:bookmarkStart w:id="4273" w:name="_Toc120537579"/>
      <w:bookmarkStart w:id="4274" w:name="_Toc151743142"/>
      <w:bookmarkStart w:id="4275" w:name="_Toc151743607"/>
      <w:bookmarkStart w:id="4276" w:name="_Toc216293522"/>
      <w:bookmarkEnd w:id="4248"/>
      <w:bookmarkEnd w:id="4249"/>
      <w:bookmarkEnd w:id="4250"/>
      <w:bookmarkEnd w:id="4251"/>
      <w:bookmarkEnd w:id="4252"/>
      <w:bookmarkEnd w:id="4253"/>
      <w:bookmarkEnd w:id="4254"/>
      <w:bookmarkEnd w:id="4255"/>
      <w:bookmarkEnd w:id="4256"/>
      <w:r w:rsidRPr="006D68AC">
        <w:rPr>
          <w:lang w:eastAsia="zh-CN"/>
        </w:rPr>
        <w:t>6.4.3.2.3</w:t>
      </w:r>
      <w:r w:rsidRPr="006D68AC">
        <w:rPr>
          <w:lang w:eastAsia="zh-CN"/>
        </w:rPr>
        <w:tab/>
        <w:t>Resource Standard Methods</w:t>
      </w:r>
      <w:bookmarkEnd w:id="4258"/>
      <w:bookmarkEnd w:id="4259"/>
      <w:bookmarkEnd w:id="4260"/>
      <w:bookmarkEnd w:id="4261"/>
      <w:bookmarkEnd w:id="4262"/>
      <w:bookmarkEnd w:id="4263"/>
      <w:bookmarkEnd w:id="4264"/>
      <w:bookmarkEnd w:id="4265"/>
      <w:bookmarkEnd w:id="4266"/>
      <w:bookmarkEnd w:id="4276"/>
    </w:p>
    <w:p w14:paraId="3265D8FC" w14:textId="414AA3A7" w:rsidR="003654E0" w:rsidRPr="006D68AC" w:rsidRDefault="003654E0" w:rsidP="007E7218">
      <w:pPr>
        <w:pStyle w:val="H6"/>
      </w:pPr>
      <w:bookmarkStart w:id="4277" w:name="_Toc157434730"/>
      <w:bookmarkStart w:id="4278" w:name="_Toc157436445"/>
      <w:bookmarkStart w:id="4279" w:name="_Toc157440285"/>
      <w:bookmarkStart w:id="4280" w:name="_Toc160649957"/>
      <w:bookmarkStart w:id="4281" w:name="_Toc164928239"/>
      <w:bookmarkStart w:id="4282" w:name="_Toc168550098"/>
      <w:bookmarkStart w:id="4283" w:name="_Toc170118169"/>
      <w:bookmarkStart w:id="4284" w:name="_Toc209470251"/>
      <w:bookmarkStart w:id="4285" w:name="_Toc212114912"/>
      <w:bookmarkStart w:id="4286" w:name="_Toc85734333"/>
      <w:bookmarkStart w:id="4287" w:name="_Toc89431632"/>
      <w:bookmarkStart w:id="4288" w:name="_Toc97042444"/>
      <w:bookmarkStart w:id="4289" w:name="_Toc97045588"/>
      <w:bookmarkStart w:id="4290" w:name="_Toc97155333"/>
      <w:bookmarkStart w:id="4291" w:name="_Toc101521470"/>
      <w:bookmarkStart w:id="4292" w:name="_Toc120537580"/>
      <w:bookmarkStart w:id="4293" w:name="_Toc151743143"/>
      <w:bookmarkStart w:id="4294" w:name="_Toc151743608"/>
      <w:bookmarkEnd w:id="4267"/>
      <w:bookmarkEnd w:id="4268"/>
      <w:bookmarkEnd w:id="4269"/>
      <w:bookmarkEnd w:id="4270"/>
      <w:bookmarkEnd w:id="4271"/>
      <w:bookmarkEnd w:id="4272"/>
      <w:bookmarkEnd w:id="4273"/>
      <w:bookmarkEnd w:id="4274"/>
      <w:bookmarkEnd w:id="4275"/>
      <w:r w:rsidRPr="006D68AC">
        <w:t>6.4.3.2.3.1</w:t>
      </w:r>
      <w:r w:rsidRPr="006D68AC">
        <w:tab/>
        <w:t>POST</w:t>
      </w:r>
      <w:bookmarkEnd w:id="4277"/>
      <w:bookmarkEnd w:id="4278"/>
      <w:bookmarkEnd w:id="4279"/>
      <w:bookmarkEnd w:id="4280"/>
      <w:bookmarkEnd w:id="4281"/>
      <w:bookmarkEnd w:id="4282"/>
      <w:bookmarkEnd w:id="4283"/>
      <w:bookmarkEnd w:id="4284"/>
      <w:bookmarkEnd w:id="4285"/>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Heading5"/>
        <w:rPr>
          <w:lang w:eastAsia="zh-CN"/>
        </w:rPr>
      </w:pPr>
      <w:bookmarkStart w:id="4295" w:name="_Toc157434731"/>
      <w:bookmarkStart w:id="4296" w:name="_Toc157436446"/>
      <w:bookmarkStart w:id="4297" w:name="_Toc157440286"/>
      <w:bookmarkStart w:id="4298" w:name="_Toc160649958"/>
      <w:bookmarkStart w:id="4299" w:name="_Toc164928240"/>
      <w:bookmarkStart w:id="4300" w:name="_Toc168550099"/>
      <w:bookmarkStart w:id="4301" w:name="_Toc170118170"/>
      <w:bookmarkStart w:id="4302" w:name="_Toc209470252"/>
      <w:bookmarkStart w:id="4303" w:name="_Toc212114913"/>
      <w:bookmarkStart w:id="4304" w:name="_Toc85734334"/>
      <w:bookmarkStart w:id="4305" w:name="_Toc89431633"/>
      <w:bookmarkStart w:id="4306" w:name="_Toc97042445"/>
      <w:bookmarkStart w:id="4307" w:name="_Toc97045589"/>
      <w:bookmarkStart w:id="4308" w:name="_Toc97155334"/>
      <w:bookmarkStart w:id="4309" w:name="_Toc101521471"/>
      <w:bookmarkStart w:id="4310" w:name="_Toc120537581"/>
      <w:bookmarkStart w:id="4311" w:name="_Toc151743144"/>
      <w:bookmarkStart w:id="4312" w:name="_Toc151743609"/>
      <w:bookmarkStart w:id="4313" w:name="_Toc216293523"/>
      <w:bookmarkEnd w:id="4286"/>
      <w:bookmarkEnd w:id="4287"/>
      <w:bookmarkEnd w:id="4288"/>
      <w:bookmarkEnd w:id="4289"/>
      <w:bookmarkEnd w:id="4290"/>
      <w:bookmarkEnd w:id="4291"/>
      <w:bookmarkEnd w:id="4292"/>
      <w:bookmarkEnd w:id="4293"/>
      <w:bookmarkEnd w:id="4294"/>
      <w:r w:rsidRPr="006D68AC">
        <w:rPr>
          <w:lang w:eastAsia="zh-CN"/>
        </w:rPr>
        <w:t>6.4.3.2.4</w:t>
      </w:r>
      <w:r w:rsidRPr="006D68AC">
        <w:rPr>
          <w:lang w:eastAsia="zh-CN"/>
        </w:rPr>
        <w:tab/>
        <w:t>Resource Custom Operations</w:t>
      </w:r>
      <w:bookmarkEnd w:id="4295"/>
      <w:bookmarkEnd w:id="4296"/>
      <w:bookmarkEnd w:id="4297"/>
      <w:bookmarkEnd w:id="4298"/>
      <w:bookmarkEnd w:id="4299"/>
      <w:bookmarkEnd w:id="4300"/>
      <w:bookmarkEnd w:id="4301"/>
      <w:bookmarkEnd w:id="4302"/>
      <w:bookmarkEnd w:id="4303"/>
      <w:bookmarkEnd w:id="4313"/>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Heading4"/>
      </w:pPr>
      <w:bookmarkStart w:id="4314" w:name="_Toc157434732"/>
      <w:bookmarkStart w:id="4315" w:name="_Toc157436447"/>
      <w:bookmarkStart w:id="4316" w:name="_Toc157440287"/>
      <w:bookmarkStart w:id="4317" w:name="_Toc160649959"/>
      <w:bookmarkStart w:id="4318" w:name="_Toc164928241"/>
      <w:bookmarkStart w:id="4319" w:name="_Toc168550100"/>
      <w:bookmarkStart w:id="4320" w:name="_Toc170118171"/>
      <w:bookmarkStart w:id="4321" w:name="_Toc209470253"/>
      <w:bookmarkStart w:id="4322" w:name="_Toc212114914"/>
      <w:bookmarkStart w:id="4323" w:name="_Toc85734335"/>
      <w:bookmarkStart w:id="4324" w:name="_Toc89431634"/>
      <w:bookmarkStart w:id="4325" w:name="_Toc97042446"/>
      <w:bookmarkStart w:id="4326" w:name="_Toc97045590"/>
      <w:bookmarkStart w:id="4327" w:name="_Toc97155335"/>
      <w:bookmarkStart w:id="4328" w:name="_Toc101521472"/>
      <w:bookmarkStart w:id="4329" w:name="_Toc120537582"/>
      <w:bookmarkStart w:id="4330" w:name="_Toc151743145"/>
      <w:bookmarkStart w:id="4331" w:name="_Toc151743610"/>
      <w:bookmarkStart w:id="4332" w:name="_Toc216293524"/>
      <w:bookmarkEnd w:id="4304"/>
      <w:bookmarkEnd w:id="4305"/>
      <w:bookmarkEnd w:id="4306"/>
      <w:bookmarkEnd w:id="4307"/>
      <w:bookmarkEnd w:id="4308"/>
      <w:bookmarkEnd w:id="4309"/>
      <w:bookmarkEnd w:id="4310"/>
      <w:bookmarkEnd w:id="4311"/>
      <w:bookmarkEnd w:id="4312"/>
      <w:r w:rsidRPr="006D68AC">
        <w:t>6.4.3.3</w:t>
      </w:r>
      <w:r w:rsidRPr="006D68AC">
        <w:tab/>
        <w:t>Resource: Individual Network Slice Optimization Subscription</w:t>
      </w:r>
      <w:bookmarkEnd w:id="4314"/>
      <w:bookmarkEnd w:id="4315"/>
      <w:bookmarkEnd w:id="4316"/>
      <w:bookmarkEnd w:id="4317"/>
      <w:bookmarkEnd w:id="4318"/>
      <w:bookmarkEnd w:id="4319"/>
      <w:bookmarkEnd w:id="4320"/>
      <w:bookmarkEnd w:id="4321"/>
      <w:bookmarkEnd w:id="4322"/>
      <w:bookmarkEnd w:id="4332"/>
    </w:p>
    <w:p w14:paraId="585AE27F" w14:textId="3761FB34" w:rsidR="003654E0" w:rsidRPr="006D68AC" w:rsidRDefault="003654E0" w:rsidP="003654E0">
      <w:pPr>
        <w:pStyle w:val="Heading5"/>
        <w:rPr>
          <w:lang w:eastAsia="zh-CN"/>
        </w:rPr>
      </w:pPr>
      <w:bookmarkStart w:id="4333" w:name="_Toc157434733"/>
      <w:bookmarkStart w:id="4334" w:name="_Toc157436448"/>
      <w:bookmarkStart w:id="4335" w:name="_Toc157440288"/>
      <w:bookmarkStart w:id="4336" w:name="_Toc160649960"/>
      <w:bookmarkStart w:id="4337" w:name="_Toc164928242"/>
      <w:bookmarkStart w:id="4338" w:name="_Toc168550101"/>
      <w:bookmarkStart w:id="4339" w:name="_Toc170118172"/>
      <w:bookmarkStart w:id="4340" w:name="_Toc209470254"/>
      <w:bookmarkStart w:id="4341" w:name="_Toc212114915"/>
      <w:bookmarkStart w:id="4342" w:name="_Toc85734336"/>
      <w:bookmarkStart w:id="4343" w:name="_Toc89431635"/>
      <w:bookmarkStart w:id="4344" w:name="_Toc97042447"/>
      <w:bookmarkStart w:id="4345" w:name="_Toc97045591"/>
      <w:bookmarkStart w:id="4346" w:name="_Toc97155336"/>
      <w:bookmarkStart w:id="4347" w:name="_Toc101521473"/>
      <w:bookmarkStart w:id="4348" w:name="_Toc120537583"/>
      <w:bookmarkStart w:id="4349" w:name="_Toc151743146"/>
      <w:bookmarkStart w:id="4350" w:name="_Toc151743611"/>
      <w:bookmarkStart w:id="4351" w:name="_Toc216293525"/>
      <w:bookmarkEnd w:id="4323"/>
      <w:bookmarkEnd w:id="4324"/>
      <w:bookmarkEnd w:id="4325"/>
      <w:bookmarkEnd w:id="4326"/>
      <w:bookmarkEnd w:id="4327"/>
      <w:bookmarkEnd w:id="4328"/>
      <w:bookmarkEnd w:id="4329"/>
      <w:bookmarkEnd w:id="4330"/>
      <w:bookmarkEnd w:id="4331"/>
      <w:r w:rsidRPr="006D68AC">
        <w:t>6.4.3.3</w:t>
      </w:r>
      <w:r w:rsidRPr="006D68AC">
        <w:rPr>
          <w:lang w:eastAsia="zh-CN"/>
        </w:rPr>
        <w:t>.1</w:t>
      </w:r>
      <w:r w:rsidRPr="006D68AC">
        <w:rPr>
          <w:lang w:eastAsia="zh-CN"/>
        </w:rPr>
        <w:tab/>
        <w:t>Description</w:t>
      </w:r>
      <w:bookmarkEnd w:id="4333"/>
      <w:bookmarkEnd w:id="4334"/>
      <w:bookmarkEnd w:id="4335"/>
      <w:bookmarkEnd w:id="4336"/>
      <w:bookmarkEnd w:id="4337"/>
      <w:bookmarkEnd w:id="4338"/>
      <w:bookmarkEnd w:id="4339"/>
      <w:bookmarkEnd w:id="4340"/>
      <w:bookmarkEnd w:id="4341"/>
      <w:bookmarkEnd w:id="4351"/>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Heading5"/>
        <w:rPr>
          <w:lang w:eastAsia="zh-CN"/>
        </w:rPr>
      </w:pPr>
      <w:bookmarkStart w:id="4352" w:name="_Toc157434734"/>
      <w:bookmarkStart w:id="4353" w:name="_Toc157436449"/>
      <w:bookmarkStart w:id="4354" w:name="_Toc157440289"/>
      <w:bookmarkStart w:id="4355" w:name="_Toc160649961"/>
      <w:bookmarkStart w:id="4356" w:name="_Toc164928243"/>
      <w:bookmarkStart w:id="4357" w:name="_Toc168550102"/>
      <w:bookmarkStart w:id="4358" w:name="_Toc170118173"/>
      <w:bookmarkStart w:id="4359" w:name="_Toc209470255"/>
      <w:bookmarkStart w:id="4360" w:name="_Toc212114916"/>
      <w:bookmarkStart w:id="4361" w:name="_Toc85734337"/>
      <w:bookmarkStart w:id="4362" w:name="_Toc89431636"/>
      <w:bookmarkStart w:id="4363" w:name="_Toc97042448"/>
      <w:bookmarkStart w:id="4364" w:name="_Toc97045592"/>
      <w:bookmarkStart w:id="4365" w:name="_Toc97155337"/>
      <w:bookmarkStart w:id="4366" w:name="_Toc101521474"/>
      <w:bookmarkStart w:id="4367" w:name="_Toc120537584"/>
      <w:bookmarkStart w:id="4368" w:name="_Toc151743147"/>
      <w:bookmarkStart w:id="4369" w:name="_Toc151743612"/>
      <w:bookmarkStart w:id="4370" w:name="_Toc216293526"/>
      <w:bookmarkEnd w:id="4342"/>
      <w:bookmarkEnd w:id="4343"/>
      <w:bookmarkEnd w:id="4344"/>
      <w:bookmarkEnd w:id="4345"/>
      <w:bookmarkEnd w:id="4346"/>
      <w:bookmarkEnd w:id="4347"/>
      <w:bookmarkEnd w:id="4348"/>
      <w:bookmarkEnd w:id="4349"/>
      <w:bookmarkEnd w:id="4350"/>
      <w:r w:rsidRPr="006D68AC">
        <w:t>6.4.3.3</w:t>
      </w:r>
      <w:r w:rsidRPr="006D68AC">
        <w:rPr>
          <w:lang w:eastAsia="zh-CN"/>
        </w:rPr>
        <w:t>.2</w:t>
      </w:r>
      <w:r w:rsidRPr="006D68AC">
        <w:rPr>
          <w:lang w:eastAsia="zh-CN"/>
        </w:rPr>
        <w:tab/>
        <w:t>Resource Definition</w:t>
      </w:r>
      <w:bookmarkEnd w:id="4352"/>
      <w:bookmarkEnd w:id="4353"/>
      <w:bookmarkEnd w:id="4354"/>
      <w:bookmarkEnd w:id="4355"/>
      <w:bookmarkEnd w:id="4356"/>
      <w:bookmarkEnd w:id="4357"/>
      <w:bookmarkEnd w:id="4358"/>
      <w:bookmarkEnd w:id="4359"/>
      <w:bookmarkEnd w:id="4360"/>
      <w:bookmarkEnd w:id="4370"/>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Heading5"/>
        <w:rPr>
          <w:lang w:eastAsia="zh-CN"/>
        </w:rPr>
      </w:pPr>
      <w:bookmarkStart w:id="4371" w:name="_Toc157434735"/>
      <w:bookmarkStart w:id="4372" w:name="_Toc157436450"/>
      <w:bookmarkStart w:id="4373" w:name="_Toc157440290"/>
      <w:bookmarkStart w:id="4374" w:name="_Toc160649962"/>
      <w:bookmarkStart w:id="4375" w:name="_Toc164928244"/>
      <w:bookmarkStart w:id="4376" w:name="_Toc168550103"/>
      <w:bookmarkStart w:id="4377" w:name="_Toc170118174"/>
      <w:bookmarkStart w:id="4378" w:name="_Toc209470256"/>
      <w:bookmarkStart w:id="4379" w:name="_Toc212114917"/>
      <w:bookmarkStart w:id="4380" w:name="_Toc85734338"/>
      <w:bookmarkStart w:id="4381" w:name="_Toc89431637"/>
      <w:bookmarkStart w:id="4382" w:name="_Toc97042449"/>
      <w:bookmarkStart w:id="4383" w:name="_Toc97045593"/>
      <w:bookmarkStart w:id="4384" w:name="_Toc97155338"/>
      <w:bookmarkStart w:id="4385" w:name="_Toc101521475"/>
      <w:bookmarkStart w:id="4386" w:name="_Toc120537585"/>
      <w:bookmarkStart w:id="4387" w:name="_Toc151743148"/>
      <w:bookmarkStart w:id="4388" w:name="_Toc151743613"/>
      <w:bookmarkStart w:id="4389" w:name="_Toc216293527"/>
      <w:bookmarkEnd w:id="4361"/>
      <w:bookmarkEnd w:id="4362"/>
      <w:bookmarkEnd w:id="4363"/>
      <w:bookmarkEnd w:id="4364"/>
      <w:bookmarkEnd w:id="4365"/>
      <w:bookmarkEnd w:id="4366"/>
      <w:bookmarkEnd w:id="4367"/>
      <w:bookmarkEnd w:id="4368"/>
      <w:bookmarkEnd w:id="4369"/>
      <w:r w:rsidRPr="006D68AC">
        <w:t>6.4.3.3</w:t>
      </w:r>
      <w:r w:rsidRPr="006D68AC">
        <w:rPr>
          <w:lang w:eastAsia="zh-CN"/>
        </w:rPr>
        <w:t>.3</w:t>
      </w:r>
      <w:r w:rsidRPr="006D68AC">
        <w:rPr>
          <w:lang w:eastAsia="zh-CN"/>
        </w:rPr>
        <w:tab/>
        <w:t>Resource Standard Methods</w:t>
      </w:r>
      <w:bookmarkEnd w:id="4371"/>
      <w:bookmarkEnd w:id="4372"/>
      <w:bookmarkEnd w:id="4373"/>
      <w:bookmarkEnd w:id="4374"/>
      <w:bookmarkEnd w:id="4375"/>
      <w:bookmarkEnd w:id="4376"/>
      <w:bookmarkEnd w:id="4377"/>
      <w:bookmarkEnd w:id="4378"/>
      <w:bookmarkEnd w:id="4379"/>
      <w:bookmarkEnd w:id="4389"/>
    </w:p>
    <w:p w14:paraId="14EE58B8" w14:textId="2D8BE7D3" w:rsidR="003654E0" w:rsidRPr="006D68AC" w:rsidRDefault="003654E0" w:rsidP="007E7218">
      <w:pPr>
        <w:pStyle w:val="H6"/>
      </w:pPr>
      <w:bookmarkStart w:id="4390" w:name="_Toc157434736"/>
      <w:bookmarkStart w:id="4391" w:name="_Toc157436451"/>
      <w:bookmarkStart w:id="4392" w:name="_Toc157440291"/>
      <w:bookmarkStart w:id="4393" w:name="_Toc160649963"/>
      <w:bookmarkStart w:id="4394" w:name="_Toc164928245"/>
      <w:bookmarkStart w:id="4395" w:name="_Toc168550104"/>
      <w:bookmarkStart w:id="4396" w:name="_Toc170118175"/>
      <w:bookmarkStart w:id="4397" w:name="_Toc209470257"/>
      <w:bookmarkStart w:id="4398" w:name="_Toc212114918"/>
      <w:bookmarkStart w:id="4399" w:name="_Toc85734340"/>
      <w:bookmarkStart w:id="4400" w:name="_Toc89431639"/>
      <w:bookmarkStart w:id="4401" w:name="_Toc97042451"/>
      <w:bookmarkStart w:id="4402" w:name="_Toc97045595"/>
      <w:bookmarkStart w:id="4403" w:name="_Toc97155340"/>
      <w:bookmarkStart w:id="4404" w:name="_Toc101521477"/>
      <w:bookmarkStart w:id="4405" w:name="_Toc120537587"/>
      <w:bookmarkStart w:id="4406" w:name="_Toc151743149"/>
      <w:bookmarkStart w:id="4407" w:name="_Toc151743614"/>
      <w:bookmarkEnd w:id="4380"/>
      <w:bookmarkEnd w:id="4381"/>
      <w:bookmarkEnd w:id="4382"/>
      <w:bookmarkEnd w:id="4383"/>
      <w:bookmarkEnd w:id="4384"/>
      <w:bookmarkEnd w:id="4385"/>
      <w:bookmarkEnd w:id="4386"/>
      <w:bookmarkEnd w:id="4387"/>
      <w:bookmarkEnd w:id="4388"/>
      <w:r w:rsidRPr="006D68AC">
        <w:t>6.4.3.3.3.1</w:t>
      </w:r>
      <w:r w:rsidRPr="006D68AC">
        <w:tab/>
        <w:t>GET</w:t>
      </w:r>
      <w:bookmarkEnd w:id="4390"/>
      <w:bookmarkEnd w:id="4391"/>
      <w:bookmarkEnd w:id="4392"/>
      <w:bookmarkEnd w:id="4393"/>
      <w:bookmarkEnd w:id="4394"/>
      <w:bookmarkEnd w:id="4395"/>
      <w:bookmarkEnd w:id="4396"/>
      <w:bookmarkEnd w:id="4397"/>
      <w:bookmarkEnd w:id="4398"/>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4408" w:name="_Toc157434737"/>
      <w:bookmarkStart w:id="4409" w:name="_Toc157436452"/>
      <w:bookmarkStart w:id="4410" w:name="_Toc157440292"/>
      <w:bookmarkStart w:id="4411" w:name="_Toc160649964"/>
      <w:bookmarkStart w:id="4412" w:name="_Toc164928246"/>
      <w:bookmarkStart w:id="4413" w:name="_Toc168550105"/>
      <w:bookmarkStart w:id="4414" w:name="_Toc170118176"/>
      <w:bookmarkStart w:id="4415" w:name="_Toc209470258"/>
      <w:bookmarkStart w:id="4416" w:name="_Toc212114919"/>
      <w:bookmarkStart w:id="4417" w:name="_Toc148176962"/>
      <w:bookmarkStart w:id="4418" w:name="_Toc148359012"/>
      <w:bookmarkStart w:id="4419" w:name="_Toc151743150"/>
      <w:bookmarkStart w:id="4420" w:name="_Toc151743615"/>
      <w:bookmarkEnd w:id="4399"/>
      <w:bookmarkEnd w:id="4400"/>
      <w:bookmarkEnd w:id="4401"/>
      <w:bookmarkEnd w:id="4402"/>
      <w:bookmarkEnd w:id="4403"/>
      <w:bookmarkEnd w:id="4404"/>
      <w:bookmarkEnd w:id="4405"/>
      <w:bookmarkEnd w:id="4406"/>
      <w:bookmarkEnd w:id="4407"/>
      <w:r w:rsidRPr="006D68AC">
        <w:t>6.4.3.3.3.2</w:t>
      </w:r>
      <w:r w:rsidRPr="006D68AC">
        <w:tab/>
        <w:t>PUT</w:t>
      </w:r>
      <w:bookmarkEnd w:id="4408"/>
      <w:bookmarkEnd w:id="4409"/>
      <w:bookmarkEnd w:id="4410"/>
      <w:bookmarkEnd w:id="4411"/>
      <w:bookmarkEnd w:id="4412"/>
      <w:bookmarkEnd w:id="4413"/>
      <w:bookmarkEnd w:id="4414"/>
      <w:bookmarkEnd w:id="4415"/>
      <w:bookmarkEnd w:id="4416"/>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4421" w:name="_Toc157434738"/>
      <w:bookmarkStart w:id="4422" w:name="_Toc157436453"/>
      <w:bookmarkStart w:id="4423" w:name="_Toc157440293"/>
      <w:bookmarkStart w:id="4424" w:name="_Toc160649965"/>
      <w:bookmarkStart w:id="4425" w:name="_Toc164928247"/>
      <w:bookmarkStart w:id="4426" w:name="_Toc168550106"/>
      <w:bookmarkStart w:id="4427" w:name="_Toc170118177"/>
      <w:bookmarkStart w:id="4428" w:name="_Toc209470259"/>
      <w:bookmarkStart w:id="4429" w:name="_Toc212114920"/>
      <w:r w:rsidRPr="006D68AC">
        <w:t>6.4.3.3.3.3</w:t>
      </w:r>
      <w:r w:rsidRPr="006D68AC">
        <w:tab/>
        <w:t>PATCH</w:t>
      </w:r>
      <w:bookmarkEnd w:id="4421"/>
      <w:bookmarkEnd w:id="4422"/>
      <w:bookmarkEnd w:id="4423"/>
      <w:bookmarkEnd w:id="4424"/>
      <w:bookmarkEnd w:id="4425"/>
      <w:bookmarkEnd w:id="4426"/>
      <w:bookmarkEnd w:id="4427"/>
      <w:bookmarkEnd w:id="4428"/>
      <w:bookmarkEnd w:id="4429"/>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SimSun"/>
        </w:rPr>
      </w:pPr>
    </w:p>
    <w:p w14:paraId="763B5186" w14:textId="2BFDFD79" w:rsidR="003654E0" w:rsidRPr="006D68AC" w:rsidRDefault="003654E0" w:rsidP="007E7218">
      <w:pPr>
        <w:pStyle w:val="H6"/>
      </w:pPr>
      <w:bookmarkStart w:id="4430" w:name="_Toc157434739"/>
      <w:bookmarkStart w:id="4431" w:name="_Toc157436454"/>
      <w:bookmarkStart w:id="4432" w:name="_Toc157440294"/>
      <w:bookmarkStart w:id="4433" w:name="_Toc160649966"/>
      <w:bookmarkStart w:id="4434" w:name="_Toc164928248"/>
      <w:bookmarkStart w:id="4435" w:name="_Toc168550107"/>
      <w:bookmarkStart w:id="4436" w:name="_Toc170118178"/>
      <w:bookmarkStart w:id="4437" w:name="_Toc209470260"/>
      <w:bookmarkStart w:id="4438" w:name="_Toc212114921"/>
      <w:bookmarkStart w:id="4439" w:name="_Toc85734342"/>
      <w:bookmarkStart w:id="4440" w:name="_Toc89431641"/>
      <w:bookmarkStart w:id="4441" w:name="_Toc97042453"/>
      <w:bookmarkStart w:id="4442" w:name="_Toc97045597"/>
      <w:bookmarkStart w:id="4443" w:name="_Toc97155342"/>
      <w:bookmarkStart w:id="4444" w:name="_Toc101521479"/>
      <w:bookmarkStart w:id="4445" w:name="_Toc120537589"/>
      <w:bookmarkStart w:id="4446" w:name="_Toc151743151"/>
      <w:bookmarkStart w:id="4447" w:name="_Toc151743616"/>
      <w:bookmarkEnd w:id="4417"/>
      <w:bookmarkEnd w:id="4418"/>
      <w:bookmarkEnd w:id="4419"/>
      <w:bookmarkEnd w:id="4420"/>
      <w:r w:rsidRPr="006D68AC">
        <w:t>6.4.3.3.3.4</w:t>
      </w:r>
      <w:r w:rsidRPr="006D68AC">
        <w:tab/>
        <w:t>DELETE</w:t>
      </w:r>
      <w:bookmarkEnd w:id="4430"/>
      <w:bookmarkEnd w:id="4431"/>
      <w:bookmarkEnd w:id="4432"/>
      <w:bookmarkEnd w:id="4433"/>
      <w:bookmarkEnd w:id="4434"/>
      <w:bookmarkEnd w:id="4435"/>
      <w:bookmarkEnd w:id="4436"/>
      <w:bookmarkEnd w:id="4437"/>
      <w:bookmarkEnd w:id="4438"/>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Heading5"/>
        <w:rPr>
          <w:lang w:eastAsia="zh-CN"/>
        </w:rPr>
      </w:pPr>
      <w:bookmarkStart w:id="4448" w:name="_Toc157434740"/>
      <w:bookmarkStart w:id="4449" w:name="_Toc157436455"/>
      <w:bookmarkStart w:id="4450" w:name="_Toc157440295"/>
      <w:bookmarkStart w:id="4451" w:name="_Toc160649967"/>
      <w:bookmarkStart w:id="4452" w:name="_Toc164928249"/>
      <w:bookmarkStart w:id="4453" w:name="_Toc168550108"/>
      <w:bookmarkStart w:id="4454" w:name="_Toc170118179"/>
      <w:bookmarkStart w:id="4455" w:name="_Toc209470261"/>
      <w:bookmarkStart w:id="4456" w:name="_Toc212114922"/>
      <w:bookmarkStart w:id="4457" w:name="_Toc85734343"/>
      <w:bookmarkStart w:id="4458" w:name="_Toc89431642"/>
      <w:bookmarkStart w:id="4459" w:name="_Toc97042454"/>
      <w:bookmarkStart w:id="4460" w:name="_Toc97045598"/>
      <w:bookmarkStart w:id="4461" w:name="_Toc97155343"/>
      <w:bookmarkStart w:id="4462" w:name="_Toc101521480"/>
      <w:bookmarkStart w:id="4463" w:name="_Toc120537590"/>
      <w:bookmarkStart w:id="4464" w:name="_Toc151743152"/>
      <w:bookmarkStart w:id="4465" w:name="_Toc151743617"/>
      <w:bookmarkStart w:id="4466" w:name="_Toc216293528"/>
      <w:bookmarkEnd w:id="4439"/>
      <w:bookmarkEnd w:id="4440"/>
      <w:bookmarkEnd w:id="4441"/>
      <w:bookmarkEnd w:id="4442"/>
      <w:bookmarkEnd w:id="4443"/>
      <w:bookmarkEnd w:id="4444"/>
      <w:bookmarkEnd w:id="4445"/>
      <w:bookmarkEnd w:id="4446"/>
      <w:bookmarkEnd w:id="4447"/>
      <w:r w:rsidRPr="006D68AC">
        <w:t>6.4.3.3</w:t>
      </w:r>
      <w:r w:rsidRPr="006D68AC">
        <w:rPr>
          <w:lang w:eastAsia="zh-CN"/>
        </w:rPr>
        <w:t>.4</w:t>
      </w:r>
      <w:r w:rsidRPr="006D68AC">
        <w:rPr>
          <w:lang w:eastAsia="zh-CN"/>
        </w:rPr>
        <w:tab/>
        <w:t>Resource Custom Operations</w:t>
      </w:r>
      <w:bookmarkEnd w:id="4448"/>
      <w:bookmarkEnd w:id="4449"/>
      <w:bookmarkEnd w:id="4450"/>
      <w:bookmarkEnd w:id="4451"/>
      <w:bookmarkEnd w:id="4452"/>
      <w:bookmarkEnd w:id="4453"/>
      <w:bookmarkEnd w:id="4454"/>
      <w:bookmarkEnd w:id="4455"/>
      <w:bookmarkEnd w:id="4456"/>
      <w:bookmarkEnd w:id="4466"/>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Heading3"/>
      </w:pPr>
      <w:bookmarkStart w:id="4467" w:name="_Toc157434741"/>
      <w:bookmarkStart w:id="4468" w:name="_Toc157436456"/>
      <w:bookmarkStart w:id="4469" w:name="_Toc157440296"/>
      <w:bookmarkStart w:id="4470" w:name="_Toc160649968"/>
      <w:bookmarkStart w:id="4471" w:name="_Toc164928250"/>
      <w:bookmarkStart w:id="4472" w:name="_Toc168550109"/>
      <w:bookmarkStart w:id="4473" w:name="_Toc170118180"/>
      <w:bookmarkStart w:id="4474" w:name="_Toc209470262"/>
      <w:bookmarkStart w:id="4475" w:name="_Toc212114923"/>
      <w:bookmarkStart w:id="4476" w:name="_Toc148176971"/>
      <w:bookmarkStart w:id="4477" w:name="_Toc148359021"/>
      <w:bookmarkStart w:id="4478" w:name="_Toc151743153"/>
      <w:bookmarkStart w:id="4479" w:name="_Toc151743618"/>
      <w:bookmarkStart w:id="4480" w:name="_Toc216293529"/>
      <w:bookmarkEnd w:id="4457"/>
      <w:bookmarkEnd w:id="4458"/>
      <w:bookmarkEnd w:id="4459"/>
      <w:bookmarkEnd w:id="4460"/>
      <w:bookmarkEnd w:id="4461"/>
      <w:bookmarkEnd w:id="4462"/>
      <w:bookmarkEnd w:id="4463"/>
      <w:bookmarkEnd w:id="4464"/>
      <w:bookmarkEnd w:id="4465"/>
      <w:r w:rsidRPr="006D68AC">
        <w:t>6.4.4</w:t>
      </w:r>
      <w:r w:rsidRPr="006D68AC">
        <w:tab/>
        <w:t>Custom Operations without associated resources</w:t>
      </w:r>
      <w:bookmarkEnd w:id="4467"/>
      <w:bookmarkEnd w:id="4468"/>
      <w:bookmarkEnd w:id="4469"/>
      <w:bookmarkEnd w:id="4470"/>
      <w:bookmarkEnd w:id="4471"/>
      <w:bookmarkEnd w:id="4472"/>
      <w:bookmarkEnd w:id="4473"/>
      <w:bookmarkEnd w:id="4474"/>
      <w:bookmarkEnd w:id="4475"/>
      <w:bookmarkEnd w:id="4480"/>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Heading3"/>
      </w:pPr>
      <w:bookmarkStart w:id="4481" w:name="_Toc157434742"/>
      <w:bookmarkStart w:id="4482" w:name="_Toc157436457"/>
      <w:bookmarkStart w:id="4483" w:name="_Toc157440297"/>
      <w:bookmarkStart w:id="4484" w:name="_Toc160649969"/>
      <w:bookmarkStart w:id="4485" w:name="_Toc164928251"/>
      <w:bookmarkStart w:id="4486" w:name="_Toc168550110"/>
      <w:bookmarkStart w:id="4487" w:name="_Toc170118181"/>
      <w:bookmarkStart w:id="4488" w:name="_Toc209470263"/>
      <w:bookmarkStart w:id="4489" w:name="_Toc212114924"/>
      <w:bookmarkStart w:id="4490" w:name="_Toc96843433"/>
      <w:bookmarkStart w:id="4491" w:name="_Toc96844408"/>
      <w:bookmarkStart w:id="4492" w:name="_Toc100739981"/>
      <w:bookmarkStart w:id="4493" w:name="_Toc129252554"/>
      <w:bookmarkStart w:id="4494" w:name="_Toc144024259"/>
      <w:bookmarkStart w:id="4495" w:name="_Toc148176972"/>
      <w:bookmarkStart w:id="4496" w:name="_Toc148359022"/>
      <w:bookmarkStart w:id="4497" w:name="_Toc151743154"/>
      <w:bookmarkStart w:id="4498" w:name="_Toc151743619"/>
      <w:bookmarkStart w:id="4499" w:name="_Toc216293530"/>
      <w:bookmarkEnd w:id="4476"/>
      <w:bookmarkEnd w:id="4477"/>
      <w:bookmarkEnd w:id="4478"/>
      <w:bookmarkEnd w:id="4479"/>
      <w:r w:rsidRPr="006D68AC">
        <w:t>6.4.5</w:t>
      </w:r>
      <w:r w:rsidRPr="006D68AC">
        <w:tab/>
        <w:t>Notifications</w:t>
      </w:r>
      <w:bookmarkEnd w:id="4481"/>
      <w:bookmarkEnd w:id="4482"/>
      <w:bookmarkEnd w:id="4483"/>
      <w:bookmarkEnd w:id="4484"/>
      <w:bookmarkEnd w:id="4485"/>
      <w:bookmarkEnd w:id="4486"/>
      <w:bookmarkEnd w:id="4487"/>
      <w:bookmarkEnd w:id="4488"/>
      <w:bookmarkEnd w:id="4489"/>
      <w:bookmarkEnd w:id="4499"/>
    </w:p>
    <w:p w14:paraId="5AA1DB94" w14:textId="37087C29" w:rsidR="003654E0" w:rsidRPr="006D68AC" w:rsidRDefault="003654E0" w:rsidP="003654E0">
      <w:pPr>
        <w:pStyle w:val="Heading4"/>
      </w:pPr>
      <w:bookmarkStart w:id="4500" w:name="_Toc157434743"/>
      <w:bookmarkStart w:id="4501" w:name="_Toc157436458"/>
      <w:bookmarkStart w:id="4502" w:name="_Toc157440298"/>
      <w:bookmarkStart w:id="4503" w:name="_Toc160649970"/>
      <w:bookmarkStart w:id="4504" w:name="_Toc164928252"/>
      <w:bookmarkStart w:id="4505" w:name="_Toc168550111"/>
      <w:bookmarkStart w:id="4506" w:name="_Toc170118182"/>
      <w:bookmarkStart w:id="4507" w:name="_Toc209470264"/>
      <w:bookmarkStart w:id="4508" w:name="_Toc212114925"/>
      <w:bookmarkStart w:id="4509" w:name="_Toc96843434"/>
      <w:bookmarkStart w:id="4510" w:name="_Toc96844409"/>
      <w:bookmarkStart w:id="4511" w:name="_Toc100739982"/>
      <w:bookmarkStart w:id="4512" w:name="_Toc129252555"/>
      <w:bookmarkStart w:id="4513" w:name="_Toc144024260"/>
      <w:bookmarkStart w:id="4514" w:name="_Toc148176973"/>
      <w:bookmarkStart w:id="4515" w:name="_Toc148359023"/>
      <w:bookmarkStart w:id="4516" w:name="_Toc151743155"/>
      <w:bookmarkStart w:id="4517" w:name="_Toc151743620"/>
      <w:bookmarkStart w:id="4518" w:name="_Toc216293531"/>
      <w:bookmarkEnd w:id="4490"/>
      <w:bookmarkEnd w:id="4491"/>
      <w:bookmarkEnd w:id="4492"/>
      <w:bookmarkEnd w:id="4493"/>
      <w:bookmarkEnd w:id="4494"/>
      <w:bookmarkEnd w:id="4495"/>
      <w:bookmarkEnd w:id="4496"/>
      <w:bookmarkEnd w:id="4497"/>
      <w:bookmarkEnd w:id="4498"/>
      <w:r w:rsidRPr="006D68AC">
        <w:t>6.4.5.1</w:t>
      </w:r>
      <w:r w:rsidRPr="006D68AC">
        <w:tab/>
        <w:t>General</w:t>
      </w:r>
      <w:bookmarkEnd w:id="4500"/>
      <w:bookmarkEnd w:id="4501"/>
      <w:bookmarkEnd w:id="4502"/>
      <w:bookmarkEnd w:id="4503"/>
      <w:bookmarkEnd w:id="4504"/>
      <w:bookmarkEnd w:id="4505"/>
      <w:bookmarkEnd w:id="4506"/>
      <w:bookmarkEnd w:id="4507"/>
      <w:bookmarkEnd w:id="4508"/>
      <w:bookmarkEnd w:id="4518"/>
    </w:p>
    <w:p w14:paraId="6B06A12E" w14:textId="77777777" w:rsidR="00B110B4" w:rsidRPr="006D68AC" w:rsidRDefault="00B110B4" w:rsidP="00B110B4">
      <w:pPr>
        <w:rPr>
          <w:noProof/>
        </w:rPr>
      </w:pPr>
      <w:bookmarkStart w:id="4519" w:name="_Toc157434744"/>
      <w:bookmarkStart w:id="4520" w:name="_Toc157436459"/>
      <w:bookmarkStart w:id="4521" w:name="_Toc157440299"/>
      <w:bookmarkStart w:id="4522" w:name="_Toc160649971"/>
      <w:bookmarkStart w:id="4523" w:name="_Toc96843435"/>
      <w:bookmarkStart w:id="4524" w:name="_Toc96844410"/>
      <w:bookmarkStart w:id="4525" w:name="_Toc100739983"/>
      <w:bookmarkStart w:id="4526" w:name="_Toc129252556"/>
      <w:bookmarkStart w:id="4527" w:name="_Toc144024261"/>
      <w:bookmarkStart w:id="4528" w:name="_Toc148176974"/>
      <w:bookmarkStart w:id="4529" w:name="_Toc148359024"/>
      <w:bookmarkStart w:id="4530" w:name="_Toc151743156"/>
      <w:bookmarkStart w:id="4531" w:name="_Toc151743621"/>
      <w:bookmarkEnd w:id="4509"/>
      <w:bookmarkEnd w:id="4510"/>
      <w:bookmarkEnd w:id="4511"/>
      <w:bookmarkEnd w:id="4512"/>
      <w:bookmarkEnd w:id="4513"/>
      <w:bookmarkEnd w:id="4514"/>
      <w:bookmarkEnd w:id="4515"/>
      <w:bookmarkEnd w:id="4516"/>
      <w:bookmarkEnd w:id="4517"/>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Heading4"/>
        <w:rPr>
          <w:lang w:val="en-US"/>
        </w:rPr>
      </w:pPr>
      <w:bookmarkStart w:id="4532" w:name="_Toc164928253"/>
      <w:bookmarkStart w:id="4533" w:name="_Toc168550112"/>
      <w:bookmarkStart w:id="4534" w:name="_Toc170118183"/>
      <w:bookmarkStart w:id="4535" w:name="_Toc209470265"/>
      <w:bookmarkStart w:id="4536" w:name="_Toc212114926"/>
      <w:bookmarkStart w:id="4537" w:name="_Toc216293532"/>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4519"/>
      <w:bookmarkEnd w:id="4520"/>
      <w:bookmarkEnd w:id="4521"/>
      <w:bookmarkEnd w:id="4522"/>
      <w:bookmarkEnd w:id="4532"/>
      <w:bookmarkEnd w:id="4533"/>
      <w:bookmarkEnd w:id="4534"/>
      <w:bookmarkEnd w:id="4535"/>
      <w:bookmarkEnd w:id="4536"/>
      <w:bookmarkEnd w:id="4537"/>
    </w:p>
    <w:p w14:paraId="6C7293D2" w14:textId="134A9555" w:rsidR="003654E0" w:rsidRPr="006D68AC" w:rsidRDefault="003654E0" w:rsidP="003654E0">
      <w:pPr>
        <w:pStyle w:val="Heading5"/>
        <w:rPr>
          <w:noProof/>
          <w:lang w:val="en-US"/>
        </w:rPr>
      </w:pPr>
      <w:bookmarkStart w:id="4538" w:name="_Toc157434745"/>
      <w:bookmarkStart w:id="4539" w:name="_Toc157436460"/>
      <w:bookmarkStart w:id="4540" w:name="_Toc157440300"/>
      <w:bookmarkStart w:id="4541" w:name="_Toc160649972"/>
      <w:bookmarkStart w:id="4542" w:name="_Toc164928254"/>
      <w:bookmarkStart w:id="4543" w:name="_Toc168550113"/>
      <w:bookmarkStart w:id="4544" w:name="_Toc170118184"/>
      <w:bookmarkStart w:id="4545" w:name="_Toc209470266"/>
      <w:bookmarkStart w:id="4546" w:name="_Toc212114927"/>
      <w:bookmarkStart w:id="4547" w:name="_Toc96843436"/>
      <w:bookmarkStart w:id="4548" w:name="_Toc96844411"/>
      <w:bookmarkStart w:id="4549" w:name="_Toc100739984"/>
      <w:bookmarkStart w:id="4550" w:name="_Toc129252557"/>
      <w:bookmarkStart w:id="4551" w:name="_Toc144024262"/>
      <w:bookmarkStart w:id="4552" w:name="_Toc148176975"/>
      <w:bookmarkStart w:id="4553" w:name="_Toc148359025"/>
      <w:bookmarkStart w:id="4554" w:name="_Toc151743157"/>
      <w:bookmarkStart w:id="4555" w:name="_Toc151743622"/>
      <w:bookmarkStart w:id="4556" w:name="_Toc216293533"/>
      <w:bookmarkEnd w:id="4523"/>
      <w:bookmarkEnd w:id="4524"/>
      <w:bookmarkEnd w:id="4525"/>
      <w:bookmarkEnd w:id="4526"/>
      <w:bookmarkEnd w:id="4527"/>
      <w:bookmarkEnd w:id="4528"/>
      <w:bookmarkEnd w:id="4529"/>
      <w:bookmarkEnd w:id="4530"/>
      <w:bookmarkEnd w:id="4531"/>
      <w:r w:rsidRPr="006D68AC">
        <w:t>6.4</w:t>
      </w:r>
      <w:r w:rsidRPr="006D68AC">
        <w:rPr>
          <w:lang w:val="en-US"/>
        </w:rPr>
        <w:t>.5.2</w:t>
      </w:r>
      <w:r w:rsidRPr="006D68AC">
        <w:rPr>
          <w:noProof/>
          <w:lang w:val="en-US"/>
        </w:rPr>
        <w:t>.1</w:t>
      </w:r>
      <w:r w:rsidRPr="006D68AC">
        <w:rPr>
          <w:noProof/>
          <w:lang w:val="en-US"/>
        </w:rPr>
        <w:tab/>
        <w:t>Description</w:t>
      </w:r>
      <w:bookmarkEnd w:id="4538"/>
      <w:bookmarkEnd w:id="4539"/>
      <w:bookmarkEnd w:id="4540"/>
      <w:bookmarkEnd w:id="4541"/>
      <w:bookmarkEnd w:id="4542"/>
      <w:bookmarkEnd w:id="4543"/>
      <w:bookmarkEnd w:id="4544"/>
      <w:bookmarkEnd w:id="4545"/>
      <w:bookmarkEnd w:id="4546"/>
      <w:bookmarkEnd w:id="4556"/>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Heading5"/>
        <w:rPr>
          <w:noProof/>
        </w:rPr>
      </w:pPr>
      <w:bookmarkStart w:id="4557" w:name="_Toc157434746"/>
      <w:bookmarkStart w:id="4558" w:name="_Toc157436461"/>
      <w:bookmarkStart w:id="4559" w:name="_Toc157440301"/>
      <w:bookmarkStart w:id="4560" w:name="_Toc160649973"/>
      <w:bookmarkStart w:id="4561" w:name="_Toc164928255"/>
      <w:bookmarkStart w:id="4562" w:name="_Toc168550114"/>
      <w:bookmarkStart w:id="4563" w:name="_Toc170118185"/>
      <w:bookmarkStart w:id="4564" w:name="_Toc209470267"/>
      <w:bookmarkStart w:id="4565" w:name="_Toc212114928"/>
      <w:bookmarkStart w:id="4566" w:name="_Toc96843437"/>
      <w:bookmarkStart w:id="4567" w:name="_Toc96844412"/>
      <w:bookmarkStart w:id="4568" w:name="_Toc100739985"/>
      <w:bookmarkStart w:id="4569" w:name="_Toc129252558"/>
      <w:bookmarkStart w:id="4570" w:name="_Toc144024263"/>
      <w:bookmarkStart w:id="4571" w:name="_Toc148176976"/>
      <w:bookmarkStart w:id="4572" w:name="_Toc148359026"/>
      <w:bookmarkStart w:id="4573" w:name="_Toc151743158"/>
      <w:bookmarkStart w:id="4574" w:name="_Toc151743623"/>
      <w:bookmarkStart w:id="4575" w:name="_Toc216293534"/>
      <w:bookmarkEnd w:id="4547"/>
      <w:bookmarkEnd w:id="4548"/>
      <w:bookmarkEnd w:id="4549"/>
      <w:bookmarkEnd w:id="4550"/>
      <w:bookmarkEnd w:id="4551"/>
      <w:bookmarkEnd w:id="4552"/>
      <w:bookmarkEnd w:id="4553"/>
      <w:bookmarkEnd w:id="4554"/>
      <w:bookmarkEnd w:id="4555"/>
      <w:r w:rsidRPr="006D68AC">
        <w:t>6.4.5.2</w:t>
      </w:r>
      <w:r w:rsidRPr="006D68AC">
        <w:rPr>
          <w:noProof/>
        </w:rPr>
        <w:t>.2</w:t>
      </w:r>
      <w:r w:rsidRPr="006D68AC">
        <w:rPr>
          <w:noProof/>
        </w:rPr>
        <w:tab/>
        <w:t>Target URI</w:t>
      </w:r>
      <w:bookmarkEnd w:id="4557"/>
      <w:bookmarkEnd w:id="4558"/>
      <w:bookmarkEnd w:id="4559"/>
      <w:bookmarkEnd w:id="4560"/>
      <w:bookmarkEnd w:id="4561"/>
      <w:bookmarkEnd w:id="4562"/>
      <w:bookmarkEnd w:id="4563"/>
      <w:bookmarkEnd w:id="4564"/>
      <w:bookmarkEnd w:id="4565"/>
      <w:bookmarkEnd w:id="4575"/>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Heading5"/>
        <w:rPr>
          <w:noProof/>
        </w:rPr>
      </w:pPr>
      <w:bookmarkStart w:id="4576" w:name="_Toc157434747"/>
      <w:bookmarkStart w:id="4577" w:name="_Toc157436462"/>
      <w:bookmarkStart w:id="4578" w:name="_Toc157440302"/>
      <w:bookmarkStart w:id="4579" w:name="_Toc160649974"/>
      <w:bookmarkStart w:id="4580" w:name="_Toc164928256"/>
      <w:bookmarkStart w:id="4581" w:name="_Toc168550115"/>
      <w:bookmarkStart w:id="4582" w:name="_Toc170118186"/>
      <w:bookmarkStart w:id="4583" w:name="_Toc209470268"/>
      <w:bookmarkStart w:id="4584" w:name="_Toc212114929"/>
      <w:bookmarkStart w:id="4585" w:name="_Toc96843438"/>
      <w:bookmarkStart w:id="4586" w:name="_Toc96844413"/>
      <w:bookmarkStart w:id="4587" w:name="_Toc100739986"/>
      <w:bookmarkStart w:id="4588" w:name="_Toc129252559"/>
      <w:bookmarkStart w:id="4589" w:name="_Toc144024264"/>
      <w:bookmarkStart w:id="4590" w:name="_Toc148176977"/>
      <w:bookmarkStart w:id="4591" w:name="_Toc148359027"/>
      <w:bookmarkStart w:id="4592" w:name="_Toc151743159"/>
      <w:bookmarkStart w:id="4593" w:name="_Toc151743624"/>
      <w:bookmarkStart w:id="4594" w:name="_Toc216293535"/>
      <w:bookmarkEnd w:id="4566"/>
      <w:bookmarkEnd w:id="4567"/>
      <w:bookmarkEnd w:id="4568"/>
      <w:bookmarkEnd w:id="4569"/>
      <w:bookmarkEnd w:id="4570"/>
      <w:bookmarkEnd w:id="4571"/>
      <w:bookmarkEnd w:id="4572"/>
      <w:bookmarkEnd w:id="4573"/>
      <w:bookmarkEnd w:id="4574"/>
      <w:r w:rsidRPr="006D68AC">
        <w:t>6.4.5.2</w:t>
      </w:r>
      <w:r w:rsidRPr="006D68AC">
        <w:rPr>
          <w:noProof/>
        </w:rPr>
        <w:t>.3</w:t>
      </w:r>
      <w:r w:rsidRPr="006D68AC">
        <w:rPr>
          <w:noProof/>
        </w:rPr>
        <w:tab/>
        <w:t>Standard Methods</w:t>
      </w:r>
      <w:bookmarkEnd w:id="4576"/>
      <w:bookmarkEnd w:id="4577"/>
      <w:bookmarkEnd w:id="4578"/>
      <w:bookmarkEnd w:id="4579"/>
      <w:bookmarkEnd w:id="4580"/>
      <w:bookmarkEnd w:id="4581"/>
      <w:bookmarkEnd w:id="4582"/>
      <w:bookmarkEnd w:id="4583"/>
      <w:bookmarkEnd w:id="4584"/>
      <w:bookmarkEnd w:id="4594"/>
    </w:p>
    <w:p w14:paraId="47A1782C" w14:textId="734E189D" w:rsidR="003654E0" w:rsidRPr="006D68AC" w:rsidRDefault="003654E0" w:rsidP="007E7218">
      <w:pPr>
        <w:pStyle w:val="H6"/>
      </w:pPr>
      <w:bookmarkStart w:id="4595" w:name="_Toc157434748"/>
      <w:bookmarkStart w:id="4596" w:name="_Toc157436463"/>
      <w:bookmarkStart w:id="4597" w:name="_Toc157440303"/>
      <w:bookmarkStart w:id="4598" w:name="_Toc160649975"/>
      <w:bookmarkStart w:id="4599" w:name="_Toc164928257"/>
      <w:bookmarkStart w:id="4600" w:name="_Toc168550116"/>
      <w:bookmarkStart w:id="4601" w:name="_Toc170118187"/>
      <w:bookmarkStart w:id="4602" w:name="_Toc209470269"/>
      <w:bookmarkStart w:id="4603" w:name="_Toc212114930"/>
      <w:bookmarkStart w:id="4604" w:name="_Toc85734349"/>
      <w:bookmarkStart w:id="4605" w:name="_Toc89431648"/>
      <w:bookmarkStart w:id="4606" w:name="_Toc97042460"/>
      <w:bookmarkStart w:id="4607" w:name="_Toc97045604"/>
      <w:bookmarkStart w:id="4608" w:name="_Toc97155349"/>
      <w:bookmarkStart w:id="4609" w:name="_Toc101521486"/>
      <w:bookmarkStart w:id="4610" w:name="_Toc120537598"/>
      <w:bookmarkStart w:id="4611" w:name="_Toc151743160"/>
      <w:bookmarkStart w:id="4612" w:name="_Toc151743625"/>
      <w:bookmarkEnd w:id="4585"/>
      <w:bookmarkEnd w:id="4586"/>
      <w:bookmarkEnd w:id="4587"/>
      <w:bookmarkEnd w:id="4588"/>
      <w:bookmarkEnd w:id="4589"/>
      <w:bookmarkEnd w:id="4590"/>
      <w:bookmarkEnd w:id="4591"/>
      <w:bookmarkEnd w:id="4592"/>
      <w:bookmarkEnd w:id="4593"/>
      <w:r w:rsidRPr="006D68AC">
        <w:t>6.4.5.2.3.1</w:t>
      </w:r>
      <w:r w:rsidRPr="006D68AC">
        <w:tab/>
        <w:t>POST</w:t>
      </w:r>
      <w:bookmarkEnd w:id="4595"/>
      <w:bookmarkEnd w:id="4596"/>
      <w:bookmarkEnd w:id="4597"/>
      <w:bookmarkEnd w:id="4598"/>
      <w:bookmarkEnd w:id="4599"/>
      <w:bookmarkEnd w:id="4600"/>
      <w:bookmarkEnd w:id="4601"/>
      <w:bookmarkEnd w:id="4602"/>
      <w:bookmarkEnd w:id="4603"/>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Heading3"/>
      </w:pPr>
      <w:bookmarkStart w:id="4613" w:name="_Toc157434749"/>
      <w:bookmarkStart w:id="4614" w:name="_Toc157436464"/>
      <w:bookmarkStart w:id="4615" w:name="_Toc157440304"/>
      <w:bookmarkStart w:id="4616" w:name="_Toc160649976"/>
      <w:bookmarkStart w:id="4617" w:name="_Toc164928258"/>
      <w:bookmarkStart w:id="4618" w:name="_Toc168550117"/>
      <w:bookmarkStart w:id="4619" w:name="_Toc170118188"/>
      <w:bookmarkStart w:id="4620" w:name="_Toc209470270"/>
      <w:bookmarkStart w:id="4621" w:name="_Toc212114931"/>
      <w:bookmarkStart w:id="4622" w:name="_Toc85734350"/>
      <w:bookmarkStart w:id="4623" w:name="_Toc89431649"/>
      <w:bookmarkStart w:id="4624" w:name="_Toc97042461"/>
      <w:bookmarkStart w:id="4625" w:name="_Toc97045605"/>
      <w:bookmarkStart w:id="4626" w:name="_Toc97155350"/>
      <w:bookmarkStart w:id="4627" w:name="_Toc101521487"/>
      <w:bookmarkStart w:id="4628" w:name="_Toc120537599"/>
      <w:bookmarkStart w:id="4629" w:name="_Toc151743161"/>
      <w:bookmarkStart w:id="4630" w:name="_Toc151743626"/>
      <w:bookmarkStart w:id="4631" w:name="_Toc216293536"/>
      <w:bookmarkEnd w:id="4604"/>
      <w:bookmarkEnd w:id="4605"/>
      <w:bookmarkEnd w:id="4606"/>
      <w:bookmarkEnd w:id="4607"/>
      <w:bookmarkEnd w:id="4608"/>
      <w:bookmarkEnd w:id="4609"/>
      <w:bookmarkEnd w:id="4610"/>
      <w:bookmarkEnd w:id="4611"/>
      <w:bookmarkEnd w:id="4612"/>
      <w:r w:rsidRPr="006D68AC">
        <w:t>6.4.6</w:t>
      </w:r>
      <w:r w:rsidRPr="006D68AC">
        <w:tab/>
        <w:t>Data Model</w:t>
      </w:r>
      <w:bookmarkEnd w:id="4613"/>
      <w:bookmarkEnd w:id="4614"/>
      <w:bookmarkEnd w:id="4615"/>
      <w:bookmarkEnd w:id="4616"/>
      <w:bookmarkEnd w:id="4617"/>
      <w:bookmarkEnd w:id="4618"/>
      <w:bookmarkEnd w:id="4619"/>
      <w:bookmarkEnd w:id="4620"/>
      <w:bookmarkEnd w:id="4621"/>
      <w:bookmarkEnd w:id="4631"/>
    </w:p>
    <w:p w14:paraId="59999A0A" w14:textId="2636DD39" w:rsidR="003654E0" w:rsidRPr="006D68AC" w:rsidRDefault="003654E0" w:rsidP="003654E0">
      <w:pPr>
        <w:pStyle w:val="Heading4"/>
        <w:rPr>
          <w:lang w:eastAsia="zh-CN"/>
        </w:rPr>
      </w:pPr>
      <w:bookmarkStart w:id="4632" w:name="_Toc157434750"/>
      <w:bookmarkStart w:id="4633" w:name="_Toc157436465"/>
      <w:bookmarkStart w:id="4634" w:name="_Toc157440305"/>
      <w:bookmarkStart w:id="4635" w:name="_Toc160649977"/>
      <w:bookmarkStart w:id="4636" w:name="_Toc164928259"/>
      <w:bookmarkStart w:id="4637" w:name="_Toc168550118"/>
      <w:bookmarkStart w:id="4638" w:name="_Toc170118189"/>
      <w:bookmarkStart w:id="4639" w:name="_Toc209470271"/>
      <w:bookmarkStart w:id="4640" w:name="_Toc212114932"/>
      <w:bookmarkStart w:id="4641" w:name="_Toc85734351"/>
      <w:bookmarkStart w:id="4642" w:name="_Toc89431650"/>
      <w:bookmarkStart w:id="4643" w:name="_Toc97042462"/>
      <w:bookmarkStart w:id="4644" w:name="_Toc97045606"/>
      <w:bookmarkStart w:id="4645" w:name="_Toc97155351"/>
      <w:bookmarkStart w:id="4646" w:name="_Toc101521488"/>
      <w:bookmarkStart w:id="4647" w:name="_Toc120537600"/>
      <w:bookmarkStart w:id="4648" w:name="_Toc151743162"/>
      <w:bookmarkStart w:id="4649" w:name="_Toc151743627"/>
      <w:bookmarkStart w:id="4650" w:name="_Toc216293537"/>
      <w:bookmarkEnd w:id="4622"/>
      <w:bookmarkEnd w:id="4623"/>
      <w:bookmarkEnd w:id="4624"/>
      <w:bookmarkEnd w:id="4625"/>
      <w:bookmarkEnd w:id="4626"/>
      <w:bookmarkEnd w:id="4627"/>
      <w:bookmarkEnd w:id="4628"/>
      <w:bookmarkEnd w:id="4629"/>
      <w:bookmarkEnd w:id="4630"/>
      <w:r w:rsidRPr="006D68AC">
        <w:t>6.4.6</w:t>
      </w:r>
      <w:r w:rsidRPr="006D68AC">
        <w:rPr>
          <w:lang w:eastAsia="zh-CN"/>
        </w:rPr>
        <w:t>.1</w:t>
      </w:r>
      <w:r w:rsidRPr="006D68AC">
        <w:rPr>
          <w:lang w:eastAsia="zh-CN"/>
        </w:rPr>
        <w:tab/>
        <w:t>General</w:t>
      </w:r>
      <w:bookmarkEnd w:id="4632"/>
      <w:bookmarkEnd w:id="4633"/>
      <w:bookmarkEnd w:id="4634"/>
      <w:bookmarkEnd w:id="4635"/>
      <w:bookmarkEnd w:id="4636"/>
      <w:bookmarkEnd w:id="4637"/>
      <w:bookmarkEnd w:id="4638"/>
      <w:bookmarkEnd w:id="4639"/>
      <w:bookmarkEnd w:id="4640"/>
      <w:bookmarkEnd w:id="4650"/>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Heading4"/>
        <w:rPr>
          <w:lang w:eastAsia="zh-CN"/>
        </w:rPr>
      </w:pPr>
      <w:bookmarkStart w:id="4651" w:name="_Toc157434751"/>
      <w:bookmarkStart w:id="4652" w:name="_Toc157436466"/>
      <w:bookmarkStart w:id="4653" w:name="_Toc157440306"/>
      <w:bookmarkStart w:id="4654" w:name="_Toc160649978"/>
      <w:bookmarkStart w:id="4655" w:name="_Toc164928260"/>
      <w:bookmarkStart w:id="4656" w:name="_Toc168550119"/>
      <w:bookmarkStart w:id="4657" w:name="_Toc170118190"/>
      <w:bookmarkStart w:id="4658" w:name="_Toc209470272"/>
      <w:bookmarkStart w:id="4659" w:name="_Toc212114933"/>
      <w:bookmarkStart w:id="4660" w:name="_Toc85734352"/>
      <w:bookmarkStart w:id="4661" w:name="_Toc89431651"/>
      <w:bookmarkStart w:id="4662" w:name="_Toc97042463"/>
      <w:bookmarkStart w:id="4663" w:name="_Toc97045607"/>
      <w:bookmarkStart w:id="4664" w:name="_Toc97155352"/>
      <w:bookmarkStart w:id="4665" w:name="_Toc101521489"/>
      <w:bookmarkStart w:id="4666" w:name="_Toc120537601"/>
      <w:bookmarkStart w:id="4667" w:name="_Toc151743163"/>
      <w:bookmarkStart w:id="4668" w:name="_Toc151743628"/>
      <w:bookmarkStart w:id="4669" w:name="_Toc216293538"/>
      <w:bookmarkEnd w:id="4641"/>
      <w:bookmarkEnd w:id="4642"/>
      <w:bookmarkEnd w:id="4643"/>
      <w:bookmarkEnd w:id="4644"/>
      <w:bookmarkEnd w:id="4645"/>
      <w:bookmarkEnd w:id="4646"/>
      <w:bookmarkEnd w:id="4647"/>
      <w:bookmarkEnd w:id="4648"/>
      <w:bookmarkEnd w:id="4649"/>
      <w:r w:rsidRPr="006D68AC">
        <w:rPr>
          <w:lang w:eastAsia="zh-CN"/>
        </w:rPr>
        <w:t>6.4.6.2</w:t>
      </w:r>
      <w:r w:rsidRPr="006D68AC">
        <w:rPr>
          <w:lang w:eastAsia="zh-CN"/>
        </w:rPr>
        <w:tab/>
        <w:t>Structured data types</w:t>
      </w:r>
      <w:bookmarkEnd w:id="4651"/>
      <w:bookmarkEnd w:id="4652"/>
      <w:bookmarkEnd w:id="4653"/>
      <w:bookmarkEnd w:id="4654"/>
      <w:bookmarkEnd w:id="4655"/>
      <w:bookmarkEnd w:id="4656"/>
      <w:bookmarkEnd w:id="4657"/>
      <w:bookmarkEnd w:id="4658"/>
      <w:bookmarkEnd w:id="4659"/>
      <w:bookmarkEnd w:id="4669"/>
    </w:p>
    <w:p w14:paraId="0C2CFA79" w14:textId="48EE64FF" w:rsidR="003654E0" w:rsidRPr="006D68AC" w:rsidRDefault="003654E0" w:rsidP="003654E0">
      <w:pPr>
        <w:pStyle w:val="Heading5"/>
        <w:rPr>
          <w:lang w:eastAsia="zh-CN"/>
        </w:rPr>
      </w:pPr>
      <w:bookmarkStart w:id="4670" w:name="_Toc157434752"/>
      <w:bookmarkStart w:id="4671" w:name="_Toc157436467"/>
      <w:bookmarkStart w:id="4672" w:name="_Toc157440307"/>
      <w:bookmarkStart w:id="4673" w:name="_Toc160649979"/>
      <w:bookmarkStart w:id="4674" w:name="_Toc164928261"/>
      <w:bookmarkStart w:id="4675" w:name="_Toc168550120"/>
      <w:bookmarkStart w:id="4676" w:name="_Toc170118191"/>
      <w:bookmarkStart w:id="4677" w:name="_Toc209470273"/>
      <w:bookmarkStart w:id="4678" w:name="_Toc212114934"/>
      <w:bookmarkStart w:id="4679" w:name="_Toc216293539"/>
      <w:bookmarkEnd w:id="4660"/>
      <w:bookmarkEnd w:id="4661"/>
      <w:bookmarkEnd w:id="4662"/>
      <w:bookmarkEnd w:id="4663"/>
      <w:bookmarkEnd w:id="4664"/>
      <w:bookmarkEnd w:id="4665"/>
      <w:bookmarkEnd w:id="4666"/>
      <w:bookmarkEnd w:id="4667"/>
      <w:bookmarkEnd w:id="4668"/>
      <w:r w:rsidRPr="006D68AC">
        <w:rPr>
          <w:lang w:eastAsia="zh-CN"/>
        </w:rPr>
        <w:t>6.4.6.2.1</w:t>
      </w:r>
      <w:r w:rsidRPr="006D68AC">
        <w:rPr>
          <w:lang w:eastAsia="zh-CN"/>
        </w:rPr>
        <w:tab/>
        <w:t>Introduction</w:t>
      </w:r>
      <w:bookmarkEnd w:id="4670"/>
      <w:bookmarkEnd w:id="4671"/>
      <w:bookmarkEnd w:id="4672"/>
      <w:bookmarkEnd w:id="4673"/>
      <w:bookmarkEnd w:id="4674"/>
      <w:bookmarkEnd w:id="4675"/>
      <w:bookmarkEnd w:id="4676"/>
      <w:bookmarkEnd w:id="4677"/>
      <w:bookmarkEnd w:id="4678"/>
      <w:bookmarkEnd w:id="4679"/>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Heading5"/>
      </w:pPr>
      <w:bookmarkStart w:id="4680" w:name="_Toc157434753"/>
      <w:bookmarkStart w:id="4681" w:name="_Toc157436468"/>
      <w:bookmarkStart w:id="4682" w:name="_Toc157440308"/>
      <w:bookmarkStart w:id="4683" w:name="_Toc160649980"/>
      <w:bookmarkStart w:id="4684" w:name="_Toc164928262"/>
      <w:bookmarkStart w:id="4685" w:name="_Toc168550121"/>
      <w:bookmarkStart w:id="4686" w:name="_Toc170118192"/>
      <w:bookmarkStart w:id="4687" w:name="_Toc209470274"/>
      <w:bookmarkStart w:id="4688" w:name="_Toc212114935"/>
      <w:bookmarkStart w:id="4689" w:name="_Toc216293540"/>
      <w:r w:rsidRPr="006D68AC">
        <w:t>6.4.6.2.2</w:t>
      </w:r>
      <w:r w:rsidRPr="006D68AC">
        <w:tab/>
        <w:t>Type: NetSliceOptSubsc</w:t>
      </w:r>
      <w:bookmarkEnd w:id="4680"/>
      <w:bookmarkEnd w:id="4681"/>
      <w:bookmarkEnd w:id="4682"/>
      <w:bookmarkEnd w:id="4683"/>
      <w:bookmarkEnd w:id="4684"/>
      <w:bookmarkEnd w:id="4685"/>
      <w:bookmarkEnd w:id="4686"/>
      <w:bookmarkEnd w:id="4687"/>
      <w:bookmarkEnd w:id="4688"/>
      <w:bookmarkEnd w:id="4689"/>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r w:rsidRPr="006D68AC">
              <w:t>Contains the identifier for the network slice.</w:t>
            </w:r>
          </w:p>
          <w:p w14:paraId="3746C891" w14:textId="77777777" w:rsidR="004B2B97" w:rsidRPr="006D68AC" w:rsidRDefault="004B2B97" w:rsidP="007D4E32">
            <w:pPr>
              <w:pStyle w:val="TAL"/>
            </w:pPr>
          </w:p>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r w:rsidRPr="006D68AC">
              <w:rPr>
                <w:rFonts w:cs="Arial"/>
                <w:szCs w:val="18"/>
              </w:rPr>
              <w:t>Identifies the VAL server policy.</w:t>
            </w:r>
          </w:p>
          <w:p w14:paraId="423B4152" w14:textId="77777777" w:rsidR="004B2B97" w:rsidRPr="006D68AC" w:rsidRDefault="004B2B97" w:rsidP="007D4E32">
            <w:pPr>
              <w:pStyle w:val="TAL"/>
            </w:pPr>
          </w:p>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p>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p>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Heading5"/>
      </w:pPr>
      <w:bookmarkStart w:id="4690" w:name="_Toc164928263"/>
      <w:bookmarkStart w:id="4691" w:name="_Toc168550122"/>
      <w:bookmarkStart w:id="4692" w:name="_Toc170118193"/>
      <w:bookmarkStart w:id="4693" w:name="_Toc209470275"/>
      <w:bookmarkStart w:id="4694" w:name="_Toc212114936"/>
      <w:bookmarkStart w:id="4695" w:name="_Toc216293541"/>
      <w:r w:rsidRPr="006D68AC">
        <w:t>6.4.6.2.3</w:t>
      </w:r>
      <w:r w:rsidRPr="006D68AC">
        <w:tab/>
        <w:t>Type: NetSliceOptSubscPatch</w:t>
      </w:r>
      <w:bookmarkEnd w:id="4690"/>
      <w:bookmarkEnd w:id="4691"/>
      <w:bookmarkEnd w:id="4692"/>
      <w:bookmarkEnd w:id="4693"/>
      <w:bookmarkEnd w:id="4694"/>
      <w:bookmarkEnd w:id="4695"/>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Heading5"/>
      </w:pPr>
      <w:bookmarkStart w:id="4696" w:name="_Toc157434754"/>
      <w:bookmarkStart w:id="4697" w:name="_Toc157436469"/>
      <w:bookmarkStart w:id="4698" w:name="_Toc157440309"/>
      <w:bookmarkStart w:id="4699" w:name="_Toc160649981"/>
      <w:bookmarkStart w:id="4700" w:name="_Toc164928264"/>
      <w:bookmarkStart w:id="4701" w:name="_Toc168550123"/>
      <w:bookmarkStart w:id="4702" w:name="_Toc170118194"/>
      <w:bookmarkStart w:id="4703" w:name="_Toc209470276"/>
      <w:bookmarkStart w:id="4704" w:name="_Toc212114937"/>
      <w:bookmarkStart w:id="4705" w:name="_Toc151743166"/>
      <w:bookmarkStart w:id="4706" w:name="_Toc151743631"/>
      <w:bookmarkStart w:id="4707" w:name="_Toc216293542"/>
      <w:r w:rsidRPr="006D68AC">
        <w:t>6.4.6.2.</w:t>
      </w:r>
      <w:r w:rsidR="004B2B97" w:rsidRPr="006D68AC">
        <w:t>4</w:t>
      </w:r>
      <w:r w:rsidRPr="006D68AC">
        <w:tab/>
        <w:t>Type: NetSliceOptNotif</w:t>
      </w:r>
      <w:bookmarkEnd w:id="4696"/>
      <w:bookmarkEnd w:id="4697"/>
      <w:bookmarkEnd w:id="4698"/>
      <w:bookmarkEnd w:id="4699"/>
      <w:bookmarkEnd w:id="4700"/>
      <w:bookmarkEnd w:id="4701"/>
      <w:bookmarkEnd w:id="4702"/>
      <w:bookmarkEnd w:id="4703"/>
      <w:bookmarkEnd w:id="4704"/>
      <w:bookmarkEnd w:id="4707"/>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Heading4"/>
        <w:rPr>
          <w:lang w:val="en-US"/>
        </w:rPr>
      </w:pPr>
      <w:bookmarkStart w:id="4708" w:name="_Toc151743632"/>
      <w:bookmarkStart w:id="4709" w:name="_Toc151743167"/>
      <w:bookmarkStart w:id="4710" w:name="_Toc148359041"/>
      <w:bookmarkStart w:id="4711" w:name="_Toc148176991"/>
      <w:bookmarkStart w:id="4712" w:name="_Toc157434755"/>
      <w:bookmarkStart w:id="4713" w:name="_Toc157436470"/>
      <w:bookmarkStart w:id="4714" w:name="_Toc157440310"/>
      <w:bookmarkStart w:id="4715" w:name="_Toc160649982"/>
      <w:bookmarkStart w:id="4716" w:name="_Toc164928265"/>
      <w:bookmarkStart w:id="4717" w:name="_Toc168550124"/>
      <w:bookmarkStart w:id="4718" w:name="_Toc170118195"/>
      <w:bookmarkStart w:id="4719" w:name="_Toc209470277"/>
      <w:bookmarkStart w:id="4720" w:name="_Toc212114938"/>
      <w:bookmarkStart w:id="4721" w:name="_Toc148176992"/>
      <w:bookmarkStart w:id="4722" w:name="_Toc148359042"/>
      <w:bookmarkStart w:id="4723" w:name="_Toc151743168"/>
      <w:bookmarkStart w:id="4724" w:name="_Toc151743633"/>
      <w:bookmarkStart w:id="4725" w:name="_Toc216293543"/>
      <w:bookmarkEnd w:id="4705"/>
      <w:bookmarkEnd w:id="4706"/>
      <w:r w:rsidRPr="006D68AC">
        <w:t>6.4</w:t>
      </w:r>
      <w:r w:rsidRPr="006D68AC">
        <w:rPr>
          <w:lang w:val="en-US"/>
        </w:rPr>
        <w:t>.6.3</w:t>
      </w:r>
      <w:r w:rsidRPr="006D68AC">
        <w:rPr>
          <w:lang w:val="en-US"/>
        </w:rPr>
        <w:tab/>
        <w:t>Simple data types and enumerations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5"/>
    </w:p>
    <w:p w14:paraId="7248745E" w14:textId="6B5B488C" w:rsidR="00777298" w:rsidRPr="006D68AC" w:rsidRDefault="00777298" w:rsidP="00777298">
      <w:pPr>
        <w:pStyle w:val="Heading5"/>
      </w:pPr>
      <w:bookmarkStart w:id="4726" w:name="_Toc157434756"/>
      <w:bookmarkStart w:id="4727" w:name="_Toc157436471"/>
      <w:bookmarkStart w:id="4728" w:name="_Toc157440311"/>
      <w:bookmarkStart w:id="4729" w:name="_Toc160649983"/>
      <w:bookmarkStart w:id="4730" w:name="_Toc164928266"/>
      <w:bookmarkStart w:id="4731" w:name="_Toc168550125"/>
      <w:bookmarkStart w:id="4732" w:name="_Toc170118196"/>
      <w:bookmarkStart w:id="4733" w:name="_Toc209470278"/>
      <w:bookmarkStart w:id="4734" w:name="_Toc212114939"/>
      <w:bookmarkStart w:id="4735" w:name="_Toc148176993"/>
      <w:bookmarkStart w:id="4736" w:name="_Toc148359043"/>
      <w:bookmarkStart w:id="4737" w:name="_Toc151743169"/>
      <w:bookmarkStart w:id="4738" w:name="_Toc151743634"/>
      <w:bookmarkStart w:id="4739" w:name="_Toc216293544"/>
      <w:bookmarkEnd w:id="4721"/>
      <w:bookmarkEnd w:id="4722"/>
      <w:bookmarkEnd w:id="4723"/>
      <w:bookmarkEnd w:id="4724"/>
      <w:r w:rsidRPr="006D68AC">
        <w:t>6.4.6.3.1</w:t>
      </w:r>
      <w:r w:rsidRPr="006D68AC">
        <w:tab/>
        <w:t>Introduction</w:t>
      </w:r>
      <w:bookmarkEnd w:id="4726"/>
      <w:bookmarkEnd w:id="4727"/>
      <w:bookmarkEnd w:id="4728"/>
      <w:bookmarkEnd w:id="4729"/>
      <w:bookmarkEnd w:id="4730"/>
      <w:bookmarkEnd w:id="4731"/>
      <w:bookmarkEnd w:id="4732"/>
      <w:bookmarkEnd w:id="4733"/>
      <w:bookmarkEnd w:id="4734"/>
      <w:bookmarkEnd w:id="4739"/>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Heading5"/>
      </w:pPr>
      <w:bookmarkStart w:id="4740" w:name="_Toc157434757"/>
      <w:bookmarkStart w:id="4741" w:name="_Toc157436472"/>
      <w:bookmarkStart w:id="4742" w:name="_Toc157440312"/>
      <w:bookmarkStart w:id="4743" w:name="_Toc160649984"/>
      <w:bookmarkStart w:id="4744" w:name="_Toc164928267"/>
      <w:bookmarkStart w:id="4745" w:name="_Toc168550126"/>
      <w:bookmarkStart w:id="4746" w:name="_Toc170118197"/>
      <w:bookmarkStart w:id="4747" w:name="_Toc209470279"/>
      <w:bookmarkStart w:id="4748" w:name="_Toc212114940"/>
      <w:bookmarkStart w:id="4749" w:name="_Toc216293545"/>
      <w:bookmarkEnd w:id="4735"/>
      <w:bookmarkEnd w:id="4736"/>
      <w:bookmarkEnd w:id="4737"/>
      <w:bookmarkEnd w:id="4738"/>
      <w:r w:rsidRPr="006D68AC">
        <w:t>6.4.6.3.2</w:t>
      </w:r>
      <w:r w:rsidRPr="006D68AC">
        <w:tab/>
        <w:t>Simple data types</w:t>
      </w:r>
      <w:bookmarkEnd w:id="4740"/>
      <w:bookmarkEnd w:id="4741"/>
      <w:bookmarkEnd w:id="4742"/>
      <w:bookmarkEnd w:id="4743"/>
      <w:bookmarkEnd w:id="4744"/>
      <w:bookmarkEnd w:id="4745"/>
      <w:bookmarkEnd w:id="4746"/>
      <w:bookmarkEnd w:id="4747"/>
      <w:bookmarkEnd w:id="4748"/>
      <w:bookmarkEnd w:id="4749"/>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Heading4"/>
        <w:rPr>
          <w:lang w:val="en-US"/>
        </w:rPr>
      </w:pPr>
      <w:bookmarkStart w:id="4750" w:name="_Toc157434758"/>
      <w:bookmarkStart w:id="4751" w:name="_Toc157436473"/>
      <w:bookmarkStart w:id="4752" w:name="_Toc157440313"/>
      <w:bookmarkStart w:id="4753" w:name="_Toc160649985"/>
      <w:bookmarkStart w:id="4754" w:name="_Toc164928268"/>
      <w:bookmarkStart w:id="4755" w:name="_Toc168550127"/>
      <w:bookmarkStart w:id="4756" w:name="_Toc170118198"/>
      <w:bookmarkStart w:id="4757" w:name="_Toc209470280"/>
      <w:bookmarkStart w:id="4758" w:name="_Toc212114941"/>
      <w:bookmarkStart w:id="4759" w:name="_Toc148176997"/>
      <w:bookmarkStart w:id="4760" w:name="_Toc148359047"/>
      <w:bookmarkStart w:id="4761" w:name="_Toc151743171"/>
      <w:bookmarkStart w:id="4762" w:name="_Toc151743636"/>
      <w:bookmarkStart w:id="4763" w:name="_Toc21629354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4750"/>
      <w:bookmarkEnd w:id="4751"/>
      <w:bookmarkEnd w:id="4752"/>
      <w:bookmarkEnd w:id="4753"/>
      <w:bookmarkEnd w:id="4754"/>
      <w:bookmarkEnd w:id="4755"/>
      <w:bookmarkEnd w:id="4756"/>
      <w:bookmarkEnd w:id="4757"/>
      <w:bookmarkEnd w:id="4758"/>
      <w:bookmarkEnd w:id="4763"/>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Heading4"/>
      </w:pPr>
      <w:bookmarkStart w:id="4764" w:name="_Toc157434759"/>
      <w:bookmarkStart w:id="4765" w:name="_Toc157436474"/>
      <w:bookmarkStart w:id="4766" w:name="_Toc157440314"/>
      <w:bookmarkStart w:id="4767" w:name="_Toc160649986"/>
      <w:bookmarkStart w:id="4768" w:name="_Toc164928269"/>
      <w:bookmarkStart w:id="4769" w:name="_Toc168550128"/>
      <w:bookmarkStart w:id="4770" w:name="_Toc170118199"/>
      <w:bookmarkStart w:id="4771" w:name="_Toc209470281"/>
      <w:bookmarkStart w:id="4772" w:name="_Toc212114942"/>
      <w:bookmarkStart w:id="4773" w:name="_Toc148176998"/>
      <w:bookmarkStart w:id="4774" w:name="_Toc148359048"/>
      <w:bookmarkStart w:id="4775" w:name="_Toc151743172"/>
      <w:bookmarkStart w:id="4776" w:name="_Toc151743637"/>
      <w:bookmarkStart w:id="4777" w:name="_Toc216293547"/>
      <w:bookmarkEnd w:id="4759"/>
      <w:bookmarkEnd w:id="4760"/>
      <w:bookmarkEnd w:id="4761"/>
      <w:bookmarkEnd w:id="4762"/>
      <w:r w:rsidRPr="006D68AC">
        <w:t>6.4.6.5</w:t>
      </w:r>
      <w:r w:rsidRPr="006D68AC">
        <w:tab/>
        <w:t>Binary data</w:t>
      </w:r>
      <w:bookmarkEnd w:id="4764"/>
      <w:bookmarkEnd w:id="4765"/>
      <w:bookmarkEnd w:id="4766"/>
      <w:bookmarkEnd w:id="4767"/>
      <w:bookmarkEnd w:id="4768"/>
      <w:bookmarkEnd w:id="4769"/>
      <w:bookmarkEnd w:id="4770"/>
      <w:bookmarkEnd w:id="4771"/>
      <w:bookmarkEnd w:id="4772"/>
      <w:bookmarkEnd w:id="4777"/>
    </w:p>
    <w:p w14:paraId="30D711D2" w14:textId="04F0D6F8" w:rsidR="00777298" w:rsidRPr="006D68AC" w:rsidRDefault="00777298" w:rsidP="00777298">
      <w:pPr>
        <w:pStyle w:val="Heading5"/>
      </w:pPr>
      <w:bookmarkStart w:id="4778" w:name="_Toc157434760"/>
      <w:bookmarkStart w:id="4779" w:name="_Toc157436475"/>
      <w:bookmarkStart w:id="4780" w:name="_Toc157440315"/>
      <w:bookmarkStart w:id="4781" w:name="_Toc160649987"/>
      <w:bookmarkStart w:id="4782" w:name="_Toc164928270"/>
      <w:bookmarkStart w:id="4783" w:name="_Toc168550129"/>
      <w:bookmarkStart w:id="4784" w:name="_Toc170118200"/>
      <w:bookmarkStart w:id="4785" w:name="_Toc209470282"/>
      <w:bookmarkStart w:id="4786" w:name="_Toc212114943"/>
      <w:bookmarkStart w:id="4787" w:name="_Toc216293548"/>
      <w:bookmarkEnd w:id="4773"/>
      <w:bookmarkEnd w:id="4774"/>
      <w:bookmarkEnd w:id="4775"/>
      <w:bookmarkEnd w:id="4776"/>
      <w:r w:rsidRPr="006D68AC">
        <w:t>6.4.6.5.1</w:t>
      </w:r>
      <w:r w:rsidRPr="006D68AC">
        <w:tab/>
        <w:t>Binary Data Types</w:t>
      </w:r>
      <w:bookmarkEnd w:id="4778"/>
      <w:bookmarkEnd w:id="4779"/>
      <w:bookmarkEnd w:id="4780"/>
      <w:bookmarkEnd w:id="4781"/>
      <w:bookmarkEnd w:id="4782"/>
      <w:bookmarkEnd w:id="4783"/>
      <w:bookmarkEnd w:id="4784"/>
      <w:bookmarkEnd w:id="4785"/>
      <w:bookmarkEnd w:id="4786"/>
      <w:bookmarkEnd w:id="4787"/>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Heading3"/>
        <w:rPr>
          <w:lang w:eastAsia="zh-CN"/>
        </w:rPr>
      </w:pPr>
      <w:bookmarkStart w:id="4788" w:name="_Toc157434761"/>
      <w:bookmarkStart w:id="4789" w:name="_Toc157436476"/>
      <w:bookmarkStart w:id="4790" w:name="_Toc157440316"/>
      <w:bookmarkStart w:id="4791" w:name="_Toc160649988"/>
      <w:bookmarkStart w:id="4792" w:name="_Toc164928271"/>
      <w:bookmarkStart w:id="4793" w:name="_Toc168550130"/>
      <w:bookmarkStart w:id="4794" w:name="_Toc170118201"/>
      <w:bookmarkStart w:id="4795" w:name="_Toc209470283"/>
      <w:bookmarkStart w:id="4796" w:name="_Toc212114944"/>
      <w:bookmarkStart w:id="4797" w:name="_Toc97039983"/>
      <w:bookmarkStart w:id="4798" w:name="_Toc101521497"/>
      <w:bookmarkStart w:id="4799" w:name="_Toc120537609"/>
      <w:bookmarkStart w:id="4800" w:name="_Toc151743174"/>
      <w:bookmarkStart w:id="4801" w:name="_Toc151743639"/>
      <w:bookmarkStart w:id="4802" w:name="_Toc216293549"/>
      <w:r w:rsidRPr="006D68AC">
        <w:t>6.4.7</w:t>
      </w:r>
      <w:r w:rsidRPr="006D68AC">
        <w:tab/>
        <w:t>Error Handling</w:t>
      </w:r>
      <w:bookmarkEnd w:id="4788"/>
      <w:bookmarkEnd w:id="4789"/>
      <w:bookmarkEnd w:id="4790"/>
      <w:bookmarkEnd w:id="4791"/>
      <w:bookmarkEnd w:id="4792"/>
      <w:bookmarkEnd w:id="4793"/>
      <w:bookmarkEnd w:id="4794"/>
      <w:bookmarkEnd w:id="4795"/>
      <w:bookmarkEnd w:id="4796"/>
      <w:bookmarkEnd w:id="4802"/>
    </w:p>
    <w:p w14:paraId="4A38E038" w14:textId="3DC96672" w:rsidR="00777298" w:rsidRPr="006D68AC" w:rsidRDefault="00777298" w:rsidP="00777298">
      <w:pPr>
        <w:pStyle w:val="Heading4"/>
      </w:pPr>
      <w:bookmarkStart w:id="4803" w:name="_Toc157434762"/>
      <w:bookmarkStart w:id="4804" w:name="_Toc157436477"/>
      <w:bookmarkStart w:id="4805" w:name="_Toc157440317"/>
      <w:bookmarkStart w:id="4806" w:name="_Toc160649989"/>
      <w:bookmarkStart w:id="4807" w:name="_Toc164928272"/>
      <w:bookmarkStart w:id="4808" w:name="_Toc168550131"/>
      <w:bookmarkStart w:id="4809" w:name="_Toc170118202"/>
      <w:bookmarkStart w:id="4810" w:name="_Toc209470284"/>
      <w:bookmarkStart w:id="4811" w:name="_Toc212114945"/>
      <w:bookmarkStart w:id="4812" w:name="_Toc97039984"/>
      <w:bookmarkStart w:id="4813" w:name="_Toc101521498"/>
      <w:bookmarkStart w:id="4814" w:name="_Toc120537610"/>
      <w:bookmarkStart w:id="4815" w:name="_Toc151743175"/>
      <w:bookmarkStart w:id="4816" w:name="_Toc151743640"/>
      <w:bookmarkStart w:id="4817" w:name="_Toc216293550"/>
      <w:bookmarkEnd w:id="4797"/>
      <w:bookmarkEnd w:id="4798"/>
      <w:bookmarkEnd w:id="4799"/>
      <w:bookmarkEnd w:id="4800"/>
      <w:bookmarkEnd w:id="4801"/>
      <w:r w:rsidRPr="006D68AC">
        <w:t>6.4.7.1</w:t>
      </w:r>
      <w:r w:rsidRPr="006D68AC">
        <w:tab/>
        <w:t>General</w:t>
      </w:r>
      <w:bookmarkEnd w:id="4803"/>
      <w:bookmarkEnd w:id="4804"/>
      <w:bookmarkEnd w:id="4805"/>
      <w:bookmarkEnd w:id="4806"/>
      <w:bookmarkEnd w:id="4807"/>
      <w:bookmarkEnd w:id="4808"/>
      <w:bookmarkEnd w:id="4809"/>
      <w:bookmarkEnd w:id="4810"/>
      <w:bookmarkEnd w:id="4811"/>
      <w:bookmarkEnd w:id="4817"/>
    </w:p>
    <w:p w14:paraId="4C85A6C5" w14:textId="1030A6C2" w:rsidR="00B110B4" w:rsidRPr="006D68AC" w:rsidRDefault="00B110B4" w:rsidP="00B110B4">
      <w:bookmarkStart w:id="4818" w:name="_Toc157434763"/>
      <w:bookmarkStart w:id="4819" w:name="_Toc157436478"/>
      <w:bookmarkStart w:id="4820" w:name="_Toc157440318"/>
      <w:bookmarkStart w:id="4821" w:name="_Toc160649990"/>
      <w:bookmarkStart w:id="4822" w:name="_Toc97039985"/>
      <w:bookmarkStart w:id="4823" w:name="_Toc101521499"/>
      <w:bookmarkStart w:id="4824" w:name="_Toc120537611"/>
      <w:bookmarkStart w:id="4825" w:name="_Toc151743176"/>
      <w:bookmarkStart w:id="4826" w:name="_Toc151743641"/>
      <w:bookmarkEnd w:id="4812"/>
      <w:bookmarkEnd w:id="4813"/>
      <w:bookmarkEnd w:id="4814"/>
      <w:bookmarkEnd w:id="4815"/>
      <w:bookmarkEnd w:id="4816"/>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Heading4"/>
      </w:pPr>
      <w:bookmarkStart w:id="4827" w:name="_Toc164928273"/>
      <w:bookmarkStart w:id="4828" w:name="_Toc168550132"/>
      <w:bookmarkStart w:id="4829" w:name="_Toc170118203"/>
      <w:bookmarkStart w:id="4830" w:name="_Toc209470285"/>
      <w:bookmarkStart w:id="4831" w:name="_Toc212114946"/>
      <w:bookmarkStart w:id="4832" w:name="_Toc216293551"/>
      <w:r w:rsidRPr="006D68AC">
        <w:t>6.4.7.2</w:t>
      </w:r>
      <w:r w:rsidRPr="006D68AC">
        <w:tab/>
        <w:t>Protocol Errors</w:t>
      </w:r>
      <w:bookmarkEnd w:id="4818"/>
      <w:bookmarkEnd w:id="4819"/>
      <w:bookmarkEnd w:id="4820"/>
      <w:bookmarkEnd w:id="4821"/>
      <w:bookmarkEnd w:id="4827"/>
      <w:bookmarkEnd w:id="4828"/>
      <w:bookmarkEnd w:id="4829"/>
      <w:bookmarkEnd w:id="4830"/>
      <w:bookmarkEnd w:id="4831"/>
      <w:bookmarkEnd w:id="4832"/>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Heading4"/>
      </w:pPr>
      <w:bookmarkStart w:id="4833" w:name="_Toc157434764"/>
      <w:bookmarkStart w:id="4834" w:name="_Toc157436479"/>
      <w:bookmarkStart w:id="4835" w:name="_Toc157440319"/>
      <w:bookmarkStart w:id="4836" w:name="_Toc160649991"/>
      <w:bookmarkStart w:id="4837" w:name="_Toc164928274"/>
      <w:bookmarkStart w:id="4838" w:name="_Toc168550133"/>
      <w:bookmarkStart w:id="4839" w:name="_Toc170118204"/>
      <w:bookmarkStart w:id="4840" w:name="_Toc209470286"/>
      <w:bookmarkStart w:id="4841" w:name="_Toc212114947"/>
      <w:bookmarkStart w:id="4842" w:name="_Toc216293552"/>
      <w:bookmarkEnd w:id="4822"/>
      <w:bookmarkEnd w:id="4823"/>
      <w:bookmarkEnd w:id="4824"/>
      <w:bookmarkEnd w:id="4825"/>
      <w:bookmarkEnd w:id="4826"/>
      <w:r w:rsidRPr="006D68AC">
        <w:t>6.4.7.3</w:t>
      </w:r>
      <w:r w:rsidRPr="006D68AC">
        <w:tab/>
        <w:t>Application Errors</w:t>
      </w:r>
      <w:bookmarkEnd w:id="4833"/>
      <w:bookmarkEnd w:id="4834"/>
      <w:bookmarkEnd w:id="4835"/>
      <w:bookmarkEnd w:id="4836"/>
      <w:bookmarkEnd w:id="4837"/>
      <w:bookmarkEnd w:id="4838"/>
      <w:bookmarkEnd w:id="4839"/>
      <w:bookmarkEnd w:id="4840"/>
      <w:bookmarkEnd w:id="4841"/>
      <w:bookmarkEnd w:id="4842"/>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Heading3"/>
        <w:rPr>
          <w:lang w:eastAsia="zh-CN"/>
        </w:rPr>
      </w:pPr>
      <w:bookmarkStart w:id="4843" w:name="_Toc157434765"/>
      <w:bookmarkStart w:id="4844" w:name="_Toc157436480"/>
      <w:bookmarkStart w:id="4845" w:name="_Toc157440320"/>
      <w:bookmarkStart w:id="4846" w:name="_Toc160649992"/>
      <w:bookmarkStart w:id="4847" w:name="_Toc164928275"/>
      <w:bookmarkStart w:id="4848" w:name="_Toc168550134"/>
      <w:bookmarkStart w:id="4849" w:name="_Toc170118205"/>
      <w:bookmarkStart w:id="4850" w:name="_Toc209470287"/>
      <w:bookmarkStart w:id="4851" w:name="_Toc212114948"/>
      <w:bookmarkStart w:id="4852" w:name="_Toc67903565"/>
      <w:bookmarkStart w:id="4853" w:name="_Toc144311652"/>
      <w:bookmarkStart w:id="4854" w:name="_Toc216293553"/>
      <w:r w:rsidRPr="006D68AC">
        <w:t>6.4.8</w:t>
      </w:r>
      <w:r w:rsidRPr="006D68AC">
        <w:rPr>
          <w:lang w:eastAsia="zh-CN"/>
        </w:rPr>
        <w:tab/>
        <w:t>Feature negotiation</w:t>
      </w:r>
      <w:bookmarkEnd w:id="4843"/>
      <w:bookmarkEnd w:id="4844"/>
      <w:bookmarkEnd w:id="4845"/>
      <w:bookmarkEnd w:id="4846"/>
      <w:bookmarkEnd w:id="4847"/>
      <w:bookmarkEnd w:id="4848"/>
      <w:bookmarkEnd w:id="4849"/>
      <w:bookmarkEnd w:id="4850"/>
      <w:bookmarkEnd w:id="4851"/>
      <w:bookmarkEnd w:id="4854"/>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Heading3"/>
      </w:pPr>
      <w:bookmarkStart w:id="4855" w:name="_Toc157434766"/>
      <w:bookmarkStart w:id="4856" w:name="_Toc157436481"/>
      <w:bookmarkStart w:id="4857" w:name="_Toc157440321"/>
      <w:bookmarkStart w:id="4858" w:name="_Toc160649993"/>
      <w:bookmarkStart w:id="4859" w:name="_Toc164928276"/>
      <w:bookmarkStart w:id="4860" w:name="_Toc168550135"/>
      <w:bookmarkStart w:id="4861" w:name="_Toc170118206"/>
      <w:bookmarkStart w:id="4862" w:name="_Toc209470288"/>
      <w:bookmarkStart w:id="4863" w:name="_Toc212114949"/>
      <w:bookmarkStart w:id="4864" w:name="_Toc151743179"/>
      <w:bookmarkStart w:id="4865" w:name="_Toc151743644"/>
      <w:bookmarkStart w:id="4866" w:name="_Toc216293554"/>
      <w:bookmarkEnd w:id="4852"/>
      <w:bookmarkEnd w:id="4853"/>
      <w:r w:rsidRPr="006D68AC">
        <w:t>6.4.9</w:t>
      </w:r>
      <w:r w:rsidRPr="006D68AC">
        <w:tab/>
        <w:t>Security</w:t>
      </w:r>
      <w:bookmarkEnd w:id="4855"/>
      <w:bookmarkEnd w:id="4856"/>
      <w:bookmarkEnd w:id="4857"/>
      <w:bookmarkEnd w:id="4858"/>
      <w:bookmarkEnd w:id="4859"/>
      <w:bookmarkEnd w:id="4860"/>
      <w:bookmarkEnd w:id="4861"/>
      <w:bookmarkEnd w:id="4862"/>
      <w:bookmarkEnd w:id="4863"/>
      <w:bookmarkEnd w:id="4866"/>
    </w:p>
    <w:p w14:paraId="046C0E65" w14:textId="2E072F7F" w:rsidR="00777298" w:rsidRPr="006D68AC" w:rsidRDefault="00777298" w:rsidP="00777298">
      <w:pPr>
        <w:rPr>
          <w:noProof/>
          <w:lang w:eastAsia="zh-CN"/>
        </w:rPr>
      </w:pPr>
      <w:bookmarkStart w:id="4867"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4867"/>
    </w:p>
    <w:p w14:paraId="3ACDAE3D" w14:textId="77777777" w:rsidR="004B0AE5" w:rsidRPr="006D68AC" w:rsidRDefault="004B0AE5" w:rsidP="004B0AE5">
      <w:pPr>
        <w:pStyle w:val="Heading2"/>
      </w:pPr>
      <w:bookmarkStart w:id="4868" w:name="_Toc157434767"/>
      <w:bookmarkStart w:id="4869" w:name="_Toc157436482"/>
      <w:bookmarkStart w:id="4870" w:name="_Toc157440322"/>
      <w:bookmarkStart w:id="4871" w:name="_Toc160649994"/>
      <w:bookmarkStart w:id="4872" w:name="_Toc164928277"/>
      <w:bookmarkStart w:id="4873" w:name="_Toc168550136"/>
      <w:bookmarkStart w:id="4874" w:name="_Toc170118207"/>
      <w:bookmarkStart w:id="4875" w:name="_Toc209470289"/>
      <w:bookmarkStart w:id="4876" w:name="_Toc212114950"/>
      <w:bookmarkStart w:id="4877" w:name="_Toc216293555"/>
      <w:r w:rsidRPr="006D68AC">
        <w:rPr>
          <w:noProof/>
          <w:lang w:eastAsia="zh-CN"/>
        </w:rPr>
        <w:t>6.5</w:t>
      </w:r>
      <w:r w:rsidRPr="006D68AC">
        <w:tab/>
        <w:t>NSCE_ManagementServiceDiscovery API</w:t>
      </w:r>
      <w:bookmarkEnd w:id="4868"/>
      <w:bookmarkEnd w:id="4869"/>
      <w:bookmarkEnd w:id="4870"/>
      <w:bookmarkEnd w:id="4871"/>
      <w:bookmarkEnd w:id="4872"/>
      <w:bookmarkEnd w:id="4873"/>
      <w:bookmarkEnd w:id="4874"/>
      <w:bookmarkEnd w:id="4875"/>
      <w:bookmarkEnd w:id="4876"/>
      <w:bookmarkEnd w:id="4877"/>
    </w:p>
    <w:p w14:paraId="7FA23CD6" w14:textId="77777777" w:rsidR="004B0AE5" w:rsidRPr="006D68AC" w:rsidRDefault="004B0AE5" w:rsidP="004B0AE5">
      <w:pPr>
        <w:pStyle w:val="Heading3"/>
      </w:pPr>
      <w:bookmarkStart w:id="4878" w:name="_Toc157434768"/>
      <w:bookmarkStart w:id="4879" w:name="_Toc157436483"/>
      <w:bookmarkStart w:id="4880" w:name="_Toc157440323"/>
      <w:bookmarkStart w:id="4881" w:name="_Toc160649995"/>
      <w:bookmarkStart w:id="4882" w:name="_Toc164928278"/>
      <w:bookmarkStart w:id="4883" w:name="_Toc168550137"/>
      <w:bookmarkStart w:id="4884" w:name="_Toc170118208"/>
      <w:bookmarkStart w:id="4885" w:name="_Toc209470290"/>
      <w:bookmarkStart w:id="4886" w:name="_Toc212114951"/>
      <w:bookmarkStart w:id="4887" w:name="_Toc216293556"/>
      <w:r w:rsidRPr="006D68AC">
        <w:rPr>
          <w:noProof/>
          <w:lang w:eastAsia="zh-CN"/>
        </w:rPr>
        <w:t>6.5</w:t>
      </w:r>
      <w:r w:rsidRPr="006D68AC">
        <w:t>.1</w:t>
      </w:r>
      <w:r w:rsidRPr="006D68AC">
        <w:tab/>
        <w:t>Introduction</w:t>
      </w:r>
      <w:bookmarkEnd w:id="4878"/>
      <w:bookmarkEnd w:id="4879"/>
      <w:bookmarkEnd w:id="4880"/>
      <w:bookmarkEnd w:id="4881"/>
      <w:bookmarkEnd w:id="4882"/>
      <w:bookmarkEnd w:id="4883"/>
      <w:bookmarkEnd w:id="4884"/>
      <w:bookmarkEnd w:id="4885"/>
      <w:bookmarkEnd w:id="4886"/>
      <w:bookmarkEnd w:id="4887"/>
    </w:p>
    <w:p w14:paraId="678C4267" w14:textId="77777777" w:rsidR="00B110B4" w:rsidRPr="006D68AC" w:rsidRDefault="00B110B4" w:rsidP="00B110B4">
      <w:pPr>
        <w:rPr>
          <w:noProof/>
          <w:lang w:eastAsia="zh-CN"/>
        </w:rPr>
      </w:pPr>
      <w:bookmarkStart w:id="4888" w:name="_Toc157434769"/>
      <w:bookmarkStart w:id="4889" w:name="_Toc157436484"/>
      <w:bookmarkStart w:id="4890" w:name="_Toc157440324"/>
      <w:bookmarkStart w:id="4891"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Heading3"/>
      </w:pPr>
      <w:bookmarkStart w:id="4892" w:name="_Toc164928279"/>
      <w:bookmarkStart w:id="4893" w:name="_Toc168550138"/>
      <w:bookmarkStart w:id="4894" w:name="_Toc170118209"/>
      <w:bookmarkStart w:id="4895" w:name="_Toc209470291"/>
      <w:bookmarkStart w:id="4896" w:name="_Toc212114952"/>
      <w:bookmarkStart w:id="4897" w:name="_Toc216293557"/>
      <w:r w:rsidRPr="006D68AC">
        <w:rPr>
          <w:noProof/>
          <w:lang w:eastAsia="zh-CN"/>
        </w:rPr>
        <w:t>6.5</w:t>
      </w:r>
      <w:r w:rsidRPr="006D68AC">
        <w:t>.2</w:t>
      </w:r>
      <w:r w:rsidRPr="006D68AC">
        <w:tab/>
        <w:t>Usage of HTTP</w:t>
      </w:r>
      <w:bookmarkEnd w:id="4888"/>
      <w:bookmarkEnd w:id="4889"/>
      <w:bookmarkEnd w:id="4890"/>
      <w:bookmarkEnd w:id="4891"/>
      <w:bookmarkEnd w:id="4892"/>
      <w:bookmarkEnd w:id="4893"/>
      <w:bookmarkEnd w:id="4894"/>
      <w:bookmarkEnd w:id="4895"/>
      <w:bookmarkEnd w:id="4896"/>
      <w:bookmarkEnd w:id="4897"/>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Heading3"/>
      </w:pPr>
      <w:bookmarkStart w:id="4898" w:name="_Toc157434770"/>
      <w:bookmarkStart w:id="4899" w:name="_Toc157436485"/>
      <w:bookmarkStart w:id="4900" w:name="_Toc157440325"/>
      <w:bookmarkStart w:id="4901" w:name="_Toc160649997"/>
      <w:bookmarkStart w:id="4902" w:name="_Toc164928280"/>
      <w:bookmarkStart w:id="4903" w:name="_Toc168550139"/>
      <w:bookmarkStart w:id="4904" w:name="_Toc170118210"/>
      <w:bookmarkStart w:id="4905" w:name="_Toc209470292"/>
      <w:bookmarkStart w:id="4906" w:name="_Toc212114953"/>
      <w:bookmarkStart w:id="4907" w:name="_Toc216293558"/>
      <w:r w:rsidRPr="006D68AC">
        <w:rPr>
          <w:noProof/>
          <w:lang w:eastAsia="zh-CN"/>
        </w:rPr>
        <w:t>6.5</w:t>
      </w:r>
      <w:r w:rsidRPr="006D68AC">
        <w:t>.3</w:t>
      </w:r>
      <w:r w:rsidRPr="006D68AC">
        <w:tab/>
        <w:t>Resources</w:t>
      </w:r>
      <w:bookmarkEnd w:id="4898"/>
      <w:bookmarkEnd w:id="4899"/>
      <w:bookmarkEnd w:id="4900"/>
      <w:bookmarkEnd w:id="4901"/>
      <w:bookmarkEnd w:id="4902"/>
      <w:bookmarkEnd w:id="4903"/>
      <w:bookmarkEnd w:id="4904"/>
      <w:bookmarkEnd w:id="4905"/>
      <w:bookmarkEnd w:id="4906"/>
      <w:bookmarkEnd w:id="4907"/>
    </w:p>
    <w:p w14:paraId="7FCC37A8" w14:textId="77777777" w:rsidR="004B0AE5" w:rsidRPr="006D68AC" w:rsidRDefault="004B0AE5" w:rsidP="004B0AE5">
      <w:pPr>
        <w:pStyle w:val="Heading4"/>
      </w:pPr>
      <w:bookmarkStart w:id="4908" w:name="_Toc157434771"/>
      <w:bookmarkStart w:id="4909" w:name="_Toc157436486"/>
      <w:bookmarkStart w:id="4910" w:name="_Toc157440326"/>
      <w:bookmarkStart w:id="4911" w:name="_Toc160649998"/>
      <w:bookmarkStart w:id="4912" w:name="_Toc164928281"/>
      <w:bookmarkStart w:id="4913" w:name="_Toc168550140"/>
      <w:bookmarkStart w:id="4914" w:name="_Toc170118211"/>
      <w:bookmarkStart w:id="4915" w:name="_Toc209470293"/>
      <w:bookmarkStart w:id="4916" w:name="_Toc212114954"/>
      <w:bookmarkStart w:id="4917" w:name="_Toc216293559"/>
      <w:r w:rsidRPr="006D68AC">
        <w:rPr>
          <w:noProof/>
          <w:lang w:eastAsia="zh-CN"/>
        </w:rPr>
        <w:t>6.5</w:t>
      </w:r>
      <w:r w:rsidRPr="006D68AC">
        <w:t>.3.1</w:t>
      </w:r>
      <w:r w:rsidRPr="006D68AC">
        <w:tab/>
        <w:t>Overview</w:t>
      </w:r>
      <w:bookmarkEnd w:id="4908"/>
      <w:bookmarkEnd w:id="4909"/>
      <w:bookmarkEnd w:id="4910"/>
      <w:bookmarkEnd w:id="4911"/>
      <w:bookmarkEnd w:id="4912"/>
      <w:bookmarkEnd w:id="4913"/>
      <w:bookmarkEnd w:id="4914"/>
      <w:bookmarkEnd w:id="4915"/>
      <w:bookmarkEnd w:id="4916"/>
      <w:bookmarkEnd w:id="4917"/>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9pt;height:157.65pt;mso-width-percent:0;mso-height-percent:0;mso-width-percent:0;mso-height-percent:0" o:ole="">
            <v:imagedata r:id="rId143" o:title=""/>
          </v:shape>
          <o:OLEObject Type="Embed" ProgID="Word.Document.8" ShapeID="_x0000_i1094" DrawAspect="Content" ObjectID="_1826906807"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DengXian"/>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Heading4"/>
      </w:pPr>
      <w:bookmarkStart w:id="4918" w:name="_Toc157434772"/>
      <w:bookmarkStart w:id="4919" w:name="_Toc157436487"/>
      <w:bookmarkStart w:id="4920" w:name="_Toc157440327"/>
      <w:bookmarkStart w:id="4921" w:name="_Toc160649999"/>
      <w:bookmarkStart w:id="4922" w:name="_Toc164928282"/>
      <w:bookmarkStart w:id="4923" w:name="_Toc168550141"/>
      <w:bookmarkStart w:id="4924" w:name="_Toc170118212"/>
      <w:bookmarkStart w:id="4925" w:name="_Toc209470294"/>
      <w:bookmarkStart w:id="4926" w:name="_Toc212114955"/>
      <w:bookmarkStart w:id="4927" w:name="_Toc216293560"/>
      <w:r w:rsidRPr="006D68AC">
        <w:rPr>
          <w:noProof/>
          <w:lang w:eastAsia="zh-CN"/>
        </w:rPr>
        <w:t>6.5.3.2</w:t>
      </w:r>
      <w:r w:rsidRPr="006D68AC">
        <w:tab/>
        <w:t>Resource: Management Discovery Subscription</w:t>
      </w:r>
      <w:bookmarkEnd w:id="4918"/>
      <w:bookmarkEnd w:id="4919"/>
      <w:bookmarkEnd w:id="4920"/>
      <w:bookmarkEnd w:id="4921"/>
      <w:bookmarkEnd w:id="4922"/>
      <w:bookmarkEnd w:id="4923"/>
      <w:bookmarkEnd w:id="4924"/>
      <w:bookmarkEnd w:id="4925"/>
      <w:bookmarkEnd w:id="4926"/>
      <w:bookmarkEnd w:id="4927"/>
    </w:p>
    <w:p w14:paraId="77987E74" w14:textId="77777777" w:rsidR="004B0AE5" w:rsidRPr="006D68AC" w:rsidRDefault="004B0AE5" w:rsidP="004B0AE5">
      <w:pPr>
        <w:pStyle w:val="Heading5"/>
      </w:pPr>
      <w:bookmarkStart w:id="4928" w:name="_Toc157434773"/>
      <w:bookmarkStart w:id="4929" w:name="_Toc157436488"/>
      <w:bookmarkStart w:id="4930" w:name="_Toc157440328"/>
      <w:bookmarkStart w:id="4931" w:name="_Toc160650000"/>
      <w:bookmarkStart w:id="4932" w:name="_Toc164928283"/>
      <w:bookmarkStart w:id="4933" w:name="_Toc168550142"/>
      <w:bookmarkStart w:id="4934" w:name="_Toc170118213"/>
      <w:bookmarkStart w:id="4935" w:name="_Toc209470295"/>
      <w:bookmarkStart w:id="4936" w:name="_Toc212114956"/>
      <w:bookmarkStart w:id="4937" w:name="_Toc216293561"/>
      <w:r w:rsidRPr="006D68AC">
        <w:rPr>
          <w:noProof/>
          <w:lang w:eastAsia="zh-CN"/>
        </w:rPr>
        <w:t>6.5.3.2</w:t>
      </w:r>
      <w:r w:rsidRPr="006D68AC">
        <w:t>.1</w:t>
      </w:r>
      <w:r w:rsidRPr="006D68AC">
        <w:tab/>
        <w:t>Description</w:t>
      </w:r>
      <w:bookmarkEnd w:id="4928"/>
      <w:bookmarkEnd w:id="4929"/>
      <w:bookmarkEnd w:id="4930"/>
      <w:bookmarkEnd w:id="4931"/>
      <w:bookmarkEnd w:id="4932"/>
      <w:bookmarkEnd w:id="4933"/>
      <w:bookmarkEnd w:id="4934"/>
      <w:bookmarkEnd w:id="4935"/>
      <w:bookmarkEnd w:id="4936"/>
      <w:bookmarkEnd w:id="4937"/>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Heading5"/>
      </w:pPr>
      <w:bookmarkStart w:id="4938" w:name="_Toc157434774"/>
      <w:bookmarkStart w:id="4939" w:name="_Toc157436489"/>
      <w:bookmarkStart w:id="4940" w:name="_Toc157440329"/>
      <w:bookmarkStart w:id="4941" w:name="_Toc160650001"/>
      <w:bookmarkStart w:id="4942" w:name="_Toc164928284"/>
      <w:bookmarkStart w:id="4943" w:name="_Toc168550143"/>
      <w:bookmarkStart w:id="4944" w:name="_Toc170118214"/>
      <w:bookmarkStart w:id="4945" w:name="_Toc209470296"/>
      <w:bookmarkStart w:id="4946" w:name="_Toc212114957"/>
      <w:bookmarkStart w:id="4947" w:name="_Toc216293562"/>
      <w:r w:rsidRPr="006D68AC">
        <w:rPr>
          <w:noProof/>
          <w:lang w:eastAsia="zh-CN"/>
        </w:rPr>
        <w:t>6.5.3.2</w:t>
      </w:r>
      <w:r w:rsidRPr="006D68AC">
        <w:t>.2</w:t>
      </w:r>
      <w:r w:rsidRPr="006D68AC">
        <w:tab/>
        <w:t>Resource Definition</w:t>
      </w:r>
      <w:bookmarkEnd w:id="4938"/>
      <w:bookmarkEnd w:id="4939"/>
      <w:bookmarkEnd w:id="4940"/>
      <w:bookmarkEnd w:id="4941"/>
      <w:bookmarkEnd w:id="4942"/>
      <w:bookmarkEnd w:id="4943"/>
      <w:bookmarkEnd w:id="4944"/>
      <w:bookmarkEnd w:id="4945"/>
      <w:bookmarkEnd w:id="4946"/>
      <w:bookmarkEnd w:id="4947"/>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Heading5"/>
      </w:pPr>
      <w:bookmarkStart w:id="4948" w:name="_Toc157434775"/>
      <w:bookmarkStart w:id="4949" w:name="_Toc157436490"/>
      <w:bookmarkStart w:id="4950" w:name="_Toc157440330"/>
      <w:bookmarkStart w:id="4951" w:name="_Toc160650002"/>
      <w:bookmarkStart w:id="4952" w:name="_Toc164928285"/>
      <w:bookmarkStart w:id="4953" w:name="_Toc168550144"/>
      <w:bookmarkStart w:id="4954" w:name="_Toc170118215"/>
      <w:bookmarkStart w:id="4955" w:name="_Toc209470297"/>
      <w:bookmarkStart w:id="4956" w:name="_Toc212114958"/>
      <w:bookmarkStart w:id="4957" w:name="_Toc216293563"/>
      <w:r w:rsidRPr="006D68AC">
        <w:rPr>
          <w:noProof/>
          <w:lang w:eastAsia="zh-CN"/>
        </w:rPr>
        <w:t>6.5.3.2</w:t>
      </w:r>
      <w:r w:rsidRPr="006D68AC">
        <w:t>.3</w:t>
      </w:r>
      <w:r w:rsidRPr="006D68AC">
        <w:tab/>
        <w:t>Resource Standard Methods</w:t>
      </w:r>
      <w:bookmarkEnd w:id="4948"/>
      <w:bookmarkEnd w:id="4949"/>
      <w:bookmarkEnd w:id="4950"/>
      <w:bookmarkEnd w:id="4951"/>
      <w:bookmarkEnd w:id="4952"/>
      <w:bookmarkEnd w:id="4953"/>
      <w:bookmarkEnd w:id="4954"/>
      <w:bookmarkEnd w:id="4955"/>
      <w:bookmarkEnd w:id="4956"/>
      <w:bookmarkEnd w:id="4957"/>
    </w:p>
    <w:p w14:paraId="2C0E2574" w14:textId="77777777" w:rsidR="004B0AE5" w:rsidRPr="006D68AC" w:rsidRDefault="004B0AE5" w:rsidP="007E7218">
      <w:pPr>
        <w:pStyle w:val="H6"/>
      </w:pPr>
      <w:bookmarkStart w:id="4958" w:name="_Toc157434776"/>
      <w:bookmarkStart w:id="4959" w:name="_Toc157436491"/>
      <w:bookmarkStart w:id="4960" w:name="_Toc157440331"/>
      <w:bookmarkStart w:id="4961" w:name="_Toc160650003"/>
      <w:bookmarkStart w:id="4962" w:name="_Toc164928286"/>
      <w:bookmarkStart w:id="4963" w:name="_Toc168550145"/>
      <w:bookmarkStart w:id="4964" w:name="_Toc170118216"/>
      <w:bookmarkStart w:id="4965" w:name="_Toc209470298"/>
      <w:bookmarkStart w:id="4966" w:name="_Toc212114959"/>
      <w:r w:rsidRPr="006D68AC">
        <w:t>6.5.3.2.3.2</w:t>
      </w:r>
      <w:r w:rsidRPr="006D68AC">
        <w:tab/>
        <w:t>POST</w:t>
      </w:r>
      <w:bookmarkEnd w:id="4958"/>
      <w:bookmarkEnd w:id="4959"/>
      <w:bookmarkEnd w:id="4960"/>
      <w:bookmarkEnd w:id="4961"/>
      <w:bookmarkEnd w:id="4962"/>
      <w:bookmarkEnd w:id="4963"/>
      <w:bookmarkEnd w:id="4964"/>
      <w:bookmarkEnd w:id="4965"/>
      <w:bookmarkEnd w:id="4966"/>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DengXian"/>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Heading5"/>
      </w:pPr>
      <w:bookmarkStart w:id="4967" w:name="_Toc157434777"/>
      <w:bookmarkStart w:id="4968" w:name="_Toc157436492"/>
      <w:bookmarkStart w:id="4969" w:name="_Toc157440332"/>
      <w:bookmarkStart w:id="4970" w:name="_Toc160650004"/>
      <w:bookmarkStart w:id="4971" w:name="_Toc164928287"/>
      <w:bookmarkStart w:id="4972" w:name="_Toc168550146"/>
      <w:bookmarkStart w:id="4973" w:name="_Toc170118217"/>
      <w:bookmarkStart w:id="4974" w:name="_Toc209470299"/>
      <w:bookmarkStart w:id="4975" w:name="_Toc212114960"/>
      <w:bookmarkStart w:id="4976" w:name="_Toc216293564"/>
      <w:r w:rsidRPr="006D68AC">
        <w:rPr>
          <w:noProof/>
          <w:lang w:eastAsia="zh-CN"/>
        </w:rPr>
        <w:t>6.5.3.2</w:t>
      </w:r>
      <w:r w:rsidRPr="006D68AC">
        <w:t>.4</w:t>
      </w:r>
      <w:r w:rsidRPr="006D68AC">
        <w:tab/>
        <w:t>Resource Custom Operations</w:t>
      </w:r>
      <w:bookmarkEnd w:id="4967"/>
      <w:bookmarkEnd w:id="4968"/>
      <w:bookmarkEnd w:id="4969"/>
      <w:bookmarkEnd w:id="4970"/>
      <w:bookmarkEnd w:id="4971"/>
      <w:bookmarkEnd w:id="4972"/>
      <w:bookmarkEnd w:id="4973"/>
      <w:bookmarkEnd w:id="4974"/>
      <w:bookmarkEnd w:id="4975"/>
      <w:bookmarkEnd w:id="4976"/>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Heading4"/>
      </w:pPr>
      <w:bookmarkStart w:id="4977" w:name="_Toc157434778"/>
      <w:bookmarkStart w:id="4978" w:name="_Toc157436493"/>
      <w:bookmarkStart w:id="4979" w:name="_Toc157440333"/>
      <w:bookmarkStart w:id="4980" w:name="_Toc160650005"/>
      <w:bookmarkStart w:id="4981" w:name="_Toc164928288"/>
      <w:bookmarkStart w:id="4982" w:name="_Toc168550147"/>
      <w:bookmarkStart w:id="4983" w:name="_Toc170118218"/>
      <w:bookmarkStart w:id="4984" w:name="_Toc209470300"/>
      <w:bookmarkStart w:id="4985" w:name="_Toc212114961"/>
      <w:bookmarkStart w:id="4986" w:name="_Toc216293565"/>
      <w:r w:rsidRPr="006D68AC">
        <w:rPr>
          <w:noProof/>
          <w:lang w:eastAsia="zh-CN"/>
        </w:rPr>
        <w:t>6.5.3.3</w:t>
      </w:r>
      <w:r w:rsidRPr="006D68AC">
        <w:tab/>
        <w:t>Resource: Individual Management Discovery Subscription</w:t>
      </w:r>
      <w:bookmarkEnd w:id="4977"/>
      <w:bookmarkEnd w:id="4978"/>
      <w:bookmarkEnd w:id="4979"/>
      <w:bookmarkEnd w:id="4980"/>
      <w:bookmarkEnd w:id="4981"/>
      <w:bookmarkEnd w:id="4982"/>
      <w:bookmarkEnd w:id="4983"/>
      <w:bookmarkEnd w:id="4984"/>
      <w:bookmarkEnd w:id="4985"/>
      <w:bookmarkEnd w:id="4986"/>
    </w:p>
    <w:p w14:paraId="2574D7C9" w14:textId="77777777" w:rsidR="004B0AE5" w:rsidRPr="006D68AC" w:rsidRDefault="004B0AE5" w:rsidP="004B0AE5">
      <w:pPr>
        <w:pStyle w:val="Heading5"/>
      </w:pPr>
      <w:bookmarkStart w:id="4987" w:name="_Toc157434779"/>
      <w:bookmarkStart w:id="4988" w:name="_Toc157436494"/>
      <w:bookmarkStart w:id="4989" w:name="_Toc157440334"/>
      <w:bookmarkStart w:id="4990" w:name="_Toc160650006"/>
      <w:bookmarkStart w:id="4991" w:name="_Toc164928289"/>
      <w:bookmarkStart w:id="4992" w:name="_Toc168550148"/>
      <w:bookmarkStart w:id="4993" w:name="_Toc170118219"/>
      <w:bookmarkStart w:id="4994" w:name="_Toc209470301"/>
      <w:bookmarkStart w:id="4995" w:name="_Toc212114962"/>
      <w:bookmarkStart w:id="4996" w:name="_Toc216293566"/>
      <w:r w:rsidRPr="006D68AC">
        <w:rPr>
          <w:noProof/>
          <w:lang w:eastAsia="zh-CN"/>
        </w:rPr>
        <w:t>6.5.3.3</w:t>
      </w:r>
      <w:r w:rsidRPr="006D68AC">
        <w:t>.1</w:t>
      </w:r>
      <w:r w:rsidRPr="006D68AC">
        <w:tab/>
        <w:t>Description</w:t>
      </w:r>
      <w:bookmarkEnd w:id="4987"/>
      <w:bookmarkEnd w:id="4988"/>
      <w:bookmarkEnd w:id="4989"/>
      <w:bookmarkEnd w:id="4990"/>
      <w:bookmarkEnd w:id="4991"/>
      <w:bookmarkEnd w:id="4992"/>
      <w:bookmarkEnd w:id="4993"/>
      <w:bookmarkEnd w:id="4994"/>
      <w:bookmarkEnd w:id="4995"/>
      <w:bookmarkEnd w:id="4996"/>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Heading5"/>
      </w:pPr>
      <w:bookmarkStart w:id="4997" w:name="_Toc157434780"/>
      <w:bookmarkStart w:id="4998" w:name="_Toc157436495"/>
      <w:bookmarkStart w:id="4999" w:name="_Toc157440335"/>
      <w:bookmarkStart w:id="5000" w:name="_Toc160650007"/>
      <w:bookmarkStart w:id="5001" w:name="_Toc164928290"/>
      <w:bookmarkStart w:id="5002" w:name="_Toc168550149"/>
      <w:bookmarkStart w:id="5003" w:name="_Toc170118220"/>
      <w:bookmarkStart w:id="5004" w:name="_Toc209470302"/>
      <w:bookmarkStart w:id="5005" w:name="_Toc212114963"/>
      <w:bookmarkStart w:id="5006" w:name="_Toc216293567"/>
      <w:r w:rsidRPr="006D68AC">
        <w:rPr>
          <w:noProof/>
          <w:lang w:eastAsia="zh-CN"/>
        </w:rPr>
        <w:t>6.5.3.3</w:t>
      </w:r>
      <w:r w:rsidRPr="006D68AC">
        <w:t>.2</w:t>
      </w:r>
      <w:r w:rsidRPr="006D68AC">
        <w:tab/>
        <w:t>Resource Definition</w:t>
      </w:r>
      <w:bookmarkEnd w:id="4997"/>
      <w:bookmarkEnd w:id="4998"/>
      <w:bookmarkEnd w:id="4999"/>
      <w:bookmarkEnd w:id="5000"/>
      <w:bookmarkEnd w:id="5001"/>
      <w:bookmarkEnd w:id="5002"/>
      <w:bookmarkEnd w:id="5003"/>
      <w:bookmarkEnd w:id="5004"/>
      <w:bookmarkEnd w:id="5005"/>
      <w:bookmarkEnd w:id="5006"/>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Heading5"/>
      </w:pPr>
      <w:bookmarkStart w:id="5007" w:name="_Toc157434781"/>
      <w:bookmarkStart w:id="5008" w:name="_Toc157436496"/>
      <w:bookmarkStart w:id="5009" w:name="_Toc157440336"/>
      <w:bookmarkStart w:id="5010" w:name="_Toc160650008"/>
      <w:bookmarkStart w:id="5011" w:name="_Toc164928291"/>
      <w:bookmarkStart w:id="5012" w:name="_Toc168550150"/>
      <w:bookmarkStart w:id="5013" w:name="_Toc170118221"/>
      <w:bookmarkStart w:id="5014" w:name="_Toc209470303"/>
      <w:bookmarkStart w:id="5015" w:name="_Toc212114964"/>
      <w:bookmarkStart w:id="5016" w:name="_Toc216293568"/>
      <w:r w:rsidRPr="006D68AC">
        <w:rPr>
          <w:noProof/>
          <w:lang w:eastAsia="zh-CN"/>
        </w:rPr>
        <w:t>6.5.3.3</w:t>
      </w:r>
      <w:r w:rsidRPr="006D68AC">
        <w:t>.3</w:t>
      </w:r>
      <w:r w:rsidRPr="006D68AC">
        <w:tab/>
        <w:t>Resource Standard Methods</w:t>
      </w:r>
      <w:bookmarkEnd w:id="5007"/>
      <w:bookmarkEnd w:id="5008"/>
      <w:bookmarkEnd w:id="5009"/>
      <w:bookmarkEnd w:id="5010"/>
      <w:bookmarkEnd w:id="5011"/>
      <w:bookmarkEnd w:id="5012"/>
      <w:bookmarkEnd w:id="5013"/>
      <w:bookmarkEnd w:id="5014"/>
      <w:bookmarkEnd w:id="5015"/>
      <w:bookmarkEnd w:id="5016"/>
    </w:p>
    <w:p w14:paraId="3F003CEB" w14:textId="77777777" w:rsidR="004B0AE5" w:rsidRPr="006D68AC" w:rsidRDefault="004B0AE5" w:rsidP="007E7218">
      <w:pPr>
        <w:pStyle w:val="H6"/>
      </w:pPr>
      <w:bookmarkStart w:id="5017" w:name="_Toc157434782"/>
      <w:bookmarkStart w:id="5018" w:name="_Toc157436497"/>
      <w:bookmarkStart w:id="5019" w:name="_Toc157440337"/>
      <w:bookmarkStart w:id="5020" w:name="_Toc160650009"/>
      <w:bookmarkStart w:id="5021" w:name="_Toc164928292"/>
      <w:bookmarkStart w:id="5022" w:name="_Toc168550151"/>
      <w:bookmarkStart w:id="5023" w:name="_Toc170118222"/>
      <w:bookmarkStart w:id="5024" w:name="_Toc209470304"/>
      <w:bookmarkStart w:id="5025" w:name="_Toc212114965"/>
      <w:r w:rsidRPr="006D68AC">
        <w:t>6.5.3.3.3.1</w:t>
      </w:r>
      <w:r w:rsidRPr="006D68AC">
        <w:tab/>
        <w:t>GET</w:t>
      </w:r>
      <w:bookmarkEnd w:id="5017"/>
      <w:bookmarkEnd w:id="5018"/>
      <w:bookmarkEnd w:id="5019"/>
      <w:bookmarkEnd w:id="5020"/>
      <w:bookmarkEnd w:id="5021"/>
      <w:bookmarkEnd w:id="5022"/>
      <w:bookmarkEnd w:id="5023"/>
      <w:bookmarkEnd w:id="5024"/>
      <w:bookmarkEnd w:id="5025"/>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5026" w:name="_Toc157434783"/>
      <w:bookmarkStart w:id="5027" w:name="_Toc157436498"/>
      <w:bookmarkStart w:id="5028" w:name="_Toc157440338"/>
      <w:bookmarkStart w:id="5029" w:name="_Toc160650010"/>
      <w:bookmarkStart w:id="5030" w:name="_Toc164928293"/>
      <w:bookmarkStart w:id="5031" w:name="_Toc168550152"/>
      <w:bookmarkStart w:id="5032" w:name="_Toc170118223"/>
      <w:bookmarkStart w:id="5033" w:name="_Toc209470305"/>
      <w:bookmarkStart w:id="5034" w:name="_Toc212114966"/>
      <w:r w:rsidRPr="006D68AC">
        <w:t>6.5.3.3.3.2</w:t>
      </w:r>
      <w:r w:rsidRPr="006D68AC">
        <w:tab/>
        <w:t>PUT</w:t>
      </w:r>
      <w:bookmarkEnd w:id="5026"/>
      <w:bookmarkEnd w:id="5027"/>
      <w:bookmarkEnd w:id="5028"/>
      <w:bookmarkEnd w:id="5029"/>
      <w:bookmarkEnd w:id="5030"/>
      <w:bookmarkEnd w:id="5031"/>
      <w:bookmarkEnd w:id="5032"/>
      <w:bookmarkEnd w:id="5033"/>
      <w:bookmarkEnd w:id="5034"/>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5035" w:name="_Toc157434784"/>
      <w:bookmarkStart w:id="5036" w:name="_Toc157436499"/>
      <w:bookmarkStart w:id="5037" w:name="_Toc157440339"/>
      <w:bookmarkStart w:id="5038" w:name="_Toc160650011"/>
      <w:bookmarkStart w:id="5039" w:name="_Toc164928294"/>
      <w:bookmarkStart w:id="5040" w:name="_Toc168550153"/>
      <w:bookmarkStart w:id="5041" w:name="_Toc170118224"/>
      <w:bookmarkStart w:id="5042" w:name="_Toc209470306"/>
      <w:bookmarkStart w:id="5043" w:name="_Toc212114967"/>
      <w:r w:rsidRPr="006D68AC">
        <w:t>6.5.3.3.3.3</w:t>
      </w:r>
      <w:r w:rsidRPr="006D68AC">
        <w:tab/>
        <w:t>PATCH</w:t>
      </w:r>
      <w:bookmarkEnd w:id="5035"/>
      <w:bookmarkEnd w:id="5036"/>
      <w:bookmarkEnd w:id="5037"/>
      <w:bookmarkEnd w:id="5038"/>
      <w:bookmarkEnd w:id="5039"/>
      <w:bookmarkEnd w:id="5040"/>
      <w:bookmarkEnd w:id="5041"/>
      <w:bookmarkEnd w:id="5042"/>
      <w:bookmarkEnd w:id="5043"/>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5044" w:name="_Toc157434785"/>
      <w:bookmarkStart w:id="5045" w:name="_Toc157436500"/>
      <w:bookmarkStart w:id="5046" w:name="_Toc157440340"/>
      <w:bookmarkStart w:id="5047" w:name="_Toc160650012"/>
      <w:bookmarkStart w:id="5048" w:name="_Toc164928295"/>
      <w:bookmarkStart w:id="5049" w:name="_Toc168550154"/>
      <w:bookmarkStart w:id="5050" w:name="_Toc170118225"/>
      <w:bookmarkStart w:id="5051" w:name="_Toc209470307"/>
      <w:bookmarkStart w:id="5052" w:name="_Toc212114968"/>
      <w:r w:rsidRPr="006D68AC">
        <w:t>6.5.3.3.3.4</w:t>
      </w:r>
      <w:r w:rsidRPr="006D68AC">
        <w:tab/>
        <w:t>DELETE</w:t>
      </w:r>
      <w:bookmarkEnd w:id="5044"/>
      <w:bookmarkEnd w:id="5045"/>
      <w:bookmarkEnd w:id="5046"/>
      <w:bookmarkEnd w:id="5047"/>
      <w:bookmarkEnd w:id="5048"/>
      <w:bookmarkEnd w:id="5049"/>
      <w:bookmarkEnd w:id="5050"/>
      <w:bookmarkEnd w:id="5051"/>
      <w:bookmarkEnd w:id="5052"/>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Heading5"/>
      </w:pPr>
      <w:bookmarkStart w:id="5053" w:name="_Toc157434786"/>
      <w:bookmarkStart w:id="5054" w:name="_Toc157436501"/>
      <w:bookmarkStart w:id="5055" w:name="_Toc157440341"/>
      <w:bookmarkStart w:id="5056" w:name="_Toc160650013"/>
      <w:bookmarkStart w:id="5057" w:name="_Toc164928296"/>
      <w:bookmarkStart w:id="5058" w:name="_Toc168550155"/>
      <w:bookmarkStart w:id="5059" w:name="_Toc170118226"/>
      <w:bookmarkStart w:id="5060" w:name="_Toc209470308"/>
      <w:bookmarkStart w:id="5061" w:name="_Toc212114969"/>
      <w:bookmarkStart w:id="5062" w:name="_Toc216293569"/>
      <w:r w:rsidRPr="006D68AC">
        <w:rPr>
          <w:noProof/>
          <w:lang w:eastAsia="zh-CN"/>
        </w:rPr>
        <w:t>6.5.3.3</w:t>
      </w:r>
      <w:r w:rsidRPr="006D68AC">
        <w:t>.4</w:t>
      </w:r>
      <w:r w:rsidRPr="006D68AC">
        <w:tab/>
        <w:t>Resource Custom Operations</w:t>
      </w:r>
      <w:bookmarkEnd w:id="5053"/>
      <w:bookmarkEnd w:id="5054"/>
      <w:bookmarkEnd w:id="5055"/>
      <w:bookmarkEnd w:id="5056"/>
      <w:bookmarkEnd w:id="5057"/>
      <w:bookmarkEnd w:id="5058"/>
      <w:bookmarkEnd w:id="5059"/>
      <w:bookmarkEnd w:id="5060"/>
      <w:bookmarkEnd w:id="5061"/>
      <w:bookmarkEnd w:id="5062"/>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Heading3"/>
      </w:pPr>
      <w:bookmarkStart w:id="5063" w:name="_Toc157434787"/>
      <w:bookmarkStart w:id="5064" w:name="_Toc157436502"/>
      <w:bookmarkStart w:id="5065" w:name="_Toc157440342"/>
      <w:bookmarkStart w:id="5066" w:name="_Toc160650014"/>
      <w:bookmarkStart w:id="5067" w:name="_Toc164928297"/>
      <w:bookmarkStart w:id="5068" w:name="_Toc168550156"/>
      <w:bookmarkStart w:id="5069" w:name="_Toc170118227"/>
      <w:bookmarkStart w:id="5070" w:name="_Toc209470309"/>
      <w:bookmarkStart w:id="5071" w:name="_Toc212114970"/>
      <w:bookmarkStart w:id="5072" w:name="_Toc216293570"/>
      <w:r w:rsidRPr="006D68AC">
        <w:rPr>
          <w:noProof/>
          <w:lang w:eastAsia="zh-CN"/>
        </w:rPr>
        <w:t>6.5</w:t>
      </w:r>
      <w:r w:rsidRPr="006D68AC">
        <w:t>.4</w:t>
      </w:r>
      <w:r w:rsidRPr="006D68AC">
        <w:tab/>
        <w:t>Custom Operations without associated resources</w:t>
      </w:r>
      <w:bookmarkEnd w:id="5063"/>
      <w:bookmarkEnd w:id="5064"/>
      <w:bookmarkEnd w:id="5065"/>
      <w:bookmarkEnd w:id="5066"/>
      <w:bookmarkEnd w:id="5067"/>
      <w:bookmarkEnd w:id="5068"/>
      <w:bookmarkEnd w:id="5069"/>
      <w:bookmarkEnd w:id="5070"/>
      <w:bookmarkEnd w:id="5071"/>
      <w:bookmarkEnd w:id="507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Heading3"/>
      </w:pPr>
      <w:bookmarkStart w:id="5073" w:name="_Toc157434788"/>
      <w:bookmarkStart w:id="5074" w:name="_Toc157436503"/>
      <w:bookmarkStart w:id="5075" w:name="_Toc157440343"/>
      <w:bookmarkStart w:id="5076" w:name="_Toc160650015"/>
      <w:bookmarkStart w:id="5077" w:name="_Toc164928298"/>
      <w:bookmarkStart w:id="5078" w:name="_Toc168550157"/>
      <w:bookmarkStart w:id="5079" w:name="_Toc170118228"/>
      <w:bookmarkStart w:id="5080" w:name="_Toc209470310"/>
      <w:bookmarkStart w:id="5081" w:name="_Toc212114971"/>
      <w:bookmarkStart w:id="5082" w:name="_Toc216293571"/>
      <w:r w:rsidRPr="006D68AC">
        <w:rPr>
          <w:noProof/>
          <w:lang w:eastAsia="zh-CN"/>
        </w:rPr>
        <w:t>6.5</w:t>
      </w:r>
      <w:r w:rsidRPr="006D68AC">
        <w:t>.5</w:t>
      </w:r>
      <w:r w:rsidRPr="006D68AC">
        <w:tab/>
        <w:t>Notifications</w:t>
      </w:r>
      <w:bookmarkEnd w:id="5073"/>
      <w:bookmarkEnd w:id="5074"/>
      <w:bookmarkEnd w:id="5075"/>
      <w:bookmarkEnd w:id="5076"/>
      <w:bookmarkEnd w:id="5077"/>
      <w:bookmarkEnd w:id="5078"/>
      <w:bookmarkEnd w:id="5079"/>
      <w:bookmarkEnd w:id="5080"/>
      <w:bookmarkEnd w:id="5081"/>
      <w:bookmarkEnd w:id="5082"/>
    </w:p>
    <w:p w14:paraId="304676BD" w14:textId="77777777" w:rsidR="004B0AE5" w:rsidRPr="006D68AC" w:rsidRDefault="004B0AE5" w:rsidP="004B0AE5">
      <w:pPr>
        <w:pStyle w:val="Heading4"/>
      </w:pPr>
      <w:bookmarkStart w:id="5083" w:name="_Toc157434789"/>
      <w:bookmarkStart w:id="5084" w:name="_Toc157436504"/>
      <w:bookmarkStart w:id="5085" w:name="_Toc157440344"/>
      <w:bookmarkStart w:id="5086" w:name="_Toc160650016"/>
      <w:bookmarkStart w:id="5087" w:name="_Toc164928299"/>
      <w:bookmarkStart w:id="5088" w:name="_Toc168550158"/>
      <w:bookmarkStart w:id="5089" w:name="_Toc170118229"/>
      <w:bookmarkStart w:id="5090" w:name="_Toc209470311"/>
      <w:bookmarkStart w:id="5091" w:name="_Toc212114972"/>
      <w:bookmarkStart w:id="5092" w:name="_Toc216293572"/>
      <w:r w:rsidRPr="006D68AC">
        <w:rPr>
          <w:noProof/>
          <w:lang w:eastAsia="zh-CN"/>
        </w:rPr>
        <w:t>6.5</w:t>
      </w:r>
      <w:r w:rsidRPr="006D68AC">
        <w:t>.5.1</w:t>
      </w:r>
      <w:r w:rsidRPr="006D68AC">
        <w:tab/>
        <w:t>General</w:t>
      </w:r>
      <w:bookmarkEnd w:id="5083"/>
      <w:bookmarkEnd w:id="5084"/>
      <w:bookmarkEnd w:id="5085"/>
      <w:bookmarkEnd w:id="5086"/>
      <w:bookmarkEnd w:id="5087"/>
      <w:bookmarkEnd w:id="5088"/>
      <w:bookmarkEnd w:id="5089"/>
      <w:bookmarkEnd w:id="5090"/>
      <w:bookmarkEnd w:id="5091"/>
      <w:bookmarkEnd w:id="5092"/>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Heading4"/>
      </w:pPr>
      <w:bookmarkStart w:id="5093" w:name="_Toc157434790"/>
      <w:bookmarkStart w:id="5094" w:name="_Toc157436505"/>
      <w:bookmarkStart w:id="5095" w:name="_Toc157440345"/>
      <w:bookmarkStart w:id="5096" w:name="_Toc160650017"/>
      <w:bookmarkStart w:id="5097" w:name="_Toc164928300"/>
      <w:bookmarkStart w:id="5098" w:name="_Toc168550159"/>
      <w:bookmarkStart w:id="5099" w:name="_Toc170118230"/>
      <w:bookmarkStart w:id="5100" w:name="_Toc209470312"/>
      <w:bookmarkStart w:id="5101" w:name="_Toc212114973"/>
      <w:bookmarkStart w:id="5102" w:name="_Toc216293573"/>
      <w:r w:rsidRPr="006D68AC">
        <w:rPr>
          <w:noProof/>
          <w:lang w:eastAsia="zh-CN"/>
        </w:rPr>
        <w:t>6.5</w:t>
      </w:r>
      <w:r w:rsidRPr="006D68AC">
        <w:t>.5.2</w:t>
      </w:r>
      <w:r w:rsidRPr="006D68AC">
        <w:tab/>
        <w:t>Management</w:t>
      </w:r>
      <w:r w:rsidRPr="006D68AC" w:rsidDel="00565E82">
        <w:t xml:space="preserve"> </w:t>
      </w:r>
      <w:r w:rsidRPr="006D68AC">
        <w:t>discovery Notification</w:t>
      </w:r>
      <w:bookmarkEnd w:id="5093"/>
      <w:bookmarkEnd w:id="5094"/>
      <w:bookmarkEnd w:id="5095"/>
      <w:bookmarkEnd w:id="5096"/>
      <w:bookmarkEnd w:id="5097"/>
      <w:bookmarkEnd w:id="5098"/>
      <w:bookmarkEnd w:id="5099"/>
      <w:bookmarkEnd w:id="5100"/>
      <w:bookmarkEnd w:id="5101"/>
      <w:bookmarkEnd w:id="5102"/>
    </w:p>
    <w:p w14:paraId="34126AA4" w14:textId="77777777" w:rsidR="004B0AE5" w:rsidRPr="006D68AC" w:rsidRDefault="004B0AE5" w:rsidP="004B0AE5">
      <w:pPr>
        <w:pStyle w:val="Heading5"/>
        <w:rPr>
          <w:noProof/>
        </w:rPr>
      </w:pPr>
      <w:bookmarkStart w:id="5103" w:name="_Toc157434791"/>
      <w:bookmarkStart w:id="5104" w:name="_Toc157436506"/>
      <w:bookmarkStart w:id="5105" w:name="_Toc157440346"/>
      <w:bookmarkStart w:id="5106" w:name="_Toc160650018"/>
      <w:bookmarkStart w:id="5107" w:name="_Toc164928301"/>
      <w:bookmarkStart w:id="5108" w:name="_Toc168550160"/>
      <w:bookmarkStart w:id="5109" w:name="_Toc170118231"/>
      <w:bookmarkStart w:id="5110" w:name="_Toc209470313"/>
      <w:bookmarkStart w:id="5111" w:name="_Toc212114974"/>
      <w:bookmarkStart w:id="5112" w:name="_Toc216293574"/>
      <w:r w:rsidRPr="006D68AC">
        <w:rPr>
          <w:noProof/>
          <w:lang w:eastAsia="zh-CN"/>
        </w:rPr>
        <w:t>6.5</w:t>
      </w:r>
      <w:r w:rsidRPr="006D68AC">
        <w:t>.5.2</w:t>
      </w:r>
      <w:r w:rsidRPr="006D68AC">
        <w:rPr>
          <w:noProof/>
        </w:rPr>
        <w:t>.1</w:t>
      </w:r>
      <w:r w:rsidRPr="006D68AC">
        <w:rPr>
          <w:noProof/>
        </w:rPr>
        <w:tab/>
        <w:t>Description</w:t>
      </w:r>
      <w:bookmarkEnd w:id="5103"/>
      <w:bookmarkEnd w:id="5104"/>
      <w:bookmarkEnd w:id="5105"/>
      <w:bookmarkEnd w:id="5106"/>
      <w:bookmarkEnd w:id="5107"/>
      <w:bookmarkEnd w:id="5108"/>
      <w:bookmarkEnd w:id="5109"/>
      <w:bookmarkEnd w:id="5110"/>
      <w:bookmarkEnd w:id="5111"/>
      <w:bookmarkEnd w:id="5112"/>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Heading5"/>
        <w:rPr>
          <w:noProof/>
        </w:rPr>
      </w:pPr>
      <w:bookmarkStart w:id="5113" w:name="_Toc157434792"/>
      <w:bookmarkStart w:id="5114" w:name="_Toc157436507"/>
      <w:bookmarkStart w:id="5115" w:name="_Toc157440347"/>
      <w:bookmarkStart w:id="5116" w:name="_Toc160650019"/>
      <w:bookmarkStart w:id="5117" w:name="_Toc164928302"/>
      <w:bookmarkStart w:id="5118" w:name="_Toc168550161"/>
      <w:bookmarkStart w:id="5119" w:name="_Toc170118232"/>
      <w:bookmarkStart w:id="5120" w:name="_Toc209470314"/>
      <w:bookmarkStart w:id="5121" w:name="_Toc212114975"/>
      <w:bookmarkStart w:id="5122" w:name="_Toc216293575"/>
      <w:r w:rsidRPr="006D68AC">
        <w:rPr>
          <w:noProof/>
          <w:lang w:eastAsia="zh-CN"/>
        </w:rPr>
        <w:t>6.5</w:t>
      </w:r>
      <w:r w:rsidRPr="006D68AC">
        <w:t>.5.2</w:t>
      </w:r>
      <w:r w:rsidRPr="006D68AC">
        <w:rPr>
          <w:noProof/>
        </w:rPr>
        <w:t>.2</w:t>
      </w:r>
      <w:r w:rsidRPr="006D68AC">
        <w:rPr>
          <w:noProof/>
        </w:rPr>
        <w:tab/>
        <w:t>Target URI</w:t>
      </w:r>
      <w:bookmarkEnd w:id="5113"/>
      <w:bookmarkEnd w:id="5114"/>
      <w:bookmarkEnd w:id="5115"/>
      <w:bookmarkEnd w:id="5116"/>
      <w:bookmarkEnd w:id="5117"/>
      <w:bookmarkEnd w:id="5118"/>
      <w:bookmarkEnd w:id="5119"/>
      <w:bookmarkEnd w:id="5120"/>
      <w:bookmarkEnd w:id="5121"/>
      <w:bookmarkEnd w:id="5122"/>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Heading5"/>
        <w:rPr>
          <w:noProof/>
        </w:rPr>
      </w:pPr>
      <w:bookmarkStart w:id="5123" w:name="_Toc157434793"/>
      <w:bookmarkStart w:id="5124" w:name="_Toc157436508"/>
      <w:bookmarkStart w:id="5125" w:name="_Toc157440348"/>
      <w:bookmarkStart w:id="5126" w:name="_Toc160650020"/>
      <w:bookmarkStart w:id="5127" w:name="_Toc164928303"/>
      <w:bookmarkStart w:id="5128" w:name="_Toc168550162"/>
      <w:bookmarkStart w:id="5129" w:name="_Toc170118233"/>
      <w:bookmarkStart w:id="5130" w:name="_Toc209470315"/>
      <w:bookmarkStart w:id="5131" w:name="_Toc212114976"/>
      <w:bookmarkStart w:id="5132" w:name="_Toc216293576"/>
      <w:r w:rsidRPr="006D68AC">
        <w:rPr>
          <w:noProof/>
          <w:lang w:eastAsia="zh-CN"/>
        </w:rPr>
        <w:t>6.5</w:t>
      </w:r>
      <w:r w:rsidRPr="006D68AC">
        <w:t>.5.2</w:t>
      </w:r>
      <w:r w:rsidRPr="006D68AC">
        <w:rPr>
          <w:noProof/>
        </w:rPr>
        <w:t>.3</w:t>
      </w:r>
      <w:r w:rsidRPr="006D68AC">
        <w:rPr>
          <w:noProof/>
        </w:rPr>
        <w:tab/>
        <w:t>Standard Methods</w:t>
      </w:r>
      <w:bookmarkEnd w:id="5123"/>
      <w:bookmarkEnd w:id="5124"/>
      <w:bookmarkEnd w:id="5125"/>
      <w:bookmarkEnd w:id="5126"/>
      <w:bookmarkEnd w:id="5127"/>
      <w:bookmarkEnd w:id="5128"/>
      <w:bookmarkEnd w:id="5129"/>
      <w:bookmarkEnd w:id="5130"/>
      <w:bookmarkEnd w:id="5131"/>
      <w:bookmarkEnd w:id="5132"/>
    </w:p>
    <w:p w14:paraId="6CAF832D" w14:textId="77777777" w:rsidR="002E2250" w:rsidRPr="006D68AC" w:rsidRDefault="002E2250" w:rsidP="002E2250">
      <w:pPr>
        <w:pStyle w:val="H6"/>
      </w:pPr>
      <w:bookmarkStart w:id="5133" w:name="_Toc157434794"/>
      <w:bookmarkStart w:id="5134" w:name="_Toc157436509"/>
      <w:bookmarkStart w:id="5135"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Heading3"/>
      </w:pPr>
      <w:bookmarkStart w:id="5136" w:name="_Toc160650021"/>
      <w:bookmarkStart w:id="5137" w:name="_Toc164928304"/>
      <w:bookmarkStart w:id="5138" w:name="_Toc168550163"/>
      <w:bookmarkStart w:id="5139" w:name="_Toc170118234"/>
      <w:bookmarkStart w:id="5140" w:name="_Toc209470316"/>
      <w:bookmarkStart w:id="5141" w:name="_Toc212114977"/>
      <w:bookmarkStart w:id="5142" w:name="_Toc216293577"/>
      <w:r w:rsidRPr="006D68AC">
        <w:rPr>
          <w:noProof/>
          <w:lang w:eastAsia="zh-CN"/>
        </w:rPr>
        <w:t>6.5</w:t>
      </w:r>
      <w:r w:rsidRPr="006D68AC">
        <w:t>.6</w:t>
      </w:r>
      <w:r w:rsidRPr="006D68AC">
        <w:tab/>
        <w:t>Data Model</w:t>
      </w:r>
      <w:bookmarkEnd w:id="5133"/>
      <w:bookmarkEnd w:id="5134"/>
      <w:bookmarkEnd w:id="5135"/>
      <w:bookmarkEnd w:id="5136"/>
      <w:bookmarkEnd w:id="5137"/>
      <w:bookmarkEnd w:id="5138"/>
      <w:bookmarkEnd w:id="5139"/>
      <w:bookmarkEnd w:id="5140"/>
      <w:bookmarkEnd w:id="5141"/>
      <w:bookmarkEnd w:id="5142"/>
    </w:p>
    <w:p w14:paraId="41C89665" w14:textId="77777777" w:rsidR="004B0AE5" w:rsidRPr="006D68AC" w:rsidRDefault="004B0AE5" w:rsidP="004B0AE5">
      <w:pPr>
        <w:pStyle w:val="Heading4"/>
      </w:pPr>
      <w:bookmarkStart w:id="5143" w:name="_Toc157434795"/>
      <w:bookmarkStart w:id="5144" w:name="_Toc157436510"/>
      <w:bookmarkStart w:id="5145" w:name="_Toc157440350"/>
      <w:bookmarkStart w:id="5146" w:name="_Toc160650022"/>
      <w:bookmarkStart w:id="5147" w:name="_Toc164928305"/>
      <w:bookmarkStart w:id="5148" w:name="_Toc168550164"/>
      <w:bookmarkStart w:id="5149" w:name="_Toc170118235"/>
      <w:bookmarkStart w:id="5150" w:name="_Toc209470317"/>
      <w:bookmarkStart w:id="5151" w:name="_Toc212114978"/>
      <w:bookmarkStart w:id="5152" w:name="_Toc216293578"/>
      <w:r w:rsidRPr="006D68AC">
        <w:rPr>
          <w:noProof/>
          <w:lang w:eastAsia="zh-CN"/>
        </w:rPr>
        <w:t>6.5</w:t>
      </w:r>
      <w:r w:rsidRPr="006D68AC">
        <w:t>.6.1</w:t>
      </w:r>
      <w:r w:rsidRPr="006D68AC">
        <w:tab/>
        <w:t>General</w:t>
      </w:r>
      <w:bookmarkEnd w:id="5143"/>
      <w:bookmarkEnd w:id="5144"/>
      <w:bookmarkEnd w:id="5145"/>
      <w:bookmarkEnd w:id="5146"/>
      <w:bookmarkEnd w:id="5147"/>
      <w:bookmarkEnd w:id="5148"/>
      <w:bookmarkEnd w:id="5149"/>
      <w:bookmarkEnd w:id="5150"/>
      <w:bookmarkEnd w:id="5151"/>
      <w:bookmarkEnd w:id="5152"/>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Heading4"/>
        <w:rPr>
          <w:lang w:val="en-US"/>
        </w:rPr>
      </w:pPr>
      <w:bookmarkStart w:id="5153" w:name="_Toc157434796"/>
      <w:bookmarkStart w:id="5154" w:name="_Toc157436511"/>
      <w:bookmarkStart w:id="5155" w:name="_Toc157440351"/>
      <w:bookmarkStart w:id="5156" w:name="_Toc160650023"/>
      <w:bookmarkStart w:id="5157" w:name="_Toc164928306"/>
      <w:bookmarkStart w:id="5158" w:name="_Toc168550165"/>
      <w:bookmarkStart w:id="5159" w:name="_Toc170118236"/>
      <w:bookmarkStart w:id="5160" w:name="_Toc209470318"/>
      <w:bookmarkStart w:id="5161" w:name="_Toc212114979"/>
      <w:bookmarkStart w:id="5162" w:name="_Toc216293579"/>
      <w:r w:rsidRPr="006D68AC">
        <w:rPr>
          <w:noProof/>
          <w:lang w:eastAsia="zh-CN"/>
        </w:rPr>
        <w:t>6.5</w:t>
      </w:r>
      <w:r w:rsidRPr="006D68AC">
        <w:rPr>
          <w:lang w:val="en-US"/>
        </w:rPr>
        <w:t>.6.2</w:t>
      </w:r>
      <w:r w:rsidRPr="006D68AC">
        <w:rPr>
          <w:lang w:val="en-US"/>
        </w:rPr>
        <w:tab/>
        <w:t>Structured data types</w:t>
      </w:r>
      <w:bookmarkEnd w:id="5153"/>
      <w:bookmarkEnd w:id="5154"/>
      <w:bookmarkEnd w:id="5155"/>
      <w:bookmarkEnd w:id="5156"/>
      <w:bookmarkEnd w:id="5157"/>
      <w:bookmarkEnd w:id="5158"/>
      <w:bookmarkEnd w:id="5159"/>
      <w:bookmarkEnd w:id="5160"/>
      <w:bookmarkEnd w:id="5161"/>
      <w:bookmarkEnd w:id="5162"/>
    </w:p>
    <w:p w14:paraId="5112F6B1" w14:textId="77777777" w:rsidR="004B0AE5" w:rsidRPr="006D68AC" w:rsidRDefault="004B0AE5" w:rsidP="004B0AE5">
      <w:pPr>
        <w:pStyle w:val="Heading5"/>
      </w:pPr>
      <w:bookmarkStart w:id="5163" w:name="_Toc157434797"/>
      <w:bookmarkStart w:id="5164" w:name="_Toc157436512"/>
      <w:bookmarkStart w:id="5165" w:name="_Toc157440352"/>
      <w:bookmarkStart w:id="5166" w:name="_Toc160650024"/>
      <w:bookmarkStart w:id="5167" w:name="_Toc164928307"/>
      <w:bookmarkStart w:id="5168" w:name="_Toc168550166"/>
      <w:bookmarkStart w:id="5169" w:name="_Toc170118237"/>
      <w:bookmarkStart w:id="5170" w:name="_Toc209470319"/>
      <w:bookmarkStart w:id="5171" w:name="_Toc212114980"/>
      <w:bookmarkStart w:id="5172" w:name="_Toc216293580"/>
      <w:r w:rsidRPr="006D68AC">
        <w:rPr>
          <w:noProof/>
          <w:lang w:eastAsia="zh-CN"/>
        </w:rPr>
        <w:t>6.5</w:t>
      </w:r>
      <w:r w:rsidRPr="006D68AC">
        <w:t>.6.2.1</w:t>
      </w:r>
      <w:r w:rsidRPr="006D68AC">
        <w:tab/>
        <w:t>Introduction</w:t>
      </w:r>
      <w:bookmarkEnd w:id="5163"/>
      <w:bookmarkEnd w:id="5164"/>
      <w:bookmarkEnd w:id="5165"/>
      <w:bookmarkEnd w:id="5166"/>
      <w:bookmarkEnd w:id="5167"/>
      <w:bookmarkEnd w:id="5168"/>
      <w:bookmarkEnd w:id="5169"/>
      <w:bookmarkEnd w:id="5170"/>
      <w:bookmarkEnd w:id="5171"/>
      <w:bookmarkEnd w:id="517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Heading5"/>
      </w:pPr>
      <w:bookmarkStart w:id="5173" w:name="_Toc157434798"/>
      <w:bookmarkStart w:id="5174" w:name="_Toc157436513"/>
      <w:bookmarkStart w:id="5175" w:name="_Toc157440353"/>
      <w:bookmarkStart w:id="5176" w:name="_Toc160650025"/>
      <w:bookmarkStart w:id="5177" w:name="_Toc164928308"/>
      <w:bookmarkStart w:id="5178" w:name="_Toc168550167"/>
      <w:bookmarkStart w:id="5179" w:name="_Toc170118238"/>
      <w:bookmarkStart w:id="5180" w:name="_Toc209470320"/>
      <w:bookmarkStart w:id="5181" w:name="_Toc212114981"/>
      <w:bookmarkStart w:id="5182" w:name="_Toc216293581"/>
      <w:r w:rsidRPr="006D68AC">
        <w:rPr>
          <w:noProof/>
          <w:lang w:eastAsia="zh-CN"/>
        </w:rPr>
        <w:t>6.5</w:t>
      </w:r>
      <w:r w:rsidRPr="006D68AC">
        <w:t>.6.2.2</w:t>
      </w:r>
      <w:r w:rsidRPr="006D68AC">
        <w:tab/>
        <w:t>Type: MnSDiscSubsc</w:t>
      </w:r>
      <w:bookmarkEnd w:id="5173"/>
      <w:bookmarkEnd w:id="5174"/>
      <w:bookmarkEnd w:id="5175"/>
      <w:bookmarkEnd w:id="5176"/>
      <w:bookmarkEnd w:id="5177"/>
      <w:bookmarkEnd w:id="5178"/>
      <w:bookmarkEnd w:id="5179"/>
      <w:bookmarkEnd w:id="5180"/>
      <w:bookmarkEnd w:id="5181"/>
      <w:bookmarkEnd w:id="5182"/>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Heading5"/>
      </w:pPr>
      <w:bookmarkStart w:id="5183" w:name="_Toc157434799"/>
      <w:bookmarkStart w:id="5184" w:name="_Toc157436514"/>
      <w:bookmarkStart w:id="5185" w:name="_Toc157440354"/>
      <w:bookmarkStart w:id="5186" w:name="_Toc160650026"/>
      <w:bookmarkStart w:id="5187" w:name="_Toc161902733"/>
      <w:bookmarkStart w:id="5188" w:name="_Toc168550168"/>
      <w:bookmarkStart w:id="5189" w:name="_Toc170118239"/>
      <w:bookmarkStart w:id="5190" w:name="_Toc209470321"/>
      <w:bookmarkStart w:id="5191" w:name="_Toc212114982"/>
      <w:bookmarkStart w:id="5192" w:name="_Toc157434800"/>
      <w:bookmarkStart w:id="5193" w:name="_Toc157436515"/>
      <w:bookmarkStart w:id="5194" w:name="_Toc157440355"/>
      <w:bookmarkStart w:id="5195" w:name="_Toc160650027"/>
      <w:bookmarkStart w:id="5196" w:name="_Toc164928310"/>
      <w:bookmarkStart w:id="5197" w:name="_Toc216293582"/>
      <w:r w:rsidRPr="006D68AC">
        <w:rPr>
          <w:noProof/>
          <w:lang w:eastAsia="zh-CN"/>
        </w:rPr>
        <w:t>6.5</w:t>
      </w:r>
      <w:r w:rsidRPr="006D68AC">
        <w:t>.6.2.3</w:t>
      </w:r>
      <w:r w:rsidRPr="006D68AC">
        <w:tab/>
        <w:t>Type: MnSDiscSubscPatch</w:t>
      </w:r>
      <w:bookmarkEnd w:id="5183"/>
      <w:bookmarkEnd w:id="5184"/>
      <w:bookmarkEnd w:id="5185"/>
      <w:bookmarkEnd w:id="5186"/>
      <w:bookmarkEnd w:id="5187"/>
      <w:bookmarkEnd w:id="5188"/>
      <w:bookmarkEnd w:id="5189"/>
      <w:bookmarkEnd w:id="5190"/>
      <w:bookmarkEnd w:id="5191"/>
      <w:bookmarkEnd w:id="5197"/>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Heading5"/>
      </w:pPr>
      <w:bookmarkStart w:id="5198" w:name="_Toc161902734"/>
      <w:bookmarkStart w:id="5199" w:name="_Toc168550169"/>
      <w:bookmarkStart w:id="5200" w:name="_Toc170118240"/>
      <w:bookmarkStart w:id="5201" w:name="_Toc209470322"/>
      <w:bookmarkStart w:id="5202" w:name="_Toc212114983"/>
      <w:bookmarkStart w:id="5203" w:name="_Toc157434801"/>
      <w:bookmarkStart w:id="5204" w:name="_Toc157436516"/>
      <w:bookmarkStart w:id="5205" w:name="_Toc157440356"/>
      <w:bookmarkStart w:id="5206" w:name="_Toc160650028"/>
      <w:bookmarkStart w:id="5207" w:name="_Toc164928311"/>
      <w:bookmarkStart w:id="5208" w:name="_Toc216293583"/>
      <w:bookmarkEnd w:id="5192"/>
      <w:bookmarkEnd w:id="5193"/>
      <w:bookmarkEnd w:id="5194"/>
      <w:bookmarkEnd w:id="5195"/>
      <w:bookmarkEnd w:id="5196"/>
      <w:r w:rsidRPr="006D68AC">
        <w:rPr>
          <w:noProof/>
          <w:lang w:eastAsia="zh-CN"/>
        </w:rPr>
        <w:t>6.5</w:t>
      </w:r>
      <w:r w:rsidRPr="006D68AC">
        <w:t>.6.2.4</w:t>
      </w:r>
      <w:r w:rsidRPr="006D68AC">
        <w:tab/>
        <w:t>Type: MnSDiscNotif</w:t>
      </w:r>
      <w:bookmarkEnd w:id="5198"/>
      <w:bookmarkEnd w:id="5199"/>
      <w:bookmarkEnd w:id="5200"/>
      <w:bookmarkEnd w:id="5201"/>
      <w:bookmarkEnd w:id="5202"/>
      <w:bookmarkEnd w:id="5208"/>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Heading5"/>
      </w:pPr>
      <w:bookmarkStart w:id="5209" w:name="_Toc168550170"/>
      <w:bookmarkStart w:id="5210" w:name="_Toc170118241"/>
      <w:bookmarkStart w:id="5211" w:name="_Toc209470323"/>
      <w:bookmarkStart w:id="5212" w:name="_Toc212114984"/>
      <w:bookmarkStart w:id="5213" w:name="_Toc216293584"/>
      <w:r w:rsidRPr="006D68AC">
        <w:rPr>
          <w:noProof/>
          <w:lang w:eastAsia="zh-CN"/>
        </w:rPr>
        <w:t>6.5</w:t>
      </w:r>
      <w:r w:rsidRPr="006D68AC">
        <w:t>.6.2.5</w:t>
      </w:r>
      <w:r w:rsidRPr="006D68AC">
        <w:tab/>
        <w:t>Type: MnSInfo</w:t>
      </w:r>
      <w:bookmarkEnd w:id="5209"/>
      <w:bookmarkEnd w:id="5210"/>
      <w:bookmarkEnd w:id="5211"/>
      <w:bookmarkEnd w:id="5212"/>
      <w:bookmarkEnd w:id="5213"/>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Heading5"/>
      </w:pPr>
      <w:bookmarkStart w:id="5214" w:name="_Toc168550171"/>
      <w:bookmarkStart w:id="5215" w:name="_Toc170118242"/>
      <w:bookmarkStart w:id="5216" w:name="_Toc209470324"/>
      <w:bookmarkStart w:id="5217" w:name="_Toc212114985"/>
      <w:bookmarkStart w:id="5218" w:name="_Toc216293585"/>
      <w:r w:rsidRPr="006D68AC">
        <w:rPr>
          <w:noProof/>
          <w:lang w:eastAsia="zh-CN"/>
        </w:rPr>
        <w:t>6.5</w:t>
      </w:r>
      <w:r w:rsidRPr="006D68AC">
        <w:t>.6.2.6</w:t>
      </w:r>
      <w:r w:rsidRPr="006D68AC">
        <w:tab/>
        <w:t>Type: ExpCapReqs</w:t>
      </w:r>
      <w:bookmarkEnd w:id="5214"/>
      <w:bookmarkEnd w:id="5215"/>
      <w:bookmarkEnd w:id="5216"/>
      <w:bookmarkEnd w:id="5217"/>
      <w:bookmarkEnd w:id="5218"/>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Heading4"/>
        <w:rPr>
          <w:lang w:val="en-US"/>
        </w:rPr>
      </w:pPr>
      <w:bookmarkStart w:id="5219" w:name="_Toc168550172"/>
      <w:bookmarkStart w:id="5220" w:name="_Toc170118243"/>
      <w:bookmarkStart w:id="5221" w:name="_Toc209470325"/>
      <w:bookmarkStart w:id="5222" w:name="_Toc212114986"/>
      <w:bookmarkStart w:id="5223" w:name="_Toc216293586"/>
      <w:r w:rsidRPr="006D68AC">
        <w:rPr>
          <w:noProof/>
          <w:lang w:eastAsia="zh-CN"/>
        </w:rPr>
        <w:t>6.5</w:t>
      </w:r>
      <w:r w:rsidRPr="006D68AC">
        <w:rPr>
          <w:lang w:val="en-US"/>
        </w:rPr>
        <w:t>.6.3</w:t>
      </w:r>
      <w:r w:rsidRPr="006D68AC">
        <w:rPr>
          <w:lang w:val="en-US"/>
        </w:rPr>
        <w:tab/>
        <w:t>Simple data types and enumerations</w:t>
      </w:r>
      <w:bookmarkEnd w:id="5203"/>
      <w:bookmarkEnd w:id="5204"/>
      <w:bookmarkEnd w:id="5205"/>
      <w:bookmarkEnd w:id="5206"/>
      <w:bookmarkEnd w:id="5207"/>
      <w:bookmarkEnd w:id="5219"/>
      <w:bookmarkEnd w:id="5220"/>
      <w:bookmarkEnd w:id="5221"/>
      <w:bookmarkEnd w:id="5222"/>
      <w:bookmarkEnd w:id="5223"/>
    </w:p>
    <w:p w14:paraId="46DE9048" w14:textId="77777777" w:rsidR="004B0AE5" w:rsidRPr="006D68AC" w:rsidRDefault="004B0AE5" w:rsidP="004B0AE5">
      <w:pPr>
        <w:pStyle w:val="Heading5"/>
      </w:pPr>
      <w:bookmarkStart w:id="5224" w:name="_Toc157434802"/>
      <w:bookmarkStart w:id="5225" w:name="_Toc157436517"/>
      <w:bookmarkStart w:id="5226" w:name="_Toc157440357"/>
      <w:bookmarkStart w:id="5227" w:name="_Toc160650029"/>
      <w:bookmarkStart w:id="5228" w:name="_Toc164928312"/>
      <w:bookmarkStart w:id="5229" w:name="_Toc168550173"/>
      <w:bookmarkStart w:id="5230" w:name="_Toc170118244"/>
      <w:bookmarkStart w:id="5231" w:name="_Toc209470326"/>
      <w:bookmarkStart w:id="5232" w:name="_Toc212114987"/>
      <w:bookmarkStart w:id="5233" w:name="_Toc216293587"/>
      <w:r w:rsidRPr="006D68AC">
        <w:rPr>
          <w:noProof/>
          <w:lang w:eastAsia="zh-CN"/>
        </w:rPr>
        <w:t>6.5</w:t>
      </w:r>
      <w:r w:rsidRPr="006D68AC">
        <w:t>.6.3.1</w:t>
      </w:r>
      <w:r w:rsidRPr="006D68AC">
        <w:tab/>
        <w:t>Introduction</w:t>
      </w:r>
      <w:bookmarkEnd w:id="5224"/>
      <w:bookmarkEnd w:id="5225"/>
      <w:bookmarkEnd w:id="5226"/>
      <w:bookmarkEnd w:id="5227"/>
      <w:bookmarkEnd w:id="5228"/>
      <w:bookmarkEnd w:id="5229"/>
      <w:bookmarkEnd w:id="5230"/>
      <w:bookmarkEnd w:id="5231"/>
      <w:bookmarkEnd w:id="5232"/>
      <w:bookmarkEnd w:id="5233"/>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Heading5"/>
      </w:pPr>
      <w:bookmarkStart w:id="5234" w:name="_Toc157434803"/>
      <w:bookmarkStart w:id="5235" w:name="_Toc157436518"/>
      <w:bookmarkStart w:id="5236" w:name="_Toc157440358"/>
      <w:bookmarkStart w:id="5237" w:name="_Toc160650030"/>
      <w:bookmarkStart w:id="5238" w:name="_Toc164928313"/>
      <w:bookmarkStart w:id="5239" w:name="_Toc168550174"/>
      <w:bookmarkStart w:id="5240" w:name="_Toc170118245"/>
      <w:bookmarkStart w:id="5241" w:name="_Toc209470327"/>
      <w:bookmarkStart w:id="5242" w:name="_Toc212114988"/>
      <w:bookmarkStart w:id="5243" w:name="_Toc216293588"/>
      <w:r w:rsidRPr="006D68AC">
        <w:rPr>
          <w:noProof/>
          <w:lang w:eastAsia="zh-CN"/>
        </w:rPr>
        <w:t>6.5</w:t>
      </w:r>
      <w:r w:rsidRPr="006D68AC">
        <w:t>.6.3.2</w:t>
      </w:r>
      <w:r w:rsidRPr="006D68AC">
        <w:tab/>
        <w:t>Simple data types</w:t>
      </w:r>
      <w:bookmarkEnd w:id="5234"/>
      <w:bookmarkEnd w:id="5235"/>
      <w:bookmarkEnd w:id="5236"/>
      <w:bookmarkEnd w:id="5237"/>
      <w:bookmarkEnd w:id="5238"/>
      <w:bookmarkEnd w:id="5239"/>
      <w:bookmarkEnd w:id="5240"/>
      <w:bookmarkEnd w:id="5241"/>
      <w:bookmarkEnd w:id="5242"/>
      <w:bookmarkEnd w:id="5243"/>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Heading5"/>
        <w:rPr>
          <w:lang w:val="en-US"/>
        </w:rPr>
      </w:pPr>
      <w:bookmarkStart w:id="5244" w:name="_Toc168550175"/>
      <w:bookmarkStart w:id="5245" w:name="_Toc170118246"/>
      <w:bookmarkStart w:id="5246" w:name="_Toc209470328"/>
      <w:bookmarkStart w:id="5247" w:name="_Toc212114989"/>
      <w:bookmarkStart w:id="5248" w:name="_Toc157434804"/>
      <w:bookmarkStart w:id="5249" w:name="_Toc157436519"/>
      <w:bookmarkStart w:id="5250" w:name="_Toc157440359"/>
      <w:bookmarkStart w:id="5251" w:name="_Toc160650031"/>
      <w:bookmarkStart w:id="5252" w:name="_Toc164928314"/>
      <w:bookmarkStart w:id="5253" w:name="_Toc216293589"/>
      <w:r w:rsidRPr="006D68AC">
        <w:rPr>
          <w:noProof/>
          <w:lang w:eastAsia="zh-CN"/>
        </w:rPr>
        <w:t>6.5</w:t>
      </w:r>
      <w:r w:rsidRPr="006D68AC">
        <w:t>.6.3.3</w:t>
      </w:r>
      <w:r w:rsidRPr="006D68AC">
        <w:tab/>
        <w:t>Enumeration: MnSPermission</w:t>
      </w:r>
      <w:bookmarkEnd w:id="5244"/>
      <w:bookmarkEnd w:id="5245"/>
      <w:bookmarkEnd w:id="5246"/>
      <w:bookmarkEnd w:id="5247"/>
      <w:bookmarkEnd w:id="5253"/>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Heading5"/>
        <w:rPr>
          <w:lang w:val="en-US"/>
        </w:rPr>
      </w:pPr>
      <w:bookmarkStart w:id="5254" w:name="_Toc168550176"/>
      <w:bookmarkStart w:id="5255" w:name="_Toc170118247"/>
      <w:bookmarkStart w:id="5256" w:name="_Toc209470329"/>
      <w:bookmarkStart w:id="5257" w:name="_Toc212114990"/>
      <w:bookmarkStart w:id="5258" w:name="_Toc216293590"/>
      <w:r w:rsidRPr="006D68AC">
        <w:rPr>
          <w:noProof/>
          <w:lang w:eastAsia="zh-CN"/>
        </w:rPr>
        <w:t>6.5</w:t>
      </w:r>
      <w:r w:rsidRPr="006D68AC">
        <w:t>.6.3.4</w:t>
      </w:r>
      <w:r w:rsidRPr="006D68AC">
        <w:tab/>
        <w:t>Enumeration: ExpCapType</w:t>
      </w:r>
      <w:bookmarkEnd w:id="5254"/>
      <w:bookmarkEnd w:id="5255"/>
      <w:bookmarkEnd w:id="5256"/>
      <w:bookmarkEnd w:id="5257"/>
      <w:bookmarkEnd w:id="525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Heading4"/>
        <w:rPr>
          <w:lang w:val="en-US"/>
        </w:rPr>
      </w:pPr>
      <w:bookmarkStart w:id="5259" w:name="_Toc168550177"/>
      <w:bookmarkStart w:id="5260" w:name="_Toc170118248"/>
      <w:bookmarkStart w:id="5261" w:name="_Toc209470330"/>
      <w:bookmarkStart w:id="5262" w:name="_Toc212114991"/>
      <w:bookmarkStart w:id="5263" w:name="_Toc216293591"/>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248"/>
      <w:bookmarkEnd w:id="5249"/>
      <w:bookmarkEnd w:id="5250"/>
      <w:bookmarkEnd w:id="5251"/>
      <w:bookmarkEnd w:id="5252"/>
      <w:bookmarkEnd w:id="5259"/>
      <w:bookmarkEnd w:id="5260"/>
      <w:bookmarkEnd w:id="5261"/>
      <w:bookmarkEnd w:id="5262"/>
      <w:bookmarkEnd w:id="5263"/>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Heading4"/>
      </w:pPr>
      <w:bookmarkStart w:id="5264" w:name="_Toc157434805"/>
      <w:bookmarkStart w:id="5265" w:name="_Toc157436520"/>
      <w:bookmarkStart w:id="5266" w:name="_Toc157440360"/>
      <w:bookmarkStart w:id="5267" w:name="_Toc160650032"/>
      <w:bookmarkStart w:id="5268" w:name="_Toc164928315"/>
      <w:bookmarkStart w:id="5269" w:name="_Toc168550178"/>
      <w:bookmarkStart w:id="5270" w:name="_Toc170118249"/>
      <w:bookmarkStart w:id="5271" w:name="_Toc209470331"/>
      <w:bookmarkStart w:id="5272" w:name="_Toc212114992"/>
      <w:bookmarkStart w:id="5273" w:name="_Toc216293592"/>
      <w:r w:rsidRPr="006D68AC">
        <w:rPr>
          <w:noProof/>
          <w:lang w:eastAsia="zh-CN"/>
        </w:rPr>
        <w:t>6.5</w:t>
      </w:r>
      <w:r w:rsidRPr="006D68AC">
        <w:t>.6.5</w:t>
      </w:r>
      <w:r w:rsidRPr="006D68AC">
        <w:tab/>
        <w:t>Binary data</w:t>
      </w:r>
      <w:bookmarkEnd w:id="5264"/>
      <w:bookmarkEnd w:id="5265"/>
      <w:bookmarkEnd w:id="5266"/>
      <w:bookmarkEnd w:id="5267"/>
      <w:bookmarkEnd w:id="5268"/>
      <w:bookmarkEnd w:id="5269"/>
      <w:bookmarkEnd w:id="5270"/>
      <w:bookmarkEnd w:id="5271"/>
      <w:bookmarkEnd w:id="5272"/>
      <w:bookmarkEnd w:id="5273"/>
    </w:p>
    <w:p w14:paraId="473CA67D" w14:textId="77777777" w:rsidR="004B0AE5" w:rsidRPr="006D68AC" w:rsidRDefault="004B0AE5" w:rsidP="004B0AE5">
      <w:pPr>
        <w:pStyle w:val="Heading5"/>
      </w:pPr>
      <w:bookmarkStart w:id="5274" w:name="_Toc157434806"/>
      <w:bookmarkStart w:id="5275" w:name="_Toc157436521"/>
      <w:bookmarkStart w:id="5276" w:name="_Toc157440361"/>
      <w:bookmarkStart w:id="5277" w:name="_Toc160650033"/>
      <w:bookmarkStart w:id="5278" w:name="_Toc164928316"/>
      <w:bookmarkStart w:id="5279" w:name="_Toc168550179"/>
      <w:bookmarkStart w:id="5280" w:name="_Toc170118250"/>
      <w:bookmarkStart w:id="5281" w:name="_Toc209470332"/>
      <w:bookmarkStart w:id="5282" w:name="_Toc212114993"/>
      <w:bookmarkStart w:id="5283" w:name="_Toc216293593"/>
      <w:r w:rsidRPr="006D68AC">
        <w:rPr>
          <w:noProof/>
          <w:lang w:eastAsia="zh-CN"/>
        </w:rPr>
        <w:t>6.5</w:t>
      </w:r>
      <w:r w:rsidRPr="006D68AC">
        <w:t>.6.5.1</w:t>
      </w:r>
      <w:r w:rsidRPr="006D68AC">
        <w:tab/>
        <w:t>Binary Data Types</w:t>
      </w:r>
      <w:bookmarkEnd w:id="5274"/>
      <w:bookmarkEnd w:id="5275"/>
      <w:bookmarkEnd w:id="5276"/>
      <w:bookmarkEnd w:id="5277"/>
      <w:bookmarkEnd w:id="5278"/>
      <w:bookmarkEnd w:id="5279"/>
      <w:bookmarkEnd w:id="5280"/>
      <w:bookmarkEnd w:id="5281"/>
      <w:bookmarkEnd w:id="5282"/>
      <w:bookmarkEnd w:id="5283"/>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Heading3"/>
      </w:pPr>
      <w:bookmarkStart w:id="5284" w:name="_Toc157434807"/>
      <w:bookmarkStart w:id="5285" w:name="_Toc157436522"/>
      <w:bookmarkStart w:id="5286" w:name="_Toc157440362"/>
      <w:bookmarkStart w:id="5287" w:name="_Toc160650034"/>
      <w:bookmarkStart w:id="5288" w:name="_Toc164928317"/>
      <w:bookmarkStart w:id="5289" w:name="_Toc168550180"/>
      <w:bookmarkStart w:id="5290" w:name="_Toc170118251"/>
      <w:bookmarkStart w:id="5291" w:name="_Toc209470333"/>
      <w:bookmarkStart w:id="5292" w:name="_Toc212114994"/>
      <w:bookmarkStart w:id="5293" w:name="_Toc216293594"/>
      <w:r w:rsidRPr="006D68AC">
        <w:rPr>
          <w:noProof/>
          <w:lang w:eastAsia="zh-CN"/>
        </w:rPr>
        <w:t>6.5</w:t>
      </w:r>
      <w:r w:rsidRPr="006D68AC">
        <w:t>.7</w:t>
      </w:r>
      <w:r w:rsidRPr="006D68AC">
        <w:tab/>
        <w:t>Error Handling</w:t>
      </w:r>
      <w:bookmarkEnd w:id="5284"/>
      <w:bookmarkEnd w:id="5285"/>
      <w:bookmarkEnd w:id="5286"/>
      <w:bookmarkEnd w:id="5287"/>
      <w:bookmarkEnd w:id="5288"/>
      <w:bookmarkEnd w:id="5289"/>
      <w:bookmarkEnd w:id="5290"/>
      <w:bookmarkEnd w:id="5291"/>
      <w:bookmarkEnd w:id="5292"/>
      <w:bookmarkEnd w:id="5293"/>
    </w:p>
    <w:p w14:paraId="7DFCF4A8" w14:textId="77777777" w:rsidR="004B0AE5" w:rsidRPr="006D68AC" w:rsidRDefault="004B0AE5" w:rsidP="004B0AE5">
      <w:pPr>
        <w:pStyle w:val="Heading4"/>
      </w:pPr>
      <w:bookmarkStart w:id="5294" w:name="_Toc157434808"/>
      <w:bookmarkStart w:id="5295" w:name="_Toc157436523"/>
      <w:bookmarkStart w:id="5296" w:name="_Toc157440363"/>
      <w:bookmarkStart w:id="5297" w:name="_Toc160650035"/>
      <w:bookmarkStart w:id="5298" w:name="_Toc164928318"/>
      <w:bookmarkStart w:id="5299" w:name="_Toc168550181"/>
      <w:bookmarkStart w:id="5300" w:name="_Toc170118252"/>
      <w:bookmarkStart w:id="5301" w:name="_Toc209470334"/>
      <w:bookmarkStart w:id="5302" w:name="_Toc212114995"/>
      <w:bookmarkStart w:id="5303" w:name="_Toc216293595"/>
      <w:r w:rsidRPr="006D68AC">
        <w:rPr>
          <w:noProof/>
          <w:lang w:eastAsia="zh-CN"/>
        </w:rPr>
        <w:t>6.5</w:t>
      </w:r>
      <w:r w:rsidRPr="006D68AC">
        <w:t>.7.1</w:t>
      </w:r>
      <w:r w:rsidRPr="006D68AC">
        <w:tab/>
        <w:t>General</w:t>
      </w:r>
      <w:bookmarkEnd w:id="5294"/>
      <w:bookmarkEnd w:id="5295"/>
      <w:bookmarkEnd w:id="5296"/>
      <w:bookmarkEnd w:id="5297"/>
      <w:bookmarkEnd w:id="5298"/>
      <w:bookmarkEnd w:id="5299"/>
      <w:bookmarkEnd w:id="5300"/>
      <w:bookmarkEnd w:id="5301"/>
      <w:bookmarkEnd w:id="5302"/>
      <w:bookmarkEnd w:id="5303"/>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Heading4"/>
      </w:pPr>
      <w:bookmarkStart w:id="5304" w:name="_Toc157434809"/>
      <w:bookmarkStart w:id="5305" w:name="_Toc157436524"/>
      <w:bookmarkStart w:id="5306" w:name="_Toc157440364"/>
      <w:bookmarkStart w:id="5307" w:name="_Toc160650036"/>
      <w:bookmarkStart w:id="5308" w:name="_Toc164928319"/>
      <w:bookmarkStart w:id="5309" w:name="_Toc168550182"/>
      <w:bookmarkStart w:id="5310" w:name="_Toc170118253"/>
      <w:bookmarkStart w:id="5311" w:name="_Toc209470335"/>
      <w:bookmarkStart w:id="5312" w:name="_Toc212114996"/>
      <w:bookmarkStart w:id="5313" w:name="_Toc216293596"/>
      <w:r w:rsidRPr="006D68AC">
        <w:rPr>
          <w:noProof/>
          <w:lang w:eastAsia="zh-CN"/>
        </w:rPr>
        <w:t>6.5</w:t>
      </w:r>
      <w:r w:rsidRPr="006D68AC">
        <w:t>.7.2</w:t>
      </w:r>
      <w:r w:rsidRPr="006D68AC">
        <w:tab/>
        <w:t>Protocol Errors</w:t>
      </w:r>
      <w:bookmarkEnd w:id="5304"/>
      <w:bookmarkEnd w:id="5305"/>
      <w:bookmarkEnd w:id="5306"/>
      <w:bookmarkEnd w:id="5307"/>
      <w:bookmarkEnd w:id="5308"/>
      <w:bookmarkEnd w:id="5309"/>
      <w:bookmarkEnd w:id="5310"/>
      <w:bookmarkEnd w:id="5311"/>
      <w:bookmarkEnd w:id="5312"/>
      <w:bookmarkEnd w:id="5313"/>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Heading4"/>
      </w:pPr>
      <w:bookmarkStart w:id="5314" w:name="_Toc157434810"/>
      <w:bookmarkStart w:id="5315" w:name="_Toc157436525"/>
      <w:bookmarkStart w:id="5316" w:name="_Toc157440365"/>
      <w:bookmarkStart w:id="5317" w:name="_Toc160650037"/>
      <w:bookmarkStart w:id="5318" w:name="_Toc164928320"/>
      <w:bookmarkStart w:id="5319" w:name="_Toc168550183"/>
      <w:bookmarkStart w:id="5320" w:name="_Toc170118254"/>
      <w:bookmarkStart w:id="5321" w:name="_Toc209470336"/>
      <w:bookmarkStart w:id="5322" w:name="_Toc212114997"/>
      <w:bookmarkStart w:id="5323" w:name="_Toc216293597"/>
      <w:r w:rsidRPr="006D68AC">
        <w:rPr>
          <w:noProof/>
          <w:lang w:eastAsia="zh-CN"/>
        </w:rPr>
        <w:t>6.5</w:t>
      </w:r>
      <w:r w:rsidRPr="006D68AC">
        <w:t>.7.3</w:t>
      </w:r>
      <w:r w:rsidRPr="006D68AC">
        <w:tab/>
        <w:t>Application Errors</w:t>
      </w:r>
      <w:bookmarkEnd w:id="5314"/>
      <w:bookmarkEnd w:id="5315"/>
      <w:bookmarkEnd w:id="5316"/>
      <w:bookmarkEnd w:id="5317"/>
      <w:bookmarkEnd w:id="5318"/>
      <w:bookmarkEnd w:id="5319"/>
      <w:bookmarkEnd w:id="5320"/>
      <w:bookmarkEnd w:id="5321"/>
      <w:bookmarkEnd w:id="5322"/>
      <w:bookmarkEnd w:id="5323"/>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Heading3"/>
        <w:rPr>
          <w:lang w:eastAsia="zh-CN"/>
        </w:rPr>
      </w:pPr>
      <w:bookmarkStart w:id="5324" w:name="_Toc157434811"/>
      <w:bookmarkStart w:id="5325" w:name="_Toc157436526"/>
      <w:bookmarkStart w:id="5326" w:name="_Toc157440366"/>
      <w:bookmarkStart w:id="5327" w:name="_Toc160650038"/>
      <w:bookmarkStart w:id="5328" w:name="_Toc164928321"/>
      <w:bookmarkStart w:id="5329" w:name="_Toc168550184"/>
      <w:bookmarkStart w:id="5330" w:name="_Toc170118255"/>
      <w:bookmarkStart w:id="5331" w:name="_Toc209470337"/>
      <w:bookmarkStart w:id="5332" w:name="_Toc212114998"/>
      <w:bookmarkStart w:id="5333" w:name="_Toc216293598"/>
      <w:r w:rsidRPr="006D68AC">
        <w:rPr>
          <w:noProof/>
          <w:lang w:eastAsia="zh-CN"/>
        </w:rPr>
        <w:t>6.5</w:t>
      </w:r>
      <w:r w:rsidRPr="006D68AC">
        <w:t>.8</w:t>
      </w:r>
      <w:r w:rsidRPr="006D68AC">
        <w:rPr>
          <w:lang w:eastAsia="zh-CN"/>
        </w:rPr>
        <w:tab/>
        <w:t>Feature negotiation</w:t>
      </w:r>
      <w:bookmarkEnd w:id="5324"/>
      <w:bookmarkEnd w:id="5325"/>
      <w:bookmarkEnd w:id="5326"/>
      <w:bookmarkEnd w:id="5327"/>
      <w:bookmarkEnd w:id="5328"/>
      <w:bookmarkEnd w:id="5329"/>
      <w:bookmarkEnd w:id="5330"/>
      <w:bookmarkEnd w:id="5331"/>
      <w:bookmarkEnd w:id="5332"/>
      <w:bookmarkEnd w:id="5333"/>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Heading3"/>
      </w:pPr>
      <w:bookmarkStart w:id="5334" w:name="_Toc157434812"/>
      <w:bookmarkStart w:id="5335" w:name="_Toc157436527"/>
      <w:bookmarkStart w:id="5336" w:name="_Toc157440367"/>
      <w:bookmarkStart w:id="5337" w:name="_Toc160650039"/>
      <w:bookmarkStart w:id="5338" w:name="_Toc164928322"/>
      <w:bookmarkStart w:id="5339" w:name="_Toc168550185"/>
      <w:bookmarkStart w:id="5340" w:name="_Toc170118256"/>
      <w:bookmarkStart w:id="5341" w:name="_Toc209470338"/>
      <w:bookmarkStart w:id="5342" w:name="_Toc212114999"/>
      <w:bookmarkStart w:id="5343" w:name="_Toc216293599"/>
      <w:r w:rsidRPr="006D68AC">
        <w:rPr>
          <w:noProof/>
          <w:lang w:eastAsia="zh-CN"/>
        </w:rPr>
        <w:t>6.5</w:t>
      </w:r>
      <w:r w:rsidRPr="006D68AC">
        <w:t>.9</w:t>
      </w:r>
      <w:r w:rsidRPr="006D68AC">
        <w:tab/>
        <w:t>Security</w:t>
      </w:r>
      <w:bookmarkEnd w:id="5334"/>
      <w:bookmarkEnd w:id="5335"/>
      <w:bookmarkEnd w:id="5336"/>
      <w:bookmarkEnd w:id="5337"/>
      <w:bookmarkEnd w:id="5338"/>
      <w:bookmarkEnd w:id="5339"/>
      <w:bookmarkEnd w:id="5340"/>
      <w:bookmarkEnd w:id="5341"/>
      <w:bookmarkEnd w:id="5342"/>
      <w:bookmarkEnd w:id="5343"/>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Heading2"/>
      </w:pPr>
      <w:bookmarkStart w:id="5344" w:name="_Toc157434813"/>
      <w:bookmarkStart w:id="5345" w:name="_Toc157436528"/>
      <w:bookmarkStart w:id="5346" w:name="_Toc157440368"/>
      <w:bookmarkStart w:id="5347" w:name="_Toc160650040"/>
      <w:bookmarkStart w:id="5348" w:name="_Toc164928323"/>
      <w:bookmarkStart w:id="5349" w:name="_Toc168550186"/>
      <w:bookmarkStart w:id="5350" w:name="_Toc170118257"/>
      <w:bookmarkStart w:id="5351" w:name="_Toc209470339"/>
      <w:bookmarkStart w:id="5352" w:name="_Toc212115000"/>
      <w:bookmarkStart w:id="5353" w:name="_Toc216293600"/>
      <w:r w:rsidRPr="006D68AC">
        <w:rPr>
          <w:noProof/>
          <w:lang w:eastAsia="zh-CN"/>
        </w:rPr>
        <w:t>6.6</w:t>
      </w:r>
      <w:r w:rsidRPr="006D68AC">
        <w:tab/>
      </w:r>
      <w:r w:rsidRPr="006D68AC">
        <w:rPr>
          <w:lang w:val="en-US"/>
        </w:rPr>
        <w:t>NSCE_PerfMonitoring</w:t>
      </w:r>
      <w:r w:rsidRPr="006D68AC">
        <w:t xml:space="preserve"> API</w:t>
      </w:r>
      <w:bookmarkEnd w:id="5344"/>
      <w:bookmarkEnd w:id="5345"/>
      <w:bookmarkEnd w:id="5346"/>
      <w:bookmarkEnd w:id="5347"/>
      <w:bookmarkEnd w:id="5348"/>
      <w:bookmarkEnd w:id="5349"/>
      <w:bookmarkEnd w:id="5350"/>
      <w:bookmarkEnd w:id="5351"/>
      <w:bookmarkEnd w:id="5352"/>
      <w:bookmarkEnd w:id="5353"/>
    </w:p>
    <w:p w14:paraId="62766271" w14:textId="77777777" w:rsidR="009A4BE1" w:rsidRPr="006D68AC" w:rsidRDefault="009A4BE1" w:rsidP="009A4BE1">
      <w:pPr>
        <w:pStyle w:val="Heading3"/>
      </w:pPr>
      <w:bookmarkStart w:id="5354" w:name="_Toc157434814"/>
      <w:bookmarkStart w:id="5355" w:name="_Toc157436529"/>
      <w:bookmarkStart w:id="5356" w:name="_Toc157440369"/>
      <w:bookmarkStart w:id="5357" w:name="_Toc160650041"/>
      <w:bookmarkStart w:id="5358" w:name="_Toc164928324"/>
      <w:bookmarkStart w:id="5359" w:name="_Toc168550187"/>
      <w:bookmarkStart w:id="5360" w:name="_Toc170118258"/>
      <w:bookmarkStart w:id="5361" w:name="_Toc209470340"/>
      <w:bookmarkStart w:id="5362" w:name="_Toc212115001"/>
      <w:bookmarkStart w:id="5363" w:name="_Toc216293601"/>
      <w:r w:rsidRPr="006D68AC">
        <w:rPr>
          <w:noProof/>
          <w:lang w:eastAsia="zh-CN"/>
        </w:rPr>
        <w:t>6.6</w:t>
      </w:r>
      <w:r w:rsidRPr="006D68AC">
        <w:t>.1</w:t>
      </w:r>
      <w:r w:rsidRPr="006D68AC">
        <w:tab/>
        <w:t>Introduction</w:t>
      </w:r>
      <w:bookmarkEnd w:id="5354"/>
      <w:bookmarkEnd w:id="5355"/>
      <w:bookmarkEnd w:id="5356"/>
      <w:bookmarkEnd w:id="5357"/>
      <w:bookmarkEnd w:id="5358"/>
      <w:bookmarkEnd w:id="5359"/>
      <w:bookmarkEnd w:id="5360"/>
      <w:bookmarkEnd w:id="5361"/>
      <w:bookmarkEnd w:id="5362"/>
      <w:bookmarkEnd w:id="5363"/>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Heading3"/>
      </w:pPr>
      <w:bookmarkStart w:id="5364" w:name="_Toc157434815"/>
      <w:bookmarkStart w:id="5365" w:name="_Toc157436530"/>
      <w:bookmarkStart w:id="5366" w:name="_Toc157440370"/>
      <w:bookmarkStart w:id="5367" w:name="_Toc160650042"/>
      <w:bookmarkStart w:id="5368" w:name="_Toc164928325"/>
      <w:bookmarkStart w:id="5369" w:name="_Toc168550188"/>
      <w:bookmarkStart w:id="5370" w:name="_Toc170118259"/>
      <w:bookmarkStart w:id="5371" w:name="_Toc209470341"/>
      <w:bookmarkStart w:id="5372" w:name="_Toc212115002"/>
      <w:bookmarkStart w:id="5373" w:name="_Toc216293602"/>
      <w:r w:rsidRPr="006D68AC">
        <w:rPr>
          <w:noProof/>
          <w:lang w:eastAsia="zh-CN"/>
        </w:rPr>
        <w:t>6.6</w:t>
      </w:r>
      <w:r w:rsidRPr="006D68AC">
        <w:t>.2</w:t>
      </w:r>
      <w:r w:rsidRPr="006D68AC">
        <w:tab/>
        <w:t>Usage of HTTP</w:t>
      </w:r>
      <w:bookmarkEnd w:id="5364"/>
      <w:bookmarkEnd w:id="5365"/>
      <w:bookmarkEnd w:id="5366"/>
      <w:bookmarkEnd w:id="5367"/>
      <w:bookmarkEnd w:id="5368"/>
      <w:bookmarkEnd w:id="5369"/>
      <w:bookmarkEnd w:id="5370"/>
      <w:bookmarkEnd w:id="5371"/>
      <w:bookmarkEnd w:id="5372"/>
      <w:bookmarkEnd w:id="5373"/>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Heading3"/>
      </w:pPr>
      <w:bookmarkStart w:id="5374" w:name="_Toc157434816"/>
      <w:bookmarkStart w:id="5375" w:name="_Toc157436531"/>
      <w:bookmarkStart w:id="5376" w:name="_Toc157440371"/>
      <w:bookmarkStart w:id="5377" w:name="_Toc160650043"/>
      <w:bookmarkStart w:id="5378" w:name="_Toc164928326"/>
      <w:bookmarkStart w:id="5379" w:name="_Toc168550189"/>
      <w:bookmarkStart w:id="5380" w:name="_Toc170118260"/>
      <w:bookmarkStart w:id="5381" w:name="_Toc209470342"/>
      <w:bookmarkStart w:id="5382" w:name="_Toc212115003"/>
      <w:bookmarkStart w:id="5383" w:name="_Toc216293603"/>
      <w:r w:rsidRPr="006D68AC">
        <w:rPr>
          <w:noProof/>
          <w:lang w:eastAsia="zh-CN"/>
        </w:rPr>
        <w:t>6.6</w:t>
      </w:r>
      <w:r w:rsidRPr="006D68AC">
        <w:t>.3</w:t>
      </w:r>
      <w:r w:rsidRPr="006D68AC">
        <w:tab/>
        <w:t>Resources</w:t>
      </w:r>
      <w:bookmarkEnd w:id="5374"/>
      <w:bookmarkEnd w:id="5375"/>
      <w:bookmarkEnd w:id="5376"/>
      <w:bookmarkEnd w:id="5377"/>
      <w:bookmarkEnd w:id="5378"/>
      <w:bookmarkEnd w:id="5379"/>
      <w:bookmarkEnd w:id="5380"/>
      <w:bookmarkEnd w:id="5381"/>
      <w:bookmarkEnd w:id="5382"/>
      <w:bookmarkEnd w:id="5383"/>
    </w:p>
    <w:p w14:paraId="2A4E9F9F" w14:textId="77777777" w:rsidR="009A4BE1" w:rsidRPr="006D68AC" w:rsidRDefault="009A4BE1" w:rsidP="009A4BE1">
      <w:pPr>
        <w:pStyle w:val="Heading4"/>
      </w:pPr>
      <w:bookmarkStart w:id="5384" w:name="_Toc157434817"/>
      <w:bookmarkStart w:id="5385" w:name="_Toc157436532"/>
      <w:bookmarkStart w:id="5386" w:name="_Toc157440372"/>
      <w:bookmarkStart w:id="5387" w:name="_Toc160650044"/>
      <w:bookmarkStart w:id="5388" w:name="_Toc164928327"/>
      <w:bookmarkStart w:id="5389" w:name="_Toc168550190"/>
      <w:bookmarkStart w:id="5390" w:name="_Toc170118261"/>
      <w:bookmarkStart w:id="5391" w:name="_Toc209470343"/>
      <w:bookmarkStart w:id="5392" w:name="_Toc212115004"/>
      <w:bookmarkStart w:id="5393" w:name="_Toc216293604"/>
      <w:r w:rsidRPr="006D68AC">
        <w:rPr>
          <w:noProof/>
          <w:lang w:eastAsia="zh-CN"/>
        </w:rPr>
        <w:t>6.6</w:t>
      </w:r>
      <w:r w:rsidRPr="006D68AC">
        <w:t>.3.1</w:t>
      </w:r>
      <w:r w:rsidRPr="006D68AC">
        <w:tab/>
        <w:t>Overview</w:t>
      </w:r>
      <w:bookmarkEnd w:id="5384"/>
      <w:bookmarkEnd w:id="5385"/>
      <w:bookmarkEnd w:id="5386"/>
      <w:bookmarkEnd w:id="5387"/>
      <w:bookmarkEnd w:id="5388"/>
      <w:bookmarkEnd w:id="5389"/>
      <w:bookmarkEnd w:id="5390"/>
      <w:bookmarkEnd w:id="5391"/>
      <w:bookmarkEnd w:id="5392"/>
      <w:bookmarkEnd w:id="5393"/>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5394" w:name="_MON_1766230396"/>
    <w:bookmarkEnd w:id="5394"/>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8pt;height:296.75pt;mso-width-percent:0;mso-height-percent:0;mso-width-percent:0;mso-height-percent:0" o:ole="">
            <v:imagedata r:id="rId145" o:title=""/>
          </v:shape>
          <o:OLEObject Type="Embed" ProgID="Word.Document.8" ShapeID="_x0000_i1095" DrawAspect="Content" ObjectID="_1826906808"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DengXian"/>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DengXian"/>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DengXian"/>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DengXian"/>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DengXian"/>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DengXian"/>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DengXian"/>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Heading4"/>
      </w:pPr>
      <w:bookmarkStart w:id="5395" w:name="_Toc157434818"/>
      <w:bookmarkStart w:id="5396" w:name="_Toc157436533"/>
      <w:bookmarkStart w:id="5397" w:name="_Toc157440373"/>
      <w:bookmarkStart w:id="5398" w:name="_Toc160650045"/>
      <w:bookmarkStart w:id="5399" w:name="_Toc164928328"/>
      <w:bookmarkStart w:id="5400" w:name="_Toc168550191"/>
      <w:bookmarkStart w:id="5401" w:name="_Toc170118262"/>
      <w:bookmarkStart w:id="5402" w:name="_Toc209470344"/>
      <w:bookmarkStart w:id="5403" w:name="_Toc212115005"/>
      <w:bookmarkStart w:id="5404" w:name="_Toc216293605"/>
      <w:r w:rsidRPr="006D68AC">
        <w:rPr>
          <w:noProof/>
          <w:lang w:eastAsia="zh-CN"/>
        </w:rPr>
        <w:t>6.6</w:t>
      </w:r>
      <w:r w:rsidRPr="006D68AC">
        <w:t>.3.2</w:t>
      </w:r>
      <w:r w:rsidRPr="006D68AC">
        <w:tab/>
        <w:t>Resource: Monitoring Jobs</w:t>
      </w:r>
      <w:bookmarkEnd w:id="5395"/>
      <w:bookmarkEnd w:id="5396"/>
      <w:bookmarkEnd w:id="5397"/>
      <w:bookmarkEnd w:id="5398"/>
      <w:bookmarkEnd w:id="5399"/>
      <w:bookmarkEnd w:id="5400"/>
      <w:bookmarkEnd w:id="5401"/>
      <w:bookmarkEnd w:id="5402"/>
      <w:bookmarkEnd w:id="5403"/>
      <w:bookmarkEnd w:id="5404"/>
    </w:p>
    <w:p w14:paraId="6CF9A468" w14:textId="77777777" w:rsidR="009A4BE1" w:rsidRPr="006D68AC" w:rsidRDefault="009A4BE1" w:rsidP="009A4BE1">
      <w:pPr>
        <w:pStyle w:val="Heading5"/>
      </w:pPr>
      <w:bookmarkStart w:id="5405" w:name="_Toc157434819"/>
      <w:bookmarkStart w:id="5406" w:name="_Toc157436534"/>
      <w:bookmarkStart w:id="5407" w:name="_Toc157440374"/>
      <w:bookmarkStart w:id="5408" w:name="_Toc160650046"/>
      <w:bookmarkStart w:id="5409" w:name="_Toc164928329"/>
      <w:bookmarkStart w:id="5410" w:name="_Toc168550192"/>
      <w:bookmarkStart w:id="5411" w:name="_Toc170118263"/>
      <w:bookmarkStart w:id="5412" w:name="_Toc209470345"/>
      <w:bookmarkStart w:id="5413" w:name="_Toc212115006"/>
      <w:bookmarkStart w:id="5414" w:name="_Toc216293606"/>
      <w:r w:rsidRPr="006D68AC">
        <w:rPr>
          <w:noProof/>
          <w:lang w:eastAsia="zh-CN"/>
        </w:rPr>
        <w:t>6.6</w:t>
      </w:r>
      <w:r w:rsidRPr="006D68AC">
        <w:t>.3.2.1</w:t>
      </w:r>
      <w:r w:rsidRPr="006D68AC">
        <w:tab/>
        <w:t>Description</w:t>
      </w:r>
      <w:bookmarkEnd w:id="5405"/>
      <w:bookmarkEnd w:id="5406"/>
      <w:bookmarkEnd w:id="5407"/>
      <w:bookmarkEnd w:id="5408"/>
      <w:bookmarkEnd w:id="5409"/>
      <w:bookmarkEnd w:id="5410"/>
      <w:bookmarkEnd w:id="5411"/>
      <w:bookmarkEnd w:id="5412"/>
      <w:bookmarkEnd w:id="5413"/>
      <w:bookmarkEnd w:id="5414"/>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Heading5"/>
      </w:pPr>
      <w:bookmarkStart w:id="5415" w:name="_Toc157434820"/>
      <w:bookmarkStart w:id="5416" w:name="_Toc157436535"/>
      <w:bookmarkStart w:id="5417" w:name="_Toc157440375"/>
      <w:bookmarkStart w:id="5418" w:name="_Toc160650047"/>
      <w:bookmarkStart w:id="5419" w:name="_Toc164928330"/>
      <w:bookmarkStart w:id="5420" w:name="_Toc168550193"/>
      <w:bookmarkStart w:id="5421" w:name="_Toc170118264"/>
      <w:bookmarkStart w:id="5422" w:name="_Toc209470346"/>
      <w:bookmarkStart w:id="5423" w:name="_Toc212115007"/>
      <w:bookmarkStart w:id="5424" w:name="_Toc216293607"/>
      <w:r w:rsidRPr="006D68AC">
        <w:rPr>
          <w:noProof/>
          <w:lang w:eastAsia="zh-CN"/>
        </w:rPr>
        <w:t>6.6</w:t>
      </w:r>
      <w:r w:rsidRPr="006D68AC">
        <w:t>.3.2.2</w:t>
      </w:r>
      <w:r w:rsidRPr="006D68AC">
        <w:tab/>
        <w:t>Resource Definition</w:t>
      </w:r>
      <w:bookmarkEnd w:id="5415"/>
      <w:bookmarkEnd w:id="5416"/>
      <w:bookmarkEnd w:id="5417"/>
      <w:bookmarkEnd w:id="5418"/>
      <w:bookmarkEnd w:id="5419"/>
      <w:bookmarkEnd w:id="5420"/>
      <w:bookmarkEnd w:id="5421"/>
      <w:bookmarkEnd w:id="5422"/>
      <w:bookmarkEnd w:id="5423"/>
      <w:bookmarkEnd w:id="5424"/>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Heading5"/>
      </w:pPr>
      <w:bookmarkStart w:id="5425" w:name="_Toc157434821"/>
      <w:bookmarkStart w:id="5426" w:name="_Toc157436536"/>
      <w:bookmarkStart w:id="5427" w:name="_Toc157440376"/>
      <w:bookmarkStart w:id="5428" w:name="_Toc160650048"/>
      <w:bookmarkStart w:id="5429" w:name="_Toc164928331"/>
      <w:bookmarkStart w:id="5430" w:name="_Toc168550194"/>
      <w:bookmarkStart w:id="5431" w:name="_Toc170118265"/>
      <w:bookmarkStart w:id="5432" w:name="_Toc209470347"/>
      <w:bookmarkStart w:id="5433" w:name="_Toc212115008"/>
      <w:bookmarkStart w:id="5434" w:name="_Toc216293608"/>
      <w:r w:rsidRPr="006D68AC">
        <w:rPr>
          <w:noProof/>
          <w:lang w:eastAsia="zh-CN"/>
        </w:rPr>
        <w:t>6.6</w:t>
      </w:r>
      <w:r w:rsidRPr="006D68AC">
        <w:t>.3.2.3</w:t>
      </w:r>
      <w:r w:rsidRPr="006D68AC">
        <w:tab/>
        <w:t>Resource Standard Methods</w:t>
      </w:r>
      <w:bookmarkEnd w:id="5425"/>
      <w:bookmarkEnd w:id="5426"/>
      <w:bookmarkEnd w:id="5427"/>
      <w:bookmarkEnd w:id="5428"/>
      <w:bookmarkEnd w:id="5429"/>
      <w:bookmarkEnd w:id="5430"/>
      <w:bookmarkEnd w:id="5431"/>
      <w:bookmarkEnd w:id="5432"/>
      <w:bookmarkEnd w:id="5433"/>
      <w:bookmarkEnd w:id="5434"/>
    </w:p>
    <w:p w14:paraId="28594B60" w14:textId="77777777" w:rsidR="009A4BE1" w:rsidRPr="006D68AC" w:rsidRDefault="009A4BE1" w:rsidP="007E7218">
      <w:pPr>
        <w:pStyle w:val="H6"/>
      </w:pPr>
      <w:bookmarkStart w:id="5435" w:name="_Toc157434822"/>
      <w:bookmarkStart w:id="5436" w:name="_Toc157436537"/>
      <w:bookmarkStart w:id="5437" w:name="_Toc157440377"/>
      <w:bookmarkStart w:id="5438" w:name="_Toc160650049"/>
      <w:bookmarkStart w:id="5439" w:name="_Toc164928332"/>
      <w:bookmarkStart w:id="5440" w:name="_Toc168550195"/>
      <w:bookmarkStart w:id="5441" w:name="_Toc170118266"/>
      <w:bookmarkStart w:id="5442" w:name="_Toc209470348"/>
      <w:bookmarkStart w:id="5443" w:name="_Toc212115009"/>
      <w:r w:rsidRPr="006D68AC">
        <w:t>6.6.3.2.3.1</w:t>
      </w:r>
      <w:r w:rsidRPr="006D68AC">
        <w:tab/>
        <w:t>POST</w:t>
      </w:r>
      <w:bookmarkEnd w:id="5435"/>
      <w:bookmarkEnd w:id="5436"/>
      <w:bookmarkEnd w:id="5437"/>
      <w:bookmarkEnd w:id="5438"/>
      <w:bookmarkEnd w:id="5439"/>
      <w:bookmarkEnd w:id="5440"/>
      <w:bookmarkEnd w:id="5441"/>
      <w:bookmarkEnd w:id="5442"/>
      <w:bookmarkEnd w:id="5443"/>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SimSun"/>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SimSun"/>
        </w:rPr>
        <w:t>.3.2.3.1</w:t>
      </w:r>
      <w:r w:rsidRPr="006D68AC">
        <w:t>-2 and the response data structures and response codes specified in table </w:t>
      </w:r>
      <w:r w:rsidRPr="006D68AC">
        <w:rPr>
          <w:noProof/>
          <w:lang w:eastAsia="zh-CN"/>
        </w:rPr>
        <w:t>6.6</w:t>
      </w:r>
      <w:r w:rsidRPr="006D68AC">
        <w:rPr>
          <w:rFonts w:eastAsia="SimSun"/>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Heading5"/>
      </w:pPr>
      <w:bookmarkStart w:id="5444" w:name="_Toc157434823"/>
      <w:bookmarkStart w:id="5445" w:name="_Toc157436538"/>
      <w:bookmarkStart w:id="5446" w:name="_Toc157440378"/>
      <w:bookmarkStart w:id="5447" w:name="_Toc160650050"/>
      <w:bookmarkStart w:id="5448" w:name="_Toc164928333"/>
      <w:bookmarkStart w:id="5449" w:name="_Toc168550196"/>
      <w:bookmarkStart w:id="5450" w:name="_Toc170118267"/>
      <w:bookmarkStart w:id="5451" w:name="_Toc209470349"/>
      <w:bookmarkStart w:id="5452" w:name="_Toc212115010"/>
      <w:bookmarkStart w:id="5453" w:name="_Toc216293609"/>
      <w:r w:rsidRPr="006D68AC">
        <w:rPr>
          <w:noProof/>
          <w:lang w:eastAsia="zh-CN"/>
        </w:rPr>
        <w:t>6.6</w:t>
      </w:r>
      <w:r w:rsidRPr="006D68AC">
        <w:t>.3.2.4</w:t>
      </w:r>
      <w:r w:rsidRPr="006D68AC">
        <w:tab/>
        <w:t>Resource Custom Operations</w:t>
      </w:r>
      <w:bookmarkEnd w:id="5444"/>
      <w:bookmarkEnd w:id="5445"/>
      <w:bookmarkEnd w:id="5446"/>
      <w:bookmarkEnd w:id="5447"/>
      <w:bookmarkEnd w:id="5448"/>
      <w:bookmarkEnd w:id="5449"/>
      <w:bookmarkEnd w:id="5450"/>
      <w:bookmarkEnd w:id="5451"/>
      <w:bookmarkEnd w:id="5452"/>
      <w:bookmarkEnd w:id="5453"/>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Heading4"/>
      </w:pPr>
      <w:bookmarkStart w:id="5454" w:name="_Toc157434824"/>
      <w:bookmarkStart w:id="5455" w:name="_Toc157436539"/>
      <w:bookmarkStart w:id="5456" w:name="_Toc157440379"/>
      <w:bookmarkStart w:id="5457" w:name="_Toc160650051"/>
      <w:bookmarkStart w:id="5458" w:name="_Toc164928334"/>
      <w:bookmarkStart w:id="5459" w:name="_Toc168550197"/>
      <w:bookmarkStart w:id="5460" w:name="_Toc170118268"/>
      <w:bookmarkStart w:id="5461" w:name="_Toc209470350"/>
      <w:bookmarkStart w:id="5462" w:name="_Toc212115011"/>
      <w:bookmarkStart w:id="5463" w:name="_Toc216293610"/>
      <w:r w:rsidRPr="006D68AC">
        <w:rPr>
          <w:noProof/>
          <w:lang w:eastAsia="zh-CN"/>
        </w:rPr>
        <w:t>6.6</w:t>
      </w:r>
      <w:r w:rsidRPr="006D68AC">
        <w:t>.3.3</w:t>
      </w:r>
      <w:r w:rsidRPr="006D68AC">
        <w:tab/>
        <w:t>Resource: Individual Monitoring Job</w:t>
      </w:r>
      <w:bookmarkEnd w:id="5454"/>
      <w:bookmarkEnd w:id="5455"/>
      <w:bookmarkEnd w:id="5456"/>
      <w:bookmarkEnd w:id="5457"/>
      <w:bookmarkEnd w:id="5458"/>
      <w:bookmarkEnd w:id="5459"/>
      <w:bookmarkEnd w:id="5460"/>
      <w:bookmarkEnd w:id="5461"/>
      <w:bookmarkEnd w:id="5462"/>
      <w:bookmarkEnd w:id="5463"/>
    </w:p>
    <w:p w14:paraId="452C83F1" w14:textId="77777777" w:rsidR="009A4BE1" w:rsidRPr="006D68AC" w:rsidRDefault="009A4BE1" w:rsidP="009A4BE1">
      <w:pPr>
        <w:pStyle w:val="Heading5"/>
      </w:pPr>
      <w:bookmarkStart w:id="5464" w:name="_Toc157434825"/>
      <w:bookmarkStart w:id="5465" w:name="_Toc157436540"/>
      <w:bookmarkStart w:id="5466" w:name="_Toc157440380"/>
      <w:bookmarkStart w:id="5467" w:name="_Toc160650052"/>
      <w:bookmarkStart w:id="5468" w:name="_Toc164928335"/>
      <w:bookmarkStart w:id="5469" w:name="_Toc168550198"/>
      <w:bookmarkStart w:id="5470" w:name="_Toc170118269"/>
      <w:bookmarkStart w:id="5471" w:name="_Toc209470351"/>
      <w:bookmarkStart w:id="5472" w:name="_Toc212115012"/>
      <w:bookmarkStart w:id="5473" w:name="_Toc216293611"/>
      <w:r w:rsidRPr="006D68AC">
        <w:rPr>
          <w:noProof/>
          <w:lang w:eastAsia="zh-CN"/>
        </w:rPr>
        <w:t>6.6</w:t>
      </w:r>
      <w:r w:rsidRPr="006D68AC">
        <w:t>.3.3.1</w:t>
      </w:r>
      <w:r w:rsidRPr="006D68AC">
        <w:tab/>
        <w:t>Description</w:t>
      </w:r>
      <w:bookmarkEnd w:id="5464"/>
      <w:bookmarkEnd w:id="5465"/>
      <w:bookmarkEnd w:id="5466"/>
      <w:bookmarkEnd w:id="5467"/>
      <w:bookmarkEnd w:id="5468"/>
      <w:bookmarkEnd w:id="5469"/>
      <w:bookmarkEnd w:id="5470"/>
      <w:bookmarkEnd w:id="5471"/>
      <w:bookmarkEnd w:id="5472"/>
      <w:bookmarkEnd w:id="5473"/>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Heading5"/>
      </w:pPr>
      <w:bookmarkStart w:id="5474" w:name="_Toc157434826"/>
      <w:bookmarkStart w:id="5475" w:name="_Toc157436541"/>
      <w:bookmarkStart w:id="5476" w:name="_Toc157440381"/>
      <w:bookmarkStart w:id="5477" w:name="_Toc160650053"/>
      <w:bookmarkStart w:id="5478" w:name="_Toc164928336"/>
      <w:bookmarkStart w:id="5479" w:name="_Toc168550199"/>
      <w:bookmarkStart w:id="5480" w:name="_Toc170118270"/>
      <w:bookmarkStart w:id="5481" w:name="_Toc209470352"/>
      <w:bookmarkStart w:id="5482" w:name="_Toc212115013"/>
      <w:bookmarkStart w:id="5483" w:name="_Toc216293612"/>
      <w:r w:rsidRPr="006D68AC">
        <w:rPr>
          <w:noProof/>
          <w:lang w:eastAsia="zh-CN"/>
        </w:rPr>
        <w:t>6.6</w:t>
      </w:r>
      <w:r w:rsidRPr="006D68AC">
        <w:t>.3.3.2</w:t>
      </w:r>
      <w:r w:rsidRPr="006D68AC">
        <w:tab/>
        <w:t>Resource Definition</w:t>
      </w:r>
      <w:bookmarkEnd w:id="5474"/>
      <w:bookmarkEnd w:id="5475"/>
      <w:bookmarkEnd w:id="5476"/>
      <w:bookmarkEnd w:id="5477"/>
      <w:bookmarkEnd w:id="5478"/>
      <w:bookmarkEnd w:id="5479"/>
      <w:bookmarkEnd w:id="5480"/>
      <w:bookmarkEnd w:id="5481"/>
      <w:bookmarkEnd w:id="5482"/>
      <w:bookmarkEnd w:id="5483"/>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Heading5"/>
      </w:pPr>
      <w:bookmarkStart w:id="5484" w:name="_Toc157434827"/>
      <w:bookmarkStart w:id="5485" w:name="_Toc157436542"/>
      <w:bookmarkStart w:id="5486" w:name="_Toc157440382"/>
      <w:bookmarkStart w:id="5487" w:name="_Toc160650054"/>
      <w:bookmarkStart w:id="5488" w:name="_Toc164928337"/>
      <w:bookmarkStart w:id="5489" w:name="_Toc168550200"/>
      <w:bookmarkStart w:id="5490" w:name="_Toc170118271"/>
      <w:bookmarkStart w:id="5491" w:name="_Toc209470353"/>
      <w:bookmarkStart w:id="5492" w:name="_Toc212115014"/>
      <w:bookmarkStart w:id="5493" w:name="_Toc216293613"/>
      <w:r w:rsidRPr="006D68AC">
        <w:rPr>
          <w:noProof/>
          <w:lang w:eastAsia="zh-CN"/>
        </w:rPr>
        <w:t>6.6</w:t>
      </w:r>
      <w:r w:rsidRPr="006D68AC">
        <w:t>.3.3.3</w:t>
      </w:r>
      <w:r w:rsidRPr="006D68AC">
        <w:tab/>
        <w:t>Resource Standard Methods</w:t>
      </w:r>
      <w:bookmarkEnd w:id="5484"/>
      <w:bookmarkEnd w:id="5485"/>
      <w:bookmarkEnd w:id="5486"/>
      <w:bookmarkEnd w:id="5487"/>
      <w:bookmarkEnd w:id="5488"/>
      <w:bookmarkEnd w:id="5489"/>
      <w:bookmarkEnd w:id="5490"/>
      <w:bookmarkEnd w:id="5491"/>
      <w:bookmarkEnd w:id="5492"/>
      <w:bookmarkEnd w:id="5493"/>
    </w:p>
    <w:p w14:paraId="467178AA" w14:textId="77777777" w:rsidR="009A4BE1" w:rsidRPr="006D68AC" w:rsidRDefault="009A4BE1" w:rsidP="007E7218">
      <w:pPr>
        <w:pStyle w:val="H6"/>
      </w:pPr>
      <w:bookmarkStart w:id="5494" w:name="_Toc157434828"/>
      <w:bookmarkStart w:id="5495" w:name="_Toc157436543"/>
      <w:bookmarkStart w:id="5496" w:name="_Toc157440383"/>
      <w:bookmarkStart w:id="5497" w:name="_Toc160650055"/>
      <w:bookmarkStart w:id="5498" w:name="_Toc164928338"/>
      <w:bookmarkStart w:id="5499" w:name="_Toc168550201"/>
      <w:bookmarkStart w:id="5500" w:name="_Toc170118272"/>
      <w:bookmarkStart w:id="5501" w:name="_Toc209470354"/>
      <w:bookmarkStart w:id="5502" w:name="_Toc212115015"/>
      <w:r w:rsidRPr="006D68AC">
        <w:t>6.6.3.3.3.1</w:t>
      </w:r>
      <w:r w:rsidRPr="006D68AC">
        <w:tab/>
        <w:t>GET</w:t>
      </w:r>
      <w:bookmarkEnd w:id="5494"/>
      <w:bookmarkEnd w:id="5495"/>
      <w:bookmarkEnd w:id="5496"/>
      <w:bookmarkEnd w:id="5497"/>
      <w:bookmarkEnd w:id="5498"/>
      <w:bookmarkEnd w:id="5499"/>
      <w:bookmarkEnd w:id="5500"/>
      <w:bookmarkEnd w:id="5501"/>
      <w:bookmarkEnd w:id="5502"/>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5503" w:name="_Toc157434829"/>
      <w:bookmarkStart w:id="5504" w:name="_Toc157436544"/>
      <w:bookmarkStart w:id="5505" w:name="_Toc157440384"/>
      <w:bookmarkStart w:id="5506" w:name="_Toc160650056"/>
      <w:bookmarkStart w:id="5507" w:name="_Toc164928339"/>
      <w:bookmarkStart w:id="5508" w:name="_Toc168550202"/>
      <w:bookmarkStart w:id="5509" w:name="_Toc170118273"/>
      <w:bookmarkStart w:id="5510" w:name="_Toc209470355"/>
      <w:bookmarkStart w:id="5511" w:name="_Toc212115016"/>
      <w:r w:rsidRPr="006D68AC">
        <w:t>6.6.3.3.3.2</w:t>
      </w:r>
      <w:r w:rsidRPr="006D68AC">
        <w:tab/>
        <w:t>PUT</w:t>
      </w:r>
      <w:bookmarkEnd w:id="5503"/>
      <w:bookmarkEnd w:id="5504"/>
      <w:bookmarkEnd w:id="5505"/>
      <w:bookmarkEnd w:id="5506"/>
      <w:bookmarkEnd w:id="5507"/>
      <w:bookmarkEnd w:id="5508"/>
      <w:bookmarkEnd w:id="5509"/>
      <w:bookmarkEnd w:id="5510"/>
      <w:bookmarkEnd w:id="5511"/>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5512" w:name="_Toc157434830"/>
      <w:bookmarkStart w:id="5513" w:name="_Toc157436545"/>
      <w:bookmarkStart w:id="5514" w:name="_Toc157440385"/>
      <w:bookmarkStart w:id="5515" w:name="_Toc160650057"/>
      <w:bookmarkStart w:id="5516" w:name="_Toc164928340"/>
      <w:bookmarkStart w:id="5517" w:name="_Toc168550203"/>
      <w:bookmarkStart w:id="5518" w:name="_Toc170118274"/>
      <w:bookmarkStart w:id="5519" w:name="_Toc209470356"/>
      <w:bookmarkStart w:id="5520" w:name="_Toc212115017"/>
      <w:bookmarkStart w:id="5521" w:name="_Toc157434831"/>
      <w:bookmarkStart w:id="5522" w:name="_Toc157436546"/>
      <w:bookmarkStart w:id="5523" w:name="_Toc157440386"/>
      <w:r w:rsidRPr="006D68AC">
        <w:t>6.6.3.3.3.3</w:t>
      </w:r>
      <w:r w:rsidRPr="006D68AC">
        <w:tab/>
        <w:t>PATCH</w:t>
      </w:r>
      <w:bookmarkEnd w:id="5512"/>
      <w:bookmarkEnd w:id="5513"/>
      <w:bookmarkEnd w:id="5514"/>
      <w:bookmarkEnd w:id="5515"/>
      <w:bookmarkEnd w:id="5516"/>
      <w:bookmarkEnd w:id="5517"/>
      <w:bookmarkEnd w:id="5518"/>
      <w:bookmarkEnd w:id="5519"/>
      <w:bookmarkEnd w:id="5520"/>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5524" w:name="_Toc160650058"/>
      <w:bookmarkStart w:id="5525" w:name="_Toc164928341"/>
      <w:bookmarkStart w:id="5526" w:name="_Toc168550204"/>
      <w:bookmarkStart w:id="5527" w:name="_Toc170118275"/>
      <w:bookmarkStart w:id="5528" w:name="_Toc209470357"/>
      <w:bookmarkStart w:id="5529" w:name="_Toc212115018"/>
      <w:r w:rsidRPr="006D68AC">
        <w:t>6.6.3.3.3.4</w:t>
      </w:r>
      <w:r w:rsidRPr="006D68AC">
        <w:tab/>
        <w:t>DELETE</w:t>
      </w:r>
      <w:bookmarkEnd w:id="5521"/>
      <w:bookmarkEnd w:id="5522"/>
      <w:bookmarkEnd w:id="5523"/>
      <w:bookmarkEnd w:id="5524"/>
      <w:bookmarkEnd w:id="5525"/>
      <w:bookmarkEnd w:id="5526"/>
      <w:bookmarkEnd w:id="5527"/>
      <w:bookmarkEnd w:id="5528"/>
      <w:bookmarkEnd w:id="5529"/>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Heading5"/>
      </w:pPr>
      <w:bookmarkStart w:id="5530" w:name="_Toc157434832"/>
      <w:bookmarkStart w:id="5531" w:name="_Toc157436547"/>
      <w:bookmarkStart w:id="5532" w:name="_Toc157440387"/>
      <w:bookmarkStart w:id="5533" w:name="_Toc160650059"/>
      <w:bookmarkStart w:id="5534" w:name="_Toc164928342"/>
      <w:bookmarkStart w:id="5535" w:name="_Toc168550205"/>
      <w:bookmarkStart w:id="5536" w:name="_Toc170118276"/>
      <w:bookmarkStart w:id="5537" w:name="_Toc209470358"/>
      <w:bookmarkStart w:id="5538" w:name="_Toc212115019"/>
      <w:bookmarkStart w:id="5539" w:name="_Toc216293614"/>
      <w:r w:rsidRPr="006D68AC">
        <w:rPr>
          <w:noProof/>
          <w:lang w:eastAsia="zh-CN"/>
        </w:rPr>
        <w:t>6.6</w:t>
      </w:r>
      <w:r w:rsidRPr="006D68AC">
        <w:t>.3.3.4</w:t>
      </w:r>
      <w:r w:rsidRPr="006D68AC">
        <w:tab/>
        <w:t>Resource Custom Operations</w:t>
      </w:r>
      <w:bookmarkEnd w:id="5530"/>
      <w:bookmarkEnd w:id="5531"/>
      <w:bookmarkEnd w:id="5532"/>
      <w:bookmarkEnd w:id="5533"/>
      <w:bookmarkEnd w:id="5534"/>
      <w:bookmarkEnd w:id="5535"/>
      <w:bookmarkEnd w:id="5536"/>
      <w:bookmarkEnd w:id="5537"/>
      <w:bookmarkEnd w:id="5538"/>
      <w:bookmarkEnd w:id="5539"/>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Heading4"/>
      </w:pPr>
      <w:bookmarkStart w:id="5540" w:name="_Toc157434833"/>
      <w:bookmarkStart w:id="5541" w:name="_Toc157436548"/>
      <w:bookmarkStart w:id="5542" w:name="_Toc157440388"/>
      <w:bookmarkStart w:id="5543" w:name="_Toc160650060"/>
      <w:bookmarkStart w:id="5544" w:name="_Toc164928343"/>
      <w:bookmarkStart w:id="5545" w:name="_Toc168550206"/>
      <w:bookmarkStart w:id="5546" w:name="_Toc170118277"/>
      <w:bookmarkStart w:id="5547" w:name="_Toc209470359"/>
      <w:bookmarkStart w:id="5548" w:name="_Toc212115020"/>
      <w:bookmarkStart w:id="5549" w:name="_Toc216293615"/>
      <w:r w:rsidRPr="006D68AC">
        <w:rPr>
          <w:noProof/>
          <w:lang w:eastAsia="zh-CN"/>
        </w:rPr>
        <w:t>6.6</w:t>
      </w:r>
      <w:r w:rsidRPr="006D68AC">
        <w:t>.3.4</w:t>
      </w:r>
      <w:r w:rsidRPr="006D68AC">
        <w:tab/>
        <w:t>Resource: Monitoring</w:t>
      </w:r>
      <w:r w:rsidRPr="006D68AC">
        <w:rPr>
          <w:rFonts w:eastAsia="DengXian"/>
        </w:rPr>
        <w:t xml:space="preserve"> Subscriptions</w:t>
      </w:r>
      <w:bookmarkEnd w:id="5540"/>
      <w:bookmarkEnd w:id="5541"/>
      <w:bookmarkEnd w:id="5542"/>
      <w:bookmarkEnd w:id="5543"/>
      <w:bookmarkEnd w:id="5544"/>
      <w:bookmarkEnd w:id="5545"/>
      <w:bookmarkEnd w:id="5546"/>
      <w:bookmarkEnd w:id="5547"/>
      <w:bookmarkEnd w:id="5548"/>
      <w:bookmarkEnd w:id="5549"/>
    </w:p>
    <w:p w14:paraId="17BD9854" w14:textId="77777777" w:rsidR="009A4BE1" w:rsidRPr="006D68AC" w:rsidRDefault="009A4BE1" w:rsidP="009A4BE1">
      <w:pPr>
        <w:pStyle w:val="Heading5"/>
      </w:pPr>
      <w:bookmarkStart w:id="5550" w:name="_Toc157434834"/>
      <w:bookmarkStart w:id="5551" w:name="_Toc157436549"/>
      <w:bookmarkStart w:id="5552" w:name="_Toc157440389"/>
      <w:bookmarkStart w:id="5553" w:name="_Toc160650061"/>
      <w:bookmarkStart w:id="5554" w:name="_Toc164928344"/>
      <w:bookmarkStart w:id="5555" w:name="_Toc168550207"/>
      <w:bookmarkStart w:id="5556" w:name="_Toc170118278"/>
      <w:bookmarkStart w:id="5557" w:name="_Toc209470360"/>
      <w:bookmarkStart w:id="5558" w:name="_Toc212115021"/>
      <w:bookmarkStart w:id="5559" w:name="_Toc216293616"/>
      <w:r w:rsidRPr="006D68AC">
        <w:rPr>
          <w:noProof/>
          <w:lang w:eastAsia="zh-CN"/>
        </w:rPr>
        <w:t>6.6</w:t>
      </w:r>
      <w:r w:rsidRPr="006D68AC">
        <w:t>.3.4.1</w:t>
      </w:r>
      <w:r w:rsidRPr="006D68AC">
        <w:tab/>
        <w:t>Description</w:t>
      </w:r>
      <w:bookmarkEnd w:id="5550"/>
      <w:bookmarkEnd w:id="5551"/>
      <w:bookmarkEnd w:id="5552"/>
      <w:bookmarkEnd w:id="5553"/>
      <w:bookmarkEnd w:id="5554"/>
      <w:bookmarkEnd w:id="5555"/>
      <w:bookmarkEnd w:id="5556"/>
      <w:bookmarkEnd w:id="5557"/>
      <w:bookmarkEnd w:id="5558"/>
      <w:bookmarkEnd w:id="5559"/>
    </w:p>
    <w:p w14:paraId="5F898835" w14:textId="77777777" w:rsidR="009A4BE1" w:rsidRPr="006D68AC" w:rsidRDefault="009A4BE1" w:rsidP="009A4BE1">
      <w:r w:rsidRPr="006D68AC">
        <w:t>This resource represents the collection of Monitoring</w:t>
      </w:r>
      <w:r w:rsidRPr="006D68AC">
        <w:rPr>
          <w:rFonts w:eastAsia="DengXian"/>
        </w:rPr>
        <w:t xml:space="preserve"> Subscriptions</w:t>
      </w:r>
      <w:r w:rsidRPr="006D68AC">
        <w:t xml:space="preserve"> managed by the NSCE Server.</w:t>
      </w:r>
    </w:p>
    <w:p w14:paraId="3A3B5436" w14:textId="77777777" w:rsidR="009A4BE1" w:rsidRPr="006D68AC" w:rsidRDefault="009A4BE1" w:rsidP="009A4BE1">
      <w:pPr>
        <w:pStyle w:val="Heading5"/>
      </w:pPr>
      <w:bookmarkStart w:id="5560" w:name="_Toc157434835"/>
      <w:bookmarkStart w:id="5561" w:name="_Toc157436550"/>
      <w:bookmarkStart w:id="5562" w:name="_Toc157440390"/>
      <w:bookmarkStart w:id="5563" w:name="_Toc160650062"/>
      <w:bookmarkStart w:id="5564" w:name="_Toc164928345"/>
      <w:bookmarkStart w:id="5565" w:name="_Toc168550208"/>
      <w:bookmarkStart w:id="5566" w:name="_Toc170118279"/>
      <w:bookmarkStart w:id="5567" w:name="_Toc209470361"/>
      <w:bookmarkStart w:id="5568" w:name="_Toc212115022"/>
      <w:bookmarkStart w:id="5569" w:name="_Toc216293617"/>
      <w:r w:rsidRPr="006D68AC">
        <w:rPr>
          <w:noProof/>
          <w:lang w:eastAsia="zh-CN"/>
        </w:rPr>
        <w:t>6.6</w:t>
      </w:r>
      <w:r w:rsidRPr="006D68AC">
        <w:t>.3.4.2</w:t>
      </w:r>
      <w:r w:rsidRPr="006D68AC">
        <w:tab/>
        <w:t>Resource Definition</w:t>
      </w:r>
      <w:bookmarkEnd w:id="5560"/>
      <w:bookmarkEnd w:id="5561"/>
      <w:bookmarkEnd w:id="5562"/>
      <w:bookmarkEnd w:id="5563"/>
      <w:bookmarkEnd w:id="5564"/>
      <w:bookmarkEnd w:id="5565"/>
      <w:bookmarkEnd w:id="5566"/>
      <w:bookmarkEnd w:id="5567"/>
      <w:bookmarkEnd w:id="5568"/>
      <w:bookmarkEnd w:id="5569"/>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Heading5"/>
      </w:pPr>
      <w:bookmarkStart w:id="5570" w:name="_Toc157434836"/>
      <w:bookmarkStart w:id="5571" w:name="_Toc157436551"/>
      <w:bookmarkStart w:id="5572" w:name="_Toc157440391"/>
      <w:bookmarkStart w:id="5573" w:name="_Toc160650063"/>
      <w:bookmarkStart w:id="5574" w:name="_Toc164928346"/>
      <w:bookmarkStart w:id="5575" w:name="_Toc168550209"/>
      <w:bookmarkStart w:id="5576" w:name="_Toc170118280"/>
      <w:bookmarkStart w:id="5577" w:name="_Toc209470362"/>
      <w:bookmarkStart w:id="5578" w:name="_Toc212115023"/>
      <w:bookmarkStart w:id="5579" w:name="_Toc216293618"/>
      <w:r w:rsidRPr="006D68AC">
        <w:rPr>
          <w:noProof/>
          <w:lang w:eastAsia="zh-CN"/>
        </w:rPr>
        <w:t>6.6</w:t>
      </w:r>
      <w:r w:rsidRPr="006D68AC">
        <w:t>.3.4.3</w:t>
      </w:r>
      <w:r w:rsidRPr="006D68AC">
        <w:tab/>
        <w:t>Resource Standard Methods</w:t>
      </w:r>
      <w:bookmarkEnd w:id="5570"/>
      <w:bookmarkEnd w:id="5571"/>
      <w:bookmarkEnd w:id="5572"/>
      <w:bookmarkEnd w:id="5573"/>
      <w:bookmarkEnd w:id="5574"/>
      <w:bookmarkEnd w:id="5575"/>
      <w:bookmarkEnd w:id="5576"/>
      <w:bookmarkEnd w:id="5577"/>
      <w:bookmarkEnd w:id="5578"/>
      <w:bookmarkEnd w:id="5579"/>
    </w:p>
    <w:p w14:paraId="666C1904" w14:textId="77777777" w:rsidR="00D3062E" w:rsidRPr="006D68AC" w:rsidRDefault="00D3062E" w:rsidP="007E7218">
      <w:pPr>
        <w:pStyle w:val="H6"/>
      </w:pPr>
      <w:bookmarkStart w:id="5580" w:name="_Toc157434837"/>
      <w:bookmarkStart w:id="5581" w:name="_Toc157436552"/>
      <w:bookmarkStart w:id="5582" w:name="_Toc157440392"/>
      <w:bookmarkStart w:id="5583" w:name="_Toc160650064"/>
      <w:bookmarkStart w:id="5584" w:name="_Toc164928347"/>
      <w:bookmarkStart w:id="5585" w:name="_Toc168550210"/>
      <w:bookmarkStart w:id="5586" w:name="_Toc170118281"/>
      <w:bookmarkStart w:id="5587" w:name="_Toc209470363"/>
      <w:bookmarkStart w:id="5588" w:name="_Toc212115024"/>
      <w:bookmarkStart w:id="5589" w:name="_Toc157434838"/>
      <w:bookmarkStart w:id="5590" w:name="_Toc157436553"/>
      <w:bookmarkStart w:id="5591" w:name="_Toc157440393"/>
      <w:r w:rsidRPr="006D68AC">
        <w:t>6.6.3.4.3.2</w:t>
      </w:r>
      <w:r w:rsidRPr="006D68AC">
        <w:tab/>
        <w:t>POST</w:t>
      </w:r>
      <w:bookmarkEnd w:id="5580"/>
      <w:bookmarkEnd w:id="5581"/>
      <w:bookmarkEnd w:id="5582"/>
      <w:bookmarkEnd w:id="5583"/>
      <w:bookmarkEnd w:id="5584"/>
      <w:bookmarkEnd w:id="5585"/>
      <w:bookmarkEnd w:id="5586"/>
      <w:bookmarkEnd w:id="5587"/>
      <w:bookmarkEnd w:id="5588"/>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DengXian"/>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DengXian"/>
              </w:rPr>
              <w:t xml:space="preserve"> Subscription</w:t>
            </w:r>
            <w:r w:rsidRPr="006D68AC">
              <w:t xml:space="preserve"> is successfully created and a representation of the created "Individual Monitoring</w:t>
            </w:r>
            <w:r w:rsidRPr="006D68AC">
              <w:rPr>
                <w:rFonts w:eastAsia="DengXian"/>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Heading5"/>
      </w:pPr>
      <w:bookmarkStart w:id="5592" w:name="_Toc160650065"/>
      <w:bookmarkStart w:id="5593" w:name="_Toc164928348"/>
      <w:bookmarkStart w:id="5594" w:name="_Toc168550211"/>
      <w:bookmarkStart w:id="5595" w:name="_Toc170118282"/>
      <w:bookmarkStart w:id="5596" w:name="_Toc209470364"/>
      <w:bookmarkStart w:id="5597" w:name="_Toc212115025"/>
      <w:bookmarkStart w:id="5598" w:name="_Toc216293619"/>
      <w:r w:rsidRPr="006D68AC">
        <w:rPr>
          <w:noProof/>
          <w:lang w:eastAsia="zh-CN"/>
        </w:rPr>
        <w:t>6.6</w:t>
      </w:r>
      <w:r w:rsidRPr="006D68AC">
        <w:t>.3.4.4</w:t>
      </w:r>
      <w:r w:rsidRPr="006D68AC">
        <w:tab/>
        <w:t>Resource Custom Operations</w:t>
      </w:r>
      <w:bookmarkEnd w:id="5589"/>
      <w:bookmarkEnd w:id="5590"/>
      <w:bookmarkEnd w:id="5591"/>
      <w:bookmarkEnd w:id="5592"/>
      <w:bookmarkEnd w:id="5593"/>
      <w:bookmarkEnd w:id="5594"/>
      <w:bookmarkEnd w:id="5595"/>
      <w:bookmarkEnd w:id="5596"/>
      <w:bookmarkEnd w:id="5597"/>
      <w:bookmarkEnd w:id="5598"/>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Heading4"/>
      </w:pPr>
      <w:bookmarkStart w:id="5599" w:name="_Toc157434839"/>
      <w:bookmarkStart w:id="5600" w:name="_Toc157436554"/>
      <w:bookmarkStart w:id="5601" w:name="_Toc157440394"/>
      <w:bookmarkStart w:id="5602" w:name="_Toc160650066"/>
      <w:bookmarkStart w:id="5603" w:name="_Toc164928349"/>
      <w:bookmarkStart w:id="5604" w:name="_Toc168550212"/>
      <w:bookmarkStart w:id="5605" w:name="_Toc170118283"/>
      <w:bookmarkStart w:id="5606" w:name="_Toc209470365"/>
      <w:bookmarkStart w:id="5607" w:name="_Toc212115026"/>
      <w:bookmarkStart w:id="5608" w:name="_Toc216293620"/>
      <w:r w:rsidRPr="006D68AC">
        <w:rPr>
          <w:noProof/>
          <w:lang w:eastAsia="zh-CN"/>
        </w:rPr>
        <w:t>6.6</w:t>
      </w:r>
      <w:r w:rsidRPr="006D68AC">
        <w:t>.3.5</w:t>
      </w:r>
      <w:r w:rsidRPr="006D68AC">
        <w:tab/>
        <w:t>Resource: Individual Monitoring</w:t>
      </w:r>
      <w:r w:rsidRPr="006D68AC">
        <w:rPr>
          <w:rFonts w:eastAsia="DengXian"/>
        </w:rPr>
        <w:t xml:space="preserve"> Subscription</w:t>
      </w:r>
      <w:bookmarkEnd w:id="5599"/>
      <w:bookmarkEnd w:id="5600"/>
      <w:bookmarkEnd w:id="5601"/>
      <w:bookmarkEnd w:id="5602"/>
      <w:bookmarkEnd w:id="5603"/>
      <w:bookmarkEnd w:id="5604"/>
      <w:bookmarkEnd w:id="5605"/>
      <w:bookmarkEnd w:id="5606"/>
      <w:bookmarkEnd w:id="5607"/>
      <w:bookmarkEnd w:id="5608"/>
    </w:p>
    <w:p w14:paraId="57E79145" w14:textId="77777777" w:rsidR="009A4BE1" w:rsidRPr="006D68AC" w:rsidRDefault="009A4BE1" w:rsidP="009A4BE1">
      <w:pPr>
        <w:pStyle w:val="Heading5"/>
      </w:pPr>
      <w:bookmarkStart w:id="5609" w:name="_Toc157434840"/>
      <w:bookmarkStart w:id="5610" w:name="_Toc157436555"/>
      <w:bookmarkStart w:id="5611" w:name="_Toc157440395"/>
      <w:bookmarkStart w:id="5612" w:name="_Toc160650067"/>
      <w:bookmarkStart w:id="5613" w:name="_Toc164928350"/>
      <w:bookmarkStart w:id="5614" w:name="_Toc168550213"/>
      <w:bookmarkStart w:id="5615" w:name="_Toc170118284"/>
      <w:bookmarkStart w:id="5616" w:name="_Toc209470366"/>
      <w:bookmarkStart w:id="5617" w:name="_Toc212115027"/>
      <w:bookmarkStart w:id="5618" w:name="_Toc216293621"/>
      <w:r w:rsidRPr="006D68AC">
        <w:rPr>
          <w:noProof/>
          <w:lang w:eastAsia="zh-CN"/>
        </w:rPr>
        <w:t>6.6</w:t>
      </w:r>
      <w:r w:rsidRPr="006D68AC">
        <w:t>.3.5.1</w:t>
      </w:r>
      <w:r w:rsidRPr="006D68AC">
        <w:tab/>
        <w:t>Description</w:t>
      </w:r>
      <w:bookmarkEnd w:id="5609"/>
      <w:bookmarkEnd w:id="5610"/>
      <w:bookmarkEnd w:id="5611"/>
      <w:bookmarkEnd w:id="5612"/>
      <w:bookmarkEnd w:id="5613"/>
      <w:bookmarkEnd w:id="5614"/>
      <w:bookmarkEnd w:id="5615"/>
      <w:bookmarkEnd w:id="5616"/>
      <w:bookmarkEnd w:id="5617"/>
      <w:bookmarkEnd w:id="5618"/>
    </w:p>
    <w:p w14:paraId="69BCF162" w14:textId="77777777" w:rsidR="009A4BE1" w:rsidRPr="006D68AC" w:rsidRDefault="009A4BE1" w:rsidP="009A4BE1">
      <w:r w:rsidRPr="006D68AC">
        <w:t>This resource represents a Monitoring</w:t>
      </w:r>
      <w:r w:rsidRPr="006D68AC">
        <w:rPr>
          <w:rFonts w:eastAsia="DengXian"/>
        </w:rPr>
        <w:t xml:space="preserve"> Subscription</w:t>
      </w:r>
      <w:r w:rsidRPr="006D68AC">
        <w:t xml:space="preserve"> managed by the NSCE Server.</w:t>
      </w:r>
    </w:p>
    <w:p w14:paraId="10853D55" w14:textId="77777777" w:rsidR="009A4BE1" w:rsidRPr="006D68AC" w:rsidRDefault="009A4BE1" w:rsidP="009A4BE1">
      <w:pPr>
        <w:pStyle w:val="Heading5"/>
      </w:pPr>
      <w:bookmarkStart w:id="5619" w:name="_Toc157434841"/>
      <w:bookmarkStart w:id="5620" w:name="_Toc157436556"/>
      <w:bookmarkStart w:id="5621" w:name="_Toc157440396"/>
      <w:bookmarkStart w:id="5622" w:name="_Toc160650068"/>
      <w:bookmarkStart w:id="5623" w:name="_Toc164928351"/>
      <w:bookmarkStart w:id="5624" w:name="_Toc168550214"/>
      <w:bookmarkStart w:id="5625" w:name="_Toc170118285"/>
      <w:bookmarkStart w:id="5626" w:name="_Toc209470367"/>
      <w:bookmarkStart w:id="5627" w:name="_Toc212115028"/>
      <w:bookmarkStart w:id="5628" w:name="_Toc216293622"/>
      <w:r w:rsidRPr="006D68AC">
        <w:rPr>
          <w:noProof/>
          <w:lang w:eastAsia="zh-CN"/>
        </w:rPr>
        <w:t>6.6</w:t>
      </w:r>
      <w:r w:rsidRPr="006D68AC">
        <w:t>.3.5.2</w:t>
      </w:r>
      <w:r w:rsidRPr="006D68AC">
        <w:tab/>
        <w:t>Resource Definition</w:t>
      </w:r>
      <w:bookmarkEnd w:id="5619"/>
      <w:bookmarkEnd w:id="5620"/>
      <w:bookmarkEnd w:id="5621"/>
      <w:bookmarkEnd w:id="5622"/>
      <w:bookmarkEnd w:id="5623"/>
      <w:bookmarkEnd w:id="5624"/>
      <w:bookmarkEnd w:id="5625"/>
      <w:bookmarkEnd w:id="5626"/>
      <w:bookmarkEnd w:id="5627"/>
      <w:bookmarkEnd w:id="5628"/>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DengXian"/>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Heading5"/>
      </w:pPr>
      <w:bookmarkStart w:id="5629" w:name="_Toc157434842"/>
      <w:bookmarkStart w:id="5630" w:name="_Toc157436557"/>
      <w:bookmarkStart w:id="5631" w:name="_Toc157440397"/>
      <w:bookmarkStart w:id="5632" w:name="_Toc160650069"/>
      <w:bookmarkStart w:id="5633" w:name="_Toc164928352"/>
      <w:bookmarkStart w:id="5634" w:name="_Toc168550215"/>
      <w:bookmarkStart w:id="5635" w:name="_Toc170118286"/>
      <w:bookmarkStart w:id="5636" w:name="_Toc209470368"/>
      <w:bookmarkStart w:id="5637" w:name="_Toc212115029"/>
      <w:bookmarkStart w:id="5638" w:name="_Toc216293623"/>
      <w:r w:rsidRPr="006D68AC">
        <w:rPr>
          <w:noProof/>
          <w:lang w:eastAsia="zh-CN"/>
        </w:rPr>
        <w:t>6.6</w:t>
      </w:r>
      <w:r w:rsidRPr="006D68AC">
        <w:t>.3.5.3</w:t>
      </w:r>
      <w:r w:rsidRPr="006D68AC">
        <w:tab/>
        <w:t>Resource Standard Methods</w:t>
      </w:r>
      <w:bookmarkEnd w:id="5629"/>
      <w:bookmarkEnd w:id="5630"/>
      <w:bookmarkEnd w:id="5631"/>
      <w:bookmarkEnd w:id="5632"/>
      <w:bookmarkEnd w:id="5633"/>
      <w:bookmarkEnd w:id="5634"/>
      <w:bookmarkEnd w:id="5635"/>
      <w:bookmarkEnd w:id="5636"/>
      <w:bookmarkEnd w:id="5637"/>
      <w:bookmarkEnd w:id="5638"/>
    </w:p>
    <w:p w14:paraId="1C1A195D" w14:textId="77777777" w:rsidR="009A4BE1" w:rsidRPr="006D68AC" w:rsidRDefault="009A4BE1" w:rsidP="007E7218">
      <w:pPr>
        <w:pStyle w:val="H6"/>
      </w:pPr>
      <w:bookmarkStart w:id="5639" w:name="_Toc157434843"/>
      <w:bookmarkStart w:id="5640" w:name="_Toc157436558"/>
      <w:bookmarkStart w:id="5641" w:name="_Toc157440398"/>
      <w:bookmarkStart w:id="5642" w:name="_Toc160650070"/>
      <w:bookmarkStart w:id="5643" w:name="_Toc164928353"/>
      <w:bookmarkStart w:id="5644" w:name="_Toc168550216"/>
      <w:bookmarkStart w:id="5645" w:name="_Toc170118287"/>
      <w:bookmarkStart w:id="5646" w:name="_Toc209470369"/>
      <w:bookmarkStart w:id="5647" w:name="_Toc212115030"/>
      <w:r w:rsidRPr="006D68AC">
        <w:t>6.6.3.5.3.1</w:t>
      </w:r>
      <w:r w:rsidRPr="006D68AC">
        <w:tab/>
        <w:t>GET</w:t>
      </w:r>
      <w:bookmarkEnd w:id="5639"/>
      <w:bookmarkEnd w:id="5640"/>
      <w:bookmarkEnd w:id="5641"/>
      <w:bookmarkEnd w:id="5642"/>
      <w:bookmarkEnd w:id="5643"/>
      <w:bookmarkEnd w:id="5644"/>
      <w:bookmarkEnd w:id="5645"/>
      <w:bookmarkEnd w:id="5646"/>
      <w:bookmarkEnd w:id="5647"/>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5648" w:name="_Toc157434844"/>
      <w:bookmarkStart w:id="5649" w:name="_Toc157436559"/>
      <w:bookmarkStart w:id="5650" w:name="_Toc157440399"/>
      <w:bookmarkStart w:id="5651" w:name="_Toc160650071"/>
      <w:bookmarkStart w:id="5652" w:name="_Toc164928354"/>
      <w:bookmarkStart w:id="5653" w:name="_Toc168550217"/>
      <w:bookmarkStart w:id="5654" w:name="_Toc170118288"/>
      <w:bookmarkStart w:id="5655" w:name="_Toc209470370"/>
      <w:bookmarkStart w:id="5656" w:name="_Toc212115031"/>
      <w:r w:rsidRPr="006D68AC">
        <w:t>6.6.3.5.3.2</w:t>
      </w:r>
      <w:r w:rsidRPr="006D68AC">
        <w:tab/>
        <w:t>PUT</w:t>
      </w:r>
      <w:bookmarkEnd w:id="5648"/>
      <w:bookmarkEnd w:id="5649"/>
      <w:bookmarkEnd w:id="5650"/>
      <w:bookmarkEnd w:id="5651"/>
      <w:bookmarkEnd w:id="5652"/>
      <w:bookmarkEnd w:id="5653"/>
      <w:bookmarkEnd w:id="5654"/>
      <w:bookmarkEnd w:id="5655"/>
      <w:bookmarkEnd w:id="5656"/>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DengXian"/>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5657" w:name="_Toc157434845"/>
      <w:bookmarkStart w:id="5658" w:name="_Toc157436560"/>
      <w:bookmarkStart w:id="5659" w:name="_Toc157440400"/>
      <w:bookmarkStart w:id="5660" w:name="_Toc160650072"/>
      <w:bookmarkStart w:id="5661" w:name="_Toc164928355"/>
      <w:bookmarkStart w:id="5662" w:name="_Toc168550218"/>
      <w:bookmarkStart w:id="5663" w:name="_Toc170118289"/>
      <w:bookmarkStart w:id="5664" w:name="_Toc209470371"/>
      <w:bookmarkStart w:id="5665" w:name="_Toc212115032"/>
      <w:r w:rsidRPr="006D68AC">
        <w:t>6.6.3.5.3.3</w:t>
      </w:r>
      <w:r w:rsidRPr="006D68AC">
        <w:tab/>
        <w:t>PATCH</w:t>
      </w:r>
      <w:bookmarkEnd w:id="5657"/>
      <w:bookmarkEnd w:id="5658"/>
      <w:bookmarkEnd w:id="5659"/>
      <w:bookmarkEnd w:id="5660"/>
      <w:bookmarkEnd w:id="5661"/>
      <w:bookmarkEnd w:id="5662"/>
      <w:bookmarkEnd w:id="5663"/>
      <w:bookmarkEnd w:id="5664"/>
      <w:bookmarkEnd w:id="5665"/>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DengXian"/>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5666" w:name="_Toc157434846"/>
      <w:bookmarkStart w:id="5667" w:name="_Toc157436561"/>
      <w:bookmarkStart w:id="5668" w:name="_Toc157440401"/>
      <w:bookmarkStart w:id="5669" w:name="_Toc160650073"/>
      <w:bookmarkStart w:id="5670" w:name="_Toc164928356"/>
      <w:bookmarkStart w:id="5671" w:name="_Toc168550219"/>
      <w:bookmarkStart w:id="5672" w:name="_Toc170118290"/>
      <w:bookmarkStart w:id="5673" w:name="_Toc209470372"/>
      <w:bookmarkStart w:id="5674" w:name="_Toc212115033"/>
      <w:r w:rsidRPr="006D68AC">
        <w:t>6.6.3.5.3.4</w:t>
      </w:r>
      <w:r w:rsidRPr="006D68AC">
        <w:tab/>
        <w:t>DELETE</w:t>
      </w:r>
      <w:bookmarkEnd w:id="5666"/>
      <w:bookmarkEnd w:id="5667"/>
      <w:bookmarkEnd w:id="5668"/>
      <w:bookmarkEnd w:id="5669"/>
      <w:bookmarkEnd w:id="5670"/>
      <w:bookmarkEnd w:id="5671"/>
      <w:bookmarkEnd w:id="5672"/>
      <w:bookmarkEnd w:id="5673"/>
      <w:bookmarkEnd w:id="5674"/>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Heading3"/>
      </w:pPr>
      <w:bookmarkStart w:id="5675" w:name="_Toc157434847"/>
      <w:bookmarkStart w:id="5676" w:name="_Toc157436562"/>
      <w:bookmarkStart w:id="5677" w:name="_Toc157440402"/>
      <w:bookmarkStart w:id="5678" w:name="_Toc160650074"/>
      <w:bookmarkStart w:id="5679" w:name="_Toc164928357"/>
      <w:bookmarkStart w:id="5680" w:name="_Toc168550220"/>
      <w:bookmarkStart w:id="5681" w:name="_Toc170118291"/>
      <w:bookmarkStart w:id="5682" w:name="_Toc209470373"/>
      <w:bookmarkStart w:id="5683" w:name="_Toc212115034"/>
      <w:bookmarkStart w:id="5684" w:name="_Toc216293624"/>
      <w:r w:rsidRPr="006D68AC">
        <w:rPr>
          <w:noProof/>
          <w:lang w:eastAsia="zh-CN"/>
        </w:rPr>
        <w:t>6.6</w:t>
      </w:r>
      <w:r w:rsidRPr="006D68AC">
        <w:t>.4</w:t>
      </w:r>
      <w:r w:rsidRPr="006D68AC">
        <w:tab/>
        <w:t>Custom Operations without associated resources</w:t>
      </w:r>
      <w:bookmarkEnd w:id="5675"/>
      <w:bookmarkEnd w:id="5676"/>
      <w:bookmarkEnd w:id="5677"/>
      <w:bookmarkEnd w:id="5678"/>
      <w:bookmarkEnd w:id="5679"/>
      <w:bookmarkEnd w:id="5680"/>
      <w:bookmarkEnd w:id="5681"/>
      <w:bookmarkEnd w:id="5682"/>
      <w:bookmarkEnd w:id="5683"/>
      <w:bookmarkEnd w:id="5684"/>
    </w:p>
    <w:p w14:paraId="1F52F5CE" w14:textId="77777777" w:rsidR="009A4BE1" w:rsidRPr="006D68AC" w:rsidRDefault="009A4BE1" w:rsidP="009A4BE1">
      <w:pPr>
        <w:pStyle w:val="Heading4"/>
      </w:pPr>
      <w:bookmarkStart w:id="5685" w:name="_Toc151379325"/>
      <w:bookmarkStart w:id="5686" w:name="_Toc151445506"/>
      <w:bookmarkStart w:id="5687" w:name="_Toc151536664"/>
      <w:bookmarkStart w:id="5688" w:name="_Toc157434848"/>
      <w:bookmarkStart w:id="5689" w:name="_Toc157436563"/>
      <w:bookmarkStart w:id="5690" w:name="_Toc157440403"/>
      <w:bookmarkStart w:id="5691" w:name="_Toc160650075"/>
      <w:bookmarkStart w:id="5692" w:name="_Toc164928358"/>
      <w:bookmarkStart w:id="5693" w:name="_Toc168550221"/>
      <w:bookmarkStart w:id="5694" w:name="_Toc170118292"/>
      <w:bookmarkStart w:id="5695" w:name="_Toc209470374"/>
      <w:bookmarkStart w:id="5696" w:name="_Toc212115035"/>
      <w:bookmarkStart w:id="5697" w:name="_Toc216293625"/>
      <w:r w:rsidRPr="006D68AC">
        <w:rPr>
          <w:noProof/>
          <w:lang w:eastAsia="zh-CN"/>
        </w:rPr>
        <w:t>6.6</w:t>
      </w:r>
      <w:r w:rsidRPr="006D68AC">
        <w:t>.4.1</w:t>
      </w:r>
      <w:r w:rsidRPr="006D68AC">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5698" w:name="_MON_1764961069"/>
    <w:bookmarkEnd w:id="5698"/>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26906809"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Heading4"/>
      </w:pPr>
      <w:bookmarkStart w:id="5699" w:name="_Toc151379326"/>
      <w:bookmarkStart w:id="5700" w:name="_Toc151445507"/>
      <w:bookmarkStart w:id="5701" w:name="_Toc151536665"/>
      <w:bookmarkStart w:id="5702" w:name="_Toc157434849"/>
      <w:bookmarkStart w:id="5703" w:name="_Toc157436564"/>
      <w:bookmarkStart w:id="5704" w:name="_Toc157440404"/>
      <w:bookmarkStart w:id="5705" w:name="_Toc160650076"/>
      <w:bookmarkStart w:id="5706" w:name="_Toc164928359"/>
      <w:bookmarkStart w:id="5707" w:name="_Toc168550222"/>
      <w:bookmarkStart w:id="5708" w:name="_Toc170118293"/>
      <w:bookmarkStart w:id="5709" w:name="_Toc209470375"/>
      <w:bookmarkStart w:id="5710" w:name="_Toc212115036"/>
      <w:bookmarkStart w:id="5711" w:name="_Toc216293626"/>
      <w:r w:rsidRPr="006D68AC">
        <w:rPr>
          <w:noProof/>
          <w:lang w:eastAsia="zh-CN"/>
        </w:rPr>
        <w:t>6.6</w:t>
      </w:r>
      <w:r w:rsidRPr="006D68AC">
        <w:t>.4.2</w:t>
      </w:r>
      <w:r w:rsidRPr="006D68AC">
        <w:tab/>
        <w:t>Operation: Request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44A74286" w14:textId="77777777" w:rsidR="009A4BE1" w:rsidRPr="006D68AC" w:rsidRDefault="009A4BE1" w:rsidP="009A4BE1">
      <w:pPr>
        <w:pStyle w:val="Heading5"/>
      </w:pPr>
      <w:bookmarkStart w:id="5712" w:name="_Toc151379327"/>
      <w:bookmarkStart w:id="5713" w:name="_Toc151445508"/>
      <w:bookmarkStart w:id="5714" w:name="_Toc151536666"/>
      <w:bookmarkStart w:id="5715" w:name="_Toc157434850"/>
      <w:bookmarkStart w:id="5716" w:name="_Toc157436565"/>
      <w:bookmarkStart w:id="5717" w:name="_Toc157440405"/>
      <w:bookmarkStart w:id="5718" w:name="_Toc160650077"/>
      <w:bookmarkStart w:id="5719" w:name="_Toc164928360"/>
      <w:bookmarkStart w:id="5720" w:name="_Toc168550223"/>
      <w:bookmarkStart w:id="5721" w:name="_Toc170118294"/>
      <w:bookmarkStart w:id="5722" w:name="_Toc209470376"/>
      <w:bookmarkStart w:id="5723" w:name="_Toc212115037"/>
      <w:bookmarkStart w:id="5724" w:name="_Toc216293627"/>
      <w:r w:rsidRPr="006D68AC">
        <w:rPr>
          <w:noProof/>
          <w:lang w:eastAsia="zh-CN"/>
        </w:rPr>
        <w:t>6.6</w:t>
      </w:r>
      <w:r w:rsidRPr="006D68AC">
        <w:t>.4.2.1</w:t>
      </w:r>
      <w:r w:rsidRPr="006D68AC">
        <w:tab/>
        <w:t>Description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Heading5"/>
      </w:pPr>
      <w:bookmarkStart w:id="5725" w:name="_Toc151379328"/>
      <w:bookmarkStart w:id="5726" w:name="_Toc151445509"/>
      <w:bookmarkStart w:id="5727" w:name="_Toc151536667"/>
      <w:bookmarkStart w:id="5728" w:name="_Toc157434851"/>
      <w:bookmarkStart w:id="5729" w:name="_Toc157436566"/>
      <w:bookmarkStart w:id="5730" w:name="_Toc157440406"/>
      <w:bookmarkStart w:id="5731" w:name="_Toc160650078"/>
      <w:bookmarkStart w:id="5732" w:name="_Toc164928361"/>
      <w:bookmarkStart w:id="5733" w:name="_Toc168550224"/>
      <w:bookmarkStart w:id="5734" w:name="_Toc170118295"/>
      <w:bookmarkStart w:id="5735" w:name="_Toc209470377"/>
      <w:bookmarkStart w:id="5736" w:name="_Toc212115038"/>
      <w:bookmarkStart w:id="5737" w:name="_Toc157434852"/>
      <w:bookmarkStart w:id="5738" w:name="_Toc157436567"/>
      <w:bookmarkStart w:id="5739" w:name="_Toc157440407"/>
      <w:bookmarkStart w:id="5740" w:name="_Toc216293628"/>
      <w:r w:rsidRPr="006D68AC">
        <w:rPr>
          <w:noProof/>
          <w:lang w:eastAsia="zh-CN"/>
        </w:rPr>
        <w:t>6.6</w:t>
      </w:r>
      <w:r w:rsidRPr="006D68AC">
        <w:t>.4.2.2</w:t>
      </w:r>
      <w:r w:rsidRPr="006D68AC">
        <w:tab/>
        <w:t>Operation Definition</w:t>
      </w:r>
      <w:bookmarkEnd w:id="5725"/>
      <w:bookmarkEnd w:id="5726"/>
      <w:bookmarkEnd w:id="5727"/>
      <w:bookmarkEnd w:id="5728"/>
      <w:bookmarkEnd w:id="5729"/>
      <w:bookmarkEnd w:id="5730"/>
      <w:bookmarkEnd w:id="5731"/>
      <w:bookmarkEnd w:id="5732"/>
      <w:bookmarkEnd w:id="5733"/>
      <w:bookmarkEnd w:id="5734"/>
      <w:bookmarkEnd w:id="5735"/>
      <w:bookmarkEnd w:id="5736"/>
      <w:bookmarkEnd w:id="5740"/>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Heading3"/>
      </w:pPr>
      <w:bookmarkStart w:id="5741" w:name="_Toc160650079"/>
      <w:bookmarkStart w:id="5742" w:name="_Toc164928362"/>
      <w:bookmarkStart w:id="5743" w:name="_Toc168550225"/>
      <w:bookmarkStart w:id="5744" w:name="_Toc170118296"/>
      <w:bookmarkStart w:id="5745" w:name="_Toc209470378"/>
      <w:bookmarkStart w:id="5746" w:name="_Toc212115039"/>
      <w:bookmarkStart w:id="5747" w:name="_Toc216293629"/>
      <w:r w:rsidRPr="006D68AC">
        <w:rPr>
          <w:noProof/>
          <w:lang w:eastAsia="zh-CN"/>
        </w:rPr>
        <w:t>6.6</w:t>
      </w:r>
      <w:r w:rsidRPr="006D68AC">
        <w:t>.5</w:t>
      </w:r>
      <w:r w:rsidRPr="006D68AC">
        <w:tab/>
        <w:t>Notifications</w:t>
      </w:r>
      <w:bookmarkEnd w:id="5737"/>
      <w:bookmarkEnd w:id="5738"/>
      <w:bookmarkEnd w:id="5739"/>
      <w:bookmarkEnd w:id="5741"/>
      <w:bookmarkEnd w:id="5742"/>
      <w:bookmarkEnd w:id="5743"/>
      <w:bookmarkEnd w:id="5744"/>
      <w:bookmarkEnd w:id="5745"/>
      <w:bookmarkEnd w:id="5746"/>
      <w:bookmarkEnd w:id="5747"/>
    </w:p>
    <w:p w14:paraId="4048D80B" w14:textId="77777777" w:rsidR="00D3062E" w:rsidRPr="006D68AC" w:rsidRDefault="00D3062E" w:rsidP="00D3062E">
      <w:pPr>
        <w:pStyle w:val="Heading4"/>
      </w:pPr>
      <w:bookmarkStart w:id="5748" w:name="_Toc157434853"/>
      <w:bookmarkStart w:id="5749" w:name="_Toc157436568"/>
      <w:bookmarkStart w:id="5750" w:name="_Toc157440408"/>
      <w:bookmarkStart w:id="5751" w:name="_Toc160650080"/>
      <w:bookmarkStart w:id="5752" w:name="_Toc164928363"/>
      <w:bookmarkStart w:id="5753" w:name="_Toc168550226"/>
      <w:bookmarkStart w:id="5754" w:name="_Toc170118297"/>
      <w:bookmarkStart w:id="5755" w:name="_Toc209470379"/>
      <w:bookmarkStart w:id="5756" w:name="_Toc212115040"/>
      <w:bookmarkStart w:id="5757" w:name="_Toc157434854"/>
      <w:bookmarkStart w:id="5758" w:name="_Toc157436569"/>
      <w:bookmarkStart w:id="5759" w:name="_Toc157440409"/>
      <w:bookmarkStart w:id="5760" w:name="_Toc216293630"/>
      <w:r w:rsidRPr="006D68AC">
        <w:rPr>
          <w:noProof/>
          <w:lang w:eastAsia="zh-CN"/>
        </w:rPr>
        <w:t>6.6</w:t>
      </w:r>
      <w:r w:rsidRPr="006D68AC">
        <w:t>.5.1</w:t>
      </w:r>
      <w:r w:rsidRPr="006D68AC">
        <w:tab/>
        <w:t>General</w:t>
      </w:r>
      <w:bookmarkEnd w:id="5748"/>
      <w:bookmarkEnd w:id="5749"/>
      <w:bookmarkEnd w:id="5750"/>
      <w:bookmarkEnd w:id="5751"/>
      <w:bookmarkEnd w:id="5752"/>
      <w:bookmarkEnd w:id="5753"/>
      <w:bookmarkEnd w:id="5754"/>
      <w:bookmarkEnd w:id="5755"/>
      <w:bookmarkEnd w:id="5756"/>
      <w:bookmarkEnd w:id="5760"/>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Heading4"/>
      </w:pPr>
      <w:bookmarkStart w:id="5761" w:name="_Toc160650081"/>
      <w:bookmarkStart w:id="5762" w:name="_Toc164928364"/>
      <w:bookmarkStart w:id="5763" w:name="_Toc168550227"/>
      <w:bookmarkStart w:id="5764" w:name="_Toc170118298"/>
      <w:bookmarkStart w:id="5765" w:name="_Toc209470380"/>
      <w:bookmarkStart w:id="5766" w:name="_Toc212115041"/>
      <w:bookmarkStart w:id="5767" w:name="_Toc216293631"/>
      <w:r w:rsidRPr="006D68AC">
        <w:rPr>
          <w:noProof/>
          <w:lang w:eastAsia="zh-CN"/>
        </w:rPr>
        <w:t>6.6</w:t>
      </w:r>
      <w:r w:rsidRPr="006D68AC">
        <w:t>.5.2</w:t>
      </w:r>
      <w:r w:rsidRPr="006D68AC">
        <w:tab/>
        <w:t>Monitoring Notification</w:t>
      </w:r>
      <w:bookmarkEnd w:id="5757"/>
      <w:bookmarkEnd w:id="5758"/>
      <w:bookmarkEnd w:id="5759"/>
      <w:bookmarkEnd w:id="5761"/>
      <w:bookmarkEnd w:id="5762"/>
      <w:bookmarkEnd w:id="5763"/>
      <w:bookmarkEnd w:id="5764"/>
      <w:bookmarkEnd w:id="5765"/>
      <w:bookmarkEnd w:id="5766"/>
      <w:bookmarkEnd w:id="5767"/>
    </w:p>
    <w:p w14:paraId="77C36A7C" w14:textId="77777777" w:rsidR="009A4BE1" w:rsidRPr="006D68AC" w:rsidRDefault="009A4BE1" w:rsidP="009A4BE1">
      <w:pPr>
        <w:pStyle w:val="Heading5"/>
        <w:rPr>
          <w:noProof/>
        </w:rPr>
      </w:pPr>
      <w:bookmarkStart w:id="5768" w:name="_Toc157434855"/>
      <w:bookmarkStart w:id="5769" w:name="_Toc157436570"/>
      <w:bookmarkStart w:id="5770" w:name="_Toc157440410"/>
      <w:bookmarkStart w:id="5771" w:name="_Toc160650082"/>
      <w:bookmarkStart w:id="5772" w:name="_Toc164928365"/>
      <w:bookmarkStart w:id="5773" w:name="_Toc168550228"/>
      <w:bookmarkStart w:id="5774" w:name="_Toc170118299"/>
      <w:bookmarkStart w:id="5775" w:name="_Toc209470381"/>
      <w:bookmarkStart w:id="5776" w:name="_Toc212115042"/>
      <w:bookmarkStart w:id="5777" w:name="_Toc216293632"/>
      <w:r w:rsidRPr="006D68AC">
        <w:rPr>
          <w:noProof/>
          <w:lang w:eastAsia="zh-CN"/>
        </w:rPr>
        <w:t>6.6</w:t>
      </w:r>
      <w:r w:rsidRPr="006D68AC">
        <w:t>.5.2</w:t>
      </w:r>
      <w:r w:rsidRPr="006D68AC">
        <w:rPr>
          <w:noProof/>
        </w:rPr>
        <w:t>.1</w:t>
      </w:r>
      <w:r w:rsidRPr="006D68AC">
        <w:rPr>
          <w:noProof/>
        </w:rPr>
        <w:tab/>
        <w:t>Description</w:t>
      </w:r>
      <w:bookmarkEnd w:id="5768"/>
      <w:bookmarkEnd w:id="5769"/>
      <w:bookmarkEnd w:id="5770"/>
      <w:bookmarkEnd w:id="5771"/>
      <w:bookmarkEnd w:id="5772"/>
      <w:bookmarkEnd w:id="5773"/>
      <w:bookmarkEnd w:id="5774"/>
      <w:bookmarkEnd w:id="5775"/>
      <w:bookmarkEnd w:id="5776"/>
      <w:bookmarkEnd w:id="5777"/>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Heading5"/>
        <w:rPr>
          <w:noProof/>
        </w:rPr>
      </w:pPr>
      <w:bookmarkStart w:id="5778" w:name="_Toc157434856"/>
      <w:bookmarkStart w:id="5779" w:name="_Toc157436571"/>
      <w:bookmarkStart w:id="5780" w:name="_Toc157440411"/>
      <w:bookmarkStart w:id="5781" w:name="_Toc160650083"/>
      <w:bookmarkStart w:id="5782" w:name="_Toc164928366"/>
      <w:bookmarkStart w:id="5783" w:name="_Toc168550229"/>
      <w:bookmarkStart w:id="5784" w:name="_Toc170118300"/>
      <w:bookmarkStart w:id="5785" w:name="_Toc209470382"/>
      <w:bookmarkStart w:id="5786" w:name="_Toc212115043"/>
      <w:bookmarkStart w:id="5787" w:name="_Toc216293633"/>
      <w:r w:rsidRPr="006D68AC">
        <w:rPr>
          <w:noProof/>
          <w:lang w:eastAsia="zh-CN"/>
        </w:rPr>
        <w:t>6.6</w:t>
      </w:r>
      <w:r w:rsidRPr="006D68AC">
        <w:t>.5.2</w:t>
      </w:r>
      <w:r w:rsidRPr="006D68AC">
        <w:rPr>
          <w:noProof/>
        </w:rPr>
        <w:t>.2</w:t>
      </w:r>
      <w:r w:rsidRPr="006D68AC">
        <w:rPr>
          <w:noProof/>
        </w:rPr>
        <w:tab/>
        <w:t>Target URI</w:t>
      </w:r>
      <w:bookmarkEnd w:id="5778"/>
      <w:bookmarkEnd w:id="5779"/>
      <w:bookmarkEnd w:id="5780"/>
      <w:bookmarkEnd w:id="5781"/>
      <w:bookmarkEnd w:id="5782"/>
      <w:bookmarkEnd w:id="5783"/>
      <w:bookmarkEnd w:id="5784"/>
      <w:bookmarkEnd w:id="5785"/>
      <w:bookmarkEnd w:id="5786"/>
      <w:bookmarkEnd w:id="5787"/>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Heading5"/>
        <w:rPr>
          <w:noProof/>
        </w:rPr>
      </w:pPr>
      <w:bookmarkStart w:id="5788" w:name="_Toc157434857"/>
      <w:bookmarkStart w:id="5789" w:name="_Toc157436572"/>
      <w:bookmarkStart w:id="5790" w:name="_Toc157440412"/>
      <w:bookmarkStart w:id="5791" w:name="_Toc160650084"/>
      <w:bookmarkStart w:id="5792" w:name="_Toc164928367"/>
      <w:bookmarkStart w:id="5793" w:name="_Toc168550230"/>
      <w:bookmarkStart w:id="5794" w:name="_Toc170118301"/>
      <w:bookmarkStart w:id="5795" w:name="_Toc209470383"/>
      <w:bookmarkStart w:id="5796" w:name="_Toc212115044"/>
      <w:bookmarkStart w:id="5797" w:name="_Toc216293634"/>
      <w:r w:rsidRPr="006D68AC">
        <w:rPr>
          <w:noProof/>
          <w:lang w:eastAsia="zh-CN"/>
        </w:rPr>
        <w:t>6.6</w:t>
      </w:r>
      <w:r w:rsidRPr="006D68AC">
        <w:t>.5.2</w:t>
      </w:r>
      <w:r w:rsidRPr="006D68AC">
        <w:rPr>
          <w:noProof/>
        </w:rPr>
        <w:t>.3</w:t>
      </w:r>
      <w:r w:rsidRPr="006D68AC">
        <w:rPr>
          <w:noProof/>
        </w:rPr>
        <w:tab/>
        <w:t>Standard Methods</w:t>
      </w:r>
      <w:bookmarkEnd w:id="5788"/>
      <w:bookmarkEnd w:id="5789"/>
      <w:bookmarkEnd w:id="5790"/>
      <w:bookmarkEnd w:id="5791"/>
      <w:bookmarkEnd w:id="5792"/>
      <w:bookmarkEnd w:id="5793"/>
      <w:bookmarkEnd w:id="5794"/>
      <w:bookmarkEnd w:id="5795"/>
      <w:bookmarkEnd w:id="5796"/>
      <w:bookmarkEnd w:id="5797"/>
    </w:p>
    <w:p w14:paraId="5B619FC7" w14:textId="77777777" w:rsidR="00D3062E" w:rsidRPr="006D68AC" w:rsidRDefault="00D3062E" w:rsidP="007E7218">
      <w:pPr>
        <w:pStyle w:val="H6"/>
        <w:rPr>
          <w:noProof/>
        </w:rPr>
      </w:pPr>
      <w:bookmarkStart w:id="5798" w:name="_Toc160650085"/>
      <w:bookmarkStart w:id="5799" w:name="_Toc164928368"/>
      <w:bookmarkStart w:id="5800" w:name="_Toc168550231"/>
      <w:bookmarkStart w:id="5801" w:name="_Toc170118302"/>
      <w:bookmarkStart w:id="5802" w:name="_Toc209470384"/>
      <w:bookmarkStart w:id="5803" w:name="_Toc212115045"/>
      <w:bookmarkStart w:id="5804" w:name="_Toc157434858"/>
      <w:bookmarkStart w:id="5805" w:name="_Toc157436573"/>
      <w:bookmarkStart w:id="5806" w:name="_Toc157440413"/>
      <w:r w:rsidRPr="006D68AC">
        <w:rPr>
          <w:noProof/>
          <w:lang w:eastAsia="zh-CN"/>
        </w:rPr>
        <w:t>6.6</w:t>
      </w:r>
      <w:r w:rsidRPr="006D68AC">
        <w:t>.5.2.3</w:t>
      </w:r>
      <w:r w:rsidRPr="006D68AC">
        <w:rPr>
          <w:noProof/>
        </w:rPr>
        <w:t>.1</w:t>
      </w:r>
      <w:r w:rsidRPr="006D68AC">
        <w:rPr>
          <w:noProof/>
        </w:rPr>
        <w:tab/>
        <w:t>POST</w:t>
      </w:r>
      <w:bookmarkEnd w:id="5798"/>
      <w:bookmarkEnd w:id="5799"/>
      <w:bookmarkEnd w:id="5800"/>
      <w:bookmarkEnd w:id="5801"/>
      <w:bookmarkEnd w:id="5802"/>
      <w:bookmarkEnd w:id="5803"/>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Heading3"/>
      </w:pPr>
      <w:bookmarkStart w:id="5807" w:name="_Toc160650086"/>
      <w:bookmarkStart w:id="5808" w:name="_Toc164928369"/>
      <w:bookmarkStart w:id="5809" w:name="_Toc168550232"/>
      <w:bookmarkStart w:id="5810" w:name="_Toc170118303"/>
      <w:bookmarkStart w:id="5811" w:name="_Toc209470385"/>
      <w:bookmarkStart w:id="5812" w:name="_Toc212115046"/>
      <w:bookmarkStart w:id="5813" w:name="_Toc216293635"/>
      <w:r w:rsidRPr="006D68AC">
        <w:rPr>
          <w:noProof/>
          <w:lang w:eastAsia="zh-CN"/>
        </w:rPr>
        <w:t>6.6</w:t>
      </w:r>
      <w:r w:rsidRPr="006D68AC">
        <w:t>.6</w:t>
      </w:r>
      <w:r w:rsidRPr="006D68AC">
        <w:tab/>
        <w:t>Data Model</w:t>
      </w:r>
      <w:bookmarkEnd w:id="5804"/>
      <w:bookmarkEnd w:id="5805"/>
      <w:bookmarkEnd w:id="5806"/>
      <w:bookmarkEnd w:id="5807"/>
      <w:bookmarkEnd w:id="5808"/>
      <w:bookmarkEnd w:id="5809"/>
      <w:bookmarkEnd w:id="5810"/>
      <w:bookmarkEnd w:id="5811"/>
      <w:bookmarkEnd w:id="5812"/>
      <w:bookmarkEnd w:id="5813"/>
    </w:p>
    <w:p w14:paraId="1EC83910" w14:textId="77777777" w:rsidR="00D3062E" w:rsidRPr="006D68AC" w:rsidRDefault="00D3062E" w:rsidP="00D3062E">
      <w:pPr>
        <w:pStyle w:val="Heading4"/>
      </w:pPr>
      <w:bookmarkStart w:id="5814" w:name="_Toc157434859"/>
      <w:bookmarkStart w:id="5815" w:name="_Toc157436574"/>
      <w:bookmarkStart w:id="5816" w:name="_Toc157440414"/>
      <w:bookmarkStart w:id="5817" w:name="_Toc160650087"/>
      <w:bookmarkStart w:id="5818" w:name="_Toc164928370"/>
      <w:bookmarkStart w:id="5819" w:name="_Toc168550233"/>
      <w:bookmarkStart w:id="5820" w:name="_Toc170118304"/>
      <w:bookmarkStart w:id="5821" w:name="_Toc209470386"/>
      <w:bookmarkStart w:id="5822" w:name="_Toc212115047"/>
      <w:bookmarkStart w:id="5823" w:name="_Toc157434860"/>
      <w:bookmarkStart w:id="5824" w:name="_Toc157436575"/>
      <w:bookmarkStart w:id="5825" w:name="_Toc157440415"/>
      <w:bookmarkStart w:id="5826" w:name="_Toc216293636"/>
      <w:r w:rsidRPr="006D68AC">
        <w:rPr>
          <w:noProof/>
          <w:lang w:eastAsia="zh-CN"/>
        </w:rPr>
        <w:t>6.6</w:t>
      </w:r>
      <w:r w:rsidRPr="006D68AC">
        <w:t>.6.1</w:t>
      </w:r>
      <w:r w:rsidRPr="006D68AC">
        <w:tab/>
        <w:t>General</w:t>
      </w:r>
      <w:bookmarkEnd w:id="5814"/>
      <w:bookmarkEnd w:id="5815"/>
      <w:bookmarkEnd w:id="5816"/>
      <w:bookmarkEnd w:id="5817"/>
      <w:bookmarkEnd w:id="5818"/>
      <w:bookmarkEnd w:id="5819"/>
      <w:bookmarkEnd w:id="5820"/>
      <w:bookmarkEnd w:id="5821"/>
      <w:bookmarkEnd w:id="5822"/>
      <w:bookmarkEnd w:id="5826"/>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Heading4"/>
        <w:rPr>
          <w:lang w:val="en-US"/>
        </w:rPr>
      </w:pPr>
      <w:bookmarkStart w:id="5827" w:name="_Toc160650088"/>
      <w:bookmarkStart w:id="5828" w:name="_Toc164928371"/>
      <w:bookmarkStart w:id="5829" w:name="_Toc168550234"/>
      <w:bookmarkStart w:id="5830" w:name="_Toc170118305"/>
      <w:bookmarkStart w:id="5831" w:name="_Toc209470387"/>
      <w:bookmarkStart w:id="5832" w:name="_Toc212115048"/>
      <w:bookmarkStart w:id="5833" w:name="_Toc216293637"/>
      <w:r w:rsidRPr="006D68AC">
        <w:rPr>
          <w:noProof/>
          <w:lang w:eastAsia="zh-CN"/>
        </w:rPr>
        <w:t>6.6</w:t>
      </w:r>
      <w:r w:rsidRPr="006D68AC">
        <w:rPr>
          <w:lang w:val="en-US"/>
        </w:rPr>
        <w:t>.6.2</w:t>
      </w:r>
      <w:r w:rsidRPr="006D68AC">
        <w:rPr>
          <w:lang w:val="en-US"/>
        </w:rPr>
        <w:tab/>
        <w:t>Structured data types</w:t>
      </w:r>
      <w:bookmarkEnd w:id="5823"/>
      <w:bookmarkEnd w:id="5824"/>
      <w:bookmarkEnd w:id="5825"/>
      <w:bookmarkEnd w:id="5827"/>
      <w:bookmarkEnd w:id="5828"/>
      <w:bookmarkEnd w:id="5829"/>
      <w:bookmarkEnd w:id="5830"/>
      <w:bookmarkEnd w:id="5831"/>
      <w:bookmarkEnd w:id="5832"/>
      <w:bookmarkEnd w:id="5833"/>
    </w:p>
    <w:p w14:paraId="6260A780" w14:textId="77777777" w:rsidR="009A4BE1" w:rsidRPr="006D68AC" w:rsidRDefault="009A4BE1" w:rsidP="009A4BE1">
      <w:pPr>
        <w:pStyle w:val="Heading5"/>
      </w:pPr>
      <w:bookmarkStart w:id="5834" w:name="_Toc157434861"/>
      <w:bookmarkStart w:id="5835" w:name="_Toc157436576"/>
      <w:bookmarkStart w:id="5836" w:name="_Toc157440416"/>
      <w:bookmarkStart w:id="5837" w:name="_Toc160650089"/>
      <w:bookmarkStart w:id="5838" w:name="_Toc164928372"/>
      <w:bookmarkStart w:id="5839" w:name="_Toc168550235"/>
      <w:bookmarkStart w:id="5840" w:name="_Toc170118306"/>
      <w:bookmarkStart w:id="5841" w:name="_Toc209470388"/>
      <w:bookmarkStart w:id="5842" w:name="_Toc212115049"/>
      <w:bookmarkStart w:id="5843" w:name="_Toc216293638"/>
      <w:r w:rsidRPr="006D68AC">
        <w:rPr>
          <w:noProof/>
          <w:lang w:eastAsia="zh-CN"/>
        </w:rPr>
        <w:t>6.6</w:t>
      </w:r>
      <w:r w:rsidRPr="006D68AC">
        <w:t>.6.2.1</w:t>
      </w:r>
      <w:r w:rsidRPr="006D68AC">
        <w:tab/>
        <w:t>Introduction</w:t>
      </w:r>
      <w:bookmarkEnd w:id="5834"/>
      <w:bookmarkEnd w:id="5835"/>
      <w:bookmarkEnd w:id="5836"/>
      <w:bookmarkEnd w:id="5837"/>
      <w:bookmarkEnd w:id="5838"/>
      <w:bookmarkEnd w:id="5839"/>
      <w:bookmarkEnd w:id="5840"/>
      <w:bookmarkEnd w:id="5841"/>
      <w:bookmarkEnd w:id="5842"/>
      <w:bookmarkEnd w:id="5843"/>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Heading5"/>
      </w:pPr>
      <w:bookmarkStart w:id="5844" w:name="_Toc157434862"/>
      <w:bookmarkStart w:id="5845" w:name="_Toc157436577"/>
      <w:bookmarkStart w:id="5846" w:name="_Toc157440417"/>
      <w:bookmarkStart w:id="5847" w:name="_Toc160650090"/>
      <w:bookmarkStart w:id="5848" w:name="_Toc164928373"/>
      <w:bookmarkStart w:id="5849" w:name="_Toc168550236"/>
      <w:bookmarkStart w:id="5850" w:name="_Toc170118307"/>
      <w:bookmarkStart w:id="5851" w:name="_Toc209470389"/>
      <w:bookmarkStart w:id="5852" w:name="_Toc212115050"/>
      <w:bookmarkStart w:id="5853" w:name="_Toc216293639"/>
      <w:r w:rsidRPr="006D68AC">
        <w:rPr>
          <w:noProof/>
          <w:lang w:eastAsia="zh-CN"/>
        </w:rPr>
        <w:t>6.6</w:t>
      </w:r>
      <w:r w:rsidRPr="006D68AC">
        <w:t>.6.2.2</w:t>
      </w:r>
      <w:r w:rsidRPr="006D68AC">
        <w:tab/>
        <w:t>Type: MonitoringJob</w:t>
      </w:r>
      <w:bookmarkEnd w:id="5844"/>
      <w:bookmarkEnd w:id="5845"/>
      <w:bookmarkEnd w:id="5846"/>
      <w:bookmarkEnd w:id="5847"/>
      <w:bookmarkEnd w:id="5848"/>
      <w:bookmarkEnd w:id="5849"/>
      <w:bookmarkEnd w:id="5850"/>
      <w:bookmarkEnd w:id="5851"/>
      <w:bookmarkEnd w:id="5852"/>
      <w:bookmarkEnd w:id="5853"/>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Heading5"/>
      </w:pPr>
      <w:bookmarkStart w:id="5854" w:name="_Toc157434863"/>
      <w:bookmarkStart w:id="5855" w:name="_Toc157436578"/>
      <w:bookmarkStart w:id="5856" w:name="_Toc157440418"/>
      <w:bookmarkStart w:id="5857" w:name="_Toc160650091"/>
      <w:bookmarkStart w:id="5858" w:name="_Toc164928374"/>
      <w:bookmarkStart w:id="5859" w:name="_Toc168550237"/>
      <w:bookmarkStart w:id="5860" w:name="_Toc170118308"/>
      <w:bookmarkStart w:id="5861" w:name="_Toc209470390"/>
      <w:bookmarkStart w:id="5862" w:name="_Toc212115051"/>
      <w:bookmarkStart w:id="5863" w:name="_Toc216293640"/>
      <w:r w:rsidRPr="006D68AC">
        <w:rPr>
          <w:noProof/>
          <w:lang w:eastAsia="zh-CN"/>
        </w:rPr>
        <w:t>6.6</w:t>
      </w:r>
      <w:r w:rsidRPr="006D68AC">
        <w:t>.6.2.3</w:t>
      </w:r>
      <w:r w:rsidRPr="006D68AC">
        <w:tab/>
        <w:t>Type: MonitoringJobPatch</w:t>
      </w:r>
      <w:bookmarkEnd w:id="5854"/>
      <w:bookmarkEnd w:id="5855"/>
      <w:bookmarkEnd w:id="5856"/>
      <w:bookmarkEnd w:id="5857"/>
      <w:bookmarkEnd w:id="5858"/>
      <w:bookmarkEnd w:id="5859"/>
      <w:bookmarkEnd w:id="5860"/>
      <w:bookmarkEnd w:id="5861"/>
      <w:bookmarkEnd w:id="5862"/>
      <w:bookmarkEnd w:id="586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Heading5"/>
      </w:pPr>
      <w:bookmarkStart w:id="5864" w:name="_Toc157434864"/>
      <w:bookmarkStart w:id="5865" w:name="_Toc157436579"/>
      <w:bookmarkStart w:id="5866" w:name="_Toc157440419"/>
      <w:bookmarkStart w:id="5867" w:name="_Toc160650092"/>
      <w:bookmarkStart w:id="5868" w:name="_Toc164928375"/>
      <w:bookmarkStart w:id="5869" w:name="_Toc168550238"/>
      <w:bookmarkStart w:id="5870" w:name="_Toc170118309"/>
      <w:bookmarkStart w:id="5871" w:name="_Toc209470391"/>
      <w:bookmarkStart w:id="5872" w:name="_Toc212115052"/>
      <w:bookmarkStart w:id="5873" w:name="_Toc157434865"/>
      <w:bookmarkStart w:id="5874" w:name="_Toc157436580"/>
      <w:bookmarkStart w:id="5875" w:name="_Toc157440420"/>
      <w:bookmarkStart w:id="5876" w:name="_Toc216293641"/>
      <w:r w:rsidRPr="006D68AC">
        <w:rPr>
          <w:noProof/>
          <w:lang w:eastAsia="zh-CN"/>
        </w:rPr>
        <w:t>6.6</w:t>
      </w:r>
      <w:r w:rsidRPr="006D68AC">
        <w:t>.6.2.4</w:t>
      </w:r>
      <w:r w:rsidRPr="006D68AC">
        <w:tab/>
        <w:t>Type: MonitoringMetric</w:t>
      </w:r>
      <w:bookmarkEnd w:id="5864"/>
      <w:bookmarkEnd w:id="5865"/>
      <w:bookmarkEnd w:id="5866"/>
      <w:bookmarkEnd w:id="5867"/>
      <w:bookmarkEnd w:id="5868"/>
      <w:bookmarkEnd w:id="5869"/>
      <w:bookmarkEnd w:id="5870"/>
      <w:bookmarkEnd w:id="5871"/>
      <w:bookmarkEnd w:id="5872"/>
      <w:bookmarkEnd w:id="5876"/>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Heading5"/>
      </w:pPr>
      <w:bookmarkStart w:id="5877" w:name="_Toc160650093"/>
      <w:bookmarkStart w:id="5878" w:name="_Toc164928376"/>
      <w:bookmarkStart w:id="5879" w:name="_Toc168550239"/>
      <w:bookmarkStart w:id="5880" w:name="_Toc170118310"/>
      <w:bookmarkStart w:id="5881" w:name="_Toc209470392"/>
      <w:bookmarkStart w:id="5882" w:name="_Toc212115053"/>
      <w:bookmarkStart w:id="5883" w:name="_Toc157434866"/>
      <w:bookmarkStart w:id="5884" w:name="_Toc157436581"/>
      <w:bookmarkStart w:id="5885" w:name="_Toc157440421"/>
      <w:bookmarkStart w:id="5886" w:name="_Toc216293642"/>
      <w:bookmarkEnd w:id="5873"/>
      <w:bookmarkEnd w:id="5874"/>
      <w:bookmarkEnd w:id="5875"/>
      <w:r w:rsidRPr="006D68AC">
        <w:rPr>
          <w:noProof/>
          <w:lang w:eastAsia="zh-CN"/>
        </w:rPr>
        <w:t>6.6</w:t>
      </w:r>
      <w:r w:rsidRPr="006D68AC">
        <w:t>.6.2.5</w:t>
      </w:r>
      <w:r w:rsidRPr="006D68AC">
        <w:tab/>
        <w:t>Type: MonPerfAnalytics</w:t>
      </w:r>
      <w:bookmarkEnd w:id="5877"/>
      <w:bookmarkEnd w:id="5878"/>
      <w:bookmarkEnd w:id="5879"/>
      <w:bookmarkEnd w:id="5880"/>
      <w:bookmarkEnd w:id="5881"/>
      <w:bookmarkEnd w:id="5882"/>
      <w:bookmarkEnd w:id="5886"/>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Heading5"/>
      </w:pPr>
      <w:bookmarkStart w:id="5887" w:name="_Toc160650094"/>
      <w:bookmarkStart w:id="5888" w:name="_Toc164928377"/>
      <w:bookmarkStart w:id="5889" w:name="_Toc168550240"/>
      <w:bookmarkStart w:id="5890" w:name="_Toc170118311"/>
      <w:bookmarkStart w:id="5891" w:name="_Toc209470393"/>
      <w:bookmarkStart w:id="5892" w:name="_Toc212115054"/>
      <w:bookmarkStart w:id="5893" w:name="_Toc216293643"/>
      <w:r w:rsidRPr="006D68AC">
        <w:rPr>
          <w:noProof/>
          <w:lang w:eastAsia="zh-CN"/>
        </w:rPr>
        <w:t>6.6</w:t>
      </w:r>
      <w:r w:rsidRPr="006D68AC">
        <w:t>.6.2.6</w:t>
      </w:r>
      <w:r w:rsidRPr="006D68AC">
        <w:tab/>
        <w:t>Type: MonitoringSubsc</w:t>
      </w:r>
      <w:bookmarkEnd w:id="5883"/>
      <w:bookmarkEnd w:id="5884"/>
      <w:bookmarkEnd w:id="5885"/>
      <w:bookmarkEnd w:id="5887"/>
      <w:bookmarkEnd w:id="5888"/>
      <w:bookmarkEnd w:id="5889"/>
      <w:bookmarkEnd w:id="5890"/>
      <w:bookmarkEnd w:id="5891"/>
      <w:bookmarkEnd w:id="5892"/>
      <w:bookmarkEnd w:id="5893"/>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Heading5"/>
      </w:pPr>
      <w:bookmarkStart w:id="5894" w:name="_Toc157434867"/>
      <w:bookmarkStart w:id="5895" w:name="_Toc157436582"/>
      <w:bookmarkStart w:id="5896" w:name="_Toc157440422"/>
      <w:bookmarkStart w:id="5897" w:name="_Toc160650095"/>
      <w:bookmarkStart w:id="5898" w:name="_Toc164928378"/>
      <w:bookmarkStart w:id="5899" w:name="_Toc168550241"/>
      <w:bookmarkStart w:id="5900" w:name="_Toc170118312"/>
      <w:bookmarkStart w:id="5901" w:name="_Toc209470394"/>
      <w:bookmarkStart w:id="5902" w:name="_Toc212115055"/>
      <w:bookmarkStart w:id="5903" w:name="_Toc216293644"/>
      <w:r w:rsidRPr="006D68AC">
        <w:rPr>
          <w:noProof/>
          <w:lang w:eastAsia="zh-CN"/>
        </w:rPr>
        <w:t>6.6</w:t>
      </w:r>
      <w:r w:rsidRPr="006D68AC">
        <w:t>.6.2.7</w:t>
      </w:r>
      <w:r w:rsidRPr="006D68AC">
        <w:tab/>
        <w:t>Type: MonitoringSubscPatch</w:t>
      </w:r>
      <w:bookmarkEnd w:id="5894"/>
      <w:bookmarkEnd w:id="5895"/>
      <w:bookmarkEnd w:id="5896"/>
      <w:bookmarkEnd w:id="5897"/>
      <w:bookmarkEnd w:id="5898"/>
      <w:bookmarkEnd w:id="5899"/>
      <w:bookmarkEnd w:id="5900"/>
      <w:bookmarkEnd w:id="5901"/>
      <w:bookmarkEnd w:id="5902"/>
      <w:bookmarkEnd w:id="5903"/>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Heading5"/>
      </w:pPr>
      <w:bookmarkStart w:id="5904" w:name="_Toc157434868"/>
      <w:bookmarkStart w:id="5905" w:name="_Toc157436583"/>
      <w:bookmarkStart w:id="5906" w:name="_Toc157440423"/>
      <w:bookmarkStart w:id="5907" w:name="_Toc160650096"/>
      <w:bookmarkStart w:id="5908" w:name="_Toc164928379"/>
      <w:bookmarkStart w:id="5909" w:name="_Toc168550242"/>
      <w:bookmarkStart w:id="5910" w:name="_Toc170118313"/>
      <w:bookmarkStart w:id="5911" w:name="_Toc209470395"/>
      <w:bookmarkStart w:id="5912" w:name="_Toc212115056"/>
      <w:bookmarkStart w:id="5913" w:name="_Toc157434869"/>
      <w:bookmarkStart w:id="5914" w:name="_Toc157436584"/>
      <w:bookmarkStart w:id="5915" w:name="_Toc157440424"/>
      <w:bookmarkStart w:id="5916" w:name="_Toc216293645"/>
      <w:r w:rsidRPr="006D68AC">
        <w:rPr>
          <w:noProof/>
          <w:lang w:eastAsia="zh-CN"/>
        </w:rPr>
        <w:t>6.6</w:t>
      </w:r>
      <w:r w:rsidRPr="006D68AC">
        <w:t>.6.2.8</w:t>
      </w:r>
      <w:r w:rsidRPr="006D68AC">
        <w:tab/>
        <w:t>Type: ReportingInfo</w:t>
      </w:r>
      <w:bookmarkEnd w:id="5904"/>
      <w:bookmarkEnd w:id="5905"/>
      <w:bookmarkEnd w:id="5906"/>
      <w:bookmarkEnd w:id="5907"/>
      <w:bookmarkEnd w:id="5908"/>
      <w:bookmarkEnd w:id="5909"/>
      <w:bookmarkEnd w:id="5910"/>
      <w:bookmarkEnd w:id="5911"/>
      <w:bookmarkEnd w:id="5912"/>
      <w:bookmarkEnd w:id="5916"/>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Heading5"/>
      </w:pPr>
      <w:bookmarkStart w:id="5917" w:name="_Toc160650097"/>
      <w:bookmarkStart w:id="5918" w:name="_Toc164928380"/>
      <w:bookmarkStart w:id="5919" w:name="_Toc168550243"/>
      <w:bookmarkStart w:id="5920" w:name="_Toc170118314"/>
      <w:bookmarkStart w:id="5921" w:name="_Toc209470396"/>
      <w:bookmarkStart w:id="5922" w:name="_Toc212115057"/>
      <w:bookmarkStart w:id="5923" w:name="_Toc216293646"/>
      <w:r w:rsidRPr="006D68AC">
        <w:rPr>
          <w:noProof/>
          <w:lang w:eastAsia="zh-CN"/>
        </w:rPr>
        <w:t>6.6</w:t>
      </w:r>
      <w:r w:rsidRPr="006D68AC">
        <w:t>.6.2.9</w:t>
      </w:r>
      <w:r w:rsidRPr="006D68AC">
        <w:tab/>
        <w:t>Type: MonitoringNotif</w:t>
      </w:r>
      <w:bookmarkEnd w:id="5913"/>
      <w:bookmarkEnd w:id="5914"/>
      <w:bookmarkEnd w:id="5915"/>
      <w:bookmarkEnd w:id="5917"/>
      <w:bookmarkEnd w:id="5918"/>
      <w:bookmarkEnd w:id="5919"/>
      <w:bookmarkEnd w:id="5920"/>
      <w:bookmarkEnd w:id="5921"/>
      <w:bookmarkEnd w:id="5922"/>
      <w:bookmarkEnd w:id="5923"/>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Heading5"/>
      </w:pPr>
      <w:bookmarkStart w:id="5924" w:name="_Toc157434870"/>
      <w:bookmarkStart w:id="5925" w:name="_Toc157436585"/>
      <w:bookmarkStart w:id="5926" w:name="_Toc157440425"/>
      <w:bookmarkStart w:id="5927" w:name="_Toc160650098"/>
      <w:bookmarkStart w:id="5928" w:name="_Toc164928381"/>
      <w:bookmarkStart w:id="5929" w:name="_Toc168550244"/>
      <w:bookmarkStart w:id="5930" w:name="_Toc170118315"/>
      <w:bookmarkStart w:id="5931" w:name="_Toc209470397"/>
      <w:bookmarkStart w:id="5932" w:name="_Toc212115058"/>
      <w:bookmarkStart w:id="5933" w:name="_Toc157434871"/>
      <w:bookmarkStart w:id="5934" w:name="_Toc157436586"/>
      <w:bookmarkStart w:id="5935" w:name="_Toc157440426"/>
      <w:bookmarkStart w:id="5936" w:name="_Toc216293647"/>
      <w:r w:rsidRPr="006D68AC">
        <w:rPr>
          <w:noProof/>
          <w:lang w:eastAsia="zh-CN"/>
        </w:rPr>
        <w:t>6.6</w:t>
      </w:r>
      <w:r w:rsidRPr="006D68AC">
        <w:t>.6.2.10</w:t>
      </w:r>
      <w:r w:rsidRPr="006D68AC">
        <w:tab/>
        <w:t>Type: ReportingData</w:t>
      </w:r>
      <w:bookmarkEnd w:id="5924"/>
      <w:bookmarkEnd w:id="5925"/>
      <w:bookmarkEnd w:id="5926"/>
      <w:bookmarkEnd w:id="5927"/>
      <w:bookmarkEnd w:id="5928"/>
      <w:bookmarkEnd w:id="5929"/>
      <w:bookmarkEnd w:id="5930"/>
      <w:bookmarkEnd w:id="5931"/>
      <w:bookmarkEnd w:id="5932"/>
      <w:bookmarkEnd w:id="5936"/>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Heading5"/>
      </w:pPr>
      <w:bookmarkStart w:id="5937" w:name="_Toc160650099"/>
      <w:bookmarkStart w:id="5938" w:name="_Toc164928382"/>
      <w:bookmarkStart w:id="5939" w:name="_Toc168550245"/>
      <w:bookmarkStart w:id="5940" w:name="_Toc170118316"/>
      <w:bookmarkStart w:id="5941" w:name="_Toc209470398"/>
      <w:bookmarkStart w:id="5942" w:name="_Toc212115059"/>
      <w:bookmarkStart w:id="5943" w:name="_Toc157434872"/>
      <w:bookmarkStart w:id="5944" w:name="_Toc157436587"/>
      <w:bookmarkStart w:id="5945" w:name="_Toc157440427"/>
      <w:bookmarkStart w:id="5946" w:name="_Toc216293648"/>
      <w:bookmarkEnd w:id="5933"/>
      <w:bookmarkEnd w:id="5934"/>
      <w:bookmarkEnd w:id="5935"/>
      <w:r w:rsidRPr="006D68AC">
        <w:rPr>
          <w:noProof/>
          <w:lang w:eastAsia="zh-CN"/>
        </w:rPr>
        <w:t>6.6</w:t>
      </w:r>
      <w:r w:rsidRPr="006D68AC">
        <w:t>.6.2.11</w:t>
      </w:r>
      <w:r w:rsidRPr="006D68AC">
        <w:tab/>
        <w:t>Type: MonPerfAnalyRes</w:t>
      </w:r>
      <w:bookmarkEnd w:id="5937"/>
      <w:bookmarkEnd w:id="5938"/>
      <w:bookmarkEnd w:id="5939"/>
      <w:bookmarkEnd w:id="5940"/>
      <w:bookmarkEnd w:id="5941"/>
      <w:bookmarkEnd w:id="5942"/>
      <w:bookmarkEnd w:id="5946"/>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Heading5"/>
      </w:pPr>
      <w:bookmarkStart w:id="5947" w:name="_Toc160650100"/>
      <w:bookmarkStart w:id="5948" w:name="_Toc164928383"/>
      <w:bookmarkStart w:id="5949" w:name="_Toc168550246"/>
      <w:bookmarkStart w:id="5950" w:name="_Toc170118317"/>
      <w:bookmarkStart w:id="5951" w:name="_Toc209470399"/>
      <w:bookmarkStart w:id="5952" w:name="_Toc212115060"/>
      <w:bookmarkStart w:id="5953" w:name="_Toc216293649"/>
      <w:r w:rsidRPr="006D68AC">
        <w:rPr>
          <w:noProof/>
          <w:lang w:eastAsia="zh-CN"/>
        </w:rPr>
        <w:t>6.6</w:t>
      </w:r>
      <w:r w:rsidRPr="006D68AC">
        <w:t>.6.2.12</w:t>
      </w:r>
      <w:r w:rsidRPr="006D68AC">
        <w:tab/>
        <w:t>Type: MonitoringReq</w:t>
      </w:r>
      <w:bookmarkEnd w:id="5943"/>
      <w:bookmarkEnd w:id="5944"/>
      <w:bookmarkEnd w:id="5945"/>
      <w:bookmarkEnd w:id="5947"/>
      <w:bookmarkEnd w:id="5948"/>
      <w:bookmarkEnd w:id="5949"/>
      <w:bookmarkEnd w:id="5950"/>
      <w:bookmarkEnd w:id="5951"/>
      <w:bookmarkEnd w:id="5952"/>
      <w:bookmarkEnd w:id="5953"/>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Heading5"/>
      </w:pPr>
      <w:bookmarkStart w:id="5954" w:name="_Toc157434873"/>
      <w:bookmarkStart w:id="5955" w:name="_Toc157436588"/>
      <w:bookmarkStart w:id="5956" w:name="_Toc157440428"/>
      <w:bookmarkStart w:id="5957" w:name="_Toc160650101"/>
      <w:bookmarkStart w:id="5958" w:name="_Toc164928384"/>
      <w:bookmarkStart w:id="5959" w:name="_Toc168550247"/>
      <w:bookmarkStart w:id="5960" w:name="_Toc170118318"/>
      <w:bookmarkStart w:id="5961" w:name="_Toc209470400"/>
      <w:bookmarkStart w:id="5962" w:name="_Toc212115061"/>
      <w:bookmarkStart w:id="5963" w:name="_Toc216293650"/>
      <w:r w:rsidRPr="006D68AC">
        <w:rPr>
          <w:noProof/>
          <w:lang w:eastAsia="zh-CN"/>
        </w:rPr>
        <w:t>6.6</w:t>
      </w:r>
      <w:r w:rsidRPr="006D68AC">
        <w:t>.6.2.13</w:t>
      </w:r>
      <w:r w:rsidRPr="006D68AC">
        <w:tab/>
        <w:t>Type: MonitoringResp</w:t>
      </w:r>
      <w:bookmarkEnd w:id="5954"/>
      <w:bookmarkEnd w:id="5955"/>
      <w:bookmarkEnd w:id="5956"/>
      <w:bookmarkEnd w:id="5957"/>
      <w:bookmarkEnd w:id="5958"/>
      <w:bookmarkEnd w:id="5959"/>
      <w:bookmarkEnd w:id="5960"/>
      <w:bookmarkEnd w:id="5961"/>
      <w:bookmarkEnd w:id="5962"/>
      <w:bookmarkEnd w:id="596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Heading5"/>
      </w:pPr>
      <w:bookmarkStart w:id="5964" w:name="_Toc157434874"/>
      <w:bookmarkStart w:id="5965" w:name="_Toc157436589"/>
      <w:bookmarkStart w:id="5966" w:name="_Toc157440429"/>
      <w:bookmarkStart w:id="5967" w:name="_Toc160650102"/>
      <w:bookmarkStart w:id="5968" w:name="_Toc164928385"/>
      <w:bookmarkStart w:id="5969" w:name="_Toc168550248"/>
      <w:bookmarkStart w:id="5970" w:name="_Toc170118319"/>
      <w:bookmarkStart w:id="5971" w:name="_Toc209470401"/>
      <w:bookmarkStart w:id="5972" w:name="_Toc212115062"/>
      <w:bookmarkStart w:id="5973" w:name="_Toc157434875"/>
      <w:bookmarkStart w:id="5974" w:name="_Toc157436590"/>
      <w:bookmarkStart w:id="5975" w:name="_Toc157440430"/>
      <w:bookmarkStart w:id="5976" w:name="_Toc216293651"/>
      <w:r w:rsidRPr="006D68AC">
        <w:rPr>
          <w:noProof/>
          <w:lang w:eastAsia="zh-CN"/>
        </w:rPr>
        <w:t>6.6</w:t>
      </w:r>
      <w:r w:rsidRPr="006D68AC">
        <w:t>.6.2.14</w:t>
      </w:r>
      <w:r w:rsidRPr="006D68AC">
        <w:tab/>
        <w:t>Type: MonReqMetrics</w:t>
      </w:r>
      <w:bookmarkEnd w:id="5964"/>
      <w:bookmarkEnd w:id="5965"/>
      <w:bookmarkEnd w:id="5966"/>
      <w:bookmarkEnd w:id="5967"/>
      <w:bookmarkEnd w:id="5968"/>
      <w:bookmarkEnd w:id="5969"/>
      <w:bookmarkEnd w:id="5970"/>
      <w:bookmarkEnd w:id="5971"/>
      <w:bookmarkEnd w:id="5972"/>
      <w:bookmarkEnd w:id="5976"/>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Heading5"/>
      </w:pPr>
      <w:bookmarkStart w:id="5977" w:name="_Toc160650103"/>
      <w:bookmarkStart w:id="5978" w:name="_Toc164928386"/>
      <w:bookmarkStart w:id="5979" w:name="_Toc168550249"/>
      <w:bookmarkStart w:id="5980" w:name="_Toc170118320"/>
      <w:bookmarkStart w:id="5981" w:name="_Toc209470402"/>
      <w:bookmarkStart w:id="5982" w:name="_Toc212115063"/>
      <w:bookmarkStart w:id="5983" w:name="_Toc157434876"/>
      <w:bookmarkStart w:id="5984" w:name="_Toc157436591"/>
      <w:bookmarkStart w:id="5985" w:name="_Toc157440431"/>
      <w:bookmarkStart w:id="5986" w:name="_Toc216293652"/>
      <w:bookmarkEnd w:id="5973"/>
      <w:bookmarkEnd w:id="5974"/>
      <w:bookmarkEnd w:id="5975"/>
      <w:r w:rsidRPr="006D68AC">
        <w:rPr>
          <w:noProof/>
          <w:lang w:eastAsia="zh-CN"/>
        </w:rPr>
        <w:t>6.6</w:t>
      </w:r>
      <w:r w:rsidRPr="006D68AC">
        <w:t>.6.2.15</w:t>
      </w:r>
      <w:r w:rsidRPr="006D68AC">
        <w:tab/>
        <w:t>Type: MonRespRepData</w:t>
      </w:r>
      <w:bookmarkEnd w:id="5977"/>
      <w:bookmarkEnd w:id="5978"/>
      <w:bookmarkEnd w:id="5979"/>
      <w:bookmarkEnd w:id="5980"/>
      <w:bookmarkEnd w:id="5981"/>
      <w:bookmarkEnd w:id="5982"/>
      <w:bookmarkEnd w:id="5986"/>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Heading4"/>
        <w:rPr>
          <w:lang w:val="en-US"/>
        </w:rPr>
      </w:pPr>
      <w:bookmarkStart w:id="5987" w:name="_Toc160650104"/>
      <w:bookmarkStart w:id="5988" w:name="_Toc164928387"/>
      <w:bookmarkStart w:id="5989" w:name="_Toc168550250"/>
      <w:bookmarkStart w:id="5990" w:name="_Toc170118321"/>
      <w:bookmarkStart w:id="5991" w:name="_Toc209470403"/>
      <w:bookmarkStart w:id="5992" w:name="_Toc212115064"/>
      <w:bookmarkStart w:id="5993" w:name="_Toc216293653"/>
      <w:r w:rsidRPr="006D68AC">
        <w:rPr>
          <w:noProof/>
          <w:lang w:eastAsia="zh-CN"/>
        </w:rPr>
        <w:t>6.6</w:t>
      </w:r>
      <w:r w:rsidRPr="006D68AC">
        <w:rPr>
          <w:lang w:val="en-US"/>
        </w:rPr>
        <w:t>.6.3</w:t>
      </w:r>
      <w:r w:rsidRPr="006D68AC">
        <w:rPr>
          <w:lang w:val="en-US"/>
        </w:rPr>
        <w:tab/>
        <w:t>Simple data types and enumerations</w:t>
      </w:r>
      <w:bookmarkEnd w:id="5983"/>
      <w:bookmarkEnd w:id="5984"/>
      <w:bookmarkEnd w:id="5985"/>
      <w:bookmarkEnd w:id="5987"/>
      <w:bookmarkEnd w:id="5988"/>
      <w:bookmarkEnd w:id="5989"/>
      <w:bookmarkEnd w:id="5990"/>
      <w:bookmarkEnd w:id="5991"/>
      <w:bookmarkEnd w:id="5992"/>
      <w:bookmarkEnd w:id="5993"/>
    </w:p>
    <w:p w14:paraId="4D4D158A" w14:textId="77777777" w:rsidR="009A4BE1" w:rsidRPr="006D68AC" w:rsidRDefault="009A4BE1" w:rsidP="009A4BE1">
      <w:pPr>
        <w:pStyle w:val="Heading5"/>
      </w:pPr>
      <w:bookmarkStart w:id="5994" w:name="_Toc157434877"/>
      <w:bookmarkStart w:id="5995" w:name="_Toc157436592"/>
      <w:bookmarkStart w:id="5996" w:name="_Toc157440432"/>
      <w:bookmarkStart w:id="5997" w:name="_Toc160650105"/>
      <w:bookmarkStart w:id="5998" w:name="_Toc164928388"/>
      <w:bookmarkStart w:id="5999" w:name="_Toc168550251"/>
      <w:bookmarkStart w:id="6000" w:name="_Toc170118322"/>
      <w:bookmarkStart w:id="6001" w:name="_Toc209470404"/>
      <w:bookmarkStart w:id="6002" w:name="_Toc212115065"/>
      <w:bookmarkStart w:id="6003" w:name="_Toc216293654"/>
      <w:r w:rsidRPr="006D68AC">
        <w:rPr>
          <w:noProof/>
          <w:lang w:eastAsia="zh-CN"/>
        </w:rPr>
        <w:t>6.6</w:t>
      </w:r>
      <w:r w:rsidRPr="006D68AC">
        <w:t>.6.3.1</w:t>
      </w:r>
      <w:r w:rsidRPr="006D68AC">
        <w:tab/>
        <w:t>Introduction</w:t>
      </w:r>
      <w:bookmarkEnd w:id="5994"/>
      <w:bookmarkEnd w:id="5995"/>
      <w:bookmarkEnd w:id="5996"/>
      <w:bookmarkEnd w:id="5997"/>
      <w:bookmarkEnd w:id="5998"/>
      <w:bookmarkEnd w:id="5999"/>
      <w:bookmarkEnd w:id="6000"/>
      <w:bookmarkEnd w:id="6001"/>
      <w:bookmarkEnd w:id="6002"/>
      <w:bookmarkEnd w:id="6003"/>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Heading5"/>
      </w:pPr>
      <w:bookmarkStart w:id="6004" w:name="_Toc157434878"/>
      <w:bookmarkStart w:id="6005" w:name="_Toc157436593"/>
      <w:bookmarkStart w:id="6006" w:name="_Toc157440433"/>
      <w:bookmarkStart w:id="6007" w:name="_Toc160650106"/>
      <w:bookmarkStart w:id="6008" w:name="_Toc164928389"/>
      <w:bookmarkStart w:id="6009" w:name="_Toc168550252"/>
      <w:bookmarkStart w:id="6010" w:name="_Toc170118323"/>
      <w:bookmarkStart w:id="6011" w:name="_Toc209470405"/>
      <w:bookmarkStart w:id="6012" w:name="_Toc212115066"/>
      <w:bookmarkStart w:id="6013" w:name="_Toc216293655"/>
      <w:r w:rsidRPr="006D68AC">
        <w:rPr>
          <w:noProof/>
          <w:lang w:eastAsia="zh-CN"/>
        </w:rPr>
        <w:t>6.6</w:t>
      </w:r>
      <w:r w:rsidRPr="006D68AC">
        <w:t>.6.3.2</w:t>
      </w:r>
      <w:r w:rsidRPr="006D68AC">
        <w:tab/>
        <w:t>Simple data types</w:t>
      </w:r>
      <w:bookmarkEnd w:id="6004"/>
      <w:bookmarkEnd w:id="6005"/>
      <w:bookmarkEnd w:id="6006"/>
      <w:bookmarkEnd w:id="6007"/>
      <w:bookmarkEnd w:id="6008"/>
      <w:bookmarkEnd w:id="6009"/>
      <w:bookmarkEnd w:id="6010"/>
      <w:bookmarkEnd w:id="6011"/>
      <w:bookmarkEnd w:id="6012"/>
      <w:bookmarkEnd w:id="6013"/>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Heading5"/>
      </w:pPr>
      <w:bookmarkStart w:id="6014" w:name="_Toc160650107"/>
      <w:bookmarkStart w:id="6015" w:name="_Toc164928390"/>
      <w:bookmarkStart w:id="6016" w:name="_Toc168550253"/>
      <w:bookmarkStart w:id="6017" w:name="_Toc170118324"/>
      <w:bookmarkStart w:id="6018" w:name="_Toc209470406"/>
      <w:bookmarkStart w:id="6019" w:name="_Toc212115067"/>
      <w:bookmarkStart w:id="6020" w:name="_Toc157434880"/>
      <w:bookmarkStart w:id="6021" w:name="_Toc157436595"/>
      <w:bookmarkStart w:id="6022" w:name="_Toc157440435"/>
      <w:bookmarkStart w:id="6023" w:name="_Toc216293656"/>
      <w:r w:rsidRPr="006D68AC">
        <w:rPr>
          <w:noProof/>
          <w:lang w:eastAsia="zh-CN"/>
        </w:rPr>
        <w:t>6.6</w:t>
      </w:r>
      <w:r w:rsidRPr="006D68AC">
        <w:t>.6.3.3</w:t>
      </w:r>
      <w:r w:rsidRPr="006D68AC">
        <w:tab/>
        <w:t>Enumeration: MonPerfMetric</w:t>
      </w:r>
      <w:bookmarkEnd w:id="6014"/>
      <w:bookmarkEnd w:id="6015"/>
      <w:bookmarkEnd w:id="6016"/>
      <w:bookmarkEnd w:id="6017"/>
      <w:bookmarkEnd w:id="6018"/>
      <w:bookmarkEnd w:id="6019"/>
      <w:bookmarkEnd w:id="6023"/>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Heading4"/>
        <w:rPr>
          <w:lang w:val="en-US"/>
        </w:rPr>
      </w:pPr>
      <w:bookmarkStart w:id="6024" w:name="_Toc160650108"/>
      <w:bookmarkStart w:id="6025" w:name="_Toc164928391"/>
      <w:bookmarkStart w:id="6026" w:name="_Toc168550254"/>
      <w:bookmarkStart w:id="6027" w:name="_Toc170118325"/>
      <w:bookmarkStart w:id="6028" w:name="_Toc209470407"/>
      <w:bookmarkStart w:id="6029" w:name="_Toc212115068"/>
      <w:bookmarkStart w:id="6030" w:name="_Toc216293657"/>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020"/>
      <w:bookmarkEnd w:id="6021"/>
      <w:bookmarkEnd w:id="6022"/>
      <w:bookmarkEnd w:id="6024"/>
      <w:bookmarkEnd w:id="6025"/>
      <w:bookmarkEnd w:id="6026"/>
      <w:bookmarkEnd w:id="6027"/>
      <w:bookmarkEnd w:id="6028"/>
      <w:bookmarkEnd w:id="6029"/>
      <w:bookmarkEnd w:id="6030"/>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Heading4"/>
      </w:pPr>
      <w:bookmarkStart w:id="6031" w:name="_Toc157434881"/>
      <w:bookmarkStart w:id="6032" w:name="_Toc157436596"/>
      <w:bookmarkStart w:id="6033" w:name="_Toc157440436"/>
      <w:bookmarkStart w:id="6034" w:name="_Toc160650109"/>
      <w:bookmarkStart w:id="6035" w:name="_Toc164928392"/>
      <w:bookmarkStart w:id="6036" w:name="_Toc168550255"/>
      <w:bookmarkStart w:id="6037" w:name="_Toc170118326"/>
      <w:bookmarkStart w:id="6038" w:name="_Toc209470408"/>
      <w:bookmarkStart w:id="6039" w:name="_Toc212115069"/>
      <w:bookmarkStart w:id="6040" w:name="_Toc216293658"/>
      <w:r w:rsidRPr="006D68AC">
        <w:rPr>
          <w:noProof/>
          <w:lang w:eastAsia="zh-CN"/>
        </w:rPr>
        <w:t>6.6</w:t>
      </w:r>
      <w:r w:rsidRPr="006D68AC">
        <w:t>.6.5</w:t>
      </w:r>
      <w:r w:rsidRPr="006D68AC">
        <w:tab/>
        <w:t>Binary data</w:t>
      </w:r>
      <w:bookmarkEnd w:id="6031"/>
      <w:bookmarkEnd w:id="6032"/>
      <w:bookmarkEnd w:id="6033"/>
      <w:bookmarkEnd w:id="6034"/>
      <w:bookmarkEnd w:id="6035"/>
      <w:bookmarkEnd w:id="6036"/>
      <w:bookmarkEnd w:id="6037"/>
      <w:bookmarkEnd w:id="6038"/>
      <w:bookmarkEnd w:id="6039"/>
      <w:bookmarkEnd w:id="6040"/>
    </w:p>
    <w:p w14:paraId="65B7D00B" w14:textId="77777777" w:rsidR="009A4BE1" w:rsidRPr="006D68AC" w:rsidRDefault="009A4BE1" w:rsidP="009A4BE1">
      <w:pPr>
        <w:pStyle w:val="Heading5"/>
      </w:pPr>
      <w:bookmarkStart w:id="6041" w:name="_Toc157434882"/>
      <w:bookmarkStart w:id="6042" w:name="_Toc157436597"/>
      <w:bookmarkStart w:id="6043" w:name="_Toc157440437"/>
      <w:bookmarkStart w:id="6044" w:name="_Toc160650110"/>
      <w:bookmarkStart w:id="6045" w:name="_Toc164928393"/>
      <w:bookmarkStart w:id="6046" w:name="_Toc168550256"/>
      <w:bookmarkStart w:id="6047" w:name="_Toc170118327"/>
      <w:bookmarkStart w:id="6048" w:name="_Toc209470409"/>
      <w:bookmarkStart w:id="6049" w:name="_Toc212115070"/>
      <w:bookmarkStart w:id="6050" w:name="_Toc216293659"/>
      <w:r w:rsidRPr="006D68AC">
        <w:rPr>
          <w:noProof/>
          <w:lang w:eastAsia="zh-CN"/>
        </w:rPr>
        <w:t>6.6</w:t>
      </w:r>
      <w:r w:rsidRPr="006D68AC">
        <w:t>.6.5.1</w:t>
      </w:r>
      <w:r w:rsidRPr="006D68AC">
        <w:tab/>
        <w:t>Binary Data Types</w:t>
      </w:r>
      <w:bookmarkEnd w:id="6041"/>
      <w:bookmarkEnd w:id="6042"/>
      <w:bookmarkEnd w:id="6043"/>
      <w:bookmarkEnd w:id="6044"/>
      <w:bookmarkEnd w:id="6045"/>
      <w:bookmarkEnd w:id="6046"/>
      <w:bookmarkEnd w:id="6047"/>
      <w:bookmarkEnd w:id="6048"/>
      <w:bookmarkEnd w:id="6049"/>
      <w:bookmarkEnd w:id="6050"/>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Heading3"/>
      </w:pPr>
      <w:bookmarkStart w:id="6051" w:name="_Toc157434883"/>
      <w:bookmarkStart w:id="6052" w:name="_Toc157436598"/>
      <w:bookmarkStart w:id="6053" w:name="_Toc157440438"/>
      <w:bookmarkStart w:id="6054" w:name="_Toc160650111"/>
      <w:bookmarkStart w:id="6055" w:name="_Toc164928394"/>
      <w:bookmarkStart w:id="6056" w:name="_Toc168550257"/>
      <w:bookmarkStart w:id="6057" w:name="_Toc170118328"/>
      <w:bookmarkStart w:id="6058" w:name="_Toc209470410"/>
      <w:bookmarkStart w:id="6059" w:name="_Toc212115071"/>
      <w:bookmarkStart w:id="6060" w:name="_Toc216293660"/>
      <w:r w:rsidRPr="006D68AC">
        <w:rPr>
          <w:noProof/>
          <w:lang w:eastAsia="zh-CN"/>
        </w:rPr>
        <w:t>6.6</w:t>
      </w:r>
      <w:r w:rsidRPr="006D68AC">
        <w:t>.7</w:t>
      </w:r>
      <w:r w:rsidRPr="006D68AC">
        <w:tab/>
        <w:t>Error Handling</w:t>
      </w:r>
      <w:bookmarkEnd w:id="6051"/>
      <w:bookmarkEnd w:id="6052"/>
      <w:bookmarkEnd w:id="6053"/>
      <w:bookmarkEnd w:id="6054"/>
      <w:bookmarkEnd w:id="6055"/>
      <w:bookmarkEnd w:id="6056"/>
      <w:bookmarkEnd w:id="6057"/>
      <w:bookmarkEnd w:id="6058"/>
      <w:bookmarkEnd w:id="6059"/>
      <w:bookmarkEnd w:id="6060"/>
    </w:p>
    <w:p w14:paraId="47673EE5" w14:textId="77777777" w:rsidR="009A4BE1" w:rsidRPr="006D68AC" w:rsidRDefault="009A4BE1" w:rsidP="009A4BE1">
      <w:pPr>
        <w:pStyle w:val="Heading4"/>
      </w:pPr>
      <w:bookmarkStart w:id="6061" w:name="_Toc157434884"/>
      <w:bookmarkStart w:id="6062" w:name="_Toc157436599"/>
      <w:bookmarkStart w:id="6063" w:name="_Toc157440439"/>
      <w:bookmarkStart w:id="6064" w:name="_Toc160650112"/>
      <w:bookmarkStart w:id="6065" w:name="_Toc164928395"/>
      <w:bookmarkStart w:id="6066" w:name="_Toc168550258"/>
      <w:bookmarkStart w:id="6067" w:name="_Toc170118329"/>
      <w:bookmarkStart w:id="6068" w:name="_Toc209470411"/>
      <w:bookmarkStart w:id="6069" w:name="_Toc212115072"/>
      <w:bookmarkStart w:id="6070" w:name="_Toc216293661"/>
      <w:r w:rsidRPr="006D68AC">
        <w:rPr>
          <w:noProof/>
          <w:lang w:eastAsia="zh-CN"/>
        </w:rPr>
        <w:t>6.6</w:t>
      </w:r>
      <w:r w:rsidRPr="006D68AC">
        <w:t>.7.1</w:t>
      </w:r>
      <w:r w:rsidRPr="006D68AC">
        <w:tab/>
        <w:t>General</w:t>
      </w:r>
      <w:bookmarkEnd w:id="6061"/>
      <w:bookmarkEnd w:id="6062"/>
      <w:bookmarkEnd w:id="6063"/>
      <w:bookmarkEnd w:id="6064"/>
      <w:bookmarkEnd w:id="6065"/>
      <w:bookmarkEnd w:id="6066"/>
      <w:bookmarkEnd w:id="6067"/>
      <w:bookmarkEnd w:id="6068"/>
      <w:bookmarkEnd w:id="6069"/>
      <w:bookmarkEnd w:id="6070"/>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Heading4"/>
      </w:pPr>
      <w:bookmarkStart w:id="6071" w:name="_Toc157434885"/>
      <w:bookmarkStart w:id="6072" w:name="_Toc157436600"/>
      <w:bookmarkStart w:id="6073" w:name="_Toc157440440"/>
      <w:bookmarkStart w:id="6074" w:name="_Toc160650113"/>
      <w:bookmarkStart w:id="6075" w:name="_Toc164928396"/>
      <w:bookmarkStart w:id="6076" w:name="_Toc168550259"/>
      <w:bookmarkStart w:id="6077" w:name="_Toc170118330"/>
      <w:bookmarkStart w:id="6078" w:name="_Toc209470412"/>
      <w:bookmarkStart w:id="6079" w:name="_Toc212115073"/>
      <w:bookmarkStart w:id="6080" w:name="_Toc216293662"/>
      <w:r w:rsidRPr="006D68AC">
        <w:rPr>
          <w:noProof/>
          <w:lang w:eastAsia="zh-CN"/>
        </w:rPr>
        <w:t>6.6</w:t>
      </w:r>
      <w:r w:rsidRPr="006D68AC">
        <w:t>.7.2</w:t>
      </w:r>
      <w:r w:rsidRPr="006D68AC">
        <w:tab/>
        <w:t>Protocol Errors</w:t>
      </w:r>
      <w:bookmarkEnd w:id="6071"/>
      <w:bookmarkEnd w:id="6072"/>
      <w:bookmarkEnd w:id="6073"/>
      <w:bookmarkEnd w:id="6074"/>
      <w:bookmarkEnd w:id="6075"/>
      <w:bookmarkEnd w:id="6076"/>
      <w:bookmarkEnd w:id="6077"/>
      <w:bookmarkEnd w:id="6078"/>
      <w:bookmarkEnd w:id="6079"/>
      <w:bookmarkEnd w:id="6080"/>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Heading4"/>
      </w:pPr>
      <w:bookmarkStart w:id="6081" w:name="_Toc157434886"/>
      <w:bookmarkStart w:id="6082" w:name="_Toc157436601"/>
      <w:bookmarkStart w:id="6083" w:name="_Toc157440441"/>
      <w:bookmarkStart w:id="6084" w:name="_Toc160650114"/>
      <w:bookmarkStart w:id="6085" w:name="_Toc164928397"/>
      <w:bookmarkStart w:id="6086" w:name="_Toc168550260"/>
      <w:bookmarkStart w:id="6087" w:name="_Toc170118331"/>
      <w:bookmarkStart w:id="6088" w:name="_Toc209470413"/>
      <w:bookmarkStart w:id="6089" w:name="_Toc212115074"/>
      <w:bookmarkStart w:id="6090" w:name="_Toc216293663"/>
      <w:r w:rsidRPr="006D68AC">
        <w:rPr>
          <w:noProof/>
          <w:lang w:eastAsia="zh-CN"/>
        </w:rPr>
        <w:t>6.6</w:t>
      </w:r>
      <w:r w:rsidRPr="006D68AC">
        <w:t>.7.3</w:t>
      </w:r>
      <w:r w:rsidRPr="006D68AC">
        <w:tab/>
        <w:t>Application Errors</w:t>
      </w:r>
      <w:bookmarkEnd w:id="6081"/>
      <w:bookmarkEnd w:id="6082"/>
      <w:bookmarkEnd w:id="6083"/>
      <w:bookmarkEnd w:id="6084"/>
      <w:bookmarkEnd w:id="6085"/>
      <w:bookmarkEnd w:id="6086"/>
      <w:bookmarkEnd w:id="6087"/>
      <w:bookmarkEnd w:id="6088"/>
      <w:bookmarkEnd w:id="6089"/>
      <w:bookmarkEnd w:id="6090"/>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Heading3"/>
        <w:rPr>
          <w:lang w:eastAsia="zh-CN"/>
        </w:rPr>
      </w:pPr>
      <w:bookmarkStart w:id="6091" w:name="_Toc157434887"/>
      <w:bookmarkStart w:id="6092" w:name="_Toc157436602"/>
      <w:bookmarkStart w:id="6093" w:name="_Toc157440442"/>
      <w:bookmarkStart w:id="6094" w:name="_Toc160650115"/>
      <w:bookmarkStart w:id="6095" w:name="_Toc164928398"/>
      <w:bookmarkStart w:id="6096" w:name="_Toc168550261"/>
      <w:bookmarkStart w:id="6097" w:name="_Toc170118332"/>
      <w:bookmarkStart w:id="6098" w:name="_Toc209470414"/>
      <w:bookmarkStart w:id="6099" w:name="_Toc212115075"/>
      <w:bookmarkStart w:id="6100" w:name="_Toc216293664"/>
      <w:r w:rsidRPr="006D68AC">
        <w:rPr>
          <w:noProof/>
          <w:lang w:eastAsia="zh-CN"/>
        </w:rPr>
        <w:t>6.6</w:t>
      </w:r>
      <w:r w:rsidRPr="006D68AC">
        <w:t>.8</w:t>
      </w:r>
      <w:r w:rsidRPr="006D68AC">
        <w:rPr>
          <w:lang w:eastAsia="zh-CN"/>
        </w:rPr>
        <w:tab/>
        <w:t>Feature negotiation</w:t>
      </w:r>
      <w:bookmarkEnd w:id="6091"/>
      <w:bookmarkEnd w:id="6092"/>
      <w:bookmarkEnd w:id="6093"/>
      <w:bookmarkEnd w:id="6094"/>
      <w:bookmarkEnd w:id="6095"/>
      <w:bookmarkEnd w:id="6096"/>
      <w:bookmarkEnd w:id="6097"/>
      <w:bookmarkEnd w:id="6098"/>
      <w:bookmarkEnd w:id="6099"/>
      <w:bookmarkEnd w:id="6100"/>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Heading3"/>
      </w:pPr>
      <w:bookmarkStart w:id="6101" w:name="_Toc157434888"/>
      <w:bookmarkStart w:id="6102" w:name="_Toc157436603"/>
      <w:bookmarkStart w:id="6103" w:name="_Toc157440443"/>
      <w:bookmarkStart w:id="6104" w:name="_Toc160650116"/>
      <w:bookmarkStart w:id="6105" w:name="_Toc164928399"/>
      <w:bookmarkStart w:id="6106" w:name="_Toc168550262"/>
      <w:bookmarkStart w:id="6107" w:name="_Toc170118333"/>
      <w:bookmarkStart w:id="6108" w:name="_Toc209470415"/>
      <w:bookmarkStart w:id="6109" w:name="_Toc212115076"/>
      <w:bookmarkStart w:id="6110" w:name="_Toc216293665"/>
      <w:r w:rsidRPr="006D68AC">
        <w:rPr>
          <w:noProof/>
          <w:lang w:eastAsia="zh-CN"/>
        </w:rPr>
        <w:t>6.6</w:t>
      </w:r>
      <w:r w:rsidRPr="006D68AC">
        <w:t>.9</w:t>
      </w:r>
      <w:r w:rsidRPr="006D68AC">
        <w:tab/>
        <w:t>Security</w:t>
      </w:r>
      <w:bookmarkEnd w:id="6101"/>
      <w:bookmarkEnd w:id="6102"/>
      <w:bookmarkEnd w:id="6103"/>
      <w:bookmarkEnd w:id="6104"/>
      <w:bookmarkEnd w:id="6105"/>
      <w:bookmarkEnd w:id="6106"/>
      <w:bookmarkEnd w:id="6107"/>
      <w:bookmarkEnd w:id="6108"/>
      <w:bookmarkEnd w:id="6109"/>
      <w:bookmarkEnd w:id="6110"/>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Heading2"/>
      </w:pPr>
      <w:bookmarkStart w:id="6111" w:name="_Toc157434889"/>
      <w:bookmarkStart w:id="6112" w:name="_Toc157436604"/>
      <w:bookmarkStart w:id="6113" w:name="_Toc157440444"/>
      <w:bookmarkStart w:id="6114" w:name="_Toc160650117"/>
      <w:bookmarkStart w:id="6115" w:name="_Toc164928400"/>
      <w:bookmarkStart w:id="6116" w:name="_Toc168550263"/>
      <w:bookmarkStart w:id="6117" w:name="_Toc170118334"/>
      <w:bookmarkStart w:id="6118" w:name="_Toc209470416"/>
      <w:bookmarkStart w:id="6119" w:name="_Toc212115077"/>
      <w:bookmarkStart w:id="6120" w:name="_Toc216293666"/>
      <w:r w:rsidRPr="006D68AC">
        <w:t>6.7</w:t>
      </w:r>
      <w:r w:rsidRPr="006D68AC">
        <w:tab/>
        <w:t>NSCE_InfoCollection API</w:t>
      </w:r>
      <w:bookmarkEnd w:id="6111"/>
      <w:bookmarkEnd w:id="6112"/>
      <w:bookmarkEnd w:id="6113"/>
      <w:bookmarkEnd w:id="6114"/>
      <w:bookmarkEnd w:id="6115"/>
      <w:bookmarkEnd w:id="6116"/>
      <w:bookmarkEnd w:id="6117"/>
      <w:bookmarkEnd w:id="6118"/>
      <w:bookmarkEnd w:id="6119"/>
      <w:bookmarkEnd w:id="6120"/>
    </w:p>
    <w:p w14:paraId="10A131A4" w14:textId="77777777" w:rsidR="005D3D4F" w:rsidRPr="006D68AC" w:rsidRDefault="005D3D4F" w:rsidP="005D3D4F">
      <w:pPr>
        <w:pStyle w:val="Heading3"/>
      </w:pPr>
      <w:bookmarkStart w:id="6121" w:name="_Toc157434890"/>
      <w:bookmarkStart w:id="6122" w:name="_Toc157436605"/>
      <w:bookmarkStart w:id="6123" w:name="_Toc157440445"/>
      <w:bookmarkStart w:id="6124" w:name="_Toc160650118"/>
      <w:bookmarkStart w:id="6125" w:name="_Toc164928401"/>
      <w:bookmarkStart w:id="6126" w:name="_Toc168550264"/>
      <w:bookmarkStart w:id="6127" w:name="_Toc170118335"/>
      <w:bookmarkStart w:id="6128" w:name="_Toc209470417"/>
      <w:bookmarkStart w:id="6129" w:name="_Toc212115078"/>
      <w:bookmarkStart w:id="6130" w:name="_Toc216293667"/>
      <w:r w:rsidRPr="006D68AC">
        <w:t>6.7.1</w:t>
      </w:r>
      <w:r w:rsidRPr="006D68AC">
        <w:tab/>
        <w:t>Introduction</w:t>
      </w:r>
      <w:bookmarkEnd w:id="6121"/>
      <w:bookmarkEnd w:id="6122"/>
      <w:bookmarkEnd w:id="6123"/>
      <w:bookmarkEnd w:id="6124"/>
      <w:bookmarkEnd w:id="6125"/>
      <w:bookmarkEnd w:id="6126"/>
      <w:bookmarkEnd w:id="6127"/>
      <w:bookmarkEnd w:id="6128"/>
      <w:bookmarkEnd w:id="6129"/>
      <w:bookmarkEnd w:id="6130"/>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Heading3"/>
      </w:pPr>
      <w:bookmarkStart w:id="6131" w:name="_Toc157434891"/>
      <w:bookmarkStart w:id="6132" w:name="_Toc157436606"/>
      <w:bookmarkStart w:id="6133" w:name="_Toc157440446"/>
      <w:bookmarkStart w:id="6134" w:name="_Toc160650119"/>
      <w:bookmarkStart w:id="6135" w:name="_Toc164928402"/>
      <w:bookmarkStart w:id="6136" w:name="_Toc168550265"/>
      <w:bookmarkStart w:id="6137" w:name="_Toc170118336"/>
      <w:bookmarkStart w:id="6138" w:name="_Toc209470418"/>
      <w:bookmarkStart w:id="6139" w:name="_Toc212115079"/>
      <w:bookmarkStart w:id="6140" w:name="_Toc216293668"/>
      <w:r w:rsidRPr="006D68AC">
        <w:t>6.7.2</w:t>
      </w:r>
      <w:r w:rsidRPr="006D68AC">
        <w:tab/>
        <w:t>Usage of HTTP</w:t>
      </w:r>
      <w:bookmarkEnd w:id="6131"/>
      <w:bookmarkEnd w:id="6132"/>
      <w:bookmarkEnd w:id="6133"/>
      <w:bookmarkEnd w:id="6134"/>
      <w:bookmarkEnd w:id="6135"/>
      <w:bookmarkEnd w:id="6136"/>
      <w:bookmarkEnd w:id="6137"/>
      <w:bookmarkEnd w:id="6138"/>
      <w:bookmarkEnd w:id="6139"/>
      <w:bookmarkEnd w:id="6140"/>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Heading3"/>
      </w:pPr>
      <w:bookmarkStart w:id="6141" w:name="_Toc157434892"/>
      <w:bookmarkStart w:id="6142" w:name="_Toc157436607"/>
      <w:bookmarkStart w:id="6143" w:name="_Toc157440447"/>
      <w:bookmarkStart w:id="6144" w:name="_Toc160650120"/>
      <w:bookmarkStart w:id="6145" w:name="_Toc164928403"/>
      <w:bookmarkStart w:id="6146" w:name="_Toc168550266"/>
      <w:bookmarkStart w:id="6147" w:name="_Toc170118337"/>
      <w:bookmarkStart w:id="6148" w:name="_Toc209470419"/>
      <w:bookmarkStart w:id="6149" w:name="_Toc212115080"/>
      <w:bookmarkStart w:id="6150" w:name="_Toc216293669"/>
      <w:r w:rsidRPr="006D68AC">
        <w:t>6.7.3</w:t>
      </w:r>
      <w:r w:rsidRPr="006D68AC">
        <w:tab/>
        <w:t>Resources</w:t>
      </w:r>
      <w:bookmarkEnd w:id="6141"/>
      <w:bookmarkEnd w:id="6142"/>
      <w:bookmarkEnd w:id="6143"/>
      <w:bookmarkEnd w:id="6144"/>
      <w:bookmarkEnd w:id="6145"/>
      <w:bookmarkEnd w:id="6146"/>
      <w:bookmarkEnd w:id="6147"/>
      <w:bookmarkEnd w:id="6148"/>
      <w:bookmarkEnd w:id="6149"/>
      <w:bookmarkEnd w:id="6150"/>
    </w:p>
    <w:p w14:paraId="2F6A7EFA" w14:textId="77777777" w:rsidR="000D79BC" w:rsidRPr="006D68AC" w:rsidRDefault="000D79BC" w:rsidP="000D79BC">
      <w:pPr>
        <w:pStyle w:val="Heading4"/>
      </w:pPr>
      <w:bookmarkStart w:id="6151" w:name="_Toc157434893"/>
      <w:bookmarkStart w:id="6152" w:name="_Toc157436608"/>
      <w:bookmarkStart w:id="6153" w:name="_Toc157440448"/>
      <w:bookmarkStart w:id="6154" w:name="_Toc160650121"/>
      <w:bookmarkStart w:id="6155" w:name="_Toc164928404"/>
      <w:bookmarkStart w:id="6156" w:name="_Toc168550267"/>
      <w:bookmarkStart w:id="6157" w:name="_Toc170118338"/>
      <w:bookmarkStart w:id="6158" w:name="_Toc209470420"/>
      <w:bookmarkStart w:id="6159" w:name="_Toc212115081"/>
      <w:bookmarkStart w:id="6160" w:name="_Toc216293670"/>
      <w:r w:rsidRPr="006D68AC">
        <w:t>6.7.3.1</w:t>
      </w:r>
      <w:r w:rsidRPr="006D68AC">
        <w:tab/>
        <w:t>Overview</w:t>
      </w:r>
      <w:bookmarkEnd w:id="6151"/>
      <w:bookmarkEnd w:id="6152"/>
      <w:bookmarkEnd w:id="6153"/>
      <w:bookmarkEnd w:id="6154"/>
      <w:bookmarkEnd w:id="6155"/>
      <w:bookmarkEnd w:id="6156"/>
      <w:bookmarkEnd w:id="6157"/>
      <w:bookmarkEnd w:id="6158"/>
      <w:bookmarkEnd w:id="6159"/>
      <w:bookmarkEnd w:id="616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t>Figure 6.7</w:t>
      </w:r>
      <w:r w:rsidRPr="006D68AC">
        <w:rPr>
          <w:rFonts w:hint="eastAsia"/>
          <w:lang w:eastAsia="zh-CN"/>
        </w:rPr>
        <w:t>.</w:t>
      </w:r>
      <w:r w:rsidRPr="006D68AC">
        <w:t>3.1-1 depicts the resource URIs structure for the NSCE_InfoCollection API.</w:t>
      </w:r>
    </w:p>
    <w:bookmarkStart w:id="6161" w:name="_MON_1770327432"/>
    <w:bookmarkEnd w:id="616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45pt" o:ole="">
            <v:imagedata r:id="rId149" o:title=""/>
          </v:shape>
          <o:OLEObject Type="Embed" ProgID="Word.Document.8" ShapeID="_x0000_i1097" DrawAspect="Content" ObjectID="_1826906810"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DengXian"/>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Heading4"/>
        <w:rPr>
          <w:lang w:val="en-US"/>
        </w:rPr>
      </w:pPr>
      <w:bookmarkStart w:id="6162" w:name="_Toc157434894"/>
      <w:bookmarkStart w:id="6163" w:name="_Toc157436609"/>
      <w:bookmarkStart w:id="6164" w:name="_Toc157440449"/>
      <w:bookmarkStart w:id="6165" w:name="_Toc160650122"/>
      <w:bookmarkStart w:id="6166" w:name="_Toc164928405"/>
      <w:bookmarkStart w:id="6167" w:name="_Toc168550268"/>
      <w:bookmarkStart w:id="6168" w:name="_Toc170118339"/>
      <w:bookmarkStart w:id="6169" w:name="_Toc209470421"/>
      <w:bookmarkStart w:id="6170" w:name="_Toc212115082"/>
      <w:bookmarkStart w:id="6171" w:name="_Toc216293671"/>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6162"/>
      <w:bookmarkEnd w:id="6163"/>
      <w:bookmarkEnd w:id="6164"/>
      <w:bookmarkEnd w:id="6165"/>
      <w:bookmarkEnd w:id="6166"/>
      <w:bookmarkEnd w:id="6167"/>
      <w:bookmarkEnd w:id="6168"/>
      <w:bookmarkEnd w:id="6169"/>
      <w:bookmarkEnd w:id="6170"/>
      <w:bookmarkEnd w:id="6171"/>
    </w:p>
    <w:p w14:paraId="4592990A" w14:textId="77777777" w:rsidR="000D79BC" w:rsidRPr="006D68AC" w:rsidRDefault="000D79BC" w:rsidP="000D79BC">
      <w:pPr>
        <w:pStyle w:val="Heading5"/>
      </w:pPr>
      <w:bookmarkStart w:id="6172" w:name="_Toc157434895"/>
      <w:bookmarkStart w:id="6173" w:name="_Toc157436610"/>
      <w:bookmarkStart w:id="6174" w:name="_Toc157440450"/>
      <w:bookmarkStart w:id="6175" w:name="_Toc160650123"/>
      <w:bookmarkStart w:id="6176" w:name="_Toc164928406"/>
      <w:bookmarkStart w:id="6177" w:name="_Toc168550269"/>
      <w:bookmarkStart w:id="6178" w:name="_Toc170118340"/>
      <w:bookmarkStart w:id="6179" w:name="_Toc209470422"/>
      <w:bookmarkStart w:id="6180" w:name="_Toc212115083"/>
      <w:bookmarkStart w:id="6181" w:name="_Toc216293672"/>
      <w:r w:rsidRPr="006D68AC">
        <w:t>6.7.3.2.1</w:t>
      </w:r>
      <w:r w:rsidRPr="006D68AC">
        <w:tab/>
        <w:t>Description</w:t>
      </w:r>
      <w:bookmarkEnd w:id="6172"/>
      <w:bookmarkEnd w:id="6173"/>
      <w:bookmarkEnd w:id="6174"/>
      <w:bookmarkEnd w:id="6175"/>
      <w:bookmarkEnd w:id="6176"/>
      <w:bookmarkEnd w:id="6177"/>
      <w:bookmarkEnd w:id="6178"/>
      <w:bookmarkEnd w:id="6179"/>
      <w:bookmarkEnd w:id="6180"/>
      <w:bookmarkEnd w:id="6181"/>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Heading5"/>
        <w:rPr>
          <w:lang w:eastAsia="zh-CN"/>
        </w:rPr>
      </w:pPr>
      <w:bookmarkStart w:id="6182" w:name="_Toc157434896"/>
      <w:bookmarkStart w:id="6183" w:name="_Toc157436611"/>
      <w:bookmarkStart w:id="6184" w:name="_Toc157440451"/>
      <w:bookmarkStart w:id="6185" w:name="_Toc160650124"/>
      <w:bookmarkStart w:id="6186" w:name="_Toc164928407"/>
      <w:bookmarkStart w:id="6187" w:name="_Toc168550270"/>
      <w:bookmarkStart w:id="6188" w:name="_Toc170118341"/>
      <w:bookmarkStart w:id="6189" w:name="_Toc209470423"/>
      <w:bookmarkStart w:id="6190" w:name="_Toc212115084"/>
      <w:bookmarkStart w:id="6191" w:name="_Toc216293673"/>
      <w:r w:rsidRPr="006D68AC">
        <w:t>6.7.3.2.2</w:t>
      </w:r>
      <w:r w:rsidRPr="006D68AC">
        <w:rPr>
          <w:lang w:eastAsia="zh-CN"/>
        </w:rPr>
        <w:tab/>
        <w:t>Resource Definition</w:t>
      </w:r>
      <w:bookmarkEnd w:id="6182"/>
      <w:bookmarkEnd w:id="6183"/>
      <w:bookmarkEnd w:id="6184"/>
      <w:bookmarkEnd w:id="6185"/>
      <w:bookmarkEnd w:id="6186"/>
      <w:bookmarkEnd w:id="6187"/>
      <w:bookmarkEnd w:id="6188"/>
      <w:bookmarkEnd w:id="6189"/>
      <w:bookmarkEnd w:id="6190"/>
      <w:bookmarkEnd w:id="6191"/>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Heading5"/>
        <w:rPr>
          <w:lang w:val="en-US" w:eastAsia="zh-CN"/>
        </w:rPr>
      </w:pPr>
      <w:bookmarkStart w:id="6192" w:name="_Toc157434897"/>
      <w:bookmarkStart w:id="6193" w:name="_Toc157436612"/>
      <w:bookmarkStart w:id="6194" w:name="_Toc157440452"/>
      <w:bookmarkStart w:id="6195" w:name="_Toc160650125"/>
      <w:bookmarkStart w:id="6196" w:name="_Toc164928408"/>
      <w:bookmarkStart w:id="6197" w:name="_Toc168550271"/>
      <w:bookmarkStart w:id="6198" w:name="_Toc170118342"/>
      <w:bookmarkStart w:id="6199" w:name="_Toc209470424"/>
      <w:bookmarkStart w:id="6200" w:name="_Toc212115085"/>
      <w:bookmarkStart w:id="6201" w:name="_Toc216293674"/>
      <w:r w:rsidRPr="006D68AC">
        <w:t>6.7.3.2.3</w:t>
      </w:r>
      <w:r w:rsidRPr="006D68AC">
        <w:rPr>
          <w:lang w:eastAsia="zh-CN"/>
        </w:rPr>
        <w:tab/>
        <w:t>Resource Standard Methods</w:t>
      </w:r>
      <w:bookmarkEnd w:id="6192"/>
      <w:bookmarkEnd w:id="6193"/>
      <w:bookmarkEnd w:id="6194"/>
      <w:bookmarkEnd w:id="6195"/>
      <w:bookmarkEnd w:id="6196"/>
      <w:bookmarkEnd w:id="6197"/>
      <w:bookmarkEnd w:id="6198"/>
      <w:bookmarkEnd w:id="6199"/>
      <w:bookmarkEnd w:id="6200"/>
      <w:bookmarkEnd w:id="6201"/>
    </w:p>
    <w:p w14:paraId="515BA57A" w14:textId="77777777" w:rsidR="000D79BC" w:rsidRPr="006D68AC" w:rsidRDefault="000D79BC" w:rsidP="007E7218">
      <w:pPr>
        <w:pStyle w:val="H6"/>
      </w:pPr>
      <w:bookmarkStart w:id="6202" w:name="_Toc157434898"/>
      <w:bookmarkStart w:id="6203" w:name="_Toc157436613"/>
      <w:bookmarkStart w:id="6204" w:name="_Toc157440453"/>
      <w:bookmarkStart w:id="6205" w:name="_Toc160650126"/>
      <w:bookmarkStart w:id="6206" w:name="_Toc164928409"/>
      <w:bookmarkStart w:id="6207" w:name="_Toc168550272"/>
      <w:bookmarkStart w:id="6208" w:name="_Toc170118343"/>
      <w:bookmarkStart w:id="6209" w:name="_Toc209470425"/>
      <w:bookmarkStart w:id="6210" w:name="_Toc212115086"/>
      <w:r w:rsidRPr="006D68AC">
        <w:t>6.7.3.2.3.1</w:t>
      </w:r>
      <w:r w:rsidRPr="006D68AC">
        <w:tab/>
        <w:t>POST</w:t>
      </w:r>
      <w:bookmarkEnd w:id="6202"/>
      <w:bookmarkEnd w:id="6203"/>
      <w:bookmarkEnd w:id="6204"/>
      <w:bookmarkEnd w:id="6205"/>
      <w:bookmarkEnd w:id="6206"/>
      <w:bookmarkEnd w:id="6207"/>
      <w:bookmarkEnd w:id="6208"/>
      <w:bookmarkEnd w:id="6209"/>
      <w:bookmarkEnd w:id="6210"/>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DengXian"/>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Heading5"/>
        <w:rPr>
          <w:lang w:eastAsia="zh-CN"/>
        </w:rPr>
      </w:pPr>
      <w:bookmarkStart w:id="6211" w:name="_Toc157434899"/>
      <w:bookmarkStart w:id="6212" w:name="_Toc157436614"/>
      <w:bookmarkStart w:id="6213" w:name="_Toc157440454"/>
      <w:bookmarkStart w:id="6214" w:name="_Toc160650127"/>
      <w:bookmarkStart w:id="6215" w:name="_Toc164928410"/>
      <w:bookmarkStart w:id="6216" w:name="_Toc168550273"/>
      <w:bookmarkStart w:id="6217" w:name="_Toc170118344"/>
      <w:bookmarkStart w:id="6218" w:name="_Toc209470426"/>
      <w:bookmarkStart w:id="6219" w:name="_Toc212115087"/>
      <w:bookmarkStart w:id="6220" w:name="_Toc216293675"/>
      <w:r w:rsidRPr="006D68AC">
        <w:rPr>
          <w:lang w:eastAsia="zh-CN"/>
        </w:rPr>
        <w:t>6.7.3.2.4</w:t>
      </w:r>
      <w:r w:rsidRPr="006D68AC">
        <w:rPr>
          <w:lang w:eastAsia="zh-CN"/>
        </w:rPr>
        <w:tab/>
        <w:t>Resource Custom Operations</w:t>
      </w:r>
      <w:bookmarkEnd w:id="6211"/>
      <w:bookmarkEnd w:id="6212"/>
      <w:bookmarkEnd w:id="6213"/>
      <w:bookmarkEnd w:id="6214"/>
      <w:bookmarkEnd w:id="6215"/>
      <w:bookmarkEnd w:id="6216"/>
      <w:bookmarkEnd w:id="6217"/>
      <w:bookmarkEnd w:id="6218"/>
      <w:bookmarkEnd w:id="6219"/>
      <w:bookmarkEnd w:id="6220"/>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Heading4"/>
      </w:pPr>
      <w:bookmarkStart w:id="6221" w:name="_Toc157434900"/>
      <w:bookmarkStart w:id="6222" w:name="_Toc157436615"/>
      <w:bookmarkStart w:id="6223" w:name="_Toc157440455"/>
      <w:bookmarkStart w:id="6224" w:name="_Toc160650128"/>
      <w:bookmarkStart w:id="6225" w:name="_Toc164928411"/>
      <w:bookmarkStart w:id="6226" w:name="_Toc168550274"/>
      <w:bookmarkStart w:id="6227" w:name="_Toc170118345"/>
      <w:bookmarkStart w:id="6228" w:name="_Toc209470427"/>
      <w:bookmarkStart w:id="6229" w:name="_Toc212115088"/>
      <w:bookmarkStart w:id="6230" w:name="_Toc216293676"/>
      <w:r w:rsidRPr="006D68AC">
        <w:t>6.7.3.3</w:t>
      </w:r>
      <w:r w:rsidRPr="006D68AC">
        <w:tab/>
        <w:t>Resource: Individual Information Collection Subscription</w:t>
      </w:r>
      <w:bookmarkEnd w:id="6221"/>
      <w:bookmarkEnd w:id="6222"/>
      <w:bookmarkEnd w:id="6223"/>
      <w:bookmarkEnd w:id="6224"/>
      <w:bookmarkEnd w:id="6225"/>
      <w:bookmarkEnd w:id="6226"/>
      <w:bookmarkEnd w:id="6227"/>
      <w:bookmarkEnd w:id="6228"/>
      <w:bookmarkEnd w:id="6229"/>
      <w:bookmarkEnd w:id="6230"/>
    </w:p>
    <w:p w14:paraId="21398418" w14:textId="77777777" w:rsidR="000D79BC" w:rsidRPr="006D68AC" w:rsidRDefault="000D79BC" w:rsidP="000D79BC">
      <w:pPr>
        <w:pStyle w:val="Heading5"/>
        <w:rPr>
          <w:lang w:eastAsia="zh-CN"/>
        </w:rPr>
      </w:pPr>
      <w:bookmarkStart w:id="6231" w:name="_Toc157434901"/>
      <w:bookmarkStart w:id="6232" w:name="_Toc157436616"/>
      <w:bookmarkStart w:id="6233" w:name="_Toc157440456"/>
      <w:bookmarkStart w:id="6234" w:name="_Toc160650129"/>
      <w:bookmarkStart w:id="6235" w:name="_Toc164928412"/>
      <w:bookmarkStart w:id="6236" w:name="_Toc168550275"/>
      <w:bookmarkStart w:id="6237" w:name="_Toc170118346"/>
      <w:bookmarkStart w:id="6238" w:name="_Toc209470428"/>
      <w:bookmarkStart w:id="6239" w:name="_Toc212115089"/>
      <w:bookmarkStart w:id="6240" w:name="_Toc216293677"/>
      <w:r w:rsidRPr="006D68AC">
        <w:t>6.7.3.3</w:t>
      </w:r>
      <w:r w:rsidRPr="006D68AC">
        <w:rPr>
          <w:lang w:eastAsia="zh-CN"/>
        </w:rPr>
        <w:t>.1</w:t>
      </w:r>
      <w:r w:rsidRPr="006D68AC">
        <w:rPr>
          <w:lang w:eastAsia="zh-CN"/>
        </w:rPr>
        <w:tab/>
        <w:t>Description</w:t>
      </w:r>
      <w:bookmarkEnd w:id="6231"/>
      <w:bookmarkEnd w:id="6232"/>
      <w:bookmarkEnd w:id="6233"/>
      <w:bookmarkEnd w:id="6234"/>
      <w:bookmarkEnd w:id="6235"/>
      <w:bookmarkEnd w:id="6236"/>
      <w:bookmarkEnd w:id="6237"/>
      <w:bookmarkEnd w:id="6238"/>
      <w:bookmarkEnd w:id="6239"/>
      <w:bookmarkEnd w:id="6240"/>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Heading5"/>
        <w:rPr>
          <w:lang w:eastAsia="zh-CN"/>
        </w:rPr>
      </w:pPr>
      <w:bookmarkStart w:id="6241" w:name="_Toc157434902"/>
      <w:bookmarkStart w:id="6242" w:name="_Toc157436617"/>
      <w:bookmarkStart w:id="6243" w:name="_Toc157440457"/>
      <w:bookmarkStart w:id="6244" w:name="_Toc160650130"/>
      <w:bookmarkStart w:id="6245" w:name="_Toc164928413"/>
      <w:bookmarkStart w:id="6246" w:name="_Toc168550276"/>
      <w:bookmarkStart w:id="6247" w:name="_Toc170118347"/>
      <w:bookmarkStart w:id="6248" w:name="_Toc209470429"/>
      <w:bookmarkStart w:id="6249" w:name="_Toc212115090"/>
      <w:bookmarkStart w:id="6250" w:name="_Toc216293678"/>
      <w:r w:rsidRPr="006D68AC">
        <w:t>6.7.3.3</w:t>
      </w:r>
      <w:r w:rsidRPr="006D68AC">
        <w:rPr>
          <w:lang w:eastAsia="zh-CN"/>
        </w:rPr>
        <w:t>.2</w:t>
      </w:r>
      <w:r w:rsidRPr="006D68AC">
        <w:rPr>
          <w:lang w:eastAsia="zh-CN"/>
        </w:rPr>
        <w:tab/>
        <w:t>Resource Definition</w:t>
      </w:r>
      <w:bookmarkEnd w:id="6241"/>
      <w:bookmarkEnd w:id="6242"/>
      <w:bookmarkEnd w:id="6243"/>
      <w:bookmarkEnd w:id="6244"/>
      <w:bookmarkEnd w:id="6245"/>
      <w:bookmarkEnd w:id="6246"/>
      <w:bookmarkEnd w:id="6247"/>
      <w:bookmarkEnd w:id="6248"/>
      <w:bookmarkEnd w:id="6249"/>
      <w:bookmarkEnd w:id="6250"/>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Heading5"/>
        <w:rPr>
          <w:lang w:eastAsia="zh-CN"/>
        </w:rPr>
      </w:pPr>
      <w:bookmarkStart w:id="6251" w:name="_Toc157434903"/>
      <w:bookmarkStart w:id="6252" w:name="_Toc157436618"/>
      <w:bookmarkStart w:id="6253" w:name="_Toc157440458"/>
      <w:bookmarkStart w:id="6254" w:name="_Toc160650131"/>
      <w:bookmarkStart w:id="6255" w:name="_Toc164928414"/>
      <w:bookmarkStart w:id="6256" w:name="_Toc168550277"/>
      <w:bookmarkStart w:id="6257" w:name="_Toc170118348"/>
      <w:bookmarkStart w:id="6258" w:name="_Toc209470430"/>
      <w:bookmarkStart w:id="6259" w:name="_Toc212115091"/>
      <w:bookmarkStart w:id="6260" w:name="_Toc216293679"/>
      <w:r w:rsidRPr="006D68AC">
        <w:t>6.7.3.3</w:t>
      </w:r>
      <w:r w:rsidRPr="006D68AC">
        <w:rPr>
          <w:lang w:eastAsia="zh-CN"/>
        </w:rPr>
        <w:t>.3</w:t>
      </w:r>
      <w:r w:rsidRPr="006D68AC">
        <w:rPr>
          <w:lang w:eastAsia="zh-CN"/>
        </w:rPr>
        <w:tab/>
        <w:t>Resource Standard Methods</w:t>
      </w:r>
      <w:bookmarkEnd w:id="6251"/>
      <w:bookmarkEnd w:id="6252"/>
      <w:bookmarkEnd w:id="6253"/>
      <w:bookmarkEnd w:id="6254"/>
      <w:bookmarkEnd w:id="6255"/>
      <w:bookmarkEnd w:id="6256"/>
      <w:bookmarkEnd w:id="6257"/>
      <w:bookmarkEnd w:id="6258"/>
      <w:bookmarkEnd w:id="6259"/>
      <w:bookmarkEnd w:id="6260"/>
    </w:p>
    <w:p w14:paraId="27A127CC" w14:textId="77777777" w:rsidR="000D79BC" w:rsidRPr="006D68AC" w:rsidRDefault="000D79BC" w:rsidP="007E7218">
      <w:pPr>
        <w:pStyle w:val="H6"/>
      </w:pPr>
      <w:bookmarkStart w:id="6261" w:name="_Toc157434904"/>
      <w:bookmarkStart w:id="6262" w:name="_Toc157436619"/>
      <w:bookmarkStart w:id="6263" w:name="_Toc157440459"/>
      <w:bookmarkStart w:id="6264" w:name="_Toc160650132"/>
      <w:bookmarkStart w:id="6265" w:name="_Toc164928415"/>
      <w:bookmarkStart w:id="6266" w:name="_Toc168550278"/>
      <w:bookmarkStart w:id="6267" w:name="_Toc170118349"/>
      <w:bookmarkStart w:id="6268" w:name="_Toc209470431"/>
      <w:bookmarkStart w:id="6269" w:name="_Toc212115092"/>
      <w:r w:rsidRPr="006D68AC">
        <w:t>6.7.3.3.3.1</w:t>
      </w:r>
      <w:r w:rsidRPr="006D68AC">
        <w:tab/>
        <w:t>GET</w:t>
      </w:r>
      <w:bookmarkEnd w:id="6261"/>
      <w:bookmarkEnd w:id="6262"/>
      <w:bookmarkEnd w:id="6263"/>
      <w:bookmarkEnd w:id="6264"/>
      <w:bookmarkEnd w:id="6265"/>
      <w:bookmarkEnd w:id="6266"/>
      <w:bookmarkEnd w:id="6267"/>
      <w:bookmarkEnd w:id="6268"/>
      <w:bookmarkEnd w:id="6269"/>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6270" w:name="_Toc157434905"/>
      <w:bookmarkStart w:id="6271" w:name="_Toc157436620"/>
      <w:bookmarkStart w:id="6272" w:name="_Toc157440460"/>
      <w:bookmarkStart w:id="6273" w:name="_Toc160650133"/>
      <w:bookmarkStart w:id="6274" w:name="_Toc164928416"/>
      <w:bookmarkStart w:id="6275" w:name="_Toc168550279"/>
      <w:bookmarkStart w:id="6276" w:name="_Toc170118350"/>
      <w:bookmarkStart w:id="6277" w:name="_Toc209470432"/>
      <w:bookmarkStart w:id="6278" w:name="_Toc212115093"/>
      <w:r w:rsidRPr="006D68AC">
        <w:t>6.7.3.3.3.2</w:t>
      </w:r>
      <w:r w:rsidRPr="006D68AC">
        <w:tab/>
        <w:t>PUT</w:t>
      </w:r>
      <w:bookmarkEnd w:id="6270"/>
      <w:bookmarkEnd w:id="6271"/>
      <w:bookmarkEnd w:id="6272"/>
      <w:bookmarkEnd w:id="6273"/>
      <w:bookmarkEnd w:id="6274"/>
      <w:bookmarkEnd w:id="6275"/>
      <w:bookmarkEnd w:id="6276"/>
      <w:bookmarkEnd w:id="6277"/>
      <w:bookmarkEnd w:id="6278"/>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6279" w:name="_Toc157434906"/>
      <w:bookmarkStart w:id="6280" w:name="_Toc157436621"/>
      <w:bookmarkStart w:id="6281" w:name="_Toc157440461"/>
      <w:bookmarkStart w:id="6282" w:name="_Toc160650134"/>
      <w:bookmarkStart w:id="6283" w:name="_Toc164928417"/>
      <w:bookmarkStart w:id="6284" w:name="_Toc168550280"/>
      <w:bookmarkStart w:id="6285" w:name="_Toc170118351"/>
      <w:bookmarkStart w:id="6286" w:name="_Toc209470433"/>
      <w:bookmarkStart w:id="6287" w:name="_Toc212115094"/>
      <w:r w:rsidRPr="006D68AC">
        <w:t>6.7</w:t>
      </w:r>
      <w:r w:rsidRPr="006D68AC">
        <w:rPr>
          <w:rFonts w:hint="eastAsia"/>
        </w:rPr>
        <w:t>.</w:t>
      </w:r>
      <w:r w:rsidRPr="006D68AC">
        <w:t>3.3.3.3</w:t>
      </w:r>
      <w:r w:rsidRPr="006D68AC">
        <w:tab/>
        <w:t>PATCH</w:t>
      </w:r>
      <w:bookmarkEnd w:id="6279"/>
      <w:bookmarkEnd w:id="6280"/>
      <w:bookmarkEnd w:id="6281"/>
      <w:bookmarkEnd w:id="6282"/>
      <w:bookmarkEnd w:id="6283"/>
      <w:bookmarkEnd w:id="6284"/>
      <w:bookmarkEnd w:id="6285"/>
      <w:bookmarkEnd w:id="6286"/>
      <w:bookmarkEnd w:id="6287"/>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DengXian"/>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DengXian"/>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6288" w:name="_Toc157434907"/>
      <w:bookmarkStart w:id="6289" w:name="_Toc157436622"/>
      <w:bookmarkStart w:id="6290" w:name="_Toc157440462"/>
      <w:bookmarkStart w:id="6291" w:name="_Toc160650135"/>
      <w:bookmarkStart w:id="6292" w:name="_Toc164928418"/>
      <w:bookmarkStart w:id="6293" w:name="_Toc168550281"/>
      <w:bookmarkStart w:id="6294" w:name="_Toc170118352"/>
      <w:bookmarkStart w:id="6295" w:name="_Toc209470434"/>
      <w:bookmarkStart w:id="6296" w:name="_Toc212115095"/>
      <w:r w:rsidRPr="006D68AC">
        <w:t>6.7.3.3.3.4</w:t>
      </w:r>
      <w:r w:rsidRPr="006D68AC">
        <w:tab/>
        <w:t>DELETE</w:t>
      </w:r>
      <w:bookmarkEnd w:id="6288"/>
      <w:bookmarkEnd w:id="6289"/>
      <w:bookmarkEnd w:id="6290"/>
      <w:bookmarkEnd w:id="6291"/>
      <w:bookmarkEnd w:id="6292"/>
      <w:bookmarkEnd w:id="6293"/>
      <w:bookmarkEnd w:id="6294"/>
      <w:bookmarkEnd w:id="6295"/>
      <w:bookmarkEnd w:id="6296"/>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Heading5"/>
        <w:rPr>
          <w:lang w:eastAsia="zh-CN"/>
        </w:rPr>
      </w:pPr>
      <w:bookmarkStart w:id="6297" w:name="_Toc157434908"/>
      <w:bookmarkStart w:id="6298" w:name="_Toc157436623"/>
      <w:bookmarkStart w:id="6299" w:name="_Toc157440463"/>
      <w:bookmarkStart w:id="6300" w:name="_Toc160650136"/>
      <w:bookmarkStart w:id="6301" w:name="_Toc164928419"/>
      <w:bookmarkStart w:id="6302" w:name="_Toc168550282"/>
      <w:bookmarkStart w:id="6303" w:name="_Toc170118353"/>
      <w:bookmarkStart w:id="6304" w:name="_Toc209470435"/>
      <w:bookmarkStart w:id="6305" w:name="_Toc212115096"/>
      <w:bookmarkStart w:id="6306" w:name="_Toc216293680"/>
      <w:r w:rsidRPr="006D68AC">
        <w:t>6.7.3.3</w:t>
      </w:r>
      <w:r w:rsidRPr="006D68AC">
        <w:rPr>
          <w:lang w:eastAsia="zh-CN"/>
        </w:rPr>
        <w:t>.4</w:t>
      </w:r>
      <w:r w:rsidRPr="006D68AC">
        <w:rPr>
          <w:lang w:eastAsia="zh-CN"/>
        </w:rPr>
        <w:tab/>
        <w:t>Resource Custom Operations</w:t>
      </w:r>
      <w:bookmarkEnd w:id="6297"/>
      <w:bookmarkEnd w:id="6298"/>
      <w:bookmarkEnd w:id="6299"/>
      <w:bookmarkEnd w:id="6300"/>
      <w:bookmarkEnd w:id="6301"/>
      <w:bookmarkEnd w:id="6302"/>
      <w:bookmarkEnd w:id="6303"/>
      <w:bookmarkEnd w:id="6304"/>
      <w:bookmarkEnd w:id="6305"/>
      <w:bookmarkEnd w:id="630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Heading3"/>
      </w:pPr>
      <w:bookmarkStart w:id="6307" w:name="_Toc157434909"/>
      <w:bookmarkStart w:id="6308" w:name="_Toc157436624"/>
      <w:bookmarkStart w:id="6309" w:name="_Toc157440464"/>
      <w:bookmarkStart w:id="6310" w:name="_Toc160650137"/>
      <w:bookmarkStart w:id="6311" w:name="_Toc164928420"/>
      <w:bookmarkStart w:id="6312" w:name="_Toc168550283"/>
      <w:bookmarkStart w:id="6313" w:name="_Toc170118354"/>
      <w:bookmarkStart w:id="6314" w:name="_Toc209470436"/>
      <w:bookmarkStart w:id="6315" w:name="_Toc212115097"/>
      <w:bookmarkStart w:id="6316" w:name="_Toc216293681"/>
      <w:r w:rsidRPr="006D68AC">
        <w:t>6.7.4</w:t>
      </w:r>
      <w:r w:rsidRPr="006D68AC">
        <w:tab/>
        <w:t>Custom Operations without associated resources</w:t>
      </w:r>
      <w:bookmarkEnd w:id="6307"/>
      <w:bookmarkEnd w:id="6308"/>
      <w:bookmarkEnd w:id="6309"/>
      <w:bookmarkEnd w:id="6310"/>
      <w:bookmarkEnd w:id="6311"/>
      <w:bookmarkEnd w:id="6312"/>
      <w:bookmarkEnd w:id="6313"/>
      <w:bookmarkEnd w:id="6314"/>
      <w:bookmarkEnd w:id="6315"/>
      <w:bookmarkEnd w:id="6316"/>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Heading3"/>
      </w:pPr>
      <w:bookmarkStart w:id="6317" w:name="_Toc157434910"/>
      <w:bookmarkStart w:id="6318" w:name="_Toc157436625"/>
      <w:bookmarkStart w:id="6319" w:name="_Toc157440465"/>
      <w:bookmarkStart w:id="6320" w:name="_Toc160650138"/>
      <w:bookmarkStart w:id="6321" w:name="_Toc164928421"/>
      <w:bookmarkStart w:id="6322" w:name="_Toc168550284"/>
      <w:bookmarkStart w:id="6323" w:name="_Toc170118355"/>
      <w:bookmarkStart w:id="6324" w:name="_Toc209470437"/>
      <w:bookmarkStart w:id="6325" w:name="_Toc212115098"/>
      <w:bookmarkStart w:id="6326" w:name="_Toc216293682"/>
      <w:r w:rsidRPr="006D68AC">
        <w:t>6.7.5</w:t>
      </w:r>
      <w:r w:rsidRPr="006D68AC">
        <w:tab/>
        <w:t>Notifications</w:t>
      </w:r>
      <w:bookmarkEnd w:id="6317"/>
      <w:bookmarkEnd w:id="6318"/>
      <w:bookmarkEnd w:id="6319"/>
      <w:bookmarkEnd w:id="6320"/>
      <w:bookmarkEnd w:id="6321"/>
      <w:bookmarkEnd w:id="6322"/>
      <w:bookmarkEnd w:id="6323"/>
      <w:bookmarkEnd w:id="6324"/>
      <w:bookmarkEnd w:id="6325"/>
      <w:bookmarkEnd w:id="6326"/>
    </w:p>
    <w:p w14:paraId="53D35AAA" w14:textId="77777777" w:rsidR="000D79BC" w:rsidRPr="006D68AC" w:rsidRDefault="000D79BC" w:rsidP="000D79BC">
      <w:pPr>
        <w:pStyle w:val="Heading4"/>
      </w:pPr>
      <w:bookmarkStart w:id="6327" w:name="_Toc157434911"/>
      <w:bookmarkStart w:id="6328" w:name="_Toc157436626"/>
      <w:bookmarkStart w:id="6329" w:name="_Toc157440466"/>
      <w:bookmarkStart w:id="6330" w:name="_Toc160650139"/>
      <w:bookmarkStart w:id="6331" w:name="_Toc164928422"/>
      <w:bookmarkStart w:id="6332" w:name="_Toc168550285"/>
      <w:bookmarkStart w:id="6333" w:name="_Toc170118356"/>
      <w:bookmarkStart w:id="6334" w:name="_Toc209470438"/>
      <w:bookmarkStart w:id="6335" w:name="_Toc212115099"/>
      <w:bookmarkStart w:id="6336" w:name="_Toc216293683"/>
      <w:r w:rsidRPr="006D68AC">
        <w:t>6.7.5.1</w:t>
      </w:r>
      <w:r w:rsidRPr="006D68AC">
        <w:tab/>
        <w:t>General</w:t>
      </w:r>
      <w:bookmarkEnd w:id="6327"/>
      <w:bookmarkEnd w:id="6328"/>
      <w:bookmarkEnd w:id="6329"/>
      <w:bookmarkEnd w:id="6330"/>
      <w:bookmarkEnd w:id="6331"/>
      <w:bookmarkEnd w:id="6332"/>
      <w:bookmarkEnd w:id="6333"/>
      <w:bookmarkEnd w:id="6334"/>
      <w:bookmarkEnd w:id="6335"/>
      <w:bookmarkEnd w:id="6336"/>
    </w:p>
    <w:p w14:paraId="12FB65A3" w14:textId="77777777" w:rsidR="00B110B4" w:rsidRPr="006D68AC" w:rsidRDefault="00B110B4" w:rsidP="00B110B4">
      <w:pPr>
        <w:rPr>
          <w:noProof/>
        </w:rPr>
      </w:pPr>
      <w:bookmarkStart w:id="6337" w:name="_Toc157434912"/>
      <w:bookmarkStart w:id="6338" w:name="_Toc157436627"/>
      <w:bookmarkStart w:id="6339" w:name="_Toc157440467"/>
      <w:bookmarkStart w:id="6340"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Heading4"/>
        <w:rPr>
          <w:lang w:val="en-US"/>
        </w:rPr>
      </w:pPr>
      <w:bookmarkStart w:id="6341" w:name="_Toc164928423"/>
      <w:bookmarkStart w:id="6342" w:name="_Toc168550286"/>
      <w:bookmarkStart w:id="6343" w:name="_Toc170118357"/>
      <w:bookmarkStart w:id="6344" w:name="_Toc209470439"/>
      <w:bookmarkStart w:id="6345" w:name="_Toc212115100"/>
      <w:bookmarkStart w:id="6346" w:name="_Toc216293684"/>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6337"/>
      <w:bookmarkEnd w:id="6338"/>
      <w:bookmarkEnd w:id="6339"/>
      <w:bookmarkEnd w:id="6340"/>
      <w:bookmarkEnd w:id="6341"/>
      <w:bookmarkEnd w:id="6342"/>
      <w:bookmarkEnd w:id="6343"/>
      <w:bookmarkEnd w:id="6344"/>
      <w:bookmarkEnd w:id="6345"/>
      <w:bookmarkEnd w:id="6346"/>
    </w:p>
    <w:p w14:paraId="27041077" w14:textId="77777777" w:rsidR="000D79BC" w:rsidRPr="006D68AC" w:rsidRDefault="000D79BC" w:rsidP="000D79BC">
      <w:pPr>
        <w:pStyle w:val="Heading5"/>
        <w:rPr>
          <w:noProof/>
          <w:lang w:val="en-US"/>
        </w:rPr>
      </w:pPr>
      <w:bookmarkStart w:id="6347" w:name="_Toc157434913"/>
      <w:bookmarkStart w:id="6348" w:name="_Toc157436628"/>
      <w:bookmarkStart w:id="6349" w:name="_Toc157440468"/>
      <w:bookmarkStart w:id="6350" w:name="_Toc160650141"/>
      <w:bookmarkStart w:id="6351" w:name="_Toc164928424"/>
      <w:bookmarkStart w:id="6352" w:name="_Toc168550287"/>
      <w:bookmarkStart w:id="6353" w:name="_Toc170118358"/>
      <w:bookmarkStart w:id="6354" w:name="_Toc209470440"/>
      <w:bookmarkStart w:id="6355" w:name="_Toc212115101"/>
      <w:bookmarkStart w:id="6356" w:name="_Toc216293685"/>
      <w:r w:rsidRPr="006D68AC">
        <w:t>6.7</w:t>
      </w:r>
      <w:r w:rsidRPr="006D68AC">
        <w:rPr>
          <w:lang w:val="en-US"/>
        </w:rPr>
        <w:t>.5.2</w:t>
      </w:r>
      <w:r w:rsidRPr="006D68AC">
        <w:rPr>
          <w:noProof/>
          <w:lang w:val="en-US"/>
        </w:rPr>
        <w:t>.1</w:t>
      </w:r>
      <w:r w:rsidRPr="006D68AC">
        <w:rPr>
          <w:noProof/>
          <w:lang w:val="en-US"/>
        </w:rPr>
        <w:tab/>
        <w:t>Description</w:t>
      </w:r>
      <w:bookmarkEnd w:id="6347"/>
      <w:bookmarkEnd w:id="6348"/>
      <w:bookmarkEnd w:id="6349"/>
      <w:bookmarkEnd w:id="6350"/>
      <w:bookmarkEnd w:id="6351"/>
      <w:bookmarkEnd w:id="6352"/>
      <w:bookmarkEnd w:id="6353"/>
      <w:bookmarkEnd w:id="6354"/>
      <w:bookmarkEnd w:id="6355"/>
      <w:bookmarkEnd w:id="6356"/>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Heading5"/>
        <w:rPr>
          <w:noProof/>
        </w:rPr>
      </w:pPr>
      <w:bookmarkStart w:id="6357" w:name="_Toc157434914"/>
      <w:bookmarkStart w:id="6358" w:name="_Toc157436629"/>
      <w:bookmarkStart w:id="6359" w:name="_Toc157440469"/>
      <w:bookmarkStart w:id="6360" w:name="_Toc160650142"/>
      <w:bookmarkStart w:id="6361" w:name="_Toc164928425"/>
      <w:bookmarkStart w:id="6362" w:name="_Toc168550288"/>
      <w:bookmarkStart w:id="6363" w:name="_Toc170118359"/>
      <w:bookmarkStart w:id="6364" w:name="_Toc209470441"/>
      <w:bookmarkStart w:id="6365" w:name="_Toc212115102"/>
      <w:bookmarkStart w:id="6366" w:name="_Toc216293686"/>
      <w:r w:rsidRPr="006D68AC">
        <w:t>6.7.5.2</w:t>
      </w:r>
      <w:r w:rsidRPr="006D68AC">
        <w:rPr>
          <w:noProof/>
        </w:rPr>
        <w:t>.2</w:t>
      </w:r>
      <w:r w:rsidRPr="006D68AC">
        <w:rPr>
          <w:noProof/>
        </w:rPr>
        <w:tab/>
        <w:t>Target URI</w:t>
      </w:r>
      <w:bookmarkEnd w:id="6357"/>
      <w:bookmarkEnd w:id="6358"/>
      <w:bookmarkEnd w:id="6359"/>
      <w:bookmarkEnd w:id="6360"/>
      <w:bookmarkEnd w:id="6361"/>
      <w:bookmarkEnd w:id="6362"/>
      <w:bookmarkEnd w:id="6363"/>
      <w:bookmarkEnd w:id="6364"/>
      <w:bookmarkEnd w:id="6365"/>
      <w:bookmarkEnd w:id="6366"/>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Heading5"/>
        <w:rPr>
          <w:noProof/>
        </w:rPr>
      </w:pPr>
      <w:bookmarkStart w:id="6367" w:name="_Toc157434915"/>
      <w:bookmarkStart w:id="6368" w:name="_Toc157436630"/>
      <w:bookmarkStart w:id="6369" w:name="_Toc157440470"/>
      <w:bookmarkStart w:id="6370" w:name="_Toc160650143"/>
      <w:bookmarkStart w:id="6371" w:name="_Toc164928426"/>
      <w:bookmarkStart w:id="6372" w:name="_Toc168550289"/>
      <w:bookmarkStart w:id="6373" w:name="_Toc170118360"/>
      <w:bookmarkStart w:id="6374" w:name="_Toc209470442"/>
      <w:bookmarkStart w:id="6375" w:name="_Toc212115103"/>
      <w:bookmarkStart w:id="6376" w:name="_Toc216293687"/>
      <w:r w:rsidRPr="006D68AC">
        <w:t>6.7.5.2</w:t>
      </w:r>
      <w:r w:rsidRPr="006D68AC">
        <w:rPr>
          <w:noProof/>
        </w:rPr>
        <w:t>.3</w:t>
      </w:r>
      <w:r w:rsidRPr="006D68AC">
        <w:rPr>
          <w:noProof/>
        </w:rPr>
        <w:tab/>
        <w:t>Standard Methods</w:t>
      </w:r>
      <w:bookmarkEnd w:id="6367"/>
      <w:bookmarkEnd w:id="6368"/>
      <w:bookmarkEnd w:id="6369"/>
      <w:bookmarkEnd w:id="6370"/>
      <w:bookmarkEnd w:id="6371"/>
      <w:bookmarkEnd w:id="6372"/>
      <w:bookmarkEnd w:id="6373"/>
      <w:bookmarkEnd w:id="6374"/>
      <w:bookmarkEnd w:id="6375"/>
      <w:bookmarkEnd w:id="6376"/>
    </w:p>
    <w:p w14:paraId="08FC55F4" w14:textId="77777777" w:rsidR="000D79BC" w:rsidRPr="006D68AC" w:rsidRDefault="000D79BC" w:rsidP="007E7218">
      <w:pPr>
        <w:pStyle w:val="H6"/>
      </w:pPr>
      <w:bookmarkStart w:id="6377" w:name="_Toc157434916"/>
      <w:bookmarkStart w:id="6378" w:name="_Toc157436631"/>
      <w:bookmarkStart w:id="6379" w:name="_Toc157440471"/>
      <w:bookmarkStart w:id="6380" w:name="_Toc160650144"/>
      <w:bookmarkStart w:id="6381" w:name="_Toc164928427"/>
      <w:bookmarkStart w:id="6382" w:name="_Toc168550290"/>
      <w:bookmarkStart w:id="6383" w:name="_Toc170118361"/>
      <w:bookmarkStart w:id="6384" w:name="_Toc209470443"/>
      <w:bookmarkStart w:id="6385" w:name="_Toc212115104"/>
      <w:r w:rsidRPr="006D68AC">
        <w:t>6.7.5.2.3.1</w:t>
      </w:r>
      <w:r w:rsidRPr="006D68AC">
        <w:tab/>
        <w:t>POST</w:t>
      </w:r>
      <w:bookmarkEnd w:id="6377"/>
      <w:bookmarkEnd w:id="6378"/>
      <w:bookmarkEnd w:id="6379"/>
      <w:bookmarkEnd w:id="6380"/>
      <w:bookmarkEnd w:id="6381"/>
      <w:bookmarkEnd w:id="6382"/>
      <w:bookmarkEnd w:id="6383"/>
      <w:bookmarkEnd w:id="6384"/>
      <w:bookmarkEnd w:id="6385"/>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Heading3"/>
      </w:pPr>
      <w:bookmarkStart w:id="6386" w:name="_Toc157434917"/>
      <w:bookmarkStart w:id="6387" w:name="_Toc157436632"/>
      <w:bookmarkStart w:id="6388" w:name="_Toc157440472"/>
      <w:bookmarkStart w:id="6389" w:name="_Toc160650145"/>
      <w:bookmarkStart w:id="6390" w:name="_Toc164928428"/>
      <w:bookmarkStart w:id="6391" w:name="_Toc168550291"/>
      <w:bookmarkStart w:id="6392" w:name="_Toc170118362"/>
      <w:bookmarkStart w:id="6393" w:name="_Toc209470444"/>
      <w:bookmarkStart w:id="6394" w:name="_Toc212115105"/>
      <w:bookmarkStart w:id="6395" w:name="_Toc216293688"/>
      <w:r w:rsidRPr="006D68AC">
        <w:t>6.7.6</w:t>
      </w:r>
      <w:r w:rsidRPr="006D68AC">
        <w:tab/>
        <w:t>Data Model</w:t>
      </w:r>
      <w:bookmarkEnd w:id="6386"/>
      <w:bookmarkEnd w:id="6387"/>
      <w:bookmarkEnd w:id="6388"/>
      <w:bookmarkEnd w:id="6389"/>
      <w:bookmarkEnd w:id="6390"/>
      <w:bookmarkEnd w:id="6391"/>
      <w:bookmarkEnd w:id="6392"/>
      <w:bookmarkEnd w:id="6393"/>
      <w:bookmarkEnd w:id="6394"/>
      <w:bookmarkEnd w:id="6395"/>
    </w:p>
    <w:p w14:paraId="4999D209" w14:textId="77777777" w:rsidR="000D79BC" w:rsidRPr="006D68AC" w:rsidRDefault="000D79BC" w:rsidP="000D79BC">
      <w:pPr>
        <w:pStyle w:val="Heading4"/>
        <w:rPr>
          <w:lang w:eastAsia="zh-CN"/>
        </w:rPr>
      </w:pPr>
      <w:bookmarkStart w:id="6396" w:name="_Toc157434918"/>
      <w:bookmarkStart w:id="6397" w:name="_Toc157436633"/>
      <w:bookmarkStart w:id="6398" w:name="_Toc157440473"/>
      <w:bookmarkStart w:id="6399" w:name="_Toc160650146"/>
      <w:bookmarkStart w:id="6400" w:name="_Toc164928429"/>
      <w:bookmarkStart w:id="6401" w:name="_Toc168550292"/>
      <w:bookmarkStart w:id="6402" w:name="_Toc170118363"/>
      <w:bookmarkStart w:id="6403" w:name="_Toc209470445"/>
      <w:bookmarkStart w:id="6404" w:name="_Toc212115106"/>
      <w:bookmarkStart w:id="6405" w:name="_Toc216293689"/>
      <w:r w:rsidRPr="006D68AC">
        <w:t>6.7.6</w:t>
      </w:r>
      <w:r w:rsidRPr="006D68AC">
        <w:rPr>
          <w:lang w:eastAsia="zh-CN"/>
        </w:rPr>
        <w:t>.1</w:t>
      </w:r>
      <w:r w:rsidRPr="006D68AC">
        <w:rPr>
          <w:lang w:eastAsia="zh-CN"/>
        </w:rPr>
        <w:tab/>
        <w:t>General</w:t>
      </w:r>
      <w:bookmarkEnd w:id="6396"/>
      <w:bookmarkEnd w:id="6397"/>
      <w:bookmarkEnd w:id="6398"/>
      <w:bookmarkEnd w:id="6399"/>
      <w:bookmarkEnd w:id="6400"/>
      <w:bookmarkEnd w:id="6401"/>
      <w:bookmarkEnd w:id="6402"/>
      <w:bookmarkEnd w:id="6403"/>
      <w:bookmarkEnd w:id="6404"/>
      <w:bookmarkEnd w:id="6405"/>
    </w:p>
    <w:p w14:paraId="290B6851" w14:textId="77777777" w:rsidR="00C42A1F" w:rsidRPr="006D68AC" w:rsidRDefault="00C42A1F" w:rsidP="00C42A1F">
      <w:pPr>
        <w:pStyle w:val="TH"/>
      </w:pPr>
      <w:bookmarkStart w:id="6406" w:name="_Toc157434919"/>
      <w:bookmarkStart w:id="6407" w:name="_Toc157436634"/>
      <w:bookmarkStart w:id="6408" w:name="_Toc157440474"/>
      <w:bookmarkStart w:id="6409" w:name="_Toc160650147"/>
      <w:bookmarkStart w:id="6410" w:name="_Toc164928430"/>
      <w:bookmarkStart w:id="6411" w:name="_Toc168550293"/>
      <w:bookmarkStart w:id="6412"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Heading4"/>
        <w:rPr>
          <w:lang w:eastAsia="zh-CN"/>
        </w:rPr>
      </w:pPr>
      <w:bookmarkStart w:id="6413" w:name="_Toc209470446"/>
      <w:bookmarkStart w:id="6414" w:name="_Toc212115107"/>
      <w:bookmarkStart w:id="6415" w:name="_Toc216293690"/>
      <w:r w:rsidRPr="006D68AC">
        <w:rPr>
          <w:lang w:eastAsia="zh-CN"/>
        </w:rPr>
        <w:t>6.7.6.2</w:t>
      </w:r>
      <w:r w:rsidRPr="006D68AC">
        <w:rPr>
          <w:lang w:eastAsia="zh-CN"/>
        </w:rPr>
        <w:tab/>
        <w:t>Structured data types</w:t>
      </w:r>
      <w:bookmarkEnd w:id="6406"/>
      <w:bookmarkEnd w:id="6407"/>
      <w:bookmarkEnd w:id="6408"/>
      <w:bookmarkEnd w:id="6409"/>
      <w:bookmarkEnd w:id="6410"/>
      <w:bookmarkEnd w:id="6411"/>
      <w:bookmarkEnd w:id="6412"/>
      <w:bookmarkEnd w:id="6413"/>
      <w:bookmarkEnd w:id="6414"/>
      <w:bookmarkEnd w:id="6415"/>
    </w:p>
    <w:p w14:paraId="3B07338E" w14:textId="77777777" w:rsidR="000D79BC" w:rsidRPr="006D68AC" w:rsidRDefault="000D79BC" w:rsidP="000D79BC">
      <w:pPr>
        <w:pStyle w:val="Heading5"/>
        <w:rPr>
          <w:lang w:eastAsia="zh-CN"/>
        </w:rPr>
      </w:pPr>
      <w:bookmarkStart w:id="6416" w:name="_Toc157434920"/>
      <w:bookmarkStart w:id="6417" w:name="_Toc157436635"/>
      <w:bookmarkStart w:id="6418" w:name="_Toc157440475"/>
      <w:bookmarkStart w:id="6419" w:name="_Toc160650148"/>
      <w:bookmarkStart w:id="6420" w:name="_Toc164928431"/>
      <w:bookmarkStart w:id="6421" w:name="_Toc168550294"/>
      <w:bookmarkStart w:id="6422" w:name="_Toc170118365"/>
      <w:bookmarkStart w:id="6423" w:name="_Toc209470447"/>
      <w:bookmarkStart w:id="6424" w:name="_Toc212115108"/>
      <w:bookmarkStart w:id="6425" w:name="_Toc216293691"/>
      <w:r w:rsidRPr="006D68AC">
        <w:rPr>
          <w:lang w:eastAsia="zh-CN"/>
        </w:rPr>
        <w:t>6.7.6.2.1</w:t>
      </w:r>
      <w:r w:rsidRPr="006D68AC">
        <w:rPr>
          <w:lang w:eastAsia="zh-CN"/>
        </w:rPr>
        <w:tab/>
        <w:t>Introduction</w:t>
      </w:r>
      <w:bookmarkEnd w:id="6416"/>
      <w:bookmarkEnd w:id="6417"/>
      <w:bookmarkEnd w:id="6418"/>
      <w:bookmarkEnd w:id="6419"/>
      <w:bookmarkEnd w:id="6420"/>
      <w:bookmarkEnd w:id="6421"/>
      <w:bookmarkEnd w:id="6422"/>
      <w:bookmarkEnd w:id="6423"/>
      <w:bookmarkEnd w:id="6424"/>
      <w:bookmarkEnd w:id="6425"/>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Heading5"/>
        <w:rPr>
          <w:lang w:val="en-US" w:eastAsia="zh-CN"/>
        </w:rPr>
      </w:pPr>
      <w:bookmarkStart w:id="6426" w:name="_Toc157434921"/>
      <w:bookmarkStart w:id="6427" w:name="_Toc157436636"/>
      <w:bookmarkStart w:id="6428" w:name="_Toc157440476"/>
      <w:bookmarkStart w:id="6429" w:name="_Toc160650149"/>
      <w:bookmarkStart w:id="6430" w:name="_Toc164928432"/>
      <w:bookmarkStart w:id="6431" w:name="_Toc168550295"/>
      <w:bookmarkStart w:id="6432" w:name="_Toc170118366"/>
      <w:bookmarkStart w:id="6433" w:name="_Toc209470448"/>
      <w:bookmarkStart w:id="6434" w:name="_Toc212115109"/>
      <w:bookmarkStart w:id="6435" w:name="_Toc157434924"/>
      <w:bookmarkStart w:id="6436" w:name="_Toc157436639"/>
      <w:bookmarkStart w:id="6437" w:name="_Toc157440479"/>
      <w:bookmarkStart w:id="6438" w:name="_Toc216293692"/>
      <w:r w:rsidRPr="006D68AC">
        <w:t>6.7.6.2.2</w:t>
      </w:r>
      <w:r w:rsidRPr="006D68AC">
        <w:tab/>
        <w:t xml:space="preserve">Type: </w:t>
      </w:r>
      <w:r w:rsidRPr="006D68AC">
        <w:rPr>
          <w:rFonts w:hint="eastAsia"/>
          <w:lang w:val="en-US"/>
        </w:rPr>
        <w:t>InfoCollectSubsc</w:t>
      </w:r>
      <w:bookmarkEnd w:id="6426"/>
      <w:bookmarkEnd w:id="6427"/>
      <w:bookmarkEnd w:id="6428"/>
      <w:bookmarkEnd w:id="6429"/>
      <w:bookmarkEnd w:id="6430"/>
      <w:bookmarkEnd w:id="6431"/>
      <w:bookmarkEnd w:id="6432"/>
      <w:bookmarkEnd w:id="6433"/>
      <w:bookmarkEnd w:id="6434"/>
      <w:bookmarkEnd w:id="6438"/>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Heading5"/>
        <w:rPr>
          <w:lang w:val="en-US"/>
        </w:rPr>
      </w:pPr>
      <w:bookmarkStart w:id="6439" w:name="_Toc157434922"/>
      <w:bookmarkStart w:id="6440" w:name="_Toc157436637"/>
      <w:bookmarkStart w:id="6441" w:name="_Toc157440477"/>
      <w:bookmarkStart w:id="6442" w:name="_Toc160650150"/>
      <w:bookmarkStart w:id="6443" w:name="_Toc164928433"/>
      <w:bookmarkStart w:id="6444" w:name="_Toc168550296"/>
      <w:bookmarkStart w:id="6445" w:name="_Toc170118367"/>
      <w:bookmarkStart w:id="6446" w:name="_Toc209470449"/>
      <w:bookmarkStart w:id="6447" w:name="_Toc212115110"/>
      <w:bookmarkStart w:id="6448" w:name="_Toc216293693"/>
      <w:r w:rsidRPr="006D68AC">
        <w:t>6.7.6.2.3</w:t>
      </w:r>
      <w:r w:rsidRPr="006D68AC">
        <w:tab/>
        <w:t xml:space="preserve">Type: </w:t>
      </w:r>
      <w:r w:rsidRPr="006D68AC">
        <w:rPr>
          <w:rFonts w:hint="eastAsia"/>
          <w:lang w:val="en-US"/>
        </w:rPr>
        <w:t>InfoCollectSubsc</w:t>
      </w:r>
      <w:r w:rsidRPr="006D68AC">
        <w:rPr>
          <w:lang w:val="en-US"/>
        </w:rPr>
        <w:t>Patch</w:t>
      </w:r>
      <w:bookmarkEnd w:id="6439"/>
      <w:bookmarkEnd w:id="6440"/>
      <w:bookmarkEnd w:id="6441"/>
      <w:bookmarkEnd w:id="6442"/>
      <w:bookmarkEnd w:id="6443"/>
      <w:bookmarkEnd w:id="6444"/>
      <w:bookmarkEnd w:id="6445"/>
      <w:bookmarkEnd w:id="6446"/>
      <w:bookmarkEnd w:id="6447"/>
      <w:bookmarkEnd w:id="6448"/>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Heading5"/>
      </w:pPr>
      <w:bookmarkStart w:id="6449" w:name="_Toc157434923"/>
      <w:bookmarkStart w:id="6450" w:name="_Toc157436638"/>
      <w:bookmarkStart w:id="6451" w:name="_Toc157440478"/>
      <w:bookmarkStart w:id="6452" w:name="_Toc164928434"/>
      <w:bookmarkStart w:id="6453" w:name="_Toc168550297"/>
      <w:bookmarkStart w:id="6454" w:name="_Toc170118368"/>
      <w:bookmarkStart w:id="6455" w:name="_Toc209470450"/>
      <w:bookmarkStart w:id="6456" w:name="_Toc212115111"/>
      <w:bookmarkStart w:id="6457" w:name="_Toc160650151"/>
      <w:bookmarkStart w:id="6458" w:name="_Toc216293694"/>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6449"/>
      <w:bookmarkEnd w:id="6450"/>
      <w:bookmarkEnd w:id="6451"/>
      <w:bookmarkEnd w:id="6452"/>
      <w:bookmarkEnd w:id="6453"/>
      <w:bookmarkEnd w:id="6454"/>
      <w:bookmarkEnd w:id="6455"/>
      <w:bookmarkEnd w:id="6456"/>
      <w:bookmarkEnd w:id="6458"/>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Heading5"/>
      </w:pPr>
      <w:bookmarkStart w:id="6459" w:name="_Toc164928435"/>
      <w:bookmarkStart w:id="6460" w:name="_Toc168550298"/>
      <w:bookmarkStart w:id="6461" w:name="_Toc170118369"/>
      <w:bookmarkStart w:id="6462" w:name="_Toc209470451"/>
      <w:bookmarkStart w:id="6463" w:name="_Toc212115112"/>
      <w:bookmarkStart w:id="6464" w:name="_Toc216293695"/>
      <w:r w:rsidRPr="006D68AC">
        <w:t>6.7</w:t>
      </w:r>
      <w:r w:rsidRPr="006D68AC">
        <w:rPr>
          <w:rFonts w:hint="eastAsia"/>
        </w:rPr>
        <w:t>.</w:t>
      </w:r>
      <w:r w:rsidRPr="006D68AC">
        <w:t>6.2.5</w:t>
      </w:r>
      <w:r w:rsidRPr="006D68AC">
        <w:tab/>
        <w:t>Type: CollectInfo</w:t>
      </w:r>
      <w:bookmarkEnd w:id="6457"/>
      <w:bookmarkEnd w:id="6459"/>
      <w:bookmarkEnd w:id="6460"/>
      <w:bookmarkEnd w:id="6461"/>
      <w:bookmarkEnd w:id="6462"/>
      <w:bookmarkEnd w:id="6463"/>
      <w:bookmarkEnd w:id="6464"/>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Heading5"/>
        <w:rPr>
          <w:lang w:eastAsia="zh-CN"/>
        </w:rPr>
      </w:pPr>
      <w:bookmarkStart w:id="6465" w:name="_Toc160650152"/>
      <w:bookmarkStart w:id="6466" w:name="_Toc164928436"/>
      <w:bookmarkStart w:id="6467" w:name="_Toc168550299"/>
      <w:bookmarkStart w:id="6468" w:name="_Toc170118370"/>
      <w:bookmarkStart w:id="6469" w:name="_Toc209470452"/>
      <w:bookmarkStart w:id="6470" w:name="_Toc212115113"/>
      <w:bookmarkStart w:id="6471" w:name="_Toc216293696"/>
      <w:r w:rsidRPr="006D68AC">
        <w:t>6.7</w:t>
      </w:r>
      <w:r w:rsidRPr="006D68AC">
        <w:rPr>
          <w:rFonts w:hint="eastAsia"/>
          <w:lang w:eastAsia="zh-CN"/>
        </w:rPr>
        <w:t>.</w:t>
      </w:r>
      <w:r w:rsidRPr="006D68AC">
        <w:t>6.2.6</w:t>
      </w:r>
      <w:r w:rsidRPr="006D68AC">
        <w:tab/>
        <w:t xml:space="preserve">Type: </w:t>
      </w:r>
      <w:r w:rsidRPr="006D68AC">
        <w:rPr>
          <w:lang w:val="en-US"/>
        </w:rPr>
        <w:t>QoSMetric</w:t>
      </w:r>
      <w:bookmarkEnd w:id="6465"/>
      <w:bookmarkEnd w:id="6466"/>
      <w:bookmarkEnd w:id="6467"/>
      <w:bookmarkEnd w:id="6468"/>
      <w:bookmarkEnd w:id="6469"/>
      <w:bookmarkEnd w:id="6470"/>
      <w:bookmarkEnd w:id="6471"/>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Heading4"/>
        <w:rPr>
          <w:lang w:val="en-US"/>
        </w:rPr>
      </w:pPr>
      <w:bookmarkStart w:id="6472" w:name="_Toc160650153"/>
      <w:bookmarkStart w:id="6473" w:name="_Toc164928437"/>
      <w:bookmarkStart w:id="6474" w:name="_Toc168550300"/>
      <w:bookmarkStart w:id="6475" w:name="_Toc170118371"/>
      <w:bookmarkStart w:id="6476" w:name="_Toc209470453"/>
      <w:bookmarkStart w:id="6477" w:name="_Toc212115114"/>
      <w:bookmarkStart w:id="6478" w:name="_Toc216293697"/>
      <w:r w:rsidRPr="006D68AC">
        <w:t>6.7</w:t>
      </w:r>
      <w:r w:rsidRPr="006D68AC">
        <w:rPr>
          <w:lang w:val="en-US" w:eastAsia="zh-CN"/>
        </w:rPr>
        <w:t>.</w:t>
      </w:r>
      <w:r w:rsidRPr="006D68AC">
        <w:rPr>
          <w:lang w:val="en-US"/>
        </w:rPr>
        <w:t>6.3</w:t>
      </w:r>
      <w:r w:rsidRPr="006D68AC">
        <w:rPr>
          <w:lang w:val="en-US"/>
        </w:rPr>
        <w:tab/>
        <w:t>Simple data types and enumerations</w:t>
      </w:r>
      <w:bookmarkEnd w:id="6435"/>
      <w:bookmarkEnd w:id="6436"/>
      <w:bookmarkEnd w:id="6437"/>
      <w:bookmarkEnd w:id="6472"/>
      <w:bookmarkEnd w:id="6473"/>
      <w:bookmarkEnd w:id="6474"/>
      <w:bookmarkEnd w:id="6475"/>
      <w:bookmarkEnd w:id="6476"/>
      <w:bookmarkEnd w:id="6477"/>
      <w:bookmarkEnd w:id="6478"/>
    </w:p>
    <w:p w14:paraId="04FBEA30" w14:textId="77777777" w:rsidR="000D79BC" w:rsidRPr="006D68AC" w:rsidRDefault="000D79BC" w:rsidP="000D79BC">
      <w:pPr>
        <w:pStyle w:val="Heading5"/>
      </w:pPr>
      <w:bookmarkStart w:id="6479" w:name="_Toc157434925"/>
      <w:bookmarkStart w:id="6480" w:name="_Toc157436640"/>
      <w:bookmarkStart w:id="6481" w:name="_Toc157440480"/>
      <w:bookmarkStart w:id="6482" w:name="_Toc160650154"/>
      <w:bookmarkStart w:id="6483" w:name="_Toc164928438"/>
      <w:bookmarkStart w:id="6484" w:name="_Toc168550301"/>
      <w:bookmarkStart w:id="6485" w:name="_Toc170118372"/>
      <w:bookmarkStart w:id="6486" w:name="_Toc209470454"/>
      <w:bookmarkStart w:id="6487" w:name="_Toc212115115"/>
      <w:bookmarkStart w:id="6488" w:name="_Toc216293698"/>
      <w:r w:rsidRPr="006D68AC">
        <w:t>6.7.6.3.1</w:t>
      </w:r>
      <w:r w:rsidRPr="006D68AC">
        <w:tab/>
        <w:t>Introduction</w:t>
      </w:r>
      <w:bookmarkEnd w:id="6479"/>
      <w:bookmarkEnd w:id="6480"/>
      <w:bookmarkEnd w:id="6481"/>
      <w:bookmarkEnd w:id="6482"/>
      <w:bookmarkEnd w:id="6483"/>
      <w:bookmarkEnd w:id="6484"/>
      <w:bookmarkEnd w:id="6485"/>
      <w:bookmarkEnd w:id="6486"/>
      <w:bookmarkEnd w:id="6487"/>
      <w:bookmarkEnd w:id="6488"/>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Heading5"/>
      </w:pPr>
      <w:bookmarkStart w:id="6489" w:name="_Toc157434926"/>
      <w:bookmarkStart w:id="6490" w:name="_Toc157436641"/>
      <w:bookmarkStart w:id="6491" w:name="_Toc157440481"/>
      <w:bookmarkStart w:id="6492" w:name="_Toc160650155"/>
      <w:bookmarkStart w:id="6493" w:name="_Toc164928439"/>
      <w:bookmarkStart w:id="6494" w:name="_Toc168550302"/>
      <w:bookmarkStart w:id="6495" w:name="_Toc170118373"/>
      <w:bookmarkStart w:id="6496" w:name="_Toc209470455"/>
      <w:bookmarkStart w:id="6497" w:name="_Toc212115116"/>
      <w:bookmarkStart w:id="6498" w:name="_Toc216293699"/>
      <w:r w:rsidRPr="006D68AC">
        <w:t>6.7.6.3.2</w:t>
      </w:r>
      <w:r w:rsidRPr="006D68AC">
        <w:tab/>
        <w:t>Simple data types</w:t>
      </w:r>
      <w:bookmarkEnd w:id="6489"/>
      <w:bookmarkEnd w:id="6490"/>
      <w:bookmarkEnd w:id="6491"/>
      <w:bookmarkEnd w:id="6492"/>
      <w:bookmarkEnd w:id="6493"/>
      <w:bookmarkEnd w:id="6494"/>
      <w:bookmarkEnd w:id="6495"/>
      <w:bookmarkEnd w:id="6496"/>
      <w:bookmarkEnd w:id="6497"/>
      <w:bookmarkEnd w:id="6498"/>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Heading5"/>
      </w:pPr>
      <w:bookmarkStart w:id="6499" w:name="_Toc120702449"/>
      <w:bookmarkStart w:id="6500" w:name="_Toc90655981"/>
      <w:bookmarkStart w:id="6501" w:name="_Toc101244551"/>
      <w:bookmarkStart w:id="6502" w:name="_Toc56641042"/>
      <w:bookmarkStart w:id="6503" w:name="_Toc104539146"/>
      <w:bookmarkStart w:id="6504" w:name="_Toc113031809"/>
      <w:bookmarkStart w:id="6505" w:name="_Toc68169039"/>
      <w:bookmarkStart w:id="6506" w:name="_Toc98233773"/>
      <w:bookmarkStart w:id="6507" w:name="_Toc59018010"/>
      <w:bookmarkStart w:id="6508" w:name="_Toc85553087"/>
      <w:bookmarkStart w:id="6509" w:name="_Toc85557186"/>
      <w:bookmarkStart w:id="6510" w:name="_Toc88667696"/>
      <w:bookmarkStart w:id="6511" w:name="_Toc112951269"/>
      <w:bookmarkStart w:id="6512" w:name="_Toc66231878"/>
      <w:bookmarkStart w:id="6513" w:name="_Toc50032053"/>
      <w:bookmarkStart w:id="6514" w:name="_Toc28012874"/>
      <w:bookmarkStart w:id="6515" w:name="_Toc83233160"/>
      <w:bookmarkStart w:id="6516" w:name="_Toc34266360"/>
      <w:bookmarkStart w:id="6517" w:name="_Toc148522787"/>
      <w:bookmarkStart w:id="6518" w:name="_Toc45134121"/>
      <w:bookmarkStart w:id="6519" w:name="_Toc94064386"/>
      <w:bookmarkStart w:id="6520" w:name="_Toc43563575"/>
      <w:bookmarkStart w:id="6521" w:name="_Toc114133948"/>
      <w:bookmarkStart w:id="6522" w:name="_Toc136562548"/>
      <w:bookmarkStart w:id="6523" w:name="_Toc36102531"/>
      <w:bookmarkStart w:id="6524" w:name="_Toc145705877"/>
      <w:bookmarkStart w:id="6525" w:name="_Toc70550707"/>
      <w:bookmarkStart w:id="6526" w:name="_Toc138754382"/>
      <w:bookmarkStart w:id="6527" w:name="_Toc51762973"/>
      <w:bookmarkStart w:id="6528" w:name="_Toc153363844"/>
      <w:bookmarkStart w:id="6529" w:name="_Toc160650156"/>
      <w:bookmarkStart w:id="6530" w:name="_Toc164928440"/>
      <w:bookmarkStart w:id="6531" w:name="_Toc168550303"/>
      <w:bookmarkStart w:id="6532" w:name="_Toc170118374"/>
      <w:bookmarkStart w:id="6533" w:name="_Toc209470456"/>
      <w:bookmarkStart w:id="6534" w:name="_Toc212115117"/>
      <w:bookmarkStart w:id="6535" w:name="_Toc216293700"/>
      <w:r w:rsidRPr="006D68AC">
        <w:t>6.7.6.3.3</w:t>
      </w:r>
      <w:r w:rsidRPr="006D68AC">
        <w:tab/>
        <w:t xml:space="preserve">Enumeration: </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r w:rsidRPr="006D68AC">
        <w:t>QoSType</w:t>
      </w:r>
      <w:bookmarkEnd w:id="6529"/>
      <w:bookmarkEnd w:id="6530"/>
      <w:bookmarkEnd w:id="6531"/>
      <w:bookmarkEnd w:id="6532"/>
      <w:bookmarkEnd w:id="6533"/>
      <w:bookmarkEnd w:id="6534"/>
      <w:bookmarkEnd w:id="65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Heading4"/>
        <w:rPr>
          <w:lang w:val="en-US"/>
        </w:rPr>
      </w:pPr>
      <w:bookmarkStart w:id="6536" w:name="_Toc157434927"/>
      <w:bookmarkStart w:id="6537" w:name="_Toc157436642"/>
      <w:bookmarkStart w:id="6538" w:name="_Toc157440482"/>
      <w:bookmarkStart w:id="6539" w:name="_Toc160650157"/>
      <w:bookmarkStart w:id="6540" w:name="_Toc164928441"/>
      <w:bookmarkStart w:id="6541" w:name="_Toc168550304"/>
      <w:bookmarkStart w:id="6542" w:name="_Toc170118375"/>
      <w:bookmarkStart w:id="6543" w:name="_Toc209470457"/>
      <w:bookmarkStart w:id="6544" w:name="_Toc212115118"/>
      <w:bookmarkStart w:id="6545" w:name="_Toc216293701"/>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6536"/>
      <w:bookmarkEnd w:id="6537"/>
      <w:bookmarkEnd w:id="6538"/>
      <w:bookmarkEnd w:id="6539"/>
      <w:bookmarkEnd w:id="6540"/>
      <w:bookmarkEnd w:id="6541"/>
      <w:bookmarkEnd w:id="6542"/>
      <w:bookmarkEnd w:id="6543"/>
      <w:bookmarkEnd w:id="6544"/>
      <w:bookmarkEnd w:id="6545"/>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Heading4"/>
        <w:rPr>
          <w:lang w:val="en-US" w:eastAsia="zh-CN"/>
        </w:rPr>
      </w:pPr>
      <w:bookmarkStart w:id="6546" w:name="_Toc157434928"/>
      <w:bookmarkStart w:id="6547" w:name="_Toc157436643"/>
      <w:bookmarkStart w:id="6548" w:name="_Toc157440483"/>
      <w:bookmarkStart w:id="6549" w:name="_Toc160650158"/>
      <w:bookmarkStart w:id="6550" w:name="_Toc164928442"/>
      <w:bookmarkStart w:id="6551" w:name="_Toc168550305"/>
      <w:bookmarkStart w:id="6552" w:name="_Toc170118376"/>
      <w:bookmarkStart w:id="6553" w:name="_Toc209470458"/>
      <w:bookmarkStart w:id="6554" w:name="_Toc212115119"/>
      <w:bookmarkStart w:id="6555" w:name="_Toc216293702"/>
      <w:r w:rsidRPr="006D68AC">
        <w:t>6.7</w:t>
      </w:r>
      <w:r w:rsidRPr="006D68AC">
        <w:rPr>
          <w:lang w:eastAsia="zh-CN"/>
        </w:rPr>
        <w:t>.</w:t>
      </w:r>
      <w:r w:rsidRPr="006D68AC">
        <w:t>6.5</w:t>
      </w:r>
      <w:r w:rsidRPr="006D68AC">
        <w:tab/>
        <w:t>Binary data</w:t>
      </w:r>
      <w:bookmarkEnd w:id="6546"/>
      <w:bookmarkEnd w:id="6547"/>
      <w:bookmarkEnd w:id="6548"/>
      <w:bookmarkEnd w:id="6549"/>
      <w:bookmarkEnd w:id="6550"/>
      <w:bookmarkEnd w:id="6551"/>
      <w:bookmarkEnd w:id="6552"/>
      <w:bookmarkEnd w:id="6553"/>
      <w:bookmarkEnd w:id="6554"/>
      <w:bookmarkEnd w:id="6555"/>
    </w:p>
    <w:p w14:paraId="1EE6D1B2" w14:textId="77777777" w:rsidR="000D79BC" w:rsidRPr="006D68AC" w:rsidRDefault="000D79BC" w:rsidP="000D79BC">
      <w:pPr>
        <w:pStyle w:val="Heading5"/>
      </w:pPr>
      <w:bookmarkStart w:id="6556" w:name="_Toc157434929"/>
      <w:bookmarkStart w:id="6557" w:name="_Toc157436644"/>
      <w:bookmarkStart w:id="6558" w:name="_Toc157440484"/>
      <w:bookmarkStart w:id="6559" w:name="_Toc160650159"/>
      <w:bookmarkStart w:id="6560" w:name="_Toc164928443"/>
      <w:bookmarkStart w:id="6561" w:name="_Toc168550306"/>
      <w:bookmarkStart w:id="6562" w:name="_Toc170118377"/>
      <w:bookmarkStart w:id="6563" w:name="_Toc209470459"/>
      <w:bookmarkStart w:id="6564" w:name="_Toc212115120"/>
      <w:bookmarkStart w:id="6565" w:name="_Toc216293703"/>
      <w:r w:rsidRPr="006D68AC">
        <w:t>6.7.6.5.1</w:t>
      </w:r>
      <w:r w:rsidRPr="006D68AC">
        <w:tab/>
        <w:t>Binary Data Types</w:t>
      </w:r>
      <w:bookmarkEnd w:id="6556"/>
      <w:bookmarkEnd w:id="6557"/>
      <w:bookmarkEnd w:id="6558"/>
      <w:bookmarkEnd w:id="6559"/>
      <w:bookmarkEnd w:id="6560"/>
      <w:bookmarkEnd w:id="6561"/>
      <w:bookmarkEnd w:id="6562"/>
      <w:bookmarkEnd w:id="6563"/>
      <w:bookmarkEnd w:id="6564"/>
      <w:bookmarkEnd w:id="6565"/>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Heading3"/>
        <w:rPr>
          <w:lang w:eastAsia="zh-CN"/>
        </w:rPr>
      </w:pPr>
      <w:bookmarkStart w:id="6566" w:name="_Toc157434930"/>
      <w:bookmarkStart w:id="6567" w:name="_Toc157436645"/>
      <w:bookmarkStart w:id="6568" w:name="_Toc157440485"/>
      <w:bookmarkStart w:id="6569" w:name="_Toc160650160"/>
      <w:bookmarkStart w:id="6570" w:name="_Toc164928444"/>
      <w:bookmarkStart w:id="6571" w:name="_Toc168550307"/>
      <w:bookmarkStart w:id="6572" w:name="_Toc170118378"/>
      <w:bookmarkStart w:id="6573" w:name="_Toc209470460"/>
      <w:bookmarkStart w:id="6574" w:name="_Toc212115121"/>
      <w:bookmarkStart w:id="6575" w:name="_Toc216293704"/>
      <w:r w:rsidRPr="006D68AC">
        <w:t>6.7</w:t>
      </w:r>
      <w:r w:rsidRPr="006D68AC">
        <w:rPr>
          <w:rFonts w:hint="eastAsia"/>
          <w:lang w:eastAsia="zh-CN"/>
        </w:rPr>
        <w:t>.</w:t>
      </w:r>
      <w:r w:rsidRPr="006D68AC">
        <w:t>7</w:t>
      </w:r>
      <w:r w:rsidRPr="006D68AC">
        <w:tab/>
        <w:t>Error Handling</w:t>
      </w:r>
      <w:bookmarkEnd w:id="6566"/>
      <w:bookmarkEnd w:id="6567"/>
      <w:bookmarkEnd w:id="6568"/>
      <w:bookmarkEnd w:id="6569"/>
      <w:bookmarkEnd w:id="6570"/>
      <w:bookmarkEnd w:id="6571"/>
      <w:bookmarkEnd w:id="6572"/>
      <w:bookmarkEnd w:id="6573"/>
      <w:bookmarkEnd w:id="6574"/>
      <w:bookmarkEnd w:id="6575"/>
    </w:p>
    <w:p w14:paraId="67759051" w14:textId="77777777" w:rsidR="000D79BC" w:rsidRPr="006D68AC" w:rsidRDefault="000D79BC" w:rsidP="000D79BC">
      <w:pPr>
        <w:pStyle w:val="Heading4"/>
      </w:pPr>
      <w:bookmarkStart w:id="6576" w:name="_Toc157434931"/>
      <w:bookmarkStart w:id="6577" w:name="_Toc157436646"/>
      <w:bookmarkStart w:id="6578" w:name="_Toc157440486"/>
      <w:bookmarkStart w:id="6579" w:name="_Toc160650161"/>
      <w:bookmarkStart w:id="6580" w:name="_Toc164928445"/>
      <w:bookmarkStart w:id="6581" w:name="_Toc168550308"/>
      <w:bookmarkStart w:id="6582" w:name="_Toc170118379"/>
      <w:bookmarkStart w:id="6583" w:name="_Toc209470461"/>
      <w:bookmarkStart w:id="6584" w:name="_Toc212115122"/>
      <w:bookmarkStart w:id="6585" w:name="_Toc216293705"/>
      <w:r w:rsidRPr="006D68AC">
        <w:t>6.7.7.1</w:t>
      </w:r>
      <w:r w:rsidRPr="006D68AC">
        <w:tab/>
        <w:t>General</w:t>
      </w:r>
      <w:bookmarkEnd w:id="6576"/>
      <w:bookmarkEnd w:id="6577"/>
      <w:bookmarkEnd w:id="6578"/>
      <w:bookmarkEnd w:id="6579"/>
      <w:bookmarkEnd w:id="6580"/>
      <w:bookmarkEnd w:id="6581"/>
      <w:bookmarkEnd w:id="6582"/>
      <w:bookmarkEnd w:id="6583"/>
      <w:bookmarkEnd w:id="6584"/>
      <w:bookmarkEnd w:id="6585"/>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Heading4"/>
      </w:pPr>
      <w:bookmarkStart w:id="6586" w:name="_Toc157434932"/>
      <w:bookmarkStart w:id="6587" w:name="_Toc157436647"/>
      <w:bookmarkStart w:id="6588" w:name="_Toc157440487"/>
      <w:bookmarkStart w:id="6589" w:name="_Toc160650162"/>
      <w:bookmarkStart w:id="6590" w:name="_Toc164928446"/>
      <w:bookmarkStart w:id="6591" w:name="_Toc168550309"/>
      <w:bookmarkStart w:id="6592" w:name="_Toc170118380"/>
      <w:bookmarkStart w:id="6593" w:name="_Toc209470462"/>
      <w:bookmarkStart w:id="6594" w:name="_Toc212115123"/>
      <w:bookmarkStart w:id="6595" w:name="_Toc216293706"/>
      <w:r w:rsidRPr="006D68AC">
        <w:t>6.7.7.2</w:t>
      </w:r>
      <w:r w:rsidRPr="006D68AC">
        <w:tab/>
        <w:t>Protocol Errors</w:t>
      </w:r>
      <w:bookmarkEnd w:id="6586"/>
      <w:bookmarkEnd w:id="6587"/>
      <w:bookmarkEnd w:id="6588"/>
      <w:bookmarkEnd w:id="6589"/>
      <w:bookmarkEnd w:id="6590"/>
      <w:bookmarkEnd w:id="6591"/>
      <w:bookmarkEnd w:id="6592"/>
      <w:bookmarkEnd w:id="6593"/>
      <w:bookmarkEnd w:id="6594"/>
      <w:bookmarkEnd w:id="6595"/>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Heading4"/>
      </w:pPr>
      <w:bookmarkStart w:id="6596" w:name="_Toc157434933"/>
      <w:bookmarkStart w:id="6597" w:name="_Toc157436648"/>
      <w:bookmarkStart w:id="6598" w:name="_Toc157440488"/>
      <w:bookmarkStart w:id="6599" w:name="_Toc160650163"/>
      <w:bookmarkStart w:id="6600" w:name="_Toc164928447"/>
      <w:bookmarkStart w:id="6601" w:name="_Toc168550310"/>
      <w:bookmarkStart w:id="6602" w:name="_Toc170118381"/>
      <w:bookmarkStart w:id="6603" w:name="_Toc209470463"/>
      <w:bookmarkStart w:id="6604" w:name="_Toc212115124"/>
      <w:bookmarkStart w:id="6605" w:name="_Toc216293707"/>
      <w:r w:rsidRPr="006D68AC">
        <w:t>6.7.7.3</w:t>
      </w:r>
      <w:r w:rsidRPr="006D68AC">
        <w:tab/>
        <w:t>Application Errors</w:t>
      </w:r>
      <w:bookmarkEnd w:id="6596"/>
      <w:bookmarkEnd w:id="6597"/>
      <w:bookmarkEnd w:id="6598"/>
      <w:bookmarkEnd w:id="6599"/>
      <w:bookmarkEnd w:id="6600"/>
      <w:bookmarkEnd w:id="6601"/>
      <w:bookmarkEnd w:id="6602"/>
      <w:bookmarkEnd w:id="6603"/>
      <w:bookmarkEnd w:id="6604"/>
      <w:bookmarkEnd w:id="6605"/>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Heading3"/>
        <w:rPr>
          <w:lang w:eastAsia="zh-CN"/>
        </w:rPr>
      </w:pPr>
      <w:bookmarkStart w:id="6606" w:name="_Toc157434934"/>
      <w:bookmarkStart w:id="6607" w:name="_Toc157436649"/>
      <w:bookmarkStart w:id="6608" w:name="_Toc157440489"/>
      <w:bookmarkStart w:id="6609" w:name="_Toc160650164"/>
      <w:bookmarkStart w:id="6610" w:name="_Toc164928448"/>
      <w:bookmarkStart w:id="6611" w:name="_Toc168550311"/>
      <w:bookmarkStart w:id="6612" w:name="_Toc170118382"/>
      <w:bookmarkStart w:id="6613" w:name="_Toc209470464"/>
      <w:bookmarkStart w:id="6614" w:name="_Toc212115125"/>
      <w:bookmarkStart w:id="6615" w:name="_Toc216293708"/>
      <w:r w:rsidRPr="006D68AC">
        <w:t>6.7.8</w:t>
      </w:r>
      <w:r w:rsidRPr="006D68AC">
        <w:rPr>
          <w:lang w:eastAsia="zh-CN"/>
        </w:rPr>
        <w:tab/>
        <w:t>Feature negotiation</w:t>
      </w:r>
      <w:bookmarkEnd w:id="6606"/>
      <w:bookmarkEnd w:id="6607"/>
      <w:bookmarkEnd w:id="6608"/>
      <w:bookmarkEnd w:id="6609"/>
      <w:bookmarkEnd w:id="6610"/>
      <w:bookmarkEnd w:id="6611"/>
      <w:bookmarkEnd w:id="6612"/>
      <w:bookmarkEnd w:id="6613"/>
      <w:bookmarkEnd w:id="6614"/>
      <w:bookmarkEnd w:id="6615"/>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Heading3"/>
      </w:pPr>
      <w:bookmarkStart w:id="6616" w:name="_Toc157434935"/>
      <w:bookmarkStart w:id="6617" w:name="_Toc157436650"/>
      <w:bookmarkStart w:id="6618" w:name="_Toc157440490"/>
      <w:bookmarkStart w:id="6619" w:name="_Toc160650165"/>
      <w:bookmarkStart w:id="6620" w:name="_Toc164928449"/>
      <w:bookmarkStart w:id="6621" w:name="_Toc168550312"/>
      <w:bookmarkStart w:id="6622" w:name="_Toc170118383"/>
      <w:bookmarkStart w:id="6623" w:name="_Toc209470465"/>
      <w:bookmarkStart w:id="6624" w:name="_Toc212115126"/>
      <w:bookmarkStart w:id="6625" w:name="_Toc216293709"/>
      <w:r w:rsidRPr="006D68AC">
        <w:t>6.7.9</w:t>
      </w:r>
      <w:r w:rsidRPr="006D68AC">
        <w:tab/>
        <w:t>Security</w:t>
      </w:r>
      <w:bookmarkEnd w:id="6616"/>
      <w:bookmarkEnd w:id="6617"/>
      <w:bookmarkEnd w:id="6618"/>
      <w:bookmarkEnd w:id="6619"/>
      <w:bookmarkEnd w:id="6620"/>
      <w:bookmarkEnd w:id="6621"/>
      <w:bookmarkEnd w:id="6622"/>
      <w:bookmarkEnd w:id="6623"/>
      <w:bookmarkEnd w:id="6624"/>
      <w:bookmarkEnd w:id="6625"/>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Heading2"/>
        <w:rPr>
          <w:rFonts w:eastAsiaTheme="minorEastAsia"/>
          <w:lang w:eastAsia="zh-CN"/>
        </w:rPr>
      </w:pPr>
      <w:bookmarkStart w:id="6626" w:name="_Toc160650166"/>
      <w:bookmarkStart w:id="6627" w:name="_Toc164928450"/>
      <w:bookmarkStart w:id="6628" w:name="_Toc168550313"/>
      <w:bookmarkStart w:id="6629" w:name="_Toc170118384"/>
      <w:bookmarkStart w:id="6630" w:name="_Toc209470466"/>
      <w:bookmarkStart w:id="6631" w:name="_Toc212115127"/>
      <w:bookmarkStart w:id="6632" w:name="_Toc157434936"/>
      <w:bookmarkStart w:id="6633" w:name="_Toc157436651"/>
      <w:bookmarkStart w:id="6634" w:name="_Toc157440491"/>
      <w:bookmarkStart w:id="6635" w:name="_Toc216293710"/>
      <w:r w:rsidRPr="006D68AC">
        <w:t>6.8</w:t>
      </w:r>
      <w:r w:rsidRPr="006D68AC">
        <w:tab/>
        <w:t>NSCE_ServiceContinuity API</w:t>
      </w:r>
      <w:bookmarkEnd w:id="6626"/>
      <w:bookmarkEnd w:id="6627"/>
      <w:bookmarkEnd w:id="6628"/>
      <w:bookmarkEnd w:id="6629"/>
      <w:bookmarkEnd w:id="6630"/>
      <w:bookmarkEnd w:id="6631"/>
      <w:bookmarkEnd w:id="6635"/>
    </w:p>
    <w:p w14:paraId="73DAECB3" w14:textId="77777777" w:rsidR="00B110B4" w:rsidRPr="006D68AC" w:rsidRDefault="00B110B4" w:rsidP="00F3076B">
      <w:pPr>
        <w:pStyle w:val="Heading3"/>
        <w:rPr>
          <w:lang w:eastAsia="zh-CN"/>
        </w:rPr>
      </w:pPr>
      <w:bookmarkStart w:id="6636" w:name="_Toc212115128"/>
      <w:bookmarkStart w:id="6637" w:name="_Toc216293711"/>
      <w:r w:rsidRPr="00F3076B">
        <w:t>6.8.1</w:t>
      </w:r>
      <w:r w:rsidRPr="00F3076B">
        <w:tab/>
        <w:t>Introduction</w:t>
      </w:r>
      <w:bookmarkEnd w:id="6636"/>
      <w:bookmarkEnd w:id="6637"/>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Heading3"/>
      </w:pPr>
      <w:bookmarkStart w:id="6638" w:name="_Toc212115129"/>
      <w:bookmarkStart w:id="6639" w:name="_Toc216293712"/>
      <w:r w:rsidRPr="00F3076B">
        <w:t>6.8.2</w:t>
      </w:r>
      <w:r w:rsidRPr="00F3076B">
        <w:tab/>
        <w:t>Usage of HTTP</w:t>
      </w:r>
      <w:bookmarkEnd w:id="6638"/>
      <w:bookmarkEnd w:id="6639"/>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Heading3"/>
      </w:pPr>
      <w:bookmarkStart w:id="6640" w:name="_Toc164928451"/>
      <w:bookmarkStart w:id="6641" w:name="_Toc168550314"/>
      <w:bookmarkStart w:id="6642" w:name="_Toc170118385"/>
      <w:bookmarkStart w:id="6643" w:name="_Toc209470467"/>
      <w:bookmarkStart w:id="6644" w:name="_Toc212115130"/>
      <w:bookmarkStart w:id="6645" w:name="_Toc216293713"/>
      <w:r w:rsidRPr="006D68AC">
        <w:rPr>
          <w:noProof/>
          <w:lang w:eastAsia="zh-CN"/>
        </w:rPr>
        <w:t>6.8</w:t>
      </w:r>
      <w:r w:rsidRPr="006D68AC">
        <w:t>.3</w:t>
      </w:r>
      <w:r w:rsidRPr="006D68AC">
        <w:tab/>
        <w:t>Resources</w:t>
      </w:r>
      <w:bookmarkEnd w:id="6640"/>
      <w:bookmarkEnd w:id="6641"/>
      <w:bookmarkEnd w:id="6642"/>
      <w:bookmarkEnd w:id="6643"/>
      <w:bookmarkEnd w:id="6644"/>
      <w:bookmarkEnd w:id="6645"/>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Heading3"/>
      </w:pPr>
      <w:bookmarkStart w:id="6646" w:name="_Toc164928452"/>
      <w:bookmarkStart w:id="6647" w:name="_Toc168550315"/>
      <w:bookmarkStart w:id="6648" w:name="_Toc170118386"/>
      <w:bookmarkStart w:id="6649" w:name="_Toc209470468"/>
      <w:bookmarkStart w:id="6650" w:name="_Toc212115131"/>
      <w:bookmarkStart w:id="6651" w:name="_Toc216293714"/>
      <w:r w:rsidRPr="006D68AC">
        <w:rPr>
          <w:noProof/>
          <w:lang w:eastAsia="zh-CN"/>
        </w:rPr>
        <w:t>6.8</w:t>
      </w:r>
      <w:r w:rsidRPr="006D68AC">
        <w:t>.4</w:t>
      </w:r>
      <w:r w:rsidRPr="006D68AC">
        <w:tab/>
        <w:t>Custom Operations without associated resources</w:t>
      </w:r>
      <w:bookmarkEnd w:id="6646"/>
      <w:bookmarkEnd w:id="6647"/>
      <w:bookmarkEnd w:id="6648"/>
      <w:bookmarkEnd w:id="6649"/>
      <w:bookmarkEnd w:id="6650"/>
      <w:bookmarkEnd w:id="6651"/>
    </w:p>
    <w:p w14:paraId="57F0C7BC" w14:textId="77777777" w:rsidR="00B110B4" w:rsidRPr="006D68AC" w:rsidRDefault="00B110B4" w:rsidP="00B110B4">
      <w:pPr>
        <w:pStyle w:val="Heading4"/>
      </w:pPr>
      <w:bookmarkStart w:id="6652" w:name="_Toc164928453"/>
      <w:bookmarkStart w:id="6653" w:name="_Toc168550316"/>
      <w:bookmarkStart w:id="6654" w:name="_Toc170118387"/>
      <w:bookmarkStart w:id="6655" w:name="_Toc209470469"/>
      <w:bookmarkStart w:id="6656" w:name="_Toc212115132"/>
      <w:bookmarkStart w:id="6657" w:name="_Toc216293715"/>
      <w:r w:rsidRPr="006D68AC">
        <w:rPr>
          <w:noProof/>
          <w:lang w:eastAsia="zh-CN"/>
        </w:rPr>
        <w:t>6.8</w:t>
      </w:r>
      <w:r w:rsidRPr="006D68AC">
        <w:t>.4.1</w:t>
      </w:r>
      <w:r w:rsidRPr="006D68AC">
        <w:tab/>
        <w:t>Overview</w:t>
      </w:r>
      <w:bookmarkEnd w:id="6652"/>
      <w:bookmarkEnd w:id="6653"/>
      <w:bookmarkEnd w:id="6654"/>
      <w:bookmarkEnd w:id="6655"/>
      <w:bookmarkEnd w:id="6656"/>
      <w:bookmarkEnd w:id="6657"/>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45pt;height:148.9pt" o:ole="">
            <v:imagedata r:id="rId151" o:title=""/>
          </v:shape>
          <o:OLEObject Type="Embed" ProgID="Word.Document.8" ShapeID="_x0000_i1098" DrawAspect="Content" ObjectID="_1826906811"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Heading4"/>
      </w:pPr>
      <w:bookmarkStart w:id="6658" w:name="_Toc164928454"/>
      <w:bookmarkStart w:id="6659" w:name="_Toc168550317"/>
      <w:bookmarkStart w:id="6660" w:name="_Toc170118388"/>
      <w:bookmarkStart w:id="6661" w:name="_Toc209470470"/>
      <w:bookmarkStart w:id="6662" w:name="_Toc212115133"/>
      <w:bookmarkStart w:id="6663" w:name="_Toc216293716"/>
      <w:r w:rsidRPr="006D68AC">
        <w:rPr>
          <w:noProof/>
          <w:lang w:eastAsia="zh-CN"/>
        </w:rPr>
        <w:t>6.8</w:t>
      </w:r>
      <w:r w:rsidRPr="006D68AC">
        <w:t>.4.2</w:t>
      </w:r>
      <w:r w:rsidRPr="006D68AC">
        <w:tab/>
        <w:t>Operation: Edge Service Continuity Requirement Request</w:t>
      </w:r>
      <w:bookmarkEnd w:id="6658"/>
      <w:bookmarkEnd w:id="6659"/>
      <w:bookmarkEnd w:id="6660"/>
      <w:bookmarkEnd w:id="6661"/>
      <w:bookmarkEnd w:id="6662"/>
      <w:bookmarkEnd w:id="6663"/>
    </w:p>
    <w:p w14:paraId="7EE942FA" w14:textId="77777777" w:rsidR="00B110B4" w:rsidRPr="006D68AC" w:rsidRDefault="00B110B4" w:rsidP="00B110B4">
      <w:pPr>
        <w:pStyle w:val="Heading5"/>
      </w:pPr>
      <w:bookmarkStart w:id="6664" w:name="_Toc164928455"/>
      <w:bookmarkStart w:id="6665" w:name="_Toc168550318"/>
      <w:bookmarkStart w:id="6666" w:name="_Toc170118389"/>
      <w:bookmarkStart w:id="6667" w:name="_Toc209470471"/>
      <w:bookmarkStart w:id="6668" w:name="_Toc212115134"/>
      <w:bookmarkStart w:id="6669" w:name="_Toc216293717"/>
      <w:r w:rsidRPr="006D68AC">
        <w:rPr>
          <w:noProof/>
          <w:lang w:eastAsia="zh-CN"/>
        </w:rPr>
        <w:t>6.8</w:t>
      </w:r>
      <w:r w:rsidRPr="006D68AC">
        <w:t>.4.2.1</w:t>
      </w:r>
      <w:r w:rsidRPr="006D68AC">
        <w:tab/>
        <w:t>Description</w:t>
      </w:r>
      <w:bookmarkEnd w:id="6664"/>
      <w:bookmarkEnd w:id="6665"/>
      <w:bookmarkEnd w:id="6666"/>
      <w:bookmarkEnd w:id="6667"/>
      <w:bookmarkEnd w:id="6668"/>
      <w:bookmarkEnd w:id="6669"/>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Heading5"/>
      </w:pPr>
      <w:bookmarkStart w:id="6670" w:name="_Toc164928456"/>
      <w:bookmarkStart w:id="6671" w:name="_Toc168550319"/>
      <w:bookmarkStart w:id="6672" w:name="_Toc170118390"/>
      <w:bookmarkStart w:id="6673" w:name="_Toc209470472"/>
      <w:bookmarkStart w:id="6674" w:name="_Toc212115135"/>
      <w:bookmarkStart w:id="6675" w:name="_Toc216293718"/>
      <w:r w:rsidRPr="006D68AC">
        <w:rPr>
          <w:noProof/>
          <w:lang w:eastAsia="zh-CN"/>
        </w:rPr>
        <w:t>6.8</w:t>
      </w:r>
      <w:r w:rsidRPr="006D68AC">
        <w:t>.4.2.2</w:t>
      </w:r>
      <w:r w:rsidRPr="006D68AC">
        <w:tab/>
        <w:t>Operation Definition</w:t>
      </w:r>
      <w:bookmarkEnd w:id="6670"/>
      <w:bookmarkEnd w:id="6671"/>
      <w:bookmarkEnd w:id="6672"/>
      <w:bookmarkEnd w:id="6673"/>
      <w:bookmarkEnd w:id="6674"/>
      <w:bookmarkEnd w:id="6675"/>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Heading4"/>
      </w:pPr>
      <w:bookmarkStart w:id="6676" w:name="_Toc164928457"/>
      <w:bookmarkStart w:id="6677" w:name="_Toc168550320"/>
      <w:bookmarkStart w:id="6678" w:name="_Toc170118391"/>
      <w:bookmarkStart w:id="6679" w:name="_Toc209470473"/>
      <w:bookmarkStart w:id="6680" w:name="_Toc212115136"/>
      <w:bookmarkStart w:id="6681" w:name="_Toc216293719"/>
      <w:r w:rsidRPr="006D68AC">
        <w:rPr>
          <w:noProof/>
          <w:lang w:eastAsia="zh-CN"/>
        </w:rPr>
        <w:t>6.8</w:t>
      </w:r>
      <w:r w:rsidRPr="006D68AC">
        <w:t>.4.3</w:t>
      </w:r>
      <w:r w:rsidRPr="006D68AC">
        <w:tab/>
        <w:t>Operation: Edge Service Continuity Negotiation Request</w:t>
      </w:r>
      <w:bookmarkEnd w:id="6676"/>
      <w:bookmarkEnd w:id="6677"/>
      <w:bookmarkEnd w:id="6678"/>
      <w:bookmarkEnd w:id="6679"/>
      <w:bookmarkEnd w:id="6680"/>
      <w:bookmarkEnd w:id="6681"/>
    </w:p>
    <w:p w14:paraId="79976934" w14:textId="77777777" w:rsidR="00B110B4" w:rsidRPr="006D68AC" w:rsidRDefault="00B110B4" w:rsidP="00B110B4">
      <w:pPr>
        <w:pStyle w:val="Heading5"/>
      </w:pPr>
      <w:bookmarkStart w:id="6682" w:name="_Toc164928458"/>
      <w:bookmarkStart w:id="6683" w:name="_Toc168550321"/>
      <w:bookmarkStart w:id="6684" w:name="_Toc170118392"/>
      <w:bookmarkStart w:id="6685" w:name="_Toc209470474"/>
      <w:bookmarkStart w:id="6686" w:name="_Toc212115137"/>
      <w:bookmarkStart w:id="6687" w:name="_Toc216293720"/>
      <w:r w:rsidRPr="006D68AC">
        <w:rPr>
          <w:noProof/>
          <w:lang w:eastAsia="zh-CN"/>
        </w:rPr>
        <w:t>6.8</w:t>
      </w:r>
      <w:r w:rsidRPr="006D68AC">
        <w:t>.4.2.1</w:t>
      </w:r>
      <w:r w:rsidRPr="006D68AC">
        <w:tab/>
        <w:t>Description</w:t>
      </w:r>
      <w:bookmarkEnd w:id="6682"/>
      <w:bookmarkEnd w:id="6683"/>
      <w:bookmarkEnd w:id="6684"/>
      <w:bookmarkEnd w:id="6685"/>
      <w:bookmarkEnd w:id="6686"/>
      <w:bookmarkEnd w:id="668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Heading5"/>
      </w:pPr>
      <w:bookmarkStart w:id="6688" w:name="_Toc164928459"/>
      <w:bookmarkStart w:id="6689" w:name="_Toc168550322"/>
      <w:bookmarkStart w:id="6690" w:name="_Toc170118393"/>
      <w:bookmarkStart w:id="6691" w:name="_Toc209470475"/>
      <w:bookmarkStart w:id="6692" w:name="_Toc212115138"/>
      <w:bookmarkStart w:id="6693" w:name="_Toc216293721"/>
      <w:r w:rsidRPr="006D68AC">
        <w:rPr>
          <w:noProof/>
          <w:lang w:eastAsia="zh-CN"/>
        </w:rPr>
        <w:t>6.8</w:t>
      </w:r>
      <w:r w:rsidRPr="006D68AC">
        <w:t>.4.2.2</w:t>
      </w:r>
      <w:r w:rsidRPr="006D68AC">
        <w:tab/>
        <w:t>Operation Definition</w:t>
      </w:r>
      <w:bookmarkEnd w:id="6688"/>
      <w:bookmarkEnd w:id="6689"/>
      <w:bookmarkEnd w:id="6690"/>
      <w:bookmarkEnd w:id="6691"/>
      <w:bookmarkEnd w:id="6692"/>
      <w:bookmarkEnd w:id="6693"/>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Heading3"/>
      </w:pPr>
      <w:bookmarkStart w:id="6694" w:name="_Toc164928460"/>
      <w:bookmarkStart w:id="6695" w:name="_Toc168550323"/>
      <w:bookmarkStart w:id="6696" w:name="_Toc170118394"/>
      <w:bookmarkStart w:id="6697" w:name="_Toc209470476"/>
      <w:bookmarkStart w:id="6698" w:name="_Toc212115139"/>
      <w:bookmarkStart w:id="6699" w:name="_Toc216293722"/>
      <w:r w:rsidRPr="006D68AC">
        <w:rPr>
          <w:noProof/>
          <w:lang w:eastAsia="zh-CN"/>
        </w:rPr>
        <w:t>6.8</w:t>
      </w:r>
      <w:r w:rsidRPr="006D68AC">
        <w:t>.5</w:t>
      </w:r>
      <w:r w:rsidRPr="006D68AC">
        <w:tab/>
        <w:t>Notifications</w:t>
      </w:r>
      <w:bookmarkEnd w:id="6694"/>
      <w:bookmarkEnd w:id="6695"/>
      <w:bookmarkEnd w:id="6696"/>
      <w:bookmarkEnd w:id="6697"/>
      <w:bookmarkEnd w:id="6698"/>
      <w:bookmarkEnd w:id="6699"/>
    </w:p>
    <w:p w14:paraId="0795F0C8" w14:textId="77777777" w:rsidR="00B110B4" w:rsidRPr="006D68AC" w:rsidRDefault="00B110B4" w:rsidP="00F3076B">
      <w:pPr>
        <w:pStyle w:val="Heading4"/>
      </w:pPr>
      <w:bookmarkStart w:id="6700" w:name="_Toc212115140"/>
      <w:bookmarkStart w:id="6701" w:name="_Toc216293723"/>
      <w:r w:rsidRPr="00F3076B">
        <w:t>6.8.5.1</w:t>
      </w:r>
      <w:r w:rsidRPr="00F3076B">
        <w:tab/>
        <w:t>General</w:t>
      </w:r>
      <w:bookmarkEnd w:id="6700"/>
      <w:bookmarkEnd w:id="6701"/>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Heading4"/>
        <w:rPr>
          <w:lang w:val="fr-FR"/>
        </w:rPr>
      </w:pPr>
      <w:bookmarkStart w:id="6702" w:name="_Toc212115141"/>
      <w:bookmarkStart w:id="6703" w:name="_Toc216293724"/>
      <w:r w:rsidRPr="00F3076B">
        <w:t>6.8.5.2</w:t>
      </w:r>
      <w:r w:rsidRPr="00F3076B">
        <w:tab/>
        <w:t>Edge Service Continuity Requirement Notification</w:t>
      </w:r>
      <w:bookmarkEnd w:id="6702"/>
      <w:bookmarkEnd w:id="6703"/>
    </w:p>
    <w:p w14:paraId="0A7935D9" w14:textId="77777777" w:rsidR="00B110B4" w:rsidRPr="006D68AC" w:rsidRDefault="00B110B4" w:rsidP="0043052F">
      <w:pPr>
        <w:pStyle w:val="Heading5"/>
        <w:rPr>
          <w:noProof/>
          <w:lang w:val="fr-FR"/>
        </w:rPr>
      </w:pPr>
      <w:bookmarkStart w:id="6704" w:name="_Toc212115142"/>
      <w:bookmarkStart w:id="6705" w:name="_Toc216293725"/>
      <w:r w:rsidRPr="0043052F">
        <w:t>6.8.5.2.1</w:t>
      </w:r>
      <w:r w:rsidRPr="0043052F">
        <w:tab/>
        <w:t>Description</w:t>
      </w:r>
      <w:bookmarkEnd w:id="6704"/>
      <w:bookmarkEnd w:id="6705"/>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Heading5"/>
        <w:rPr>
          <w:noProof/>
        </w:rPr>
      </w:pPr>
      <w:bookmarkStart w:id="6706" w:name="_Toc212115143"/>
      <w:bookmarkStart w:id="6707" w:name="_Toc216293726"/>
      <w:r w:rsidRPr="0043052F">
        <w:t>6.8.5.2.2</w:t>
      </w:r>
      <w:r w:rsidRPr="0043052F">
        <w:tab/>
        <w:t>Target URI</w:t>
      </w:r>
      <w:bookmarkEnd w:id="6706"/>
      <w:bookmarkEnd w:id="6707"/>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Heading5"/>
        <w:rPr>
          <w:noProof/>
        </w:rPr>
      </w:pPr>
      <w:bookmarkStart w:id="6708" w:name="_Toc164928461"/>
      <w:bookmarkStart w:id="6709" w:name="_Toc168550324"/>
      <w:bookmarkStart w:id="6710" w:name="_Toc170118395"/>
      <w:bookmarkStart w:id="6711" w:name="_Toc209470477"/>
      <w:bookmarkStart w:id="6712" w:name="_Toc212115144"/>
      <w:bookmarkStart w:id="6713" w:name="_Toc216293727"/>
      <w:r w:rsidRPr="006D68AC">
        <w:rPr>
          <w:noProof/>
          <w:lang w:eastAsia="zh-CN"/>
        </w:rPr>
        <w:t>6.8</w:t>
      </w:r>
      <w:r w:rsidRPr="006D68AC">
        <w:t>.5.2</w:t>
      </w:r>
      <w:r w:rsidRPr="006D68AC">
        <w:rPr>
          <w:noProof/>
        </w:rPr>
        <w:t>.3</w:t>
      </w:r>
      <w:r w:rsidRPr="006D68AC">
        <w:rPr>
          <w:noProof/>
        </w:rPr>
        <w:tab/>
        <w:t>Standard Methods</w:t>
      </w:r>
      <w:bookmarkEnd w:id="6708"/>
      <w:bookmarkEnd w:id="6709"/>
      <w:bookmarkEnd w:id="6710"/>
      <w:bookmarkEnd w:id="6711"/>
      <w:bookmarkEnd w:id="6712"/>
      <w:bookmarkEnd w:id="6713"/>
    </w:p>
    <w:p w14:paraId="5853BF64" w14:textId="77777777" w:rsidR="00B110B4" w:rsidRPr="006D68AC" w:rsidRDefault="00B110B4" w:rsidP="007E7218">
      <w:pPr>
        <w:pStyle w:val="H6"/>
        <w:rPr>
          <w:noProof/>
        </w:rPr>
      </w:pPr>
      <w:bookmarkStart w:id="6714" w:name="_Toc164928462"/>
      <w:bookmarkStart w:id="6715" w:name="_Toc168550325"/>
      <w:bookmarkStart w:id="6716" w:name="_Toc170118396"/>
      <w:bookmarkStart w:id="6717" w:name="_Toc209470478"/>
      <w:bookmarkStart w:id="6718" w:name="_Toc212115145"/>
      <w:r w:rsidRPr="006D68AC">
        <w:rPr>
          <w:noProof/>
          <w:lang w:eastAsia="zh-CN"/>
        </w:rPr>
        <w:t>6.8</w:t>
      </w:r>
      <w:r w:rsidRPr="006D68AC">
        <w:t>.5.2.3</w:t>
      </w:r>
      <w:r w:rsidRPr="006D68AC">
        <w:rPr>
          <w:noProof/>
        </w:rPr>
        <w:t>.1</w:t>
      </w:r>
      <w:r w:rsidRPr="006D68AC">
        <w:rPr>
          <w:noProof/>
        </w:rPr>
        <w:tab/>
        <w:t>POST</w:t>
      </w:r>
      <w:bookmarkEnd w:id="6714"/>
      <w:bookmarkEnd w:id="6715"/>
      <w:bookmarkEnd w:id="6716"/>
      <w:bookmarkEnd w:id="6717"/>
      <w:bookmarkEnd w:id="6718"/>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Heading4"/>
        <w:rPr>
          <w:lang w:val="fr-FR"/>
        </w:rPr>
      </w:pPr>
      <w:bookmarkStart w:id="6719" w:name="_Toc212115146"/>
      <w:bookmarkStart w:id="6720" w:name="_Toc216293728"/>
      <w:r w:rsidRPr="0043052F">
        <w:t>6.8.5.3</w:t>
      </w:r>
      <w:r w:rsidRPr="0043052F">
        <w:tab/>
        <w:t>Edge Service Continuity Negotiation Notification</w:t>
      </w:r>
      <w:bookmarkEnd w:id="6719"/>
      <w:bookmarkEnd w:id="6720"/>
    </w:p>
    <w:p w14:paraId="53F82BFC" w14:textId="77777777" w:rsidR="00B110B4" w:rsidRPr="006D68AC" w:rsidRDefault="00B110B4" w:rsidP="0043052F">
      <w:pPr>
        <w:pStyle w:val="Heading5"/>
        <w:rPr>
          <w:noProof/>
          <w:lang w:val="fr-FR"/>
        </w:rPr>
      </w:pPr>
      <w:bookmarkStart w:id="6721" w:name="_Toc212115147"/>
      <w:bookmarkStart w:id="6722" w:name="_Toc216293729"/>
      <w:r w:rsidRPr="0043052F">
        <w:t>6.8.5.3.1</w:t>
      </w:r>
      <w:r w:rsidRPr="0043052F">
        <w:tab/>
        <w:t>Description</w:t>
      </w:r>
      <w:bookmarkEnd w:id="6721"/>
      <w:bookmarkEnd w:id="6722"/>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Heading5"/>
        <w:rPr>
          <w:noProof/>
        </w:rPr>
      </w:pPr>
      <w:bookmarkStart w:id="6723" w:name="_Toc212115148"/>
      <w:bookmarkStart w:id="6724" w:name="_Toc216293730"/>
      <w:r w:rsidRPr="0043052F">
        <w:t>6.8.5.3.2</w:t>
      </w:r>
      <w:r w:rsidRPr="0043052F">
        <w:tab/>
        <w:t>Target URI</w:t>
      </w:r>
      <w:bookmarkEnd w:id="6723"/>
      <w:bookmarkEnd w:id="672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Heading5"/>
        <w:rPr>
          <w:noProof/>
        </w:rPr>
      </w:pPr>
      <w:bookmarkStart w:id="6725" w:name="_Toc164928463"/>
      <w:bookmarkStart w:id="6726" w:name="_Toc168550326"/>
      <w:bookmarkStart w:id="6727" w:name="_Toc170118397"/>
      <w:bookmarkStart w:id="6728" w:name="_Toc209470479"/>
      <w:bookmarkStart w:id="6729" w:name="_Toc212115149"/>
      <w:bookmarkStart w:id="6730" w:name="_Toc216293731"/>
      <w:r w:rsidRPr="006D68AC">
        <w:rPr>
          <w:noProof/>
          <w:lang w:eastAsia="zh-CN"/>
        </w:rPr>
        <w:t>6.8</w:t>
      </w:r>
      <w:r w:rsidRPr="006D68AC">
        <w:t>.5.3</w:t>
      </w:r>
      <w:r w:rsidRPr="006D68AC">
        <w:rPr>
          <w:noProof/>
        </w:rPr>
        <w:t>.3</w:t>
      </w:r>
      <w:r w:rsidRPr="006D68AC">
        <w:rPr>
          <w:noProof/>
        </w:rPr>
        <w:tab/>
        <w:t>Standard Methods</w:t>
      </w:r>
      <w:bookmarkEnd w:id="6725"/>
      <w:bookmarkEnd w:id="6726"/>
      <w:bookmarkEnd w:id="6727"/>
      <w:bookmarkEnd w:id="6728"/>
      <w:bookmarkEnd w:id="6729"/>
      <w:bookmarkEnd w:id="6730"/>
    </w:p>
    <w:p w14:paraId="13D92A20" w14:textId="77777777" w:rsidR="00B110B4" w:rsidRPr="006D68AC" w:rsidRDefault="00B110B4" w:rsidP="007E7218">
      <w:pPr>
        <w:pStyle w:val="H6"/>
        <w:rPr>
          <w:noProof/>
        </w:rPr>
      </w:pPr>
      <w:bookmarkStart w:id="6731" w:name="_Toc164928464"/>
      <w:bookmarkStart w:id="6732" w:name="_Toc168550327"/>
      <w:bookmarkStart w:id="6733" w:name="_Toc170118398"/>
      <w:bookmarkStart w:id="6734" w:name="_Toc209470480"/>
      <w:bookmarkStart w:id="6735" w:name="_Toc212115150"/>
      <w:r w:rsidRPr="006D68AC">
        <w:rPr>
          <w:noProof/>
          <w:lang w:eastAsia="zh-CN"/>
        </w:rPr>
        <w:t>6.8</w:t>
      </w:r>
      <w:r w:rsidRPr="006D68AC">
        <w:t>.5.3.3</w:t>
      </w:r>
      <w:r w:rsidRPr="006D68AC">
        <w:rPr>
          <w:noProof/>
        </w:rPr>
        <w:t>.1</w:t>
      </w:r>
      <w:r w:rsidRPr="006D68AC">
        <w:rPr>
          <w:noProof/>
        </w:rPr>
        <w:tab/>
        <w:t>POST</w:t>
      </w:r>
      <w:bookmarkEnd w:id="6731"/>
      <w:bookmarkEnd w:id="6732"/>
      <w:bookmarkEnd w:id="6733"/>
      <w:bookmarkEnd w:id="6734"/>
      <w:bookmarkEnd w:id="6735"/>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Heading3"/>
      </w:pPr>
      <w:bookmarkStart w:id="6736" w:name="_Toc35971427"/>
      <w:bookmarkStart w:id="6737" w:name="_Toc157434618"/>
      <w:bookmarkStart w:id="6738" w:name="_Toc157436333"/>
      <w:bookmarkStart w:id="6739" w:name="_Toc157440173"/>
      <w:bookmarkStart w:id="6740" w:name="_Toc164928465"/>
      <w:bookmarkStart w:id="6741" w:name="_Toc168550328"/>
      <w:bookmarkStart w:id="6742" w:name="_Toc170118399"/>
      <w:bookmarkStart w:id="6743" w:name="_Toc209470481"/>
      <w:bookmarkStart w:id="6744" w:name="_Toc212115151"/>
      <w:bookmarkStart w:id="6745" w:name="_Toc216293732"/>
      <w:r w:rsidRPr="006D68AC">
        <w:t>6.8.6</w:t>
      </w:r>
      <w:r w:rsidRPr="006D68AC">
        <w:tab/>
        <w:t>Data Model</w:t>
      </w:r>
      <w:bookmarkEnd w:id="6736"/>
      <w:bookmarkEnd w:id="6737"/>
      <w:bookmarkEnd w:id="6738"/>
      <w:bookmarkEnd w:id="6739"/>
      <w:bookmarkEnd w:id="6740"/>
      <w:bookmarkEnd w:id="6741"/>
      <w:bookmarkEnd w:id="6742"/>
      <w:bookmarkEnd w:id="6743"/>
      <w:bookmarkEnd w:id="6744"/>
      <w:bookmarkEnd w:id="6745"/>
    </w:p>
    <w:p w14:paraId="07059500" w14:textId="77777777" w:rsidR="00B110B4" w:rsidRPr="006D68AC" w:rsidRDefault="00B110B4" w:rsidP="00B110B4">
      <w:pPr>
        <w:pStyle w:val="Heading4"/>
      </w:pPr>
      <w:bookmarkStart w:id="6746" w:name="_Toc510696633"/>
      <w:bookmarkStart w:id="6747" w:name="_Toc35971428"/>
      <w:bookmarkStart w:id="6748" w:name="_Toc157434619"/>
      <w:bookmarkStart w:id="6749" w:name="_Toc157436334"/>
      <w:bookmarkStart w:id="6750" w:name="_Toc157440174"/>
      <w:bookmarkStart w:id="6751" w:name="_Toc164928466"/>
      <w:bookmarkStart w:id="6752" w:name="_Toc168550329"/>
      <w:bookmarkStart w:id="6753" w:name="_Toc170118400"/>
      <w:bookmarkStart w:id="6754" w:name="_Toc209470482"/>
      <w:bookmarkStart w:id="6755" w:name="_Toc212115152"/>
      <w:bookmarkStart w:id="6756" w:name="_Toc510696634"/>
      <w:bookmarkStart w:id="6757" w:name="_Toc35971429"/>
      <w:bookmarkStart w:id="6758" w:name="_Toc216293733"/>
      <w:r w:rsidRPr="006D68AC">
        <w:t>6.8.6.1</w:t>
      </w:r>
      <w:r w:rsidRPr="006D68AC">
        <w:tab/>
        <w:t>General</w:t>
      </w:r>
      <w:bookmarkEnd w:id="6746"/>
      <w:bookmarkEnd w:id="6747"/>
      <w:bookmarkEnd w:id="6748"/>
      <w:bookmarkEnd w:id="6749"/>
      <w:bookmarkEnd w:id="6750"/>
      <w:bookmarkEnd w:id="6751"/>
      <w:bookmarkEnd w:id="6752"/>
      <w:bookmarkEnd w:id="6753"/>
      <w:bookmarkEnd w:id="6754"/>
      <w:bookmarkEnd w:id="6755"/>
      <w:bookmarkEnd w:id="6758"/>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Heading4"/>
        <w:rPr>
          <w:lang w:val="en-US"/>
        </w:rPr>
      </w:pPr>
      <w:bookmarkStart w:id="6759" w:name="_Toc157434620"/>
      <w:bookmarkStart w:id="6760" w:name="_Toc157436335"/>
      <w:bookmarkStart w:id="6761" w:name="_Toc157440175"/>
      <w:bookmarkStart w:id="6762" w:name="_Toc164928467"/>
      <w:bookmarkStart w:id="6763" w:name="_Toc168550330"/>
      <w:bookmarkStart w:id="6764" w:name="_Toc170118401"/>
      <w:bookmarkStart w:id="6765" w:name="_Toc209470483"/>
      <w:bookmarkStart w:id="6766" w:name="_Toc212115153"/>
      <w:bookmarkStart w:id="6767" w:name="_Toc216293734"/>
      <w:r w:rsidRPr="006D68AC">
        <w:rPr>
          <w:lang w:val="en-US"/>
        </w:rPr>
        <w:t>6.8.6.2</w:t>
      </w:r>
      <w:r w:rsidRPr="006D68AC">
        <w:rPr>
          <w:lang w:val="en-US"/>
        </w:rPr>
        <w:tab/>
        <w:t>Structured data types</w:t>
      </w:r>
      <w:bookmarkEnd w:id="6756"/>
      <w:bookmarkEnd w:id="6757"/>
      <w:bookmarkEnd w:id="6759"/>
      <w:bookmarkEnd w:id="6760"/>
      <w:bookmarkEnd w:id="6761"/>
      <w:bookmarkEnd w:id="6762"/>
      <w:bookmarkEnd w:id="6763"/>
      <w:bookmarkEnd w:id="6764"/>
      <w:bookmarkEnd w:id="6765"/>
      <w:bookmarkEnd w:id="6766"/>
      <w:bookmarkEnd w:id="6767"/>
    </w:p>
    <w:p w14:paraId="37B6A108" w14:textId="77777777" w:rsidR="00B110B4" w:rsidRPr="006D68AC" w:rsidRDefault="00B110B4" w:rsidP="00B110B4">
      <w:pPr>
        <w:pStyle w:val="Heading5"/>
      </w:pPr>
      <w:bookmarkStart w:id="6768" w:name="_Toc157434621"/>
      <w:bookmarkStart w:id="6769" w:name="_Toc157436336"/>
      <w:bookmarkStart w:id="6770" w:name="_Toc157440176"/>
      <w:bookmarkStart w:id="6771" w:name="_Toc164928468"/>
      <w:bookmarkStart w:id="6772" w:name="_Toc168550331"/>
      <w:bookmarkStart w:id="6773" w:name="_Toc170118402"/>
      <w:bookmarkStart w:id="6774" w:name="_Toc209470484"/>
      <w:bookmarkStart w:id="6775" w:name="_Toc212115154"/>
      <w:bookmarkStart w:id="6776" w:name="_Toc216293735"/>
      <w:r w:rsidRPr="006D68AC">
        <w:t>6.8.6.2.1</w:t>
      </w:r>
      <w:r w:rsidRPr="006D68AC">
        <w:tab/>
        <w:t>Introduction</w:t>
      </w:r>
      <w:bookmarkEnd w:id="6768"/>
      <w:bookmarkEnd w:id="6769"/>
      <w:bookmarkEnd w:id="6770"/>
      <w:bookmarkEnd w:id="6771"/>
      <w:bookmarkEnd w:id="6772"/>
      <w:bookmarkEnd w:id="6773"/>
      <w:bookmarkEnd w:id="6774"/>
      <w:bookmarkEnd w:id="6775"/>
      <w:bookmarkEnd w:id="6776"/>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Heading5"/>
      </w:pPr>
      <w:bookmarkStart w:id="6777" w:name="_Toc164928469"/>
      <w:bookmarkStart w:id="6778" w:name="_Toc168550332"/>
      <w:bookmarkStart w:id="6779" w:name="_Toc170118403"/>
      <w:bookmarkStart w:id="6780" w:name="_Toc209470485"/>
      <w:bookmarkStart w:id="6781" w:name="_Toc212115155"/>
      <w:bookmarkStart w:id="6782" w:name="_Toc216293736"/>
      <w:r w:rsidRPr="006D68AC">
        <w:t>6.8.6.2.2</w:t>
      </w:r>
      <w:r w:rsidRPr="006D68AC">
        <w:tab/>
        <w:t>Type: EdgeSCRequirementReq</w:t>
      </w:r>
      <w:bookmarkEnd w:id="6777"/>
      <w:bookmarkEnd w:id="6778"/>
      <w:bookmarkEnd w:id="6779"/>
      <w:bookmarkEnd w:id="6780"/>
      <w:bookmarkEnd w:id="6781"/>
      <w:bookmarkEnd w:id="6782"/>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Heading5"/>
      </w:pPr>
      <w:bookmarkStart w:id="6783" w:name="_Toc164928470"/>
      <w:bookmarkStart w:id="6784" w:name="_Toc168550333"/>
      <w:bookmarkStart w:id="6785" w:name="_Toc170118404"/>
      <w:bookmarkStart w:id="6786" w:name="_Toc209470486"/>
      <w:bookmarkStart w:id="6787" w:name="_Toc212115156"/>
      <w:bookmarkStart w:id="6788" w:name="_Toc216293737"/>
      <w:r w:rsidRPr="006D68AC">
        <w:t>6.8.6.2.3</w:t>
      </w:r>
      <w:r w:rsidRPr="006D68AC">
        <w:tab/>
        <w:t>Type: EdgeSCRequirementNotif</w:t>
      </w:r>
      <w:bookmarkEnd w:id="6783"/>
      <w:bookmarkEnd w:id="6784"/>
      <w:bookmarkEnd w:id="6785"/>
      <w:bookmarkEnd w:id="6786"/>
      <w:bookmarkEnd w:id="6787"/>
      <w:bookmarkEnd w:id="6788"/>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Heading5"/>
      </w:pPr>
      <w:bookmarkStart w:id="6789" w:name="_Toc164928471"/>
      <w:bookmarkStart w:id="6790" w:name="_Toc168550334"/>
      <w:bookmarkStart w:id="6791" w:name="_Toc170118405"/>
      <w:bookmarkStart w:id="6792" w:name="_Toc209470487"/>
      <w:bookmarkStart w:id="6793" w:name="_Toc212115157"/>
      <w:bookmarkStart w:id="6794" w:name="_Toc216293738"/>
      <w:r w:rsidRPr="006D68AC">
        <w:t>6.8.6.2.4</w:t>
      </w:r>
      <w:r w:rsidRPr="006D68AC">
        <w:tab/>
        <w:t>Type: EdgeSCNegotiationReq</w:t>
      </w:r>
      <w:bookmarkEnd w:id="6789"/>
      <w:bookmarkEnd w:id="6790"/>
      <w:bookmarkEnd w:id="6791"/>
      <w:bookmarkEnd w:id="6792"/>
      <w:bookmarkEnd w:id="6793"/>
      <w:bookmarkEnd w:id="6794"/>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Heading5"/>
      </w:pPr>
      <w:bookmarkStart w:id="6795" w:name="_Toc164928472"/>
      <w:bookmarkStart w:id="6796" w:name="_Toc168550335"/>
      <w:bookmarkStart w:id="6797" w:name="_Toc170118406"/>
      <w:bookmarkStart w:id="6798" w:name="_Toc209470488"/>
      <w:bookmarkStart w:id="6799" w:name="_Toc212115158"/>
      <w:bookmarkStart w:id="6800" w:name="_Toc216293739"/>
      <w:r w:rsidRPr="006D68AC">
        <w:t>6.8.6.2.5</w:t>
      </w:r>
      <w:r w:rsidRPr="006D68AC">
        <w:tab/>
        <w:t>Type: EdgeSCNegotiationNotif</w:t>
      </w:r>
      <w:bookmarkEnd w:id="6795"/>
      <w:bookmarkEnd w:id="6796"/>
      <w:bookmarkEnd w:id="6797"/>
      <w:bookmarkEnd w:id="6798"/>
      <w:bookmarkEnd w:id="6799"/>
      <w:bookmarkEnd w:id="6800"/>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Heading4"/>
        <w:rPr>
          <w:lang w:eastAsia="zh-CN"/>
        </w:rPr>
      </w:pPr>
      <w:bookmarkStart w:id="6801" w:name="_Toc212115159"/>
      <w:bookmarkStart w:id="6802" w:name="_Toc216293740"/>
      <w:r w:rsidRPr="0043052F">
        <w:t>6.8.6.3</w:t>
      </w:r>
      <w:r w:rsidRPr="0043052F">
        <w:tab/>
        <w:t>Simple data types and enumerations</w:t>
      </w:r>
      <w:bookmarkEnd w:id="6801"/>
      <w:bookmarkEnd w:id="6802"/>
    </w:p>
    <w:p w14:paraId="307B5913" w14:textId="77777777" w:rsidR="00B110B4" w:rsidRPr="006D68AC" w:rsidRDefault="00B110B4" w:rsidP="0043052F">
      <w:pPr>
        <w:pStyle w:val="Heading5"/>
      </w:pPr>
      <w:bookmarkStart w:id="6803" w:name="_Toc212115160"/>
      <w:bookmarkStart w:id="6804" w:name="_Toc216293741"/>
      <w:r w:rsidRPr="0043052F">
        <w:t>6.8.6.3.1</w:t>
      </w:r>
      <w:r w:rsidRPr="0043052F">
        <w:tab/>
        <w:t>Introduction</w:t>
      </w:r>
      <w:bookmarkEnd w:id="6803"/>
      <w:bookmarkEnd w:id="6804"/>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Heading5"/>
      </w:pPr>
      <w:bookmarkStart w:id="6805" w:name="_Toc212115161"/>
      <w:bookmarkStart w:id="6806" w:name="_Toc216293742"/>
      <w:r w:rsidRPr="0043052F">
        <w:t>6.8.6.3.2</w:t>
      </w:r>
      <w:r w:rsidRPr="0043052F">
        <w:tab/>
        <w:t>Simple data types</w:t>
      </w:r>
      <w:bookmarkEnd w:id="6805"/>
      <w:bookmarkEnd w:id="6806"/>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Heading5"/>
      </w:pPr>
      <w:bookmarkStart w:id="6807" w:name="_Toc164928473"/>
      <w:bookmarkStart w:id="6808" w:name="_Toc168550336"/>
      <w:bookmarkStart w:id="6809" w:name="_Toc170118407"/>
      <w:bookmarkStart w:id="6810" w:name="_Toc209470489"/>
      <w:bookmarkStart w:id="6811" w:name="_Toc212115162"/>
      <w:bookmarkStart w:id="6812" w:name="_Toc216293743"/>
      <w:r w:rsidRPr="006D68AC">
        <w:t>6.8.6.3.3</w:t>
      </w:r>
      <w:r w:rsidRPr="006D68AC">
        <w:tab/>
        <w:t>Enumeration: TriggerAction</w:t>
      </w:r>
      <w:bookmarkEnd w:id="6807"/>
      <w:bookmarkEnd w:id="6808"/>
      <w:bookmarkEnd w:id="6809"/>
      <w:bookmarkEnd w:id="6810"/>
      <w:bookmarkEnd w:id="6811"/>
      <w:bookmarkEnd w:id="6812"/>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Heading3"/>
      </w:pPr>
      <w:bookmarkStart w:id="6813" w:name="_Toc510696647"/>
      <w:bookmarkStart w:id="6814" w:name="_Toc35971443"/>
      <w:bookmarkStart w:id="6815" w:name="_Toc157434635"/>
      <w:bookmarkStart w:id="6816" w:name="_Toc157436350"/>
      <w:bookmarkStart w:id="6817" w:name="_Toc157440190"/>
      <w:bookmarkStart w:id="6818" w:name="_Toc164928474"/>
      <w:bookmarkStart w:id="6819" w:name="_Toc168550337"/>
      <w:bookmarkStart w:id="6820" w:name="_Toc170118408"/>
      <w:bookmarkStart w:id="6821" w:name="_Toc209470490"/>
      <w:bookmarkStart w:id="6822" w:name="_Toc212115163"/>
      <w:bookmarkStart w:id="6823" w:name="_Toc216293744"/>
      <w:r w:rsidRPr="006D68AC">
        <w:t>6.8.7</w:t>
      </w:r>
      <w:r w:rsidRPr="006D68AC">
        <w:tab/>
        <w:t>Error Handling</w:t>
      </w:r>
      <w:bookmarkEnd w:id="6813"/>
      <w:bookmarkEnd w:id="6814"/>
      <w:bookmarkEnd w:id="6815"/>
      <w:bookmarkEnd w:id="6816"/>
      <w:bookmarkEnd w:id="6817"/>
      <w:bookmarkEnd w:id="6818"/>
      <w:bookmarkEnd w:id="6819"/>
      <w:bookmarkEnd w:id="6820"/>
      <w:bookmarkEnd w:id="6821"/>
      <w:bookmarkEnd w:id="6822"/>
      <w:bookmarkEnd w:id="6823"/>
    </w:p>
    <w:p w14:paraId="10A5BCAD" w14:textId="77777777" w:rsidR="00B110B4" w:rsidRPr="006D68AC" w:rsidRDefault="00B110B4" w:rsidP="00B110B4">
      <w:pPr>
        <w:pStyle w:val="Heading4"/>
      </w:pPr>
      <w:bookmarkStart w:id="6824" w:name="_Toc35971444"/>
      <w:bookmarkStart w:id="6825" w:name="_Toc157434636"/>
      <w:bookmarkStart w:id="6826" w:name="_Toc157436351"/>
      <w:bookmarkStart w:id="6827" w:name="_Toc157440191"/>
      <w:bookmarkStart w:id="6828" w:name="_Toc164928475"/>
      <w:bookmarkStart w:id="6829" w:name="_Toc168550338"/>
      <w:bookmarkStart w:id="6830" w:name="_Toc170118409"/>
      <w:bookmarkStart w:id="6831" w:name="_Toc209470491"/>
      <w:bookmarkStart w:id="6832" w:name="_Toc212115164"/>
      <w:bookmarkStart w:id="6833" w:name="_Toc216293745"/>
      <w:r w:rsidRPr="006D68AC">
        <w:t>6.8.7.1</w:t>
      </w:r>
      <w:r w:rsidRPr="006D68AC">
        <w:tab/>
        <w:t>General</w:t>
      </w:r>
      <w:bookmarkEnd w:id="6824"/>
      <w:bookmarkEnd w:id="6825"/>
      <w:bookmarkEnd w:id="6826"/>
      <w:bookmarkEnd w:id="6827"/>
      <w:bookmarkEnd w:id="6828"/>
      <w:bookmarkEnd w:id="6829"/>
      <w:bookmarkEnd w:id="6830"/>
      <w:bookmarkEnd w:id="6831"/>
      <w:bookmarkEnd w:id="6832"/>
      <w:bookmarkEnd w:id="6833"/>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Heading4"/>
      </w:pPr>
      <w:bookmarkStart w:id="6834" w:name="_Toc35971445"/>
      <w:bookmarkStart w:id="6835" w:name="_Toc157434637"/>
      <w:bookmarkStart w:id="6836" w:name="_Toc157436352"/>
      <w:bookmarkStart w:id="6837" w:name="_Toc157440192"/>
      <w:bookmarkStart w:id="6838" w:name="_Toc164928476"/>
      <w:bookmarkStart w:id="6839" w:name="_Toc168550339"/>
      <w:bookmarkStart w:id="6840" w:name="_Toc170118410"/>
      <w:bookmarkStart w:id="6841" w:name="_Toc209470492"/>
      <w:bookmarkStart w:id="6842" w:name="_Toc212115165"/>
      <w:bookmarkStart w:id="6843" w:name="_Toc216293746"/>
      <w:r w:rsidRPr="006D68AC">
        <w:t>6.8.7.2</w:t>
      </w:r>
      <w:r w:rsidRPr="006D68AC">
        <w:tab/>
        <w:t>Protocol Errors</w:t>
      </w:r>
      <w:bookmarkEnd w:id="6834"/>
      <w:bookmarkEnd w:id="6835"/>
      <w:bookmarkEnd w:id="6836"/>
      <w:bookmarkEnd w:id="6837"/>
      <w:bookmarkEnd w:id="6838"/>
      <w:bookmarkEnd w:id="6839"/>
      <w:bookmarkEnd w:id="6840"/>
      <w:bookmarkEnd w:id="6841"/>
      <w:bookmarkEnd w:id="6842"/>
      <w:bookmarkEnd w:id="6843"/>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Heading4"/>
      </w:pPr>
      <w:bookmarkStart w:id="6844" w:name="_Toc35971446"/>
      <w:bookmarkStart w:id="6845" w:name="_Toc157434638"/>
      <w:bookmarkStart w:id="6846" w:name="_Toc157436353"/>
      <w:bookmarkStart w:id="6847" w:name="_Toc157440193"/>
      <w:bookmarkStart w:id="6848" w:name="_Toc164928477"/>
      <w:bookmarkStart w:id="6849" w:name="_Toc168550340"/>
      <w:bookmarkStart w:id="6850" w:name="_Toc170118411"/>
      <w:bookmarkStart w:id="6851" w:name="_Toc209470493"/>
      <w:bookmarkStart w:id="6852" w:name="_Toc212115166"/>
      <w:bookmarkStart w:id="6853" w:name="_Toc216293747"/>
      <w:r w:rsidRPr="006D68AC">
        <w:t>6.8.7.3</w:t>
      </w:r>
      <w:r w:rsidRPr="006D68AC">
        <w:tab/>
        <w:t>Application Errors</w:t>
      </w:r>
      <w:bookmarkEnd w:id="6844"/>
      <w:bookmarkEnd w:id="6845"/>
      <w:bookmarkEnd w:id="6846"/>
      <w:bookmarkEnd w:id="6847"/>
      <w:bookmarkEnd w:id="6848"/>
      <w:bookmarkEnd w:id="6849"/>
      <w:bookmarkEnd w:id="6850"/>
      <w:bookmarkEnd w:id="6851"/>
      <w:bookmarkEnd w:id="6852"/>
      <w:bookmarkEnd w:id="6853"/>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6854" w:name="_Toc492899751"/>
      <w:bookmarkStart w:id="6855" w:name="_Toc492900030"/>
      <w:bookmarkStart w:id="6856" w:name="_Toc492967832"/>
      <w:bookmarkStart w:id="6857" w:name="_Toc492972920"/>
      <w:bookmarkStart w:id="6858" w:name="_Toc492973140"/>
      <w:bookmarkStart w:id="6859" w:name="_Toc493774060"/>
      <w:bookmarkStart w:id="6860" w:name="_Toc508285804"/>
      <w:bookmarkStart w:id="6861" w:name="_Toc508287269"/>
      <w:bookmarkStart w:id="6862" w:name="_Toc510696648"/>
      <w:bookmarkStart w:id="6863" w:name="_Toc35971447"/>
    </w:p>
    <w:p w14:paraId="799280B1" w14:textId="77777777" w:rsidR="00B110B4" w:rsidRPr="006D68AC" w:rsidRDefault="00B110B4" w:rsidP="00B110B4">
      <w:pPr>
        <w:pStyle w:val="Heading3"/>
        <w:rPr>
          <w:lang w:eastAsia="zh-CN"/>
        </w:rPr>
      </w:pPr>
      <w:bookmarkStart w:id="6864" w:name="_Toc157434639"/>
      <w:bookmarkStart w:id="6865" w:name="_Toc157436354"/>
      <w:bookmarkStart w:id="6866" w:name="_Toc157440194"/>
      <w:bookmarkStart w:id="6867" w:name="_Toc164928478"/>
      <w:bookmarkStart w:id="6868" w:name="_Toc168550341"/>
      <w:bookmarkStart w:id="6869" w:name="_Toc170118412"/>
      <w:bookmarkStart w:id="6870" w:name="_Toc209470494"/>
      <w:bookmarkStart w:id="6871" w:name="_Toc212115167"/>
      <w:bookmarkStart w:id="6872" w:name="_Toc216293748"/>
      <w:r w:rsidRPr="006D68AC">
        <w:t>6.8.8</w:t>
      </w:r>
      <w:r w:rsidRPr="006D68AC">
        <w:rPr>
          <w:lang w:eastAsia="zh-CN"/>
        </w:rPr>
        <w:tab/>
        <w:t>Feature negotiation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6873" w:name="_Toc532994477"/>
      <w:bookmarkStart w:id="6874" w:name="_Toc35971448"/>
      <w:bookmarkStart w:id="6875" w:name="_Toc157434640"/>
      <w:bookmarkStart w:id="6876" w:name="_Toc157436355"/>
      <w:bookmarkStart w:id="6877" w:name="_Toc157440195"/>
      <w:bookmarkStart w:id="6878" w:name="_Toc164928479"/>
      <w:bookmarkStart w:id="6879" w:name="_Toc168550342"/>
      <w:bookmarkStart w:id="6880" w:name="_Toc170118413"/>
      <w:bookmarkStart w:id="6881" w:name="_Toc209470495"/>
    </w:p>
    <w:p w14:paraId="675E73D4" w14:textId="2829BAA2" w:rsidR="00B110B4" w:rsidRPr="006D68AC" w:rsidRDefault="00B110B4" w:rsidP="00B110B4">
      <w:pPr>
        <w:pStyle w:val="Heading3"/>
      </w:pPr>
      <w:bookmarkStart w:id="6882" w:name="_Toc212115168"/>
      <w:bookmarkStart w:id="6883" w:name="_Toc216293749"/>
      <w:r w:rsidRPr="006D68AC">
        <w:t>6.8.9</w:t>
      </w:r>
      <w:r w:rsidRPr="006D68AC">
        <w:tab/>
        <w:t>Security</w:t>
      </w:r>
      <w:bookmarkEnd w:id="6873"/>
      <w:bookmarkEnd w:id="6874"/>
      <w:bookmarkEnd w:id="6875"/>
      <w:bookmarkEnd w:id="6876"/>
      <w:bookmarkEnd w:id="6877"/>
      <w:bookmarkEnd w:id="6878"/>
      <w:bookmarkEnd w:id="6879"/>
      <w:bookmarkEnd w:id="6880"/>
      <w:bookmarkEnd w:id="6881"/>
      <w:bookmarkEnd w:id="6882"/>
      <w:bookmarkEnd w:id="6883"/>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Heading2"/>
      </w:pPr>
      <w:bookmarkStart w:id="6884" w:name="_Toc160650167"/>
      <w:bookmarkStart w:id="6885" w:name="_Toc164928480"/>
      <w:bookmarkStart w:id="6886" w:name="_Toc168550343"/>
      <w:bookmarkStart w:id="6887" w:name="_Toc170118414"/>
      <w:bookmarkStart w:id="6888" w:name="_Toc209470496"/>
      <w:bookmarkStart w:id="6889" w:name="_Toc212115169"/>
      <w:bookmarkStart w:id="6890" w:name="_Toc216293750"/>
      <w:r w:rsidRPr="006D68AC">
        <w:t>6.9</w:t>
      </w:r>
      <w:r w:rsidRPr="006D68AC">
        <w:tab/>
        <w:t>NSCE_MultiSlicesOptimization API</w:t>
      </w:r>
      <w:bookmarkEnd w:id="6884"/>
      <w:bookmarkEnd w:id="6885"/>
      <w:bookmarkEnd w:id="6886"/>
      <w:bookmarkEnd w:id="6887"/>
      <w:bookmarkEnd w:id="6888"/>
      <w:bookmarkEnd w:id="6889"/>
      <w:bookmarkEnd w:id="6890"/>
    </w:p>
    <w:p w14:paraId="16BCB3C3" w14:textId="77777777" w:rsidR="00311EA5" w:rsidRPr="006D68AC" w:rsidRDefault="00311EA5" w:rsidP="00311EA5">
      <w:pPr>
        <w:pStyle w:val="Heading3"/>
      </w:pPr>
      <w:bookmarkStart w:id="6891" w:name="_Toc160650168"/>
      <w:bookmarkStart w:id="6892" w:name="_Toc164928481"/>
      <w:bookmarkStart w:id="6893" w:name="_Toc168550344"/>
      <w:bookmarkStart w:id="6894" w:name="_Toc170118415"/>
      <w:bookmarkStart w:id="6895" w:name="_Toc209470497"/>
      <w:bookmarkStart w:id="6896" w:name="_Toc212115170"/>
      <w:bookmarkStart w:id="6897" w:name="_Toc216293751"/>
      <w:r w:rsidRPr="006D68AC">
        <w:t>6.9.1</w:t>
      </w:r>
      <w:r w:rsidRPr="006D68AC">
        <w:tab/>
        <w:t>Introduction</w:t>
      </w:r>
      <w:bookmarkEnd w:id="6891"/>
      <w:bookmarkEnd w:id="6892"/>
      <w:bookmarkEnd w:id="6893"/>
      <w:bookmarkEnd w:id="6894"/>
      <w:bookmarkEnd w:id="6895"/>
      <w:bookmarkEnd w:id="6896"/>
      <w:bookmarkEnd w:id="6897"/>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Heading3"/>
      </w:pPr>
      <w:bookmarkStart w:id="6898" w:name="_Toc160650169"/>
      <w:bookmarkStart w:id="6899" w:name="_Toc164928482"/>
      <w:bookmarkStart w:id="6900" w:name="_Toc168550345"/>
      <w:bookmarkStart w:id="6901" w:name="_Toc170118416"/>
      <w:bookmarkStart w:id="6902" w:name="_Toc209470498"/>
      <w:bookmarkStart w:id="6903" w:name="_Toc212115171"/>
      <w:bookmarkStart w:id="6904" w:name="_Toc216293752"/>
      <w:r w:rsidRPr="006D68AC">
        <w:t>6.9.2</w:t>
      </w:r>
      <w:r w:rsidRPr="006D68AC">
        <w:tab/>
        <w:t>Usage of HTTP</w:t>
      </w:r>
      <w:bookmarkEnd w:id="6898"/>
      <w:bookmarkEnd w:id="6899"/>
      <w:bookmarkEnd w:id="6900"/>
      <w:bookmarkEnd w:id="6901"/>
      <w:bookmarkEnd w:id="6902"/>
      <w:bookmarkEnd w:id="6903"/>
      <w:bookmarkEnd w:id="6904"/>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Heading3"/>
      </w:pPr>
      <w:bookmarkStart w:id="6905" w:name="_Toc160650170"/>
      <w:bookmarkStart w:id="6906" w:name="_Toc164928483"/>
      <w:bookmarkStart w:id="6907" w:name="_Toc168550346"/>
      <w:bookmarkStart w:id="6908" w:name="_Toc170118417"/>
      <w:bookmarkStart w:id="6909" w:name="_Toc209470499"/>
      <w:bookmarkStart w:id="6910" w:name="_Toc212115172"/>
      <w:bookmarkStart w:id="6911" w:name="_Toc216293753"/>
      <w:r w:rsidRPr="006D68AC">
        <w:t>6.9.3</w:t>
      </w:r>
      <w:r w:rsidRPr="006D68AC">
        <w:tab/>
        <w:t>Resources</w:t>
      </w:r>
      <w:bookmarkEnd w:id="6905"/>
      <w:bookmarkEnd w:id="6906"/>
      <w:bookmarkEnd w:id="6907"/>
      <w:bookmarkEnd w:id="6908"/>
      <w:bookmarkEnd w:id="6909"/>
      <w:bookmarkEnd w:id="6910"/>
      <w:bookmarkEnd w:id="6911"/>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Heading3"/>
      </w:pPr>
      <w:bookmarkStart w:id="6912" w:name="_Toc160650171"/>
      <w:bookmarkStart w:id="6913" w:name="_Toc164928484"/>
      <w:bookmarkStart w:id="6914" w:name="_Toc168550347"/>
      <w:bookmarkStart w:id="6915" w:name="_Toc170118418"/>
      <w:bookmarkStart w:id="6916" w:name="_Toc209470500"/>
      <w:bookmarkStart w:id="6917" w:name="_Toc212115173"/>
      <w:bookmarkStart w:id="6918" w:name="_Toc216293754"/>
      <w:r w:rsidRPr="006D68AC">
        <w:t>6.9.4</w:t>
      </w:r>
      <w:r w:rsidRPr="006D68AC">
        <w:tab/>
        <w:t>Custom Operations without associated resources</w:t>
      </w:r>
      <w:bookmarkEnd w:id="6912"/>
      <w:bookmarkEnd w:id="6913"/>
      <w:bookmarkEnd w:id="6914"/>
      <w:bookmarkEnd w:id="6915"/>
      <w:bookmarkEnd w:id="6916"/>
      <w:bookmarkEnd w:id="6917"/>
      <w:bookmarkEnd w:id="6918"/>
    </w:p>
    <w:p w14:paraId="3A4D3B51" w14:textId="77777777" w:rsidR="00311EA5" w:rsidRPr="006D68AC" w:rsidRDefault="00311EA5" w:rsidP="00311EA5">
      <w:pPr>
        <w:pStyle w:val="Heading4"/>
        <w:rPr>
          <w:lang w:eastAsia="zh-CN"/>
        </w:rPr>
      </w:pPr>
      <w:bookmarkStart w:id="6919" w:name="_Toc160650172"/>
      <w:bookmarkStart w:id="6920" w:name="_Toc164928485"/>
      <w:bookmarkStart w:id="6921" w:name="_Toc168550348"/>
      <w:bookmarkStart w:id="6922" w:name="_Toc170118419"/>
      <w:bookmarkStart w:id="6923" w:name="_Toc209470501"/>
      <w:bookmarkStart w:id="6924" w:name="_Toc212115174"/>
      <w:bookmarkStart w:id="6925" w:name="_Toc216293755"/>
      <w:r w:rsidRPr="006D68AC">
        <w:rPr>
          <w:lang w:eastAsia="zh-CN"/>
        </w:rPr>
        <w:t>6.9.4.1</w:t>
      </w:r>
      <w:r w:rsidRPr="006D68AC">
        <w:rPr>
          <w:lang w:eastAsia="zh-CN"/>
        </w:rPr>
        <w:tab/>
        <w:t>Overview</w:t>
      </w:r>
      <w:bookmarkEnd w:id="6919"/>
      <w:bookmarkEnd w:id="6920"/>
      <w:bookmarkEnd w:id="6921"/>
      <w:bookmarkEnd w:id="6922"/>
      <w:bookmarkEnd w:id="6923"/>
      <w:bookmarkEnd w:id="6924"/>
      <w:bookmarkEnd w:id="6925"/>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9pt;height:96pt;mso-width-percent:0;mso-height-percent:0;mso-width-percent:0;mso-height-percent:0" o:ole="">
            <v:imagedata r:id="rId153" o:title=""/>
          </v:shape>
          <o:OLEObject Type="Embed" ProgID="Word.Document.8" ShapeID="_x0000_i1099" DrawAspect="Content" ObjectID="_1826906812"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Heading4"/>
        <w:rPr>
          <w:lang w:eastAsia="zh-CN"/>
        </w:rPr>
      </w:pPr>
      <w:bookmarkStart w:id="6926" w:name="_Toc160650173"/>
      <w:bookmarkStart w:id="6927" w:name="_Toc164928486"/>
      <w:bookmarkStart w:id="6928" w:name="_Toc168550349"/>
      <w:bookmarkStart w:id="6929" w:name="_Toc170118420"/>
      <w:bookmarkStart w:id="6930" w:name="_Toc209470502"/>
      <w:bookmarkStart w:id="6931" w:name="_Toc212115175"/>
      <w:bookmarkStart w:id="6932" w:name="_Toc216293756"/>
      <w:r w:rsidRPr="006D68AC">
        <w:rPr>
          <w:lang w:eastAsia="zh-CN"/>
        </w:rPr>
        <w:t>6.9.4.2</w:t>
      </w:r>
      <w:r w:rsidRPr="006D68AC">
        <w:rPr>
          <w:lang w:eastAsia="zh-CN"/>
        </w:rPr>
        <w:tab/>
        <w:t>Operation: Request</w:t>
      </w:r>
      <w:bookmarkEnd w:id="6926"/>
      <w:bookmarkEnd w:id="6927"/>
      <w:bookmarkEnd w:id="6928"/>
      <w:bookmarkEnd w:id="6929"/>
      <w:bookmarkEnd w:id="6930"/>
      <w:bookmarkEnd w:id="6931"/>
      <w:bookmarkEnd w:id="6932"/>
    </w:p>
    <w:p w14:paraId="3EFF8A0D" w14:textId="77777777" w:rsidR="00311EA5" w:rsidRPr="006D68AC" w:rsidRDefault="00311EA5" w:rsidP="00311EA5">
      <w:pPr>
        <w:pStyle w:val="Heading5"/>
        <w:rPr>
          <w:lang w:eastAsia="zh-CN"/>
        </w:rPr>
      </w:pPr>
      <w:bookmarkStart w:id="6933" w:name="_Toc160650174"/>
      <w:bookmarkStart w:id="6934" w:name="_Toc164928487"/>
      <w:bookmarkStart w:id="6935" w:name="_Toc168550350"/>
      <w:bookmarkStart w:id="6936" w:name="_Toc170118421"/>
      <w:bookmarkStart w:id="6937" w:name="_Toc209470503"/>
      <w:bookmarkStart w:id="6938" w:name="_Toc212115176"/>
      <w:bookmarkStart w:id="6939" w:name="_Toc216293757"/>
      <w:r w:rsidRPr="006D68AC">
        <w:rPr>
          <w:lang w:eastAsia="zh-CN"/>
        </w:rPr>
        <w:t>6.9.4.2.1</w:t>
      </w:r>
      <w:r w:rsidRPr="006D68AC">
        <w:rPr>
          <w:lang w:eastAsia="zh-CN"/>
        </w:rPr>
        <w:tab/>
        <w:t>Description</w:t>
      </w:r>
      <w:bookmarkEnd w:id="6933"/>
      <w:bookmarkEnd w:id="6934"/>
      <w:bookmarkEnd w:id="6935"/>
      <w:bookmarkEnd w:id="6936"/>
      <w:bookmarkEnd w:id="6937"/>
      <w:bookmarkEnd w:id="6938"/>
      <w:bookmarkEnd w:id="6939"/>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Heading5"/>
        <w:rPr>
          <w:lang w:eastAsia="zh-CN"/>
        </w:rPr>
      </w:pPr>
      <w:bookmarkStart w:id="6940" w:name="_Toc160650175"/>
      <w:bookmarkStart w:id="6941" w:name="_Toc164928488"/>
      <w:bookmarkStart w:id="6942" w:name="_Toc168550351"/>
      <w:bookmarkStart w:id="6943" w:name="_Toc170118422"/>
      <w:bookmarkStart w:id="6944" w:name="_Toc209470504"/>
      <w:bookmarkStart w:id="6945" w:name="_Toc212115177"/>
      <w:bookmarkStart w:id="6946" w:name="_Toc216293758"/>
      <w:r w:rsidRPr="006D68AC">
        <w:rPr>
          <w:lang w:eastAsia="zh-CN"/>
        </w:rPr>
        <w:t>6.9.4.2.2</w:t>
      </w:r>
      <w:r w:rsidRPr="006D68AC">
        <w:rPr>
          <w:lang w:eastAsia="zh-CN"/>
        </w:rPr>
        <w:tab/>
        <w:t>Operation Definition</w:t>
      </w:r>
      <w:bookmarkEnd w:id="6940"/>
      <w:bookmarkEnd w:id="6941"/>
      <w:bookmarkEnd w:id="6942"/>
      <w:bookmarkEnd w:id="6943"/>
      <w:bookmarkEnd w:id="6944"/>
      <w:bookmarkEnd w:id="6945"/>
      <w:bookmarkEnd w:id="6946"/>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DengXian"/>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DengXian"/>
          <w:lang w:eastAsia="zh-CN"/>
        </w:rPr>
      </w:pPr>
    </w:p>
    <w:p w14:paraId="574AD0F9" w14:textId="77777777" w:rsidR="00311EA5" w:rsidRPr="006D68AC" w:rsidRDefault="00311EA5" w:rsidP="00311EA5">
      <w:pPr>
        <w:pStyle w:val="TH"/>
        <w:rPr>
          <w:rFonts w:cs="Arial"/>
        </w:rPr>
      </w:pPr>
      <w:r w:rsidRPr="006D68AC">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DengXian"/>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Heading3"/>
      </w:pPr>
      <w:bookmarkStart w:id="6947" w:name="_Toc160650176"/>
      <w:bookmarkStart w:id="6948" w:name="_Toc164928489"/>
      <w:bookmarkStart w:id="6949" w:name="_Toc168550352"/>
      <w:bookmarkStart w:id="6950" w:name="_Toc170118423"/>
      <w:bookmarkStart w:id="6951" w:name="_Toc209470505"/>
      <w:bookmarkStart w:id="6952" w:name="_Toc212115178"/>
      <w:bookmarkStart w:id="6953" w:name="_Toc216293759"/>
      <w:r w:rsidRPr="006D68AC">
        <w:t>6.9.5</w:t>
      </w:r>
      <w:r w:rsidRPr="006D68AC">
        <w:tab/>
        <w:t>Notifications</w:t>
      </w:r>
      <w:bookmarkEnd w:id="6947"/>
      <w:bookmarkEnd w:id="6948"/>
      <w:bookmarkEnd w:id="6949"/>
      <w:bookmarkEnd w:id="6950"/>
      <w:bookmarkEnd w:id="6951"/>
      <w:bookmarkEnd w:id="6952"/>
      <w:bookmarkEnd w:id="6953"/>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Heading3"/>
      </w:pPr>
      <w:bookmarkStart w:id="6954" w:name="_Toc160650177"/>
      <w:bookmarkStart w:id="6955" w:name="_Toc164928490"/>
      <w:bookmarkStart w:id="6956" w:name="_Toc168550353"/>
      <w:bookmarkStart w:id="6957" w:name="_Toc170118424"/>
      <w:bookmarkStart w:id="6958" w:name="_Toc209470506"/>
      <w:bookmarkStart w:id="6959" w:name="_Toc212115179"/>
      <w:bookmarkStart w:id="6960" w:name="_Toc216293760"/>
      <w:r w:rsidRPr="006D68AC">
        <w:t>6.9.6</w:t>
      </w:r>
      <w:r w:rsidRPr="006D68AC">
        <w:tab/>
        <w:t>Data Model</w:t>
      </w:r>
      <w:bookmarkEnd w:id="6954"/>
      <w:bookmarkEnd w:id="6955"/>
      <w:bookmarkEnd w:id="6956"/>
      <w:bookmarkEnd w:id="6957"/>
      <w:bookmarkEnd w:id="6958"/>
      <w:bookmarkEnd w:id="6959"/>
      <w:bookmarkEnd w:id="6960"/>
    </w:p>
    <w:p w14:paraId="7F6D071C" w14:textId="77777777" w:rsidR="00311EA5" w:rsidRPr="006D68AC" w:rsidRDefault="00311EA5" w:rsidP="00311EA5">
      <w:pPr>
        <w:pStyle w:val="Heading4"/>
        <w:rPr>
          <w:lang w:eastAsia="zh-CN"/>
        </w:rPr>
      </w:pPr>
      <w:bookmarkStart w:id="6961" w:name="_Toc160650178"/>
      <w:bookmarkStart w:id="6962" w:name="_Toc164928491"/>
      <w:bookmarkStart w:id="6963" w:name="_Toc168550354"/>
      <w:bookmarkStart w:id="6964" w:name="_Toc170118425"/>
      <w:bookmarkStart w:id="6965" w:name="_Toc209470507"/>
      <w:bookmarkStart w:id="6966" w:name="_Toc212115180"/>
      <w:bookmarkStart w:id="6967" w:name="_Toc216293761"/>
      <w:r w:rsidRPr="006D68AC">
        <w:t>6.9.6</w:t>
      </w:r>
      <w:r w:rsidRPr="006D68AC">
        <w:rPr>
          <w:lang w:eastAsia="zh-CN"/>
        </w:rPr>
        <w:t>.1</w:t>
      </w:r>
      <w:r w:rsidRPr="006D68AC">
        <w:rPr>
          <w:lang w:eastAsia="zh-CN"/>
        </w:rPr>
        <w:tab/>
        <w:t>General</w:t>
      </w:r>
      <w:bookmarkEnd w:id="6961"/>
      <w:bookmarkEnd w:id="6962"/>
      <w:bookmarkEnd w:id="6963"/>
      <w:bookmarkEnd w:id="6964"/>
      <w:bookmarkEnd w:id="6965"/>
      <w:bookmarkEnd w:id="6966"/>
      <w:bookmarkEnd w:id="6967"/>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Heading4"/>
        <w:rPr>
          <w:lang w:val="en-US" w:eastAsia="zh-CN"/>
        </w:rPr>
      </w:pPr>
      <w:bookmarkStart w:id="6968" w:name="_Toc160650179"/>
      <w:bookmarkStart w:id="6969" w:name="_Toc164928492"/>
      <w:bookmarkStart w:id="6970" w:name="_Toc168550355"/>
      <w:bookmarkStart w:id="6971" w:name="_Toc170118426"/>
      <w:bookmarkStart w:id="6972" w:name="_Toc209470508"/>
      <w:bookmarkStart w:id="6973" w:name="_Toc212115181"/>
      <w:bookmarkStart w:id="6974" w:name="_Toc216293762"/>
      <w:r w:rsidRPr="006D68AC">
        <w:rPr>
          <w:lang w:eastAsia="zh-CN"/>
        </w:rPr>
        <w:t>6.9.6.2</w:t>
      </w:r>
      <w:r w:rsidRPr="006D68AC">
        <w:rPr>
          <w:lang w:eastAsia="zh-CN"/>
        </w:rPr>
        <w:tab/>
        <w:t>Structured data types</w:t>
      </w:r>
      <w:bookmarkEnd w:id="6968"/>
      <w:bookmarkEnd w:id="6969"/>
      <w:bookmarkEnd w:id="6970"/>
      <w:bookmarkEnd w:id="6971"/>
      <w:bookmarkEnd w:id="6972"/>
      <w:bookmarkEnd w:id="6973"/>
      <w:bookmarkEnd w:id="6974"/>
    </w:p>
    <w:p w14:paraId="2E47B570" w14:textId="77777777" w:rsidR="00311EA5" w:rsidRPr="006D68AC" w:rsidRDefault="00311EA5" w:rsidP="00311EA5">
      <w:pPr>
        <w:pStyle w:val="Heading5"/>
        <w:rPr>
          <w:lang w:eastAsia="zh-CN"/>
        </w:rPr>
      </w:pPr>
      <w:bookmarkStart w:id="6975" w:name="_Toc160650180"/>
      <w:bookmarkStart w:id="6976" w:name="_Toc164928493"/>
      <w:bookmarkStart w:id="6977" w:name="_Toc168550356"/>
      <w:bookmarkStart w:id="6978" w:name="_Toc170118427"/>
      <w:bookmarkStart w:id="6979" w:name="_Toc209470509"/>
      <w:bookmarkStart w:id="6980" w:name="_Toc212115182"/>
      <w:bookmarkStart w:id="6981" w:name="_Toc216293763"/>
      <w:r w:rsidRPr="006D68AC">
        <w:rPr>
          <w:lang w:eastAsia="zh-CN"/>
        </w:rPr>
        <w:t>6.9.6.2.1</w:t>
      </w:r>
      <w:r w:rsidRPr="006D68AC">
        <w:rPr>
          <w:lang w:eastAsia="zh-CN"/>
        </w:rPr>
        <w:tab/>
        <w:t>Introduction</w:t>
      </w:r>
      <w:bookmarkEnd w:id="6975"/>
      <w:bookmarkEnd w:id="6976"/>
      <w:bookmarkEnd w:id="6977"/>
      <w:bookmarkEnd w:id="6978"/>
      <w:bookmarkEnd w:id="6979"/>
      <w:bookmarkEnd w:id="6980"/>
      <w:bookmarkEnd w:id="6981"/>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Heading5"/>
        <w:rPr>
          <w:lang w:val="en-US" w:eastAsia="zh-CN"/>
        </w:rPr>
      </w:pPr>
      <w:bookmarkStart w:id="6982" w:name="_Toc160650181"/>
      <w:bookmarkStart w:id="6983" w:name="_Toc164928494"/>
      <w:bookmarkStart w:id="6984" w:name="_Toc168550357"/>
      <w:bookmarkStart w:id="6985" w:name="_Toc170118428"/>
      <w:bookmarkStart w:id="6986" w:name="_Toc209470510"/>
      <w:bookmarkStart w:id="6987" w:name="_Toc212115183"/>
      <w:bookmarkStart w:id="6988" w:name="_Toc216293764"/>
      <w:r w:rsidRPr="006D68AC">
        <w:t>6.9.6.2.2</w:t>
      </w:r>
      <w:r w:rsidRPr="006D68AC">
        <w:tab/>
        <w:t>Type: MultiSlicesOptReq</w:t>
      </w:r>
      <w:bookmarkEnd w:id="6982"/>
      <w:bookmarkEnd w:id="6983"/>
      <w:bookmarkEnd w:id="6984"/>
      <w:bookmarkEnd w:id="6985"/>
      <w:bookmarkEnd w:id="6986"/>
      <w:bookmarkEnd w:id="6987"/>
      <w:bookmarkEnd w:id="6988"/>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Heading4"/>
        <w:rPr>
          <w:lang w:val="en-US"/>
        </w:rPr>
      </w:pPr>
      <w:bookmarkStart w:id="6989" w:name="_Toc160650182"/>
      <w:bookmarkStart w:id="6990" w:name="_Toc164928495"/>
      <w:bookmarkStart w:id="6991" w:name="_Toc168550358"/>
      <w:bookmarkStart w:id="6992" w:name="_Toc170118429"/>
      <w:bookmarkStart w:id="6993" w:name="_Toc209470511"/>
      <w:bookmarkStart w:id="6994" w:name="_Toc212115184"/>
      <w:bookmarkStart w:id="6995" w:name="_Toc216293765"/>
      <w:r w:rsidRPr="006D68AC">
        <w:t>6.9</w:t>
      </w:r>
      <w:r w:rsidRPr="006D68AC">
        <w:rPr>
          <w:lang w:val="en-US" w:eastAsia="zh-CN"/>
        </w:rPr>
        <w:t>.</w:t>
      </w:r>
      <w:r w:rsidRPr="006D68AC">
        <w:rPr>
          <w:lang w:val="en-US"/>
        </w:rPr>
        <w:t>6.3</w:t>
      </w:r>
      <w:r w:rsidRPr="006D68AC">
        <w:rPr>
          <w:lang w:val="en-US"/>
        </w:rPr>
        <w:tab/>
        <w:t>Simple data types and enumerations</w:t>
      </w:r>
      <w:bookmarkEnd w:id="6989"/>
      <w:bookmarkEnd w:id="6990"/>
      <w:bookmarkEnd w:id="6991"/>
      <w:bookmarkEnd w:id="6992"/>
      <w:bookmarkEnd w:id="6993"/>
      <w:bookmarkEnd w:id="6994"/>
      <w:bookmarkEnd w:id="6995"/>
    </w:p>
    <w:p w14:paraId="6289D7DB" w14:textId="77777777" w:rsidR="00311EA5" w:rsidRPr="006D68AC" w:rsidRDefault="00311EA5" w:rsidP="00311EA5">
      <w:pPr>
        <w:pStyle w:val="Heading5"/>
      </w:pPr>
      <w:bookmarkStart w:id="6996" w:name="_Toc160650183"/>
      <w:bookmarkStart w:id="6997" w:name="_Toc164928496"/>
      <w:bookmarkStart w:id="6998" w:name="_Toc168550359"/>
      <w:bookmarkStart w:id="6999" w:name="_Toc170118430"/>
      <w:bookmarkStart w:id="7000" w:name="_Toc209470512"/>
      <w:bookmarkStart w:id="7001" w:name="_Toc212115185"/>
      <w:bookmarkStart w:id="7002" w:name="_Toc216293766"/>
      <w:r w:rsidRPr="006D68AC">
        <w:t>6.9.6.3.1</w:t>
      </w:r>
      <w:r w:rsidRPr="006D68AC">
        <w:tab/>
        <w:t>Introduction</w:t>
      </w:r>
      <w:bookmarkEnd w:id="6996"/>
      <w:bookmarkEnd w:id="6997"/>
      <w:bookmarkEnd w:id="6998"/>
      <w:bookmarkEnd w:id="6999"/>
      <w:bookmarkEnd w:id="7000"/>
      <w:bookmarkEnd w:id="7001"/>
      <w:bookmarkEnd w:id="7002"/>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Heading5"/>
      </w:pPr>
      <w:bookmarkStart w:id="7003" w:name="_Toc160650184"/>
      <w:bookmarkStart w:id="7004" w:name="_Toc164928497"/>
      <w:bookmarkStart w:id="7005" w:name="_Toc168550360"/>
      <w:bookmarkStart w:id="7006" w:name="_Toc170118431"/>
      <w:bookmarkStart w:id="7007" w:name="_Toc209470513"/>
      <w:bookmarkStart w:id="7008" w:name="_Toc212115186"/>
      <w:bookmarkStart w:id="7009" w:name="_Toc216293767"/>
      <w:r w:rsidRPr="006D68AC">
        <w:t>6.9.6.3.2</w:t>
      </w:r>
      <w:r w:rsidRPr="006D68AC">
        <w:tab/>
        <w:t>Simple data types</w:t>
      </w:r>
      <w:bookmarkEnd w:id="7003"/>
      <w:bookmarkEnd w:id="7004"/>
      <w:bookmarkEnd w:id="7005"/>
      <w:bookmarkEnd w:id="7006"/>
      <w:bookmarkEnd w:id="7007"/>
      <w:bookmarkEnd w:id="7008"/>
      <w:bookmarkEnd w:id="7009"/>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Heading4"/>
        <w:rPr>
          <w:lang w:val="en-US"/>
        </w:rPr>
      </w:pPr>
      <w:bookmarkStart w:id="7010" w:name="_Toc160650185"/>
      <w:bookmarkStart w:id="7011" w:name="_Toc164928498"/>
      <w:bookmarkStart w:id="7012" w:name="_Toc168550361"/>
      <w:bookmarkStart w:id="7013" w:name="_Toc170118432"/>
      <w:bookmarkStart w:id="7014" w:name="_Toc209470514"/>
      <w:bookmarkStart w:id="7015" w:name="_Toc212115187"/>
      <w:bookmarkStart w:id="7016" w:name="_Toc216293768"/>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010"/>
      <w:bookmarkEnd w:id="7011"/>
      <w:bookmarkEnd w:id="7012"/>
      <w:bookmarkEnd w:id="7013"/>
      <w:bookmarkEnd w:id="7014"/>
      <w:bookmarkEnd w:id="7015"/>
      <w:bookmarkEnd w:id="7016"/>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Heading4"/>
        <w:rPr>
          <w:lang w:val="en-US" w:eastAsia="zh-CN"/>
        </w:rPr>
      </w:pPr>
      <w:bookmarkStart w:id="7017" w:name="_Toc160650186"/>
      <w:bookmarkStart w:id="7018" w:name="_Toc164928499"/>
      <w:bookmarkStart w:id="7019" w:name="_Toc168550362"/>
      <w:bookmarkStart w:id="7020" w:name="_Toc170118433"/>
      <w:bookmarkStart w:id="7021" w:name="_Toc209470515"/>
      <w:bookmarkStart w:id="7022" w:name="_Toc212115188"/>
      <w:bookmarkStart w:id="7023" w:name="_Toc216293769"/>
      <w:r w:rsidRPr="006D68AC">
        <w:t>6.9</w:t>
      </w:r>
      <w:r w:rsidRPr="006D68AC">
        <w:rPr>
          <w:lang w:eastAsia="zh-CN"/>
        </w:rPr>
        <w:t>.</w:t>
      </w:r>
      <w:r w:rsidRPr="006D68AC">
        <w:t>6.5</w:t>
      </w:r>
      <w:r w:rsidRPr="006D68AC">
        <w:tab/>
        <w:t>Binary data</w:t>
      </w:r>
      <w:bookmarkEnd w:id="7017"/>
      <w:bookmarkEnd w:id="7018"/>
      <w:bookmarkEnd w:id="7019"/>
      <w:bookmarkEnd w:id="7020"/>
      <w:bookmarkEnd w:id="7021"/>
      <w:bookmarkEnd w:id="7022"/>
      <w:bookmarkEnd w:id="7023"/>
    </w:p>
    <w:p w14:paraId="272DAF0D" w14:textId="77777777" w:rsidR="00311EA5" w:rsidRPr="006D68AC" w:rsidRDefault="00311EA5" w:rsidP="00311EA5">
      <w:pPr>
        <w:pStyle w:val="Heading5"/>
      </w:pPr>
      <w:bookmarkStart w:id="7024" w:name="_Toc160650187"/>
      <w:bookmarkStart w:id="7025" w:name="_Toc164928500"/>
      <w:bookmarkStart w:id="7026" w:name="_Toc168550363"/>
      <w:bookmarkStart w:id="7027" w:name="_Toc170118434"/>
      <w:bookmarkStart w:id="7028" w:name="_Toc209470516"/>
      <w:bookmarkStart w:id="7029" w:name="_Toc212115189"/>
      <w:bookmarkStart w:id="7030" w:name="_Toc216293770"/>
      <w:r w:rsidRPr="006D68AC">
        <w:t>6.9.6.5.1</w:t>
      </w:r>
      <w:r w:rsidRPr="006D68AC">
        <w:tab/>
        <w:t>Binary Data Types</w:t>
      </w:r>
      <w:bookmarkEnd w:id="7024"/>
      <w:bookmarkEnd w:id="7025"/>
      <w:bookmarkEnd w:id="7026"/>
      <w:bookmarkEnd w:id="7027"/>
      <w:bookmarkEnd w:id="7028"/>
      <w:bookmarkEnd w:id="7029"/>
      <w:bookmarkEnd w:id="703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Heading3"/>
        <w:rPr>
          <w:lang w:eastAsia="zh-CN"/>
        </w:rPr>
      </w:pPr>
      <w:bookmarkStart w:id="7031" w:name="_Toc160650188"/>
      <w:bookmarkStart w:id="7032" w:name="_Toc164928501"/>
      <w:bookmarkStart w:id="7033" w:name="_Toc168550364"/>
      <w:bookmarkStart w:id="7034" w:name="_Toc170118435"/>
      <w:bookmarkStart w:id="7035" w:name="_Toc209470517"/>
      <w:bookmarkStart w:id="7036" w:name="_Toc212115190"/>
      <w:bookmarkStart w:id="7037" w:name="_Toc216293771"/>
      <w:r w:rsidRPr="006D68AC">
        <w:t>6.9</w:t>
      </w:r>
      <w:r w:rsidRPr="006D68AC">
        <w:rPr>
          <w:rFonts w:hint="eastAsia"/>
          <w:lang w:eastAsia="zh-CN"/>
        </w:rPr>
        <w:t>.</w:t>
      </w:r>
      <w:r w:rsidRPr="006D68AC">
        <w:t>7</w:t>
      </w:r>
      <w:r w:rsidRPr="006D68AC">
        <w:tab/>
        <w:t>Error Handling</w:t>
      </w:r>
      <w:bookmarkEnd w:id="7031"/>
      <w:bookmarkEnd w:id="7032"/>
      <w:bookmarkEnd w:id="7033"/>
      <w:bookmarkEnd w:id="7034"/>
      <w:bookmarkEnd w:id="7035"/>
      <w:bookmarkEnd w:id="7036"/>
      <w:bookmarkEnd w:id="7037"/>
    </w:p>
    <w:p w14:paraId="60C99879" w14:textId="77777777" w:rsidR="00311EA5" w:rsidRPr="006D68AC" w:rsidRDefault="00311EA5" w:rsidP="00311EA5">
      <w:pPr>
        <w:pStyle w:val="Heading4"/>
      </w:pPr>
      <w:bookmarkStart w:id="7038" w:name="_Toc160650189"/>
      <w:bookmarkStart w:id="7039" w:name="_Toc164928502"/>
      <w:bookmarkStart w:id="7040" w:name="_Toc168550365"/>
      <w:bookmarkStart w:id="7041" w:name="_Toc170118436"/>
      <w:bookmarkStart w:id="7042" w:name="_Toc209470518"/>
      <w:bookmarkStart w:id="7043" w:name="_Toc212115191"/>
      <w:bookmarkStart w:id="7044" w:name="_Toc216293772"/>
      <w:r w:rsidRPr="006D68AC">
        <w:t>6.9.7.1</w:t>
      </w:r>
      <w:r w:rsidRPr="006D68AC">
        <w:tab/>
        <w:t>General</w:t>
      </w:r>
      <w:bookmarkEnd w:id="7038"/>
      <w:bookmarkEnd w:id="7039"/>
      <w:bookmarkEnd w:id="7040"/>
      <w:bookmarkEnd w:id="7041"/>
      <w:bookmarkEnd w:id="7042"/>
      <w:bookmarkEnd w:id="7043"/>
      <w:bookmarkEnd w:id="7044"/>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Heading4"/>
      </w:pPr>
      <w:bookmarkStart w:id="7045" w:name="_Toc160650190"/>
      <w:bookmarkStart w:id="7046" w:name="_Toc164928503"/>
      <w:bookmarkStart w:id="7047" w:name="_Toc168550366"/>
      <w:bookmarkStart w:id="7048" w:name="_Toc170118437"/>
      <w:bookmarkStart w:id="7049" w:name="_Toc209470519"/>
      <w:bookmarkStart w:id="7050" w:name="_Toc212115192"/>
      <w:bookmarkStart w:id="7051" w:name="_Toc216293773"/>
      <w:r w:rsidRPr="006D68AC">
        <w:t>6.9.7.2</w:t>
      </w:r>
      <w:r w:rsidRPr="006D68AC">
        <w:tab/>
        <w:t>Protocol Errors</w:t>
      </w:r>
      <w:bookmarkEnd w:id="7045"/>
      <w:bookmarkEnd w:id="7046"/>
      <w:bookmarkEnd w:id="7047"/>
      <w:bookmarkEnd w:id="7048"/>
      <w:bookmarkEnd w:id="7049"/>
      <w:bookmarkEnd w:id="7050"/>
      <w:bookmarkEnd w:id="7051"/>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Heading4"/>
      </w:pPr>
      <w:bookmarkStart w:id="7052" w:name="_Toc160650191"/>
      <w:bookmarkStart w:id="7053" w:name="_Toc164928504"/>
      <w:bookmarkStart w:id="7054" w:name="_Toc168550367"/>
      <w:bookmarkStart w:id="7055" w:name="_Toc170118438"/>
      <w:bookmarkStart w:id="7056" w:name="_Toc209470520"/>
      <w:bookmarkStart w:id="7057" w:name="_Toc212115193"/>
      <w:bookmarkStart w:id="7058" w:name="_Toc216293774"/>
      <w:r w:rsidRPr="006D68AC">
        <w:t>6.9.7.3</w:t>
      </w:r>
      <w:r w:rsidRPr="006D68AC">
        <w:tab/>
        <w:t>Application Errors</w:t>
      </w:r>
      <w:bookmarkEnd w:id="7052"/>
      <w:bookmarkEnd w:id="7053"/>
      <w:bookmarkEnd w:id="7054"/>
      <w:bookmarkEnd w:id="7055"/>
      <w:bookmarkEnd w:id="7056"/>
      <w:bookmarkEnd w:id="7057"/>
      <w:bookmarkEnd w:id="7058"/>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Heading3"/>
        <w:rPr>
          <w:lang w:eastAsia="zh-CN"/>
        </w:rPr>
      </w:pPr>
      <w:bookmarkStart w:id="7059" w:name="_Toc160650192"/>
      <w:bookmarkStart w:id="7060" w:name="_Toc164928505"/>
      <w:bookmarkStart w:id="7061" w:name="_Toc168550368"/>
      <w:bookmarkStart w:id="7062" w:name="_Toc170118439"/>
      <w:bookmarkStart w:id="7063" w:name="_Toc209470521"/>
      <w:bookmarkStart w:id="7064" w:name="_Toc212115194"/>
      <w:bookmarkStart w:id="7065" w:name="_Toc216293775"/>
      <w:r w:rsidRPr="006D68AC">
        <w:t>6.9.8</w:t>
      </w:r>
      <w:r w:rsidRPr="006D68AC">
        <w:rPr>
          <w:lang w:eastAsia="zh-CN"/>
        </w:rPr>
        <w:tab/>
        <w:t>Feature negotiation</w:t>
      </w:r>
      <w:bookmarkEnd w:id="7059"/>
      <w:bookmarkEnd w:id="7060"/>
      <w:bookmarkEnd w:id="7061"/>
      <w:bookmarkEnd w:id="7062"/>
      <w:bookmarkEnd w:id="7063"/>
      <w:bookmarkEnd w:id="7064"/>
      <w:bookmarkEnd w:id="7065"/>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Heading3"/>
      </w:pPr>
      <w:bookmarkStart w:id="7066" w:name="_Toc160650193"/>
      <w:bookmarkStart w:id="7067" w:name="_Toc164928506"/>
      <w:bookmarkStart w:id="7068" w:name="_Toc168550369"/>
      <w:bookmarkStart w:id="7069" w:name="_Toc170118440"/>
      <w:bookmarkStart w:id="7070" w:name="_Toc209470522"/>
      <w:bookmarkStart w:id="7071" w:name="_Toc212115195"/>
      <w:bookmarkStart w:id="7072" w:name="_Toc216293776"/>
      <w:r w:rsidRPr="006D68AC">
        <w:t>6.9.9</w:t>
      </w:r>
      <w:r w:rsidRPr="006D68AC">
        <w:tab/>
        <w:t>Security</w:t>
      </w:r>
      <w:bookmarkEnd w:id="7066"/>
      <w:bookmarkEnd w:id="7067"/>
      <w:bookmarkEnd w:id="7068"/>
      <w:bookmarkEnd w:id="7069"/>
      <w:bookmarkEnd w:id="7070"/>
      <w:bookmarkEnd w:id="7071"/>
      <w:bookmarkEnd w:id="7072"/>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Heading2"/>
      </w:pPr>
      <w:bookmarkStart w:id="7073" w:name="_Toc160650194"/>
      <w:bookmarkStart w:id="7074" w:name="_Toc164928507"/>
      <w:bookmarkStart w:id="7075" w:name="_Toc168550370"/>
      <w:bookmarkStart w:id="7076" w:name="_Toc170118441"/>
      <w:bookmarkStart w:id="7077" w:name="_Toc209470523"/>
      <w:bookmarkStart w:id="7078" w:name="_Toc212115196"/>
      <w:bookmarkStart w:id="7079" w:name="_Toc216293777"/>
      <w:r w:rsidRPr="006D68AC">
        <w:rPr>
          <w:noProof/>
          <w:lang w:eastAsia="zh-CN"/>
        </w:rPr>
        <w:t>6.10</w:t>
      </w:r>
      <w:r w:rsidRPr="006D68AC">
        <w:tab/>
      </w:r>
      <w:r w:rsidRPr="006D68AC">
        <w:rPr>
          <w:lang w:val="en-US"/>
        </w:rPr>
        <w:t>NSCE_NetworkSliceAdaptation</w:t>
      </w:r>
      <w:r w:rsidRPr="006D68AC">
        <w:t xml:space="preserve"> API</w:t>
      </w:r>
      <w:bookmarkEnd w:id="6632"/>
      <w:bookmarkEnd w:id="6633"/>
      <w:bookmarkEnd w:id="6634"/>
      <w:bookmarkEnd w:id="7073"/>
      <w:bookmarkEnd w:id="7074"/>
      <w:bookmarkEnd w:id="7075"/>
      <w:bookmarkEnd w:id="7076"/>
      <w:bookmarkEnd w:id="7077"/>
      <w:bookmarkEnd w:id="7078"/>
      <w:bookmarkEnd w:id="7079"/>
    </w:p>
    <w:p w14:paraId="0A3C0CE3" w14:textId="77777777" w:rsidR="009A4BE1" w:rsidRPr="006D68AC" w:rsidRDefault="009A4BE1" w:rsidP="009A4BE1">
      <w:pPr>
        <w:pStyle w:val="Heading3"/>
      </w:pPr>
      <w:bookmarkStart w:id="7080" w:name="_Toc157434937"/>
      <w:bookmarkStart w:id="7081" w:name="_Toc157436652"/>
      <w:bookmarkStart w:id="7082" w:name="_Toc157440492"/>
      <w:bookmarkStart w:id="7083" w:name="_Toc160650195"/>
      <w:bookmarkStart w:id="7084" w:name="_Toc164928508"/>
      <w:bookmarkStart w:id="7085" w:name="_Toc168550371"/>
      <w:bookmarkStart w:id="7086" w:name="_Toc170118442"/>
      <w:bookmarkStart w:id="7087" w:name="_Toc209470524"/>
      <w:bookmarkStart w:id="7088" w:name="_Toc212115197"/>
      <w:bookmarkStart w:id="7089" w:name="_Toc216293778"/>
      <w:r w:rsidRPr="006D68AC">
        <w:rPr>
          <w:noProof/>
          <w:lang w:eastAsia="zh-CN"/>
        </w:rPr>
        <w:t>6.10</w:t>
      </w:r>
      <w:r w:rsidRPr="006D68AC">
        <w:t>.1</w:t>
      </w:r>
      <w:r w:rsidRPr="006D68AC">
        <w:tab/>
        <w:t>Introduction</w:t>
      </w:r>
      <w:bookmarkEnd w:id="7080"/>
      <w:bookmarkEnd w:id="7081"/>
      <w:bookmarkEnd w:id="7082"/>
      <w:bookmarkEnd w:id="7083"/>
      <w:bookmarkEnd w:id="7084"/>
      <w:bookmarkEnd w:id="7085"/>
      <w:bookmarkEnd w:id="7086"/>
      <w:bookmarkEnd w:id="7087"/>
      <w:bookmarkEnd w:id="7088"/>
      <w:bookmarkEnd w:id="7089"/>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Heading3"/>
      </w:pPr>
      <w:bookmarkStart w:id="7090" w:name="_Toc157434938"/>
      <w:bookmarkStart w:id="7091" w:name="_Toc157436653"/>
      <w:bookmarkStart w:id="7092" w:name="_Toc157440493"/>
      <w:bookmarkStart w:id="7093" w:name="_Toc160650196"/>
      <w:bookmarkStart w:id="7094" w:name="_Toc164928509"/>
      <w:bookmarkStart w:id="7095" w:name="_Toc168550372"/>
      <w:bookmarkStart w:id="7096" w:name="_Toc170118443"/>
      <w:bookmarkStart w:id="7097" w:name="_Toc209470525"/>
      <w:bookmarkStart w:id="7098" w:name="_Toc212115198"/>
      <w:bookmarkStart w:id="7099" w:name="_Toc216293779"/>
      <w:r w:rsidRPr="006D68AC">
        <w:rPr>
          <w:noProof/>
          <w:lang w:eastAsia="zh-CN"/>
        </w:rPr>
        <w:t>6.10</w:t>
      </w:r>
      <w:r w:rsidRPr="006D68AC">
        <w:t>.2</w:t>
      </w:r>
      <w:r w:rsidRPr="006D68AC">
        <w:tab/>
        <w:t>Usage of HTTP</w:t>
      </w:r>
      <w:bookmarkEnd w:id="7090"/>
      <w:bookmarkEnd w:id="7091"/>
      <w:bookmarkEnd w:id="7092"/>
      <w:bookmarkEnd w:id="7093"/>
      <w:bookmarkEnd w:id="7094"/>
      <w:bookmarkEnd w:id="7095"/>
      <w:bookmarkEnd w:id="7096"/>
      <w:bookmarkEnd w:id="7097"/>
      <w:bookmarkEnd w:id="7098"/>
      <w:bookmarkEnd w:id="7099"/>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Heading3"/>
      </w:pPr>
      <w:bookmarkStart w:id="7100" w:name="_Toc157434939"/>
      <w:bookmarkStart w:id="7101" w:name="_Toc157436654"/>
      <w:bookmarkStart w:id="7102" w:name="_Toc157440494"/>
      <w:bookmarkStart w:id="7103" w:name="_Toc160650197"/>
      <w:bookmarkStart w:id="7104" w:name="_Toc164928510"/>
      <w:bookmarkStart w:id="7105" w:name="_Toc168550373"/>
      <w:bookmarkStart w:id="7106" w:name="_Toc170118444"/>
      <w:bookmarkStart w:id="7107" w:name="_Toc209470526"/>
      <w:bookmarkStart w:id="7108" w:name="_Toc212115199"/>
      <w:bookmarkStart w:id="7109" w:name="_Toc216293780"/>
      <w:r w:rsidRPr="006D68AC">
        <w:rPr>
          <w:noProof/>
          <w:lang w:eastAsia="zh-CN"/>
        </w:rPr>
        <w:t>6.10</w:t>
      </w:r>
      <w:r w:rsidRPr="006D68AC">
        <w:t>.3</w:t>
      </w:r>
      <w:r w:rsidRPr="006D68AC">
        <w:tab/>
        <w:t>Resources</w:t>
      </w:r>
      <w:bookmarkEnd w:id="7100"/>
      <w:bookmarkEnd w:id="7101"/>
      <w:bookmarkEnd w:id="7102"/>
      <w:bookmarkEnd w:id="7103"/>
      <w:bookmarkEnd w:id="7104"/>
      <w:bookmarkEnd w:id="7105"/>
      <w:bookmarkEnd w:id="7106"/>
      <w:bookmarkEnd w:id="7107"/>
      <w:bookmarkEnd w:id="7108"/>
      <w:bookmarkEnd w:id="710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Heading3"/>
      </w:pPr>
      <w:bookmarkStart w:id="7110" w:name="_Toc157434940"/>
      <w:bookmarkStart w:id="7111" w:name="_Toc157436655"/>
      <w:bookmarkStart w:id="7112" w:name="_Toc157440495"/>
      <w:bookmarkStart w:id="7113" w:name="_Toc160650198"/>
      <w:bookmarkStart w:id="7114" w:name="_Toc164928511"/>
      <w:bookmarkStart w:id="7115" w:name="_Toc168550374"/>
      <w:bookmarkStart w:id="7116" w:name="_Toc170118445"/>
      <w:bookmarkStart w:id="7117" w:name="_Toc209470527"/>
      <w:bookmarkStart w:id="7118" w:name="_Toc212115200"/>
      <w:bookmarkStart w:id="7119" w:name="_Toc216293781"/>
      <w:r w:rsidRPr="006D68AC">
        <w:rPr>
          <w:noProof/>
          <w:lang w:eastAsia="zh-CN"/>
        </w:rPr>
        <w:t>6.10</w:t>
      </w:r>
      <w:r w:rsidRPr="006D68AC">
        <w:t>.4</w:t>
      </w:r>
      <w:r w:rsidRPr="006D68AC">
        <w:tab/>
        <w:t>Custom Operations without associated resources</w:t>
      </w:r>
      <w:bookmarkEnd w:id="7110"/>
      <w:bookmarkEnd w:id="7111"/>
      <w:bookmarkEnd w:id="7112"/>
      <w:bookmarkEnd w:id="7113"/>
      <w:bookmarkEnd w:id="7114"/>
      <w:bookmarkEnd w:id="7115"/>
      <w:bookmarkEnd w:id="7116"/>
      <w:bookmarkEnd w:id="7117"/>
      <w:bookmarkEnd w:id="7118"/>
      <w:bookmarkEnd w:id="7119"/>
    </w:p>
    <w:p w14:paraId="7FE72520" w14:textId="77777777" w:rsidR="009A4BE1" w:rsidRPr="006D68AC" w:rsidRDefault="009A4BE1" w:rsidP="009A4BE1">
      <w:pPr>
        <w:pStyle w:val="Heading4"/>
      </w:pPr>
      <w:bookmarkStart w:id="7120" w:name="_Toc157434941"/>
      <w:bookmarkStart w:id="7121" w:name="_Toc157436656"/>
      <w:bookmarkStart w:id="7122" w:name="_Toc157440496"/>
      <w:bookmarkStart w:id="7123" w:name="_Toc160650199"/>
      <w:bookmarkStart w:id="7124" w:name="_Toc164928512"/>
      <w:bookmarkStart w:id="7125" w:name="_Toc168550375"/>
      <w:bookmarkStart w:id="7126" w:name="_Toc170118446"/>
      <w:bookmarkStart w:id="7127" w:name="_Toc209470528"/>
      <w:bookmarkStart w:id="7128" w:name="_Toc212115201"/>
      <w:bookmarkStart w:id="7129" w:name="_Toc216293782"/>
      <w:r w:rsidRPr="006D68AC">
        <w:rPr>
          <w:noProof/>
          <w:lang w:eastAsia="zh-CN"/>
        </w:rPr>
        <w:t>6.10</w:t>
      </w:r>
      <w:r w:rsidRPr="006D68AC">
        <w:t>.4.1</w:t>
      </w:r>
      <w:r w:rsidRPr="006D68AC">
        <w:tab/>
        <w:t>Overview</w:t>
      </w:r>
      <w:bookmarkEnd w:id="7120"/>
      <w:bookmarkEnd w:id="7121"/>
      <w:bookmarkEnd w:id="7122"/>
      <w:bookmarkEnd w:id="7123"/>
      <w:bookmarkEnd w:id="7124"/>
      <w:bookmarkEnd w:id="7125"/>
      <w:bookmarkEnd w:id="7126"/>
      <w:bookmarkEnd w:id="7127"/>
      <w:bookmarkEnd w:id="7128"/>
      <w:bookmarkEnd w:id="7129"/>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65pt;height:96pt;mso-width-percent:0;mso-height-percent:0;mso-width-percent:0;mso-height-percent:0" o:ole="">
            <v:imagedata r:id="rId155" o:title=""/>
          </v:shape>
          <o:OLEObject Type="Embed" ProgID="Word.Document.8" ShapeID="_x0000_i1100" DrawAspect="Content" ObjectID="_1826906813"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Heading4"/>
      </w:pPr>
      <w:bookmarkStart w:id="7130" w:name="_Toc157434942"/>
      <w:bookmarkStart w:id="7131" w:name="_Toc157436657"/>
      <w:bookmarkStart w:id="7132" w:name="_Toc157440497"/>
      <w:bookmarkStart w:id="7133" w:name="_Toc160650200"/>
      <w:bookmarkStart w:id="7134" w:name="_Toc164928513"/>
      <w:bookmarkStart w:id="7135" w:name="_Toc168550376"/>
      <w:bookmarkStart w:id="7136" w:name="_Toc170118447"/>
      <w:bookmarkStart w:id="7137" w:name="_Toc209470529"/>
      <w:bookmarkStart w:id="7138" w:name="_Toc212115202"/>
      <w:bookmarkStart w:id="7139" w:name="_Toc216293783"/>
      <w:r w:rsidRPr="006D68AC">
        <w:rPr>
          <w:noProof/>
          <w:lang w:eastAsia="zh-CN"/>
        </w:rPr>
        <w:t>6.10</w:t>
      </w:r>
      <w:r w:rsidRPr="006D68AC">
        <w:t>.4.2</w:t>
      </w:r>
      <w:r w:rsidRPr="006D68AC">
        <w:tab/>
        <w:t>Operation: Request</w:t>
      </w:r>
      <w:bookmarkEnd w:id="7130"/>
      <w:bookmarkEnd w:id="7131"/>
      <w:bookmarkEnd w:id="7132"/>
      <w:bookmarkEnd w:id="7133"/>
      <w:bookmarkEnd w:id="7134"/>
      <w:bookmarkEnd w:id="7135"/>
      <w:bookmarkEnd w:id="7136"/>
      <w:bookmarkEnd w:id="7137"/>
      <w:bookmarkEnd w:id="7138"/>
      <w:bookmarkEnd w:id="7139"/>
    </w:p>
    <w:p w14:paraId="79C0ACBA" w14:textId="77777777" w:rsidR="009A4BE1" w:rsidRPr="006D68AC" w:rsidRDefault="009A4BE1" w:rsidP="009A4BE1">
      <w:pPr>
        <w:pStyle w:val="Heading5"/>
      </w:pPr>
      <w:bookmarkStart w:id="7140" w:name="_Toc157434943"/>
      <w:bookmarkStart w:id="7141" w:name="_Toc157436658"/>
      <w:bookmarkStart w:id="7142" w:name="_Toc157440498"/>
      <w:bookmarkStart w:id="7143" w:name="_Toc160650201"/>
      <w:bookmarkStart w:id="7144" w:name="_Toc164928514"/>
      <w:bookmarkStart w:id="7145" w:name="_Toc168550377"/>
      <w:bookmarkStart w:id="7146" w:name="_Toc170118448"/>
      <w:bookmarkStart w:id="7147" w:name="_Toc209470530"/>
      <w:bookmarkStart w:id="7148" w:name="_Toc212115203"/>
      <w:bookmarkStart w:id="7149" w:name="_Toc216293784"/>
      <w:r w:rsidRPr="006D68AC">
        <w:rPr>
          <w:noProof/>
          <w:lang w:eastAsia="zh-CN"/>
        </w:rPr>
        <w:t>6.10</w:t>
      </w:r>
      <w:r w:rsidRPr="006D68AC">
        <w:t>.4.2.1</w:t>
      </w:r>
      <w:r w:rsidRPr="006D68AC">
        <w:tab/>
        <w:t>Description</w:t>
      </w:r>
      <w:bookmarkEnd w:id="7140"/>
      <w:bookmarkEnd w:id="7141"/>
      <w:bookmarkEnd w:id="7142"/>
      <w:bookmarkEnd w:id="7143"/>
      <w:bookmarkEnd w:id="7144"/>
      <w:bookmarkEnd w:id="7145"/>
      <w:bookmarkEnd w:id="7146"/>
      <w:bookmarkEnd w:id="7147"/>
      <w:bookmarkEnd w:id="7148"/>
      <w:bookmarkEnd w:id="7149"/>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Heading5"/>
      </w:pPr>
      <w:bookmarkStart w:id="7150" w:name="_Toc157434944"/>
      <w:bookmarkStart w:id="7151" w:name="_Toc157436659"/>
      <w:bookmarkStart w:id="7152" w:name="_Toc157440499"/>
      <w:bookmarkStart w:id="7153" w:name="_Toc160650202"/>
      <w:bookmarkStart w:id="7154" w:name="_Toc164928515"/>
      <w:bookmarkStart w:id="7155" w:name="_Toc168550378"/>
      <w:bookmarkStart w:id="7156" w:name="_Toc170118449"/>
      <w:bookmarkStart w:id="7157" w:name="_Toc209470531"/>
      <w:bookmarkStart w:id="7158" w:name="_Toc212115204"/>
      <w:bookmarkStart w:id="7159" w:name="_Toc157434945"/>
      <w:bookmarkStart w:id="7160" w:name="_Toc157436660"/>
      <w:bookmarkStart w:id="7161" w:name="_Toc157440500"/>
      <w:bookmarkStart w:id="7162" w:name="_Toc216293785"/>
      <w:r w:rsidRPr="006D68AC">
        <w:rPr>
          <w:noProof/>
          <w:lang w:eastAsia="zh-CN"/>
        </w:rPr>
        <w:t>6.10</w:t>
      </w:r>
      <w:r w:rsidRPr="006D68AC">
        <w:t>.4.2.2</w:t>
      </w:r>
      <w:r w:rsidRPr="006D68AC">
        <w:tab/>
        <w:t>Operation Definition</w:t>
      </w:r>
      <w:bookmarkEnd w:id="7150"/>
      <w:bookmarkEnd w:id="7151"/>
      <w:bookmarkEnd w:id="7152"/>
      <w:bookmarkEnd w:id="7153"/>
      <w:bookmarkEnd w:id="7154"/>
      <w:bookmarkEnd w:id="7155"/>
      <w:bookmarkEnd w:id="7156"/>
      <w:bookmarkEnd w:id="7157"/>
      <w:bookmarkEnd w:id="7158"/>
      <w:bookmarkEnd w:id="7162"/>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Heading3"/>
      </w:pPr>
      <w:bookmarkStart w:id="7163" w:name="_Toc160650203"/>
      <w:bookmarkStart w:id="7164" w:name="_Toc164928516"/>
      <w:bookmarkStart w:id="7165" w:name="_Toc168550379"/>
      <w:bookmarkStart w:id="7166" w:name="_Toc170118450"/>
      <w:bookmarkStart w:id="7167" w:name="_Toc209470532"/>
      <w:bookmarkStart w:id="7168" w:name="_Toc212115205"/>
      <w:bookmarkStart w:id="7169" w:name="_Toc157434946"/>
      <w:bookmarkStart w:id="7170" w:name="_Toc157436661"/>
      <w:bookmarkStart w:id="7171" w:name="_Toc157440501"/>
      <w:bookmarkStart w:id="7172" w:name="_Toc216293786"/>
      <w:bookmarkEnd w:id="7159"/>
      <w:bookmarkEnd w:id="7160"/>
      <w:bookmarkEnd w:id="7161"/>
      <w:r w:rsidRPr="006D68AC">
        <w:rPr>
          <w:noProof/>
          <w:lang w:eastAsia="zh-CN"/>
        </w:rPr>
        <w:t>6.10</w:t>
      </w:r>
      <w:r w:rsidRPr="006D68AC">
        <w:t>.5</w:t>
      </w:r>
      <w:r w:rsidRPr="006D68AC">
        <w:tab/>
        <w:t>Notifications</w:t>
      </w:r>
      <w:bookmarkEnd w:id="7163"/>
      <w:bookmarkEnd w:id="7164"/>
      <w:bookmarkEnd w:id="7165"/>
      <w:bookmarkEnd w:id="7166"/>
      <w:bookmarkEnd w:id="7167"/>
      <w:bookmarkEnd w:id="7168"/>
      <w:bookmarkEnd w:id="7172"/>
    </w:p>
    <w:p w14:paraId="4E193EC2" w14:textId="77777777" w:rsidR="00311EA5" w:rsidRPr="006D68AC" w:rsidRDefault="00311EA5" w:rsidP="00311EA5">
      <w:pPr>
        <w:pStyle w:val="Heading4"/>
      </w:pPr>
      <w:bookmarkStart w:id="7173" w:name="_Toc160650204"/>
      <w:bookmarkStart w:id="7174" w:name="_Toc164928517"/>
      <w:bookmarkStart w:id="7175" w:name="_Toc168550380"/>
      <w:bookmarkStart w:id="7176" w:name="_Toc170118451"/>
      <w:bookmarkStart w:id="7177" w:name="_Toc209470533"/>
      <w:bookmarkStart w:id="7178" w:name="_Toc212115206"/>
      <w:bookmarkStart w:id="7179" w:name="_Toc216293787"/>
      <w:r w:rsidRPr="006D68AC">
        <w:rPr>
          <w:noProof/>
          <w:lang w:eastAsia="zh-CN"/>
        </w:rPr>
        <w:t>6.10</w:t>
      </w:r>
      <w:r w:rsidRPr="006D68AC">
        <w:t>.5.1</w:t>
      </w:r>
      <w:r w:rsidRPr="006D68AC">
        <w:tab/>
        <w:t>General</w:t>
      </w:r>
      <w:bookmarkEnd w:id="7173"/>
      <w:bookmarkEnd w:id="7174"/>
      <w:bookmarkEnd w:id="7175"/>
      <w:bookmarkEnd w:id="7176"/>
      <w:bookmarkEnd w:id="7177"/>
      <w:bookmarkEnd w:id="7178"/>
      <w:bookmarkEnd w:id="7179"/>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Heading4"/>
      </w:pPr>
      <w:bookmarkStart w:id="7180" w:name="_Toc160650205"/>
      <w:bookmarkStart w:id="7181" w:name="_Toc164928518"/>
      <w:bookmarkStart w:id="7182" w:name="_Toc168550381"/>
      <w:bookmarkStart w:id="7183" w:name="_Toc170118452"/>
      <w:bookmarkStart w:id="7184" w:name="_Toc209470534"/>
      <w:bookmarkStart w:id="7185" w:name="_Toc212115207"/>
      <w:bookmarkStart w:id="7186" w:name="_Toc216293788"/>
      <w:r w:rsidRPr="006D68AC">
        <w:rPr>
          <w:noProof/>
          <w:lang w:eastAsia="zh-CN"/>
        </w:rPr>
        <w:t>6.10</w:t>
      </w:r>
      <w:r w:rsidRPr="006D68AC">
        <w:t>.5.2</w:t>
      </w:r>
      <w:r w:rsidRPr="006D68AC">
        <w:tab/>
        <w:t>Network Slice Adaptation Status Notification</w:t>
      </w:r>
      <w:bookmarkEnd w:id="7180"/>
      <w:bookmarkEnd w:id="7181"/>
      <w:bookmarkEnd w:id="7182"/>
      <w:bookmarkEnd w:id="7183"/>
      <w:bookmarkEnd w:id="7184"/>
      <w:bookmarkEnd w:id="7185"/>
      <w:bookmarkEnd w:id="7186"/>
    </w:p>
    <w:p w14:paraId="4B1C4B6B" w14:textId="77777777" w:rsidR="00311EA5" w:rsidRPr="006D68AC" w:rsidRDefault="00311EA5" w:rsidP="00311EA5">
      <w:pPr>
        <w:pStyle w:val="Heading5"/>
        <w:rPr>
          <w:noProof/>
        </w:rPr>
      </w:pPr>
      <w:bookmarkStart w:id="7187" w:name="_Toc160650206"/>
      <w:bookmarkStart w:id="7188" w:name="_Toc164928519"/>
      <w:bookmarkStart w:id="7189" w:name="_Toc168550382"/>
      <w:bookmarkStart w:id="7190" w:name="_Toc170118453"/>
      <w:bookmarkStart w:id="7191" w:name="_Toc209470535"/>
      <w:bookmarkStart w:id="7192" w:name="_Toc212115208"/>
      <w:bookmarkStart w:id="7193" w:name="_Toc216293789"/>
      <w:r w:rsidRPr="006D68AC">
        <w:rPr>
          <w:noProof/>
          <w:lang w:eastAsia="zh-CN"/>
        </w:rPr>
        <w:t>6.10</w:t>
      </w:r>
      <w:r w:rsidRPr="006D68AC">
        <w:t>.5.2</w:t>
      </w:r>
      <w:r w:rsidRPr="006D68AC">
        <w:rPr>
          <w:noProof/>
        </w:rPr>
        <w:t>.1</w:t>
      </w:r>
      <w:r w:rsidRPr="006D68AC">
        <w:rPr>
          <w:noProof/>
        </w:rPr>
        <w:tab/>
        <w:t>Description</w:t>
      </w:r>
      <w:bookmarkEnd w:id="7187"/>
      <w:bookmarkEnd w:id="7188"/>
      <w:bookmarkEnd w:id="7189"/>
      <w:bookmarkEnd w:id="7190"/>
      <w:bookmarkEnd w:id="7191"/>
      <w:bookmarkEnd w:id="7192"/>
      <w:bookmarkEnd w:id="7193"/>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Heading5"/>
        <w:rPr>
          <w:noProof/>
        </w:rPr>
      </w:pPr>
      <w:bookmarkStart w:id="7194" w:name="_Toc160650207"/>
      <w:bookmarkStart w:id="7195" w:name="_Toc164928520"/>
      <w:bookmarkStart w:id="7196" w:name="_Toc168550383"/>
      <w:bookmarkStart w:id="7197" w:name="_Toc170118454"/>
      <w:bookmarkStart w:id="7198" w:name="_Toc209470536"/>
      <w:bookmarkStart w:id="7199" w:name="_Toc212115209"/>
      <w:bookmarkStart w:id="7200" w:name="_Toc216293790"/>
      <w:r w:rsidRPr="006D68AC">
        <w:rPr>
          <w:noProof/>
          <w:lang w:eastAsia="zh-CN"/>
        </w:rPr>
        <w:t>6.10</w:t>
      </w:r>
      <w:r w:rsidRPr="006D68AC">
        <w:t>.5.2</w:t>
      </w:r>
      <w:r w:rsidRPr="006D68AC">
        <w:rPr>
          <w:noProof/>
        </w:rPr>
        <w:t>.2</w:t>
      </w:r>
      <w:r w:rsidRPr="006D68AC">
        <w:rPr>
          <w:noProof/>
        </w:rPr>
        <w:tab/>
        <w:t>Target URI</w:t>
      </w:r>
      <w:bookmarkEnd w:id="7194"/>
      <w:bookmarkEnd w:id="7195"/>
      <w:bookmarkEnd w:id="7196"/>
      <w:bookmarkEnd w:id="7197"/>
      <w:bookmarkEnd w:id="7198"/>
      <w:bookmarkEnd w:id="7199"/>
      <w:bookmarkEnd w:id="720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Heading5"/>
        <w:rPr>
          <w:noProof/>
        </w:rPr>
      </w:pPr>
      <w:bookmarkStart w:id="7201" w:name="_Toc160650208"/>
      <w:bookmarkStart w:id="7202" w:name="_Toc164928521"/>
      <w:bookmarkStart w:id="7203" w:name="_Toc168550384"/>
      <w:bookmarkStart w:id="7204" w:name="_Toc170118455"/>
      <w:bookmarkStart w:id="7205" w:name="_Toc209470537"/>
      <w:bookmarkStart w:id="7206" w:name="_Toc212115210"/>
      <w:bookmarkStart w:id="7207" w:name="_Toc216293791"/>
      <w:r w:rsidRPr="006D68AC">
        <w:rPr>
          <w:noProof/>
          <w:lang w:eastAsia="zh-CN"/>
        </w:rPr>
        <w:t>6.10</w:t>
      </w:r>
      <w:r w:rsidRPr="006D68AC">
        <w:t>.5.2</w:t>
      </w:r>
      <w:r w:rsidRPr="006D68AC">
        <w:rPr>
          <w:noProof/>
        </w:rPr>
        <w:t>.3</w:t>
      </w:r>
      <w:r w:rsidRPr="006D68AC">
        <w:rPr>
          <w:noProof/>
        </w:rPr>
        <w:tab/>
        <w:t>Standard Methods</w:t>
      </w:r>
      <w:bookmarkEnd w:id="7201"/>
      <w:bookmarkEnd w:id="7202"/>
      <w:bookmarkEnd w:id="7203"/>
      <w:bookmarkEnd w:id="7204"/>
      <w:bookmarkEnd w:id="7205"/>
      <w:bookmarkEnd w:id="7206"/>
      <w:bookmarkEnd w:id="7207"/>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Heading3"/>
      </w:pPr>
      <w:bookmarkStart w:id="7208" w:name="_Toc160650209"/>
      <w:bookmarkStart w:id="7209" w:name="_Toc164928522"/>
      <w:bookmarkStart w:id="7210" w:name="_Toc168550385"/>
      <w:bookmarkStart w:id="7211" w:name="_Toc170118456"/>
      <w:bookmarkStart w:id="7212" w:name="_Toc209470538"/>
      <w:bookmarkStart w:id="7213" w:name="_Toc212115211"/>
      <w:bookmarkStart w:id="7214" w:name="_Toc216293792"/>
      <w:r w:rsidRPr="006D68AC">
        <w:rPr>
          <w:noProof/>
          <w:lang w:eastAsia="zh-CN"/>
        </w:rPr>
        <w:t>6.10</w:t>
      </w:r>
      <w:r w:rsidRPr="006D68AC">
        <w:t>.6</w:t>
      </w:r>
      <w:r w:rsidRPr="006D68AC">
        <w:tab/>
        <w:t>Data Model</w:t>
      </w:r>
      <w:bookmarkEnd w:id="7169"/>
      <w:bookmarkEnd w:id="7170"/>
      <w:bookmarkEnd w:id="7171"/>
      <w:bookmarkEnd w:id="7208"/>
      <w:bookmarkEnd w:id="7209"/>
      <w:bookmarkEnd w:id="7210"/>
      <w:bookmarkEnd w:id="7211"/>
      <w:bookmarkEnd w:id="7212"/>
      <w:bookmarkEnd w:id="7213"/>
      <w:bookmarkEnd w:id="7214"/>
    </w:p>
    <w:p w14:paraId="62B06F3F" w14:textId="77777777" w:rsidR="00311EA5" w:rsidRPr="006D68AC" w:rsidRDefault="00311EA5" w:rsidP="00311EA5">
      <w:pPr>
        <w:pStyle w:val="Heading4"/>
      </w:pPr>
      <w:bookmarkStart w:id="7215" w:name="_Toc160650210"/>
      <w:bookmarkStart w:id="7216" w:name="_Toc164928523"/>
      <w:bookmarkStart w:id="7217" w:name="_Toc168550386"/>
      <w:bookmarkStart w:id="7218" w:name="_Toc170118457"/>
      <w:bookmarkStart w:id="7219" w:name="_Toc209470539"/>
      <w:bookmarkStart w:id="7220" w:name="_Toc212115212"/>
      <w:bookmarkStart w:id="7221" w:name="_Toc157434948"/>
      <w:bookmarkStart w:id="7222" w:name="_Toc157436663"/>
      <w:bookmarkStart w:id="7223" w:name="_Toc157440503"/>
      <w:bookmarkStart w:id="7224" w:name="_Toc216293793"/>
      <w:r w:rsidRPr="006D68AC">
        <w:rPr>
          <w:noProof/>
          <w:lang w:eastAsia="zh-CN"/>
        </w:rPr>
        <w:t>6.10</w:t>
      </w:r>
      <w:r w:rsidRPr="006D68AC">
        <w:t>.6.1</w:t>
      </w:r>
      <w:r w:rsidRPr="006D68AC">
        <w:tab/>
        <w:t>General</w:t>
      </w:r>
      <w:bookmarkEnd w:id="7215"/>
      <w:bookmarkEnd w:id="7216"/>
      <w:bookmarkEnd w:id="7217"/>
      <w:bookmarkEnd w:id="7218"/>
      <w:bookmarkEnd w:id="7219"/>
      <w:bookmarkEnd w:id="7220"/>
      <w:bookmarkEnd w:id="7224"/>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Heading4"/>
        <w:rPr>
          <w:lang w:val="en-US"/>
        </w:rPr>
      </w:pPr>
      <w:bookmarkStart w:id="7225" w:name="_Toc160650211"/>
      <w:bookmarkStart w:id="7226" w:name="_Toc164928524"/>
      <w:bookmarkStart w:id="7227" w:name="_Toc168550387"/>
      <w:bookmarkStart w:id="7228" w:name="_Toc170118458"/>
      <w:bookmarkStart w:id="7229" w:name="_Toc209470540"/>
      <w:bookmarkStart w:id="7230" w:name="_Toc212115213"/>
      <w:bookmarkStart w:id="7231" w:name="_Toc216293794"/>
      <w:r w:rsidRPr="006D68AC">
        <w:rPr>
          <w:noProof/>
          <w:lang w:eastAsia="zh-CN"/>
        </w:rPr>
        <w:t>6.10</w:t>
      </w:r>
      <w:r w:rsidRPr="006D68AC">
        <w:rPr>
          <w:lang w:val="en-US"/>
        </w:rPr>
        <w:t>.6.2</w:t>
      </w:r>
      <w:r w:rsidRPr="006D68AC">
        <w:rPr>
          <w:lang w:val="en-US"/>
        </w:rPr>
        <w:tab/>
        <w:t>Structured data types</w:t>
      </w:r>
      <w:bookmarkEnd w:id="7221"/>
      <w:bookmarkEnd w:id="7222"/>
      <w:bookmarkEnd w:id="7223"/>
      <w:bookmarkEnd w:id="7225"/>
      <w:bookmarkEnd w:id="7226"/>
      <w:bookmarkEnd w:id="7227"/>
      <w:bookmarkEnd w:id="7228"/>
      <w:bookmarkEnd w:id="7229"/>
      <w:bookmarkEnd w:id="7230"/>
      <w:bookmarkEnd w:id="7231"/>
    </w:p>
    <w:p w14:paraId="6DFB02EF" w14:textId="77777777" w:rsidR="009A4BE1" w:rsidRPr="006D68AC" w:rsidRDefault="009A4BE1" w:rsidP="009A4BE1">
      <w:pPr>
        <w:pStyle w:val="Heading5"/>
      </w:pPr>
      <w:bookmarkStart w:id="7232" w:name="_Toc157434949"/>
      <w:bookmarkStart w:id="7233" w:name="_Toc157436664"/>
      <w:bookmarkStart w:id="7234" w:name="_Toc157440504"/>
      <w:bookmarkStart w:id="7235" w:name="_Toc160650212"/>
      <w:bookmarkStart w:id="7236" w:name="_Toc164928525"/>
      <w:bookmarkStart w:id="7237" w:name="_Toc168550388"/>
      <w:bookmarkStart w:id="7238" w:name="_Toc170118459"/>
      <w:bookmarkStart w:id="7239" w:name="_Toc209470541"/>
      <w:bookmarkStart w:id="7240" w:name="_Toc212115214"/>
      <w:bookmarkStart w:id="7241" w:name="_Toc216293795"/>
      <w:r w:rsidRPr="006D68AC">
        <w:rPr>
          <w:noProof/>
          <w:lang w:eastAsia="zh-CN"/>
        </w:rPr>
        <w:t>6.10</w:t>
      </w:r>
      <w:r w:rsidRPr="006D68AC">
        <w:t>.6.2.1</w:t>
      </w:r>
      <w:r w:rsidRPr="006D68AC">
        <w:tab/>
        <w:t>Introduction</w:t>
      </w:r>
      <w:bookmarkEnd w:id="7232"/>
      <w:bookmarkEnd w:id="7233"/>
      <w:bookmarkEnd w:id="7234"/>
      <w:bookmarkEnd w:id="7235"/>
      <w:bookmarkEnd w:id="7236"/>
      <w:bookmarkEnd w:id="7237"/>
      <w:bookmarkEnd w:id="7238"/>
      <w:bookmarkEnd w:id="7239"/>
      <w:bookmarkEnd w:id="7240"/>
      <w:bookmarkEnd w:id="7241"/>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Heading5"/>
      </w:pPr>
      <w:bookmarkStart w:id="7242" w:name="_Toc157434950"/>
      <w:bookmarkStart w:id="7243" w:name="_Toc157436665"/>
      <w:bookmarkStart w:id="7244" w:name="_Toc157440505"/>
      <w:bookmarkStart w:id="7245" w:name="_Toc160650213"/>
      <w:bookmarkStart w:id="7246" w:name="_Toc164928526"/>
      <w:bookmarkStart w:id="7247" w:name="_Toc168550389"/>
      <w:bookmarkStart w:id="7248" w:name="_Toc170118460"/>
      <w:bookmarkStart w:id="7249" w:name="_Toc209470542"/>
      <w:bookmarkStart w:id="7250" w:name="_Toc212115215"/>
      <w:bookmarkStart w:id="7251" w:name="_Toc157434952"/>
      <w:bookmarkStart w:id="7252" w:name="_Toc157436667"/>
      <w:bookmarkStart w:id="7253" w:name="_Toc157440507"/>
      <w:bookmarkStart w:id="7254" w:name="_Toc216293796"/>
      <w:r w:rsidRPr="006D68AC">
        <w:rPr>
          <w:noProof/>
          <w:lang w:eastAsia="zh-CN"/>
        </w:rPr>
        <w:t>6.10</w:t>
      </w:r>
      <w:r w:rsidRPr="006D68AC">
        <w:t>.6.2.2</w:t>
      </w:r>
      <w:r w:rsidRPr="006D68AC">
        <w:tab/>
        <w:t>Type: NwSliceAdptInfo</w:t>
      </w:r>
      <w:bookmarkEnd w:id="7242"/>
      <w:bookmarkEnd w:id="7243"/>
      <w:bookmarkEnd w:id="7244"/>
      <w:bookmarkEnd w:id="7245"/>
      <w:bookmarkEnd w:id="7246"/>
      <w:bookmarkEnd w:id="7247"/>
      <w:bookmarkEnd w:id="7248"/>
      <w:bookmarkEnd w:id="7249"/>
      <w:bookmarkEnd w:id="7250"/>
      <w:bookmarkEnd w:id="7254"/>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Heading5"/>
      </w:pPr>
      <w:bookmarkStart w:id="7255" w:name="_Toc157434951"/>
      <w:bookmarkStart w:id="7256" w:name="_Toc157436666"/>
      <w:bookmarkStart w:id="7257" w:name="_Toc157440506"/>
      <w:bookmarkStart w:id="7258" w:name="_Toc160650214"/>
      <w:bookmarkStart w:id="7259" w:name="_Toc164928527"/>
      <w:bookmarkStart w:id="7260" w:name="_Toc168550390"/>
      <w:bookmarkStart w:id="7261" w:name="_Toc170118461"/>
      <w:bookmarkStart w:id="7262" w:name="_Toc209470543"/>
      <w:bookmarkStart w:id="7263" w:name="_Toc212115216"/>
      <w:bookmarkStart w:id="7264" w:name="_Toc216293797"/>
      <w:r w:rsidRPr="006D68AC">
        <w:rPr>
          <w:noProof/>
          <w:lang w:eastAsia="zh-CN"/>
        </w:rPr>
        <w:t>6.10</w:t>
      </w:r>
      <w:r w:rsidRPr="006D68AC">
        <w:t>.6.2.3</w:t>
      </w:r>
      <w:r w:rsidRPr="006D68AC">
        <w:tab/>
        <w:t>Type: AdaptThreshold</w:t>
      </w:r>
      <w:bookmarkEnd w:id="7255"/>
      <w:bookmarkEnd w:id="7256"/>
      <w:bookmarkEnd w:id="7257"/>
      <w:bookmarkEnd w:id="7258"/>
      <w:bookmarkEnd w:id="7259"/>
      <w:bookmarkEnd w:id="7260"/>
      <w:bookmarkEnd w:id="7261"/>
      <w:bookmarkEnd w:id="7262"/>
      <w:bookmarkEnd w:id="7263"/>
      <w:bookmarkEnd w:id="7264"/>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Heading5"/>
      </w:pPr>
      <w:bookmarkStart w:id="7265" w:name="_Toc160650215"/>
      <w:bookmarkStart w:id="7266" w:name="_Toc164928528"/>
      <w:bookmarkStart w:id="7267" w:name="_Toc168550391"/>
      <w:bookmarkStart w:id="7268" w:name="_Toc170118462"/>
      <w:bookmarkStart w:id="7269" w:name="_Toc209470544"/>
      <w:bookmarkStart w:id="7270" w:name="_Toc212115217"/>
      <w:bookmarkStart w:id="7271" w:name="_Toc216293798"/>
      <w:r w:rsidRPr="006D68AC">
        <w:rPr>
          <w:noProof/>
          <w:lang w:eastAsia="zh-CN"/>
        </w:rPr>
        <w:t>6.10</w:t>
      </w:r>
      <w:r w:rsidRPr="006D68AC">
        <w:t>.6.2.4</w:t>
      </w:r>
      <w:r w:rsidRPr="006D68AC">
        <w:tab/>
        <w:t>Type: AdaptStatusNotif</w:t>
      </w:r>
      <w:bookmarkEnd w:id="7265"/>
      <w:bookmarkEnd w:id="7266"/>
      <w:bookmarkEnd w:id="7267"/>
      <w:bookmarkEnd w:id="7268"/>
      <w:bookmarkEnd w:id="7269"/>
      <w:bookmarkEnd w:id="7270"/>
      <w:bookmarkEnd w:id="7271"/>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Heading4"/>
        <w:rPr>
          <w:lang w:val="en-US"/>
        </w:rPr>
      </w:pPr>
      <w:bookmarkStart w:id="7272" w:name="_Toc160650216"/>
      <w:bookmarkStart w:id="7273" w:name="_Toc164928529"/>
      <w:bookmarkStart w:id="7274" w:name="_Toc168550392"/>
      <w:bookmarkStart w:id="7275" w:name="_Toc170118463"/>
      <w:bookmarkStart w:id="7276" w:name="_Toc209470545"/>
      <w:bookmarkStart w:id="7277" w:name="_Toc212115218"/>
      <w:bookmarkStart w:id="7278" w:name="_Toc216293799"/>
      <w:r w:rsidRPr="006D68AC">
        <w:rPr>
          <w:noProof/>
          <w:lang w:eastAsia="zh-CN"/>
        </w:rPr>
        <w:t>6.10</w:t>
      </w:r>
      <w:r w:rsidRPr="006D68AC">
        <w:rPr>
          <w:lang w:val="en-US"/>
        </w:rPr>
        <w:t>.6.3</w:t>
      </w:r>
      <w:r w:rsidRPr="006D68AC">
        <w:rPr>
          <w:lang w:val="en-US"/>
        </w:rPr>
        <w:tab/>
        <w:t>Simple data types and enumerations</w:t>
      </w:r>
      <w:bookmarkEnd w:id="7251"/>
      <w:bookmarkEnd w:id="7252"/>
      <w:bookmarkEnd w:id="7253"/>
      <w:bookmarkEnd w:id="7272"/>
      <w:bookmarkEnd w:id="7273"/>
      <w:bookmarkEnd w:id="7274"/>
      <w:bookmarkEnd w:id="7275"/>
      <w:bookmarkEnd w:id="7276"/>
      <w:bookmarkEnd w:id="7277"/>
      <w:bookmarkEnd w:id="7278"/>
    </w:p>
    <w:p w14:paraId="2DE62AE3" w14:textId="77777777" w:rsidR="009A4BE1" w:rsidRPr="006D68AC" w:rsidRDefault="009A4BE1" w:rsidP="009A4BE1">
      <w:pPr>
        <w:pStyle w:val="Heading5"/>
      </w:pPr>
      <w:bookmarkStart w:id="7279" w:name="_Toc157434953"/>
      <w:bookmarkStart w:id="7280" w:name="_Toc157436668"/>
      <w:bookmarkStart w:id="7281" w:name="_Toc157440508"/>
      <w:bookmarkStart w:id="7282" w:name="_Toc160650217"/>
      <w:bookmarkStart w:id="7283" w:name="_Toc164928530"/>
      <w:bookmarkStart w:id="7284" w:name="_Toc168550393"/>
      <w:bookmarkStart w:id="7285" w:name="_Toc170118464"/>
      <w:bookmarkStart w:id="7286" w:name="_Toc209470546"/>
      <w:bookmarkStart w:id="7287" w:name="_Toc212115219"/>
      <w:bookmarkStart w:id="7288" w:name="_Toc216293800"/>
      <w:r w:rsidRPr="006D68AC">
        <w:rPr>
          <w:noProof/>
          <w:lang w:eastAsia="zh-CN"/>
        </w:rPr>
        <w:t>6.10</w:t>
      </w:r>
      <w:r w:rsidRPr="006D68AC">
        <w:t>.6.3.1</w:t>
      </w:r>
      <w:r w:rsidRPr="006D68AC">
        <w:tab/>
        <w:t>Introduction</w:t>
      </w:r>
      <w:bookmarkEnd w:id="7279"/>
      <w:bookmarkEnd w:id="7280"/>
      <w:bookmarkEnd w:id="7281"/>
      <w:bookmarkEnd w:id="7282"/>
      <w:bookmarkEnd w:id="7283"/>
      <w:bookmarkEnd w:id="7284"/>
      <w:bookmarkEnd w:id="7285"/>
      <w:bookmarkEnd w:id="7286"/>
      <w:bookmarkEnd w:id="7287"/>
      <w:bookmarkEnd w:id="72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Heading5"/>
      </w:pPr>
      <w:bookmarkStart w:id="7289" w:name="_Toc160650218"/>
      <w:bookmarkStart w:id="7290" w:name="_Toc164928531"/>
      <w:bookmarkStart w:id="7291" w:name="_Toc168550394"/>
      <w:bookmarkStart w:id="7292" w:name="_Toc170118465"/>
      <w:bookmarkStart w:id="7293" w:name="_Toc209470547"/>
      <w:bookmarkStart w:id="7294" w:name="_Toc212115220"/>
      <w:bookmarkStart w:id="7295" w:name="_Toc157434955"/>
      <w:bookmarkStart w:id="7296" w:name="_Toc157436670"/>
      <w:bookmarkStart w:id="7297" w:name="_Toc157440510"/>
      <w:bookmarkStart w:id="7298" w:name="_Toc216293801"/>
      <w:r w:rsidRPr="006D68AC">
        <w:rPr>
          <w:noProof/>
          <w:lang w:eastAsia="zh-CN"/>
        </w:rPr>
        <w:t>6.10</w:t>
      </w:r>
      <w:r w:rsidRPr="006D68AC">
        <w:t>.6.3.2</w:t>
      </w:r>
      <w:r w:rsidRPr="006D68AC">
        <w:tab/>
        <w:t>Simple data types</w:t>
      </w:r>
      <w:bookmarkEnd w:id="7289"/>
      <w:bookmarkEnd w:id="7290"/>
      <w:bookmarkEnd w:id="7291"/>
      <w:bookmarkEnd w:id="7292"/>
      <w:bookmarkEnd w:id="7293"/>
      <w:bookmarkEnd w:id="7294"/>
      <w:bookmarkEnd w:id="7298"/>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Heading4"/>
        <w:rPr>
          <w:lang w:val="en-US"/>
        </w:rPr>
      </w:pPr>
      <w:bookmarkStart w:id="7299" w:name="_Toc160650219"/>
      <w:bookmarkStart w:id="7300" w:name="_Toc164928532"/>
      <w:bookmarkStart w:id="7301" w:name="_Toc168550395"/>
      <w:bookmarkStart w:id="7302" w:name="_Toc170118466"/>
      <w:bookmarkStart w:id="7303" w:name="_Toc209470548"/>
      <w:bookmarkStart w:id="7304" w:name="_Toc212115221"/>
      <w:bookmarkStart w:id="7305" w:name="_Toc157434956"/>
      <w:bookmarkStart w:id="7306" w:name="_Toc157436671"/>
      <w:bookmarkStart w:id="7307" w:name="_Toc157440511"/>
      <w:bookmarkStart w:id="7308" w:name="_Toc216293802"/>
      <w:bookmarkEnd w:id="7295"/>
      <w:bookmarkEnd w:id="7296"/>
      <w:bookmarkEnd w:id="7297"/>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299"/>
      <w:bookmarkEnd w:id="7300"/>
      <w:bookmarkEnd w:id="7301"/>
      <w:bookmarkEnd w:id="7302"/>
      <w:bookmarkEnd w:id="7303"/>
      <w:bookmarkEnd w:id="7304"/>
      <w:bookmarkEnd w:id="7308"/>
    </w:p>
    <w:p w14:paraId="0E0F4860" w14:textId="77777777" w:rsidR="00311EA5" w:rsidRPr="006D68AC" w:rsidRDefault="00311EA5" w:rsidP="00311EA5">
      <w:pPr>
        <w:pStyle w:val="Heading5"/>
      </w:pPr>
      <w:bookmarkStart w:id="7309" w:name="_Toc119957547"/>
      <w:bookmarkStart w:id="7310" w:name="_Toc119958071"/>
      <w:bookmarkStart w:id="7311" w:name="_Toc120568807"/>
      <w:bookmarkStart w:id="7312" w:name="_Toc120569045"/>
      <w:bookmarkStart w:id="7313" w:name="_Toc120569929"/>
      <w:bookmarkStart w:id="7314" w:name="_Toc138692202"/>
      <w:bookmarkStart w:id="7315" w:name="_Toc160650220"/>
      <w:bookmarkStart w:id="7316" w:name="_Toc164928533"/>
      <w:bookmarkStart w:id="7317" w:name="_Toc168550396"/>
      <w:bookmarkStart w:id="7318" w:name="_Toc170118467"/>
      <w:bookmarkStart w:id="7319" w:name="_Toc209470549"/>
      <w:bookmarkStart w:id="7320" w:name="_Toc212115222"/>
      <w:bookmarkStart w:id="7321" w:name="_Toc216293803"/>
      <w:r w:rsidRPr="006D68AC">
        <w:rPr>
          <w:noProof/>
          <w:lang w:eastAsia="zh-CN"/>
        </w:rPr>
        <w:t>6.10</w:t>
      </w:r>
      <w:r w:rsidRPr="006D68AC">
        <w:rPr>
          <w:lang w:val="en-US"/>
        </w:rPr>
        <w:t>.6.4</w:t>
      </w:r>
      <w:r w:rsidRPr="006D68AC">
        <w:t>.1</w:t>
      </w:r>
      <w:r w:rsidRPr="006D68AC">
        <w:tab/>
        <w:t xml:space="preserve">Type: </w:t>
      </w:r>
      <w:bookmarkEnd w:id="7309"/>
      <w:bookmarkEnd w:id="7310"/>
      <w:bookmarkEnd w:id="7311"/>
      <w:bookmarkEnd w:id="7312"/>
      <w:bookmarkEnd w:id="7313"/>
      <w:bookmarkEnd w:id="7314"/>
      <w:r w:rsidRPr="006D68AC">
        <w:rPr>
          <w:lang w:eastAsia="zh-CN"/>
        </w:rPr>
        <w:t>ProblemDetailsSliceAdapt</w:t>
      </w:r>
      <w:bookmarkEnd w:id="7315"/>
      <w:bookmarkEnd w:id="7316"/>
      <w:bookmarkEnd w:id="7317"/>
      <w:bookmarkEnd w:id="7318"/>
      <w:bookmarkEnd w:id="7319"/>
      <w:bookmarkEnd w:id="7320"/>
      <w:bookmarkEnd w:id="7321"/>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Heading4"/>
      </w:pPr>
      <w:bookmarkStart w:id="7322" w:name="_Toc160650221"/>
      <w:bookmarkStart w:id="7323" w:name="_Toc164928534"/>
      <w:bookmarkStart w:id="7324" w:name="_Toc168550397"/>
      <w:bookmarkStart w:id="7325" w:name="_Toc170118468"/>
      <w:bookmarkStart w:id="7326" w:name="_Toc209470550"/>
      <w:bookmarkStart w:id="7327" w:name="_Toc212115223"/>
      <w:bookmarkStart w:id="7328" w:name="_Toc216293804"/>
      <w:r w:rsidRPr="006D68AC">
        <w:rPr>
          <w:noProof/>
          <w:lang w:eastAsia="zh-CN"/>
        </w:rPr>
        <w:t>6.10</w:t>
      </w:r>
      <w:r w:rsidRPr="006D68AC">
        <w:t>.6.5</w:t>
      </w:r>
      <w:r w:rsidRPr="006D68AC">
        <w:tab/>
        <w:t>Binary data</w:t>
      </w:r>
      <w:bookmarkEnd w:id="7305"/>
      <w:bookmarkEnd w:id="7306"/>
      <w:bookmarkEnd w:id="7307"/>
      <w:bookmarkEnd w:id="7322"/>
      <w:bookmarkEnd w:id="7323"/>
      <w:bookmarkEnd w:id="7324"/>
      <w:bookmarkEnd w:id="7325"/>
      <w:bookmarkEnd w:id="7326"/>
      <w:bookmarkEnd w:id="7327"/>
      <w:bookmarkEnd w:id="7328"/>
    </w:p>
    <w:p w14:paraId="407DA46A" w14:textId="77777777" w:rsidR="009A4BE1" w:rsidRPr="006D68AC" w:rsidRDefault="009A4BE1" w:rsidP="009A4BE1">
      <w:pPr>
        <w:pStyle w:val="Heading5"/>
      </w:pPr>
      <w:bookmarkStart w:id="7329" w:name="_Toc157434957"/>
      <w:bookmarkStart w:id="7330" w:name="_Toc157436672"/>
      <w:bookmarkStart w:id="7331" w:name="_Toc157440512"/>
      <w:bookmarkStart w:id="7332" w:name="_Toc160650222"/>
      <w:bookmarkStart w:id="7333" w:name="_Toc164928535"/>
      <w:bookmarkStart w:id="7334" w:name="_Toc168550398"/>
      <w:bookmarkStart w:id="7335" w:name="_Toc170118469"/>
      <w:bookmarkStart w:id="7336" w:name="_Toc209470551"/>
      <w:bookmarkStart w:id="7337" w:name="_Toc212115224"/>
      <w:bookmarkStart w:id="7338" w:name="_Toc216293805"/>
      <w:r w:rsidRPr="006D68AC">
        <w:rPr>
          <w:noProof/>
          <w:lang w:eastAsia="zh-CN"/>
        </w:rPr>
        <w:t>6.10</w:t>
      </w:r>
      <w:r w:rsidRPr="006D68AC">
        <w:t>.6.5.1</w:t>
      </w:r>
      <w:r w:rsidRPr="006D68AC">
        <w:tab/>
        <w:t>Binary Data Types</w:t>
      </w:r>
      <w:bookmarkEnd w:id="7329"/>
      <w:bookmarkEnd w:id="7330"/>
      <w:bookmarkEnd w:id="7331"/>
      <w:bookmarkEnd w:id="7332"/>
      <w:bookmarkEnd w:id="7333"/>
      <w:bookmarkEnd w:id="7334"/>
      <w:bookmarkEnd w:id="7335"/>
      <w:bookmarkEnd w:id="7336"/>
      <w:bookmarkEnd w:id="7337"/>
      <w:bookmarkEnd w:id="7338"/>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Heading3"/>
      </w:pPr>
      <w:bookmarkStart w:id="7339" w:name="_Toc157434958"/>
      <w:bookmarkStart w:id="7340" w:name="_Toc157436673"/>
      <w:bookmarkStart w:id="7341" w:name="_Toc157440513"/>
      <w:bookmarkStart w:id="7342" w:name="_Toc160650223"/>
      <w:bookmarkStart w:id="7343" w:name="_Toc164928536"/>
      <w:bookmarkStart w:id="7344" w:name="_Toc168550399"/>
      <w:bookmarkStart w:id="7345" w:name="_Toc170118470"/>
      <w:bookmarkStart w:id="7346" w:name="_Toc209470552"/>
      <w:bookmarkStart w:id="7347" w:name="_Toc212115225"/>
      <w:bookmarkStart w:id="7348" w:name="_Toc216293806"/>
      <w:r w:rsidRPr="006D68AC">
        <w:rPr>
          <w:noProof/>
          <w:lang w:eastAsia="zh-CN"/>
        </w:rPr>
        <w:t>6.10</w:t>
      </w:r>
      <w:r w:rsidRPr="006D68AC">
        <w:t>.7</w:t>
      </w:r>
      <w:r w:rsidRPr="006D68AC">
        <w:tab/>
        <w:t>Error Handling</w:t>
      </w:r>
      <w:bookmarkEnd w:id="7339"/>
      <w:bookmarkEnd w:id="7340"/>
      <w:bookmarkEnd w:id="7341"/>
      <w:bookmarkEnd w:id="7342"/>
      <w:bookmarkEnd w:id="7343"/>
      <w:bookmarkEnd w:id="7344"/>
      <w:bookmarkEnd w:id="7345"/>
      <w:bookmarkEnd w:id="7346"/>
      <w:bookmarkEnd w:id="7347"/>
      <w:bookmarkEnd w:id="7348"/>
    </w:p>
    <w:p w14:paraId="4A41700C" w14:textId="77777777" w:rsidR="009A4BE1" w:rsidRPr="006D68AC" w:rsidRDefault="009A4BE1" w:rsidP="009A4BE1">
      <w:pPr>
        <w:pStyle w:val="Heading4"/>
      </w:pPr>
      <w:bookmarkStart w:id="7349" w:name="_Toc157434959"/>
      <w:bookmarkStart w:id="7350" w:name="_Toc157436674"/>
      <w:bookmarkStart w:id="7351" w:name="_Toc157440514"/>
      <w:bookmarkStart w:id="7352" w:name="_Toc160650224"/>
      <w:bookmarkStart w:id="7353" w:name="_Toc164928537"/>
      <w:bookmarkStart w:id="7354" w:name="_Toc168550400"/>
      <w:bookmarkStart w:id="7355" w:name="_Toc170118471"/>
      <w:bookmarkStart w:id="7356" w:name="_Toc209470553"/>
      <w:bookmarkStart w:id="7357" w:name="_Toc212115226"/>
      <w:bookmarkStart w:id="7358" w:name="_Toc216293807"/>
      <w:r w:rsidRPr="006D68AC">
        <w:rPr>
          <w:noProof/>
          <w:lang w:eastAsia="zh-CN"/>
        </w:rPr>
        <w:t>6.10</w:t>
      </w:r>
      <w:r w:rsidRPr="006D68AC">
        <w:t>.7.1</w:t>
      </w:r>
      <w:r w:rsidRPr="006D68AC">
        <w:tab/>
        <w:t>General</w:t>
      </w:r>
      <w:bookmarkEnd w:id="7349"/>
      <w:bookmarkEnd w:id="7350"/>
      <w:bookmarkEnd w:id="7351"/>
      <w:bookmarkEnd w:id="7352"/>
      <w:bookmarkEnd w:id="7353"/>
      <w:bookmarkEnd w:id="7354"/>
      <w:bookmarkEnd w:id="7355"/>
      <w:bookmarkEnd w:id="7356"/>
      <w:bookmarkEnd w:id="7357"/>
      <w:bookmarkEnd w:id="7358"/>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Heading4"/>
      </w:pPr>
      <w:bookmarkStart w:id="7359" w:name="_Toc157434960"/>
      <w:bookmarkStart w:id="7360" w:name="_Toc157436675"/>
      <w:bookmarkStart w:id="7361" w:name="_Toc157440515"/>
      <w:bookmarkStart w:id="7362" w:name="_Toc160650225"/>
      <w:bookmarkStart w:id="7363" w:name="_Toc164928538"/>
      <w:bookmarkStart w:id="7364" w:name="_Toc168550401"/>
      <w:bookmarkStart w:id="7365" w:name="_Toc170118472"/>
      <w:bookmarkStart w:id="7366" w:name="_Toc209470554"/>
      <w:bookmarkStart w:id="7367" w:name="_Toc212115227"/>
      <w:bookmarkStart w:id="7368" w:name="_Toc216293808"/>
      <w:r w:rsidRPr="006D68AC">
        <w:rPr>
          <w:noProof/>
          <w:lang w:eastAsia="zh-CN"/>
        </w:rPr>
        <w:t>6.10</w:t>
      </w:r>
      <w:r w:rsidRPr="006D68AC">
        <w:t>.7.2</w:t>
      </w:r>
      <w:r w:rsidRPr="006D68AC">
        <w:tab/>
        <w:t>Protocol Errors</w:t>
      </w:r>
      <w:bookmarkEnd w:id="7359"/>
      <w:bookmarkEnd w:id="7360"/>
      <w:bookmarkEnd w:id="7361"/>
      <w:bookmarkEnd w:id="7362"/>
      <w:bookmarkEnd w:id="7363"/>
      <w:bookmarkEnd w:id="7364"/>
      <w:bookmarkEnd w:id="7365"/>
      <w:bookmarkEnd w:id="7366"/>
      <w:bookmarkEnd w:id="7367"/>
      <w:bookmarkEnd w:id="7368"/>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Heading4"/>
      </w:pPr>
      <w:bookmarkStart w:id="7369" w:name="_Toc157434961"/>
      <w:bookmarkStart w:id="7370" w:name="_Toc157436676"/>
      <w:bookmarkStart w:id="7371" w:name="_Toc157440516"/>
      <w:bookmarkStart w:id="7372" w:name="_Toc160650226"/>
      <w:bookmarkStart w:id="7373" w:name="_Toc164928539"/>
      <w:bookmarkStart w:id="7374" w:name="_Toc168550402"/>
      <w:bookmarkStart w:id="7375" w:name="_Toc170118473"/>
      <w:bookmarkStart w:id="7376" w:name="_Toc209470555"/>
      <w:bookmarkStart w:id="7377" w:name="_Toc212115228"/>
      <w:bookmarkStart w:id="7378" w:name="_Toc157434962"/>
      <w:bookmarkStart w:id="7379" w:name="_Toc157436677"/>
      <w:bookmarkStart w:id="7380" w:name="_Toc157440517"/>
      <w:bookmarkStart w:id="7381" w:name="_Toc216293809"/>
      <w:r w:rsidRPr="006D68AC">
        <w:rPr>
          <w:noProof/>
          <w:lang w:eastAsia="zh-CN"/>
        </w:rPr>
        <w:t>6.10</w:t>
      </w:r>
      <w:r w:rsidRPr="006D68AC">
        <w:t>.7.3</w:t>
      </w:r>
      <w:r w:rsidRPr="006D68AC">
        <w:tab/>
        <w:t>Application Errors</w:t>
      </w:r>
      <w:bookmarkEnd w:id="7369"/>
      <w:bookmarkEnd w:id="7370"/>
      <w:bookmarkEnd w:id="7371"/>
      <w:bookmarkEnd w:id="7372"/>
      <w:bookmarkEnd w:id="7373"/>
      <w:bookmarkEnd w:id="7374"/>
      <w:bookmarkEnd w:id="7375"/>
      <w:bookmarkEnd w:id="7376"/>
      <w:bookmarkEnd w:id="7377"/>
      <w:bookmarkEnd w:id="7381"/>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Heading3"/>
        <w:rPr>
          <w:lang w:eastAsia="zh-CN"/>
        </w:rPr>
      </w:pPr>
      <w:bookmarkStart w:id="7382" w:name="_Toc160650227"/>
      <w:bookmarkStart w:id="7383" w:name="_Toc164928540"/>
      <w:bookmarkStart w:id="7384" w:name="_Toc168550403"/>
      <w:bookmarkStart w:id="7385" w:name="_Toc170118474"/>
      <w:bookmarkStart w:id="7386" w:name="_Toc209470556"/>
      <w:bookmarkStart w:id="7387" w:name="_Toc212115229"/>
      <w:bookmarkStart w:id="7388" w:name="_Toc216293810"/>
      <w:r w:rsidRPr="006D68AC">
        <w:rPr>
          <w:noProof/>
          <w:lang w:eastAsia="zh-CN"/>
        </w:rPr>
        <w:t>6.10</w:t>
      </w:r>
      <w:r w:rsidRPr="006D68AC">
        <w:t>.8</w:t>
      </w:r>
      <w:r w:rsidRPr="006D68AC">
        <w:rPr>
          <w:lang w:eastAsia="zh-CN"/>
        </w:rPr>
        <w:tab/>
        <w:t>Feature negotiation</w:t>
      </w:r>
      <w:bookmarkEnd w:id="7378"/>
      <w:bookmarkEnd w:id="7379"/>
      <w:bookmarkEnd w:id="7380"/>
      <w:bookmarkEnd w:id="7382"/>
      <w:bookmarkEnd w:id="7383"/>
      <w:bookmarkEnd w:id="7384"/>
      <w:bookmarkEnd w:id="7385"/>
      <w:bookmarkEnd w:id="7386"/>
      <w:bookmarkEnd w:id="7387"/>
      <w:bookmarkEnd w:id="738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Heading3"/>
      </w:pPr>
      <w:bookmarkStart w:id="7389" w:name="_Toc157434963"/>
      <w:bookmarkStart w:id="7390" w:name="_Toc157436678"/>
      <w:bookmarkStart w:id="7391" w:name="_Toc157440518"/>
      <w:bookmarkStart w:id="7392" w:name="_Toc160650228"/>
      <w:bookmarkStart w:id="7393" w:name="_Toc164928541"/>
      <w:bookmarkStart w:id="7394" w:name="_Toc168550404"/>
      <w:bookmarkStart w:id="7395" w:name="_Toc170118475"/>
      <w:bookmarkStart w:id="7396" w:name="_Toc209470557"/>
      <w:bookmarkStart w:id="7397" w:name="_Toc212115230"/>
      <w:bookmarkStart w:id="7398" w:name="_Toc216293811"/>
      <w:r w:rsidRPr="006D68AC">
        <w:rPr>
          <w:noProof/>
          <w:lang w:eastAsia="zh-CN"/>
        </w:rPr>
        <w:t>6.10</w:t>
      </w:r>
      <w:r w:rsidRPr="006D68AC">
        <w:t>.9</w:t>
      </w:r>
      <w:r w:rsidRPr="006D68AC">
        <w:tab/>
        <w:t>Security</w:t>
      </w:r>
      <w:bookmarkEnd w:id="7389"/>
      <w:bookmarkEnd w:id="7390"/>
      <w:bookmarkEnd w:id="7391"/>
      <w:bookmarkEnd w:id="7392"/>
      <w:bookmarkEnd w:id="7393"/>
      <w:bookmarkEnd w:id="7394"/>
      <w:bookmarkEnd w:id="7395"/>
      <w:bookmarkEnd w:id="7396"/>
      <w:bookmarkEnd w:id="7397"/>
      <w:bookmarkEnd w:id="7398"/>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Heading2"/>
      </w:pPr>
      <w:bookmarkStart w:id="7399" w:name="_Toc157434964"/>
      <w:bookmarkStart w:id="7400" w:name="_Toc157436679"/>
      <w:bookmarkStart w:id="7401" w:name="_Toc157440519"/>
      <w:bookmarkStart w:id="7402" w:name="_Toc160650229"/>
      <w:bookmarkStart w:id="7403" w:name="_Toc164928542"/>
      <w:bookmarkStart w:id="7404" w:name="_Toc168550405"/>
      <w:bookmarkStart w:id="7405" w:name="_Toc170118476"/>
      <w:bookmarkStart w:id="7406" w:name="_Toc209470558"/>
      <w:bookmarkStart w:id="7407" w:name="_Toc212115231"/>
      <w:bookmarkStart w:id="7408" w:name="_Toc216293812"/>
      <w:r w:rsidRPr="006D68AC">
        <w:rPr>
          <w:noProof/>
          <w:lang w:eastAsia="zh-CN"/>
        </w:rPr>
        <w:t>6.11</w:t>
      </w:r>
      <w:r w:rsidRPr="006D68AC">
        <w:tab/>
      </w:r>
      <w:r w:rsidRPr="006D68AC">
        <w:rPr>
          <w:lang w:val="en-US"/>
        </w:rPr>
        <w:t>NSCE_SliceCommService</w:t>
      </w:r>
      <w:r w:rsidRPr="006D68AC">
        <w:t xml:space="preserve"> API</w:t>
      </w:r>
      <w:bookmarkEnd w:id="7399"/>
      <w:bookmarkEnd w:id="7400"/>
      <w:bookmarkEnd w:id="7401"/>
      <w:bookmarkEnd w:id="7402"/>
      <w:bookmarkEnd w:id="7403"/>
      <w:bookmarkEnd w:id="7404"/>
      <w:bookmarkEnd w:id="7405"/>
      <w:bookmarkEnd w:id="7406"/>
      <w:bookmarkEnd w:id="7407"/>
      <w:bookmarkEnd w:id="7408"/>
    </w:p>
    <w:p w14:paraId="1239C0C7" w14:textId="77777777" w:rsidR="00091209" w:rsidRPr="006D68AC" w:rsidRDefault="00091209" w:rsidP="00091209">
      <w:pPr>
        <w:pStyle w:val="Heading3"/>
      </w:pPr>
      <w:bookmarkStart w:id="7409" w:name="_Toc157434965"/>
      <w:bookmarkStart w:id="7410" w:name="_Toc157436680"/>
      <w:bookmarkStart w:id="7411" w:name="_Toc157440520"/>
      <w:bookmarkStart w:id="7412" w:name="_Toc160650230"/>
      <w:bookmarkStart w:id="7413" w:name="_Toc164928543"/>
      <w:bookmarkStart w:id="7414" w:name="_Toc168550406"/>
      <w:bookmarkStart w:id="7415" w:name="_Toc170118477"/>
      <w:bookmarkStart w:id="7416" w:name="_Toc209470559"/>
      <w:bookmarkStart w:id="7417" w:name="_Toc212115232"/>
      <w:bookmarkStart w:id="7418" w:name="_Toc216293813"/>
      <w:r w:rsidRPr="006D68AC">
        <w:rPr>
          <w:noProof/>
          <w:lang w:eastAsia="zh-CN"/>
        </w:rPr>
        <w:t>6.11</w:t>
      </w:r>
      <w:r w:rsidRPr="006D68AC">
        <w:t>.1</w:t>
      </w:r>
      <w:r w:rsidRPr="006D68AC">
        <w:tab/>
        <w:t>Introduction</w:t>
      </w:r>
      <w:bookmarkEnd w:id="7409"/>
      <w:bookmarkEnd w:id="7410"/>
      <w:bookmarkEnd w:id="7411"/>
      <w:bookmarkEnd w:id="7412"/>
      <w:bookmarkEnd w:id="7413"/>
      <w:bookmarkEnd w:id="7414"/>
      <w:bookmarkEnd w:id="7415"/>
      <w:bookmarkEnd w:id="7416"/>
      <w:bookmarkEnd w:id="7417"/>
      <w:bookmarkEnd w:id="7418"/>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Heading3"/>
      </w:pPr>
      <w:bookmarkStart w:id="7419" w:name="_Toc157434966"/>
      <w:bookmarkStart w:id="7420" w:name="_Toc157436681"/>
      <w:bookmarkStart w:id="7421" w:name="_Toc157440521"/>
      <w:bookmarkStart w:id="7422" w:name="_Toc160650231"/>
      <w:bookmarkStart w:id="7423" w:name="_Toc164928544"/>
      <w:bookmarkStart w:id="7424" w:name="_Toc168550407"/>
      <w:bookmarkStart w:id="7425" w:name="_Toc170118478"/>
      <w:bookmarkStart w:id="7426" w:name="_Toc209470560"/>
      <w:bookmarkStart w:id="7427" w:name="_Toc212115233"/>
      <w:bookmarkStart w:id="7428" w:name="_Toc216293814"/>
      <w:r w:rsidRPr="006D68AC">
        <w:rPr>
          <w:noProof/>
          <w:lang w:eastAsia="zh-CN"/>
        </w:rPr>
        <w:t>6.11</w:t>
      </w:r>
      <w:r w:rsidRPr="006D68AC">
        <w:t>.2</w:t>
      </w:r>
      <w:r w:rsidRPr="006D68AC">
        <w:tab/>
        <w:t>Usage of HTTP</w:t>
      </w:r>
      <w:bookmarkEnd w:id="7419"/>
      <w:bookmarkEnd w:id="7420"/>
      <w:bookmarkEnd w:id="7421"/>
      <w:bookmarkEnd w:id="7422"/>
      <w:bookmarkEnd w:id="7423"/>
      <w:bookmarkEnd w:id="7424"/>
      <w:bookmarkEnd w:id="7425"/>
      <w:bookmarkEnd w:id="7426"/>
      <w:bookmarkEnd w:id="7427"/>
      <w:bookmarkEnd w:id="7428"/>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Heading3"/>
      </w:pPr>
      <w:bookmarkStart w:id="7429" w:name="_Toc157434967"/>
      <w:bookmarkStart w:id="7430" w:name="_Toc157436682"/>
      <w:bookmarkStart w:id="7431" w:name="_Toc157440522"/>
      <w:bookmarkStart w:id="7432" w:name="_Toc160650232"/>
      <w:bookmarkStart w:id="7433" w:name="_Toc164928545"/>
      <w:bookmarkStart w:id="7434" w:name="_Toc168550408"/>
      <w:bookmarkStart w:id="7435" w:name="_Toc170118479"/>
      <w:bookmarkStart w:id="7436" w:name="_Toc209470561"/>
      <w:bookmarkStart w:id="7437" w:name="_Toc212115234"/>
      <w:bookmarkStart w:id="7438" w:name="_Toc216293815"/>
      <w:r w:rsidRPr="006D68AC">
        <w:rPr>
          <w:noProof/>
          <w:lang w:eastAsia="zh-CN"/>
        </w:rPr>
        <w:t>6.11</w:t>
      </w:r>
      <w:r w:rsidRPr="006D68AC">
        <w:t>.3</w:t>
      </w:r>
      <w:r w:rsidRPr="006D68AC">
        <w:tab/>
        <w:t>Resources</w:t>
      </w:r>
      <w:bookmarkEnd w:id="7429"/>
      <w:bookmarkEnd w:id="7430"/>
      <w:bookmarkEnd w:id="7431"/>
      <w:bookmarkEnd w:id="7432"/>
      <w:bookmarkEnd w:id="7433"/>
      <w:bookmarkEnd w:id="7434"/>
      <w:bookmarkEnd w:id="7435"/>
      <w:bookmarkEnd w:id="7436"/>
      <w:bookmarkEnd w:id="7437"/>
      <w:bookmarkEnd w:id="7438"/>
    </w:p>
    <w:p w14:paraId="6212B66E" w14:textId="77777777" w:rsidR="00091209" w:rsidRPr="006D68AC" w:rsidRDefault="00091209" w:rsidP="00091209">
      <w:pPr>
        <w:pStyle w:val="Heading4"/>
      </w:pPr>
      <w:bookmarkStart w:id="7439" w:name="_Toc157434968"/>
      <w:bookmarkStart w:id="7440" w:name="_Toc157436683"/>
      <w:bookmarkStart w:id="7441" w:name="_Toc157440523"/>
      <w:bookmarkStart w:id="7442" w:name="_Toc160650233"/>
      <w:bookmarkStart w:id="7443" w:name="_Toc164928546"/>
      <w:bookmarkStart w:id="7444" w:name="_Toc168550409"/>
      <w:bookmarkStart w:id="7445" w:name="_Toc170118480"/>
      <w:bookmarkStart w:id="7446" w:name="_Toc209470562"/>
      <w:bookmarkStart w:id="7447" w:name="_Toc212115235"/>
      <w:bookmarkStart w:id="7448" w:name="_Toc216293816"/>
      <w:r w:rsidRPr="006D68AC">
        <w:rPr>
          <w:noProof/>
          <w:lang w:eastAsia="zh-CN"/>
        </w:rPr>
        <w:t>6.11</w:t>
      </w:r>
      <w:r w:rsidRPr="006D68AC">
        <w:t>.3.1</w:t>
      </w:r>
      <w:r w:rsidRPr="006D68AC">
        <w:tab/>
        <w:t>Overview</w:t>
      </w:r>
      <w:bookmarkEnd w:id="7439"/>
      <w:bookmarkEnd w:id="7440"/>
      <w:bookmarkEnd w:id="7441"/>
      <w:bookmarkEnd w:id="7442"/>
      <w:bookmarkEnd w:id="7443"/>
      <w:bookmarkEnd w:id="7444"/>
      <w:bookmarkEnd w:id="7445"/>
      <w:bookmarkEnd w:id="7446"/>
      <w:bookmarkEnd w:id="7447"/>
      <w:bookmarkEnd w:id="7448"/>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65pt;height:168pt;mso-width-percent:0;mso-height-percent:0;mso-width-percent:0;mso-height-percent:0" o:ole="">
            <v:imagedata r:id="rId157" o:title=""/>
          </v:shape>
          <o:OLEObject Type="Embed" ProgID="Word.Document.8" ShapeID="_x0000_i1101" DrawAspect="Content" ObjectID="_1826906814"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Heading4"/>
      </w:pPr>
      <w:bookmarkStart w:id="7449" w:name="_Toc157434969"/>
      <w:bookmarkStart w:id="7450" w:name="_Toc157436684"/>
      <w:bookmarkStart w:id="7451" w:name="_Toc157440524"/>
      <w:bookmarkStart w:id="7452" w:name="_Toc160650234"/>
      <w:bookmarkStart w:id="7453" w:name="_Toc164928547"/>
      <w:bookmarkStart w:id="7454" w:name="_Toc168550410"/>
      <w:bookmarkStart w:id="7455" w:name="_Toc170118481"/>
      <w:bookmarkStart w:id="7456" w:name="_Toc209470563"/>
      <w:bookmarkStart w:id="7457" w:name="_Toc212115236"/>
      <w:bookmarkStart w:id="7458" w:name="_Toc216293817"/>
      <w:r w:rsidRPr="006D68AC">
        <w:rPr>
          <w:noProof/>
          <w:lang w:eastAsia="zh-CN"/>
        </w:rPr>
        <w:t>6.11</w:t>
      </w:r>
      <w:r w:rsidRPr="006D68AC">
        <w:t>.3.2</w:t>
      </w:r>
      <w:r w:rsidRPr="006D68AC">
        <w:tab/>
        <w:t>Resource: Slice Related Communication Services</w:t>
      </w:r>
      <w:bookmarkEnd w:id="7449"/>
      <w:bookmarkEnd w:id="7450"/>
      <w:bookmarkEnd w:id="7451"/>
      <w:bookmarkEnd w:id="7452"/>
      <w:bookmarkEnd w:id="7453"/>
      <w:bookmarkEnd w:id="7454"/>
      <w:bookmarkEnd w:id="7455"/>
      <w:bookmarkEnd w:id="7456"/>
      <w:bookmarkEnd w:id="7457"/>
      <w:bookmarkEnd w:id="7458"/>
    </w:p>
    <w:p w14:paraId="3D099644" w14:textId="77777777" w:rsidR="00091209" w:rsidRPr="006D68AC" w:rsidRDefault="00091209" w:rsidP="00091209">
      <w:pPr>
        <w:pStyle w:val="Heading5"/>
      </w:pPr>
      <w:bookmarkStart w:id="7459" w:name="_Toc157434970"/>
      <w:bookmarkStart w:id="7460" w:name="_Toc157436685"/>
      <w:bookmarkStart w:id="7461" w:name="_Toc157440525"/>
      <w:bookmarkStart w:id="7462" w:name="_Toc160650235"/>
      <w:bookmarkStart w:id="7463" w:name="_Toc164928548"/>
      <w:bookmarkStart w:id="7464" w:name="_Toc168550411"/>
      <w:bookmarkStart w:id="7465" w:name="_Toc170118482"/>
      <w:bookmarkStart w:id="7466" w:name="_Toc209470564"/>
      <w:bookmarkStart w:id="7467" w:name="_Toc212115237"/>
      <w:bookmarkStart w:id="7468" w:name="_Toc216293818"/>
      <w:r w:rsidRPr="006D68AC">
        <w:rPr>
          <w:noProof/>
          <w:lang w:eastAsia="zh-CN"/>
        </w:rPr>
        <w:t>6.11</w:t>
      </w:r>
      <w:r w:rsidRPr="006D68AC">
        <w:t>.3.2.1</w:t>
      </w:r>
      <w:r w:rsidRPr="006D68AC">
        <w:tab/>
        <w:t>Description</w:t>
      </w:r>
      <w:bookmarkEnd w:id="7459"/>
      <w:bookmarkEnd w:id="7460"/>
      <w:bookmarkEnd w:id="7461"/>
      <w:bookmarkEnd w:id="7462"/>
      <w:bookmarkEnd w:id="7463"/>
      <w:bookmarkEnd w:id="7464"/>
      <w:bookmarkEnd w:id="7465"/>
      <w:bookmarkEnd w:id="7466"/>
      <w:bookmarkEnd w:id="7467"/>
      <w:bookmarkEnd w:id="7468"/>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Heading5"/>
      </w:pPr>
      <w:bookmarkStart w:id="7469" w:name="_Toc157434971"/>
      <w:bookmarkStart w:id="7470" w:name="_Toc157436686"/>
      <w:bookmarkStart w:id="7471" w:name="_Toc157440526"/>
      <w:bookmarkStart w:id="7472" w:name="_Toc160650236"/>
      <w:bookmarkStart w:id="7473" w:name="_Toc164928549"/>
      <w:bookmarkStart w:id="7474" w:name="_Toc168550412"/>
      <w:bookmarkStart w:id="7475" w:name="_Toc170118483"/>
      <w:bookmarkStart w:id="7476" w:name="_Toc209470565"/>
      <w:bookmarkStart w:id="7477" w:name="_Toc212115238"/>
      <w:bookmarkStart w:id="7478" w:name="_Toc216293819"/>
      <w:r w:rsidRPr="006D68AC">
        <w:rPr>
          <w:noProof/>
          <w:lang w:eastAsia="zh-CN"/>
        </w:rPr>
        <w:t>6.11</w:t>
      </w:r>
      <w:r w:rsidRPr="006D68AC">
        <w:t>.3.2.2</w:t>
      </w:r>
      <w:r w:rsidRPr="006D68AC">
        <w:tab/>
        <w:t>Resource Definition</w:t>
      </w:r>
      <w:bookmarkEnd w:id="7469"/>
      <w:bookmarkEnd w:id="7470"/>
      <w:bookmarkEnd w:id="7471"/>
      <w:bookmarkEnd w:id="7472"/>
      <w:bookmarkEnd w:id="7473"/>
      <w:bookmarkEnd w:id="7474"/>
      <w:bookmarkEnd w:id="7475"/>
      <w:bookmarkEnd w:id="7476"/>
      <w:bookmarkEnd w:id="7477"/>
      <w:bookmarkEnd w:id="7478"/>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Heading5"/>
      </w:pPr>
      <w:bookmarkStart w:id="7479" w:name="_Toc157434972"/>
      <w:bookmarkStart w:id="7480" w:name="_Toc157436687"/>
      <w:bookmarkStart w:id="7481" w:name="_Toc157440527"/>
      <w:bookmarkStart w:id="7482" w:name="_Toc160650237"/>
      <w:bookmarkStart w:id="7483" w:name="_Toc164928550"/>
      <w:bookmarkStart w:id="7484" w:name="_Toc168550413"/>
      <w:bookmarkStart w:id="7485" w:name="_Toc170118484"/>
      <w:bookmarkStart w:id="7486" w:name="_Toc209470566"/>
      <w:bookmarkStart w:id="7487" w:name="_Toc212115239"/>
      <w:bookmarkStart w:id="7488" w:name="_Toc216293820"/>
      <w:r w:rsidRPr="006D68AC">
        <w:rPr>
          <w:noProof/>
          <w:lang w:eastAsia="zh-CN"/>
        </w:rPr>
        <w:t>6.11</w:t>
      </w:r>
      <w:r w:rsidRPr="006D68AC">
        <w:t>.3.2.3</w:t>
      </w:r>
      <w:r w:rsidRPr="006D68AC">
        <w:tab/>
        <w:t>Resource Standard Methods</w:t>
      </w:r>
      <w:bookmarkEnd w:id="7479"/>
      <w:bookmarkEnd w:id="7480"/>
      <w:bookmarkEnd w:id="7481"/>
      <w:bookmarkEnd w:id="7482"/>
      <w:bookmarkEnd w:id="7483"/>
      <w:bookmarkEnd w:id="7484"/>
      <w:bookmarkEnd w:id="7485"/>
      <w:bookmarkEnd w:id="7486"/>
      <w:bookmarkEnd w:id="7487"/>
      <w:bookmarkEnd w:id="7488"/>
    </w:p>
    <w:p w14:paraId="53678EAD" w14:textId="77777777" w:rsidR="00091209" w:rsidRPr="006D68AC" w:rsidRDefault="00091209" w:rsidP="007E7218">
      <w:pPr>
        <w:pStyle w:val="H6"/>
      </w:pPr>
      <w:bookmarkStart w:id="7489" w:name="_Toc157434973"/>
      <w:bookmarkStart w:id="7490" w:name="_Toc157436688"/>
      <w:bookmarkStart w:id="7491" w:name="_Toc157440528"/>
      <w:bookmarkStart w:id="7492" w:name="_Toc160650238"/>
      <w:bookmarkStart w:id="7493" w:name="_Toc164928551"/>
      <w:bookmarkStart w:id="7494" w:name="_Toc168550414"/>
      <w:bookmarkStart w:id="7495" w:name="_Toc170118485"/>
      <w:bookmarkStart w:id="7496" w:name="_Toc209470567"/>
      <w:bookmarkStart w:id="7497" w:name="_Toc212115240"/>
      <w:r w:rsidRPr="006D68AC">
        <w:t>6.11.3.2.3.1</w:t>
      </w:r>
      <w:r w:rsidRPr="006D68AC">
        <w:tab/>
        <w:t>POST</w:t>
      </w:r>
      <w:bookmarkEnd w:id="7489"/>
      <w:bookmarkEnd w:id="7490"/>
      <w:bookmarkEnd w:id="7491"/>
      <w:bookmarkEnd w:id="7492"/>
      <w:bookmarkEnd w:id="7493"/>
      <w:bookmarkEnd w:id="7494"/>
      <w:bookmarkEnd w:id="7495"/>
      <w:bookmarkEnd w:id="7496"/>
      <w:bookmarkEnd w:id="749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SimSun"/>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SimSun"/>
        </w:rPr>
        <w:t>.3.2.3.1</w:t>
      </w:r>
      <w:r w:rsidRPr="006D68AC">
        <w:t>-2 and the response data structures and response codes specified in table </w:t>
      </w:r>
      <w:r w:rsidRPr="006D68AC">
        <w:rPr>
          <w:noProof/>
          <w:lang w:eastAsia="zh-CN"/>
        </w:rPr>
        <w:t>6.11</w:t>
      </w:r>
      <w:r w:rsidRPr="006D68AC">
        <w:rPr>
          <w:rFonts w:eastAsia="SimSun"/>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Heading5"/>
      </w:pPr>
      <w:bookmarkStart w:id="7498" w:name="_Toc157434974"/>
      <w:bookmarkStart w:id="7499" w:name="_Toc157436689"/>
      <w:bookmarkStart w:id="7500" w:name="_Toc157440529"/>
      <w:bookmarkStart w:id="7501" w:name="_Toc160650239"/>
      <w:bookmarkStart w:id="7502" w:name="_Toc164928552"/>
      <w:bookmarkStart w:id="7503" w:name="_Toc168550415"/>
      <w:bookmarkStart w:id="7504" w:name="_Toc170118486"/>
      <w:bookmarkStart w:id="7505" w:name="_Toc209470568"/>
      <w:bookmarkStart w:id="7506" w:name="_Toc212115241"/>
      <w:bookmarkStart w:id="7507" w:name="_Toc216293821"/>
      <w:r w:rsidRPr="006D68AC">
        <w:rPr>
          <w:noProof/>
          <w:lang w:eastAsia="zh-CN"/>
        </w:rPr>
        <w:t>6.11</w:t>
      </w:r>
      <w:r w:rsidRPr="006D68AC">
        <w:t>.3.2.4</w:t>
      </w:r>
      <w:r w:rsidRPr="006D68AC">
        <w:tab/>
        <w:t>Resource Custom Operations</w:t>
      </w:r>
      <w:bookmarkEnd w:id="7498"/>
      <w:bookmarkEnd w:id="7499"/>
      <w:bookmarkEnd w:id="7500"/>
      <w:bookmarkEnd w:id="7501"/>
      <w:bookmarkEnd w:id="7502"/>
      <w:bookmarkEnd w:id="7503"/>
      <w:bookmarkEnd w:id="7504"/>
      <w:bookmarkEnd w:id="7505"/>
      <w:bookmarkEnd w:id="7506"/>
      <w:bookmarkEnd w:id="7507"/>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Heading4"/>
      </w:pPr>
      <w:bookmarkStart w:id="7508" w:name="_Toc157434975"/>
      <w:bookmarkStart w:id="7509" w:name="_Toc157436690"/>
      <w:bookmarkStart w:id="7510" w:name="_Toc157440530"/>
      <w:bookmarkStart w:id="7511" w:name="_Toc160650240"/>
      <w:bookmarkStart w:id="7512" w:name="_Toc164928553"/>
      <w:bookmarkStart w:id="7513" w:name="_Toc168550416"/>
      <w:bookmarkStart w:id="7514" w:name="_Toc170118487"/>
      <w:bookmarkStart w:id="7515" w:name="_Toc209470569"/>
      <w:bookmarkStart w:id="7516" w:name="_Toc212115242"/>
      <w:bookmarkStart w:id="7517" w:name="_Toc216293822"/>
      <w:r w:rsidRPr="006D68AC">
        <w:rPr>
          <w:noProof/>
          <w:lang w:eastAsia="zh-CN"/>
        </w:rPr>
        <w:t>6.11</w:t>
      </w:r>
      <w:r w:rsidRPr="006D68AC">
        <w:t>.3.3</w:t>
      </w:r>
      <w:r w:rsidRPr="006D68AC">
        <w:tab/>
        <w:t>Resource: Individual Slice Related Communication Service</w:t>
      </w:r>
      <w:bookmarkEnd w:id="7508"/>
      <w:bookmarkEnd w:id="7509"/>
      <w:bookmarkEnd w:id="7510"/>
      <w:bookmarkEnd w:id="7511"/>
      <w:bookmarkEnd w:id="7512"/>
      <w:bookmarkEnd w:id="7513"/>
      <w:bookmarkEnd w:id="7514"/>
      <w:bookmarkEnd w:id="7515"/>
      <w:bookmarkEnd w:id="7516"/>
      <w:bookmarkEnd w:id="7517"/>
    </w:p>
    <w:p w14:paraId="6C0A366C" w14:textId="77777777" w:rsidR="00091209" w:rsidRPr="006D68AC" w:rsidRDefault="00091209" w:rsidP="00091209">
      <w:pPr>
        <w:pStyle w:val="Heading5"/>
      </w:pPr>
      <w:bookmarkStart w:id="7518" w:name="_Toc157434976"/>
      <w:bookmarkStart w:id="7519" w:name="_Toc157436691"/>
      <w:bookmarkStart w:id="7520" w:name="_Toc157440531"/>
      <w:bookmarkStart w:id="7521" w:name="_Toc160650241"/>
      <w:bookmarkStart w:id="7522" w:name="_Toc164928554"/>
      <w:bookmarkStart w:id="7523" w:name="_Toc168550417"/>
      <w:bookmarkStart w:id="7524" w:name="_Toc170118488"/>
      <w:bookmarkStart w:id="7525" w:name="_Toc209470570"/>
      <w:bookmarkStart w:id="7526" w:name="_Toc212115243"/>
      <w:bookmarkStart w:id="7527" w:name="_Toc216293823"/>
      <w:r w:rsidRPr="006D68AC">
        <w:rPr>
          <w:noProof/>
          <w:lang w:eastAsia="zh-CN"/>
        </w:rPr>
        <w:t>6.11</w:t>
      </w:r>
      <w:r w:rsidRPr="006D68AC">
        <w:t>.3.3.1</w:t>
      </w:r>
      <w:r w:rsidRPr="006D68AC">
        <w:tab/>
        <w:t>Description</w:t>
      </w:r>
      <w:bookmarkEnd w:id="7518"/>
      <w:bookmarkEnd w:id="7519"/>
      <w:bookmarkEnd w:id="7520"/>
      <w:bookmarkEnd w:id="7521"/>
      <w:bookmarkEnd w:id="7522"/>
      <w:bookmarkEnd w:id="7523"/>
      <w:bookmarkEnd w:id="7524"/>
      <w:bookmarkEnd w:id="7525"/>
      <w:bookmarkEnd w:id="7526"/>
      <w:bookmarkEnd w:id="7527"/>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Heading5"/>
      </w:pPr>
      <w:bookmarkStart w:id="7528" w:name="_Toc157434977"/>
      <w:bookmarkStart w:id="7529" w:name="_Toc157436692"/>
      <w:bookmarkStart w:id="7530" w:name="_Toc157440532"/>
      <w:bookmarkStart w:id="7531" w:name="_Toc160650242"/>
      <w:bookmarkStart w:id="7532" w:name="_Toc164928555"/>
      <w:bookmarkStart w:id="7533" w:name="_Toc168550418"/>
      <w:bookmarkStart w:id="7534" w:name="_Toc170118489"/>
      <w:bookmarkStart w:id="7535" w:name="_Toc209470571"/>
      <w:bookmarkStart w:id="7536" w:name="_Toc212115244"/>
      <w:bookmarkStart w:id="7537" w:name="_Toc216293824"/>
      <w:r w:rsidRPr="006D68AC">
        <w:rPr>
          <w:noProof/>
          <w:lang w:eastAsia="zh-CN"/>
        </w:rPr>
        <w:t>6.11</w:t>
      </w:r>
      <w:r w:rsidRPr="006D68AC">
        <w:t>.3.3.2</w:t>
      </w:r>
      <w:r w:rsidRPr="006D68AC">
        <w:tab/>
        <w:t>Resource Definition</w:t>
      </w:r>
      <w:bookmarkEnd w:id="7528"/>
      <w:bookmarkEnd w:id="7529"/>
      <w:bookmarkEnd w:id="7530"/>
      <w:bookmarkEnd w:id="7531"/>
      <w:bookmarkEnd w:id="7532"/>
      <w:bookmarkEnd w:id="7533"/>
      <w:bookmarkEnd w:id="7534"/>
      <w:bookmarkEnd w:id="7535"/>
      <w:bookmarkEnd w:id="7536"/>
      <w:bookmarkEnd w:id="7537"/>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Heading5"/>
      </w:pPr>
      <w:bookmarkStart w:id="7538" w:name="_Toc157434978"/>
      <w:bookmarkStart w:id="7539" w:name="_Toc157436693"/>
      <w:bookmarkStart w:id="7540" w:name="_Toc157440533"/>
      <w:bookmarkStart w:id="7541" w:name="_Toc160650243"/>
      <w:bookmarkStart w:id="7542" w:name="_Toc164928556"/>
      <w:bookmarkStart w:id="7543" w:name="_Toc168550419"/>
      <w:bookmarkStart w:id="7544" w:name="_Toc170118490"/>
      <w:bookmarkStart w:id="7545" w:name="_Toc209470572"/>
      <w:bookmarkStart w:id="7546" w:name="_Toc212115245"/>
      <w:bookmarkStart w:id="7547" w:name="_Toc216293825"/>
      <w:r w:rsidRPr="006D68AC">
        <w:rPr>
          <w:noProof/>
          <w:lang w:eastAsia="zh-CN"/>
        </w:rPr>
        <w:t>6.11</w:t>
      </w:r>
      <w:r w:rsidRPr="006D68AC">
        <w:t>.3.3.3</w:t>
      </w:r>
      <w:r w:rsidRPr="006D68AC">
        <w:tab/>
        <w:t>Resource Standard Methods</w:t>
      </w:r>
      <w:bookmarkEnd w:id="7538"/>
      <w:bookmarkEnd w:id="7539"/>
      <w:bookmarkEnd w:id="7540"/>
      <w:bookmarkEnd w:id="7541"/>
      <w:bookmarkEnd w:id="7542"/>
      <w:bookmarkEnd w:id="7543"/>
      <w:bookmarkEnd w:id="7544"/>
      <w:bookmarkEnd w:id="7545"/>
      <w:bookmarkEnd w:id="7546"/>
      <w:bookmarkEnd w:id="7547"/>
    </w:p>
    <w:p w14:paraId="39423496" w14:textId="77777777" w:rsidR="00091209" w:rsidRPr="006D68AC" w:rsidRDefault="00091209" w:rsidP="007E7218">
      <w:pPr>
        <w:pStyle w:val="H6"/>
      </w:pPr>
      <w:bookmarkStart w:id="7548" w:name="_Toc157434979"/>
      <w:bookmarkStart w:id="7549" w:name="_Toc157436694"/>
      <w:bookmarkStart w:id="7550" w:name="_Toc157440534"/>
      <w:bookmarkStart w:id="7551" w:name="_Toc160650244"/>
      <w:bookmarkStart w:id="7552" w:name="_Toc164928557"/>
      <w:bookmarkStart w:id="7553" w:name="_Toc168550420"/>
      <w:bookmarkStart w:id="7554" w:name="_Toc170118491"/>
      <w:bookmarkStart w:id="7555" w:name="_Toc209470573"/>
      <w:bookmarkStart w:id="7556" w:name="_Toc212115246"/>
      <w:r w:rsidRPr="006D68AC">
        <w:t>6.11.3.3.3.1</w:t>
      </w:r>
      <w:r w:rsidRPr="006D68AC">
        <w:tab/>
        <w:t>GET</w:t>
      </w:r>
      <w:bookmarkEnd w:id="7548"/>
      <w:bookmarkEnd w:id="7549"/>
      <w:bookmarkEnd w:id="7550"/>
      <w:bookmarkEnd w:id="7551"/>
      <w:bookmarkEnd w:id="7552"/>
      <w:bookmarkEnd w:id="7553"/>
      <w:bookmarkEnd w:id="7554"/>
      <w:bookmarkEnd w:id="7555"/>
      <w:bookmarkEnd w:id="7556"/>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7557" w:name="_Toc157434980"/>
      <w:bookmarkStart w:id="7558" w:name="_Toc157436695"/>
      <w:bookmarkStart w:id="7559" w:name="_Toc157440535"/>
      <w:bookmarkStart w:id="7560" w:name="_Toc160650245"/>
      <w:bookmarkStart w:id="7561" w:name="_Toc164928558"/>
      <w:bookmarkStart w:id="7562" w:name="_Toc168550421"/>
      <w:bookmarkStart w:id="7563" w:name="_Toc170118492"/>
      <w:bookmarkStart w:id="7564" w:name="_Toc209470574"/>
      <w:bookmarkStart w:id="7565" w:name="_Toc212115247"/>
      <w:r w:rsidRPr="006D68AC">
        <w:t>6.11.3.3.3.2</w:t>
      </w:r>
      <w:r w:rsidRPr="006D68AC">
        <w:tab/>
        <w:t>PUT</w:t>
      </w:r>
      <w:bookmarkEnd w:id="7557"/>
      <w:bookmarkEnd w:id="7558"/>
      <w:bookmarkEnd w:id="7559"/>
      <w:bookmarkEnd w:id="7560"/>
      <w:bookmarkEnd w:id="7561"/>
      <w:bookmarkEnd w:id="7562"/>
      <w:bookmarkEnd w:id="7563"/>
      <w:bookmarkEnd w:id="7564"/>
      <w:bookmarkEnd w:id="7565"/>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7566" w:name="_Toc157434981"/>
      <w:bookmarkStart w:id="7567" w:name="_Toc157436696"/>
      <w:bookmarkStart w:id="7568" w:name="_Toc157440536"/>
      <w:bookmarkStart w:id="7569" w:name="_Toc160650246"/>
      <w:bookmarkStart w:id="7570" w:name="_Toc164928559"/>
      <w:bookmarkStart w:id="7571" w:name="_Toc168550422"/>
      <w:bookmarkStart w:id="7572" w:name="_Toc170118493"/>
      <w:bookmarkStart w:id="7573" w:name="_Toc209470575"/>
      <w:bookmarkStart w:id="7574" w:name="_Toc212115248"/>
      <w:r w:rsidRPr="006D68AC">
        <w:t>6.11.3.3.3.3</w:t>
      </w:r>
      <w:r w:rsidRPr="006D68AC">
        <w:tab/>
        <w:t>PATCH</w:t>
      </w:r>
      <w:bookmarkEnd w:id="7566"/>
      <w:bookmarkEnd w:id="7567"/>
      <w:bookmarkEnd w:id="7568"/>
      <w:bookmarkEnd w:id="7569"/>
      <w:bookmarkEnd w:id="7570"/>
      <w:bookmarkEnd w:id="7571"/>
      <w:bookmarkEnd w:id="7572"/>
      <w:bookmarkEnd w:id="7573"/>
      <w:bookmarkEnd w:id="7574"/>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7575" w:name="_Toc157434982"/>
      <w:bookmarkStart w:id="7576" w:name="_Toc157436697"/>
      <w:bookmarkStart w:id="7577" w:name="_Toc157440537"/>
      <w:bookmarkStart w:id="7578" w:name="_Toc160650247"/>
      <w:bookmarkStart w:id="7579" w:name="_Toc164928560"/>
      <w:bookmarkStart w:id="7580" w:name="_Toc168550423"/>
      <w:bookmarkStart w:id="7581" w:name="_Toc170118494"/>
      <w:bookmarkStart w:id="7582" w:name="_Toc209470576"/>
      <w:bookmarkStart w:id="7583" w:name="_Toc212115249"/>
      <w:r w:rsidRPr="006D68AC">
        <w:t>6.11.3.3.3.4</w:t>
      </w:r>
      <w:r w:rsidRPr="006D68AC">
        <w:tab/>
        <w:t>DELETE</w:t>
      </w:r>
      <w:bookmarkEnd w:id="7575"/>
      <w:bookmarkEnd w:id="7576"/>
      <w:bookmarkEnd w:id="7577"/>
      <w:bookmarkEnd w:id="7578"/>
      <w:bookmarkEnd w:id="7579"/>
      <w:bookmarkEnd w:id="7580"/>
      <w:bookmarkEnd w:id="7581"/>
      <w:bookmarkEnd w:id="7582"/>
      <w:bookmarkEnd w:id="7583"/>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Heading5"/>
      </w:pPr>
      <w:bookmarkStart w:id="7584" w:name="_Toc157434983"/>
      <w:bookmarkStart w:id="7585" w:name="_Toc157436698"/>
      <w:bookmarkStart w:id="7586" w:name="_Toc157440538"/>
      <w:bookmarkStart w:id="7587" w:name="_Toc160650248"/>
      <w:bookmarkStart w:id="7588" w:name="_Toc164928561"/>
      <w:bookmarkStart w:id="7589" w:name="_Toc168550424"/>
      <w:bookmarkStart w:id="7590" w:name="_Toc170118495"/>
      <w:bookmarkStart w:id="7591" w:name="_Toc209470577"/>
      <w:bookmarkStart w:id="7592" w:name="_Toc212115250"/>
      <w:bookmarkStart w:id="7593" w:name="_Toc216293826"/>
      <w:r w:rsidRPr="006D68AC">
        <w:rPr>
          <w:noProof/>
          <w:lang w:eastAsia="zh-CN"/>
        </w:rPr>
        <w:t>6.11</w:t>
      </w:r>
      <w:r w:rsidRPr="006D68AC">
        <w:t>.3.3.4</w:t>
      </w:r>
      <w:r w:rsidRPr="006D68AC">
        <w:tab/>
        <w:t>Resource Custom Operations</w:t>
      </w:r>
      <w:bookmarkEnd w:id="7584"/>
      <w:bookmarkEnd w:id="7585"/>
      <w:bookmarkEnd w:id="7586"/>
      <w:bookmarkEnd w:id="7587"/>
      <w:bookmarkEnd w:id="7588"/>
      <w:bookmarkEnd w:id="7589"/>
      <w:bookmarkEnd w:id="7590"/>
      <w:bookmarkEnd w:id="7591"/>
      <w:bookmarkEnd w:id="7592"/>
      <w:bookmarkEnd w:id="7593"/>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Heading3"/>
      </w:pPr>
      <w:bookmarkStart w:id="7594" w:name="_Toc157434984"/>
      <w:bookmarkStart w:id="7595" w:name="_Toc157436699"/>
      <w:bookmarkStart w:id="7596" w:name="_Toc157440539"/>
      <w:bookmarkStart w:id="7597" w:name="_Toc160650249"/>
      <w:bookmarkStart w:id="7598" w:name="_Toc164928562"/>
      <w:bookmarkStart w:id="7599" w:name="_Toc168550425"/>
      <w:bookmarkStart w:id="7600" w:name="_Toc170118496"/>
      <w:bookmarkStart w:id="7601" w:name="_Toc209470578"/>
      <w:bookmarkStart w:id="7602" w:name="_Toc212115251"/>
      <w:bookmarkStart w:id="7603" w:name="_Toc216293827"/>
      <w:r w:rsidRPr="006D68AC">
        <w:rPr>
          <w:noProof/>
          <w:lang w:eastAsia="zh-CN"/>
        </w:rPr>
        <w:t>6.11</w:t>
      </w:r>
      <w:r w:rsidRPr="006D68AC">
        <w:t>.4</w:t>
      </w:r>
      <w:r w:rsidRPr="006D68AC">
        <w:tab/>
        <w:t>Custom Operations without associated resources</w:t>
      </w:r>
      <w:bookmarkEnd w:id="7594"/>
      <w:bookmarkEnd w:id="7595"/>
      <w:bookmarkEnd w:id="7596"/>
      <w:bookmarkEnd w:id="7597"/>
      <w:bookmarkEnd w:id="7598"/>
      <w:bookmarkEnd w:id="7599"/>
      <w:bookmarkEnd w:id="7600"/>
      <w:bookmarkEnd w:id="7601"/>
      <w:bookmarkEnd w:id="7602"/>
      <w:bookmarkEnd w:id="7603"/>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Heading3"/>
      </w:pPr>
      <w:bookmarkStart w:id="7604" w:name="_Toc157434985"/>
      <w:bookmarkStart w:id="7605" w:name="_Toc157436700"/>
      <w:bookmarkStart w:id="7606" w:name="_Toc157440540"/>
      <w:bookmarkStart w:id="7607" w:name="_Toc160650250"/>
      <w:bookmarkStart w:id="7608" w:name="_Toc164928563"/>
      <w:bookmarkStart w:id="7609" w:name="_Toc168550426"/>
      <w:bookmarkStart w:id="7610" w:name="_Toc170118497"/>
      <w:bookmarkStart w:id="7611" w:name="_Toc209470579"/>
      <w:bookmarkStart w:id="7612" w:name="_Toc212115252"/>
      <w:bookmarkStart w:id="7613" w:name="_Toc216293828"/>
      <w:r w:rsidRPr="006D68AC">
        <w:rPr>
          <w:noProof/>
          <w:lang w:eastAsia="zh-CN"/>
        </w:rPr>
        <w:t>6.11</w:t>
      </w:r>
      <w:r w:rsidRPr="006D68AC">
        <w:t>.5</w:t>
      </w:r>
      <w:r w:rsidRPr="006D68AC">
        <w:tab/>
        <w:t>Notifications</w:t>
      </w:r>
      <w:bookmarkEnd w:id="7604"/>
      <w:bookmarkEnd w:id="7605"/>
      <w:bookmarkEnd w:id="7606"/>
      <w:bookmarkEnd w:id="7607"/>
      <w:bookmarkEnd w:id="7608"/>
      <w:bookmarkEnd w:id="7609"/>
      <w:bookmarkEnd w:id="7610"/>
      <w:bookmarkEnd w:id="7611"/>
      <w:bookmarkEnd w:id="7612"/>
      <w:bookmarkEnd w:id="7613"/>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Heading3"/>
      </w:pPr>
      <w:bookmarkStart w:id="7614" w:name="_Toc157434986"/>
      <w:bookmarkStart w:id="7615" w:name="_Toc157436701"/>
      <w:bookmarkStart w:id="7616" w:name="_Toc157440541"/>
      <w:bookmarkStart w:id="7617" w:name="_Toc160650251"/>
      <w:bookmarkStart w:id="7618" w:name="_Toc164928564"/>
      <w:bookmarkStart w:id="7619" w:name="_Toc168550427"/>
      <w:bookmarkStart w:id="7620" w:name="_Toc170118498"/>
      <w:bookmarkStart w:id="7621" w:name="_Toc209470580"/>
      <w:bookmarkStart w:id="7622" w:name="_Toc212115253"/>
      <w:bookmarkStart w:id="7623" w:name="_Toc216293829"/>
      <w:r w:rsidRPr="006D68AC">
        <w:rPr>
          <w:noProof/>
          <w:lang w:eastAsia="zh-CN"/>
        </w:rPr>
        <w:t>6.11</w:t>
      </w:r>
      <w:r w:rsidRPr="006D68AC">
        <w:t>.6</w:t>
      </w:r>
      <w:r w:rsidRPr="006D68AC">
        <w:tab/>
        <w:t>Data Model</w:t>
      </w:r>
      <w:bookmarkEnd w:id="7614"/>
      <w:bookmarkEnd w:id="7615"/>
      <w:bookmarkEnd w:id="7616"/>
      <w:bookmarkEnd w:id="7617"/>
      <w:bookmarkEnd w:id="7618"/>
      <w:bookmarkEnd w:id="7619"/>
      <w:bookmarkEnd w:id="7620"/>
      <w:bookmarkEnd w:id="7621"/>
      <w:bookmarkEnd w:id="7622"/>
      <w:bookmarkEnd w:id="7623"/>
    </w:p>
    <w:p w14:paraId="69CE0891" w14:textId="77777777" w:rsidR="00091209" w:rsidRPr="006D68AC" w:rsidRDefault="00091209" w:rsidP="00091209">
      <w:pPr>
        <w:pStyle w:val="Heading4"/>
      </w:pPr>
      <w:bookmarkStart w:id="7624" w:name="_Toc157434987"/>
      <w:bookmarkStart w:id="7625" w:name="_Toc157436702"/>
      <w:bookmarkStart w:id="7626" w:name="_Toc157440542"/>
      <w:bookmarkStart w:id="7627" w:name="_Toc160650252"/>
      <w:bookmarkStart w:id="7628" w:name="_Toc164928565"/>
      <w:bookmarkStart w:id="7629" w:name="_Toc168550428"/>
      <w:bookmarkStart w:id="7630" w:name="_Toc170118499"/>
      <w:bookmarkStart w:id="7631" w:name="_Toc209470581"/>
      <w:bookmarkStart w:id="7632" w:name="_Toc212115254"/>
      <w:bookmarkStart w:id="7633" w:name="_Toc216293830"/>
      <w:r w:rsidRPr="006D68AC">
        <w:rPr>
          <w:noProof/>
          <w:lang w:eastAsia="zh-CN"/>
        </w:rPr>
        <w:t>6.11</w:t>
      </w:r>
      <w:r w:rsidRPr="006D68AC">
        <w:t>.6.1</w:t>
      </w:r>
      <w:r w:rsidRPr="006D68AC">
        <w:tab/>
        <w:t>General</w:t>
      </w:r>
      <w:bookmarkEnd w:id="7624"/>
      <w:bookmarkEnd w:id="7625"/>
      <w:bookmarkEnd w:id="7626"/>
      <w:bookmarkEnd w:id="7627"/>
      <w:bookmarkEnd w:id="7628"/>
      <w:bookmarkEnd w:id="7629"/>
      <w:bookmarkEnd w:id="7630"/>
      <w:bookmarkEnd w:id="7631"/>
      <w:bookmarkEnd w:id="7632"/>
      <w:bookmarkEnd w:id="763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Heading4"/>
        <w:rPr>
          <w:lang w:val="en-US"/>
        </w:rPr>
      </w:pPr>
      <w:bookmarkStart w:id="7634" w:name="_Toc157434988"/>
      <w:bookmarkStart w:id="7635" w:name="_Toc157436703"/>
      <w:bookmarkStart w:id="7636" w:name="_Toc157440543"/>
      <w:bookmarkStart w:id="7637" w:name="_Toc160650253"/>
      <w:bookmarkStart w:id="7638" w:name="_Toc164928566"/>
      <w:bookmarkStart w:id="7639" w:name="_Toc168550429"/>
      <w:bookmarkStart w:id="7640" w:name="_Toc170118500"/>
      <w:bookmarkStart w:id="7641" w:name="_Toc209470582"/>
      <w:bookmarkStart w:id="7642" w:name="_Toc212115255"/>
      <w:bookmarkStart w:id="7643" w:name="_Toc216293831"/>
      <w:r w:rsidRPr="006D68AC">
        <w:rPr>
          <w:noProof/>
          <w:lang w:eastAsia="zh-CN"/>
        </w:rPr>
        <w:t>6.11</w:t>
      </w:r>
      <w:r w:rsidRPr="006D68AC">
        <w:rPr>
          <w:lang w:val="en-US"/>
        </w:rPr>
        <w:t>.6.2</w:t>
      </w:r>
      <w:r w:rsidRPr="006D68AC">
        <w:rPr>
          <w:lang w:val="en-US"/>
        </w:rPr>
        <w:tab/>
        <w:t>Structured data types</w:t>
      </w:r>
      <w:bookmarkEnd w:id="7634"/>
      <w:bookmarkEnd w:id="7635"/>
      <w:bookmarkEnd w:id="7636"/>
      <w:bookmarkEnd w:id="7637"/>
      <w:bookmarkEnd w:id="7638"/>
      <w:bookmarkEnd w:id="7639"/>
      <w:bookmarkEnd w:id="7640"/>
      <w:bookmarkEnd w:id="7641"/>
      <w:bookmarkEnd w:id="7642"/>
      <w:bookmarkEnd w:id="7643"/>
    </w:p>
    <w:p w14:paraId="20139712" w14:textId="77777777" w:rsidR="00091209" w:rsidRPr="006D68AC" w:rsidRDefault="00091209" w:rsidP="00091209">
      <w:pPr>
        <w:pStyle w:val="Heading5"/>
      </w:pPr>
      <w:bookmarkStart w:id="7644" w:name="_Toc157434989"/>
      <w:bookmarkStart w:id="7645" w:name="_Toc157436704"/>
      <w:bookmarkStart w:id="7646" w:name="_Toc157440544"/>
      <w:bookmarkStart w:id="7647" w:name="_Toc160650254"/>
      <w:bookmarkStart w:id="7648" w:name="_Toc164928567"/>
      <w:bookmarkStart w:id="7649" w:name="_Toc168550430"/>
      <w:bookmarkStart w:id="7650" w:name="_Toc170118501"/>
      <w:bookmarkStart w:id="7651" w:name="_Toc209470583"/>
      <w:bookmarkStart w:id="7652" w:name="_Toc212115256"/>
      <w:bookmarkStart w:id="7653" w:name="_Toc216293832"/>
      <w:r w:rsidRPr="006D68AC">
        <w:rPr>
          <w:noProof/>
          <w:lang w:eastAsia="zh-CN"/>
        </w:rPr>
        <w:t>6.11</w:t>
      </w:r>
      <w:r w:rsidRPr="006D68AC">
        <w:t>.6.2.1</w:t>
      </w:r>
      <w:r w:rsidRPr="006D68AC">
        <w:tab/>
        <w:t>Introduction</w:t>
      </w:r>
      <w:bookmarkEnd w:id="7644"/>
      <w:bookmarkEnd w:id="7645"/>
      <w:bookmarkEnd w:id="7646"/>
      <w:bookmarkEnd w:id="7647"/>
      <w:bookmarkEnd w:id="7648"/>
      <w:bookmarkEnd w:id="7649"/>
      <w:bookmarkEnd w:id="7650"/>
      <w:bookmarkEnd w:id="7651"/>
      <w:bookmarkEnd w:id="7652"/>
      <w:bookmarkEnd w:id="7653"/>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Heading5"/>
      </w:pPr>
      <w:bookmarkStart w:id="7654" w:name="_Toc157434990"/>
      <w:bookmarkStart w:id="7655" w:name="_Toc157436705"/>
      <w:bookmarkStart w:id="7656" w:name="_Toc157440545"/>
      <w:bookmarkStart w:id="7657" w:name="_Toc160650255"/>
      <w:bookmarkStart w:id="7658" w:name="_Toc164928568"/>
      <w:bookmarkStart w:id="7659" w:name="_Toc168550431"/>
      <w:bookmarkStart w:id="7660" w:name="_Toc170118502"/>
      <w:bookmarkStart w:id="7661" w:name="_Toc209470584"/>
      <w:bookmarkStart w:id="7662" w:name="_Toc212115257"/>
      <w:bookmarkStart w:id="7663" w:name="_Toc157434991"/>
      <w:bookmarkStart w:id="7664" w:name="_Toc157436706"/>
      <w:bookmarkStart w:id="7665" w:name="_Toc157440546"/>
      <w:bookmarkStart w:id="7666" w:name="_Toc216293833"/>
      <w:r w:rsidRPr="006D68AC">
        <w:rPr>
          <w:noProof/>
          <w:lang w:eastAsia="zh-CN"/>
        </w:rPr>
        <w:t>6.11</w:t>
      </w:r>
      <w:r w:rsidRPr="006D68AC">
        <w:t>.6.2.2</w:t>
      </w:r>
      <w:r w:rsidRPr="006D68AC">
        <w:tab/>
        <w:t>Type: SliceCommService</w:t>
      </w:r>
      <w:bookmarkEnd w:id="7654"/>
      <w:bookmarkEnd w:id="7655"/>
      <w:bookmarkEnd w:id="7656"/>
      <w:bookmarkEnd w:id="7657"/>
      <w:bookmarkEnd w:id="7658"/>
      <w:bookmarkEnd w:id="7659"/>
      <w:bookmarkEnd w:id="7660"/>
      <w:bookmarkEnd w:id="7661"/>
      <w:bookmarkEnd w:id="7662"/>
      <w:bookmarkEnd w:id="7666"/>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Heading5"/>
      </w:pPr>
      <w:bookmarkStart w:id="7667" w:name="_Toc160650256"/>
      <w:bookmarkStart w:id="7668" w:name="_Toc164928569"/>
      <w:bookmarkStart w:id="7669" w:name="_Toc168550432"/>
      <w:bookmarkStart w:id="7670" w:name="_Toc170118503"/>
      <w:bookmarkStart w:id="7671" w:name="_Toc209470585"/>
      <w:bookmarkStart w:id="7672" w:name="_Toc212115258"/>
      <w:bookmarkStart w:id="7673" w:name="_Toc157434992"/>
      <w:bookmarkStart w:id="7674" w:name="_Toc157436707"/>
      <w:bookmarkStart w:id="7675" w:name="_Toc157440547"/>
      <w:bookmarkStart w:id="7676" w:name="_Toc216293834"/>
      <w:bookmarkEnd w:id="7663"/>
      <w:bookmarkEnd w:id="7664"/>
      <w:bookmarkEnd w:id="7665"/>
      <w:r w:rsidRPr="006D68AC">
        <w:rPr>
          <w:noProof/>
          <w:lang w:eastAsia="zh-CN"/>
        </w:rPr>
        <w:t>6.11</w:t>
      </w:r>
      <w:r w:rsidRPr="006D68AC">
        <w:t>.6.2.3</w:t>
      </w:r>
      <w:r w:rsidRPr="006D68AC">
        <w:tab/>
        <w:t>Type: SliceCommServicePatch</w:t>
      </w:r>
      <w:bookmarkEnd w:id="7667"/>
      <w:bookmarkEnd w:id="7668"/>
      <w:bookmarkEnd w:id="7669"/>
      <w:bookmarkEnd w:id="7670"/>
      <w:bookmarkEnd w:id="7671"/>
      <w:bookmarkEnd w:id="7672"/>
      <w:bookmarkEnd w:id="7676"/>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Heading5"/>
      </w:pPr>
      <w:bookmarkStart w:id="7677" w:name="_Toc160650257"/>
      <w:bookmarkStart w:id="7678" w:name="_Toc164928570"/>
      <w:bookmarkStart w:id="7679" w:name="_Toc168550433"/>
      <w:bookmarkStart w:id="7680" w:name="_Toc170118504"/>
      <w:bookmarkStart w:id="7681" w:name="_Toc209470586"/>
      <w:bookmarkStart w:id="7682" w:name="_Toc212115259"/>
      <w:bookmarkStart w:id="7683" w:name="_Toc216293835"/>
      <w:r w:rsidRPr="006D68AC">
        <w:rPr>
          <w:noProof/>
          <w:lang w:eastAsia="zh-CN"/>
        </w:rPr>
        <w:t>6.11</w:t>
      </w:r>
      <w:r w:rsidRPr="006D68AC">
        <w:t>.6.2.4</w:t>
      </w:r>
      <w:r w:rsidRPr="006D68AC">
        <w:tab/>
        <w:t>Type: ServReq</w:t>
      </w:r>
      <w:bookmarkEnd w:id="7673"/>
      <w:bookmarkEnd w:id="7674"/>
      <w:bookmarkEnd w:id="7675"/>
      <w:bookmarkEnd w:id="7677"/>
      <w:bookmarkEnd w:id="7678"/>
      <w:bookmarkEnd w:id="7679"/>
      <w:bookmarkEnd w:id="7680"/>
      <w:bookmarkEnd w:id="7681"/>
      <w:bookmarkEnd w:id="7682"/>
      <w:bookmarkEnd w:id="7683"/>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Heading5"/>
      </w:pPr>
      <w:bookmarkStart w:id="7684" w:name="_Toc157434993"/>
      <w:bookmarkStart w:id="7685" w:name="_Toc157436708"/>
      <w:bookmarkStart w:id="7686" w:name="_Toc157440548"/>
      <w:bookmarkStart w:id="7687" w:name="_Toc160650258"/>
      <w:bookmarkStart w:id="7688" w:name="_Toc164928571"/>
      <w:bookmarkStart w:id="7689" w:name="_Toc168550434"/>
      <w:bookmarkStart w:id="7690" w:name="_Toc170118505"/>
      <w:bookmarkStart w:id="7691" w:name="_Toc209470587"/>
      <w:bookmarkStart w:id="7692" w:name="_Toc212115260"/>
      <w:bookmarkStart w:id="7693" w:name="_Toc216293836"/>
      <w:r w:rsidRPr="006D68AC">
        <w:rPr>
          <w:noProof/>
          <w:lang w:eastAsia="zh-CN"/>
        </w:rPr>
        <w:t>6.11</w:t>
      </w:r>
      <w:r w:rsidRPr="006D68AC">
        <w:t>.6.2.5</w:t>
      </w:r>
      <w:r w:rsidRPr="006D68AC">
        <w:tab/>
        <w:t>Type: NetSliceInfo</w:t>
      </w:r>
      <w:bookmarkEnd w:id="7684"/>
      <w:bookmarkEnd w:id="7685"/>
      <w:bookmarkEnd w:id="7686"/>
      <w:bookmarkEnd w:id="7687"/>
      <w:bookmarkEnd w:id="7688"/>
      <w:bookmarkEnd w:id="7689"/>
      <w:bookmarkEnd w:id="7690"/>
      <w:bookmarkEnd w:id="7691"/>
      <w:bookmarkEnd w:id="7692"/>
      <w:bookmarkEnd w:id="7693"/>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Heading4"/>
        <w:rPr>
          <w:lang w:val="en-US"/>
        </w:rPr>
      </w:pPr>
      <w:bookmarkStart w:id="7694" w:name="_Toc157434994"/>
      <w:bookmarkStart w:id="7695" w:name="_Toc157436709"/>
      <w:bookmarkStart w:id="7696" w:name="_Toc157440549"/>
      <w:bookmarkStart w:id="7697" w:name="_Toc160650259"/>
      <w:bookmarkStart w:id="7698" w:name="_Toc164928572"/>
      <w:bookmarkStart w:id="7699" w:name="_Toc168550435"/>
      <w:bookmarkStart w:id="7700" w:name="_Toc170118506"/>
      <w:bookmarkStart w:id="7701" w:name="_Toc209470588"/>
      <w:bookmarkStart w:id="7702" w:name="_Toc212115261"/>
      <w:bookmarkStart w:id="7703" w:name="_Toc216293837"/>
      <w:r w:rsidRPr="006D68AC">
        <w:rPr>
          <w:noProof/>
          <w:lang w:eastAsia="zh-CN"/>
        </w:rPr>
        <w:t>6.11</w:t>
      </w:r>
      <w:r w:rsidRPr="006D68AC">
        <w:rPr>
          <w:lang w:val="en-US"/>
        </w:rPr>
        <w:t>.6.3</w:t>
      </w:r>
      <w:r w:rsidRPr="006D68AC">
        <w:rPr>
          <w:lang w:val="en-US"/>
        </w:rPr>
        <w:tab/>
        <w:t>Simple data types and enumerations</w:t>
      </w:r>
      <w:bookmarkEnd w:id="7694"/>
      <w:bookmarkEnd w:id="7695"/>
      <w:bookmarkEnd w:id="7696"/>
      <w:bookmarkEnd w:id="7697"/>
      <w:bookmarkEnd w:id="7698"/>
      <w:bookmarkEnd w:id="7699"/>
      <w:bookmarkEnd w:id="7700"/>
      <w:bookmarkEnd w:id="7701"/>
      <w:bookmarkEnd w:id="7702"/>
      <w:bookmarkEnd w:id="7703"/>
    </w:p>
    <w:p w14:paraId="0AD98EB4" w14:textId="77777777" w:rsidR="00091209" w:rsidRPr="006D68AC" w:rsidRDefault="00091209" w:rsidP="00091209">
      <w:pPr>
        <w:pStyle w:val="Heading5"/>
      </w:pPr>
      <w:bookmarkStart w:id="7704" w:name="_Toc157434995"/>
      <w:bookmarkStart w:id="7705" w:name="_Toc157436710"/>
      <w:bookmarkStart w:id="7706" w:name="_Toc157440550"/>
      <w:bookmarkStart w:id="7707" w:name="_Toc160650260"/>
      <w:bookmarkStart w:id="7708" w:name="_Toc164928573"/>
      <w:bookmarkStart w:id="7709" w:name="_Toc168550436"/>
      <w:bookmarkStart w:id="7710" w:name="_Toc170118507"/>
      <w:bookmarkStart w:id="7711" w:name="_Toc209470589"/>
      <w:bookmarkStart w:id="7712" w:name="_Toc212115262"/>
      <w:bookmarkStart w:id="7713" w:name="_Toc216293838"/>
      <w:r w:rsidRPr="006D68AC">
        <w:rPr>
          <w:noProof/>
          <w:lang w:eastAsia="zh-CN"/>
        </w:rPr>
        <w:t>6.11</w:t>
      </w:r>
      <w:r w:rsidRPr="006D68AC">
        <w:t>.6.3.1</w:t>
      </w:r>
      <w:r w:rsidRPr="006D68AC">
        <w:tab/>
        <w:t>Introduction</w:t>
      </w:r>
      <w:bookmarkEnd w:id="7704"/>
      <w:bookmarkEnd w:id="7705"/>
      <w:bookmarkEnd w:id="7706"/>
      <w:bookmarkEnd w:id="7707"/>
      <w:bookmarkEnd w:id="7708"/>
      <w:bookmarkEnd w:id="7709"/>
      <w:bookmarkEnd w:id="7710"/>
      <w:bookmarkEnd w:id="7711"/>
      <w:bookmarkEnd w:id="7712"/>
      <w:bookmarkEnd w:id="7713"/>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Heading5"/>
      </w:pPr>
      <w:bookmarkStart w:id="7714" w:name="_Toc157434996"/>
      <w:bookmarkStart w:id="7715" w:name="_Toc157436711"/>
      <w:bookmarkStart w:id="7716" w:name="_Toc157440551"/>
      <w:bookmarkStart w:id="7717" w:name="_Toc160650261"/>
      <w:bookmarkStart w:id="7718" w:name="_Toc164928574"/>
      <w:bookmarkStart w:id="7719" w:name="_Toc168550437"/>
      <w:bookmarkStart w:id="7720" w:name="_Toc170118508"/>
      <w:bookmarkStart w:id="7721" w:name="_Toc209470590"/>
      <w:bookmarkStart w:id="7722" w:name="_Toc212115263"/>
      <w:bookmarkStart w:id="7723" w:name="_Toc216293839"/>
      <w:r w:rsidRPr="006D68AC">
        <w:rPr>
          <w:noProof/>
          <w:lang w:eastAsia="zh-CN"/>
        </w:rPr>
        <w:t>6.11</w:t>
      </w:r>
      <w:r w:rsidRPr="006D68AC">
        <w:t>.6.3.2</w:t>
      </w:r>
      <w:r w:rsidRPr="006D68AC">
        <w:tab/>
        <w:t>Simple data types</w:t>
      </w:r>
      <w:bookmarkEnd w:id="7714"/>
      <w:bookmarkEnd w:id="7715"/>
      <w:bookmarkEnd w:id="7716"/>
      <w:bookmarkEnd w:id="7717"/>
      <w:bookmarkEnd w:id="7718"/>
      <w:bookmarkEnd w:id="7719"/>
      <w:bookmarkEnd w:id="7720"/>
      <w:bookmarkEnd w:id="7721"/>
      <w:bookmarkEnd w:id="7722"/>
      <w:bookmarkEnd w:id="7723"/>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Heading4"/>
        <w:rPr>
          <w:lang w:val="en-US"/>
        </w:rPr>
      </w:pPr>
      <w:bookmarkStart w:id="7724" w:name="_Toc157434997"/>
      <w:bookmarkStart w:id="7725" w:name="_Toc157436712"/>
      <w:bookmarkStart w:id="7726" w:name="_Toc157440552"/>
      <w:bookmarkStart w:id="7727" w:name="_Toc160650262"/>
      <w:bookmarkStart w:id="7728" w:name="_Toc164928575"/>
      <w:bookmarkStart w:id="7729" w:name="_Toc168550438"/>
      <w:bookmarkStart w:id="7730" w:name="_Toc170118509"/>
      <w:bookmarkStart w:id="7731" w:name="_Toc209470591"/>
      <w:bookmarkStart w:id="7732" w:name="_Toc212115264"/>
      <w:bookmarkStart w:id="7733" w:name="_Toc216293840"/>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724"/>
      <w:bookmarkEnd w:id="7725"/>
      <w:bookmarkEnd w:id="7726"/>
      <w:bookmarkEnd w:id="7727"/>
      <w:bookmarkEnd w:id="7728"/>
      <w:bookmarkEnd w:id="7729"/>
      <w:bookmarkEnd w:id="7730"/>
      <w:bookmarkEnd w:id="7731"/>
      <w:bookmarkEnd w:id="7732"/>
      <w:bookmarkEnd w:id="773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Heading4"/>
      </w:pPr>
      <w:bookmarkStart w:id="7734" w:name="_Toc157434998"/>
      <w:bookmarkStart w:id="7735" w:name="_Toc157436713"/>
      <w:bookmarkStart w:id="7736" w:name="_Toc157440553"/>
      <w:bookmarkStart w:id="7737" w:name="_Toc160650263"/>
      <w:bookmarkStart w:id="7738" w:name="_Toc164928576"/>
      <w:bookmarkStart w:id="7739" w:name="_Toc168550439"/>
      <w:bookmarkStart w:id="7740" w:name="_Toc170118510"/>
      <w:bookmarkStart w:id="7741" w:name="_Toc209470592"/>
      <w:bookmarkStart w:id="7742" w:name="_Toc212115265"/>
      <w:bookmarkStart w:id="7743" w:name="_Toc216293841"/>
      <w:r w:rsidRPr="006D68AC">
        <w:rPr>
          <w:noProof/>
          <w:lang w:eastAsia="zh-CN"/>
        </w:rPr>
        <w:t>6.11</w:t>
      </w:r>
      <w:r w:rsidRPr="006D68AC">
        <w:t>.6.5</w:t>
      </w:r>
      <w:r w:rsidRPr="006D68AC">
        <w:tab/>
        <w:t>Binary data</w:t>
      </w:r>
      <w:bookmarkEnd w:id="7734"/>
      <w:bookmarkEnd w:id="7735"/>
      <w:bookmarkEnd w:id="7736"/>
      <w:bookmarkEnd w:id="7737"/>
      <w:bookmarkEnd w:id="7738"/>
      <w:bookmarkEnd w:id="7739"/>
      <w:bookmarkEnd w:id="7740"/>
      <w:bookmarkEnd w:id="7741"/>
      <w:bookmarkEnd w:id="7742"/>
      <w:bookmarkEnd w:id="7743"/>
    </w:p>
    <w:p w14:paraId="1150CA87" w14:textId="77777777" w:rsidR="00091209" w:rsidRPr="006D68AC" w:rsidRDefault="00091209" w:rsidP="00091209">
      <w:pPr>
        <w:pStyle w:val="Heading5"/>
      </w:pPr>
      <w:bookmarkStart w:id="7744" w:name="_Toc157434999"/>
      <w:bookmarkStart w:id="7745" w:name="_Toc157436714"/>
      <w:bookmarkStart w:id="7746" w:name="_Toc157440554"/>
      <w:bookmarkStart w:id="7747" w:name="_Toc160650264"/>
      <w:bookmarkStart w:id="7748" w:name="_Toc164928577"/>
      <w:bookmarkStart w:id="7749" w:name="_Toc168550440"/>
      <w:bookmarkStart w:id="7750" w:name="_Toc170118511"/>
      <w:bookmarkStart w:id="7751" w:name="_Toc209470593"/>
      <w:bookmarkStart w:id="7752" w:name="_Toc212115266"/>
      <w:bookmarkStart w:id="7753" w:name="_Toc216293842"/>
      <w:r w:rsidRPr="006D68AC">
        <w:rPr>
          <w:noProof/>
          <w:lang w:eastAsia="zh-CN"/>
        </w:rPr>
        <w:t>6.11</w:t>
      </w:r>
      <w:r w:rsidRPr="006D68AC">
        <w:t>.6.5.1</w:t>
      </w:r>
      <w:r w:rsidRPr="006D68AC">
        <w:tab/>
        <w:t>Binary Data Types</w:t>
      </w:r>
      <w:bookmarkEnd w:id="7744"/>
      <w:bookmarkEnd w:id="7745"/>
      <w:bookmarkEnd w:id="7746"/>
      <w:bookmarkEnd w:id="7747"/>
      <w:bookmarkEnd w:id="7748"/>
      <w:bookmarkEnd w:id="7749"/>
      <w:bookmarkEnd w:id="7750"/>
      <w:bookmarkEnd w:id="7751"/>
      <w:bookmarkEnd w:id="7752"/>
      <w:bookmarkEnd w:id="7753"/>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Heading3"/>
      </w:pPr>
      <w:bookmarkStart w:id="7754" w:name="_Toc157435000"/>
      <w:bookmarkStart w:id="7755" w:name="_Toc157436715"/>
      <w:bookmarkStart w:id="7756" w:name="_Toc157440555"/>
      <w:bookmarkStart w:id="7757" w:name="_Toc160650265"/>
      <w:bookmarkStart w:id="7758" w:name="_Toc164928578"/>
      <w:bookmarkStart w:id="7759" w:name="_Toc168550441"/>
      <w:bookmarkStart w:id="7760" w:name="_Toc170118512"/>
      <w:bookmarkStart w:id="7761" w:name="_Toc209470594"/>
      <w:bookmarkStart w:id="7762" w:name="_Toc212115267"/>
      <w:bookmarkStart w:id="7763" w:name="_Toc216293843"/>
      <w:r w:rsidRPr="006D68AC">
        <w:rPr>
          <w:noProof/>
          <w:lang w:eastAsia="zh-CN"/>
        </w:rPr>
        <w:t>6.11</w:t>
      </w:r>
      <w:r w:rsidRPr="006D68AC">
        <w:t>.7</w:t>
      </w:r>
      <w:r w:rsidRPr="006D68AC">
        <w:tab/>
        <w:t>Error Handling</w:t>
      </w:r>
      <w:bookmarkEnd w:id="7754"/>
      <w:bookmarkEnd w:id="7755"/>
      <w:bookmarkEnd w:id="7756"/>
      <w:bookmarkEnd w:id="7757"/>
      <w:bookmarkEnd w:id="7758"/>
      <w:bookmarkEnd w:id="7759"/>
      <w:bookmarkEnd w:id="7760"/>
      <w:bookmarkEnd w:id="7761"/>
      <w:bookmarkEnd w:id="7762"/>
      <w:bookmarkEnd w:id="7763"/>
    </w:p>
    <w:p w14:paraId="1C10720B" w14:textId="77777777" w:rsidR="00091209" w:rsidRPr="006D68AC" w:rsidRDefault="00091209" w:rsidP="00091209">
      <w:pPr>
        <w:pStyle w:val="Heading4"/>
      </w:pPr>
      <w:bookmarkStart w:id="7764" w:name="_Toc157435001"/>
      <w:bookmarkStart w:id="7765" w:name="_Toc157436716"/>
      <w:bookmarkStart w:id="7766" w:name="_Toc157440556"/>
      <w:bookmarkStart w:id="7767" w:name="_Toc160650266"/>
      <w:bookmarkStart w:id="7768" w:name="_Toc164928579"/>
      <w:bookmarkStart w:id="7769" w:name="_Toc168550442"/>
      <w:bookmarkStart w:id="7770" w:name="_Toc170118513"/>
      <w:bookmarkStart w:id="7771" w:name="_Toc209470595"/>
      <w:bookmarkStart w:id="7772" w:name="_Toc212115268"/>
      <w:bookmarkStart w:id="7773" w:name="_Toc216293844"/>
      <w:r w:rsidRPr="006D68AC">
        <w:rPr>
          <w:noProof/>
          <w:lang w:eastAsia="zh-CN"/>
        </w:rPr>
        <w:t>6.11</w:t>
      </w:r>
      <w:r w:rsidRPr="006D68AC">
        <w:t>.7.1</w:t>
      </w:r>
      <w:r w:rsidRPr="006D68AC">
        <w:tab/>
        <w:t>General</w:t>
      </w:r>
      <w:bookmarkEnd w:id="7764"/>
      <w:bookmarkEnd w:id="7765"/>
      <w:bookmarkEnd w:id="7766"/>
      <w:bookmarkEnd w:id="7767"/>
      <w:bookmarkEnd w:id="7768"/>
      <w:bookmarkEnd w:id="7769"/>
      <w:bookmarkEnd w:id="7770"/>
      <w:bookmarkEnd w:id="7771"/>
      <w:bookmarkEnd w:id="7772"/>
      <w:bookmarkEnd w:id="7773"/>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Heading4"/>
      </w:pPr>
      <w:bookmarkStart w:id="7774" w:name="_Toc157435002"/>
      <w:bookmarkStart w:id="7775" w:name="_Toc157436717"/>
      <w:bookmarkStart w:id="7776" w:name="_Toc157440557"/>
      <w:bookmarkStart w:id="7777" w:name="_Toc160650267"/>
      <w:bookmarkStart w:id="7778" w:name="_Toc164928580"/>
      <w:bookmarkStart w:id="7779" w:name="_Toc168550443"/>
      <w:bookmarkStart w:id="7780" w:name="_Toc170118514"/>
      <w:bookmarkStart w:id="7781" w:name="_Toc209470596"/>
      <w:bookmarkStart w:id="7782" w:name="_Toc212115269"/>
      <w:bookmarkStart w:id="7783" w:name="_Toc216293845"/>
      <w:r w:rsidRPr="006D68AC">
        <w:rPr>
          <w:noProof/>
          <w:lang w:eastAsia="zh-CN"/>
        </w:rPr>
        <w:t>6.11</w:t>
      </w:r>
      <w:r w:rsidRPr="006D68AC">
        <w:t>.7.2</w:t>
      </w:r>
      <w:r w:rsidRPr="006D68AC">
        <w:tab/>
        <w:t>Protocol Errors</w:t>
      </w:r>
      <w:bookmarkEnd w:id="7774"/>
      <w:bookmarkEnd w:id="7775"/>
      <w:bookmarkEnd w:id="7776"/>
      <w:bookmarkEnd w:id="7777"/>
      <w:bookmarkEnd w:id="7778"/>
      <w:bookmarkEnd w:id="7779"/>
      <w:bookmarkEnd w:id="7780"/>
      <w:bookmarkEnd w:id="7781"/>
      <w:bookmarkEnd w:id="7782"/>
      <w:bookmarkEnd w:id="7783"/>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Heading4"/>
      </w:pPr>
      <w:bookmarkStart w:id="7784" w:name="_Toc157435003"/>
      <w:bookmarkStart w:id="7785" w:name="_Toc157436718"/>
      <w:bookmarkStart w:id="7786" w:name="_Toc157440558"/>
      <w:bookmarkStart w:id="7787" w:name="_Toc160650268"/>
      <w:bookmarkStart w:id="7788" w:name="_Toc164928581"/>
      <w:bookmarkStart w:id="7789" w:name="_Toc168550444"/>
      <w:bookmarkStart w:id="7790" w:name="_Toc170118515"/>
      <w:bookmarkStart w:id="7791" w:name="_Toc209470597"/>
      <w:bookmarkStart w:id="7792" w:name="_Toc212115270"/>
      <w:bookmarkStart w:id="7793" w:name="_Toc157435004"/>
      <w:bookmarkStart w:id="7794" w:name="_Toc157436719"/>
      <w:bookmarkStart w:id="7795" w:name="_Toc157440559"/>
      <w:bookmarkStart w:id="7796" w:name="_Toc216293846"/>
      <w:r w:rsidRPr="006D68AC">
        <w:rPr>
          <w:noProof/>
          <w:lang w:eastAsia="zh-CN"/>
        </w:rPr>
        <w:t>6.11</w:t>
      </w:r>
      <w:r w:rsidRPr="006D68AC">
        <w:t>.7.3</w:t>
      </w:r>
      <w:r w:rsidRPr="006D68AC">
        <w:tab/>
        <w:t>Application Errors</w:t>
      </w:r>
      <w:bookmarkEnd w:id="7784"/>
      <w:bookmarkEnd w:id="7785"/>
      <w:bookmarkEnd w:id="7786"/>
      <w:bookmarkEnd w:id="7787"/>
      <w:bookmarkEnd w:id="7788"/>
      <w:bookmarkEnd w:id="7789"/>
      <w:bookmarkEnd w:id="7790"/>
      <w:bookmarkEnd w:id="7791"/>
      <w:bookmarkEnd w:id="7792"/>
      <w:bookmarkEnd w:id="7796"/>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Heading3"/>
        <w:rPr>
          <w:lang w:eastAsia="zh-CN"/>
        </w:rPr>
      </w:pPr>
      <w:bookmarkStart w:id="7797" w:name="_Toc160650269"/>
      <w:bookmarkStart w:id="7798" w:name="_Toc164928582"/>
      <w:bookmarkStart w:id="7799" w:name="_Toc168550445"/>
      <w:bookmarkStart w:id="7800" w:name="_Toc170118516"/>
      <w:bookmarkStart w:id="7801" w:name="_Toc209470598"/>
      <w:bookmarkStart w:id="7802" w:name="_Toc212115271"/>
      <w:bookmarkStart w:id="7803" w:name="_Toc216293847"/>
      <w:r w:rsidRPr="006D68AC">
        <w:rPr>
          <w:noProof/>
          <w:lang w:eastAsia="zh-CN"/>
        </w:rPr>
        <w:t>6.11</w:t>
      </w:r>
      <w:r w:rsidRPr="006D68AC">
        <w:t>.8</w:t>
      </w:r>
      <w:r w:rsidRPr="006D68AC">
        <w:rPr>
          <w:lang w:eastAsia="zh-CN"/>
        </w:rPr>
        <w:tab/>
        <w:t>Feature negotiation</w:t>
      </w:r>
      <w:bookmarkEnd w:id="7793"/>
      <w:bookmarkEnd w:id="7794"/>
      <w:bookmarkEnd w:id="7795"/>
      <w:bookmarkEnd w:id="7797"/>
      <w:bookmarkEnd w:id="7798"/>
      <w:bookmarkEnd w:id="7799"/>
      <w:bookmarkEnd w:id="7800"/>
      <w:bookmarkEnd w:id="7801"/>
      <w:bookmarkEnd w:id="7802"/>
      <w:bookmarkEnd w:id="7803"/>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Heading3"/>
      </w:pPr>
      <w:bookmarkStart w:id="7804" w:name="_Toc157435005"/>
      <w:bookmarkStart w:id="7805" w:name="_Toc157436720"/>
      <w:bookmarkStart w:id="7806" w:name="_Toc157440560"/>
      <w:bookmarkStart w:id="7807" w:name="_Toc160650270"/>
      <w:bookmarkStart w:id="7808" w:name="_Toc164928583"/>
      <w:bookmarkStart w:id="7809" w:name="_Toc168550446"/>
      <w:bookmarkStart w:id="7810" w:name="_Toc170118517"/>
      <w:bookmarkStart w:id="7811" w:name="_Toc209470599"/>
      <w:bookmarkStart w:id="7812" w:name="_Toc212115272"/>
      <w:bookmarkStart w:id="7813" w:name="_Toc216293848"/>
      <w:r w:rsidRPr="006D68AC">
        <w:rPr>
          <w:noProof/>
          <w:lang w:eastAsia="zh-CN"/>
        </w:rPr>
        <w:t>6.11</w:t>
      </w:r>
      <w:r w:rsidRPr="006D68AC">
        <w:t>.9</w:t>
      </w:r>
      <w:r w:rsidRPr="006D68AC">
        <w:tab/>
        <w:t>Security</w:t>
      </w:r>
      <w:bookmarkEnd w:id="7804"/>
      <w:bookmarkEnd w:id="7805"/>
      <w:bookmarkEnd w:id="7806"/>
      <w:bookmarkEnd w:id="7807"/>
      <w:bookmarkEnd w:id="7808"/>
      <w:bookmarkEnd w:id="7809"/>
      <w:bookmarkEnd w:id="7810"/>
      <w:bookmarkEnd w:id="7811"/>
      <w:bookmarkEnd w:id="7812"/>
      <w:bookmarkEnd w:id="7813"/>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Heading2"/>
      </w:pPr>
      <w:bookmarkStart w:id="7814" w:name="_Toc160650271"/>
      <w:bookmarkStart w:id="7815" w:name="_Toc164928584"/>
      <w:bookmarkStart w:id="7816" w:name="_Toc168550447"/>
      <w:bookmarkStart w:id="7817" w:name="_Toc170118518"/>
      <w:bookmarkStart w:id="7818" w:name="_Toc209470600"/>
      <w:bookmarkStart w:id="7819" w:name="_Toc212115273"/>
      <w:bookmarkStart w:id="7820" w:name="_Toc90661661"/>
      <w:bookmarkStart w:id="7821" w:name="_Toc138755352"/>
      <w:bookmarkStart w:id="7822" w:name="_Toc151886122"/>
      <w:bookmarkStart w:id="7823" w:name="_Toc152076187"/>
      <w:bookmarkStart w:id="7824" w:name="_Toc153793903"/>
      <w:bookmarkStart w:id="7825" w:name="_Toc157435006"/>
      <w:bookmarkStart w:id="7826" w:name="_Toc157436721"/>
      <w:bookmarkStart w:id="7827" w:name="_Toc157440561"/>
      <w:bookmarkStart w:id="7828" w:name="_Toc144024231"/>
      <w:bookmarkStart w:id="7829" w:name="_Toc148176944"/>
      <w:bookmarkStart w:id="7830" w:name="_Toc148358994"/>
      <w:bookmarkStart w:id="7831" w:name="_Toc216293849"/>
      <w:bookmarkEnd w:id="4864"/>
      <w:bookmarkEnd w:id="4865"/>
      <w:r w:rsidRPr="006D68AC">
        <w:rPr>
          <w:noProof/>
          <w:lang w:eastAsia="zh-CN"/>
        </w:rPr>
        <w:t>6.12</w:t>
      </w:r>
      <w:r w:rsidRPr="006D68AC">
        <w:tab/>
        <w:t>NSCE_InterPLMNContinuity API</w:t>
      </w:r>
      <w:bookmarkEnd w:id="7814"/>
      <w:bookmarkEnd w:id="7815"/>
      <w:bookmarkEnd w:id="7816"/>
      <w:bookmarkEnd w:id="7817"/>
      <w:bookmarkEnd w:id="7818"/>
      <w:bookmarkEnd w:id="7819"/>
      <w:bookmarkEnd w:id="7831"/>
    </w:p>
    <w:p w14:paraId="199F0E37" w14:textId="77777777" w:rsidR="00D3062E" w:rsidRPr="006D68AC" w:rsidRDefault="00D3062E" w:rsidP="00D3062E">
      <w:pPr>
        <w:pStyle w:val="Heading3"/>
      </w:pPr>
      <w:bookmarkStart w:id="7832" w:name="_Toc160650272"/>
      <w:bookmarkStart w:id="7833" w:name="_Toc164928585"/>
      <w:bookmarkStart w:id="7834" w:name="_Toc168550448"/>
      <w:bookmarkStart w:id="7835" w:name="_Toc170118519"/>
      <w:bookmarkStart w:id="7836" w:name="_Toc209470601"/>
      <w:bookmarkStart w:id="7837" w:name="_Toc212115274"/>
      <w:bookmarkStart w:id="7838" w:name="_Toc216293850"/>
      <w:r w:rsidRPr="006D68AC">
        <w:rPr>
          <w:noProof/>
          <w:lang w:eastAsia="zh-CN"/>
        </w:rPr>
        <w:t>6.12</w:t>
      </w:r>
      <w:r w:rsidRPr="006D68AC">
        <w:t>.1</w:t>
      </w:r>
      <w:r w:rsidRPr="006D68AC">
        <w:tab/>
        <w:t>Introduction</w:t>
      </w:r>
      <w:bookmarkEnd w:id="7832"/>
      <w:bookmarkEnd w:id="7833"/>
      <w:bookmarkEnd w:id="7834"/>
      <w:bookmarkEnd w:id="7835"/>
      <w:bookmarkEnd w:id="7836"/>
      <w:bookmarkEnd w:id="7837"/>
      <w:bookmarkEnd w:id="783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Heading3"/>
      </w:pPr>
      <w:bookmarkStart w:id="7839" w:name="_Toc160650273"/>
      <w:bookmarkStart w:id="7840" w:name="_Toc164928586"/>
      <w:bookmarkStart w:id="7841" w:name="_Toc168550449"/>
      <w:bookmarkStart w:id="7842" w:name="_Toc170118520"/>
      <w:bookmarkStart w:id="7843" w:name="_Toc209470602"/>
      <w:bookmarkStart w:id="7844" w:name="_Toc212115275"/>
      <w:bookmarkStart w:id="7845" w:name="_Toc216293851"/>
      <w:r w:rsidRPr="006D68AC">
        <w:rPr>
          <w:noProof/>
          <w:lang w:eastAsia="zh-CN"/>
        </w:rPr>
        <w:t>6.12</w:t>
      </w:r>
      <w:r w:rsidRPr="006D68AC">
        <w:t>.2</w:t>
      </w:r>
      <w:r w:rsidRPr="006D68AC">
        <w:tab/>
        <w:t>Usage of HTTP</w:t>
      </w:r>
      <w:bookmarkEnd w:id="7839"/>
      <w:bookmarkEnd w:id="7840"/>
      <w:bookmarkEnd w:id="7841"/>
      <w:bookmarkEnd w:id="7842"/>
      <w:bookmarkEnd w:id="7843"/>
      <w:bookmarkEnd w:id="7844"/>
      <w:bookmarkEnd w:id="7845"/>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Heading3"/>
      </w:pPr>
      <w:bookmarkStart w:id="7846" w:name="_Toc160650274"/>
      <w:bookmarkStart w:id="7847" w:name="_Toc164928587"/>
      <w:bookmarkStart w:id="7848" w:name="_Toc168550450"/>
      <w:bookmarkStart w:id="7849" w:name="_Toc170118521"/>
      <w:bookmarkStart w:id="7850" w:name="_Toc209470603"/>
      <w:bookmarkStart w:id="7851" w:name="_Toc212115276"/>
      <w:bookmarkStart w:id="7852" w:name="_Toc216293852"/>
      <w:r w:rsidRPr="006D68AC">
        <w:rPr>
          <w:noProof/>
          <w:lang w:eastAsia="zh-CN"/>
        </w:rPr>
        <w:t>6.12</w:t>
      </w:r>
      <w:r w:rsidRPr="006D68AC">
        <w:t>.3</w:t>
      </w:r>
      <w:r w:rsidRPr="006D68AC">
        <w:tab/>
        <w:t>Resources</w:t>
      </w:r>
      <w:bookmarkEnd w:id="7846"/>
      <w:bookmarkEnd w:id="7847"/>
      <w:bookmarkEnd w:id="7848"/>
      <w:bookmarkEnd w:id="7849"/>
      <w:bookmarkEnd w:id="7850"/>
      <w:bookmarkEnd w:id="7851"/>
      <w:bookmarkEnd w:id="7852"/>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Heading3"/>
      </w:pPr>
      <w:bookmarkStart w:id="7853" w:name="_Toc160650275"/>
      <w:bookmarkStart w:id="7854" w:name="_Toc164928588"/>
      <w:bookmarkStart w:id="7855" w:name="_Toc168550451"/>
      <w:bookmarkStart w:id="7856" w:name="_Toc170118522"/>
      <w:bookmarkStart w:id="7857" w:name="_Toc209470604"/>
      <w:bookmarkStart w:id="7858" w:name="_Toc212115277"/>
      <w:bookmarkStart w:id="7859" w:name="_Toc216293853"/>
      <w:r w:rsidRPr="006D68AC">
        <w:rPr>
          <w:noProof/>
          <w:lang w:eastAsia="zh-CN"/>
        </w:rPr>
        <w:t>6.12</w:t>
      </w:r>
      <w:r w:rsidRPr="006D68AC">
        <w:t>.4</w:t>
      </w:r>
      <w:r w:rsidRPr="006D68AC">
        <w:tab/>
        <w:t>Custom Operations without associated resources</w:t>
      </w:r>
      <w:bookmarkEnd w:id="7853"/>
      <w:bookmarkEnd w:id="7854"/>
      <w:bookmarkEnd w:id="7855"/>
      <w:bookmarkEnd w:id="7856"/>
      <w:bookmarkEnd w:id="7857"/>
      <w:bookmarkEnd w:id="7858"/>
      <w:bookmarkEnd w:id="7859"/>
    </w:p>
    <w:p w14:paraId="0AA89681" w14:textId="77777777" w:rsidR="00D3062E" w:rsidRPr="006D68AC" w:rsidRDefault="00D3062E" w:rsidP="00D3062E">
      <w:pPr>
        <w:pStyle w:val="Heading4"/>
      </w:pPr>
      <w:bookmarkStart w:id="7860" w:name="_Toc160650276"/>
      <w:bookmarkStart w:id="7861" w:name="_Toc164928589"/>
      <w:bookmarkStart w:id="7862" w:name="_Toc168550452"/>
      <w:bookmarkStart w:id="7863" w:name="_Toc170118523"/>
      <w:bookmarkStart w:id="7864" w:name="_Toc209470605"/>
      <w:bookmarkStart w:id="7865" w:name="_Toc212115278"/>
      <w:bookmarkStart w:id="7866" w:name="_Toc216293854"/>
      <w:r w:rsidRPr="006D68AC">
        <w:rPr>
          <w:noProof/>
          <w:lang w:eastAsia="zh-CN"/>
        </w:rPr>
        <w:t>6.12</w:t>
      </w:r>
      <w:r w:rsidRPr="006D68AC">
        <w:t>.4.1</w:t>
      </w:r>
      <w:r w:rsidRPr="006D68AC">
        <w:tab/>
        <w:t>Overview</w:t>
      </w:r>
      <w:bookmarkEnd w:id="7860"/>
      <w:bookmarkEnd w:id="7861"/>
      <w:bookmarkEnd w:id="7862"/>
      <w:bookmarkEnd w:id="7863"/>
      <w:bookmarkEnd w:id="7864"/>
      <w:bookmarkEnd w:id="7865"/>
      <w:bookmarkEnd w:id="7866"/>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7867" w:name="_MON_1769850410"/>
    <w:bookmarkEnd w:id="7867"/>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65pt;height:96pt" o:ole="">
            <v:imagedata r:id="rId159" o:title=""/>
          </v:shape>
          <o:OLEObject Type="Embed" ProgID="Word.Document.8" ShapeID="_x0000_i1102" DrawAspect="Content" ObjectID="_1826906815"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Heading4"/>
      </w:pPr>
      <w:bookmarkStart w:id="7868" w:name="_Toc160650277"/>
      <w:bookmarkStart w:id="7869" w:name="_Toc164928590"/>
      <w:bookmarkStart w:id="7870" w:name="_Toc168550453"/>
      <w:bookmarkStart w:id="7871" w:name="_Toc170118524"/>
      <w:bookmarkStart w:id="7872" w:name="_Toc209470606"/>
      <w:bookmarkStart w:id="7873" w:name="_Toc212115279"/>
      <w:bookmarkStart w:id="7874" w:name="_Toc216293855"/>
      <w:r w:rsidRPr="006D68AC">
        <w:rPr>
          <w:noProof/>
          <w:lang w:eastAsia="zh-CN"/>
        </w:rPr>
        <w:t>6.12</w:t>
      </w:r>
      <w:r w:rsidRPr="006D68AC">
        <w:t>.4.2</w:t>
      </w:r>
      <w:r w:rsidRPr="006D68AC">
        <w:tab/>
        <w:t>Operation: Request</w:t>
      </w:r>
      <w:bookmarkEnd w:id="7868"/>
      <w:bookmarkEnd w:id="7869"/>
      <w:bookmarkEnd w:id="7870"/>
      <w:bookmarkEnd w:id="7871"/>
      <w:bookmarkEnd w:id="7872"/>
      <w:bookmarkEnd w:id="7873"/>
      <w:bookmarkEnd w:id="7874"/>
    </w:p>
    <w:p w14:paraId="20E8B6F3" w14:textId="77777777" w:rsidR="00D3062E" w:rsidRPr="006D68AC" w:rsidRDefault="00D3062E" w:rsidP="00D3062E">
      <w:pPr>
        <w:pStyle w:val="Heading5"/>
      </w:pPr>
      <w:bookmarkStart w:id="7875" w:name="_Toc160650278"/>
      <w:bookmarkStart w:id="7876" w:name="_Toc164928591"/>
      <w:bookmarkStart w:id="7877" w:name="_Toc168550454"/>
      <w:bookmarkStart w:id="7878" w:name="_Toc170118525"/>
      <w:bookmarkStart w:id="7879" w:name="_Toc209470607"/>
      <w:bookmarkStart w:id="7880" w:name="_Toc212115280"/>
      <w:bookmarkStart w:id="7881" w:name="_Toc216293856"/>
      <w:r w:rsidRPr="006D68AC">
        <w:rPr>
          <w:noProof/>
          <w:lang w:eastAsia="zh-CN"/>
        </w:rPr>
        <w:t>6.12</w:t>
      </w:r>
      <w:r w:rsidRPr="006D68AC">
        <w:t>.4.2.1</w:t>
      </w:r>
      <w:r w:rsidRPr="006D68AC">
        <w:tab/>
        <w:t>Description</w:t>
      </w:r>
      <w:bookmarkEnd w:id="7875"/>
      <w:bookmarkEnd w:id="7876"/>
      <w:bookmarkEnd w:id="7877"/>
      <w:bookmarkEnd w:id="7878"/>
      <w:bookmarkEnd w:id="7879"/>
      <w:bookmarkEnd w:id="7880"/>
      <w:bookmarkEnd w:id="7881"/>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Heading5"/>
      </w:pPr>
      <w:bookmarkStart w:id="7882" w:name="_Toc160650279"/>
      <w:bookmarkStart w:id="7883" w:name="_Toc164928592"/>
      <w:bookmarkStart w:id="7884" w:name="_Toc168550455"/>
      <w:bookmarkStart w:id="7885" w:name="_Toc170118526"/>
      <w:bookmarkStart w:id="7886" w:name="_Toc209470608"/>
      <w:bookmarkStart w:id="7887" w:name="_Toc212115281"/>
      <w:bookmarkStart w:id="7888" w:name="_Toc216293857"/>
      <w:r w:rsidRPr="006D68AC">
        <w:rPr>
          <w:noProof/>
          <w:lang w:eastAsia="zh-CN"/>
        </w:rPr>
        <w:t>6.12</w:t>
      </w:r>
      <w:r w:rsidRPr="006D68AC">
        <w:t>.4.2.2</w:t>
      </w:r>
      <w:r w:rsidRPr="006D68AC">
        <w:tab/>
        <w:t>Operation Definition</w:t>
      </w:r>
      <w:bookmarkEnd w:id="7882"/>
      <w:bookmarkEnd w:id="7883"/>
      <w:bookmarkEnd w:id="7884"/>
      <w:bookmarkEnd w:id="7885"/>
      <w:bookmarkEnd w:id="7886"/>
      <w:bookmarkEnd w:id="7887"/>
      <w:bookmarkEnd w:id="7888"/>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Heading3"/>
      </w:pPr>
      <w:bookmarkStart w:id="7889" w:name="_Toc160650280"/>
      <w:bookmarkStart w:id="7890" w:name="_Toc164928593"/>
      <w:bookmarkStart w:id="7891" w:name="_Toc168550456"/>
      <w:bookmarkStart w:id="7892" w:name="_Toc170118527"/>
      <w:bookmarkStart w:id="7893" w:name="_Toc209470609"/>
      <w:bookmarkStart w:id="7894" w:name="_Toc212115282"/>
      <w:bookmarkStart w:id="7895" w:name="_Toc216293858"/>
      <w:r w:rsidRPr="006D68AC">
        <w:rPr>
          <w:noProof/>
          <w:lang w:eastAsia="zh-CN"/>
        </w:rPr>
        <w:t>6.12</w:t>
      </w:r>
      <w:r w:rsidRPr="006D68AC">
        <w:t>.5</w:t>
      </w:r>
      <w:r w:rsidRPr="006D68AC">
        <w:tab/>
        <w:t>Notifications</w:t>
      </w:r>
      <w:bookmarkEnd w:id="7889"/>
      <w:bookmarkEnd w:id="7890"/>
      <w:bookmarkEnd w:id="7891"/>
      <w:bookmarkEnd w:id="7892"/>
      <w:bookmarkEnd w:id="7893"/>
      <w:bookmarkEnd w:id="7894"/>
      <w:bookmarkEnd w:id="7895"/>
    </w:p>
    <w:p w14:paraId="3C79C463" w14:textId="77777777" w:rsidR="00D3062E" w:rsidRPr="006D68AC" w:rsidRDefault="00D3062E" w:rsidP="00D3062E">
      <w:pPr>
        <w:pStyle w:val="Heading4"/>
      </w:pPr>
      <w:bookmarkStart w:id="7896" w:name="_Toc160650281"/>
      <w:bookmarkStart w:id="7897" w:name="_Toc164928594"/>
      <w:bookmarkStart w:id="7898" w:name="_Toc168550457"/>
      <w:bookmarkStart w:id="7899" w:name="_Toc170118528"/>
      <w:bookmarkStart w:id="7900" w:name="_Toc209470610"/>
      <w:bookmarkStart w:id="7901" w:name="_Toc212115283"/>
      <w:bookmarkStart w:id="7902" w:name="_Toc216293859"/>
      <w:r w:rsidRPr="006D68AC">
        <w:rPr>
          <w:noProof/>
          <w:lang w:eastAsia="zh-CN"/>
        </w:rPr>
        <w:t>6.12</w:t>
      </w:r>
      <w:r w:rsidRPr="006D68AC">
        <w:t>.5.1</w:t>
      </w:r>
      <w:r w:rsidRPr="006D68AC">
        <w:tab/>
        <w:t>General</w:t>
      </w:r>
      <w:bookmarkEnd w:id="7896"/>
      <w:bookmarkEnd w:id="7897"/>
      <w:bookmarkEnd w:id="7898"/>
      <w:bookmarkEnd w:id="7899"/>
      <w:bookmarkEnd w:id="7900"/>
      <w:bookmarkEnd w:id="7901"/>
      <w:bookmarkEnd w:id="7902"/>
    </w:p>
    <w:p w14:paraId="6FF47F3E" w14:textId="672DEAA0" w:rsidR="00B110B4" w:rsidRPr="006D68AC" w:rsidRDefault="00B110B4" w:rsidP="00B110B4">
      <w:pPr>
        <w:rPr>
          <w:noProof/>
        </w:rPr>
      </w:pPr>
      <w:bookmarkStart w:id="7903"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Heading4"/>
      </w:pPr>
      <w:bookmarkStart w:id="7904" w:name="_Toc164928595"/>
      <w:bookmarkStart w:id="7905" w:name="_Toc168550458"/>
      <w:bookmarkStart w:id="7906" w:name="_Toc170118529"/>
      <w:bookmarkStart w:id="7907" w:name="_Toc209470611"/>
      <w:bookmarkStart w:id="7908" w:name="_Toc212115284"/>
      <w:bookmarkStart w:id="7909" w:name="_Toc216293860"/>
      <w:r w:rsidRPr="006D68AC">
        <w:rPr>
          <w:noProof/>
          <w:lang w:eastAsia="zh-CN"/>
        </w:rPr>
        <w:t>6.12</w:t>
      </w:r>
      <w:r w:rsidRPr="006D68AC">
        <w:t>.5.2</w:t>
      </w:r>
      <w:r w:rsidRPr="006D68AC">
        <w:tab/>
        <w:t>Monitoring Notification</w:t>
      </w:r>
      <w:bookmarkEnd w:id="7903"/>
      <w:bookmarkEnd w:id="7904"/>
      <w:bookmarkEnd w:id="7905"/>
      <w:bookmarkEnd w:id="7906"/>
      <w:bookmarkEnd w:id="7907"/>
      <w:bookmarkEnd w:id="7908"/>
      <w:bookmarkEnd w:id="7909"/>
    </w:p>
    <w:p w14:paraId="118D6A32" w14:textId="77777777" w:rsidR="00D3062E" w:rsidRPr="006D68AC" w:rsidRDefault="00D3062E" w:rsidP="00D3062E">
      <w:pPr>
        <w:pStyle w:val="Heading5"/>
        <w:rPr>
          <w:noProof/>
        </w:rPr>
      </w:pPr>
      <w:bookmarkStart w:id="7910" w:name="_Toc160650283"/>
      <w:bookmarkStart w:id="7911" w:name="_Toc164928596"/>
      <w:bookmarkStart w:id="7912" w:name="_Toc168550459"/>
      <w:bookmarkStart w:id="7913" w:name="_Toc170118530"/>
      <w:bookmarkStart w:id="7914" w:name="_Toc209470612"/>
      <w:bookmarkStart w:id="7915" w:name="_Toc212115285"/>
      <w:bookmarkStart w:id="7916" w:name="_Toc216293861"/>
      <w:r w:rsidRPr="006D68AC">
        <w:rPr>
          <w:noProof/>
          <w:lang w:eastAsia="zh-CN"/>
        </w:rPr>
        <w:t>6.12</w:t>
      </w:r>
      <w:r w:rsidRPr="006D68AC">
        <w:t>.5.2</w:t>
      </w:r>
      <w:r w:rsidRPr="006D68AC">
        <w:rPr>
          <w:noProof/>
        </w:rPr>
        <w:t>.1</w:t>
      </w:r>
      <w:r w:rsidRPr="006D68AC">
        <w:rPr>
          <w:noProof/>
        </w:rPr>
        <w:tab/>
        <w:t>Description</w:t>
      </w:r>
      <w:bookmarkEnd w:id="7910"/>
      <w:bookmarkEnd w:id="7911"/>
      <w:bookmarkEnd w:id="7912"/>
      <w:bookmarkEnd w:id="7913"/>
      <w:bookmarkEnd w:id="7914"/>
      <w:bookmarkEnd w:id="7915"/>
      <w:bookmarkEnd w:id="7916"/>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Heading5"/>
        <w:rPr>
          <w:noProof/>
        </w:rPr>
      </w:pPr>
      <w:bookmarkStart w:id="7917" w:name="_Toc160650284"/>
      <w:bookmarkStart w:id="7918" w:name="_Toc164928597"/>
      <w:bookmarkStart w:id="7919" w:name="_Toc168550460"/>
      <w:bookmarkStart w:id="7920" w:name="_Toc170118531"/>
      <w:bookmarkStart w:id="7921" w:name="_Toc209470613"/>
      <w:bookmarkStart w:id="7922" w:name="_Toc212115286"/>
      <w:bookmarkStart w:id="7923" w:name="_Toc216293862"/>
      <w:r w:rsidRPr="006D68AC">
        <w:rPr>
          <w:noProof/>
          <w:lang w:eastAsia="zh-CN"/>
        </w:rPr>
        <w:t>6.12</w:t>
      </w:r>
      <w:r w:rsidRPr="006D68AC">
        <w:t>.5.2</w:t>
      </w:r>
      <w:r w:rsidRPr="006D68AC">
        <w:rPr>
          <w:noProof/>
        </w:rPr>
        <w:t>.2</w:t>
      </w:r>
      <w:r w:rsidRPr="006D68AC">
        <w:rPr>
          <w:noProof/>
        </w:rPr>
        <w:tab/>
        <w:t>Target URI</w:t>
      </w:r>
      <w:bookmarkEnd w:id="7917"/>
      <w:bookmarkEnd w:id="7918"/>
      <w:bookmarkEnd w:id="7919"/>
      <w:bookmarkEnd w:id="7920"/>
      <w:bookmarkEnd w:id="7921"/>
      <w:bookmarkEnd w:id="7922"/>
      <w:bookmarkEnd w:id="7923"/>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Heading5"/>
        <w:rPr>
          <w:noProof/>
        </w:rPr>
      </w:pPr>
      <w:bookmarkStart w:id="7924" w:name="_Toc160650285"/>
      <w:bookmarkStart w:id="7925" w:name="_Toc164928598"/>
      <w:bookmarkStart w:id="7926" w:name="_Toc168550461"/>
      <w:bookmarkStart w:id="7927" w:name="_Toc170118532"/>
      <w:bookmarkStart w:id="7928" w:name="_Toc209470614"/>
      <w:bookmarkStart w:id="7929" w:name="_Toc212115287"/>
      <w:bookmarkStart w:id="7930" w:name="_Toc216293863"/>
      <w:r w:rsidRPr="006D68AC">
        <w:rPr>
          <w:noProof/>
          <w:lang w:eastAsia="zh-CN"/>
        </w:rPr>
        <w:t>6.12</w:t>
      </w:r>
      <w:r w:rsidRPr="006D68AC">
        <w:t>.5.2</w:t>
      </w:r>
      <w:r w:rsidRPr="006D68AC">
        <w:rPr>
          <w:noProof/>
        </w:rPr>
        <w:t>.3</w:t>
      </w:r>
      <w:r w:rsidRPr="006D68AC">
        <w:rPr>
          <w:noProof/>
        </w:rPr>
        <w:tab/>
        <w:t>Standard Methods</w:t>
      </w:r>
      <w:bookmarkEnd w:id="7924"/>
      <w:bookmarkEnd w:id="7925"/>
      <w:bookmarkEnd w:id="7926"/>
      <w:bookmarkEnd w:id="7927"/>
      <w:bookmarkEnd w:id="7928"/>
      <w:bookmarkEnd w:id="7929"/>
      <w:bookmarkEnd w:id="7930"/>
    </w:p>
    <w:p w14:paraId="50FBA99E" w14:textId="77777777" w:rsidR="00B110B4" w:rsidRPr="006D68AC" w:rsidRDefault="00B110B4" w:rsidP="007E7218">
      <w:pPr>
        <w:pStyle w:val="H6"/>
        <w:rPr>
          <w:noProof/>
        </w:rPr>
      </w:pPr>
      <w:bookmarkStart w:id="7931" w:name="_Toc164928599"/>
      <w:bookmarkStart w:id="7932" w:name="_Toc168550462"/>
      <w:bookmarkStart w:id="7933" w:name="_Toc170118533"/>
      <w:bookmarkStart w:id="7934" w:name="_Toc209470615"/>
      <w:bookmarkStart w:id="7935" w:name="_Toc212115288"/>
      <w:r w:rsidRPr="006D68AC">
        <w:rPr>
          <w:noProof/>
          <w:lang w:eastAsia="zh-CN"/>
        </w:rPr>
        <w:t>6.12</w:t>
      </w:r>
      <w:r w:rsidRPr="006D68AC">
        <w:t>.5.2.3</w:t>
      </w:r>
      <w:r w:rsidRPr="006D68AC">
        <w:rPr>
          <w:noProof/>
        </w:rPr>
        <w:t>.1</w:t>
      </w:r>
      <w:r w:rsidRPr="006D68AC">
        <w:rPr>
          <w:noProof/>
        </w:rPr>
        <w:tab/>
        <w:t>POST</w:t>
      </w:r>
      <w:bookmarkEnd w:id="7931"/>
      <w:bookmarkEnd w:id="7932"/>
      <w:bookmarkEnd w:id="7933"/>
      <w:bookmarkEnd w:id="7934"/>
      <w:bookmarkEnd w:id="7935"/>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Heading3"/>
      </w:pPr>
      <w:bookmarkStart w:id="7936" w:name="_Toc160650286"/>
      <w:bookmarkStart w:id="7937" w:name="_Toc164928600"/>
      <w:bookmarkStart w:id="7938" w:name="_Toc168550463"/>
      <w:bookmarkStart w:id="7939" w:name="_Toc170118534"/>
      <w:bookmarkStart w:id="7940" w:name="_Toc209470616"/>
      <w:bookmarkStart w:id="7941" w:name="_Toc212115289"/>
      <w:bookmarkStart w:id="7942" w:name="_Toc216293864"/>
      <w:r w:rsidRPr="006D68AC">
        <w:rPr>
          <w:noProof/>
          <w:lang w:eastAsia="zh-CN"/>
        </w:rPr>
        <w:t>6.12</w:t>
      </w:r>
      <w:r w:rsidRPr="006D68AC">
        <w:t>.6</w:t>
      </w:r>
      <w:r w:rsidRPr="006D68AC">
        <w:tab/>
        <w:t>Data Model</w:t>
      </w:r>
      <w:bookmarkEnd w:id="7936"/>
      <w:bookmarkEnd w:id="7937"/>
      <w:bookmarkEnd w:id="7938"/>
      <w:bookmarkEnd w:id="7939"/>
      <w:bookmarkEnd w:id="7940"/>
      <w:bookmarkEnd w:id="7941"/>
      <w:bookmarkEnd w:id="7942"/>
    </w:p>
    <w:p w14:paraId="6A41312D" w14:textId="77777777" w:rsidR="00D3062E" w:rsidRPr="006D68AC" w:rsidRDefault="00D3062E" w:rsidP="00D3062E">
      <w:pPr>
        <w:pStyle w:val="Heading4"/>
      </w:pPr>
      <w:bookmarkStart w:id="7943" w:name="_Toc157434947"/>
      <w:bookmarkStart w:id="7944" w:name="_Toc157436662"/>
      <w:bookmarkStart w:id="7945" w:name="_Toc157440502"/>
      <w:bookmarkStart w:id="7946" w:name="_Toc160650287"/>
      <w:bookmarkStart w:id="7947" w:name="_Toc164928601"/>
      <w:bookmarkStart w:id="7948" w:name="_Toc168550464"/>
      <w:bookmarkStart w:id="7949" w:name="_Toc170118535"/>
      <w:bookmarkStart w:id="7950" w:name="_Toc209470617"/>
      <w:bookmarkStart w:id="7951" w:name="_Toc212115290"/>
      <w:bookmarkStart w:id="7952" w:name="_Toc216293865"/>
      <w:r w:rsidRPr="006D68AC">
        <w:rPr>
          <w:noProof/>
          <w:lang w:eastAsia="zh-CN"/>
        </w:rPr>
        <w:t>6.12</w:t>
      </w:r>
      <w:r w:rsidRPr="006D68AC">
        <w:t>.6.1</w:t>
      </w:r>
      <w:r w:rsidRPr="006D68AC">
        <w:tab/>
        <w:t>General</w:t>
      </w:r>
      <w:bookmarkEnd w:id="7943"/>
      <w:bookmarkEnd w:id="7944"/>
      <w:bookmarkEnd w:id="7945"/>
      <w:bookmarkEnd w:id="7946"/>
      <w:bookmarkEnd w:id="7947"/>
      <w:bookmarkEnd w:id="7948"/>
      <w:bookmarkEnd w:id="7949"/>
      <w:bookmarkEnd w:id="7950"/>
      <w:bookmarkEnd w:id="7951"/>
      <w:bookmarkEnd w:id="7952"/>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Heading4"/>
        <w:rPr>
          <w:lang w:val="en-US"/>
        </w:rPr>
      </w:pPr>
      <w:bookmarkStart w:id="7953" w:name="_Toc160650288"/>
      <w:bookmarkStart w:id="7954" w:name="_Toc164928602"/>
      <w:bookmarkStart w:id="7955" w:name="_Toc168550465"/>
      <w:bookmarkStart w:id="7956" w:name="_Toc170118536"/>
      <w:bookmarkStart w:id="7957" w:name="_Toc209470618"/>
      <w:bookmarkStart w:id="7958" w:name="_Toc212115291"/>
      <w:bookmarkStart w:id="7959" w:name="_Toc216293866"/>
      <w:r w:rsidRPr="006D68AC">
        <w:rPr>
          <w:noProof/>
          <w:lang w:eastAsia="zh-CN"/>
        </w:rPr>
        <w:t>6.12</w:t>
      </w:r>
      <w:r w:rsidRPr="006D68AC">
        <w:rPr>
          <w:lang w:val="en-US"/>
        </w:rPr>
        <w:t>.6.2</w:t>
      </w:r>
      <w:r w:rsidRPr="006D68AC">
        <w:rPr>
          <w:lang w:val="en-US"/>
        </w:rPr>
        <w:tab/>
        <w:t>Structured data types</w:t>
      </w:r>
      <w:bookmarkEnd w:id="7953"/>
      <w:bookmarkEnd w:id="7954"/>
      <w:bookmarkEnd w:id="7955"/>
      <w:bookmarkEnd w:id="7956"/>
      <w:bookmarkEnd w:id="7957"/>
      <w:bookmarkEnd w:id="7958"/>
      <w:bookmarkEnd w:id="7959"/>
    </w:p>
    <w:p w14:paraId="6F05CF85" w14:textId="77777777" w:rsidR="00D3062E" w:rsidRPr="006D68AC" w:rsidRDefault="00D3062E" w:rsidP="00D3062E">
      <w:pPr>
        <w:pStyle w:val="Heading5"/>
      </w:pPr>
      <w:bookmarkStart w:id="7960" w:name="_Toc160650289"/>
      <w:bookmarkStart w:id="7961" w:name="_Toc164928603"/>
      <w:bookmarkStart w:id="7962" w:name="_Toc168550466"/>
      <w:bookmarkStart w:id="7963" w:name="_Toc170118537"/>
      <w:bookmarkStart w:id="7964" w:name="_Toc209470619"/>
      <w:bookmarkStart w:id="7965" w:name="_Toc212115292"/>
      <w:bookmarkStart w:id="7966" w:name="_Toc216293867"/>
      <w:r w:rsidRPr="006D68AC">
        <w:rPr>
          <w:noProof/>
          <w:lang w:eastAsia="zh-CN"/>
        </w:rPr>
        <w:t>6.12</w:t>
      </w:r>
      <w:r w:rsidRPr="006D68AC">
        <w:t>.6.2.1</w:t>
      </w:r>
      <w:r w:rsidRPr="006D68AC">
        <w:tab/>
        <w:t>Introduction</w:t>
      </w:r>
      <w:bookmarkEnd w:id="7960"/>
      <w:bookmarkEnd w:id="7961"/>
      <w:bookmarkEnd w:id="7962"/>
      <w:bookmarkEnd w:id="7963"/>
      <w:bookmarkEnd w:id="7964"/>
      <w:bookmarkEnd w:id="7965"/>
      <w:bookmarkEnd w:id="7966"/>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Heading5"/>
      </w:pPr>
      <w:bookmarkStart w:id="7967" w:name="_Toc160650290"/>
      <w:bookmarkStart w:id="7968" w:name="_Toc164928604"/>
      <w:bookmarkStart w:id="7969" w:name="_Toc168550467"/>
      <w:bookmarkStart w:id="7970" w:name="_Toc170118538"/>
      <w:bookmarkStart w:id="7971" w:name="_Toc209470620"/>
      <w:bookmarkStart w:id="7972" w:name="_Toc212115293"/>
      <w:bookmarkStart w:id="7973" w:name="_Toc216293868"/>
      <w:r w:rsidRPr="006D68AC">
        <w:rPr>
          <w:noProof/>
          <w:lang w:eastAsia="zh-CN"/>
        </w:rPr>
        <w:t>6.12</w:t>
      </w:r>
      <w:r w:rsidRPr="006D68AC">
        <w:t>.6.2.2</w:t>
      </w:r>
      <w:r w:rsidRPr="006D68AC">
        <w:tab/>
        <w:t>Type: InterPlmnServContReq</w:t>
      </w:r>
      <w:bookmarkEnd w:id="7967"/>
      <w:bookmarkEnd w:id="7968"/>
      <w:bookmarkEnd w:id="7969"/>
      <w:bookmarkEnd w:id="7970"/>
      <w:bookmarkEnd w:id="7971"/>
      <w:bookmarkEnd w:id="7972"/>
      <w:bookmarkEnd w:id="7973"/>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Heading5"/>
      </w:pPr>
      <w:bookmarkStart w:id="7974" w:name="_Toc151473886"/>
      <w:bookmarkStart w:id="7975" w:name="_Toc160650291"/>
      <w:bookmarkStart w:id="7976" w:name="_Toc164928605"/>
      <w:bookmarkStart w:id="7977" w:name="_Toc168550468"/>
      <w:bookmarkStart w:id="7978" w:name="_Toc170118539"/>
      <w:bookmarkStart w:id="7979" w:name="_Toc209470621"/>
      <w:bookmarkStart w:id="7980" w:name="_Toc212115294"/>
      <w:bookmarkStart w:id="7981" w:name="_Toc216293869"/>
      <w:r w:rsidRPr="006D68AC">
        <w:rPr>
          <w:noProof/>
          <w:lang w:eastAsia="zh-CN"/>
        </w:rPr>
        <w:t>6.12</w:t>
      </w:r>
      <w:r w:rsidRPr="006D68AC">
        <w:t>.6.2.3</w:t>
      </w:r>
      <w:r w:rsidRPr="006D68AC">
        <w:tab/>
        <w:t>Type: AppReqs</w:t>
      </w:r>
      <w:bookmarkEnd w:id="7974"/>
      <w:bookmarkEnd w:id="7975"/>
      <w:bookmarkEnd w:id="7976"/>
      <w:bookmarkEnd w:id="7977"/>
      <w:bookmarkEnd w:id="7978"/>
      <w:bookmarkEnd w:id="7979"/>
      <w:bookmarkEnd w:id="7980"/>
      <w:bookmarkEnd w:id="7981"/>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Heading5"/>
      </w:pPr>
      <w:bookmarkStart w:id="7982" w:name="_Toc160650292"/>
      <w:bookmarkStart w:id="7983" w:name="_Toc164928606"/>
      <w:bookmarkStart w:id="7984" w:name="_Toc168550469"/>
      <w:bookmarkStart w:id="7985" w:name="_Toc170118540"/>
      <w:bookmarkStart w:id="7986" w:name="_Toc209470622"/>
      <w:bookmarkStart w:id="7987" w:name="_Toc212115295"/>
      <w:bookmarkStart w:id="7988" w:name="_Toc160650293"/>
      <w:bookmarkStart w:id="7989" w:name="_Toc164928607"/>
      <w:bookmarkStart w:id="7990" w:name="_Toc216293870"/>
      <w:r w:rsidRPr="006D68AC">
        <w:rPr>
          <w:noProof/>
          <w:lang w:eastAsia="zh-CN"/>
        </w:rPr>
        <w:t>6.12</w:t>
      </w:r>
      <w:r w:rsidRPr="006D68AC">
        <w:t>.6.2.4</w:t>
      </w:r>
      <w:r w:rsidRPr="006D68AC">
        <w:tab/>
        <w:t>Type: InterPlmnServContNotif</w:t>
      </w:r>
      <w:bookmarkEnd w:id="7982"/>
      <w:bookmarkEnd w:id="7983"/>
      <w:bookmarkEnd w:id="7984"/>
      <w:bookmarkEnd w:id="7985"/>
      <w:bookmarkEnd w:id="7986"/>
      <w:bookmarkEnd w:id="7987"/>
      <w:bookmarkEnd w:id="7990"/>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DengXian"/>
        </w:rPr>
      </w:pPr>
    </w:p>
    <w:p w14:paraId="565A41B9" w14:textId="77777777" w:rsidR="00D3062E" w:rsidRPr="006D68AC" w:rsidRDefault="00D3062E" w:rsidP="00D3062E">
      <w:pPr>
        <w:pStyle w:val="Heading4"/>
        <w:rPr>
          <w:lang w:val="en-US"/>
        </w:rPr>
      </w:pPr>
      <w:bookmarkStart w:id="7991" w:name="_Toc168550470"/>
      <w:bookmarkStart w:id="7992" w:name="_Toc170118541"/>
      <w:bookmarkStart w:id="7993" w:name="_Toc209470623"/>
      <w:bookmarkStart w:id="7994" w:name="_Toc212115296"/>
      <w:bookmarkStart w:id="7995" w:name="_Toc216293871"/>
      <w:r w:rsidRPr="006D68AC">
        <w:rPr>
          <w:noProof/>
          <w:lang w:eastAsia="zh-CN"/>
        </w:rPr>
        <w:t>6.12</w:t>
      </w:r>
      <w:r w:rsidRPr="006D68AC">
        <w:rPr>
          <w:lang w:val="en-US"/>
        </w:rPr>
        <w:t>.6.3</w:t>
      </w:r>
      <w:r w:rsidRPr="006D68AC">
        <w:rPr>
          <w:lang w:val="en-US"/>
        </w:rPr>
        <w:tab/>
        <w:t>Simple data types and enumerations</w:t>
      </w:r>
      <w:bookmarkEnd w:id="7988"/>
      <w:bookmarkEnd w:id="7989"/>
      <w:bookmarkEnd w:id="7991"/>
      <w:bookmarkEnd w:id="7992"/>
      <w:bookmarkEnd w:id="7993"/>
      <w:bookmarkEnd w:id="7994"/>
      <w:bookmarkEnd w:id="7995"/>
    </w:p>
    <w:p w14:paraId="5F98300B" w14:textId="77777777" w:rsidR="00D3062E" w:rsidRPr="006D68AC" w:rsidRDefault="00D3062E" w:rsidP="00D3062E">
      <w:pPr>
        <w:pStyle w:val="Heading5"/>
      </w:pPr>
      <w:bookmarkStart w:id="7996" w:name="_Toc160650294"/>
      <w:bookmarkStart w:id="7997" w:name="_Toc164928608"/>
      <w:bookmarkStart w:id="7998" w:name="_Toc168550471"/>
      <w:bookmarkStart w:id="7999" w:name="_Toc170118542"/>
      <w:bookmarkStart w:id="8000" w:name="_Toc209470624"/>
      <w:bookmarkStart w:id="8001" w:name="_Toc212115297"/>
      <w:bookmarkStart w:id="8002" w:name="_Toc216293872"/>
      <w:r w:rsidRPr="006D68AC">
        <w:rPr>
          <w:noProof/>
          <w:lang w:eastAsia="zh-CN"/>
        </w:rPr>
        <w:t>6.12</w:t>
      </w:r>
      <w:r w:rsidRPr="006D68AC">
        <w:t>.6.3.1</w:t>
      </w:r>
      <w:r w:rsidRPr="006D68AC">
        <w:tab/>
        <w:t>Introduction</w:t>
      </w:r>
      <w:bookmarkEnd w:id="7996"/>
      <w:bookmarkEnd w:id="7997"/>
      <w:bookmarkEnd w:id="7998"/>
      <w:bookmarkEnd w:id="7999"/>
      <w:bookmarkEnd w:id="8000"/>
      <w:bookmarkEnd w:id="8001"/>
      <w:bookmarkEnd w:id="8002"/>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Heading5"/>
      </w:pPr>
      <w:bookmarkStart w:id="8003" w:name="_Toc157434954"/>
      <w:bookmarkStart w:id="8004" w:name="_Toc157436669"/>
      <w:bookmarkStart w:id="8005" w:name="_Toc157440509"/>
      <w:bookmarkStart w:id="8006" w:name="_Toc160650295"/>
      <w:bookmarkStart w:id="8007" w:name="_Toc164928609"/>
      <w:bookmarkStart w:id="8008" w:name="_Toc168550472"/>
      <w:bookmarkStart w:id="8009" w:name="_Toc170118543"/>
      <w:bookmarkStart w:id="8010" w:name="_Toc209470625"/>
      <w:bookmarkStart w:id="8011" w:name="_Toc212115298"/>
      <w:bookmarkStart w:id="8012" w:name="_Toc216293873"/>
      <w:r w:rsidRPr="006D68AC">
        <w:rPr>
          <w:noProof/>
          <w:lang w:eastAsia="zh-CN"/>
        </w:rPr>
        <w:t>6.12</w:t>
      </w:r>
      <w:r w:rsidRPr="006D68AC">
        <w:t>.6.3.2</w:t>
      </w:r>
      <w:r w:rsidRPr="006D68AC">
        <w:tab/>
        <w:t>Simple data types</w:t>
      </w:r>
      <w:bookmarkEnd w:id="8003"/>
      <w:bookmarkEnd w:id="8004"/>
      <w:bookmarkEnd w:id="8005"/>
      <w:bookmarkEnd w:id="8006"/>
      <w:bookmarkEnd w:id="8007"/>
      <w:bookmarkEnd w:id="8008"/>
      <w:bookmarkEnd w:id="8009"/>
      <w:bookmarkEnd w:id="8010"/>
      <w:bookmarkEnd w:id="8011"/>
      <w:bookmarkEnd w:id="8012"/>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Heading5"/>
      </w:pPr>
      <w:bookmarkStart w:id="8013" w:name="_Toc157434879"/>
      <w:bookmarkStart w:id="8014" w:name="_Toc157436594"/>
      <w:bookmarkStart w:id="8015" w:name="_Toc157440434"/>
      <w:bookmarkStart w:id="8016" w:name="_Toc160650296"/>
      <w:bookmarkStart w:id="8017" w:name="_Toc164928610"/>
      <w:bookmarkStart w:id="8018" w:name="_Toc168550473"/>
      <w:bookmarkStart w:id="8019" w:name="_Toc170118544"/>
      <w:bookmarkStart w:id="8020" w:name="_Toc209470626"/>
      <w:bookmarkStart w:id="8021" w:name="_Toc212115299"/>
      <w:bookmarkStart w:id="8022" w:name="_Toc216293874"/>
      <w:r w:rsidRPr="006D68AC">
        <w:rPr>
          <w:noProof/>
          <w:lang w:eastAsia="zh-CN"/>
        </w:rPr>
        <w:t>6.12</w:t>
      </w:r>
      <w:r w:rsidRPr="006D68AC">
        <w:t>.6.3.3</w:t>
      </w:r>
      <w:r w:rsidRPr="006D68AC">
        <w:tab/>
        <w:t xml:space="preserve">Enumeration: </w:t>
      </w:r>
      <w:bookmarkEnd w:id="8013"/>
      <w:bookmarkEnd w:id="8014"/>
      <w:bookmarkEnd w:id="8015"/>
      <w:r w:rsidRPr="006D68AC">
        <w:t>ServContReq</w:t>
      </w:r>
      <w:bookmarkEnd w:id="8016"/>
      <w:bookmarkEnd w:id="8017"/>
      <w:bookmarkEnd w:id="8018"/>
      <w:bookmarkEnd w:id="8019"/>
      <w:bookmarkEnd w:id="8020"/>
      <w:bookmarkEnd w:id="8021"/>
      <w:bookmarkEnd w:id="8022"/>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Heading4"/>
        <w:rPr>
          <w:lang w:val="en-US"/>
        </w:rPr>
      </w:pPr>
      <w:bookmarkStart w:id="8023" w:name="_Toc160650297"/>
      <w:bookmarkStart w:id="8024" w:name="_Toc164928611"/>
      <w:bookmarkStart w:id="8025" w:name="_Toc168550474"/>
      <w:bookmarkStart w:id="8026" w:name="_Toc170118545"/>
      <w:bookmarkStart w:id="8027" w:name="_Toc209470627"/>
      <w:bookmarkStart w:id="8028" w:name="_Toc212115300"/>
      <w:bookmarkStart w:id="8029" w:name="_Toc216293875"/>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023"/>
      <w:bookmarkEnd w:id="8024"/>
      <w:bookmarkEnd w:id="8025"/>
      <w:bookmarkEnd w:id="8026"/>
      <w:bookmarkEnd w:id="8027"/>
      <w:bookmarkEnd w:id="8028"/>
      <w:bookmarkEnd w:id="8029"/>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Heading4"/>
      </w:pPr>
      <w:bookmarkStart w:id="8030" w:name="_Toc160650298"/>
      <w:bookmarkStart w:id="8031" w:name="_Toc164928612"/>
      <w:bookmarkStart w:id="8032" w:name="_Toc168550475"/>
      <w:bookmarkStart w:id="8033" w:name="_Toc170118546"/>
      <w:bookmarkStart w:id="8034" w:name="_Toc209470628"/>
      <w:bookmarkStart w:id="8035" w:name="_Toc212115301"/>
      <w:bookmarkStart w:id="8036" w:name="_Toc216293876"/>
      <w:r w:rsidRPr="006D68AC">
        <w:rPr>
          <w:noProof/>
          <w:lang w:eastAsia="zh-CN"/>
        </w:rPr>
        <w:t>6.12</w:t>
      </w:r>
      <w:r w:rsidRPr="006D68AC">
        <w:t>.6.5</w:t>
      </w:r>
      <w:r w:rsidRPr="006D68AC">
        <w:tab/>
        <w:t>Binary data</w:t>
      </w:r>
      <w:bookmarkEnd w:id="8030"/>
      <w:bookmarkEnd w:id="8031"/>
      <w:bookmarkEnd w:id="8032"/>
      <w:bookmarkEnd w:id="8033"/>
      <w:bookmarkEnd w:id="8034"/>
      <w:bookmarkEnd w:id="8035"/>
      <w:bookmarkEnd w:id="8036"/>
    </w:p>
    <w:p w14:paraId="3B88CCF7" w14:textId="77777777" w:rsidR="00D3062E" w:rsidRPr="006D68AC" w:rsidRDefault="00D3062E" w:rsidP="00D3062E">
      <w:pPr>
        <w:pStyle w:val="Heading5"/>
      </w:pPr>
      <w:bookmarkStart w:id="8037" w:name="_Toc160650299"/>
      <w:bookmarkStart w:id="8038" w:name="_Toc164928613"/>
      <w:bookmarkStart w:id="8039" w:name="_Toc168550476"/>
      <w:bookmarkStart w:id="8040" w:name="_Toc170118547"/>
      <w:bookmarkStart w:id="8041" w:name="_Toc209470629"/>
      <w:bookmarkStart w:id="8042" w:name="_Toc212115302"/>
      <w:bookmarkStart w:id="8043" w:name="_Toc216293877"/>
      <w:r w:rsidRPr="006D68AC">
        <w:rPr>
          <w:noProof/>
          <w:lang w:eastAsia="zh-CN"/>
        </w:rPr>
        <w:t>6.12</w:t>
      </w:r>
      <w:r w:rsidRPr="006D68AC">
        <w:t>.6.5.1</w:t>
      </w:r>
      <w:r w:rsidRPr="006D68AC">
        <w:tab/>
        <w:t>Binary Data Types</w:t>
      </w:r>
      <w:bookmarkEnd w:id="8037"/>
      <w:bookmarkEnd w:id="8038"/>
      <w:bookmarkEnd w:id="8039"/>
      <w:bookmarkEnd w:id="8040"/>
      <w:bookmarkEnd w:id="8041"/>
      <w:bookmarkEnd w:id="8042"/>
      <w:bookmarkEnd w:id="8043"/>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Heading3"/>
      </w:pPr>
      <w:bookmarkStart w:id="8044" w:name="_Toc160650300"/>
      <w:bookmarkStart w:id="8045" w:name="_Toc164928614"/>
      <w:bookmarkStart w:id="8046" w:name="_Toc168550477"/>
      <w:bookmarkStart w:id="8047" w:name="_Toc170118548"/>
      <w:bookmarkStart w:id="8048" w:name="_Toc209470630"/>
      <w:bookmarkStart w:id="8049" w:name="_Toc212115303"/>
      <w:bookmarkStart w:id="8050" w:name="_Toc216293878"/>
      <w:r w:rsidRPr="006D68AC">
        <w:rPr>
          <w:noProof/>
          <w:lang w:eastAsia="zh-CN"/>
        </w:rPr>
        <w:t>6.12</w:t>
      </w:r>
      <w:r w:rsidRPr="006D68AC">
        <w:t>.7</w:t>
      </w:r>
      <w:r w:rsidRPr="006D68AC">
        <w:tab/>
        <w:t>Error Handling</w:t>
      </w:r>
      <w:bookmarkEnd w:id="8044"/>
      <w:bookmarkEnd w:id="8045"/>
      <w:bookmarkEnd w:id="8046"/>
      <w:bookmarkEnd w:id="8047"/>
      <w:bookmarkEnd w:id="8048"/>
      <w:bookmarkEnd w:id="8049"/>
      <w:bookmarkEnd w:id="8050"/>
    </w:p>
    <w:p w14:paraId="1119AFCB" w14:textId="77777777" w:rsidR="00D3062E" w:rsidRPr="006D68AC" w:rsidRDefault="00D3062E" w:rsidP="00D3062E">
      <w:pPr>
        <w:pStyle w:val="Heading4"/>
      </w:pPr>
      <w:bookmarkStart w:id="8051" w:name="_Toc160650301"/>
      <w:bookmarkStart w:id="8052" w:name="_Toc164928615"/>
      <w:bookmarkStart w:id="8053" w:name="_Toc168550478"/>
      <w:bookmarkStart w:id="8054" w:name="_Toc170118549"/>
      <w:bookmarkStart w:id="8055" w:name="_Toc209470631"/>
      <w:bookmarkStart w:id="8056" w:name="_Toc212115304"/>
      <w:bookmarkStart w:id="8057" w:name="_Toc216293879"/>
      <w:r w:rsidRPr="006D68AC">
        <w:rPr>
          <w:noProof/>
          <w:lang w:eastAsia="zh-CN"/>
        </w:rPr>
        <w:t>6.12</w:t>
      </w:r>
      <w:r w:rsidRPr="006D68AC">
        <w:t>.7.1</w:t>
      </w:r>
      <w:r w:rsidRPr="006D68AC">
        <w:tab/>
        <w:t>General</w:t>
      </w:r>
      <w:bookmarkEnd w:id="8051"/>
      <w:bookmarkEnd w:id="8052"/>
      <w:bookmarkEnd w:id="8053"/>
      <w:bookmarkEnd w:id="8054"/>
      <w:bookmarkEnd w:id="8055"/>
      <w:bookmarkEnd w:id="8056"/>
      <w:bookmarkEnd w:id="8057"/>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Heading4"/>
      </w:pPr>
      <w:bookmarkStart w:id="8058" w:name="_Toc160650302"/>
      <w:bookmarkStart w:id="8059" w:name="_Toc164928616"/>
      <w:bookmarkStart w:id="8060" w:name="_Toc168550479"/>
      <w:bookmarkStart w:id="8061" w:name="_Toc170118550"/>
      <w:bookmarkStart w:id="8062" w:name="_Toc209470632"/>
      <w:bookmarkStart w:id="8063" w:name="_Toc212115305"/>
      <w:bookmarkStart w:id="8064" w:name="_Toc216293880"/>
      <w:r w:rsidRPr="006D68AC">
        <w:rPr>
          <w:noProof/>
          <w:lang w:eastAsia="zh-CN"/>
        </w:rPr>
        <w:t>6.12</w:t>
      </w:r>
      <w:r w:rsidRPr="006D68AC">
        <w:t>.7.2</w:t>
      </w:r>
      <w:r w:rsidRPr="006D68AC">
        <w:tab/>
        <w:t>Protocol Errors</w:t>
      </w:r>
      <w:bookmarkEnd w:id="8058"/>
      <w:bookmarkEnd w:id="8059"/>
      <w:bookmarkEnd w:id="8060"/>
      <w:bookmarkEnd w:id="8061"/>
      <w:bookmarkEnd w:id="8062"/>
      <w:bookmarkEnd w:id="8063"/>
      <w:bookmarkEnd w:id="806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Heading4"/>
      </w:pPr>
      <w:bookmarkStart w:id="8065" w:name="_Toc160650303"/>
      <w:bookmarkStart w:id="8066" w:name="_Toc164928617"/>
      <w:bookmarkStart w:id="8067" w:name="_Toc168550480"/>
      <w:bookmarkStart w:id="8068" w:name="_Toc170118551"/>
      <w:bookmarkStart w:id="8069" w:name="_Toc209470633"/>
      <w:bookmarkStart w:id="8070" w:name="_Toc212115306"/>
      <w:bookmarkStart w:id="8071" w:name="_Toc216293881"/>
      <w:r w:rsidRPr="006D68AC">
        <w:rPr>
          <w:noProof/>
          <w:lang w:eastAsia="zh-CN"/>
        </w:rPr>
        <w:t>6.12</w:t>
      </w:r>
      <w:r w:rsidRPr="006D68AC">
        <w:t>.7.3</w:t>
      </w:r>
      <w:r w:rsidRPr="006D68AC">
        <w:tab/>
        <w:t>Application Errors</w:t>
      </w:r>
      <w:bookmarkEnd w:id="8065"/>
      <w:bookmarkEnd w:id="8066"/>
      <w:bookmarkEnd w:id="8067"/>
      <w:bookmarkEnd w:id="8068"/>
      <w:bookmarkEnd w:id="8069"/>
      <w:bookmarkEnd w:id="8070"/>
      <w:bookmarkEnd w:id="8071"/>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Heading3"/>
        <w:rPr>
          <w:lang w:eastAsia="zh-CN"/>
        </w:rPr>
      </w:pPr>
      <w:bookmarkStart w:id="8072" w:name="_Toc160650304"/>
      <w:bookmarkStart w:id="8073" w:name="_Toc164928618"/>
      <w:bookmarkStart w:id="8074" w:name="_Toc168550481"/>
      <w:bookmarkStart w:id="8075" w:name="_Toc170118552"/>
      <w:bookmarkStart w:id="8076" w:name="_Toc209470634"/>
      <w:bookmarkStart w:id="8077" w:name="_Toc212115307"/>
      <w:bookmarkStart w:id="8078" w:name="_Toc216293882"/>
      <w:r w:rsidRPr="006D68AC">
        <w:rPr>
          <w:noProof/>
          <w:lang w:eastAsia="zh-CN"/>
        </w:rPr>
        <w:t>6.12</w:t>
      </w:r>
      <w:r w:rsidRPr="006D68AC">
        <w:t>.8</w:t>
      </w:r>
      <w:r w:rsidRPr="006D68AC">
        <w:rPr>
          <w:lang w:eastAsia="zh-CN"/>
        </w:rPr>
        <w:tab/>
        <w:t>Feature negotiation</w:t>
      </w:r>
      <w:bookmarkEnd w:id="8072"/>
      <w:bookmarkEnd w:id="8073"/>
      <w:bookmarkEnd w:id="8074"/>
      <w:bookmarkEnd w:id="8075"/>
      <w:bookmarkEnd w:id="8076"/>
      <w:bookmarkEnd w:id="8077"/>
      <w:bookmarkEnd w:id="8078"/>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Heading3"/>
      </w:pPr>
      <w:bookmarkStart w:id="8079" w:name="_Toc160650305"/>
      <w:bookmarkStart w:id="8080" w:name="_Toc164928619"/>
      <w:bookmarkStart w:id="8081" w:name="_Toc168550482"/>
      <w:bookmarkStart w:id="8082" w:name="_Toc170118553"/>
      <w:bookmarkStart w:id="8083" w:name="_Toc209470635"/>
      <w:bookmarkStart w:id="8084" w:name="_Toc212115308"/>
      <w:bookmarkStart w:id="8085" w:name="_Toc216293883"/>
      <w:r w:rsidRPr="006D68AC">
        <w:rPr>
          <w:noProof/>
          <w:lang w:eastAsia="zh-CN"/>
        </w:rPr>
        <w:t>6.12</w:t>
      </w:r>
      <w:r w:rsidRPr="006D68AC">
        <w:t>.9</w:t>
      </w:r>
      <w:r w:rsidRPr="006D68AC">
        <w:tab/>
        <w:t>Security</w:t>
      </w:r>
      <w:bookmarkEnd w:id="8079"/>
      <w:bookmarkEnd w:id="8080"/>
      <w:bookmarkEnd w:id="8081"/>
      <w:bookmarkEnd w:id="8082"/>
      <w:bookmarkEnd w:id="8083"/>
      <w:bookmarkEnd w:id="8084"/>
      <w:bookmarkEnd w:id="8085"/>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Heading2"/>
        <w:rPr>
          <w:lang w:eastAsia="zh-CN"/>
        </w:rPr>
      </w:pPr>
      <w:bookmarkStart w:id="8086" w:name="_Toc160650306"/>
      <w:bookmarkStart w:id="8087" w:name="_Toc164928620"/>
      <w:bookmarkStart w:id="8088" w:name="_Toc168550483"/>
      <w:bookmarkStart w:id="8089" w:name="_Toc170118554"/>
      <w:bookmarkStart w:id="8090" w:name="_Toc209470636"/>
      <w:bookmarkStart w:id="8091" w:name="_Toc212115309"/>
      <w:bookmarkStart w:id="8092" w:name="_Toc216293884"/>
      <w:r w:rsidRPr="006D68AC">
        <w:rPr>
          <w:lang w:eastAsia="zh-CN"/>
        </w:rPr>
        <w:t>6.13</w:t>
      </w:r>
      <w:r w:rsidRPr="006D68AC">
        <w:rPr>
          <w:lang w:eastAsia="zh-CN"/>
        </w:rPr>
        <w:tab/>
      </w:r>
      <w:bookmarkEnd w:id="7820"/>
      <w:bookmarkEnd w:id="7821"/>
      <w:bookmarkEnd w:id="7822"/>
      <w:bookmarkEnd w:id="7823"/>
      <w:bookmarkEnd w:id="7824"/>
      <w:r w:rsidRPr="006D68AC">
        <w:t>NSCE_NSDiagnostics API</w:t>
      </w:r>
      <w:bookmarkEnd w:id="7825"/>
      <w:bookmarkEnd w:id="7826"/>
      <w:bookmarkEnd w:id="7827"/>
      <w:bookmarkEnd w:id="8086"/>
      <w:bookmarkEnd w:id="8087"/>
      <w:bookmarkEnd w:id="8088"/>
      <w:bookmarkEnd w:id="8089"/>
      <w:bookmarkEnd w:id="8090"/>
      <w:bookmarkEnd w:id="8091"/>
      <w:bookmarkEnd w:id="8092"/>
    </w:p>
    <w:p w14:paraId="3983D976" w14:textId="77777777" w:rsidR="0084527C" w:rsidRPr="006D68AC" w:rsidRDefault="0084527C" w:rsidP="0084527C">
      <w:pPr>
        <w:pStyle w:val="Heading3"/>
        <w:rPr>
          <w:lang w:eastAsia="zh-CN"/>
        </w:rPr>
      </w:pPr>
      <w:bookmarkStart w:id="8093" w:name="_Toc85492901"/>
      <w:bookmarkStart w:id="8094" w:name="_Toc90661662"/>
      <w:bookmarkStart w:id="8095" w:name="_Toc138755353"/>
      <w:bookmarkStart w:id="8096" w:name="_Toc151886123"/>
      <w:bookmarkStart w:id="8097" w:name="_Toc152076188"/>
      <w:bookmarkStart w:id="8098" w:name="_Toc153793904"/>
      <w:bookmarkStart w:id="8099" w:name="_Toc157435007"/>
      <w:bookmarkStart w:id="8100" w:name="_Toc157436722"/>
      <w:bookmarkStart w:id="8101" w:name="_Toc157440562"/>
      <w:bookmarkStart w:id="8102" w:name="_Toc160650307"/>
      <w:bookmarkStart w:id="8103" w:name="_Toc164928621"/>
      <w:bookmarkStart w:id="8104" w:name="_Toc168550484"/>
      <w:bookmarkStart w:id="8105" w:name="_Toc170118555"/>
      <w:bookmarkStart w:id="8106" w:name="_Toc209470637"/>
      <w:bookmarkStart w:id="8107" w:name="_Toc212115310"/>
      <w:bookmarkStart w:id="8108" w:name="_Toc216293885"/>
      <w:r w:rsidRPr="006D68AC">
        <w:rPr>
          <w:lang w:eastAsia="zh-CN"/>
        </w:rPr>
        <w:t>6.13.1</w:t>
      </w:r>
      <w:r w:rsidRPr="006D68AC">
        <w:rPr>
          <w:lang w:eastAsia="zh-CN"/>
        </w:rPr>
        <w:tab/>
      </w:r>
      <w:bookmarkEnd w:id="8093"/>
      <w:bookmarkEnd w:id="8094"/>
      <w:bookmarkEnd w:id="8095"/>
      <w:bookmarkEnd w:id="8096"/>
      <w:bookmarkEnd w:id="8097"/>
      <w:bookmarkEnd w:id="8098"/>
      <w:r w:rsidRPr="006D68AC">
        <w:rPr>
          <w:lang w:eastAsia="zh-CN"/>
        </w:rPr>
        <w:t>Introduction</w:t>
      </w:r>
      <w:bookmarkEnd w:id="8099"/>
      <w:bookmarkEnd w:id="8100"/>
      <w:bookmarkEnd w:id="8101"/>
      <w:bookmarkEnd w:id="8102"/>
      <w:bookmarkEnd w:id="8103"/>
      <w:bookmarkEnd w:id="8104"/>
      <w:bookmarkEnd w:id="8105"/>
      <w:bookmarkEnd w:id="8106"/>
      <w:bookmarkEnd w:id="8107"/>
      <w:bookmarkEnd w:id="8108"/>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Heading3"/>
      </w:pPr>
      <w:bookmarkStart w:id="8109" w:name="_Toc157435008"/>
      <w:bookmarkStart w:id="8110" w:name="_Toc157436723"/>
      <w:bookmarkStart w:id="8111" w:name="_Toc157440563"/>
      <w:bookmarkStart w:id="8112" w:name="_Toc160650308"/>
      <w:bookmarkStart w:id="8113" w:name="_Toc164928622"/>
      <w:bookmarkStart w:id="8114" w:name="_Toc168550485"/>
      <w:bookmarkStart w:id="8115" w:name="_Toc170118556"/>
      <w:bookmarkStart w:id="8116" w:name="_Toc209470638"/>
      <w:bookmarkStart w:id="8117" w:name="_Toc212115311"/>
      <w:bookmarkStart w:id="8118" w:name="_Toc85492903"/>
      <w:bookmarkStart w:id="8119" w:name="_Toc90661664"/>
      <w:bookmarkStart w:id="8120" w:name="_Toc138755355"/>
      <w:bookmarkStart w:id="8121" w:name="_Toc151886125"/>
      <w:bookmarkStart w:id="8122" w:name="_Toc152076190"/>
      <w:bookmarkStart w:id="8123" w:name="_Toc153793906"/>
      <w:bookmarkStart w:id="8124" w:name="_Toc216293886"/>
      <w:r w:rsidRPr="006D68AC">
        <w:rPr>
          <w:noProof/>
          <w:lang w:eastAsia="zh-CN"/>
        </w:rPr>
        <w:t>6.13</w:t>
      </w:r>
      <w:r w:rsidRPr="006D68AC">
        <w:t>.2</w:t>
      </w:r>
      <w:r w:rsidRPr="006D68AC">
        <w:tab/>
        <w:t>Usage of HTTP</w:t>
      </w:r>
      <w:bookmarkEnd w:id="8109"/>
      <w:bookmarkEnd w:id="8110"/>
      <w:bookmarkEnd w:id="8111"/>
      <w:bookmarkEnd w:id="8112"/>
      <w:bookmarkEnd w:id="8113"/>
      <w:bookmarkEnd w:id="8114"/>
      <w:bookmarkEnd w:id="8115"/>
      <w:bookmarkEnd w:id="8116"/>
      <w:bookmarkEnd w:id="8117"/>
      <w:bookmarkEnd w:id="8124"/>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Heading3"/>
        <w:rPr>
          <w:lang w:eastAsia="zh-CN"/>
        </w:rPr>
      </w:pPr>
      <w:bookmarkStart w:id="8125" w:name="_Toc157435009"/>
      <w:bookmarkStart w:id="8126" w:name="_Toc157436724"/>
      <w:bookmarkStart w:id="8127" w:name="_Toc157440564"/>
      <w:bookmarkStart w:id="8128" w:name="_Toc160650309"/>
      <w:bookmarkStart w:id="8129" w:name="_Toc164928623"/>
      <w:bookmarkStart w:id="8130" w:name="_Toc168550486"/>
      <w:bookmarkStart w:id="8131" w:name="_Toc170118557"/>
      <w:bookmarkStart w:id="8132" w:name="_Toc209470639"/>
      <w:bookmarkStart w:id="8133" w:name="_Toc212115312"/>
      <w:bookmarkStart w:id="8134" w:name="_Toc216293887"/>
      <w:r w:rsidRPr="006D68AC">
        <w:rPr>
          <w:lang w:eastAsia="zh-CN"/>
        </w:rPr>
        <w:t>6.13.3</w:t>
      </w:r>
      <w:r w:rsidRPr="006D68AC">
        <w:rPr>
          <w:lang w:eastAsia="zh-CN"/>
        </w:rPr>
        <w:tab/>
        <w:t>Resources</w:t>
      </w:r>
      <w:bookmarkEnd w:id="8118"/>
      <w:bookmarkEnd w:id="8119"/>
      <w:bookmarkEnd w:id="8120"/>
      <w:bookmarkEnd w:id="8121"/>
      <w:bookmarkEnd w:id="8122"/>
      <w:bookmarkEnd w:id="8123"/>
      <w:bookmarkEnd w:id="8125"/>
      <w:bookmarkEnd w:id="8126"/>
      <w:bookmarkEnd w:id="8127"/>
      <w:bookmarkEnd w:id="8128"/>
      <w:bookmarkEnd w:id="8129"/>
      <w:bookmarkEnd w:id="8130"/>
      <w:bookmarkEnd w:id="8131"/>
      <w:bookmarkEnd w:id="8132"/>
      <w:bookmarkEnd w:id="8133"/>
      <w:bookmarkEnd w:id="8134"/>
    </w:p>
    <w:p w14:paraId="49582F58" w14:textId="77777777" w:rsidR="0084527C" w:rsidRPr="006D68AC" w:rsidRDefault="0084527C" w:rsidP="0084527C">
      <w:pPr>
        <w:rPr>
          <w:lang w:eastAsia="zh-CN"/>
        </w:rPr>
      </w:pPr>
      <w:bookmarkStart w:id="8135" w:name="_Toc85492904"/>
      <w:r w:rsidRPr="006D68AC">
        <w:t>There are no resources defined for this API in this release of the specification.</w:t>
      </w:r>
    </w:p>
    <w:p w14:paraId="571D0C06" w14:textId="77777777" w:rsidR="0084527C" w:rsidRPr="006D68AC" w:rsidRDefault="0084527C" w:rsidP="00B13605">
      <w:pPr>
        <w:pStyle w:val="Heading3"/>
        <w:rPr>
          <w:lang w:eastAsia="zh-CN"/>
        </w:rPr>
      </w:pPr>
      <w:bookmarkStart w:id="8136" w:name="_Toc90661665"/>
      <w:bookmarkStart w:id="8137" w:name="_Toc138755356"/>
      <w:bookmarkStart w:id="8138" w:name="_Toc151886126"/>
      <w:bookmarkStart w:id="8139" w:name="_Toc152076191"/>
      <w:bookmarkStart w:id="8140" w:name="_Toc153793907"/>
      <w:bookmarkStart w:id="8141" w:name="_Toc157435010"/>
      <w:bookmarkStart w:id="8142" w:name="_Toc157436725"/>
      <w:bookmarkStart w:id="8143" w:name="_Toc157440565"/>
      <w:bookmarkStart w:id="8144" w:name="_Toc160650310"/>
      <w:bookmarkStart w:id="8145" w:name="_Toc164928624"/>
      <w:bookmarkStart w:id="8146" w:name="_Toc168550487"/>
      <w:bookmarkStart w:id="8147" w:name="_Toc170118558"/>
      <w:bookmarkStart w:id="8148" w:name="_Toc209470640"/>
      <w:bookmarkStart w:id="8149" w:name="_Toc212115313"/>
      <w:bookmarkStart w:id="8150" w:name="_Toc216293888"/>
      <w:r w:rsidRPr="006D68AC">
        <w:rPr>
          <w:lang w:eastAsia="zh-CN"/>
        </w:rPr>
        <w:t>6.13.4</w:t>
      </w:r>
      <w:r w:rsidRPr="006D68AC">
        <w:rPr>
          <w:lang w:eastAsia="zh-CN"/>
        </w:rPr>
        <w:tab/>
        <w:t>Custom Operations without associated resources</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10631FD8" w14:textId="77777777" w:rsidR="0084527C" w:rsidRPr="006D68AC" w:rsidRDefault="0084527C" w:rsidP="00B13605">
      <w:pPr>
        <w:pStyle w:val="Heading4"/>
        <w:rPr>
          <w:lang w:eastAsia="zh-CN"/>
        </w:rPr>
      </w:pPr>
      <w:bookmarkStart w:id="8151" w:name="_Toc90661666"/>
      <w:bookmarkStart w:id="8152" w:name="_Toc138755357"/>
      <w:bookmarkStart w:id="8153" w:name="_Toc151886127"/>
      <w:bookmarkStart w:id="8154" w:name="_Toc152076192"/>
      <w:bookmarkStart w:id="8155" w:name="_Toc153793908"/>
      <w:bookmarkStart w:id="8156" w:name="_Toc157435011"/>
      <w:bookmarkStart w:id="8157" w:name="_Toc157436726"/>
      <w:bookmarkStart w:id="8158" w:name="_Toc157440566"/>
      <w:bookmarkStart w:id="8159" w:name="_Toc160650311"/>
      <w:bookmarkStart w:id="8160" w:name="_Toc164928625"/>
      <w:bookmarkStart w:id="8161" w:name="_Toc168550488"/>
      <w:bookmarkStart w:id="8162" w:name="_Toc170118559"/>
      <w:bookmarkStart w:id="8163" w:name="_Toc209470641"/>
      <w:bookmarkStart w:id="8164" w:name="_Toc212115314"/>
      <w:bookmarkStart w:id="8165" w:name="_Toc216293889"/>
      <w:r w:rsidRPr="006D68AC">
        <w:rPr>
          <w:lang w:eastAsia="zh-CN"/>
        </w:rPr>
        <w:t>6.13.4.1</w:t>
      </w:r>
      <w:r w:rsidRPr="006D68AC">
        <w:rPr>
          <w:lang w:eastAsia="zh-CN"/>
        </w:rPr>
        <w:tab/>
        <w:t>Overview</w:t>
      </w:r>
      <w:bookmarkEnd w:id="8135"/>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6C47873C" w14:textId="77777777" w:rsidR="00B110B4" w:rsidRPr="006D68AC" w:rsidRDefault="00B110B4" w:rsidP="00DD3CB4">
      <w:pPr>
        <w:rPr>
          <w:color w:val="000000"/>
          <w:lang w:eastAsia="zh-CN"/>
        </w:rPr>
      </w:pPr>
      <w:bookmarkStart w:id="8166" w:name="_Toc85492905"/>
      <w:bookmarkStart w:id="8167" w:name="_Toc90661667"/>
      <w:bookmarkStart w:id="8168" w:name="_Toc138755358"/>
      <w:bookmarkStart w:id="8169" w:name="_Toc151886128"/>
      <w:bookmarkStart w:id="8170" w:name="_Toc152076193"/>
      <w:bookmarkStart w:id="8171" w:name="_Toc153793909"/>
      <w:bookmarkStart w:id="8172" w:name="_Toc157435012"/>
      <w:bookmarkStart w:id="8173" w:name="_Toc157436727"/>
      <w:bookmarkStart w:id="8174" w:name="_Toc157440567"/>
      <w:bookmarkStart w:id="8175"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65pt;height:96pt;mso-width-percent:0;mso-height-percent:0;mso-width-percent:0;mso-height-percent:0" o:ole="">
            <v:imagedata r:id="rId161" o:title=""/>
          </v:shape>
          <o:OLEObject Type="Embed" ProgID="Word.Document.8" ShapeID="_x0000_i1103" DrawAspect="Content" ObjectID="_1826906816"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Heading4"/>
        <w:rPr>
          <w:lang w:eastAsia="zh-CN"/>
        </w:rPr>
      </w:pPr>
      <w:bookmarkStart w:id="8176" w:name="_Toc164928626"/>
      <w:bookmarkStart w:id="8177" w:name="_Toc168550489"/>
      <w:bookmarkStart w:id="8178" w:name="_Toc170118560"/>
      <w:bookmarkStart w:id="8179" w:name="_Toc209470642"/>
      <w:bookmarkStart w:id="8180" w:name="_Toc212115315"/>
      <w:bookmarkStart w:id="8181" w:name="_Toc216293890"/>
      <w:r w:rsidRPr="006D68AC">
        <w:rPr>
          <w:lang w:eastAsia="zh-CN"/>
        </w:rPr>
        <w:t>6.13.4.2</w:t>
      </w:r>
      <w:r w:rsidRPr="006D68AC">
        <w:rPr>
          <w:lang w:eastAsia="zh-CN"/>
        </w:rPr>
        <w:tab/>
      </w:r>
      <w:bookmarkEnd w:id="8166"/>
      <w:r w:rsidRPr="006D68AC">
        <w:rPr>
          <w:lang w:eastAsia="zh-CN"/>
        </w:rPr>
        <w:t>Operation: Request</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2EC2994E" w14:textId="77777777" w:rsidR="0084527C" w:rsidRPr="006D68AC" w:rsidRDefault="0084527C" w:rsidP="00B13605">
      <w:pPr>
        <w:pStyle w:val="Heading5"/>
        <w:rPr>
          <w:lang w:eastAsia="zh-CN"/>
        </w:rPr>
      </w:pPr>
      <w:bookmarkStart w:id="8182" w:name="_Toc85492906"/>
      <w:bookmarkStart w:id="8183" w:name="_Toc90661668"/>
      <w:bookmarkStart w:id="8184" w:name="_Toc138755359"/>
      <w:bookmarkStart w:id="8185" w:name="_Toc151886129"/>
      <w:bookmarkStart w:id="8186" w:name="_Toc152076194"/>
      <w:bookmarkStart w:id="8187" w:name="_Toc153793910"/>
      <w:bookmarkStart w:id="8188" w:name="_Toc157435013"/>
      <w:bookmarkStart w:id="8189" w:name="_Toc157436728"/>
      <w:bookmarkStart w:id="8190" w:name="_Toc157440568"/>
      <w:bookmarkStart w:id="8191" w:name="_Toc160650313"/>
      <w:bookmarkStart w:id="8192" w:name="_Toc164928627"/>
      <w:bookmarkStart w:id="8193" w:name="_Toc168550490"/>
      <w:bookmarkStart w:id="8194" w:name="_Toc170118561"/>
      <w:bookmarkStart w:id="8195" w:name="_Toc209470643"/>
      <w:bookmarkStart w:id="8196" w:name="_Toc212115316"/>
      <w:bookmarkStart w:id="8197" w:name="_Toc216293891"/>
      <w:r w:rsidRPr="006D68AC">
        <w:rPr>
          <w:lang w:eastAsia="zh-CN"/>
        </w:rPr>
        <w:t>6.13.4.2.1</w:t>
      </w:r>
      <w:r w:rsidRPr="006D68AC">
        <w:rPr>
          <w:lang w:eastAsia="zh-CN"/>
        </w:rPr>
        <w:tab/>
        <w:t>Description</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Heading5"/>
        <w:rPr>
          <w:lang w:eastAsia="zh-CN"/>
        </w:rPr>
      </w:pPr>
      <w:bookmarkStart w:id="8198" w:name="_Toc85492907"/>
      <w:bookmarkStart w:id="8199" w:name="_Toc90661669"/>
      <w:bookmarkStart w:id="8200" w:name="_Toc138755360"/>
      <w:bookmarkStart w:id="8201" w:name="_Toc151886130"/>
      <w:bookmarkStart w:id="8202" w:name="_Toc152076195"/>
      <w:bookmarkStart w:id="8203" w:name="_Toc153793911"/>
      <w:bookmarkStart w:id="8204" w:name="_Toc157435014"/>
      <w:bookmarkStart w:id="8205" w:name="_Toc157436729"/>
      <w:bookmarkStart w:id="8206" w:name="_Toc157440569"/>
      <w:bookmarkStart w:id="8207" w:name="_Toc160650314"/>
      <w:bookmarkStart w:id="8208" w:name="_Toc164928628"/>
      <w:bookmarkStart w:id="8209" w:name="_Toc168550491"/>
      <w:bookmarkStart w:id="8210" w:name="_Toc170118562"/>
      <w:bookmarkStart w:id="8211" w:name="_Toc209470644"/>
      <w:bookmarkStart w:id="8212" w:name="_Toc212115317"/>
      <w:bookmarkStart w:id="8213" w:name="_Toc216293892"/>
      <w:r w:rsidRPr="006D68AC">
        <w:rPr>
          <w:lang w:eastAsia="zh-CN"/>
        </w:rPr>
        <w:t>6.13.4.2.2</w:t>
      </w:r>
      <w:r w:rsidRPr="006D68AC">
        <w:rPr>
          <w:lang w:eastAsia="zh-CN"/>
        </w:rPr>
        <w:tab/>
        <w:t>Operation Definition</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DengXian"/>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DengXian"/>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DengXian"/>
          <w:lang w:eastAsia="zh-CN"/>
        </w:rPr>
      </w:pPr>
    </w:p>
    <w:p w14:paraId="20CF0A47" w14:textId="77777777" w:rsidR="0084527C" w:rsidRPr="006D68AC" w:rsidRDefault="0084527C" w:rsidP="0084527C">
      <w:pPr>
        <w:pStyle w:val="TH"/>
        <w:rPr>
          <w:rFonts w:cs="Arial"/>
        </w:rPr>
      </w:pPr>
      <w:r w:rsidRPr="006D68AC">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DengXian"/>
          <w:lang w:eastAsia="zh-CN"/>
        </w:rPr>
      </w:pPr>
    </w:p>
    <w:p w14:paraId="0846717B" w14:textId="77777777" w:rsidR="0084527C" w:rsidRPr="006D68AC" w:rsidRDefault="0084527C" w:rsidP="00B13605">
      <w:pPr>
        <w:pStyle w:val="Heading3"/>
        <w:rPr>
          <w:lang w:eastAsia="zh-CN"/>
        </w:rPr>
      </w:pPr>
      <w:bookmarkStart w:id="8214" w:name="_Toc85492911"/>
      <w:bookmarkStart w:id="8215" w:name="_Toc90661670"/>
      <w:bookmarkStart w:id="8216" w:name="_Toc138755361"/>
      <w:bookmarkStart w:id="8217" w:name="_Toc151886131"/>
      <w:bookmarkStart w:id="8218" w:name="_Toc152076196"/>
      <w:bookmarkStart w:id="8219" w:name="_Toc153793912"/>
      <w:bookmarkStart w:id="8220" w:name="_Toc157435015"/>
      <w:bookmarkStart w:id="8221" w:name="_Toc157436730"/>
      <w:bookmarkStart w:id="8222" w:name="_Toc157440570"/>
      <w:bookmarkStart w:id="8223" w:name="_Toc160650315"/>
      <w:bookmarkStart w:id="8224" w:name="_Toc164928629"/>
      <w:bookmarkStart w:id="8225" w:name="_Toc168550492"/>
      <w:bookmarkStart w:id="8226" w:name="_Toc170118563"/>
      <w:bookmarkStart w:id="8227" w:name="_Toc209470645"/>
      <w:bookmarkStart w:id="8228" w:name="_Toc212115318"/>
      <w:bookmarkStart w:id="8229" w:name="_Toc216293893"/>
      <w:r w:rsidRPr="006D68AC">
        <w:rPr>
          <w:lang w:eastAsia="zh-CN"/>
        </w:rPr>
        <w:t>6.13.5</w:t>
      </w:r>
      <w:r w:rsidRPr="006D68AC">
        <w:rPr>
          <w:lang w:eastAsia="zh-CN"/>
        </w:rPr>
        <w:tab/>
        <w:t>Notifications</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Heading3"/>
        <w:rPr>
          <w:lang w:eastAsia="zh-CN"/>
        </w:rPr>
      </w:pPr>
      <w:bookmarkStart w:id="8230" w:name="_Toc85492912"/>
      <w:bookmarkStart w:id="8231" w:name="_Toc90661671"/>
      <w:bookmarkStart w:id="8232" w:name="_Toc138755362"/>
      <w:bookmarkStart w:id="8233" w:name="_Toc151886132"/>
      <w:bookmarkStart w:id="8234" w:name="_Toc152076197"/>
      <w:bookmarkStart w:id="8235" w:name="_Toc153793913"/>
      <w:bookmarkStart w:id="8236" w:name="_Toc157435016"/>
      <w:bookmarkStart w:id="8237" w:name="_Toc157436731"/>
      <w:bookmarkStart w:id="8238" w:name="_Toc157440571"/>
      <w:bookmarkStart w:id="8239" w:name="_Toc160650316"/>
      <w:bookmarkStart w:id="8240" w:name="_Toc164928630"/>
      <w:bookmarkStart w:id="8241" w:name="_Toc168550493"/>
      <w:bookmarkStart w:id="8242" w:name="_Toc170118564"/>
      <w:bookmarkStart w:id="8243" w:name="_Toc209470646"/>
      <w:bookmarkStart w:id="8244" w:name="_Toc212115319"/>
      <w:bookmarkStart w:id="8245" w:name="_Toc216293894"/>
      <w:r w:rsidRPr="006D68AC">
        <w:rPr>
          <w:lang w:eastAsia="zh-CN"/>
        </w:rPr>
        <w:t>6.13.6</w:t>
      </w:r>
      <w:r w:rsidRPr="006D68AC">
        <w:rPr>
          <w:lang w:eastAsia="zh-CN"/>
        </w:rPr>
        <w:tab/>
        <w:t>Data Model</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03C6A8C" w14:textId="77777777" w:rsidR="002E2250" w:rsidRPr="006D68AC" w:rsidRDefault="002E2250" w:rsidP="002E2250">
      <w:pPr>
        <w:pStyle w:val="Heading4"/>
        <w:rPr>
          <w:lang w:eastAsia="zh-CN"/>
        </w:rPr>
      </w:pPr>
      <w:bookmarkStart w:id="8246" w:name="_Toc85492913"/>
      <w:bookmarkStart w:id="8247" w:name="_Toc90661672"/>
      <w:bookmarkStart w:id="8248" w:name="_Toc138755363"/>
      <w:bookmarkStart w:id="8249" w:name="_Toc151886133"/>
      <w:bookmarkStart w:id="8250" w:name="_Toc152076198"/>
      <w:bookmarkStart w:id="8251" w:name="_Toc153793914"/>
      <w:bookmarkStart w:id="8252" w:name="_Toc157435017"/>
      <w:bookmarkStart w:id="8253" w:name="_Toc157436732"/>
      <w:bookmarkStart w:id="8254" w:name="_Toc157440572"/>
      <w:bookmarkStart w:id="8255" w:name="_Toc160650317"/>
      <w:bookmarkStart w:id="8256" w:name="_Toc164928631"/>
      <w:bookmarkStart w:id="8257" w:name="_Toc168550494"/>
      <w:bookmarkStart w:id="8258" w:name="_Toc170118565"/>
      <w:bookmarkStart w:id="8259" w:name="_Toc209470647"/>
      <w:bookmarkStart w:id="8260" w:name="_Toc212115320"/>
      <w:bookmarkStart w:id="8261" w:name="_Toc85492914"/>
      <w:bookmarkStart w:id="8262" w:name="_Toc90661673"/>
      <w:bookmarkStart w:id="8263" w:name="_Toc138755364"/>
      <w:bookmarkStart w:id="8264" w:name="_Toc151886134"/>
      <w:bookmarkStart w:id="8265" w:name="_Toc152076199"/>
      <w:bookmarkStart w:id="8266" w:name="_Toc153793915"/>
      <w:bookmarkStart w:id="8267" w:name="_Toc157435018"/>
      <w:bookmarkStart w:id="8268" w:name="_Toc157436733"/>
      <w:bookmarkStart w:id="8269" w:name="_Toc157440573"/>
      <w:bookmarkStart w:id="8270" w:name="_Toc216293895"/>
      <w:r w:rsidRPr="006D68AC">
        <w:rPr>
          <w:lang w:eastAsia="zh-CN"/>
        </w:rPr>
        <w:t>6.13.6.1</w:t>
      </w:r>
      <w:r w:rsidRPr="006D68AC">
        <w:rPr>
          <w:lang w:eastAsia="zh-CN"/>
        </w:rPr>
        <w:tab/>
        <w:t>General</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70"/>
    </w:p>
    <w:p w14:paraId="32825D80" w14:textId="77777777" w:rsidR="00B110B4" w:rsidRPr="006D68AC" w:rsidRDefault="00B110B4" w:rsidP="00B110B4">
      <w:pPr>
        <w:rPr>
          <w:lang w:eastAsia="zh-CN"/>
        </w:rPr>
      </w:pPr>
      <w:bookmarkStart w:id="8271"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Heading4"/>
        <w:rPr>
          <w:lang w:eastAsia="zh-CN"/>
        </w:rPr>
      </w:pPr>
      <w:bookmarkStart w:id="8272" w:name="_Toc164928632"/>
      <w:bookmarkStart w:id="8273" w:name="_Toc168550495"/>
      <w:bookmarkStart w:id="8274" w:name="_Toc170118566"/>
      <w:bookmarkStart w:id="8275" w:name="_Toc209470648"/>
      <w:bookmarkStart w:id="8276" w:name="_Toc212115321"/>
      <w:bookmarkStart w:id="8277" w:name="_Toc216293896"/>
      <w:r w:rsidRPr="006D68AC">
        <w:rPr>
          <w:lang w:eastAsia="zh-CN"/>
        </w:rPr>
        <w:t>6.13.6.2</w:t>
      </w:r>
      <w:r w:rsidRPr="006D68AC">
        <w:rPr>
          <w:lang w:eastAsia="zh-CN"/>
        </w:rPr>
        <w:tab/>
        <w:t>Structured Data Types</w:t>
      </w:r>
      <w:bookmarkEnd w:id="8261"/>
      <w:bookmarkEnd w:id="8262"/>
      <w:bookmarkEnd w:id="8263"/>
      <w:bookmarkEnd w:id="8264"/>
      <w:bookmarkEnd w:id="8265"/>
      <w:bookmarkEnd w:id="8266"/>
      <w:bookmarkEnd w:id="8267"/>
      <w:bookmarkEnd w:id="8268"/>
      <w:bookmarkEnd w:id="8269"/>
      <w:bookmarkEnd w:id="8271"/>
      <w:bookmarkEnd w:id="8272"/>
      <w:bookmarkEnd w:id="8273"/>
      <w:bookmarkEnd w:id="8274"/>
      <w:bookmarkEnd w:id="8275"/>
      <w:bookmarkEnd w:id="8276"/>
      <w:bookmarkEnd w:id="8277"/>
    </w:p>
    <w:p w14:paraId="210BD436" w14:textId="77777777" w:rsidR="0084527C" w:rsidRPr="006D68AC" w:rsidRDefault="0084527C" w:rsidP="00B13605">
      <w:pPr>
        <w:pStyle w:val="Heading5"/>
        <w:rPr>
          <w:lang w:eastAsia="zh-CN"/>
        </w:rPr>
      </w:pPr>
      <w:bookmarkStart w:id="8278" w:name="_Toc85492915"/>
      <w:bookmarkStart w:id="8279" w:name="_Toc90661674"/>
      <w:bookmarkStart w:id="8280" w:name="_Toc138755365"/>
      <w:bookmarkStart w:id="8281" w:name="_Toc151886135"/>
      <w:bookmarkStart w:id="8282" w:name="_Toc152076200"/>
      <w:bookmarkStart w:id="8283" w:name="_Toc153793916"/>
      <w:bookmarkStart w:id="8284" w:name="_Toc157435019"/>
      <w:bookmarkStart w:id="8285" w:name="_Toc157436734"/>
      <w:bookmarkStart w:id="8286" w:name="_Toc157440574"/>
      <w:bookmarkStart w:id="8287" w:name="_Toc160650319"/>
      <w:bookmarkStart w:id="8288" w:name="_Toc164928633"/>
      <w:bookmarkStart w:id="8289" w:name="_Toc168550496"/>
      <w:bookmarkStart w:id="8290" w:name="_Toc170118567"/>
      <w:bookmarkStart w:id="8291" w:name="_Toc209470649"/>
      <w:bookmarkStart w:id="8292" w:name="_Toc212115322"/>
      <w:bookmarkStart w:id="8293" w:name="_Toc216293897"/>
      <w:r w:rsidRPr="006D68AC">
        <w:rPr>
          <w:lang w:eastAsia="zh-CN"/>
        </w:rPr>
        <w:t>6.13.6.2.1</w:t>
      </w:r>
      <w:r w:rsidRPr="006D68AC">
        <w:rPr>
          <w:lang w:eastAsia="zh-CN"/>
        </w:rPr>
        <w:tab/>
        <w:t>Introduction</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5DD8E7BE" w14:textId="77777777" w:rsidR="0084527C" w:rsidRPr="006D68AC" w:rsidRDefault="0084527C" w:rsidP="0084527C">
      <w:bookmarkStart w:id="8294" w:name="_Toc85492916"/>
      <w:bookmarkStart w:id="8295" w:name="_Toc90661675"/>
      <w:bookmarkStart w:id="8296" w:name="_Toc138755366"/>
      <w:bookmarkStart w:id="8297" w:name="_Toc151886136"/>
      <w:bookmarkStart w:id="8298" w:name="_Toc152076201"/>
      <w:bookmarkStart w:id="8299" w:name="_Toc153793917"/>
      <w:r w:rsidRPr="006D68AC">
        <w:t>This clause defines the data structures to be used in resource representations.</w:t>
      </w:r>
    </w:p>
    <w:p w14:paraId="653F52D7" w14:textId="77777777" w:rsidR="0084527C" w:rsidRPr="006D68AC" w:rsidRDefault="0084527C" w:rsidP="00120F61">
      <w:pPr>
        <w:pStyle w:val="Heading5"/>
        <w:rPr>
          <w:lang w:eastAsia="zh-CN"/>
        </w:rPr>
      </w:pPr>
      <w:bookmarkStart w:id="8300" w:name="_Toc157435020"/>
      <w:bookmarkStart w:id="8301" w:name="_Toc157436735"/>
      <w:bookmarkStart w:id="8302" w:name="_Toc157440575"/>
      <w:bookmarkStart w:id="8303" w:name="_Toc160650320"/>
      <w:bookmarkStart w:id="8304" w:name="_Toc164928634"/>
      <w:bookmarkStart w:id="8305" w:name="_Toc168550497"/>
      <w:bookmarkStart w:id="8306" w:name="_Toc170118568"/>
      <w:bookmarkStart w:id="8307" w:name="_Toc209470650"/>
      <w:bookmarkStart w:id="8308" w:name="_Toc212115323"/>
      <w:bookmarkStart w:id="8309" w:name="_Toc216293898"/>
      <w:r w:rsidRPr="006D68AC">
        <w:rPr>
          <w:lang w:eastAsia="zh-CN"/>
        </w:rPr>
        <w:t>6.13.6.2.2</w:t>
      </w:r>
      <w:r w:rsidRPr="006D68AC">
        <w:rPr>
          <w:lang w:eastAsia="zh-CN"/>
        </w:rPr>
        <w:tab/>
        <w:t xml:space="preserve">Type: </w:t>
      </w:r>
      <w:bookmarkEnd w:id="8294"/>
      <w:r w:rsidRPr="006D68AC">
        <w:t>NwSlice</w:t>
      </w:r>
      <w:bookmarkEnd w:id="8295"/>
      <w:bookmarkEnd w:id="8296"/>
      <w:bookmarkEnd w:id="8297"/>
      <w:bookmarkEnd w:id="8298"/>
      <w:bookmarkEnd w:id="8299"/>
      <w:r w:rsidRPr="006D68AC">
        <w:t>DiagReq</w:t>
      </w:r>
      <w:bookmarkEnd w:id="8300"/>
      <w:bookmarkEnd w:id="8301"/>
      <w:bookmarkEnd w:id="8302"/>
      <w:bookmarkEnd w:id="8303"/>
      <w:bookmarkEnd w:id="8304"/>
      <w:bookmarkEnd w:id="8305"/>
      <w:bookmarkEnd w:id="8306"/>
      <w:bookmarkEnd w:id="8307"/>
      <w:bookmarkEnd w:id="8308"/>
      <w:bookmarkEnd w:id="8309"/>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Heading5"/>
        <w:rPr>
          <w:lang w:eastAsia="zh-CN"/>
        </w:rPr>
      </w:pPr>
      <w:bookmarkStart w:id="8310" w:name="_Toc157435021"/>
      <w:bookmarkStart w:id="8311" w:name="_Toc157436736"/>
      <w:bookmarkStart w:id="8312" w:name="_Toc157440576"/>
      <w:bookmarkStart w:id="8313" w:name="_Toc160650321"/>
      <w:bookmarkStart w:id="8314" w:name="_Toc164928635"/>
      <w:bookmarkStart w:id="8315" w:name="_Toc168550498"/>
      <w:bookmarkStart w:id="8316" w:name="_Toc170118569"/>
      <w:bookmarkStart w:id="8317" w:name="_Toc209470651"/>
      <w:bookmarkStart w:id="8318" w:name="_Toc212115324"/>
      <w:bookmarkStart w:id="8319" w:name="_Toc216293899"/>
      <w:r w:rsidRPr="006D68AC">
        <w:rPr>
          <w:lang w:eastAsia="zh-CN"/>
        </w:rPr>
        <w:t>6.13.6.2.3</w:t>
      </w:r>
      <w:r w:rsidRPr="006D68AC">
        <w:rPr>
          <w:lang w:eastAsia="zh-CN"/>
        </w:rPr>
        <w:tab/>
        <w:t xml:space="preserve">Type: </w:t>
      </w:r>
      <w:r w:rsidRPr="006D68AC">
        <w:t>NwSliceDiagResp</w:t>
      </w:r>
      <w:bookmarkEnd w:id="8310"/>
      <w:bookmarkEnd w:id="8311"/>
      <w:bookmarkEnd w:id="8312"/>
      <w:bookmarkEnd w:id="8313"/>
      <w:bookmarkEnd w:id="8314"/>
      <w:bookmarkEnd w:id="8315"/>
      <w:bookmarkEnd w:id="8316"/>
      <w:bookmarkEnd w:id="8317"/>
      <w:bookmarkEnd w:id="8318"/>
      <w:bookmarkEnd w:id="8319"/>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Heading5"/>
        <w:rPr>
          <w:lang w:eastAsia="zh-CN"/>
        </w:rPr>
      </w:pPr>
      <w:bookmarkStart w:id="8320" w:name="_Toc157435022"/>
      <w:bookmarkStart w:id="8321" w:name="_Toc157436737"/>
      <w:bookmarkStart w:id="8322" w:name="_Toc157440577"/>
      <w:bookmarkStart w:id="8323" w:name="_Toc160650322"/>
      <w:bookmarkStart w:id="8324" w:name="_Toc164928636"/>
      <w:bookmarkStart w:id="8325" w:name="_Toc168550499"/>
      <w:bookmarkStart w:id="8326" w:name="_Toc170118570"/>
      <w:bookmarkStart w:id="8327" w:name="_Toc209470652"/>
      <w:bookmarkStart w:id="8328" w:name="_Toc212115325"/>
      <w:bookmarkStart w:id="8329" w:name="_Toc216293900"/>
      <w:r w:rsidRPr="006D68AC">
        <w:rPr>
          <w:lang w:eastAsia="zh-CN"/>
        </w:rPr>
        <w:t>6.13.6.2.4</w:t>
      </w:r>
      <w:r w:rsidRPr="006D68AC">
        <w:rPr>
          <w:lang w:eastAsia="zh-CN"/>
        </w:rPr>
        <w:tab/>
        <w:t xml:space="preserve">Type: </w:t>
      </w:r>
      <w:r w:rsidRPr="006D68AC">
        <w:t>ServDgradInfo</w:t>
      </w:r>
      <w:bookmarkEnd w:id="8320"/>
      <w:bookmarkEnd w:id="8321"/>
      <w:bookmarkEnd w:id="8322"/>
      <w:bookmarkEnd w:id="8323"/>
      <w:bookmarkEnd w:id="8324"/>
      <w:bookmarkEnd w:id="8325"/>
      <w:bookmarkEnd w:id="8326"/>
      <w:bookmarkEnd w:id="8327"/>
      <w:bookmarkEnd w:id="8328"/>
      <w:bookmarkEnd w:id="83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Heading5"/>
        <w:rPr>
          <w:lang w:eastAsia="zh-CN"/>
        </w:rPr>
      </w:pPr>
      <w:bookmarkStart w:id="8330" w:name="_Toc157435023"/>
      <w:bookmarkStart w:id="8331" w:name="_Toc157436738"/>
      <w:bookmarkStart w:id="8332" w:name="_Toc157440578"/>
      <w:bookmarkStart w:id="8333" w:name="_Toc160650323"/>
      <w:bookmarkStart w:id="8334" w:name="_Toc164928637"/>
      <w:bookmarkStart w:id="8335" w:name="_Toc168550500"/>
      <w:bookmarkStart w:id="8336" w:name="_Toc170118571"/>
      <w:bookmarkStart w:id="8337" w:name="_Toc209470653"/>
      <w:bookmarkStart w:id="8338" w:name="_Toc212115326"/>
      <w:bookmarkStart w:id="8339" w:name="_Toc216293901"/>
      <w:r w:rsidRPr="006D68AC">
        <w:rPr>
          <w:lang w:eastAsia="zh-CN"/>
        </w:rPr>
        <w:t>6.13.6.2.5</w:t>
      </w:r>
      <w:r w:rsidRPr="006D68AC">
        <w:rPr>
          <w:lang w:eastAsia="zh-CN"/>
        </w:rPr>
        <w:tab/>
        <w:t xml:space="preserve">Type: </w:t>
      </w:r>
      <w:r w:rsidRPr="006D68AC">
        <w:t>ErrorInfo</w:t>
      </w:r>
      <w:bookmarkEnd w:id="8330"/>
      <w:bookmarkEnd w:id="8331"/>
      <w:bookmarkEnd w:id="8332"/>
      <w:bookmarkEnd w:id="8333"/>
      <w:bookmarkEnd w:id="8334"/>
      <w:bookmarkEnd w:id="8335"/>
      <w:bookmarkEnd w:id="8336"/>
      <w:bookmarkEnd w:id="8337"/>
      <w:bookmarkEnd w:id="8338"/>
      <w:bookmarkEnd w:id="8339"/>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Heading5"/>
        <w:rPr>
          <w:lang w:eastAsia="zh-CN"/>
        </w:rPr>
      </w:pPr>
      <w:bookmarkStart w:id="8340" w:name="_Toc157435024"/>
      <w:bookmarkStart w:id="8341" w:name="_Toc157436739"/>
      <w:bookmarkStart w:id="8342" w:name="_Toc157440579"/>
      <w:bookmarkStart w:id="8343" w:name="_Toc160650324"/>
      <w:bookmarkStart w:id="8344" w:name="_Toc164928638"/>
      <w:bookmarkStart w:id="8345" w:name="_Toc168550501"/>
      <w:bookmarkStart w:id="8346" w:name="_Toc170118572"/>
      <w:bookmarkStart w:id="8347" w:name="_Toc209470654"/>
      <w:bookmarkStart w:id="8348" w:name="_Toc212115327"/>
      <w:bookmarkStart w:id="8349" w:name="_Toc216293902"/>
      <w:r w:rsidRPr="006D68AC">
        <w:rPr>
          <w:lang w:eastAsia="zh-CN"/>
        </w:rPr>
        <w:t>6.13.6.2.6</w:t>
      </w:r>
      <w:r w:rsidRPr="006D68AC">
        <w:rPr>
          <w:lang w:eastAsia="zh-CN"/>
        </w:rPr>
        <w:tab/>
        <w:t xml:space="preserve">Type: </w:t>
      </w:r>
      <w:r w:rsidRPr="006D68AC">
        <w:t>DataReport</w:t>
      </w:r>
      <w:bookmarkEnd w:id="8340"/>
      <w:bookmarkEnd w:id="8341"/>
      <w:bookmarkEnd w:id="8342"/>
      <w:bookmarkEnd w:id="8343"/>
      <w:bookmarkEnd w:id="8344"/>
      <w:bookmarkEnd w:id="8345"/>
      <w:bookmarkEnd w:id="8346"/>
      <w:bookmarkEnd w:id="8347"/>
      <w:bookmarkEnd w:id="8348"/>
      <w:bookmarkEnd w:id="8349"/>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Heading4"/>
        <w:rPr>
          <w:lang w:eastAsia="zh-CN"/>
        </w:rPr>
      </w:pPr>
      <w:bookmarkStart w:id="8350" w:name="_Toc85492917"/>
      <w:bookmarkStart w:id="8351" w:name="_Toc90661676"/>
      <w:bookmarkStart w:id="8352" w:name="_Toc138755367"/>
      <w:bookmarkStart w:id="8353" w:name="_Toc151886137"/>
      <w:bookmarkStart w:id="8354" w:name="_Toc152076202"/>
      <w:bookmarkStart w:id="8355" w:name="_Toc153793918"/>
      <w:bookmarkStart w:id="8356" w:name="_Toc157435025"/>
      <w:bookmarkStart w:id="8357" w:name="_Toc157436740"/>
      <w:bookmarkStart w:id="8358" w:name="_Toc157440580"/>
      <w:bookmarkStart w:id="8359" w:name="_Toc160650325"/>
      <w:bookmarkStart w:id="8360" w:name="_Toc164928639"/>
      <w:bookmarkStart w:id="8361" w:name="_Toc168550502"/>
      <w:bookmarkStart w:id="8362" w:name="_Toc170118573"/>
      <w:bookmarkStart w:id="8363" w:name="_Toc209470655"/>
      <w:bookmarkStart w:id="8364" w:name="_Toc212115328"/>
      <w:bookmarkStart w:id="8365" w:name="_Toc216293903"/>
      <w:r w:rsidRPr="006D68AC">
        <w:rPr>
          <w:lang w:eastAsia="zh-CN"/>
        </w:rPr>
        <w:t>6.13.6.3</w:t>
      </w:r>
      <w:r w:rsidRPr="006D68AC">
        <w:rPr>
          <w:lang w:eastAsia="zh-CN"/>
        </w:rPr>
        <w:tab/>
        <w:t>Simple data types and enumerations</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1D05624" w14:textId="77777777" w:rsidR="0084527C" w:rsidRPr="006D68AC" w:rsidRDefault="0084527C" w:rsidP="0084527C">
      <w:pPr>
        <w:pStyle w:val="Heading5"/>
      </w:pPr>
      <w:bookmarkStart w:id="8366" w:name="_Toc157435026"/>
      <w:bookmarkStart w:id="8367" w:name="_Toc157436741"/>
      <w:bookmarkStart w:id="8368" w:name="_Toc157440581"/>
      <w:bookmarkStart w:id="8369" w:name="_Toc160650326"/>
      <w:bookmarkStart w:id="8370" w:name="_Toc164928640"/>
      <w:bookmarkStart w:id="8371" w:name="_Toc168550503"/>
      <w:bookmarkStart w:id="8372" w:name="_Toc170118574"/>
      <w:bookmarkStart w:id="8373" w:name="_Toc209470656"/>
      <w:bookmarkStart w:id="8374" w:name="_Toc212115329"/>
      <w:bookmarkStart w:id="8375" w:name="_Toc28013394"/>
      <w:bookmarkStart w:id="8376" w:name="_Toc36040150"/>
      <w:bookmarkStart w:id="8377" w:name="_Toc44692767"/>
      <w:bookmarkStart w:id="8378" w:name="_Toc45134228"/>
      <w:bookmarkStart w:id="8379" w:name="_Toc49607292"/>
      <w:bookmarkStart w:id="8380" w:name="_Toc51763264"/>
      <w:bookmarkStart w:id="8381" w:name="_Toc58850162"/>
      <w:bookmarkStart w:id="8382" w:name="_Toc59018542"/>
      <w:bookmarkStart w:id="8383" w:name="_Toc68169548"/>
      <w:bookmarkStart w:id="8384" w:name="_Toc114211780"/>
      <w:bookmarkStart w:id="8385" w:name="_Toc136554525"/>
      <w:bookmarkStart w:id="8386" w:name="_Toc145706262"/>
      <w:bookmarkStart w:id="8387" w:name="_Toc216293904"/>
      <w:r w:rsidRPr="006D68AC">
        <w:rPr>
          <w:noProof/>
          <w:lang w:eastAsia="zh-CN"/>
        </w:rPr>
        <w:t>6.13</w:t>
      </w:r>
      <w:r w:rsidRPr="006D68AC">
        <w:t>.6.3.1</w:t>
      </w:r>
      <w:r w:rsidRPr="006D68AC">
        <w:tab/>
        <w:t>Introduction</w:t>
      </w:r>
      <w:bookmarkEnd w:id="8366"/>
      <w:bookmarkEnd w:id="8367"/>
      <w:bookmarkEnd w:id="8368"/>
      <w:bookmarkEnd w:id="8369"/>
      <w:bookmarkEnd w:id="8370"/>
      <w:bookmarkEnd w:id="8371"/>
      <w:bookmarkEnd w:id="8372"/>
      <w:bookmarkEnd w:id="8373"/>
      <w:bookmarkEnd w:id="8374"/>
      <w:bookmarkEnd w:id="8387"/>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Heading5"/>
      </w:pPr>
      <w:bookmarkStart w:id="8388" w:name="_Toc157435027"/>
      <w:bookmarkStart w:id="8389" w:name="_Toc157436742"/>
      <w:bookmarkStart w:id="8390" w:name="_Toc157440582"/>
      <w:bookmarkStart w:id="8391" w:name="_Toc160650327"/>
      <w:bookmarkStart w:id="8392" w:name="_Toc164928641"/>
      <w:bookmarkStart w:id="8393" w:name="_Toc168550504"/>
      <w:bookmarkStart w:id="8394" w:name="_Toc170118575"/>
      <w:bookmarkStart w:id="8395" w:name="_Toc209470657"/>
      <w:bookmarkStart w:id="8396" w:name="_Toc212115330"/>
      <w:bookmarkStart w:id="8397" w:name="_Toc216293905"/>
      <w:r w:rsidRPr="006D68AC">
        <w:rPr>
          <w:noProof/>
          <w:lang w:eastAsia="zh-CN"/>
        </w:rPr>
        <w:t>6.13</w:t>
      </w:r>
      <w:r w:rsidRPr="006D68AC">
        <w:t>.6.3.2</w:t>
      </w:r>
      <w:r w:rsidRPr="006D68AC">
        <w:tab/>
        <w:t>Simple data types</w:t>
      </w:r>
      <w:bookmarkEnd w:id="8388"/>
      <w:bookmarkEnd w:id="8389"/>
      <w:bookmarkEnd w:id="8390"/>
      <w:bookmarkEnd w:id="8391"/>
      <w:bookmarkEnd w:id="8392"/>
      <w:bookmarkEnd w:id="8393"/>
      <w:bookmarkEnd w:id="8394"/>
      <w:bookmarkEnd w:id="8395"/>
      <w:bookmarkEnd w:id="8396"/>
      <w:bookmarkEnd w:id="8397"/>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Heading5"/>
      </w:pPr>
      <w:bookmarkStart w:id="8398" w:name="_Toc157435028"/>
      <w:bookmarkStart w:id="8399" w:name="_Toc157436743"/>
      <w:bookmarkStart w:id="8400" w:name="_Toc157440583"/>
      <w:bookmarkStart w:id="8401" w:name="_Toc160650328"/>
      <w:bookmarkStart w:id="8402" w:name="_Toc164928642"/>
      <w:bookmarkStart w:id="8403" w:name="_Toc168550505"/>
      <w:bookmarkStart w:id="8404" w:name="_Toc170118576"/>
      <w:bookmarkStart w:id="8405" w:name="_Toc209470658"/>
      <w:bookmarkStart w:id="8406" w:name="_Toc212115331"/>
      <w:bookmarkStart w:id="8407" w:name="_Toc216293906"/>
      <w:r w:rsidRPr="006D68AC">
        <w:rPr>
          <w:noProof/>
          <w:lang w:eastAsia="zh-CN"/>
        </w:rPr>
        <w:t>6.13</w:t>
      </w:r>
      <w:r w:rsidRPr="006D68AC">
        <w:t>.6.3.3</w:t>
      </w:r>
      <w:r w:rsidRPr="006D68AC">
        <w:tab/>
        <w:t>Enumeration:</w:t>
      </w:r>
      <w:bookmarkEnd w:id="8375"/>
      <w:bookmarkEnd w:id="8376"/>
      <w:bookmarkEnd w:id="8377"/>
      <w:bookmarkEnd w:id="8378"/>
      <w:bookmarkEnd w:id="8379"/>
      <w:bookmarkEnd w:id="8380"/>
      <w:bookmarkEnd w:id="8381"/>
      <w:bookmarkEnd w:id="8382"/>
      <w:bookmarkEnd w:id="8383"/>
      <w:bookmarkEnd w:id="8384"/>
      <w:bookmarkEnd w:id="8385"/>
      <w:bookmarkEnd w:id="8386"/>
      <w:r w:rsidRPr="006D68AC">
        <w:t xml:space="preserve"> Error</w:t>
      </w:r>
      <w:bookmarkEnd w:id="8398"/>
      <w:bookmarkEnd w:id="8399"/>
      <w:bookmarkEnd w:id="8400"/>
      <w:bookmarkEnd w:id="8401"/>
      <w:bookmarkEnd w:id="8402"/>
      <w:bookmarkEnd w:id="8403"/>
      <w:bookmarkEnd w:id="8404"/>
      <w:bookmarkEnd w:id="8405"/>
      <w:bookmarkEnd w:id="8406"/>
      <w:bookmarkEnd w:id="8407"/>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Heading5"/>
      </w:pPr>
      <w:bookmarkStart w:id="8408" w:name="_Toc157435029"/>
      <w:bookmarkStart w:id="8409" w:name="_Toc157436744"/>
      <w:bookmarkStart w:id="8410" w:name="_Toc157440584"/>
      <w:bookmarkStart w:id="8411" w:name="_Toc160650329"/>
      <w:bookmarkStart w:id="8412" w:name="_Toc164928643"/>
      <w:bookmarkStart w:id="8413" w:name="_Toc168550506"/>
      <w:bookmarkStart w:id="8414" w:name="_Toc170118577"/>
      <w:bookmarkStart w:id="8415" w:name="_Toc209470659"/>
      <w:bookmarkStart w:id="8416" w:name="_Toc212115332"/>
      <w:bookmarkStart w:id="8417" w:name="_Toc216293907"/>
      <w:r w:rsidRPr="006D68AC">
        <w:rPr>
          <w:noProof/>
          <w:lang w:eastAsia="zh-CN"/>
        </w:rPr>
        <w:t>6.13</w:t>
      </w:r>
      <w:r w:rsidRPr="006D68AC">
        <w:t>.6.3.4</w:t>
      </w:r>
      <w:r w:rsidRPr="006D68AC">
        <w:tab/>
        <w:t>Enumeration: DataType</w:t>
      </w:r>
      <w:bookmarkEnd w:id="8408"/>
      <w:bookmarkEnd w:id="8409"/>
      <w:bookmarkEnd w:id="8410"/>
      <w:bookmarkEnd w:id="8411"/>
      <w:bookmarkEnd w:id="8412"/>
      <w:bookmarkEnd w:id="8413"/>
      <w:bookmarkEnd w:id="8414"/>
      <w:bookmarkEnd w:id="8415"/>
      <w:bookmarkEnd w:id="8416"/>
      <w:bookmarkEnd w:id="8417"/>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Heading4"/>
        <w:rPr>
          <w:lang w:val="en-US"/>
        </w:rPr>
      </w:pPr>
      <w:bookmarkStart w:id="8418" w:name="_Toc157435030"/>
      <w:bookmarkStart w:id="8419" w:name="_Toc157436745"/>
      <w:bookmarkStart w:id="8420" w:name="_Toc157440585"/>
      <w:bookmarkStart w:id="8421" w:name="_Toc160650330"/>
      <w:bookmarkStart w:id="8422" w:name="_Toc164928644"/>
      <w:bookmarkStart w:id="8423" w:name="_Toc168550507"/>
      <w:bookmarkStart w:id="8424" w:name="_Toc170118578"/>
      <w:bookmarkStart w:id="8425" w:name="_Toc209470660"/>
      <w:bookmarkStart w:id="8426" w:name="_Toc212115333"/>
      <w:bookmarkStart w:id="8427" w:name="_Toc216293908"/>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418"/>
      <w:bookmarkEnd w:id="8419"/>
      <w:bookmarkEnd w:id="8420"/>
      <w:bookmarkEnd w:id="8421"/>
      <w:bookmarkEnd w:id="8422"/>
      <w:bookmarkEnd w:id="8423"/>
      <w:bookmarkEnd w:id="8424"/>
      <w:bookmarkEnd w:id="8425"/>
      <w:bookmarkEnd w:id="8426"/>
      <w:bookmarkEnd w:id="8427"/>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Heading4"/>
      </w:pPr>
      <w:bookmarkStart w:id="8428" w:name="_Toc157435031"/>
      <w:bookmarkStart w:id="8429" w:name="_Toc157436746"/>
      <w:bookmarkStart w:id="8430" w:name="_Toc157440586"/>
      <w:bookmarkStart w:id="8431" w:name="_Toc160650331"/>
      <w:bookmarkStart w:id="8432" w:name="_Toc164928645"/>
      <w:bookmarkStart w:id="8433" w:name="_Toc168550508"/>
      <w:bookmarkStart w:id="8434" w:name="_Toc170118579"/>
      <w:bookmarkStart w:id="8435" w:name="_Toc209470661"/>
      <w:bookmarkStart w:id="8436" w:name="_Toc212115334"/>
      <w:bookmarkStart w:id="8437" w:name="_Toc216293909"/>
      <w:r w:rsidRPr="006D68AC">
        <w:rPr>
          <w:noProof/>
          <w:lang w:eastAsia="zh-CN"/>
        </w:rPr>
        <w:t>6.13</w:t>
      </w:r>
      <w:r w:rsidRPr="006D68AC">
        <w:t>.6.5</w:t>
      </w:r>
      <w:r w:rsidRPr="006D68AC">
        <w:tab/>
        <w:t>Binary data</w:t>
      </w:r>
      <w:bookmarkEnd w:id="8428"/>
      <w:bookmarkEnd w:id="8429"/>
      <w:bookmarkEnd w:id="8430"/>
      <w:bookmarkEnd w:id="8431"/>
      <w:bookmarkEnd w:id="8432"/>
      <w:bookmarkEnd w:id="8433"/>
      <w:bookmarkEnd w:id="8434"/>
      <w:bookmarkEnd w:id="8435"/>
      <w:bookmarkEnd w:id="8436"/>
      <w:bookmarkEnd w:id="8437"/>
    </w:p>
    <w:p w14:paraId="209A02F7" w14:textId="77777777" w:rsidR="0084527C" w:rsidRPr="006D68AC" w:rsidRDefault="0084527C" w:rsidP="0084527C">
      <w:pPr>
        <w:pStyle w:val="Heading5"/>
      </w:pPr>
      <w:bookmarkStart w:id="8438" w:name="_Toc157435032"/>
      <w:bookmarkStart w:id="8439" w:name="_Toc157436747"/>
      <w:bookmarkStart w:id="8440" w:name="_Toc157440587"/>
      <w:bookmarkStart w:id="8441" w:name="_Toc160650332"/>
      <w:bookmarkStart w:id="8442" w:name="_Toc164928646"/>
      <w:bookmarkStart w:id="8443" w:name="_Toc168550509"/>
      <w:bookmarkStart w:id="8444" w:name="_Toc170118580"/>
      <w:bookmarkStart w:id="8445" w:name="_Toc209470662"/>
      <w:bookmarkStart w:id="8446" w:name="_Toc212115335"/>
      <w:bookmarkStart w:id="8447" w:name="_Toc216293910"/>
      <w:r w:rsidRPr="006D68AC">
        <w:rPr>
          <w:noProof/>
          <w:lang w:eastAsia="zh-CN"/>
        </w:rPr>
        <w:t>6.13</w:t>
      </w:r>
      <w:r w:rsidRPr="006D68AC">
        <w:t>.6.5.1</w:t>
      </w:r>
      <w:r w:rsidRPr="006D68AC">
        <w:tab/>
        <w:t>Binary Data Types</w:t>
      </w:r>
      <w:bookmarkEnd w:id="8438"/>
      <w:bookmarkEnd w:id="8439"/>
      <w:bookmarkEnd w:id="8440"/>
      <w:bookmarkEnd w:id="8441"/>
      <w:bookmarkEnd w:id="8442"/>
      <w:bookmarkEnd w:id="8443"/>
      <w:bookmarkEnd w:id="8444"/>
      <w:bookmarkEnd w:id="8445"/>
      <w:bookmarkEnd w:id="8446"/>
      <w:bookmarkEnd w:id="844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Heading3"/>
        <w:rPr>
          <w:lang w:eastAsia="zh-CN"/>
        </w:rPr>
      </w:pPr>
      <w:bookmarkStart w:id="8448" w:name="_Toc85492918"/>
      <w:bookmarkStart w:id="8449" w:name="_Toc90661677"/>
      <w:bookmarkStart w:id="8450" w:name="_Toc138755368"/>
      <w:bookmarkStart w:id="8451" w:name="_Toc151886138"/>
      <w:bookmarkStart w:id="8452" w:name="_Toc152076203"/>
      <w:bookmarkStart w:id="8453" w:name="_Toc153793919"/>
      <w:bookmarkStart w:id="8454" w:name="_Toc157435033"/>
      <w:bookmarkStart w:id="8455" w:name="_Toc157436748"/>
      <w:bookmarkStart w:id="8456" w:name="_Toc157440588"/>
      <w:bookmarkStart w:id="8457" w:name="_Toc160650333"/>
      <w:bookmarkStart w:id="8458" w:name="_Toc164928647"/>
      <w:bookmarkStart w:id="8459" w:name="_Toc168550510"/>
      <w:bookmarkStart w:id="8460" w:name="_Toc170118581"/>
      <w:bookmarkStart w:id="8461" w:name="_Toc209470663"/>
      <w:bookmarkStart w:id="8462" w:name="_Toc212115336"/>
      <w:bookmarkStart w:id="8463" w:name="_Toc216293911"/>
      <w:r w:rsidRPr="006D68AC">
        <w:rPr>
          <w:lang w:eastAsia="zh-CN"/>
        </w:rPr>
        <w:t>6.13.7</w:t>
      </w:r>
      <w:r w:rsidRPr="006D68AC">
        <w:rPr>
          <w:lang w:eastAsia="zh-CN"/>
        </w:rPr>
        <w:tab/>
        <w:t>Error Handling</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71848BF5" w14:textId="77777777" w:rsidR="0084527C" w:rsidRPr="006D68AC" w:rsidRDefault="0084527C" w:rsidP="00B13605">
      <w:pPr>
        <w:pStyle w:val="Heading4"/>
      </w:pPr>
      <w:bookmarkStart w:id="8464" w:name="_Toc138755369"/>
      <w:bookmarkStart w:id="8465" w:name="_Toc151886139"/>
      <w:bookmarkStart w:id="8466" w:name="_Toc152076204"/>
      <w:bookmarkStart w:id="8467" w:name="_Toc153793920"/>
      <w:bookmarkStart w:id="8468" w:name="_Toc157435034"/>
      <w:bookmarkStart w:id="8469" w:name="_Toc157436749"/>
      <w:bookmarkStart w:id="8470" w:name="_Toc157440589"/>
      <w:bookmarkStart w:id="8471" w:name="_Toc160650334"/>
      <w:bookmarkStart w:id="8472" w:name="_Toc164928648"/>
      <w:bookmarkStart w:id="8473" w:name="_Toc168550511"/>
      <w:bookmarkStart w:id="8474" w:name="_Toc170118582"/>
      <w:bookmarkStart w:id="8475" w:name="_Toc209470664"/>
      <w:bookmarkStart w:id="8476" w:name="_Toc212115337"/>
      <w:bookmarkStart w:id="8477" w:name="_Toc216293912"/>
      <w:r w:rsidRPr="006D68AC">
        <w:rPr>
          <w:lang w:eastAsia="zh-CN"/>
        </w:rPr>
        <w:t>6.13.7.1</w:t>
      </w:r>
      <w:r w:rsidRPr="006D68AC">
        <w:tab/>
        <w:t>General</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Heading4"/>
      </w:pPr>
      <w:bookmarkStart w:id="8478" w:name="_Toc138755370"/>
      <w:bookmarkStart w:id="8479" w:name="_Toc151886140"/>
      <w:bookmarkStart w:id="8480" w:name="_Toc152076205"/>
      <w:bookmarkStart w:id="8481" w:name="_Toc153793921"/>
      <w:bookmarkStart w:id="8482" w:name="_Toc157435035"/>
      <w:bookmarkStart w:id="8483" w:name="_Toc157436750"/>
      <w:bookmarkStart w:id="8484" w:name="_Toc157440590"/>
      <w:bookmarkStart w:id="8485" w:name="_Toc160650335"/>
      <w:bookmarkStart w:id="8486" w:name="_Toc164928649"/>
      <w:bookmarkStart w:id="8487" w:name="_Toc168550512"/>
      <w:bookmarkStart w:id="8488" w:name="_Toc170118583"/>
      <w:bookmarkStart w:id="8489" w:name="_Toc209470665"/>
      <w:bookmarkStart w:id="8490" w:name="_Toc212115338"/>
      <w:bookmarkStart w:id="8491" w:name="_Toc216293913"/>
      <w:r w:rsidRPr="006D68AC">
        <w:rPr>
          <w:lang w:eastAsia="zh-CN"/>
        </w:rPr>
        <w:t>6.13.7.2</w:t>
      </w:r>
      <w:r w:rsidRPr="006D68AC">
        <w:tab/>
        <w:t>Protocol Errors</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Heading4"/>
      </w:pPr>
      <w:bookmarkStart w:id="8492" w:name="_Toc138755371"/>
      <w:bookmarkStart w:id="8493" w:name="_Toc151886141"/>
      <w:bookmarkStart w:id="8494" w:name="_Toc152076206"/>
      <w:bookmarkStart w:id="8495" w:name="_Toc153793922"/>
      <w:bookmarkStart w:id="8496" w:name="_Toc157435036"/>
      <w:bookmarkStart w:id="8497" w:name="_Toc157436751"/>
      <w:bookmarkStart w:id="8498" w:name="_Toc157440591"/>
      <w:bookmarkStart w:id="8499" w:name="_Toc160650336"/>
      <w:bookmarkStart w:id="8500" w:name="_Toc164928650"/>
      <w:bookmarkStart w:id="8501" w:name="_Toc168550513"/>
      <w:bookmarkStart w:id="8502" w:name="_Toc170118584"/>
      <w:bookmarkStart w:id="8503" w:name="_Toc209470666"/>
      <w:bookmarkStart w:id="8504" w:name="_Toc212115339"/>
      <w:bookmarkStart w:id="8505" w:name="_Toc216293914"/>
      <w:r w:rsidRPr="006D68AC">
        <w:rPr>
          <w:lang w:eastAsia="zh-CN"/>
        </w:rPr>
        <w:t>6.13.7.3</w:t>
      </w:r>
      <w:r w:rsidRPr="006D68AC">
        <w:tab/>
        <w:t>Application Errors</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Heading3"/>
        <w:rPr>
          <w:lang w:eastAsia="zh-CN"/>
        </w:rPr>
      </w:pPr>
      <w:bookmarkStart w:id="8506" w:name="_Toc85492919"/>
      <w:bookmarkStart w:id="8507" w:name="_Toc90661678"/>
      <w:bookmarkStart w:id="8508" w:name="_Toc138755372"/>
      <w:bookmarkStart w:id="8509" w:name="_Toc151886142"/>
      <w:bookmarkStart w:id="8510" w:name="_Toc152076207"/>
      <w:bookmarkStart w:id="8511" w:name="_Toc153793923"/>
      <w:bookmarkStart w:id="8512" w:name="_Toc157435037"/>
      <w:bookmarkStart w:id="8513" w:name="_Toc157436752"/>
      <w:bookmarkStart w:id="8514" w:name="_Toc157440592"/>
      <w:bookmarkStart w:id="8515" w:name="_Toc160650337"/>
      <w:bookmarkStart w:id="8516" w:name="_Toc164928651"/>
      <w:bookmarkStart w:id="8517" w:name="_Toc168550514"/>
      <w:bookmarkStart w:id="8518" w:name="_Toc170118585"/>
      <w:bookmarkStart w:id="8519" w:name="_Toc209470667"/>
      <w:bookmarkStart w:id="8520" w:name="_Toc212115340"/>
      <w:bookmarkStart w:id="8521" w:name="_Toc216293915"/>
      <w:r w:rsidRPr="006D68AC">
        <w:rPr>
          <w:lang w:eastAsia="zh-CN"/>
        </w:rPr>
        <w:t>6.13.8</w:t>
      </w:r>
      <w:r w:rsidRPr="006D68AC">
        <w:rPr>
          <w:lang w:eastAsia="zh-CN"/>
        </w:rPr>
        <w:tab/>
        <w:t>Feature Negotiation</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Heading3"/>
      </w:pPr>
      <w:bookmarkStart w:id="8522" w:name="_Toc157435038"/>
      <w:bookmarkStart w:id="8523" w:name="_Toc157436753"/>
      <w:bookmarkStart w:id="8524" w:name="_Toc157440593"/>
      <w:bookmarkStart w:id="8525" w:name="_Toc160650338"/>
      <w:bookmarkStart w:id="8526" w:name="_Toc164928652"/>
      <w:bookmarkStart w:id="8527" w:name="_Toc168550515"/>
      <w:bookmarkStart w:id="8528" w:name="_Toc170118586"/>
      <w:bookmarkStart w:id="8529" w:name="_Toc209470668"/>
      <w:bookmarkStart w:id="8530" w:name="_Toc212115341"/>
      <w:bookmarkStart w:id="8531" w:name="_Toc216293916"/>
      <w:r w:rsidRPr="006D68AC">
        <w:rPr>
          <w:noProof/>
          <w:lang w:eastAsia="zh-CN"/>
        </w:rPr>
        <w:t>6.13</w:t>
      </w:r>
      <w:r w:rsidRPr="006D68AC">
        <w:t>.9</w:t>
      </w:r>
      <w:r w:rsidRPr="006D68AC">
        <w:tab/>
        <w:t>Security</w:t>
      </w:r>
      <w:bookmarkEnd w:id="8522"/>
      <w:bookmarkEnd w:id="8523"/>
      <w:bookmarkEnd w:id="8524"/>
      <w:bookmarkEnd w:id="8525"/>
      <w:bookmarkEnd w:id="8526"/>
      <w:bookmarkEnd w:id="8527"/>
      <w:bookmarkEnd w:id="8528"/>
      <w:bookmarkEnd w:id="8529"/>
      <w:bookmarkEnd w:id="8530"/>
      <w:bookmarkEnd w:id="8531"/>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Heading2"/>
      </w:pPr>
      <w:bookmarkStart w:id="8532" w:name="_Toc157435039"/>
      <w:bookmarkStart w:id="8533" w:name="_Toc157436754"/>
      <w:bookmarkStart w:id="8534" w:name="_Toc157440594"/>
      <w:bookmarkStart w:id="8535" w:name="_Toc160650339"/>
      <w:bookmarkStart w:id="8536" w:name="_Toc164928653"/>
      <w:bookmarkStart w:id="8537" w:name="_Toc168550516"/>
      <w:bookmarkStart w:id="8538" w:name="_Toc170118587"/>
      <w:bookmarkStart w:id="8539" w:name="_Toc209470669"/>
      <w:bookmarkStart w:id="8540" w:name="_Toc212115342"/>
      <w:bookmarkStart w:id="8541" w:name="_Toc216293917"/>
      <w:r w:rsidRPr="006D68AC">
        <w:t>6.14</w:t>
      </w:r>
      <w:r w:rsidRPr="006D68AC">
        <w:tab/>
      </w:r>
      <w:r w:rsidRPr="006D68AC">
        <w:rPr>
          <w:lang w:eastAsia="fr-FR"/>
        </w:rPr>
        <w:t>NSCE_FaultDiagnosis</w:t>
      </w:r>
      <w:r w:rsidRPr="006D68AC">
        <w:t xml:space="preserve"> API</w:t>
      </w:r>
      <w:bookmarkEnd w:id="7828"/>
      <w:bookmarkEnd w:id="7829"/>
      <w:bookmarkEnd w:id="7830"/>
      <w:bookmarkEnd w:id="8532"/>
      <w:bookmarkEnd w:id="8533"/>
      <w:bookmarkEnd w:id="8534"/>
      <w:bookmarkEnd w:id="8535"/>
      <w:bookmarkEnd w:id="8536"/>
      <w:bookmarkEnd w:id="8537"/>
      <w:bookmarkEnd w:id="8538"/>
      <w:bookmarkEnd w:id="8539"/>
      <w:bookmarkEnd w:id="8540"/>
      <w:bookmarkEnd w:id="8541"/>
    </w:p>
    <w:p w14:paraId="0EADDECD" w14:textId="2458F1B2" w:rsidR="00437C11" w:rsidRPr="006D68AC" w:rsidRDefault="00437C11" w:rsidP="00437C11">
      <w:pPr>
        <w:pStyle w:val="Heading3"/>
      </w:pPr>
      <w:bookmarkStart w:id="8542" w:name="_Toc157435040"/>
      <w:bookmarkStart w:id="8543" w:name="_Toc157436755"/>
      <w:bookmarkStart w:id="8544" w:name="_Toc157440595"/>
      <w:bookmarkStart w:id="8545" w:name="_Toc160650340"/>
      <w:bookmarkStart w:id="8546" w:name="_Toc164928654"/>
      <w:bookmarkStart w:id="8547" w:name="_Toc168550517"/>
      <w:bookmarkStart w:id="8548" w:name="_Toc170118588"/>
      <w:bookmarkStart w:id="8549" w:name="_Toc209470670"/>
      <w:bookmarkStart w:id="8550" w:name="_Toc212115343"/>
      <w:bookmarkStart w:id="8551" w:name="_Toc216293918"/>
      <w:r w:rsidRPr="006D68AC">
        <w:t>6.14.1</w:t>
      </w:r>
      <w:r w:rsidRPr="006D68AC">
        <w:tab/>
        <w:t>Introduction</w:t>
      </w:r>
      <w:bookmarkEnd w:id="8542"/>
      <w:bookmarkEnd w:id="8543"/>
      <w:bookmarkEnd w:id="8544"/>
      <w:bookmarkEnd w:id="8545"/>
      <w:bookmarkEnd w:id="8546"/>
      <w:bookmarkEnd w:id="8547"/>
      <w:bookmarkEnd w:id="8548"/>
      <w:bookmarkEnd w:id="8549"/>
      <w:bookmarkEnd w:id="8550"/>
      <w:bookmarkEnd w:id="8551"/>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Heading3"/>
      </w:pPr>
      <w:bookmarkStart w:id="8552" w:name="_Toc157435041"/>
      <w:bookmarkStart w:id="8553" w:name="_Toc157436756"/>
      <w:bookmarkStart w:id="8554" w:name="_Toc157440596"/>
      <w:bookmarkStart w:id="8555" w:name="_Toc212115344"/>
      <w:bookmarkStart w:id="8556" w:name="_Toc157435042"/>
      <w:bookmarkStart w:id="8557" w:name="_Toc157436757"/>
      <w:bookmarkStart w:id="8558" w:name="_Toc157440597"/>
      <w:bookmarkStart w:id="8559" w:name="_Toc216293919"/>
      <w:r w:rsidRPr="0043052F">
        <w:t>6.14.2</w:t>
      </w:r>
      <w:r w:rsidRPr="0043052F">
        <w:tab/>
        <w:t>Usage of HTTP</w:t>
      </w:r>
      <w:bookmarkEnd w:id="8552"/>
      <w:bookmarkEnd w:id="8553"/>
      <w:bookmarkEnd w:id="8554"/>
      <w:bookmarkEnd w:id="8555"/>
      <w:bookmarkEnd w:id="8559"/>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Heading3"/>
      </w:pPr>
      <w:bookmarkStart w:id="8560" w:name="_Toc160650341"/>
      <w:bookmarkStart w:id="8561" w:name="_Toc164928655"/>
      <w:bookmarkStart w:id="8562" w:name="_Toc168550518"/>
      <w:bookmarkStart w:id="8563" w:name="_Toc170118589"/>
      <w:bookmarkStart w:id="8564" w:name="_Toc209470671"/>
      <w:bookmarkStart w:id="8565" w:name="_Toc212115345"/>
      <w:bookmarkStart w:id="8566" w:name="_Toc216293920"/>
      <w:r w:rsidRPr="006D68AC">
        <w:t>6.14.3</w:t>
      </w:r>
      <w:r w:rsidRPr="006D68AC">
        <w:tab/>
        <w:t>Resources</w:t>
      </w:r>
      <w:bookmarkEnd w:id="8556"/>
      <w:bookmarkEnd w:id="8557"/>
      <w:bookmarkEnd w:id="8558"/>
      <w:bookmarkEnd w:id="8560"/>
      <w:bookmarkEnd w:id="8561"/>
      <w:bookmarkEnd w:id="8562"/>
      <w:bookmarkEnd w:id="8563"/>
      <w:bookmarkEnd w:id="8564"/>
      <w:bookmarkEnd w:id="8565"/>
      <w:bookmarkEnd w:id="8566"/>
    </w:p>
    <w:p w14:paraId="55A18DC5" w14:textId="1B30E957" w:rsidR="00437C11" w:rsidRPr="006D68AC" w:rsidRDefault="00437C11" w:rsidP="00437C11">
      <w:pPr>
        <w:pStyle w:val="Heading4"/>
      </w:pPr>
      <w:bookmarkStart w:id="8567" w:name="_Toc157435043"/>
      <w:bookmarkStart w:id="8568" w:name="_Toc157436758"/>
      <w:bookmarkStart w:id="8569" w:name="_Toc157440598"/>
      <w:bookmarkStart w:id="8570" w:name="_Toc160650342"/>
      <w:bookmarkStart w:id="8571" w:name="_Toc164928656"/>
      <w:bookmarkStart w:id="8572" w:name="_Toc168550519"/>
      <w:bookmarkStart w:id="8573" w:name="_Toc170118590"/>
      <w:bookmarkStart w:id="8574" w:name="_Toc209470672"/>
      <w:bookmarkStart w:id="8575" w:name="_Toc212115346"/>
      <w:bookmarkStart w:id="8576" w:name="_Toc216293921"/>
      <w:r w:rsidRPr="006D68AC">
        <w:t>6.14.3.1</w:t>
      </w:r>
      <w:r w:rsidRPr="006D68AC">
        <w:tab/>
        <w:t>Overview</w:t>
      </w:r>
      <w:bookmarkEnd w:id="8567"/>
      <w:bookmarkEnd w:id="8568"/>
      <w:bookmarkEnd w:id="8569"/>
      <w:bookmarkEnd w:id="8570"/>
      <w:bookmarkEnd w:id="8571"/>
      <w:bookmarkEnd w:id="8572"/>
      <w:bookmarkEnd w:id="8573"/>
      <w:bookmarkEnd w:id="8574"/>
      <w:bookmarkEnd w:id="8575"/>
      <w:bookmarkEnd w:id="8576"/>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55pt;mso-width-percent:0;mso-height-percent:0;mso-width-percent:0;mso-height-percent:0" o:ole="">
            <v:imagedata r:id="rId163" o:title=""/>
          </v:shape>
          <o:OLEObject Type="Embed" ProgID="Visio.Drawing.15" ShapeID="_x0000_i1104" DrawAspect="Content" ObjectID="_1826906817"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Heading4"/>
        <w:rPr>
          <w:lang w:val="en-US"/>
        </w:rPr>
      </w:pPr>
      <w:bookmarkStart w:id="8577" w:name="_Toc157435044"/>
      <w:bookmarkStart w:id="8578" w:name="_Toc157436759"/>
      <w:bookmarkStart w:id="8579" w:name="_Toc157440599"/>
      <w:bookmarkStart w:id="8580" w:name="_Toc160650343"/>
      <w:bookmarkStart w:id="8581" w:name="_Toc164928657"/>
      <w:bookmarkStart w:id="8582" w:name="_Toc168550520"/>
      <w:bookmarkStart w:id="8583" w:name="_Toc170118591"/>
      <w:bookmarkStart w:id="8584" w:name="_Toc209470673"/>
      <w:bookmarkStart w:id="8585" w:name="_Toc212115347"/>
      <w:bookmarkStart w:id="8586" w:name="_Toc216293922"/>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8577"/>
      <w:bookmarkEnd w:id="8578"/>
      <w:bookmarkEnd w:id="8579"/>
      <w:bookmarkEnd w:id="8580"/>
      <w:bookmarkEnd w:id="8581"/>
      <w:bookmarkEnd w:id="8582"/>
      <w:bookmarkEnd w:id="8583"/>
      <w:bookmarkEnd w:id="8584"/>
      <w:bookmarkEnd w:id="8585"/>
      <w:bookmarkEnd w:id="8586"/>
    </w:p>
    <w:p w14:paraId="14CD9EC4" w14:textId="77D5BF53" w:rsidR="00437C11" w:rsidRPr="006D68AC" w:rsidRDefault="00437C11" w:rsidP="00437C11">
      <w:pPr>
        <w:pStyle w:val="Heading5"/>
      </w:pPr>
      <w:bookmarkStart w:id="8587" w:name="_Toc157435045"/>
      <w:bookmarkStart w:id="8588" w:name="_Toc157436760"/>
      <w:bookmarkStart w:id="8589" w:name="_Toc157440600"/>
      <w:bookmarkStart w:id="8590" w:name="_Toc160650344"/>
      <w:bookmarkStart w:id="8591" w:name="_Toc164928658"/>
      <w:bookmarkStart w:id="8592" w:name="_Toc168550521"/>
      <w:bookmarkStart w:id="8593" w:name="_Toc170118592"/>
      <w:bookmarkStart w:id="8594" w:name="_Toc209470674"/>
      <w:bookmarkStart w:id="8595" w:name="_Toc212115348"/>
      <w:bookmarkStart w:id="8596" w:name="_Toc216293923"/>
      <w:r w:rsidRPr="006D68AC">
        <w:t>6.14.3.2.1</w:t>
      </w:r>
      <w:r w:rsidRPr="006D68AC">
        <w:tab/>
        <w:t>Description</w:t>
      </w:r>
      <w:bookmarkEnd w:id="8587"/>
      <w:bookmarkEnd w:id="8588"/>
      <w:bookmarkEnd w:id="8589"/>
      <w:bookmarkEnd w:id="8590"/>
      <w:bookmarkEnd w:id="8591"/>
      <w:bookmarkEnd w:id="8592"/>
      <w:bookmarkEnd w:id="8593"/>
      <w:bookmarkEnd w:id="8594"/>
      <w:bookmarkEnd w:id="8595"/>
      <w:bookmarkEnd w:id="8596"/>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Heading5"/>
        <w:rPr>
          <w:lang w:eastAsia="zh-CN"/>
        </w:rPr>
      </w:pPr>
      <w:bookmarkStart w:id="8597" w:name="_Toc157435046"/>
      <w:bookmarkStart w:id="8598" w:name="_Toc157436761"/>
      <w:bookmarkStart w:id="8599" w:name="_Toc157440601"/>
      <w:bookmarkStart w:id="8600" w:name="_Toc160650345"/>
      <w:bookmarkStart w:id="8601" w:name="_Toc164928659"/>
      <w:bookmarkStart w:id="8602" w:name="_Toc168550522"/>
      <w:bookmarkStart w:id="8603" w:name="_Toc170118593"/>
      <w:bookmarkStart w:id="8604" w:name="_Toc209470675"/>
      <w:bookmarkStart w:id="8605" w:name="_Toc212115349"/>
      <w:bookmarkStart w:id="8606" w:name="_Toc216293924"/>
      <w:r w:rsidRPr="006D68AC">
        <w:t>6.14.3.2.2</w:t>
      </w:r>
      <w:r w:rsidRPr="006D68AC">
        <w:rPr>
          <w:lang w:eastAsia="zh-CN"/>
        </w:rPr>
        <w:tab/>
        <w:t>Resource Definition</w:t>
      </w:r>
      <w:bookmarkEnd w:id="8597"/>
      <w:bookmarkEnd w:id="8598"/>
      <w:bookmarkEnd w:id="8599"/>
      <w:bookmarkEnd w:id="8600"/>
      <w:bookmarkEnd w:id="8601"/>
      <w:bookmarkEnd w:id="8602"/>
      <w:bookmarkEnd w:id="8603"/>
      <w:bookmarkEnd w:id="8604"/>
      <w:bookmarkEnd w:id="8605"/>
      <w:bookmarkEnd w:id="8606"/>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Heading5"/>
        <w:rPr>
          <w:lang w:eastAsia="zh-CN"/>
        </w:rPr>
      </w:pPr>
      <w:bookmarkStart w:id="8607" w:name="_Toc157435047"/>
      <w:bookmarkStart w:id="8608" w:name="_Toc157436762"/>
      <w:bookmarkStart w:id="8609" w:name="_Toc157440602"/>
      <w:bookmarkStart w:id="8610" w:name="_Toc160650346"/>
      <w:bookmarkStart w:id="8611" w:name="_Toc164928660"/>
      <w:bookmarkStart w:id="8612" w:name="_Toc168550523"/>
      <w:bookmarkStart w:id="8613" w:name="_Toc170118594"/>
      <w:bookmarkStart w:id="8614" w:name="_Toc209470676"/>
      <w:bookmarkStart w:id="8615" w:name="_Toc212115350"/>
      <w:bookmarkStart w:id="8616" w:name="_Toc216293925"/>
      <w:r w:rsidRPr="006D68AC">
        <w:rPr>
          <w:lang w:eastAsia="zh-CN"/>
        </w:rPr>
        <w:t>6.14.3.2.3</w:t>
      </w:r>
      <w:r w:rsidRPr="006D68AC">
        <w:rPr>
          <w:lang w:eastAsia="zh-CN"/>
        </w:rPr>
        <w:tab/>
        <w:t>Resource Standard Methods</w:t>
      </w:r>
      <w:bookmarkEnd w:id="8607"/>
      <w:bookmarkEnd w:id="8608"/>
      <w:bookmarkEnd w:id="8609"/>
      <w:bookmarkEnd w:id="8610"/>
      <w:bookmarkEnd w:id="8611"/>
      <w:bookmarkEnd w:id="8612"/>
      <w:bookmarkEnd w:id="8613"/>
      <w:bookmarkEnd w:id="8614"/>
      <w:bookmarkEnd w:id="8615"/>
      <w:bookmarkEnd w:id="8616"/>
    </w:p>
    <w:p w14:paraId="61D241E1" w14:textId="6E922079" w:rsidR="00437C11" w:rsidRPr="006D68AC" w:rsidRDefault="00437C11" w:rsidP="007E7218">
      <w:pPr>
        <w:pStyle w:val="H6"/>
      </w:pPr>
      <w:bookmarkStart w:id="8617" w:name="_Toc157435048"/>
      <w:bookmarkStart w:id="8618" w:name="_Toc157436763"/>
      <w:bookmarkStart w:id="8619" w:name="_Toc157440603"/>
      <w:bookmarkStart w:id="8620" w:name="_Toc160650347"/>
      <w:bookmarkStart w:id="8621" w:name="_Toc164928661"/>
      <w:bookmarkStart w:id="8622" w:name="_Toc168550524"/>
      <w:bookmarkStart w:id="8623" w:name="_Toc170118595"/>
      <w:bookmarkStart w:id="8624" w:name="_Toc209470677"/>
      <w:bookmarkStart w:id="8625" w:name="_Toc212115351"/>
      <w:r w:rsidRPr="006D68AC">
        <w:t>6.14.3.2.3.1</w:t>
      </w:r>
      <w:r w:rsidRPr="006D68AC">
        <w:tab/>
        <w:t>POST</w:t>
      </w:r>
      <w:bookmarkEnd w:id="8617"/>
      <w:bookmarkEnd w:id="8618"/>
      <w:bookmarkEnd w:id="8619"/>
      <w:bookmarkEnd w:id="8620"/>
      <w:bookmarkEnd w:id="8621"/>
      <w:bookmarkEnd w:id="8622"/>
      <w:bookmarkEnd w:id="8623"/>
      <w:bookmarkEnd w:id="8624"/>
      <w:bookmarkEnd w:id="8625"/>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Heading5"/>
        <w:rPr>
          <w:lang w:eastAsia="zh-CN"/>
        </w:rPr>
      </w:pPr>
      <w:bookmarkStart w:id="8626" w:name="_Toc157435049"/>
      <w:bookmarkStart w:id="8627" w:name="_Toc157436764"/>
      <w:bookmarkStart w:id="8628" w:name="_Toc157440604"/>
      <w:bookmarkStart w:id="8629" w:name="_Toc160650348"/>
      <w:bookmarkStart w:id="8630" w:name="_Toc164928662"/>
      <w:bookmarkStart w:id="8631" w:name="_Toc168550525"/>
      <w:bookmarkStart w:id="8632" w:name="_Toc170118596"/>
      <w:bookmarkStart w:id="8633" w:name="_Toc209470678"/>
      <w:bookmarkStart w:id="8634" w:name="_Toc212115352"/>
      <w:bookmarkStart w:id="8635" w:name="_Toc216293926"/>
      <w:r w:rsidRPr="006D68AC">
        <w:rPr>
          <w:lang w:eastAsia="zh-CN"/>
        </w:rPr>
        <w:t>6.14.3.2.4</w:t>
      </w:r>
      <w:r w:rsidRPr="006D68AC">
        <w:rPr>
          <w:lang w:eastAsia="zh-CN"/>
        </w:rPr>
        <w:tab/>
        <w:t>Resource Custom Operations</w:t>
      </w:r>
      <w:bookmarkEnd w:id="8626"/>
      <w:bookmarkEnd w:id="8627"/>
      <w:bookmarkEnd w:id="8628"/>
      <w:bookmarkEnd w:id="8629"/>
      <w:bookmarkEnd w:id="8630"/>
      <w:bookmarkEnd w:id="8631"/>
      <w:bookmarkEnd w:id="8632"/>
      <w:bookmarkEnd w:id="8633"/>
      <w:bookmarkEnd w:id="8634"/>
      <w:bookmarkEnd w:id="8635"/>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Heading4"/>
      </w:pPr>
      <w:bookmarkStart w:id="8636" w:name="_Toc157435050"/>
      <w:bookmarkStart w:id="8637" w:name="_Toc157436765"/>
      <w:bookmarkStart w:id="8638" w:name="_Toc157440605"/>
      <w:bookmarkStart w:id="8639" w:name="_Toc160650349"/>
      <w:bookmarkStart w:id="8640" w:name="_Toc164928663"/>
      <w:bookmarkStart w:id="8641" w:name="_Toc168550526"/>
      <w:bookmarkStart w:id="8642" w:name="_Toc170118597"/>
      <w:bookmarkStart w:id="8643" w:name="_Toc209470679"/>
      <w:bookmarkStart w:id="8644" w:name="_Toc212115353"/>
      <w:bookmarkStart w:id="8645" w:name="_Toc216293927"/>
      <w:r w:rsidRPr="006D68AC">
        <w:t>6.14.3.3</w:t>
      </w:r>
      <w:r w:rsidRPr="006D68AC">
        <w:tab/>
        <w:t xml:space="preserve">Resource: Individual </w:t>
      </w:r>
      <w:r w:rsidRPr="006D68AC">
        <w:rPr>
          <w:lang w:eastAsia="fr-FR"/>
        </w:rPr>
        <w:t xml:space="preserve">Network Slice Fault Diagnosis </w:t>
      </w:r>
      <w:r w:rsidRPr="006D68AC">
        <w:t>Subscription</w:t>
      </w:r>
      <w:bookmarkEnd w:id="8636"/>
      <w:bookmarkEnd w:id="8637"/>
      <w:bookmarkEnd w:id="8638"/>
      <w:bookmarkEnd w:id="8639"/>
      <w:bookmarkEnd w:id="8640"/>
      <w:bookmarkEnd w:id="8641"/>
      <w:bookmarkEnd w:id="8642"/>
      <w:bookmarkEnd w:id="8643"/>
      <w:bookmarkEnd w:id="8644"/>
      <w:bookmarkEnd w:id="8645"/>
    </w:p>
    <w:p w14:paraId="645CEB96" w14:textId="445E40AA" w:rsidR="00437C11" w:rsidRPr="006D68AC" w:rsidRDefault="00437C11" w:rsidP="00437C11">
      <w:pPr>
        <w:pStyle w:val="Heading5"/>
        <w:rPr>
          <w:lang w:eastAsia="zh-CN"/>
        </w:rPr>
      </w:pPr>
      <w:bookmarkStart w:id="8646" w:name="_Toc157435051"/>
      <w:bookmarkStart w:id="8647" w:name="_Toc157436766"/>
      <w:bookmarkStart w:id="8648" w:name="_Toc157440606"/>
      <w:bookmarkStart w:id="8649" w:name="_Toc160650350"/>
      <w:bookmarkStart w:id="8650" w:name="_Toc164928664"/>
      <w:bookmarkStart w:id="8651" w:name="_Toc168550527"/>
      <w:bookmarkStart w:id="8652" w:name="_Toc170118598"/>
      <w:bookmarkStart w:id="8653" w:name="_Toc209470680"/>
      <w:bookmarkStart w:id="8654" w:name="_Toc212115354"/>
      <w:bookmarkStart w:id="8655" w:name="_Toc216293928"/>
      <w:r w:rsidRPr="006D68AC">
        <w:t>6.14.3.3</w:t>
      </w:r>
      <w:r w:rsidRPr="006D68AC">
        <w:rPr>
          <w:lang w:eastAsia="zh-CN"/>
        </w:rPr>
        <w:t>.1</w:t>
      </w:r>
      <w:r w:rsidRPr="006D68AC">
        <w:rPr>
          <w:lang w:eastAsia="zh-CN"/>
        </w:rPr>
        <w:tab/>
        <w:t>Description</w:t>
      </w:r>
      <w:bookmarkEnd w:id="8646"/>
      <w:bookmarkEnd w:id="8647"/>
      <w:bookmarkEnd w:id="8648"/>
      <w:bookmarkEnd w:id="8649"/>
      <w:bookmarkEnd w:id="8650"/>
      <w:bookmarkEnd w:id="8651"/>
      <w:bookmarkEnd w:id="8652"/>
      <w:bookmarkEnd w:id="8653"/>
      <w:bookmarkEnd w:id="8654"/>
      <w:bookmarkEnd w:id="8655"/>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Heading5"/>
        <w:rPr>
          <w:lang w:eastAsia="zh-CN"/>
        </w:rPr>
      </w:pPr>
      <w:bookmarkStart w:id="8656" w:name="_Toc157435052"/>
      <w:bookmarkStart w:id="8657" w:name="_Toc157436767"/>
      <w:bookmarkStart w:id="8658" w:name="_Toc157440607"/>
      <w:bookmarkStart w:id="8659" w:name="_Toc160650351"/>
      <w:bookmarkStart w:id="8660" w:name="_Toc164928665"/>
      <w:bookmarkStart w:id="8661" w:name="_Toc168550528"/>
      <w:bookmarkStart w:id="8662" w:name="_Toc170118599"/>
      <w:bookmarkStart w:id="8663" w:name="_Toc209470681"/>
      <w:bookmarkStart w:id="8664" w:name="_Toc212115355"/>
      <w:bookmarkStart w:id="8665" w:name="_Toc216293929"/>
      <w:r w:rsidRPr="006D68AC">
        <w:t>6.14.3.3</w:t>
      </w:r>
      <w:r w:rsidRPr="006D68AC">
        <w:rPr>
          <w:lang w:eastAsia="zh-CN"/>
        </w:rPr>
        <w:t>.2</w:t>
      </w:r>
      <w:r w:rsidRPr="006D68AC">
        <w:rPr>
          <w:lang w:eastAsia="zh-CN"/>
        </w:rPr>
        <w:tab/>
        <w:t>Resource Definition</w:t>
      </w:r>
      <w:bookmarkEnd w:id="8656"/>
      <w:bookmarkEnd w:id="8657"/>
      <w:bookmarkEnd w:id="8658"/>
      <w:bookmarkEnd w:id="8659"/>
      <w:bookmarkEnd w:id="8660"/>
      <w:bookmarkEnd w:id="8661"/>
      <w:bookmarkEnd w:id="8662"/>
      <w:bookmarkEnd w:id="8663"/>
      <w:bookmarkEnd w:id="8664"/>
      <w:bookmarkEnd w:id="8665"/>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Heading5"/>
        <w:rPr>
          <w:lang w:eastAsia="zh-CN"/>
        </w:rPr>
      </w:pPr>
      <w:bookmarkStart w:id="8666" w:name="_Toc157435053"/>
      <w:bookmarkStart w:id="8667" w:name="_Toc157436768"/>
      <w:bookmarkStart w:id="8668" w:name="_Toc157440608"/>
      <w:bookmarkStart w:id="8669" w:name="_Toc160650352"/>
      <w:bookmarkStart w:id="8670" w:name="_Toc164928666"/>
      <w:bookmarkStart w:id="8671" w:name="_Toc168550529"/>
      <w:bookmarkStart w:id="8672" w:name="_Toc170118600"/>
      <w:bookmarkStart w:id="8673" w:name="_Toc209470682"/>
      <w:bookmarkStart w:id="8674" w:name="_Toc212115356"/>
      <w:bookmarkStart w:id="8675" w:name="_Toc216293930"/>
      <w:r w:rsidRPr="006D68AC">
        <w:t>6.14.3.3</w:t>
      </w:r>
      <w:r w:rsidRPr="006D68AC">
        <w:rPr>
          <w:lang w:eastAsia="zh-CN"/>
        </w:rPr>
        <w:t>.3</w:t>
      </w:r>
      <w:r w:rsidRPr="006D68AC">
        <w:rPr>
          <w:lang w:eastAsia="zh-CN"/>
        </w:rPr>
        <w:tab/>
        <w:t>Resource Standard Methods</w:t>
      </w:r>
      <w:bookmarkEnd w:id="8666"/>
      <w:bookmarkEnd w:id="8667"/>
      <w:bookmarkEnd w:id="8668"/>
      <w:bookmarkEnd w:id="8669"/>
      <w:bookmarkEnd w:id="8670"/>
      <w:bookmarkEnd w:id="8671"/>
      <w:bookmarkEnd w:id="8672"/>
      <w:bookmarkEnd w:id="8673"/>
      <w:bookmarkEnd w:id="8674"/>
      <w:bookmarkEnd w:id="8675"/>
    </w:p>
    <w:p w14:paraId="21F687F0" w14:textId="1C4F39F0" w:rsidR="00437C11" w:rsidRPr="006D68AC" w:rsidRDefault="00437C11" w:rsidP="007E7218">
      <w:pPr>
        <w:pStyle w:val="H6"/>
      </w:pPr>
      <w:bookmarkStart w:id="8676" w:name="_Toc157435054"/>
      <w:bookmarkStart w:id="8677" w:name="_Toc157436769"/>
      <w:bookmarkStart w:id="8678" w:name="_Toc157440609"/>
      <w:bookmarkStart w:id="8679" w:name="_Toc160650353"/>
      <w:bookmarkStart w:id="8680" w:name="_Toc164928667"/>
      <w:bookmarkStart w:id="8681" w:name="_Toc168550530"/>
      <w:bookmarkStart w:id="8682" w:name="_Toc170118601"/>
      <w:bookmarkStart w:id="8683" w:name="_Toc209470683"/>
      <w:bookmarkStart w:id="8684" w:name="_Toc212115357"/>
      <w:r w:rsidRPr="006D68AC">
        <w:t>6.14.3.3.3.1</w:t>
      </w:r>
      <w:r w:rsidRPr="006D68AC">
        <w:tab/>
        <w:t>GET</w:t>
      </w:r>
      <w:bookmarkEnd w:id="8676"/>
      <w:bookmarkEnd w:id="8677"/>
      <w:bookmarkEnd w:id="8678"/>
      <w:bookmarkEnd w:id="8679"/>
      <w:bookmarkEnd w:id="8680"/>
      <w:bookmarkEnd w:id="8681"/>
      <w:bookmarkEnd w:id="8682"/>
      <w:bookmarkEnd w:id="8683"/>
      <w:bookmarkEnd w:id="868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8685" w:name="_Toc157435055"/>
      <w:bookmarkStart w:id="8686" w:name="_Toc157436770"/>
      <w:bookmarkStart w:id="8687" w:name="_Toc157440610"/>
      <w:bookmarkStart w:id="8688" w:name="_Toc160650354"/>
      <w:bookmarkStart w:id="8689" w:name="_Toc164928668"/>
      <w:bookmarkStart w:id="8690" w:name="_Toc168550531"/>
      <w:bookmarkStart w:id="8691" w:name="_Toc170118602"/>
      <w:bookmarkStart w:id="8692" w:name="_Toc209470684"/>
      <w:bookmarkStart w:id="8693" w:name="_Toc212115358"/>
      <w:r w:rsidRPr="006D68AC">
        <w:t>6.14.3.3.3.2</w:t>
      </w:r>
      <w:r w:rsidRPr="006D68AC">
        <w:tab/>
        <w:t>PUT</w:t>
      </w:r>
      <w:bookmarkEnd w:id="8685"/>
      <w:bookmarkEnd w:id="8686"/>
      <w:bookmarkEnd w:id="8687"/>
      <w:bookmarkEnd w:id="8688"/>
      <w:bookmarkEnd w:id="8689"/>
      <w:bookmarkEnd w:id="8690"/>
      <w:bookmarkEnd w:id="8691"/>
      <w:bookmarkEnd w:id="8692"/>
      <w:bookmarkEnd w:id="869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8694" w:name="_Toc157435056"/>
      <w:bookmarkStart w:id="8695" w:name="_Toc157436771"/>
      <w:bookmarkStart w:id="8696" w:name="_Toc157440611"/>
      <w:bookmarkStart w:id="8697" w:name="_Toc160650355"/>
      <w:bookmarkStart w:id="8698" w:name="_Toc164928669"/>
      <w:bookmarkStart w:id="8699" w:name="_Toc168550532"/>
      <w:bookmarkStart w:id="8700" w:name="_Toc170118603"/>
      <w:bookmarkStart w:id="8701" w:name="_Toc209470685"/>
      <w:bookmarkStart w:id="8702" w:name="_Toc212115359"/>
      <w:r w:rsidRPr="006D68AC">
        <w:t>6.14.3.3.3.3</w:t>
      </w:r>
      <w:r w:rsidRPr="006D68AC">
        <w:tab/>
        <w:t>PATCH</w:t>
      </w:r>
      <w:bookmarkEnd w:id="8694"/>
      <w:bookmarkEnd w:id="8695"/>
      <w:bookmarkEnd w:id="8696"/>
      <w:bookmarkEnd w:id="8697"/>
      <w:bookmarkEnd w:id="8698"/>
      <w:bookmarkEnd w:id="8699"/>
      <w:bookmarkEnd w:id="8700"/>
      <w:bookmarkEnd w:id="8701"/>
      <w:bookmarkEnd w:id="870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8703" w:name="_Toc157435057"/>
      <w:bookmarkStart w:id="8704" w:name="_Toc157436772"/>
      <w:bookmarkStart w:id="8705" w:name="_Toc157440612"/>
      <w:bookmarkStart w:id="8706" w:name="_Toc160650356"/>
      <w:bookmarkStart w:id="8707" w:name="_Toc164928670"/>
      <w:bookmarkStart w:id="8708" w:name="_Toc168550533"/>
      <w:bookmarkStart w:id="8709" w:name="_Toc170118604"/>
      <w:bookmarkStart w:id="8710" w:name="_Toc209470686"/>
      <w:bookmarkStart w:id="8711" w:name="_Toc212115360"/>
      <w:r w:rsidRPr="006D68AC">
        <w:t>6.14.3.3.3.4</w:t>
      </w:r>
      <w:r w:rsidRPr="006D68AC">
        <w:tab/>
        <w:t>DELETE</w:t>
      </w:r>
      <w:bookmarkEnd w:id="8703"/>
      <w:bookmarkEnd w:id="8704"/>
      <w:bookmarkEnd w:id="8705"/>
      <w:bookmarkEnd w:id="8706"/>
      <w:bookmarkEnd w:id="8707"/>
      <w:bookmarkEnd w:id="8708"/>
      <w:bookmarkEnd w:id="8709"/>
      <w:bookmarkEnd w:id="8710"/>
      <w:bookmarkEnd w:id="871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Heading5"/>
        <w:rPr>
          <w:lang w:eastAsia="zh-CN"/>
        </w:rPr>
      </w:pPr>
      <w:bookmarkStart w:id="8712" w:name="_Toc157435058"/>
      <w:bookmarkStart w:id="8713" w:name="_Toc157436773"/>
      <w:bookmarkStart w:id="8714" w:name="_Toc157440613"/>
      <w:bookmarkStart w:id="8715" w:name="_Toc160650357"/>
      <w:bookmarkStart w:id="8716" w:name="_Toc164928671"/>
      <w:bookmarkStart w:id="8717" w:name="_Toc168550534"/>
      <w:bookmarkStart w:id="8718" w:name="_Toc170118605"/>
      <w:bookmarkStart w:id="8719" w:name="_Toc209470687"/>
      <w:bookmarkStart w:id="8720" w:name="_Toc212115361"/>
      <w:bookmarkStart w:id="8721" w:name="_Toc216293931"/>
      <w:r w:rsidRPr="006D68AC">
        <w:t>6.14.3.3</w:t>
      </w:r>
      <w:r w:rsidRPr="006D68AC">
        <w:rPr>
          <w:lang w:eastAsia="zh-CN"/>
        </w:rPr>
        <w:t>.4</w:t>
      </w:r>
      <w:r w:rsidRPr="006D68AC">
        <w:rPr>
          <w:lang w:eastAsia="zh-CN"/>
        </w:rPr>
        <w:tab/>
        <w:t>Resource Custom Operations</w:t>
      </w:r>
      <w:bookmarkEnd w:id="8712"/>
      <w:bookmarkEnd w:id="8713"/>
      <w:bookmarkEnd w:id="8714"/>
      <w:bookmarkEnd w:id="8715"/>
      <w:bookmarkEnd w:id="8716"/>
      <w:bookmarkEnd w:id="8717"/>
      <w:bookmarkEnd w:id="8718"/>
      <w:bookmarkEnd w:id="8719"/>
      <w:bookmarkEnd w:id="8720"/>
      <w:bookmarkEnd w:id="8721"/>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Heading3"/>
      </w:pPr>
      <w:bookmarkStart w:id="8722" w:name="_Toc157435059"/>
      <w:bookmarkStart w:id="8723" w:name="_Toc157436774"/>
      <w:bookmarkStart w:id="8724" w:name="_Toc157440614"/>
      <w:bookmarkStart w:id="8725" w:name="_Toc160650358"/>
      <w:bookmarkStart w:id="8726" w:name="_Toc164928672"/>
      <w:bookmarkStart w:id="8727" w:name="_Toc168550535"/>
      <w:bookmarkStart w:id="8728" w:name="_Toc170118606"/>
      <w:bookmarkStart w:id="8729" w:name="_Toc209470688"/>
      <w:bookmarkStart w:id="8730" w:name="_Toc212115362"/>
      <w:bookmarkStart w:id="8731" w:name="_Toc216293932"/>
      <w:r w:rsidRPr="006D68AC">
        <w:t>6.14.4</w:t>
      </w:r>
      <w:r w:rsidRPr="006D68AC">
        <w:tab/>
        <w:t>Custom Operations without associated resources</w:t>
      </w:r>
      <w:bookmarkEnd w:id="8722"/>
      <w:bookmarkEnd w:id="8723"/>
      <w:bookmarkEnd w:id="8724"/>
      <w:bookmarkEnd w:id="8725"/>
      <w:bookmarkEnd w:id="8726"/>
      <w:bookmarkEnd w:id="8727"/>
      <w:bookmarkEnd w:id="8728"/>
      <w:bookmarkEnd w:id="8729"/>
      <w:bookmarkEnd w:id="8730"/>
      <w:bookmarkEnd w:id="8731"/>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Heading3"/>
      </w:pPr>
      <w:bookmarkStart w:id="8732" w:name="_Toc157435060"/>
      <w:bookmarkStart w:id="8733" w:name="_Toc157436775"/>
      <w:bookmarkStart w:id="8734" w:name="_Toc157440615"/>
      <w:bookmarkStart w:id="8735" w:name="_Toc160650359"/>
      <w:bookmarkStart w:id="8736" w:name="_Toc164928673"/>
      <w:bookmarkStart w:id="8737" w:name="_Toc168550536"/>
      <w:bookmarkStart w:id="8738" w:name="_Toc170118607"/>
      <w:bookmarkStart w:id="8739" w:name="_Toc209470689"/>
      <w:bookmarkStart w:id="8740" w:name="_Toc212115363"/>
      <w:bookmarkStart w:id="8741" w:name="_Toc216293933"/>
      <w:r w:rsidRPr="006D68AC">
        <w:t>6.14.5</w:t>
      </w:r>
      <w:r w:rsidRPr="006D68AC">
        <w:tab/>
        <w:t>Notifications</w:t>
      </w:r>
      <w:bookmarkEnd w:id="8732"/>
      <w:bookmarkEnd w:id="8733"/>
      <w:bookmarkEnd w:id="8734"/>
      <w:bookmarkEnd w:id="8735"/>
      <w:bookmarkEnd w:id="8736"/>
      <w:bookmarkEnd w:id="8737"/>
      <w:bookmarkEnd w:id="8738"/>
      <w:bookmarkEnd w:id="8739"/>
      <w:bookmarkEnd w:id="8740"/>
      <w:bookmarkEnd w:id="8741"/>
    </w:p>
    <w:p w14:paraId="7DD622DA" w14:textId="7C1D5675" w:rsidR="00437C11" w:rsidRPr="006D68AC" w:rsidRDefault="00437C11" w:rsidP="00437C11">
      <w:pPr>
        <w:pStyle w:val="Heading4"/>
      </w:pPr>
      <w:bookmarkStart w:id="8742" w:name="_Toc157435061"/>
      <w:bookmarkStart w:id="8743" w:name="_Toc157436776"/>
      <w:bookmarkStart w:id="8744" w:name="_Toc157440616"/>
      <w:bookmarkStart w:id="8745" w:name="_Toc160650360"/>
      <w:bookmarkStart w:id="8746" w:name="_Toc164928674"/>
      <w:bookmarkStart w:id="8747" w:name="_Toc168550537"/>
      <w:bookmarkStart w:id="8748" w:name="_Toc170118608"/>
      <w:bookmarkStart w:id="8749" w:name="_Toc209470690"/>
      <w:bookmarkStart w:id="8750" w:name="_Toc212115364"/>
      <w:bookmarkStart w:id="8751" w:name="_Toc216293934"/>
      <w:r w:rsidRPr="006D68AC">
        <w:t>6.14.5.1</w:t>
      </w:r>
      <w:r w:rsidRPr="006D68AC">
        <w:tab/>
        <w:t>General</w:t>
      </w:r>
      <w:bookmarkEnd w:id="8742"/>
      <w:bookmarkEnd w:id="8743"/>
      <w:bookmarkEnd w:id="8744"/>
      <w:bookmarkEnd w:id="8745"/>
      <w:bookmarkEnd w:id="8746"/>
      <w:bookmarkEnd w:id="8747"/>
      <w:bookmarkEnd w:id="8748"/>
      <w:bookmarkEnd w:id="8749"/>
      <w:bookmarkEnd w:id="8750"/>
      <w:bookmarkEnd w:id="8751"/>
    </w:p>
    <w:p w14:paraId="63F2BC42" w14:textId="77777777" w:rsidR="00B110B4" w:rsidRPr="006D68AC" w:rsidRDefault="00B110B4" w:rsidP="00B110B4">
      <w:pPr>
        <w:rPr>
          <w:noProof/>
        </w:rPr>
      </w:pPr>
      <w:bookmarkStart w:id="8752" w:name="_Toc157435062"/>
      <w:bookmarkStart w:id="8753" w:name="_Toc157436777"/>
      <w:bookmarkStart w:id="8754" w:name="_Toc157440617"/>
      <w:bookmarkStart w:id="8755"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Heading4"/>
        <w:rPr>
          <w:lang w:val="en-US"/>
        </w:rPr>
      </w:pPr>
      <w:bookmarkStart w:id="8756" w:name="_Toc164928675"/>
      <w:bookmarkStart w:id="8757" w:name="_Toc168550538"/>
      <w:bookmarkStart w:id="8758" w:name="_Toc170118609"/>
      <w:bookmarkStart w:id="8759" w:name="_Toc209470691"/>
      <w:bookmarkStart w:id="8760" w:name="_Toc212115365"/>
      <w:bookmarkStart w:id="8761" w:name="_Toc216293935"/>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8752"/>
      <w:bookmarkEnd w:id="8753"/>
      <w:bookmarkEnd w:id="8754"/>
      <w:bookmarkEnd w:id="8755"/>
      <w:bookmarkEnd w:id="8756"/>
      <w:bookmarkEnd w:id="8757"/>
      <w:bookmarkEnd w:id="8758"/>
      <w:bookmarkEnd w:id="8759"/>
      <w:bookmarkEnd w:id="8760"/>
      <w:bookmarkEnd w:id="8761"/>
    </w:p>
    <w:p w14:paraId="14DABEDD" w14:textId="652D0F4B" w:rsidR="00437C11" w:rsidRPr="006D68AC" w:rsidRDefault="00437C11" w:rsidP="00437C11">
      <w:pPr>
        <w:pStyle w:val="Heading5"/>
        <w:rPr>
          <w:noProof/>
          <w:lang w:val="en-US"/>
        </w:rPr>
      </w:pPr>
      <w:bookmarkStart w:id="8762" w:name="_Toc157435063"/>
      <w:bookmarkStart w:id="8763" w:name="_Toc157436778"/>
      <w:bookmarkStart w:id="8764" w:name="_Toc157440618"/>
      <w:bookmarkStart w:id="8765" w:name="_Toc160650362"/>
      <w:bookmarkStart w:id="8766" w:name="_Toc164928676"/>
      <w:bookmarkStart w:id="8767" w:name="_Toc168550539"/>
      <w:bookmarkStart w:id="8768" w:name="_Toc170118610"/>
      <w:bookmarkStart w:id="8769" w:name="_Toc209470692"/>
      <w:bookmarkStart w:id="8770" w:name="_Toc212115366"/>
      <w:bookmarkStart w:id="8771" w:name="_Toc216293936"/>
      <w:r w:rsidRPr="006D68AC">
        <w:t>6.14</w:t>
      </w:r>
      <w:r w:rsidRPr="006D68AC">
        <w:rPr>
          <w:lang w:val="en-US"/>
        </w:rPr>
        <w:t>.5.2</w:t>
      </w:r>
      <w:r w:rsidRPr="006D68AC">
        <w:rPr>
          <w:noProof/>
          <w:lang w:val="en-US"/>
        </w:rPr>
        <w:t>.1</w:t>
      </w:r>
      <w:r w:rsidRPr="006D68AC">
        <w:rPr>
          <w:noProof/>
          <w:lang w:val="en-US"/>
        </w:rPr>
        <w:tab/>
        <w:t>Description</w:t>
      </w:r>
      <w:bookmarkEnd w:id="8762"/>
      <w:bookmarkEnd w:id="8763"/>
      <w:bookmarkEnd w:id="8764"/>
      <w:bookmarkEnd w:id="8765"/>
      <w:bookmarkEnd w:id="8766"/>
      <w:bookmarkEnd w:id="8767"/>
      <w:bookmarkEnd w:id="8768"/>
      <w:bookmarkEnd w:id="8769"/>
      <w:bookmarkEnd w:id="8770"/>
      <w:bookmarkEnd w:id="8771"/>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Heading5"/>
        <w:rPr>
          <w:noProof/>
        </w:rPr>
      </w:pPr>
      <w:bookmarkStart w:id="8772" w:name="_Toc157435064"/>
      <w:bookmarkStart w:id="8773" w:name="_Toc157436779"/>
      <w:bookmarkStart w:id="8774" w:name="_Toc157440619"/>
      <w:bookmarkStart w:id="8775" w:name="_Toc160650363"/>
      <w:bookmarkStart w:id="8776" w:name="_Toc164928677"/>
      <w:bookmarkStart w:id="8777" w:name="_Toc168550540"/>
      <w:bookmarkStart w:id="8778" w:name="_Toc170118611"/>
      <w:bookmarkStart w:id="8779" w:name="_Toc209470693"/>
      <w:bookmarkStart w:id="8780" w:name="_Toc212115367"/>
      <w:bookmarkStart w:id="8781" w:name="_Toc216293937"/>
      <w:r w:rsidRPr="006D68AC">
        <w:t>6.14.5.2</w:t>
      </w:r>
      <w:r w:rsidRPr="006D68AC">
        <w:rPr>
          <w:noProof/>
        </w:rPr>
        <w:t>.2</w:t>
      </w:r>
      <w:r w:rsidRPr="006D68AC">
        <w:rPr>
          <w:noProof/>
        </w:rPr>
        <w:tab/>
        <w:t>Target URI</w:t>
      </w:r>
      <w:bookmarkEnd w:id="8772"/>
      <w:bookmarkEnd w:id="8773"/>
      <w:bookmarkEnd w:id="8774"/>
      <w:bookmarkEnd w:id="8775"/>
      <w:bookmarkEnd w:id="8776"/>
      <w:bookmarkEnd w:id="8777"/>
      <w:bookmarkEnd w:id="8778"/>
      <w:bookmarkEnd w:id="8779"/>
      <w:bookmarkEnd w:id="8780"/>
      <w:bookmarkEnd w:id="8781"/>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Heading5"/>
        <w:rPr>
          <w:noProof/>
        </w:rPr>
      </w:pPr>
      <w:bookmarkStart w:id="8782" w:name="_Toc157435065"/>
      <w:bookmarkStart w:id="8783" w:name="_Toc157436780"/>
      <w:bookmarkStart w:id="8784" w:name="_Toc157440620"/>
      <w:bookmarkStart w:id="8785" w:name="_Toc160650364"/>
      <w:bookmarkStart w:id="8786" w:name="_Toc164928678"/>
      <w:bookmarkStart w:id="8787" w:name="_Toc168550541"/>
      <w:bookmarkStart w:id="8788" w:name="_Toc170118612"/>
      <w:bookmarkStart w:id="8789" w:name="_Toc209470694"/>
      <w:bookmarkStart w:id="8790" w:name="_Toc212115368"/>
      <w:bookmarkStart w:id="8791" w:name="_Toc216293938"/>
      <w:r w:rsidRPr="006D68AC">
        <w:t>6.14.5.2</w:t>
      </w:r>
      <w:r w:rsidRPr="006D68AC">
        <w:rPr>
          <w:noProof/>
        </w:rPr>
        <w:t>.3</w:t>
      </w:r>
      <w:r w:rsidRPr="006D68AC">
        <w:rPr>
          <w:noProof/>
        </w:rPr>
        <w:tab/>
        <w:t>Standard Methods</w:t>
      </w:r>
      <w:bookmarkEnd w:id="8782"/>
      <w:bookmarkEnd w:id="8783"/>
      <w:bookmarkEnd w:id="8784"/>
      <w:bookmarkEnd w:id="8785"/>
      <w:bookmarkEnd w:id="8786"/>
      <w:bookmarkEnd w:id="8787"/>
      <w:bookmarkEnd w:id="8788"/>
      <w:bookmarkEnd w:id="8789"/>
      <w:bookmarkEnd w:id="8790"/>
      <w:bookmarkEnd w:id="8791"/>
    </w:p>
    <w:p w14:paraId="3538C503" w14:textId="419D9C6E" w:rsidR="00437C11" w:rsidRPr="006D68AC" w:rsidRDefault="00437C11" w:rsidP="007E7218">
      <w:pPr>
        <w:pStyle w:val="H6"/>
      </w:pPr>
      <w:bookmarkStart w:id="8792" w:name="_Toc157435066"/>
      <w:bookmarkStart w:id="8793" w:name="_Toc157436781"/>
      <w:bookmarkStart w:id="8794" w:name="_Toc157440621"/>
      <w:bookmarkStart w:id="8795" w:name="_Toc160650365"/>
      <w:bookmarkStart w:id="8796" w:name="_Toc164928679"/>
      <w:bookmarkStart w:id="8797" w:name="_Toc168550542"/>
      <w:bookmarkStart w:id="8798" w:name="_Toc170118613"/>
      <w:bookmarkStart w:id="8799" w:name="_Toc209470695"/>
      <w:bookmarkStart w:id="8800" w:name="_Toc212115369"/>
      <w:r w:rsidRPr="006D68AC">
        <w:t>6.14.5.2.3.1</w:t>
      </w:r>
      <w:r w:rsidRPr="006D68AC">
        <w:tab/>
        <w:t>POST</w:t>
      </w:r>
      <w:bookmarkEnd w:id="8792"/>
      <w:bookmarkEnd w:id="8793"/>
      <w:bookmarkEnd w:id="8794"/>
      <w:bookmarkEnd w:id="8795"/>
      <w:bookmarkEnd w:id="8796"/>
      <w:bookmarkEnd w:id="8797"/>
      <w:bookmarkEnd w:id="8798"/>
      <w:bookmarkEnd w:id="8799"/>
      <w:bookmarkEnd w:id="8800"/>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Heading3"/>
      </w:pPr>
      <w:bookmarkStart w:id="8801" w:name="_Toc157435067"/>
      <w:bookmarkStart w:id="8802" w:name="_Toc157436782"/>
      <w:bookmarkStart w:id="8803" w:name="_Toc157440622"/>
      <w:bookmarkStart w:id="8804" w:name="_Toc160650366"/>
      <w:bookmarkStart w:id="8805" w:name="_Toc164928680"/>
      <w:bookmarkStart w:id="8806" w:name="_Toc168550543"/>
      <w:bookmarkStart w:id="8807" w:name="_Toc170118614"/>
      <w:bookmarkStart w:id="8808" w:name="_Toc209470696"/>
      <w:bookmarkStart w:id="8809" w:name="_Toc212115370"/>
      <w:bookmarkStart w:id="8810" w:name="_Toc216293939"/>
      <w:r w:rsidRPr="006D68AC">
        <w:t>6.14.6</w:t>
      </w:r>
      <w:r w:rsidRPr="006D68AC">
        <w:tab/>
        <w:t>Data Model</w:t>
      </w:r>
      <w:bookmarkEnd w:id="8801"/>
      <w:bookmarkEnd w:id="8802"/>
      <w:bookmarkEnd w:id="8803"/>
      <w:bookmarkEnd w:id="8804"/>
      <w:bookmarkEnd w:id="8805"/>
      <w:bookmarkEnd w:id="8806"/>
      <w:bookmarkEnd w:id="8807"/>
      <w:bookmarkEnd w:id="8808"/>
      <w:bookmarkEnd w:id="8809"/>
      <w:bookmarkEnd w:id="8810"/>
    </w:p>
    <w:p w14:paraId="7405CDBC" w14:textId="77777777" w:rsidR="00D3062E" w:rsidRPr="006D68AC" w:rsidRDefault="00D3062E" w:rsidP="001A28AB">
      <w:pPr>
        <w:pStyle w:val="Heading4"/>
        <w:rPr>
          <w:lang w:eastAsia="zh-CN"/>
        </w:rPr>
      </w:pPr>
      <w:bookmarkStart w:id="8811" w:name="_Toc157435068"/>
      <w:bookmarkStart w:id="8812" w:name="_Toc157436783"/>
      <w:bookmarkStart w:id="8813" w:name="_Toc157440623"/>
      <w:bookmarkStart w:id="8814" w:name="_Toc164928681"/>
      <w:bookmarkStart w:id="8815" w:name="_Toc168550544"/>
      <w:bookmarkStart w:id="8816" w:name="_Toc170118615"/>
      <w:bookmarkStart w:id="8817" w:name="_Toc209470697"/>
      <w:bookmarkStart w:id="8818" w:name="_Toc212115371"/>
      <w:bookmarkStart w:id="8819" w:name="_Toc157435069"/>
      <w:bookmarkStart w:id="8820" w:name="_Toc157436784"/>
      <w:bookmarkStart w:id="8821" w:name="_Toc157440624"/>
      <w:bookmarkStart w:id="8822" w:name="_Toc216293940"/>
      <w:r w:rsidRPr="006D68AC">
        <w:t>6.14.6</w:t>
      </w:r>
      <w:r w:rsidRPr="006D68AC">
        <w:rPr>
          <w:lang w:eastAsia="zh-CN"/>
        </w:rPr>
        <w:t>.1</w:t>
      </w:r>
      <w:r w:rsidRPr="006D68AC">
        <w:rPr>
          <w:lang w:eastAsia="zh-CN"/>
        </w:rPr>
        <w:tab/>
        <w:t>General</w:t>
      </w:r>
      <w:bookmarkEnd w:id="8811"/>
      <w:bookmarkEnd w:id="8812"/>
      <w:bookmarkEnd w:id="8813"/>
      <w:bookmarkEnd w:id="8814"/>
      <w:bookmarkEnd w:id="8815"/>
      <w:bookmarkEnd w:id="8816"/>
      <w:bookmarkEnd w:id="8817"/>
      <w:bookmarkEnd w:id="8818"/>
      <w:bookmarkEnd w:id="8822"/>
    </w:p>
    <w:p w14:paraId="0D77ED9A" w14:textId="77777777" w:rsidR="00B110B4" w:rsidRPr="006D68AC" w:rsidRDefault="00B110B4" w:rsidP="00B110B4">
      <w:pPr>
        <w:rPr>
          <w:lang w:eastAsia="zh-CN"/>
        </w:rPr>
      </w:pPr>
      <w:bookmarkStart w:id="882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Heading4"/>
        <w:rPr>
          <w:lang w:eastAsia="zh-CN"/>
        </w:rPr>
      </w:pPr>
      <w:bookmarkStart w:id="8824" w:name="_Toc164928682"/>
      <w:bookmarkStart w:id="8825" w:name="_Toc168550545"/>
      <w:bookmarkStart w:id="8826" w:name="_Toc170118616"/>
      <w:bookmarkStart w:id="8827" w:name="_Toc209470698"/>
      <w:bookmarkStart w:id="8828" w:name="_Toc212115372"/>
      <w:bookmarkStart w:id="8829" w:name="_Toc216293941"/>
      <w:r w:rsidRPr="006D68AC">
        <w:rPr>
          <w:lang w:eastAsia="zh-CN"/>
        </w:rPr>
        <w:t>6.14.6.2</w:t>
      </w:r>
      <w:r w:rsidRPr="006D68AC">
        <w:rPr>
          <w:lang w:eastAsia="zh-CN"/>
        </w:rPr>
        <w:tab/>
        <w:t>Structured data types</w:t>
      </w:r>
      <w:bookmarkEnd w:id="8819"/>
      <w:bookmarkEnd w:id="8820"/>
      <w:bookmarkEnd w:id="8821"/>
      <w:bookmarkEnd w:id="8823"/>
      <w:bookmarkEnd w:id="8824"/>
      <w:bookmarkEnd w:id="8825"/>
      <w:bookmarkEnd w:id="8826"/>
      <w:bookmarkEnd w:id="8827"/>
      <w:bookmarkEnd w:id="8828"/>
      <w:bookmarkEnd w:id="8829"/>
    </w:p>
    <w:p w14:paraId="4D7D3CA1" w14:textId="42C94A8D" w:rsidR="00437C11" w:rsidRPr="006D68AC" w:rsidRDefault="00437C11" w:rsidP="00437C11">
      <w:pPr>
        <w:pStyle w:val="Heading5"/>
        <w:rPr>
          <w:lang w:eastAsia="zh-CN"/>
        </w:rPr>
      </w:pPr>
      <w:bookmarkStart w:id="8830" w:name="_Toc157435070"/>
      <w:bookmarkStart w:id="8831" w:name="_Toc157436785"/>
      <w:bookmarkStart w:id="8832" w:name="_Toc157440625"/>
      <w:bookmarkStart w:id="8833" w:name="_Toc160650368"/>
      <w:bookmarkStart w:id="8834" w:name="_Toc164928683"/>
      <w:bookmarkStart w:id="8835" w:name="_Toc168550546"/>
      <w:bookmarkStart w:id="8836" w:name="_Toc170118617"/>
      <w:bookmarkStart w:id="8837" w:name="_Toc209470699"/>
      <w:bookmarkStart w:id="8838" w:name="_Toc212115373"/>
      <w:bookmarkStart w:id="8839" w:name="_Toc216293942"/>
      <w:r w:rsidRPr="006D68AC">
        <w:rPr>
          <w:lang w:eastAsia="zh-CN"/>
        </w:rPr>
        <w:t>6.14.6.2.1</w:t>
      </w:r>
      <w:r w:rsidRPr="006D68AC">
        <w:rPr>
          <w:lang w:eastAsia="zh-CN"/>
        </w:rPr>
        <w:tab/>
        <w:t>Introduction</w:t>
      </w:r>
      <w:bookmarkEnd w:id="8830"/>
      <w:bookmarkEnd w:id="8831"/>
      <w:bookmarkEnd w:id="8832"/>
      <w:bookmarkEnd w:id="8833"/>
      <w:bookmarkEnd w:id="8834"/>
      <w:bookmarkEnd w:id="8835"/>
      <w:bookmarkEnd w:id="8836"/>
      <w:bookmarkEnd w:id="8837"/>
      <w:bookmarkEnd w:id="8838"/>
      <w:bookmarkEnd w:id="8839"/>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Heading5"/>
      </w:pPr>
      <w:bookmarkStart w:id="8840" w:name="_Toc96843443"/>
      <w:bookmarkStart w:id="8841" w:name="_Toc96844418"/>
      <w:bookmarkStart w:id="8842" w:name="_Toc100739991"/>
      <w:bookmarkStart w:id="8843" w:name="_Toc129252564"/>
      <w:bookmarkStart w:id="8844" w:name="_Toc144024269"/>
      <w:bookmarkStart w:id="8845" w:name="_Toc148176982"/>
      <w:bookmarkStart w:id="8846" w:name="_Toc148359032"/>
      <w:bookmarkStart w:id="8847" w:name="_Toc157435071"/>
      <w:bookmarkStart w:id="8848" w:name="_Toc157436786"/>
      <w:bookmarkStart w:id="8849" w:name="_Toc157440626"/>
      <w:bookmarkStart w:id="8850" w:name="_Toc160650369"/>
      <w:bookmarkStart w:id="8851" w:name="_Toc164928684"/>
      <w:bookmarkStart w:id="8852" w:name="_Toc168550547"/>
      <w:bookmarkStart w:id="8853" w:name="_Toc170118618"/>
      <w:bookmarkStart w:id="8854" w:name="_Toc209470700"/>
      <w:bookmarkStart w:id="8855" w:name="_Toc212115374"/>
      <w:bookmarkStart w:id="8856" w:name="_Toc157435072"/>
      <w:bookmarkStart w:id="8857" w:name="_Toc157436787"/>
      <w:bookmarkStart w:id="8858" w:name="_Toc157440627"/>
      <w:bookmarkStart w:id="8859" w:name="_Toc144024272"/>
      <w:bookmarkStart w:id="8860" w:name="_Toc148176985"/>
      <w:bookmarkStart w:id="8861" w:name="_Toc148359035"/>
      <w:bookmarkStart w:id="8862" w:name="_Toc216293943"/>
      <w:r w:rsidRPr="006D68AC">
        <w:t>6.14.6.2.2</w:t>
      </w:r>
      <w:r w:rsidRPr="006D68AC">
        <w:tab/>
        <w:t xml:space="preserve">Type: </w:t>
      </w:r>
      <w:bookmarkEnd w:id="8840"/>
      <w:bookmarkEnd w:id="8841"/>
      <w:bookmarkEnd w:id="8842"/>
      <w:bookmarkEnd w:id="8843"/>
      <w:bookmarkEnd w:id="8844"/>
      <w:bookmarkEnd w:id="8845"/>
      <w:bookmarkEnd w:id="8846"/>
      <w:r w:rsidRPr="006D68AC">
        <w:t>F</w:t>
      </w:r>
      <w:r w:rsidRPr="006D68AC">
        <w:rPr>
          <w:rFonts w:hint="eastAsia"/>
          <w:lang w:eastAsia="zh-CN"/>
        </w:rPr>
        <w:t>au</w:t>
      </w:r>
      <w:r w:rsidRPr="006D68AC">
        <w:rPr>
          <w:lang w:eastAsia="zh-CN"/>
        </w:rPr>
        <w:t>lt</w:t>
      </w:r>
      <w:r w:rsidRPr="006D68AC">
        <w:t>DiagSubsc</w:t>
      </w:r>
      <w:bookmarkEnd w:id="8847"/>
      <w:bookmarkEnd w:id="8848"/>
      <w:bookmarkEnd w:id="8849"/>
      <w:bookmarkEnd w:id="8850"/>
      <w:bookmarkEnd w:id="8851"/>
      <w:bookmarkEnd w:id="8852"/>
      <w:bookmarkEnd w:id="8853"/>
      <w:bookmarkEnd w:id="8854"/>
      <w:bookmarkEnd w:id="8855"/>
      <w:bookmarkEnd w:id="8862"/>
    </w:p>
    <w:p w14:paraId="22734B93" w14:textId="77777777" w:rsidR="00B110B4" w:rsidRPr="006D68AC" w:rsidRDefault="00B110B4" w:rsidP="00C660C6">
      <w:pPr>
        <w:pStyle w:val="TH"/>
      </w:pPr>
      <w:bookmarkStart w:id="8863" w:name="_Toc160650370"/>
      <w:bookmarkStart w:id="8864" w:name="_Toc157435073"/>
      <w:bookmarkStart w:id="8865" w:name="_Toc157436788"/>
      <w:bookmarkStart w:id="8866" w:name="_Toc157440628"/>
      <w:bookmarkEnd w:id="8856"/>
      <w:bookmarkEnd w:id="8857"/>
      <w:bookmarkEnd w:id="8858"/>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Heading5"/>
      </w:pPr>
      <w:bookmarkStart w:id="8867" w:name="_Toc164928685"/>
      <w:bookmarkStart w:id="8868" w:name="_Toc168550548"/>
      <w:bookmarkStart w:id="8869" w:name="_Toc170118619"/>
      <w:bookmarkStart w:id="8870" w:name="_Toc209470701"/>
      <w:bookmarkStart w:id="8871" w:name="_Toc212115375"/>
      <w:bookmarkStart w:id="8872" w:name="_Toc216293944"/>
      <w:r w:rsidRPr="006D68AC">
        <w:t>6.14.6.2.3</w:t>
      </w:r>
      <w:r w:rsidRPr="006D68AC">
        <w:tab/>
        <w:t>Type: F</w:t>
      </w:r>
      <w:r w:rsidRPr="006D68AC">
        <w:rPr>
          <w:rFonts w:hint="eastAsia"/>
          <w:lang w:eastAsia="zh-CN"/>
        </w:rPr>
        <w:t>au</w:t>
      </w:r>
      <w:r w:rsidRPr="006D68AC">
        <w:rPr>
          <w:lang w:eastAsia="zh-CN"/>
        </w:rPr>
        <w:t>lt</w:t>
      </w:r>
      <w:r w:rsidRPr="006D68AC">
        <w:t>DiagSubscPatch</w:t>
      </w:r>
      <w:bookmarkEnd w:id="8863"/>
      <w:bookmarkEnd w:id="8867"/>
      <w:bookmarkEnd w:id="8868"/>
      <w:bookmarkEnd w:id="8869"/>
      <w:bookmarkEnd w:id="8870"/>
      <w:bookmarkEnd w:id="8871"/>
      <w:bookmarkEnd w:id="8872"/>
    </w:p>
    <w:p w14:paraId="5168088E" w14:textId="77777777" w:rsidR="00B110B4" w:rsidRPr="006D68AC" w:rsidRDefault="00B110B4" w:rsidP="00C660C6">
      <w:pPr>
        <w:pStyle w:val="TH"/>
      </w:pPr>
      <w:bookmarkStart w:id="8873"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Heading5"/>
      </w:pPr>
      <w:bookmarkStart w:id="8874" w:name="_Toc164928686"/>
      <w:bookmarkStart w:id="8875" w:name="_Toc168550549"/>
      <w:bookmarkStart w:id="8876" w:name="_Toc170118620"/>
      <w:bookmarkStart w:id="8877" w:name="_Toc209470702"/>
      <w:bookmarkStart w:id="8878" w:name="_Toc212115376"/>
      <w:bookmarkStart w:id="8879" w:name="_Toc216293945"/>
      <w:r w:rsidRPr="006D68AC">
        <w:t>6.14.6.2.4</w:t>
      </w:r>
      <w:r w:rsidRPr="006D68AC">
        <w:tab/>
        <w:t xml:space="preserve">Type: </w:t>
      </w:r>
      <w:bookmarkEnd w:id="8859"/>
      <w:bookmarkEnd w:id="8860"/>
      <w:bookmarkEnd w:id="8861"/>
      <w:r w:rsidRPr="006D68AC">
        <w:t>F</w:t>
      </w:r>
      <w:r w:rsidRPr="006D68AC">
        <w:rPr>
          <w:rFonts w:hint="eastAsia"/>
          <w:lang w:eastAsia="zh-CN"/>
        </w:rPr>
        <w:t>au</w:t>
      </w:r>
      <w:r w:rsidRPr="006D68AC">
        <w:rPr>
          <w:lang w:eastAsia="zh-CN"/>
        </w:rPr>
        <w:t>lt</w:t>
      </w:r>
      <w:r w:rsidRPr="006D68AC">
        <w:t>DiagNotif</w:t>
      </w:r>
      <w:bookmarkEnd w:id="8864"/>
      <w:bookmarkEnd w:id="8865"/>
      <w:bookmarkEnd w:id="8866"/>
      <w:bookmarkEnd w:id="8873"/>
      <w:bookmarkEnd w:id="8874"/>
      <w:bookmarkEnd w:id="8875"/>
      <w:bookmarkEnd w:id="8876"/>
      <w:bookmarkEnd w:id="8877"/>
      <w:bookmarkEnd w:id="8878"/>
      <w:bookmarkEnd w:id="8879"/>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Heading5"/>
      </w:pPr>
      <w:bookmarkStart w:id="8880" w:name="_Toc157435074"/>
      <w:bookmarkStart w:id="8881" w:name="_Toc157436789"/>
      <w:bookmarkStart w:id="8882" w:name="_Toc157440629"/>
      <w:bookmarkStart w:id="8883" w:name="_Toc160650372"/>
      <w:bookmarkStart w:id="8884" w:name="_Toc164928687"/>
      <w:bookmarkStart w:id="8885" w:name="_Toc168550550"/>
      <w:bookmarkStart w:id="8886" w:name="_Toc170118621"/>
      <w:bookmarkStart w:id="8887" w:name="_Toc209470703"/>
      <w:bookmarkStart w:id="8888" w:name="_Toc212115377"/>
      <w:bookmarkStart w:id="8889" w:name="_Toc216293946"/>
      <w:r w:rsidRPr="006D68AC">
        <w:t>6.14.6.2.5</w:t>
      </w:r>
      <w:r w:rsidRPr="006D68AC">
        <w:tab/>
        <w:t>Type: FaultReportInfo</w:t>
      </w:r>
      <w:bookmarkEnd w:id="8880"/>
      <w:bookmarkEnd w:id="8881"/>
      <w:bookmarkEnd w:id="8882"/>
      <w:bookmarkEnd w:id="8883"/>
      <w:bookmarkEnd w:id="8884"/>
      <w:bookmarkEnd w:id="8885"/>
      <w:bookmarkEnd w:id="8886"/>
      <w:bookmarkEnd w:id="8887"/>
      <w:bookmarkEnd w:id="8888"/>
      <w:bookmarkEnd w:id="8889"/>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Heading5"/>
      </w:pPr>
      <w:bookmarkStart w:id="8890" w:name="_Toc157435075"/>
      <w:bookmarkStart w:id="8891" w:name="_Toc157436790"/>
      <w:bookmarkStart w:id="8892" w:name="_Toc157440630"/>
      <w:bookmarkStart w:id="8893" w:name="_Toc160650373"/>
      <w:bookmarkStart w:id="8894" w:name="_Toc164928688"/>
      <w:bookmarkStart w:id="8895" w:name="_Toc168550551"/>
      <w:bookmarkStart w:id="8896" w:name="_Toc170118622"/>
      <w:bookmarkStart w:id="8897" w:name="_Toc209470704"/>
      <w:bookmarkStart w:id="8898" w:name="_Toc212115378"/>
      <w:bookmarkStart w:id="8899" w:name="_Toc216293947"/>
      <w:r w:rsidRPr="006D68AC">
        <w:t>6.14.6.2.6</w:t>
      </w:r>
      <w:r w:rsidRPr="006D68AC">
        <w:tab/>
        <w:t>Type: CorrelatedAlarm</w:t>
      </w:r>
      <w:bookmarkEnd w:id="8890"/>
      <w:bookmarkEnd w:id="8891"/>
      <w:bookmarkEnd w:id="8892"/>
      <w:bookmarkEnd w:id="8893"/>
      <w:bookmarkEnd w:id="8894"/>
      <w:bookmarkEnd w:id="8895"/>
      <w:bookmarkEnd w:id="8896"/>
      <w:bookmarkEnd w:id="8897"/>
      <w:bookmarkEnd w:id="8898"/>
      <w:bookmarkEnd w:id="8899"/>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Heading5"/>
      </w:pPr>
      <w:bookmarkStart w:id="8900" w:name="_Toc212115379"/>
      <w:bookmarkStart w:id="8901" w:name="_Toc216293948"/>
      <w:r w:rsidRPr="0043052F">
        <w:t>6.14.6.2.7</w:t>
      </w:r>
      <w:r w:rsidRPr="0043052F">
        <w:tab/>
        <w:t>Type: FaultDiagInformation</w:t>
      </w:r>
      <w:bookmarkEnd w:id="8900"/>
      <w:bookmarkEnd w:id="8901"/>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Heading4"/>
        <w:rPr>
          <w:lang w:val="en-US"/>
        </w:rPr>
      </w:pPr>
      <w:bookmarkStart w:id="8902" w:name="_Toc157435076"/>
      <w:bookmarkStart w:id="8903" w:name="_Toc157436791"/>
      <w:bookmarkStart w:id="8904" w:name="_Toc157440631"/>
      <w:bookmarkStart w:id="8905" w:name="_Toc160650374"/>
      <w:bookmarkStart w:id="8906" w:name="_Toc164928689"/>
      <w:bookmarkStart w:id="8907" w:name="_Toc168550552"/>
      <w:bookmarkStart w:id="8908" w:name="_Toc170118623"/>
      <w:bookmarkStart w:id="8909" w:name="_Toc209470705"/>
      <w:bookmarkStart w:id="8910" w:name="_Toc212115380"/>
      <w:bookmarkStart w:id="8911" w:name="_Toc216293949"/>
      <w:r w:rsidRPr="006D68AC">
        <w:t>6.14</w:t>
      </w:r>
      <w:r w:rsidRPr="006D68AC">
        <w:rPr>
          <w:lang w:val="en-US"/>
        </w:rPr>
        <w:t>.6.3</w:t>
      </w:r>
      <w:r w:rsidRPr="006D68AC">
        <w:rPr>
          <w:lang w:val="en-US"/>
        </w:rPr>
        <w:tab/>
        <w:t>Simple data types and enumerations</w:t>
      </w:r>
      <w:bookmarkEnd w:id="8902"/>
      <w:bookmarkEnd w:id="8903"/>
      <w:bookmarkEnd w:id="8904"/>
      <w:bookmarkEnd w:id="8905"/>
      <w:bookmarkEnd w:id="8906"/>
      <w:bookmarkEnd w:id="8907"/>
      <w:bookmarkEnd w:id="8908"/>
      <w:bookmarkEnd w:id="8909"/>
      <w:bookmarkEnd w:id="8910"/>
      <w:bookmarkEnd w:id="8911"/>
    </w:p>
    <w:p w14:paraId="74F0F28A" w14:textId="25FED620" w:rsidR="00437C11" w:rsidRPr="006D68AC" w:rsidRDefault="00437C11" w:rsidP="00437C11">
      <w:pPr>
        <w:pStyle w:val="Heading5"/>
      </w:pPr>
      <w:bookmarkStart w:id="8912" w:name="_Toc157435077"/>
      <w:bookmarkStart w:id="8913" w:name="_Toc157436792"/>
      <w:bookmarkStart w:id="8914" w:name="_Toc157440632"/>
      <w:bookmarkStart w:id="8915" w:name="_Toc160650375"/>
      <w:bookmarkStart w:id="8916" w:name="_Toc164928690"/>
      <w:bookmarkStart w:id="8917" w:name="_Toc168550553"/>
      <w:bookmarkStart w:id="8918" w:name="_Toc170118624"/>
      <w:bookmarkStart w:id="8919" w:name="_Toc209470706"/>
      <w:bookmarkStart w:id="8920" w:name="_Toc212115381"/>
      <w:bookmarkStart w:id="8921" w:name="_Toc216293950"/>
      <w:r w:rsidRPr="006D68AC">
        <w:t>6.14.6.3.1</w:t>
      </w:r>
      <w:r w:rsidRPr="006D68AC">
        <w:tab/>
        <w:t>Introduction</w:t>
      </w:r>
      <w:bookmarkEnd w:id="8912"/>
      <w:bookmarkEnd w:id="8913"/>
      <w:bookmarkEnd w:id="8914"/>
      <w:bookmarkEnd w:id="8915"/>
      <w:bookmarkEnd w:id="8916"/>
      <w:bookmarkEnd w:id="8917"/>
      <w:bookmarkEnd w:id="8918"/>
      <w:bookmarkEnd w:id="8919"/>
      <w:bookmarkEnd w:id="8920"/>
      <w:bookmarkEnd w:id="892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Heading5"/>
      </w:pPr>
      <w:bookmarkStart w:id="8922" w:name="_Toc157435078"/>
      <w:bookmarkStart w:id="8923" w:name="_Toc157436793"/>
      <w:bookmarkStart w:id="8924" w:name="_Toc157440633"/>
      <w:bookmarkStart w:id="8925" w:name="_Toc160650376"/>
      <w:bookmarkStart w:id="8926" w:name="_Toc164928691"/>
      <w:bookmarkStart w:id="8927" w:name="_Toc168550554"/>
      <w:bookmarkStart w:id="8928" w:name="_Toc170118625"/>
      <w:bookmarkStart w:id="8929" w:name="_Toc209470707"/>
      <w:bookmarkStart w:id="8930" w:name="_Toc212115382"/>
      <w:bookmarkStart w:id="8931" w:name="_Toc216293951"/>
      <w:r w:rsidRPr="006D68AC">
        <w:t>6.14.6.3.2</w:t>
      </w:r>
      <w:r w:rsidRPr="006D68AC">
        <w:tab/>
        <w:t>Simple data types</w:t>
      </w:r>
      <w:bookmarkEnd w:id="8922"/>
      <w:bookmarkEnd w:id="8923"/>
      <w:bookmarkEnd w:id="8924"/>
      <w:bookmarkEnd w:id="8925"/>
      <w:bookmarkEnd w:id="8926"/>
      <w:bookmarkEnd w:id="8927"/>
      <w:bookmarkEnd w:id="8928"/>
      <w:bookmarkEnd w:id="8929"/>
      <w:bookmarkEnd w:id="8930"/>
      <w:bookmarkEnd w:id="8931"/>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Heading5"/>
      </w:pPr>
      <w:bookmarkStart w:id="8932" w:name="_Toc144024185"/>
      <w:bookmarkStart w:id="8933" w:name="_Toc148176898"/>
      <w:bookmarkStart w:id="8934" w:name="_Toc151379277"/>
      <w:bookmarkStart w:id="8935" w:name="_Toc151445458"/>
      <w:bookmarkStart w:id="8936" w:name="_Toc151536616"/>
      <w:bookmarkStart w:id="8937" w:name="_Toc164928692"/>
      <w:bookmarkStart w:id="8938" w:name="_Toc168550555"/>
      <w:bookmarkStart w:id="8939" w:name="_Toc170118626"/>
      <w:bookmarkStart w:id="8940" w:name="_Toc209470708"/>
      <w:bookmarkStart w:id="8941" w:name="_Toc212115383"/>
      <w:bookmarkStart w:id="8942" w:name="_Toc216293952"/>
      <w:r w:rsidRPr="006D68AC">
        <w:rPr>
          <w:noProof/>
          <w:lang w:eastAsia="zh-CN"/>
        </w:rPr>
        <w:t>6.14</w:t>
      </w:r>
      <w:r w:rsidRPr="006D68AC">
        <w:t>.6.3.3</w:t>
      </w:r>
      <w:r w:rsidRPr="006D68AC">
        <w:tab/>
        <w:t xml:space="preserve">Enumeration: </w:t>
      </w:r>
      <w:bookmarkEnd w:id="8932"/>
      <w:bookmarkEnd w:id="8933"/>
      <w:bookmarkEnd w:id="8934"/>
      <w:bookmarkEnd w:id="8935"/>
      <w:bookmarkEnd w:id="8936"/>
      <w:r w:rsidRPr="006D68AC">
        <w:t>AlarmType</w:t>
      </w:r>
      <w:bookmarkEnd w:id="8937"/>
      <w:bookmarkEnd w:id="8938"/>
      <w:bookmarkEnd w:id="8939"/>
      <w:bookmarkEnd w:id="8940"/>
      <w:bookmarkEnd w:id="8941"/>
      <w:bookmarkEnd w:id="8942"/>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Heading5"/>
      </w:pPr>
      <w:bookmarkStart w:id="8943" w:name="_Toc164928693"/>
      <w:bookmarkStart w:id="8944" w:name="_Toc168550556"/>
      <w:bookmarkStart w:id="8945" w:name="_Toc170118627"/>
      <w:bookmarkStart w:id="8946" w:name="_Toc209470709"/>
      <w:bookmarkStart w:id="8947" w:name="_Toc212115384"/>
      <w:bookmarkStart w:id="8948" w:name="_Toc216293953"/>
      <w:r w:rsidRPr="006D68AC">
        <w:rPr>
          <w:noProof/>
          <w:lang w:eastAsia="zh-CN"/>
        </w:rPr>
        <w:t>6.14</w:t>
      </w:r>
      <w:r w:rsidRPr="006D68AC">
        <w:t>.6.3.4</w:t>
      </w:r>
      <w:r w:rsidRPr="006D68AC">
        <w:tab/>
        <w:t>Enumeration: Priority</w:t>
      </w:r>
      <w:bookmarkEnd w:id="8943"/>
      <w:bookmarkEnd w:id="8944"/>
      <w:bookmarkEnd w:id="8945"/>
      <w:bookmarkEnd w:id="8946"/>
      <w:bookmarkEnd w:id="8947"/>
      <w:bookmarkEnd w:id="8948"/>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Heading4"/>
        <w:rPr>
          <w:lang w:val="en-US"/>
        </w:rPr>
      </w:pPr>
      <w:bookmarkStart w:id="8949" w:name="_Toc148176996"/>
      <w:bookmarkStart w:id="8950" w:name="_Toc148359046"/>
      <w:bookmarkStart w:id="8951" w:name="_Toc157435079"/>
      <w:bookmarkStart w:id="8952" w:name="_Toc157436794"/>
      <w:bookmarkStart w:id="8953" w:name="_Toc157440634"/>
      <w:bookmarkStart w:id="8954" w:name="_Toc160650377"/>
      <w:bookmarkStart w:id="8955" w:name="_Toc164928694"/>
      <w:bookmarkStart w:id="8956" w:name="_Toc168550557"/>
      <w:bookmarkStart w:id="8957" w:name="_Toc170118628"/>
      <w:bookmarkStart w:id="8958" w:name="_Toc209470710"/>
      <w:bookmarkStart w:id="8959" w:name="_Toc212115385"/>
      <w:bookmarkStart w:id="8960" w:name="_Toc216293954"/>
      <w:r w:rsidRPr="006D68AC">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949"/>
      <w:bookmarkEnd w:id="8950"/>
      <w:bookmarkEnd w:id="8951"/>
      <w:bookmarkEnd w:id="8952"/>
      <w:bookmarkEnd w:id="8953"/>
      <w:bookmarkEnd w:id="8954"/>
      <w:bookmarkEnd w:id="8955"/>
      <w:bookmarkEnd w:id="8956"/>
      <w:bookmarkEnd w:id="8957"/>
      <w:bookmarkEnd w:id="8958"/>
      <w:bookmarkEnd w:id="8959"/>
      <w:bookmarkEnd w:id="8960"/>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Heading4"/>
      </w:pPr>
      <w:bookmarkStart w:id="8961" w:name="_Toc157435080"/>
      <w:bookmarkStart w:id="8962" w:name="_Toc157436795"/>
      <w:bookmarkStart w:id="8963" w:name="_Toc157440635"/>
      <w:bookmarkStart w:id="8964" w:name="_Toc160650378"/>
      <w:bookmarkStart w:id="8965" w:name="_Toc164928695"/>
      <w:bookmarkStart w:id="8966" w:name="_Toc168550558"/>
      <w:bookmarkStart w:id="8967" w:name="_Toc170118629"/>
      <w:bookmarkStart w:id="8968" w:name="_Toc209470711"/>
      <w:bookmarkStart w:id="8969" w:name="_Toc212115386"/>
      <w:bookmarkStart w:id="8970" w:name="_Toc216293955"/>
      <w:r w:rsidRPr="006D68AC">
        <w:t>6.14.6.5</w:t>
      </w:r>
      <w:r w:rsidRPr="006D68AC">
        <w:tab/>
        <w:t>Binary data</w:t>
      </w:r>
      <w:bookmarkEnd w:id="8961"/>
      <w:bookmarkEnd w:id="8962"/>
      <w:bookmarkEnd w:id="8963"/>
      <w:bookmarkEnd w:id="8964"/>
      <w:bookmarkEnd w:id="8965"/>
      <w:bookmarkEnd w:id="8966"/>
      <w:bookmarkEnd w:id="8967"/>
      <w:bookmarkEnd w:id="8968"/>
      <w:bookmarkEnd w:id="8969"/>
      <w:bookmarkEnd w:id="8970"/>
    </w:p>
    <w:p w14:paraId="1FEE1072" w14:textId="349D6AC6" w:rsidR="00437C11" w:rsidRPr="006D68AC" w:rsidRDefault="00437C11" w:rsidP="00437C11">
      <w:pPr>
        <w:pStyle w:val="Heading5"/>
      </w:pPr>
      <w:bookmarkStart w:id="8971" w:name="_Toc157435081"/>
      <w:bookmarkStart w:id="8972" w:name="_Toc157436796"/>
      <w:bookmarkStart w:id="8973" w:name="_Toc157440636"/>
      <w:bookmarkStart w:id="8974" w:name="_Toc160650379"/>
      <w:bookmarkStart w:id="8975" w:name="_Toc164928696"/>
      <w:bookmarkStart w:id="8976" w:name="_Toc168550559"/>
      <w:bookmarkStart w:id="8977" w:name="_Toc170118630"/>
      <w:bookmarkStart w:id="8978" w:name="_Toc209470712"/>
      <w:bookmarkStart w:id="8979" w:name="_Toc212115387"/>
      <w:bookmarkStart w:id="8980" w:name="_Toc216293956"/>
      <w:r w:rsidRPr="006D68AC">
        <w:t>6.14.6.5.1</w:t>
      </w:r>
      <w:r w:rsidRPr="006D68AC">
        <w:tab/>
        <w:t>Binary Data Types</w:t>
      </w:r>
      <w:bookmarkEnd w:id="8971"/>
      <w:bookmarkEnd w:id="8972"/>
      <w:bookmarkEnd w:id="8973"/>
      <w:bookmarkEnd w:id="8974"/>
      <w:bookmarkEnd w:id="8975"/>
      <w:bookmarkEnd w:id="8976"/>
      <w:bookmarkEnd w:id="8977"/>
      <w:bookmarkEnd w:id="8978"/>
      <w:bookmarkEnd w:id="8979"/>
      <w:bookmarkEnd w:id="8980"/>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Heading3"/>
        <w:rPr>
          <w:lang w:eastAsia="zh-CN"/>
        </w:rPr>
      </w:pPr>
      <w:bookmarkStart w:id="8981" w:name="_Toc85734359"/>
      <w:bookmarkStart w:id="8982" w:name="_Toc89431658"/>
      <w:bookmarkStart w:id="8983" w:name="_Toc97042470"/>
      <w:bookmarkStart w:id="8984" w:name="_Toc97045614"/>
      <w:bookmarkStart w:id="8985" w:name="_Toc97155359"/>
      <w:bookmarkStart w:id="8986" w:name="_Toc101521496"/>
      <w:bookmarkStart w:id="8987" w:name="_Toc120537608"/>
      <w:bookmarkStart w:id="8988" w:name="_Toc157435082"/>
      <w:bookmarkStart w:id="8989" w:name="_Toc157436797"/>
      <w:bookmarkStart w:id="8990" w:name="_Toc157440637"/>
      <w:bookmarkStart w:id="8991" w:name="_Toc160650380"/>
      <w:bookmarkStart w:id="8992" w:name="_Toc164928697"/>
      <w:bookmarkStart w:id="8993" w:name="_Toc168550560"/>
      <w:bookmarkStart w:id="8994" w:name="_Toc170118631"/>
      <w:bookmarkStart w:id="8995" w:name="_Toc209470713"/>
      <w:bookmarkStart w:id="8996" w:name="_Toc212115388"/>
      <w:bookmarkStart w:id="8997" w:name="_Toc216293957"/>
      <w:r w:rsidRPr="006D68AC">
        <w:t>6.14.7</w:t>
      </w:r>
      <w:r w:rsidRPr="006D68AC">
        <w:tab/>
        <w:t>Error Handling</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088E5F80" w14:textId="53DD44FA" w:rsidR="00437C11" w:rsidRPr="006D68AC" w:rsidRDefault="00437C11" w:rsidP="00437C11">
      <w:pPr>
        <w:pStyle w:val="Heading4"/>
      </w:pPr>
      <w:bookmarkStart w:id="8998" w:name="_Toc157435083"/>
      <w:bookmarkStart w:id="8999" w:name="_Toc157436798"/>
      <w:bookmarkStart w:id="9000" w:name="_Toc157440638"/>
      <w:bookmarkStart w:id="9001" w:name="_Toc160650381"/>
      <w:bookmarkStart w:id="9002" w:name="_Toc164928698"/>
      <w:bookmarkStart w:id="9003" w:name="_Toc168550561"/>
      <w:bookmarkStart w:id="9004" w:name="_Toc170118632"/>
      <w:bookmarkStart w:id="9005" w:name="_Toc209470714"/>
      <w:bookmarkStart w:id="9006" w:name="_Toc212115389"/>
      <w:bookmarkStart w:id="9007" w:name="_Toc216293958"/>
      <w:r w:rsidRPr="006D68AC">
        <w:t>6.14.7.1</w:t>
      </w:r>
      <w:r w:rsidRPr="006D68AC">
        <w:tab/>
        <w:t>General</w:t>
      </w:r>
      <w:bookmarkEnd w:id="8998"/>
      <w:bookmarkEnd w:id="8999"/>
      <w:bookmarkEnd w:id="9000"/>
      <w:bookmarkEnd w:id="9001"/>
      <w:bookmarkEnd w:id="9002"/>
      <w:bookmarkEnd w:id="9003"/>
      <w:bookmarkEnd w:id="9004"/>
      <w:bookmarkEnd w:id="9005"/>
      <w:bookmarkEnd w:id="9006"/>
      <w:bookmarkEnd w:id="9007"/>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Heading4"/>
      </w:pPr>
      <w:bookmarkStart w:id="9008" w:name="_Toc157435084"/>
      <w:bookmarkStart w:id="9009" w:name="_Toc157436799"/>
      <w:bookmarkStart w:id="9010" w:name="_Toc157440639"/>
      <w:bookmarkStart w:id="9011" w:name="_Toc160650382"/>
      <w:bookmarkStart w:id="9012" w:name="_Toc164928699"/>
      <w:bookmarkStart w:id="9013" w:name="_Toc168550562"/>
      <w:bookmarkStart w:id="9014" w:name="_Toc170118633"/>
      <w:bookmarkStart w:id="9015" w:name="_Toc209470715"/>
      <w:bookmarkStart w:id="9016" w:name="_Toc212115390"/>
      <w:bookmarkStart w:id="9017" w:name="_Toc216293959"/>
      <w:r w:rsidRPr="006D68AC">
        <w:t>6.14.7.2</w:t>
      </w:r>
      <w:r w:rsidRPr="006D68AC">
        <w:tab/>
        <w:t>Protocol Errors</w:t>
      </w:r>
      <w:bookmarkEnd w:id="9008"/>
      <w:bookmarkEnd w:id="9009"/>
      <w:bookmarkEnd w:id="9010"/>
      <w:bookmarkEnd w:id="9011"/>
      <w:bookmarkEnd w:id="9012"/>
      <w:bookmarkEnd w:id="9013"/>
      <w:bookmarkEnd w:id="9014"/>
      <w:bookmarkEnd w:id="9015"/>
      <w:bookmarkEnd w:id="9016"/>
      <w:bookmarkEnd w:id="9017"/>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Heading4"/>
      </w:pPr>
      <w:bookmarkStart w:id="9018" w:name="_Toc157435085"/>
      <w:bookmarkStart w:id="9019" w:name="_Toc157436800"/>
      <w:bookmarkStart w:id="9020" w:name="_Toc157440640"/>
      <w:bookmarkStart w:id="9021" w:name="_Toc160650383"/>
      <w:bookmarkStart w:id="9022" w:name="_Toc164928700"/>
      <w:bookmarkStart w:id="9023" w:name="_Toc168550563"/>
      <w:bookmarkStart w:id="9024" w:name="_Toc170118634"/>
      <w:bookmarkStart w:id="9025" w:name="_Toc209470716"/>
      <w:bookmarkStart w:id="9026" w:name="_Toc212115391"/>
      <w:bookmarkStart w:id="9027" w:name="_Toc216293960"/>
      <w:r w:rsidRPr="006D68AC">
        <w:t>6.14.7.3</w:t>
      </w:r>
      <w:r w:rsidRPr="006D68AC">
        <w:tab/>
        <w:t>Application Errors</w:t>
      </w:r>
      <w:bookmarkEnd w:id="9018"/>
      <w:bookmarkEnd w:id="9019"/>
      <w:bookmarkEnd w:id="9020"/>
      <w:bookmarkEnd w:id="9021"/>
      <w:bookmarkEnd w:id="9022"/>
      <w:bookmarkEnd w:id="9023"/>
      <w:bookmarkEnd w:id="9024"/>
      <w:bookmarkEnd w:id="9025"/>
      <w:bookmarkEnd w:id="9026"/>
      <w:bookmarkEnd w:id="902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Heading3"/>
        <w:rPr>
          <w:lang w:eastAsia="zh-CN"/>
        </w:rPr>
      </w:pPr>
      <w:bookmarkStart w:id="9028" w:name="_Toc67903564"/>
      <w:bookmarkStart w:id="9029" w:name="_Toc144311651"/>
      <w:bookmarkStart w:id="9030" w:name="_Toc157435086"/>
      <w:bookmarkStart w:id="9031" w:name="_Toc157436801"/>
      <w:bookmarkStart w:id="9032" w:name="_Toc157440641"/>
      <w:bookmarkStart w:id="9033" w:name="_Toc160650384"/>
      <w:bookmarkStart w:id="9034" w:name="_Toc164928701"/>
      <w:bookmarkStart w:id="9035" w:name="_Toc168550564"/>
      <w:bookmarkStart w:id="9036" w:name="_Toc170118635"/>
      <w:bookmarkStart w:id="9037" w:name="_Toc209470717"/>
      <w:bookmarkStart w:id="9038" w:name="_Toc212115392"/>
      <w:bookmarkStart w:id="9039" w:name="_Toc216293961"/>
      <w:r w:rsidRPr="006D68AC">
        <w:t>6.14.8</w:t>
      </w:r>
      <w:r w:rsidRPr="006D68AC">
        <w:rPr>
          <w:lang w:eastAsia="zh-CN"/>
        </w:rPr>
        <w:tab/>
        <w:t>Feature negotiation</w:t>
      </w:r>
      <w:bookmarkEnd w:id="9028"/>
      <w:bookmarkEnd w:id="9029"/>
      <w:bookmarkEnd w:id="9030"/>
      <w:bookmarkEnd w:id="9031"/>
      <w:bookmarkEnd w:id="9032"/>
      <w:bookmarkEnd w:id="9033"/>
      <w:bookmarkEnd w:id="9034"/>
      <w:bookmarkEnd w:id="9035"/>
      <w:bookmarkEnd w:id="9036"/>
      <w:bookmarkEnd w:id="9037"/>
      <w:bookmarkEnd w:id="9038"/>
      <w:bookmarkEnd w:id="9039"/>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Heading3"/>
      </w:pPr>
      <w:bookmarkStart w:id="9040" w:name="_Toc157435087"/>
      <w:bookmarkStart w:id="9041" w:name="_Toc157436802"/>
      <w:bookmarkStart w:id="9042" w:name="_Toc157440642"/>
      <w:bookmarkStart w:id="9043" w:name="_Toc160650385"/>
      <w:bookmarkStart w:id="9044" w:name="_Toc164928702"/>
      <w:bookmarkStart w:id="9045" w:name="_Toc168550565"/>
      <w:bookmarkStart w:id="9046" w:name="_Toc170118636"/>
      <w:bookmarkStart w:id="9047" w:name="_Toc209470718"/>
      <w:bookmarkStart w:id="9048" w:name="_Toc212115393"/>
      <w:bookmarkStart w:id="9049" w:name="_Toc216293962"/>
      <w:r w:rsidRPr="006D68AC">
        <w:t>6.14.9</w:t>
      </w:r>
      <w:r w:rsidRPr="006D68AC">
        <w:tab/>
        <w:t>Security</w:t>
      </w:r>
      <w:bookmarkEnd w:id="9040"/>
      <w:bookmarkEnd w:id="9041"/>
      <w:bookmarkEnd w:id="9042"/>
      <w:bookmarkEnd w:id="9043"/>
      <w:bookmarkEnd w:id="9044"/>
      <w:bookmarkEnd w:id="9045"/>
      <w:bookmarkEnd w:id="9046"/>
      <w:bookmarkEnd w:id="9047"/>
      <w:bookmarkEnd w:id="9048"/>
      <w:bookmarkEnd w:id="9049"/>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Heading2"/>
      </w:pPr>
      <w:bookmarkStart w:id="9050" w:name="_Toc160650386"/>
      <w:bookmarkStart w:id="9051" w:name="_Toc164928703"/>
      <w:bookmarkStart w:id="9052" w:name="_Toc168550566"/>
      <w:bookmarkStart w:id="9053" w:name="_Toc170118637"/>
      <w:bookmarkStart w:id="9054" w:name="_Toc209470719"/>
      <w:bookmarkStart w:id="9055" w:name="_Toc212115394"/>
      <w:bookmarkStart w:id="9056" w:name="_Toc157435088"/>
      <w:bookmarkStart w:id="9057" w:name="_Toc157436803"/>
      <w:bookmarkStart w:id="9058" w:name="_Toc157440643"/>
      <w:bookmarkStart w:id="9059" w:name="_Toc216293963"/>
      <w:r w:rsidRPr="006D68AC">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9050"/>
      <w:bookmarkEnd w:id="9051"/>
      <w:bookmarkEnd w:id="9052"/>
      <w:bookmarkEnd w:id="9053"/>
      <w:bookmarkEnd w:id="9054"/>
      <w:bookmarkEnd w:id="9055"/>
      <w:bookmarkEnd w:id="9059"/>
    </w:p>
    <w:p w14:paraId="51B24ABB" w14:textId="77777777" w:rsidR="00D3062E" w:rsidRPr="006D68AC" w:rsidRDefault="00D3062E" w:rsidP="00D3062E">
      <w:pPr>
        <w:pStyle w:val="Heading3"/>
      </w:pPr>
      <w:bookmarkStart w:id="9060" w:name="_Toc160650387"/>
      <w:bookmarkStart w:id="9061" w:name="_Toc164928704"/>
      <w:bookmarkStart w:id="9062" w:name="_Toc168550567"/>
      <w:bookmarkStart w:id="9063" w:name="_Toc170118638"/>
      <w:bookmarkStart w:id="9064" w:name="_Toc209470720"/>
      <w:bookmarkStart w:id="9065" w:name="_Toc212115395"/>
      <w:bookmarkStart w:id="9066" w:name="_Toc216293964"/>
      <w:r w:rsidRPr="006D68AC">
        <w:t>6.15.1</w:t>
      </w:r>
      <w:r w:rsidRPr="006D68AC">
        <w:tab/>
        <w:t>Introduction</w:t>
      </w:r>
      <w:bookmarkEnd w:id="9060"/>
      <w:bookmarkEnd w:id="9061"/>
      <w:bookmarkEnd w:id="9062"/>
      <w:bookmarkEnd w:id="9063"/>
      <w:bookmarkEnd w:id="9064"/>
      <w:bookmarkEnd w:id="9065"/>
      <w:bookmarkEnd w:id="9066"/>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Heading3"/>
      </w:pPr>
      <w:bookmarkStart w:id="9067" w:name="_Toc160650388"/>
      <w:bookmarkStart w:id="9068" w:name="_Toc164928705"/>
      <w:bookmarkStart w:id="9069" w:name="_Toc168550568"/>
      <w:bookmarkStart w:id="9070" w:name="_Toc170118639"/>
      <w:bookmarkStart w:id="9071" w:name="_Toc209470721"/>
      <w:bookmarkStart w:id="9072" w:name="_Toc212115396"/>
      <w:bookmarkStart w:id="9073" w:name="_Toc216293965"/>
      <w:r w:rsidRPr="006D68AC">
        <w:t>6.15.2</w:t>
      </w:r>
      <w:r w:rsidRPr="006D68AC">
        <w:tab/>
        <w:t>Usage of HTTP</w:t>
      </w:r>
      <w:bookmarkEnd w:id="9067"/>
      <w:bookmarkEnd w:id="9068"/>
      <w:bookmarkEnd w:id="9069"/>
      <w:bookmarkEnd w:id="9070"/>
      <w:bookmarkEnd w:id="9071"/>
      <w:bookmarkEnd w:id="9072"/>
      <w:bookmarkEnd w:id="9073"/>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Heading3"/>
      </w:pPr>
      <w:bookmarkStart w:id="9074" w:name="_Toc160650389"/>
      <w:bookmarkStart w:id="9075" w:name="_Toc164928706"/>
      <w:bookmarkStart w:id="9076" w:name="_Toc168550569"/>
      <w:bookmarkStart w:id="9077" w:name="_Toc170118640"/>
      <w:bookmarkStart w:id="9078" w:name="_Toc209470722"/>
      <w:bookmarkStart w:id="9079" w:name="_Toc212115397"/>
      <w:bookmarkStart w:id="9080" w:name="_Toc216293966"/>
      <w:r w:rsidRPr="006D68AC">
        <w:t>6.15.3</w:t>
      </w:r>
      <w:r w:rsidRPr="006D68AC">
        <w:tab/>
        <w:t>Resources</w:t>
      </w:r>
      <w:bookmarkEnd w:id="9074"/>
      <w:bookmarkEnd w:id="9075"/>
      <w:bookmarkEnd w:id="9076"/>
      <w:bookmarkEnd w:id="9077"/>
      <w:bookmarkEnd w:id="9078"/>
      <w:bookmarkEnd w:id="9079"/>
      <w:bookmarkEnd w:id="9080"/>
    </w:p>
    <w:p w14:paraId="022BD44B" w14:textId="77777777" w:rsidR="00D3062E" w:rsidRPr="006D68AC" w:rsidRDefault="00D3062E" w:rsidP="00D3062E">
      <w:pPr>
        <w:pStyle w:val="Heading4"/>
      </w:pPr>
      <w:bookmarkStart w:id="9081" w:name="_Toc160650390"/>
      <w:bookmarkStart w:id="9082" w:name="_Toc164928707"/>
      <w:bookmarkStart w:id="9083" w:name="_Toc168550570"/>
      <w:bookmarkStart w:id="9084" w:name="_Toc170118641"/>
      <w:bookmarkStart w:id="9085" w:name="_Toc209470723"/>
      <w:bookmarkStart w:id="9086" w:name="_Toc212115398"/>
      <w:bookmarkStart w:id="9087" w:name="_Toc216293967"/>
      <w:r w:rsidRPr="006D68AC">
        <w:t>6.15.3.1</w:t>
      </w:r>
      <w:r w:rsidRPr="006D68AC">
        <w:tab/>
        <w:t>Overview</w:t>
      </w:r>
      <w:bookmarkEnd w:id="9081"/>
      <w:bookmarkEnd w:id="9082"/>
      <w:bookmarkEnd w:id="9083"/>
      <w:bookmarkEnd w:id="9084"/>
      <w:bookmarkEnd w:id="9085"/>
      <w:bookmarkEnd w:id="9086"/>
      <w:bookmarkEnd w:id="9087"/>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pt" o:ole="">
            <v:imagedata r:id="rId165" o:title=""/>
          </v:shape>
          <o:OLEObject Type="Embed" ProgID="Visio.Drawing.15" ShapeID="_x0000_i1105" DrawAspect="Content" ObjectID="_1826906818"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Heading4"/>
        <w:rPr>
          <w:lang w:val="en-US"/>
        </w:rPr>
      </w:pPr>
      <w:bookmarkStart w:id="9088" w:name="_Toc160650391"/>
      <w:bookmarkStart w:id="9089" w:name="_Toc164928708"/>
      <w:bookmarkStart w:id="9090" w:name="_Toc168550571"/>
      <w:bookmarkStart w:id="9091" w:name="_Toc170118642"/>
      <w:bookmarkStart w:id="9092" w:name="_Toc209470724"/>
      <w:bookmarkStart w:id="9093" w:name="_Toc212115399"/>
      <w:bookmarkStart w:id="9094" w:name="_Toc216293968"/>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9088"/>
      <w:bookmarkEnd w:id="9089"/>
      <w:bookmarkEnd w:id="9090"/>
      <w:bookmarkEnd w:id="9091"/>
      <w:bookmarkEnd w:id="9092"/>
      <w:bookmarkEnd w:id="9093"/>
      <w:bookmarkEnd w:id="9094"/>
    </w:p>
    <w:p w14:paraId="25E20A59" w14:textId="77777777" w:rsidR="00D3062E" w:rsidRPr="006D68AC" w:rsidRDefault="00D3062E" w:rsidP="00D3062E">
      <w:pPr>
        <w:pStyle w:val="Heading5"/>
      </w:pPr>
      <w:bookmarkStart w:id="9095" w:name="_Toc160650392"/>
      <w:bookmarkStart w:id="9096" w:name="_Toc164928709"/>
      <w:bookmarkStart w:id="9097" w:name="_Toc168550572"/>
      <w:bookmarkStart w:id="9098" w:name="_Toc170118643"/>
      <w:bookmarkStart w:id="9099" w:name="_Toc209470725"/>
      <w:bookmarkStart w:id="9100" w:name="_Toc212115400"/>
      <w:bookmarkStart w:id="9101" w:name="_Toc216293969"/>
      <w:r w:rsidRPr="006D68AC">
        <w:t>6.15.3.2.1</w:t>
      </w:r>
      <w:r w:rsidRPr="006D68AC">
        <w:tab/>
        <w:t>Description</w:t>
      </w:r>
      <w:bookmarkEnd w:id="9095"/>
      <w:bookmarkEnd w:id="9096"/>
      <w:bookmarkEnd w:id="9097"/>
      <w:bookmarkEnd w:id="9098"/>
      <w:bookmarkEnd w:id="9099"/>
      <w:bookmarkEnd w:id="9100"/>
      <w:bookmarkEnd w:id="9101"/>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Heading5"/>
        <w:rPr>
          <w:lang w:eastAsia="zh-CN"/>
        </w:rPr>
      </w:pPr>
      <w:bookmarkStart w:id="9102" w:name="_Toc160650393"/>
      <w:bookmarkStart w:id="9103" w:name="_Toc164928710"/>
      <w:bookmarkStart w:id="9104" w:name="_Toc168550573"/>
      <w:bookmarkStart w:id="9105" w:name="_Toc170118644"/>
      <w:bookmarkStart w:id="9106" w:name="_Toc209470726"/>
      <w:bookmarkStart w:id="9107" w:name="_Toc212115401"/>
      <w:bookmarkStart w:id="9108" w:name="_Toc216293970"/>
      <w:r w:rsidRPr="006D68AC">
        <w:t>6.15.3.2.2</w:t>
      </w:r>
      <w:r w:rsidRPr="006D68AC">
        <w:rPr>
          <w:lang w:eastAsia="zh-CN"/>
        </w:rPr>
        <w:tab/>
        <w:t>Resource Definition</w:t>
      </w:r>
      <w:bookmarkEnd w:id="9102"/>
      <w:bookmarkEnd w:id="9103"/>
      <w:bookmarkEnd w:id="9104"/>
      <w:bookmarkEnd w:id="9105"/>
      <w:bookmarkEnd w:id="9106"/>
      <w:bookmarkEnd w:id="9107"/>
      <w:bookmarkEnd w:id="910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Heading5"/>
        <w:rPr>
          <w:lang w:eastAsia="zh-CN"/>
        </w:rPr>
      </w:pPr>
      <w:bookmarkStart w:id="9109" w:name="_Toc160650394"/>
      <w:bookmarkStart w:id="9110" w:name="_Toc164928711"/>
      <w:bookmarkStart w:id="9111" w:name="_Toc168550574"/>
      <w:bookmarkStart w:id="9112" w:name="_Toc170118645"/>
      <w:bookmarkStart w:id="9113" w:name="_Toc209470727"/>
      <w:bookmarkStart w:id="9114" w:name="_Toc212115402"/>
      <w:bookmarkStart w:id="9115" w:name="_Toc216293971"/>
      <w:r w:rsidRPr="006D68AC">
        <w:rPr>
          <w:lang w:eastAsia="zh-CN"/>
        </w:rPr>
        <w:t>6.15.3.2.3</w:t>
      </w:r>
      <w:r w:rsidRPr="006D68AC">
        <w:rPr>
          <w:lang w:eastAsia="zh-CN"/>
        </w:rPr>
        <w:tab/>
        <w:t>Resource Standard Methods</w:t>
      </w:r>
      <w:bookmarkEnd w:id="9109"/>
      <w:bookmarkEnd w:id="9110"/>
      <w:bookmarkEnd w:id="9111"/>
      <w:bookmarkEnd w:id="9112"/>
      <w:bookmarkEnd w:id="9113"/>
      <w:bookmarkEnd w:id="9114"/>
      <w:bookmarkEnd w:id="9115"/>
    </w:p>
    <w:p w14:paraId="46FD160E" w14:textId="77777777" w:rsidR="00D3062E" w:rsidRPr="006D68AC" w:rsidRDefault="00D3062E" w:rsidP="007E7218">
      <w:pPr>
        <w:pStyle w:val="H6"/>
        <w:rPr>
          <w:lang w:eastAsia="zh-CN"/>
        </w:rPr>
      </w:pPr>
      <w:bookmarkStart w:id="9116" w:name="_Toc160650395"/>
      <w:bookmarkStart w:id="9117" w:name="_Toc164928712"/>
      <w:bookmarkStart w:id="9118" w:name="_Toc168550575"/>
      <w:bookmarkStart w:id="9119" w:name="_Toc170118646"/>
      <w:bookmarkStart w:id="9120" w:name="_Toc209470728"/>
      <w:bookmarkStart w:id="9121" w:name="_Toc212115403"/>
      <w:r w:rsidRPr="006D68AC">
        <w:rPr>
          <w:lang w:eastAsia="zh-CN"/>
        </w:rPr>
        <w:t>6.15.3.2.3.1</w:t>
      </w:r>
      <w:r w:rsidRPr="006D68AC">
        <w:rPr>
          <w:lang w:eastAsia="zh-CN"/>
        </w:rPr>
        <w:tab/>
        <w:t>POST</w:t>
      </w:r>
      <w:bookmarkEnd w:id="9116"/>
      <w:bookmarkEnd w:id="9117"/>
      <w:bookmarkEnd w:id="9118"/>
      <w:bookmarkEnd w:id="9119"/>
      <w:bookmarkEnd w:id="9120"/>
      <w:bookmarkEnd w:id="9121"/>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Heading5"/>
        <w:rPr>
          <w:lang w:eastAsia="zh-CN"/>
        </w:rPr>
      </w:pPr>
      <w:bookmarkStart w:id="9122" w:name="_Toc160650396"/>
      <w:bookmarkStart w:id="9123" w:name="_Toc164928713"/>
      <w:bookmarkStart w:id="9124" w:name="_Toc168550576"/>
      <w:bookmarkStart w:id="9125" w:name="_Toc170118647"/>
      <w:bookmarkStart w:id="9126" w:name="_Toc209470729"/>
      <w:bookmarkStart w:id="9127" w:name="_Toc212115404"/>
      <w:bookmarkStart w:id="9128" w:name="_Toc216293972"/>
      <w:r w:rsidRPr="006D68AC">
        <w:rPr>
          <w:lang w:eastAsia="zh-CN"/>
        </w:rPr>
        <w:t>6.15.3.2.4</w:t>
      </w:r>
      <w:r w:rsidRPr="006D68AC">
        <w:rPr>
          <w:lang w:eastAsia="zh-CN"/>
        </w:rPr>
        <w:tab/>
        <w:t>Resource Custom Operations</w:t>
      </w:r>
      <w:bookmarkEnd w:id="9122"/>
      <w:bookmarkEnd w:id="9123"/>
      <w:bookmarkEnd w:id="9124"/>
      <w:bookmarkEnd w:id="9125"/>
      <w:bookmarkEnd w:id="9126"/>
      <w:bookmarkEnd w:id="9127"/>
      <w:bookmarkEnd w:id="9128"/>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Heading4"/>
      </w:pPr>
      <w:bookmarkStart w:id="9129" w:name="_Toc160650397"/>
      <w:bookmarkStart w:id="9130" w:name="_Toc164928714"/>
      <w:bookmarkStart w:id="9131" w:name="_Toc168550577"/>
      <w:bookmarkStart w:id="9132" w:name="_Toc170118648"/>
      <w:bookmarkStart w:id="9133" w:name="_Toc209470730"/>
      <w:bookmarkStart w:id="9134" w:name="_Toc212115405"/>
      <w:bookmarkStart w:id="9135" w:name="_Toc216293973"/>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9129"/>
      <w:bookmarkEnd w:id="9130"/>
      <w:bookmarkEnd w:id="9131"/>
      <w:bookmarkEnd w:id="9132"/>
      <w:bookmarkEnd w:id="9133"/>
      <w:bookmarkEnd w:id="9134"/>
      <w:bookmarkEnd w:id="9135"/>
    </w:p>
    <w:p w14:paraId="6D833B1A" w14:textId="77777777" w:rsidR="00D3062E" w:rsidRPr="006D68AC" w:rsidRDefault="00D3062E" w:rsidP="00D3062E">
      <w:pPr>
        <w:pStyle w:val="Heading5"/>
        <w:rPr>
          <w:lang w:eastAsia="zh-CN"/>
        </w:rPr>
      </w:pPr>
      <w:bookmarkStart w:id="9136" w:name="_Toc160650398"/>
      <w:bookmarkStart w:id="9137" w:name="_Toc164928715"/>
      <w:bookmarkStart w:id="9138" w:name="_Toc168550578"/>
      <w:bookmarkStart w:id="9139" w:name="_Toc170118649"/>
      <w:bookmarkStart w:id="9140" w:name="_Toc209470731"/>
      <w:bookmarkStart w:id="9141" w:name="_Toc212115406"/>
      <w:bookmarkStart w:id="9142" w:name="_Toc216293974"/>
      <w:r w:rsidRPr="006D68AC">
        <w:t>6.15.3.3</w:t>
      </w:r>
      <w:r w:rsidRPr="006D68AC">
        <w:rPr>
          <w:lang w:eastAsia="zh-CN"/>
        </w:rPr>
        <w:t>.1</w:t>
      </w:r>
      <w:r w:rsidRPr="006D68AC">
        <w:rPr>
          <w:lang w:eastAsia="zh-CN"/>
        </w:rPr>
        <w:tab/>
        <w:t>Description</w:t>
      </w:r>
      <w:bookmarkEnd w:id="9136"/>
      <w:bookmarkEnd w:id="9137"/>
      <w:bookmarkEnd w:id="9138"/>
      <w:bookmarkEnd w:id="9139"/>
      <w:bookmarkEnd w:id="9140"/>
      <w:bookmarkEnd w:id="9141"/>
      <w:bookmarkEnd w:id="9142"/>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Heading5"/>
        <w:rPr>
          <w:lang w:eastAsia="zh-CN"/>
        </w:rPr>
      </w:pPr>
      <w:bookmarkStart w:id="9143" w:name="_Toc160650399"/>
      <w:bookmarkStart w:id="9144" w:name="_Toc164928716"/>
      <w:bookmarkStart w:id="9145" w:name="_Toc168550579"/>
      <w:bookmarkStart w:id="9146" w:name="_Toc170118650"/>
      <w:bookmarkStart w:id="9147" w:name="_Toc209470732"/>
      <w:bookmarkStart w:id="9148" w:name="_Toc212115407"/>
      <w:bookmarkStart w:id="9149" w:name="_Toc216293975"/>
      <w:r w:rsidRPr="006D68AC">
        <w:t>6.15.3.3</w:t>
      </w:r>
      <w:r w:rsidRPr="006D68AC">
        <w:rPr>
          <w:lang w:eastAsia="zh-CN"/>
        </w:rPr>
        <w:t>.2</w:t>
      </w:r>
      <w:r w:rsidRPr="006D68AC">
        <w:rPr>
          <w:lang w:eastAsia="zh-CN"/>
        </w:rPr>
        <w:tab/>
        <w:t>Resource Definition</w:t>
      </w:r>
      <w:bookmarkEnd w:id="9143"/>
      <w:bookmarkEnd w:id="9144"/>
      <w:bookmarkEnd w:id="9145"/>
      <w:bookmarkEnd w:id="9146"/>
      <w:bookmarkEnd w:id="9147"/>
      <w:bookmarkEnd w:id="9148"/>
      <w:bookmarkEnd w:id="9149"/>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Heading5"/>
        <w:rPr>
          <w:lang w:eastAsia="zh-CN"/>
        </w:rPr>
      </w:pPr>
      <w:bookmarkStart w:id="9150" w:name="_Toc160650400"/>
      <w:bookmarkStart w:id="9151" w:name="_Toc164928717"/>
      <w:bookmarkStart w:id="9152" w:name="_Toc168550580"/>
      <w:bookmarkStart w:id="9153" w:name="_Toc170118651"/>
      <w:bookmarkStart w:id="9154" w:name="_Toc209470733"/>
      <w:bookmarkStart w:id="9155" w:name="_Toc212115408"/>
      <w:bookmarkStart w:id="9156" w:name="_Toc216293976"/>
      <w:r w:rsidRPr="006D68AC">
        <w:t>6.15.3.3</w:t>
      </w:r>
      <w:r w:rsidRPr="006D68AC">
        <w:rPr>
          <w:lang w:eastAsia="zh-CN"/>
        </w:rPr>
        <w:t>.3</w:t>
      </w:r>
      <w:r w:rsidRPr="006D68AC">
        <w:rPr>
          <w:lang w:eastAsia="zh-CN"/>
        </w:rPr>
        <w:tab/>
        <w:t>Resource Standard Methods</w:t>
      </w:r>
      <w:bookmarkEnd w:id="9150"/>
      <w:bookmarkEnd w:id="9151"/>
      <w:bookmarkEnd w:id="9152"/>
      <w:bookmarkEnd w:id="9153"/>
      <w:bookmarkEnd w:id="9154"/>
      <w:bookmarkEnd w:id="9155"/>
      <w:bookmarkEnd w:id="9156"/>
    </w:p>
    <w:p w14:paraId="11FF1839" w14:textId="77777777" w:rsidR="00D3062E" w:rsidRPr="006D68AC" w:rsidRDefault="00D3062E" w:rsidP="007E7218">
      <w:pPr>
        <w:pStyle w:val="H6"/>
      </w:pPr>
      <w:bookmarkStart w:id="9157" w:name="_Toc160650401"/>
      <w:bookmarkStart w:id="9158" w:name="_Toc164928718"/>
      <w:bookmarkStart w:id="9159" w:name="_Toc168550581"/>
      <w:bookmarkStart w:id="9160" w:name="_Toc170118652"/>
      <w:bookmarkStart w:id="9161" w:name="_Toc209470734"/>
      <w:bookmarkStart w:id="9162" w:name="_Toc212115409"/>
      <w:r w:rsidRPr="006D68AC">
        <w:t>6.15.3.3</w:t>
      </w:r>
      <w:r w:rsidRPr="006D68AC">
        <w:rPr>
          <w:lang w:eastAsia="zh-CN"/>
        </w:rPr>
        <w:t>.3</w:t>
      </w:r>
      <w:r w:rsidRPr="006D68AC">
        <w:t>.1</w:t>
      </w:r>
      <w:r w:rsidRPr="006D68AC">
        <w:tab/>
        <w:t>GET</w:t>
      </w:r>
      <w:bookmarkEnd w:id="9157"/>
      <w:bookmarkEnd w:id="9158"/>
      <w:bookmarkEnd w:id="9159"/>
      <w:bookmarkEnd w:id="9160"/>
      <w:bookmarkEnd w:id="9161"/>
      <w:bookmarkEnd w:id="9162"/>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9163" w:name="_Toc160650402"/>
      <w:bookmarkStart w:id="9164" w:name="_Toc164928719"/>
      <w:bookmarkStart w:id="9165" w:name="_Toc168550582"/>
      <w:bookmarkStart w:id="9166" w:name="_Toc170118653"/>
      <w:bookmarkStart w:id="9167" w:name="_Toc209470735"/>
      <w:bookmarkStart w:id="9168" w:name="_Toc212115410"/>
      <w:r w:rsidRPr="006D68AC">
        <w:rPr>
          <w:lang w:eastAsia="zh-CN"/>
        </w:rPr>
        <w:t>6.15.3.3.3</w:t>
      </w:r>
      <w:r w:rsidRPr="006D68AC">
        <w:t>.2</w:t>
      </w:r>
      <w:r w:rsidRPr="006D68AC">
        <w:rPr>
          <w:lang w:eastAsia="zh-CN"/>
        </w:rPr>
        <w:tab/>
        <w:t>PUT</w:t>
      </w:r>
      <w:bookmarkEnd w:id="9163"/>
      <w:bookmarkEnd w:id="9164"/>
      <w:bookmarkEnd w:id="9165"/>
      <w:bookmarkEnd w:id="9166"/>
      <w:bookmarkEnd w:id="9167"/>
      <w:bookmarkEnd w:id="9168"/>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9169" w:name="_Toc160650403"/>
      <w:bookmarkStart w:id="9170" w:name="_Toc164928720"/>
      <w:bookmarkStart w:id="9171" w:name="_Toc168550583"/>
      <w:bookmarkStart w:id="9172" w:name="_Toc170118654"/>
      <w:bookmarkStart w:id="9173" w:name="_Toc209470736"/>
      <w:bookmarkStart w:id="9174" w:name="_Toc212115411"/>
      <w:bookmarkStart w:id="9175" w:name="_Toc144024249"/>
      <w:r w:rsidRPr="006D68AC">
        <w:t>6.15.3.3.3.3</w:t>
      </w:r>
      <w:r w:rsidRPr="006D68AC">
        <w:tab/>
        <w:t>PATCH</w:t>
      </w:r>
      <w:bookmarkEnd w:id="9169"/>
      <w:bookmarkEnd w:id="9170"/>
      <w:bookmarkEnd w:id="9171"/>
      <w:bookmarkEnd w:id="9172"/>
      <w:bookmarkEnd w:id="9173"/>
      <w:bookmarkEnd w:id="9174"/>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9176" w:name="_Toc160650404"/>
      <w:bookmarkStart w:id="9177" w:name="_Toc164928721"/>
      <w:bookmarkStart w:id="9178" w:name="_Toc168550584"/>
      <w:bookmarkStart w:id="9179" w:name="_Toc170118655"/>
      <w:bookmarkStart w:id="9180" w:name="_Toc209470737"/>
      <w:bookmarkStart w:id="9181" w:name="_Toc212115412"/>
      <w:r w:rsidRPr="006D68AC">
        <w:t>6.15.3.3.3.4</w:t>
      </w:r>
      <w:r w:rsidRPr="006D68AC">
        <w:tab/>
        <w:t>DELETE</w:t>
      </w:r>
      <w:bookmarkEnd w:id="9175"/>
      <w:bookmarkEnd w:id="9176"/>
      <w:bookmarkEnd w:id="9177"/>
      <w:bookmarkEnd w:id="9178"/>
      <w:bookmarkEnd w:id="9179"/>
      <w:bookmarkEnd w:id="9180"/>
      <w:bookmarkEnd w:id="9181"/>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Heading5"/>
        <w:rPr>
          <w:lang w:eastAsia="zh-CN"/>
        </w:rPr>
      </w:pPr>
      <w:bookmarkStart w:id="9182" w:name="_Toc160650405"/>
      <w:bookmarkStart w:id="9183" w:name="_Toc164928722"/>
      <w:bookmarkStart w:id="9184" w:name="_Toc168550585"/>
      <w:bookmarkStart w:id="9185" w:name="_Toc170118656"/>
      <w:bookmarkStart w:id="9186" w:name="_Toc209470738"/>
      <w:bookmarkStart w:id="9187" w:name="_Toc212115413"/>
      <w:bookmarkStart w:id="9188" w:name="_Toc216293977"/>
      <w:r w:rsidRPr="006D68AC">
        <w:t>6.15.3.3</w:t>
      </w:r>
      <w:r w:rsidRPr="006D68AC">
        <w:rPr>
          <w:lang w:eastAsia="zh-CN"/>
        </w:rPr>
        <w:t>.4</w:t>
      </w:r>
      <w:r w:rsidRPr="006D68AC">
        <w:rPr>
          <w:lang w:eastAsia="zh-CN"/>
        </w:rPr>
        <w:tab/>
        <w:t>Resource Custom Operations</w:t>
      </w:r>
      <w:bookmarkEnd w:id="9182"/>
      <w:bookmarkEnd w:id="9183"/>
      <w:bookmarkEnd w:id="9184"/>
      <w:bookmarkEnd w:id="9185"/>
      <w:bookmarkEnd w:id="9186"/>
      <w:bookmarkEnd w:id="9187"/>
      <w:bookmarkEnd w:id="9188"/>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Heading3"/>
      </w:pPr>
      <w:bookmarkStart w:id="9189" w:name="_Toc160650406"/>
      <w:bookmarkStart w:id="9190" w:name="_Toc164928723"/>
      <w:bookmarkStart w:id="9191" w:name="_Toc168550586"/>
      <w:bookmarkStart w:id="9192" w:name="_Toc170118657"/>
      <w:bookmarkStart w:id="9193" w:name="_Toc209470739"/>
      <w:bookmarkStart w:id="9194" w:name="_Toc212115414"/>
      <w:bookmarkStart w:id="9195" w:name="_Toc216293978"/>
      <w:r w:rsidRPr="006D68AC">
        <w:t>6.15.4</w:t>
      </w:r>
      <w:r w:rsidRPr="006D68AC">
        <w:tab/>
        <w:t>Custom Operations without associated resources</w:t>
      </w:r>
      <w:bookmarkEnd w:id="9189"/>
      <w:bookmarkEnd w:id="9190"/>
      <w:bookmarkEnd w:id="9191"/>
      <w:bookmarkEnd w:id="9192"/>
      <w:bookmarkEnd w:id="9193"/>
      <w:bookmarkEnd w:id="9194"/>
      <w:bookmarkEnd w:id="9195"/>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Heading3"/>
      </w:pPr>
      <w:bookmarkStart w:id="9196" w:name="_Toc160650407"/>
      <w:bookmarkStart w:id="9197" w:name="_Toc164928724"/>
      <w:bookmarkStart w:id="9198" w:name="_Toc168550587"/>
      <w:bookmarkStart w:id="9199" w:name="_Toc170118658"/>
      <w:bookmarkStart w:id="9200" w:name="_Toc209470740"/>
      <w:bookmarkStart w:id="9201" w:name="_Toc212115415"/>
      <w:bookmarkStart w:id="9202" w:name="_Toc216293979"/>
      <w:r w:rsidRPr="006D68AC">
        <w:t>6.15.5</w:t>
      </w:r>
      <w:r w:rsidRPr="006D68AC">
        <w:tab/>
        <w:t>Notifications</w:t>
      </w:r>
      <w:bookmarkEnd w:id="9196"/>
      <w:bookmarkEnd w:id="9197"/>
      <w:bookmarkEnd w:id="9198"/>
      <w:bookmarkEnd w:id="9199"/>
      <w:bookmarkEnd w:id="9200"/>
      <w:bookmarkEnd w:id="9201"/>
      <w:bookmarkEnd w:id="9202"/>
    </w:p>
    <w:p w14:paraId="1D9FE75C" w14:textId="77777777" w:rsidR="00D3062E" w:rsidRPr="006D68AC" w:rsidRDefault="00D3062E" w:rsidP="00D3062E">
      <w:pPr>
        <w:pStyle w:val="Heading4"/>
      </w:pPr>
      <w:bookmarkStart w:id="9203" w:name="_Toc160650408"/>
      <w:bookmarkStart w:id="9204" w:name="_Toc164928725"/>
      <w:bookmarkStart w:id="9205" w:name="_Toc168550588"/>
      <w:bookmarkStart w:id="9206" w:name="_Toc170118659"/>
      <w:bookmarkStart w:id="9207" w:name="_Toc209470741"/>
      <w:bookmarkStart w:id="9208" w:name="_Toc212115416"/>
      <w:bookmarkStart w:id="9209" w:name="_Toc216293980"/>
      <w:r w:rsidRPr="006D68AC">
        <w:t>6.15.5.1</w:t>
      </w:r>
      <w:r w:rsidRPr="006D68AC">
        <w:tab/>
        <w:t>General</w:t>
      </w:r>
      <w:bookmarkEnd w:id="9203"/>
      <w:bookmarkEnd w:id="9204"/>
      <w:bookmarkEnd w:id="9205"/>
      <w:bookmarkEnd w:id="9206"/>
      <w:bookmarkEnd w:id="9207"/>
      <w:bookmarkEnd w:id="9208"/>
      <w:bookmarkEnd w:id="9209"/>
    </w:p>
    <w:p w14:paraId="61061036" w14:textId="77777777" w:rsidR="00B110B4" w:rsidRPr="006D68AC" w:rsidRDefault="00B110B4" w:rsidP="00B110B4">
      <w:pPr>
        <w:rPr>
          <w:noProof/>
        </w:rPr>
      </w:pPr>
      <w:bookmarkStart w:id="921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Heading4"/>
        <w:rPr>
          <w:lang w:val="en-US"/>
        </w:rPr>
      </w:pPr>
      <w:bookmarkStart w:id="9211" w:name="_Toc164928726"/>
      <w:bookmarkStart w:id="9212" w:name="_Toc168550589"/>
      <w:bookmarkStart w:id="9213" w:name="_Toc170118660"/>
      <w:bookmarkStart w:id="9214" w:name="_Toc209470742"/>
      <w:bookmarkStart w:id="9215" w:name="_Toc212115417"/>
      <w:bookmarkStart w:id="9216" w:name="_Toc216293981"/>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9210"/>
      <w:bookmarkEnd w:id="9211"/>
      <w:bookmarkEnd w:id="9212"/>
      <w:bookmarkEnd w:id="9213"/>
      <w:bookmarkEnd w:id="9214"/>
      <w:bookmarkEnd w:id="9215"/>
      <w:bookmarkEnd w:id="9216"/>
    </w:p>
    <w:p w14:paraId="08BD2135" w14:textId="77777777" w:rsidR="00D3062E" w:rsidRPr="006D68AC" w:rsidRDefault="00D3062E" w:rsidP="00D3062E">
      <w:pPr>
        <w:pStyle w:val="Heading5"/>
        <w:rPr>
          <w:noProof/>
          <w:lang w:val="en-US"/>
        </w:rPr>
      </w:pPr>
      <w:bookmarkStart w:id="9217" w:name="_Toc160650410"/>
      <w:bookmarkStart w:id="9218" w:name="_Toc164928727"/>
      <w:bookmarkStart w:id="9219" w:name="_Toc168550590"/>
      <w:bookmarkStart w:id="9220" w:name="_Toc170118661"/>
      <w:bookmarkStart w:id="9221" w:name="_Toc209470743"/>
      <w:bookmarkStart w:id="9222" w:name="_Toc212115418"/>
      <w:bookmarkStart w:id="9223" w:name="_Toc216293982"/>
      <w:r w:rsidRPr="006D68AC">
        <w:t>6.15</w:t>
      </w:r>
      <w:r w:rsidRPr="006D68AC">
        <w:rPr>
          <w:lang w:val="en-US"/>
        </w:rPr>
        <w:t>.5.2</w:t>
      </w:r>
      <w:r w:rsidRPr="006D68AC">
        <w:rPr>
          <w:noProof/>
          <w:lang w:val="en-US"/>
        </w:rPr>
        <w:t>.1</w:t>
      </w:r>
      <w:r w:rsidRPr="006D68AC">
        <w:rPr>
          <w:noProof/>
          <w:lang w:val="en-US"/>
        </w:rPr>
        <w:tab/>
        <w:t>Description</w:t>
      </w:r>
      <w:bookmarkEnd w:id="9217"/>
      <w:bookmarkEnd w:id="9218"/>
      <w:bookmarkEnd w:id="9219"/>
      <w:bookmarkEnd w:id="9220"/>
      <w:bookmarkEnd w:id="9221"/>
      <w:bookmarkEnd w:id="9222"/>
      <w:bookmarkEnd w:id="9223"/>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Heading5"/>
        <w:rPr>
          <w:noProof/>
        </w:rPr>
      </w:pPr>
      <w:bookmarkStart w:id="9224" w:name="_Toc160650411"/>
      <w:bookmarkStart w:id="9225" w:name="_Toc164928728"/>
      <w:bookmarkStart w:id="9226" w:name="_Toc168550591"/>
      <w:bookmarkStart w:id="9227" w:name="_Toc170118662"/>
      <w:bookmarkStart w:id="9228" w:name="_Toc209470744"/>
      <w:bookmarkStart w:id="9229" w:name="_Toc212115419"/>
      <w:bookmarkStart w:id="9230" w:name="_Toc216293983"/>
      <w:r w:rsidRPr="006D68AC">
        <w:t>6.15.5.2</w:t>
      </w:r>
      <w:r w:rsidRPr="006D68AC">
        <w:rPr>
          <w:noProof/>
        </w:rPr>
        <w:t>.2</w:t>
      </w:r>
      <w:r w:rsidRPr="006D68AC">
        <w:rPr>
          <w:noProof/>
        </w:rPr>
        <w:tab/>
        <w:t>Target URI</w:t>
      </w:r>
      <w:bookmarkEnd w:id="9224"/>
      <w:bookmarkEnd w:id="9225"/>
      <w:bookmarkEnd w:id="9226"/>
      <w:bookmarkEnd w:id="9227"/>
      <w:bookmarkEnd w:id="9228"/>
      <w:bookmarkEnd w:id="9229"/>
      <w:bookmarkEnd w:id="9230"/>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Heading5"/>
        <w:rPr>
          <w:noProof/>
        </w:rPr>
      </w:pPr>
      <w:bookmarkStart w:id="9231" w:name="_Toc160650412"/>
      <w:bookmarkStart w:id="9232" w:name="_Toc164928729"/>
      <w:bookmarkStart w:id="9233" w:name="_Toc168550592"/>
      <w:bookmarkStart w:id="9234" w:name="_Toc170118663"/>
      <w:bookmarkStart w:id="9235" w:name="_Toc209470745"/>
      <w:bookmarkStart w:id="9236" w:name="_Toc212115420"/>
      <w:bookmarkStart w:id="9237" w:name="_Toc216293984"/>
      <w:r w:rsidRPr="006D68AC">
        <w:t>6.15.5.2</w:t>
      </w:r>
      <w:r w:rsidRPr="006D68AC">
        <w:rPr>
          <w:noProof/>
        </w:rPr>
        <w:t>.3</w:t>
      </w:r>
      <w:r w:rsidRPr="006D68AC">
        <w:rPr>
          <w:noProof/>
        </w:rPr>
        <w:tab/>
        <w:t>Standard Methods</w:t>
      </w:r>
      <w:bookmarkEnd w:id="9231"/>
      <w:bookmarkEnd w:id="9232"/>
      <w:bookmarkEnd w:id="9233"/>
      <w:bookmarkEnd w:id="9234"/>
      <w:bookmarkEnd w:id="9235"/>
      <w:bookmarkEnd w:id="9236"/>
      <w:bookmarkEnd w:id="9237"/>
    </w:p>
    <w:p w14:paraId="1473E1C7" w14:textId="77777777" w:rsidR="00D3062E" w:rsidRPr="006D68AC" w:rsidRDefault="00D3062E" w:rsidP="007E7218">
      <w:pPr>
        <w:pStyle w:val="H6"/>
        <w:rPr>
          <w:noProof/>
        </w:rPr>
      </w:pPr>
      <w:bookmarkStart w:id="9238" w:name="_Toc160650413"/>
      <w:bookmarkStart w:id="9239" w:name="_Toc164928730"/>
      <w:bookmarkStart w:id="9240" w:name="_Toc168550593"/>
      <w:bookmarkStart w:id="9241" w:name="_Toc170118664"/>
      <w:bookmarkStart w:id="9242" w:name="_Toc209470746"/>
      <w:bookmarkStart w:id="9243" w:name="_Toc212115421"/>
      <w:r w:rsidRPr="006D68AC">
        <w:t>6.15.5.2.3</w:t>
      </w:r>
      <w:r w:rsidRPr="006D68AC">
        <w:rPr>
          <w:noProof/>
        </w:rPr>
        <w:t>.1</w:t>
      </w:r>
      <w:r w:rsidRPr="006D68AC">
        <w:rPr>
          <w:noProof/>
        </w:rPr>
        <w:tab/>
        <w:t>POST</w:t>
      </w:r>
      <w:bookmarkEnd w:id="9238"/>
      <w:bookmarkEnd w:id="9239"/>
      <w:bookmarkEnd w:id="9240"/>
      <w:bookmarkEnd w:id="9241"/>
      <w:bookmarkEnd w:id="9242"/>
      <w:bookmarkEnd w:id="9243"/>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Heading3"/>
      </w:pPr>
      <w:bookmarkStart w:id="9244" w:name="_Toc160650414"/>
      <w:bookmarkStart w:id="9245" w:name="_Toc164928731"/>
      <w:bookmarkStart w:id="9246" w:name="_Toc168550594"/>
      <w:bookmarkStart w:id="9247" w:name="_Toc170118665"/>
      <w:bookmarkStart w:id="9248" w:name="_Toc209470747"/>
      <w:bookmarkStart w:id="9249" w:name="_Toc212115422"/>
      <w:bookmarkStart w:id="9250" w:name="_Toc216293985"/>
      <w:r w:rsidRPr="006D68AC">
        <w:t>6.15.6</w:t>
      </w:r>
      <w:r w:rsidRPr="006D68AC">
        <w:tab/>
        <w:t>Data Model</w:t>
      </w:r>
      <w:bookmarkEnd w:id="9244"/>
      <w:bookmarkEnd w:id="9245"/>
      <w:bookmarkEnd w:id="9246"/>
      <w:bookmarkEnd w:id="9247"/>
      <w:bookmarkEnd w:id="9248"/>
      <w:bookmarkEnd w:id="9249"/>
      <w:bookmarkEnd w:id="9250"/>
    </w:p>
    <w:p w14:paraId="2B074455" w14:textId="77777777" w:rsidR="00D3062E" w:rsidRPr="006D68AC" w:rsidRDefault="00D3062E" w:rsidP="00D3062E">
      <w:pPr>
        <w:pStyle w:val="Heading4"/>
        <w:rPr>
          <w:lang w:eastAsia="zh-CN"/>
        </w:rPr>
      </w:pPr>
      <w:bookmarkStart w:id="9251" w:name="_Toc160650415"/>
      <w:bookmarkStart w:id="9252" w:name="_Toc164928732"/>
      <w:bookmarkStart w:id="9253" w:name="_Toc168550595"/>
      <w:bookmarkStart w:id="9254" w:name="_Toc170118666"/>
      <w:bookmarkStart w:id="9255" w:name="_Toc209470748"/>
      <w:bookmarkStart w:id="9256" w:name="_Toc212115423"/>
      <w:bookmarkStart w:id="9257" w:name="_Toc216293986"/>
      <w:r w:rsidRPr="006D68AC">
        <w:t>6.15.6</w:t>
      </w:r>
      <w:r w:rsidRPr="006D68AC">
        <w:rPr>
          <w:lang w:eastAsia="zh-CN"/>
        </w:rPr>
        <w:t>.1</w:t>
      </w:r>
      <w:r w:rsidRPr="006D68AC">
        <w:rPr>
          <w:lang w:eastAsia="zh-CN"/>
        </w:rPr>
        <w:tab/>
        <w:t>General</w:t>
      </w:r>
      <w:bookmarkEnd w:id="9251"/>
      <w:bookmarkEnd w:id="9252"/>
      <w:bookmarkEnd w:id="9253"/>
      <w:bookmarkEnd w:id="9254"/>
      <w:bookmarkEnd w:id="9255"/>
      <w:bookmarkEnd w:id="9256"/>
      <w:bookmarkEnd w:id="9257"/>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Heading4"/>
        <w:rPr>
          <w:lang w:eastAsia="zh-CN"/>
        </w:rPr>
      </w:pPr>
      <w:bookmarkStart w:id="9258" w:name="_Toc160650416"/>
      <w:bookmarkStart w:id="9259" w:name="_Toc164928733"/>
      <w:bookmarkStart w:id="9260" w:name="_Toc168550596"/>
      <w:bookmarkStart w:id="9261" w:name="_Toc170118667"/>
      <w:bookmarkStart w:id="9262" w:name="_Toc209470749"/>
      <w:bookmarkStart w:id="9263" w:name="_Toc212115424"/>
      <w:bookmarkStart w:id="9264" w:name="_Toc216293987"/>
      <w:r w:rsidRPr="006D68AC">
        <w:rPr>
          <w:lang w:eastAsia="zh-CN"/>
        </w:rPr>
        <w:t>6.15.6.2</w:t>
      </w:r>
      <w:r w:rsidRPr="006D68AC">
        <w:rPr>
          <w:lang w:eastAsia="zh-CN"/>
        </w:rPr>
        <w:tab/>
        <w:t>Structured data types</w:t>
      </w:r>
      <w:bookmarkEnd w:id="9258"/>
      <w:bookmarkEnd w:id="9259"/>
      <w:bookmarkEnd w:id="9260"/>
      <w:bookmarkEnd w:id="9261"/>
      <w:bookmarkEnd w:id="9262"/>
      <w:bookmarkEnd w:id="9263"/>
      <w:bookmarkEnd w:id="9264"/>
    </w:p>
    <w:p w14:paraId="4253DC01" w14:textId="77777777" w:rsidR="00D3062E" w:rsidRPr="006D68AC" w:rsidRDefault="00D3062E" w:rsidP="00D3062E">
      <w:pPr>
        <w:pStyle w:val="Heading5"/>
        <w:rPr>
          <w:lang w:eastAsia="zh-CN"/>
        </w:rPr>
      </w:pPr>
      <w:bookmarkStart w:id="9265" w:name="_Toc160650417"/>
      <w:bookmarkStart w:id="9266" w:name="_Toc164928734"/>
      <w:bookmarkStart w:id="9267" w:name="_Toc168550597"/>
      <w:bookmarkStart w:id="9268" w:name="_Toc170118668"/>
      <w:bookmarkStart w:id="9269" w:name="_Toc209470750"/>
      <w:bookmarkStart w:id="9270" w:name="_Toc212115425"/>
      <w:bookmarkStart w:id="9271" w:name="_Toc216293988"/>
      <w:r w:rsidRPr="006D68AC">
        <w:rPr>
          <w:lang w:eastAsia="zh-CN"/>
        </w:rPr>
        <w:t>6.15.6.2.1</w:t>
      </w:r>
      <w:r w:rsidRPr="006D68AC">
        <w:rPr>
          <w:lang w:eastAsia="zh-CN"/>
        </w:rPr>
        <w:tab/>
        <w:t>Introduction</w:t>
      </w:r>
      <w:bookmarkEnd w:id="9265"/>
      <w:bookmarkEnd w:id="9266"/>
      <w:bookmarkEnd w:id="9267"/>
      <w:bookmarkEnd w:id="9268"/>
      <w:bookmarkEnd w:id="9269"/>
      <w:bookmarkEnd w:id="9270"/>
      <w:bookmarkEnd w:id="9271"/>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Heading5"/>
      </w:pPr>
      <w:bookmarkStart w:id="9272" w:name="_Toc160650418"/>
      <w:bookmarkStart w:id="9273" w:name="_Toc164928735"/>
      <w:bookmarkStart w:id="9274" w:name="_Toc168550598"/>
      <w:bookmarkStart w:id="9275" w:name="_Toc170118669"/>
      <w:bookmarkStart w:id="9276" w:name="_Toc209470751"/>
      <w:bookmarkStart w:id="9277" w:name="_Toc212115426"/>
      <w:bookmarkStart w:id="9278" w:name="_Toc216293989"/>
      <w:r w:rsidRPr="006D68AC">
        <w:t>6.15.6.2.2</w:t>
      </w:r>
      <w:r w:rsidRPr="006D68AC">
        <w:tab/>
        <w:t>Type: SliceReqVerAlignSubsc</w:t>
      </w:r>
      <w:bookmarkEnd w:id="9272"/>
      <w:bookmarkEnd w:id="9273"/>
      <w:bookmarkEnd w:id="9274"/>
      <w:bookmarkEnd w:id="9275"/>
      <w:bookmarkEnd w:id="9276"/>
      <w:bookmarkEnd w:id="9277"/>
      <w:bookmarkEnd w:id="9278"/>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Heading5"/>
      </w:pPr>
      <w:bookmarkStart w:id="9279" w:name="_Toc160650419"/>
      <w:bookmarkStart w:id="9280" w:name="_Toc164928736"/>
      <w:bookmarkStart w:id="9281" w:name="_Toc168550599"/>
      <w:bookmarkStart w:id="9282" w:name="_Toc170118670"/>
      <w:bookmarkStart w:id="9283" w:name="_Toc209470752"/>
      <w:bookmarkStart w:id="9284" w:name="_Toc212115427"/>
      <w:bookmarkStart w:id="9285" w:name="_Toc216293990"/>
      <w:r w:rsidRPr="006D68AC">
        <w:t>6.15.6.2.3</w:t>
      </w:r>
      <w:r w:rsidRPr="006D68AC">
        <w:tab/>
        <w:t>Type: SliceReqVerAlignSubscPatch</w:t>
      </w:r>
      <w:bookmarkEnd w:id="9279"/>
      <w:bookmarkEnd w:id="9280"/>
      <w:bookmarkEnd w:id="9281"/>
      <w:bookmarkEnd w:id="9282"/>
      <w:bookmarkEnd w:id="9283"/>
      <w:bookmarkEnd w:id="9284"/>
      <w:bookmarkEnd w:id="928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Heading5"/>
      </w:pPr>
      <w:bookmarkStart w:id="9286" w:name="_Toc160650420"/>
      <w:bookmarkStart w:id="9287" w:name="_Toc164928737"/>
      <w:bookmarkStart w:id="9288" w:name="_Toc168550600"/>
      <w:bookmarkStart w:id="9289" w:name="_Toc170118671"/>
      <w:bookmarkStart w:id="9290" w:name="_Toc209470753"/>
      <w:bookmarkStart w:id="9291" w:name="_Toc212115428"/>
      <w:bookmarkStart w:id="9292" w:name="_Toc216293991"/>
      <w:r w:rsidRPr="006D68AC">
        <w:t>6.15.6.2.4</w:t>
      </w:r>
      <w:r w:rsidRPr="006D68AC">
        <w:tab/>
        <w:t>Type: SliceReqVerAlignNotif</w:t>
      </w:r>
      <w:bookmarkEnd w:id="9286"/>
      <w:bookmarkEnd w:id="9287"/>
      <w:bookmarkEnd w:id="9288"/>
      <w:bookmarkEnd w:id="9289"/>
      <w:bookmarkEnd w:id="9290"/>
      <w:bookmarkEnd w:id="9291"/>
      <w:bookmarkEnd w:id="9292"/>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Heading4"/>
        <w:rPr>
          <w:lang w:val="en-US"/>
        </w:rPr>
      </w:pPr>
      <w:bookmarkStart w:id="9293" w:name="_Toc160650421"/>
      <w:bookmarkStart w:id="9294" w:name="_Toc164928738"/>
      <w:bookmarkStart w:id="9295" w:name="_Toc168550601"/>
      <w:bookmarkStart w:id="9296" w:name="_Toc170118672"/>
      <w:bookmarkStart w:id="9297" w:name="_Toc209470754"/>
      <w:bookmarkStart w:id="9298" w:name="_Toc212115429"/>
      <w:bookmarkStart w:id="9299" w:name="_Toc216293992"/>
      <w:r w:rsidRPr="006D68AC">
        <w:t>6.15</w:t>
      </w:r>
      <w:r w:rsidRPr="006D68AC">
        <w:rPr>
          <w:lang w:val="en-US"/>
        </w:rPr>
        <w:t>.6.3</w:t>
      </w:r>
      <w:r w:rsidRPr="006D68AC">
        <w:rPr>
          <w:lang w:val="en-US"/>
        </w:rPr>
        <w:tab/>
        <w:t>Simple data types and enumerations</w:t>
      </w:r>
      <w:bookmarkEnd w:id="9293"/>
      <w:bookmarkEnd w:id="9294"/>
      <w:bookmarkEnd w:id="9295"/>
      <w:bookmarkEnd w:id="9296"/>
      <w:bookmarkEnd w:id="9297"/>
      <w:bookmarkEnd w:id="9298"/>
      <w:bookmarkEnd w:id="9299"/>
    </w:p>
    <w:p w14:paraId="035C3B56" w14:textId="77777777" w:rsidR="00D3062E" w:rsidRPr="006D68AC" w:rsidRDefault="00D3062E" w:rsidP="00D3062E">
      <w:pPr>
        <w:pStyle w:val="Heading5"/>
      </w:pPr>
      <w:bookmarkStart w:id="9300" w:name="_Toc160650422"/>
      <w:bookmarkStart w:id="9301" w:name="_Toc164928739"/>
      <w:bookmarkStart w:id="9302" w:name="_Toc168550602"/>
      <w:bookmarkStart w:id="9303" w:name="_Toc170118673"/>
      <w:bookmarkStart w:id="9304" w:name="_Toc209470755"/>
      <w:bookmarkStart w:id="9305" w:name="_Toc212115430"/>
      <w:bookmarkStart w:id="9306" w:name="_Toc216293993"/>
      <w:r w:rsidRPr="006D68AC">
        <w:t>6.15.6.3.1</w:t>
      </w:r>
      <w:r w:rsidRPr="006D68AC">
        <w:tab/>
        <w:t>Introduction</w:t>
      </w:r>
      <w:bookmarkEnd w:id="9300"/>
      <w:bookmarkEnd w:id="9301"/>
      <w:bookmarkEnd w:id="9302"/>
      <w:bookmarkEnd w:id="9303"/>
      <w:bookmarkEnd w:id="9304"/>
      <w:bookmarkEnd w:id="9305"/>
      <w:bookmarkEnd w:id="9306"/>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Heading5"/>
      </w:pPr>
      <w:bookmarkStart w:id="9307" w:name="_Toc160650423"/>
      <w:bookmarkStart w:id="9308" w:name="_Toc164928740"/>
      <w:bookmarkStart w:id="9309" w:name="_Toc168550603"/>
      <w:bookmarkStart w:id="9310" w:name="_Toc170118674"/>
      <w:bookmarkStart w:id="9311" w:name="_Toc209470756"/>
      <w:bookmarkStart w:id="9312" w:name="_Toc212115431"/>
      <w:bookmarkStart w:id="9313" w:name="_Toc216293994"/>
      <w:r w:rsidRPr="006D68AC">
        <w:t>6.15.6.3.2</w:t>
      </w:r>
      <w:r w:rsidRPr="006D68AC">
        <w:tab/>
        <w:t>Simple data types</w:t>
      </w:r>
      <w:bookmarkEnd w:id="9307"/>
      <w:bookmarkEnd w:id="9308"/>
      <w:bookmarkEnd w:id="9309"/>
      <w:bookmarkEnd w:id="9310"/>
      <w:bookmarkEnd w:id="9311"/>
      <w:bookmarkEnd w:id="9312"/>
      <w:bookmarkEnd w:id="9313"/>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Heading4"/>
        <w:rPr>
          <w:lang w:val="en-US"/>
        </w:rPr>
      </w:pPr>
      <w:bookmarkStart w:id="9314" w:name="_Toc160650424"/>
      <w:bookmarkStart w:id="9315" w:name="_Toc164928741"/>
      <w:bookmarkStart w:id="9316" w:name="_Toc168550604"/>
      <w:bookmarkStart w:id="9317" w:name="_Toc170118675"/>
      <w:bookmarkStart w:id="9318" w:name="_Toc209470757"/>
      <w:bookmarkStart w:id="9319" w:name="_Toc212115432"/>
      <w:bookmarkStart w:id="9320" w:name="_Toc216293995"/>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314"/>
      <w:bookmarkEnd w:id="9315"/>
      <w:bookmarkEnd w:id="9316"/>
      <w:bookmarkEnd w:id="9317"/>
      <w:bookmarkEnd w:id="9318"/>
      <w:bookmarkEnd w:id="9319"/>
      <w:bookmarkEnd w:id="9320"/>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Heading4"/>
      </w:pPr>
      <w:bookmarkStart w:id="9321" w:name="_Toc160650425"/>
      <w:bookmarkStart w:id="9322" w:name="_Toc164928742"/>
      <w:bookmarkStart w:id="9323" w:name="_Toc168550605"/>
      <w:bookmarkStart w:id="9324" w:name="_Toc170118676"/>
      <w:bookmarkStart w:id="9325" w:name="_Toc209470758"/>
      <w:bookmarkStart w:id="9326" w:name="_Toc212115433"/>
      <w:bookmarkStart w:id="9327" w:name="_Toc216293996"/>
      <w:r w:rsidRPr="006D68AC">
        <w:t>6.15.6.5</w:t>
      </w:r>
      <w:r w:rsidRPr="006D68AC">
        <w:tab/>
        <w:t>Binary data</w:t>
      </w:r>
      <w:bookmarkEnd w:id="9321"/>
      <w:bookmarkEnd w:id="9322"/>
      <w:bookmarkEnd w:id="9323"/>
      <w:bookmarkEnd w:id="9324"/>
      <w:bookmarkEnd w:id="9325"/>
      <w:bookmarkEnd w:id="9326"/>
      <w:bookmarkEnd w:id="9327"/>
    </w:p>
    <w:p w14:paraId="3B84A530" w14:textId="77777777" w:rsidR="00D3062E" w:rsidRPr="006D68AC" w:rsidRDefault="00D3062E" w:rsidP="00D3062E">
      <w:pPr>
        <w:pStyle w:val="Heading5"/>
      </w:pPr>
      <w:bookmarkStart w:id="9328" w:name="_Toc160650426"/>
      <w:bookmarkStart w:id="9329" w:name="_Toc164928743"/>
      <w:bookmarkStart w:id="9330" w:name="_Toc168550606"/>
      <w:bookmarkStart w:id="9331" w:name="_Toc170118677"/>
      <w:bookmarkStart w:id="9332" w:name="_Toc209470759"/>
      <w:bookmarkStart w:id="9333" w:name="_Toc212115434"/>
      <w:bookmarkStart w:id="9334" w:name="_Toc216293997"/>
      <w:r w:rsidRPr="006D68AC">
        <w:t>6.15.6.5.1</w:t>
      </w:r>
      <w:r w:rsidRPr="006D68AC">
        <w:tab/>
        <w:t>Binary Data Types</w:t>
      </w:r>
      <w:bookmarkEnd w:id="9328"/>
      <w:bookmarkEnd w:id="9329"/>
      <w:bookmarkEnd w:id="9330"/>
      <w:bookmarkEnd w:id="9331"/>
      <w:bookmarkEnd w:id="9332"/>
      <w:bookmarkEnd w:id="9333"/>
      <w:bookmarkEnd w:id="9334"/>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Heading3"/>
        <w:rPr>
          <w:lang w:eastAsia="zh-CN"/>
        </w:rPr>
      </w:pPr>
      <w:bookmarkStart w:id="9335" w:name="_Toc160650427"/>
      <w:bookmarkStart w:id="9336" w:name="_Toc164928744"/>
      <w:bookmarkStart w:id="9337" w:name="_Toc168550607"/>
      <w:bookmarkStart w:id="9338" w:name="_Toc170118678"/>
      <w:bookmarkStart w:id="9339" w:name="_Toc209470760"/>
      <w:bookmarkStart w:id="9340" w:name="_Toc212115435"/>
      <w:bookmarkStart w:id="9341" w:name="_Toc216293998"/>
      <w:r w:rsidRPr="006D68AC">
        <w:t>6.15.7</w:t>
      </w:r>
      <w:r w:rsidRPr="006D68AC">
        <w:tab/>
        <w:t>Error Handling</w:t>
      </w:r>
      <w:bookmarkEnd w:id="9335"/>
      <w:bookmarkEnd w:id="9336"/>
      <w:bookmarkEnd w:id="9337"/>
      <w:bookmarkEnd w:id="9338"/>
      <w:bookmarkEnd w:id="9339"/>
      <w:bookmarkEnd w:id="9340"/>
      <w:bookmarkEnd w:id="9341"/>
    </w:p>
    <w:p w14:paraId="5F8ACD43" w14:textId="77777777" w:rsidR="00D3062E" w:rsidRPr="006D68AC" w:rsidRDefault="00D3062E" w:rsidP="00D3062E">
      <w:pPr>
        <w:pStyle w:val="Heading4"/>
      </w:pPr>
      <w:bookmarkStart w:id="9342" w:name="_Toc160650428"/>
      <w:bookmarkStart w:id="9343" w:name="_Toc164928745"/>
      <w:bookmarkStart w:id="9344" w:name="_Toc168550608"/>
      <w:bookmarkStart w:id="9345" w:name="_Toc170118679"/>
      <w:bookmarkStart w:id="9346" w:name="_Toc209470761"/>
      <w:bookmarkStart w:id="9347" w:name="_Toc212115436"/>
      <w:bookmarkStart w:id="9348" w:name="_Toc216293999"/>
      <w:r w:rsidRPr="006D68AC">
        <w:t>6.15.7.1</w:t>
      </w:r>
      <w:r w:rsidRPr="006D68AC">
        <w:tab/>
        <w:t>General</w:t>
      </w:r>
      <w:bookmarkEnd w:id="9342"/>
      <w:bookmarkEnd w:id="9343"/>
      <w:bookmarkEnd w:id="9344"/>
      <w:bookmarkEnd w:id="9345"/>
      <w:bookmarkEnd w:id="9346"/>
      <w:bookmarkEnd w:id="9347"/>
      <w:bookmarkEnd w:id="9348"/>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Heading4"/>
      </w:pPr>
      <w:bookmarkStart w:id="9349" w:name="_Toc160650429"/>
      <w:bookmarkStart w:id="9350" w:name="_Toc164928746"/>
      <w:bookmarkStart w:id="9351" w:name="_Toc168550609"/>
      <w:bookmarkStart w:id="9352" w:name="_Toc170118680"/>
      <w:bookmarkStart w:id="9353" w:name="_Toc209470762"/>
      <w:bookmarkStart w:id="9354" w:name="_Toc212115437"/>
      <w:bookmarkStart w:id="9355" w:name="_Toc216294000"/>
      <w:r w:rsidRPr="006D68AC">
        <w:t>6.15.7.2</w:t>
      </w:r>
      <w:r w:rsidRPr="006D68AC">
        <w:tab/>
        <w:t>Protocol Errors</w:t>
      </w:r>
      <w:bookmarkEnd w:id="9349"/>
      <w:bookmarkEnd w:id="9350"/>
      <w:bookmarkEnd w:id="9351"/>
      <w:bookmarkEnd w:id="9352"/>
      <w:bookmarkEnd w:id="9353"/>
      <w:bookmarkEnd w:id="9354"/>
      <w:bookmarkEnd w:id="93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Heading4"/>
      </w:pPr>
      <w:bookmarkStart w:id="9356" w:name="_Toc160650430"/>
      <w:bookmarkStart w:id="9357" w:name="_Toc164928747"/>
      <w:bookmarkStart w:id="9358" w:name="_Toc168550610"/>
      <w:bookmarkStart w:id="9359" w:name="_Toc170118681"/>
      <w:bookmarkStart w:id="9360" w:name="_Toc209470763"/>
      <w:bookmarkStart w:id="9361" w:name="_Toc212115438"/>
      <w:bookmarkStart w:id="9362" w:name="_Toc216294001"/>
      <w:r w:rsidRPr="006D68AC">
        <w:t>6.15.7.3</w:t>
      </w:r>
      <w:r w:rsidRPr="006D68AC">
        <w:tab/>
        <w:t>Application Errors</w:t>
      </w:r>
      <w:bookmarkEnd w:id="9356"/>
      <w:bookmarkEnd w:id="9357"/>
      <w:bookmarkEnd w:id="9358"/>
      <w:bookmarkEnd w:id="9359"/>
      <w:bookmarkEnd w:id="9360"/>
      <w:bookmarkEnd w:id="9361"/>
      <w:bookmarkEnd w:id="9362"/>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Heading3"/>
        <w:rPr>
          <w:lang w:eastAsia="zh-CN"/>
        </w:rPr>
      </w:pPr>
      <w:bookmarkStart w:id="9363" w:name="_Toc160650431"/>
      <w:bookmarkStart w:id="9364" w:name="_Toc164928748"/>
      <w:bookmarkStart w:id="9365" w:name="_Toc168550611"/>
      <w:bookmarkStart w:id="9366" w:name="_Toc170118682"/>
      <w:bookmarkStart w:id="9367" w:name="_Toc209470764"/>
      <w:bookmarkStart w:id="9368" w:name="_Toc212115439"/>
      <w:bookmarkStart w:id="9369" w:name="_Toc216294002"/>
      <w:r w:rsidRPr="006D68AC">
        <w:t>6.15.8</w:t>
      </w:r>
      <w:r w:rsidRPr="006D68AC">
        <w:rPr>
          <w:lang w:eastAsia="zh-CN"/>
        </w:rPr>
        <w:tab/>
        <w:t>Feature negotiation</w:t>
      </w:r>
      <w:bookmarkEnd w:id="9363"/>
      <w:bookmarkEnd w:id="9364"/>
      <w:bookmarkEnd w:id="9365"/>
      <w:bookmarkEnd w:id="9366"/>
      <w:bookmarkEnd w:id="9367"/>
      <w:bookmarkEnd w:id="9368"/>
      <w:bookmarkEnd w:id="9369"/>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Heading3"/>
      </w:pPr>
      <w:bookmarkStart w:id="9370" w:name="_Toc160650432"/>
      <w:bookmarkStart w:id="9371" w:name="_Toc164928749"/>
      <w:bookmarkStart w:id="9372" w:name="_Toc168550612"/>
      <w:bookmarkStart w:id="9373" w:name="_Toc170118683"/>
      <w:bookmarkStart w:id="9374" w:name="_Toc209470765"/>
      <w:bookmarkStart w:id="9375" w:name="_Toc212115440"/>
      <w:bookmarkStart w:id="9376" w:name="_Toc216294003"/>
      <w:r w:rsidRPr="006D68AC">
        <w:t>6.15.9</w:t>
      </w:r>
      <w:r w:rsidRPr="006D68AC">
        <w:tab/>
        <w:t>Security</w:t>
      </w:r>
      <w:bookmarkEnd w:id="9370"/>
      <w:bookmarkEnd w:id="9371"/>
      <w:bookmarkEnd w:id="9372"/>
      <w:bookmarkEnd w:id="9373"/>
      <w:bookmarkEnd w:id="9374"/>
      <w:bookmarkEnd w:id="9375"/>
      <w:bookmarkEnd w:id="9376"/>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Heading2"/>
      </w:pPr>
      <w:bookmarkStart w:id="9377" w:name="_Toc160650433"/>
      <w:bookmarkStart w:id="9378" w:name="_Toc164928750"/>
      <w:bookmarkStart w:id="9379" w:name="_Toc168550613"/>
      <w:bookmarkStart w:id="9380" w:name="_Toc170118684"/>
      <w:bookmarkStart w:id="9381" w:name="_Toc209470766"/>
      <w:bookmarkStart w:id="9382" w:name="_Toc212115441"/>
      <w:bookmarkStart w:id="9383" w:name="_Toc216294004"/>
      <w:r w:rsidRPr="006D68AC">
        <w:rPr>
          <w:noProof/>
          <w:lang w:eastAsia="zh-CN"/>
        </w:rPr>
        <w:t>6.16</w:t>
      </w:r>
      <w:r w:rsidRPr="006D68AC">
        <w:tab/>
      </w:r>
      <w:r w:rsidRPr="006D68AC">
        <w:rPr>
          <w:lang w:val="en-US"/>
        </w:rPr>
        <w:t>NSCE_NSInfoDelivery</w:t>
      </w:r>
      <w:r w:rsidRPr="006D68AC">
        <w:t xml:space="preserve"> API</w:t>
      </w:r>
      <w:bookmarkEnd w:id="9056"/>
      <w:bookmarkEnd w:id="9057"/>
      <w:bookmarkEnd w:id="9058"/>
      <w:bookmarkEnd w:id="9377"/>
      <w:bookmarkEnd w:id="9378"/>
      <w:bookmarkEnd w:id="9379"/>
      <w:bookmarkEnd w:id="9380"/>
      <w:bookmarkEnd w:id="9381"/>
      <w:bookmarkEnd w:id="9382"/>
      <w:bookmarkEnd w:id="9383"/>
    </w:p>
    <w:p w14:paraId="63E27122" w14:textId="6F3A862D" w:rsidR="00091209" w:rsidRPr="006D68AC" w:rsidRDefault="00091209" w:rsidP="00091209">
      <w:pPr>
        <w:pStyle w:val="Heading3"/>
      </w:pPr>
      <w:bookmarkStart w:id="9384" w:name="_Toc157435089"/>
      <w:bookmarkStart w:id="9385" w:name="_Toc157436804"/>
      <w:bookmarkStart w:id="9386" w:name="_Toc157440644"/>
      <w:bookmarkStart w:id="9387" w:name="_Toc160650434"/>
      <w:bookmarkStart w:id="9388" w:name="_Toc164928751"/>
      <w:bookmarkStart w:id="9389" w:name="_Toc168550614"/>
      <w:bookmarkStart w:id="9390" w:name="_Toc170118685"/>
      <w:bookmarkStart w:id="9391" w:name="_Toc209470767"/>
      <w:bookmarkStart w:id="9392" w:name="_Toc212115442"/>
      <w:bookmarkStart w:id="9393" w:name="_Toc216294005"/>
      <w:r w:rsidRPr="006D68AC">
        <w:rPr>
          <w:noProof/>
          <w:lang w:eastAsia="zh-CN"/>
        </w:rPr>
        <w:t>6.16</w:t>
      </w:r>
      <w:r w:rsidRPr="006D68AC">
        <w:t>.1</w:t>
      </w:r>
      <w:r w:rsidRPr="006D68AC">
        <w:tab/>
        <w:t>Introduction</w:t>
      </w:r>
      <w:bookmarkEnd w:id="9384"/>
      <w:bookmarkEnd w:id="9385"/>
      <w:bookmarkEnd w:id="9386"/>
      <w:bookmarkEnd w:id="9387"/>
      <w:bookmarkEnd w:id="9388"/>
      <w:bookmarkEnd w:id="9389"/>
      <w:bookmarkEnd w:id="9390"/>
      <w:bookmarkEnd w:id="9391"/>
      <w:bookmarkEnd w:id="9392"/>
      <w:bookmarkEnd w:id="9393"/>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Heading3"/>
      </w:pPr>
      <w:bookmarkStart w:id="9394" w:name="_Toc157435090"/>
      <w:bookmarkStart w:id="9395" w:name="_Toc157436805"/>
      <w:bookmarkStart w:id="9396" w:name="_Toc157440645"/>
      <w:bookmarkStart w:id="9397" w:name="_Toc160650435"/>
      <w:bookmarkStart w:id="9398" w:name="_Toc164928752"/>
      <w:bookmarkStart w:id="9399" w:name="_Toc168550615"/>
      <w:bookmarkStart w:id="9400" w:name="_Toc170118686"/>
      <w:bookmarkStart w:id="9401" w:name="_Toc209470768"/>
      <w:bookmarkStart w:id="9402" w:name="_Toc212115443"/>
      <w:bookmarkStart w:id="9403" w:name="_Toc216294006"/>
      <w:r w:rsidRPr="006D68AC">
        <w:rPr>
          <w:noProof/>
          <w:lang w:eastAsia="zh-CN"/>
        </w:rPr>
        <w:t>6.16</w:t>
      </w:r>
      <w:r w:rsidRPr="006D68AC">
        <w:t>.2</w:t>
      </w:r>
      <w:r w:rsidRPr="006D68AC">
        <w:tab/>
        <w:t>Usage of HTTP</w:t>
      </w:r>
      <w:bookmarkEnd w:id="9394"/>
      <w:bookmarkEnd w:id="9395"/>
      <w:bookmarkEnd w:id="9396"/>
      <w:bookmarkEnd w:id="9397"/>
      <w:bookmarkEnd w:id="9398"/>
      <w:bookmarkEnd w:id="9399"/>
      <w:bookmarkEnd w:id="9400"/>
      <w:bookmarkEnd w:id="9401"/>
      <w:bookmarkEnd w:id="9402"/>
      <w:bookmarkEnd w:id="9403"/>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Heading3"/>
      </w:pPr>
      <w:bookmarkStart w:id="9404" w:name="_Toc157435091"/>
      <w:bookmarkStart w:id="9405" w:name="_Toc157436806"/>
      <w:bookmarkStart w:id="9406" w:name="_Toc157440646"/>
      <w:bookmarkStart w:id="9407" w:name="_Toc160650436"/>
      <w:bookmarkStart w:id="9408" w:name="_Toc164928753"/>
      <w:bookmarkStart w:id="9409" w:name="_Toc168550616"/>
      <w:bookmarkStart w:id="9410" w:name="_Toc170118687"/>
      <w:bookmarkStart w:id="9411" w:name="_Toc209470769"/>
      <w:bookmarkStart w:id="9412" w:name="_Toc212115444"/>
      <w:bookmarkStart w:id="9413" w:name="_Toc216294007"/>
      <w:r w:rsidRPr="006D68AC">
        <w:rPr>
          <w:noProof/>
          <w:lang w:eastAsia="zh-CN"/>
        </w:rPr>
        <w:t>6.16</w:t>
      </w:r>
      <w:r w:rsidRPr="006D68AC">
        <w:t>.3</w:t>
      </w:r>
      <w:r w:rsidRPr="006D68AC">
        <w:tab/>
        <w:t>Resources</w:t>
      </w:r>
      <w:bookmarkEnd w:id="9404"/>
      <w:bookmarkEnd w:id="9405"/>
      <w:bookmarkEnd w:id="9406"/>
      <w:bookmarkEnd w:id="9407"/>
      <w:bookmarkEnd w:id="9408"/>
      <w:bookmarkEnd w:id="9409"/>
      <w:bookmarkEnd w:id="9410"/>
      <w:bookmarkEnd w:id="9411"/>
      <w:bookmarkEnd w:id="9412"/>
      <w:bookmarkEnd w:id="9413"/>
    </w:p>
    <w:p w14:paraId="18367A58" w14:textId="488A7696" w:rsidR="00091209" w:rsidRPr="006D68AC" w:rsidRDefault="00091209" w:rsidP="00091209">
      <w:pPr>
        <w:pStyle w:val="Heading4"/>
      </w:pPr>
      <w:bookmarkStart w:id="9414" w:name="_Toc157435092"/>
      <w:bookmarkStart w:id="9415" w:name="_Toc157436807"/>
      <w:bookmarkStart w:id="9416" w:name="_Toc157440647"/>
      <w:bookmarkStart w:id="9417" w:name="_Toc160650437"/>
      <w:bookmarkStart w:id="9418" w:name="_Toc164928754"/>
      <w:bookmarkStart w:id="9419" w:name="_Toc168550617"/>
      <w:bookmarkStart w:id="9420" w:name="_Toc170118688"/>
      <w:bookmarkStart w:id="9421" w:name="_Toc209470770"/>
      <w:bookmarkStart w:id="9422" w:name="_Toc212115445"/>
      <w:bookmarkStart w:id="9423" w:name="_Toc216294008"/>
      <w:r w:rsidRPr="006D68AC">
        <w:rPr>
          <w:noProof/>
          <w:lang w:eastAsia="zh-CN"/>
        </w:rPr>
        <w:t>6.16</w:t>
      </w:r>
      <w:r w:rsidRPr="006D68AC">
        <w:t>.3.1</w:t>
      </w:r>
      <w:r w:rsidRPr="006D68AC">
        <w:tab/>
        <w:t>Overview</w:t>
      </w:r>
      <w:bookmarkEnd w:id="9414"/>
      <w:bookmarkEnd w:id="9415"/>
      <w:bookmarkEnd w:id="9416"/>
      <w:bookmarkEnd w:id="9417"/>
      <w:bookmarkEnd w:id="9418"/>
      <w:bookmarkEnd w:id="9419"/>
      <w:bookmarkEnd w:id="9420"/>
      <w:bookmarkEnd w:id="9421"/>
      <w:bookmarkEnd w:id="9422"/>
      <w:bookmarkEnd w:id="9423"/>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65pt;height:186pt;mso-width-percent:0;mso-height-percent:0;mso-width-percent:0;mso-height-percent:0" o:ole="">
            <v:imagedata r:id="rId167" o:title=""/>
          </v:shape>
          <o:OLEObject Type="Embed" ProgID="Word.Document.8" ShapeID="_x0000_i1106" DrawAspect="Content" ObjectID="_1826906819"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Heading4"/>
      </w:pPr>
      <w:bookmarkStart w:id="9424" w:name="_Toc157435093"/>
      <w:bookmarkStart w:id="9425" w:name="_Toc157436808"/>
      <w:bookmarkStart w:id="9426" w:name="_Toc157440648"/>
      <w:bookmarkStart w:id="9427" w:name="_Toc160650438"/>
      <w:bookmarkStart w:id="9428" w:name="_Toc164928755"/>
      <w:bookmarkStart w:id="9429" w:name="_Toc168550618"/>
      <w:bookmarkStart w:id="9430" w:name="_Toc170118689"/>
      <w:bookmarkStart w:id="9431" w:name="_Toc209470771"/>
      <w:bookmarkStart w:id="9432" w:name="_Toc212115446"/>
      <w:bookmarkStart w:id="9433" w:name="_Toc216294009"/>
      <w:r w:rsidRPr="006D68AC">
        <w:rPr>
          <w:noProof/>
          <w:lang w:eastAsia="zh-CN"/>
        </w:rPr>
        <w:t>6.16</w:t>
      </w:r>
      <w:r w:rsidRPr="006D68AC">
        <w:t>.3.2</w:t>
      </w:r>
      <w:r w:rsidRPr="006D68AC">
        <w:tab/>
        <w:t>Resource: Network Slice Information Sets</w:t>
      </w:r>
      <w:bookmarkEnd w:id="9424"/>
      <w:bookmarkEnd w:id="9425"/>
      <w:bookmarkEnd w:id="9426"/>
      <w:bookmarkEnd w:id="9427"/>
      <w:bookmarkEnd w:id="9428"/>
      <w:bookmarkEnd w:id="9429"/>
      <w:bookmarkEnd w:id="9430"/>
      <w:bookmarkEnd w:id="9431"/>
      <w:bookmarkEnd w:id="9432"/>
      <w:bookmarkEnd w:id="9433"/>
    </w:p>
    <w:p w14:paraId="7C0D60B2" w14:textId="3178F70B" w:rsidR="00091209" w:rsidRPr="006D68AC" w:rsidRDefault="00091209" w:rsidP="00091209">
      <w:pPr>
        <w:pStyle w:val="Heading5"/>
      </w:pPr>
      <w:bookmarkStart w:id="9434" w:name="_Toc157435094"/>
      <w:bookmarkStart w:id="9435" w:name="_Toc157436809"/>
      <w:bookmarkStart w:id="9436" w:name="_Toc157440649"/>
      <w:bookmarkStart w:id="9437" w:name="_Toc160650439"/>
      <w:bookmarkStart w:id="9438" w:name="_Toc164928756"/>
      <w:bookmarkStart w:id="9439" w:name="_Toc168550619"/>
      <w:bookmarkStart w:id="9440" w:name="_Toc170118690"/>
      <w:bookmarkStart w:id="9441" w:name="_Toc209470772"/>
      <w:bookmarkStart w:id="9442" w:name="_Toc212115447"/>
      <w:bookmarkStart w:id="9443" w:name="_Toc216294010"/>
      <w:r w:rsidRPr="006D68AC">
        <w:rPr>
          <w:noProof/>
          <w:lang w:eastAsia="zh-CN"/>
        </w:rPr>
        <w:t>6.16</w:t>
      </w:r>
      <w:r w:rsidRPr="006D68AC">
        <w:t>.3.2.1</w:t>
      </w:r>
      <w:r w:rsidRPr="006D68AC">
        <w:tab/>
        <w:t>Description</w:t>
      </w:r>
      <w:bookmarkEnd w:id="9434"/>
      <w:bookmarkEnd w:id="9435"/>
      <w:bookmarkEnd w:id="9436"/>
      <w:bookmarkEnd w:id="9437"/>
      <w:bookmarkEnd w:id="9438"/>
      <w:bookmarkEnd w:id="9439"/>
      <w:bookmarkEnd w:id="9440"/>
      <w:bookmarkEnd w:id="9441"/>
      <w:bookmarkEnd w:id="9442"/>
      <w:bookmarkEnd w:id="944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Heading5"/>
      </w:pPr>
      <w:bookmarkStart w:id="9444" w:name="_Toc157435095"/>
      <w:bookmarkStart w:id="9445" w:name="_Toc157436810"/>
      <w:bookmarkStart w:id="9446" w:name="_Toc157440650"/>
      <w:bookmarkStart w:id="9447" w:name="_Toc160650440"/>
      <w:bookmarkStart w:id="9448" w:name="_Toc164928757"/>
      <w:bookmarkStart w:id="9449" w:name="_Toc168550620"/>
      <w:bookmarkStart w:id="9450" w:name="_Toc170118691"/>
      <w:bookmarkStart w:id="9451" w:name="_Toc209470773"/>
      <w:bookmarkStart w:id="9452" w:name="_Toc212115448"/>
      <w:bookmarkStart w:id="9453" w:name="_Toc216294011"/>
      <w:r w:rsidRPr="006D68AC">
        <w:rPr>
          <w:noProof/>
          <w:lang w:eastAsia="zh-CN"/>
        </w:rPr>
        <w:t>6.16</w:t>
      </w:r>
      <w:r w:rsidRPr="006D68AC">
        <w:t>.3.2.2</w:t>
      </w:r>
      <w:r w:rsidRPr="006D68AC">
        <w:tab/>
        <w:t>Resource Definition</w:t>
      </w:r>
      <w:bookmarkEnd w:id="9444"/>
      <w:bookmarkEnd w:id="9445"/>
      <w:bookmarkEnd w:id="9446"/>
      <w:bookmarkEnd w:id="9447"/>
      <w:bookmarkEnd w:id="9448"/>
      <w:bookmarkEnd w:id="9449"/>
      <w:bookmarkEnd w:id="9450"/>
      <w:bookmarkEnd w:id="9451"/>
      <w:bookmarkEnd w:id="9452"/>
      <w:bookmarkEnd w:id="9453"/>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Heading5"/>
      </w:pPr>
      <w:bookmarkStart w:id="9454" w:name="_Toc157435096"/>
      <w:bookmarkStart w:id="9455" w:name="_Toc157436811"/>
      <w:bookmarkStart w:id="9456" w:name="_Toc157440651"/>
      <w:bookmarkStart w:id="9457" w:name="_Toc160650441"/>
      <w:bookmarkStart w:id="9458" w:name="_Toc164928758"/>
      <w:bookmarkStart w:id="9459" w:name="_Toc168550621"/>
      <w:bookmarkStart w:id="9460" w:name="_Toc170118692"/>
      <w:bookmarkStart w:id="9461" w:name="_Toc209470774"/>
      <w:bookmarkStart w:id="9462" w:name="_Toc212115449"/>
      <w:bookmarkStart w:id="9463" w:name="_Toc216294012"/>
      <w:r w:rsidRPr="006D68AC">
        <w:rPr>
          <w:noProof/>
          <w:lang w:eastAsia="zh-CN"/>
        </w:rPr>
        <w:t>6.16</w:t>
      </w:r>
      <w:r w:rsidRPr="006D68AC">
        <w:t>.3.2.3</w:t>
      </w:r>
      <w:r w:rsidRPr="006D68AC">
        <w:tab/>
        <w:t>Resource Standard Methods</w:t>
      </w:r>
      <w:bookmarkEnd w:id="9454"/>
      <w:bookmarkEnd w:id="9455"/>
      <w:bookmarkEnd w:id="9456"/>
      <w:bookmarkEnd w:id="9457"/>
      <w:bookmarkEnd w:id="9458"/>
      <w:bookmarkEnd w:id="9459"/>
      <w:bookmarkEnd w:id="9460"/>
      <w:bookmarkEnd w:id="9461"/>
      <w:bookmarkEnd w:id="9462"/>
      <w:bookmarkEnd w:id="9463"/>
    </w:p>
    <w:p w14:paraId="446DE5DC" w14:textId="75DD974E" w:rsidR="00091209" w:rsidRPr="006D68AC" w:rsidRDefault="00091209" w:rsidP="007E7218">
      <w:pPr>
        <w:pStyle w:val="H6"/>
      </w:pPr>
      <w:bookmarkStart w:id="9464" w:name="_Toc157435097"/>
      <w:bookmarkStart w:id="9465" w:name="_Toc157436812"/>
      <w:bookmarkStart w:id="9466" w:name="_Toc157440652"/>
      <w:bookmarkStart w:id="9467" w:name="_Toc160650442"/>
      <w:bookmarkStart w:id="9468" w:name="_Toc164928759"/>
      <w:bookmarkStart w:id="9469" w:name="_Toc168550622"/>
      <w:bookmarkStart w:id="9470" w:name="_Toc170118693"/>
      <w:bookmarkStart w:id="9471" w:name="_Toc209470775"/>
      <w:bookmarkStart w:id="9472" w:name="_Toc212115450"/>
      <w:r w:rsidRPr="006D68AC">
        <w:t>6.16.3.2.3.1</w:t>
      </w:r>
      <w:r w:rsidRPr="006D68AC">
        <w:tab/>
        <w:t>GET</w:t>
      </w:r>
      <w:bookmarkEnd w:id="9464"/>
      <w:bookmarkEnd w:id="9465"/>
      <w:bookmarkEnd w:id="9466"/>
      <w:bookmarkEnd w:id="9467"/>
      <w:bookmarkEnd w:id="9468"/>
      <w:bookmarkEnd w:id="9469"/>
      <w:bookmarkEnd w:id="9470"/>
      <w:bookmarkEnd w:id="9471"/>
      <w:bookmarkEnd w:id="9472"/>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SimSun"/>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SimSun"/>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SimSun"/>
        </w:rPr>
        <w:t>.3.2.3.1</w:t>
      </w:r>
      <w:r w:rsidRPr="006D68AC">
        <w:t>-2 and the response data structures and response codes specified in table </w:t>
      </w:r>
      <w:r w:rsidRPr="006D68AC">
        <w:rPr>
          <w:noProof/>
          <w:lang w:eastAsia="zh-CN"/>
        </w:rPr>
        <w:t>6.16</w:t>
      </w:r>
      <w:r w:rsidRPr="006D68AC">
        <w:rPr>
          <w:rFonts w:eastAsia="SimSun"/>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Heading5"/>
      </w:pPr>
      <w:bookmarkStart w:id="9473" w:name="_Toc157435098"/>
      <w:bookmarkStart w:id="9474" w:name="_Toc157436813"/>
      <w:bookmarkStart w:id="9475" w:name="_Toc157440653"/>
      <w:bookmarkStart w:id="9476" w:name="_Toc160650443"/>
      <w:bookmarkStart w:id="9477" w:name="_Toc164928760"/>
      <w:bookmarkStart w:id="9478" w:name="_Toc168550623"/>
      <w:bookmarkStart w:id="9479" w:name="_Toc170118694"/>
      <w:bookmarkStart w:id="9480" w:name="_Toc209470776"/>
      <w:bookmarkStart w:id="9481" w:name="_Toc212115451"/>
      <w:bookmarkStart w:id="9482" w:name="_Toc216294013"/>
      <w:r w:rsidRPr="006D68AC">
        <w:rPr>
          <w:noProof/>
          <w:lang w:eastAsia="zh-CN"/>
        </w:rPr>
        <w:t>6.16</w:t>
      </w:r>
      <w:r w:rsidRPr="006D68AC">
        <w:t>.3.2.4</w:t>
      </w:r>
      <w:r w:rsidRPr="006D68AC">
        <w:tab/>
        <w:t>Resource Custom Operations</w:t>
      </w:r>
      <w:bookmarkEnd w:id="9473"/>
      <w:bookmarkEnd w:id="9474"/>
      <w:bookmarkEnd w:id="9475"/>
      <w:bookmarkEnd w:id="9476"/>
      <w:bookmarkEnd w:id="9477"/>
      <w:bookmarkEnd w:id="9478"/>
      <w:bookmarkEnd w:id="9479"/>
      <w:bookmarkEnd w:id="9480"/>
      <w:bookmarkEnd w:id="9481"/>
      <w:bookmarkEnd w:id="9482"/>
    </w:p>
    <w:p w14:paraId="7FBD0AEA" w14:textId="0549FDF8" w:rsidR="00091209" w:rsidRPr="006D68AC" w:rsidRDefault="00091209" w:rsidP="007E7218">
      <w:pPr>
        <w:pStyle w:val="H6"/>
      </w:pPr>
      <w:bookmarkStart w:id="9483" w:name="_Toc157435099"/>
      <w:bookmarkStart w:id="9484" w:name="_Toc157436814"/>
      <w:bookmarkStart w:id="9485" w:name="_Toc157440654"/>
      <w:bookmarkStart w:id="9486" w:name="_Toc160650444"/>
      <w:bookmarkStart w:id="9487" w:name="_Toc164928761"/>
      <w:bookmarkStart w:id="9488" w:name="_Toc168550624"/>
      <w:bookmarkStart w:id="9489" w:name="_Toc170118695"/>
      <w:bookmarkStart w:id="9490" w:name="_Toc209470777"/>
      <w:bookmarkStart w:id="9491" w:name="_Toc212115452"/>
      <w:r w:rsidRPr="006D68AC">
        <w:t>6.16.3.2.4.1</w:t>
      </w:r>
      <w:r w:rsidRPr="006D68AC">
        <w:tab/>
        <w:t>Overview</w:t>
      </w:r>
      <w:bookmarkEnd w:id="9483"/>
      <w:bookmarkEnd w:id="9484"/>
      <w:bookmarkEnd w:id="9485"/>
      <w:bookmarkEnd w:id="9486"/>
      <w:bookmarkEnd w:id="9487"/>
      <w:bookmarkEnd w:id="9488"/>
      <w:bookmarkEnd w:id="9489"/>
      <w:bookmarkEnd w:id="9490"/>
      <w:bookmarkEnd w:id="9491"/>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9492" w:name="_Toc157435100"/>
      <w:bookmarkStart w:id="9493" w:name="_Toc157436815"/>
      <w:bookmarkStart w:id="9494" w:name="_Toc157440655"/>
      <w:bookmarkStart w:id="9495" w:name="_Toc160650445"/>
      <w:bookmarkStart w:id="9496" w:name="_Toc164928762"/>
      <w:bookmarkStart w:id="9497" w:name="_Toc168550625"/>
      <w:bookmarkStart w:id="9498" w:name="_Toc170118696"/>
      <w:bookmarkStart w:id="9499" w:name="_Toc209470778"/>
      <w:bookmarkStart w:id="9500" w:name="_Toc212115453"/>
      <w:r w:rsidRPr="006D68AC">
        <w:t>6.16.3.2.4.2</w:t>
      </w:r>
      <w:r w:rsidRPr="006D68AC">
        <w:tab/>
        <w:t>Operation: Deliver</w:t>
      </w:r>
      <w:bookmarkEnd w:id="9492"/>
      <w:bookmarkEnd w:id="9493"/>
      <w:bookmarkEnd w:id="9494"/>
      <w:bookmarkEnd w:id="9495"/>
      <w:bookmarkEnd w:id="9496"/>
      <w:bookmarkEnd w:id="9497"/>
      <w:bookmarkEnd w:id="9498"/>
      <w:bookmarkEnd w:id="9499"/>
      <w:bookmarkEnd w:id="9500"/>
    </w:p>
    <w:p w14:paraId="6D2C57FE" w14:textId="0D423372" w:rsidR="00091209" w:rsidRPr="006D68AC" w:rsidRDefault="00091209" w:rsidP="007E7218">
      <w:pPr>
        <w:pStyle w:val="H6"/>
      </w:pPr>
      <w:bookmarkStart w:id="9501" w:name="_Toc157435101"/>
      <w:bookmarkStart w:id="9502" w:name="_Toc157436816"/>
      <w:bookmarkStart w:id="9503" w:name="_Toc157440656"/>
      <w:bookmarkStart w:id="9504" w:name="_Toc160650446"/>
      <w:bookmarkStart w:id="9505" w:name="_Toc170118697"/>
      <w:bookmarkStart w:id="9506" w:name="_Toc209470779"/>
      <w:bookmarkStart w:id="9507" w:name="_Toc212115454"/>
      <w:r w:rsidRPr="006D68AC">
        <w:t>6.16.3.2.4.2.1</w:t>
      </w:r>
      <w:r w:rsidRPr="006D68AC">
        <w:tab/>
        <w:t>Description</w:t>
      </w:r>
      <w:bookmarkEnd w:id="9501"/>
      <w:bookmarkEnd w:id="9502"/>
      <w:bookmarkEnd w:id="9503"/>
      <w:bookmarkEnd w:id="9504"/>
      <w:bookmarkEnd w:id="9505"/>
      <w:bookmarkEnd w:id="9506"/>
      <w:bookmarkEnd w:id="9507"/>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9508" w:name="_Toc160650447"/>
      <w:bookmarkStart w:id="9509" w:name="_Toc170118698"/>
      <w:bookmarkStart w:id="9510" w:name="_Toc209470780"/>
      <w:bookmarkStart w:id="9511" w:name="_Toc212115455"/>
      <w:bookmarkStart w:id="9512" w:name="_Toc157435103"/>
      <w:bookmarkStart w:id="9513" w:name="_Toc157436818"/>
      <w:bookmarkStart w:id="9514" w:name="_Toc157440658"/>
      <w:r w:rsidRPr="006D68AC">
        <w:rPr>
          <w:noProof/>
        </w:rPr>
        <w:t>6.16.3.2.4.2.2</w:t>
      </w:r>
      <w:r w:rsidRPr="006D68AC">
        <w:rPr>
          <w:noProof/>
        </w:rPr>
        <w:tab/>
        <w:t>Operation Definition</w:t>
      </w:r>
      <w:bookmarkEnd w:id="9508"/>
      <w:bookmarkEnd w:id="9509"/>
      <w:bookmarkEnd w:id="9510"/>
      <w:bookmarkEnd w:id="9511"/>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Heading3"/>
      </w:pPr>
      <w:bookmarkStart w:id="9515" w:name="_Toc160650448"/>
      <w:bookmarkStart w:id="9516" w:name="_Toc164928763"/>
      <w:bookmarkStart w:id="9517" w:name="_Toc168550626"/>
      <w:bookmarkStart w:id="9518" w:name="_Toc170118699"/>
      <w:bookmarkStart w:id="9519" w:name="_Toc209470781"/>
      <w:bookmarkStart w:id="9520" w:name="_Toc212115456"/>
      <w:bookmarkStart w:id="9521" w:name="_Toc216294014"/>
      <w:r w:rsidRPr="006D68AC">
        <w:rPr>
          <w:noProof/>
          <w:lang w:eastAsia="zh-CN"/>
        </w:rPr>
        <w:t>6.16</w:t>
      </w:r>
      <w:r w:rsidRPr="006D68AC">
        <w:t>.4</w:t>
      </w:r>
      <w:r w:rsidRPr="006D68AC">
        <w:tab/>
        <w:t>Custom Operations without associated resources</w:t>
      </w:r>
      <w:bookmarkEnd w:id="9512"/>
      <w:bookmarkEnd w:id="9513"/>
      <w:bookmarkEnd w:id="9514"/>
      <w:bookmarkEnd w:id="9515"/>
      <w:bookmarkEnd w:id="9516"/>
      <w:bookmarkEnd w:id="9517"/>
      <w:bookmarkEnd w:id="9518"/>
      <w:bookmarkEnd w:id="9519"/>
      <w:bookmarkEnd w:id="9520"/>
      <w:bookmarkEnd w:id="9521"/>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Heading3"/>
      </w:pPr>
      <w:bookmarkStart w:id="9522" w:name="_Toc157435104"/>
      <w:bookmarkStart w:id="9523" w:name="_Toc157436819"/>
      <w:bookmarkStart w:id="9524" w:name="_Toc157440659"/>
      <w:bookmarkStart w:id="9525" w:name="_Toc160650449"/>
      <w:bookmarkStart w:id="9526" w:name="_Toc164928764"/>
      <w:bookmarkStart w:id="9527" w:name="_Toc168550627"/>
      <w:bookmarkStart w:id="9528" w:name="_Toc170118700"/>
      <w:bookmarkStart w:id="9529" w:name="_Toc209470782"/>
      <w:bookmarkStart w:id="9530" w:name="_Toc212115457"/>
      <w:bookmarkStart w:id="9531" w:name="_Toc216294015"/>
      <w:r w:rsidRPr="006D68AC">
        <w:rPr>
          <w:noProof/>
          <w:lang w:eastAsia="zh-CN"/>
        </w:rPr>
        <w:t>6.16</w:t>
      </w:r>
      <w:r w:rsidRPr="006D68AC">
        <w:t>.5</w:t>
      </w:r>
      <w:r w:rsidRPr="006D68AC">
        <w:tab/>
        <w:t>Notifications</w:t>
      </w:r>
      <w:bookmarkEnd w:id="9522"/>
      <w:bookmarkEnd w:id="9523"/>
      <w:bookmarkEnd w:id="9524"/>
      <w:bookmarkEnd w:id="9525"/>
      <w:bookmarkEnd w:id="9526"/>
      <w:bookmarkEnd w:id="9527"/>
      <w:bookmarkEnd w:id="9528"/>
      <w:bookmarkEnd w:id="9529"/>
      <w:bookmarkEnd w:id="9530"/>
      <w:bookmarkEnd w:id="9531"/>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Heading3"/>
      </w:pPr>
      <w:bookmarkStart w:id="9532" w:name="_Toc157435105"/>
      <w:bookmarkStart w:id="9533" w:name="_Toc157436820"/>
      <w:bookmarkStart w:id="9534" w:name="_Toc157440660"/>
      <w:bookmarkStart w:id="9535" w:name="_Toc160650450"/>
      <w:bookmarkStart w:id="9536" w:name="_Toc164928765"/>
      <w:bookmarkStart w:id="9537" w:name="_Toc168550628"/>
      <w:bookmarkStart w:id="9538" w:name="_Toc170118701"/>
      <w:bookmarkStart w:id="9539" w:name="_Toc209470783"/>
      <w:bookmarkStart w:id="9540" w:name="_Toc212115458"/>
      <w:bookmarkStart w:id="9541" w:name="_Toc216294016"/>
      <w:r w:rsidRPr="006D68AC">
        <w:rPr>
          <w:noProof/>
          <w:lang w:eastAsia="zh-CN"/>
        </w:rPr>
        <w:t>6.16</w:t>
      </w:r>
      <w:r w:rsidRPr="006D68AC">
        <w:t>.6</w:t>
      </w:r>
      <w:r w:rsidRPr="006D68AC">
        <w:tab/>
        <w:t>Data Model</w:t>
      </w:r>
      <w:bookmarkEnd w:id="9532"/>
      <w:bookmarkEnd w:id="9533"/>
      <w:bookmarkEnd w:id="9534"/>
      <w:bookmarkEnd w:id="9535"/>
      <w:bookmarkEnd w:id="9536"/>
      <w:bookmarkEnd w:id="9537"/>
      <w:bookmarkEnd w:id="9538"/>
      <w:bookmarkEnd w:id="9539"/>
      <w:bookmarkEnd w:id="9540"/>
      <w:bookmarkEnd w:id="9541"/>
    </w:p>
    <w:p w14:paraId="227665EC" w14:textId="4BC4462F" w:rsidR="00091209" w:rsidRPr="006D68AC" w:rsidRDefault="00091209" w:rsidP="00091209">
      <w:pPr>
        <w:pStyle w:val="Heading4"/>
      </w:pPr>
      <w:bookmarkStart w:id="9542" w:name="_Toc157435106"/>
      <w:bookmarkStart w:id="9543" w:name="_Toc157436821"/>
      <w:bookmarkStart w:id="9544" w:name="_Toc157440661"/>
      <w:bookmarkStart w:id="9545" w:name="_Toc160650451"/>
      <w:bookmarkStart w:id="9546" w:name="_Toc164928766"/>
      <w:bookmarkStart w:id="9547" w:name="_Toc168550629"/>
      <w:bookmarkStart w:id="9548" w:name="_Toc170118702"/>
      <w:bookmarkStart w:id="9549" w:name="_Toc209470784"/>
      <w:bookmarkStart w:id="9550" w:name="_Toc212115459"/>
      <w:bookmarkStart w:id="9551" w:name="_Toc216294017"/>
      <w:r w:rsidRPr="006D68AC">
        <w:rPr>
          <w:noProof/>
          <w:lang w:eastAsia="zh-CN"/>
        </w:rPr>
        <w:t>6.16</w:t>
      </w:r>
      <w:r w:rsidRPr="006D68AC">
        <w:t>.6.1</w:t>
      </w:r>
      <w:r w:rsidRPr="006D68AC">
        <w:tab/>
        <w:t>General</w:t>
      </w:r>
      <w:bookmarkEnd w:id="9542"/>
      <w:bookmarkEnd w:id="9543"/>
      <w:bookmarkEnd w:id="9544"/>
      <w:bookmarkEnd w:id="9545"/>
      <w:bookmarkEnd w:id="9546"/>
      <w:bookmarkEnd w:id="9547"/>
      <w:bookmarkEnd w:id="9548"/>
      <w:bookmarkEnd w:id="9549"/>
      <w:bookmarkEnd w:id="9550"/>
      <w:bookmarkEnd w:id="9551"/>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Heading4"/>
        <w:rPr>
          <w:lang w:val="en-US"/>
        </w:rPr>
      </w:pPr>
      <w:bookmarkStart w:id="9552" w:name="_Toc157435107"/>
      <w:bookmarkStart w:id="9553" w:name="_Toc157436822"/>
      <w:bookmarkStart w:id="9554" w:name="_Toc157440662"/>
      <w:bookmarkStart w:id="9555" w:name="_Toc160650452"/>
      <w:bookmarkStart w:id="9556" w:name="_Toc164928767"/>
      <w:bookmarkStart w:id="9557" w:name="_Toc168550630"/>
      <w:bookmarkStart w:id="9558" w:name="_Toc170118703"/>
      <w:bookmarkStart w:id="9559" w:name="_Toc209470785"/>
      <w:bookmarkStart w:id="9560" w:name="_Toc212115460"/>
      <w:bookmarkStart w:id="9561" w:name="_Toc216294018"/>
      <w:r w:rsidRPr="006D68AC">
        <w:rPr>
          <w:noProof/>
          <w:lang w:eastAsia="zh-CN"/>
        </w:rPr>
        <w:t>6.16</w:t>
      </w:r>
      <w:r w:rsidRPr="006D68AC">
        <w:rPr>
          <w:lang w:val="en-US"/>
        </w:rPr>
        <w:t>.6.2</w:t>
      </w:r>
      <w:r w:rsidRPr="006D68AC">
        <w:rPr>
          <w:lang w:val="en-US"/>
        </w:rPr>
        <w:tab/>
        <w:t>Structured data types</w:t>
      </w:r>
      <w:bookmarkEnd w:id="9552"/>
      <w:bookmarkEnd w:id="9553"/>
      <w:bookmarkEnd w:id="9554"/>
      <w:bookmarkEnd w:id="9555"/>
      <w:bookmarkEnd w:id="9556"/>
      <w:bookmarkEnd w:id="9557"/>
      <w:bookmarkEnd w:id="9558"/>
      <w:bookmarkEnd w:id="9559"/>
      <w:bookmarkEnd w:id="9560"/>
      <w:bookmarkEnd w:id="9561"/>
    </w:p>
    <w:p w14:paraId="6FC6B418" w14:textId="08F176D6" w:rsidR="00091209" w:rsidRPr="006D68AC" w:rsidRDefault="00091209" w:rsidP="00091209">
      <w:pPr>
        <w:pStyle w:val="Heading5"/>
      </w:pPr>
      <w:bookmarkStart w:id="9562" w:name="_Toc157435108"/>
      <w:bookmarkStart w:id="9563" w:name="_Toc157436823"/>
      <w:bookmarkStart w:id="9564" w:name="_Toc157440663"/>
      <w:bookmarkStart w:id="9565" w:name="_Toc160650453"/>
      <w:bookmarkStart w:id="9566" w:name="_Toc164928768"/>
      <w:bookmarkStart w:id="9567" w:name="_Toc168550631"/>
      <w:bookmarkStart w:id="9568" w:name="_Toc170118704"/>
      <w:bookmarkStart w:id="9569" w:name="_Toc209470786"/>
      <w:bookmarkStart w:id="9570" w:name="_Toc212115461"/>
      <w:bookmarkStart w:id="9571" w:name="_Toc216294019"/>
      <w:r w:rsidRPr="006D68AC">
        <w:rPr>
          <w:noProof/>
          <w:lang w:eastAsia="zh-CN"/>
        </w:rPr>
        <w:t>6.16</w:t>
      </w:r>
      <w:r w:rsidRPr="006D68AC">
        <w:t>.6.2.1</w:t>
      </w:r>
      <w:r w:rsidRPr="006D68AC">
        <w:tab/>
        <w:t>Introduction</w:t>
      </w:r>
      <w:bookmarkEnd w:id="9562"/>
      <w:bookmarkEnd w:id="9563"/>
      <w:bookmarkEnd w:id="9564"/>
      <w:bookmarkEnd w:id="9565"/>
      <w:bookmarkEnd w:id="9566"/>
      <w:bookmarkEnd w:id="9567"/>
      <w:bookmarkEnd w:id="9568"/>
      <w:bookmarkEnd w:id="9569"/>
      <w:bookmarkEnd w:id="9570"/>
      <w:bookmarkEnd w:id="9571"/>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Heading5"/>
      </w:pPr>
      <w:bookmarkStart w:id="9572" w:name="_Toc157435109"/>
      <w:bookmarkStart w:id="9573" w:name="_Toc157436824"/>
      <w:bookmarkStart w:id="9574" w:name="_Toc157440664"/>
      <w:bookmarkStart w:id="9575" w:name="_Toc160650454"/>
      <w:bookmarkStart w:id="9576" w:name="_Toc164928769"/>
      <w:bookmarkStart w:id="9577" w:name="_Toc168550632"/>
      <w:bookmarkStart w:id="9578" w:name="_Toc170118705"/>
      <w:bookmarkStart w:id="9579" w:name="_Toc209470787"/>
      <w:bookmarkStart w:id="9580" w:name="_Toc212115462"/>
      <w:bookmarkStart w:id="9581" w:name="_Toc216294020"/>
      <w:r w:rsidRPr="006D68AC">
        <w:rPr>
          <w:noProof/>
          <w:lang w:eastAsia="zh-CN"/>
        </w:rPr>
        <w:t>6.16</w:t>
      </w:r>
      <w:r w:rsidRPr="006D68AC">
        <w:t>.6.2.2</w:t>
      </w:r>
      <w:r w:rsidRPr="006D68AC">
        <w:tab/>
        <w:t>Type: NSInfoRetResp</w:t>
      </w:r>
      <w:bookmarkEnd w:id="9572"/>
      <w:bookmarkEnd w:id="9573"/>
      <w:bookmarkEnd w:id="9574"/>
      <w:bookmarkEnd w:id="9575"/>
      <w:bookmarkEnd w:id="9576"/>
      <w:bookmarkEnd w:id="9577"/>
      <w:bookmarkEnd w:id="9578"/>
      <w:bookmarkEnd w:id="9579"/>
      <w:bookmarkEnd w:id="9580"/>
      <w:bookmarkEnd w:id="958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Heading5"/>
      </w:pPr>
      <w:bookmarkStart w:id="9582" w:name="_Toc157435110"/>
      <w:bookmarkStart w:id="9583" w:name="_Toc157436825"/>
      <w:bookmarkStart w:id="9584" w:name="_Toc157440665"/>
      <w:bookmarkStart w:id="9585" w:name="_Toc160650455"/>
      <w:bookmarkStart w:id="9586" w:name="_Toc164928770"/>
      <w:bookmarkStart w:id="9587" w:name="_Toc168550633"/>
      <w:bookmarkStart w:id="9588" w:name="_Toc170118706"/>
      <w:bookmarkStart w:id="9589" w:name="_Toc209470788"/>
      <w:bookmarkStart w:id="9590" w:name="_Toc212115463"/>
      <w:bookmarkStart w:id="9591" w:name="_Toc216294021"/>
      <w:r w:rsidRPr="006D68AC">
        <w:rPr>
          <w:noProof/>
          <w:lang w:eastAsia="zh-CN"/>
        </w:rPr>
        <w:t>6.16</w:t>
      </w:r>
      <w:r w:rsidRPr="006D68AC">
        <w:t>.6.2.3</w:t>
      </w:r>
      <w:r w:rsidRPr="006D68AC">
        <w:tab/>
        <w:t>Type: NSInfoDelReq</w:t>
      </w:r>
      <w:bookmarkEnd w:id="9582"/>
      <w:bookmarkEnd w:id="9583"/>
      <w:bookmarkEnd w:id="9584"/>
      <w:bookmarkEnd w:id="9585"/>
      <w:bookmarkEnd w:id="9586"/>
      <w:bookmarkEnd w:id="9587"/>
      <w:bookmarkEnd w:id="9588"/>
      <w:bookmarkEnd w:id="9589"/>
      <w:bookmarkEnd w:id="9590"/>
      <w:bookmarkEnd w:id="9591"/>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Heading5"/>
      </w:pPr>
      <w:bookmarkStart w:id="9592" w:name="_Toc157435111"/>
      <w:bookmarkStart w:id="9593" w:name="_Toc157436826"/>
      <w:bookmarkStart w:id="9594" w:name="_Toc157440666"/>
      <w:bookmarkStart w:id="9595" w:name="_Toc160650456"/>
      <w:bookmarkStart w:id="9596" w:name="_Toc164928771"/>
      <w:bookmarkStart w:id="9597" w:name="_Toc168550634"/>
      <w:bookmarkStart w:id="9598" w:name="_Toc170118707"/>
      <w:bookmarkStart w:id="9599" w:name="_Toc209470789"/>
      <w:bookmarkStart w:id="9600" w:name="_Toc212115464"/>
      <w:bookmarkStart w:id="9601" w:name="_Toc216294022"/>
      <w:r w:rsidRPr="006D68AC">
        <w:rPr>
          <w:noProof/>
          <w:lang w:eastAsia="zh-CN"/>
        </w:rPr>
        <w:t>6.16</w:t>
      </w:r>
      <w:r w:rsidRPr="006D68AC">
        <w:t>.6.2.4</w:t>
      </w:r>
      <w:r w:rsidRPr="006D68AC">
        <w:tab/>
        <w:t>Type: NSInfoSet</w:t>
      </w:r>
      <w:bookmarkEnd w:id="9592"/>
      <w:bookmarkEnd w:id="9593"/>
      <w:bookmarkEnd w:id="9594"/>
      <w:bookmarkEnd w:id="9595"/>
      <w:bookmarkEnd w:id="9596"/>
      <w:bookmarkEnd w:id="9597"/>
      <w:bookmarkEnd w:id="9598"/>
      <w:bookmarkEnd w:id="9599"/>
      <w:bookmarkEnd w:id="9600"/>
      <w:bookmarkEnd w:id="9601"/>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Heading5"/>
      </w:pPr>
      <w:bookmarkStart w:id="9602" w:name="_Toc157435112"/>
      <w:bookmarkStart w:id="9603" w:name="_Toc157436827"/>
      <w:bookmarkStart w:id="9604" w:name="_Toc157440667"/>
      <w:bookmarkStart w:id="9605" w:name="_Toc160650457"/>
      <w:bookmarkStart w:id="9606" w:name="_Toc164928772"/>
      <w:bookmarkStart w:id="9607" w:name="_Toc168550635"/>
      <w:bookmarkStart w:id="9608" w:name="_Toc170118708"/>
      <w:bookmarkStart w:id="9609" w:name="_Toc209470790"/>
      <w:bookmarkStart w:id="9610" w:name="_Toc212115465"/>
      <w:bookmarkStart w:id="9611" w:name="_Toc216294023"/>
      <w:r w:rsidRPr="006D68AC">
        <w:rPr>
          <w:noProof/>
          <w:lang w:eastAsia="zh-CN"/>
        </w:rPr>
        <w:t>6.16</w:t>
      </w:r>
      <w:r w:rsidRPr="006D68AC">
        <w:t>.6.2.5</w:t>
      </w:r>
      <w:r w:rsidRPr="006D68AC">
        <w:tab/>
        <w:t>Type: ServArea</w:t>
      </w:r>
      <w:bookmarkEnd w:id="9602"/>
      <w:bookmarkEnd w:id="9603"/>
      <w:bookmarkEnd w:id="9604"/>
      <w:bookmarkEnd w:id="9605"/>
      <w:bookmarkEnd w:id="9606"/>
      <w:bookmarkEnd w:id="9607"/>
      <w:bookmarkEnd w:id="9608"/>
      <w:bookmarkEnd w:id="9609"/>
      <w:bookmarkEnd w:id="9610"/>
      <w:bookmarkEnd w:id="9611"/>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Heading4"/>
        <w:rPr>
          <w:lang w:val="en-US"/>
        </w:rPr>
      </w:pPr>
      <w:bookmarkStart w:id="9612" w:name="_Toc157435113"/>
      <w:bookmarkStart w:id="9613" w:name="_Toc157436828"/>
      <w:bookmarkStart w:id="9614" w:name="_Toc157440668"/>
      <w:bookmarkStart w:id="9615" w:name="_Toc160650458"/>
      <w:bookmarkStart w:id="9616" w:name="_Toc164928773"/>
      <w:bookmarkStart w:id="9617" w:name="_Toc168550636"/>
      <w:bookmarkStart w:id="9618" w:name="_Toc170118709"/>
      <w:bookmarkStart w:id="9619" w:name="_Toc209470791"/>
      <w:bookmarkStart w:id="9620" w:name="_Toc212115466"/>
      <w:bookmarkStart w:id="9621" w:name="_Toc216294024"/>
      <w:r w:rsidRPr="006D68AC">
        <w:rPr>
          <w:noProof/>
          <w:lang w:eastAsia="zh-CN"/>
        </w:rPr>
        <w:t>6.16</w:t>
      </w:r>
      <w:r w:rsidRPr="006D68AC">
        <w:rPr>
          <w:lang w:val="en-US"/>
        </w:rPr>
        <w:t>.6.3</w:t>
      </w:r>
      <w:r w:rsidRPr="006D68AC">
        <w:rPr>
          <w:lang w:val="en-US"/>
        </w:rPr>
        <w:tab/>
        <w:t>Simple data types and enumerations</w:t>
      </w:r>
      <w:bookmarkEnd w:id="9612"/>
      <w:bookmarkEnd w:id="9613"/>
      <w:bookmarkEnd w:id="9614"/>
      <w:bookmarkEnd w:id="9615"/>
      <w:bookmarkEnd w:id="9616"/>
      <w:bookmarkEnd w:id="9617"/>
      <w:bookmarkEnd w:id="9618"/>
      <w:bookmarkEnd w:id="9619"/>
      <w:bookmarkEnd w:id="9620"/>
      <w:bookmarkEnd w:id="9621"/>
    </w:p>
    <w:p w14:paraId="0B63C819" w14:textId="594876EA" w:rsidR="00091209" w:rsidRPr="006D68AC" w:rsidRDefault="00091209" w:rsidP="00091209">
      <w:pPr>
        <w:pStyle w:val="Heading5"/>
      </w:pPr>
      <w:bookmarkStart w:id="9622" w:name="_Toc157435114"/>
      <w:bookmarkStart w:id="9623" w:name="_Toc157436829"/>
      <w:bookmarkStart w:id="9624" w:name="_Toc157440669"/>
      <w:bookmarkStart w:id="9625" w:name="_Toc160650459"/>
      <w:bookmarkStart w:id="9626" w:name="_Toc164928774"/>
      <w:bookmarkStart w:id="9627" w:name="_Toc168550637"/>
      <w:bookmarkStart w:id="9628" w:name="_Toc170118710"/>
      <w:bookmarkStart w:id="9629" w:name="_Toc209470792"/>
      <w:bookmarkStart w:id="9630" w:name="_Toc212115467"/>
      <w:bookmarkStart w:id="9631" w:name="_Toc216294025"/>
      <w:r w:rsidRPr="006D68AC">
        <w:rPr>
          <w:noProof/>
          <w:lang w:eastAsia="zh-CN"/>
        </w:rPr>
        <w:t>6.16</w:t>
      </w:r>
      <w:r w:rsidRPr="006D68AC">
        <w:t>.6.3.1</w:t>
      </w:r>
      <w:r w:rsidRPr="006D68AC">
        <w:tab/>
        <w:t>Introduction</w:t>
      </w:r>
      <w:bookmarkEnd w:id="9622"/>
      <w:bookmarkEnd w:id="9623"/>
      <w:bookmarkEnd w:id="9624"/>
      <w:bookmarkEnd w:id="9625"/>
      <w:bookmarkEnd w:id="9626"/>
      <w:bookmarkEnd w:id="9627"/>
      <w:bookmarkEnd w:id="9628"/>
      <w:bookmarkEnd w:id="9629"/>
      <w:bookmarkEnd w:id="9630"/>
      <w:bookmarkEnd w:id="9631"/>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Heading5"/>
      </w:pPr>
      <w:bookmarkStart w:id="9632" w:name="_Toc157435115"/>
      <w:bookmarkStart w:id="9633" w:name="_Toc157436830"/>
      <w:bookmarkStart w:id="9634" w:name="_Toc157440670"/>
      <w:bookmarkStart w:id="9635" w:name="_Toc160650460"/>
      <w:bookmarkStart w:id="9636" w:name="_Toc164928775"/>
      <w:bookmarkStart w:id="9637" w:name="_Toc168550638"/>
      <w:bookmarkStart w:id="9638" w:name="_Toc170118711"/>
      <w:bookmarkStart w:id="9639" w:name="_Toc209470793"/>
      <w:bookmarkStart w:id="9640" w:name="_Toc212115468"/>
      <w:bookmarkStart w:id="9641" w:name="_Toc216294026"/>
      <w:r w:rsidRPr="006D68AC">
        <w:rPr>
          <w:noProof/>
          <w:lang w:eastAsia="zh-CN"/>
        </w:rPr>
        <w:t>6.16</w:t>
      </w:r>
      <w:r w:rsidRPr="006D68AC">
        <w:t>.6.3.2</w:t>
      </w:r>
      <w:r w:rsidRPr="006D68AC">
        <w:tab/>
        <w:t>Simple data types</w:t>
      </w:r>
      <w:bookmarkEnd w:id="9632"/>
      <w:bookmarkEnd w:id="9633"/>
      <w:bookmarkEnd w:id="9634"/>
      <w:bookmarkEnd w:id="9635"/>
      <w:bookmarkEnd w:id="9636"/>
      <w:bookmarkEnd w:id="9637"/>
      <w:bookmarkEnd w:id="9638"/>
      <w:bookmarkEnd w:id="9639"/>
      <w:bookmarkEnd w:id="9640"/>
      <w:bookmarkEnd w:id="9641"/>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Heading5"/>
      </w:pPr>
      <w:bookmarkStart w:id="9642" w:name="_Toc157435116"/>
      <w:bookmarkStart w:id="9643" w:name="_Toc157436831"/>
      <w:bookmarkStart w:id="9644" w:name="_Toc157440671"/>
      <w:bookmarkStart w:id="9645" w:name="_Toc160650461"/>
      <w:bookmarkStart w:id="9646" w:name="_Toc164928776"/>
      <w:bookmarkStart w:id="9647" w:name="_Toc168550639"/>
      <w:bookmarkStart w:id="9648" w:name="_Toc170118712"/>
      <w:bookmarkStart w:id="9649" w:name="_Toc209470794"/>
      <w:bookmarkStart w:id="9650" w:name="_Toc212115469"/>
      <w:bookmarkStart w:id="9651" w:name="_Toc157435117"/>
      <w:bookmarkStart w:id="9652" w:name="_Toc157436832"/>
      <w:bookmarkStart w:id="9653" w:name="_Toc157440672"/>
      <w:bookmarkStart w:id="9654" w:name="_Toc216294027"/>
      <w:r w:rsidRPr="006D68AC">
        <w:rPr>
          <w:noProof/>
          <w:lang w:eastAsia="zh-CN"/>
        </w:rPr>
        <w:t>6.16</w:t>
      </w:r>
      <w:r w:rsidRPr="006D68AC">
        <w:t>.6.3.3</w:t>
      </w:r>
      <w:r w:rsidRPr="006D68AC">
        <w:tab/>
        <w:t>Enumeration: ReqSliceInfo</w:t>
      </w:r>
      <w:bookmarkEnd w:id="9642"/>
      <w:bookmarkEnd w:id="9643"/>
      <w:bookmarkEnd w:id="9644"/>
      <w:bookmarkEnd w:id="9645"/>
      <w:bookmarkEnd w:id="9646"/>
      <w:bookmarkEnd w:id="9647"/>
      <w:bookmarkEnd w:id="9648"/>
      <w:bookmarkEnd w:id="9649"/>
      <w:bookmarkEnd w:id="9650"/>
      <w:bookmarkEnd w:id="9654"/>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Heading4"/>
        <w:rPr>
          <w:lang w:val="en-US"/>
        </w:rPr>
      </w:pPr>
      <w:bookmarkStart w:id="9655" w:name="_Toc160650462"/>
      <w:bookmarkStart w:id="9656" w:name="_Toc164928777"/>
      <w:bookmarkStart w:id="9657" w:name="_Toc168550640"/>
      <w:bookmarkStart w:id="9658" w:name="_Toc170118713"/>
      <w:bookmarkStart w:id="9659" w:name="_Toc209470795"/>
      <w:bookmarkStart w:id="9660" w:name="_Toc212115470"/>
      <w:bookmarkStart w:id="9661" w:name="_Toc216294028"/>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651"/>
      <w:bookmarkEnd w:id="9652"/>
      <w:bookmarkEnd w:id="9653"/>
      <w:bookmarkEnd w:id="9655"/>
      <w:bookmarkEnd w:id="9656"/>
      <w:bookmarkEnd w:id="9657"/>
      <w:bookmarkEnd w:id="9658"/>
      <w:bookmarkEnd w:id="9659"/>
      <w:bookmarkEnd w:id="9660"/>
      <w:bookmarkEnd w:id="9661"/>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Heading4"/>
      </w:pPr>
      <w:bookmarkStart w:id="9662" w:name="_Toc157435118"/>
      <w:bookmarkStart w:id="9663" w:name="_Toc157436833"/>
      <w:bookmarkStart w:id="9664" w:name="_Toc157440673"/>
      <w:bookmarkStart w:id="9665" w:name="_Toc160650463"/>
      <w:bookmarkStart w:id="9666" w:name="_Toc164928778"/>
      <w:bookmarkStart w:id="9667" w:name="_Toc168550641"/>
      <w:bookmarkStart w:id="9668" w:name="_Toc170118714"/>
      <w:bookmarkStart w:id="9669" w:name="_Toc209470796"/>
      <w:bookmarkStart w:id="9670" w:name="_Toc212115471"/>
      <w:bookmarkStart w:id="9671" w:name="_Toc216294029"/>
      <w:r w:rsidRPr="006D68AC">
        <w:rPr>
          <w:noProof/>
          <w:lang w:eastAsia="zh-CN"/>
        </w:rPr>
        <w:t>6.16</w:t>
      </w:r>
      <w:r w:rsidRPr="006D68AC">
        <w:t>.6.5</w:t>
      </w:r>
      <w:r w:rsidRPr="006D68AC">
        <w:tab/>
        <w:t>Binary data</w:t>
      </w:r>
      <w:bookmarkEnd w:id="9662"/>
      <w:bookmarkEnd w:id="9663"/>
      <w:bookmarkEnd w:id="9664"/>
      <w:bookmarkEnd w:id="9665"/>
      <w:bookmarkEnd w:id="9666"/>
      <w:bookmarkEnd w:id="9667"/>
      <w:bookmarkEnd w:id="9668"/>
      <w:bookmarkEnd w:id="9669"/>
      <w:bookmarkEnd w:id="9670"/>
      <w:bookmarkEnd w:id="9671"/>
    </w:p>
    <w:p w14:paraId="398A97B4" w14:textId="35476DA5" w:rsidR="00091209" w:rsidRPr="006D68AC" w:rsidRDefault="00091209" w:rsidP="00091209">
      <w:pPr>
        <w:pStyle w:val="Heading5"/>
      </w:pPr>
      <w:bookmarkStart w:id="9672" w:name="_Toc157435119"/>
      <w:bookmarkStart w:id="9673" w:name="_Toc157436834"/>
      <w:bookmarkStart w:id="9674" w:name="_Toc157440674"/>
      <w:bookmarkStart w:id="9675" w:name="_Toc160650464"/>
      <w:bookmarkStart w:id="9676" w:name="_Toc164928779"/>
      <w:bookmarkStart w:id="9677" w:name="_Toc168550642"/>
      <w:bookmarkStart w:id="9678" w:name="_Toc170118715"/>
      <w:bookmarkStart w:id="9679" w:name="_Toc209470797"/>
      <w:bookmarkStart w:id="9680" w:name="_Toc212115472"/>
      <w:bookmarkStart w:id="9681" w:name="_Toc216294030"/>
      <w:r w:rsidRPr="006D68AC">
        <w:rPr>
          <w:noProof/>
          <w:lang w:eastAsia="zh-CN"/>
        </w:rPr>
        <w:t>6.16</w:t>
      </w:r>
      <w:r w:rsidRPr="006D68AC">
        <w:t>.6.5.1</w:t>
      </w:r>
      <w:r w:rsidRPr="006D68AC">
        <w:tab/>
        <w:t>Binary Data Types</w:t>
      </w:r>
      <w:bookmarkEnd w:id="9672"/>
      <w:bookmarkEnd w:id="9673"/>
      <w:bookmarkEnd w:id="9674"/>
      <w:bookmarkEnd w:id="9675"/>
      <w:bookmarkEnd w:id="9676"/>
      <w:bookmarkEnd w:id="9677"/>
      <w:bookmarkEnd w:id="9678"/>
      <w:bookmarkEnd w:id="9679"/>
      <w:bookmarkEnd w:id="9680"/>
      <w:bookmarkEnd w:id="968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Heading3"/>
      </w:pPr>
      <w:bookmarkStart w:id="9682" w:name="_Toc157435120"/>
      <w:bookmarkStart w:id="9683" w:name="_Toc157436835"/>
      <w:bookmarkStart w:id="9684" w:name="_Toc157440675"/>
      <w:bookmarkStart w:id="9685" w:name="_Toc160650465"/>
      <w:bookmarkStart w:id="9686" w:name="_Toc164928780"/>
      <w:bookmarkStart w:id="9687" w:name="_Toc168550643"/>
      <w:bookmarkStart w:id="9688" w:name="_Toc170118716"/>
      <w:bookmarkStart w:id="9689" w:name="_Toc209470798"/>
      <w:bookmarkStart w:id="9690" w:name="_Toc212115473"/>
      <w:bookmarkStart w:id="9691" w:name="_Toc216294031"/>
      <w:r w:rsidRPr="006D68AC">
        <w:rPr>
          <w:noProof/>
          <w:lang w:eastAsia="zh-CN"/>
        </w:rPr>
        <w:t>6.16</w:t>
      </w:r>
      <w:r w:rsidRPr="006D68AC">
        <w:t>.7</w:t>
      </w:r>
      <w:r w:rsidRPr="006D68AC">
        <w:tab/>
        <w:t>Error Handling</w:t>
      </w:r>
      <w:bookmarkEnd w:id="9682"/>
      <w:bookmarkEnd w:id="9683"/>
      <w:bookmarkEnd w:id="9684"/>
      <w:bookmarkEnd w:id="9685"/>
      <w:bookmarkEnd w:id="9686"/>
      <w:bookmarkEnd w:id="9687"/>
      <w:bookmarkEnd w:id="9688"/>
      <w:bookmarkEnd w:id="9689"/>
      <w:bookmarkEnd w:id="9690"/>
      <w:bookmarkEnd w:id="9691"/>
    </w:p>
    <w:p w14:paraId="07A3537C" w14:textId="712A72B8" w:rsidR="00091209" w:rsidRPr="006D68AC" w:rsidRDefault="00091209" w:rsidP="00091209">
      <w:pPr>
        <w:pStyle w:val="Heading4"/>
      </w:pPr>
      <w:bookmarkStart w:id="9692" w:name="_Toc157435121"/>
      <w:bookmarkStart w:id="9693" w:name="_Toc157436836"/>
      <w:bookmarkStart w:id="9694" w:name="_Toc157440676"/>
      <w:bookmarkStart w:id="9695" w:name="_Toc160650466"/>
      <w:bookmarkStart w:id="9696" w:name="_Toc164928781"/>
      <w:bookmarkStart w:id="9697" w:name="_Toc168550644"/>
      <w:bookmarkStart w:id="9698" w:name="_Toc170118717"/>
      <w:bookmarkStart w:id="9699" w:name="_Toc209470799"/>
      <w:bookmarkStart w:id="9700" w:name="_Toc212115474"/>
      <w:bookmarkStart w:id="9701" w:name="_Toc216294032"/>
      <w:r w:rsidRPr="006D68AC">
        <w:rPr>
          <w:noProof/>
          <w:lang w:eastAsia="zh-CN"/>
        </w:rPr>
        <w:t>6.16</w:t>
      </w:r>
      <w:r w:rsidRPr="006D68AC">
        <w:t>.7.1</w:t>
      </w:r>
      <w:r w:rsidRPr="006D68AC">
        <w:tab/>
        <w:t>General</w:t>
      </w:r>
      <w:bookmarkEnd w:id="9692"/>
      <w:bookmarkEnd w:id="9693"/>
      <w:bookmarkEnd w:id="9694"/>
      <w:bookmarkEnd w:id="9695"/>
      <w:bookmarkEnd w:id="9696"/>
      <w:bookmarkEnd w:id="9697"/>
      <w:bookmarkEnd w:id="9698"/>
      <w:bookmarkEnd w:id="9699"/>
      <w:bookmarkEnd w:id="9700"/>
      <w:bookmarkEnd w:id="9701"/>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Heading4"/>
      </w:pPr>
      <w:bookmarkStart w:id="9702" w:name="_Toc157435122"/>
      <w:bookmarkStart w:id="9703" w:name="_Toc157436837"/>
      <w:bookmarkStart w:id="9704" w:name="_Toc157440677"/>
      <w:bookmarkStart w:id="9705" w:name="_Toc160650467"/>
      <w:bookmarkStart w:id="9706" w:name="_Toc164928782"/>
      <w:bookmarkStart w:id="9707" w:name="_Toc168550645"/>
      <w:bookmarkStart w:id="9708" w:name="_Toc170118718"/>
      <w:bookmarkStart w:id="9709" w:name="_Toc209470800"/>
      <w:bookmarkStart w:id="9710" w:name="_Toc212115475"/>
      <w:bookmarkStart w:id="9711" w:name="_Toc216294033"/>
      <w:r w:rsidRPr="006D68AC">
        <w:rPr>
          <w:noProof/>
          <w:lang w:eastAsia="zh-CN"/>
        </w:rPr>
        <w:t>6.16</w:t>
      </w:r>
      <w:r w:rsidRPr="006D68AC">
        <w:t>.7.2</w:t>
      </w:r>
      <w:r w:rsidRPr="006D68AC">
        <w:tab/>
        <w:t>Protocol Errors</w:t>
      </w:r>
      <w:bookmarkEnd w:id="9702"/>
      <w:bookmarkEnd w:id="9703"/>
      <w:bookmarkEnd w:id="9704"/>
      <w:bookmarkEnd w:id="9705"/>
      <w:bookmarkEnd w:id="9706"/>
      <w:bookmarkEnd w:id="9707"/>
      <w:bookmarkEnd w:id="9708"/>
      <w:bookmarkEnd w:id="9709"/>
      <w:bookmarkEnd w:id="9710"/>
      <w:bookmarkEnd w:id="9711"/>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Heading4"/>
      </w:pPr>
      <w:bookmarkStart w:id="9712" w:name="_Toc157435123"/>
      <w:bookmarkStart w:id="9713" w:name="_Toc157436838"/>
      <w:bookmarkStart w:id="9714" w:name="_Toc157440678"/>
      <w:bookmarkStart w:id="9715" w:name="_Toc160650468"/>
      <w:bookmarkStart w:id="9716" w:name="_Toc164928783"/>
      <w:bookmarkStart w:id="9717" w:name="_Toc168550646"/>
      <w:bookmarkStart w:id="9718" w:name="_Toc170118719"/>
      <w:bookmarkStart w:id="9719" w:name="_Toc209470801"/>
      <w:bookmarkStart w:id="9720" w:name="_Toc212115476"/>
      <w:bookmarkStart w:id="9721" w:name="_Toc216294034"/>
      <w:r w:rsidRPr="006D68AC">
        <w:rPr>
          <w:noProof/>
          <w:lang w:eastAsia="zh-CN"/>
        </w:rPr>
        <w:t>6.16</w:t>
      </w:r>
      <w:r w:rsidRPr="006D68AC">
        <w:t>.7.3</w:t>
      </w:r>
      <w:r w:rsidRPr="006D68AC">
        <w:tab/>
        <w:t>Application Errors</w:t>
      </w:r>
      <w:bookmarkEnd w:id="9712"/>
      <w:bookmarkEnd w:id="9713"/>
      <w:bookmarkEnd w:id="9714"/>
      <w:bookmarkEnd w:id="9715"/>
      <w:bookmarkEnd w:id="9716"/>
      <w:bookmarkEnd w:id="9717"/>
      <w:bookmarkEnd w:id="9718"/>
      <w:bookmarkEnd w:id="9719"/>
      <w:bookmarkEnd w:id="9720"/>
      <w:bookmarkEnd w:id="9721"/>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Heading3"/>
        <w:rPr>
          <w:lang w:eastAsia="zh-CN"/>
        </w:rPr>
      </w:pPr>
      <w:bookmarkStart w:id="9722" w:name="_Toc157435124"/>
      <w:bookmarkStart w:id="9723" w:name="_Toc157436839"/>
      <w:bookmarkStart w:id="9724" w:name="_Toc157440679"/>
      <w:bookmarkStart w:id="9725" w:name="_Toc160650469"/>
      <w:bookmarkStart w:id="9726" w:name="_Toc164928784"/>
      <w:bookmarkStart w:id="9727" w:name="_Toc168550647"/>
      <w:bookmarkStart w:id="9728" w:name="_Toc170118720"/>
      <w:bookmarkStart w:id="9729" w:name="_Toc209470802"/>
      <w:bookmarkStart w:id="9730" w:name="_Toc212115477"/>
      <w:bookmarkStart w:id="9731" w:name="_Toc216294035"/>
      <w:r w:rsidRPr="006D68AC">
        <w:rPr>
          <w:noProof/>
          <w:lang w:eastAsia="zh-CN"/>
        </w:rPr>
        <w:t>6.16</w:t>
      </w:r>
      <w:r w:rsidRPr="006D68AC">
        <w:t>.8</w:t>
      </w:r>
      <w:r w:rsidRPr="006D68AC">
        <w:rPr>
          <w:lang w:eastAsia="zh-CN"/>
        </w:rPr>
        <w:tab/>
        <w:t>Feature negotiation</w:t>
      </w:r>
      <w:bookmarkEnd w:id="9722"/>
      <w:bookmarkEnd w:id="9723"/>
      <w:bookmarkEnd w:id="9724"/>
      <w:bookmarkEnd w:id="9725"/>
      <w:bookmarkEnd w:id="9726"/>
      <w:bookmarkEnd w:id="9727"/>
      <w:bookmarkEnd w:id="9728"/>
      <w:bookmarkEnd w:id="9729"/>
      <w:bookmarkEnd w:id="9730"/>
      <w:bookmarkEnd w:id="9731"/>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Heading3"/>
      </w:pPr>
      <w:bookmarkStart w:id="9732" w:name="_Toc157435125"/>
      <w:bookmarkStart w:id="9733" w:name="_Toc157436840"/>
      <w:bookmarkStart w:id="9734" w:name="_Toc157440680"/>
      <w:bookmarkStart w:id="9735" w:name="_Toc160650470"/>
      <w:bookmarkStart w:id="9736" w:name="_Toc164928785"/>
      <w:bookmarkStart w:id="9737" w:name="_Toc168550648"/>
      <w:bookmarkStart w:id="9738" w:name="_Toc170118721"/>
      <w:bookmarkStart w:id="9739" w:name="_Toc209470803"/>
      <w:bookmarkStart w:id="9740" w:name="_Toc212115478"/>
      <w:bookmarkStart w:id="9741" w:name="_Toc216294036"/>
      <w:r w:rsidRPr="006D68AC">
        <w:rPr>
          <w:noProof/>
          <w:lang w:eastAsia="zh-CN"/>
        </w:rPr>
        <w:t>6.16</w:t>
      </w:r>
      <w:r w:rsidRPr="006D68AC">
        <w:t>.9</w:t>
      </w:r>
      <w:r w:rsidRPr="006D68AC">
        <w:tab/>
        <w:t>Security</w:t>
      </w:r>
      <w:bookmarkEnd w:id="9732"/>
      <w:bookmarkEnd w:id="9733"/>
      <w:bookmarkEnd w:id="9734"/>
      <w:bookmarkEnd w:id="9735"/>
      <w:bookmarkEnd w:id="9736"/>
      <w:bookmarkEnd w:id="9737"/>
      <w:bookmarkEnd w:id="9738"/>
      <w:bookmarkEnd w:id="9739"/>
      <w:bookmarkEnd w:id="9740"/>
      <w:bookmarkEnd w:id="9741"/>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Heading2"/>
        <w:rPr>
          <w:lang w:eastAsia="zh-CN"/>
        </w:rPr>
      </w:pPr>
      <w:bookmarkStart w:id="9742" w:name="_Toc164928786"/>
      <w:bookmarkStart w:id="9743" w:name="_Toc168550649"/>
      <w:bookmarkStart w:id="9744" w:name="_Toc170118722"/>
      <w:bookmarkStart w:id="9745" w:name="_Toc209470804"/>
      <w:bookmarkStart w:id="9746" w:name="_Toc212115479"/>
      <w:bookmarkStart w:id="9747" w:name="_Toc157435126"/>
      <w:bookmarkStart w:id="9748" w:name="_Toc157436841"/>
      <w:bookmarkStart w:id="9749" w:name="_Toc157440681"/>
      <w:bookmarkStart w:id="9750" w:name="_Toc160650471"/>
      <w:bookmarkStart w:id="9751" w:name="_Toc216294037"/>
      <w:r w:rsidRPr="006D68AC">
        <w:rPr>
          <w:lang w:eastAsia="zh-CN"/>
        </w:rPr>
        <w:t>6.17</w:t>
      </w:r>
      <w:r w:rsidRPr="006D68AC">
        <w:rPr>
          <w:lang w:eastAsia="zh-CN"/>
        </w:rPr>
        <w:tab/>
        <w:t>Void</w:t>
      </w:r>
      <w:bookmarkEnd w:id="9742"/>
      <w:bookmarkEnd w:id="9743"/>
      <w:bookmarkEnd w:id="9744"/>
      <w:bookmarkEnd w:id="9745"/>
      <w:bookmarkEnd w:id="9746"/>
      <w:bookmarkEnd w:id="9751"/>
    </w:p>
    <w:p w14:paraId="3A4DEFA6" w14:textId="2060D6CA" w:rsidR="00016DAC" w:rsidRPr="006D68AC" w:rsidRDefault="00016DAC" w:rsidP="00016DAC">
      <w:pPr>
        <w:pStyle w:val="Heading2"/>
        <w:rPr>
          <w:lang w:eastAsia="zh-CN"/>
        </w:rPr>
      </w:pPr>
      <w:bookmarkStart w:id="9752" w:name="_Toc164928787"/>
      <w:bookmarkStart w:id="9753" w:name="_Toc168550650"/>
      <w:bookmarkStart w:id="9754" w:name="_Toc170118723"/>
      <w:bookmarkStart w:id="9755" w:name="_Toc209470805"/>
      <w:bookmarkStart w:id="9756" w:name="_Toc212115480"/>
      <w:bookmarkStart w:id="9757" w:name="_Toc216294038"/>
      <w:r w:rsidRPr="006D68AC">
        <w:rPr>
          <w:lang w:eastAsia="zh-CN"/>
        </w:rPr>
        <w:t>6.18</w:t>
      </w:r>
      <w:r w:rsidRPr="006D68AC">
        <w:rPr>
          <w:lang w:eastAsia="zh-CN"/>
        </w:rPr>
        <w:tab/>
      </w:r>
      <w:r w:rsidRPr="006D68AC">
        <w:t>NSCE_NSAllocation API</w:t>
      </w:r>
      <w:bookmarkEnd w:id="9747"/>
      <w:bookmarkEnd w:id="9748"/>
      <w:bookmarkEnd w:id="9749"/>
      <w:bookmarkEnd w:id="9750"/>
      <w:bookmarkEnd w:id="9752"/>
      <w:bookmarkEnd w:id="9753"/>
      <w:bookmarkEnd w:id="9754"/>
      <w:bookmarkEnd w:id="9755"/>
      <w:bookmarkEnd w:id="9756"/>
      <w:bookmarkEnd w:id="9757"/>
    </w:p>
    <w:p w14:paraId="5AEF9070" w14:textId="0CAF86DB" w:rsidR="00016DAC" w:rsidRPr="006D68AC" w:rsidRDefault="00016DAC" w:rsidP="00016DAC">
      <w:pPr>
        <w:pStyle w:val="Heading3"/>
        <w:rPr>
          <w:lang w:eastAsia="zh-CN"/>
        </w:rPr>
      </w:pPr>
      <w:bookmarkStart w:id="9758" w:name="_Toc157435127"/>
      <w:bookmarkStart w:id="9759" w:name="_Toc157436842"/>
      <w:bookmarkStart w:id="9760" w:name="_Toc157440682"/>
      <w:bookmarkStart w:id="9761" w:name="_Toc160650472"/>
      <w:bookmarkStart w:id="9762" w:name="_Toc164928788"/>
      <w:bookmarkStart w:id="9763" w:name="_Toc168550651"/>
      <w:bookmarkStart w:id="9764" w:name="_Toc170118724"/>
      <w:bookmarkStart w:id="9765" w:name="_Toc209470806"/>
      <w:bookmarkStart w:id="9766" w:name="_Toc212115481"/>
      <w:bookmarkStart w:id="9767" w:name="_Toc216294039"/>
      <w:r w:rsidRPr="006D68AC">
        <w:rPr>
          <w:lang w:eastAsia="zh-CN"/>
        </w:rPr>
        <w:t>6.18.1</w:t>
      </w:r>
      <w:r w:rsidRPr="006D68AC">
        <w:rPr>
          <w:lang w:eastAsia="zh-CN"/>
        </w:rPr>
        <w:tab/>
        <w:t>Introduction</w:t>
      </w:r>
      <w:bookmarkEnd w:id="9758"/>
      <w:bookmarkEnd w:id="9759"/>
      <w:bookmarkEnd w:id="9760"/>
      <w:bookmarkEnd w:id="9761"/>
      <w:bookmarkEnd w:id="9762"/>
      <w:bookmarkEnd w:id="9763"/>
      <w:bookmarkEnd w:id="9764"/>
      <w:bookmarkEnd w:id="9765"/>
      <w:bookmarkEnd w:id="9766"/>
      <w:bookmarkEnd w:id="9767"/>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Heading3"/>
      </w:pPr>
      <w:bookmarkStart w:id="9768" w:name="_Toc157435128"/>
      <w:bookmarkStart w:id="9769" w:name="_Toc157436843"/>
      <w:bookmarkStart w:id="9770" w:name="_Toc157440683"/>
      <w:bookmarkStart w:id="9771" w:name="_Toc160650473"/>
      <w:bookmarkStart w:id="9772" w:name="_Toc164928789"/>
      <w:bookmarkStart w:id="9773" w:name="_Toc168550652"/>
      <w:bookmarkStart w:id="9774" w:name="_Toc170118725"/>
      <w:bookmarkStart w:id="9775" w:name="_Toc209470807"/>
      <w:bookmarkStart w:id="9776" w:name="_Toc212115482"/>
      <w:bookmarkStart w:id="9777" w:name="_Toc216294040"/>
      <w:r w:rsidRPr="006D68AC">
        <w:rPr>
          <w:noProof/>
          <w:lang w:eastAsia="zh-CN"/>
        </w:rPr>
        <w:t>6.18</w:t>
      </w:r>
      <w:r w:rsidRPr="006D68AC">
        <w:t>.2</w:t>
      </w:r>
      <w:r w:rsidRPr="006D68AC">
        <w:tab/>
        <w:t>Usage of HTTP</w:t>
      </w:r>
      <w:bookmarkEnd w:id="9768"/>
      <w:bookmarkEnd w:id="9769"/>
      <w:bookmarkEnd w:id="9770"/>
      <w:bookmarkEnd w:id="9771"/>
      <w:bookmarkEnd w:id="9772"/>
      <w:bookmarkEnd w:id="9773"/>
      <w:bookmarkEnd w:id="9774"/>
      <w:bookmarkEnd w:id="9775"/>
      <w:bookmarkEnd w:id="9776"/>
      <w:bookmarkEnd w:id="977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Heading3"/>
        <w:rPr>
          <w:lang w:eastAsia="zh-CN"/>
        </w:rPr>
      </w:pPr>
      <w:bookmarkStart w:id="9778" w:name="_Toc157435129"/>
      <w:bookmarkStart w:id="9779" w:name="_Toc157436844"/>
      <w:bookmarkStart w:id="9780" w:name="_Toc157440684"/>
      <w:bookmarkStart w:id="9781" w:name="_Toc160650474"/>
      <w:bookmarkStart w:id="9782" w:name="_Toc164928790"/>
      <w:bookmarkStart w:id="9783" w:name="_Toc168550653"/>
      <w:bookmarkStart w:id="9784" w:name="_Toc170118726"/>
      <w:bookmarkStart w:id="9785" w:name="_Toc209470808"/>
      <w:bookmarkStart w:id="9786" w:name="_Toc212115483"/>
      <w:bookmarkStart w:id="9787" w:name="_Toc216294041"/>
      <w:r w:rsidRPr="006D68AC">
        <w:rPr>
          <w:lang w:eastAsia="zh-CN"/>
        </w:rPr>
        <w:t>6.18.3</w:t>
      </w:r>
      <w:r w:rsidRPr="006D68AC">
        <w:rPr>
          <w:lang w:eastAsia="zh-CN"/>
        </w:rPr>
        <w:tab/>
        <w:t>Resources</w:t>
      </w:r>
      <w:bookmarkEnd w:id="9778"/>
      <w:bookmarkEnd w:id="9779"/>
      <w:bookmarkEnd w:id="9780"/>
      <w:bookmarkEnd w:id="9781"/>
      <w:bookmarkEnd w:id="9782"/>
      <w:bookmarkEnd w:id="9783"/>
      <w:bookmarkEnd w:id="9784"/>
      <w:bookmarkEnd w:id="9785"/>
      <w:bookmarkEnd w:id="9786"/>
      <w:bookmarkEnd w:id="9787"/>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Heading3"/>
        <w:rPr>
          <w:lang w:eastAsia="zh-CN"/>
        </w:rPr>
      </w:pPr>
      <w:bookmarkStart w:id="9788" w:name="_Toc157435130"/>
      <w:bookmarkStart w:id="9789" w:name="_Toc157436845"/>
      <w:bookmarkStart w:id="9790" w:name="_Toc157440685"/>
      <w:bookmarkStart w:id="9791" w:name="_Toc160650475"/>
      <w:bookmarkStart w:id="9792" w:name="_Toc164928791"/>
      <w:bookmarkStart w:id="9793" w:name="_Toc168550654"/>
      <w:bookmarkStart w:id="9794" w:name="_Toc170118727"/>
      <w:bookmarkStart w:id="9795" w:name="_Toc209470809"/>
      <w:bookmarkStart w:id="9796" w:name="_Toc212115484"/>
      <w:bookmarkStart w:id="9797" w:name="_Toc216294042"/>
      <w:r w:rsidRPr="006D68AC">
        <w:rPr>
          <w:lang w:eastAsia="zh-CN"/>
        </w:rPr>
        <w:t>6.18.4</w:t>
      </w:r>
      <w:r w:rsidRPr="006D68AC">
        <w:rPr>
          <w:lang w:eastAsia="zh-CN"/>
        </w:rPr>
        <w:tab/>
      </w:r>
      <w:r w:rsidRPr="006D68AC">
        <w:t>Custom Operations without associated resources</w:t>
      </w:r>
      <w:bookmarkEnd w:id="9788"/>
      <w:bookmarkEnd w:id="9789"/>
      <w:bookmarkEnd w:id="9790"/>
      <w:bookmarkEnd w:id="9791"/>
      <w:bookmarkEnd w:id="9792"/>
      <w:bookmarkEnd w:id="9793"/>
      <w:bookmarkEnd w:id="9794"/>
      <w:bookmarkEnd w:id="9795"/>
      <w:bookmarkEnd w:id="9796"/>
      <w:bookmarkEnd w:id="9797"/>
    </w:p>
    <w:p w14:paraId="4FFECF41" w14:textId="7C889E03" w:rsidR="00016DAC" w:rsidRPr="006D68AC" w:rsidRDefault="00016DAC" w:rsidP="00B13605">
      <w:pPr>
        <w:pStyle w:val="Heading4"/>
        <w:rPr>
          <w:lang w:eastAsia="zh-CN"/>
        </w:rPr>
      </w:pPr>
      <w:bookmarkStart w:id="9798" w:name="_Toc157435131"/>
      <w:bookmarkStart w:id="9799" w:name="_Toc157436846"/>
      <w:bookmarkStart w:id="9800" w:name="_Toc157440686"/>
      <w:bookmarkStart w:id="9801" w:name="_Toc160650476"/>
      <w:bookmarkStart w:id="9802" w:name="_Toc164928792"/>
      <w:bookmarkStart w:id="9803" w:name="_Toc168550655"/>
      <w:bookmarkStart w:id="9804" w:name="_Toc170118728"/>
      <w:bookmarkStart w:id="9805" w:name="_Toc209470810"/>
      <w:bookmarkStart w:id="9806" w:name="_Toc212115485"/>
      <w:bookmarkStart w:id="9807" w:name="_Toc216294043"/>
      <w:r w:rsidRPr="006D68AC">
        <w:rPr>
          <w:lang w:eastAsia="zh-CN"/>
        </w:rPr>
        <w:t>6.18.4.1</w:t>
      </w:r>
      <w:r w:rsidRPr="006D68AC">
        <w:rPr>
          <w:lang w:eastAsia="zh-CN"/>
        </w:rPr>
        <w:tab/>
        <w:t>Overview</w:t>
      </w:r>
      <w:bookmarkEnd w:id="9798"/>
      <w:bookmarkEnd w:id="9799"/>
      <w:bookmarkEnd w:id="9800"/>
      <w:bookmarkEnd w:id="9801"/>
      <w:bookmarkEnd w:id="9802"/>
      <w:bookmarkEnd w:id="9803"/>
      <w:bookmarkEnd w:id="9804"/>
      <w:bookmarkEnd w:id="9805"/>
      <w:bookmarkEnd w:id="9806"/>
      <w:bookmarkEnd w:id="9807"/>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t xml:space="preserve">  </w:t>
      </w:r>
      <w:r w:rsidR="003E3B18" w:rsidRPr="006D68AC">
        <w:rPr>
          <w:noProof/>
        </w:rPr>
        <w:object w:dxaOrig="9633" w:dyaOrig="1932" w14:anchorId="6BF8093B">
          <v:shape id="_x0000_i1107" type="#_x0000_t75" alt="" style="width:481.65pt;height:96pt;mso-width-percent:0;mso-height-percent:0;mso-width-percent:0;mso-height-percent:0" o:ole="">
            <v:imagedata r:id="rId169" o:title=""/>
          </v:shape>
          <o:OLEObject Type="Embed" ProgID="Word.Document.8" ShapeID="_x0000_i1107" DrawAspect="Content" ObjectID="_1826906820"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Heading4"/>
        <w:rPr>
          <w:lang w:eastAsia="zh-CN"/>
        </w:rPr>
      </w:pPr>
      <w:bookmarkStart w:id="9808" w:name="_Toc157435132"/>
      <w:bookmarkStart w:id="9809" w:name="_Toc157436847"/>
      <w:bookmarkStart w:id="9810" w:name="_Toc157440687"/>
      <w:bookmarkStart w:id="9811" w:name="_Toc160650477"/>
      <w:bookmarkStart w:id="9812" w:name="_Toc164928793"/>
      <w:bookmarkStart w:id="9813" w:name="_Toc168550656"/>
      <w:bookmarkStart w:id="9814" w:name="_Toc170118729"/>
      <w:bookmarkStart w:id="9815" w:name="_Toc209470811"/>
      <w:bookmarkStart w:id="9816" w:name="_Toc212115486"/>
      <w:bookmarkStart w:id="9817" w:name="_Toc216294044"/>
      <w:r w:rsidRPr="006D68AC">
        <w:rPr>
          <w:lang w:eastAsia="zh-CN"/>
        </w:rPr>
        <w:t>6.18.4.2</w:t>
      </w:r>
      <w:r w:rsidRPr="006D68AC">
        <w:rPr>
          <w:lang w:eastAsia="zh-CN"/>
        </w:rPr>
        <w:tab/>
        <w:t>Operation: Request</w:t>
      </w:r>
      <w:bookmarkEnd w:id="9808"/>
      <w:bookmarkEnd w:id="9809"/>
      <w:bookmarkEnd w:id="9810"/>
      <w:bookmarkEnd w:id="9811"/>
      <w:bookmarkEnd w:id="9812"/>
      <w:bookmarkEnd w:id="9813"/>
      <w:bookmarkEnd w:id="9814"/>
      <w:bookmarkEnd w:id="9815"/>
      <w:bookmarkEnd w:id="9816"/>
      <w:bookmarkEnd w:id="9817"/>
    </w:p>
    <w:p w14:paraId="5AF7E8AC" w14:textId="0D6CF68B" w:rsidR="00016DAC" w:rsidRPr="006D68AC" w:rsidRDefault="00016DAC" w:rsidP="00B13605">
      <w:pPr>
        <w:pStyle w:val="Heading5"/>
        <w:rPr>
          <w:lang w:eastAsia="zh-CN"/>
        </w:rPr>
      </w:pPr>
      <w:bookmarkStart w:id="9818" w:name="_Toc157435133"/>
      <w:bookmarkStart w:id="9819" w:name="_Toc157436848"/>
      <w:bookmarkStart w:id="9820" w:name="_Toc157440688"/>
      <w:bookmarkStart w:id="9821" w:name="_Toc160650478"/>
      <w:bookmarkStart w:id="9822" w:name="_Toc164928794"/>
      <w:bookmarkStart w:id="9823" w:name="_Toc168550657"/>
      <w:bookmarkStart w:id="9824" w:name="_Toc170118730"/>
      <w:bookmarkStart w:id="9825" w:name="_Toc209470812"/>
      <w:bookmarkStart w:id="9826" w:name="_Toc212115487"/>
      <w:bookmarkStart w:id="9827" w:name="_Toc216294045"/>
      <w:r w:rsidRPr="006D68AC">
        <w:rPr>
          <w:lang w:eastAsia="zh-CN"/>
        </w:rPr>
        <w:t>6.18.4.2.1</w:t>
      </w:r>
      <w:r w:rsidRPr="006D68AC">
        <w:rPr>
          <w:lang w:eastAsia="zh-CN"/>
        </w:rPr>
        <w:tab/>
        <w:t>Description</w:t>
      </w:r>
      <w:bookmarkEnd w:id="9818"/>
      <w:bookmarkEnd w:id="9819"/>
      <w:bookmarkEnd w:id="9820"/>
      <w:bookmarkEnd w:id="9821"/>
      <w:bookmarkEnd w:id="9822"/>
      <w:bookmarkEnd w:id="9823"/>
      <w:bookmarkEnd w:id="9824"/>
      <w:bookmarkEnd w:id="9825"/>
      <w:bookmarkEnd w:id="9826"/>
      <w:bookmarkEnd w:id="9827"/>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Heading5"/>
        <w:rPr>
          <w:lang w:eastAsia="zh-CN"/>
        </w:rPr>
      </w:pPr>
      <w:bookmarkStart w:id="9828" w:name="_Toc157435134"/>
      <w:bookmarkStart w:id="9829" w:name="_Toc157436849"/>
      <w:bookmarkStart w:id="9830" w:name="_Toc157440689"/>
      <w:bookmarkStart w:id="9831" w:name="_Toc160650479"/>
      <w:bookmarkStart w:id="9832" w:name="_Toc164928795"/>
      <w:bookmarkStart w:id="9833" w:name="_Toc168550658"/>
      <w:bookmarkStart w:id="9834" w:name="_Toc170118731"/>
      <w:bookmarkStart w:id="9835" w:name="_Toc209470813"/>
      <w:bookmarkStart w:id="9836" w:name="_Toc212115488"/>
      <w:bookmarkStart w:id="9837" w:name="_Toc216294046"/>
      <w:r w:rsidRPr="006D68AC">
        <w:rPr>
          <w:lang w:eastAsia="zh-CN"/>
        </w:rPr>
        <w:t>6.18.4.2.2</w:t>
      </w:r>
      <w:r w:rsidRPr="006D68AC">
        <w:rPr>
          <w:lang w:eastAsia="zh-CN"/>
        </w:rPr>
        <w:tab/>
        <w:t>Operation Definition</w:t>
      </w:r>
      <w:bookmarkEnd w:id="9828"/>
      <w:bookmarkEnd w:id="9829"/>
      <w:bookmarkEnd w:id="9830"/>
      <w:bookmarkEnd w:id="9831"/>
      <w:bookmarkEnd w:id="9832"/>
      <w:bookmarkEnd w:id="9833"/>
      <w:bookmarkEnd w:id="9834"/>
      <w:bookmarkEnd w:id="9835"/>
      <w:bookmarkEnd w:id="9836"/>
      <w:bookmarkEnd w:id="9837"/>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DengXian"/>
          <w:lang w:eastAsia="zh-CN"/>
        </w:rPr>
      </w:pPr>
    </w:p>
    <w:p w14:paraId="297BA86A" w14:textId="77777777" w:rsidR="00016DAC" w:rsidRPr="006D68AC" w:rsidRDefault="00016DAC" w:rsidP="00016DAC">
      <w:pPr>
        <w:pStyle w:val="TH"/>
        <w:rPr>
          <w:rFonts w:cs="Arial"/>
        </w:rPr>
      </w:pPr>
      <w:r w:rsidRPr="006D68AC">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DengXian"/>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DengXian"/>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DengXian"/>
          <w:lang w:eastAsia="zh-CN"/>
        </w:rPr>
      </w:pPr>
    </w:p>
    <w:p w14:paraId="2012102C" w14:textId="4605BF73" w:rsidR="00016DAC" w:rsidRPr="006D68AC" w:rsidRDefault="00016DAC" w:rsidP="00B13605">
      <w:pPr>
        <w:pStyle w:val="Heading3"/>
        <w:rPr>
          <w:lang w:eastAsia="zh-CN"/>
        </w:rPr>
      </w:pPr>
      <w:bookmarkStart w:id="9838" w:name="_Toc157435135"/>
      <w:bookmarkStart w:id="9839" w:name="_Toc157436850"/>
      <w:bookmarkStart w:id="9840" w:name="_Toc157440690"/>
      <w:bookmarkStart w:id="9841" w:name="_Toc160650480"/>
      <w:bookmarkStart w:id="9842" w:name="_Toc164928796"/>
      <w:bookmarkStart w:id="9843" w:name="_Toc168550659"/>
      <w:bookmarkStart w:id="9844" w:name="_Toc170118732"/>
      <w:bookmarkStart w:id="9845" w:name="_Toc209470814"/>
      <w:bookmarkStart w:id="9846" w:name="_Toc212115489"/>
      <w:bookmarkStart w:id="9847" w:name="_Toc216294047"/>
      <w:r w:rsidRPr="006D68AC">
        <w:rPr>
          <w:lang w:eastAsia="zh-CN"/>
        </w:rPr>
        <w:t>6.18.5</w:t>
      </w:r>
      <w:r w:rsidRPr="006D68AC">
        <w:rPr>
          <w:lang w:eastAsia="zh-CN"/>
        </w:rPr>
        <w:tab/>
        <w:t>Notifications</w:t>
      </w:r>
      <w:bookmarkEnd w:id="9838"/>
      <w:bookmarkEnd w:id="9839"/>
      <w:bookmarkEnd w:id="9840"/>
      <w:bookmarkEnd w:id="9841"/>
      <w:bookmarkEnd w:id="9842"/>
      <w:bookmarkEnd w:id="9843"/>
      <w:bookmarkEnd w:id="9844"/>
      <w:bookmarkEnd w:id="9845"/>
      <w:bookmarkEnd w:id="9846"/>
      <w:bookmarkEnd w:id="9847"/>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Heading3"/>
        <w:rPr>
          <w:lang w:eastAsia="zh-CN"/>
        </w:rPr>
      </w:pPr>
      <w:bookmarkStart w:id="9848" w:name="_Toc157435136"/>
      <w:bookmarkStart w:id="9849" w:name="_Toc157436851"/>
      <w:bookmarkStart w:id="9850" w:name="_Toc157440691"/>
      <w:bookmarkStart w:id="9851" w:name="_Toc160650481"/>
      <w:bookmarkStart w:id="9852" w:name="_Toc164928797"/>
      <w:bookmarkStart w:id="9853" w:name="_Toc168550660"/>
      <w:bookmarkStart w:id="9854" w:name="_Toc170118733"/>
      <w:bookmarkStart w:id="9855" w:name="_Toc209470815"/>
      <w:bookmarkStart w:id="9856" w:name="_Toc212115490"/>
      <w:bookmarkStart w:id="9857" w:name="_Toc216294048"/>
      <w:r w:rsidRPr="006D68AC">
        <w:rPr>
          <w:lang w:eastAsia="zh-CN"/>
        </w:rPr>
        <w:t>6.18.6</w:t>
      </w:r>
      <w:r w:rsidRPr="006D68AC">
        <w:rPr>
          <w:lang w:eastAsia="zh-CN"/>
        </w:rPr>
        <w:tab/>
        <w:t>Data Model</w:t>
      </w:r>
      <w:bookmarkEnd w:id="9848"/>
      <w:bookmarkEnd w:id="9849"/>
      <w:bookmarkEnd w:id="9850"/>
      <w:bookmarkEnd w:id="9851"/>
      <w:bookmarkEnd w:id="9852"/>
      <w:bookmarkEnd w:id="9853"/>
      <w:bookmarkEnd w:id="9854"/>
      <w:bookmarkEnd w:id="9855"/>
      <w:bookmarkEnd w:id="9856"/>
      <w:bookmarkEnd w:id="9857"/>
    </w:p>
    <w:p w14:paraId="7E5AB125" w14:textId="77777777" w:rsidR="002E2250" w:rsidRPr="006D68AC" w:rsidRDefault="002E2250" w:rsidP="002E2250">
      <w:pPr>
        <w:pStyle w:val="Heading4"/>
        <w:rPr>
          <w:lang w:eastAsia="zh-CN"/>
        </w:rPr>
      </w:pPr>
      <w:bookmarkStart w:id="9858" w:name="_Toc157435137"/>
      <w:bookmarkStart w:id="9859" w:name="_Toc157436852"/>
      <w:bookmarkStart w:id="9860" w:name="_Toc157440692"/>
      <w:bookmarkStart w:id="9861" w:name="_Toc160650482"/>
      <w:bookmarkStart w:id="9862" w:name="_Toc164928798"/>
      <w:bookmarkStart w:id="9863" w:name="_Toc168550661"/>
      <w:bookmarkStart w:id="9864" w:name="_Toc170118734"/>
      <w:bookmarkStart w:id="9865" w:name="_Toc209470816"/>
      <w:bookmarkStart w:id="9866" w:name="_Toc212115491"/>
      <w:bookmarkStart w:id="9867" w:name="_Toc157435138"/>
      <w:bookmarkStart w:id="9868" w:name="_Toc157436853"/>
      <w:bookmarkStart w:id="9869" w:name="_Toc157440693"/>
      <w:bookmarkStart w:id="9870" w:name="_Toc216294049"/>
      <w:r w:rsidRPr="006D68AC">
        <w:rPr>
          <w:lang w:eastAsia="zh-CN"/>
        </w:rPr>
        <w:t>6.18.6.1</w:t>
      </w:r>
      <w:r w:rsidRPr="006D68AC">
        <w:rPr>
          <w:lang w:eastAsia="zh-CN"/>
        </w:rPr>
        <w:tab/>
        <w:t>General</w:t>
      </w:r>
      <w:bookmarkEnd w:id="9858"/>
      <w:bookmarkEnd w:id="9859"/>
      <w:bookmarkEnd w:id="9860"/>
      <w:bookmarkEnd w:id="9861"/>
      <w:bookmarkEnd w:id="9862"/>
      <w:bookmarkEnd w:id="9863"/>
      <w:bookmarkEnd w:id="9864"/>
      <w:bookmarkEnd w:id="9865"/>
      <w:bookmarkEnd w:id="9866"/>
      <w:bookmarkEnd w:id="9870"/>
    </w:p>
    <w:p w14:paraId="1D3A2994" w14:textId="77777777" w:rsidR="00F5485E" w:rsidRPr="006D68AC" w:rsidRDefault="00F5485E" w:rsidP="00F5485E">
      <w:pPr>
        <w:rPr>
          <w:lang w:eastAsia="zh-CN"/>
        </w:rPr>
      </w:pPr>
      <w:bookmarkStart w:id="9871"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9872" w:name="_Toc164928799"/>
      <w:bookmarkStart w:id="9873" w:name="_Toc168550662"/>
      <w:bookmarkStart w:id="9874" w:name="_Toc170118735"/>
      <w:bookmarkStart w:id="9875" w:name="_Toc209470817"/>
    </w:p>
    <w:p w14:paraId="56E60279" w14:textId="16BB4A83" w:rsidR="00016DAC" w:rsidRPr="006D68AC" w:rsidRDefault="00016DAC" w:rsidP="00B13605">
      <w:pPr>
        <w:pStyle w:val="Heading4"/>
        <w:rPr>
          <w:lang w:eastAsia="zh-CN"/>
        </w:rPr>
      </w:pPr>
      <w:bookmarkStart w:id="9876" w:name="_Toc212115492"/>
      <w:bookmarkStart w:id="9877" w:name="_Toc216294050"/>
      <w:r w:rsidRPr="006D68AC">
        <w:rPr>
          <w:lang w:eastAsia="zh-CN"/>
        </w:rPr>
        <w:t>6.18.6.2</w:t>
      </w:r>
      <w:r w:rsidRPr="006D68AC">
        <w:rPr>
          <w:lang w:eastAsia="zh-CN"/>
        </w:rPr>
        <w:tab/>
        <w:t>Structured Data Types</w:t>
      </w:r>
      <w:bookmarkEnd w:id="9867"/>
      <w:bookmarkEnd w:id="9868"/>
      <w:bookmarkEnd w:id="9869"/>
      <w:bookmarkEnd w:id="9871"/>
      <w:bookmarkEnd w:id="9872"/>
      <w:bookmarkEnd w:id="9873"/>
      <w:bookmarkEnd w:id="9874"/>
      <w:bookmarkEnd w:id="9875"/>
      <w:bookmarkEnd w:id="9876"/>
      <w:bookmarkEnd w:id="9877"/>
    </w:p>
    <w:p w14:paraId="50F9C455" w14:textId="0EB7EDFB" w:rsidR="00016DAC" w:rsidRPr="006D68AC" w:rsidRDefault="00016DAC" w:rsidP="00B13605">
      <w:pPr>
        <w:pStyle w:val="Heading5"/>
        <w:rPr>
          <w:lang w:eastAsia="zh-CN"/>
        </w:rPr>
      </w:pPr>
      <w:bookmarkStart w:id="9878" w:name="_Toc157435139"/>
      <w:bookmarkStart w:id="9879" w:name="_Toc157436854"/>
      <w:bookmarkStart w:id="9880" w:name="_Toc157440694"/>
      <w:bookmarkStart w:id="9881" w:name="_Toc160650484"/>
      <w:bookmarkStart w:id="9882" w:name="_Toc164928800"/>
      <w:bookmarkStart w:id="9883" w:name="_Toc168550663"/>
      <w:bookmarkStart w:id="9884" w:name="_Toc170118736"/>
      <w:bookmarkStart w:id="9885" w:name="_Toc209470818"/>
      <w:bookmarkStart w:id="9886" w:name="_Toc212115493"/>
      <w:bookmarkStart w:id="9887" w:name="_Toc216294051"/>
      <w:r w:rsidRPr="006D68AC">
        <w:rPr>
          <w:lang w:eastAsia="zh-CN"/>
        </w:rPr>
        <w:t>6.18.6.2.1</w:t>
      </w:r>
      <w:r w:rsidRPr="006D68AC">
        <w:rPr>
          <w:lang w:eastAsia="zh-CN"/>
        </w:rPr>
        <w:tab/>
        <w:t>Introduction</w:t>
      </w:r>
      <w:bookmarkEnd w:id="9878"/>
      <w:bookmarkEnd w:id="9879"/>
      <w:bookmarkEnd w:id="9880"/>
      <w:bookmarkEnd w:id="9881"/>
      <w:bookmarkEnd w:id="9882"/>
      <w:bookmarkEnd w:id="9883"/>
      <w:bookmarkEnd w:id="9884"/>
      <w:bookmarkEnd w:id="9885"/>
      <w:bookmarkEnd w:id="9886"/>
      <w:bookmarkEnd w:id="9887"/>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Heading5"/>
        <w:rPr>
          <w:lang w:eastAsia="zh-CN"/>
        </w:rPr>
      </w:pPr>
      <w:bookmarkStart w:id="9888" w:name="_Toc157435140"/>
      <w:bookmarkStart w:id="9889" w:name="_Toc157436855"/>
      <w:bookmarkStart w:id="9890" w:name="_Toc157440695"/>
      <w:bookmarkStart w:id="9891" w:name="_Toc160650485"/>
      <w:bookmarkStart w:id="9892" w:name="_Toc164928801"/>
      <w:bookmarkStart w:id="9893" w:name="_Toc168550664"/>
      <w:bookmarkStart w:id="9894" w:name="_Toc170118737"/>
      <w:bookmarkStart w:id="9895" w:name="_Toc209470819"/>
      <w:bookmarkStart w:id="9896" w:name="_Toc212115494"/>
      <w:bookmarkStart w:id="9897" w:name="_Toc157435141"/>
      <w:bookmarkStart w:id="9898" w:name="_Toc157436856"/>
      <w:bookmarkStart w:id="9899" w:name="_Toc157440696"/>
      <w:bookmarkStart w:id="9900" w:name="_Toc216294052"/>
      <w:r w:rsidRPr="006D68AC">
        <w:rPr>
          <w:lang w:eastAsia="zh-CN"/>
        </w:rPr>
        <w:t>6.18.6.2.2</w:t>
      </w:r>
      <w:r w:rsidRPr="006D68AC">
        <w:rPr>
          <w:lang w:eastAsia="zh-CN"/>
        </w:rPr>
        <w:tab/>
        <w:t xml:space="preserve">Type: </w:t>
      </w:r>
      <w:r w:rsidRPr="006D68AC">
        <w:t>NwSliceAllocReq</w:t>
      </w:r>
      <w:bookmarkEnd w:id="9888"/>
      <w:bookmarkEnd w:id="9889"/>
      <w:bookmarkEnd w:id="9890"/>
      <w:bookmarkEnd w:id="9891"/>
      <w:bookmarkEnd w:id="9892"/>
      <w:bookmarkEnd w:id="9893"/>
      <w:bookmarkEnd w:id="9894"/>
      <w:bookmarkEnd w:id="9895"/>
      <w:bookmarkEnd w:id="9896"/>
      <w:bookmarkEnd w:id="9900"/>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Heading5"/>
        <w:rPr>
          <w:lang w:eastAsia="zh-CN"/>
        </w:rPr>
      </w:pPr>
      <w:bookmarkStart w:id="9901" w:name="_Toc160650486"/>
      <w:bookmarkStart w:id="9902" w:name="_Toc164928802"/>
      <w:bookmarkStart w:id="9903" w:name="_Toc168550665"/>
      <w:bookmarkStart w:id="9904" w:name="_Toc170118738"/>
      <w:bookmarkStart w:id="9905" w:name="_Toc209470820"/>
      <w:bookmarkStart w:id="9906" w:name="_Toc212115495"/>
      <w:bookmarkStart w:id="9907" w:name="_Toc216294053"/>
      <w:r w:rsidRPr="006D68AC">
        <w:rPr>
          <w:lang w:eastAsia="zh-CN"/>
        </w:rPr>
        <w:t>6.18.6.2.3</w:t>
      </w:r>
      <w:r w:rsidRPr="006D68AC">
        <w:rPr>
          <w:lang w:eastAsia="zh-CN"/>
        </w:rPr>
        <w:tab/>
        <w:t xml:space="preserve">Type: </w:t>
      </w:r>
      <w:r w:rsidRPr="006D68AC">
        <w:t>NwSliceAllocResp</w:t>
      </w:r>
      <w:bookmarkEnd w:id="9897"/>
      <w:bookmarkEnd w:id="9898"/>
      <w:bookmarkEnd w:id="9899"/>
      <w:bookmarkEnd w:id="9901"/>
      <w:bookmarkEnd w:id="9902"/>
      <w:bookmarkEnd w:id="9903"/>
      <w:bookmarkEnd w:id="9904"/>
      <w:bookmarkEnd w:id="9905"/>
      <w:bookmarkEnd w:id="9906"/>
      <w:bookmarkEnd w:id="9907"/>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Heading4"/>
        <w:rPr>
          <w:lang w:eastAsia="zh-CN"/>
        </w:rPr>
      </w:pPr>
      <w:bookmarkStart w:id="9908" w:name="_Toc157435142"/>
      <w:bookmarkStart w:id="9909" w:name="_Toc157436857"/>
      <w:bookmarkStart w:id="9910" w:name="_Toc157440697"/>
      <w:bookmarkStart w:id="9911" w:name="_Toc160650487"/>
      <w:bookmarkStart w:id="9912" w:name="_Toc164928803"/>
      <w:bookmarkStart w:id="9913" w:name="_Toc168550666"/>
      <w:bookmarkStart w:id="9914" w:name="_Toc170118739"/>
      <w:bookmarkStart w:id="9915" w:name="_Toc209470821"/>
      <w:bookmarkStart w:id="9916" w:name="_Toc212115496"/>
      <w:bookmarkStart w:id="9917" w:name="_Toc216294054"/>
      <w:r w:rsidRPr="006D68AC">
        <w:rPr>
          <w:lang w:eastAsia="zh-CN"/>
        </w:rPr>
        <w:t>6.18.6.3</w:t>
      </w:r>
      <w:r w:rsidRPr="006D68AC">
        <w:rPr>
          <w:lang w:eastAsia="zh-CN"/>
        </w:rPr>
        <w:tab/>
        <w:t>Simple data types and enumerations</w:t>
      </w:r>
      <w:bookmarkEnd w:id="9908"/>
      <w:bookmarkEnd w:id="9909"/>
      <w:bookmarkEnd w:id="9910"/>
      <w:bookmarkEnd w:id="9911"/>
      <w:bookmarkEnd w:id="9912"/>
      <w:bookmarkEnd w:id="9913"/>
      <w:bookmarkEnd w:id="9914"/>
      <w:bookmarkEnd w:id="9915"/>
      <w:bookmarkEnd w:id="9916"/>
      <w:bookmarkEnd w:id="9917"/>
    </w:p>
    <w:p w14:paraId="5253A1DA" w14:textId="46935F55" w:rsidR="00016DAC" w:rsidRPr="006D68AC" w:rsidRDefault="00016DAC" w:rsidP="00016DAC">
      <w:pPr>
        <w:pStyle w:val="Heading5"/>
      </w:pPr>
      <w:bookmarkStart w:id="9918" w:name="_Toc157435143"/>
      <w:bookmarkStart w:id="9919" w:name="_Toc157436858"/>
      <w:bookmarkStart w:id="9920" w:name="_Toc157440698"/>
      <w:bookmarkStart w:id="9921" w:name="_Toc160650488"/>
      <w:bookmarkStart w:id="9922" w:name="_Toc164928804"/>
      <w:bookmarkStart w:id="9923" w:name="_Toc168550667"/>
      <w:bookmarkStart w:id="9924" w:name="_Toc170118740"/>
      <w:bookmarkStart w:id="9925" w:name="_Toc209470822"/>
      <w:bookmarkStart w:id="9926" w:name="_Toc212115497"/>
      <w:bookmarkStart w:id="9927" w:name="_Toc216294055"/>
      <w:r w:rsidRPr="006D68AC">
        <w:rPr>
          <w:noProof/>
          <w:lang w:eastAsia="zh-CN"/>
        </w:rPr>
        <w:t>6.18</w:t>
      </w:r>
      <w:r w:rsidRPr="006D68AC">
        <w:t>.6.3.1</w:t>
      </w:r>
      <w:r w:rsidRPr="006D68AC">
        <w:tab/>
        <w:t>Introduction</w:t>
      </w:r>
      <w:bookmarkEnd w:id="9918"/>
      <w:bookmarkEnd w:id="9919"/>
      <w:bookmarkEnd w:id="9920"/>
      <w:bookmarkEnd w:id="9921"/>
      <w:bookmarkEnd w:id="9922"/>
      <w:bookmarkEnd w:id="9923"/>
      <w:bookmarkEnd w:id="9924"/>
      <w:bookmarkEnd w:id="9925"/>
      <w:bookmarkEnd w:id="9926"/>
      <w:bookmarkEnd w:id="9927"/>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Heading5"/>
      </w:pPr>
      <w:bookmarkStart w:id="9928" w:name="_Toc157435144"/>
      <w:bookmarkStart w:id="9929" w:name="_Toc157436859"/>
      <w:bookmarkStart w:id="9930" w:name="_Toc157440699"/>
      <w:bookmarkStart w:id="9931" w:name="_Toc160650489"/>
      <w:bookmarkStart w:id="9932" w:name="_Toc164928805"/>
      <w:bookmarkStart w:id="9933" w:name="_Toc168550668"/>
      <w:bookmarkStart w:id="9934" w:name="_Toc170118741"/>
      <w:bookmarkStart w:id="9935" w:name="_Toc209470823"/>
      <w:bookmarkStart w:id="9936" w:name="_Toc212115498"/>
      <w:bookmarkStart w:id="9937" w:name="_Toc216294056"/>
      <w:r w:rsidRPr="006D68AC">
        <w:rPr>
          <w:noProof/>
          <w:lang w:eastAsia="zh-CN"/>
        </w:rPr>
        <w:t>6.18</w:t>
      </w:r>
      <w:r w:rsidRPr="006D68AC">
        <w:t>.6.3.2</w:t>
      </w:r>
      <w:r w:rsidRPr="006D68AC">
        <w:tab/>
        <w:t>Simple data types</w:t>
      </w:r>
      <w:bookmarkEnd w:id="9928"/>
      <w:bookmarkEnd w:id="9929"/>
      <w:bookmarkEnd w:id="9930"/>
      <w:bookmarkEnd w:id="9931"/>
      <w:bookmarkEnd w:id="9932"/>
      <w:bookmarkEnd w:id="9933"/>
      <w:bookmarkEnd w:id="9934"/>
      <w:bookmarkEnd w:id="9935"/>
      <w:bookmarkEnd w:id="9936"/>
      <w:bookmarkEnd w:id="9937"/>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Heading4"/>
        <w:rPr>
          <w:lang w:val="en-US"/>
        </w:rPr>
      </w:pPr>
      <w:bookmarkStart w:id="9938" w:name="_Toc164928806"/>
      <w:bookmarkStart w:id="9939" w:name="_Toc168550669"/>
      <w:bookmarkStart w:id="9940" w:name="_Toc170118742"/>
      <w:bookmarkStart w:id="9941" w:name="_Toc209470824"/>
      <w:bookmarkStart w:id="9942" w:name="_Toc212115499"/>
      <w:bookmarkStart w:id="9943" w:name="_Toc216294057"/>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938"/>
      <w:bookmarkEnd w:id="9939"/>
      <w:bookmarkEnd w:id="9940"/>
      <w:bookmarkEnd w:id="9941"/>
      <w:bookmarkEnd w:id="9942"/>
      <w:bookmarkEnd w:id="9943"/>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Heading4"/>
      </w:pPr>
      <w:bookmarkStart w:id="9944" w:name="_Toc164928807"/>
      <w:bookmarkStart w:id="9945" w:name="_Toc168550670"/>
      <w:bookmarkStart w:id="9946" w:name="_Toc170118743"/>
      <w:bookmarkStart w:id="9947" w:name="_Toc209470825"/>
      <w:bookmarkStart w:id="9948" w:name="_Toc212115500"/>
      <w:bookmarkStart w:id="9949" w:name="_Toc216294058"/>
      <w:r w:rsidRPr="006D68AC">
        <w:rPr>
          <w:noProof/>
          <w:lang w:eastAsia="zh-CN"/>
        </w:rPr>
        <w:t>6.18</w:t>
      </w:r>
      <w:r w:rsidRPr="006D68AC">
        <w:t>.6.5</w:t>
      </w:r>
      <w:r w:rsidRPr="006D68AC">
        <w:tab/>
        <w:t>Binary data</w:t>
      </w:r>
      <w:bookmarkEnd w:id="9944"/>
      <w:bookmarkEnd w:id="9945"/>
      <w:bookmarkEnd w:id="9946"/>
      <w:bookmarkEnd w:id="9947"/>
      <w:bookmarkEnd w:id="9948"/>
      <w:bookmarkEnd w:id="9949"/>
    </w:p>
    <w:p w14:paraId="682941BA" w14:textId="77777777" w:rsidR="00B110B4" w:rsidRPr="006D68AC" w:rsidRDefault="00B110B4" w:rsidP="00B110B4">
      <w:pPr>
        <w:pStyle w:val="Heading5"/>
      </w:pPr>
      <w:bookmarkStart w:id="9950" w:name="_Toc164928808"/>
      <w:bookmarkStart w:id="9951" w:name="_Toc168550671"/>
      <w:bookmarkStart w:id="9952" w:name="_Toc170118744"/>
      <w:bookmarkStart w:id="9953" w:name="_Toc209470826"/>
      <w:bookmarkStart w:id="9954" w:name="_Toc212115501"/>
      <w:bookmarkStart w:id="9955" w:name="_Toc216294059"/>
      <w:r w:rsidRPr="006D68AC">
        <w:rPr>
          <w:noProof/>
          <w:lang w:eastAsia="zh-CN"/>
        </w:rPr>
        <w:t>6.18</w:t>
      </w:r>
      <w:r w:rsidRPr="006D68AC">
        <w:t>.6.5.1</w:t>
      </w:r>
      <w:r w:rsidRPr="006D68AC">
        <w:tab/>
        <w:t>Binary Data Types</w:t>
      </w:r>
      <w:bookmarkEnd w:id="9950"/>
      <w:bookmarkEnd w:id="9951"/>
      <w:bookmarkEnd w:id="9952"/>
      <w:bookmarkEnd w:id="9953"/>
      <w:bookmarkEnd w:id="9954"/>
      <w:bookmarkEnd w:id="9955"/>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Heading3"/>
        <w:rPr>
          <w:lang w:eastAsia="zh-CN"/>
        </w:rPr>
      </w:pPr>
      <w:bookmarkStart w:id="9956" w:name="_Toc157435145"/>
      <w:bookmarkStart w:id="9957" w:name="_Toc157436860"/>
      <w:bookmarkStart w:id="9958" w:name="_Toc157440700"/>
      <w:bookmarkStart w:id="9959" w:name="_Toc160650490"/>
      <w:bookmarkStart w:id="9960" w:name="_Toc164928809"/>
      <w:bookmarkStart w:id="9961" w:name="_Toc168550672"/>
      <w:bookmarkStart w:id="9962" w:name="_Toc170118745"/>
      <w:bookmarkStart w:id="9963" w:name="_Toc209470827"/>
      <w:bookmarkStart w:id="9964" w:name="_Toc212115502"/>
      <w:bookmarkStart w:id="9965" w:name="_Toc216294060"/>
      <w:r w:rsidRPr="006D68AC">
        <w:rPr>
          <w:lang w:eastAsia="zh-CN"/>
        </w:rPr>
        <w:t>6.18.7</w:t>
      </w:r>
      <w:r w:rsidRPr="006D68AC">
        <w:rPr>
          <w:lang w:eastAsia="zh-CN"/>
        </w:rPr>
        <w:tab/>
        <w:t>Error Handling</w:t>
      </w:r>
      <w:bookmarkEnd w:id="9956"/>
      <w:bookmarkEnd w:id="9957"/>
      <w:bookmarkEnd w:id="9958"/>
      <w:bookmarkEnd w:id="9959"/>
      <w:bookmarkEnd w:id="9960"/>
      <w:bookmarkEnd w:id="9961"/>
      <w:bookmarkEnd w:id="9962"/>
      <w:bookmarkEnd w:id="9963"/>
      <w:bookmarkEnd w:id="9964"/>
      <w:bookmarkEnd w:id="9965"/>
    </w:p>
    <w:p w14:paraId="63A7EBBE" w14:textId="1998C8CD" w:rsidR="00016DAC" w:rsidRPr="006D68AC" w:rsidRDefault="00016DAC" w:rsidP="00B13605">
      <w:pPr>
        <w:pStyle w:val="Heading4"/>
      </w:pPr>
      <w:bookmarkStart w:id="9966" w:name="_Toc157435146"/>
      <w:bookmarkStart w:id="9967" w:name="_Toc157436861"/>
      <w:bookmarkStart w:id="9968" w:name="_Toc157440701"/>
      <w:bookmarkStart w:id="9969" w:name="_Toc160650491"/>
      <w:bookmarkStart w:id="9970" w:name="_Toc164928810"/>
      <w:bookmarkStart w:id="9971" w:name="_Toc168550673"/>
      <w:bookmarkStart w:id="9972" w:name="_Toc170118746"/>
      <w:bookmarkStart w:id="9973" w:name="_Toc209470828"/>
      <w:bookmarkStart w:id="9974" w:name="_Toc212115503"/>
      <w:bookmarkStart w:id="9975" w:name="_Toc216294061"/>
      <w:r w:rsidRPr="006D68AC">
        <w:rPr>
          <w:lang w:eastAsia="zh-CN"/>
        </w:rPr>
        <w:t>6.18.7.1</w:t>
      </w:r>
      <w:r w:rsidRPr="006D68AC">
        <w:tab/>
        <w:t>General</w:t>
      </w:r>
      <w:bookmarkEnd w:id="9966"/>
      <w:bookmarkEnd w:id="9967"/>
      <w:bookmarkEnd w:id="9968"/>
      <w:bookmarkEnd w:id="9969"/>
      <w:bookmarkEnd w:id="9970"/>
      <w:bookmarkEnd w:id="9971"/>
      <w:bookmarkEnd w:id="9972"/>
      <w:bookmarkEnd w:id="9973"/>
      <w:bookmarkEnd w:id="9974"/>
      <w:bookmarkEnd w:id="9975"/>
    </w:p>
    <w:p w14:paraId="3EB3BF67" w14:textId="77777777" w:rsidR="00F5485E" w:rsidRPr="006D68AC" w:rsidRDefault="00F5485E" w:rsidP="00F5485E">
      <w:bookmarkStart w:id="9976" w:name="_Toc157435147"/>
      <w:bookmarkStart w:id="9977" w:name="_Toc157436862"/>
      <w:bookmarkStart w:id="9978" w:name="_Toc157440702"/>
      <w:bookmarkStart w:id="9979"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Heading4"/>
      </w:pPr>
      <w:bookmarkStart w:id="9980" w:name="_Toc164928811"/>
      <w:bookmarkStart w:id="9981" w:name="_Toc168550674"/>
      <w:bookmarkStart w:id="9982" w:name="_Toc170118747"/>
      <w:bookmarkStart w:id="9983" w:name="_Toc209470829"/>
      <w:bookmarkStart w:id="9984" w:name="_Toc212115504"/>
      <w:bookmarkStart w:id="9985" w:name="_Toc216294062"/>
      <w:r w:rsidRPr="006D68AC">
        <w:rPr>
          <w:lang w:eastAsia="zh-CN"/>
        </w:rPr>
        <w:t>6.18.7.2</w:t>
      </w:r>
      <w:r w:rsidRPr="006D68AC">
        <w:tab/>
        <w:t>Protocol Errors</w:t>
      </w:r>
      <w:bookmarkEnd w:id="9976"/>
      <w:bookmarkEnd w:id="9977"/>
      <w:bookmarkEnd w:id="9978"/>
      <w:bookmarkEnd w:id="9979"/>
      <w:bookmarkEnd w:id="9980"/>
      <w:bookmarkEnd w:id="9981"/>
      <w:bookmarkEnd w:id="9982"/>
      <w:bookmarkEnd w:id="9983"/>
      <w:bookmarkEnd w:id="9984"/>
      <w:bookmarkEnd w:id="9985"/>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Heading4"/>
      </w:pPr>
      <w:bookmarkStart w:id="9986" w:name="_Toc157435148"/>
      <w:bookmarkStart w:id="9987" w:name="_Toc157436863"/>
      <w:bookmarkStart w:id="9988" w:name="_Toc157440703"/>
      <w:bookmarkStart w:id="9989" w:name="_Toc160650493"/>
      <w:bookmarkStart w:id="9990" w:name="_Toc164928812"/>
      <w:bookmarkStart w:id="9991" w:name="_Toc168550675"/>
      <w:bookmarkStart w:id="9992" w:name="_Toc170118748"/>
      <w:bookmarkStart w:id="9993" w:name="_Toc209470830"/>
      <w:bookmarkStart w:id="9994" w:name="_Toc212115505"/>
      <w:bookmarkStart w:id="9995" w:name="_Toc216294063"/>
      <w:r w:rsidRPr="006D68AC">
        <w:rPr>
          <w:lang w:eastAsia="zh-CN"/>
        </w:rPr>
        <w:t>6.18.7.3</w:t>
      </w:r>
      <w:r w:rsidRPr="006D68AC">
        <w:tab/>
        <w:t>Application Errors</w:t>
      </w:r>
      <w:bookmarkEnd w:id="9986"/>
      <w:bookmarkEnd w:id="9987"/>
      <w:bookmarkEnd w:id="9988"/>
      <w:bookmarkEnd w:id="9989"/>
      <w:bookmarkEnd w:id="9990"/>
      <w:bookmarkEnd w:id="9991"/>
      <w:bookmarkEnd w:id="9992"/>
      <w:bookmarkEnd w:id="9993"/>
      <w:bookmarkEnd w:id="9994"/>
      <w:bookmarkEnd w:id="9995"/>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Heading3"/>
        <w:rPr>
          <w:lang w:eastAsia="zh-CN"/>
        </w:rPr>
      </w:pPr>
      <w:bookmarkStart w:id="9996" w:name="_Toc157435149"/>
      <w:bookmarkStart w:id="9997" w:name="_Toc157436864"/>
      <w:bookmarkStart w:id="9998" w:name="_Toc157440704"/>
      <w:bookmarkStart w:id="9999" w:name="_Toc160650494"/>
      <w:bookmarkStart w:id="10000" w:name="_Toc164928813"/>
      <w:bookmarkStart w:id="10001" w:name="_Toc168550676"/>
      <w:bookmarkStart w:id="10002" w:name="_Toc170118749"/>
      <w:bookmarkStart w:id="10003" w:name="_Toc209470831"/>
      <w:bookmarkStart w:id="10004" w:name="_Toc212115506"/>
      <w:bookmarkStart w:id="10005" w:name="_Toc216294064"/>
      <w:r w:rsidRPr="006D68AC">
        <w:rPr>
          <w:lang w:eastAsia="zh-CN"/>
        </w:rPr>
        <w:t>6.18.8</w:t>
      </w:r>
      <w:r w:rsidRPr="006D68AC">
        <w:rPr>
          <w:lang w:eastAsia="zh-CN"/>
        </w:rPr>
        <w:tab/>
        <w:t>Feature Negotiation</w:t>
      </w:r>
      <w:bookmarkEnd w:id="9996"/>
      <w:bookmarkEnd w:id="9997"/>
      <w:bookmarkEnd w:id="9998"/>
      <w:bookmarkEnd w:id="9999"/>
      <w:bookmarkEnd w:id="10000"/>
      <w:bookmarkEnd w:id="10001"/>
      <w:bookmarkEnd w:id="10002"/>
      <w:bookmarkEnd w:id="10003"/>
      <w:bookmarkEnd w:id="10004"/>
      <w:bookmarkEnd w:id="10005"/>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Heading3"/>
      </w:pPr>
      <w:bookmarkStart w:id="10006" w:name="_Toc157435150"/>
      <w:bookmarkStart w:id="10007" w:name="_Toc157436865"/>
      <w:bookmarkStart w:id="10008" w:name="_Toc157440705"/>
      <w:bookmarkStart w:id="10009" w:name="_Toc160650495"/>
      <w:bookmarkStart w:id="10010" w:name="_Toc164928814"/>
      <w:bookmarkStart w:id="10011" w:name="_Toc168550677"/>
      <w:bookmarkStart w:id="10012" w:name="_Toc170118750"/>
      <w:bookmarkStart w:id="10013" w:name="_Toc209470832"/>
      <w:bookmarkStart w:id="10014" w:name="_Toc212115507"/>
      <w:bookmarkStart w:id="10015" w:name="_Toc216294065"/>
      <w:r w:rsidRPr="006D68AC">
        <w:rPr>
          <w:noProof/>
          <w:lang w:eastAsia="zh-CN"/>
        </w:rPr>
        <w:t>6.</w:t>
      </w:r>
      <w:r w:rsidRPr="006D68AC">
        <w:rPr>
          <w:lang w:eastAsia="zh-CN"/>
        </w:rPr>
        <w:t>18</w:t>
      </w:r>
      <w:r w:rsidRPr="006D68AC">
        <w:t>.9</w:t>
      </w:r>
      <w:r w:rsidRPr="006D68AC">
        <w:tab/>
        <w:t>Security</w:t>
      </w:r>
      <w:bookmarkEnd w:id="10006"/>
      <w:bookmarkEnd w:id="10007"/>
      <w:bookmarkEnd w:id="10008"/>
      <w:bookmarkEnd w:id="10009"/>
      <w:bookmarkEnd w:id="10010"/>
      <w:bookmarkEnd w:id="10011"/>
      <w:bookmarkEnd w:id="10012"/>
      <w:bookmarkEnd w:id="10013"/>
      <w:bookmarkEnd w:id="10014"/>
      <w:bookmarkEnd w:id="10015"/>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Heading1"/>
      </w:pPr>
      <w:r w:rsidRPr="006D68AC">
        <w:br w:type="page"/>
      </w:r>
      <w:bookmarkStart w:id="10016" w:name="_Toc96843459"/>
      <w:bookmarkStart w:id="10017" w:name="_Toc96844434"/>
      <w:bookmarkStart w:id="10018" w:name="_Toc100740007"/>
      <w:bookmarkStart w:id="10019" w:name="_Toc104332874"/>
      <w:bookmarkStart w:id="10020" w:name="_Toc157435151"/>
      <w:bookmarkStart w:id="10021" w:name="_Toc157436866"/>
      <w:bookmarkStart w:id="10022" w:name="_Toc157440706"/>
      <w:bookmarkStart w:id="10023" w:name="_Toc160650496"/>
      <w:bookmarkStart w:id="10024" w:name="_Toc164928815"/>
      <w:bookmarkStart w:id="10025" w:name="_Toc168550678"/>
      <w:bookmarkStart w:id="10026" w:name="_Toc170118751"/>
      <w:bookmarkStart w:id="10027" w:name="_Toc209470833"/>
      <w:bookmarkStart w:id="10028" w:name="_Toc212115508"/>
      <w:bookmarkStart w:id="10029" w:name="_Toc510696650"/>
      <w:bookmarkStart w:id="10030" w:name="_Toc35971450"/>
      <w:bookmarkStart w:id="10031" w:name="_Toc216294066"/>
      <w:r w:rsidR="001C4032" w:rsidRPr="006D68AC">
        <w:t>7</w:t>
      </w:r>
      <w:r w:rsidR="001C4032" w:rsidRPr="006D68AC">
        <w:tab/>
        <w:t>Using Common API Framework</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31"/>
    </w:p>
    <w:p w14:paraId="35252184" w14:textId="77777777" w:rsidR="00ED591F" w:rsidRPr="006D68AC" w:rsidRDefault="00ED591F" w:rsidP="00ED591F">
      <w:pPr>
        <w:rPr>
          <w:noProof/>
          <w:lang w:eastAsia="zh-CN"/>
        </w:rPr>
      </w:pPr>
      <w:bookmarkStart w:id="10032" w:name="_Toc144024293"/>
      <w:bookmarkStart w:id="10033" w:name="_Toc24868675"/>
      <w:bookmarkStart w:id="10034" w:name="_Toc34154180"/>
      <w:bookmarkStart w:id="10035" w:name="_Toc36041124"/>
      <w:bookmarkStart w:id="10036" w:name="_Toc36041437"/>
      <w:bookmarkStart w:id="10037" w:name="_Toc43196714"/>
      <w:bookmarkStart w:id="10038" w:name="_Toc43481484"/>
      <w:bookmarkStart w:id="10039" w:name="_Toc45134761"/>
      <w:bookmarkStart w:id="10040" w:name="_Toc51189293"/>
      <w:bookmarkStart w:id="10041" w:name="_Toc51763969"/>
      <w:bookmarkStart w:id="10042" w:name="_Toc57206201"/>
      <w:bookmarkStart w:id="10043" w:name="_Toc59019542"/>
      <w:bookmarkStart w:id="10044" w:name="_Toc68170215"/>
      <w:bookmarkStart w:id="10045" w:name="_Toc73433953"/>
      <w:bookmarkStart w:id="10046" w:name="_Toc73436001"/>
      <w:bookmarkStart w:id="10047" w:name="_Toc73437408"/>
      <w:bookmarkStart w:id="10048" w:name="_Toc75351818"/>
      <w:bookmarkStart w:id="10049" w:name="_Toc83230096"/>
      <w:bookmarkStart w:id="10050" w:name="_Toc85528264"/>
      <w:bookmarkStart w:id="10051" w:name="_Toc90649889"/>
      <w:bookmarkStart w:id="10052" w:name="_Toc96843460"/>
      <w:bookmarkStart w:id="10053" w:name="_Toc96844435"/>
      <w:bookmarkStart w:id="10054" w:name="_Toc100740008"/>
      <w:bookmarkStart w:id="10055" w:name="_Toc104332875"/>
      <w:r w:rsidRPr="006D68AC">
        <w:t xml:space="preserve">The provisions of clause 8 of 3GPP TS 29.549 [15] shall apply for the NSCE Server </w:t>
      </w:r>
      <w:r w:rsidRPr="006D68AC">
        <w:rPr>
          <w:noProof/>
          <w:lang w:eastAsia="zh-CN"/>
        </w:rPr>
        <w:t>APIs defined in this specification.</w:t>
      </w:r>
    </w:p>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14:paraId="4A4D6361" w14:textId="7EBE3BEF" w:rsidR="008A6D4A" w:rsidRPr="006D68AC" w:rsidRDefault="001C4032" w:rsidP="00B655DA">
      <w:pPr>
        <w:pStyle w:val="Heading8"/>
      </w:pPr>
      <w:r w:rsidRPr="006D68AC">
        <w:br w:type="page"/>
      </w:r>
      <w:bookmarkStart w:id="10056" w:name="_Toc157435152"/>
      <w:bookmarkStart w:id="10057" w:name="_Toc157436867"/>
      <w:bookmarkStart w:id="10058" w:name="_Toc157440707"/>
      <w:bookmarkStart w:id="10059" w:name="_Toc160650497"/>
      <w:bookmarkStart w:id="10060" w:name="_Toc170118752"/>
      <w:bookmarkStart w:id="10061" w:name="_Toc209470834"/>
      <w:bookmarkStart w:id="10062" w:name="_Toc212115509"/>
      <w:bookmarkStart w:id="10063" w:name="_Toc216294067"/>
      <w:r w:rsidR="008A6D4A" w:rsidRPr="006D68AC">
        <w:t>Annex A (normative):</w:t>
      </w:r>
      <w:r w:rsidR="008A6D4A" w:rsidRPr="006D68AC">
        <w:br/>
        <w:t>OpenAPI specification</w:t>
      </w:r>
      <w:bookmarkEnd w:id="10029"/>
      <w:bookmarkEnd w:id="10030"/>
      <w:bookmarkEnd w:id="10056"/>
      <w:bookmarkEnd w:id="10057"/>
      <w:bookmarkEnd w:id="10058"/>
      <w:bookmarkEnd w:id="10059"/>
      <w:bookmarkEnd w:id="10060"/>
      <w:bookmarkEnd w:id="10061"/>
      <w:bookmarkEnd w:id="10062"/>
      <w:bookmarkEnd w:id="10063"/>
    </w:p>
    <w:p w14:paraId="03FBDDDC" w14:textId="77777777" w:rsidR="006E186B" w:rsidRPr="006D68AC" w:rsidRDefault="006E186B" w:rsidP="003C2A5F">
      <w:pPr>
        <w:pStyle w:val="Heading1"/>
      </w:pPr>
      <w:bookmarkStart w:id="10064" w:name="_Toc510696651"/>
      <w:bookmarkStart w:id="10065" w:name="_Toc35971451"/>
      <w:bookmarkStart w:id="10066" w:name="_Toc157435153"/>
      <w:bookmarkStart w:id="10067" w:name="_Toc157436868"/>
      <w:bookmarkStart w:id="10068" w:name="_Toc157440708"/>
      <w:bookmarkStart w:id="10069" w:name="_Toc160650498"/>
      <w:bookmarkStart w:id="10070" w:name="_Toc164928816"/>
      <w:bookmarkStart w:id="10071" w:name="_Toc168550679"/>
      <w:bookmarkStart w:id="10072" w:name="_Toc170118753"/>
      <w:bookmarkStart w:id="10073" w:name="_Toc209470835"/>
      <w:bookmarkStart w:id="10074" w:name="_Toc212115510"/>
      <w:bookmarkStart w:id="10075" w:name="_Toc510696653"/>
      <w:bookmarkStart w:id="10076" w:name="_Toc216294068"/>
      <w:r w:rsidRPr="006D68AC">
        <w:t>A.1</w:t>
      </w:r>
      <w:r w:rsidRPr="006D68AC">
        <w:tab/>
        <w:t>General</w:t>
      </w:r>
      <w:bookmarkEnd w:id="10064"/>
      <w:bookmarkEnd w:id="10065"/>
      <w:bookmarkEnd w:id="10066"/>
      <w:bookmarkEnd w:id="10067"/>
      <w:bookmarkEnd w:id="10068"/>
      <w:bookmarkEnd w:id="10069"/>
      <w:bookmarkEnd w:id="10070"/>
      <w:bookmarkEnd w:id="10071"/>
      <w:bookmarkEnd w:id="10072"/>
      <w:bookmarkEnd w:id="10073"/>
      <w:bookmarkEnd w:id="10074"/>
      <w:bookmarkEnd w:id="10076"/>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Heading1"/>
        <w:rPr>
          <w:rFonts w:eastAsiaTheme="minorEastAsia"/>
          <w:lang w:eastAsia="zh-CN"/>
        </w:rPr>
      </w:pPr>
      <w:r w:rsidRPr="006D68AC">
        <w:br w:type="page"/>
      </w:r>
      <w:bookmarkStart w:id="10077" w:name="_Toc157435154"/>
      <w:bookmarkStart w:id="10078" w:name="_Toc157436869"/>
      <w:bookmarkStart w:id="10079" w:name="_Toc157440709"/>
      <w:bookmarkStart w:id="10080" w:name="_Toc160650499"/>
      <w:bookmarkStart w:id="10081" w:name="_Toc164928817"/>
      <w:bookmarkStart w:id="10082" w:name="_Toc168550680"/>
      <w:bookmarkStart w:id="10083" w:name="_Toc170118754"/>
      <w:bookmarkStart w:id="10084" w:name="_Toc209470836"/>
      <w:bookmarkStart w:id="10085" w:name="_Toc212115511"/>
      <w:bookmarkStart w:id="10086" w:name="_Toc216294069"/>
      <w:r w:rsidR="006E186B" w:rsidRPr="006D68AC">
        <w:t>A.2</w:t>
      </w:r>
      <w:r w:rsidR="006E186B" w:rsidRPr="006D68AC">
        <w:tab/>
      </w:r>
      <w:r w:rsidR="00D3062E" w:rsidRPr="006D68AC">
        <w:t>NSCE_SliceApiManagement</w:t>
      </w:r>
      <w:r w:rsidR="006E186B" w:rsidRPr="006D68AC">
        <w:t xml:space="preserve"> API</w:t>
      </w:r>
      <w:bookmarkEnd w:id="10077"/>
      <w:bookmarkEnd w:id="10078"/>
      <w:bookmarkEnd w:id="10079"/>
      <w:bookmarkEnd w:id="10080"/>
      <w:bookmarkEnd w:id="10081"/>
      <w:bookmarkEnd w:id="10082"/>
      <w:bookmarkEnd w:id="10083"/>
      <w:bookmarkEnd w:id="10084"/>
      <w:bookmarkEnd w:id="10085"/>
      <w:bookmarkEnd w:id="10086"/>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DengXian"/>
        </w:rPr>
      </w:pPr>
      <w:r w:rsidRPr="006D68AC">
        <w:rPr>
          <w:rFonts w:eastAsia="DengXian"/>
        </w:rPr>
        <w:t>paths:</w:t>
      </w:r>
    </w:p>
    <w:p w14:paraId="4D984A54" w14:textId="77777777" w:rsidR="00192AD6" w:rsidRPr="006D68AC" w:rsidRDefault="00192AD6" w:rsidP="00192AD6">
      <w:pPr>
        <w:pStyle w:val="PL"/>
        <w:rPr>
          <w:rFonts w:eastAsia="DengXian"/>
        </w:rPr>
      </w:pPr>
      <w:r w:rsidRPr="006D68AC">
        <w:rPr>
          <w:rFonts w:eastAsia="DengXian"/>
        </w:rPr>
        <w:t xml:space="preserve">  /configurations:</w:t>
      </w:r>
    </w:p>
    <w:p w14:paraId="666852F4" w14:textId="77777777" w:rsidR="00192AD6" w:rsidRPr="006D68AC" w:rsidRDefault="00192AD6" w:rsidP="00192AD6">
      <w:pPr>
        <w:pStyle w:val="PL"/>
        <w:rPr>
          <w:rFonts w:eastAsia="DengXian"/>
        </w:rPr>
      </w:pPr>
      <w:r w:rsidRPr="006D68AC">
        <w:rPr>
          <w:rFonts w:eastAsia="DengXian"/>
        </w:rPr>
        <w:t xml:space="preserve">    post:</w:t>
      </w:r>
    </w:p>
    <w:p w14:paraId="4B433DB2" w14:textId="77777777" w:rsidR="00192AD6" w:rsidRPr="006D68AC" w:rsidRDefault="00192AD6" w:rsidP="00192AD6">
      <w:pPr>
        <w:pStyle w:val="PL"/>
        <w:rPr>
          <w:rFonts w:eastAsia="DengXian"/>
        </w:rPr>
      </w:pPr>
      <w:r w:rsidRPr="006D68AC">
        <w:rPr>
          <w:rFonts w:eastAsia="DengXian"/>
        </w:rPr>
        <w:t xml:space="preserve">      summary: Request the creation of a new Slice API </w:t>
      </w:r>
      <w:r w:rsidRPr="006D68AC">
        <w:t>Configuration</w:t>
      </w:r>
      <w:r w:rsidRPr="006D68AC">
        <w:rPr>
          <w:rFonts w:eastAsia="DengXian"/>
        </w:rPr>
        <w:t>.</w:t>
      </w:r>
    </w:p>
    <w:p w14:paraId="6DA2B472" w14:textId="77777777" w:rsidR="00192AD6" w:rsidRPr="006D68AC" w:rsidRDefault="00192AD6" w:rsidP="00192AD6">
      <w:pPr>
        <w:pStyle w:val="PL"/>
        <w:rPr>
          <w:rFonts w:eastAsia="DengXian"/>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DengXian"/>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DengXian"/>
        </w:rPr>
      </w:pPr>
      <w:r w:rsidRPr="006D68AC">
        <w:rPr>
          <w:rFonts w:eastAsia="DengXian"/>
          <w:lang w:val="en-US"/>
        </w:rPr>
        <w:t xml:space="preserve">      </w:t>
      </w:r>
      <w:r w:rsidRPr="006D68AC">
        <w:rPr>
          <w:rFonts w:eastAsia="DengXian"/>
        </w:rPr>
        <w:t>requestBody:</w:t>
      </w:r>
    </w:p>
    <w:p w14:paraId="14DA045F" w14:textId="77777777" w:rsidR="00192AD6" w:rsidRPr="006D68AC" w:rsidRDefault="00192AD6" w:rsidP="00192AD6">
      <w:pPr>
        <w:pStyle w:val="PL"/>
        <w:rPr>
          <w:rFonts w:eastAsia="DengXian"/>
        </w:rPr>
      </w:pPr>
      <w:r w:rsidRPr="006D68AC">
        <w:rPr>
          <w:rFonts w:eastAsia="DengXian"/>
        </w:rPr>
        <w:t xml:space="preserve">        required: true</w:t>
      </w:r>
    </w:p>
    <w:p w14:paraId="0AE66B42" w14:textId="77777777" w:rsidR="00192AD6" w:rsidRPr="006D68AC" w:rsidRDefault="00192AD6" w:rsidP="00192AD6">
      <w:pPr>
        <w:pStyle w:val="PL"/>
        <w:rPr>
          <w:rFonts w:eastAsia="DengXian"/>
        </w:rPr>
      </w:pPr>
      <w:r w:rsidRPr="006D68AC">
        <w:rPr>
          <w:rFonts w:eastAsia="DengXian"/>
        </w:rPr>
        <w:t xml:space="preserve">        content:</w:t>
      </w:r>
    </w:p>
    <w:p w14:paraId="44AD860A" w14:textId="77777777" w:rsidR="00192AD6" w:rsidRPr="006D68AC" w:rsidRDefault="00192AD6" w:rsidP="00192AD6">
      <w:pPr>
        <w:pStyle w:val="PL"/>
        <w:rPr>
          <w:rFonts w:eastAsia="DengXian"/>
        </w:rPr>
      </w:pPr>
      <w:r w:rsidRPr="006D68AC">
        <w:rPr>
          <w:rFonts w:eastAsia="DengXian"/>
        </w:rPr>
        <w:t xml:space="preserve">          application/json:</w:t>
      </w:r>
    </w:p>
    <w:p w14:paraId="4FFBF6E9" w14:textId="77777777" w:rsidR="00192AD6" w:rsidRPr="006D68AC" w:rsidRDefault="00192AD6" w:rsidP="00192AD6">
      <w:pPr>
        <w:pStyle w:val="PL"/>
        <w:rPr>
          <w:rFonts w:eastAsia="DengXian"/>
        </w:rPr>
      </w:pPr>
      <w:r w:rsidRPr="006D68AC">
        <w:rPr>
          <w:rFonts w:eastAsia="DengXian"/>
        </w:rPr>
        <w:t xml:space="preserve">            schema:</w:t>
      </w:r>
    </w:p>
    <w:p w14:paraId="103C3B37" w14:textId="77777777" w:rsidR="00192AD6" w:rsidRPr="006D68AC" w:rsidRDefault="00192AD6" w:rsidP="00192AD6">
      <w:pPr>
        <w:pStyle w:val="PL"/>
        <w:rPr>
          <w:rFonts w:eastAsia="DengXian"/>
        </w:rPr>
      </w:pPr>
      <w:r w:rsidRPr="006D68AC">
        <w:rPr>
          <w:rFonts w:eastAsia="DengXian"/>
        </w:rPr>
        <w:t xml:space="preserve">              $ref: '#/components/schemas/</w:t>
      </w:r>
      <w:r w:rsidRPr="006D68AC">
        <w:t>SliceAPIConfig</w:t>
      </w:r>
      <w:r w:rsidRPr="006D68AC">
        <w:rPr>
          <w:rFonts w:eastAsia="DengXian"/>
        </w:rPr>
        <w:t>'</w:t>
      </w:r>
    </w:p>
    <w:p w14:paraId="71B8560A" w14:textId="77777777" w:rsidR="00192AD6" w:rsidRPr="006D68AC" w:rsidRDefault="00192AD6" w:rsidP="00192AD6">
      <w:pPr>
        <w:pStyle w:val="PL"/>
        <w:rPr>
          <w:rFonts w:eastAsia="DengXian"/>
        </w:rPr>
      </w:pPr>
      <w:r w:rsidRPr="006D68AC">
        <w:rPr>
          <w:rFonts w:eastAsia="DengXian"/>
        </w:rPr>
        <w:t xml:space="preserve">      responses:</w:t>
      </w:r>
    </w:p>
    <w:p w14:paraId="47C9AC27" w14:textId="77777777" w:rsidR="00192AD6" w:rsidRPr="006D68AC" w:rsidRDefault="00192AD6" w:rsidP="00192AD6">
      <w:pPr>
        <w:pStyle w:val="PL"/>
      </w:pPr>
      <w:r w:rsidRPr="006D68AC">
        <w:rPr>
          <w:rFonts w:eastAsia="DengXian"/>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DengXian"/>
        </w:rPr>
      </w:pPr>
      <w:r w:rsidRPr="006D68AC">
        <w:rPr>
          <w:rFonts w:eastAsia="DengXian"/>
        </w:rPr>
        <w:t xml:space="preserve">        '400':</w:t>
      </w:r>
    </w:p>
    <w:p w14:paraId="2010DBC0"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41CB1DA8" w14:textId="77777777" w:rsidR="00192AD6" w:rsidRPr="006D68AC" w:rsidRDefault="00192AD6" w:rsidP="00192AD6">
      <w:pPr>
        <w:pStyle w:val="PL"/>
        <w:rPr>
          <w:rFonts w:eastAsia="DengXian"/>
        </w:rPr>
      </w:pPr>
      <w:r w:rsidRPr="006D68AC">
        <w:rPr>
          <w:rFonts w:eastAsia="DengXian"/>
        </w:rPr>
        <w:t xml:space="preserve">        '401':</w:t>
      </w:r>
    </w:p>
    <w:p w14:paraId="283D85C2"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B412124" w14:textId="77777777" w:rsidR="00192AD6" w:rsidRPr="006D68AC" w:rsidRDefault="00192AD6" w:rsidP="00192AD6">
      <w:pPr>
        <w:pStyle w:val="PL"/>
        <w:rPr>
          <w:rFonts w:eastAsia="DengXian"/>
        </w:rPr>
      </w:pPr>
      <w:r w:rsidRPr="006D68AC">
        <w:rPr>
          <w:rFonts w:eastAsia="DengXian"/>
        </w:rPr>
        <w:t xml:space="preserve">        '403':</w:t>
      </w:r>
    </w:p>
    <w:p w14:paraId="6CA14EB9"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355F796" w14:textId="77777777" w:rsidR="00192AD6" w:rsidRPr="006D68AC" w:rsidRDefault="00192AD6" w:rsidP="00192AD6">
      <w:pPr>
        <w:pStyle w:val="PL"/>
        <w:rPr>
          <w:rFonts w:eastAsia="DengXian"/>
        </w:rPr>
      </w:pPr>
      <w:r w:rsidRPr="006D68AC">
        <w:rPr>
          <w:rFonts w:eastAsia="DengXian"/>
        </w:rPr>
        <w:t xml:space="preserve">        '404':</w:t>
      </w:r>
    </w:p>
    <w:p w14:paraId="1407EA05"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DengXian"/>
        </w:rPr>
      </w:pPr>
      <w:r w:rsidRPr="006D68AC">
        <w:rPr>
          <w:rFonts w:eastAsia="DengXian"/>
        </w:rPr>
        <w:t xml:space="preserve">        '429':</w:t>
      </w:r>
    </w:p>
    <w:p w14:paraId="0EE4F983"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0144CE31" w14:textId="77777777" w:rsidR="00192AD6" w:rsidRPr="006D68AC" w:rsidRDefault="00192AD6" w:rsidP="00192AD6">
      <w:pPr>
        <w:pStyle w:val="PL"/>
        <w:rPr>
          <w:rFonts w:eastAsia="DengXian"/>
        </w:rPr>
      </w:pPr>
      <w:r w:rsidRPr="006D68AC">
        <w:rPr>
          <w:rFonts w:eastAsia="DengXian"/>
        </w:rPr>
        <w:t xml:space="preserve">        '500':</w:t>
      </w:r>
    </w:p>
    <w:p w14:paraId="47A6D8BC"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66D58135" w14:textId="77777777" w:rsidR="00192AD6" w:rsidRPr="006D68AC" w:rsidRDefault="00192AD6" w:rsidP="00192AD6">
      <w:pPr>
        <w:pStyle w:val="PL"/>
        <w:rPr>
          <w:rFonts w:eastAsia="DengXian"/>
        </w:rPr>
      </w:pPr>
      <w:r w:rsidRPr="006D68AC">
        <w:rPr>
          <w:rFonts w:eastAsia="DengXian"/>
        </w:rPr>
        <w:t xml:space="preserve">        '503':</w:t>
      </w:r>
    </w:p>
    <w:p w14:paraId="27CABC8D"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27B02F16" w14:textId="77777777" w:rsidR="00192AD6" w:rsidRPr="006D68AC" w:rsidRDefault="00192AD6" w:rsidP="00192AD6">
      <w:pPr>
        <w:pStyle w:val="PL"/>
        <w:rPr>
          <w:rFonts w:eastAsia="DengXian"/>
        </w:rPr>
      </w:pPr>
      <w:r w:rsidRPr="006D68AC">
        <w:rPr>
          <w:rFonts w:eastAsia="DengXian"/>
        </w:rPr>
        <w:t xml:space="preserve">        default:</w:t>
      </w:r>
    </w:p>
    <w:p w14:paraId="2D0B2BDF"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retrieve an existing Individual </w:t>
      </w:r>
      <w:r w:rsidRPr="006D68AC">
        <w:rPr>
          <w:rFonts w:eastAsia="DengXian"/>
        </w:rPr>
        <w:t>Slice API</w:t>
      </w:r>
      <w:r w:rsidRPr="006D68AC">
        <w:rPr>
          <w:lang w:val="en-US"/>
        </w:rPr>
        <w:t xml:space="preserve"> </w:t>
      </w:r>
      <w:r w:rsidRPr="006D68AC">
        <w:rPr>
          <w:rFonts w:eastAsia="DengXian"/>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DengXian"/>
        </w:rPr>
        <w:t xml:space="preserve">Slice API </w:t>
      </w:r>
      <w:r w:rsidRPr="006D68AC">
        <w:rPr>
          <w:rFonts w:eastAsia="DengXian"/>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delete an existing Individual </w:t>
      </w:r>
      <w:r w:rsidRPr="006D68AC">
        <w:rPr>
          <w:rFonts w:eastAsia="DengXian"/>
        </w:rPr>
        <w:t>Slice API</w:t>
      </w:r>
      <w:r w:rsidRPr="006D68AC">
        <w:rPr>
          <w:lang w:val="en-US"/>
        </w:rPr>
        <w:t xml:space="preserve"> </w:t>
      </w:r>
      <w:r w:rsidRPr="006D68AC">
        <w:rPr>
          <w:rFonts w:eastAsia="DengXian"/>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Slice API</w:t>
      </w:r>
      <w:r w:rsidRPr="006D68AC">
        <w:rPr>
          <w:lang w:val="en-US"/>
        </w:rPr>
        <w:t xml:space="preserve"> </w:t>
      </w:r>
      <w:r w:rsidRPr="006D68AC">
        <w:rPr>
          <w:rFonts w:eastAsia="DengXian"/>
          <w:lang w:val="en-US"/>
        </w:rPr>
        <w:t xml:space="preserve">Configuration </w:t>
      </w:r>
      <w:r w:rsidRPr="006D68AC">
        <w:rPr>
          <w:rFonts w:eastAsia="DengXian"/>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DengXian"/>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DengXian"/>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DengXian"/>
        </w:rPr>
      </w:pPr>
      <w:r w:rsidRPr="006D68AC">
        <w:rPr>
          <w:rFonts w:eastAsia="DengXian"/>
        </w:rPr>
        <w:t xml:space="preserve">        '400':</w:t>
      </w:r>
    </w:p>
    <w:p w14:paraId="3A38D0AF"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30AA90AF" w14:textId="77777777" w:rsidR="00192AD6" w:rsidRPr="006D68AC" w:rsidRDefault="00192AD6" w:rsidP="00192AD6">
      <w:pPr>
        <w:pStyle w:val="PL"/>
        <w:rPr>
          <w:rFonts w:eastAsia="DengXian"/>
        </w:rPr>
      </w:pPr>
      <w:r w:rsidRPr="006D68AC">
        <w:rPr>
          <w:rFonts w:eastAsia="DengXian"/>
        </w:rPr>
        <w:t xml:space="preserve">        '401':</w:t>
      </w:r>
    </w:p>
    <w:p w14:paraId="1A7D4B84"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3C6B46F" w14:textId="77777777" w:rsidR="00192AD6" w:rsidRPr="006D68AC" w:rsidRDefault="00192AD6" w:rsidP="00192AD6">
      <w:pPr>
        <w:pStyle w:val="PL"/>
        <w:rPr>
          <w:rFonts w:eastAsia="DengXian"/>
        </w:rPr>
      </w:pPr>
      <w:r w:rsidRPr="006D68AC">
        <w:rPr>
          <w:rFonts w:eastAsia="DengXian"/>
        </w:rPr>
        <w:t xml:space="preserve">        '403':</w:t>
      </w:r>
    </w:p>
    <w:p w14:paraId="0904E9FC"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1C910BFE" w14:textId="77777777" w:rsidR="00192AD6" w:rsidRPr="006D68AC" w:rsidRDefault="00192AD6" w:rsidP="00192AD6">
      <w:pPr>
        <w:pStyle w:val="PL"/>
        <w:rPr>
          <w:rFonts w:eastAsia="DengXian"/>
        </w:rPr>
      </w:pPr>
      <w:r w:rsidRPr="006D68AC">
        <w:rPr>
          <w:rFonts w:eastAsia="DengXian"/>
        </w:rPr>
        <w:t xml:space="preserve">        '404':</w:t>
      </w:r>
    </w:p>
    <w:p w14:paraId="0385BF88"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DengXian"/>
        </w:rPr>
      </w:pPr>
      <w:r w:rsidRPr="006D68AC">
        <w:rPr>
          <w:rFonts w:eastAsia="DengXian"/>
        </w:rPr>
        <w:t xml:space="preserve">        '429':</w:t>
      </w:r>
    </w:p>
    <w:p w14:paraId="4CE80FC2"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7DB16442" w14:textId="77777777" w:rsidR="00192AD6" w:rsidRPr="006D68AC" w:rsidRDefault="00192AD6" w:rsidP="00192AD6">
      <w:pPr>
        <w:pStyle w:val="PL"/>
        <w:rPr>
          <w:rFonts w:eastAsia="DengXian"/>
        </w:rPr>
      </w:pPr>
      <w:r w:rsidRPr="006D68AC">
        <w:rPr>
          <w:rFonts w:eastAsia="DengXian"/>
        </w:rPr>
        <w:t xml:space="preserve">        '500':</w:t>
      </w:r>
    </w:p>
    <w:p w14:paraId="19602F91"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1A0D7D42" w14:textId="77777777" w:rsidR="00192AD6" w:rsidRPr="006D68AC" w:rsidRDefault="00192AD6" w:rsidP="00192AD6">
      <w:pPr>
        <w:pStyle w:val="PL"/>
        <w:rPr>
          <w:rFonts w:eastAsia="DengXian"/>
        </w:rPr>
      </w:pPr>
      <w:r w:rsidRPr="006D68AC">
        <w:rPr>
          <w:rFonts w:eastAsia="DengXian"/>
        </w:rPr>
        <w:t xml:space="preserve">        '503':</w:t>
      </w:r>
    </w:p>
    <w:p w14:paraId="128B0D91"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7B943D2D" w14:textId="77777777" w:rsidR="00192AD6" w:rsidRPr="006D68AC" w:rsidRDefault="00192AD6" w:rsidP="00192AD6">
      <w:pPr>
        <w:pStyle w:val="PL"/>
        <w:rPr>
          <w:rFonts w:eastAsia="DengXian"/>
        </w:rPr>
      </w:pPr>
      <w:r w:rsidRPr="006D68AC">
        <w:rPr>
          <w:rFonts w:eastAsia="DengXian"/>
        </w:rPr>
        <w:t xml:space="preserve">        default:</w:t>
      </w:r>
    </w:p>
    <w:p w14:paraId="00FBEED2"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DengXian"/>
        </w:rPr>
      </w:pPr>
      <w:r w:rsidRPr="006D68AC">
        <w:rPr>
          <w:rFonts w:eastAsia="DengXian"/>
        </w:rPr>
        <w:t xml:space="preserve">  /invoke:</w:t>
      </w:r>
    </w:p>
    <w:p w14:paraId="5D20587C" w14:textId="77777777" w:rsidR="00192AD6" w:rsidRPr="006D68AC" w:rsidRDefault="00192AD6" w:rsidP="00192AD6">
      <w:pPr>
        <w:pStyle w:val="PL"/>
        <w:rPr>
          <w:rFonts w:eastAsia="DengXian"/>
        </w:rPr>
      </w:pPr>
      <w:r w:rsidRPr="006D68AC">
        <w:rPr>
          <w:rFonts w:eastAsia="DengXian"/>
        </w:rPr>
        <w:t xml:space="preserve">    post:</w:t>
      </w:r>
    </w:p>
    <w:p w14:paraId="3CEF7AD1" w14:textId="77777777" w:rsidR="00192AD6" w:rsidRPr="006D68AC" w:rsidRDefault="00192AD6" w:rsidP="00192AD6">
      <w:pPr>
        <w:pStyle w:val="PL"/>
        <w:rPr>
          <w:lang w:eastAsia="es-ES"/>
        </w:rPr>
      </w:pPr>
      <w:r w:rsidRPr="006D68AC">
        <w:rPr>
          <w:rFonts w:eastAsia="DengXian"/>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DengXian"/>
        </w:rPr>
      </w:pPr>
      <w:r w:rsidRPr="006D68AC">
        <w:rPr>
          <w:lang w:val="en-US" w:eastAsia="es-ES"/>
        </w:rPr>
        <w:t xml:space="preserve">        - Slice API Invocation Request</w:t>
      </w:r>
    </w:p>
    <w:p w14:paraId="2B2C6B2D" w14:textId="77777777" w:rsidR="00192AD6" w:rsidRPr="006D68AC" w:rsidRDefault="00192AD6" w:rsidP="00192AD6">
      <w:pPr>
        <w:pStyle w:val="PL"/>
        <w:rPr>
          <w:rFonts w:eastAsia="DengXian"/>
        </w:rPr>
      </w:pPr>
      <w:r w:rsidRPr="006D68AC">
        <w:rPr>
          <w:rFonts w:eastAsia="DengXian"/>
        </w:rPr>
        <w:t xml:space="preserve">      requestBody:</w:t>
      </w:r>
    </w:p>
    <w:p w14:paraId="62186E58" w14:textId="77777777" w:rsidR="00192AD6" w:rsidRPr="006D68AC" w:rsidRDefault="00192AD6" w:rsidP="00192AD6">
      <w:pPr>
        <w:pStyle w:val="PL"/>
        <w:rPr>
          <w:rFonts w:eastAsia="DengXian"/>
        </w:rPr>
      </w:pPr>
      <w:r w:rsidRPr="006D68AC">
        <w:rPr>
          <w:rFonts w:eastAsia="DengXian"/>
        </w:rPr>
        <w:t xml:space="preserve">        required: true</w:t>
      </w:r>
    </w:p>
    <w:p w14:paraId="5E4E0D5E" w14:textId="77777777" w:rsidR="00192AD6" w:rsidRPr="006D68AC" w:rsidRDefault="00192AD6" w:rsidP="00192AD6">
      <w:pPr>
        <w:pStyle w:val="PL"/>
        <w:rPr>
          <w:rFonts w:eastAsia="DengXian"/>
        </w:rPr>
      </w:pPr>
      <w:r w:rsidRPr="006D68AC">
        <w:rPr>
          <w:rFonts w:eastAsia="DengXian"/>
        </w:rPr>
        <w:t xml:space="preserve">        content:</w:t>
      </w:r>
    </w:p>
    <w:p w14:paraId="7363C276" w14:textId="77777777" w:rsidR="00192AD6" w:rsidRPr="006D68AC" w:rsidRDefault="00192AD6" w:rsidP="00192AD6">
      <w:pPr>
        <w:pStyle w:val="PL"/>
        <w:rPr>
          <w:rFonts w:eastAsia="DengXian"/>
        </w:rPr>
      </w:pPr>
      <w:r w:rsidRPr="006D68AC">
        <w:rPr>
          <w:rFonts w:eastAsia="DengXian"/>
        </w:rPr>
        <w:t xml:space="preserve">          application/json:</w:t>
      </w:r>
    </w:p>
    <w:p w14:paraId="5528179C" w14:textId="77777777" w:rsidR="00192AD6" w:rsidRPr="006D68AC" w:rsidRDefault="00192AD6" w:rsidP="00192AD6">
      <w:pPr>
        <w:pStyle w:val="PL"/>
        <w:rPr>
          <w:rFonts w:eastAsia="DengXian"/>
        </w:rPr>
      </w:pPr>
      <w:r w:rsidRPr="006D68AC">
        <w:rPr>
          <w:rFonts w:eastAsia="DengXian"/>
        </w:rPr>
        <w:t xml:space="preserve">            schema:</w:t>
      </w:r>
    </w:p>
    <w:p w14:paraId="7E1EA77D" w14:textId="77777777" w:rsidR="00192AD6" w:rsidRPr="006D68AC" w:rsidRDefault="00192AD6" w:rsidP="00192AD6">
      <w:pPr>
        <w:pStyle w:val="PL"/>
        <w:rPr>
          <w:rFonts w:eastAsia="DengXian"/>
        </w:rPr>
      </w:pPr>
      <w:r w:rsidRPr="006D68AC">
        <w:rPr>
          <w:rFonts w:eastAsia="DengXian"/>
        </w:rPr>
        <w:t xml:space="preserve">              $ref: '#/components/schemas/</w:t>
      </w:r>
      <w:r w:rsidRPr="006D68AC">
        <w:rPr>
          <w:lang w:eastAsia="zh-CN"/>
        </w:rPr>
        <w:t>InvokeReq</w:t>
      </w:r>
      <w:r w:rsidRPr="006D68AC">
        <w:rPr>
          <w:rFonts w:eastAsia="DengXian"/>
        </w:rPr>
        <w:t>'</w:t>
      </w:r>
    </w:p>
    <w:p w14:paraId="790C7538" w14:textId="77777777" w:rsidR="00192AD6" w:rsidRPr="006D68AC" w:rsidRDefault="00192AD6" w:rsidP="00192AD6">
      <w:pPr>
        <w:pStyle w:val="PL"/>
        <w:rPr>
          <w:rFonts w:eastAsia="DengXian"/>
        </w:rPr>
      </w:pPr>
      <w:r w:rsidRPr="006D68AC">
        <w:rPr>
          <w:rFonts w:eastAsia="DengXian"/>
        </w:rPr>
        <w:t xml:space="preserve">      responses:</w:t>
      </w:r>
    </w:p>
    <w:p w14:paraId="6DF9EDA3" w14:textId="77777777" w:rsidR="00192AD6" w:rsidRPr="006D68AC" w:rsidRDefault="00192AD6" w:rsidP="00192AD6">
      <w:pPr>
        <w:pStyle w:val="PL"/>
        <w:rPr>
          <w:rFonts w:eastAsia="DengXian"/>
        </w:rPr>
      </w:pPr>
      <w:r w:rsidRPr="006D68AC">
        <w:rPr>
          <w:rFonts w:eastAsia="DengXian"/>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DengXian"/>
        </w:rPr>
      </w:pPr>
      <w:r w:rsidRPr="006D68AC">
        <w:rPr>
          <w:rFonts w:eastAsia="DengXian"/>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DengXian"/>
        </w:rPr>
      </w:pPr>
      <w:r w:rsidRPr="006D68AC">
        <w:t xml:space="preserve">          $ref: 'TS29122_CommonData.yaml#/components/responses/308'</w:t>
      </w:r>
    </w:p>
    <w:p w14:paraId="1D5E2CA6" w14:textId="77777777" w:rsidR="00192AD6" w:rsidRPr="006D68AC" w:rsidRDefault="00192AD6" w:rsidP="00192AD6">
      <w:pPr>
        <w:pStyle w:val="PL"/>
        <w:rPr>
          <w:rFonts w:eastAsia="DengXian"/>
        </w:rPr>
      </w:pPr>
      <w:r w:rsidRPr="006D68AC">
        <w:rPr>
          <w:rFonts w:eastAsia="DengXian"/>
        </w:rPr>
        <w:t xml:space="preserve">        '400':</w:t>
      </w:r>
    </w:p>
    <w:p w14:paraId="40E3A0B7"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77996B99" w14:textId="77777777" w:rsidR="00192AD6" w:rsidRPr="006D68AC" w:rsidRDefault="00192AD6" w:rsidP="00192AD6">
      <w:pPr>
        <w:pStyle w:val="PL"/>
        <w:rPr>
          <w:rFonts w:eastAsia="DengXian"/>
        </w:rPr>
      </w:pPr>
      <w:r w:rsidRPr="006D68AC">
        <w:rPr>
          <w:rFonts w:eastAsia="DengXian"/>
        </w:rPr>
        <w:t xml:space="preserve">        '401':</w:t>
      </w:r>
    </w:p>
    <w:p w14:paraId="53C1D04E"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4D6126C3" w14:textId="77777777" w:rsidR="00192AD6" w:rsidRPr="006D68AC" w:rsidRDefault="00192AD6" w:rsidP="00192AD6">
      <w:pPr>
        <w:pStyle w:val="PL"/>
        <w:rPr>
          <w:rFonts w:eastAsia="DengXian"/>
        </w:rPr>
      </w:pPr>
      <w:r w:rsidRPr="006D68AC">
        <w:rPr>
          <w:rFonts w:eastAsia="DengXian"/>
        </w:rPr>
        <w:t xml:space="preserve">        '403':</w:t>
      </w:r>
    </w:p>
    <w:p w14:paraId="2318EC4B"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E2DD0D7" w14:textId="77777777" w:rsidR="00192AD6" w:rsidRPr="006D68AC" w:rsidRDefault="00192AD6" w:rsidP="00192AD6">
      <w:pPr>
        <w:pStyle w:val="PL"/>
        <w:rPr>
          <w:rFonts w:eastAsia="DengXian"/>
        </w:rPr>
      </w:pPr>
      <w:r w:rsidRPr="006D68AC">
        <w:rPr>
          <w:rFonts w:eastAsia="DengXian"/>
        </w:rPr>
        <w:t xml:space="preserve">        '404':</w:t>
      </w:r>
    </w:p>
    <w:p w14:paraId="0EB1888C"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4BD01E6D" w14:textId="77777777" w:rsidR="00192AD6" w:rsidRPr="006D68AC" w:rsidRDefault="00192AD6" w:rsidP="00192AD6">
      <w:pPr>
        <w:pStyle w:val="PL"/>
        <w:rPr>
          <w:rFonts w:eastAsia="DengXian"/>
        </w:rPr>
      </w:pPr>
      <w:r w:rsidRPr="006D68AC">
        <w:rPr>
          <w:rFonts w:eastAsia="DengXian"/>
        </w:rPr>
        <w:t xml:space="preserve">        '411':</w:t>
      </w:r>
    </w:p>
    <w:p w14:paraId="0A2C24F3" w14:textId="77777777" w:rsidR="00192AD6" w:rsidRPr="006D68AC" w:rsidRDefault="00192AD6" w:rsidP="00192AD6">
      <w:pPr>
        <w:pStyle w:val="PL"/>
        <w:rPr>
          <w:rFonts w:eastAsia="DengXian"/>
        </w:rPr>
      </w:pPr>
      <w:r w:rsidRPr="006D68AC">
        <w:rPr>
          <w:rFonts w:eastAsia="DengXian"/>
        </w:rPr>
        <w:t xml:space="preserve">          $ref: 'TS29122_CommonData.yaml#/components/responses/411'</w:t>
      </w:r>
    </w:p>
    <w:p w14:paraId="5A924096" w14:textId="77777777" w:rsidR="00192AD6" w:rsidRPr="006D68AC" w:rsidRDefault="00192AD6" w:rsidP="00192AD6">
      <w:pPr>
        <w:pStyle w:val="PL"/>
        <w:rPr>
          <w:rFonts w:eastAsia="DengXian"/>
        </w:rPr>
      </w:pPr>
      <w:r w:rsidRPr="006D68AC">
        <w:rPr>
          <w:rFonts w:eastAsia="DengXian"/>
        </w:rPr>
        <w:t xml:space="preserve">        '413':</w:t>
      </w:r>
    </w:p>
    <w:p w14:paraId="37C4B12E" w14:textId="77777777" w:rsidR="00192AD6" w:rsidRPr="006D68AC" w:rsidRDefault="00192AD6" w:rsidP="00192AD6">
      <w:pPr>
        <w:pStyle w:val="PL"/>
        <w:rPr>
          <w:rFonts w:eastAsia="DengXian"/>
        </w:rPr>
      </w:pPr>
      <w:r w:rsidRPr="006D68AC">
        <w:rPr>
          <w:rFonts w:eastAsia="DengXian"/>
        </w:rPr>
        <w:t xml:space="preserve">          $ref: 'TS29122_CommonData.yaml#/components/responses/413'</w:t>
      </w:r>
    </w:p>
    <w:p w14:paraId="0FCE00C3" w14:textId="77777777" w:rsidR="00192AD6" w:rsidRPr="006D68AC" w:rsidRDefault="00192AD6" w:rsidP="00192AD6">
      <w:pPr>
        <w:pStyle w:val="PL"/>
        <w:rPr>
          <w:rFonts w:eastAsia="DengXian"/>
        </w:rPr>
      </w:pPr>
      <w:r w:rsidRPr="006D68AC">
        <w:rPr>
          <w:rFonts w:eastAsia="DengXian"/>
        </w:rPr>
        <w:t xml:space="preserve">        '415':</w:t>
      </w:r>
    </w:p>
    <w:p w14:paraId="6D000484" w14:textId="77777777" w:rsidR="00192AD6" w:rsidRPr="006D68AC" w:rsidRDefault="00192AD6" w:rsidP="00192AD6">
      <w:pPr>
        <w:pStyle w:val="PL"/>
        <w:rPr>
          <w:rFonts w:eastAsia="DengXian"/>
        </w:rPr>
      </w:pPr>
      <w:r w:rsidRPr="006D68AC">
        <w:rPr>
          <w:rFonts w:eastAsia="DengXian"/>
        </w:rPr>
        <w:t xml:space="preserve">          $ref: 'TS29122_CommonData.yaml#/components/responses/415'</w:t>
      </w:r>
    </w:p>
    <w:p w14:paraId="34BA2754" w14:textId="77777777" w:rsidR="00192AD6" w:rsidRPr="006D68AC" w:rsidRDefault="00192AD6" w:rsidP="00192AD6">
      <w:pPr>
        <w:pStyle w:val="PL"/>
        <w:rPr>
          <w:rFonts w:eastAsia="DengXian"/>
        </w:rPr>
      </w:pPr>
      <w:r w:rsidRPr="006D68AC">
        <w:rPr>
          <w:rFonts w:eastAsia="DengXian"/>
        </w:rPr>
        <w:t xml:space="preserve">        '429':</w:t>
      </w:r>
    </w:p>
    <w:p w14:paraId="6483803B"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23DB328C" w14:textId="77777777" w:rsidR="00192AD6" w:rsidRPr="006D68AC" w:rsidRDefault="00192AD6" w:rsidP="00192AD6">
      <w:pPr>
        <w:pStyle w:val="PL"/>
        <w:rPr>
          <w:rFonts w:eastAsia="DengXian"/>
        </w:rPr>
      </w:pPr>
      <w:r w:rsidRPr="006D68AC">
        <w:rPr>
          <w:rFonts w:eastAsia="DengXian"/>
        </w:rPr>
        <w:t xml:space="preserve">        '500':</w:t>
      </w:r>
    </w:p>
    <w:p w14:paraId="2B2EF9E8"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4435F2FA" w14:textId="77777777" w:rsidR="00192AD6" w:rsidRPr="006D68AC" w:rsidRDefault="00192AD6" w:rsidP="00192AD6">
      <w:pPr>
        <w:pStyle w:val="PL"/>
        <w:rPr>
          <w:rFonts w:eastAsia="DengXian"/>
        </w:rPr>
      </w:pPr>
      <w:r w:rsidRPr="006D68AC">
        <w:rPr>
          <w:rFonts w:eastAsia="DengXian"/>
        </w:rPr>
        <w:t xml:space="preserve">        '503':</w:t>
      </w:r>
    </w:p>
    <w:p w14:paraId="64B7356A"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6389001E" w14:textId="77777777" w:rsidR="00192AD6" w:rsidRPr="006D68AC" w:rsidRDefault="00192AD6" w:rsidP="00192AD6">
      <w:pPr>
        <w:pStyle w:val="PL"/>
        <w:rPr>
          <w:rFonts w:eastAsia="DengXian"/>
        </w:rPr>
      </w:pPr>
      <w:r w:rsidRPr="006D68AC">
        <w:rPr>
          <w:rFonts w:eastAsia="DengXian"/>
        </w:rPr>
        <w:t xml:space="preserve">        default:</w:t>
      </w:r>
    </w:p>
    <w:p w14:paraId="19D66C39"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DengXian"/>
        </w:rPr>
      </w:pPr>
      <w:r w:rsidRPr="006D68AC">
        <w:rPr>
          <w:rFonts w:eastAsia="DengXian"/>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DengXian"/>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DengXian"/>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DengXian"/>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DengXian"/>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Heading1"/>
        <w:rPr>
          <w:rFonts w:eastAsiaTheme="minorEastAsia"/>
          <w:lang w:eastAsia="zh-CN"/>
        </w:rPr>
      </w:pPr>
      <w:bookmarkStart w:id="10087" w:name="_Toc35971453"/>
      <w:r w:rsidRPr="006D68AC">
        <w:br w:type="page"/>
      </w:r>
      <w:bookmarkStart w:id="10088" w:name="_Toc157435155"/>
      <w:bookmarkStart w:id="10089" w:name="_Toc157436870"/>
      <w:bookmarkStart w:id="10090" w:name="_Toc157440710"/>
      <w:bookmarkStart w:id="10091" w:name="_Toc160650500"/>
      <w:bookmarkStart w:id="10092" w:name="_Toc164928818"/>
      <w:bookmarkStart w:id="10093" w:name="_Toc168550681"/>
      <w:bookmarkStart w:id="10094" w:name="_Toc170118755"/>
      <w:bookmarkStart w:id="10095" w:name="_Toc209470837"/>
      <w:bookmarkStart w:id="10096" w:name="_Toc212115512"/>
      <w:bookmarkStart w:id="10097" w:name="_Toc216294070"/>
      <w:r w:rsidR="008A6D4A" w:rsidRPr="006D68AC">
        <w:t>A.3</w:t>
      </w:r>
      <w:r w:rsidR="008A6D4A" w:rsidRPr="006D68AC">
        <w:tab/>
      </w:r>
      <w:r w:rsidR="00D3062E" w:rsidRPr="006D68AC">
        <w:t>NSCE_NetSliceLifeCycleMngt</w:t>
      </w:r>
      <w:r w:rsidR="008A6D4A" w:rsidRPr="006D68AC">
        <w:t xml:space="preserve"> API</w:t>
      </w:r>
      <w:bookmarkEnd w:id="10075"/>
      <w:bookmarkEnd w:id="10087"/>
      <w:bookmarkEnd w:id="10088"/>
      <w:bookmarkEnd w:id="10089"/>
      <w:bookmarkEnd w:id="10090"/>
      <w:bookmarkEnd w:id="10091"/>
      <w:bookmarkEnd w:id="10092"/>
      <w:bookmarkEnd w:id="10093"/>
      <w:bookmarkEnd w:id="10094"/>
      <w:bookmarkEnd w:id="10095"/>
      <w:bookmarkEnd w:id="10096"/>
      <w:bookmarkEnd w:id="10097"/>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00220994" w:rsidR="00C42A1F" w:rsidRPr="006D68AC" w:rsidRDefault="00C42A1F" w:rsidP="00C42A1F">
      <w:pPr>
        <w:pStyle w:val="PL"/>
        <w:rPr>
          <w:lang w:val="en-US"/>
        </w:rPr>
      </w:pPr>
      <w:r w:rsidRPr="006D68AC">
        <w:rPr>
          <w:lang w:val="en-US"/>
        </w:rPr>
        <w:t xml:space="preserve">  version: 1.</w:t>
      </w:r>
      <w:r w:rsidR="00C9735D" w:rsidRPr="006D68AC">
        <w:rPr>
          <w:lang w:val="en-US"/>
        </w:rPr>
        <w:t>1</w:t>
      </w:r>
      <w:r w:rsidRPr="006D68AC">
        <w:rPr>
          <w:lang w:val="en-US"/>
        </w:rPr>
        <w:t>.</w:t>
      </w:r>
      <w:r w:rsidR="00C9735D" w:rsidRPr="006D68AC">
        <w:rPr>
          <w:lang w:val="en-US"/>
        </w:rPr>
        <w:t>0</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B773B40"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34D630A9" w:rsidR="00C42A1F" w:rsidRPr="006D68AC" w:rsidRDefault="00C42A1F" w:rsidP="00C42A1F">
      <w:pPr>
        <w:pStyle w:val="PL"/>
      </w:pPr>
      <w:r w:rsidRPr="006D68AC">
        <w:t xml:space="preserve">    3GPP TS 29.435 </w:t>
      </w:r>
      <w:r w:rsidR="00C9735D" w:rsidRPr="006D68AC">
        <w:t>V19</w:t>
      </w:r>
      <w:r w:rsidRPr="006D68AC">
        <w:t>.</w:t>
      </w:r>
      <w:r w:rsidR="004E61A1">
        <w:t>3</w:t>
      </w:r>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DengXian"/>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SimSun" w:hAnsi="SimSun" w:cs="SimSun"/>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DengXian"/>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DengXian"/>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DengXian"/>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DengXian"/>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DengXian"/>
        </w:rPr>
      </w:pPr>
      <w:r w:rsidRPr="006D68AC">
        <w:rPr>
          <w:rFonts w:eastAsia="DengXian"/>
        </w:rPr>
        <w:t xml:space="preserve">          minItems: 1</w:t>
      </w:r>
    </w:p>
    <w:p w14:paraId="57E2C0FF" w14:textId="77777777" w:rsidR="00C42A1F" w:rsidRPr="006D68AC" w:rsidRDefault="00C42A1F" w:rsidP="00C42A1F">
      <w:pPr>
        <w:pStyle w:val="PL"/>
        <w:rPr>
          <w:rFonts w:eastAsia="SimSun"/>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DengXian"/>
        </w:rPr>
      </w:pPr>
      <w:r w:rsidRPr="006D68AC">
        <w:rPr>
          <w:rFonts w:eastAsia="DengXian"/>
        </w:rPr>
        <w:t xml:space="preserve">          minItems: 1</w:t>
      </w:r>
    </w:p>
    <w:p w14:paraId="0157D70F" w14:textId="77777777" w:rsidR="00C42A1F" w:rsidRPr="006D68AC" w:rsidRDefault="00C42A1F" w:rsidP="00C42A1F">
      <w:pPr>
        <w:pStyle w:val="PL"/>
        <w:rPr>
          <w:rFonts w:eastAsia="SimSun"/>
        </w:rPr>
      </w:pPr>
      <w:r w:rsidRPr="006D68AC">
        <w:t xml:space="preserve">        </w:t>
      </w:r>
      <w:r w:rsidRPr="006D68AC">
        <w:rPr>
          <w:lang w:eastAsia="zh-CN"/>
        </w:rPr>
        <w:t>expTime:</w:t>
      </w:r>
    </w:p>
    <w:p w14:paraId="21E20C21" w14:textId="77777777" w:rsidR="00C42A1F" w:rsidRPr="006D68AC" w:rsidRDefault="00C42A1F" w:rsidP="00C42A1F">
      <w:pPr>
        <w:pStyle w:val="PL"/>
      </w:pPr>
      <w:r w:rsidRPr="006D68AC">
        <w:t xml:space="preserve">          $ref: 'TS29122_CommonData.yaml#/components/schemas/DateTime'</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SimSun"/>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SimSun"/>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DengXian"/>
        </w:rPr>
      </w:pPr>
      <w:r w:rsidRPr="006D68AC">
        <w:rPr>
          <w:rFonts w:eastAsia="DengXian"/>
        </w:rPr>
        <w:t xml:space="preserve">          minProperties: 1</w:t>
      </w:r>
    </w:p>
    <w:p w14:paraId="0C1BF458" w14:textId="77777777" w:rsidR="00C42A1F" w:rsidRPr="006D68AC" w:rsidRDefault="00C42A1F" w:rsidP="00C42A1F">
      <w:pPr>
        <w:pStyle w:val="PL"/>
        <w:rPr>
          <w:rFonts w:eastAsia="SimSun"/>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SimSun"/>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DengXian"/>
        </w:rPr>
      </w:pPr>
      <w:r w:rsidRPr="006D68AC">
        <w:rPr>
          <w:rFonts w:eastAsia="DengXian"/>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SimSun"/>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DengXian"/>
        </w:rPr>
      </w:pPr>
      <w:r w:rsidRPr="006D68AC">
        <w:rPr>
          <w:rFonts w:eastAsia="DengXian"/>
        </w:rPr>
        <w:t xml:space="preserve">          minItems: 1</w:t>
      </w:r>
    </w:p>
    <w:p w14:paraId="326FDB6E"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SimSun"/>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DengXian"/>
        </w:rPr>
      </w:pPr>
      <w:r w:rsidRPr="006D68AC">
        <w:rPr>
          <w:rFonts w:eastAsia="DengXian"/>
        </w:rPr>
        <w:t xml:space="preserve">          minItems: 1</w:t>
      </w:r>
    </w:p>
    <w:p w14:paraId="7B6BA8E7" w14:textId="77777777" w:rsidR="00C42A1F" w:rsidRPr="006D68AC" w:rsidRDefault="00C42A1F" w:rsidP="00C42A1F">
      <w:pPr>
        <w:pStyle w:val="PL"/>
        <w:rPr>
          <w:rFonts w:eastAsia="SimSun"/>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SimSun"/>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DengXian"/>
        </w:rPr>
      </w:pPr>
      <w:r w:rsidRPr="006D68AC">
        <w:rPr>
          <w:rFonts w:eastAsia="DengXian"/>
        </w:rPr>
        <w:t xml:space="preserve">          minItems: 1</w:t>
      </w:r>
    </w:p>
    <w:p w14:paraId="23FC8886" w14:textId="77777777" w:rsidR="00C42A1F" w:rsidRPr="006D68AC" w:rsidRDefault="00C42A1F" w:rsidP="00C42A1F">
      <w:pPr>
        <w:pStyle w:val="PL"/>
        <w:rPr>
          <w:rFonts w:eastAsia="SimSun"/>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SimSun"/>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DengXian"/>
        </w:rPr>
      </w:pPr>
      <w:r w:rsidRPr="006D68AC">
        <w:rPr>
          <w:rFonts w:eastAsia="DengXian"/>
        </w:rPr>
        <w:t xml:space="preserve">          minItems: 1</w:t>
      </w:r>
    </w:p>
    <w:p w14:paraId="6D727B27"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SimSun"/>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SimSun"/>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SimSun"/>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Heading1"/>
      </w:pPr>
      <w:bookmarkStart w:id="10098" w:name="_Toc151743492"/>
      <w:bookmarkStart w:id="10099" w:name="_Toc157435156"/>
      <w:bookmarkStart w:id="10100" w:name="_Toc157436871"/>
      <w:bookmarkStart w:id="10101" w:name="_Toc157440711"/>
      <w:bookmarkStart w:id="10102" w:name="_Toc160650501"/>
      <w:bookmarkStart w:id="10103" w:name="_Toc164928819"/>
      <w:bookmarkStart w:id="10104" w:name="_Toc168550682"/>
      <w:bookmarkStart w:id="10105" w:name="_Toc170118756"/>
      <w:bookmarkStart w:id="10106" w:name="_Toc209470838"/>
      <w:bookmarkStart w:id="10107" w:name="_Toc212115513"/>
      <w:bookmarkStart w:id="10108" w:name="_Toc151566343"/>
      <w:bookmarkStart w:id="10109" w:name="_Toc157435157"/>
      <w:bookmarkStart w:id="10110" w:name="_Toc157436872"/>
      <w:bookmarkStart w:id="10111" w:name="_Toc157440712"/>
      <w:bookmarkStart w:id="10112" w:name="_Toc216294071"/>
      <w:r w:rsidRPr="006D68AC">
        <w:t>A.4</w:t>
      </w:r>
      <w:r w:rsidRPr="006D68AC">
        <w:tab/>
        <w:t>NSCE_PolicyManagement API</w:t>
      </w:r>
      <w:bookmarkEnd w:id="10098"/>
      <w:bookmarkEnd w:id="10099"/>
      <w:bookmarkEnd w:id="10100"/>
      <w:bookmarkEnd w:id="10101"/>
      <w:bookmarkEnd w:id="10102"/>
      <w:bookmarkEnd w:id="10103"/>
      <w:bookmarkEnd w:id="10104"/>
      <w:bookmarkEnd w:id="10105"/>
      <w:bookmarkEnd w:id="10106"/>
      <w:bookmarkEnd w:id="10107"/>
      <w:bookmarkEnd w:id="10112"/>
    </w:p>
    <w:p w14:paraId="49BD42CC" w14:textId="77777777" w:rsidR="001E1E3A" w:rsidRPr="006D68AC" w:rsidRDefault="001E1E3A" w:rsidP="001E1E3A">
      <w:pPr>
        <w:pStyle w:val="PL"/>
      </w:pPr>
      <w:bookmarkStart w:id="10113"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DengXian"/>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DengXian"/>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DengXian"/>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DengXian"/>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DengXian"/>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DengXian"/>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DengXian"/>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DengXian"/>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DengXian"/>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DengXian"/>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2AB7F1F"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150A12C"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Heading1"/>
      </w:pPr>
      <w:bookmarkStart w:id="10114" w:name="_Toc164928820"/>
      <w:bookmarkStart w:id="10115" w:name="_Toc168550683"/>
      <w:bookmarkStart w:id="10116" w:name="_Toc170118757"/>
      <w:bookmarkStart w:id="10117" w:name="_Toc209470839"/>
      <w:bookmarkStart w:id="10118" w:name="_Toc212115514"/>
      <w:bookmarkStart w:id="10119" w:name="_Toc216294072"/>
      <w:r w:rsidRPr="006D68AC">
        <w:t>A.5</w:t>
      </w:r>
      <w:r w:rsidRPr="006D68AC">
        <w:tab/>
        <w:t>NSCE_NSOptimization API</w:t>
      </w:r>
      <w:bookmarkEnd w:id="10108"/>
      <w:bookmarkEnd w:id="10109"/>
      <w:bookmarkEnd w:id="10110"/>
      <w:bookmarkEnd w:id="10111"/>
      <w:bookmarkEnd w:id="10113"/>
      <w:bookmarkEnd w:id="10114"/>
      <w:bookmarkEnd w:id="10115"/>
      <w:bookmarkEnd w:id="10116"/>
      <w:bookmarkEnd w:id="10117"/>
      <w:bookmarkEnd w:id="10118"/>
      <w:bookmarkEnd w:id="10119"/>
    </w:p>
    <w:p w14:paraId="4203E7F5" w14:textId="77777777" w:rsidR="00B110B4" w:rsidRPr="006D68AC" w:rsidRDefault="00B110B4" w:rsidP="007D4E32">
      <w:pPr>
        <w:pStyle w:val="PL"/>
        <w:rPr>
          <w:lang w:val="en-US" w:eastAsia="zh-CN"/>
        </w:rPr>
      </w:pPr>
      <w:bookmarkStart w:id="10120" w:name="_Toc157435158"/>
      <w:bookmarkStart w:id="10121" w:name="_Toc157436873"/>
      <w:bookmarkStart w:id="10122" w:name="_Toc157440713"/>
      <w:bookmarkStart w:id="10123" w:name="_Toc160650503"/>
      <w:bookmarkStart w:id="10124" w:name="_Toc157435159"/>
      <w:bookmarkStart w:id="10125" w:name="_Toc157436874"/>
      <w:bookmarkStart w:id="10126" w:name="_Toc157440714"/>
      <w:bookmarkStart w:id="10127" w:name="_Toc157435160"/>
      <w:bookmarkStart w:id="10128" w:name="_Toc157436875"/>
      <w:bookmarkStart w:id="10129"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Heading1"/>
        <w:rPr>
          <w:rFonts w:eastAsiaTheme="minorEastAsia"/>
          <w:lang w:val="en-US" w:eastAsia="zh-CN"/>
        </w:rPr>
      </w:pPr>
      <w:bookmarkStart w:id="10130" w:name="_Toc164928821"/>
      <w:bookmarkStart w:id="10131" w:name="_Toc168550684"/>
      <w:bookmarkStart w:id="10132" w:name="_Toc170118758"/>
      <w:bookmarkStart w:id="10133" w:name="_Toc209470840"/>
      <w:bookmarkStart w:id="10134" w:name="_Toc212115515"/>
      <w:bookmarkStart w:id="10135" w:name="_Toc216294073"/>
      <w:r w:rsidRPr="006D68AC">
        <w:t>A.6</w:t>
      </w:r>
      <w:r w:rsidRPr="006D68AC">
        <w:tab/>
      </w:r>
      <w:r w:rsidR="004C6933" w:rsidRPr="006D68AC">
        <w:rPr>
          <w:lang w:val="en-US"/>
        </w:rPr>
        <w:t>NSCE_ManagementServiceDiscovery API</w:t>
      </w:r>
      <w:bookmarkEnd w:id="10130"/>
      <w:bookmarkEnd w:id="10131"/>
      <w:bookmarkEnd w:id="10132"/>
      <w:bookmarkEnd w:id="10133"/>
      <w:bookmarkEnd w:id="10134"/>
      <w:bookmarkEnd w:id="10135"/>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DengXian"/>
        </w:rPr>
      </w:pPr>
      <w:r w:rsidRPr="006D68AC">
        <w:rPr>
          <w:rFonts w:eastAsia="DengXian"/>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DengXian"/>
        </w:rPr>
      </w:pPr>
      <w:r w:rsidRPr="006D68AC">
        <w:rPr>
          <w:rFonts w:eastAsia="DengXian"/>
        </w:rPr>
        <w:t xml:space="preserve">          type: array</w:t>
      </w:r>
    </w:p>
    <w:p w14:paraId="15555A6B" w14:textId="77777777" w:rsidR="00276254" w:rsidRPr="006D68AC" w:rsidRDefault="00276254" w:rsidP="00276254">
      <w:pPr>
        <w:pStyle w:val="PL"/>
        <w:rPr>
          <w:rFonts w:eastAsia="DengXian"/>
        </w:rPr>
      </w:pPr>
      <w:r w:rsidRPr="006D68AC">
        <w:rPr>
          <w:rFonts w:eastAsia="DengXian"/>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DengXian"/>
        </w:rPr>
      </w:pPr>
      <w:r w:rsidRPr="006D68AC">
        <w:rPr>
          <w:rFonts w:eastAsia="DengXian"/>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DengXian"/>
        </w:rPr>
      </w:pPr>
      <w:r w:rsidRPr="006D68AC">
        <w:rPr>
          <w:rFonts w:eastAsia="DengXian"/>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DengXian"/>
        </w:rPr>
      </w:pPr>
      <w:r w:rsidRPr="006D68AC">
        <w:rPr>
          <w:rFonts w:eastAsia="DengXian"/>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DengXian"/>
        </w:rPr>
      </w:pPr>
      <w:r w:rsidRPr="006D68AC">
        <w:rPr>
          <w:rFonts w:eastAsia="DengXian"/>
        </w:rPr>
        <w:t xml:space="preserve">          type: array</w:t>
      </w:r>
    </w:p>
    <w:p w14:paraId="3C7A0065" w14:textId="77777777" w:rsidR="00276254" w:rsidRPr="006D68AC" w:rsidRDefault="00276254" w:rsidP="00276254">
      <w:pPr>
        <w:pStyle w:val="PL"/>
        <w:rPr>
          <w:rFonts w:eastAsia="DengXian"/>
        </w:rPr>
      </w:pPr>
      <w:r w:rsidRPr="006D68AC">
        <w:rPr>
          <w:rFonts w:eastAsia="DengXian"/>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DengXian"/>
        </w:rPr>
      </w:pPr>
      <w:r w:rsidRPr="006D68AC">
        <w:rPr>
          <w:rFonts w:eastAsia="DengXian"/>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DengXian"/>
        </w:rPr>
      </w:pPr>
      <w:r w:rsidRPr="006D68AC">
        <w:rPr>
          <w:rFonts w:eastAsia="DengXian"/>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DengXian"/>
        </w:rPr>
      </w:pPr>
      <w:r w:rsidRPr="006D68AC">
        <w:rPr>
          <w:rFonts w:eastAsia="DengXian"/>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Heading1"/>
      </w:pPr>
      <w:bookmarkStart w:id="10136" w:name="_Toc164928822"/>
      <w:bookmarkStart w:id="10137" w:name="_Toc168550685"/>
      <w:bookmarkStart w:id="10138" w:name="_Toc170118759"/>
      <w:bookmarkStart w:id="10139" w:name="_Toc209470841"/>
      <w:bookmarkStart w:id="10140" w:name="_Toc212115516"/>
      <w:bookmarkStart w:id="10141" w:name="_Toc216294074"/>
      <w:r w:rsidRPr="006D68AC">
        <w:t>A.7</w:t>
      </w:r>
      <w:r w:rsidRPr="006D68AC">
        <w:tab/>
      </w:r>
      <w:r w:rsidRPr="006D68AC">
        <w:rPr>
          <w:lang w:val="en-US"/>
        </w:rPr>
        <w:t>NSCE_PerfMonitoring</w:t>
      </w:r>
      <w:r w:rsidRPr="006D68AC">
        <w:t xml:space="preserve"> API</w:t>
      </w:r>
      <w:bookmarkEnd w:id="10120"/>
      <w:bookmarkEnd w:id="10121"/>
      <w:bookmarkEnd w:id="10122"/>
      <w:bookmarkEnd w:id="10123"/>
      <w:bookmarkEnd w:id="10136"/>
      <w:bookmarkEnd w:id="10137"/>
      <w:bookmarkEnd w:id="10138"/>
      <w:bookmarkEnd w:id="10139"/>
      <w:bookmarkEnd w:id="10140"/>
      <w:bookmarkEnd w:id="10141"/>
    </w:p>
    <w:p w14:paraId="49EC84DF" w14:textId="77777777" w:rsidR="00B110B4" w:rsidRPr="006D68AC" w:rsidRDefault="00B110B4" w:rsidP="00B110B4">
      <w:pPr>
        <w:pStyle w:val="PL"/>
      </w:pPr>
      <w:bookmarkStart w:id="10142"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DengXian"/>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DengXian"/>
        </w:rPr>
      </w:pPr>
      <w:r w:rsidRPr="006D68AC">
        <w:rPr>
          <w:rFonts w:eastAsia="DengXian"/>
        </w:rPr>
        <w:t xml:space="preserve">          This string provides forward-compatibility with future extensions to the enumeration</w:t>
      </w:r>
    </w:p>
    <w:p w14:paraId="563A4737" w14:textId="77777777" w:rsidR="00B110B4" w:rsidRPr="006D68AC" w:rsidRDefault="00B110B4" w:rsidP="00B110B4">
      <w:pPr>
        <w:pStyle w:val="PL"/>
        <w:rPr>
          <w:rFonts w:eastAsia="DengXian"/>
        </w:rPr>
      </w:pPr>
      <w:r w:rsidRPr="006D68AC">
        <w:rPr>
          <w:rFonts w:eastAsia="DengXian"/>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Heading1"/>
      </w:pPr>
      <w:bookmarkStart w:id="10143" w:name="_Toc164928823"/>
      <w:bookmarkStart w:id="10144" w:name="_Toc168550686"/>
      <w:bookmarkStart w:id="10145" w:name="_Toc170118760"/>
      <w:bookmarkStart w:id="10146" w:name="_Toc209470842"/>
      <w:bookmarkStart w:id="10147" w:name="_Toc212115517"/>
      <w:bookmarkStart w:id="10148" w:name="_Toc216294075"/>
      <w:r w:rsidRPr="006D68AC">
        <w:t>A.8</w:t>
      </w:r>
      <w:r w:rsidRPr="006D68AC">
        <w:rPr>
          <w:rFonts w:hint="eastAsia"/>
        </w:rPr>
        <w:tab/>
      </w:r>
      <w:r w:rsidRPr="006D68AC">
        <w:t>NSCE_InfoCollection API</w:t>
      </w:r>
      <w:bookmarkEnd w:id="10124"/>
      <w:bookmarkEnd w:id="10125"/>
      <w:bookmarkEnd w:id="10126"/>
      <w:bookmarkEnd w:id="10142"/>
      <w:bookmarkEnd w:id="10143"/>
      <w:bookmarkEnd w:id="10144"/>
      <w:bookmarkEnd w:id="10145"/>
      <w:bookmarkEnd w:id="10146"/>
      <w:bookmarkEnd w:id="10147"/>
      <w:bookmarkEnd w:id="10148"/>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DengXian"/>
        </w:rPr>
      </w:pPr>
      <w:r w:rsidRPr="006D68AC">
        <w:rPr>
          <w:rFonts w:eastAsia="DengXian"/>
        </w:rPr>
        <w:t xml:space="preserve">          type: array</w:t>
      </w:r>
    </w:p>
    <w:p w14:paraId="0921A4A9" w14:textId="77777777" w:rsidR="001E1E3A" w:rsidRPr="006D68AC" w:rsidRDefault="001E1E3A" w:rsidP="001E1E3A">
      <w:pPr>
        <w:pStyle w:val="PL"/>
        <w:rPr>
          <w:rFonts w:eastAsia="DengXian"/>
        </w:rPr>
      </w:pPr>
      <w:r w:rsidRPr="006D68AC">
        <w:rPr>
          <w:rFonts w:eastAsia="DengXian"/>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DengXian"/>
        </w:rPr>
      </w:pPr>
      <w:r w:rsidRPr="006D68AC">
        <w:rPr>
          <w:rFonts w:eastAsia="DengXian"/>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DengXian"/>
        </w:rPr>
      </w:pPr>
      <w:r w:rsidRPr="006D68AC">
        <w:rPr>
          <w:rFonts w:eastAsia="DengXian"/>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DengXian"/>
        </w:rPr>
      </w:pPr>
      <w:r w:rsidRPr="006D68AC">
        <w:rPr>
          <w:rFonts w:eastAsia="DengXian"/>
        </w:rPr>
        <w:t xml:space="preserve">          type: array</w:t>
      </w:r>
    </w:p>
    <w:p w14:paraId="26005AEA" w14:textId="77777777" w:rsidR="001E1E3A" w:rsidRPr="006D68AC" w:rsidRDefault="001E1E3A" w:rsidP="001E1E3A">
      <w:pPr>
        <w:pStyle w:val="PL"/>
        <w:rPr>
          <w:rFonts w:eastAsia="DengXian"/>
        </w:rPr>
      </w:pPr>
      <w:r w:rsidRPr="006D68AC">
        <w:rPr>
          <w:rFonts w:eastAsia="DengXian"/>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DengXian"/>
        </w:rPr>
      </w:pPr>
      <w:r w:rsidRPr="006D68AC">
        <w:rPr>
          <w:rFonts w:eastAsia="DengXian"/>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Heading1"/>
        <w:rPr>
          <w:rFonts w:eastAsiaTheme="minorEastAsia"/>
          <w:lang w:eastAsia="zh-CN"/>
        </w:rPr>
      </w:pPr>
      <w:bookmarkStart w:id="10149" w:name="_Toc160650505"/>
      <w:bookmarkStart w:id="10150" w:name="_Toc164928824"/>
      <w:bookmarkStart w:id="10151" w:name="_Toc168550687"/>
      <w:bookmarkStart w:id="10152" w:name="_Toc170118761"/>
      <w:bookmarkStart w:id="10153" w:name="_Toc209470843"/>
      <w:bookmarkStart w:id="10154" w:name="_Toc212115518"/>
      <w:bookmarkStart w:id="10155" w:name="_Toc216294076"/>
      <w:r w:rsidRPr="006D68AC">
        <w:rPr>
          <w:lang w:val="en-US"/>
        </w:rPr>
        <w:t>A</w:t>
      </w:r>
      <w:r w:rsidRPr="006D68AC">
        <w:t>.9</w:t>
      </w:r>
      <w:r w:rsidRPr="006D68AC">
        <w:tab/>
        <w:t>NSCE_ServiceContinuity API</w:t>
      </w:r>
      <w:bookmarkEnd w:id="10149"/>
      <w:bookmarkEnd w:id="10150"/>
      <w:bookmarkEnd w:id="10151"/>
      <w:bookmarkEnd w:id="10152"/>
      <w:bookmarkEnd w:id="10153"/>
      <w:bookmarkEnd w:id="10154"/>
      <w:bookmarkEnd w:id="10155"/>
    </w:p>
    <w:p w14:paraId="3141AAFB" w14:textId="77777777" w:rsidR="00C42A1F" w:rsidRPr="006D68AC" w:rsidRDefault="00C42A1F" w:rsidP="00C42A1F">
      <w:pPr>
        <w:pStyle w:val="PL"/>
      </w:pPr>
      <w:bookmarkStart w:id="10156" w:name="_Toc160650506"/>
      <w:bookmarkStart w:id="10157" w:name="_Toc164928825"/>
      <w:bookmarkStart w:id="10158" w:name="_Toc168550688"/>
      <w:bookmarkStart w:id="10159"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DengXian"/>
          <w:lang w:eastAsia="en-US"/>
        </w:rPr>
      </w:pPr>
      <w:r w:rsidRPr="006D68AC">
        <w:rPr>
          <w:rFonts w:eastAsia="DengXian"/>
        </w:rPr>
        <w:t xml:space="preserve">          This string provides forward-compatibility with future extensions to the enumeration</w:t>
      </w:r>
    </w:p>
    <w:p w14:paraId="0C9B20EE" w14:textId="77777777" w:rsidR="00C42A1F" w:rsidRPr="006D68AC" w:rsidRDefault="00C42A1F" w:rsidP="00C42A1F">
      <w:pPr>
        <w:pStyle w:val="PL"/>
        <w:rPr>
          <w:rFonts w:eastAsia="DengXian"/>
        </w:rPr>
      </w:pPr>
      <w:r w:rsidRPr="006D68AC">
        <w:rPr>
          <w:rFonts w:eastAsia="DengXian"/>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Heading1"/>
      </w:pPr>
      <w:bookmarkStart w:id="10160" w:name="_Toc209470844"/>
      <w:bookmarkStart w:id="10161" w:name="_Toc212115519"/>
      <w:bookmarkStart w:id="10162" w:name="_Toc216294077"/>
      <w:r w:rsidRPr="006D68AC">
        <w:t>A.10</w:t>
      </w:r>
      <w:r w:rsidRPr="006D68AC">
        <w:tab/>
        <w:t>NSCE_MultiSlicesOptimization API</w:t>
      </w:r>
      <w:bookmarkEnd w:id="10156"/>
      <w:bookmarkEnd w:id="10157"/>
      <w:bookmarkEnd w:id="10158"/>
      <w:bookmarkEnd w:id="10159"/>
      <w:bookmarkEnd w:id="10160"/>
      <w:bookmarkEnd w:id="10161"/>
      <w:bookmarkEnd w:id="10162"/>
    </w:p>
    <w:p w14:paraId="056EE3D6" w14:textId="77777777" w:rsidR="00311EA5" w:rsidRPr="006D68AC" w:rsidRDefault="00311EA5" w:rsidP="00311EA5">
      <w:pPr>
        <w:pStyle w:val="PL"/>
        <w:rPr>
          <w:rFonts w:eastAsia="DengXian"/>
          <w:lang w:val="en-US" w:eastAsia="zh-CN"/>
        </w:rPr>
      </w:pPr>
      <w:r w:rsidRPr="006D68AC">
        <w:rPr>
          <w:rFonts w:eastAsia="DengXian"/>
        </w:rPr>
        <w:t>openapi: 3.0.0</w:t>
      </w:r>
    </w:p>
    <w:p w14:paraId="0A272C56" w14:textId="77777777" w:rsidR="00311EA5" w:rsidRPr="006D68AC" w:rsidRDefault="00311EA5" w:rsidP="00311EA5">
      <w:pPr>
        <w:pStyle w:val="PL"/>
        <w:rPr>
          <w:rFonts w:eastAsia="DengXian"/>
        </w:rPr>
      </w:pPr>
    </w:p>
    <w:p w14:paraId="1BDC9D6F" w14:textId="77777777" w:rsidR="00311EA5" w:rsidRPr="006D68AC" w:rsidRDefault="00311EA5" w:rsidP="00311EA5">
      <w:pPr>
        <w:pStyle w:val="PL"/>
        <w:rPr>
          <w:rFonts w:eastAsia="DengXian"/>
        </w:rPr>
      </w:pPr>
      <w:r w:rsidRPr="006D68AC">
        <w:rPr>
          <w:rFonts w:eastAsia="DengXian"/>
        </w:rPr>
        <w:t>info:</w:t>
      </w:r>
    </w:p>
    <w:p w14:paraId="79907C05" w14:textId="77777777" w:rsidR="00311EA5" w:rsidRPr="006D68AC" w:rsidRDefault="00311EA5" w:rsidP="00311EA5">
      <w:pPr>
        <w:pStyle w:val="PL"/>
      </w:pPr>
      <w:r w:rsidRPr="006D68AC">
        <w:rPr>
          <w:rFonts w:eastAsia="DengXian"/>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DengXian"/>
        </w:rPr>
        <w:t xml:space="preserve">  version: 1.</w:t>
      </w:r>
      <w:r w:rsidR="00C9735D" w:rsidRPr="006D68AC">
        <w:rPr>
          <w:rFonts w:eastAsia="DengXian"/>
        </w:rPr>
        <w:t>1</w:t>
      </w:r>
      <w:r w:rsidRPr="006D68AC">
        <w:rPr>
          <w:rFonts w:eastAsia="DengXian"/>
        </w:rPr>
        <w:t>.0</w:t>
      </w:r>
    </w:p>
    <w:p w14:paraId="1964A631" w14:textId="77777777" w:rsidR="00311EA5" w:rsidRPr="006D68AC" w:rsidRDefault="00311EA5" w:rsidP="00311EA5">
      <w:pPr>
        <w:pStyle w:val="PL"/>
        <w:rPr>
          <w:rFonts w:eastAsia="DengXian"/>
        </w:rPr>
      </w:pPr>
      <w:r w:rsidRPr="006D68AC">
        <w:rPr>
          <w:rFonts w:eastAsia="DengXian"/>
        </w:rPr>
        <w:t xml:space="preserve">  description: |</w:t>
      </w:r>
    </w:p>
    <w:p w14:paraId="45486CAF" w14:textId="77777777" w:rsidR="00311EA5" w:rsidRPr="006D68AC" w:rsidRDefault="00311EA5" w:rsidP="00311EA5">
      <w:pPr>
        <w:pStyle w:val="PL"/>
        <w:rPr>
          <w:rFonts w:eastAsia="DengXian"/>
          <w:lang w:eastAsia="zh-CN"/>
        </w:rPr>
      </w:pPr>
      <w:r w:rsidRPr="006D68AC">
        <w:rPr>
          <w:rFonts w:eastAsia="DengXian"/>
        </w:rPr>
        <w:t xml:space="preserve">    </w:t>
      </w:r>
      <w:r w:rsidRPr="006D68AC">
        <w:t>NSCE Server Multiple Slices Optimization Service</w:t>
      </w:r>
      <w:r w:rsidRPr="006D68AC">
        <w:rPr>
          <w:rFonts w:eastAsia="DengXian"/>
        </w:rPr>
        <w:t xml:space="preserve">.  </w:t>
      </w:r>
    </w:p>
    <w:p w14:paraId="067E48F9" w14:textId="336066C1" w:rsidR="00311EA5" w:rsidRPr="006D68AC" w:rsidRDefault="00311EA5" w:rsidP="00311EA5">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DengXian"/>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DengXian"/>
        </w:rPr>
      </w:pPr>
      <w:r w:rsidRPr="006D68AC">
        <w:rPr>
          <w:lang w:val="en-US" w:eastAsia="es-ES"/>
        </w:rPr>
        <w:t xml:space="preserve">  - oAuth2ClientCredentials: []</w:t>
      </w:r>
    </w:p>
    <w:p w14:paraId="4F7E2249" w14:textId="77777777" w:rsidR="00311EA5" w:rsidRPr="006D68AC" w:rsidRDefault="00311EA5" w:rsidP="00311EA5">
      <w:pPr>
        <w:pStyle w:val="PL"/>
        <w:rPr>
          <w:rFonts w:eastAsia="DengXian"/>
        </w:rPr>
      </w:pPr>
    </w:p>
    <w:p w14:paraId="34F61992" w14:textId="77777777" w:rsidR="00311EA5" w:rsidRPr="006D68AC" w:rsidRDefault="00311EA5" w:rsidP="00311EA5">
      <w:pPr>
        <w:pStyle w:val="PL"/>
        <w:rPr>
          <w:rFonts w:eastAsia="DengXian"/>
        </w:rPr>
      </w:pPr>
      <w:r w:rsidRPr="006D68AC">
        <w:rPr>
          <w:rFonts w:eastAsia="DengXian"/>
        </w:rPr>
        <w:t>paths:</w:t>
      </w:r>
    </w:p>
    <w:p w14:paraId="603FC1B7" w14:textId="77777777" w:rsidR="00311EA5" w:rsidRPr="006D68AC" w:rsidRDefault="00311EA5" w:rsidP="00311EA5">
      <w:pPr>
        <w:pStyle w:val="PL"/>
        <w:rPr>
          <w:rFonts w:eastAsia="DengXian"/>
        </w:rPr>
      </w:pPr>
      <w:r w:rsidRPr="006D68AC">
        <w:rPr>
          <w:rFonts w:eastAsia="DengXian"/>
        </w:rPr>
        <w:t xml:space="preserve">  /request:</w:t>
      </w:r>
    </w:p>
    <w:p w14:paraId="08F774DB" w14:textId="77777777" w:rsidR="00311EA5" w:rsidRPr="006D68AC" w:rsidRDefault="00311EA5" w:rsidP="00311EA5">
      <w:pPr>
        <w:pStyle w:val="PL"/>
        <w:rPr>
          <w:rFonts w:eastAsia="DengXian"/>
          <w:lang w:val="en-US" w:eastAsia="zh-CN"/>
        </w:rPr>
      </w:pPr>
      <w:r w:rsidRPr="006D68AC">
        <w:rPr>
          <w:rFonts w:eastAsia="DengXian"/>
        </w:rPr>
        <w:t xml:space="preserve">    post:</w:t>
      </w:r>
    </w:p>
    <w:p w14:paraId="184AB434" w14:textId="77777777" w:rsidR="00311EA5" w:rsidRPr="006D68AC" w:rsidRDefault="00311EA5" w:rsidP="00311EA5">
      <w:pPr>
        <w:pStyle w:val="PL"/>
        <w:rPr>
          <w:rFonts w:eastAsia="DengXian"/>
          <w:lang w:eastAsia="zh-CN"/>
        </w:rPr>
      </w:pPr>
      <w:r w:rsidRPr="006D68AC">
        <w:rPr>
          <w:rFonts w:eastAsia="DengXian"/>
        </w:rPr>
        <w:t xml:space="preserve">      summary: Request multiple slices optimization.</w:t>
      </w:r>
    </w:p>
    <w:p w14:paraId="04EFDCAD"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DengXian"/>
        </w:rPr>
      </w:pPr>
      <w:r w:rsidRPr="006D68AC">
        <w:rPr>
          <w:lang w:val="en-US" w:eastAsia="es-ES"/>
        </w:rPr>
        <w:t xml:space="preserve">        -</w:t>
      </w:r>
      <w:r w:rsidRPr="006D68AC">
        <w:rPr>
          <w:rFonts w:hint="eastAsia"/>
          <w:lang w:val="en-US" w:eastAsia="zh-CN"/>
        </w:rPr>
        <w:t xml:space="preserve"> M</w:t>
      </w:r>
      <w:r w:rsidRPr="006D68AC">
        <w:rPr>
          <w:rFonts w:eastAsia="DengXian"/>
        </w:rPr>
        <w:t xml:space="preserve">ultiple </w:t>
      </w:r>
      <w:r w:rsidRPr="006D68AC">
        <w:rPr>
          <w:rFonts w:eastAsia="DengXian" w:hint="eastAsia"/>
          <w:lang w:eastAsia="zh-CN"/>
        </w:rPr>
        <w:t>S</w:t>
      </w:r>
      <w:r w:rsidRPr="006D68AC">
        <w:rPr>
          <w:rFonts w:eastAsia="DengXian"/>
        </w:rPr>
        <w:t>lices Optimization</w:t>
      </w:r>
      <w:r w:rsidRPr="006D68AC">
        <w:t xml:space="preserve"> Request</w:t>
      </w:r>
    </w:p>
    <w:p w14:paraId="58884807" w14:textId="77777777" w:rsidR="00311EA5" w:rsidRPr="006D68AC" w:rsidRDefault="00311EA5" w:rsidP="00311EA5">
      <w:pPr>
        <w:pStyle w:val="PL"/>
        <w:rPr>
          <w:rFonts w:eastAsia="DengXian"/>
        </w:rPr>
      </w:pPr>
      <w:r w:rsidRPr="006D68AC">
        <w:rPr>
          <w:rFonts w:eastAsia="DengXian"/>
        </w:rPr>
        <w:t xml:space="preserve">      requestBody:</w:t>
      </w:r>
    </w:p>
    <w:p w14:paraId="7F400ADB" w14:textId="77777777" w:rsidR="00311EA5" w:rsidRPr="006D68AC" w:rsidRDefault="00311EA5" w:rsidP="00311EA5">
      <w:pPr>
        <w:pStyle w:val="PL"/>
        <w:rPr>
          <w:rFonts w:eastAsia="DengXian"/>
        </w:rPr>
      </w:pPr>
      <w:r w:rsidRPr="006D68AC">
        <w:rPr>
          <w:rFonts w:eastAsia="DengXian"/>
        </w:rPr>
        <w:t xml:space="preserve">        required: true</w:t>
      </w:r>
    </w:p>
    <w:p w14:paraId="56ED7D5A" w14:textId="77777777" w:rsidR="00311EA5" w:rsidRPr="006D68AC" w:rsidRDefault="00311EA5" w:rsidP="00311EA5">
      <w:pPr>
        <w:pStyle w:val="PL"/>
        <w:rPr>
          <w:rFonts w:eastAsia="DengXian"/>
        </w:rPr>
      </w:pPr>
      <w:r w:rsidRPr="006D68AC">
        <w:rPr>
          <w:rFonts w:eastAsia="DengXian"/>
        </w:rPr>
        <w:t xml:space="preserve">        content:</w:t>
      </w:r>
    </w:p>
    <w:p w14:paraId="6FEEC108" w14:textId="77777777" w:rsidR="00311EA5" w:rsidRPr="006D68AC" w:rsidRDefault="00311EA5" w:rsidP="00311EA5">
      <w:pPr>
        <w:pStyle w:val="PL"/>
        <w:rPr>
          <w:rFonts w:eastAsia="DengXian"/>
        </w:rPr>
      </w:pPr>
      <w:r w:rsidRPr="006D68AC">
        <w:rPr>
          <w:rFonts w:eastAsia="DengXian"/>
        </w:rPr>
        <w:t xml:space="preserve">          application/json:</w:t>
      </w:r>
    </w:p>
    <w:p w14:paraId="357039DB" w14:textId="77777777" w:rsidR="00311EA5" w:rsidRPr="006D68AC" w:rsidRDefault="00311EA5" w:rsidP="00311EA5">
      <w:pPr>
        <w:pStyle w:val="PL"/>
        <w:rPr>
          <w:rFonts w:eastAsia="DengXian"/>
        </w:rPr>
      </w:pPr>
      <w:r w:rsidRPr="006D68AC">
        <w:rPr>
          <w:rFonts w:eastAsia="DengXian"/>
        </w:rPr>
        <w:t xml:space="preserve">            schema:</w:t>
      </w:r>
    </w:p>
    <w:p w14:paraId="2D685A68" w14:textId="77777777" w:rsidR="00311EA5" w:rsidRPr="006D68AC" w:rsidRDefault="00311EA5" w:rsidP="00311EA5">
      <w:pPr>
        <w:pStyle w:val="PL"/>
        <w:rPr>
          <w:rFonts w:eastAsia="DengXian"/>
        </w:rPr>
      </w:pPr>
      <w:r w:rsidRPr="006D68AC">
        <w:rPr>
          <w:rFonts w:eastAsia="DengXian"/>
        </w:rPr>
        <w:t xml:space="preserve">              $ref: '#/components/schemas/MultiSlicesOptReq'</w:t>
      </w:r>
    </w:p>
    <w:p w14:paraId="17610513" w14:textId="77777777" w:rsidR="00311EA5" w:rsidRPr="006D68AC" w:rsidRDefault="00311EA5" w:rsidP="00311EA5">
      <w:pPr>
        <w:pStyle w:val="PL"/>
        <w:rPr>
          <w:rFonts w:eastAsia="DengXian"/>
        </w:rPr>
      </w:pPr>
      <w:r w:rsidRPr="006D68AC">
        <w:rPr>
          <w:rFonts w:eastAsia="DengXian"/>
        </w:rPr>
        <w:t xml:space="preserve">      responses:</w:t>
      </w:r>
    </w:p>
    <w:p w14:paraId="000C73B6" w14:textId="77777777" w:rsidR="00311EA5" w:rsidRPr="006D68AC" w:rsidRDefault="00311EA5" w:rsidP="00311EA5">
      <w:pPr>
        <w:pStyle w:val="PL"/>
      </w:pPr>
      <w:r w:rsidRPr="006D68AC">
        <w:rPr>
          <w:rFonts w:eastAsia="DengXian"/>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DengXian"/>
        </w:rPr>
      </w:pPr>
      <w:r w:rsidRPr="006D68AC">
        <w:rPr>
          <w:rFonts w:eastAsia="DengXian"/>
        </w:rPr>
        <w:t xml:space="preserve">        '400':</w:t>
      </w:r>
    </w:p>
    <w:p w14:paraId="329C29E2"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2BFFA389" w14:textId="77777777" w:rsidR="00311EA5" w:rsidRPr="006D68AC" w:rsidRDefault="00311EA5" w:rsidP="00311EA5">
      <w:pPr>
        <w:pStyle w:val="PL"/>
        <w:rPr>
          <w:rFonts w:eastAsia="DengXian"/>
        </w:rPr>
      </w:pPr>
      <w:r w:rsidRPr="006D68AC">
        <w:rPr>
          <w:rFonts w:eastAsia="DengXian"/>
        </w:rPr>
        <w:t xml:space="preserve">        '401':</w:t>
      </w:r>
    </w:p>
    <w:p w14:paraId="09318FD8"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4D681979" w14:textId="77777777" w:rsidR="00311EA5" w:rsidRPr="006D68AC" w:rsidRDefault="00311EA5" w:rsidP="00311EA5">
      <w:pPr>
        <w:pStyle w:val="PL"/>
        <w:rPr>
          <w:rFonts w:eastAsia="DengXian"/>
        </w:rPr>
      </w:pPr>
      <w:r w:rsidRPr="006D68AC">
        <w:rPr>
          <w:rFonts w:eastAsia="DengXian"/>
        </w:rPr>
        <w:t xml:space="preserve">        '403':</w:t>
      </w:r>
    </w:p>
    <w:p w14:paraId="2DA62627" w14:textId="77777777" w:rsidR="00311EA5" w:rsidRPr="006D68AC" w:rsidRDefault="00311EA5" w:rsidP="00311EA5">
      <w:pPr>
        <w:pStyle w:val="PL"/>
        <w:rPr>
          <w:rFonts w:eastAsia="DengXian"/>
        </w:rPr>
      </w:pPr>
      <w:r w:rsidRPr="006D68AC">
        <w:rPr>
          <w:rFonts w:eastAsia="DengXian"/>
        </w:rPr>
        <w:t xml:space="preserve">          $ref: 'TS29122_CommonData.yaml#/components/responses/403'</w:t>
      </w:r>
    </w:p>
    <w:p w14:paraId="5A126EEC" w14:textId="77777777" w:rsidR="00311EA5" w:rsidRPr="006D68AC" w:rsidRDefault="00311EA5" w:rsidP="00311EA5">
      <w:pPr>
        <w:pStyle w:val="PL"/>
        <w:rPr>
          <w:rFonts w:eastAsia="DengXian"/>
        </w:rPr>
      </w:pPr>
      <w:r w:rsidRPr="006D68AC">
        <w:rPr>
          <w:rFonts w:eastAsia="DengXian"/>
        </w:rPr>
        <w:t xml:space="preserve">        '404':</w:t>
      </w:r>
    </w:p>
    <w:p w14:paraId="10363BE3"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DengXian"/>
        </w:rPr>
      </w:pPr>
      <w:r w:rsidRPr="006D68AC">
        <w:rPr>
          <w:rFonts w:eastAsia="DengXian"/>
        </w:rPr>
        <w:t xml:space="preserve">        '429':</w:t>
      </w:r>
    </w:p>
    <w:p w14:paraId="28FBE956"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3334C20" w14:textId="77777777" w:rsidR="00311EA5" w:rsidRPr="006D68AC" w:rsidRDefault="00311EA5" w:rsidP="00311EA5">
      <w:pPr>
        <w:pStyle w:val="PL"/>
        <w:rPr>
          <w:rFonts w:eastAsia="DengXian"/>
          <w:lang w:eastAsia="zh-CN"/>
        </w:rPr>
      </w:pPr>
      <w:r w:rsidRPr="006D68AC">
        <w:rPr>
          <w:rFonts w:eastAsia="DengXian"/>
        </w:rPr>
        <w:t xml:space="preserve">        '500':</w:t>
      </w:r>
    </w:p>
    <w:p w14:paraId="41FC5732"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08A9DE67" w14:textId="77777777" w:rsidR="00311EA5" w:rsidRPr="006D68AC" w:rsidRDefault="00311EA5" w:rsidP="00311EA5">
      <w:pPr>
        <w:pStyle w:val="PL"/>
        <w:rPr>
          <w:rFonts w:eastAsia="DengXian"/>
        </w:rPr>
      </w:pPr>
      <w:r w:rsidRPr="006D68AC">
        <w:rPr>
          <w:rFonts w:eastAsia="DengXian"/>
        </w:rPr>
        <w:t xml:space="preserve">        '503':</w:t>
      </w:r>
    </w:p>
    <w:p w14:paraId="77C5C299"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78C755B9" w14:textId="77777777" w:rsidR="00311EA5" w:rsidRPr="006D68AC" w:rsidRDefault="00311EA5" w:rsidP="00311EA5">
      <w:pPr>
        <w:pStyle w:val="PL"/>
        <w:rPr>
          <w:rFonts w:eastAsia="DengXian"/>
        </w:rPr>
      </w:pPr>
      <w:r w:rsidRPr="006D68AC">
        <w:rPr>
          <w:rFonts w:eastAsia="DengXian"/>
        </w:rPr>
        <w:t xml:space="preserve">        default:</w:t>
      </w:r>
    </w:p>
    <w:p w14:paraId="12309B03"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6DB77EDB" w14:textId="77777777" w:rsidR="00311EA5" w:rsidRPr="006D68AC" w:rsidRDefault="00311EA5" w:rsidP="00311EA5">
      <w:pPr>
        <w:pStyle w:val="PL"/>
        <w:rPr>
          <w:rFonts w:eastAsia="DengXian"/>
        </w:rPr>
      </w:pPr>
    </w:p>
    <w:p w14:paraId="338A7D50" w14:textId="77777777" w:rsidR="00311EA5" w:rsidRPr="006D68AC" w:rsidRDefault="00311EA5" w:rsidP="00311EA5">
      <w:pPr>
        <w:pStyle w:val="PL"/>
        <w:rPr>
          <w:rFonts w:eastAsia="DengXian"/>
        </w:rPr>
      </w:pPr>
      <w:r w:rsidRPr="006D68AC">
        <w:rPr>
          <w:rFonts w:eastAsia="DengXian"/>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DengXian"/>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Heading1"/>
      </w:pPr>
      <w:bookmarkStart w:id="10163" w:name="_Toc160650507"/>
      <w:bookmarkStart w:id="10164" w:name="_Toc164928826"/>
      <w:bookmarkStart w:id="10165" w:name="_Toc168550689"/>
      <w:bookmarkStart w:id="10166" w:name="_Toc170118763"/>
      <w:bookmarkStart w:id="10167" w:name="_Toc209470845"/>
      <w:bookmarkStart w:id="10168" w:name="_Toc212115520"/>
      <w:bookmarkStart w:id="10169" w:name="_Toc157435161"/>
      <w:bookmarkStart w:id="10170" w:name="_Toc157436876"/>
      <w:bookmarkStart w:id="10171" w:name="_Toc157440716"/>
      <w:bookmarkStart w:id="10172" w:name="_Toc216294078"/>
      <w:bookmarkEnd w:id="10127"/>
      <w:bookmarkEnd w:id="10128"/>
      <w:bookmarkEnd w:id="10129"/>
      <w:r w:rsidRPr="006D68AC">
        <w:t>A.11</w:t>
      </w:r>
      <w:r w:rsidRPr="006D68AC">
        <w:tab/>
      </w:r>
      <w:r w:rsidRPr="006D68AC">
        <w:rPr>
          <w:lang w:val="en-US"/>
        </w:rPr>
        <w:t>NSCE_NetworkSliceAdaptation</w:t>
      </w:r>
      <w:r w:rsidRPr="006D68AC">
        <w:t xml:space="preserve"> API</w:t>
      </w:r>
      <w:bookmarkEnd w:id="10163"/>
      <w:bookmarkEnd w:id="10164"/>
      <w:bookmarkEnd w:id="10165"/>
      <w:bookmarkEnd w:id="10166"/>
      <w:bookmarkEnd w:id="10167"/>
      <w:bookmarkEnd w:id="10168"/>
      <w:bookmarkEnd w:id="10172"/>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DengXian"/>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DengXian"/>
        </w:rPr>
      </w:pPr>
      <w:r w:rsidRPr="006D68AC">
        <w:rPr>
          <w:rFonts w:eastAsia="DengXian"/>
        </w:rPr>
        <w:t xml:space="preserve">  /request:</w:t>
      </w:r>
    </w:p>
    <w:p w14:paraId="1B3C7CF4" w14:textId="77777777" w:rsidR="00311EA5" w:rsidRPr="006D68AC" w:rsidRDefault="00311EA5" w:rsidP="00311EA5">
      <w:pPr>
        <w:pStyle w:val="PL"/>
        <w:rPr>
          <w:rFonts w:eastAsia="DengXian"/>
        </w:rPr>
      </w:pPr>
      <w:r w:rsidRPr="006D68AC">
        <w:rPr>
          <w:rFonts w:eastAsia="DengXian"/>
        </w:rPr>
        <w:t xml:space="preserve">    post:</w:t>
      </w:r>
    </w:p>
    <w:p w14:paraId="7A924B8B" w14:textId="77777777" w:rsidR="00311EA5" w:rsidRPr="006D68AC" w:rsidRDefault="00311EA5" w:rsidP="00311EA5">
      <w:pPr>
        <w:pStyle w:val="PL"/>
        <w:rPr>
          <w:rFonts w:eastAsia="DengXian"/>
        </w:rPr>
      </w:pPr>
      <w:r w:rsidRPr="006D68AC">
        <w:rPr>
          <w:rFonts w:eastAsia="DengXian"/>
        </w:rPr>
        <w:t xml:space="preserve">      summary: Request network slice adaptation.</w:t>
      </w:r>
    </w:p>
    <w:p w14:paraId="59690875"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DengXian"/>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DengXian"/>
        </w:rPr>
      </w:pPr>
      <w:r w:rsidRPr="006D68AC">
        <w:rPr>
          <w:rFonts w:eastAsia="DengXian"/>
        </w:rPr>
        <w:t xml:space="preserve">      requestBody:</w:t>
      </w:r>
    </w:p>
    <w:p w14:paraId="1EF887B1" w14:textId="77777777" w:rsidR="00311EA5" w:rsidRPr="006D68AC" w:rsidRDefault="00311EA5" w:rsidP="00311EA5">
      <w:pPr>
        <w:pStyle w:val="PL"/>
        <w:rPr>
          <w:rFonts w:eastAsia="DengXian"/>
        </w:rPr>
      </w:pPr>
      <w:r w:rsidRPr="006D68AC">
        <w:rPr>
          <w:rFonts w:eastAsia="DengXian"/>
        </w:rPr>
        <w:t xml:space="preserve">        required: true</w:t>
      </w:r>
    </w:p>
    <w:p w14:paraId="3F7A491F" w14:textId="77777777" w:rsidR="00311EA5" w:rsidRPr="006D68AC" w:rsidRDefault="00311EA5" w:rsidP="00311EA5">
      <w:pPr>
        <w:pStyle w:val="PL"/>
        <w:rPr>
          <w:rFonts w:eastAsia="DengXian"/>
        </w:rPr>
      </w:pPr>
      <w:r w:rsidRPr="006D68AC">
        <w:rPr>
          <w:rFonts w:eastAsia="DengXian"/>
        </w:rPr>
        <w:t xml:space="preserve">        content:</w:t>
      </w:r>
    </w:p>
    <w:p w14:paraId="51541077" w14:textId="77777777" w:rsidR="00311EA5" w:rsidRPr="006D68AC" w:rsidRDefault="00311EA5" w:rsidP="00311EA5">
      <w:pPr>
        <w:pStyle w:val="PL"/>
        <w:rPr>
          <w:rFonts w:eastAsia="DengXian"/>
        </w:rPr>
      </w:pPr>
      <w:r w:rsidRPr="006D68AC">
        <w:rPr>
          <w:rFonts w:eastAsia="DengXian"/>
        </w:rPr>
        <w:t xml:space="preserve">          application/json:</w:t>
      </w:r>
    </w:p>
    <w:p w14:paraId="210875C8" w14:textId="77777777" w:rsidR="00311EA5" w:rsidRPr="006D68AC" w:rsidRDefault="00311EA5" w:rsidP="00311EA5">
      <w:pPr>
        <w:pStyle w:val="PL"/>
        <w:rPr>
          <w:rFonts w:eastAsia="DengXian"/>
        </w:rPr>
      </w:pPr>
      <w:r w:rsidRPr="006D68AC">
        <w:rPr>
          <w:rFonts w:eastAsia="DengXian"/>
        </w:rPr>
        <w:t xml:space="preserve">            schema:</w:t>
      </w:r>
    </w:p>
    <w:p w14:paraId="5C9B373F" w14:textId="77777777" w:rsidR="00311EA5" w:rsidRPr="006D68AC" w:rsidRDefault="00311EA5" w:rsidP="00311EA5">
      <w:pPr>
        <w:pStyle w:val="PL"/>
        <w:rPr>
          <w:rFonts w:eastAsia="DengXian"/>
        </w:rPr>
      </w:pPr>
      <w:r w:rsidRPr="006D68AC">
        <w:rPr>
          <w:rFonts w:eastAsia="DengXian"/>
        </w:rPr>
        <w:t xml:space="preserve">              $ref: '#/components/schemas/NwSliceAdptInfo'</w:t>
      </w:r>
    </w:p>
    <w:p w14:paraId="49A35190" w14:textId="77777777" w:rsidR="00311EA5" w:rsidRPr="006D68AC" w:rsidRDefault="00311EA5" w:rsidP="00311EA5">
      <w:pPr>
        <w:pStyle w:val="PL"/>
        <w:rPr>
          <w:rFonts w:eastAsia="DengXian"/>
        </w:rPr>
      </w:pPr>
      <w:r w:rsidRPr="006D68AC">
        <w:rPr>
          <w:rFonts w:eastAsia="DengXian"/>
        </w:rPr>
        <w:t xml:space="preserve">      responses:</w:t>
      </w:r>
    </w:p>
    <w:p w14:paraId="197CEDD0" w14:textId="77777777" w:rsidR="00311EA5" w:rsidRPr="006D68AC" w:rsidRDefault="00311EA5" w:rsidP="00311EA5">
      <w:pPr>
        <w:pStyle w:val="PL"/>
        <w:rPr>
          <w:rFonts w:eastAsia="DengXian"/>
        </w:rPr>
      </w:pPr>
      <w:r w:rsidRPr="006D68AC">
        <w:rPr>
          <w:rFonts w:eastAsia="DengXian"/>
        </w:rPr>
        <w:t xml:space="preserve">        '204':</w:t>
      </w:r>
    </w:p>
    <w:p w14:paraId="68BBF8A3" w14:textId="77777777" w:rsidR="00311EA5" w:rsidRPr="006D68AC" w:rsidRDefault="00311EA5" w:rsidP="00311EA5">
      <w:pPr>
        <w:pStyle w:val="PL"/>
        <w:rPr>
          <w:rFonts w:eastAsia="DengXian"/>
          <w:lang w:val="en-US"/>
        </w:rPr>
      </w:pPr>
      <w:r w:rsidRPr="006D68AC">
        <w:rPr>
          <w:rFonts w:eastAsia="DengXian"/>
        </w:rPr>
        <w:t xml:space="preserve">          description: </w:t>
      </w:r>
      <w:r w:rsidRPr="006D68AC">
        <w:rPr>
          <w:rFonts w:eastAsia="DengXian"/>
          <w:lang w:val="en-US"/>
        </w:rPr>
        <w:t>&gt;</w:t>
      </w:r>
    </w:p>
    <w:p w14:paraId="0E3E6846" w14:textId="079B2AE9" w:rsidR="00311EA5" w:rsidRPr="006D68AC" w:rsidRDefault="00311EA5" w:rsidP="00311EA5">
      <w:pPr>
        <w:pStyle w:val="PL"/>
        <w:rPr>
          <w:rFonts w:eastAsia="DengXian"/>
        </w:rPr>
      </w:pPr>
      <w:r w:rsidRPr="006D68AC">
        <w:rPr>
          <w:rFonts w:eastAsia="DengXian"/>
        </w:rPr>
        <w:t xml:space="preserve">            No Content. </w:t>
      </w:r>
      <w:r w:rsidRPr="006D68AC">
        <w:t>The network slice adaptation request is successfully received and processed</w:t>
      </w:r>
      <w:r w:rsidRPr="006D68AC">
        <w:rPr>
          <w:rFonts w:eastAsia="DengXian"/>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DengXian"/>
        </w:rPr>
      </w:pPr>
      <w:r w:rsidRPr="006D68AC">
        <w:rPr>
          <w:rFonts w:eastAsia="DengXian"/>
        </w:rPr>
        <w:t xml:space="preserve">        '400':</w:t>
      </w:r>
    </w:p>
    <w:p w14:paraId="6A69C35A"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767834E0" w14:textId="77777777" w:rsidR="00311EA5" w:rsidRPr="006D68AC" w:rsidRDefault="00311EA5" w:rsidP="00311EA5">
      <w:pPr>
        <w:pStyle w:val="PL"/>
        <w:rPr>
          <w:rFonts w:eastAsia="DengXian"/>
        </w:rPr>
      </w:pPr>
      <w:r w:rsidRPr="006D68AC">
        <w:rPr>
          <w:rFonts w:eastAsia="DengXian"/>
        </w:rPr>
        <w:t xml:space="preserve">        '401':</w:t>
      </w:r>
    </w:p>
    <w:p w14:paraId="7C9165C4"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70F9FBB9" w14:textId="77777777" w:rsidR="00311EA5" w:rsidRPr="006D68AC" w:rsidRDefault="00311EA5" w:rsidP="00311EA5">
      <w:pPr>
        <w:pStyle w:val="PL"/>
        <w:rPr>
          <w:rFonts w:eastAsia="DengXian"/>
        </w:rPr>
      </w:pPr>
      <w:r w:rsidRPr="006D68AC">
        <w:rPr>
          <w:rFonts w:eastAsia="DengXian"/>
        </w:rPr>
        <w:t xml:space="preserve">        '403':</w:t>
      </w:r>
    </w:p>
    <w:p w14:paraId="413ADB39" w14:textId="77777777" w:rsidR="00311EA5" w:rsidRPr="006D68AC" w:rsidRDefault="00311EA5" w:rsidP="00311EA5">
      <w:pPr>
        <w:pStyle w:val="PL"/>
        <w:rPr>
          <w:lang w:eastAsia="zh-CN"/>
        </w:rPr>
      </w:pPr>
      <w:r w:rsidRPr="006D68AC">
        <w:rPr>
          <w:rFonts w:eastAsia="DengXian"/>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DengXian"/>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DengXian"/>
          <w:lang w:val="en-US"/>
        </w:rPr>
      </w:pPr>
      <w:r w:rsidRPr="006D68AC">
        <w:rPr>
          <w:rFonts w:eastAsia="DengXian"/>
          <w:lang w:val="en-US"/>
        </w:rPr>
        <w:t xml:space="preserve">          content:</w:t>
      </w:r>
    </w:p>
    <w:p w14:paraId="23468AAF" w14:textId="77777777" w:rsidR="00311EA5" w:rsidRPr="006D68AC" w:rsidRDefault="00311EA5" w:rsidP="00311EA5">
      <w:pPr>
        <w:pStyle w:val="PL"/>
        <w:rPr>
          <w:rFonts w:eastAsia="DengXian"/>
          <w:lang w:val="en-US"/>
        </w:rPr>
      </w:pPr>
      <w:r w:rsidRPr="006D68AC">
        <w:rPr>
          <w:rFonts w:eastAsia="DengXian"/>
          <w:lang w:val="en-US"/>
        </w:rPr>
        <w:t xml:space="preserve">            application/problem+json:</w:t>
      </w:r>
    </w:p>
    <w:p w14:paraId="6443120C" w14:textId="77777777" w:rsidR="00311EA5" w:rsidRPr="006D68AC" w:rsidRDefault="00311EA5" w:rsidP="00311EA5">
      <w:pPr>
        <w:pStyle w:val="PL"/>
        <w:rPr>
          <w:rFonts w:eastAsia="DengXian"/>
          <w:lang w:val="en-US"/>
        </w:rPr>
      </w:pPr>
      <w:r w:rsidRPr="006D68AC">
        <w:rPr>
          <w:rFonts w:eastAsia="DengXian"/>
          <w:lang w:val="en-US"/>
        </w:rPr>
        <w:t xml:space="preserve">              schema:</w:t>
      </w:r>
    </w:p>
    <w:p w14:paraId="7C183238" w14:textId="77777777" w:rsidR="00311EA5" w:rsidRPr="006D68AC" w:rsidRDefault="00311EA5" w:rsidP="00311EA5">
      <w:pPr>
        <w:pStyle w:val="PL"/>
      </w:pPr>
      <w:r w:rsidRPr="006D68AC">
        <w:rPr>
          <w:rFonts w:eastAsia="DengXian"/>
          <w:lang w:val="en-US"/>
        </w:rPr>
        <w:t xml:space="preserve">                $ref: '#/components/schemas/</w:t>
      </w:r>
      <w:r w:rsidRPr="006D68AC">
        <w:rPr>
          <w:lang w:eastAsia="zh-CN"/>
        </w:rPr>
        <w:t>ProblemDetailsSliceAdapt</w:t>
      </w:r>
      <w:r w:rsidRPr="006D68AC">
        <w:rPr>
          <w:rFonts w:eastAsia="DengXian"/>
          <w:lang w:val="en-US"/>
        </w:rPr>
        <w:t>'</w:t>
      </w:r>
    </w:p>
    <w:p w14:paraId="36E2370A" w14:textId="77777777" w:rsidR="00311EA5" w:rsidRPr="006D68AC" w:rsidRDefault="00311EA5" w:rsidP="00311EA5">
      <w:pPr>
        <w:pStyle w:val="PL"/>
        <w:rPr>
          <w:rFonts w:eastAsia="DengXian"/>
        </w:rPr>
      </w:pPr>
      <w:r w:rsidRPr="006D68AC">
        <w:rPr>
          <w:rFonts w:eastAsia="DengXian"/>
        </w:rPr>
        <w:t xml:space="preserve">        '404':</w:t>
      </w:r>
    </w:p>
    <w:p w14:paraId="1F6659F2"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DengXian"/>
        </w:rPr>
      </w:pPr>
      <w:r w:rsidRPr="006D68AC">
        <w:rPr>
          <w:rFonts w:eastAsia="DengXian"/>
        </w:rPr>
        <w:t xml:space="preserve">        '429':</w:t>
      </w:r>
    </w:p>
    <w:p w14:paraId="6A80EDA7"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F2A0AAA" w14:textId="77777777" w:rsidR="00311EA5" w:rsidRPr="006D68AC" w:rsidRDefault="00311EA5" w:rsidP="00311EA5">
      <w:pPr>
        <w:pStyle w:val="PL"/>
        <w:rPr>
          <w:rFonts w:eastAsia="DengXian"/>
        </w:rPr>
      </w:pPr>
      <w:r w:rsidRPr="006D68AC">
        <w:rPr>
          <w:rFonts w:eastAsia="DengXian"/>
        </w:rPr>
        <w:t xml:space="preserve">        '500':</w:t>
      </w:r>
    </w:p>
    <w:p w14:paraId="3AE80449"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71F926FA" w14:textId="77777777" w:rsidR="00311EA5" w:rsidRPr="006D68AC" w:rsidRDefault="00311EA5" w:rsidP="00311EA5">
      <w:pPr>
        <w:pStyle w:val="PL"/>
        <w:rPr>
          <w:rFonts w:eastAsia="DengXian"/>
        </w:rPr>
      </w:pPr>
      <w:r w:rsidRPr="006D68AC">
        <w:rPr>
          <w:rFonts w:eastAsia="DengXian"/>
        </w:rPr>
        <w:t xml:space="preserve">        '503':</w:t>
      </w:r>
    </w:p>
    <w:p w14:paraId="7E594971"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4263615F" w14:textId="77777777" w:rsidR="00311EA5" w:rsidRPr="006D68AC" w:rsidRDefault="00311EA5" w:rsidP="00311EA5">
      <w:pPr>
        <w:pStyle w:val="PL"/>
        <w:rPr>
          <w:rFonts w:eastAsia="DengXian"/>
        </w:rPr>
      </w:pPr>
      <w:r w:rsidRPr="006D68AC">
        <w:rPr>
          <w:rFonts w:eastAsia="DengXian"/>
        </w:rPr>
        <w:t xml:space="preserve">        default:</w:t>
      </w:r>
    </w:p>
    <w:p w14:paraId="799B53F2"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DengXian"/>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DengXian"/>
        </w:rPr>
      </w:pPr>
    </w:p>
    <w:p w14:paraId="16614885" w14:textId="77777777" w:rsidR="00311EA5" w:rsidRPr="006D68AC" w:rsidRDefault="00311EA5" w:rsidP="00311EA5">
      <w:pPr>
        <w:pStyle w:val="PL"/>
        <w:rPr>
          <w:rFonts w:eastAsia="DengXian"/>
        </w:rPr>
      </w:pPr>
      <w:r w:rsidRPr="006D68AC">
        <w:rPr>
          <w:rFonts w:eastAsia="DengXian"/>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DengXian"/>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DengXian"/>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Heading1"/>
      </w:pPr>
      <w:bookmarkStart w:id="10173" w:name="_Toc160650508"/>
      <w:bookmarkStart w:id="10174" w:name="_Toc164928827"/>
      <w:bookmarkStart w:id="10175" w:name="_Toc168550690"/>
      <w:bookmarkStart w:id="10176" w:name="_Toc170118764"/>
      <w:bookmarkStart w:id="10177" w:name="_Toc209470846"/>
      <w:bookmarkStart w:id="10178" w:name="_Toc212115521"/>
      <w:bookmarkStart w:id="10179" w:name="_Toc216294079"/>
      <w:r w:rsidRPr="006D68AC">
        <w:t>A.12</w:t>
      </w:r>
      <w:r w:rsidRPr="006D68AC">
        <w:tab/>
      </w:r>
      <w:r w:rsidRPr="006D68AC">
        <w:rPr>
          <w:lang w:val="en-US"/>
        </w:rPr>
        <w:t>NSCE_SliceCommService</w:t>
      </w:r>
      <w:r w:rsidRPr="006D68AC">
        <w:t xml:space="preserve"> API</w:t>
      </w:r>
      <w:bookmarkEnd w:id="10169"/>
      <w:bookmarkEnd w:id="10170"/>
      <w:bookmarkEnd w:id="10171"/>
      <w:bookmarkEnd w:id="10173"/>
      <w:bookmarkEnd w:id="10174"/>
      <w:bookmarkEnd w:id="10175"/>
      <w:bookmarkEnd w:id="10176"/>
      <w:bookmarkEnd w:id="10177"/>
      <w:bookmarkEnd w:id="10178"/>
      <w:bookmarkEnd w:id="10179"/>
    </w:p>
    <w:p w14:paraId="4ACFC235" w14:textId="77777777" w:rsidR="00B110B4" w:rsidRPr="006D68AC" w:rsidRDefault="00B110B4" w:rsidP="00B110B4">
      <w:pPr>
        <w:pStyle w:val="PL"/>
      </w:pPr>
      <w:bookmarkStart w:id="10180" w:name="_Toc160650509"/>
      <w:bookmarkStart w:id="10181" w:name="_Toc85492934"/>
      <w:bookmarkStart w:id="10182" w:name="_Toc90661694"/>
      <w:bookmarkStart w:id="10183" w:name="_Toc138755414"/>
      <w:bookmarkStart w:id="10184" w:name="_Toc151886399"/>
      <w:bookmarkStart w:id="10185" w:name="_Toc152076464"/>
      <w:bookmarkStart w:id="10186" w:name="_Toc153794180"/>
      <w:bookmarkStart w:id="10187" w:name="_Toc157435162"/>
      <w:bookmarkStart w:id="10188" w:name="_Toc157436877"/>
      <w:bookmarkStart w:id="10189"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ＭＳ 明朝"/>
        </w:rPr>
        <w:t>TS28541_SliceNrm.yaml</w:t>
      </w:r>
      <w:r w:rsidRPr="007D4E32">
        <w:t>#/components/schemas/ServiceProfile'</w:t>
      </w:r>
    </w:p>
    <w:p w14:paraId="61914F4C" w14:textId="77777777" w:rsidR="00B110B4" w:rsidRPr="006D68AC" w:rsidRDefault="00B110B4" w:rsidP="00B110B4">
      <w:pPr>
        <w:pStyle w:val="PL"/>
        <w:rPr>
          <w:rFonts w:eastAsia="DengXian"/>
        </w:rPr>
      </w:pPr>
      <w:r w:rsidRPr="006D68AC">
        <w:rPr>
          <w:rFonts w:eastAsia="DengXian"/>
        </w:rPr>
        <w:t xml:space="preserve">      anyOf:</w:t>
      </w:r>
    </w:p>
    <w:p w14:paraId="1E9C056E" w14:textId="77777777" w:rsidR="00B110B4" w:rsidRPr="006D68AC" w:rsidRDefault="00B110B4" w:rsidP="00B110B4">
      <w:pPr>
        <w:pStyle w:val="PL"/>
        <w:rPr>
          <w:rFonts w:eastAsia="DengXian"/>
        </w:rPr>
      </w:pPr>
      <w:r w:rsidRPr="006D68AC">
        <w:rPr>
          <w:rFonts w:eastAsia="DengXian"/>
        </w:rPr>
        <w:t xml:space="preserve">        - required: [</w:t>
      </w:r>
      <w:r w:rsidRPr="006D68AC">
        <w:t>snssai</w:t>
      </w:r>
      <w:r w:rsidRPr="006D68AC">
        <w:rPr>
          <w:rFonts w:eastAsia="DengXian"/>
        </w:rPr>
        <w:t>]</w:t>
      </w:r>
    </w:p>
    <w:p w14:paraId="6289193C" w14:textId="77777777" w:rsidR="00B110B4" w:rsidRPr="006D68AC" w:rsidRDefault="00B110B4" w:rsidP="00B110B4">
      <w:pPr>
        <w:pStyle w:val="PL"/>
        <w:rPr>
          <w:rFonts w:eastAsia="DengXian"/>
        </w:rPr>
      </w:pPr>
      <w:r w:rsidRPr="006D68AC">
        <w:rPr>
          <w:rFonts w:eastAsia="DengXian"/>
        </w:rPr>
        <w:t xml:space="preserve">        - required: [</w:t>
      </w:r>
      <w:r w:rsidRPr="006D68AC">
        <w:t>attributes</w:t>
      </w:r>
      <w:r w:rsidRPr="006D68AC">
        <w:rPr>
          <w:rFonts w:eastAsia="DengXian"/>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Heading1"/>
      </w:pPr>
      <w:bookmarkStart w:id="10190" w:name="_Toc164928828"/>
      <w:bookmarkStart w:id="10191" w:name="_Toc168550691"/>
      <w:bookmarkStart w:id="10192" w:name="_Toc170118765"/>
      <w:bookmarkStart w:id="10193" w:name="_Toc209470847"/>
      <w:bookmarkStart w:id="10194" w:name="_Toc212115522"/>
      <w:bookmarkStart w:id="10195" w:name="_Toc216294080"/>
      <w:r w:rsidRPr="006D68AC">
        <w:t>A.13</w:t>
      </w:r>
      <w:r w:rsidRPr="006D68AC">
        <w:tab/>
        <w:t>NSCE_InterPLMNContinuity API</w:t>
      </w:r>
      <w:bookmarkEnd w:id="10180"/>
      <w:bookmarkEnd w:id="10190"/>
      <w:bookmarkEnd w:id="10191"/>
      <w:bookmarkEnd w:id="10192"/>
      <w:bookmarkEnd w:id="10193"/>
      <w:bookmarkEnd w:id="10194"/>
      <w:bookmarkEnd w:id="1019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DengXian"/>
        </w:rPr>
      </w:pPr>
      <w:r w:rsidRPr="006D68AC">
        <w:rPr>
          <w:rFonts w:eastAsia="DengXian"/>
        </w:rPr>
        <w:t xml:space="preserve">          This string provides forward-compatibility with future extensions to the enumeration</w:t>
      </w:r>
    </w:p>
    <w:p w14:paraId="41CAF4D7" w14:textId="77777777" w:rsidR="00D3062E" w:rsidRPr="006D68AC" w:rsidRDefault="00D3062E" w:rsidP="00D3062E">
      <w:pPr>
        <w:pStyle w:val="PL"/>
        <w:rPr>
          <w:rFonts w:eastAsia="DengXian"/>
        </w:rPr>
      </w:pPr>
      <w:r w:rsidRPr="006D68AC">
        <w:rPr>
          <w:rFonts w:eastAsia="DengXian"/>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Heading1"/>
      </w:pPr>
      <w:bookmarkStart w:id="10196" w:name="_Toc160650510"/>
      <w:bookmarkStart w:id="10197" w:name="_Toc164928829"/>
      <w:bookmarkStart w:id="10198" w:name="_Toc168550692"/>
      <w:bookmarkStart w:id="10199" w:name="_Toc170118766"/>
      <w:bookmarkStart w:id="10200" w:name="_Toc209470848"/>
      <w:bookmarkStart w:id="10201" w:name="_Toc212115523"/>
      <w:bookmarkStart w:id="10202" w:name="_Toc216294081"/>
      <w:r w:rsidRPr="006D68AC">
        <w:t>A.14</w:t>
      </w:r>
      <w:r w:rsidRPr="006D68AC">
        <w:tab/>
        <w:t>NSCE_NSDiagnostics API</w:t>
      </w:r>
      <w:bookmarkEnd w:id="10181"/>
      <w:bookmarkEnd w:id="10182"/>
      <w:bookmarkEnd w:id="10183"/>
      <w:bookmarkEnd w:id="10184"/>
      <w:bookmarkEnd w:id="10185"/>
      <w:bookmarkEnd w:id="10186"/>
      <w:bookmarkEnd w:id="10187"/>
      <w:bookmarkEnd w:id="10188"/>
      <w:bookmarkEnd w:id="10189"/>
      <w:bookmarkEnd w:id="10196"/>
      <w:bookmarkEnd w:id="10197"/>
      <w:bookmarkEnd w:id="10198"/>
      <w:bookmarkEnd w:id="10199"/>
      <w:bookmarkEnd w:id="10200"/>
      <w:bookmarkEnd w:id="10201"/>
      <w:bookmarkEnd w:id="10202"/>
    </w:p>
    <w:p w14:paraId="3160BE51" w14:textId="77777777" w:rsidR="002E2250" w:rsidRPr="006D68AC" w:rsidRDefault="002E2250" w:rsidP="002E2250">
      <w:pPr>
        <w:pStyle w:val="PL"/>
        <w:rPr>
          <w:rFonts w:eastAsia="DengXian"/>
        </w:rPr>
      </w:pPr>
      <w:r w:rsidRPr="006D68AC">
        <w:rPr>
          <w:rFonts w:eastAsia="DengXian"/>
        </w:rPr>
        <w:t>openapi: 3.0.0</w:t>
      </w:r>
    </w:p>
    <w:p w14:paraId="6771EDD5" w14:textId="77777777" w:rsidR="002E2250" w:rsidRPr="006D68AC" w:rsidRDefault="002E2250" w:rsidP="002E2250">
      <w:pPr>
        <w:pStyle w:val="PL"/>
        <w:rPr>
          <w:rFonts w:eastAsia="DengXian"/>
        </w:rPr>
      </w:pPr>
    </w:p>
    <w:p w14:paraId="18BDFE5D" w14:textId="77777777" w:rsidR="002E2250" w:rsidRPr="006D68AC" w:rsidRDefault="002E2250" w:rsidP="002E2250">
      <w:pPr>
        <w:pStyle w:val="PL"/>
        <w:rPr>
          <w:rFonts w:eastAsia="DengXian"/>
        </w:rPr>
      </w:pPr>
      <w:r w:rsidRPr="006D68AC">
        <w:rPr>
          <w:rFonts w:eastAsia="DengXian"/>
        </w:rPr>
        <w:t>info:</w:t>
      </w:r>
    </w:p>
    <w:p w14:paraId="4BD40489" w14:textId="77777777" w:rsidR="002E2250" w:rsidRPr="006D68AC" w:rsidRDefault="002E2250" w:rsidP="002E2250">
      <w:pPr>
        <w:pStyle w:val="PL"/>
        <w:rPr>
          <w:rFonts w:eastAsia="DengXian"/>
        </w:rPr>
      </w:pPr>
      <w:r w:rsidRPr="006D68AC">
        <w:rPr>
          <w:rFonts w:eastAsia="DengXian"/>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p>
    <w:p w14:paraId="7688B9AD" w14:textId="77777777" w:rsidR="002E2250" w:rsidRPr="006D68AC" w:rsidRDefault="002E2250" w:rsidP="002E2250">
      <w:pPr>
        <w:pStyle w:val="PL"/>
        <w:rPr>
          <w:rFonts w:eastAsia="DengXian"/>
        </w:rPr>
      </w:pPr>
      <w:r w:rsidRPr="006D68AC">
        <w:rPr>
          <w:rFonts w:eastAsia="DengXian"/>
        </w:rPr>
        <w:t xml:space="preserve">  description: |</w:t>
      </w:r>
    </w:p>
    <w:p w14:paraId="76482BB6" w14:textId="77777777" w:rsidR="002E2250" w:rsidRPr="006D68AC" w:rsidRDefault="002E2250" w:rsidP="002E2250">
      <w:pPr>
        <w:pStyle w:val="PL"/>
        <w:rPr>
          <w:rFonts w:eastAsia="DengXian"/>
        </w:rPr>
      </w:pPr>
      <w:r w:rsidRPr="006D68AC">
        <w:rPr>
          <w:rFonts w:eastAsia="DengXian"/>
        </w:rPr>
        <w:t xml:space="preserve">    </w:t>
      </w:r>
      <w:r w:rsidRPr="006D68AC">
        <w:t>NSCE Server Network Slice Diagnostics Service</w:t>
      </w:r>
      <w:r w:rsidRPr="006D68AC">
        <w:rPr>
          <w:rFonts w:eastAsia="DengXian"/>
        </w:rPr>
        <w:t xml:space="preserve">.  </w:t>
      </w:r>
    </w:p>
    <w:p w14:paraId="49C1EDB6" w14:textId="7D822CDE"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2FC93E0D" w14:textId="77777777" w:rsidR="002E2250" w:rsidRPr="006D68AC" w:rsidRDefault="002E2250" w:rsidP="002E2250">
      <w:pPr>
        <w:pStyle w:val="PL"/>
        <w:rPr>
          <w:rFonts w:eastAsia="DengXian"/>
        </w:rPr>
      </w:pPr>
      <w:r w:rsidRPr="006D68AC">
        <w:rPr>
          <w:rFonts w:eastAsia="DengXian"/>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DengXian"/>
        </w:rPr>
      </w:pPr>
      <w:r w:rsidRPr="006D68AC">
        <w:rPr>
          <w:lang w:val="en-US" w:eastAsia="es-ES"/>
        </w:rPr>
        <w:t xml:space="preserve">  - oAuth2ClientCredentials: []</w:t>
      </w:r>
    </w:p>
    <w:p w14:paraId="2BBB42C9" w14:textId="77777777" w:rsidR="002E2250" w:rsidRPr="006D68AC" w:rsidRDefault="002E2250" w:rsidP="002E2250">
      <w:pPr>
        <w:pStyle w:val="PL"/>
        <w:rPr>
          <w:rFonts w:eastAsia="DengXian"/>
        </w:rPr>
      </w:pPr>
    </w:p>
    <w:p w14:paraId="49FDD8B5" w14:textId="77777777" w:rsidR="002E2250" w:rsidRPr="006D68AC" w:rsidRDefault="002E2250" w:rsidP="002E2250">
      <w:pPr>
        <w:pStyle w:val="PL"/>
        <w:rPr>
          <w:rFonts w:eastAsia="DengXian"/>
        </w:rPr>
      </w:pPr>
      <w:r w:rsidRPr="006D68AC">
        <w:rPr>
          <w:rFonts w:eastAsia="DengXian"/>
        </w:rPr>
        <w:t>paths:</w:t>
      </w:r>
    </w:p>
    <w:p w14:paraId="2A6F80BB" w14:textId="77777777" w:rsidR="002E2250" w:rsidRPr="006D68AC" w:rsidRDefault="002E2250" w:rsidP="002E2250">
      <w:pPr>
        <w:pStyle w:val="PL"/>
        <w:rPr>
          <w:rFonts w:eastAsia="DengXian"/>
        </w:rPr>
      </w:pPr>
      <w:r w:rsidRPr="006D68AC">
        <w:rPr>
          <w:rFonts w:eastAsia="DengXian"/>
        </w:rPr>
        <w:t xml:space="preserve">  /request:</w:t>
      </w:r>
    </w:p>
    <w:p w14:paraId="12AA4BC5" w14:textId="77777777" w:rsidR="002E2250" w:rsidRPr="006D68AC" w:rsidRDefault="002E2250" w:rsidP="002E2250">
      <w:pPr>
        <w:pStyle w:val="PL"/>
        <w:rPr>
          <w:rFonts w:eastAsia="DengXian"/>
        </w:rPr>
      </w:pPr>
      <w:r w:rsidRPr="006D68AC">
        <w:rPr>
          <w:rFonts w:eastAsia="DengXian"/>
        </w:rPr>
        <w:t xml:space="preserve">    post:</w:t>
      </w:r>
    </w:p>
    <w:p w14:paraId="2A298322" w14:textId="77777777" w:rsidR="002E2250" w:rsidRPr="006D68AC" w:rsidRDefault="002E2250" w:rsidP="002E2250">
      <w:pPr>
        <w:pStyle w:val="PL"/>
        <w:rPr>
          <w:rFonts w:eastAsia="DengXian"/>
        </w:rPr>
      </w:pPr>
      <w:r w:rsidRPr="006D68AC">
        <w:rPr>
          <w:rFonts w:eastAsia="DengXian"/>
        </w:rPr>
        <w:t xml:space="preserve">      summary: Request network slice diagnostics information.</w:t>
      </w:r>
    </w:p>
    <w:p w14:paraId="15987C88"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DengXian"/>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DengXian"/>
        </w:rPr>
      </w:pPr>
      <w:r w:rsidRPr="006D68AC">
        <w:rPr>
          <w:rFonts w:eastAsia="DengXian"/>
        </w:rPr>
        <w:t xml:space="preserve">      requestBody:</w:t>
      </w:r>
    </w:p>
    <w:p w14:paraId="1780D96B" w14:textId="77777777" w:rsidR="002E2250" w:rsidRPr="006D68AC" w:rsidRDefault="002E2250" w:rsidP="002E2250">
      <w:pPr>
        <w:pStyle w:val="PL"/>
        <w:rPr>
          <w:rFonts w:eastAsia="DengXian"/>
        </w:rPr>
      </w:pPr>
      <w:r w:rsidRPr="006D68AC">
        <w:rPr>
          <w:rFonts w:eastAsia="DengXian"/>
        </w:rPr>
        <w:t xml:space="preserve">        required: true</w:t>
      </w:r>
    </w:p>
    <w:p w14:paraId="4521A80D" w14:textId="77777777" w:rsidR="002E2250" w:rsidRPr="006D68AC" w:rsidRDefault="002E2250" w:rsidP="002E2250">
      <w:pPr>
        <w:pStyle w:val="PL"/>
        <w:rPr>
          <w:rFonts w:eastAsia="DengXian"/>
        </w:rPr>
      </w:pPr>
      <w:r w:rsidRPr="006D68AC">
        <w:rPr>
          <w:rFonts w:eastAsia="DengXian"/>
        </w:rPr>
        <w:t xml:space="preserve">        content:</w:t>
      </w:r>
    </w:p>
    <w:p w14:paraId="3738CDD2" w14:textId="77777777" w:rsidR="002E2250" w:rsidRPr="006D68AC" w:rsidRDefault="002E2250" w:rsidP="002E2250">
      <w:pPr>
        <w:pStyle w:val="PL"/>
        <w:rPr>
          <w:rFonts w:eastAsia="DengXian"/>
        </w:rPr>
      </w:pPr>
      <w:r w:rsidRPr="006D68AC">
        <w:rPr>
          <w:rFonts w:eastAsia="DengXian"/>
        </w:rPr>
        <w:t xml:space="preserve">          application/json:</w:t>
      </w:r>
    </w:p>
    <w:p w14:paraId="193CB5A0" w14:textId="77777777" w:rsidR="002E2250" w:rsidRPr="006D68AC" w:rsidRDefault="002E2250" w:rsidP="002E2250">
      <w:pPr>
        <w:pStyle w:val="PL"/>
        <w:rPr>
          <w:rFonts w:eastAsia="DengXian"/>
        </w:rPr>
      </w:pPr>
      <w:r w:rsidRPr="006D68AC">
        <w:rPr>
          <w:rFonts w:eastAsia="DengXian"/>
        </w:rPr>
        <w:t xml:space="preserve">            schema:</w:t>
      </w:r>
    </w:p>
    <w:p w14:paraId="491087C7" w14:textId="77777777" w:rsidR="002E2250" w:rsidRPr="006D68AC" w:rsidRDefault="002E2250" w:rsidP="002E2250">
      <w:pPr>
        <w:pStyle w:val="PL"/>
        <w:rPr>
          <w:rFonts w:eastAsia="DengXian"/>
        </w:rPr>
      </w:pPr>
      <w:r w:rsidRPr="006D68AC">
        <w:rPr>
          <w:rFonts w:eastAsia="DengXian"/>
        </w:rPr>
        <w:t xml:space="preserve">              $ref: '#/components/schemas/NwSliceDiagReq'</w:t>
      </w:r>
    </w:p>
    <w:p w14:paraId="1A35B02B" w14:textId="77777777" w:rsidR="002E2250" w:rsidRPr="006D68AC" w:rsidRDefault="002E2250" w:rsidP="002E2250">
      <w:pPr>
        <w:pStyle w:val="PL"/>
        <w:rPr>
          <w:rFonts w:eastAsia="DengXian"/>
        </w:rPr>
      </w:pPr>
      <w:r w:rsidRPr="006D68AC">
        <w:rPr>
          <w:rFonts w:eastAsia="DengXian"/>
        </w:rPr>
        <w:t xml:space="preserve">      responses:</w:t>
      </w:r>
    </w:p>
    <w:p w14:paraId="18B4110E" w14:textId="77777777" w:rsidR="002E2250" w:rsidRPr="006D68AC" w:rsidRDefault="002E2250" w:rsidP="002E2250">
      <w:pPr>
        <w:pStyle w:val="PL"/>
      </w:pPr>
      <w:r w:rsidRPr="006D68AC">
        <w:rPr>
          <w:rFonts w:eastAsia="DengXian"/>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DengXian"/>
        </w:rPr>
      </w:pPr>
      <w:r w:rsidRPr="006D68AC">
        <w:rPr>
          <w:rFonts w:eastAsia="DengXian"/>
        </w:rPr>
        <w:t xml:space="preserve">        '400':</w:t>
      </w:r>
    </w:p>
    <w:p w14:paraId="18971DC6"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85DFE48" w14:textId="77777777" w:rsidR="002E2250" w:rsidRPr="006D68AC" w:rsidRDefault="002E2250" w:rsidP="002E2250">
      <w:pPr>
        <w:pStyle w:val="PL"/>
        <w:rPr>
          <w:rFonts w:eastAsia="DengXian"/>
        </w:rPr>
      </w:pPr>
      <w:r w:rsidRPr="006D68AC">
        <w:rPr>
          <w:rFonts w:eastAsia="DengXian"/>
        </w:rPr>
        <w:t xml:space="preserve">        '401':</w:t>
      </w:r>
    </w:p>
    <w:p w14:paraId="48F109B1"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620D96C0" w14:textId="77777777" w:rsidR="002E2250" w:rsidRPr="006D68AC" w:rsidRDefault="002E2250" w:rsidP="002E2250">
      <w:pPr>
        <w:pStyle w:val="PL"/>
        <w:rPr>
          <w:rFonts w:eastAsia="DengXian"/>
        </w:rPr>
      </w:pPr>
      <w:r w:rsidRPr="006D68AC">
        <w:rPr>
          <w:rFonts w:eastAsia="DengXian"/>
        </w:rPr>
        <w:t xml:space="preserve">        '403':</w:t>
      </w:r>
    </w:p>
    <w:p w14:paraId="3E5D4095"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1A835F22" w14:textId="77777777" w:rsidR="002E2250" w:rsidRPr="006D68AC" w:rsidRDefault="002E2250" w:rsidP="002E2250">
      <w:pPr>
        <w:pStyle w:val="PL"/>
        <w:rPr>
          <w:rFonts w:eastAsia="DengXian"/>
        </w:rPr>
      </w:pPr>
      <w:r w:rsidRPr="006D68AC">
        <w:rPr>
          <w:rFonts w:eastAsia="DengXian"/>
        </w:rPr>
        <w:t xml:space="preserve">        '404':</w:t>
      </w:r>
    </w:p>
    <w:p w14:paraId="3CE56E5F"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DengXian"/>
        </w:rPr>
      </w:pPr>
      <w:r w:rsidRPr="006D68AC">
        <w:rPr>
          <w:rFonts w:eastAsia="DengXian"/>
        </w:rPr>
        <w:t xml:space="preserve">        '429':</w:t>
      </w:r>
    </w:p>
    <w:p w14:paraId="78769EE4"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79BA7D8C" w14:textId="77777777" w:rsidR="002E2250" w:rsidRPr="006D68AC" w:rsidRDefault="002E2250" w:rsidP="002E2250">
      <w:pPr>
        <w:pStyle w:val="PL"/>
        <w:rPr>
          <w:rFonts w:eastAsia="DengXian"/>
        </w:rPr>
      </w:pPr>
      <w:r w:rsidRPr="006D68AC">
        <w:rPr>
          <w:rFonts w:eastAsia="DengXian"/>
        </w:rPr>
        <w:t xml:space="preserve">        '500':</w:t>
      </w:r>
    </w:p>
    <w:p w14:paraId="026F5348"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3DAA888" w14:textId="77777777" w:rsidR="002E2250" w:rsidRPr="006D68AC" w:rsidRDefault="002E2250" w:rsidP="002E2250">
      <w:pPr>
        <w:pStyle w:val="PL"/>
        <w:rPr>
          <w:rFonts w:eastAsia="DengXian"/>
        </w:rPr>
      </w:pPr>
      <w:r w:rsidRPr="006D68AC">
        <w:rPr>
          <w:rFonts w:eastAsia="DengXian"/>
        </w:rPr>
        <w:t xml:space="preserve">        '503':</w:t>
      </w:r>
    </w:p>
    <w:p w14:paraId="768025C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D370361" w14:textId="77777777" w:rsidR="002E2250" w:rsidRPr="006D68AC" w:rsidRDefault="002E2250" w:rsidP="002E2250">
      <w:pPr>
        <w:pStyle w:val="PL"/>
        <w:rPr>
          <w:rFonts w:eastAsia="DengXian"/>
        </w:rPr>
      </w:pPr>
      <w:r w:rsidRPr="006D68AC">
        <w:rPr>
          <w:rFonts w:eastAsia="DengXian"/>
        </w:rPr>
        <w:t xml:space="preserve">        default:</w:t>
      </w:r>
    </w:p>
    <w:p w14:paraId="328969BE"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5CAA7F21" w14:textId="77777777" w:rsidR="002E2250" w:rsidRPr="006D68AC" w:rsidRDefault="002E2250" w:rsidP="002E2250">
      <w:pPr>
        <w:pStyle w:val="PL"/>
        <w:rPr>
          <w:rFonts w:eastAsia="DengXian"/>
        </w:rPr>
      </w:pPr>
    </w:p>
    <w:p w14:paraId="13DBFE6A" w14:textId="77777777" w:rsidR="002E2250" w:rsidRPr="006D68AC" w:rsidRDefault="002E2250" w:rsidP="002E2250">
      <w:pPr>
        <w:pStyle w:val="PL"/>
        <w:rPr>
          <w:rFonts w:eastAsia="DengXian"/>
        </w:rPr>
      </w:pPr>
      <w:r w:rsidRPr="006D68AC">
        <w:rPr>
          <w:rFonts w:eastAsia="DengXian"/>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DengXian"/>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DengXian"/>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DengXian"/>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DengXian"/>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DengXian"/>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Heading1"/>
      </w:pPr>
      <w:r w:rsidRPr="006D68AC">
        <w:br w:type="page"/>
      </w:r>
      <w:bookmarkStart w:id="10203" w:name="_Toc164928830"/>
      <w:bookmarkStart w:id="10204" w:name="_Toc168550693"/>
      <w:bookmarkStart w:id="10205" w:name="_Toc170118767"/>
      <w:bookmarkStart w:id="10206" w:name="_Toc209470849"/>
      <w:bookmarkStart w:id="10207" w:name="_Toc212115524"/>
      <w:bookmarkStart w:id="10208" w:name="_Toc157435164"/>
      <w:bookmarkStart w:id="10209" w:name="_Toc157436879"/>
      <w:bookmarkStart w:id="10210" w:name="_Toc157440719"/>
      <w:bookmarkStart w:id="10211" w:name="_Toc157435165"/>
      <w:bookmarkStart w:id="10212" w:name="_Toc157436880"/>
      <w:bookmarkStart w:id="10213" w:name="_Toc157440720"/>
      <w:bookmarkStart w:id="10214" w:name="_Toc216294082"/>
      <w:r w:rsidR="00D3062E" w:rsidRPr="006D68AC">
        <w:t>A.15</w:t>
      </w:r>
      <w:r w:rsidR="00D3062E" w:rsidRPr="006D68AC">
        <w:tab/>
        <w:t>NSCE_FaultDiagnosis API</w:t>
      </w:r>
      <w:bookmarkEnd w:id="10203"/>
      <w:bookmarkEnd w:id="10204"/>
      <w:bookmarkEnd w:id="10205"/>
      <w:bookmarkEnd w:id="10206"/>
      <w:bookmarkEnd w:id="10207"/>
      <w:bookmarkEnd w:id="10214"/>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DengXian"/>
        </w:rPr>
      </w:pPr>
      <w:r w:rsidRPr="007D4E32">
        <w:rPr>
          <w:rFonts w:eastAsia="DengXian"/>
        </w:rPr>
        <w:t xml:space="preserve">          This string provides forward-compatibility with future extensions to the enumeration</w:t>
      </w:r>
    </w:p>
    <w:p w14:paraId="0A1A7948" w14:textId="77777777" w:rsidR="00B110B4" w:rsidRPr="007D4E32" w:rsidRDefault="00B110B4" w:rsidP="007D4E32">
      <w:pPr>
        <w:pStyle w:val="PL"/>
        <w:rPr>
          <w:rFonts w:eastAsia="DengXian"/>
        </w:rPr>
      </w:pPr>
      <w:r w:rsidRPr="007D4E32">
        <w:rPr>
          <w:rFonts w:eastAsia="DengXian"/>
        </w:rPr>
        <w:t xml:space="preserve">          and is not used to encode content defined in the present version of this API.</w:t>
      </w:r>
    </w:p>
    <w:p w14:paraId="34AB806B" w14:textId="77777777" w:rsidR="00B110B4" w:rsidRPr="007D4E32" w:rsidRDefault="00B110B4" w:rsidP="007D4E32">
      <w:pPr>
        <w:pStyle w:val="PL"/>
        <w:rPr>
          <w:rFonts w:eastAsia="DengXian"/>
        </w:rPr>
      </w:pPr>
      <w:r w:rsidRPr="007D4E32">
        <w:rPr>
          <w:rFonts w:eastAsia="DengXian"/>
        </w:rPr>
        <w:t xml:space="preserve">      description: |</w:t>
      </w:r>
    </w:p>
    <w:p w14:paraId="326A6ABB" w14:textId="77777777" w:rsidR="00B110B4" w:rsidRPr="007D4E32" w:rsidRDefault="00B110B4" w:rsidP="007D4E32">
      <w:pPr>
        <w:pStyle w:val="PL"/>
        <w:rPr>
          <w:rFonts w:eastAsia="DengXian"/>
        </w:rPr>
      </w:pPr>
      <w:r w:rsidRPr="007D4E32">
        <w:rPr>
          <w:rFonts w:eastAsia="DengXian"/>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Heading1"/>
      </w:pPr>
      <w:bookmarkStart w:id="10215" w:name="_Toc164928831"/>
      <w:bookmarkStart w:id="10216" w:name="_Toc168550694"/>
      <w:bookmarkStart w:id="10217" w:name="_Toc170118768"/>
      <w:bookmarkStart w:id="10218" w:name="_Toc209470850"/>
      <w:bookmarkStart w:id="10219" w:name="_Toc212115525"/>
      <w:bookmarkStart w:id="10220" w:name="_Toc216294083"/>
      <w:r w:rsidRPr="006D68AC">
        <w:t>A.16</w:t>
      </w:r>
      <w:r w:rsidRPr="006D68AC">
        <w:tab/>
        <w:t>NSCE_SliceReqVerifyAndAlign API</w:t>
      </w:r>
      <w:bookmarkEnd w:id="10215"/>
      <w:bookmarkEnd w:id="10216"/>
      <w:bookmarkEnd w:id="10217"/>
      <w:bookmarkEnd w:id="10218"/>
      <w:bookmarkEnd w:id="10219"/>
      <w:bookmarkEnd w:id="10220"/>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DengXian"/>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ＭＳ 明朝"/>
        </w:rPr>
        <w:t>TS28541_SliceNrm.yaml</w:t>
      </w:r>
      <w:r w:rsidRPr="007D4E32">
        <w:t>#/components/schemas/ServiceProfile'</w:t>
      </w:r>
    </w:p>
    <w:p w14:paraId="14D3B3D3" w14:textId="77777777" w:rsidR="00B110B4" w:rsidRPr="006D68AC" w:rsidRDefault="00B110B4" w:rsidP="007D4E32">
      <w:pPr>
        <w:pStyle w:val="PL"/>
        <w:rPr>
          <w:rFonts w:eastAsia="ＭＳ 明朝"/>
          <w:noProof/>
        </w:rPr>
      </w:pPr>
      <w:r w:rsidRPr="006D68AC">
        <w:rPr>
          <w:rFonts w:eastAsia="ＭＳ 明朝"/>
          <w:noProof/>
        </w:rPr>
        <w:t xml:space="preserve">          description: &gt;</w:t>
      </w:r>
    </w:p>
    <w:p w14:paraId="18A65070" w14:textId="77777777" w:rsidR="00B110B4" w:rsidRPr="006D68AC" w:rsidRDefault="00B110B4" w:rsidP="007D4E32">
      <w:pPr>
        <w:pStyle w:val="PL"/>
        <w:rPr>
          <w:rFonts w:eastAsia="ＭＳ 明朝"/>
          <w:noProof/>
        </w:rPr>
      </w:pPr>
      <w:r w:rsidRPr="006D68AC">
        <w:rPr>
          <w:rFonts w:eastAsia="ＭＳ 明朝"/>
          <w:noProof/>
        </w:rPr>
        <w:t xml:space="preserve">            Contains the list of the slice requirements which need to be verified and aligned.</w:t>
      </w:r>
    </w:p>
    <w:p w14:paraId="3F68A7AA" w14:textId="77777777" w:rsidR="00B110B4" w:rsidRPr="006D68AC" w:rsidRDefault="00B110B4" w:rsidP="007D4E32">
      <w:pPr>
        <w:pStyle w:val="PL"/>
        <w:rPr>
          <w:rFonts w:eastAsia="ＭＳ 明朝"/>
          <w:noProof/>
        </w:rPr>
      </w:pPr>
      <w:r w:rsidRPr="006D68AC">
        <w:rPr>
          <w:rFonts w:eastAsia="ＭＳ 明朝"/>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Heading1"/>
      </w:pPr>
      <w:bookmarkStart w:id="10221" w:name="_Toc157435163"/>
      <w:bookmarkStart w:id="10222" w:name="_Toc157436878"/>
      <w:bookmarkStart w:id="10223" w:name="_Toc157440718"/>
      <w:bookmarkStart w:id="10224" w:name="_Toc164928832"/>
      <w:bookmarkStart w:id="10225" w:name="_Toc168550695"/>
      <w:bookmarkStart w:id="10226" w:name="_Toc170118769"/>
      <w:bookmarkStart w:id="10227" w:name="_Toc209470851"/>
      <w:bookmarkStart w:id="10228" w:name="_Toc212115526"/>
      <w:bookmarkStart w:id="10229" w:name="_Toc160650511"/>
      <w:bookmarkStart w:id="10230" w:name="_Toc216294084"/>
      <w:r w:rsidRPr="006D68AC">
        <w:t>A.17</w:t>
      </w:r>
      <w:r w:rsidRPr="006D68AC">
        <w:tab/>
      </w:r>
      <w:r w:rsidRPr="006D68AC">
        <w:rPr>
          <w:lang w:val="en-US"/>
        </w:rPr>
        <w:t>NSCE_NSInfoDelivery</w:t>
      </w:r>
      <w:r w:rsidRPr="006D68AC">
        <w:t xml:space="preserve"> API</w:t>
      </w:r>
      <w:bookmarkEnd w:id="10221"/>
      <w:bookmarkEnd w:id="10222"/>
      <w:bookmarkEnd w:id="10223"/>
      <w:bookmarkEnd w:id="10224"/>
      <w:bookmarkEnd w:id="10225"/>
      <w:bookmarkEnd w:id="10226"/>
      <w:bookmarkEnd w:id="10227"/>
      <w:bookmarkEnd w:id="10228"/>
      <w:bookmarkEnd w:id="10230"/>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DengXian"/>
        </w:rPr>
      </w:pPr>
      <w:r w:rsidRPr="006D68AC">
        <w:rPr>
          <w:rFonts w:eastAsia="DengXian"/>
        </w:rPr>
        <w:t xml:space="preserve">        - name: </w:t>
      </w:r>
      <w:r w:rsidRPr="006D68AC">
        <w:t>val-serv-id</w:t>
      </w:r>
    </w:p>
    <w:p w14:paraId="2DFBB381" w14:textId="77777777" w:rsidR="00AC0B17" w:rsidRPr="006D68AC" w:rsidRDefault="00AC0B17" w:rsidP="00AC0B17">
      <w:pPr>
        <w:pStyle w:val="PL"/>
        <w:rPr>
          <w:rFonts w:eastAsia="DengXian"/>
        </w:rPr>
      </w:pPr>
      <w:r w:rsidRPr="006D68AC">
        <w:rPr>
          <w:rFonts w:eastAsia="DengXian"/>
        </w:rPr>
        <w:t xml:space="preserve">          in: query</w:t>
      </w:r>
    </w:p>
    <w:p w14:paraId="2C22279E" w14:textId="77777777" w:rsidR="00AC0B17" w:rsidRPr="006D68AC" w:rsidRDefault="00AC0B17" w:rsidP="00AC0B17">
      <w:pPr>
        <w:pStyle w:val="PL"/>
        <w:rPr>
          <w:rFonts w:eastAsia="DengXian"/>
        </w:rPr>
      </w:pPr>
      <w:r w:rsidRPr="006D68AC">
        <w:rPr>
          <w:rFonts w:eastAsia="DengXian"/>
        </w:rPr>
        <w:t xml:space="preserve">          description: </w:t>
      </w:r>
      <w:r w:rsidRPr="006D68AC">
        <w:t>Contains the identifier of the targeted VAL service.</w:t>
      </w:r>
    </w:p>
    <w:p w14:paraId="3556A460" w14:textId="77777777" w:rsidR="00AC0B17" w:rsidRPr="006D68AC" w:rsidRDefault="00AC0B17" w:rsidP="00AC0B17">
      <w:pPr>
        <w:pStyle w:val="PL"/>
        <w:rPr>
          <w:rFonts w:eastAsia="DengXian"/>
        </w:rPr>
      </w:pPr>
      <w:r w:rsidRPr="006D68AC">
        <w:rPr>
          <w:rFonts w:eastAsia="DengXian"/>
        </w:rPr>
        <w:t xml:space="preserve">          required: true</w:t>
      </w:r>
    </w:p>
    <w:p w14:paraId="57ECD7C2" w14:textId="77777777" w:rsidR="00AC0B17" w:rsidRPr="006D68AC" w:rsidRDefault="00AC0B17" w:rsidP="00AC0B17">
      <w:pPr>
        <w:pStyle w:val="PL"/>
        <w:rPr>
          <w:rFonts w:eastAsia="DengXian"/>
        </w:rPr>
      </w:pPr>
      <w:r w:rsidRPr="006D68AC">
        <w:rPr>
          <w:rFonts w:eastAsia="DengXian"/>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DengXian"/>
        </w:rPr>
      </w:pPr>
      <w:r w:rsidRPr="006D68AC">
        <w:rPr>
          <w:rFonts w:eastAsia="DengXian"/>
        </w:rPr>
        <w:t xml:space="preserve">        - name: </w:t>
      </w:r>
      <w:r w:rsidRPr="006D68AC">
        <w:t>req-slice-info</w:t>
      </w:r>
    </w:p>
    <w:p w14:paraId="61B6BA3C" w14:textId="77777777" w:rsidR="00AC0B17" w:rsidRPr="006D68AC" w:rsidRDefault="00AC0B17" w:rsidP="00AC0B17">
      <w:pPr>
        <w:pStyle w:val="PL"/>
        <w:rPr>
          <w:rFonts w:eastAsia="DengXian"/>
        </w:rPr>
      </w:pPr>
      <w:r w:rsidRPr="006D68AC">
        <w:rPr>
          <w:rFonts w:eastAsia="DengXian"/>
        </w:rPr>
        <w:t xml:space="preserve">          in: query</w:t>
      </w:r>
    </w:p>
    <w:p w14:paraId="3A1369F0" w14:textId="77777777" w:rsidR="00AC0B17" w:rsidRPr="006D68AC" w:rsidRDefault="00AC0B17" w:rsidP="00AC0B17">
      <w:pPr>
        <w:pStyle w:val="PL"/>
        <w:rPr>
          <w:rFonts w:eastAsia="DengXian"/>
        </w:rPr>
      </w:pPr>
      <w:r w:rsidRPr="006D68AC">
        <w:rPr>
          <w:rFonts w:eastAsia="DengXian"/>
        </w:rPr>
        <w:t xml:space="preserve">          description: </w:t>
      </w:r>
      <w:r w:rsidRPr="006D68AC">
        <w:t>Contains the requested Network Slice Information type(s).</w:t>
      </w:r>
    </w:p>
    <w:p w14:paraId="15D3E35F" w14:textId="77777777" w:rsidR="00AC0B17" w:rsidRPr="006D68AC" w:rsidRDefault="00AC0B17" w:rsidP="00AC0B17">
      <w:pPr>
        <w:pStyle w:val="PL"/>
        <w:rPr>
          <w:rFonts w:eastAsia="DengXian"/>
        </w:rPr>
      </w:pPr>
      <w:r w:rsidRPr="006D68AC">
        <w:rPr>
          <w:rFonts w:eastAsia="DengXian"/>
        </w:rPr>
        <w:t xml:space="preserve">          required: false</w:t>
      </w:r>
    </w:p>
    <w:p w14:paraId="7CC67C6A" w14:textId="77777777" w:rsidR="00AC0B17" w:rsidRPr="006D68AC" w:rsidRDefault="00AC0B17" w:rsidP="00AC0B17">
      <w:pPr>
        <w:pStyle w:val="PL"/>
        <w:rPr>
          <w:rFonts w:eastAsia="DengXian"/>
        </w:rPr>
      </w:pPr>
      <w:r w:rsidRPr="006D68AC">
        <w:rPr>
          <w:rFonts w:eastAsia="DengXian"/>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DengXian"/>
        </w:rPr>
      </w:pPr>
      <w:r w:rsidRPr="006D68AC">
        <w:rPr>
          <w:rFonts w:eastAsia="DengXian"/>
        </w:rPr>
        <w:t xml:space="preserve">        - name: </w:t>
      </w:r>
      <w:r w:rsidRPr="006D68AC">
        <w:t>supp-feats</w:t>
      </w:r>
    </w:p>
    <w:p w14:paraId="2D805321" w14:textId="77777777" w:rsidR="00AC0B17" w:rsidRPr="006D68AC" w:rsidRDefault="00AC0B17" w:rsidP="00AC0B17">
      <w:pPr>
        <w:pStyle w:val="PL"/>
        <w:rPr>
          <w:rFonts w:eastAsia="DengXian"/>
        </w:rPr>
      </w:pPr>
      <w:r w:rsidRPr="006D68AC">
        <w:rPr>
          <w:rFonts w:eastAsia="DengXian"/>
        </w:rPr>
        <w:t xml:space="preserve">          in: query</w:t>
      </w:r>
    </w:p>
    <w:p w14:paraId="2F01E32B" w14:textId="77777777" w:rsidR="00AC0B17" w:rsidRPr="006D68AC" w:rsidRDefault="00AC0B17" w:rsidP="00AC0B17">
      <w:pPr>
        <w:pStyle w:val="PL"/>
        <w:rPr>
          <w:lang w:eastAsia="es-ES"/>
        </w:rPr>
      </w:pPr>
      <w:r w:rsidRPr="006D68AC">
        <w:rPr>
          <w:rFonts w:eastAsia="DengXian"/>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DengXian"/>
        </w:rPr>
      </w:pPr>
      <w:r w:rsidRPr="006D68AC">
        <w:rPr>
          <w:rFonts w:cs="Arial"/>
          <w:szCs w:val="18"/>
        </w:rPr>
        <w:t xml:space="preserve">            place.</w:t>
      </w:r>
    </w:p>
    <w:p w14:paraId="04CF05BC" w14:textId="77777777" w:rsidR="00AC0B17" w:rsidRPr="006D68AC" w:rsidRDefault="00AC0B17" w:rsidP="00AC0B17">
      <w:pPr>
        <w:pStyle w:val="PL"/>
        <w:rPr>
          <w:rFonts w:eastAsia="DengXian"/>
        </w:rPr>
      </w:pPr>
      <w:r w:rsidRPr="006D68AC">
        <w:rPr>
          <w:rFonts w:eastAsia="DengXian"/>
        </w:rPr>
        <w:t xml:space="preserve">          required: false</w:t>
      </w:r>
    </w:p>
    <w:p w14:paraId="151BB3B3" w14:textId="77777777" w:rsidR="00AC0B17" w:rsidRPr="006D68AC" w:rsidRDefault="00AC0B17" w:rsidP="00AC0B17">
      <w:pPr>
        <w:pStyle w:val="PL"/>
        <w:rPr>
          <w:rFonts w:eastAsia="DengXian"/>
        </w:rPr>
      </w:pPr>
      <w:r w:rsidRPr="006D68AC">
        <w:rPr>
          <w:rFonts w:eastAsia="DengXian"/>
        </w:rPr>
        <w:t xml:space="preserve">          schema:</w:t>
      </w:r>
    </w:p>
    <w:p w14:paraId="62C9888E" w14:textId="77777777" w:rsidR="00AC0B17" w:rsidRPr="006D68AC" w:rsidRDefault="00AC0B17" w:rsidP="00AC0B17">
      <w:pPr>
        <w:pStyle w:val="PL"/>
        <w:rPr>
          <w:lang w:eastAsia="es-ES"/>
        </w:rPr>
      </w:pPr>
      <w:r w:rsidRPr="006D68AC">
        <w:rPr>
          <w:rFonts w:eastAsia="DengXian"/>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DengXian"/>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DengXian"/>
        </w:rPr>
      </w:pPr>
      <w:r w:rsidRPr="006D68AC">
        <w:rPr>
          <w:rFonts w:eastAsia="DengXian"/>
        </w:rPr>
        <w:t xml:space="preserve">      anyOf:</w:t>
      </w:r>
    </w:p>
    <w:p w14:paraId="5591EC77" w14:textId="77777777" w:rsidR="00AC0B17" w:rsidRPr="006D68AC" w:rsidRDefault="00AC0B17" w:rsidP="00AC0B17">
      <w:pPr>
        <w:pStyle w:val="PL"/>
        <w:rPr>
          <w:rFonts w:eastAsia="DengXian"/>
        </w:rPr>
      </w:pPr>
      <w:r w:rsidRPr="006D68AC">
        <w:rPr>
          <w:rFonts w:eastAsia="DengXian"/>
        </w:rPr>
        <w:t xml:space="preserve">        - required: [</w:t>
      </w:r>
      <w:r w:rsidRPr="006D68AC">
        <w:t>snssai</w:t>
      </w:r>
      <w:r w:rsidRPr="006D68AC">
        <w:rPr>
          <w:rFonts w:eastAsia="DengXian"/>
        </w:rPr>
        <w:t>]</w:t>
      </w:r>
    </w:p>
    <w:p w14:paraId="5A29623A" w14:textId="77777777" w:rsidR="00AC0B17" w:rsidRPr="006D68AC" w:rsidRDefault="00AC0B17" w:rsidP="00AC0B17">
      <w:pPr>
        <w:pStyle w:val="PL"/>
        <w:rPr>
          <w:rFonts w:eastAsia="DengXian"/>
        </w:rPr>
      </w:pPr>
      <w:r w:rsidRPr="006D68AC">
        <w:rPr>
          <w:rFonts w:eastAsia="DengXian"/>
        </w:rPr>
        <w:t xml:space="preserve">        - required: [</w:t>
      </w:r>
      <w:r w:rsidRPr="006D68AC">
        <w:t>sst</w:t>
      </w:r>
      <w:r w:rsidRPr="006D68AC">
        <w:rPr>
          <w:rFonts w:eastAsia="DengXian"/>
        </w:rPr>
        <w:t>]</w:t>
      </w:r>
    </w:p>
    <w:p w14:paraId="00AA327A" w14:textId="77777777" w:rsidR="00AC0B17" w:rsidRPr="006D68AC" w:rsidRDefault="00AC0B17" w:rsidP="00AC0B17">
      <w:pPr>
        <w:pStyle w:val="PL"/>
        <w:rPr>
          <w:rFonts w:eastAsia="DengXian"/>
        </w:rPr>
      </w:pPr>
      <w:r w:rsidRPr="006D68AC">
        <w:rPr>
          <w:rFonts w:eastAsia="DengXian"/>
        </w:rPr>
        <w:t xml:space="preserve">        - required: [</w:t>
      </w:r>
      <w:r w:rsidRPr="006D68AC">
        <w:t>sliceCovArea</w:t>
      </w:r>
      <w:r w:rsidRPr="006D68AC">
        <w:rPr>
          <w:rFonts w:eastAsia="DengXian"/>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DengXian"/>
        </w:rPr>
      </w:pPr>
      <w:r w:rsidRPr="006D68AC">
        <w:rPr>
          <w:rFonts w:eastAsia="DengXian"/>
        </w:rPr>
        <w:t xml:space="preserve">      anyOf:</w:t>
      </w:r>
    </w:p>
    <w:p w14:paraId="51E96C64" w14:textId="77777777" w:rsidR="00AC0B17" w:rsidRPr="006D68AC" w:rsidRDefault="00AC0B17" w:rsidP="00AC0B17">
      <w:pPr>
        <w:pStyle w:val="PL"/>
        <w:rPr>
          <w:rFonts w:eastAsia="DengXian"/>
        </w:rPr>
      </w:pPr>
      <w:r w:rsidRPr="006D68AC">
        <w:rPr>
          <w:rFonts w:eastAsia="DengXian"/>
        </w:rPr>
        <w:t xml:space="preserve">        - required: [</w:t>
      </w:r>
      <w:r w:rsidRPr="006D68AC">
        <w:rPr>
          <w:lang w:eastAsia="zh-CN"/>
        </w:rPr>
        <w:t>tais</w:t>
      </w:r>
      <w:r w:rsidRPr="006D68AC">
        <w:rPr>
          <w:rFonts w:eastAsia="DengXian"/>
        </w:rPr>
        <w:t>]</w:t>
      </w:r>
    </w:p>
    <w:p w14:paraId="02F00DFA" w14:textId="77777777" w:rsidR="00AC0B17" w:rsidRPr="006D68AC" w:rsidRDefault="00AC0B17" w:rsidP="00AC0B17">
      <w:pPr>
        <w:pStyle w:val="PL"/>
        <w:rPr>
          <w:rFonts w:eastAsia="DengXian"/>
        </w:rPr>
      </w:pPr>
      <w:r w:rsidRPr="006D68AC">
        <w:rPr>
          <w:rFonts w:eastAsia="DengXian"/>
        </w:rPr>
        <w:t xml:space="preserve">        - required: [</w:t>
      </w:r>
      <w:r w:rsidRPr="006D68AC">
        <w:t>geoAreas</w:t>
      </w:r>
      <w:r w:rsidRPr="006D68AC">
        <w:rPr>
          <w:rFonts w:eastAsia="DengXian"/>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Heading1"/>
      </w:pPr>
      <w:bookmarkStart w:id="10231" w:name="_Toc164928833"/>
      <w:bookmarkStart w:id="10232" w:name="_Toc168550696"/>
      <w:bookmarkStart w:id="10233" w:name="_Toc170118770"/>
      <w:bookmarkStart w:id="10234" w:name="_Toc209470852"/>
      <w:bookmarkStart w:id="10235" w:name="_Toc212115527"/>
      <w:bookmarkStart w:id="10236" w:name="_Toc216294085"/>
      <w:r w:rsidRPr="006D68AC">
        <w:t>A.18</w:t>
      </w:r>
      <w:r w:rsidRPr="006D68AC">
        <w:tab/>
        <w:t>NSCE_NSAllocation API</w:t>
      </w:r>
      <w:bookmarkEnd w:id="10208"/>
      <w:bookmarkEnd w:id="10209"/>
      <w:bookmarkEnd w:id="10210"/>
      <w:bookmarkEnd w:id="10229"/>
      <w:bookmarkEnd w:id="10231"/>
      <w:bookmarkEnd w:id="10232"/>
      <w:bookmarkEnd w:id="10233"/>
      <w:bookmarkEnd w:id="10234"/>
      <w:bookmarkEnd w:id="10235"/>
      <w:bookmarkEnd w:id="10236"/>
    </w:p>
    <w:p w14:paraId="1B8DB294" w14:textId="77777777" w:rsidR="002E2250" w:rsidRPr="006D68AC" w:rsidRDefault="002E2250" w:rsidP="002E2250">
      <w:pPr>
        <w:pStyle w:val="PL"/>
        <w:rPr>
          <w:rFonts w:eastAsia="DengXian"/>
        </w:rPr>
      </w:pPr>
      <w:r w:rsidRPr="006D68AC">
        <w:rPr>
          <w:rFonts w:eastAsia="DengXian"/>
        </w:rPr>
        <w:t>openapi: 3.0.0</w:t>
      </w:r>
    </w:p>
    <w:p w14:paraId="260897D5" w14:textId="77777777" w:rsidR="002E2250" w:rsidRPr="006D68AC" w:rsidRDefault="002E2250" w:rsidP="002E2250">
      <w:pPr>
        <w:pStyle w:val="PL"/>
        <w:rPr>
          <w:rFonts w:eastAsia="DengXian"/>
        </w:rPr>
      </w:pPr>
    </w:p>
    <w:p w14:paraId="32B58578" w14:textId="77777777" w:rsidR="002E2250" w:rsidRPr="006D68AC" w:rsidRDefault="002E2250" w:rsidP="002E2250">
      <w:pPr>
        <w:pStyle w:val="PL"/>
        <w:rPr>
          <w:rFonts w:eastAsia="DengXian"/>
        </w:rPr>
      </w:pPr>
      <w:r w:rsidRPr="006D68AC">
        <w:rPr>
          <w:rFonts w:eastAsia="DengXian"/>
        </w:rPr>
        <w:t>info:</w:t>
      </w:r>
    </w:p>
    <w:p w14:paraId="78CE242F" w14:textId="77777777" w:rsidR="002E2250" w:rsidRPr="006D68AC" w:rsidRDefault="002E2250" w:rsidP="002E2250">
      <w:pPr>
        <w:pStyle w:val="PL"/>
      </w:pPr>
      <w:r w:rsidRPr="006D68AC">
        <w:rPr>
          <w:rFonts w:eastAsia="DengXian"/>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p>
    <w:p w14:paraId="4DA1444E" w14:textId="77777777" w:rsidR="002E2250" w:rsidRPr="006D68AC" w:rsidRDefault="002E2250" w:rsidP="002E2250">
      <w:pPr>
        <w:pStyle w:val="PL"/>
        <w:rPr>
          <w:rFonts w:eastAsia="DengXian"/>
        </w:rPr>
      </w:pPr>
      <w:r w:rsidRPr="006D68AC">
        <w:rPr>
          <w:rFonts w:eastAsia="DengXian"/>
        </w:rPr>
        <w:t xml:space="preserve">  description: |</w:t>
      </w:r>
    </w:p>
    <w:p w14:paraId="3EC64DAF" w14:textId="77777777" w:rsidR="002E2250" w:rsidRPr="006D68AC" w:rsidRDefault="002E2250" w:rsidP="002E2250">
      <w:pPr>
        <w:pStyle w:val="PL"/>
        <w:rPr>
          <w:rFonts w:eastAsia="DengXian"/>
        </w:rPr>
      </w:pPr>
      <w:r w:rsidRPr="006D68AC">
        <w:rPr>
          <w:rFonts w:eastAsia="DengXian"/>
        </w:rPr>
        <w:t xml:space="preserve">    </w:t>
      </w:r>
      <w:r w:rsidRPr="006D68AC">
        <w:t>NSCE Server Network Slice Allocation Service</w:t>
      </w:r>
      <w:r w:rsidRPr="006D68AC">
        <w:rPr>
          <w:rFonts w:eastAsia="DengXian"/>
        </w:rPr>
        <w:t xml:space="preserve">.  </w:t>
      </w:r>
    </w:p>
    <w:p w14:paraId="589F1B3F" w14:textId="1D11E2BF"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6AE53692" w14:textId="77777777" w:rsidR="002E2250" w:rsidRPr="006D68AC" w:rsidRDefault="002E2250" w:rsidP="002E2250">
      <w:pPr>
        <w:pStyle w:val="PL"/>
      </w:pPr>
      <w:r w:rsidRPr="006D68AC">
        <w:rPr>
          <w:rFonts w:eastAsia="DengXian"/>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DengXian"/>
        </w:rPr>
      </w:pPr>
      <w:r w:rsidRPr="006D68AC">
        <w:rPr>
          <w:lang w:val="en-US" w:eastAsia="es-ES"/>
        </w:rPr>
        <w:t xml:space="preserve">  - oAuth2ClientCredentials: []</w:t>
      </w:r>
    </w:p>
    <w:p w14:paraId="1D25CB18" w14:textId="77777777" w:rsidR="002E2250" w:rsidRPr="006D68AC" w:rsidRDefault="002E2250" w:rsidP="002E2250">
      <w:pPr>
        <w:pStyle w:val="PL"/>
        <w:rPr>
          <w:rFonts w:eastAsia="DengXian"/>
        </w:rPr>
      </w:pPr>
    </w:p>
    <w:p w14:paraId="4DED10AA" w14:textId="77777777" w:rsidR="002E2250" w:rsidRPr="006D68AC" w:rsidRDefault="002E2250" w:rsidP="002E2250">
      <w:pPr>
        <w:pStyle w:val="PL"/>
        <w:rPr>
          <w:rFonts w:eastAsia="DengXian"/>
        </w:rPr>
      </w:pPr>
      <w:r w:rsidRPr="006D68AC">
        <w:rPr>
          <w:rFonts w:eastAsia="DengXian"/>
        </w:rPr>
        <w:t>paths:</w:t>
      </w:r>
    </w:p>
    <w:p w14:paraId="1AA52566" w14:textId="77777777" w:rsidR="002E2250" w:rsidRPr="006D68AC" w:rsidRDefault="002E2250" w:rsidP="002E2250">
      <w:pPr>
        <w:pStyle w:val="PL"/>
        <w:rPr>
          <w:rFonts w:eastAsia="DengXian"/>
        </w:rPr>
      </w:pPr>
      <w:r w:rsidRPr="006D68AC">
        <w:rPr>
          <w:rFonts w:eastAsia="DengXian"/>
        </w:rPr>
        <w:t xml:space="preserve">  /request:</w:t>
      </w:r>
    </w:p>
    <w:p w14:paraId="4C987326" w14:textId="77777777" w:rsidR="002E2250" w:rsidRPr="006D68AC" w:rsidRDefault="002E2250" w:rsidP="002E2250">
      <w:pPr>
        <w:pStyle w:val="PL"/>
        <w:rPr>
          <w:rFonts w:eastAsia="DengXian"/>
        </w:rPr>
      </w:pPr>
      <w:r w:rsidRPr="006D68AC">
        <w:rPr>
          <w:rFonts w:eastAsia="DengXian"/>
        </w:rPr>
        <w:t xml:space="preserve">    post:</w:t>
      </w:r>
    </w:p>
    <w:p w14:paraId="0F866262" w14:textId="77777777" w:rsidR="002E2250" w:rsidRPr="006D68AC" w:rsidRDefault="002E2250" w:rsidP="002E2250">
      <w:pPr>
        <w:pStyle w:val="PL"/>
        <w:rPr>
          <w:rFonts w:eastAsia="DengXian"/>
        </w:rPr>
      </w:pPr>
      <w:r w:rsidRPr="006D68AC">
        <w:rPr>
          <w:rFonts w:eastAsia="DengXian"/>
        </w:rPr>
        <w:t xml:space="preserve">      summary: Request network slice allocation.</w:t>
      </w:r>
    </w:p>
    <w:p w14:paraId="3178FA75"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DengXian"/>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DengXian"/>
        </w:rPr>
      </w:pPr>
      <w:r w:rsidRPr="006D68AC">
        <w:rPr>
          <w:rFonts w:eastAsia="DengXian"/>
        </w:rPr>
        <w:t xml:space="preserve">      requestBody:</w:t>
      </w:r>
    </w:p>
    <w:p w14:paraId="5670861C" w14:textId="77777777" w:rsidR="002E2250" w:rsidRPr="006D68AC" w:rsidRDefault="002E2250" w:rsidP="002E2250">
      <w:pPr>
        <w:pStyle w:val="PL"/>
        <w:rPr>
          <w:rFonts w:eastAsia="DengXian"/>
        </w:rPr>
      </w:pPr>
      <w:r w:rsidRPr="006D68AC">
        <w:rPr>
          <w:rFonts w:eastAsia="DengXian"/>
        </w:rPr>
        <w:t xml:space="preserve">        required: true</w:t>
      </w:r>
    </w:p>
    <w:p w14:paraId="35D5CACC" w14:textId="77777777" w:rsidR="002E2250" w:rsidRPr="006D68AC" w:rsidRDefault="002E2250" w:rsidP="002E2250">
      <w:pPr>
        <w:pStyle w:val="PL"/>
        <w:rPr>
          <w:rFonts w:eastAsia="DengXian"/>
        </w:rPr>
      </w:pPr>
      <w:r w:rsidRPr="006D68AC">
        <w:rPr>
          <w:rFonts w:eastAsia="DengXian"/>
        </w:rPr>
        <w:t xml:space="preserve">        content:</w:t>
      </w:r>
    </w:p>
    <w:p w14:paraId="65D1B9CA" w14:textId="77777777" w:rsidR="002E2250" w:rsidRPr="006D68AC" w:rsidRDefault="002E2250" w:rsidP="002E2250">
      <w:pPr>
        <w:pStyle w:val="PL"/>
        <w:rPr>
          <w:rFonts w:eastAsia="DengXian"/>
        </w:rPr>
      </w:pPr>
      <w:r w:rsidRPr="006D68AC">
        <w:rPr>
          <w:rFonts w:eastAsia="DengXian"/>
        </w:rPr>
        <w:t xml:space="preserve">          application/json:</w:t>
      </w:r>
    </w:p>
    <w:p w14:paraId="39D177BD" w14:textId="77777777" w:rsidR="002E2250" w:rsidRPr="006D68AC" w:rsidRDefault="002E2250" w:rsidP="002E2250">
      <w:pPr>
        <w:pStyle w:val="PL"/>
        <w:rPr>
          <w:rFonts w:eastAsia="DengXian"/>
        </w:rPr>
      </w:pPr>
      <w:r w:rsidRPr="006D68AC">
        <w:rPr>
          <w:rFonts w:eastAsia="DengXian"/>
        </w:rPr>
        <w:t xml:space="preserve">            schema:</w:t>
      </w:r>
    </w:p>
    <w:p w14:paraId="33EB6314" w14:textId="77777777" w:rsidR="002E2250" w:rsidRPr="006D68AC" w:rsidRDefault="002E2250" w:rsidP="002E2250">
      <w:pPr>
        <w:pStyle w:val="PL"/>
        <w:rPr>
          <w:rFonts w:eastAsia="DengXian"/>
        </w:rPr>
      </w:pPr>
      <w:r w:rsidRPr="006D68AC">
        <w:rPr>
          <w:rFonts w:eastAsia="DengXian"/>
        </w:rPr>
        <w:t xml:space="preserve">              $ref: '#/components/schemas/NwSliceAllocReq'</w:t>
      </w:r>
    </w:p>
    <w:p w14:paraId="6844D2CD" w14:textId="77777777" w:rsidR="002E2250" w:rsidRPr="006D68AC" w:rsidRDefault="002E2250" w:rsidP="002E2250">
      <w:pPr>
        <w:pStyle w:val="PL"/>
        <w:rPr>
          <w:rFonts w:eastAsia="DengXian"/>
        </w:rPr>
      </w:pPr>
      <w:r w:rsidRPr="006D68AC">
        <w:rPr>
          <w:rFonts w:eastAsia="DengXian"/>
        </w:rPr>
        <w:t xml:space="preserve">      responses:</w:t>
      </w:r>
    </w:p>
    <w:p w14:paraId="3357E8D3" w14:textId="77777777" w:rsidR="002E2250" w:rsidRPr="006D68AC" w:rsidRDefault="002E2250" w:rsidP="002E2250">
      <w:pPr>
        <w:pStyle w:val="PL"/>
      </w:pPr>
      <w:r w:rsidRPr="006D68AC">
        <w:rPr>
          <w:rFonts w:eastAsia="DengXian"/>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DengXian"/>
        </w:rPr>
      </w:pPr>
      <w:r w:rsidRPr="006D68AC">
        <w:rPr>
          <w:rFonts w:eastAsia="DengXian"/>
        </w:rPr>
        <w:t xml:space="preserve">        '400':</w:t>
      </w:r>
    </w:p>
    <w:p w14:paraId="229300E3"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C95BA09" w14:textId="77777777" w:rsidR="002E2250" w:rsidRPr="006D68AC" w:rsidRDefault="002E2250" w:rsidP="002E2250">
      <w:pPr>
        <w:pStyle w:val="PL"/>
        <w:rPr>
          <w:rFonts w:eastAsia="DengXian"/>
        </w:rPr>
      </w:pPr>
      <w:r w:rsidRPr="006D68AC">
        <w:rPr>
          <w:rFonts w:eastAsia="DengXian"/>
        </w:rPr>
        <w:t xml:space="preserve">        '401':</w:t>
      </w:r>
    </w:p>
    <w:p w14:paraId="170EE69B"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31B17B30" w14:textId="77777777" w:rsidR="002E2250" w:rsidRPr="006D68AC" w:rsidRDefault="002E2250" w:rsidP="002E2250">
      <w:pPr>
        <w:pStyle w:val="PL"/>
        <w:rPr>
          <w:rFonts w:eastAsia="DengXian"/>
        </w:rPr>
      </w:pPr>
      <w:r w:rsidRPr="006D68AC">
        <w:rPr>
          <w:rFonts w:eastAsia="DengXian"/>
        </w:rPr>
        <w:t xml:space="preserve">        '403':</w:t>
      </w:r>
    </w:p>
    <w:p w14:paraId="00CFA0BB"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3855D391" w14:textId="77777777" w:rsidR="002E2250" w:rsidRPr="006D68AC" w:rsidRDefault="002E2250" w:rsidP="002E2250">
      <w:pPr>
        <w:pStyle w:val="PL"/>
        <w:rPr>
          <w:rFonts w:eastAsia="DengXian"/>
        </w:rPr>
      </w:pPr>
      <w:r w:rsidRPr="006D68AC">
        <w:rPr>
          <w:rFonts w:eastAsia="DengXian"/>
        </w:rPr>
        <w:t xml:space="preserve">        '404':</w:t>
      </w:r>
    </w:p>
    <w:p w14:paraId="4FA22CE8"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DengXian"/>
        </w:rPr>
      </w:pPr>
      <w:r w:rsidRPr="006D68AC">
        <w:rPr>
          <w:rFonts w:eastAsia="DengXian"/>
        </w:rPr>
        <w:t xml:space="preserve">        '429':</w:t>
      </w:r>
    </w:p>
    <w:p w14:paraId="5FC8F819"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3BE2D2CA" w14:textId="77777777" w:rsidR="002E2250" w:rsidRPr="006D68AC" w:rsidRDefault="002E2250" w:rsidP="002E2250">
      <w:pPr>
        <w:pStyle w:val="PL"/>
        <w:rPr>
          <w:rFonts w:eastAsia="DengXian"/>
        </w:rPr>
      </w:pPr>
      <w:r w:rsidRPr="006D68AC">
        <w:rPr>
          <w:rFonts w:eastAsia="DengXian"/>
        </w:rPr>
        <w:t xml:space="preserve">        '500':</w:t>
      </w:r>
    </w:p>
    <w:p w14:paraId="07BD64F4"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7D6A8C1" w14:textId="77777777" w:rsidR="002E2250" w:rsidRPr="006D68AC" w:rsidRDefault="002E2250" w:rsidP="002E2250">
      <w:pPr>
        <w:pStyle w:val="PL"/>
        <w:rPr>
          <w:rFonts w:eastAsia="DengXian"/>
        </w:rPr>
      </w:pPr>
      <w:r w:rsidRPr="006D68AC">
        <w:rPr>
          <w:rFonts w:eastAsia="DengXian"/>
        </w:rPr>
        <w:t xml:space="preserve">        '503':</w:t>
      </w:r>
    </w:p>
    <w:p w14:paraId="5114ABD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111F628" w14:textId="77777777" w:rsidR="002E2250" w:rsidRPr="006D68AC" w:rsidRDefault="002E2250" w:rsidP="002E2250">
      <w:pPr>
        <w:pStyle w:val="PL"/>
        <w:rPr>
          <w:rFonts w:eastAsia="DengXian"/>
        </w:rPr>
      </w:pPr>
      <w:r w:rsidRPr="006D68AC">
        <w:rPr>
          <w:rFonts w:eastAsia="DengXian"/>
        </w:rPr>
        <w:t xml:space="preserve">        default:</w:t>
      </w:r>
    </w:p>
    <w:p w14:paraId="491D3133"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7FF5551A" w14:textId="77777777" w:rsidR="002E2250" w:rsidRPr="006D68AC" w:rsidRDefault="002E2250" w:rsidP="002E2250">
      <w:pPr>
        <w:pStyle w:val="PL"/>
        <w:rPr>
          <w:rFonts w:eastAsia="DengXian"/>
        </w:rPr>
      </w:pPr>
    </w:p>
    <w:p w14:paraId="01CED603" w14:textId="77777777" w:rsidR="002E2250" w:rsidRPr="006D68AC" w:rsidRDefault="002E2250" w:rsidP="002E2250">
      <w:pPr>
        <w:pStyle w:val="PL"/>
        <w:rPr>
          <w:rFonts w:eastAsia="DengXian"/>
        </w:rPr>
      </w:pPr>
      <w:r w:rsidRPr="006D68AC">
        <w:rPr>
          <w:rFonts w:eastAsia="DengXian"/>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DengXian"/>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DengXian"/>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Heading8"/>
      </w:pPr>
      <w:bookmarkStart w:id="10237" w:name="_Toc160650512"/>
      <w:bookmarkStart w:id="10238" w:name="_Toc170118771"/>
      <w:bookmarkStart w:id="10239" w:name="_Toc209470853"/>
      <w:bookmarkStart w:id="10240" w:name="_Toc212115528"/>
      <w:bookmarkStart w:id="10241" w:name="_Toc216294086"/>
      <w:r w:rsidRPr="006D68AC">
        <w:t>Annex B (informative):</w:t>
      </w:r>
      <w:r w:rsidRPr="006D68AC">
        <w:br/>
        <w:t>Withdrawn API versions</w:t>
      </w:r>
      <w:bookmarkEnd w:id="10211"/>
      <w:bookmarkEnd w:id="10212"/>
      <w:bookmarkEnd w:id="10213"/>
      <w:bookmarkEnd w:id="10237"/>
      <w:bookmarkEnd w:id="10238"/>
      <w:bookmarkEnd w:id="10239"/>
      <w:bookmarkEnd w:id="10240"/>
      <w:bookmarkEnd w:id="10241"/>
    </w:p>
    <w:p w14:paraId="6DD512E2" w14:textId="77777777" w:rsidR="002E2250" w:rsidRPr="006D68AC" w:rsidRDefault="002E2250" w:rsidP="002E2250">
      <w:pPr>
        <w:pStyle w:val="Heading1"/>
      </w:pPr>
      <w:bookmarkStart w:id="10242" w:name="_Toc160650513"/>
      <w:bookmarkStart w:id="10243" w:name="_Toc164928834"/>
      <w:bookmarkStart w:id="10244" w:name="_Toc168550697"/>
      <w:bookmarkStart w:id="10245" w:name="_Toc170118772"/>
      <w:bookmarkStart w:id="10246" w:name="_Toc209470854"/>
      <w:bookmarkStart w:id="10247" w:name="_Toc212115529"/>
      <w:bookmarkStart w:id="10248" w:name="historyclause"/>
      <w:bookmarkStart w:id="10249" w:name="_Toc216294087"/>
      <w:r w:rsidRPr="006D68AC">
        <w:t>B.1</w:t>
      </w:r>
      <w:r w:rsidRPr="006D68AC">
        <w:tab/>
        <w:t>General</w:t>
      </w:r>
      <w:bookmarkEnd w:id="10242"/>
      <w:bookmarkEnd w:id="10243"/>
      <w:bookmarkEnd w:id="10244"/>
      <w:bookmarkEnd w:id="10245"/>
      <w:bookmarkEnd w:id="10246"/>
      <w:bookmarkEnd w:id="10247"/>
      <w:bookmarkEnd w:id="10249"/>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Heading1"/>
      </w:pPr>
      <w:bookmarkStart w:id="10250" w:name="_Toc160650514"/>
      <w:bookmarkStart w:id="10251" w:name="_Toc164928835"/>
      <w:bookmarkStart w:id="10252" w:name="_Toc168550698"/>
      <w:bookmarkStart w:id="10253" w:name="_Toc170118773"/>
      <w:bookmarkStart w:id="10254" w:name="_Toc209470855"/>
      <w:bookmarkStart w:id="10255" w:name="_Toc212115530"/>
      <w:bookmarkStart w:id="10256" w:name="_Toc216294088"/>
      <w:r w:rsidRPr="006D68AC">
        <w:t>B.2</w:t>
      </w:r>
      <w:r w:rsidRPr="006D68AC">
        <w:tab/>
        <w:t>NSCE_SliceApiManagement API</w:t>
      </w:r>
      <w:bookmarkEnd w:id="10250"/>
      <w:bookmarkEnd w:id="10251"/>
      <w:bookmarkEnd w:id="10252"/>
      <w:bookmarkEnd w:id="10253"/>
      <w:bookmarkEnd w:id="10254"/>
      <w:bookmarkEnd w:id="10255"/>
      <w:bookmarkEnd w:id="10256"/>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Heading1"/>
      </w:pPr>
      <w:bookmarkStart w:id="10257" w:name="_Toc157435168"/>
      <w:bookmarkStart w:id="10258" w:name="_Toc157436883"/>
      <w:bookmarkStart w:id="10259" w:name="_Toc157440723"/>
      <w:bookmarkStart w:id="10260" w:name="_Toc160650515"/>
      <w:bookmarkStart w:id="10261" w:name="_Toc164928836"/>
      <w:bookmarkStart w:id="10262" w:name="_Toc168550699"/>
      <w:bookmarkStart w:id="10263" w:name="_Toc170118774"/>
      <w:bookmarkStart w:id="10264" w:name="_Toc209470856"/>
      <w:bookmarkStart w:id="10265" w:name="_Toc212115531"/>
      <w:bookmarkStart w:id="10266" w:name="_Toc216294089"/>
      <w:r w:rsidRPr="006D68AC">
        <w:t>B.3</w:t>
      </w:r>
      <w:r w:rsidRPr="006D68AC">
        <w:tab/>
        <w:t>NSCE_NetSliceLifeCycleMngt API</w:t>
      </w:r>
      <w:bookmarkEnd w:id="10257"/>
      <w:bookmarkEnd w:id="10258"/>
      <w:bookmarkEnd w:id="10259"/>
      <w:bookmarkEnd w:id="10260"/>
      <w:bookmarkEnd w:id="10261"/>
      <w:bookmarkEnd w:id="10262"/>
      <w:bookmarkEnd w:id="10263"/>
      <w:bookmarkEnd w:id="10264"/>
      <w:bookmarkEnd w:id="10265"/>
      <w:bookmarkEnd w:id="10266"/>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Heading1"/>
      </w:pPr>
      <w:bookmarkStart w:id="10267" w:name="_Toc160650516"/>
      <w:bookmarkStart w:id="10268" w:name="_Toc164928837"/>
      <w:bookmarkStart w:id="10269" w:name="_Toc168550700"/>
      <w:bookmarkStart w:id="10270" w:name="_Toc170118775"/>
      <w:bookmarkStart w:id="10271" w:name="_Toc209470857"/>
      <w:bookmarkStart w:id="10272" w:name="_Toc212115532"/>
      <w:bookmarkStart w:id="10273" w:name="_Toc216294090"/>
      <w:r w:rsidRPr="006D68AC">
        <w:t>B.4</w:t>
      </w:r>
      <w:r w:rsidRPr="006D68AC">
        <w:tab/>
        <w:t>NSCE_PolicyManagement API</w:t>
      </w:r>
      <w:bookmarkEnd w:id="10267"/>
      <w:bookmarkEnd w:id="10268"/>
      <w:bookmarkEnd w:id="10269"/>
      <w:bookmarkEnd w:id="10270"/>
      <w:bookmarkEnd w:id="10271"/>
      <w:bookmarkEnd w:id="10272"/>
      <w:bookmarkEnd w:id="1027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Heading1"/>
      </w:pPr>
      <w:bookmarkStart w:id="10274" w:name="_Toc160650517"/>
      <w:bookmarkStart w:id="10275" w:name="_Toc164928838"/>
      <w:bookmarkStart w:id="10276" w:name="_Toc168550701"/>
      <w:bookmarkStart w:id="10277" w:name="_Toc170118776"/>
      <w:bookmarkStart w:id="10278" w:name="_Toc209470858"/>
      <w:bookmarkStart w:id="10279" w:name="_Toc212115533"/>
      <w:bookmarkStart w:id="10280" w:name="_Toc216294091"/>
      <w:r w:rsidRPr="006D68AC">
        <w:t>B.5</w:t>
      </w:r>
      <w:r w:rsidRPr="006D68AC">
        <w:tab/>
        <w:t>NSCE_NSOptimization API</w:t>
      </w:r>
      <w:bookmarkEnd w:id="10274"/>
      <w:bookmarkEnd w:id="10275"/>
      <w:bookmarkEnd w:id="10276"/>
      <w:bookmarkEnd w:id="10277"/>
      <w:bookmarkEnd w:id="10278"/>
      <w:bookmarkEnd w:id="10279"/>
      <w:bookmarkEnd w:id="10280"/>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Heading1"/>
      </w:pPr>
      <w:bookmarkStart w:id="10281" w:name="_Toc160650518"/>
      <w:bookmarkStart w:id="10282" w:name="_Toc164928839"/>
      <w:bookmarkStart w:id="10283" w:name="_Toc168550702"/>
      <w:bookmarkStart w:id="10284" w:name="_Toc170118777"/>
      <w:bookmarkStart w:id="10285" w:name="_Toc209470859"/>
      <w:bookmarkStart w:id="10286" w:name="_Toc212115534"/>
      <w:bookmarkStart w:id="10287" w:name="_Toc216294092"/>
      <w:r w:rsidRPr="006D68AC">
        <w:t>B.6</w:t>
      </w:r>
      <w:r w:rsidRPr="006D68AC">
        <w:tab/>
        <w:t>NSCE_ManagementServiceDiscovery API</w:t>
      </w:r>
      <w:bookmarkEnd w:id="10281"/>
      <w:bookmarkEnd w:id="10282"/>
      <w:bookmarkEnd w:id="10283"/>
      <w:bookmarkEnd w:id="10284"/>
      <w:bookmarkEnd w:id="10285"/>
      <w:bookmarkEnd w:id="10286"/>
      <w:bookmarkEnd w:id="10287"/>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Heading1"/>
      </w:pPr>
      <w:bookmarkStart w:id="10288" w:name="_Toc160650519"/>
      <w:bookmarkStart w:id="10289" w:name="_Toc164928840"/>
      <w:bookmarkStart w:id="10290" w:name="_Toc168550703"/>
      <w:bookmarkStart w:id="10291" w:name="_Toc170118778"/>
      <w:bookmarkStart w:id="10292" w:name="_Toc209470860"/>
      <w:bookmarkStart w:id="10293" w:name="_Toc212115535"/>
      <w:bookmarkStart w:id="10294" w:name="_Toc216294093"/>
      <w:r w:rsidRPr="006D68AC">
        <w:t>B.7</w:t>
      </w:r>
      <w:r w:rsidRPr="006D68AC">
        <w:tab/>
        <w:t>NSCE_PerfMonitoring API</w:t>
      </w:r>
      <w:bookmarkEnd w:id="10288"/>
      <w:bookmarkEnd w:id="10289"/>
      <w:bookmarkEnd w:id="10290"/>
      <w:bookmarkEnd w:id="10291"/>
      <w:bookmarkEnd w:id="10292"/>
      <w:bookmarkEnd w:id="10293"/>
      <w:bookmarkEnd w:id="10294"/>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Heading1"/>
      </w:pPr>
      <w:bookmarkStart w:id="10295" w:name="_Toc160650520"/>
      <w:bookmarkStart w:id="10296" w:name="_Toc164928841"/>
      <w:bookmarkStart w:id="10297" w:name="_Toc168550704"/>
      <w:bookmarkStart w:id="10298" w:name="_Toc170118779"/>
      <w:bookmarkStart w:id="10299" w:name="_Toc209470861"/>
      <w:bookmarkStart w:id="10300" w:name="_Toc212115536"/>
      <w:bookmarkStart w:id="10301" w:name="_Toc216294094"/>
      <w:r w:rsidRPr="006D68AC">
        <w:t>B.8</w:t>
      </w:r>
      <w:r w:rsidRPr="006D68AC">
        <w:tab/>
        <w:t>NSCE_InfoCollection API</w:t>
      </w:r>
      <w:bookmarkEnd w:id="10295"/>
      <w:bookmarkEnd w:id="10296"/>
      <w:bookmarkEnd w:id="10297"/>
      <w:bookmarkEnd w:id="10298"/>
      <w:bookmarkEnd w:id="10299"/>
      <w:bookmarkEnd w:id="10300"/>
      <w:bookmarkEnd w:id="10301"/>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Heading1"/>
      </w:pPr>
      <w:bookmarkStart w:id="10302" w:name="_Toc160650521"/>
      <w:bookmarkStart w:id="10303" w:name="_Toc164928842"/>
      <w:bookmarkStart w:id="10304" w:name="_Toc168550705"/>
      <w:bookmarkStart w:id="10305" w:name="_Toc170118780"/>
      <w:bookmarkStart w:id="10306" w:name="_Toc209470862"/>
      <w:bookmarkStart w:id="10307" w:name="_Toc212115537"/>
      <w:bookmarkStart w:id="10308" w:name="_Toc216294095"/>
      <w:r w:rsidRPr="006D68AC">
        <w:t>B.9</w:t>
      </w:r>
      <w:r w:rsidRPr="006D68AC">
        <w:tab/>
        <w:t>NSCE_ServiceContinuity API</w:t>
      </w:r>
      <w:bookmarkEnd w:id="10302"/>
      <w:bookmarkEnd w:id="10303"/>
      <w:bookmarkEnd w:id="10304"/>
      <w:bookmarkEnd w:id="10305"/>
      <w:bookmarkEnd w:id="10306"/>
      <w:bookmarkEnd w:id="10307"/>
      <w:bookmarkEnd w:id="10308"/>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Heading1"/>
      </w:pPr>
      <w:bookmarkStart w:id="10309" w:name="_Toc160650522"/>
      <w:bookmarkStart w:id="10310" w:name="_Toc164928843"/>
      <w:bookmarkStart w:id="10311" w:name="_Toc168550706"/>
      <w:bookmarkStart w:id="10312" w:name="_Toc170118781"/>
      <w:bookmarkStart w:id="10313" w:name="_Toc209470863"/>
      <w:bookmarkStart w:id="10314" w:name="_Toc212115538"/>
      <w:bookmarkStart w:id="10315" w:name="_Toc216294096"/>
      <w:r w:rsidRPr="006D68AC">
        <w:t>B.10</w:t>
      </w:r>
      <w:r w:rsidRPr="006D68AC">
        <w:tab/>
        <w:t>NSCE_MultiSlicesOptimization API</w:t>
      </w:r>
      <w:bookmarkEnd w:id="10309"/>
      <w:bookmarkEnd w:id="10310"/>
      <w:bookmarkEnd w:id="10311"/>
      <w:bookmarkEnd w:id="10312"/>
      <w:bookmarkEnd w:id="10313"/>
      <w:bookmarkEnd w:id="10314"/>
      <w:bookmarkEnd w:id="10315"/>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Heading1"/>
      </w:pPr>
      <w:bookmarkStart w:id="10316" w:name="_Toc160650523"/>
      <w:bookmarkStart w:id="10317" w:name="_Toc164928844"/>
      <w:bookmarkStart w:id="10318" w:name="_Toc168550707"/>
      <w:bookmarkStart w:id="10319" w:name="_Toc170118782"/>
      <w:bookmarkStart w:id="10320" w:name="_Toc209470864"/>
      <w:bookmarkStart w:id="10321" w:name="_Toc212115539"/>
      <w:bookmarkStart w:id="10322" w:name="_Toc216294097"/>
      <w:r w:rsidRPr="006D68AC">
        <w:t>B.11</w:t>
      </w:r>
      <w:r w:rsidRPr="006D68AC">
        <w:tab/>
        <w:t>NSCE_NetworkSliceAdaptation API</w:t>
      </w:r>
      <w:bookmarkEnd w:id="10316"/>
      <w:bookmarkEnd w:id="10317"/>
      <w:bookmarkEnd w:id="10318"/>
      <w:bookmarkEnd w:id="10319"/>
      <w:bookmarkEnd w:id="10320"/>
      <w:bookmarkEnd w:id="10321"/>
      <w:bookmarkEnd w:id="10322"/>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Heading1"/>
      </w:pPr>
      <w:bookmarkStart w:id="10323" w:name="_Toc160650524"/>
      <w:bookmarkStart w:id="10324" w:name="_Toc164928845"/>
      <w:bookmarkStart w:id="10325" w:name="_Toc168550708"/>
      <w:bookmarkStart w:id="10326" w:name="_Toc170118783"/>
      <w:bookmarkStart w:id="10327" w:name="_Toc209470865"/>
      <w:bookmarkStart w:id="10328" w:name="_Toc212115540"/>
      <w:bookmarkStart w:id="10329" w:name="_Toc216294098"/>
      <w:r w:rsidRPr="006D68AC">
        <w:t>B.12</w:t>
      </w:r>
      <w:r w:rsidRPr="006D68AC">
        <w:tab/>
        <w:t>NSCE_SliceCommService API</w:t>
      </w:r>
      <w:bookmarkEnd w:id="10323"/>
      <w:bookmarkEnd w:id="10324"/>
      <w:bookmarkEnd w:id="10325"/>
      <w:bookmarkEnd w:id="10326"/>
      <w:bookmarkEnd w:id="10327"/>
      <w:bookmarkEnd w:id="10328"/>
      <w:bookmarkEnd w:id="10329"/>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Heading1"/>
      </w:pPr>
      <w:bookmarkStart w:id="10330" w:name="_Toc160650525"/>
      <w:bookmarkStart w:id="10331" w:name="_Toc164928846"/>
      <w:bookmarkStart w:id="10332" w:name="_Toc168550709"/>
      <w:bookmarkStart w:id="10333" w:name="_Toc170118784"/>
      <w:bookmarkStart w:id="10334" w:name="_Toc209470866"/>
      <w:bookmarkStart w:id="10335" w:name="_Toc212115541"/>
      <w:bookmarkStart w:id="10336" w:name="_Toc216294099"/>
      <w:r w:rsidRPr="006D68AC">
        <w:t>B.13</w:t>
      </w:r>
      <w:r w:rsidRPr="006D68AC">
        <w:tab/>
        <w:t>NSCE_InterPLMNContinuity API</w:t>
      </w:r>
      <w:bookmarkEnd w:id="10330"/>
      <w:bookmarkEnd w:id="10331"/>
      <w:bookmarkEnd w:id="10332"/>
      <w:bookmarkEnd w:id="10333"/>
      <w:bookmarkEnd w:id="10334"/>
      <w:bookmarkEnd w:id="10335"/>
      <w:bookmarkEnd w:id="10336"/>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Heading1"/>
      </w:pPr>
      <w:bookmarkStart w:id="10337" w:name="_Toc160650526"/>
      <w:bookmarkStart w:id="10338" w:name="_Toc164928847"/>
      <w:bookmarkStart w:id="10339" w:name="_Toc168550710"/>
      <w:bookmarkStart w:id="10340" w:name="_Toc170118785"/>
      <w:bookmarkStart w:id="10341" w:name="_Toc209470867"/>
      <w:bookmarkStart w:id="10342" w:name="_Toc212115542"/>
      <w:bookmarkStart w:id="10343" w:name="_Toc216294100"/>
      <w:r w:rsidRPr="006D68AC">
        <w:t>B.14</w:t>
      </w:r>
      <w:r w:rsidRPr="006D68AC">
        <w:tab/>
        <w:t>NSCE_NSDiagnostics API</w:t>
      </w:r>
      <w:bookmarkEnd w:id="10337"/>
      <w:bookmarkEnd w:id="10338"/>
      <w:bookmarkEnd w:id="10339"/>
      <w:bookmarkEnd w:id="10340"/>
      <w:bookmarkEnd w:id="10341"/>
      <w:bookmarkEnd w:id="10342"/>
      <w:bookmarkEnd w:id="10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Heading1"/>
      </w:pPr>
      <w:bookmarkStart w:id="10344" w:name="_Toc160650527"/>
      <w:bookmarkStart w:id="10345" w:name="_Toc164928848"/>
      <w:bookmarkStart w:id="10346" w:name="_Toc168550711"/>
      <w:bookmarkStart w:id="10347" w:name="_Toc170118786"/>
      <w:bookmarkStart w:id="10348" w:name="_Toc209470868"/>
      <w:bookmarkStart w:id="10349" w:name="_Toc212115543"/>
      <w:bookmarkStart w:id="10350" w:name="_Toc216294101"/>
      <w:r w:rsidRPr="006D68AC">
        <w:t>B.15</w:t>
      </w:r>
      <w:r w:rsidRPr="006D68AC">
        <w:tab/>
        <w:t>NSCE_FaultDiagnosis API</w:t>
      </w:r>
      <w:bookmarkEnd w:id="10344"/>
      <w:bookmarkEnd w:id="10345"/>
      <w:bookmarkEnd w:id="10346"/>
      <w:bookmarkEnd w:id="10347"/>
      <w:bookmarkEnd w:id="10348"/>
      <w:bookmarkEnd w:id="10349"/>
      <w:bookmarkEnd w:id="10350"/>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Heading1"/>
      </w:pPr>
      <w:bookmarkStart w:id="10351" w:name="_Toc160650528"/>
      <w:bookmarkStart w:id="10352" w:name="_Toc164928849"/>
      <w:bookmarkStart w:id="10353" w:name="_Toc168550712"/>
      <w:bookmarkStart w:id="10354" w:name="_Toc170118787"/>
      <w:bookmarkStart w:id="10355" w:name="_Toc209470869"/>
      <w:bookmarkStart w:id="10356" w:name="_Toc212115544"/>
      <w:bookmarkStart w:id="10357" w:name="_Toc216294102"/>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0351"/>
      <w:bookmarkEnd w:id="10352"/>
      <w:bookmarkEnd w:id="10353"/>
      <w:bookmarkEnd w:id="10354"/>
      <w:bookmarkEnd w:id="10355"/>
      <w:bookmarkEnd w:id="10356"/>
      <w:bookmarkEnd w:id="10357"/>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Heading1"/>
      </w:pPr>
      <w:bookmarkStart w:id="10358" w:name="_Toc160650529"/>
      <w:bookmarkStart w:id="10359" w:name="_Toc164928850"/>
      <w:bookmarkStart w:id="10360" w:name="_Toc168550713"/>
      <w:bookmarkStart w:id="10361" w:name="_Toc170118788"/>
      <w:bookmarkStart w:id="10362" w:name="_Toc209470870"/>
      <w:bookmarkStart w:id="10363" w:name="_Toc212115545"/>
      <w:bookmarkStart w:id="10364" w:name="_Toc216294103"/>
      <w:r w:rsidRPr="006D68AC">
        <w:t>B.17</w:t>
      </w:r>
      <w:r w:rsidRPr="006D68AC">
        <w:tab/>
        <w:t>NSCE_NSInfoDelivery API</w:t>
      </w:r>
      <w:bookmarkEnd w:id="10358"/>
      <w:bookmarkEnd w:id="10359"/>
      <w:bookmarkEnd w:id="10360"/>
      <w:bookmarkEnd w:id="10361"/>
      <w:bookmarkEnd w:id="10362"/>
      <w:bookmarkEnd w:id="10363"/>
      <w:bookmarkEnd w:id="10364"/>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Heading1"/>
      </w:pPr>
      <w:bookmarkStart w:id="10365" w:name="_Toc160650530"/>
      <w:bookmarkStart w:id="10366" w:name="_Toc164928851"/>
      <w:bookmarkStart w:id="10367" w:name="_Toc168550714"/>
      <w:bookmarkStart w:id="10368" w:name="_Toc170118789"/>
      <w:bookmarkStart w:id="10369" w:name="_Toc209470871"/>
      <w:bookmarkStart w:id="10370" w:name="_Toc212115546"/>
      <w:bookmarkStart w:id="10371" w:name="_Toc216294104"/>
      <w:r w:rsidRPr="006D68AC">
        <w:t>B.18</w:t>
      </w:r>
      <w:r w:rsidRPr="006D68AC">
        <w:tab/>
        <w:t>NSCE_</w:t>
      </w:r>
      <w:r w:rsidRPr="006D68AC">
        <w:rPr>
          <w:lang w:eastAsia="zh-CN"/>
        </w:rPr>
        <w:t>NSAllocation</w:t>
      </w:r>
      <w:r w:rsidRPr="006D68AC">
        <w:t xml:space="preserve"> API</w:t>
      </w:r>
      <w:bookmarkEnd w:id="10365"/>
      <w:bookmarkEnd w:id="10366"/>
      <w:bookmarkEnd w:id="10367"/>
      <w:bookmarkEnd w:id="10368"/>
      <w:bookmarkEnd w:id="10369"/>
      <w:bookmarkEnd w:id="10370"/>
      <w:bookmarkEnd w:id="10371"/>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Heading8"/>
      </w:pPr>
      <w:r w:rsidRPr="006D68AC">
        <w:br w:type="page"/>
      </w:r>
      <w:bookmarkStart w:id="10372" w:name="_Toc2086459"/>
      <w:bookmarkStart w:id="10373" w:name="_Toc157435169"/>
      <w:bookmarkStart w:id="10374" w:name="_Toc157436884"/>
      <w:bookmarkStart w:id="10375" w:name="_Toc157440724"/>
      <w:bookmarkStart w:id="10376" w:name="_Toc160650531"/>
      <w:bookmarkStart w:id="10377" w:name="_Toc170118790"/>
      <w:bookmarkStart w:id="10378" w:name="_Toc209470872"/>
      <w:bookmarkStart w:id="10379" w:name="_Toc212115547"/>
      <w:bookmarkStart w:id="10380" w:name="_Toc216294105"/>
      <w:bookmarkEnd w:id="10248"/>
      <w:r w:rsidR="002E2250" w:rsidRPr="006D68AC">
        <w:t>Annex C (informative):</w:t>
      </w:r>
      <w:r w:rsidR="002E2250" w:rsidRPr="006D68AC">
        <w:br/>
        <w:t>Change history</w:t>
      </w:r>
      <w:bookmarkEnd w:id="10372"/>
      <w:bookmarkEnd w:id="10373"/>
      <w:bookmarkEnd w:id="10374"/>
      <w:bookmarkEnd w:id="10375"/>
      <w:bookmarkEnd w:id="10376"/>
      <w:bookmarkEnd w:id="10377"/>
      <w:bookmarkEnd w:id="10378"/>
      <w:bookmarkEnd w:id="10379"/>
      <w:bookmarkEnd w:id="10380"/>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SimSun" w:eastAsia="SimSun" w:hAnsi="SimSun" w:cs="SimSun"/>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660CDD" w14:textId="77777777" w:rsidR="00AC19CA" w:rsidRDefault="00AC19CA">
      <w:r>
        <w:separator/>
      </w:r>
    </w:p>
  </w:endnote>
  <w:endnote w:type="continuationSeparator" w:id="0">
    <w:p w14:paraId="24317114" w14:textId="77777777" w:rsidR="00AC19CA" w:rsidRDefault="00AC19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Arial Unicode MS"/>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F72932" w14:textId="77777777" w:rsidR="00AC19CA" w:rsidRDefault="00AC19CA">
      <w:r>
        <w:separator/>
      </w:r>
    </w:p>
  </w:footnote>
  <w:footnote w:type="continuationSeparator" w:id="0">
    <w:p w14:paraId="3D49F6D3" w14:textId="77777777" w:rsidR="00AC19CA" w:rsidRDefault="00AC19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A15BC96"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3206">
      <w:rPr>
        <w:rFonts w:ascii="Arial" w:hAnsi="Arial" w:cs="Arial"/>
        <w:b/>
        <w:noProof/>
        <w:sz w:val="18"/>
        <w:szCs w:val="18"/>
      </w:rPr>
      <w:t>3GPP TS 29.435 V19.3.0 (2025-12)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1C1FD5A"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3206">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7102"/>
    <w:rsid w:val="009800A2"/>
    <w:rsid w:val="009818FE"/>
    <w:rsid w:val="009873B3"/>
    <w:rsid w:val="00990A3F"/>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550E"/>
    <w:rsid w:val="00A87885"/>
    <w:rsid w:val="00A92BA1"/>
    <w:rsid w:val="00AA5B53"/>
    <w:rsid w:val="00AA78FB"/>
    <w:rsid w:val="00AC0B17"/>
    <w:rsid w:val="00AC19CA"/>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5C1A"/>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660C6"/>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6">
    <w:name w:val="Body Text Char6"/>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6"/>
    <w:unhideWhenUsed/>
    <w:qFormat/>
    <w:rsid w:val="00D81A09"/>
    <w:pPr>
      <w:spacing w:after="0"/>
    </w:pPr>
    <w:rPr>
      <w:rFonts w:ascii="Segoe UI" w:hAnsi="Segoe UI" w:cs="Segoe UI"/>
      <w:sz w:val="18"/>
      <w:szCs w:val="18"/>
    </w:rPr>
  </w:style>
  <w:style w:type="character" w:customStyle="1" w:styleId="BalloonTextChar6">
    <w:name w:val="Balloon Text Char6"/>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qFormat/>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6"/>
    <w:unhideWhenUsed/>
    <w:qFormat/>
    <w:rsid w:val="00D81A09"/>
    <w:pPr>
      <w:spacing w:after="120" w:line="480" w:lineRule="auto"/>
    </w:pPr>
  </w:style>
  <w:style w:type="character" w:customStyle="1" w:styleId="BodyText2Char6">
    <w:name w:val="Body Text 2 Char6"/>
    <w:basedOn w:val="DefaultParagraphFont"/>
    <w:link w:val="BodyText2"/>
    <w:qFormat/>
    <w:rsid w:val="00D81A09"/>
    <w:rPr>
      <w:rFonts w:eastAsia="Times New Roman"/>
    </w:rPr>
  </w:style>
  <w:style w:type="paragraph" w:styleId="BodyText3">
    <w:name w:val="Body Text 3"/>
    <w:basedOn w:val="Normal"/>
    <w:link w:val="BodyText3Char6"/>
    <w:unhideWhenUsed/>
    <w:qFormat/>
    <w:rsid w:val="00D81A09"/>
    <w:pPr>
      <w:spacing w:after="120"/>
    </w:pPr>
    <w:rPr>
      <w:sz w:val="16"/>
      <w:szCs w:val="16"/>
    </w:rPr>
  </w:style>
  <w:style w:type="character" w:customStyle="1" w:styleId="BodyText3Char6">
    <w:name w:val="Body Text 3 Char6"/>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6"/>
    <w:unhideWhenUsed/>
    <w:qFormat/>
    <w:rsid w:val="00D81A09"/>
    <w:pPr>
      <w:spacing w:after="180"/>
      <w:ind w:firstLine="360"/>
    </w:pPr>
  </w:style>
  <w:style w:type="character" w:customStyle="1" w:styleId="BodyTextFirstIndentChar6">
    <w:name w:val="Body Text First Indent Char6"/>
    <w:basedOn w:val="BodyTextChar6"/>
    <w:link w:val="BodyTextFirstIndent"/>
    <w:qFormat/>
    <w:rsid w:val="00D81A09"/>
    <w:rPr>
      <w:rFonts w:eastAsia="Times New Roman"/>
    </w:rPr>
  </w:style>
  <w:style w:type="paragraph" w:styleId="BodyTextIndent">
    <w:name w:val="Body Text Indent"/>
    <w:basedOn w:val="Normal"/>
    <w:link w:val="BodyTextIndentChar6"/>
    <w:unhideWhenUsed/>
    <w:qFormat/>
    <w:rsid w:val="00D81A09"/>
    <w:pPr>
      <w:spacing w:after="120"/>
      <w:ind w:left="283"/>
    </w:pPr>
  </w:style>
  <w:style w:type="character" w:customStyle="1" w:styleId="BodyTextIndentChar6">
    <w:name w:val="Body Text Indent Char6"/>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6"/>
    <w:unhideWhenUsed/>
    <w:qFormat/>
    <w:rsid w:val="00D81A09"/>
    <w:pPr>
      <w:spacing w:after="180"/>
      <w:ind w:left="360" w:firstLine="360"/>
    </w:pPr>
  </w:style>
  <w:style w:type="character" w:customStyle="1" w:styleId="BodyTextFirstIndent2Char6">
    <w:name w:val="Body Text First Indent 2 Char6"/>
    <w:basedOn w:val="BodyTextIndentChar6"/>
    <w:link w:val="BodyTextFirstIndent2"/>
    <w:qFormat/>
    <w:rsid w:val="00D81A09"/>
    <w:rPr>
      <w:rFonts w:eastAsia="Times New Roman"/>
    </w:rPr>
  </w:style>
  <w:style w:type="paragraph" w:styleId="BodyTextIndent2">
    <w:name w:val="Body Text Indent 2"/>
    <w:basedOn w:val="Normal"/>
    <w:link w:val="BodyTextIndent2Char6"/>
    <w:unhideWhenUsed/>
    <w:qFormat/>
    <w:rsid w:val="00D81A09"/>
    <w:pPr>
      <w:spacing w:after="120" w:line="480" w:lineRule="auto"/>
      <w:ind w:left="283"/>
    </w:pPr>
  </w:style>
  <w:style w:type="character" w:customStyle="1" w:styleId="BodyTextIndent2Char6">
    <w:name w:val="Body Text Indent 2 Char6"/>
    <w:basedOn w:val="DefaultParagraphFont"/>
    <w:link w:val="BodyTextIndent2"/>
    <w:qFormat/>
    <w:rsid w:val="00D81A09"/>
    <w:rPr>
      <w:rFonts w:eastAsia="Times New Roman"/>
    </w:rPr>
  </w:style>
  <w:style w:type="paragraph" w:styleId="BodyTextIndent3">
    <w:name w:val="Body Text Indent 3"/>
    <w:basedOn w:val="Normal"/>
    <w:link w:val="BodyTextIndent3Char6"/>
    <w:unhideWhenUsed/>
    <w:qFormat/>
    <w:rsid w:val="00D81A09"/>
    <w:pPr>
      <w:spacing w:after="120"/>
      <w:ind w:left="283"/>
    </w:pPr>
    <w:rPr>
      <w:sz w:val="16"/>
      <w:szCs w:val="16"/>
    </w:rPr>
  </w:style>
  <w:style w:type="character" w:customStyle="1" w:styleId="BodyTextIndent3Char6">
    <w:name w:val="Body Text Indent 3 Char6"/>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6"/>
    <w:unhideWhenUsed/>
    <w:qFormat/>
    <w:rsid w:val="00D81A09"/>
    <w:pPr>
      <w:spacing w:after="0"/>
      <w:ind w:left="4252"/>
    </w:pPr>
  </w:style>
  <w:style w:type="character" w:customStyle="1" w:styleId="ClosingChar6">
    <w:name w:val="Closing Char6"/>
    <w:basedOn w:val="DefaultParagraphFont"/>
    <w:link w:val="Closing"/>
    <w:qFormat/>
    <w:rsid w:val="00D81A09"/>
    <w:rPr>
      <w:rFonts w:eastAsia="Times New Roman"/>
    </w:rPr>
  </w:style>
  <w:style w:type="paragraph" w:styleId="CommentText">
    <w:name w:val="annotation text"/>
    <w:basedOn w:val="Normal"/>
    <w:link w:val="CommentTextChar6"/>
    <w:unhideWhenUsed/>
    <w:qFormat/>
    <w:rsid w:val="00D81A09"/>
  </w:style>
  <w:style w:type="character" w:customStyle="1" w:styleId="CommentTextChar6">
    <w:name w:val="Comment Text Char6"/>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6"/>
    <w:unhideWhenUsed/>
    <w:qFormat/>
    <w:rsid w:val="00D81A09"/>
    <w:rPr>
      <w:b/>
      <w:bCs/>
    </w:rPr>
  </w:style>
  <w:style w:type="character" w:customStyle="1" w:styleId="CommentSubjectChar6">
    <w:name w:val="Comment Subject Char6"/>
    <w:basedOn w:val="CommentTextChar6"/>
    <w:link w:val="CommentSubject"/>
    <w:qFormat/>
    <w:rsid w:val="00D81A09"/>
    <w:rPr>
      <w:rFonts w:eastAsia="Times New Roman"/>
      <w:b/>
      <w:bCs/>
    </w:rPr>
  </w:style>
  <w:style w:type="paragraph" w:styleId="Date">
    <w:name w:val="Date"/>
    <w:basedOn w:val="Normal"/>
    <w:next w:val="Normal"/>
    <w:link w:val="DateChar6"/>
    <w:unhideWhenUsed/>
    <w:qFormat/>
    <w:rsid w:val="00D81A09"/>
  </w:style>
  <w:style w:type="character" w:customStyle="1" w:styleId="DateChar6">
    <w:name w:val="Date Char6"/>
    <w:basedOn w:val="DefaultParagraphFont"/>
    <w:link w:val="Date"/>
    <w:qFormat/>
    <w:rsid w:val="00D81A09"/>
    <w:rPr>
      <w:rFonts w:eastAsia="Times New Roman"/>
    </w:rPr>
  </w:style>
  <w:style w:type="paragraph" w:styleId="DocumentMap">
    <w:name w:val="Document Map"/>
    <w:basedOn w:val="Normal"/>
    <w:link w:val="DocumentMapChar6"/>
    <w:unhideWhenUsed/>
    <w:qFormat/>
    <w:rsid w:val="00D81A09"/>
    <w:pPr>
      <w:spacing w:after="0"/>
    </w:pPr>
    <w:rPr>
      <w:rFonts w:ascii="Segoe UI" w:hAnsi="Segoe UI" w:cs="Segoe UI"/>
      <w:sz w:val="16"/>
      <w:szCs w:val="16"/>
    </w:rPr>
  </w:style>
  <w:style w:type="character" w:customStyle="1" w:styleId="DocumentMapChar6">
    <w:name w:val="Document Map Char6"/>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6"/>
    <w:unhideWhenUsed/>
    <w:qFormat/>
    <w:rsid w:val="00D81A09"/>
    <w:pPr>
      <w:spacing w:after="0"/>
    </w:pPr>
  </w:style>
  <w:style w:type="character" w:customStyle="1" w:styleId="E-mailSignatureChar6">
    <w:name w:val="E-mail Signature Char6"/>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6"/>
    <w:unhideWhenUsed/>
    <w:qFormat/>
    <w:rsid w:val="00D81A09"/>
    <w:pPr>
      <w:tabs>
        <w:tab w:val="center" w:pos="4513"/>
        <w:tab w:val="right" w:pos="9026"/>
      </w:tabs>
      <w:spacing w:after="0"/>
    </w:pPr>
  </w:style>
  <w:style w:type="character" w:customStyle="1" w:styleId="FooterChar6">
    <w:name w:val="Footer Char6"/>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6"/>
    <w:unhideWhenUsed/>
    <w:qFormat/>
    <w:rsid w:val="00D81A09"/>
    <w:pPr>
      <w:tabs>
        <w:tab w:val="center" w:pos="4513"/>
        <w:tab w:val="right" w:pos="9026"/>
      </w:tabs>
      <w:spacing w:after="0"/>
    </w:pPr>
  </w:style>
  <w:style w:type="character" w:customStyle="1" w:styleId="HeaderChar6">
    <w:name w:val="Header Char6"/>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tabs>
        <w:tab w:val="clear" w:pos="643"/>
        <w:tab w:val="num" w:pos="926"/>
      </w:tabs>
      <w:ind w:left="926"/>
      <w:contextualSpacing/>
    </w:pPr>
  </w:style>
  <w:style w:type="paragraph" w:styleId="ListBullet3">
    <w:name w:val="List Bullet 3"/>
    <w:basedOn w:val="Normal"/>
    <w:unhideWhenUsed/>
    <w:qFormat/>
    <w:rsid w:val="00D81A09"/>
    <w:pPr>
      <w:numPr>
        <w:numId w:val="3"/>
      </w:numPr>
      <w:tabs>
        <w:tab w:val="clear" w:pos="926"/>
        <w:tab w:val="num" w:pos="1209"/>
      </w:tabs>
      <w:ind w:left="1209"/>
      <w:contextualSpacing/>
    </w:pPr>
  </w:style>
  <w:style w:type="paragraph" w:styleId="ListBullet4">
    <w:name w:val="List Bullet 4"/>
    <w:basedOn w:val="Normal"/>
    <w:unhideWhenUsed/>
    <w:qFormat/>
    <w:rsid w:val="00D81A09"/>
    <w:pPr>
      <w:numPr>
        <w:numId w:val="4"/>
      </w:numPr>
      <w:tabs>
        <w:tab w:val="clear" w:pos="1209"/>
        <w:tab w:val="num" w:pos="1492"/>
      </w:tabs>
      <w:ind w:left="1492"/>
      <w:contextualSpacing/>
    </w:pPr>
  </w:style>
  <w:style w:type="paragraph" w:styleId="ListBullet5">
    <w:name w:val="List Bullet 5"/>
    <w:basedOn w:val="Normal"/>
    <w:unhideWhenUsed/>
    <w:qFormat/>
    <w:rsid w:val="00D81A09"/>
    <w:pPr>
      <w:numPr>
        <w:numId w:val="5"/>
      </w:numPr>
      <w:tabs>
        <w:tab w:val="clear" w:pos="1492"/>
        <w:tab w:val="num" w:pos="737"/>
      </w:tabs>
      <w:ind w:left="737" w:hanging="453"/>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tabs>
        <w:tab w:val="clear" w:pos="360"/>
      </w:tabs>
      <w:ind w:left="0" w:firstLine="0"/>
      <w:contextualSpacing/>
    </w:pPr>
  </w:style>
  <w:style w:type="paragraph" w:styleId="ListNumber2">
    <w:name w:val="List Number 2"/>
    <w:basedOn w:val="Normal"/>
    <w:unhideWhenUsed/>
    <w:qFormat/>
    <w:rsid w:val="00D81A09"/>
    <w:pPr>
      <w:numPr>
        <w:numId w:val="7"/>
      </w:numPr>
      <w:tabs>
        <w:tab w:val="clear" w:pos="643"/>
      </w:tabs>
      <w:ind w:left="360"/>
      <w:contextualSpacing/>
    </w:pPr>
  </w:style>
  <w:style w:type="paragraph" w:styleId="ListNumber3">
    <w:name w:val="List Number 3"/>
    <w:basedOn w:val="Normal"/>
    <w:unhideWhenUsed/>
    <w:qFormat/>
    <w:rsid w:val="00D81A09"/>
    <w:pPr>
      <w:numPr>
        <w:numId w:val="8"/>
      </w:numPr>
      <w:tabs>
        <w:tab w:val="clear" w:pos="926"/>
      </w:tabs>
      <w:ind w:left="567" w:hanging="283"/>
      <w:contextualSpacing/>
    </w:pPr>
  </w:style>
  <w:style w:type="paragraph" w:styleId="ListNumber4">
    <w:name w:val="List Number 4"/>
    <w:basedOn w:val="Normal"/>
    <w:unhideWhenUsed/>
    <w:qFormat/>
    <w:rsid w:val="00D81A09"/>
    <w:pPr>
      <w:numPr>
        <w:numId w:val="9"/>
      </w:numPr>
      <w:tabs>
        <w:tab w:val="clear" w:pos="1209"/>
        <w:tab w:val="num" w:pos="360"/>
      </w:tabs>
      <w:ind w:left="360"/>
      <w:contextualSpacing/>
    </w:pPr>
  </w:style>
  <w:style w:type="paragraph" w:styleId="ListNumber5">
    <w:name w:val="List Number 5"/>
    <w:basedOn w:val="Normal"/>
    <w:unhideWhenUsed/>
    <w:qFormat/>
    <w:rsid w:val="00D81A09"/>
    <w:pPr>
      <w:numPr>
        <w:numId w:val="10"/>
      </w:numPr>
      <w:tabs>
        <w:tab w:val="clear" w:pos="1492"/>
      </w:tabs>
      <w:ind w:left="72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qFormat/>
    <w:rsid w:val="00861386"/>
    <w:pPr>
      <w:spacing w:after="0"/>
      <w:ind w:left="1000" w:hangingChars="1000" w:hanging="1000"/>
    </w:pPr>
  </w:style>
  <w:style w:type="paragraph" w:styleId="TOC7">
    <w:name w:val="toc 7"/>
    <w:basedOn w:val="Normal"/>
    <w:next w:val="Normal"/>
    <w:uiPriority w:val="39"/>
    <w:unhideWhenUsed/>
    <w:qFormat/>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 w:type="character" w:customStyle="1" w:styleId="normaltextrun">
    <w:name w:val="normaltextrun"/>
    <w:basedOn w:val="DefaultParagraphFont"/>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SimSun"/>
      <w:lang w:eastAsia="x-none"/>
    </w:rPr>
  </w:style>
  <w:style w:type="character" w:customStyle="1" w:styleId="tablecontentChar">
    <w:name w:val="table content Char"/>
    <w:link w:val="tablecontent"/>
    <w:rsid w:val="00B110B4"/>
    <w:rPr>
      <w:rFonts w:ascii="Arial" w:eastAsia="SimSun" w:hAnsi="Arial"/>
      <w:sz w:val="18"/>
      <w:lang w:eastAsia="x-none"/>
    </w:rPr>
  </w:style>
  <w:style w:type="character" w:customStyle="1" w:styleId="BodyTextChar4">
    <w:name w:val="Body Text Char4"/>
    <w:basedOn w:val="DefaultParagraphFont"/>
    <w:qFormat/>
    <w:rsid w:val="00B110B4"/>
    <w:rPr>
      <w:rFonts w:eastAsia="Times New Roman"/>
    </w:rPr>
  </w:style>
  <w:style w:type="character" w:customStyle="1" w:styleId="BalloonTextChar4">
    <w:name w:val="Balloon Text Char4"/>
    <w:basedOn w:val="DefaultParagraphFont"/>
    <w:qFormat/>
    <w:rsid w:val="00B110B4"/>
    <w:rPr>
      <w:rFonts w:ascii="Segoe UI" w:eastAsia="Times New Roman" w:hAnsi="Segoe UI" w:cs="Segoe UI"/>
      <w:sz w:val="18"/>
      <w:szCs w:val="18"/>
    </w:rPr>
  </w:style>
  <w:style w:type="character" w:customStyle="1" w:styleId="BodyText2Char4">
    <w:name w:val="Body Text 2 Char4"/>
    <w:basedOn w:val="DefaultParagraphFont"/>
    <w:qFormat/>
    <w:rsid w:val="00B110B4"/>
    <w:rPr>
      <w:rFonts w:eastAsia="Times New Roman"/>
    </w:rPr>
  </w:style>
  <w:style w:type="character" w:customStyle="1" w:styleId="BodyText3Char4">
    <w:name w:val="Body Text 3 Char4"/>
    <w:basedOn w:val="DefaultParagraphFont"/>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DefaultParagraphFont"/>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DefaultParagraphFont"/>
    <w:qFormat/>
    <w:rsid w:val="00B110B4"/>
    <w:rPr>
      <w:rFonts w:eastAsia="Times New Roman"/>
    </w:rPr>
  </w:style>
  <w:style w:type="character" w:customStyle="1" w:styleId="BodyTextIndent3Char4">
    <w:name w:val="Body Text Indent 3 Char4"/>
    <w:basedOn w:val="DefaultParagraphFont"/>
    <w:qFormat/>
    <w:rsid w:val="00B110B4"/>
    <w:rPr>
      <w:rFonts w:eastAsia="Times New Roman"/>
      <w:sz w:val="16"/>
      <w:szCs w:val="16"/>
    </w:rPr>
  </w:style>
  <w:style w:type="character" w:customStyle="1" w:styleId="ClosingChar4">
    <w:name w:val="Closing Char4"/>
    <w:basedOn w:val="DefaultParagraphFont"/>
    <w:qFormat/>
    <w:rsid w:val="00B110B4"/>
    <w:rPr>
      <w:rFonts w:eastAsia="Times New Roman"/>
    </w:rPr>
  </w:style>
  <w:style w:type="character" w:customStyle="1" w:styleId="CommentTextChar4">
    <w:name w:val="Comment Text Char4"/>
    <w:basedOn w:val="DefaultParagraphFont"/>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DefaultParagraphFont"/>
    <w:qFormat/>
    <w:rsid w:val="00B110B4"/>
    <w:rPr>
      <w:rFonts w:eastAsia="Times New Roman"/>
    </w:rPr>
  </w:style>
  <w:style w:type="character" w:customStyle="1" w:styleId="DocumentMapChar4">
    <w:name w:val="Document Map Char4"/>
    <w:basedOn w:val="DefaultParagraphFont"/>
    <w:qFormat/>
    <w:rsid w:val="00B110B4"/>
    <w:rPr>
      <w:rFonts w:ascii="Segoe UI" w:eastAsia="Times New Roman" w:hAnsi="Segoe UI" w:cs="Segoe UI"/>
      <w:sz w:val="16"/>
      <w:szCs w:val="16"/>
    </w:rPr>
  </w:style>
  <w:style w:type="character" w:customStyle="1" w:styleId="E-mailSignatureChar4">
    <w:name w:val="E-mail Signature Char4"/>
    <w:basedOn w:val="DefaultParagraphFont"/>
    <w:qFormat/>
    <w:rsid w:val="00B110B4"/>
    <w:rPr>
      <w:rFonts w:eastAsia="Times New Roman"/>
    </w:rPr>
  </w:style>
  <w:style w:type="character" w:customStyle="1" w:styleId="FooterChar4">
    <w:name w:val="Footer Char4"/>
    <w:basedOn w:val="DefaultParagraphFont"/>
    <w:qFormat/>
    <w:rsid w:val="00B110B4"/>
    <w:rPr>
      <w:rFonts w:eastAsia="Times New Roman"/>
    </w:rPr>
  </w:style>
  <w:style w:type="character" w:customStyle="1" w:styleId="HeaderChar4">
    <w:name w:val="Header Char4"/>
    <w:basedOn w:val="DefaultParagraphFont"/>
    <w:qFormat/>
    <w:rsid w:val="00B110B4"/>
    <w:rPr>
      <w:rFonts w:eastAsia="Times New Roman"/>
    </w:rPr>
  </w:style>
  <w:style w:type="character" w:customStyle="1" w:styleId="model-titletext">
    <w:name w:val="model-title__text"/>
    <w:basedOn w:val="DefaultParagraphFont"/>
    <w:rsid w:val="00192AD6"/>
  </w:style>
  <w:style w:type="character" w:customStyle="1" w:styleId="13">
    <w:name w:val="样式1 字符"/>
    <w:link w:val="14"/>
    <w:locked/>
    <w:rsid w:val="001E1E3A"/>
    <w:rPr>
      <w:rFonts w:ascii="Arial" w:eastAsia="ＭＳ 明朝" w:hAnsi="Arial" w:cs="Arial"/>
      <w:b/>
      <w:color w:val="0000FF"/>
      <w:sz w:val="28"/>
      <w:szCs w:val="28"/>
      <w:lang w:eastAsia="en-US"/>
    </w:rPr>
  </w:style>
  <w:style w:type="paragraph" w:customStyle="1" w:styleId="14">
    <w:name w:val="样式1"/>
    <w:basedOn w:val="Normal"/>
    <w:link w:val="13"/>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paragraph" w:customStyle="1" w:styleId="b20">
    <w:name w:val="b2"/>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DengXian" w:cs="Arial"/>
      <w:lang w:eastAsia="en-US"/>
    </w:rPr>
  </w:style>
  <w:style w:type="paragraph" w:customStyle="1" w:styleId="BlockText1">
    <w:name w:val="Block Text1"/>
    <w:basedOn w:val="Normal"/>
    <w:next w:val="BlockText"/>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Normal"/>
    <w:next w:val="EnvelopeAddress"/>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ＭＳ ゴシック" w:hAnsi="Cambria"/>
      <w:sz w:val="24"/>
      <w:szCs w:val="24"/>
      <w:lang w:eastAsia="en-US"/>
    </w:rPr>
  </w:style>
  <w:style w:type="paragraph" w:customStyle="1" w:styleId="EnvelopeReturn1">
    <w:name w:val="Envelope Return1"/>
    <w:basedOn w:val="Normal"/>
    <w:next w:val="EnvelopeReturn"/>
    <w:semiHidden/>
    <w:qFormat/>
    <w:rsid w:val="001E1E3A"/>
    <w:pPr>
      <w:overflowPunct/>
      <w:autoSpaceDE/>
      <w:autoSpaceDN/>
      <w:adjustRightInd/>
      <w:spacing w:after="0"/>
      <w:textAlignment w:val="auto"/>
    </w:pPr>
    <w:rPr>
      <w:rFonts w:ascii="Cambria" w:eastAsia="ＭＳ ゴシック" w:hAnsi="Cambria"/>
      <w:lang w:eastAsia="en-US"/>
    </w:rPr>
  </w:style>
  <w:style w:type="paragraph" w:customStyle="1" w:styleId="IndexHeading1">
    <w:name w:val="Index Heading1"/>
    <w:basedOn w:val="Normal"/>
    <w:next w:val="Index1"/>
    <w:semiHidden/>
    <w:qFormat/>
    <w:rsid w:val="001E1E3A"/>
    <w:pPr>
      <w:overflowPunct/>
      <w:autoSpaceDE/>
      <w:autoSpaceDN/>
      <w:adjustRightInd/>
      <w:textAlignment w:val="auto"/>
    </w:pPr>
    <w:rPr>
      <w:rFonts w:ascii="Cambria" w:eastAsia="ＭＳ ゴシック" w:hAnsi="Cambria"/>
      <w:b/>
      <w:bCs/>
      <w:lang w:eastAsia="en-US"/>
    </w:rPr>
  </w:style>
  <w:style w:type="paragraph" w:customStyle="1" w:styleId="IntenseQuote1">
    <w:name w:val="Intense Quote1"/>
    <w:basedOn w:val="Normal"/>
    <w:next w:val="Normal"/>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Normal"/>
    <w:next w:val="MessageHeader"/>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ＭＳ ゴシック" w:hAnsi="Cambria"/>
      <w:sz w:val="24"/>
      <w:szCs w:val="24"/>
      <w:lang w:eastAsia="en-US"/>
    </w:rPr>
  </w:style>
  <w:style w:type="paragraph" w:customStyle="1" w:styleId="Quote1">
    <w:name w:val="Quote1"/>
    <w:basedOn w:val="Normal"/>
    <w:next w:val="Normal"/>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Normal"/>
    <w:next w:val="Normal"/>
    <w:qFormat/>
    <w:rsid w:val="001E1E3A"/>
    <w:p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E1E3A"/>
    <w:pPr>
      <w:overflowPunct/>
      <w:autoSpaceDE/>
      <w:autoSpaceDN/>
      <w:adjustRightInd/>
      <w:spacing w:after="0"/>
      <w:contextualSpacing/>
      <w:textAlignment w:val="auto"/>
    </w:pPr>
    <w:rPr>
      <w:rFonts w:ascii="Cambria" w:eastAsia="ＭＳ ゴシック" w:hAnsi="Cambria"/>
      <w:spacing w:val="-10"/>
      <w:kern w:val="28"/>
      <w:sz w:val="56"/>
      <w:szCs w:val="56"/>
      <w:lang w:eastAsia="en-US"/>
    </w:rPr>
  </w:style>
  <w:style w:type="paragraph" w:customStyle="1" w:styleId="TOAHeading1">
    <w:name w:val="TOA Heading1"/>
    <w:basedOn w:val="Normal"/>
    <w:next w:val="Normal"/>
    <w:semiHidden/>
    <w:qFormat/>
    <w:rsid w:val="001E1E3A"/>
    <w:pPr>
      <w:overflowPunct/>
      <w:autoSpaceDE/>
      <w:autoSpaceDN/>
      <w:adjustRightInd/>
      <w:spacing w:before="120"/>
      <w:textAlignment w:val="auto"/>
    </w:pPr>
    <w:rPr>
      <w:rFonts w:ascii="Cambria" w:eastAsia="ＭＳ ゴシック" w:hAnsi="Cambria"/>
      <w:b/>
      <w:bCs/>
      <w:sz w:val="24"/>
      <w:szCs w:val="24"/>
      <w:lang w:eastAsia="en-US"/>
    </w:rPr>
  </w:style>
  <w:style w:type="paragraph" w:customStyle="1" w:styleId="TOCHeading1">
    <w:name w:val="TOC Heading1"/>
    <w:basedOn w:val="Heading1"/>
    <w:next w:val="Normal"/>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ＭＳ ゴシック" w:hAnsi="Cambria"/>
      <w:color w:val="365F91"/>
      <w:sz w:val="32"/>
      <w:szCs w:val="32"/>
      <w:lang w:eastAsia="en-US"/>
    </w:rPr>
  </w:style>
  <w:style w:type="character" w:customStyle="1" w:styleId="52">
    <w:name w:val="标题 5 字符2"/>
    <w:basedOn w:val="DefaultParagraphFont"/>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
    <w:name w:val="未处理的提及2"/>
    <w:uiPriority w:val="99"/>
    <w:semiHidden/>
    <w:rsid w:val="001E1E3A"/>
    <w:rPr>
      <w:color w:val="808080"/>
      <w:shd w:val="clear" w:color="auto" w:fill="E6E6E6"/>
    </w:rPr>
  </w:style>
  <w:style w:type="character" w:customStyle="1" w:styleId="BodyTextChar5">
    <w:name w:val="Body Text Char5"/>
    <w:basedOn w:val="DefaultParagraphFont"/>
    <w:qFormat/>
    <w:rsid w:val="001E1E3A"/>
    <w:rPr>
      <w:rFonts w:ascii="Times New Roman" w:eastAsia="Times New Roman" w:hAnsi="Times New Roman" w:cs="Times New Roman" w:hint="default"/>
    </w:rPr>
  </w:style>
  <w:style w:type="character" w:customStyle="1" w:styleId="BalloonTextChar5">
    <w:name w:val="Balloon Text Char5"/>
    <w:basedOn w:val="DefaultParagraphFont"/>
    <w:qFormat/>
    <w:rsid w:val="001E1E3A"/>
    <w:rPr>
      <w:rFonts w:ascii="Segoe UI" w:eastAsia="Times New Roman" w:hAnsi="Segoe UI" w:cs="Segoe UI" w:hint="default"/>
      <w:sz w:val="18"/>
      <w:szCs w:val="18"/>
    </w:rPr>
  </w:style>
  <w:style w:type="character" w:customStyle="1" w:styleId="BodyText2Char5">
    <w:name w:val="Body Text 2 Char5"/>
    <w:basedOn w:val="DefaultParagraphFont"/>
    <w:qFormat/>
    <w:rsid w:val="001E1E3A"/>
    <w:rPr>
      <w:rFonts w:ascii="Times New Roman" w:eastAsia="Times New Roman" w:hAnsi="Times New Roman" w:cs="Times New Roman" w:hint="default"/>
    </w:rPr>
  </w:style>
  <w:style w:type="character" w:customStyle="1" w:styleId="BodyText3Char5">
    <w:name w:val="Body Text 3 Char5"/>
    <w:basedOn w:val="DefaultParagraphFont"/>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DefaultParagraphFont"/>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DefaultParagraphFont"/>
    <w:qFormat/>
    <w:rsid w:val="001E1E3A"/>
    <w:rPr>
      <w:rFonts w:ascii="Times New Roman" w:eastAsia="Times New Roman" w:hAnsi="Times New Roman" w:cs="Times New Roman" w:hint="default"/>
    </w:rPr>
  </w:style>
  <w:style w:type="character" w:customStyle="1" w:styleId="BodyTextIndent3Char5">
    <w:name w:val="Body Text Indent 3 Char5"/>
    <w:basedOn w:val="DefaultParagraphFont"/>
    <w:qFormat/>
    <w:rsid w:val="001E1E3A"/>
    <w:rPr>
      <w:rFonts w:ascii="Times New Roman" w:eastAsia="Times New Roman" w:hAnsi="Times New Roman" w:cs="Times New Roman" w:hint="default"/>
      <w:sz w:val="16"/>
      <w:szCs w:val="16"/>
    </w:rPr>
  </w:style>
  <w:style w:type="character" w:customStyle="1" w:styleId="ClosingChar5">
    <w:name w:val="Closing Char5"/>
    <w:basedOn w:val="DefaultParagraphFont"/>
    <w:qFormat/>
    <w:rsid w:val="001E1E3A"/>
    <w:rPr>
      <w:rFonts w:ascii="Times New Roman" w:eastAsia="Times New Roman" w:hAnsi="Times New Roman" w:cs="Times New Roman" w:hint="default"/>
    </w:rPr>
  </w:style>
  <w:style w:type="character" w:customStyle="1" w:styleId="CommentTextChar5">
    <w:name w:val="Comment Text Char5"/>
    <w:basedOn w:val="DefaultParagraphFont"/>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DefaultParagraphFont"/>
    <w:qFormat/>
    <w:rsid w:val="001E1E3A"/>
    <w:rPr>
      <w:rFonts w:ascii="Times New Roman" w:eastAsia="Times New Roman" w:hAnsi="Times New Roman" w:cs="Times New Roman" w:hint="default"/>
    </w:rPr>
  </w:style>
  <w:style w:type="character" w:customStyle="1" w:styleId="DocumentMapChar5">
    <w:name w:val="Document Map Char5"/>
    <w:basedOn w:val="DefaultParagraphFont"/>
    <w:qFormat/>
    <w:rsid w:val="001E1E3A"/>
    <w:rPr>
      <w:rFonts w:ascii="Segoe UI" w:eastAsia="Times New Roman" w:hAnsi="Segoe UI" w:cs="Segoe UI" w:hint="default"/>
      <w:sz w:val="16"/>
      <w:szCs w:val="16"/>
    </w:rPr>
  </w:style>
  <w:style w:type="character" w:customStyle="1" w:styleId="E-mailSignatureChar5">
    <w:name w:val="E-mail Signature Char5"/>
    <w:basedOn w:val="DefaultParagraphFont"/>
    <w:qFormat/>
    <w:rsid w:val="001E1E3A"/>
    <w:rPr>
      <w:rFonts w:ascii="Times New Roman" w:eastAsia="Times New Roman" w:hAnsi="Times New Roman" w:cs="Times New Roman" w:hint="default"/>
    </w:rPr>
  </w:style>
  <w:style w:type="character" w:customStyle="1" w:styleId="FooterChar5">
    <w:name w:val="Footer Char5"/>
    <w:basedOn w:val="DefaultParagraphFont"/>
    <w:qFormat/>
    <w:rsid w:val="001E1E3A"/>
    <w:rPr>
      <w:rFonts w:ascii="Times New Roman" w:eastAsia="Times New Roman" w:hAnsi="Times New Roman" w:cs="Times New Roman" w:hint="default"/>
    </w:rPr>
  </w:style>
  <w:style w:type="character" w:customStyle="1" w:styleId="HeaderChar5">
    <w:name w:val="Header Char5"/>
    <w:basedOn w:val="DefaultParagraphFont"/>
    <w:qFormat/>
    <w:rsid w:val="001E1E3A"/>
    <w:rPr>
      <w:rFonts w:ascii="Times New Roman" w:eastAsia="Times New Roman" w:hAnsi="Times New Roman" w:cs="Times New Roman" w:hint="default"/>
    </w:rPr>
  </w:style>
  <w:style w:type="table" w:customStyle="1" w:styleId="TableGrid1">
    <w:name w:val="Table Grid1"/>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oleObject" Target="embeddings/Microsoft_Word_97_-_2003_Document27.doc"/><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38" Type="http://schemas.openxmlformats.org/officeDocument/2006/relationships/oleObject" Target="embeddings/Microsoft_Word_97_-_2003_Document63.doc"/><Relationship Id="rId154" Type="http://schemas.openxmlformats.org/officeDocument/2006/relationships/oleObject" Target="embeddings/Microsoft_Word_97_-_2003_Document70.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oleObject" Target="embeddings/Microsoft_Word_97_-_2003_Document30.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28" Type="http://schemas.openxmlformats.org/officeDocument/2006/relationships/oleObject" Target="embeddings/Microsoft_Word_97_-_2003_Document58.doc"/><Relationship Id="rId144" Type="http://schemas.openxmlformats.org/officeDocument/2006/relationships/oleObject" Target="embeddings/Microsoft_Word_97_-_2003_Document65.doc"/><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160" Type="http://schemas.openxmlformats.org/officeDocument/2006/relationships/oleObject" Target="embeddings/Microsoft_Word_97_-_2003_Document73.doc"/><Relationship Id="rId165" Type="http://schemas.openxmlformats.org/officeDocument/2006/relationships/image" Target="media/image77.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image" Target="media/image54.emf"/><Relationship Id="rId134" Type="http://schemas.openxmlformats.org/officeDocument/2006/relationships/oleObject" Target="embeddings/Microsoft_Word_97_-_2003_Document61.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oleObject" Target="embeddings/Microsoft_Word_97_-_2003_Document68.doc"/><Relationship Id="rId155" Type="http://schemas.openxmlformats.org/officeDocument/2006/relationships/image" Target="media/image72.emf"/><Relationship Id="rId171" Type="http://schemas.openxmlformats.org/officeDocument/2006/relationships/header" Target="head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7.doc"/><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Word_97_-_2003_Document36.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30" Type="http://schemas.openxmlformats.org/officeDocument/2006/relationships/oleObject" Target="embeddings/Microsoft_Word_97_-_2003_Document59.doc"/><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51" Type="http://schemas.openxmlformats.org/officeDocument/2006/relationships/image" Target="media/image70.emf"/><Relationship Id="rId156" Type="http://schemas.openxmlformats.org/officeDocument/2006/relationships/oleObject" Target="embeddings/Microsoft_Word_97_-_2003_Document71.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Pages>
  <Words>109481</Words>
  <Characters>755425</Characters>
  <Application>Microsoft Office Word</Application>
  <DocSecurity>0</DocSecurity>
  <Lines>32844</Lines>
  <Paragraphs>27028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837878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2025-11-27T09:41:00Z</dcterms:created>
  <dcterms:modified xsi:type="dcterms:W3CDTF">2025-12-11T02:06:00Z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