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B49436" w:rsidR="004F0988" w:rsidRPr="00E44E39" w:rsidRDefault="004F0988" w:rsidP="00133525">
            <w:pPr>
              <w:pStyle w:val="ZA"/>
              <w:framePr w:w="0" w:hRule="auto" w:wrap="auto" w:vAnchor="margin" w:hAnchor="text" w:yAlign="inline"/>
            </w:pPr>
            <w:bookmarkStart w:id="0" w:name="page1"/>
            <w:r w:rsidRPr="00E44E39">
              <w:rPr>
                <w:sz w:val="64"/>
              </w:rPr>
              <w:t xml:space="preserve">3GPP </w:t>
            </w:r>
            <w:bookmarkStart w:id="1" w:name="specType1"/>
            <w:r w:rsidRPr="00E44E39">
              <w:rPr>
                <w:sz w:val="64"/>
              </w:rPr>
              <w:t>TS</w:t>
            </w:r>
            <w:bookmarkEnd w:id="1"/>
            <w:r w:rsidR="00E44E39">
              <w:rPr>
                <w:sz w:val="64"/>
              </w:rPr>
              <w:t xml:space="preserve"> </w:t>
            </w:r>
            <w:r w:rsidR="00407215" w:rsidRPr="00E44E39">
              <w:rPr>
                <w:sz w:val="64"/>
              </w:rPr>
              <w:t>29.283</w:t>
            </w:r>
            <w:r w:rsidRPr="00E44E39">
              <w:rPr>
                <w:sz w:val="64"/>
              </w:rPr>
              <w:t xml:space="preserve"> </w:t>
            </w:r>
            <w:r w:rsidRPr="00E44E39">
              <w:t>V</w:t>
            </w:r>
            <w:r w:rsidR="00407215" w:rsidRPr="00E44E39">
              <w:t>14.5.0</w:t>
            </w:r>
            <w:r w:rsidRPr="00E44E39">
              <w:t xml:space="preserve"> </w:t>
            </w:r>
            <w:r w:rsidRPr="00E44E39">
              <w:rPr>
                <w:sz w:val="32"/>
              </w:rPr>
              <w:t>(</w:t>
            </w:r>
            <w:bookmarkStart w:id="2" w:name="issueDate"/>
            <w:r w:rsidR="00407215" w:rsidRPr="00E44E39">
              <w:rPr>
                <w:sz w:val="32"/>
              </w:rPr>
              <w:t>202</w:t>
            </w:r>
            <w:r w:rsidR="00E44E39">
              <w:rPr>
                <w:sz w:val="32"/>
              </w:rPr>
              <w:t>2</w:t>
            </w:r>
            <w:r w:rsidRPr="00E44E39">
              <w:rPr>
                <w:sz w:val="32"/>
              </w:rPr>
              <w:t>-</w:t>
            </w:r>
            <w:bookmarkEnd w:id="2"/>
            <w:r w:rsidR="00E44E39">
              <w:rPr>
                <w:sz w:val="32"/>
              </w:rPr>
              <w:t>12</w:t>
            </w:r>
            <w:r w:rsidRPr="00E44E39">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3AA5F0D" w:rsidR="00BA4B8D" w:rsidRPr="00E44E39" w:rsidRDefault="004F0988" w:rsidP="00407215">
            <w:pPr>
              <w:pStyle w:val="ZB"/>
              <w:framePr w:w="0" w:hRule="auto" w:wrap="auto" w:vAnchor="margin" w:hAnchor="text" w:yAlign="inline"/>
            </w:pPr>
            <w:r w:rsidRPr="00E44E39">
              <w:t xml:space="preserve">Technical </w:t>
            </w:r>
            <w:bookmarkStart w:id="3" w:name="spectype2"/>
            <w:r w:rsidRPr="00E44E39">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7110189F" w14:textId="77777777" w:rsidR="00407215" w:rsidRPr="00FF14B3" w:rsidRDefault="00407215" w:rsidP="00407215">
            <w:pPr>
              <w:pStyle w:val="ZT"/>
              <w:framePr w:wrap="auto" w:hAnchor="text" w:yAlign="inline"/>
            </w:pPr>
            <w:r w:rsidRPr="00FF14B3">
              <w:t>Technical Specification Group Core Network and Terminals;</w:t>
            </w:r>
          </w:p>
          <w:p w14:paraId="118D885F" w14:textId="77777777" w:rsidR="00407215" w:rsidRPr="00FF14B3" w:rsidRDefault="00407215" w:rsidP="00407215">
            <w:pPr>
              <w:pStyle w:val="ZT"/>
              <w:framePr w:wrap="auto" w:hAnchor="text" w:yAlign="inline"/>
            </w:pPr>
            <w:r w:rsidRPr="00FF14B3">
              <w:t>Diameter Data Management Applications</w:t>
            </w:r>
          </w:p>
          <w:p w14:paraId="7DB55AAE" w14:textId="77777777" w:rsidR="00407215" w:rsidRPr="00FF14B3" w:rsidRDefault="00407215" w:rsidP="00407215">
            <w:pPr>
              <w:pStyle w:val="ZT"/>
              <w:framePr w:wrap="auto" w:hAnchor="text" w:yAlign="inline"/>
              <w:rPr>
                <w:i/>
                <w:sz w:val="28"/>
              </w:rPr>
            </w:pPr>
            <w:r w:rsidRPr="00FF14B3">
              <w:t>(</w:t>
            </w:r>
            <w:r w:rsidRPr="00FF14B3">
              <w:rPr>
                <w:rStyle w:val="ZGSM"/>
              </w:rPr>
              <w:t>Release 14</w:t>
            </w:r>
            <w:r w:rsidRPr="00FF14B3">
              <w:t>)</w:t>
            </w:r>
          </w:p>
          <w:p w14:paraId="04CAC1E0" w14:textId="58F6044E" w:rsidR="004F0988" w:rsidRPr="00AE6164" w:rsidRDefault="004F0988" w:rsidP="00133525">
            <w:pPr>
              <w:pStyle w:val="ZT"/>
              <w:framePr w:wrap="auto" w:hAnchor="text" w:yAlign="inline"/>
              <w:rPr>
                <w:i/>
                <w:sz w:val="28"/>
              </w:rPr>
            </w:pP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4" w:name="_Hlk99699974"/>
      <w:bookmarkEnd w:id="4"/>
      <w:bookmarkStart w:id="5" w:name="_MON_1710316344"/>
      <w:bookmarkEnd w:id="5"/>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83pt" o:ole="">
                  <v:imagedata r:id="rId9" o:title=""/>
                </v:shape>
                <o:OLEObject Type="Embed" ProgID="Word.Picture.8" ShapeID="_x0000_i1029" DrawAspect="Content" ObjectID="_1730696966" r:id="rId10"/>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30" type="#_x0000_t75" style="width:128pt;height:75pt" o:ole="">
                  <v:imagedata r:id="rId11" o:title=""/>
                </v:shape>
                <o:OLEObject Type="Embed" ProgID="Word.Picture.8" ShapeID="_x0000_i1030" DrawAspect="Content" ObjectID="_17306969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D52F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0" w:name="copyrightDate"/>
            <w:r w:rsidRPr="00407215">
              <w:rPr>
                <w:noProof/>
                <w:sz w:val="18"/>
              </w:rPr>
              <w:t>2</w:t>
            </w:r>
            <w:r w:rsidR="008E2D68" w:rsidRPr="00407215">
              <w:rPr>
                <w:noProof/>
                <w:sz w:val="18"/>
              </w:rPr>
              <w:t>02</w:t>
            </w:r>
            <w:r w:rsidR="000270B9" w:rsidRPr="00407215">
              <w:rPr>
                <w:noProof/>
                <w:sz w:val="18"/>
              </w:rPr>
              <w:t>2</w:t>
            </w:r>
            <w:bookmarkEnd w:id="10"/>
            <w:r w:rsidRPr="00407215">
              <w:rPr>
                <w:noProof/>
                <w:sz w:val="18"/>
              </w:rPr>
              <w:t>, 3</w:t>
            </w:r>
            <w:r w:rsidRPr="00133525">
              <w:rPr>
                <w:noProof/>
                <w:sz w:val="18"/>
              </w:rPr>
              <w:t>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418E28A" w14:textId="63A95F6F" w:rsidR="007C721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C7214">
        <w:rPr>
          <w:noProof/>
        </w:rPr>
        <w:t>Foreword</w:t>
      </w:r>
      <w:r w:rsidR="007C7214">
        <w:rPr>
          <w:noProof/>
        </w:rPr>
        <w:tab/>
      </w:r>
      <w:r w:rsidR="007C7214">
        <w:rPr>
          <w:noProof/>
        </w:rPr>
        <w:fldChar w:fldCharType="begin" w:fldLock="1"/>
      </w:r>
      <w:r w:rsidR="007C7214">
        <w:rPr>
          <w:noProof/>
        </w:rPr>
        <w:instrText xml:space="preserve"> PAGEREF _Toc120083871 \h </w:instrText>
      </w:r>
      <w:r w:rsidR="007C7214">
        <w:rPr>
          <w:noProof/>
        </w:rPr>
      </w:r>
      <w:r w:rsidR="007C7214">
        <w:rPr>
          <w:noProof/>
        </w:rPr>
        <w:fldChar w:fldCharType="separate"/>
      </w:r>
      <w:r w:rsidR="007C7214">
        <w:rPr>
          <w:noProof/>
        </w:rPr>
        <w:t>6</w:t>
      </w:r>
      <w:r w:rsidR="007C7214">
        <w:rPr>
          <w:noProof/>
        </w:rPr>
        <w:fldChar w:fldCharType="end"/>
      </w:r>
    </w:p>
    <w:p w14:paraId="29B7A5F2" w14:textId="6CED56A2" w:rsidR="007C7214" w:rsidRDefault="007C721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_Toc120083872 \h </w:instrText>
      </w:r>
      <w:r>
        <w:rPr>
          <w:noProof/>
        </w:rPr>
      </w:r>
      <w:r>
        <w:rPr>
          <w:noProof/>
        </w:rPr>
        <w:fldChar w:fldCharType="separate"/>
      </w:r>
      <w:r>
        <w:rPr>
          <w:noProof/>
        </w:rPr>
        <w:t>7</w:t>
      </w:r>
      <w:r>
        <w:rPr>
          <w:noProof/>
        </w:rPr>
        <w:fldChar w:fldCharType="end"/>
      </w:r>
    </w:p>
    <w:p w14:paraId="0565F847" w14:textId="1DF8C358" w:rsidR="007C7214" w:rsidRDefault="007C721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_Toc120083873 \h </w:instrText>
      </w:r>
      <w:r>
        <w:rPr>
          <w:noProof/>
        </w:rPr>
      </w:r>
      <w:r>
        <w:rPr>
          <w:noProof/>
        </w:rPr>
        <w:fldChar w:fldCharType="separate"/>
      </w:r>
      <w:r>
        <w:rPr>
          <w:noProof/>
        </w:rPr>
        <w:t>7</w:t>
      </w:r>
      <w:r>
        <w:rPr>
          <w:noProof/>
        </w:rPr>
        <w:fldChar w:fldCharType="end"/>
      </w:r>
    </w:p>
    <w:p w14:paraId="33F27A95" w14:textId="5AE3910B" w:rsidR="007C7214" w:rsidRDefault="007C721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_Toc120083874 \h </w:instrText>
      </w:r>
      <w:r>
        <w:rPr>
          <w:noProof/>
        </w:rPr>
      </w:r>
      <w:r>
        <w:rPr>
          <w:noProof/>
        </w:rPr>
        <w:fldChar w:fldCharType="separate"/>
      </w:r>
      <w:r>
        <w:rPr>
          <w:noProof/>
        </w:rPr>
        <w:t>8</w:t>
      </w:r>
      <w:r>
        <w:rPr>
          <w:noProof/>
        </w:rPr>
        <w:fldChar w:fldCharType="end"/>
      </w:r>
    </w:p>
    <w:p w14:paraId="78558835" w14:textId="4A949505" w:rsidR="007C7214" w:rsidRDefault="007C721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_Toc120083875 \h </w:instrText>
      </w:r>
      <w:r>
        <w:rPr>
          <w:noProof/>
        </w:rPr>
      </w:r>
      <w:r>
        <w:rPr>
          <w:noProof/>
        </w:rPr>
        <w:fldChar w:fldCharType="separate"/>
      </w:r>
      <w:r>
        <w:rPr>
          <w:noProof/>
        </w:rPr>
        <w:t>8</w:t>
      </w:r>
      <w:r>
        <w:rPr>
          <w:noProof/>
        </w:rPr>
        <w:fldChar w:fldCharType="end"/>
      </w:r>
    </w:p>
    <w:p w14:paraId="0457508B" w14:textId="0DC7FC5D" w:rsidR="007C7214" w:rsidRDefault="007C721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_Toc120083876 \h </w:instrText>
      </w:r>
      <w:r>
        <w:rPr>
          <w:noProof/>
        </w:rPr>
      </w:r>
      <w:r>
        <w:rPr>
          <w:noProof/>
        </w:rPr>
        <w:fldChar w:fldCharType="separate"/>
      </w:r>
      <w:r>
        <w:rPr>
          <w:noProof/>
        </w:rPr>
        <w:t>8</w:t>
      </w:r>
      <w:r>
        <w:rPr>
          <w:noProof/>
        </w:rPr>
        <w:fldChar w:fldCharType="end"/>
      </w:r>
    </w:p>
    <w:p w14:paraId="24B99E91" w14:textId="2F4F4255" w:rsidR="007C7214" w:rsidRDefault="007C721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Main Concept</w:t>
      </w:r>
      <w:r>
        <w:rPr>
          <w:noProof/>
        </w:rPr>
        <w:tab/>
      </w:r>
      <w:r>
        <w:rPr>
          <w:noProof/>
        </w:rPr>
        <w:fldChar w:fldCharType="begin" w:fldLock="1"/>
      </w:r>
      <w:r>
        <w:rPr>
          <w:noProof/>
        </w:rPr>
        <w:instrText xml:space="preserve"> PAGEREF _Toc120083877 \h </w:instrText>
      </w:r>
      <w:r>
        <w:rPr>
          <w:noProof/>
        </w:rPr>
      </w:r>
      <w:r>
        <w:rPr>
          <w:noProof/>
        </w:rPr>
        <w:fldChar w:fldCharType="separate"/>
      </w:r>
      <w:r>
        <w:rPr>
          <w:noProof/>
        </w:rPr>
        <w:t>9</w:t>
      </w:r>
      <w:r>
        <w:rPr>
          <w:noProof/>
        </w:rPr>
        <w:fldChar w:fldCharType="end"/>
      </w:r>
    </w:p>
    <w:p w14:paraId="0004F1C1" w14:textId="4C9C0683" w:rsidR="007C7214" w:rsidRDefault="007C721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_Toc120083878 \h </w:instrText>
      </w:r>
      <w:r>
        <w:rPr>
          <w:noProof/>
        </w:rPr>
      </w:r>
      <w:r>
        <w:rPr>
          <w:noProof/>
        </w:rPr>
        <w:fldChar w:fldCharType="separate"/>
      </w:r>
      <w:r>
        <w:rPr>
          <w:noProof/>
        </w:rPr>
        <w:t>9</w:t>
      </w:r>
      <w:r>
        <w:rPr>
          <w:noProof/>
        </w:rPr>
        <w:fldChar w:fldCharType="end"/>
      </w:r>
    </w:p>
    <w:p w14:paraId="58BB1AC1" w14:textId="02937B11" w:rsidR="007C7214" w:rsidRDefault="007C721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MC Service General Architecture</w:t>
      </w:r>
      <w:r>
        <w:rPr>
          <w:noProof/>
        </w:rPr>
        <w:tab/>
      </w:r>
      <w:r>
        <w:rPr>
          <w:noProof/>
        </w:rPr>
        <w:fldChar w:fldCharType="begin" w:fldLock="1"/>
      </w:r>
      <w:r>
        <w:rPr>
          <w:noProof/>
        </w:rPr>
        <w:instrText xml:space="preserve"> PAGEREF _Toc120083879 \h </w:instrText>
      </w:r>
      <w:r>
        <w:rPr>
          <w:noProof/>
        </w:rPr>
      </w:r>
      <w:r>
        <w:rPr>
          <w:noProof/>
        </w:rPr>
        <w:fldChar w:fldCharType="separate"/>
      </w:r>
      <w:r>
        <w:rPr>
          <w:noProof/>
        </w:rPr>
        <w:t>9</w:t>
      </w:r>
      <w:r>
        <w:rPr>
          <w:noProof/>
        </w:rPr>
        <w:fldChar w:fldCharType="end"/>
      </w:r>
    </w:p>
    <w:p w14:paraId="1CFE4D50" w14:textId="7AA31701" w:rsidR="007C7214" w:rsidRDefault="007C721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_Toc120083880 \h </w:instrText>
      </w:r>
      <w:r>
        <w:rPr>
          <w:noProof/>
        </w:rPr>
      </w:r>
      <w:r>
        <w:rPr>
          <w:noProof/>
        </w:rPr>
        <w:fldChar w:fldCharType="separate"/>
      </w:r>
      <w:r>
        <w:rPr>
          <w:noProof/>
        </w:rPr>
        <w:t>9</w:t>
      </w:r>
      <w:r>
        <w:rPr>
          <w:noProof/>
        </w:rPr>
        <w:fldChar w:fldCharType="end"/>
      </w:r>
    </w:p>
    <w:p w14:paraId="62E8A651" w14:textId="100C9DFF" w:rsidR="007C7214" w:rsidRDefault="007C721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_Toc120083881 \h </w:instrText>
      </w:r>
      <w:r>
        <w:rPr>
          <w:noProof/>
        </w:rPr>
      </w:r>
      <w:r>
        <w:rPr>
          <w:noProof/>
        </w:rPr>
        <w:fldChar w:fldCharType="separate"/>
      </w:r>
      <w:r>
        <w:rPr>
          <w:noProof/>
        </w:rPr>
        <w:t>9</w:t>
      </w:r>
      <w:r>
        <w:rPr>
          <w:noProof/>
        </w:rPr>
        <w:fldChar w:fldCharType="end"/>
      </w:r>
    </w:p>
    <w:p w14:paraId="12414A5E" w14:textId="4D2460EE" w:rsidR="007C7214" w:rsidRDefault="007C721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_Toc120083882 \h </w:instrText>
      </w:r>
      <w:r>
        <w:rPr>
          <w:noProof/>
        </w:rPr>
      </w:r>
      <w:r>
        <w:rPr>
          <w:noProof/>
        </w:rPr>
        <w:fldChar w:fldCharType="separate"/>
      </w:r>
      <w:r>
        <w:rPr>
          <w:noProof/>
        </w:rPr>
        <w:t>9</w:t>
      </w:r>
      <w:r>
        <w:rPr>
          <w:noProof/>
        </w:rPr>
        <w:fldChar w:fldCharType="end"/>
      </w:r>
    </w:p>
    <w:p w14:paraId="6DCEC2ED" w14:textId="0512EFB0" w:rsidR="007C7214" w:rsidRDefault="007C721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_Toc120083883 \h </w:instrText>
      </w:r>
      <w:r>
        <w:rPr>
          <w:noProof/>
        </w:rPr>
      </w:r>
      <w:r>
        <w:rPr>
          <w:noProof/>
        </w:rPr>
        <w:fldChar w:fldCharType="separate"/>
      </w:r>
      <w:r>
        <w:rPr>
          <w:noProof/>
        </w:rPr>
        <w:t>10</w:t>
      </w:r>
      <w:r>
        <w:rPr>
          <w:noProof/>
        </w:rPr>
        <w:fldChar w:fldCharType="end"/>
      </w:r>
    </w:p>
    <w:p w14:paraId="3018E294" w14:textId="0B9E19DA" w:rsidR="007C7214" w:rsidRDefault="007C721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_Toc120083884 \h </w:instrText>
      </w:r>
      <w:r>
        <w:rPr>
          <w:noProof/>
        </w:rPr>
      </w:r>
      <w:r>
        <w:rPr>
          <w:noProof/>
        </w:rPr>
        <w:fldChar w:fldCharType="separate"/>
      </w:r>
      <w:r>
        <w:rPr>
          <w:noProof/>
        </w:rPr>
        <w:t>10</w:t>
      </w:r>
      <w:r>
        <w:rPr>
          <w:noProof/>
        </w:rPr>
        <w:fldChar w:fldCharType="end"/>
      </w:r>
    </w:p>
    <w:p w14:paraId="45B91192" w14:textId="547BEEA2" w:rsidR="007C7214" w:rsidRDefault="007C721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_Toc120083885 \h </w:instrText>
      </w:r>
      <w:r>
        <w:rPr>
          <w:noProof/>
        </w:rPr>
      </w:r>
      <w:r>
        <w:rPr>
          <w:noProof/>
        </w:rPr>
        <w:fldChar w:fldCharType="separate"/>
      </w:r>
      <w:r>
        <w:rPr>
          <w:noProof/>
        </w:rPr>
        <w:t>10</w:t>
      </w:r>
      <w:r>
        <w:rPr>
          <w:noProof/>
        </w:rPr>
        <w:fldChar w:fldCharType="end"/>
      </w:r>
    </w:p>
    <w:p w14:paraId="67E3E4A7" w14:textId="4731C053" w:rsidR="007C7214" w:rsidRDefault="007C721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_Toc120083886 \h </w:instrText>
      </w:r>
      <w:r>
        <w:rPr>
          <w:noProof/>
        </w:rPr>
      </w:r>
      <w:r>
        <w:rPr>
          <w:noProof/>
        </w:rPr>
        <w:fldChar w:fldCharType="separate"/>
      </w:r>
      <w:r>
        <w:rPr>
          <w:noProof/>
        </w:rPr>
        <w:t>10</w:t>
      </w:r>
      <w:r>
        <w:rPr>
          <w:noProof/>
        </w:rPr>
        <w:fldChar w:fldCharType="end"/>
      </w:r>
    </w:p>
    <w:p w14:paraId="2CC7D9F9" w14:textId="45CF4998" w:rsidR="007C7214" w:rsidRDefault="007C721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_Toc120083887 \h </w:instrText>
      </w:r>
      <w:r>
        <w:rPr>
          <w:noProof/>
        </w:rPr>
      </w:r>
      <w:r>
        <w:rPr>
          <w:noProof/>
        </w:rPr>
        <w:fldChar w:fldCharType="separate"/>
      </w:r>
      <w:r>
        <w:rPr>
          <w:noProof/>
        </w:rPr>
        <w:t>11</w:t>
      </w:r>
      <w:r>
        <w:rPr>
          <w:noProof/>
        </w:rPr>
        <w:fldChar w:fldCharType="end"/>
      </w:r>
    </w:p>
    <w:p w14:paraId="0A01F03D" w14:textId="4B16CC18" w:rsidR="007C7214" w:rsidRDefault="007C721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_Toc120083888 \h </w:instrText>
      </w:r>
      <w:r>
        <w:rPr>
          <w:noProof/>
        </w:rPr>
      </w:r>
      <w:r>
        <w:rPr>
          <w:noProof/>
        </w:rPr>
        <w:fldChar w:fldCharType="separate"/>
      </w:r>
      <w:r>
        <w:rPr>
          <w:noProof/>
        </w:rPr>
        <w:t>11</w:t>
      </w:r>
      <w:r>
        <w:rPr>
          <w:noProof/>
        </w:rPr>
        <w:fldChar w:fldCharType="end"/>
      </w:r>
    </w:p>
    <w:p w14:paraId="076A1248" w14:textId="29E79D4B" w:rsidR="007C7214" w:rsidRDefault="007C721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_Toc120083889 \h </w:instrText>
      </w:r>
      <w:r>
        <w:rPr>
          <w:noProof/>
        </w:rPr>
      </w:r>
      <w:r>
        <w:rPr>
          <w:noProof/>
        </w:rPr>
        <w:fldChar w:fldCharType="separate"/>
      </w:r>
      <w:r>
        <w:rPr>
          <w:noProof/>
        </w:rPr>
        <w:t>11</w:t>
      </w:r>
      <w:r>
        <w:rPr>
          <w:noProof/>
        </w:rPr>
        <w:fldChar w:fldCharType="end"/>
      </w:r>
    </w:p>
    <w:p w14:paraId="0B4BF787" w14:textId="381CAACA" w:rsidR="007C7214" w:rsidRDefault="007C721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Data Pull</w:t>
      </w:r>
      <w:r>
        <w:rPr>
          <w:noProof/>
        </w:rPr>
        <w:tab/>
      </w:r>
      <w:r>
        <w:rPr>
          <w:noProof/>
        </w:rPr>
        <w:fldChar w:fldCharType="begin" w:fldLock="1"/>
      </w:r>
      <w:r>
        <w:rPr>
          <w:noProof/>
        </w:rPr>
        <w:instrText xml:space="preserve"> PAGEREF _Toc120083890 \h </w:instrText>
      </w:r>
      <w:r>
        <w:rPr>
          <w:noProof/>
        </w:rPr>
      </w:r>
      <w:r>
        <w:rPr>
          <w:noProof/>
        </w:rPr>
        <w:fldChar w:fldCharType="separate"/>
      </w:r>
      <w:r>
        <w:rPr>
          <w:noProof/>
        </w:rPr>
        <w:t>11</w:t>
      </w:r>
      <w:r>
        <w:rPr>
          <w:noProof/>
        </w:rPr>
        <w:fldChar w:fldCharType="end"/>
      </w:r>
    </w:p>
    <w:p w14:paraId="7C639F53" w14:textId="76F5E3DB" w:rsidR="007C7214" w:rsidRDefault="007C7214">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_Toc120083891 \h </w:instrText>
      </w:r>
      <w:r>
        <w:rPr>
          <w:noProof/>
        </w:rPr>
      </w:r>
      <w:r>
        <w:rPr>
          <w:noProof/>
        </w:rPr>
        <w:fldChar w:fldCharType="separate"/>
      </w:r>
      <w:r>
        <w:rPr>
          <w:noProof/>
        </w:rPr>
        <w:t>11</w:t>
      </w:r>
      <w:r>
        <w:rPr>
          <w:noProof/>
        </w:rPr>
        <w:fldChar w:fldCharType="end"/>
      </w:r>
    </w:p>
    <w:p w14:paraId="14E43694" w14:textId="591E4CFA" w:rsidR="007C7214" w:rsidRDefault="007C7214">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_Toc120083892 \h </w:instrText>
      </w:r>
      <w:r>
        <w:rPr>
          <w:noProof/>
        </w:rPr>
      </w:r>
      <w:r>
        <w:rPr>
          <w:noProof/>
        </w:rPr>
        <w:fldChar w:fldCharType="separate"/>
      </w:r>
      <w:r>
        <w:rPr>
          <w:noProof/>
        </w:rPr>
        <w:t>12</w:t>
      </w:r>
      <w:r>
        <w:rPr>
          <w:noProof/>
        </w:rPr>
        <w:fldChar w:fldCharType="end"/>
      </w:r>
    </w:p>
    <w:p w14:paraId="120E9653" w14:textId="7B332E29" w:rsidR="007C7214" w:rsidRDefault="007C7214">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_Toc120083893 \h </w:instrText>
      </w:r>
      <w:r>
        <w:rPr>
          <w:noProof/>
        </w:rPr>
      </w:r>
      <w:r>
        <w:rPr>
          <w:noProof/>
        </w:rPr>
        <w:fldChar w:fldCharType="separate"/>
      </w:r>
      <w:r>
        <w:rPr>
          <w:noProof/>
        </w:rPr>
        <w:t>12</w:t>
      </w:r>
      <w:r>
        <w:rPr>
          <w:noProof/>
        </w:rPr>
        <w:fldChar w:fldCharType="end"/>
      </w:r>
    </w:p>
    <w:p w14:paraId="54A9975D" w14:textId="75660995" w:rsidR="007C7214" w:rsidRDefault="007C721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Data Update</w:t>
      </w:r>
      <w:r>
        <w:rPr>
          <w:noProof/>
        </w:rPr>
        <w:tab/>
      </w:r>
      <w:r>
        <w:rPr>
          <w:noProof/>
        </w:rPr>
        <w:fldChar w:fldCharType="begin" w:fldLock="1"/>
      </w:r>
      <w:r>
        <w:rPr>
          <w:noProof/>
        </w:rPr>
        <w:instrText xml:space="preserve"> PAGEREF _Toc120083894 \h </w:instrText>
      </w:r>
      <w:r>
        <w:rPr>
          <w:noProof/>
        </w:rPr>
      </w:r>
      <w:r>
        <w:rPr>
          <w:noProof/>
        </w:rPr>
        <w:fldChar w:fldCharType="separate"/>
      </w:r>
      <w:r>
        <w:rPr>
          <w:noProof/>
        </w:rPr>
        <w:t>13</w:t>
      </w:r>
      <w:r>
        <w:rPr>
          <w:noProof/>
        </w:rPr>
        <w:fldChar w:fldCharType="end"/>
      </w:r>
    </w:p>
    <w:p w14:paraId="0920A0E2" w14:textId="09EC7728" w:rsidR="007C7214" w:rsidRDefault="007C721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_Toc120083895 \h </w:instrText>
      </w:r>
      <w:r>
        <w:rPr>
          <w:noProof/>
        </w:rPr>
      </w:r>
      <w:r>
        <w:rPr>
          <w:noProof/>
        </w:rPr>
        <w:fldChar w:fldCharType="separate"/>
      </w:r>
      <w:r>
        <w:rPr>
          <w:noProof/>
        </w:rPr>
        <w:t>13</w:t>
      </w:r>
      <w:r>
        <w:rPr>
          <w:noProof/>
        </w:rPr>
        <w:fldChar w:fldCharType="end"/>
      </w:r>
    </w:p>
    <w:p w14:paraId="43C8A643" w14:textId="00D07134" w:rsidR="007C7214" w:rsidRDefault="007C721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_Toc120083896 \h </w:instrText>
      </w:r>
      <w:r>
        <w:rPr>
          <w:noProof/>
        </w:rPr>
      </w:r>
      <w:r>
        <w:rPr>
          <w:noProof/>
        </w:rPr>
        <w:fldChar w:fldCharType="separate"/>
      </w:r>
      <w:r>
        <w:rPr>
          <w:noProof/>
        </w:rPr>
        <w:t>14</w:t>
      </w:r>
      <w:r>
        <w:rPr>
          <w:noProof/>
        </w:rPr>
        <w:fldChar w:fldCharType="end"/>
      </w:r>
    </w:p>
    <w:p w14:paraId="039F3FF8" w14:textId="404528D8" w:rsidR="007C7214" w:rsidRDefault="007C721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_Toc120083897 \h </w:instrText>
      </w:r>
      <w:r>
        <w:rPr>
          <w:noProof/>
        </w:rPr>
      </w:r>
      <w:r>
        <w:rPr>
          <w:noProof/>
        </w:rPr>
        <w:fldChar w:fldCharType="separate"/>
      </w:r>
      <w:r>
        <w:rPr>
          <w:noProof/>
        </w:rPr>
        <w:t>15</w:t>
      </w:r>
      <w:r>
        <w:rPr>
          <w:noProof/>
        </w:rPr>
        <w:fldChar w:fldCharType="end"/>
      </w:r>
    </w:p>
    <w:p w14:paraId="0F65C897" w14:textId="190EFB11" w:rsidR="007C7214" w:rsidRDefault="007C721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Data Notification</w:t>
      </w:r>
      <w:r>
        <w:rPr>
          <w:noProof/>
        </w:rPr>
        <w:tab/>
      </w:r>
      <w:r>
        <w:rPr>
          <w:noProof/>
        </w:rPr>
        <w:fldChar w:fldCharType="begin" w:fldLock="1"/>
      </w:r>
      <w:r>
        <w:rPr>
          <w:noProof/>
        </w:rPr>
        <w:instrText xml:space="preserve"> PAGEREF _Toc120083898 \h </w:instrText>
      </w:r>
      <w:r>
        <w:rPr>
          <w:noProof/>
        </w:rPr>
      </w:r>
      <w:r>
        <w:rPr>
          <w:noProof/>
        </w:rPr>
        <w:fldChar w:fldCharType="separate"/>
      </w:r>
      <w:r>
        <w:rPr>
          <w:noProof/>
        </w:rPr>
        <w:t>16</w:t>
      </w:r>
      <w:r>
        <w:rPr>
          <w:noProof/>
        </w:rPr>
        <w:fldChar w:fldCharType="end"/>
      </w:r>
    </w:p>
    <w:p w14:paraId="4ECD04DF" w14:textId="35AD85F5" w:rsidR="007C7214" w:rsidRDefault="007C7214">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_Toc120083899 \h </w:instrText>
      </w:r>
      <w:r>
        <w:rPr>
          <w:noProof/>
        </w:rPr>
      </w:r>
      <w:r>
        <w:rPr>
          <w:noProof/>
        </w:rPr>
        <w:fldChar w:fldCharType="separate"/>
      </w:r>
      <w:r>
        <w:rPr>
          <w:noProof/>
        </w:rPr>
        <w:t>16</w:t>
      </w:r>
      <w:r>
        <w:rPr>
          <w:noProof/>
        </w:rPr>
        <w:fldChar w:fldCharType="end"/>
      </w:r>
    </w:p>
    <w:p w14:paraId="2A40CBCF" w14:textId="62262A21" w:rsidR="007C7214" w:rsidRDefault="007C7214">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_Toc120083900 \h </w:instrText>
      </w:r>
      <w:r>
        <w:rPr>
          <w:noProof/>
        </w:rPr>
      </w:r>
      <w:r>
        <w:rPr>
          <w:noProof/>
        </w:rPr>
        <w:fldChar w:fldCharType="separate"/>
      </w:r>
      <w:r>
        <w:rPr>
          <w:noProof/>
        </w:rPr>
        <w:t>17</w:t>
      </w:r>
      <w:r>
        <w:rPr>
          <w:noProof/>
        </w:rPr>
        <w:fldChar w:fldCharType="end"/>
      </w:r>
    </w:p>
    <w:p w14:paraId="12D79427" w14:textId="1AF044CF" w:rsidR="007C7214" w:rsidRDefault="007C7214">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_Toc120083901 \h </w:instrText>
      </w:r>
      <w:r>
        <w:rPr>
          <w:noProof/>
        </w:rPr>
      </w:r>
      <w:r>
        <w:rPr>
          <w:noProof/>
        </w:rPr>
        <w:fldChar w:fldCharType="separate"/>
      </w:r>
      <w:r>
        <w:rPr>
          <w:noProof/>
        </w:rPr>
        <w:t>17</w:t>
      </w:r>
      <w:r>
        <w:rPr>
          <w:noProof/>
        </w:rPr>
        <w:fldChar w:fldCharType="end"/>
      </w:r>
    </w:p>
    <w:p w14:paraId="735B485F" w14:textId="1B3A05E3" w:rsidR="007C7214" w:rsidRDefault="007C721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_Toc120083902 \h </w:instrText>
      </w:r>
      <w:r>
        <w:rPr>
          <w:noProof/>
        </w:rPr>
      </w:r>
      <w:r>
        <w:rPr>
          <w:noProof/>
        </w:rPr>
        <w:fldChar w:fldCharType="separate"/>
      </w:r>
      <w:r>
        <w:rPr>
          <w:noProof/>
        </w:rPr>
        <w:t>18</w:t>
      </w:r>
      <w:r>
        <w:rPr>
          <w:noProof/>
        </w:rPr>
        <w:fldChar w:fldCharType="end"/>
      </w:r>
    </w:p>
    <w:p w14:paraId="0FF46B29" w14:textId="58DE36EA" w:rsidR="007C7214" w:rsidRDefault="007C721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_Toc120083903 \h </w:instrText>
      </w:r>
      <w:r>
        <w:rPr>
          <w:noProof/>
        </w:rPr>
      </w:r>
      <w:r>
        <w:rPr>
          <w:noProof/>
        </w:rPr>
        <w:fldChar w:fldCharType="separate"/>
      </w:r>
      <w:r>
        <w:rPr>
          <w:noProof/>
        </w:rPr>
        <w:t>18</w:t>
      </w:r>
      <w:r>
        <w:rPr>
          <w:noProof/>
        </w:rPr>
        <w:fldChar w:fldCharType="end"/>
      </w:r>
    </w:p>
    <w:p w14:paraId="2EBFC71B" w14:textId="4E586645" w:rsidR="007C7214" w:rsidRDefault="007C721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_Toc120083904 \h </w:instrText>
      </w:r>
      <w:r>
        <w:rPr>
          <w:noProof/>
        </w:rPr>
      </w:r>
      <w:r>
        <w:rPr>
          <w:noProof/>
        </w:rPr>
        <w:fldChar w:fldCharType="separate"/>
      </w:r>
      <w:r>
        <w:rPr>
          <w:noProof/>
        </w:rPr>
        <w:t>19</w:t>
      </w:r>
      <w:r>
        <w:rPr>
          <w:noProof/>
        </w:rPr>
        <w:fldChar w:fldCharType="end"/>
      </w:r>
    </w:p>
    <w:p w14:paraId="0E462E07" w14:textId="5E6A1611" w:rsidR="007C7214" w:rsidRDefault="007C7214">
      <w:pPr>
        <w:pStyle w:val="TOC2"/>
        <w:rPr>
          <w:rFonts w:asciiTheme="minorHAnsi" w:eastAsiaTheme="minorEastAsia" w:hAnsiTheme="minorHAnsi" w:cstheme="minorBidi"/>
          <w:noProof/>
          <w:sz w:val="22"/>
          <w:szCs w:val="22"/>
          <w:lang w:eastAsia="en-GB"/>
        </w:rPr>
      </w:pPr>
      <w:r w:rsidRPr="008E23C0">
        <w:rPr>
          <w:noProof/>
          <w:snapToGrid w:val="0"/>
          <w:lang w:val="en-AU"/>
        </w:rPr>
        <w:t>7.1</w:t>
      </w:r>
      <w:r>
        <w:rPr>
          <w:rFonts w:asciiTheme="minorHAnsi" w:eastAsiaTheme="minorEastAsia" w:hAnsiTheme="minorHAnsi" w:cstheme="minorBidi"/>
          <w:noProof/>
          <w:sz w:val="22"/>
          <w:szCs w:val="22"/>
          <w:lang w:eastAsia="en-GB"/>
        </w:rPr>
        <w:tab/>
      </w:r>
      <w:r w:rsidRPr="008E23C0">
        <w:rPr>
          <w:noProof/>
          <w:snapToGrid w:val="0"/>
          <w:lang w:val="en-AU"/>
        </w:rPr>
        <w:t>General</w:t>
      </w:r>
      <w:r>
        <w:rPr>
          <w:noProof/>
        </w:rPr>
        <w:tab/>
      </w:r>
      <w:r>
        <w:rPr>
          <w:noProof/>
        </w:rPr>
        <w:fldChar w:fldCharType="begin" w:fldLock="1"/>
      </w:r>
      <w:r>
        <w:rPr>
          <w:noProof/>
        </w:rPr>
        <w:instrText xml:space="preserve"> PAGEREF _Toc120083905 \h </w:instrText>
      </w:r>
      <w:r>
        <w:rPr>
          <w:noProof/>
        </w:rPr>
      </w:r>
      <w:r>
        <w:rPr>
          <w:noProof/>
        </w:rPr>
        <w:fldChar w:fldCharType="separate"/>
      </w:r>
      <w:r>
        <w:rPr>
          <w:noProof/>
        </w:rPr>
        <w:t>19</w:t>
      </w:r>
      <w:r>
        <w:rPr>
          <w:noProof/>
        </w:rPr>
        <w:fldChar w:fldCharType="end"/>
      </w:r>
    </w:p>
    <w:p w14:paraId="35608681" w14:textId="7AD37423" w:rsidR="007C7214" w:rsidRDefault="007C7214">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_Toc120083906 \h </w:instrText>
      </w:r>
      <w:r>
        <w:rPr>
          <w:noProof/>
        </w:rPr>
      </w:r>
      <w:r>
        <w:rPr>
          <w:noProof/>
        </w:rPr>
        <w:fldChar w:fldCharType="separate"/>
      </w:r>
      <w:r>
        <w:rPr>
          <w:noProof/>
        </w:rPr>
        <w:t>19</w:t>
      </w:r>
      <w:r>
        <w:rPr>
          <w:noProof/>
        </w:rPr>
        <w:fldChar w:fldCharType="end"/>
      </w:r>
    </w:p>
    <w:p w14:paraId="5314D309" w14:textId="3D7D75BF" w:rsidR="007C7214" w:rsidRDefault="007C7214">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_Toc120083907 \h </w:instrText>
      </w:r>
      <w:r>
        <w:rPr>
          <w:noProof/>
        </w:rPr>
      </w:r>
      <w:r>
        <w:rPr>
          <w:noProof/>
        </w:rPr>
        <w:fldChar w:fldCharType="separate"/>
      </w:r>
      <w:r>
        <w:rPr>
          <w:noProof/>
        </w:rPr>
        <w:t>19</w:t>
      </w:r>
      <w:r>
        <w:rPr>
          <w:noProof/>
        </w:rPr>
        <w:fldChar w:fldCharType="end"/>
      </w:r>
    </w:p>
    <w:p w14:paraId="60F0E7BE" w14:textId="66AAAEE0" w:rsidR="007C7214" w:rsidRDefault="007C7214">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_Toc120083908 \h </w:instrText>
      </w:r>
      <w:r>
        <w:rPr>
          <w:noProof/>
        </w:rPr>
      </w:r>
      <w:r>
        <w:rPr>
          <w:noProof/>
        </w:rPr>
        <w:fldChar w:fldCharType="separate"/>
      </w:r>
      <w:r>
        <w:rPr>
          <w:noProof/>
        </w:rPr>
        <w:t>19</w:t>
      </w:r>
      <w:r>
        <w:rPr>
          <w:noProof/>
        </w:rPr>
        <w:fldChar w:fldCharType="end"/>
      </w:r>
    </w:p>
    <w:p w14:paraId="14F75E4F" w14:textId="12FA695E" w:rsidR="007C7214" w:rsidRDefault="007C7214">
      <w:pPr>
        <w:pStyle w:val="TOC3"/>
        <w:rPr>
          <w:rFonts w:asciiTheme="minorHAnsi" w:eastAsiaTheme="minorEastAsia" w:hAnsiTheme="minorHAnsi" w:cstheme="minorBidi"/>
          <w:noProof/>
          <w:sz w:val="22"/>
          <w:szCs w:val="22"/>
          <w:lang w:eastAsia="en-GB"/>
        </w:rPr>
      </w:pPr>
      <w:r>
        <w:rPr>
          <w:noProof/>
        </w:rPr>
        <w:t>7.1.4</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_Toc120083909 \h </w:instrText>
      </w:r>
      <w:r>
        <w:rPr>
          <w:noProof/>
        </w:rPr>
      </w:r>
      <w:r>
        <w:rPr>
          <w:noProof/>
        </w:rPr>
        <w:fldChar w:fldCharType="separate"/>
      </w:r>
      <w:r>
        <w:rPr>
          <w:noProof/>
        </w:rPr>
        <w:t>20</w:t>
      </w:r>
      <w:r>
        <w:rPr>
          <w:noProof/>
        </w:rPr>
        <w:fldChar w:fldCharType="end"/>
      </w:r>
    </w:p>
    <w:p w14:paraId="70E9C0F5" w14:textId="1DEEBDF3" w:rsidR="007C7214" w:rsidRDefault="007C7214">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_Toc120083910 \h </w:instrText>
      </w:r>
      <w:r>
        <w:rPr>
          <w:noProof/>
        </w:rPr>
      </w:r>
      <w:r>
        <w:rPr>
          <w:noProof/>
        </w:rPr>
        <w:fldChar w:fldCharType="separate"/>
      </w:r>
      <w:r>
        <w:rPr>
          <w:noProof/>
        </w:rPr>
        <w:t>20</w:t>
      </w:r>
      <w:r>
        <w:rPr>
          <w:noProof/>
        </w:rPr>
        <w:fldChar w:fldCharType="end"/>
      </w:r>
    </w:p>
    <w:p w14:paraId="529C630D" w14:textId="06F8F5A5" w:rsidR="007C7214" w:rsidRDefault="007C7214">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_Toc120083911 \h </w:instrText>
      </w:r>
      <w:r>
        <w:rPr>
          <w:noProof/>
        </w:rPr>
      </w:r>
      <w:r>
        <w:rPr>
          <w:noProof/>
        </w:rPr>
        <w:fldChar w:fldCharType="separate"/>
      </w:r>
      <w:r>
        <w:rPr>
          <w:noProof/>
        </w:rPr>
        <w:t>20</w:t>
      </w:r>
      <w:r>
        <w:rPr>
          <w:noProof/>
        </w:rPr>
        <w:fldChar w:fldCharType="end"/>
      </w:r>
    </w:p>
    <w:p w14:paraId="5490C0DD" w14:textId="5837CF5D" w:rsidR="007C7214" w:rsidRDefault="007C7214">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_Toc120083912 \h </w:instrText>
      </w:r>
      <w:r>
        <w:rPr>
          <w:noProof/>
        </w:rPr>
      </w:r>
      <w:r>
        <w:rPr>
          <w:noProof/>
        </w:rPr>
        <w:fldChar w:fldCharType="separate"/>
      </w:r>
      <w:r>
        <w:rPr>
          <w:noProof/>
        </w:rPr>
        <w:t>21</w:t>
      </w:r>
      <w:r>
        <w:rPr>
          <w:noProof/>
        </w:rPr>
        <w:fldChar w:fldCharType="end"/>
      </w:r>
    </w:p>
    <w:p w14:paraId="5043C1A4" w14:textId="1185510A" w:rsidR="007C7214" w:rsidRDefault="007C7214">
      <w:pPr>
        <w:pStyle w:val="TOC3"/>
        <w:rPr>
          <w:rFonts w:asciiTheme="minorHAnsi" w:eastAsiaTheme="minorEastAsia" w:hAnsiTheme="minorHAnsi" w:cstheme="minorBidi"/>
          <w:noProof/>
          <w:sz w:val="22"/>
          <w:szCs w:val="22"/>
          <w:lang w:eastAsia="en-GB"/>
        </w:rPr>
      </w:pPr>
      <w:r>
        <w:rPr>
          <w:noProof/>
        </w:rPr>
        <w:t>7.1.8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_Toc120083913 \h </w:instrText>
      </w:r>
      <w:r>
        <w:rPr>
          <w:noProof/>
        </w:rPr>
      </w:r>
      <w:r>
        <w:rPr>
          <w:noProof/>
        </w:rPr>
        <w:fldChar w:fldCharType="separate"/>
      </w:r>
      <w:r>
        <w:rPr>
          <w:noProof/>
        </w:rPr>
        <w:t>21</w:t>
      </w:r>
      <w:r>
        <w:rPr>
          <w:noProof/>
        </w:rPr>
        <w:fldChar w:fldCharType="end"/>
      </w:r>
    </w:p>
    <w:p w14:paraId="526884DF" w14:textId="1C9FDD5A" w:rsidR="007C7214" w:rsidRDefault="007C7214">
      <w:pPr>
        <w:pStyle w:val="TOC3"/>
        <w:rPr>
          <w:rFonts w:asciiTheme="minorHAnsi" w:eastAsiaTheme="minorEastAsia" w:hAnsiTheme="minorHAnsi" w:cstheme="minorBidi"/>
          <w:noProof/>
          <w:sz w:val="22"/>
          <w:szCs w:val="22"/>
          <w:lang w:eastAsia="en-GB"/>
        </w:rPr>
      </w:pPr>
      <w:r w:rsidRPr="008E23C0">
        <w:rPr>
          <w:rFonts w:eastAsia="Arial Unicode MS"/>
          <w:noProof/>
        </w:rPr>
        <w:t>7.1</w:t>
      </w:r>
      <w:r>
        <w:rPr>
          <w:noProof/>
          <w:lang w:eastAsia="ja-JP"/>
        </w:rPr>
        <w:t>.9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_Toc120083914 \h </w:instrText>
      </w:r>
      <w:r>
        <w:rPr>
          <w:noProof/>
        </w:rPr>
      </w:r>
      <w:r>
        <w:rPr>
          <w:noProof/>
        </w:rPr>
        <w:fldChar w:fldCharType="separate"/>
      </w:r>
      <w:r>
        <w:rPr>
          <w:noProof/>
        </w:rPr>
        <w:t>21</w:t>
      </w:r>
      <w:r>
        <w:rPr>
          <w:noProof/>
        </w:rPr>
        <w:fldChar w:fldCharType="end"/>
      </w:r>
    </w:p>
    <w:p w14:paraId="0EBE461E" w14:textId="1AC8EFD0" w:rsidR="007C7214" w:rsidRDefault="007C7214">
      <w:pPr>
        <w:pStyle w:val="TOC3"/>
        <w:rPr>
          <w:rFonts w:asciiTheme="minorHAnsi" w:eastAsiaTheme="minorEastAsia" w:hAnsiTheme="minorHAnsi" w:cstheme="minorBidi"/>
          <w:noProof/>
          <w:sz w:val="22"/>
          <w:szCs w:val="22"/>
          <w:lang w:eastAsia="en-GB"/>
        </w:rPr>
      </w:pPr>
      <w:r>
        <w:rPr>
          <w:noProof/>
        </w:rPr>
        <w:t>7.1.10</w:t>
      </w:r>
      <w:r>
        <w:rPr>
          <w:rFonts w:asciiTheme="minorHAnsi" w:eastAsiaTheme="minorEastAsia" w:hAnsiTheme="minorHAnsi" w:cstheme="minorBid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_Toc120083915 \h </w:instrText>
      </w:r>
      <w:r>
        <w:rPr>
          <w:noProof/>
        </w:rPr>
      </w:r>
      <w:r>
        <w:rPr>
          <w:noProof/>
        </w:rPr>
        <w:fldChar w:fldCharType="separate"/>
      </w:r>
      <w:r>
        <w:rPr>
          <w:noProof/>
        </w:rPr>
        <w:t>21</w:t>
      </w:r>
      <w:r>
        <w:rPr>
          <w:noProof/>
        </w:rPr>
        <w:fldChar w:fldCharType="end"/>
      </w:r>
    </w:p>
    <w:p w14:paraId="34949DFA" w14:textId="7D0A1490" w:rsidR="007C7214" w:rsidRDefault="007C721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Commands</w:t>
      </w:r>
      <w:r>
        <w:rPr>
          <w:noProof/>
        </w:rPr>
        <w:tab/>
      </w:r>
      <w:r>
        <w:rPr>
          <w:noProof/>
        </w:rPr>
        <w:fldChar w:fldCharType="begin" w:fldLock="1"/>
      </w:r>
      <w:r>
        <w:rPr>
          <w:noProof/>
        </w:rPr>
        <w:instrText xml:space="preserve"> PAGEREF _Toc120083916 \h </w:instrText>
      </w:r>
      <w:r>
        <w:rPr>
          <w:noProof/>
        </w:rPr>
      </w:r>
      <w:r>
        <w:rPr>
          <w:noProof/>
        </w:rPr>
        <w:fldChar w:fldCharType="separate"/>
      </w:r>
      <w:r>
        <w:rPr>
          <w:noProof/>
        </w:rPr>
        <w:t>23</w:t>
      </w:r>
      <w:r>
        <w:rPr>
          <w:noProof/>
        </w:rPr>
        <w:fldChar w:fldCharType="end"/>
      </w:r>
    </w:p>
    <w:p w14:paraId="447D58AF" w14:textId="1DCC367C" w:rsidR="007C7214" w:rsidRDefault="007C721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_Toc120083917 \h </w:instrText>
      </w:r>
      <w:r>
        <w:rPr>
          <w:noProof/>
        </w:rPr>
      </w:r>
      <w:r>
        <w:rPr>
          <w:noProof/>
        </w:rPr>
        <w:fldChar w:fldCharType="separate"/>
      </w:r>
      <w:r>
        <w:rPr>
          <w:noProof/>
        </w:rPr>
        <w:t>23</w:t>
      </w:r>
      <w:r>
        <w:rPr>
          <w:noProof/>
        </w:rPr>
        <w:fldChar w:fldCharType="end"/>
      </w:r>
    </w:p>
    <w:p w14:paraId="17C01BC0" w14:textId="6D974B86" w:rsidR="007C7214" w:rsidRDefault="007C721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_Toc120083918 \h </w:instrText>
      </w:r>
      <w:r>
        <w:rPr>
          <w:noProof/>
        </w:rPr>
      </w:r>
      <w:r>
        <w:rPr>
          <w:noProof/>
        </w:rPr>
        <w:fldChar w:fldCharType="separate"/>
      </w:r>
      <w:r>
        <w:rPr>
          <w:noProof/>
        </w:rPr>
        <w:t>23</w:t>
      </w:r>
      <w:r>
        <w:rPr>
          <w:noProof/>
        </w:rPr>
        <w:fldChar w:fldCharType="end"/>
      </w:r>
    </w:p>
    <w:p w14:paraId="3FF556FD" w14:textId="1E717573" w:rsidR="007C7214" w:rsidRDefault="007C7214">
      <w:pPr>
        <w:pStyle w:val="TOC3"/>
        <w:rPr>
          <w:rFonts w:asciiTheme="minorHAnsi" w:eastAsiaTheme="minorEastAsia" w:hAnsiTheme="minorHAnsi" w:cstheme="minorBidi"/>
          <w:noProof/>
          <w:sz w:val="22"/>
          <w:szCs w:val="22"/>
          <w:lang w:eastAsia="en-GB"/>
        </w:rPr>
      </w:pPr>
      <w:r w:rsidRPr="008E23C0">
        <w:rPr>
          <w:noProof/>
          <w:lang w:val="en-US"/>
        </w:rPr>
        <w:t>7.2.3</w:t>
      </w:r>
      <w:r>
        <w:rPr>
          <w:rFonts w:asciiTheme="minorHAnsi" w:eastAsiaTheme="minorEastAsia" w:hAnsiTheme="minorHAnsi" w:cstheme="minorBidi"/>
          <w:noProof/>
          <w:sz w:val="22"/>
          <w:szCs w:val="22"/>
          <w:lang w:eastAsia="en-GB"/>
        </w:rPr>
        <w:tab/>
      </w:r>
      <w:r w:rsidRPr="008E23C0">
        <w:rPr>
          <w:noProof/>
          <w:lang w:val="en-US"/>
        </w:rPr>
        <w:t>Data-Pull-Request (DPR) Command</w:t>
      </w:r>
      <w:r>
        <w:rPr>
          <w:noProof/>
        </w:rPr>
        <w:tab/>
      </w:r>
      <w:r>
        <w:rPr>
          <w:noProof/>
        </w:rPr>
        <w:fldChar w:fldCharType="begin" w:fldLock="1"/>
      </w:r>
      <w:r>
        <w:rPr>
          <w:noProof/>
        </w:rPr>
        <w:instrText xml:space="preserve"> PAGEREF _Toc120083919 \h </w:instrText>
      </w:r>
      <w:r>
        <w:rPr>
          <w:noProof/>
        </w:rPr>
      </w:r>
      <w:r>
        <w:rPr>
          <w:noProof/>
        </w:rPr>
        <w:fldChar w:fldCharType="separate"/>
      </w:r>
      <w:r>
        <w:rPr>
          <w:noProof/>
        </w:rPr>
        <w:t>23</w:t>
      </w:r>
      <w:r>
        <w:rPr>
          <w:noProof/>
        </w:rPr>
        <w:fldChar w:fldCharType="end"/>
      </w:r>
    </w:p>
    <w:p w14:paraId="4216F144" w14:textId="270AAA92" w:rsidR="007C7214" w:rsidRDefault="007C7214">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_Toc120083920 \h </w:instrText>
      </w:r>
      <w:r>
        <w:rPr>
          <w:noProof/>
        </w:rPr>
      </w:r>
      <w:r>
        <w:rPr>
          <w:noProof/>
        </w:rPr>
        <w:fldChar w:fldCharType="separate"/>
      </w:r>
      <w:r>
        <w:rPr>
          <w:noProof/>
        </w:rPr>
        <w:t>24</w:t>
      </w:r>
      <w:r>
        <w:rPr>
          <w:noProof/>
        </w:rPr>
        <w:fldChar w:fldCharType="end"/>
      </w:r>
    </w:p>
    <w:p w14:paraId="053290E1" w14:textId="29B4C230" w:rsidR="007C7214" w:rsidRDefault="007C7214">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_Toc120083921 \h </w:instrText>
      </w:r>
      <w:r>
        <w:rPr>
          <w:noProof/>
        </w:rPr>
      </w:r>
      <w:r>
        <w:rPr>
          <w:noProof/>
        </w:rPr>
        <w:fldChar w:fldCharType="separate"/>
      </w:r>
      <w:r>
        <w:rPr>
          <w:noProof/>
        </w:rPr>
        <w:t>24</w:t>
      </w:r>
      <w:r>
        <w:rPr>
          <w:noProof/>
        </w:rPr>
        <w:fldChar w:fldCharType="end"/>
      </w:r>
    </w:p>
    <w:p w14:paraId="7FECACAD" w14:textId="1228EBC0" w:rsidR="007C7214" w:rsidRDefault="007C7214">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_Toc120083922 \h </w:instrText>
      </w:r>
      <w:r>
        <w:rPr>
          <w:noProof/>
        </w:rPr>
      </w:r>
      <w:r>
        <w:rPr>
          <w:noProof/>
        </w:rPr>
        <w:fldChar w:fldCharType="separate"/>
      </w:r>
      <w:r>
        <w:rPr>
          <w:noProof/>
        </w:rPr>
        <w:t>24</w:t>
      </w:r>
      <w:r>
        <w:rPr>
          <w:noProof/>
        </w:rPr>
        <w:fldChar w:fldCharType="end"/>
      </w:r>
    </w:p>
    <w:p w14:paraId="35A957BE" w14:textId="55ED92FC" w:rsidR="007C7214" w:rsidRDefault="007C7214">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_Toc120083923 \h </w:instrText>
      </w:r>
      <w:r>
        <w:rPr>
          <w:noProof/>
        </w:rPr>
      </w:r>
      <w:r>
        <w:rPr>
          <w:noProof/>
        </w:rPr>
        <w:fldChar w:fldCharType="separate"/>
      </w:r>
      <w:r>
        <w:rPr>
          <w:noProof/>
        </w:rPr>
        <w:t>25</w:t>
      </w:r>
      <w:r>
        <w:rPr>
          <w:noProof/>
        </w:rPr>
        <w:fldChar w:fldCharType="end"/>
      </w:r>
    </w:p>
    <w:p w14:paraId="3C97E745" w14:textId="09BF803F" w:rsidR="007C7214" w:rsidRDefault="007C7214">
      <w:pPr>
        <w:pStyle w:val="TOC3"/>
        <w:rPr>
          <w:rFonts w:asciiTheme="minorHAnsi" w:eastAsiaTheme="minorEastAsia" w:hAnsiTheme="minorHAnsi" w:cstheme="minorBidi"/>
          <w:noProof/>
          <w:sz w:val="22"/>
          <w:szCs w:val="22"/>
          <w:lang w:eastAsia="en-GB"/>
        </w:rPr>
      </w:pPr>
      <w:r>
        <w:rPr>
          <w:noProof/>
        </w:rPr>
        <w:lastRenderedPageBreak/>
        <w:t>7.2.8</w:t>
      </w:r>
      <w:r>
        <w:rPr>
          <w:rFonts w:asciiTheme="minorHAnsi" w:eastAsiaTheme="minorEastAsia" w:hAnsiTheme="minorHAnsi" w:cstheme="minorBid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_Toc120083924 \h </w:instrText>
      </w:r>
      <w:r>
        <w:rPr>
          <w:noProof/>
        </w:rPr>
      </w:r>
      <w:r>
        <w:rPr>
          <w:noProof/>
        </w:rPr>
        <w:fldChar w:fldCharType="separate"/>
      </w:r>
      <w:r>
        <w:rPr>
          <w:noProof/>
        </w:rPr>
        <w:t>25</w:t>
      </w:r>
      <w:r>
        <w:rPr>
          <w:noProof/>
        </w:rPr>
        <w:fldChar w:fldCharType="end"/>
      </w:r>
    </w:p>
    <w:p w14:paraId="2A901457" w14:textId="4E26FBF7" w:rsidR="007C7214" w:rsidRDefault="007C721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_Toc120083925 \h </w:instrText>
      </w:r>
      <w:r>
        <w:rPr>
          <w:noProof/>
        </w:rPr>
      </w:r>
      <w:r>
        <w:rPr>
          <w:noProof/>
        </w:rPr>
        <w:fldChar w:fldCharType="separate"/>
      </w:r>
      <w:r>
        <w:rPr>
          <w:noProof/>
        </w:rPr>
        <w:t>26</w:t>
      </w:r>
      <w:r>
        <w:rPr>
          <w:noProof/>
        </w:rPr>
        <w:fldChar w:fldCharType="end"/>
      </w:r>
    </w:p>
    <w:p w14:paraId="74691203" w14:textId="673045D7" w:rsidR="007C7214" w:rsidRDefault="007C721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_Toc120083926 \h </w:instrText>
      </w:r>
      <w:r>
        <w:rPr>
          <w:noProof/>
        </w:rPr>
      </w:r>
      <w:r>
        <w:rPr>
          <w:noProof/>
        </w:rPr>
        <w:fldChar w:fldCharType="separate"/>
      </w:r>
      <w:r>
        <w:rPr>
          <w:noProof/>
        </w:rPr>
        <w:t>26</w:t>
      </w:r>
      <w:r>
        <w:rPr>
          <w:noProof/>
        </w:rPr>
        <w:fldChar w:fldCharType="end"/>
      </w:r>
    </w:p>
    <w:p w14:paraId="7DE4F712" w14:textId="6EEB3391" w:rsidR="007C7214" w:rsidRDefault="007C721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MCPTT-ID</w:t>
      </w:r>
      <w:r>
        <w:rPr>
          <w:noProof/>
        </w:rPr>
        <w:tab/>
      </w:r>
      <w:r>
        <w:rPr>
          <w:noProof/>
        </w:rPr>
        <w:fldChar w:fldCharType="begin" w:fldLock="1"/>
      </w:r>
      <w:r>
        <w:rPr>
          <w:noProof/>
        </w:rPr>
        <w:instrText xml:space="preserve"> PAGEREF _Toc120083927 \h </w:instrText>
      </w:r>
      <w:r>
        <w:rPr>
          <w:noProof/>
        </w:rPr>
      </w:r>
      <w:r>
        <w:rPr>
          <w:noProof/>
        </w:rPr>
        <w:fldChar w:fldCharType="separate"/>
      </w:r>
      <w:r>
        <w:rPr>
          <w:noProof/>
        </w:rPr>
        <w:t>27</w:t>
      </w:r>
      <w:r>
        <w:rPr>
          <w:noProof/>
        </w:rPr>
        <w:fldChar w:fldCharType="end"/>
      </w:r>
    </w:p>
    <w:p w14:paraId="53E762A7" w14:textId="74B0C5B7" w:rsidR="007C7214" w:rsidRDefault="007C7214">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Data-Identification</w:t>
      </w:r>
      <w:r>
        <w:rPr>
          <w:noProof/>
        </w:rPr>
        <w:tab/>
      </w:r>
      <w:r>
        <w:rPr>
          <w:noProof/>
        </w:rPr>
        <w:fldChar w:fldCharType="begin" w:fldLock="1"/>
      </w:r>
      <w:r>
        <w:rPr>
          <w:noProof/>
        </w:rPr>
        <w:instrText xml:space="preserve"> PAGEREF _Toc120083928 \h </w:instrText>
      </w:r>
      <w:r>
        <w:rPr>
          <w:noProof/>
        </w:rPr>
      </w:r>
      <w:r>
        <w:rPr>
          <w:noProof/>
        </w:rPr>
        <w:fldChar w:fldCharType="separate"/>
      </w:r>
      <w:r>
        <w:rPr>
          <w:noProof/>
        </w:rPr>
        <w:t>27</w:t>
      </w:r>
      <w:r>
        <w:rPr>
          <w:noProof/>
        </w:rPr>
        <w:fldChar w:fldCharType="end"/>
      </w:r>
    </w:p>
    <w:p w14:paraId="6EC076E8" w14:textId="4C7F7CAE" w:rsidR="007C7214" w:rsidRDefault="007C7214">
      <w:pPr>
        <w:pStyle w:val="TOC3"/>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DRMP</w:t>
      </w:r>
      <w:r>
        <w:rPr>
          <w:noProof/>
        </w:rPr>
        <w:tab/>
      </w:r>
      <w:r>
        <w:rPr>
          <w:noProof/>
        </w:rPr>
        <w:fldChar w:fldCharType="begin" w:fldLock="1"/>
      </w:r>
      <w:r>
        <w:rPr>
          <w:noProof/>
        </w:rPr>
        <w:instrText xml:space="preserve"> PAGEREF _Toc120083929 \h </w:instrText>
      </w:r>
      <w:r>
        <w:rPr>
          <w:noProof/>
        </w:rPr>
      </w:r>
      <w:r>
        <w:rPr>
          <w:noProof/>
        </w:rPr>
        <w:fldChar w:fldCharType="separate"/>
      </w:r>
      <w:r>
        <w:rPr>
          <w:noProof/>
        </w:rPr>
        <w:t>27</w:t>
      </w:r>
      <w:r>
        <w:rPr>
          <w:noProof/>
        </w:rPr>
        <w:fldChar w:fldCharType="end"/>
      </w:r>
    </w:p>
    <w:p w14:paraId="689EA51B" w14:textId="08783CB6" w:rsidR="007C7214" w:rsidRDefault="007C7214">
      <w:pPr>
        <w:pStyle w:val="TOC3"/>
        <w:rPr>
          <w:rFonts w:asciiTheme="minorHAnsi" w:eastAsiaTheme="minorEastAsia" w:hAnsiTheme="minorHAnsi" w:cstheme="minorBidi"/>
          <w:noProof/>
          <w:sz w:val="22"/>
          <w:szCs w:val="22"/>
          <w:lang w:eastAsia="en-GB"/>
        </w:rPr>
      </w:pPr>
      <w:r>
        <w:rPr>
          <w:noProof/>
          <w:lang w:eastAsia="zh-CN"/>
        </w:rPr>
        <w:t>7</w:t>
      </w:r>
      <w:r>
        <w:rPr>
          <w:noProof/>
        </w:rPr>
        <w:t>.3.5</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_Toc120083930 \h </w:instrText>
      </w:r>
      <w:r>
        <w:rPr>
          <w:noProof/>
        </w:rPr>
      </w:r>
      <w:r>
        <w:rPr>
          <w:noProof/>
        </w:rPr>
        <w:fldChar w:fldCharType="separate"/>
      </w:r>
      <w:r>
        <w:rPr>
          <w:noProof/>
        </w:rPr>
        <w:t>27</w:t>
      </w:r>
      <w:r>
        <w:rPr>
          <w:noProof/>
        </w:rPr>
        <w:fldChar w:fldCharType="end"/>
      </w:r>
    </w:p>
    <w:p w14:paraId="2930DC58" w14:textId="39C4F030" w:rsidR="007C7214" w:rsidRDefault="007C7214">
      <w:pPr>
        <w:pStyle w:val="TOC3"/>
        <w:rPr>
          <w:rFonts w:asciiTheme="minorHAnsi" w:eastAsiaTheme="minorEastAsia" w:hAnsiTheme="minorHAnsi" w:cstheme="minorBidi"/>
          <w:noProof/>
          <w:sz w:val="22"/>
          <w:szCs w:val="22"/>
          <w:lang w:eastAsia="en-GB"/>
        </w:rPr>
      </w:pPr>
      <w:r>
        <w:rPr>
          <w:noProof/>
          <w:lang w:eastAsia="zh-CN"/>
        </w:rPr>
        <w:t>7</w:t>
      </w:r>
      <w:r>
        <w:rPr>
          <w:noProof/>
        </w:rPr>
        <w:t>.3.6</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_Toc120083931 \h </w:instrText>
      </w:r>
      <w:r>
        <w:rPr>
          <w:noProof/>
        </w:rPr>
      </w:r>
      <w:r>
        <w:rPr>
          <w:noProof/>
        </w:rPr>
        <w:fldChar w:fldCharType="separate"/>
      </w:r>
      <w:r>
        <w:rPr>
          <w:noProof/>
        </w:rPr>
        <w:t>27</w:t>
      </w:r>
      <w:r>
        <w:rPr>
          <w:noProof/>
        </w:rPr>
        <w:fldChar w:fldCharType="end"/>
      </w:r>
    </w:p>
    <w:p w14:paraId="5281E626" w14:textId="4CD7886B" w:rsidR="007C7214" w:rsidRDefault="007C7214">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User-Data</w:t>
      </w:r>
      <w:r>
        <w:rPr>
          <w:noProof/>
        </w:rPr>
        <w:tab/>
      </w:r>
      <w:r>
        <w:rPr>
          <w:noProof/>
        </w:rPr>
        <w:fldChar w:fldCharType="begin" w:fldLock="1"/>
      </w:r>
      <w:r>
        <w:rPr>
          <w:noProof/>
        </w:rPr>
        <w:instrText xml:space="preserve"> PAGEREF _Toc120083932 \h </w:instrText>
      </w:r>
      <w:r>
        <w:rPr>
          <w:noProof/>
        </w:rPr>
      </w:r>
      <w:r>
        <w:rPr>
          <w:noProof/>
        </w:rPr>
        <w:fldChar w:fldCharType="separate"/>
      </w:r>
      <w:r>
        <w:rPr>
          <w:noProof/>
        </w:rPr>
        <w:t>27</w:t>
      </w:r>
      <w:r>
        <w:rPr>
          <w:noProof/>
        </w:rPr>
        <w:fldChar w:fldCharType="end"/>
      </w:r>
    </w:p>
    <w:p w14:paraId="5C6712E6" w14:textId="65A593B7" w:rsidR="007C7214" w:rsidRDefault="007C7214">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User-Identifier</w:t>
      </w:r>
      <w:r>
        <w:rPr>
          <w:noProof/>
        </w:rPr>
        <w:tab/>
      </w:r>
      <w:r>
        <w:rPr>
          <w:noProof/>
        </w:rPr>
        <w:fldChar w:fldCharType="begin" w:fldLock="1"/>
      </w:r>
      <w:r>
        <w:rPr>
          <w:noProof/>
        </w:rPr>
        <w:instrText xml:space="preserve"> PAGEREF _Toc120083933 \h </w:instrText>
      </w:r>
      <w:r>
        <w:rPr>
          <w:noProof/>
        </w:rPr>
      </w:r>
      <w:r>
        <w:rPr>
          <w:noProof/>
        </w:rPr>
        <w:fldChar w:fldCharType="separate"/>
      </w:r>
      <w:r>
        <w:rPr>
          <w:noProof/>
        </w:rPr>
        <w:t>28</w:t>
      </w:r>
      <w:r>
        <w:rPr>
          <w:noProof/>
        </w:rPr>
        <w:fldChar w:fldCharType="end"/>
      </w:r>
    </w:p>
    <w:p w14:paraId="794CEC40" w14:textId="7AB946E9" w:rsidR="007C7214" w:rsidRDefault="007C7214">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_Toc120083934 \h </w:instrText>
      </w:r>
      <w:r>
        <w:rPr>
          <w:noProof/>
        </w:rPr>
      </w:r>
      <w:r>
        <w:rPr>
          <w:noProof/>
        </w:rPr>
        <w:fldChar w:fldCharType="separate"/>
      </w:r>
      <w:r>
        <w:rPr>
          <w:noProof/>
        </w:rPr>
        <w:t>28</w:t>
      </w:r>
      <w:r>
        <w:rPr>
          <w:noProof/>
        </w:rPr>
        <w:fldChar w:fldCharType="end"/>
      </w:r>
    </w:p>
    <w:p w14:paraId="17104645" w14:textId="7B9AAC46" w:rsidR="007C7214" w:rsidRDefault="007C7214">
      <w:pPr>
        <w:pStyle w:val="TOC3"/>
        <w:rPr>
          <w:rFonts w:asciiTheme="minorHAnsi" w:eastAsiaTheme="minorEastAsia" w:hAnsiTheme="minorHAnsi" w:cstheme="minorBidi"/>
          <w:noProof/>
          <w:sz w:val="22"/>
          <w:szCs w:val="22"/>
          <w:lang w:eastAsia="en-GB"/>
        </w:rPr>
      </w:pPr>
      <w:r w:rsidRPr="008E23C0">
        <w:rPr>
          <w:rFonts w:eastAsia="MS Mincho"/>
          <w:noProof/>
        </w:rPr>
        <w:t>7.3.10</w:t>
      </w:r>
      <w:r>
        <w:rPr>
          <w:rFonts w:asciiTheme="minorHAnsi" w:eastAsiaTheme="minorEastAsia" w:hAnsiTheme="minorHAnsi" w:cstheme="minorBidi"/>
          <w:noProof/>
          <w:sz w:val="22"/>
          <w:szCs w:val="22"/>
          <w:lang w:eastAsia="en-GB"/>
        </w:rPr>
        <w:tab/>
      </w:r>
      <w:r w:rsidRPr="008E23C0">
        <w:rPr>
          <w:rFonts w:eastAsia="MS Mincho"/>
          <w:noProof/>
        </w:rPr>
        <w:t>Feature-List AVP</w:t>
      </w:r>
      <w:r>
        <w:rPr>
          <w:noProof/>
        </w:rPr>
        <w:tab/>
      </w:r>
      <w:r>
        <w:rPr>
          <w:noProof/>
        </w:rPr>
        <w:fldChar w:fldCharType="begin" w:fldLock="1"/>
      </w:r>
      <w:r>
        <w:rPr>
          <w:noProof/>
        </w:rPr>
        <w:instrText xml:space="preserve"> PAGEREF _Toc120083935 \h </w:instrText>
      </w:r>
      <w:r>
        <w:rPr>
          <w:noProof/>
        </w:rPr>
      </w:r>
      <w:r>
        <w:rPr>
          <w:noProof/>
        </w:rPr>
        <w:fldChar w:fldCharType="separate"/>
      </w:r>
      <w:r>
        <w:rPr>
          <w:noProof/>
        </w:rPr>
        <w:t>28</w:t>
      </w:r>
      <w:r>
        <w:rPr>
          <w:noProof/>
        </w:rPr>
        <w:fldChar w:fldCharType="end"/>
      </w:r>
    </w:p>
    <w:p w14:paraId="666471A6" w14:textId="1C1B5AC6" w:rsidR="007C7214" w:rsidRDefault="007C7214">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_Toc120083936 \h </w:instrText>
      </w:r>
      <w:r>
        <w:rPr>
          <w:noProof/>
        </w:rPr>
      </w:r>
      <w:r>
        <w:rPr>
          <w:noProof/>
        </w:rPr>
        <w:fldChar w:fldCharType="separate"/>
      </w:r>
      <w:r>
        <w:rPr>
          <w:noProof/>
        </w:rPr>
        <w:t>28</w:t>
      </w:r>
      <w:r>
        <w:rPr>
          <w:noProof/>
        </w:rPr>
        <w:fldChar w:fldCharType="end"/>
      </w:r>
    </w:p>
    <w:p w14:paraId="3668CA11" w14:textId="0C71ED60" w:rsidR="007C7214" w:rsidRDefault="007C7214">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_Toc120083937 \h </w:instrText>
      </w:r>
      <w:r>
        <w:rPr>
          <w:noProof/>
        </w:rPr>
      </w:r>
      <w:r>
        <w:rPr>
          <w:noProof/>
        </w:rPr>
        <w:fldChar w:fldCharType="separate"/>
      </w:r>
      <w:r>
        <w:rPr>
          <w:noProof/>
        </w:rPr>
        <w:t>28</w:t>
      </w:r>
      <w:r>
        <w:rPr>
          <w:noProof/>
        </w:rPr>
        <w:fldChar w:fldCharType="end"/>
      </w:r>
    </w:p>
    <w:p w14:paraId="6D1CC311" w14:textId="0B74B007" w:rsidR="007C7214" w:rsidRDefault="007C7214">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DPR-Flags</w:t>
      </w:r>
      <w:r>
        <w:rPr>
          <w:noProof/>
        </w:rPr>
        <w:tab/>
      </w:r>
      <w:r>
        <w:rPr>
          <w:noProof/>
        </w:rPr>
        <w:fldChar w:fldCharType="begin" w:fldLock="1"/>
      </w:r>
      <w:r>
        <w:rPr>
          <w:noProof/>
        </w:rPr>
        <w:instrText xml:space="preserve"> PAGEREF _Toc120083938 \h </w:instrText>
      </w:r>
      <w:r>
        <w:rPr>
          <w:noProof/>
        </w:rPr>
      </w:r>
      <w:r>
        <w:rPr>
          <w:noProof/>
        </w:rPr>
        <w:fldChar w:fldCharType="separate"/>
      </w:r>
      <w:r>
        <w:rPr>
          <w:noProof/>
        </w:rPr>
        <w:t>29</w:t>
      </w:r>
      <w:r>
        <w:rPr>
          <w:noProof/>
        </w:rPr>
        <w:fldChar w:fldCharType="end"/>
      </w:r>
    </w:p>
    <w:p w14:paraId="03745BAA" w14:textId="4EE5E62C" w:rsidR="007C7214" w:rsidRDefault="007C7214">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DPA-Flags</w:t>
      </w:r>
      <w:r>
        <w:rPr>
          <w:noProof/>
        </w:rPr>
        <w:tab/>
      </w:r>
      <w:r>
        <w:rPr>
          <w:noProof/>
        </w:rPr>
        <w:fldChar w:fldCharType="begin" w:fldLock="1"/>
      </w:r>
      <w:r>
        <w:rPr>
          <w:noProof/>
        </w:rPr>
        <w:instrText xml:space="preserve"> PAGEREF _Toc120083939 \h </w:instrText>
      </w:r>
      <w:r>
        <w:rPr>
          <w:noProof/>
        </w:rPr>
      </w:r>
      <w:r>
        <w:rPr>
          <w:noProof/>
        </w:rPr>
        <w:fldChar w:fldCharType="separate"/>
      </w:r>
      <w:r>
        <w:rPr>
          <w:noProof/>
        </w:rPr>
        <w:t>29</w:t>
      </w:r>
      <w:r>
        <w:rPr>
          <w:noProof/>
        </w:rPr>
        <w:fldChar w:fldCharType="end"/>
      </w:r>
    </w:p>
    <w:p w14:paraId="21ED3F3C" w14:textId="46318B44" w:rsidR="007C7214" w:rsidRDefault="007C7214">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DUR-Flags</w:t>
      </w:r>
      <w:r>
        <w:rPr>
          <w:noProof/>
        </w:rPr>
        <w:tab/>
      </w:r>
      <w:r>
        <w:rPr>
          <w:noProof/>
        </w:rPr>
        <w:fldChar w:fldCharType="begin" w:fldLock="1"/>
      </w:r>
      <w:r>
        <w:rPr>
          <w:noProof/>
        </w:rPr>
        <w:instrText xml:space="preserve"> PAGEREF _Toc120083940 \h </w:instrText>
      </w:r>
      <w:r>
        <w:rPr>
          <w:noProof/>
        </w:rPr>
      </w:r>
      <w:r>
        <w:rPr>
          <w:noProof/>
        </w:rPr>
        <w:fldChar w:fldCharType="separate"/>
      </w:r>
      <w:r>
        <w:rPr>
          <w:noProof/>
        </w:rPr>
        <w:t>29</w:t>
      </w:r>
      <w:r>
        <w:rPr>
          <w:noProof/>
        </w:rPr>
        <w:fldChar w:fldCharType="end"/>
      </w:r>
    </w:p>
    <w:p w14:paraId="259F964C" w14:textId="52CE0AA3" w:rsidR="007C7214" w:rsidRDefault="007C7214">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DUA-Flags</w:t>
      </w:r>
      <w:r>
        <w:rPr>
          <w:noProof/>
        </w:rPr>
        <w:tab/>
      </w:r>
      <w:r>
        <w:rPr>
          <w:noProof/>
        </w:rPr>
        <w:fldChar w:fldCharType="begin" w:fldLock="1"/>
      </w:r>
      <w:r>
        <w:rPr>
          <w:noProof/>
        </w:rPr>
        <w:instrText xml:space="preserve"> PAGEREF _Toc120083941 \h </w:instrText>
      </w:r>
      <w:r>
        <w:rPr>
          <w:noProof/>
        </w:rPr>
      </w:r>
      <w:r>
        <w:rPr>
          <w:noProof/>
        </w:rPr>
        <w:fldChar w:fldCharType="separate"/>
      </w:r>
      <w:r>
        <w:rPr>
          <w:noProof/>
        </w:rPr>
        <w:t>29</w:t>
      </w:r>
      <w:r>
        <w:rPr>
          <w:noProof/>
        </w:rPr>
        <w:fldChar w:fldCharType="end"/>
      </w:r>
    </w:p>
    <w:p w14:paraId="7655AF9B" w14:textId="721DD461" w:rsidR="007C7214" w:rsidRDefault="007C7214">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NDR-Flags</w:t>
      </w:r>
      <w:r>
        <w:rPr>
          <w:noProof/>
        </w:rPr>
        <w:tab/>
      </w:r>
      <w:r>
        <w:rPr>
          <w:noProof/>
        </w:rPr>
        <w:fldChar w:fldCharType="begin" w:fldLock="1"/>
      </w:r>
      <w:r>
        <w:rPr>
          <w:noProof/>
        </w:rPr>
        <w:instrText xml:space="preserve"> PAGEREF _Toc120083942 \h </w:instrText>
      </w:r>
      <w:r>
        <w:rPr>
          <w:noProof/>
        </w:rPr>
      </w:r>
      <w:r>
        <w:rPr>
          <w:noProof/>
        </w:rPr>
        <w:fldChar w:fldCharType="separate"/>
      </w:r>
      <w:r>
        <w:rPr>
          <w:noProof/>
        </w:rPr>
        <w:t>30</w:t>
      </w:r>
      <w:r>
        <w:rPr>
          <w:noProof/>
        </w:rPr>
        <w:fldChar w:fldCharType="end"/>
      </w:r>
    </w:p>
    <w:p w14:paraId="503ED0E2" w14:textId="01339614" w:rsidR="007C7214" w:rsidRDefault="007C7214">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NDA-Flags</w:t>
      </w:r>
      <w:r>
        <w:rPr>
          <w:noProof/>
        </w:rPr>
        <w:tab/>
      </w:r>
      <w:r>
        <w:rPr>
          <w:noProof/>
        </w:rPr>
        <w:fldChar w:fldCharType="begin" w:fldLock="1"/>
      </w:r>
      <w:r>
        <w:rPr>
          <w:noProof/>
        </w:rPr>
        <w:instrText xml:space="preserve"> PAGEREF _Toc120083943 \h </w:instrText>
      </w:r>
      <w:r>
        <w:rPr>
          <w:noProof/>
        </w:rPr>
      </w:r>
      <w:r>
        <w:rPr>
          <w:noProof/>
        </w:rPr>
        <w:fldChar w:fldCharType="separate"/>
      </w:r>
      <w:r>
        <w:rPr>
          <w:noProof/>
        </w:rPr>
        <w:t>30</w:t>
      </w:r>
      <w:r>
        <w:rPr>
          <w:noProof/>
        </w:rPr>
        <w:fldChar w:fldCharType="end"/>
      </w:r>
    </w:p>
    <w:p w14:paraId="14E04672" w14:textId="7DA72702" w:rsidR="007C7214" w:rsidRDefault="007C7214">
      <w:pPr>
        <w:pStyle w:val="TOC3"/>
        <w:rPr>
          <w:rFonts w:asciiTheme="minorHAnsi" w:eastAsiaTheme="minorEastAsia" w:hAnsiTheme="minorHAnsi" w:cstheme="minorBidi"/>
          <w:noProof/>
          <w:sz w:val="22"/>
          <w:szCs w:val="22"/>
          <w:lang w:eastAsia="en-GB"/>
        </w:rPr>
      </w:pPr>
      <w:r>
        <w:rPr>
          <w:noProof/>
        </w:rPr>
        <w:t>7.3.19</w:t>
      </w:r>
      <w:r>
        <w:rPr>
          <w:rFonts w:asciiTheme="minorHAnsi" w:eastAsiaTheme="minorEastAsia" w:hAnsiTheme="minorHAnsi" w:cstheme="minorBidi"/>
          <w:noProof/>
          <w:sz w:val="22"/>
          <w:szCs w:val="22"/>
          <w:lang w:eastAsia="en-GB"/>
        </w:rPr>
        <w:tab/>
      </w:r>
      <w:r>
        <w:rPr>
          <w:noProof/>
        </w:rPr>
        <w:t>User-Data-Id</w:t>
      </w:r>
      <w:r>
        <w:rPr>
          <w:noProof/>
        </w:rPr>
        <w:tab/>
      </w:r>
      <w:r>
        <w:rPr>
          <w:noProof/>
        </w:rPr>
        <w:fldChar w:fldCharType="begin" w:fldLock="1"/>
      </w:r>
      <w:r>
        <w:rPr>
          <w:noProof/>
        </w:rPr>
        <w:instrText xml:space="preserve"> PAGEREF _Toc120083944 \h </w:instrText>
      </w:r>
      <w:r>
        <w:rPr>
          <w:noProof/>
        </w:rPr>
      </w:r>
      <w:r>
        <w:rPr>
          <w:noProof/>
        </w:rPr>
        <w:fldChar w:fldCharType="separate"/>
      </w:r>
      <w:r>
        <w:rPr>
          <w:noProof/>
        </w:rPr>
        <w:t>30</w:t>
      </w:r>
      <w:r>
        <w:rPr>
          <w:noProof/>
        </w:rPr>
        <w:fldChar w:fldCharType="end"/>
      </w:r>
    </w:p>
    <w:p w14:paraId="7AFB3CCE" w14:textId="437541A4" w:rsidR="007C7214" w:rsidRDefault="007C7214">
      <w:pPr>
        <w:pStyle w:val="TOC3"/>
        <w:rPr>
          <w:rFonts w:asciiTheme="minorHAnsi" w:eastAsiaTheme="minorEastAsia" w:hAnsiTheme="minorHAnsi" w:cstheme="minorBidi"/>
          <w:noProof/>
          <w:sz w:val="22"/>
          <w:szCs w:val="22"/>
          <w:lang w:eastAsia="en-GB"/>
        </w:rPr>
      </w:pPr>
      <w:r>
        <w:rPr>
          <w:noProof/>
        </w:rPr>
        <w:t>7.3.20</w:t>
      </w:r>
      <w:r>
        <w:rPr>
          <w:rFonts w:asciiTheme="minorHAnsi" w:eastAsiaTheme="minorEastAsia" w:hAnsiTheme="minorHAnsi" w:cstheme="minorBid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_Toc120083945 \h </w:instrText>
      </w:r>
      <w:r>
        <w:rPr>
          <w:noProof/>
        </w:rPr>
      </w:r>
      <w:r>
        <w:rPr>
          <w:noProof/>
        </w:rPr>
        <w:fldChar w:fldCharType="separate"/>
      </w:r>
      <w:r>
        <w:rPr>
          <w:noProof/>
        </w:rPr>
        <w:t>30</w:t>
      </w:r>
      <w:r>
        <w:rPr>
          <w:noProof/>
        </w:rPr>
        <w:fldChar w:fldCharType="end"/>
      </w:r>
    </w:p>
    <w:p w14:paraId="1358B049" w14:textId="520A3548" w:rsidR="007C7214" w:rsidRDefault="007C7214">
      <w:pPr>
        <w:pStyle w:val="TOC3"/>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Sequence-Number</w:t>
      </w:r>
      <w:r>
        <w:rPr>
          <w:noProof/>
        </w:rPr>
        <w:tab/>
      </w:r>
      <w:r>
        <w:rPr>
          <w:noProof/>
        </w:rPr>
        <w:fldChar w:fldCharType="begin" w:fldLock="1"/>
      </w:r>
      <w:r>
        <w:rPr>
          <w:noProof/>
        </w:rPr>
        <w:instrText xml:space="preserve"> PAGEREF _Toc120083946 \h </w:instrText>
      </w:r>
      <w:r>
        <w:rPr>
          <w:noProof/>
        </w:rPr>
      </w:r>
      <w:r>
        <w:rPr>
          <w:noProof/>
        </w:rPr>
        <w:fldChar w:fldCharType="separate"/>
      </w:r>
      <w:r>
        <w:rPr>
          <w:noProof/>
        </w:rPr>
        <w:t>31</w:t>
      </w:r>
      <w:r>
        <w:rPr>
          <w:noProof/>
        </w:rPr>
        <w:fldChar w:fldCharType="end"/>
      </w:r>
    </w:p>
    <w:p w14:paraId="4C6FA754" w14:textId="1FDE402A" w:rsidR="007C7214" w:rsidRDefault="007C7214">
      <w:pPr>
        <w:pStyle w:val="TOC3"/>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Data</w:t>
      </w:r>
      <w:r>
        <w:rPr>
          <w:noProof/>
        </w:rPr>
        <w:tab/>
      </w:r>
      <w:r>
        <w:rPr>
          <w:noProof/>
        </w:rPr>
        <w:fldChar w:fldCharType="begin" w:fldLock="1"/>
      </w:r>
      <w:r>
        <w:rPr>
          <w:noProof/>
        </w:rPr>
        <w:instrText xml:space="preserve"> PAGEREF _Toc120083947 \h </w:instrText>
      </w:r>
      <w:r>
        <w:rPr>
          <w:noProof/>
        </w:rPr>
      </w:r>
      <w:r>
        <w:rPr>
          <w:noProof/>
        </w:rPr>
        <w:fldChar w:fldCharType="separate"/>
      </w:r>
      <w:r>
        <w:rPr>
          <w:noProof/>
        </w:rPr>
        <w:t>31</w:t>
      </w:r>
      <w:r>
        <w:rPr>
          <w:noProof/>
        </w:rPr>
        <w:fldChar w:fldCharType="end"/>
      </w:r>
    </w:p>
    <w:p w14:paraId="72730DF1" w14:textId="41DD3B13" w:rsidR="007C7214" w:rsidRDefault="007C7214">
      <w:pPr>
        <w:pStyle w:val="TOC3"/>
        <w:rPr>
          <w:rFonts w:asciiTheme="minorHAnsi" w:eastAsiaTheme="minorEastAsia" w:hAnsiTheme="minorHAnsi" w:cstheme="minorBidi"/>
          <w:noProof/>
          <w:sz w:val="22"/>
          <w:szCs w:val="22"/>
          <w:lang w:eastAsia="en-GB"/>
        </w:rPr>
      </w:pPr>
      <w:r>
        <w:rPr>
          <w:noProof/>
          <w:lang w:eastAsia="zh-CN"/>
        </w:rPr>
        <w:t>7</w:t>
      </w:r>
      <w:r>
        <w:rPr>
          <w:noProof/>
        </w:rPr>
        <w:t>.3.23</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_Toc120083948 \h </w:instrText>
      </w:r>
      <w:r>
        <w:rPr>
          <w:noProof/>
        </w:rPr>
      </w:r>
      <w:r>
        <w:rPr>
          <w:noProof/>
        </w:rPr>
        <w:fldChar w:fldCharType="separate"/>
      </w:r>
      <w:r>
        <w:rPr>
          <w:noProof/>
        </w:rPr>
        <w:t>31</w:t>
      </w:r>
      <w:r>
        <w:rPr>
          <w:noProof/>
        </w:rPr>
        <w:fldChar w:fldCharType="end"/>
      </w:r>
    </w:p>
    <w:p w14:paraId="42EABAE1" w14:textId="50B91EFB" w:rsidR="007C7214" w:rsidRDefault="007C7214">
      <w:pPr>
        <w:pStyle w:val="TOC3"/>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MCVideo-ID</w:t>
      </w:r>
      <w:r>
        <w:rPr>
          <w:noProof/>
        </w:rPr>
        <w:tab/>
      </w:r>
      <w:r>
        <w:rPr>
          <w:noProof/>
        </w:rPr>
        <w:fldChar w:fldCharType="begin" w:fldLock="1"/>
      </w:r>
      <w:r>
        <w:rPr>
          <w:noProof/>
        </w:rPr>
        <w:instrText xml:space="preserve"> PAGEREF _Toc120083949 \h </w:instrText>
      </w:r>
      <w:r>
        <w:rPr>
          <w:noProof/>
        </w:rPr>
      </w:r>
      <w:r>
        <w:rPr>
          <w:noProof/>
        </w:rPr>
        <w:fldChar w:fldCharType="separate"/>
      </w:r>
      <w:r>
        <w:rPr>
          <w:noProof/>
        </w:rPr>
        <w:t>31</w:t>
      </w:r>
      <w:r>
        <w:rPr>
          <w:noProof/>
        </w:rPr>
        <w:fldChar w:fldCharType="end"/>
      </w:r>
    </w:p>
    <w:p w14:paraId="42102BF8" w14:textId="158F2527" w:rsidR="007C7214" w:rsidRDefault="007C7214">
      <w:pPr>
        <w:pStyle w:val="TOC3"/>
        <w:rPr>
          <w:rFonts w:asciiTheme="minorHAnsi" w:eastAsiaTheme="minorEastAsia" w:hAnsiTheme="minorHAnsi" w:cstheme="minorBidi"/>
          <w:noProof/>
          <w:sz w:val="22"/>
          <w:szCs w:val="22"/>
          <w:lang w:eastAsia="en-GB"/>
        </w:rPr>
      </w:pPr>
      <w:r>
        <w:rPr>
          <w:noProof/>
        </w:rPr>
        <w:t>7.3.25</w:t>
      </w:r>
      <w:r>
        <w:rPr>
          <w:rFonts w:asciiTheme="minorHAnsi" w:eastAsiaTheme="minorEastAsia" w:hAnsiTheme="minorHAnsi" w:cstheme="minorBidi"/>
          <w:noProof/>
          <w:sz w:val="22"/>
          <w:szCs w:val="22"/>
          <w:lang w:eastAsia="en-GB"/>
        </w:rPr>
        <w:tab/>
      </w:r>
      <w:r>
        <w:rPr>
          <w:noProof/>
        </w:rPr>
        <w:t>MCData-ID</w:t>
      </w:r>
      <w:r>
        <w:rPr>
          <w:noProof/>
        </w:rPr>
        <w:tab/>
      </w:r>
      <w:r>
        <w:rPr>
          <w:noProof/>
        </w:rPr>
        <w:fldChar w:fldCharType="begin" w:fldLock="1"/>
      </w:r>
      <w:r>
        <w:rPr>
          <w:noProof/>
        </w:rPr>
        <w:instrText xml:space="preserve"> PAGEREF _Toc120083950 \h </w:instrText>
      </w:r>
      <w:r>
        <w:rPr>
          <w:noProof/>
        </w:rPr>
      </w:r>
      <w:r>
        <w:rPr>
          <w:noProof/>
        </w:rPr>
        <w:fldChar w:fldCharType="separate"/>
      </w:r>
      <w:r>
        <w:rPr>
          <w:noProof/>
        </w:rPr>
        <w:t>31</w:t>
      </w:r>
      <w:r>
        <w:rPr>
          <w:noProof/>
        </w:rPr>
        <w:fldChar w:fldCharType="end"/>
      </w:r>
    </w:p>
    <w:p w14:paraId="0173A7F5" w14:textId="222E4133" w:rsidR="007C7214" w:rsidRDefault="007C721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 xml:space="preserve">Result-Code </w:t>
      </w:r>
      <w:r w:rsidRPr="008E23C0">
        <w:rPr>
          <w:noProof/>
          <w:lang w:val="en-US"/>
        </w:rPr>
        <w:t>and Experimental-Result-Code Values</w:t>
      </w:r>
      <w:r>
        <w:rPr>
          <w:noProof/>
        </w:rPr>
        <w:tab/>
      </w:r>
      <w:r>
        <w:rPr>
          <w:noProof/>
        </w:rPr>
        <w:fldChar w:fldCharType="begin" w:fldLock="1"/>
      </w:r>
      <w:r>
        <w:rPr>
          <w:noProof/>
        </w:rPr>
        <w:instrText xml:space="preserve"> PAGEREF _Toc120083951 \h </w:instrText>
      </w:r>
      <w:r>
        <w:rPr>
          <w:noProof/>
        </w:rPr>
      </w:r>
      <w:r>
        <w:rPr>
          <w:noProof/>
        </w:rPr>
        <w:fldChar w:fldCharType="separate"/>
      </w:r>
      <w:r>
        <w:rPr>
          <w:noProof/>
        </w:rPr>
        <w:t>31</w:t>
      </w:r>
      <w:r>
        <w:rPr>
          <w:noProof/>
        </w:rPr>
        <w:fldChar w:fldCharType="end"/>
      </w:r>
    </w:p>
    <w:p w14:paraId="4CFF13D5" w14:textId="4F2B5F73" w:rsidR="007C7214" w:rsidRDefault="007C7214">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_Toc120083952 \h </w:instrText>
      </w:r>
      <w:r>
        <w:rPr>
          <w:noProof/>
        </w:rPr>
      </w:r>
      <w:r>
        <w:rPr>
          <w:noProof/>
        </w:rPr>
        <w:fldChar w:fldCharType="separate"/>
      </w:r>
      <w:r>
        <w:rPr>
          <w:noProof/>
        </w:rPr>
        <w:t>31</w:t>
      </w:r>
      <w:r>
        <w:rPr>
          <w:noProof/>
        </w:rPr>
        <w:fldChar w:fldCharType="end"/>
      </w:r>
    </w:p>
    <w:p w14:paraId="70A8A433" w14:textId="072A5AB0" w:rsidR="007C7214" w:rsidRDefault="007C7214">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_Toc120083953 \h </w:instrText>
      </w:r>
      <w:r>
        <w:rPr>
          <w:noProof/>
        </w:rPr>
      </w:r>
      <w:r>
        <w:rPr>
          <w:noProof/>
        </w:rPr>
        <w:fldChar w:fldCharType="separate"/>
      </w:r>
      <w:r>
        <w:rPr>
          <w:noProof/>
        </w:rPr>
        <w:t>31</w:t>
      </w:r>
      <w:r>
        <w:rPr>
          <w:noProof/>
        </w:rPr>
        <w:fldChar w:fldCharType="end"/>
      </w:r>
    </w:p>
    <w:p w14:paraId="10B02B52" w14:textId="4DE9F6B1" w:rsidR="007C7214" w:rsidRDefault="007C7214">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_Toc120083954 \h </w:instrText>
      </w:r>
      <w:r>
        <w:rPr>
          <w:noProof/>
        </w:rPr>
      </w:r>
      <w:r>
        <w:rPr>
          <w:noProof/>
        </w:rPr>
        <w:fldChar w:fldCharType="separate"/>
      </w:r>
      <w:r>
        <w:rPr>
          <w:noProof/>
        </w:rPr>
        <w:t>31</w:t>
      </w:r>
      <w:r>
        <w:rPr>
          <w:noProof/>
        </w:rPr>
        <w:fldChar w:fldCharType="end"/>
      </w:r>
    </w:p>
    <w:p w14:paraId="517AA6C1" w14:textId="32C1DC0E" w:rsidR="007C7214" w:rsidRDefault="007C7214">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_Toc120083955 \h </w:instrText>
      </w:r>
      <w:r>
        <w:rPr>
          <w:noProof/>
        </w:rPr>
      </w:r>
      <w:r>
        <w:rPr>
          <w:noProof/>
        </w:rPr>
        <w:fldChar w:fldCharType="separate"/>
      </w:r>
      <w:r>
        <w:rPr>
          <w:noProof/>
        </w:rPr>
        <w:t>31</w:t>
      </w:r>
      <w:r>
        <w:rPr>
          <w:noProof/>
        </w:rPr>
        <w:fldChar w:fldCharType="end"/>
      </w:r>
    </w:p>
    <w:p w14:paraId="695C1C44" w14:textId="7C803584" w:rsidR="007C7214" w:rsidRDefault="007C7214">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_Toc120083956 \h </w:instrText>
      </w:r>
      <w:r>
        <w:rPr>
          <w:noProof/>
        </w:rPr>
      </w:r>
      <w:r>
        <w:rPr>
          <w:noProof/>
        </w:rPr>
        <w:fldChar w:fldCharType="separate"/>
      </w:r>
      <w:r>
        <w:rPr>
          <w:noProof/>
        </w:rPr>
        <w:t>31</w:t>
      </w:r>
      <w:r>
        <w:rPr>
          <w:noProof/>
        </w:rPr>
        <w:fldChar w:fldCharType="end"/>
      </w:r>
    </w:p>
    <w:p w14:paraId="0DB55AF6" w14:textId="13F66E0B" w:rsidR="007C7214" w:rsidRDefault="007C7214">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_Toc120083957 \h </w:instrText>
      </w:r>
      <w:r>
        <w:rPr>
          <w:noProof/>
        </w:rPr>
      </w:r>
      <w:r>
        <w:rPr>
          <w:noProof/>
        </w:rPr>
        <w:fldChar w:fldCharType="separate"/>
      </w:r>
      <w:r>
        <w:rPr>
          <w:noProof/>
        </w:rPr>
        <w:t>32</w:t>
      </w:r>
      <w:r>
        <w:rPr>
          <w:noProof/>
        </w:rPr>
        <w:fldChar w:fldCharType="end"/>
      </w:r>
    </w:p>
    <w:p w14:paraId="016F4552" w14:textId="6F8A86AA" w:rsidR="007C7214" w:rsidRDefault="007C7214">
      <w:pPr>
        <w:pStyle w:val="TOC4"/>
        <w:rPr>
          <w:rFonts w:asciiTheme="minorHAnsi" w:eastAsiaTheme="minorEastAsia" w:hAnsiTheme="minorHAnsi" w:cstheme="minorBidi"/>
          <w:noProof/>
          <w:sz w:val="22"/>
          <w:szCs w:val="22"/>
          <w:lang w:eastAsia="en-GB"/>
        </w:rPr>
      </w:pPr>
      <w:r>
        <w:rPr>
          <w:noProof/>
        </w:rPr>
        <w:t>7.4.3.3</w:t>
      </w:r>
      <w:r>
        <w:rPr>
          <w:rFonts w:asciiTheme="minorHAnsi" w:eastAsiaTheme="minorEastAsia" w:hAnsiTheme="minorHAnsi" w:cstheme="minorBid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_Toc120083958 \h </w:instrText>
      </w:r>
      <w:r>
        <w:rPr>
          <w:noProof/>
        </w:rPr>
      </w:r>
      <w:r>
        <w:rPr>
          <w:noProof/>
        </w:rPr>
        <w:fldChar w:fldCharType="separate"/>
      </w:r>
      <w:r>
        <w:rPr>
          <w:noProof/>
        </w:rPr>
        <w:t>32</w:t>
      </w:r>
      <w:r>
        <w:rPr>
          <w:noProof/>
        </w:rPr>
        <w:fldChar w:fldCharType="end"/>
      </w:r>
    </w:p>
    <w:p w14:paraId="24C305E0" w14:textId="2C8CD79E" w:rsidR="007C7214" w:rsidRDefault="007C7214">
      <w:pPr>
        <w:pStyle w:val="TOC4"/>
        <w:rPr>
          <w:rFonts w:asciiTheme="minorHAnsi" w:eastAsiaTheme="minorEastAsia" w:hAnsiTheme="minorHAnsi" w:cstheme="minorBidi"/>
          <w:noProof/>
          <w:sz w:val="22"/>
          <w:szCs w:val="22"/>
          <w:lang w:eastAsia="en-GB"/>
        </w:rPr>
      </w:pPr>
      <w:r>
        <w:rPr>
          <w:noProof/>
        </w:rPr>
        <w:t>7.4.3.4</w:t>
      </w:r>
      <w:r>
        <w:rPr>
          <w:rFonts w:asciiTheme="minorHAnsi" w:eastAsiaTheme="minorEastAsia" w:hAnsiTheme="minorHAnsi" w:cstheme="minorBid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_Toc120083959 \h </w:instrText>
      </w:r>
      <w:r>
        <w:rPr>
          <w:noProof/>
        </w:rPr>
      </w:r>
      <w:r>
        <w:rPr>
          <w:noProof/>
        </w:rPr>
        <w:fldChar w:fldCharType="separate"/>
      </w:r>
      <w:r>
        <w:rPr>
          <w:noProof/>
        </w:rPr>
        <w:t>32</w:t>
      </w:r>
      <w:r>
        <w:rPr>
          <w:noProof/>
        </w:rPr>
        <w:fldChar w:fldCharType="end"/>
      </w:r>
    </w:p>
    <w:p w14:paraId="68C526DC" w14:textId="7A787ED1" w:rsidR="007C7214" w:rsidRDefault="007C7214">
      <w:pPr>
        <w:pStyle w:val="TOC4"/>
        <w:rPr>
          <w:rFonts w:asciiTheme="minorHAnsi" w:eastAsiaTheme="minorEastAsia" w:hAnsiTheme="minorHAnsi" w:cstheme="minorBidi"/>
          <w:noProof/>
          <w:sz w:val="22"/>
          <w:szCs w:val="22"/>
          <w:lang w:eastAsia="en-GB"/>
        </w:rPr>
      </w:pPr>
      <w:r>
        <w:rPr>
          <w:noProof/>
        </w:rPr>
        <w:t>7.4.3.5</w:t>
      </w:r>
      <w:r>
        <w:rPr>
          <w:rFonts w:asciiTheme="minorHAnsi" w:eastAsiaTheme="minorEastAsia" w:hAnsiTheme="minorHAnsi" w:cstheme="minorBid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_Toc120083960 \h </w:instrText>
      </w:r>
      <w:r>
        <w:rPr>
          <w:noProof/>
        </w:rPr>
      </w:r>
      <w:r>
        <w:rPr>
          <w:noProof/>
        </w:rPr>
        <w:fldChar w:fldCharType="separate"/>
      </w:r>
      <w:r>
        <w:rPr>
          <w:noProof/>
        </w:rPr>
        <w:t>32</w:t>
      </w:r>
      <w:r>
        <w:rPr>
          <w:noProof/>
        </w:rPr>
        <w:fldChar w:fldCharType="end"/>
      </w:r>
    </w:p>
    <w:p w14:paraId="6E70AC02" w14:textId="63F2BA1F" w:rsidR="007C7214" w:rsidRDefault="007C7214">
      <w:pPr>
        <w:pStyle w:val="TOC4"/>
        <w:rPr>
          <w:rFonts w:asciiTheme="minorHAnsi" w:eastAsiaTheme="minorEastAsia" w:hAnsiTheme="minorHAnsi" w:cstheme="minorBidi"/>
          <w:noProof/>
          <w:sz w:val="22"/>
          <w:szCs w:val="22"/>
          <w:lang w:eastAsia="en-GB"/>
        </w:rPr>
      </w:pPr>
      <w:r>
        <w:rPr>
          <w:noProof/>
        </w:rPr>
        <w:t>7.4.3.6</w:t>
      </w:r>
      <w:r>
        <w:rPr>
          <w:rFonts w:asciiTheme="minorHAnsi" w:eastAsiaTheme="minorEastAsia" w:hAnsiTheme="minorHAnsi" w:cstheme="minorBid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_Toc120083961 \h </w:instrText>
      </w:r>
      <w:r>
        <w:rPr>
          <w:noProof/>
        </w:rPr>
      </w:r>
      <w:r>
        <w:rPr>
          <w:noProof/>
        </w:rPr>
        <w:fldChar w:fldCharType="separate"/>
      </w:r>
      <w:r>
        <w:rPr>
          <w:noProof/>
        </w:rPr>
        <w:t>32</w:t>
      </w:r>
      <w:r>
        <w:rPr>
          <w:noProof/>
        </w:rPr>
        <w:fldChar w:fldCharType="end"/>
      </w:r>
    </w:p>
    <w:p w14:paraId="7383C867" w14:textId="12FEA67C" w:rsidR="007C7214" w:rsidRDefault="007C7214">
      <w:pPr>
        <w:pStyle w:val="TOC4"/>
        <w:rPr>
          <w:rFonts w:asciiTheme="minorHAnsi" w:eastAsiaTheme="minorEastAsia" w:hAnsiTheme="minorHAnsi" w:cstheme="minorBidi"/>
          <w:noProof/>
          <w:sz w:val="22"/>
          <w:szCs w:val="22"/>
          <w:lang w:eastAsia="en-GB"/>
        </w:rPr>
      </w:pPr>
      <w:r>
        <w:rPr>
          <w:noProof/>
        </w:rPr>
        <w:t>7.4.3.7</w:t>
      </w:r>
      <w:r>
        <w:rPr>
          <w:rFonts w:asciiTheme="minorHAnsi" w:eastAsiaTheme="minorEastAsia" w:hAnsiTheme="minorHAnsi" w:cstheme="minorBid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_Toc120083962 \h </w:instrText>
      </w:r>
      <w:r>
        <w:rPr>
          <w:noProof/>
        </w:rPr>
      </w:r>
      <w:r>
        <w:rPr>
          <w:noProof/>
        </w:rPr>
        <w:fldChar w:fldCharType="separate"/>
      </w:r>
      <w:r>
        <w:rPr>
          <w:noProof/>
        </w:rPr>
        <w:t>32</w:t>
      </w:r>
      <w:r>
        <w:rPr>
          <w:noProof/>
        </w:rPr>
        <w:fldChar w:fldCharType="end"/>
      </w:r>
    </w:p>
    <w:p w14:paraId="21AC050A" w14:textId="6ED5414F" w:rsidR="007C7214" w:rsidRDefault="007C7214">
      <w:pPr>
        <w:pStyle w:val="TOC4"/>
        <w:rPr>
          <w:rFonts w:asciiTheme="minorHAnsi" w:eastAsiaTheme="minorEastAsia" w:hAnsiTheme="minorHAnsi" w:cstheme="minorBidi"/>
          <w:noProof/>
          <w:sz w:val="22"/>
          <w:szCs w:val="22"/>
          <w:lang w:eastAsia="en-GB"/>
        </w:rPr>
      </w:pPr>
      <w:r>
        <w:rPr>
          <w:noProof/>
        </w:rPr>
        <w:t>7.4.3.8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_Toc120083963 \h </w:instrText>
      </w:r>
      <w:r>
        <w:rPr>
          <w:noProof/>
        </w:rPr>
      </w:r>
      <w:r>
        <w:rPr>
          <w:noProof/>
        </w:rPr>
        <w:fldChar w:fldCharType="separate"/>
      </w:r>
      <w:r>
        <w:rPr>
          <w:noProof/>
        </w:rPr>
        <w:t>32</w:t>
      </w:r>
      <w:r>
        <w:rPr>
          <w:noProof/>
        </w:rPr>
        <w:fldChar w:fldCharType="end"/>
      </w:r>
    </w:p>
    <w:p w14:paraId="5F4A2094" w14:textId="7F521F05" w:rsidR="007C7214" w:rsidRDefault="007C7214">
      <w:pPr>
        <w:pStyle w:val="TOC4"/>
        <w:rPr>
          <w:rFonts w:asciiTheme="minorHAnsi" w:eastAsiaTheme="minorEastAsia" w:hAnsiTheme="minorHAnsi" w:cstheme="minorBidi"/>
          <w:noProof/>
          <w:sz w:val="22"/>
          <w:szCs w:val="22"/>
          <w:lang w:eastAsia="en-GB"/>
        </w:rPr>
      </w:pPr>
      <w:r>
        <w:rPr>
          <w:noProof/>
        </w:rPr>
        <w:t>7.4.3.9</w:t>
      </w:r>
      <w:r>
        <w:rPr>
          <w:rFonts w:asciiTheme="minorHAnsi" w:eastAsiaTheme="minorEastAsia" w:hAnsiTheme="minorHAnsi" w:cstheme="minorBid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_Toc120083964 \h </w:instrText>
      </w:r>
      <w:r>
        <w:rPr>
          <w:noProof/>
        </w:rPr>
      </w:r>
      <w:r>
        <w:rPr>
          <w:noProof/>
        </w:rPr>
        <w:fldChar w:fldCharType="separate"/>
      </w:r>
      <w:r>
        <w:rPr>
          <w:noProof/>
        </w:rPr>
        <w:t>32</w:t>
      </w:r>
      <w:r>
        <w:rPr>
          <w:noProof/>
        </w:rPr>
        <w:fldChar w:fldCharType="end"/>
      </w:r>
    </w:p>
    <w:p w14:paraId="39D0C6B3" w14:textId="0F9C9AE6" w:rsidR="007C7214" w:rsidRDefault="007C7214">
      <w:pPr>
        <w:pStyle w:val="TOC4"/>
        <w:rPr>
          <w:rFonts w:asciiTheme="minorHAnsi" w:eastAsiaTheme="minorEastAsia" w:hAnsiTheme="minorHAnsi" w:cstheme="minorBidi"/>
          <w:noProof/>
          <w:sz w:val="22"/>
          <w:szCs w:val="22"/>
          <w:lang w:eastAsia="en-GB"/>
        </w:rPr>
      </w:pPr>
      <w:r>
        <w:rPr>
          <w:noProof/>
        </w:rPr>
        <w:t>7.4.3.10</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_Toc120083965 \h </w:instrText>
      </w:r>
      <w:r>
        <w:rPr>
          <w:noProof/>
        </w:rPr>
      </w:r>
      <w:r>
        <w:rPr>
          <w:noProof/>
        </w:rPr>
        <w:fldChar w:fldCharType="separate"/>
      </w:r>
      <w:r>
        <w:rPr>
          <w:noProof/>
        </w:rPr>
        <w:t>32</w:t>
      </w:r>
      <w:r>
        <w:rPr>
          <w:noProof/>
        </w:rPr>
        <w:fldChar w:fldCharType="end"/>
      </w:r>
    </w:p>
    <w:p w14:paraId="1963A150" w14:textId="36AB3237" w:rsidR="007C7214" w:rsidRDefault="007C7214">
      <w:pPr>
        <w:pStyle w:val="TOC4"/>
        <w:rPr>
          <w:rFonts w:asciiTheme="minorHAnsi" w:eastAsiaTheme="minorEastAsia" w:hAnsiTheme="minorHAnsi" w:cstheme="minorBidi"/>
          <w:noProof/>
          <w:sz w:val="22"/>
          <w:szCs w:val="22"/>
          <w:lang w:eastAsia="en-GB"/>
        </w:rPr>
      </w:pPr>
      <w:r w:rsidRPr="008E23C0">
        <w:rPr>
          <w:noProof/>
          <w:lang w:val="en-US"/>
        </w:rPr>
        <w:t>7.4.3.11</w:t>
      </w:r>
      <w:r>
        <w:rPr>
          <w:rFonts w:asciiTheme="minorHAnsi" w:eastAsiaTheme="minorEastAsia" w:hAnsiTheme="minorHAnsi" w:cstheme="minorBidi"/>
          <w:noProof/>
          <w:sz w:val="22"/>
          <w:szCs w:val="22"/>
          <w:lang w:eastAsia="en-GB"/>
        </w:rPr>
        <w:tab/>
      </w:r>
      <w:r>
        <w:rPr>
          <w:noProof/>
        </w:rPr>
        <w:t>DIAMETER_ERROR_NO_SUBSCRIPTION_TO_DATA</w:t>
      </w:r>
      <w:r w:rsidRPr="008E23C0">
        <w:rPr>
          <w:noProof/>
          <w:lang w:val="en-US"/>
        </w:rPr>
        <w:t xml:space="preserve"> (5107)</w:t>
      </w:r>
      <w:r>
        <w:rPr>
          <w:noProof/>
        </w:rPr>
        <w:tab/>
      </w:r>
      <w:r>
        <w:rPr>
          <w:noProof/>
        </w:rPr>
        <w:fldChar w:fldCharType="begin" w:fldLock="1"/>
      </w:r>
      <w:r>
        <w:rPr>
          <w:noProof/>
        </w:rPr>
        <w:instrText xml:space="preserve"> PAGEREF _Toc120083966 \h </w:instrText>
      </w:r>
      <w:r>
        <w:rPr>
          <w:noProof/>
        </w:rPr>
      </w:r>
      <w:r>
        <w:rPr>
          <w:noProof/>
        </w:rPr>
        <w:fldChar w:fldCharType="separate"/>
      </w:r>
      <w:r>
        <w:rPr>
          <w:noProof/>
        </w:rPr>
        <w:t>32</w:t>
      </w:r>
      <w:r>
        <w:rPr>
          <w:noProof/>
        </w:rPr>
        <w:fldChar w:fldCharType="end"/>
      </w:r>
    </w:p>
    <w:p w14:paraId="1E303D33" w14:textId="33BBAA05" w:rsidR="007C7214" w:rsidRDefault="007C7214">
      <w:pPr>
        <w:pStyle w:val="TOC4"/>
        <w:rPr>
          <w:rFonts w:asciiTheme="minorHAnsi" w:eastAsiaTheme="minorEastAsia" w:hAnsiTheme="minorHAnsi" w:cstheme="minorBidi"/>
          <w:noProof/>
          <w:sz w:val="22"/>
          <w:szCs w:val="22"/>
          <w:lang w:eastAsia="en-GB"/>
        </w:rPr>
      </w:pPr>
      <w:r>
        <w:rPr>
          <w:noProof/>
        </w:rPr>
        <w:t>7.4.3.12</w:t>
      </w:r>
      <w:r>
        <w:rPr>
          <w:rFonts w:asciiTheme="minorHAnsi" w:eastAsiaTheme="minorEastAsia" w:hAnsiTheme="minorHAnsi" w:cstheme="minorBid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_Toc120083967 \h </w:instrText>
      </w:r>
      <w:r>
        <w:rPr>
          <w:noProof/>
        </w:rPr>
      </w:r>
      <w:r>
        <w:rPr>
          <w:noProof/>
        </w:rPr>
        <w:fldChar w:fldCharType="separate"/>
      </w:r>
      <w:r>
        <w:rPr>
          <w:noProof/>
        </w:rPr>
        <w:t>32</w:t>
      </w:r>
      <w:r>
        <w:rPr>
          <w:noProof/>
        </w:rPr>
        <w:fldChar w:fldCharType="end"/>
      </w:r>
    </w:p>
    <w:p w14:paraId="3BA89DC7" w14:textId="3850310E" w:rsidR="007C7214" w:rsidRDefault="007C7214">
      <w:pPr>
        <w:pStyle w:val="TOC4"/>
        <w:rPr>
          <w:rFonts w:asciiTheme="minorHAnsi" w:eastAsiaTheme="minorEastAsia" w:hAnsiTheme="minorHAnsi" w:cstheme="minorBidi"/>
          <w:noProof/>
          <w:sz w:val="22"/>
          <w:szCs w:val="22"/>
          <w:lang w:eastAsia="en-GB"/>
        </w:rPr>
      </w:pPr>
      <w:r>
        <w:rPr>
          <w:noProof/>
        </w:rPr>
        <w:t>7.4.3.13</w:t>
      </w:r>
      <w:r>
        <w:rPr>
          <w:rFonts w:asciiTheme="minorHAnsi" w:eastAsiaTheme="minorEastAsia" w:hAnsiTheme="minorHAnsi" w:cstheme="minorBid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_Toc120083968 \h </w:instrText>
      </w:r>
      <w:r>
        <w:rPr>
          <w:noProof/>
        </w:rPr>
      </w:r>
      <w:r>
        <w:rPr>
          <w:noProof/>
        </w:rPr>
        <w:fldChar w:fldCharType="separate"/>
      </w:r>
      <w:r>
        <w:rPr>
          <w:noProof/>
        </w:rPr>
        <w:t>32</w:t>
      </w:r>
      <w:r>
        <w:rPr>
          <w:noProof/>
        </w:rPr>
        <w:fldChar w:fldCharType="end"/>
      </w:r>
    </w:p>
    <w:p w14:paraId="4EB9A360" w14:textId="16974E5D" w:rsidR="007C7214" w:rsidRDefault="007C7214">
      <w:pPr>
        <w:pStyle w:val="TOC3"/>
        <w:rPr>
          <w:rFonts w:asciiTheme="minorHAnsi" w:eastAsiaTheme="minorEastAsia" w:hAnsiTheme="minorHAnsi" w:cstheme="minorBidi"/>
          <w:noProof/>
          <w:sz w:val="22"/>
          <w:szCs w:val="22"/>
          <w:lang w:eastAsia="en-GB"/>
        </w:rPr>
      </w:pPr>
      <w:r w:rsidRPr="008E23C0">
        <w:rPr>
          <w:noProof/>
          <w:lang w:val="en-US"/>
        </w:rPr>
        <w:t>7.4</w:t>
      </w:r>
      <w:r>
        <w:rPr>
          <w:noProof/>
        </w:rPr>
        <w:t>.4</w:t>
      </w:r>
      <w:r>
        <w:rPr>
          <w:rFonts w:asciiTheme="minorHAnsi" w:eastAsiaTheme="minorEastAsia" w:hAnsiTheme="minorHAnsi" w:cstheme="minorBidi"/>
          <w:noProof/>
          <w:sz w:val="22"/>
          <w:szCs w:val="22"/>
          <w:lang w:eastAsia="en-GB"/>
        </w:rPr>
        <w:tab/>
      </w:r>
      <w:r>
        <w:rPr>
          <w:noProof/>
        </w:rPr>
        <w:t>Transient Failures</w:t>
      </w:r>
      <w:r>
        <w:rPr>
          <w:noProof/>
        </w:rPr>
        <w:tab/>
      </w:r>
      <w:r>
        <w:rPr>
          <w:noProof/>
        </w:rPr>
        <w:fldChar w:fldCharType="begin" w:fldLock="1"/>
      </w:r>
      <w:r>
        <w:rPr>
          <w:noProof/>
        </w:rPr>
        <w:instrText xml:space="preserve"> PAGEREF _Toc120083969 \h </w:instrText>
      </w:r>
      <w:r>
        <w:rPr>
          <w:noProof/>
        </w:rPr>
      </w:r>
      <w:r>
        <w:rPr>
          <w:noProof/>
        </w:rPr>
        <w:fldChar w:fldCharType="separate"/>
      </w:r>
      <w:r>
        <w:rPr>
          <w:noProof/>
        </w:rPr>
        <w:t>33</w:t>
      </w:r>
      <w:r>
        <w:rPr>
          <w:noProof/>
        </w:rPr>
        <w:fldChar w:fldCharType="end"/>
      </w:r>
    </w:p>
    <w:p w14:paraId="42BD69AC" w14:textId="71E13855" w:rsidR="007C7214" w:rsidRDefault="007C7214">
      <w:pPr>
        <w:pStyle w:val="TOC4"/>
        <w:rPr>
          <w:rFonts w:asciiTheme="minorHAnsi" w:eastAsiaTheme="minorEastAsia" w:hAnsiTheme="minorHAnsi" w:cstheme="minorBidi"/>
          <w:noProof/>
          <w:sz w:val="22"/>
          <w:szCs w:val="22"/>
          <w:lang w:eastAsia="en-GB"/>
        </w:rPr>
      </w:pPr>
      <w:r>
        <w:rPr>
          <w:noProof/>
        </w:rPr>
        <w:t>7.4.4.1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_Toc120083970 \h </w:instrText>
      </w:r>
      <w:r>
        <w:rPr>
          <w:noProof/>
        </w:rPr>
      </w:r>
      <w:r>
        <w:rPr>
          <w:noProof/>
        </w:rPr>
        <w:fldChar w:fldCharType="separate"/>
      </w:r>
      <w:r>
        <w:rPr>
          <w:noProof/>
        </w:rPr>
        <w:t>33</w:t>
      </w:r>
      <w:r>
        <w:rPr>
          <w:noProof/>
        </w:rPr>
        <w:fldChar w:fldCharType="end"/>
      </w:r>
    </w:p>
    <w:p w14:paraId="778BD67B" w14:textId="4142A07B" w:rsidR="007C7214" w:rsidRDefault="007C7214">
      <w:pPr>
        <w:pStyle w:val="TOC4"/>
        <w:rPr>
          <w:rFonts w:asciiTheme="minorHAnsi" w:eastAsiaTheme="minorEastAsia" w:hAnsiTheme="minorHAnsi" w:cstheme="minorBidi"/>
          <w:noProof/>
          <w:sz w:val="22"/>
          <w:szCs w:val="22"/>
          <w:lang w:eastAsia="en-GB"/>
        </w:rPr>
      </w:pPr>
      <w:r>
        <w:rPr>
          <w:noProof/>
        </w:rPr>
        <w:t>7.4.4.2</w:t>
      </w:r>
      <w:r>
        <w:rPr>
          <w:rFonts w:asciiTheme="minorHAnsi" w:eastAsiaTheme="minorEastAsia" w:hAnsiTheme="minorHAnsi" w:cstheme="minorBid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_Toc120083971 \h </w:instrText>
      </w:r>
      <w:r>
        <w:rPr>
          <w:noProof/>
        </w:rPr>
      </w:r>
      <w:r>
        <w:rPr>
          <w:noProof/>
        </w:rPr>
        <w:fldChar w:fldCharType="separate"/>
      </w:r>
      <w:r>
        <w:rPr>
          <w:noProof/>
        </w:rPr>
        <w:t>33</w:t>
      </w:r>
      <w:r>
        <w:rPr>
          <w:noProof/>
        </w:rPr>
        <w:fldChar w:fldCharType="end"/>
      </w:r>
    </w:p>
    <w:p w14:paraId="4AB01535" w14:textId="5C44314E" w:rsidR="007C7214" w:rsidRDefault="007C7214">
      <w:pPr>
        <w:pStyle w:val="TOC4"/>
        <w:rPr>
          <w:rFonts w:asciiTheme="minorHAnsi" w:eastAsiaTheme="minorEastAsia" w:hAnsiTheme="minorHAnsi" w:cstheme="minorBidi"/>
          <w:noProof/>
          <w:sz w:val="22"/>
          <w:szCs w:val="22"/>
          <w:lang w:eastAsia="en-GB"/>
        </w:rPr>
      </w:pPr>
      <w:r>
        <w:rPr>
          <w:noProof/>
        </w:rPr>
        <w:t>7.4.4.3</w:t>
      </w:r>
      <w:r>
        <w:rPr>
          <w:rFonts w:asciiTheme="minorHAnsi" w:eastAsiaTheme="minorEastAsia" w:hAnsiTheme="minorHAnsi" w:cstheme="minorBid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_Toc120083972 \h </w:instrText>
      </w:r>
      <w:r>
        <w:rPr>
          <w:noProof/>
        </w:rPr>
      </w:r>
      <w:r>
        <w:rPr>
          <w:noProof/>
        </w:rPr>
        <w:fldChar w:fldCharType="separate"/>
      </w:r>
      <w:r>
        <w:rPr>
          <w:noProof/>
        </w:rPr>
        <w:t>33</w:t>
      </w:r>
      <w:r>
        <w:rPr>
          <w:noProof/>
        </w:rPr>
        <w:fldChar w:fldCharType="end"/>
      </w:r>
    </w:p>
    <w:p w14:paraId="602A7B14" w14:textId="6DEE5542" w:rsidR="007C7214" w:rsidRDefault="007C7214" w:rsidP="007C7214">
      <w:pPr>
        <w:pStyle w:val="TOC8"/>
        <w:rPr>
          <w:rFonts w:asciiTheme="minorHAnsi" w:eastAsiaTheme="minorEastAsia" w:hAnsiTheme="minorHAnsi" w:cstheme="minorBidi"/>
          <w:b w:val="0"/>
          <w:noProof/>
          <w:szCs w:val="22"/>
          <w:lang w:eastAsia="en-GB"/>
        </w:rPr>
      </w:pPr>
      <w:r w:rsidRPr="008E23C0">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_Toc120083973 \h </w:instrText>
      </w:r>
      <w:r>
        <w:rPr>
          <w:noProof/>
        </w:rPr>
      </w:r>
      <w:r>
        <w:rPr>
          <w:noProof/>
        </w:rPr>
        <w:fldChar w:fldCharType="separate"/>
      </w:r>
      <w:r>
        <w:rPr>
          <w:noProof/>
        </w:rPr>
        <w:t>34</w:t>
      </w:r>
      <w:r>
        <w:rPr>
          <w:noProof/>
        </w:rPr>
        <w:fldChar w:fldCharType="end"/>
      </w:r>
    </w:p>
    <w:p w14:paraId="58C08C86" w14:textId="0589181D" w:rsidR="007C7214" w:rsidRDefault="007C721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_Toc120083974 \h </w:instrText>
      </w:r>
      <w:r>
        <w:rPr>
          <w:noProof/>
        </w:rPr>
      </w:r>
      <w:r>
        <w:rPr>
          <w:noProof/>
        </w:rPr>
        <w:fldChar w:fldCharType="separate"/>
      </w:r>
      <w:r>
        <w:rPr>
          <w:noProof/>
        </w:rPr>
        <w:t>34</w:t>
      </w:r>
      <w:r>
        <w:rPr>
          <w:noProof/>
        </w:rPr>
        <w:fldChar w:fldCharType="end"/>
      </w:r>
    </w:p>
    <w:p w14:paraId="6DDBDDD9" w14:textId="5944DA09" w:rsidR="007C7214" w:rsidRDefault="007C721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_Toc120083975 \h </w:instrText>
      </w:r>
      <w:r>
        <w:rPr>
          <w:noProof/>
        </w:rPr>
      </w:r>
      <w:r>
        <w:rPr>
          <w:noProof/>
        </w:rPr>
        <w:fldChar w:fldCharType="separate"/>
      </w:r>
      <w:r>
        <w:rPr>
          <w:noProof/>
        </w:rPr>
        <w:t>34</w:t>
      </w:r>
      <w:r>
        <w:rPr>
          <w:noProof/>
        </w:rPr>
        <w:fldChar w:fldCharType="end"/>
      </w:r>
    </w:p>
    <w:p w14:paraId="26DAC0A0" w14:textId="09E91735" w:rsidR="007C7214" w:rsidRDefault="007C7214">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_Toc120083976 \h </w:instrText>
      </w:r>
      <w:r>
        <w:rPr>
          <w:noProof/>
        </w:rPr>
      </w:r>
      <w:r>
        <w:rPr>
          <w:noProof/>
        </w:rPr>
        <w:fldChar w:fldCharType="separate"/>
      </w:r>
      <w:r>
        <w:rPr>
          <w:noProof/>
        </w:rPr>
        <w:t>34</w:t>
      </w:r>
      <w:r>
        <w:rPr>
          <w:noProof/>
        </w:rPr>
        <w:fldChar w:fldCharType="end"/>
      </w:r>
    </w:p>
    <w:p w14:paraId="311C7818" w14:textId="4D50B15D" w:rsidR="007C7214" w:rsidRDefault="007C7214" w:rsidP="007C7214">
      <w:pPr>
        <w:pStyle w:val="TOC8"/>
        <w:rPr>
          <w:rFonts w:asciiTheme="minorHAnsi" w:eastAsiaTheme="minorEastAsia" w:hAnsiTheme="minorHAnsi" w:cstheme="minorBidi"/>
          <w:b w:val="0"/>
          <w:noProof/>
          <w:szCs w:val="22"/>
          <w:lang w:eastAsia="en-GB"/>
        </w:rPr>
      </w:pPr>
      <w:r w:rsidRPr="008E23C0">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_Toc120083977 \h </w:instrText>
      </w:r>
      <w:r>
        <w:rPr>
          <w:noProof/>
        </w:rPr>
      </w:r>
      <w:r>
        <w:rPr>
          <w:noProof/>
        </w:rPr>
        <w:fldChar w:fldCharType="separate"/>
      </w:r>
      <w:r>
        <w:rPr>
          <w:noProof/>
        </w:rPr>
        <w:t>35</w:t>
      </w:r>
      <w:r>
        <w:rPr>
          <w:noProof/>
        </w:rPr>
        <w:fldChar w:fldCharType="end"/>
      </w:r>
    </w:p>
    <w:p w14:paraId="2C37EC83" w14:textId="7E105DD1" w:rsidR="007C7214" w:rsidRDefault="007C7214">
      <w:pPr>
        <w:pStyle w:val="TOC2"/>
        <w:rPr>
          <w:rFonts w:asciiTheme="minorHAnsi" w:eastAsiaTheme="minorEastAsia" w:hAnsiTheme="minorHAnsi" w:cstheme="minorBidi"/>
          <w:noProof/>
          <w:sz w:val="22"/>
          <w:szCs w:val="22"/>
          <w:lang w:eastAsia="en-GB"/>
        </w:rPr>
      </w:pPr>
      <w:r>
        <w:rPr>
          <w:noProof/>
        </w:rPr>
        <w:t>B.</w:t>
      </w:r>
      <w:r>
        <w:rPr>
          <w:noProof/>
          <w:lang w:eastAsia="zh-CN"/>
        </w:rPr>
        <w:t>1</w:t>
      </w:r>
      <w:r>
        <w:rPr>
          <w:rFonts w:asciiTheme="minorHAnsi" w:eastAsiaTheme="minorEastAsia" w:hAnsiTheme="minorHAnsi" w:cstheme="minorBidi"/>
          <w:noProof/>
          <w:sz w:val="22"/>
          <w:szCs w:val="22"/>
          <w:lang w:eastAsia="en-GB"/>
        </w:rPr>
        <w:tab/>
      </w:r>
      <w:r>
        <w:rPr>
          <w:noProof/>
        </w:rPr>
        <w:t>Message prioritization</w:t>
      </w:r>
      <w:r>
        <w:rPr>
          <w:noProof/>
        </w:rPr>
        <w:tab/>
      </w:r>
      <w:r>
        <w:rPr>
          <w:noProof/>
        </w:rPr>
        <w:fldChar w:fldCharType="begin" w:fldLock="1"/>
      </w:r>
      <w:r>
        <w:rPr>
          <w:noProof/>
        </w:rPr>
        <w:instrText xml:space="preserve"> PAGEREF _Toc120083978 \h </w:instrText>
      </w:r>
      <w:r>
        <w:rPr>
          <w:noProof/>
        </w:rPr>
      </w:r>
      <w:r>
        <w:rPr>
          <w:noProof/>
        </w:rPr>
        <w:fldChar w:fldCharType="separate"/>
      </w:r>
      <w:r>
        <w:rPr>
          <w:noProof/>
        </w:rPr>
        <w:t>35</w:t>
      </w:r>
      <w:r>
        <w:rPr>
          <w:noProof/>
        </w:rPr>
        <w:fldChar w:fldCharType="end"/>
      </w:r>
    </w:p>
    <w:p w14:paraId="7879357A" w14:textId="5F232C4D" w:rsidR="007C7214" w:rsidRDefault="007C7214" w:rsidP="007C7214">
      <w:pPr>
        <w:pStyle w:val="TOC8"/>
        <w:rPr>
          <w:rFonts w:asciiTheme="minorHAnsi" w:eastAsiaTheme="minorEastAsia" w:hAnsiTheme="minorHAnsi" w:cstheme="minorBidi"/>
          <w:b w:val="0"/>
          <w:noProof/>
          <w:szCs w:val="22"/>
          <w:lang w:eastAsia="en-GB"/>
        </w:rPr>
      </w:pPr>
      <w:r w:rsidRPr="008E23C0">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_Toc120083979 \h </w:instrText>
      </w:r>
      <w:r>
        <w:rPr>
          <w:noProof/>
        </w:rPr>
      </w:r>
      <w:r>
        <w:rPr>
          <w:noProof/>
        </w:rPr>
        <w:fldChar w:fldCharType="separate"/>
      </w:r>
      <w:r>
        <w:rPr>
          <w:noProof/>
        </w:rPr>
        <w:t>36</w:t>
      </w:r>
      <w:r>
        <w:rPr>
          <w:noProof/>
        </w:rPr>
        <w:fldChar w:fldCharType="end"/>
      </w:r>
    </w:p>
    <w:p w14:paraId="5D058BFE" w14:textId="4B63D1EF" w:rsidR="007C7214" w:rsidRDefault="007C7214">
      <w:pPr>
        <w:pStyle w:val="TOC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_Toc120083980 \h </w:instrText>
      </w:r>
      <w:r>
        <w:rPr>
          <w:noProof/>
        </w:rPr>
      </w:r>
      <w:r>
        <w:rPr>
          <w:noProof/>
        </w:rPr>
        <w:fldChar w:fldCharType="separate"/>
      </w:r>
      <w:r>
        <w:rPr>
          <w:noProof/>
        </w:rPr>
        <w:t>36</w:t>
      </w:r>
      <w:r>
        <w:rPr>
          <w:noProof/>
        </w:rPr>
        <w:fldChar w:fldCharType="end"/>
      </w:r>
    </w:p>
    <w:p w14:paraId="38D88716" w14:textId="57E63158" w:rsidR="007C7214" w:rsidRDefault="007C7214">
      <w:pPr>
        <w:pStyle w:val="TOC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_Toc120083981 \h </w:instrText>
      </w:r>
      <w:r>
        <w:rPr>
          <w:noProof/>
        </w:rPr>
      </w:r>
      <w:r>
        <w:rPr>
          <w:noProof/>
        </w:rPr>
        <w:fldChar w:fldCharType="separate"/>
      </w:r>
      <w:r>
        <w:rPr>
          <w:noProof/>
        </w:rPr>
        <w:t>36</w:t>
      </w:r>
      <w:r>
        <w:rPr>
          <w:noProof/>
        </w:rPr>
        <w:fldChar w:fldCharType="end"/>
      </w:r>
    </w:p>
    <w:p w14:paraId="65C31B7A" w14:textId="48B8C15D" w:rsidR="007C7214" w:rsidRDefault="007C7214">
      <w:pPr>
        <w:pStyle w:val="TOC3"/>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_Toc120083982 \h </w:instrText>
      </w:r>
      <w:r>
        <w:rPr>
          <w:noProof/>
        </w:rPr>
      </w:r>
      <w:r>
        <w:rPr>
          <w:noProof/>
        </w:rPr>
        <w:fldChar w:fldCharType="separate"/>
      </w:r>
      <w:r>
        <w:rPr>
          <w:noProof/>
        </w:rPr>
        <w:t>36</w:t>
      </w:r>
      <w:r>
        <w:rPr>
          <w:noProof/>
        </w:rPr>
        <w:fldChar w:fldCharType="end"/>
      </w:r>
    </w:p>
    <w:p w14:paraId="0901F1EA" w14:textId="2321B038" w:rsidR="007C7214" w:rsidRDefault="007C7214">
      <w:pPr>
        <w:pStyle w:val="TOC3"/>
        <w:rPr>
          <w:rFonts w:asciiTheme="minorHAnsi" w:eastAsiaTheme="minorEastAsia" w:hAnsiTheme="minorHAnsi" w:cstheme="minorBidi"/>
          <w:noProof/>
          <w:sz w:val="22"/>
          <w:szCs w:val="22"/>
          <w:lang w:eastAsia="en-GB"/>
        </w:rPr>
      </w:pPr>
      <w:r>
        <w:rPr>
          <w:noProof/>
        </w:rPr>
        <w:lastRenderedPageBreak/>
        <w:t>C.2.2</w:t>
      </w:r>
      <w:r>
        <w:rPr>
          <w:rFonts w:asciiTheme="minorHAnsi" w:eastAsiaTheme="minorEastAsia" w:hAnsiTheme="minorHAnsi" w:cstheme="minorBid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_Toc120083983 \h </w:instrText>
      </w:r>
      <w:r>
        <w:rPr>
          <w:noProof/>
        </w:rPr>
      </w:r>
      <w:r>
        <w:rPr>
          <w:noProof/>
        </w:rPr>
        <w:fldChar w:fldCharType="separate"/>
      </w:r>
      <w:r>
        <w:rPr>
          <w:noProof/>
        </w:rPr>
        <w:t>36</w:t>
      </w:r>
      <w:r>
        <w:rPr>
          <w:noProof/>
        </w:rPr>
        <w:fldChar w:fldCharType="end"/>
      </w:r>
    </w:p>
    <w:p w14:paraId="2AAA4246" w14:textId="18867E34" w:rsidR="007C7214" w:rsidRDefault="007C7214">
      <w:pPr>
        <w:pStyle w:val="TOC3"/>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_Toc120083984 \h </w:instrText>
      </w:r>
      <w:r>
        <w:rPr>
          <w:noProof/>
        </w:rPr>
      </w:r>
      <w:r>
        <w:rPr>
          <w:noProof/>
        </w:rPr>
        <w:fldChar w:fldCharType="separate"/>
      </w:r>
      <w:r>
        <w:rPr>
          <w:noProof/>
        </w:rPr>
        <w:t>37</w:t>
      </w:r>
      <w:r>
        <w:rPr>
          <w:noProof/>
        </w:rPr>
        <w:fldChar w:fldCharType="end"/>
      </w:r>
    </w:p>
    <w:p w14:paraId="60BD4DF8" w14:textId="58808CE7" w:rsidR="007C7214" w:rsidRDefault="007C7214" w:rsidP="007C7214">
      <w:pPr>
        <w:pStyle w:val="TOC8"/>
        <w:rPr>
          <w:rFonts w:asciiTheme="minorHAnsi" w:eastAsiaTheme="minorEastAsia" w:hAnsiTheme="minorHAnsi" w:cstheme="minorBidi"/>
          <w:b w:val="0"/>
          <w:noProof/>
          <w:szCs w:val="22"/>
          <w:lang w:eastAsia="en-GB"/>
        </w:rPr>
      </w:pPr>
      <w:r w:rsidRPr="008E23C0">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_Toc120083985 \h </w:instrText>
      </w:r>
      <w:r>
        <w:rPr>
          <w:noProof/>
        </w:rPr>
      </w:r>
      <w:r>
        <w:rPr>
          <w:noProof/>
        </w:rPr>
        <w:fldChar w:fldCharType="separate"/>
      </w:r>
      <w:r>
        <w:rPr>
          <w:noProof/>
        </w:rPr>
        <w:t>37</w:t>
      </w:r>
      <w:r>
        <w:rPr>
          <w:noProof/>
        </w:rPr>
        <w:fldChar w:fldCharType="end"/>
      </w:r>
    </w:p>
    <w:p w14:paraId="59651B6D" w14:textId="17E1F1B1" w:rsidR="007C7214" w:rsidRDefault="007C7214">
      <w:pPr>
        <w:pStyle w:val="TOC2"/>
        <w:rPr>
          <w:rFonts w:asciiTheme="minorHAnsi" w:eastAsiaTheme="minorEastAsia" w:hAnsiTheme="minorHAnsi" w:cstheme="minorBidi"/>
          <w:noProof/>
          <w:sz w:val="22"/>
          <w:szCs w:val="22"/>
          <w:lang w:eastAsia="en-GB"/>
        </w:rPr>
      </w:pPr>
      <w:r>
        <w:rPr>
          <w:noProof/>
        </w:rPr>
        <w:t>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_Toc120083986 \h </w:instrText>
      </w:r>
      <w:r>
        <w:rPr>
          <w:noProof/>
        </w:rPr>
      </w:r>
      <w:r>
        <w:rPr>
          <w:noProof/>
        </w:rPr>
        <w:fldChar w:fldCharType="separate"/>
      </w:r>
      <w:r>
        <w:rPr>
          <w:noProof/>
        </w:rPr>
        <w:t>37</w:t>
      </w:r>
      <w:r>
        <w:rPr>
          <w:noProof/>
        </w:rPr>
        <w:fldChar w:fldCharType="end"/>
      </w:r>
    </w:p>
    <w:p w14:paraId="16DA19DD" w14:textId="45DCE281" w:rsidR="007C7214" w:rsidRDefault="007C7214">
      <w:pPr>
        <w:pStyle w:val="TOC2"/>
        <w:rPr>
          <w:rFonts w:asciiTheme="minorHAnsi" w:eastAsiaTheme="minorEastAsia" w:hAnsiTheme="minorHAnsi" w:cstheme="minorBidi"/>
          <w:noProof/>
          <w:sz w:val="22"/>
          <w:szCs w:val="22"/>
          <w:lang w:eastAsia="en-GB"/>
        </w:rPr>
      </w:pPr>
      <w:r>
        <w:rPr>
          <w:noProof/>
        </w:rPr>
        <w:t>D.2</w:t>
      </w:r>
      <w:r>
        <w:rPr>
          <w:rFonts w:asciiTheme="minorHAnsi" w:eastAsiaTheme="minorEastAsia" w:hAnsiTheme="minorHAnsi" w:cstheme="minorBid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_Toc120083987 \h </w:instrText>
      </w:r>
      <w:r>
        <w:rPr>
          <w:noProof/>
        </w:rPr>
      </w:r>
      <w:r>
        <w:rPr>
          <w:noProof/>
        </w:rPr>
        <w:fldChar w:fldCharType="separate"/>
      </w:r>
      <w:r>
        <w:rPr>
          <w:noProof/>
        </w:rPr>
        <w:t>37</w:t>
      </w:r>
      <w:r>
        <w:rPr>
          <w:noProof/>
        </w:rPr>
        <w:fldChar w:fldCharType="end"/>
      </w:r>
    </w:p>
    <w:p w14:paraId="481EF107" w14:textId="4F859307" w:rsidR="007C7214" w:rsidRDefault="007C7214">
      <w:pPr>
        <w:pStyle w:val="TOC2"/>
        <w:rPr>
          <w:rFonts w:asciiTheme="minorHAnsi" w:eastAsiaTheme="minorEastAsia" w:hAnsiTheme="minorHAnsi" w:cstheme="minorBidi"/>
          <w:noProof/>
          <w:sz w:val="22"/>
          <w:szCs w:val="22"/>
          <w:lang w:eastAsia="en-GB"/>
        </w:rPr>
      </w:pPr>
      <w:r>
        <w:rPr>
          <w:noProof/>
        </w:rPr>
        <w:t>D.3</w:t>
      </w:r>
      <w:r>
        <w:rPr>
          <w:rFonts w:asciiTheme="minorHAnsi" w:eastAsiaTheme="minorEastAsia" w:hAnsiTheme="minorHAnsi" w:cstheme="minorBid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_Toc120083988 \h </w:instrText>
      </w:r>
      <w:r>
        <w:rPr>
          <w:noProof/>
        </w:rPr>
      </w:r>
      <w:r>
        <w:rPr>
          <w:noProof/>
        </w:rPr>
        <w:fldChar w:fldCharType="separate"/>
      </w:r>
      <w:r>
        <w:rPr>
          <w:noProof/>
        </w:rPr>
        <w:t>38</w:t>
      </w:r>
      <w:r>
        <w:rPr>
          <w:noProof/>
        </w:rPr>
        <w:fldChar w:fldCharType="end"/>
      </w:r>
    </w:p>
    <w:p w14:paraId="661166CB" w14:textId="437193E8" w:rsidR="007C7214" w:rsidRDefault="007C7214" w:rsidP="007C7214">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_Toc120083989 \h </w:instrText>
      </w:r>
      <w:r>
        <w:rPr>
          <w:noProof/>
        </w:rPr>
      </w:r>
      <w:r>
        <w:rPr>
          <w:noProof/>
        </w:rPr>
        <w:fldChar w:fldCharType="separate"/>
      </w:r>
      <w:r>
        <w:rPr>
          <w:noProof/>
        </w:rPr>
        <w:t>39</w:t>
      </w:r>
      <w:r>
        <w:rPr>
          <w:noProof/>
        </w:rPr>
        <w:fldChar w:fldCharType="end"/>
      </w:r>
    </w:p>
    <w:p w14:paraId="0B9E3498" w14:textId="44A15E00" w:rsidR="00080512" w:rsidRPr="004D3578" w:rsidRDefault="004D3578">
      <w:r w:rsidRPr="004D3578">
        <w:rPr>
          <w:noProof/>
          <w:sz w:val="22"/>
        </w:rPr>
        <w:fldChar w:fldCharType="end"/>
      </w:r>
    </w:p>
    <w:p w14:paraId="03993004" w14:textId="13BDF7BC" w:rsidR="00080512" w:rsidRDefault="00080512" w:rsidP="00407215">
      <w:pPr>
        <w:pStyle w:val="Heading1"/>
      </w:pPr>
      <w:r w:rsidRPr="004D3578">
        <w:br w:type="page"/>
      </w:r>
      <w:bookmarkStart w:id="13" w:name="foreword"/>
      <w:bookmarkStart w:id="14" w:name="_Toc120083871"/>
      <w:bookmarkEnd w:id="13"/>
      <w:r w:rsidRPr="004D3578">
        <w:lastRenderedPageBreak/>
        <w:t>Foreword</w:t>
      </w:r>
      <w:bookmarkEnd w:id="14"/>
    </w:p>
    <w:p w14:paraId="2511FBFA" w14:textId="7FBACB06" w:rsidR="00080512" w:rsidRPr="004D3578" w:rsidRDefault="00080512">
      <w:r w:rsidRPr="004D3578">
        <w:t>This Techni</w:t>
      </w:r>
      <w:r w:rsidRPr="00407215">
        <w:t xml:space="preserve">cal </w:t>
      </w:r>
      <w:bookmarkStart w:id="15" w:name="spectype3"/>
      <w:r w:rsidRPr="00407215">
        <w:t>Specification</w:t>
      </w:r>
      <w:bookmarkEnd w:id="15"/>
      <w:r w:rsidRPr="0040721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0"/>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4F234E9" w14:textId="77777777" w:rsidR="00407215" w:rsidRPr="00FF14B3" w:rsidRDefault="00407215" w:rsidP="00407215">
      <w:pPr>
        <w:pStyle w:val="Heading1"/>
      </w:pPr>
      <w:bookmarkStart w:id="16" w:name="introduction"/>
      <w:bookmarkStart w:id="17" w:name="_Toc20213512"/>
      <w:bookmarkStart w:id="18" w:name="_Toc120083872"/>
      <w:bookmarkEnd w:id="16"/>
      <w:r w:rsidRPr="00FF14B3">
        <w:t>1</w:t>
      </w:r>
      <w:r w:rsidRPr="00FF14B3">
        <w:tab/>
        <w:t>Scope</w:t>
      </w:r>
      <w:bookmarkEnd w:id="17"/>
      <w:bookmarkEnd w:id="18"/>
    </w:p>
    <w:p w14:paraId="5AE48557" w14:textId="77777777" w:rsidR="00407215" w:rsidRPr="00FF14B3" w:rsidRDefault="00407215" w:rsidP="00407215">
      <w:r w:rsidRPr="00FF14B3">
        <w:t>The common functional architecture for support of Mission Critical (MC) services is specified in 3GPP TS 23.280 [21].</w:t>
      </w:r>
    </w:p>
    <w:p w14:paraId="0BDC4B60" w14:textId="77777777" w:rsidR="00407215" w:rsidRPr="00FF14B3" w:rsidRDefault="00407215" w:rsidP="00407215">
      <w:r w:rsidRPr="00FF14B3">
        <w:t xml:space="preserve">The functional architecture for support of </w:t>
      </w:r>
      <w:r w:rsidRPr="00FF14B3">
        <w:rPr>
          <w:szCs w:val="34"/>
          <w:lang w:eastAsia="zh-CN"/>
        </w:rPr>
        <w:t>Mission Critical Push To Talk (MCPTT)</w:t>
      </w:r>
      <w:r w:rsidRPr="00FF14B3">
        <w:t xml:space="preserve"> services is specified in 3GPP TS 23.379 [18].</w:t>
      </w:r>
    </w:p>
    <w:p w14:paraId="1D446384" w14:textId="77777777" w:rsidR="00407215" w:rsidRPr="00FF14B3" w:rsidRDefault="00407215" w:rsidP="00407215">
      <w:r w:rsidRPr="00FF14B3">
        <w:t>The functional architecture for support of Mission Critical Video (</w:t>
      </w:r>
      <w:proofErr w:type="spellStart"/>
      <w:r w:rsidRPr="00FF14B3">
        <w:t>MCVideo</w:t>
      </w:r>
      <w:proofErr w:type="spellEnd"/>
      <w:r w:rsidRPr="00FF14B3">
        <w:t>) services is specified in 3GPP TS 23.281 [19].</w:t>
      </w:r>
    </w:p>
    <w:p w14:paraId="63AA76EC" w14:textId="77777777" w:rsidR="00407215" w:rsidRPr="00FF14B3" w:rsidRDefault="00407215" w:rsidP="00407215">
      <w:r w:rsidRPr="00FF14B3">
        <w:t>The functional architecture for support of Mission Critical Data (</w:t>
      </w:r>
      <w:proofErr w:type="spellStart"/>
      <w:r w:rsidRPr="00FF14B3">
        <w:t>MCData</w:t>
      </w:r>
      <w:proofErr w:type="spellEnd"/>
      <w:r w:rsidRPr="00FF14B3">
        <w:t>) services is specified in 3GPP TS 23.282 [20].</w:t>
      </w:r>
    </w:p>
    <w:p w14:paraId="1DA12FE0" w14:textId="77777777" w:rsidR="00407215" w:rsidRPr="00FF14B3" w:rsidRDefault="00407215" w:rsidP="00407215">
      <w:r w:rsidRPr="00FF14B3">
        <w:t>This 3GPP Technical Specification (TS) specifies:</w:t>
      </w:r>
    </w:p>
    <w:p w14:paraId="4BB66CAE" w14:textId="77777777" w:rsidR="00407215" w:rsidRPr="00FF14B3" w:rsidRDefault="00407215" w:rsidP="00407215">
      <w:r w:rsidRPr="00FF14B3">
        <w:t>1.</w:t>
      </w:r>
      <w:r w:rsidRPr="00FF14B3">
        <w:tab/>
        <w:t>The interactions between the MC Service User Database and the MC Service Server:</w:t>
      </w:r>
    </w:p>
    <w:p w14:paraId="307433EA" w14:textId="77777777" w:rsidR="00407215" w:rsidRPr="00FF14B3" w:rsidRDefault="00407215" w:rsidP="00407215">
      <w:r w:rsidRPr="00FF14B3">
        <w:t>-</w:t>
      </w:r>
      <w:r w:rsidRPr="00FF14B3">
        <w:tab/>
        <w:t xml:space="preserve">This interface between the MCPTT User Database and the MCPTT Server is referred to as the MCPTT-2 reference point, as specified in 3GPP TS 23.379 [18]. </w:t>
      </w:r>
    </w:p>
    <w:p w14:paraId="74F876A4" w14:textId="77777777" w:rsidR="00407215" w:rsidRPr="00FF14B3" w:rsidRDefault="00407215" w:rsidP="00407215">
      <w:pPr>
        <w:pStyle w:val="B20"/>
      </w:pPr>
      <w:r w:rsidRPr="00FF14B3">
        <w:t>-</w:t>
      </w:r>
      <w:r w:rsidRPr="00FF14B3">
        <w:tab/>
        <w:t xml:space="preserve">This interface between the </w:t>
      </w:r>
      <w:proofErr w:type="spellStart"/>
      <w:r w:rsidRPr="00FF14B3">
        <w:t>MCVideo</w:t>
      </w:r>
      <w:proofErr w:type="spellEnd"/>
      <w:r w:rsidRPr="00FF14B3">
        <w:t xml:space="preserve"> User Database and the </w:t>
      </w:r>
      <w:proofErr w:type="spellStart"/>
      <w:r w:rsidRPr="00FF14B3">
        <w:t>MCVideo</w:t>
      </w:r>
      <w:proofErr w:type="spellEnd"/>
      <w:r w:rsidRPr="00FF14B3">
        <w:t xml:space="preserve"> Server is referred to as the MCVideo-2 reference point, as specified in 3GPP TS 23.281 [19].</w:t>
      </w:r>
    </w:p>
    <w:p w14:paraId="7AEC5B39" w14:textId="77777777" w:rsidR="00407215" w:rsidRPr="00FF14B3" w:rsidRDefault="00407215" w:rsidP="00407215">
      <w:r w:rsidRPr="00FF14B3">
        <w:t>-</w:t>
      </w:r>
      <w:r w:rsidRPr="00FF14B3">
        <w:tab/>
        <w:t xml:space="preserve">This interface between the </w:t>
      </w:r>
      <w:proofErr w:type="spellStart"/>
      <w:r w:rsidRPr="00FF14B3">
        <w:t>MCData</w:t>
      </w:r>
      <w:proofErr w:type="spellEnd"/>
      <w:r w:rsidRPr="00FF14B3">
        <w:t xml:space="preserve"> User Database and the </w:t>
      </w:r>
      <w:proofErr w:type="spellStart"/>
      <w:r w:rsidRPr="00FF14B3">
        <w:t>MCData</w:t>
      </w:r>
      <w:proofErr w:type="spellEnd"/>
      <w:r w:rsidRPr="00FF14B3">
        <w:t xml:space="preserve"> Server is referred to as the MCData-2 reference point, as specified in 3GPP TS 23.282 [20].</w:t>
      </w:r>
    </w:p>
    <w:p w14:paraId="58749E67" w14:textId="77777777" w:rsidR="00407215" w:rsidRPr="00FF14B3" w:rsidRDefault="00407215" w:rsidP="00407215">
      <w:pPr>
        <w:pStyle w:val="B20"/>
      </w:pPr>
      <w:r w:rsidRPr="00FF14B3">
        <w:t>-</w:t>
      </w:r>
      <w:r w:rsidRPr="00FF14B3">
        <w:tab/>
        <w:t xml:space="preserve">This interface between the </w:t>
      </w:r>
      <w:proofErr w:type="spellStart"/>
      <w:r w:rsidRPr="00FF14B3">
        <w:t>MCData</w:t>
      </w:r>
      <w:proofErr w:type="spellEnd"/>
      <w:r w:rsidRPr="00FF14B3">
        <w:t xml:space="preserve"> User Database and the </w:t>
      </w:r>
      <w:proofErr w:type="spellStart"/>
      <w:r w:rsidRPr="00FF14B3">
        <w:t>MCData</w:t>
      </w:r>
      <w:proofErr w:type="spellEnd"/>
      <w:r w:rsidRPr="00FF14B3">
        <w:t xml:space="preserve"> Server is referred to as the MCVideo-2 reference point, as specified in 3GPP TS 23.282 [20].</w:t>
      </w:r>
    </w:p>
    <w:p w14:paraId="0CEDC9A3" w14:textId="77777777" w:rsidR="00407215" w:rsidRPr="00FF14B3" w:rsidRDefault="00407215" w:rsidP="00407215">
      <w:pPr>
        <w:tabs>
          <w:tab w:val="num" w:pos="360"/>
        </w:tabs>
        <w:overflowPunct w:val="0"/>
        <w:autoSpaceDE w:val="0"/>
        <w:autoSpaceDN w:val="0"/>
        <w:adjustRightInd w:val="0"/>
      </w:pPr>
      <w:r w:rsidRPr="00FF14B3">
        <w:t>2.</w:t>
      </w:r>
      <w:r w:rsidRPr="00FF14B3">
        <w:tab/>
        <w:t>The interactions between the MC Service User Database and the Configuration Management Server. This interface is referred to as the CSC-13 reference point.</w:t>
      </w:r>
    </w:p>
    <w:p w14:paraId="195D1B21" w14:textId="77777777" w:rsidR="00407215" w:rsidRPr="00FF14B3" w:rsidRDefault="00407215" w:rsidP="00407215">
      <w:pPr>
        <w:pStyle w:val="Heading1"/>
      </w:pPr>
      <w:bookmarkStart w:id="19" w:name="_Toc20213513"/>
      <w:bookmarkStart w:id="20" w:name="_Toc120083873"/>
      <w:r w:rsidRPr="00FF14B3">
        <w:t>2</w:t>
      </w:r>
      <w:r w:rsidRPr="00FF14B3">
        <w:tab/>
        <w:t>References</w:t>
      </w:r>
      <w:bookmarkEnd w:id="19"/>
      <w:bookmarkEnd w:id="20"/>
    </w:p>
    <w:p w14:paraId="23E67B36" w14:textId="77777777" w:rsidR="00407215" w:rsidRPr="00FF14B3" w:rsidRDefault="00407215" w:rsidP="00407215">
      <w:r w:rsidRPr="00FF14B3">
        <w:t>The following documents contain provisions which, through reference in this text, constitute provisions of the present document.</w:t>
      </w:r>
    </w:p>
    <w:p w14:paraId="5C117F43" w14:textId="77777777" w:rsidR="00407215" w:rsidRPr="00FF14B3" w:rsidRDefault="00407215" w:rsidP="00407215">
      <w:pPr>
        <w:pStyle w:val="B10"/>
      </w:pPr>
      <w:r w:rsidRPr="00FF14B3">
        <w:t>-</w:t>
      </w:r>
      <w:r w:rsidRPr="00FF14B3">
        <w:tab/>
        <w:t>References are either specific (identified by date of publication, edition number, version number, etc.) or non</w:t>
      </w:r>
      <w:r w:rsidRPr="00FF14B3">
        <w:noBreakHyphen/>
        <w:t>specific.</w:t>
      </w:r>
    </w:p>
    <w:p w14:paraId="264C1378" w14:textId="77777777" w:rsidR="00407215" w:rsidRPr="00FF14B3" w:rsidRDefault="00407215" w:rsidP="00407215">
      <w:pPr>
        <w:pStyle w:val="B10"/>
      </w:pPr>
      <w:r w:rsidRPr="00FF14B3">
        <w:t>-</w:t>
      </w:r>
      <w:r w:rsidRPr="00FF14B3">
        <w:tab/>
        <w:t>For a specific reference, subsequent revisions do not apply.</w:t>
      </w:r>
    </w:p>
    <w:p w14:paraId="4F93AC2C" w14:textId="77777777" w:rsidR="00407215" w:rsidRPr="00FF14B3" w:rsidRDefault="00407215" w:rsidP="00407215">
      <w:pPr>
        <w:pStyle w:val="B10"/>
      </w:pPr>
      <w:r w:rsidRPr="00FF14B3">
        <w:t>-</w:t>
      </w:r>
      <w:r w:rsidRPr="00FF14B3">
        <w:tab/>
        <w:t>For a non-specific reference, the latest version applies. In the case of a reference to a 3GPP document (including a GSM document), a non-specific reference implicitly refers to the latest version of that document</w:t>
      </w:r>
      <w:r w:rsidRPr="00FF14B3">
        <w:rPr>
          <w:i/>
        </w:rPr>
        <w:t xml:space="preserve"> in the same Release as the present document</w:t>
      </w:r>
      <w:r w:rsidRPr="00FF14B3">
        <w:t>.</w:t>
      </w:r>
    </w:p>
    <w:p w14:paraId="6F40FC0F" w14:textId="77777777" w:rsidR="00407215" w:rsidRPr="00FF14B3" w:rsidRDefault="00407215" w:rsidP="00407215">
      <w:pPr>
        <w:pStyle w:val="EX"/>
      </w:pPr>
      <w:r w:rsidRPr="00FF14B3">
        <w:t>[1]</w:t>
      </w:r>
      <w:r w:rsidRPr="00FF14B3">
        <w:tab/>
        <w:t>3GPP TR 21.905: "Vocabulary for 3GPP Specifications".</w:t>
      </w:r>
    </w:p>
    <w:p w14:paraId="2B12B0C1" w14:textId="77777777" w:rsidR="00407215" w:rsidRPr="00FF14B3" w:rsidRDefault="00407215" w:rsidP="00407215">
      <w:pPr>
        <w:pStyle w:val="EX"/>
      </w:pPr>
      <w:r w:rsidRPr="00FF14B3">
        <w:t>[</w:t>
      </w:r>
      <w:r w:rsidRPr="00FF14B3">
        <w:rPr>
          <w:noProof/>
        </w:rPr>
        <w:t>2</w:t>
      </w:r>
      <w:r w:rsidRPr="00FF14B3">
        <w:t>]</w:t>
      </w:r>
      <w:r w:rsidRPr="00FF14B3">
        <w:tab/>
        <w:t>Void.</w:t>
      </w:r>
    </w:p>
    <w:p w14:paraId="0713A5C6" w14:textId="77777777" w:rsidR="00407215" w:rsidRPr="00FF14B3" w:rsidRDefault="00407215" w:rsidP="00407215">
      <w:pPr>
        <w:pStyle w:val="EX"/>
        <w:rPr>
          <w:lang w:val="it-IT"/>
        </w:rPr>
      </w:pPr>
      <w:r w:rsidRPr="00FF14B3">
        <w:rPr>
          <w:lang w:val="it-IT"/>
        </w:rPr>
        <w:t>[3]</w:t>
      </w:r>
      <w:r w:rsidRPr="00FF14B3">
        <w:rPr>
          <w:lang w:val="it-IT"/>
        </w:rPr>
        <w:tab/>
        <w:t>Void.</w:t>
      </w:r>
    </w:p>
    <w:p w14:paraId="17CB3F40" w14:textId="77777777" w:rsidR="00407215" w:rsidRPr="00FF14B3" w:rsidRDefault="00407215" w:rsidP="00407215">
      <w:pPr>
        <w:pStyle w:val="EX"/>
      </w:pPr>
      <w:r w:rsidRPr="00FF14B3">
        <w:lastRenderedPageBreak/>
        <w:t>[</w:t>
      </w:r>
      <w:r w:rsidRPr="00FF14B3">
        <w:rPr>
          <w:noProof/>
        </w:rPr>
        <w:t>4</w:t>
      </w:r>
      <w:r w:rsidRPr="00FF14B3">
        <w:t>]</w:t>
      </w:r>
      <w:r w:rsidRPr="00FF14B3">
        <w:tab/>
        <w:t>3GPP TS 33.210: "3G security; Network Domain Security (NDS); IP network layer security".</w:t>
      </w:r>
    </w:p>
    <w:p w14:paraId="6B463511" w14:textId="77777777" w:rsidR="00407215" w:rsidRPr="00FF14B3" w:rsidRDefault="00407215" w:rsidP="00407215">
      <w:pPr>
        <w:pStyle w:val="EX"/>
      </w:pPr>
      <w:r w:rsidRPr="00FF14B3">
        <w:t>[</w:t>
      </w:r>
      <w:r w:rsidRPr="00FF14B3">
        <w:rPr>
          <w:noProof/>
        </w:rPr>
        <w:t>5</w:t>
      </w:r>
      <w:r w:rsidRPr="00FF14B3">
        <w:t>]</w:t>
      </w:r>
      <w:r w:rsidRPr="00FF14B3">
        <w:tab/>
        <w:t>IETF RFC 4960: "Stream Control Transmission Protocol".</w:t>
      </w:r>
    </w:p>
    <w:p w14:paraId="7F6EBD91" w14:textId="77777777" w:rsidR="00407215" w:rsidRPr="00FF14B3" w:rsidRDefault="00407215" w:rsidP="00407215">
      <w:pPr>
        <w:pStyle w:val="EX"/>
      </w:pPr>
      <w:r w:rsidRPr="00FF14B3">
        <w:t>[</w:t>
      </w:r>
      <w:r w:rsidRPr="00FF14B3">
        <w:rPr>
          <w:noProof/>
        </w:rPr>
        <w:t>6</w:t>
      </w:r>
      <w:r w:rsidRPr="00FF14B3">
        <w:t>]</w:t>
      </w:r>
      <w:r w:rsidRPr="00FF14B3">
        <w:tab/>
        <w:t>3GPP TS 29.229: "</w:t>
      </w:r>
      <w:proofErr w:type="spellStart"/>
      <w:r w:rsidRPr="00FF14B3">
        <w:t>Cx</w:t>
      </w:r>
      <w:proofErr w:type="spellEnd"/>
      <w:r w:rsidRPr="00FF14B3">
        <w:t xml:space="preserve"> and Dx interfaces based on the Diameter protocol; Protocol details".</w:t>
      </w:r>
    </w:p>
    <w:p w14:paraId="566B4F32" w14:textId="77777777" w:rsidR="00407215" w:rsidRPr="00FF14B3" w:rsidRDefault="00407215" w:rsidP="00407215">
      <w:pPr>
        <w:pStyle w:val="EX"/>
      </w:pPr>
      <w:r w:rsidRPr="00FF14B3">
        <w:t>[</w:t>
      </w:r>
      <w:r w:rsidRPr="00FF14B3">
        <w:rPr>
          <w:noProof/>
        </w:rPr>
        <w:t>7</w:t>
      </w:r>
      <w:r w:rsidRPr="00FF14B3">
        <w:t>]</w:t>
      </w:r>
      <w:r w:rsidRPr="00FF14B3">
        <w:tab/>
        <w:t>IETF RFC 5234:"Augmented BNF for Syntax Specifications: ABNF".</w:t>
      </w:r>
    </w:p>
    <w:p w14:paraId="6DCA242D" w14:textId="77777777" w:rsidR="00407215" w:rsidRPr="00FF14B3" w:rsidRDefault="00407215" w:rsidP="00407215">
      <w:pPr>
        <w:pStyle w:val="EX"/>
        <w:rPr>
          <w:lang w:eastAsia="zh-CN"/>
        </w:rPr>
      </w:pPr>
      <w:r w:rsidRPr="00FF14B3">
        <w:t>[8]</w:t>
      </w:r>
      <w:r w:rsidRPr="00FF14B3">
        <w:tab/>
        <w:t xml:space="preserve">IETF RFC 7944: </w:t>
      </w:r>
      <w:r w:rsidRPr="00FF14B3">
        <w:rPr>
          <w:lang w:val="it-IT"/>
        </w:rPr>
        <w:t>"Diameter Routing Message Priority</w:t>
      </w:r>
      <w:r w:rsidRPr="00FF14B3">
        <w:t>".</w:t>
      </w:r>
    </w:p>
    <w:p w14:paraId="7EDACB94" w14:textId="77777777" w:rsidR="00407215" w:rsidRPr="00FF14B3" w:rsidRDefault="00407215" w:rsidP="00407215">
      <w:pPr>
        <w:pStyle w:val="EX"/>
      </w:pPr>
      <w:r w:rsidRPr="00FF14B3">
        <w:t>[</w:t>
      </w:r>
      <w:r w:rsidRPr="00FF14B3">
        <w:rPr>
          <w:noProof/>
        </w:rPr>
        <w:t>9</w:t>
      </w:r>
      <w:r w:rsidRPr="00FF14B3">
        <w:t>]</w:t>
      </w:r>
      <w:r w:rsidRPr="00FF14B3">
        <w:tab/>
        <w:t>3GPP TS 29.329: "</w:t>
      </w:r>
      <w:proofErr w:type="spellStart"/>
      <w:r w:rsidRPr="00FF14B3">
        <w:t>Sh</w:t>
      </w:r>
      <w:proofErr w:type="spellEnd"/>
      <w:r w:rsidRPr="00FF14B3">
        <w:t xml:space="preserve"> interface based on the Diameter protocol; Protocol details".</w:t>
      </w:r>
    </w:p>
    <w:p w14:paraId="2AC0E913" w14:textId="77777777" w:rsidR="00407215" w:rsidRPr="00FF14B3" w:rsidRDefault="00407215" w:rsidP="00407215">
      <w:pPr>
        <w:pStyle w:val="EX"/>
      </w:pPr>
      <w:r w:rsidRPr="00FF14B3">
        <w:t>[</w:t>
      </w:r>
      <w:r w:rsidRPr="00FF14B3">
        <w:rPr>
          <w:noProof/>
        </w:rPr>
        <w:t>10</w:t>
      </w:r>
      <w:r w:rsidRPr="00FF14B3">
        <w:t>]</w:t>
      </w:r>
      <w:r w:rsidRPr="00FF14B3">
        <w:tab/>
        <w:t>3GPP TS 29.336: "Home Subscriber Server (HSS) diameter interfaces for interworking with packet data networks and applications".</w:t>
      </w:r>
    </w:p>
    <w:p w14:paraId="45BA3E91" w14:textId="77777777" w:rsidR="00407215" w:rsidRPr="00FF14B3" w:rsidRDefault="00407215" w:rsidP="00407215">
      <w:pPr>
        <w:pStyle w:val="EX"/>
      </w:pPr>
      <w:r w:rsidRPr="00FF14B3">
        <w:t>[</w:t>
      </w:r>
      <w:r w:rsidRPr="00FF14B3">
        <w:rPr>
          <w:noProof/>
        </w:rPr>
        <w:t>11</w:t>
      </w:r>
      <w:r w:rsidRPr="00FF14B3">
        <w:t>]</w:t>
      </w:r>
      <w:r w:rsidRPr="00FF14B3">
        <w:tab/>
        <w:t>IETF RFC 7683: "Diameter Overload Indication Conveyance".</w:t>
      </w:r>
    </w:p>
    <w:p w14:paraId="14FF1127" w14:textId="77777777" w:rsidR="00407215" w:rsidRPr="00FF14B3" w:rsidRDefault="00407215" w:rsidP="00407215">
      <w:pPr>
        <w:pStyle w:val="EX"/>
      </w:pPr>
      <w:r w:rsidRPr="00FF14B3">
        <w:t>[</w:t>
      </w:r>
      <w:r w:rsidRPr="00FF14B3">
        <w:rPr>
          <w:noProof/>
        </w:rPr>
        <w:t>12</w:t>
      </w:r>
      <w:r w:rsidRPr="00FF14B3">
        <w:t>]</w:t>
      </w:r>
      <w:r w:rsidRPr="00FF14B3">
        <w:tab/>
        <w:t>3GPP TS 23.003: "Numbering, addressing and identification".</w:t>
      </w:r>
    </w:p>
    <w:p w14:paraId="1841BBCB" w14:textId="77777777" w:rsidR="00407215" w:rsidRPr="00FF14B3" w:rsidRDefault="00407215" w:rsidP="00407215">
      <w:pPr>
        <w:pStyle w:val="EX"/>
      </w:pPr>
      <w:r w:rsidRPr="00FF14B3">
        <w:t>[</w:t>
      </w:r>
      <w:r w:rsidRPr="00FF14B3">
        <w:rPr>
          <w:noProof/>
        </w:rPr>
        <w:t>13</w:t>
      </w:r>
      <w:r w:rsidRPr="00FF14B3">
        <w:t>]</w:t>
      </w:r>
      <w:r w:rsidRPr="00FF14B3">
        <w:tab/>
        <w:t>3GPP TS 24.229: "IP multimedia call control protocol based on Session Initiation Protocol (SIP) and Session Description Protocol (SDP); Stage 3".</w:t>
      </w:r>
    </w:p>
    <w:p w14:paraId="2CCE1E2F" w14:textId="77777777" w:rsidR="00407215" w:rsidRPr="00FF14B3" w:rsidRDefault="00407215" w:rsidP="00407215">
      <w:pPr>
        <w:pStyle w:val="EX"/>
      </w:pPr>
      <w:r w:rsidRPr="00FF14B3">
        <w:t>[14]</w:t>
      </w:r>
      <w:r w:rsidRPr="00FF14B3">
        <w:tab/>
        <w:t xml:space="preserve">3GPP TS 29.228: "IP Multimedia (IM) Subsystem </w:t>
      </w:r>
      <w:proofErr w:type="spellStart"/>
      <w:r w:rsidRPr="00FF14B3">
        <w:t>Cx</w:t>
      </w:r>
      <w:proofErr w:type="spellEnd"/>
      <w:r w:rsidRPr="00FF14B3">
        <w:t xml:space="preserve"> and Dx Interfaces; Signalling flows and message contents".</w:t>
      </w:r>
    </w:p>
    <w:p w14:paraId="7A68B6D4" w14:textId="77777777" w:rsidR="00407215" w:rsidRPr="00FF14B3" w:rsidRDefault="00407215" w:rsidP="00407215">
      <w:pPr>
        <w:pStyle w:val="EX"/>
      </w:pPr>
      <w:r w:rsidRPr="00FF14B3">
        <w:t>[15]</w:t>
      </w:r>
      <w:r w:rsidRPr="00FF14B3">
        <w:tab/>
        <w:t>IETF RFC 3986:"Uniform Resource Identifier (URI): Generic Syntax".</w:t>
      </w:r>
    </w:p>
    <w:p w14:paraId="1E3AE757" w14:textId="77777777" w:rsidR="00407215" w:rsidRPr="00FF14B3" w:rsidRDefault="00407215" w:rsidP="00407215">
      <w:pPr>
        <w:pStyle w:val="EX"/>
      </w:pPr>
      <w:r w:rsidRPr="00FF14B3">
        <w:t>[16]</w:t>
      </w:r>
      <w:r w:rsidRPr="00FF14B3">
        <w:tab/>
        <w:t>Void.</w:t>
      </w:r>
    </w:p>
    <w:p w14:paraId="54C9C60D" w14:textId="77777777" w:rsidR="00407215" w:rsidRPr="00FF14B3" w:rsidRDefault="00407215" w:rsidP="00407215">
      <w:pPr>
        <w:pStyle w:val="EX"/>
        <w:rPr>
          <w:lang w:eastAsia="zh-CN"/>
        </w:rPr>
      </w:pPr>
      <w:r w:rsidRPr="00FF14B3">
        <w:t>[17]</w:t>
      </w:r>
      <w:r w:rsidRPr="00FF14B3">
        <w:tab/>
        <w:t>IETF </w:t>
      </w:r>
      <w:r w:rsidRPr="00FF14B3">
        <w:rPr>
          <w:noProof/>
        </w:rPr>
        <w:t>RFC 8583</w:t>
      </w:r>
      <w:r w:rsidRPr="00FF14B3">
        <w:t>: "Diameter Load Information Conveyance".</w:t>
      </w:r>
    </w:p>
    <w:p w14:paraId="5BBFCB92" w14:textId="77777777" w:rsidR="00407215" w:rsidRPr="00FF14B3" w:rsidRDefault="00407215" w:rsidP="00407215">
      <w:pPr>
        <w:pStyle w:val="EditorsNote"/>
      </w:pPr>
      <w:r w:rsidRPr="00FF14B3">
        <w:t>Editor's note:</w:t>
      </w:r>
      <w:r w:rsidRPr="00FF14B3">
        <w:tab/>
        <w:t>The above document cannot be formally referenced until it is published as an RFC.</w:t>
      </w:r>
    </w:p>
    <w:p w14:paraId="67F17AA0" w14:textId="77777777" w:rsidR="00407215" w:rsidRPr="00FF14B3" w:rsidRDefault="00407215" w:rsidP="00407215">
      <w:pPr>
        <w:pStyle w:val="EX"/>
      </w:pPr>
      <w:r w:rsidRPr="00FF14B3">
        <w:t>[18]</w:t>
      </w:r>
      <w:r w:rsidRPr="00FF14B3">
        <w:tab/>
        <w:t xml:space="preserve">3GPP TS 23.379: "Functional architecture and information flows to support </w:t>
      </w:r>
      <w:r w:rsidRPr="00FF14B3">
        <w:rPr>
          <w:szCs w:val="34"/>
          <w:lang w:eastAsia="zh-CN"/>
        </w:rPr>
        <w:t>Mission Critical Push To Talk (MCPTT); Stage 2</w:t>
      </w:r>
      <w:r w:rsidRPr="00FF14B3">
        <w:t>".</w:t>
      </w:r>
    </w:p>
    <w:p w14:paraId="35FA3D1E" w14:textId="77777777" w:rsidR="00407215" w:rsidRPr="00FF14B3" w:rsidRDefault="00407215" w:rsidP="00407215">
      <w:pPr>
        <w:pStyle w:val="EX"/>
        <w:rPr>
          <w:lang w:eastAsia="zh-CN"/>
        </w:rPr>
      </w:pPr>
      <w:r w:rsidRPr="00FF14B3">
        <w:t>[19]</w:t>
      </w:r>
      <w:r w:rsidRPr="00FF14B3">
        <w:tab/>
        <w:t>3GPP TS 23.281: "</w:t>
      </w:r>
      <w:r w:rsidRPr="00FF14B3">
        <w:rPr>
          <w:szCs w:val="34"/>
          <w:lang w:eastAsia="zh-CN"/>
        </w:rPr>
        <w:t>Functional architecture and information flows to support Mission Critical Video (</w:t>
      </w:r>
      <w:proofErr w:type="spellStart"/>
      <w:r w:rsidRPr="00FF14B3">
        <w:rPr>
          <w:szCs w:val="34"/>
          <w:lang w:eastAsia="zh-CN"/>
        </w:rPr>
        <w:t>MCVideo</w:t>
      </w:r>
      <w:proofErr w:type="spellEnd"/>
      <w:r w:rsidRPr="00FF14B3">
        <w:rPr>
          <w:szCs w:val="34"/>
          <w:lang w:eastAsia="zh-CN"/>
        </w:rPr>
        <w:t>); Stage 2</w:t>
      </w:r>
      <w:r w:rsidRPr="00FF14B3">
        <w:t>".</w:t>
      </w:r>
    </w:p>
    <w:p w14:paraId="5C077E70" w14:textId="77777777" w:rsidR="00407215" w:rsidRPr="00FF14B3" w:rsidRDefault="00407215" w:rsidP="00407215">
      <w:pPr>
        <w:pStyle w:val="EX"/>
        <w:rPr>
          <w:lang w:eastAsia="zh-CN"/>
        </w:rPr>
      </w:pPr>
      <w:r w:rsidRPr="00FF14B3">
        <w:t>[20]</w:t>
      </w:r>
      <w:r w:rsidRPr="00FF14B3">
        <w:tab/>
        <w:t>3GPP TS 23.282: "Functional architecture and information flows to support Mission Critical Data (</w:t>
      </w:r>
      <w:proofErr w:type="spellStart"/>
      <w:r w:rsidRPr="00FF14B3">
        <w:t>MCData</w:t>
      </w:r>
      <w:proofErr w:type="spellEnd"/>
      <w:r w:rsidRPr="00FF14B3">
        <w:t>)</w:t>
      </w:r>
      <w:r w:rsidRPr="00FF14B3">
        <w:rPr>
          <w:szCs w:val="34"/>
          <w:lang w:eastAsia="zh-CN"/>
        </w:rPr>
        <w:t>; Stage 2</w:t>
      </w:r>
      <w:r w:rsidRPr="00FF14B3">
        <w:t>".</w:t>
      </w:r>
    </w:p>
    <w:p w14:paraId="268A8706" w14:textId="77777777" w:rsidR="00407215" w:rsidRPr="00FF14B3" w:rsidRDefault="00407215" w:rsidP="00407215">
      <w:pPr>
        <w:pStyle w:val="EX"/>
        <w:rPr>
          <w:lang w:eastAsia="zh-CN"/>
        </w:rPr>
      </w:pPr>
      <w:r w:rsidRPr="00FF14B3">
        <w:t>[21]</w:t>
      </w:r>
      <w:r w:rsidRPr="00FF14B3">
        <w:tab/>
        <w:t>3GPP TS 23.280: "</w:t>
      </w:r>
      <w:r w:rsidRPr="00FF14B3">
        <w:rPr>
          <w:szCs w:val="34"/>
          <w:lang w:eastAsia="zh-CN"/>
        </w:rPr>
        <w:t>Common functional architecture to support mission critical services; Stage 2</w:t>
      </w:r>
      <w:r w:rsidRPr="00FF14B3">
        <w:t>".</w:t>
      </w:r>
    </w:p>
    <w:p w14:paraId="2B6AC015" w14:textId="77777777" w:rsidR="00407215" w:rsidRPr="00FF14B3" w:rsidRDefault="00407215" w:rsidP="00407215">
      <w:pPr>
        <w:pStyle w:val="EX"/>
      </w:pPr>
      <w:r w:rsidRPr="00FF14B3">
        <w:t>[22]</w:t>
      </w:r>
      <w:r w:rsidRPr="00FF14B3">
        <w:tab/>
        <w:t>3GPP TS 24.484: "Mission Critical Services (MCS) configuration management; Protocol specification".</w:t>
      </w:r>
    </w:p>
    <w:p w14:paraId="3957A35F" w14:textId="77777777" w:rsidR="00407215" w:rsidRPr="00FF14B3" w:rsidRDefault="00407215" w:rsidP="00407215">
      <w:pPr>
        <w:pStyle w:val="EX"/>
      </w:pPr>
      <w:r w:rsidRPr="00FF14B3">
        <w:rPr>
          <w:lang w:val="it-IT"/>
        </w:rPr>
        <w:t>[23]</w:t>
      </w:r>
      <w:r w:rsidRPr="00FF14B3">
        <w:rPr>
          <w:lang w:val="it-IT"/>
        </w:rPr>
        <w:tab/>
        <w:t>IETF RFC 6733: "Diameter Base Protocol".</w:t>
      </w:r>
    </w:p>
    <w:p w14:paraId="722340C3" w14:textId="77777777" w:rsidR="00407215" w:rsidRPr="00FF14B3" w:rsidRDefault="00407215" w:rsidP="00407215">
      <w:pPr>
        <w:pStyle w:val="Heading1"/>
      </w:pPr>
      <w:bookmarkStart w:id="21" w:name="_Toc20213514"/>
      <w:bookmarkStart w:id="22" w:name="_Toc120083874"/>
      <w:r w:rsidRPr="00FF14B3">
        <w:t>3</w:t>
      </w:r>
      <w:r w:rsidRPr="00FF14B3">
        <w:tab/>
        <w:t>Definitions, symbols and abbreviations</w:t>
      </w:r>
      <w:bookmarkEnd w:id="21"/>
      <w:bookmarkEnd w:id="22"/>
    </w:p>
    <w:p w14:paraId="4D785D18" w14:textId="77777777" w:rsidR="00407215" w:rsidRPr="00FF14B3" w:rsidRDefault="00407215" w:rsidP="00407215">
      <w:pPr>
        <w:pStyle w:val="Heading2"/>
      </w:pPr>
      <w:bookmarkStart w:id="23" w:name="_Toc20213515"/>
      <w:bookmarkStart w:id="24" w:name="_Toc120083875"/>
      <w:r w:rsidRPr="00FF14B3">
        <w:t>3.1</w:t>
      </w:r>
      <w:r w:rsidRPr="00FF14B3">
        <w:tab/>
        <w:t>Definitions</w:t>
      </w:r>
      <w:bookmarkEnd w:id="23"/>
      <w:bookmarkEnd w:id="24"/>
    </w:p>
    <w:p w14:paraId="1D983D0F" w14:textId="77777777" w:rsidR="00407215" w:rsidRPr="00FF14B3" w:rsidRDefault="00407215" w:rsidP="00407215">
      <w:r w:rsidRPr="00FF14B3">
        <w:t>For the purposes of the present document, the terms and definitions given in 3GPP TR 21.905 [1], in 3GPP TS 23.281 [19], in 3GPP TS 23.282 [20], in 3GPP TS 23.280 [21], in 3GPP TS 23.379 [18] and the following apply, if any.</w:t>
      </w:r>
    </w:p>
    <w:p w14:paraId="746B2C08" w14:textId="77777777" w:rsidR="00407215" w:rsidRPr="00FF14B3" w:rsidRDefault="00407215" w:rsidP="00407215">
      <w:pPr>
        <w:pStyle w:val="Heading2"/>
      </w:pPr>
      <w:bookmarkStart w:id="25" w:name="_Toc20213516"/>
      <w:bookmarkStart w:id="26" w:name="_Toc120083876"/>
      <w:r w:rsidRPr="00FF14B3">
        <w:t>3.2</w:t>
      </w:r>
      <w:r w:rsidRPr="00FF14B3">
        <w:tab/>
        <w:t>Abbreviations</w:t>
      </w:r>
      <w:bookmarkEnd w:id="25"/>
      <w:bookmarkEnd w:id="26"/>
    </w:p>
    <w:p w14:paraId="4E8528F7" w14:textId="77777777" w:rsidR="00407215" w:rsidRPr="00FF14B3" w:rsidRDefault="00407215" w:rsidP="00407215">
      <w:r w:rsidRPr="00FF14B3">
        <w:t xml:space="preserve">For the purposes of the present document, the abbreviations given in 3GPP TR 21.905 [1], in 3GPP TS 23.281 [19], in 3GPP TS 23.282 [20], in 3GPP TS 23.280 [21], in 3GPP TS 23.379 [18] and the following apply, if any. An </w:t>
      </w:r>
      <w:r w:rsidRPr="00FF14B3">
        <w:lastRenderedPageBreak/>
        <w:t>abbreviation defined in the present document takes precedence over the definition of the same abbreviation, if any, in 3GPP TR 21.905 [1].</w:t>
      </w:r>
    </w:p>
    <w:p w14:paraId="65816185" w14:textId="77777777" w:rsidR="00407215" w:rsidRPr="00FF14B3" w:rsidRDefault="00407215" w:rsidP="00407215">
      <w:pPr>
        <w:pStyle w:val="Heading1"/>
      </w:pPr>
      <w:bookmarkStart w:id="27" w:name="_Toc20213517"/>
      <w:bookmarkStart w:id="28" w:name="_Toc120083877"/>
      <w:r w:rsidRPr="00FF14B3">
        <w:t>4</w:t>
      </w:r>
      <w:r w:rsidRPr="00FF14B3">
        <w:tab/>
        <w:t>Main Concept</w:t>
      </w:r>
      <w:bookmarkEnd w:id="27"/>
      <w:bookmarkEnd w:id="28"/>
    </w:p>
    <w:p w14:paraId="2F872AB2" w14:textId="77777777" w:rsidR="00407215" w:rsidRPr="00FF14B3" w:rsidRDefault="00407215" w:rsidP="00407215">
      <w:pPr>
        <w:pStyle w:val="Heading2"/>
      </w:pPr>
      <w:bookmarkStart w:id="29" w:name="_Toc20213518"/>
      <w:bookmarkStart w:id="30" w:name="_Toc120083878"/>
      <w:r w:rsidRPr="00FF14B3">
        <w:t>4.1</w:t>
      </w:r>
      <w:r w:rsidRPr="00FF14B3">
        <w:tab/>
        <w:t>Introduction</w:t>
      </w:r>
      <w:bookmarkEnd w:id="29"/>
      <w:bookmarkEnd w:id="30"/>
    </w:p>
    <w:p w14:paraId="6F7DC069" w14:textId="77777777" w:rsidR="00407215" w:rsidRPr="00FF14B3" w:rsidRDefault="00407215" w:rsidP="00407215">
      <w:r w:rsidRPr="00FF14B3">
        <w:t>The MCPTT-2 reference point (between the MCPTT Server and the MCPTT User Database) is defined in the 3GPP TS 23.379 [18].</w:t>
      </w:r>
    </w:p>
    <w:p w14:paraId="464B5C81" w14:textId="77777777" w:rsidR="00407215" w:rsidRPr="00FF14B3" w:rsidRDefault="00407215" w:rsidP="00407215">
      <w:r w:rsidRPr="00FF14B3">
        <w:t xml:space="preserve">The MCVideo-2 reference point (between the </w:t>
      </w:r>
      <w:proofErr w:type="spellStart"/>
      <w:r w:rsidRPr="00FF14B3">
        <w:t>MCVideo</w:t>
      </w:r>
      <w:proofErr w:type="spellEnd"/>
      <w:r w:rsidRPr="00FF14B3">
        <w:t xml:space="preserve"> Server and the </w:t>
      </w:r>
      <w:proofErr w:type="spellStart"/>
      <w:r w:rsidRPr="00FF14B3">
        <w:t>MCVideo</w:t>
      </w:r>
      <w:proofErr w:type="spellEnd"/>
      <w:r w:rsidRPr="00FF14B3">
        <w:t xml:space="preserve"> User Database) is defined in the 3GPP TS 23.281 [19].</w:t>
      </w:r>
    </w:p>
    <w:p w14:paraId="54288B1E" w14:textId="77777777" w:rsidR="00407215" w:rsidRPr="00FF14B3" w:rsidRDefault="00407215" w:rsidP="00407215">
      <w:r w:rsidRPr="00FF14B3">
        <w:t xml:space="preserve">The MCData-2 reference point (between the </w:t>
      </w:r>
      <w:proofErr w:type="spellStart"/>
      <w:r w:rsidRPr="00FF14B3">
        <w:t>MCData</w:t>
      </w:r>
      <w:proofErr w:type="spellEnd"/>
      <w:r w:rsidRPr="00FF14B3">
        <w:t xml:space="preserve"> Server and the </w:t>
      </w:r>
      <w:proofErr w:type="spellStart"/>
      <w:r w:rsidRPr="00FF14B3">
        <w:t>MCData</w:t>
      </w:r>
      <w:proofErr w:type="spellEnd"/>
      <w:r w:rsidRPr="00FF14B3">
        <w:t xml:space="preserve"> User Database) is defined in the 3GPP TS 23.282 [20].</w:t>
      </w:r>
    </w:p>
    <w:p w14:paraId="326DD7F7" w14:textId="77777777" w:rsidR="00407215" w:rsidRPr="00FF14B3" w:rsidRDefault="00407215" w:rsidP="00407215">
      <w:r w:rsidRPr="00FF14B3">
        <w:t>The CSC-13 reference point (between the Configuration Management and the MC Service User Database) is defined in the 3GPP TS 23.280 [21].</w:t>
      </w:r>
    </w:p>
    <w:p w14:paraId="3B02DEF2" w14:textId="77777777" w:rsidR="00407215" w:rsidRPr="00FF14B3" w:rsidRDefault="00407215" w:rsidP="00407215">
      <w:pPr>
        <w:rPr>
          <w:lang w:eastAsia="zh-CN"/>
        </w:rPr>
      </w:pPr>
      <w:r w:rsidRPr="00FF14B3">
        <w:t xml:space="preserve">This document </w:t>
      </w:r>
      <w:r w:rsidRPr="00FF14B3">
        <w:rPr>
          <w:lang w:eastAsia="zh-CN"/>
        </w:rPr>
        <w:t>describe</w:t>
      </w:r>
      <w:r w:rsidRPr="00FF14B3">
        <w:t xml:space="preserve">s the </w:t>
      </w:r>
      <w:r w:rsidRPr="00FF14B3">
        <w:rPr>
          <w:lang w:eastAsia="zh-CN"/>
        </w:rPr>
        <w:t xml:space="preserve">Diameter-based </w:t>
      </w:r>
      <w:r w:rsidRPr="00FF14B3">
        <w:t>related procedures, message parameters</w:t>
      </w:r>
      <w:r w:rsidRPr="00FF14B3">
        <w:rPr>
          <w:lang w:eastAsia="zh-CN"/>
        </w:rPr>
        <w:t xml:space="preserve"> and protocol specification for MCPTT-2, MDVideo-2, MCData-2 and CSC-13 reference points.</w:t>
      </w:r>
    </w:p>
    <w:p w14:paraId="782FB6F0" w14:textId="77777777" w:rsidR="00407215" w:rsidRPr="00FF14B3" w:rsidRDefault="00407215" w:rsidP="00407215">
      <w:r w:rsidRPr="00FF14B3">
        <w:t xml:space="preserve">This document specifies the Diameter Management Application used as protocol over the MCPTT-2, </w:t>
      </w:r>
      <w:r w:rsidRPr="00FF14B3">
        <w:rPr>
          <w:lang w:eastAsia="zh-CN"/>
        </w:rPr>
        <w:t>MDVideo-2, MCData-2</w:t>
      </w:r>
      <w:r w:rsidRPr="00FF14B3">
        <w:t xml:space="preserve"> and CSC-13 reference points.</w:t>
      </w:r>
    </w:p>
    <w:p w14:paraId="598A0AE6" w14:textId="77777777" w:rsidR="00407215" w:rsidRPr="00FF14B3" w:rsidRDefault="00407215" w:rsidP="00407215">
      <w:pPr>
        <w:pStyle w:val="Heading1"/>
      </w:pPr>
      <w:bookmarkStart w:id="31" w:name="_Toc20213519"/>
      <w:bookmarkStart w:id="32" w:name="_Toc120083879"/>
      <w:r w:rsidRPr="00FF14B3">
        <w:rPr>
          <w:noProof/>
        </w:rPr>
        <w:t>5</w:t>
      </w:r>
      <w:r w:rsidRPr="00FF14B3">
        <w:tab/>
        <w:t>MC Service General Architecture</w:t>
      </w:r>
      <w:bookmarkEnd w:id="31"/>
      <w:bookmarkEnd w:id="32"/>
    </w:p>
    <w:p w14:paraId="1FD1012F" w14:textId="77777777" w:rsidR="00407215" w:rsidRPr="00FF14B3" w:rsidRDefault="00407215" w:rsidP="00407215">
      <w:pPr>
        <w:pStyle w:val="Heading2"/>
      </w:pPr>
      <w:bookmarkStart w:id="33" w:name="scFUNCMO"/>
      <w:bookmarkStart w:id="34" w:name="_Toc20213520"/>
      <w:bookmarkStart w:id="35" w:name="_Toc120083880"/>
      <w:r w:rsidRPr="00FF14B3">
        <w:t>5.1</w:t>
      </w:r>
      <w:r w:rsidRPr="00FF14B3">
        <w:tab/>
        <w:t>Introduction</w:t>
      </w:r>
      <w:bookmarkEnd w:id="34"/>
      <w:bookmarkEnd w:id="35"/>
    </w:p>
    <w:p w14:paraId="30272392" w14:textId="77777777" w:rsidR="00407215" w:rsidRPr="00FF14B3" w:rsidRDefault="00407215" w:rsidP="00407215">
      <w:r w:rsidRPr="00FF14B3">
        <w:t xml:space="preserve">This </w:t>
      </w:r>
      <w:r>
        <w:t>clause</w:t>
      </w:r>
      <w:r w:rsidRPr="00FF14B3">
        <w:t xml:space="preserve"> further specifies the architectural assumptions associated with the MCPTT-2, </w:t>
      </w:r>
      <w:r w:rsidRPr="00FF14B3">
        <w:rPr>
          <w:lang w:eastAsia="zh-CN"/>
        </w:rPr>
        <w:t>MDVideo-2, MCData-2</w:t>
      </w:r>
      <w:r w:rsidRPr="00FF14B3">
        <w:t xml:space="preserve"> and CSC-13 reference points, building on respectively 3GPP TS 23.379 [18]</w:t>
      </w:r>
      <w:r w:rsidRPr="00FF14B3">
        <w:rPr>
          <w:noProof/>
        </w:rPr>
        <w:t xml:space="preserve">, </w:t>
      </w:r>
      <w:r w:rsidRPr="00FF14B3">
        <w:t>3GPP TS 23.281 [19], 3GPP TS 23.282 [20] and 3GPP TS 23.280 [21].</w:t>
      </w:r>
    </w:p>
    <w:p w14:paraId="688C540E" w14:textId="77777777" w:rsidR="00407215" w:rsidRPr="00FF14B3" w:rsidRDefault="00407215" w:rsidP="00407215">
      <w:pPr>
        <w:pStyle w:val="Heading2"/>
      </w:pPr>
      <w:bookmarkStart w:id="36" w:name="_Toc20213521"/>
      <w:bookmarkStart w:id="37" w:name="_Toc120083881"/>
      <w:r w:rsidRPr="00FF14B3">
        <w:t>5.</w:t>
      </w:r>
      <w:bookmarkEnd w:id="33"/>
      <w:r w:rsidRPr="00FF14B3">
        <w:rPr>
          <w:noProof/>
        </w:rPr>
        <w:t>2</w:t>
      </w:r>
      <w:r w:rsidRPr="00FF14B3">
        <w:tab/>
        <w:t>Functional requirements of network entities</w:t>
      </w:r>
      <w:bookmarkEnd w:id="36"/>
      <w:bookmarkEnd w:id="37"/>
    </w:p>
    <w:p w14:paraId="6A8189E1" w14:textId="77777777" w:rsidR="00407215" w:rsidRPr="00FF14B3" w:rsidRDefault="00407215" w:rsidP="00407215">
      <w:pPr>
        <w:pStyle w:val="Heading3"/>
      </w:pPr>
      <w:bookmarkStart w:id="38" w:name="_Toc20213522"/>
      <w:bookmarkStart w:id="39" w:name="_Toc120083882"/>
      <w:r w:rsidRPr="00FF14B3">
        <w:t>5.2.1</w:t>
      </w:r>
      <w:r w:rsidRPr="00FF14B3">
        <w:tab/>
        <w:t>Functional Requirements of the MC Service Server</w:t>
      </w:r>
      <w:bookmarkEnd w:id="38"/>
      <w:bookmarkEnd w:id="39"/>
    </w:p>
    <w:p w14:paraId="0693730E" w14:textId="77777777" w:rsidR="00407215" w:rsidRPr="00FF14B3" w:rsidRDefault="00407215" w:rsidP="00407215">
      <w:r w:rsidRPr="00FF14B3">
        <w:t>Depending on the MC Service, the MC Server is:</w:t>
      </w:r>
    </w:p>
    <w:p w14:paraId="61B18C4B" w14:textId="77777777" w:rsidR="00407215" w:rsidRPr="00FF14B3" w:rsidRDefault="00407215" w:rsidP="00407215">
      <w:pPr>
        <w:pStyle w:val="B10"/>
      </w:pPr>
      <w:r w:rsidRPr="00FF14B3">
        <w:t>-</w:t>
      </w:r>
      <w:r w:rsidRPr="00FF14B3">
        <w:tab/>
        <w:t xml:space="preserve">the MCPTT Server for MCPTT services, as defined in 3GPP TS 23.379 [18], </w:t>
      </w:r>
    </w:p>
    <w:p w14:paraId="735FF987" w14:textId="77777777" w:rsidR="00407215" w:rsidRPr="00FF14B3" w:rsidRDefault="00407215" w:rsidP="00407215">
      <w:pPr>
        <w:pStyle w:val="B10"/>
      </w:pPr>
      <w:r w:rsidRPr="00FF14B3">
        <w:t>-</w:t>
      </w:r>
      <w:r w:rsidRPr="00FF14B3">
        <w:tab/>
        <w:t xml:space="preserve">the </w:t>
      </w:r>
      <w:proofErr w:type="spellStart"/>
      <w:r w:rsidRPr="00FF14B3">
        <w:t>MCVideo</w:t>
      </w:r>
      <w:proofErr w:type="spellEnd"/>
      <w:r w:rsidRPr="00FF14B3">
        <w:t xml:space="preserve"> Server for </w:t>
      </w:r>
      <w:proofErr w:type="spellStart"/>
      <w:r w:rsidRPr="00FF14B3">
        <w:t>MCVideo</w:t>
      </w:r>
      <w:proofErr w:type="spellEnd"/>
      <w:r w:rsidRPr="00FF14B3">
        <w:t xml:space="preserve"> services, as defined in 3GPP TS 23.281 [19],</w:t>
      </w:r>
    </w:p>
    <w:p w14:paraId="43F4998B" w14:textId="77777777" w:rsidR="00407215" w:rsidRPr="00FF14B3" w:rsidRDefault="00407215" w:rsidP="00407215">
      <w:pPr>
        <w:pStyle w:val="B10"/>
      </w:pPr>
      <w:r w:rsidRPr="00FF14B3">
        <w:t>-</w:t>
      </w:r>
      <w:r w:rsidRPr="00FF14B3">
        <w:tab/>
        <w:t xml:space="preserve">and the </w:t>
      </w:r>
      <w:proofErr w:type="spellStart"/>
      <w:r w:rsidRPr="00FF14B3">
        <w:t>MCData</w:t>
      </w:r>
      <w:proofErr w:type="spellEnd"/>
      <w:r w:rsidRPr="00FF14B3">
        <w:t xml:space="preserve"> Server for </w:t>
      </w:r>
      <w:proofErr w:type="spellStart"/>
      <w:r w:rsidRPr="00FF14B3">
        <w:t>MCData</w:t>
      </w:r>
      <w:proofErr w:type="spellEnd"/>
      <w:r w:rsidRPr="00FF14B3">
        <w:t xml:space="preserve"> services, as defined in 3GPP TS 23.282 [20]. </w:t>
      </w:r>
    </w:p>
    <w:p w14:paraId="19B339BF" w14:textId="77777777" w:rsidR="00407215" w:rsidRPr="00FF14B3" w:rsidRDefault="00407215" w:rsidP="00407215">
      <w:r w:rsidRPr="00FF14B3">
        <w:t>The MC Service Server may communicate with the MC Service User Database over:</w:t>
      </w:r>
    </w:p>
    <w:p w14:paraId="0BBB1C79" w14:textId="77777777" w:rsidR="00407215" w:rsidRPr="00FF14B3" w:rsidRDefault="00407215" w:rsidP="00407215">
      <w:r w:rsidRPr="00FF14B3">
        <w:t>-</w:t>
      </w:r>
      <w:r w:rsidRPr="00FF14B3">
        <w:tab/>
        <w:t>the MCPTT-2 interface between the MCPTT Server and the MCPTT User Database;</w:t>
      </w:r>
    </w:p>
    <w:p w14:paraId="243FF765" w14:textId="77777777" w:rsidR="00407215" w:rsidRPr="00FF14B3" w:rsidRDefault="00407215" w:rsidP="00407215">
      <w:r w:rsidRPr="00FF14B3">
        <w:t>-</w:t>
      </w:r>
      <w:r w:rsidRPr="00FF14B3">
        <w:tab/>
        <w:t xml:space="preserve">the MCVideo-2 interface between the </w:t>
      </w:r>
      <w:proofErr w:type="spellStart"/>
      <w:r w:rsidRPr="00FF14B3">
        <w:t>MCVideo</w:t>
      </w:r>
      <w:proofErr w:type="spellEnd"/>
      <w:r w:rsidRPr="00FF14B3">
        <w:t xml:space="preserve"> Server and the </w:t>
      </w:r>
      <w:proofErr w:type="spellStart"/>
      <w:r w:rsidRPr="00FF14B3">
        <w:t>MCVideo</w:t>
      </w:r>
      <w:proofErr w:type="spellEnd"/>
      <w:r w:rsidRPr="00FF14B3">
        <w:t xml:space="preserve"> User Database;</w:t>
      </w:r>
    </w:p>
    <w:p w14:paraId="4502A253" w14:textId="77777777" w:rsidR="00407215" w:rsidRPr="00FF14B3" w:rsidRDefault="00407215" w:rsidP="00407215">
      <w:r w:rsidRPr="00FF14B3">
        <w:t>-</w:t>
      </w:r>
      <w:r w:rsidRPr="00FF14B3">
        <w:tab/>
        <w:t xml:space="preserve">the MCData-2 interface between the </w:t>
      </w:r>
      <w:proofErr w:type="spellStart"/>
      <w:r w:rsidRPr="00FF14B3">
        <w:t>MCData</w:t>
      </w:r>
      <w:proofErr w:type="spellEnd"/>
      <w:r w:rsidRPr="00FF14B3">
        <w:t xml:space="preserve"> Server and the MCPTT User Database.</w:t>
      </w:r>
    </w:p>
    <w:p w14:paraId="111A32AE" w14:textId="77777777" w:rsidR="00407215" w:rsidRPr="00FF14B3" w:rsidRDefault="00407215" w:rsidP="00407215">
      <w:pPr>
        <w:pStyle w:val="B10"/>
        <w:ind w:left="0" w:firstLine="0"/>
      </w:pPr>
      <w:r w:rsidRPr="00FF14B3">
        <w:t xml:space="preserve">For more details on the functionality of the MC Service Server, refer to 3GPP TS 23.379 [18], 3GPP TS 23.281 [19] and 3GPP TS 23.282 [20], depending on the MC Service. </w:t>
      </w:r>
    </w:p>
    <w:p w14:paraId="3516FF99" w14:textId="77777777" w:rsidR="00407215" w:rsidRPr="00FF14B3" w:rsidRDefault="00407215" w:rsidP="00407215">
      <w:pPr>
        <w:pStyle w:val="Heading3"/>
      </w:pPr>
      <w:bookmarkStart w:id="40" w:name="_Toc20213523"/>
      <w:bookmarkStart w:id="41" w:name="_Toc120083883"/>
      <w:r w:rsidRPr="00FF14B3">
        <w:lastRenderedPageBreak/>
        <w:t>5.2.2</w:t>
      </w:r>
      <w:r w:rsidRPr="00FF14B3">
        <w:tab/>
        <w:t>Functional Requirements of the Configuration Management Server</w:t>
      </w:r>
      <w:bookmarkEnd w:id="40"/>
      <w:bookmarkEnd w:id="41"/>
    </w:p>
    <w:p w14:paraId="4E5867DF" w14:textId="77777777" w:rsidR="00407215" w:rsidRPr="00FF14B3" w:rsidRDefault="00407215" w:rsidP="00407215">
      <w:r w:rsidRPr="00FF14B3">
        <w:t>The Configuration Management Server may communicate with the MC Service User Database over the CSC-13 interface.</w:t>
      </w:r>
    </w:p>
    <w:p w14:paraId="3095C74E" w14:textId="77777777" w:rsidR="00407215" w:rsidRPr="00FF14B3" w:rsidRDefault="00407215" w:rsidP="00407215">
      <w:pPr>
        <w:pStyle w:val="B10"/>
        <w:ind w:left="0" w:firstLine="0"/>
      </w:pPr>
      <w:r w:rsidRPr="00FF14B3">
        <w:t>For more details on the functionality of the Configuration Management Server, refer to 3GPP TS 23.280 [21].</w:t>
      </w:r>
    </w:p>
    <w:p w14:paraId="7D0BC762" w14:textId="77777777" w:rsidR="00407215" w:rsidRPr="00FF14B3" w:rsidRDefault="00407215" w:rsidP="00407215">
      <w:pPr>
        <w:pStyle w:val="Heading3"/>
      </w:pPr>
      <w:bookmarkStart w:id="42" w:name="_Toc20213524"/>
      <w:bookmarkStart w:id="43" w:name="_Toc120083884"/>
      <w:r w:rsidRPr="00FF14B3">
        <w:t>5.2.3</w:t>
      </w:r>
      <w:r w:rsidRPr="00FF14B3">
        <w:tab/>
        <w:t>Functional requirements of MCPTT User Database</w:t>
      </w:r>
      <w:bookmarkEnd w:id="42"/>
      <w:bookmarkEnd w:id="43"/>
    </w:p>
    <w:p w14:paraId="47ED08D1" w14:textId="77777777" w:rsidR="00407215" w:rsidRPr="00FF14B3" w:rsidRDefault="00407215" w:rsidP="00407215">
      <w:r w:rsidRPr="00FF14B3">
        <w:t>Depending on the MC Service, the MC Service User Database is:</w:t>
      </w:r>
    </w:p>
    <w:p w14:paraId="6B780A79" w14:textId="77777777" w:rsidR="00407215" w:rsidRPr="00FF14B3" w:rsidRDefault="00407215" w:rsidP="00407215">
      <w:r w:rsidRPr="00FF14B3">
        <w:t>-</w:t>
      </w:r>
      <w:r w:rsidRPr="00FF14B3">
        <w:tab/>
        <w:t xml:space="preserve">the MCPTT user database for MCPTT services, as defined in 3GPP TS 23.379 [18], </w:t>
      </w:r>
    </w:p>
    <w:p w14:paraId="7736A7E9" w14:textId="77777777" w:rsidR="00407215" w:rsidRPr="00FF14B3" w:rsidRDefault="00407215" w:rsidP="00407215">
      <w:r w:rsidRPr="00FF14B3">
        <w:t>-</w:t>
      </w:r>
      <w:r w:rsidRPr="00FF14B3">
        <w:tab/>
        <w:t xml:space="preserve">the </w:t>
      </w:r>
      <w:proofErr w:type="spellStart"/>
      <w:r w:rsidRPr="00FF14B3">
        <w:t>MCVideo</w:t>
      </w:r>
      <w:proofErr w:type="spellEnd"/>
      <w:r w:rsidRPr="00FF14B3">
        <w:t xml:space="preserve"> user database for </w:t>
      </w:r>
      <w:proofErr w:type="spellStart"/>
      <w:r w:rsidRPr="00FF14B3">
        <w:t>MCVideo</w:t>
      </w:r>
      <w:proofErr w:type="spellEnd"/>
      <w:r w:rsidRPr="00FF14B3">
        <w:t xml:space="preserve"> services, as defined in 3GPP TS 23.281 [19],</w:t>
      </w:r>
    </w:p>
    <w:p w14:paraId="06D47B7A" w14:textId="77777777" w:rsidR="00407215" w:rsidRPr="00FF14B3" w:rsidRDefault="00407215" w:rsidP="00407215">
      <w:r w:rsidRPr="00FF14B3">
        <w:t>-</w:t>
      </w:r>
      <w:r w:rsidRPr="00FF14B3">
        <w:tab/>
        <w:t xml:space="preserve">and the </w:t>
      </w:r>
      <w:proofErr w:type="spellStart"/>
      <w:r w:rsidRPr="00FF14B3">
        <w:t>MCData</w:t>
      </w:r>
      <w:proofErr w:type="spellEnd"/>
      <w:r w:rsidRPr="00FF14B3">
        <w:t xml:space="preserve"> user database for </w:t>
      </w:r>
      <w:proofErr w:type="spellStart"/>
      <w:r w:rsidRPr="00FF14B3">
        <w:t>MCData</w:t>
      </w:r>
      <w:proofErr w:type="spellEnd"/>
      <w:r w:rsidRPr="00FF14B3">
        <w:t xml:space="preserve"> services, as defined in 3GPP TS 23.282 [20]. </w:t>
      </w:r>
    </w:p>
    <w:p w14:paraId="2091A51B" w14:textId="77777777" w:rsidR="00407215" w:rsidRPr="00FF14B3" w:rsidRDefault="00407215" w:rsidP="00407215">
      <w:r w:rsidRPr="00FF14B3">
        <w:t>These MC service user databases can be co-located.</w:t>
      </w:r>
    </w:p>
    <w:p w14:paraId="0E77AF9D" w14:textId="77777777" w:rsidR="00407215" w:rsidRPr="00FF14B3" w:rsidRDefault="00407215" w:rsidP="00407215">
      <w:r w:rsidRPr="00FF14B3">
        <w:t>The MCPTT User Database may communicate with the MCPTT Server over the MCPTT-2 interface.</w:t>
      </w:r>
    </w:p>
    <w:p w14:paraId="2098D35C" w14:textId="77777777" w:rsidR="00407215" w:rsidRPr="00FF14B3" w:rsidRDefault="00407215" w:rsidP="00407215">
      <w:r w:rsidRPr="00FF14B3">
        <w:t xml:space="preserve">The </w:t>
      </w:r>
      <w:proofErr w:type="spellStart"/>
      <w:r w:rsidRPr="00FF14B3">
        <w:t>MCVideo</w:t>
      </w:r>
      <w:proofErr w:type="spellEnd"/>
      <w:r w:rsidRPr="00FF14B3">
        <w:t xml:space="preserve"> User Database may communicate with the </w:t>
      </w:r>
      <w:proofErr w:type="spellStart"/>
      <w:r w:rsidRPr="00FF14B3">
        <w:t>MCVideo</w:t>
      </w:r>
      <w:proofErr w:type="spellEnd"/>
      <w:r w:rsidRPr="00FF14B3">
        <w:t xml:space="preserve"> Server over the MCVideo-2 interface.</w:t>
      </w:r>
    </w:p>
    <w:p w14:paraId="21F1222D" w14:textId="77777777" w:rsidR="00407215" w:rsidRPr="00FF14B3" w:rsidRDefault="00407215" w:rsidP="00407215">
      <w:r w:rsidRPr="00FF14B3">
        <w:t xml:space="preserve">The </w:t>
      </w:r>
      <w:proofErr w:type="spellStart"/>
      <w:r w:rsidRPr="00FF14B3">
        <w:t>MCData</w:t>
      </w:r>
      <w:proofErr w:type="spellEnd"/>
      <w:r w:rsidRPr="00FF14B3">
        <w:t xml:space="preserve"> User Database may communicate with the </w:t>
      </w:r>
      <w:proofErr w:type="spellStart"/>
      <w:r w:rsidRPr="00FF14B3">
        <w:t>MCData</w:t>
      </w:r>
      <w:proofErr w:type="spellEnd"/>
      <w:r w:rsidRPr="00FF14B3">
        <w:t xml:space="preserve"> Server over the MCData-2 interface.</w:t>
      </w:r>
    </w:p>
    <w:p w14:paraId="3AB8E334" w14:textId="77777777" w:rsidR="00407215" w:rsidRPr="00FF14B3" w:rsidRDefault="00407215" w:rsidP="00407215">
      <w:r w:rsidRPr="00FF14B3">
        <w:t>Any MC Service User Database may communicate with the Configuration Management Server over the CSC-13 interface.</w:t>
      </w:r>
    </w:p>
    <w:p w14:paraId="61F106F9" w14:textId="77777777" w:rsidR="00407215" w:rsidRPr="00FF14B3" w:rsidRDefault="00407215" w:rsidP="00407215">
      <w:r w:rsidRPr="00FF14B3">
        <w:t>For more details on the functionality of the MC Service User Database, refer to 3GPP TS 23.280 [21], 3GPP TS 23.379 [18]</w:t>
      </w:r>
      <w:r w:rsidRPr="00FF14B3">
        <w:rPr>
          <w:noProof/>
        </w:rPr>
        <w:t xml:space="preserve">, </w:t>
      </w:r>
      <w:r w:rsidRPr="00FF14B3">
        <w:t>3GPP TS 23.281 [19] and 3GPP TS 23.282 [20] depending on the MC Service.</w:t>
      </w:r>
    </w:p>
    <w:p w14:paraId="76A56A6D" w14:textId="77777777" w:rsidR="00407215" w:rsidRPr="00FF14B3" w:rsidRDefault="00407215" w:rsidP="00407215">
      <w:pPr>
        <w:pStyle w:val="Heading2"/>
      </w:pPr>
      <w:bookmarkStart w:id="44" w:name="_Toc20213525"/>
      <w:bookmarkStart w:id="45" w:name="_Toc120083885"/>
      <w:r w:rsidRPr="00FF14B3">
        <w:t>5.3</w:t>
      </w:r>
      <w:r w:rsidRPr="00FF14B3">
        <w:tab/>
        <w:t>Functional classification of MC Service Server to MC Service User Database related interface procedures</w:t>
      </w:r>
      <w:bookmarkEnd w:id="44"/>
      <w:bookmarkEnd w:id="45"/>
    </w:p>
    <w:p w14:paraId="42F0CDFC" w14:textId="77777777" w:rsidR="00407215" w:rsidRPr="00FF14B3" w:rsidRDefault="00407215" w:rsidP="00407215">
      <w:r w:rsidRPr="00FF14B3">
        <w:t>MC Service Server to MC Service User Database interfaces are:</w:t>
      </w:r>
    </w:p>
    <w:p w14:paraId="2B1B1616" w14:textId="77777777" w:rsidR="00407215" w:rsidRPr="00FF14B3" w:rsidRDefault="00407215" w:rsidP="00407215">
      <w:pPr>
        <w:pStyle w:val="B20"/>
      </w:pPr>
      <w:r w:rsidRPr="00FF14B3">
        <w:t>-</w:t>
      </w:r>
      <w:r w:rsidRPr="00FF14B3">
        <w:tab/>
        <w:t>The MCPTT-2 interface between the MCPTT User Database and the MCPTT Server;</w:t>
      </w:r>
    </w:p>
    <w:p w14:paraId="492B2627" w14:textId="77777777" w:rsidR="00407215" w:rsidRPr="00FF14B3" w:rsidRDefault="00407215" w:rsidP="00407215">
      <w:pPr>
        <w:pStyle w:val="B20"/>
      </w:pPr>
      <w:r w:rsidRPr="00FF14B3">
        <w:t>-</w:t>
      </w:r>
      <w:r w:rsidRPr="00FF14B3">
        <w:tab/>
        <w:t xml:space="preserve">The MCVideo-2 interface between the </w:t>
      </w:r>
      <w:proofErr w:type="spellStart"/>
      <w:r w:rsidRPr="00FF14B3">
        <w:t>MCVideo</w:t>
      </w:r>
      <w:proofErr w:type="spellEnd"/>
      <w:r w:rsidRPr="00FF14B3">
        <w:t xml:space="preserve"> User Database and the </w:t>
      </w:r>
      <w:proofErr w:type="spellStart"/>
      <w:r w:rsidRPr="00FF14B3">
        <w:t>MCVideo</w:t>
      </w:r>
      <w:proofErr w:type="spellEnd"/>
      <w:r w:rsidRPr="00FF14B3">
        <w:t xml:space="preserve"> Server;</w:t>
      </w:r>
    </w:p>
    <w:p w14:paraId="1763900B" w14:textId="77777777" w:rsidR="00407215" w:rsidRPr="00FF14B3" w:rsidRDefault="00407215" w:rsidP="00407215">
      <w:pPr>
        <w:pStyle w:val="B20"/>
      </w:pPr>
      <w:r w:rsidRPr="00FF14B3">
        <w:t>-</w:t>
      </w:r>
      <w:r w:rsidRPr="00FF14B3">
        <w:tab/>
        <w:t xml:space="preserve">The MCData-2 interface between the </w:t>
      </w:r>
      <w:proofErr w:type="spellStart"/>
      <w:r w:rsidRPr="00FF14B3">
        <w:t>MCData</w:t>
      </w:r>
      <w:proofErr w:type="spellEnd"/>
      <w:r w:rsidRPr="00FF14B3">
        <w:t xml:space="preserve"> User Database and the </w:t>
      </w:r>
      <w:proofErr w:type="spellStart"/>
      <w:r w:rsidRPr="00FF14B3">
        <w:t>MCData</w:t>
      </w:r>
      <w:proofErr w:type="spellEnd"/>
      <w:r w:rsidRPr="00FF14B3">
        <w:t xml:space="preserve"> Server.</w:t>
      </w:r>
    </w:p>
    <w:p w14:paraId="6199C2B9" w14:textId="77777777" w:rsidR="00407215" w:rsidRPr="00FF14B3" w:rsidRDefault="00407215" w:rsidP="00407215">
      <w:r w:rsidRPr="00FF14B3">
        <w:t>Operations on the MC Service Server to MC Service User Database interfaces are classified in functional groups:</w:t>
      </w:r>
    </w:p>
    <w:p w14:paraId="62D00D0B" w14:textId="77777777" w:rsidR="00407215" w:rsidRPr="00FF14B3" w:rsidRDefault="00407215" w:rsidP="00407215">
      <w:pPr>
        <w:pStyle w:val="B10"/>
      </w:pPr>
      <w:r w:rsidRPr="00FF14B3">
        <w:t>1.</w:t>
      </w:r>
      <w:r w:rsidRPr="00FF14B3">
        <w:tab/>
        <w:t>Data handling procedures</w:t>
      </w:r>
    </w:p>
    <w:p w14:paraId="62915708" w14:textId="77777777" w:rsidR="00407215" w:rsidRPr="00FF14B3" w:rsidRDefault="00407215" w:rsidP="00407215">
      <w:pPr>
        <w:pStyle w:val="B20"/>
      </w:pPr>
      <w:r w:rsidRPr="00FF14B3">
        <w:t>-</w:t>
      </w:r>
      <w:r w:rsidRPr="00FF14B3">
        <w:tab/>
        <w:t>The download of data from the MC Service User Database to an MC Service Server.</w:t>
      </w:r>
    </w:p>
    <w:p w14:paraId="7CC4A74B" w14:textId="77777777" w:rsidR="00407215" w:rsidRPr="00FF14B3" w:rsidRDefault="00407215" w:rsidP="00407215">
      <w:pPr>
        <w:pStyle w:val="B20"/>
      </w:pPr>
      <w:r w:rsidRPr="00FF14B3">
        <w:t>-</w:t>
      </w:r>
      <w:r w:rsidRPr="00FF14B3">
        <w:tab/>
        <w:t>The subscription to notifications from the MC Service User Database when particular information about a specific MC Service User is updated.</w:t>
      </w:r>
    </w:p>
    <w:p w14:paraId="1F52DCD6" w14:textId="77777777" w:rsidR="00407215" w:rsidRPr="00FF14B3" w:rsidRDefault="00407215" w:rsidP="00407215">
      <w:pPr>
        <w:pStyle w:val="B20"/>
      </w:pPr>
      <w:r w:rsidRPr="00FF14B3">
        <w:t>-</w:t>
      </w:r>
      <w:r w:rsidRPr="00FF14B3">
        <w:tab/>
        <w:t>The MC Service User Database can notify an MC Service Server of changes in data for which the MC Service Server previously had subscribed.</w:t>
      </w:r>
    </w:p>
    <w:p w14:paraId="48EEC97F" w14:textId="77777777" w:rsidR="00407215" w:rsidRPr="00FF14B3" w:rsidRDefault="00407215" w:rsidP="00407215">
      <w:pPr>
        <w:pStyle w:val="Heading2"/>
      </w:pPr>
      <w:bookmarkStart w:id="46" w:name="_Toc20213526"/>
      <w:bookmarkStart w:id="47" w:name="_Toc120083886"/>
      <w:r w:rsidRPr="00FF14B3">
        <w:t>5.4</w:t>
      </w:r>
      <w:r w:rsidRPr="00FF14B3">
        <w:tab/>
        <w:t>Functional classification of CSC-13 interface procedures</w:t>
      </w:r>
      <w:bookmarkEnd w:id="46"/>
      <w:bookmarkEnd w:id="47"/>
    </w:p>
    <w:p w14:paraId="0BB4D91E" w14:textId="77777777" w:rsidR="00407215" w:rsidRPr="00FF14B3" w:rsidRDefault="00407215" w:rsidP="00407215">
      <w:r w:rsidRPr="00FF14B3">
        <w:t>Operations on the CSC-13 interface are classified in functional groups:</w:t>
      </w:r>
    </w:p>
    <w:p w14:paraId="33FA0E6B" w14:textId="77777777" w:rsidR="00407215" w:rsidRPr="00FF14B3" w:rsidRDefault="00407215" w:rsidP="00407215">
      <w:pPr>
        <w:pStyle w:val="B10"/>
      </w:pPr>
      <w:r w:rsidRPr="00FF14B3">
        <w:t>1.</w:t>
      </w:r>
      <w:r w:rsidRPr="00FF14B3">
        <w:tab/>
        <w:t>Data handling procedures</w:t>
      </w:r>
    </w:p>
    <w:p w14:paraId="1B07F365" w14:textId="77777777" w:rsidR="00407215" w:rsidRPr="00FF14B3" w:rsidRDefault="00407215" w:rsidP="00407215">
      <w:pPr>
        <w:pStyle w:val="B20"/>
      </w:pPr>
      <w:r w:rsidRPr="00FF14B3">
        <w:t>-</w:t>
      </w:r>
      <w:r w:rsidRPr="00FF14B3">
        <w:tab/>
        <w:t>The download of data from the MC Service User Database to a Configuration Management Server.</w:t>
      </w:r>
    </w:p>
    <w:p w14:paraId="1B1118F9" w14:textId="77777777" w:rsidR="00407215" w:rsidRPr="00FF14B3" w:rsidRDefault="00407215" w:rsidP="00407215">
      <w:pPr>
        <w:pStyle w:val="B20"/>
      </w:pPr>
      <w:r w:rsidRPr="00FF14B3">
        <w:t>-</w:t>
      </w:r>
      <w:r w:rsidRPr="00FF14B3">
        <w:tab/>
        <w:t>The update of data in the MC Service User Database.</w:t>
      </w:r>
    </w:p>
    <w:p w14:paraId="79F7D388" w14:textId="77777777" w:rsidR="00407215" w:rsidRPr="00FF14B3" w:rsidRDefault="00407215" w:rsidP="00407215">
      <w:pPr>
        <w:pStyle w:val="B20"/>
      </w:pPr>
      <w:r w:rsidRPr="00FF14B3">
        <w:lastRenderedPageBreak/>
        <w:t>-</w:t>
      </w:r>
      <w:r w:rsidRPr="00FF14B3">
        <w:tab/>
        <w:t>The subscription to notifications from the MC Service User Database when particular information about a specific MC Service User is updated.</w:t>
      </w:r>
    </w:p>
    <w:p w14:paraId="337B08C2" w14:textId="77777777" w:rsidR="00407215" w:rsidRPr="00FF14B3" w:rsidRDefault="00407215" w:rsidP="00407215">
      <w:pPr>
        <w:pStyle w:val="B20"/>
      </w:pPr>
      <w:r w:rsidRPr="00FF14B3">
        <w:t>-</w:t>
      </w:r>
      <w:r w:rsidRPr="00FF14B3">
        <w:tab/>
        <w:t>The MC Service User Database can notify a Configuration Management Server of changes in data for which the Configuration Management Server previously had subscribed.</w:t>
      </w:r>
    </w:p>
    <w:p w14:paraId="120BDA2A" w14:textId="77777777" w:rsidR="00407215" w:rsidRPr="00FF14B3" w:rsidRDefault="00407215" w:rsidP="00407215">
      <w:pPr>
        <w:pStyle w:val="Heading1"/>
      </w:pPr>
      <w:bookmarkStart w:id="48" w:name="_Toc20213527"/>
      <w:bookmarkStart w:id="49" w:name="_Toc120083887"/>
      <w:r w:rsidRPr="00FF14B3">
        <w:t>6</w:t>
      </w:r>
      <w:r w:rsidRPr="00FF14B3">
        <w:tab/>
        <w:t>Procedure Descriptions for MC Services</w:t>
      </w:r>
      <w:bookmarkEnd w:id="48"/>
      <w:bookmarkEnd w:id="49"/>
    </w:p>
    <w:p w14:paraId="6BBD2F02" w14:textId="77777777" w:rsidR="00407215" w:rsidRPr="00FF14B3" w:rsidRDefault="00407215" w:rsidP="00407215">
      <w:pPr>
        <w:pStyle w:val="Heading2"/>
      </w:pPr>
      <w:bookmarkStart w:id="50" w:name="_Toc20213528"/>
      <w:bookmarkStart w:id="51" w:name="_Toc120083888"/>
      <w:r w:rsidRPr="00FF14B3">
        <w:t>6.1</w:t>
      </w:r>
      <w:r w:rsidRPr="00FF14B3">
        <w:tab/>
        <w:t>Introduction</w:t>
      </w:r>
      <w:bookmarkEnd w:id="50"/>
      <w:bookmarkEnd w:id="51"/>
    </w:p>
    <w:p w14:paraId="53C150F1" w14:textId="77777777" w:rsidR="00407215" w:rsidRPr="00FF14B3" w:rsidRDefault="00407215" w:rsidP="00407215">
      <w:pPr>
        <w:rPr>
          <w:lang w:eastAsia="zh-CN"/>
        </w:rPr>
      </w:pPr>
      <w:r w:rsidRPr="00FF14B3">
        <w:rPr>
          <w:lang w:eastAsia="zh-CN"/>
        </w:rPr>
        <w:t>This clause describes the procedures invoked between MC Service Server(s) and the MC Service User Database(s), i.e.:</w:t>
      </w:r>
    </w:p>
    <w:p w14:paraId="3A4B1913" w14:textId="77777777" w:rsidR="00407215" w:rsidRPr="00FF14B3" w:rsidRDefault="00407215" w:rsidP="00407215">
      <w:pPr>
        <w:pStyle w:val="B10"/>
      </w:pPr>
      <w:r w:rsidRPr="00FF14B3">
        <w:rPr>
          <w:lang w:eastAsia="zh-CN"/>
        </w:rPr>
        <w:t>-</w:t>
      </w:r>
      <w:r w:rsidRPr="00FF14B3">
        <w:rPr>
          <w:lang w:eastAsia="zh-CN"/>
        </w:rPr>
        <w:tab/>
        <w:t xml:space="preserve">between the MCPTT Server and the MCPTT User Database over the </w:t>
      </w:r>
      <w:r w:rsidRPr="00FF14B3">
        <w:t>MCPTT-2 reference point;</w:t>
      </w:r>
    </w:p>
    <w:p w14:paraId="6E0DBA7A" w14:textId="77777777" w:rsidR="00407215" w:rsidRPr="00FF14B3" w:rsidRDefault="00407215" w:rsidP="00407215">
      <w:pPr>
        <w:pStyle w:val="B10"/>
      </w:pPr>
      <w:r w:rsidRPr="00FF14B3">
        <w:rPr>
          <w:lang w:eastAsia="zh-CN"/>
        </w:rPr>
        <w:t>-</w:t>
      </w:r>
      <w:r w:rsidRPr="00FF14B3">
        <w:rPr>
          <w:lang w:eastAsia="zh-CN"/>
        </w:rPr>
        <w:tab/>
        <w:t xml:space="preserve">between the </w:t>
      </w:r>
      <w:proofErr w:type="spellStart"/>
      <w:r w:rsidRPr="00FF14B3">
        <w:rPr>
          <w:lang w:eastAsia="zh-CN"/>
        </w:rPr>
        <w:t>MCVideo</w:t>
      </w:r>
      <w:proofErr w:type="spellEnd"/>
      <w:r w:rsidRPr="00FF14B3">
        <w:rPr>
          <w:lang w:eastAsia="zh-CN"/>
        </w:rPr>
        <w:t xml:space="preserve"> Server and the </w:t>
      </w:r>
      <w:proofErr w:type="spellStart"/>
      <w:r w:rsidRPr="00FF14B3">
        <w:rPr>
          <w:lang w:eastAsia="zh-CN"/>
        </w:rPr>
        <w:t>MCVideo</w:t>
      </w:r>
      <w:proofErr w:type="spellEnd"/>
      <w:r w:rsidRPr="00FF14B3">
        <w:rPr>
          <w:lang w:eastAsia="zh-CN"/>
        </w:rPr>
        <w:t xml:space="preserve"> User Database over the </w:t>
      </w:r>
      <w:r w:rsidRPr="00FF14B3">
        <w:t>MCVideo-2 reference point;</w:t>
      </w:r>
    </w:p>
    <w:p w14:paraId="1FB7CC97" w14:textId="77777777" w:rsidR="00407215" w:rsidRPr="00FF14B3" w:rsidRDefault="00407215" w:rsidP="00407215">
      <w:pPr>
        <w:pStyle w:val="B10"/>
      </w:pPr>
      <w:r w:rsidRPr="00FF14B3">
        <w:rPr>
          <w:lang w:eastAsia="zh-CN"/>
        </w:rPr>
        <w:t>-</w:t>
      </w:r>
      <w:r w:rsidRPr="00FF14B3">
        <w:rPr>
          <w:lang w:eastAsia="zh-CN"/>
        </w:rPr>
        <w:tab/>
        <w:t xml:space="preserve">between the </w:t>
      </w:r>
      <w:proofErr w:type="spellStart"/>
      <w:r w:rsidRPr="00FF14B3">
        <w:rPr>
          <w:lang w:eastAsia="zh-CN"/>
        </w:rPr>
        <w:t>MCData</w:t>
      </w:r>
      <w:proofErr w:type="spellEnd"/>
      <w:r w:rsidRPr="00FF14B3">
        <w:rPr>
          <w:lang w:eastAsia="zh-CN"/>
        </w:rPr>
        <w:t xml:space="preserve"> Server and the </w:t>
      </w:r>
      <w:proofErr w:type="spellStart"/>
      <w:r w:rsidRPr="00FF14B3">
        <w:rPr>
          <w:lang w:eastAsia="zh-CN"/>
        </w:rPr>
        <w:t>MCData</w:t>
      </w:r>
      <w:proofErr w:type="spellEnd"/>
      <w:r w:rsidRPr="00FF14B3">
        <w:rPr>
          <w:lang w:eastAsia="zh-CN"/>
        </w:rPr>
        <w:t xml:space="preserve"> User Database over the </w:t>
      </w:r>
      <w:r w:rsidRPr="00FF14B3">
        <w:t>MCData-2 reference point.</w:t>
      </w:r>
    </w:p>
    <w:p w14:paraId="6930707B" w14:textId="77777777" w:rsidR="00407215" w:rsidRPr="00FF14B3" w:rsidRDefault="00407215" w:rsidP="00407215">
      <w:r w:rsidRPr="00FF14B3">
        <w:rPr>
          <w:lang w:eastAsia="zh-CN"/>
        </w:rPr>
        <w:t xml:space="preserve">This clause describes the procedures invoked between the Configuration Management Server and the MC Service User Database over the </w:t>
      </w:r>
      <w:r w:rsidRPr="00FF14B3">
        <w:t>CSC-13 reference point.</w:t>
      </w:r>
    </w:p>
    <w:p w14:paraId="0257FE4C" w14:textId="77777777" w:rsidR="00407215" w:rsidRPr="00FF14B3" w:rsidRDefault="00407215" w:rsidP="00407215">
      <w:r w:rsidRPr="00FF14B3">
        <w:t>In the tables that describe the Information Elements transported by each command, each Information Element is marked as (M) Mandatory, (C) Conditional or (O) Optional in the "Cat." column. For the correct</w:t>
      </w:r>
      <w:r w:rsidRPr="00FF14B3">
        <w:rPr>
          <w:rFonts w:cs="Arial"/>
          <w:lang w:val="en-US"/>
        </w:rPr>
        <w:t xml:space="preserve"> handling of the Information Element according to the category type, see the description detailed in </w:t>
      </w:r>
      <w:r>
        <w:rPr>
          <w:rFonts w:cs="Arial"/>
          <w:lang w:val="en-US"/>
        </w:rPr>
        <w:t>clause</w:t>
      </w:r>
      <w:r w:rsidRPr="00FF14B3">
        <w:rPr>
          <w:rFonts w:cs="Arial"/>
          <w:lang w:val="en-US"/>
        </w:rPr>
        <w:t xml:space="preserve"> 6 of the 3GPP TS 29.228 [14].</w:t>
      </w:r>
    </w:p>
    <w:p w14:paraId="04C35466" w14:textId="77777777" w:rsidR="00407215" w:rsidRPr="00FF14B3" w:rsidRDefault="00407215" w:rsidP="00407215">
      <w:pPr>
        <w:pStyle w:val="Heading2"/>
      </w:pPr>
      <w:bookmarkStart w:id="52" w:name="_Toc20213529"/>
      <w:bookmarkStart w:id="53" w:name="_Toc120083889"/>
      <w:r w:rsidRPr="00FF14B3">
        <w:t>6.2</w:t>
      </w:r>
      <w:r w:rsidRPr="00FF14B3">
        <w:tab/>
        <w:t>MC Service User data handling procedures</w:t>
      </w:r>
      <w:bookmarkEnd w:id="52"/>
      <w:bookmarkEnd w:id="53"/>
    </w:p>
    <w:p w14:paraId="548975AB" w14:textId="77777777" w:rsidR="00407215" w:rsidRPr="00FF14B3" w:rsidRDefault="00407215" w:rsidP="00407215">
      <w:pPr>
        <w:pStyle w:val="Heading3"/>
      </w:pPr>
      <w:bookmarkStart w:id="54" w:name="_Toc20213530"/>
      <w:bookmarkStart w:id="55" w:name="_Toc120083890"/>
      <w:r w:rsidRPr="00FF14B3">
        <w:t>6.2.1</w:t>
      </w:r>
      <w:r w:rsidRPr="00FF14B3">
        <w:tab/>
        <w:t>Data Pull</w:t>
      </w:r>
      <w:bookmarkEnd w:id="54"/>
      <w:bookmarkEnd w:id="55"/>
    </w:p>
    <w:p w14:paraId="3873FCD3" w14:textId="77777777" w:rsidR="00407215" w:rsidRPr="00FF14B3" w:rsidRDefault="00407215" w:rsidP="00407215">
      <w:pPr>
        <w:pStyle w:val="Heading4"/>
      </w:pPr>
      <w:bookmarkStart w:id="56" w:name="_Toc20213531"/>
      <w:bookmarkStart w:id="57" w:name="_Toc120083891"/>
      <w:r w:rsidRPr="00FF14B3">
        <w:t>6.2.1.1</w:t>
      </w:r>
      <w:r w:rsidRPr="00FF14B3">
        <w:tab/>
        <w:t>General</w:t>
      </w:r>
      <w:bookmarkEnd w:id="56"/>
      <w:bookmarkEnd w:id="57"/>
    </w:p>
    <w:p w14:paraId="54B701CB" w14:textId="77777777" w:rsidR="00407215" w:rsidRPr="00FF14B3" w:rsidRDefault="00407215" w:rsidP="00407215">
      <w:r w:rsidRPr="00FF14B3">
        <w:t>This procedure is used between the MC Service Server or the Configuration Management Server and the MC Service User Database.</w:t>
      </w:r>
    </w:p>
    <w:p w14:paraId="0BCCAC1B" w14:textId="77777777" w:rsidR="00407215" w:rsidRPr="00FF14B3" w:rsidRDefault="00407215" w:rsidP="00407215">
      <w:r w:rsidRPr="00FF14B3">
        <w:t>The procedure is invoked by the MC Service Server or the Configuration Management Server and is used:</w:t>
      </w:r>
    </w:p>
    <w:p w14:paraId="45F335BD" w14:textId="77777777" w:rsidR="00407215" w:rsidRPr="00FF14B3" w:rsidRDefault="00407215" w:rsidP="00407215">
      <w:pPr>
        <w:pStyle w:val="B10"/>
      </w:pPr>
      <w:r w:rsidRPr="00FF14B3">
        <w:t>-</w:t>
      </w:r>
      <w:r w:rsidRPr="00FF14B3">
        <w:tab/>
        <w:t>To obtain information for a specific MC Service ID from the MC Service User Database;</w:t>
      </w:r>
    </w:p>
    <w:p w14:paraId="1E617AC4" w14:textId="77777777" w:rsidR="00407215" w:rsidRPr="00FF14B3" w:rsidRDefault="00407215" w:rsidP="00407215">
      <w:pPr>
        <w:pStyle w:val="B10"/>
      </w:pPr>
      <w:r w:rsidRPr="00FF14B3">
        <w:t>-</w:t>
      </w:r>
      <w:r w:rsidRPr="00FF14B3">
        <w:tab/>
        <w:t>To subscribe to notifications from the MC Service User Database for when particular information associated with a specific MC Service ID is updated.</w:t>
      </w:r>
    </w:p>
    <w:p w14:paraId="1CAF6249" w14:textId="77777777" w:rsidR="00407215" w:rsidRPr="00FF14B3" w:rsidRDefault="00407215" w:rsidP="00407215">
      <w:r w:rsidRPr="00FF14B3">
        <w:t xml:space="preserve">This procedure is mapped to the commands Data-Pull-Request/Answer in the Diameter application specified in </w:t>
      </w:r>
      <w:r>
        <w:t>clause</w:t>
      </w:r>
      <w:r w:rsidRPr="00FF14B3">
        <w:t xml:space="preserve"> 7.2.3/7.2.4. The tables 6.2.1-1 and 6.2.1-2 detail the involved information elements.</w:t>
      </w:r>
    </w:p>
    <w:p w14:paraId="0F5A3D06" w14:textId="77777777" w:rsidR="00407215" w:rsidRPr="00FF14B3" w:rsidRDefault="00407215" w:rsidP="00407215">
      <w:pPr>
        <w:pStyle w:val="TH"/>
      </w:pPr>
      <w:r w:rsidRPr="00FF14B3">
        <w:t>Table 6.2.1-</w:t>
      </w:r>
      <w:r w:rsidRPr="00FF14B3">
        <w:rPr>
          <w:noProof/>
        </w:rPr>
        <w:t>1</w:t>
      </w:r>
      <w:r w:rsidRPr="00FF14B3">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8"/>
        <w:gridCol w:w="1680"/>
        <w:gridCol w:w="566"/>
        <w:gridCol w:w="5715"/>
      </w:tblGrid>
      <w:tr w:rsidR="00407215" w:rsidRPr="00FF14B3" w14:paraId="0E8F384C" w14:textId="77777777" w:rsidTr="00E44E39">
        <w:tc>
          <w:tcPr>
            <w:tcW w:w="1648" w:type="dxa"/>
            <w:tcBorders>
              <w:top w:val="single" w:sz="12" w:space="0" w:color="auto"/>
              <w:left w:val="single" w:sz="12" w:space="0" w:color="auto"/>
              <w:bottom w:val="single" w:sz="6" w:space="0" w:color="auto"/>
              <w:right w:val="single" w:sz="6" w:space="0" w:color="auto"/>
            </w:tcBorders>
            <w:shd w:val="clear" w:color="auto" w:fill="D9D9D9"/>
            <w:hideMark/>
          </w:tcPr>
          <w:p w14:paraId="13E3D2FE" w14:textId="77777777" w:rsidR="00407215" w:rsidRPr="00FF14B3" w:rsidRDefault="00407215" w:rsidP="00C71329">
            <w:pPr>
              <w:pStyle w:val="TAH"/>
            </w:pPr>
            <w:r w:rsidRPr="00FF14B3">
              <w:t>Information element name</w:t>
            </w:r>
          </w:p>
        </w:tc>
        <w:tc>
          <w:tcPr>
            <w:tcW w:w="1680" w:type="dxa"/>
            <w:tcBorders>
              <w:top w:val="single" w:sz="12" w:space="0" w:color="auto"/>
              <w:left w:val="single" w:sz="6" w:space="0" w:color="auto"/>
              <w:bottom w:val="single" w:sz="6" w:space="0" w:color="auto"/>
              <w:right w:val="single" w:sz="6" w:space="0" w:color="auto"/>
            </w:tcBorders>
            <w:shd w:val="clear" w:color="auto" w:fill="D9D9D9"/>
            <w:hideMark/>
          </w:tcPr>
          <w:p w14:paraId="26221C83" w14:textId="77777777" w:rsidR="00407215" w:rsidRPr="00FF14B3" w:rsidRDefault="00407215" w:rsidP="00C71329">
            <w:pPr>
              <w:pStyle w:val="TAH"/>
            </w:pPr>
            <w:r w:rsidRPr="00FF14B3">
              <w:t>Mapping to Diameter AVP</w:t>
            </w:r>
          </w:p>
        </w:tc>
        <w:tc>
          <w:tcPr>
            <w:tcW w:w="566" w:type="dxa"/>
            <w:tcBorders>
              <w:top w:val="single" w:sz="12" w:space="0" w:color="auto"/>
              <w:left w:val="single" w:sz="6" w:space="0" w:color="auto"/>
              <w:bottom w:val="single" w:sz="6" w:space="0" w:color="auto"/>
              <w:right w:val="single" w:sz="6" w:space="0" w:color="auto"/>
            </w:tcBorders>
            <w:shd w:val="clear" w:color="auto" w:fill="D9D9D9"/>
            <w:hideMark/>
          </w:tcPr>
          <w:p w14:paraId="05AC96F3" w14:textId="77777777" w:rsidR="00407215" w:rsidRPr="00FF14B3" w:rsidRDefault="00407215" w:rsidP="00C71329">
            <w:pPr>
              <w:pStyle w:val="TAH"/>
            </w:pPr>
            <w:r w:rsidRPr="00FF14B3">
              <w:t>Cat.</w:t>
            </w:r>
          </w:p>
        </w:tc>
        <w:tc>
          <w:tcPr>
            <w:tcW w:w="5715" w:type="dxa"/>
            <w:tcBorders>
              <w:top w:val="single" w:sz="12" w:space="0" w:color="auto"/>
              <w:left w:val="single" w:sz="6" w:space="0" w:color="auto"/>
              <w:bottom w:val="single" w:sz="6" w:space="0" w:color="auto"/>
              <w:right w:val="single" w:sz="12" w:space="0" w:color="auto"/>
            </w:tcBorders>
            <w:shd w:val="clear" w:color="auto" w:fill="D9D9D9"/>
            <w:hideMark/>
          </w:tcPr>
          <w:p w14:paraId="49279516" w14:textId="77777777" w:rsidR="00407215" w:rsidRPr="00FF14B3" w:rsidRDefault="00407215" w:rsidP="00C71329">
            <w:pPr>
              <w:pStyle w:val="TAH"/>
            </w:pPr>
            <w:r w:rsidRPr="00FF14B3">
              <w:t>Description</w:t>
            </w:r>
          </w:p>
        </w:tc>
      </w:tr>
      <w:tr w:rsidR="00407215" w:rsidRPr="00FF14B3" w14:paraId="7F24A248" w14:textId="77777777" w:rsidTr="00E44E39">
        <w:trPr>
          <w:cantSplit/>
          <w:trHeight w:val="401"/>
        </w:trPr>
        <w:tc>
          <w:tcPr>
            <w:tcW w:w="1648" w:type="dxa"/>
            <w:tcBorders>
              <w:top w:val="single" w:sz="6" w:space="0" w:color="auto"/>
              <w:left w:val="single" w:sz="12" w:space="0" w:color="auto"/>
              <w:bottom w:val="single" w:sz="6" w:space="0" w:color="auto"/>
              <w:right w:val="single" w:sz="6" w:space="0" w:color="auto"/>
            </w:tcBorders>
          </w:tcPr>
          <w:p w14:paraId="276F8424" w14:textId="77777777" w:rsidR="00407215" w:rsidRPr="00FF14B3" w:rsidRDefault="00407215" w:rsidP="00C71329">
            <w:pPr>
              <w:pStyle w:val="TAC"/>
            </w:pPr>
            <w:r w:rsidRPr="00FF14B3">
              <w:t xml:space="preserve">MC Service ID </w:t>
            </w:r>
          </w:p>
          <w:p w14:paraId="7C2D2C52" w14:textId="77777777" w:rsidR="00407215" w:rsidRPr="00FF14B3" w:rsidRDefault="00407215" w:rsidP="00C71329">
            <w:pPr>
              <w:pStyle w:val="TAC"/>
            </w:pPr>
          </w:p>
        </w:tc>
        <w:tc>
          <w:tcPr>
            <w:tcW w:w="1680" w:type="dxa"/>
            <w:tcBorders>
              <w:top w:val="single" w:sz="6" w:space="0" w:color="auto"/>
              <w:left w:val="single" w:sz="6" w:space="0" w:color="auto"/>
              <w:bottom w:val="single" w:sz="6" w:space="0" w:color="auto"/>
              <w:right w:val="single" w:sz="6" w:space="0" w:color="auto"/>
            </w:tcBorders>
            <w:hideMark/>
          </w:tcPr>
          <w:p w14:paraId="6C0A3E6C" w14:textId="77777777" w:rsidR="00407215" w:rsidRPr="00FF14B3" w:rsidRDefault="00407215" w:rsidP="00C71329">
            <w:pPr>
              <w:pStyle w:val="TAC"/>
            </w:pPr>
            <w:r w:rsidRPr="00FF14B3">
              <w:t>User-Identifier</w:t>
            </w:r>
          </w:p>
          <w:p w14:paraId="6009A028" w14:textId="77777777" w:rsidR="00407215" w:rsidRPr="00FF14B3" w:rsidRDefault="00407215" w:rsidP="00C71329">
            <w:pPr>
              <w:pStyle w:val="TAC"/>
            </w:pPr>
            <w:r w:rsidRPr="00FF14B3">
              <w:t>(See 7.3.8)</w:t>
            </w:r>
          </w:p>
        </w:tc>
        <w:tc>
          <w:tcPr>
            <w:tcW w:w="566" w:type="dxa"/>
            <w:tcBorders>
              <w:top w:val="single" w:sz="6" w:space="0" w:color="auto"/>
              <w:left w:val="single" w:sz="6" w:space="0" w:color="auto"/>
              <w:bottom w:val="single" w:sz="6" w:space="0" w:color="auto"/>
              <w:right w:val="single" w:sz="6" w:space="0" w:color="auto"/>
            </w:tcBorders>
            <w:hideMark/>
          </w:tcPr>
          <w:p w14:paraId="6C520029" w14:textId="77777777" w:rsidR="00407215" w:rsidRPr="00FF14B3" w:rsidRDefault="00407215" w:rsidP="00C71329">
            <w:pPr>
              <w:pStyle w:val="TAC"/>
            </w:pPr>
            <w:r w:rsidRPr="00FF14B3">
              <w:t>M</w:t>
            </w:r>
          </w:p>
        </w:tc>
        <w:tc>
          <w:tcPr>
            <w:tcW w:w="5715" w:type="dxa"/>
            <w:tcBorders>
              <w:top w:val="single" w:sz="6" w:space="0" w:color="auto"/>
              <w:left w:val="single" w:sz="6" w:space="0" w:color="auto"/>
              <w:bottom w:val="single" w:sz="6" w:space="0" w:color="auto"/>
              <w:right w:val="single" w:sz="12" w:space="0" w:color="auto"/>
            </w:tcBorders>
            <w:hideMark/>
          </w:tcPr>
          <w:p w14:paraId="20DD18BC" w14:textId="77777777" w:rsidR="00407215" w:rsidRPr="00FF14B3" w:rsidRDefault="00407215" w:rsidP="00C71329">
            <w:pPr>
              <w:pStyle w:val="TAC"/>
              <w:jc w:val="left"/>
            </w:pPr>
            <w:r w:rsidRPr="00FF14B3">
              <w:t>This information element contains the MC Service ID of the MC Service user for whom the data is required. See 3GPP TS 23.280 [21].</w:t>
            </w:r>
          </w:p>
          <w:p w14:paraId="5D0AB73E" w14:textId="77777777" w:rsidR="00407215" w:rsidRPr="00FF14B3" w:rsidRDefault="00407215" w:rsidP="00C71329">
            <w:pPr>
              <w:pStyle w:val="TAC"/>
              <w:jc w:val="left"/>
            </w:pPr>
            <w:r w:rsidRPr="00FF14B3">
              <w:t xml:space="preserve">See </w:t>
            </w:r>
            <w:r>
              <w:t>clause</w:t>
            </w:r>
            <w:r w:rsidRPr="00FF14B3">
              <w:t xml:space="preserve"> 7.3.8 for the content of this AVP.</w:t>
            </w:r>
          </w:p>
        </w:tc>
      </w:tr>
      <w:tr w:rsidR="00407215" w:rsidRPr="00FF14B3" w14:paraId="606E4DC2" w14:textId="77777777" w:rsidTr="00E44E39">
        <w:trPr>
          <w:cantSplit/>
          <w:trHeight w:val="401"/>
        </w:trPr>
        <w:tc>
          <w:tcPr>
            <w:tcW w:w="1648" w:type="dxa"/>
            <w:tcBorders>
              <w:top w:val="single" w:sz="6" w:space="0" w:color="auto"/>
              <w:left w:val="single" w:sz="12" w:space="0" w:color="auto"/>
              <w:bottom w:val="single" w:sz="6" w:space="0" w:color="auto"/>
              <w:right w:val="single" w:sz="6" w:space="0" w:color="auto"/>
            </w:tcBorders>
          </w:tcPr>
          <w:p w14:paraId="3B729F6A" w14:textId="77777777" w:rsidR="00407215" w:rsidRPr="00FF14B3" w:rsidRDefault="00407215" w:rsidP="00C71329">
            <w:pPr>
              <w:pStyle w:val="TAC"/>
            </w:pPr>
            <w:r w:rsidRPr="00FF14B3">
              <w:t>Requested Data</w:t>
            </w:r>
          </w:p>
          <w:p w14:paraId="375A77B4" w14:textId="77777777" w:rsidR="00407215" w:rsidRPr="00FF14B3" w:rsidRDefault="00407215" w:rsidP="00C71329">
            <w:pPr>
              <w:pStyle w:val="TAC"/>
            </w:pPr>
          </w:p>
        </w:tc>
        <w:tc>
          <w:tcPr>
            <w:tcW w:w="1680" w:type="dxa"/>
            <w:tcBorders>
              <w:top w:val="single" w:sz="6" w:space="0" w:color="auto"/>
              <w:left w:val="single" w:sz="6" w:space="0" w:color="auto"/>
              <w:bottom w:val="single" w:sz="6" w:space="0" w:color="auto"/>
              <w:right w:val="single" w:sz="6" w:space="0" w:color="auto"/>
            </w:tcBorders>
            <w:hideMark/>
          </w:tcPr>
          <w:p w14:paraId="24AF1832" w14:textId="77777777" w:rsidR="00407215" w:rsidRPr="00FF14B3" w:rsidRDefault="00407215" w:rsidP="00C71329">
            <w:pPr>
              <w:pStyle w:val="TAL"/>
              <w:jc w:val="center"/>
            </w:pPr>
            <w:r w:rsidRPr="00FF14B3">
              <w:t>Data-Identification</w:t>
            </w:r>
          </w:p>
          <w:p w14:paraId="6C400DE7" w14:textId="77777777" w:rsidR="00407215" w:rsidRPr="00FF14B3" w:rsidRDefault="00407215" w:rsidP="00C71329">
            <w:pPr>
              <w:pStyle w:val="TAL"/>
              <w:jc w:val="center"/>
            </w:pPr>
            <w:r w:rsidRPr="00FF14B3">
              <w:t>(See 7.3.3)</w:t>
            </w:r>
          </w:p>
        </w:tc>
        <w:tc>
          <w:tcPr>
            <w:tcW w:w="566" w:type="dxa"/>
            <w:tcBorders>
              <w:top w:val="single" w:sz="6" w:space="0" w:color="auto"/>
              <w:left w:val="single" w:sz="6" w:space="0" w:color="auto"/>
              <w:bottom w:val="single" w:sz="6" w:space="0" w:color="auto"/>
              <w:right w:val="single" w:sz="6" w:space="0" w:color="auto"/>
            </w:tcBorders>
            <w:hideMark/>
          </w:tcPr>
          <w:p w14:paraId="70624BA7" w14:textId="77777777" w:rsidR="00407215" w:rsidRPr="00FF14B3" w:rsidRDefault="00407215" w:rsidP="00C71329">
            <w:pPr>
              <w:pStyle w:val="TAC"/>
            </w:pPr>
            <w:r w:rsidRPr="00FF14B3">
              <w:t>M</w:t>
            </w:r>
          </w:p>
        </w:tc>
        <w:tc>
          <w:tcPr>
            <w:tcW w:w="5715" w:type="dxa"/>
            <w:tcBorders>
              <w:top w:val="single" w:sz="6" w:space="0" w:color="auto"/>
              <w:left w:val="single" w:sz="6" w:space="0" w:color="auto"/>
              <w:bottom w:val="single" w:sz="6" w:space="0" w:color="auto"/>
              <w:right w:val="single" w:sz="12" w:space="0" w:color="auto"/>
            </w:tcBorders>
            <w:hideMark/>
          </w:tcPr>
          <w:p w14:paraId="05FD45E0" w14:textId="77777777" w:rsidR="00407215" w:rsidRPr="00FF14B3" w:rsidRDefault="00407215" w:rsidP="00C71329">
            <w:pPr>
              <w:pStyle w:val="TAL"/>
            </w:pPr>
            <w:r w:rsidRPr="00FF14B3">
              <w:t xml:space="preserve">This information element indicates the requested information. The set of valid values are defined in </w:t>
            </w:r>
            <w:r>
              <w:t>clause</w:t>
            </w:r>
            <w:r w:rsidRPr="00FF14B3">
              <w:t xml:space="preserve"> 7.3.3.</w:t>
            </w:r>
          </w:p>
        </w:tc>
      </w:tr>
      <w:tr w:rsidR="00407215" w:rsidRPr="00FF14B3" w14:paraId="73D4D520" w14:textId="77777777" w:rsidTr="00E44E39">
        <w:trPr>
          <w:cantSplit/>
          <w:trHeight w:val="401"/>
        </w:trPr>
        <w:tc>
          <w:tcPr>
            <w:tcW w:w="1648" w:type="dxa"/>
            <w:tcBorders>
              <w:top w:val="single" w:sz="6" w:space="0" w:color="auto"/>
              <w:left w:val="single" w:sz="12" w:space="0" w:color="auto"/>
              <w:bottom w:val="single" w:sz="6" w:space="0" w:color="auto"/>
              <w:right w:val="single" w:sz="6" w:space="0" w:color="auto"/>
            </w:tcBorders>
          </w:tcPr>
          <w:p w14:paraId="02A9EBD7" w14:textId="77777777" w:rsidR="00407215" w:rsidRPr="00FF14B3" w:rsidRDefault="00407215" w:rsidP="00C71329">
            <w:pPr>
              <w:pStyle w:val="TAC"/>
              <w:rPr>
                <w:lang w:eastAsia="zh-CN"/>
              </w:rPr>
            </w:pPr>
            <w:r w:rsidRPr="00FF14B3">
              <w:rPr>
                <w:lang w:eastAsia="zh-CN"/>
              </w:rPr>
              <w:t>DPR Flags</w:t>
            </w:r>
          </w:p>
          <w:p w14:paraId="4BC93AD9" w14:textId="77777777" w:rsidR="00407215" w:rsidRPr="00FF14B3" w:rsidRDefault="00407215" w:rsidP="00C71329">
            <w:pPr>
              <w:pStyle w:val="TAC"/>
              <w:rPr>
                <w:lang w:eastAsia="zh-CN"/>
              </w:rPr>
            </w:pPr>
          </w:p>
        </w:tc>
        <w:tc>
          <w:tcPr>
            <w:tcW w:w="1680" w:type="dxa"/>
            <w:tcBorders>
              <w:top w:val="single" w:sz="6" w:space="0" w:color="auto"/>
              <w:left w:val="single" w:sz="6" w:space="0" w:color="auto"/>
              <w:bottom w:val="single" w:sz="6" w:space="0" w:color="auto"/>
              <w:right w:val="single" w:sz="6" w:space="0" w:color="auto"/>
            </w:tcBorders>
            <w:hideMark/>
          </w:tcPr>
          <w:p w14:paraId="01E362F7" w14:textId="77777777" w:rsidR="00407215" w:rsidRPr="00FF14B3" w:rsidRDefault="00407215" w:rsidP="00C71329">
            <w:pPr>
              <w:pStyle w:val="TAL"/>
              <w:jc w:val="center"/>
              <w:rPr>
                <w:lang w:eastAsia="zh-CN"/>
              </w:rPr>
            </w:pPr>
            <w:r w:rsidRPr="00FF14B3">
              <w:rPr>
                <w:lang w:eastAsia="zh-CN"/>
              </w:rPr>
              <w:t>DPR-Flags</w:t>
            </w:r>
          </w:p>
          <w:p w14:paraId="0B5856D4" w14:textId="77777777" w:rsidR="00407215" w:rsidRPr="00FF14B3" w:rsidRDefault="00407215" w:rsidP="00C71329">
            <w:pPr>
              <w:pStyle w:val="TAL"/>
              <w:jc w:val="center"/>
              <w:rPr>
                <w:lang w:eastAsia="zh-CN"/>
              </w:rPr>
            </w:pPr>
            <w:r w:rsidRPr="00FF14B3">
              <w:t>(See 7.3.13)</w:t>
            </w:r>
          </w:p>
        </w:tc>
        <w:tc>
          <w:tcPr>
            <w:tcW w:w="566" w:type="dxa"/>
            <w:tcBorders>
              <w:top w:val="single" w:sz="6" w:space="0" w:color="auto"/>
              <w:left w:val="single" w:sz="6" w:space="0" w:color="auto"/>
              <w:bottom w:val="single" w:sz="6" w:space="0" w:color="auto"/>
              <w:right w:val="single" w:sz="6" w:space="0" w:color="auto"/>
            </w:tcBorders>
            <w:hideMark/>
          </w:tcPr>
          <w:p w14:paraId="5707C63A" w14:textId="77777777" w:rsidR="00407215" w:rsidRPr="00FF14B3" w:rsidRDefault="00407215" w:rsidP="00C71329">
            <w:pPr>
              <w:pStyle w:val="TAC"/>
            </w:pPr>
            <w:r w:rsidRPr="00FF14B3">
              <w:t>O</w:t>
            </w:r>
          </w:p>
        </w:tc>
        <w:tc>
          <w:tcPr>
            <w:tcW w:w="5715" w:type="dxa"/>
            <w:tcBorders>
              <w:top w:val="single" w:sz="6" w:space="0" w:color="auto"/>
              <w:left w:val="single" w:sz="6" w:space="0" w:color="auto"/>
              <w:bottom w:val="single" w:sz="6" w:space="0" w:color="auto"/>
              <w:right w:val="single" w:sz="12" w:space="0" w:color="auto"/>
            </w:tcBorders>
            <w:hideMark/>
          </w:tcPr>
          <w:p w14:paraId="604C8D47" w14:textId="77777777" w:rsidR="00407215" w:rsidRPr="00FF14B3" w:rsidRDefault="00407215" w:rsidP="00C71329">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r w:rsidR="00E44E39" w:rsidRPr="00FF14B3" w14:paraId="7B5D6A44" w14:textId="77777777" w:rsidTr="00E44E39">
        <w:trPr>
          <w:cantSplit/>
          <w:trHeight w:val="401"/>
        </w:trPr>
        <w:tc>
          <w:tcPr>
            <w:tcW w:w="1648" w:type="dxa"/>
            <w:tcBorders>
              <w:top w:val="single" w:sz="6" w:space="0" w:color="auto"/>
              <w:left w:val="single" w:sz="12" w:space="0" w:color="auto"/>
              <w:bottom w:val="single" w:sz="12" w:space="0" w:color="auto"/>
              <w:right w:val="single" w:sz="6" w:space="0" w:color="auto"/>
            </w:tcBorders>
          </w:tcPr>
          <w:p w14:paraId="315C1189" w14:textId="22FFFB50" w:rsidR="00E44E39" w:rsidRPr="00FF14B3" w:rsidRDefault="00E44E39" w:rsidP="00E44E39">
            <w:pPr>
              <w:pStyle w:val="TAC"/>
              <w:rPr>
                <w:lang w:eastAsia="zh-CN"/>
              </w:rPr>
            </w:pPr>
            <w:r>
              <w:rPr>
                <w:lang w:eastAsia="zh-CN"/>
              </w:rPr>
              <w:t>User Data ID</w:t>
            </w:r>
          </w:p>
        </w:tc>
        <w:tc>
          <w:tcPr>
            <w:tcW w:w="1680" w:type="dxa"/>
            <w:tcBorders>
              <w:top w:val="single" w:sz="6" w:space="0" w:color="auto"/>
              <w:left w:val="single" w:sz="6" w:space="0" w:color="auto"/>
              <w:bottom w:val="single" w:sz="12" w:space="0" w:color="auto"/>
              <w:right w:val="single" w:sz="6" w:space="0" w:color="auto"/>
            </w:tcBorders>
          </w:tcPr>
          <w:p w14:paraId="34197EF3" w14:textId="5158FAA9" w:rsidR="00E44E39" w:rsidRPr="00FF14B3" w:rsidRDefault="00E44E39" w:rsidP="00E44E39">
            <w:pPr>
              <w:pStyle w:val="TAL"/>
              <w:jc w:val="center"/>
              <w:rPr>
                <w:lang w:eastAsia="zh-CN"/>
              </w:rPr>
            </w:pPr>
            <w:r>
              <w:rPr>
                <w:lang w:eastAsia="zh-CN"/>
              </w:rPr>
              <w:t>User-Data-Id</w:t>
            </w:r>
          </w:p>
        </w:tc>
        <w:tc>
          <w:tcPr>
            <w:tcW w:w="566" w:type="dxa"/>
            <w:tcBorders>
              <w:top w:val="single" w:sz="6" w:space="0" w:color="auto"/>
              <w:left w:val="single" w:sz="6" w:space="0" w:color="auto"/>
              <w:bottom w:val="single" w:sz="12" w:space="0" w:color="auto"/>
              <w:right w:val="single" w:sz="6" w:space="0" w:color="auto"/>
            </w:tcBorders>
          </w:tcPr>
          <w:p w14:paraId="5128035F" w14:textId="5D9513FD" w:rsidR="00E44E39" w:rsidRPr="00FF14B3" w:rsidRDefault="00E44E39" w:rsidP="00E44E39">
            <w:pPr>
              <w:pStyle w:val="TAC"/>
            </w:pPr>
            <w:r>
              <w:t>O</w:t>
            </w:r>
          </w:p>
        </w:tc>
        <w:tc>
          <w:tcPr>
            <w:tcW w:w="5715" w:type="dxa"/>
            <w:tcBorders>
              <w:top w:val="single" w:sz="6" w:space="0" w:color="auto"/>
              <w:left w:val="single" w:sz="6" w:space="0" w:color="auto"/>
              <w:bottom w:val="single" w:sz="12" w:space="0" w:color="auto"/>
              <w:right w:val="single" w:sz="12" w:space="0" w:color="auto"/>
            </w:tcBorders>
          </w:tcPr>
          <w:p w14:paraId="07163E37" w14:textId="3B2CAEA5" w:rsidR="00E44E39" w:rsidRPr="00FF14B3" w:rsidRDefault="00E44E39" w:rsidP="00E44E39">
            <w:pPr>
              <w:pStyle w:val="TAC"/>
              <w:jc w:val="left"/>
            </w:pPr>
            <w:r>
              <w:t>This information element</w:t>
            </w:r>
            <w:r w:rsidRPr="00FF14B3">
              <w:t xml:space="preserve"> contain the unique identifier of a given MC Service User Profile defined for an MC Service User</w:t>
            </w:r>
            <w:r>
              <w:t>.</w:t>
            </w:r>
          </w:p>
        </w:tc>
      </w:tr>
    </w:tbl>
    <w:p w14:paraId="470121E3" w14:textId="77777777" w:rsidR="00407215" w:rsidRPr="00FF14B3" w:rsidRDefault="00407215" w:rsidP="00407215"/>
    <w:p w14:paraId="117DE5A6" w14:textId="77777777" w:rsidR="00407215" w:rsidRPr="00FF14B3" w:rsidRDefault="00407215" w:rsidP="00407215">
      <w:pPr>
        <w:pStyle w:val="TH"/>
      </w:pPr>
      <w:r w:rsidRPr="00FF14B3">
        <w:lastRenderedPageBreak/>
        <w:t>Table 6.2.1-</w:t>
      </w:r>
      <w:r w:rsidRPr="00FF14B3">
        <w:rPr>
          <w:noProof/>
        </w:rPr>
        <w:t>2</w:t>
      </w:r>
      <w:r w:rsidRPr="00FF14B3">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407215" w:rsidRPr="00FF14B3" w14:paraId="6011554E" w14:textId="77777777" w:rsidTr="00C71329">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5DFBF2A" w14:textId="77777777" w:rsidR="00407215" w:rsidRPr="00FF14B3" w:rsidRDefault="00407215" w:rsidP="00C71329">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3B56808" w14:textId="77777777" w:rsidR="00407215" w:rsidRPr="00FF14B3" w:rsidRDefault="00407215" w:rsidP="00C71329">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164B01B" w14:textId="77777777" w:rsidR="00407215" w:rsidRPr="00FF14B3" w:rsidRDefault="00407215" w:rsidP="00C71329">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EC4D44C" w14:textId="77777777" w:rsidR="00407215" w:rsidRPr="00FF14B3" w:rsidRDefault="00407215" w:rsidP="00C71329">
            <w:pPr>
              <w:pStyle w:val="TAH"/>
            </w:pPr>
            <w:r w:rsidRPr="00FF14B3">
              <w:t>Description</w:t>
            </w:r>
          </w:p>
        </w:tc>
      </w:tr>
      <w:tr w:rsidR="00407215" w:rsidRPr="00FF14B3" w14:paraId="0B0F0F34"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402682E" w14:textId="77777777" w:rsidR="00407215" w:rsidRPr="00FF14B3" w:rsidRDefault="00407215" w:rsidP="00C71329">
            <w:pPr>
              <w:pStyle w:val="TAC"/>
            </w:pPr>
            <w:r w:rsidRPr="00FF14B3">
              <w:t>Result</w:t>
            </w:r>
          </w:p>
          <w:p w14:paraId="3B637431" w14:textId="77777777" w:rsidR="00407215" w:rsidRPr="00FF14B3" w:rsidRDefault="00407215" w:rsidP="00C71329">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16D6094" w14:textId="77777777" w:rsidR="00407215" w:rsidRPr="00FF14B3" w:rsidRDefault="00407215" w:rsidP="00C71329">
            <w:pPr>
              <w:pStyle w:val="TAC"/>
            </w:pPr>
            <w:r w:rsidRPr="00FF14B3">
              <w:t xml:space="preserve">Result-Code / </w:t>
            </w:r>
            <w:proofErr w:type="spellStart"/>
            <w:r w:rsidRPr="00FF14B3">
              <w:t>Experimental_Result</w:t>
            </w:r>
            <w:proofErr w:type="spellEnd"/>
          </w:p>
          <w:p w14:paraId="0C1EF35F" w14:textId="77777777" w:rsidR="00407215" w:rsidRPr="00FF14B3" w:rsidRDefault="00407215" w:rsidP="00C71329">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1A6B42AE" w14:textId="77777777" w:rsidR="00407215" w:rsidRPr="00FF14B3" w:rsidRDefault="00407215" w:rsidP="00C71329">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1FE9C569" w14:textId="77777777" w:rsidR="00407215" w:rsidRPr="00FF14B3" w:rsidRDefault="00407215" w:rsidP="00C71329">
            <w:pPr>
              <w:pStyle w:val="TAC"/>
              <w:jc w:val="left"/>
            </w:pPr>
            <w:r w:rsidRPr="00FF14B3">
              <w:t xml:space="preserve">Result of the request. </w:t>
            </w:r>
          </w:p>
          <w:p w14:paraId="66470976" w14:textId="77777777" w:rsidR="00407215" w:rsidRPr="00FF14B3" w:rsidRDefault="00407215" w:rsidP="00C71329">
            <w:pPr>
              <w:pStyle w:val="TAC"/>
              <w:jc w:val="left"/>
            </w:pPr>
          </w:p>
          <w:p w14:paraId="4E42D62C" w14:textId="77777777" w:rsidR="00407215" w:rsidRPr="00FF14B3" w:rsidRDefault="00407215" w:rsidP="00C71329">
            <w:pPr>
              <w:pStyle w:val="TAC"/>
              <w:jc w:val="left"/>
            </w:pPr>
            <w:r w:rsidRPr="00FF14B3">
              <w:t>Result-Code AVP shall be used for errors defined in the Diameter base protocol (see IETF RFC 6733 [23]).</w:t>
            </w:r>
          </w:p>
          <w:p w14:paraId="751F3BCF" w14:textId="77777777" w:rsidR="00407215" w:rsidRPr="00FF14B3" w:rsidRDefault="00407215" w:rsidP="00C71329">
            <w:pPr>
              <w:pStyle w:val="TAC"/>
              <w:jc w:val="left"/>
            </w:pPr>
          </w:p>
          <w:p w14:paraId="4A466EA2" w14:textId="77777777" w:rsidR="00407215" w:rsidRPr="00FF14B3" w:rsidRDefault="00407215" w:rsidP="00C71329">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407215" w:rsidRPr="00FF14B3" w14:paraId="6BEC9DF5"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5BC6E2E7" w14:textId="77777777" w:rsidR="00407215" w:rsidRPr="00FF14B3" w:rsidRDefault="00407215" w:rsidP="00C71329">
            <w:pPr>
              <w:pStyle w:val="TAC"/>
            </w:pPr>
            <w:r w:rsidRPr="00FF14B3">
              <w:t>Returned Data</w:t>
            </w:r>
          </w:p>
        </w:tc>
        <w:tc>
          <w:tcPr>
            <w:tcW w:w="1701" w:type="dxa"/>
            <w:tcBorders>
              <w:top w:val="single" w:sz="6" w:space="0" w:color="auto"/>
              <w:left w:val="single" w:sz="6" w:space="0" w:color="auto"/>
              <w:bottom w:val="single" w:sz="6" w:space="0" w:color="auto"/>
              <w:right w:val="single" w:sz="6" w:space="0" w:color="auto"/>
            </w:tcBorders>
            <w:hideMark/>
          </w:tcPr>
          <w:p w14:paraId="77FBADC7" w14:textId="77777777" w:rsidR="00407215" w:rsidRPr="00FF14B3" w:rsidRDefault="00407215" w:rsidP="00C71329">
            <w:pPr>
              <w:pStyle w:val="TAC"/>
            </w:pPr>
            <w:r w:rsidRPr="00FF14B3">
              <w:t>Data</w:t>
            </w:r>
          </w:p>
          <w:p w14:paraId="0D46A0C9" w14:textId="77777777" w:rsidR="00407215" w:rsidRPr="00FF14B3" w:rsidRDefault="00407215" w:rsidP="00C71329">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6992EB4D" w14:textId="77777777" w:rsidR="00407215" w:rsidRPr="00FF14B3" w:rsidRDefault="00407215" w:rsidP="00C71329">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4459D039" w14:textId="77777777" w:rsidR="00407215" w:rsidRPr="00FF14B3" w:rsidRDefault="00407215" w:rsidP="00C71329">
            <w:pPr>
              <w:pStyle w:val="TAC"/>
              <w:jc w:val="left"/>
            </w:pPr>
            <w:r w:rsidRPr="00FF14B3">
              <w:t>This information element shall contain the requested data that is successfully returned.</w:t>
            </w:r>
          </w:p>
          <w:p w14:paraId="44960016" w14:textId="77777777" w:rsidR="00407215" w:rsidRPr="00FF14B3" w:rsidRDefault="00407215" w:rsidP="00C71329">
            <w:pPr>
              <w:pStyle w:val="TAC"/>
              <w:jc w:val="left"/>
            </w:pPr>
          </w:p>
          <w:p w14:paraId="498E1C9D" w14:textId="77777777" w:rsidR="00407215" w:rsidRPr="00FF14B3" w:rsidRDefault="00407215" w:rsidP="00C71329">
            <w:pPr>
              <w:pStyle w:val="TAC"/>
              <w:jc w:val="left"/>
            </w:pPr>
            <w:r w:rsidRPr="00FF14B3">
              <w:t>This information element shall be present when all requested data exist in the MC Service User Database, the requesting entity has permissions to read them and they are all successfully read. Otherwise, it shall be absent.</w:t>
            </w:r>
          </w:p>
        </w:tc>
      </w:tr>
      <w:tr w:rsidR="00407215" w:rsidRPr="00FF14B3" w14:paraId="6ADA5498"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F74A18F" w14:textId="77777777" w:rsidR="00407215" w:rsidRPr="00FF14B3" w:rsidRDefault="00407215" w:rsidP="00C71329">
            <w:pPr>
              <w:pStyle w:val="TAC"/>
            </w:pPr>
            <w:r w:rsidRPr="00FF14B3">
              <w:t>Failed Requested Data</w:t>
            </w:r>
          </w:p>
          <w:p w14:paraId="6866D7F8" w14:textId="77777777" w:rsidR="00407215" w:rsidRPr="00FF14B3" w:rsidRDefault="00407215" w:rsidP="00C71329">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C782A06" w14:textId="77777777" w:rsidR="00407215" w:rsidRPr="00FF14B3" w:rsidRDefault="00407215" w:rsidP="00C71329">
            <w:pPr>
              <w:pStyle w:val="TAC"/>
            </w:pPr>
            <w:r w:rsidRPr="00FF14B3">
              <w:t>Data-Identification</w:t>
            </w:r>
          </w:p>
          <w:p w14:paraId="38F0F55B" w14:textId="77777777" w:rsidR="00407215" w:rsidRPr="00FF14B3" w:rsidRDefault="00407215" w:rsidP="00C71329">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0F018159" w14:textId="77777777" w:rsidR="00407215" w:rsidRPr="00FF14B3" w:rsidRDefault="00407215" w:rsidP="00C71329">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47CBEC47" w14:textId="77777777" w:rsidR="00407215" w:rsidRPr="00FF14B3" w:rsidRDefault="00407215" w:rsidP="00C71329">
            <w:pPr>
              <w:pStyle w:val="TAC"/>
              <w:jc w:val="left"/>
            </w:pPr>
            <w:r w:rsidRPr="00FF14B3">
              <w:t>This information element indicates the requested data that cannot be retrieved by the requesting entity, when the corresponding error only applies to some of the requested data. The set of valid values are defined in 7.3.3.</w:t>
            </w:r>
          </w:p>
          <w:p w14:paraId="75343B6D" w14:textId="77777777" w:rsidR="00407215" w:rsidRPr="00FF14B3" w:rsidRDefault="00407215" w:rsidP="00C71329">
            <w:pPr>
              <w:pStyle w:val="TAC"/>
              <w:jc w:val="left"/>
            </w:pPr>
          </w:p>
          <w:p w14:paraId="6FD8CA6B" w14:textId="77777777" w:rsidR="00407215" w:rsidRPr="00FF14B3" w:rsidRDefault="00407215" w:rsidP="00C71329">
            <w:pPr>
              <w:pStyle w:val="TAC"/>
              <w:jc w:val="left"/>
            </w:pPr>
            <w:r w:rsidRPr="00FF14B3">
              <w:t>This information element shall be present when the Experimental-Result-Code AVP is set to "DIAMETER_ERROR_USER_DATA_CANNOT_BE_READ" or "DIAMETER_ERROR_UNKNOWN_DATA" and more than one data was requested. Otherwise, it may be absent.</w:t>
            </w:r>
          </w:p>
        </w:tc>
      </w:tr>
      <w:tr w:rsidR="00407215" w:rsidRPr="00FF14B3" w14:paraId="6682312B" w14:textId="77777777" w:rsidTr="00C71329">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54EC3072" w14:textId="77777777" w:rsidR="00407215" w:rsidRPr="00FF14B3" w:rsidRDefault="00407215" w:rsidP="00C71329">
            <w:pPr>
              <w:pStyle w:val="TAC"/>
            </w:pPr>
            <w:r w:rsidRPr="00FF14B3">
              <w:t>DPA Flags</w:t>
            </w:r>
          </w:p>
          <w:p w14:paraId="040B6E8B" w14:textId="77777777" w:rsidR="00407215" w:rsidRPr="00FF14B3" w:rsidRDefault="00407215" w:rsidP="00C71329">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459C77E7" w14:textId="77777777" w:rsidR="00407215" w:rsidRPr="00FF14B3" w:rsidRDefault="00407215" w:rsidP="00C71329">
            <w:pPr>
              <w:pStyle w:val="TAC"/>
            </w:pPr>
            <w:r w:rsidRPr="00FF14B3">
              <w:t>DPA-Flags</w:t>
            </w:r>
          </w:p>
          <w:p w14:paraId="1EB0B59B" w14:textId="77777777" w:rsidR="00407215" w:rsidRPr="00FF14B3" w:rsidRDefault="00407215" w:rsidP="00C71329">
            <w:pPr>
              <w:pStyle w:val="TAC"/>
            </w:pPr>
            <w:r w:rsidRPr="00FF14B3">
              <w:t>(See 7.3.14)</w:t>
            </w:r>
          </w:p>
        </w:tc>
        <w:tc>
          <w:tcPr>
            <w:tcW w:w="567" w:type="dxa"/>
            <w:tcBorders>
              <w:top w:val="single" w:sz="6" w:space="0" w:color="auto"/>
              <w:left w:val="single" w:sz="6" w:space="0" w:color="auto"/>
              <w:bottom w:val="single" w:sz="12" w:space="0" w:color="auto"/>
              <w:right w:val="single" w:sz="6" w:space="0" w:color="auto"/>
            </w:tcBorders>
            <w:hideMark/>
          </w:tcPr>
          <w:p w14:paraId="7C33C93B" w14:textId="77777777" w:rsidR="00407215" w:rsidRPr="00FF14B3" w:rsidRDefault="00407215" w:rsidP="00C71329">
            <w:pPr>
              <w:pStyle w:val="TAC"/>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69BBD90A" w14:textId="77777777" w:rsidR="00407215" w:rsidRPr="00FF14B3" w:rsidRDefault="00407215" w:rsidP="00C71329">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7.3.14.</w:t>
            </w:r>
          </w:p>
        </w:tc>
      </w:tr>
    </w:tbl>
    <w:p w14:paraId="2BA524FA" w14:textId="77777777" w:rsidR="00407215" w:rsidRPr="00FF14B3" w:rsidRDefault="00407215" w:rsidP="00407215"/>
    <w:p w14:paraId="798842F0" w14:textId="77777777" w:rsidR="00407215" w:rsidRPr="00FF14B3" w:rsidRDefault="00407215" w:rsidP="00407215">
      <w:pPr>
        <w:pStyle w:val="Heading4"/>
      </w:pPr>
      <w:bookmarkStart w:id="58" w:name="_Toc20213532"/>
      <w:bookmarkStart w:id="59" w:name="_Toc120083892"/>
      <w:r w:rsidRPr="00FF14B3">
        <w:t>6.2.1.2</w:t>
      </w:r>
      <w:r w:rsidRPr="00FF14B3">
        <w:tab/>
        <w:t>Detailed behaviour of the requesting entity</w:t>
      </w:r>
      <w:bookmarkEnd w:id="58"/>
      <w:bookmarkEnd w:id="59"/>
    </w:p>
    <w:p w14:paraId="7B7CF342" w14:textId="77777777" w:rsidR="00407215" w:rsidRPr="00FF14B3" w:rsidRDefault="00407215" w:rsidP="00407215">
      <w:r w:rsidRPr="00FF14B3">
        <w:t xml:space="preserve">The </w:t>
      </w:r>
      <w:r w:rsidRPr="00FF14B3">
        <w:rPr>
          <w:lang w:eastAsia="zh-CN"/>
        </w:rPr>
        <w:t>MC Service Server</w:t>
      </w:r>
      <w:r w:rsidRPr="00FF14B3">
        <w:t xml:space="preserve"> or the Configuration Management Server shall make use of this procedure to retrieve from the </w:t>
      </w:r>
      <w:r w:rsidRPr="00FF14B3">
        <w:rPr>
          <w:noProof/>
        </w:rPr>
        <w:t xml:space="preserve">MC Service User Database </w:t>
      </w:r>
      <w:r w:rsidRPr="00FF14B3">
        <w:t xml:space="preserve">the MC Service User Profile associated with an MC Service ID i.e. the user ID of a MC user within a specific MC Service. The request shall </w:t>
      </w:r>
      <w:r w:rsidRPr="00FF14B3">
        <w:rPr>
          <w:lang w:eastAsia="zh-CN"/>
        </w:rPr>
        <w:t>include the MC Service ID</w:t>
      </w:r>
      <w:r w:rsidRPr="00FF14B3">
        <w:t xml:space="preserve"> (e.g.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038D37C5" w14:textId="77777777" w:rsidR="00407215" w:rsidRPr="00FF14B3" w:rsidRDefault="00407215" w:rsidP="00407215">
      <w:r w:rsidRPr="00FF14B3">
        <w:t xml:space="preserve">The </w:t>
      </w:r>
      <w:r w:rsidRPr="00FF14B3">
        <w:rPr>
          <w:lang w:eastAsia="zh-CN"/>
        </w:rPr>
        <w:t>MC Service Server</w:t>
      </w:r>
      <w:r w:rsidRPr="00FF14B3">
        <w:t xml:space="preserve"> or the Configuration Management Server may make use of this procedure to unsubscribe to the notifications service for a given MC user within a specific MC Service. The request shall </w:t>
      </w:r>
      <w:r w:rsidRPr="00FF14B3">
        <w:rPr>
          <w:lang w:eastAsia="zh-CN"/>
        </w:rPr>
        <w:t>include the MC Service ID</w:t>
      </w:r>
      <w:r w:rsidRPr="00FF14B3">
        <w:t xml:space="preserve"> identifying the MC user within a specific MC Service. The "Subscription to notifications" flag shall be cleared in the DPR-Flags to unsubscribe to the service of notifications for any change for the requested data.</w:t>
      </w:r>
    </w:p>
    <w:p w14:paraId="5BA13FBB" w14:textId="77777777" w:rsidR="00407215" w:rsidRPr="00FF14B3" w:rsidRDefault="00407215" w:rsidP="00407215">
      <w:pPr>
        <w:rPr>
          <w:lang w:val="en-AU"/>
        </w:rPr>
      </w:pPr>
      <w:r w:rsidRPr="00FF14B3">
        <w:t xml:space="preserve">When receiving the Data </w:t>
      </w:r>
      <w:r w:rsidRPr="00FF14B3">
        <w:rPr>
          <w:lang w:val="en-AU"/>
        </w:rPr>
        <w:t xml:space="preserve">Pull response with the Result Code set to "DIAMETER_SUCCESS" with the requested MC Service User data, the </w:t>
      </w:r>
      <w:r w:rsidRPr="00FF14B3">
        <w:rPr>
          <w:lang w:eastAsia="zh-CN"/>
        </w:rPr>
        <w:t>MC Service Server</w:t>
      </w:r>
      <w:r w:rsidRPr="00FF14B3">
        <w:t xml:space="preserve"> or the Configuration Management Server should</w:t>
      </w:r>
      <w:r w:rsidRPr="00FF14B3">
        <w:rPr>
          <w:lang w:val="en-AU"/>
        </w:rPr>
        <w:t xml:space="preserve"> store the received data if the subscription to the notifications service was requested and the </w:t>
      </w:r>
      <w:r w:rsidRPr="00FF14B3">
        <w:t>"Notifications service status" flag is set by the MC Service User Database in the DPA-Flags AVP</w:t>
      </w:r>
      <w:r w:rsidRPr="00FF14B3">
        <w:rPr>
          <w:lang w:val="en-AU"/>
        </w:rPr>
        <w:t>.</w:t>
      </w:r>
    </w:p>
    <w:p w14:paraId="5416C77E" w14:textId="77777777" w:rsidR="00407215" w:rsidRPr="00FF14B3" w:rsidRDefault="00407215" w:rsidP="00407215">
      <w:pPr>
        <w:pStyle w:val="Heading4"/>
      </w:pPr>
      <w:bookmarkStart w:id="60" w:name="_Toc20213533"/>
      <w:bookmarkStart w:id="61" w:name="_Toc120083893"/>
      <w:r w:rsidRPr="00FF14B3">
        <w:t>6.2.1.3</w:t>
      </w:r>
      <w:r w:rsidRPr="00FF14B3">
        <w:tab/>
        <w:t>Detailed behaviour of the MC Service User Database</w:t>
      </w:r>
      <w:bookmarkEnd w:id="60"/>
      <w:bookmarkEnd w:id="61"/>
    </w:p>
    <w:p w14:paraId="08F00F75" w14:textId="77777777" w:rsidR="00407215" w:rsidRPr="00FF14B3" w:rsidRDefault="00407215" w:rsidP="00407215">
      <w:r w:rsidRPr="00FF14B3">
        <w:t xml:space="preserve">The MC Service User Database may prioritise the received request message according to priority level received within the DRMP AVP. </w:t>
      </w:r>
    </w:p>
    <w:p w14:paraId="7C8DB771" w14:textId="77777777" w:rsidR="00407215" w:rsidRPr="00FF14B3" w:rsidRDefault="00407215" w:rsidP="00407215">
      <w:r w:rsidRPr="00FF14B3">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3C3763D" w14:textId="77777777" w:rsidR="00407215" w:rsidRPr="00FF14B3" w:rsidRDefault="00407215" w:rsidP="00407215">
      <w:r w:rsidRPr="00FF14B3">
        <w:t>The MC Service User Database shall check whether the requested data exist. If one or more requested data are not recognized or supported by the MC Service User Database, the MC Service User Database shall set the Experimental-</w:t>
      </w:r>
      <w:r w:rsidRPr="00FF14B3">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3D1EE017" w14:textId="1A436D6B" w:rsidR="00E44E39" w:rsidRPr="00D70FDD" w:rsidRDefault="00E44E39" w:rsidP="00E44E39">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67390549" w14:textId="77777777" w:rsidR="00407215" w:rsidRPr="00FF14B3" w:rsidRDefault="00407215" w:rsidP="00407215">
      <w:r w:rsidRPr="00FF14B3">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118CA135" w14:textId="44A653DD" w:rsidR="00407215" w:rsidRPr="00FF14B3" w:rsidRDefault="00E44E39" w:rsidP="00407215">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407215" w:rsidRPr="00FF14B3">
        <w:t xml:space="preserve"> If one or more requested data are not allowed to be subscribed to notifications, the "Notifications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5B112001" w14:textId="77777777" w:rsidR="00407215" w:rsidRPr="00FF14B3" w:rsidRDefault="00407215" w:rsidP="00407215">
      <w:r w:rsidRPr="00FF14B3">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3B05B795" w14:textId="77777777" w:rsidR="00407215" w:rsidRPr="00FF14B3" w:rsidRDefault="00407215" w:rsidP="00407215">
      <w:r w:rsidRPr="00FF14B3">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65609436" w14:textId="77777777" w:rsidR="00407215" w:rsidRPr="00FF14B3" w:rsidRDefault="00407215" w:rsidP="00407215">
      <w:pPr>
        <w:pStyle w:val="Heading3"/>
      </w:pPr>
      <w:bookmarkStart w:id="62" w:name="_Toc20213534"/>
      <w:bookmarkStart w:id="63" w:name="_Toc120083894"/>
      <w:r w:rsidRPr="00FF14B3">
        <w:t>6.2.2</w:t>
      </w:r>
      <w:r w:rsidRPr="00FF14B3">
        <w:tab/>
        <w:t>Data Update</w:t>
      </w:r>
      <w:bookmarkEnd w:id="62"/>
      <w:bookmarkEnd w:id="63"/>
    </w:p>
    <w:p w14:paraId="4522C797" w14:textId="77777777" w:rsidR="00407215" w:rsidRPr="00FF14B3" w:rsidRDefault="00407215" w:rsidP="00407215">
      <w:pPr>
        <w:pStyle w:val="Heading4"/>
      </w:pPr>
      <w:bookmarkStart w:id="64" w:name="_Toc20213535"/>
      <w:bookmarkStart w:id="65" w:name="_Toc120083895"/>
      <w:r w:rsidRPr="00FF14B3">
        <w:t>6.2.2.1</w:t>
      </w:r>
      <w:r w:rsidRPr="00FF14B3">
        <w:tab/>
        <w:t>General</w:t>
      </w:r>
      <w:bookmarkEnd w:id="64"/>
      <w:bookmarkEnd w:id="65"/>
    </w:p>
    <w:p w14:paraId="624FBBE1" w14:textId="77777777" w:rsidR="00407215" w:rsidRPr="00FF14B3" w:rsidRDefault="00407215" w:rsidP="00407215">
      <w:r w:rsidRPr="00FF14B3">
        <w:t>This procedure is used between the Configuration Management Server and the MC Service User Database. The procedure is invoked by the Configuration Management Server and is used:</w:t>
      </w:r>
    </w:p>
    <w:p w14:paraId="27E78048" w14:textId="77777777" w:rsidR="00407215" w:rsidRPr="00FF14B3" w:rsidRDefault="00407215" w:rsidP="00407215">
      <w:pPr>
        <w:pStyle w:val="B10"/>
      </w:pPr>
      <w:r w:rsidRPr="00FF14B3">
        <w:t>-</w:t>
      </w:r>
      <w:r w:rsidRPr="00FF14B3">
        <w:tab/>
        <w:t>To update information for a specific MC Service ID stored into the MC Service User Database.</w:t>
      </w:r>
    </w:p>
    <w:p w14:paraId="7730FFF4" w14:textId="77777777" w:rsidR="00407215" w:rsidRPr="00FF14B3" w:rsidRDefault="00407215" w:rsidP="00407215">
      <w:pPr>
        <w:pStyle w:val="NO"/>
      </w:pPr>
      <w:r w:rsidRPr="00FF14B3">
        <w:t>NOTE:</w:t>
      </w:r>
      <w:r w:rsidRPr="00FF14B3">
        <w:tab/>
        <w:t>This procedure cannot be used to create or delete an MC Service ID contained in the MC Service User Database. An MC Service user shall be created with at least one MC Service User Profile.</w:t>
      </w:r>
    </w:p>
    <w:p w14:paraId="2DD81D84" w14:textId="77777777" w:rsidR="00407215" w:rsidRPr="00FF14B3" w:rsidRDefault="00407215" w:rsidP="00407215">
      <w:r w:rsidRPr="00FF14B3">
        <w:t xml:space="preserve">This procedure is mapped to the commands Data-Update-Request/Answer in the Diameter application specified in the </w:t>
      </w:r>
      <w:r>
        <w:t>clause</w:t>
      </w:r>
      <w:r w:rsidRPr="00FF14B3">
        <w:t xml:space="preserve"> 7.2.5 and 7.2.6. The tables 6.2.2-1 and 6.2.2-2 detail the involved information elements.</w:t>
      </w:r>
    </w:p>
    <w:p w14:paraId="56F11DC1" w14:textId="77777777" w:rsidR="00407215" w:rsidRPr="00FF14B3" w:rsidRDefault="00407215" w:rsidP="00407215">
      <w:pPr>
        <w:pStyle w:val="TH"/>
      </w:pPr>
      <w:r w:rsidRPr="00FF14B3">
        <w:lastRenderedPageBreak/>
        <w:t>Table 6.2.2-</w:t>
      </w:r>
      <w:r w:rsidRPr="00FF14B3">
        <w:rPr>
          <w:noProof/>
        </w:rPr>
        <w:t>1</w:t>
      </w:r>
      <w:r w:rsidRPr="00FF14B3">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407215" w:rsidRPr="00FF14B3" w14:paraId="4FCC9742" w14:textId="77777777" w:rsidTr="00C71329">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7B0F55EB" w14:textId="77777777" w:rsidR="00407215" w:rsidRPr="00FF14B3" w:rsidRDefault="00407215" w:rsidP="00C71329">
            <w:pPr>
              <w:pStyle w:val="TAH"/>
            </w:pPr>
            <w:r w:rsidRPr="00FF14B3">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16600C4A" w14:textId="77777777" w:rsidR="00407215" w:rsidRPr="00FF14B3" w:rsidRDefault="00407215" w:rsidP="00C71329">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7DC4265B" w14:textId="77777777" w:rsidR="00407215" w:rsidRPr="00FF14B3" w:rsidRDefault="00407215" w:rsidP="00C71329">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69006917" w14:textId="77777777" w:rsidR="00407215" w:rsidRPr="00FF14B3" w:rsidRDefault="00407215" w:rsidP="00C71329">
            <w:pPr>
              <w:pStyle w:val="TAH"/>
            </w:pPr>
            <w:r w:rsidRPr="00FF14B3">
              <w:t>Description</w:t>
            </w:r>
          </w:p>
        </w:tc>
      </w:tr>
      <w:tr w:rsidR="00407215" w:rsidRPr="00FF14B3" w14:paraId="26406926" w14:textId="77777777" w:rsidTr="00C71329">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76D39B23" w14:textId="77777777" w:rsidR="00407215" w:rsidRPr="00FF14B3" w:rsidRDefault="00407215" w:rsidP="00C71329">
            <w:pPr>
              <w:pStyle w:val="TAC"/>
            </w:pPr>
            <w:r w:rsidRPr="00FF14B3">
              <w:t>MC Service ID</w:t>
            </w:r>
          </w:p>
          <w:p w14:paraId="2EF37797" w14:textId="77777777" w:rsidR="00407215" w:rsidRPr="00FF14B3" w:rsidRDefault="00407215" w:rsidP="00C71329">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4D3FA8A8" w14:textId="77777777" w:rsidR="00407215" w:rsidRPr="00FF14B3" w:rsidRDefault="00407215" w:rsidP="00C71329">
            <w:pPr>
              <w:pStyle w:val="TAC"/>
            </w:pPr>
            <w:r w:rsidRPr="00FF14B3">
              <w:t>User-Identifier</w:t>
            </w:r>
          </w:p>
          <w:p w14:paraId="1E3615D7" w14:textId="77777777" w:rsidR="00407215" w:rsidRPr="00FF14B3" w:rsidRDefault="00407215" w:rsidP="00C71329">
            <w:pPr>
              <w:pStyle w:val="TAC"/>
            </w:pPr>
            <w:r w:rsidRPr="00FF14B3">
              <w:t>(See 7.3.8)</w:t>
            </w:r>
          </w:p>
        </w:tc>
        <w:tc>
          <w:tcPr>
            <w:tcW w:w="567" w:type="dxa"/>
            <w:tcBorders>
              <w:top w:val="single" w:sz="6" w:space="0" w:color="auto"/>
              <w:left w:val="single" w:sz="6" w:space="0" w:color="auto"/>
              <w:bottom w:val="single" w:sz="4" w:space="0" w:color="auto"/>
              <w:right w:val="single" w:sz="6" w:space="0" w:color="auto"/>
            </w:tcBorders>
            <w:hideMark/>
          </w:tcPr>
          <w:p w14:paraId="1BF0A6A9" w14:textId="77777777" w:rsidR="00407215" w:rsidRPr="00FF14B3" w:rsidRDefault="00407215" w:rsidP="00C71329">
            <w:pPr>
              <w:pStyle w:val="TAC"/>
            </w:pPr>
            <w:r w:rsidRPr="00FF14B3">
              <w:t>M</w:t>
            </w:r>
          </w:p>
        </w:tc>
        <w:tc>
          <w:tcPr>
            <w:tcW w:w="5918" w:type="dxa"/>
            <w:tcBorders>
              <w:top w:val="single" w:sz="6" w:space="0" w:color="auto"/>
              <w:left w:val="single" w:sz="6" w:space="0" w:color="auto"/>
              <w:bottom w:val="single" w:sz="4" w:space="0" w:color="auto"/>
              <w:right w:val="single" w:sz="12" w:space="0" w:color="auto"/>
            </w:tcBorders>
            <w:hideMark/>
          </w:tcPr>
          <w:p w14:paraId="7A3654CB" w14:textId="77777777" w:rsidR="00407215" w:rsidRPr="00FF14B3" w:rsidRDefault="00407215" w:rsidP="00C71329">
            <w:pPr>
              <w:pStyle w:val="TAC"/>
              <w:jc w:val="left"/>
            </w:pPr>
            <w:r w:rsidRPr="00FF14B3">
              <w:t>This information element contains the MC Service ID of the MC service user for whom the data is required. See 3GPP TS 23.280 [21].</w:t>
            </w:r>
          </w:p>
          <w:p w14:paraId="115FE0D1" w14:textId="77777777" w:rsidR="00407215" w:rsidRPr="00FF14B3" w:rsidRDefault="00407215" w:rsidP="00C71329">
            <w:pPr>
              <w:pStyle w:val="TAL"/>
            </w:pPr>
            <w:r w:rsidRPr="00FF14B3">
              <w:t xml:space="preserve">See </w:t>
            </w:r>
            <w:r>
              <w:t>clause</w:t>
            </w:r>
            <w:r w:rsidRPr="00FF14B3">
              <w:t xml:space="preserve"> 7.3.8 for the content of this AVP.</w:t>
            </w:r>
          </w:p>
        </w:tc>
      </w:tr>
      <w:tr w:rsidR="00407215" w:rsidRPr="00FF14B3" w14:paraId="265977E7" w14:textId="77777777" w:rsidTr="00C71329">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100EABA0" w14:textId="77777777" w:rsidR="00407215" w:rsidRPr="00FF14B3" w:rsidRDefault="00407215" w:rsidP="00C71329">
            <w:pPr>
              <w:pStyle w:val="TAC"/>
            </w:pPr>
            <w:r w:rsidRPr="00FF14B3">
              <w:t>Data To Update</w:t>
            </w:r>
          </w:p>
        </w:tc>
        <w:tc>
          <w:tcPr>
            <w:tcW w:w="1843" w:type="dxa"/>
            <w:tcBorders>
              <w:top w:val="single" w:sz="6" w:space="0" w:color="auto"/>
              <w:left w:val="single" w:sz="6" w:space="0" w:color="auto"/>
              <w:bottom w:val="single" w:sz="6" w:space="0" w:color="auto"/>
              <w:right w:val="single" w:sz="6" w:space="0" w:color="auto"/>
            </w:tcBorders>
            <w:hideMark/>
          </w:tcPr>
          <w:p w14:paraId="1DDAE448" w14:textId="77777777" w:rsidR="00407215" w:rsidRPr="00FF14B3" w:rsidRDefault="00407215" w:rsidP="00C71329">
            <w:pPr>
              <w:pStyle w:val="TAC"/>
            </w:pPr>
            <w:r w:rsidRPr="00FF14B3">
              <w:t>Data</w:t>
            </w:r>
          </w:p>
          <w:p w14:paraId="717458BF" w14:textId="77777777" w:rsidR="00407215" w:rsidRPr="00FF14B3" w:rsidRDefault="00407215" w:rsidP="00C71329">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177D993E" w14:textId="77777777" w:rsidR="00407215" w:rsidRPr="00FF14B3" w:rsidRDefault="00407215" w:rsidP="00C71329">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486C8AC2" w14:textId="77777777" w:rsidR="00407215" w:rsidRPr="00FF14B3" w:rsidRDefault="00407215" w:rsidP="00C71329">
            <w:pPr>
              <w:pStyle w:val="TAC"/>
              <w:jc w:val="left"/>
            </w:pPr>
            <w:r w:rsidRPr="00FF14B3">
              <w:t>This information element shall contain the data to be updated.</w:t>
            </w:r>
          </w:p>
          <w:p w14:paraId="071406E7" w14:textId="77777777" w:rsidR="00407215" w:rsidRPr="00FF14B3" w:rsidRDefault="00407215" w:rsidP="00C71329">
            <w:pPr>
              <w:pStyle w:val="TAC"/>
              <w:jc w:val="left"/>
            </w:pPr>
          </w:p>
        </w:tc>
      </w:tr>
      <w:tr w:rsidR="00407215" w:rsidRPr="00FF14B3" w14:paraId="19418925" w14:textId="77777777" w:rsidTr="00C71329">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5159A44C" w14:textId="77777777" w:rsidR="00407215" w:rsidRPr="00FF14B3" w:rsidRDefault="00407215" w:rsidP="00C71329">
            <w:pPr>
              <w:pStyle w:val="TAC"/>
              <w:rPr>
                <w:lang w:eastAsia="zh-CN"/>
              </w:rPr>
            </w:pPr>
            <w:r w:rsidRPr="00FF14B3">
              <w:rPr>
                <w:lang w:eastAsia="zh-CN"/>
              </w:rPr>
              <w:t>DUR Flags</w:t>
            </w:r>
          </w:p>
          <w:p w14:paraId="7700C71B" w14:textId="77777777" w:rsidR="00407215" w:rsidRPr="00FF14B3" w:rsidRDefault="00407215" w:rsidP="00C71329">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73E34C4B" w14:textId="77777777" w:rsidR="00407215" w:rsidRPr="00FF14B3" w:rsidRDefault="00407215" w:rsidP="00C71329">
            <w:pPr>
              <w:pStyle w:val="TAC"/>
              <w:rPr>
                <w:lang w:eastAsia="zh-CN"/>
              </w:rPr>
            </w:pPr>
            <w:r w:rsidRPr="00FF14B3">
              <w:rPr>
                <w:lang w:eastAsia="zh-CN"/>
              </w:rPr>
              <w:t>DUR-Flags</w:t>
            </w:r>
          </w:p>
          <w:p w14:paraId="71F2D241" w14:textId="77777777" w:rsidR="00407215" w:rsidRPr="00FF14B3" w:rsidRDefault="00407215" w:rsidP="00C71329">
            <w:pPr>
              <w:pStyle w:val="TAC"/>
            </w:pPr>
            <w:r w:rsidRPr="00FF14B3">
              <w:t>(See 7.3.15)</w:t>
            </w:r>
          </w:p>
        </w:tc>
        <w:tc>
          <w:tcPr>
            <w:tcW w:w="567" w:type="dxa"/>
            <w:tcBorders>
              <w:top w:val="single" w:sz="4" w:space="0" w:color="auto"/>
              <w:left w:val="single" w:sz="6" w:space="0" w:color="auto"/>
              <w:bottom w:val="single" w:sz="12" w:space="0" w:color="auto"/>
              <w:right w:val="single" w:sz="6" w:space="0" w:color="auto"/>
            </w:tcBorders>
            <w:hideMark/>
          </w:tcPr>
          <w:p w14:paraId="0B78EEF1" w14:textId="77777777" w:rsidR="00407215" w:rsidRPr="00FF14B3" w:rsidRDefault="00407215" w:rsidP="00C71329">
            <w:pPr>
              <w:pStyle w:val="TAC"/>
            </w:pPr>
            <w:r w:rsidRPr="00FF14B3">
              <w:t>O</w:t>
            </w:r>
          </w:p>
        </w:tc>
        <w:tc>
          <w:tcPr>
            <w:tcW w:w="5918" w:type="dxa"/>
            <w:tcBorders>
              <w:top w:val="single" w:sz="4" w:space="0" w:color="auto"/>
              <w:left w:val="single" w:sz="6" w:space="0" w:color="auto"/>
              <w:bottom w:val="single" w:sz="12" w:space="0" w:color="auto"/>
              <w:right w:val="single" w:sz="12" w:space="0" w:color="auto"/>
            </w:tcBorders>
            <w:hideMark/>
          </w:tcPr>
          <w:p w14:paraId="3973599C" w14:textId="77777777" w:rsidR="00407215" w:rsidRPr="00FF14B3" w:rsidRDefault="00407215" w:rsidP="00C71329">
            <w:pPr>
              <w:pStyle w:val="TAL"/>
            </w:pPr>
            <w:r w:rsidRPr="00FF14B3">
              <w:t xml:space="preserve">This information element contains one or several flags that define different command behaviours. The set of valid values are defined in </w:t>
            </w:r>
            <w:r>
              <w:t>clause</w:t>
            </w:r>
            <w:r w:rsidRPr="00FF14B3">
              <w:t xml:space="preserve"> 7.3.15.</w:t>
            </w:r>
          </w:p>
        </w:tc>
      </w:tr>
    </w:tbl>
    <w:p w14:paraId="02371142" w14:textId="77777777" w:rsidR="00407215" w:rsidRPr="00FF14B3" w:rsidRDefault="00407215" w:rsidP="00407215"/>
    <w:p w14:paraId="159DC907" w14:textId="77777777" w:rsidR="00407215" w:rsidRPr="00FF14B3" w:rsidRDefault="00407215" w:rsidP="00407215">
      <w:pPr>
        <w:pStyle w:val="TH"/>
      </w:pPr>
      <w:r w:rsidRPr="00FF14B3">
        <w:t>Table 6.2.2-</w:t>
      </w:r>
      <w:r w:rsidRPr="00FF14B3">
        <w:rPr>
          <w:noProof/>
        </w:rPr>
        <w:t>2</w:t>
      </w:r>
      <w:r w:rsidRPr="00FF14B3">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407215" w:rsidRPr="00FF14B3" w14:paraId="6C6A23EF" w14:textId="77777777" w:rsidTr="00C71329">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6135BFED" w14:textId="77777777" w:rsidR="00407215" w:rsidRPr="00FF14B3" w:rsidRDefault="00407215" w:rsidP="00C71329">
            <w:pPr>
              <w:pStyle w:val="TAH"/>
            </w:pPr>
            <w:r w:rsidRPr="00FF14B3">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6610C249" w14:textId="77777777" w:rsidR="00407215" w:rsidRPr="00FF14B3" w:rsidRDefault="00407215" w:rsidP="00C71329">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BFA4688" w14:textId="77777777" w:rsidR="00407215" w:rsidRPr="00FF14B3" w:rsidRDefault="00407215" w:rsidP="00C71329">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B70AB58" w14:textId="77777777" w:rsidR="00407215" w:rsidRPr="00FF14B3" w:rsidRDefault="00407215" w:rsidP="00C71329">
            <w:pPr>
              <w:pStyle w:val="TAH"/>
            </w:pPr>
            <w:r w:rsidRPr="00FF14B3">
              <w:t>Description</w:t>
            </w:r>
          </w:p>
        </w:tc>
      </w:tr>
      <w:tr w:rsidR="00407215" w:rsidRPr="00FF14B3" w14:paraId="4903A39B" w14:textId="77777777" w:rsidTr="00C71329">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EF18747" w14:textId="77777777" w:rsidR="00407215" w:rsidRPr="00FF14B3" w:rsidRDefault="00407215" w:rsidP="00C71329">
            <w:pPr>
              <w:pStyle w:val="TAC"/>
            </w:pPr>
            <w:r w:rsidRPr="00FF14B3">
              <w:t>Result</w:t>
            </w:r>
          </w:p>
          <w:p w14:paraId="52DF8795" w14:textId="77777777" w:rsidR="00407215" w:rsidRPr="00FF14B3" w:rsidRDefault="00407215" w:rsidP="00C71329">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4614255" w14:textId="77777777" w:rsidR="00407215" w:rsidRPr="00FF14B3" w:rsidRDefault="00407215" w:rsidP="00C71329">
            <w:pPr>
              <w:pStyle w:val="TAC"/>
            </w:pPr>
            <w:r w:rsidRPr="00FF14B3">
              <w:t>Result-Code / Experimental-Result</w:t>
            </w:r>
          </w:p>
          <w:p w14:paraId="023AA39B" w14:textId="77777777" w:rsidR="00407215" w:rsidRPr="00FF14B3" w:rsidRDefault="00407215" w:rsidP="00C71329">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1EA313EE" w14:textId="77777777" w:rsidR="00407215" w:rsidRPr="00FF14B3" w:rsidRDefault="00407215" w:rsidP="00C71329">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714041CA" w14:textId="77777777" w:rsidR="00407215" w:rsidRPr="00FF14B3" w:rsidRDefault="00407215" w:rsidP="00C71329">
            <w:pPr>
              <w:pStyle w:val="TAC"/>
              <w:jc w:val="left"/>
            </w:pPr>
            <w:r w:rsidRPr="00FF14B3">
              <w:t xml:space="preserve">Result of the update of data in the MC Service User Database. </w:t>
            </w:r>
          </w:p>
          <w:p w14:paraId="4928D94B" w14:textId="77777777" w:rsidR="00407215" w:rsidRPr="00FF14B3" w:rsidRDefault="00407215" w:rsidP="00C71329">
            <w:pPr>
              <w:pStyle w:val="TAC"/>
              <w:jc w:val="left"/>
            </w:pPr>
          </w:p>
          <w:p w14:paraId="3F24F647" w14:textId="77777777" w:rsidR="00407215" w:rsidRPr="00FF14B3" w:rsidRDefault="00407215" w:rsidP="00C71329">
            <w:pPr>
              <w:pStyle w:val="TAC"/>
              <w:jc w:val="left"/>
            </w:pPr>
            <w:r w:rsidRPr="00FF14B3">
              <w:t>Result-Code AVP shall be used for errors defined in the Diameter base protocol (see IETF RFC 6733 [23]).</w:t>
            </w:r>
          </w:p>
          <w:p w14:paraId="0808C814" w14:textId="77777777" w:rsidR="00407215" w:rsidRPr="00FF14B3" w:rsidRDefault="00407215" w:rsidP="00C71329">
            <w:pPr>
              <w:pStyle w:val="TAC"/>
              <w:jc w:val="left"/>
            </w:pPr>
          </w:p>
          <w:p w14:paraId="53F06947" w14:textId="77777777" w:rsidR="00407215" w:rsidRPr="00FF14B3" w:rsidRDefault="00407215" w:rsidP="00C71329">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407215" w:rsidRPr="00FF14B3" w14:paraId="0EC0FCC2" w14:textId="77777777" w:rsidTr="00C71329">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2BA850D8" w14:textId="77777777" w:rsidR="00407215" w:rsidRPr="00FF14B3" w:rsidRDefault="00407215" w:rsidP="00C71329">
            <w:pPr>
              <w:pStyle w:val="TAC"/>
            </w:pPr>
            <w:r w:rsidRPr="00FF14B3">
              <w:t>MC Service User Profile Data</w:t>
            </w:r>
          </w:p>
          <w:p w14:paraId="733238A5" w14:textId="77777777" w:rsidR="00407215" w:rsidRPr="00FF14B3" w:rsidRDefault="00407215" w:rsidP="00C71329">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8B40B66" w14:textId="77777777" w:rsidR="00407215" w:rsidRPr="00FF14B3" w:rsidRDefault="00407215" w:rsidP="00C71329">
            <w:pPr>
              <w:pStyle w:val="TAC"/>
            </w:pPr>
            <w:r w:rsidRPr="00FF14B3">
              <w:t>MC-Service-User-Profile-Data</w:t>
            </w:r>
          </w:p>
          <w:p w14:paraId="5E2632D3" w14:textId="77777777" w:rsidR="00407215" w:rsidRPr="00FF14B3" w:rsidRDefault="00407215" w:rsidP="00C71329">
            <w:pPr>
              <w:pStyle w:val="TAC"/>
            </w:pPr>
            <w:r w:rsidRPr="00FF14B3">
              <w:t>(See 7.3.20)</w:t>
            </w:r>
          </w:p>
        </w:tc>
        <w:tc>
          <w:tcPr>
            <w:tcW w:w="567" w:type="dxa"/>
            <w:tcBorders>
              <w:top w:val="single" w:sz="6" w:space="0" w:color="auto"/>
              <w:left w:val="single" w:sz="6" w:space="0" w:color="auto"/>
              <w:bottom w:val="single" w:sz="6" w:space="0" w:color="auto"/>
              <w:right w:val="single" w:sz="6" w:space="0" w:color="auto"/>
            </w:tcBorders>
            <w:hideMark/>
          </w:tcPr>
          <w:p w14:paraId="7A78C2A2" w14:textId="77777777" w:rsidR="00407215" w:rsidRPr="00FF14B3" w:rsidRDefault="00407215" w:rsidP="00C71329">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05CFB5F8" w14:textId="77777777" w:rsidR="00407215" w:rsidRPr="00FF14B3" w:rsidRDefault="00407215" w:rsidP="00C71329">
            <w:pPr>
              <w:pStyle w:val="TAC"/>
              <w:jc w:val="left"/>
            </w:pPr>
            <w:r w:rsidRPr="00FF14B3">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0C849AFA" w14:textId="77777777" w:rsidR="00407215" w:rsidRPr="00FF14B3" w:rsidRDefault="00407215" w:rsidP="00C71329">
            <w:pPr>
              <w:pStyle w:val="TAC"/>
              <w:jc w:val="left"/>
            </w:pPr>
          </w:p>
          <w:p w14:paraId="563A1EEB" w14:textId="77777777" w:rsidR="00407215" w:rsidRPr="00FF14B3" w:rsidRDefault="00407215" w:rsidP="00C71329">
            <w:pPr>
              <w:pStyle w:val="TAC"/>
              <w:jc w:val="left"/>
            </w:pPr>
            <w:r w:rsidRPr="00FF14B3">
              <w:t xml:space="preserve">This information element shall be present if data requested to be updated are MC Service User Profile data and the Result-Code AVP is set to "DIAMETER_LIMITED_SUCCESS" or the Experimental-Result-Code AVP is set to "DIAMETER_ERROR_UNKNOWN_DATA", </w:t>
            </w:r>
            <w:r>
              <w:t>"</w:t>
            </w:r>
            <w:r w:rsidRPr="00FF14B3">
              <w:t>DIAMETER_ERROR_USER_DATA_CANNOT_BE_MODIFIED" or "DIAMETER_ERROR_PRIOR_UPDATE_IN_PROGRESS". Otherwise, it shall be absent.</w:t>
            </w:r>
          </w:p>
        </w:tc>
      </w:tr>
      <w:tr w:rsidR="00407215" w:rsidRPr="00FF14B3" w14:paraId="607FF4F7" w14:textId="77777777" w:rsidTr="00C71329">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1CAD5AB9" w14:textId="77777777" w:rsidR="00407215" w:rsidRPr="00FF14B3" w:rsidRDefault="00407215" w:rsidP="00C71329">
            <w:pPr>
              <w:pStyle w:val="TAC"/>
            </w:pPr>
            <w:r w:rsidRPr="00FF14B3">
              <w:t>Failed Requested Data</w:t>
            </w:r>
          </w:p>
          <w:p w14:paraId="417E202E" w14:textId="77777777" w:rsidR="00407215" w:rsidRPr="00FF14B3" w:rsidRDefault="00407215" w:rsidP="00C71329">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1EA56EA9" w14:textId="77777777" w:rsidR="00407215" w:rsidRPr="00FF14B3" w:rsidRDefault="00407215" w:rsidP="00C71329">
            <w:pPr>
              <w:pStyle w:val="TAC"/>
            </w:pPr>
            <w:r w:rsidRPr="00FF14B3">
              <w:t>Data-Identification</w:t>
            </w:r>
          </w:p>
          <w:p w14:paraId="4B931D17" w14:textId="77777777" w:rsidR="00407215" w:rsidRPr="00FF14B3" w:rsidRDefault="00407215" w:rsidP="00C71329">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65CFD112" w14:textId="77777777" w:rsidR="00407215" w:rsidRPr="00FF14B3" w:rsidRDefault="00407215" w:rsidP="00C71329">
            <w:pPr>
              <w:pStyle w:val="TAC"/>
            </w:pPr>
            <w:r w:rsidRPr="00FF14B3">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709497F2" w14:textId="77777777" w:rsidR="00407215" w:rsidRPr="00FF14B3" w:rsidRDefault="00407215" w:rsidP="00C71329">
            <w:pPr>
              <w:pStyle w:val="TAC"/>
              <w:jc w:val="left"/>
            </w:pPr>
            <w:r w:rsidRPr="00FF14B3">
              <w:t>This information element indicates the data that have not been successfully updated. The set of valid values are defined in 7.3.3.</w:t>
            </w:r>
          </w:p>
          <w:p w14:paraId="0F961B26" w14:textId="77777777" w:rsidR="00407215" w:rsidRPr="00FF14B3" w:rsidRDefault="00407215" w:rsidP="00C71329">
            <w:pPr>
              <w:pStyle w:val="TAL"/>
            </w:pPr>
          </w:p>
          <w:p w14:paraId="0C9C3A94" w14:textId="77777777" w:rsidR="00407215" w:rsidRPr="00FF14B3" w:rsidRDefault="00407215" w:rsidP="00C71329">
            <w:pPr>
              <w:pStyle w:val="TAL"/>
            </w:pPr>
            <w:r w:rsidRPr="00FF14B3">
              <w:t xml:space="preserve">This information element shall be present if the Result-Code AVP is set to "DIAMETER_LIMITED_SUCCESS" or the Experimental-Result-Code AVP is set to "DIAMETER_ERROR_UNKNOWN_DATA", </w:t>
            </w:r>
            <w:r>
              <w:t>"</w:t>
            </w:r>
            <w:r w:rsidRPr="00FF14B3">
              <w:t>DIAMETER_ERROR_USER_DATA_CANNOT_BE_MODIFIED" or "DIAMETER_ERROR_PRIOR_UPDATE_IN_PROGRESS". Otherwise, it may be absent.</w:t>
            </w:r>
          </w:p>
        </w:tc>
      </w:tr>
      <w:tr w:rsidR="00407215" w:rsidRPr="00FF14B3" w14:paraId="0BE7CCBA" w14:textId="77777777" w:rsidTr="00C71329">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27E58039" w14:textId="77777777" w:rsidR="00407215" w:rsidRPr="00FF14B3" w:rsidRDefault="00407215" w:rsidP="00C71329">
            <w:pPr>
              <w:pStyle w:val="TAC"/>
              <w:rPr>
                <w:lang w:eastAsia="zh-CN"/>
              </w:rPr>
            </w:pPr>
            <w:r w:rsidRPr="00FF14B3">
              <w:rPr>
                <w:lang w:eastAsia="zh-CN"/>
              </w:rPr>
              <w:t>DUA Flags</w:t>
            </w:r>
          </w:p>
          <w:p w14:paraId="2A74D20A" w14:textId="77777777" w:rsidR="00407215" w:rsidRPr="00FF14B3" w:rsidRDefault="00407215" w:rsidP="00C71329">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5EAAA079" w14:textId="77777777" w:rsidR="00407215" w:rsidRPr="00FF14B3" w:rsidRDefault="00407215" w:rsidP="00C71329">
            <w:pPr>
              <w:pStyle w:val="TAC"/>
              <w:rPr>
                <w:lang w:eastAsia="zh-CN"/>
              </w:rPr>
            </w:pPr>
            <w:r w:rsidRPr="00FF14B3">
              <w:rPr>
                <w:lang w:eastAsia="zh-CN"/>
              </w:rPr>
              <w:t>DUA-Flags</w:t>
            </w:r>
          </w:p>
          <w:p w14:paraId="52DB2FCD" w14:textId="77777777" w:rsidR="00407215" w:rsidRPr="00FF14B3" w:rsidRDefault="00407215" w:rsidP="00C71329">
            <w:pPr>
              <w:pStyle w:val="TAC"/>
            </w:pPr>
            <w:r w:rsidRPr="00FF14B3">
              <w:t>(See 7.3.16)</w:t>
            </w:r>
          </w:p>
        </w:tc>
        <w:tc>
          <w:tcPr>
            <w:tcW w:w="567" w:type="dxa"/>
            <w:tcBorders>
              <w:top w:val="single" w:sz="6" w:space="0" w:color="auto"/>
              <w:left w:val="single" w:sz="6" w:space="0" w:color="auto"/>
              <w:bottom w:val="single" w:sz="12" w:space="0" w:color="auto"/>
              <w:right w:val="single" w:sz="6" w:space="0" w:color="auto"/>
            </w:tcBorders>
            <w:hideMark/>
          </w:tcPr>
          <w:p w14:paraId="3DC5B040" w14:textId="77777777" w:rsidR="00407215" w:rsidRPr="00FF14B3" w:rsidRDefault="00407215" w:rsidP="00C71329">
            <w:pPr>
              <w:pStyle w:val="TAC"/>
              <w:rPr>
                <w:lang w:eastAsia="zh-CN"/>
              </w:rPr>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64076CDA" w14:textId="77777777" w:rsidR="00407215" w:rsidRPr="00FF14B3" w:rsidRDefault="00407215" w:rsidP="00C71329">
            <w:pPr>
              <w:pStyle w:val="TAL"/>
            </w:pPr>
            <w:r w:rsidRPr="00FF14B3">
              <w:t xml:space="preserve">This information element contains one or several flags that define different command behaviours. The set of valid values are defined in </w:t>
            </w:r>
            <w:r>
              <w:t>clause</w:t>
            </w:r>
            <w:r w:rsidRPr="00FF14B3">
              <w:t xml:space="preserve"> 7.3.16.</w:t>
            </w:r>
          </w:p>
        </w:tc>
      </w:tr>
    </w:tbl>
    <w:p w14:paraId="56A5B3C4" w14:textId="77777777" w:rsidR="00407215" w:rsidRPr="00FF14B3" w:rsidRDefault="00407215" w:rsidP="00407215"/>
    <w:p w14:paraId="2DEE48E3" w14:textId="77777777" w:rsidR="00407215" w:rsidRPr="00FF14B3" w:rsidRDefault="00407215" w:rsidP="00407215">
      <w:pPr>
        <w:pStyle w:val="Heading4"/>
      </w:pPr>
      <w:bookmarkStart w:id="66" w:name="_Toc20213536"/>
      <w:bookmarkStart w:id="67" w:name="_Toc120083896"/>
      <w:r w:rsidRPr="00FF14B3">
        <w:t>6.2.2.2</w:t>
      </w:r>
      <w:r w:rsidRPr="00FF14B3">
        <w:tab/>
        <w:t>Detailed behaviour of the Configuration Management Server</w:t>
      </w:r>
      <w:bookmarkEnd w:id="66"/>
      <w:bookmarkEnd w:id="67"/>
    </w:p>
    <w:p w14:paraId="296EE869" w14:textId="77777777" w:rsidR="00407215" w:rsidRPr="00FF14B3" w:rsidRDefault="00407215" w:rsidP="00407215">
      <w:r w:rsidRPr="00FF14B3">
        <w:t xml:space="preserve">The Configuration Management Server shall make use of this procedure to update data associated to an MC Service ID (i.e. the user ID of a MC user within a specific MC Service) stored into the </w:t>
      </w:r>
      <w:r w:rsidRPr="00FF14B3">
        <w:rPr>
          <w:noProof/>
        </w:rPr>
        <w:t>MC Service User Database</w:t>
      </w:r>
      <w:r w:rsidRPr="00FF14B3">
        <w:t xml:space="preserve">. The request shall </w:t>
      </w:r>
      <w:r w:rsidRPr="00FF14B3">
        <w:rPr>
          <w:lang w:eastAsia="zh-CN"/>
        </w:rPr>
        <w:t>include the MC Service ID</w:t>
      </w:r>
      <w:r w:rsidRPr="00FF14B3">
        <w:t xml:space="preserve"> identifying the MC user within a specific MC Service (e.g. MCPTT ID for MCPTT service) and the data requested to be updated.</w:t>
      </w:r>
    </w:p>
    <w:p w14:paraId="1ED6C39C" w14:textId="77777777" w:rsidR="00407215" w:rsidRPr="00FF14B3" w:rsidRDefault="00407215" w:rsidP="00407215">
      <w:r w:rsidRPr="00FF14B3">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FF14B3">
        <w:lastRenderedPageBreak/>
        <w:t>Sequence Number of n+1 where n is the original Sequence Number associated with the MC Service User Profile before modification. If n was equal to 65535, the new associated Sequence Number shall be equal to 1.</w:t>
      </w:r>
    </w:p>
    <w:p w14:paraId="301B0BBE" w14:textId="77777777" w:rsidR="00407215" w:rsidRPr="00FF14B3" w:rsidRDefault="00407215" w:rsidP="00407215">
      <w:r w:rsidRPr="00FF14B3">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189E4A39" w14:textId="77777777" w:rsidR="00407215" w:rsidRPr="00FF14B3" w:rsidRDefault="00407215" w:rsidP="00407215">
      <w:r w:rsidRPr="00FF14B3">
        <w:t>When receiving "DIAMETER_LIMITED_SUCCESS" in the Data Update Response, including the indication of the requested data that have not been successfully updated, the Configuration Management Server may reattempt to update the affected data.</w:t>
      </w:r>
    </w:p>
    <w:p w14:paraId="0B922A27" w14:textId="77777777" w:rsidR="00407215" w:rsidRPr="00FF14B3" w:rsidRDefault="00407215" w:rsidP="00407215">
      <w:r w:rsidRPr="00FF14B3">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0167CB8D" w14:textId="77777777" w:rsidR="00407215" w:rsidRPr="00FF14B3" w:rsidRDefault="00407215" w:rsidP="00407215">
      <w:r w:rsidRPr="00FF14B3">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05F8883D" w14:textId="77777777" w:rsidR="00407215" w:rsidRPr="00FF14B3" w:rsidRDefault="00407215" w:rsidP="00407215">
      <w:pPr>
        <w:pStyle w:val="Heading4"/>
      </w:pPr>
      <w:bookmarkStart w:id="68" w:name="_Toc20213537"/>
      <w:bookmarkStart w:id="69" w:name="_Toc120083897"/>
      <w:r w:rsidRPr="00FF14B3">
        <w:t>6.2.2.3</w:t>
      </w:r>
      <w:r w:rsidRPr="00FF14B3">
        <w:tab/>
        <w:t>Detailed behaviour of the MC Service User Database</w:t>
      </w:r>
      <w:bookmarkEnd w:id="68"/>
      <w:bookmarkEnd w:id="69"/>
    </w:p>
    <w:p w14:paraId="2A8F3F7D" w14:textId="77777777" w:rsidR="00407215" w:rsidRPr="00FF14B3" w:rsidRDefault="00407215" w:rsidP="00407215">
      <w:r w:rsidRPr="00FF14B3">
        <w:t xml:space="preserve">The MC Service User Database may prioritise the received request message according to priority level received within the DRMP AVP. </w:t>
      </w:r>
    </w:p>
    <w:p w14:paraId="54836DA4" w14:textId="77777777" w:rsidR="00407215" w:rsidRPr="00FF14B3" w:rsidRDefault="00407215" w:rsidP="00407215">
      <w:r w:rsidRPr="00FF14B3">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51121537" w14:textId="77777777" w:rsidR="00407215" w:rsidRPr="00FF14B3" w:rsidRDefault="00407215" w:rsidP="00407215">
      <w:r w:rsidRPr="00FF14B3">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3DC4BF0A" w14:textId="6E3ECB9A" w:rsidR="00407215" w:rsidRPr="00FF14B3" w:rsidRDefault="00E44E39" w:rsidP="00407215">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407215" w:rsidRPr="00FF14B3">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3FE1B73A" w14:textId="77777777" w:rsidR="00407215" w:rsidRPr="00FF14B3" w:rsidRDefault="00407215" w:rsidP="00407215">
      <w:r w:rsidRPr="00FF14B3">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513F08AE" w14:textId="77777777" w:rsidR="00407215" w:rsidRPr="00FF14B3" w:rsidRDefault="00407215" w:rsidP="00407215">
      <w:r w:rsidRPr="00FF14B3">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7A3CE887" w14:textId="77777777" w:rsidR="00407215" w:rsidRPr="00FF14B3" w:rsidRDefault="00407215" w:rsidP="00407215">
      <w:pPr>
        <w:pStyle w:val="B10"/>
      </w:pPr>
      <w:r w:rsidRPr="00FF14B3">
        <w:t>-</w:t>
      </w:r>
      <w:r w:rsidRPr="00FF14B3">
        <w:tab/>
        <w:t>the Sequence Number is equal to 0;</w:t>
      </w:r>
    </w:p>
    <w:p w14:paraId="0DB183C6" w14:textId="77777777" w:rsidR="00407215" w:rsidRPr="00FF14B3" w:rsidRDefault="00407215" w:rsidP="00407215">
      <w:pPr>
        <w:pStyle w:val="B10"/>
      </w:pPr>
      <w:r w:rsidRPr="00FF14B3">
        <w:t>-</w:t>
      </w:r>
      <w:r w:rsidRPr="00FF14B3">
        <w:tab/>
        <w:t>or (</w:t>
      </w:r>
      <w:proofErr w:type="spellStart"/>
      <w:r w:rsidRPr="00FF14B3">
        <w:t>Sequence_Number_in_Data_Update</w:t>
      </w:r>
      <w:proofErr w:type="spellEnd"/>
      <w:r w:rsidRPr="00FF14B3">
        <w:t xml:space="preserve"> - 1) is not equal to (</w:t>
      </w:r>
      <w:proofErr w:type="spellStart"/>
      <w:r w:rsidRPr="00FF14B3">
        <w:t>Sequence_Number_In_MC_Service_User_Database</w:t>
      </w:r>
      <w:proofErr w:type="spellEnd"/>
      <w:r w:rsidRPr="00FF14B3">
        <w:t xml:space="preserve"> modulo 65535);</w:t>
      </w:r>
    </w:p>
    <w:p w14:paraId="6E18F8CD" w14:textId="77777777" w:rsidR="00407215" w:rsidRPr="00FF14B3" w:rsidRDefault="00407215" w:rsidP="00407215">
      <w:r w:rsidRPr="00FF14B3">
        <w:t>then, the Experimental-Result-Code shall be set to "DIAMETER_ERROR_DATA_OUT_OF_SYNC" in the Data Update Response.</w:t>
      </w:r>
    </w:p>
    <w:p w14:paraId="4F0DC150" w14:textId="77777777" w:rsidR="00407215" w:rsidRPr="00FF14B3" w:rsidRDefault="00407215" w:rsidP="00407215">
      <w:r w:rsidRPr="00FF14B3">
        <w:lastRenderedPageBreak/>
        <w:t>If there is more data than the MCPTT User Database is prepared to accept then Experimental-Result-Code shall be set to "DIAMETER_ERROR_TOO_MUCH_DATA" and the new data shall be discarded.</w:t>
      </w:r>
    </w:p>
    <w:p w14:paraId="5DBE092E" w14:textId="77777777" w:rsidR="00407215" w:rsidRPr="00FF14B3" w:rsidRDefault="00407215" w:rsidP="00407215">
      <w:r w:rsidRPr="00FF14B3">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5E7311DC" w14:textId="77777777" w:rsidR="00407215" w:rsidRPr="00FF14B3" w:rsidRDefault="00407215" w:rsidP="00407215">
      <w:r w:rsidRPr="00FF14B3">
        <w:t>If multiple data have to be updated, the steps above shall be repeated for each data element. The MC Service User Database shall check if the "Atomicity" flag in set in the DUR-Flags:</w:t>
      </w:r>
    </w:p>
    <w:p w14:paraId="7F811131" w14:textId="77777777" w:rsidR="00407215" w:rsidRPr="00FF14B3" w:rsidRDefault="00407215" w:rsidP="00407215">
      <w:pPr>
        <w:pStyle w:val="B10"/>
      </w:pPr>
      <w:r w:rsidRPr="00FF14B3">
        <w:t>-</w:t>
      </w:r>
      <w:r w:rsidRPr="00FF14B3">
        <w:tab/>
        <w:t>If set and the MC Service User Database does not support atomic operation, the MC Service User Database shall set the Result-Code to "DIAMETER_ERROR_ATOMICITY_NOT_SUPPORTED" in the Data Update Response and no data shall be updated.</w:t>
      </w:r>
    </w:p>
    <w:p w14:paraId="157D70B3" w14:textId="77777777" w:rsidR="00407215" w:rsidRPr="00FF14B3" w:rsidRDefault="00407215" w:rsidP="00407215">
      <w:pPr>
        <w:pStyle w:val="B10"/>
      </w:pPr>
      <w:r w:rsidRPr="00FF14B3">
        <w:t>-</w:t>
      </w:r>
      <w:r w:rsidRPr="00FF14B3">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8594C16" w14:textId="77777777" w:rsidR="00407215" w:rsidRPr="00FF14B3" w:rsidRDefault="00407215" w:rsidP="00407215">
      <w:pPr>
        <w:pStyle w:val="B10"/>
      </w:pPr>
      <w:r w:rsidRPr="00FF14B3">
        <w:t>-</w:t>
      </w:r>
      <w:r w:rsidRPr="00FF14B3">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64C89F4A" w14:textId="77777777" w:rsidR="00407215" w:rsidRPr="00FF14B3" w:rsidRDefault="00407215" w:rsidP="00407215">
      <w:r w:rsidRPr="00FF14B3">
        <w:t>The successfully updated data stored at the MC Service User Database shall trigger the sending of notifications to any other entities that are subscribed to Notifications for updates to the modified data for that MC Service ID (see 6.2.3).</w:t>
      </w:r>
    </w:p>
    <w:p w14:paraId="7F93B5AB" w14:textId="77777777" w:rsidR="00407215" w:rsidRPr="00FF14B3" w:rsidRDefault="00407215" w:rsidP="00407215">
      <w:r w:rsidRPr="00FF14B3">
        <w:t>If the updated data are MC Service User Profile, the Sequence Number received in the Data Update request shall be associated with the updated MC Service User Profile data, optionally identified by the User-Data-Id in the request.</w:t>
      </w:r>
    </w:p>
    <w:p w14:paraId="60AD4E84" w14:textId="77777777" w:rsidR="00407215" w:rsidRPr="00FF14B3" w:rsidRDefault="00407215" w:rsidP="00407215">
      <w:r w:rsidRPr="00FF14B3">
        <w:t xml:space="preserve">If there is an error in any of the above steps then the MC Service User Database shall stop processing and shall return the error code specified in the respective step (see </w:t>
      </w:r>
      <w:r>
        <w:t>clause</w:t>
      </w:r>
      <w:r w:rsidRPr="00FF14B3">
        <w:t xml:space="preserve"> 7.4 for an explanation of the error codes). </w:t>
      </w:r>
    </w:p>
    <w:p w14:paraId="73A9FF48" w14:textId="77777777" w:rsidR="00407215" w:rsidRPr="00FF14B3" w:rsidRDefault="00407215" w:rsidP="00407215">
      <w:r w:rsidRPr="00FF14B3">
        <w:t>If the MC Service User Database cannot fulfil the received request for reasons not stated in the above steps, e.g. due to database error, it shall stop processing the request and set Result-Code to "DIAMETER_UNABLE_TO_COMPLY" in the Data Update Response.</w:t>
      </w:r>
    </w:p>
    <w:p w14:paraId="5BB36B7C" w14:textId="77777777" w:rsidR="00407215" w:rsidRPr="00FF14B3" w:rsidRDefault="00407215" w:rsidP="00407215">
      <w:pPr>
        <w:pStyle w:val="Heading3"/>
      </w:pPr>
      <w:bookmarkStart w:id="70" w:name="_Toc20213538"/>
      <w:bookmarkStart w:id="71" w:name="_Toc120083898"/>
      <w:r w:rsidRPr="00FF14B3">
        <w:t>6.2.3</w:t>
      </w:r>
      <w:r w:rsidRPr="00FF14B3">
        <w:tab/>
        <w:t>Data Notification</w:t>
      </w:r>
      <w:bookmarkEnd w:id="70"/>
      <w:bookmarkEnd w:id="71"/>
      <w:r w:rsidRPr="00FF14B3">
        <w:t xml:space="preserve"> </w:t>
      </w:r>
    </w:p>
    <w:p w14:paraId="0D2F577B" w14:textId="77777777" w:rsidR="00407215" w:rsidRPr="00FF14B3" w:rsidRDefault="00407215" w:rsidP="00407215">
      <w:pPr>
        <w:pStyle w:val="Heading4"/>
      </w:pPr>
      <w:bookmarkStart w:id="72" w:name="_Toc20213539"/>
      <w:bookmarkStart w:id="73" w:name="_Toc120083899"/>
      <w:r w:rsidRPr="00FF14B3">
        <w:t>6.2.3.1</w:t>
      </w:r>
      <w:r w:rsidRPr="00FF14B3">
        <w:tab/>
        <w:t>General</w:t>
      </w:r>
      <w:bookmarkEnd w:id="72"/>
      <w:bookmarkEnd w:id="73"/>
    </w:p>
    <w:p w14:paraId="6C3BBE95" w14:textId="77777777" w:rsidR="00407215" w:rsidRPr="00FF14B3" w:rsidRDefault="00407215" w:rsidP="00407215">
      <w:r w:rsidRPr="00FF14B3">
        <w:t>This procedure is used between the MC Service User Database and the MC Service Server or the Configuration Management Server. The procedure is invoked by the MC Service User Database and is used:</w:t>
      </w:r>
    </w:p>
    <w:p w14:paraId="4B0B3D1C" w14:textId="77777777" w:rsidR="00407215" w:rsidRPr="00FF14B3" w:rsidRDefault="00407215" w:rsidP="00407215">
      <w:pPr>
        <w:pStyle w:val="B10"/>
      </w:pPr>
      <w:r w:rsidRPr="00FF14B3">
        <w:t>-</w:t>
      </w:r>
      <w:r w:rsidRPr="00FF14B3">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09343311" w14:textId="77777777" w:rsidR="00407215" w:rsidRPr="00FF14B3" w:rsidRDefault="00407215" w:rsidP="00407215">
      <w:r w:rsidRPr="00FF14B3">
        <w:t xml:space="preserve">This procedure is mapped to the commands Notification-Data-Request/Answer in the Diameter application specified in the </w:t>
      </w:r>
      <w:r>
        <w:t>clause</w:t>
      </w:r>
      <w:r w:rsidRPr="00FF14B3">
        <w:t xml:space="preserve"> 7.2.7 and 7.2.8. The tables 6.2.3-1 and 6.2.3-2 detail the involved information elements.</w:t>
      </w:r>
    </w:p>
    <w:p w14:paraId="3297C920" w14:textId="77777777" w:rsidR="00407215" w:rsidRPr="00FF14B3" w:rsidRDefault="00407215" w:rsidP="00407215">
      <w:pPr>
        <w:pStyle w:val="TH"/>
      </w:pPr>
      <w:r w:rsidRPr="00FF14B3">
        <w:lastRenderedPageBreak/>
        <w:t>Table 6.2.3-</w:t>
      </w:r>
      <w:r w:rsidRPr="00FF14B3">
        <w:rPr>
          <w:noProof/>
        </w:rPr>
        <w:t>1</w:t>
      </w:r>
      <w:r w:rsidRPr="00FF14B3">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7"/>
        <w:gridCol w:w="1691"/>
        <w:gridCol w:w="683"/>
        <w:gridCol w:w="5588"/>
      </w:tblGrid>
      <w:tr w:rsidR="00407215" w:rsidRPr="00FF14B3" w14:paraId="6B722185" w14:textId="77777777" w:rsidTr="00C71329">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040BA213" w14:textId="77777777" w:rsidR="00407215" w:rsidRPr="00FF14B3" w:rsidRDefault="00407215" w:rsidP="00C71329">
            <w:pPr>
              <w:pStyle w:val="TAH"/>
            </w:pPr>
            <w:r w:rsidRPr="00FF14B3">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4D557763" w14:textId="77777777" w:rsidR="00407215" w:rsidRPr="00FF14B3" w:rsidRDefault="00407215" w:rsidP="00C71329">
            <w:pPr>
              <w:pStyle w:val="TAH"/>
            </w:pPr>
            <w:r w:rsidRPr="00FF14B3">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62D1EB8D" w14:textId="77777777" w:rsidR="00407215" w:rsidRPr="00FF14B3" w:rsidRDefault="00407215" w:rsidP="00C71329">
            <w:pPr>
              <w:pStyle w:val="TAH"/>
            </w:pPr>
            <w:r w:rsidRPr="00FF14B3">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2A467137" w14:textId="77777777" w:rsidR="00407215" w:rsidRPr="00FF14B3" w:rsidRDefault="00407215" w:rsidP="00C71329">
            <w:pPr>
              <w:pStyle w:val="TAH"/>
            </w:pPr>
            <w:r w:rsidRPr="00FF14B3">
              <w:t>Description</w:t>
            </w:r>
          </w:p>
        </w:tc>
      </w:tr>
      <w:tr w:rsidR="00407215" w:rsidRPr="00FF14B3" w14:paraId="51191DB3" w14:textId="77777777" w:rsidTr="00C71329">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147CE3A7" w14:textId="77777777" w:rsidR="00407215" w:rsidRPr="00FF14B3" w:rsidRDefault="00407215" w:rsidP="00C71329">
            <w:pPr>
              <w:pStyle w:val="TAC"/>
            </w:pPr>
            <w:r w:rsidRPr="00FF14B3">
              <w:t>MC Service ID</w:t>
            </w:r>
          </w:p>
          <w:p w14:paraId="16364CB8" w14:textId="77777777" w:rsidR="00407215" w:rsidRPr="00FF14B3" w:rsidRDefault="00407215" w:rsidP="00C71329">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3C29FA86" w14:textId="77777777" w:rsidR="00407215" w:rsidRPr="00FF14B3" w:rsidRDefault="00407215" w:rsidP="00C71329">
            <w:pPr>
              <w:pStyle w:val="TAC"/>
            </w:pPr>
            <w:r w:rsidRPr="00FF14B3">
              <w:t>User-Identifier</w:t>
            </w:r>
          </w:p>
          <w:p w14:paraId="317CABB1" w14:textId="77777777" w:rsidR="00407215" w:rsidRPr="00FF14B3" w:rsidRDefault="00407215" w:rsidP="00C71329">
            <w:pPr>
              <w:pStyle w:val="TAC"/>
            </w:pPr>
            <w:r w:rsidRPr="00FF14B3">
              <w:t>(See 7.3.8)</w:t>
            </w:r>
          </w:p>
        </w:tc>
        <w:tc>
          <w:tcPr>
            <w:tcW w:w="688" w:type="dxa"/>
            <w:tcBorders>
              <w:top w:val="single" w:sz="6" w:space="0" w:color="auto"/>
              <w:left w:val="single" w:sz="6" w:space="0" w:color="auto"/>
              <w:bottom w:val="single" w:sz="4" w:space="0" w:color="auto"/>
              <w:right w:val="single" w:sz="6" w:space="0" w:color="auto"/>
            </w:tcBorders>
            <w:hideMark/>
          </w:tcPr>
          <w:p w14:paraId="16D363F2" w14:textId="77777777" w:rsidR="00407215" w:rsidRPr="00FF14B3" w:rsidRDefault="00407215" w:rsidP="00C71329">
            <w:pPr>
              <w:pStyle w:val="TAC"/>
            </w:pPr>
            <w:r w:rsidRPr="00FF14B3">
              <w:t>M</w:t>
            </w:r>
          </w:p>
        </w:tc>
        <w:tc>
          <w:tcPr>
            <w:tcW w:w="5777" w:type="dxa"/>
            <w:tcBorders>
              <w:top w:val="single" w:sz="6" w:space="0" w:color="auto"/>
              <w:left w:val="single" w:sz="6" w:space="0" w:color="auto"/>
              <w:bottom w:val="single" w:sz="4" w:space="0" w:color="auto"/>
              <w:right w:val="single" w:sz="12" w:space="0" w:color="auto"/>
            </w:tcBorders>
            <w:hideMark/>
          </w:tcPr>
          <w:p w14:paraId="46ADE8B2" w14:textId="77777777" w:rsidR="00407215" w:rsidRPr="00FF14B3" w:rsidRDefault="00407215" w:rsidP="00C71329">
            <w:pPr>
              <w:pStyle w:val="TAC"/>
              <w:jc w:val="left"/>
            </w:pPr>
            <w:r w:rsidRPr="00FF14B3">
              <w:t>This information element contains the MC Service ID of the MC Service user for whom the data is required. See 3GPP TS 23.280 [21].</w:t>
            </w:r>
          </w:p>
          <w:p w14:paraId="18C4CDD5" w14:textId="77777777" w:rsidR="00407215" w:rsidRPr="00FF14B3" w:rsidRDefault="00407215" w:rsidP="00C71329">
            <w:pPr>
              <w:pStyle w:val="TAC"/>
              <w:jc w:val="left"/>
            </w:pPr>
            <w:r w:rsidRPr="00FF14B3">
              <w:t xml:space="preserve">See </w:t>
            </w:r>
            <w:r>
              <w:t>clause</w:t>
            </w:r>
            <w:r w:rsidRPr="00FF14B3">
              <w:t xml:space="preserve"> 7.3.8 for the content of this AVP.</w:t>
            </w:r>
          </w:p>
        </w:tc>
      </w:tr>
      <w:tr w:rsidR="00407215" w:rsidRPr="00FF14B3" w14:paraId="63C4B88C"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4B953425" w14:textId="77777777" w:rsidR="00407215" w:rsidRPr="00FF14B3" w:rsidRDefault="00407215" w:rsidP="00C71329">
            <w:pPr>
              <w:pStyle w:val="TAC"/>
            </w:pPr>
            <w:r w:rsidRPr="00FF14B3">
              <w:t>Returned Data</w:t>
            </w:r>
          </w:p>
        </w:tc>
        <w:tc>
          <w:tcPr>
            <w:tcW w:w="1721" w:type="dxa"/>
            <w:tcBorders>
              <w:top w:val="single" w:sz="6" w:space="0" w:color="auto"/>
              <w:left w:val="single" w:sz="6" w:space="0" w:color="auto"/>
              <w:bottom w:val="single" w:sz="6" w:space="0" w:color="auto"/>
              <w:right w:val="single" w:sz="6" w:space="0" w:color="auto"/>
            </w:tcBorders>
            <w:hideMark/>
          </w:tcPr>
          <w:p w14:paraId="35FE3A4C" w14:textId="77777777" w:rsidR="00407215" w:rsidRPr="00FF14B3" w:rsidRDefault="00407215" w:rsidP="00C71329">
            <w:pPr>
              <w:pStyle w:val="TAC"/>
            </w:pPr>
            <w:r w:rsidRPr="00FF14B3">
              <w:t>Data</w:t>
            </w:r>
          </w:p>
          <w:p w14:paraId="750F3AB1" w14:textId="77777777" w:rsidR="00407215" w:rsidRPr="00FF14B3" w:rsidRDefault="00407215" w:rsidP="00C71329">
            <w:pPr>
              <w:pStyle w:val="TAC"/>
            </w:pPr>
            <w:r w:rsidRPr="00FF14B3">
              <w:t>(See 7.3.22)</w:t>
            </w:r>
          </w:p>
        </w:tc>
        <w:tc>
          <w:tcPr>
            <w:tcW w:w="688" w:type="dxa"/>
            <w:tcBorders>
              <w:top w:val="single" w:sz="6" w:space="0" w:color="auto"/>
              <w:left w:val="single" w:sz="6" w:space="0" w:color="auto"/>
              <w:bottom w:val="single" w:sz="6" w:space="0" w:color="auto"/>
              <w:right w:val="single" w:sz="6" w:space="0" w:color="auto"/>
            </w:tcBorders>
            <w:hideMark/>
          </w:tcPr>
          <w:p w14:paraId="644B8445" w14:textId="77777777" w:rsidR="00407215" w:rsidRPr="00FF14B3" w:rsidRDefault="00407215" w:rsidP="00C71329">
            <w:pPr>
              <w:pStyle w:val="TAC"/>
            </w:pPr>
            <w:r w:rsidRPr="00FF14B3">
              <w:t>M</w:t>
            </w:r>
          </w:p>
        </w:tc>
        <w:tc>
          <w:tcPr>
            <w:tcW w:w="5777" w:type="dxa"/>
            <w:tcBorders>
              <w:top w:val="single" w:sz="6" w:space="0" w:color="auto"/>
              <w:left w:val="single" w:sz="6" w:space="0" w:color="auto"/>
              <w:bottom w:val="single" w:sz="6" w:space="0" w:color="auto"/>
              <w:right w:val="single" w:sz="12" w:space="0" w:color="auto"/>
            </w:tcBorders>
            <w:hideMark/>
          </w:tcPr>
          <w:p w14:paraId="401E4187" w14:textId="77777777" w:rsidR="00407215" w:rsidRPr="00FF14B3" w:rsidRDefault="00407215" w:rsidP="00C71329">
            <w:pPr>
              <w:pStyle w:val="TAC"/>
              <w:jc w:val="left"/>
            </w:pPr>
            <w:r w:rsidRPr="00FF14B3">
              <w:t xml:space="preserve">This information element shall contain the data to which the requesting entity is subscribed to notification of change. </w:t>
            </w:r>
          </w:p>
        </w:tc>
      </w:tr>
      <w:tr w:rsidR="00407215" w:rsidRPr="00FF14B3" w14:paraId="776AA119" w14:textId="77777777" w:rsidTr="00C71329">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0CE8D144" w14:textId="77777777" w:rsidR="00407215" w:rsidRPr="00FF14B3" w:rsidRDefault="00407215" w:rsidP="00C71329">
            <w:pPr>
              <w:pStyle w:val="TAC"/>
              <w:rPr>
                <w:lang w:eastAsia="zh-CN"/>
              </w:rPr>
            </w:pPr>
            <w:r w:rsidRPr="00FF14B3">
              <w:rPr>
                <w:lang w:eastAsia="zh-CN"/>
              </w:rPr>
              <w:t>NDR Flags</w:t>
            </w:r>
          </w:p>
          <w:p w14:paraId="5AB0E196" w14:textId="77777777" w:rsidR="00407215" w:rsidRPr="00FF14B3" w:rsidRDefault="00407215" w:rsidP="00C71329">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4ECB270F" w14:textId="77777777" w:rsidR="00407215" w:rsidRPr="00FF14B3" w:rsidRDefault="00407215" w:rsidP="00C71329">
            <w:pPr>
              <w:pStyle w:val="TAC"/>
              <w:rPr>
                <w:lang w:eastAsia="zh-CN"/>
              </w:rPr>
            </w:pPr>
            <w:r w:rsidRPr="00FF14B3">
              <w:rPr>
                <w:lang w:eastAsia="zh-CN"/>
              </w:rPr>
              <w:t>NDR-Flags</w:t>
            </w:r>
          </w:p>
          <w:p w14:paraId="62A6560B" w14:textId="77777777" w:rsidR="00407215" w:rsidRPr="00FF14B3" w:rsidRDefault="00407215" w:rsidP="00C71329">
            <w:pPr>
              <w:pStyle w:val="TAC"/>
            </w:pPr>
            <w:r w:rsidRPr="00FF14B3">
              <w:t>(See 7.3.17)</w:t>
            </w:r>
          </w:p>
        </w:tc>
        <w:tc>
          <w:tcPr>
            <w:tcW w:w="688" w:type="dxa"/>
            <w:tcBorders>
              <w:top w:val="single" w:sz="4" w:space="0" w:color="auto"/>
              <w:left w:val="single" w:sz="6" w:space="0" w:color="auto"/>
              <w:bottom w:val="single" w:sz="12" w:space="0" w:color="auto"/>
              <w:right w:val="single" w:sz="6" w:space="0" w:color="auto"/>
            </w:tcBorders>
            <w:hideMark/>
          </w:tcPr>
          <w:p w14:paraId="223FDDE8" w14:textId="77777777" w:rsidR="00407215" w:rsidRPr="00FF14B3" w:rsidRDefault="00407215" w:rsidP="00C71329">
            <w:pPr>
              <w:pStyle w:val="TAC"/>
            </w:pPr>
            <w:r w:rsidRPr="00FF14B3">
              <w:t>O</w:t>
            </w:r>
          </w:p>
        </w:tc>
        <w:tc>
          <w:tcPr>
            <w:tcW w:w="5777" w:type="dxa"/>
            <w:tcBorders>
              <w:top w:val="single" w:sz="4" w:space="0" w:color="auto"/>
              <w:left w:val="single" w:sz="6" w:space="0" w:color="auto"/>
              <w:bottom w:val="single" w:sz="12" w:space="0" w:color="auto"/>
              <w:right w:val="single" w:sz="12" w:space="0" w:color="auto"/>
            </w:tcBorders>
            <w:hideMark/>
          </w:tcPr>
          <w:p w14:paraId="0730D511" w14:textId="77777777" w:rsidR="00407215" w:rsidRPr="00FF14B3" w:rsidRDefault="00407215" w:rsidP="00C71329">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bl>
    <w:p w14:paraId="50B33790" w14:textId="77777777" w:rsidR="00407215" w:rsidRPr="00FF14B3" w:rsidRDefault="00407215" w:rsidP="00407215"/>
    <w:p w14:paraId="06677658" w14:textId="77777777" w:rsidR="00407215" w:rsidRPr="00FF14B3" w:rsidRDefault="00407215" w:rsidP="00407215">
      <w:pPr>
        <w:pStyle w:val="TH"/>
      </w:pPr>
      <w:r w:rsidRPr="00FF14B3">
        <w:t>Table 6.2.3-</w:t>
      </w:r>
      <w:r w:rsidRPr="00FF14B3">
        <w:rPr>
          <w:noProof/>
        </w:rPr>
        <w:t>2</w:t>
      </w:r>
      <w:r w:rsidRPr="00FF14B3">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03"/>
        <w:gridCol w:w="1648"/>
        <w:gridCol w:w="686"/>
        <w:gridCol w:w="5672"/>
      </w:tblGrid>
      <w:tr w:rsidR="00407215" w:rsidRPr="00FF14B3" w14:paraId="6220F1A4" w14:textId="77777777" w:rsidTr="00C71329">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A33B814" w14:textId="77777777" w:rsidR="00407215" w:rsidRPr="00FF14B3" w:rsidRDefault="00407215" w:rsidP="00C71329">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3D29B441" w14:textId="77777777" w:rsidR="00407215" w:rsidRPr="00FF14B3" w:rsidRDefault="00407215" w:rsidP="00C71329">
            <w:pPr>
              <w:pStyle w:val="TAH"/>
            </w:pPr>
            <w:r w:rsidRPr="00FF14B3">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03F4E50E" w14:textId="77777777" w:rsidR="00407215" w:rsidRPr="00FF14B3" w:rsidRDefault="00407215" w:rsidP="00C71329">
            <w:pPr>
              <w:pStyle w:val="TAH"/>
            </w:pPr>
            <w:r w:rsidRPr="00FF14B3">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6503E97B" w14:textId="77777777" w:rsidR="00407215" w:rsidRPr="00FF14B3" w:rsidRDefault="00407215" w:rsidP="00C71329">
            <w:pPr>
              <w:pStyle w:val="TAH"/>
            </w:pPr>
            <w:r w:rsidRPr="00FF14B3">
              <w:t>Description</w:t>
            </w:r>
          </w:p>
        </w:tc>
      </w:tr>
      <w:tr w:rsidR="00407215" w:rsidRPr="00FF14B3" w14:paraId="58323513"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4E3183E" w14:textId="77777777" w:rsidR="00407215" w:rsidRPr="00FF14B3" w:rsidRDefault="00407215" w:rsidP="00C71329">
            <w:pPr>
              <w:pStyle w:val="TAC"/>
            </w:pPr>
            <w:r w:rsidRPr="00FF14B3">
              <w:t>Result</w:t>
            </w:r>
          </w:p>
          <w:p w14:paraId="3725B912" w14:textId="77777777" w:rsidR="00407215" w:rsidRPr="00FF14B3" w:rsidRDefault="00407215" w:rsidP="00C71329">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D39CA5F" w14:textId="77777777" w:rsidR="00407215" w:rsidRPr="00FF14B3" w:rsidRDefault="00407215" w:rsidP="00C71329">
            <w:pPr>
              <w:pStyle w:val="TAC"/>
            </w:pPr>
            <w:r w:rsidRPr="00FF14B3">
              <w:t>Result-Code / Experimental-Result</w:t>
            </w:r>
          </w:p>
          <w:p w14:paraId="6D156863" w14:textId="77777777" w:rsidR="00407215" w:rsidRPr="00FF14B3" w:rsidRDefault="00407215" w:rsidP="00C71329">
            <w:pPr>
              <w:pStyle w:val="TAC"/>
            </w:pPr>
            <w:r w:rsidRPr="00FF14B3">
              <w:t>(See 7.4)</w:t>
            </w:r>
          </w:p>
        </w:tc>
        <w:tc>
          <w:tcPr>
            <w:tcW w:w="708" w:type="dxa"/>
            <w:tcBorders>
              <w:top w:val="single" w:sz="6" w:space="0" w:color="auto"/>
              <w:left w:val="single" w:sz="6" w:space="0" w:color="auto"/>
              <w:bottom w:val="single" w:sz="6" w:space="0" w:color="auto"/>
              <w:right w:val="single" w:sz="6" w:space="0" w:color="auto"/>
            </w:tcBorders>
            <w:hideMark/>
          </w:tcPr>
          <w:p w14:paraId="6952A1E9" w14:textId="77777777" w:rsidR="00407215" w:rsidRPr="00FF14B3" w:rsidRDefault="00407215" w:rsidP="00C71329">
            <w:pPr>
              <w:pStyle w:val="TAC"/>
            </w:pPr>
            <w:r w:rsidRPr="00FF14B3">
              <w:t>M</w:t>
            </w:r>
          </w:p>
        </w:tc>
        <w:tc>
          <w:tcPr>
            <w:tcW w:w="5777" w:type="dxa"/>
            <w:tcBorders>
              <w:top w:val="single" w:sz="6" w:space="0" w:color="auto"/>
              <w:left w:val="single" w:sz="6" w:space="0" w:color="auto"/>
              <w:bottom w:val="single" w:sz="6" w:space="0" w:color="auto"/>
              <w:right w:val="single" w:sz="12" w:space="0" w:color="auto"/>
            </w:tcBorders>
          </w:tcPr>
          <w:p w14:paraId="221A62E7" w14:textId="77777777" w:rsidR="00407215" w:rsidRPr="00FF14B3" w:rsidRDefault="00407215" w:rsidP="00C71329">
            <w:pPr>
              <w:pStyle w:val="TAC"/>
              <w:jc w:val="left"/>
            </w:pPr>
            <w:r w:rsidRPr="00FF14B3">
              <w:t xml:space="preserve">Result of the request. </w:t>
            </w:r>
          </w:p>
          <w:p w14:paraId="69510A0A" w14:textId="77777777" w:rsidR="00407215" w:rsidRPr="00FF14B3" w:rsidRDefault="00407215" w:rsidP="00C71329">
            <w:pPr>
              <w:pStyle w:val="TAC"/>
              <w:jc w:val="left"/>
            </w:pPr>
          </w:p>
          <w:p w14:paraId="64FAFE78" w14:textId="77777777" w:rsidR="00407215" w:rsidRPr="00FF14B3" w:rsidRDefault="00407215" w:rsidP="00C71329">
            <w:pPr>
              <w:pStyle w:val="TAC"/>
              <w:jc w:val="left"/>
            </w:pPr>
            <w:r w:rsidRPr="00FF14B3">
              <w:t>Result-Code AVP shall be used for errors defined in the Diameter base protocol (see IETF RFC 6733 [23]).</w:t>
            </w:r>
          </w:p>
          <w:p w14:paraId="0C011D76" w14:textId="77777777" w:rsidR="00407215" w:rsidRPr="00FF14B3" w:rsidRDefault="00407215" w:rsidP="00C71329">
            <w:pPr>
              <w:pStyle w:val="TAC"/>
              <w:jc w:val="left"/>
            </w:pPr>
          </w:p>
          <w:p w14:paraId="21D3DF82" w14:textId="77777777" w:rsidR="00407215" w:rsidRPr="00FF14B3" w:rsidRDefault="00407215" w:rsidP="00C71329">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407215" w:rsidRPr="00FF14B3" w14:paraId="5AD47AFA" w14:textId="77777777" w:rsidTr="00C71329">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92AF23F" w14:textId="77777777" w:rsidR="00407215" w:rsidRPr="00FF14B3" w:rsidRDefault="00407215" w:rsidP="00C71329">
            <w:pPr>
              <w:pStyle w:val="TAC"/>
            </w:pPr>
            <w:r w:rsidRPr="00FF14B3">
              <w:t>Failed Requested Data</w:t>
            </w:r>
          </w:p>
          <w:p w14:paraId="1F9C1449" w14:textId="77777777" w:rsidR="00407215" w:rsidRPr="00FF14B3" w:rsidRDefault="00407215" w:rsidP="00C71329">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1C2ED3E" w14:textId="77777777" w:rsidR="00407215" w:rsidRPr="00FF14B3" w:rsidRDefault="00407215" w:rsidP="00C71329">
            <w:pPr>
              <w:pStyle w:val="TAC"/>
            </w:pPr>
            <w:r w:rsidRPr="00FF14B3">
              <w:t>Data-Identification</w:t>
            </w:r>
          </w:p>
          <w:p w14:paraId="6E142A41" w14:textId="77777777" w:rsidR="00407215" w:rsidRPr="00FF14B3" w:rsidRDefault="00407215" w:rsidP="00C71329">
            <w:pPr>
              <w:pStyle w:val="TAC"/>
            </w:pPr>
            <w:r w:rsidRPr="00FF14B3">
              <w:t>(See 7.3.3)</w:t>
            </w:r>
          </w:p>
        </w:tc>
        <w:tc>
          <w:tcPr>
            <w:tcW w:w="708" w:type="dxa"/>
            <w:tcBorders>
              <w:top w:val="single" w:sz="6" w:space="0" w:color="auto"/>
              <w:left w:val="single" w:sz="6" w:space="0" w:color="auto"/>
              <w:bottom w:val="single" w:sz="6" w:space="0" w:color="auto"/>
              <w:right w:val="single" w:sz="6" w:space="0" w:color="auto"/>
            </w:tcBorders>
            <w:hideMark/>
          </w:tcPr>
          <w:p w14:paraId="16A5EB70" w14:textId="77777777" w:rsidR="00407215" w:rsidRPr="00FF14B3" w:rsidRDefault="00407215" w:rsidP="00C71329">
            <w:pPr>
              <w:pStyle w:val="TAC"/>
            </w:pPr>
            <w:r w:rsidRPr="00FF14B3">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645E9D9" w14:textId="77777777" w:rsidR="00407215" w:rsidRPr="00FF14B3" w:rsidRDefault="00407215" w:rsidP="00C71329">
            <w:pPr>
              <w:pStyle w:val="TAL"/>
            </w:pPr>
            <w:r w:rsidRPr="00FF14B3">
              <w:t>This information element indicates the requested information that the receiving entity is not able to process. The set of valid values are defined in 7.3.3.</w:t>
            </w:r>
          </w:p>
          <w:p w14:paraId="73291294" w14:textId="77777777" w:rsidR="00407215" w:rsidRPr="00FF14B3" w:rsidRDefault="00407215" w:rsidP="00C71329">
            <w:pPr>
              <w:pStyle w:val="TAL"/>
            </w:pPr>
          </w:p>
          <w:p w14:paraId="09BAB593" w14:textId="77777777" w:rsidR="00407215" w:rsidRPr="00FF14B3" w:rsidRDefault="00407215" w:rsidP="00C71329">
            <w:pPr>
              <w:pStyle w:val="TAL"/>
            </w:pPr>
            <w:r w:rsidRPr="00FF14B3">
              <w:t>This information element shall be present when the Experimental-Result-Code AVP is set to "DIAMETER_ERROR_NO_SUBSCRIPTION_TO_DATA", or "DIAMETER_ERROR_USER_DATA_NOT_RECOGNIZED". Otherwise, it may be absent.</w:t>
            </w:r>
          </w:p>
        </w:tc>
      </w:tr>
      <w:tr w:rsidR="00407215" w:rsidRPr="00FF14B3" w14:paraId="54626A9A" w14:textId="77777777" w:rsidTr="00C71329">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247EB9F7" w14:textId="77777777" w:rsidR="00407215" w:rsidRPr="00FF14B3" w:rsidRDefault="00407215" w:rsidP="00C71329">
            <w:pPr>
              <w:pStyle w:val="TAC"/>
              <w:rPr>
                <w:lang w:eastAsia="zh-CN"/>
              </w:rPr>
            </w:pPr>
            <w:r w:rsidRPr="00FF14B3">
              <w:rPr>
                <w:lang w:eastAsia="zh-CN"/>
              </w:rPr>
              <w:t>NDA Flags</w:t>
            </w:r>
          </w:p>
          <w:p w14:paraId="2CB0F6D9" w14:textId="77777777" w:rsidR="00407215" w:rsidRPr="00FF14B3" w:rsidRDefault="00407215" w:rsidP="00C71329">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BFAAC90" w14:textId="77777777" w:rsidR="00407215" w:rsidRPr="00FF14B3" w:rsidRDefault="00407215" w:rsidP="00C71329">
            <w:pPr>
              <w:pStyle w:val="TAC"/>
              <w:rPr>
                <w:lang w:eastAsia="zh-CN"/>
              </w:rPr>
            </w:pPr>
            <w:r w:rsidRPr="00FF14B3">
              <w:rPr>
                <w:lang w:eastAsia="zh-CN"/>
              </w:rPr>
              <w:t>NDA-Flags</w:t>
            </w:r>
          </w:p>
          <w:p w14:paraId="7ABADFF5" w14:textId="77777777" w:rsidR="00407215" w:rsidRPr="00FF14B3" w:rsidRDefault="00407215" w:rsidP="00C71329">
            <w:pPr>
              <w:pStyle w:val="TAC"/>
            </w:pPr>
            <w:r w:rsidRPr="00FF14B3">
              <w:t>(See 7.3.18)</w:t>
            </w:r>
          </w:p>
        </w:tc>
        <w:tc>
          <w:tcPr>
            <w:tcW w:w="708" w:type="dxa"/>
            <w:tcBorders>
              <w:top w:val="single" w:sz="6" w:space="0" w:color="auto"/>
              <w:left w:val="single" w:sz="6" w:space="0" w:color="auto"/>
              <w:bottom w:val="single" w:sz="12" w:space="0" w:color="auto"/>
              <w:right w:val="single" w:sz="6" w:space="0" w:color="auto"/>
            </w:tcBorders>
            <w:hideMark/>
          </w:tcPr>
          <w:p w14:paraId="6E2EBD6D" w14:textId="77777777" w:rsidR="00407215" w:rsidRPr="00FF14B3" w:rsidRDefault="00407215" w:rsidP="00C71329">
            <w:pPr>
              <w:pStyle w:val="TAC"/>
              <w:rPr>
                <w:lang w:eastAsia="zh-CN"/>
              </w:rPr>
            </w:pPr>
            <w:r w:rsidRPr="00FF14B3">
              <w:t>O</w:t>
            </w:r>
          </w:p>
        </w:tc>
        <w:tc>
          <w:tcPr>
            <w:tcW w:w="5777" w:type="dxa"/>
            <w:tcBorders>
              <w:top w:val="single" w:sz="6" w:space="0" w:color="auto"/>
              <w:left w:val="single" w:sz="6" w:space="0" w:color="auto"/>
              <w:bottom w:val="single" w:sz="12" w:space="0" w:color="auto"/>
              <w:right w:val="single" w:sz="12" w:space="0" w:color="auto"/>
            </w:tcBorders>
            <w:hideMark/>
          </w:tcPr>
          <w:p w14:paraId="1225EF85" w14:textId="77777777" w:rsidR="00407215" w:rsidRPr="00FF14B3" w:rsidRDefault="00407215" w:rsidP="00C71329">
            <w:pPr>
              <w:pStyle w:val="TAL"/>
            </w:pPr>
            <w:r w:rsidRPr="00FF14B3">
              <w:t xml:space="preserve">This information element contains one or several flags that define different command behaviours. The set of valid values are defined in </w:t>
            </w:r>
            <w:r>
              <w:t>clause</w:t>
            </w:r>
            <w:r w:rsidRPr="00FF14B3">
              <w:t xml:space="preserve"> 7.3.18.</w:t>
            </w:r>
          </w:p>
        </w:tc>
      </w:tr>
    </w:tbl>
    <w:p w14:paraId="5EA07301" w14:textId="77777777" w:rsidR="00407215" w:rsidRPr="00FF14B3" w:rsidRDefault="00407215" w:rsidP="00407215"/>
    <w:p w14:paraId="4C68DE21" w14:textId="77777777" w:rsidR="00407215" w:rsidRPr="00FF14B3" w:rsidRDefault="00407215" w:rsidP="00407215">
      <w:pPr>
        <w:pStyle w:val="Heading4"/>
      </w:pPr>
      <w:bookmarkStart w:id="74" w:name="_Toc20213540"/>
      <w:bookmarkStart w:id="75" w:name="_Toc120083900"/>
      <w:r w:rsidRPr="00FF14B3">
        <w:t>6.2.3.2</w:t>
      </w:r>
      <w:r w:rsidRPr="00FF14B3">
        <w:tab/>
        <w:t>Detailed behaviour of the MCPTT User Database</w:t>
      </w:r>
      <w:bookmarkEnd w:id="74"/>
      <w:bookmarkEnd w:id="75"/>
    </w:p>
    <w:p w14:paraId="6E1E7FFC" w14:textId="77777777" w:rsidR="00407215" w:rsidRPr="00FF14B3" w:rsidRDefault="00407215" w:rsidP="00407215">
      <w:r w:rsidRPr="00FF14B3">
        <w:t xml:space="preserve">The </w:t>
      </w:r>
      <w:r w:rsidRPr="00FF14B3">
        <w:rPr>
          <w:lang w:eastAsia="zh-CN"/>
        </w:rPr>
        <w:t xml:space="preserve">MC Service User Database </w:t>
      </w:r>
      <w:r w:rsidRPr="00FF14B3">
        <w:t xml:space="preserve">shall make use of this procedure to update information associated with an MC Service ID for which a MC Service Server or a Configuration Management Server has previously subscribed to receive Notifications for. The request shall </w:t>
      </w:r>
      <w:r w:rsidRPr="00FF14B3">
        <w:rPr>
          <w:lang w:eastAsia="zh-CN"/>
        </w:rPr>
        <w:t>include the MC Service ID</w:t>
      </w:r>
      <w:r w:rsidRPr="00FF14B3">
        <w:t xml:space="preserve"> identifying the MC user within a specific MC Service (e.g. MCPTT ID for MCPTT service) and the modified data.</w:t>
      </w:r>
    </w:p>
    <w:p w14:paraId="2320EB3F" w14:textId="77777777" w:rsidR="00407215" w:rsidRPr="00FF14B3" w:rsidRDefault="00407215" w:rsidP="00407215">
      <w:r w:rsidRPr="00FF14B3">
        <w:t>If the notification is sent to modify an MC Service User Profile, the request shall include the MC Service User Profile data, including the Sequence number and the User Data Id (required if more than one MC Service User Profile exists for the same MC Service).</w:t>
      </w:r>
    </w:p>
    <w:p w14:paraId="40ED9DBD" w14:textId="77777777" w:rsidR="00407215" w:rsidRPr="00FF14B3" w:rsidRDefault="00407215" w:rsidP="00407215">
      <w:pPr>
        <w:rPr>
          <w:lang w:val="en-AU"/>
        </w:rPr>
      </w:pPr>
      <w:r w:rsidRPr="00FF14B3">
        <w:t>When receiving the Notification</w:t>
      </w:r>
      <w:r w:rsidRPr="00FF14B3">
        <w:rPr>
          <w:lang w:val="en-AU"/>
        </w:rPr>
        <w:t xml:space="preserve"> response with the Experimental-Result-Code set to "</w:t>
      </w:r>
      <w:r w:rsidRPr="00FF14B3">
        <w:t>DIAMETER_ERROR_NO_SUBSCRIPTION_TO_DATA</w:t>
      </w:r>
      <w:r w:rsidRPr="00FF14B3">
        <w:rPr>
          <w:lang w:val="en-AU"/>
        </w:rPr>
        <w:t>", "</w:t>
      </w:r>
      <w:r w:rsidRPr="00FF14B3">
        <w:t>DIAMETER_ERROR_USER_UNKNOWN", "DIAMETER_ERROR_TOO_MUCH_DATA" or "DIAMETER_ERROR_USER_DATA_NOT_RECOGNIZED"</w:t>
      </w:r>
      <w:r w:rsidRPr="00FF14B3">
        <w:rPr>
          <w:lang w:val="en-AU"/>
        </w:rPr>
        <w:t xml:space="preserve">, the </w:t>
      </w:r>
      <w:r w:rsidRPr="00FF14B3">
        <w:rPr>
          <w:lang w:eastAsia="zh-CN"/>
        </w:rPr>
        <w:t xml:space="preserve">MCPTT User Database shall remove the responding entity from the </w:t>
      </w:r>
      <w:r w:rsidRPr="00FF14B3">
        <w:t>list of entities that need to be notified of any change in information associated with the MC Service ID included in the request.</w:t>
      </w:r>
    </w:p>
    <w:p w14:paraId="76C92AEE" w14:textId="77777777" w:rsidR="00407215" w:rsidRPr="00FF14B3" w:rsidRDefault="00407215" w:rsidP="00407215">
      <w:pPr>
        <w:pStyle w:val="Heading4"/>
      </w:pPr>
      <w:bookmarkStart w:id="76" w:name="_Toc20213541"/>
      <w:bookmarkStart w:id="77" w:name="_Toc120083901"/>
      <w:r w:rsidRPr="00FF14B3">
        <w:t>6.2.3.3</w:t>
      </w:r>
      <w:r w:rsidRPr="00FF14B3">
        <w:tab/>
        <w:t>Detailed behaviour of the receiving entity</w:t>
      </w:r>
      <w:bookmarkEnd w:id="76"/>
      <w:bookmarkEnd w:id="77"/>
    </w:p>
    <w:p w14:paraId="1E80F369" w14:textId="77777777" w:rsidR="00407215" w:rsidRPr="00FF14B3" w:rsidRDefault="00407215" w:rsidP="00407215">
      <w:r w:rsidRPr="00FF14B3">
        <w:t xml:space="preserve">The MC Service Server or the Configuration Management Server may prioritise the received request message according to priority level received within the DRMP AVP. </w:t>
      </w:r>
    </w:p>
    <w:p w14:paraId="5406BBDD" w14:textId="77777777" w:rsidR="00407215" w:rsidRPr="00FF14B3" w:rsidRDefault="00407215" w:rsidP="00407215">
      <w:r w:rsidRPr="00FF14B3">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2161FA62" w14:textId="77777777" w:rsidR="00407215" w:rsidRPr="00FF14B3" w:rsidRDefault="00407215" w:rsidP="00407215">
      <w:r w:rsidRPr="00FF14B3">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46CF470F" w14:textId="77777777" w:rsidR="00407215" w:rsidRPr="00FF14B3" w:rsidRDefault="00407215" w:rsidP="00407215">
      <w:r w:rsidRPr="00FF14B3">
        <w:t xml:space="preserve">The receiving entity shall check whether it has subscribed to notifications for the modified data that are received. If not, the Experimental-Result-Code shall be set to </w:t>
      </w:r>
      <w:r w:rsidRPr="00FF14B3">
        <w:rPr>
          <w:lang w:val="en-AU"/>
        </w:rPr>
        <w:t>"</w:t>
      </w:r>
      <w:r w:rsidRPr="00FF14B3">
        <w:t>DIAMETER_ERROR_NO_SUBSCRIPTION_TO_DATA</w:t>
      </w:r>
      <w:r w:rsidRPr="00FF14B3">
        <w:rPr>
          <w:lang w:val="en-AU"/>
        </w:rPr>
        <w:t xml:space="preserve">" </w:t>
      </w:r>
      <w:r w:rsidRPr="00FF14B3">
        <w:t>in the Notification Data Response. This Notification Data Response shall indicate the data for which the notification service has not been subscribed, if more than one data was requested.</w:t>
      </w:r>
    </w:p>
    <w:p w14:paraId="18E5F2E7" w14:textId="77777777" w:rsidR="00407215" w:rsidRPr="00FF14B3" w:rsidRDefault="00407215" w:rsidP="00407215">
      <w:r w:rsidRPr="00FF14B3">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48A44356" w14:textId="77777777" w:rsidR="00407215" w:rsidRPr="00FF14B3" w:rsidRDefault="00407215" w:rsidP="00407215">
      <w:r w:rsidRPr="00FF14B3">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t>clause</w:t>
      </w:r>
      <w:r w:rsidRPr="00FF14B3">
        <w:t xml:space="preserve"> 7.4 for an explanation of the error codes). The Notification Data Response may indicate the requested data that have not been successfully processed.</w:t>
      </w:r>
    </w:p>
    <w:p w14:paraId="60B815A7" w14:textId="77777777" w:rsidR="00407215" w:rsidRPr="00FF14B3" w:rsidRDefault="00407215" w:rsidP="00407215">
      <w:r w:rsidRPr="00FF14B3">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11239897" w14:textId="77777777" w:rsidR="00407215" w:rsidRPr="00FF14B3" w:rsidRDefault="00407215" w:rsidP="00407215">
      <w:pPr>
        <w:pStyle w:val="Heading2"/>
      </w:pPr>
      <w:bookmarkStart w:id="78" w:name="_Toc20213542"/>
      <w:bookmarkStart w:id="79" w:name="_Toc120083902"/>
      <w:r w:rsidRPr="00FF14B3">
        <w:t>6.3</w:t>
      </w:r>
      <w:r w:rsidRPr="00FF14B3">
        <w:tab/>
        <w:t>Requesting entity permissions list</w:t>
      </w:r>
      <w:bookmarkEnd w:id="78"/>
      <w:bookmarkEnd w:id="79"/>
    </w:p>
    <w:p w14:paraId="1DA18212" w14:textId="77777777" w:rsidR="00407215" w:rsidRPr="00FF14B3" w:rsidRDefault="00407215" w:rsidP="00407215">
      <w:pPr>
        <w:pStyle w:val="Heading3"/>
      </w:pPr>
      <w:bookmarkStart w:id="80" w:name="_Toc20213543"/>
      <w:bookmarkStart w:id="81" w:name="_Toc120083903"/>
      <w:r w:rsidRPr="00FF14B3">
        <w:t>6.3.1</w:t>
      </w:r>
      <w:r w:rsidRPr="00FF14B3">
        <w:tab/>
        <w:t>General</w:t>
      </w:r>
      <w:bookmarkEnd w:id="80"/>
      <w:bookmarkEnd w:id="81"/>
    </w:p>
    <w:p w14:paraId="70EB5EC9" w14:textId="45A2D64D" w:rsidR="00E44E39" w:rsidRPr="00D70FDD" w:rsidRDefault="00E44E39" w:rsidP="00E44E39">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10A049F2" w14:textId="33437D06" w:rsidR="00E44E39" w:rsidRPr="00D70FDD" w:rsidRDefault="00E44E39" w:rsidP="00E44E39">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70418561" w14:textId="4D573312" w:rsidR="00E44E39" w:rsidRPr="00D70FDD" w:rsidRDefault="00E44E39" w:rsidP="00E44E39">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71BAD18A" w14:textId="77777777" w:rsidR="00407215" w:rsidRPr="00FF14B3" w:rsidRDefault="00407215" w:rsidP="00407215">
      <w:r w:rsidRPr="00FF14B3">
        <w:t>An access key between square brackets is considered as optional, while when more than one access key is separated by logical OR and included between brackets, it means that one (and only one) of these access keys is mandatory.</w:t>
      </w:r>
    </w:p>
    <w:p w14:paraId="27057D85" w14:textId="77777777" w:rsidR="00407215" w:rsidRPr="00FF14B3" w:rsidRDefault="00407215" w:rsidP="00407215">
      <w:pPr>
        <w:pStyle w:val="TH"/>
        <w:rPr>
          <w:lang w:val="it-IT"/>
        </w:rPr>
      </w:pPr>
      <w:r w:rsidRPr="00FF14B3">
        <w:rPr>
          <w:lang w:val="it-IT"/>
        </w:rPr>
        <w:lastRenderedPageBreak/>
        <w:t xml:space="preserve">Table </w:t>
      </w:r>
      <w:r w:rsidRPr="00FF14B3">
        <w:t>6.3.1-1</w:t>
      </w:r>
      <w:r w:rsidRPr="00FF14B3">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407215" w:rsidRPr="00FF14B3" w14:paraId="3DA29273" w14:textId="77777777" w:rsidTr="00C71329">
        <w:tblPrEx>
          <w:tblCellMar>
            <w:top w:w="0" w:type="dxa"/>
            <w:bottom w:w="0" w:type="dxa"/>
          </w:tblCellMar>
        </w:tblPrEx>
        <w:trPr>
          <w:cantSplit/>
          <w:jc w:val="center"/>
        </w:trPr>
        <w:tc>
          <w:tcPr>
            <w:tcW w:w="0" w:type="auto"/>
            <w:shd w:val="clear" w:color="auto" w:fill="D9D9D9"/>
          </w:tcPr>
          <w:p w14:paraId="18AD0E64" w14:textId="77777777" w:rsidR="00407215" w:rsidRPr="00FF14B3" w:rsidRDefault="00407215" w:rsidP="00C71329">
            <w:pPr>
              <w:pStyle w:val="TAH"/>
              <w:rPr>
                <w:sz w:val="16"/>
                <w:szCs w:val="16"/>
              </w:rPr>
            </w:pPr>
            <w:r w:rsidRPr="00FF14B3">
              <w:t>Bit.</w:t>
            </w:r>
          </w:p>
        </w:tc>
        <w:tc>
          <w:tcPr>
            <w:tcW w:w="2313" w:type="dxa"/>
            <w:shd w:val="clear" w:color="auto" w:fill="D9D9D9"/>
          </w:tcPr>
          <w:p w14:paraId="420DD936" w14:textId="77777777" w:rsidR="00407215" w:rsidRPr="00FF14B3" w:rsidRDefault="00407215" w:rsidP="00C71329">
            <w:pPr>
              <w:pStyle w:val="TAH"/>
            </w:pPr>
            <w:r w:rsidRPr="00FF14B3">
              <w:t>Data element</w:t>
            </w:r>
          </w:p>
        </w:tc>
        <w:tc>
          <w:tcPr>
            <w:tcW w:w="1155" w:type="dxa"/>
            <w:shd w:val="clear" w:color="auto" w:fill="D9D9D9"/>
          </w:tcPr>
          <w:p w14:paraId="2852C004" w14:textId="77777777" w:rsidR="00407215" w:rsidRPr="00FF14B3" w:rsidRDefault="00407215" w:rsidP="00C71329">
            <w:pPr>
              <w:pStyle w:val="TAH"/>
              <w:rPr>
                <w:sz w:val="16"/>
                <w:szCs w:val="16"/>
              </w:rPr>
            </w:pPr>
            <w:r w:rsidRPr="00FF14B3">
              <w:t>Defined in</w:t>
            </w:r>
          </w:p>
        </w:tc>
        <w:tc>
          <w:tcPr>
            <w:tcW w:w="2967" w:type="dxa"/>
            <w:shd w:val="clear" w:color="auto" w:fill="D9D9D9"/>
          </w:tcPr>
          <w:p w14:paraId="099D134D" w14:textId="77777777" w:rsidR="00407215" w:rsidRPr="00FF14B3" w:rsidRDefault="00407215" w:rsidP="00C71329">
            <w:pPr>
              <w:pStyle w:val="TAH"/>
            </w:pPr>
            <w:r w:rsidRPr="00FF14B3">
              <w:t>Access key</w:t>
            </w:r>
          </w:p>
        </w:tc>
        <w:tc>
          <w:tcPr>
            <w:tcW w:w="2971" w:type="dxa"/>
            <w:shd w:val="clear" w:color="auto" w:fill="D9D9D9"/>
          </w:tcPr>
          <w:p w14:paraId="69FA2D23" w14:textId="77777777" w:rsidR="00407215" w:rsidRPr="00FF14B3" w:rsidRDefault="00407215" w:rsidP="00C71329">
            <w:pPr>
              <w:pStyle w:val="TAH"/>
              <w:rPr>
                <w:sz w:val="16"/>
              </w:rPr>
            </w:pPr>
            <w:r w:rsidRPr="00FF14B3">
              <w:t>Operations</w:t>
            </w:r>
          </w:p>
        </w:tc>
      </w:tr>
      <w:tr w:rsidR="00407215" w:rsidRPr="00FF14B3" w14:paraId="22F679DE" w14:textId="77777777" w:rsidTr="00C71329">
        <w:tblPrEx>
          <w:tblCellMar>
            <w:top w:w="0" w:type="dxa"/>
            <w:bottom w:w="0" w:type="dxa"/>
          </w:tblCellMar>
        </w:tblPrEx>
        <w:trPr>
          <w:cantSplit/>
          <w:trHeight w:val="787"/>
          <w:jc w:val="center"/>
        </w:trPr>
        <w:tc>
          <w:tcPr>
            <w:tcW w:w="0" w:type="auto"/>
            <w:vMerge w:val="restart"/>
          </w:tcPr>
          <w:p w14:paraId="20D90D7C" w14:textId="77777777" w:rsidR="00407215" w:rsidRPr="00FF14B3" w:rsidRDefault="00407215" w:rsidP="00C71329">
            <w:pPr>
              <w:pStyle w:val="TAC"/>
              <w:rPr>
                <w:sz w:val="16"/>
                <w:szCs w:val="16"/>
              </w:rPr>
            </w:pPr>
            <w:r w:rsidRPr="00FF14B3">
              <w:rPr>
                <w:sz w:val="16"/>
                <w:szCs w:val="16"/>
              </w:rPr>
              <w:t>0</w:t>
            </w:r>
          </w:p>
        </w:tc>
        <w:tc>
          <w:tcPr>
            <w:tcW w:w="2313" w:type="dxa"/>
            <w:vMerge w:val="restart"/>
          </w:tcPr>
          <w:p w14:paraId="41E7215E" w14:textId="77777777" w:rsidR="00407215" w:rsidRPr="00FF14B3" w:rsidRDefault="00407215" w:rsidP="00C71329">
            <w:pPr>
              <w:pStyle w:val="TAC"/>
              <w:rPr>
                <w:sz w:val="16"/>
                <w:szCs w:val="16"/>
              </w:rPr>
            </w:pPr>
            <w:r w:rsidRPr="00FF14B3">
              <w:rPr>
                <w:sz w:val="16"/>
                <w:szCs w:val="16"/>
              </w:rPr>
              <w:t>MCPTT User Profile</w:t>
            </w:r>
          </w:p>
        </w:tc>
        <w:tc>
          <w:tcPr>
            <w:tcW w:w="1155" w:type="dxa"/>
            <w:vMerge w:val="restart"/>
          </w:tcPr>
          <w:p w14:paraId="5AF7EC63" w14:textId="77777777" w:rsidR="00407215" w:rsidRPr="00FF14B3" w:rsidRDefault="00407215" w:rsidP="00C71329">
            <w:pPr>
              <w:pStyle w:val="TAC"/>
              <w:rPr>
                <w:sz w:val="16"/>
                <w:szCs w:val="16"/>
              </w:rPr>
            </w:pPr>
            <w:r w:rsidRPr="00FF14B3">
              <w:rPr>
                <w:sz w:val="16"/>
                <w:szCs w:val="16"/>
              </w:rPr>
              <w:t>7.3.3</w:t>
            </w:r>
          </w:p>
        </w:tc>
        <w:tc>
          <w:tcPr>
            <w:tcW w:w="2967" w:type="dxa"/>
          </w:tcPr>
          <w:p w14:paraId="7434789D" w14:textId="77777777" w:rsidR="00407215" w:rsidRPr="00FF14B3" w:rsidRDefault="00407215" w:rsidP="00C71329">
            <w:pPr>
              <w:pStyle w:val="TAL"/>
            </w:pPr>
            <w:r w:rsidRPr="00FF14B3">
              <w:t xml:space="preserve">Requested Data + MCPTT ID </w:t>
            </w:r>
          </w:p>
          <w:p w14:paraId="1C041965" w14:textId="77777777" w:rsidR="00407215" w:rsidRPr="00FF14B3" w:rsidRDefault="00407215" w:rsidP="00C71329">
            <w:pPr>
              <w:pStyle w:val="TAL"/>
              <w:rPr>
                <w:szCs w:val="16"/>
              </w:rPr>
            </w:pPr>
          </w:p>
        </w:tc>
        <w:tc>
          <w:tcPr>
            <w:tcW w:w="2971" w:type="dxa"/>
          </w:tcPr>
          <w:p w14:paraId="644F02FE" w14:textId="77777777" w:rsidR="00407215" w:rsidRPr="00FF14B3" w:rsidRDefault="00407215" w:rsidP="00C71329">
            <w:pPr>
              <w:pStyle w:val="TAC"/>
              <w:rPr>
                <w:sz w:val="16"/>
              </w:rPr>
            </w:pPr>
            <w:r w:rsidRPr="00FF14B3">
              <w:rPr>
                <w:sz w:val="16"/>
              </w:rPr>
              <w:t>Data Pull (Read)</w:t>
            </w:r>
          </w:p>
          <w:p w14:paraId="4632B92B" w14:textId="77777777" w:rsidR="00407215" w:rsidRPr="00FF14B3" w:rsidRDefault="00407215" w:rsidP="00C71329">
            <w:pPr>
              <w:pStyle w:val="TAC"/>
              <w:rPr>
                <w:sz w:val="16"/>
              </w:rPr>
            </w:pPr>
            <w:r w:rsidRPr="00FF14B3">
              <w:rPr>
                <w:sz w:val="16"/>
              </w:rPr>
              <w:t>Data Pull (Subscription to Notification)</w:t>
            </w:r>
          </w:p>
        </w:tc>
      </w:tr>
      <w:tr w:rsidR="00407215" w:rsidRPr="00FF14B3" w14:paraId="1D6F6F99" w14:textId="77777777" w:rsidTr="00C71329">
        <w:tblPrEx>
          <w:tblCellMar>
            <w:top w:w="0" w:type="dxa"/>
            <w:bottom w:w="0" w:type="dxa"/>
          </w:tblCellMar>
        </w:tblPrEx>
        <w:trPr>
          <w:cantSplit/>
          <w:jc w:val="center"/>
        </w:trPr>
        <w:tc>
          <w:tcPr>
            <w:tcW w:w="0" w:type="auto"/>
            <w:vMerge/>
          </w:tcPr>
          <w:p w14:paraId="64AE0BEB" w14:textId="77777777" w:rsidR="00407215" w:rsidRPr="00FF14B3" w:rsidRDefault="00407215" w:rsidP="00C71329">
            <w:pPr>
              <w:pStyle w:val="TAC"/>
              <w:rPr>
                <w:sz w:val="16"/>
                <w:szCs w:val="16"/>
              </w:rPr>
            </w:pPr>
          </w:p>
        </w:tc>
        <w:tc>
          <w:tcPr>
            <w:tcW w:w="2313" w:type="dxa"/>
            <w:vMerge/>
          </w:tcPr>
          <w:p w14:paraId="040C2126" w14:textId="77777777" w:rsidR="00407215" w:rsidRPr="00FF14B3" w:rsidRDefault="00407215" w:rsidP="00C71329">
            <w:pPr>
              <w:pStyle w:val="TAC"/>
              <w:rPr>
                <w:sz w:val="16"/>
                <w:szCs w:val="16"/>
              </w:rPr>
            </w:pPr>
          </w:p>
        </w:tc>
        <w:tc>
          <w:tcPr>
            <w:tcW w:w="1155" w:type="dxa"/>
            <w:vMerge/>
          </w:tcPr>
          <w:p w14:paraId="60605C0F" w14:textId="77777777" w:rsidR="00407215" w:rsidRPr="00FF14B3" w:rsidRDefault="00407215" w:rsidP="00C71329">
            <w:pPr>
              <w:pStyle w:val="TAC"/>
              <w:rPr>
                <w:sz w:val="16"/>
                <w:szCs w:val="16"/>
              </w:rPr>
            </w:pPr>
          </w:p>
        </w:tc>
        <w:tc>
          <w:tcPr>
            <w:tcW w:w="2967" w:type="dxa"/>
          </w:tcPr>
          <w:p w14:paraId="6BB8A08F" w14:textId="77777777" w:rsidR="00407215" w:rsidRPr="00FF14B3" w:rsidRDefault="00407215" w:rsidP="00C71329">
            <w:pPr>
              <w:pStyle w:val="TAL"/>
            </w:pPr>
            <w:r w:rsidRPr="00FF14B3">
              <w:t>MCPTT ID</w:t>
            </w:r>
          </w:p>
        </w:tc>
        <w:tc>
          <w:tcPr>
            <w:tcW w:w="2971" w:type="dxa"/>
          </w:tcPr>
          <w:p w14:paraId="24F48A7B" w14:textId="77777777" w:rsidR="00407215" w:rsidRPr="00FF14B3" w:rsidRDefault="00407215" w:rsidP="00C71329">
            <w:pPr>
              <w:pStyle w:val="TAC"/>
              <w:rPr>
                <w:sz w:val="16"/>
              </w:rPr>
            </w:pPr>
            <w:r w:rsidRPr="00FF14B3">
              <w:rPr>
                <w:sz w:val="16"/>
              </w:rPr>
              <w:t xml:space="preserve">Data Update </w:t>
            </w:r>
          </w:p>
          <w:p w14:paraId="54716653" w14:textId="77777777" w:rsidR="00407215" w:rsidRPr="00FF14B3" w:rsidRDefault="00407215" w:rsidP="00C71329">
            <w:pPr>
              <w:pStyle w:val="TAC"/>
              <w:rPr>
                <w:sz w:val="16"/>
              </w:rPr>
            </w:pPr>
            <w:r w:rsidRPr="00FF14B3">
              <w:rPr>
                <w:sz w:val="16"/>
              </w:rPr>
              <w:t xml:space="preserve">(NOTE 1) </w:t>
            </w:r>
          </w:p>
        </w:tc>
      </w:tr>
      <w:tr w:rsidR="00407215" w:rsidRPr="00FF14B3" w14:paraId="735D74DC" w14:textId="77777777" w:rsidTr="00C71329">
        <w:tblPrEx>
          <w:tblCellMar>
            <w:top w:w="0" w:type="dxa"/>
            <w:bottom w:w="0" w:type="dxa"/>
          </w:tblCellMar>
        </w:tblPrEx>
        <w:trPr>
          <w:cantSplit/>
          <w:trHeight w:val="281"/>
          <w:jc w:val="center"/>
        </w:trPr>
        <w:tc>
          <w:tcPr>
            <w:tcW w:w="0" w:type="auto"/>
            <w:gridSpan w:val="5"/>
          </w:tcPr>
          <w:p w14:paraId="5718F435" w14:textId="77777777" w:rsidR="00407215" w:rsidRPr="00FF14B3" w:rsidRDefault="00407215" w:rsidP="00C71329">
            <w:pPr>
              <w:pStyle w:val="TAN"/>
            </w:pPr>
            <w:r w:rsidRPr="00FF14B3">
              <w:rPr>
                <w:sz w:val="16"/>
              </w:rPr>
              <w:t>NOTE 1:</w:t>
            </w:r>
            <w:r w:rsidRPr="00FF14B3">
              <w:rPr>
                <w:sz w:val="16"/>
              </w:rPr>
              <w:tab/>
              <w:t>In this release, Data update operations are only allowed for Configuration Management Servers</w:t>
            </w:r>
          </w:p>
        </w:tc>
      </w:tr>
    </w:tbl>
    <w:p w14:paraId="6359136E" w14:textId="77777777" w:rsidR="00407215" w:rsidRPr="00FF14B3" w:rsidRDefault="00407215" w:rsidP="00407215"/>
    <w:p w14:paraId="6B4B585F" w14:textId="77777777" w:rsidR="00407215" w:rsidRPr="00FF14B3" w:rsidRDefault="00407215" w:rsidP="00407215">
      <w:pPr>
        <w:pStyle w:val="TH"/>
        <w:rPr>
          <w:lang w:val="it-IT"/>
        </w:rPr>
      </w:pPr>
      <w:r w:rsidRPr="00FF14B3">
        <w:rPr>
          <w:lang w:val="it-IT"/>
        </w:rPr>
        <w:t xml:space="preserve">Table </w:t>
      </w:r>
      <w:r w:rsidRPr="00FF14B3">
        <w:t>6.3.1-2</w:t>
      </w:r>
      <w:r w:rsidRPr="00FF14B3">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407215" w:rsidRPr="00FF14B3" w14:paraId="389BE824" w14:textId="77777777" w:rsidTr="00C713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48A268D" w14:textId="77777777" w:rsidR="00407215" w:rsidRPr="00FF14B3" w:rsidRDefault="00407215" w:rsidP="00C71329">
            <w:pPr>
              <w:pStyle w:val="TAH"/>
              <w:rPr>
                <w:sz w:val="16"/>
                <w:szCs w:val="16"/>
              </w:rPr>
            </w:pPr>
            <w:r w:rsidRPr="00FF14B3">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02F5DAC0" w14:textId="77777777" w:rsidR="00407215" w:rsidRPr="00FF14B3" w:rsidRDefault="00407215" w:rsidP="00C71329">
            <w:pPr>
              <w:pStyle w:val="TAH"/>
            </w:pPr>
            <w:r w:rsidRPr="00FF14B3">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CD59DF7" w14:textId="77777777" w:rsidR="00407215" w:rsidRPr="00FF14B3" w:rsidRDefault="00407215" w:rsidP="00C71329">
            <w:pPr>
              <w:pStyle w:val="TAH"/>
              <w:rPr>
                <w:sz w:val="16"/>
                <w:szCs w:val="16"/>
              </w:rPr>
            </w:pPr>
            <w:r w:rsidRPr="00FF14B3">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1A19D8A3" w14:textId="77777777" w:rsidR="00407215" w:rsidRPr="00FF14B3" w:rsidRDefault="00407215" w:rsidP="00C71329">
            <w:pPr>
              <w:pStyle w:val="TAH"/>
            </w:pPr>
            <w:r w:rsidRPr="00FF14B3">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6C98AFC4" w14:textId="77777777" w:rsidR="00407215" w:rsidRPr="00FF14B3" w:rsidRDefault="00407215" w:rsidP="00C71329">
            <w:pPr>
              <w:pStyle w:val="TAH"/>
              <w:rPr>
                <w:sz w:val="16"/>
              </w:rPr>
            </w:pPr>
            <w:r w:rsidRPr="00FF14B3">
              <w:t>Operations</w:t>
            </w:r>
          </w:p>
        </w:tc>
      </w:tr>
      <w:tr w:rsidR="00407215" w:rsidRPr="00FF14B3" w14:paraId="07365761" w14:textId="77777777" w:rsidTr="00C71329">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258352" w14:textId="77777777" w:rsidR="00407215" w:rsidRPr="00FF14B3" w:rsidRDefault="00407215" w:rsidP="00C71329">
            <w:pPr>
              <w:pStyle w:val="TAC"/>
              <w:rPr>
                <w:sz w:val="16"/>
                <w:szCs w:val="16"/>
              </w:rPr>
            </w:pPr>
            <w:r w:rsidRPr="00FF14B3">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4A2BBD40" w14:textId="77777777" w:rsidR="00407215" w:rsidRPr="00FF14B3" w:rsidRDefault="00407215" w:rsidP="00C71329">
            <w:pPr>
              <w:pStyle w:val="TAC"/>
              <w:rPr>
                <w:sz w:val="16"/>
                <w:szCs w:val="16"/>
              </w:rPr>
            </w:pPr>
            <w:proofErr w:type="spellStart"/>
            <w:r w:rsidRPr="00FF14B3">
              <w:rPr>
                <w:sz w:val="16"/>
                <w:szCs w:val="16"/>
              </w:rPr>
              <w:t>MCVideo</w:t>
            </w:r>
            <w:proofErr w:type="spellEnd"/>
            <w:r w:rsidRPr="00FF14B3">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0B081FA3" w14:textId="77777777" w:rsidR="00407215" w:rsidRPr="00FF14B3" w:rsidRDefault="00407215" w:rsidP="00C71329">
            <w:pPr>
              <w:pStyle w:val="TAC"/>
              <w:rPr>
                <w:sz w:val="16"/>
                <w:szCs w:val="16"/>
              </w:rPr>
            </w:pPr>
            <w:r w:rsidRPr="00FF14B3">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51B26C75" w14:textId="77777777" w:rsidR="00407215" w:rsidRPr="00FF14B3" w:rsidRDefault="00407215" w:rsidP="00C71329">
            <w:pPr>
              <w:pStyle w:val="TAL"/>
              <w:rPr>
                <w:sz w:val="16"/>
              </w:rPr>
            </w:pPr>
            <w:r w:rsidRPr="00FF14B3">
              <w:rPr>
                <w:sz w:val="16"/>
              </w:rPr>
              <w:t xml:space="preserve">Requested Data + </w:t>
            </w:r>
            <w:proofErr w:type="spellStart"/>
            <w:r w:rsidRPr="00FF14B3">
              <w:rPr>
                <w:sz w:val="16"/>
              </w:rPr>
              <w:t>MCVideo</w:t>
            </w:r>
            <w:proofErr w:type="spellEnd"/>
            <w:r w:rsidRPr="00FF14B3">
              <w:rPr>
                <w:sz w:val="16"/>
              </w:rPr>
              <w:t xml:space="preserve"> ID </w:t>
            </w:r>
          </w:p>
          <w:p w14:paraId="44F79FD7" w14:textId="77777777" w:rsidR="00407215" w:rsidRPr="00FF14B3" w:rsidRDefault="00407215" w:rsidP="00C71329">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6ABBE50D" w14:textId="77777777" w:rsidR="00407215" w:rsidRPr="00FF14B3" w:rsidRDefault="00407215" w:rsidP="00C71329">
            <w:pPr>
              <w:pStyle w:val="TAC"/>
              <w:rPr>
                <w:sz w:val="16"/>
              </w:rPr>
            </w:pPr>
            <w:r w:rsidRPr="00FF14B3">
              <w:rPr>
                <w:sz w:val="16"/>
              </w:rPr>
              <w:t>Data Pull (Read)</w:t>
            </w:r>
          </w:p>
          <w:p w14:paraId="454F1DC8" w14:textId="77777777" w:rsidR="00407215" w:rsidRPr="00FF14B3" w:rsidRDefault="00407215" w:rsidP="00C71329">
            <w:pPr>
              <w:pStyle w:val="TAC"/>
              <w:rPr>
                <w:sz w:val="16"/>
              </w:rPr>
            </w:pPr>
            <w:r w:rsidRPr="00FF14B3">
              <w:rPr>
                <w:sz w:val="16"/>
              </w:rPr>
              <w:t>Data Pull (Subscription to Notification)</w:t>
            </w:r>
          </w:p>
        </w:tc>
      </w:tr>
      <w:tr w:rsidR="00407215" w:rsidRPr="00FF14B3" w14:paraId="2DC3B90E" w14:textId="77777777" w:rsidTr="00C7132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2CFEC" w14:textId="77777777" w:rsidR="00407215" w:rsidRPr="00FF14B3" w:rsidRDefault="00407215" w:rsidP="00C7132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669B" w14:textId="77777777" w:rsidR="00407215" w:rsidRPr="00FF14B3" w:rsidRDefault="00407215" w:rsidP="00C7132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01EE" w14:textId="77777777" w:rsidR="00407215" w:rsidRPr="00FF14B3" w:rsidRDefault="00407215" w:rsidP="00C71329">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0D56D517" w14:textId="77777777" w:rsidR="00407215" w:rsidRPr="00FF14B3" w:rsidRDefault="00407215" w:rsidP="00C71329">
            <w:pPr>
              <w:pStyle w:val="TAL"/>
              <w:rPr>
                <w:sz w:val="16"/>
              </w:rPr>
            </w:pPr>
            <w:proofErr w:type="spellStart"/>
            <w:r w:rsidRPr="00FF14B3">
              <w:rPr>
                <w:sz w:val="16"/>
              </w:rPr>
              <w:t>MCVideo</w:t>
            </w:r>
            <w:proofErr w:type="spellEnd"/>
            <w:r w:rsidRPr="00FF14B3">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57398DB9" w14:textId="77777777" w:rsidR="00407215" w:rsidRPr="00FF14B3" w:rsidRDefault="00407215" w:rsidP="00C71329">
            <w:pPr>
              <w:pStyle w:val="TAC"/>
              <w:rPr>
                <w:sz w:val="16"/>
              </w:rPr>
            </w:pPr>
            <w:r w:rsidRPr="00FF14B3">
              <w:rPr>
                <w:sz w:val="16"/>
              </w:rPr>
              <w:t xml:space="preserve">Data Update </w:t>
            </w:r>
          </w:p>
          <w:p w14:paraId="55FEDF27" w14:textId="77777777" w:rsidR="00407215" w:rsidRPr="00FF14B3" w:rsidRDefault="00407215" w:rsidP="00C71329">
            <w:pPr>
              <w:pStyle w:val="TAC"/>
              <w:rPr>
                <w:sz w:val="16"/>
              </w:rPr>
            </w:pPr>
            <w:r w:rsidRPr="00FF14B3">
              <w:rPr>
                <w:sz w:val="16"/>
              </w:rPr>
              <w:t xml:space="preserve">(NOTE 1) </w:t>
            </w:r>
          </w:p>
        </w:tc>
      </w:tr>
      <w:tr w:rsidR="00407215" w:rsidRPr="00FF14B3" w14:paraId="1A787B8B" w14:textId="77777777" w:rsidTr="00C71329">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89F186A" w14:textId="77777777" w:rsidR="00407215" w:rsidRPr="00FF14B3" w:rsidRDefault="00407215" w:rsidP="00C71329">
            <w:pPr>
              <w:pStyle w:val="TAN"/>
            </w:pPr>
            <w:r w:rsidRPr="00FF14B3">
              <w:rPr>
                <w:sz w:val="16"/>
              </w:rPr>
              <w:t>NOTE 1:</w:t>
            </w:r>
            <w:r w:rsidRPr="00FF14B3">
              <w:rPr>
                <w:sz w:val="16"/>
              </w:rPr>
              <w:tab/>
              <w:t>In this release, Data update operations are only allowed for Configuration Management Servers</w:t>
            </w:r>
          </w:p>
        </w:tc>
      </w:tr>
    </w:tbl>
    <w:p w14:paraId="1B283F97" w14:textId="77777777" w:rsidR="00407215" w:rsidRPr="00FF14B3" w:rsidRDefault="00407215" w:rsidP="00407215"/>
    <w:p w14:paraId="721C5141" w14:textId="77777777" w:rsidR="00407215" w:rsidRPr="00FF14B3" w:rsidRDefault="00407215" w:rsidP="00407215">
      <w:pPr>
        <w:pStyle w:val="TH"/>
        <w:rPr>
          <w:lang w:val="it-IT"/>
        </w:rPr>
      </w:pPr>
      <w:r w:rsidRPr="00FF14B3">
        <w:rPr>
          <w:lang w:val="it-IT"/>
        </w:rPr>
        <w:t xml:space="preserve">Table </w:t>
      </w:r>
      <w:r w:rsidRPr="00FF14B3">
        <w:t>6.3.1-3</w:t>
      </w:r>
      <w:r w:rsidRPr="00FF14B3">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407215" w:rsidRPr="00FF14B3" w14:paraId="12BE34FE" w14:textId="77777777" w:rsidTr="00C713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3661CCE" w14:textId="77777777" w:rsidR="00407215" w:rsidRPr="00FF14B3" w:rsidRDefault="00407215" w:rsidP="00C71329">
            <w:pPr>
              <w:pStyle w:val="TAH"/>
              <w:rPr>
                <w:sz w:val="16"/>
                <w:szCs w:val="16"/>
              </w:rPr>
            </w:pPr>
            <w:r w:rsidRPr="00FF14B3">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F6BDDC8" w14:textId="77777777" w:rsidR="00407215" w:rsidRPr="00FF14B3" w:rsidRDefault="00407215" w:rsidP="00C71329">
            <w:pPr>
              <w:pStyle w:val="TAH"/>
            </w:pPr>
            <w:r w:rsidRPr="00FF14B3">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8281E6B" w14:textId="77777777" w:rsidR="00407215" w:rsidRPr="00FF14B3" w:rsidRDefault="00407215" w:rsidP="00C71329">
            <w:pPr>
              <w:pStyle w:val="TAH"/>
              <w:rPr>
                <w:sz w:val="16"/>
                <w:szCs w:val="16"/>
              </w:rPr>
            </w:pPr>
            <w:r w:rsidRPr="00FF14B3">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623C3C4" w14:textId="77777777" w:rsidR="00407215" w:rsidRPr="00FF14B3" w:rsidRDefault="00407215" w:rsidP="00C71329">
            <w:pPr>
              <w:pStyle w:val="TAH"/>
            </w:pPr>
            <w:r w:rsidRPr="00FF14B3">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51A0853" w14:textId="77777777" w:rsidR="00407215" w:rsidRPr="00FF14B3" w:rsidRDefault="00407215" w:rsidP="00C71329">
            <w:pPr>
              <w:pStyle w:val="TAH"/>
              <w:rPr>
                <w:sz w:val="16"/>
              </w:rPr>
            </w:pPr>
            <w:r w:rsidRPr="00FF14B3">
              <w:t>Operations</w:t>
            </w:r>
          </w:p>
        </w:tc>
      </w:tr>
      <w:tr w:rsidR="00407215" w:rsidRPr="00FF14B3" w14:paraId="26F4BD49" w14:textId="77777777" w:rsidTr="00C71329">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03A9C6" w14:textId="77777777" w:rsidR="00407215" w:rsidRPr="00FF14B3" w:rsidRDefault="00407215" w:rsidP="00C71329">
            <w:pPr>
              <w:pStyle w:val="TAC"/>
              <w:rPr>
                <w:sz w:val="16"/>
                <w:szCs w:val="16"/>
              </w:rPr>
            </w:pPr>
            <w:r w:rsidRPr="00FF14B3">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7594DEED" w14:textId="77777777" w:rsidR="00407215" w:rsidRPr="00FF14B3" w:rsidRDefault="00407215" w:rsidP="00C71329">
            <w:pPr>
              <w:pStyle w:val="TAC"/>
              <w:rPr>
                <w:sz w:val="16"/>
                <w:szCs w:val="16"/>
              </w:rPr>
            </w:pPr>
            <w:proofErr w:type="spellStart"/>
            <w:r w:rsidRPr="00FF14B3">
              <w:rPr>
                <w:sz w:val="16"/>
                <w:szCs w:val="16"/>
              </w:rPr>
              <w:t>MCData</w:t>
            </w:r>
            <w:proofErr w:type="spellEnd"/>
            <w:r w:rsidRPr="00FF14B3">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6B392DAB" w14:textId="77777777" w:rsidR="00407215" w:rsidRPr="00FF14B3" w:rsidRDefault="00407215" w:rsidP="00C71329">
            <w:pPr>
              <w:pStyle w:val="TAC"/>
              <w:rPr>
                <w:sz w:val="16"/>
                <w:szCs w:val="16"/>
              </w:rPr>
            </w:pPr>
            <w:r w:rsidRPr="00FF14B3">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0B99F7D4" w14:textId="77777777" w:rsidR="00407215" w:rsidRPr="00FF14B3" w:rsidRDefault="00407215" w:rsidP="00C71329">
            <w:pPr>
              <w:pStyle w:val="TAL"/>
              <w:rPr>
                <w:sz w:val="16"/>
              </w:rPr>
            </w:pPr>
            <w:r w:rsidRPr="00FF14B3">
              <w:rPr>
                <w:sz w:val="16"/>
              </w:rPr>
              <w:t xml:space="preserve">Requested Data + </w:t>
            </w:r>
            <w:proofErr w:type="spellStart"/>
            <w:r w:rsidRPr="00FF14B3">
              <w:rPr>
                <w:sz w:val="16"/>
              </w:rPr>
              <w:t>MCData</w:t>
            </w:r>
            <w:proofErr w:type="spellEnd"/>
            <w:r w:rsidRPr="00FF14B3">
              <w:rPr>
                <w:sz w:val="16"/>
              </w:rPr>
              <w:t xml:space="preserve"> ID </w:t>
            </w:r>
          </w:p>
          <w:p w14:paraId="2CC5397D" w14:textId="77777777" w:rsidR="00407215" w:rsidRPr="00FF14B3" w:rsidRDefault="00407215" w:rsidP="00C71329">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253B301A" w14:textId="77777777" w:rsidR="00407215" w:rsidRPr="00FF14B3" w:rsidRDefault="00407215" w:rsidP="00C71329">
            <w:pPr>
              <w:pStyle w:val="TAC"/>
              <w:rPr>
                <w:sz w:val="16"/>
              </w:rPr>
            </w:pPr>
            <w:r w:rsidRPr="00FF14B3">
              <w:rPr>
                <w:sz w:val="16"/>
              </w:rPr>
              <w:t>Data Pull (Read)</w:t>
            </w:r>
          </w:p>
          <w:p w14:paraId="6AB1180E" w14:textId="77777777" w:rsidR="00407215" w:rsidRPr="00FF14B3" w:rsidRDefault="00407215" w:rsidP="00C71329">
            <w:pPr>
              <w:pStyle w:val="TAC"/>
              <w:rPr>
                <w:sz w:val="16"/>
              </w:rPr>
            </w:pPr>
            <w:r w:rsidRPr="00FF14B3">
              <w:rPr>
                <w:sz w:val="16"/>
              </w:rPr>
              <w:t>Data Pull (Subscription to Notification)</w:t>
            </w:r>
          </w:p>
        </w:tc>
      </w:tr>
      <w:tr w:rsidR="00407215" w:rsidRPr="00FF14B3" w14:paraId="4E41D402" w14:textId="77777777" w:rsidTr="00C7132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E5816" w14:textId="77777777" w:rsidR="00407215" w:rsidRPr="00FF14B3" w:rsidRDefault="00407215" w:rsidP="00C7132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112B" w14:textId="77777777" w:rsidR="00407215" w:rsidRPr="00FF14B3" w:rsidRDefault="00407215" w:rsidP="00C7132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D7BE8" w14:textId="77777777" w:rsidR="00407215" w:rsidRPr="00FF14B3" w:rsidRDefault="00407215" w:rsidP="00C71329">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42E75297" w14:textId="77777777" w:rsidR="00407215" w:rsidRPr="00FF14B3" w:rsidRDefault="00407215" w:rsidP="00C71329">
            <w:pPr>
              <w:pStyle w:val="TAL"/>
              <w:rPr>
                <w:sz w:val="16"/>
              </w:rPr>
            </w:pPr>
            <w:proofErr w:type="spellStart"/>
            <w:r w:rsidRPr="00FF14B3">
              <w:rPr>
                <w:sz w:val="16"/>
              </w:rPr>
              <w:t>MCData</w:t>
            </w:r>
            <w:proofErr w:type="spellEnd"/>
            <w:r w:rsidRPr="00FF14B3">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3F58467E" w14:textId="77777777" w:rsidR="00407215" w:rsidRPr="00FF14B3" w:rsidRDefault="00407215" w:rsidP="00C71329">
            <w:pPr>
              <w:pStyle w:val="TAC"/>
              <w:rPr>
                <w:sz w:val="16"/>
              </w:rPr>
            </w:pPr>
            <w:r w:rsidRPr="00FF14B3">
              <w:rPr>
                <w:sz w:val="16"/>
              </w:rPr>
              <w:t xml:space="preserve">Data Update </w:t>
            </w:r>
          </w:p>
          <w:p w14:paraId="38952F3C" w14:textId="77777777" w:rsidR="00407215" w:rsidRPr="00FF14B3" w:rsidRDefault="00407215" w:rsidP="00C71329">
            <w:pPr>
              <w:pStyle w:val="TAC"/>
              <w:rPr>
                <w:sz w:val="16"/>
              </w:rPr>
            </w:pPr>
            <w:r w:rsidRPr="00FF14B3">
              <w:rPr>
                <w:sz w:val="16"/>
              </w:rPr>
              <w:t xml:space="preserve">(NOTE 1) </w:t>
            </w:r>
          </w:p>
        </w:tc>
      </w:tr>
      <w:tr w:rsidR="00407215" w:rsidRPr="00FF14B3" w14:paraId="195C32E0" w14:textId="77777777" w:rsidTr="00C71329">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E6F27F1" w14:textId="77777777" w:rsidR="00407215" w:rsidRPr="00FF14B3" w:rsidRDefault="00407215" w:rsidP="00C71329">
            <w:pPr>
              <w:pStyle w:val="TAN"/>
            </w:pPr>
            <w:r w:rsidRPr="00FF14B3">
              <w:rPr>
                <w:sz w:val="16"/>
              </w:rPr>
              <w:t>NOTE 1:</w:t>
            </w:r>
            <w:r w:rsidRPr="00FF14B3">
              <w:rPr>
                <w:sz w:val="16"/>
              </w:rPr>
              <w:tab/>
              <w:t>In this release, Data update operations are only allowed for Configuration Management Servers</w:t>
            </w:r>
          </w:p>
        </w:tc>
      </w:tr>
    </w:tbl>
    <w:p w14:paraId="01188B8D" w14:textId="77777777" w:rsidR="00407215" w:rsidRPr="00FF14B3" w:rsidRDefault="00407215" w:rsidP="00407215"/>
    <w:p w14:paraId="25AE6156" w14:textId="77777777" w:rsidR="00407215" w:rsidRPr="00FF14B3" w:rsidRDefault="00407215" w:rsidP="00407215">
      <w:pPr>
        <w:pStyle w:val="Heading1"/>
        <w:rPr>
          <w:snapToGrid w:val="0"/>
          <w:lang w:val="en-AU"/>
        </w:rPr>
      </w:pPr>
      <w:bookmarkStart w:id="82" w:name="_Toc20213544"/>
      <w:bookmarkStart w:id="83" w:name="_Toc120083904"/>
      <w:r w:rsidRPr="00FF14B3">
        <w:t>7</w:t>
      </w:r>
      <w:r w:rsidRPr="00FF14B3">
        <w:tab/>
        <w:t>Protocol Specification and Implementation for MC Service</w:t>
      </w:r>
      <w:bookmarkEnd w:id="82"/>
      <w:bookmarkEnd w:id="83"/>
    </w:p>
    <w:p w14:paraId="2DD8F42A" w14:textId="77777777" w:rsidR="00407215" w:rsidRPr="00FF14B3" w:rsidRDefault="00407215" w:rsidP="00407215">
      <w:pPr>
        <w:pStyle w:val="Heading2"/>
        <w:rPr>
          <w:snapToGrid w:val="0"/>
          <w:lang w:val="en-AU"/>
        </w:rPr>
      </w:pPr>
      <w:bookmarkStart w:id="84" w:name="_Toc20213545"/>
      <w:bookmarkStart w:id="85" w:name="_Toc120083905"/>
      <w:r w:rsidRPr="00FF14B3">
        <w:rPr>
          <w:snapToGrid w:val="0"/>
          <w:lang w:val="en-AU"/>
        </w:rPr>
        <w:t>7.1</w:t>
      </w:r>
      <w:r w:rsidRPr="00FF14B3">
        <w:rPr>
          <w:snapToGrid w:val="0"/>
          <w:lang w:val="en-AU"/>
        </w:rPr>
        <w:tab/>
        <w:t>General</w:t>
      </w:r>
      <w:bookmarkEnd w:id="84"/>
      <w:bookmarkEnd w:id="85"/>
    </w:p>
    <w:p w14:paraId="771BBF04" w14:textId="77777777" w:rsidR="00407215" w:rsidRPr="00FF14B3" w:rsidRDefault="00407215" w:rsidP="00407215">
      <w:pPr>
        <w:pStyle w:val="Heading3"/>
      </w:pPr>
      <w:bookmarkStart w:id="86" w:name="_Toc20213546"/>
      <w:bookmarkStart w:id="87" w:name="_Toc120083906"/>
      <w:r w:rsidRPr="00FF14B3">
        <w:t>7.1.1</w:t>
      </w:r>
      <w:r w:rsidRPr="00FF14B3">
        <w:tab/>
        <w:t>Use of Diameter base protocol</w:t>
      </w:r>
      <w:bookmarkEnd w:id="86"/>
      <w:bookmarkEnd w:id="87"/>
    </w:p>
    <w:p w14:paraId="7E7BF725" w14:textId="77777777" w:rsidR="00407215" w:rsidRPr="00FF14B3" w:rsidRDefault="00407215" w:rsidP="00407215">
      <w:r w:rsidRPr="00FF14B3">
        <w:t>The Diameter base protocol as specified in IETF RFC 6733 [23] shall apply except as modified by the defined support of the methods and the defined support of the commands and AVPs, result and e</w:t>
      </w:r>
      <w:r w:rsidRPr="00FF14B3">
        <w:rPr>
          <w:rFonts w:hint="eastAsia"/>
        </w:rPr>
        <w:t>rror</w:t>
      </w:r>
      <w:r w:rsidRPr="00FF14B3">
        <w:t xml:space="preserve"> codes </w:t>
      </w:r>
      <w:r w:rsidRPr="00FF14B3">
        <w:rPr>
          <w:rFonts w:hint="eastAsia"/>
          <w:lang w:eastAsia="zh-CN"/>
        </w:rPr>
        <w:t xml:space="preserve">as </w:t>
      </w:r>
      <w:r w:rsidRPr="00FF14B3">
        <w:t>specified in this specification. Unless otherwise specified, the procedures (including error handling and unrecognised information handling) shall be used unmodified.</w:t>
      </w:r>
    </w:p>
    <w:p w14:paraId="74C5443E" w14:textId="77777777" w:rsidR="00407215" w:rsidRPr="00FF14B3" w:rsidRDefault="00407215" w:rsidP="00407215">
      <w:pPr>
        <w:pStyle w:val="Heading3"/>
      </w:pPr>
      <w:bookmarkStart w:id="88" w:name="_Toc20213547"/>
      <w:bookmarkStart w:id="89" w:name="_Toc120083907"/>
      <w:r w:rsidRPr="00FF14B3">
        <w:t>7.1.2</w:t>
      </w:r>
      <w:r w:rsidRPr="00FF14B3">
        <w:tab/>
        <w:t>Securing Diameter Messages</w:t>
      </w:r>
      <w:bookmarkEnd w:id="88"/>
      <w:bookmarkEnd w:id="89"/>
    </w:p>
    <w:p w14:paraId="4ED7FDD3" w14:textId="77777777" w:rsidR="00407215" w:rsidRPr="00FF14B3" w:rsidRDefault="00407215" w:rsidP="00407215">
      <w:pPr>
        <w:rPr>
          <w:lang w:eastAsia="zh-CN"/>
        </w:rPr>
      </w:pPr>
      <w:r w:rsidRPr="00FF14B3">
        <w:t>For secure transport of Diameter messages, see 3GPP TS 33.210 [4]</w:t>
      </w:r>
      <w:r w:rsidRPr="00FF14B3">
        <w:rPr>
          <w:rFonts w:hint="eastAsia"/>
          <w:lang w:eastAsia="zh-CN"/>
        </w:rPr>
        <w:t>.</w:t>
      </w:r>
    </w:p>
    <w:p w14:paraId="4F3178DE" w14:textId="77777777" w:rsidR="00407215" w:rsidRPr="00FF14B3" w:rsidRDefault="00407215" w:rsidP="00407215">
      <w:pPr>
        <w:pStyle w:val="Heading3"/>
      </w:pPr>
      <w:bookmarkStart w:id="90" w:name="_Toc20213548"/>
      <w:bookmarkStart w:id="91" w:name="_Toc120083908"/>
      <w:r w:rsidRPr="00FF14B3">
        <w:t>7.1.3</w:t>
      </w:r>
      <w:r w:rsidRPr="00FF14B3">
        <w:tab/>
        <w:t>Accounting functionality</w:t>
      </w:r>
      <w:bookmarkEnd w:id="90"/>
      <w:bookmarkEnd w:id="91"/>
    </w:p>
    <w:p w14:paraId="37F6C819" w14:textId="77777777" w:rsidR="00407215" w:rsidRPr="00FF14B3" w:rsidRDefault="00407215" w:rsidP="00407215">
      <w:r w:rsidRPr="00FF14B3">
        <w:t>Accounting functionality (Accounting Session State Machine, related command codes and AVPs) shall not be used on the MCPTT-2, MCVideo-2, MCData-2 and CSC-13 interfaces.</w:t>
      </w:r>
    </w:p>
    <w:p w14:paraId="11672CB2" w14:textId="77777777" w:rsidR="00407215" w:rsidRPr="00FF14B3" w:rsidRDefault="00407215" w:rsidP="00407215">
      <w:pPr>
        <w:pStyle w:val="Heading3"/>
      </w:pPr>
      <w:bookmarkStart w:id="92" w:name="_Toc20213549"/>
      <w:bookmarkStart w:id="93" w:name="_Toc120083909"/>
      <w:r w:rsidRPr="00FF14B3">
        <w:lastRenderedPageBreak/>
        <w:t>7.1.4</w:t>
      </w:r>
      <w:r w:rsidRPr="00FF14B3">
        <w:tab/>
        <w:t>Use of sessions</w:t>
      </w:r>
      <w:bookmarkEnd w:id="92"/>
      <w:bookmarkEnd w:id="93"/>
    </w:p>
    <w:p w14:paraId="3E2A5253" w14:textId="77777777" w:rsidR="00407215" w:rsidRPr="00FF14B3" w:rsidRDefault="00407215" w:rsidP="00407215">
      <w:r w:rsidRPr="00FF14B3">
        <w:t xml:space="preserve">Between an MC Service Server and the corresponding MC Service User Database or between the Configuration Management Server and the MC Services User Database(s), Diameter sessions </w:t>
      </w:r>
      <w:r w:rsidRPr="00FF14B3">
        <w:rPr>
          <w:lang w:eastAsia="zh-CN"/>
        </w:rPr>
        <w:t xml:space="preserve">shall be </w:t>
      </w:r>
      <w:r w:rsidRPr="00FF14B3">
        <w:t xml:space="preserve">implicitly terminated. An implicitly terminated session is one for which the server does not maintain state information. The client </w:t>
      </w:r>
      <w:r w:rsidRPr="00FF14B3">
        <w:rPr>
          <w:lang w:eastAsia="zh-CN"/>
        </w:rPr>
        <w:t xml:space="preserve">shall not </w:t>
      </w:r>
      <w:r w:rsidRPr="00FF14B3">
        <w:t>send any re-authorization or session termination requests to the server.</w:t>
      </w:r>
    </w:p>
    <w:p w14:paraId="78A513B0" w14:textId="77777777" w:rsidR="00407215" w:rsidRPr="00FF14B3" w:rsidRDefault="00407215" w:rsidP="00407215">
      <w:r w:rsidRPr="00FF14B3">
        <w:t>The Diameter base protocol as specified in IETF RFC 6733 [23] includes the Auth-Session-State AVP as the mechanism for the implementation of implicitly terminated sessions.</w:t>
      </w:r>
    </w:p>
    <w:p w14:paraId="6FF14976" w14:textId="77777777" w:rsidR="00407215" w:rsidRPr="00FF14B3" w:rsidRDefault="00407215" w:rsidP="00407215">
      <w:r w:rsidRPr="00FF14B3">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169C1DE5" w14:textId="77777777" w:rsidR="00407215" w:rsidRPr="00FF14B3" w:rsidRDefault="00407215" w:rsidP="00407215">
      <w:pPr>
        <w:pStyle w:val="Heading3"/>
      </w:pPr>
      <w:r w:rsidRPr="00FF14B3">
        <w:t xml:space="preserve"> </w:t>
      </w:r>
      <w:bookmarkStart w:id="94" w:name="_Toc20213550"/>
      <w:bookmarkStart w:id="95" w:name="_Toc120083910"/>
      <w:r w:rsidRPr="00FF14B3">
        <w:t>7.1.5</w:t>
      </w:r>
      <w:r w:rsidRPr="00FF14B3">
        <w:tab/>
        <w:t>Transport protocol</w:t>
      </w:r>
      <w:bookmarkEnd w:id="94"/>
      <w:bookmarkEnd w:id="95"/>
    </w:p>
    <w:p w14:paraId="7E338E90" w14:textId="77777777" w:rsidR="00407215" w:rsidRPr="00FF14B3" w:rsidRDefault="00407215" w:rsidP="00407215">
      <w:r w:rsidRPr="00FF14B3">
        <w:t>Diameter messages over the MCPTT-2, MCVideo-2, MCData-2 and CSC-13 interfaces shall make use of SCTP IETF RFC 4960 [5].</w:t>
      </w:r>
    </w:p>
    <w:p w14:paraId="1AF1293E" w14:textId="77777777" w:rsidR="00407215" w:rsidRPr="00FF14B3" w:rsidRDefault="00407215" w:rsidP="00407215">
      <w:pPr>
        <w:pStyle w:val="Heading3"/>
      </w:pPr>
      <w:bookmarkStart w:id="96" w:name="_Toc20213551"/>
      <w:bookmarkStart w:id="97" w:name="_Toc120083911"/>
      <w:r w:rsidRPr="00FF14B3">
        <w:t>7.1.6</w:t>
      </w:r>
      <w:r w:rsidRPr="00FF14B3">
        <w:tab/>
        <w:t>Routing considerations</w:t>
      </w:r>
      <w:bookmarkEnd w:id="96"/>
      <w:bookmarkEnd w:id="97"/>
    </w:p>
    <w:p w14:paraId="30C7FDFA" w14:textId="77777777" w:rsidR="00407215" w:rsidRPr="00FF14B3" w:rsidRDefault="00407215" w:rsidP="00407215">
      <w:r w:rsidRPr="00FF14B3">
        <w:t xml:space="preserve">This </w:t>
      </w:r>
      <w:r>
        <w:t>clause</w:t>
      </w:r>
      <w:r w:rsidRPr="00FF14B3">
        <w:t xml:space="preserve"> specifies the use of the Diameter routing AVPs Destination-Realm and Destination-Host.</w:t>
      </w:r>
    </w:p>
    <w:p w14:paraId="03671A1E" w14:textId="77777777" w:rsidR="00407215" w:rsidRPr="00FF14B3" w:rsidRDefault="00407215" w:rsidP="00407215">
      <w:r w:rsidRPr="00FF14B3">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2561B084" w14:textId="77777777" w:rsidR="00407215" w:rsidRPr="00FF14B3" w:rsidRDefault="00407215" w:rsidP="00407215">
      <w:r w:rsidRPr="00FF14B3">
        <w:t xml:space="preserve">If an MC Service Server or the Configuration Management Server knows the address/name of the MC Service User Database in charge of a given MC Service User, both the Destination-Realm and Destination-Host AVPs shall be present in the request. </w:t>
      </w:r>
    </w:p>
    <w:p w14:paraId="2FBD7399" w14:textId="77777777" w:rsidR="00407215" w:rsidRPr="00FF14B3" w:rsidRDefault="00407215" w:rsidP="00407215">
      <w:r w:rsidRPr="00FF14B3">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t>clause</w:t>
      </w:r>
      <w:r w:rsidRPr="00FF14B3">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12087E8A" w14:textId="77777777" w:rsidR="00407215" w:rsidRPr="00FF14B3" w:rsidRDefault="00407215" w:rsidP="00407215">
      <w:r w:rsidRPr="00FF14B3">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6AEB3252" w14:textId="77777777" w:rsidR="00407215" w:rsidRPr="00FF14B3" w:rsidRDefault="00407215" w:rsidP="00407215">
      <w:r w:rsidRPr="00FF14B3">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5BF66AD9" w14:textId="77777777" w:rsidR="00407215" w:rsidRPr="00FF14B3" w:rsidRDefault="00407215" w:rsidP="00407215">
      <w:r w:rsidRPr="00FF14B3">
        <w:t>Consequently, the Destination-Realm AVP and Destination-Host AVP are declared as mandatory in the ABNF for all requests initiated by the MC Service User Database.</w:t>
      </w:r>
    </w:p>
    <w:p w14:paraId="176DF8CD" w14:textId="77777777" w:rsidR="00407215" w:rsidRPr="00FF14B3" w:rsidRDefault="00407215" w:rsidP="00407215">
      <w:r w:rsidRPr="00FF14B3">
        <w:t xml:space="preserve">Consequently, the Destination-Realm AVP is declared as mandatory and the Destination-Host AVP is declared as optional in the ABNF for all requests initiated by an MC Service Server. </w:t>
      </w:r>
    </w:p>
    <w:p w14:paraId="70EE8E83" w14:textId="77777777" w:rsidR="00407215" w:rsidRPr="00FF14B3" w:rsidRDefault="00407215" w:rsidP="00407215">
      <w:r w:rsidRPr="00FF14B3">
        <w:t>If the Vendor-Specific-Application-ID AVP is received in any of the commands defined in this specification, it shall be ignored by the receiving node, and it shall not be used for routing purposes.</w:t>
      </w:r>
    </w:p>
    <w:p w14:paraId="0ADE20B8" w14:textId="77777777" w:rsidR="00407215" w:rsidRPr="00FF14B3" w:rsidRDefault="00407215" w:rsidP="00407215">
      <w:pPr>
        <w:pStyle w:val="Heading3"/>
      </w:pPr>
      <w:r w:rsidRPr="00FF14B3">
        <w:lastRenderedPageBreak/>
        <w:t xml:space="preserve"> </w:t>
      </w:r>
      <w:bookmarkStart w:id="98" w:name="_Toc20213552"/>
      <w:bookmarkStart w:id="99" w:name="_Toc120083912"/>
      <w:r w:rsidRPr="00FF14B3">
        <w:t>7.1.7</w:t>
      </w:r>
      <w:r w:rsidRPr="00FF14B3">
        <w:tab/>
        <w:t>Advertising Application Support</w:t>
      </w:r>
      <w:bookmarkEnd w:id="98"/>
      <w:bookmarkEnd w:id="99"/>
    </w:p>
    <w:p w14:paraId="0699E054" w14:textId="77777777" w:rsidR="00407215" w:rsidRPr="00FF14B3" w:rsidRDefault="00407215" w:rsidP="00407215">
      <w:r w:rsidRPr="00FF14B3">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583FB3CE" w14:textId="77777777" w:rsidR="00407215" w:rsidRPr="00FF14B3" w:rsidRDefault="00407215" w:rsidP="00407215">
      <w:r w:rsidRPr="00FF14B3">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E1D602" w14:textId="77777777" w:rsidR="00407215" w:rsidRPr="00FF14B3" w:rsidRDefault="00407215" w:rsidP="00407215">
      <w:r w:rsidRPr="00FF14B3">
        <w:t>The Vendor-Id AVP included in Capabilities-Exchange-Request and Capabilities-Exchange-Answer commands that is not included in the Vendor-Specific-Application-Id AVPs as described above shall indicate the manufacturer of the Diameter node as per IETF RFC 6733 [23].</w:t>
      </w:r>
    </w:p>
    <w:p w14:paraId="58DBBAFB" w14:textId="77777777" w:rsidR="00407215" w:rsidRPr="00FF14B3" w:rsidRDefault="00407215" w:rsidP="00407215">
      <w:pPr>
        <w:pStyle w:val="Heading3"/>
      </w:pPr>
      <w:r w:rsidRPr="00FF14B3">
        <w:t xml:space="preserve"> </w:t>
      </w:r>
      <w:bookmarkStart w:id="100" w:name="_Toc20213553"/>
      <w:bookmarkStart w:id="101" w:name="_Toc120083913"/>
      <w:r w:rsidRPr="00FF14B3">
        <w:t>7.1.8</w:t>
      </w:r>
      <w:r w:rsidRPr="00FF14B3">
        <w:tab/>
        <w:t>Diameter Application Identifier</w:t>
      </w:r>
      <w:bookmarkEnd w:id="100"/>
      <w:bookmarkEnd w:id="101"/>
    </w:p>
    <w:p w14:paraId="00A10821" w14:textId="77777777" w:rsidR="00407215" w:rsidRPr="00FF14B3" w:rsidRDefault="00407215" w:rsidP="00407215">
      <w:pPr>
        <w:rPr>
          <w:lang w:eastAsia="zh-CN"/>
        </w:rPr>
      </w:pPr>
      <w:r w:rsidRPr="00FF14B3">
        <w:t xml:space="preserve">The Diameter Data Management application protocol </w:t>
      </w:r>
      <w:r w:rsidRPr="00FF14B3">
        <w:rPr>
          <w:lang w:eastAsia="zh-CN"/>
        </w:rPr>
        <w:t xml:space="preserve">shall be </w:t>
      </w:r>
      <w:r w:rsidRPr="00FF14B3">
        <w:t>defined as an IETF vendor specific Diameter application, where the vendor is 3GPP. The vendor identifier assigned by IANA to 3GPP (http://www.iana.org/assignments/enterprise-numbers) is 10415.</w:t>
      </w:r>
    </w:p>
    <w:p w14:paraId="3CC17E67" w14:textId="77777777" w:rsidR="00407215" w:rsidRPr="00FF14B3" w:rsidRDefault="00407215" w:rsidP="00407215">
      <w:r w:rsidRPr="00FF14B3">
        <w:t>The Diameter application identifier assigned to the Diameter Data Management application is 16777351</w:t>
      </w:r>
      <w:r w:rsidRPr="00FF14B3" w:rsidDel="00D257F0">
        <w:t xml:space="preserve"> </w:t>
      </w:r>
      <w:r w:rsidRPr="00FF14B3">
        <w:t>(allocated by IANA).</w:t>
      </w:r>
    </w:p>
    <w:p w14:paraId="661B19E5" w14:textId="77777777" w:rsidR="00407215" w:rsidRPr="00FF14B3" w:rsidRDefault="00407215" w:rsidP="00407215">
      <w:pPr>
        <w:pStyle w:val="Heading3"/>
      </w:pPr>
      <w:bookmarkStart w:id="102" w:name="_Toc20213554"/>
      <w:bookmarkStart w:id="103" w:name="_Toc120083914"/>
      <w:r w:rsidRPr="00FF14B3">
        <w:rPr>
          <w:rFonts w:eastAsia="Arial Unicode MS"/>
        </w:rPr>
        <w:t>7.1</w:t>
      </w:r>
      <w:r w:rsidRPr="00FF14B3">
        <w:rPr>
          <w:rFonts w:hint="eastAsia"/>
          <w:lang w:eastAsia="ja-JP"/>
        </w:rPr>
        <w:t>.</w:t>
      </w:r>
      <w:r w:rsidRPr="00FF14B3">
        <w:rPr>
          <w:lang w:eastAsia="ja-JP"/>
        </w:rPr>
        <w:t>9</w:t>
      </w:r>
      <w:r w:rsidRPr="00FF14B3">
        <w:tab/>
        <w:t>Use of the Supported-Features AVP</w:t>
      </w:r>
      <w:bookmarkEnd w:id="102"/>
      <w:bookmarkEnd w:id="103"/>
    </w:p>
    <w:p w14:paraId="38BD61C0" w14:textId="77777777" w:rsidR="00407215" w:rsidRPr="00FF14B3" w:rsidRDefault="00407215" w:rsidP="00407215">
      <w:r w:rsidRPr="00FF14B3">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FF14B3">
        <w:rPr>
          <w:lang w:eastAsia="ja-JP"/>
        </w:rPr>
        <w:t xml:space="preserve">with </w:t>
      </w:r>
      <w:r w:rsidRPr="00FF14B3">
        <w:t xml:space="preserve">the procedures for the dynamic discovery of supported features as defined in </w:t>
      </w:r>
      <w:r>
        <w:t>clause</w:t>
      </w:r>
      <w:r w:rsidRPr="00FF14B3">
        <w:t xml:space="preserve"> 7.2 of 3GPP TS 29.229 [6].</w:t>
      </w:r>
    </w:p>
    <w:p w14:paraId="545BCA61" w14:textId="77777777" w:rsidR="00407215" w:rsidRPr="00FF14B3" w:rsidRDefault="00407215" w:rsidP="00407215">
      <w:r w:rsidRPr="00FF14B3">
        <w:rPr>
          <w:rFonts w:hint="eastAsia"/>
        </w:rPr>
        <w:t>W</w:t>
      </w:r>
      <w:r w:rsidRPr="00FF14B3">
        <w:t xml:space="preserve">hen extending the application by adding new AVPs for a feature, the new AVPs shall have the M bit cleared and the AVP shall not be defined mandatory in the command ABNF. </w:t>
      </w:r>
    </w:p>
    <w:p w14:paraId="606FDDF4" w14:textId="77777777" w:rsidR="00407215" w:rsidRPr="00FF14B3" w:rsidRDefault="00407215" w:rsidP="00407215">
      <w:r w:rsidRPr="00FF14B3">
        <w:t xml:space="preserve">As defined in 3GPP TS 29.229 [6], the Supported-Features AVP is of type grouped and contains the Vendor-Id, Feature-List-ID and Feature-List AVPs. On the </w:t>
      </w:r>
      <w:r w:rsidRPr="00FF14B3">
        <w:rPr>
          <w:rFonts w:hint="eastAsia"/>
        </w:rPr>
        <w:t>all</w:t>
      </w:r>
      <w:r w:rsidRPr="00FF14B3">
        <w:t xml:space="preserve"> reference point</w:t>
      </w:r>
      <w:r w:rsidRPr="00FF14B3">
        <w:rPr>
          <w:rFonts w:hint="eastAsia"/>
        </w:rPr>
        <w:t>s as specified in this specifica</w:t>
      </w:r>
      <w:r w:rsidRPr="00FF14B3">
        <w:t>t</w:t>
      </w:r>
      <w:r w:rsidRPr="00FF14B3">
        <w:rPr>
          <w:rFonts w:hint="eastAsia"/>
        </w:rPr>
        <w:t>ion</w:t>
      </w:r>
      <w:r w:rsidRPr="00FF14B3">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3EA2B700" w14:textId="77777777" w:rsidR="00407215" w:rsidRPr="00FF14B3" w:rsidRDefault="00407215" w:rsidP="00407215">
      <w:pPr>
        <w:pStyle w:val="Heading3"/>
      </w:pPr>
      <w:bookmarkStart w:id="104" w:name="_Toc20213555"/>
      <w:bookmarkStart w:id="105" w:name="_Toc120083915"/>
      <w:r w:rsidRPr="00FF14B3">
        <w:t>7.1.10</w:t>
      </w:r>
      <w:r w:rsidRPr="00FF14B3">
        <w:tab/>
        <w:t>MC Service ID to MC Service User Database resolution</w:t>
      </w:r>
      <w:bookmarkEnd w:id="104"/>
      <w:bookmarkEnd w:id="105"/>
    </w:p>
    <w:p w14:paraId="03536148" w14:textId="77777777" w:rsidR="00407215" w:rsidRPr="00FF14B3" w:rsidRDefault="00407215" w:rsidP="00407215">
      <w:r w:rsidRPr="00FF14B3">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30C7B84F" w14:textId="77777777" w:rsidR="00407215" w:rsidRPr="00FF14B3" w:rsidRDefault="00407215" w:rsidP="00407215">
      <w:r w:rsidRPr="00FF14B3">
        <w:t>The resolution mechanism shall use a Diameter Proxy Agent or a Diameter Redirect Agent.</w:t>
      </w:r>
    </w:p>
    <w:p w14:paraId="78F68E88" w14:textId="77777777" w:rsidR="00407215" w:rsidRPr="00FF14B3" w:rsidRDefault="00407215" w:rsidP="00407215">
      <w:r w:rsidRPr="00FF14B3">
        <w:t>The Diameter Proxy Agent or Diameter Redirect Agent shall be used to determine the MC Service User Database identity.</w:t>
      </w:r>
    </w:p>
    <w:p w14:paraId="25C6F477" w14:textId="77777777" w:rsidR="00407215" w:rsidRPr="00FF14B3" w:rsidRDefault="00407215" w:rsidP="00407215">
      <w:r w:rsidRPr="00FF14B3">
        <w:t xml:space="preserve">In networks where the use of the MC Service ID to MCPTT User Database resolution mechanism is required and the MC Server </w:t>
      </w:r>
      <w:proofErr w:type="spellStart"/>
      <w:r w:rsidRPr="00FF14B3">
        <w:t>Server</w:t>
      </w:r>
      <w:proofErr w:type="spellEnd"/>
      <w:r w:rsidRPr="00FF14B3">
        <w:t xml:space="preserve"> is not configured to use a predefined MC Service User Database, each MC Service Server shall be configured with the pre-configured address/name of a Diameter Proxy Agent or Diameter Redirect Agent to enable use of these resolution mechanisms.</w:t>
      </w:r>
    </w:p>
    <w:p w14:paraId="5C9D32D9" w14:textId="77777777" w:rsidR="00407215" w:rsidRPr="00FF14B3" w:rsidRDefault="00407215" w:rsidP="00407215">
      <w:r w:rsidRPr="00FF14B3">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15B4A2D3" w14:textId="77777777" w:rsidR="00407215" w:rsidRPr="00FF14B3" w:rsidRDefault="00407215" w:rsidP="00407215">
      <w:r w:rsidRPr="00FF14B3">
        <w:t>The</w:t>
      </w:r>
      <w:r w:rsidRPr="00FF14B3">
        <w:rPr>
          <w:color w:val="000000"/>
        </w:rPr>
        <w:t xml:space="preserve"> Diameter Proxy Agent shall determine the MC Service User Database </w:t>
      </w:r>
      <w:r w:rsidRPr="00FF14B3">
        <w:t>identity based on the provided user identity and - if the Diameter load control mechanism is supported (see IETF RFC 8583 [17]) - optionally also based on previously received load values from Load AVPs of type HOST.</w:t>
      </w:r>
      <w:r w:rsidRPr="00FF14B3">
        <w:rPr>
          <w:color w:val="000000"/>
        </w:rPr>
        <w:t xml:space="preserve"> The Diameter Proxy Agent shall then forward the </w:t>
      </w:r>
      <w:r w:rsidRPr="00FF14B3">
        <w:t>Data Management Application</w:t>
      </w:r>
      <w:r w:rsidRPr="00FF14B3">
        <w:rPr>
          <w:color w:val="000000"/>
        </w:rPr>
        <w:t xml:space="preserve"> request directly to the determined MC Service User Database. The MC Service Server shall determine the MC Service User Database </w:t>
      </w:r>
      <w:r w:rsidRPr="00FF14B3">
        <w:t xml:space="preserve">identity </w:t>
      </w:r>
      <w:r w:rsidRPr="00FF14B3">
        <w:rPr>
          <w:color w:val="000000"/>
        </w:rPr>
        <w:t>from the response to the Data Management Application request received from the MC Service User Database.</w:t>
      </w:r>
      <w:r w:rsidRPr="00FF14B3">
        <w:t xml:space="preserve"> The MC Service Server and the Configuration Management Server should store the MC Service User Database identity/name/Realm and shall use it in further Data Management Application requests associated to the same MC Service ID.</w:t>
      </w:r>
    </w:p>
    <w:p w14:paraId="4DD73305" w14:textId="77777777" w:rsidR="00407215" w:rsidRPr="00FF14B3" w:rsidRDefault="00407215" w:rsidP="00407215">
      <w:r w:rsidRPr="00FF14B3">
        <w:t>The</w:t>
      </w:r>
      <w:r w:rsidRPr="00FF14B3">
        <w:rPr>
          <w:color w:val="000000"/>
        </w:rPr>
        <w:t xml:space="preserve"> Diameter Redirect Agent </w:t>
      </w:r>
      <w:r w:rsidRPr="00FF14B3">
        <w:t xml:space="preserve">shall </w:t>
      </w:r>
      <w:r w:rsidRPr="00FF14B3">
        <w:rPr>
          <w:color w:val="000000"/>
        </w:rPr>
        <w:t>determine the MC Service User Database address</w:t>
      </w:r>
      <w:r w:rsidRPr="00FF14B3">
        <w:t xml:space="preserve"> and shall send to the </w:t>
      </w:r>
      <w:r w:rsidRPr="00FF14B3">
        <w:rPr>
          <w:color w:val="000000"/>
        </w:rPr>
        <w:t xml:space="preserve">MC Service Server </w:t>
      </w:r>
      <w:r w:rsidRPr="00FF14B3">
        <w:t xml:space="preserve">or the Configuration Management Server a notification of redirection towards the MC Service User Database, in response to the request. Multiple </w:t>
      </w:r>
      <w:r w:rsidRPr="00FF14B3">
        <w:rPr>
          <w:color w:val="000000"/>
        </w:rPr>
        <w:t xml:space="preserve">MC Service User Database </w:t>
      </w:r>
      <w:r w:rsidRPr="00FF14B3">
        <w:t xml:space="preserve">identities may be included in the response, as specified in IETF RFC 6733 [23]. In such a case, the </w:t>
      </w:r>
      <w:r w:rsidRPr="00FF14B3">
        <w:rPr>
          <w:color w:val="000000"/>
        </w:rPr>
        <w:t xml:space="preserve">MC Service Server </w:t>
      </w:r>
      <w:r w:rsidRPr="00FF14B3">
        <w:t xml:space="preserve">or the Configuration Management Server shall send the Request to the first </w:t>
      </w:r>
      <w:r w:rsidRPr="00FF14B3">
        <w:rPr>
          <w:color w:val="000000"/>
        </w:rPr>
        <w:t xml:space="preserve">MC Service User Database </w:t>
      </w:r>
      <w:r w:rsidRPr="00FF14B3">
        <w:t xml:space="preserve">identity in the ordered list received in the Response from the Diameter Redirect Agent. If the </w:t>
      </w:r>
      <w:r w:rsidRPr="00FF14B3">
        <w:rPr>
          <w:color w:val="000000"/>
        </w:rPr>
        <w:t xml:space="preserve">MC Service Server </w:t>
      </w:r>
      <w:r w:rsidRPr="00FF14B3">
        <w:t xml:space="preserve">or the Configuration Management Server does not receive a successful response to the Request, the </w:t>
      </w:r>
      <w:r w:rsidRPr="00FF14B3">
        <w:rPr>
          <w:color w:val="000000"/>
        </w:rPr>
        <w:t xml:space="preserve">MC Service Server </w:t>
      </w:r>
      <w:r w:rsidRPr="00FF14B3">
        <w:t xml:space="preserve">or the Configuration Management Server shall send a Request to the next </w:t>
      </w:r>
      <w:r w:rsidRPr="00FF14B3">
        <w:rPr>
          <w:color w:val="000000"/>
        </w:rPr>
        <w:t xml:space="preserve">MC Service User Database </w:t>
      </w:r>
      <w:r w:rsidRPr="00FF14B3">
        <w:t xml:space="preserve">identity in the ordered list. This procedure shall be repeated until a successful response from an </w:t>
      </w:r>
      <w:r w:rsidRPr="00FF14B3">
        <w:rPr>
          <w:color w:val="000000"/>
        </w:rPr>
        <w:t xml:space="preserve">MC Service User Database </w:t>
      </w:r>
      <w:r w:rsidRPr="00FF14B3">
        <w:t>is received.</w:t>
      </w:r>
    </w:p>
    <w:p w14:paraId="53CD33C3" w14:textId="77777777" w:rsidR="00407215" w:rsidRPr="00FF14B3" w:rsidRDefault="00407215" w:rsidP="00407215">
      <w:pPr>
        <w:pStyle w:val="Heading2"/>
      </w:pPr>
      <w:r w:rsidRPr="00FF14B3">
        <w:br w:type="page"/>
      </w:r>
      <w:bookmarkStart w:id="106" w:name="_Toc20213556"/>
      <w:bookmarkStart w:id="107" w:name="_Toc120083916"/>
      <w:r w:rsidRPr="00FF14B3">
        <w:lastRenderedPageBreak/>
        <w:t>7.2</w:t>
      </w:r>
      <w:r w:rsidRPr="00FF14B3">
        <w:tab/>
        <w:t>Commands</w:t>
      </w:r>
      <w:bookmarkEnd w:id="106"/>
      <w:bookmarkEnd w:id="107"/>
    </w:p>
    <w:p w14:paraId="02479DBB" w14:textId="77777777" w:rsidR="00407215" w:rsidRPr="00FF14B3" w:rsidRDefault="00407215" w:rsidP="00407215">
      <w:pPr>
        <w:pStyle w:val="Heading3"/>
        <w:rPr>
          <w:rFonts w:hint="eastAsia"/>
          <w:lang w:eastAsia="zh-CN"/>
        </w:rPr>
      </w:pPr>
      <w:bookmarkStart w:id="108" w:name="_Toc20213557"/>
      <w:bookmarkStart w:id="109" w:name="_Toc120083917"/>
      <w:r w:rsidRPr="00FF14B3">
        <w:t>7.2.1</w:t>
      </w:r>
      <w:r w:rsidRPr="00FF14B3">
        <w:tab/>
      </w:r>
      <w:r w:rsidRPr="00FF14B3">
        <w:rPr>
          <w:rFonts w:hint="eastAsia"/>
          <w:lang w:eastAsia="zh-CN"/>
        </w:rPr>
        <w:t>Introduction</w:t>
      </w:r>
      <w:bookmarkEnd w:id="108"/>
      <w:bookmarkEnd w:id="109"/>
    </w:p>
    <w:p w14:paraId="107AB2E7" w14:textId="77777777" w:rsidR="00407215" w:rsidRPr="00FF14B3" w:rsidRDefault="00407215" w:rsidP="00407215">
      <w:r w:rsidRPr="00FF14B3">
        <w:t xml:space="preserve">This </w:t>
      </w:r>
      <w:r>
        <w:t>clause</w:t>
      </w:r>
      <w:r w:rsidRPr="00FF14B3">
        <w:t xml:space="preserve"> </w:t>
      </w:r>
      <w:r w:rsidRPr="00FF14B3">
        <w:rPr>
          <w:rFonts w:hint="eastAsia"/>
          <w:lang w:eastAsia="zh-CN"/>
        </w:rPr>
        <w:t>defin</w:t>
      </w:r>
      <w:r w:rsidRPr="00FF14B3">
        <w:t xml:space="preserve">es </w:t>
      </w:r>
      <w:r w:rsidRPr="00FF14B3">
        <w:rPr>
          <w:rFonts w:hint="eastAsia"/>
          <w:lang w:eastAsia="zh-CN"/>
        </w:rPr>
        <w:t>the Command code values and related ABNF for each command described in this specification.</w:t>
      </w:r>
    </w:p>
    <w:p w14:paraId="4E2E0297" w14:textId="77777777" w:rsidR="00407215" w:rsidRPr="00FF14B3" w:rsidRDefault="00407215" w:rsidP="00407215">
      <w:pPr>
        <w:pStyle w:val="Heading3"/>
      </w:pPr>
      <w:bookmarkStart w:id="110" w:name="_Toc20213558"/>
      <w:bookmarkStart w:id="111" w:name="_Toc120083918"/>
      <w:r w:rsidRPr="00FF14B3">
        <w:t>7.2.2</w:t>
      </w:r>
      <w:r w:rsidRPr="00FF14B3">
        <w:tab/>
        <w:t>Command-Code values</w:t>
      </w:r>
      <w:bookmarkEnd w:id="110"/>
      <w:bookmarkEnd w:id="111"/>
    </w:p>
    <w:p w14:paraId="56262DF3" w14:textId="77777777" w:rsidR="00407215" w:rsidRPr="00FF14B3" w:rsidRDefault="00407215" w:rsidP="00407215">
      <w:r w:rsidRPr="00FF14B3">
        <w:t xml:space="preserve">This </w:t>
      </w:r>
      <w:r>
        <w:t>clause</w:t>
      </w:r>
      <w:r w:rsidRPr="00FF14B3">
        <w:t xml:space="preserve"> defines Command-Code values for th</w:t>
      </w:r>
      <w:r w:rsidRPr="00FF14B3">
        <w:rPr>
          <w:lang w:eastAsia="zh-CN"/>
        </w:rPr>
        <w:t>e Diameter Data Management application used over the MCPTT-2, MCVideo-2, MCData-2 and CSC-13</w:t>
      </w:r>
      <w:r w:rsidRPr="00FF14B3">
        <w:t xml:space="preserve"> interfa</w:t>
      </w:r>
      <w:r w:rsidRPr="00FF14B3">
        <w:rPr>
          <w:lang w:eastAsia="zh-CN"/>
        </w:rPr>
        <w:t>ces as allocated by IANA</w:t>
      </w:r>
      <w:r w:rsidRPr="00FF14B3">
        <w:t>.</w:t>
      </w:r>
    </w:p>
    <w:p w14:paraId="11BDADFA" w14:textId="77777777" w:rsidR="00407215" w:rsidRPr="00FF14B3" w:rsidRDefault="00407215" w:rsidP="00407215">
      <w:r w:rsidRPr="00FF14B3">
        <w:t>Every command is defined by means of the ABNF syntax IETF RFC 5234 [</w:t>
      </w:r>
      <w:r w:rsidRPr="00FF14B3">
        <w:rPr>
          <w:lang w:eastAsia="zh-CN"/>
        </w:rPr>
        <w:t>7</w:t>
      </w:r>
      <w:r w:rsidRPr="00FF14B3">
        <w:t xml:space="preserve">], according to the Command Code Format (CCF) specification defined in IETF RFC 6733 [23]. In the case, the definition and use of an AVP is not specified in this document, the guidelines in IETF RFC 6733 [23] shall apply. </w:t>
      </w:r>
    </w:p>
    <w:p w14:paraId="34C81C79" w14:textId="77777777" w:rsidR="00407215" w:rsidRPr="00FF14B3" w:rsidRDefault="00407215" w:rsidP="00407215">
      <w:pPr>
        <w:rPr>
          <w:lang w:eastAsia="ja-JP"/>
        </w:rPr>
      </w:pPr>
      <w:r w:rsidRPr="00FF14B3">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7BF920D3" w14:textId="77777777" w:rsidR="00407215" w:rsidRPr="00FF14B3" w:rsidRDefault="00407215" w:rsidP="00407215">
      <w:pPr>
        <w:pStyle w:val="NO"/>
        <w:ind w:left="1136" w:hanging="852"/>
      </w:pPr>
      <w:r w:rsidRPr="00FF14B3">
        <w:t>NOTE:</w:t>
      </w:r>
      <w:r w:rsidRPr="00FF14B3">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1F6D3AD0" w14:textId="77777777" w:rsidR="00407215" w:rsidRPr="00FF14B3" w:rsidRDefault="00407215" w:rsidP="00407215">
      <w:r w:rsidRPr="00FF14B3">
        <w:t xml:space="preserve"> The following Command Codes are defined in this specification:</w:t>
      </w:r>
    </w:p>
    <w:p w14:paraId="3C75F04A" w14:textId="77777777" w:rsidR="00407215" w:rsidRPr="00FF14B3" w:rsidRDefault="00407215" w:rsidP="00407215">
      <w:pPr>
        <w:pStyle w:val="TH"/>
        <w:rPr>
          <w:lang w:val="fr-FR"/>
        </w:rPr>
      </w:pPr>
      <w:bookmarkStart w:id="112" w:name="UDR"/>
      <w:bookmarkEnd w:id="112"/>
      <w:r w:rsidRPr="00FF14B3">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407215" w:rsidRPr="00FF14B3" w14:paraId="7E5CD632" w14:textId="77777777" w:rsidTr="00C71329">
        <w:tblPrEx>
          <w:tblCellMar>
            <w:top w:w="0" w:type="dxa"/>
            <w:bottom w:w="0" w:type="dxa"/>
          </w:tblCellMar>
        </w:tblPrEx>
        <w:trPr>
          <w:jc w:val="center"/>
        </w:trPr>
        <w:tc>
          <w:tcPr>
            <w:tcW w:w="2685" w:type="dxa"/>
            <w:shd w:val="clear" w:color="auto" w:fill="D9D9D9"/>
          </w:tcPr>
          <w:p w14:paraId="13901F9A" w14:textId="77777777" w:rsidR="00407215" w:rsidRPr="00FF14B3" w:rsidRDefault="00407215" w:rsidP="00C71329">
            <w:pPr>
              <w:pStyle w:val="TAH"/>
            </w:pPr>
            <w:r w:rsidRPr="00FF14B3">
              <w:t>Command-Name</w:t>
            </w:r>
          </w:p>
        </w:tc>
        <w:tc>
          <w:tcPr>
            <w:tcW w:w="1276" w:type="dxa"/>
            <w:shd w:val="clear" w:color="auto" w:fill="D9D9D9"/>
          </w:tcPr>
          <w:p w14:paraId="1B190CD2" w14:textId="77777777" w:rsidR="00407215" w:rsidRPr="00FF14B3" w:rsidRDefault="00407215" w:rsidP="00C71329">
            <w:pPr>
              <w:pStyle w:val="TAH"/>
              <w:rPr>
                <w:lang w:val="en-AU"/>
              </w:rPr>
            </w:pPr>
            <w:r w:rsidRPr="00FF14B3">
              <w:rPr>
                <w:lang w:val="en-AU"/>
              </w:rPr>
              <w:t>Abbreviation</w:t>
            </w:r>
          </w:p>
        </w:tc>
        <w:tc>
          <w:tcPr>
            <w:tcW w:w="850" w:type="dxa"/>
            <w:shd w:val="clear" w:color="auto" w:fill="D9D9D9"/>
          </w:tcPr>
          <w:p w14:paraId="2B0D9EC5" w14:textId="77777777" w:rsidR="00407215" w:rsidRPr="00FF14B3" w:rsidRDefault="00407215" w:rsidP="00C71329">
            <w:pPr>
              <w:pStyle w:val="TAH"/>
              <w:rPr>
                <w:lang w:val="fr-FR"/>
              </w:rPr>
            </w:pPr>
            <w:r w:rsidRPr="00FF14B3">
              <w:rPr>
                <w:lang w:val="fr-FR"/>
              </w:rPr>
              <w:t>Code</w:t>
            </w:r>
          </w:p>
        </w:tc>
        <w:tc>
          <w:tcPr>
            <w:tcW w:w="851" w:type="dxa"/>
            <w:shd w:val="clear" w:color="auto" w:fill="D9D9D9"/>
          </w:tcPr>
          <w:p w14:paraId="4490B42C" w14:textId="77777777" w:rsidR="00407215" w:rsidRPr="00FF14B3" w:rsidRDefault="00407215" w:rsidP="00C71329">
            <w:pPr>
              <w:pStyle w:val="TAH"/>
              <w:rPr>
                <w:lang w:val="fr-FR"/>
              </w:rPr>
            </w:pPr>
            <w:r>
              <w:rPr>
                <w:lang w:val="fr-FR"/>
              </w:rPr>
              <w:t>Clause</w:t>
            </w:r>
          </w:p>
        </w:tc>
      </w:tr>
      <w:tr w:rsidR="00407215" w:rsidRPr="00FF14B3" w14:paraId="5C0A7C14" w14:textId="77777777" w:rsidTr="00C71329">
        <w:tblPrEx>
          <w:tblCellMar>
            <w:top w:w="0" w:type="dxa"/>
            <w:bottom w:w="0" w:type="dxa"/>
          </w:tblCellMar>
        </w:tblPrEx>
        <w:trPr>
          <w:jc w:val="center"/>
        </w:trPr>
        <w:tc>
          <w:tcPr>
            <w:tcW w:w="2685" w:type="dxa"/>
          </w:tcPr>
          <w:p w14:paraId="4A9230AD" w14:textId="77777777" w:rsidR="00407215" w:rsidRPr="00FF14B3" w:rsidRDefault="00407215" w:rsidP="00C71329">
            <w:pPr>
              <w:pStyle w:val="TAL"/>
              <w:rPr>
                <w:lang w:val="fr-FR"/>
              </w:rPr>
            </w:pPr>
            <w:r w:rsidRPr="00FF14B3">
              <w:rPr>
                <w:lang w:val="fr-FR"/>
              </w:rPr>
              <w:t>Data-Pull-</w:t>
            </w:r>
            <w:proofErr w:type="spellStart"/>
            <w:r w:rsidRPr="00FF14B3">
              <w:rPr>
                <w:lang w:val="fr-FR"/>
              </w:rPr>
              <w:t>Request</w:t>
            </w:r>
            <w:proofErr w:type="spellEnd"/>
          </w:p>
        </w:tc>
        <w:tc>
          <w:tcPr>
            <w:tcW w:w="1276" w:type="dxa"/>
          </w:tcPr>
          <w:p w14:paraId="65624811" w14:textId="77777777" w:rsidR="00407215" w:rsidRPr="00FF14B3" w:rsidRDefault="00407215" w:rsidP="00C71329">
            <w:pPr>
              <w:pStyle w:val="TAL"/>
              <w:jc w:val="center"/>
            </w:pPr>
            <w:r w:rsidRPr="00FF14B3">
              <w:t>DPR</w:t>
            </w:r>
          </w:p>
        </w:tc>
        <w:tc>
          <w:tcPr>
            <w:tcW w:w="850" w:type="dxa"/>
          </w:tcPr>
          <w:p w14:paraId="0673B19C" w14:textId="77777777" w:rsidR="00407215" w:rsidRPr="00FF14B3" w:rsidRDefault="00407215" w:rsidP="00C71329">
            <w:pPr>
              <w:pStyle w:val="TAL"/>
              <w:jc w:val="center"/>
            </w:pPr>
            <w:r w:rsidRPr="00FF14B3">
              <w:t>8388728</w:t>
            </w:r>
          </w:p>
        </w:tc>
        <w:tc>
          <w:tcPr>
            <w:tcW w:w="851" w:type="dxa"/>
          </w:tcPr>
          <w:p w14:paraId="1F7163B3" w14:textId="77777777" w:rsidR="00407215" w:rsidRPr="00FF14B3" w:rsidRDefault="00407215" w:rsidP="00C71329">
            <w:pPr>
              <w:pStyle w:val="TAL"/>
              <w:jc w:val="center"/>
            </w:pPr>
            <w:r w:rsidRPr="00FF14B3">
              <w:t>7.2.3</w:t>
            </w:r>
          </w:p>
        </w:tc>
      </w:tr>
      <w:tr w:rsidR="00407215" w:rsidRPr="00FF14B3" w14:paraId="7653EA34" w14:textId="77777777" w:rsidTr="00C71329">
        <w:tblPrEx>
          <w:tblCellMar>
            <w:top w:w="0" w:type="dxa"/>
            <w:bottom w:w="0" w:type="dxa"/>
          </w:tblCellMar>
        </w:tblPrEx>
        <w:trPr>
          <w:jc w:val="center"/>
        </w:trPr>
        <w:tc>
          <w:tcPr>
            <w:tcW w:w="2685" w:type="dxa"/>
          </w:tcPr>
          <w:p w14:paraId="1946F1FF" w14:textId="77777777" w:rsidR="00407215" w:rsidRPr="00FF14B3" w:rsidRDefault="00407215" w:rsidP="00C71329">
            <w:pPr>
              <w:pStyle w:val="TAL"/>
            </w:pPr>
            <w:r w:rsidRPr="00FF14B3">
              <w:t>Data-Pull-Answer</w:t>
            </w:r>
          </w:p>
        </w:tc>
        <w:tc>
          <w:tcPr>
            <w:tcW w:w="1276" w:type="dxa"/>
          </w:tcPr>
          <w:p w14:paraId="51BE783C" w14:textId="77777777" w:rsidR="00407215" w:rsidRPr="00FF14B3" w:rsidRDefault="00407215" w:rsidP="00C71329">
            <w:pPr>
              <w:pStyle w:val="TAL"/>
              <w:jc w:val="center"/>
            </w:pPr>
            <w:r w:rsidRPr="00FF14B3">
              <w:t>DPA</w:t>
            </w:r>
          </w:p>
        </w:tc>
        <w:tc>
          <w:tcPr>
            <w:tcW w:w="850" w:type="dxa"/>
          </w:tcPr>
          <w:p w14:paraId="13178345" w14:textId="77777777" w:rsidR="00407215" w:rsidRPr="00FF14B3" w:rsidRDefault="00407215" w:rsidP="00C71329">
            <w:pPr>
              <w:pStyle w:val="TAL"/>
              <w:jc w:val="center"/>
            </w:pPr>
            <w:r w:rsidRPr="00FF14B3">
              <w:t>8388728</w:t>
            </w:r>
          </w:p>
        </w:tc>
        <w:tc>
          <w:tcPr>
            <w:tcW w:w="851" w:type="dxa"/>
          </w:tcPr>
          <w:p w14:paraId="0813B002" w14:textId="77777777" w:rsidR="00407215" w:rsidRPr="00FF14B3" w:rsidRDefault="00407215" w:rsidP="00C71329">
            <w:pPr>
              <w:pStyle w:val="TAL"/>
              <w:jc w:val="center"/>
            </w:pPr>
            <w:r w:rsidRPr="00FF14B3">
              <w:t>7.2.4</w:t>
            </w:r>
          </w:p>
        </w:tc>
      </w:tr>
      <w:tr w:rsidR="00407215" w:rsidRPr="00FF14B3" w14:paraId="6B78FCC6" w14:textId="77777777" w:rsidTr="00C71329">
        <w:tblPrEx>
          <w:tblCellMar>
            <w:top w:w="0" w:type="dxa"/>
            <w:bottom w:w="0" w:type="dxa"/>
          </w:tblCellMar>
        </w:tblPrEx>
        <w:trPr>
          <w:jc w:val="center"/>
        </w:trPr>
        <w:tc>
          <w:tcPr>
            <w:tcW w:w="2685" w:type="dxa"/>
          </w:tcPr>
          <w:p w14:paraId="0C4CD6E9" w14:textId="77777777" w:rsidR="00407215" w:rsidRPr="00FF14B3" w:rsidRDefault="00407215" w:rsidP="00C71329">
            <w:pPr>
              <w:pStyle w:val="TAL"/>
            </w:pPr>
            <w:r w:rsidRPr="00FF14B3">
              <w:t>Data-Update-Request</w:t>
            </w:r>
          </w:p>
        </w:tc>
        <w:tc>
          <w:tcPr>
            <w:tcW w:w="1276" w:type="dxa"/>
          </w:tcPr>
          <w:p w14:paraId="7ADD7298" w14:textId="77777777" w:rsidR="00407215" w:rsidRPr="00FF14B3" w:rsidRDefault="00407215" w:rsidP="00C71329">
            <w:pPr>
              <w:pStyle w:val="TAL"/>
              <w:jc w:val="center"/>
            </w:pPr>
            <w:r w:rsidRPr="00FF14B3">
              <w:t>DUR</w:t>
            </w:r>
          </w:p>
        </w:tc>
        <w:tc>
          <w:tcPr>
            <w:tcW w:w="850" w:type="dxa"/>
          </w:tcPr>
          <w:p w14:paraId="1C823C23" w14:textId="77777777" w:rsidR="00407215" w:rsidRPr="00FF14B3" w:rsidRDefault="00407215" w:rsidP="00C71329">
            <w:pPr>
              <w:pStyle w:val="TAL"/>
              <w:jc w:val="center"/>
            </w:pPr>
            <w:r w:rsidRPr="00FF14B3">
              <w:t>8388729</w:t>
            </w:r>
          </w:p>
        </w:tc>
        <w:tc>
          <w:tcPr>
            <w:tcW w:w="851" w:type="dxa"/>
          </w:tcPr>
          <w:p w14:paraId="4B49DB90" w14:textId="77777777" w:rsidR="00407215" w:rsidRPr="00FF14B3" w:rsidRDefault="00407215" w:rsidP="00C71329">
            <w:pPr>
              <w:pStyle w:val="TAL"/>
              <w:jc w:val="center"/>
            </w:pPr>
            <w:r w:rsidRPr="00FF14B3">
              <w:t>7.2.5</w:t>
            </w:r>
          </w:p>
        </w:tc>
      </w:tr>
      <w:tr w:rsidR="00407215" w:rsidRPr="00FF14B3" w14:paraId="4715F7C8" w14:textId="77777777" w:rsidTr="00C71329">
        <w:tblPrEx>
          <w:tblCellMar>
            <w:top w:w="0" w:type="dxa"/>
            <w:bottom w:w="0" w:type="dxa"/>
          </w:tblCellMar>
        </w:tblPrEx>
        <w:trPr>
          <w:jc w:val="center"/>
        </w:trPr>
        <w:tc>
          <w:tcPr>
            <w:tcW w:w="2685" w:type="dxa"/>
          </w:tcPr>
          <w:p w14:paraId="1B86337D" w14:textId="77777777" w:rsidR="00407215" w:rsidRPr="00FF14B3" w:rsidRDefault="00407215" w:rsidP="00C71329">
            <w:pPr>
              <w:pStyle w:val="TAL"/>
            </w:pPr>
            <w:r w:rsidRPr="00FF14B3">
              <w:t>Data-Update-Answer</w:t>
            </w:r>
          </w:p>
        </w:tc>
        <w:tc>
          <w:tcPr>
            <w:tcW w:w="1276" w:type="dxa"/>
          </w:tcPr>
          <w:p w14:paraId="06720A1F" w14:textId="77777777" w:rsidR="00407215" w:rsidRPr="00FF14B3" w:rsidRDefault="00407215" w:rsidP="00C71329">
            <w:pPr>
              <w:pStyle w:val="TAL"/>
              <w:jc w:val="center"/>
            </w:pPr>
            <w:r w:rsidRPr="00FF14B3">
              <w:t>DUA</w:t>
            </w:r>
          </w:p>
        </w:tc>
        <w:tc>
          <w:tcPr>
            <w:tcW w:w="850" w:type="dxa"/>
          </w:tcPr>
          <w:p w14:paraId="5FFAF438" w14:textId="77777777" w:rsidR="00407215" w:rsidRPr="00FF14B3" w:rsidRDefault="00407215" w:rsidP="00C71329">
            <w:pPr>
              <w:pStyle w:val="TAL"/>
              <w:jc w:val="center"/>
            </w:pPr>
            <w:r w:rsidRPr="00FF14B3">
              <w:t>8388729</w:t>
            </w:r>
          </w:p>
        </w:tc>
        <w:tc>
          <w:tcPr>
            <w:tcW w:w="851" w:type="dxa"/>
          </w:tcPr>
          <w:p w14:paraId="3977E196" w14:textId="77777777" w:rsidR="00407215" w:rsidRPr="00FF14B3" w:rsidRDefault="00407215" w:rsidP="00C71329">
            <w:pPr>
              <w:pStyle w:val="TAL"/>
              <w:jc w:val="center"/>
            </w:pPr>
            <w:r w:rsidRPr="00FF14B3">
              <w:t>7.2.6</w:t>
            </w:r>
          </w:p>
        </w:tc>
      </w:tr>
      <w:tr w:rsidR="00407215" w:rsidRPr="00FF14B3" w14:paraId="4E134D99" w14:textId="77777777" w:rsidTr="00C71329">
        <w:tblPrEx>
          <w:tblCellMar>
            <w:top w:w="0" w:type="dxa"/>
            <w:bottom w:w="0" w:type="dxa"/>
          </w:tblCellMar>
        </w:tblPrEx>
        <w:trPr>
          <w:jc w:val="center"/>
        </w:trPr>
        <w:tc>
          <w:tcPr>
            <w:tcW w:w="2685" w:type="dxa"/>
          </w:tcPr>
          <w:p w14:paraId="30CF87A7" w14:textId="77777777" w:rsidR="00407215" w:rsidRPr="00FF14B3" w:rsidRDefault="00407215" w:rsidP="00C71329">
            <w:pPr>
              <w:pStyle w:val="TAL"/>
            </w:pPr>
            <w:r w:rsidRPr="00FF14B3">
              <w:t>Notification-Data-Request</w:t>
            </w:r>
          </w:p>
        </w:tc>
        <w:tc>
          <w:tcPr>
            <w:tcW w:w="1276" w:type="dxa"/>
          </w:tcPr>
          <w:p w14:paraId="2493DCE6" w14:textId="77777777" w:rsidR="00407215" w:rsidRPr="00FF14B3" w:rsidRDefault="00407215" w:rsidP="00C71329">
            <w:pPr>
              <w:pStyle w:val="TAL"/>
              <w:jc w:val="center"/>
            </w:pPr>
            <w:r w:rsidRPr="00FF14B3">
              <w:t>NDR</w:t>
            </w:r>
          </w:p>
        </w:tc>
        <w:tc>
          <w:tcPr>
            <w:tcW w:w="850" w:type="dxa"/>
          </w:tcPr>
          <w:p w14:paraId="578E251E" w14:textId="77777777" w:rsidR="00407215" w:rsidRPr="00FF14B3" w:rsidRDefault="00407215" w:rsidP="00C71329">
            <w:pPr>
              <w:pStyle w:val="TAL"/>
              <w:jc w:val="center"/>
            </w:pPr>
            <w:r w:rsidRPr="00FF14B3">
              <w:t>8388730</w:t>
            </w:r>
          </w:p>
        </w:tc>
        <w:tc>
          <w:tcPr>
            <w:tcW w:w="851" w:type="dxa"/>
          </w:tcPr>
          <w:p w14:paraId="0332C745" w14:textId="77777777" w:rsidR="00407215" w:rsidRPr="00FF14B3" w:rsidRDefault="00407215" w:rsidP="00C71329">
            <w:pPr>
              <w:pStyle w:val="TAL"/>
              <w:jc w:val="center"/>
            </w:pPr>
            <w:r w:rsidRPr="00FF14B3">
              <w:t>7.2.7</w:t>
            </w:r>
          </w:p>
        </w:tc>
      </w:tr>
      <w:tr w:rsidR="00407215" w:rsidRPr="00FF14B3" w14:paraId="41BAB4DB" w14:textId="77777777" w:rsidTr="00C71329">
        <w:tblPrEx>
          <w:tblCellMar>
            <w:top w:w="0" w:type="dxa"/>
            <w:bottom w:w="0" w:type="dxa"/>
          </w:tblCellMar>
        </w:tblPrEx>
        <w:trPr>
          <w:jc w:val="center"/>
        </w:trPr>
        <w:tc>
          <w:tcPr>
            <w:tcW w:w="2685" w:type="dxa"/>
          </w:tcPr>
          <w:p w14:paraId="5594D4E1" w14:textId="77777777" w:rsidR="00407215" w:rsidRPr="00FF14B3" w:rsidRDefault="00407215" w:rsidP="00C71329">
            <w:pPr>
              <w:pStyle w:val="TAL"/>
            </w:pPr>
            <w:r w:rsidRPr="00FF14B3">
              <w:t>notification-Data-Answer</w:t>
            </w:r>
          </w:p>
        </w:tc>
        <w:tc>
          <w:tcPr>
            <w:tcW w:w="1276" w:type="dxa"/>
          </w:tcPr>
          <w:p w14:paraId="49B7949A" w14:textId="77777777" w:rsidR="00407215" w:rsidRPr="00FF14B3" w:rsidRDefault="00407215" w:rsidP="00C71329">
            <w:pPr>
              <w:pStyle w:val="TAL"/>
              <w:jc w:val="center"/>
            </w:pPr>
            <w:r w:rsidRPr="00FF14B3">
              <w:t>NDA</w:t>
            </w:r>
          </w:p>
        </w:tc>
        <w:tc>
          <w:tcPr>
            <w:tcW w:w="850" w:type="dxa"/>
          </w:tcPr>
          <w:p w14:paraId="22CCC21F" w14:textId="77777777" w:rsidR="00407215" w:rsidRPr="00FF14B3" w:rsidRDefault="00407215" w:rsidP="00C71329">
            <w:pPr>
              <w:pStyle w:val="TAL"/>
              <w:jc w:val="center"/>
            </w:pPr>
            <w:r w:rsidRPr="00FF14B3">
              <w:t>8388730</w:t>
            </w:r>
          </w:p>
        </w:tc>
        <w:tc>
          <w:tcPr>
            <w:tcW w:w="851" w:type="dxa"/>
          </w:tcPr>
          <w:p w14:paraId="243FE180" w14:textId="77777777" w:rsidR="00407215" w:rsidRPr="00FF14B3" w:rsidRDefault="00407215" w:rsidP="00C71329">
            <w:pPr>
              <w:pStyle w:val="TAL"/>
              <w:jc w:val="center"/>
            </w:pPr>
            <w:bookmarkStart w:id="113" w:name="_Hlt7919045"/>
            <w:bookmarkStart w:id="114" w:name="_Hlt7919039"/>
            <w:r w:rsidRPr="00FF14B3">
              <w:t>7.2.</w:t>
            </w:r>
            <w:bookmarkEnd w:id="114"/>
            <w:r w:rsidRPr="00FF14B3">
              <w:t>8</w:t>
            </w:r>
            <w:bookmarkEnd w:id="113"/>
          </w:p>
        </w:tc>
      </w:tr>
    </w:tbl>
    <w:p w14:paraId="32B908BB" w14:textId="77777777" w:rsidR="00407215" w:rsidRPr="00FF14B3" w:rsidRDefault="00407215" w:rsidP="00407215"/>
    <w:p w14:paraId="7F90B93C" w14:textId="77777777" w:rsidR="00407215" w:rsidRPr="00FF14B3" w:rsidRDefault="00407215" w:rsidP="00407215">
      <w:pPr>
        <w:pStyle w:val="Heading3"/>
        <w:rPr>
          <w:lang w:val="en-US"/>
        </w:rPr>
      </w:pPr>
      <w:bookmarkStart w:id="115" w:name="_Toc20213559"/>
      <w:bookmarkStart w:id="116" w:name="_Toc120083919"/>
      <w:r w:rsidRPr="00FF14B3">
        <w:rPr>
          <w:lang w:val="en-US"/>
        </w:rPr>
        <w:t>7.2.3</w:t>
      </w:r>
      <w:r w:rsidRPr="00FF14B3">
        <w:rPr>
          <w:lang w:val="en-US"/>
        </w:rPr>
        <w:tab/>
        <w:t>Data-Pull-Request (DPR) Command</w:t>
      </w:r>
      <w:bookmarkEnd w:id="115"/>
      <w:bookmarkEnd w:id="116"/>
    </w:p>
    <w:p w14:paraId="6E1F21B0" w14:textId="77777777" w:rsidR="00407215" w:rsidRPr="00FF14B3" w:rsidRDefault="00407215" w:rsidP="00407215">
      <w:r w:rsidRPr="00FF14B3">
        <w:t xml:space="preserve">The </w:t>
      </w:r>
      <w:r w:rsidRPr="00FF14B3">
        <w:rPr>
          <w:lang w:val="en-US"/>
        </w:rPr>
        <w:t xml:space="preserve">Data-Pull-Request </w:t>
      </w:r>
      <w:r w:rsidRPr="00FF14B3">
        <w:t>(DPR) command, indicated by the Command-Code field set to 8388728 and the 'R' bit set in the Command Flags field, is sent by a Diameter client to a Diameter server in order to request user data.</w:t>
      </w:r>
    </w:p>
    <w:p w14:paraId="3B5C568C" w14:textId="77777777" w:rsidR="00407215" w:rsidRPr="00FF14B3" w:rsidRDefault="00407215" w:rsidP="00407215">
      <w:r w:rsidRPr="00FF14B3">
        <w:t>Message Format</w:t>
      </w:r>
    </w:p>
    <w:p w14:paraId="60710B34" w14:textId="77777777" w:rsidR="00407215" w:rsidRPr="00FF14B3" w:rsidRDefault="00407215" w:rsidP="00407215">
      <w:pPr>
        <w:spacing w:after="0"/>
        <w:ind w:left="568" w:firstLine="284"/>
      </w:pPr>
      <w:r w:rsidRPr="00FF14B3">
        <w:t>&lt; Data-Pull-Request &gt; ::=</w:t>
      </w:r>
      <w:r w:rsidRPr="00FF14B3">
        <w:tab/>
        <w:t>&lt; Diameter Header: 8388728, REQ, PXY, 16777351 &gt;</w:t>
      </w:r>
    </w:p>
    <w:p w14:paraId="6BC7BBA1" w14:textId="77777777" w:rsidR="00407215" w:rsidRPr="00FF14B3" w:rsidRDefault="00407215" w:rsidP="00407215">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&lt; Session-Id &gt;</w:t>
      </w:r>
    </w:p>
    <w:p w14:paraId="68760559" w14:textId="77777777" w:rsidR="00407215" w:rsidRPr="00FF14B3" w:rsidRDefault="00407215" w:rsidP="00407215">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 DRMP ]</w:t>
      </w:r>
    </w:p>
    <w:p w14:paraId="12B81CE6" w14:textId="77777777" w:rsidR="00407215" w:rsidRPr="00FF14B3" w:rsidRDefault="00407215" w:rsidP="00407215">
      <w:pPr>
        <w:spacing w:after="0"/>
        <w:ind w:left="3408" w:firstLine="284"/>
      </w:pPr>
      <w:r w:rsidRPr="00FF14B3">
        <w:t>[ Vendor-Specific-Application-Id ]</w:t>
      </w:r>
    </w:p>
    <w:p w14:paraId="3C3956CE" w14:textId="77777777" w:rsidR="00407215" w:rsidRPr="00FF14B3" w:rsidRDefault="00407215" w:rsidP="00407215">
      <w:pPr>
        <w:spacing w:after="0"/>
        <w:ind w:left="3408" w:firstLine="284"/>
      </w:pPr>
      <w:r w:rsidRPr="00FF14B3">
        <w:t>{ Auth-Session-State }</w:t>
      </w:r>
    </w:p>
    <w:p w14:paraId="7EC3FFF6" w14:textId="77777777" w:rsidR="00407215" w:rsidRPr="00FF14B3" w:rsidRDefault="00407215" w:rsidP="00407215">
      <w:pPr>
        <w:spacing w:after="0"/>
        <w:ind w:left="3408" w:firstLine="284"/>
      </w:pPr>
      <w:r w:rsidRPr="00FF14B3">
        <w:t>{ Origin-Host }</w:t>
      </w:r>
    </w:p>
    <w:p w14:paraId="403F8C7C" w14:textId="77777777" w:rsidR="00407215" w:rsidRPr="00FF14B3" w:rsidRDefault="00407215" w:rsidP="00407215">
      <w:pPr>
        <w:spacing w:after="0"/>
        <w:ind w:left="3408" w:firstLine="284"/>
      </w:pPr>
      <w:r w:rsidRPr="00FF14B3">
        <w:t>{ Origin-Realm }</w:t>
      </w:r>
    </w:p>
    <w:p w14:paraId="60FD3E4C" w14:textId="77777777" w:rsidR="00407215" w:rsidRPr="00FF14B3" w:rsidRDefault="00407215" w:rsidP="00407215">
      <w:pPr>
        <w:spacing w:after="0"/>
        <w:ind w:left="3408" w:firstLine="284"/>
      </w:pPr>
      <w:r w:rsidRPr="00FF14B3">
        <w:t>[ Destination-Host ]</w:t>
      </w:r>
    </w:p>
    <w:p w14:paraId="6E4BCDDC" w14:textId="77777777" w:rsidR="00407215" w:rsidRPr="00FF14B3" w:rsidRDefault="00407215" w:rsidP="00407215">
      <w:pPr>
        <w:spacing w:after="0"/>
        <w:ind w:left="3408" w:firstLine="284"/>
      </w:pPr>
      <w:r w:rsidRPr="00FF14B3">
        <w:t>{ Destination-Realm }</w:t>
      </w:r>
    </w:p>
    <w:p w14:paraId="6D257278" w14:textId="77777777" w:rsidR="00407215" w:rsidRPr="00FF14B3" w:rsidRDefault="00407215" w:rsidP="00407215">
      <w:pPr>
        <w:spacing w:after="0"/>
        <w:ind w:left="3408" w:firstLine="284"/>
        <w:rPr>
          <w:bCs/>
        </w:rPr>
      </w:pPr>
      <w:r w:rsidRPr="00FF14B3">
        <w:rPr>
          <w:bCs/>
        </w:rPr>
        <w:t>*[ Supported-Features ]</w:t>
      </w:r>
    </w:p>
    <w:p w14:paraId="50A5680B" w14:textId="77777777" w:rsidR="00407215" w:rsidRPr="00FF14B3" w:rsidRDefault="00407215" w:rsidP="00407215">
      <w:pPr>
        <w:spacing w:after="0"/>
        <w:ind w:left="3408" w:firstLine="284"/>
        <w:rPr>
          <w:bCs/>
        </w:rPr>
      </w:pPr>
      <w:r w:rsidRPr="00FF14B3">
        <w:rPr>
          <w:bCs/>
        </w:rPr>
        <w:t>[ User-Identifier ]</w:t>
      </w:r>
    </w:p>
    <w:p w14:paraId="749550F9" w14:textId="77777777" w:rsidR="00407215" w:rsidRPr="00FF14B3" w:rsidRDefault="00407215" w:rsidP="00407215">
      <w:pPr>
        <w:spacing w:after="0"/>
        <w:ind w:left="3408" w:firstLine="284"/>
        <w:rPr>
          <w:bCs/>
        </w:rPr>
      </w:pPr>
      <w:r w:rsidRPr="00FF14B3">
        <w:rPr>
          <w:bCs/>
        </w:rPr>
        <w:t>*[ Data-Identification ]</w:t>
      </w:r>
    </w:p>
    <w:p w14:paraId="1F505EA3" w14:textId="77777777" w:rsidR="00407215" w:rsidRPr="00FF14B3" w:rsidRDefault="00407215" w:rsidP="00407215">
      <w:pPr>
        <w:spacing w:after="0"/>
        <w:ind w:left="3408" w:firstLine="284"/>
        <w:rPr>
          <w:lang w:val="de-DE" w:eastAsia="zh-CN"/>
        </w:rPr>
      </w:pPr>
      <w:r w:rsidRPr="00FF14B3">
        <w:rPr>
          <w:rFonts w:hint="eastAsia"/>
          <w:lang w:val="en-US" w:eastAsia="zh-CN"/>
        </w:rPr>
        <w:t xml:space="preserve">[ </w:t>
      </w:r>
      <w:r w:rsidRPr="00FF14B3">
        <w:rPr>
          <w:lang w:val="en-US" w:eastAsia="zh-CN"/>
        </w:rPr>
        <w:t>DPR-Flags</w:t>
      </w:r>
      <w:r w:rsidRPr="00FF14B3">
        <w:rPr>
          <w:rFonts w:hint="eastAsia"/>
          <w:lang w:val="en-US" w:eastAsia="zh-CN"/>
        </w:rPr>
        <w:t xml:space="preserve"> ]</w:t>
      </w:r>
    </w:p>
    <w:p w14:paraId="6CD9CA61" w14:textId="77777777" w:rsidR="00E44E39" w:rsidRPr="00FF14B3" w:rsidRDefault="00E44E39" w:rsidP="00E44E39">
      <w:pPr>
        <w:spacing w:after="0"/>
        <w:ind w:left="3408" w:firstLine="284"/>
        <w:rPr>
          <w:lang w:val="de-DE" w:eastAsia="zh-CN"/>
        </w:rPr>
      </w:pPr>
      <w:r>
        <w:rPr>
          <w:lang w:val="en-US" w:eastAsia="zh-CN"/>
        </w:rPr>
        <w:t>[ User-Data-Id ]</w:t>
      </w:r>
    </w:p>
    <w:p w14:paraId="694B688E" w14:textId="77777777" w:rsidR="00407215" w:rsidRPr="00FF14B3" w:rsidRDefault="00407215" w:rsidP="00407215">
      <w:pPr>
        <w:spacing w:after="0"/>
        <w:ind w:left="3408" w:firstLine="284"/>
        <w:rPr>
          <w:b/>
          <w:bCs/>
        </w:rPr>
      </w:pPr>
      <w:r w:rsidRPr="00FF14B3">
        <w:t>[ OC-Supported-Features ]</w:t>
      </w:r>
    </w:p>
    <w:p w14:paraId="0CF70B85" w14:textId="77777777" w:rsidR="00407215" w:rsidRPr="00FF14B3" w:rsidRDefault="00407215" w:rsidP="00407215">
      <w:pPr>
        <w:spacing w:after="0"/>
        <w:ind w:left="3408" w:firstLine="284"/>
      </w:pPr>
      <w:r w:rsidRPr="00FF14B3">
        <w:t>*[ AVP ]</w:t>
      </w:r>
    </w:p>
    <w:p w14:paraId="7C81B16C" w14:textId="77777777" w:rsidR="00407215" w:rsidRPr="00FF14B3" w:rsidRDefault="00407215" w:rsidP="00407215">
      <w:pPr>
        <w:spacing w:after="0"/>
        <w:ind w:left="3408" w:firstLine="284"/>
      </w:pPr>
      <w:r w:rsidRPr="00FF14B3">
        <w:t>*[ Proxy-Info ]</w:t>
      </w:r>
    </w:p>
    <w:p w14:paraId="168080B6" w14:textId="77777777" w:rsidR="00407215" w:rsidRPr="00FF14B3" w:rsidRDefault="00407215" w:rsidP="00407215">
      <w:pPr>
        <w:spacing w:after="0"/>
        <w:ind w:left="3408" w:firstLine="284"/>
      </w:pPr>
      <w:r w:rsidRPr="00FF14B3">
        <w:t>*[ Route-Record ]</w:t>
      </w:r>
    </w:p>
    <w:p w14:paraId="5AD67EFD" w14:textId="77777777" w:rsidR="00407215" w:rsidRPr="00FF14B3" w:rsidRDefault="00407215" w:rsidP="00407215">
      <w:pPr>
        <w:pStyle w:val="Heading3"/>
      </w:pPr>
      <w:bookmarkStart w:id="117" w:name="UDA"/>
      <w:bookmarkStart w:id="118" w:name="_Toc20213560"/>
      <w:bookmarkStart w:id="119" w:name="_Toc120083920"/>
      <w:bookmarkEnd w:id="117"/>
      <w:r w:rsidRPr="00FF14B3">
        <w:lastRenderedPageBreak/>
        <w:t>7.2.4</w:t>
      </w:r>
      <w:r w:rsidRPr="00FF14B3">
        <w:tab/>
        <w:t>Data-Pull-Answer (DPA) Command</w:t>
      </w:r>
      <w:bookmarkEnd w:id="118"/>
      <w:bookmarkEnd w:id="119"/>
    </w:p>
    <w:p w14:paraId="71D28494" w14:textId="77777777" w:rsidR="00407215" w:rsidRPr="00FF14B3" w:rsidRDefault="00407215" w:rsidP="00407215">
      <w:r w:rsidRPr="00FF14B3">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t>clause</w:t>
      </w:r>
      <w:r w:rsidRPr="00FF14B3">
        <w:t xml:space="preserve"> 7.4.</w:t>
      </w:r>
    </w:p>
    <w:p w14:paraId="34350559" w14:textId="77777777" w:rsidR="00407215" w:rsidRPr="00FF14B3" w:rsidRDefault="00407215" w:rsidP="00407215">
      <w:r w:rsidRPr="00FF14B3">
        <w:t>Message Format</w:t>
      </w:r>
    </w:p>
    <w:p w14:paraId="711AEA3E" w14:textId="77777777" w:rsidR="00407215" w:rsidRPr="00FF14B3" w:rsidRDefault="00407215" w:rsidP="00407215">
      <w:pPr>
        <w:spacing w:after="0"/>
        <w:ind w:left="568" w:firstLine="284"/>
      </w:pPr>
      <w:bookmarkStart w:id="120" w:name="PUR"/>
      <w:bookmarkEnd w:id="120"/>
      <w:r w:rsidRPr="00FF14B3">
        <w:t>&lt; Data-Pull-Answer &gt; ::=</w:t>
      </w:r>
      <w:r w:rsidRPr="00FF14B3">
        <w:tab/>
      </w:r>
      <w:r w:rsidRPr="00FF14B3">
        <w:tab/>
        <w:t>&lt; Diameter Header: 8388728, PXY, 16777351 &gt;</w:t>
      </w:r>
    </w:p>
    <w:p w14:paraId="30992E3B" w14:textId="77777777" w:rsidR="00407215" w:rsidRPr="00FF14B3" w:rsidRDefault="00407215" w:rsidP="00407215">
      <w:pPr>
        <w:spacing w:after="0"/>
        <w:ind w:left="3408" w:firstLine="284"/>
      </w:pPr>
      <w:r w:rsidRPr="00FF14B3">
        <w:t>&lt; Session-Id &gt;</w:t>
      </w:r>
    </w:p>
    <w:p w14:paraId="7F8F61E0" w14:textId="77777777" w:rsidR="00407215" w:rsidRPr="00FF14B3" w:rsidRDefault="00407215" w:rsidP="00407215">
      <w:pPr>
        <w:spacing w:after="0"/>
        <w:ind w:left="3408" w:firstLine="284"/>
      </w:pPr>
      <w:r w:rsidRPr="00FF14B3">
        <w:t>DRMP ]</w:t>
      </w:r>
    </w:p>
    <w:p w14:paraId="3AAAC36A" w14:textId="77777777" w:rsidR="00407215" w:rsidRPr="00FF14B3" w:rsidRDefault="00407215" w:rsidP="00407215">
      <w:pPr>
        <w:spacing w:after="0"/>
        <w:ind w:left="3408" w:firstLine="284"/>
      </w:pPr>
      <w:r w:rsidRPr="00FF14B3">
        <w:t>[ Vendor-Specific-Application-Id ]</w:t>
      </w:r>
    </w:p>
    <w:p w14:paraId="441788DB" w14:textId="77777777" w:rsidR="00407215" w:rsidRPr="00FF14B3" w:rsidRDefault="00407215" w:rsidP="00407215">
      <w:pPr>
        <w:spacing w:after="0"/>
        <w:ind w:left="3408" w:firstLine="284"/>
      </w:pPr>
      <w:r w:rsidRPr="00FF14B3">
        <w:t>[ Result-Code ]</w:t>
      </w:r>
    </w:p>
    <w:p w14:paraId="55EA211C" w14:textId="77777777" w:rsidR="00407215" w:rsidRPr="00FF14B3" w:rsidRDefault="00407215" w:rsidP="00407215">
      <w:pPr>
        <w:spacing w:after="0"/>
        <w:ind w:left="3408" w:firstLine="284"/>
      </w:pPr>
      <w:r w:rsidRPr="00FF14B3">
        <w:t>[ Experimental-Result ]</w:t>
      </w:r>
    </w:p>
    <w:p w14:paraId="12050A10" w14:textId="77777777" w:rsidR="00407215" w:rsidRPr="00FF14B3" w:rsidRDefault="00407215" w:rsidP="00407215">
      <w:pPr>
        <w:spacing w:after="0"/>
        <w:ind w:left="3408" w:firstLine="284"/>
      </w:pPr>
      <w:r w:rsidRPr="00FF14B3">
        <w:t>{ Auth-Session-State }</w:t>
      </w:r>
    </w:p>
    <w:p w14:paraId="665FC7F3" w14:textId="77777777" w:rsidR="00407215" w:rsidRPr="00FF14B3" w:rsidRDefault="00407215" w:rsidP="00407215">
      <w:pPr>
        <w:spacing w:after="0"/>
        <w:ind w:left="3408" w:firstLine="284"/>
      </w:pPr>
      <w:r w:rsidRPr="00FF14B3">
        <w:t>{ Origin-Host }</w:t>
      </w:r>
    </w:p>
    <w:p w14:paraId="0386A1B4" w14:textId="77777777" w:rsidR="00407215" w:rsidRPr="00FF14B3" w:rsidRDefault="00407215" w:rsidP="00407215">
      <w:pPr>
        <w:spacing w:after="0"/>
        <w:ind w:left="3408" w:firstLine="284"/>
      </w:pPr>
      <w:r w:rsidRPr="00FF14B3">
        <w:t>{ Origin-Realm }</w:t>
      </w:r>
    </w:p>
    <w:p w14:paraId="5EF6237F" w14:textId="77777777" w:rsidR="00407215" w:rsidRPr="00FF14B3" w:rsidRDefault="00407215" w:rsidP="00407215">
      <w:pPr>
        <w:spacing w:after="0"/>
        <w:ind w:left="3408" w:firstLine="284"/>
        <w:rPr>
          <w:bCs/>
        </w:rPr>
      </w:pPr>
      <w:r w:rsidRPr="00FF14B3">
        <w:rPr>
          <w:bCs/>
        </w:rPr>
        <w:t>*[ Supported-Features ]</w:t>
      </w:r>
    </w:p>
    <w:p w14:paraId="23BCA651" w14:textId="77777777" w:rsidR="00407215" w:rsidRPr="00FF14B3" w:rsidRDefault="00407215" w:rsidP="00407215">
      <w:pPr>
        <w:spacing w:after="0"/>
        <w:ind w:left="3408" w:firstLine="284"/>
        <w:rPr>
          <w:bCs/>
        </w:rPr>
      </w:pPr>
      <w:r w:rsidRPr="00FF14B3">
        <w:rPr>
          <w:bCs/>
        </w:rPr>
        <w:t>*[ Data ]</w:t>
      </w:r>
    </w:p>
    <w:p w14:paraId="1745297A" w14:textId="77777777" w:rsidR="00407215" w:rsidRPr="00FF14B3" w:rsidRDefault="00407215" w:rsidP="00407215">
      <w:pPr>
        <w:spacing w:after="0"/>
        <w:ind w:left="3408" w:firstLine="284"/>
        <w:rPr>
          <w:bCs/>
        </w:rPr>
      </w:pPr>
      <w:r w:rsidRPr="00FF14B3">
        <w:rPr>
          <w:bCs/>
        </w:rPr>
        <w:t>*[ Data-Identification ]</w:t>
      </w:r>
    </w:p>
    <w:p w14:paraId="5354DBB3" w14:textId="77777777" w:rsidR="00407215" w:rsidRPr="00FF14B3" w:rsidRDefault="00407215" w:rsidP="00407215">
      <w:pPr>
        <w:spacing w:after="0"/>
        <w:ind w:left="3408" w:firstLine="284"/>
        <w:rPr>
          <w:bCs/>
        </w:rPr>
      </w:pPr>
      <w:r w:rsidRPr="00FF14B3">
        <w:rPr>
          <w:bCs/>
        </w:rPr>
        <w:t>[ DPA-Flags]</w:t>
      </w:r>
    </w:p>
    <w:p w14:paraId="797D4C92" w14:textId="77777777" w:rsidR="00407215" w:rsidRPr="00FF14B3" w:rsidRDefault="00407215" w:rsidP="00407215">
      <w:pPr>
        <w:spacing w:after="0"/>
        <w:ind w:left="3408" w:firstLine="284"/>
        <w:rPr>
          <w:rFonts w:hint="eastAsia"/>
          <w:lang w:eastAsia="zh-CN"/>
        </w:rPr>
      </w:pPr>
      <w:r w:rsidRPr="00FF14B3">
        <w:t>[ OC-Supported-Features ]</w:t>
      </w:r>
    </w:p>
    <w:p w14:paraId="56EF887B" w14:textId="77777777" w:rsidR="00407215" w:rsidRPr="00FF14B3" w:rsidRDefault="00407215" w:rsidP="00407215">
      <w:pPr>
        <w:spacing w:after="0"/>
        <w:ind w:left="3408" w:firstLine="284"/>
        <w:rPr>
          <w:b/>
          <w:bCs/>
        </w:rPr>
      </w:pPr>
      <w:r w:rsidRPr="00FF14B3">
        <w:t>[ OC-OLR ]</w:t>
      </w:r>
    </w:p>
    <w:p w14:paraId="3E53B1DF" w14:textId="77777777" w:rsidR="00407215" w:rsidRPr="00FF14B3" w:rsidRDefault="00407215" w:rsidP="00407215">
      <w:pPr>
        <w:spacing w:after="0"/>
        <w:ind w:left="3408" w:firstLine="284"/>
        <w:rPr>
          <w:b/>
          <w:bCs/>
        </w:rPr>
      </w:pPr>
      <w:r w:rsidRPr="00FF14B3">
        <w:t>*[ Load ]</w:t>
      </w:r>
    </w:p>
    <w:p w14:paraId="2BDB9406" w14:textId="77777777" w:rsidR="00407215" w:rsidRPr="00FF14B3" w:rsidRDefault="00407215" w:rsidP="00407215">
      <w:pPr>
        <w:spacing w:after="0"/>
        <w:ind w:left="3408" w:firstLine="284"/>
      </w:pPr>
      <w:r w:rsidRPr="00FF14B3">
        <w:t>*[ AVP ]</w:t>
      </w:r>
    </w:p>
    <w:p w14:paraId="21CA861E" w14:textId="77777777" w:rsidR="00407215" w:rsidRPr="00FF14B3" w:rsidRDefault="00407215" w:rsidP="00407215">
      <w:pPr>
        <w:spacing w:after="0"/>
        <w:ind w:left="3408" w:firstLine="284"/>
      </w:pPr>
      <w:r w:rsidRPr="00FF14B3">
        <w:t>[ Failed-AVP ]</w:t>
      </w:r>
    </w:p>
    <w:p w14:paraId="718801DD" w14:textId="77777777" w:rsidR="00407215" w:rsidRPr="00FF14B3" w:rsidRDefault="00407215" w:rsidP="00407215">
      <w:pPr>
        <w:spacing w:after="0"/>
        <w:ind w:left="3408" w:firstLine="284"/>
      </w:pPr>
      <w:r w:rsidRPr="00FF14B3">
        <w:t>*[ Proxy-Info ]</w:t>
      </w:r>
    </w:p>
    <w:p w14:paraId="09BC7ABE" w14:textId="77777777" w:rsidR="00407215" w:rsidRPr="00FF14B3" w:rsidRDefault="00407215" w:rsidP="00407215">
      <w:pPr>
        <w:spacing w:after="0"/>
        <w:ind w:left="3408" w:firstLine="284"/>
      </w:pPr>
      <w:r w:rsidRPr="00FF14B3">
        <w:t>[ Route-Record ]</w:t>
      </w:r>
    </w:p>
    <w:p w14:paraId="1EBD7D74" w14:textId="77777777" w:rsidR="00407215" w:rsidRPr="00FF14B3" w:rsidRDefault="00407215" w:rsidP="00407215">
      <w:pPr>
        <w:pStyle w:val="Heading3"/>
      </w:pPr>
      <w:bookmarkStart w:id="121" w:name="_Toc20213561"/>
      <w:bookmarkStart w:id="122" w:name="_Toc120083921"/>
      <w:r w:rsidRPr="00FF14B3">
        <w:t>7.2.5</w:t>
      </w:r>
      <w:r w:rsidRPr="00FF14B3">
        <w:tab/>
        <w:t>Data-Update-Request (DUR) Command</w:t>
      </w:r>
      <w:bookmarkEnd w:id="121"/>
      <w:bookmarkEnd w:id="122"/>
    </w:p>
    <w:p w14:paraId="668287FB" w14:textId="77777777" w:rsidR="00407215" w:rsidRPr="00FF14B3" w:rsidRDefault="00407215" w:rsidP="00407215">
      <w:r w:rsidRPr="00FF14B3">
        <w:t xml:space="preserve">The Data-Update-Request (DUR) command, indicated by the Command-Code field set to 8388729 and the 'R' bit set in the Command Flags field, is sent by a Diameter client to a Diameter server in order to update user data in the server. </w:t>
      </w:r>
    </w:p>
    <w:p w14:paraId="38A794E8" w14:textId="77777777" w:rsidR="00407215" w:rsidRPr="00FF14B3" w:rsidRDefault="00407215" w:rsidP="00407215">
      <w:pPr>
        <w:pStyle w:val="EQ"/>
        <w:keepLines w:val="0"/>
        <w:tabs>
          <w:tab w:val="clear" w:pos="4536"/>
          <w:tab w:val="clear" w:pos="9072"/>
        </w:tabs>
      </w:pPr>
      <w:r w:rsidRPr="00FF14B3">
        <w:t>Message Format</w:t>
      </w:r>
    </w:p>
    <w:p w14:paraId="10085144" w14:textId="77777777" w:rsidR="00407215" w:rsidRPr="00FF14B3" w:rsidRDefault="00407215" w:rsidP="00407215">
      <w:pPr>
        <w:spacing w:after="0"/>
        <w:ind w:left="568" w:firstLine="284"/>
      </w:pPr>
      <w:r w:rsidRPr="00FF14B3">
        <w:t>&lt; Data-Update-Request &gt; ::=</w:t>
      </w:r>
      <w:r w:rsidRPr="00FF14B3">
        <w:tab/>
      </w:r>
      <w:r w:rsidRPr="00FF14B3">
        <w:tab/>
        <w:t>&lt; Diameter Header: 8388729, REQ, PXY, 16777351 &gt;</w:t>
      </w:r>
    </w:p>
    <w:p w14:paraId="2A224E09" w14:textId="77777777" w:rsidR="00407215" w:rsidRPr="00FF14B3" w:rsidRDefault="00407215" w:rsidP="00407215">
      <w:pPr>
        <w:spacing w:after="0"/>
        <w:ind w:left="3408" w:firstLine="284"/>
      </w:pPr>
      <w:r w:rsidRPr="00FF14B3">
        <w:t>&lt; Session-Id &gt;</w:t>
      </w:r>
    </w:p>
    <w:p w14:paraId="011868D2" w14:textId="77777777" w:rsidR="00407215" w:rsidRPr="00FF14B3" w:rsidRDefault="00407215" w:rsidP="00407215">
      <w:pPr>
        <w:spacing w:after="0"/>
        <w:ind w:left="3408" w:firstLine="284"/>
      </w:pPr>
      <w:r w:rsidRPr="00FF14B3">
        <w:t>[ DRMP ]</w:t>
      </w:r>
    </w:p>
    <w:p w14:paraId="2079E096" w14:textId="77777777" w:rsidR="00407215" w:rsidRPr="00FF14B3" w:rsidRDefault="00407215" w:rsidP="00407215">
      <w:pPr>
        <w:spacing w:after="0"/>
        <w:ind w:left="3408" w:firstLine="284"/>
      </w:pPr>
      <w:r w:rsidRPr="00FF14B3">
        <w:t>[ Vendor-Specific-Application-Id ]</w:t>
      </w:r>
    </w:p>
    <w:p w14:paraId="7EA998FB" w14:textId="77777777" w:rsidR="00407215" w:rsidRPr="00FF14B3" w:rsidRDefault="00407215" w:rsidP="00407215">
      <w:pPr>
        <w:spacing w:after="0"/>
        <w:ind w:left="3408" w:firstLine="284"/>
      </w:pPr>
      <w:r w:rsidRPr="00FF14B3">
        <w:t>{ Auth-Session-State }</w:t>
      </w:r>
    </w:p>
    <w:p w14:paraId="4B5ECD41" w14:textId="77777777" w:rsidR="00407215" w:rsidRPr="00FF14B3" w:rsidRDefault="00407215" w:rsidP="00407215">
      <w:pPr>
        <w:spacing w:after="0"/>
        <w:ind w:left="3408" w:firstLine="284"/>
      </w:pPr>
      <w:r w:rsidRPr="00FF14B3">
        <w:t>{ Origin-Host }</w:t>
      </w:r>
    </w:p>
    <w:p w14:paraId="0EF526C9" w14:textId="77777777" w:rsidR="00407215" w:rsidRPr="00FF14B3" w:rsidRDefault="00407215" w:rsidP="00407215">
      <w:pPr>
        <w:spacing w:after="0"/>
        <w:ind w:left="3408" w:firstLine="284"/>
      </w:pPr>
      <w:r w:rsidRPr="00FF14B3">
        <w:t>{ Origin-Realm }</w:t>
      </w:r>
    </w:p>
    <w:p w14:paraId="6DDD9D45" w14:textId="77777777" w:rsidR="00407215" w:rsidRPr="00FF14B3" w:rsidRDefault="00407215" w:rsidP="00407215">
      <w:pPr>
        <w:spacing w:after="0"/>
        <w:ind w:left="3408" w:firstLine="284"/>
      </w:pPr>
      <w:r w:rsidRPr="00FF14B3">
        <w:t>[ Destination-Host ]</w:t>
      </w:r>
    </w:p>
    <w:p w14:paraId="69E75F5E" w14:textId="77777777" w:rsidR="00407215" w:rsidRPr="00FF14B3" w:rsidRDefault="00407215" w:rsidP="00407215">
      <w:pPr>
        <w:spacing w:after="0"/>
        <w:ind w:left="3408" w:firstLine="284"/>
      </w:pPr>
      <w:r w:rsidRPr="00FF14B3">
        <w:t>{ Destination-Realm }</w:t>
      </w:r>
    </w:p>
    <w:p w14:paraId="6C428A5D" w14:textId="77777777" w:rsidR="00407215" w:rsidRPr="00FF14B3" w:rsidRDefault="00407215" w:rsidP="00407215">
      <w:pPr>
        <w:spacing w:after="0"/>
        <w:ind w:left="3408" w:firstLine="284"/>
        <w:rPr>
          <w:bCs/>
        </w:rPr>
      </w:pPr>
      <w:r w:rsidRPr="00FF14B3">
        <w:rPr>
          <w:bCs/>
        </w:rPr>
        <w:t>*[ Supported-Features ]</w:t>
      </w:r>
    </w:p>
    <w:p w14:paraId="4FC2FD3B" w14:textId="77777777" w:rsidR="00407215" w:rsidRPr="00FF14B3" w:rsidRDefault="00407215" w:rsidP="00407215">
      <w:pPr>
        <w:spacing w:after="0"/>
        <w:ind w:left="3408" w:firstLine="284"/>
        <w:rPr>
          <w:bCs/>
        </w:rPr>
      </w:pPr>
      <w:r w:rsidRPr="00FF14B3">
        <w:rPr>
          <w:bCs/>
        </w:rPr>
        <w:t>[ User-Identifier ]</w:t>
      </w:r>
    </w:p>
    <w:p w14:paraId="0679AC8F" w14:textId="77777777" w:rsidR="00407215" w:rsidRPr="00FF14B3" w:rsidRDefault="00407215" w:rsidP="00407215">
      <w:pPr>
        <w:spacing w:after="0"/>
        <w:ind w:left="3408" w:firstLine="284"/>
      </w:pPr>
      <w:r w:rsidRPr="00FF14B3">
        <w:t>[ Data ]</w:t>
      </w:r>
    </w:p>
    <w:p w14:paraId="04DDA18D" w14:textId="77777777" w:rsidR="00407215" w:rsidRPr="00FF14B3" w:rsidRDefault="00407215" w:rsidP="00407215">
      <w:pPr>
        <w:spacing w:after="0"/>
        <w:ind w:left="3408" w:firstLine="284"/>
      </w:pPr>
      <w:r w:rsidRPr="00FF14B3">
        <w:t>[ DUR-Flags ]</w:t>
      </w:r>
    </w:p>
    <w:p w14:paraId="458B4928" w14:textId="77777777" w:rsidR="00407215" w:rsidRPr="00FF14B3" w:rsidRDefault="00407215" w:rsidP="00407215">
      <w:pPr>
        <w:spacing w:after="0"/>
        <w:ind w:left="3408" w:firstLine="284"/>
      </w:pPr>
      <w:r w:rsidRPr="00FF14B3">
        <w:t>[ OC-Supported-Features ]</w:t>
      </w:r>
    </w:p>
    <w:p w14:paraId="0B826072" w14:textId="77777777" w:rsidR="00407215" w:rsidRPr="00FF14B3" w:rsidRDefault="00407215" w:rsidP="00407215">
      <w:pPr>
        <w:spacing w:after="0"/>
        <w:ind w:left="3408" w:firstLine="284"/>
      </w:pPr>
      <w:r w:rsidRPr="00FF14B3">
        <w:t>*[ AVP ]</w:t>
      </w:r>
    </w:p>
    <w:p w14:paraId="23BAB1E2" w14:textId="77777777" w:rsidR="00407215" w:rsidRPr="00FF14B3" w:rsidRDefault="00407215" w:rsidP="00407215">
      <w:pPr>
        <w:spacing w:after="0"/>
        <w:ind w:left="3408" w:firstLine="284"/>
      </w:pPr>
      <w:r w:rsidRPr="00FF14B3">
        <w:t>*[ Proxy-Info ]</w:t>
      </w:r>
    </w:p>
    <w:p w14:paraId="4C46F4FB" w14:textId="77777777" w:rsidR="00407215" w:rsidRPr="00FF14B3" w:rsidRDefault="00407215" w:rsidP="00407215">
      <w:pPr>
        <w:ind w:left="3408" w:firstLine="284"/>
        <w:rPr>
          <w:rFonts w:hint="eastAsia"/>
          <w:lang w:eastAsia="zh-CN"/>
        </w:rPr>
      </w:pPr>
      <w:r w:rsidRPr="00FF14B3">
        <w:t>*[ Route-Record ]</w:t>
      </w:r>
    </w:p>
    <w:p w14:paraId="59311EC5" w14:textId="77777777" w:rsidR="00407215" w:rsidRPr="00FF14B3" w:rsidRDefault="00407215" w:rsidP="00407215">
      <w:pPr>
        <w:pStyle w:val="Heading3"/>
      </w:pPr>
      <w:bookmarkStart w:id="123" w:name="PUA"/>
      <w:bookmarkStart w:id="124" w:name="_Toc20213562"/>
      <w:bookmarkStart w:id="125" w:name="_Toc120083922"/>
      <w:bookmarkEnd w:id="123"/>
      <w:r w:rsidRPr="00FF14B3">
        <w:t>7.2.6</w:t>
      </w:r>
      <w:r w:rsidRPr="00FF14B3">
        <w:tab/>
        <w:t>Data-Update-Answer (DUA) Command</w:t>
      </w:r>
      <w:bookmarkEnd w:id="124"/>
      <w:bookmarkEnd w:id="125"/>
    </w:p>
    <w:p w14:paraId="4C764063" w14:textId="77777777" w:rsidR="00407215" w:rsidRPr="00FF14B3" w:rsidRDefault="00407215" w:rsidP="00407215">
      <w:r w:rsidRPr="00FF14B3">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t>clause</w:t>
      </w:r>
      <w:r w:rsidRPr="00FF14B3">
        <w:t xml:space="preserve"> 7.4.</w:t>
      </w:r>
    </w:p>
    <w:p w14:paraId="6F90E11E" w14:textId="77777777" w:rsidR="00407215" w:rsidRPr="00FF14B3" w:rsidRDefault="00407215" w:rsidP="00407215">
      <w:r w:rsidRPr="00FF14B3">
        <w:t>Message Format</w:t>
      </w:r>
    </w:p>
    <w:p w14:paraId="24191CDC" w14:textId="77777777" w:rsidR="00407215" w:rsidRPr="00FF14B3" w:rsidRDefault="00407215" w:rsidP="00407215">
      <w:pPr>
        <w:spacing w:after="0"/>
        <w:ind w:left="568" w:firstLine="284"/>
      </w:pPr>
      <w:r w:rsidRPr="00FF14B3">
        <w:t>&lt; Data-Update-Answer &gt; ::=&lt; Diameter Header: 8388729, PXY, 16777351 &gt;</w:t>
      </w:r>
    </w:p>
    <w:p w14:paraId="7274D931" w14:textId="77777777" w:rsidR="00407215" w:rsidRPr="00FF14B3" w:rsidRDefault="00407215" w:rsidP="00407215">
      <w:pPr>
        <w:spacing w:after="0"/>
        <w:ind w:left="3408" w:firstLine="284"/>
      </w:pPr>
      <w:r w:rsidRPr="00FF14B3">
        <w:lastRenderedPageBreak/>
        <w:t>&lt; Session-Id &gt;</w:t>
      </w:r>
    </w:p>
    <w:p w14:paraId="07BD32A0" w14:textId="77777777" w:rsidR="00407215" w:rsidRPr="00FF14B3" w:rsidRDefault="00407215" w:rsidP="00407215">
      <w:pPr>
        <w:spacing w:after="0"/>
        <w:ind w:left="3408" w:firstLine="284"/>
      </w:pPr>
      <w:r w:rsidRPr="00FF14B3">
        <w:t>[ DRMP ]</w:t>
      </w:r>
    </w:p>
    <w:p w14:paraId="004BE77D" w14:textId="77777777" w:rsidR="00407215" w:rsidRPr="00FF14B3" w:rsidRDefault="00407215" w:rsidP="00407215">
      <w:pPr>
        <w:spacing w:after="0"/>
        <w:ind w:left="3408" w:firstLine="284"/>
      </w:pPr>
      <w:r w:rsidRPr="00FF14B3">
        <w:t>[ Vendor-Specific-Application-Id ]</w:t>
      </w:r>
    </w:p>
    <w:p w14:paraId="7AFC6532" w14:textId="77777777" w:rsidR="00407215" w:rsidRPr="00FF14B3" w:rsidRDefault="00407215" w:rsidP="00407215">
      <w:pPr>
        <w:spacing w:after="0"/>
        <w:ind w:left="3408" w:firstLine="284"/>
      </w:pPr>
      <w:r w:rsidRPr="00FF14B3">
        <w:t xml:space="preserve"> [ Result-Code ]</w:t>
      </w:r>
    </w:p>
    <w:p w14:paraId="3FC3379C" w14:textId="77777777" w:rsidR="00407215" w:rsidRPr="00FF14B3" w:rsidRDefault="00407215" w:rsidP="00407215">
      <w:pPr>
        <w:spacing w:after="0"/>
        <w:ind w:left="3408" w:firstLine="284"/>
      </w:pPr>
      <w:r w:rsidRPr="00FF14B3">
        <w:t>[ Experimental-Result ]</w:t>
      </w:r>
    </w:p>
    <w:p w14:paraId="3F393B0E" w14:textId="77777777" w:rsidR="00407215" w:rsidRPr="00FF14B3" w:rsidRDefault="00407215" w:rsidP="00407215">
      <w:pPr>
        <w:spacing w:after="0"/>
        <w:ind w:left="3408" w:firstLine="284"/>
      </w:pPr>
      <w:r w:rsidRPr="00FF14B3">
        <w:t>{ Auth-Session-State }</w:t>
      </w:r>
    </w:p>
    <w:p w14:paraId="119B6AB2" w14:textId="77777777" w:rsidR="00407215" w:rsidRPr="00FF14B3" w:rsidRDefault="00407215" w:rsidP="00407215">
      <w:pPr>
        <w:spacing w:after="0"/>
        <w:ind w:left="3408" w:firstLine="284"/>
      </w:pPr>
      <w:r w:rsidRPr="00FF14B3">
        <w:t>{ Origin-Host }</w:t>
      </w:r>
    </w:p>
    <w:p w14:paraId="1258E3A4" w14:textId="77777777" w:rsidR="00407215" w:rsidRPr="00FF14B3" w:rsidRDefault="00407215" w:rsidP="00407215">
      <w:pPr>
        <w:spacing w:after="0"/>
        <w:ind w:left="3408" w:firstLine="284"/>
      </w:pPr>
      <w:r w:rsidRPr="00FF14B3">
        <w:t>{ Origin-Realm }</w:t>
      </w:r>
    </w:p>
    <w:p w14:paraId="7721CE29" w14:textId="77777777" w:rsidR="00407215" w:rsidRPr="00FF14B3" w:rsidRDefault="00407215" w:rsidP="00407215">
      <w:pPr>
        <w:spacing w:after="0"/>
        <w:ind w:left="3408" w:firstLine="284"/>
      </w:pPr>
      <w:r w:rsidRPr="00FF14B3">
        <w:rPr>
          <w:bCs/>
          <w:lang w:eastAsia="zh-CN"/>
        </w:rPr>
        <w:t>*</w:t>
      </w:r>
      <w:r w:rsidRPr="00FF14B3">
        <w:rPr>
          <w:rFonts w:hint="eastAsia"/>
          <w:bCs/>
          <w:lang w:eastAsia="zh-CN"/>
        </w:rPr>
        <w:t xml:space="preserve">[ </w:t>
      </w:r>
      <w:r w:rsidRPr="00FF14B3">
        <w:t>Data-Identification</w:t>
      </w:r>
      <w:r w:rsidRPr="00FF14B3">
        <w:rPr>
          <w:rFonts w:hint="eastAsia"/>
          <w:noProof/>
          <w:lang w:eastAsia="zh-CN"/>
        </w:rPr>
        <w:t xml:space="preserve"> </w:t>
      </w:r>
      <w:r w:rsidRPr="00FF14B3">
        <w:rPr>
          <w:rFonts w:hint="eastAsia"/>
          <w:bCs/>
          <w:lang w:eastAsia="zh-CN"/>
        </w:rPr>
        <w:t>]</w:t>
      </w:r>
    </w:p>
    <w:p w14:paraId="66EEF4F3" w14:textId="77777777" w:rsidR="00407215" w:rsidRPr="00FF14B3" w:rsidRDefault="00407215" w:rsidP="00407215">
      <w:pPr>
        <w:spacing w:after="0"/>
        <w:ind w:left="3408" w:firstLine="284"/>
      </w:pPr>
      <w:r w:rsidRPr="00FF14B3">
        <w:t>*[ MC-Service-User-Profile-Data ]</w:t>
      </w:r>
    </w:p>
    <w:p w14:paraId="78380A6E" w14:textId="77777777" w:rsidR="00407215" w:rsidRPr="00FF14B3" w:rsidRDefault="00407215" w:rsidP="00407215">
      <w:pPr>
        <w:spacing w:after="0"/>
        <w:ind w:left="3408" w:firstLine="284"/>
      </w:pPr>
      <w:r w:rsidRPr="00FF14B3">
        <w:t>[ DUA-Flags ]</w:t>
      </w:r>
    </w:p>
    <w:p w14:paraId="18F51D57" w14:textId="77777777" w:rsidR="00407215" w:rsidRPr="00FF14B3" w:rsidRDefault="00407215" w:rsidP="00407215">
      <w:pPr>
        <w:spacing w:after="0"/>
        <w:ind w:left="3408" w:firstLine="284"/>
      </w:pPr>
      <w:r w:rsidRPr="00FF14B3">
        <w:t>*[ Supported-Features ]</w:t>
      </w:r>
    </w:p>
    <w:p w14:paraId="0E73645B" w14:textId="77777777" w:rsidR="00407215" w:rsidRPr="00FF14B3" w:rsidRDefault="00407215" w:rsidP="00407215">
      <w:pPr>
        <w:spacing w:after="0"/>
        <w:ind w:left="3408" w:firstLine="284"/>
        <w:rPr>
          <w:rFonts w:hint="eastAsia"/>
          <w:lang w:eastAsia="zh-CN"/>
        </w:rPr>
      </w:pPr>
      <w:r w:rsidRPr="00FF14B3">
        <w:t>[ OC-Supported-Features ]</w:t>
      </w:r>
    </w:p>
    <w:p w14:paraId="7BDDB10D" w14:textId="77777777" w:rsidR="00407215" w:rsidRPr="00FF14B3" w:rsidRDefault="00407215" w:rsidP="00407215">
      <w:pPr>
        <w:spacing w:after="0"/>
        <w:ind w:left="3408" w:firstLine="284"/>
      </w:pPr>
      <w:r w:rsidRPr="00FF14B3">
        <w:t>[ OC-OLR ]</w:t>
      </w:r>
    </w:p>
    <w:p w14:paraId="02DE3032" w14:textId="77777777" w:rsidR="00407215" w:rsidRPr="00FF14B3" w:rsidRDefault="00407215" w:rsidP="00407215">
      <w:pPr>
        <w:spacing w:after="0"/>
        <w:ind w:left="3408" w:firstLine="284"/>
        <w:rPr>
          <w:b/>
          <w:bCs/>
        </w:rPr>
      </w:pPr>
      <w:r w:rsidRPr="00FF14B3">
        <w:t>*[ Load ]</w:t>
      </w:r>
    </w:p>
    <w:p w14:paraId="20EB9401" w14:textId="77777777" w:rsidR="00407215" w:rsidRPr="00FF14B3" w:rsidRDefault="00407215" w:rsidP="00407215">
      <w:pPr>
        <w:spacing w:after="0"/>
        <w:ind w:left="3408" w:firstLine="284"/>
      </w:pPr>
      <w:r w:rsidRPr="00FF14B3">
        <w:t>*[ AVP ]</w:t>
      </w:r>
    </w:p>
    <w:p w14:paraId="0899B9CB" w14:textId="77777777" w:rsidR="00407215" w:rsidRPr="00FF14B3" w:rsidRDefault="00407215" w:rsidP="00407215">
      <w:pPr>
        <w:spacing w:after="0"/>
        <w:ind w:left="3408" w:firstLine="284"/>
      </w:pPr>
      <w:r w:rsidRPr="00FF14B3">
        <w:t xml:space="preserve"> [ Failed-AVP ]</w:t>
      </w:r>
    </w:p>
    <w:p w14:paraId="0C79598C" w14:textId="77777777" w:rsidR="00407215" w:rsidRPr="00FF14B3" w:rsidRDefault="00407215" w:rsidP="00407215">
      <w:pPr>
        <w:spacing w:after="0"/>
        <w:ind w:left="3408" w:firstLine="284"/>
      </w:pPr>
      <w:r w:rsidRPr="00FF14B3">
        <w:t>*[ Proxy-Info ]</w:t>
      </w:r>
    </w:p>
    <w:p w14:paraId="266CF733" w14:textId="77777777" w:rsidR="00407215" w:rsidRPr="00FF14B3" w:rsidRDefault="00407215" w:rsidP="00407215">
      <w:pPr>
        <w:ind w:left="3408" w:firstLine="284"/>
        <w:rPr>
          <w:rFonts w:hint="eastAsia"/>
          <w:lang w:eastAsia="zh-CN"/>
        </w:rPr>
      </w:pPr>
      <w:r w:rsidRPr="00FF14B3">
        <w:t>*[ Route-Record ]</w:t>
      </w:r>
    </w:p>
    <w:p w14:paraId="3D5420DE" w14:textId="77777777" w:rsidR="00407215" w:rsidRPr="00FF14B3" w:rsidRDefault="00407215" w:rsidP="00407215">
      <w:pPr>
        <w:pStyle w:val="Heading3"/>
      </w:pPr>
      <w:bookmarkStart w:id="126" w:name="SNR"/>
      <w:bookmarkStart w:id="127" w:name="SNA"/>
      <w:bookmarkStart w:id="128" w:name="PNR"/>
      <w:bookmarkStart w:id="129" w:name="_Toc20213563"/>
      <w:bookmarkStart w:id="130" w:name="_Toc120083923"/>
      <w:bookmarkEnd w:id="126"/>
      <w:bookmarkEnd w:id="127"/>
      <w:bookmarkEnd w:id="128"/>
      <w:r w:rsidRPr="00FF14B3">
        <w:t>7.2.7</w:t>
      </w:r>
      <w:r w:rsidRPr="00FF14B3">
        <w:tab/>
        <w:t>Notification-Data-Request (PDR) Command</w:t>
      </w:r>
      <w:bookmarkEnd w:id="129"/>
      <w:bookmarkEnd w:id="130"/>
    </w:p>
    <w:p w14:paraId="5F7DA71C" w14:textId="77777777" w:rsidR="00407215" w:rsidRPr="00FF14B3" w:rsidRDefault="00407215" w:rsidP="00407215">
      <w:r w:rsidRPr="00FF14B3">
        <w:t xml:space="preserve">The Notification-Data-Request (PDR) command, indicated by the Command-Code field set to 8388730 and the 'R' bit set in the Command Flags field, is sent by a Diameter server to a Diameter client in order to notify changes in the user data stored in the server. </w:t>
      </w:r>
    </w:p>
    <w:p w14:paraId="7280BB6E" w14:textId="77777777" w:rsidR="00407215" w:rsidRPr="00FF14B3" w:rsidRDefault="00407215" w:rsidP="00407215">
      <w:pPr>
        <w:pStyle w:val="EQ"/>
        <w:keepLines w:val="0"/>
        <w:tabs>
          <w:tab w:val="clear" w:pos="4536"/>
          <w:tab w:val="clear" w:pos="9072"/>
        </w:tabs>
      </w:pPr>
      <w:r w:rsidRPr="00FF14B3">
        <w:t>Message Format</w:t>
      </w:r>
    </w:p>
    <w:p w14:paraId="4FA35821" w14:textId="77777777" w:rsidR="00407215" w:rsidRPr="00FF14B3" w:rsidRDefault="00407215" w:rsidP="00407215">
      <w:pPr>
        <w:spacing w:after="0"/>
        <w:ind w:left="568" w:firstLine="284"/>
      </w:pPr>
      <w:r w:rsidRPr="00FF14B3">
        <w:t>&lt; Notification-Data-Request &gt; ::=</w:t>
      </w:r>
      <w:r w:rsidRPr="00FF14B3">
        <w:tab/>
      </w:r>
      <w:r w:rsidRPr="00FF14B3">
        <w:tab/>
      </w:r>
      <w:r w:rsidRPr="00FF14B3">
        <w:tab/>
        <w:t>&lt; Diameter Header: 8388730, REQ, PXY, 16777351 &gt;</w:t>
      </w:r>
    </w:p>
    <w:p w14:paraId="4878DCDA" w14:textId="77777777" w:rsidR="00407215" w:rsidRPr="00FF14B3" w:rsidRDefault="00407215" w:rsidP="00407215">
      <w:pPr>
        <w:spacing w:after="0"/>
        <w:ind w:left="3408" w:firstLine="284"/>
      </w:pPr>
      <w:r w:rsidRPr="00FF14B3">
        <w:t>&lt; Session-Id &gt;</w:t>
      </w:r>
    </w:p>
    <w:p w14:paraId="5FBD827E" w14:textId="77777777" w:rsidR="00407215" w:rsidRPr="00FF14B3" w:rsidRDefault="00407215" w:rsidP="00407215">
      <w:pPr>
        <w:spacing w:after="0"/>
        <w:ind w:left="3408" w:firstLine="284"/>
      </w:pPr>
      <w:r w:rsidRPr="00FF14B3">
        <w:t>[ DRMP ]</w:t>
      </w:r>
    </w:p>
    <w:p w14:paraId="0443F9D0" w14:textId="77777777" w:rsidR="00407215" w:rsidRPr="00FF14B3" w:rsidRDefault="00407215" w:rsidP="00407215">
      <w:pPr>
        <w:spacing w:after="0"/>
        <w:ind w:left="3408" w:firstLine="284"/>
      </w:pPr>
      <w:r w:rsidRPr="00FF14B3">
        <w:t>[ Vendor-Specific-Application-Id ]</w:t>
      </w:r>
    </w:p>
    <w:p w14:paraId="3ED35277" w14:textId="77777777" w:rsidR="00407215" w:rsidRPr="00FF14B3" w:rsidRDefault="00407215" w:rsidP="00407215">
      <w:pPr>
        <w:spacing w:after="0"/>
        <w:ind w:left="3408" w:firstLine="284"/>
      </w:pPr>
      <w:r w:rsidRPr="00FF14B3">
        <w:t>{ Auth-Session-State }</w:t>
      </w:r>
    </w:p>
    <w:p w14:paraId="4C0F7805" w14:textId="77777777" w:rsidR="00407215" w:rsidRPr="00FF14B3" w:rsidRDefault="00407215" w:rsidP="00407215">
      <w:pPr>
        <w:spacing w:after="0"/>
        <w:ind w:left="3408" w:firstLine="284"/>
      </w:pPr>
      <w:r w:rsidRPr="00FF14B3">
        <w:t>{ Origin-Host }</w:t>
      </w:r>
    </w:p>
    <w:p w14:paraId="087C3B06" w14:textId="77777777" w:rsidR="00407215" w:rsidRPr="00FF14B3" w:rsidRDefault="00407215" w:rsidP="00407215">
      <w:pPr>
        <w:spacing w:after="0"/>
        <w:ind w:left="3408" w:firstLine="284"/>
      </w:pPr>
      <w:r w:rsidRPr="00FF14B3">
        <w:t>{ Origin-Realm }</w:t>
      </w:r>
    </w:p>
    <w:p w14:paraId="20F11B8A" w14:textId="77777777" w:rsidR="00407215" w:rsidRPr="00FF14B3" w:rsidRDefault="00407215" w:rsidP="00407215">
      <w:pPr>
        <w:spacing w:after="0"/>
        <w:ind w:left="3408" w:firstLine="284"/>
      </w:pPr>
      <w:r w:rsidRPr="00FF14B3">
        <w:t>{ Destination-Host }</w:t>
      </w:r>
    </w:p>
    <w:p w14:paraId="5CBA461D" w14:textId="77777777" w:rsidR="00407215" w:rsidRPr="00FF14B3" w:rsidRDefault="00407215" w:rsidP="00407215">
      <w:pPr>
        <w:spacing w:after="0"/>
        <w:ind w:left="3408" w:firstLine="284"/>
      </w:pPr>
      <w:r w:rsidRPr="00FF14B3">
        <w:t>{ Destination-Realm }</w:t>
      </w:r>
    </w:p>
    <w:p w14:paraId="71209D39" w14:textId="77777777" w:rsidR="00407215" w:rsidRPr="00FF14B3" w:rsidRDefault="00407215" w:rsidP="00407215">
      <w:pPr>
        <w:spacing w:after="0"/>
        <w:ind w:left="3408" w:firstLine="284"/>
        <w:rPr>
          <w:bCs/>
        </w:rPr>
      </w:pPr>
      <w:r w:rsidRPr="00FF14B3">
        <w:rPr>
          <w:bCs/>
        </w:rPr>
        <w:t>*[ Supported-Features ]</w:t>
      </w:r>
    </w:p>
    <w:p w14:paraId="0B3C99FB" w14:textId="77777777" w:rsidR="00407215" w:rsidRPr="00FF14B3" w:rsidRDefault="00407215" w:rsidP="00407215">
      <w:pPr>
        <w:spacing w:after="0"/>
        <w:ind w:left="3408" w:firstLine="284"/>
        <w:rPr>
          <w:bCs/>
        </w:rPr>
      </w:pPr>
      <w:r w:rsidRPr="00FF14B3">
        <w:rPr>
          <w:bCs/>
        </w:rPr>
        <w:t>[ User-Identifier ]</w:t>
      </w:r>
    </w:p>
    <w:p w14:paraId="2EEBF8D8" w14:textId="77777777" w:rsidR="00407215" w:rsidRPr="00FF14B3" w:rsidRDefault="00407215" w:rsidP="00407215">
      <w:pPr>
        <w:spacing w:after="0"/>
        <w:ind w:left="3408" w:firstLine="284"/>
      </w:pPr>
      <w:r w:rsidRPr="00FF14B3">
        <w:t>[ Data ]</w:t>
      </w:r>
    </w:p>
    <w:p w14:paraId="2DB634F6" w14:textId="77777777" w:rsidR="00407215" w:rsidRPr="00FF14B3" w:rsidRDefault="00407215" w:rsidP="00407215">
      <w:pPr>
        <w:spacing w:after="0"/>
        <w:ind w:left="3408" w:firstLine="284"/>
      </w:pPr>
      <w:r w:rsidRPr="00FF14B3">
        <w:t>[ NDR-Flags ]</w:t>
      </w:r>
    </w:p>
    <w:p w14:paraId="421A8793" w14:textId="77777777" w:rsidR="00407215" w:rsidRPr="00FF14B3" w:rsidRDefault="00407215" w:rsidP="00407215">
      <w:pPr>
        <w:spacing w:after="0"/>
        <w:ind w:left="3408" w:firstLine="284"/>
      </w:pPr>
      <w:r w:rsidRPr="00FF14B3">
        <w:t>*[ AVP ]</w:t>
      </w:r>
    </w:p>
    <w:p w14:paraId="0ECFF3D0" w14:textId="77777777" w:rsidR="00407215" w:rsidRPr="00FF14B3" w:rsidRDefault="00407215" w:rsidP="00407215">
      <w:pPr>
        <w:spacing w:after="0"/>
        <w:ind w:left="3408" w:firstLine="284"/>
      </w:pPr>
      <w:r w:rsidRPr="00FF14B3">
        <w:t>*[ Proxy-Info ]</w:t>
      </w:r>
    </w:p>
    <w:p w14:paraId="5AC92B22" w14:textId="77777777" w:rsidR="00407215" w:rsidRPr="00FF14B3" w:rsidRDefault="00407215" w:rsidP="00407215">
      <w:pPr>
        <w:spacing w:after="0"/>
        <w:ind w:left="3408" w:firstLine="284"/>
      </w:pPr>
      <w:r w:rsidRPr="00FF14B3">
        <w:t>*[ Route-Record ]</w:t>
      </w:r>
    </w:p>
    <w:p w14:paraId="72889682" w14:textId="77777777" w:rsidR="00407215" w:rsidRPr="00FF14B3" w:rsidRDefault="00407215" w:rsidP="00407215">
      <w:pPr>
        <w:pStyle w:val="Heading3"/>
      </w:pPr>
      <w:bookmarkStart w:id="131" w:name="PNA"/>
      <w:bookmarkStart w:id="132" w:name="_Toc20213564"/>
      <w:bookmarkStart w:id="133" w:name="_Toc120083924"/>
      <w:bookmarkEnd w:id="131"/>
      <w:r w:rsidRPr="00FF14B3">
        <w:t>7.2.8</w:t>
      </w:r>
      <w:r w:rsidRPr="00FF14B3">
        <w:tab/>
        <w:t>Notification-Data-Answer (PDA) Command</w:t>
      </w:r>
      <w:bookmarkEnd w:id="132"/>
      <w:bookmarkEnd w:id="133"/>
    </w:p>
    <w:p w14:paraId="7D02ED49" w14:textId="77777777" w:rsidR="00407215" w:rsidRPr="00FF14B3" w:rsidRDefault="00407215" w:rsidP="00407215">
      <w:r w:rsidRPr="00FF14B3">
        <w:t xml:space="preserve">The Notification-Data-Answer (PDA) command, indicated by the Command-Code field set to 8388730 and the 'R' bit cleared in the Command Flags field, is sent by a client in response to the Push-Data-Request command. The Experimental-Result AVP may contain one of the values defined in </w:t>
      </w:r>
      <w:r>
        <w:t>clause</w:t>
      </w:r>
      <w:r w:rsidRPr="00FF14B3">
        <w:t xml:space="preserve"> 7.4.</w:t>
      </w:r>
    </w:p>
    <w:p w14:paraId="745617A8" w14:textId="77777777" w:rsidR="00407215" w:rsidRPr="00FF14B3" w:rsidRDefault="00407215" w:rsidP="00407215">
      <w:r w:rsidRPr="00FF14B3">
        <w:t>Message Format</w:t>
      </w:r>
    </w:p>
    <w:p w14:paraId="25D677E7" w14:textId="77777777" w:rsidR="00407215" w:rsidRPr="00FF14B3" w:rsidRDefault="00407215" w:rsidP="00407215">
      <w:pPr>
        <w:spacing w:after="0"/>
        <w:ind w:left="568" w:firstLine="284"/>
      </w:pPr>
      <w:r w:rsidRPr="00FF14B3">
        <w:t>&lt; Notification-Data-Answer &gt; ::=&lt; Diameter Header: 8388730, PXY, 16777351 &gt;</w:t>
      </w:r>
    </w:p>
    <w:p w14:paraId="2FC293BD" w14:textId="77777777" w:rsidR="00407215" w:rsidRPr="00FF14B3" w:rsidRDefault="00407215" w:rsidP="00407215">
      <w:pPr>
        <w:spacing w:after="0"/>
        <w:ind w:left="3408" w:firstLine="284"/>
      </w:pPr>
      <w:r w:rsidRPr="00FF14B3">
        <w:t>&lt; Session-Id &gt;</w:t>
      </w:r>
    </w:p>
    <w:p w14:paraId="56AA83B0" w14:textId="77777777" w:rsidR="00407215" w:rsidRPr="00FF14B3" w:rsidRDefault="00407215" w:rsidP="00407215">
      <w:pPr>
        <w:spacing w:after="0"/>
        <w:ind w:left="3408" w:firstLine="284"/>
      </w:pPr>
      <w:r w:rsidRPr="00FF14B3">
        <w:t>[ DRMP ]</w:t>
      </w:r>
    </w:p>
    <w:p w14:paraId="668AE275" w14:textId="77777777" w:rsidR="00407215" w:rsidRPr="00FF14B3" w:rsidRDefault="00407215" w:rsidP="00407215">
      <w:pPr>
        <w:spacing w:after="0"/>
        <w:ind w:left="3408" w:firstLine="284"/>
      </w:pPr>
      <w:r w:rsidRPr="00FF14B3">
        <w:t>[ Vendor-Specific-Application-Id ]</w:t>
      </w:r>
    </w:p>
    <w:p w14:paraId="791E9571" w14:textId="77777777" w:rsidR="00407215" w:rsidRPr="00FF14B3" w:rsidRDefault="00407215" w:rsidP="00407215">
      <w:pPr>
        <w:spacing w:after="0"/>
        <w:ind w:left="3408" w:firstLine="284"/>
      </w:pPr>
      <w:r w:rsidRPr="00FF14B3">
        <w:t>[ Result-Code ]</w:t>
      </w:r>
    </w:p>
    <w:p w14:paraId="25580252" w14:textId="77777777" w:rsidR="00407215" w:rsidRPr="00FF14B3" w:rsidRDefault="00407215" w:rsidP="00407215">
      <w:pPr>
        <w:spacing w:after="0"/>
        <w:ind w:left="3408" w:firstLine="284"/>
      </w:pPr>
      <w:r w:rsidRPr="00FF14B3">
        <w:t>[ Experimental-Result ]</w:t>
      </w:r>
    </w:p>
    <w:p w14:paraId="3C5DB76A" w14:textId="77777777" w:rsidR="00407215" w:rsidRPr="00FF14B3" w:rsidRDefault="00407215" w:rsidP="00407215">
      <w:pPr>
        <w:spacing w:after="0"/>
        <w:ind w:left="3408" w:firstLine="284"/>
      </w:pPr>
      <w:r w:rsidRPr="00FF14B3">
        <w:t>{ Auth-Session-State }</w:t>
      </w:r>
    </w:p>
    <w:p w14:paraId="72523D1D" w14:textId="77777777" w:rsidR="00407215" w:rsidRPr="00FF14B3" w:rsidRDefault="00407215" w:rsidP="00407215">
      <w:pPr>
        <w:spacing w:after="0"/>
        <w:ind w:left="3408" w:firstLine="284"/>
      </w:pPr>
      <w:r w:rsidRPr="00FF14B3">
        <w:t>{ Origin-Host }</w:t>
      </w:r>
    </w:p>
    <w:p w14:paraId="57FF790B" w14:textId="77777777" w:rsidR="00407215" w:rsidRPr="00FF14B3" w:rsidRDefault="00407215" w:rsidP="00407215">
      <w:pPr>
        <w:spacing w:after="0"/>
        <w:ind w:left="3408" w:firstLine="284"/>
      </w:pPr>
      <w:r w:rsidRPr="00FF14B3">
        <w:t>{ Origin-Realm }</w:t>
      </w:r>
    </w:p>
    <w:p w14:paraId="7ED39068" w14:textId="77777777" w:rsidR="00407215" w:rsidRPr="00FF14B3" w:rsidRDefault="00407215" w:rsidP="00407215">
      <w:pPr>
        <w:spacing w:after="0"/>
        <w:ind w:left="3408" w:firstLine="284"/>
      </w:pPr>
      <w:r w:rsidRPr="00FF14B3">
        <w:lastRenderedPageBreak/>
        <w:t>*[ Data-Identification ]</w:t>
      </w:r>
    </w:p>
    <w:p w14:paraId="1557D7D3" w14:textId="77777777" w:rsidR="00407215" w:rsidRPr="00FF14B3" w:rsidRDefault="00407215" w:rsidP="00407215">
      <w:pPr>
        <w:spacing w:after="0"/>
        <w:ind w:left="3408" w:firstLine="284"/>
      </w:pPr>
      <w:r w:rsidRPr="00FF14B3">
        <w:t>[ NDA-Flags ]</w:t>
      </w:r>
    </w:p>
    <w:p w14:paraId="65FF7ECF" w14:textId="77777777" w:rsidR="00407215" w:rsidRPr="00FF14B3" w:rsidRDefault="00407215" w:rsidP="00407215">
      <w:pPr>
        <w:spacing w:after="0"/>
        <w:ind w:left="3408" w:firstLine="284"/>
        <w:rPr>
          <w:bCs/>
        </w:rPr>
      </w:pPr>
      <w:r w:rsidRPr="00FF14B3">
        <w:rPr>
          <w:bCs/>
        </w:rPr>
        <w:t>*[ Supported-Features ]</w:t>
      </w:r>
    </w:p>
    <w:p w14:paraId="15B0BE24" w14:textId="77777777" w:rsidR="00407215" w:rsidRPr="00FF14B3" w:rsidRDefault="00407215" w:rsidP="00407215">
      <w:pPr>
        <w:spacing w:after="0"/>
        <w:ind w:left="3408" w:firstLine="284"/>
      </w:pPr>
      <w:r w:rsidRPr="00FF14B3">
        <w:t>*[ AVP ]</w:t>
      </w:r>
    </w:p>
    <w:p w14:paraId="387B36FB" w14:textId="77777777" w:rsidR="00407215" w:rsidRPr="00FF14B3" w:rsidRDefault="00407215" w:rsidP="00407215">
      <w:pPr>
        <w:spacing w:after="0"/>
        <w:ind w:left="3408" w:firstLine="284"/>
      </w:pPr>
      <w:r w:rsidRPr="00FF14B3">
        <w:t>[ Failed-AVP ]</w:t>
      </w:r>
    </w:p>
    <w:p w14:paraId="69F91518" w14:textId="77777777" w:rsidR="00407215" w:rsidRPr="00FF14B3" w:rsidRDefault="00407215" w:rsidP="00407215">
      <w:pPr>
        <w:spacing w:after="0"/>
        <w:ind w:left="3408" w:firstLine="284"/>
      </w:pPr>
      <w:r w:rsidRPr="00FF14B3">
        <w:t>*[ Proxy-Info ]</w:t>
      </w:r>
    </w:p>
    <w:p w14:paraId="13AB38BA" w14:textId="77777777" w:rsidR="00407215" w:rsidRPr="00FF14B3" w:rsidRDefault="00407215" w:rsidP="00407215">
      <w:pPr>
        <w:spacing w:after="0"/>
        <w:ind w:left="3408" w:firstLine="284"/>
      </w:pPr>
      <w:r w:rsidRPr="00FF14B3">
        <w:t>*[ Route-Record ]</w:t>
      </w:r>
    </w:p>
    <w:p w14:paraId="2AABE67A" w14:textId="77777777" w:rsidR="00407215" w:rsidRPr="00FF14B3" w:rsidRDefault="00407215" w:rsidP="00407215">
      <w:pPr>
        <w:spacing w:after="0"/>
      </w:pPr>
    </w:p>
    <w:p w14:paraId="1FB5A4EC" w14:textId="77777777" w:rsidR="00407215" w:rsidRPr="00FF14B3" w:rsidRDefault="00407215" w:rsidP="00407215">
      <w:pPr>
        <w:pStyle w:val="Heading2"/>
      </w:pPr>
      <w:bookmarkStart w:id="134" w:name="_Toc20213565"/>
      <w:bookmarkStart w:id="135" w:name="_Toc120083925"/>
      <w:r w:rsidRPr="00FF14B3">
        <w:t>7.3</w:t>
      </w:r>
      <w:r w:rsidRPr="00FF14B3">
        <w:tab/>
        <w:t>AVPs</w:t>
      </w:r>
      <w:bookmarkEnd w:id="134"/>
      <w:bookmarkEnd w:id="135"/>
    </w:p>
    <w:p w14:paraId="1684B9F8" w14:textId="77777777" w:rsidR="00407215" w:rsidRPr="00FF14B3" w:rsidRDefault="00407215" w:rsidP="00407215">
      <w:pPr>
        <w:pStyle w:val="Heading3"/>
      </w:pPr>
      <w:bookmarkStart w:id="136" w:name="_Toc20213566"/>
      <w:bookmarkStart w:id="137" w:name="_Toc120083926"/>
      <w:r w:rsidRPr="00FF14B3">
        <w:t>7.3.1</w:t>
      </w:r>
      <w:r w:rsidRPr="00FF14B3">
        <w:tab/>
        <w:t>General</w:t>
      </w:r>
      <w:bookmarkEnd w:id="136"/>
      <w:bookmarkEnd w:id="137"/>
    </w:p>
    <w:p w14:paraId="7CDF1676" w14:textId="77777777" w:rsidR="00407215" w:rsidRPr="00FF14B3" w:rsidRDefault="00407215" w:rsidP="00407215">
      <w:r w:rsidRPr="00FF14B3">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156DB5FD" w14:textId="77777777" w:rsidR="00407215" w:rsidRPr="00FF14B3" w:rsidRDefault="00407215" w:rsidP="00407215">
      <w:r w:rsidRPr="00FF14B3">
        <w:t>For all AVPs which contain bit masks and are of the type Unsigned32 e.g., DPR-Flags, bit 0 shall be the least significant bit. For example, to get the value of bit 0, a bit mask of 0x0001 shall be used.</w:t>
      </w:r>
    </w:p>
    <w:p w14:paraId="2CEB6DF9" w14:textId="77777777" w:rsidR="00407215" w:rsidRPr="00FF14B3" w:rsidRDefault="00407215" w:rsidP="00407215">
      <w:pPr>
        <w:pStyle w:val="TH"/>
      </w:pPr>
      <w:r w:rsidRPr="00FF14B3">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407215" w:rsidRPr="00FF14B3" w14:paraId="28052F46" w14:textId="77777777" w:rsidTr="00C71329">
        <w:tblPrEx>
          <w:tblCellMar>
            <w:top w:w="0" w:type="dxa"/>
            <w:bottom w:w="0" w:type="dxa"/>
          </w:tblCellMar>
        </w:tblPrEx>
        <w:trPr>
          <w:cantSplit/>
          <w:tblHeader/>
          <w:jc w:val="center"/>
        </w:trPr>
        <w:tc>
          <w:tcPr>
            <w:tcW w:w="4932" w:type="dxa"/>
            <w:gridSpan w:val="4"/>
            <w:tcBorders>
              <w:top w:val="single" w:sz="4" w:space="0" w:color="auto"/>
              <w:left w:val="single" w:sz="4" w:space="0" w:color="auto"/>
            </w:tcBorders>
            <w:shd w:val="clear" w:color="auto" w:fill="E0E0E0"/>
          </w:tcPr>
          <w:p w14:paraId="5EE6B2BC" w14:textId="77777777" w:rsidR="00407215" w:rsidRPr="00FF14B3" w:rsidRDefault="00407215" w:rsidP="00C71329">
            <w:pPr>
              <w:pStyle w:val="TAH"/>
            </w:pPr>
          </w:p>
        </w:tc>
        <w:tc>
          <w:tcPr>
            <w:tcW w:w="0" w:type="auto"/>
            <w:gridSpan w:val="4"/>
            <w:tcBorders>
              <w:top w:val="single" w:sz="4" w:space="0" w:color="auto"/>
            </w:tcBorders>
            <w:shd w:val="clear" w:color="auto" w:fill="E0E0E0"/>
          </w:tcPr>
          <w:p w14:paraId="5363C8DD" w14:textId="77777777" w:rsidR="00407215" w:rsidRPr="00FF14B3" w:rsidRDefault="00407215" w:rsidP="00C71329">
            <w:pPr>
              <w:pStyle w:val="TAH"/>
            </w:pPr>
            <w:r w:rsidRPr="00FF14B3">
              <w:t>AVP Flag rules</w:t>
            </w:r>
          </w:p>
        </w:tc>
        <w:tc>
          <w:tcPr>
            <w:tcW w:w="0" w:type="auto"/>
            <w:tcBorders>
              <w:top w:val="single" w:sz="4" w:space="0" w:color="auto"/>
              <w:right w:val="single" w:sz="4" w:space="0" w:color="auto"/>
            </w:tcBorders>
            <w:shd w:val="clear" w:color="auto" w:fill="E0E0E0"/>
          </w:tcPr>
          <w:p w14:paraId="361D95B6" w14:textId="77777777" w:rsidR="00407215" w:rsidRPr="00FF14B3" w:rsidRDefault="00407215" w:rsidP="00C71329">
            <w:pPr>
              <w:pStyle w:val="TAH"/>
            </w:pPr>
          </w:p>
        </w:tc>
      </w:tr>
      <w:tr w:rsidR="00407215" w:rsidRPr="00FF14B3" w14:paraId="04181EE4" w14:textId="77777777" w:rsidTr="00C71329">
        <w:tblPrEx>
          <w:tblCellMar>
            <w:top w:w="0" w:type="dxa"/>
            <w:bottom w:w="0" w:type="dxa"/>
          </w:tblCellMar>
        </w:tblPrEx>
        <w:trPr>
          <w:cantSplit/>
          <w:tblHeader/>
          <w:jc w:val="center"/>
        </w:trPr>
        <w:tc>
          <w:tcPr>
            <w:tcW w:w="2241" w:type="dxa"/>
            <w:shd w:val="clear" w:color="auto" w:fill="E0E0E0"/>
          </w:tcPr>
          <w:p w14:paraId="69F36732" w14:textId="77777777" w:rsidR="00407215" w:rsidRPr="00FF14B3" w:rsidRDefault="00407215" w:rsidP="00C71329">
            <w:pPr>
              <w:pStyle w:val="TAH"/>
            </w:pPr>
            <w:r w:rsidRPr="00FF14B3">
              <w:t>Attribute Name</w:t>
            </w:r>
          </w:p>
        </w:tc>
        <w:tc>
          <w:tcPr>
            <w:tcW w:w="0" w:type="auto"/>
            <w:shd w:val="clear" w:color="auto" w:fill="E0E0E0"/>
          </w:tcPr>
          <w:p w14:paraId="39CAD00B" w14:textId="77777777" w:rsidR="00407215" w:rsidRPr="00FF14B3" w:rsidRDefault="00407215" w:rsidP="00C71329">
            <w:pPr>
              <w:pStyle w:val="TAH"/>
            </w:pPr>
            <w:r w:rsidRPr="00FF14B3">
              <w:t>AVP Code</w:t>
            </w:r>
          </w:p>
        </w:tc>
        <w:tc>
          <w:tcPr>
            <w:tcW w:w="0" w:type="auto"/>
            <w:shd w:val="clear" w:color="auto" w:fill="E0E0E0"/>
          </w:tcPr>
          <w:p w14:paraId="349BF889" w14:textId="77777777" w:rsidR="00407215" w:rsidRPr="00FF14B3" w:rsidRDefault="00407215" w:rsidP="00C71329">
            <w:pPr>
              <w:pStyle w:val="TAH"/>
            </w:pPr>
            <w:r w:rsidRPr="00FF14B3">
              <w:t>Clause</w:t>
            </w:r>
          </w:p>
          <w:p w14:paraId="5E9A5EA2" w14:textId="77777777" w:rsidR="00407215" w:rsidRPr="00FF14B3" w:rsidRDefault="00407215" w:rsidP="00C71329">
            <w:pPr>
              <w:pStyle w:val="TAH"/>
            </w:pPr>
            <w:r w:rsidRPr="00FF14B3">
              <w:t xml:space="preserve"> defined</w:t>
            </w:r>
          </w:p>
        </w:tc>
        <w:tc>
          <w:tcPr>
            <w:tcW w:w="0" w:type="auto"/>
            <w:shd w:val="clear" w:color="auto" w:fill="E0E0E0"/>
          </w:tcPr>
          <w:p w14:paraId="632D55E6" w14:textId="77777777" w:rsidR="00407215" w:rsidRPr="00FF14B3" w:rsidRDefault="00407215" w:rsidP="00C71329">
            <w:pPr>
              <w:pStyle w:val="TAH"/>
            </w:pPr>
            <w:r w:rsidRPr="00FF14B3">
              <w:t>Value Type</w:t>
            </w:r>
          </w:p>
        </w:tc>
        <w:tc>
          <w:tcPr>
            <w:tcW w:w="0" w:type="auto"/>
            <w:shd w:val="clear" w:color="auto" w:fill="E0E0E0"/>
          </w:tcPr>
          <w:p w14:paraId="5D454BB8" w14:textId="77777777" w:rsidR="00407215" w:rsidRPr="00FF14B3" w:rsidRDefault="00407215" w:rsidP="00C71329">
            <w:pPr>
              <w:pStyle w:val="TAH"/>
            </w:pPr>
            <w:r w:rsidRPr="00FF14B3">
              <w:t>Must</w:t>
            </w:r>
          </w:p>
        </w:tc>
        <w:tc>
          <w:tcPr>
            <w:tcW w:w="0" w:type="auto"/>
            <w:shd w:val="clear" w:color="auto" w:fill="E0E0E0"/>
          </w:tcPr>
          <w:p w14:paraId="4676B2A7" w14:textId="77777777" w:rsidR="00407215" w:rsidRPr="00FF14B3" w:rsidRDefault="00407215" w:rsidP="00C71329">
            <w:pPr>
              <w:pStyle w:val="TAH"/>
            </w:pPr>
            <w:r w:rsidRPr="00FF14B3">
              <w:t>May</w:t>
            </w:r>
          </w:p>
        </w:tc>
        <w:tc>
          <w:tcPr>
            <w:tcW w:w="0" w:type="auto"/>
            <w:shd w:val="clear" w:color="auto" w:fill="E0E0E0"/>
          </w:tcPr>
          <w:p w14:paraId="52B07E38" w14:textId="77777777" w:rsidR="00407215" w:rsidRPr="00FF14B3" w:rsidRDefault="00407215" w:rsidP="00C71329">
            <w:pPr>
              <w:pStyle w:val="TAH"/>
            </w:pPr>
            <w:r w:rsidRPr="00FF14B3">
              <w:t>Should not</w:t>
            </w:r>
          </w:p>
        </w:tc>
        <w:tc>
          <w:tcPr>
            <w:tcW w:w="0" w:type="auto"/>
            <w:shd w:val="clear" w:color="auto" w:fill="E0E0E0"/>
          </w:tcPr>
          <w:p w14:paraId="57E7041B" w14:textId="77777777" w:rsidR="00407215" w:rsidRPr="00FF14B3" w:rsidRDefault="00407215" w:rsidP="00C71329">
            <w:pPr>
              <w:pStyle w:val="TAH"/>
            </w:pPr>
            <w:r w:rsidRPr="00FF14B3">
              <w:t>Must not</w:t>
            </w:r>
          </w:p>
        </w:tc>
        <w:tc>
          <w:tcPr>
            <w:tcW w:w="0" w:type="auto"/>
            <w:shd w:val="clear" w:color="auto" w:fill="E0E0E0"/>
          </w:tcPr>
          <w:p w14:paraId="549570E0" w14:textId="77777777" w:rsidR="00407215" w:rsidRPr="00FF14B3" w:rsidRDefault="00407215" w:rsidP="00C71329">
            <w:pPr>
              <w:pStyle w:val="TAH"/>
            </w:pPr>
            <w:r w:rsidRPr="00FF14B3">
              <w:t xml:space="preserve">May </w:t>
            </w:r>
            <w:proofErr w:type="spellStart"/>
            <w:r w:rsidRPr="00FF14B3">
              <w:t>Encr</w:t>
            </w:r>
            <w:proofErr w:type="spellEnd"/>
            <w:r w:rsidRPr="00FF14B3">
              <w:t>.</w:t>
            </w:r>
          </w:p>
        </w:tc>
      </w:tr>
      <w:tr w:rsidR="00407215" w:rsidRPr="00FF14B3" w14:paraId="66D7B2B2" w14:textId="77777777" w:rsidTr="00C71329">
        <w:tblPrEx>
          <w:tblCellMar>
            <w:top w:w="0" w:type="dxa"/>
            <w:bottom w:w="0" w:type="dxa"/>
          </w:tblCellMar>
        </w:tblPrEx>
        <w:trPr>
          <w:cantSplit/>
          <w:jc w:val="center"/>
        </w:trPr>
        <w:tc>
          <w:tcPr>
            <w:tcW w:w="2241" w:type="dxa"/>
          </w:tcPr>
          <w:p w14:paraId="2C65B851" w14:textId="77777777" w:rsidR="00407215" w:rsidRPr="00FF14B3" w:rsidRDefault="00407215" w:rsidP="00C71329">
            <w:pPr>
              <w:pStyle w:val="TAL"/>
            </w:pPr>
            <w:r w:rsidRPr="00FF14B3">
              <w:t>MCPTT-ID</w:t>
            </w:r>
          </w:p>
        </w:tc>
        <w:tc>
          <w:tcPr>
            <w:tcW w:w="0" w:type="auto"/>
          </w:tcPr>
          <w:p w14:paraId="555CCAB3" w14:textId="77777777" w:rsidR="00407215" w:rsidRPr="00FF14B3" w:rsidRDefault="00407215" w:rsidP="00C71329">
            <w:pPr>
              <w:pStyle w:val="TAL"/>
            </w:pPr>
            <w:r w:rsidRPr="00FF14B3">
              <w:t>4500</w:t>
            </w:r>
          </w:p>
        </w:tc>
        <w:tc>
          <w:tcPr>
            <w:tcW w:w="0" w:type="auto"/>
          </w:tcPr>
          <w:p w14:paraId="63D9159C" w14:textId="77777777" w:rsidR="00407215" w:rsidRPr="00FF14B3" w:rsidRDefault="00407215" w:rsidP="00C71329">
            <w:pPr>
              <w:pStyle w:val="TAL"/>
            </w:pPr>
            <w:r w:rsidRPr="00FF14B3">
              <w:t>7.3.2</w:t>
            </w:r>
          </w:p>
        </w:tc>
        <w:tc>
          <w:tcPr>
            <w:tcW w:w="0" w:type="auto"/>
          </w:tcPr>
          <w:p w14:paraId="1A1EE0AF" w14:textId="77777777" w:rsidR="00407215" w:rsidRPr="00FF14B3" w:rsidRDefault="00407215" w:rsidP="00C71329">
            <w:pPr>
              <w:pStyle w:val="TAL"/>
            </w:pPr>
            <w:r w:rsidRPr="00FF14B3">
              <w:t>UTF8String</w:t>
            </w:r>
          </w:p>
        </w:tc>
        <w:tc>
          <w:tcPr>
            <w:tcW w:w="0" w:type="auto"/>
          </w:tcPr>
          <w:p w14:paraId="2D9E5957" w14:textId="77777777" w:rsidR="00407215" w:rsidRPr="00FF14B3" w:rsidRDefault="00407215" w:rsidP="00C71329">
            <w:pPr>
              <w:pStyle w:val="TAL"/>
            </w:pPr>
            <w:r w:rsidRPr="00FF14B3">
              <w:t>M, V</w:t>
            </w:r>
          </w:p>
        </w:tc>
        <w:tc>
          <w:tcPr>
            <w:tcW w:w="0" w:type="auto"/>
          </w:tcPr>
          <w:p w14:paraId="2ED62830" w14:textId="77777777" w:rsidR="00407215" w:rsidRPr="00FF14B3" w:rsidRDefault="00407215" w:rsidP="00C71329">
            <w:pPr>
              <w:pStyle w:val="TAL"/>
            </w:pPr>
          </w:p>
        </w:tc>
        <w:tc>
          <w:tcPr>
            <w:tcW w:w="0" w:type="auto"/>
          </w:tcPr>
          <w:p w14:paraId="68D07B26" w14:textId="77777777" w:rsidR="00407215" w:rsidRPr="00FF14B3" w:rsidRDefault="00407215" w:rsidP="00C71329">
            <w:pPr>
              <w:pStyle w:val="TAL"/>
            </w:pPr>
          </w:p>
        </w:tc>
        <w:tc>
          <w:tcPr>
            <w:tcW w:w="0" w:type="auto"/>
          </w:tcPr>
          <w:p w14:paraId="2111461C" w14:textId="77777777" w:rsidR="00407215" w:rsidRPr="00FF14B3" w:rsidRDefault="00407215" w:rsidP="00C71329">
            <w:pPr>
              <w:pStyle w:val="TAL"/>
            </w:pPr>
          </w:p>
        </w:tc>
        <w:tc>
          <w:tcPr>
            <w:tcW w:w="0" w:type="auto"/>
          </w:tcPr>
          <w:p w14:paraId="2EBB69D4" w14:textId="77777777" w:rsidR="00407215" w:rsidRPr="00FF14B3" w:rsidRDefault="00407215" w:rsidP="00C71329">
            <w:pPr>
              <w:pStyle w:val="TAL"/>
            </w:pPr>
            <w:r w:rsidRPr="00FF14B3">
              <w:t>No</w:t>
            </w:r>
          </w:p>
        </w:tc>
      </w:tr>
      <w:tr w:rsidR="00407215" w:rsidRPr="00FF14B3" w14:paraId="2024E255" w14:textId="77777777" w:rsidTr="00C71329">
        <w:tblPrEx>
          <w:tblCellMar>
            <w:top w:w="0" w:type="dxa"/>
            <w:bottom w:w="0" w:type="dxa"/>
          </w:tblCellMar>
        </w:tblPrEx>
        <w:trPr>
          <w:cantSplit/>
          <w:jc w:val="center"/>
        </w:trPr>
        <w:tc>
          <w:tcPr>
            <w:tcW w:w="2241" w:type="dxa"/>
          </w:tcPr>
          <w:p w14:paraId="7BEF37D8" w14:textId="77777777" w:rsidR="00407215" w:rsidRPr="00FF14B3" w:rsidRDefault="00407215" w:rsidP="00C71329">
            <w:pPr>
              <w:pStyle w:val="TAL"/>
            </w:pPr>
            <w:r w:rsidRPr="00FF14B3">
              <w:t>Data-Identification</w:t>
            </w:r>
          </w:p>
        </w:tc>
        <w:tc>
          <w:tcPr>
            <w:tcW w:w="0" w:type="auto"/>
          </w:tcPr>
          <w:p w14:paraId="233E49DD" w14:textId="77777777" w:rsidR="00407215" w:rsidRPr="00FF14B3" w:rsidRDefault="00407215" w:rsidP="00C71329">
            <w:pPr>
              <w:pStyle w:val="TAL"/>
            </w:pPr>
            <w:r w:rsidRPr="00FF14B3">
              <w:t>4501</w:t>
            </w:r>
          </w:p>
        </w:tc>
        <w:tc>
          <w:tcPr>
            <w:tcW w:w="0" w:type="auto"/>
          </w:tcPr>
          <w:p w14:paraId="27A46872" w14:textId="77777777" w:rsidR="00407215" w:rsidRPr="00FF14B3" w:rsidRDefault="00407215" w:rsidP="00C71329">
            <w:pPr>
              <w:pStyle w:val="TAL"/>
            </w:pPr>
            <w:r w:rsidRPr="00FF14B3">
              <w:t>7.3.3</w:t>
            </w:r>
          </w:p>
        </w:tc>
        <w:tc>
          <w:tcPr>
            <w:tcW w:w="0" w:type="auto"/>
          </w:tcPr>
          <w:p w14:paraId="6947A9FD" w14:textId="77777777" w:rsidR="00407215" w:rsidRPr="00FF14B3" w:rsidRDefault="00407215" w:rsidP="00C71329">
            <w:pPr>
              <w:pStyle w:val="TAL"/>
            </w:pPr>
            <w:r w:rsidRPr="00FF14B3">
              <w:t>Grouped</w:t>
            </w:r>
          </w:p>
        </w:tc>
        <w:tc>
          <w:tcPr>
            <w:tcW w:w="0" w:type="auto"/>
          </w:tcPr>
          <w:p w14:paraId="7D51412C" w14:textId="77777777" w:rsidR="00407215" w:rsidRPr="00FF14B3" w:rsidRDefault="00407215" w:rsidP="00C71329">
            <w:pPr>
              <w:pStyle w:val="TAL"/>
            </w:pPr>
            <w:r w:rsidRPr="00FF14B3">
              <w:t>M, V</w:t>
            </w:r>
          </w:p>
        </w:tc>
        <w:tc>
          <w:tcPr>
            <w:tcW w:w="0" w:type="auto"/>
          </w:tcPr>
          <w:p w14:paraId="313E3543" w14:textId="77777777" w:rsidR="00407215" w:rsidRPr="00FF14B3" w:rsidRDefault="00407215" w:rsidP="00C71329">
            <w:pPr>
              <w:pStyle w:val="TAL"/>
            </w:pPr>
          </w:p>
        </w:tc>
        <w:tc>
          <w:tcPr>
            <w:tcW w:w="0" w:type="auto"/>
          </w:tcPr>
          <w:p w14:paraId="3A8E23FB" w14:textId="77777777" w:rsidR="00407215" w:rsidRPr="00FF14B3" w:rsidRDefault="00407215" w:rsidP="00C71329">
            <w:pPr>
              <w:pStyle w:val="TAL"/>
            </w:pPr>
          </w:p>
        </w:tc>
        <w:tc>
          <w:tcPr>
            <w:tcW w:w="0" w:type="auto"/>
          </w:tcPr>
          <w:p w14:paraId="7A072973" w14:textId="77777777" w:rsidR="00407215" w:rsidRPr="00FF14B3" w:rsidRDefault="00407215" w:rsidP="00C71329">
            <w:pPr>
              <w:pStyle w:val="TAL"/>
            </w:pPr>
          </w:p>
        </w:tc>
        <w:tc>
          <w:tcPr>
            <w:tcW w:w="0" w:type="auto"/>
          </w:tcPr>
          <w:p w14:paraId="7FCE15BD" w14:textId="77777777" w:rsidR="00407215" w:rsidRPr="00FF14B3" w:rsidRDefault="00407215" w:rsidP="00C71329">
            <w:pPr>
              <w:pStyle w:val="TAL"/>
            </w:pPr>
            <w:r w:rsidRPr="00FF14B3">
              <w:t>No</w:t>
            </w:r>
          </w:p>
        </w:tc>
      </w:tr>
      <w:tr w:rsidR="00407215" w:rsidRPr="00FF14B3" w14:paraId="22B0F269" w14:textId="77777777" w:rsidTr="00C71329">
        <w:tblPrEx>
          <w:tblCellMar>
            <w:top w:w="0" w:type="dxa"/>
            <w:bottom w:w="0" w:type="dxa"/>
          </w:tblCellMar>
        </w:tblPrEx>
        <w:trPr>
          <w:cantSplit/>
          <w:jc w:val="center"/>
        </w:trPr>
        <w:tc>
          <w:tcPr>
            <w:tcW w:w="2241" w:type="dxa"/>
          </w:tcPr>
          <w:p w14:paraId="420B954B" w14:textId="77777777" w:rsidR="00407215" w:rsidRPr="00FF14B3" w:rsidRDefault="00407215" w:rsidP="00C71329">
            <w:pPr>
              <w:pStyle w:val="TAL"/>
            </w:pPr>
            <w:r w:rsidRPr="00FF14B3">
              <w:t>Data-Identification-Prefix</w:t>
            </w:r>
          </w:p>
        </w:tc>
        <w:tc>
          <w:tcPr>
            <w:tcW w:w="0" w:type="auto"/>
          </w:tcPr>
          <w:p w14:paraId="516B43D9" w14:textId="77777777" w:rsidR="00407215" w:rsidRPr="00FF14B3" w:rsidRDefault="00407215" w:rsidP="00C71329">
            <w:pPr>
              <w:pStyle w:val="TAL"/>
            </w:pPr>
            <w:r w:rsidRPr="00FF14B3">
              <w:t>4502</w:t>
            </w:r>
          </w:p>
        </w:tc>
        <w:tc>
          <w:tcPr>
            <w:tcW w:w="0" w:type="auto"/>
          </w:tcPr>
          <w:p w14:paraId="1B16C15D" w14:textId="77777777" w:rsidR="00407215" w:rsidRPr="00FF14B3" w:rsidRDefault="00407215" w:rsidP="00C71329">
            <w:pPr>
              <w:pStyle w:val="TAL"/>
            </w:pPr>
            <w:r w:rsidRPr="00FF14B3">
              <w:t>7.3.11</w:t>
            </w:r>
          </w:p>
        </w:tc>
        <w:tc>
          <w:tcPr>
            <w:tcW w:w="0" w:type="auto"/>
          </w:tcPr>
          <w:p w14:paraId="5304C4FB" w14:textId="77777777" w:rsidR="00407215" w:rsidRPr="00FF14B3" w:rsidRDefault="00407215" w:rsidP="00C71329">
            <w:pPr>
              <w:pStyle w:val="TAL"/>
            </w:pPr>
            <w:r w:rsidRPr="00FF14B3">
              <w:t>Unsigned32</w:t>
            </w:r>
          </w:p>
        </w:tc>
        <w:tc>
          <w:tcPr>
            <w:tcW w:w="0" w:type="auto"/>
          </w:tcPr>
          <w:p w14:paraId="7905B3DC" w14:textId="77777777" w:rsidR="00407215" w:rsidRPr="00FF14B3" w:rsidRDefault="00407215" w:rsidP="00C71329">
            <w:pPr>
              <w:pStyle w:val="TAL"/>
            </w:pPr>
            <w:r w:rsidRPr="00FF14B3">
              <w:t>M,V</w:t>
            </w:r>
          </w:p>
        </w:tc>
        <w:tc>
          <w:tcPr>
            <w:tcW w:w="0" w:type="auto"/>
          </w:tcPr>
          <w:p w14:paraId="6AD20797" w14:textId="77777777" w:rsidR="00407215" w:rsidRPr="00FF14B3" w:rsidRDefault="00407215" w:rsidP="00C71329">
            <w:pPr>
              <w:pStyle w:val="TAL"/>
            </w:pPr>
          </w:p>
        </w:tc>
        <w:tc>
          <w:tcPr>
            <w:tcW w:w="0" w:type="auto"/>
          </w:tcPr>
          <w:p w14:paraId="167A11B0" w14:textId="77777777" w:rsidR="00407215" w:rsidRPr="00FF14B3" w:rsidRDefault="00407215" w:rsidP="00C71329">
            <w:pPr>
              <w:pStyle w:val="TAL"/>
            </w:pPr>
          </w:p>
        </w:tc>
        <w:tc>
          <w:tcPr>
            <w:tcW w:w="0" w:type="auto"/>
          </w:tcPr>
          <w:p w14:paraId="64053AB8" w14:textId="77777777" w:rsidR="00407215" w:rsidRPr="00FF14B3" w:rsidRDefault="00407215" w:rsidP="00C71329">
            <w:pPr>
              <w:pStyle w:val="TAL"/>
            </w:pPr>
          </w:p>
        </w:tc>
        <w:tc>
          <w:tcPr>
            <w:tcW w:w="0" w:type="auto"/>
          </w:tcPr>
          <w:p w14:paraId="37AA7E02" w14:textId="77777777" w:rsidR="00407215" w:rsidRPr="00FF14B3" w:rsidRDefault="00407215" w:rsidP="00C71329">
            <w:pPr>
              <w:pStyle w:val="TAL"/>
            </w:pPr>
            <w:r w:rsidRPr="00FF14B3">
              <w:t>No</w:t>
            </w:r>
          </w:p>
        </w:tc>
      </w:tr>
      <w:tr w:rsidR="00407215" w:rsidRPr="00FF14B3" w14:paraId="1FFFBD26" w14:textId="77777777" w:rsidTr="00C71329">
        <w:tblPrEx>
          <w:tblCellMar>
            <w:top w:w="0" w:type="dxa"/>
            <w:bottom w:w="0" w:type="dxa"/>
          </w:tblCellMar>
        </w:tblPrEx>
        <w:trPr>
          <w:cantSplit/>
          <w:jc w:val="center"/>
        </w:trPr>
        <w:tc>
          <w:tcPr>
            <w:tcW w:w="2241" w:type="dxa"/>
          </w:tcPr>
          <w:p w14:paraId="79507E42" w14:textId="77777777" w:rsidR="00407215" w:rsidRPr="00FF14B3" w:rsidRDefault="00407215" w:rsidP="00C71329">
            <w:pPr>
              <w:pStyle w:val="TAL"/>
            </w:pPr>
            <w:r w:rsidRPr="00FF14B3">
              <w:t>Data-Identification-Flags</w:t>
            </w:r>
          </w:p>
        </w:tc>
        <w:tc>
          <w:tcPr>
            <w:tcW w:w="0" w:type="auto"/>
          </w:tcPr>
          <w:p w14:paraId="20089B32" w14:textId="77777777" w:rsidR="00407215" w:rsidRPr="00FF14B3" w:rsidRDefault="00407215" w:rsidP="00C71329">
            <w:pPr>
              <w:pStyle w:val="TAL"/>
            </w:pPr>
            <w:r w:rsidRPr="00FF14B3">
              <w:t>4503</w:t>
            </w:r>
          </w:p>
        </w:tc>
        <w:tc>
          <w:tcPr>
            <w:tcW w:w="0" w:type="auto"/>
          </w:tcPr>
          <w:p w14:paraId="05369254" w14:textId="77777777" w:rsidR="00407215" w:rsidRPr="00FF14B3" w:rsidRDefault="00407215" w:rsidP="00C71329">
            <w:pPr>
              <w:pStyle w:val="TAL"/>
            </w:pPr>
            <w:r w:rsidRPr="00FF14B3">
              <w:t>7.3.12</w:t>
            </w:r>
          </w:p>
        </w:tc>
        <w:tc>
          <w:tcPr>
            <w:tcW w:w="0" w:type="auto"/>
          </w:tcPr>
          <w:p w14:paraId="199846BB" w14:textId="77777777" w:rsidR="00407215" w:rsidRPr="00FF14B3" w:rsidRDefault="00407215" w:rsidP="00C71329">
            <w:pPr>
              <w:pStyle w:val="TAL"/>
            </w:pPr>
            <w:r w:rsidRPr="00FF14B3">
              <w:t>Unsigned64</w:t>
            </w:r>
          </w:p>
        </w:tc>
        <w:tc>
          <w:tcPr>
            <w:tcW w:w="0" w:type="auto"/>
          </w:tcPr>
          <w:p w14:paraId="01DE3FD7" w14:textId="77777777" w:rsidR="00407215" w:rsidRPr="00FF14B3" w:rsidRDefault="00407215" w:rsidP="00C71329">
            <w:pPr>
              <w:pStyle w:val="TAL"/>
            </w:pPr>
            <w:r w:rsidRPr="00FF14B3">
              <w:t>M,V</w:t>
            </w:r>
          </w:p>
        </w:tc>
        <w:tc>
          <w:tcPr>
            <w:tcW w:w="0" w:type="auto"/>
          </w:tcPr>
          <w:p w14:paraId="4643CEA8" w14:textId="77777777" w:rsidR="00407215" w:rsidRPr="00FF14B3" w:rsidRDefault="00407215" w:rsidP="00C71329">
            <w:pPr>
              <w:pStyle w:val="TAL"/>
            </w:pPr>
          </w:p>
        </w:tc>
        <w:tc>
          <w:tcPr>
            <w:tcW w:w="0" w:type="auto"/>
          </w:tcPr>
          <w:p w14:paraId="325BDBAD" w14:textId="77777777" w:rsidR="00407215" w:rsidRPr="00FF14B3" w:rsidRDefault="00407215" w:rsidP="00C71329">
            <w:pPr>
              <w:pStyle w:val="TAL"/>
            </w:pPr>
          </w:p>
        </w:tc>
        <w:tc>
          <w:tcPr>
            <w:tcW w:w="0" w:type="auto"/>
          </w:tcPr>
          <w:p w14:paraId="090741C2" w14:textId="77777777" w:rsidR="00407215" w:rsidRPr="00FF14B3" w:rsidRDefault="00407215" w:rsidP="00C71329">
            <w:pPr>
              <w:pStyle w:val="TAL"/>
            </w:pPr>
          </w:p>
        </w:tc>
        <w:tc>
          <w:tcPr>
            <w:tcW w:w="0" w:type="auto"/>
          </w:tcPr>
          <w:p w14:paraId="76727502" w14:textId="77777777" w:rsidR="00407215" w:rsidRPr="00FF14B3" w:rsidRDefault="00407215" w:rsidP="00C71329">
            <w:pPr>
              <w:pStyle w:val="TAL"/>
            </w:pPr>
            <w:r w:rsidRPr="00FF14B3">
              <w:t>No</w:t>
            </w:r>
          </w:p>
        </w:tc>
      </w:tr>
      <w:tr w:rsidR="00407215" w:rsidRPr="00FF14B3" w14:paraId="11DE36F6" w14:textId="77777777" w:rsidTr="00C71329">
        <w:tblPrEx>
          <w:tblCellMar>
            <w:top w:w="0" w:type="dxa"/>
            <w:bottom w:w="0" w:type="dxa"/>
          </w:tblCellMar>
        </w:tblPrEx>
        <w:trPr>
          <w:cantSplit/>
          <w:jc w:val="center"/>
        </w:trPr>
        <w:tc>
          <w:tcPr>
            <w:tcW w:w="2241" w:type="dxa"/>
          </w:tcPr>
          <w:p w14:paraId="3108122E" w14:textId="77777777" w:rsidR="00407215" w:rsidRPr="00FF14B3" w:rsidRDefault="00407215" w:rsidP="00C71329">
            <w:pPr>
              <w:pStyle w:val="TAL"/>
            </w:pPr>
            <w:r w:rsidRPr="00FF14B3">
              <w:t>DPR-Flags</w:t>
            </w:r>
          </w:p>
        </w:tc>
        <w:tc>
          <w:tcPr>
            <w:tcW w:w="0" w:type="auto"/>
          </w:tcPr>
          <w:p w14:paraId="1DAE2B1B" w14:textId="77777777" w:rsidR="00407215" w:rsidRPr="00FF14B3" w:rsidRDefault="00407215" w:rsidP="00C71329">
            <w:pPr>
              <w:pStyle w:val="TAL"/>
            </w:pPr>
            <w:r w:rsidRPr="00FF14B3">
              <w:t>4504</w:t>
            </w:r>
          </w:p>
        </w:tc>
        <w:tc>
          <w:tcPr>
            <w:tcW w:w="0" w:type="auto"/>
          </w:tcPr>
          <w:p w14:paraId="3DB86DB8" w14:textId="77777777" w:rsidR="00407215" w:rsidRPr="00FF14B3" w:rsidRDefault="00407215" w:rsidP="00C71329">
            <w:pPr>
              <w:pStyle w:val="TAL"/>
            </w:pPr>
            <w:r w:rsidRPr="00FF14B3">
              <w:t>7.3.13</w:t>
            </w:r>
          </w:p>
        </w:tc>
        <w:tc>
          <w:tcPr>
            <w:tcW w:w="0" w:type="auto"/>
          </w:tcPr>
          <w:p w14:paraId="67560D8C" w14:textId="77777777" w:rsidR="00407215" w:rsidRPr="00FF14B3" w:rsidRDefault="00407215" w:rsidP="00C71329">
            <w:pPr>
              <w:pStyle w:val="TAL"/>
            </w:pPr>
            <w:r w:rsidRPr="00FF14B3">
              <w:t>Unsigned32</w:t>
            </w:r>
          </w:p>
        </w:tc>
        <w:tc>
          <w:tcPr>
            <w:tcW w:w="0" w:type="auto"/>
          </w:tcPr>
          <w:p w14:paraId="6B52AEAA" w14:textId="77777777" w:rsidR="00407215" w:rsidRPr="00FF14B3" w:rsidRDefault="00407215" w:rsidP="00C71329">
            <w:pPr>
              <w:pStyle w:val="TAL"/>
            </w:pPr>
            <w:r w:rsidRPr="00FF14B3">
              <w:t>M,V</w:t>
            </w:r>
          </w:p>
        </w:tc>
        <w:tc>
          <w:tcPr>
            <w:tcW w:w="0" w:type="auto"/>
          </w:tcPr>
          <w:p w14:paraId="5E03A4CB" w14:textId="77777777" w:rsidR="00407215" w:rsidRPr="00FF14B3" w:rsidRDefault="00407215" w:rsidP="00C71329">
            <w:pPr>
              <w:pStyle w:val="TAL"/>
            </w:pPr>
          </w:p>
        </w:tc>
        <w:tc>
          <w:tcPr>
            <w:tcW w:w="0" w:type="auto"/>
          </w:tcPr>
          <w:p w14:paraId="4CD5F575" w14:textId="77777777" w:rsidR="00407215" w:rsidRPr="00FF14B3" w:rsidRDefault="00407215" w:rsidP="00C71329">
            <w:pPr>
              <w:pStyle w:val="TAL"/>
            </w:pPr>
          </w:p>
        </w:tc>
        <w:tc>
          <w:tcPr>
            <w:tcW w:w="0" w:type="auto"/>
          </w:tcPr>
          <w:p w14:paraId="4736710E" w14:textId="77777777" w:rsidR="00407215" w:rsidRPr="00FF14B3" w:rsidRDefault="00407215" w:rsidP="00C71329">
            <w:pPr>
              <w:pStyle w:val="TAL"/>
            </w:pPr>
          </w:p>
        </w:tc>
        <w:tc>
          <w:tcPr>
            <w:tcW w:w="0" w:type="auto"/>
          </w:tcPr>
          <w:p w14:paraId="0E9C00FA" w14:textId="77777777" w:rsidR="00407215" w:rsidRPr="00FF14B3" w:rsidRDefault="00407215" w:rsidP="00C71329">
            <w:pPr>
              <w:pStyle w:val="TAL"/>
            </w:pPr>
            <w:r w:rsidRPr="00FF14B3">
              <w:t>No</w:t>
            </w:r>
          </w:p>
        </w:tc>
      </w:tr>
      <w:tr w:rsidR="00407215" w:rsidRPr="00FF14B3" w14:paraId="64EE8A0B" w14:textId="77777777" w:rsidTr="00C71329">
        <w:tblPrEx>
          <w:tblCellMar>
            <w:top w:w="0" w:type="dxa"/>
            <w:bottom w:w="0" w:type="dxa"/>
          </w:tblCellMar>
        </w:tblPrEx>
        <w:trPr>
          <w:cantSplit/>
          <w:jc w:val="center"/>
        </w:trPr>
        <w:tc>
          <w:tcPr>
            <w:tcW w:w="2241" w:type="dxa"/>
          </w:tcPr>
          <w:p w14:paraId="14EF416E" w14:textId="77777777" w:rsidR="00407215" w:rsidRPr="00FF14B3" w:rsidRDefault="00407215" w:rsidP="00C71329">
            <w:pPr>
              <w:pStyle w:val="TAL"/>
            </w:pPr>
            <w:r w:rsidRPr="00FF14B3">
              <w:t>DPA-Flags</w:t>
            </w:r>
          </w:p>
        </w:tc>
        <w:tc>
          <w:tcPr>
            <w:tcW w:w="0" w:type="auto"/>
          </w:tcPr>
          <w:p w14:paraId="39ADC612" w14:textId="77777777" w:rsidR="00407215" w:rsidRPr="00FF14B3" w:rsidRDefault="00407215" w:rsidP="00C71329">
            <w:pPr>
              <w:pStyle w:val="TAL"/>
            </w:pPr>
            <w:r w:rsidRPr="00FF14B3">
              <w:t>4505</w:t>
            </w:r>
          </w:p>
        </w:tc>
        <w:tc>
          <w:tcPr>
            <w:tcW w:w="0" w:type="auto"/>
          </w:tcPr>
          <w:p w14:paraId="5A94615A" w14:textId="77777777" w:rsidR="00407215" w:rsidRPr="00FF14B3" w:rsidRDefault="00407215" w:rsidP="00C71329">
            <w:pPr>
              <w:pStyle w:val="TAL"/>
            </w:pPr>
            <w:r w:rsidRPr="00FF14B3">
              <w:t>7.3.14</w:t>
            </w:r>
          </w:p>
        </w:tc>
        <w:tc>
          <w:tcPr>
            <w:tcW w:w="0" w:type="auto"/>
          </w:tcPr>
          <w:p w14:paraId="0967981C" w14:textId="77777777" w:rsidR="00407215" w:rsidRPr="00FF14B3" w:rsidRDefault="00407215" w:rsidP="00C71329">
            <w:pPr>
              <w:pStyle w:val="TAL"/>
            </w:pPr>
            <w:r w:rsidRPr="00FF14B3">
              <w:t>Unsigned32</w:t>
            </w:r>
          </w:p>
        </w:tc>
        <w:tc>
          <w:tcPr>
            <w:tcW w:w="0" w:type="auto"/>
          </w:tcPr>
          <w:p w14:paraId="6643188D" w14:textId="77777777" w:rsidR="00407215" w:rsidRPr="00FF14B3" w:rsidRDefault="00407215" w:rsidP="00C71329">
            <w:pPr>
              <w:pStyle w:val="TAL"/>
            </w:pPr>
            <w:r w:rsidRPr="00FF14B3">
              <w:t>M,V</w:t>
            </w:r>
          </w:p>
        </w:tc>
        <w:tc>
          <w:tcPr>
            <w:tcW w:w="0" w:type="auto"/>
          </w:tcPr>
          <w:p w14:paraId="3711C3C6" w14:textId="77777777" w:rsidR="00407215" w:rsidRPr="00FF14B3" w:rsidRDefault="00407215" w:rsidP="00C71329">
            <w:pPr>
              <w:pStyle w:val="TAL"/>
            </w:pPr>
          </w:p>
        </w:tc>
        <w:tc>
          <w:tcPr>
            <w:tcW w:w="0" w:type="auto"/>
          </w:tcPr>
          <w:p w14:paraId="3F9041A5" w14:textId="77777777" w:rsidR="00407215" w:rsidRPr="00FF14B3" w:rsidRDefault="00407215" w:rsidP="00C71329">
            <w:pPr>
              <w:pStyle w:val="TAL"/>
            </w:pPr>
          </w:p>
        </w:tc>
        <w:tc>
          <w:tcPr>
            <w:tcW w:w="0" w:type="auto"/>
          </w:tcPr>
          <w:p w14:paraId="1C33320F" w14:textId="77777777" w:rsidR="00407215" w:rsidRPr="00FF14B3" w:rsidRDefault="00407215" w:rsidP="00C71329">
            <w:pPr>
              <w:pStyle w:val="TAL"/>
            </w:pPr>
          </w:p>
        </w:tc>
        <w:tc>
          <w:tcPr>
            <w:tcW w:w="0" w:type="auto"/>
          </w:tcPr>
          <w:p w14:paraId="73141820" w14:textId="77777777" w:rsidR="00407215" w:rsidRPr="00FF14B3" w:rsidRDefault="00407215" w:rsidP="00C71329">
            <w:pPr>
              <w:pStyle w:val="TAL"/>
            </w:pPr>
            <w:r w:rsidRPr="00FF14B3">
              <w:t>No</w:t>
            </w:r>
          </w:p>
        </w:tc>
      </w:tr>
      <w:tr w:rsidR="00407215" w:rsidRPr="00FF14B3" w14:paraId="77381D9B" w14:textId="77777777" w:rsidTr="00C71329">
        <w:tblPrEx>
          <w:tblCellMar>
            <w:top w:w="0" w:type="dxa"/>
            <w:bottom w:w="0" w:type="dxa"/>
          </w:tblCellMar>
        </w:tblPrEx>
        <w:trPr>
          <w:cantSplit/>
          <w:jc w:val="center"/>
        </w:trPr>
        <w:tc>
          <w:tcPr>
            <w:tcW w:w="2241" w:type="dxa"/>
          </w:tcPr>
          <w:p w14:paraId="2E32C31B" w14:textId="77777777" w:rsidR="00407215" w:rsidRPr="00FF14B3" w:rsidRDefault="00407215" w:rsidP="00C71329">
            <w:pPr>
              <w:pStyle w:val="TAL"/>
            </w:pPr>
            <w:r w:rsidRPr="00FF14B3">
              <w:t>DUR-Flags</w:t>
            </w:r>
          </w:p>
        </w:tc>
        <w:tc>
          <w:tcPr>
            <w:tcW w:w="0" w:type="auto"/>
          </w:tcPr>
          <w:p w14:paraId="6C73A6FE" w14:textId="77777777" w:rsidR="00407215" w:rsidRPr="00FF14B3" w:rsidRDefault="00407215" w:rsidP="00C71329">
            <w:pPr>
              <w:pStyle w:val="TAL"/>
            </w:pPr>
            <w:r w:rsidRPr="00FF14B3">
              <w:t>4506</w:t>
            </w:r>
          </w:p>
        </w:tc>
        <w:tc>
          <w:tcPr>
            <w:tcW w:w="0" w:type="auto"/>
          </w:tcPr>
          <w:p w14:paraId="2BDA435A" w14:textId="77777777" w:rsidR="00407215" w:rsidRPr="00FF14B3" w:rsidRDefault="00407215" w:rsidP="00C71329">
            <w:pPr>
              <w:pStyle w:val="TAL"/>
            </w:pPr>
            <w:r w:rsidRPr="00FF14B3">
              <w:t>7.3.15</w:t>
            </w:r>
          </w:p>
        </w:tc>
        <w:tc>
          <w:tcPr>
            <w:tcW w:w="0" w:type="auto"/>
          </w:tcPr>
          <w:p w14:paraId="6F56AEE1" w14:textId="77777777" w:rsidR="00407215" w:rsidRPr="00FF14B3" w:rsidRDefault="00407215" w:rsidP="00C71329">
            <w:pPr>
              <w:pStyle w:val="TAL"/>
            </w:pPr>
            <w:r w:rsidRPr="00FF14B3">
              <w:t>Unsigned32</w:t>
            </w:r>
          </w:p>
        </w:tc>
        <w:tc>
          <w:tcPr>
            <w:tcW w:w="0" w:type="auto"/>
          </w:tcPr>
          <w:p w14:paraId="6B7FF01C" w14:textId="77777777" w:rsidR="00407215" w:rsidRPr="00FF14B3" w:rsidRDefault="00407215" w:rsidP="00C71329">
            <w:pPr>
              <w:pStyle w:val="TAL"/>
            </w:pPr>
            <w:r w:rsidRPr="00FF14B3">
              <w:t>M,V</w:t>
            </w:r>
          </w:p>
        </w:tc>
        <w:tc>
          <w:tcPr>
            <w:tcW w:w="0" w:type="auto"/>
          </w:tcPr>
          <w:p w14:paraId="262B6479" w14:textId="77777777" w:rsidR="00407215" w:rsidRPr="00FF14B3" w:rsidRDefault="00407215" w:rsidP="00C71329">
            <w:pPr>
              <w:pStyle w:val="TAL"/>
            </w:pPr>
          </w:p>
        </w:tc>
        <w:tc>
          <w:tcPr>
            <w:tcW w:w="0" w:type="auto"/>
          </w:tcPr>
          <w:p w14:paraId="69BA4B00" w14:textId="77777777" w:rsidR="00407215" w:rsidRPr="00FF14B3" w:rsidRDefault="00407215" w:rsidP="00C71329">
            <w:pPr>
              <w:pStyle w:val="TAL"/>
            </w:pPr>
          </w:p>
        </w:tc>
        <w:tc>
          <w:tcPr>
            <w:tcW w:w="0" w:type="auto"/>
          </w:tcPr>
          <w:p w14:paraId="2ADC1F0F" w14:textId="77777777" w:rsidR="00407215" w:rsidRPr="00FF14B3" w:rsidRDefault="00407215" w:rsidP="00C71329">
            <w:pPr>
              <w:pStyle w:val="TAL"/>
            </w:pPr>
          </w:p>
        </w:tc>
        <w:tc>
          <w:tcPr>
            <w:tcW w:w="0" w:type="auto"/>
          </w:tcPr>
          <w:p w14:paraId="59A0570B" w14:textId="77777777" w:rsidR="00407215" w:rsidRPr="00FF14B3" w:rsidRDefault="00407215" w:rsidP="00C71329">
            <w:pPr>
              <w:pStyle w:val="TAL"/>
            </w:pPr>
            <w:r w:rsidRPr="00FF14B3">
              <w:t>No</w:t>
            </w:r>
          </w:p>
        </w:tc>
      </w:tr>
      <w:tr w:rsidR="00407215" w:rsidRPr="00FF14B3" w14:paraId="1C918480" w14:textId="77777777" w:rsidTr="00C71329">
        <w:tblPrEx>
          <w:tblCellMar>
            <w:top w:w="0" w:type="dxa"/>
            <w:bottom w:w="0" w:type="dxa"/>
          </w:tblCellMar>
        </w:tblPrEx>
        <w:trPr>
          <w:cantSplit/>
          <w:jc w:val="center"/>
        </w:trPr>
        <w:tc>
          <w:tcPr>
            <w:tcW w:w="2241" w:type="dxa"/>
          </w:tcPr>
          <w:p w14:paraId="3ED4B0A1" w14:textId="77777777" w:rsidR="00407215" w:rsidRPr="00FF14B3" w:rsidRDefault="00407215" w:rsidP="00C71329">
            <w:pPr>
              <w:pStyle w:val="TAL"/>
            </w:pPr>
            <w:r w:rsidRPr="00FF14B3">
              <w:t>DUA-Flags</w:t>
            </w:r>
          </w:p>
        </w:tc>
        <w:tc>
          <w:tcPr>
            <w:tcW w:w="0" w:type="auto"/>
          </w:tcPr>
          <w:p w14:paraId="0088EAEE" w14:textId="77777777" w:rsidR="00407215" w:rsidRPr="00FF14B3" w:rsidRDefault="00407215" w:rsidP="00C71329">
            <w:pPr>
              <w:pStyle w:val="TAL"/>
            </w:pPr>
            <w:r w:rsidRPr="00FF14B3">
              <w:t>4507</w:t>
            </w:r>
          </w:p>
        </w:tc>
        <w:tc>
          <w:tcPr>
            <w:tcW w:w="0" w:type="auto"/>
          </w:tcPr>
          <w:p w14:paraId="1FA96928" w14:textId="77777777" w:rsidR="00407215" w:rsidRPr="00FF14B3" w:rsidRDefault="00407215" w:rsidP="00C71329">
            <w:pPr>
              <w:pStyle w:val="TAL"/>
            </w:pPr>
            <w:r w:rsidRPr="00FF14B3">
              <w:t>7.3.16</w:t>
            </w:r>
          </w:p>
        </w:tc>
        <w:tc>
          <w:tcPr>
            <w:tcW w:w="0" w:type="auto"/>
          </w:tcPr>
          <w:p w14:paraId="4133DBF4" w14:textId="77777777" w:rsidR="00407215" w:rsidRPr="00FF14B3" w:rsidRDefault="00407215" w:rsidP="00C71329">
            <w:pPr>
              <w:pStyle w:val="TAL"/>
            </w:pPr>
            <w:r w:rsidRPr="00FF14B3">
              <w:t>Unsigned32</w:t>
            </w:r>
          </w:p>
        </w:tc>
        <w:tc>
          <w:tcPr>
            <w:tcW w:w="0" w:type="auto"/>
          </w:tcPr>
          <w:p w14:paraId="7D89FC5C" w14:textId="77777777" w:rsidR="00407215" w:rsidRPr="00FF14B3" w:rsidRDefault="00407215" w:rsidP="00C71329">
            <w:pPr>
              <w:pStyle w:val="TAL"/>
            </w:pPr>
            <w:r w:rsidRPr="00FF14B3">
              <w:t>M,V</w:t>
            </w:r>
          </w:p>
        </w:tc>
        <w:tc>
          <w:tcPr>
            <w:tcW w:w="0" w:type="auto"/>
          </w:tcPr>
          <w:p w14:paraId="31A36057" w14:textId="77777777" w:rsidR="00407215" w:rsidRPr="00FF14B3" w:rsidRDefault="00407215" w:rsidP="00C71329">
            <w:pPr>
              <w:pStyle w:val="TAL"/>
            </w:pPr>
          </w:p>
        </w:tc>
        <w:tc>
          <w:tcPr>
            <w:tcW w:w="0" w:type="auto"/>
          </w:tcPr>
          <w:p w14:paraId="63B3BA74" w14:textId="77777777" w:rsidR="00407215" w:rsidRPr="00FF14B3" w:rsidRDefault="00407215" w:rsidP="00C71329">
            <w:pPr>
              <w:pStyle w:val="TAL"/>
            </w:pPr>
          </w:p>
        </w:tc>
        <w:tc>
          <w:tcPr>
            <w:tcW w:w="0" w:type="auto"/>
          </w:tcPr>
          <w:p w14:paraId="0104CD9C" w14:textId="77777777" w:rsidR="00407215" w:rsidRPr="00FF14B3" w:rsidRDefault="00407215" w:rsidP="00C71329">
            <w:pPr>
              <w:pStyle w:val="TAL"/>
            </w:pPr>
          </w:p>
        </w:tc>
        <w:tc>
          <w:tcPr>
            <w:tcW w:w="0" w:type="auto"/>
          </w:tcPr>
          <w:p w14:paraId="30508881" w14:textId="77777777" w:rsidR="00407215" w:rsidRPr="00FF14B3" w:rsidRDefault="00407215" w:rsidP="00C71329">
            <w:pPr>
              <w:pStyle w:val="TAL"/>
            </w:pPr>
            <w:r w:rsidRPr="00FF14B3">
              <w:t>No</w:t>
            </w:r>
          </w:p>
        </w:tc>
      </w:tr>
      <w:tr w:rsidR="00407215" w:rsidRPr="00FF14B3" w14:paraId="53A173B2" w14:textId="77777777" w:rsidTr="00C71329">
        <w:tblPrEx>
          <w:tblCellMar>
            <w:top w:w="0" w:type="dxa"/>
            <w:bottom w:w="0" w:type="dxa"/>
          </w:tblCellMar>
        </w:tblPrEx>
        <w:trPr>
          <w:cantSplit/>
          <w:jc w:val="center"/>
        </w:trPr>
        <w:tc>
          <w:tcPr>
            <w:tcW w:w="2241" w:type="dxa"/>
          </w:tcPr>
          <w:p w14:paraId="1594D3FE" w14:textId="77777777" w:rsidR="00407215" w:rsidRPr="00FF14B3" w:rsidRDefault="00407215" w:rsidP="00C71329">
            <w:pPr>
              <w:pStyle w:val="TAL"/>
            </w:pPr>
            <w:r w:rsidRPr="00FF14B3">
              <w:t>NDR-Flags</w:t>
            </w:r>
          </w:p>
        </w:tc>
        <w:tc>
          <w:tcPr>
            <w:tcW w:w="0" w:type="auto"/>
          </w:tcPr>
          <w:p w14:paraId="09957CEC" w14:textId="77777777" w:rsidR="00407215" w:rsidRPr="00FF14B3" w:rsidRDefault="00407215" w:rsidP="00C71329">
            <w:pPr>
              <w:pStyle w:val="TAL"/>
            </w:pPr>
            <w:r w:rsidRPr="00FF14B3">
              <w:t>4508</w:t>
            </w:r>
          </w:p>
        </w:tc>
        <w:tc>
          <w:tcPr>
            <w:tcW w:w="0" w:type="auto"/>
          </w:tcPr>
          <w:p w14:paraId="46E62A0F" w14:textId="77777777" w:rsidR="00407215" w:rsidRPr="00FF14B3" w:rsidRDefault="00407215" w:rsidP="00C71329">
            <w:pPr>
              <w:pStyle w:val="TAL"/>
            </w:pPr>
            <w:r w:rsidRPr="00FF14B3">
              <w:t>7.3.17</w:t>
            </w:r>
          </w:p>
        </w:tc>
        <w:tc>
          <w:tcPr>
            <w:tcW w:w="0" w:type="auto"/>
          </w:tcPr>
          <w:p w14:paraId="06E86C1D" w14:textId="77777777" w:rsidR="00407215" w:rsidRPr="00FF14B3" w:rsidRDefault="00407215" w:rsidP="00C71329">
            <w:pPr>
              <w:pStyle w:val="TAL"/>
            </w:pPr>
            <w:r w:rsidRPr="00FF14B3">
              <w:t>Unsigned32</w:t>
            </w:r>
          </w:p>
        </w:tc>
        <w:tc>
          <w:tcPr>
            <w:tcW w:w="0" w:type="auto"/>
          </w:tcPr>
          <w:p w14:paraId="1D884A7C" w14:textId="77777777" w:rsidR="00407215" w:rsidRPr="00FF14B3" w:rsidRDefault="00407215" w:rsidP="00C71329">
            <w:pPr>
              <w:pStyle w:val="TAL"/>
            </w:pPr>
            <w:r w:rsidRPr="00FF14B3">
              <w:t>M,V</w:t>
            </w:r>
          </w:p>
        </w:tc>
        <w:tc>
          <w:tcPr>
            <w:tcW w:w="0" w:type="auto"/>
          </w:tcPr>
          <w:p w14:paraId="109E487F" w14:textId="77777777" w:rsidR="00407215" w:rsidRPr="00FF14B3" w:rsidRDefault="00407215" w:rsidP="00C71329">
            <w:pPr>
              <w:pStyle w:val="TAL"/>
            </w:pPr>
          </w:p>
        </w:tc>
        <w:tc>
          <w:tcPr>
            <w:tcW w:w="0" w:type="auto"/>
          </w:tcPr>
          <w:p w14:paraId="234FF4A0" w14:textId="77777777" w:rsidR="00407215" w:rsidRPr="00FF14B3" w:rsidRDefault="00407215" w:rsidP="00C71329">
            <w:pPr>
              <w:pStyle w:val="TAL"/>
            </w:pPr>
          </w:p>
        </w:tc>
        <w:tc>
          <w:tcPr>
            <w:tcW w:w="0" w:type="auto"/>
          </w:tcPr>
          <w:p w14:paraId="4D685259" w14:textId="77777777" w:rsidR="00407215" w:rsidRPr="00FF14B3" w:rsidRDefault="00407215" w:rsidP="00C71329">
            <w:pPr>
              <w:pStyle w:val="TAL"/>
            </w:pPr>
          </w:p>
        </w:tc>
        <w:tc>
          <w:tcPr>
            <w:tcW w:w="0" w:type="auto"/>
          </w:tcPr>
          <w:p w14:paraId="362C1153" w14:textId="77777777" w:rsidR="00407215" w:rsidRPr="00FF14B3" w:rsidRDefault="00407215" w:rsidP="00C71329">
            <w:pPr>
              <w:pStyle w:val="TAL"/>
            </w:pPr>
            <w:r w:rsidRPr="00FF14B3">
              <w:t>No</w:t>
            </w:r>
          </w:p>
        </w:tc>
      </w:tr>
      <w:tr w:rsidR="00407215" w:rsidRPr="00FF14B3" w14:paraId="2FF153D4" w14:textId="77777777" w:rsidTr="00C71329">
        <w:tblPrEx>
          <w:tblCellMar>
            <w:top w:w="0" w:type="dxa"/>
            <w:bottom w:w="0" w:type="dxa"/>
          </w:tblCellMar>
        </w:tblPrEx>
        <w:trPr>
          <w:cantSplit/>
          <w:jc w:val="center"/>
        </w:trPr>
        <w:tc>
          <w:tcPr>
            <w:tcW w:w="2241" w:type="dxa"/>
          </w:tcPr>
          <w:p w14:paraId="73E045A2" w14:textId="77777777" w:rsidR="00407215" w:rsidRPr="00FF14B3" w:rsidRDefault="00407215" w:rsidP="00C71329">
            <w:pPr>
              <w:pStyle w:val="TAL"/>
            </w:pPr>
            <w:r w:rsidRPr="00FF14B3">
              <w:t>NDA-Flags</w:t>
            </w:r>
          </w:p>
        </w:tc>
        <w:tc>
          <w:tcPr>
            <w:tcW w:w="0" w:type="auto"/>
          </w:tcPr>
          <w:p w14:paraId="7DDC4D1C" w14:textId="77777777" w:rsidR="00407215" w:rsidRPr="00FF14B3" w:rsidRDefault="00407215" w:rsidP="00C71329">
            <w:pPr>
              <w:pStyle w:val="TAL"/>
            </w:pPr>
            <w:r w:rsidRPr="00FF14B3">
              <w:t>4509</w:t>
            </w:r>
          </w:p>
        </w:tc>
        <w:tc>
          <w:tcPr>
            <w:tcW w:w="0" w:type="auto"/>
          </w:tcPr>
          <w:p w14:paraId="078735B8" w14:textId="77777777" w:rsidR="00407215" w:rsidRPr="00FF14B3" w:rsidRDefault="00407215" w:rsidP="00C71329">
            <w:pPr>
              <w:pStyle w:val="TAL"/>
            </w:pPr>
            <w:r w:rsidRPr="00FF14B3">
              <w:t>7.3.18</w:t>
            </w:r>
          </w:p>
        </w:tc>
        <w:tc>
          <w:tcPr>
            <w:tcW w:w="0" w:type="auto"/>
          </w:tcPr>
          <w:p w14:paraId="692481C6" w14:textId="77777777" w:rsidR="00407215" w:rsidRPr="00FF14B3" w:rsidRDefault="00407215" w:rsidP="00C71329">
            <w:pPr>
              <w:pStyle w:val="TAL"/>
            </w:pPr>
            <w:r w:rsidRPr="00FF14B3">
              <w:t>Unsigned32</w:t>
            </w:r>
          </w:p>
        </w:tc>
        <w:tc>
          <w:tcPr>
            <w:tcW w:w="0" w:type="auto"/>
          </w:tcPr>
          <w:p w14:paraId="38937008" w14:textId="77777777" w:rsidR="00407215" w:rsidRPr="00FF14B3" w:rsidRDefault="00407215" w:rsidP="00C71329">
            <w:pPr>
              <w:pStyle w:val="TAL"/>
            </w:pPr>
            <w:r w:rsidRPr="00FF14B3">
              <w:t>M,V</w:t>
            </w:r>
          </w:p>
        </w:tc>
        <w:tc>
          <w:tcPr>
            <w:tcW w:w="0" w:type="auto"/>
          </w:tcPr>
          <w:p w14:paraId="0B3DBA5A" w14:textId="77777777" w:rsidR="00407215" w:rsidRPr="00FF14B3" w:rsidRDefault="00407215" w:rsidP="00C71329">
            <w:pPr>
              <w:pStyle w:val="TAL"/>
            </w:pPr>
          </w:p>
        </w:tc>
        <w:tc>
          <w:tcPr>
            <w:tcW w:w="0" w:type="auto"/>
          </w:tcPr>
          <w:p w14:paraId="5A22C132" w14:textId="77777777" w:rsidR="00407215" w:rsidRPr="00FF14B3" w:rsidRDefault="00407215" w:rsidP="00C71329">
            <w:pPr>
              <w:pStyle w:val="TAL"/>
            </w:pPr>
          </w:p>
        </w:tc>
        <w:tc>
          <w:tcPr>
            <w:tcW w:w="0" w:type="auto"/>
          </w:tcPr>
          <w:p w14:paraId="025A8557" w14:textId="77777777" w:rsidR="00407215" w:rsidRPr="00FF14B3" w:rsidRDefault="00407215" w:rsidP="00C71329">
            <w:pPr>
              <w:pStyle w:val="TAL"/>
            </w:pPr>
          </w:p>
        </w:tc>
        <w:tc>
          <w:tcPr>
            <w:tcW w:w="0" w:type="auto"/>
          </w:tcPr>
          <w:p w14:paraId="65BA1CD7" w14:textId="77777777" w:rsidR="00407215" w:rsidRPr="00FF14B3" w:rsidRDefault="00407215" w:rsidP="00C71329">
            <w:pPr>
              <w:pStyle w:val="TAL"/>
            </w:pPr>
            <w:r w:rsidRPr="00FF14B3">
              <w:t>No</w:t>
            </w:r>
          </w:p>
        </w:tc>
      </w:tr>
      <w:tr w:rsidR="00407215" w:rsidRPr="00FF14B3" w14:paraId="013A24D8" w14:textId="77777777" w:rsidTr="00C71329">
        <w:tblPrEx>
          <w:tblCellMar>
            <w:top w:w="0" w:type="dxa"/>
            <w:bottom w:w="0" w:type="dxa"/>
          </w:tblCellMar>
        </w:tblPrEx>
        <w:trPr>
          <w:cantSplit/>
          <w:jc w:val="center"/>
        </w:trPr>
        <w:tc>
          <w:tcPr>
            <w:tcW w:w="2241" w:type="dxa"/>
          </w:tcPr>
          <w:p w14:paraId="5829AFD3" w14:textId="77777777" w:rsidR="00407215" w:rsidRPr="00FF14B3" w:rsidRDefault="00407215" w:rsidP="00C71329">
            <w:pPr>
              <w:pStyle w:val="TAL"/>
            </w:pPr>
            <w:r w:rsidRPr="00FF14B3">
              <w:t>User-Data-Id</w:t>
            </w:r>
          </w:p>
        </w:tc>
        <w:tc>
          <w:tcPr>
            <w:tcW w:w="0" w:type="auto"/>
          </w:tcPr>
          <w:p w14:paraId="524B1A40" w14:textId="77777777" w:rsidR="00407215" w:rsidRPr="00FF14B3" w:rsidRDefault="00407215" w:rsidP="00C71329">
            <w:pPr>
              <w:pStyle w:val="TAL"/>
            </w:pPr>
            <w:r w:rsidRPr="00FF14B3">
              <w:t>4510</w:t>
            </w:r>
          </w:p>
        </w:tc>
        <w:tc>
          <w:tcPr>
            <w:tcW w:w="0" w:type="auto"/>
          </w:tcPr>
          <w:p w14:paraId="263AF8F8" w14:textId="77777777" w:rsidR="00407215" w:rsidRPr="00FF14B3" w:rsidRDefault="00407215" w:rsidP="00C71329">
            <w:pPr>
              <w:pStyle w:val="TAL"/>
            </w:pPr>
            <w:r w:rsidRPr="00FF14B3">
              <w:t>7.3.19</w:t>
            </w:r>
          </w:p>
        </w:tc>
        <w:tc>
          <w:tcPr>
            <w:tcW w:w="0" w:type="auto"/>
          </w:tcPr>
          <w:p w14:paraId="3F6E1544" w14:textId="77777777" w:rsidR="00407215" w:rsidRPr="00FF14B3" w:rsidRDefault="00407215" w:rsidP="00C71329">
            <w:pPr>
              <w:pStyle w:val="TAL"/>
            </w:pPr>
            <w:r w:rsidRPr="00FF14B3">
              <w:t>Unsigned32</w:t>
            </w:r>
          </w:p>
        </w:tc>
        <w:tc>
          <w:tcPr>
            <w:tcW w:w="0" w:type="auto"/>
          </w:tcPr>
          <w:p w14:paraId="7D329D01" w14:textId="77777777" w:rsidR="00407215" w:rsidRPr="00FF14B3" w:rsidRDefault="00407215" w:rsidP="00C71329">
            <w:pPr>
              <w:pStyle w:val="TAL"/>
            </w:pPr>
            <w:r w:rsidRPr="00FF14B3">
              <w:t>M,V</w:t>
            </w:r>
          </w:p>
        </w:tc>
        <w:tc>
          <w:tcPr>
            <w:tcW w:w="0" w:type="auto"/>
          </w:tcPr>
          <w:p w14:paraId="19BE1E43" w14:textId="77777777" w:rsidR="00407215" w:rsidRPr="00FF14B3" w:rsidRDefault="00407215" w:rsidP="00C71329">
            <w:pPr>
              <w:pStyle w:val="TAL"/>
            </w:pPr>
          </w:p>
        </w:tc>
        <w:tc>
          <w:tcPr>
            <w:tcW w:w="0" w:type="auto"/>
          </w:tcPr>
          <w:p w14:paraId="2D9B9D39" w14:textId="77777777" w:rsidR="00407215" w:rsidRPr="00FF14B3" w:rsidRDefault="00407215" w:rsidP="00C71329">
            <w:pPr>
              <w:pStyle w:val="TAL"/>
            </w:pPr>
          </w:p>
        </w:tc>
        <w:tc>
          <w:tcPr>
            <w:tcW w:w="0" w:type="auto"/>
          </w:tcPr>
          <w:p w14:paraId="45EB65FA" w14:textId="77777777" w:rsidR="00407215" w:rsidRPr="00FF14B3" w:rsidRDefault="00407215" w:rsidP="00C71329">
            <w:pPr>
              <w:pStyle w:val="TAL"/>
            </w:pPr>
          </w:p>
        </w:tc>
        <w:tc>
          <w:tcPr>
            <w:tcW w:w="0" w:type="auto"/>
          </w:tcPr>
          <w:p w14:paraId="72B41297" w14:textId="77777777" w:rsidR="00407215" w:rsidRPr="00FF14B3" w:rsidRDefault="00407215" w:rsidP="00C71329">
            <w:pPr>
              <w:pStyle w:val="TAL"/>
            </w:pPr>
            <w:r w:rsidRPr="00FF14B3">
              <w:t>No</w:t>
            </w:r>
          </w:p>
        </w:tc>
      </w:tr>
      <w:tr w:rsidR="00407215" w:rsidRPr="00FF14B3" w14:paraId="2EA985A9" w14:textId="77777777" w:rsidTr="00C71329">
        <w:tblPrEx>
          <w:tblCellMar>
            <w:top w:w="0" w:type="dxa"/>
            <w:bottom w:w="0" w:type="dxa"/>
          </w:tblCellMar>
        </w:tblPrEx>
        <w:trPr>
          <w:cantSplit/>
          <w:jc w:val="center"/>
        </w:trPr>
        <w:tc>
          <w:tcPr>
            <w:tcW w:w="2241" w:type="dxa"/>
          </w:tcPr>
          <w:p w14:paraId="2EA41ADB" w14:textId="77777777" w:rsidR="00407215" w:rsidRPr="00FF14B3" w:rsidRDefault="00407215" w:rsidP="00C71329">
            <w:pPr>
              <w:pStyle w:val="TAL"/>
            </w:pPr>
            <w:r w:rsidRPr="00FF14B3">
              <w:t>MC-Service-User-Profile-Data</w:t>
            </w:r>
          </w:p>
        </w:tc>
        <w:tc>
          <w:tcPr>
            <w:tcW w:w="0" w:type="auto"/>
          </w:tcPr>
          <w:p w14:paraId="68A719BA" w14:textId="77777777" w:rsidR="00407215" w:rsidRPr="00FF14B3" w:rsidRDefault="00407215" w:rsidP="00C71329">
            <w:pPr>
              <w:pStyle w:val="TAL"/>
            </w:pPr>
            <w:r w:rsidRPr="00FF14B3">
              <w:t>4511</w:t>
            </w:r>
          </w:p>
        </w:tc>
        <w:tc>
          <w:tcPr>
            <w:tcW w:w="0" w:type="auto"/>
          </w:tcPr>
          <w:p w14:paraId="6D92D590" w14:textId="77777777" w:rsidR="00407215" w:rsidRPr="00FF14B3" w:rsidRDefault="00407215" w:rsidP="00C71329">
            <w:pPr>
              <w:pStyle w:val="TAL"/>
            </w:pPr>
            <w:r w:rsidRPr="00FF14B3">
              <w:t>7.3.20</w:t>
            </w:r>
          </w:p>
        </w:tc>
        <w:tc>
          <w:tcPr>
            <w:tcW w:w="0" w:type="auto"/>
          </w:tcPr>
          <w:p w14:paraId="3517E781" w14:textId="77777777" w:rsidR="00407215" w:rsidRPr="00FF14B3" w:rsidRDefault="00407215" w:rsidP="00C71329">
            <w:pPr>
              <w:pStyle w:val="TAL"/>
            </w:pPr>
            <w:r w:rsidRPr="00FF14B3">
              <w:t>Grouped</w:t>
            </w:r>
          </w:p>
        </w:tc>
        <w:tc>
          <w:tcPr>
            <w:tcW w:w="0" w:type="auto"/>
          </w:tcPr>
          <w:p w14:paraId="711912CE" w14:textId="77777777" w:rsidR="00407215" w:rsidRPr="00FF14B3" w:rsidRDefault="00407215" w:rsidP="00C71329">
            <w:pPr>
              <w:pStyle w:val="TAL"/>
            </w:pPr>
            <w:r w:rsidRPr="00FF14B3">
              <w:t>M,V</w:t>
            </w:r>
          </w:p>
        </w:tc>
        <w:tc>
          <w:tcPr>
            <w:tcW w:w="0" w:type="auto"/>
          </w:tcPr>
          <w:p w14:paraId="69F36BF5" w14:textId="77777777" w:rsidR="00407215" w:rsidRPr="00FF14B3" w:rsidRDefault="00407215" w:rsidP="00C71329">
            <w:pPr>
              <w:pStyle w:val="TAL"/>
            </w:pPr>
          </w:p>
        </w:tc>
        <w:tc>
          <w:tcPr>
            <w:tcW w:w="0" w:type="auto"/>
          </w:tcPr>
          <w:p w14:paraId="3A819169" w14:textId="77777777" w:rsidR="00407215" w:rsidRPr="00FF14B3" w:rsidRDefault="00407215" w:rsidP="00C71329">
            <w:pPr>
              <w:pStyle w:val="TAL"/>
            </w:pPr>
          </w:p>
        </w:tc>
        <w:tc>
          <w:tcPr>
            <w:tcW w:w="0" w:type="auto"/>
          </w:tcPr>
          <w:p w14:paraId="17B44935" w14:textId="77777777" w:rsidR="00407215" w:rsidRPr="00FF14B3" w:rsidRDefault="00407215" w:rsidP="00C71329">
            <w:pPr>
              <w:pStyle w:val="TAL"/>
            </w:pPr>
          </w:p>
        </w:tc>
        <w:tc>
          <w:tcPr>
            <w:tcW w:w="0" w:type="auto"/>
          </w:tcPr>
          <w:p w14:paraId="7A69247B" w14:textId="77777777" w:rsidR="00407215" w:rsidRPr="00FF14B3" w:rsidRDefault="00407215" w:rsidP="00C71329">
            <w:pPr>
              <w:pStyle w:val="TAL"/>
            </w:pPr>
            <w:r w:rsidRPr="00FF14B3">
              <w:t>No</w:t>
            </w:r>
          </w:p>
        </w:tc>
      </w:tr>
      <w:tr w:rsidR="00407215" w:rsidRPr="00FF14B3" w14:paraId="143C278B" w14:textId="77777777" w:rsidTr="00C71329">
        <w:tblPrEx>
          <w:tblCellMar>
            <w:top w:w="0" w:type="dxa"/>
            <w:bottom w:w="0" w:type="dxa"/>
          </w:tblCellMar>
        </w:tblPrEx>
        <w:trPr>
          <w:cantSplit/>
          <w:jc w:val="center"/>
        </w:trPr>
        <w:tc>
          <w:tcPr>
            <w:tcW w:w="2241" w:type="dxa"/>
          </w:tcPr>
          <w:p w14:paraId="38796B5A" w14:textId="77777777" w:rsidR="00407215" w:rsidRPr="00FF14B3" w:rsidRDefault="00407215" w:rsidP="00C71329">
            <w:pPr>
              <w:pStyle w:val="TAL"/>
            </w:pPr>
            <w:r w:rsidRPr="00FF14B3">
              <w:t>Sequence-Number</w:t>
            </w:r>
          </w:p>
        </w:tc>
        <w:tc>
          <w:tcPr>
            <w:tcW w:w="0" w:type="auto"/>
          </w:tcPr>
          <w:p w14:paraId="25183610" w14:textId="77777777" w:rsidR="00407215" w:rsidRPr="00FF14B3" w:rsidRDefault="00407215" w:rsidP="00C71329">
            <w:pPr>
              <w:pStyle w:val="TAL"/>
            </w:pPr>
            <w:r w:rsidRPr="00FF14B3">
              <w:t>4512</w:t>
            </w:r>
          </w:p>
        </w:tc>
        <w:tc>
          <w:tcPr>
            <w:tcW w:w="0" w:type="auto"/>
          </w:tcPr>
          <w:p w14:paraId="2CDEB98A" w14:textId="77777777" w:rsidR="00407215" w:rsidRPr="00FF14B3" w:rsidRDefault="00407215" w:rsidP="00C71329">
            <w:pPr>
              <w:pStyle w:val="TAL"/>
            </w:pPr>
            <w:r w:rsidRPr="00FF14B3">
              <w:t>7.3.21</w:t>
            </w:r>
          </w:p>
        </w:tc>
        <w:tc>
          <w:tcPr>
            <w:tcW w:w="0" w:type="auto"/>
          </w:tcPr>
          <w:p w14:paraId="77809FAC" w14:textId="77777777" w:rsidR="00407215" w:rsidRPr="00FF14B3" w:rsidRDefault="00407215" w:rsidP="00C71329">
            <w:pPr>
              <w:pStyle w:val="TAL"/>
            </w:pPr>
            <w:r w:rsidRPr="00FF14B3">
              <w:t>Unsigned32</w:t>
            </w:r>
          </w:p>
        </w:tc>
        <w:tc>
          <w:tcPr>
            <w:tcW w:w="0" w:type="auto"/>
          </w:tcPr>
          <w:p w14:paraId="1C7A80B3" w14:textId="77777777" w:rsidR="00407215" w:rsidRPr="00FF14B3" w:rsidRDefault="00407215" w:rsidP="00C71329">
            <w:pPr>
              <w:pStyle w:val="TAL"/>
            </w:pPr>
            <w:r w:rsidRPr="00FF14B3">
              <w:t>M,V</w:t>
            </w:r>
          </w:p>
        </w:tc>
        <w:tc>
          <w:tcPr>
            <w:tcW w:w="0" w:type="auto"/>
          </w:tcPr>
          <w:p w14:paraId="22A80635" w14:textId="77777777" w:rsidR="00407215" w:rsidRPr="00FF14B3" w:rsidRDefault="00407215" w:rsidP="00C71329">
            <w:pPr>
              <w:pStyle w:val="TAL"/>
            </w:pPr>
          </w:p>
        </w:tc>
        <w:tc>
          <w:tcPr>
            <w:tcW w:w="0" w:type="auto"/>
          </w:tcPr>
          <w:p w14:paraId="2302D50E" w14:textId="77777777" w:rsidR="00407215" w:rsidRPr="00FF14B3" w:rsidRDefault="00407215" w:rsidP="00C71329">
            <w:pPr>
              <w:pStyle w:val="TAL"/>
            </w:pPr>
          </w:p>
        </w:tc>
        <w:tc>
          <w:tcPr>
            <w:tcW w:w="0" w:type="auto"/>
          </w:tcPr>
          <w:p w14:paraId="3EB43D99" w14:textId="77777777" w:rsidR="00407215" w:rsidRPr="00FF14B3" w:rsidRDefault="00407215" w:rsidP="00C71329">
            <w:pPr>
              <w:pStyle w:val="TAL"/>
            </w:pPr>
          </w:p>
        </w:tc>
        <w:tc>
          <w:tcPr>
            <w:tcW w:w="0" w:type="auto"/>
          </w:tcPr>
          <w:p w14:paraId="23ABE350" w14:textId="77777777" w:rsidR="00407215" w:rsidRPr="00FF14B3" w:rsidRDefault="00407215" w:rsidP="00C71329">
            <w:pPr>
              <w:pStyle w:val="TAL"/>
            </w:pPr>
            <w:r w:rsidRPr="00FF14B3">
              <w:t>No</w:t>
            </w:r>
          </w:p>
        </w:tc>
      </w:tr>
      <w:tr w:rsidR="00407215" w:rsidRPr="00FF14B3" w14:paraId="700C0F0B" w14:textId="77777777" w:rsidTr="00C71329">
        <w:tblPrEx>
          <w:tblCellMar>
            <w:top w:w="0" w:type="dxa"/>
            <w:bottom w:w="0" w:type="dxa"/>
          </w:tblCellMar>
        </w:tblPrEx>
        <w:trPr>
          <w:cantSplit/>
          <w:jc w:val="center"/>
        </w:trPr>
        <w:tc>
          <w:tcPr>
            <w:tcW w:w="2241" w:type="dxa"/>
          </w:tcPr>
          <w:p w14:paraId="62C5AACE" w14:textId="77777777" w:rsidR="00407215" w:rsidRPr="00FF14B3" w:rsidRDefault="00407215" w:rsidP="00C71329">
            <w:pPr>
              <w:pStyle w:val="TAL"/>
            </w:pPr>
            <w:r w:rsidRPr="00FF14B3">
              <w:t>Data</w:t>
            </w:r>
          </w:p>
        </w:tc>
        <w:tc>
          <w:tcPr>
            <w:tcW w:w="0" w:type="auto"/>
          </w:tcPr>
          <w:p w14:paraId="54367A39" w14:textId="77777777" w:rsidR="00407215" w:rsidRPr="00FF14B3" w:rsidRDefault="00407215" w:rsidP="00C71329">
            <w:pPr>
              <w:pStyle w:val="TAL"/>
            </w:pPr>
            <w:r w:rsidRPr="00FF14B3">
              <w:t>4513</w:t>
            </w:r>
          </w:p>
        </w:tc>
        <w:tc>
          <w:tcPr>
            <w:tcW w:w="0" w:type="auto"/>
          </w:tcPr>
          <w:p w14:paraId="48FBD14C" w14:textId="77777777" w:rsidR="00407215" w:rsidRPr="00FF14B3" w:rsidRDefault="00407215" w:rsidP="00C71329">
            <w:pPr>
              <w:pStyle w:val="TAL"/>
            </w:pPr>
            <w:r w:rsidRPr="00FF14B3">
              <w:t>7.3.22</w:t>
            </w:r>
          </w:p>
        </w:tc>
        <w:tc>
          <w:tcPr>
            <w:tcW w:w="0" w:type="auto"/>
          </w:tcPr>
          <w:p w14:paraId="7F991C5C" w14:textId="77777777" w:rsidR="00407215" w:rsidRPr="00FF14B3" w:rsidRDefault="00407215" w:rsidP="00C71329">
            <w:pPr>
              <w:pStyle w:val="TAL"/>
            </w:pPr>
            <w:r w:rsidRPr="00FF14B3">
              <w:t>Grouped</w:t>
            </w:r>
          </w:p>
        </w:tc>
        <w:tc>
          <w:tcPr>
            <w:tcW w:w="0" w:type="auto"/>
          </w:tcPr>
          <w:p w14:paraId="2FE1E7C4" w14:textId="77777777" w:rsidR="00407215" w:rsidRPr="00FF14B3" w:rsidRDefault="00407215" w:rsidP="00C71329">
            <w:pPr>
              <w:pStyle w:val="TAL"/>
            </w:pPr>
            <w:r w:rsidRPr="00FF14B3">
              <w:t>M,V</w:t>
            </w:r>
          </w:p>
        </w:tc>
        <w:tc>
          <w:tcPr>
            <w:tcW w:w="0" w:type="auto"/>
          </w:tcPr>
          <w:p w14:paraId="088504E0" w14:textId="77777777" w:rsidR="00407215" w:rsidRPr="00FF14B3" w:rsidRDefault="00407215" w:rsidP="00C71329">
            <w:pPr>
              <w:pStyle w:val="TAL"/>
            </w:pPr>
          </w:p>
        </w:tc>
        <w:tc>
          <w:tcPr>
            <w:tcW w:w="0" w:type="auto"/>
          </w:tcPr>
          <w:p w14:paraId="7218C177" w14:textId="77777777" w:rsidR="00407215" w:rsidRPr="00FF14B3" w:rsidRDefault="00407215" w:rsidP="00C71329">
            <w:pPr>
              <w:pStyle w:val="TAL"/>
            </w:pPr>
          </w:p>
        </w:tc>
        <w:tc>
          <w:tcPr>
            <w:tcW w:w="0" w:type="auto"/>
          </w:tcPr>
          <w:p w14:paraId="3AC2E5FF" w14:textId="77777777" w:rsidR="00407215" w:rsidRPr="00FF14B3" w:rsidRDefault="00407215" w:rsidP="00C71329">
            <w:pPr>
              <w:pStyle w:val="TAL"/>
            </w:pPr>
          </w:p>
        </w:tc>
        <w:tc>
          <w:tcPr>
            <w:tcW w:w="0" w:type="auto"/>
          </w:tcPr>
          <w:p w14:paraId="61FE338A" w14:textId="77777777" w:rsidR="00407215" w:rsidRPr="00FF14B3" w:rsidRDefault="00407215" w:rsidP="00C71329">
            <w:pPr>
              <w:pStyle w:val="TAL"/>
            </w:pPr>
            <w:r w:rsidRPr="00FF14B3">
              <w:t>No</w:t>
            </w:r>
          </w:p>
        </w:tc>
      </w:tr>
      <w:tr w:rsidR="00407215" w:rsidRPr="00FF14B3" w14:paraId="2E9A4BAD" w14:textId="77777777" w:rsidTr="00C71329">
        <w:tblPrEx>
          <w:tblCellMar>
            <w:top w:w="0" w:type="dxa"/>
            <w:bottom w:w="0" w:type="dxa"/>
          </w:tblCellMar>
        </w:tblPrEx>
        <w:trPr>
          <w:cantSplit/>
          <w:jc w:val="center"/>
        </w:trPr>
        <w:tc>
          <w:tcPr>
            <w:tcW w:w="2241" w:type="dxa"/>
          </w:tcPr>
          <w:p w14:paraId="19AA1801" w14:textId="77777777" w:rsidR="00407215" w:rsidRPr="00FF14B3" w:rsidRDefault="00407215" w:rsidP="00C71329">
            <w:pPr>
              <w:pStyle w:val="TAL"/>
            </w:pPr>
            <w:proofErr w:type="spellStart"/>
            <w:r w:rsidRPr="00FF14B3">
              <w:t>MCVideo</w:t>
            </w:r>
            <w:proofErr w:type="spellEnd"/>
            <w:r w:rsidRPr="00FF14B3">
              <w:t>-ID</w:t>
            </w:r>
          </w:p>
        </w:tc>
        <w:tc>
          <w:tcPr>
            <w:tcW w:w="0" w:type="auto"/>
          </w:tcPr>
          <w:p w14:paraId="2D678D58" w14:textId="77777777" w:rsidR="00407215" w:rsidRPr="00FF14B3" w:rsidRDefault="00407215" w:rsidP="00C71329">
            <w:pPr>
              <w:pStyle w:val="TAL"/>
            </w:pPr>
            <w:r w:rsidRPr="00FF14B3">
              <w:t>4514</w:t>
            </w:r>
          </w:p>
        </w:tc>
        <w:tc>
          <w:tcPr>
            <w:tcW w:w="0" w:type="auto"/>
          </w:tcPr>
          <w:p w14:paraId="78A63E89" w14:textId="77777777" w:rsidR="00407215" w:rsidRPr="00FF14B3" w:rsidRDefault="00407215" w:rsidP="00C71329">
            <w:pPr>
              <w:pStyle w:val="TAL"/>
            </w:pPr>
            <w:r w:rsidRPr="00FF14B3">
              <w:t>7.3.24</w:t>
            </w:r>
          </w:p>
        </w:tc>
        <w:tc>
          <w:tcPr>
            <w:tcW w:w="0" w:type="auto"/>
          </w:tcPr>
          <w:p w14:paraId="1CB9F83F" w14:textId="77777777" w:rsidR="00407215" w:rsidRPr="00FF14B3" w:rsidRDefault="00407215" w:rsidP="00C71329">
            <w:pPr>
              <w:pStyle w:val="TAL"/>
            </w:pPr>
            <w:r w:rsidRPr="00FF14B3">
              <w:t>UTF8String</w:t>
            </w:r>
          </w:p>
        </w:tc>
        <w:tc>
          <w:tcPr>
            <w:tcW w:w="0" w:type="auto"/>
          </w:tcPr>
          <w:p w14:paraId="257540B6" w14:textId="77777777" w:rsidR="00407215" w:rsidRPr="00FF14B3" w:rsidRDefault="00407215" w:rsidP="00C71329">
            <w:pPr>
              <w:pStyle w:val="TAL"/>
            </w:pPr>
            <w:r w:rsidRPr="00FF14B3">
              <w:t>V</w:t>
            </w:r>
          </w:p>
        </w:tc>
        <w:tc>
          <w:tcPr>
            <w:tcW w:w="0" w:type="auto"/>
          </w:tcPr>
          <w:p w14:paraId="1E4045F5" w14:textId="77777777" w:rsidR="00407215" w:rsidRPr="00FF14B3" w:rsidRDefault="00407215" w:rsidP="00C71329">
            <w:pPr>
              <w:pStyle w:val="TAL"/>
            </w:pPr>
          </w:p>
        </w:tc>
        <w:tc>
          <w:tcPr>
            <w:tcW w:w="0" w:type="auto"/>
          </w:tcPr>
          <w:p w14:paraId="22C8988E" w14:textId="77777777" w:rsidR="00407215" w:rsidRPr="00FF14B3" w:rsidRDefault="00407215" w:rsidP="00C71329">
            <w:pPr>
              <w:pStyle w:val="TAL"/>
            </w:pPr>
          </w:p>
        </w:tc>
        <w:tc>
          <w:tcPr>
            <w:tcW w:w="0" w:type="auto"/>
          </w:tcPr>
          <w:p w14:paraId="04913D2E" w14:textId="77777777" w:rsidR="00407215" w:rsidRPr="00FF14B3" w:rsidRDefault="00407215" w:rsidP="00C71329">
            <w:pPr>
              <w:pStyle w:val="TAL"/>
            </w:pPr>
            <w:r w:rsidRPr="00FF14B3">
              <w:t>M</w:t>
            </w:r>
          </w:p>
        </w:tc>
        <w:tc>
          <w:tcPr>
            <w:tcW w:w="0" w:type="auto"/>
          </w:tcPr>
          <w:p w14:paraId="52E4CD06" w14:textId="77777777" w:rsidR="00407215" w:rsidRPr="00FF14B3" w:rsidRDefault="00407215" w:rsidP="00C71329">
            <w:pPr>
              <w:pStyle w:val="TAL"/>
            </w:pPr>
            <w:r w:rsidRPr="00FF14B3">
              <w:t>No</w:t>
            </w:r>
          </w:p>
        </w:tc>
      </w:tr>
      <w:tr w:rsidR="00407215" w:rsidRPr="00FF14B3" w14:paraId="030D5944" w14:textId="77777777" w:rsidTr="00C71329">
        <w:tblPrEx>
          <w:tblCellMar>
            <w:top w:w="0" w:type="dxa"/>
            <w:bottom w:w="0" w:type="dxa"/>
          </w:tblCellMar>
        </w:tblPrEx>
        <w:trPr>
          <w:cantSplit/>
          <w:jc w:val="center"/>
        </w:trPr>
        <w:tc>
          <w:tcPr>
            <w:tcW w:w="2241" w:type="dxa"/>
          </w:tcPr>
          <w:p w14:paraId="70560649" w14:textId="77777777" w:rsidR="00407215" w:rsidRPr="00FF14B3" w:rsidRDefault="00407215" w:rsidP="00C71329">
            <w:pPr>
              <w:pStyle w:val="TAL"/>
            </w:pPr>
            <w:proofErr w:type="spellStart"/>
            <w:r w:rsidRPr="00FF14B3">
              <w:t>MCData</w:t>
            </w:r>
            <w:proofErr w:type="spellEnd"/>
            <w:r w:rsidRPr="00FF14B3">
              <w:t>-ID</w:t>
            </w:r>
          </w:p>
        </w:tc>
        <w:tc>
          <w:tcPr>
            <w:tcW w:w="0" w:type="auto"/>
          </w:tcPr>
          <w:p w14:paraId="2F3C0193" w14:textId="77777777" w:rsidR="00407215" w:rsidRPr="00FF14B3" w:rsidRDefault="00407215" w:rsidP="00C71329">
            <w:pPr>
              <w:pStyle w:val="TAL"/>
            </w:pPr>
            <w:r w:rsidRPr="00FF14B3">
              <w:t>4515</w:t>
            </w:r>
          </w:p>
        </w:tc>
        <w:tc>
          <w:tcPr>
            <w:tcW w:w="0" w:type="auto"/>
          </w:tcPr>
          <w:p w14:paraId="2C154357" w14:textId="77777777" w:rsidR="00407215" w:rsidRPr="00FF14B3" w:rsidRDefault="00407215" w:rsidP="00C71329">
            <w:pPr>
              <w:pStyle w:val="TAL"/>
            </w:pPr>
            <w:r w:rsidRPr="00FF14B3">
              <w:t>7.3.25</w:t>
            </w:r>
          </w:p>
        </w:tc>
        <w:tc>
          <w:tcPr>
            <w:tcW w:w="0" w:type="auto"/>
          </w:tcPr>
          <w:p w14:paraId="46C51967" w14:textId="77777777" w:rsidR="00407215" w:rsidRPr="00FF14B3" w:rsidRDefault="00407215" w:rsidP="00C71329">
            <w:pPr>
              <w:pStyle w:val="TAL"/>
            </w:pPr>
            <w:r w:rsidRPr="00FF14B3">
              <w:t>UTF8String</w:t>
            </w:r>
          </w:p>
        </w:tc>
        <w:tc>
          <w:tcPr>
            <w:tcW w:w="0" w:type="auto"/>
          </w:tcPr>
          <w:p w14:paraId="126C521F" w14:textId="77777777" w:rsidR="00407215" w:rsidRPr="00FF14B3" w:rsidRDefault="00407215" w:rsidP="00C71329">
            <w:pPr>
              <w:pStyle w:val="TAL"/>
            </w:pPr>
            <w:r w:rsidRPr="00FF14B3">
              <w:t>V</w:t>
            </w:r>
          </w:p>
        </w:tc>
        <w:tc>
          <w:tcPr>
            <w:tcW w:w="0" w:type="auto"/>
          </w:tcPr>
          <w:p w14:paraId="60973099" w14:textId="77777777" w:rsidR="00407215" w:rsidRPr="00FF14B3" w:rsidRDefault="00407215" w:rsidP="00C71329">
            <w:pPr>
              <w:pStyle w:val="TAL"/>
            </w:pPr>
          </w:p>
        </w:tc>
        <w:tc>
          <w:tcPr>
            <w:tcW w:w="0" w:type="auto"/>
          </w:tcPr>
          <w:p w14:paraId="23304669" w14:textId="77777777" w:rsidR="00407215" w:rsidRPr="00FF14B3" w:rsidRDefault="00407215" w:rsidP="00C71329">
            <w:pPr>
              <w:pStyle w:val="TAL"/>
            </w:pPr>
          </w:p>
        </w:tc>
        <w:tc>
          <w:tcPr>
            <w:tcW w:w="0" w:type="auto"/>
          </w:tcPr>
          <w:p w14:paraId="0E09E20B" w14:textId="77777777" w:rsidR="00407215" w:rsidRPr="00FF14B3" w:rsidRDefault="00407215" w:rsidP="00C71329">
            <w:pPr>
              <w:pStyle w:val="TAL"/>
            </w:pPr>
            <w:r w:rsidRPr="00FF14B3">
              <w:t>M</w:t>
            </w:r>
          </w:p>
        </w:tc>
        <w:tc>
          <w:tcPr>
            <w:tcW w:w="0" w:type="auto"/>
          </w:tcPr>
          <w:p w14:paraId="2C3186CE" w14:textId="77777777" w:rsidR="00407215" w:rsidRPr="00FF14B3" w:rsidRDefault="00407215" w:rsidP="00C71329">
            <w:pPr>
              <w:pStyle w:val="TAL"/>
            </w:pPr>
            <w:r w:rsidRPr="00FF14B3">
              <w:t>No</w:t>
            </w:r>
          </w:p>
        </w:tc>
      </w:tr>
      <w:tr w:rsidR="00407215" w:rsidRPr="00FF14B3" w14:paraId="4BE267B0" w14:textId="77777777" w:rsidTr="00C71329">
        <w:tblPrEx>
          <w:tblCellMar>
            <w:top w:w="0" w:type="dxa"/>
            <w:bottom w:w="0" w:type="dxa"/>
          </w:tblCellMar>
        </w:tblPrEx>
        <w:trPr>
          <w:cantSplit/>
          <w:jc w:val="center"/>
        </w:trPr>
        <w:tc>
          <w:tcPr>
            <w:tcW w:w="8524" w:type="dxa"/>
            <w:gridSpan w:val="9"/>
          </w:tcPr>
          <w:p w14:paraId="322643AC" w14:textId="77777777" w:rsidR="00407215" w:rsidRPr="00FF14B3" w:rsidRDefault="00407215" w:rsidP="00C71329">
            <w:pPr>
              <w:pStyle w:val="TAN"/>
            </w:pPr>
            <w:r w:rsidRPr="00FF14B3">
              <w:t>NOTE 1:</w:t>
            </w:r>
            <w:r w:rsidRPr="00FF14B3">
              <w:tab/>
              <w:t xml:space="preserve">The AVP header bit denoted as "M", indicates whether support of the AVP is required. The AVP header bit denoted as "V" indicates whether the optional Vendor-ID field is present in the AVP header. For further details, see IETF RFC 6733 [23]. </w:t>
            </w:r>
          </w:p>
          <w:p w14:paraId="00FED949" w14:textId="77777777" w:rsidR="00407215" w:rsidRPr="00FF14B3" w:rsidRDefault="00407215" w:rsidP="00C71329">
            <w:pPr>
              <w:pStyle w:val="TAN"/>
            </w:pPr>
            <w:r w:rsidRPr="00FF14B3">
              <w:t>NOTE 2:</w:t>
            </w:r>
            <w:r w:rsidRPr="00FF14B3">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7B09E2F" w14:textId="77777777" w:rsidR="00407215" w:rsidRPr="00FF14B3" w:rsidRDefault="00407215" w:rsidP="00407215"/>
    <w:p w14:paraId="5DB14ECF" w14:textId="77777777" w:rsidR="00407215" w:rsidRPr="00FF14B3" w:rsidRDefault="00407215" w:rsidP="00407215">
      <w:r w:rsidRPr="00FF14B3">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76293DF4" w14:textId="77777777" w:rsidR="00407215" w:rsidRPr="00FF14B3" w:rsidRDefault="00407215" w:rsidP="00407215">
      <w:r w:rsidRPr="00FF14B3">
        <w:t>Any other AVPs from existing Diameter Applications, except for the AVPs from Diameter base protocol defined in IETF RFC 6733 [23], do not need to be supported. The AVPs from Diameter base protocol defined in IETF RFC 6733 [23] are not included in table 7.3.1-2.</w:t>
      </w:r>
    </w:p>
    <w:p w14:paraId="273AA2EB" w14:textId="77777777" w:rsidR="00407215" w:rsidRPr="00FF14B3" w:rsidRDefault="00407215" w:rsidP="00407215">
      <w:pPr>
        <w:pStyle w:val="TH"/>
      </w:pPr>
      <w:r w:rsidRPr="00FF14B3">
        <w:lastRenderedPageBreak/>
        <w:t xml:space="preserve"> 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0"/>
        <w:gridCol w:w="2402"/>
        <w:gridCol w:w="4074"/>
        <w:gridCol w:w="873"/>
      </w:tblGrid>
      <w:tr w:rsidR="00407215" w:rsidRPr="00FF14B3" w14:paraId="74697FF8" w14:textId="77777777" w:rsidTr="00C71329">
        <w:tblPrEx>
          <w:tblCellMar>
            <w:top w:w="0" w:type="dxa"/>
            <w:bottom w:w="0" w:type="dxa"/>
          </w:tblCellMar>
        </w:tblPrEx>
        <w:trPr>
          <w:cantSplit/>
          <w:tblHeader/>
          <w:jc w:val="center"/>
        </w:trPr>
        <w:tc>
          <w:tcPr>
            <w:tcW w:w="2296" w:type="dxa"/>
            <w:vAlign w:val="center"/>
          </w:tcPr>
          <w:p w14:paraId="0F88CCCB" w14:textId="77777777" w:rsidR="00407215" w:rsidRPr="00FF14B3" w:rsidRDefault="00407215" w:rsidP="00C71329">
            <w:pPr>
              <w:pStyle w:val="TAH"/>
            </w:pPr>
            <w:r w:rsidRPr="00FF14B3">
              <w:t>Attribute Name</w:t>
            </w:r>
          </w:p>
        </w:tc>
        <w:tc>
          <w:tcPr>
            <w:tcW w:w="2410" w:type="dxa"/>
            <w:vAlign w:val="center"/>
          </w:tcPr>
          <w:p w14:paraId="0E253CCC" w14:textId="77777777" w:rsidR="00407215" w:rsidRPr="00FF14B3" w:rsidRDefault="00407215" w:rsidP="00C71329">
            <w:pPr>
              <w:pStyle w:val="TAH"/>
            </w:pPr>
            <w:r w:rsidRPr="00FF14B3">
              <w:t>Reference</w:t>
            </w:r>
          </w:p>
        </w:tc>
        <w:tc>
          <w:tcPr>
            <w:tcW w:w="4111" w:type="dxa"/>
            <w:vAlign w:val="center"/>
          </w:tcPr>
          <w:p w14:paraId="459A28AA" w14:textId="77777777" w:rsidR="00407215" w:rsidRPr="00FF14B3" w:rsidRDefault="00407215" w:rsidP="00C71329">
            <w:pPr>
              <w:pStyle w:val="TAH"/>
            </w:pPr>
            <w:r w:rsidRPr="00FF14B3">
              <w:t>Comments</w:t>
            </w:r>
          </w:p>
        </w:tc>
        <w:tc>
          <w:tcPr>
            <w:tcW w:w="878" w:type="dxa"/>
          </w:tcPr>
          <w:p w14:paraId="4616D155" w14:textId="77777777" w:rsidR="00407215" w:rsidRPr="00FF14B3" w:rsidRDefault="00407215" w:rsidP="00C71329">
            <w:pPr>
              <w:pStyle w:val="TAH"/>
            </w:pPr>
            <w:r w:rsidRPr="00FF14B3">
              <w:t>M-bit</w:t>
            </w:r>
          </w:p>
        </w:tc>
      </w:tr>
      <w:tr w:rsidR="00407215" w:rsidRPr="00FF14B3" w14:paraId="3AE2B4C5" w14:textId="77777777" w:rsidTr="00C71329">
        <w:tblPrEx>
          <w:tblCellMar>
            <w:top w:w="0" w:type="dxa"/>
            <w:bottom w:w="0" w:type="dxa"/>
          </w:tblCellMar>
        </w:tblPrEx>
        <w:trPr>
          <w:cantSplit/>
          <w:jc w:val="center"/>
        </w:trPr>
        <w:tc>
          <w:tcPr>
            <w:tcW w:w="2296" w:type="dxa"/>
            <w:vAlign w:val="center"/>
          </w:tcPr>
          <w:p w14:paraId="0E5F41FC" w14:textId="77777777" w:rsidR="00407215" w:rsidRPr="00FF14B3" w:rsidRDefault="00407215" w:rsidP="00C71329">
            <w:pPr>
              <w:pStyle w:val="TAL"/>
            </w:pPr>
            <w:r w:rsidRPr="00FF14B3">
              <w:t>Supported-Features</w:t>
            </w:r>
          </w:p>
        </w:tc>
        <w:tc>
          <w:tcPr>
            <w:tcW w:w="2410" w:type="dxa"/>
            <w:vAlign w:val="center"/>
          </w:tcPr>
          <w:p w14:paraId="777321CE" w14:textId="77777777" w:rsidR="00407215" w:rsidRPr="00FF14B3" w:rsidRDefault="00407215" w:rsidP="00C71329">
            <w:pPr>
              <w:pStyle w:val="TAL"/>
            </w:pPr>
            <w:r w:rsidRPr="00FF14B3">
              <w:t>3GPP TS 29.229 [6]</w:t>
            </w:r>
          </w:p>
        </w:tc>
        <w:tc>
          <w:tcPr>
            <w:tcW w:w="4111" w:type="dxa"/>
            <w:vAlign w:val="center"/>
          </w:tcPr>
          <w:p w14:paraId="16E4E40F" w14:textId="77777777" w:rsidR="00407215" w:rsidRPr="00FF14B3" w:rsidRDefault="00407215" w:rsidP="00C71329">
            <w:pPr>
              <w:pStyle w:val="TAL"/>
            </w:pPr>
          </w:p>
        </w:tc>
        <w:tc>
          <w:tcPr>
            <w:tcW w:w="878" w:type="dxa"/>
          </w:tcPr>
          <w:p w14:paraId="660DCF9D" w14:textId="77777777" w:rsidR="00407215" w:rsidRPr="00FF14B3" w:rsidRDefault="00407215" w:rsidP="00C71329">
            <w:pPr>
              <w:pStyle w:val="TAL"/>
            </w:pPr>
          </w:p>
        </w:tc>
      </w:tr>
      <w:tr w:rsidR="00407215" w:rsidRPr="00FF14B3" w14:paraId="4F54174E" w14:textId="77777777" w:rsidTr="00C71329">
        <w:tblPrEx>
          <w:tblCellMar>
            <w:top w:w="0" w:type="dxa"/>
            <w:bottom w:w="0" w:type="dxa"/>
          </w:tblCellMar>
        </w:tblPrEx>
        <w:trPr>
          <w:cantSplit/>
          <w:jc w:val="center"/>
        </w:trPr>
        <w:tc>
          <w:tcPr>
            <w:tcW w:w="2296" w:type="dxa"/>
            <w:vAlign w:val="center"/>
          </w:tcPr>
          <w:p w14:paraId="263DB146" w14:textId="77777777" w:rsidR="00407215" w:rsidRPr="00FF14B3" w:rsidRDefault="00407215" w:rsidP="00C71329">
            <w:pPr>
              <w:pStyle w:val="TAL"/>
            </w:pPr>
            <w:r w:rsidRPr="00FF14B3">
              <w:t>DRMP</w:t>
            </w:r>
          </w:p>
        </w:tc>
        <w:tc>
          <w:tcPr>
            <w:tcW w:w="2410" w:type="dxa"/>
            <w:vAlign w:val="center"/>
          </w:tcPr>
          <w:p w14:paraId="27C69DC0" w14:textId="77777777" w:rsidR="00407215" w:rsidRPr="00FF14B3" w:rsidRDefault="00407215" w:rsidP="00C71329">
            <w:pPr>
              <w:pStyle w:val="TAL"/>
            </w:pPr>
            <w:r w:rsidRPr="00FF14B3">
              <w:t>IETF RFC 7844[8]</w:t>
            </w:r>
          </w:p>
        </w:tc>
        <w:tc>
          <w:tcPr>
            <w:tcW w:w="4111" w:type="dxa"/>
            <w:vAlign w:val="center"/>
          </w:tcPr>
          <w:p w14:paraId="099EA7FE" w14:textId="77777777" w:rsidR="00407215" w:rsidRPr="00FF14B3" w:rsidRDefault="00407215" w:rsidP="00C71329">
            <w:pPr>
              <w:pStyle w:val="TAL"/>
            </w:pPr>
          </w:p>
        </w:tc>
        <w:tc>
          <w:tcPr>
            <w:tcW w:w="878" w:type="dxa"/>
          </w:tcPr>
          <w:p w14:paraId="269F7B90" w14:textId="77777777" w:rsidR="00407215" w:rsidRPr="00FF14B3" w:rsidRDefault="00407215" w:rsidP="00C71329">
            <w:pPr>
              <w:pStyle w:val="TAL"/>
            </w:pPr>
            <w:r w:rsidRPr="00FF14B3">
              <w:t>Must set</w:t>
            </w:r>
          </w:p>
        </w:tc>
      </w:tr>
      <w:tr w:rsidR="00407215" w:rsidRPr="00FF14B3" w14:paraId="3BFD337C" w14:textId="77777777" w:rsidTr="00C71329">
        <w:tblPrEx>
          <w:tblCellMar>
            <w:top w:w="0" w:type="dxa"/>
            <w:bottom w:w="0" w:type="dxa"/>
          </w:tblCellMar>
        </w:tblPrEx>
        <w:trPr>
          <w:cantSplit/>
          <w:jc w:val="center"/>
        </w:trPr>
        <w:tc>
          <w:tcPr>
            <w:tcW w:w="2296" w:type="dxa"/>
            <w:vAlign w:val="center"/>
          </w:tcPr>
          <w:p w14:paraId="680EFCED" w14:textId="77777777" w:rsidR="00407215" w:rsidRPr="00FF14B3" w:rsidRDefault="00407215" w:rsidP="00C71329">
            <w:pPr>
              <w:pStyle w:val="TAL"/>
            </w:pPr>
            <w:r w:rsidRPr="00FF14B3">
              <w:t>Feature-List-ID</w:t>
            </w:r>
          </w:p>
        </w:tc>
        <w:tc>
          <w:tcPr>
            <w:tcW w:w="2410" w:type="dxa"/>
            <w:vAlign w:val="center"/>
          </w:tcPr>
          <w:p w14:paraId="2209F806" w14:textId="77777777" w:rsidR="00407215" w:rsidRPr="00FF14B3" w:rsidRDefault="00407215" w:rsidP="00C71329">
            <w:pPr>
              <w:pStyle w:val="TAL"/>
            </w:pPr>
            <w:r w:rsidRPr="00FF14B3">
              <w:t>3GPP TS 29.229 [6]</w:t>
            </w:r>
          </w:p>
        </w:tc>
        <w:tc>
          <w:tcPr>
            <w:tcW w:w="4111" w:type="dxa"/>
            <w:vAlign w:val="center"/>
          </w:tcPr>
          <w:p w14:paraId="737CD58B" w14:textId="77777777" w:rsidR="00407215" w:rsidRPr="00FF14B3" w:rsidRDefault="00407215" w:rsidP="00C71329">
            <w:pPr>
              <w:pStyle w:val="TAL"/>
            </w:pPr>
          </w:p>
        </w:tc>
        <w:tc>
          <w:tcPr>
            <w:tcW w:w="878" w:type="dxa"/>
          </w:tcPr>
          <w:p w14:paraId="17192DC2" w14:textId="77777777" w:rsidR="00407215" w:rsidRPr="00FF14B3" w:rsidRDefault="00407215" w:rsidP="00C71329">
            <w:pPr>
              <w:pStyle w:val="TAL"/>
            </w:pPr>
          </w:p>
        </w:tc>
      </w:tr>
      <w:tr w:rsidR="00407215" w:rsidRPr="00FF14B3" w14:paraId="32FED327" w14:textId="77777777" w:rsidTr="00C71329">
        <w:tblPrEx>
          <w:tblCellMar>
            <w:top w:w="0" w:type="dxa"/>
            <w:bottom w:w="0" w:type="dxa"/>
          </w:tblCellMar>
        </w:tblPrEx>
        <w:trPr>
          <w:cantSplit/>
          <w:jc w:val="center"/>
        </w:trPr>
        <w:tc>
          <w:tcPr>
            <w:tcW w:w="2296" w:type="dxa"/>
            <w:vAlign w:val="center"/>
          </w:tcPr>
          <w:p w14:paraId="7BACE4E0" w14:textId="77777777" w:rsidR="00407215" w:rsidRPr="00FF14B3" w:rsidRDefault="00407215" w:rsidP="00C71329">
            <w:pPr>
              <w:pStyle w:val="TAL"/>
            </w:pPr>
            <w:r w:rsidRPr="00FF14B3">
              <w:t>Feature-List</w:t>
            </w:r>
          </w:p>
        </w:tc>
        <w:tc>
          <w:tcPr>
            <w:tcW w:w="2410" w:type="dxa"/>
            <w:vAlign w:val="center"/>
          </w:tcPr>
          <w:p w14:paraId="32D5547F" w14:textId="77777777" w:rsidR="00407215" w:rsidRPr="00FF14B3" w:rsidRDefault="00407215" w:rsidP="00C71329">
            <w:pPr>
              <w:pStyle w:val="TAL"/>
            </w:pPr>
            <w:r w:rsidRPr="00FF14B3">
              <w:t>3GPP TS 29.229 [6]</w:t>
            </w:r>
          </w:p>
        </w:tc>
        <w:tc>
          <w:tcPr>
            <w:tcW w:w="4111" w:type="dxa"/>
            <w:vAlign w:val="center"/>
          </w:tcPr>
          <w:p w14:paraId="3D174E00" w14:textId="77777777" w:rsidR="00407215" w:rsidRPr="00FF14B3" w:rsidRDefault="00407215" w:rsidP="00C71329">
            <w:pPr>
              <w:pStyle w:val="TAL"/>
            </w:pPr>
            <w:r w:rsidRPr="00FF14B3">
              <w:t xml:space="preserve">See </w:t>
            </w:r>
            <w:r>
              <w:t>clause</w:t>
            </w:r>
            <w:r w:rsidRPr="00FF14B3">
              <w:t xml:space="preserve"> 7.3.10</w:t>
            </w:r>
          </w:p>
        </w:tc>
        <w:tc>
          <w:tcPr>
            <w:tcW w:w="878" w:type="dxa"/>
          </w:tcPr>
          <w:p w14:paraId="421822E0" w14:textId="77777777" w:rsidR="00407215" w:rsidRPr="00FF14B3" w:rsidRDefault="00407215" w:rsidP="00C71329">
            <w:pPr>
              <w:pStyle w:val="TAL"/>
            </w:pPr>
          </w:p>
        </w:tc>
      </w:tr>
      <w:tr w:rsidR="00407215" w:rsidRPr="00FF14B3" w14:paraId="3701F36A" w14:textId="77777777" w:rsidTr="00C71329">
        <w:tblPrEx>
          <w:tblCellMar>
            <w:top w:w="0" w:type="dxa"/>
            <w:bottom w:w="0" w:type="dxa"/>
          </w:tblCellMar>
        </w:tblPrEx>
        <w:trPr>
          <w:cantSplit/>
          <w:jc w:val="center"/>
        </w:trPr>
        <w:tc>
          <w:tcPr>
            <w:tcW w:w="2296" w:type="dxa"/>
            <w:vAlign w:val="center"/>
          </w:tcPr>
          <w:p w14:paraId="74F74898" w14:textId="77777777" w:rsidR="00407215" w:rsidRPr="00FF14B3" w:rsidRDefault="00407215" w:rsidP="00C71329">
            <w:pPr>
              <w:pStyle w:val="TAL"/>
            </w:pPr>
            <w:r w:rsidRPr="00FF14B3">
              <w:t>Feature-Id</w:t>
            </w:r>
          </w:p>
        </w:tc>
        <w:tc>
          <w:tcPr>
            <w:tcW w:w="2410" w:type="dxa"/>
            <w:vAlign w:val="center"/>
          </w:tcPr>
          <w:p w14:paraId="4DA8EFB8" w14:textId="77777777" w:rsidR="00407215" w:rsidRPr="00FF14B3" w:rsidRDefault="00407215" w:rsidP="00C71329">
            <w:pPr>
              <w:pStyle w:val="TAL"/>
            </w:pPr>
            <w:r w:rsidRPr="00FF14B3">
              <w:t>3GPP TS 29.229 [6]</w:t>
            </w:r>
          </w:p>
        </w:tc>
        <w:tc>
          <w:tcPr>
            <w:tcW w:w="4111" w:type="dxa"/>
            <w:vAlign w:val="center"/>
          </w:tcPr>
          <w:p w14:paraId="65015376" w14:textId="77777777" w:rsidR="00407215" w:rsidRPr="00FF14B3" w:rsidRDefault="00407215" w:rsidP="00C71329">
            <w:pPr>
              <w:pStyle w:val="TAL"/>
            </w:pPr>
          </w:p>
        </w:tc>
        <w:tc>
          <w:tcPr>
            <w:tcW w:w="878" w:type="dxa"/>
          </w:tcPr>
          <w:p w14:paraId="7EEBCC1A" w14:textId="77777777" w:rsidR="00407215" w:rsidRPr="00FF14B3" w:rsidRDefault="00407215" w:rsidP="00C71329">
            <w:pPr>
              <w:pStyle w:val="TAL"/>
            </w:pPr>
          </w:p>
        </w:tc>
      </w:tr>
      <w:tr w:rsidR="00407215" w:rsidRPr="00FF14B3" w14:paraId="52FC92D4" w14:textId="77777777" w:rsidTr="00C71329">
        <w:tblPrEx>
          <w:tblCellMar>
            <w:top w:w="0" w:type="dxa"/>
            <w:bottom w:w="0" w:type="dxa"/>
          </w:tblCellMar>
        </w:tblPrEx>
        <w:trPr>
          <w:cantSplit/>
          <w:jc w:val="center"/>
        </w:trPr>
        <w:tc>
          <w:tcPr>
            <w:tcW w:w="2296" w:type="dxa"/>
            <w:vAlign w:val="center"/>
          </w:tcPr>
          <w:p w14:paraId="60E3E79F" w14:textId="77777777" w:rsidR="00407215" w:rsidRPr="00FF14B3" w:rsidRDefault="00407215" w:rsidP="00C71329">
            <w:pPr>
              <w:pStyle w:val="TAL"/>
            </w:pPr>
            <w:r w:rsidRPr="00FF14B3">
              <w:t>User-Data</w:t>
            </w:r>
          </w:p>
        </w:tc>
        <w:tc>
          <w:tcPr>
            <w:tcW w:w="2410" w:type="dxa"/>
            <w:vAlign w:val="center"/>
          </w:tcPr>
          <w:p w14:paraId="2239AEDB" w14:textId="77777777" w:rsidR="00407215" w:rsidRPr="00FF14B3" w:rsidRDefault="00407215" w:rsidP="00C71329">
            <w:pPr>
              <w:pStyle w:val="TAL"/>
            </w:pPr>
            <w:r w:rsidRPr="00FF14B3">
              <w:t>3GPP TS 29.329 [9]</w:t>
            </w:r>
          </w:p>
        </w:tc>
        <w:tc>
          <w:tcPr>
            <w:tcW w:w="4111" w:type="dxa"/>
            <w:vAlign w:val="center"/>
          </w:tcPr>
          <w:p w14:paraId="19F5D736" w14:textId="77777777" w:rsidR="00407215" w:rsidRPr="00FF14B3" w:rsidRDefault="00407215" w:rsidP="00C71329">
            <w:pPr>
              <w:pStyle w:val="TAL"/>
            </w:pPr>
          </w:p>
        </w:tc>
        <w:tc>
          <w:tcPr>
            <w:tcW w:w="878" w:type="dxa"/>
          </w:tcPr>
          <w:p w14:paraId="074DE952" w14:textId="77777777" w:rsidR="00407215" w:rsidRPr="00FF14B3" w:rsidRDefault="00407215" w:rsidP="00C71329">
            <w:pPr>
              <w:pStyle w:val="TAL"/>
            </w:pPr>
          </w:p>
        </w:tc>
      </w:tr>
      <w:tr w:rsidR="00407215" w:rsidRPr="00FF14B3" w14:paraId="0456473C" w14:textId="77777777" w:rsidTr="00C71329">
        <w:tblPrEx>
          <w:tblCellMar>
            <w:top w:w="0" w:type="dxa"/>
            <w:bottom w:w="0" w:type="dxa"/>
          </w:tblCellMar>
        </w:tblPrEx>
        <w:trPr>
          <w:cantSplit/>
          <w:jc w:val="center"/>
        </w:trPr>
        <w:tc>
          <w:tcPr>
            <w:tcW w:w="2296" w:type="dxa"/>
            <w:vAlign w:val="center"/>
          </w:tcPr>
          <w:p w14:paraId="3E99B704" w14:textId="77777777" w:rsidR="00407215" w:rsidRPr="00FF14B3" w:rsidRDefault="00407215" w:rsidP="00C71329">
            <w:pPr>
              <w:pStyle w:val="TAL"/>
              <w:rPr>
                <w:noProof/>
              </w:rPr>
            </w:pPr>
            <w:r w:rsidRPr="00FF14B3">
              <w:rPr>
                <w:noProof/>
              </w:rPr>
              <w:t>User-Identifier</w:t>
            </w:r>
          </w:p>
        </w:tc>
        <w:tc>
          <w:tcPr>
            <w:tcW w:w="2410" w:type="dxa"/>
            <w:vAlign w:val="center"/>
          </w:tcPr>
          <w:p w14:paraId="2A0EF2CA" w14:textId="77777777" w:rsidR="00407215" w:rsidRPr="00FF14B3" w:rsidRDefault="00407215" w:rsidP="00C71329">
            <w:pPr>
              <w:pStyle w:val="TAL"/>
            </w:pPr>
            <w:r w:rsidRPr="00FF14B3">
              <w:t>3GPP TS 29.336 [10]</w:t>
            </w:r>
          </w:p>
        </w:tc>
        <w:tc>
          <w:tcPr>
            <w:tcW w:w="4111" w:type="dxa"/>
            <w:vAlign w:val="center"/>
          </w:tcPr>
          <w:p w14:paraId="1A84FD29" w14:textId="77777777" w:rsidR="00407215" w:rsidRPr="00FF14B3" w:rsidRDefault="00407215" w:rsidP="00C71329">
            <w:pPr>
              <w:pStyle w:val="TAL"/>
            </w:pPr>
            <w:r w:rsidRPr="00FF14B3">
              <w:t xml:space="preserve">See </w:t>
            </w:r>
            <w:r>
              <w:t>clause</w:t>
            </w:r>
            <w:r w:rsidRPr="00FF14B3">
              <w:t xml:space="preserve"> 7.3.8</w:t>
            </w:r>
          </w:p>
        </w:tc>
        <w:tc>
          <w:tcPr>
            <w:tcW w:w="878" w:type="dxa"/>
          </w:tcPr>
          <w:p w14:paraId="7AF0D632" w14:textId="77777777" w:rsidR="00407215" w:rsidRPr="00FF14B3" w:rsidRDefault="00407215" w:rsidP="00C71329">
            <w:pPr>
              <w:pStyle w:val="TAL"/>
            </w:pPr>
          </w:p>
        </w:tc>
      </w:tr>
      <w:tr w:rsidR="00407215" w:rsidRPr="00FF14B3" w14:paraId="79E3993D" w14:textId="77777777" w:rsidTr="00C71329">
        <w:tblPrEx>
          <w:tblCellMar>
            <w:top w:w="0" w:type="dxa"/>
            <w:bottom w:w="0" w:type="dxa"/>
          </w:tblCellMar>
        </w:tblPrEx>
        <w:trPr>
          <w:cantSplit/>
          <w:jc w:val="center"/>
        </w:trPr>
        <w:tc>
          <w:tcPr>
            <w:tcW w:w="2296" w:type="dxa"/>
            <w:vAlign w:val="center"/>
          </w:tcPr>
          <w:p w14:paraId="7CF78111" w14:textId="77777777" w:rsidR="00407215" w:rsidRPr="00FF14B3" w:rsidRDefault="00407215" w:rsidP="00C71329">
            <w:pPr>
              <w:pStyle w:val="TAL"/>
              <w:rPr>
                <w:noProof/>
              </w:rPr>
            </w:pPr>
            <w:r w:rsidRPr="00FF14B3">
              <w:rPr>
                <w:noProof/>
              </w:rPr>
              <w:t>OC-Supported-Features</w:t>
            </w:r>
          </w:p>
        </w:tc>
        <w:tc>
          <w:tcPr>
            <w:tcW w:w="2410" w:type="dxa"/>
            <w:vAlign w:val="center"/>
          </w:tcPr>
          <w:p w14:paraId="3E1F52D3" w14:textId="77777777" w:rsidR="00407215" w:rsidRPr="00FF14B3" w:rsidRDefault="00407215" w:rsidP="00C71329">
            <w:pPr>
              <w:pStyle w:val="TAL"/>
            </w:pPr>
            <w:r w:rsidRPr="00FF14B3">
              <w:t>IETF RFC 7683 [11]</w:t>
            </w:r>
          </w:p>
        </w:tc>
        <w:tc>
          <w:tcPr>
            <w:tcW w:w="4111" w:type="dxa"/>
            <w:vAlign w:val="center"/>
          </w:tcPr>
          <w:p w14:paraId="52B946FC" w14:textId="77777777" w:rsidR="00407215" w:rsidRPr="00FF14B3" w:rsidRDefault="00407215" w:rsidP="00C71329">
            <w:pPr>
              <w:pStyle w:val="TAL"/>
            </w:pPr>
            <w:r w:rsidRPr="00FF14B3">
              <w:t xml:space="preserve">See </w:t>
            </w:r>
            <w:r>
              <w:t>clause</w:t>
            </w:r>
            <w:r w:rsidRPr="00FF14B3">
              <w:t xml:space="preserve"> 7.3.6</w:t>
            </w:r>
          </w:p>
        </w:tc>
        <w:tc>
          <w:tcPr>
            <w:tcW w:w="878" w:type="dxa"/>
          </w:tcPr>
          <w:p w14:paraId="28E525B0" w14:textId="77777777" w:rsidR="00407215" w:rsidRPr="00FF14B3" w:rsidRDefault="00407215" w:rsidP="00C71329">
            <w:pPr>
              <w:pStyle w:val="TAL"/>
            </w:pPr>
            <w:r w:rsidRPr="00FF14B3">
              <w:t>Must set</w:t>
            </w:r>
          </w:p>
        </w:tc>
      </w:tr>
      <w:tr w:rsidR="00407215" w:rsidRPr="00FF14B3" w14:paraId="53540B21" w14:textId="77777777" w:rsidTr="00C71329">
        <w:tblPrEx>
          <w:tblCellMar>
            <w:top w:w="0" w:type="dxa"/>
            <w:bottom w:w="0" w:type="dxa"/>
          </w:tblCellMar>
        </w:tblPrEx>
        <w:trPr>
          <w:cantSplit/>
          <w:jc w:val="center"/>
        </w:trPr>
        <w:tc>
          <w:tcPr>
            <w:tcW w:w="2296" w:type="dxa"/>
            <w:vAlign w:val="center"/>
          </w:tcPr>
          <w:p w14:paraId="2B7AC43B" w14:textId="77777777" w:rsidR="00407215" w:rsidRPr="00FF14B3" w:rsidRDefault="00407215" w:rsidP="00C71329">
            <w:pPr>
              <w:pStyle w:val="TAL"/>
              <w:rPr>
                <w:noProof/>
              </w:rPr>
            </w:pPr>
            <w:r w:rsidRPr="00FF14B3">
              <w:rPr>
                <w:noProof/>
              </w:rPr>
              <w:t>OC-OLR</w:t>
            </w:r>
          </w:p>
        </w:tc>
        <w:tc>
          <w:tcPr>
            <w:tcW w:w="2410" w:type="dxa"/>
            <w:vAlign w:val="center"/>
          </w:tcPr>
          <w:p w14:paraId="1FC6C3B5" w14:textId="77777777" w:rsidR="00407215" w:rsidRPr="00FF14B3" w:rsidRDefault="00407215" w:rsidP="00C71329">
            <w:pPr>
              <w:pStyle w:val="TAL"/>
            </w:pPr>
            <w:r w:rsidRPr="00FF14B3">
              <w:t>IETF RFC 7683 [11]</w:t>
            </w:r>
          </w:p>
        </w:tc>
        <w:tc>
          <w:tcPr>
            <w:tcW w:w="4111" w:type="dxa"/>
            <w:vAlign w:val="center"/>
          </w:tcPr>
          <w:p w14:paraId="274EBA0B" w14:textId="77777777" w:rsidR="00407215" w:rsidRPr="00FF14B3" w:rsidRDefault="00407215" w:rsidP="00C71329">
            <w:pPr>
              <w:pStyle w:val="TAL"/>
            </w:pPr>
            <w:r w:rsidRPr="00FF14B3">
              <w:t xml:space="preserve">See </w:t>
            </w:r>
            <w:r>
              <w:t>clause</w:t>
            </w:r>
            <w:r w:rsidRPr="00FF14B3">
              <w:t xml:space="preserve"> 7.3.5</w:t>
            </w:r>
          </w:p>
        </w:tc>
        <w:tc>
          <w:tcPr>
            <w:tcW w:w="878" w:type="dxa"/>
          </w:tcPr>
          <w:p w14:paraId="1243EFD2" w14:textId="77777777" w:rsidR="00407215" w:rsidRPr="00FF14B3" w:rsidRDefault="00407215" w:rsidP="00C71329">
            <w:pPr>
              <w:pStyle w:val="TAL"/>
            </w:pPr>
            <w:r w:rsidRPr="00FF14B3">
              <w:t>Must set</w:t>
            </w:r>
          </w:p>
        </w:tc>
      </w:tr>
      <w:tr w:rsidR="00407215" w:rsidRPr="00FF14B3" w14:paraId="4857E005" w14:textId="77777777" w:rsidTr="00C71329">
        <w:tblPrEx>
          <w:tblCellMar>
            <w:top w:w="0" w:type="dxa"/>
            <w:bottom w:w="0" w:type="dxa"/>
          </w:tblCellMar>
        </w:tblPrEx>
        <w:trPr>
          <w:cantSplit/>
          <w:jc w:val="center"/>
        </w:trPr>
        <w:tc>
          <w:tcPr>
            <w:tcW w:w="2296" w:type="dxa"/>
            <w:vAlign w:val="center"/>
          </w:tcPr>
          <w:p w14:paraId="5A3BC189" w14:textId="77777777" w:rsidR="00407215" w:rsidRPr="00FF14B3" w:rsidRDefault="00407215" w:rsidP="00C71329">
            <w:pPr>
              <w:pStyle w:val="TAL"/>
              <w:rPr>
                <w:noProof/>
              </w:rPr>
            </w:pPr>
            <w:r w:rsidRPr="00FF14B3">
              <w:rPr>
                <w:noProof/>
              </w:rPr>
              <w:t>Load</w:t>
            </w:r>
          </w:p>
        </w:tc>
        <w:tc>
          <w:tcPr>
            <w:tcW w:w="2410" w:type="dxa"/>
            <w:vAlign w:val="center"/>
          </w:tcPr>
          <w:p w14:paraId="417C88B9" w14:textId="77777777" w:rsidR="00407215" w:rsidRPr="00FF14B3" w:rsidRDefault="00407215" w:rsidP="00C71329">
            <w:pPr>
              <w:pStyle w:val="TAL"/>
            </w:pPr>
            <w:r w:rsidRPr="00FF14B3">
              <w:t>IETF RFC 8583 [17]</w:t>
            </w:r>
          </w:p>
        </w:tc>
        <w:tc>
          <w:tcPr>
            <w:tcW w:w="4111" w:type="dxa"/>
            <w:vAlign w:val="center"/>
          </w:tcPr>
          <w:p w14:paraId="619606E2" w14:textId="77777777" w:rsidR="00407215" w:rsidRPr="00FF14B3" w:rsidRDefault="00407215" w:rsidP="00C71329">
            <w:pPr>
              <w:pStyle w:val="TAL"/>
            </w:pPr>
            <w:r w:rsidRPr="00FF14B3">
              <w:t xml:space="preserve">See </w:t>
            </w:r>
            <w:r>
              <w:t>clause</w:t>
            </w:r>
            <w:r w:rsidRPr="00FF14B3">
              <w:t xml:space="preserve"> 7.3.23</w:t>
            </w:r>
          </w:p>
        </w:tc>
        <w:tc>
          <w:tcPr>
            <w:tcW w:w="878" w:type="dxa"/>
          </w:tcPr>
          <w:p w14:paraId="5392F899" w14:textId="77777777" w:rsidR="00407215" w:rsidRPr="00FF14B3" w:rsidRDefault="00407215" w:rsidP="00C71329">
            <w:pPr>
              <w:pStyle w:val="TAL"/>
            </w:pPr>
            <w:r w:rsidRPr="00FF14B3">
              <w:t>Must not set</w:t>
            </w:r>
          </w:p>
        </w:tc>
      </w:tr>
      <w:tr w:rsidR="00407215" w:rsidRPr="00FF14B3" w14:paraId="36D77A68" w14:textId="77777777" w:rsidTr="00C71329">
        <w:tblPrEx>
          <w:tblCellMar>
            <w:top w:w="0" w:type="dxa"/>
            <w:bottom w:w="0" w:type="dxa"/>
          </w:tblCellMar>
        </w:tblPrEx>
        <w:trPr>
          <w:cantSplit/>
          <w:jc w:val="center"/>
        </w:trPr>
        <w:tc>
          <w:tcPr>
            <w:tcW w:w="9695" w:type="dxa"/>
            <w:gridSpan w:val="4"/>
            <w:vAlign w:val="center"/>
          </w:tcPr>
          <w:p w14:paraId="6E3A02DE" w14:textId="77777777" w:rsidR="00407215" w:rsidRPr="00FF14B3" w:rsidRDefault="00407215" w:rsidP="00C71329">
            <w:pPr>
              <w:pStyle w:val="TAN"/>
            </w:pPr>
            <w:r w:rsidRPr="00FF14B3">
              <w:t>NOTE 1:</w:t>
            </w:r>
            <w:r w:rsidRPr="00FF14B3">
              <w:tab/>
              <w:t xml:space="preserve">The M-bit settings for re-used AVPs override those of the defining specifications that are referenced. Values include: "Must set", "Must not set". If the M-bit setting is blank, then the defining specification applies. </w:t>
            </w:r>
          </w:p>
          <w:p w14:paraId="428D03CC" w14:textId="77777777" w:rsidR="00407215" w:rsidRPr="00FF14B3" w:rsidRDefault="00407215" w:rsidP="00C71329">
            <w:pPr>
              <w:pStyle w:val="TAN"/>
            </w:pPr>
            <w:r w:rsidRPr="00FF14B3">
              <w:t>NOTE 2:</w:t>
            </w:r>
            <w:r w:rsidRPr="00FF14B3">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37FC4B2" w14:textId="77777777" w:rsidR="00407215" w:rsidRPr="00FF14B3" w:rsidRDefault="00407215" w:rsidP="00407215"/>
    <w:p w14:paraId="57A99D21" w14:textId="77777777" w:rsidR="00407215" w:rsidRPr="00FF14B3" w:rsidRDefault="00407215" w:rsidP="00407215">
      <w:pPr>
        <w:pStyle w:val="Heading3"/>
      </w:pPr>
      <w:bookmarkStart w:id="138" w:name="_Toc20213567"/>
      <w:bookmarkStart w:id="139" w:name="_Toc120083927"/>
      <w:r w:rsidRPr="00FF14B3">
        <w:t>7.3.2</w:t>
      </w:r>
      <w:r w:rsidRPr="00FF14B3">
        <w:tab/>
        <w:t>MCPTT-ID</w:t>
      </w:r>
      <w:bookmarkEnd w:id="138"/>
      <w:bookmarkEnd w:id="139"/>
    </w:p>
    <w:p w14:paraId="20FDEB3C" w14:textId="77777777" w:rsidR="00407215" w:rsidRPr="00FF14B3" w:rsidRDefault="00407215" w:rsidP="00407215">
      <w:r w:rsidRPr="00FF14B3">
        <w:t>The MCPTT-ID AVP is of type UTF8String, and it shall contain an URI as defined in IETF RFC 3986 [15]. For more information see 3GPP TS 23.379 [18].</w:t>
      </w:r>
    </w:p>
    <w:p w14:paraId="48361405" w14:textId="24DBABCB" w:rsidR="00407215" w:rsidRPr="00FF14B3" w:rsidRDefault="00407215" w:rsidP="00407215">
      <w:pPr>
        <w:pStyle w:val="Heading3"/>
      </w:pPr>
      <w:bookmarkStart w:id="140" w:name="_Toc20213568"/>
      <w:bookmarkStart w:id="141" w:name="_Toc120083928"/>
      <w:r w:rsidRPr="00FF14B3">
        <w:t>7.3.3</w:t>
      </w:r>
      <w:r w:rsidRPr="00FF14B3">
        <w:tab/>
      </w:r>
      <w:bookmarkEnd w:id="140"/>
      <w:r w:rsidR="00E44E39">
        <w:t>Data-Identification</w:t>
      </w:r>
      <w:bookmarkEnd w:id="141"/>
    </w:p>
    <w:p w14:paraId="5DAAD8A2" w14:textId="77777777" w:rsidR="00407215" w:rsidRPr="00FF14B3" w:rsidRDefault="00407215" w:rsidP="00407215">
      <w:r w:rsidRPr="00FF14B3">
        <w:t>The Data-Identification AVP is of type Grouped. It shall contain the Data-Identification-Prefix AVP and the Data-Identification-Flags AVP. AVP format</w:t>
      </w:r>
    </w:p>
    <w:p w14:paraId="7E45B05D" w14:textId="77777777" w:rsidR="00407215" w:rsidRPr="00FF14B3" w:rsidRDefault="00407215" w:rsidP="00407215">
      <w:pPr>
        <w:ind w:left="568"/>
      </w:pPr>
      <w:r w:rsidRPr="00FF14B3">
        <w:t>Data-Identification ::=</w:t>
      </w:r>
      <w:r w:rsidRPr="00FF14B3">
        <w:tab/>
        <w:t>&lt; AVP header: 4501 10415 &gt;</w:t>
      </w:r>
    </w:p>
    <w:p w14:paraId="528BE71B" w14:textId="77777777" w:rsidR="00407215" w:rsidRPr="00FF14B3" w:rsidRDefault="00407215" w:rsidP="00407215">
      <w:pPr>
        <w:ind w:left="2556"/>
      </w:pPr>
      <w:r w:rsidRPr="00FF14B3">
        <w:t>{ Data-Identification-Prefix}</w:t>
      </w:r>
    </w:p>
    <w:p w14:paraId="5C2DD272" w14:textId="77777777" w:rsidR="00407215" w:rsidRPr="00FF14B3" w:rsidRDefault="00407215" w:rsidP="00407215">
      <w:pPr>
        <w:ind w:left="2556"/>
      </w:pPr>
      <w:r w:rsidRPr="00FF14B3">
        <w:t>{ Data-Identification-Flags }</w:t>
      </w:r>
    </w:p>
    <w:p w14:paraId="64EF3EDF" w14:textId="77777777" w:rsidR="00407215" w:rsidRPr="00FF14B3" w:rsidRDefault="00407215" w:rsidP="00407215">
      <w:pPr>
        <w:ind w:left="2556"/>
      </w:pPr>
      <w:r w:rsidRPr="00FF14B3">
        <w:t>*[AVP]</w:t>
      </w:r>
    </w:p>
    <w:p w14:paraId="494BDA96" w14:textId="77777777" w:rsidR="00407215" w:rsidRPr="00FF14B3" w:rsidRDefault="00407215" w:rsidP="00407215">
      <w:pPr>
        <w:pStyle w:val="Heading3"/>
      </w:pPr>
      <w:bookmarkStart w:id="142" w:name="_Toc20213569"/>
      <w:bookmarkStart w:id="143" w:name="_Toc120083929"/>
      <w:r w:rsidRPr="00FF14B3">
        <w:t>7.3.4</w:t>
      </w:r>
      <w:r w:rsidRPr="00FF14B3">
        <w:tab/>
        <w:t>DRMP</w:t>
      </w:r>
      <w:bookmarkEnd w:id="142"/>
      <w:bookmarkEnd w:id="143"/>
    </w:p>
    <w:p w14:paraId="7E0D83B5" w14:textId="77777777" w:rsidR="00407215" w:rsidRPr="00FF14B3" w:rsidRDefault="00407215" w:rsidP="00407215">
      <w:r w:rsidRPr="00FF14B3">
        <w:t>The DRMP AVP is of type Enumerated and it is defined in IETF </w:t>
      </w:r>
      <w:r w:rsidRPr="00FF14B3">
        <w:rPr>
          <w:noProof/>
        </w:rPr>
        <w:t>RFC 7944</w:t>
      </w:r>
      <w:r w:rsidRPr="00FF14B3">
        <w:rPr>
          <w:lang w:eastAsia="en-GB"/>
        </w:rPr>
        <w:t> [8]</w:t>
      </w:r>
      <w:r w:rsidRPr="00FF14B3">
        <w:rPr>
          <w:lang w:eastAsia="zh-CN"/>
        </w:rPr>
        <w:t>. This AVP allows the MC Service User Database and the MC Service Server to indicate the relative priority of Diameter messages.</w:t>
      </w:r>
      <w:r w:rsidRPr="00FF14B3">
        <w:t xml:space="preserve"> The DRMP AVP may be used to set the DSCP marking for transport of the associated Diameter message.</w:t>
      </w:r>
    </w:p>
    <w:p w14:paraId="6782A113" w14:textId="77777777" w:rsidR="00407215" w:rsidRPr="00FF14B3" w:rsidRDefault="00407215" w:rsidP="00407215">
      <w:pPr>
        <w:pStyle w:val="Heading3"/>
      </w:pPr>
      <w:bookmarkStart w:id="144" w:name="_Toc20213570"/>
      <w:bookmarkStart w:id="145" w:name="_Toc120083930"/>
      <w:r w:rsidRPr="00FF14B3">
        <w:rPr>
          <w:lang w:eastAsia="zh-CN"/>
        </w:rPr>
        <w:t>7</w:t>
      </w:r>
      <w:r w:rsidRPr="00FF14B3">
        <w:t>.3.5</w:t>
      </w:r>
      <w:r w:rsidRPr="00FF14B3">
        <w:tab/>
        <w:t>OC-OLR</w:t>
      </w:r>
      <w:bookmarkEnd w:id="144"/>
      <w:bookmarkEnd w:id="145"/>
    </w:p>
    <w:p w14:paraId="196A4C84" w14:textId="77777777" w:rsidR="00407215" w:rsidRPr="00FF14B3" w:rsidRDefault="00407215" w:rsidP="00407215">
      <w:pPr>
        <w:rPr>
          <w:lang w:eastAsia="zh-CN"/>
        </w:rPr>
      </w:pPr>
      <w:r w:rsidRPr="00FF14B3">
        <w:t>The OC-OLR AVP is of type Grouped and it is defined in IETF RFC 7683</w:t>
      </w:r>
      <w:r w:rsidRPr="00FF14B3">
        <w:rPr>
          <w:lang w:eastAsia="en-GB"/>
        </w:rPr>
        <w:t> [11]</w:t>
      </w:r>
      <w:r w:rsidRPr="00FF14B3">
        <w:rPr>
          <w:rFonts w:hint="eastAsia"/>
          <w:lang w:eastAsia="zh-CN"/>
        </w:rPr>
        <w:t>.</w:t>
      </w:r>
      <w:r w:rsidRPr="00FF14B3">
        <w:rPr>
          <w:lang w:eastAsia="zh-CN"/>
        </w:rPr>
        <w:t xml:space="preserve"> This AVP is used to support Diameter overload control mechanism.</w:t>
      </w:r>
    </w:p>
    <w:p w14:paraId="1E062C09" w14:textId="77777777" w:rsidR="00407215" w:rsidRPr="00FF14B3" w:rsidRDefault="00407215" w:rsidP="00407215">
      <w:pPr>
        <w:pStyle w:val="Heading3"/>
      </w:pPr>
      <w:bookmarkStart w:id="146" w:name="_Toc20213571"/>
      <w:bookmarkStart w:id="147" w:name="_Toc120083931"/>
      <w:r w:rsidRPr="00FF14B3">
        <w:rPr>
          <w:lang w:eastAsia="zh-CN"/>
        </w:rPr>
        <w:t>7</w:t>
      </w:r>
      <w:r w:rsidRPr="00FF14B3">
        <w:t>.3.6</w:t>
      </w:r>
      <w:r w:rsidRPr="00FF14B3">
        <w:tab/>
        <w:t>OC-Supported-Features</w:t>
      </w:r>
      <w:bookmarkEnd w:id="146"/>
      <w:bookmarkEnd w:id="147"/>
    </w:p>
    <w:p w14:paraId="6DD42511" w14:textId="77777777" w:rsidR="00407215" w:rsidRPr="00FF14B3" w:rsidRDefault="00407215" w:rsidP="00407215">
      <w:pPr>
        <w:rPr>
          <w:rFonts w:hint="eastAsia"/>
          <w:noProof/>
          <w:lang w:eastAsia="zh-CN"/>
        </w:rPr>
      </w:pPr>
      <w:r w:rsidRPr="00FF14B3">
        <w:t>The OC-Supported-Features AVP is of type Grouped and it is defined in IETF RFC 7683</w:t>
      </w:r>
      <w:r w:rsidRPr="00FF14B3">
        <w:rPr>
          <w:lang w:eastAsia="en-GB"/>
        </w:rPr>
        <w:t> [11]</w:t>
      </w:r>
      <w:r w:rsidRPr="00FF14B3">
        <w:rPr>
          <w:rFonts w:hint="eastAsia"/>
          <w:lang w:eastAsia="zh-CN"/>
        </w:rPr>
        <w:t>.</w:t>
      </w:r>
      <w:r w:rsidRPr="00FF14B3">
        <w:t xml:space="preserve"> </w:t>
      </w:r>
      <w:r w:rsidRPr="00FF14B3">
        <w:rPr>
          <w:lang w:eastAsia="zh-CN"/>
        </w:rPr>
        <w:t>This AVP is used to support Diameter overload control mechanism.</w:t>
      </w:r>
    </w:p>
    <w:p w14:paraId="7E9EE82B" w14:textId="77777777" w:rsidR="00407215" w:rsidRPr="00FF14B3" w:rsidRDefault="00407215" w:rsidP="00407215">
      <w:pPr>
        <w:pStyle w:val="Heading3"/>
      </w:pPr>
      <w:bookmarkStart w:id="148" w:name="_Toc20213572"/>
      <w:bookmarkStart w:id="149" w:name="_Toc120083932"/>
      <w:r w:rsidRPr="00FF14B3">
        <w:t>7.3.7</w:t>
      </w:r>
      <w:r w:rsidRPr="00FF14B3">
        <w:tab/>
        <w:t>User-Data</w:t>
      </w:r>
      <w:bookmarkEnd w:id="148"/>
      <w:bookmarkEnd w:id="149"/>
    </w:p>
    <w:p w14:paraId="7298DB5E" w14:textId="6417B3E2" w:rsidR="00E44E39" w:rsidRPr="00D70FDD" w:rsidRDefault="00E44E39" w:rsidP="00E44E39">
      <w:bookmarkStart w:id="150" w:name="_Toc20213573"/>
      <w:r w:rsidRPr="00D70FDD">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w:t>
      </w:r>
      <w:r w:rsidRPr="00D70FDD">
        <w:lastRenderedPageBreak/>
        <w:t>the DPR/DPA and NDR/NDA and between the MCPTT User Database and the Configuration Management Server in DPR/DPA, NDR/NDA and DUR/DUA operations.</w:t>
      </w:r>
    </w:p>
    <w:p w14:paraId="6D24947D" w14:textId="125FD850" w:rsidR="00E44E39" w:rsidRPr="00D70FDD" w:rsidRDefault="00E44E39" w:rsidP="00E44E39">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clause </w:t>
      </w:r>
      <w:r>
        <w:t>9.3</w:t>
      </w:r>
      <w:r w:rsidRPr="00D70FDD">
        <w:t xml:space="preserve"> in the 3GPP TS 24.484 [22].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2F617C9E" w14:textId="7736ADAE" w:rsidR="00E44E39" w:rsidRPr="00D70FDD" w:rsidRDefault="00E44E39" w:rsidP="00E44E39">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clause </w:t>
      </w:r>
      <w:r>
        <w:t>10.3</w:t>
      </w:r>
      <w:r w:rsidRPr="00D70FDD">
        <w:t xml:space="preserve"> in the 3GPP TS 24.484 [22].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1D4E0261" w14:textId="77777777" w:rsidR="00407215" w:rsidRPr="00FF14B3" w:rsidRDefault="00407215" w:rsidP="00407215">
      <w:pPr>
        <w:pStyle w:val="Heading3"/>
      </w:pPr>
      <w:bookmarkStart w:id="151" w:name="_Toc120083933"/>
      <w:r w:rsidRPr="00FF14B3">
        <w:t>7.3.8</w:t>
      </w:r>
      <w:r w:rsidRPr="00FF14B3">
        <w:tab/>
        <w:t>User-Identifier</w:t>
      </w:r>
      <w:bookmarkEnd w:id="150"/>
      <w:bookmarkEnd w:id="151"/>
    </w:p>
    <w:p w14:paraId="54BDFF08" w14:textId="77777777" w:rsidR="00407215" w:rsidRPr="00FF14B3" w:rsidRDefault="00407215" w:rsidP="00407215">
      <w:r w:rsidRPr="00FF14B3">
        <w:t xml:space="preserve">The User-Identifier AVP is of type Grouped. It </w:t>
      </w:r>
      <w:r w:rsidRPr="00FF14B3">
        <w:rPr>
          <w:lang w:eastAsia="zh-CN"/>
        </w:rPr>
        <w:t xml:space="preserve">shall </w:t>
      </w:r>
      <w:r w:rsidRPr="00FF14B3">
        <w:t xml:space="preserve">contain the identifier used to identify the MC Service User in the MC Service User Database. This AVP is defined in the 3GPP TS 29.336 [10] and is extended to contain either an MCPTT ID, an </w:t>
      </w:r>
      <w:proofErr w:type="spellStart"/>
      <w:r w:rsidRPr="00FF14B3">
        <w:t>MCVideo</w:t>
      </w:r>
      <w:proofErr w:type="spellEnd"/>
      <w:r w:rsidRPr="00FF14B3">
        <w:t xml:space="preserve"> ID or an </w:t>
      </w:r>
      <w:proofErr w:type="spellStart"/>
      <w:r w:rsidRPr="00FF14B3">
        <w:t>MCData</w:t>
      </w:r>
      <w:proofErr w:type="spellEnd"/>
      <w:r w:rsidRPr="00FF14B3">
        <w:t xml:space="preserve"> ID.</w:t>
      </w:r>
    </w:p>
    <w:p w14:paraId="17EDADCD" w14:textId="77777777" w:rsidR="00407215" w:rsidRPr="00FF14B3" w:rsidRDefault="00407215" w:rsidP="00407215">
      <w:r w:rsidRPr="00FF14B3">
        <w:t>AVP format:</w:t>
      </w:r>
    </w:p>
    <w:p w14:paraId="1431476D" w14:textId="77777777" w:rsidR="00407215" w:rsidRPr="00FF14B3" w:rsidRDefault="00407215" w:rsidP="00407215">
      <w:pPr>
        <w:ind w:left="568"/>
      </w:pPr>
      <w:r w:rsidRPr="00FF14B3">
        <w:t xml:space="preserve">User-Identifier ::= &lt;AVP header: </w:t>
      </w:r>
      <w:r w:rsidRPr="00FF14B3">
        <w:rPr>
          <w:lang w:eastAsia="zh-CN"/>
        </w:rPr>
        <w:t>3102</w:t>
      </w:r>
      <w:r w:rsidRPr="00FF14B3">
        <w:t xml:space="preserve"> 10415&gt;</w:t>
      </w:r>
    </w:p>
    <w:p w14:paraId="418DCBAF" w14:textId="77777777" w:rsidR="00407215" w:rsidRPr="00FF14B3" w:rsidRDefault="00407215" w:rsidP="00407215">
      <w:pPr>
        <w:ind w:left="1420"/>
        <w:rPr>
          <w:lang w:val="en-US"/>
        </w:rPr>
      </w:pPr>
      <w:r w:rsidRPr="00FF14B3">
        <w:rPr>
          <w:lang w:val="en-US"/>
        </w:rPr>
        <w:t>[ MCPTT-ID ]</w:t>
      </w:r>
    </w:p>
    <w:p w14:paraId="77CBBD0E" w14:textId="77777777" w:rsidR="00407215" w:rsidRPr="00FF14B3" w:rsidRDefault="00407215" w:rsidP="00407215">
      <w:pPr>
        <w:ind w:left="1420"/>
        <w:rPr>
          <w:lang w:val="en-US"/>
        </w:rPr>
      </w:pPr>
      <w:r w:rsidRPr="00FF14B3">
        <w:rPr>
          <w:lang w:val="en-US"/>
        </w:rPr>
        <w:t xml:space="preserve">[ </w:t>
      </w:r>
      <w:proofErr w:type="spellStart"/>
      <w:r w:rsidRPr="00FF14B3">
        <w:rPr>
          <w:lang w:val="en-US"/>
        </w:rPr>
        <w:t>MCVideo</w:t>
      </w:r>
      <w:proofErr w:type="spellEnd"/>
      <w:r w:rsidRPr="00FF14B3">
        <w:rPr>
          <w:lang w:val="en-US"/>
        </w:rPr>
        <w:t>-ID ]</w:t>
      </w:r>
    </w:p>
    <w:p w14:paraId="5E20C309" w14:textId="77777777" w:rsidR="00407215" w:rsidRPr="00FF14B3" w:rsidRDefault="00407215" w:rsidP="00407215">
      <w:pPr>
        <w:ind w:left="1420"/>
        <w:rPr>
          <w:lang w:val="en-US"/>
        </w:rPr>
      </w:pPr>
      <w:r w:rsidRPr="00FF14B3">
        <w:rPr>
          <w:lang w:val="en-US"/>
        </w:rPr>
        <w:t xml:space="preserve">[ </w:t>
      </w:r>
      <w:proofErr w:type="spellStart"/>
      <w:r w:rsidRPr="00FF14B3">
        <w:rPr>
          <w:lang w:val="en-US"/>
        </w:rPr>
        <w:t>MCData</w:t>
      </w:r>
      <w:proofErr w:type="spellEnd"/>
      <w:r w:rsidRPr="00FF14B3">
        <w:rPr>
          <w:lang w:val="en-US"/>
        </w:rPr>
        <w:t>-ID ]</w:t>
      </w:r>
    </w:p>
    <w:p w14:paraId="29E72157" w14:textId="77777777" w:rsidR="00407215" w:rsidRPr="00FF14B3" w:rsidRDefault="00407215" w:rsidP="00407215">
      <w:pPr>
        <w:ind w:left="1420"/>
        <w:rPr>
          <w:lang w:val="en-US"/>
        </w:rPr>
      </w:pPr>
      <w:r w:rsidRPr="00FF14B3">
        <w:rPr>
          <w:lang w:val="en-US"/>
        </w:rPr>
        <w:t>*[AVP]</w:t>
      </w:r>
    </w:p>
    <w:p w14:paraId="22F6BDC1" w14:textId="77777777" w:rsidR="00407215" w:rsidRPr="00FF14B3" w:rsidRDefault="00407215" w:rsidP="00407215">
      <w:pPr>
        <w:pStyle w:val="Heading3"/>
      </w:pPr>
      <w:bookmarkStart w:id="152" w:name="_Toc20213574"/>
      <w:bookmarkStart w:id="153" w:name="_Toc120083934"/>
      <w:r w:rsidRPr="00FF14B3">
        <w:t>7.3.9</w:t>
      </w:r>
      <w:r w:rsidRPr="00FF14B3">
        <w:tab/>
        <w:t>Feature-List-ID AVP</w:t>
      </w:r>
      <w:bookmarkEnd w:id="152"/>
      <w:bookmarkEnd w:id="153"/>
    </w:p>
    <w:p w14:paraId="6EDA62F6" w14:textId="77777777" w:rsidR="00407215" w:rsidRPr="00FF14B3" w:rsidRDefault="00407215" w:rsidP="00407215">
      <w:r w:rsidRPr="00FF14B3">
        <w:t>The syntax of this AVP is defined in 3GPP TS 29.229 [10]. For this release, the Feature-List-ID AVP value shall be set to 1.</w:t>
      </w:r>
    </w:p>
    <w:p w14:paraId="4B136D01" w14:textId="77777777" w:rsidR="00407215" w:rsidRPr="00FF14B3" w:rsidRDefault="00407215" w:rsidP="00407215">
      <w:pPr>
        <w:pStyle w:val="Heading3"/>
        <w:rPr>
          <w:rFonts w:eastAsia="MS Mincho"/>
        </w:rPr>
      </w:pPr>
      <w:bookmarkStart w:id="154" w:name="_Toc20213575"/>
      <w:bookmarkStart w:id="155" w:name="_Toc120083935"/>
      <w:r w:rsidRPr="00FF14B3">
        <w:rPr>
          <w:rFonts w:eastAsia="MS Mincho"/>
        </w:rPr>
        <w:t>7.3.10</w:t>
      </w:r>
      <w:r w:rsidRPr="00FF14B3">
        <w:rPr>
          <w:rFonts w:eastAsia="MS Mincho"/>
        </w:rPr>
        <w:tab/>
        <w:t>Feature-List AVP</w:t>
      </w:r>
      <w:bookmarkEnd w:id="154"/>
      <w:bookmarkEnd w:id="155"/>
    </w:p>
    <w:p w14:paraId="4349A019" w14:textId="77777777" w:rsidR="00407215" w:rsidRPr="00FF14B3" w:rsidRDefault="00407215" w:rsidP="00407215">
      <w:r w:rsidRPr="00FF14B3">
        <w:t>The syntax of this AVP is defined in 3GPP TS 29.229 [6]. A null value indicates that there is no feature used by the application.</w:t>
      </w:r>
    </w:p>
    <w:p w14:paraId="7A8FA5A9" w14:textId="77777777" w:rsidR="00407215" w:rsidRPr="00FF14B3" w:rsidRDefault="00407215" w:rsidP="00407215">
      <w:pPr>
        <w:pStyle w:val="NO"/>
      </w:pPr>
      <w:r w:rsidRPr="00FF14B3">
        <w:t>NOTE:</w:t>
      </w:r>
      <w:r w:rsidRPr="00FF14B3">
        <w:tab/>
        <w:t>There is no feature defined for this release.</w:t>
      </w:r>
    </w:p>
    <w:p w14:paraId="73D348A4" w14:textId="77777777" w:rsidR="00407215" w:rsidRPr="00FF14B3" w:rsidRDefault="00407215" w:rsidP="00407215">
      <w:pPr>
        <w:pStyle w:val="Heading3"/>
      </w:pPr>
      <w:bookmarkStart w:id="156" w:name="_Toc20213576"/>
      <w:bookmarkStart w:id="157" w:name="_Toc120083936"/>
      <w:r w:rsidRPr="00FF14B3">
        <w:t>7.3.11</w:t>
      </w:r>
      <w:r w:rsidRPr="00FF14B3">
        <w:tab/>
        <w:t>Data-Identification-Prefix</w:t>
      </w:r>
      <w:bookmarkEnd w:id="156"/>
      <w:bookmarkEnd w:id="157"/>
    </w:p>
    <w:p w14:paraId="0B96AC59" w14:textId="77777777" w:rsidR="00407215" w:rsidRPr="00FF14B3" w:rsidRDefault="00407215" w:rsidP="00407215">
      <w:r w:rsidRPr="00FF14B3">
        <w:t xml:space="preserve">The Data-Identification-Prefix AVP is of type Unsigned32 and identifies a unique set of data identification flags, in order to ensure further extensibility when all Data-Identification-Flags are assigned. </w:t>
      </w:r>
    </w:p>
    <w:p w14:paraId="2E5E940C" w14:textId="77777777" w:rsidR="00407215" w:rsidRPr="00FF14B3" w:rsidRDefault="00407215" w:rsidP="00407215">
      <w:r w:rsidRPr="00FF14B3">
        <w:t>Each Data-Identification-Flags defined is assigned a unique Data-Identification-Prefix AVP value.</w:t>
      </w:r>
    </w:p>
    <w:p w14:paraId="7D624F4C" w14:textId="77777777" w:rsidR="00407215" w:rsidRPr="00FF14B3" w:rsidRDefault="00407215" w:rsidP="00407215">
      <w:pPr>
        <w:pStyle w:val="Heading3"/>
      </w:pPr>
      <w:bookmarkStart w:id="158" w:name="_Toc20213577"/>
      <w:bookmarkStart w:id="159" w:name="_Toc120083937"/>
      <w:r w:rsidRPr="00FF14B3">
        <w:t>7.3.12</w:t>
      </w:r>
      <w:r w:rsidRPr="00FF14B3">
        <w:tab/>
        <w:t>Data-Identification-Flags</w:t>
      </w:r>
      <w:bookmarkEnd w:id="158"/>
      <w:bookmarkEnd w:id="159"/>
    </w:p>
    <w:p w14:paraId="3F8906A1" w14:textId="77777777" w:rsidR="00407215" w:rsidRPr="00FF14B3" w:rsidRDefault="00407215" w:rsidP="00407215">
      <w:r w:rsidRPr="00FF14B3">
        <w:t xml:space="preserve">The Data-Identification-Flags AVP is of type Unsigned64 and it contains a bit mask. </w:t>
      </w:r>
    </w:p>
    <w:p w14:paraId="06D0173F" w14:textId="77777777" w:rsidR="00407215" w:rsidRPr="00FF14B3" w:rsidRDefault="00407215" w:rsidP="00407215">
      <w:r w:rsidRPr="00FF14B3">
        <w:t>The meaning of the bits when the Data-Identification-Prefix value is 1 is defined in table 7.3.12-1:</w:t>
      </w:r>
    </w:p>
    <w:p w14:paraId="78188DAC" w14:textId="77777777" w:rsidR="00407215" w:rsidRPr="00FF14B3" w:rsidRDefault="00407215" w:rsidP="00407215">
      <w:pPr>
        <w:pStyle w:val="TH"/>
      </w:pPr>
      <w:r w:rsidRPr="00FF14B3">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407215" w:rsidRPr="00FF14B3" w14:paraId="39F9CDFE" w14:textId="77777777" w:rsidTr="00C71329">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FFEBC1" w14:textId="77777777" w:rsidR="00407215" w:rsidRPr="00FF14B3" w:rsidRDefault="00407215" w:rsidP="00C71329">
            <w:pPr>
              <w:pStyle w:val="TAH"/>
            </w:pPr>
            <w:r w:rsidRPr="00FF14B3">
              <w:t>bit</w:t>
            </w:r>
          </w:p>
        </w:tc>
        <w:tc>
          <w:tcPr>
            <w:tcW w:w="1842" w:type="dxa"/>
            <w:tcBorders>
              <w:top w:val="single" w:sz="4" w:space="0" w:color="auto"/>
              <w:left w:val="single" w:sz="4" w:space="0" w:color="auto"/>
              <w:bottom w:val="single" w:sz="4" w:space="0" w:color="auto"/>
              <w:right w:val="single" w:sz="4" w:space="0" w:color="auto"/>
            </w:tcBorders>
            <w:hideMark/>
          </w:tcPr>
          <w:p w14:paraId="55043716" w14:textId="77777777" w:rsidR="00407215" w:rsidRPr="00FF14B3" w:rsidRDefault="00407215" w:rsidP="00C71329">
            <w:pPr>
              <w:pStyle w:val="TAH"/>
            </w:pPr>
            <w:r w:rsidRPr="00FF14B3">
              <w:t>name</w:t>
            </w:r>
          </w:p>
        </w:tc>
        <w:tc>
          <w:tcPr>
            <w:tcW w:w="6698" w:type="dxa"/>
            <w:tcBorders>
              <w:top w:val="single" w:sz="4" w:space="0" w:color="auto"/>
              <w:left w:val="single" w:sz="4" w:space="0" w:color="auto"/>
              <w:bottom w:val="single" w:sz="4" w:space="0" w:color="auto"/>
              <w:right w:val="single" w:sz="4" w:space="0" w:color="auto"/>
            </w:tcBorders>
            <w:hideMark/>
          </w:tcPr>
          <w:p w14:paraId="1DC21705" w14:textId="77777777" w:rsidR="00407215" w:rsidRPr="00FF14B3" w:rsidRDefault="00407215" w:rsidP="00C71329">
            <w:pPr>
              <w:pStyle w:val="TAH"/>
            </w:pPr>
            <w:r w:rsidRPr="00FF14B3">
              <w:t>Description</w:t>
            </w:r>
          </w:p>
        </w:tc>
      </w:tr>
      <w:tr w:rsidR="00407215" w:rsidRPr="00FF14B3" w14:paraId="53A28974" w14:textId="77777777" w:rsidTr="00C71329">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F606570" w14:textId="77777777" w:rsidR="00407215" w:rsidRPr="00FF14B3" w:rsidRDefault="00407215" w:rsidP="00C71329">
            <w:pPr>
              <w:pStyle w:val="TAC"/>
            </w:pPr>
            <w:r w:rsidRPr="00FF14B3">
              <w:t>0</w:t>
            </w:r>
          </w:p>
        </w:tc>
        <w:tc>
          <w:tcPr>
            <w:tcW w:w="1842" w:type="dxa"/>
            <w:tcBorders>
              <w:top w:val="single" w:sz="4" w:space="0" w:color="auto"/>
              <w:left w:val="single" w:sz="4" w:space="0" w:color="auto"/>
              <w:bottom w:val="single" w:sz="4" w:space="0" w:color="auto"/>
              <w:right w:val="single" w:sz="4" w:space="0" w:color="auto"/>
            </w:tcBorders>
            <w:hideMark/>
          </w:tcPr>
          <w:p w14:paraId="70203D32" w14:textId="77777777" w:rsidR="00407215" w:rsidRPr="00FF14B3" w:rsidRDefault="00407215" w:rsidP="00C71329">
            <w:pPr>
              <w:pStyle w:val="TAL"/>
            </w:pPr>
            <w:r w:rsidRPr="00FF14B3">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1FD89A42" w14:textId="77777777" w:rsidR="00407215" w:rsidRPr="00FF14B3" w:rsidRDefault="00407215" w:rsidP="00C71329">
            <w:pPr>
              <w:pStyle w:val="TAL"/>
            </w:pPr>
            <w:r w:rsidRPr="00FF14B3">
              <w:t>This bit, when set, indicates that the requested data are MCPTT User Profile data.</w:t>
            </w:r>
          </w:p>
        </w:tc>
      </w:tr>
      <w:tr w:rsidR="00407215" w:rsidRPr="00FF14B3" w14:paraId="15D43267" w14:textId="77777777" w:rsidTr="00C71329">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7FF8D1" w14:textId="77777777" w:rsidR="00407215" w:rsidRPr="00FF14B3" w:rsidRDefault="00407215" w:rsidP="00C71329">
            <w:pPr>
              <w:pStyle w:val="TAC"/>
            </w:pPr>
            <w:r w:rsidRPr="00FF14B3">
              <w:t>1</w:t>
            </w:r>
          </w:p>
        </w:tc>
        <w:tc>
          <w:tcPr>
            <w:tcW w:w="1842" w:type="dxa"/>
            <w:tcBorders>
              <w:top w:val="single" w:sz="4" w:space="0" w:color="auto"/>
              <w:left w:val="single" w:sz="4" w:space="0" w:color="auto"/>
              <w:bottom w:val="single" w:sz="4" w:space="0" w:color="auto"/>
              <w:right w:val="single" w:sz="4" w:space="0" w:color="auto"/>
            </w:tcBorders>
            <w:hideMark/>
          </w:tcPr>
          <w:p w14:paraId="51791CF4" w14:textId="77777777" w:rsidR="00407215" w:rsidRPr="00FF14B3" w:rsidRDefault="00407215" w:rsidP="00C71329">
            <w:pPr>
              <w:pStyle w:val="TAL"/>
            </w:pPr>
            <w:proofErr w:type="spellStart"/>
            <w:r w:rsidRPr="00FF14B3">
              <w:t>MCVideo</w:t>
            </w:r>
            <w:proofErr w:type="spellEnd"/>
            <w:r w:rsidRPr="00FF14B3">
              <w:t xml:space="preserve"> User Profile</w:t>
            </w:r>
          </w:p>
        </w:tc>
        <w:tc>
          <w:tcPr>
            <w:tcW w:w="6698" w:type="dxa"/>
            <w:tcBorders>
              <w:top w:val="single" w:sz="4" w:space="0" w:color="auto"/>
              <w:left w:val="single" w:sz="4" w:space="0" w:color="auto"/>
              <w:bottom w:val="single" w:sz="4" w:space="0" w:color="auto"/>
              <w:right w:val="single" w:sz="4" w:space="0" w:color="auto"/>
            </w:tcBorders>
            <w:hideMark/>
          </w:tcPr>
          <w:p w14:paraId="2E588ADE" w14:textId="77777777" w:rsidR="00407215" w:rsidRPr="00FF14B3" w:rsidRDefault="00407215" w:rsidP="00C71329">
            <w:pPr>
              <w:pStyle w:val="TAL"/>
            </w:pPr>
            <w:r w:rsidRPr="00FF14B3">
              <w:t xml:space="preserve">This bit, when set, indicates that the requested data are </w:t>
            </w:r>
            <w:proofErr w:type="spellStart"/>
            <w:r w:rsidRPr="00FF14B3">
              <w:t>MCVideo</w:t>
            </w:r>
            <w:proofErr w:type="spellEnd"/>
            <w:r w:rsidRPr="00FF14B3">
              <w:t xml:space="preserve"> User Profile data.</w:t>
            </w:r>
          </w:p>
        </w:tc>
      </w:tr>
      <w:tr w:rsidR="00407215" w:rsidRPr="00FF14B3" w14:paraId="00911662" w14:textId="77777777" w:rsidTr="00C71329">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9E6566" w14:textId="77777777" w:rsidR="00407215" w:rsidRPr="00FF14B3" w:rsidRDefault="00407215" w:rsidP="00C71329">
            <w:pPr>
              <w:pStyle w:val="TAC"/>
            </w:pPr>
            <w:r w:rsidRPr="00FF14B3">
              <w:t>2</w:t>
            </w:r>
          </w:p>
        </w:tc>
        <w:tc>
          <w:tcPr>
            <w:tcW w:w="1842" w:type="dxa"/>
            <w:tcBorders>
              <w:top w:val="single" w:sz="4" w:space="0" w:color="auto"/>
              <w:left w:val="single" w:sz="4" w:space="0" w:color="auto"/>
              <w:bottom w:val="single" w:sz="4" w:space="0" w:color="auto"/>
              <w:right w:val="single" w:sz="4" w:space="0" w:color="auto"/>
            </w:tcBorders>
            <w:hideMark/>
          </w:tcPr>
          <w:p w14:paraId="3FA4B493" w14:textId="77777777" w:rsidR="00407215" w:rsidRPr="00FF14B3" w:rsidRDefault="00407215" w:rsidP="00C71329">
            <w:pPr>
              <w:pStyle w:val="TAL"/>
            </w:pPr>
            <w:proofErr w:type="spellStart"/>
            <w:r w:rsidRPr="00FF14B3">
              <w:t>MCData</w:t>
            </w:r>
            <w:proofErr w:type="spellEnd"/>
            <w:r w:rsidRPr="00FF14B3">
              <w:t xml:space="preserve"> User Profile</w:t>
            </w:r>
          </w:p>
        </w:tc>
        <w:tc>
          <w:tcPr>
            <w:tcW w:w="6698" w:type="dxa"/>
            <w:tcBorders>
              <w:top w:val="single" w:sz="4" w:space="0" w:color="auto"/>
              <w:left w:val="single" w:sz="4" w:space="0" w:color="auto"/>
              <w:bottom w:val="single" w:sz="4" w:space="0" w:color="auto"/>
              <w:right w:val="single" w:sz="4" w:space="0" w:color="auto"/>
            </w:tcBorders>
            <w:hideMark/>
          </w:tcPr>
          <w:p w14:paraId="2CB03FEC" w14:textId="77777777" w:rsidR="00407215" w:rsidRPr="00FF14B3" w:rsidRDefault="00407215" w:rsidP="00C71329">
            <w:pPr>
              <w:pStyle w:val="TAL"/>
            </w:pPr>
            <w:r w:rsidRPr="00FF14B3">
              <w:t xml:space="preserve">This bit, when set, indicates that the requested data are </w:t>
            </w:r>
            <w:proofErr w:type="spellStart"/>
            <w:r w:rsidRPr="00FF14B3">
              <w:t>MCData</w:t>
            </w:r>
            <w:proofErr w:type="spellEnd"/>
            <w:r w:rsidRPr="00FF14B3">
              <w:t xml:space="preserve"> User Profile data.</w:t>
            </w:r>
          </w:p>
        </w:tc>
      </w:tr>
      <w:tr w:rsidR="00407215" w:rsidRPr="00FF14B3" w14:paraId="7BA6C76A" w14:textId="77777777" w:rsidTr="00C71329">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59145251"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483D1895" w14:textId="77777777" w:rsidR="00407215" w:rsidRPr="00FF14B3" w:rsidRDefault="00407215" w:rsidP="00407215">
      <w:pPr>
        <w:rPr>
          <w:noProof/>
        </w:rPr>
      </w:pPr>
    </w:p>
    <w:p w14:paraId="6AE4D555" w14:textId="77777777" w:rsidR="00407215" w:rsidRPr="00FF14B3" w:rsidRDefault="00407215" w:rsidP="00407215">
      <w:pPr>
        <w:pStyle w:val="Heading3"/>
      </w:pPr>
      <w:bookmarkStart w:id="160" w:name="_Toc20213578"/>
      <w:bookmarkStart w:id="161" w:name="_Toc120083938"/>
      <w:r w:rsidRPr="00FF14B3">
        <w:t>7.3.13</w:t>
      </w:r>
      <w:r w:rsidRPr="00FF14B3">
        <w:tab/>
        <w:t>DPR-Flags</w:t>
      </w:r>
      <w:bookmarkEnd w:id="160"/>
      <w:bookmarkEnd w:id="161"/>
    </w:p>
    <w:p w14:paraId="67D90979" w14:textId="77777777" w:rsidR="00407215" w:rsidRPr="00FF14B3" w:rsidRDefault="00407215" w:rsidP="00407215">
      <w:pPr>
        <w:rPr>
          <w:rFonts w:hint="eastAsia"/>
          <w:lang w:eastAsia="ja-JP"/>
        </w:rPr>
      </w:pPr>
      <w:r w:rsidRPr="00FF14B3">
        <w:t>The DPR-Flags AVP is of type Unsigned32 and it shall contain a bit mask. The meaning of the bits shall be as defined in table 7.3.13-1:</w:t>
      </w:r>
    </w:p>
    <w:p w14:paraId="0C4D60DE" w14:textId="77777777" w:rsidR="00407215" w:rsidRPr="00FF14B3" w:rsidRDefault="00407215" w:rsidP="00407215">
      <w:pPr>
        <w:pStyle w:val="TH"/>
      </w:pPr>
      <w:r w:rsidRPr="00FF14B3">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74E05B2C" w14:textId="77777777" w:rsidTr="00C71329">
        <w:tblPrEx>
          <w:tblCellMar>
            <w:top w:w="0" w:type="dxa"/>
            <w:bottom w:w="0" w:type="dxa"/>
          </w:tblCellMar>
        </w:tblPrEx>
        <w:trPr>
          <w:cantSplit/>
          <w:jc w:val="center"/>
        </w:trPr>
        <w:tc>
          <w:tcPr>
            <w:tcW w:w="993" w:type="dxa"/>
          </w:tcPr>
          <w:p w14:paraId="0F89EC6F" w14:textId="77777777" w:rsidR="00407215" w:rsidRPr="00FF14B3" w:rsidRDefault="00407215" w:rsidP="00C71329">
            <w:pPr>
              <w:pStyle w:val="TAH"/>
            </w:pPr>
            <w:r w:rsidRPr="00FF14B3">
              <w:t>Bit</w:t>
            </w:r>
          </w:p>
        </w:tc>
        <w:tc>
          <w:tcPr>
            <w:tcW w:w="1842" w:type="dxa"/>
          </w:tcPr>
          <w:p w14:paraId="39401240" w14:textId="77777777" w:rsidR="00407215" w:rsidRPr="00FF14B3" w:rsidRDefault="00407215" w:rsidP="00C71329">
            <w:pPr>
              <w:pStyle w:val="TAH"/>
            </w:pPr>
            <w:r w:rsidRPr="00FF14B3">
              <w:t>Name</w:t>
            </w:r>
          </w:p>
        </w:tc>
        <w:tc>
          <w:tcPr>
            <w:tcW w:w="5387" w:type="dxa"/>
          </w:tcPr>
          <w:p w14:paraId="6A08F65E" w14:textId="77777777" w:rsidR="00407215" w:rsidRPr="00FF14B3" w:rsidRDefault="00407215" w:rsidP="00C71329">
            <w:pPr>
              <w:pStyle w:val="TAH"/>
            </w:pPr>
            <w:r w:rsidRPr="00FF14B3">
              <w:t>Description</w:t>
            </w:r>
          </w:p>
        </w:tc>
      </w:tr>
      <w:tr w:rsidR="00407215" w:rsidRPr="00FF14B3" w14:paraId="2C15A9FA" w14:textId="77777777" w:rsidTr="00C71329">
        <w:tblPrEx>
          <w:tblCellMar>
            <w:top w:w="0" w:type="dxa"/>
            <w:bottom w:w="0" w:type="dxa"/>
          </w:tblCellMar>
        </w:tblPrEx>
        <w:trPr>
          <w:cantSplit/>
          <w:jc w:val="center"/>
        </w:trPr>
        <w:tc>
          <w:tcPr>
            <w:tcW w:w="993" w:type="dxa"/>
          </w:tcPr>
          <w:p w14:paraId="5E169DD2" w14:textId="77777777" w:rsidR="00407215" w:rsidRPr="00FF14B3" w:rsidRDefault="00407215" w:rsidP="00C71329">
            <w:pPr>
              <w:pStyle w:val="TH"/>
              <w:rPr>
                <w:b w:val="0"/>
                <w:sz w:val="18"/>
              </w:rPr>
            </w:pPr>
            <w:r w:rsidRPr="00FF14B3">
              <w:rPr>
                <w:b w:val="0"/>
                <w:sz w:val="18"/>
              </w:rPr>
              <w:t>0</w:t>
            </w:r>
          </w:p>
        </w:tc>
        <w:tc>
          <w:tcPr>
            <w:tcW w:w="1842" w:type="dxa"/>
          </w:tcPr>
          <w:p w14:paraId="24B15E6D" w14:textId="77777777" w:rsidR="00407215" w:rsidRPr="00FF14B3" w:rsidRDefault="00407215" w:rsidP="00C71329">
            <w:pPr>
              <w:pStyle w:val="TH"/>
              <w:jc w:val="left"/>
              <w:rPr>
                <w:b w:val="0"/>
                <w:sz w:val="18"/>
              </w:rPr>
            </w:pPr>
            <w:r w:rsidRPr="00FF14B3">
              <w:rPr>
                <w:b w:val="0"/>
                <w:sz w:val="18"/>
              </w:rPr>
              <w:t>Subscription to notifications</w:t>
            </w:r>
          </w:p>
        </w:tc>
        <w:tc>
          <w:tcPr>
            <w:tcW w:w="5387" w:type="dxa"/>
          </w:tcPr>
          <w:p w14:paraId="43804CF8" w14:textId="77777777" w:rsidR="00407215" w:rsidRPr="00FF14B3" w:rsidRDefault="00407215" w:rsidP="00C71329">
            <w:pPr>
              <w:pStyle w:val="TH"/>
              <w:jc w:val="left"/>
              <w:rPr>
                <w:b w:val="0"/>
                <w:sz w:val="18"/>
              </w:rPr>
            </w:pPr>
            <w:r w:rsidRPr="00FF14B3">
              <w:rPr>
                <w:b w:val="0"/>
                <w:sz w:val="18"/>
              </w:rPr>
              <w:t xml:space="preserve">This bit, when set, indicates that the requesting node subscribes to the notifications service for any change in the requested data. </w:t>
            </w:r>
          </w:p>
        </w:tc>
      </w:tr>
      <w:tr w:rsidR="00407215" w:rsidRPr="00FF14B3" w14:paraId="210EFFE1" w14:textId="77777777" w:rsidTr="00C71329">
        <w:tblPrEx>
          <w:tblCellMar>
            <w:top w:w="0" w:type="dxa"/>
            <w:bottom w:w="0" w:type="dxa"/>
          </w:tblCellMar>
        </w:tblPrEx>
        <w:trPr>
          <w:cantSplit/>
          <w:jc w:val="center"/>
        </w:trPr>
        <w:tc>
          <w:tcPr>
            <w:tcW w:w="8222" w:type="dxa"/>
            <w:gridSpan w:val="3"/>
          </w:tcPr>
          <w:p w14:paraId="5626942A"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577B0E70" w14:textId="77777777" w:rsidR="00407215" w:rsidRPr="00FF14B3" w:rsidRDefault="00407215" w:rsidP="00407215"/>
    <w:p w14:paraId="26E5C544" w14:textId="77777777" w:rsidR="00407215" w:rsidRPr="00FF14B3" w:rsidRDefault="00407215" w:rsidP="00407215">
      <w:pPr>
        <w:pStyle w:val="Heading3"/>
      </w:pPr>
      <w:bookmarkStart w:id="162" w:name="_Toc20213579"/>
      <w:bookmarkStart w:id="163" w:name="_Toc120083939"/>
      <w:r w:rsidRPr="00FF14B3">
        <w:t>7.3.14</w:t>
      </w:r>
      <w:r w:rsidRPr="00FF14B3">
        <w:tab/>
        <w:t>DPA-Flags</w:t>
      </w:r>
      <w:bookmarkEnd w:id="162"/>
      <w:bookmarkEnd w:id="163"/>
    </w:p>
    <w:p w14:paraId="57CD8EBA" w14:textId="77777777" w:rsidR="00407215" w:rsidRPr="00FF14B3" w:rsidRDefault="00407215" w:rsidP="00407215">
      <w:pPr>
        <w:rPr>
          <w:rFonts w:hint="eastAsia"/>
          <w:lang w:eastAsia="ja-JP"/>
        </w:rPr>
      </w:pPr>
      <w:r w:rsidRPr="00FF14B3">
        <w:t>The DPA-Flags AVP is of type Unsigned32 and it shall contain a bit mask. The meaning of the bits shall be as defined in table 7.3.14-1:</w:t>
      </w:r>
    </w:p>
    <w:p w14:paraId="03E96B49" w14:textId="77777777" w:rsidR="00407215" w:rsidRPr="00FF14B3" w:rsidRDefault="00407215" w:rsidP="00407215">
      <w:pPr>
        <w:pStyle w:val="TH"/>
      </w:pPr>
      <w:r w:rsidRPr="00FF14B3">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4C1A57B0" w14:textId="77777777" w:rsidTr="00C71329">
        <w:tblPrEx>
          <w:tblCellMar>
            <w:top w:w="0" w:type="dxa"/>
            <w:bottom w:w="0" w:type="dxa"/>
          </w:tblCellMar>
        </w:tblPrEx>
        <w:trPr>
          <w:cantSplit/>
          <w:jc w:val="center"/>
        </w:trPr>
        <w:tc>
          <w:tcPr>
            <w:tcW w:w="993" w:type="dxa"/>
          </w:tcPr>
          <w:p w14:paraId="2CC590B5" w14:textId="77777777" w:rsidR="00407215" w:rsidRPr="00FF14B3" w:rsidRDefault="00407215" w:rsidP="00C71329">
            <w:pPr>
              <w:pStyle w:val="TAH"/>
            </w:pPr>
            <w:r w:rsidRPr="00FF14B3">
              <w:t>Bit</w:t>
            </w:r>
          </w:p>
        </w:tc>
        <w:tc>
          <w:tcPr>
            <w:tcW w:w="1842" w:type="dxa"/>
          </w:tcPr>
          <w:p w14:paraId="324D4AA5" w14:textId="77777777" w:rsidR="00407215" w:rsidRPr="00FF14B3" w:rsidRDefault="00407215" w:rsidP="00C71329">
            <w:pPr>
              <w:pStyle w:val="TAH"/>
            </w:pPr>
            <w:r w:rsidRPr="00FF14B3">
              <w:t>Name</w:t>
            </w:r>
          </w:p>
        </w:tc>
        <w:tc>
          <w:tcPr>
            <w:tcW w:w="5387" w:type="dxa"/>
          </w:tcPr>
          <w:p w14:paraId="5A355C14" w14:textId="77777777" w:rsidR="00407215" w:rsidRPr="00FF14B3" w:rsidRDefault="00407215" w:rsidP="00C71329">
            <w:pPr>
              <w:pStyle w:val="TAH"/>
            </w:pPr>
            <w:r w:rsidRPr="00FF14B3">
              <w:t>Description</w:t>
            </w:r>
          </w:p>
        </w:tc>
      </w:tr>
      <w:tr w:rsidR="00407215" w:rsidRPr="00FF14B3" w14:paraId="78453A40" w14:textId="77777777" w:rsidTr="00C71329">
        <w:tblPrEx>
          <w:tblCellMar>
            <w:top w:w="0" w:type="dxa"/>
            <w:bottom w:w="0" w:type="dxa"/>
          </w:tblCellMar>
        </w:tblPrEx>
        <w:trPr>
          <w:cantSplit/>
          <w:jc w:val="center"/>
        </w:trPr>
        <w:tc>
          <w:tcPr>
            <w:tcW w:w="993" w:type="dxa"/>
          </w:tcPr>
          <w:p w14:paraId="29A2CE69" w14:textId="77777777" w:rsidR="00407215" w:rsidRPr="00FF14B3" w:rsidRDefault="00407215" w:rsidP="00C71329">
            <w:pPr>
              <w:pStyle w:val="TH"/>
              <w:rPr>
                <w:b w:val="0"/>
                <w:sz w:val="18"/>
              </w:rPr>
            </w:pPr>
            <w:r w:rsidRPr="00FF14B3">
              <w:rPr>
                <w:b w:val="0"/>
                <w:sz w:val="18"/>
              </w:rPr>
              <w:t>0</w:t>
            </w:r>
          </w:p>
        </w:tc>
        <w:tc>
          <w:tcPr>
            <w:tcW w:w="1842" w:type="dxa"/>
          </w:tcPr>
          <w:p w14:paraId="65D552F5" w14:textId="77777777" w:rsidR="00407215" w:rsidRPr="00FF14B3" w:rsidRDefault="00407215" w:rsidP="00C71329">
            <w:pPr>
              <w:pStyle w:val="TH"/>
              <w:jc w:val="left"/>
              <w:rPr>
                <w:b w:val="0"/>
                <w:sz w:val="18"/>
              </w:rPr>
            </w:pPr>
            <w:r w:rsidRPr="00FF14B3">
              <w:rPr>
                <w:b w:val="0"/>
                <w:sz w:val="18"/>
              </w:rPr>
              <w:t>Notification service status</w:t>
            </w:r>
          </w:p>
        </w:tc>
        <w:tc>
          <w:tcPr>
            <w:tcW w:w="5387" w:type="dxa"/>
          </w:tcPr>
          <w:p w14:paraId="43DC5F6A" w14:textId="77777777" w:rsidR="00407215" w:rsidRPr="00FF14B3" w:rsidRDefault="00407215" w:rsidP="00C71329">
            <w:pPr>
              <w:pStyle w:val="TH"/>
              <w:jc w:val="left"/>
              <w:rPr>
                <w:b w:val="0"/>
                <w:sz w:val="18"/>
              </w:rPr>
            </w:pPr>
            <w:r w:rsidRPr="00FF14B3">
              <w:rPr>
                <w:b w:val="0"/>
                <w:sz w:val="18"/>
              </w:rPr>
              <w:t>This bit, when set, indicates that the service of notifications is active.</w:t>
            </w:r>
          </w:p>
        </w:tc>
      </w:tr>
      <w:tr w:rsidR="00407215" w:rsidRPr="00FF14B3" w14:paraId="19AADE57" w14:textId="77777777" w:rsidTr="00C71329">
        <w:tblPrEx>
          <w:tblCellMar>
            <w:top w:w="0" w:type="dxa"/>
            <w:bottom w:w="0" w:type="dxa"/>
          </w:tblCellMar>
        </w:tblPrEx>
        <w:trPr>
          <w:cantSplit/>
          <w:jc w:val="center"/>
        </w:trPr>
        <w:tc>
          <w:tcPr>
            <w:tcW w:w="8222" w:type="dxa"/>
            <w:gridSpan w:val="3"/>
          </w:tcPr>
          <w:p w14:paraId="12D893CD"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4B20724B" w14:textId="77777777" w:rsidR="00407215" w:rsidRPr="00FF14B3" w:rsidRDefault="00407215" w:rsidP="00407215"/>
    <w:p w14:paraId="36CD740C" w14:textId="77777777" w:rsidR="00407215" w:rsidRPr="00FF14B3" w:rsidRDefault="00407215" w:rsidP="00407215">
      <w:pPr>
        <w:pStyle w:val="Heading3"/>
      </w:pPr>
      <w:bookmarkStart w:id="164" w:name="_Toc20213580"/>
      <w:bookmarkStart w:id="165" w:name="_Toc120083940"/>
      <w:r w:rsidRPr="00FF14B3">
        <w:t>7.3.15</w:t>
      </w:r>
      <w:r w:rsidRPr="00FF14B3">
        <w:tab/>
        <w:t>DUR-Flags</w:t>
      </w:r>
      <w:bookmarkEnd w:id="164"/>
      <w:bookmarkEnd w:id="165"/>
    </w:p>
    <w:p w14:paraId="02E9D12C" w14:textId="77777777" w:rsidR="00407215" w:rsidRPr="00FF14B3" w:rsidRDefault="00407215" w:rsidP="00407215">
      <w:pPr>
        <w:rPr>
          <w:rFonts w:hint="eastAsia"/>
          <w:lang w:eastAsia="ja-JP"/>
        </w:rPr>
      </w:pPr>
      <w:r w:rsidRPr="00FF14B3">
        <w:t>The DUR-Flags AVP is of type Unsigned32 and it shall contain a bit mask. The meaning of the bits shall be as defined in table 7.3.15-1:</w:t>
      </w:r>
    </w:p>
    <w:p w14:paraId="5F0A2C2C" w14:textId="77777777" w:rsidR="00407215" w:rsidRPr="00FF14B3" w:rsidRDefault="00407215" w:rsidP="00407215">
      <w:pPr>
        <w:pStyle w:val="TH"/>
      </w:pPr>
      <w:r w:rsidRPr="00FF14B3">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2D8AE4F4" w14:textId="77777777" w:rsidTr="00C71329">
        <w:tblPrEx>
          <w:tblCellMar>
            <w:top w:w="0" w:type="dxa"/>
            <w:bottom w:w="0" w:type="dxa"/>
          </w:tblCellMar>
        </w:tblPrEx>
        <w:trPr>
          <w:cantSplit/>
          <w:jc w:val="center"/>
        </w:trPr>
        <w:tc>
          <w:tcPr>
            <w:tcW w:w="993" w:type="dxa"/>
          </w:tcPr>
          <w:p w14:paraId="244D6DC1" w14:textId="77777777" w:rsidR="00407215" w:rsidRPr="00FF14B3" w:rsidRDefault="00407215" w:rsidP="00C71329">
            <w:pPr>
              <w:pStyle w:val="TAH"/>
            </w:pPr>
            <w:r w:rsidRPr="00FF14B3">
              <w:t>Bit</w:t>
            </w:r>
          </w:p>
        </w:tc>
        <w:tc>
          <w:tcPr>
            <w:tcW w:w="1842" w:type="dxa"/>
          </w:tcPr>
          <w:p w14:paraId="49784075" w14:textId="77777777" w:rsidR="00407215" w:rsidRPr="00FF14B3" w:rsidRDefault="00407215" w:rsidP="00C71329">
            <w:pPr>
              <w:pStyle w:val="TAH"/>
            </w:pPr>
            <w:r w:rsidRPr="00FF14B3">
              <w:t>Name</w:t>
            </w:r>
          </w:p>
        </w:tc>
        <w:tc>
          <w:tcPr>
            <w:tcW w:w="5387" w:type="dxa"/>
          </w:tcPr>
          <w:p w14:paraId="254D9CF3" w14:textId="77777777" w:rsidR="00407215" w:rsidRPr="00FF14B3" w:rsidRDefault="00407215" w:rsidP="00C71329">
            <w:pPr>
              <w:pStyle w:val="TAH"/>
            </w:pPr>
            <w:r w:rsidRPr="00FF14B3">
              <w:t>Description</w:t>
            </w:r>
          </w:p>
        </w:tc>
      </w:tr>
      <w:tr w:rsidR="00407215" w:rsidRPr="00FF14B3" w14:paraId="3C810F36" w14:textId="77777777" w:rsidTr="00C71329">
        <w:tblPrEx>
          <w:tblCellMar>
            <w:top w:w="0" w:type="dxa"/>
            <w:bottom w:w="0" w:type="dxa"/>
          </w:tblCellMar>
        </w:tblPrEx>
        <w:trPr>
          <w:cantSplit/>
          <w:jc w:val="center"/>
        </w:trPr>
        <w:tc>
          <w:tcPr>
            <w:tcW w:w="993" w:type="dxa"/>
          </w:tcPr>
          <w:p w14:paraId="447E33D7" w14:textId="77777777" w:rsidR="00407215" w:rsidRPr="00FF14B3" w:rsidRDefault="00407215" w:rsidP="00C71329">
            <w:pPr>
              <w:pStyle w:val="TH"/>
              <w:rPr>
                <w:b w:val="0"/>
                <w:sz w:val="18"/>
              </w:rPr>
            </w:pPr>
            <w:r w:rsidRPr="00FF14B3">
              <w:rPr>
                <w:b w:val="0"/>
                <w:sz w:val="18"/>
              </w:rPr>
              <w:t>0</w:t>
            </w:r>
          </w:p>
        </w:tc>
        <w:tc>
          <w:tcPr>
            <w:tcW w:w="1842" w:type="dxa"/>
          </w:tcPr>
          <w:p w14:paraId="389798B8" w14:textId="77777777" w:rsidR="00407215" w:rsidRPr="00FF14B3" w:rsidRDefault="00407215" w:rsidP="00C71329">
            <w:pPr>
              <w:pStyle w:val="TH"/>
              <w:jc w:val="left"/>
              <w:rPr>
                <w:b w:val="0"/>
                <w:sz w:val="18"/>
              </w:rPr>
            </w:pPr>
            <w:r w:rsidRPr="00FF14B3">
              <w:rPr>
                <w:b w:val="0"/>
                <w:sz w:val="18"/>
              </w:rPr>
              <w:t>Atomicity</w:t>
            </w:r>
          </w:p>
        </w:tc>
        <w:tc>
          <w:tcPr>
            <w:tcW w:w="5387" w:type="dxa"/>
          </w:tcPr>
          <w:p w14:paraId="2ACAADFA" w14:textId="77777777" w:rsidR="00407215" w:rsidRPr="00FF14B3" w:rsidRDefault="00407215" w:rsidP="00C71329">
            <w:pPr>
              <w:pStyle w:val="TH"/>
              <w:jc w:val="left"/>
              <w:rPr>
                <w:b w:val="0"/>
                <w:sz w:val="18"/>
              </w:rPr>
            </w:pPr>
            <w:r w:rsidRPr="00FF14B3">
              <w:rPr>
                <w:b w:val="0"/>
                <w:sz w:val="18"/>
              </w:rPr>
              <w:t>This bit, when set, indicates that atomicity is required for operations on multiple data.</w:t>
            </w:r>
          </w:p>
        </w:tc>
      </w:tr>
      <w:tr w:rsidR="00407215" w:rsidRPr="00FF14B3" w14:paraId="05FF042A" w14:textId="77777777" w:rsidTr="00C71329">
        <w:tblPrEx>
          <w:tblCellMar>
            <w:top w:w="0" w:type="dxa"/>
            <w:bottom w:w="0" w:type="dxa"/>
          </w:tblCellMar>
        </w:tblPrEx>
        <w:trPr>
          <w:cantSplit/>
          <w:jc w:val="center"/>
        </w:trPr>
        <w:tc>
          <w:tcPr>
            <w:tcW w:w="8222" w:type="dxa"/>
            <w:gridSpan w:val="3"/>
          </w:tcPr>
          <w:p w14:paraId="3E3157B8"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234F7C54" w14:textId="77777777" w:rsidR="00407215" w:rsidRPr="00FF14B3" w:rsidRDefault="00407215" w:rsidP="00407215"/>
    <w:p w14:paraId="3B61576A" w14:textId="77777777" w:rsidR="00407215" w:rsidRPr="00FF14B3" w:rsidRDefault="00407215" w:rsidP="00407215">
      <w:pPr>
        <w:pStyle w:val="Heading3"/>
      </w:pPr>
      <w:bookmarkStart w:id="166" w:name="_Toc20213581"/>
      <w:bookmarkStart w:id="167" w:name="_Toc120083941"/>
      <w:r w:rsidRPr="00FF14B3">
        <w:t>7.3.16</w:t>
      </w:r>
      <w:r w:rsidRPr="00FF14B3">
        <w:tab/>
        <w:t>DUA-Flags</w:t>
      </w:r>
      <w:bookmarkEnd w:id="166"/>
      <w:bookmarkEnd w:id="167"/>
    </w:p>
    <w:p w14:paraId="2063607E" w14:textId="77777777" w:rsidR="00407215" w:rsidRPr="00FF14B3" w:rsidRDefault="00407215" w:rsidP="00407215">
      <w:pPr>
        <w:rPr>
          <w:rFonts w:hint="eastAsia"/>
          <w:lang w:eastAsia="ja-JP"/>
        </w:rPr>
      </w:pPr>
      <w:r w:rsidRPr="00FF14B3">
        <w:t>The DUA-Flags AVP is of type Unsigned32 and it shall contain a bit mask. The meaning of the bits shall be as defined in table 7.3.16-1:</w:t>
      </w:r>
    </w:p>
    <w:p w14:paraId="1F79733A" w14:textId="77777777" w:rsidR="00407215" w:rsidRPr="00FF14B3" w:rsidRDefault="00407215" w:rsidP="00407215">
      <w:pPr>
        <w:pStyle w:val="TH"/>
      </w:pPr>
      <w:r w:rsidRPr="00FF14B3">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45B310FC" w14:textId="77777777" w:rsidTr="00C71329">
        <w:tblPrEx>
          <w:tblCellMar>
            <w:top w:w="0" w:type="dxa"/>
            <w:bottom w:w="0" w:type="dxa"/>
          </w:tblCellMar>
        </w:tblPrEx>
        <w:trPr>
          <w:cantSplit/>
          <w:jc w:val="center"/>
        </w:trPr>
        <w:tc>
          <w:tcPr>
            <w:tcW w:w="993" w:type="dxa"/>
          </w:tcPr>
          <w:p w14:paraId="11464D6B" w14:textId="77777777" w:rsidR="00407215" w:rsidRPr="00FF14B3" w:rsidRDefault="00407215" w:rsidP="00C71329">
            <w:pPr>
              <w:pStyle w:val="TAH"/>
            </w:pPr>
            <w:r w:rsidRPr="00FF14B3">
              <w:t>Bit</w:t>
            </w:r>
          </w:p>
        </w:tc>
        <w:tc>
          <w:tcPr>
            <w:tcW w:w="1842" w:type="dxa"/>
          </w:tcPr>
          <w:p w14:paraId="5114B113" w14:textId="77777777" w:rsidR="00407215" w:rsidRPr="00FF14B3" w:rsidRDefault="00407215" w:rsidP="00C71329">
            <w:pPr>
              <w:pStyle w:val="TAH"/>
            </w:pPr>
            <w:r w:rsidRPr="00FF14B3">
              <w:t>Name</w:t>
            </w:r>
          </w:p>
        </w:tc>
        <w:tc>
          <w:tcPr>
            <w:tcW w:w="5387" w:type="dxa"/>
          </w:tcPr>
          <w:p w14:paraId="21DA1061" w14:textId="77777777" w:rsidR="00407215" w:rsidRPr="00FF14B3" w:rsidRDefault="00407215" w:rsidP="00C71329">
            <w:pPr>
              <w:pStyle w:val="TAH"/>
            </w:pPr>
            <w:r w:rsidRPr="00FF14B3">
              <w:t>Description</w:t>
            </w:r>
          </w:p>
        </w:tc>
      </w:tr>
      <w:tr w:rsidR="00407215" w:rsidRPr="00FF14B3" w14:paraId="25CF5099" w14:textId="77777777" w:rsidTr="00C71329">
        <w:tblPrEx>
          <w:tblCellMar>
            <w:top w:w="0" w:type="dxa"/>
            <w:bottom w:w="0" w:type="dxa"/>
          </w:tblCellMar>
        </w:tblPrEx>
        <w:trPr>
          <w:cantSplit/>
          <w:jc w:val="center"/>
        </w:trPr>
        <w:tc>
          <w:tcPr>
            <w:tcW w:w="993" w:type="dxa"/>
          </w:tcPr>
          <w:p w14:paraId="019F72C9" w14:textId="77777777" w:rsidR="00407215" w:rsidRPr="00FF14B3" w:rsidRDefault="00407215" w:rsidP="00C71329">
            <w:pPr>
              <w:pStyle w:val="TH"/>
              <w:rPr>
                <w:b w:val="0"/>
                <w:sz w:val="18"/>
              </w:rPr>
            </w:pPr>
            <w:r w:rsidRPr="00FF14B3">
              <w:rPr>
                <w:b w:val="0"/>
                <w:sz w:val="18"/>
              </w:rPr>
              <w:t>0</w:t>
            </w:r>
          </w:p>
        </w:tc>
        <w:tc>
          <w:tcPr>
            <w:tcW w:w="1842" w:type="dxa"/>
          </w:tcPr>
          <w:p w14:paraId="5D033753" w14:textId="77777777" w:rsidR="00407215" w:rsidRPr="00FF14B3" w:rsidRDefault="00407215" w:rsidP="00C71329">
            <w:pPr>
              <w:pStyle w:val="TH"/>
              <w:jc w:val="left"/>
              <w:rPr>
                <w:b w:val="0"/>
                <w:sz w:val="18"/>
              </w:rPr>
            </w:pPr>
          </w:p>
        </w:tc>
        <w:tc>
          <w:tcPr>
            <w:tcW w:w="5387" w:type="dxa"/>
          </w:tcPr>
          <w:p w14:paraId="5F6E4EBB" w14:textId="77777777" w:rsidR="00407215" w:rsidRPr="00FF14B3" w:rsidRDefault="00407215" w:rsidP="00C71329">
            <w:pPr>
              <w:pStyle w:val="TH"/>
              <w:jc w:val="left"/>
              <w:rPr>
                <w:b w:val="0"/>
                <w:sz w:val="18"/>
              </w:rPr>
            </w:pPr>
          </w:p>
        </w:tc>
      </w:tr>
      <w:tr w:rsidR="00407215" w:rsidRPr="00FF14B3" w14:paraId="336B0831" w14:textId="77777777" w:rsidTr="00C71329">
        <w:tblPrEx>
          <w:tblCellMar>
            <w:top w:w="0" w:type="dxa"/>
            <w:bottom w:w="0" w:type="dxa"/>
          </w:tblCellMar>
        </w:tblPrEx>
        <w:trPr>
          <w:cantSplit/>
          <w:jc w:val="center"/>
        </w:trPr>
        <w:tc>
          <w:tcPr>
            <w:tcW w:w="8222" w:type="dxa"/>
            <w:gridSpan w:val="3"/>
          </w:tcPr>
          <w:p w14:paraId="1D53D04E"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2C26210F" w14:textId="77777777" w:rsidR="00407215" w:rsidRPr="00FF14B3" w:rsidRDefault="00407215" w:rsidP="00407215"/>
    <w:p w14:paraId="4DCF0D72" w14:textId="77777777" w:rsidR="00407215" w:rsidRPr="00FF14B3" w:rsidRDefault="00407215" w:rsidP="00407215">
      <w:pPr>
        <w:pStyle w:val="NO"/>
      </w:pPr>
      <w:r w:rsidRPr="00FF14B3">
        <w:t>NOTE:</w:t>
      </w:r>
      <w:r w:rsidRPr="00FF14B3">
        <w:tab/>
        <w:t>There is no bit defined for this release.</w:t>
      </w:r>
    </w:p>
    <w:p w14:paraId="1B43B5D1" w14:textId="77777777" w:rsidR="00407215" w:rsidRPr="00FF14B3" w:rsidRDefault="00407215" w:rsidP="00407215">
      <w:pPr>
        <w:pStyle w:val="Heading3"/>
      </w:pPr>
      <w:bookmarkStart w:id="168" w:name="_Toc20213582"/>
      <w:bookmarkStart w:id="169" w:name="_Toc120083942"/>
      <w:r w:rsidRPr="00FF14B3">
        <w:t>7.3.17</w:t>
      </w:r>
      <w:r w:rsidRPr="00FF14B3">
        <w:tab/>
        <w:t>NDR-Flags</w:t>
      </w:r>
      <w:bookmarkEnd w:id="168"/>
      <w:bookmarkEnd w:id="169"/>
    </w:p>
    <w:p w14:paraId="0FA2DFE1" w14:textId="77777777" w:rsidR="00407215" w:rsidRPr="00FF14B3" w:rsidRDefault="00407215" w:rsidP="00407215">
      <w:pPr>
        <w:rPr>
          <w:rFonts w:hint="eastAsia"/>
          <w:lang w:eastAsia="ja-JP"/>
        </w:rPr>
      </w:pPr>
      <w:r w:rsidRPr="00FF14B3">
        <w:t>The NDR-Flags AVP is of type Unsigned32 and it shall contain a bit mask. The meaning of the bits shall be as defined in table 7.3.17-1:</w:t>
      </w:r>
    </w:p>
    <w:p w14:paraId="7673831E" w14:textId="77777777" w:rsidR="00407215" w:rsidRPr="00FF14B3" w:rsidRDefault="00407215" w:rsidP="00407215">
      <w:pPr>
        <w:pStyle w:val="TH"/>
      </w:pPr>
      <w:r w:rsidRPr="00FF14B3">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77DA8C70" w14:textId="77777777" w:rsidTr="00C71329">
        <w:tblPrEx>
          <w:tblCellMar>
            <w:top w:w="0" w:type="dxa"/>
            <w:bottom w:w="0" w:type="dxa"/>
          </w:tblCellMar>
        </w:tblPrEx>
        <w:trPr>
          <w:cantSplit/>
          <w:jc w:val="center"/>
        </w:trPr>
        <w:tc>
          <w:tcPr>
            <w:tcW w:w="993" w:type="dxa"/>
          </w:tcPr>
          <w:p w14:paraId="487A0192" w14:textId="77777777" w:rsidR="00407215" w:rsidRPr="00FF14B3" w:rsidRDefault="00407215" w:rsidP="00C71329">
            <w:pPr>
              <w:pStyle w:val="TAH"/>
            </w:pPr>
            <w:r w:rsidRPr="00FF14B3">
              <w:t>Bit</w:t>
            </w:r>
          </w:p>
        </w:tc>
        <w:tc>
          <w:tcPr>
            <w:tcW w:w="1842" w:type="dxa"/>
          </w:tcPr>
          <w:p w14:paraId="0B9B18A2" w14:textId="77777777" w:rsidR="00407215" w:rsidRPr="00FF14B3" w:rsidRDefault="00407215" w:rsidP="00C71329">
            <w:pPr>
              <w:pStyle w:val="TAH"/>
            </w:pPr>
            <w:r w:rsidRPr="00FF14B3">
              <w:t>Name</w:t>
            </w:r>
          </w:p>
        </w:tc>
        <w:tc>
          <w:tcPr>
            <w:tcW w:w="5387" w:type="dxa"/>
          </w:tcPr>
          <w:p w14:paraId="580CA31E" w14:textId="77777777" w:rsidR="00407215" w:rsidRPr="00FF14B3" w:rsidRDefault="00407215" w:rsidP="00C71329">
            <w:pPr>
              <w:pStyle w:val="TAH"/>
            </w:pPr>
            <w:r w:rsidRPr="00FF14B3">
              <w:t>Description</w:t>
            </w:r>
          </w:p>
        </w:tc>
      </w:tr>
      <w:tr w:rsidR="00407215" w:rsidRPr="00FF14B3" w14:paraId="30A0828C" w14:textId="77777777" w:rsidTr="00C71329">
        <w:tblPrEx>
          <w:tblCellMar>
            <w:top w:w="0" w:type="dxa"/>
            <w:bottom w:w="0" w:type="dxa"/>
          </w:tblCellMar>
        </w:tblPrEx>
        <w:trPr>
          <w:cantSplit/>
          <w:jc w:val="center"/>
        </w:trPr>
        <w:tc>
          <w:tcPr>
            <w:tcW w:w="993" w:type="dxa"/>
          </w:tcPr>
          <w:p w14:paraId="164A9D06" w14:textId="77777777" w:rsidR="00407215" w:rsidRPr="00FF14B3" w:rsidRDefault="00407215" w:rsidP="00C71329">
            <w:pPr>
              <w:pStyle w:val="TH"/>
              <w:rPr>
                <w:b w:val="0"/>
                <w:sz w:val="18"/>
              </w:rPr>
            </w:pPr>
            <w:r w:rsidRPr="00FF14B3">
              <w:rPr>
                <w:b w:val="0"/>
                <w:sz w:val="18"/>
              </w:rPr>
              <w:t>0</w:t>
            </w:r>
          </w:p>
        </w:tc>
        <w:tc>
          <w:tcPr>
            <w:tcW w:w="1842" w:type="dxa"/>
          </w:tcPr>
          <w:p w14:paraId="4776BE3B" w14:textId="77777777" w:rsidR="00407215" w:rsidRPr="00FF14B3" w:rsidRDefault="00407215" w:rsidP="00C71329">
            <w:pPr>
              <w:pStyle w:val="TH"/>
              <w:jc w:val="left"/>
              <w:rPr>
                <w:b w:val="0"/>
                <w:sz w:val="18"/>
              </w:rPr>
            </w:pPr>
          </w:p>
        </w:tc>
        <w:tc>
          <w:tcPr>
            <w:tcW w:w="5387" w:type="dxa"/>
          </w:tcPr>
          <w:p w14:paraId="316CA91D" w14:textId="77777777" w:rsidR="00407215" w:rsidRPr="00FF14B3" w:rsidRDefault="00407215" w:rsidP="00C71329">
            <w:pPr>
              <w:pStyle w:val="TH"/>
              <w:jc w:val="left"/>
              <w:rPr>
                <w:b w:val="0"/>
                <w:sz w:val="18"/>
              </w:rPr>
            </w:pPr>
          </w:p>
        </w:tc>
      </w:tr>
      <w:tr w:rsidR="00407215" w:rsidRPr="00FF14B3" w14:paraId="23D649A6" w14:textId="77777777" w:rsidTr="00C71329">
        <w:tblPrEx>
          <w:tblCellMar>
            <w:top w:w="0" w:type="dxa"/>
            <w:bottom w:w="0" w:type="dxa"/>
          </w:tblCellMar>
        </w:tblPrEx>
        <w:trPr>
          <w:cantSplit/>
          <w:jc w:val="center"/>
        </w:trPr>
        <w:tc>
          <w:tcPr>
            <w:tcW w:w="8222" w:type="dxa"/>
            <w:gridSpan w:val="3"/>
          </w:tcPr>
          <w:p w14:paraId="18BCF381"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6ED4181B" w14:textId="77777777" w:rsidR="00407215" w:rsidRPr="00FF14B3" w:rsidRDefault="00407215" w:rsidP="00407215"/>
    <w:p w14:paraId="59ADA37E" w14:textId="77777777" w:rsidR="00407215" w:rsidRPr="00FF14B3" w:rsidRDefault="00407215" w:rsidP="00407215">
      <w:pPr>
        <w:pStyle w:val="NO"/>
      </w:pPr>
      <w:r w:rsidRPr="00FF14B3">
        <w:t>NOTE:</w:t>
      </w:r>
      <w:r w:rsidRPr="00FF14B3">
        <w:tab/>
        <w:t>There is no bit defined for this release.</w:t>
      </w:r>
    </w:p>
    <w:p w14:paraId="7565F0F6" w14:textId="77777777" w:rsidR="00407215" w:rsidRPr="00FF14B3" w:rsidRDefault="00407215" w:rsidP="00407215">
      <w:pPr>
        <w:pStyle w:val="Heading3"/>
      </w:pPr>
      <w:bookmarkStart w:id="170" w:name="_Toc20213583"/>
      <w:bookmarkStart w:id="171" w:name="_Toc120083943"/>
      <w:r w:rsidRPr="00FF14B3">
        <w:t>7.3.18</w:t>
      </w:r>
      <w:r w:rsidRPr="00FF14B3">
        <w:tab/>
        <w:t>NDA-Flags</w:t>
      </w:r>
      <w:bookmarkEnd w:id="170"/>
      <w:bookmarkEnd w:id="171"/>
    </w:p>
    <w:p w14:paraId="62DA058D" w14:textId="77777777" w:rsidR="00407215" w:rsidRPr="00FF14B3" w:rsidRDefault="00407215" w:rsidP="00407215">
      <w:pPr>
        <w:rPr>
          <w:rFonts w:hint="eastAsia"/>
          <w:lang w:eastAsia="ja-JP"/>
        </w:rPr>
      </w:pPr>
      <w:r w:rsidRPr="00FF14B3">
        <w:t>The NDA-Flags AVP is of type Unsigned32 and it shall contain a bit mask. The meaning of the bits shall be as defined in table 7.3.18-1:</w:t>
      </w:r>
    </w:p>
    <w:p w14:paraId="6113D98C" w14:textId="77777777" w:rsidR="00407215" w:rsidRPr="00FF14B3" w:rsidRDefault="00407215" w:rsidP="00407215">
      <w:pPr>
        <w:pStyle w:val="TH"/>
      </w:pPr>
      <w:r w:rsidRPr="00FF14B3">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07215" w:rsidRPr="00FF14B3" w14:paraId="0BAFC62F" w14:textId="77777777" w:rsidTr="00C71329">
        <w:tblPrEx>
          <w:tblCellMar>
            <w:top w:w="0" w:type="dxa"/>
            <w:bottom w:w="0" w:type="dxa"/>
          </w:tblCellMar>
        </w:tblPrEx>
        <w:trPr>
          <w:cantSplit/>
          <w:jc w:val="center"/>
        </w:trPr>
        <w:tc>
          <w:tcPr>
            <w:tcW w:w="993" w:type="dxa"/>
          </w:tcPr>
          <w:p w14:paraId="518DBC34" w14:textId="77777777" w:rsidR="00407215" w:rsidRPr="00FF14B3" w:rsidRDefault="00407215" w:rsidP="00C71329">
            <w:pPr>
              <w:pStyle w:val="TAH"/>
            </w:pPr>
            <w:r w:rsidRPr="00FF14B3">
              <w:t>Bit</w:t>
            </w:r>
          </w:p>
        </w:tc>
        <w:tc>
          <w:tcPr>
            <w:tcW w:w="1842" w:type="dxa"/>
          </w:tcPr>
          <w:p w14:paraId="457A09C1" w14:textId="77777777" w:rsidR="00407215" w:rsidRPr="00FF14B3" w:rsidRDefault="00407215" w:rsidP="00C71329">
            <w:pPr>
              <w:pStyle w:val="TAH"/>
            </w:pPr>
            <w:r w:rsidRPr="00FF14B3">
              <w:t>Name</w:t>
            </w:r>
          </w:p>
        </w:tc>
        <w:tc>
          <w:tcPr>
            <w:tcW w:w="5387" w:type="dxa"/>
          </w:tcPr>
          <w:p w14:paraId="75D51C68" w14:textId="77777777" w:rsidR="00407215" w:rsidRPr="00FF14B3" w:rsidRDefault="00407215" w:rsidP="00C71329">
            <w:pPr>
              <w:pStyle w:val="TAH"/>
            </w:pPr>
            <w:r w:rsidRPr="00FF14B3">
              <w:t>Description</w:t>
            </w:r>
          </w:p>
        </w:tc>
      </w:tr>
      <w:tr w:rsidR="00407215" w:rsidRPr="00FF14B3" w14:paraId="35DF3E0A" w14:textId="77777777" w:rsidTr="00C71329">
        <w:tblPrEx>
          <w:tblCellMar>
            <w:top w:w="0" w:type="dxa"/>
            <w:bottom w:w="0" w:type="dxa"/>
          </w:tblCellMar>
        </w:tblPrEx>
        <w:trPr>
          <w:cantSplit/>
          <w:jc w:val="center"/>
        </w:trPr>
        <w:tc>
          <w:tcPr>
            <w:tcW w:w="993" w:type="dxa"/>
          </w:tcPr>
          <w:p w14:paraId="7152AB0C" w14:textId="77777777" w:rsidR="00407215" w:rsidRPr="00FF14B3" w:rsidRDefault="00407215" w:rsidP="00C71329">
            <w:pPr>
              <w:pStyle w:val="TH"/>
              <w:rPr>
                <w:b w:val="0"/>
                <w:sz w:val="18"/>
              </w:rPr>
            </w:pPr>
            <w:r w:rsidRPr="00FF14B3">
              <w:rPr>
                <w:b w:val="0"/>
                <w:sz w:val="18"/>
              </w:rPr>
              <w:t>0</w:t>
            </w:r>
          </w:p>
        </w:tc>
        <w:tc>
          <w:tcPr>
            <w:tcW w:w="1842" w:type="dxa"/>
          </w:tcPr>
          <w:p w14:paraId="0B78F17C" w14:textId="77777777" w:rsidR="00407215" w:rsidRPr="00FF14B3" w:rsidRDefault="00407215" w:rsidP="00C71329">
            <w:pPr>
              <w:pStyle w:val="TH"/>
              <w:jc w:val="left"/>
              <w:rPr>
                <w:b w:val="0"/>
                <w:sz w:val="18"/>
              </w:rPr>
            </w:pPr>
          </w:p>
        </w:tc>
        <w:tc>
          <w:tcPr>
            <w:tcW w:w="5387" w:type="dxa"/>
          </w:tcPr>
          <w:p w14:paraId="39D4DAEB" w14:textId="77777777" w:rsidR="00407215" w:rsidRPr="00FF14B3" w:rsidRDefault="00407215" w:rsidP="00C71329">
            <w:pPr>
              <w:pStyle w:val="TH"/>
              <w:jc w:val="left"/>
              <w:rPr>
                <w:b w:val="0"/>
                <w:sz w:val="18"/>
              </w:rPr>
            </w:pPr>
          </w:p>
        </w:tc>
      </w:tr>
      <w:tr w:rsidR="00407215" w:rsidRPr="00FF14B3" w14:paraId="710EA5D0" w14:textId="77777777" w:rsidTr="00C71329">
        <w:tblPrEx>
          <w:tblCellMar>
            <w:top w:w="0" w:type="dxa"/>
            <w:bottom w:w="0" w:type="dxa"/>
          </w:tblCellMar>
        </w:tblPrEx>
        <w:trPr>
          <w:cantSplit/>
          <w:jc w:val="center"/>
        </w:trPr>
        <w:tc>
          <w:tcPr>
            <w:tcW w:w="8222" w:type="dxa"/>
            <w:gridSpan w:val="3"/>
          </w:tcPr>
          <w:p w14:paraId="505BE936" w14:textId="77777777" w:rsidR="00407215" w:rsidRPr="00FF14B3" w:rsidRDefault="00407215" w:rsidP="00C71329">
            <w:pPr>
              <w:pStyle w:val="TAN"/>
            </w:pPr>
            <w:r w:rsidRPr="00FF14B3">
              <w:t>NOTE:</w:t>
            </w:r>
            <w:r w:rsidRPr="00FF14B3">
              <w:tab/>
              <w:t>Bits not defined in this table shall be cleared by the sending entity and discarded by the receiving entity.</w:t>
            </w:r>
          </w:p>
        </w:tc>
      </w:tr>
    </w:tbl>
    <w:p w14:paraId="59FC1DAA" w14:textId="77777777" w:rsidR="00407215" w:rsidRPr="00FF14B3" w:rsidRDefault="00407215" w:rsidP="00407215"/>
    <w:p w14:paraId="380ADB66" w14:textId="77777777" w:rsidR="00407215" w:rsidRPr="00FF14B3" w:rsidRDefault="00407215" w:rsidP="00407215">
      <w:pPr>
        <w:pStyle w:val="NO"/>
      </w:pPr>
      <w:r w:rsidRPr="00FF14B3">
        <w:t>NOTE:</w:t>
      </w:r>
      <w:r w:rsidRPr="00FF14B3">
        <w:tab/>
        <w:t>There is no bit defined for this release.</w:t>
      </w:r>
    </w:p>
    <w:p w14:paraId="138FAD53" w14:textId="77777777" w:rsidR="00407215" w:rsidRPr="00FF14B3" w:rsidRDefault="00407215" w:rsidP="00407215">
      <w:pPr>
        <w:pStyle w:val="Heading3"/>
      </w:pPr>
      <w:bookmarkStart w:id="172" w:name="_Toc20213584"/>
      <w:bookmarkStart w:id="173" w:name="_Toc120083944"/>
      <w:r w:rsidRPr="00FF14B3">
        <w:t>7.3.19</w:t>
      </w:r>
      <w:r w:rsidRPr="00FF14B3">
        <w:tab/>
        <w:t>User-Data-Id</w:t>
      </w:r>
      <w:bookmarkEnd w:id="172"/>
      <w:bookmarkEnd w:id="173"/>
    </w:p>
    <w:p w14:paraId="09F917C1" w14:textId="77777777" w:rsidR="00407215" w:rsidRPr="00FF14B3" w:rsidRDefault="00407215" w:rsidP="00407215">
      <w:r w:rsidRPr="00FF14B3">
        <w:t>The User-Data-Id AVP is of type Unsigned32 and it shall contain the unique identifier of a given MC Service User Profile defined for an MC Service User.</w:t>
      </w:r>
    </w:p>
    <w:p w14:paraId="34110F58" w14:textId="77777777" w:rsidR="00407215" w:rsidRPr="00FF14B3" w:rsidRDefault="00407215" w:rsidP="00407215">
      <w:pPr>
        <w:pStyle w:val="Heading3"/>
      </w:pPr>
      <w:bookmarkStart w:id="174" w:name="_Toc20213585"/>
      <w:bookmarkStart w:id="175" w:name="_Toc120083945"/>
      <w:r w:rsidRPr="00FF14B3">
        <w:t>7.3.20</w:t>
      </w:r>
      <w:r w:rsidRPr="00FF14B3">
        <w:tab/>
        <w:t>MC-Service-User-Profile-Data</w:t>
      </w:r>
      <w:bookmarkEnd w:id="174"/>
      <w:bookmarkEnd w:id="175"/>
    </w:p>
    <w:p w14:paraId="0D8680B5" w14:textId="77777777" w:rsidR="00407215" w:rsidRPr="00FF14B3" w:rsidRDefault="00407215" w:rsidP="00407215">
      <w:r w:rsidRPr="00FF14B3">
        <w:t xml:space="preserve">The MC-Service-User-Profile-Data AVP is of type Grouped. It </w:t>
      </w:r>
      <w:r w:rsidRPr="00FF14B3">
        <w:rPr>
          <w:lang w:eastAsia="zh-CN"/>
        </w:rPr>
        <w:t xml:space="preserve">may </w:t>
      </w:r>
      <w:r w:rsidRPr="00FF14B3">
        <w:t>contain an MC Service User Profile data, a Sequence Number and a User Data Id identifying a specific XML document.</w:t>
      </w:r>
    </w:p>
    <w:p w14:paraId="7C045C25" w14:textId="77777777" w:rsidR="00407215" w:rsidRPr="00FF14B3" w:rsidRDefault="00407215" w:rsidP="00407215">
      <w:r w:rsidRPr="00FF14B3">
        <w:t>AVP format:</w:t>
      </w:r>
    </w:p>
    <w:p w14:paraId="4E4FE0B7" w14:textId="77777777" w:rsidR="00407215" w:rsidRPr="00FF14B3" w:rsidRDefault="00407215" w:rsidP="00407215">
      <w:pPr>
        <w:ind w:left="568"/>
      </w:pPr>
      <w:r w:rsidRPr="00FF14B3">
        <w:t xml:space="preserve">MC-Service-User-Profile-Data ::= &lt;AVP header: </w:t>
      </w:r>
      <w:r w:rsidRPr="00FF14B3">
        <w:rPr>
          <w:lang w:eastAsia="zh-CN"/>
        </w:rPr>
        <w:t>4511</w:t>
      </w:r>
      <w:r w:rsidRPr="00FF14B3">
        <w:t xml:space="preserve"> 10415&gt;</w:t>
      </w:r>
    </w:p>
    <w:p w14:paraId="696CAE42" w14:textId="77777777" w:rsidR="00407215" w:rsidRPr="00FF14B3" w:rsidRDefault="00407215" w:rsidP="00407215">
      <w:pPr>
        <w:ind w:left="1420"/>
      </w:pPr>
      <w:r w:rsidRPr="00FF14B3">
        <w:t xml:space="preserve"> [ User-Data ]</w:t>
      </w:r>
    </w:p>
    <w:p w14:paraId="09661BC2" w14:textId="77777777" w:rsidR="00407215" w:rsidRPr="00FF14B3" w:rsidRDefault="00407215" w:rsidP="00407215">
      <w:pPr>
        <w:ind w:left="1420"/>
        <w:rPr>
          <w:lang w:val="en-US"/>
        </w:rPr>
      </w:pPr>
      <w:r w:rsidRPr="00FF14B3">
        <w:rPr>
          <w:lang w:val="en-US"/>
        </w:rPr>
        <w:t>[ Sequence-Number ]</w:t>
      </w:r>
    </w:p>
    <w:p w14:paraId="2D4385AB" w14:textId="77777777" w:rsidR="00407215" w:rsidRPr="00FF14B3" w:rsidRDefault="00407215" w:rsidP="00407215">
      <w:pPr>
        <w:ind w:left="1420"/>
        <w:rPr>
          <w:lang w:val="en-US"/>
        </w:rPr>
      </w:pPr>
      <w:r w:rsidRPr="00FF14B3">
        <w:rPr>
          <w:lang w:val="en-US"/>
        </w:rPr>
        <w:t>[ User-Data-Id ]</w:t>
      </w:r>
    </w:p>
    <w:p w14:paraId="126BC0B3" w14:textId="77777777" w:rsidR="00407215" w:rsidRPr="00FF14B3" w:rsidRDefault="00407215" w:rsidP="00407215">
      <w:pPr>
        <w:ind w:left="1420"/>
        <w:rPr>
          <w:lang w:val="en-US"/>
        </w:rPr>
      </w:pPr>
      <w:r w:rsidRPr="00FF14B3">
        <w:rPr>
          <w:lang w:val="en-US"/>
        </w:rPr>
        <w:lastRenderedPageBreak/>
        <w:t>*[AVP]</w:t>
      </w:r>
    </w:p>
    <w:p w14:paraId="4ACC42C2" w14:textId="77777777" w:rsidR="00407215" w:rsidRPr="00FF14B3" w:rsidRDefault="00407215" w:rsidP="00407215">
      <w:pPr>
        <w:pStyle w:val="Heading3"/>
      </w:pPr>
      <w:bookmarkStart w:id="176" w:name="_Toc20213586"/>
      <w:bookmarkStart w:id="177" w:name="_Toc120083946"/>
      <w:r w:rsidRPr="00FF14B3">
        <w:t>7.3.21</w:t>
      </w:r>
      <w:r w:rsidRPr="00FF14B3">
        <w:tab/>
        <w:t>Sequence-Number</w:t>
      </w:r>
      <w:bookmarkEnd w:id="176"/>
      <w:bookmarkEnd w:id="177"/>
    </w:p>
    <w:p w14:paraId="1929DB01" w14:textId="77777777" w:rsidR="00407215" w:rsidRPr="00FF14B3" w:rsidRDefault="00407215" w:rsidP="00407215">
      <w:r w:rsidRPr="00FF14B3">
        <w:t>The Sequence-Number AVP is of type Unsigned32. This AVP contains a number associated to an MC Service User Profile. This AVP is defined in the 3GPP TS 29.329 [9].</w:t>
      </w:r>
    </w:p>
    <w:p w14:paraId="75C3769F" w14:textId="77777777" w:rsidR="00407215" w:rsidRPr="00FF14B3" w:rsidRDefault="00407215" w:rsidP="00407215">
      <w:pPr>
        <w:pStyle w:val="Heading3"/>
      </w:pPr>
      <w:bookmarkStart w:id="178" w:name="_Toc20213587"/>
      <w:bookmarkStart w:id="179" w:name="_Toc120083947"/>
      <w:r w:rsidRPr="00FF14B3">
        <w:t>7.3.22</w:t>
      </w:r>
      <w:r w:rsidRPr="00FF14B3">
        <w:tab/>
        <w:t>Data</w:t>
      </w:r>
      <w:bookmarkEnd w:id="178"/>
      <w:bookmarkEnd w:id="179"/>
    </w:p>
    <w:p w14:paraId="66AAB9FB" w14:textId="77777777" w:rsidR="00407215" w:rsidRPr="00FF14B3" w:rsidRDefault="00407215" w:rsidP="00407215">
      <w:r w:rsidRPr="00FF14B3">
        <w:t xml:space="preserve">The Data AVP is of type Grouped. It contains one or several AVPs containing the data to be returned. </w:t>
      </w:r>
    </w:p>
    <w:p w14:paraId="3EADB4B7" w14:textId="77777777" w:rsidR="00407215" w:rsidRPr="00FF14B3" w:rsidRDefault="00407215" w:rsidP="00407215">
      <w:r w:rsidRPr="00FF14B3">
        <w:t>AVP format:</w:t>
      </w:r>
    </w:p>
    <w:p w14:paraId="28FAA4DA" w14:textId="77777777" w:rsidR="00407215" w:rsidRPr="00FF14B3" w:rsidRDefault="00407215" w:rsidP="00407215">
      <w:pPr>
        <w:ind w:left="568"/>
      </w:pPr>
      <w:r w:rsidRPr="00FF14B3">
        <w:t xml:space="preserve">Data ::= &lt;AVP header: </w:t>
      </w:r>
      <w:r w:rsidRPr="00FF14B3">
        <w:rPr>
          <w:lang w:eastAsia="zh-CN"/>
        </w:rPr>
        <w:t>4513</w:t>
      </w:r>
      <w:r w:rsidRPr="00FF14B3">
        <w:t xml:space="preserve"> 10415&gt;</w:t>
      </w:r>
    </w:p>
    <w:p w14:paraId="329306E7" w14:textId="77777777" w:rsidR="00407215" w:rsidRPr="00FF14B3" w:rsidRDefault="00407215" w:rsidP="00407215">
      <w:pPr>
        <w:ind w:left="1420"/>
      </w:pPr>
      <w:r w:rsidRPr="00FF14B3">
        <w:t>*[ MC-Service-User-Profile-Data ]</w:t>
      </w:r>
    </w:p>
    <w:p w14:paraId="4D7C9F3D" w14:textId="77777777" w:rsidR="00407215" w:rsidRPr="00FF14B3" w:rsidRDefault="00407215" w:rsidP="00407215">
      <w:pPr>
        <w:ind w:left="1420"/>
        <w:rPr>
          <w:lang w:val="en-US"/>
        </w:rPr>
      </w:pPr>
      <w:r w:rsidRPr="00FF14B3">
        <w:rPr>
          <w:lang w:val="en-US"/>
        </w:rPr>
        <w:t>*[ AVP ]</w:t>
      </w:r>
    </w:p>
    <w:p w14:paraId="40F5C066" w14:textId="77777777" w:rsidR="00407215" w:rsidRPr="00FF14B3" w:rsidRDefault="00407215" w:rsidP="00407215">
      <w:pPr>
        <w:pStyle w:val="Heading3"/>
      </w:pPr>
      <w:bookmarkStart w:id="180" w:name="_Toc20213588"/>
      <w:bookmarkStart w:id="181" w:name="_Toc120083948"/>
      <w:r w:rsidRPr="00FF14B3">
        <w:rPr>
          <w:lang w:eastAsia="zh-CN"/>
        </w:rPr>
        <w:t>7</w:t>
      </w:r>
      <w:r w:rsidRPr="00FF14B3">
        <w:t>.3.23</w:t>
      </w:r>
      <w:r w:rsidRPr="00FF14B3">
        <w:tab/>
        <w:t>Load</w:t>
      </w:r>
      <w:bookmarkEnd w:id="180"/>
      <w:bookmarkEnd w:id="181"/>
    </w:p>
    <w:p w14:paraId="2EE2EFB5" w14:textId="77777777" w:rsidR="00407215" w:rsidRPr="00FF14B3" w:rsidRDefault="00407215" w:rsidP="00407215">
      <w:pPr>
        <w:rPr>
          <w:lang w:eastAsia="zh-CN"/>
        </w:rPr>
      </w:pPr>
      <w:r w:rsidRPr="00FF14B3">
        <w:t>The Load AVP is of type Grouped and it is defined in IETF RFC 8583</w:t>
      </w:r>
      <w:r w:rsidRPr="00FF14B3">
        <w:rPr>
          <w:lang w:eastAsia="en-GB"/>
        </w:rPr>
        <w:t> [17]</w:t>
      </w:r>
      <w:r w:rsidRPr="00FF14B3">
        <w:rPr>
          <w:rFonts w:hint="eastAsia"/>
          <w:lang w:eastAsia="zh-CN"/>
        </w:rPr>
        <w:t>.</w:t>
      </w:r>
      <w:r w:rsidRPr="00FF14B3">
        <w:rPr>
          <w:lang w:eastAsia="zh-CN"/>
        </w:rPr>
        <w:t xml:space="preserve"> This AVP is used to support the Diameter load control mechanism.</w:t>
      </w:r>
    </w:p>
    <w:p w14:paraId="5312C6BF" w14:textId="77777777" w:rsidR="00407215" w:rsidRPr="00FF14B3" w:rsidRDefault="00407215" w:rsidP="00407215">
      <w:pPr>
        <w:pStyle w:val="Heading3"/>
      </w:pPr>
      <w:bookmarkStart w:id="182" w:name="_Toc20213589"/>
      <w:bookmarkStart w:id="183" w:name="_Toc120083949"/>
      <w:r w:rsidRPr="00FF14B3">
        <w:t>7.3.24</w:t>
      </w:r>
      <w:r w:rsidRPr="00FF14B3">
        <w:tab/>
      </w:r>
      <w:proofErr w:type="spellStart"/>
      <w:r w:rsidRPr="00FF14B3">
        <w:t>MCVideo</w:t>
      </w:r>
      <w:proofErr w:type="spellEnd"/>
      <w:r w:rsidRPr="00FF14B3">
        <w:t>-ID</w:t>
      </w:r>
      <w:bookmarkEnd w:id="182"/>
      <w:bookmarkEnd w:id="183"/>
    </w:p>
    <w:p w14:paraId="125F7EFB" w14:textId="77777777" w:rsidR="00407215" w:rsidRPr="00FF14B3" w:rsidRDefault="00407215" w:rsidP="00407215">
      <w:r w:rsidRPr="00FF14B3">
        <w:t xml:space="preserve">The </w:t>
      </w:r>
      <w:proofErr w:type="spellStart"/>
      <w:r w:rsidRPr="00FF14B3">
        <w:t>MCVideo</w:t>
      </w:r>
      <w:proofErr w:type="spellEnd"/>
      <w:r w:rsidRPr="00FF14B3">
        <w:t>-ID AVP is of type UTF8String, and it shall contain an URI as defined in IETF RFC 3986 [15]. For more information see 3GPP TS 23.281 [19].</w:t>
      </w:r>
    </w:p>
    <w:p w14:paraId="749724BE" w14:textId="77777777" w:rsidR="00407215" w:rsidRPr="00FF14B3" w:rsidRDefault="00407215" w:rsidP="00407215">
      <w:pPr>
        <w:pStyle w:val="Heading3"/>
      </w:pPr>
      <w:bookmarkStart w:id="184" w:name="_Toc20213590"/>
      <w:bookmarkStart w:id="185" w:name="_Toc120083950"/>
      <w:r w:rsidRPr="00FF14B3">
        <w:t>7.3.25</w:t>
      </w:r>
      <w:r w:rsidRPr="00FF14B3">
        <w:tab/>
      </w:r>
      <w:proofErr w:type="spellStart"/>
      <w:r w:rsidRPr="00FF14B3">
        <w:t>MCData</w:t>
      </w:r>
      <w:proofErr w:type="spellEnd"/>
      <w:r w:rsidRPr="00FF14B3">
        <w:t>-ID</w:t>
      </w:r>
      <w:bookmarkEnd w:id="184"/>
      <w:bookmarkEnd w:id="185"/>
    </w:p>
    <w:p w14:paraId="65698AC0" w14:textId="77777777" w:rsidR="00407215" w:rsidRPr="00FF14B3" w:rsidRDefault="00407215" w:rsidP="00407215">
      <w:r w:rsidRPr="00FF14B3">
        <w:t xml:space="preserve">The </w:t>
      </w:r>
      <w:proofErr w:type="spellStart"/>
      <w:r w:rsidRPr="00FF14B3">
        <w:t>MCData</w:t>
      </w:r>
      <w:proofErr w:type="spellEnd"/>
      <w:r w:rsidRPr="00FF14B3">
        <w:t>-ID AVP is of type UTF8String, and it shall contain an URI as defined in IETF RFC 3986 [15]. For more information see 3GPP TS 23.282 [20].</w:t>
      </w:r>
    </w:p>
    <w:p w14:paraId="1CFCE02A" w14:textId="77777777" w:rsidR="00407215" w:rsidRPr="00FF14B3" w:rsidRDefault="00407215" w:rsidP="00407215">
      <w:pPr>
        <w:pStyle w:val="Heading2"/>
      </w:pPr>
      <w:bookmarkStart w:id="186" w:name="_Toc20213591"/>
      <w:bookmarkStart w:id="187" w:name="_Toc120083951"/>
      <w:r w:rsidRPr="00FF14B3">
        <w:t>7.4</w:t>
      </w:r>
      <w:r w:rsidRPr="00FF14B3">
        <w:tab/>
        <w:t xml:space="preserve">Result-Code </w:t>
      </w:r>
      <w:r w:rsidRPr="00FF14B3">
        <w:rPr>
          <w:lang w:val="en-US"/>
        </w:rPr>
        <w:t>and Experimental-Result-Code Values</w:t>
      </w:r>
      <w:bookmarkEnd w:id="186"/>
      <w:bookmarkEnd w:id="187"/>
    </w:p>
    <w:p w14:paraId="2C305AC4" w14:textId="77777777" w:rsidR="00407215" w:rsidRPr="00FF14B3" w:rsidRDefault="00407215" w:rsidP="00407215">
      <w:pPr>
        <w:pStyle w:val="Heading3"/>
      </w:pPr>
      <w:bookmarkStart w:id="188" w:name="_Toc20213592"/>
      <w:bookmarkStart w:id="189" w:name="_Toc120083952"/>
      <w:r w:rsidRPr="00FF14B3">
        <w:t>7.4.1</w:t>
      </w:r>
      <w:r w:rsidRPr="00FF14B3">
        <w:tab/>
        <w:t>Introduction</w:t>
      </w:r>
      <w:bookmarkEnd w:id="188"/>
      <w:bookmarkEnd w:id="189"/>
    </w:p>
    <w:p w14:paraId="5616CAD2" w14:textId="77777777" w:rsidR="00407215" w:rsidRPr="00FF14B3" w:rsidRDefault="00407215" w:rsidP="00407215">
      <w:pPr>
        <w:rPr>
          <w:lang w:val="en-US"/>
        </w:rPr>
      </w:pPr>
      <w:r w:rsidRPr="00FF14B3">
        <w:t xml:space="preserve">This </w:t>
      </w:r>
      <w:r>
        <w:t>clause</w:t>
      </w:r>
      <w:r w:rsidRPr="00FF14B3">
        <w:t xml:space="preserve"> defines Result-Code and </w:t>
      </w:r>
      <w:r w:rsidRPr="00FF14B3">
        <w:rPr>
          <w:lang w:val="en-US"/>
        </w:rPr>
        <w:t xml:space="preserve">Experimental-Result-Code </w:t>
      </w:r>
      <w:r w:rsidRPr="00FF14B3">
        <w:t>values that shall be supported by all Diameter implementations that conform to this specification.</w:t>
      </w:r>
    </w:p>
    <w:p w14:paraId="436FCE47" w14:textId="77777777" w:rsidR="00407215" w:rsidRPr="00FF14B3" w:rsidRDefault="00407215" w:rsidP="00407215">
      <w:pPr>
        <w:pStyle w:val="Heading3"/>
      </w:pPr>
      <w:bookmarkStart w:id="190" w:name="_Toc20213593"/>
      <w:bookmarkStart w:id="191" w:name="_Toc120083953"/>
      <w:r w:rsidRPr="00FF14B3">
        <w:t>7.4.2</w:t>
      </w:r>
      <w:r w:rsidRPr="00FF14B3">
        <w:tab/>
        <w:t>Success</w:t>
      </w:r>
      <w:bookmarkEnd w:id="190"/>
      <w:bookmarkEnd w:id="191"/>
    </w:p>
    <w:p w14:paraId="33495A87" w14:textId="77777777" w:rsidR="00407215" w:rsidRPr="00FF14B3" w:rsidRDefault="00407215" w:rsidP="00407215">
      <w:pPr>
        <w:pStyle w:val="Heading4"/>
      </w:pPr>
      <w:bookmarkStart w:id="192" w:name="_Toc20213594"/>
      <w:bookmarkStart w:id="193" w:name="_Toc120083954"/>
      <w:r w:rsidRPr="00FF14B3">
        <w:t>7.4.2.1</w:t>
      </w:r>
      <w:r w:rsidRPr="00FF14B3">
        <w:tab/>
        <w:t>General</w:t>
      </w:r>
      <w:bookmarkEnd w:id="192"/>
      <w:bookmarkEnd w:id="193"/>
    </w:p>
    <w:p w14:paraId="2022B3A1" w14:textId="77777777" w:rsidR="00407215" w:rsidRPr="00FF14B3" w:rsidRDefault="00407215" w:rsidP="00407215">
      <w:pPr>
        <w:rPr>
          <w:lang w:val="en-US"/>
        </w:rPr>
      </w:pPr>
      <w:r w:rsidRPr="00FF14B3">
        <w:t xml:space="preserve">Result codes that fall within the Success category </w:t>
      </w:r>
      <w:r w:rsidRPr="00FF14B3">
        <w:rPr>
          <w:lang w:eastAsia="zh-CN"/>
        </w:rPr>
        <w:t>shall be</w:t>
      </w:r>
      <w:r w:rsidRPr="00FF14B3">
        <w:t xml:space="preserve"> used to inform a peer that a request has been successfully completed. </w:t>
      </w:r>
      <w:r w:rsidRPr="00FF14B3">
        <w:rPr>
          <w:lang w:val="en-US"/>
        </w:rPr>
        <w:t xml:space="preserve">The Result-Code AVP values defined in Diameter base protocol </w:t>
      </w:r>
      <w:r w:rsidRPr="00FF14B3">
        <w:t>IETF RFC 6733 [23]</w:t>
      </w:r>
      <w:r w:rsidRPr="00FF14B3">
        <w:rPr>
          <w:lang w:val="en-US"/>
        </w:rPr>
        <w:t xml:space="preserve"> shall be applied.</w:t>
      </w:r>
    </w:p>
    <w:p w14:paraId="6E51DF02" w14:textId="77777777" w:rsidR="00407215" w:rsidRPr="00FF14B3" w:rsidRDefault="00407215" w:rsidP="00407215">
      <w:pPr>
        <w:pStyle w:val="Heading3"/>
        <w:rPr>
          <w:rFonts w:hint="eastAsia"/>
          <w:lang w:eastAsia="zh-CN"/>
        </w:rPr>
      </w:pPr>
      <w:r w:rsidRPr="00FF14B3">
        <w:t xml:space="preserve"> </w:t>
      </w:r>
      <w:bookmarkStart w:id="194" w:name="_Toc20213595"/>
      <w:bookmarkStart w:id="195" w:name="_Toc120083955"/>
      <w:r w:rsidRPr="00FF14B3">
        <w:t>7.4.3</w:t>
      </w:r>
      <w:r w:rsidRPr="00FF14B3">
        <w:tab/>
      </w:r>
      <w:r w:rsidRPr="00FF14B3">
        <w:rPr>
          <w:lang w:eastAsia="zh-CN"/>
        </w:rPr>
        <w:t>Permanent Failures</w:t>
      </w:r>
      <w:bookmarkEnd w:id="194"/>
      <w:bookmarkEnd w:id="195"/>
    </w:p>
    <w:p w14:paraId="55E5406B" w14:textId="77777777" w:rsidR="00407215" w:rsidRPr="00FF14B3" w:rsidRDefault="00407215" w:rsidP="00407215">
      <w:pPr>
        <w:pStyle w:val="Heading4"/>
      </w:pPr>
      <w:bookmarkStart w:id="196" w:name="_Toc20213596"/>
      <w:bookmarkStart w:id="197" w:name="_Toc120083956"/>
      <w:r w:rsidRPr="00FF14B3">
        <w:t>7.4.3.1</w:t>
      </w:r>
      <w:r w:rsidRPr="00FF14B3">
        <w:tab/>
        <w:t>General</w:t>
      </w:r>
      <w:bookmarkEnd w:id="196"/>
      <w:bookmarkEnd w:id="197"/>
    </w:p>
    <w:p w14:paraId="56E529E7" w14:textId="77777777" w:rsidR="00407215" w:rsidRPr="00FF14B3" w:rsidRDefault="00407215" w:rsidP="00407215">
      <w:r w:rsidRPr="00FF14B3">
        <w:t xml:space="preserve">Errors that fall within the Permanent Failures category </w:t>
      </w:r>
      <w:r w:rsidRPr="00FF14B3">
        <w:rPr>
          <w:lang w:eastAsia="zh-CN"/>
        </w:rPr>
        <w:t>shall be</w:t>
      </w:r>
      <w:r w:rsidRPr="00FF14B3">
        <w:t xml:space="preserve"> used to inform the peer that the request has failed, and should not be attempted again. The </w:t>
      </w:r>
      <w:r w:rsidRPr="00FF14B3">
        <w:rPr>
          <w:lang w:val="en-US"/>
        </w:rPr>
        <w:t xml:space="preserve">Result-Code AVP values defined in Diameter base protocol </w:t>
      </w:r>
      <w:r w:rsidRPr="00FF14B3">
        <w:t>IETF RFC 6733 [23]</w:t>
      </w:r>
      <w:r w:rsidRPr="00FF14B3">
        <w:rPr>
          <w:lang w:val="en-US"/>
        </w:rPr>
        <w:t xml:space="preserve"> shall be applied.</w:t>
      </w:r>
      <w:r w:rsidRPr="00FF14B3">
        <w:t xml:space="preserve"> When one of the result codes defined here is included in a response, it shall be inside an Experimental-Result-Code AVP and the Result-Code AVP shall be absent.</w:t>
      </w:r>
    </w:p>
    <w:p w14:paraId="30856560" w14:textId="77777777" w:rsidR="00407215" w:rsidRPr="00FF14B3" w:rsidRDefault="00407215" w:rsidP="00407215">
      <w:pPr>
        <w:pStyle w:val="Heading4"/>
      </w:pPr>
      <w:r w:rsidRPr="00FF14B3">
        <w:lastRenderedPageBreak/>
        <w:t xml:space="preserve"> </w:t>
      </w:r>
      <w:bookmarkStart w:id="198" w:name="_Toc20213597"/>
      <w:bookmarkStart w:id="199" w:name="_Toc120083957"/>
      <w:r w:rsidRPr="00FF14B3">
        <w:t>7.4.3.2</w:t>
      </w:r>
      <w:r w:rsidRPr="00FF14B3">
        <w:tab/>
        <w:t>DIAMETER_ERROR_USER_UNKNOWN (5001)</w:t>
      </w:r>
      <w:bookmarkEnd w:id="198"/>
      <w:bookmarkEnd w:id="199"/>
    </w:p>
    <w:p w14:paraId="088EE148" w14:textId="77777777" w:rsidR="00407215" w:rsidRPr="00FF14B3" w:rsidRDefault="00407215" w:rsidP="00407215">
      <w:bookmarkStart w:id="200" w:name="_Hlt7774650"/>
      <w:bookmarkEnd w:id="200"/>
      <w:r w:rsidRPr="00FF14B3">
        <w:t xml:space="preserve">This result code </w:t>
      </w:r>
      <w:r w:rsidRPr="00FF14B3">
        <w:rPr>
          <w:lang w:eastAsia="zh-CN"/>
        </w:rPr>
        <w:t>shall be</w:t>
      </w:r>
      <w:r w:rsidRPr="00FF14B3">
        <w:t xml:space="preserve"> sent by the MC Service User Database to indicate that the MC Service User identified by the User Identifier received in the request is unknown. This error code is defined in 3GPP TS 29.229 [6].</w:t>
      </w:r>
    </w:p>
    <w:p w14:paraId="6C652C9E" w14:textId="77777777" w:rsidR="00407215" w:rsidRPr="00FF14B3" w:rsidRDefault="00407215" w:rsidP="00407215">
      <w:pPr>
        <w:pStyle w:val="Heading4"/>
      </w:pPr>
      <w:bookmarkStart w:id="201" w:name="_Toc20213598"/>
      <w:bookmarkStart w:id="202" w:name="_Toc120083958"/>
      <w:r w:rsidRPr="00FF14B3">
        <w:t>7.4.3.3</w:t>
      </w:r>
      <w:r w:rsidRPr="00FF14B3">
        <w:tab/>
        <w:t>DIAMETER_ERROR_USER_DATA_NOT_RECOGNIZED (5100)</w:t>
      </w:r>
      <w:bookmarkEnd w:id="201"/>
      <w:bookmarkEnd w:id="202"/>
    </w:p>
    <w:p w14:paraId="006DA2B6" w14:textId="77777777" w:rsidR="00407215" w:rsidRPr="00FF14B3" w:rsidRDefault="00407215" w:rsidP="00407215">
      <w:r w:rsidRPr="00FF14B3">
        <w:t>The data received by the MC Service Server or the Configuration Management Server is not supported or recognized. This error code is defined in 3GPP TS 29.329 [9].</w:t>
      </w:r>
    </w:p>
    <w:p w14:paraId="0907D698" w14:textId="77777777" w:rsidR="00407215" w:rsidRPr="00FF14B3" w:rsidRDefault="00407215" w:rsidP="00407215">
      <w:pPr>
        <w:pStyle w:val="Heading4"/>
      </w:pPr>
      <w:bookmarkStart w:id="203" w:name="_Toc20213599"/>
      <w:bookmarkStart w:id="204" w:name="_Toc120083959"/>
      <w:r w:rsidRPr="00FF14B3">
        <w:t>7.4.3.4</w:t>
      </w:r>
      <w:r w:rsidRPr="00FF14B3">
        <w:tab/>
        <w:t>DIAMETER_ERROR_OPERATION_NOT_ALLOWED (5101)</w:t>
      </w:r>
      <w:bookmarkEnd w:id="203"/>
      <w:bookmarkEnd w:id="204"/>
      <w:r w:rsidRPr="00FF14B3">
        <w:tab/>
      </w:r>
    </w:p>
    <w:p w14:paraId="0CC03AB9" w14:textId="77777777" w:rsidR="00407215" w:rsidRPr="00FF14B3" w:rsidRDefault="00407215" w:rsidP="00407215">
      <w:r w:rsidRPr="00FF14B3">
        <w:t>The requested operation is not allowed for the user. This error code is defined in 3GPP TS 29.329 [9].</w:t>
      </w:r>
    </w:p>
    <w:p w14:paraId="45997E58" w14:textId="77777777" w:rsidR="00407215" w:rsidRPr="00FF14B3" w:rsidRDefault="00407215" w:rsidP="00407215">
      <w:pPr>
        <w:pStyle w:val="Heading4"/>
      </w:pPr>
      <w:bookmarkStart w:id="205" w:name="_Toc20213600"/>
      <w:bookmarkStart w:id="206" w:name="_Toc120083960"/>
      <w:r w:rsidRPr="00FF14B3">
        <w:t>7.4.3.5</w:t>
      </w:r>
      <w:r w:rsidRPr="00FF14B3">
        <w:tab/>
        <w:t>DIAMETER_ERROR_USER_DATA_CANNOT_BE_READ (5102)</w:t>
      </w:r>
      <w:bookmarkEnd w:id="205"/>
      <w:bookmarkEnd w:id="206"/>
      <w:r w:rsidRPr="00FF14B3">
        <w:tab/>
      </w:r>
    </w:p>
    <w:p w14:paraId="2C90E1D4" w14:textId="77777777" w:rsidR="00407215" w:rsidRPr="00FF14B3" w:rsidRDefault="00407215" w:rsidP="00407215">
      <w:r w:rsidRPr="00FF14B3">
        <w:t>The requested user data is not allowed to be read. This error code is defined in 3GPP TS 29.329 [9].</w:t>
      </w:r>
    </w:p>
    <w:p w14:paraId="4D345ABB" w14:textId="77777777" w:rsidR="00407215" w:rsidRPr="00FF14B3" w:rsidRDefault="00407215" w:rsidP="00407215">
      <w:pPr>
        <w:pStyle w:val="Heading4"/>
      </w:pPr>
      <w:bookmarkStart w:id="207" w:name="_Toc20213601"/>
      <w:bookmarkStart w:id="208" w:name="_Toc120083961"/>
      <w:r w:rsidRPr="00FF14B3">
        <w:t>7.4.3.6</w:t>
      </w:r>
      <w:r w:rsidRPr="00FF14B3">
        <w:tab/>
        <w:t>DIAMETER_ERROR_USER_DATA_CANNOT_BE_MODIFIED (5103)</w:t>
      </w:r>
      <w:bookmarkEnd w:id="207"/>
      <w:bookmarkEnd w:id="208"/>
      <w:r w:rsidRPr="00FF14B3">
        <w:tab/>
      </w:r>
    </w:p>
    <w:p w14:paraId="6C89942B" w14:textId="77777777" w:rsidR="00407215" w:rsidRPr="00FF14B3" w:rsidRDefault="00407215" w:rsidP="00407215">
      <w:r w:rsidRPr="00FF14B3">
        <w:t>The requested user data is not allowed to be modified. This error code is defined in 3GPP TS 29.329 [9].</w:t>
      </w:r>
    </w:p>
    <w:p w14:paraId="75062676" w14:textId="77777777" w:rsidR="00407215" w:rsidRPr="00FF14B3" w:rsidRDefault="00407215" w:rsidP="00407215">
      <w:pPr>
        <w:pStyle w:val="Heading4"/>
      </w:pPr>
      <w:bookmarkStart w:id="209" w:name="_Toc20213602"/>
      <w:bookmarkStart w:id="210" w:name="_Toc120083962"/>
      <w:r w:rsidRPr="00FF14B3">
        <w:t>7.4.3.7</w:t>
      </w:r>
      <w:r w:rsidRPr="00FF14B3">
        <w:tab/>
        <w:t>DIAMETER_ERROR_USER_DATA_CANNOT_BE_NOTIFIED (5104)</w:t>
      </w:r>
      <w:bookmarkEnd w:id="209"/>
      <w:bookmarkEnd w:id="210"/>
      <w:r w:rsidRPr="00FF14B3">
        <w:tab/>
      </w:r>
    </w:p>
    <w:p w14:paraId="07FE6BFD" w14:textId="77777777" w:rsidR="00407215" w:rsidRPr="00FF14B3" w:rsidRDefault="00407215" w:rsidP="00407215">
      <w:r w:rsidRPr="00FF14B3">
        <w:t>The requested user data is not allowed to be notified on changes. This error code is defined in 3GPP TS 29.329 [9].</w:t>
      </w:r>
    </w:p>
    <w:p w14:paraId="46818AC6" w14:textId="77777777" w:rsidR="00407215" w:rsidRPr="00FF14B3" w:rsidRDefault="00407215" w:rsidP="00407215">
      <w:pPr>
        <w:pStyle w:val="Heading4"/>
      </w:pPr>
      <w:bookmarkStart w:id="211" w:name="_Toc20213603"/>
      <w:bookmarkStart w:id="212" w:name="_Toc120083963"/>
      <w:r w:rsidRPr="00FF14B3">
        <w:t>7.4.3.8</w:t>
      </w:r>
      <w:r w:rsidRPr="00FF14B3">
        <w:tab/>
        <w:t>DIAMETER_ERROR_TOO_MUCH_DATA (5008)</w:t>
      </w:r>
      <w:bookmarkEnd w:id="211"/>
      <w:bookmarkEnd w:id="212"/>
    </w:p>
    <w:p w14:paraId="72B59ACE" w14:textId="77777777" w:rsidR="00407215" w:rsidRPr="00FF14B3" w:rsidRDefault="00407215" w:rsidP="00407215">
      <w:r w:rsidRPr="00FF14B3">
        <w:t>The size of the data pushed to the receiving entity exceeds its capacity. This error code is defined in 3GPP TS 29.229 [6].</w:t>
      </w:r>
    </w:p>
    <w:p w14:paraId="3C00B89D" w14:textId="77777777" w:rsidR="00407215" w:rsidRPr="00FF14B3" w:rsidRDefault="00407215" w:rsidP="00407215">
      <w:pPr>
        <w:pStyle w:val="Heading4"/>
      </w:pPr>
      <w:bookmarkStart w:id="213" w:name="_Toc20213604"/>
      <w:bookmarkStart w:id="214" w:name="_Toc120083964"/>
      <w:r w:rsidRPr="00FF14B3">
        <w:t>7.4.3.9</w:t>
      </w:r>
      <w:r w:rsidRPr="00FF14B3">
        <w:tab/>
        <w:t>DIAMETER_ERROR_DATA OUT_OF_SYNC (5105)</w:t>
      </w:r>
      <w:bookmarkEnd w:id="213"/>
      <w:bookmarkEnd w:id="214"/>
    </w:p>
    <w:p w14:paraId="02B7288B" w14:textId="77777777" w:rsidR="00407215" w:rsidRPr="00FF14B3" w:rsidRDefault="00407215" w:rsidP="00407215">
      <w:pPr>
        <w:rPr>
          <w:noProof/>
        </w:rPr>
      </w:pPr>
      <w:r w:rsidRPr="00FF14B3">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479B173D" w14:textId="77777777" w:rsidR="00407215" w:rsidRPr="00FF14B3" w:rsidRDefault="00407215" w:rsidP="00407215">
      <w:pPr>
        <w:pStyle w:val="Heading4"/>
      </w:pPr>
      <w:bookmarkStart w:id="215" w:name="_Toc20213605"/>
      <w:bookmarkStart w:id="216" w:name="_Toc120083965"/>
      <w:r w:rsidRPr="00FF14B3">
        <w:t>7.4.3.10</w:t>
      </w:r>
      <w:r w:rsidRPr="00FF14B3">
        <w:tab/>
      </w:r>
      <w:bookmarkStart w:id="217" w:name="_Hlt7774652"/>
      <w:bookmarkEnd w:id="217"/>
      <w:r w:rsidRPr="00FF14B3">
        <w:t>DIAMETER_ERROR_FEATURE_UNSUPPORTED (5011)</w:t>
      </w:r>
      <w:bookmarkEnd w:id="215"/>
      <w:bookmarkEnd w:id="216"/>
    </w:p>
    <w:p w14:paraId="23D76897" w14:textId="77777777" w:rsidR="00407215" w:rsidRPr="00FF14B3" w:rsidRDefault="00407215" w:rsidP="00407215">
      <w:pPr>
        <w:spacing w:after="0"/>
      </w:pPr>
      <w:r w:rsidRPr="00FF14B3">
        <w:t>A request application message was received indicating that the origin host requests that the command pair would be handled using a feature which is not supported by the destination host. This error code is defined in 3GPP TS 29.229 [6].</w:t>
      </w:r>
    </w:p>
    <w:p w14:paraId="19D422C7" w14:textId="77777777" w:rsidR="00407215" w:rsidRPr="00FF14B3" w:rsidRDefault="00407215" w:rsidP="00407215">
      <w:pPr>
        <w:pStyle w:val="Heading4"/>
        <w:rPr>
          <w:lang w:val="en-US"/>
        </w:rPr>
      </w:pPr>
      <w:bookmarkStart w:id="218" w:name="_Toc20213606"/>
      <w:bookmarkStart w:id="219" w:name="_Toc120083966"/>
      <w:r w:rsidRPr="00FF14B3">
        <w:rPr>
          <w:lang w:val="en-US"/>
        </w:rPr>
        <w:t>7.4.3.11</w:t>
      </w:r>
      <w:r w:rsidRPr="00FF14B3">
        <w:rPr>
          <w:lang w:val="en-US"/>
        </w:rPr>
        <w:tab/>
      </w:r>
      <w:r w:rsidRPr="00FF14B3">
        <w:t>DIAMETER_ERROR_NO_SUBSCRIPTION_TO_DATA</w:t>
      </w:r>
      <w:r w:rsidRPr="00FF14B3">
        <w:rPr>
          <w:lang w:val="en-US"/>
        </w:rPr>
        <w:t xml:space="preserve"> (5107)</w:t>
      </w:r>
      <w:bookmarkEnd w:id="218"/>
      <w:bookmarkEnd w:id="219"/>
    </w:p>
    <w:p w14:paraId="7A46EF6D" w14:textId="77777777" w:rsidR="00407215" w:rsidRPr="00FF14B3" w:rsidRDefault="00407215" w:rsidP="00407215">
      <w:pPr>
        <w:spacing w:after="0"/>
      </w:pPr>
      <w:r w:rsidRPr="00FF14B3">
        <w:t>The MCPTT Server received a notification of changes of some information to which it is not subscribed. This error code is defined in 3GPP TS 29.329 [9].</w:t>
      </w:r>
    </w:p>
    <w:p w14:paraId="0E5C1F36" w14:textId="77777777" w:rsidR="00407215" w:rsidRPr="00FF14B3" w:rsidRDefault="00407215" w:rsidP="00407215">
      <w:pPr>
        <w:pStyle w:val="Heading4"/>
      </w:pPr>
      <w:bookmarkStart w:id="220" w:name="_Toc20213607"/>
      <w:bookmarkStart w:id="221" w:name="_Toc120083967"/>
      <w:r w:rsidRPr="00FF14B3">
        <w:t>7.4.3.12</w:t>
      </w:r>
      <w:r w:rsidRPr="00FF14B3">
        <w:tab/>
        <w:t>DIAMETER_ERROR_ UNKNOWN _DATA (5670)</w:t>
      </w:r>
      <w:bookmarkEnd w:id="220"/>
      <w:bookmarkEnd w:id="221"/>
      <w:r w:rsidRPr="00FF14B3">
        <w:tab/>
      </w:r>
    </w:p>
    <w:p w14:paraId="7F2622C5" w14:textId="77777777" w:rsidR="00407215" w:rsidRPr="00FF14B3" w:rsidRDefault="00407215" w:rsidP="00407215">
      <w:r w:rsidRPr="00FF14B3">
        <w:t>The requested data received by the MC Service User Database does not exist.</w:t>
      </w:r>
    </w:p>
    <w:p w14:paraId="7510DCB2" w14:textId="77777777" w:rsidR="00407215" w:rsidRPr="00FF14B3" w:rsidRDefault="00407215" w:rsidP="00407215">
      <w:pPr>
        <w:pStyle w:val="Heading4"/>
      </w:pPr>
      <w:bookmarkStart w:id="222" w:name="_Toc20213608"/>
      <w:bookmarkStart w:id="223" w:name="_Toc120083968"/>
      <w:r w:rsidRPr="00FF14B3">
        <w:t>7.4.3.13</w:t>
      </w:r>
      <w:r w:rsidRPr="00FF14B3">
        <w:tab/>
        <w:t>DIAMETER_ERROR_REQUIRED_KEY_NOT_PROVIDED (5671)</w:t>
      </w:r>
      <w:bookmarkEnd w:id="222"/>
      <w:bookmarkEnd w:id="223"/>
    </w:p>
    <w:p w14:paraId="22EF7FB1" w14:textId="77777777" w:rsidR="00407215" w:rsidRPr="00FF14B3" w:rsidRDefault="00407215" w:rsidP="00407215">
      <w:r w:rsidRPr="00FF14B3">
        <w:t>One or more access keys are missing in the request to be able to update the requested data.</w:t>
      </w:r>
    </w:p>
    <w:p w14:paraId="590279D9" w14:textId="77777777" w:rsidR="00407215" w:rsidRPr="00FF14B3" w:rsidRDefault="00407215" w:rsidP="00407215">
      <w:pPr>
        <w:pStyle w:val="Heading3"/>
      </w:pPr>
      <w:bookmarkStart w:id="224" w:name="_Toc20213609"/>
      <w:bookmarkStart w:id="225" w:name="_Toc120083969"/>
      <w:r w:rsidRPr="00FF14B3">
        <w:rPr>
          <w:lang w:val="en-US"/>
        </w:rPr>
        <w:lastRenderedPageBreak/>
        <w:t>7.4</w:t>
      </w:r>
      <w:r w:rsidRPr="00FF14B3">
        <w:t>.4</w:t>
      </w:r>
      <w:r w:rsidRPr="00FF14B3">
        <w:tab/>
        <w:t>Transient Failures</w:t>
      </w:r>
      <w:bookmarkEnd w:id="224"/>
      <w:bookmarkEnd w:id="225"/>
    </w:p>
    <w:p w14:paraId="4F095DC9" w14:textId="77777777" w:rsidR="00407215" w:rsidRPr="00FF14B3" w:rsidRDefault="00407215" w:rsidP="00407215">
      <w:pPr>
        <w:pStyle w:val="Heading4"/>
      </w:pPr>
      <w:bookmarkStart w:id="226" w:name="_Toc20213610"/>
      <w:bookmarkStart w:id="227" w:name="_Toc120083970"/>
      <w:r w:rsidRPr="00FF14B3">
        <w:t>7.4.4.1</w:t>
      </w:r>
      <w:r w:rsidRPr="00FF14B3">
        <w:tab/>
        <w:t>General</w:t>
      </w:r>
      <w:bookmarkEnd w:id="226"/>
      <w:bookmarkEnd w:id="227"/>
    </w:p>
    <w:p w14:paraId="355FCDB3" w14:textId="77777777" w:rsidR="00407215" w:rsidRPr="00FF14B3" w:rsidRDefault="00407215" w:rsidP="00407215">
      <w:r w:rsidRPr="00FF14B3">
        <w:t>Errors that fall within the transient failures category are those used to inform a peer that the request could not be satisfied at the time that it was received. The request may be able to be satisfied in the future.</w:t>
      </w:r>
    </w:p>
    <w:p w14:paraId="37631229" w14:textId="77777777" w:rsidR="00407215" w:rsidRPr="00FF14B3" w:rsidRDefault="00407215" w:rsidP="00407215">
      <w:pPr>
        <w:pStyle w:val="Heading4"/>
      </w:pPr>
      <w:bookmarkStart w:id="228" w:name="_Toc20213611"/>
      <w:bookmarkStart w:id="229" w:name="_Toc120083971"/>
      <w:r w:rsidRPr="00FF14B3">
        <w:t>7.4.4.2</w:t>
      </w:r>
      <w:r w:rsidRPr="00FF14B3">
        <w:tab/>
        <w:t>DIAMETER_USER_DATA_NOT_AVAILABLE (4100)</w:t>
      </w:r>
      <w:bookmarkEnd w:id="228"/>
      <w:bookmarkEnd w:id="229"/>
    </w:p>
    <w:p w14:paraId="6EBC8955" w14:textId="77777777" w:rsidR="00407215" w:rsidRPr="00FF14B3" w:rsidRDefault="00407215" w:rsidP="00407215">
      <w:pPr>
        <w:tabs>
          <w:tab w:val="left" w:pos="7395"/>
        </w:tabs>
      </w:pPr>
      <w:r w:rsidRPr="00FF14B3">
        <w:t>The requested user data is not available at this time to satisfy the requested operation. This error code is defined in 3GPP TS 29.329 [9].</w:t>
      </w:r>
    </w:p>
    <w:p w14:paraId="51ED64EF" w14:textId="77777777" w:rsidR="00407215" w:rsidRPr="00FF14B3" w:rsidRDefault="00407215" w:rsidP="00407215">
      <w:pPr>
        <w:pStyle w:val="Heading4"/>
      </w:pPr>
      <w:bookmarkStart w:id="230" w:name="_Toc20213612"/>
      <w:bookmarkStart w:id="231" w:name="_Toc120083972"/>
      <w:r w:rsidRPr="00FF14B3">
        <w:t>7.4.4.3</w:t>
      </w:r>
      <w:r w:rsidRPr="00FF14B3">
        <w:tab/>
        <w:t>DIAMETER_PRIOR_UPDATE_IN_PROGRESS (4101)</w:t>
      </w:r>
      <w:bookmarkEnd w:id="230"/>
      <w:bookmarkEnd w:id="231"/>
    </w:p>
    <w:p w14:paraId="1B4603C3" w14:textId="77777777" w:rsidR="00407215" w:rsidRPr="00FF14B3" w:rsidRDefault="00407215" w:rsidP="00407215">
      <w:pPr>
        <w:tabs>
          <w:tab w:val="left" w:pos="7395"/>
        </w:tabs>
      </w:pPr>
      <w:r w:rsidRPr="00FF14B3">
        <w:t>The request to update the repository data at the MC Service User Database could not be completed because the related repository data is currently being updated by another entity. This error code is defined in 3GPP TS 29.329 [9].</w:t>
      </w:r>
      <w:bookmarkStart w:id="232" w:name="vnid"/>
      <w:bookmarkStart w:id="233" w:name="impu"/>
      <w:bookmarkStart w:id="234" w:name="cspsid"/>
      <w:bookmarkStart w:id="235" w:name="userdata"/>
      <w:bookmarkStart w:id="236" w:name="numitems"/>
      <w:bookmarkEnd w:id="232"/>
      <w:bookmarkEnd w:id="233"/>
      <w:bookmarkEnd w:id="234"/>
      <w:bookmarkEnd w:id="235"/>
      <w:bookmarkEnd w:id="236"/>
    </w:p>
    <w:p w14:paraId="680B08A2" w14:textId="77777777" w:rsidR="00407215" w:rsidRPr="00FF14B3" w:rsidRDefault="00407215" w:rsidP="00407215">
      <w:pPr>
        <w:tabs>
          <w:tab w:val="left" w:pos="7395"/>
        </w:tabs>
      </w:pPr>
    </w:p>
    <w:p w14:paraId="0A5722EB" w14:textId="77777777" w:rsidR="00407215" w:rsidRPr="00FF14B3" w:rsidRDefault="00407215" w:rsidP="00407215">
      <w:pPr>
        <w:sectPr w:rsidR="00407215" w:rsidRPr="00FF14B3" w:rsidSect="006109AB">
          <w:headerReference w:type="even" r:id="rId14"/>
          <w:footnotePr>
            <w:numRestart w:val="eachSect"/>
          </w:footnotePr>
          <w:pgSz w:w="11907" w:h="16840" w:code="9"/>
          <w:pgMar w:top="1134" w:right="1134" w:bottom="1418" w:left="1134" w:header="680" w:footer="567" w:gutter="0"/>
          <w:cols w:space="720"/>
          <w:docGrid w:linePitch="272"/>
        </w:sectPr>
      </w:pPr>
    </w:p>
    <w:p w14:paraId="4BE352B5" w14:textId="77777777" w:rsidR="00407215" w:rsidRPr="00FF14B3" w:rsidRDefault="00407215" w:rsidP="00407215">
      <w:pPr>
        <w:pStyle w:val="Heading8"/>
      </w:pPr>
      <w:bookmarkStart w:id="237" w:name="_Toc20213613"/>
      <w:bookmarkStart w:id="238" w:name="_Toc120083973"/>
      <w:r w:rsidRPr="00FF14B3">
        <w:rPr>
          <w:lang w:val="en-US"/>
        </w:rPr>
        <w:lastRenderedPageBreak/>
        <w:t>Annex A (normative):</w:t>
      </w:r>
      <w:r w:rsidRPr="00FF14B3">
        <w:br/>
        <w:t>Diameter overload control mechanism</w:t>
      </w:r>
      <w:bookmarkEnd w:id="237"/>
      <w:bookmarkEnd w:id="238"/>
    </w:p>
    <w:p w14:paraId="6AE8D294" w14:textId="77777777" w:rsidR="00407215" w:rsidRPr="00FF14B3" w:rsidRDefault="00407215" w:rsidP="007C7214">
      <w:pPr>
        <w:pStyle w:val="Heading1"/>
      </w:pPr>
      <w:bookmarkStart w:id="239" w:name="_Toc20213614"/>
      <w:bookmarkStart w:id="240" w:name="_Toc120083974"/>
      <w:r w:rsidRPr="00FF14B3">
        <w:t>A.1</w:t>
      </w:r>
      <w:r w:rsidRPr="00FF14B3">
        <w:tab/>
        <w:t>General</w:t>
      </w:r>
      <w:bookmarkEnd w:id="239"/>
      <w:bookmarkEnd w:id="240"/>
    </w:p>
    <w:p w14:paraId="00E35608" w14:textId="77777777" w:rsidR="00407215" w:rsidRPr="00FF14B3" w:rsidRDefault="00407215" w:rsidP="00407215">
      <w:pPr>
        <w:rPr>
          <w:rFonts w:hint="eastAsia"/>
          <w:lang w:eastAsia="zh-CN"/>
        </w:rPr>
      </w:pPr>
      <w:r w:rsidRPr="00FF14B3">
        <w:t>Diameter overload control mechanism is an optional feature.</w:t>
      </w:r>
    </w:p>
    <w:p w14:paraId="2C681180" w14:textId="77777777" w:rsidR="00407215" w:rsidRPr="00FF14B3" w:rsidRDefault="00407215" w:rsidP="00407215">
      <w:pPr>
        <w:rPr>
          <w:rFonts w:hint="eastAsia"/>
          <w:lang w:eastAsia="zh-CN"/>
        </w:rPr>
      </w:pPr>
      <w:r w:rsidRPr="00FF14B3">
        <w:t>IETF RFC 7683 [11] specifies a Diameter overload control mechanism which includes the definition and the transfer of related AVPs between Diameter nodes.</w:t>
      </w:r>
    </w:p>
    <w:p w14:paraId="2F7435DE" w14:textId="77777777" w:rsidR="00407215" w:rsidRPr="00FF14B3" w:rsidRDefault="00407215" w:rsidP="00407215">
      <w:r w:rsidRPr="00FF14B3">
        <w:t xml:space="preserve">It is recommended to make use of IETF RFC 7683 [11] on the MCPTT-2, MCVideo-2, MCData-2 and CSC-13 interfaces where, when applied, the MC Service Server and the Configuration Management Server shall behave as </w:t>
      </w:r>
      <w:r w:rsidRPr="00FF14B3">
        <w:rPr>
          <w:lang w:eastAsia="zh-CN"/>
        </w:rPr>
        <w:t xml:space="preserve">a </w:t>
      </w:r>
      <w:r w:rsidRPr="00FF14B3">
        <w:t>reacting node and the MC Service User Database as a reporting node.</w:t>
      </w:r>
    </w:p>
    <w:p w14:paraId="184346E0" w14:textId="77777777" w:rsidR="00407215" w:rsidRPr="00FF14B3" w:rsidRDefault="00407215" w:rsidP="00407215">
      <w:r w:rsidRPr="00FF14B3">
        <w:t xml:space="preserve">Depending on regional/national requirements and network operator policy, priority traffic (e.g. </w:t>
      </w:r>
      <w:r w:rsidRPr="00FF14B3">
        <w:rPr>
          <w:rFonts w:eastAsia="Malgun Gothic" w:hint="eastAsia"/>
          <w:lang w:eastAsia="ko-KR"/>
        </w:rPr>
        <w:t xml:space="preserve">MCPTT emergency call) </w:t>
      </w:r>
      <w:r w:rsidRPr="00FF14B3">
        <w:t>shall be exempted from throttling due to Diameter overload control up to the point where requested traffic reduction cannot be achieved without throttling the priority traffic.</w:t>
      </w:r>
    </w:p>
    <w:p w14:paraId="6802CA90" w14:textId="77777777" w:rsidR="00407215" w:rsidRPr="00FF14B3" w:rsidRDefault="00407215" w:rsidP="007C7214">
      <w:pPr>
        <w:pStyle w:val="Heading1"/>
      </w:pPr>
      <w:bookmarkStart w:id="241" w:name="_Toc20213615"/>
      <w:bookmarkStart w:id="242" w:name="_Toc120083975"/>
      <w:r w:rsidRPr="00FF14B3">
        <w:t>A.2</w:t>
      </w:r>
      <w:r w:rsidRPr="00FF14B3">
        <w:tab/>
        <w:t>MC Service User Database behaviour</w:t>
      </w:r>
      <w:bookmarkEnd w:id="241"/>
      <w:bookmarkEnd w:id="242"/>
    </w:p>
    <w:p w14:paraId="4E21EDEF" w14:textId="77777777" w:rsidR="00407215" w:rsidRPr="00FF14B3" w:rsidRDefault="00407215" w:rsidP="00407215">
      <w:r w:rsidRPr="00FF14B3">
        <w:rPr>
          <w:lang w:eastAsia="zh-CN"/>
        </w:rPr>
        <w:t xml:space="preserve">The </w:t>
      </w:r>
      <w:r w:rsidRPr="00FF14B3">
        <w:t>MC Service User Database requests traffic reduction from the MC Service Server when the MC Service User Database is in an overload situation, including OC-OLR AVP in answer command</w:t>
      </w:r>
      <w:r w:rsidRPr="00FF14B3">
        <w:rPr>
          <w:lang w:eastAsia="zh-CN"/>
        </w:rPr>
        <w:t xml:space="preserve">s as described in </w:t>
      </w:r>
      <w:r w:rsidRPr="00FF14B3">
        <w:t xml:space="preserve">IETF RFC 7683 [11]. </w:t>
      </w:r>
    </w:p>
    <w:p w14:paraId="06B1D679" w14:textId="77777777" w:rsidR="00407215" w:rsidRPr="00FF14B3" w:rsidRDefault="00407215" w:rsidP="00407215">
      <w:r w:rsidRPr="00FF14B3">
        <w:rPr>
          <w:lang w:eastAsia="zh-CN"/>
        </w:rPr>
        <w:t xml:space="preserve">The </w:t>
      </w:r>
      <w:r w:rsidRPr="00FF14B3">
        <w:t>MC Service User Database identifies</w:t>
      </w:r>
      <w:r w:rsidRPr="00FF14B3">
        <w:rPr>
          <w:lang w:eastAsia="zh-CN"/>
        </w:rPr>
        <w:t xml:space="preserve"> that</w:t>
      </w:r>
      <w:r w:rsidRPr="00FF14B3">
        <w:t xml:space="preserve"> it is in an overload situation </w:t>
      </w:r>
      <w:r w:rsidRPr="00FF14B3">
        <w:rPr>
          <w:lang w:eastAsia="zh-CN"/>
        </w:rPr>
        <w:t>by</w:t>
      </w:r>
      <w:r w:rsidRPr="00FF14B3">
        <w:t xml:space="preserve"> implementation specific</w:t>
      </w:r>
      <w:r w:rsidRPr="00FF14B3">
        <w:rPr>
          <w:lang w:eastAsia="zh-CN"/>
        </w:rPr>
        <w:t xml:space="preserve"> means. F</w:t>
      </w:r>
      <w:r w:rsidRPr="00FF14B3">
        <w:t xml:space="preserve">or example, </w:t>
      </w:r>
      <w:r w:rsidRPr="00FF14B3">
        <w:rPr>
          <w:lang w:eastAsia="zh-CN"/>
        </w:rPr>
        <w:t xml:space="preserve">the </w:t>
      </w:r>
      <w:r w:rsidRPr="00FF14B3">
        <w:t>MC Service User Database</w:t>
      </w:r>
      <w:r w:rsidRPr="00FF14B3">
        <w:rPr>
          <w:lang w:eastAsia="zh-CN"/>
        </w:rPr>
        <w:t xml:space="preserve"> may take into account </w:t>
      </w:r>
      <w:r w:rsidRPr="00FF14B3">
        <w:t>the traffic over the MC Service Server to MC Service User Database interfaces (e.g. MCPTT-2) or other interfaces, the level of usage of internal resources (CPU, memory), the access to external resources</w:t>
      </w:r>
      <w:r w:rsidRPr="00FF14B3">
        <w:rPr>
          <w:lang w:eastAsia="zh-CN"/>
        </w:rPr>
        <w:t>,</w:t>
      </w:r>
      <w:r w:rsidRPr="00FF14B3">
        <w:t xml:space="preserve"> etc. </w:t>
      </w:r>
    </w:p>
    <w:p w14:paraId="6F7DA1F7" w14:textId="77777777" w:rsidR="00407215" w:rsidRPr="00FF14B3" w:rsidRDefault="00407215" w:rsidP="00407215">
      <w:r w:rsidRPr="00FF14B3">
        <w:rPr>
          <w:lang w:eastAsia="zh-CN"/>
        </w:rPr>
        <w:t xml:space="preserve">The </w:t>
      </w:r>
      <w:r w:rsidRPr="00FF14B3">
        <w:t xml:space="preserve">MC Service User Database determines the specific contents of OC-OLR AVP in overload reports and the MC Service User Database decides </w:t>
      </w:r>
      <w:r w:rsidRPr="00FF14B3">
        <w:rPr>
          <w:lang w:eastAsia="zh-CN"/>
        </w:rPr>
        <w:t xml:space="preserve">when </w:t>
      </w:r>
      <w:r w:rsidRPr="00FF14B3">
        <w:t xml:space="preserve">to send OC-OLR AVPs </w:t>
      </w:r>
      <w:r w:rsidRPr="00FF14B3">
        <w:rPr>
          <w:lang w:eastAsia="zh-CN"/>
        </w:rPr>
        <w:t>by</w:t>
      </w:r>
      <w:r w:rsidRPr="00FF14B3">
        <w:t xml:space="preserve"> implementation specific</w:t>
      </w:r>
      <w:r w:rsidRPr="00FF14B3">
        <w:rPr>
          <w:lang w:eastAsia="zh-CN"/>
        </w:rPr>
        <w:t xml:space="preserve"> means</w:t>
      </w:r>
      <w:r w:rsidRPr="00FF14B3">
        <w:t>.</w:t>
      </w:r>
    </w:p>
    <w:p w14:paraId="41BB81E8" w14:textId="77777777" w:rsidR="00407215" w:rsidRPr="00FF14B3" w:rsidRDefault="00407215" w:rsidP="007C7214">
      <w:pPr>
        <w:pStyle w:val="Heading1"/>
      </w:pPr>
      <w:bookmarkStart w:id="243" w:name="_Toc20213616"/>
      <w:bookmarkStart w:id="244" w:name="_Toc120083976"/>
      <w:r w:rsidRPr="00FF14B3">
        <w:t>A.3</w:t>
      </w:r>
      <w:r w:rsidRPr="00FF14B3">
        <w:tab/>
        <w:t>MC Service Server and Configuration Management Server behaviour</w:t>
      </w:r>
      <w:bookmarkEnd w:id="243"/>
      <w:bookmarkEnd w:id="244"/>
    </w:p>
    <w:p w14:paraId="517380D0" w14:textId="77777777" w:rsidR="00407215" w:rsidRPr="00FF14B3" w:rsidRDefault="00407215" w:rsidP="00407215">
      <w:r w:rsidRPr="00FF14B3">
        <w:t>The MC Service Server and the Configuration Management Server apply required traffic reduction received in answer commands to subsequent applicable requests, as per IETF RFC 7683 [11].</w:t>
      </w:r>
    </w:p>
    <w:p w14:paraId="57219C1B" w14:textId="77777777" w:rsidR="00407215" w:rsidRPr="00FF14B3" w:rsidRDefault="00407215" w:rsidP="00407215">
      <w:r w:rsidRPr="00FF14B3">
        <w:rPr>
          <w:lang w:eastAsia="zh-CN"/>
        </w:rPr>
        <w:t>T</w:t>
      </w:r>
      <w:r w:rsidRPr="00FF14B3">
        <w:t xml:space="preserve">he MC Service Server and the Configuration Management Server achieve requested traffic reduction </w:t>
      </w:r>
      <w:r w:rsidRPr="00FF14B3">
        <w:rPr>
          <w:lang w:eastAsia="zh-CN"/>
        </w:rPr>
        <w:t>by</w:t>
      </w:r>
      <w:r w:rsidRPr="00FF14B3">
        <w:t xml:space="preserve"> implementation </w:t>
      </w:r>
      <w:r w:rsidRPr="00FF14B3">
        <w:rPr>
          <w:lang w:eastAsia="zh-CN"/>
        </w:rPr>
        <w:t>specific means</w:t>
      </w:r>
      <w:r w:rsidRPr="00FF14B3">
        <w:t xml:space="preserve">. For example, </w:t>
      </w:r>
      <w:r w:rsidRPr="00FF14B3">
        <w:rPr>
          <w:lang w:eastAsia="zh-CN"/>
        </w:rPr>
        <w:t xml:space="preserve">the </w:t>
      </w:r>
      <w:r w:rsidRPr="00FF14B3">
        <w:t xml:space="preserve">MC Service Server or the Configuration Management Server may implement message throttling with prioritization or a message retaining mechanism for operations that can be postponed. </w:t>
      </w:r>
    </w:p>
    <w:p w14:paraId="3F6E8AE8" w14:textId="77777777" w:rsidR="00407215" w:rsidRPr="00FF14B3" w:rsidRDefault="00407215" w:rsidP="00407215">
      <w:r w:rsidRPr="00FF14B3">
        <w:t xml:space="preserve">Diameter requests related to priority traffic (e.g., </w:t>
      </w:r>
      <w:r w:rsidRPr="00FF14B3">
        <w:rPr>
          <w:rFonts w:eastAsia="Malgun Gothic"/>
          <w:lang w:eastAsia="ko-KR"/>
        </w:rPr>
        <w:t>MCPTT emergency call</w:t>
      </w:r>
      <w:r w:rsidRPr="00FF14B3">
        <w:t>), detected via the presence of priority information (e.g., Resource-Priority header field for MPS) in SIP messages as described in 3GPP TS</w:t>
      </w:r>
      <w:r w:rsidRPr="00FF14B3">
        <w:rPr>
          <w:lang w:val="en-US"/>
        </w:rPr>
        <w:t> </w:t>
      </w:r>
      <w:r w:rsidRPr="00FF14B3">
        <w:t>24.229 [13], have the highest priority. Depending on regional/national requirements and network operator policy, these Diameter requests shall be the last to be throttled, when the MC Service Server has to apply traffic reduction.</w:t>
      </w:r>
    </w:p>
    <w:p w14:paraId="0ED3AA9F" w14:textId="77777777" w:rsidR="00407215" w:rsidRPr="00FF14B3" w:rsidRDefault="00407215" w:rsidP="00407215">
      <w:pPr>
        <w:pStyle w:val="Heading8"/>
      </w:pPr>
      <w:r w:rsidRPr="00FF14B3">
        <w:rPr>
          <w:lang w:val="en-US"/>
        </w:rPr>
        <w:br w:type="page"/>
      </w:r>
      <w:bookmarkStart w:id="245" w:name="_Toc20213617"/>
      <w:bookmarkStart w:id="246" w:name="_Toc120083977"/>
      <w:r w:rsidRPr="00FF14B3">
        <w:rPr>
          <w:lang w:val="en-US"/>
        </w:rPr>
        <w:lastRenderedPageBreak/>
        <w:t>Annex B (Informative):</w:t>
      </w:r>
      <w:r w:rsidRPr="00FF14B3">
        <w:br/>
        <w:t>Diameter overload node behaviour</w:t>
      </w:r>
      <w:bookmarkEnd w:id="245"/>
      <w:bookmarkEnd w:id="246"/>
    </w:p>
    <w:p w14:paraId="69453C0C" w14:textId="77777777" w:rsidR="00407215" w:rsidRPr="00FF14B3" w:rsidRDefault="00407215" w:rsidP="007C7214">
      <w:pPr>
        <w:pStyle w:val="Heading1"/>
      </w:pPr>
      <w:bookmarkStart w:id="247" w:name="_Toc20213618"/>
      <w:bookmarkStart w:id="248" w:name="_Toc120083978"/>
      <w:r w:rsidRPr="00FF14B3">
        <w:t>B.</w:t>
      </w:r>
      <w:r w:rsidRPr="00FF14B3">
        <w:rPr>
          <w:rFonts w:hint="eastAsia"/>
          <w:lang w:eastAsia="zh-CN"/>
        </w:rPr>
        <w:t>1</w:t>
      </w:r>
      <w:r w:rsidRPr="00FF14B3">
        <w:tab/>
        <w:t>Message prioritization</w:t>
      </w:r>
      <w:bookmarkEnd w:id="247"/>
      <w:bookmarkEnd w:id="248"/>
    </w:p>
    <w:p w14:paraId="201D9198" w14:textId="77777777" w:rsidR="00407215" w:rsidRPr="00FF14B3" w:rsidRDefault="00407215" w:rsidP="00407215">
      <w:r w:rsidRPr="00FF14B3">
        <w:t xml:space="preserve">This clause describes possible behaviours of the MC Service </w:t>
      </w:r>
      <w:r w:rsidRPr="00FF14B3">
        <w:rPr>
          <w:rFonts w:eastAsia="Malgun Gothic"/>
          <w:lang w:eastAsia="ko-KR"/>
        </w:rPr>
        <w:t xml:space="preserve">Server and the Configuration Management Server </w:t>
      </w:r>
      <w:r w:rsidRPr="00FF14B3">
        <w:t>regarding message prioriti</w:t>
      </w:r>
      <w:r w:rsidRPr="00FF14B3">
        <w:rPr>
          <w:lang w:eastAsia="zh-CN"/>
        </w:rPr>
        <w:t>z</w:t>
      </w:r>
      <w:r w:rsidRPr="00FF14B3">
        <w:t>ation in an informative purpose.</w:t>
      </w:r>
    </w:p>
    <w:p w14:paraId="29674A03" w14:textId="77777777" w:rsidR="00407215" w:rsidRPr="00FF14B3" w:rsidRDefault="00407215" w:rsidP="00407215">
      <w:r w:rsidRPr="00FF14B3">
        <w:t xml:space="preserve">The MC Service </w:t>
      </w:r>
      <w:r w:rsidRPr="00FF14B3">
        <w:rPr>
          <w:rFonts w:eastAsia="Malgun Gothic"/>
          <w:lang w:eastAsia="ko-KR"/>
        </w:rPr>
        <w:t xml:space="preserve">Server </w:t>
      </w:r>
      <w:r w:rsidRPr="00FF14B3">
        <w:rPr>
          <w:lang w:eastAsia="zh-CN"/>
        </w:rPr>
        <w:t xml:space="preserve">may take the </w:t>
      </w:r>
      <w:r w:rsidRPr="00FF14B3">
        <w:t xml:space="preserve">following into account when </w:t>
      </w:r>
      <w:r w:rsidRPr="00FF14B3">
        <w:rPr>
          <w:lang w:eastAsia="zh-CN"/>
        </w:rPr>
        <w:t>making</w:t>
      </w:r>
      <w:r w:rsidRPr="00FF14B3">
        <w:t xml:space="preserve"> throttling decisions:</w:t>
      </w:r>
    </w:p>
    <w:p w14:paraId="7A8F2E1A" w14:textId="77777777" w:rsidR="00407215" w:rsidRPr="00FF14B3" w:rsidRDefault="00407215" w:rsidP="00407215">
      <w:pPr>
        <w:pStyle w:val="B10"/>
      </w:pPr>
      <w:r w:rsidRPr="00FF14B3">
        <w:t>-</w:t>
      </w:r>
      <w:r w:rsidRPr="00FF14B3">
        <w:tab/>
        <w:t xml:space="preserve">Identification of the procedures that can be deferred, so to avoid to drop non deferrable procedures; </w:t>
      </w:r>
    </w:p>
    <w:p w14:paraId="61E8938E" w14:textId="77777777" w:rsidR="00407215" w:rsidRPr="00FF14B3" w:rsidRDefault="00407215" w:rsidP="00407215">
      <w:pPr>
        <w:pStyle w:val="B10"/>
      </w:pPr>
      <w:r w:rsidRPr="00FF14B3">
        <w:t>-</w:t>
      </w:r>
      <w:r w:rsidRPr="00FF14B3">
        <w:tab/>
        <w:t>Prioriti</w:t>
      </w:r>
      <w:r w:rsidRPr="00FF14B3">
        <w:rPr>
          <w:lang w:eastAsia="zh-CN"/>
        </w:rPr>
        <w:t>z</w:t>
      </w:r>
      <w:r w:rsidRPr="00FF14B3">
        <w:t>ation of certain types of request (</w:t>
      </w:r>
      <w:r w:rsidRPr="00FF14B3">
        <w:rPr>
          <w:lang w:eastAsia="zh-CN"/>
        </w:rPr>
        <w:t>e.g.</w:t>
      </w:r>
      <w:r w:rsidRPr="00FF14B3">
        <w:t xml:space="preserve"> between ND</w:t>
      </w:r>
      <w:r w:rsidRPr="00FF14B3">
        <w:rPr>
          <w:lang w:eastAsia="zh-CN"/>
        </w:rPr>
        <w:t>R and</w:t>
      </w:r>
      <w:r w:rsidRPr="00FF14B3">
        <w:t xml:space="preserve"> DPR) according to the context of their use, in particular:</w:t>
      </w:r>
    </w:p>
    <w:p w14:paraId="32718F05" w14:textId="77777777" w:rsidR="00407215" w:rsidRPr="00FF14B3" w:rsidRDefault="00407215" w:rsidP="00407215">
      <w:pPr>
        <w:pStyle w:val="B20"/>
      </w:pPr>
      <w:r w:rsidRPr="00FF14B3">
        <w:t>-</w:t>
      </w:r>
      <w:r w:rsidRPr="00FF14B3">
        <w:tab/>
      </w:r>
      <w:r w:rsidRPr="00FF14B3">
        <w:rPr>
          <w:lang w:eastAsia="zh-CN"/>
        </w:rPr>
        <w:t>Low</w:t>
      </w:r>
      <w:r w:rsidRPr="00FF14B3">
        <w:t>er prioriti</w:t>
      </w:r>
      <w:r w:rsidRPr="00FF14B3">
        <w:rPr>
          <w:lang w:eastAsia="zh-CN"/>
        </w:rPr>
        <w:t>z</w:t>
      </w:r>
      <w:r w:rsidRPr="00FF14B3">
        <w:t xml:space="preserve">ation of </w:t>
      </w:r>
      <w:r w:rsidRPr="00FF14B3">
        <w:rPr>
          <w:lang w:eastAsia="zh-CN"/>
        </w:rPr>
        <w:t xml:space="preserve">commands for </w:t>
      </w:r>
      <w:r w:rsidRPr="00FF14B3">
        <w:t xml:space="preserve">MC Service </w:t>
      </w:r>
      <w:r w:rsidRPr="00FF14B3">
        <w:rPr>
          <w:lang w:eastAsia="zh-CN"/>
        </w:rPr>
        <w:t xml:space="preserve">Server that are </w:t>
      </w:r>
      <w:r w:rsidRPr="00FF14B3">
        <w:t>relat</w:t>
      </w:r>
      <w:r w:rsidRPr="00FF14B3">
        <w:rPr>
          <w:lang w:eastAsia="zh-CN"/>
        </w:rPr>
        <w:t>ed to massive subscription data update due to provisioning</w:t>
      </w:r>
      <w:r w:rsidRPr="00FF14B3">
        <w:t xml:space="preserve">. </w:t>
      </w:r>
    </w:p>
    <w:p w14:paraId="498883E3" w14:textId="77777777" w:rsidR="00407215" w:rsidRPr="00FF14B3" w:rsidRDefault="00407215" w:rsidP="00407215">
      <w:pPr>
        <w:pStyle w:val="B20"/>
        <w:rPr>
          <w:lang w:eastAsia="zh-CN"/>
        </w:rPr>
      </w:pPr>
      <w:r w:rsidRPr="00FF14B3">
        <w:rPr>
          <w:lang w:eastAsia="zh-CN"/>
        </w:rPr>
        <w:t>-</w:t>
      </w:r>
      <w:r w:rsidRPr="00FF14B3">
        <w:rPr>
          <w:lang w:eastAsia="zh-CN"/>
        </w:rPr>
        <w:tab/>
        <w:t>Priority level of a priority user.</w:t>
      </w:r>
    </w:p>
    <w:p w14:paraId="153889D6" w14:textId="77777777" w:rsidR="00407215" w:rsidRPr="00FF14B3" w:rsidRDefault="00407215" w:rsidP="00407215">
      <w:r w:rsidRPr="00FF14B3">
        <w:t xml:space="preserve">The </w:t>
      </w:r>
      <w:r w:rsidRPr="00FF14B3">
        <w:rPr>
          <w:rFonts w:eastAsia="Malgun Gothic"/>
          <w:lang w:eastAsia="ko-KR"/>
        </w:rPr>
        <w:t>Configuration Management Server</w:t>
      </w:r>
      <w:r w:rsidRPr="00FF14B3">
        <w:rPr>
          <w:rFonts w:eastAsia="Malgun Gothic" w:hint="eastAsia"/>
          <w:lang w:eastAsia="ko-KR"/>
        </w:rPr>
        <w:t xml:space="preserve"> </w:t>
      </w:r>
      <w:r w:rsidRPr="00FF14B3">
        <w:rPr>
          <w:rFonts w:hint="eastAsia"/>
          <w:lang w:eastAsia="zh-CN"/>
        </w:rPr>
        <w:t xml:space="preserve">may take the </w:t>
      </w:r>
      <w:r w:rsidRPr="00FF14B3">
        <w:t xml:space="preserve">following into account when </w:t>
      </w:r>
      <w:r w:rsidRPr="00FF14B3">
        <w:rPr>
          <w:rFonts w:hint="eastAsia"/>
          <w:lang w:eastAsia="zh-CN"/>
        </w:rPr>
        <w:t>making</w:t>
      </w:r>
      <w:r w:rsidRPr="00FF14B3">
        <w:t xml:space="preserve"> throttling decisions:</w:t>
      </w:r>
    </w:p>
    <w:p w14:paraId="350C9F93" w14:textId="77777777" w:rsidR="00407215" w:rsidRPr="00FF14B3" w:rsidRDefault="00407215" w:rsidP="00407215">
      <w:pPr>
        <w:pStyle w:val="B10"/>
      </w:pPr>
      <w:r w:rsidRPr="00FF14B3">
        <w:t>-</w:t>
      </w:r>
      <w:r w:rsidRPr="00FF14B3">
        <w:tab/>
        <w:t xml:space="preserve">Identification of the procedures that can be deferred (e.g. Update of the MCPTT User Profile in the MCPTT database), so to avoid to drop non deferrable procedures; </w:t>
      </w:r>
    </w:p>
    <w:p w14:paraId="40529328" w14:textId="77777777" w:rsidR="00407215" w:rsidRPr="00FF14B3" w:rsidRDefault="00407215" w:rsidP="00407215">
      <w:pPr>
        <w:pStyle w:val="B10"/>
      </w:pPr>
      <w:r w:rsidRPr="00FF14B3">
        <w:t>-</w:t>
      </w:r>
      <w:r w:rsidRPr="00FF14B3">
        <w:tab/>
        <w:t>Prioriti</w:t>
      </w:r>
      <w:r w:rsidRPr="00FF14B3">
        <w:rPr>
          <w:rFonts w:hint="eastAsia"/>
          <w:lang w:eastAsia="zh-CN"/>
        </w:rPr>
        <w:t>z</w:t>
      </w:r>
      <w:r w:rsidRPr="00FF14B3">
        <w:t>ation of certain types of request (</w:t>
      </w:r>
      <w:r w:rsidRPr="00FF14B3">
        <w:rPr>
          <w:rFonts w:hint="eastAsia"/>
          <w:lang w:eastAsia="zh-CN"/>
        </w:rPr>
        <w:t>e.g.</w:t>
      </w:r>
      <w:r w:rsidRPr="00FF14B3">
        <w:t xml:space="preserve"> between ND</w:t>
      </w:r>
      <w:r w:rsidRPr="00FF14B3">
        <w:rPr>
          <w:rFonts w:hint="eastAsia"/>
          <w:lang w:eastAsia="zh-CN"/>
        </w:rPr>
        <w:t>R and</w:t>
      </w:r>
      <w:r w:rsidRPr="00FF14B3">
        <w:t xml:space="preserve"> DPR) according to the context of their use, in particular:</w:t>
      </w:r>
    </w:p>
    <w:p w14:paraId="3AE44DAF" w14:textId="77777777" w:rsidR="00407215" w:rsidRPr="00FF14B3" w:rsidRDefault="00407215" w:rsidP="00407215">
      <w:pPr>
        <w:pStyle w:val="B20"/>
      </w:pPr>
      <w:r w:rsidRPr="00FF14B3">
        <w:t>-</w:t>
      </w:r>
      <w:r w:rsidRPr="00FF14B3">
        <w:tab/>
      </w:r>
      <w:r w:rsidRPr="00FF14B3">
        <w:rPr>
          <w:rFonts w:hint="eastAsia"/>
          <w:lang w:eastAsia="zh-CN"/>
        </w:rPr>
        <w:t>Low</w:t>
      </w:r>
      <w:r w:rsidRPr="00FF14B3">
        <w:t>er prioriti</w:t>
      </w:r>
      <w:r w:rsidRPr="00FF14B3">
        <w:rPr>
          <w:rFonts w:hint="eastAsia"/>
          <w:lang w:eastAsia="zh-CN"/>
        </w:rPr>
        <w:t>z</w:t>
      </w:r>
      <w:r w:rsidRPr="00FF14B3">
        <w:t xml:space="preserve">ation of </w:t>
      </w:r>
      <w:r w:rsidRPr="00FF14B3">
        <w:rPr>
          <w:rFonts w:hint="eastAsia"/>
          <w:lang w:eastAsia="zh-CN"/>
        </w:rPr>
        <w:t xml:space="preserve">commands for </w:t>
      </w:r>
      <w:r w:rsidRPr="00FF14B3">
        <w:rPr>
          <w:lang w:eastAsia="zh-CN"/>
        </w:rPr>
        <w:t>the Configuration Management Server</w:t>
      </w:r>
      <w:r w:rsidRPr="00FF14B3">
        <w:rPr>
          <w:rFonts w:hint="eastAsia"/>
          <w:lang w:eastAsia="zh-CN"/>
        </w:rPr>
        <w:t xml:space="preserve"> that are </w:t>
      </w:r>
      <w:r w:rsidRPr="00FF14B3">
        <w:t>relat</w:t>
      </w:r>
      <w:r w:rsidRPr="00FF14B3">
        <w:rPr>
          <w:rFonts w:hint="eastAsia"/>
          <w:lang w:eastAsia="zh-CN"/>
        </w:rPr>
        <w:t>ed to massive subscription data update due to provisioning</w:t>
      </w:r>
      <w:r w:rsidRPr="00FF14B3">
        <w:t xml:space="preserve">. </w:t>
      </w:r>
    </w:p>
    <w:p w14:paraId="6384F87B" w14:textId="77777777" w:rsidR="00407215" w:rsidRPr="00FF14B3" w:rsidRDefault="00407215" w:rsidP="00407215">
      <w:pPr>
        <w:pStyle w:val="B20"/>
        <w:rPr>
          <w:lang w:eastAsia="zh-CN"/>
        </w:rPr>
      </w:pPr>
      <w:r w:rsidRPr="00FF14B3">
        <w:rPr>
          <w:rFonts w:hint="eastAsia"/>
          <w:lang w:eastAsia="zh-CN"/>
        </w:rPr>
        <w:t>-</w:t>
      </w:r>
      <w:r w:rsidRPr="00FF14B3">
        <w:rPr>
          <w:rFonts w:hint="eastAsia"/>
          <w:lang w:eastAsia="zh-CN"/>
        </w:rPr>
        <w:tab/>
      </w:r>
      <w:r w:rsidRPr="00FF14B3">
        <w:rPr>
          <w:lang w:eastAsia="zh-CN"/>
        </w:rPr>
        <w:t>Priority level of a priority user.</w:t>
      </w:r>
    </w:p>
    <w:p w14:paraId="7F3D7294" w14:textId="77777777" w:rsidR="00407215" w:rsidRPr="00FF14B3" w:rsidRDefault="00407215" w:rsidP="00407215">
      <w:pPr>
        <w:pStyle w:val="Heading8"/>
      </w:pPr>
      <w:r w:rsidRPr="00FF14B3">
        <w:br w:type="page"/>
      </w:r>
      <w:bookmarkStart w:id="249" w:name="_Toc20213619"/>
      <w:bookmarkStart w:id="250" w:name="_Toc120083979"/>
      <w:r w:rsidRPr="00FF14B3">
        <w:rPr>
          <w:lang w:val="en-US"/>
        </w:rPr>
        <w:lastRenderedPageBreak/>
        <w:t>Annex C (normative):</w:t>
      </w:r>
      <w:r w:rsidRPr="00FF14B3">
        <w:br/>
        <w:t>Diameter message priority mechanism</w:t>
      </w:r>
      <w:bookmarkEnd w:id="249"/>
      <w:bookmarkEnd w:id="250"/>
    </w:p>
    <w:p w14:paraId="7361872E" w14:textId="77777777" w:rsidR="00407215" w:rsidRPr="00FF14B3" w:rsidRDefault="00407215" w:rsidP="007C7214">
      <w:pPr>
        <w:pStyle w:val="Heading1"/>
      </w:pPr>
      <w:bookmarkStart w:id="251" w:name="_Toc20213620"/>
      <w:bookmarkStart w:id="252" w:name="_Toc120083980"/>
      <w:r w:rsidRPr="00FF14B3">
        <w:t>C.1</w:t>
      </w:r>
      <w:r w:rsidRPr="00FF14B3">
        <w:tab/>
        <w:t>General</w:t>
      </w:r>
      <w:bookmarkEnd w:id="251"/>
      <w:bookmarkEnd w:id="252"/>
    </w:p>
    <w:p w14:paraId="7F8BF3CE" w14:textId="77777777" w:rsidR="00407215" w:rsidRPr="00FF14B3" w:rsidRDefault="00407215" w:rsidP="00407215">
      <w:r w:rsidRPr="00FF14B3">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37152F08" w14:textId="77777777" w:rsidR="00407215" w:rsidRPr="00FF14B3" w:rsidRDefault="00407215" w:rsidP="007C7214">
      <w:pPr>
        <w:pStyle w:val="Heading1"/>
      </w:pPr>
      <w:bookmarkStart w:id="253" w:name="_Toc20213621"/>
      <w:bookmarkStart w:id="254" w:name="_Toc120083981"/>
      <w:r w:rsidRPr="00FF14B3">
        <w:t>C.2</w:t>
      </w:r>
      <w:r w:rsidRPr="00FF14B3">
        <w:tab/>
        <w:t>MCPTT-2, MCVideo-2, MCData-2 and CSC-13 interfaces</w:t>
      </w:r>
      <w:bookmarkEnd w:id="253"/>
      <w:bookmarkEnd w:id="254"/>
    </w:p>
    <w:p w14:paraId="42BA0FDC" w14:textId="13832527" w:rsidR="00407215" w:rsidRPr="00FF14B3" w:rsidRDefault="00407215" w:rsidP="007C7214">
      <w:pPr>
        <w:pStyle w:val="Heading2"/>
      </w:pPr>
      <w:bookmarkStart w:id="255" w:name="_Toc20213622"/>
      <w:bookmarkStart w:id="256" w:name="_Toc120083982"/>
      <w:r w:rsidRPr="00FF14B3">
        <w:t>C.2.1</w:t>
      </w:r>
      <w:r w:rsidRPr="00FF14B3">
        <w:tab/>
        <w:t>General</w:t>
      </w:r>
      <w:bookmarkEnd w:id="255"/>
      <w:bookmarkEnd w:id="256"/>
    </w:p>
    <w:p w14:paraId="76FF4F79" w14:textId="77777777" w:rsidR="00407215" w:rsidRPr="00FF14B3" w:rsidRDefault="00407215" w:rsidP="00407215">
      <w:r w:rsidRPr="00FF14B3">
        <w:t>The Diameter message priority mechanism is an optional feature.</w:t>
      </w:r>
    </w:p>
    <w:p w14:paraId="3B98CC05" w14:textId="77777777" w:rsidR="00407215" w:rsidRPr="00FF14B3" w:rsidRDefault="00407215" w:rsidP="00407215">
      <w:r w:rsidRPr="00FF14B3">
        <w:t>It is recommended to make use of IETF RFC 7944 [8] over the MCPTT-2, MCVideo-2, MCData-2 and CSC-13 interfaces of an operator network when the overload control defined in Annex A is applied on these interfaces.</w:t>
      </w:r>
    </w:p>
    <w:p w14:paraId="6FD7A76B" w14:textId="77777777" w:rsidR="00407215" w:rsidRPr="00FF14B3" w:rsidRDefault="00407215" w:rsidP="007C7214">
      <w:pPr>
        <w:pStyle w:val="Heading2"/>
      </w:pPr>
      <w:bookmarkStart w:id="257" w:name="_Toc20213623"/>
      <w:bookmarkStart w:id="258" w:name="_Toc120083983"/>
      <w:r w:rsidRPr="00FF14B3">
        <w:t>C.2.2</w:t>
      </w:r>
      <w:r w:rsidRPr="00FF14B3">
        <w:tab/>
        <w:t>MC Service Server and Configuration Management Server behaviour</w:t>
      </w:r>
      <w:bookmarkEnd w:id="257"/>
      <w:bookmarkEnd w:id="258"/>
    </w:p>
    <w:p w14:paraId="3F3E9846" w14:textId="77777777" w:rsidR="00407215" w:rsidRPr="00FF14B3" w:rsidRDefault="00407215" w:rsidP="00407215">
      <w:r w:rsidRPr="00FF14B3">
        <w:t xml:space="preserve">When the MCPTT Server or the Configuration Management Server support the Diameter message priority mechanism, the MCPTT Server or the Configuration Management Server shall comply with IETF RFC 7944 [8]. </w:t>
      </w:r>
    </w:p>
    <w:p w14:paraId="5F649E8D" w14:textId="77777777" w:rsidR="00407215" w:rsidRPr="00FF14B3" w:rsidRDefault="00407215" w:rsidP="00407215">
      <w:r w:rsidRPr="00FF14B3">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3223815B" w14:textId="77777777" w:rsidR="00407215" w:rsidRPr="00FF14B3" w:rsidRDefault="00407215" w:rsidP="00407215">
      <w:r w:rsidRPr="00FF14B3">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17265CBF" w14:textId="77777777" w:rsidR="00407215" w:rsidRPr="00FF14B3" w:rsidRDefault="00407215" w:rsidP="00407215">
      <w:r w:rsidRPr="00FF14B3">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35C0D950" w14:textId="77777777" w:rsidR="00407215" w:rsidRPr="00FF14B3" w:rsidRDefault="00407215" w:rsidP="00407215">
      <w:r w:rsidRPr="00FF14B3">
        <w:t>If:</w:t>
      </w:r>
    </w:p>
    <w:p w14:paraId="425DA84E" w14:textId="77777777" w:rsidR="00407215" w:rsidRPr="00FF14B3" w:rsidRDefault="00407215" w:rsidP="00407215">
      <w:pPr>
        <w:pStyle w:val="B10"/>
        <w:rPr>
          <w:lang w:val="x-none"/>
        </w:rPr>
      </w:pPr>
      <w:r w:rsidRPr="00FF14B3">
        <w:rPr>
          <w:lang w:val="x-none"/>
        </w:rPr>
        <w:t>-</w:t>
      </w:r>
      <w:r w:rsidRPr="00FF14B3">
        <w:rPr>
          <w:lang w:val="x-none"/>
        </w:rPr>
        <w:tab/>
      </w:r>
      <w:r w:rsidRPr="00FF14B3">
        <w:t>the MCPTT Server and the Configuration Management Server supports using the Diameter message priority mechanism for DSCP marking purposes,</w:t>
      </w:r>
      <w:r w:rsidRPr="00FF14B3">
        <w:rPr>
          <w:lang w:val="x-none"/>
        </w:rPr>
        <w:t xml:space="preserve"> </w:t>
      </w:r>
    </w:p>
    <w:p w14:paraId="1E0E94CD" w14:textId="77777777" w:rsidR="00407215" w:rsidRPr="00FF14B3" w:rsidRDefault="00407215" w:rsidP="00407215">
      <w:pPr>
        <w:pStyle w:val="B10"/>
        <w:rPr>
          <w:lang w:val="x-none"/>
        </w:rPr>
      </w:pPr>
      <w:r w:rsidRPr="00FF14B3">
        <w:rPr>
          <w:lang w:val="x-none"/>
        </w:rPr>
        <w:t>-</w:t>
      </w:r>
      <w:r w:rsidRPr="00FF14B3">
        <w:rPr>
          <w:lang w:val="x-none"/>
        </w:rPr>
        <w:tab/>
      </w:r>
      <w:r w:rsidRPr="00FF14B3">
        <w:t>the transport network utilizes DSCP marking, and</w:t>
      </w:r>
    </w:p>
    <w:p w14:paraId="306F357F" w14:textId="77777777" w:rsidR="00407215" w:rsidRPr="00FF14B3" w:rsidRDefault="00407215" w:rsidP="00407215">
      <w:pPr>
        <w:pStyle w:val="B10"/>
        <w:rPr>
          <w:lang w:val="x-none"/>
        </w:rPr>
      </w:pPr>
      <w:r w:rsidRPr="00FF14B3">
        <w:rPr>
          <w:lang w:val="x-none"/>
        </w:rPr>
        <w:t>-</w:t>
      </w:r>
      <w:r w:rsidRPr="00FF14B3">
        <w:rPr>
          <w:lang w:val="x-none"/>
        </w:rPr>
        <w:tab/>
      </w:r>
      <w:r w:rsidRPr="00FF14B3">
        <w:t>message-dependant DSCP marking is possible for the protocol stack transporting Diameter</w:t>
      </w:r>
      <w:r w:rsidRPr="00FF14B3">
        <w:rPr>
          <w:lang w:val="x-none"/>
        </w:rPr>
        <w:t xml:space="preserve">, </w:t>
      </w:r>
    </w:p>
    <w:p w14:paraId="35640561" w14:textId="77777777" w:rsidR="00407215" w:rsidRPr="00FF14B3" w:rsidRDefault="00407215" w:rsidP="00407215">
      <w:r w:rsidRPr="00FF14B3">
        <w:t>then the MCPTT Server and the Configuration Management Server shall set the DSCP marking for transport of the request or response according to the required priority level.</w:t>
      </w:r>
    </w:p>
    <w:p w14:paraId="592F3593" w14:textId="77777777" w:rsidR="00407215" w:rsidRPr="00FF14B3" w:rsidRDefault="00407215" w:rsidP="00407215">
      <w:r w:rsidRPr="00FF14B3">
        <w:lastRenderedPageBreak/>
        <w:t>Diameter requests related to priority traffic (e.g. MCPTT emergency call) shall contain a DRMP AVP with a high priority of which the level value is operator dependent.</w:t>
      </w:r>
    </w:p>
    <w:p w14:paraId="0327325B" w14:textId="77777777" w:rsidR="00407215" w:rsidRPr="00FF14B3" w:rsidRDefault="00407215" w:rsidP="00407215">
      <w:r w:rsidRPr="00FF14B3">
        <w:t>When not-explicitly requested, the inclusion and priority value of the DRMP AVP in Diameter messages are implementation specific.</w:t>
      </w:r>
    </w:p>
    <w:p w14:paraId="11C37A65" w14:textId="77777777" w:rsidR="00407215" w:rsidRPr="00FF14B3" w:rsidRDefault="00407215" w:rsidP="007C7214">
      <w:pPr>
        <w:pStyle w:val="Heading2"/>
      </w:pPr>
      <w:bookmarkStart w:id="259" w:name="_Toc20213624"/>
      <w:bookmarkStart w:id="260" w:name="_Toc120083984"/>
      <w:r w:rsidRPr="00FF14B3">
        <w:t>C.2.3</w:t>
      </w:r>
      <w:r w:rsidRPr="00FF14B3">
        <w:tab/>
        <w:t>MC Service User Database behaviour</w:t>
      </w:r>
      <w:bookmarkEnd w:id="259"/>
      <w:bookmarkEnd w:id="260"/>
    </w:p>
    <w:p w14:paraId="133B240D" w14:textId="77777777" w:rsidR="00407215" w:rsidRPr="00FF14B3" w:rsidRDefault="00407215" w:rsidP="00407215">
      <w:r w:rsidRPr="00FF14B3">
        <w:t xml:space="preserve">When the MCPTT User Database supports the Diameter message priority mechanism, the MCPTT User Database shall comply with IETF RFC 7944 [8]. </w:t>
      </w:r>
    </w:p>
    <w:p w14:paraId="5EE2C968" w14:textId="77777777" w:rsidR="00407215" w:rsidRPr="00FF14B3" w:rsidRDefault="00407215" w:rsidP="00407215">
      <w:r w:rsidRPr="00FF14B3">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3D558DF2" w14:textId="77777777" w:rsidR="00407215" w:rsidRPr="00FF14B3" w:rsidRDefault="00407215" w:rsidP="00407215">
      <w:r w:rsidRPr="00FF14B3">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16335DB9" w14:textId="77777777" w:rsidR="00407215" w:rsidRPr="00FF14B3" w:rsidRDefault="00407215" w:rsidP="00407215">
      <w:r w:rsidRPr="00FF14B3">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B9F4FC2" w14:textId="77777777" w:rsidR="00407215" w:rsidRPr="00FF14B3" w:rsidRDefault="00407215" w:rsidP="00407215">
      <w:r w:rsidRPr="00FF14B3">
        <w:t>If:</w:t>
      </w:r>
    </w:p>
    <w:p w14:paraId="39C39F3E" w14:textId="77777777" w:rsidR="00407215" w:rsidRPr="00FF14B3" w:rsidRDefault="00407215" w:rsidP="00407215">
      <w:pPr>
        <w:pStyle w:val="B10"/>
        <w:rPr>
          <w:lang w:val="x-none"/>
        </w:rPr>
      </w:pPr>
      <w:r w:rsidRPr="00FF14B3">
        <w:rPr>
          <w:lang w:val="x-none"/>
        </w:rPr>
        <w:t>-</w:t>
      </w:r>
      <w:r w:rsidRPr="00FF14B3">
        <w:rPr>
          <w:lang w:val="x-none"/>
        </w:rPr>
        <w:tab/>
      </w:r>
      <w:r w:rsidRPr="00FF14B3">
        <w:t>the MCPTT User Database supports using the Diameter message priority mechanism for DSCP marking purposes,</w:t>
      </w:r>
      <w:r w:rsidRPr="00FF14B3">
        <w:rPr>
          <w:lang w:val="x-none"/>
        </w:rPr>
        <w:t xml:space="preserve"> </w:t>
      </w:r>
    </w:p>
    <w:p w14:paraId="20C0D83B" w14:textId="77777777" w:rsidR="00407215" w:rsidRPr="00FF14B3" w:rsidRDefault="00407215" w:rsidP="00407215">
      <w:pPr>
        <w:pStyle w:val="B10"/>
        <w:rPr>
          <w:lang w:val="x-none"/>
        </w:rPr>
      </w:pPr>
      <w:r w:rsidRPr="00FF14B3">
        <w:rPr>
          <w:lang w:val="x-none"/>
        </w:rPr>
        <w:t>-</w:t>
      </w:r>
      <w:r w:rsidRPr="00FF14B3">
        <w:rPr>
          <w:lang w:val="x-none"/>
        </w:rPr>
        <w:tab/>
      </w:r>
      <w:r w:rsidRPr="00FF14B3">
        <w:t>the transport network utilizes DSCP marking, and</w:t>
      </w:r>
    </w:p>
    <w:p w14:paraId="21340695" w14:textId="77777777" w:rsidR="00407215" w:rsidRPr="00FF14B3" w:rsidRDefault="00407215" w:rsidP="00407215">
      <w:pPr>
        <w:pStyle w:val="B10"/>
        <w:rPr>
          <w:lang w:val="x-none"/>
        </w:rPr>
      </w:pPr>
      <w:r w:rsidRPr="00FF14B3">
        <w:rPr>
          <w:lang w:val="x-none"/>
        </w:rPr>
        <w:t>-</w:t>
      </w:r>
      <w:r w:rsidRPr="00FF14B3">
        <w:rPr>
          <w:lang w:val="x-none"/>
        </w:rPr>
        <w:tab/>
      </w:r>
      <w:r w:rsidRPr="00FF14B3">
        <w:t>message-dependant DSCP marking is possible for the protocol stack transporting Diameter</w:t>
      </w:r>
      <w:r w:rsidRPr="00FF14B3">
        <w:rPr>
          <w:lang w:val="x-none"/>
        </w:rPr>
        <w:t xml:space="preserve">, </w:t>
      </w:r>
    </w:p>
    <w:p w14:paraId="63ED4FFA" w14:textId="77777777" w:rsidR="00407215" w:rsidRPr="00FF14B3" w:rsidRDefault="00407215" w:rsidP="00407215">
      <w:r w:rsidRPr="00FF14B3">
        <w:t>then the MCPTT User Database shall set the DSCP marking for transport of the request or response according to the required priority level.</w:t>
      </w:r>
    </w:p>
    <w:p w14:paraId="22221F76" w14:textId="77777777" w:rsidR="00407215" w:rsidRPr="00FF14B3" w:rsidRDefault="00407215" w:rsidP="00407215">
      <w:r w:rsidRPr="00FF14B3">
        <w:t>When not explicitly requested, the inclusion and priority value of the DRMP AVP in Diameter messages are implementation specific.</w:t>
      </w:r>
    </w:p>
    <w:p w14:paraId="121DAC17" w14:textId="77777777" w:rsidR="00407215" w:rsidRPr="00FF14B3" w:rsidRDefault="00407215" w:rsidP="00407215">
      <w:pPr>
        <w:pStyle w:val="Heading8"/>
      </w:pPr>
      <w:bookmarkStart w:id="261" w:name="_Toc20213625"/>
      <w:bookmarkStart w:id="262" w:name="_Toc120083985"/>
      <w:r w:rsidRPr="00FF14B3">
        <w:rPr>
          <w:lang w:val="en-US"/>
        </w:rPr>
        <w:t>Annex D (normative):</w:t>
      </w:r>
      <w:r w:rsidRPr="00FF14B3">
        <w:br/>
        <w:t>Diameter load control mechanism</w:t>
      </w:r>
      <w:bookmarkEnd w:id="261"/>
      <w:bookmarkEnd w:id="262"/>
    </w:p>
    <w:p w14:paraId="175FA701" w14:textId="77777777" w:rsidR="00407215" w:rsidRPr="00FF14B3" w:rsidRDefault="00407215" w:rsidP="007C7214">
      <w:pPr>
        <w:pStyle w:val="Heading1"/>
      </w:pPr>
      <w:bookmarkStart w:id="263" w:name="_Toc20213626"/>
      <w:bookmarkStart w:id="264" w:name="_Toc120083986"/>
      <w:r w:rsidRPr="00FF14B3">
        <w:t>D.1</w:t>
      </w:r>
      <w:r w:rsidRPr="00FF14B3">
        <w:tab/>
        <w:t>General</w:t>
      </w:r>
      <w:bookmarkEnd w:id="263"/>
      <w:bookmarkEnd w:id="264"/>
    </w:p>
    <w:p w14:paraId="4B969120" w14:textId="77777777" w:rsidR="00407215" w:rsidRPr="00FF14B3" w:rsidRDefault="00407215" w:rsidP="00407215">
      <w:pPr>
        <w:rPr>
          <w:rFonts w:hint="eastAsia"/>
          <w:lang w:eastAsia="zh-CN"/>
        </w:rPr>
      </w:pPr>
      <w:r w:rsidRPr="00FF14B3">
        <w:t>Diameter load control mechanism is an optional feature.</w:t>
      </w:r>
    </w:p>
    <w:p w14:paraId="6A4A6891" w14:textId="77777777" w:rsidR="00407215" w:rsidRPr="00FF14B3" w:rsidRDefault="00407215" w:rsidP="00407215">
      <w:r w:rsidRPr="00FF14B3">
        <w:t>It is recommended to make use of IETF RFC 8583 </w:t>
      </w:r>
      <w:r w:rsidRPr="00FF14B3">
        <w:rPr>
          <w:lang w:eastAsia="en-GB"/>
        </w:rPr>
        <w:t>[17]</w:t>
      </w:r>
      <w:r w:rsidRPr="00FF14B3">
        <w:t xml:space="preserve"> on the MCPTT-2, MCVideo-2, MCData-2 and CSC-13 interfaces where, when applied, the MC Service Server and the Configuration Management Server shall behave as reacting nodes and the MC Service User Database as a reporting node.</w:t>
      </w:r>
    </w:p>
    <w:p w14:paraId="439A6AC0" w14:textId="77777777" w:rsidR="00407215" w:rsidRPr="00FF14B3" w:rsidRDefault="00407215" w:rsidP="007C7214">
      <w:pPr>
        <w:pStyle w:val="Heading1"/>
      </w:pPr>
      <w:bookmarkStart w:id="265" w:name="_Toc20213627"/>
      <w:bookmarkStart w:id="266" w:name="_Toc120083987"/>
      <w:r w:rsidRPr="00FF14B3">
        <w:t>D.2</w:t>
      </w:r>
      <w:r w:rsidRPr="00FF14B3">
        <w:tab/>
        <w:t>MC Service User Database behaviour</w:t>
      </w:r>
      <w:bookmarkEnd w:id="265"/>
      <w:bookmarkEnd w:id="266"/>
    </w:p>
    <w:p w14:paraId="15FE2D0E" w14:textId="77777777" w:rsidR="00407215" w:rsidRPr="00FF14B3" w:rsidRDefault="00407215" w:rsidP="00407215">
      <w:r w:rsidRPr="00FF14B3">
        <w:t>The MC Service User Database may report its current load by including a Load AVP of type HOST in answer commands as described in IETF RFC 8583 </w:t>
      </w:r>
      <w:r w:rsidRPr="00FF14B3">
        <w:rPr>
          <w:lang w:eastAsia="en-GB"/>
        </w:rPr>
        <w:t>[17]</w:t>
      </w:r>
      <w:r w:rsidRPr="00FF14B3">
        <w:t xml:space="preserve">. </w:t>
      </w:r>
    </w:p>
    <w:p w14:paraId="53133BBD" w14:textId="77777777" w:rsidR="00407215" w:rsidRPr="00FF14B3" w:rsidRDefault="00407215" w:rsidP="00407215">
      <w:r w:rsidRPr="00FF14B3">
        <w:t xml:space="preserve">The MC Service User Database calculates its current load by implementation specific means. For example, the MC Service User Database may take into account the traffic over the MCPTT-2, MCVideo-2, MCData-2 and CSC-13 </w:t>
      </w:r>
      <w:r w:rsidRPr="00FF14B3">
        <w:lastRenderedPageBreak/>
        <w:t xml:space="preserve">interfaces or other interfaces, the level of usage of internal resources (e.g. CPU, memory), the access to external resources, etc. </w:t>
      </w:r>
    </w:p>
    <w:p w14:paraId="23E7B0B5" w14:textId="77777777" w:rsidR="00407215" w:rsidRPr="00FF14B3" w:rsidRDefault="00407215" w:rsidP="00407215">
      <w:r w:rsidRPr="00FF14B3">
        <w:t>The MC Service User Database determines when to send Load AVPs of type HOST by implementation specific means.</w:t>
      </w:r>
    </w:p>
    <w:p w14:paraId="0A72CA94" w14:textId="77777777" w:rsidR="00407215" w:rsidRPr="00FF14B3" w:rsidRDefault="00407215" w:rsidP="007C7214">
      <w:pPr>
        <w:pStyle w:val="Heading1"/>
      </w:pPr>
      <w:bookmarkStart w:id="267" w:name="_Toc20213628"/>
      <w:bookmarkStart w:id="268" w:name="_Toc120083988"/>
      <w:r w:rsidRPr="00FF14B3">
        <w:t>D.3</w:t>
      </w:r>
      <w:r w:rsidRPr="00FF14B3">
        <w:tab/>
        <w:t>MC Service Server and Configuration Management Server behaviour</w:t>
      </w:r>
      <w:bookmarkEnd w:id="267"/>
      <w:bookmarkEnd w:id="268"/>
    </w:p>
    <w:p w14:paraId="70D2336E" w14:textId="77777777" w:rsidR="00407215" w:rsidRPr="00FF14B3" w:rsidRDefault="00407215" w:rsidP="00407215">
      <w:r w:rsidRPr="00FF14B3">
        <w:t>When performing next hop Diameter Agent selection for requests that are routed based on realm, the MC Service Server/Configuration Management Server may take into account load values from Load AVPs of type PEER received from candidate next hop Diameter nodes, as per IETF RFC 8583 </w:t>
      </w:r>
      <w:r w:rsidRPr="00FF14B3">
        <w:rPr>
          <w:lang w:eastAsia="en-GB"/>
        </w:rPr>
        <w:t>[17]</w:t>
      </w:r>
      <w:r w:rsidRPr="00FF14B3">
        <w:t>.</w:t>
      </w:r>
    </w:p>
    <w:p w14:paraId="4B0BEE7C" w14:textId="77777777" w:rsidR="00407215" w:rsidRPr="00FF14B3" w:rsidRDefault="00407215" w:rsidP="00407215">
      <w:pPr>
        <w:pStyle w:val="Heading8"/>
      </w:pPr>
      <w:bookmarkStart w:id="269" w:name="historyclause"/>
      <w:r w:rsidRPr="00FF14B3">
        <w:t xml:space="preserve"> </w:t>
      </w:r>
      <w:r w:rsidRPr="00FF14B3">
        <w:br w:type="page"/>
      </w:r>
      <w:bookmarkStart w:id="270" w:name="_Toc20213629"/>
      <w:bookmarkStart w:id="271" w:name="_Toc120083989"/>
      <w:r w:rsidRPr="00FF14B3">
        <w:lastRenderedPageBreak/>
        <w:t>Annex E (informative):</w:t>
      </w:r>
      <w:r w:rsidRPr="00FF14B3">
        <w:br/>
        <w:t>Change history</w:t>
      </w:r>
      <w:bookmarkEnd w:id="270"/>
      <w:bookmarkEnd w:id="271"/>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709"/>
        <w:gridCol w:w="992"/>
        <w:gridCol w:w="567"/>
        <w:gridCol w:w="425"/>
        <w:gridCol w:w="5072"/>
        <w:gridCol w:w="614"/>
      </w:tblGrid>
      <w:tr w:rsidR="00407215" w:rsidRPr="00FF14B3" w14:paraId="03D96E3B" w14:textId="77777777" w:rsidTr="00C71329">
        <w:tblPrEx>
          <w:tblCellMar>
            <w:top w:w="0" w:type="dxa"/>
            <w:bottom w:w="0" w:type="dxa"/>
          </w:tblCellMar>
        </w:tblPrEx>
        <w:trPr>
          <w:jc w:val="center"/>
        </w:trPr>
        <w:tc>
          <w:tcPr>
            <w:tcW w:w="851" w:type="dxa"/>
            <w:shd w:val="pct10" w:color="auto" w:fill="FFFFFF"/>
          </w:tcPr>
          <w:bookmarkEnd w:id="269"/>
          <w:p w14:paraId="23C8D7B3" w14:textId="77777777" w:rsidR="00407215" w:rsidRPr="00FF14B3" w:rsidRDefault="00407215" w:rsidP="00C71329">
            <w:pPr>
              <w:pStyle w:val="TAL"/>
              <w:rPr>
                <w:b/>
                <w:sz w:val="16"/>
              </w:rPr>
            </w:pPr>
            <w:r w:rsidRPr="00FF14B3">
              <w:rPr>
                <w:b/>
                <w:sz w:val="16"/>
              </w:rPr>
              <w:t>Date</w:t>
            </w:r>
          </w:p>
        </w:tc>
        <w:tc>
          <w:tcPr>
            <w:tcW w:w="709" w:type="dxa"/>
            <w:shd w:val="pct10" w:color="auto" w:fill="FFFFFF"/>
          </w:tcPr>
          <w:p w14:paraId="6B07C0E5" w14:textId="77777777" w:rsidR="00407215" w:rsidRPr="00FF14B3" w:rsidRDefault="00407215" w:rsidP="00C71329">
            <w:pPr>
              <w:pStyle w:val="TAL"/>
              <w:rPr>
                <w:b/>
                <w:sz w:val="16"/>
              </w:rPr>
            </w:pPr>
            <w:r w:rsidRPr="00FF14B3">
              <w:rPr>
                <w:b/>
                <w:sz w:val="16"/>
              </w:rPr>
              <w:t>TSG #</w:t>
            </w:r>
          </w:p>
        </w:tc>
        <w:tc>
          <w:tcPr>
            <w:tcW w:w="992" w:type="dxa"/>
            <w:shd w:val="pct10" w:color="auto" w:fill="FFFFFF"/>
          </w:tcPr>
          <w:p w14:paraId="23800D5A" w14:textId="77777777" w:rsidR="00407215" w:rsidRPr="00FF14B3" w:rsidRDefault="00407215" w:rsidP="00C71329">
            <w:pPr>
              <w:pStyle w:val="TAL"/>
              <w:rPr>
                <w:b/>
                <w:sz w:val="16"/>
              </w:rPr>
            </w:pPr>
            <w:r w:rsidRPr="00FF14B3">
              <w:rPr>
                <w:b/>
                <w:sz w:val="16"/>
              </w:rPr>
              <w:t>TSG Doc.</w:t>
            </w:r>
          </w:p>
        </w:tc>
        <w:tc>
          <w:tcPr>
            <w:tcW w:w="567" w:type="dxa"/>
            <w:shd w:val="pct10" w:color="auto" w:fill="FFFFFF"/>
          </w:tcPr>
          <w:p w14:paraId="028CE86D" w14:textId="77777777" w:rsidR="00407215" w:rsidRPr="00FF14B3" w:rsidRDefault="00407215" w:rsidP="00C71329">
            <w:pPr>
              <w:pStyle w:val="TAL"/>
              <w:rPr>
                <w:b/>
                <w:sz w:val="16"/>
                <w:lang w:val="en-AU"/>
              </w:rPr>
            </w:pPr>
            <w:r w:rsidRPr="00FF14B3">
              <w:rPr>
                <w:b/>
                <w:sz w:val="16"/>
                <w:lang w:val="en-AU"/>
              </w:rPr>
              <w:t>CR#</w:t>
            </w:r>
          </w:p>
        </w:tc>
        <w:tc>
          <w:tcPr>
            <w:tcW w:w="425" w:type="dxa"/>
            <w:shd w:val="pct10" w:color="auto" w:fill="FFFFFF"/>
          </w:tcPr>
          <w:p w14:paraId="72BD4FF2" w14:textId="77777777" w:rsidR="00407215" w:rsidRPr="00FF14B3" w:rsidRDefault="00407215" w:rsidP="00C71329">
            <w:pPr>
              <w:pStyle w:val="TAL"/>
              <w:rPr>
                <w:b/>
                <w:sz w:val="16"/>
                <w:lang w:val="en-AU"/>
              </w:rPr>
            </w:pPr>
            <w:r w:rsidRPr="00FF14B3">
              <w:rPr>
                <w:b/>
                <w:sz w:val="16"/>
                <w:lang w:val="en-AU"/>
              </w:rPr>
              <w:t>Rev</w:t>
            </w:r>
          </w:p>
        </w:tc>
        <w:tc>
          <w:tcPr>
            <w:tcW w:w="5072" w:type="dxa"/>
            <w:shd w:val="pct10" w:color="auto" w:fill="FFFFFF"/>
          </w:tcPr>
          <w:p w14:paraId="63B0F984" w14:textId="77777777" w:rsidR="00407215" w:rsidRPr="00FF14B3" w:rsidRDefault="00407215" w:rsidP="00C71329">
            <w:pPr>
              <w:pStyle w:val="TAL"/>
              <w:rPr>
                <w:b/>
                <w:sz w:val="16"/>
                <w:lang w:val="en-AU"/>
              </w:rPr>
            </w:pPr>
            <w:r w:rsidRPr="00FF14B3">
              <w:rPr>
                <w:b/>
                <w:sz w:val="16"/>
                <w:lang w:val="en-AU"/>
              </w:rPr>
              <w:t>Subject/Comment</w:t>
            </w:r>
          </w:p>
        </w:tc>
        <w:tc>
          <w:tcPr>
            <w:tcW w:w="614" w:type="dxa"/>
            <w:shd w:val="pct10" w:color="auto" w:fill="FFFFFF"/>
          </w:tcPr>
          <w:p w14:paraId="17611E70" w14:textId="77777777" w:rsidR="00407215" w:rsidRPr="00FF14B3" w:rsidRDefault="00407215" w:rsidP="00C71329">
            <w:pPr>
              <w:pStyle w:val="TAL"/>
              <w:rPr>
                <w:b/>
                <w:sz w:val="16"/>
                <w:lang w:val="en-AU"/>
              </w:rPr>
            </w:pPr>
            <w:r w:rsidRPr="00FF14B3">
              <w:rPr>
                <w:b/>
                <w:sz w:val="16"/>
                <w:lang w:val="en-AU"/>
              </w:rPr>
              <w:t>Out</w:t>
            </w:r>
          </w:p>
        </w:tc>
      </w:tr>
      <w:tr w:rsidR="00407215" w:rsidRPr="00FF14B3" w14:paraId="4DA13608" w14:textId="77777777" w:rsidTr="00C71329">
        <w:tblPrEx>
          <w:tblCellMar>
            <w:top w:w="0" w:type="dxa"/>
            <w:bottom w:w="0" w:type="dxa"/>
          </w:tblCellMar>
        </w:tblPrEx>
        <w:trPr>
          <w:jc w:val="center"/>
        </w:trPr>
        <w:tc>
          <w:tcPr>
            <w:tcW w:w="851" w:type="dxa"/>
            <w:shd w:val="solid" w:color="FFFFFF" w:fill="auto"/>
          </w:tcPr>
          <w:p w14:paraId="4766821C" w14:textId="77777777" w:rsidR="00407215" w:rsidRPr="00FF14B3" w:rsidRDefault="00407215" w:rsidP="00C71329">
            <w:pPr>
              <w:pStyle w:val="TAL"/>
            </w:pPr>
            <w:r w:rsidRPr="00FF14B3">
              <w:t>Feb 2016</w:t>
            </w:r>
          </w:p>
        </w:tc>
        <w:tc>
          <w:tcPr>
            <w:tcW w:w="709" w:type="dxa"/>
            <w:shd w:val="solid" w:color="FFFFFF" w:fill="auto"/>
          </w:tcPr>
          <w:p w14:paraId="429A3A3F" w14:textId="77777777" w:rsidR="00407215" w:rsidRPr="00FF14B3" w:rsidRDefault="00407215" w:rsidP="00C71329">
            <w:pPr>
              <w:pStyle w:val="TAL"/>
            </w:pPr>
            <w:r w:rsidRPr="00FF14B3">
              <w:t>CT4#72</w:t>
            </w:r>
          </w:p>
        </w:tc>
        <w:tc>
          <w:tcPr>
            <w:tcW w:w="992" w:type="dxa"/>
            <w:shd w:val="solid" w:color="FFFFFF" w:fill="auto"/>
          </w:tcPr>
          <w:p w14:paraId="31B96711" w14:textId="77777777" w:rsidR="00407215" w:rsidRPr="00FF14B3" w:rsidRDefault="00407215" w:rsidP="00C71329">
            <w:pPr>
              <w:pStyle w:val="TAL"/>
            </w:pPr>
            <w:r w:rsidRPr="00FF14B3">
              <w:t>C4-161515</w:t>
            </w:r>
          </w:p>
        </w:tc>
        <w:tc>
          <w:tcPr>
            <w:tcW w:w="567" w:type="dxa"/>
            <w:shd w:val="solid" w:color="FFFFFF" w:fill="auto"/>
          </w:tcPr>
          <w:p w14:paraId="30B3CB65" w14:textId="77777777" w:rsidR="00407215" w:rsidRPr="00FF14B3" w:rsidRDefault="00407215" w:rsidP="00C71329">
            <w:pPr>
              <w:pStyle w:val="TAL"/>
            </w:pPr>
          </w:p>
        </w:tc>
        <w:tc>
          <w:tcPr>
            <w:tcW w:w="425" w:type="dxa"/>
            <w:shd w:val="solid" w:color="FFFFFF" w:fill="auto"/>
          </w:tcPr>
          <w:p w14:paraId="7C8EC1D2" w14:textId="77777777" w:rsidR="00407215" w:rsidRPr="00FF14B3" w:rsidRDefault="00407215" w:rsidP="00C71329">
            <w:pPr>
              <w:pStyle w:val="TAL"/>
            </w:pPr>
          </w:p>
        </w:tc>
        <w:tc>
          <w:tcPr>
            <w:tcW w:w="5072" w:type="dxa"/>
            <w:shd w:val="solid" w:color="FFFFFF" w:fill="auto"/>
          </w:tcPr>
          <w:p w14:paraId="0BAE9738" w14:textId="77777777" w:rsidR="00407215" w:rsidRPr="00FF14B3" w:rsidRDefault="00407215" w:rsidP="00C71329">
            <w:pPr>
              <w:pStyle w:val="TAL"/>
            </w:pPr>
            <w:r w:rsidRPr="00FF14B3">
              <w:t>Creation</w:t>
            </w:r>
          </w:p>
        </w:tc>
        <w:tc>
          <w:tcPr>
            <w:tcW w:w="614" w:type="dxa"/>
            <w:shd w:val="solid" w:color="FFFFFF" w:fill="auto"/>
          </w:tcPr>
          <w:p w14:paraId="43EBF19F" w14:textId="77777777" w:rsidR="00407215" w:rsidRPr="00FF14B3" w:rsidRDefault="00407215" w:rsidP="00C71329">
            <w:pPr>
              <w:pStyle w:val="TAL"/>
            </w:pPr>
            <w:r w:rsidRPr="00FF14B3">
              <w:t>0.1.0</w:t>
            </w:r>
          </w:p>
        </w:tc>
      </w:tr>
      <w:tr w:rsidR="00407215" w:rsidRPr="00FF14B3" w14:paraId="0149CD9D"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CA29F82" w14:textId="77777777" w:rsidR="00407215" w:rsidRPr="00FF14B3" w:rsidRDefault="00407215" w:rsidP="00C71329">
            <w:pPr>
              <w:pStyle w:val="TAL"/>
            </w:pPr>
            <w:r w:rsidRPr="00FF14B3">
              <w:t>Feb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E0675" w14:textId="77777777" w:rsidR="00407215" w:rsidRPr="00FF14B3" w:rsidRDefault="00407215" w:rsidP="00C71329">
            <w:pPr>
              <w:pStyle w:val="TAL"/>
            </w:pPr>
            <w:r w:rsidRPr="00FF14B3">
              <w:t>CT4#72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943E" w14:textId="77777777" w:rsidR="00407215" w:rsidRPr="00FF14B3" w:rsidRDefault="00407215" w:rsidP="00C71329">
            <w:pPr>
              <w:pStyle w:val="TAL"/>
            </w:pPr>
            <w:r w:rsidRPr="00FF14B3">
              <w:t>C4-161516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5CAEA" w14:textId="77777777" w:rsidR="00407215" w:rsidRPr="00FF14B3" w:rsidRDefault="00407215" w:rsidP="00C7132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65C48" w14:textId="77777777" w:rsidR="00407215" w:rsidRPr="00FF14B3" w:rsidRDefault="00407215" w:rsidP="00C71329">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63F17DE" w14:textId="77777777" w:rsidR="00407215" w:rsidRPr="00FF14B3" w:rsidRDefault="00407215" w:rsidP="00C71329">
            <w:pPr>
              <w:pStyle w:val="TAL"/>
            </w:pPr>
            <w:r w:rsidRPr="00FF14B3">
              <w:t>Version after Ct4#72</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834DBC" w14:textId="77777777" w:rsidR="00407215" w:rsidRPr="00FF14B3" w:rsidRDefault="00407215" w:rsidP="00C71329">
            <w:pPr>
              <w:pStyle w:val="TAL"/>
            </w:pPr>
            <w:r w:rsidRPr="00FF14B3">
              <w:t>0.2.0</w:t>
            </w:r>
          </w:p>
        </w:tc>
      </w:tr>
      <w:tr w:rsidR="00407215" w:rsidRPr="00FF14B3" w14:paraId="21C8F2E6"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61A8E0" w14:textId="77777777" w:rsidR="00407215" w:rsidRPr="00FF14B3" w:rsidRDefault="00407215" w:rsidP="00C71329">
            <w:pPr>
              <w:pStyle w:val="TAL"/>
            </w:pPr>
            <w:r w:rsidRPr="00FF14B3">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84CA0" w14:textId="77777777" w:rsidR="00407215" w:rsidRPr="00FF14B3" w:rsidRDefault="00407215" w:rsidP="00C71329">
            <w:pPr>
              <w:pStyle w:val="TAL"/>
            </w:pPr>
            <w:r w:rsidRPr="00FF14B3">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084C2" w14:textId="77777777" w:rsidR="00407215" w:rsidRPr="00FF14B3" w:rsidRDefault="00407215" w:rsidP="00C71329">
            <w:pPr>
              <w:pStyle w:val="TAL"/>
            </w:pPr>
            <w:r w:rsidRPr="00FF14B3">
              <w:t>CP-160120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D48E" w14:textId="77777777" w:rsidR="00407215" w:rsidRPr="00FF14B3" w:rsidRDefault="00407215" w:rsidP="00C7132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40966" w14:textId="77777777" w:rsidR="00407215" w:rsidRPr="00FF14B3" w:rsidRDefault="00407215" w:rsidP="00C71329">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15988A4" w14:textId="77777777" w:rsidR="00407215" w:rsidRPr="00FF14B3" w:rsidRDefault="00407215" w:rsidP="00C71329">
            <w:pPr>
              <w:pStyle w:val="TAL"/>
            </w:pPr>
            <w:r w:rsidRPr="00FF14B3">
              <w:t>Presented for information and approval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2DBB559" w14:textId="77777777" w:rsidR="00407215" w:rsidRPr="00FF14B3" w:rsidRDefault="00407215" w:rsidP="00C71329">
            <w:pPr>
              <w:pStyle w:val="TAL"/>
            </w:pPr>
            <w:r w:rsidRPr="00FF14B3">
              <w:t>1.0.0</w:t>
            </w:r>
          </w:p>
        </w:tc>
      </w:tr>
      <w:tr w:rsidR="00407215" w:rsidRPr="00FF14B3" w14:paraId="4E77639D"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1B1F26" w14:textId="77777777" w:rsidR="00407215" w:rsidRPr="00FF14B3" w:rsidRDefault="00407215" w:rsidP="00C71329">
            <w:pPr>
              <w:pStyle w:val="TAL"/>
            </w:pPr>
            <w:r w:rsidRPr="00FF14B3">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6B41E" w14:textId="77777777" w:rsidR="00407215" w:rsidRPr="00FF14B3" w:rsidRDefault="00407215" w:rsidP="00C71329">
            <w:pPr>
              <w:pStyle w:val="TAL"/>
            </w:pPr>
            <w:r w:rsidRPr="00FF14B3">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8CF66" w14:textId="77777777" w:rsidR="00407215" w:rsidRPr="00FF14B3" w:rsidRDefault="00407215" w:rsidP="00C71329">
            <w:pPr>
              <w:pStyle w:val="TAL"/>
            </w:pPr>
            <w:r w:rsidRPr="00FF14B3">
              <w:t>CP-160162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93020" w14:textId="77777777" w:rsidR="00407215" w:rsidRPr="00FF14B3" w:rsidRDefault="00407215" w:rsidP="00C7132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450B" w14:textId="77777777" w:rsidR="00407215" w:rsidRPr="00FF14B3" w:rsidRDefault="00407215" w:rsidP="00C71329">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C3D95EE" w14:textId="77777777" w:rsidR="00407215" w:rsidRPr="00FF14B3" w:rsidRDefault="00407215" w:rsidP="00C71329">
            <w:pPr>
              <w:pStyle w:val="TAL"/>
            </w:pPr>
            <w:r w:rsidRPr="00FF14B3">
              <w:t xml:space="preserve">TS number added and Approved </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1ADAA9F" w14:textId="77777777" w:rsidR="00407215" w:rsidRPr="00FF14B3" w:rsidRDefault="00407215" w:rsidP="00C71329">
            <w:pPr>
              <w:pStyle w:val="TAL"/>
            </w:pPr>
            <w:r w:rsidRPr="00FF14B3">
              <w:t>1.0.1</w:t>
            </w:r>
          </w:p>
        </w:tc>
      </w:tr>
      <w:tr w:rsidR="00407215" w:rsidRPr="00FF14B3" w14:paraId="45CF247E"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5354D4F" w14:textId="77777777" w:rsidR="00407215" w:rsidRPr="00FF14B3" w:rsidRDefault="00407215" w:rsidP="00C71329">
            <w:pPr>
              <w:pStyle w:val="TAL"/>
            </w:pPr>
            <w:r w:rsidRPr="00FF14B3">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3B047" w14:textId="77777777" w:rsidR="00407215" w:rsidRPr="00FF14B3" w:rsidRDefault="00407215" w:rsidP="00C71329">
            <w:pPr>
              <w:pStyle w:val="TAL"/>
            </w:pPr>
            <w:r w:rsidRPr="00FF14B3">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E992A" w14:textId="77777777" w:rsidR="00407215" w:rsidRPr="00FF14B3" w:rsidRDefault="00407215" w:rsidP="00C7132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C663" w14:textId="77777777" w:rsidR="00407215" w:rsidRPr="00FF14B3" w:rsidRDefault="00407215" w:rsidP="00C7132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8D8B" w14:textId="77777777" w:rsidR="00407215" w:rsidRPr="00FF14B3" w:rsidRDefault="00407215" w:rsidP="00C71329">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633F593" w14:textId="77777777" w:rsidR="00407215" w:rsidRPr="00FF14B3" w:rsidRDefault="00407215" w:rsidP="00C71329">
            <w:pPr>
              <w:pStyle w:val="TAL"/>
            </w:pPr>
            <w:r w:rsidRPr="00FF14B3">
              <w:t>Version 13.0.0 created after CT plenary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260C76B" w14:textId="77777777" w:rsidR="00407215" w:rsidRPr="00FF14B3" w:rsidRDefault="00407215" w:rsidP="00C71329">
            <w:pPr>
              <w:pStyle w:val="TAL"/>
            </w:pPr>
            <w:r w:rsidRPr="00FF14B3">
              <w:t>13.0.0</w:t>
            </w:r>
          </w:p>
        </w:tc>
      </w:tr>
      <w:tr w:rsidR="00407215" w:rsidRPr="00FF14B3" w14:paraId="4BD214CB"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B7E0B2" w14:textId="77777777" w:rsidR="00407215" w:rsidRPr="00FF14B3" w:rsidRDefault="00407215" w:rsidP="00C71329">
            <w:pPr>
              <w:pStyle w:val="TAL"/>
            </w:pPr>
            <w:r w:rsidRPr="00FF14B3">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EE38" w14:textId="77777777" w:rsidR="00407215" w:rsidRPr="00FF14B3" w:rsidRDefault="00407215" w:rsidP="00C71329">
            <w:pPr>
              <w:pStyle w:val="TAL"/>
            </w:pPr>
            <w:r w:rsidRPr="00FF14B3">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6C737" w14:textId="77777777" w:rsidR="00407215" w:rsidRPr="00FF14B3" w:rsidRDefault="00407215" w:rsidP="00C71329">
            <w:pPr>
              <w:pStyle w:val="TAL"/>
            </w:pPr>
            <w:r w:rsidRPr="00FF14B3">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5FE5" w14:textId="77777777" w:rsidR="00407215" w:rsidRPr="00FF14B3" w:rsidRDefault="00407215" w:rsidP="00C71329">
            <w:pPr>
              <w:pStyle w:val="TAL"/>
            </w:pPr>
            <w:r w:rsidRPr="00FF14B3">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CC902" w14:textId="77777777" w:rsidR="00407215" w:rsidRPr="00FF14B3" w:rsidRDefault="00407215" w:rsidP="00C71329">
            <w:pPr>
              <w:pStyle w:val="TAL"/>
            </w:pPr>
            <w:r w:rsidRPr="00FF14B3">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6C80C18" w14:textId="77777777" w:rsidR="00407215" w:rsidRPr="00FF14B3" w:rsidRDefault="00407215" w:rsidP="00C71329">
            <w:pPr>
              <w:pStyle w:val="TAL"/>
            </w:pPr>
            <w:r w:rsidRPr="00FF14B3">
              <w:t>Enhancements to MCPTT-2 and CSC-13</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384E1A9" w14:textId="77777777" w:rsidR="00407215" w:rsidRPr="00FF14B3" w:rsidRDefault="00407215" w:rsidP="00C71329">
            <w:pPr>
              <w:pStyle w:val="TAL"/>
            </w:pPr>
            <w:r w:rsidRPr="00FF14B3">
              <w:t>13.1.0</w:t>
            </w:r>
          </w:p>
        </w:tc>
      </w:tr>
      <w:tr w:rsidR="00407215" w:rsidRPr="00FF14B3" w14:paraId="50A865E5"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5748816" w14:textId="77777777" w:rsidR="00407215" w:rsidRPr="00FF14B3" w:rsidRDefault="00407215" w:rsidP="00C71329">
            <w:pPr>
              <w:pStyle w:val="TAL"/>
            </w:pPr>
            <w:r w:rsidRPr="00FF14B3">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93BF" w14:textId="77777777" w:rsidR="00407215" w:rsidRPr="00FF14B3" w:rsidRDefault="00407215" w:rsidP="00C71329">
            <w:pPr>
              <w:pStyle w:val="TAL"/>
            </w:pPr>
            <w:r w:rsidRPr="00FF14B3">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20BD5" w14:textId="77777777" w:rsidR="00407215" w:rsidRPr="00FF14B3" w:rsidRDefault="00407215" w:rsidP="00C71329">
            <w:pPr>
              <w:pStyle w:val="TAL"/>
            </w:pPr>
            <w:r w:rsidRPr="00FF14B3">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D78D" w14:textId="77777777" w:rsidR="00407215" w:rsidRPr="00FF14B3" w:rsidRDefault="00407215" w:rsidP="00C71329">
            <w:pPr>
              <w:pStyle w:val="TAL"/>
            </w:pPr>
            <w:r w:rsidRPr="00FF14B3">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608B9" w14:textId="77777777" w:rsidR="00407215" w:rsidRPr="00FF14B3" w:rsidRDefault="00407215" w:rsidP="00C71329">
            <w:pPr>
              <w:pStyle w:val="TAL"/>
            </w:pPr>
            <w:r w:rsidRPr="00FF14B3">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F898C80" w14:textId="77777777" w:rsidR="00407215" w:rsidRPr="00FF14B3" w:rsidRDefault="00407215" w:rsidP="00C71329">
            <w:pPr>
              <w:pStyle w:val="TAL"/>
            </w:pPr>
            <w:r w:rsidRPr="00FF14B3">
              <w:t>IANA assigned application Id and command code values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AE00EE7" w14:textId="77777777" w:rsidR="00407215" w:rsidRPr="00FF14B3" w:rsidRDefault="00407215" w:rsidP="00C71329">
            <w:pPr>
              <w:pStyle w:val="TAL"/>
            </w:pPr>
            <w:r w:rsidRPr="00FF14B3">
              <w:t>13.1.0</w:t>
            </w:r>
          </w:p>
        </w:tc>
      </w:tr>
      <w:tr w:rsidR="00407215" w:rsidRPr="00FF14B3" w14:paraId="050EEEF0"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759E1F3" w14:textId="77777777" w:rsidR="00407215" w:rsidRPr="00FF14B3" w:rsidRDefault="00407215" w:rsidP="00C71329">
            <w:pPr>
              <w:pStyle w:val="TAL"/>
            </w:pPr>
            <w:r w:rsidRPr="00FF14B3">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E065C" w14:textId="77777777" w:rsidR="00407215" w:rsidRPr="00FF14B3" w:rsidRDefault="00407215" w:rsidP="00C71329">
            <w:pPr>
              <w:pStyle w:val="TAL"/>
            </w:pPr>
            <w:r w:rsidRPr="00FF14B3">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86E485" w14:textId="77777777" w:rsidR="00407215" w:rsidRPr="00FF14B3" w:rsidRDefault="00407215" w:rsidP="00C71329">
            <w:pPr>
              <w:pStyle w:val="TAL"/>
            </w:pPr>
            <w:r w:rsidRPr="00FF14B3">
              <w:t>CP-160664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987C6" w14:textId="77777777" w:rsidR="00407215" w:rsidRPr="00FF14B3" w:rsidRDefault="00407215" w:rsidP="00C71329">
            <w:pPr>
              <w:pStyle w:val="TAL"/>
            </w:pPr>
            <w:r w:rsidRPr="00FF14B3">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9F60" w14:textId="77777777" w:rsidR="00407215" w:rsidRPr="00FF14B3" w:rsidRDefault="00407215" w:rsidP="00C71329">
            <w:pPr>
              <w:pStyle w:val="TAL"/>
            </w:pPr>
            <w:r w:rsidRPr="00FF14B3">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6212E04" w14:textId="77777777" w:rsidR="00407215" w:rsidRPr="00FF14B3" w:rsidRDefault="00407215" w:rsidP="00C71329">
            <w:pPr>
              <w:pStyle w:val="TAL"/>
            </w:pPr>
            <w:r w:rsidRPr="00FF14B3">
              <w:t xml:space="preserve">Correction to change IETF </w:t>
            </w:r>
            <w:proofErr w:type="spellStart"/>
            <w:r w:rsidRPr="00FF14B3">
              <w:t>drmp</w:t>
            </w:r>
            <w:proofErr w:type="spellEnd"/>
            <w:r w:rsidRPr="00FF14B3">
              <w:t xml:space="preserve"> draft version to official RFC 7944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1EF514D" w14:textId="77777777" w:rsidR="00407215" w:rsidRPr="00FF14B3" w:rsidRDefault="00407215" w:rsidP="00C71329">
            <w:pPr>
              <w:pStyle w:val="TAL"/>
            </w:pPr>
            <w:r w:rsidRPr="00FF14B3">
              <w:t>13.2.0</w:t>
            </w:r>
          </w:p>
        </w:tc>
      </w:tr>
      <w:tr w:rsidR="00407215" w:rsidRPr="00FF14B3" w14:paraId="7864BF5D"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8F11952" w14:textId="77777777" w:rsidR="00407215" w:rsidRPr="00FF14B3" w:rsidRDefault="00407215" w:rsidP="00C71329">
            <w:pPr>
              <w:pStyle w:val="TAL"/>
            </w:pPr>
            <w:r w:rsidRPr="00FF14B3">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381B" w14:textId="77777777" w:rsidR="00407215" w:rsidRPr="00FF14B3" w:rsidRDefault="00407215" w:rsidP="00C71329">
            <w:pPr>
              <w:pStyle w:val="TAL"/>
            </w:pPr>
            <w:r w:rsidRPr="00FF14B3">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62B10" w14:textId="77777777" w:rsidR="00407215" w:rsidRPr="00FF14B3" w:rsidRDefault="00407215" w:rsidP="00C71329">
            <w:pPr>
              <w:pStyle w:val="TAL"/>
            </w:pPr>
            <w:r w:rsidRPr="00FF14B3">
              <w:t>CP-160681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FB0D" w14:textId="77777777" w:rsidR="00407215" w:rsidRPr="00FF14B3" w:rsidRDefault="00407215" w:rsidP="00C71329">
            <w:pPr>
              <w:pStyle w:val="TAL"/>
            </w:pPr>
            <w:r w:rsidRPr="00FF14B3">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1ED79" w14:textId="77777777" w:rsidR="00407215" w:rsidRPr="00FF14B3" w:rsidRDefault="00407215" w:rsidP="00C71329">
            <w:pPr>
              <w:pStyle w:val="TAL"/>
            </w:pPr>
            <w:r w:rsidRPr="00FF14B3">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F002D4B" w14:textId="77777777" w:rsidR="00407215" w:rsidRPr="00FF14B3" w:rsidRDefault="00407215" w:rsidP="00C71329">
            <w:pPr>
              <w:pStyle w:val="TAL"/>
            </w:pPr>
            <w:r w:rsidRPr="00FF14B3">
              <w:t>Load Control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4D69D7E" w14:textId="77777777" w:rsidR="00407215" w:rsidRPr="00FF14B3" w:rsidRDefault="00407215" w:rsidP="00C71329">
            <w:pPr>
              <w:pStyle w:val="TAL"/>
            </w:pPr>
            <w:r w:rsidRPr="00FF14B3">
              <w:t>14.0.0</w:t>
            </w:r>
          </w:p>
        </w:tc>
      </w:tr>
      <w:tr w:rsidR="00407215" w:rsidRPr="00FF14B3" w14:paraId="62C95D84"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C0E55C2" w14:textId="77777777" w:rsidR="00407215" w:rsidRPr="00FF14B3" w:rsidRDefault="00407215" w:rsidP="00C71329">
            <w:pPr>
              <w:pStyle w:val="TAL"/>
            </w:pPr>
            <w:r w:rsidRPr="00FF14B3">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CE0CC" w14:textId="77777777" w:rsidR="00407215" w:rsidRPr="00FF14B3" w:rsidRDefault="00407215" w:rsidP="00C71329">
            <w:pPr>
              <w:pStyle w:val="TAL"/>
            </w:pPr>
            <w:r w:rsidRPr="00FF14B3">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8CC78" w14:textId="77777777" w:rsidR="00407215" w:rsidRPr="00FF14B3" w:rsidRDefault="00407215" w:rsidP="00C71329">
            <w:pPr>
              <w:pStyle w:val="TAL"/>
            </w:pPr>
            <w:r w:rsidRPr="00FF14B3">
              <w:t>CP-170045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91A0B" w14:textId="77777777" w:rsidR="00407215" w:rsidRPr="00FF14B3" w:rsidRDefault="00407215" w:rsidP="00C71329">
            <w:pPr>
              <w:pStyle w:val="TAL"/>
            </w:pPr>
            <w:r w:rsidRPr="00FF14B3">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AFB" w14:textId="77777777" w:rsidR="00407215" w:rsidRPr="00FF14B3" w:rsidRDefault="00407215" w:rsidP="00C71329">
            <w:pPr>
              <w:pStyle w:val="TAL"/>
            </w:pPr>
            <w:r w:rsidRPr="00FF14B3">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75120A2" w14:textId="77777777" w:rsidR="00407215" w:rsidRPr="00FF14B3" w:rsidRDefault="00407215" w:rsidP="00C71329">
            <w:pPr>
              <w:pStyle w:val="TAL"/>
            </w:pPr>
            <w:r w:rsidRPr="00FF14B3">
              <w:t xml:space="preserve">Support of </w:t>
            </w:r>
            <w:proofErr w:type="spellStart"/>
            <w:r w:rsidRPr="00FF14B3">
              <w:t>MCVideo</w:t>
            </w:r>
            <w:proofErr w:type="spellEnd"/>
            <w:r w:rsidRPr="00FF14B3">
              <w:t xml:space="preserve"> and </w:t>
            </w:r>
            <w:proofErr w:type="spellStart"/>
            <w:r w:rsidRPr="00FF14B3">
              <w:t>MCData</w:t>
            </w:r>
            <w:proofErr w:type="spellEnd"/>
            <w:r w:rsidRPr="00FF14B3">
              <w:t xml:space="preserve"> Services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E5DE28F" w14:textId="77777777" w:rsidR="00407215" w:rsidRPr="00FF14B3" w:rsidRDefault="00407215" w:rsidP="00C71329">
            <w:pPr>
              <w:pStyle w:val="TAL"/>
            </w:pPr>
            <w:r w:rsidRPr="00FF14B3">
              <w:t>14.1.0</w:t>
            </w:r>
          </w:p>
        </w:tc>
      </w:tr>
      <w:tr w:rsidR="00407215" w:rsidRPr="00FF14B3" w14:paraId="0BABB190"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157B6D" w14:textId="77777777" w:rsidR="00407215" w:rsidRPr="00FF14B3" w:rsidRDefault="00407215" w:rsidP="00C71329">
            <w:pPr>
              <w:pStyle w:val="TAL"/>
            </w:pPr>
            <w:r w:rsidRPr="00FF14B3">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CE2B5" w14:textId="77777777" w:rsidR="00407215" w:rsidRPr="00FF14B3" w:rsidRDefault="00407215" w:rsidP="00C71329">
            <w:pPr>
              <w:pStyle w:val="TAL"/>
            </w:pPr>
            <w:r w:rsidRPr="00FF14B3">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218FC" w14:textId="77777777" w:rsidR="00407215" w:rsidRPr="00FF14B3" w:rsidRDefault="00407215" w:rsidP="00C71329">
            <w:pPr>
              <w:pStyle w:val="TAL"/>
            </w:pPr>
            <w:r w:rsidRPr="00FF14B3">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576A7" w14:textId="77777777" w:rsidR="00407215" w:rsidRPr="00FF14B3" w:rsidRDefault="00407215" w:rsidP="00C71329">
            <w:pPr>
              <w:pStyle w:val="TAL"/>
            </w:pPr>
            <w:r w:rsidRPr="00FF14B3">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5CF4A" w14:textId="77777777" w:rsidR="00407215" w:rsidRPr="00FF14B3" w:rsidRDefault="00407215" w:rsidP="00C71329">
            <w:pPr>
              <w:pStyle w:val="TAL"/>
            </w:pPr>
            <w:r w:rsidRPr="00FF14B3">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D8E35EE" w14:textId="77777777" w:rsidR="00407215" w:rsidRPr="00FF14B3" w:rsidRDefault="00407215" w:rsidP="00C71329">
            <w:pPr>
              <w:pStyle w:val="TAL"/>
            </w:pPr>
            <w:r w:rsidRPr="00FF14B3">
              <w:t>Update of reference for the Diameter base protocol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3B7C275" w14:textId="77777777" w:rsidR="00407215" w:rsidRPr="00FF14B3" w:rsidRDefault="00407215" w:rsidP="00C71329">
            <w:pPr>
              <w:pStyle w:val="TAL"/>
            </w:pPr>
            <w:r w:rsidRPr="00FF14B3">
              <w:t>14.1.0</w:t>
            </w:r>
          </w:p>
        </w:tc>
      </w:tr>
      <w:tr w:rsidR="00407215" w:rsidRPr="00FF14B3" w14:paraId="20B47E99"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C7977C" w14:textId="77777777" w:rsidR="00407215" w:rsidRPr="00FF14B3" w:rsidRDefault="00407215" w:rsidP="00C71329">
            <w:pPr>
              <w:pStyle w:val="TAL"/>
            </w:pPr>
            <w:r w:rsidRPr="00FF14B3">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5667" w14:textId="77777777" w:rsidR="00407215" w:rsidRPr="00FF14B3" w:rsidRDefault="00407215" w:rsidP="00C71329">
            <w:pPr>
              <w:pStyle w:val="TAL"/>
            </w:pPr>
            <w:r w:rsidRPr="00FF14B3">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E658A" w14:textId="77777777" w:rsidR="00407215" w:rsidRPr="00FF14B3" w:rsidRDefault="00407215" w:rsidP="00C71329">
            <w:pPr>
              <w:pStyle w:val="TAL"/>
            </w:pPr>
            <w:r w:rsidRPr="00FF14B3">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A3AD7" w14:textId="77777777" w:rsidR="00407215" w:rsidRPr="00FF14B3" w:rsidRDefault="00407215" w:rsidP="00C71329">
            <w:pPr>
              <w:pStyle w:val="TAL"/>
            </w:pPr>
            <w:r w:rsidRPr="00FF14B3">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056E6" w14:textId="77777777" w:rsidR="00407215" w:rsidRPr="00FF14B3" w:rsidRDefault="00407215" w:rsidP="00C71329">
            <w:pPr>
              <w:pStyle w:val="TAL"/>
            </w:pPr>
            <w:r w:rsidRPr="00FF14B3">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51274B9" w14:textId="77777777" w:rsidR="00407215" w:rsidRPr="00FF14B3" w:rsidRDefault="00407215" w:rsidP="00C71329">
            <w:pPr>
              <w:pStyle w:val="TAL"/>
            </w:pPr>
            <w:r w:rsidRPr="00FF14B3">
              <w:t>Handling of the Vendor-Specific-Application-Id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0149568" w14:textId="77777777" w:rsidR="00407215" w:rsidRPr="00FF14B3" w:rsidRDefault="00407215" w:rsidP="00C71329">
            <w:pPr>
              <w:pStyle w:val="TAL"/>
            </w:pPr>
            <w:r w:rsidRPr="00FF14B3">
              <w:t>14.1.0</w:t>
            </w:r>
          </w:p>
        </w:tc>
      </w:tr>
      <w:tr w:rsidR="00407215" w:rsidRPr="00FF14B3" w14:paraId="1B3B60B7"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7697688" w14:textId="77777777" w:rsidR="00407215" w:rsidRPr="00FF14B3" w:rsidRDefault="00407215" w:rsidP="00C71329">
            <w:pPr>
              <w:pStyle w:val="TAL"/>
            </w:pPr>
            <w:r w:rsidRPr="00FF14B3">
              <w:t>2017-06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5116B" w14:textId="77777777" w:rsidR="00407215" w:rsidRPr="00FF14B3" w:rsidRDefault="00407215" w:rsidP="00C71329">
            <w:pPr>
              <w:pStyle w:val="TAL"/>
            </w:pPr>
            <w:r w:rsidRPr="00FF14B3">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A9F51C" w14:textId="77777777" w:rsidR="00407215" w:rsidRPr="00FF14B3" w:rsidRDefault="00407215" w:rsidP="00C71329">
            <w:pPr>
              <w:pStyle w:val="TAL"/>
            </w:pPr>
            <w:r w:rsidRPr="00FF14B3">
              <w:t>CP-171022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D18B4" w14:textId="77777777" w:rsidR="00407215" w:rsidRPr="00FF14B3" w:rsidRDefault="00407215" w:rsidP="00C71329">
            <w:pPr>
              <w:pStyle w:val="TAL"/>
            </w:pPr>
            <w:r w:rsidRPr="00FF14B3">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6996" w14:textId="77777777" w:rsidR="00407215" w:rsidRPr="00FF14B3" w:rsidRDefault="00407215" w:rsidP="00C71329">
            <w:pPr>
              <w:pStyle w:val="TAL"/>
            </w:pPr>
            <w:r w:rsidRPr="00FF14B3">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4F4822C" w14:textId="77777777" w:rsidR="00407215" w:rsidRPr="00FF14B3" w:rsidRDefault="00407215" w:rsidP="00C71329">
            <w:pPr>
              <w:pStyle w:val="TAL"/>
            </w:pPr>
            <w:r w:rsidRPr="00FF14B3">
              <w:t>Vendor-Specific-Application-Id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332B44B" w14:textId="77777777" w:rsidR="00407215" w:rsidRPr="00FF14B3" w:rsidRDefault="00407215" w:rsidP="00C71329">
            <w:pPr>
              <w:pStyle w:val="TAL"/>
            </w:pPr>
            <w:r w:rsidRPr="00FF14B3">
              <w:t>14.2.0</w:t>
            </w:r>
          </w:p>
        </w:tc>
      </w:tr>
      <w:tr w:rsidR="00407215" w:rsidRPr="00FF14B3" w14:paraId="333AA44C"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F9FA30" w14:textId="77777777" w:rsidR="00407215" w:rsidRPr="00FF14B3" w:rsidRDefault="00407215" w:rsidP="00C71329">
            <w:pPr>
              <w:pStyle w:val="TAL"/>
            </w:pPr>
            <w:r w:rsidRPr="00FF14B3">
              <w:t>2017-06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FD5A2" w14:textId="77777777" w:rsidR="00407215" w:rsidRPr="00FF14B3" w:rsidRDefault="00407215" w:rsidP="00C71329">
            <w:pPr>
              <w:pStyle w:val="TAL"/>
            </w:pPr>
            <w:r w:rsidRPr="00FF14B3">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B38BA8" w14:textId="77777777" w:rsidR="00407215" w:rsidRPr="00FF14B3" w:rsidRDefault="00407215" w:rsidP="00C71329">
            <w:pPr>
              <w:pStyle w:val="TAL"/>
            </w:pPr>
            <w:r w:rsidRPr="00FF14B3">
              <w:t>CP-171018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183C6" w14:textId="77777777" w:rsidR="00407215" w:rsidRPr="00FF14B3" w:rsidRDefault="00407215" w:rsidP="00C71329">
            <w:pPr>
              <w:pStyle w:val="TAL"/>
            </w:pPr>
            <w:r w:rsidRPr="00FF14B3">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14D" w14:textId="77777777" w:rsidR="00407215" w:rsidRPr="00FF14B3" w:rsidRDefault="00407215" w:rsidP="00C71329">
            <w:pPr>
              <w:pStyle w:val="TAL"/>
            </w:pPr>
            <w:r w:rsidRPr="00FF14B3">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689B706" w14:textId="77777777" w:rsidR="00407215" w:rsidRPr="00FF14B3" w:rsidRDefault="00407215" w:rsidP="00C71329">
            <w:pPr>
              <w:pStyle w:val="TAL"/>
            </w:pPr>
            <w:r w:rsidRPr="00FF14B3">
              <w:t xml:space="preserve">Support for </w:t>
            </w:r>
            <w:proofErr w:type="spellStart"/>
            <w:r w:rsidRPr="00FF14B3">
              <w:t>signaling</w:t>
            </w:r>
            <w:proofErr w:type="spellEnd"/>
            <w:r w:rsidRPr="00FF14B3">
              <w:t xml:space="preserve"> transport level packet marking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C3F4B5A" w14:textId="77777777" w:rsidR="00407215" w:rsidRPr="00FF14B3" w:rsidRDefault="00407215" w:rsidP="00C71329">
            <w:pPr>
              <w:pStyle w:val="TAL"/>
            </w:pPr>
            <w:r w:rsidRPr="00FF14B3">
              <w:t>14.2.0</w:t>
            </w:r>
          </w:p>
        </w:tc>
      </w:tr>
      <w:tr w:rsidR="00407215" w:rsidRPr="00FF14B3" w14:paraId="663F2D75"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BBDC0F6" w14:textId="77777777" w:rsidR="00407215" w:rsidRPr="00FF14B3" w:rsidRDefault="00407215" w:rsidP="00C71329">
            <w:pPr>
              <w:pStyle w:val="TAL"/>
            </w:pPr>
            <w:r w:rsidRPr="00FF14B3">
              <w:t>2017-09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096E6" w14:textId="77777777" w:rsidR="00407215" w:rsidRPr="00FF14B3" w:rsidRDefault="00407215" w:rsidP="00C71329">
            <w:pPr>
              <w:pStyle w:val="TAL"/>
            </w:pPr>
            <w:r w:rsidRPr="00FF14B3">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9E75F" w14:textId="77777777" w:rsidR="00407215" w:rsidRPr="00FF14B3" w:rsidRDefault="00407215" w:rsidP="00C71329">
            <w:pPr>
              <w:pStyle w:val="TAL"/>
            </w:pPr>
            <w:r w:rsidRPr="00FF14B3">
              <w:t>CP-172013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FDFA" w14:textId="77777777" w:rsidR="00407215" w:rsidRPr="00FF14B3" w:rsidRDefault="00407215" w:rsidP="00C71329">
            <w:pPr>
              <w:pStyle w:val="TAL"/>
            </w:pPr>
            <w:r w:rsidRPr="00FF14B3">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55130" w14:textId="77777777" w:rsidR="00407215" w:rsidRPr="00FF14B3" w:rsidRDefault="00407215" w:rsidP="00C71329">
            <w:pPr>
              <w:pStyle w:val="TAL"/>
            </w:pPr>
            <w:r w:rsidRPr="00FF14B3">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FC87188" w14:textId="77777777" w:rsidR="00407215" w:rsidRPr="00FF14B3" w:rsidRDefault="00407215" w:rsidP="00C71329">
            <w:pPr>
              <w:pStyle w:val="TAL"/>
            </w:pPr>
            <w:r w:rsidRPr="00FF14B3">
              <w:t>Correction of DRMP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7B8591B" w14:textId="77777777" w:rsidR="00407215" w:rsidRPr="00FF14B3" w:rsidRDefault="00407215" w:rsidP="00C71329">
            <w:pPr>
              <w:pStyle w:val="TAL"/>
            </w:pPr>
            <w:r w:rsidRPr="00FF14B3">
              <w:t>14.3.0</w:t>
            </w:r>
          </w:p>
        </w:tc>
      </w:tr>
      <w:tr w:rsidR="00407215" w:rsidRPr="00FF14B3" w14:paraId="5322BA67"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0BFDABD" w14:textId="77777777" w:rsidR="00407215" w:rsidRPr="00FF14B3" w:rsidRDefault="00407215" w:rsidP="00C71329">
            <w:pPr>
              <w:pStyle w:val="TAL"/>
            </w:pPr>
            <w:r w:rsidRPr="00FF14B3">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75A73" w14:textId="77777777" w:rsidR="00407215" w:rsidRPr="00FF14B3" w:rsidRDefault="00407215" w:rsidP="00C71329">
            <w:pPr>
              <w:pStyle w:val="TAL"/>
            </w:pPr>
            <w:r w:rsidRPr="00FF14B3">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5ED29" w14:textId="77777777" w:rsidR="00407215" w:rsidRPr="00FF14B3" w:rsidRDefault="00407215" w:rsidP="00C71329">
            <w:pPr>
              <w:pStyle w:val="TAL"/>
            </w:pPr>
            <w:r w:rsidRPr="00FF14B3">
              <w:t>CP-192094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7E947" w14:textId="77777777" w:rsidR="00407215" w:rsidRPr="00FF14B3" w:rsidRDefault="00407215" w:rsidP="00C71329">
            <w:pPr>
              <w:pStyle w:val="TAL"/>
            </w:pPr>
            <w:r w:rsidRPr="00FF14B3">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2927" w14:textId="77777777" w:rsidR="00407215" w:rsidRPr="00FF14B3" w:rsidRDefault="00407215" w:rsidP="00C71329">
            <w:pPr>
              <w:pStyle w:val="TAL"/>
            </w:pPr>
            <w:r w:rsidRPr="00FF14B3">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9A08746" w14:textId="77777777" w:rsidR="00407215" w:rsidRPr="00FF14B3" w:rsidRDefault="00407215" w:rsidP="00C71329">
            <w:pPr>
              <w:pStyle w:val="TAL"/>
            </w:pPr>
            <w:r w:rsidRPr="00FF14B3">
              <w:t>draft-</w:t>
            </w:r>
            <w:proofErr w:type="spellStart"/>
            <w:r w:rsidRPr="00FF14B3">
              <w:t>ietf</w:t>
            </w:r>
            <w:proofErr w:type="spellEnd"/>
            <w:r w:rsidRPr="00FF14B3">
              <w:t>-dime-load published as RFC 8583</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E72548F" w14:textId="77777777" w:rsidR="00407215" w:rsidRPr="00FF14B3" w:rsidRDefault="00407215" w:rsidP="00C71329">
            <w:pPr>
              <w:pStyle w:val="TAL"/>
            </w:pPr>
            <w:r w:rsidRPr="00FF14B3">
              <w:t>14.4.0</w:t>
            </w:r>
          </w:p>
        </w:tc>
      </w:tr>
      <w:tr w:rsidR="007C7214" w:rsidRPr="00FF14B3" w14:paraId="0028B5A2" w14:textId="77777777" w:rsidTr="00C71329">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64C2D" w14:textId="571ECA3D" w:rsidR="007C7214" w:rsidRPr="00FF14B3" w:rsidRDefault="007C7214" w:rsidP="00C71329">
            <w:pPr>
              <w:pStyle w:val="TAL"/>
            </w:pPr>
            <w: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53E3A" w14:textId="03319AFE" w:rsidR="007C7214" w:rsidRPr="00FF14B3" w:rsidRDefault="007C7214" w:rsidP="00C71329">
            <w:pPr>
              <w:pStyle w:val="TAL"/>
            </w:pPr>
            <w: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115C8" w14:textId="7F023FEE" w:rsidR="007C7214" w:rsidRPr="00FF14B3" w:rsidRDefault="007C7214" w:rsidP="00C71329">
            <w:pPr>
              <w:pStyle w:val="TAL"/>
            </w:pPr>
            <w:r>
              <w:t>CP-223075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63E9" w14:textId="6F714DCC" w:rsidR="007C7214" w:rsidRPr="00FF14B3" w:rsidRDefault="007C7214" w:rsidP="00C71329">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BBB6" w14:textId="09283C18" w:rsidR="007C7214" w:rsidRPr="00FF14B3" w:rsidRDefault="007C7214" w:rsidP="00C71329">
            <w:pPr>
              <w:pStyle w:val="TAL"/>
            </w:pPr>
            <w: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563F554" w14:textId="752CE33E" w:rsidR="007C7214" w:rsidRPr="00FF14B3" w:rsidRDefault="007C7214" w:rsidP="00C71329">
            <w:pPr>
              <w:pStyle w:val="TAL"/>
            </w:pPr>
            <w:r>
              <w:t>Data Pull improvement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6C78AE8" w14:textId="66A12A7B" w:rsidR="007C7214" w:rsidRPr="00FF14B3" w:rsidRDefault="007C7214" w:rsidP="00C71329">
            <w:pPr>
              <w:pStyle w:val="TAL"/>
            </w:pPr>
            <w:r>
              <w:t>14.5.0</w:t>
            </w:r>
          </w:p>
        </w:tc>
      </w:tr>
    </w:tbl>
    <w:p w14:paraId="6AE5F0B0" w14:textId="77777777" w:rsidR="00080512" w:rsidRDefault="00080512" w:rsidP="00407215"/>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C03D" w14:textId="77777777" w:rsidR="000626DB" w:rsidRDefault="000626DB">
      <w:r>
        <w:separator/>
      </w:r>
    </w:p>
  </w:endnote>
  <w:endnote w:type="continuationSeparator" w:id="0">
    <w:p w14:paraId="78AC5821" w14:textId="77777777" w:rsidR="000626DB" w:rsidRDefault="0006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F7F2" w14:textId="77777777" w:rsidR="000626DB" w:rsidRDefault="000626DB">
      <w:r>
        <w:separator/>
      </w:r>
    </w:p>
  </w:footnote>
  <w:footnote w:type="continuationSeparator" w:id="0">
    <w:p w14:paraId="1F73F69F" w14:textId="77777777" w:rsidR="000626DB" w:rsidRDefault="0006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12686" w14:textId="77777777" w:rsidR="007C7214" w:rsidRDefault="007C7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65795" w14:textId="77777777" w:rsidR="00407215" w:rsidRDefault="004072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C3AA6E0" w14:textId="77777777" w:rsidR="00407215" w:rsidRDefault="004072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6D0E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7214">
      <w:rPr>
        <w:rFonts w:ascii="Arial" w:hAnsi="Arial" w:cs="Arial"/>
        <w:b/>
        <w:noProof/>
        <w:sz w:val="18"/>
        <w:szCs w:val="18"/>
      </w:rPr>
      <w:t>3GPP TS 29.283 V14.5.0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171A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7214">
      <w:rPr>
        <w:rFonts w:ascii="Arial" w:hAnsi="Arial" w:cs="Arial"/>
        <w:b/>
        <w:noProof/>
        <w:sz w:val="18"/>
        <w:szCs w:val="18"/>
      </w:rPr>
      <w:t>Release 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SignatureChar"/>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Signature"/>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SalutationChar"/>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NoteHeading"/>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NormalInden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NormalWeb"/>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NoSpacing"/>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Salutation"/>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MessageHeader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multilevel"/>
    <w:tmpl w:val="B62668A0"/>
    <w:lvl w:ilvl="0">
      <w:start w:val="1"/>
      <w:numFmt w:val="bullet"/>
      <w:pStyle w:val="00BodyTex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94457AA"/>
    <w:multiLevelType w:val="singleLevel"/>
    <w:tmpl w:val="84DA3342"/>
    <w:lvl w:ilvl="0">
      <w:numFmt w:val="decimal"/>
      <w:lvlText w:val="%1"/>
      <w:legacy w:legacy="1" w:legacySpace="0" w:legacyIndent="0"/>
      <w:lvlJc w:val="left"/>
    </w:lvl>
  </w:abstractNum>
  <w:abstractNum w:abstractNumId="18" w15:restartNumberingAfterBreak="0">
    <w:nsid w:val="29F978E9"/>
    <w:multiLevelType w:val="multilevel"/>
    <w:tmpl w:val="9C7E1708"/>
    <w:lvl w:ilvl="0">
      <w:start w:val="1"/>
      <w:numFmt w:val="bullet"/>
      <w:pStyle w:val="Tex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5C80964"/>
    <w:multiLevelType w:val="multilevel"/>
    <w:tmpl w:val="08700742"/>
    <w:lvl w:ilvl="0">
      <w:start w:val="1"/>
      <w:numFmt w:val="decimal"/>
      <w:pStyle w:val="NOChar"/>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B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B1Cha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613327BD"/>
    <w:multiLevelType w:val="singleLevel"/>
    <w:tmpl w:val="18A6FACA"/>
    <w:lvl w:ilvl="0">
      <w:start w:val="1"/>
      <w:numFmt w:val="decimal"/>
      <w:pStyle w:val="BL"/>
      <w:lvlText w:val="[%1]"/>
      <w:lvlJc w:val="left"/>
      <w:pPr>
        <w:tabs>
          <w:tab w:val="num" w:pos="360"/>
        </w:tabs>
        <w:ind w:left="360" w:hanging="360"/>
      </w:pPr>
    </w:lvl>
  </w:abstractNum>
  <w:abstractNum w:abstractNumId="27" w15:restartNumberingAfterBreak="0">
    <w:nsid w:val="63592A4E"/>
    <w:multiLevelType w:val="singleLevel"/>
    <w:tmpl w:val="84DA3342"/>
    <w:lvl w:ilvl="0">
      <w:numFmt w:val="decimal"/>
      <w:lvlText w:val="%1"/>
      <w:legacy w:legacy="1" w:legacySpace="0" w:legacyIndent="0"/>
      <w:lvlJc w:val="left"/>
    </w:lvl>
  </w:abstractNum>
  <w:abstractNum w:abstractNumId="28"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6846D8D"/>
    <w:multiLevelType w:val="multilevel"/>
    <w:tmpl w:val="D5282204"/>
    <w:lvl w:ilvl="0">
      <w:start w:val="1"/>
      <w:numFmt w:val="upperLetter"/>
      <w:pStyle w:val="B1"/>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9156C54"/>
    <w:multiLevelType w:val="multilevel"/>
    <w:tmpl w:val="509E308C"/>
    <w:lvl w:ilvl="0">
      <w:start w:val="1"/>
      <w:numFmt w:val="bullet"/>
      <w:pStyle w:val="Emphasis"/>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595524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5660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0706459">
    <w:abstractNumId w:val="11"/>
  </w:num>
  <w:num w:numId="4" w16cid:durableId="906644402">
    <w:abstractNumId w:val="29"/>
  </w:num>
  <w:num w:numId="5" w16cid:durableId="1599023750">
    <w:abstractNumId w:val="9"/>
  </w:num>
  <w:num w:numId="6" w16cid:durableId="198251502">
    <w:abstractNumId w:val="7"/>
  </w:num>
  <w:num w:numId="7" w16cid:durableId="1189097726">
    <w:abstractNumId w:val="6"/>
  </w:num>
  <w:num w:numId="8" w16cid:durableId="382408745">
    <w:abstractNumId w:val="5"/>
  </w:num>
  <w:num w:numId="9" w16cid:durableId="1213420683">
    <w:abstractNumId w:val="4"/>
  </w:num>
  <w:num w:numId="10" w16cid:durableId="1411193837">
    <w:abstractNumId w:val="8"/>
  </w:num>
  <w:num w:numId="11" w16cid:durableId="1993021769">
    <w:abstractNumId w:val="3"/>
  </w:num>
  <w:num w:numId="12" w16cid:durableId="795026564">
    <w:abstractNumId w:val="2"/>
  </w:num>
  <w:num w:numId="13" w16cid:durableId="2037466196">
    <w:abstractNumId w:val="1"/>
  </w:num>
  <w:num w:numId="14" w16cid:durableId="479276005">
    <w:abstractNumId w:val="0"/>
  </w:num>
  <w:num w:numId="15" w16cid:durableId="13083635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74723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27555714">
    <w:abstractNumId w:val="31"/>
  </w:num>
  <w:num w:numId="18" w16cid:durableId="470826529">
    <w:abstractNumId w:val="26"/>
  </w:num>
  <w:num w:numId="19" w16cid:durableId="661860023">
    <w:abstractNumId w:val="23"/>
  </w:num>
  <w:num w:numId="20" w16cid:durableId="1526403230">
    <w:abstractNumId w:val="18"/>
  </w:num>
  <w:num w:numId="21" w16cid:durableId="961813362">
    <w:abstractNumId w:val="32"/>
  </w:num>
  <w:num w:numId="22" w16cid:durableId="332877363">
    <w:abstractNumId w:val="13"/>
  </w:num>
  <w:num w:numId="23" w16cid:durableId="792866512">
    <w:abstractNumId w:val="20"/>
  </w:num>
  <w:num w:numId="24" w16cid:durableId="666831208">
    <w:abstractNumId w:val="24"/>
  </w:num>
  <w:num w:numId="25" w16cid:durableId="346955213">
    <w:abstractNumId w:val="21"/>
  </w:num>
  <w:num w:numId="26" w16cid:durableId="1854031163">
    <w:abstractNumId w:val="28"/>
  </w:num>
  <w:num w:numId="27" w16cid:durableId="906646424">
    <w:abstractNumId w:val="30"/>
  </w:num>
  <w:num w:numId="28" w16cid:durableId="844587559">
    <w:abstractNumId w:val="19"/>
  </w:num>
  <w:num w:numId="29" w16cid:durableId="782262265">
    <w:abstractNumId w:val="15"/>
  </w:num>
  <w:num w:numId="30" w16cid:durableId="327709123">
    <w:abstractNumId w:val="14"/>
  </w:num>
  <w:num w:numId="31" w16cid:durableId="595015305">
    <w:abstractNumId w:val="25"/>
  </w:num>
  <w:num w:numId="32" w16cid:durableId="1916742341">
    <w:abstractNumId w:val="12"/>
  </w:num>
  <w:num w:numId="33" w16cid:durableId="48966655">
    <w:abstractNumId w:val="16"/>
  </w:num>
  <w:num w:numId="34" w16cid:durableId="506949069">
    <w:abstractNumId w:val="22"/>
  </w:num>
  <w:num w:numId="35" w16cid:durableId="395976793">
    <w:abstractNumId w:val="17"/>
  </w:num>
  <w:num w:numId="36" w16cid:durableId="1067612696">
    <w:abstractNumId w:val="27"/>
  </w:num>
  <w:num w:numId="37" w16cid:durableId="838816045">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26DB"/>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07215"/>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C7214"/>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4E39"/>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AvtalBrödtext, ändrad,ändrad,Bodytext,AvtalBrodtext,andrad,- TF,Body3,EHPT,Body Text2,Requirements,Body Text ,Body Text level 1,Response"/>
    <w:basedOn w:val="Normal"/>
    <w:link w:val="BodyTextChar"/>
    <w:rsid w:val="00F34834"/>
    <w:pPr>
      <w:spacing w:after="120"/>
    </w:pPr>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tx,ft"/>
    <w:basedOn w:val="Normal"/>
    <w:link w:val="FootnoteTextChar"/>
    <w:rsid w:val="00F34834"/>
    <w:pPr>
      <w:spacing w:after="0"/>
    </w:pPr>
  </w:style>
  <w:style w:type="character" w:customStyle="1" w:styleId="FootnoteTextChar">
    <w:name w:val="Footnote Text Char"/>
    <w:aliases w:val="ftx Char,f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07215"/>
    <w:rPr>
      <w:rFonts w:ascii="Arial" w:hAnsi="Arial"/>
      <w:sz w:val="36"/>
      <w:lang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basedOn w:val="DefaultParagraphFont"/>
    <w:link w:val="Heading2"/>
    <w:rsid w:val="00407215"/>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07215"/>
    <w:rPr>
      <w:rFonts w:ascii="Arial" w:hAnsi="Arial"/>
      <w:sz w:val="28"/>
      <w:lang w:eastAsia="en-US"/>
    </w:rPr>
  </w:style>
  <w:style w:type="character" w:customStyle="1" w:styleId="Heading4Char">
    <w:name w:val="Heading 4 Char"/>
    <w:aliases w:val="h4 Char,H4 Char,4 Char,H4-Heading 4 Char,a. Char,Heading4 Char"/>
    <w:basedOn w:val="DefaultParagraphFont"/>
    <w:link w:val="Heading4"/>
    <w:rsid w:val="00407215"/>
    <w:rPr>
      <w:rFonts w:ascii="Arial" w:hAnsi="Arial"/>
      <w:sz w:val="24"/>
      <w:lang w:eastAsia="en-US"/>
    </w:rPr>
  </w:style>
  <w:style w:type="character" w:customStyle="1" w:styleId="Heading5Char">
    <w:name w:val="Heading 5 Char"/>
    <w:basedOn w:val="DefaultParagraphFont"/>
    <w:link w:val="Heading5"/>
    <w:rsid w:val="00407215"/>
    <w:rPr>
      <w:rFonts w:ascii="Arial" w:hAnsi="Arial"/>
      <w:sz w:val="22"/>
      <w:lang w:eastAsia="en-US"/>
    </w:rPr>
  </w:style>
  <w:style w:type="character" w:customStyle="1" w:styleId="Heading6Char">
    <w:name w:val="Heading 6 Char"/>
    <w:basedOn w:val="DefaultParagraphFont"/>
    <w:link w:val="Heading6"/>
    <w:rsid w:val="00407215"/>
    <w:rPr>
      <w:rFonts w:ascii="Arial" w:hAnsi="Arial"/>
      <w:lang w:eastAsia="en-US"/>
    </w:rPr>
  </w:style>
  <w:style w:type="character" w:customStyle="1" w:styleId="Heading7Char">
    <w:name w:val="Heading 7 Char"/>
    <w:basedOn w:val="DefaultParagraphFont"/>
    <w:link w:val="Heading7"/>
    <w:rsid w:val="00407215"/>
    <w:rPr>
      <w:rFonts w:ascii="Arial" w:hAnsi="Arial"/>
      <w:lang w:eastAsia="en-US"/>
    </w:rPr>
  </w:style>
  <w:style w:type="character" w:customStyle="1" w:styleId="Heading8Char">
    <w:name w:val="Heading 8 Char"/>
    <w:basedOn w:val="DefaultParagraphFont"/>
    <w:link w:val="Heading8"/>
    <w:rsid w:val="00407215"/>
    <w:rPr>
      <w:rFonts w:ascii="Arial" w:hAnsi="Arial"/>
      <w:sz w:val="36"/>
      <w:lang w:eastAsia="en-US"/>
    </w:rPr>
  </w:style>
  <w:style w:type="character" w:customStyle="1" w:styleId="Heading9Char">
    <w:name w:val="Heading 9 Char"/>
    <w:basedOn w:val="DefaultParagraphFont"/>
    <w:link w:val="Heading9"/>
    <w:rsid w:val="00407215"/>
    <w:rPr>
      <w:rFonts w:ascii="Arial" w:hAnsi="Arial"/>
      <w:sz w:val="36"/>
      <w:lang w:eastAsia="en-US"/>
    </w:rPr>
  </w:style>
  <w:style w:type="character" w:customStyle="1" w:styleId="HeaderChar">
    <w:name w:val="Header Char"/>
    <w:basedOn w:val="DefaultParagraphFont"/>
    <w:link w:val="Header"/>
    <w:rsid w:val="00407215"/>
    <w:rPr>
      <w:rFonts w:ascii="Arial" w:hAnsi="Arial"/>
      <w:b/>
      <w:sz w:val="18"/>
      <w:lang w:eastAsia="ja-JP"/>
    </w:rPr>
  </w:style>
  <w:style w:type="character" w:customStyle="1" w:styleId="FooterChar">
    <w:name w:val="Footer Char"/>
    <w:basedOn w:val="DefaultParagraphFont"/>
    <w:link w:val="Footer"/>
    <w:rsid w:val="00407215"/>
    <w:rPr>
      <w:rFonts w:ascii="Arial" w:hAnsi="Arial"/>
      <w:b/>
      <w:i/>
      <w:sz w:val="18"/>
      <w:lang w:eastAsia="ja-JP"/>
    </w:rPr>
  </w:style>
  <w:style w:type="character" w:styleId="FootnoteReference">
    <w:name w:val="footnote reference"/>
    <w:aliases w:val="ft#,fr"/>
    <w:rsid w:val="00407215"/>
    <w:rPr>
      <w:b/>
      <w:position w:val="6"/>
      <w:sz w:val="16"/>
    </w:rPr>
  </w:style>
  <w:style w:type="paragraph" w:customStyle="1" w:styleId="CRCoverPage">
    <w:name w:val="CR Cover Page"/>
    <w:rsid w:val="00407215"/>
    <w:pPr>
      <w:spacing w:after="120"/>
    </w:pPr>
    <w:rPr>
      <w:rFonts w:ascii="Arial" w:hAnsi="Arial"/>
      <w:lang w:eastAsia="en-US"/>
    </w:rPr>
  </w:style>
  <w:style w:type="paragraph" w:customStyle="1" w:styleId="tdoc-header">
    <w:name w:val="tdoc-header"/>
    <w:rsid w:val="00407215"/>
    <w:rPr>
      <w:rFonts w:ascii="Arial" w:hAnsi="Arial"/>
      <w:sz w:val="24"/>
      <w:lang w:eastAsia="en-US"/>
    </w:rPr>
  </w:style>
  <w:style w:type="character" w:styleId="CommentReference">
    <w:name w:val="annotation reference"/>
    <w:rsid w:val="00407215"/>
    <w:rPr>
      <w:sz w:val="16"/>
    </w:rPr>
  </w:style>
  <w:style w:type="character" w:customStyle="1" w:styleId="TALChar">
    <w:name w:val="TAL Char"/>
    <w:link w:val="TAL"/>
    <w:rsid w:val="00407215"/>
    <w:rPr>
      <w:rFonts w:ascii="Arial" w:hAnsi="Arial"/>
      <w:sz w:val="18"/>
      <w:lang w:eastAsia="en-US"/>
    </w:rPr>
  </w:style>
  <w:style w:type="character" w:customStyle="1" w:styleId="TACChar">
    <w:name w:val="TAC Char"/>
    <w:link w:val="TAC"/>
    <w:rsid w:val="00407215"/>
    <w:rPr>
      <w:rFonts w:ascii="Arial" w:hAnsi="Arial"/>
      <w:sz w:val="18"/>
      <w:lang w:eastAsia="en-US"/>
    </w:rPr>
  </w:style>
  <w:style w:type="character" w:customStyle="1" w:styleId="TAHChar">
    <w:name w:val="TAH Char"/>
    <w:link w:val="TAH"/>
    <w:rsid w:val="00407215"/>
    <w:rPr>
      <w:rFonts w:ascii="Arial" w:hAnsi="Arial"/>
      <w:b/>
      <w:sz w:val="18"/>
      <w:lang w:eastAsia="en-US"/>
    </w:rPr>
  </w:style>
  <w:style w:type="paragraph" w:customStyle="1" w:styleId="INDENT1">
    <w:name w:val="INDENT1"/>
    <w:basedOn w:val="Normal"/>
    <w:rsid w:val="00407215"/>
    <w:pPr>
      <w:ind w:left="851"/>
    </w:pPr>
  </w:style>
  <w:style w:type="paragraph" w:customStyle="1" w:styleId="INDENT2">
    <w:name w:val="INDENT2"/>
    <w:basedOn w:val="Normal"/>
    <w:rsid w:val="00407215"/>
    <w:pPr>
      <w:ind w:left="1135" w:hanging="284"/>
    </w:pPr>
  </w:style>
  <w:style w:type="paragraph" w:customStyle="1" w:styleId="INDENT3">
    <w:name w:val="INDENT3"/>
    <w:basedOn w:val="Normal"/>
    <w:rsid w:val="00407215"/>
    <w:pPr>
      <w:ind w:left="1701" w:hanging="567"/>
    </w:pPr>
  </w:style>
  <w:style w:type="paragraph" w:customStyle="1" w:styleId="FigureTitle">
    <w:name w:val="Figure_Title"/>
    <w:basedOn w:val="Normal"/>
    <w:next w:val="Normal"/>
    <w:rsid w:val="004072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07215"/>
    <w:pPr>
      <w:keepNext/>
      <w:keepLines/>
    </w:pPr>
    <w:rPr>
      <w:b/>
    </w:rPr>
  </w:style>
  <w:style w:type="paragraph" w:customStyle="1" w:styleId="enumlev2">
    <w:name w:val="enumlev2"/>
    <w:basedOn w:val="Normal"/>
    <w:rsid w:val="0040721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07215"/>
    <w:pPr>
      <w:keepNext/>
      <w:keepLines/>
      <w:spacing w:before="240"/>
      <w:ind w:left="1418"/>
    </w:pPr>
    <w:rPr>
      <w:rFonts w:ascii="Arial" w:hAnsi="Arial"/>
      <w:b/>
      <w:sz w:val="36"/>
    </w:rPr>
  </w:style>
  <w:style w:type="paragraph" w:customStyle="1" w:styleId="b11">
    <w:name w:val="b1"/>
    <w:basedOn w:val="Normal"/>
    <w:rsid w:val="00407215"/>
    <w:pPr>
      <w:tabs>
        <w:tab w:val="num" w:pos="360"/>
      </w:tabs>
      <w:spacing w:before="120" w:after="120"/>
      <w:ind w:left="360" w:hanging="360"/>
    </w:pPr>
  </w:style>
  <w:style w:type="paragraph" w:customStyle="1" w:styleId="AppendixHeading">
    <w:name w:val="Appendix Heading"/>
    <w:basedOn w:val="Heading1"/>
    <w:next w:val="Normal"/>
    <w:rsid w:val="00407215"/>
    <w:pPr>
      <w:pageBreakBefore/>
      <w:numPr>
        <w:numId w:val="17"/>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407215"/>
    <w:pPr>
      <w:numPr>
        <w:ilvl w:val="1"/>
        <w:numId w:val="19"/>
      </w:numPr>
      <w:spacing w:before="240" w:after="240" w:line="280" w:lineRule="exact"/>
      <w:jc w:val="both"/>
    </w:pPr>
    <w:rPr>
      <w:b/>
      <w:kern w:val="28"/>
      <w:sz w:val="28"/>
    </w:rPr>
  </w:style>
  <w:style w:type="paragraph" w:customStyle="1" w:styleId="Reference">
    <w:name w:val="Reference"/>
    <w:basedOn w:val="Normal"/>
    <w:rsid w:val="00407215"/>
    <w:pPr>
      <w:keepNext/>
      <w:numPr>
        <w:numId w:val="18"/>
      </w:numPr>
      <w:spacing w:before="240" w:after="120"/>
      <w:jc w:val="both"/>
      <w:outlineLvl w:val="0"/>
    </w:pPr>
    <w:rPr>
      <w:kern w:val="28"/>
    </w:rPr>
  </w:style>
  <w:style w:type="paragraph" w:customStyle="1" w:styleId="a">
    <w:name w:val="'"/>
    <w:basedOn w:val="Heading5"/>
    <w:rsid w:val="00407215"/>
    <w:pPr>
      <w:keepNext w:val="0"/>
      <w:tabs>
        <w:tab w:val="num" w:pos="1080"/>
        <w:tab w:val="left" w:pos="2880"/>
      </w:tabs>
      <w:spacing w:before="240" w:after="60" w:line="280" w:lineRule="exact"/>
      <w:ind w:left="0" w:firstLine="0"/>
      <w:jc w:val="both"/>
      <w:outlineLvl w:val="9"/>
    </w:pPr>
    <w:rPr>
      <w:b/>
      <w:i/>
      <w:kern w:val="28"/>
      <w:sz w:val="20"/>
    </w:rPr>
  </w:style>
  <w:style w:type="paragraph" w:customStyle="1" w:styleId="B30">
    <w:name w:val="B3+"/>
    <w:basedOn w:val="Normal"/>
    <w:rsid w:val="00407215"/>
    <w:pPr>
      <w:numPr>
        <w:numId w:val="22"/>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407215"/>
    <w:pPr>
      <w:numPr>
        <w:numId w:val="20"/>
      </w:numPr>
      <w:tabs>
        <w:tab w:val="clear" w:pos="644"/>
        <w:tab w:val="left" w:pos="567"/>
      </w:tabs>
      <w:overflowPunct w:val="0"/>
      <w:autoSpaceDE w:val="0"/>
      <w:autoSpaceDN w:val="0"/>
      <w:adjustRightInd w:val="0"/>
      <w:textAlignment w:val="baseline"/>
    </w:pPr>
  </w:style>
  <w:style w:type="paragraph" w:customStyle="1" w:styleId="B2">
    <w:name w:val="B2+"/>
    <w:basedOn w:val="Normal"/>
    <w:rsid w:val="00407215"/>
    <w:pPr>
      <w:numPr>
        <w:numId w:val="21"/>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407215"/>
    <w:pPr>
      <w:numPr>
        <w:numId w:val="24"/>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407215"/>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407215"/>
    <w:pPr>
      <w:spacing w:after="220"/>
    </w:pPr>
  </w:style>
  <w:style w:type="paragraph" w:customStyle="1" w:styleId="Text">
    <w:name w:val="Text"/>
    <w:rsid w:val="00407215"/>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character" w:styleId="Emphasis">
    <w:name w:val="Emphasis"/>
    <w:qFormat/>
    <w:rsid w:val="00407215"/>
    <w:rPr>
      <w:i/>
    </w:rPr>
  </w:style>
  <w:style w:type="character" w:customStyle="1" w:styleId="B1Char">
    <w:name w:val="B1 Char"/>
    <w:link w:val="B10"/>
    <w:rsid w:val="00407215"/>
    <w:rPr>
      <w:lang w:eastAsia="en-US"/>
    </w:rPr>
  </w:style>
  <w:style w:type="character" w:customStyle="1" w:styleId="NOChar">
    <w:name w:val="NO Char"/>
    <w:link w:val="NO"/>
    <w:rsid w:val="00407215"/>
    <w:rPr>
      <w:lang w:eastAsia="en-US"/>
    </w:rPr>
  </w:style>
  <w:style w:type="character" w:customStyle="1" w:styleId="EXCar">
    <w:name w:val="EX Car"/>
    <w:link w:val="EX"/>
    <w:rsid w:val="00407215"/>
    <w:rPr>
      <w:lang w:eastAsia="en-US"/>
    </w:rPr>
  </w:style>
  <w:style w:type="character" w:customStyle="1" w:styleId="EditorsNoteChar">
    <w:name w:val="Editor's Note Char"/>
    <w:aliases w:val="EN Char"/>
    <w:link w:val="EditorsNote"/>
    <w:rsid w:val="00407215"/>
    <w:rPr>
      <w:color w:val="FF0000"/>
      <w:lang w:eastAsia="en-US"/>
    </w:rPr>
  </w:style>
  <w:style w:type="paragraph" w:customStyle="1" w:styleId="tac0">
    <w:name w:val="tac"/>
    <w:basedOn w:val="Normal"/>
    <w:rsid w:val="00407215"/>
    <w:pPr>
      <w:spacing w:before="100" w:beforeAutospacing="1" w:after="100" w:afterAutospacing="1"/>
    </w:pPr>
    <w:rPr>
      <w:rFonts w:eastAsia="SimSun"/>
      <w:sz w:val="24"/>
      <w:szCs w:val="24"/>
      <w:lang w:eastAsia="zh-CN" w:bidi="he-IL"/>
    </w:rPr>
  </w:style>
  <w:style w:type="character" w:customStyle="1" w:styleId="WW8Num7z0">
    <w:name w:val="WW8Num7z0"/>
    <w:rsid w:val="00407215"/>
    <w:rPr>
      <w:rFonts w:ascii="Times New Roman" w:eastAsia="SimSun" w:hAnsi="Times New Roman" w:cs="Times New Roman"/>
    </w:rPr>
  </w:style>
  <w:style w:type="character" w:customStyle="1" w:styleId="B2Char">
    <w:name w:val="B2 Char"/>
    <w:link w:val="B20"/>
    <w:rsid w:val="00407215"/>
    <w:rPr>
      <w:lang w:eastAsia="en-US"/>
    </w:rPr>
  </w:style>
  <w:style w:type="character" w:customStyle="1" w:styleId="NOCar">
    <w:name w:val="NO Car"/>
    <w:rsid w:val="00407215"/>
    <w:rPr>
      <w:rFonts w:ascii="Times New Roman" w:hAnsi="Times New Roman"/>
    </w:rPr>
  </w:style>
  <w:style w:type="character" w:customStyle="1" w:styleId="NOZchn">
    <w:name w:val="NO Zchn"/>
    <w:rsid w:val="00407215"/>
    <w:rPr>
      <w:lang w:val="en-GB" w:eastAsia="en-US"/>
    </w:rPr>
  </w:style>
  <w:style w:type="paragraph" w:styleId="Revision">
    <w:name w:val="Revision"/>
    <w:hidden/>
    <w:uiPriority w:val="99"/>
    <w:semiHidden/>
    <w:rsid w:val="00407215"/>
    <w:rPr>
      <w:lang w:eastAsia="en-US"/>
    </w:rPr>
  </w:style>
  <w:style w:type="paragraph" w:customStyle="1" w:styleId="NormalLeft1cm">
    <w:name w:val="Normal + Left:  1 cm"/>
    <w:aliases w:val="First line:  0.5 cm,After:  0 pt"/>
    <w:basedOn w:val="Normal"/>
    <w:rsid w:val="00407215"/>
    <w:pPr>
      <w:spacing w:after="0"/>
      <w:ind w:left="1134" w:firstLine="226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14832</Words>
  <Characters>84547</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29.283_CR0022_(Rel-14)_MCImp-eMCPTT-CT</cp:lastModifiedBy>
  <cp:revision>4</cp:revision>
  <cp:lastPrinted>2019-02-25T14:05:00Z</cp:lastPrinted>
  <dcterms:created xsi:type="dcterms:W3CDTF">2022-11-23T07:09:00Z</dcterms:created>
  <dcterms:modified xsi:type="dcterms:W3CDTF">2022-11-23T07:22:00Z</dcterms:modified>
</cp:coreProperties>
</file>