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57CA2207"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5869B7">
              <w:t>4</w:t>
            </w:r>
            <w:r>
              <w:t xml:space="preserve">.0 </w:t>
            </w:r>
            <w:r>
              <w:rPr>
                <w:sz w:val="32"/>
              </w:rPr>
              <w:t>(202</w:t>
            </w:r>
            <w:r w:rsidR="00183002">
              <w:rPr>
                <w:sz w:val="32"/>
              </w:rPr>
              <w:t>5</w:t>
            </w:r>
            <w:r>
              <w:rPr>
                <w:sz w:val="32"/>
              </w:rPr>
              <w:t>-</w:t>
            </w:r>
            <w:r w:rsidR="00183002">
              <w:rPr>
                <w:sz w:val="32"/>
              </w:rPr>
              <w:t>0</w:t>
            </w:r>
            <w:r w:rsidR="005869B7">
              <w:rPr>
                <w:sz w:val="32"/>
              </w:rPr>
              <w:t>9</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9" o:title=""/>
                </v:shape>
                <o:OLEObject Type="Embed" ProgID="Word.Picture.8" ShapeID="_x0000_i1025" DrawAspect="Content" ObjectID="_1820236604" r:id="rId10"/>
              </w:object>
            </w:r>
          </w:p>
        </w:tc>
        <w:tc>
          <w:tcPr>
            <w:tcW w:w="5540" w:type="dxa"/>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8752A2" w:rsidRDefault="003319AF" w:rsidP="000B267A">
      <w:pPr>
        <w:pStyle w:val="TT"/>
        <w:rPr>
          <w:lang w:val="en-US"/>
        </w:rPr>
      </w:pPr>
      <w:r w:rsidRPr="008752A2">
        <w:rPr>
          <w:lang w:val="en-US"/>
        </w:rPr>
        <w:br w:type="page"/>
      </w:r>
      <w:bookmarkStart w:id="9" w:name="tableOfContents"/>
      <w:bookmarkEnd w:id="9"/>
      <w:r w:rsidRPr="008752A2">
        <w:rPr>
          <w:lang w:val="en-US"/>
        </w:rPr>
        <w:lastRenderedPageBreak/>
        <w:t>Contents</w:t>
      </w:r>
    </w:p>
    <w:p w14:paraId="69DD4AEE" w14:textId="11F6AD91" w:rsidR="00421984" w:rsidRDefault="003319A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Pr="008752A2">
        <w:rPr>
          <w:lang w:val="en-US"/>
        </w:rPr>
        <w:instrText xml:space="preserve"> TOC \o "1-9" </w:instrText>
      </w:r>
      <w:r>
        <w:fldChar w:fldCharType="separate"/>
      </w:r>
      <w:r w:rsidR="00421984" w:rsidRPr="00F30375">
        <w:rPr>
          <w:noProof/>
          <w:lang w:val="en-US"/>
        </w:rPr>
        <w:t>Foreword</w:t>
      </w:r>
      <w:r w:rsidR="00421984">
        <w:rPr>
          <w:noProof/>
        </w:rPr>
        <w:tab/>
      </w:r>
      <w:r w:rsidR="00421984">
        <w:rPr>
          <w:noProof/>
        </w:rPr>
        <w:fldChar w:fldCharType="begin" w:fldLock="1"/>
      </w:r>
      <w:r w:rsidR="00421984">
        <w:rPr>
          <w:noProof/>
        </w:rPr>
        <w:instrText xml:space="preserve"> PAGEREF _Toc209623184 \h </w:instrText>
      </w:r>
      <w:r w:rsidR="00421984">
        <w:rPr>
          <w:noProof/>
        </w:rPr>
      </w:r>
      <w:r w:rsidR="00421984">
        <w:rPr>
          <w:noProof/>
        </w:rPr>
        <w:fldChar w:fldCharType="separate"/>
      </w:r>
      <w:r w:rsidR="00421984">
        <w:rPr>
          <w:noProof/>
        </w:rPr>
        <w:t>13</w:t>
      </w:r>
      <w:r w:rsidR="00421984">
        <w:rPr>
          <w:noProof/>
        </w:rPr>
        <w:fldChar w:fldCharType="end"/>
      </w:r>
    </w:p>
    <w:p w14:paraId="69906BB1" w14:textId="5F550912"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_Toc209623185 \h </w:instrText>
      </w:r>
      <w:r>
        <w:rPr>
          <w:noProof/>
        </w:rPr>
      </w:r>
      <w:r>
        <w:rPr>
          <w:noProof/>
        </w:rPr>
        <w:fldChar w:fldCharType="separate"/>
      </w:r>
      <w:r>
        <w:rPr>
          <w:noProof/>
        </w:rPr>
        <w:t>15</w:t>
      </w:r>
      <w:r>
        <w:rPr>
          <w:noProof/>
        </w:rPr>
        <w:fldChar w:fldCharType="end"/>
      </w:r>
    </w:p>
    <w:p w14:paraId="64806055" w14:textId="182B99D1"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_Toc209623186 \h </w:instrText>
      </w:r>
      <w:r>
        <w:rPr>
          <w:noProof/>
        </w:rPr>
      </w:r>
      <w:r>
        <w:rPr>
          <w:noProof/>
        </w:rPr>
        <w:fldChar w:fldCharType="separate"/>
      </w:r>
      <w:r>
        <w:rPr>
          <w:noProof/>
        </w:rPr>
        <w:t>15</w:t>
      </w:r>
      <w:r>
        <w:rPr>
          <w:noProof/>
        </w:rPr>
        <w:fldChar w:fldCharType="end"/>
      </w:r>
    </w:p>
    <w:p w14:paraId="2BFC8076" w14:textId="55A34098"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_Toc209623187 \h </w:instrText>
      </w:r>
      <w:r>
        <w:rPr>
          <w:noProof/>
        </w:rPr>
      </w:r>
      <w:r>
        <w:rPr>
          <w:noProof/>
        </w:rPr>
        <w:fldChar w:fldCharType="separate"/>
      </w:r>
      <w:r>
        <w:rPr>
          <w:noProof/>
        </w:rPr>
        <w:t>16</w:t>
      </w:r>
      <w:r>
        <w:rPr>
          <w:noProof/>
        </w:rPr>
        <w:fldChar w:fldCharType="end"/>
      </w:r>
    </w:p>
    <w:p w14:paraId="10D8F1B5" w14:textId="47EE849B"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_Toc209623188 \h </w:instrText>
      </w:r>
      <w:r>
        <w:rPr>
          <w:noProof/>
        </w:rPr>
      </w:r>
      <w:r>
        <w:rPr>
          <w:noProof/>
        </w:rPr>
        <w:fldChar w:fldCharType="separate"/>
      </w:r>
      <w:r>
        <w:rPr>
          <w:noProof/>
        </w:rPr>
        <w:t>16</w:t>
      </w:r>
      <w:r>
        <w:rPr>
          <w:noProof/>
        </w:rPr>
        <w:fldChar w:fldCharType="end"/>
      </w:r>
    </w:p>
    <w:p w14:paraId="6DBD6120" w14:textId="62CAC9DA"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_Toc209623189 \h </w:instrText>
      </w:r>
      <w:r>
        <w:rPr>
          <w:noProof/>
        </w:rPr>
      </w:r>
      <w:r>
        <w:rPr>
          <w:noProof/>
        </w:rPr>
        <w:fldChar w:fldCharType="separate"/>
      </w:r>
      <w:r>
        <w:rPr>
          <w:noProof/>
        </w:rPr>
        <w:t>16</w:t>
      </w:r>
      <w:r>
        <w:rPr>
          <w:noProof/>
        </w:rPr>
        <w:fldChar w:fldCharType="end"/>
      </w:r>
    </w:p>
    <w:p w14:paraId="1544078E" w14:textId="7B48890F"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_Toc209623190 \h </w:instrText>
      </w:r>
      <w:r>
        <w:rPr>
          <w:noProof/>
        </w:rPr>
      </w:r>
      <w:r>
        <w:rPr>
          <w:noProof/>
        </w:rPr>
        <w:fldChar w:fldCharType="separate"/>
      </w:r>
      <w:r>
        <w:rPr>
          <w:noProof/>
        </w:rPr>
        <w:t>16</w:t>
      </w:r>
      <w:r>
        <w:rPr>
          <w:noProof/>
        </w:rPr>
        <w:fldChar w:fldCharType="end"/>
      </w:r>
    </w:p>
    <w:p w14:paraId="6DE2A109" w14:textId="41C95BEF"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_Toc209623191 \h </w:instrText>
      </w:r>
      <w:r>
        <w:rPr>
          <w:noProof/>
        </w:rPr>
      </w:r>
      <w:r>
        <w:rPr>
          <w:noProof/>
        </w:rPr>
        <w:fldChar w:fldCharType="separate"/>
      </w:r>
      <w:r>
        <w:rPr>
          <w:noProof/>
        </w:rPr>
        <w:t>17</w:t>
      </w:r>
      <w:r>
        <w:rPr>
          <w:noProof/>
        </w:rPr>
        <w:fldChar w:fldCharType="end"/>
      </w:r>
    </w:p>
    <w:p w14:paraId="2A48B6EE" w14:textId="69B09C6B"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UAE Server</w:t>
      </w:r>
      <w:r>
        <w:rPr>
          <w:noProof/>
        </w:rPr>
        <w:tab/>
      </w:r>
      <w:r>
        <w:rPr>
          <w:noProof/>
        </w:rPr>
        <w:fldChar w:fldCharType="begin" w:fldLock="1"/>
      </w:r>
      <w:r>
        <w:rPr>
          <w:noProof/>
        </w:rPr>
        <w:instrText xml:space="preserve"> PAGEREF _Toc209623192 \h </w:instrText>
      </w:r>
      <w:r>
        <w:rPr>
          <w:noProof/>
        </w:rPr>
      </w:r>
      <w:r>
        <w:rPr>
          <w:noProof/>
        </w:rPr>
        <w:fldChar w:fldCharType="separate"/>
      </w:r>
      <w:r>
        <w:rPr>
          <w:noProof/>
        </w:rPr>
        <w:t>18</w:t>
      </w:r>
      <w:r>
        <w:rPr>
          <w:noProof/>
        </w:rPr>
        <w:fldChar w:fldCharType="end"/>
      </w:r>
    </w:p>
    <w:p w14:paraId="429E883A" w14:textId="04D16236"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_Toc209623193 \h </w:instrText>
      </w:r>
      <w:r>
        <w:rPr>
          <w:noProof/>
        </w:rPr>
      </w:r>
      <w:r>
        <w:rPr>
          <w:noProof/>
        </w:rPr>
        <w:fldChar w:fldCharType="separate"/>
      </w:r>
      <w:r>
        <w:rPr>
          <w:noProof/>
        </w:rPr>
        <w:t>18</w:t>
      </w:r>
      <w:r>
        <w:rPr>
          <w:noProof/>
        </w:rPr>
        <w:fldChar w:fldCharType="end"/>
      </w:r>
    </w:p>
    <w:p w14:paraId="56DCE2A6" w14:textId="0246C97E"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Service</w:t>
      </w:r>
      <w:r>
        <w:rPr>
          <w:noProof/>
        </w:rPr>
        <w:tab/>
      </w:r>
      <w:r>
        <w:rPr>
          <w:noProof/>
        </w:rPr>
        <w:fldChar w:fldCharType="begin" w:fldLock="1"/>
      </w:r>
      <w:r>
        <w:rPr>
          <w:noProof/>
        </w:rPr>
        <w:instrText xml:space="preserve"> PAGEREF _Toc209623194 \h </w:instrText>
      </w:r>
      <w:r>
        <w:rPr>
          <w:noProof/>
        </w:rPr>
      </w:r>
      <w:r>
        <w:rPr>
          <w:noProof/>
        </w:rPr>
        <w:fldChar w:fldCharType="separate"/>
      </w:r>
      <w:r>
        <w:rPr>
          <w:noProof/>
        </w:rPr>
        <w:t>19</w:t>
      </w:r>
      <w:r>
        <w:rPr>
          <w:noProof/>
        </w:rPr>
        <w:fldChar w:fldCharType="end"/>
      </w:r>
    </w:p>
    <w:p w14:paraId="72EFE261" w14:textId="26EBAED8"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_Toc209623195 \h </w:instrText>
      </w:r>
      <w:r>
        <w:rPr>
          <w:noProof/>
        </w:rPr>
      </w:r>
      <w:r>
        <w:rPr>
          <w:noProof/>
        </w:rPr>
        <w:fldChar w:fldCharType="separate"/>
      </w:r>
      <w:r>
        <w:rPr>
          <w:noProof/>
        </w:rPr>
        <w:t>19</w:t>
      </w:r>
      <w:r>
        <w:rPr>
          <w:noProof/>
        </w:rPr>
        <w:fldChar w:fldCharType="end"/>
      </w:r>
    </w:p>
    <w:p w14:paraId="77CC888A" w14:textId="0C5B57C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_Toc209623196 \h </w:instrText>
      </w:r>
      <w:r>
        <w:rPr>
          <w:noProof/>
        </w:rPr>
      </w:r>
      <w:r>
        <w:rPr>
          <w:noProof/>
        </w:rPr>
        <w:fldChar w:fldCharType="separate"/>
      </w:r>
      <w:r>
        <w:rPr>
          <w:noProof/>
        </w:rPr>
        <w:t>19</w:t>
      </w:r>
      <w:r>
        <w:rPr>
          <w:noProof/>
        </w:rPr>
        <w:fldChar w:fldCharType="end"/>
      </w:r>
    </w:p>
    <w:p w14:paraId="7C9F0626" w14:textId="703A011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_Toc209623197 \h </w:instrText>
      </w:r>
      <w:r>
        <w:rPr>
          <w:noProof/>
        </w:rPr>
      </w:r>
      <w:r>
        <w:rPr>
          <w:noProof/>
        </w:rPr>
        <w:fldChar w:fldCharType="separate"/>
      </w:r>
      <w:r>
        <w:rPr>
          <w:noProof/>
        </w:rPr>
        <w:t>19</w:t>
      </w:r>
      <w:r>
        <w:rPr>
          <w:noProof/>
        </w:rPr>
        <w:fldChar w:fldCharType="end"/>
      </w:r>
    </w:p>
    <w:p w14:paraId="7BBBCEEC" w14:textId="2F4D0DC2"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UAE_C2OperationModeManagement_Initiate</w:t>
      </w:r>
      <w:r>
        <w:rPr>
          <w:noProof/>
        </w:rPr>
        <w:tab/>
      </w:r>
      <w:r>
        <w:rPr>
          <w:noProof/>
        </w:rPr>
        <w:fldChar w:fldCharType="begin" w:fldLock="1"/>
      </w:r>
      <w:r>
        <w:rPr>
          <w:noProof/>
        </w:rPr>
        <w:instrText xml:space="preserve"> PAGEREF _Toc209623198 \h </w:instrText>
      </w:r>
      <w:r>
        <w:rPr>
          <w:noProof/>
        </w:rPr>
      </w:r>
      <w:r>
        <w:rPr>
          <w:noProof/>
        </w:rPr>
        <w:fldChar w:fldCharType="separate"/>
      </w:r>
      <w:r>
        <w:rPr>
          <w:noProof/>
        </w:rPr>
        <w:t>19</w:t>
      </w:r>
      <w:r>
        <w:rPr>
          <w:noProof/>
        </w:rPr>
        <w:fldChar w:fldCharType="end"/>
      </w:r>
    </w:p>
    <w:p w14:paraId="6EFE1BF5" w14:textId="69A7FAC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_Toc209623199 \h </w:instrText>
      </w:r>
      <w:r>
        <w:rPr>
          <w:noProof/>
        </w:rPr>
      </w:r>
      <w:r>
        <w:rPr>
          <w:noProof/>
        </w:rPr>
        <w:fldChar w:fldCharType="separate"/>
      </w:r>
      <w:r>
        <w:rPr>
          <w:noProof/>
        </w:rPr>
        <w:t>19</w:t>
      </w:r>
      <w:r>
        <w:rPr>
          <w:noProof/>
        </w:rPr>
        <w:fldChar w:fldCharType="end"/>
      </w:r>
    </w:p>
    <w:p w14:paraId="25837952" w14:textId="5FD19DB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C2 Operation Mode Initiation</w:t>
      </w:r>
      <w:r>
        <w:rPr>
          <w:noProof/>
        </w:rPr>
        <w:tab/>
      </w:r>
      <w:r>
        <w:rPr>
          <w:noProof/>
        </w:rPr>
        <w:fldChar w:fldCharType="begin" w:fldLock="1"/>
      </w:r>
      <w:r>
        <w:rPr>
          <w:noProof/>
        </w:rPr>
        <w:instrText xml:space="preserve"> PAGEREF _Toc209623200 \h </w:instrText>
      </w:r>
      <w:r>
        <w:rPr>
          <w:noProof/>
        </w:rPr>
      </w:r>
      <w:r>
        <w:rPr>
          <w:noProof/>
        </w:rPr>
        <w:fldChar w:fldCharType="separate"/>
      </w:r>
      <w:r>
        <w:rPr>
          <w:noProof/>
        </w:rPr>
        <w:t>19</w:t>
      </w:r>
      <w:r>
        <w:rPr>
          <w:noProof/>
        </w:rPr>
        <w:fldChar w:fldCharType="end"/>
      </w:r>
    </w:p>
    <w:p w14:paraId="3FD2073F" w14:textId="36F1ABF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UAE_C2OperationModeManagement_Notify</w:t>
      </w:r>
      <w:r>
        <w:rPr>
          <w:noProof/>
        </w:rPr>
        <w:tab/>
      </w:r>
      <w:r>
        <w:rPr>
          <w:noProof/>
        </w:rPr>
        <w:fldChar w:fldCharType="begin" w:fldLock="1"/>
      </w:r>
      <w:r>
        <w:rPr>
          <w:noProof/>
        </w:rPr>
        <w:instrText xml:space="preserve"> PAGEREF _Toc209623201 \h </w:instrText>
      </w:r>
      <w:r>
        <w:rPr>
          <w:noProof/>
        </w:rPr>
      </w:r>
      <w:r>
        <w:rPr>
          <w:noProof/>
        </w:rPr>
        <w:fldChar w:fldCharType="separate"/>
      </w:r>
      <w:r>
        <w:rPr>
          <w:noProof/>
        </w:rPr>
        <w:t>20</w:t>
      </w:r>
      <w:r>
        <w:rPr>
          <w:noProof/>
        </w:rPr>
        <w:fldChar w:fldCharType="end"/>
      </w:r>
    </w:p>
    <w:p w14:paraId="776CC829" w14:textId="036EA85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_Toc209623202 \h </w:instrText>
      </w:r>
      <w:r>
        <w:rPr>
          <w:noProof/>
        </w:rPr>
      </w:r>
      <w:r>
        <w:rPr>
          <w:noProof/>
        </w:rPr>
        <w:fldChar w:fldCharType="separate"/>
      </w:r>
      <w:r>
        <w:rPr>
          <w:noProof/>
        </w:rPr>
        <w:t>20</w:t>
      </w:r>
      <w:r>
        <w:rPr>
          <w:noProof/>
        </w:rPr>
        <w:fldChar w:fldCharType="end"/>
      </w:r>
    </w:p>
    <w:p w14:paraId="2347C9A7" w14:textId="1BB3592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C2 Operation Mode Management Completion Notification</w:t>
      </w:r>
      <w:r>
        <w:rPr>
          <w:noProof/>
        </w:rPr>
        <w:tab/>
      </w:r>
      <w:r>
        <w:rPr>
          <w:noProof/>
        </w:rPr>
        <w:fldChar w:fldCharType="begin" w:fldLock="1"/>
      </w:r>
      <w:r>
        <w:rPr>
          <w:noProof/>
        </w:rPr>
        <w:instrText xml:space="preserve"> PAGEREF _Toc209623203 \h </w:instrText>
      </w:r>
      <w:r>
        <w:rPr>
          <w:noProof/>
        </w:rPr>
      </w:r>
      <w:r>
        <w:rPr>
          <w:noProof/>
        </w:rPr>
        <w:fldChar w:fldCharType="separate"/>
      </w:r>
      <w:r>
        <w:rPr>
          <w:noProof/>
        </w:rPr>
        <w:t>20</w:t>
      </w:r>
      <w:r>
        <w:rPr>
          <w:noProof/>
        </w:rPr>
        <w:fldChar w:fldCharType="end"/>
      </w:r>
    </w:p>
    <w:p w14:paraId="140FCFC8" w14:textId="5362D84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Selected C2 Communication Mode Notification</w:t>
      </w:r>
      <w:r>
        <w:rPr>
          <w:noProof/>
        </w:rPr>
        <w:tab/>
      </w:r>
      <w:r>
        <w:rPr>
          <w:noProof/>
        </w:rPr>
        <w:fldChar w:fldCharType="begin" w:fldLock="1"/>
      </w:r>
      <w:r>
        <w:rPr>
          <w:noProof/>
        </w:rPr>
        <w:instrText xml:space="preserve"> PAGEREF _Toc209623204 \h </w:instrText>
      </w:r>
      <w:r>
        <w:rPr>
          <w:noProof/>
        </w:rPr>
      </w:r>
      <w:r>
        <w:rPr>
          <w:noProof/>
        </w:rPr>
        <w:fldChar w:fldCharType="separate"/>
      </w:r>
      <w:r>
        <w:rPr>
          <w:noProof/>
        </w:rPr>
        <w:t>21</w:t>
      </w:r>
      <w:r>
        <w:rPr>
          <w:noProof/>
        </w:rPr>
        <w:fldChar w:fldCharType="end"/>
      </w:r>
    </w:p>
    <w:p w14:paraId="3DA2E367" w14:textId="22F4722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C2 Communication Mode Switching Notification</w:t>
      </w:r>
      <w:r>
        <w:rPr>
          <w:noProof/>
        </w:rPr>
        <w:tab/>
      </w:r>
      <w:r>
        <w:rPr>
          <w:noProof/>
        </w:rPr>
        <w:fldChar w:fldCharType="begin" w:fldLock="1"/>
      </w:r>
      <w:r>
        <w:rPr>
          <w:noProof/>
        </w:rPr>
        <w:instrText xml:space="preserve"> PAGEREF _Toc209623205 \h </w:instrText>
      </w:r>
      <w:r>
        <w:rPr>
          <w:noProof/>
        </w:rPr>
      </w:r>
      <w:r>
        <w:rPr>
          <w:noProof/>
        </w:rPr>
        <w:fldChar w:fldCharType="separate"/>
      </w:r>
      <w:r>
        <w:rPr>
          <w:noProof/>
        </w:rPr>
        <w:t>22</w:t>
      </w:r>
      <w:r>
        <w:rPr>
          <w:noProof/>
        </w:rPr>
        <w:fldChar w:fldCharType="end"/>
      </w:r>
    </w:p>
    <w:p w14:paraId="2CFAC5A7" w14:textId="21C526E3"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UAE_RealtimeUAVStatus Service</w:t>
      </w:r>
      <w:r>
        <w:rPr>
          <w:noProof/>
        </w:rPr>
        <w:tab/>
      </w:r>
      <w:r>
        <w:rPr>
          <w:noProof/>
        </w:rPr>
        <w:fldChar w:fldCharType="begin" w:fldLock="1"/>
      </w:r>
      <w:r>
        <w:rPr>
          <w:noProof/>
        </w:rPr>
        <w:instrText xml:space="preserve"> PAGEREF _Toc209623206 \h </w:instrText>
      </w:r>
      <w:r>
        <w:rPr>
          <w:noProof/>
        </w:rPr>
      </w:r>
      <w:r>
        <w:rPr>
          <w:noProof/>
        </w:rPr>
        <w:fldChar w:fldCharType="separate"/>
      </w:r>
      <w:r>
        <w:rPr>
          <w:noProof/>
        </w:rPr>
        <w:t>23</w:t>
      </w:r>
      <w:r>
        <w:rPr>
          <w:noProof/>
        </w:rPr>
        <w:fldChar w:fldCharType="end"/>
      </w:r>
    </w:p>
    <w:p w14:paraId="2B7D6C57" w14:textId="54FE424A"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_Toc209623207 \h </w:instrText>
      </w:r>
      <w:r>
        <w:rPr>
          <w:noProof/>
        </w:rPr>
      </w:r>
      <w:r>
        <w:rPr>
          <w:noProof/>
        </w:rPr>
        <w:fldChar w:fldCharType="separate"/>
      </w:r>
      <w:r>
        <w:rPr>
          <w:noProof/>
        </w:rPr>
        <w:t>23</w:t>
      </w:r>
      <w:r>
        <w:rPr>
          <w:noProof/>
        </w:rPr>
        <w:fldChar w:fldCharType="end"/>
      </w:r>
    </w:p>
    <w:p w14:paraId="05B202D3" w14:textId="34E71E10"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_Toc209623208 \h </w:instrText>
      </w:r>
      <w:r>
        <w:rPr>
          <w:noProof/>
        </w:rPr>
      </w:r>
      <w:r>
        <w:rPr>
          <w:noProof/>
        </w:rPr>
        <w:fldChar w:fldCharType="separate"/>
      </w:r>
      <w:r>
        <w:rPr>
          <w:noProof/>
        </w:rPr>
        <w:t>23</w:t>
      </w:r>
      <w:r>
        <w:rPr>
          <w:noProof/>
        </w:rPr>
        <w:fldChar w:fldCharType="end"/>
      </w:r>
    </w:p>
    <w:p w14:paraId="19231B7E" w14:textId="403BC29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_Toc209623209 \h </w:instrText>
      </w:r>
      <w:r>
        <w:rPr>
          <w:noProof/>
        </w:rPr>
      </w:r>
      <w:r>
        <w:rPr>
          <w:noProof/>
        </w:rPr>
        <w:fldChar w:fldCharType="separate"/>
      </w:r>
      <w:r>
        <w:rPr>
          <w:noProof/>
        </w:rPr>
        <w:t>23</w:t>
      </w:r>
      <w:r>
        <w:rPr>
          <w:noProof/>
        </w:rPr>
        <w:fldChar w:fldCharType="end"/>
      </w:r>
    </w:p>
    <w:p w14:paraId="72E26525" w14:textId="2B1ABA6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UAE_RealtimeUAVStatus_Subscribe</w:t>
      </w:r>
      <w:r>
        <w:rPr>
          <w:noProof/>
        </w:rPr>
        <w:tab/>
      </w:r>
      <w:r>
        <w:rPr>
          <w:noProof/>
        </w:rPr>
        <w:fldChar w:fldCharType="begin" w:fldLock="1"/>
      </w:r>
      <w:r>
        <w:rPr>
          <w:noProof/>
        </w:rPr>
        <w:instrText xml:space="preserve"> PAGEREF _Toc209623210 \h </w:instrText>
      </w:r>
      <w:r>
        <w:rPr>
          <w:noProof/>
        </w:rPr>
      </w:r>
      <w:r>
        <w:rPr>
          <w:noProof/>
        </w:rPr>
        <w:fldChar w:fldCharType="separate"/>
      </w:r>
      <w:r>
        <w:rPr>
          <w:noProof/>
        </w:rPr>
        <w:t>23</w:t>
      </w:r>
      <w:r>
        <w:rPr>
          <w:noProof/>
        </w:rPr>
        <w:fldChar w:fldCharType="end"/>
      </w:r>
    </w:p>
    <w:p w14:paraId="724F3B5E" w14:textId="05720BC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_Toc209623211 \h </w:instrText>
      </w:r>
      <w:r>
        <w:rPr>
          <w:noProof/>
        </w:rPr>
      </w:r>
      <w:r>
        <w:rPr>
          <w:noProof/>
        </w:rPr>
        <w:fldChar w:fldCharType="separate"/>
      </w:r>
      <w:r>
        <w:rPr>
          <w:noProof/>
        </w:rPr>
        <w:t>23</w:t>
      </w:r>
      <w:r>
        <w:rPr>
          <w:noProof/>
        </w:rPr>
        <w:fldChar w:fldCharType="end"/>
      </w:r>
    </w:p>
    <w:p w14:paraId="64A579F6" w14:textId="4D2DED1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Subscribe to real-time UAV status information reporting</w:t>
      </w:r>
      <w:r>
        <w:rPr>
          <w:noProof/>
        </w:rPr>
        <w:tab/>
      </w:r>
      <w:r>
        <w:rPr>
          <w:noProof/>
        </w:rPr>
        <w:fldChar w:fldCharType="begin" w:fldLock="1"/>
      </w:r>
      <w:r>
        <w:rPr>
          <w:noProof/>
        </w:rPr>
        <w:instrText xml:space="preserve"> PAGEREF _Toc209623212 \h </w:instrText>
      </w:r>
      <w:r>
        <w:rPr>
          <w:noProof/>
        </w:rPr>
      </w:r>
      <w:r>
        <w:rPr>
          <w:noProof/>
        </w:rPr>
        <w:fldChar w:fldCharType="separate"/>
      </w:r>
      <w:r>
        <w:rPr>
          <w:noProof/>
        </w:rPr>
        <w:t>23</w:t>
      </w:r>
      <w:r>
        <w:rPr>
          <w:noProof/>
        </w:rPr>
        <w:fldChar w:fldCharType="end"/>
      </w:r>
    </w:p>
    <w:p w14:paraId="3B44B31A" w14:textId="47B37EF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Update an existing real-time UAV status information reporting subscription</w:t>
      </w:r>
      <w:r>
        <w:rPr>
          <w:noProof/>
        </w:rPr>
        <w:tab/>
      </w:r>
      <w:r>
        <w:rPr>
          <w:noProof/>
        </w:rPr>
        <w:fldChar w:fldCharType="begin" w:fldLock="1"/>
      </w:r>
      <w:r>
        <w:rPr>
          <w:noProof/>
        </w:rPr>
        <w:instrText xml:space="preserve"> PAGEREF _Toc209623213 \h </w:instrText>
      </w:r>
      <w:r>
        <w:rPr>
          <w:noProof/>
        </w:rPr>
      </w:r>
      <w:r>
        <w:rPr>
          <w:noProof/>
        </w:rPr>
        <w:fldChar w:fldCharType="separate"/>
      </w:r>
      <w:r>
        <w:rPr>
          <w:noProof/>
        </w:rPr>
        <w:t>24</w:t>
      </w:r>
      <w:r>
        <w:rPr>
          <w:noProof/>
        </w:rPr>
        <w:fldChar w:fldCharType="end"/>
      </w:r>
    </w:p>
    <w:p w14:paraId="5597B307" w14:textId="15019A4B"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UAE_RealtimeUAVStatus_Unsubscribe</w:t>
      </w:r>
      <w:r>
        <w:rPr>
          <w:noProof/>
        </w:rPr>
        <w:tab/>
      </w:r>
      <w:r>
        <w:rPr>
          <w:noProof/>
        </w:rPr>
        <w:fldChar w:fldCharType="begin" w:fldLock="1"/>
      </w:r>
      <w:r>
        <w:rPr>
          <w:noProof/>
        </w:rPr>
        <w:instrText xml:space="preserve"> PAGEREF _Toc209623214 \h </w:instrText>
      </w:r>
      <w:r>
        <w:rPr>
          <w:noProof/>
        </w:rPr>
      </w:r>
      <w:r>
        <w:rPr>
          <w:noProof/>
        </w:rPr>
        <w:fldChar w:fldCharType="separate"/>
      </w:r>
      <w:r>
        <w:rPr>
          <w:noProof/>
        </w:rPr>
        <w:t>25</w:t>
      </w:r>
      <w:r>
        <w:rPr>
          <w:noProof/>
        </w:rPr>
        <w:fldChar w:fldCharType="end"/>
      </w:r>
    </w:p>
    <w:p w14:paraId="37BBF16E" w14:textId="143D9B9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_Toc209623215 \h </w:instrText>
      </w:r>
      <w:r>
        <w:rPr>
          <w:noProof/>
        </w:rPr>
      </w:r>
      <w:r>
        <w:rPr>
          <w:noProof/>
        </w:rPr>
        <w:fldChar w:fldCharType="separate"/>
      </w:r>
      <w:r>
        <w:rPr>
          <w:noProof/>
        </w:rPr>
        <w:t>25</w:t>
      </w:r>
      <w:r>
        <w:rPr>
          <w:noProof/>
        </w:rPr>
        <w:fldChar w:fldCharType="end"/>
      </w:r>
    </w:p>
    <w:p w14:paraId="4029D34A" w14:textId="1EF17F8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Unsubscribe from real-time UAV status information reporting</w:t>
      </w:r>
      <w:r>
        <w:rPr>
          <w:noProof/>
        </w:rPr>
        <w:tab/>
      </w:r>
      <w:r>
        <w:rPr>
          <w:noProof/>
        </w:rPr>
        <w:fldChar w:fldCharType="begin" w:fldLock="1"/>
      </w:r>
      <w:r>
        <w:rPr>
          <w:noProof/>
        </w:rPr>
        <w:instrText xml:space="preserve"> PAGEREF _Toc209623216 \h </w:instrText>
      </w:r>
      <w:r>
        <w:rPr>
          <w:noProof/>
        </w:rPr>
      </w:r>
      <w:r>
        <w:rPr>
          <w:noProof/>
        </w:rPr>
        <w:fldChar w:fldCharType="separate"/>
      </w:r>
      <w:r>
        <w:rPr>
          <w:noProof/>
        </w:rPr>
        <w:t>25</w:t>
      </w:r>
      <w:r>
        <w:rPr>
          <w:noProof/>
        </w:rPr>
        <w:fldChar w:fldCharType="end"/>
      </w:r>
    </w:p>
    <w:p w14:paraId="1F9B9EEB" w14:textId="5DAF27F1"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UAE_RealtimeUAVStatus_Notify</w:t>
      </w:r>
      <w:r>
        <w:rPr>
          <w:noProof/>
        </w:rPr>
        <w:tab/>
      </w:r>
      <w:r>
        <w:rPr>
          <w:noProof/>
        </w:rPr>
        <w:fldChar w:fldCharType="begin" w:fldLock="1"/>
      </w:r>
      <w:r>
        <w:rPr>
          <w:noProof/>
        </w:rPr>
        <w:instrText xml:space="preserve"> PAGEREF _Toc209623217 \h </w:instrText>
      </w:r>
      <w:r>
        <w:rPr>
          <w:noProof/>
        </w:rPr>
      </w:r>
      <w:r>
        <w:rPr>
          <w:noProof/>
        </w:rPr>
        <w:fldChar w:fldCharType="separate"/>
      </w:r>
      <w:r>
        <w:rPr>
          <w:noProof/>
        </w:rPr>
        <w:t>26</w:t>
      </w:r>
      <w:r>
        <w:rPr>
          <w:noProof/>
        </w:rPr>
        <w:fldChar w:fldCharType="end"/>
      </w:r>
    </w:p>
    <w:p w14:paraId="302C5977" w14:textId="3AD705D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_Toc209623218 \h </w:instrText>
      </w:r>
      <w:r>
        <w:rPr>
          <w:noProof/>
        </w:rPr>
      </w:r>
      <w:r>
        <w:rPr>
          <w:noProof/>
        </w:rPr>
        <w:fldChar w:fldCharType="separate"/>
      </w:r>
      <w:r>
        <w:rPr>
          <w:noProof/>
        </w:rPr>
        <w:t>26</w:t>
      </w:r>
      <w:r>
        <w:rPr>
          <w:noProof/>
        </w:rPr>
        <w:fldChar w:fldCharType="end"/>
      </w:r>
    </w:p>
    <w:p w14:paraId="3070F7A2" w14:textId="7236BD1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Real-time UAV Status Notification</w:t>
      </w:r>
      <w:r>
        <w:rPr>
          <w:noProof/>
        </w:rPr>
        <w:tab/>
      </w:r>
      <w:r>
        <w:rPr>
          <w:noProof/>
        </w:rPr>
        <w:fldChar w:fldCharType="begin" w:fldLock="1"/>
      </w:r>
      <w:r>
        <w:rPr>
          <w:noProof/>
        </w:rPr>
        <w:instrText xml:space="preserve"> PAGEREF _Toc209623219 \h </w:instrText>
      </w:r>
      <w:r>
        <w:rPr>
          <w:noProof/>
        </w:rPr>
      </w:r>
      <w:r>
        <w:rPr>
          <w:noProof/>
        </w:rPr>
        <w:fldChar w:fldCharType="separate"/>
      </w:r>
      <w:r>
        <w:rPr>
          <w:noProof/>
        </w:rPr>
        <w:t>26</w:t>
      </w:r>
      <w:r>
        <w:rPr>
          <w:noProof/>
        </w:rPr>
        <w:fldChar w:fldCharType="end"/>
      </w:r>
    </w:p>
    <w:p w14:paraId="78D8CDAD" w14:textId="6B963AF5"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UAE_ChangeUSSManagement Service</w:t>
      </w:r>
      <w:r>
        <w:rPr>
          <w:noProof/>
        </w:rPr>
        <w:tab/>
      </w:r>
      <w:r>
        <w:rPr>
          <w:noProof/>
        </w:rPr>
        <w:fldChar w:fldCharType="begin" w:fldLock="1"/>
      </w:r>
      <w:r>
        <w:rPr>
          <w:noProof/>
        </w:rPr>
        <w:instrText xml:space="preserve"> PAGEREF _Toc209623220 \h </w:instrText>
      </w:r>
      <w:r>
        <w:rPr>
          <w:noProof/>
        </w:rPr>
      </w:r>
      <w:r>
        <w:rPr>
          <w:noProof/>
        </w:rPr>
        <w:fldChar w:fldCharType="separate"/>
      </w:r>
      <w:r>
        <w:rPr>
          <w:noProof/>
        </w:rPr>
        <w:t>27</w:t>
      </w:r>
      <w:r>
        <w:rPr>
          <w:noProof/>
        </w:rPr>
        <w:fldChar w:fldCharType="end"/>
      </w:r>
    </w:p>
    <w:p w14:paraId="30575F28" w14:textId="00CC995A"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_Toc209623221 \h </w:instrText>
      </w:r>
      <w:r>
        <w:rPr>
          <w:noProof/>
        </w:rPr>
      </w:r>
      <w:r>
        <w:rPr>
          <w:noProof/>
        </w:rPr>
        <w:fldChar w:fldCharType="separate"/>
      </w:r>
      <w:r>
        <w:rPr>
          <w:noProof/>
        </w:rPr>
        <w:t>27</w:t>
      </w:r>
      <w:r>
        <w:rPr>
          <w:noProof/>
        </w:rPr>
        <w:fldChar w:fldCharType="end"/>
      </w:r>
    </w:p>
    <w:p w14:paraId="22EA5E5F" w14:textId="2CEDE809"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_Toc209623222 \h </w:instrText>
      </w:r>
      <w:r>
        <w:rPr>
          <w:noProof/>
        </w:rPr>
      </w:r>
      <w:r>
        <w:rPr>
          <w:noProof/>
        </w:rPr>
        <w:fldChar w:fldCharType="separate"/>
      </w:r>
      <w:r>
        <w:rPr>
          <w:noProof/>
        </w:rPr>
        <w:t>27</w:t>
      </w:r>
      <w:r>
        <w:rPr>
          <w:noProof/>
        </w:rPr>
        <w:fldChar w:fldCharType="end"/>
      </w:r>
    </w:p>
    <w:p w14:paraId="14331803" w14:textId="0CD35EE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_Toc209623223 \h </w:instrText>
      </w:r>
      <w:r>
        <w:rPr>
          <w:noProof/>
        </w:rPr>
      </w:r>
      <w:r>
        <w:rPr>
          <w:noProof/>
        </w:rPr>
        <w:fldChar w:fldCharType="separate"/>
      </w:r>
      <w:r>
        <w:rPr>
          <w:noProof/>
        </w:rPr>
        <w:t>27</w:t>
      </w:r>
      <w:r>
        <w:rPr>
          <w:noProof/>
        </w:rPr>
        <w:fldChar w:fldCharType="end"/>
      </w:r>
    </w:p>
    <w:p w14:paraId="072CF918" w14:textId="194F604B"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UAE_ChangeUSSManagement_ManageUSS</w:t>
      </w:r>
      <w:r>
        <w:rPr>
          <w:noProof/>
        </w:rPr>
        <w:tab/>
      </w:r>
      <w:r>
        <w:rPr>
          <w:noProof/>
        </w:rPr>
        <w:fldChar w:fldCharType="begin" w:fldLock="1"/>
      </w:r>
      <w:r>
        <w:rPr>
          <w:noProof/>
        </w:rPr>
        <w:instrText xml:space="preserve"> PAGEREF _Toc209623224 \h </w:instrText>
      </w:r>
      <w:r>
        <w:rPr>
          <w:noProof/>
        </w:rPr>
      </w:r>
      <w:r>
        <w:rPr>
          <w:noProof/>
        </w:rPr>
        <w:fldChar w:fldCharType="separate"/>
      </w:r>
      <w:r>
        <w:rPr>
          <w:noProof/>
        </w:rPr>
        <w:t>27</w:t>
      </w:r>
      <w:r>
        <w:rPr>
          <w:noProof/>
        </w:rPr>
        <w:fldChar w:fldCharType="end"/>
      </w:r>
    </w:p>
    <w:p w14:paraId="635CC490" w14:textId="1AA72FA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_Toc209623225 \h </w:instrText>
      </w:r>
      <w:r>
        <w:rPr>
          <w:noProof/>
        </w:rPr>
      </w:r>
      <w:r>
        <w:rPr>
          <w:noProof/>
        </w:rPr>
        <w:fldChar w:fldCharType="separate"/>
      </w:r>
      <w:r>
        <w:rPr>
          <w:noProof/>
        </w:rPr>
        <w:t>27</w:t>
      </w:r>
      <w:r>
        <w:rPr>
          <w:noProof/>
        </w:rPr>
        <w:fldChar w:fldCharType="end"/>
      </w:r>
    </w:p>
    <w:p w14:paraId="78EDC703" w14:textId="5E8D18D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USS Change Policy Creation</w:t>
      </w:r>
      <w:r>
        <w:rPr>
          <w:noProof/>
        </w:rPr>
        <w:tab/>
      </w:r>
      <w:r>
        <w:rPr>
          <w:noProof/>
        </w:rPr>
        <w:fldChar w:fldCharType="begin" w:fldLock="1"/>
      </w:r>
      <w:r>
        <w:rPr>
          <w:noProof/>
        </w:rPr>
        <w:instrText xml:space="preserve"> PAGEREF _Toc209623226 \h </w:instrText>
      </w:r>
      <w:r>
        <w:rPr>
          <w:noProof/>
        </w:rPr>
      </w:r>
      <w:r>
        <w:rPr>
          <w:noProof/>
        </w:rPr>
        <w:fldChar w:fldCharType="separate"/>
      </w:r>
      <w:r>
        <w:rPr>
          <w:noProof/>
        </w:rPr>
        <w:t>27</w:t>
      </w:r>
      <w:r>
        <w:rPr>
          <w:noProof/>
        </w:rPr>
        <w:fldChar w:fldCharType="end"/>
      </w:r>
    </w:p>
    <w:p w14:paraId="54F8C436" w14:textId="0F8CC92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rPr>
        <w:t>USS Change Policy Update</w:t>
      </w:r>
      <w:r>
        <w:rPr>
          <w:noProof/>
        </w:rPr>
        <w:tab/>
      </w:r>
      <w:r>
        <w:rPr>
          <w:noProof/>
        </w:rPr>
        <w:fldChar w:fldCharType="begin" w:fldLock="1"/>
      </w:r>
      <w:r>
        <w:rPr>
          <w:noProof/>
        </w:rPr>
        <w:instrText xml:space="preserve"> PAGEREF _Toc209623227 \h </w:instrText>
      </w:r>
      <w:r>
        <w:rPr>
          <w:noProof/>
        </w:rPr>
      </w:r>
      <w:r>
        <w:rPr>
          <w:noProof/>
        </w:rPr>
        <w:fldChar w:fldCharType="separate"/>
      </w:r>
      <w:r>
        <w:rPr>
          <w:noProof/>
        </w:rPr>
        <w:t>28</w:t>
      </w:r>
      <w:r>
        <w:rPr>
          <w:noProof/>
        </w:rPr>
        <w:fldChar w:fldCharType="end"/>
      </w:r>
    </w:p>
    <w:p w14:paraId="668C2AD9" w14:textId="39EF27E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5.4.2.2.4</w:t>
      </w:r>
      <w:r>
        <w:rPr>
          <w:rFonts w:asciiTheme="minorHAnsi" w:eastAsiaTheme="minorEastAsia" w:hAnsiTheme="minorHAnsi" w:cstheme="minorBidi"/>
          <w:noProof/>
          <w:kern w:val="2"/>
          <w:sz w:val="24"/>
          <w:szCs w:val="24"/>
          <w:lang w:eastAsia="en-GB"/>
          <w14:ligatures w14:val="standardContextual"/>
        </w:rPr>
        <w:tab/>
      </w:r>
      <w:r>
        <w:rPr>
          <w:noProof/>
        </w:rPr>
        <w:t>USS Change Policy Deletion</w:t>
      </w:r>
      <w:r>
        <w:rPr>
          <w:noProof/>
        </w:rPr>
        <w:tab/>
      </w:r>
      <w:r>
        <w:rPr>
          <w:noProof/>
        </w:rPr>
        <w:fldChar w:fldCharType="begin" w:fldLock="1"/>
      </w:r>
      <w:r>
        <w:rPr>
          <w:noProof/>
        </w:rPr>
        <w:instrText xml:space="preserve"> PAGEREF _Toc209623228 \h </w:instrText>
      </w:r>
      <w:r>
        <w:rPr>
          <w:noProof/>
        </w:rPr>
      </w:r>
      <w:r>
        <w:rPr>
          <w:noProof/>
        </w:rPr>
        <w:fldChar w:fldCharType="separate"/>
      </w:r>
      <w:r>
        <w:rPr>
          <w:noProof/>
        </w:rPr>
        <w:t>29</w:t>
      </w:r>
      <w:r>
        <w:rPr>
          <w:noProof/>
        </w:rPr>
        <w:fldChar w:fldCharType="end"/>
      </w:r>
    </w:p>
    <w:p w14:paraId="2A54C1DE" w14:textId="1CD0945F"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UAE_ChangeUSSManagement_RequestUSSChange</w:t>
      </w:r>
      <w:r>
        <w:rPr>
          <w:noProof/>
        </w:rPr>
        <w:tab/>
      </w:r>
      <w:r>
        <w:rPr>
          <w:noProof/>
        </w:rPr>
        <w:fldChar w:fldCharType="begin" w:fldLock="1"/>
      </w:r>
      <w:r>
        <w:rPr>
          <w:noProof/>
        </w:rPr>
        <w:instrText xml:space="preserve"> PAGEREF _Toc209623229 \h </w:instrText>
      </w:r>
      <w:r>
        <w:rPr>
          <w:noProof/>
        </w:rPr>
      </w:r>
      <w:r>
        <w:rPr>
          <w:noProof/>
        </w:rPr>
        <w:fldChar w:fldCharType="separate"/>
      </w:r>
      <w:r>
        <w:rPr>
          <w:noProof/>
        </w:rPr>
        <w:t>29</w:t>
      </w:r>
      <w:r>
        <w:rPr>
          <w:noProof/>
        </w:rPr>
        <w:fldChar w:fldCharType="end"/>
      </w:r>
    </w:p>
    <w:p w14:paraId="109E1EDE" w14:textId="7E7A8BB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_Toc209623230 \h </w:instrText>
      </w:r>
      <w:r>
        <w:rPr>
          <w:noProof/>
        </w:rPr>
      </w:r>
      <w:r>
        <w:rPr>
          <w:noProof/>
        </w:rPr>
        <w:fldChar w:fldCharType="separate"/>
      </w:r>
      <w:r>
        <w:rPr>
          <w:noProof/>
        </w:rPr>
        <w:t>29</w:t>
      </w:r>
      <w:r>
        <w:rPr>
          <w:noProof/>
        </w:rPr>
        <w:fldChar w:fldCharType="end"/>
      </w:r>
    </w:p>
    <w:p w14:paraId="1D12ED7D" w14:textId="4C50DB9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USS Change Request</w:t>
      </w:r>
      <w:r>
        <w:rPr>
          <w:noProof/>
        </w:rPr>
        <w:tab/>
      </w:r>
      <w:r>
        <w:rPr>
          <w:noProof/>
        </w:rPr>
        <w:fldChar w:fldCharType="begin" w:fldLock="1"/>
      </w:r>
      <w:r>
        <w:rPr>
          <w:noProof/>
        </w:rPr>
        <w:instrText xml:space="preserve"> PAGEREF _Toc209623231 \h </w:instrText>
      </w:r>
      <w:r>
        <w:rPr>
          <w:noProof/>
        </w:rPr>
      </w:r>
      <w:r>
        <w:rPr>
          <w:noProof/>
        </w:rPr>
        <w:fldChar w:fldCharType="separate"/>
      </w:r>
      <w:r>
        <w:rPr>
          <w:noProof/>
        </w:rPr>
        <w:t>29</w:t>
      </w:r>
      <w:r>
        <w:rPr>
          <w:noProof/>
        </w:rPr>
        <w:fldChar w:fldCharType="end"/>
      </w:r>
    </w:p>
    <w:p w14:paraId="7A2D88C8" w14:textId="305F787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UAE_ChangeUSSManagement_Notify</w:t>
      </w:r>
      <w:r>
        <w:rPr>
          <w:noProof/>
        </w:rPr>
        <w:tab/>
      </w:r>
      <w:r>
        <w:rPr>
          <w:noProof/>
        </w:rPr>
        <w:fldChar w:fldCharType="begin" w:fldLock="1"/>
      </w:r>
      <w:r>
        <w:rPr>
          <w:noProof/>
        </w:rPr>
        <w:instrText xml:space="preserve"> PAGEREF _Toc209623232 \h </w:instrText>
      </w:r>
      <w:r>
        <w:rPr>
          <w:noProof/>
        </w:rPr>
      </w:r>
      <w:r>
        <w:rPr>
          <w:noProof/>
        </w:rPr>
        <w:fldChar w:fldCharType="separate"/>
      </w:r>
      <w:r>
        <w:rPr>
          <w:noProof/>
        </w:rPr>
        <w:t>30</w:t>
      </w:r>
      <w:r>
        <w:rPr>
          <w:noProof/>
        </w:rPr>
        <w:fldChar w:fldCharType="end"/>
      </w:r>
    </w:p>
    <w:p w14:paraId="3FE55F96" w14:textId="69DA424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_Toc209623233 \h </w:instrText>
      </w:r>
      <w:r>
        <w:rPr>
          <w:noProof/>
        </w:rPr>
      </w:r>
      <w:r>
        <w:rPr>
          <w:noProof/>
        </w:rPr>
        <w:fldChar w:fldCharType="separate"/>
      </w:r>
      <w:r>
        <w:rPr>
          <w:noProof/>
        </w:rPr>
        <w:t>30</w:t>
      </w:r>
      <w:r>
        <w:rPr>
          <w:noProof/>
        </w:rPr>
        <w:fldChar w:fldCharType="end"/>
      </w:r>
    </w:p>
    <w:p w14:paraId="5D90CBF1" w14:textId="7A8D4FA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USS Change Notification</w:t>
      </w:r>
      <w:r>
        <w:rPr>
          <w:noProof/>
        </w:rPr>
        <w:tab/>
      </w:r>
      <w:r>
        <w:rPr>
          <w:noProof/>
        </w:rPr>
        <w:fldChar w:fldCharType="begin" w:fldLock="1"/>
      </w:r>
      <w:r>
        <w:rPr>
          <w:noProof/>
        </w:rPr>
        <w:instrText xml:space="preserve"> PAGEREF _Toc209623234 \h </w:instrText>
      </w:r>
      <w:r>
        <w:rPr>
          <w:noProof/>
        </w:rPr>
      </w:r>
      <w:r>
        <w:rPr>
          <w:noProof/>
        </w:rPr>
        <w:fldChar w:fldCharType="separate"/>
      </w:r>
      <w:r>
        <w:rPr>
          <w:noProof/>
        </w:rPr>
        <w:t>30</w:t>
      </w:r>
      <w:r>
        <w:rPr>
          <w:noProof/>
        </w:rPr>
        <w:fldChar w:fldCharType="end"/>
      </w:r>
    </w:p>
    <w:p w14:paraId="16ECBD36" w14:textId="2AC0F29E"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UAE_DAASupport Service</w:t>
      </w:r>
      <w:r>
        <w:rPr>
          <w:noProof/>
        </w:rPr>
        <w:tab/>
      </w:r>
      <w:r>
        <w:rPr>
          <w:noProof/>
        </w:rPr>
        <w:fldChar w:fldCharType="begin" w:fldLock="1"/>
      </w:r>
      <w:r>
        <w:rPr>
          <w:noProof/>
        </w:rPr>
        <w:instrText xml:space="preserve"> PAGEREF _Toc209623235 \h </w:instrText>
      </w:r>
      <w:r>
        <w:rPr>
          <w:noProof/>
        </w:rPr>
      </w:r>
      <w:r>
        <w:rPr>
          <w:noProof/>
        </w:rPr>
        <w:fldChar w:fldCharType="separate"/>
      </w:r>
      <w:r>
        <w:rPr>
          <w:noProof/>
        </w:rPr>
        <w:t>32</w:t>
      </w:r>
      <w:r>
        <w:rPr>
          <w:noProof/>
        </w:rPr>
        <w:fldChar w:fldCharType="end"/>
      </w:r>
    </w:p>
    <w:p w14:paraId="1323803C" w14:textId="721A8A88"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_Toc209623236 \h </w:instrText>
      </w:r>
      <w:r>
        <w:rPr>
          <w:noProof/>
        </w:rPr>
      </w:r>
      <w:r>
        <w:rPr>
          <w:noProof/>
        </w:rPr>
        <w:fldChar w:fldCharType="separate"/>
      </w:r>
      <w:r>
        <w:rPr>
          <w:noProof/>
        </w:rPr>
        <w:t>32</w:t>
      </w:r>
      <w:r>
        <w:rPr>
          <w:noProof/>
        </w:rPr>
        <w:fldChar w:fldCharType="end"/>
      </w:r>
    </w:p>
    <w:p w14:paraId="53FB3970" w14:textId="0F31EBB2"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_Toc209623237 \h </w:instrText>
      </w:r>
      <w:r>
        <w:rPr>
          <w:noProof/>
        </w:rPr>
      </w:r>
      <w:r>
        <w:rPr>
          <w:noProof/>
        </w:rPr>
        <w:fldChar w:fldCharType="separate"/>
      </w:r>
      <w:r>
        <w:rPr>
          <w:noProof/>
        </w:rPr>
        <w:t>32</w:t>
      </w:r>
      <w:r>
        <w:rPr>
          <w:noProof/>
        </w:rPr>
        <w:fldChar w:fldCharType="end"/>
      </w:r>
    </w:p>
    <w:p w14:paraId="67D76E01" w14:textId="6F590DD9"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_Toc209623238 \h </w:instrText>
      </w:r>
      <w:r>
        <w:rPr>
          <w:noProof/>
        </w:rPr>
      </w:r>
      <w:r>
        <w:rPr>
          <w:noProof/>
        </w:rPr>
        <w:fldChar w:fldCharType="separate"/>
      </w:r>
      <w:r>
        <w:rPr>
          <w:noProof/>
        </w:rPr>
        <w:t>32</w:t>
      </w:r>
      <w:r>
        <w:rPr>
          <w:noProof/>
        </w:rPr>
        <w:fldChar w:fldCharType="end"/>
      </w:r>
    </w:p>
    <w:p w14:paraId="4EA400EB" w14:textId="1B74EA09"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5.5.2.2</w:t>
      </w:r>
      <w:r>
        <w:rPr>
          <w:rFonts w:asciiTheme="minorHAnsi" w:eastAsiaTheme="minorEastAsia" w:hAnsiTheme="minorHAnsi" w:cstheme="minorBidi"/>
          <w:noProof/>
          <w:kern w:val="2"/>
          <w:sz w:val="24"/>
          <w:szCs w:val="24"/>
          <w:lang w:eastAsia="en-GB"/>
          <w14:ligatures w14:val="standardContextual"/>
        </w:rPr>
        <w:tab/>
      </w:r>
      <w:r>
        <w:rPr>
          <w:noProof/>
        </w:rPr>
        <w:t>UAE_DAASupport_Manage</w:t>
      </w:r>
      <w:r>
        <w:rPr>
          <w:noProof/>
        </w:rPr>
        <w:tab/>
      </w:r>
      <w:r>
        <w:rPr>
          <w:noProof/>
        </w:rPr>
        <w:fldChar w:fldCharType="begin" w:fldLock="1"/>
      </w:r>
      <w:r>
        <w:rPr>
          <w:noProof/>
        </w:rPr>
        <w:instrText xml:space="preserve"> PAGEREF _Toc209623239 \h </w:instrText>
      </w:r>
      <w:r>
        <w:rPr>
          <w:noProof/>
        </w:rPr>
      </w:r>
      <w:r>
        <w:rPr>
          <w:noProof/>
        </w:rPr>
        <w:fldChar w:fldCharType="separate"/>
      </w:r>
      <w:r>
        <w:rPr>
          <w:noProof/>
        </w:rPr>
        <w:t>32</w:t>
      </w:r>
      <w:r>
        <w:rPr>
          <w:noProof/>
        </w:rPr>
        <w:fldChar w:fldCharType="end"/>
      </w:r>
    </w:p>
    <w:p w14:paraId="04C40813" w14:textId="7CB8CE9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_Toc209623240 \h </w:instrText>
      </w:r>
      <w:r>
        <w:rPr>
          <w:noProof/>
        </w:rPr>
      </w:r>
      <w:r>
        <w:rPr>
          <w:noProof/>
        </w:rPr>
        <w:fldChar w:fldCharType="separate"/>
      </w:r>
      <w:r>
        <w:rPr>
          <w:noProof/>
        </w:rPr>
        <w:t>32</w:t>
      </w:r>
      <w:r>
        <w:rPr>
          <w:noProof/>
        </w:rPr>
        <w:fldChar w:fldCharType="end"/>
      </w:r>
    </w:p>
    <w:p w14:paraId="6F766610" w14:textId="70C8D39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DAA Policy Creation</w:t>
      </w:r>
      <w:r>
        <w:rPr>
          <w:noProof/>
        </w:rPr>
        <w:tab/>
      </w:r>
      <w:r>
        <w:rPr>
          <w:noProof/>
        </w:rPr>
        <w:fldChar w:fldCharType="begin" w:fldLock="1"/>
      </w:r>
      <w:r>
        <w:rPr>
          <w:noProof/>
        </w:rPr>
        <w:instrText xml:space="preserve"> PAGEREF _Toc209623241 \h </w:instrText>
      </w:r>
      <w:r>
        <w:rPr>
          <w:noProof/>
        </w:rPr>
      </w:r>
      <w:r>
        <w:rPr>
          <w:noProof/>
        </w:rPr>
        <w:fldChar w:fldCharType="separate"/>
      </w:r>
      <w:r>
        <w:rPr>
          <w:noProof/>
        </w:rPr>
        <w:t>32</w:t>
      </w:r>
      <w:r>
        <w:rPr>
          <w:noProof/>
        </w:rPr>
        <w:fldChar w:fldCharType="end"/>
      </w:r>
    </w:p>
    <w:p w14:paraId="2C36779D" w14:textId="0728FF6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DAA Policy Update</w:t>
      </w:r>
      <w:r>
        <w:rPr>
          <w:noProof/>
        </w:rPr>
        <w:tab/>
      </w:r>
      <w:r>
        <w:rPr>
          <w:noProof/>
        </w:rPr>
        <w:fldChar w:fldCharType="begin" w:fldLock="1"/>
      </w:r>
      <w:r>
        <w:rPr>
          <w:noProof/>
        </w:rPr>
        <w:instrText xml:space="preserve"> PAGEREF _Toc209623242 \h </w:instrText>
      </w:r>
      <w:r>
        <w:rPr>
          <w:noProof/>
        </w:rPr>
      </w:r>
      <w:r>
        <w:rPr>
          <w:noProof/>
        </w:rPr>
        <w:fldChar w:fldCharType="separate"/>
      </w:r>
      <w:r>
        <w:rPr>
          <w:noProof/>
        </w:rPr>
        <w:t>33</w:t>
      </w:r>
      <w:r>
        <w:rPr>
          <w:noProof/>
        </w:rPr>
        <w:fldChar w:fldCharType="end"/>
      </w:r>
    </w:p>
    <w:p w14:paraId="409788FE" w14:textId="38A3EC9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5.5.2.2.4</w:t>
      </w:r>
      <w:r>
        <w:rPr>
          <w:rFonts w:asciiTheme="minorHAnsi" w:eastAsiaTheme="minorEastAsia" w:hAnsiTheme="minorHAnsi" w:cstheme="minorBidi"/>
          <w:noProof/>
          <w:kern w:val="2"/>
          <w:sz w:val="24"/>
          <w:szCs w:val="24"/>
          <w:lang w:eastAsia="en-GB"/>
          <w14:ligatures w14:val="standardContextual"/>
        </w:rPr>
        <w:tab/>
      </w:r>
      <w:r>
        <w:rPr>
          <w:noProof/>
        </w:rPr>
        <w:t>DAA Policy Deletion</w:t>
      </w:r>
      <w:r>
        <w:rPr>
          <w:noProof/>
        </w:rPr>
        <w:tab/>
      </w:r>
      <w:r>
        <w:rPr>
          <w:noProof/>
        </w:rPr>
        <w:fldChar w:fldCharType="begin" w:fldLock="1"/>
      </w:r>
      <w:r>
        <w:rPr>
          <w:noProof/>
        </w:rPr>
        <w:instrText xml:space="preserve"> PAGEREF _Toc209623243 \h </w:instrText>
      </w:r>
      <w:r>
        <w:rPr>
          <w:noProof/>
        </w:rPr>
      </w:r>
      <w:r>
        <w:rPr>
          <w:noProof/>
        </w:rPr>
        <w:fldChar w:fldCharType="separate"/>
      </w:r>
      <w:r>
        <w:rPr>
          <w:noProof/>
        </w:rPr>
        <w:t>34</w:t>
      </w:r>
      <w:r>
        <w:rPr>
          <w:noProof/>
        </w:rPr>
        <w:fldChar w:fldCharType="end"/>
      </w:r>
    </w:p>
    <w:p w14:paraId="106F52A4" w14:textId="57BF019B"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UAE_DAASupport_InformDAAEvents</w:t>
      </w:r>
      <w:r>
        <w:rPr>
          <w:noProof/>
        </w:rPr>
        <w:tab/>
      </w:r>
      <w:r>
        <w:rPr>
          <w:noProof/>
        </w:rPr>
        <w:fldChar w:fldCharType="begin" w:fldLock="1"/>
      </w:r>
      <w:r>
        <w:rPr>
          <w:noProof/>
        </w:rPr>
        <w:instrText xml:space="preserve"> PAGEREF _Toc209623244 \h </w:instrText>
      </w:r>
      <w:r>
        <w:rPr>
          <w:noProof/>
        </w:rPr>
      </w:r>
      <w:r>
        <w:rPr>
          <w:noProof/>
        </w:rPr>
        <w:fldChar w:fldCharType="separate"/>
      </w:r>
      <w:r>
        <w:rPr>
          <w:noProof/>
        </w:rPr>
        <w:t>34</w:t>
      </w:r>
      <w:r>
        <w:rPr>
          <w:noProof/>
        </w:rPr>
        <w:fldChar w:fldCharType="end"/>
      </w:r>
    </w:p>
    <w:p w14:paraId="19C2134E" w14:textId="7A1CAD8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_Toc209623245 \h </w:instrText>
      </w:r>
      <w:r>
        <w:rPr>
          <w:noProof/>
        </w:rPr>
      </w:r>
      <w:r>
        <w:rPr>
          <w:noProof/>
        </w:rPr>
        <w:fldChar w:fldCharType="separate"/>
      </w:r>
      <w:r>
        <w:rPr>
          <w:noProof/>
        </w:rPr>
        <w:t>34</w:t>
      </w:r>
      <w:r>
        <w:rPr>
          <w:noProof/>
        </w:rPr>
        <w:fldChar w:fldCharType="end"/>
      </w:r>
    </w:p>
    <w:p w14:paraId="456B53E1" w14:textId="5923560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sidRPr="00F30375">
        <w:rPr>
          <w:noProof/>
          <w:lang w:val="fr-FR"/>
        </w:rPr>
        <w:t>5.5.2.3.2</w:t>
      </w:r>
      <w:r>
        <w:rPr>
          <w:rFonts w:asciiTheme="minorHAnsi" w:eastAsiaTheme="minorEastAsia" w:hAnsiTheme="minorHAnsi" w:cstheme="minorBidi"/>
          <w:noProof/>
          <w:kern w:val="2"/>
          <w:sz w:val="24"/>
          <w:szCs w:val="24"/>
          <w:lang w:eastAsia="en-GB"/>
          <w14:ligatures w14:val="standardContextual"/>
        </w:rPr>
        <w:tab/>
      </w:r>
      <w:r w:rsidRPr="00F30375">
        <w:rPr>
          <w:noProof/>
          <w:lang w:val="fr-FR"/>
        </w:rPr>
        <w:t>DAA Events Information Request</w:t>
      </w:r>
      <w:r>
        <w:rPr>
          <w:noProof/>
        </w:rPr>
        <w:tab/>
      </w:r>
      <w:r>
        <w:rPr>
          <w:noProof/>
        </w:rPr>
        <w:fldChar w:fldCharType="begin" w:fldLock="1"/>
      </w:r>
      <w:r>
        <w:rPr>
          <w:noProof/>
        </w:rPr>
        <w:instrText xml:space="preserve"> PAGEREF _Toc209623246 \h </w:instrText>
      </w:r>
      <w:r>
        <w:rPr>
          <w:noProof/>
        </w:rPr>
      </w:r>
      <w:r>
        <w:rPr>
          <w:noProof/>
        </w:rPr>
        <w:fldChar w:fldCharType="separate"/>
      </w:r>
      <w:r>
        <w:rPr>
          <w:noProof/>
        </w:rPr>
        <w:t>34</w:t>
      </w:r>
      <w:r>
        <w:rPr>
          <w:noProof/>
        </w:rPr>
        <w:fldChar w:fldCharType="end"/>
      </w:r>
    </w:p>
    <w:p w14:paraId="417DAF96" w14:textId="1D09A009"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UAE_DAASupport_Notify</w:t>
      </w:r>
      <w:r>
        <w:rPr>
          <w:noProof/>
        </w:rPr>
        <w:tab/>
      </w:r>
      <w:r>
        <w:rPr>
          <w:noProof/>
        </w:rPr>
        <w:fldChar w:fldCharType="begin" w:fldLock="1"/>
      </w:r>
      <w:r>
        <w:rPr>
          <w:noProof/>
        </w:rPr>
        <w:instrText xml:space="preserve"> PAGEREF _Toc209623247 \h </w:instrText>
      </w:r>
      <w:r>
        <w:rPr>
          <w:noProof/>
        </w:rPr>
      </w:r>
      <w:r>
        <w:rPr>
          <w:noProof/>
        </w:rPr>
        <w:fldChar w:fldCharType="separate"/>
      </w:r>
      <w:r>
        <w:rPr>
          <w:noProof/>
        </w:rPr>
        <w:t>35</w:t>
      </w:r>
      <w:r>
        <w:rPr>
          <w:noProof/>
        </w:rPr>
        <w:fldChar w:fldCharType="end"/>
      </w:r>
    </w:p>
    <w:p w14:paraId="0DC5E6F6" w14:textId="4E7DB8C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_Toc209623248 \h </w:instrText>
      </w:r>
      <w:r>
        <w:rPr>
          <w:noProof/>
        </w:rPr>
      </w:r>
      <w:r>
        <w:rPr>
          <w:noProof/>
        </w:rPr>
        <w:fldChar w:fldCharType="separate"/>
      </w:r>
      <w:r>
        <w:rPr>
          <w:noProof/>
        </w:rPr>
        <w:t>35</w:t>
      </w:r>
      <w:r>
        <w:rPr>
          <w:noProof/>
        </w:rPr>
        <w:fldChar w:fldCharType="end"/>
      </w:r>
    </w:p>
    <w:p w14:paraId="7C3A1A32" w14:textId="66DE832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DAA Policy Configuration Completion Status Notification</w:t>
      </w:r>
      <w:r>
        <w:rPr>
          <w:noProof/>
        </w:rPr>
        <w:tab/>
      </w:r>
      <w:r>
        <w:rPr>
          <w:noProof/>
        </w:rPr>
        <w:fldChar w:fldCharType="begin" w:fldLock="1"/>
      </w:r>
      <w:r>
        <w:rPr>
          <w:noProof/>
        </w:rPr>
        <w:instrText xml:space="preserve"> PAGEREF _Toc209623249 \h </w:instrText>
      </w:r>
      <w:r>
        <w:rPr>
          <w:noProof/>
        </w:rPr>
      </w:r>
      <w:r>
        <w:rPr>
          <w:noProof/>
        </w:rPr>
        <w:fldChar w:fldCharType="separate"/>
      </w:r>
      <w:r>
        <w:rPr>
          <w:noProof/>
        </w:rPr>
        <w:t>35</w:t>
      </w:r>
      <w:r>
        <w:rPr>
          <w:noProof/>
        </w:rPr>
        <w:fldChar w:fldCharType="end"/>
      </w:r>
    </w:p>
    <w:p w14:paraId="5C0BDE28" w14:textId="1233AE2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5.5.2.4.3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DAA Events Notification</w:t>
      </w:r>
      <w:r>
        <w:rPr>
          <w:noProof/>
        </w:rPr>
        <w:tab/>
      </w:r>
      <w:r>
        <w:rPr>
          <w:noProof/>
        </w:rPr>
        <w:fldChar w:fldCharType="begin" w:fldLock="1"/>
      </w:r>
      <w:r>
        <w:rPr>
          <w:noProof/>
        </w:rPr>
        <w:instrText xml:space="preserve"> PAGEREF _Toc209623250 \h </w:instrText>
      </w:r>
      <w:r>
        <w:rPr>
          <w:noProof/>
        </w:rPr>
      </w:r>
      <w:r>
        <w:rPr>
          <w:noProof/>
        </w:rPr>
        <w:fldChar w:fldCharType="separate"/>
      </w:r>
      <w:r>
        <w:rPr>
          <w:noProof/>
        </w:rPr>
        <w:t>36</w:t>
      </w:r>
      <w:r>
        <w:rPr>
          <w:noProof/>
        </w:rPr>
        <w:fldChar w:fldCharType="end"/>
      </w:r>
    </w:p>
    <w:p w14:paraId="4E56973F" w14:textId="6930E280"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UAE_UAVDynamicInfo</w:t>
      </w:r>
      <w:r>
        <w:rPr>
          <w:noProof/>
        </w:rPr>
        <w:tab/>
      </w:r>
      <w:r>
        <w:rPr>
          <w:noProof/>
        </w:rPr>
        <w:fldChar w:fldCharType="begin" w:fldLock="1"/>
      </w:r>
      <w:r>
        <w:rPr>
          <w:noProof/>
        </w:rPr>
        <w:instrText xml:space="preserve"> PAGEREF _Toc209623251 \h </w:instrText>
      </w:r>
      <w:r>
        <w:rPr>
          <w:noProof/>
        </w:rPr>
      </w:r>
      <w:r>
        <w:rPr>
          <w:noProof/>
        </w:rPr>
        <w:fldChar w:fldCharType="separate"/>
      </w:r>
      <w:r>
        <w:rPr>
          <w:noProof/>
        </w:rPr>
        <w:t>37</w:t>
      </w:r>
      <w:r>
        <w:rPr>
          <w:noProof/>
        </w:rPr>
        <w:fldChar w:fldCharType="end"/>
      </w:r>
    </w:p>
    <w:p w14:paraId="6AF5293F" w14:textId="06D9EAB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_Toc209623252 \h </w:instrText>
      </w:r>
      <w:r>
        <w:rPr>
          <w:noProof/>
        </w:rPr>
      </w:r>
      <w:r>
        <w:rPr>
          <w:noProof/>
        </w:rPr>
        <w:fldChar w:fldCharType="separate"/>
      </w:r>
      <w:r>
        <w:rPr>
          <w:noProof/>
        </w:rPr>
        <w:t>37</w:t>
      </w:r>
      <w:r>
        <w:rPr>
          <w:noProof/>
        </w:rPr>
        <w:fldChar w:fldCharType="end"/>
      </w:r>
    </w:p>
    <w:p w14:paraId="5A3C3C2A" w14:textId="60EFF202"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_Toc209623253 \h </w:instrText>
      </w:r>
      <w:r>
        <w:rPr>
          <w:noProof/>
        </w:rPr>
      </w:r>
      <w:r>
        <w:rPr>
          <w:noProof/>
        </w:rPr>
        <w:fldChar w:fldCharType="separate"/>
      </w:r>
      <w:r>
        <w:rPr>
          <w:noProof/>
        </w:rPr>
        <w:t>37</w:t>
      </w:r>
      <w:r>
        <w:rPr>
          <w:noProof/>
        </w:rPr>
        <w:fldChar w:fldCharType="end"/>
      </w:r>
    </w:p>
    <w:p w14:paraId="53DCEED9" w14:textId="351A7FA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_Toc209623254 \h </w:instrText>
      </w:r>
      <w:r>
        <w:rPr>
          <w:noProof/>
        </w:rPr>
      </w:r>
      <w:r>
        <w:rPr>
          <w:noProof/>
        </w:rPr>
        <w:fldChar w:fldCharType="separate"/>
      </w:r>
      <w:r>
        <w:rPr>
          <w:noProof/>
        </w:rPr>
        <w:t>37</w:t>
      </w:r>
      <w:r>
        <w:rPr>
          <w:noProof/>
        </w:rPr>
        <w:fldChar w:fldCharType="end"/>
      </w:r>
    </w:p>
    <w:p w14:paraId="5DC3E1A2" w14:textId="0383637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UAE_UAVDynamicInfo_Subscribe</w:t>
      </w:r>
      <w:r>
        <w:rPr>
          <w:noProof/>
        </w:rPr>
        <w:tab/>
      </w:r>
      <w:r>
        <w:rPr>
          <w:noProof/>
        </w:rPr>
        <w:fldChar w:fldCharType="begin" w:fldLock="1"/>
      </w:r>
      <w:r>
        <w:rPr>
          <w:noProof/>
        </w:rPr>
        <w:instrText xml:space="preserve"> PAGEREF _Toc209623255 \h </w:instrText>
      </w:r>
      <w:r>
        <w:rPr>
          <w:noProof/>
        </w:rPr>
      </w:r>
      <w:r>
        <w:rPr>
          <w:noProof/>
        </w:rPr>
        <w:fldChar w:fldCharType="separate"/>
      </w:r>
      <w:r>
        <w:rPr>
          <w:noProof/>
        </w:rPr>
        <w:t>37</w:t>
      </w:r>
      <w:r>
        <w:rPr>
          <w:noProof/>
        </w:rPr>
        <w:fldChar w:fldCharType="end"/>
      </w:r>
    </w:p>
    <w:p w14:paraId="3EB3E5C9" w14:textId="0725CC7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_Toc209623256 \h </w:instrText>
      </w:r>
      <w:r>
        <w:rPr>
          <w:noProof/>
        </w:rPr>
      </w:r>
      <w:r>
        <w:rPr>
          <w:noProof/>
        </w:rPr>
        <w:fldChar w:fldCharType="separate"/>
      </w:r>
      <w:r>
        <w:rPr>
          <w:noProof/>
        </w:rPr>
        <w:t>37</w:t>
      </w:r>
      <w:r>
        <w:rPr>
          <w:noProof/>
        </w:rPr>
        <w:fldChar w:fldCharType="end"/>
      </w:r>
    </w:p>
    <w:p w14:paraId="16831302" w14:textId="471A3D3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sidRPr="00F30375">
        <w:rPr>
          <w:bCs/>
          <w:noProof/>
        </w:rPr>
        <w:t>UAV Dynamic Information Subscription</w:t>
      </w:r>
      <w:r>
        <w:rPr>
          <w:noProof/>
        </w:rPr>
        <w:t xml:space="preserve"> Creation</w:t>
      </w:r>
      <w:r>
        <w:rPr>
          <w:noProof/>
        </w:rPr>
        <w:tab/>
      </w:r>
      <w:r>
        <w:rPr>
          <w:noProof/>
        </w:rPr>
        <w:fldChar w:fldCharType="begin" w:fldLock="1"/>
      </w:r>
      <w:r>
        <w:rPr>
          <w:noProof/>
        </w:rPr>
        <w:instrText xml:space="preserve"> PAGEREF _Toc209623257 \h </w:instrText>
      </w:r>
      <w:r>
        <w:rPr>
          <w:noProof/>
        </w:rPr>
      </w:r>
      <w:r>
        <w:rPr>
          <w:noProof/>
        </w:rPr>
        <w:fldChar w:fldCharType="separate"/>
      </w:r>
      <w:r>
        <w:rPr>
          <w:noProof/>
        </w:rPr>
        <w:t>37</w:t>
      </w:r>
      <w:r>
        <w:rPr>
          <w:noProof/>
        </w:rPr>
        <w:fldChar w:fldCharType="end"/>
      </w:r>
    </w:p>
    <w:p w14:paraId="3D7CF60A" w14:textId="5E26D50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sidRPr="00F30375">
        <w:rPr>
          <w:bCs/>
          <w:noProof/>
        </w:rPr>
        <w:t>UAV Dynamic Information Subscription</w:t>
      </w:r>
      <w:r>
        <w:rPr>
          <w:noProof/>
        </w:rPr>
        <w:t xml:space="preserve"> Update</w:t>
      </w:r>
      <w:r>
        <w:rPr>
          <w:noProof/>
        </w:rPr>
        <w:tab/>
      </w:r>
      <w:r>
        <w:rPr>
          <w:noProof/>
        </w:rPr>
        <w:fldChar w:fldCharType="begin" w:fldLock="1"/>
      </w:r>
      <w:r>
        <w:rPr>
          <w:noProof/>
        </w:rPr>
        <w:instrText xml:space="preserve"> PAGEREF _Toc209623258 \h </w:instrText>
      </w:r>
      <w:r>
        <w:rPr>
          <w:noProof/>
        </w:rPr>
      </w:r>
      <w:r>
        <w:rPr>
          <w:noProof/>
        </w:rPr>
        <w:fldChar w:fldCharType="separate"/>
      </w:r>
      <w:r>
        <w:rPr>
          <w:noProof/>
        </w:rPr>
        <w:t>38</w:t>
      </w:r>
      <w:r>
        <w:rPr>
          <w:noProof/>
        </w:rPr>
        <w:fldChar w:fldCharType="end"/>
      </w:r>
    </w:p>
    <w:p w14:paraId="7DF7ADF4" w14:textId="73D8EFB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sidRPr="00F30375">
        <w:rPr>
          <w:bCs/>
          <w:noProof/>
        </w:rPr>
        <w:t>UAV Dynamic Information Subscription</w:t>
      </w:r>
      <w:r>
        <w:rPr>
          <w:noProof/>
        </w:rPr>
        <w:t xml:space="preserve"> </w:t>
      </w:r>
      <w:r w:rsidRPr="00F30375">
        <w:rPr>
          <w:noProof/>
          <w:lang w:val="en-US"/>
        </w:rPr>
        <w:t>Deletion</w:t>
      </w:r>
      <w:r>
        <w:rPr>
          <w:noProof/>
        </w:rPr>
        <w:tab/>
      </w:r>
      <w:r>
        <w:rPr>
          <w:noProof/>
        </w:rPr>
        <w:fldChar w:fldCharType="begin" w:fldLock="1"/>
      </w:r>
      <w:r>
        <w:rPr>
          <w:noProof/>
        </w:rPr>
        <w:instrText xml:space="preserve"> PAGEREF _Toc209623259 \h </w:instrText>
      </w:r>
      <w:r>
        <w:rPr>
          <w:noProof/>
        </w:rPr>
      </w:r>
      <w:r>
        <w:rPr>
          <w:noProof/>
        </w:rPr>
        <w:fldChar w:fldCharType="separate"/>
      </w:r>
      <w:r>
        <w:rPr>
          <w:noProof/>
        </w:rPr>
        <w:t>38</w:t>
      </w:r>
      <w:r>
        <w:rPr>
          <w:noProof/>
        </w:rPr>
        <w:fldChar w:fldCharType="end"/>
      </w:r>
    </w:p>
    <w:p w14:paraId="21D95F0E" w14:textId="08D0304C"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UAE_UAVDynamicInfo_Notify</w:t>
      </w:r>
      <w:r>
        <w:rPr>
          <w:noProof/>
        </w:rPr>
        <w:tab/>
      </w:r>
      <w:r>
        <w:rPr>
          <w:noProof/>
        </w:rPr>
        <w:fldChar w:fldCharType="begin" w:fldLock="1"/>
      </w:r>
      <w:r>
        <w:rPr>
          <w:noProof/>
        </w:rPr>
        <w:instrText xml:space="preserve"> PAGEREF _Toc209623260 \h </w:instrText>
      </w:r>
      <w:r>
        <w:rPr>
          <w:noProof/>
        </w:rPr>
      </w:r>
      <w:r>
        <w:rPr>
          <w:noProof/>
        </w:rPr>
        <w:fldChar w:fldCharType="separate"/>
      </w:r>
      <w:r>
        <w:rPr>
          <w:noProof/>
        </w:rPr>
        <w:t>39</w:t>
      </w:r>
      <w:r>
        <w:rPr>
          <w:noProof/>
        </w:rPr>
        <w:fldChar w:fldCharType="end"/>
      </w:r>
    </w:p>
    <w:p w14:paraId="2B2067D7" w14:textId="743D12E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_Toc209623261 \h </w:instrText>
      </w:r>
      <w:r>
        <w:rPr>
          <w:noProof/>
        </w:rPr>
      </w:r>
      <w:r>
        <w:rPr>
          <w:noProof/>
        </w:rPr>
        <w:fldChar w:fldCharType="separate"/>
      </w:r>
      <w:r>
        <w:rPr>
          <w:noProof/>
        </w:rPr>
        <w:t>39</w:t>
      </w:r>
      <w:r>
        <w:rPr>
          <w:noProof/>
        </w:rPr>
        <w:fldChar w:fldCharType="end"/>
      </w:r>
    </w:p>
    <w:p w14:paraId="153C6F16" w14:textId="2F8B4F2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sidRPr="00F30375">
        <w:rPr>
          <w:bCs/>
          <w:noProof/>
        </w:rPr>
        <w:t xml:space="preserve">UAV Dynamic Information </w:t>
      </w:r>
      <w:r w:rsidRPr="00F30375">
        <w:rPr>
          <w:noProof/>
          <w:lang w:val="en-US"/>
        </w:rPr>
        <w:t>Notification</w:t>
      </w:r>
      <w:r>
        <w:rPr>
          <w:noProof/>
        </w:rPr>
        <w:tab/>
      </w:r>
      <w:r>
        <w:rPr>
          <w:noProof/>
        </w:rPr>
        <w:fldChar w:fldCharType="begin" w:fldLock="1"/>
      </w:r>
      <w:r>
        <w:rPr>
          <w:noProof/>
        </w:rPr>
        <w:instrText xml:space="preserve"> PAGEREF _Toc209623262 \h </w:instrText>
      </w:r>
      <w:r>
        <w:rPr>
          <w:noProof/>
        </w:rPr>
      </w:r>
      <w:r>
        <w:rPr>
          <w:noProof/>
        </w:rPr>
        <w:fldChar w:fldCharType="separate"/>
      </w:r>
      <w:r>
        <w:rPr>
          <w:noProof/>
        </w:rPr>
        <w:t>39</w:t>
      </w:r>
      <w:r>
        <w:rPr>
          <w:noProof/>
        </w:rPr>
        <w:fldChar w:fldCharType="end"/>
      </w:r>
    </w:p>
    <w:p w14:paraId="4A7E5983" w14:textId="62E45A8B"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UAE_FlightPathMonitoring Service</w:t>
      </w:r>
      <w:r>
        <w:rPr>
          <w:noProof/>
        </w:rPr>
        <w:tab/>
      </w:r>
      <w:r>
        <w:rPr>
          <w:noProof/>
        </w:rPr>
        <w:fldChar w:fldCharType="begin" w:fldLock="1"/>
      </w:r>
      <w:r>
        <w:rPr>
          <w:noProof/>
        </w:rPr>
        <w:instrText xml:space="preserve"> PAGEREF _Toc209623263 \h </w:instrText>
      </w:r>
      <w:r>
        <w:rPr>
          <w:noProof/>
        </w:rPr>
      </w:r>
      <w:r>
        <w:rPr>
          <w:noProof/>
        </w:rPr>
        <w:fldChar w:fldCharType="separate"/>
      </w:r>
      <w:r>
        <w:rPr>
          <w:noProof/>
        </w:rPr>
        <w:t>41</w:t>
      </w:r>
      <w:r>
        <w:rPr>
          <w:noProof/>
        </w:rPr>
        <w:fldChar w:fldCharType="end"/>
      </w:r>
    </w:p>
    <w:p w14:paraId="6C3CCB1B" w14:textId="59E35E06"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_Toc209623264 \h </w:instrText>
      </w:r>
      <w:r>
        <w:rPr>
          <w:noProof/>
        </w:rPr>
      </w:r>
      <w:r>
        <w:rPr>
          <w:noProof/>
        </w:rPr>
        <w:fldChar w:fldCharType="separate"/>
      </w:r>
      <w:r>
        <w:rPr>
          <w:noProof/>
        </w:rPr>
        <w:t>41</w:t>
      </w:r>
      <w:r>
        <w:rPr>
          <w:noProof/>
        </w:rPr>
        <w:fldChar w:fldCharType="end"/>
      </w:r>
    </w:p>
    <w:p w14:paraId="7348C6D0" w14:textId="0B54A10B"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_Toc209623265 \h </w:instrText>
      </w:r>
      <w:r>
        <w:rPr>
          <w:noProof/>
        </w:rPr>
      </w:r>
      <w:r>
        <w:rPr>
          <w:noProof/>
        </w:rPr>
        <w:fldChar w:fldCharType="separate"/>
      </w:r>
      <w:r>
        <w:rPr>
          <w:noProof/>
        </w:rPr>
        <w:t>41</w:t>
      </w:r>
      <w:r>
        <w:rPr>
          <w:noProof/>
        </w:rPr>
        <w:fldChar w:fldCharType="end"/>
      </w:r>
    </w:p>
    <w:p w14:paraId="4A000B14" w14:textId="1172F64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_Toc209623266 \h </w:instrText>
      </w:r>
      <w:r>
        <w:rPr>
          <w:noProof/>
        </w:rPr>
      </w:r>
      <w:r>
        <w:rPr>
          <w:noProof/>
        </w:rPr>
        <w:fldChar w:fldCharType="separate"/>
      </w:r>
      <w:r>
        <w:rPr>
          <w:noProof/>
        </w:rPr>
        <w:t>41</w:t>
      </w:r>
      <w:r>
        <w:rPr>
          <w:noProof/>
        </w:rPr>
        <w:fldChar w:fldCharType="end"/>
      </w:r>
    </w:p>
    <w:p w14:paraId="7EB5DF4B" w14:textId="6FF08C0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UAE_FlightPathMonitoring_Manage</w:t>
      </w:r>
      <w:r>
        <w:rPr>
          <w:noProof/>
        </w:rPr>
        <w:tab/>
      </w:r>
      <w:r>
        <w:rPr>
          <w:noProof/>
        </w:rPr>
        <w:fldChar w:fldCharType="begin" w:fldLock="1"/>
      </w:r>
      <w:r>
        <w:rPr>
          <w:noProof/>
        </w:rPr>
        <w:instrText xml:space="preserve"> PAGEREF _Toc209623267 \h </w:instrText>
      </w:r>
      <w:r>
        <w:rPr>
          <w:noProof/>
        </w:rPr>
      </w:r>
      <w:r>
        <w:rPr>
          <w:noProof/>
        </w:rPr>
        <w:fldChar w:fldCharType="separate"/>
      </w:r>
      <w:r>
        <w:rPr>
          <w:noProof/>
        </w:rPr>
        <w:t>41</w:t>
      </w:r>
      <w:r>
        <w:rPr>
          <w:noProof/>
        </w:rPr>
        <w:fldChar w:fldCharType="end"/>
      </w:r>
    </w:p>
    <w:p w14:paraId="22444911" w14:textId="4936201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_Toc209623268 \h </w:instrText>
      </w:r>
      <w:r>
        <w:rPr>
          <w:noProof/>
        </w:rPr>
      </w:r>
      <w:r>
        <w:rPr>
          <w:noProof/>
        </w:rPr>
        <w:fldChar w:fldCharType="separate"/>
      </w:r>
      <w:r>
        <w:rPr>
          <w:noProof/>
        </w:rPr>
        <w:t>41</w:t>
      </w:r>
      <w:r>
        <w:rPr>
          <w:noProof/>
        </w:rPr>
        <w:fldChar w:fldCharType="end"/>
      </w:r>
    </w:p>
    <w:p w14:paraId="30B3DEBA" w14:textId="3D10CBE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Flight Path Monitoring Configuration Creation</w:t>
      </w:r>
      <w:r>
        <w:rPr>
          <w:noProof/>
        </w:rPr>
        <w:tab/>
      </w:r>
      <w:r>
        <w:rPr>
          <w:noProof/>
        </w:rPr>
        <w:fldChar w:fldCharType="begin" w:fldLock="1"/>
      </w:r>
      <w:r>
        <w:rPr>
          <w:noProof/>
        </w:rPr>
        <w:instrText xml:space="preserve"> PAGEREF _Toc209623269 \h </w:instrText>
      </w:r>
      <w:r>
        <w:rPr>
          <w:noProof/>
        </w:rPr>
      </w:r>
      <w:r>
        <w:rPr>
          <w:noProof/>
        </w:rPr>
        <w:fldChar w:fldCharType="separate"/>
      </w:r>
      <w:r>
        <w:rPr>
          <w:noProof/>
        </w:rPr>
        <w:t>41</w:t>
      </w:r>
      <w:r>
        <w:rPr>
          <w:noProof/>
        </w:rPr>
        <w:fldChar w:fldCharType="end"/>
      </w:r>
    </w:p>
    <w:p w14:paraId="7F745F55" w14:textId="68ACD57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Flight Path Monitoring Configuration Update</w:t>
      </w:r>
      <w:r>
        <w:rPr>
          <w:noProof/>
        </w:rPr>
        <w:tab/>
      </w:r>
      <w:r>
        <w:rPr>
          <w:noProof/>
        </w:rPr>
        <w:fldChar w:fldCharType="begin" w:fldLock="1"/>
      </w:r>
      <w:r>
        <w:rPr>
          <w:noProof/>
        </w:rPr>
        <w:instrText xml:space="preserve"> PAGEREF _Toc209623270 \h </w:instrText>
      </w:r>
      <w:r>
        <w:rPr>
          <w:noProof/>
        </w:rPr>
      </w:r>
      <w:r>
        <w:rPr>
          <w:noProof/>
        </w:rPr>
        <w:fldChar w:fldCharType="separate"/>
      </w:r>
      <w:r>
        <w:rPr>
          <w:noProof/>
        </w:rPr>
        <w:t>42</w:t>
      </w:r>
      <w:r>
        <w:rPr>
          <w:noProof/>
        </w:rPr>
        <w:fldChar w:fldCharType="end"/>
      </w:r>
    </w:p>
    <w:p w14:paraId="2E7A30F2" w14:textId="5078307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Flight Path Monitoring Configuration Deletion</w:t>
      </w:r>
      <w:r>
        <w:rPr>
          <w:noProof/>
        </w:rPr>
        <w:tab/>
      </w:r>
      <w:r>
        <w:rPr>
          <w:noProof/>
        </w:rPr>
        <w:fldChar w:fldCharType="begin" w:fldLock="1"/>
      </w:r>
      <w:r>
        <w:rPr>
          <w:noProof/>
        </w:rPr>
        <w:instrText xml:space="preserve"> PAGEREF _Toc209623271 \h </w:instrText>
      </w:r>
      <w:r>
        <w:rPr>
          <w:noProof/>
        </w:rPr>
      </w:r>
      <w:r>
        <w:rPr>
          <w:noProof/>
        </w:rPr>
        <w:fldChar w:fldCharType="separate"/>
      </w:r>
      <w:r>
        <w:rPr>
          <w:noProof/>
        </w:rPr>
        <w:t>43</w:t>
      </w:r>
      <w:r>
        <w:rPr>
          <w:noProof/>
        </w:rPr>
        <w:fldChar w:fldCharType="end"/>
      </w:r>
    </w:p>
    <w:p w14:paraId="20B49180" w14:textId="29B26565"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UAE_FlightPathMonitoring_Notify</w:t>
      </w:r>
      <w:r>
        <w:rPr>
          <w:noProof/>
        </w:rPr>
        <w:tab/>
      </w:r>
      <w:r>
        <w:rPr>
          <w:noProof/>
        </w:rPr>
        <w:fldChar w:fldCharType="begin" w:fldLock="1"/>
      </w:r>
      <w:r>
        <w:rPr>
          <w:noProof/>
        </w:rPr>
        <w:instrText xml:space="preserve"> PAGEREF _Toc209623272 \h </w:instrText>
      </w:r>
      <w:r>
        <w:rPr>
          <w:noProof/>
        </w:rPr>
      </w:r>
      <w:r>
        <w:rPr>
          <w:noProof/>
        </w:rPr>
        <w:fldChar w:fldCharType="separate"/>
      </w:r>
      <w:r>
        <w:rPr>
          <w:noProof/>
        </w:rPr>
        <w:t>43</w:t>
      </w:r>
      <w:r>
        <w:rPr>
          <w:noProof/>
        </w:rPr>
        <w:fldChar w:fldCharType="end"/>
      </w:r>
    </w:p>
    <w:p w14:paraId="4A3EB052" w14:textId="65AFAA9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_Toc209623273 \h </w:instrText>
      </w:r>
      <w:r>
        <w:rPr>
          <w:noProof/>
        </w:rPr>
      </w:r>
      <w:r>
        <w:rPr>
          <w:noProof/>
        </w:rPr>
        <w:fldChar w:fldCharType="separate"/>
      </w:r>
      <w:r>
        <w:rPr>
          <w:noProof/>
        </w:rPr>
        <w:t>43</w:t>
      </w:r>
      <w:r>
        <w:rPr>
          <w:noProof/>
        </w:rPr>
        <w:fldChar w:fldCharType="end"/>
      </w:r>
    </w:p>
    <w:p w14:paraId="61FF04F1" w14:textId="2608EF6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sidRPr="00F30375">
        <w:rPr>
          <w:rFonts w:eastAsia="Calibri"/>
          <w:noProof/>
        </w:rPr>
        <w:t xml:space="preserve">Flight Path Monitoring Configuration </w:t>
      </w:r>
      <w:r w:rsidRPr="00F30375">
        <w:rPr>
          <w:noProof/>
          <w:lang w:val="en-US"/>
        </w:rPr>
        <w:t>Completion Status Notification</w:t>
      </w:r>
      <w:r>
        <w:rPr>
          <w:noProof/>
        </w:rPr>
        <w:tab/>
      </w:r>
      <w:r>
        <w:rPr>
          <w:noProof/>
        </w:rPr>
        <w:fldChar w:fldCharType="begin" w:fldLock="1"/>
      </w:r>
      <w:r>
        <w:rPr>
          <w:noProof/>
        </w:rPr>
        <w:instrText xml:space="preserve"> PAGEREF _Toc209623274 \h </w:instrText>
      </w:r>
      <w:r>
        <w:rPr>
          <w:noProof/>
        </w:rPr>
      </w:r>
      <w:r>
        <w:rPr>
          <w:noProof/>
        </w:rPr>
        <w:fldChar w:fldCharType="separate"/>
      </w:r>
      <w:r>
        <w:rPr>
          <w:noProof/>
        </w:rPr>
        <w:t>43</w:t>
      </w:r>
      <w:r>
        <w:rPr>
          <w:noProof/>
        </w:rPr>
        <w:fldChar w:fldCharType="end"/>
      </w:r>
    </w:p>
    <w:p w14:paraId="0F6D7283" w14:textId="6F5ECDF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5.7.2.3.3</w:t>
      </w:r>
      <w:r>
        <w:rPr>
          <w:rFonts w:asciiTheme="minorHAnsi" w:eastAsiaTheme="minorEastAsia" w:hAnsiTheme="minorHAnsi" w:cstheme="minorBidi"/>
          <w:noProof/>
          <w:kern w:val="2"/>
          <w:sz w:val="24"/>
          <w:szCs w:val="24"/>
          <w:lang w:eastAsia="en-GB"/>
          <w14:ligatures w14:val="standardContextual"/>
        </w:rPr>
        <w:tab/>
      </w:r>
      <w:r w:rsidRPr="00F30375">
        <w:rPr>
          <w:rFonts w:eastAsia="Calibri"/>
          <w:noProof/>
        </w:rPr>
        <w:t xml:space="preserve">Flight Path Monitoring </w:t>
      </w:r>
      <w:r w:rsidRPr="00F30375">
        <w:rPr>
          <w:noProof/>
          <w:lang w:val="en-US"/>
        </w:rPr>
        <w:t>Events Notification</w:t>
      </w:r>
      <w:r>
        <w:rPr>
          <w:noProof/>
        </w:rPr>
        <w:tab/>
      </w:r>
      <w:r>
        <w:rPr>
          <w:noProof/>
        </w:rPr>
        <w:fldChar w:fldCharType="begin" w:fldLock="1"/>
      </w:r>
      <w:r>
        <w:rPr>
          <w:noProof/>
        </w:rPr>
        <w:instrText xml:space="preserve"> PAGEREF _Toc209623275 \h </w:instrText>
      </w:r>
      <w:r>
        <w:rPr>
          <w:noProof/>
        </w:rPr>
      </w:r>
      <w:r>
        <w:rPr>
          <w:noProof/>
        </w:rPr>
        <w:fldChar w:fldCharType="separate"/>
      </w:r>
      <w:r>
        <w:rPr>
          <w:noProof/>
        </w:rPr>
        <w:t>44</w:t>
      </w:r>
      <w:r>
        <w:rPr>
          <w:noProof/>
        </w:rPr>
        <w:fldChar w:fldCharType="end"/>
      </w:r>
    </w:p>
    <w:p w14:paraId="74CEC0B6" w14:textId="6B1FF7C8"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UAE_FlightRouteSupport Service</w:t>
      </w:r>
      <w:r>
        <w:rPr>
          <w:noProof/>
        </w:rPr>
        <w:tab/>
      </w:r>
      <w:r>
        <w:rPr>
          <w:noProof/>
        </w:rPr>
        <w:fldChar w:fldCharType="begin" w:fldLock="1"/>
      </w:r>
      <w:r>
        <w:rPr>
          <w:noProof/>
        </w:rPr>
        <w:instrText xml:space="preserve"> PAGEREF _Toc209623276 \h </w:instrText>
      </w:r>
      <w:r>
        <w:rPr>
          <w:noProof/>
        </w:rPr>
      </w:r>
      <w:r>
        <w:rPr>
          <w:noProof/>
        </w:rPr>
        <w:fldChar w:fldCharType="separate"/>
      </w:r>
      <w:r>
        <w:rPr>
          <w:noProof/>
        </w:rPr>
        <w:t>46</w:t>
      </w:r>
      <w:r>
        <w:rPr>
          <w:noProof/>
        </w:rPr>
        <w:fldChar w:fldCharType="end"/>
      </w:r>
    </w:p>
    <w:p w14:paraId="3AC3FE01" w14:textId="5841B9C6"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_Toc209623277 \h </w:instrText>
      </w:r>
      <w:r>
        <w:rPr>
          <w:noProof/>
        </w:rPr>
      </w:r>
      <w:r>
        <w:rPr>
          <w:noProof/>
        </w:rPr>
        <w:fldChar w:fldCharType="separate"/>
      </w:r>
      <w:r>
        <w:rPr>
          <w:noProof/>
        </w:rPr>
        <w:t>46</w:t>
      </w:r>
      <w:r>
        <w:rPr>
          <w:noProof/>
        </w:rPr>
        <w:fldChar w:fldCharType="end"/>
      </w:r>
    </w:p>
    <w:p w14:paraId="0BF437D2" w14:textId="25136081"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_Toc209623278 \h </w:instrText>
      </w:r>
      <w:r>
        <w:rPr>
          <w:noProof/>
        </w:rPr>
      </w:r>
      <w:r>
        <w:rPr>
          <w:noProof/>
        </w:rPr>
        <w:fldChar w:fldCharType="separate"/>
      </w:r>
      <w:r>
        <w:rPr>
          <w:noProof/>
        </w:rPr>
        <w:t>46</w:t>
      </w:r>
      <w:r>
        <w:rPr>
          <w:noProof/>
        </w:rPr>
        <w:fldChar w:fldCharType="end"/>
      </w:r>
    </w:p>
    <w:p w14:paraId="330E2365" w14:textId="41E35931"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_Toc209623279 \h </w:instrText>
      </w:r>
      <w:r>
        <w:rPr>
          <w:noProof/>
        </w:rPr>
      </w:r>
      <w:r>
        <w:rPr>
          <w:noProof/>
        </w:rPr>
        <w:fldChar w:fldCharType="separate"/>
      </w:r>
      <w:r>
        <w:rPr>
          <w:noProof/>
        </w:rPr>
        <w:t>46</w:t>
      </w:r>
      <w:r>
        <w:rPr>
          <w:noProof/>
        </w:rPr>
        <w:fldChar w:fldCharType="end"/>
      </w:r>
    </w:p>
    <w:p w14:paraId="4070A4B2" w14:textId="69B82D1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UAE_FlightRouteSupport_Manage</w:t>
      </w:r>
      <w:r>
        <w:rPr>
          <w:noProof/>
        </w:rPr>
        <w:tab/>
      </w:r>
      <w:r>
        <w:rPr>
          <w:noProof/>
        </w:rPr>
        <w:fldChar w:fldCharType="begin" w:fldLock="1"/>
      </w:r>
      <w:r>
        <w:rPr>
          <w:noProof/>
        </w:rPr>
        <w:instrText xml:space="preserve"> PAGEREF _Toc209623280 \h </w:instrText>
      </w:r>
      <w:r>
        <w:rPr>
          <w:noProof/>
        </w:rPr>
      </w:r>
      <w:r>
        <w:rPr>
          <w:noProof/>
        </w:rPr>
        <w:fldChar w:fldCharType="separate"/>
      </w:r>
      <w:r>
        <w:rPr>
          <w:noProof/>
        </w:rPr>
        <w:t>46</w:t>
      </w:r>
      <w:r>
        <w:rPr>
          <w:noProof/>
        </w:rPr>
        <w:fldChar w:fldCharType="end"/>
      </w:r>
    </w:p>
    <w:p w14:paraId="3C6B13AF" w14:textId="0E52544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_Toc209623281 \h </w:instrText>
      </w:r>
      <w:r>
        <w:rPr>
          <w:noProof/>
        </w:rPr>
      </w:r>
      <w:r>
        <w:rPr>
          <w:noProof/>
        </w:rPr>
        <w:fldChar w:fldCharType="separate"/>
      </w:r>
      <w:r>
        <w:rPr>
          <w:noProof/>
        </w:rPr>
        <w:t>46</w:t>
      </w:r>
      <w:r>
        <w:rPr>
          <w:noProof/>
        </w:rPr>
        <w:fldChar w:fldCharType="end"/>
      </w:r>
    </w:p>
    <w:p w14:paraId="72DF044D" w14:textId="7999C58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Flight Route Request</w:t>
      </w:r>
      <w:r>
        <w:rPr>
          <w:noProof/>
        </w:rPr>
        <w:tab/>
      </w:r>
      <w:r>
        <w:rPr>
          <w:noProof/>
        </w:rPr>
        <w:fldChar w:fldCharType="begin" w:fldLock="1"/>
      </w:r>
      <w:r>
        <w:rPr>
          <w:noProof/>
        </w:rPr>
        <w:instrText xml:space="preserve"> PAGEREF _Toc209623282 \h </w:instrText>
      </w:r>
      <w:r>
        <w:rPr>
          <w:noProof/>
        </w:rPr>
      </w:r>
      <w:r>
        <w:rPr>
          <w:noProof/>
        </w:rPr>
        <w:fldChar w:fldCharType="separate"/>
      </w:r>
      <w:r>
        <w:rPr>
          <w:noProof/>
        </w:rPr>
        <w:t>46</w:t>
      </w:r>
      <w:r>
        <w:rPr>
          <w:noProof/>
        </w:rPr>
        <w:fldChar w:fldCharType="end"/>
      </w:r>
    </w:p>
    <w:p w14:paraId="70B4F51B" w14:textId="73BDBC4F"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sidRPr="00F30375">
        <w:rPr>
          <w:noProof/>
          <w:lang w:val="en-US"/>
        </w:rPr>
        <w:t>5.9</w:t>
      </w:r>
      <w:r>
        <w:rPr>
          <w:rFonts w:asciiTheme="minorHAnsi" w:eastAsiaTheme="minorEastAsia" w:hAnsiTheme="minorHAnsi" w:cstheme="minorBidi"/>
          <w:noProof/>
          <w:kern w:val="2"/>
          <w:sz w:val="24"/>
          <w:szCs w:val="24"/>
          <w:lang w:eastAsia="en-GB"/>
          <w14:ligatures w14:val="standardContextual"/>
        </w:rPr>
        <w:tab/>
      </w:r>
      <w:r>
        <w:rPr>
          <w:noProof/>
        </w:rPr>
        <w:t>UAE_NTZManagement</w:t>
      </w:r>
      <w:r w:rsidRPr="00F30375">
        <w:rPr>
          <w:noProof/>
          <w:lang w:val="en-US"/>
        </w:rPr>
        <w:t xml:space="preserve"> Service</w:t>
      </w:r>
      <w:r>
        <w:rPr>
          <w:noProof/>
        </w:rPr>
        <w:tab/>
      </w:r>
      <w:r>
        <w:rPr>
          <w:noProof/>
        </w:rPr>
        <w:fldChar w:fldCharType="begin" w:fldLock="1"/>
      </w:r>
      <w:r>
        <w:rPr>
          <w:noProof/>
        </w:rPr>
        <w:instrText xml:space="preserve"> PAGEREF _Toc209623283 \h </w:instrText>
      </w:r>
      <w:r>
        <w:rPr>
          <w:noProof/>
        </w:rPr>
      </w:r>
      <w:r>
        <w:rPr>
          <w:noProof/>
        </w:rPr>
        <w:fldChar w:fldCharType="separate"/>
      </w:r>
      <w:r>
        <w:rPr>
          <w:noProof/>
        </w:rPr>
        <w:t>48</w:t>
      </w:r>
      <w:r>
        <w:rPr>
          <w:noProof/>
        </w:rPr>
        <w:fldChar w:fldCharType="end"/>
      </w:r>
    </w:p>
    <w:p w14:paraId="692C05D1" w14:textId="5BC91D90"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sidRPr="00F30375">
        <w:rPr>
          <w:noProof/>
          <w:lang w:val="en-US"/>
        </w:rPr>
        <w:t>5.9.1</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Service Description</w:t>
      </w:r>
      <w:r>
        <w:rPr>
          <w:noProof/>
        </w:rPr>
        <w:tab/>
      </w:r>
      <w:r>
        <w:rPr>
          <w:noProof/>
        </w:rPr>
        <w:fldChar w:fldCharType="begin" w:fldLock="1"/>
      </w:r>
      <w:r>
        <w:rPr>
          <w:noProof/>
        </w:rPr>
        <w:instrText xml:space="preserve"> PAGEREF _Toc209623284 \h </w:instrText>
      </w:r>
      <w:r>
        <w:rPr>
          <w:noProof/>
        </w:rPr>
      </w:r>
      <w:r>
        <w:rPr>
          <w:noProof/>
        </w:rPr>
        <w:fldChar w:fldCharType="separate"/>
      </w:r>
      <w:r>
        <w:rPr>
          <w:noProof/>
        </w:rPr>
        <w:t>48</w:t>
      </w:r>
      <w:r>
        <w:rPr>
          <w:noProof/>
        </w:rPr>
        <w:fldChar w:fldCharType="end"/>
      </w:r>
    </w:p>
    <w:p w14:paraId="58E80A40" w14:textId="413684F8"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_Toc209623285 \h </w:instrText>
      </w:r>
      <w:r>
        <w:rPr>
          <w:noProof/>
        </w:rPr>
      </w:r>
      <w:r>
        <w:rPr>
          <w:noProof/>
        </w:rPr>
        <w:fldChar w:fldCharType="separate"/>
      </w:r>
      <w:r>
        <w:rPr>
          <w:noProof/>
        </w:rPr>
        <w:t>48</w:t>
      </w:r>
      <w:r>
        <w:rPr>
          <w:noProof/>
        </w:rPr>
        <w:fldChar w:fldCharType="end"/>
      </w:r>
    </w:p>
    <w:p w14:paraId="58DE2598" w14:textId="589C372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_Toc209623286 \h </w:instrText>
      </w:r>
      <w:r>
        <w:rPr>
          <w:noProof/>
        </w:rPr>
      </w:r>
      <w:r>
        <w:rPr>
          <w:noProof/>
        </w:rPr>
        <w:fldChar w:fldCharType="separate"/>
      </w:r>
      <w:r>
        <w:rPr>
          <w:noProof/>
        </w:rPr>
        <w:t>48</w:t>
      </w:r>
      <w:r>
        <w:rPr>
          <w:noProof/>
        </w:rPr>
        <w:fldChar w:fldCharType="end"/>
      </w:r>
    </w:p>
    <w:p w14:paraId="5D552B15" w14:textId="31702534"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UAE_NTZManagement_Manage</w:t>
      </w:r>
      <w:r>
        <w:rPr>
          <w:noProof/>
        </w:rPr>
        <w:tab/>
      </w:r>
      <w:r>
        <w:rPr>
          <w:noProof/>
        </w:rPr>
        <w:fldChar w:fldCharType="begin" w:fldLock="1"/>
      </w:r>
      <w:r>
        <w:rPr>
          <w:noProof/>
        </w:rPr>
        <w:instrText xml:space="preserve"> PAGEREF _Toc209623287 \h </w:instrText>
      </w:r>
      <w:r>
        <w:rPr>
          <w:noProof/>
        </w:rPr>
      </w:r>
      <w:r>
        <w:rPr>
          <w:noProof/>
        </w:rPr>
        <w:fldChar w:fldCharType="separate"/>
      </w:r>
      <w:r>
        <w:rPr>
          <w:noProof/>
        </w:rPr>
        <w:t>48</w:t>
      </w:r>
      <w:r>
        <w:rPr>
          <w:noProof/>
        </w:rPr>
        <w:fldChar w:fldCharType="end"/>
      </w:r>
    </w:p>
    <w:p w14:paraId="2762AFEE" w14:textId="3A27AF8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_Toc209623288 \h </w:instrText>
      </w:r>
      <w:r>
        <w:rPr>
          <w:noProof/>
        </w:rPr>
      </w:r>
      <w:r>
        <w:rPr>
          <w:noProof/>
        </w:rPr>
        <w:fldChar w:fldCharType="separate"/>
      </w:r>
      <w:r>
        <w:rPr>
          <w:noProof/>
        </w:rPr>
        <w:t>48</w:t>
      </w:r>
      <w:r>
        <w:rPr>
          <w:noProof/>
        </w:rPr>
        <w:fldChar w:fldCharType="end"/>
      </w:r>
    </w:p>
    <w:p w14:paraId="1003F523" w14:textId="0AB6AE7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NTZ Configuration Creation</w:t>
      </w:r>
      <w:r>
        <w:rPr>
          <w:noProof/>
        </w:rPr>
        <w:tab/>
      </w:r>
      <w:r>
        <w:rPr>
          <w:noProof/>
        </w:rPr>
        <w:fldChar w:fldCharType="begin" w:fldLock="1"/>
      </w:r>
      <w:r>
        <w:rPr>
          <w:noProof/>
        </w:rPr>
        <w:instrText xml:space="preserve"> PAGEREF _Toc209623289 \h </w:instrText>
      </w:r>
      <w:r>
        <w:rPr>
          <w:noProof/>
        </w:rPr>
      </w:r>
      <w:r>
        <w:rPr>
          <w:noProof/>
        </w:rPr>
        <w:fldChar w:fldCharType="separate"/>
      </w:r>
      <w:r>
        <w:rPr>
          <w:noProof/>
        </w:rPr>
        <w:t>48</w:t>
      </w:r>
      <w:r>
        <w:rPr>
          <w:noProof/>
        </w:rPr>
        <w:fldChar w:fldCharType="end"/>
      </w:r>
    </w:p>
    <w:p w14:paraId="02DFF19F" w14:textId="0185B29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5.9.2.2.3</w:t>
      </w:r>
      <w:r>
        <w:rPr>
          <w:rFonts w:asciiTheme="minorHAnsi" w:eastAsiaTheme="minorEastAsia" w:hAnsiTheme="minorHAnsi" w:cstheme="minorBidi"/>
          <w:noProof/>
          <w:kern w:val="2"/>
          <w:sz w:val="24"/>
          <w:szCs w:val="24"/>
          <w:lang w:eastAsia="en-GB"/>
          <w14:ligatures w14:val="standardContextual"/>
        </w:rPr>
        <w:tab/>
      </w:r>
      <w:r>
        <w:rPr>
          <w:noProof/>
        </w:rPr>
        <w:t>NTZ Configuration Update</w:t>
      </w:r>
      <w:r>
        <w:rPr>
          <w:noProof/>
        </w:rPr>
        <w:tab/>
      </w:r>
      <w:r>
        <w:rPr>
          <w:noProof/>
        </w:rPr>
        <w:fldChar w:fldCharType="begin" w:fldLock="1"/>
      </w:r>
      <w:r>
        <w:rPr>
          <w:noProof/>
        </w:rPr>
        <w:instrText xml:space="preserve"> PAGEREF _Toc209623290 \h </w:instrText>
      </w:r>
      <w:r>
        <w:rPr>
          <w:noProof/>
        </w:rPr>
      </w:r>
      <w:r>
        <w:rPr>
          <w:noProof/>
        </w:rPr>
        <w:fldChar w:fldCharType="separate"/>
      </w:r>
      <w:r>
        <w:rPr>
          <w:noProof/>
        </w:rPr>
        <w:t>49</w:t>
      </w:r>
      <w:r>
        <w:rPr>
          <w:noProof/>
        </w:rPr>
        <w:fldChar w:fldCharType="end"/>
      </w:r>
    </w:p>
    <w:p w14:paraId="64451330" w14:textId="5BFFF35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5.9.2.2.4</w:t>
      </w:r>
      <w:r>
        <w:rPr>
          <w:rFonts w:asciiTheme="minorHAnsi" w:eastAsiaTheme="minorEastAsia" w:hAnsiTheme="minorHAnsi" w:cstheme="minorBidi"/>
          <w:noProof/>
          <w:kern w:val="2"/>
          <w:sz w:val="24"/>
          <w:szCs w:val="24"/>
          <w:lang w:eastAsia="en-GB"/>
          <w14:ligatures w14:val="standardContextual"/>
        </w:rPr>
        <w:tab/>
      </w:r>
      <w:r>
        <w:rPr>
          <w:noProof/>
        </w:rPr>
        <w:t>NTZ Configuration Deletion</w:t>
      </w:r>
      <w:r>
        <w:rPr>
          <w:noProof/>
        </w:rPr>
        <w:tab/>
      </w:r>
      <w:r>
        <w:rPr>
          <w:noProof/>
        </w:rPr>
        <w:fldChar w:fldCharType="begin" w:fldLock="1"/>
      </w:r>
      <w:r>
        <w:rPr>
          <w:noProof/>
        </w:rPr>
        <w:instrText xml:space="preserve"> PAGEREF _Toc209623291 \h </w:instrText>
      </w:r>
      <w:r>
        <w:rPr>
          <w:noProof/>
        </w:rPr>
      </w:r>
      <w:r>
        <w:rPr>
          <w:noProof/>
        </w:rPr>
        <w:fldChar w:fldCharType="separate"/>
      </w:r>
      <w:r>
        <w:rPr>
          <w:noProof/>
        </w:rPr>
        <w:t>50</w:t>
      </w:r>
      <w:r>
        <w:rPr>
          <w:noProof/>
        </w:rPr>
        <w:fldChar w:fldCharType="end"/>
      </w:r>
    </w:p>
    <w:p w14:paraId="48FDFBA5" w14:textId="6E3C0772"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UAE_NTZManagement_Notify</w:t>
      </w:r>
      <w:r>
        <w:rPr>
          <w:noProof/>
        </w:rPr>
        <w:tab/>
      </w:r>
      <w:r>
        <w:rPr>
          <w:noProof/>
        </w:rPr>
        <w:fldChar w:fldCharType="begin" w:fldLock="1"/>
      </w:r>
      <w:r>
        <w:rPr>
          <w:noProof/>
        </w:rPr>
        <w:instrText xml:space="preserve"> PAGEREF _Toc209623292 \h </w:instrText>
      </w:r>
      <w:r>
        <w:rPr>
          <w:noProof/>
        </w:rPr>
      </w:r>
      <w:r>
        <w:rPr>
          <w:noProof/>
        </w:rPr>
        <w:fldChar w:fldCharType="separate"/>
      </w:r>
      <w:r>
        <w:rPr>
          <w:noProof/>
        </w:rPr>
        <w:t>50</w:t>
      </w:r>
      <w:r>
        <w:rPr>
          <w:noProof/>
        </w:rPr>
        <w:fldChar w:fldCharType="end"/>
      </w:r>
    </w:p>
    <w:p w14:paraId="52ABC64D" w14:textId="7EDF343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_Toc209623293 \h </w:instrText>
      </w:r>
      <w:r>
        <w:rPr>
          <w:noProof/>
        </w:rPr>
      </w:r>
      <w:r>
        <w:rPr>
          <w:noProof/>
        </w:rPr>
        <w:fldChar w:fldCharType="separate"/>
      </w:r>
      <w:r>
        <w:rPr>
          <w:noProof/>
        </w:rPr>
        <w:t>50</w:t>
      </w:r>
      <w:r>
        <w:rPr>
          <w:noProof/>
        </w:rPr>
        <w:fldChar w:fldCharType="end"/>
      </w:r>
    </w:p>
    <w:p w14:paraId="22E35E40" w14:textId="522F0B8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NTZ</w:t>
      </w:r>
      <w:r w:rsidRPr="00F30375">
        <w:rPr>
          <w:rFonts w:eastAsia="Calibri"/>
          <w:noProof/>
        </w:rPr>
        <w:t xml:space="preserve"> Configuration </w:t>
      </w:r>
      <w:r w:rsidRPr="00F30375">
        <w:rPr>
          <w:noProof/>
          <w:lang w:val="en-US"/>
        </w:rPr>
        <w:t>Completion Status Notification</w:t>
      </w:r>
      <w:r>
        <w:rPr>
          <w:noProof/>
        </w:rPr>
        <w:tab/>
      </w:r>
      <w:r>
        <w:rPr>
          <w:noProof/>
        </w:rPr>
        <w:fldChar w:fldCharType="begin" w:fldLock="1"/>
      </w:r>
      <w:r>
        <w:rPr>
          <w:noProof/>
        </w:rPr>
        <w:instrText xml:space="preserve"> PAGEREF _Toc209623294 \h </w:instrText>
      </w:r>
      <w:r>
        <w:rPr>
          <w:noProof/>
        </w:rPr>
      </w:r>
      <w:r>
        <w:rPr>
          <w:noProof/>
        </w:rPr>
        <w:fldChar w:fldCharType="separate"/>
      </w:r>
      <w:r>
        <w:rPr>
          <w:noProof/>
        </w:rPr>
        <w:t>50</w:t>
      </w:r>
      <w:r>
        <w:rPr>
          <w:noProof/>
        </w:rPr>
        <w:fldChar w:fldCharType="end"/>
      </w:r>
    </w:p>
    <w:p w14:paraId="07A394C5" w14:textId="2C66188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NTZ</w:t>
      </w:r>
      <w:r w:rsidRPr="00F30375">
        <w:rPr>
          <w:rFonts w:eastAsia="Calibri"/>
          <w:noProof/>
        </w:rPr>
        <w:t xml:space="preserve"> </w:t>
      </w:r>
      <w:r w:rsidRPr="00F30375">
        <w:rPr>
          <w:noProof/>
          <w:lang w:val="en-US"/>
        </w:rPr>
        <w:t>Events Notification</w:t>
      </w:r>
      <w:r>
        <w:rPr>
          <w:noProof/>
        </w:rPr>
        <w:tab/>
      </w:r>
      <w:r>
        <w:rPr>
          <w:noProof/>
        </w:rPr>
        <w:fldChar w:fldCharType="begin" w:fldLock="1"/>
      </w:r>
      <w:r>
        <w:rPr>
          <w:noProof/>
        </w:rPr>
        <w:instrText xml:space="preserve"> PAGEREF _Toc209623295 \h </w:instrText>
      </w:r>
      <w:r>
        <w:rPr>
          <w:noProof/>
        </w:rPr>
      </w:r>
      <w:r>
        <w:rPr>
          <w:noProof/>
        </w:rPr>
        <w:fldChar w:fldCharType="separate"/>
      </w:r>
      <w:r>
        <w:rPr>
          <w:noProof/>
        </w:rPr>
        <w:t>51</w:t>
      </w:r>
      <w:r>
        <w:rPr>
          <w:noProof/>
        </w:rPr>
        <w:fldChar w:fldCharType="end"/>
      </w:r>
    </w:p>
    <w:p w14:paraId="298F030A" w14:textId="6CD60B94"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_Toc209623296 \h </w:instrText>
      </w:r>
      <w:r>
        <w:rPr>
          <w:noProof/>
        </w:rPr>
      </w:r>
      <w:r>
        <w:rPr>
          <w:noProof/>
        </w:rPr>
        <w:fldChar w:fldCharType="separate"/>
      </w:r>
      <w:r>
        <w:rPr>
          <w:noProof/>
        </w:rPr>
        <w:t>52</w:t>
      </w:r>
      <w:r>
        <w:rPr>
          <w:noProof/>
        </w:rPr>
        <w:fldChar w:fldCharType="end"/>
      </w:r>
    </w:p>
    <w:p w14:paraId="6E745652" w14:textId="5BC71B04"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Service API</w:t>
      </w:r>
      <w:r>
        <w:rPr>
          <w:noProof/>
        </w:rPr>
        <w:tab/>
      </w:r>
      <w:r>
        <w:rPr>
          <w:noProof/>
        </w:rPr>
        <w:fldChar w:fldCharType="begin" w:fldLock="1"/>
      </w:r>
      <w:r>
        <w:rPr>
          <w:noProof/>
        </w:rPr>
        <w:instrText xml:space="preserve"> PAGEREF _Toc209623297 \h </w:instrText>
      </w:r>
      <w:r>
        <w:rPr>
          <w:noProof/>
        </w:rPr>
      </w:r>
      <w:r>
        <w:rPr>
          <w:noProof/>
        </w:rPr>
        <w:fldChar w:fldCharType="separate"/>
      </w:r>
      <w:r>
        <w:rPr>
          <w:noProof/>
        </w:rPr>
        <w:t>52</w:t>
      </w:r>
      <w:r>
        <w:rPr>
          <w:noProof/>
        </w:rPr>
        <w:fldChar w:fldCharType="end"/>
      </w:r>
    </w:p>
    <w:p w14:paraId="002070C5" w14:textId="238C0F2F"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_Toc209623298 \h </w:instrText>
      </w:r>
      <w:r>
        <w:rPr>
          <w:noProof/>
        </w:rPr>
      </w:r>
      <w:r>
        <w:rPr>
          <w:noProof/>
        </w:rPr>
        <w:fldChar w:fldCharType="separate"/>
      </w:r>
      <w:r>
        <w:rPr>
          <w:noProof/>
        </w:rPr>
        <w:t>52</w:t>
      </w:r>
      <w:r>
        <w:rPr>
          <w:noProof/>
        </w:rPr>
        <w:fldChar w:fldCharType="end"/>
      </w:r>
    </w:p>
    <w:p w14:paraId="7792D51C" w14:textId="641085CD"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_Toc209623299 \h </w:instrText>
      </w:r>
      <w:r>
        <w:rPr>
          <w:noProof/>
        </w:rPr>
      </w:r>
      <w:r>
        <w:rPr>
          <w:noProof/>
        </w:rPr>
        <w:fldChar w:fldCharType="separate"/>
      </w:r>
      <w:r>
        <w:rPr>
          <w:noProof/>
        </w:rPr>
        <w:t>52</w:t>
      </w:r>
      <w:r>
        <w:rPr>
          <w:noProof/>
        </w:rPr>
        <w:fldChar w:fldCharType="end"/>
      </w:r>
    </w:p>
    <w:p w14:paraId="57067F12" w14:textId="7123D5D3"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_Toc209623300 \h </w:instrText>
      </w:r>
      <w:r>
        <w:rPr>
          <w:noProof/>
        </w:rPr>
      </w:r>
      <w:r>
        <w:rPr>
          <w:noProof/>
        </w:rPr>
        <w:fldChar w:fldCharType="separate"/>
      </w:r>
      <w:r>
        <w:rPr>
          <w:noProof/>
        </w:rPr>
        <w:t>52</w:t>
      </w:r>
      <w:r>
        <w:rPr>
          <w:noProof/>
        </w:rPr>
        <w:fldChar w:fldCharType="end"/>
      </w:r>
    </w:p>
    <w:p w14:paraId="2F45ACFB" w14:textId="4CEFB51A"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_Toc209623301 \h </w:instrText>
      </w:r>
      <w:r>
        <w:rPr>
          <w:noProof/>
        </w:rPr>
      </w:r>
      <w:r>
        <w:rPr>
          <w:noProof/>
        </w:rPr>
        <w:fldChar w:fldCharType="separate"/>
      </w:r>
      <w:r>
        <w:rPr>
          <w:noProof/>
        </w:rPr>
        <w:t>52</w:t>
      </w:r>
      <w:r>
        <w:rPr>
          <w:noProof/>
        </w:rPr>
        <w:fldChar w:fldCharType="end"/>
      </w:r>
    </w:p>
    <w:p w14:paraId="1F09F20D" w14:textId="5A544B8F"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_Toc209623302 \h </w:instrText>
      </w:r>
      <w:r>
        <w:rPr>
          <w:noProof/>
        </w:rPr>
      </w:r>
      <w:r>
        <w:rPr>
          <w:noProof/>
        </w:rPr>
        <w:fldChar w:fldCharType="separate"/>
      </w:r>
      <w:r>
        <w:rPr>
          <w:noProof/>
        </w:rPr>
        <w:t>52</w:t>
      </w:r>
      <w:r>
        <w:rPr>
          <w:noProof/>
        </w:rPr>
        <w:fldChar w:fldCharType="end"/>
      </w:r>
    </w:p>
    <w:p w14:paraId="5B97A088" w14:textId="2ACD988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Initiate</w:t>
      </w:r>
      <w:r>
        <w:rPr>
          <w:noProof/>
        </w:rPr>
        <w:tab/>
      </w:r>
      <w:r>
        <w:rPr>
          <w:noProof/>
        </w:rPr>
        <w:fldChar w:fldCharType="begin" w:fldLock="1"/>
      </w:r>
      <w:r>
        <w:rPr>
          <w:noProof/>
        </w:rPr>
        <w:instrText xml:space="preserve"> PAGEREF _Toc209623303 \h </w:instrText>
      </w:r>
      <w:r>
        <w:rPr>
          <w:noProof/>
        </w:rPr>
      </w:r>
      <w:r>
        <w:rPr>
          <w:noProof/>
        </w:rPr>
        <w:fldChar w:fldCharType="separate"/>
      </w:r>
      <w:r>
        <w:rPr>
          <w:noProof/>
        </w:rPr>
        <w:t>53</w:t>
      </w:r>
      <w:r>
        <w:rPr>
          <w:noProof/>
        </w:rPr>
        <w:fldChar w:fldCharType="end"/>
      </w:r>
    </w:p>
    <w:p w14:paraId="62F66A01" w14:textId="1257F11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_Toc209623304 \h </w:instrText>
      </w:r>
      <w:r>
        <w:rPr>
          <w:noProof/>
        </w:rPr>
      </w:r>
      <w:r>
        <w:rPr>
          <w:noProof/>
        </w:rPr>
        <w:fldChar w:fldCharType="separate"/>
      </w:r>
      <w:r>
        <w:rPr>
          <w:noProof/>
        </w:rPr>
        <w:t>53</w:t>
      </w:r>
      <w:r>
        <w:rPr>
          <w:noProof/>
        </w:rPr>
        <w:fldChar w:fldCharType="end"/>
      </w:r>
    </w:p>
    <w:p w14:paraId="224D9815" w14:textId="7653C02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_Toc209623305 \h </w:instrText>
      </w:r>
      <w:r>
        <w:rPr>
          <w:noProof/>
        </w:rPr>
      </w:r>
      <w:r>
        <w:rPr>
          <w:noProof/>
        </w:rPr>
        <w:fldChar w:fldCharType="separate"/>
      </w:r>
      <w:r>
        <w:rPr>
          <w:noProof/>
        </w:rPr>
        <w:t>53</w:t>
      </w:r>
      <w:r>
        <w:rPr>
          <w:noProof/>
        </w:rPr>
        <w:fldChar w:fldCharType="end"/>
      </w:r>
    </w:p>
    <w:p w14:paraId="15D030CD" w14:textId="21895A80"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_Toc209623306 \h </w:instrText>
      </w:r>
      <w:r>
        <w:rPr>
          <w:noProof/>
        </w:rPr>
      </w:r>
      <w:r>
        <w:rPr>
          <w:noProof/>
        </w:rPr>
        <w:fldChar w:fldCharType="separate"/>
      </w:r>
      <w:r>
        <w:rPr>
          <w:noProof/>
        </w:rPr>
        <w:t>54</w:t>
      </w:r>
      <w:r>
        <w:rPr>
          <w:noProof/>
        </w:rPr>
        <w:fldChar w:fldCharType="end"/>
      </w:r>
    </w:p>
    <w:p w14:paraId="6EECF3C6" w14:textId="170BA63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_Toc209623307 \h </w:instrText>
      </w:r>
      <w:r>
        <w:rPr>
          <w:noProof/>
        </w:rPr>
      </w:r>
      <w:r>
        <w:rPr>
          <w:noProof/>
        </w:rPr>
        <w:fldChar w:fldCharType="separate"/>
      </w:r>
      <w:r>
        <w:rPr>
          <w:noProof/>
        </w:rPr>
        <w:t>54</w:t>
      </w:r>
      <w:r>
        <w:rPr>
          <w:noProof/>
        </w:rPr>
        <w:fldChar w:fldCharType="end"/>
      </w:r>
    </w:p>
    <w:p w14:paraId="1350E1D4" w14:textId="3FD6602A"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sidRPr="00F30375">
        <w:rPr>
          <w:noProof/>
          <w:lang w:val="fr-FR"/>
        </w:rPr>
        <w:t>6.1.5.2</w:t>
      </w:r>
      <w:r>
        <w:rPr>
          <w:rFonts w:asciiTheme="minorHAnsi" w:eastAsiaTheme="minorEastAsia" w:hAnsiTheme="minorHAnsi" w:cstheme="minorBidi"/>
          <w:noProof/>
          <w:kern w:val="2"/>
          <w:sz w:val="24"/>
          <w:szCs w:val="24"/>
          <w:lang w:eastAsia="en-GB"/>
          <w14:ligatures w14:val="standardContextual"/>
        </w:rPr>
        <w:tab/>
      </w:r>
      <w:r w:rsidRPr="00F30375">
        <w:rPr>
          <w:noProof/>
          <w:lang w:val="fr-FR"/>
        </w:rPr>
        <w:t>C2 Operation Mode Management Completion Notification</w:t>
      </w:r>
      <w:r>
        <w:rPr>
          <w:noProof/>
        </w:rPr>
        <w:tab/>
      </w:r>
      <w:r>
        <w:rPr>
          <w:noProof/>
        </w:rPr>
        <w:fldChar w:fldCharType="begin" w:fldLock="1"/>
      </w:r>
      <w:r>
        <w:rPr>
          <w:noProof/>
        </w:rPr>
        <w:instrText xml:space="preserve"> PAGEREF _Toc209623308 \h </w:instrText>
      </w:r>
      <w:r>
        <w:rPr>
          <w:noProof/>
        </w:rPr>
      </w:r>
      <w:r>
        <w:rPr>
          <w:noProof/>
        </w:rPr>
        <w:fldChar w:fldCharType="separate"/>
      </w:r>
      <w:r>
        <w:rPr>
          <w:noProof/>
        </w:rPr>
        <w:t>55</w:t>
      </w:r>
      <w:r>
        <w:rPr>
          <w:noProof/>
        </w:rPr>
        <w:fldChar w:fldCharType="end"/>
      </w:r>
    </w:p>
    <w:p w14:paraId="20F42EE6" w14:textId="4EB6EA9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sidRPr="00F30375">
        <w:rPr>
          <w:noProof/>
          <w:lang w:val="fr-FR"/>
        </w:rPr>
        <w:t>6.1.5.2.1</w:t>
      </w:r>
      <w:r>
        <w:rPr>
          <w:rFonts w:asciiTheme="minorHAnsi" w:eastAsiaTheme="minorEastAsia" w:hAnsiTheme="minorHAnsi" w:cstheme="minorBidi"/>
          <w:noProof/>
          <w:kern w:val="2"/>
          <w:sz w:val="24"/>
          <w:szCs w:val="24"/>
          <w:lang w:eastAsia="en-GB"/>
          <w14:ligatures w14:val="standardContextual"/>
        </w:rPr>
        <w:tab/>
      </w:r>
      <w:r w:rsidRPr="00F30375">
        <w:rPr>
          <w:noProof/>
          <w:lang w:val="fr-FR"/>
        </w:rPr>
        <w:t>Description</w:t>
      </w:r>
      <w:r>
        <w:rPr>
          <w:noProof/>
        </w:rPr>
        <w:tab/>
      </w:r>
      <w:r>
        <w:rPr>
          <w:noProof/>
        </w:rPr>
        <w:fldChar w:fldCharType="begin" w:fldLock="1"/>
      </w:r>
      <w:r>
        <w:rPr>
          <w:noProof/>
        </w:rPr>
        <w:instrText xml:space="preserve"> PAGEREF _Toc209623309 \h </w:instrText>
      </w:r>
      <w:r>
        <w:rPr>
          <w:noProof/>
        </w:rPr>
      </w:r>
      <w:r>
        <w:rPr>
          <w:noProof/>
        </w:rPr>
        <w:fldChar w:fldCharType="separate"/>
      </w:r>
      <w:r>
        <w:rPr>
          <w:noProof/>
        </w:rPr>
        <w:t>55</w:t>
      </w:r>
      <w:r>
        <w:rPr>
          <w:noProof/>
        </w:rPr>
        <w:fldChar w:fldCharType="end"/>
      </w:r>
    </w:p>
    <w:p w14:paraId="52B7FFD3" w14:textId="3F23F16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_Toc209623310 \h </w:instrText>
      </w:r>
      <w:r>
        <w:rPr>
          <w:noProof/>
        </w:rPr>
      </w:r>
      <w:r>
        <w:rPr>
          <w:noProof/>
        </w:rPr>
        <w:fldChar w:fldCharType="separate"/>
      </w:r>
      <w:r>
        <w:rPr>
          <w:noProof/>
        </w:rPr>
        <w:t>55</w:t>
      </w:r>
      <w:r>
        <w:rPr>
          <w:noProof/>
        </w:rPr>
        <w:fldChar w:fldCharType="end"/>
      </w:r>
    </w:p>
    <w:p w14:paraId="77DE2C6C" w14:textId="76C1D16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_Toc209623311 \h </w:instrText>
      </w:r>
      <w:r>
        <w:rPr>
          <w:noProof/>
        </w:rPr>
      </w:r>
      <w:r>
        <w:rPr>
          <w:noProof/>
        </w:rPr>
        <w:fldChar w:fldCharType="separate"/>
      </w:r>
      <w:r>
        <w:rPr>
          <w:noProof/>
        </w:rPr>
        <w:t>55</w:t>
      </w:r>
      <w:r>
        <w:rPr>
          <w:noProof/>
        </w:rPr>
        <w:fldChar w:fldCharType="end"/>
      </w:r>
    </w:p>
    <w:p w14:paraId="215B2538" w14:textId="6B3D38B1"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_Toc209623312 \h </w:instrText>
      </w:r>
      <w:r>
        <w:rPr>
          <w:noProof/>
        </w:rPr>
      </w:r>
      <w:r>
        <w:rPr>
          <w:noProof/>
        </w:rPr>
        <w:fldChar w:fldCharType="separate"/>
      </w:r>
      <w:r>
        <w:rPr>
          <w:noProof/>
        </w:rPr>
        <w:t>55</w:t>
      </w:r>
      <w:r>
        <w:rPr>
          <w:noProof/>
        </w:rPr>
        <w:fldChar w:fldCharType="end"/>
      </w:r>
    </w:p>
    <w:p w14:paraId="40AFA418" w14:textId="7F0EA321"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Selected C2 Communication Mode Notification</w:t>
      </w:r>
      <w:r>
        <w:rPr>
          <w:noProof/>
        </w:rPr>
        <w:tab/>
      </w:r>
      <w:r>
        <w:rPr>
          <w:noProof/>
        </w:rPr>
        <w:fldChar w:fldCharType="begin" w:fldLock="1"/>
      </w:r>
      <w:r>
        <w:rPr>
          <w:noProof/>
        </w:rPr>
        <w:instrText xml:space="preserve"> PAGEREF _Toc209623313 \h </w:instrText>
      </w:r>
      <w:r>
        <w:rPr>
          <w:noProof/>
        </w:rPr>
      </w:r>
      <w:r>
        <w:rPr>
          <w:noProof/>
        </w:rPr>
        <w:fldChar w:fldCharType="separate"/>
      </w:r>
      <w:r>
        <w:rPr>
          <w:noProof/>
        </w:rPr>
        <w:t>56</w:t>
      </w:r>
      <w:r>
        <w:rPr>
          <w:noProof/>
        </w:rPr>
        <w:fldChar w:fldCharType="end"/>
      </w:r>
    </w:p>
    <w:p w14:paraId="2D3702E3" w14:textId="45EA4AB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_Toc209623314 \h </w:instrText>
      </w:r>
      <w:r>
        <w:rPr>
          <w:noProof/>
        </w:rPr>
      </w:r>
      <w:r>
        <w:rPr>
          <w:noProof/>
        </w:rPr>
        <w:fldChar w:fldCharType="separate"/>
      </w:r>
      <w:r>
        <w:rPr>
          <w:noProof/>
        </w:rPr>
        <w:t>56</w:t>
      </w:r>
      <w:r>
        <w:rPr>
          <w:noProof/>
        </w:rPr>
        <w:fldChar w:fldCharType="end"/>
      </w:r>
    </w:p>
    <w:p w14:paraId="327693F6" w14:textId="5C88093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_Toc209623315 \h </w:instrText>
      </w:r>
      <w:r>
        <w:rPr>
          <w:noProof/>
        </w:rPr>
      </w:r>
      <w:r>
        <w:rPr>
          <w:noProof/>
        </w:rPr>
        <w:fldChar w:fldCharType="separate"/>
      </w:r>
      <w:r>
        <w:rPr>
          <w:noProof/>
        </w:rPr>
        <w:t>56</w:t>
      </w:r>
      <w:r>
        <w:rPr>
          <w:noProof/>
        </w:rPr>
        <w:fldChar w:fldCharType="end"/>
      </w:r>
    </w:p>
    <w:p w14:paraId="0A170183" w14:textId="56E05B9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_Toc209623316 \h </w:instrText>
      </w:r>
      <w:r>
        <w:rPr>
          <w:noProof/>
        </w:rPr>
      </w:r>
      <w:r>
        <w:rPr>
          <w:noProof/>
        </w:rPr>
        <w:fldChar w:fldCharType="separate"/>
      </w:r>
      <w:r>
        <w:rPr>
          <w:noProof/>
        </w:rPr>
        <w:t>57</w:t>
      </w:r>
      <w:r>
        <w:rPr>
          <w:noProof/>
        </w:rPr>
        <w:fldChar w:fldCharType="end"/>
      </w:r>
    </w:p>
    <w:p w14:paraId="2FA1BA75" w14:textId="18A8DC54"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_Toc209623317 \h </w:instrText>
      </w:r>
      <w:r>
        <w:rPr>
          <w:noProof/>
        </w:rPr>
      </w:r>
      <w:r>
        <w:rPr>
          <w:noProof/>
        </w:rPr>
        <w:fldChar w:fldCharType="separate"/>
      </w:r>
      <w:r>
        <w:rPr>
          <w:noProof/>
        </w:rPr>
        <w:t>57</w:t>
      </w:r>
      <w:r>
        <w:rPr>
          <w:noProof/>
        </w:rPr>
        <w:fldChar w:fldCharType="end"/>
      </w:r>
    </w:p>
    <w:p w14:paraId="6A7AF95C" w14:textId="63C26EB2"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C2 Communication Mode Switching Notification</w:t>
      </w:r>
      <w:r>
        <w:rPr>
          <w:noProof/>
        </w:rPr>
        <w:tab/>
      </w:r>
      <w:r>
        <w:rPr>
          <w:noProof/>
        </w:rPr>
        <w:fldChar w:fldCharType="begin" w:fldLock="1"/>
      </w:r>
      <w:r>
        <w:rPr>
          <w:noProof/>
        </w:rPr>
        <w:instrText xml:space="preserve"> PAGEREF _Toc209623318 \h </w:instrText>
      </w:r>
      <w:r>
        <w:rPr>
          <w:noProof/>
        </w:rPr>
      </w:r>
      <w:r>
        <w:rPr>
          <w:noProof/>
        </w:rPr>
        <w:fldChar w:fldCharType="separate"/>
      </w:r>
      <w:r>
        <w:rPr>
          <w:noProof/>
        </w:rPr>
        <w:t>57</w:t>
      </w:r>
      <w:r>
        <w:rPr>
          <w:noProof/>
        </w:rPr>
        <w:fldChar w:fldCharType="end"/>
      </w:r>
    </w:p>
    <w:p w14:paraId="0ABD3CFB" w14:textId="4AA24B7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_Toc209623319 \h </w:instrText>
      </w:r>
      <w:r>
        <w:rPr>
          <w:noProof/>
        </w:rPr>
      </w:r>
      <w:r>
        <w:rPr>
          <w:noProof/>
        </w:rPr>
        <w:fldChar w:fldCharType="separate"/>
      </w:r>
      <w:r>
        <w:rPr>
          <w:noProof/>
        </w:rPr>
        <w:t>57</w:t>
      </w:r>
      <w:r>
        <w:rPr>
          <w:noProof/>
        </w:rPr>
        <w:fldChar w:fldCharType="end"/>
      </w:r>
    </w:p>
    <w:p w14:paraId="18D914A5" w14:textId="775F0F5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_Toc209623320 \h </w:instrText>
      </w:r>
      <w:r>
        <w:rPr>
          <w:noProof/>
        </w:rPr>
      </w:r>
      <w:r>
        <w:rPr>
          <w:noProof/>
        </w:rPr>
        <w:fldChar w:fldCharType="separate"/>
      </w:r>
      <w:r>
        <w:rPr>
          <w:noProof/>
        </w:rPr>
        <w:t>58</w:t>
      </w:r>
      <w:r>
        <w:rPr>
          <w:noProof/>
        </w:rPr>
        <w:fldChar w:fldCharType="end"/>
      </w:r>
    </w:p>
    <w:p w14:paraId="5AF9BEE7" w14:textId="7A67E23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_Toc209623321 \h </w:instrText>
      </w:r>
      <w:r>
        <w:rPr>
          <w:noProof/>
        </w:rPr>
      </w:r>
      <w:r>
        <w:rPr>
          <w:noProof/>
        </w:rPr>
        <w:fldChar w:fldCharType="separate"/>
      </w:r>
      <w:r>
        <w:rPr>
          <w:noProof/>
        </w:rPr>
        <w:t>58</w:t>
      </w:r>
      <w:r>
        <w:rPr>
          <w:noProof/>
        </w:rPr>
        <w:fldChar w:fldCharType="end"/>
      </w:r>
    </w:p>
    <w:p w14:paraId="3A1D9044" w14:textId="330B9BA8"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_Toc209623322 \h </w:instrText>
      </w:r>
      <w:r>
        <w:rPr>
          <w:noProof/>
        </w:rPr>
      </w:r>
      <w:r>
        <w:rPr>
          <w:noProof/>
        </w:rPr>
        <w:fldChar w:fldCharType="separate"/>
      </w:r>
      <w:r>
        <w:rPr>
          <w:noProof/>
        </w:rPr>
        <w:t>58</w:t>
      </w:r>
      <w:r>
        <w:rPr>
          <w:noProof/>
        </w:rPr>
        <w:fldChar w:fldCharType="end"/>
      </w:r>
    </w:p>
    <w:p w14:paraId="1B344D35" w14:textId="66AAA67A"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_Toc209623323 \h </w:instrText>
      </w:r>
      <w:r>
        <w:rPr>
          <w:noProof/>
        </w:rPr>
      </w:r>
      <w:r>
        <w:rPr>
          <w:noProof/>
        </w:rPr>
        <w:fldChar w:fldCharType="separate"/>
      </w:r>
      <w:r>
        <w:rPr>
          <w:noProof/>
        </w:rPr>
        <w:t>59</w:t>
      </w:r>
      <w:r>
        <w:rPr>
          <w:noProof/>
        </w:rPr>
        <w:fldChar w:fldCharType="end"/>
      </w:r>
    </w:p>
    <w:p w14:paraId="4082AF30" w14:textId="08A7D32C"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_Toc209623324 \h </w:instrText>
      </w:r>
      <w:r>
        <w:rPr>
          <w:noProof/>
        </w:rPr>
      </w:r>
      <w:r>
        <w:rPr>
          <w:noProof/>
        </w:rPr>
        <w:fldChar w:fldCharType="separate"/>
      </w:r>
      <w:r>
        <w:rPr>
          <w:noProof/>
        </w:rPr>
        <w:t>59</w:t>
      </w:r>
      <w:r>
        <w:rPr>
          <w:noProof/>
        </w:rPr>
        <w:fldChar w:fldCharType="end"/>
      </w:r>
    </w:p>
    <w:p w14:paraId="7087A278" w14:textId="6D1672D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sidRPr="00F3037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Structured data types</w:t>
      </w:r>
      <w:r>
        <w:rPr>
          <w:noProof/>
        </w:rPr>
        <w:tab/>
      </w:r>
      <w:r>
        <w:rPr>
          <w:noProof/>
        </w:rPr>
        <w:fldChar w:fldCharType="begin" w:fldLock="1"/>
      </w:r>
      <w:r>
        <w:rPr>
          <w:noProof/>
        </w:rPr>
        <w:instrText xml:space="preserve"> PAGEREF _Toc209623325 \h </w:instrText>
      </w:r>
      <w:r>
        <w:rPr>
          <w:noProof/>
        </w:rPr>
      </w:r>
      <w:r>
        <w:rPr>
          <w:noProof/>
        </w:rPr>
        <w:fldChar w:fldCharType="separate"/>
      </w:r>
      <w:r>
        <w:rPr>
          <w:noProof/>
        </w:rPr>
        <w:t>60</w:t>
      </w:r>
      <w:r>
        <w:rPr>
          <w:noProof/>
        </w:rPr>
        <w:fldChar w:fldCharType="end"/>
      </w:r>
    </w:p>
    <w:p w14:paraId="1E70D43A" w14:textId="4E981B0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_Toc209623326 \h </w:instrText>
      </w:r>
      <w:r>
        <w:rPr>
          <w:noProof/>
        </w:rPr>
      </w:r>
      <w:r>
        <w:rPr>
          <w:noProof/>
        </w:rPr>
        <w:fldChar w:fldCharType="separate"/>
      </w:r>
      <w:r>
        <w:rPr>
          <w:noProof/>
        </w:rPr>
        <w:t>60</w:t>
      </w:r>
      <w:r>
        <w:rPr>
          <w:noProof/>
        </w:rPr>
        <w:fldChar w:fldCharType="end"/>
      </w:r>
    </w:p>
    <w:p w14:paraId="698A67A5" w14:textId="0160C42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ConfigureData</w:t>
      </w:r>
      <w:r>
        <w:rPr>
          <w:noProof/>
        </w:rPr>
        <w:tab/>
      </w:r>
      <w:r>
        <w:rPr>
          <w:noProof/>
        </w:rPr>
        <w:fldChar w:fldCharType="begin" w:fldLock="1"/>
      </w:r>
      <w:r>
        <w:rPr>
          <w:noProof/>
        </w:rPr>
        <w:instrText xml:space="preserve"> PAGEREF _Toc209623327 \h </w:instrText>
      </w:r>
      <w:r>
        <w:rPr>
          <w:noProof/>
        </w:rPr>
      </w:r>
      <w:r>
        <w:rPr>
          <w:noProof/>
        </w:rPr>
        <w:fldChar w:fldCharType="separate"/>
      </w:r>
      <w:r>
        <w:rPr>
          <w:noProof/>
        </w:rPr>
        <w:t>61</w:t>
      </w:r>
      <w:r>
        <w:rPr>
          <w:noProof/>
        </w:rPr>
        <w:fldChar w:fldCharType="end"/>
      </w:r>
    </w:p>
    <w:p w14:paraId="7DB71614" w14:textId="5118176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SelectedC2CommModeNotif</w:t>
      </w:r>
      <w:r>
        <w:rPr>
          <w:noProof/>
        </w:rPr>
        <w:tab/>
      </w:r>
      <w:r>
        <w:rPr>
          <w:noProof/>
        </w:rPr>
        <w:fldChar w:fldCharType="begin" w:fldLock="1"/>
      </w:r>
      <w:r>
        <w:rPr>
          <w:noProof/>
        </w:rPr>
        <w:instrText xml:space="preserve"> PAGEREF _Toc209623328 \h </w:instrText>
      </w:r>
      <w:r>
        <w:rPr>
          <w:noProof/>
        </w:rPr>
      </w:r>
      <w:r>
        <w:rPr>
          <w:noProof/>
        </w:rPr>
        <w:fldChar w:fldCharType="separate"/>
      </w:r>
      <w:r>
        <w:rPr>
          <w:noProof/>
        </w:rPr>
        <w:t>64</w:t>
      </w:r>
      <w:r>
        <w:rPr>
          <w:noProof/>
        </w:rPr>
        <w:fldChar w:fldCharType="end"/>
      </w:r>
    </w:p>
    <w:p w14:paraId="73D7081B" w14:textId="1FE7F5F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C2CommModeSwitchNotif</w:t>
      </w:r>
      <w:r>
        <w:rPr>
          <w:noProof/>
        </w:rPr>
        <w:tab/>
      </w:r>
      <w:r>
        <w:rPr>
          <w:noProof/>
        </w:rPr>
        <w:fldChar w:fldCharType="begin" w:fldLock="1"/>
      </w:r>
      <w:r>
        <w:rPr>
          <w:noProof/>
        </w:rPr>
        <w:instrText xml:space="preserve"> PAGEREF _Toc209623329 \h </w:instrText>
      </w:r>
      <w:r>
        <w:rPr>
          <w:noProof/>
        </w:rPr>
      </w:r>
      <w:r>
        <w:rPr>
          <w:noProof/>
        </w:rPr>
        <w:fldChar w:fldCharType="separate"/>
      </w:r>
      <w:r>
        <w:rPr>
          <w:noProof/>
        </w:rPr>
        <w:t>64</w:t>
      </w:r>
      <w:r>
        <w:rPr>
          <w:noProof/>
        </w:rPr>
        <w:fldChar w:fldCharType="end"/>
      </w:r>
    </w:p>
    <w:p w14:paraId="1B5EE3FB" w14:textId="0AFA615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C2Result</w:t>
      </w:r>
      <w:r>
        <w:rPr>
          <w:noProof/>
        </w:rPr>
        <w:tab/>
      </w:r>
      <w:r>
        <w:rPr>
          <w:noProof/>
        </w:rPr>
        <w:fldChar w:fldCharType="begin" w:fldLock="1"/>
      </w:r>
      <w:r>
        <w:rPr>
          <w:noProof/>
        </w:rPr>
        <w:instrText xml:space="preserve"> PAGEREF _Toc209623330 \h </w:instrText>
      </w:r>
      <w:r>
        <w:rPr>
          <w:noProof/>
        </w:rPr>
      </w:r>
      <w:r>
        <w:rPr>
          <w:noProof/>
        </w:rPr>
        <w:fldChar w:fldCharType="separate"/>
      </w:r>
      <w:r>
        <w:rPr>
          <w:noProof/>
        </w:rPr>
        <w:t>65</w:t>
      </w:r>
      <w:r>
        <w:rPr>
          <w:noProof/>
        </w:rPr>
        <w:fldChar w:fldCharType="end"/>
      </w:r>
    </w:p>
    <w:p w14:paraId="225CC484" w14:textId="0F3CE3F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UasId</w:t>
      </w:r>
      <w:r>
        <w:rPr>
          <w:noProof/>
        </w:rPr>
        <w:tab/>
      </w:r>
      <w:r>
        <w:rPr>
          <w:noProof/>
        </w:rPr>
        <w:fldChar w:fldCharType="begin" w:fldLock="1"/>
      </w:r>
      <w:r>
        <w:rPr>
          <w:noProof/>
        </w:rPr>
        <w:instrText xml:space="preserve"> PAGEREF _Toc209623331 \h </w:instrText>
      </w:r>
      <w:r>
        <w:rPr>
          <w:noProof/>
        </w:rPr>
      </w:r>
      <w:r>
        <w:rPr>
          <w:noProof/>
        </w:rPr>
        <w:fldChar w:fldCharType="separate"/>
      </w:r>
      <w:r>
        <w:rPr>
          <w:noProof/>
        </w:rPr>
        <w:t>65</w:t>
      </w:r>
      <w:r>
        <w:rPr>
          <w:noProof/>
        </w:rPr>
        <w:fldChar w:fldCharType="end"/>
      </w:r>
    </w:p>
    <w:p w14:paraId="5BEBB57F" w14:textId="389ED38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UavId</w:t>
      </w:r>
      <w:r>
        <w:rPr>
          <w:noProof/>
        </w:rPr>
        <w:tab/>
      </w:r>
      <w:r>
        <w:rPr>
          <w:noProof/>
        </w:rPr>
        <w:fldChar w:fldCharType="begin" w:fldLock="1"/>
      </w:r>
      <w:r>
        <w:rPr>
          <w:noProof/>
        </w:rPr>
        <w:instrText xml:space="preserve"> PAGEREF _Toc209623332 \h </w:instrText>
      </w:r>
      <w:r>
        <w:rPr>
          <w:noProof/>
        </w:rPr>
      </w:r>
      <w:r>
        <w:rPr>
          <w:noProof/>
        </w:rPr>
        <w:fldChar w:fldCharType="separate"/>
      </w:r>
      <w:r>
        <w:rPr>
          <w:noProof/>
        </w:rPr>
        <w:t>65</w:t>
      </w:r>
      <w:r>
        <w:rPr>
          <w:noProof/>
        </w:rPr>
        <w:fldChar w:fldCharType="end"/>
      </w:r>
    </w:p>
    <w:p w14:paraId="7C9EB627" w14:textId="5CD4525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C2ServiceArea</w:t>
      </w:r>
      <w:r>
        <w:rPr>
          <w:noProof/>
        </w:rPr>
        <w:tab/>
      </w:r>
      <w:r>
        <w:rPr>
          <w:noProof/>
        </w:rPr>
        <w:fldChar w:fldCharType="begin" w:fldLock="1"/>
      </w:r>
      <w:r>
        <w:rPr>
          <w:noProof/>
        </w:rPr>
        <w:instrText xml:space="preserve"> PAGEREF _Toc209623333 \h </w:instrText>
      </w:r>
      <w:r>
        <w:rPr>
          <w:noProof/>
        </w:rPr>
      </w:r>
      <w:r>
        <w:rPr>
          <w:noProof/>
        </w:rPr>
        <w:fldChar w:fldCharType="separate"/>
      </w:r>
      <w:r>
        <w:rPr>
          <w:noProof/>
        </w:rPr>
        <w:t>66</w:t>
      </w:r>
      <w:r>
        <w:rPr>
          <w:noProof/>
        </w:rPr>
        <w:fldChar w:fldCharType="end"/>
      </w:r>
    </w:p>
    <w:p w14:paraId="6FBF0162" w14:textId="20F94C1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C2OpModeMngtCompStatus</w:t>
      </w:r>
      <w:r>
        <w:rPr>
          <w:noProof/>
        </w:rPr>
        <w:tab/>
      </w:r>
      <w:r>
        <w:rPr>
          <w:noProof/>
        </w:rPr>
        <w:fldChar w:fldCharType="begin" w:fldLock="1"/>
      </w:r>
      <w:r>
        <w:rPr>
          <w:noProof/>
        </w:rPr>
        <w:instrText xml:space="preserve"> PAGEREF _Toc209623334 \h </w:instrText>
      </w:r>
      <w:r>
        <w:rPr>
          <w:noProof/>
        </w:rPr>
      </w:r>
      <w:r>
        <w:rPr>
          <w:noProof/>
        </w:rPr>
        <w:fldChar w:fldCharType="separate"/>
      </w:r>
      <w:r>
        <w:rPr>
          <w:noProof/>
        </w:rPr>
        <w:t>66</w:t>
      </w:r>
      <w:r>
        <w:rPr>
          <w:noProof/>
        </w:rPr>
        <w:fldChar w:fldCharType="end"/>
      </w:r>
    </w:p>
    <w:p w14:paraId="0DA4F953" w14:textId="0A80A05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C2SwitchPolicies</w:t>
      </w:r>
      <w:r>
        <w:rPr>
          <w:noProof/>
        </w:rPr>
        <w:tab/>
      </w:r>
      <w:r>
        <w:rPr>
          <w:noProof/>
        </w:rPr>
        <w:fldChar w:fldCharType="begin" w:fldLock="1"/>
      </w:r>
      <w:r>
        <w:rPr>
          <w:noProof/>
        </w:rPr>
        <w:instrText xml:space="preserve"> PAGEREF _Toc209623335 \h </w:instrText>
      </w:r>
      <w:r>
        <w:rPr>
          <w:noProof/>
        </w:rPr>
      </w:r>
      <w:r>
        <w:rPr>
          <w:noProof/>
        </w:rPr>
        <w:fldChar w:fldCharType="separate"/>
      </w:r>
      <w:r>
        <w:rPr>
          <w:noProof/>
        </w:rPr>
        <w:t>66</w:t>
      </w:r>
      <w:r>
        <w:rPr>
          <w:noProof/>
        </w:rPr>
        <w:fldChar w:fldCharType="end"/>
      </w:r>
    </w:p>
    <w:p w14:paraId="0CFDAE36" w14:textId="5EC84FE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C2LinkQualityThrlds</w:t>
      </w:r>
      <w:r>
        <w:rPr>
          <w:noProof/>
        </w:rPr>
        <w:tab/>
      </w:r>
      <w:r>
        <w:rPr>
          <w:noProof/>
        </w:rPr>
        <w:fldChar w:fldCharType="begin" w:fldLock="1"/>
      </w:r>
      <w:r>
        <w:rPr>
          <w:noProof/>
        </w:rPr>
        <w:instrText xml:space="preserve"> PAGEREF _Toc209623336 \h </w:instrText>
      </w:r>
      <w:r>
        <w:rPr>
          <w:noProof/>
        </w:rPr>
      </w:r>
      <w:r>
        <w:rPr>
          <w:noProof/>
        </w:rPr>
        <w:fldChar w:fldCharType="separate"/>
      </w:r>
      <w:r>
        <w:rPr>
          <w:noProof/>
        </w:rPr>
        <w:t>67</w:t>
      </w:r>
      <w:r>
        <w:rPr>
          <w:noProof/>
        </w:rPr>
        <w:fldChar w:fldCharType="end"/>
      </w:r>
    </w:p>
    <w:p w14:paraId="7B1104E9" w14:textId="729520D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C2DirectAvailRepReqs</w:t>
      </w:r>
      <w:r>
        <w:rPr>
          <w:noProof/>
        </w:rPr>
        <w:tab/>
      </w:r>
      <w:r>
        <w:rPr>
          <w:noProof/>
        </w:rPr>
        <w:fldChar w:fldCharType="begin" w:fldLock="1"/>
      </w:r>
      <w:r>
        <w:rPr>
          <w:noProof/>
        </w:rPr>
        <w:instrText xml:space="preserve"> PAGEREF _Toc209623337 \h </w:instrText>
      </w:r>
      <w:r>
        <w:rPr>
          <w:noProof/>
        </w:rPr>
      </w:r>
      <w:r>
        <w:rPr>
          <w:noProof/>
        </w:rPr>
        <w:fldChar w:fldCharType="separate"/>
      </w:r>
      <w:r>
        <w:rPr>
          <w:noProof/>
        </w:rPr>
        <w:t>68</w:t>
      </w:r>
      <w:r>
        <w:rPr>
          <w:noProof/>
        </w:rPr>
        <w:fldChar w:fldCharType="end"/>
      </w:r>
    </w:p>
    <w:p w14:paraId="56F660CB" w14:textId="2246CC8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DualC2Data</w:t>
      </w:r>
      <w:r>
        <w:rPr>
          <w:noProof/>
        </w:rPr>
        <w:tab/>
      </w:r>
      <w:r>
        <w:rPr>
          <w:noProof/>
        </w:rPr>
        <w:fldChar w:fldCharType="begin" w:fldLock="1"/>
      </w:r>
      <w:r>
        <w:rPr>
          <w:noProof/>
        </w:rPr>
        <w:instrText xml:space="preserve"> PAGEREF _Toc209623338 \h </w:instrText>
      </w:r>
      <w:r>
        <w:rPr>
          <w:noProof/>
        </w:rPr>
      </w:r>
      <w:r>
        <w:rPr>
          <w:noProof/>
        </w:rPr>
        <w:fldChar w:fldCharType="separate"/>
      </w:r>
      <w:r>
        <w:rPr>
          <w:noProof/>
        </w:rPr>
        <w:t>68</w:t>
      </w:r>
      <w:r>
        <w:rPr>
          <w:noProof/>
        </w:rPr>
        <w:fldChar w:fldCharType="end"/>
      </w:r>
    </w:p>
    <w:p w14:paraId="44EC3937" w14:textId="44F7D64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sidRPr="00F3037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Simple data types and enumerations</w:t>
      </w:r>
      <w:r>
        <w:rPr>
          <w:noProof/>
        </w:rPr>
        <w:tab/>
      </w:r>
      <w:r>
        <w:rPr>
          <w:noProof/>
        </w:rPr>
        <w:fldChar w:fldCharType="begin" w:fldLock="1"/>
      </w:r>
      <w:r>
        <w:rPr>
          <w:noProof/>
        </w:rPr>
        <w:instrText xml:space="preserve"> PAGEREF _Toc209623339 \h </w:instrText>
      </w:r>
      <w:r>
        <w:rPr>
          <w:noProof/>
        </w:rPr>
      </w:r>
      <w:r>
        <w:rPr>
          <w:noProof/>
        </w:rPr>
        <w:fldChar w:fldCharType="separate"/>
      </w:r>
      <w:r>
        <w:rPr>
          <w:noProof/>
        </w:rPr>
        <w:t>68</w:t>
      </w:r>
      <w:r>
        <w:rPr>
          <w:noProof/>
        </w:rPr>
        <w:fldChar w:fldCharType="end"/>
      </w:r>
    </w:p>
    <w:p w14:paraId="355BDB48" w14:textId="1EFA511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_Toc209623340 \h </w:instrText>
      </w:r>
      <w:r>
        <w:rPr>
          <w:noProof/>
        </w:rPr>
      </w:r>
      <w:r>
        <w:rPr>
          <w:noProof/>
        </w:rPr>
        <w:fldChar w:fldCharType="separate"/>
      </w:r>
      <w:r>
        <w:rPr>
          <w:noProof/>
        </w:rPr>
        <w:t>68</w:t>
      </w:r>
      <w:r>
        <w:rPr>
          <w:noProof/>
        </w:rPr>
        <w:fldChar w:fldCharType="end"/>
      </w:r>
    </w:p>
    <w:p w14:paraId="1FF82D01" w14:textId="7CD4F31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_Toc209623341 \h </w:instrText>
      </w:r>
      <w:r>
        <w:rPr>
          <w:noProof/>
        </w:rPr>
      </w:r>
      <w:r>
        <w:rPr>
          <w:noProof/>
        </w:rPr>
        <w:fldChar w:fldCharType="separate"/>
      </w:r>
      <w:r>
        <w:rPr>
          <w:noProof/>
        </w:rPr>
        <w:t>68</w:t>
      </w:r>
      <w:r>
        <w:rPr>
          <w:noProof/>
        </w:rPr>
        <w:fldChar w:fldCharType="end"/>
      </w:r>
    </w:p>
    <w:p w14:paraId="0EE33CA8" w14:textId="44B3128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C2CommMode</w:t>
      </w:r>
      <w:r>
        <w:rPr>
          <w:noProof/>
        </w:rPr>
        <w:tab/>
      </w:r>
      <w:r>
        <w:rPr>
          <w:noProof/>
        </w:rPr>
        <w:fldChar w:fldCharType="begin" w:fldLock="1"/>
      </w:r>
      <w:r>
        <w:rPr>
          <w:noProof/>
        </w:rPr>
        <w:instrText xml:space="preserve"> PAGEREF _Toc209623342 \h </w:instrText>
      </w:r>
      <w:r>
        <w:rPr>
          <w:noProof/>
        </w:rPr>
      </w:r>
      <w:r>
        <w:rPr>
          <w:noProof/>
        </w:rPr>
        <w:fldChar w:fldCharType="separate"/>
      </w:r>
      <w:r>
        <w:rPr>
          <w:noProof/>
        </w:rPr>
        <w:t>69</w:t>
      </w:r>
      <w:r>
        <w:rPr>
          <w:noProof/>
        </w:rPr>
        <w:fldChar w:fldCharType="end"/>
      </w:r>
    </w:p>
    <w:p w14:paraId="3E9AC2D6" w14:textId="02D7746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C2CommModeSwitching</w:t>
      </w:r>
      <w:r>
        <w:rPr>
          <w:noProof/>
        </w:rPr>
        <w:tab/>
      </w:r>
      <w:r>
        <w:rPr>
          <w:noProof/>
        </w:rPr>
        <w:fldChar w:fldCharType="begin" w:fldLock="1"/>
      </w:r>
      <w:r>
        <w:rPr>
          <w:noProof/>
        </w:rPr>
        <w:instrText xml:space="preserve"> PAGEREF _Toc209623343 \h </w:instrText>
      </w:r>
      <w:r>
        <w:rPr>
          <w:noProof/>
        </w:rPr>
      </w:r>
      <w:r>
        <w:rPr>
          <w:noProof/>
        </w:rPr>
        <w:fldChar w:fldCharType="separate"/>
      </w:r>
      <w:r>
        <w:rPr>
          <w:noProof/>
        </w:rPr>
        <w:t>69</w:t>
      </w:r>
      <w:r>
        <w:rPr>
          <w:noProof/>
        </w:rPr>
        <w:fldChar w:fldCharType="end"/>
      </w:r>
    </w:p>
    <w:p w14:paraId="5231625C" w14:textId="2981452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C2SwitchingCause</w:t>
      </w:r>
      <w:r>
        <w:rPr>
          <w:noProof/>
        </w:rPr>
        <w:tab/>
      </w:r>
      <w:r>
        <w:rPr>
          <w:noProof/>
        </w:rPr>
        <w:fldChar w:fldCharType="begin" w:fldLock="1"/>
      </w:r>
      <w:r>
        <w:rPr>
          <w:noProof/>
        </w:rPr>
        <w:instrText xml:space="preserve"> PAGEREF _Toc209623344 \h </w:instrText>
      </w:r>
      <w:r>
        <w:rPr>
          <w:noProof/>
        </w:rPr>
      </w:r>
      <w:r>
        <w:rPr>
          <w:noProof/>
        </w:rPr>
        <w:fldChar w:fldCharType="separate"/>
      </w:r>
      <w:r>
        <w:rPr>
          <w:noProof/>
        </w:rPr>
        <w:t>70</w:t>
      </w:r>
      <w:r>
        <w:rPr>
          <w:noProof/>
        </w:rPr>
        <w:fldChar w:fldCharType="end"/>
      </w:r>
    </w:p>
    <w:p w14:paraId="4B973C5D" w14:textId="38AE35A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C2OpModeStatus</w:t>
      </w:r>
      <w:r>
        <w:rPr>
          <w:noProof/>
        </w:rPr>
        <w:tab/>
      </w:r>
      <w:r>
        <w:rPr>
          <w:noProof/>
        </w:rPr>
        <w:fldChar w:fldCharType="begin" w:fldLock="1"/>
      </w:r>
      <w:r>
        <w:rPr>
          <w:noProof/>
        </w:rPr>
        <w:instrText xml:space="preserve"> PAGEREF _Toc209623345 \h </w:instrText>
      </w:r>
      <w:r>
        <w:rPr>
          <w:noProof/>
        </w:rPr>
      </w:r>
      <w:r>
        <w:rPr>
          <w:noProof/>
        </w:rPr>
        <w:fldChar w:fldCharType="separate"/>
      </w:r>
      <w:r>
        <w:rPr>
          <w:noProof/>
        </w:rPr>
        <w:t>70</w:t>
      </w:r>
      <w:r>
        <w:rPr>
          <w:noProof/>
        </w:rPr>
        <w:fldChar w:fldCharType="end"/>
      </w:r>
    </w:p>
    <w:p w14:paraId="03F38691" w14:textId="46F5FA3C"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sidRPr="00F30375">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_Toc209623346 \h </w:instrText>
      </w:r>
      <w:r>
        <w:rPr>
          <w:noProof/>
        </w:rPr>
      </w:r>
      <w:r>
        <w:rPr>
          <w:noProof/>
        </w:rPr>
        <w:fldChar w:fldCharType="separate"/>
      </w:r>
      <w:r>
        <w:rPr>
          <w:noProof/>
        </w:rPr>
        <w:t>70</w:t>
      </w:r>
      <w:r>
        <w:rPr>
          <w:noProof/>
        </w:rPr>
        <w:fldChar w:fldCharType="end"/>
      </w:r>
    </w:p>
    <w:p w14:paraId="307E26CB" w14:textId="05A3700C"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_Toc209623347 \h </w:instrText>
      </w:r>
      <w:r>
        <w:rPr>
          <w:noProof/>
        </w:rPr>
      </w:r>
      <w:r>
        <w:rPr>
          <w:noProof/>
        </w:rPr>
        <w:fldChar w:fldCharType="separate"/>
      </w:r>
      <w:r>
        <w:rPr>
          <w:noProof/>
        </w:rPr>
        <w:t>71</w:t>
      </w:r>
      <w:r>
        <w:rPr>
          <w:noProof/>
        </w:rPr>
        <w:fldChar w:fldCharType="end"/>
      </w:r>
    </w:p>
    <w:p w14:paraId="72A30379" w14:textId="3DCC70B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_Toc209623348 \h </w:instrText>
      </w:r>
      <w:r>
        <w:rPr>
          <w:noProof/>
        </w:rPr>
      </w:r>
      <w:r>
        <w:rPr>
          <w:noProof/>
        </w:rPr>
        <w:fldChar w:fldCharType="separate"/>
      </w:r>
      <w:r>
        <w:rPr>
          <w:noProof/>
        </w:rPr>
        <w:t>71</w:t>
      </w:r>
      <w:r>
        <w:rPr>
          <w:noProof/>
        </w:rPr>
        <w:fldChar w:fldCharType="end"/>
      </w:r>
    </w:p>
    <w:p w14:paraId="72C92EF7" w14:textId="045323B5"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_Toc209623349 \h </w:instrText>
      </w:r>
      <w:r>
        <w:rPr>
          <w:noProof/>
        </w:rPr>
      </w:r>
      <w:r>
        <w:rPr>
          <w:noProof/>
        </w:rPr>
        <w:fldChar w:fldCharType="separate"/>
      </w:r>
      <w:r>
        <w:rPr>
          <w:noProof/>
        </w:rPr>
        <w:t>71</w:t>
      </w:r>
      <w:r>
        <w:rPr>
          <w:noProof/>
        </w:rPr>
        <w:fldChar w:fldCharType="end"/>
      </w:r>
    </w:p>
    <w:p w14:paraId="2B1BBD3B" w14:textId="42A6E601"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_Toc209623350 \h </w:instrText>
      </w:r>
      <w:r>
        <w:rPr>
          <w:noProof/>
        </w:rPr>
      </w:r>
      <w:r>
        <w:rPr>
          <w:noProof/>
        </w:rPr>
        <w:fldChar w:fldCharType="separate"/>
      </w:r>
      <w:r>
        <w:rPr>
          <w:noProof/>
        </w:rPr>
        <w:t>71</w:t>
      </w:r>
      <w:r>
        <w:rPr>
          <w:noProof/>
        </w:rPr>
        <w:fldChar w:fldCharType="end"/>
      </w:r>
    </w:p>
    <w:p w14:paraId="623751E1" w14:textId="058EDC95"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_Toc209623351 \h </w:instrText>
      </w:r>
      <w:r>
        <w:rPr>
          <w:noProof/>
        </w:rPr>
      </w:r>
      <w:r>
        <w:rPr>
          <w:noProof/>
        </w:rPr>
        <w:fldChar w:fldCharType="separate"/>
      </w:r>
      <w:r>
        <w:rPr>
          <w:noProof/>
        </w:rPr>
        <w:t>71</w:t>
      </w:r>
      <w:r>
        <w:rPr>
          <w:noProof/>
        </w:rPr>
        <w:fldChar w:fldCharType="end"/>
      </w:r>
    </w:p>
    <w:p w14:paraId="7F4D0F95" w14:textId="21EBE51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_Toc209623352 \h </w:instrText>
      </w:r>
      <w:r>
        <w:rPr>
          <w:noProof/>
        </w:rPr>
      </w:r>
      <w:r>
        <w:rPr>
          <w:noProof/>
        </w:rPr>
        <w:fldChar w:fldCharType="separate"/>
      </w:r>
      <w:r>
        <w:rPr>
          <w:noProof/>
        </w:rPr>
        <w:t>71</w:t>
      </w:r>
      <w:r>
        <w:rPr>
          <w:noProof/>
        </w:rPr>
        <w:fldChar w:fldCharType="end"/>
      </w:r>
    </w:p>
    <w:p w14:paraId="4A5BC815" w14:textId="7AF8393D"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_Toc209623353 \h </w:instrText>
      </w:r>
      <w:r>
        <w:rPr>
          <w:noProof/>
        </w:rPr>
      </w:r>
      <w:r>
        <w:rPr>
          <w:noProof/>
        </w:rPr>
        <w:fldChar w:fldCharType="separate"/>
      </w:r>
      <w:r>
        <w:rPr>
          <w:noProof/>
        </w:rPr>
        <w:t>71</w:t>
      </w:r>
      <w:r>
        <w:rPr>
          <w:noProof/>
        </w:rPr>
        <w:fldChar w:fldCharType="end"/>
      </w:r>
    </w:p>
    <w:p w14:paraId="3E179855" w14:textId="0E80B8AD"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_Toc209623354 \h </w:instrText>
      </w:r>
      <w:r>
        <w:rPr>
          <w:noProof/>
        </w:rPr>
      </w:r>
      <w:r>
        <w:rPr>
          <w:noProof/>
        </w:rPr>
        <w:fldChar w:fldCharType="separate"/>
      </w:r>
      <w:r>
        <w:rPr>
          <w:noProof/>
        </w:rPr>
        <w:t>72</w:t>
      </w:r>
      <w:r>
        <w:rPr>
          <w:noProof/>
        </w:rPr>
        <w:fldChar w:fldCharType="end"/>
      </w:r>
    </w:p>
    <w:p w14:paraId="2A3BD264" w14:textId="69D4D6C6"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UAE_RealtimeUAVStatus Service API</w:t>
      </w:r>
      <w:r>
        <w:rPr>
          <w:noProof/>
        </w:rPr>
        <w:tab/>
      </w:r>
      <w:r>
        <w:rPr>
          <w:noProof/>
        </w:rPr>
        <w:fldChar w:fldCharType="begin" w:fldLock="1"/>
      </w:r>
      <w:r>
        <w:rPr>
          <w:noProof/>
        </w:rPr>
        <w:instrText xml:space="preserve"> PAGEREF _Toc209623355 \h </w:instrText>
      </w:r>
      <w:r>
        <w:rPr>
          <w:noProof/>
        </w:rPr>
      </w:r>
      <w:r>
        <w:rPr>
          <w:noProof/>
        </w:rPr>
        <w:fldChar w:fldCharType="separate"/>
      </w:r>
      <w:r>
        <w:rPr>
          <w:noProof/>
        </w:rPr>
        <w:t>73</w:t>
      </w:r>
      <w:r>
        <w:rPr>
          <w:noProof/>
        </w:rPr>
        <w:fldChar w:fldCharType="end"/>
      </w:r>
    </w:p>
    <w:p w14:paraId="5403142D" w14:textId="3282340B"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_Toc209623356 \h </w:instrText>
      </w:r>
      <w:r>
        <w:rPr>
          <w:noProof/>
        </w:rPr>
      </w:r>
      <w:r>
        <w:rPr>
          <w:noProof/>
        </w:rPr>
        <w:fldChar w:fldCharType="separate"/>
      </w:r>
      <w:r>
        <w:rPr>
          <w:noProof/>
        </w:rPr>
        <w:t>73</w:t>
      </w:r>
      <w:r>
        <w:rPr>
          <w:noProof/>
        </w:rPr>
        <w:fldChar w:fldCharType="end"/>
      </w:r>
    </w:p>
    <w:p w14:paraId="1529F7FD" w14:textId="28E471B2"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_Toc209623357 \h </w:instrText>
      </w:r>
      <w:r>
        <w:rPr>
          <w:noProof/>
        </w:rPr>
      </w:r>
      <w:r>
        <w:rPr>
          <w:noProof/>
        </w:rPr>
        <w:fldChar w:fldCharType="separate"/>
      </w:r>
      <w:r>
        <w:rPr>
          <w:noProof/>
        </w:rPr>
        <w:t>73</w:t>
      </w:r>
      <w:r>
        <w:rPr>
          <w:noProof/>
        </w:rPr>
        <w:fldChar w:fldCharType="end"/>
      </w:r>
    </w:p>
    <w:p w14:paraId="061B5F22" w14:textId="6446FA48"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_Toc209623358 \h </w:instrText>
      </w:r>
      <w:r>
        <w:rPr>
          <w:noProof/>
        </w:rPr>
      </w:r>
      <w:r>
        <w:rPr>
          <w:noProof/>
        </w:rPr>
        <w:fldChar w:fldCharType="separate"/>
      </w:r>
      <w:r>
        <w:rPr>
          <w:noProof/>
        </w:rPr>
        <w:t>73</w:t>
      </w:r>
      <w:r>
        <w:rPr>
          <w:noProof/>
        </w:rPr>
        <w:fldChar w:fldCharType="end"/>
      </w:r>
    </w:p>
    <w:p w14:paraId="631D53FF" w14:textId="1E2D7EF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_Toc209623359 \h </w:instrText>
      </w:r>
      <w:r>
        <w:rPr>
          <w:noProof/>
        </w:rPr>
      </w:r>
      <w:r>
        <w:rPr>
          <w:noProof/>
        </w:rPr>
        <w:fldChar w:fldCharType="separate"/>
      </w:r>
      <w:r>
        <w:rPr>
          <w:noProof/>
        </w:rPr>
        <w:t>73</w:t>
      </w:r>
      <w:r>
        <w:rPr>
          <w:noProof/>
        </w:rPr>
        <w:fldChar w:fldCharType="end"/>
      </w:r>
    </w:p>
    <w:p w14:paraId="772C43C3" w14:textId="2950D1C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Real-time UAV Status Subscriptions</w:t>
      </w:r>
      <w:r>
        <w:rPr>
          <w:noProof/>
        </w:rPr>
        <w:tab/>
      </w:r>
      <w:r>
        <w:rPr>
          <w:noProof/>
        </w:rPr>
        <w:fldChar w:fldCharType="begin" w:fldLock="1"/>
      </w:r>
      <w:r>
        <w:rPr>
          <w:noProof/>
        </w:rPr>
        <w:instrText xml:space="preserve"> PAGEREF _Toc209623360 \h </w:instrText>
      </w:r>
      <w:r>
        <w:rPr>
          <w:noProof/>
        </w:rPr>
      </w:r>
      <w:r>
        <w:rPr>
          <w:noProof/>
        </w:rPr>
        <w:fldChar w:fldCharType="separate"/>
      </w:r>
      <w:r>
        <w:rPr>
          <w:noProof/>
        </w:rPr>
        <w:t>74</w:t>
      </w:r>
      <w:r>
        <w:rPr>
          <w:noProof/>
        </w:rPr>
        <w:fldChar w:fldCharType="end"/>
      </w:r>
    </w:p>
    <w:p w14:paraId="78307FC8" w14:textId="7D035E9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_Toc209623361 \h </w:instrText>
      </w:r>
      <w:r>
        <w:rPr>
          <w:noProof/>
        </w:rPr>
      </w:r>
      <w:r>
        <w:rPr>
          <w:noProof/>
        </w:rPr>
        <w:fldChar w:fldCharType="separate"/>
      </w:r>
      <w:r>
        <w:rPr>
          <w:noProof/>
        </w:rPr>
        <w:t>74</w:t>
      </w:r>
      <w:r>
        <w:rPr>
          <w:noProof/>
        </w:rPr>
        <w:fldChar w:fldCharType="end"/>
      </w:r>
    </w:p>
    <w:p w14:paraId="77A303E1" w14:textId="0775964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_Toc209623362 \h </w:instrText>
      </w:r>
      <w:r>
        <w:rPr>
          <w:noProof/>
        </w:rPr>
      </w:r>
      <w:r>
        <w:rPr>
          <w:noProof/>
        </w:rPr>
        <w:fldChar w:fldCharType="separate"/>
      </w:r>
      <w:r>
        <w:rPr>
          <w:noProof/>
        </w:rPr>
        <w:t>74</w:t>
      </w:r>
      <w:r>
        <w:rPr>
          <w:noProof/>
        </w:rPr>
        <w:fldChar w:fldCharType="end"/>
      </w:r>
    </w:p>
    <w:p w14:paraId="43D8C20E" w14:textId="579EAA1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_Toc209623363 \h </w:instrText>
      </w:r>
      <w:r>
        <w:rPr>
          <w:noProof/>
        </w:rPr>
      </w:r>
      <w:r>
        <w:rPr>
          <w:noProof/>
        </w:rPr>
        <w:fldChar w:fldCharType="separate"/>
      </w:r>
      <w:r>
        <w:rPr>
          <w:noProof/>
        </w:rPr>
        <w:t>74</w:t>
      </w:r>
      <w:r>
        <w:rPr>
          <w:noProof/>
        </w:rPr>
        <w:fldChar w:fldCharType="end"/>
      </w:r>
    </w:p>
    <w:p w14:paraId="6D995B8A" w14:textId="3F861EF5"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_Toc209623364 \h </w:instrText>
      </w:r>
      <w:r>
        <w:rPr>
          <w:noProof/>
        </w:rPr>
      </w:r>
      <w:r>
        <w:rPr>
          <w:noProof/>
        </w:rPr>
        <w:fldChar w:fldCharType="separate"/>
      </w:r>
      <w:r>
        <w:rPr>
          <w:noProof/>
        </w:rPr>
        <w:t>74</w:t>
      </w:r>
      <w:r>
        <w:rPr>
          <w:noProof/>
        </w:rPr>
        <w:fldChar w:fldCharType="end"/>
      </w:r>
    </w:p>
    <w:p w14:paraId="2F59AFC6" w14:textId="1D66D520"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_Toc209623365 \h </w:instrText>
      </w:r>
      <w:r>
        <w:rPr>
          <w:noProof/>
        </w:rPr>
      </w:r>
      <w:r>
        <w:rPr>
          <w:noProof/>
        </w:rPr>
        <w:fldChar w:fldCharType="separate"/>
      </w:r>
      <w:r>
        <w:rPr>
          <w:noProof/>
        </w:rPr>
        <w:t>75</w:t>
      </w:r>
      <w:r>
        <w:rPr>
          <w:noProof/>
        </w:rPr>
        <w:fldChar w:fldCharType="end"/>
      </w:r>
    </w:p>
    <w:p w14:paraId="1EB91579" w14:textId="79CD62D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_Toc209623366 \h </w:instrText>
      </w:r>
      <w:r>
        <w:rPr>
          <w:noProof/>
        </w:rPr>
      </w:r>
      <w:r>
        <w:rPr>
          <w:noProof/>
        </w:rPr>
        <w:fldChar w:fldCharType="separate"/>
      </w:r>
      <w:r>
        <w:rPr>
          <w:noProof/>
        </w:rPr>
        <w:t>76</w:t>
      </w:r>
      <w:r>
        <w:rPr>
          <w:noProof/>
        </w:rPr>
        <w:fldChar w:fldCharType="end"/>
      </w:r>
    </w:p>
    <w:p w14:paraId="3D7994EE" w14:textId="38547E1A"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Real-time UAV Status Subscription</w:t>
      </w:r>
      <w:r>
        <w:rPr>
          <w:noProof/>
        </w:rPr>
        <w:tab/>
      </w:r>
      <w:r>
        <w:rPr>
          <w:noProof/>
        </w:rPr>
        <w:fldChar w:fldCharType="begin" w:fldLock="1"/>
      </w:r>
      <w:r>
        <w:rPr>
          <w:noProof/>
        </w:rPr>
        <w:instrText xml:space="preserve"> PAGEREF _Toc209623367 \h </w:instrText>
      </w:r>
      <w:r>
        <w:rPr>
          <w:noProof/>
        </w:rPr>
      </w:r>
      <w:r>
        <w:rPr>
          <w:noProof/>
        </w:rPr>
        <w:fldChar w:fldCharType="separate"/>
      </w:r>
      <w:r>
        <w:rPr>
          <w:noProof/>
        </w:rPr>
        <w:t>76</w:t>
      </w:r>
      <w:r>
        <w:rPr>
          <w:noProof/>
        </w:rPr>
        <w:fldChar w:fldCharType="end"/>
      </w:r>
    </w:p>
    <w:p w14:paraId="7C533D5B" w14:textId="0854852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_Toc209623368 \h </w:instrText>
      </w:r>
      <w:r>
        <w:rPr>
          <w:noProof/>
        </w:rPr>
      </w:r>
      <w:r>
        <w:rPr>
          <w:noProof/>
        </w:rPr>
        <w:fldChar w:fldCharType="separate"/>
      </w:r>
      <w:r>
        <w:rPr>
          <w:noProof/>
        </w:rPr>
        <w:t>76</w:t>
      </w:r>
      <w:r>
        <w:rPr>
          <w:noProof/>
        </w:rPr>
        <w:fldChar w:fldCharType="end"/>
      </w:r>
    </w:p>
    <w:p w14:paraId="2065D687" w14:textId="795A51D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_Toc209623369 \h </w:instrText>
      </w:r>
      <w:r>
        <w:rPr>
          <w:noProof/>
        </w:rPr>
      </w:r>
      <w:r>
        <w:rPr>
          <w:noProof/>
        </w:rPr>
        <w:fldChar w:fldCharType="separate"/>
      </w:r>
      <w:r>
        <w:rPr>
          <w:noProof/>
        </w:rPr>
        <w:t>76</w:t>
      </w:r>
      <w:r>
        <w:rPr>
          <w:noProof/>
        </w:rPr>
        <w:fldChar w:fldCharType="end"/>
      </w:r>
    </w:p>
    <w:p w14:paraId="7DE3C64A" w14:textId="120EA19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_Toc209623370 \h </w:instrText>
      </w:r>
      <w:r>
        <w:rPr>
          <w:noProof/>
        </w:rPr>
      </w:r>
      <w:r>
        <w:rPr>
          <w:noProof/>
        </w:rPr>
        <w:fldChar w:fldCharType="separate"/>
      </w:r>
      <w:r>
        <w:rPr>
          <w:noProof/>
        </w:rPr>
        <w:t>76</w:t>
      </w:r>
      <w:r>
        <w:rPr>
          <w:noProof/>
        </w:rPr>
        <w:fldChar w:fldCharType="end"/>
      </w:r>
    </w:p>
    <w:p w14:paraId="263B0F81" w14:textId="56C7BF15"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_Toc209623371 \h </w:instrText>
      </w:r>
      <w:r>
        <w:rPr>
          <w:noProof/>
        </w:rPr>
      </w:r>
      <w:r>
        <w:rPr>
          <w:noProof/>
        </w:rPr>
        <w:fldChar w:fldCharType="separate"/>
      </w:r>
      <w:r>
        <w:rPr>
          <w:noProof/>
        </w:rPr>
        <w:t>76</w:t>
      </w:r>
      <w:r>
        <w:rPr>
          <w:noProof/>
        </w:rPr>
        <w:fldChar w:fldCharType="end"/>
      </w:r>
    </w:p>
    <w:p w14:paraId="42CE7CD6" w14:textId="6CABBB3C"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_Toc209623372 \h </w:instrText>
      </w:r>
      <w:r>
        <w:rPr>
          <w:noProof/>
        </w:rPr>
      </w:r>
      <w:r>
        <w:rPr>
          <w:noProof/>
        </w:rPr>
        <w:fldChar w:fldCharType="separate"/>
      </w:r>
      <w:r>
        <w:rPr>
          <w:noProof/>
        </w:rPr>
        <w:t>77</w:t>
      </w:r>
      <w:r>
        <w:rPr>
          <w:noProof/>
        </w:rPr>
        <w:fldChar w:fldCharType="end"/>
      </w:r>
    </w:p>
    <w:p w14:paraId="069807B2" w14:textId="56A00AF3"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_Toc209623373 \h </w:instrText>
      </w:r>
      <w:r>
        <w:rPr>
          <w:noProof/>
        </w:rPr>
      </w:r>
      <w:r>
        <w:rPr>
          <w:noProof/>
        </w:rPr>
        <w:fldChar w:fldCharType="separate"/>
      </w:r>
      <w:r>
        <w:rPr>
          <w:noProof/>
        </w:rPr>
        <w:t>78</w:t>
      </w:r>
      <w:r>
        <w:rPr>
          <w:noProof/>
        </w:rPr>
        <w:fldChar w:fldCharType="end"/>
      </w:r>
    </w:p>
    <w:p w14:paraId="116BE500" w14:textId="6FBC602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_Toc209623374 \h </w:instrText>
      </w:r>
      <w:r>
        <w:rPr>
          <w:noProof/>
        </w:rPr>
      </w:r>
      <w:r>
        <w:rPr>
          <w:noProof/>
        </w:rPr>
        <w:fldChar w:fldCharType="separate"/>
      </w:r>
      <w:r>
        <w:rPr>
          <w:noProof/>
        </w:rPr>
        <w:t>79</w:t>
      </w:r>
      <w:r>
        <w:rPr>
          <w:noProof/>
        </w:rPr>
        <w:fldChar w:fldCharType="end"/>
      </w:r>
    </w:p>
    <w:p w14:paraId="733CE05A" w14:textId="4BD0C9D6"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_Toc209623375 \h </w:instrText>
      </w:r>
      <w:r>
        <w:rPr>
          <w:noProof/>
        </w:rPr>
      </w:r>
      <w:r>
        <w:rPr>
          <w:noProof/>
        </w:rPr>
        <w:fldChar w:fldCharType="separate"/>
      </w:r>
      <w:r>
        <w:rPr>
          <w:noProof/>
        </w:rPr>
        <w:t>79</w:t>
      </w:r>
      <w:r>
        <w:rPr>
          <w:noProof/>
        </w:rPr>
        <w:fldChar w:fldCharType="end"/>
      </w:r>
    </w:p>
    <w:p w14:paraId="0177D51C" w14:textId="480271CB"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_Toc209623376 \h </w:instrText>
      </w:r>
      <w:r>
        <w:rPr>
          <w:noProof/>
        </w:rPr>
      </w:r>
      <w:r>
        <w:rPr>
          <w:noProof/>
        </w:rPr>
        <w:fldChar w:fldCharType="separate"/>
      </w:r>
      <w:r>
        <w:rPr>
          <w:noProof/>
        </w:rPr>
        <w:t>80</w:t>
      </w:r>
      <w:r>
        <w:rPr>
          <w:noProof/>
        </w:rPr>
        <w:fldChar w:fldCharType="end"/>
      </w:r>
    </w:p>
    <w:p w14:paraId="6D3742C0" w14:textId="0A7A0CC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_Toc209623377 \h </w:instrText>
      </w:r>
      <w:r>
        <w:rPr>
          <w:noProof/>
        </w:rPr>
      </w:r>
      <w:r>
        <w:rPr>
          <w:noProof/>
        </w:rPr>
        <w:fldChar w:fldCharType="separate"/>
      </w:r>
      <w:r>
        <w:rPr>
          <w:noProof/>
        </w:rPr>
        <w:t>80</w:t>
      </w:r>
      <w:r>
        <w:rPr>
          <w:noProof/>
        </w:rPr>
        <w:fldChar w:fldCharType="end"/>
      </w:r>
    </w:p>
    <w:p w14:paraId="7C08A6B3" w14:textId="334F350C"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sidRPr="00F30375">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Real-time UAV Status Notification</w:t>
      </w:r>
      <w:r>
        <w:rPr>
          <w:noProof/>
        </w:rPr>
        <w:tab/>
      </w:r>
      <w:r>
        <w:rPr>
          <w:noProof/>
        </w:rPr>
        <w:fldChar w:fldCharType="begin" w:fldLock="1"/>
      </w:r>
      <w:r>
        <w:rPr>
          <w:noProof/>
        </w:rPr>
        <w:instrText xml:space="preserve"> PAGEREF _Toc209623378 \h </w:instrText>
      </w:r>
      <w:r>
        <w:rPr>
          <w:noProof/>
        </w:rPr>
      </w:r>
      <w:r>
        <w:rPr>
          <w:noProof/>
        </w:rPr>
        <w:fldChar w:fldCharType="separate"/>
      </w:r>
      <w:r>
        <w:rPr>
          <w:noProof/>
        </w:rPr>
        <w:t>80</w:t>
      </w:r>
      <w:r>
        <w:rPr>
          <w:noProof/>
        </w:rPr>
        <w:fldChar w:fldCharType="end"/>
      </w:r>
    </w:p>
    <w:p w14:paraId="72F01C6E" w14:textId="689ED53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sidRPr="00F30375">
        <w:rPr>
          <w:noProof/>
          <w:lang w:val="en-US"/>
        </w:rPr>
        <w:t>6.2.5.2.1</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Description</w:t>
      </w:r>
      <w:r>
        <w:rPr>
          <w:noProof/>
        </w:rPr>
        <w:tab/>
      </w:r>
      <w:r>
        <w:rPr>
          <w:noProof/>
        </w:rPr>
        <w:fldChar w:fldCharType="begin" w:fldLock="1"/>
      </w:r>
      <w:r>
        <w:rPr>
          <w:noProof/>
        </w:rPr>
        <w:instrText xml:space="preserve"> PAGEREF _Toc209623379 \h </w:instrText>
      </w:r>
      <w:r>
        <w:rPr>
          <w:noProof/>
        </w:rPr>
      </w:r>
      <w:r>
        <w:rPr>
          <w:noProof/>
        </w:rPr>
        <w:fldChar w:fldCharType="separate"/>
      </w:r>
      <w:r>
        <w:rPr>
          <w:noProof/>
        </w:rPr>
        <w:t>80</w:t>
      </w:r>
      <w:r>
        <w:rPr>
          <w:noProof/>
        </w:rPr>
        <w:fldChar w:fldCharType="end"/>
      </w:r>
    </w:p>
    <w:p w14:paraId="007FAE76" w14:textId="122013A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_Toc209623380 \h </w:instrText>
      </w:r>
      <w:r>
        <w:rPr>
          <w:noProof/>
        </w:rPr>
      </w:r>
      <w:r>
        <w:rPr>
          <w:noProof/>
        </w:rPr>
        <w:fldChar w:fldCharType="separate"/>
      </w:r>
      <w:r>
        <w:rPr>
          <w:noProof/>
        </w:rPr>
        <w:t>80</w:t>
      </w:r>
      <w:r>
        <w:rPr>
          <w:noProof/>
        </w:rPr>
        <w:fldChar w:fldCharType="end"/>
      </w:r>
    </w:p>
    <w:p w14:paraId="3D549A24" w14:textId="0E9A39F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_Toc209623381 \h </w:instrText>
      </w:r>
      <w:r>
        <w:rPr>
          <w:noProof/>
        </w:rPr>
      </w:r>
      <w:r>
        <w:rPr>
          <w:noProof/>
        </w:rPr>
        <w:fldChar w:fldCharType="separate"/>
      </w:r>
      <w:r>
        <w:rPr>
          <w:noProof/>
        </w:rPr>
        <w:t>80</w:t>
      </w:r>
      <w:r>
        <w:rPr>
          <w:noProof/>
        </w:rPr>
        <w:fldChar w:fldCharType="end"/>
      </w:r>
    </w:p>
    <w:p w14:paraId="71AA3689" w14:textId="6618E5F6"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_Toc209623382 \h </w:instrText>
      </w:r>
      <w:r>
        <w:rPr>
          <w:noProof/>
        </w:rPr>
      </w:r>
      <w:r>
        <w:rPr>
          <w:noProof/>
        </w:rPr>
        <w:fldChar w:fldCharType="separate"/>
      </w:r>
      <w:r>
        <w:rPr>
          <w:noProof/>
        </w:rPr>
        <w:t>80</w:t>
      </w:r>
      <w:r>
        <w:rPr>
          <w:noProof/>
        </w:rPr>
        <w:fldChar w:fldCharType="end"/>
      </w:r>
    </w:p>
    <w:p w14:paraId="29FB1ACF" w14:textId="48828A85"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_Toc209623383 \h </w:instrText>
      </w:r>
      <w:r>
        <w:rPr>
          <w:noProof/>
        </w:rPr>
      </w:r>
      <w:r>
        <w:rPr>
          <w:noProof/>
        </w:rPr>
        <w:fldChar w:fldCharType="separate"/>
      </w:r>
      <w:r>
        <w:rPr>
          <w:noProof/>
        </w:rPr>
        <w:t>81</w:t>
      </w:r>
      <w:r>
        <w:rPr>
          <w:noProof/>
        </w:rPr>
        <w:fldChar w:fldCharType="end"/>
      </w:r>
    </w:p>
    <w:p w14:paraId="2140468D" w14:textId="1AE0319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_Toc209623384 \h </w:instrText>
      </w:r>
      <w:r>
        <w:rPr>
          <w:noProof/>
        </w:rPr>
      </w:r>
      <w:r>
        <w:rPr>
          <w:noProof/>
        </w:rPr>
        <w:fldChar w:fldCharType="separate"/>
      </w:r>
      <w:r>
        <w:rPr>
          <w:noProof/>
        </w:rPr>
        <w:t>81</w:t>
      </w:r>
      <w:r>
        <w:rPr>
          <w:noProof/>
        </w:rPr>
        <w:fldChar w:fldCharType="end"/>
      </w:r>
    </w:p>
    <w:p w14:paraId="39DF5069" w14:textId="0A60017B"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sidRPr="00F3037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Structured data types</w:t>
      </w:r>
      <w:r>
        <w:rPr>
          <w:noProof/>
        </w:rPr>
        <w:tab/>
      </w:r>
      <w:r>
        <w:rPr>
          <w:noProof/>
        </w:rPr>
        <w:fldChar w:fldCharType="begin" w:fldLock="1"/>
      </w:r>
      <w:r>
        <w:rPr>
          <w:noProof/>
        </w:rPr>
        <w:instrText xml:space="preserve"> PAGEREF _Toc209623385 \h </w:instrText>
      </w:r>
      <w:r>
        <w:rPr>
          <w:noProof/>
        </w:rPr>
      </w:r>
      <w:r>
        <w:rPr>
          <w:noProof/>
        </w:rPr>
        <w:fldChar w:fldCharType="separate"/>
      </w:r>
      <w:r>
        <w:rPr>
          <w:noProof/>
        </w:rPr>
        <w:t>82</w:t>
      </w:r>
      <w:r>
        <w:rPr>
          <w:noProof/>
        </w:rPr>
        <w:fldChar w:fldCharType="end"/>
      </w:r>
    </w:p>
    <w:p w14:paraId="471CA708" w14:textId="5C6BF87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_Toc209623386 \h </w:instrText>
      </w:r>
      <w:r>
        <w:rPr>
          <w:noProof/>
        </w:rPr>
      </w:r>
      <w:r>
        <w:rPr>
          <w:noProof/>
        </w:rPr>
        <w:fldChar w:fldCharType="separate"/>
      </w:r>
      <w:r>
        <w:rPr>
          <w:noProof/>
        </w:rPr>
        <w:t>82</w:t>
      </w:r>
      <w:r>
        <w:rPr>
          <w:noProof/>
        </w:rPr>
        <w:fldChar w:fldCharType="end"/>
      </w:r>
    </w:p>
    <w:p w14:paraId="3140C469" w14:textId="495BF34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RTUavStatusSubsc</w:t>
      </w:r>
      <w:r>
        <w:rPr>
          <w:noProof/>
        </w:rPr>
        <w:tab/>
      </w:r>
      <w:r>
        <w:rPr>
          <w:noProof/>
        </w:rPr>
        <w:fldChar w:fldCharType="begin" w:fldLock="1"/>
      </w:r>
      <w:r>
        <w:rPr>
          <w:noProof/>
        </w:rPr>
        <w:instrText xml:space="preserve"> PAGEREF _Toc209623387 \h </w:instrText>
      </w:r>
      <w:r>
        <w:rPr>
          <w:noProof/>
        </w:rPr>
      </w:r>
      <w:r>
        <w:rPr>
          <w:noProof/>
        </w:rPr>
        <w:fldChar w:fldCharType="separate"/>
      </w:r>
      <w:r>
        <w:rPr>
          <w:noProof/>
        </w:rPr>
        <w:t>82</w:t>
      </w:r>
      <w:r>
        <w:rPr>
          <w:noProof/>
        </w:rPr>
        <w:fldChar w:fldCharType="end"/>
      </w:r>
    </w:p>
    <w:p w14:paraId="1CBBB634" w14:textId="6695B20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RTUavStatusNotif</w:t>
      </w:r>
      <w:r>
        <w:rPr>
          <w:noProof/>
        </w:rPr>
        <w:tab/>
      </w:r>
      <w:r>
        <w:rPr>
          <w:noProof/>
        </w:rPr>
        <w:fldChar w:fldCharType="begin" w:fldLock="1"/>
      </w:r>
      <w:r>
        <w:rPr>
          <w:noProof/>
        </w:rPr>
        <w:instrText xml:space="preserve"> PAGEREF _Toc209623388 \h </w:instrText>
      </w:r>
      <w:r>
        <w:rPr>
          <w:noProof/>
        </w:rPr>
      </w:r>
      <w:r>
        <w:rPr>
          <w:noProof/>
        </w:rPr>
        <w:fldChar w:fldCharType="separate"/>
      </w:r>
      <w:r>
        <w:rPr>
          <w:noProof/>
        </w:rPr>
        <w:t>82</w:t>
      </w:r>
      <w:r>
        <w:rPr>
          <w:noProof/>
        </w:rPr>
        <w:fldChar w:fldCharType="end"/>
      </w:r>
    </w:p>
    <w:p w14:paraId="6849BC5C" w14:textId="446E2F1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RTUavStatus</w:t>
      </w:r>
      <w:r>
        <w:rPr>
          <w:noProof/>
        </w:rPr>
        <w:tab/>
      </w:r>
      <w:r>
        <w:rPr>
          <w:noProof/>
        </w:rPr>
        <w:fldChar w:fldCharType="begin" w:fldLock="1"/>
      </w:r>
      <w:r>
        <w:rPr>
          <w:noProof/>
        </w:rPr>
        <w:instrText xml:space="preserve"> PAGEREF _Toc209623389 \h </w:instrText>
      </w:r>
      <w:r>
        <w:rPr>
          <w:noProof/>
        </w:rPr>
      </w:r>
      <w:r>
        <w:rPr>
          <w:noProof/>
        </w:rPr>
        <w:fldChar w:fldCharType="separate"/>
      </w:r>
      <w:r>
        <w:rPr>
          <w:noProof/>
        </w:rPr>
        <w:t>83</w:t>
      </w:r>
      <w:r>
        <w:rPr>
          <w:noProof/>
        </w:rPr>
        <w:fldChar w:fldCharType="end"/>
      </w:r>
    </w:p>
    <w:p w14:paraId="6FCBFC98" w14:textId="763D3D6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UavNetConnStatus</w:t>
      </w:r>
      <w:r>
        <w:rPr>
          <w:noProof/>
        </w:rPr>
        <w:tab/>
      </w:r>
      <w:r>
        <w:rPr>
          <w:noProof/>
        </w:rPr>
        <w:fldChar w:fldCharType="begin" w:fldLock="1"/>
      </w:r>
      <w:r>
        <w:rPr>
          <w:noProof/>
        </w:rPr>
        <w:instrText xml:space="preserve"> PAGEREF _Toc209623390 \h </w:instrText>
      </w:r>
      <w:r>
        <w:rPr>
          <w:noProof/>
        </w:rPr>
      </w:r>
      <w:r>
        <w:rPr>
          <w:noProof/>
        </w:rPr>
        <w:fldChar w:fldCharType="separate"/>
      </w:r>
      <w:r>
        <w:rPr>
          <w:noProof/>
        </w:rPr>
        <w:t>83</w:t>
      </w:r>
      <w:r>
        <w:rPr>
          <w:noProof/>
        </w:rPr>
        <w:fldChar w:fldCharType="end"/>
      </w:r>
    </w:p>
    <w:p w14:paraId="7FA657FD" w14:textId="3377009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sidRPr="00F3037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Simple data types and enumerations</w:t>
      </w:r>
      <w:r>
        <w:rPr>
          <w:noProof/>
        </w:rPr>
        <w:tab/>
      </w:r>
      <w:r>
        <w:rPr>
          <w:noProof/>
        </w:rPr>
        <w:fldChar w:fldCharType="begin" w:fldLock="1"/>
      </w:r>
      <w:r>
        <w:rPr>
          <w:noProof/>
        </w:rPr>
        <w:instrText xml:space="preserve"> PAGEREF _Toc209623391 \h </w:instrText>
      </w:r>
      <w:r>
        <w:rPr>
          <w:noProof/>
        </w:rPr>
      </w:r>
      <w:r>
        <w:rPr>
          <w:noProof/>
        </w:rPr>
        <w:fldChar w:fldCharType="separate"/>
      </w:r>
      <w:r>
        <w:rPr>
          <w:noProof/>
        </w:rPr>
        <w:t>83</w:t>
      </w:r>
      <w:r>
        <w:rPr>
          <w:noProof/>
        </w:rPr>
        <w:fldChar w:fldCharType="end"/>
      </w:r>
    </w:p>
    <w:p w14:paraId="2B8A8005" w14:textId="6474DD4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_Toc209623392 \h </w:instrText>
      </w:r>
      <w:r>
        <w:rPr>
          <w:noProof/>
        </w:rPr>
      </w:r>
      <w:r>
        <w:rPr>
          <w:noProof/>
        </w:rPr>
        <w:fldChar w:fldCharType="separate"/>
      </w:r>
      <w:r>
        <w:rPr>
          <w:noProof/>
        </w:rPr>
        <w:t>83</w:t>
      </w:r>
      <w:r>
        <w:rPr>
          <w:noProof/>
        </w:rPr>
        <w:fldChar w:fldCharType="end"/>
      </w:r>
    </w:p>
    <w:p w14:paraId="7B5E0413" w14:textId="78EC891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_Toc209623393 \h </w:instrText>
      </w:r>
      <w:r>
        <w:rPr>
          <w:noProof/>
        </w:rPr>
      </w:r>
      <w:r>
        <w:rPr>
          <w:noProof/>
        </w:rPr>
        <w:fldChar w:fldCharType="separate"/>
      </w:r>
      <w:r>
        <w:rPr>
          <w:noProof/>
        </w:rPr>
        <w:t>83</w:t>
      </w:r>
      <w:r>
        <w:rPr>
          <w:noProof/>
        </w:rPr>
        <w:fldChar w:fldCharType="end"/>
      </w:r>
    </w:p>
    <w:p w14:paraId="60CF38F3" w14:textId="42B22886"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sidRPr="00F30375">
        <w:rPr>
          <w:noProof/>
          <w:lang w:val="en-US"/>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_Toc209623394 \h </w:instrText>
      </w:r>
      <w:r>
        <w:rPr>
          <w:noProof/>
        </w:rPr>
      </w:r>
      <w:r>
        <w:rPr>
          <w:noProof/>
        </w:rPr>
        <w:fldChar w:fldCharType="separate"/>
      </w:r>
      <w:r>
        <w:rPr>
          <w:noProof/>
        </w:rPr>
        <w:t>83</w:t>
      </w:r>
      <w:r>
        <w:rPr>
          <w:noProof/>
        </w:rPr>
        <w:fldChar w:fldCharType="end"/>
      </w:r>
    </w:p>
    <w:p w14:paraId="08C8996C" w14:textId="1955A12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6.2.6.5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_Toc209623395 \h </w:instrText>
      </w:r>
      <w:r>
        <w:rPr>
          <w:noProof/>
        </w:rPr>
      </w:r>
      <w:r>
        <w:rPr>
          <w:noProof/>
        </w:rPr>
        <w:fldChar w:fldCharType="separate"/>
      </w:r>
      <w:r>
        <w:rPr>
          <w:noProof/>
        </w:rPr>
        <w:t>84</w:t>
      </w:r>
      <w:r>
        <w:rPr>
          <w:noProof/>
        </w:rPr>
        <w:fldChar w:fldCharType="end"/>
      </w:r>
    </w:p>
    <w:p w14:paraId="12B2813B" w14:textId="6CCD516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6.2.6.5.1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_Toc209623396 \h </w:instrText>
      </w:r>
      <w:r>
        <w:rPr>
          <w:noProof/>
        </w:rPr>
      </w:r>
      <w:r>
        <w:rPr>
          <w:noProof/>
        </w:rPr>
        <w:fldChar w:fldCharType="separate"/>
      </w:r>
      <w:r>
        <w:rPr>
          <w:noProof/>
        </w:rPr>
        <w:t>84</w:t>
      </w:r>
      <w:r>
        <w:rPr>
          <w:noProof/>
        </w:rPr>
        <w:fldChar w:fldCharType="end"/>
      </w:r>
    </w:p>
    <w:p w14:paraId="6514625D" w14:textId="2A62A26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_Toc209623397 \h </w:instrText>
      </w:r>
      <w:r>
        <w:rPr>
          <w:noProof/>
        </w:rPr>
      </w:r>
      <w:r>
        <w:rPr>
          <w:noProof/>
        </w:rPr>
        <w:fldChar w:fldCharType="separate"/>
      </w:r>
      <w:r>
        <w:rPr>
          <w:noProof/>
        </w:rPr>
        <w:t>84</w:t>
      </w:r>
      <w:r>
        <w:rPr>
          <w:noProof/>
        </w:rPr>
        <w:fldChar w:fldCharType="end"/>
      </w:r>
    </w:p>
    <w:p w14:paraId="5A0E70E3" w14:textId="37BE66F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_Toc209623398 \h </w:instrText>
      </w:r>
      <w:r>
        <w:rPr>
          <w:noProof/>
        </w:rPr>
      </w:r>
      <w:r>
        <w:rPr>
          <w:noProof/>
        </w:rPr>
        <w:fldChar w:fldCharType="separate"/>
      </w:r>
      <w:r>
        <w:rPr>
          <w:noProof/>
        </w:rPr>
        <w:t>84</w:t>
      </w:r>
      <w:r>
        <w:rPr>
          <w:noProof/>
        </w:rPr>
        <w:fldChar w:fldCharType="end"/>
      </w:r>
    </w:p>
    <w:p w14:paraId="770D8BE7" w14:textId="3C0BF85F"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_Toc209623399 \h </w:instrText>
      </w:r>
      <w:r>
        <w:rPr>
          <w:noProof/>
        </w:rPr>
      </w:r>
      <w:r>
        <w:rPr>
          <w:noProof/>
        </w:rPr>
        <w:fldChar w:fldCharType="separate"/>
      </w:r>
      <w:r>
        <w:rPr>
          <w:noProof/>
        </w:rPr>
        <w:t>84</w:t>
      </w:r>
      <w:r>
        <w:rPr>
          <w:noProof/>
        </w:rPr>
        <w:fldChar w:fldCharType="end"/>
      </w:r>
    </w:p>
    <w:p w14:paraId="5DBD1C25" w14:textId="7DA199A1"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_Toc209623400 \h </w:instrText>
      </w:r>
      <w:r>
        <w:rPr>
          <w:noProof/>
        </w:rPr>
      </w:r>
      <w:r>
        <w:rPr>
          <w:noProof/>
        </w:rPr>
        <w:fldChar w:fldCharType="separate"/>
      </w:r>
      <w:r>
        <w:rPr>
          <w:noProof/>
        </w:rPr>
        <w:t>84</w:t>
      </w:r>
      <w:r>
        <w:rPr>
          <w:noProof/>
        </w:rPr>
        <w:fldChar w:fldCharType="end"/>
      </w:r>
    </w:p>
    <w:p w14:paraId="3AEDA1C4" w14:textId="13A47431"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_Toc209623401 \h </w:instrText>
      </w:r>
      <w:r>
        <w:rPr>
          <w:noProof/>
        </w:rPr>
      </w:r>
      <w:r>
        <w:rPr>
          <w:noProof/>
        </w:rPr>
        <w:fldChar w:fldCharType="separate"/>
      </w:r>
      <w:r>
        <w:rPr>
          <w:noProof/>
        </w:rPr>
        <w:t>84</w:t>
      </w:r>
      <w:r>
        <w:rPr>
          <w:noProof/>
        </w:rPr>
        <w:fldChar w:fldCharType="end"/>
      </w:r>
    </w:p>
    <w:p w14:paraId="4963AC60" w14:textId="4CD8A78F"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_Toc209623402 \h </w:instrText>
      </w:r>
      <w:r>
        <w:rPr>
          <w:noProof/>
        </w:rPr>
      </w:r>
      <w:r>
        <w:rPr>
          <w:noProof/>
        </w:rPr>
        <w:fldChar w:fldCharType="separate"/>
      </w:r>
      <w:r>
        <w:rPr>
          <w:noProof/>
        </w:rPr>
        <w:t>84</w:t>
      </w:r>
      <w:r>
        <w:rPr>
          <w:noProof/>
        </w:rPr>
        <w:fldChar w:fldCharType="end"/>
      </w:r>
    </w:p>
    <w:p w14:paraId="0FD8C65B" w14:textId="70EAD167"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UAE_ChangeUSSManagement Service API</w:t>
      </w:r>
      <w:r>
        <w:rPr>
          <w:noProof/>
        </w:rPr>
        <w:tab/>
      </w:r>
      <w:r>
        <w:rPr>
          <w:noProof/>
        </w:rPr>
        <w:fldChar w:fldCharType="begin" w:fldLock="1"/>
      </w:r>
      <w:r>
        <w:rPr>
          <w:noProof/>
        </w:rPr>
        <w:instrText xml:space="preserve"> PAGEREF _Toc209623403 \h </w:instrText>
      </w:r>
      <w:r>
        <w:rPr>
          <w:noProof/>
        </w:rPr>
      </w:r>
      <w:r>
        <w:rPr>
          <w:noProof/>
        </w:rPr>
        <w:fldChar w:fldCharType="separate"/>
      </w:r>
      <w:r>
        <w:rPr>
          <w:noProof/>
        </w:rPr>
        <w:t>85</w:t>
      </w:r>
      <w:r>
        <w:rPr>
          <w:noProof/>
        </w:rPr>
        <w:fldChar w:fldCharType="end"/>
      </w:r>
    </w:p>
    <w:p w14:paraId="0A3E3E9E" w14:textId="208FB23B"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_Toc209623404 \h </w:instrText>
      </w:r>
      <w:r>
        <w:rPr>
          <w:noProof/>
        </w:rPr>
      </w:r>
      <w:r>
        <w:rPr>
          <w:noProof/>
        </w:rPr>
        <w:fldChar w:fldCharType="separate"/>
      </w:r>
      <w:r>
        <w:rPr>
          <w:noProof/>
        </w:rPr>
        <w:t>85</w:t>
      </w:r>
      <w:r>
        <w:rPr>
          <w:noProof/>
        </w:rPr>
        <w:fldChar w:fldCharType="end"/>
      </w:r>
    </w:p>
    <w:p w14:paraId="10F4F7A9" w14:textId="1EDA6559"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_Toc209623405 \h </w:instrText>
      </w:r>
      <w:r>
        <w:rPr>
          <w:noProof/>
        </w:rPr>
      </w:r>
      <w:r>
        <w:rPr>
          <w:noProof/>
        </w:rPr>
        <w:fldChar w:fldCharType="separate"/>
      </w:r>
      <w:r>
        <w:rPr>
          <w:noProof/>
        </w:rPr>
        <w:t>85</w:t>
      </w:r>
      <w:r>
        <w:rPr>
          <w:noProof/>
        </w:rPr>
        <w:fldChar w:fldCharType="end"/>
      </w:r>
    </w:p>
    <w:p w14:paraId="20CDD414" w14:textId="2207289D"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_Toc209623406 \h </w:instrText>
      </w:r>
      <w:r>
        <w:rPr>
          <w:noProof/>
        </w:rPr>
      </w:r>
      <w:r>
        <w:rPr>
          <w:noProof/>
        </w:rPr>
        <w:fldChar w:fldCharType="separate"/>
      </w:r>
      <w:r>
        <w:rPr>
          <w:noProof/>
        </w:rPr>
        <w:t>85</w:t>
      </w:r>
      <w:r>
        <w:rPr>
          <w:noProof/>
        </w:rPr>
        <w:fldChar w:fldCharType="end"/>
      </w:r>
    </w:p>
    <w:p w14:paraId="134DDA43" w14:textId="347E3A0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_Toc209623407 \h </w:instrText>
      </w:r>
      <w:r>
        <w:rPr>
          <w:noProof/>
        </w:rPr>
      </w:r>
      <w:r>
        <w:rPr>
          <w:noProof/>
        </w:rPr>
        <w:fldChar w:fldCharType="separate"/>
      </w:r>
      <w:r>
        <w:rPr>
          <w:noProof/>
        </w:rPr>
        <w:t>85</w:t>
      </w:r>
      <w:r>
        <w:rPr>
          <w:noProof/>
        </w:rPr>
        <w:fldChar w:fldCharType="end"/>
      </w:r>
    </w:p>
    <w:p w14:paraId="2CBAEB65" w14:textId="4C8D7074"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USS Change Policies</w:t>
      </w:r>
      <w:r>
        <w:rPr>
          <w:noProof/>
        </w:rPr>
        <w:tab/>
      </w:r>
      <w:r>
        <w:rPr>
          <w:noProof/>
        </w:rPr>
        <w:fldChar w:fldCharType="begin" w:fldLock="1"/>
      </w:r>
      <w:r>
        <w:rPr>
          <w:noProof/>
        </w:rPr>
        <w:instrText xml:space="preserve"> PAGEREF _Toc209623408 \h </w:instrText>
      </w:r>
      <w:r>
        <w:rPr>
          <w:noProof/>
        </w:rPr>
      </w:r>
      <w:r>
        <w:rPr>
          <w:noProof/>
        </w:rPr>
        <w:fldChar w:fldCharType="separate"/>
      </w:r>
      <w:r>
        <w:rPr>
          <w:noProof/>
        </w:rPr>
        <w:t>86</w:t>
      </w:r>
      <w:r>
        <w:rPr>
          <w:noProof/>
        </w:rPr>
        <w:fldChar w:fldCharType="end"/>
      </w:r>
    </w:p>
    <w:p w14:paraId="19E55E3B" w14:textId="0A4ABB3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_Toc209623409 \h </w:instrText>
      </w:r>
      <w:r>
        <w:rPr>
          <w:noProof/>
        </w:rPr>
      </w:r>
      <w:r>
        <w:rPr>
          <w:noProof/>
        </w:rPr>
        <w:fldChar w:fldCharType="separate"/>
      </w:r>
      <w:r>
        <w:rPr>
          <w:noProof/>
        </w:rPr>
        <w:t>86</w:t>
      </w:r>
      <w:r>
        <w:rPr>
          <w:noProof/>
        </w:rPr>
        <w:fldChar w:fldCharType="end"/>
      </w:r>
    </w:p>
    <w:p w14:paraId="0F5CBD6D" w14:textId="72F70CB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_Toc209623410 \h </w:instrText>
      </w:r>
      <w:r>
        <w:rPr>
          <w:noProof/>
        </w:rPr>
      </w:r>
      <w:r>
        <w:rPr>
          <w:noProof/>
        </w:rPr>
        <w:fldChar w:fldCharType="separate"/>
      </w:r>
      <w:r>
        <w:rPr>
          <w:noProof/>
        </w:rPr>
        <w:t>86</w:t>
      </w:r>
      <w:r>
        <w:rPr>
          <w:noProof/>
        </w:rPr>
        <w:fldChar w:fldCharType="end"/>
      </w:r>
    </w:p>
    <w:p w14:paraId="73DBB6B7" w14:textId="7A5562F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_Toc209623411 \h </w:instrText>
      </w:r>
      <w:r>
        <w:rPr>
          <w:noProof/>
        </w:rPr>
      </w:r>
      <w:r>
        <w:rPr>
          <w:noProof/>
        </w:rPr>
        <w:fldChar w:fldCharType="separate"/>
      </w:r>
      <w:r>
        <w:rPr>
          <w:noProof/>
        </w:rPr>
        <w:t>86</w:t>
      </w:r>
      <w:r>
        <w:rPr>
          <w:noProof/>
        </w:rPr>
        <w:fldChar w:fldCharType="end"/>
      </w:r>
    </w:p>
    <w:p w14:paraId="4EFD8C8E" w14:textId="2AF8ACF7"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_Toc209623412 \h </w:instrText>
      </w:r>
      <w:r>
        <w:rPr>
          <w:noProof/>
        </w:rPr>
      </w:r>
      <w:r>
        <w:rPr>
          <w:noProof/>
        </w:rPr>
        <w:fldChar w:fldCharType="separate"/>
      </w:r>
      <w:r>
        <w:rPr>
          <w:noProof/>
        </w:rPr>
        <w:t>86</w:t>
      </w:r>
      <w:r>
        <w:rPr>
          <w:noProof/>
        </w:rPr>
        <w:fldChar w:fldCharType="end"/>
      </w:r>
    </w:p>
    <w:p w14:paraId="70060A03" w14:textId="08AB45D9"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6.3.3.2.3.2</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_Toc209623413 \h </w:instrText>
      </w:r>
      <w:r>
        <w:rPr>
          <w:noProof/>
        </w:rPr>
      </w:r>
      <w:r>
        <w:rPr>
          <w:noProof/>
        </w:rPr>
        <w:fldChar w:fldCharType="separate"/>
      </w:r>
      <w:r>
        <w:rPr>
          <w:noProof/>
        </w:rPr>
        <w:t>87</w:t>
      </w:r>
      <w:r>
        <w:rPr>
          <w:noProof/>
        </w:rPr>
        <w:fldChar w:fldCharType="end"/>
      </w:r>
    </w:p>
    <w:p w14:paraId="32BAFA8B" w14:textId="6C5A0C3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_Toc209623414 \h </w:instrText>
      </w:r>
      <w:r>
        <w:rPr>
          <w:noProof/>
        </w:rPr>
      </w:r>
      <w:r>
        <w:rPr>
          <w:noProof/>
        </w:rPr>
        <w:fldChar w:fldCharType="separate"/>
      </w:r>
      <w:r>
        <w:rPr>
          <w:noProof/>
        </w:rPr>
        <w:t>88</w:t>
      </w:r>
      <w:r>
        <w:rPr>
          <w:noProof/>
        </w:rPr>
        <w:fldChar w:fldCharType="end"/>
      </w:r>
    </w:p>
    <w:p w14:paraId="4A2A7E3D" w14:textId="096F341F"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Individual USS Change Policy</w:t>
      </w:r>
      <w:r>
        <w:rPr>
          <w:noProof/>
        </w:rPr>
        <w:tab/>
      </w:r>
      <w:r>
        <w:rPr>
          <w:noProof/>
        </w:rPr>
        <w:fldChar w:fldCharType="begin" w:fldLock="1"/>
      </w:r>
      <w:r>
        <w:rPr>
          <w:noProof/>
        </w:rPr>
        <w:instrText xml:space="preserve"> PAGEREF _Toc209623415 \h </w:instrText>
      </w:r>
      <w:r>
        <w:rPr>
          <w:noProof/>
        </w:rPr>
      </w:r>
      <w:r>
        <w:rPr>
          <w:noProof/>
        </w:rPr>
        <w:fldChar w:fldCharType="separate"/>
      </w:r>
      <w:r>
        <w:rPr>
          <w:noProof/>
        </w:rPr>
        <w:t>88</w:t>
      </w:r>
      <w:r>
        <w:rPr>
          <w:noProof/>
        </w:rPr>
        <w:fldChar w:fldCharType="end"/>
      </w:r>
    </w:p>
    <w:p w14:paraId="5B39B889" w14:textId="5234051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_Toc209623416 \h </w:instrText>
      </w:r>
      <w:r>
        <w:rPr>
          <w:noProof/>
        </w:rPr>
      </w:r>
      <w:r>
        <w:rPr>
          <w:noProof/>
        </w:rPr>
        <w:fldChar w:fldCharType="separate"/>
      </w:r>
      <w:r>
        <w:rPr>
          <w:noProof/>
        </w:rPr>
        <w:t>88</w:t>
      </w:r>
      <w:r>
        <w:rPr>
          <w:noProof/>
        </w:rPr>
        <w:fldChar w:fldCharType="end"/>
      </w:r>
    </w:p>
    <w:p w14:paraId="50693975" w14:textId="7B4354E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_Toc209623417 \h </w:instrText>
      </w:r>
      <w:r>
        <w:rPr>
          <w:noProof/>
        </w:rPr>
      </w:r>
      <w:r>
        <w:rPr>
          <w:noProof/>
        </w:rPr>
        <w:fldChar w:fldCharType="separate"/>
      </w:r>
      <w:r>
        <w:rPr>
          <w:noProof/>
        </w:rPr>
        <w:t>88</w:t>
      </w:r>
      <w:r>
        <w:rPr>
          <w:noProof/>
        </w:rPr>
        <w:fldChar w:fldCharType="end"/>
      </w:r>
    </w:p>
    <w:p w14:paraId="6FCE279A" w14:textId="5BE8B8F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_Toc209623418 \h </w:instrText>
      </w:r>
      <w:r>
        <w:rPr>
          <w:noProof/>
        </w:rPr>
      </w:r>
      <w:r>
        <w:rPr>
          <w:noProof/>
        </w:rPr>
        <w:fldChar w:fldCharType="separate"/>
      </w:r>
      <w:r>
        <w:rPr>
          <w:noProof/>
        </w:rPr>
        <w:t>88</w:t>
      </w:r>
      <w:r>
        <w:rPr>
          <w:noProof/>
        </w:rPr>
        <w:fldChar w:fldCharType="end"/>
      </w:r>
    </w:p>
    <w:p w14:paraId="52D22093" w14:textId="45EF1400"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_Toc209623419 \h </w:instrText>
      </w:r>
      <w:r>
        <w:rPr>
          <w:noProof/>
        </w:rPr>
      </w:r>
      <w:r>
        <w:rPr>
          <w:noProof/>
        </w:rPr>
        <w:fldChar w:fldCharType="separate"/>
      </w:r>
      <w:r>
        <w:rPr>
          <w:noProof/>
        </w:rPr>
        <w:t>88</w:t>
      </w:r>
      <w:r>
        <w:rPr>
          <w:noProof/>
        </w:rPr>
        <w:fldChar w:fldCharType="end"/>
      </w:r>
    </w:p>
    <w:p w14:paraId="62389B51" w14:textId="2F126110"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_Toc209623420 \h </w:instrText>
      </w:r>
      <w:r>
        <w:rPr>
          <w:noProof/>
        </w:rPr>
      </w:r>
      <w:r>
        <w:rPr>
          <w:noProof/>
        </w:rPr>
        <w:fldChar w:fldCharType="separate"/>
      </w:r>
      <w:r>
        <w:rPr>
          <w:noProof/>
        </w:rPr>
        <w:t>89</w:t>
      </w:r>
      <w:r>
        <w:rPr>
          <w:noProof/>
        </w:rPr>
        <w:fldChar w:fldCharType="end"/>
      </w:r>
    </w:p>
    <w:p w14:paraId="30AB4C31" w14:textId="14E79474"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_Toc209623421 \h </w:instrText>
      </w:r>
      <w:r>
        <w:rPr>
          <w:noProof/>
        </w:rPr>
      </w:r>
      <w:r>
        <w:rPr>
          <w:noProof/>
        </w:rPr>
        <w:fldChar w:fldCharType="separate"/>
      </w:r>
      <w:r>
        <w:rPr>
          <w:noProof/>
        </w:rPr>
        <w:t>90</w:t>
      </w:r>
      <w:r>
        <w:rPr>
          <w:noProof/>
        </w:rPr>
        <w:fldChar w:fldCharType="end"/>
      </w:r>
    </w:p>
    <w:p w14:paraId="3696BE81" w14:textId="3A02572D"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6.3.3.3.3.4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_Toc209623422 \h </w:instrText>
      </w:r>
      <w:r>
        <w:rPr>
          <w:noProof/>
        </w:rPr>
      </w:r>
      <w:r>
        <w:rPr>
          <w:noProof/>
        </w:rPr>
        <w:fldChar w:fldCharType="separate"/>
      </w:r>
      <w:r>
        <w:rPr>
          <w:noProof/>
        </w:rPr>
        <w:t>92</w:t>
      </w:r>
      <w:r>
        <w:rPr>
          <w:noProof/>
        </w:rPr>
        <w:fldChar w:fldCharType="end"/>
      </w:r>
    </w:p>
    <w:p w14:paraId="50173860" w14:textId="065566D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_Toc209623423 \h </w:instrText>
      </w:r>
      <w:r>
        <w:rPr>
          <w:noProof/>
        </w:rPr>
      </w:r>
      <w:r>
        <w:rPr>
          <w:noProof/>
        </w:rPr>
        <w:fldChar w:fldCharType="separate"/>
      </w:r>
      <w:r>
        <w:rPr>
          <w:noProof/>
        </w:rPr>
        <w:t>92</w:t>
      </w:r>
      <w:r>
        <w:rPr>
          <w:noProof/>
        </w:rPr>
        <w:fldChar w:fldCharType="end"/>
      </w:r>
    </w:p>
    <w:p w14:paraId="25DA88BA" w14:textId="2CC12E86"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_Toc209623424 \h </w:instrText>
      </w:r>
      <w:r>
        <w:rPr>
          <w:noProof/>
        </w:rPr>
      </w:r>
      <w:r>
        <w:rPr>
          <w:noProof/>
        </w:rPr>
        <w:fldChar w:fldCharType="separate"/>
      </w:r>
      <w:r>
        <w:rPr>
          <w:noProof/>
        </w:rPr>
        <w:t>93</w:t>
      </w:r>
      <w:r>
        <w:rPr>
          <w:noProof/>
        </w:rPr>
        <w:fldChar w:fldCharType="end"/>
      </w:r>
    </w:p>
    <w:p w14:paraId="4BBC16D8" w14:textId="6E1F9336"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_Toc209623425 \h </w:instrText>
      </w:r>
      <w:r>
        <w:rPr>
          <w:noProof/>
        </w:rPr>
      </w:r>
      <w:r>
        <w:rPr>
          <w:noProof/>
        </w:rPr>
        <w:fldChar w:fldCharType="separate"/>
      </w:r>
      <w:r>
        <w:rPr>
          <w:noProof/>
        </w:rPr>
        <w:t>93</w:t>
      </w:r>
      <w:r>
        <w:rPr>
          <w:noProof/>
        </w:rPr>
        <w:fldChar w:fldCharType="end"/>
      </w:r>
    </w:p>
    <w:p w14:paraId="09C53D0E" w14:textId="02CB3B7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Operation: RequestUssChange</w:t>
      </w:r>
      <w:r>
        <w:rPr>
          <w:noProof/>
        </w:rPr>
        <w:tab/>
      </w:r>
      <w:r>
        <w:rPr>
          <w:noProof/>
        </w:rPr>
        <w:fldChar w:fldCharType="begin" w:fldLock="1"/>
      </w:r>
      <w:r>
        <w:rPr>
          <w:noProof/>
        </w:rPr>
        <w:instrText xml:space="preserve"> PAGEREF _Toc209623426 \h </w:instrText>
      </w:r>
      <w:r>
        <w:rPr>
          <w:noProof/>
        </w:rPr>
      </w:r>
      <w:r>
        <w:rPr>
          <w:noProof/>
        </w:rPr>
        <w:fldChar w:fldCharType="separate"/>
      </w:r>
      <w:r>
        <w:rPr>
          <w:noProof/>
        </w:rPr>
        <w:t>93</w:t>
      </w:r>
      <w:r>
        <w:rPr>
          <w:noProof/>
        </w:rPr>
        <w:fldChar w:fldCharType="end"/>
      </w:r>
    </w:p>
    <w:p w14:paraId="6EC3FABB" w14:textId="6851EB7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_Toc209623427 \h </w:instrText>
      </w:r>
      <w:r>
        <w:rPr>
          <w:noProof/>
        </w:rPr>
      </w:r>
      <w:r>
        <w:rPr>
          <w:noProof/>
        </w:rPr>
        <w:fldChar w:fldCharType="separate"/>
      </w:r>
      <w:r>
        <w:rPr>
          <w:noProof/>
        </w:rPr>
        <w:t>93</w:t>
      </w:r>
      <w:r>
        <w:rPr>
          <w:noProof/>
        </w:rPr>
        <w:fldChar w:fldCharType="end"/>
      </w:r>
    </w:p>
    <w:p w14:paraId="6F76BE0F" w14:textId="3B7E148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_Toc209623428 \h </w:instrText>
      </w:r>
      <w:r>
        <w:rPr>
          <w:noProof/>
        </w:rPr>
      </w:r>
      <w:r>
        <w:rPr>
          <w:noProof/>
        </w:rPr>
        <w:fldChar w:fldCharType="separate"/>
      </w:r>
      <w:r>
        <w:rPr>
          <w:noProof/>
        </w:rPr>
        <w:t>93</w:t>
      </w:r>
      <w:r>
        <w:rPr>
          <w:noProof/>
        </w:rPr>
        <w:fldChar w:fldCharType="end"/>
      </w:r>
    </w:p>
    <w:p w14:paraId="39663578" w14:textId="0BEE5AE0"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_Toc209623429 \h </w:instrText>
      </w:r>
      <w:r>
        <w:rPr>
          <w:noProof/>
        </w:rPr>
      </w:r>
      <w:r>
        <w:rPr>
          <w:noProof/>
        </w:rPr>
        <w:fldChar w:fldCharType="separate"/>
      </w:r>
      <w:r>
        <w:rPr>
          <w:noProof/>
        </w:rPr>
        <w:t>94</w:t>
      </w:r>
      <w:r>
        <w:rPr>
          <w:noProof/>
        </w:rPr>
        <w:fldChar w:fldCharType="end"/>
      </w:r>
    </w:p>
    <w:p w14:paraId="211E055A" w14:textId="5914B38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_Toc209623430 \h </w:instrText>
      </w:r>
      <w:r>
        <w:rPr>
          <w:noProof/>
        </w:rPr>
      </w:r>
      <w:r>
        <w:rPr>
          <w:noProof/>
        </w:rPr>
        <w:fldChar w:fldCharType="separate"/>
      </w:r>
      <w:r>
        <w:rPr>
          <w:noProof/>
        </w:rPr>
        <w:t>94</w:t>
      </w:r>
      <w:r>
        <w:rPr>
          <w:noProof/>
        </w:rPr>
        <w:fldChar w:fldCharType="end"/>
      </w:r>
    </w:p>
    <w:p w14:paraId="17C00F7C" w14:textId="49F99B8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F30375">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USS Change Notification</w:t>
      </w:r>
      <w:r>
        <w:rPr>
          <w:noProof/>
        </w:rPr>
        <w:tab/>
      </w:r>
      <w:r>
        <w:rPr>
          <w:noProof/>
        </w:rPr>
        <w:fldChar w:fldCharType="begin" w:fldLock="1"/>
      </w:r>
      <w:r>
        <w:rPr>
          <w:noProof/>
        </w:rPr>
        <w:instrText xml:space="preserve"> PAGEREF _Toc209623431 \h </w:instrText>
      </w:r>
      <w:r>
        <w:rPr>
          <w:noProof/>
        </w:rPr>
      </w:r>
      <w:r>
        <w:rPr>
          <w:noProof/>
        </w:rPr>
        <w:fldChar w:fldCharType="separate"/>
      </w:r>
      <w:r>
        <w:rPr>
          <w:noProof/>
        </w:rPr>
        <w:t>94</w:t>
      </w:r>
      <w:r>
        <w:rPr>
          <w:noProof/>
        </w:rPr>
        <w:fldChar w:fldCharType="end"/>
      </w:r>
    </w:p>
    <w:p w14:paraId="3E1ECDF5" w14:textId="36C4086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w:t>
      </w:r>
      <w:r w:rsidRPr="00F30375">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Description</w:t>
      </w:r>
      <w:r>
        <w:rPr>
          <w:noProof/>
        </w:rPr>
        <w:tab/>
      </w:r>
      <w:r>
        <w:rPr>
          <w:noProof/>
        </w:rPr>
        <w:fldChar w:fldCharType="begin" w:fldLock="1"/>
      </w:r>
      <w:r>
        <w:rPr>
          <w:noProof/>
        </w:rPr>
        <w:instrText xml:space="preserve"> PAGEREF _Toc209623432 \h </w:instrText>
      </w:r>
      <w:r>
        <w:rPr>
          <w:noProof/>
        </w:rPr>
      </w:r>
      <w:r>
        <w:rPr>
          <w:noProof/>
        </w:rPr>
        <w:fldChar w:fldCharType="separate"/>
      </w:r>
      <w:r>
        <w:rPr>
          <w:noProof/>
        </w:rPr>
        <w:t>94</w:t>
      </w:r>
      <w:r>
        <w:rPr>
          <w:noProof/>
        </w:rPr>
        <w:fldChar w:fldCharType="end"/>
      </w:r>
    </w:p>
    <w:p w14:paraId="3ECFF58A" w14:textId="3C6F0BE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_Toc209623433 \h </w:instrText>
      </w:r>
      <w:r>
        <w:rPr>
          <w:noProof/>
        </w:rPr>
      </w:r>
      <w:r>
        <w:rPr>
          <w:noProof/>
        </w:rPr>
        <w:fldChar w:fldCharType="separate"/>
      </w:r>
      <w:r>
        <w:rPr>
          <w:noProof/>
        </w:rPr>
        <w:t>95</w:t>
      </w:r>
      <w:r>
        <w:rPr>
          <w:noProof/>
        </w:rPr>
        <w:fldChar w:fldCharType="end"/>
      </w:r>
    </w:p>
    <w:p w14:paraId="4B0B7830" w14:textId="38A91DA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_Toc209623434 \h </w:instrText>
      </w:r>
      <w:r>
        <w:rPr>
          <w:noProof/>
        </w:rPr>
      </w:r>
      <w:r>
        <w:rPr>
          <w:noProof/>
        </w:rPr>
        <w:fldChar w:fldCharType="separate"/>
      </w:r>
      <w:r>
        <w:rPr>
          <w:noProof/>
        </w:rPr>
        <w:t>95</w:t>
      </w:r>
      <w:r>
        <w:rPr>
          <w:noProof/>
        </w:rPr>
        <w:fldChar w:fldCharType="end"/>
      </w:r>
    </w:p>
    <w:p w14:paraId="120EA71A" w14:textId="07D39F50"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_Toc209623435 \h </w:instrText>
      </w:r>
      <w:r>
        <w:rPr>
          <w:noProof/>
        </w:rPr>
      </w:r>
      <w:r>
        <w:rPr>
          <w:noProof/>
        </w:rPr>
        <w:fldChar w:fldCharType="separate"/>
      </w:r>
      <w:r>
        <w:rPr>
          <w:noProof/>
        </w:rPr>
        <w:t>95</w:t>
      </w:r>
      <w:r>
        <w:rPr>
          <w:noProof/>
        </w:rPr>
        <w:fldChar w:fldCharType="end"/>
      </w:r>
    </w:p>
    <w:p w14:paraId="572D45DE" w14:textId="1F00CF9A"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_Toc209623436 \h </w:instrText>
      </w:r>
      <w:r>
        <w:rPr>
          <w:noProof/>
        </w:rPr>
      </w:r>
      <w:r>
        <w:rPr>
          <w:noProof/>
        </w:rPr>
        <w:fldChar w:fldCharType="separate"/>
      </w:r>
      <w:r>
        <w:rPr>
          <w:noProof/>
        </w:rPr>
        <w:t>96</w:t>
      </w:r>
      <w:r>
        <w:rPr>
          <w:noProof/>
        </w:rPr>
        <w:fldChar w:fldCharType="end"/>
      </w:r>
    </w:p>
    <w:p w14:paraId="7EDE430A" w14:textId="29CAFF82"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_Toc209623437 \h </w:instrText>
      </w:r>
      <w:r>
        <w:rPr>
          <w:noProof/>
        </w:rPr>
      </w:r>
      <w:r>
        <w:rPr>
          <w:noProof/>
        </w:rPr>
        <w:fldChar w:fldCharType="separate"/>
      </w:r>
      <w:r>
        <w:rPr>
          <w:noProof/>
        </w:rPr>
        <w:t>96</w:t>
      </w:r>
      <w:r>
        <w:rPr>
          <w:noProof/>
        </w:rPr>
        <w:fldChar w:fldCharType="end"/>
      </w:r>
    </w:p>
    <w:p w14:paraId="2FBEDE54" w14:textId="31597E2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F30375">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Structured data types</w:t>
      </w:r>
      <w:r>
        <w:rPr>
          <w:noProof/>
        </w:rPr>
        <w:tab/>
      </w:r>
      <w:r>
        <w:rPr>
          <w:noProof/>
        </w:rPr>
        <w:fldChar w:fldCharType="begin" w:fldLock="1"/>
      </w:r>
      <w:r>
        <w:rPr>
          <w:noProof/>
        </w:rPr>
        <w:instrText xml:space="preserve"> PAGEREF _Toc209623438 \h </w:instrText>
      </w:r>
      <w:r>
        <w:rPr>
          <w:noProof/>
        </w:rPr>
      </w:r>
      <w:r>
        <w:rPr>
          <w:noProof/>
        </w:rPr>
        <w:fldChar w:fldCharType="separate"/>
      </w:r>
      <w:r>
        <w:rPr>
          <w:noProof/>
        </w:rPr>
        <w:t>97</w:t>
      </w:r>
      <w:r>
        <w:rPr>
          <w:noProof/>
        </w:rPr>
        <w:fldChar w:fldCharType="end"/>
      </w:r>
    </w:p>
    <w:p w14:paraId="4864148E" w14:textId="618C0EB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_Toc209623439 \h </w:instrText>
      </w:r>
      <w:r>
        <w:rPr>
          <w:noProof/>
        </w:rPr>
      </w:r>
      <w:r>
        <w:rPr>
          <w:noProof/>
        </w:rPr>
        <w:fldChar w:fldCharType="separate"/>
      </w:r>
      <w:r>
        <w:rPr>
          <w:noProof/>
        </w:rPr>
        <w:t>97</w:t>
      </w:r>
      <w:r>
        <w:rPr>
          <w:noProof/>
        </w:rPr>
        <w:fldChar w:fldCharType="end"/>
      </w:r>
    </w:p>
    <w:p w14:paraId="427575D6" w14:textId="475BFF2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USSChangePolReq</w:t>
      </w:r>
      <w:r>
        <w:rPr>
          <w:noProof/>
        </w:rPr>
        <w:tab/>
      </w:r>
      <w:r>
        <w:rPr>
          <w:noProof/>
        </w:rPr>
        <w:fldChar w:fldCharType="begin" w:fldLock="1"/>
      </w:r>
      <w:r>
        <w:rPr>
          <w:noProof/>
        </w:rPr>
        <w:instrText xml:space="preserve"> PAGEREF _Toc209623440 \h </w:instrText>
      </w:r>
      <w:r>
        <w:rPr>
          <w:noProof/>
        </w:rPr>
      </w:r>
      <w:r>
        <w:rPr>
          <w:noProof/>
        </w:rPr>
        <w:fldChar w:fldCharType="separate"/>
      </w:r>
      <w:r>
        <w:rPr>
          <w:noProof/>
        </w:rPr>
        <w:t>97</w:t>
      </w:r>
      <w:r>
        <w:rPr>
          <w:noProof/>
        </w:rPr>
        <w:fldChar w:fldCharType="end"/>
      </w:r>
    </w:p>
    <w:p w14:paraId="2F365BF3" w14:textId="530B108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USSChangePolResp</w:t>
      </w:r>
      <w:r>
        <w:rPr>
          <w:noProof/>
        </w:rPr>
        <w:tab/>
      </w:r>
      <w:r>
        <w:rPr>
          <w:noProof/>
        </w:rPr>
        <w:fldChar w:fldCharType="begin" w:fldLock="1"/>
      </w:r>
      <w:r>
        <w:rPr>
          <w:noProof/>
        </w:rPr>
        <w:instrText xml:space="preserve"> PAGEREF _Toc209623441 \h </w:instrText>
      </w:r>
      <w:r>
        <w:rPr>
          <w:noProof/>
        </w:rPr>
      </w:r>
      <w:r>
        <w:rPr>
          <w:noProof/>
        </w:rPr>
        <w:fldChar w:fldCharType="separate"/>
      </w:r>
      <w:r>
        <w:rPr>
          <w:noProof/>
        </w:rPr>
        <w:t>97</w:t>
      </w:r>
      <w:r>
        <w:rPr>
          <w:noProof/>
        </w:rPr>
        <w:fldChar w:fldCharType="end"/>
      </w:r>
    </w:p>
    <w:p w14:paraId="53723E83" w14:textId="3860C86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USSChangePolicy</w:t>
      </w:r>
      <w:r>
        <w:rPr>
          <w:noProof/>
        </w:rPr>
        <w:tab/>
      </w:r>
      <w:r>
        <w:rPr>
          <w:noProof/>
        </w:rPr>
        <w:fldChar w:fldCharType="begin" w:fldLock="1"/>
      </w:r>
      <w:r>
        <w:rPr>
          <w:noProof/>
        </w:rPr>
        <w:instrText xml:space="preserve"> PAGEREF _Toc209623442 \h </w:instrText>
      </w:r>
      <w:r>
        <w:rPr>
          <w:noProof/>
        </w:rPr>
      </w:r>
      <w:r>
        <w:rPr>
          <w:noProof/>
        </w:rPr>
        <w:fldChar w:fldCharType="separate"/>
      </w:r>
      <w:r>
        <w:rPr>
          <w:noProof/>
        </w:rPr>
        <w:t>98</w:t>
      </w:r>
      <w:r>
        <w:rPr>
          <w:noProof/>
        </w:rPr>
        <w:fldChar w:fldCharType="end"/>
      </w:r>
    </w:p>
    <w:p w14:paraId="60D4FB22" w14:textId="0E44257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USSChangePolicyPatch</w:t>
      </w:r>
      <w:r>
        <w:rPr>
          <w:noProof/>
        </w:rPr>
        <w:tab/>
      </w:r>
      <w:r>
        <w:rPr>
          <w:noProof/>
        </w:rPr>
        <w:fldChar w:fldCharType="begin" w:fldLock="1"/>
      </w:r>
      <w:r>
        <w:rPr>
          <w:noProof/>
        </w:rPr>
        <w:instrText xml:space="preserve"> PAGEREF _Toc209623443 \h </w:instrText>
      </w:r>
      <w:r>
        <w:rPr>
          <w:noProof/>
        </w:rPr>
      </w:r>
      <w:r>
        <w:rPr>
          <w:noProof/>
        </w:rPr>
        <w:fldChar w:fldCharType="separate"/>
      </w:r>
      <w:r>
        <w:rPr>
          <w:noProof/>
        </w:rPr>
        <w:t>98</w:t>
      </w:r>
      <w:r>
        <w:rPr>
          <w:noProof/>
        </w:rPr>
        <w:fldChar w:fldCharType="end"/>
      </w:r>
    </w:p>
    <w:p w14:paraId="65B3357F" w14:textId="101DE6B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MultiUssPol</w:t>
      </w:r>
      <w:r>
        <w:rPr>
          <w:noProof/>
        </w:rPr>
        <w:tab/>
      </w:r>
      <w:r>
        <w:rPr>
          <w:noProof/>
        </w:rPr>
        <w:fldChar w:fldCharType="begin" w:fldLock="1"/>
      </w:r>
      <w:r>
        <w:rPr>
          <w:noProof/>
        </w:rPr>
        <w:instrText xml:space="preserve"> PAGEREF _Toc209623444 \h </w:instrText>
      </w:r>
      <w:r>
        <w:rPr>
          <w:noProof/>
        </w:rPr>
      </w:r>
      <w:r>
        <w:rPr>
          <w:noProof/>
        </w:rPr>
        <w:fldChar w:fldCharType="separate"/>
      </w:r>
      <w:r>
        <w:rPr>
          <w:noProof/>
        </w:rPr>
        <w:t>98</w:t>
      </w:r>
      <w:r>
        <w:rPr>
          <w:noProof/>
        </w:rPr>
        <w:fldChar w:fldCharType="end"/>
      </w:r>
    </w:p>
    <w:p w14:paraId="2718236D" w14:textId="4A90BAF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ServArea</w:t>
      </w:r>
      <w:r>
        <w:rPr>
          <w:noProof/>
        </w:rPr>
        <w:tab/>
      </w:r>
      <w:r>
        <w:rPr>
          <w:noProof/>
        </w:rPr>
        <w:fldChar w:fldCharType="begin" w:fldLock="1"/>
      </w:r>
      <w:r>
        <w:rPr>
          <w:noProof/>
        </w:rPr>
        <w:instrText xml:space="preserve"> PAGEREF _Toc209623445 \h </w:instrText>
      </w:r>
      <w:r>
        <w:rPr>
          <w:noProof/>
        </w:rPr>
      </w:r>
      <w:r>
        <w:rPr>
          <w:noProof/>
        </w:rPr>
        <w:fldChar w:fldCharType="separate"/>
      </w:r>
      <w:r>
        <w:rPr>
          <w:noProof/>
        </w:rPr>
        <w:t>99</w:t>
      </w:r>
      <w:r>
        <w:rPr>
          <w:noProof/>
        </w:rPr>
        <w:fldChar w:fldCharType="end"/>
      </w:r>
    </w:p>
    <w:p w14:paraId="6413E1B7" w14:textId="347FCA6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UasRoute</w:t>
      </w:r>
      <w:r>
        <w:rPr>
          <w:noProof/>
        </w:rPr>
        <w:tab/>
      </w:r>
      <w:r>
        <w:rPr>
          <w:noProof/>
        </w:rPr>
        <w:fldChar w:fldCharType="begin" w:fldLock="1"/>
      </w:r>
      <w:r>
        <w:rPr>
          <w:noProof/>
        </w:rPr>
        <w:instrText xml:space="preserve"> PAGEREF _Toc209623446 \h </w:instrText>
      </w:r>
      <w:r>
        <w:rPr>
          <w:noProof/>
        </w:rPr>
      </w:r>
      <w:r>
        <w:rPr>
          <w:noProof/>
        </w:rPr>
        <w:fldChar w:fldCharType="separate"/>
      </w:r>
      <w:r>
        <w:rPr>
          <w:noProof/>
        </w:rPr>
        <w:t>99</w:t>
      </w:r>
      <w:r>
        <w:rPr>
          <w:noProof/>
        </w:rPr>
        <w:fldChar w:fldCharType="end"/>
      </w:r>
    </w:p>
    <w:p w14:paraId="69C71081" w14:textId="4F76708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UssInfo</w:t>
      </w:r>
      <w:r>
        <w:rPr>
          <w:noProof/>
        </w:rPr>
        <w:tab/>
      </w:r>
      <w:r>
        <w:rPr>
          <w:noProof/>
        </w:rPr>
        <w:fldChar w:fldCharType="begin" w:fldLock="1"/>
      </w:r>
      <w:r>
        <w:rPr>
          <w:noProof/>
        </w:rPr>
        <w:instrText xml:space="preserve"> PAGEREF _Toc209623447 \h </w:instrText>
      </w:r>
      <w:r>
        <w:rPr>
          <w:noProof/>
        </w:rPr>
      </w:r>
      <w:r>
        <w:rPr>
          <w:noProof/>
        </w:rPr>
        <w:fldChar w:fldCharType="separate"/>
      </w:r>
      <w:r>
        <w:rPr>
          <w:noProof/>
        </w:rPr>
        <w:t>99</w:t>
      </w:r>
      <w:r>
        <w:rPr>
          <w:noProof/>
        </w:rPr>
        <w:fldChar w:fldCharType="end"/>
      </w:r>
    </w:p>
    <w:p w14:paraId="14D11BB4" w14:textId="4F13627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ServReq</w:t>
      </w:r>
      <w:r>
        <w:rPr>
          <w:noProof/>
        </w:rPr>
        <w:tab/>
      </w:r>
      <w:r>
        <w:rPr>
          <w:noProof/>
        </w:rPr>
        <w:fldChar w:fldCharType="begin" w:fldLock="1"/>
      </w:r>
      <w:r>
        <w:rPr>
          <w:noProof/>
        </w:rPr>
        <w:instrText xml:space="preserve"> PAGEREF _Toc209623448 \h </w:instrText>
      </w:r>
      <w:r>
        <w:rPr>
          <w:noProof/>
        </w:rPr>
      </w:r>
      <w:r>
        <w:rPr>
          <w:noProof/>
        </w:rPr>
        <w:fldChar w:fldCharType="separate"/>
      </w:r>
      <w:r>
        <w:rPr>
          <w:noProof/>
        </w:rPr>
        <w:t>99</w:t>
      </w:r>
      <w:r>
        <w:rPr>
          <w:noProof/>
        </w:rPr>
        <w:fldChar w:fldCharType="end"/>
      </w:r>
    </w:p>
    <w:p w14:paraId="35207F04" w14:textId="6D43EEC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USSChangeReq</w:t>
      </w:r>
      <w:r>
        <w:rPr>
          <w:noProof/>
        </w:rPr>
        <w:tab/>
      </w:r>
      <w:r>
        <w:rPr>
          <w:noProof/>
        </w:rPr>
        <w:fldChar w:fldCharType="begin" w:fldLock="1"/>
      </w:r>
      <w:r>
        <w:rPr>
          <w:noProof/>
        </w:rPr>
        <w:instrText xml:space="preserve"> PAGEREF _Toc209623449 \h </w:instrText>
      </w:r>
      <w:r>
        <w:rPr>
          <w:noProof/>
        </w:rPr>
      </w:r>
      <w:r>
        <w:rPr>
          <w:noProof/>
        </w:rPr>
        <w:fldChar w:fldCharType="separate"/>
      </w:r>
      <w:r>
        <w:rPr>
          <w:noProof/>
        </w:rPr>
        <w:t>100</w:t>
      </w:r>
      <w:r>
        <w:rPr>
          <w:noProof/>
        </w:rPr>
        <w:fldChar w:fldCharType="end"/>
      </w:r>
    </w:p>
    <w:p w14:paraId="3AB57FE4" w14:textId="56F48CB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TgtUssInfo</w:t>
      </w:r>
      <w:r>
        <w:rPr>
          <w:noProof/>
        </w:rPr>
        <w:tab/>
      </w:r>
      <w:r>
        <w:rPr>
          <w:noProof/>
        </w:rPr>
        <w:fldChar w:fldCharType="begin" w:fldLock="1"/>
      </w:r>
      <w:r>
        <w:rPr>
          <w:noProof/>
        </w:rPr>
        <w:instrText xml:space="preserve"> PAGEREF _Toc209623450 \h </w:instrText>
      </w:r>
      <w:r>
        <w:rPr>
          <w:noProof/>
        </w:rPr>
      </w:r>
      <w:r>
        <w:rPr>
          <w:noProof/>
        </w:rPr>
        <w:fldChar w:fldCharType="separate"/>
      </w:r>
      <w:r>
        <w:rPr>
          <w:noProof/>
        </w:rPr>
        <w:t>100</w:t>
      </w:r>
      <w:r>
        <w:rPr>
          <w:noProof/>
        </w:rPr>
        <w:fldChar w:fldCharType="end"/>
      </w:r>
    </w:p>
    <w:p w14:paraId="5FF81396" w14:textId="6796F6F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6.3.6.2.13</w:t>
      </w:r>
      <w:r>
        <w:rPr>
          <w:rFonts w:asciiTheme="minorHAnsi" w:eastAsiaTheme="minorEastAsia" w:hAnsiTheme="minorHAnsi" w:cstheme="minorBidi"/>
          <w:noProof/>
          <w:kern w:val="2"/>
          <w:sz w:val="24"/>
          <w:szCs w:val="24"/>
          <w:lang w:eastAsia="en-GB"/>
          <w14:ligatures w14:val="standardContextual"/>
        </w:rPr>
        <w:tab/>
      </w:r>
      <w:r>
        <w:rPr>
          <w:noProof/>
        </w:rPr>
        <w:t>Type: USSChangeNotif</w:t>
      </w:r>
      <w:r>
        <w:rPr>
          <w:noProof/>
        </w:rPr>
        <w:tab/>
      </w:r>
      <w:r>
        <w:rPr>
          <w:noProof/>
        </w:rPr>
        <w:fldChar w:fldCharType="begin" w:fldLock="1"/>
      </w:r>
      <w:r>
        <w:rPr>
          <w:noProof/>
        </w:rPr>
        <w:instrText xml:space="preserve"> PAGEREF _Toc209623451 \h </w:instrText>
      </w:r>
      <w:r>
        <w:rPr>
          <w:noProof/>
        </w:rPr>
      </w:r>
      <w:r>
        <w:rPr>
          <w:noProof/>
        </w:rPr>
        <w:fldChar w:fldCharType="separate"/>
      </w:r>
      <w:r>
        <w:rPr>
          <w:noProof/>
        </w:rPr>
        <w:t>101</w:t>
      </w:r>
      <w:r>
        <w:rPr>
          <w:noProof/>
        </w:rPr>
        <w:fldChar w:fldCharType="end"/>
      </w:r>
    </w:p>
    <w:p w14:paraId="4B143F74" w14:textId="100019A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6.3.6.2.14</w:t>
      </w:r>
      <w:r>
        <w:rPr>
          <w:rFonts w:asciiTheme="minorHAnsi" w:eastAsiaTheme="minorEastAsia" w:hAnsiTheme="minorHAnsi" w:cstheme="minorBidi"/>
          <w:noProof/>
          <w:kern w:val="2"/>
          <w:sz w:val="24"/>
          <w:szCs w:val="24"/>
          <w:lang w:eastAsia="en-GB"/>
          <w14:ligatures w14:val="standardContextual"/>
        </w:rPr>
        <w:tab/>
      </w:r>
      <w:r>
        <w:rPr>
          <w:noProof/>
        </w:rPr>
        <w:t>Type: UssChgInfo</w:t>
      </w:r>
      <w:r>
        <w:rPr>
          <w:noProof/>
        </w:rPr>
        <w:tab/>
      </w:r>
      <w:r>
        <w:rPr>
          <w:noProof/>
        </w:rPr>
        <w:fldChar w:fldCharType="begin" w:fldLock="1"/>
      </w:r>
      <w:r>
        <w:rPr>
          <w:noProof/>
        </w:rPr>
        <w:instrText xml:space="preserve"> PAGEREF _Toc209623452 \h </w:instrText>
      </w:r>
      <w:r>
        <w:rPr>
          <w:noProof/>
        </w:rPr>
      </w:r>
      <w:r>
        <w:rPr>
          <w:noProof/>
        </w:rPr>
        <w:fldChar w:fldCharType="separate"/>
      </w:r>
      <w:r>
        <w:rPr>
          <w:noProof/>
        </w:rPr>
        <w:t>101</w:t>
      </w:r>
      <w:r>
        <w:rPr>
          <w:noProof/>
        </w:rPr>
        <w:fldChar w:fldCharType="end"/>
      </w:r>
    </w:p>
    <w:p w14:paraId="62D31670" w14:textId="05ADA3A5"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F30375">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Simple data types and enumerations</w:t>
      </w:r>
      <w:r>
        <w:rPr>
          <w:noProof/>
        </w:rPr>
        <w:tab/>
      </w:r>
      <w:r>
        <w:rPr>
          <w:noProof/>
        </w:rPr>
        <w:fldChar w:fldCharType="begin" w:fldLock="1"/>
      </w:r>
      <w:r>
        <w:rPr>
          <w:noProof/>
        </w:rPr>
        <w:instrText xml:space="preserve"> PAGEREF _Toc209623453 \h </w:instrText>
      </w:r>
      <w:r>
        <w:rPr>
          <w:noProof/>
        </w:rPr>
      </w:r>
      <w:r>
        <w:rPr>
          <w:noProof/>
        </w:rPr>
        <w:fldChar w:fldCharType="separate"/>
      </w:r>
      <w:r>
        <w:rPr>
          <w:noProof/>
        </w:rPr>
        <w:t>101</w:t>
      </w:r>
      <w:r>
        <w:rPr>
          <w:noProof/>
        </w:rPr>
        <w:fldChar w:fldCharType="end"/>
      </w:r>
    </w:p>
    <w:p w14:paraId="5710A399" w14:textId="4927F33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_Toc209623454 \h </w:instrText>
      </w:r>
      <w:r>
        <w:rPr>
          <w:noProof/>
        </w:rPr>
      </w:r>
      <w:r>
        <w:rPr>
          <w:noProof/>
        </w:rPr>
        <w:fldChar w:fldCharType="separate"/>
      </w:r>
      <w:r>
        <w:rPr>
          <w:noProof/>
        </w:rPr>
        <w:t>101</w:t>
      </w:r>
      <w:r>
        <w:rPr>
          <w:noProof/>
        </w:rPr>
        <w:fldChar w:fldCharType="end"/>
      </w:r>
    </w:p>
    <w:p w14:paraId="3461076A" w14:textId="3736822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_Toc209623455 \h </w:instrText>
      </w:r>
      <w:r>
        <w:rPr>
          <w:noProof/>
        </w:rPr>
      </w:r>
      <w:r>
        <w:rPr>
          <w:noProof/>
        </w:rPr>
        <w:fldChar w:fldCharType="separate"/>
      </w:r>
      <w:r>
        <w:rPr>
          <w:noProof/>
        </w:rPr>
        <w:t>101</w:t>
      </w:r>
      <w:r>
        <w:rPr>
          <w:noProof/>
        </w:rPr>
        <w:fldChar w:fldCharType="end"/>
      </w:r>
    </w:p>
    <w:p w14:paraId="09663764" w14:textId="2EB2F7D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UssChangeEvent</w:t>
      </w:r>
      <w:r>
        <w:rPr>
          <w:noProof/>
        </w:rPr>
        <w:tab/>
      </w:r>
      <w:r>
        <w:rPr>
          <w:noProof/>
        </w:rPr>
        <w:fldChar w:fldCharType="begin" w:fldLock="1"/>
      </w:r>
      <w:r>
        <w:rPr>
          <w:noProof/>
        </w:rPr>
        <w:instrText xml:space="preserve"> PAGEREF _Toc209623456 \h </w:instrText>
      </w:r>
      <w:r>
        <w:rPr>
          <w:noProof/>
        </w:rPr>
      </w:r>
      <w:r>
        <w:rPr>
          <w:noProof/>
        </w:rPr>
        <w:fldChar w:fldCharType="separate"/>
      </w:r>
      <w:r>
        <w:rPr>
          <w:noProof/>
        </w:rPr>
        <w:t>102</w:t>
      </w:r>
      <w:r>
        <w:rPr>
          <w:noProof/>
        </w:rPr>
        <w:fldChar w:fldCharType="end"/>
      </w:r>
    </w:p>
    <w:p w14:paraId="3167AE8D" w14:textId="3A99E3C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MobilityEvent</w:t>
      </w:r>
      <w:r>
        <w:rPr>
          <w:noProof/>
        </w:rPr>
        <w:tab/>
      </w:r>
      <w:r>
        <w:rPr>
          <w:noProof/>
        </w:rPr>
        <w:fldChar w:fldCharType="begin" w:fldLock="1"/>
      </w:r>
      <w:r>
        <w:rPr>
          <w:noProof/>
        </w:rPr>
        <w:instrText xml:space="preserve"> PAGEREF _Toc209623457 \h </w:instrText>
      </w:r>
      <w:r>
        <w:rPr>
          <w:noProof/>
        </w:rPr>
      </w:r>
      <w:r>
        <w:rPr>
          <w:noProof/>
        </w:rPr>
        <w:fldChar w:fldCharType="separate"/>
      </w:r>
      <w:r>
        <w:rPr>
          <w:noProof/>
        </w:rPr>
        <w:t>102</w:t>
      </w:r>
      <w:r>
        <w:rPr>
          <w:noProof/>
        </w:rPr>
        <w:fldChar w:fldCharType="end"/>
      </w:r>
    </w:p>
    <w:p w14:paraId="71A02C0A" w14:textId="385CBDA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F30375">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_Toc209623458 \h </w:instrText>
      </w:r>
      <w:r>
        <w:rPr>
          <w:noProof/>
        </w:rPr>
      </w:r>
      <w:r>
        <w:rPr>
          <w:noProof/>
        </w:rPr>
        <w:fldChar w:fldCharType="separate"/>
      </w:r>
      <w:r>
        <w:rPr>
          <w:noProof/>
        </w:rPr>
        <w:t>102</w:t>
      </w:r>
      <w:r>
        <w:rPr>
          <w:noProof/>
        </w:rPr>
        <w:fldChar w:fldCharType="end"/>
      </w:r>
    </w:p>
    <w:p w14:paraId="28C66D27" w14:textId="53EC015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_Toc209623459 \h </w:instrText>
      </w:r>
      <w:r>
        <w:rPr>
          <w:noProof/>
        </w:rPr>
      </w:r>
      <w:r>
        <w:rPr>
          <w:noProof/>
        </w:rPr>
        <w:fldChar w:fldCharType="separate"/>
      </w:r>
      <w:r>
        <w:rPr>
          <w:noProof/>
        </w:rPr>
        <w:t>102</w:t>
      </w:r>
      <w:r>
        <w:rPr>
          <w:noProof/>
        </w:rPr>
        <w:fldChar w:fldCharType="end"/>
      </w:r>
    </w:p>
    <w:p w14:paraId="5F562BD6" w14:textId="325F951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6.3.6.5.1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_Toc209623460 \h </w:instrText>
      </w:r>
      <w:r>
        <w:rPr>
          <w:noProof/>
        </w:rPr>
      </w:r>
      <w:r>
        <w:rPr>
          <w:noProof/>
        </w:rPr>
        <w:fldChar w:fldCharType="separate"/>
      </w:r>
      <w:r>
        <w:rPr>
          <w:noProof/>
        </w:rPr>
        <w:t>102</w:t>
      </w:r>
      <w:r>
        <w:rPr>
          <w:noProof/>
        </w:rPr>
        <w:fldChar w:fldCharType="end"/>
      </w:r>
    </w:p>
    <w:p w14:paraId="07DC9334" w14:textId="29682E62"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_Toc209623461 \h </w:instrText>
      </w:r>
      <w:r>
        <w:rPr>
          <w:noProof/>
        </w:rPr>
      </w:r>
      <w:r>
        <w:rPr>
          <w:noProof/>
        </w:rPr>
        <w:fldChar w:fldCharType="separate"/>
      </w:r>
      <w:r>
        <w:rPr>
          <w:noProof/>
        </w:rPr>
        <w:t>102</w:t>
      </w:r>
      <w:r>
        <w:rPr>
          <w:noProof/>
        </w:rPr>
        <w:fldChar w:fldCharType="end"/>
      </w:r>
    </w:p>
    <w:p w14:paraId="3407D8EE" w14:textId="45F5093A"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_Toc209623462 \h </w:instrText>
      </w:r>
      <w:r>
        <w:rPr>
          <w:noProof/>
        </w:rPr>
      </w:r>
      <w:r>
        <w:rPr>
          <w:noProof/>
        </w:rPr>
        <w:fldChar w:fldCharType="separate"/>
      </w:r>
      <w:r>
        <w:rPr>
          <w:noProof/>
        </w:rPr>
        <w:t>102</w:t>
      </w:r>
      <w:r>
        <w:rPr>
          <w:noProof/>
        </w:rPr>
        <w:fldChar w:fldCharType="end"/>
      </w:r>
    </w:p>
    <w:p w14:paraId="2C19EE4A" w14:textId="3156E602"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_Toc209623463 \h </w:instrText>
      </w:r>
      <w:r>
        <w:rPr>
          <w:noProof/>
        </w:rPr>
      </w:r>
      <w:r>
        <w:rPr>
          <w:noProof/>
        </w:rPr>
        <w:fldChar w:fldCharType="separate"/>
      </w:r>
      <w:r>
        <w:rPr>
          <w:noProof/>
        </w:rPr>
        <w:t>103</w:t>
      </w:r>
      <w:r>
        <w:rPr>
          <w:noProof/>
        </w:rPr>
        <w:fldChar w:fldCharType="end"/>
      </w:r>
    </w:p>
    <w:p w14:paraId="79D75FD3" w14:textId="5D4BE1C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_Toc209623464 \h </w:instrText>
      </w:r>
      <w:r>
        <w:rPr>
          <w:noProof/>
        </w:rPr>
      </w:r>
      <w:r>
        <w:rPr>
          <w:noProof/>
        </w:rPr>
        <w:fldChar w:fldCharType="separate"/>
      </w:r>
      <w:r>
        <w:rPr>
          <w:noProof/>
        </w:rPr>
        <w:t>103</w:t>
      </w:r>
      <w:r>
        <w:rPr>
          <w:noProof/>
        </w:rPr>
        <w:fldChar w:fldCharType="end"/>
      </w:r>
    </w:p>
    <w:p w14:paraId="568424C7" w14:textId="4BAF5CFA"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_Toc209623465 \h </w:instrText>
      </w:r>
      <w:r>
        <w:rPr>
          <w:noProof/>
        </w:rPr>
      </w:r>
      <w:r>
        <w:rPr>
          <w:noProof/>
        </w:rPr>
        <w:fldChar w:fldCharType="separate"/>
      </w:r>
      <w:r>
        <w:rPr>
          <w:noProof/>
        </w:rPr>
        <w:t>103</w:t>
      </w:r>
      <w:r>
        <w:rPr>
          <w:noProof/>
        </w:rPr>
        <w:fldChar w:fldCharType="end"/>
      </w:r>
    </w:p>
    <w:p w14:paraId="2683BB57" w14:textId="7A2DC4FB"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_Toc209623466 \h </w:instrText>
      </w:r>
      <w:r>
        <w:rPr>
          <w:noProof/>
        </w:rPr>
      </w:r>
      <w:r>
        <w:rPr>
          <w:noProof/>
        </w:rPr>
        <w:fldChar w:fldCharType="separate"/>
      </w:r>
      <w:r>
        <w:rPr>
          <w:noProof/>
        </w:rPr>
        <w:t>103</w:t>
      </w:r>
      <w:r>
        <w:rPr>
          <w:noProof/>
        </w:rPr>
        <w:fldChar w:fldCharType="end"/>
      </w:r>
    </w:p>
    <w:p w14:paraId="26B6B24D" w14:textId="70BDB3BF"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UAE_DAASupport Service API</w:t>
      </w:r>
      <w:r>
        <w:rPr>
          <w:noProof/>
        </w:rPr>
        <w:tab/>
      </w:r>
      <w:r>
        <w:rPr>
          <w:noProof/>
        </w:rPr>
        <w:fldChar w:fldCharType="begin" w:fldLock="1"/>
      </w:r>
      <w:r>
        <w:rPr>
          <w:noProof/>
        </w:rPr>
        <w:instrText xml:space="preserve"> PAGEREF _Toc209623467 \h </w:instrText>
      </w:r>
      <w:r>
        <w:rPr>
          <w:noProof/>
        </w:rPr>
      </w:r>
      <w:r>
        <w:rPr>
          <w:noProof/>
        </w:rPr>
        <w:fldChar w:fldCharType="separate"/>
      </w:r>
      <w:r>
        <w:rPr>
          <w:noProof/>
        </w:rPr>
        <w:t>104</w:t>
      </w:r>
      <w:r>
        <w:rPr>
          <w:noProof/>
        </w:rPr>
        <w:fldChar w:fldCharType="end"/>
      </w:r>
    </w:p>
    <w:p w14:paraId="49E30891" w14:textId="45ACE3E9"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_Toc209623468 \h </w:instrText>
      </w:r>
      <w:r>
        <w:rPr>
          <w:noProof/>
        </w:rPr>
      </w:r>
      <w:r>
        <w:rPr>
          <w:noProof/>
        </w:rPr>
        <w:fldChar w:fldCharType="separate"/>
      </w:r>
      <w:r>
        <w:rPr>
          <w:noProof/>
        </w:rPr>
        <w:t>104</w:t>
      </w:r>
      <w:r>
        <w:rPr>
          <w:noProof/>
        </w:rPr>
        <w:fldChar w:fldCharType="end"/>
      </w:r>
    </w:p>
    <w:p w14:paraId="25CC7F4A" w14:textId="481D7343"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_Toc209623469 \h </w:instrText>
      </w:r>
      <w:r>
        <w:rPr>
          <w:noProof/>
        </w:rPr>
      </w:r>
      <w:r>
        <w:rPr>
          <w:noProof/>
        </w:rPr>
        <w:fldChar w:fldCharType="separate"/>
      </w:r>
      <w:r>
        <w:rPr>
          <w:noProof/>
        </w:rPr>
        <w:t>104</w:t>
      </w:r>
      <w:r>
        <w:rPr>
          <w:noProof/>
        </w:rPr>
        <w:fldChar w:fldCharType="end"/>
      </w:r>
    </w:p>
    <w:p w14:paraId="313C00D7" w14:textId="01F538E1"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_Toc209623470 \h </w:instrText>
      </w:r>
      <w:r>
        <w:rPr>
          <w:noProof/>
        </w:rPr>
      </w:r>
      <w:r>
        <w:rPr>
          <w:noProof/>
        </w:rPr>
        <w:fldChar w:fldCharType="separate"/>
      </w:r>
      <w:r>
        <w:rPr>
          <w:noProof/>
        </w:rPr>
        <w:t>104</w:t>
      </w:r>
      <w:r>
        <w:rPr>
          <w:noProof/>
        </w:rPr>
        <w:fldChar w:fldCharType="end"/>
      </w:r>
    </w:p>
    <w:p w14:paraId="65F91278" w14:textId="3A110E0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_Toc209623471 \h </w:instrText>
      </w:r>
      <w:r>
        <w:rPr>
          <w:noProof/>
        </w:rPr>
      </w:r>
      <w:r>
        <w:rPr>
          <w:noProof/>
        </w:rPr>
        <w:fldChar w:fldCharType="separate"/>
      </w:r>
      <w:r>
        <w:rPr>
          <w:noProof/>
        </w:rPr>
        <w:t>104</w:t>
      </w:r>
      <w:r>
        <w:rPr>
          <w:noProof/>
        </w:rPr>
        <w:fldChar w:fldCharType="end"/>
      </w:r>
    </w:p>
    <w:p w14:paraId="1F4661AF" w14:textId="1E5CA06A"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DAA Policies</w:t>
      </w:r>
      <w:r>
        <w:rPr>
          <w:noProof/>
        </w:rPr>
        <w:tab/>
      </w:r>
      <w:r>
        <w:rPr>
          <w:noProof/>
        </w:rPr>
        <w:fldChar w:fldCharType="begin" w:fldLock="1"/>
      </w:r>
      <w:r>
        <w:rPr>
          <w:noProof/>
        </w:rPr>
        <w:instrText xml:space="preserve"> PAGEREF _Toc209623472 \h </w:instrText>
      </w:r>
      <w:r>
        <w:rPr>
          <w:noProof/>
        </w:rPr>
      </w:r>
      <w:r>
        <w:rPr>
          <w:noProof/>
        </w:rPr>
        <w:fldChar w:fldCharType="separate"/>
      </w:r>
      <w:r>
        <w:rPr>
          <w:noProof/>
        </w:rPr>
        <w:t>105</w:t>
      </w:r>
      <w:r>
        <w:rPr>
          <w:noProof/>
        </w:rPr>
        <w:fldChar w:fldCharType="end"/>
      </w:r>
    </w:p>
    <w:p w14:paraId="6A1E331D" w14:textId="50A55B8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_Toc209623473 \h </w:instrText>
      </w:r>
      <w:r>
        <w:rPr>
          <w:noProof/>
        </w:rPr>
      </w:r>
      <w:r>
        <w:rPr>
          <w:noProof/>
        </w:rPr>
        <w:fldChar w:fldCharType="separate"/>
      </w:r>
      <w:r>
        <w:rPr>
          <w:noProof/>
        </w:rPr>
        <w:t>105</w:t>
      </w:r>
      <w:r>
        <w:rPr>
          <w:noProof/>
        </w:rPr>
        <w:fldChar w:fldCharType="end"/>
      </w:r>
    </w:p>
    <w:p w14:paraId="239BD6C0" w14:textId="08F1E59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_Toc209623474 \h </w:instrText>
      </w:r>
      <w:r>
        <w:rPr>
          <w:noProof/>
        </w:rPr>
      </w:r>
      <w:r>
        <w:rPr>
          <w:noProof/>
        </w:rPr>
        <w:fldChar w:fldCharType="separate"/>
      </w:r>
      <w:r>
        <w:rPr>
          <w:noProof/>
        </w:rPr>
        <w:t>105</w:t>
      </w:r>
      <w:r>
        <w:rPr>
          <w:noProof/>
        </w:rPr>
        <w:fldChar w:fldCharType="end"/>
      </w:r>
    </w:p>
    <w:p w14:paraId="2C8A36DA" w14:textId="20ABE69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_Toc209623475 \h </w:instrText>
      </w:r>
      <w:r>
        <w:rPr>
          <w:noProof/>
        </w:rPr>
      </w:r>
      <w:r>
        <w:rPr>
          <w:noProof/>
        </w:rPr>
        <w:fldChar w:fldCharType="separate"/>
      </w:r>
      <w:r>
        <w:rPr>
          <w:noProof/>
        </w:rPr>
        <w:t>105</w:t>
      </w:r>
      <w:r>
        <w:rPr>
          <w:noProof/>
        </w:rPr>
        <w:fldChar w:fldCharType="end"/>
      </w:r>
    </w:p>
    <w:p w14:paraId="4D671E63" w14:textId="43372A93"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_Toc209623476 \h </w:instrText>
      </w:r>
      <w:r>
        <w:rPr>
          <w:noProof/>
        </w:rPr>
      </w:r>
      <w:r>
        <w:rPr>
          <w:noProof/>
        </w:rPr>
        <w:fldChar w:fldCharType="separate"/>
      </w:r>
      <w:r>
        <w:rPr>
          <w:noProof/>
        </w:rPr>
        <w:t>105</w:t>
      </w:r>
      <w:r>
        <w:rPr>
          <w:noProof/>
        </w:rPr>
        <w:fldChar w:fldCharType="end"/>
      </w:r>
    </w:p>
    <w:p w14:paraId="0805A9F7" w14:textId="776BF65E"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6.4.3.2.3.2</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_Toc209623477 \h </w:instrText>
      </w:r>
      <w:r>
        <w:rPr>
          <w:noProof/>
        </w:rPr>
      </w:r>
      <w:r>
        <w:rPr>
          <w:noProof/>
        </w:rPr>
        <w:fldChar w:fldCharType="separate"/>
      </w:r>
      <w:r>
        <w:rPr>
          <w:noProof/>
        </w:rPr>
        <w:t>106</w:t>
      </w:r>
      <w:r>
        <w:rPr>
          <w:noProof/>
        </w:rPr>
        <w:fldChar w:fldCharType="end"/>
      </w:r>
    </w:p>
    <w:p w14:paraId="5C560EB8" w14:textId="7CC824B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_Toc209623478 \h </w:instrText>
      </w:r>
      <w:r>
        <w:rPr>
          <w:noProof/>
        </w:rPr>
      </w:r>
      <w:r>
        <w:rPr>
          <w:noProof/>
        </w:rPr>
        <w:fldChar w:fldCharType="separate"/>
      </w:r>
      <w:r>
        <w:rPr>
          <w:noProof/>
        </w:rPr>
        <w:t>107</w:t>
      </w:r>
      <w:r>
        <w:rPr>
          <w:noProof/>
        </w:rPr>
        <w:fldChar w:fldCharType="end"/>
      </w:r>
    </w:p>
    <w:p w14:paraId="6C7F8634" w14:textId="265670B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DAA Policy</w:t>
      </w:r>
      <w:r>
        <w:rPr>
          <w:noProof/>
        </w:rPr>
        <w:tab/>
      </w:r>
      <w:r>
        <w:rPr>
          <w:noProof/>
        </w:rPr>
        <w:fldChar w:fldCharType="begin" w:fldLock="1"/>
      </w:r>
      <w:r>
        <w:rPr>
          <w:noProof/>
        </w:rPr>
        <w:instrText xml:space="preserve"> PAGEREF _Toc209623479 \h </w:instrText>
      </w:r>
      <w:r>
        <w:rPr>
          <w:noProof/>
        </w:rPr>
      </w:r>
      <w:r>
        <w:rPr>
          <w:noProof/>
        </w:rPr>
        <w:fldChar w:fldCharType="separate"/>
      </w:r>
      <w:r>
        <w:rPr>
          <w:noProof/>
        </w:rPr>
        <w:t>107</w:t>
      </w:r>
      <w:r>
        <w:rPr>
          <w:noProof/>
        </w:rPr>
        <w:fldChar w:fldCharType="end"/>
      </w:r>
    </w:p>
    <w:p w14:paraId="734C5F2A" w14:textId="15694FC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_Toc209623480 \h </w:instrText>
      </w:r>
      <w:r>
        <w:rPr>
          <w:noProof/>
        </w:rPr>
      </w:r>
      <w:r>
        <w:rPr>
          <w:noProof/>
        </w:rPr>
        <w:fldChar w:fldCharType="separate"/>
      </w:r>
      <w:r>
        <w:rPr>
          <w:noProof/>
        </w:rPr>
        <w:t>107</w:t>
      </w:r>
      <w:r>
        <w:rPr>
          <w:noProof/>
        </w:rPr>
        <w:fldChar w:fldCharType="end"/>
      </w:r>
    </w:p>
    <w:p w14:paraId="53EBCC36" w14:textId="4E16D8C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_Toc209623481 \h </w:instrText>
      </w:r>
      <w:r>
        <w:rPr>
          <w:noProof/>
        </w:rPr>
      </w:r>
      <w:r>
        <w:rPr>
          <w:noProof/>
        </w:rPr>
        <w:fldChar w:fldCharType="separate"/>
      </w:r>
      <w:r>
        <w:rPr>
          <w:noProof/>
        </w:rPr>
        <w:t>107</w:t>
      </w:r>
      <w:r>
        <w:rPr>
          <w:noProof/>
        </w:rPr>
        <w:fldChar w:fldCharType="end"/>
      </w:r>
    </w:p>
    <w:p w14:paraId="18061A7F" w14:textId="3A2524D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_Toc209623482 \h </w:instrText>
      </w:r>
      <w:r>
        <w:rPr>
          <w:noProof/>
        </w:rPr>
      </w:r>
      <w:r>
        <w:rPr>
          <w:noProof/>
        </w:rPr>
        <w:fldChar w:fldCharType="separate"/>
      </w:r>
      <w:r>
        <w:rPr>
          <w:noProof/>
        </w:rPr>
        <w:t>107</w:t>
      </w:r>
      <w:r>
        <w:rPr>
          <w:noProof/>
        </w:rPr>
        <w:fldChar w:fldCharType="end"/>
      </w:r>
    </w:p>
    <w:p w14:paraId="3D333CAC" w14:textId="718136FE"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_Toc209623483 \h </w:instrText>
      </w:r>
      <w:r>
        <w:rPr>
          <w:noProof/>
        </w:rPr>
      </w:r>
      <w:r>
        <w:rPr>
          <w:noProof/>
        </w:rPr>
        <w:fldChar w:fldCharType="separate"/>
      </w:r>
      <w:r>
        <w:rPr>
          <w:noProof/>
        </w:rPr>
        <w:t>107</w:t>
      </w:r>
      <w:r>
        <w:rPr>
          <w:noProof/>
        </w:rPr>
        <w:fldChar w:fldCharType="end"/>
      </w:r>
    </w:p>
    <w:p w14:paraId="71AB77B6" w14:textId="5CDF0157"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_Toc209623484 \h </w:instrText>
      </w:r>
      <w:r>
        <w:rPr>
          <w:noProof/>
        </w:rPr>
      </w:r>
      <w:r>
        <w:rPr>
          <w:noProof/>
        </w:rPr>
        <w:fldChar w:fldCharType="separate"/>
      </w:r>
      <w:r>
        <w:rPr>
          <w:noProof/>
        </w:rPr>
        <w:t>108</w:t>
      </w:r>
      <w:r>
        <w:rPr>
          <w:noProof/>
        </w:rPr>
        <w:fldChar w:fldCharType="end"/>
      </w:r>
    </w:p>
    <w:p w14:paraId="5A1C6A2A" w14:textId="1CB81CCD"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_Toc209623485 \h </w:instrText>
      </w:r>
      <w:r>
        <w:rPr>
          <w:noProof/>
        </w:rPr>
      </w:r>
      <w:r>
        <w:rPr>
          <w:noProof/>
        </w:rPr>
        <w:fldChar w:fldCharType="separate"/>
      </w:r>
      <w:r>
        <w:rPr>
          <w:noProof/>
        </w:rPr>
        <w:t>109</w:t>
      </w:r>
      <w:r>
        <w:rPr>
          <w:noProof/>
        </w:rPr>
        <w:fldChar w:fldCharType="end"/>
      </w:r>
    </w:p>
    <w:p w14:paraId="0F21C093" w14:textId="4849E000"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_Toc209623486 \h </w:instrText>
      </w:r>
      <w:r>
        <w:rPr>
          <w:noProof/>
        </w:rPr>
      </w:r>
      <w:r>
        <w:rPr>
          <w:noProof/>
        </w:rPr>
        <w:fldChar w:fldCharType="separate"/>
      </w:r>
      <w:r>
        <w:rPr>
          <w:noProof/>
        </w:rPr>
        <w:t>110</w:t>
      </w:r>
      <w:r>
        <w:rPr>
          <w:noProof/>
        </w:rPr>
        <w:fldChar w:fldCharType="end"/>
      </w:r>
    </w:p>
    <w:p w14:paraId="1CE58FC9" w14:textId="465A1D2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_Toc209623487 \h </w:instrText>
      </w:r>
      <w:r>
        <w:rPr>
          <w:noProof/>
        </w:rPr>
      </w:r>
      <w:r>
        <w:rPr>
          <w:noProof/>
        </w:rPr>
        <w:fldChar w:fldCharType="separate"/>
      </w:r>
      <w:r>
        <w:rPr>
          <w:noProof/>
        </w:rPr>
        <w:t>111</w:t>
      </w:r>
      <w:r>
        <w:rPr>
          <w:noProof/>
        </w:rPr>
        <w:fldChar w:fldCharType="end"/>
      </w:r>
    </w:p>
    <w:p w14:paraId="2DC9D754" w14:textId="1EC3C985"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_Toc209623488 \h </w:instrText>
      </w:r>
      <w:r>
        <w:rPr>
          <w:noProof/>
        </w:rPr>
      </w:r>
      <w:r>
        <w:rPr>
          <w:noProof/>
        </w:rPr>
        <w:fldChar w:fldCharType="separate"/>
      </w:r>
      <w:r>
        <w:rPr>
          <w:noProof/>
        </w:rPr>
        <w:t>111</w:t>
      </w:r>
      <w:r>
        <w:rPr>
          <w:noProof/>
        </w:rPr>
        <w:fldChar w:fldCharType="end"/>
      </w:r>
    </w:p>
    <w:p w14:paraId="33568C08" w14:textId="7C7058B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_Toc209623489 \h </w:instrText>
      </w:r>
      <w:r>
        <w:rPr>
          <w:noProof/>
        </w:rPr>
      </w:r>
      <w:r>
        <w:rPr>
          <w:noProof/>
        </w:rPr>
        <w:fldChar w:fldCharType="separate"/>
      </w:r>
      <w:r>
        <w:rPr>
          <w:noProof/>
        </w:rPr>
        <w:t>111</w:t>
      </w:r>
      <w:r>
        <w:rPr>
          <w:noProof/>
        </w:rPr>
        <w:fldChar w:fldCharType="end"/>
      </w:r>
    </w:p>
    <w:p w14:paraId="1A46D292" w14:textId="4B18E52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Operation: InformDAAEvents</w:t>
      </w:r>
      <w:r>
        <w:rPr>
          <w:noProof/>
        </w:rPr>
        <w:tab/>
      </w:r>
      <w:r>
        <w:rPr>
          <w:noProof/>
        </w:rPr>
        <w:fldChar w:fldCharType="begin" w:fldLock="1"/>
      </w:r>
      <w:r>
        <w:rPr>
          <w:noProof/>
        </w:rPr>
        <w:instrText xml:space="preserve"> PAGEREF _Toc209623490 \h </w:instrText>
      </w:r>
      <w:r>
        <w:rPr>
          <w:noProof/>
        </w:rPr>
      </w:r>
      <w:r>
        <w:rPr>
          <w:noProof/>
        </w:rPr>
        <w:fldChar w:fldCharType="separate"/>
      </w:r>
      <w:r>
        <w:rPr>
          <w:noProof/>
        </w:rPr>
        <w:t>112</w:t>
      </w:r>
      <w:r>
        <w:rPr>
          <w:noProof/>
        </w:rPr>
        <w:fldChar w:fldCharType="end"/>
      </w:r>
    </w:p>
    <w:p w14:paraId="2A08DF57" w14:textId="40AB300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_Toc209623491 \h </w:instrText>
      </w:r>
      <w:r>
        <w:rPr>
          <w:noProof/>
        </w:rPr>
      </w:r>
      <w:r>
        <w:rPr>
          <w:noProof/>
        </w:rPr>
        <w:fldChar w:fldCharType="separate"/>
      </w:r>
      <w:r>
        <w:rPr>
          <w:noProof/>
        </w:rPr>
        <w:t>112</w:t>
      </w:r>
      <w:r>
        <w:rPr>
          <w:noProof/>
        </w:rPr>
        <w:fldChar w:fldCharType="end"/>
      </w:r>
    </w:p>
    <w:p w14:paraId="316CDE34" w14:textId="73B2727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_Toc209623492 \h </w:instrText>
      </w:r>
      <w:r>
        <w:rPr>
          <w:noProof/>
        </w:rPr>
      </w:r>
      <w:r>
        <w:rPr>
          <w:noProof/>
        </w:rPr>
        <w:fldChar w:fldCharType="separate"/>
      </w:r>
      <w:r>
        <w:rPr>
          <w:noProof/>
        </w:rPr>
        <w:t>112</w:t>
      </w:r>
      <w:r>
        <w:rPr>
          <w:noProof/>
        </w:rPr>
        <w:fldChar w:fldCharType="end"/>
      </w:r>
    </w:p>
    <w:p w14:paraId="38954350" w14:textId="463B8239"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_Toc209623493 \h </w:instrText>
      </w:r>
      <w:r>
        <w:rPr>
          <w:noProof/>
        </w:rPr>
      </w:r>
      <w:r>
        <w:rPr>
          <w:noProof/>
        </w:rPr>
        <w:fldChar w:fldCharType="separate"/>
      </w:r>
      <w:r>
        <w:rPr>
          <w:noProof/>
        </w:rPr>
        <w:t>113</w:t>
      </w:r>
      <w:r>
        <w:rPr>
          <w:noProof/>
        </w:rPr>
        <w:fldChar w:fldCharType="end"/>
      </w:r>
    </w:p>
    <w:p w14:paraId="51442668" w14:textId="2EFF633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_Toc209623494 \h </w:instrText>
      </w:r>
      <w:r>
        <w:rPr>
          <w:noProof/>
        </w:rPr>
      </w:r>
      <w:r>
        <w:rPr>
          <w:noProof/>
        </w:rPr>
        <w:fldChar w:fldCharType="separate"/>
      </w:r>
      <w:r>
        <w:rPr>
          <w:noProof/>
        </w:rPr>
        <w:t>113</w:t>
      </w:r>
      <w:r>
        <w:rPr>
          <w:noProof/>
        </w:rPr>
        <w:fldChar w:fldCharType="end"/>
      </w:r>
    </w:p>
    <w:p w14:paraId="3E825586" w14:textId="61FB2A0C"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F30375">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DAA Policy Configuration Completion Status Notification</w:t>
      </w:r>
      <w:r>
        <w:rPr>
          <w:noProof/>
        </w:rPr>
        <w:tab/>
      </w:r>
      <w:r>
        <w:rPr>
          <w:noProof/>
        </w:rPr>
        <w:fldChar w:fldCharType="begin" w:fldLock="1"/>
      </w:r>
      <w:r>
        <w:rPr>
          <w:noProof/>
        </w:rPr>
        <w:instrText xml:space="preserve"> PAGEREF _Toc209623495 \h </w:instrText>
      </w:r>
      <w:r>
        <w:rPr>
          <w:noProof/>
        </w:rPr>
      </w:r>
      <w:r>
        <w:rPr>
          <w:noProof/>
        </w:rPr>
        <w:fldChar w:fldCharType="separate"/>
      </w:r>
      <w:r>
        <w:rPr>
          <w:noProof/>
        </w:rPr>
        <w:t>114</w:t>
      </w:r>
      <w:r>
        <w:rPr>
          <w:noProof/>
        </w:rPr>
        <w:fldChar w:fldCharType="end"/>
      </w:r>
    </w:p>
    <w:p w14:paraId="2917C52E" w14:textId="505D25E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F30375">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Description</w:t>
      </w:r>
      <w:r>
        <w:rPr>
          <w:noProof/>
        </w:rPr>
        <w:tab/>
      </w:r>
      <w:r>
        <w:rPr>
          <w:noProof/>
        </w:rPr>
        <w:fldChar w:fldCharType="begin" w:fldLock="1"/>
      </w:r>
      <w:r>
        <w:rPr>
          <w:noProof/>
        </w:rPr>
        <w:instrText xml:space="preserve"> PAGEREF _Toc209623496 \h </w:instrText>
      </w:r>
      <w:r>
        <w:rPr>
          <w:noProof/>
        </w:rPr>
      </w:r>
      <w:r>
        <w:rPr>
          <w:noProof/>
        </w:rPr>
        <w:fldChar w:fldCharType="separate"/>
      </w:r>
      <w:r>
        <w:rPr>
          <w:noProof/>
        </w:rPr>
        <w:t>114</w:t>
      </w:r>
      <w:r>
        <w:rPr>
          <w:noProof/>
        </w:rPr>
        <w:fldChar w:fldCharType="end"/>
      </w:r>
    </w:p>
    <w:p w14:paraId="0FF444D7" w14:textId="675B427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_Toc209623497 \h </w:instrText>
      </w:r>
      <w:r>
        <w:rPr>
          <w:noProof/>
        </w:rPr>
      </w:r>
      <w:r>
        <w:rPr>
          <w:noProof/>
        </w:rPr>
        <w:fldChar w:fldCharType="separate"/>
      </w:r>
      <w:r>
        <w:rPr>
          <w:noProof/>
        </w:rPr>
        <w:t>114</w:t>
      </w:r>
      <w:r>
        <w:rPr>
          <w:noProof/>
        </w:rPr>
        <w:fldChar w:fldCharType="end"/>
      </w:r>
    </w:p>
    <w:p w14:paraId="29019864" w14:textId="3CFC230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_Toc209623498 \h </w:instrText>
      </w:r>
      <w:r>
        <w:rPr>
          <w:noProof/>
        </w:rPr>
      </w:r>
      <w:r>
        <w:rPr>
          <w:noProof/>
        </w:rPr>
        <w:fldChar w:fldCharType="separate"/>
      </w:r>
      <w:r>
        <w:rPr>
          <w:noProof/>
        </w:rPr>
        <w:t>114</w:t>
      </w:r>
      <w:r>
        <w:rPr>
          <w:noProof/>
        </w:rPr>
        <w:fldChar w:fldCharType="end"/>
      </w:r>
    </w:p>
    <w:p w14:paraId="3D3FF537" w14:textId="30A279F2"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6.4.5.2.3.1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_Toc209623499 \h </w:instrText>
      </w:r>
      <w:r>
        <w:rPr>
          <w:noProof/>
        </w:rPr>
      </w:r>
      <w:r>
        <w:rPr>
          <w:noProof/>
        </w:rPr>
        <w:fldChar w:fldCharType="separate"/>
      </w:r>
      <w:r>
        <w:rPr>
          <w:noProof/>
        </w:rPr>
        <w:t>114</w:t>
      </w:r>
      <w:r>
        <w:rPr>
          <w:noProof/>
        </w:rPr>
        <w:fldChar w:fldCharType="end"/>
      </w:r>
    </w:p>
    <w:p w14:paraId="59AF245B" w14:textId="30D080C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F30375">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DAA Events Notification</w:t>
      </w:r>
      <w:r>
        <w:rPr>
          <w:noProof/>
        </w:rPr>
        <w:tab/>
      </w:r>
      <w:r>
        <w:rPr>
          <w:noProof/>
        </w:rPr>
        <w:fldChar w:fldCharType="begin" w:fldLock="1"/>
      </w:r>
      <w:r>
        <w:rPr>
          <w:noProof/>
        </w:rPr>
        <w:instrText xml:space="preserve"> PAGEREF _Toc209623500 \h </w:instrText>
      </w:r>
      <w:r>
        <w:rPr>
          <w:noProof/>
        </w:rPr>
      </w:r>
      <w:r>
        <w:rPr>
          <w:noProof/>
        </w:rPr>
        <w:fldChar w:fldCharType="separate"/>
      </w:r>
      <w:r>
        <w:rPr>
          <w:noProof/>
        </w:rPr>
        <w:t>115</w:t>
      </w:r>
      <w:r>
        <w:rPr>
          <w:noProof/>
        </w:rPr>
        <w:fldChar w:fldCharType="end"/>
      </w:r>
    </w:p>
    <w:p w14:paraId="2F12AE0C" w14:textId="34E14C5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F30375">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Description</w:t>
      </w:r>
      <w:r>
        <w:rPr>
          <w:noProof/>
        </w:rPr>
        <w:tab/>
      </w:r>
      <w:r>
        <w:rPr>
          <w:noProof/>
        </w:rPr>
        <w:fldChar w:fldCharType="begin" w:fldLock="1"/>
      </w:r>
      <w:r>
        <w:rPr>
          <w:noProof/>
        </w:rPr>
        <w:instrText xml:space="preserve"> PAGEREF _Toc209623501 \h </w:instrText>
      </w:r>
      <w:r>
        <w:rPr>
          <w:noProof/>
        </w:rPr>
      </w:r>
      <w:r>
        <w:rPr>
          <w:noProof/>
        </w:rPr>
        <w:fldChar w:fldCharType="separate"/>
      </w:r>
      <w:r>
        <w:rPr>
          <w:noProof/>
        </w:rPr>
        <w:t>115</w:t>
      </w:r>
      <w:r>
        <w:rPr>
          <w:noProof/>
        </w:rPr>
        <w:fldChar w:fldCharType="end"/>
      </w:r>
    </w:p>
    <w:p w14:paraId="7AABC6EA" w14:textId="3A9C2AA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_Toc209623502 \h </w:instrText>
      </w:r>
      <w:r>
        <w:rPr>
          <w:noProof/>
        </w:rPr>
      </w:r>
      <w:r>
        <w:rPr>
          <w:noProof/>
        </w:rPr>
        <w:fldChar w:fldCharType="separate"/>
      </w:r>
      <w:r>
        <w:rPr>
          <w:noProof/>
        </w:rPr>
        <w:t>115</w:t>
      </w:r>
      <w:r>
        <w:rPr>
          <w:noProof/>
        </w:rPr>
        <w:fldChar w:fldCharType="end"/>
      </w:r>
    </w:p>
    <w:p w14:paraId="2AFB06EE" w14:textId="193AC01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_Toc209623503 \h </w:instrText>
      </w:r>
      <w:r>
        <w:rPr>
          <w:noProof/>
        </w:rPr>
      </w:r>
      <w:r>
        <w:rPr>
          <w:noProof/>
        </w:rPr>
        <w:fldChar w:fldCharType="separate"/>
      </w:r>
      <w:r>
        <w:rPr>
          <w:noProof/>
        </w:rPr>
        <w:t>115</w:t>
      </w:r>
      <w:r>
        <w:rPr>
          <w:noProof/>
        </w:rPr>
        <w:fldChar w:fldCharType="end"/>
      </w:r>
    </w:p>
    <w:p w14:paraId="7B459F1D" w14:textId="43AB3696"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6.4.5.3.3.1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_Toc209623504 \h </w:instrText>
      </w:r>
      <w:r>
        <w:rPr>
          <w:noProof/>
        </w:rPr>
      </w:r>
      <w:r>
        <w:rPr>
          <w:noProof/>
        </w:rPr>
        <w:fldChar w:fldCharType="separate"/>
      </w:r>
      <w:r>
        <w:rPr>
          <w:noProof/>
        </w:rPr>
        <w:t>115</w:t>
      </w:r>
      <w:r>
        <w:rPr>
          <w:noProof/>
        </w:rPr>
        <w:fldChar w:fldCharType="end"/>
      </w:r>
    </w:p>
    <w:p w14:paraId="38F626C1" w14:textId="08257362"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_Toc209623505 \h </w:instrText>
      </w:r>
      <w:r>
        <w:rPr>
          <w:noProof/>
        </w:rPr>
      </w:r>
      <w:r>
        <w:rPr>
          <w:noProof/>
        </w:rPr>
        <w:fldChar w:fldCharType="separate"/>
      </w:r>
      <w:r>
        <w:rPr>
          <w:noProof/>
        </w:rPr>
        <w:t>116</w:t>
      </w:r>
      <w:r>
        <w:rPr>
          <w:noProof/>
        </w:rPr>
        <w:fldChar w:fldCharType="end"/>
      </w:r>
    </w:p>
    <w:p w14:paraId="56398078" w14:textId="5B3CE75F"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_Toc209623506 \h </w:instrText>
      </w:r>
      <w:r>
        <w:rPr>
          <w:noProof/>
        </w:rPr>
      </w:r>
      <w:r>
        <w:rPr>
          <w:noProof/>
        </w:rPr>
        <w:fldChar w:fldCharType="separate"/>
      </w:r>
      <w:r>
        <w:rPr>
          <w:noProof/>
        </w:rPr>
        <w:t>116</w:t>
      </w:r>
      <w:r>
        <w:rPr>
          <w:noProof/>
        </w:rPr>
        <w:fldChar w:fldCharType="end"/>
      </w:r>
    </w:p>
    <w:p w14:paraId="77026AEF" w14:textId="6B582DF4"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F30375">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Structured data types</w:t>
      </w:r>
      <w:r>
        <w:rPr>
          <w:noProof/>
        </w:rPr>
        <w:tab/>
      </w:r>
      <w:r>
        <w:rPr>
          <w:noProof/>
        </w:rPr>
        <w:fldChar w:fldCharType="begin" w:fldLock="1"/>
      </w:r>
      <w:r>
        <w:rPr>
          <w:noProof/>
        </w:rPr>
        <w:instrText xml:space="preserve"> PAGEREF _Toc209623507 \h </w:instrText>
      </w:r>
      <w:r>
        <w:rPr>
          <w:noProof/>
        </w:rPr>
      </w:r>
      <w:r>
        <w:rPr>
          <w:noProof/>
        </w:rPr>
        <w:fldChar w:fldCharType="separate"/>
      </w:r>
      <w:r>
        <w:rPr>
          <w:noProof/>
        </w:rPr>
        <w:t>117</w:t>
      </w:r>
      <w:r>
        <w:rPr>
          <w:noProof/>
        </w:rPr>
        <w:fldChar w:fldCharType="end"/>
      </w:r>
    </w:p>
    <w:p w14:paraId="32CD4FE1" w14:textId="470C4E6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_Toc209623508 \h </w:instrText>
      </w:r>
      <w:r>
        <w:rPr>
          <w:noProof/>
        </w:rPr>
      </w:r>
      <w:r>
        <w:rPr>
          <w:noProof/>
        </w:rPr>
        <w:fldChar w:fldCharType="separate"/>
      </w:r>
      <w:r>
        <w:rPr>
          <w:noProof/>
        </w:rPr>
        <w:t>117</w:t>
      </w:r>
      <w:r>
        <w:rPr>
          <w:noProof/>
        </w:rPr>
        <w:fldChar w:fldCharType="end"/>
      </w:r>
    </w:p>
    <w:p w14:paraId="097E4ABA" w14:textId="12F17D1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DAAPolReq</w:t>
      </w:r>
      <w:r>
        <w:rPr>
          <w:noProof/>
        </w:rPr>
        <w:tab/>
      </w:r>
      <w:r>
        <w:rPr>
          <w:noProof/>
        </w:rPr>
        <w:fldChar w:fldCharType="begin" w:fldLock="1"/>
      </w:r>
      <w:r>
        <w:rPr>
          <w:noProof/>
        </w:rPr>
        <w:instrText xml:space="preserve"> PAGEREF _Toc209623509 \h </w:instrText>
      </w:r>
      <w:r>
        <w:rPr>
          <w:noProof/>
        </w:rPr>
      </w:r>
      <w:r>
        <w:rPr>
          <w:noProof/>
        </w:rPr>
        <w:fldChar w:fldCharType="separate"/>
      </w:r>
      <w:r>
        <w:rPr>
          <w:noProof/>
        </w:rPr>
        <w:t>118</w:t>
      </w:r>
      <w:r>
        <w:rPr>
          <w:noProof/>
        </w:rPr>
        <w:fldChar w:fldCharType="end"/>
      </w:r>
    </w:p>
    <w:p w14:paraId="4D0568D5" w14:textId="42AB64B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DAAPolResp</w:t>
      </w:r>
      <w:r>
        <w:rPr>
          <w:noProof/>
        </w:rPr>
        <w:tab/>
      </w:r>
      <w:r>
        <w:rPr>
          <w:noProof/>
        </w:rPr>
        <w:fldChar w:fldCharType="begin" w:fldLock="1"/>
      </w:r>
      <w:r>
        <w:rPr>
          <w:noProof/>
        </w:rPr>
        <w:instrText xml:space="preserve"> PAGEREF _Toc209623510 \h </w:instrText>
      </w:r>
      <w:r>
        <w:rPr>
          <w:noProof/>
        </w:rPr>
      </w:r>
      <w:r>
        <w:rPr>
          <w:noProof/>
        </w:rPr>
        <w:fldChar w:fldCharType="separate"/>
      </w:r>
      <w:r>
        <w:rPr>
          <w:noProof/>
        </w:rPr>
        <w:t>118</w:t>
      </w:r>
      <w:r>
        <w:rPr>
          <w:noProof/>
        </w:rPr>
        <w:fldChar w:fldCharType="end"/>
      </w:r>
    </w:p>
    <w:p w14:paraId="6393941C" w14:textId="5424344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DAAPolicy</w:t>
      </w:r>
      <w:r>
        <w:rPr>
          <w:noProof/>
        </w:rPr>
        <w:tab/>
      </w:r>
      <w:r>
        <w:rPr>
          <w:noProof/>
        </w:rPr>
        <w:fldChar w:fldCharType="begin" w:fldLock="1"/>
      </w:r>
      <w:r>
        <w:rPr>
          <w:noProof/>
        </w:rPr>
        <w:instrText xml:space="preserve"> PAGEREF _Toc209623511 \h </w:instrText>
      </w:r>
      <w:r>
        <w:rPr>
          <w:noProof/>
        </w:rPr>
      </w:r>
      <w:r>
        <w:rPr>
          <w:noProof/>
        </w:rPr>
        <w:fldChar w:fldCharType="separate"/>
      </w:r>
      <w:r>
        <w:rPr>
          <w:noProof/>
        </w:rPr>
        <w:t>118</w:t>
      </w:r>
      <w:r>
        <w:rPr>
          <w:noProof/>
        </w:rPr>
        <w:fldChar w:fldCharType="end"/>
      </w:r>
    </w:p>
    <w:p w14:paraId="2FA5E31E" w14:textId="77599EC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DAAPolicyPatch</w:t>
      </w:r>
      <w:r>
        <w:rPr>
          <w:noProof/>
        </w:rPr>
        <w:tab/>
      </w:r>
      <w:r>
        <w:rPr>
          <w:noProof/>
        </w:rPr>
        <w:fldChar w:fldCharType="begin" w:fldLock="1"/>
      </w:r>
      <w:r>
        <w:rPr>
          <w:noProof/>
        </w:rPr>
        <w:instrText xml:space="preserve"> PAGEREF _Toc209623512 \h </w:instrText>
      </w:r>
      <w:r>
        <w:rPr>
          <w:noProof/>
        </w:rPr>
      </w:r>
      <w:r>
        <w:rPr>
          <w:noProof/>
        </w:rPr>
        <w:fldChar w:fldCharType="separate"/>
      </w:r>
      <w:r>
        <w:rPr>
          <w:noProof/>
        </w:rPr>
        <w:t>119</w:t>
      </w:r>
      <w:r>
        <w:rPr>
          <w:noProof/>
        </w:rPr>
        <w:fldChar w:fldCharType="end"/>
      </w:r>
    </w:p>
    <w:p w14:paraId="0A06D3CA" w14:textId="41939A5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DAAAppPolicy</w:t>
      </w:r>
      <w:r>
        <w:rPr>
          <w:noProof/>
        </w:rPr>
        <w:tab/>
      </w:r>
      <w:r>
        <w:rPr>
          <w:noProof/>
        </w:rPr>
        <w:fldChar w:fldCharType="begin" w:fldLock="1"/>
      </w:r>
      <w:r>
        <w:rPr>
          <w:noProof/>
        </w:rPr>
        <w:instrText xml:space="preserve"> PAGEREF _Toc209623513 \h </w:instrText>
      </w:r>
      <w:r>
        <w:rPr>
          <w:noProof/>
        </w:rPr>
      </w:r>
      <w:r>
        <w:rPr>
          <w:noProof/>
        </w:rPr>
        <w:fldChar w:fldCharType="separate"/>
      </w:r>
      <w:r>
        <w:rPr>
          <w:noProof/>
        </w:rPr>
        <w:t>119</w:t>
      </w:r>
      <w:r>
        <w:rPr>
          <w:noProof/>
        </w:rPr>
        <w:fldChar w:fldCharType="end"/>
      </w:r>
    </w:p>
    <w:p w14:paraId="42F79059" w14:textId="2B5F337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InformDAAEventsReq</w:t>
      </w:r>
      <w:r>
        <w:rPr>
          <w:noProof/>
        </w:rPr>
        <w:tab/>
      </w:r>
      <w:r>
        <w:rPr>
          <w:noProof/>
        </w:rPr>
        <w:fldChar w:fldCharType="begin" w:fldLock="1"/>
      </w:r>
      <w:r>
        <w:rPr>
          <w:noProof/>
        </w:rPr>
        <w:instrText xml:space="preserve"> PAGEREF _Toc209623514 \h </w:instrText>
      </w:r>
      <w:r>
        <w:rPr>
          <w:noProof/>
        </w:rPr>
      </w:r>
      <w:r>
        <w:rPr>
          <w:noProof/>
        </w:rPr>
        <w:fldChar w:fldCharType="separate"/>
      </w:r>
      <w:r>
        <w:rPr>
          <w:noProof/>
        </w:rPr>
        <w:t>120</w:t>
      </w:r>
      <w:r>
        <w:rPr>
          <w:noProof/>
        </w:rPr>
        <w:fldChar w:fldCharType="end"/>
      </w:r>
    </w:p>
    <w:p w14:paraId="2E69875E" w14:textId="511FF95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DAAPolConfigNotif</w:t>
      </w:r>
      <w:r>
        <w:rPr>
          <w:noProof/>
        </w:rPr>
        <w:tab/>
      </w:r>
      <w:r>
        <w:rPr>
          <w:noProof/>
        </w:rPr>
        <w:fldChar w:fldCharType="begin" w:fldLock="1"/>
      </w:r>
      <w:r>
        <w:rPr>
          <w:noProof/>
        </w:rPr>
        <w:instrText xml:space="preserve"> PAGEREF _Toc209623515 \h </w:instrText>
      </w:r>
      <w:r>
        <w:rPr>
          <w:noProof/>
        </w:rPr>
      </w:r>
      <w:r>
        <w:rPr>
          <w:noProof/>
        </w:rPr>
        <w:fldChar w:fldCharType="separate"/>
      </w:r>
      <w:r>
        <w:rPr>
          <w:noProof/>
        </w:rPr>
        <w:t>120</w:t>
      </w:r>
      <w:r>
        <w:rPr>
          <w:noProof/>
        </w:rPr>
        <w:fldChar w:fldCharType="end"/>
      </w:r>
    </w:p>
    <w:p w14:paraId="217ADD3E" w14:textId="71F8865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DAAEventsInfo</w:t>
      </w:r>
      <w:r>
        <w:rPr>
          <w:noProof/>
        </w:rPr>
        <w:tab/>
      </w:r>
      <w:r>
        <w:rPr>
          <w:noProof/>
        </w:rPr>
        <w:fldChar w:fldCharType="begin" w:fldLock="1"/>
      </w:r>
      <w:r>
        <w:rPr>
          <w:noProof/>
        </w:rPr>
        <w:instrText xml:space="preserve"> PAGEREF _Toc209623516 \h </w:instrText>
      </w:r>
      <w:r>
        <w:rPr>
          <w:noProof/>
        </w:rPr>
      </w:r>
      <w:r>
        <w:rPr>
          <w:noProof/>
        </w:rPr>
        <w:fldChar w:fldCharType="separate"/>
      </w:r>
      <w:r>
        <w:rPr>
          <w:noProof/>
        </w:rPr>
        <w:t>120</w:t>
      </w:r>
      <w:r>
        <w:rPr>
          <w:noProof/>
        </w:rPr>
        <w:fldChar w:fldCharType="end"/>
      </w:r>
    </w:p>
    <w:p w14:paraId="018660EE" w14:textId="363C19B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DAAEvent</w:t>
      </w:r>
      <w:r>
        <w:rPr>
          <w:noProof/>
        </w:rPr>
        <w:tab/>
      </w:r>
      <w:r>
        <w:rPr>
          <w:noProof/>
        </w:rPr>
        <w:fldChar w:fldCharType="begin" w:fldLock="1"/>
      </w:r>
      <w:r>
        <w:rPr>
          <w:noProof/>
        </w:rPr>
        <w:instrText xml:space="preserve"> PAGEREF _Toc209623517 \h </w:instrText>
      </w:r>
      <w:r>
        <w:rPr>
          <w:noProof/>
        </w:rPr>
      </w:r>
      <w:r>
        <w:rPr>
          <w:noProof/>
        </w:rPr>
        <w:fldChar w:fldCharType="separate"/>
      </w:r>
      <w:r>
        <w:rPr>
          <w:noProof/>
        </w:rPr>
        <w:t>120</w:t>
      </w:r>
      <w:r>
        <w:rPr>
          <w:noProof/>
        </w:rPr>
        <w:fldChar w:fldCharType="end"/>
      </w:r>
    </w:p>
    <w:p w14:paraId="1B412FED" w14:textId="300AFFA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DAATriggThresholds</w:t>
      </w:r>
      <w:r>
        <w:rPr>
          <w:noProof/>
        </w:rPr>
        <w:tab/>
      </w:r>
      <w:r>
        <w:rPr>
          <w:noProof/>
        </w:rPr>
        <w:fldChar w:fldCharType="begin" w:fldLock="1"/>
      </w:r>
      <w:r>
        <w:rPr>
          <w:noProof/>
        </w:rPr>
        <w:instrText xml:space="preserve"> PAGEREF _Toc209623518 \h </w:instrText>
      </w:r>
      <w:r>
        <w:rPr>
          <w:noProof/>
        </w:rPr>
      </w:r>
      <w:r>
        <w:rPr>
          <w:noProof/>
        </w:rPr>
        <w:fldChar w:fldCharType="separate"/>
      </w:r>
      <w:r>
        <w:rPr>
          <w:noProof/>
        </w:rPr>
        <w:t>121</w:t>
      </w:r>
      <w:r>
        <w:rPr>
          <w:noProof/>
        </w:rPr>
        <w:fldChar w:fldCharType="end"/>
      </w:r>
    </w:p>
    <w:p w14:paraId="2ED86A0C" w14:textId="0CB48F4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F30375">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Simple data types and enumerations</w:t>
      </w:r>
      <w:r>
        <w:rPr>
          <w:noProof/>
        </w:rPr>
        <w:tab/>
      </w:r>
      <w:r>
        <w:rPr>
          <w:noProof/>
        </w:rPr>
        <w:fldChar w:fldCharType="begin" w:fldLock="1"/>
      </w:r>
      <w:r>
        <w:rPr>
          <w:noProof/>
        </w:rPr>
        <w:instrText xml:space="preserve"> PAGEREF _Toc209623519 \h </w:instrText>
      </w:r>
      <w:r>
        <w:rPr>
          <w:noProof/>
        </w:rPr>
      </w:r>
      <w:r>
        <w:rPr>
          <w:noProof/>
        </w:rPr>
        <w:fldChar w:fldCharType="separate"/>
      </w:r>
      <w:r>
        <w:rPr>
          <w:noProof/>
        </w:rPr>
        <w:t>121</w:t>
      </w:r>
      <w:r>
        <w:rPr>
          <w:noProof/>
        </w:rPr>
        <w:fldChar w:fldCharType="end"/>
      </w:r>
    </w:p>
    <w:p w14:paraId="3F691042" w14:textId="3BBFA14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_Toc209623520 \h </w:instrText>
      </w:r>
      <w:r>
        <w:rPr>
          <w:noProof/>
        </w:rPr>
      </w:r>
      <w:r>
        <w:rPr>
          <w:noProof/>
        </w:rPr>
        <w:fldChar w:fldCharType="separate"/>
      </w:r>
      <w:r>
        <w:rPr>
          <w:noProof/>
        </w:rPr>
        <w:t>121</w:t>
      </w:r>
      <w:r>
        <w:rPr>
          <w:noProof/>
        </w:rPr>
        <w:fldChar w:fldCharType="end"/>
      </w:r>
    </w:p>
    <w:p w14:paraId="3CA19785" w14:textId="78C6375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_Toc209623521 \h </w:instrText>
      </w:r>
      <w:r>
        <w:rPr>
          <w:noProof/>
        </w:rPr>
      </w:r>
      <w:r>
        <w:rPr>
          <w:noProof/>
        </w:rPr>
        <w:fldChar w:fldCharType="separate"/>
      </w:r>
      <w:r>
        <w:rPr>
          <w:noProof/>
        </w:rPr>
        <w:t>121</w:t>
      </w:r>
      <w:r>
        <w:rPr>
          <w:noProof/>
        </w:rPr>
        <w:fldChar w:fldCharType="end"/>
      </w:r>
    </w:p>
    <w:p w14:paraId="1E3E9BE4" w14:textId="2636232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DAAPolConfigStatus</w:t>
      </w:r>
      <w:r>
        <w:rPr>
          <w:noProof/>
        </w:rPr>
        <w:tab/>
      </w:r>
      <w:r>
        <w:rPr>
          <w:noProof/>
        </w:rPr>
        <w:fldChar w:fldCharType="begin" w:fldLock="1"/>
      </w:r>
      <w:r>
        <w:rPr>
          <w:noProof/>
        </w:rPr>
        <w:instrText xml:space="preserve"> PAGEREF _Toc209623522 \h </w:instrText>
      </w:r>
      <w:r>
        <w:rPr>
          <w:noProof/>
        </w:rPr>
      </w:r>
      <w:r>
        <w:rPr>
          <w:noProof/>
        </w:rPr>
        <w:fldChar w:fldCharType="separate"/>
      </w:r>
      <w:r>
        <w:rPr>
          <w:noProof/>
        </w:rPr>
        <w:t>121</w:t>
      </w:r>
      <w:r>
        <w:rPr>
          <w:noProof/>
        </w:rPr>
        <w:fldChar w:fldCharType="end"/>
      </w:r>
    </w:p>
    <w:p w14:paraId="62EF33BF" w14:textId="3EDB01D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Alert</w:t>
      </w:r>
      <w:r>
        <w:rPr>
          <w:noProof/>
        </w:rPr>
        <w:tab/>
      </w:r>
      <w:r>
        <w:rPr>
          <w:noProof/>
        </w:rPr>
        <w:fldChar w:fldCharType="begin" w:fldLock="1"/>
      </w:r>
      <w:r>
        <w:rPr>
          <w:noProof/>
        </w:rPr>
        <w:instrText xml:space="preserve"> PAGEREF _Toc209623523 \h </w:instrText>
      </w:r>
      <w:r>
        <w:rPr>
          <w:noProof/>
        </w:rPr>
      </w:r>
      <w:r>
        <w:rPr>
          <w:noProof/>
        </w:rPr>
        <w:fldChar w:fldCharType="separate"/>
      </w:r>
      <w:r>
        <w:rPr>
          <w:noProof/>
        </w:rPr>
        <w:t>121</w:t>
      </w:r>
      <w:r>
        <w:rPr>
          <w:noProof/>
        </w:rPr>
        <w:fldChar w:fldCharType="end"/>
      </w:r>
    </w:p>
    <w:p w14:paraId="0DA10FE4" w14:textId="5A5E104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F30375">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_Toc209623524 \h </w:instrText>
      </w:r>
      <w:r>
        <w:rPr>
          <w:noProof/>
        </w:rPr>
      </w:r>
      <w:r>
        <w:rPr>
          <w:noProof/>
        </w:rPr>
        <w:fldChar w:fldCharType="separate"/>
      </w:r>
      <w:r>
        <w:rPr>
          <w:noProof/>
        </w:rPr>
        <w:t>122</w:t>
      </w:r>
      <w:r>
        <w:rPr>
          <w:noProof/>
        </w:rPr>
        <w:fldChar w:fldCharType="end"/>
      </w:r>
    </w:p>
    <w:p w14:paraId="76EB47B6" w14:textId="1D265B5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_Toc209623525 \h </w:instrText>
      </w:r>
      <w:r>
        <w:rPr>
          <w:noProof/>
        </w:rPr>
      </w:r>
      <w:r>
        <w:rPr>
          <w:noProof/>
        </w:rPr>
        <w:fldChar w:fldCharType="separate"/>
      </w:r>
      <w:r>
        <w:rPr>
          <w:noProof/>
        </w:rPr>
        <w:t>122</w:t>
      </w:r>
      <w:r>
        <w:rPr>
          <w:noProof/>
        </w:rPr>
        <w:fldChar w:fldCharType="end"/>
      </w:r>
    </w:p>
    <w:p w14:paraId="3B2AFF90" w14:textId="604541F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_Toc209623526 \h </w:instrText>
      </w:r>
      <w:r>
        <w:rPr>
          <w:noProof/>
        </w:rPr>
      </w:r>
      <w:r>
        <w:rPr>
          <w:noProof/>
        </w:rPr>
        <w:fldChar w:fldCharType="separate"/>
      </w:r>
      <w:r>
        <w:rPr>
          <w:noProof/>
        </w:rPr>
        <w:t>122</w:t>
      </w:r>
      <w:r>
        <w:rPr>
          <w:noProof/>
        </w:rPr>
        <w:fldChar w:fldCharType="end"/>
      </w:r>
    </w:p>
    <w:p w14:paraId="7B9B0742" w14:textId="22949B2F"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_Toc209623527 \h </w:instrText>
      </w:r>
      <w:r>
        <w:rPr>
          <w:noProof/>
        </w:rPr>
      </w:r>
      <w:r>
        <w:rPr>
          <w:noProof/>
        </w:rPr>
        <w:fldChar w:fldCharType="separate"/>
      </w:r>
      <w:r>
        <w:rPr>
          <w:noProof/>
        </w:rPr>
        <w:t>122</w:t>
      </w:r>
      <w:r>
        <w:rPr>
          <w:noProof/>
        </w:rPr>
        <w:fldChar w:fldCharType="end"/>
      </w:r>
    </w:p>
    <w:p w14:paraId="057267EA" w14:textId="638755E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_Toc209623528 \h </w:instrText>
      </w:r>
      <w:r>
        <w:rPr>
          <w:noProof/>
        </w:rPr>
      </w:r>
      <w:r>
        <w:rPr>
          <w:noProof/>
        </w:rPr>
        <w:fldChar w:fldCharType="separate"/>
      </w:r>
      <w:r>
        <w:rPr>
          <w:noProof/>
        </w:rPr>
        <w:t>122</w:t>
      </w:r>
      <w:r>
        <w:rPr>
          <w:noProof/>
        </w:rPr>
        <w:fldChar w:fldCharType="end"/>
      </w:r>
    </w:p>
    <w:p w14:paraId="11093615" w14:textId="0B01E9D4"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_Toc209623529 \h </w:instrText>
      </w:r>
      <w:r>
        <w:rPr>
          <w:noProof/>
        </w:rPr>
      </w:r>
      <w:r>
        <w:rPr>
          <w:noProof/>
        </w:rPr>
        <w:fldChar w:fldCharType="separate"/>
      </w:r>
      <w:r>
        <w:rPr>
          <w:noProof/>
        </w:rPr>
        <w:t>122</w:t>
      </w:r>
      <w:r>
        <w:rPr>
          <w:noProof/>
        </w:rPr>
        <w:fldChar w:fldCharType="end"/>
      </w:r>
    </w:p>
    <w:p w14:paraId="296C6E57" w14:textId="78C47AA2"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_Toc209623530 \h </w:instrText>
      </w:r>
      <w:r>
        <w:rPr>
          <w:noProof/>
        </w:rPr>
      </w:r>
      <w:r>
        <w:rPr>
          <w:noProof/>
        </w:rPr>
        <w:fldChar w:fldCharType="separate"/>
      </w:r>
      <w:r>
        <w:rPr>
          <w:noProof/>
        </w:rPr>
        <w:t>122</w:t>
      </w:r>
      <w:r>
        <w:rPr>
          <w:noProof/>
        </w:rPr>
        <w:fldChar w:fldCharType="end"/>
      </w:r>
    </w:p>
    <w:p w14:paraId="3FD1C79D" w14:textId="6382A1F9"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_Toc209623531 \h </w:instrText>
      </w:r>
      <w:r>
        <w:rPr>
          <w:noProof/>
        </w:rPr>
      </w:r>
      <w:r>
        <w:rPr>
          <w:noProof/>
        </w:rPr>
        <w:fldChar w:fldCharType="separate"/>
      </w:r>
      <w:r>
        <w:rPr>
          <w:noProof/>
        </w:rPr>
        <w:t>122</w:t>
      </w:r>
      <w:r>
        <w:rPr>
          <w:noProof/>
        </w:rPr>
        <w:fldChar w:fldCharType="end"/>
      </w:r>
    </w:p>
    <w:p w14:paraId="6DE39ADD" w14:textId="2305DD3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_Toc209623532 \h </w:instrText>
      </w:r>
      <w:r>
        <w:rPr>
          <w:noProof/>
        </w:rPr>
      </w:r>
      <w:r>
        <w:rPr>
          <w:noProof/>
        </w:rPr>
        <w:fldChar w:fldCharType="separate"/>
      </w:r>
      <w:r>
        <w:rPr>
          <w:noProof/>
        </w:rPr>
        <w:t>123</w:t>
      </w:r>
      <w:r>
        <w:rPr>
          <w:noProof/>
        </w:rPr>
        <w:fldChar w:fldCharType="end"/>
      </w:r>
    </w:p>
    <w:p w14:paraId="4FB8FF67" w14:textId="660CC708"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UAE_UAVDynamicInfo API</w:t>
      </w:r>
      <w:r>
        <w:rPr>
          <w:noProof/>
        </w:rPr>
        <w:tab/>
      </w:r>
      <w:r>
        <w:rPr>
          <w:noProof/>
        </w:rPr>
        <w:fldChar w:fldCharType="begin" w:fldLock="1"/>
      </w:r>
      <w:r>
        <w:rPr>
          <w:noProof/>
        </w:rPr>
        <w:instrText xml:space="preserve"> PAGEREF _Toc209623533 \h </w:instrText>
      </w:r>
      <w:r>
        <w:rPr>
          <w:noProof/>
        </w:rPr>
      </w:r>
      <w:r>
        <w:rPr>
          <w:noProof/>
        </w:rPr>
        <w:fldChar w:fldCharType="separate"/>
      </w:r>
      <w:r>
        <w:rPr>
          <w:noProof/>
        </w:rPr>
        <w:t>124</w:t>
      </w:r>
      <w:r>
        <w:rPr>
          <w:noProof/>
        </w:rPr>
        <w:fldChar w:fldCharType="end"/>
      </w:r>
    </w:p>
    <w:p w14:paraId="072AFAA6" w14:textId="11577A03"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_Toc209623534 \h </w:instrText>
      </w:r>
      <w:r>
        <w:rPr>
          <w:noProof/>
        </w:rPr>
      </w:r>
      <w:r>
        <w:rPr>
          <w:noProof/>
        </w:rPr>
        <w:fldChar w:fldCharType="separate"/>
      </w:r>
      <w:r>
        <w:rPr>
          <w:noProof/>
        </w:rPr>
        <w:t>124</w:t>
      </w:r>
      <w:r>
        <w:rPr>
          <w:noProof/>
        </w:rPr>
        <w:fldChar w:fldCharType="end"/>
      </w:r>
    </w:p>
    <w:p w14:paraId="16DE58D2" w14:textId="1DB268CE"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_Toc209623535 \h </w:instrText>
      </w:r>
      <w:r>
        <w:rPr>
          <w:noProof/>
        </w:rPr>
      </w:r>
      <w:r>
        <w:rPr>
          <w:noProof/>
        </w:rPr>
        <w:fldChar w:fldCharType="separate"/>
      </w:r>
      <w:r>
        <w:rPr>
          <w:noProof/>
        </w:rPr>
        <w:t>124</w:t>
      </w:r>
      <w:r>
        <w:rPr>
          <w:noProof/>
        </w:rPr>
        <w:fldChar w:fldCharType="end"/>
      </w:r>
    </w:p>
    <w:p w14:paraId="6B0231B3" w14:textId="121299A0"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_Toc209623536 \h </w:instrText>
      </w:r>
      <w:r>
        <w:rPr>
          <w:noProof/>
        </w:rPr>
      </w:r>
      <w:r>
        <w:rPr>
          <w:noProof/>
        </w:rPr>
        <w:fldChar w:fldCharType="separate"/>
      </w:r>
      <w:r>
        <w:rPr>
          <w:noProof/>
        </w:rPr>
        <w:t>124</w:t>
      </w:r>
      <w:r>
        <w:rPr>
          <w:noProof/>
        </w:rPr>
        <w:fldChar w:fldCharType="end"/>
      </w:r>
    </w:p>
    <w:p w14:paraId="4E398FD2" w14:textId="7C29BA5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_Toc209623537 \h </w:instrText>
      </w:r>
      <w:r>
        <w:rPr>
          <w:noProof/>
        </w:rPr>
      </w:r>
      <w:r>
        <w:rPr>
          <w:noProof/>
        </w:rPr>
        <w:fldChar w:fldCharType="separate"/>
      </w:r>
      <w:r>
        <w:rPr>
          <w:noProof/>
        </w:rPr>
        <w:t>124</w:t>
      </w:r>
      <w:r>
        <w:rPr>
          <w:noProof/>
        </w:rPr>
        <w:fldChar w:fldCharType="end"/>
      </w:r>
    </w:p>
    <w:p w14:paraId="114F456E" w14:textId="376C90D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sidRPr="00F30375">
        <w:rPr>
          <w:noProof/>
          <w:lang w:val="fr-FR" w:eastAsia="zh-CN"/>
        </w:rPr>
        <w:t>6.5</w:t>
      </w:r>
      <w:r w:rsidRPr="00F30375">
        <w:rPr>
          <w:noProof/>
          <w:lang w:val="fr-FR"/>
        </w:rPr>
        <w:t>.3.2</w:t>
      </w:r>
      <w:r>
        <w:rPr>
          <w:rFonts w:asciiTheme="minorHAnsi" w:eastAsiaTheme="minorEastAsia" w:hAnsiTheme="minorHAnsi" w:cstheme="minorBidi"/>
          <w:noProof/>
          <w:kern w:val="2"/>
          <w:sz w:val="24"/>
          <w:szCs w:val="24"/>
          <w:lang w:eastAsia="en-GB"/>
          <w14:ligatures w14:val="standardContextual"/>
        </w:rPr>
        <w:tab/>
      </w:r>
      <w:r w:rsidRPr="00F30375">
        <w:rPr>
          <w:noProof/>
          <w:lang w:val="fr-FR"/>
        </w:rPr>
        <w:t xml:space="preserve">Resource: </w:t>
      </w:r>
      <w:r w:rsidRPr="00F30375">
        <w:rPr>
          <w:bCs/>
          <w:noProof/>
          <w:lang w:val="fr-FR"/>
        </w:rPr>
        <w:t>UAV Dynamic Information Subscription</w:t>
      </w:r>
      <w:r w:rsidRPr="00F30375">
        <w:rPr>
          <w:noProof/>
          <w:lang w:val="fr-FR"/>
        </w:rPr>
        <w:t>s</w:t>
      </w:r>
      <w:r>
        <w:rPr>
          <w:noProof/>
        </w:rPr>
        <w:tab/>
      </w:r>
      <w:r>
        <w:rPr>
          <w:noProof/>
        </w:rPr>
        <w:fldChar w:fldCharType="begin" w:fldLock="1"/>
      </w:r>
      <w:r>
        <w:rPr>
          <w:noProof/>
        </w:rPr>
        <w:instrText xml:space="preserve"> PAGEREF _Toc209623538 \h </w:instrText>
      </w:r>
      <w:r>
        <w:rPr>
          <w:noProof/>
        </w:rPr>
      </w:r>
      <w:r>
        <w:rPr>
          <w:noProof/>
        </w:rPr>
        <w:fldChar w:fldCharType="separate"/>
      </w:r>
      <w:r>
        <w:rPr>
          <w:noProof/>
        </w:rPr>
        <w:t>125</w:t>
      </w:r>
      <w:r>
        <w:rPr>
          <w:noProof/>
        </w:rPr>
        <w:fldChar w:fldCharType="end"/>
      </w:r>
    </w:p>
    <w:p w14:paraId="29275425" w14:textId="6D8E26D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sidRPr="00F30375">
        <w:rPr>
          <w:noProof/>
          <w:lang w:val="fr-FR" w:eastAsia="zh-CN"/>
        </w:rPr>
        <w:t>6.5</w:t>
      </w:r>
      <w:r w:rsidRPr="00F30375">
        <w:rPr>
          <w:noProof/>
          <w:lang w:val="fr-FR"/>
        </w:rPr>
        <w:t>.3.2.1</w:t>
      </w:r>
      <w:r>
        <w:rPr>
          <w:rFonts w:asciiTheme="minorHAnsi" w:eastAsiaTheme="minorEastAsia" w:hAnsiTheme="minorHAnsi" w:cstheme="minorBidi"/>
          <w:noProof/>
          <w:kern w:val="2"/>
          <w:sz w:val="24"/>
          <w:szCs w:val="24"/>
          <w:lang w:eastAsia="en-GB"/>
          <w14:ligatures w14:val="standardContextual"/>
        </w:rPr>
        <w:tab/>
      </w:r>
      <w:r w:rsidRPr="00F30375">
        <w:rPr>
          <w:noProof/>
          <w:lang w:val="fr-FR"/>
        </w:rPr>
        <w:t>Description</w:t>
      </w:r>
      <w:r>
        <w:rPr>
          <w:noProof/>
        </w:rPr>
        <w:tab/>
      </w:r>
      <w:r>
        <w:rPr>
          <w:noProof/>
        </w:rPr>
        <w:fldChar w:fldCharType="begin" w:fldLock="1"/>
      </w:r>
      <w:r>
        <w:rPr>
          <w:noProof/>
        </w:rPr>
        <w:instrText xml:space="preserve"> PAGEREF _Toc209623539 \h </w:instrText>
      </w:r>
      <w:r>
        <w:rPr>
          <w:noProof/>
        </w:rPr>
      </w:r>
      <w:r>
        <w:rPr>
          <w:noProof/>
        </w:rPr>
        <w:fldChar w:fldCharType="separate"/>
      </w:r>
      <w:r>
        <w:rPr>
          <w:noProof/>
        </w:rPr>
        <w:t>125</w:t>
      </w:r>
      <w:r>
        <w:rPr>
          <w:noProof/>
        </w:rPr>
        <w:fldChar w:fldCharType="end"/>
      </w:r>
    </w:p>
    <w:p w14:paraId="64D3D858" w14:textId="70D8F62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_Toc209623540 \h </w:instrText>
      </w:r>
      <w:r>
        <w:rPr>
          <w:noProof/>
        </w:rPr>
      </w:r>
      <w:r>
        <w:rPr>
          <w:noProof/>
        </w:rPr>
        <w:fldChar w:fldCharType="separate"/>
      </w:r>
      <w:r>
        <w:rPr>
          <w:noProof/>
        </w:rPr>
        <w:t>125</w:t>
      </w:r>
      <w:r>
        <w:rPr>
          <w:noProof/>
        </w:rPr>
        <w:fldChar w:fldCharType="end"/>
      </w:r>
    </w:p>
    <w:p w14:paraId="2E1F9E0F" w14:textId="166C81F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_Toc209623541 \h </w:instrText>
      </w:r>
      <w:r>
        <w:rPr>
          <w:noProof/>
        </w:rPr>
      </w:r>
      <w:r>
        <w:rPr>
          <w:noProof/>
        </w:rPr>
        <w:fldChar w:fldCharType="separate"/>
      </w:r>
      <w:r>
        <w:rPr>
          <w:noProof/>
        </w:rPr>
        <w:t>125</w:t>
      </w:r>
      <w:r>
        <w:rPr>
          <w:noProof/>
        </w:rPr>
        <w:fldChar w:fldCharType="end"/>
      </w:r>
    </w:p>
    <w:p w14:paraId="0DFF631E" w14:textId="6DFCED0D"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_Toc209623542 \h </w:instrText>
      </w:r>
      <w:r>
        <w:rPr>
          <w:noProof/>
        </w:rPr>
      </w:r>
      <w:r>
        <w:rPr>
          <w:noProof/>
        </w:rPr>
        <w:fldChar w:fldCharType="separate"/>
      </w:r>
      <w:r>
        <w:rPr>
          <w:noProof/>
        </w:rPr>
        <w:t>125</w:t>
      </w:r>
      <w:r>
        <w:rPr>
          <w:noProof/>
        </w:rPr>
        <w:fldChar w:fldCharType="end"/>
      </w:r>
    </w:p>
    <w:p w14:paraId="198A3C2F" w14:textId="0CEEE4C1"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.3.2.3.2</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_Toc209623543 \h </w:instrText>
      </w:r>
      <w:r>
        <w:rPr>
          <w:noProof/>
        </w:rPr>
      </w:r>
      <w:r>
        <w:rPr>
          <w:noProof/>
        </w:rPr>
        <w:fldChar w:fldCharType="separate"/>
      </w:r>
      <w:r>
        <w:rPr>
          <w:noProof/>
        </w:rPr>
        <w:t>126</w:t>
      </w:r>
      <w:r>
        <w:rPr>
          <w:noProof/>
        </w:rPr>
        <w:fldChar w:fldCharType="end"/>
      </w:r>
    </w:p>
    <w:p w14:paraId="67339915" w14:textId="47D8640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_Toc209623544 \h </w:instrText>
      </w:r>
      <w:r>
        <w:rPr>
          <w:noProof/>
        </w:rPr>
      </w:r>
      <w:r>
        <w:rPr>
          <w:noProof/>
        </w:rPr>
        <w:fldChar w:fldCharType="separate"/>
      </w:r>
      <w:r>
        <w:rPr>
          <w:noProof/>
        </w:rPr>
        <w:t>127</w:t>
      </w:r>
      <w:r>
        <w:rPr>
          <w:noProof/>
        </w:rPr>
        <w:fldChar w:fldCharType="end"/>
      </w:r>
    </w:p>
    <w:p w14:paraId="4184BBCE" w14:textId="21BF1521"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F30375">
        <w:rPr>
          <w:bCs/>
          <w:noProof/>
        </w:rPr>
        <w:t>UAV Dynamic Information Subscription</w:t>
      </w:r>
      <w:r>
        <w:rPr>
          <w:noProof/>
        </w:rPr>
        <w:tab/>
      </w:r>
      <w:r>
        <w:rPr>
          <w:noProof/>
        </w:rPr>
        <w:fldChar w:fldCharType="begin" w:fldLock="1"/>
      </w:r>
      <w:r>
        <w:rPr>
          <w:noProof/>
        </w:rPr>
        <w:instrText xml:space="preserve"> PAGEREF _Toc209623545 \h </w:instrText>
      </w:r>
      <w:r>
        <w:rPr>
          <w:noProof/>
        </w:rPr>
      </w:r>
      <w:r>
        <w:rPr>
          <w:noProof/>
        </w:rPr>
        <w:fldChar w:fldCharType="separate"/>
      </w:r>
      <w:r>
        <w:rPr>
          <w:noProof/>
        </w:rPr>
        <w:t>127</w:t>
      </w:r>
      <w:r>
        <w:rPr>
          <w:noProof/>
        </w:rPr>
        <w:fldChar w:fldCharType="end"/>
      </w:r>
    </w:p>
    <w:p w14:paraId="1C25AD5F" w14:textId="4BF2B06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_Toc209623546 \h </w:instrText>
      </w:r>
      <w:r>
        <w:rPr>
          <w:noProof/>
        </w:rPr>
      </w:r>
      <w:r>
        <w:rPr>
          <w:noProof/>
        </w:rPr>
        <w:fldChar w:fldCharType="separate"/>
      </w:r>
      <w:r>
        <w:rPr>
          <w:noProof/>
        </w:rPr>
        <w:t>127</w:t>
      </w:r>
      <w:r>
        <w:rPr>
          <w:noProof/>
        </w:rPr>
        <w:fldChar w:fldCharType="end"/>
      </w:r>
    </w:p>
    <w:p w14:paraId="6C78DFB0" w14:textId="1DC18B0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_Toc209623547 \h </w:instrText>
      </w:r>
      <w:r>
        <w:rPr>
          <w:noProof/>
        </w:rPr>
      </w:r>
      <w:r>
        <w:rPr>
          <w:noProof/>
        </w:rPr>
        <w:fldChar w:fldCharType="separate"/>
      </w:r>
      <w:r>
        <w:rPr>
          <w:noProof/>
        </w:rPr>
        <w:t>127</w:t>
      </w:r>
      <w:r>
        <w:rPr>
          <w:noProof/>
        </w:rPr>
        <w:fldChar w:fldCharType="end"/>
      </w:r>
    </w:p>
    <w:p w14:paraId="742A5C65" w14:textId="6BCBBAE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6.5</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_Toc209623548 \h </w:instrText>
      </w:r>
      <w:r>
        <w:rPr>
          <w:noProof/>
        </w:rPr>
      </w:r>
      <w:r>
        <w:rPr>
          <w:noProof/>
        </w:rPr>
        <w:fldChar w:fldCharType="separate"/>
      </w:r>
      <w:r>
        <w:rPr>
          <w:noProof/>
        </w:rPr>
        <w:t>128</w:t>
      </w:r>
      <w:r>
        <w:rPr>
          <w:noProof/>
        </w:rPr>
        <w:fldChar w:fldCharType="end"/>
      </w:r>
    </w:p>
    <w:p w14:paraId="18277978" w14:textId="51FB527A"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_Toc209623549 \h </w:instrText>
      </w:r>
      <w:r>
        <w:rPr>
          <w:noProof/>
        </w:rPr>
      </w:r>
      <w:r>
        <w:rPr>
          <w:noProof/>
        </w:rPr>
        <w:fldChar w:fldCharType="separate"/>
      </w:r>
      <w:r>
        <w:rPr>
          <w:noProof/>
        </w:rPr>
        <w:t>128</w:t>
      </w:r>
      <w:r>
        <w:rPr>
          <w:noProof/>
        </w:rPr>
        <w:fldChar w:fldCharType="end"/>
      </w:r>
    </w:p>
    <w:p w14:paraId="3D6B9DED" w14:textId="2BB3706D"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_Toc209623550 \h </w:instrText>
      </w:r>
      <w:r>
        <w:rPr>
          <w:noProof/>
        </w:rPr>
      </w:r>
      <w:r>
        <w:rPr>
          <w:noProof/>
        </w:rPr>
        <w:fldChar w:fldCharType="separate"/>
      </w:r>
      <w:r>
        <w:rPr>
          <w:noProof/>
        </w:rPr>
        <w:t>129</w:t>
      </w:r>
      <w:r>
        <w:rPr>
          <w:noProof/>
        </w:rPr>
        <w:fldChar w:fldCharType="end"/>
      </w:r>
    </w:p>
    <w:p w14:paraId="649662D0" w14:textId="20144217"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_Toc209623551 \h </w:instrText>
      </w:r>
      <w:r>
        <w:rPr>
          <w:noProof/>
        </w:rPr>
      </w:r>
      <w:r>
        <w:rPr>
          <w:noProof/>
        </w:rPr>
        <w:fldChar w:fldCharType="separate"/>
      </w:r>
      <w:r>
        <w:rPr>
          <w:noProof/>
        </w:rPr>
        <w:t>130</w:t>
      </w:r>
      <w:r>
        <w:rPr>
          <w:noProof/>
        </w:rPr>
        <w:fldChar w:fldCharType="end"/>
      </w:r>
    </w:p>
    <w:p w14:paraId="7859BDF8" w14:textId="3B041F34"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_Toc209623552 \h </w:instrText>
      </w:r>
      <w:r>
        <w:rPr>
          <w:noProof/>
        </w:rPr>
      </w:r>
      <w:r>
        <w:rPr>
          <w:noProof/>
        </w:rPr>
        <w:fldChar w:fldCharType="separate"/>
      </w:r>
      <w:r>
        <w:rPr>
          <w:noProof/>
        </w:rPr>
        <w:t>131</w:t>
      </w:r>
      <w:r>
        <w:rPr>
          <w:noProof/>
        </w:rPr>
        <w:fldChar w:fldCharType="end"/>
      </w:r>
    </w:p>
    <w:p w14:paraId="25D9CF54" w14:textId="026AD64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_Toc209623553 \h </w:instrText>
      </w:r>
      <w:r>
        <w:rPr>
          <w:noProof/>
        </w:rPr>
      </w:r>
      <w:r>
        <w:rPr>
          <w:noProof/>
        </w:rPr>
        <w:fldChar w:fldCharType="separate"/>
      </w:r>
      <w:r>
        <w:rPr>
          <w:noProof/>
        </w:rPr>
        <w:t>132</w:t>
      </w:r>
      <w:r>
        <w:rPr>
          <w:noProof/>
        </w:rPr>
        <w:fldChar w:fldCharType="end"/>
      </w:r>
    </w:p>
    <w:p w14:paraId="2FF38349" w14:textId="49EE3B6F"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_Toc209623554 \h </w:instrText>
      </w:r>
      <w:r>
        <w:rPr>
          <w:noProof/>
        </w:rPr>
      </w:r>
      <w:r>
        <w:rPr>
          <w:noProof/>
        </w:rPr>
        <w:fldChar w:fldCharType="separate"/>
      </w:r>
      <w:r>
        <w:rPr>
          <w:noProof/>
        </w:rPr>
        <w:t>132</w:t>
      </w:r>
      <w:r>
        <w:rPr>
          <w:noProof/>
        </w:rPr>
        <w:fldChar w:fldCharType="end"/>
      </w:r>
    </w:p>
    <w:p w14:paraId="2C006315" w14:textId="48DD8FA5"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_Toc209623555 \h </w:instrText>
      </w:r>
      <w:r>
        <w:rPr>
          <w:noProof/>
        </w:rPr>
      </w:r>
      <w:r>
        <w:rPr>
          <w:noProof/>
        </w:rPr>
        <w:fldChar w:fldCharType="separate"/>
      </w:r>
      <w:r>
        <w:rPr>
          <w:noProof/>
        </w:rPr>
        <w:t>132</w:t>
      </w:r>
      <w:r>
        <w:rPr>
          <w:noProof/>
        </w:rPr>
        <w:fldChar w:fldCharType="end"/>
      </w:r>
    </w:p>
    <w:p w14:paraId="25E5F51F" w14:textId="03EC66B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_Toc209623556 \h </w:instrText>
      </w:r>
      <w:r>
        <w:rPr>
          <w:noProof/>
        </w:rPr>
      </w:r>
      <w:r>
        <w:rPr>
          <w:noProof/>
        </w:rPr>
        <w:fldChar w:fldCharType="separate"/>
      </w:r>
      <w:r>
        <w:rPr>
          <w:noProof/>
        </w:rPr>
        <w:t>132</w:t>
      </w:r>
      <w:r>
        <w:rPr>
          <w:noProof/>
        </w:rPr>
        <w:fldChar w:fldCharType="end"/>
      </w:r>
    </w:p>
    <w:p w14:paraId="01F96D99" w14:textId="7A8C36D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en-GB"/>
          <w14:ligatures w14:val="standardContextual"/>
        </w:rPr>
        <w:tab/>
      </w:r>
      <w:r w:rsidRPr="00F30375">
        <w:rPr>
          <w:bCs/>
          <w:noProof/>
        </w:rPr>
        <w:t xml:space="preserve">UAV Dynamic Information </w:t>
      </w:r>
      <w:r>
        <w:rPr>
          <w:noProof/>
        </w:rPr>
        <w:t>Notification</w:t>
      </w:r>
      <w:r>
        <w:rPr>
          <w:noProof/>
        </w:rPr>
        <w:tab/>
      </w:r>
      <w:r>
        <w:rPr>
          <w:noProof/>
        </w:rPr>
        <w:fldChar w:fldCharType="begin" w:fldLock="1"/>
      </w:r>
      <w:r>
        <w:rPr>
          <w:noProof/>
        </w:rPr>
        <w:instrText xml:space="preserve"> PAGEREF _Toc209623557 \h </w:instrText>
      </w:r>
      <w:r>
        <w:rPr>
          <w:noProof/>
        </w:rPr>
      </w:r>
      <w:r>
        <w:rPr>
          <w:noProof/>
        </w:rPr>
        <w:fldChar w:fldCharType="separate"/>
      </w:r>
      <w:r>
        <w:rPr>
          <w:noProof/>
        </w:rPr>
        <w:t>132</w:t>
      </w:r>
      <w:r>
        <w:rPr>
          <w:noProof/>
        </w:rPr>
        <w:fldChar w:fldCharType="end"/>
      </w:r>
    </w:p>
    <w:p w14:paraId="58EE370F" w14:textId="5D64E9D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_Toc209623558 \h </w:instrText>
      </w:r>
      <w:r>
        <w:rPr>
          <w:noProof/>
        </w:rPr>
      </w:r>
      <w:r>
        <w:rPr>
          <w:noProof/>
        </w:rPr>
        <w:fldChar w:fldCharType="separate"/>
      </w:r>
      <w:r>
        <w:rPr>
          <w:noProof/>
        </w:rPr>
        <w:t>132</w:t>
      </w:r>
      <w:r>
        <w:rPr>
          <w:noProof/>
        </w:rPr>
        <w:fldChar w:fldCharType="end"/>
      </w:r>
    </w:p>
    <w:p w14:paraId="45C3284C" w14:textId="3E82860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_Toc209623559 \h </w:instrText>
      </w:r>
      <w:r>
        <w:rPr>
          <w:noProof/>
        </w:rPr>
      </w:r>
      <w:r>
        <w:rPr>
          <w:noProof/>
        </w:rPr>
        <w:fldChar w:fldCharType="separate"/>
      </w:r>
      <w:r>
        <w:rPr>
          <w:noProof/>
        </w:rPr>
        <w:t>132</w:t>
      </w:r>
      <w:r>
        <w:rPr>
          <w:noProof/>
        </w:rPr>
        <w:fldChar w:fldCharType="end"/>
      </w:r>
    </w:p>
    <w:p w14:paraId="6AEDC106" w14:textId="591A100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_Toc209623560 \h </w:instrText>
      </w:r>
      <w:r>
        <w:rPr>
          <w:noProof/>
        </w:rPr>
      </w:r>
      <w:r>
        <w:rPr>
          <w:noProof/>
        </w:rPr>
        <w:fldChar w:fldCharType="separate"/>
      </w:r>
      <w:r>
        <w:rPr>
          <w:noProof/>
        </w:rPr>
        <w:t>133</w:t>
      </w:r>
      <w:r>
        <w:rPr>
          <w:noProof/>
        </w:rPr>
        <w:fldChar w:fldCharType="end"/>
      </w:r>
    </w:p>
    <w:p w14:paraId="3E130614" w14:textId="4D437393"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_Toc209623561 \h </w:instrText>
      </w:r>
      <w:r>
        <w:rPr>
          <w:noProof/>
        </w:rPr>
      </w:r>
      <w:r>
        <w:rPr>
          <w:noProof/>
        </w:rPr>
        <w:fldChar w:fldCharType="separate"/>
      </w:r>
      <w:r>
        <w:rPr>
          <w:noProof/>
        </w:rPr>
        <w:t>133</w:t>
      </w:r>
      <w:r>
        <w:rPr>
          <w:noProof/>
        </w:rPr>
        <w:fldChar w:fldCharType="end"/>
      </w:r>
    </w:p>
    <w:p w14:paraId="7ADD13B0" w14:textId="6A4B7E6E"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_Toc209623562 \h </w:instrText>
      </w:r>
      <w:r>
        <w:rPr>
          <w:noProof/>
        </w:rPr>
      </w:r>
      <w:r>
        <w:rPr>
          <w:noProof/>
        </w:rPr>
        <w:fldChar w:fldCharType="separate"/>
      </w:r>
      <w:r>
        <w:rPr>
          <w:noProof/>
        </w:rPr>
        <w:t>133</w:t>
      </w:r>
      <w:r>
        <w:rPr>
          <w:noProof/>
        </w:rPr>
        <w:fldChar w:fldCharType="end"/>
      </w:r>
    </w:p>
    <w:p w14:paraId="0E4952C2" w14:textId="064F7006"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_Toc209623563 \h </w:instrText>
      </w:r>
      <w:r>
        <w:rPr>
          <w:noProof/>
        </w:rPr>
      </w:r>
      <w:r>
        <w:rPr>
          <w:noProof/>
        </w:rPr>
        <w:fldChar w:fldCharType="separate"/>
      </w:r>
      <w:r>
        <w:rPr>
          <w:noProof/>
        </w:rPr>
        <w:t>133</w:t>
      </w:r>
      <w:r>
        <w:rPr>
          <w:noProof/>
        </w:rPr>
        <w:fldChar w:fldCharType="end"/>
      </w:r>
    </w:p>
    <w:p w14:paraId="2DF88DDB" w14:textId="1CDE8F16"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F30375">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Structured data types</w:t>
      </w:r>
      <w:r>
        <w:rPr>
          <w:noProof/>
        </w:rPr>
        <w:tab/>
      </w:r>
      <w:r>
        <w:rPr>
          <w:noProof/>
        </w:rPr>
        <w:fldChar w:fldCharType="begin" w:fldLock="1"/>
      </w:r>
      <w:r>
        <w:rPr>
          <w:noProof/>
        </w:rPr>
        <w:instrText xml:space="preserve"> PAGEREF _Toc209623564 \h </w:instrText>
      </w:r>
      <w:r>
        <w:rPr>
          <w:noProof/>
        </w:rPr>
      </w:r>
      <w:r>
        <w:rPr>
          <w:noProof/>
        </w:rPr>
        <w:fldChar w:fldCharType="separate"/>
      </w:r>
      <w:r>
        <w:rPr>
          <w:noProof/>
        </w:rPr>
        <w:t>134</w:t>
      </w:r>
      <w:r>
        <w:rPr>
          <w:noProof/>
        </w:rPr>
        <w:fldChar w:fldCharType="end"/>
      </w:r>
    </w:p>
    <w:p w14:paraId="3366D8EF" w14:textId="7DA35A0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_Toc209623565 \h </w:instrText>
      </w:r>
      <w:r>
        <w:rPr>
          <w:noProof/>
        </w:rPr>
      </w:r>
      <w:r>
        <w:rPr>
          <w:noProof/>
        </w:rPr>
        <w:fldChar w:fldCharType="separate"/>
      </w:r>
      <w:r>
        <w:rPr>
          <w:noProof/>
        </w:rPr>
        <w:t>134</w:t>
      </w:r>
      <w:r>
        <w:rPr>
          <w:noProof/>
        </w:rPr>
        <w:fldChar w:fldCharType="end"/>
      </w:r>
    </w:p>
    <w:p w14:paraId="0B9D2284" w14:textId="739585D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UAVDynInfoSubsc</w:t>
      </w:r>
      <w:r>
        <w:rPr>
          <w:noProof/>
        </w:rPr>
        <w:tab/>
      </w:r>
      <w:r>
        <w:rPr>
          <w:noProof/>
        </w:rPr>
        <w:fldChar w:fldCharType="begin" w:fldLock="1"/>
      </w:r>
      <w:r>
        <w:rPr>
          <w:noProof/>
        </w:rPr>
        <w:instrText xml:space="preserve"> PAGEREF _Toc209623566 \h </w:instrText>
      </w:r>
      <w:r>
        <w:rPr>
          <w:noProof/>
        </w:rPr>
      </w:r>
      <w:r>
        <w:rPr>
          <w:noProof/>
        </w:rPr>
        <w:fldChar w:fldCharType="separate"/>
      </w:r>
      <w:r>
        <w:rPr>
          <w:noProof/>
        </w:rPr>
        <w:t>134</w:t>
      </w:r>
      <w:r>
        <w:rPr>
          <w:noProof/>
        </w:rPr>
        <w:fldChar w:fldCharType="end"/>
      </w:r>
    </w:p>
    <w:p w14:paraId="2641E5B1" w14:textId="0FD3E8C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UAVDynInfoSubscPatch</w:t>
      </w:r>
      <w:r>
        <w:rPr>
          <w:noProof/>
        </w:rPr>
        <w:tab/>
      </w:r>
      <w:r>
        <w:rPr>
          <w:noProof/>
        </w:rPr>
        <w:fldChar w:fldCharType="begin" w:fldLock="1"/>
      </w:r>
      <w:r>
        <w:rPr>
          <w:noProof/>
        </w:rPr>
        <w:instrText xml:space="preserve"> PAGEREF _Toc209623567 \h </w:instrText>
      </w:r>
      <w:r>
        <w:rPr>
          <w:noProof/>
        </w:rPr>
      </w:r>
      <w:r>
        <w:rPr>
          <w:noProof/>
        </w:rPr>
        <w:fldChar w:fldCharType="separate"/>
      </w:r>
      <w:r>
        <w:rPr>
          <w:noProof/>
        </w:rPr>
        <w:t>135</w:t>
      </w:r>
      <w:r>
        <w:rPr>
          <w:noProof/>
        </w:rPr>
        <w:fldChar w:fldCharType="end"/>
      </w:r>
    </w:p>
    <w:p w14:paraId="49157292" w14:textId="59C0535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UAVDynInfoNotif</w:t>
      </w:r>
      <w:r>
        <w:rPr>
          <w:noProof/>
        </w:rPr>
        <w:tab/>
      </w:r>
      <w:r>
        <w:rPr>
          <w:noProof/>
        </w:rPr>
        <w:fldChar w:fldCharType="begin" w:fldLock="1"/>
      </w:r>
      <w:r>
        <w:rPr>
          <w:noProof/>
        </w:rPr>
        <w:instrText xml:space="preserve"> PAGEREF _Toc209623568 \h </w:instrText>
      </w:r>
      <w:r>
        <w:rPr>
          <w:noProof/>
        </w:rPr>
      </w:r>
      <w:r>
        <w:rPr>
          <w:noProof/>
        </w:rPr>
        <w:fldChar w:fldCharType="separate"/>
      </w:r>
      <w:r>
        <w:rPr>
          <w:noProof/>
        </w:rPr>
        <w:t>135</w:t>
      </w:r>
      <w:r>
        <w:rPr>
          <w:noProof/>
        </w:rPr>
        <w:fldChar w:fldCharType="end"/>
      </w:r>
    </w:p>
    <w:p w14:paraId="56D91884" w14:textId="23F1572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ProxRangInfo</w:t>
      </w:r>
      <w:r>
        <w:rPr>
          <w:noProof/>
        </w:rPr>
        <w:tab/>
      </w:r>
      <w:r>
        <w:rPr>
          <w:noProof/>
        </w:rPr>
        <w:fldChar w:fldCharType="begin" w:fldLock="1"/>
      </w:r>
      <w:r>
        <w:rPr>
          <w:noProof/>
        </w:rPr>
        <w:instrText xml:space="preserve"> PAGEREF _Toc209623569 \h </w:instrText>
      </w:r>
      <w:r>
        <w:rPr>
          <w:noProof/>
        </w:rPr>
      </w:r>
      <w:r>
        <w:rPr>
          <w:noProof/>
        </w:rPr>
        <w:fldChar w:fldCharType="separate"/>
      </w:r>
      <w:r>
        <w:rPr>
          <w:noProof/>
        </w:rPr>
        <w:t>135</w:t>
      </w:r>
      <w:r>
        <w:rPr>
          <w:noProof/>
        </w:rPr>
        <w:fldChar w:fldCharType="end"/>
      </w:r>
    </w:p>
    <w:p w14:paraId="618E52BF" w14:textId="770FE34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UavInfo</w:t>
      </w:r>
      <w:r>
        <w:rPr>
          <w:noProof/>
        </w:rPr>
        <w:tab/>
      </w:r>
      <w:r>
        <w:rPr>
          <w:noProof/>
        </w:rPr>
        <w:fldChar w:fldCharType="begin" w:fldLock="1"/>
      </w:r>
      <w:r>
        <w:rPr>
          <w:noProof/>
        </w:rPr>
        <w:instrText xml:space="preserve"> PAGEREF _Toc209623570 \h </w:instrText>
      </w:r>
      <w:r>
        <w:rPr>
          <w:noProof/>
        </w:rPr>
      </w:r>
      <w:r>
        <w:rPr>
          <w:noProof/>
        </w:rPr>
        <w:fldChar w:fldCharType="separate"/>
      </w:r>
      <w:r>
        <w:rPr>
          <w:noProof/>
        </w:rPr>
        <w:t>135</w:t>
      </w:r>
      <w:r>
        <w:rPr>
          <w:noProof/>
        </w:rPr>
        <w:fldChar w:fldCharType="end"/>
      </w:r>
    </w:p>
    <w:p w14:paraId="2C095E93" w14:textId="7B21CF1B"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F30375">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Simple data types and enumerations</w:t>
      </w:r>
      <w:r>
        <w:rPr>
          <w:noProof/>
        </w:rPr>
        <w:tab/>
      </w:r>
      <w:r>
        <w:rPr>
          <w:noProof/>
        </w:rPr>
        <w:fldChar w:fldCharType="begin" w:fldLock="1"/>
      </w:r>
      <w:r>
        <w:rPr>
          <w:noProof/>
        </w:rPr>
        <w:instrText xml:space="preserve"> PAGEREF _Toc209623571 \h </w:instrText>
      </w:r>
      <w:r>
        <w:rPr>
          <w:noProof/>
        </w:rPr>
      </w:r>
      <w:r>
        <w:rPr>
          <w:noProof/>
        </w:rPr>
        <w:fldChar w:fldCharType="separate"/>
      </w:r>
      <w:r>
        <w:rPr>
          <w:noProof/>
        </w:rPr>
        <w:t>136</w:t>
      </w:r>
      <w:r>
        <w:rPr>
          <w:noProof/>
        </w:rPr>
        <w:fldChar w:fldCharType="end"/>
      </w:r>
    </w:p>
    <w:p w14:paraId="7E7E0A89" w14:textId="0AB31B4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_Toc209623572 \h </w:instrText>
      </w:r>
      <w:r>
        <w:rPr>
          <w:noProof/>
        </w:rPr>
      </w:r>
      <w:r>
        <w:rPr>
          <w:noProof/>
        </w:rPr>
        <w:fldChar w:fldCharType="separate"/>
      </w:r>
      <w:r>
        <w:rPr>
          <w:noProof/>
        </w:rPr>
        <w:t>136</w:t>
      </w:r>
      <w:r>
        <w:rPr>
          <w:noProof/>
        </w:rPr>
        <w:fldChar w:fldCharType="end"/>
      </w:r>
    </w:p>
    <w:p w14:paraId="44672181" w14:textId="483D800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_Toc209623573 \h </w:instrText>
      </w:r>
      <w:r>
        <w:rPr>
          <w:noProof/>
        </w:rPr>
      </w:r>
      <w:r>
        <w:rPr>
          <w:noProof/>
        </w:rPr>
        <w:fldChar w:fldCharType="separate"/>
      </w:r>
      <w:r>
        <w:rPr>
          <w:noProof/>
        </w:rPr>
        <w:t>136</w:t>
      </w:r>
      <w:r>
        <w:rPr>
          <w:noProof/>
        </w:rPr>
        <w:fldChar w:fldCharType="end"/>
      </w:r>
    </w:p>
    <w:p w14:paraId="437D35E5" w14:textId="332C07E9"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F30375">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_Toc209623574 \h </w:instrText>
      </w:r>
      <w:r>
        <w:rPr>
          <w:noProof/>
        </w:rPr>
      </w:r>
      <w:r>
        <w:rPr>
          <w:noProof/>
        </w:rPr>
        <w:fldChar w:fldCharType="separate"/>
      </w:r>
      <w:r>
        <w:rPr>
          <w:noProof/>
        </w:rPr>
        <w:t>136</w:t>
      </w:r>
      <w:r>
        <w:rPr>
          <w:noProof/>
        </w:rPr>
        <w:fldChar w:fldCharType="end"/>
      </w:r>
    </w:p>
    <w:p w14:paraId="3589587A" w14:textId="793A2621"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_Toc209623575 \h </w:instrText>
      </w:r>
      <w:r>
        <w:rPr>
          <w:noProof/>
        </w:rPr>
      </w:r>
      <w:r>
        <w:rPr>
          <w:noProof/>
        </w:rPr>
        <w:fldChar w:fldCharType="separate"/>
      </w:r>
      <w:r>
        <w:rPr>
          <w:noProof/>
        </w:rPr>
        <w:t>136</w:t>
      </w:r>
      <w:r>
        <w:rPr>
          <w:noProof/>
        </w:rPr>
        <w:fldChar w:fldCharType="end"/>
      </w:r>
    </w:p>
    <w:p w14:paraId="71140254" w14:textId="12F595A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_Toc209623576 \h </w:instrText>
      </w:r>
      <w:r>
        <w:rPr>
          <w:noProof/>
        </w:rPr>
      </w:r>
      <w:r>
        <w:rPr>
          <w:noProof/>
        </w:rPr>
        <w:fldChar w:fldCharType="separate"/>
      </w:r>
      <w:r>
        <w:rPr>
          <w:noProof/>
        </w:rPr>
        <w:t>136</w:t>
      </w:r>
      <w:r>
        <w:rPr>
          <w:noProof/>
        </w:rPr>
        <w:fldChar w:fldCharType="end"/>
      </w:r>
    </w:p>
    <w:p w14:paraId="27AA51B2" w14:textId="5511EDA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_Toc209623577 \h </w:instrText>
      </w:r>
      <w:r>
        <w:rPr>
          <w:noProof/>
        </w:rPr>
      </w:r>
      <w:r>
        <w:rPr>
          <w:noProof/>
        </w:rPr>
        <w:fldChar w:fldCharType="separate"/>
      </w:r>
      <w:r>
        <w:rPr>
          <w:noProof/>
        </w:rPr>
        <w:t>136</w:t>
      </w:r>
      <w:r>
        <w:rPr>
          <w:noProof/>
        </w:rPr>
        <w:fldChar w:fldCharType="end"/>
      </w:r>
    </w:p>
    <w:p w14:paraId="4C0CD2D5" w14:textId="10D8D534"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_Toc209623578 \h </w:instrText>
      </w:r>
      <w:r>
        <w:rPr>
          <w:noProof/>
        </w:rPr>
      </w:r>
      <w:r>
        <w:rPr>
          <w:noProof/>
        </w:rPr>
        <w:fldChar w:fldCharType="separate"/>
      </w:r>
      <w:r>
        <w:rPr>
          <w:noProof/>
        </w:rPr>
        <w:t>136</w:t>
      </w:r>
      <w:r>
        <w:rPr>
          <w:noProof/>
        </w:rPr>
        <w:fldChar w:fldCharType="end"/>
      </w:r>
    </w:p>
    <w:p w14:paraId="230125EC" w14:textId="371726F1"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_Toc209623579 \h </w:instrText>
      </w:r>
      <w:r>
        <w:rPr>
          <w:noProof/>
        </w:rPr>
      </w:r>
      <w:r>
        <w:rPr>
          <w:noProof/>
        </w:rPr>
        <w:fldChar w:fldCharType="separate"/>
      </w:r>
      <w:r>
        <w:rPr>
          <w:noProof/>
        </w:rPr>
        <w:t>136</w:t>
      </w:r>
      <w:r>
        <w:rPr>
          <w:noProof/>
        </w:rPr>
        <w:fldChar w:fldCharType="end"/>
      </w:r>
    </w:p>
    <w:p w14:paraId="7E18A1D4" w14:textId="71716E84"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_Toc209623580 \h </w:instrText>
      </w:r>
      <w:r>
        <w:rPr>
          <w:noProof/>
        </w:rPr>
      </w:r>
      <w:r>
        <w:rPr>
          <w:noProof/>
        </w:rPr>
        <w:fldChar w:fldCharType="separate"/>
      </w:r>
      <w:r>
        <w:rPr>
          <w:noProof/>
        </w:rPr>
        <w:t>136</w:t>
      </w:r>
      <w:r>
        <w:rPr>
          <w:noProof/>
        </w:rPr>
        <w:fldChar w:fldCharType="end"/>
      </w:r>
    </w:p>
    <w:p w14:paraId="12052CB7" w14:textId="353E9E4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_Toc209623581 \h </w:instrText>
      </w:r>
      <w:r>
        <w:rPr>
          <w:noProof/>
        </w:rPr>
      </w:r>
      <w:r>
        <w:rPr>
          <w:noProof/>
        </w:rPr>
        <w:fldChar w:fldCharType="separate"/>
      </w:r>
      <w:r>
        <w:rPr>
          <w:noProof/>
        </w:rPr>
        <w:t>137</w:t>
      </w:r>
      <w:r>
        <w:rPr>
          <w:noProof/>
        </w:rPr>
        <w:fldChar w:fldCharType="end"/>
      </w:r>
    </w:p>
    <w:p w14:paraId="6B913521" w14:textId="75D02FB3"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_Toc209623582 \h </w:instrText>
      </w:r>
      <w:r>
        <w:rPr>
          <w:noProof/>
        </w:rPr>
      </w:r>
      <w:r>
        <w:rPr>
          <w:noProof/>
        </w:rPr>
        <w:fldChar w:fldCharType="separate"/>
      </w:r>
      <w:r>
        <w:rPr>
          <w:noProof/>
        </w:rPr>
        <w:t>137</w:t>
      </w:r>
      <w:r>
        <w:rPr>
          <w:noProof/>
        </w:rPr>
        <w:fldChar w:fldCharType="end"/>
      </w:r>
    </w:p>
    <w:p w14:paraId="3CB02C39" w14:textId="2233035C"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UAE_FlightPathMonitoring Service API</w:t>
      </w:r>
      <w:r>
        <w:rPr>
          <w:noProof/>
        </w:rPr>
        <w:tab/>
      </w:r>
      <w:r>
        <w:rPr>
          <w:noProof/>
        </w:rPr>
        <w:fldChar w:fldCharType="begin" w:fldLock="1"/>
      </w:r>
      <w:r>
        <w:rPr>
          <w:noProof/>
        </w:rPr>
        <w:instrText xml:space="preserve"> PAGEREF _Toc209623583 \h </w:instrText>
      </w:r>
      <w:r>
        <w:rPr>
          <w:noProof/>
        </w:rPr>
      </w:r>
      <w:r>
        <w:rPr>
          <w:noProof/>
        </w:rPr>
        <w:fldChar w:fldCharType="separate"/>
      </w:r>
      <w:r>
        <w:rPr>
          <w:noProof/>
        </w:rPr>
        <w:t>138</w:t>
      </w:r>
      <w:r>
        <w:rPr>
          <w:noProof/>
        </w:rPr>
        <w:fldChar w:fldCharType="end"/>
      </w:r>
    </w:p>
    <w:p w14:paraId="4D9D5CA6" w14:textId="2260D165"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_Toc209623584 \h </w:instrText>
      </w:r>
      <w:r>
        <w:rPr>
          <w:noProof/>
        </w:rPr>
      </w:r>
      <w:r>
        <w:rPr>
          <w:noProof/>
        </w:rPr>
        <w:fldChar w:fldCharType="separate"/>
      </w:r>
      <w:r>
        <w:rPr>
          <w:noProof/>
        </w:rPr>
        <w:t>138</w:t>
      </w:r>
      <w:r>
        <w:rPr>
          <w:noProof/>
        </w:rPr>
        <w:fldChar w:fldCharType="end"/>
      </w:r>
    </w:p>
    <w:p w14:paraId="28F83342" w14:textId="7D02FD44"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_Toc209623585 \h </w:instrText>
      </w:r>
      <w:r>
        <w:rPr>
          <w:noProof/>
        </w:rPr>
      </w:r>
      <w:r>
        <w:rPr>
          <w:noProof/>
        </w:rPr>
        <w:fldChar w:fldCharType="separate"/>
      </w:r>
      <w:r>
        <w:rPr>
          <w:noProof/>
        </w:rPr>
        <w:t>138</w:t>
      </w:r>
      <w:r>
        <w:rPr>
          <w:noProof/>
        </w:rPr>
        <w:fldChar w:fldCharType="end"/>
      </w:r>
    </w:p>
    <w:p w14:paraId="54D3347B" w14:textId="7FC44EB8"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_Toc209623586 \h </w:instrText>
      </w:r>
      <w:r>
        <w:rPr>
          <w:noProof/>
        </w:rPr>
      </w:r>
      <w:r>
        <w:rPr>
          <w:noProof/>
        </w:rPr>
        <w:fldChar w:fldCharType="separate"/>
      </w:r>
      <w:r>
        <w:rPr>
          <w:noProof/>
        </w:rPr>
        <w:t>138</w:t>
      </w:r>
      <w:r>
        <w:rPr>
          <w:noProof/>
        </w:rPr>
        <w:fldChar w:fldCharType="end"/>
      </w:r>
    </w:p>
    <w:p w14:paraId="459133CA" w14:textId="6E4CCF0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_Toc209623587 \h </w:instrText>
      </w:r>
      <w:r>
        <w:rPr>
          <w:noProof/>
        </w:rPr>
      </w:r>
      <w:r>
        <w:rPr>
          <w:noProof/>
        </w:rPr>
        <w:fldChar w:fldCharType="separate"/>
      </w:r>
      <w:r>
        <w:rPr>
          <w:noProof/>
        </w:rPr>
        <w:t>138</w:t>
      </w:r>
      <w:r>
        <w:rPr>
          <w:noProof/>
        </w:rPr>
        <w:fldChar w:fldCharType="end"/>
      </w:r>
    </w:p>
    <w:p w14:paraId="6E7CB5CE" w14:textId="1D3CC039"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F30375">
        <w:rPr>
          <w:rFonts w:eastAsia="Calibri"/>
          <w:noProof/>
        </w:rPr>
        <w:t>Flight Path Monitoring Configurations</w:t>
      </w:r>
      <w:r>
        <w:rPr>
          <w:noProof/>
        </w:rPr>
        <w:tab/>
      </w:r>
      <w:r>
        <w:rPr>
          <w:noProof/>
        </w:rPr>
        <w:fldChar w:fldCharType="begin" w:fldLock="1"/>
      </w:r>
      <w:r>
        <w:rPr>
          <w:noProof/>
        </w:rPr>
        <w:instrText xml:space="preserve"> PAGEREF _Toc209623588 \h </w:instrText>
      </w:r>
      <w:r>
        <w:rPr>
          <w:noProof/>
        </w:rPr>
      </w:r>
      <w:r>
        <w:rPr>
          <w:noProof/>
        </w:rPr>
        <w:fldChar w:fldCharType="separate"/>
      </w:r>
      <w:r>
        <w:rPr>
          <w:noProof/>
        </w:rPr>
        <w:t>139</w:t>
      </w:r>
      <w:r>
        <w:rPr>
          <w:noProof/>
        </w:rPr>
        <w:fldChar w:fldCharType="end"/>
      </w:r>
    </w:p>
    <w:p w14:paraId="41578F7B" w14:textId="2A0A24E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_Toc209623589 \h </w:instrText>
      </w:r>
      <w:r>
        <w:rPr>
          <w:noProof/>
        </w:rPr>
      </w:r>
      <w:r>
        <w:rPr>
          <w:noProof/>
        </w:rPr>
        <w:fldChar w:fldCharType="separate"/>
      </w:r>
      <w:r>
        <w:rPr>
          <w:noProof/>
        </w:rPr>
        <w:t>139</w:t>
      </w:r>
      <w:r>
        <w:rPr>
          <w:noProof/>
        </w:rPr>
        <w:fldChar w:fldCharType="end"/>
      </w:r>
    </w:p>
    <w:p w14:paraId="57282E09" w14:textId="349E495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_Toc209623590 \h </w:instrText>
      </w:r>
      <w:r>
        <w:rPr>
          <w:noProof/>
        </w:rPr>
      </w:r>
      <w:r>
        <w:rPr>
          <w:noProof/>
        </w:rPr>
        <w:fldChar w:fldCharType="separate"/>
      </w:r>
      <w:r>
        <w:rPr>
          <w:noProof/>
        </w:rPr>
        <w:t>139</w:t>
      </w:r>
      <w:r>
        <w:rPr>
          <w:noProof/>
        </w:rPr>
        <w:fldChar w:fldCharType="end"/>
      </w:r>
    </w:p>
    <w:p w14:paraId="3B7AECA1" w14:textId="07D829E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_Toc209623591 \h </w:instrText>
      </w:r>
      <w:r>
        <w:rPr>
          <w:noProof/>
        </w:rPr>
      </w:r>
      <w:r>
        <w:rPr>
          <w:noProof/>
        </w:rPr>
        <w:fldChar w:fldCharType="separate"/>
      </w:r>
      <w:r>
        <w:rPr>
          <w:noProof/>
        </w:rPr>
        <w:t>139</w:t>
      </w:r>
      <w:r>
        <w:rPr>
          <w:noProof/>
        </w:rPr>
        <w:fldChar w:fldCharType="end"/>
      </w:r>
    </w:p>
    <w:p w14:paraId="75D4C2C3" w14:textId="5FB8917F"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_Toc209623592 \h </w:instrText>
      </w:r>
      <w:r>
        <w:rPr>
          <w:noProof/>
        </w:rPr>
      </w:r>
      <w:r>
        <w:rPr>
          <w:noProof/>
        </w:rPr>
        <w:fldChar w:fldCharType="separate"/>
      </w:r>
      <w:r>
        <w:rPr>
          <w:noProof/>
        </w:rPr>
        <w:t>139</w:t>
      </w:r>
      <w:r>
        <w:rPr>
          <w:noProof/>
        </w:rPr>
        <w:fldChar w:fldCharType="end"/>
      </w:r>
    </w:p>
    <w:p w14:paraId="7E40B0B7" w14:textId="4E2EDB72"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6.6.3.2.3.2</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_Toc209623593 \h </w:instrText>
      </w:r>
      <w:r>
        <w:rPr>
          <w:noProof/>
        </w:rPr>
      </w:r>
      <w:r>
        <w:rPr>
          <w:noProof/>
        </w:rPr>
        <w:fldChar w:fldCharType="separate"/>
      </w:r>
      <w:r>
        <w:rPr>
          <w:noProof/>
        </w:rPr>
        <w:t>140</w:t>
      </w:r>
      <w:r>
        <w:rPr>
          <w:noProof/>
        </w:rPr>
        <w:fldChar w:fldCharType="end"/>
      </w:r>
    </w:p>
    <w:p w14:paraId="12C862AE" w14:textId="45343D6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_Toc209623594 \h </w:instrText>
      </w:r>
      <w:r>
        <w:rPr>
          <w:noProof/>
        </w:rPr>
      </w:r>
      <w:r>
        <w:rPr>
          <w:noProof/>
        </w:rPr>
        <w:fldChar w:fldCharType="separate"/>
      </w:r>
      <w:r>
        <w:rPr>
          <w:noProof/>
        </w:rPr>
        <w:t>141</w:t>
      </w:r>
      <w:r>
        <w:rPr>
          <w:noProof/>
        </w:rPr>
        <w:fldChar w:fldCharType="end"/>
      </w:r>
    </w:p>
    <w:p w14:paraId="2C7E6CFA" w14:textId="3DD99DF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F30375">
        <w:rPr>
          <w:rFonts w:eastAsia="Calibri"/>
          <w:noProof/>
        </w:rPr>
        <w:t>Flight Path Monitoring Configuration</w:t>
      </w:r>
      <w:r>
        <w:rPr>
          <w:noProof/>
        </w:rPr>
        <w:tab/>
      </w:r>
      <w:r>
        <w:rPr>
          <w:noProof/>
        </w:rPr>
        <w:fldChar w:fldCharType="begin" w:fldLock="1"/>
      </w:r>
      <w:r>
        <w:rPr>
          <w:noProof/>
        </w:rPr>
        <w:instrText xml:space="preserve"> PAGEREF _Toc209623595 \h </w:instrText>
      </w:r>
      <w:r>
        <w:rPr>
          <w:noProof/>
        </w:rPr>
      </w:r>
      <w:r>
        <w:rPr>
          <w:noProof/>
        </w:rPr>
        <w:fldChar w:fldCharType="separate"/>
      </w:r>
      <w:r>
        <w:rPr>
          <w:noProof/>
        </w:rPr>
        <w:t>141</w:t>
      </w:r>
      <w:r>
        <w:rPr>
          <w:noProof/>
        </w:rPr>
        <w:fldChar w:fldCharType="end"/>
      </w:r>
    </w:p>
    <w:p w14:paraId="09277C67" w14:textId="40997AA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_Toc209623596 \h </w:instrText>
      </w:r>
      <w:r>
        <w:rPr>
          <w:noProof/>
        </w:rPr>
      </w:r>
      <w:r>
        <w:rPr>
          <w:noProof/>
        </w:rPr>
        <w:fldChar w:fldCharType="separate"/>
      </w:r>
      <w:r>
        <w:rPr>
          <w:noProof/>
        </w:rPr>
        <w:t>141</w:t>
      </w:r>
      <w:r>
        <w:rPr>
          <w:noProof/>
        </w:rPr>
        <w:fldChar w:fldCharType="end"/>
      </w:r>
    </w:p>
    <w:p w14:paraId="4ADC3D21" w14:textId="3553B77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_Toc209623597 \h </w:instrText>
      </w:r>
      <w:r>
        <w:rPr>
          <w:noProof/>
        </w:rPr>
      </w:r>
      <w:r>
        <w:rPr>
          <w:noProof/>
        </w:rPr>
        <w:fldChar w:fldCharType="separate"/>
      </w:r>
      <w:r>
        <w:rPr>
          <w:noProof/>
        </w:rPr>
        <w:t>141</w:t>
      </w:r>
      <w:r>
        <w:rPr>
          <w:noProof/>
        </w:rPr>
        <w:fldChar w:fldCharType="end"/>
      </w:r>
    </w:p>
    <w:p w14:paraId="7E22004A" w14:textId="6708743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_Toc209623598 \h </w:instrText>
      </w:r>
      <w:r>
        <w:rPr>
          <w:noProof/>
        </w:rPr>
      </w:r>
      <w:r>
        <w:rPr>
          <w:noProof/>
        </w:rPr>
        <w:fldChar w:fldCharType="separate"/>
      </w:r>
      <w:r>
        <w:rPr>
          <w:noProof/>
        </w:rPr>
        <w:t>142</w:t>
      </w:r>
      <w:r>
        <w:rPr>
          <w:noProof/>
        </w:rPr>
        <w:fldChar w:fldCharType="end"/>
      </w:r>
    </w:p>
    <w:p w14:paraId="797206E6" w14:textId="5DF7FCE3"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_Toc209623599 \h </w:instrText>
      </w:r>
      <w:r>
        <w:rPr>
          <w:noProof/>
        </w:rPr>
      </w:r>
      <w:r>
        <w:rPr>
          <w:noProof/>
        </w:rPr>
        <w:fldChar w:fldCharType="separate"/>
      </w:r>
      <w:r>
        <w:rPr>
          <w:noProof/>
        </w:rPr>
        <w:t>142</w:t>
      </w:r>
      <w:r>
        <w:rPr>
          <w:noProof/>
        </w:rPr>
        <w:fldChar w:fldCharType="end"/>
      </w:r>
    </w:p>
    <w:p w14:paraId="267F94AD" w14:textId="53692643"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6.6.3.3.3.2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_Toc209623600 \h </w:instrText>
      </w:r>
      <w:r>
        <w:rPr>
          <w:noProof/>
        </w:rPr>
      </w:r>
      <w:r>
        <w:rPr>
          <w:noProof/>
        </w:rPr>
        <w:fldChar w:fldCharType="separate"/>
      </w:r>
      <w:r>
        <w:rPr>
          <w:noProof/>
        </w:rPr>
        <w:t>143</w:t>
      </w:r>
      <w:r>
        <w:rPr>
          <w:noProof/>
        </w:rPr>
        <w:fldChar w:fldCharType="end"/>
      </w:r>
    </w:p>
    <w:p w14:paraId="077772B7" w14:textId="52774DC2"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6.6.3.3.3.3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_Toc209623601 \h </w:instrText>
      </w:r>
      <w:r>
        <w:rPr>
          <w:noProof/>
        </w:rPr>
      </w:r>
      <w:r>
        <w:rPr>
          <w:noProof/>
        </w:rPr>
        <w:fldChar w:fldCharType="separate"/>
      </w:r>
      <w:r>
        <w:rPr>
          <w:noProof/>
        </w:rPr>
        <w:t>144</w:t>
      </w:r>
      <w:r>
        <w:rPr>
          <w:noProof/>
        </w:rPr>
        <w:fldChar w:fldCharType="end"/>
      </w:r>
    </w:p>
    <w:p w14:paraId="0C787CFF" w14:textId="7BDCC3B2"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6.6.3.3.3.4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_Toc209623602 \h </w:instrText>
      </w:r>
      <w:r>
        <w:rPr>
          <w:noProof/>
        </w:rPr>
      </w:r>
      <w:r>
        <w:rPr>
          <w:noProof/>
        </w:rPr>
        <w:fldChar w:fldCharType="separate"/>
      </w:r>
      <w:r>
        <w:rPr>
          <w:noProof/>
        </w:rPr>
        <w:t>145</w:t>
      </w:r>
      <w:r>
        <w:rPr>
          <w:noProof/>
        </w:rPr>
        <w:fldChar w:fldCharType="end"/>
      </w:r>
    </w:p>
    <w:p w14:paraId="0560040E" w14:textId="120D543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_Toc209623603 \h </w:instrText>
      </w:r>
      <w:r>
        <w:rPr>
          <w:noProof/>
        </w:rPr>
      </w:r>
      <w:r>
        <w:rPr>
          <w:noProof/>
        </w:rPr>
        <w:fldChar w:fldCharType="separate"/>
      </w:r>
      <w:r>
        <w:rPr>
          <w:noProof/>
        </w:rPr>
        <w:t>146</w:t>
      </w:r>
      <w:r>
        <w:rPr>
          <w:noProof/>
        </w:rPr>
        <w:fldChar w:fldCharType="end"/>
      </w:r>
    </w:p>
    <w:p w14:paraId="4F883027" w14:textId="2283AC00"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_Toc209623604 \h </w:instrText>
      </w:r>
      <w:r>
        <w:rPr>
          <w:noProof/>
        </w:rPr>
      </w:r>
      <w:r>
        <w:rPr>
          <w:noProof/>
        </w:rPr>
        <w:fldChar w:fldCharType="separate"/>
      </w:r>
      <w:r>
        <w:rPr>
          <w:noProof/>
        </w:rPr>
        <w:t>146</w:t>
      </w:r>
      <w:r>
        <w:rPr>
          <w:noProof/>
        </w:rPr>
        <w:fldChar w:fldCharType="end"/>
      </w:r>
    </w:p>
    <w:p w14:paraId="36AC224F" w14:textId="75B780F6"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_Toc209623605 \h </w:instrText>
      </w:r>
      <w:r>
        <w:rPr>
          <w:noProof/>
        </w:rPr>
      </w:r>
      <w:r>
        <w:rPr>
          <w:noProof/>
        </w:rPr>
        <w:fldChar w:fldCharType="separate"/>
      </w:r>
      <w:r>
        <w:rPr>
          <w:noProof/>
        </w:rPr>
        <w:t>146</w:t>
      </w:r>
      <w:r>
        <w:rPr>
          <w:noProof/>
        </w:rPr>
        <w:fldChar w:fldCharType="end"/>
      </w:r>
    </w:p>
    <w:p w14:paraId="04ACF7E3" w14:textId="499E9BF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_Toc209623606 \h </w:instrText>
      </w:r>
      <w:r>
        <w:rPr>
          <w:noProof/>
        </w:rPr>
      </w:r>
      <w:r>
        <w:rPr>
          <w:noProof/>
        </w:rPr>
        <w:fldChar w:fldCharType="separate"/>
      </w:r>
      <w:r>
        <w:rPr>
          <w:noProof/>
        </w:rPr>
        <w:t>146</w:t>
      </w:r>
      <w:r>
        <w:rPr>
          <w:noProof/>
        </w:rPr>
        <w:fldChar w:fldCharType="end"/>
      </w:r>
    </w:p>
    <w:p w14:paraId="7AAE6201" w14:textId="1326A309"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6.6.5</w:t>
      </w:r>
      <w:r w:rsidRPr="00F3037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F30375">
        <w:rPr>
          <w:rFonts w:eastAsia="Calibri"/>
          <w:noProof/>
        </w:rPr>
        <w:t xml:space="preserve">Flight Path Monitoring Configuration </w:t>
      </w:r>
      <w:r w:rsidRPr="00F30375">
        <w:rPr>
          <w:noProof/>
          <w:lang w:val="en-US"/>
        </w:rPr>
        <w:t>Completion Status Notification</w:t>
      </w:r>
      <w:r>
        <w:rPr>
          <w:noProof/>
        </w:rPr>
        <w:tab/>
      </w:r>
      <w:r>
        <w:rPr>
          <w:noProof/>
        </w:rPr>
        <w:fldChar w:fldCharType="begin" w:fldLock="1"/>
      </w:r>
      <w:r>
        <w:rPr>
          <w:noProof/>
        </w:rPr>
        <w:instrText xml:space="preserve"> PAGEREF _Toc209623607 \h </w:instrText>
      </w:r>
      <w:r>
        <w:rPr>
          <w:noProof/>
        </w:rPr>
      </w:r>
      <w:r>
        <w:rPr>
          <w:noProof/>
        </w:rPr>
        <w:fldChar w:fldCharType="separate"/>
      </w:r>
      <w:r>
        <w:rPr>
          <w:noProof/>
        </w:rPr>
        <w:t>146</w:t>
      </w:r>
      <w:r>
        <w:rPr>
          <w:noProof/>
        </w:rPr>
        <w:fldChar w:fldCharType="end"/>
      </w:r>
    </w:p>
    <w:p w14:paraId="0EF2B674" w14:textId="3040390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6.6.5</w:t>
      </w:r>
      <w:r w:rsidRPr="00F30375">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Description</w:t>
      </w:r>
      <w:r>
        <w:rPr>
          <w:noProof/>
        </w:rPr>
        <w:tab/>
      </w:r>
      <w:r>
        <w:rPr>
          <w:noProof/>
        </w:rPr>
        <w:fldChar w:fldCharType="begin" w:fldLock="1"/>
      </w:r>
      <w:r>
        <w:rPr>
          <w:noProof/>
        </w:rPr>
        <w:instrText xml:space="preserve"> PAGEREF _Toc209623608 \h </w:instrText>
      </w:r>
      <w:r>
        <w:rPr>
          <w:noProof/>
        </w:rPr>
      </w:r>
      <w:r>
        <w:rPr>
          <w:noProof/>
        </w:rPr>
        <w:fldChar w:fldCharType="separate"/>
      </w:r>
      <w:r>
        <w:rPr>
          <w:noProof/>
        </w:rPr>
        <w:t>146</w:t>
      </w:r>
      <w:r>
        <w:rPr>
          <w:noProof/>
        </w:rPr>
        <w:fldChar w:fldCharType="end"/>
      </w:r>
    </w:p>
    <w:p w14:paraId="104E3DCF" w14:textId="2AE8BBC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_Toc209623609 \h </w:instrText>
      </w:r>
      <w:r>
        <w:rPr>
          <w:noProof/>
        </w:rPr>
      </w:r>
      <w:r>
        <w:rPr>
          <w:noProof/>
        </w:rPr>
        <w:fldChar w:fldCharType="separate"/>
      </w:r>
      <w:r>
        <w:rPr>
          <w:noProof/>
        </w:rPr>
        <w:t>146</w:t>
      </w:r>
      <w:r>
        <w:rPr>
          <w:noProof/>
        </w:rPr>
        <w:fldChar w:fldCharType="end"/>
      </w:r>
    </w:p>
    <w:p w14:paraId="24A5F47C" w14:textId="496DB41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_Toc209623610 \h </w:instrText>
      </w:r>
      <w:r>
        <w:rPr>
          <w:noProof/>
        </w:rPr>
      </w:r>
      <w:r>
        <w:rPr>
          <w:noProof/>
        </w:rPr>
        <w:fldChar w:fldCharType="separate"/>
      </w:r>
      <w:r>
        <w:rPr>
          <w:noProof/>
        </w:rPr>
        <w:t>147</w:t>
      </w:r>
      <w:r>
        <w:rPr>
          <w:noProof/>
        </w:rPr>
        <w:fldChar w:fldCharType="end"/>
      </w:r>
    </w:p>
    <w:p w14:paraId="0DA0FB10" w14:textId="45553026"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_Toc209623611 \h </w:instrText>
      </w:r>
      <w:r>
        <w:rPr>
          <w:noProof/>
        </w:rPr>
      </w:r>
      <w:r>
        <w:rPr>
          <w:noProof/>
        </w:rPr>
        <w:fldChar w:fldCharType="separate"/>
      </w:r>
      <w:r>
        <w:rPr>
          <w:noProof/>
        </w:rPr>
        <w:t>147</w:t>
      </w:r>
      <w:r>
        <w:rPr>
          <w:noProof/>
        </w:rPr>
        <w:fldChar w:fldCharType="end"/>
      </w:r>
    </w:p>
    <w:p w14:paraId="73CC4942" w14:textId="54192EA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6.6.5</w:t>
      </w:r>
      <w:r w:rsidRPr="00F3037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F30375">
        <w:rPr>
          <w:rFonts w:eastAsia="Calibri"/>
          <w:noProof/>
        </w:rPr>
        <w:t xml:space="preserve">Flight Path Monitoring </w:t>
      </w:r>
      <w:r w:rsidRPr="00F30375">
        <w:rPr>
          <w:noProof/>
          <w:lang w:val="en-US"/>
        </w:rPr>
        <w:t>Events Notification</w:t>
      </w:r>
      <w:r>
        <w:rPr>
          <w:noProof/>
        </w:rPr>
        <w:tab/>
      </w:r>
      <w:r>
        <w:rPr>
          <w:noProof/>
        </w:rPr>
        <w:fldChar w:fldCharType="begin" w:fldLock="1"/>
      </w:r>
      <w:r>
        <w:rPr>
          <w:noProof/>
        </w:rPr>
        <w:instrText xml:space="preserve"> PAGEREF _Toc209623612 \h </w:instrText>
      </w:r>
      <w:r>
        <w:rPr>
          <w:noProof/>
        </w:rPr>
      </w:r>
      <w:r>
        <w:rPr>
          <w:noProof/>
        </w:rPr>
        <w:fldChar w:fldCharType="separate"/>
      </w:r>
      <w:r>
        <w:rPr>
          <w:noProof/>
        </w:rPr>
        <w:t>148</w:t>
      </w:r>
      <w:r>
        <w:rPr>
          <w:noProof/>
        </w:rPr>
        <w:fldChar w:fldCharType="end"/>
      </w:r>
    </w:p>
    <w:p w14:paraId="7F236EDF" w14:textId="114C5E4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6.6.5</w:t>
      </w:r>
      <w:r w:rsidRPr="00F30375">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Description</w:t>
      </w:r>
      <w:r>
        <w:rPr>
          <w:noProof/>
        </w:rPr>
        <w:tab/>
      </w:r>
      <w:r>
        <w:rPr>
          <w:noProof/>
        </w:rPr>
        <w:fldChar w:fldCharType="begin" w:fldLock="1"/>
      </w:r>
      <w:r>
        <w:rPr>
          <w:noProof/>
        </w:rPr>
        <w:instrText xml:space="preserve"> PAGEREF _Toc209623613 \h </w:instrText>
      </w:r>
      <w:r>
        <w:rPr>
          <w:noProof/>
        </w:rPr>
      </w:r>
      <w:r>
        <w:rPr>
          <w:noProof/>
        </w:rPr>
        <w:fldChar w:fldCharType="separate"/>
      </w:r>
      <w:r>
        <w:rPr>
          <w:noProof/>
        </w:rPr>
        <w:t>148</w:t>
      </w:r>
      <w:r>
        <w:rPr>
          <w:noProof/>
        </w:rPr>
        <w:fldChar w:fldCharType="end"/>
      </w:r>
    </w:p>
    <w:p w14:paraId="0D6151A2" w14:textId="74EDE67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_Toc209623614 \h </w:instrText>
      </w:r>
      <w:r>
        <w:rPr>
          <w:noProof/>
        </w:rPr>
      </w:r>
      <w:r>
        <w:rPr>
          <w:noProof/>
        </w:rPr>
        <w:fldChar w:fldCharType="separate"/>
      </w:r>
      <w:r>
        <w:rPr>
          <w:noProof/>
        </w:rPr>
        <w:t>148</w:t>
      </w:r>
      <w:r>
        <w:rPr>
          <w:noProof/>
        </w:rPr>
        <w:fldChar w:fldCharType="end"/>
      </w:r>
    </w:p>
    <w:p w14:paraId="698567A0" w14:textId="0C094CD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_Toc209623615 \h </w:instrText>
      </w:r>
      <w:r>
        <w:rPr>
          <w:noProof/>
        </w:rPr>
      </w:r>
      <w:r>
        <w:rPr>
          <w:noProof/>
        </w:rPr>
        <w:fldChar w:fldCharType="separate"/>
      </w:r>
      <w:r>
        <w:rPr>
          <w:noProof/>
        </w:rPr>
        <w:t>148</w:t>
      </w:r>
      <w:r>
        <w:rPr>
          <w:noProof/>
        </w:rPr>
        <w:fldChar w:fldCharType="end"/>
      </w:r>
    </w:p>
    <w:p w14:paraId="3DE552AC" w14:textId="31AF755E"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6.6.5.3.3.1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_Toc209623616 \h </w:instrText>
      </w:r>
      <w:r>
        <w:rPr>
          <w:noProof/>
        </w:rPr>
      </w:r>
      <w:r>
        <w:rPr>
          <w:noProof/>
        </w:rPr>
        <w:fldChar w:fldCharType="separate"/>
      </w:r>
      <w:r>
        <w:rPr>
          <w:noProof/>
        </w:rPr>
        <w:t>148</w:t>
      </w:r>
      <w:r>
        <w:rPr>
          <w:noProof/>
        </w:rPr>
        <w:fldChar w:fldCharType="end"/>
      </w:r>
    </w:p>
    <w:p w14:paraId="21A15964" w14:textId="4AD5C8DE"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_Toc209623617 \h </w:instrText>
      </w:r>
      <w:r>
        <w:rPr>
          <w:noProof/>
        </w:rPr>
      </w:r>
      <w:r>
        <w:rPr>
          <w:noProof/>
        </w:rPr>
        <w:fldChar w:fldCharType="separate"/>
      </w:r>
      <w:r>
        <w:rPr>
          <w:noProof/>
        </w:rPr>
        <w:t>149</w:t>
      </w:r>
      <w:r>
        <w:rPr>
          <w:noProof/>
        </w:rPr>
        <w:fldChar w:fldCharType="end"/>
      </w:r>
    </w:p>
    <w:p w14:paraId="45EF210D" w14:textId="204CACC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_Toc209623618 \h </w:instrText>
      </w:r>
      <w:r>
        <w:rPr>
          <w:noProof/>
        </w:rPr>
      </w:r>
      <w:r>
        <w:rPr>
          <w:noProof/>
        </w:rPr>
        <w:fldChar w:fldCharType="separate"/>
      </w:r>
      <w:r>
        <w:rPr>
          <w:noProof/>
        </w:rPr>
        <w:t>149</w:t>
      </w:r>
      <w:r>
        <w:rPr>
          <w:noProof/>
        </w:rPr>
        <w:fldChar w:fldCharType="end"/>
      </w:r>
    </w:p>
    <w:p w14:paraId="01D3D3C2" w14:textId="3B15D84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F30375">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Structured data types</w:t>
      </w:r>
      <w:r>
        <w:rPr>
          <w:noProof/>
        </w:rPr>
        <w:tab/>
      </w:r>
      <w:r>
        <w:rPr>
          <w:noProof/>
        </w:rPr>
        <w:fldChar w:fldCharType="begin" w:fldLock="1"/>
      </w:r>
      <w:r>
        <w:rPr>
          <w:noProof/>
        </w:rPr>
        <w:instrText xml:space="preserve"> PAGEREF _Toc209623619 \h </w:instrText>
      </w:r>
      <w:r>
        <w:rPr>
          <w:noProof/>
        </w:rPr>
      </w:r>
      <w:r>
        <w:rPr>
          <w:noProof/>
        </w:rPr>
        <w:fldChar w:fldCharType="separate"/>
      </w:r>
      <w:r>
        <w:rPr>
          <w:noProof/>
        </w:rPr>
        <w:t>150</w:t>
      </w:r>
      <w:r>
        <w:rPr>
          <w:noProof/>
        </w:rPr>
        <w:fldChar w:fldCharType="end"/>
      </w:r>
    </w:p>
    <w:p w14:paraId="366F5966" w14:textId="060EB48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_Toc209623620 \h </w:instrText>
      </w:r>
      <w:r>
        <w:rPr>
          <w:noProof/>
        </w:rPr>
      </w:r>
      <w:r>
        <w:rPr>
          <w:noProof/>
        </w:rPr>
        <w:fldChar w:fldCharType="separate"/>
      </w:r>
      <w:r>
        <w:rPr>
          <w:noProof/>
        </w:rPr>
        <w:t>150</w:t>
      </w:r>
      <w:r>
        <w:rPr>
          <w:noProof/>
        </w:rPr>
        <w:fldChar w:fldCharType="end"/>
      </w:r>
    </w:p>
    <w:p w14:paraId="68C56011" w14:textId="61707E3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FlightPathMonConfigReq</w:t>
      </w:r>
      <w:r>
        <w:rPr>
          <w:noProof/>
        </w:rPr>
        <w:tab/>
      </w:r>
      <w:r>
        <w:rPr>
          <w:noProof/>
        </w:rPr>
        <w:fldChar w:fldCharType="begin" w:fldLock="1"/>
      </w:r>
      <w:r>
        <w:rPr>
          <w:noProof/>
        </w:rPr>
        <w:instrText xml:space="preserve"> PAGEREF _Toc209623621 \h </w:instrText>
      </w:r>
      <w:r>
        <w:rPr>
          <w:noProof/>
        </w:rPr>
      </w:r>
      <w:r>
        <w:rPr>
          <w:noProof/>
        </w:rPr>
        <w:fldChar w:fldCharType="separate"/>
      </w:r>
      <w:r>
        <w:rPr>
          <w:noProof/>
        </w:rPr>
        <w:t>150</w:t>
      </w:r>
      <w:r>
        <w:rPr>
          <w:noProof/>
        </w:rPr>
        <w:fldChar w:fldCharType="end"/>
      </w:r>
    </w:p>
    <w:p w14:paraId="77035DFD" w14:textId="05C5EA7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FlightPathMonConfigResp</w:t>
      </w:r>
      <w:r>
        <w:rPr>
          <w:noProof/>
        </w:rPr>
        <w:tab/>
      </w:r>
      <w:r>
        <w:rPr>
          <w:noProof/>
        </w:rPr>
        <w:fldChar w:fldCharType="begin" w:fldLock="1"/>
      </w:r>
      <w:r>
        <w:rPr>
          <w:noProof/>
        </w:rPr>
        <w:instrText xml:space="preserve"> PAGEREF _Toc209623622 \h </w:instrText>
      </w:r>
      <w:r>
        <w:rPr>
          <w:noProof/>
        </w:rPr>
      </w:r>
      <w:r>
        <w:rPr>
          <w:noProof/>
        </w:rPr>
        <w:fldChar w:fldCharType="separate"/>
      </w:r>
      <w:r>
        <w:rPr>
          <w:noProof/>
        </w:rPr>
        <w:t>150</w:t>
      </w:r>
      <w:r>
        <w:rPr>
          <w:noProof/>
        </w:rPr>
        <w:fldChar w:fldCharType="end"/>
      </w:r>
    </w:p>
    <w:p w14:paraId="5739AFBD" w14:textId="2A11862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FlightPathMonConfig</w:t>
      </w:r>
      <w:r>
        <w:rPr>
          <w:noProof/>
        </w:rPr>
        <w:tab/>
      </w:r>
      <w:r>
        <w:rPr>
          <w:noProof/>
        </w:rPr>
        <w:fldChar w:fldCharType="begin" w:fldLock="1"/>
      </w:r>
      <w:r>
        <w:rPr>
          <w:noProof/>
        </w:rPr>
        <w:instrText xml:space="preserve"> PAGEREF _Toc209623623 \h </w:instrText>
      </w:r>
      <w:r>
        <w:rPr>
          <w:noProof/>
        </w:rPr>
      </w:r>
      <w:r>
        <w:rPr>
          <w:noProof/>
        </w:rPr>
        <w:fldChar w:fldCharType="separate"/>
      </w:r>
      <w:r>
        <w:rPr>
          <w:noProof/>
        </w:rPr>
        <w:t>151</w:t>
      </w:r>
      <w:r>
        <w:rPr>
          <w:noProof/>
        </w:rPr>
        <w:fldChar w:fldCharType="end"/>
      </w:r>
    </w:p>
    <w:p w14:paraId="5B17D72D" w14:textId="2B8360E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Type: FlightPathMonConfigPatch</w:t>
      </w:r>
      <w:r>
        <w:rPr>
          <w:noProof/>
        </w:rPr>
        <w:tab/>
      </w:r>
      <w:r>
        <w:rPr>
          <w:noProof/>
        </w:rPr>
        <w:fldChar w:fldCharType="begin" w:fldLock="1"/>
      </w:r>
      <w:r>
        <w:rPr>
          <w:noProof/>
        </w:rPr>
        <w:instrText xml:space="preserve"> PAGEREF _Toc209623624 \h </w:instrText>
      </w:r>
      <w:r>
        <w:rPr>
          <w:noProof/>
        </w:rPr>
      </w:r>
      <w:r>
        <w:rPr>
          <w:noProof/>
        </w:rPr>
        <w:fldChar w:fldCharType="separate"/>
      </w:r>
      <w:r>
        <w:rPr>
          <w:noProof/>
        </w:rPr>
        <w:t>151</w:t>
      </w:r>
      <w:r>
        <w:rPr>
          <w:noProof/>
        </w:rPr>
        <w:fldChar w:fldCharType="end"/>
      </w:r>
    </w:p>
    <w:p w14:paraId="3CA6BA4E" w14:textId="5D77D99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FlightPathMonConfigParams</w:t>
      </w:r>
      <w:r>
        <w:rPr>
          <w:noProof/>
        </w:rPr>
        <w:tab/>
      </w:r>
      <w:r>
        <w:rPr>
          <w:noProof/>
        </w:rPr>
        <w:fldChar w:fldCharType="begin" w:fldLock="1"/>
      </w:r>
      <w:r>
        <w:rPr>
          <w:noProof/>
        </w:rPr>
        <w:instrText xml:space="preserve"> PAGEREF _Toc209623625 \h </w:instrText>
      </w:r>
      <w:r>
        <w:rPr>
          <w:noProof/>
        </w:rPr>
      </w:r>
      <w:r>
        <w:rPr>
          <w:noProof/>
        </w:rPr>
        <w:fldChar w:fldCharType="separate"/>
      </w:r>
      <w:r>
        <w:rPr>
          <w:noProof/>
        </w:rPr>
        <w:t>152</w:t>
      </w:r>
      <w:r>
        <w:rPr>
          <w:noProof/>
        </w:rPr>
        <w:fldChar w:fldCharType="end"/>
      </w:r>
    </w:p>
    <w:p w14:paraId="63461DD2" w14:textId="200285E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6.6.6.2.7</w:t>
      </w:r>
      <w:r>
        <w:rPr>
          <w:rFonts w:asciiTheme="minorHAnsi" w:eastAsiaTheme="minorEastAsia" w:hAnsiTheme="minorHAnsi" w:cstheme="minorBidi"/>
          <w:noProof/>
          <w:kern w:val="2"/>
          <w:sz w:val="24"/>
          <w:szCs w:val="24"/>
          <w:lang w:eastAsia="en-GB"/>
          <w14:ligatures w14:val="standardContextual"/>
        </w:rPr>
        <w:tab/>
      </w:r>
      <w:r>
        <w:rPr>
          <w:noProof/>
        </w:rPr>
        <w:t>Type: FlightPathMonConfigParamsRm</w:t>
      </w:r>
      <w:r>
        <w:rPr>
          <w:noProof/>
        </w:rPr>
        <w:tab/>
      </w:r>
      <w:r>
        <w:rPr>
          <w:noProof/>
        </w:rPr>
        <w:fldChar w:fldCharType="begin" w:fldLock="1"/>
      </w:r>
      <w:r>
        <w:rPr>
          <w:noProof/>
        </w:rPr>
        <w:instrText xml:space="preserve"> PAGEREF _Toc209623626 \h </w:instrText>
      </w:r>
      <w:r>
        <w:rPr>
          <w:noProof/>
        </w:rPr>
      </w:r>
      <w:r>
        <w:rPr>
          <w:noProof/>
        </w:rPr>
        <w:fldChar w:fldCharType="separate"/>
      </w:r>
      <w:r>
        <w:rPr>
          <w:noProof/>
        </w:rPr>
        <w:t>152</w:t>
      </w:r>
      <w:r>
        <w:rPr>
          <w:noProof/>
        </w:rPr>
        <w:fldChar w:fldCharType="end"/>
      </w:r>
    </w:p>
    <w:p w14:paraId="13F2F92D" w14:textId="693F33D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6.6.6.2.8</w:t>
      </w:r>
      <w:r>
        <w:rPr>
          <w:rFonts w:asciiTheme="minorHAnsi" w:eastAsiaTheme="minorEastAsia" w:hAnsiTheme="minorHAnsi" w:cstheme="minorBidi"/>
          <w:noProof/>
          <w:kern w:val="2"/>
          <w:sz w:val="24"/>
          <w:szCs w:val="24"/>
          <w:lang w:eastAsia="en-GB"/>
          <w14:ligatures w14:val="standardContextual"/>
        </w:rPr>
        <w:tab/>
      </w:r>
      <w:r>
        <w:rPr>
          <w:noProof/>
        </w:rPr>
        <w:t>Type: Waypoint</w:t>
      </w:r>
      <w:r>
        <w:rPr>
          <w:noProof/>
        </w:rPr>
        <w:tab/>
      </w:r>
      <w:r>
        <w:rPr>
          <w:noProof/>
        </w:rPr>
        <w:fldChar w:fldCharType="begin" w:fldLock="1"/>
      </w:r>
      <w:r>
        <w:rPr>
          <w:noProof/>
        </w:rPr>
        <w:instrText xml:space="preserve"> PAGEREF _Toc209623627 \h </w:instrText>
      </w:r>
      <w:r>
        <w:rPr>
          <w:noProof/>
        </w:rPr>
      </w:r>
      <w:r>
        <w:rPr>
          <w:noProof/>
        </w:rPr>
        <w:fldChar w:fldCharType="separate"/>
      </w:r>
      <w:r>
        <w:rPr>
          <w:noProof/>
        </w:rPr>
        <w:t>153</w:t>
      </w:r>
      <w:r>
        <w:rPr>
          <w:noProof/>
        </w:rPr>
        <w:fldChar w:fldCharType="end"/>
      </w:r>
    </w:p>
    <w:p w14:paraId="6B4DFECC" w14:textId="12C9DBE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6.6.6.2.9</w:t>
      </w:r>
      <w:r>
        <w:rPr>
          <w:rFonts w:asciiTheme="minorHAnsi" w:eastAsiaTheme="minorEastAsia" w:hAnsiTheme="minorHAnsi" w:cstheme="minorBidi"/>
          <w:noProof/>
          <w:kern w:val="2"/>
          <w:sz w:val="24"/>
          <w:szCs w:val="24"/>
          <w:lang w:eastAsia="en-GB"/>
          <w14:ligatures w14:val="standardContextual"/>
        </w:rPr>
        <w:tab/>
      </w:r>
      <w:r>
        <w:rPr>
          <w:noProof/>
        </w:rPr>
        <w:t>Type: FlightPathMonConfigNotif</w:t>
      </w:r>
      <w:r>
        <w:rPr>
          <w:noProof/>
        </w:rPr>
        <w:tab/>
      </w:r>
      <w:r>
        <w:rPr>
          <w:noProof/>
        </w:rPr>
        <w:fldChar w:fldCharType="begin" w:fldLock="1"/>
      </w:r>
      <w:r>
        <w:rPr>
          <w:noProof/>
        </w:rPr>
        <w:instrText xml:space="preserve"> PAGEREF _Toc209623628 \h </w:instrText>
      </w:r>
      <w:r>
        <w:rPr>
          <w:noProof/>
        </w:rPr>
      </w:r>
      <w:r>
        <w:rPr>
          <w:noProof/>
        </w:rPr>
        <w:fldChar w:fldCharType="separate"/>
      </w:r>
      <w:r>
        <w:rPr>
          <w:noProof/>
        </w:rPr>
        <w:t>153</w:t>
      </w:r>
      <w:r>
        <w:rPr>
          <w:noProof/>
        </w:rPr>
        <w:fldChar w:fldCharType="end"/>
      </w:r>
    </w:p>
    <w:p w14:paraId="2A34D4F1" w14:textId="243DBEE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6.6.6.2.10</w:t>
      </w:r>
      <w:r>
        <w:rPr>
          <w:rFonts w:asciiTheme="minorHAnsi" w:eastAsiaTheme="minorEastAsia" w:hAnsiTheme="minorHAnsi" w:cstheme="minorBidi"/>
          <w:noProof/>
          <w:kern w:val="2"/>
          <w:sz w:val="24"/>
          <w:szCs w:val="24"/>
          <w:lang w:eastAsia="en-GB"/>
          <w14:ligatures w14:val="standardContextual"/>
        </w:rPr>
        <w:tab/>
      </w:r>
      <w:r>
        <w:rPr>
          <w:noProof/>
        </w:rPr>
        <w:t>Type: FlightPathMonNotif</w:t>
      </w:r>
      <w:r>
        <w:rPr>
          <w:noProof/>
        </w:rPr>
        <w:tab/>
      </w:r>
      <w:r>
        <w:rPr>
          <w:noProof/>
        </w:rPr>
        <w:fldChar w:fldCharType="begin" w:fldLock="1"/>
      </w:r>
      <w:r>
        <w:rPr>
          <w:noProof/>
        </w:rPr>
        <w:instrText xml:space="preserve"> PAGEREF _Toc209623629 \h </w:instrText>
      </w:r>
      <w:r>
        <w:rPr>
          <w:noProof/>
        </w:rPr>
      </w:r>
      <w:r>
        <w:rPr>
          <w:noProof/>
        </w:rPr>
        <w:fldChar w:fldCharType="separate"/>
      </w:r>
      <w:r>
        <w:rPr>
          <w:noProof/>
        </w:rPr>
        <w:t>153</w:t>
      </w:r>
      <w:r>
        <w:rPr>
          <w:noProof/>
        </w:rPr>
        <w:fldChar w:fldCharType="end"/>
      </w:r>
    </w:p>
    <w:p w14:paraId="47D9ECB4" w14:textId="78365E7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6.6.6.2.11</w:t>
      </w:r>
      <w:r>
        <w:rPr>
          <w:rFonts w:asciiTheme="minorHAnsi" w:eastAsiaTheme="minorEastAsia" w:hAnsiTheme="minorHAnsi" w:cstheme="minorBidi"/>
          <w:noProof/>
          <w:kern w:val="2"/>
          <w:sz w:val="24"/>
          <w:szCs w:val="24"/>
          <w:lang w:eastAsia="en-GB"/>
          <w14:ligatures w14:val="standardContextual"/>
        </w:rPr>
        <w:tab/>
      </w:r>
      <w:r>
        <w:rPr>
          <w:noProof/>
        </w:rPr>
        <w:t>Type: FlightPathMonEventInfo</w:t>
      </w:r>
      <w:r>
        <w:rPr>
          <w:noProof/>
        </w:rPr>
        <w:tab/>
      </w:r>
      <w:r>
        <w:rPr>
          <w:noProof/>
        </w:rPr>
        <w:fldChar w:fldCharType="begin" w:fldLock="1"/>
      </w:r>
      <w:r>
        <w:rPr>
          <w:noProof/>
        </w:rPr>
        <w:instrText xml:space="preserve"> PAGEREF _Toc209623630 \h </w:instrText>
      </w:r>
      <w:r>
        <w:rPr>
          <w:noProof/>
        </w:rPr>
      </w:r>
      <w:r>
        <w:rPr>
          <w:noProof/>
        </w:rPr>
        <w:fldChar w:fldCharType="separate"/>
      </w:r>
      <w:r>
        <w:rPr>
          <w:noProof/>
        </w:rPr>
        <w:t>153</w:t>
      </w:r>
      <w:r>
        <w:rPr>
          <w:noProof/>
        </w:rPr>
        <w:fldChar w:fldCharType="end"/>
      </w:r>
    </w:p>
    <w:p w14:paraId="0E5A965A" w14:textId="551583A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6.6.6.2.12</w:t>
      </w:r>
      <w:r>
        <w:rPr>
          <w:rFonts w:asciiTheme="minorHAnsi" w:eastAsiaTheme="minorEastAsia" w:hAnsiTheme="minorHAnsi" w:cstheme="minorBidi"/>
          <w:noProof/>
          <w:kern w:val="2"/>
          <w:sz w:val="24"/>
          <w:szCs w:val="24"/>
          <w:lang w:eastAsia="en-GB"/>
          <w14:ligatures w14:val="standardContextual"/>
        </w:rPr>
        <w:tab/>
      </w:r>
      <w:r>
        <w:rPr>
          <w:noProof/>
        </w:rPr>
        <w:t>Type: QoSThresholds</w:t>
      </w:r>
      <w:r>
        <w:rPr>
          <w:noProof/>
        </w:rPr>
        <w:tab/>
      </w:r>
      <w:r>
        <w:rPr>
          <w:noProof/>
        </w:rPr>
        <w:fldChar w:fldCharType="begin" w:fldLock="1"/>
      </w:r>
      <w:r>
        <w:rPr>
          <w:noProof/>
        </w:rPr>
        <w:instrText xml:space="preserve"> PAGEREF _Toc209623631 \h </w:instrText>
      </w:r>
      <w:r>
        <w:rPr>
          <w:noProof/>
        </w:rPr>
      </w:r>
      <w:r>
        <w:rPr>
          <w:noProof/>
        </w:rPr>
        <w:fldChar w:fldCharType="separate"/>
      </w:r>
      <w:r>
        <w:rPr>
          <w:noProof/>
        </w:rPr>
        <w:t>154</w:t>
      </w:r>
      <w:r>
        <w:rPr>
          <w:noProof/>
        </w:rPr>
        <w:fldChar w:fldCharType="end"/>
      </w:r>
    </w:p>
    <w:p w14:paraId="4446AFD2" w14:textId="26FC91F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6.6.6.2.13</w:t>
      </w:r>
      <w:r>
        <w:rPr>
          <w:rFonts w:asciiTheme="minorHAnsi" w:eastAsiaTheme="minorEastAsia" w:hAnsiTheme="minorHAnsi" w:cstheme="minorBidi"/>
          <w:noProof/>
          <w:kern w:val="2"/>
          <w:sz w:val="24"/>
          <w:szCs w:val="24"/>
          <w:lang w:eastAsia="en-GB"/>
          <w14:ligatures w14:val="standardContextual"/>
        </w:rPr>
        <w:tab/>
      </w:r>
      <w:r>
        <w:rPr>
          <w:noProof/>
        </w:rPr>
        <w:t>Type: QoEThresholds</w:t>
      </w:r>
      <w:r>
        <w:rPr>
          <w:noProof/>
        </w:rPr>
        <w:tab/>
      </w:r>
      <w:r>
        <w:rPr>
          <w:noProof/>
        </w:rPr>
        <w:fldChar w:fldCharType="begin" w:fldLock="1"/>
      </w:r>
      <w:r>
        <w:rPr>
          <w:noProof/>
        </w:rPr>
        <w:instrText xml:space="preserve"> PAGEREF _Toc209623632 \h </w:instrText>
      </w:r>
      <w:r>
        <w:rPr>
          <w:noProof/>
        </w:rPr>
      </w:r>
      <w:r>
        <w:rPr>
          <w:noProof/>
        </w:rPr>
        <w:fldChar w:fldCharType="separate"/>
      </w:r>
      <w:r>
        <w:rPr>
          <w:noProof/>
        </w:rPr>
        <w:t>155</w:t>
      </w:r>
      <w:r>
        <w:rPr>
          <w:noProof/>
        </w:rPr>
        <w:fldChar w:fldCharType="end"/>
      </w:r>
    </w:p>
    <w:p w14:paraId="66D3DCCF" w14:textId="07768DA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F30375">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Simple data types and enumerations</w:t>
      </w:r>
      <w:r>
        <w:rPr>
          <w:noProof/>
        </w:rPr>
        <w:tab/>
      </w:r>
      <w:r>
        <w:rPr>
          <w:noProof/>
        </w:rPr>
        <w:fldChar w:fldCharType="begin" w:fldLock="1"/>
      </w:r>
      <w:r>
        <w:rPr>
          <w:noProof/>
        </w:rPr>
        <w:instrText xml:space="preserve"> PAGEREF _Toc209623633 \h </w:instrText>
      </w:r>
      <w:r>
        <w:rPr>
          <w:noProof/>
        </w:rPr>
      </w:r>
      <w:r>
        <w:rPr>
          <w:noProof/>
        </w:rPr>
        <w:fldChar w:fldCharType="separate"/>
      </w:r>
      <w:r>
        <w:rPr>
          <w:noProof/>
        </w:rPr>
        <w:t>155</w:t>
      </w:r>
      <w:r>
        <w:rPr>
          <w:noProof/>
        </w:rPr>
        <w:fldChar w:fldCharType="end"/>
      </w:r>
    </w:p>
    <w:p w14:paraId="68CAE303" w14:textId="011873A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_Toc209623634 \h </w:instrText>
      </w:r>
      <w:r>
        <w:rPr>
          <w:noProof/>
        </w:rPr>
      </w:r>
      <w:r>
        <w:rPr>
          <w:noProof/>
        </w:rPr>
        <w:fldChar w:fldCharType="separate"/>
      </w:r>
      <w:r>
        <w:rPr>
          <w:noProof/>
        </w:rPr>
        <w:t>155</w:t>
      </w:r>
      <w:r>
        <w:rPr>
          <w:noProof/>
        </w:rPr>
        <w:fldChar w:fldCharType="end"/>
      </w:r>
    </w:p>
    <w:p w14:paraId="4A73E6EC" w14:textId="6C986EB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_Toc209623635 \h </w:instrText>
      </w:r>
      <w:r>
        <w:rPr>
          <w:noProof/>
        </w:rPr>
      </w:r>
      <w:r>
        <w:rPr>
          <w:noProof/>
        </w:rPr>
        <w:fldChar w:fldCharType="separate"/>
      </w:r>
      <w:r>
        <w:rPr>
          <w:noProof/>
        </w:rPr>
        <w:t>155</w:t>
      </w:r>
      <w:r>
        <w:rPr>
          <w:noProof/>
        </w:rPr>
        <w:fldChar w:fldCharType="end"/>
      </w:r>
    </w:p>
    <w:p w14:paraId="5B6EB6BC" w14:textId="310153A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FlightPathMonConfigStatus</w:t>
      </w:r>
      <w:r>
        <w:rPr>
          <w:noProof/>
        </w:rPr>
        <w:tab/>
      </w:r>
      <w:r>
        <w:rPr>
          <w:noProof/>
        </w:rPr>
        <w:fldChar w:fldCharType="begin" w:fldLock="1"/>
      </w:r>
      <w:r>
        <w:rPr>
          <w:noProof/>
        </w:rPr>
        <w:instrText xml:space="preserve"> PAGEREF _Toc209623636 \h </w:instrText>
      </w:r>
      <w:r>
        <w:rPr>
          <w:noProof/>
        </w:rPr>
      </w:r>
      <w:r>
        <w:rPr>
          <w:noProof/>
        </w:rPr>
        <w:fldChar w:fldCharType="separate"/>
      </w:r>
      <w:r>
        <w:rPr>
          <w:noProof/>
        </w:rPr>
        <w:t>155</w:t>
      </w:r>
      <w:r>
        <w:rPr>
          <w:noProof/>
        </w:rPr>
        <w:fldChar w:fldCharType="end"/>
      </w:r>
    </w:p>
    <w:p w14:paraId="416543AE" w14:textId="7790C21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FlightPathMonEvent</w:t>
      </w:r>
      <w:r>
        <w:rPr>
          <w:noProof/>
        </w:rPr>
        <w:tab/>
      </w:r>
      <w:r>
        <w:rPr>
          <w:noProof/>
        </w:rPr>
        <w:fldChar w:fldCharType="begin" w:fldLock="1"/>
      </w:r>
      <w:r>
        <w:rPr>
          <w:noProof/>
        </w:rPr>
        <w:instrText xml:space="preserve"> PAGEREF _Toc209623637 \h </w:instrText>
      </w:r>
      <w:r>
        <w:rPr>
          <w:noProof/>
        </w:rPr>
      </w:r>
      <w:r>
        <w:rPr>
          <w:noProof/>
        </w:rPr>
        <w:fldChar w:fldCharType="separate"/>
      </w:r>
      <w:r>
        <w:rPr>
          <w:noProof/>
        </w:rPr>
        <w:t>155</w:t>
      </w:r>
      <w:r>
        <w:rPr>
          <w:noProof/>
        </w:rPr>
        <w:fldChar w:fldCharType="end"/>
      </w:r>
    </w:p>
    <w:p w14:paraId="64E24DF0" w14:textId="7E633144"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F30375">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_Toc209623638 \h </w:instrText>
      </w:r>
      <w:r>
        <w:rPr>
          <w:noProof/>
        </w:rPr>
      </w:r>
      <w:r>
        <w:rPr>
          <w:noProof/>
        </w:rPr>
        <w:fldChar w:fldCharType="separate"/>
      </w:r>
      <w:r>
        <w:rPr>
          <w:noProof/>
        </w:rPr>
        <w:t>156</w:t>
      </w:r>
      <w:r>
        <w:rPr>
          <w:noProof/>
        </w:rPr>
        <w:fldChar w:fldCharType="end"/>
      </w:r>
    </w:p>
    <w:p w14:paraId="58D4E753" w14:textId="6B378EAD"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_Toc209623639 \h </w:instrText>
      </w:r>
      <w:r>
        <w:rPr>
          <w:noProof/>
        </w:rPr>
      </w:r>
      <w:r>
        <w:rPr>
          <w:noProof/>
        </w:rPr>
        <w:fldChar w:fldCharType="separate"/>
      </w:r>
      <w:r>
        <w:rPr>
          <w:noProof/>
        </w:rPr>
        <w:t>156</w:t>
      </w:r>
      <w:r>
        <w:rPr>
          <w:noProof/>
        </w:rPr>
        <w:fldChar w:fldCharType="end"/>
      </w:r>
    </w:p>
    <w:p w14:paraId="7ABB2DA5" w14:textId="62290ED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6.6.6.5.1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_Toc209623640 \h </w:instrText>
      </w:r>
      <w:r>
        <w:rPr>
          <w:noProof/>
        </w:rPr>
      </w:r>
      <w:r>
        <w:rPr>
          <w:noProof/>
        </w:rPr>
        <w:fldChar w:fldCharType="separate"/>
      </w:r>
      <w:r>
        <w:rPr>
          <w:noProof/>
        </w:rPr>
        <w:t>156</w:t>
      </w:r>
      <w:r>
        <w:rPr>
          <w:noProof/>
        </w:rPr>
        <w:fldChar w:fldCharType="end"/>
      </w:r>
    </w:p>
    <w:p w14:paraId="79D3129E" w14:textId="5878186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_Toc209623641 \h </w:instrText>
      </w:r>
      <w:r>
        <w:rPr>
          <w:noProof/>
        </w:rPr>
      </w:r>
      <w:r>
        <w:rPr>
          <w:noProof/>
        </w:rPr>
        <w:fldChar w:fldCharType="separate"/>
      </w:r>
      <w:r>
        <w:rPr>
          <w:noProof/>
        </w:rPr>
        <w:t>156</w:t>
      </w:r>
      <w:r>
        <w:rPr>
          <w:noProof/>
        </w:rPr>
        <w:fldChar w:fldCharType="end"/>
      </w:r>
    </w:p>
    <w:p w14:paraId="317E2505" w14:textId="4DDA91B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_Toc209623642 \h </w:instrText>
      </w:r>
      <w:r>
        <w:rPr>
          <w:noProof/>
        </w:rPr>
      </w:r>
      <w:r>
        <w:rPr>
          <w:noProof/>
        </w:rPr>
        <w:fldChar w:fldCharType="separate"/>
      </w:r>
      <w:r>
        <w:rPr>
          <w:noProof/>
        </w:rPr>
        <w:t>156</w:t>
      </w:r>
      <w:r>
        <w:rPr>
          <w:noProof/>
        </w:rPr>
        <w:fldChar w:fldCharType="end"/>
      </w:r>
    </w:p>
    <w:p w14:paraId="4F5F00C4" w14:textId="2492CB3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_Toc209623643 \h </w:instrText>
      </w:r>
      <w:r>
        <w:rPr>
          <w:noProof/>
        </w:rPr>
      </w:r>
      <w:r>
        <w:rPr>
          <w:noProof/>
        </w:rPr>
        <w:fldChar w:fldCharType="separate"/>
      </w:r>
      <w:r>
        <w:rPr>
          <w:noProof/>
        </w:rPr>
        <w:t>156</w:t>
      </w:r>
      <w:r>
        <w:rPr>
          <w:noProof/>
        </w:rPr>
        <w:fldChar w:fldCharType="end"/>
      </w:r>
    </w:p>
    <w:p w14:paraId="0AAD31C7" w14:textId="428DD2C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_Toc209623644 \h </w:instrText>
      </w:r>
      <w:r>
        <w:rPr>
          <w:noProof/>
        </w:rPr>
      </w:r>
      <w:r>
        <w:rPr>
          <w:noProof/>
        </w:rPr>
        <w:fldChar w:fldCharType="separate"/>
      </w:r>
      <w:r>
        <w:rPr>
          <w:noProof/>
        </w:rPr>
        <w:t>156</w:t>
      </w:r>
      <w:r>
        <w:rPr>
          <w:noProof/>
        </w:rPr>
        <w:fldChar w:fldCharType="end"/>
      </w:r>
    </w:p>
    <w:p w14:paraId="315B5937" w14:textId="7ABF08F7"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_Toc209623645 \h </w:instrText>
      </w:r>
      <w:r>
        <w:rPr>
          <w:noProof/>
        </w:rPr>
      </w:r>
      <w:r>
        <w:rPr>
          <w:noProof/>
        </w:rPr>
        <w:fldChar w:fldCharType="separate"/>
      </w:r>
      <w:r>
        <w:rPr>
          <w:noProof/>
        </w:rPr>
        <w:t>156</w:t>
      </w:r>
      <w:r>
        <w:rPr>
          <w:noProof/>
        </w:rPr>
        <w:fldChar w:fldCharType="end"/>
      </w:r>
    </w:p>
    <w:p w14:paraId="187A561E" w14:textId="49E3DF4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_Toc209623646 \h </w:instrText>
      </w:r>
      <w:r>
        <w:rPr>
          <w:noProof/>
        </w:rPr>
      </w:r>
      <w:r>
        <w:rPr>
          <w:noProof/>
        </w:rPr>
        <w:fldChar w:fldCharType="separate"/>
      </w:r>
      <w:r>
        <w:rPr>
          <w:noProof/>
        </w:rPr>
        <w:t>156</w:t>
      </w:r>
      <w:r>
        <w:rPr>
          <w:noProof/>
        </w:rPr>
        <w:fldChar w:fldCharType="end"/>
      </w:r>
    </w:p>
    <w:p w14:paraId="28468D26" w14:textId="2D75E2B7"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UAE_FlightRouteSupport Service API</w:t>
      </w:r>
      <w:r>
        <w:rPr>
          <w:noProof/>
        </w:rPr>
        <w:tab/>
      </w:r>
      <w:r>
        <w:rPr>
          <w:noProof/>
        </w:rPr>
        <w:fldChar w:fldCharType="begin" w:fldLock="1"/>
      </w:r>
      <w:r>
        <w:rPr>
          <w:noProof/>
        </w:rPr>
        <w:instrText xml:space="preserve"> PAGEREF _Toc209623647 \h </w:instrText>
      </w:r>
      <w:r>
        <w:rPr>
          <w:noProof/>
        </w:rPr>
      </w:r>
      <w:r>
        <w:rPr>
          <w:noProof/>
        </w:rPr>
        <w:fldChar w:fldCharType="separate"/>
      </w:r>
      <w:r>
        <w:rPr>
          <w:noProof/>
        </w:rPr>
        <w:t>157</w:t>
      </w:r>
      <w:r>
        <w:rPr>
          <w:noProof/>
        </w:rPr>
        <w:fldChar w:fldCharType="end"/>
      </w:r>
    </w:p>
    <w:p w14:paraId="35A1B2E3" w14:textId="4AF156AD"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_Toc209623648 \h </w:instrText>
      </w:r>
      <w:r>
        <w:rPr>
          <w:noProof/>
        </w:rPr>
      </w:r>
      <w:r>
        <w:rPr>
          <w:noProof/>
        </w:rPr>
        <w:fldChar w:fldCharType="separate"/>
      </w:r>
      <w:r>
        <w:rPr>
          <w:noProof/>
        </w:rPr>
        <w:t>157</w:t>
      </w:r>
      <w:r>
        <w:rPr>
          <w:noProof/>
        </w:rPr>
        <w:fldChar w:fldCharType="end"/>
      </w:r>
    </w:p>
    <w:p w14:paraId="17587E44" w14:textId="67AFC4B4"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_Toc209623649 \h </w:instrText>
      </w:r>
      <w:r>
        <w:rPr>
          <w:noProof/>
        </w:rPr>
      </w:r>
      <w:r>
        <w:rPr>
          <w:noProof/>
        </w:rPr>
        <w:fldChar w:fldCharType="separate"/>
      </w:r>
      <w:r>
        <w:rPr>
          <w:noProof/>
        </w:rPr>
        <w:t>157</w:t>
      </w:r>
      <w:r>
        <w:rPr>
          <w:noProof/>
        </w:rPr>
        <w:fldChar w:fldCharType="end"/>
      </w:r>
    </w:p>
    <w:p w14:paraId="38F0BB57" w14:textId="4BF00475"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_Toc209623650 \h </w:instrText>
      </w:r>
      <w:r>
        <w:rPr>
          <w:noProof/>
        </w:rPr>
      </w:r>
      <w:r>
        <w:rPr>
          <w:noProof/>
        </w:rPr>
        <w:fldChar w:fldCharType="separate"/>
      </w:r>
      <w:r>
        <w:rPr>
          <w:noProof/>
        </w:rPr>
        <w:t>157</w:t>
      </w:r>
      <w:r>
        <w:rPr>
          <w:noProof/>
        </w:rPr>
        <w:fldChar w:fldCharType="end"/>
      </w:r>
    </w:p>
    <w:p w14:paraId="064FBAC5" w14:textId="4608604A"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_Toc209623651 \h </w:instrText>
      </w:r>
      <w:r>
        <w:rPr>
          <w:noProof/>
        </w:rPr>
      </w:r>
      <w:r>
        <w:rPr>
          <w:noProof/>
        </w:rPr>
        <w:fldChar w:fldCharType="separate"/>
      </w:r>
      <w:r>
        <w:rPr>
          <w:noProof/>
        </w:rPr>
        <w:t>157</w:t>
      </w:r>
      <w:r>
        <w:rPr>
          <w:noProof/>
        </w:rPr>
        <w:fldChar w:fldCharType="end"/>
      </w:r>
    </w:p>
    <w:p w14:paraId="3BBCD9F4" w14:textId="49339A4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_Toc209623652 \h </w:instrText>
      </w:r>
      <w:r>
        <w:rPr>
          <w:noProof/>
        </w:rPr>
      </w:r>
      <w:r>
        <w:rPr>
          <w:noProof/>
        </w:rPr>
        <w:fldChar w:fldCharType="separate"/>
      </w:r>
      <w:r>
        <w:rPr>
          <w:noProof/>
        </w:rPr>
        <w:t>157</w:t>
      </w:r>
      <w:r>
        <w:rPr>
          <w:noProof/>
        </w:rPr>
        <w:fldChar w:fldCharType="end"/>
      </w:r>
    </w:p>
    <w:p w14:paraId="57023CEE" w14:textId="1036B5F2"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Operation: FlightRouteRequest</w:t>
      </w:r>
      <w:r>
        <w:rPr>
          <w:noProof/>
        </w:rPr>
        <w:tab/>
      </w:r>
      <w:r>
        <w:rPr>
          <w:noProof/>
        </w:rPr>
        <w:fldChar w:fldCharType="begin" w:fldLock="1"/>
      </w:r>
      <w:r>
        <w:rPr>
          <w:noProof/>
        </w:rPr>
        <w:instrText xml:space="preserve"> PAGEREF _Toc209623653 \h </w:instrText>
      </w:r>
      <w:r>
        <w:rPr>
          <w:noProof/>
        </w:rPr>
      </w:r>
      <w:r>
        <w:rPr>
          <w:noProof/>
        </w:rPr>
        <w:fldChar w:fldCharType="separate"/>
      </w:r>
      <w:r>
        <w:rPr>
          <w:noProof/>
        </w:rPr>
        <w:t>158</w:t>
      </w:r>
      <w:r>
        <w:rPr>
          <w:noProof/>
        </w:rPr>
        <w:fldChar w:fldCharType="end"/>
      </w:r>
    </w:p>
    <w:p w14:paraId="0BE867C2" w14:textId="69CB8A0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_Toc209623654 \h </w:instrText>
      </w:r>
      <w:r>
        <w:rPr>
          <w:noProof/>
        </w:rPr>
      </w:r>
      <w:r>
        <w:rPr>
          <w:noProof/>
        </w:rPr>
        <w:fldChar w:fldCharType="separate"/>
      </w:r>
      <w:r>
        <w:rPr>
          <w:noProof/>
        </w:rPr>
        <w:t>158</w:t>
      </w:r>
      <w:r>
        <w:rPr>
          <w:noProof/>
        </w:rPr>
        <w:fldChar w:fldCharType="end"/>
      </w:r>
    </w:p>
    <w:p w14:paraId="6DE1232A" w14:textId="30133F4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_Toc209623655 \h </w:instrText>
      </w:r>
      <w:r>
        <w:rPr>
          <w:noProof/>
        </w:rPr>
      </w:r>
      <w:r>
        <w:rPr>
          <w:noProof/>
        </w:rPr>
        <w:fldChar w:fldCharType="separate"/>
      </w:r>
      <w:r>
        <w:rPr>
          <w:noProof/>
        </w:rPr>
        <w:t>158</w:t>
      </w:r>
      <w:r>
        <w:rPr>
          <w:noProof/>
        </w:rPr>
        <w:fldChar w:fldCharType="end"/>
      </w:r>
    </w:p>
    <w:p w14:paraId="710EEA1B" w14:textId="565BFF7B"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_Toc209623656 \h </w:instrText>
      </w:r>
      <w:r>
        <w:rPr>
          <w:noProof/>
        </w:rPr>
      </w:r>
      <w:r>
        <w:rPr>
          <w:noProof/>
        </w:rPr>
        <w:fldChar w:fldCharType="separate"/>
      </w:r>
      <w:r>
        <w:rPr>
          <w:noProof/>
        </w:rPr>
        <w:t>159</w:t>
      </w:r>
      <w:r>
        <w:rPr>
          <w:noProof/>
        </w:rPr>
        <w:fldChar w:fldCharType="end"/>
      </w:r>
    </w:p>
    <w:p w14:paraId="643804B8" w14:textId="188918DE"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_Toc209623657 \h </w:instrText>
      </w:r>
      <w:r>
        <w:rPr>
          <w:noProof/>
        </w:rPr>
      </w:r>
      <w:r>
        <w:rPr>
          <w:noProof/>
        </w:rPr>
        <w:fldChar w:fldCharType="separate"/>
      </w:r>
      <w:r>
        <w:rPr>
          <w:noProof/>
        </w:rPr>
        <w:t>159</w:t>
      </w:r>
      <w:r>
        <w:rPr>
          <w:noProof/>
        </w:rPr>
        <w:fldChar w:fldCharType="end"/>
      </w:r>
    </w:p>
    <w:p w14:paraId="5419EADF" w14:textId="30244AF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_Toc209623658 \h </w:instrText>
      </w:r>
      <w:r>
        <w:rPr>
          <w:noProof/>
        </w:rPr>
      </w:r>
      <w:r>
        <w:rPr>
          <w:noProof/>
        </w:rPr>
        <w:fldChar w:fldCharType="separate"/>
      </w:r>
      <w:r>
        <w:rPr>
          <w:noProof/>
        </w:rPr>
        <w:t>159</w:t>
      </w:r>
      <w:r>
        <w:rPr>
          <w:noProof/>
        </w:rPr>
        <w:fldChar w:fldCharType="end"/>
      </w:r>
    </w:p>
    <w:p w14:paraId="015459A9" w14:textId="363E4FE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F30375">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Structured data types</w:t>
      </w:r>
      <w:r>
        <w:rPr>
          <w:noProof/>
        </w:rPr>
        <w:tab/>
      </w:r>
      <w:r>
        <w:rPr>
          <w:noProof/>
        </w:rPr>
        <w:fldChar w:fldCharType="begin" w:fldLock="1"/>
      </w:r>
      <w:r>
        <w:rPr>
          <w:noProof/>
        </w:rPr>
        <w:instrText xml:space="preserve"> PAGEREF _Toc209623659 \h </w:instrText>
      </w:r>
      <w:r>
        <w:rPr>
          <w:noProof/>
        </w:rPr>
      </w:r>
      <w:r>
        <w:rPr>
          <w:noProof/>
        </w:rPr>
        <w:fldChar w:fldCharType="separate"/>
      </w:r>
      <w:r>
        <w:rPr>
          <w:noProof/>
        </w:rPr>
        <w:t>159</w:t>
      </w:r>
      <w:r>
        <w:rPr>
          <w:noProof/>
        </w:rPr>
        <w:fldChar w:fldCharType="end"/>
      </w:r>
    </w:p>
    <w:p w14:paraId="1C006A69" w14:textId="66FBF6A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_Toc209623660 \h </w:instrText>
      </w:r>
      <w:r>
        <w:rPr>
          <w:noProof/>
        </w:rPr>
      </w:r>
      <w:r>
        <w:rPr>
          <w:noProof/>
        </w:rPr>
        <w:fldChar w:fldCharType="separate"/>
      </w:r>
      <w:r>
        <w:rPr>
          <w:noProof/>
        </w:rPr>
        <w:t>159</w:t>
      </w:r>
      <w:r>
        <w:rPr>
          <w:noProof/>
        </w:rPr>
        <w:fldChar w:fldCharType="end"/>
      </w:r>
    </w:p>
    <w:p w14:paraId="56FEF298" w14:textId="3472490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Type: FlightRouteReq</w:t>
      </w:r>
      <w:r>
        <w:rPr>
          <w:noProof/>
        </w:rPr>
        <w:tab/>
      </w:r>
      <w:r>
        <w:rPr>
          <w:noProof/>
        </w:rPr>
        <w:fldChar w:fldCharType="begin" w:fldLock="1"/>
      </w:r>
      <w:r>
        <w:rPr>
          <w:noProof/>
        </w:rPr>
        <w:instrText xml:space="preserve"> PAGEREF _Toc209623661 \h </w:instrText>
      </w:r>
      <w:r>
        <w:rPr>
          <w:noProof/>
        </w:rPr>
      </w:r>
      <w:r>
        <w:rPr>
          <w:noProof/>
        </w:rPr>
        <w:fldChar w:fldCharType="separate"/>
      </w:r>
      <w:r>
        <w:rPr>
          <w:noProof/>
        </w:rPr>
        <w:t>160</w:t>
      </w:r>
      <w:r>
        <w:rPr>
          <w:noProof/>
        </w:rPr>
        <w:fldChar w:fldCharType="end"/>
      </w:r>
    </w:p>
    <w:p w14:paraId="0DAD9C42" w14:textId="28873AA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Type: FlightRouteResp</w:t>
      </w:r>
      <w:r>
        <w:rPr>
          <w:noProof/>
        </w:rPr>
        <w:tab/>
      </w:r>
      <w:r>
        <w:rPr>
          <w:noProof/>
        </w:rPr>
        <w:fldChar w:fldCharType="begin" w:fldLock="1"/>
      </w:r>
      <w:r>
        <w:rPr>
          <w:noProof/>
        </w:rPr>
        <w:instrText xml:space="preserve"> PAGEREF _Toc209623662 \h </w:instrText>
      </w:r>
      <w:r>
        <w:rPr>
          <w:noProof/>
        </w:rPr>
      </w:r>
      <w:r>
        <w:rPr>
          <w:noProof/>
        </w:rPr>
        <w:fldChar w:fldCharType="separate"/>
      </w:r>
      <w:r>
        <w:rPr>
          <w:noProof/>
        </w:rPr>
        <w:t>160</w:t>
      </w:r>
      <w:r>
        <w:rPr>
          <w:noProof/>
        </w:rPr>
        <w:fldChar w:fldCharType="end"/>
      </w:r>
    </w:p>
    <w:p w14:paraId="5850427A" w14:textId="20AF398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Type: FlightChars</w:t>
      </w:r>
      <w:r>
        <w:rPr>
          <w:noProof/>
        </w:rPr>
        <w:tab/>
      </w:r>
      <w:r>
        <w:rPr>
          <w:noProof/>
        </w:rPr>
        <w:fldChar w:fldCharType="begin" w:fldLock="1"/>
      </w:r>
      <w:r>
        <w:rPr>
          <w:noProof/>
        </w:rPr>
        <w:instrText xml:space="preserve"> PAGEREF _Toc209623663 \h </w:instrText>
      </w:r>
      <w:r>
        <w:rPr>
          <w:noProof/>
        </w:rPr>
      </w:r>
      <w:r>
        <w:rPr>
          <w:noProof/>
        </w:rPr>
        <w:fldChar w:fldCharType="separate"/>
      </w:r>
      <w:r>
        <w:rPr>
          <w:noProof/>
        </w:rPr>
        <w:t>161</w:t>
      </w:r>
      <w:r>
        <w:rPr>
          <w:noProof/>
        </w:rPr>
        <w:fldChar w:fldCharType="end"/>
      </w:r>
    </w:p>
    <w:p w14:paraId="1A132C7F" w14:textId="74BB59BA"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F30375">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Simple data types and enumerations</w:t>
      </w:r>
      <w:r>
        <w:rPr>
          <w:noProof/>
        </w:rPr>
        <w:tab/>
      </w:r>
      <w:r>
        <w:rPr>
          <w:noProof/>
        </w:rPr>
        <w:fldChar w:fldCharType="begin" w:fldLock="1"/>
      </w:r>
      <w:r>
        <w:rPr>
          <w:noProof/>
        </w:rPr>
        <w:instrText xml:space="preserve"> PAGEREF _Toc209623664 \h </w:instrText>
      </w:r>
      <w:r>
        <w:rPr>
          <w:noProof/>
        </w:rPr>
      </w:r>
      <w:r>
        <w:rPr>
          <w:noProof/>
        </w:rPr>
        <w:fldChar w:fldCharType="separate"/>
      </w:r>
      <w:r>
        <w:rPr>
          <w:noProof/>
        </w:rPr>
        <w:t>161</w:t>
      </w:r>
      <w:r>
        <w:rPr>
          <w:noProof/>
        </w:rPr>
        <w:fldChar w:fldCharType="end"/>
      </w:r>
    </w:p>
    <w:p w14:paraId="6C9EC65F" w14:textId="65480B9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_Toc209623665 \h </w:instrText>
      </w:r>
      <w:r>
        <w:rPr>
          <w:noProof/>
        </w:rPr>
      </w:r>
      <w:r>
        <w:rPr>
          <w:noProof/>
        </w:rPr>
        <w:fldChar w:fldCharType="separate"/>
      </w:r>
      <w:r>
        <w:rPr>
          <w:noProof/>
        </w:rPr>
        <w:t>161</w:t>
      </w:r>
      <w:r>
        <w:rPr>
          <w:noProof/>
        </w:rPr>
        <w:fldChar w:fldCharType="end"/>
      </w:r>
    </w:p>
    <w:p w14:paraId="222D1A3B" w14:textId="1471DBA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_Toc209623666 \h </w:instrText>
      </w:r>
      <w:r>
        <w:rPr>
          <w:noProof/>
        </w:rPr>
      </w:r>
      <w:r>
        <w:rPr>
          <w:noProof/>
        </w:rPr>
        <w:fldChar w:fldCharType="separate"/>
      </w:r>
      <w:r>
        <w:rPr>
          <w:noProof/>
        </w:rPr>
        <w:t>161</w:t>
      </w:r>
      <w:r>
        <w:rPr>
          <w:noProof/>
        </w:rPr>
        <w:fldChar w:fldCharType="end"/>
      </w:r>
    </w:p>
    <w:p w14:paraId="37541CAE" w14:textId="25EC61F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F30375">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_Toc209623667 \h </w:instrText>
      </w:r>
      <w:r>
        <w:rPr>
          <w:noProof/>
        </w:rPr>
      </w:r>
      <w:r>
        <w:rPr>
          <w:noProof/>
        </w:rPr>
        <w:fldChar w:fldCharType="separate"/>
      </w:r>
      <w:r>
        <w:rPr>
          <w:noProof/>
        </w:rPr>
        <w:t>161</w:t>
      </w:r>
      <w:r>
        <w:rPr>
          <w:noProof/>
        </w:rPr>
        <w:fldChar w:fldCharType="end"/>
      </w:r>
    </w:p>
    <w:p w14:paraId="30DD117C" w14:textId="33846097"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6.7.6.5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_Toc209623668 \h </w:instrText>
      </w:r>
      <w:r>
        <w:rPr>
          <w:noProof/>
        </w:rPr>
      </w:r>
      <w:r>
        <w:rPr>
          <w:noProof/>
        </w:rPr>
        <w:fldChar w:fldCharType="separate"/>
      </w:r>
      <w:r>
        <w:rPr>
          <w:noProof/>
        </w:rPr>
        <w:t>161</w:t>
      </w:r>
      <w:r>
        <w:rPr>
          <w:noProof/>
        </w:rPr>
        <w:fldChar w:fldCharType="end"/>
      </w:r>
    </w:p>
    <w:p w14:paraId="2BF48675" w14:textId="05C5D51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6.7.6.5.1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_Toc209623669 \h </w:instrText>
      </w:r>
      <w:r>
        <w:rPr>
          <w:noProof/>
        </w:rPr>
      </w:r>
      <w:r>
        <w:rPr>
          <w:noProof/>
        </w:rPr>
        <w:fldChar w:fldCharType="separate"/>
      </w:r>
      <w:r>
        <w:rPr>
          <w:noProof/>
        </w:rPr>
        <w:t>161</w:t>
      </w:r>
      <w:r>
        <w:rPr>
          <w:noProof/>
        </w:rPr>
        <w:fldChar w:fldCharType="end"/>
      </w:r>
    </w:p>
    <w:p w14:paraId="5ED70A1F" w14:textId="377ED73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_Toc209623670 \h </w:instrText>
      </w:r>
      <w:r>
        <w:rPr>
          <w:noProof/>
        </w:rPr>
      </w:r>
      <w:r>
        <w:rPr>
          <w:noProof/>
        </w:rPr>
        <w:fldChar w:fldCharType="separate"/>
      </w:r>
      <w:r>
        <w:rPr>
          <w:noProof/>
        </w:rPr>
        <w:t>162</w:t>
      </w:r>
      <w:r>
        <w:rPr>
          <w:noProof/>
        </w:rPr>
        <w:fldChar w:fldCharType="end"/>
      </w:r>
    </w:p>
    <w:p w14:paraId="7AAC3C5F" w14:textId="4D5F0AC5"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_Toc209623671 \h </w:instrText>
      </w:r>
      <w:r>
        <w:rPr>
          <w:noProof/>
        </w:rPr>
      </w:r>
      <w:r>
        <w:rPr>
          <w:noProof/>
        </w:rPr>
        <w:fldChar w:fldCharType="separate"/>
      </w:r>
      <w:r>
        <w:rPr>
          <w:noProof/>
        </w:rPr>
        <w:t>162</w:t>
      </w:r>
      <w:r>
        <w:rPr>
          <w:noProof/>
        </w:rPr>
        <w:fldChar w:fldCharType="end"/>
      </w:r>
    </w:p>
    <w:p w14:paraId="3C95050B" w14:textId="245F3BA9"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_Toc209623672 \h </w:instrText>
      </w:r>
      <w:r>
        <w:rPr>
          <w:noProof/>
        </w:rPr>
      </w:r>
      <w:r>
        <w:rPr>
          <w:noProof/>
        </w:rPr>
        <w:fldChar w:fldCharType="separate"/>
      </w:r>
      <w:r>
        <w:rPr>
          <w:noProof/>
        </w:rPr>
        <w:t>162</w:t>
      </w:r>
      <w:r>
        <w:rPr>
          <w:noProof/>
        </w:rPr>
        <w:fldChar w:fldCharType="end"/>
      </w:r>
    </w:p>
    <w:p w14:paraId="3BEF4CA4" w14:textId="0324D06C"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_Toc209623673 \h </w:instrText>
      </w:r>
      <w:r>
        <w:rPr>
          <w:noProof/>
        </w:rPr>
      </w:r>
      <w:r>
        <w:rPr>
          <w:noProof/>
        </w:rPr>
        <w:fldChar w:fldCharType="separate"/>
      </w:r>
      <w:r>
        <w:rPr>
          <w:noProof/>
        </w:rPr>
        <w:t>162</w:t>
      </w:r>
      <w:r>
        <w:rPr>
          <w:noProof/>
        </w:rPr>
        <w:fldChar w:fldCharType="end"/>
      </w:r>
    </w:p>
    <w:p w14:paraId="665BFAA7" w14:textId="15E867EE"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_Toc209623674 \h </w:instrText>
      </w:r>
      <w:r>
        <w:rPr>
          <w:noProof/>
        </w:rPr>
      </w:r>
      <w:r>
        <w:rPr>
          <w:noProof/>
        </w:rPr>
        <w:fldChar w:fldCharType="separate"/>
      </w:r>
      <w:r>
        <w:rPr>
          <w:noProof/>
        </w:rPr>
        <w:t>162</w:t>
      </w:r>
      <w:r>
        <w:rPr>
          <w:noProof/>
        </w:rPr>
        <w:fldChar w:fldCharType="end"/>
      </w:r>
    </w:p>
    <w:p w14:paraId="71ABD904" w14:textId="4AACCA01"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_Toc209623675 \h </w:instrText>
      </w:r>
      <w:r>
        <w:rPr>
          <w:noProof/>
        </w:rPr>
      </w:r>
      <w:r>
        <w:rPr>
          <w:noProof/>
        </w:rPr>
        <w:fldChar w:fldCharType="separate"/>
      </w:r>
      <w:r>
        <w:rPr>
          <w:noProof/>
        </w:rPr>
        <w:t>162</w:t>
      </w:r>
      <w:r>
        <w:rPr>
          <w:noProof/>
        </w:rPr>
        <w:fldChar w:fldCharType="end"/>
      </w:r>
    </w:p>
    <w:p w14:paraId="68B1746C" w14:textId="474C4309"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UAE_NTZManagement Service API</w:t>
      </w:r>
      <w:r>
        <w:rPr>
          <w:noProof/>
        </w:rPr>
        <w:tab/>
      </w:r>
      <w:r>
        <w:rPr>
          <w:noProof/>
        </w:rPr>
        <w:fldChar w:fldCharType="begin" w:fldLock="1"/>
      </w:r>
      <w:r>
        <w:rPr>
          <w:noProof/>
        </w:rPr>
        <w:instrText xml:space="preserve"> PAGEREF _Toc209623676 \h </w:instrText>
      </w:r>
      <w:r>
        <w:rPr>
          <w:noProof/>
        </w:rPr>
      </w:r>
      <w:r>
        <w:rPr>
          <w:noProof/>
        </w:rPr>
        <w:fldChar w:fldCharType="separate"/>
      </w:r>
      <w:r>
        <w:rPr>
          <w:noProof/>
        </w:rPr>
        <w:t>163</w:t>
      </w:r>
      <w:r>
        <w:rPr>
          <w:noProof/>
        </w:rPr>
        <w:fldChar w:fldCharType="end"/>
      </w:r>
    </w:p>
    <w:p w14:paraId="7ACC4ABE" w14:textId="4ECD153C"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_Toc209623677 \h </w:instrText>
      </w:r>
      <w:r>
        <w:rPr>
          <w:noProof/>
        </w:rPr>
      </w:r>
      <w:r>
        <w:rPr>
          <w:noProof/>
        </w:rPr>
        <w:fldChar w:fldCharType="separate"/>
      </w:r>
      <w:r>
        <w:rPr>
          <w:noProof/>
        </w:rPr>
        <w:t>163</w:t>
      </w:r>
      <w:r>
        <w:rPr>
          <w:noProof/>
        </w:rPr>
        <w:fldChar w:fldCharType="end"/>
      </w:r>
    </w:p>
    <w:p w14:paraId="0A5C505D" w14:textId="21348605"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_Toc209623678 \h </w:instrText>
      </w:r>
      <w:r>
        <w:rPr>
          <w:noProof/>
        </w:rPr>
      </w:r>
      <w:r>
        <w:rPr>
          <w:noProof/>
        </w:rPr>
        <w:fldChar w:fldCharType="separate"/>
      </w:r>
      <w:r>
        <w:rPr>
          <w:noProof/>
        </w:rPr>
        <w:t>163</w:t>
      </w:r>
      <w:r>
        <w:rPr>
          <w:noProof/>
        </w:rPr>
        <w:fldChar w:fldCharType="end"/>
      </w:r>
    </w:p>
    <w:p w14:paraId="1283C4A6" w14:textId="446B470F"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_Toc209623679 \h </w:instrText>
      </w:r>
      <w:r>
        <w:rPr>
          <w:noProof/>
        </w:rPr>
      </w:r>
      <w:r>
        <w:rPr>
          <w:noProof/>
        </w:rPr>
        <w:fldChar w:fldCharType="separate"/>
      </w:r>
      <w:r>
        <w:rPr>
          <w:noProof/>
        </w:rPr>
        <w:t>163</w:t>
      </w:r>
      <w:r>
        <w:rPr>
          <w:noProof/>
        </w:rPr>
        <w:fldChar w:fldCharType="end"/>
      </w:r>
    </w:p>
    <w:p w14:paraId="641BC502" w14:textId="1417A3BA"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_Toc209623680 \h </w:instrText>
      </w:r>
      <w:r>
        <w:rPr>
          <w:noProof/>
        </w:rPr>
      </w:r>
      <w:r>
        <w:rPr>
          <w:noProof/>
        </w:rPr>
        <w:fldChar w:fldCharType="separate"/>
      </w:r>
      <w:r>
        <w:rPr>
          <w:noProof/>
        </w:rPr>
        <w:t>163</w:t>
      </w:r>
      <w:r>
        <w:rPr>
          <w:noProof/>
        </w:rPr>
        <w:fldChar w:fldCharType="end"/>
      </w:r>
    </w:p>
    <w:p w14:paraId="1861BA1E" w14:textId="579AA7FA"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F30375">
        <w:rPr>
          <w:rFonts w:eastAsia="Calibri"/>
          <w:noProof/>
        </w:rPr>
        <w:t>NTZ Configurations</w:t>
      </w:r>
      <w:r>
        <w:rPr>
          <w:noProof/>
        </w:rPr>
        <w:tab/>
      </w:r>
      <w:r>
        <w:rPr>
          <w:noProof/>
        </w:rPr>
        <w:fldChar w:fldCharType="begin" w:fldLock="1"/>
      </w:r>
      <w:r>
        <w:rPr>
          <w:noProof/>
        </w:rPr>
        <w:instrText xml:space="preserve"> PAGEREF _Toc209623681 \h </w:instrText>
      </w:r>
      <w:r>
        <w:rPr>
          <w:noProof/>
        </w:rPr>
      </w:r>
      <w:r>
        <w:rPr>
          <w:noProof/>
        </w:rPr>
        <w:fldChar w:fldCharType="separate"/>
      </w:r>
      <w:r>
        <w:rPr>
          <w:noProof/>
        </w:rPr>
        <w:t>164</w:t>
      </w:r>
      <w:r>
        <w:rPr>
          <w:noProof/>
        </w:rPr>
        <w:fldChar w:fldCharType="end"/>
      </w:r>
    </w:p>
    <w:p w14:paraId="782DC2F3" w14:textId="0310D38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_Toc209623682 \h </w:instrText>
      </w:r>
      <w:r>
        <w:rPr>
          <w:noProof/>
        </w:rPr>
      </w:r>
      <w:r>
        <w:rPr>
          <w:noProof/>
        </w:rPr>
        <w:fldChar w:fldCharType="separate"/>
      </w:r>
      <w:r>
        <w:rPr>
          <w:noProof/>
        </w:rPr>
        <w:t>164</w:t>
      </w:r>
      <w:r>
        <w:rPr>
          <w:noProof/>
        </w:rPr>
        <w:fldChar w:fldCharType="end"/>
      </w:r>
    </w:p>
    <w:p w14:paraId="0E9CCB02" w14:textId="401C6EB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_Toc209623683 \h </w:instrText>
      </w:r>
      <w:r>
        <w:rPr>
          <w:noProof/>
        </w:rPr>
      </w:r>
      <w:r>
        <w:rPr>
          <w:noProof/>
        </w:rPr>
        <w:fldChar w:fldCharType="separate"/>
      </w:r>
      <w:r>
        <w:rPr>
          <w:noProof/>
        </w:rPr>
        <w:t>164</w:t>
      </w:r>
      <w:r>
        <w:rPr>
          <w:noProof/>
        </w:rPr>
        <w:fldChar w:fldCharType="end"/>
      </w:r>
    </w:p>
    <w:p w14:paraId="3024C067" w14:textId="57E0906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_Toc209623684 \h </w:instrText>
      </w:r>
      <w:r>
        <w:rPr>
          <w:noProof/>
        </w:rPr>
      </w:r>
      <w:r>
        <w:rPr>
          <w:noProof/>
        </w:rPr>
        <w:fldChar w:fldCharType="separate"/>
      </w:r>
      <w:r>
        <w:rPr>
          <w:noProof/>
        </w:rPr>
        <w:t>164</w:t>
      </w:r>
      <w:r>
        <w:rPr>
          <w:noProof/>
        </w:rPr>
        <w:fldChar w:fldCharType="end"/>
      </w:r>
    </w:p>
    <w:p w14:paraId="0CF5FD7F" w14:textId="4662DB36"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6.8.3.2.3.1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_Toc209623685 \h </w:instrText>
      </w:r>
      <w:r>
        <w:rPr>
          <w:noProof/>
        </w:rPr>
      </w:r>
      <w:r>
        <w:rPr>
          <w:noProof/>
        </w:rPr>
        <w:fldChar w:fldCharType="separate"/>
      </w:r>
      <w:r>
        <w:rPr>
          <w:noProof/>
        </w:rPr>
        <w:t>164</w:t>
      </w:r>
      <w:r>
        <w:rPr>
          <w:noProof/>
        </w:rPr>
        <w:fldChar w:fldCharType="end"/>
      </w:r>
    </w:p>
    <w:p w14:paraId="540AAEF4" w14:textId="319BFC60"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6.8.3.2.3.2</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_Toc209623686 \h </w:instrText>
      </w:r>
      <w:r>
        <w:rPr>
          <w:noProof/>
        </w:rPr>
      </w:r>
      <w:r>
        <w:rPr>
          <w:noProof/>
        </w:rPr>
        <w:fldChar w:fldCharType="separate"/>
      </w:r>
      <w:r>
        <w:rPr>
          <w:noProof/>
        </w:rPr>
        <w:t>165</w:t>
      </w:r>
      <w:r>
        <w:rPr>
          <w:noProof/>
        </w:rPr>
        <w:fldChar w:fldCharType="end"/>
      </w:r>
    </w:p>
    <w:p w14:paraId="38E69ADC" w14:textId="1E68D27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_Toc209623687 \h </w:instrText>
      </w:r>
      <w:r>
        <w:rPr>
          <w:noProof/>
        </w:rPr>
      </w:r>
      <w:r>
        <w:rPr>
          <w:noProof/>
        </w:rPr>
        <w:fldChar w:fldCharType="separate"/>
      </w:r>
      <w:r>
        <w:rPr>
          <w:noProof/>
        </w:rPr>
        <w:t>166</w:t>
      </w:r>
      <w:r>
        <w:rPr>
          <w:noProof/>
        </w:rPr>
        <w:fldChar w:fldCharType="end"/>
      </w:r>
    </w:p>
    <w:p w14:paraId="01CFCA0F" w14:textId="4D645BE9"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F30375">
        <w:rPr>
          <w:rFonts w:eastAsia="Calibri"/>
          <w:noProof/>
        </w:rPr>
        <w:t>NTZ Configuration</w:t>
      </w:r>
      <w:r>
        <w:rPr>
          <w:noProof/>
        </w:rPr>
        <w:tab/>
      </w:r>
      <w:r>
        <w:rPr>
          <w:noProof/>
        </w:rPr>
        <w:fldChar w:fldCharType="begin" w:fldLock="1"/>
      </w:r>
      <w:r>
        <w:rPr>
          <w:noProof/>
        </w:rPr>
        <w:instrText xml:space="preserve"> PAGEREF _Toc209623688 \h </w:instrText>
      </w:r>
      <w:r>
        <w:rPr>
          <w:noProof/>
        </w:rPr>
      </w:r>
      <w:r>
        <w:rPr>
          <w:noProof/>
        </w:rPr>
        <w:fldChar w:fldCharType="separate"/>
      </w:r>
      <w:r>
        <w:rPr>
          <w:noProof/>
        </w:rPr>
        <w:t>166</w:t>
      </w:r>
      <w:r>
        <w:rPr>
          <w:noProof/>
        </w:rPr>
        <w:fldChar w:fldCharType="end"/>
      </w:r>
    </w:p>
    <w:p w14:paraId="1B8756A7" w14:textId="5494564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_Toc209623689 \h </w:instrText>
      </w:r>
      <w:r>
        <w:rPr>
          <w:noProof/>
        </w:rPr>
      </w:r>
      <w:r>
        <w:rPr>
          <w:noProof/>
        </w:rPr>
        <w:fldChar w:fldCharType="separate"/>
      </w:r>
      <w:r>
        <w:rPr>
          <w:noProof/>
        </w:rPr>
        <w:t>166</w:t>
      </w:r>
      <w:r>
        <w:rPr>
          <w:noProof/>
        </w:rPr>
        <w:fldChar w:fldCharType="end"/>
      </w:r>
    </w:p>
    <w:p w14:paraId="3213F6CC" w14:textId="3650F1B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_Toc209623690 \h </w:instrText>
      </w:r>
      <w:r>
        <w:rPr>
          <w:noProof/>
        </w:rPr>
      </w:r>
      <w:r>
        <w:rPr>
          <w:noProof/>
        </w:rPr>
        <w:fldChar w:fldCharType="separate"/>
      </w:r>
      <w:r>
        <w:rPr>
          <w:noProof/>
        </w:rPr>
        <w:t>166</w:t>
      </w:r>
      <w:r>
        <w:rPr>
          <w:noProof/>
        </w:rPr>
        <w:fldChar w:fldCharType="end"/>
      </w:r>
    </w:p>
    <w:p w14:paraId="42EFCE72" w14:textId="35321CD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_Toc209623691 \h </w:instrText>
      </w:r>
      <w:r>
        <w:rPr>
          <w:noProof/>
        </w:rPr>
      </w:r>
      <w:r>
        <w:rPr>
          <w:noProof/>
        </w:rPr>
        <w:fldChar w:fldCharType="separate"/>
      </w:r>
      <w:r>
        <w:rPr>
          <w:noProof/>
        </w:rPr>
        <w:t>166</w:t>
      </w:r>
      <w:r>
        <w:rPr>
          <w:noProof/>
        </w:rPr>
        <w:fldChar w:fldCharType="end"/>
      </w:r>
    </w:p>
    <w:p w14:paraId="04CFB932" w14:textId="7A780DA8"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6.8.3.3.3.1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_Toc209623692 \h </w:instrText>
      </w:r>
      <w:r>
        <w:rPr>
          <w:noProof/>
        </w:rPr>
      </w:r>
      <w:r>
        <w:rPr>
          <w:noProof/>
        </w:rPr>
        <w:fldChar w:fldCharType="separate"/>
      </w:r>
      <w:r>
        <w:rPr>
          <w:noProof/>
        </w:rPr>
        <w:t>166</w:t>
      </w:r>
      <w:r>
        <w:rPr>
          <w:noProof/>
        </w:rPr>
        <w:fldChar w:fldCharType="end"/>
      </w:r>
    </w:p>
    <w:p w14:paraId="3000551C" w14:textId="1E60CA46"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6.8.3.3.3.2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_Toc209623693 \h </w:instrText>
      </w:r>
      <w:r>
        <w:rPr>
          <w:noProof/>
        </w:rPr>
      </w:r>
      <w:r>
        <w:rPr>
          <w:noProof/>
        </w:rPr>
        <w:fldChar w:fldCharType="separate"/>
      </w:r>
      <w:r>
        <w:rPr>
          <w:noProof/>
        </w:rPr>
        <w:t>167</w:t>
      </w:r>
      <w:r>
        <w:rPr>
          <w:noProof/>
        </w:rPr>
        <w:fldChar w:fldCharType="end"/>
      </w:r>
    </w:p>
    <w:p w14:paraId="17CDD184" w14:textId="6C7196B2"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6.8.3.3.3.3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_Toc209623694 \h </w:instrText>
      </w:r>
      <w:r>
        <w:rPr>
          <w:noProof/>
        </w:rPr>
      </w:r>
      <w:r>
        <w:rPr>
          <w:noProof/>
        </w:rPr>
        <w:fldChar w:fldCharType="separate"/>
      </w:r>
      <w:r>
        <w:rPr>
          <w:noProof/>
        </w:rPr>
        <w:t>168</w:t>
      </w:r>
      <w:r>
        <w:rPr>
          <w:noProof/>
        </w:rPr>
        <w:fldChar w:fldCharType="end"/>
      </w:r>
    </w:p>
    <w:p w14:paraId="4DEB6D39" w14:textId="457161E4"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6.8.3.3.3.4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_Toc209623695 \h </w:instrText>
      </w:r>
      <w:r>
        <w:rPr>
          <w:noProof/>
        </w:rPr>
      </w:r>
      <w:r>
        <w:rPr>
          <w:noProof/>
        </w:rPr>
        <w:fldChar w:fldCharType="separate"/>
      </w:r>
      <w:r>
        <w:rPr>
          <w:noProof/>
        </w:rPr>
        <w:t>170</w:t>
      </w:r>
      <w:r>
        <w:rPr>
          <w:noProof/>
        </w:rPr>
        <w:fldChar w:fldCharType="end"/>
      </w:r>
    </w:p>
    <w:p w14:paraId="5BCA0D5B" w14:textId="11271B4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_Toc209623696 \h </w:instrText>
      </w:r>
      <w:r>
        <w:rPr>
          <w:noProof/>
        </w:rPr>
      </w:r>
      <w:r>
        <w:rPr>
          <w:noProof/>
        </w:rPr>
        <w:fldChar w:fldCharType="separate"/>
      </w:r>
      <w:r>
        <w:rPr>
          <w:noProof/>
        </w:rPr>
        <w:t>170</w:t>
      </w:r>
      <w:r>
        <w:rPr>
          <w:noProof/>
        </w:rPr>
        <w:fldChar w:fldCharType="end"/>
      </w:r>
    </w:p>
    <w:p w14:paraId="716F3A3E" w14:textId="58496A8E"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_Toc209623697 \h </w:instrText>
      </w:r>
      <w:r>
        <w:rPr>
          <w:noProof/>
        </w:rPr>
      </w:r>
      <w:r>
        <w:rPr>
          <w:noProof/>
        </w:rPr>
        <w:fldChar w:fldCharType="separate"/>
      </w:r>
      <w:r>
        <w:rPr>
          <w:noProof/>
        </w:rPr>
        <w:t>171</w:t>
      </w:r>
      <w:r>
        <w:rPr>
          <w:noProof/>
        </w:rPr>
        <w:fldChar w:fldCharType="end"/>
      </w:r>
    </w:p>
    <w:p w14:paraId="531A42BA" w14:textId="26BECB30"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_Toc209623698 \h </w:instrText>
      </w:r>
      <w:r>
        <w:rPr>
          <w:noProof/>
        </w:rPr>
      </w:r>
      <w:r>
        <w:rPr>
          <w:noProof/>
        </w:rPr>
        <w:fldChar w:fldCharType="separate"/>
      </w:r>
      <w:r>
        <w:rPr>
          <w:noProof/>
        </w:rPr>
        <w:t>171</w:t>
      </w:r>
      <w:r>
        <w:rPr>
          <w:noProof/>
        </w:rPr>
        <w:fldChar w:fldCharType="end"/>
      </w:r>
    </w:p>
    <w:p w14:paraId="317EAA1F" w14:textId="252154D3"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_Toc209623699 \h </w:instrText>
      </w:r>
      <w:r>
        <w:rPr>
          <w:noProof/>
        </w:rPr>
      </w:r>
      <w:r>
        <w:rPr>
          <w:noProof/>
        </w:rPr>
        <w:fldChar w:fldCharType="separate"/>
      </w:r>
      <w:r>
        <w:rPr>
          <w:noProof/>
        </w:rPr>
        <w:t>171</w:t>
      </w:r>
      <w:r>
        <w:rPr>
          <w:noProof/>
        </w:rPr>
        <w:fldChar w:fldCharType="end"/>
      </w:r>
    </w:p>
    <w:p w14:paraId="635124DA" w14:textId="7EAB9475"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6.8.5</w:t>
      </w:r>
      <w:r w:rsidRPr="00F3037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F30375">
        <w:rPr>
          <w:rFonts w:eastAsia="Calibri"/>
          <w:noProof/>
        </w:rPr>
        <w:t xml:space="preserve">NTZ Configuration </w:t>
      </w:r>
      <w:r w:rsidRPr="00F30375">
        <w:rPr>
          <w:noProof/>
          <w:lang w:val="en-US"/>
        </w:rPr>
        <w:t>Completion Status Notification</w:t>
      </w:r>
      <w:r>
        <w:rPr>
          <w:noProof/>
        </w:rPr>
        <w:tab/>
      </w:r>
      <w:r>
        <w:rPr>
          <w:noProof/>
        </w:rPr>
        <w:fldChar w:fldCharType="begin" w:fldLock="1"/>
      </w:r>
      <w:r>
        <w:rPr>
          <w:noProof/>
        </w:rPr>
        <w:instrText xml:space="preserve"> PAGEREF _Toc209623700 \h </w:instrText>
      </w:r>
      <w:r>
        <w:rPr>
          <w:noProof/>
        </w:rPr>
      </w:r>
      <w:r>
        <w:rPr>
          <w:noProof/>
        </w:rPr>
        <w:fldChar w:fldCharType="separate"/>
      </w:r>
      <w:r>
        <w:rPr>
          <w:noProof/>
        </w:rPr>
        <w:t>171</w:t>
      </w:r>
      <w:r>
        <w:rPr>
          <w:noProof/>
        </w:rPr>
        <w:fldChar w:fldCharType="end"/>
      </w:r>
    </w:p>
    <w:p w14:paraId="3AFFA4E0" w14:textId="0991873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6.8.5</w:t>
      </w:r>
      <w:r w:rsidRPr="00F30375">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Description</w:t>
      </w:r>
      <w:r>
        <w:rPr>
          <w:noProof/>
        </w:rPr>
        <w:tab/>
      </w:r>
      <w:r>
        <w:rPr>
          <w:noProof/>
        </w:rPr>
        <w:fldChar w:fldCharType="begin" w:fldLock="1"/>
      </w:r>
      <w:r>
        <w:rPr>
          <w:noProof/>
        </w:rPr>
        <w:instrText xml:space="preserve"> PAGEREF _Toc209623701 \h </w:instrText>
      </w:r>
      <w:r>
        <w:rPr>
          <w:noProof/>
        </w:rPr>
      </w:r>
      <w:r>
        <w:rPr>
          <w:noProof/>
        </w:rPr>
        <w:fldChar w:fldCharType="separate"/>
      </w:r>
      <w:r>
        <w:rPr>
          <w:noProof/>
        </w:rPr>
        <w:t>171</w:t>
      </w:r>
      <w:r>
        <w:rPr>
          <w:noProof/>
        </w:rPr>
        <w:fldChar w:fldCharType="end"/>
      </w:r>
    </w:p>
    <w:p w14:paraId="7C64EB81" w14:textId="5283B0C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_Toc209623702 \h </w:instrText>
      </w:r>
      <w:r>
        <w:rPr>
          <w:noProof/>
        </w:rPr>
      </w:r>
      <w:r>
        <w:rPr>
          <w:noProof/>
        </w:rPr>
        <w:fldChar w:fldCharType="separate"/>
      </w:r>
      <w:r>
        <w:rPr>
          <w:noProof/>
        </w:rPr>
        <w:t>171</w:t>
      </w:r>
      <w:r>
        <w:rPr>
          <w:noProof/>
        </w:rPr>
        <w:fldChar w:fldCharType="end"/>
      </w:r>
    </w:p>
    <w:p w14:paraId="46ABB4AA" w14:textId="193494D2"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_Toc209623703 \h </w:instrText>
      </w:r>
      <w:r>
        <w:rPr>
          <w:noProof/>
        </w:rPr>
      </w:r>
      <w:r>
        <w:rPr>
          <w:noProof/>
        </w:rPr>
        <w:fldChar w:fldCharType="separate"/>
      </w:r>
      <w:r>
        <w:rPr>
          <w:noProof/>
        </w:rPr>
        <w:t>171</w:t>
      </w:r>
      <w:r>
        <w:rPr>
          <w:noProof/>
        </w:rPr>
        <w:fldChar w:fldCharType="end"/>
      </w:r>
    </w:p>
    <w:p w14:paraId="443EC0E3" w14:textId="145433A4"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_Toc209623704 \h </w:instrText>
      </w:r>
      <w:r>
        <w:rPr>
          <w:noProof/>
        </w:rPr>
      </w:r>
      <w:r>
        <w:rPr>
          <w:noProof/>
        </w:rPr>
        <w:fldChar w:fldCharType="separate"/>
      </w:r>
      <w:r>
        <w:rPr>
          <w:noProof/>
        </w:rPr>
        <w:t>171</w:t>
      </w:r>
      <w:r>
        <w:rPr>
          <w:noProof/>
        </w:rPr>
        <w:fldChar w:fldCharType="end"/>
      </w:r>
    </w:p>
    <w:p w14:paraId="367AAA38" w14:textId="2C70E610"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6.8.5</w:t>
      </w:r>
      <w:r w:rsidRPr="00F3037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F30375">
        <w:rPr>
          <w:rFonts w:eastAsia="Calibri"/>
          <w:noProof/>
        </w:rPr>
        <w:t xml:space="preserve">NTZ </w:t>
      </w:r>
      <w:r w:rsidRPr="00F30375">
        <w:rPr>
          <w:noProof/>
          <w:lang w:val="en-US"/>
        </w:rPr>
        <w:t>Events Notification</w:t>
      </w:r>
      <w:r>
        <w:rPr>
          <w:noProof/>
        </w:rPr>
        <w:tab/>
      </w:r>
      <w:r>
        <w:rPr>
          <w:noProof/>
        </w:rPr>
        <w:fldChar w:fldCharType="begin" w:fldLock="1"/>
      </w:r>
      <w:r>
        <w:rPr>
          <w:noProof/>
        </w:rPr>
        <w:instrText xml:space="preserve"> PAGEREF _Toc209623705 \h </w:instrText>
      </w:r>
      <w:r>
        <w:rPr>
          <w:noProof/>
        </w:rPr>
      </w:r>
      <w:r>
        <w:rPr>
          <w:noProof/>
        </w:rPr>
        <w:fldChar w:fldCharType="separate"/>
      </w:r>
      <w:r>
        <w:rPr>
          <w:noProof/>
        </w:rPr>
        <w:t>172</w:t>
      </w:r>
      <w:r>
        <w:rPr>
          <w:noProof/>
        </w:rPr>
        <w:fldChar w:fldCharType="end"/>
      </w:r>
    </w:p>
    <w:p w14:paraId="1AE0F373" w14:textId="0801396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6.8.5</w:t>
      </w:r>
      <w:r w:rsidRPr="00F30375">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Description</w:t>
      </w:r>
      <w:r>
        <w:rPr>
          <w:noProof/>
        </w:rPr>
        <w:tab/>
      </w:r>
      <w:r>
        <w:rPr>
          <w:noProof/>
        </w:rPr>
        <w:fldChar w:fldCharType="begin" w:fldLock="1"/>
      </w:r>
      <w:r>
        <w:rPr>
          <w:noProof/>
        </w:rPr>
        <w:instrText xml:space="preserve"> PAGEREF _Toc209623706 \h </w:instrText>
      </w:r>
      <w:r>
        <w:rPr>
          <w:noProof/>
        </w:rPr>
      </w:r>
      <w:r>
        <w:rPr>
          <w:noProof/>
        </w:rPr>
        <w:fldChar w:fldCharType="separate"/>
      </w:r>
      <w:r>
        <w:rPr>
          <w:noProof/>
        </w:rPr>
        <w:t>172</w:t>
      </w:r>
      <w:r>
        <w:rPr>
          <w:noProof/>
        </w:rPr>
        <w:fldChar w:fldCharType="end"/>
      </w:r>
    </w:p>
    <w:p w14:paraId="42E832BB" w14:textId="0825B00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_Toc209623707 \h </w:instrText>
      </w:r>
      <w:r>
        <w:rPr>
          <w:noProof/>
        </w:rPr>
      </w:r>
      <w:r>
        <w:rPr>
          <w:noProof/>
        </w:rPr>
        <w:fldChar w:fldCharType="separate"/>
      </w:r>
      <w:r>
        <w:rPr>
          <w:noProof/>
        </w:rPr>
        <w:t>172</w:t>
      </w:r>
      <w:r>
        <w:rPr>
          <w:noProof/>
        </w:rPr>
        <w:fldChar w:fldCharType="end"/>
      </w:r>
    </w:p>
    <w:p w14:paraId="60EF135D" w14:textId="5C7482CB"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_Toc209623708 \h </w:instrText>
      </w:r>
      <w:r>
        <w:rPr>
          <w:noProof/>
        </w:rPr>
      </w:r>
      <w:r>
        <w:rPr>
          <w:noProof/>
        </w:rPr>
        <w:fldChar w:fldCharType="separate"/>
      </w:r>
      <w:r>
        <w:rPr>
          <w:noProof/>
        </w:rPr>
        <w:t>173</w:t>
      </w:r>
      <w:r>
        <w:rPr>
          <w:noProof/>
        </w:rPr>
        <w:fldChar w:fldCharType="end"/>
      </w:r>
    </w:p>
    <w:p w14:paraId="4EC6B20C" w14:textId="01E1E45F" w:rsidR="00421984" w:rsidRDefault="00421984">
      <w:pPr>
        <w:pStyle w:val="TOC6"/>
        <w:rPr>
          <w:rFonts w:asciiTheme="minorHAnsi" w:eastAsiaTheme="minorEastAsia" w:hAnsiTheme="minorHAnsi" w:cstheme="minorBidi"/>
          <w:noProof/>
          <w:kern w:val="2"/>
          <w:sz w:val="24"/>
          <w:szCs w:val="24"/>
          <w:lang w:eastAsia="en-GB"/>
          <w14:ligatures w14:val="standardContextual"/>
        </w:rPr>
      </w:pPr>
      <w:r>
        <w:rPr>
          <w:noProof/>
        </w:rPr>
        <w:t>6.8.5.3.3.1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_Toc209623709 \h </w:instrText>
      </w:r>
      <w:r>
        <w:rPr>
          <w:noProof/>
        </w:rPr>
      </w:r>
      <w:r>
        <w:rPr>
          <w:noProof/>
        </w:rPr>
        <w:fldChar w:fldCharType="separate"/>
      </w:r>
      <w:r>
        <w:rPr>
          <w:noProof/>
        </w:rPr>
        <w:t>173</w:t>
      </w:r>
      <w:r>
        <w:rPr>
          <w:noProof/>
        </w:rPr>
        <w:fldChar w:fldCharType="end"/>
      </w:r>
    </w:p>
    <w:p w14:paraId="37A95957" w14:textId="4DEF208D"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_Toc209623710 \h </w:instrText>
      </w:r>
      <w:r>
        <w:rPr>
          <w:noProof/>
        </w:rPr>
      </w:r>
      <w:r>
        <w:rPr>
          <w:noProof/>
        </w:rPr>
        <w:fldChar w:fldCharType="separate"/>
      </w:r>
      <w:r>
        <w:rPr>
          <w:noProof/>
        </w:rPr>
        <w:t>173</w:t>
      </w:r>
      <w:r>
        <w:rPr>
          <w:noProof/>
        </w:rPr>
        <w:fldChar w:fldCharType="end"/>
      </w:r>
    </w:p>
    <w:p w14:paraId="76D5366B" w14:textId="1E2059F1"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_Toc209623711 \h </w:instrText>
      </w:r>
      <w:r>
        <w:rPr>
          <w:noProof/>
        </w:rPr>
      </w:r>
      <w:r>
        <w:rPr>
          <w:noProof/>
        </w:rPr>
        <w:fldChar w:fldCharType="separate"/>
      </w:r>
      <w:r>
        <w:rPr>
          <w:noProof/>
        </w:rPr>
        <w:t>173</w:t>
      </w:r>
      <w:r>
        <w:rPr>
          <w:noProof/>
        </w:rPr>
        <w:fldChar w:fldCharType="end"/>
      </w:r>
    </w:p>
    <w:p w14:paraId="6C95A293" w14:textId="2E2F2695"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w:t>
      </w:r>
      <w:r w:rsidRPr="00F30375">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Structured data types</w:t>
      </w:r>
      <w:r>
        <w:rPr>
          <w:noProof/>
        </w:rPr>
        <w:tab/>
      </w:r>
      <w:r>
        <w:rPr>
          <w:noProof/>
        </w:rPr>
        <w:fldChar w:fldCharType="begin" w:fldLock="1"/>
      </w:r>
      <w:r>
        <w:rPr>
          <w:noProof/>
        </w:rPr>
        <w:instrText xml:space="preserve"> PAGEREF _Toc209623712 \h </w:instrText>
      </w:r>
      <w:r>
        <w:rPr>
          <w:noProof/>
        </w:rPr>
      </w:r>
      <w:r>
        <w:rPr>
          <w:noProof/>
        </w:rPr>
        <w:fldChar w:fldCharType="separate"/>
      </w:r>
      <w:r>
        <w:rPr>
          <w:noProof/>
        </w:rPr>
        <w:t>174</w:t>
      </w:r>
      <w:r>
        <w:rPr>
          <w:noProof/>
        </w:rPr>
        <w:fldChar w:fldCharType="end"/>
      </w:r>
    </w:p>
    <w:p w14:paraId="438ADD69" w14:textId="1A2A9CB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_Toc209623713 \h </w:instrText>
      </w:r>
      <w:r>
        <w:rPr>
          <w:noProof/>
        </w:rPr>
      </w:r>
      <w:r>
        <w:rPr>
          <w:noProof/>
        </w:rPr>
        <w:fldChar w:fldCharType="separate"/>
      </w:r>
      <w:r>
        <w:rPr>
          <w:noProof/>
        </w:rPr>
        <w:t>174</w:t>
      </w:r>
      <w:r>
        <w:rPr>
          <w:noProof/>
        </w:rPr>
        <w:fldChar w:fldCharType="end"/>
      </w:r>
    </w:p>
    <w:p w14:paraId="415CD04C" w14:textId="7F875B4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6.8.6.2.2</w:t>
      </w:r>
      <w:r>
        <w:rPr>
          <w:rFonts w:asciiTheme="minorHAnsi" w:eastAsiaTheme="minorEastAsia" w:hAnsiTheme="minorHAnsi" w:cstheme="minorBidi"/>
          <w:noProof/>
          <w:kern w:val="2"/>
          <w:sz w:val="24"/>
          <w:szCs w:val="24"/>
          <w:lang w:eastAsia="en-GB"/>
          <w14:ligatures w14:val="standardContextual"/>
        </w:rPr>
        <w:tab/>
      </w:r>
      <w:r>
        <w:rPr>
          <w:noProof/>
        </w:rPr>
        <w:t>Type: NTZConfigReq</w:t>
      </w:r>
      <w:r>
        <w:rPr>
          <w:noProof/>
        </w:rPr>
        <w:tab/>
      </w:r>
      <w:r>
        <w:rPr>
          <w:noProof/>
        </w:rPr>
        <w:fldChar w:fldCharType="begin" w:fldLock="1"/>
      </w:r>
      <w:r>
        <w:rPr>
          <w:noProof/>
        </w:rPr>
        <w:instrText xml:space="preserve"> PAGEREF _Toc209623714 \h </w:instrText>
      </w:r>
      <w:r>
        <w:rPr>
          <w:noProof/>
        </w:rPr>
      </w:r>
      <w:r>
        <w:rPr>
          <w:noProof/>
        </w:rPr>
        <w:fldChar w:fldCharType="separate"/>
      </w:r>
      <w:r>
        <w:rPr>
          <w:noProof/>
        </w:rPr>
        <w:t>175</w:t>
      </w:r>
      <w:r>
        <w:rPr>
          <w:noProof/>
        </w:rPr>
        <w:fldChar w:fldCharType="end"/>
      </w:r>
    </w:p>
    <w:p w14:paraId="20AFD492" w14:textId="4936E58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6.8.6.2.3</w:t>
      </w:r>
      <w:r>
        <w:rPr>
          <w:rFonts w:asciiTheme="minorHAnsi" w:eastAsiaTheme="minorEastAsia" w:hAnsiTheme="minorHAnsi" w:cstheme="minorBidi"/>
          <w:noProof/>
          <w:kern w:val="2"/>
          <w:sz w:val="24"/>
          <w:szCs w:val="24"/>
          <w:lang w:eastAsia="en-GB"/>
          <w14:ligatures w14:val="standardContextual"/>
        </w:rPr>
        <w:tab/>
      </w:r>
      <w:r>
        <w:rPr>
          <w:noProof/>
        </w:rPr>
        <w:t>Type: NTZConfigResp</w:t>
      </w:r>
      <w:r>
        <w:rPr>
          <w:noProof/>
        </w:rPr>
        <w:tab/>
      </w:r>
      <w:r>
        <w:rPr>
          <w:noProof/>
        </w:rPr>
        <w:fldChar w:fldCharType="begin" w:fldLock="1"/>
      </w:r>
      <w:r>
        <w:rPr>
          <w:noProof/>
        </w:rPr>
        <w:instrText xml:space="preserve"> PAGEREF _Toc209623715 \h </w:instrText>
      </w:r>
      <w:r>
        <w:rPr>
          <w:noProof/>
        </w:rPr>
      </w:r>
      <w:r>
        <w:rPr>
          <w:noProof/>
        </w:rPr>
        <w:fldChar w:fldCharType="separate"/>
      </w:r>
      <w:r>
        <w:rPr>
          <w:noProof/>
        </w:rPr>
        <w:t>175</w:t>
      </w:r>
      <w:r>
        <w:rPr>
          <w:noProof/>
        </w:rPr>
        <w:fldChar w:fldCharType="end"/>
      </w:r>
    </w:p>
    <w:p w14:paraId="147A9A2B" w14:textId="5CC93688"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6.8.6.2.4</w:t>
      </w:r>
      <w:r>
        <w:rPr>
          <w:rFonts w:asciiTheme="minorHAnsi" w:eastAsiaTheme="minorEastAsia" w:hAnsiTheme="minorHAnsi" w:cstheme="minorBidi"/>
          <w:noProof/>
          <w:kern w:val="2"/>
          <w:sz w:val="24"/>
          <w:szCs w:val="24"/>
          <w:lang w:eastAsia="en-GB"/>
          <w14:ligatures w14:val="standardContextual"/>
        </w:rPr>
        <w:tab/>
      </w:r>
      <w:r>
        <w:rPr>
          <w:noProof/>
        </w:rPr>
        <w:t>Type: NTZConfig</w:t>
      </w:r>
      <w:r>
        <w:rPr>
          <w:noProof/>
        </w:rPr>
        <w:tab/>
      </w:r>
      <w:r>
        <w:rPr>
          <w:noProof/>
        </w:rPr>
        <w:fldChar w:fldCharType="begin" w:fldLock="1"/>
      </w:r>
      <w:r>
        <w:rPr>
          <w:noProof/>
        </w:rPr>
        <w:instrText xml:space="preserve"> PAGEREF _Toc209623716 \h </w:instrText>
      </w:r>
      <w:r>
        <w:rPr>
          <w:noProof/>
        </w:rPr>
      </w:r>
      <w:r>
        <w:rPr>
          <w:noProof/>
        </w:rPr>
        <w:fldChar w:fldCharType="separate"/>
      </w:r>
      <w:r>
        <w:rPr>
          <w:noProof/>
        </w:rPr>
        <w:t>175</w:t>
      </w:r>
      <w:r>
        <w:rPr>
          <w:noProof/>
        </w:rPr>
        <w:fldChar w:fldCharType="end"/>
      </w:r>
    </w:p>
    <w:p w14:paraId="3E790EC8" w14:textId="1656B0F7"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6.8.6.2.5</w:t>
      </w:r>
      <w:r>
        <w:rPr>
          <w:rFonts w:asciiTheme="minorHAnsi" w:eastAsiaTheme="minorEastAsia" w:hAnsiTheme="minorHAnsi" w:cstheme="minorBidi"/>
          <w:noProof/>
          <w:kern w:val="2"/>
          <w:sz w:val="24"/>
          <w:szCs w:val="24"/>
          <w:lang w:eastAsia="en-GB"/>
          <w14:ligatures w14:val="standardContextual"/>
        </w:rPr>
        <w:tab/>
      </w:r>
      <w:r>
        <w:rPr>
          <w:noProof/>
        </w:rPr>
        <w:t>Type: NTZConfigPatch</w:t>
      </w:r>
      <w:r>
        <w:rPr>
          <w:noProof/>
        </w:rPr>
        <w:tab/>
      </w:r>
      <w:r>
        <w:rPr>
          <w:noProof/>
        </w:rPr>
        <w:fldChar w:fldCharType="begin" w:fldLock="1"/>
      </w:r>
      <w:r>
        <w:rPr>
          <w:noProof/>
        </w:rPr>
        <w:instrText xml:space="preserve"> PAGEREF _Toc209623717 \h </w:instrText>
      </w:r>
      <w:r>
        <w:rPr>
          <w:noProof/>
        </w:rPr>
      </w:r>
      <w:r>
        <w:rPr>
          <w:noProof/>
        </w:rPr>
        <w:fldChar w:fldCharType="separate"/>
      </w:r>
      <w:r>
        <w:rPr>
          <w:noProof/>
        </w:rPr>
        <w:t>175</w:t>
      </w:r>
      <w:r>
        <w:rPr>
          <w:noProof/>
        </w:rPr>
        <w:fldChar w:fldCharType="end"/>
      </w:r>
    </w:p>
    <w:p w14:paraId="4538DA1C" w14:textId="3A3CAC2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6.8.6.2.6</w:t>
      </w:r>
      <w:r>
        <w:rPr>
          <w:rFonts w:asciiTheme="minorHAnsi" w:eastAsiaTheme="minorEastAsia" w:hAnsiTheme="minorHAnsi" w:cstheme="minorBidi"/>
          <w:noProof/>
          <w:kern w:val="2"/>
          <w:sz w:val="24"/>
          <w:szCs w:val="24"/>
          <w:lang w:eastAsia="en-GB"/>
          <w14:ligatures w14:val="standardContextual"/>
        </w:rPr>
        <w:tab/>
      </w:r>
      <w:r>
        <w:rPr>
          <w:noProof/>
        </w:rPr>
        <w:t>Type: NTZPolicy</w:t>
      </w:r>
      <w:r>
        <w:rPr>
          <w:noProof/>
        </w:rPr>
        <w:tab/>
      </w:r>
      <w:r>
        <w:rPr>
          <w:noProof/>
        </w:rPr>
        <w:fldChar w:fldCharType="begin" w:fldLock="1"/>
      </w:r>
      <w:r>
        <w:rPr>
          <w:noProof/>
        </w:rPr>
        <w:instrText xml:space="preserve"> PAGEREF _Toc209623718 \h </w:instrText>
      </w:r>
      <w:r>
        <w:rPr>
          <w:noProof/>
        </w:rPr>
      </w:r>
      <w:r>
        <w:rPr>
          <w:noProof/>
        </w:rPr>
        <w:fldChar w:fldCharType="separate"/>
      </w:r>
      <w:r>
        <w:rPr>
          <w:noProof/>
        </w:rPr>
        <w:t>176</w:t>
      </w:r>
      <w:r>
        <w:rPr>
          <w:noProof/>
        </w:rPr>
        <w:fldChar w:fldCharType="end"/>
      </w:r>
    </w:p>
    <w:p w14:paraId="31143AA4" w14:textId="2C59AC8F"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6.8.6.2.7</w:t>
      </w:r>
      <w:r>
        <w:rPr>
          <w:rFonts w:asciiTheme="minorHAnsi" w:eastAsiaTheme="minorEastAsia" w:hAnsiTheme="minorHAnsi" w:cstheme="minorBidi"/>
          <w:noProof/>
          <w:kern w:val="2"/>
          <w:sz w:val="24"/>
          <w:szCs w:val="24"/>
          <w:lang w:eastAsia="en-GB"/>
          <w14:ligatures w14:val="standardContextual"/>
        </w:rPr>
        <w:tab/>
      </w:r>
      <w:r>
        <w:rPr>
          <w:noProof/>
        </w:rPr>
        <w:t>Type: NTZConfigNotif</w:t>
      </w:r>
      <w:r>
        <w:rPr>
          <w:noProof/>
        </w:rPr>
        <w:tab/>
      </w:r>
      <w:r>
        <w:rPr>
          <w:noProof/>
        </w:rPr>
        <w:fldChar w:fldCharType="begin" w:fldLock="1"/>
      </w:r>
      <w:r>
        <w:rPr>
          <w:noProof/>
        </w:rPr>
        <w:instrText xml:space="preserve"> PAGEREF _Toc209623719 \h </w:instrText>
      </w:r>
      <w:r>
        <w:rPr>
          <w:noProof/>
        </w:rPr>
      </w:r>
      <w:r>
        <w:rPr>
          <w:noProof/>
        </w:rPr>
        <w:fldChar w:fldCharType="separate"/>
      </w:r>
      <w:r>
        <w:rPr>
          <w:noProof/>
        </w:rPr>
        <w:t>176</w:t>
      </w:r>
      <w:r>
        <w:rPr>
          <w:noProof/>
        </w:rPr>
        <w:fldChar w:fldCharType="end"/>
      </w:r>
    </w:p>
    <w:p w14:paraId="701A7094" w14:textId="65ACE3A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6.8.6.2.8</w:t>
      </w:r>
      <w:r>
        <w:rPr>
          <w:rFonts w:asciiTheme="minorHAnsi" w:eastAsiaTheme="minorEastAsia" w:hAnsiTheme="minorHAnsi" w:cstheme="minorBidi"/>
          <w:noProof/>
          <w:kern w:val="2"/>
          <w:sz w:val="24"/>
          <w:szCs w:val="24"/>
          <w:lang w:eastAsia="en-GB"/>
          <w14:ligatures w14:val="standardContextual"/>
        </w:rPr>
        <w:tab/>
      </w:r>
      <w:r>
        <w:rPr>
          <w:noProof/>
        </w:rPr>
        <w:t>Type: NTZNotif</w:t>
      </w:r>
      <w:r>
        <w:rPr>
          <w:noProof/>
        </w:rPr>
        <w:tab/>
      </w:r>
      <w:r>
        <w:rPr>
          <w:noProof/>
        </w:rPr>
        <w:fldChar w:fldCharType="begin" w:fldLock="1"/>
      </w:r>
      <w:r>
        <w:rPr>
          <w:noProof/>
        </w:rPr>
        <w:instrText xml:space="preserve"> PAGEREF _Toc209623720 \h </w:instrText>
      </w:r>
      <w:r>
        <w:rPr>
          <w:noProof/>
        </w:rPr>
      </w:r>
      <w:r>
        <w:rPr>
          <w:noProof/>
        </w:rPr>
        <w:fldChar w:fldCharType="separate"/>
      </w:r>
      <w:r>
        <w:rPr>
          <w:noProof/>
        </w:rPr>
        <w:t>176</w:t>
      </w:r>
      <w:r>
        <w:rPr>
          <w:noProof/>
        </w:rPr>
        <w:fldChar w:fldCharType="end"/>
      </w:r>
    </w:p>
    <w:p w14:paraId="415DD726" w14:textId="6C0D8CAE"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6.8.6.2.9</w:t>
      </w:r>
      <w:r>
        <w:rPr>
          <w:rFonts w:asciiTheme="minorHAnsi" w:eastAsiaTheme="minorEastAsia" w:hAnsiTheme="minorHAnsi" w:cstheme="minorBidi"/>
          <w:noProof/>
          <w:kern w:val="2"/>
          <w:sz w:val="24"/>
          <w:szCs w:val="24"/>
          <w:lang w:eastAsia="en-GB"/>
          <w14:ligatures w14:val="standardContextual"/>
        </w:rPr>
        <w:tab/>
      </w:r>
      <w:r>
        <w:rPr>
          <w:noProof/>
        </w:rPr>
        <w:t>Type: NTZEventInfo</w:t>
      </w:r>
      <w:r>
        <w:rPr>
          <w:noProof/>
        </w:rPr>
        <w:tab/>
      </w:r>
      <w:r>
        <w:rPr>
          <w:noProof/>
        </w:rPr>
        <w:fldChar w:fldCharType="begin" w:fldLock="1"/>
      </w:r>
      <w:r>
        <w:rPr>
          <w:noProof/>
        </w:rPr>
        <w:instrText xml:space="preserve"> PAGEREF _Toc209623721 \h </w:instrText>
      </w:r>
      <w:r>
        <w:rPr>
          <w:noProof/>
        </w:rPr>
      </w:r>
      <w:r>
        <w:rPr>
          <w:noProof/>
        </w:rPr>
        <w:fldChar w:fldCharType="separate"/>
      </w:r>
      <w:r>
        <w:rPr>
          <w:noProof/>
        </w:rPr>
        <w:t>177</w:t>
      </w:r>
      <w:r>
        <w:rPr>
          <w:noProof/>
        </w:rPr>
        <w:fldChar w:fldCharType="end"/>
      </w:r>
    </w:p>
    <w:p w14:paraId="4813B089" w14:textId="0FE8E9A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6.8.6.2.10</w:t>
      </w:r>
      <w:r>
        <w:rPr>
          <w:rFonts w:asciiTheme="minorHAnsi" w:eastAsiaTheme="minorEastAsia" w:hAnsiTheme="minorHAnsi" w:cstheme="minorBidi"/>
          <w:noProof/>
          <w:kern w:val="2"/>
          <w:sz w:val="24"/>
          <w:szCs w:val="24"/>
          <w:lang w:eastAsia="en-GB"/>
          <w14:ligatures w14:val="standardContextual"/>
        </w:rPr>
        <w:tab/>
      </w:r>
      <w:r>
        <w:rPr>
          <w:noProof/>
        </w:rPr>
        <w:t>Type: TimeValidityReqs</w:t>
      </w:r>
      <w:r>
        <w:rPr>
          <w:noProof/>
        </w:rPr>
        <w:tab/>
      </w:r>
      <w:r>
        <w:rPr>
          <w:noProof/>
        </w:rPr>
        <w:fldChar w:fldCharType="begin" w:fldLock="1"/>
      </w:r>
      <w:r>
        <w:rPr>
          <w:noProof/>
        </w:rPr>
        <w:instrText xml:space="preserve"> PAGEREF _Toc209623722 \h </w:instrText>
      </w:r>
      <w:r>
        <w:rPr>
          <w:noProof/>
        </w:rPr>
      </w:r>
      <w:r>
        <w:rPr>
          <w:noProof/>
        </w:rPr>
        <w:fldChar w:fldCharType="separate"/>
      </w:r>
      <w:r>
        <w:rPr>
          <w:noProof/>
        </w:rPr>
        <w:t>177</w:t>
      </w:r>
      <w:r>
        <w:rPr>
          <w:noProof/>
        </w:rPr>
        <w:fldChar w:fldCharType="end"/>
      </w:r>
    </w:p>
    <w:p w14:paraId="3668488B" w14:textId="4932C4D1"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6.8.6.2.11</w:t>
      </w:r>
      <w:r>
        <w:rPr>
          <w:rFonts w:asciiTheme="minorHAnsi" w:eastAsiaTheme="minorEastAsia" w:hAnsiTheme="minorHAnsi" w:cstheme="minorBidi"/>
          <w:noProof/>
          <w:kern w:val="2"/>
          <w:sz w:val="24"/>
          <w:szCs w:val="24"/>
          <w:lang w:eastAsia="en-GB"/>
          <w14:ligatures w14:val="standardContextual"/>
        </w:rPr>
        <w:tab/>
      </w:r>
      <w:r>
        <w:rPr>
          <w:noProof/>
        </w:rPr>
        <w:t>Type: NTZTransInfo</w:t>
      </w:r>
      <w:r>
        <w:rPr>
          <w:noProof/>
        </w:rPr>
        <w:tab/>
      </w:r>
      <w:r>
        <w:rPr>
          <w:noProof/>
        </w:rPr>
        <w:fldChar w:fldCharType="begin" w:fldLock="1"/>
      </w:r>
      <w:r>
        <w:rPr>
          <w:noProof/>
        </w:rPr>
        <w:instrText xml:space="preserve"> PAGEREF _Toc209623723 \h </w:instrText>
      </w:r>
      <w:r>
        <w:rPr>
          <w:noProof/>
        </w:rPr>
      </w:r>
      <w:r>
        <w:rPr>
          <w:noProof/>
        </w:rPr>
        <w:fldChar w:fldCharType="separate"/>
      </w:r>
      <w:r>
        <w:rPr>
          <w:noProof/>
        </w:rPr>
        <w:t>177</w:t>
      </w:r>
      <w:r>
        <w:rPr>
          <w:noProof/>
        </w:rPr>
        <w:fldChar w:fldCharType="end"/>
      </w:r>
    </w:p>
    <w:p w14:paraId="59B3CEFE" w14:textId="3A555AC9"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6.8.6.2.12</w:t>
      </w:r>
      <w:r>
        <w:rPr>
          <w:rFonts w:asciiTheme="minorHAnsi" w:eastAsiaTheme="minorEastAsia" w:hAnsiTheme="minorHAnsi" w:cstheme="minorBidi"/>
          <w:noProof/>
          <w:kern w:val="2"/>
          <w:sz w:val="24"/>
          <w:szCs w:val="24"/>
          <w:lang w:eastAsia="en-GB"/>
          <w14:ligatures w14:val="standardContextual"/>
        </w:rPr>
        <w:tab/>
      </w:r>
      <w:r>
        <w:rPr>
          <w:noProof/>
        </w:rPr>
        <w:t>Type: NTZEnforceInfo</w:t>
      </w:r>
      <w:r>
        <w:rPr>
          <w:noProof/>
        </w:rPr>
        <w:tab/>
      </w:r>
      <w:r>
        <w:rPr>
          <w:noProof/>
        </w:rPr>
        <w:fldChar w:fldCharType="begin" w:fldLock="1"/>
      </w:r>
      <w:r>
        <w:rPr>
          <w:noProof/>
        </w:rPr>
        <w:instrText xml:space="preserve"> PAGEREF _Toc209623724 \h </w:instrText>
      </w:r>
      <w:r>
        <w:rPr>
          <w:noProof/>
        </w:rPr>
      </w:r>
      <w:r>
        <w:rPr>
          <w:noProof/>
        </w:rPr>
        <w:fldChar w:fldCharType="separate"/>
      </w:r>
      <w:r>
        <w:rPr>
          <w:noProof/>
        </w:rPr>
        <w:t>178</w:t>
      </w:r>
      <w:r>
        <w:rPr>
          <w:noProof/>
        </w:rPr>
        <w:fldChar w:fldCharType="end"/>
      </w:r>
    </w:p>
    <w:p w14:paraId="6218BF96" w14:textId="51EA01C4"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6.8.6.2.13</w:t>
      </w:r>
      <w:r>
        <w:rPr>
          <w:rFonts w:asciiTheme="minorHAnsi" w:eastAsiaTheme="minorEastAsia" w:hAnsiTheme="minorHAnsi" w:cstheme="minorBidi"/>
          <w:noProof/>
          <w:kern w:val="2"/>
          <w:sz w:val="24"/>
          <w:szCs w:val="24"/>
          <w:lang w:eastAsia="en-GB"/>
          <w14:ligatures w14:val="standardContextual"/>
        </w:rPr>
        <w:tab/>
      </w:r>
      <w:r>
        <w:rPr>
          <w:noProof/>
        </w:rPr>
        <w:t>Type: FreqBand</w:t>
      </w:r>
      <w:r>
        <w:rPr>
          <w:noProof/>
        </w:rPr>
        <w:tab/>
      </w:r>
      <w:r>
        <w:rPr>
          <w:noProof/>
        </w:rPr>
        <w:fldChar w:fldCharType="begin" w:fldLock="1"/>
      </w:r>
      <w:r>
        <w:rPr>
          <w:noProof/>
        </w:rPr>
        <w:instrText xml:space="preserve"> PAGEREF _Toc209623725 \h </w:instrText>
      </w:r>
      <w:r>
        <w:rPr>
          <w:noProof/>
        </w:rPr>
      </w:r>
      <w:r>
        <w:rPr>
          <w:noProof/>
        </w:rPr>
        <w:fldChar w:fldCharType="separate"/>
      </w:r>
      <w:r>
        <w:rPr>
          <w:noProof/>
        </w:rPr>
        <w:t>178</w:t>
      </w:r>
      <w:r>
        <w:rPr>
          <w:noProof/>
        </w:rPr>
        <w:fldChar w:fldCharType="end"/>
      </w:r>
    </w:p>
    <w:p w14:paraId="6A7ACB1C" w14:textId="0F56010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6.8.6.2.14</w:t>
      </w:r>
      <w:r>
        <w:rPr>
          <w:rFonts w:asciiTheme="minorHAnsi" w:eastAsiaTheme="minorEastAsia" w:hAnsiTheme="minorHAnsi" w:cstheme="minorBidi"/>
          <w:noProof/>
          <w:kern w:val="2"/>
          <w:sz w:val="24"/>
          <w:szCs w:val="24"/>
          <w:lang w:eastAsia="en-GB"/>
          <w14:ligatures w14:val="standardContextual"/>
        </w:rPr>
        <w:tab/>
      </w:r>
      <w:r>
        <w:rPr>
          <w:noProof/>
        </w:rPr>
        <w:t>Type: AltitudeReqs</w:t>
      </w:r>
      <w:r>
        <w:rPr>
          <w:noProof/>
        </w:rPr>
        <w:tab/>
      </w:r>
      <w:r>
        <w:rPr>
          <w:noProof/>
        </w:rPr>
        <w:fldChar w:fldCharType="begin" w:fldLock="1"/>
      </w:r>
      <w:r>
        <w:rPr>
          <w:noProof/>
        </w:rPr>
        <w:instrText xml:space="preserve"> PAGEREF _Toc209623726 \h </w:instrText>
      </w:r>
      <w:r>
        <w:rPr>
          <w:noProof/>
        </w:rPr>
      </w:r>
      <w:r>
        <w:rPr>
          <w:noProof/>
        </w:rPr>
        <w:fldChar w:fldCharType="separate"/>
      </w:r>
      <w:r>
        <w:rPr>
          <w:noProof/>
        </w:rPr>
        <w:t>178</w:t>
      </w:r>
      <w:r>
        <w:rPr>
          <w:noProof/>
        </w:rPr>
        <w:fldChar w:fldCharType="end"/>
      </w:r>
    </w:p>
    <w:p w14:paraId="03CEE76A" w14:textId="66D82FF8"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w:t>
      </w:r>
      <w:r w:rsidRPr="00F30375">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F30375">
        <w:rPr>
          <w:noProof/>
          <w:lang w:val="en-US"/>
        </w:rPr>
        <w:t>Simple data types and enumerations</w:t>
      </w:r>
      <w:r>
        <w:rPr>
          <w:noProof/>
        </w:rPr>
        <w:tab/>
      </w:r>
      <w:r>
        <w:rPr>
          <w:noProof/>
        </w:rPr>
        <w:fldChar w:fldCharType="begin" w:fldLock="1"/>
      </w:r>
      <w:r>
        <w:rPr>
          <w:noProof/>
        </w:rPr>
        <w:instrText xml:space="preserve"> PAGEREF _Toc209623727 \h </w:instrText>
      </w:r>
      <w:r>
        <w:rPr>
          <w:noProof/>
        </w:rPr>
      </w:r>
      <w:r>
        <w:rPr>
          <w:noProof/>
        </w:rPr>
        <w:fldChar w:fldCharType="separate"/>
      </w:r>
      <w:r>
        <w:rPr>
          <w:noProof/>
        </w:rPr>
        <w:t>178</w:t>
      </w:r>
      <w:r>
        <w:rPr>
          <w:noProof/>
        </w:rPr>
        <w:fldChar w:fldCharType="end"/>
      </w:r>
    </w:p>
    <w:p w14:paraId="339072C0" w14:textId="5853F16C"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_Toc209623728 \h </w:instrText>
      </w:r>
      <w:r>
        <w:rPr>
          <w:noProof/>
        </w:rPr>
      </w:r>
      <w:r>
        <w:rPr>
          <w:noProof/>
        </w:rPr>
        <w:fldChar w:fldCharType="separate"/>
      </w:r>
      <w:r>
        <w:rPr>
          <w:noProof/>
        </w:rPr>
        <w:t>178</w:t>
      </w:r>
      <w:r>
        <w:rPr>
          <w:noProof/>
        </w:rPr>
        <w:fldChar w:fldCharType="end"/>
      </w:r>
    </w:p>
    <w:p w14:paraId="478EEDCA" w14:textId="65207013"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_Toc209623729 \h </w:instrText>
      </w:r>
      <w:r>
        <w:rPr>
          <w:noProof/>
        </w:rPr>
      </w:r>
      <w:r>
        <w:rPr>
          <w:noProof/>
        </w:rPr>
        <w:fldChar w:fldCharType="separate"/>
      </w:r>
      <w:r>
        <w:rPr>
          <w:noProof/>
        </w:rPr>
        <w:t>179</w:t>
      </w:r>
      <w:r>
        <w:rPr>
          <w:noProof/>
        </w:rPr>
        <w:fldChar w:fldCharType="end"/>
      </w:r>
    </w:p>
    <w:p w14:paraId="51454782" w14:textId="2EB2D636"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6.8.6.3.3</w:t>
      </w:r>
      <w:r>
        <w:rPr>
          <w:rFonts w:asciiTheme="minorHAnsi" w:eastAsiaTheme="minorEastAsia" w:hAnsiTheme="minorHAnsi" w:cstheme="minorBidi"/>
          <w:noProof/>
          <w:kern w:val="2"/>
          <w:sz w:val="24"/>
          <w:szCs w:val="24"/>
          <w:lang w:eastAsia="en-GB"/>
          <w14:ligatures w14:val="standardContextual"/>
        </w:rPr>
        <w:tab/>
      </w:r>
      <w:r>
        <w:rPr>
          <w:noProof/>
        </w:rPr>
        <w:t>Enumeration: NTZConfigStatus</w:t>
      </w:r>
      <w:r>
        <w:rPr>
          <w:noProof/>
        </w:rPr>
        <w:tab/>
      </w:r>
      <w:r>
        <w:rPr>
          <w:noProof/>
        </w:rPr>
        <w:fldChar w:fldCharType="begin" w:fldLock="1"/>
      </w:r>
      <w:r>
        <w:rPr>
          <w:noProof/>
        </w:rPr>
        <w:instrText xml:space="preserve"> PAGEREF _Toc209623730 \h </w:instrText>
      </w:r>
      <w:r>
        <w:rPr>
          <w:noProof/>
        </w:rPr>
      </w:r>
      <w:r>
        <w:rPr>
          <w:noProof/>
        </w:rPr>
        <w:fldChar w:fldCharType="separate"/>
      </w:r>
      <w:r>
        <w:rPr>
          <w:noProof/>
        </w:rPr>
        <w:t>179</w:t>
      </w:r>
      <w:r>
        <w:rPr>
          <w:noProof/>
        </w:rPr>
        <w:fldChar w:fldCharType="end"/>
      </w:r>
    </w:p>
    <w:p w14:paraId="69D519FF" w14:textId="69A8B005"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6.8.6.3.4</w:t>
      </w:r>
      <w:r>
        <w:rPr>
          <w:rFonts w:asciiTheme="minorHAnsi" w:eastAsiaTheme="minorEastAsia" w:hAnsiTheme="minorHAnsi" w:cstheme="minorBidi"/>
          <w:noProof/>
          <w:kern w:val="2"/>
          <w:sz w:val="24"/>
          <w:szCs w:val="24"/>
          <w:lang w:eastAsia="en-GB"/>
          <w14:ligatures w14:val="standardContextual"/>
        </w:rPr>
        <w:tab/>
      </w:r>
      <w:r>
        <w:rPr>
          <w:noProof/>
        </w:rPr>
        <w:t>Enumeration: NTZEvent</w:t>
      </w:r>
      <w:r>
        <w:rPr>
          <w:noProof/>
        </w:rPr>
        <w:tab/>
      </w:r>
      <w:r>
        <w:rPr>
          <w:noProof/>
        </w:rPr>
        <w:fldChar w:fldCharType="begin" w:fldLock="1"/>
      </w:r>
      <w:r>
        <w:rPr>
          <w:noProof/>
        </w:rPr>
        <w:instrText xml:space="preserve"> PAGEREF _Toc209623731 \h </w:instrText>
      </w:r>
      <w:r>
        <w:rPr>
          <w:noProof/>
        </w:rPr>
      </w:r>
      <w:r>
        <w:rPr>
          <w:noProof/>
        </w:rPr>
        <w:fldChar w:fldCharType="separate"/>
      </w:r>
      <w:r>
        <w:rPr>
          <w:noProof/>
        </w:rPr>
        <w:t>179</w:t>
      </w:r>
      <w:r>
        <w:rPr>
          <w:noProof/>
        </w:rPr>
        <w:fldChar w:fldCharType="end"/>
      </w:r>
    </w:p>
    <w:p w14:paraId="2F532853" w14:textId="45342C6D"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6.8.6.3.5</w:t>
      </w:r>
      <w:r>
        <w:rPr>
          <w:rFonts w:asciiTheme="minorHAnsi" w:eastAsiaTheme="minorEastAsia" w:hAnsiTheme="minorHAnsi" w:cstheme="minorBidi"/>
          <w:noProof/>
          <w:kern w:val="2"/>
          <w:sz w:val="24"/>
          <w:szCs w:val="24"/>
          <w:lang w:eastAsia="en-GB"/>
          <w14:ligatures w14:val="standardContextual"/>
        </w:rPr>
        <w:tab/>
      </w:r>
      <w:r>
        <w:rPr>
          <w:noProof/>
        </w:rPr>
        <w:t>Enumeration: TransStatus</w:t>
      </w:r>
      <w:r>
        <w:rPr>
          <w:noProof/>
        </w:rPr>
        <w:tab/>
      </w:r>
      <w:r>
        <w:rPr>
          <w:noProof/>
        </w:rPr>
        <w:fldChar w:fldCharType="begin" w:fldLock="1"/>
      </w:r>
      <w:r>
        <w:rPr>
          <w:noProof/>
        </w:rPr>
        <w:instrText xml:space="preserve"> PAGEREF _Toc209623732 \h </w:instrText>
      </w:r>
      <w:r>
        <w:rPr>
          <w:noProof/>
        </w:rPr>
      </w:r>
      <w:r>
        <w:rPr>
          <w:noProof/>
        </w:rPr>
        <w:fldChar w:fldCharType="separate"/>
      </w:r>
      <w:r>
        <w:rPr>
          <w:noProof/>
        </w:rPr>
        <w:t>179</w:t>
      </w:r>
      <w:r>
        <w:rPr>
          <w:noProof/>
        </w:rPr>
        <w:fldChar w:fldCharType="end"/>
      </w:r>
    </w:p>
    <w:p w14:paraId="243EC614" w14:textId="76249060"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6.8.6.3.6</w:t>
      </w:r>
      <w:r>
        <w:rPr>
          <w:rFonts w:asciiTheme="minorHAnsi" w:eastAsiaTheme="minorEastAsia" w:hAnsiTheme="minorHAnsi" w:cstheme="minorBidi"/>
          <w:noProof/>
          <w:kern w:val="2"/>
          <w:sz w:val="24"/>
          <w:szCs w:val="24"/>
          <w:lang w:eastAsia="en-GB"/>
          <w14:ligatures w14:val="standardContextual"/>
        </w:rPr>
        <w:tab/>
      </w:r>
      <w:r>
        <w:rPr>
          <w:noProof/>
        </w:rPr>
        <w:t>Enumeration: FreqBandName</w:t>
      </w:r>
      <w:r>
        <w:rPr>
          <w:noProof/>
        </w:rPr>
        <w:tab/>
      </w:r>
      <w:r>
        <w:rPr>
          <w:noProof/>
        </w:rPr>
        <w:fldChar w:fldCharType="begin" w:fldLock="1"/>
      </w:r>
      <w:r>
        <w:rPr>
          <w:noProof/>
        </w:rPr>
        <w:instrText xml:space="preserve"> PAGEREF _Toc209623733 \h </w:instrText>
      </w:r>
      <w:r>
        <w:rPr>
          <w:noProof/>
        </w:rPr>
      </w:r>
      <w:r>
        <w:rPr>
          <w:noProof/>
        </w:rPr>
        <w:fldChar w:fldCharType="separate"/>
      </w:r>
      <w:r>
        <w:rPr>
          <w:noProof/>
        </w:rPr>
        <w:t>179</w:t>
      </w:r>
      <w:r>
        <w:rPr>
          <w:noProof/>
        </w:rPr>
        <w:fldChar w:fldCharType="end"/>
      </w:r>
    </w:p>
    <w:p w14:paraId="1741C383" w14:textId="365AD0C5"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6.8</w:t>
      </w:r>
      <w:r w:rsidRPr="00F30375">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_Toc209623734 \h </w:instrText>
      </w:r>
      <w:r>
        <w:rPr>
          <w:noProof/>
        </w:rPr>
      </w:r>
      <w:r>
        <w:rPr>
          <w:noProof/>
        </w:rPr>
        <w:fldChar w:fldCharType="separate"/>
      </w:r>
      <w:r>
        <w:rPr>
          <w:noProof/>
        </w:rPr>
        <w:t>180</w:t>
      </w:r>
      <w:r>
        <w:rPr>
          <w:noProof/>
        </w:rPr>
        <w:fldChar w:fldCharType="end"/>
      </w:r>
    </w:p>
    <w:p w14:paraId="50F62EB0" w14:textId="2D5E301C"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_Toc209623735 \h </w:instrText>
      </w:r>
      <w:r>
        <w:rPr>
          <w:noProof/>
        </w:rPr>
      </w:r>
      <w:r>
        <w:rPr>
          <w:noProof/>
        </w:rPr>
        <w:fldChar w:fldCharType="separate"/>
      </w:r>
      <w:r>
        <w:rPr>
          <w:noProof/>
        </w:rPr>
        <w:t>180</w:t>
      </w:r>
      <w:r>
        <w:rPr>
          <w:noProof/>
        </w:rPr>
        <w:fldChar w:fldCharType="end"/>
      </w:r>
    </w:p>
    <w:p w14:paraId="0F69F553" w14:textId="6CEF38DA" w:rsidR="00421984" w:rsidRDefault="00421984">
      <w:pPr>
        <w:pStyle w:val="TOC5"/>
        <w:rPr>
          <w:rFonts w:asciiTheme="minorHAnsi" w:eastAsiaTheme="minorEastAsia" w:hAnsiTheme="minorHAnsi" w:cstheme="minorBidi"/>
          <w:noProof/>
          <w:kern w:val="2"/>
          <w:sz w:val="24"/>
          <w:szCs w:val="24"/>
          <w:lang w:eastAsia="en-GB"/>
          <w14:ligatures w14:val="standardContextual"/>
        </w:rPr>
      </w:pPr>
      <w:r>
        <w:rPr>
          <w:noProof/>
        </w:rPr>
        <w:t>6.8.6.5.1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_Toc209623736 \h </w:instrText>
      </w:r>
      <w:r>
        <w:rPr>
          <w:noProof/>
        </w:rPr>
      </w:r>
      <w:r>
        <w:rPr>
          <w:noProof/>
        </w:rPr>
        <w:fldChar w:fldCharType="separate"/>
      </w:r>
      <w:r>
        <w:rPr>
          <w:noProof/>
        </w:rPr>
        <w:t>180</w:t>
      </w:r>
      <w:r>
        <w:rPr>
          <w:noProof/>
        </w:rPr>
        <w:fldChar w:fldCharType="end"/>
      </w:r>
    </w:p>
    <w:p w14:paraId="6EF52D64" w14:textId="2A29E0E1"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_Toc209623737 \h </w:instrText>
      </w:r>
      <w:r>
        <w:rPr>
          <w:noProof/>
        </w:rPr>
      </w:r>
      <w:r>
        <w:rPr>
          <w:noProof/>
        </w:rPr>
        <w:fldChar w:fldCharType="separate"/>
      </w:r>
      <w:r>
        <w:rPr>
          <w:noProof/>
        </w:rPr>
        <w:t>180</w:t>
      </w:r>
      <w:r>
        <w:rPr>
          <w:noProof/>
        </w:rPr>
        <w:fldChar w:fldCharType="end"/>
      </w:r>
    </w:p>
    <w:p w14:paraId="4EDB5707" w14:textId="05A45CAE"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_Toc209623738 \h </w:instrText>
      </w:r>
      <w:r>
        <w:rPr>
          <w:noProof/>
        </w:rPr>
      </w:r>
      <w:r>
        <w:rPr>
          <w:noProof/>
        </w:rPr>
        <w:fldChar w:fldCharType="separate"/>
      </w:r>
      <w:r>
        <w:rPr>
          <w:noProof/>
        </w:rPr>
        <w:t>180</w:t>
      </w:r>
      <w:r>
        <w:rPr>
          <w:noProof/>
        </w:rPr>
        <w:fldChar w:fldCharType="end"/>
      </w:r>
    </w:p>
    <w:p w14:paraId="4FA69191" w14:textId="23ECB7DC"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_Toc209623739 \h </w:instrText>
      </w:r>
      <w:r>
        <w:rPr>
          <w:noProof/>
        </w:rPr>
      </w:r>
      <w:r>
        <w:rPr>
          <w:noProof/>
        </w:rPr>
        <w:fldChar w:fldCharType="separate"/>
      </w:r>
      <w:r>
        <w:rPr>
          <w:noProof/>
        </w:rPr>
        <w:t>180</w:t>
      </w:r>
      <w:r>
        <w:rPr>
          <w:noProof/>
        </w:rPr>
        <w:fldChar w:fldCharType="end"/>
      </w:r>
    </w:p>
    <w:p w14:paraId="442B4257" w14:textId="4810CEEB" w:rsidR="00421984" w:rsidRDefault="00421984">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_Toc209623740 \h </w:instrText>
      </w:r>
      <w:r>
        <w:rPr>
          <w:noProof/>
        </w:rPr>
      </w:r>
      <w:r>
        <w:rPr>
          <w:noProof/>
        </w:rPr>
        <w:fldChar w:fldCharType="separate"/>
      </w:r>
      <w:r>
        <w:rPr>
          <w:noProof/>
        </w:rPr>
        <w:t>180</w:t>
      </w:r>
      <w:r>
        <w:rPr>
          <w:noProof/>
        </w:rPr>
        <w:fldChar w:fldCharType="end"/>
      </w:r>
    </w:p>
    <w:p w14:paraId="4A9CD534" w14:textId="4D2DB63A"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_Toc209623741 \h </w:instrText>
      </w:r>
      <w:r>
        <w:rPr>
          <w:noProof/>
        </w:rPr>
      </w:r>
      <w:r>
        <w:rPr>
          <w:noProof/>
        </w:rPr>
        <w:fldChar w:fldCharType="separate"/>
      </w:r>
      <w:r>
        <w:rPr>
          <w:noProof/>
        </w:rPr>
        <w:t>180</w:t>
      </w:r>
      <w:r>
        <w:rPr>
          <w:noProof/>
        </w:rPr>
        <w:fldChar w:fldCharType="end"/>
      </w:r>
    </w:p>
    <w:p w14:paraId="7DABFE4F" w14:textId="4A333C9D" w:rsidR="00421984" w:rsidRDefault="00421984">
      <w:pPr>
        <w:pStyle w:val="TOC3"/>
        <w:rPr>
          <w:rFonts w:asciiTheme="minorHAnsi" w:eastAsiaTheme="minorEastAsia" w:hAnsiTheme="minorHAnsi" w:cstheme="minorBidi"/>
          <w:noProof/>
          <w:kern w:val="2"/>
          <w:sz w:val="24"/>
          <w:szCs w:val="24"/>
          <w:lang w:eastAsia="en-GB"/>
          <w14:ligatures w14:val="standardContextual"/>
        </w:rPr>
      </w:pPr>
      <w:r>
        <w:rPr>
          <w:noProof/>
        </w:rPr>
        <w:t>6.8.9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_Toc209623742 \h </w:instrText>
      </w:r>
      <w:r>
        <w:rPr>
          <w:noProof/>
        </w:rPr>
      </w:r>
      <w:r>
        <w:rPr>
          <w:noProof/>
        </w:rPr>
        <w:fldChar w:fldCharType="separate"/>
      </w:r>
      <w:r>
        <w:rPr>
          <w:noProof/>
        </w:rPr>
        <w:t>180</w:t>
      </w:r>
      <w:r>
        <w:rPr>
          <w:noProof/>
        </w:rPr>
        <w:fldChar w:fldCharType="end"/>
      </w:r>
    </w:p>
    <w:p w14:paraId="4A481569" w14:textId="373C9E46"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_Toc209623743 \h </w:instrText>
      </w:r>
      <w:r>
        <w:rPr>
          <w:noProof/>
        </w:rPr>
      </w:r>
      <w:r>
        <w:rPr>
          <w:noProof/>
        </w:rPr>
        <w:fldChar w:fldCharType="separate"/>
      </w:r>
      <w:r>
        <w:rPr>
          <w:noProof/>
        </w:rPr>
        <w:t>181</w:t>
      </w:r>
      <w:r>
        <w:rPr>
          <w:noProof/>
        </w:rPr>
        <w:fldChar w:fldCharType="end"/>
      </w:r>
    </w:p>
    <w:p w14:paraId="4A6A2899" w14:textId="66F3FD31"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_Toc209623744 \h </w:instrText>
      </w:r>
      <w:r>
        <w:rPr>
          <w:noProof/>
        </w:rPr>
      </w:r>
      <w:r>
        <w:rPr>
          <w:noProof/>
        </w:rPr>
        <w:fldChar w:fldCharType="separate"/>
      </w:r>
      <w:r>
        <w:rPr>
          <w:noProof/>
        </w:rPr>
        <w:t>181</w:t>
      </w:r>
      <w:r>
        <w:rPr>
          <w:noProof/>
        </w:rPr>
        <w:fldChar w:fldCharType="end"/>
      </w:r>
    </w:p>
    <w:p w14:paraId="65A44C0C" w14:textId="2B9491D2" w:rsidR="00421984" w:rsidRDefault="00421984">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_Toc209623745 \h </w:instrText>
      </w:r>
      <w:r>
        <w:rPr>
          <w:noProof/>
        </w:rPr>
      </w:r>
      <w:r>
        <w:rPr>
          <w:noProof/>
        </w:rPr>
        <w:fldChar w:fldCharType="separate"/>
      </w:r>
      <w:r>
        <w:rPr>
          <w:noProof/>
        </w:rPr>
        <w:t>181</w:t>
      </w:r>
      <w:r>
        <w:rPr>
          <w:noProof/>
        </w:rPr>
        <w:fldChar w:fldCharType="end"/>
      </w:r>
    </w:p>
    <w:p w14:paraId="6B0659B9" w14:textId="11D31D05" w:rsidR="00421984" w:rsidRDefault="004219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_Toc209623746 \h </w:instrText>
      </w:r>
      <w:r>
        <w:rPr>
          <w:noProof/>
        </w:rPr>
      </w:r>
      <w:r>
        <w:rPr>
          <w:noProof/>
        </w:rPr>
        <w:fldChar w:fldCharType="separate"/>
      </w:r>
      <w:r>
        <w:rPr>
          <w:noProof/>
        </w:rPr>
        <w:t>182</w:t>
      </w:r>
      <w:r>
        <w:rPr>
          <w:noProof/>
        </w:rPr>
        <w:fldChar w:fldCharType="end"/>
      </w:r>
    </w:p>
    <w:p w14:paraId="6DAD0797" w14:textId="422AC8A5"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_Toc209623747 \h </w:instrText>
      </w:r>
      <w:r>
        <w:rPr>
          <w:noProof/>
        </w:rPr>
      </w:r>
      <w:r>
        <w:rPr>
          <w:noProof/>
        </w:rPr>
        <w:fldChar w:fldCharType="separate"/>
      </w:r>
      <w:r>
        <w:rPr>
          <w:noProof/>
        </w:rPr>
        <w:t>182</w:t>
      </w:r>
      <w:r>
        <w:rPr>
          <w:noProof/>
        </w:rPr>
        <w:fldChar w:fldCharType="end"/>
      </w:r>
    </w:p>
    <w:p w14:paraId="22090F96" w14:textId="4CFEF809"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API</w:t>
      </w:r>
      <w:r>
        <w:rPr>
          <w:noProof/>
        </w:rPr>
        <w:tab/>
      </w:r>
      <w:r>
        <w:rPr>
          <w:noProof/>
        </w:rPr>
        <w:fldChar w:fldCharType="begin" w:fldLock="1"/>
      </w:r>
      <w:r>
        <w:rPr>
          <w:noProof/>
        </w:rPr>
        <w:instrText xml:space="preserve"> PAGEREF _Toc209623748 \h </w:instrText>
      </w:r>
      <w:r>
        <w:rPr>
          <w:noProof/>
        </w:rPr>
      </w:r>
      <w:r>
        <w:rPr>
          <w:noProof/>
        </w:rPr>
        <w:fldChar w:fldCharType="separate"/>
      </w:r>
      <w:r>
        <w:rPr>
          <w:noProof/>
        </w:rPr>
        <w:t>183</w:t>
      </w:r>
      <w:r>
        <w:rPr>
          <w:noProof/>
        </w:rPr>
        <w:fldChar w:fldCharType="end"/>
      </w:r>
    </w:p>
    <w:p w14:paraId="50A7BE57" w14:textId="4395C889"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UAE_RealtimeUAVStatus API</w:t>
      </w:r>
      <w:r>
        <w:rPr>
          <w:noProof/>
        </w:rPr>
        <w:tab/>
      </w:r>
      <w:r>
        <w:rPr>
          <w:noProof/>
        </w:rPr>
        <w:fldChar w:fldCharType="begin" w:fldLock="1"/>
      </w:r>
      <w:r>
        <w:rPr>
          <w:noProof/>
        </w:rPr>
        <w:instrText xml:space="preserve"> PAGEREF _Toc209623749 \h </w:instrText>
      </w:r>
      <w:r>
        <w:rPr>
          <w:noProof/>
        </w:rPr>
      </w:r>
      <w:r>
        <w:rPr>
          <w:noProof/>
        </w:rPr>
        <w:fldChar w:fldCharType="separate"/>
      </w:r>
      <w:r>
        <w:rPr>
          <w:noProof/>
        </w:rPr>
        <w:t>191</w:t>
      </w:r>
      <w:r>
        <w:rPr>
          <w:noProof/>
        </w:rPr>
        <w:fldChar w:fldCharType="end"/>
      </w:r>
    </w:p>
    <w:p w14:paraId="4E3DE912" w14:textId="464E89F7"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UAE_ChangeUSSManagement API</w:t>
      </w:r>
      <w:r>
        <w:rPr>
          <w:noProof/>
        </w:rPr>
        <w:tab/>
      </w:r>
      <w:r>
        <w:rPr>
          <w:noProof/>
        </w:rPr>
        <w:fldChar w:fldCharType="begin" w:fldLock="1"/>
      </w:r>
      <w:r>
        <w:rPr>
          <w:noProof/>
        </w:rPr>
        <w:instrText xml:space="preserve"> PAGEREF _Toc209623750 \h </w:instrText>
      </w:r>
      <w:r>
        <w:rPr>
          <w:noProof/>
        </w:rPr>
      </w:r>
      <w:r>
        <w:rPr>
          <w:noProof/>
        </w:rPr>
        <w:fldChar w:fldCharType="separate"/>
      </w:r>
      <w:r>
        <w:rPr>
          <w:noProof/>
        </w:rPr>
        <w:t>196</w:t>
      </w:r>
      <w:r>
        <w:rPr>
          <w:noProof/>
        </w:rPr>
        <w:fldChar w:fldCharType="end"/>
      </w:r>
    </w:p>
    <w:p w14:paraId="38232CBC" w14:textId="4B7D2E73"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UAE_DAASupport API</w:t>
      </w:r>
      <w:r>
        <w:rPr>
          <w:noProof/>
        </w:rPr>
        <w:tab/>
      </w:r>
      <w:r>
        <w:rPr>
          <w:noProof/>
        </w:rPr>
        <w:fldChar w:fldCharType="begin" w:fldLock="1"/>
      </w:r>
      <w:r>
        <w:rPr>
          <w:noProof/>
        </w:rPr>
        <w:instrText xml:space="preserve"> PAGEREF _Toc209623751 \h </w:instrText>
      </w:r>
      <w:r>
        <w:rPr>
          <w:noProof/>
        </w:rPr>
      </w:r>
      <w:r>
        <w:rPr>
          <w:noProof/>
        </w:rPr>
        <w:fldChar w:fldCharType="separate"/>
      </w:r>
      <w:r>
        <w:rPr>
          <w:noProof/>
        </w:rPr>
        <w:t>205</w:t>
      </w:r>
      <w:r>
        <w:rPr>
          <w:noProof/>
        </w:rPr>
        <w:fldChar w:fldCharType="end"/>
      </w:r>
    </w:p>
    <w:p w14:paraId="3877EFEE" w14:textId="6D94C7E6"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UAE_UAVDynamicInfo API</w:t>
      </w:r>
      <w:r>
        <w:rPr>
          <w:noProof/>
        </w:rPr>
        <w:tab/>
      </w:r>
      <w:r>
        <w:rPr>
          <w:noProof/>
        </w:rPr>
        <w:fldChar w:fldCharType="begin" w:fldLock="1"/>
      </w:r>
      <w:r>
        <w:rPr>
          <w:noProof/>
        </w:rPr>
        <w:instrText xml:space="preserve"> PAGEREF _Toc209623752 \h </w:instrText>
      </w:r>
      <w:r>
        <w:rPr>
          <w:noProof/>
        </w:rPr>
      </w:r>
      <w:r>
        <w:rPr>
          <w:noProof/>
        </w:rPr>
        <w:fldChar w:fldCharType="separate"/>
      </w:r>
      <w:r>
        <w:rPr>
          <w:noProof/>
        </w:rPr>
        <w:t>214</w:t>
      </w:r>
      <w:r>
        <w:rPr>
          <w:noProof/>
        </w:rPr>
        <w:fldChar w:fldCharType="end"/>
      </w:r>
    </w:p>
    <w:p w14:paraId="6C3C49CF" w14:textId="5BEDD659"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UAE_FlightPathMonitoring API</w:t>
      </w:r>
      <w:r>
        <w:rPr>
          <w:noProof/>
        </w:rPr>
        <w:tab/>
      </w:r>
      <w:r>
        <w:rPr>
          <w:noProof/>
        </w:rPr>
        <w:fldChar w:fldCharType="begin" w:fldLock="1"/>
      </w:r>
      <w:r>
        <w:rPr>
          <w:noProof/>
        </w:rPr>
        <w:instrText xml:space="preserve"> PAGEREF _Toc209623753 \h </w:instrText>
      </w:r>
      <w:r>
        <w:rPr>
          <w:noProof/>
        </w:rPr>
      </w:r>
      <w:r>
        <w:rPr>
          <w:noProof/>
        </w:rPr>
        <w:fldChar w:fldCharType="separate"/>
      </w:r>
      <w:r>
        <w:rPr>
          <w:noProof/>
        </w:rPr>
        <w:t>220</w:t>
      </w:r>
      <w:r>
        <w:rPr>
          <w:noProof/>
        </w:rPr>
        <w:fldChar w:fldCharType="end"/>
      </w:r>
    </w:p>
    <w:p w14:paraId="5FE88DEC" w14:textId="4A00EB26"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UAE_FlightRouteSupport API</w:t>
      </w:r>
      <w:r>
        <w:rPr>
          <w:noProof/>
        </w:rPr>
        <w:tab/>
      </w:r>
      <w:r>
        <w:rPr>
          <w:noProof/>
        </w:rPr>
        <w:fldChar w:fldCharType="begin" w:fldLock="1"/>
      </w:r>
      <w:r>
        <w:rPr>
          <w:noProof/>
        </w:rPr>
        <w:instrText xml:space="preserve"> PAGEREF _Toc209623754 \h </w:instrText>
      </w:r>
      <w:r>
        <w:rPr>
          <w:noProof/>
        </w:rPr>
      </w:r>
      <w:r>
        <w:rPr>
          <w:noProof/>
        </w:rPr>
        <w:fldChar w:fldCharType="separate"/>
      </w:r>
      <w:r>
        <w:rPr>
          <w:noProof/>
        </w:rPr>
        <w:t>229</w:t>
      </w:r>
      <w:r>
        <w:rPr>
          <w:noProof/>
        </w:rPr>
        <w:fldChar w:fldCharType="end"/>
      </w:r>
    </w:p>
    <w:p w14:paraId="77997D29" w14:textId="50E374C8"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UAE_NTZManagement API</w:t>
      </w:r>
      <w:r>
        <w:rPr>
          <w:noProof/>
        </w:rPr>
        <w:tab/>
      </w:r>
      <w:r>
        <w:rPr>
          <w:noProof/>
        </w:rPr>
        <w:fldChar w:fldCharType="begin" w:fldLock="1"/>
      </w:r>
      <w:r>
        <w:rPr>
          <w:noProof/>
        </w:rPr>
        <w:instrText xml:space="preserve"> PAGEREF _Toc209623755 \h </w:instrText>
      </w:r>
      <w:r>
        <w:rPr>
          <w:noProof/>
        </w:rPr>
      </w:r>
      <w:r>
        <w:rPr>
          <w:noProof/>
        </w:rPr>
        <w:fldChar w:fldCharType="separate"/>
      </w:r>
      <w:r>
        <w:rPr>
          <w:noProof/>
        </w:rPr>
        <w:t>232</w:t>
      </w:r>
      <w:r>
        <w:rPr>
          <w:noProof/>
        </w:rPr>
        <w:fldChar w:fldCharType="end"/>
      </w:r>
    </w:p>
    <w:p w14:paraId="56637359" w14:textId="6E3D03A3" w:rsidR="00421984" w:rsidRDefault="004219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_Toc209623756 \h </w:instrText>
      </w:r>
      <w:r>
        <w:rPr>
          <w:noProof/>
        </w:rPr>
      </w:r>
      <w:r>
        <w:rPr>
          <w:noProof/>
        </w:rPr>
        <w:fldChar w:fldCharType="separate"/>
      </w:r>
      <w:r>
        <w:rPr>
          <w:noProof/>
        </w:rPr>
        <w:t>241</w:t>
      </w:r>
      <w:r>
        <w:rPr>
          <w:noProof/>
        </w:rPr>
        <w:fldChar w:fldCharType="end"/>
      </w:r>
    </w:p>
    <w:p w14:paraId="404CF513" w14:textId="37F389CC"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_Toc209623757 \h </w:instrText>
      </w:r>
      <w:r>
        <w:rPr>
          <w:noProof/>
        </w:rPr>
      </w:r>
      <w:r>
        <w:rPr>
          <w:noProof/>
        </w:rPr>
        <w:fldChar w:fldCharType="separate"/>
      </w:r>
      <w:r>
        <w:rPr>
          <w:noProof/>
        </w:rPr>
        <w:t>241</w:t>
      </w:r>
      <w:r>
        <w:rPr>
          <w:noProof/>
        </w:rPr>
        <w:fldChar w:fldCharType="end"/>
      </w:r>
    </w:p>
    <w:p w14:paraId="6362A847" w14:textId="5AAB092D"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API</w:t>
      </w:r>
      <w:r>
        <w:rPr>
          <w:noProof/>
        </w:rPr>
        <w:tab/>
      </w:r>
      <w:r>
        <w:rPr>
          <w:noProof/>
        </w:rPr>
        <w:fldChar w:fldCharType="begin" w:fldLock="1"/>
      </w:r>
      <w:r>
        <w:rPr>
          <w:noProof/>
        </w:rPr>
        <w:instrText xml:space="preserve"> PAGEREF _Toc209623758 \h </w:instrText>
      </w:r>
      <w:r>
        <w:rPr>
          <w:noProof/>
        </w:rPr>
      </w:r>
      <w:r>
        <w:rPr>
          <w:noProof/>
        </w:rPr>
        <w:fldChar w:fldCharType="separate"/>
      </w:r>
      <w:r>
        <w:rPr>
          <w:noProof/>
        </w:rPr>
        <w:t>241</w:t>
      </w:r>
      <w:r>
        <w:rPr>
          <w:noProof/>
        </w:rPr>
        <w:fldChar w:fldCharType="end"/>
      </w:r>
    </w:p>
    <w:p w14:paraId="5ADE857B" w14:textId="08383A86"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UAE_RealtimeUAVStatus API</w:t>
      </w:r>
      <w:r>
        <w:rPr>
          <w:noProof/>
        </w:rPr>
        <w:tab/>
      </w:r>
      <w:r>
        <w:rPr>
          <w:noProof/>
        </w:rPr>
        <w:fldChar w:fldCharType="begin" w:fldLock="1"/>
      </w:r>
      <w:r>
        <w:rPr>
          <w:noProof/>
        </w:rPr>
        <w:instrText xml:space="preserve"> PAGEREF _Toc209623759 \h </w:instrText>
      </w:r>
      <w:r>
        <w:rPr>
          <w:noProof/>
        </w:rPr>
      </w:r>
      <w:r>
        <w:rPr>
          <w:noProof/>
        </w:rPr>
        <w:fldChar w:fldCharType="separate"/>
      </w:r>
      <w:r>
        <w:rPr>
          <w:noProof/>
        </w:rPr>
        <w:t>241</w:t>
      </w:r>
      <w:r>
        <w:rPr>
          <w:noProof/>
        </w:rPr>
        <w:fldChar w:fldCharType="end"/>
      </w:r>
    </w:p>
    <w:p w14:paraId="25B3A9C9" w14:textId="12D668DC"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UAE_ChangeUSSManagement API</w:t>
      </w:r>
      <w:r>
        <w:rPr>
          <w:noProof/>
        </w:rPr>
        <w:tab/>
      </w:r>
      <w:r>
        <w:rPr>
          <w:noProof/>
        </w:rPr>
        <w:fldChar w:fldCharType="begin" w:fldLock="1"/>
      </w:r>
      <w:r>
        <w:rPr>
          <w:noProof/>
        </w:rPr>
        <w:instrText xml:space="preserve"> PAGEREF _Toc209623760 \h </w:instrText>
      </w:r>
      <w:r>
        <w:rPr>
          <w:noProof/>
        </w:rPr>
      </w:r>
      <w:r>
        <w:rPr>
          <w:noProof/>
        </w:rPr>
        <w:fldChar w:fldCharType="separate"/>
      </w:r>
      <w:r>
        <w:rPr>
          <w:noProof/>
        </w:rPr>
        <w:t>241</w:t>
      </w:r>
      <w:r>
        <w:rPr>
          <w:noProof/>
        </w:rPr>
        <w:fldChar w:fldCharType="end"/>
      </w:r>
    </w:p>
    <w:p w14:paraId="78853F49" w14:textId="6ED8E5DD"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UAE_DAASupport API</w:t>
      </w:r>
      <w:r>
        <w:rPr>
          <w:noProof/>
        </w:rPr>
        <w:tab/>
      </w:r>
      <w:r>
        <w:rPr>
          <w:noProof/>
        </w:rPr>
        <w:fldChar w:fldCharType="begin" w:fldLock="1"/>
      </w:r>
      <w:r>
        <w:rPr>
          <w:noProof/>
        </w:rPr>
        <w:instrText xml:space="preserve"> PAGEREF _Toc209623761 \h </w:instrText>
      </w:r>
      <w:r>
        <w:rPr>
          <w:noProof/>
        </w:rPr>
      </w:r>
      <w:r>
        <w:rPr>
          <w:noProof/>
        </w:rPr>
        <w:fldChar w:fldCharType="separate"/>
      </w:r>
      <w:r>
        <w:rPr>
          <w:noProof/>
        </w:rPr>
        <w:t>241</w:t>
      </w:r>
      <w:r>
        <w:rPr>
          <w:noProof/>
        </w:rPr>
        <w:fldChar w:fldCharType="end"/>
      </w:r>
    </w:p>
    <w:p w14:paraId="2AD9C75C" w14:textId="5464262E"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UAE_UAVDynamicInfo API</w:t>
      </w:r>
      <w:r>
        <w:rPr>
          <w:noProof/>
        </w:rPr>
        <w:tab/>
      </w:r>
      <w:r>
        <w:rPr>
          <w:noProof/>
        </w:rPr>
        <w:fldChar w:fldCharType="begin" w:fldLock="1"/>
      </w:r>
      <w:r>
        <w:rPr>
          <w:noProof/>
        </w:rPr>
        <w:instrText xml:space="preserve"> PAGEREF _Toc209623762 \h </w:instrText>
      </w:r>
      <w:r>
        <w:rPr>
          <w:noProof/>
        </w:rPr>
      </w:r>
      <w:r>
        <w:rPr>
          <w:noProof/>
        </w:rPr>
        <w:fldChar w:fldCharType="separate"/>
      </w:r>
      <w:r>
        <w:rPr>
          <w:noProof/>
        </w:rPr>
        <w:t>242</w:t>
      </w:r>
      <w:r>
        <w:rPr>
          <w:noProof/>
        </w:rPr>
        <w:fldChar w:fldCharType="end"/>
      </w:r>
    </w:p>
    <w:p w14:paraId="7FC1E75D" w14:textId="6AC4BF51"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UAE_FlightPathMonitoring API</w:t>
      </w:r>
      <w:r>
        <w:rPr>
          <w:noProof/>
        </w:rPr>
        <w:tab/>
      </w:r>
      <w:r>
        <w:rPr>
          <w:noProof/>
        </w:rPr>
        <w:fldChar w:fldCharType="begin" w:fldLock="1"/>
      </w:r>
      <w:r>
        <w:rPr>
          <w:noProof/>
        </w:rPr>
        <w:instrText xml:space="preserve"> PAGEREF _Toc209623763 \h </w:instrText>
      </w:r>
      <w:r>
        <w:rPr>
          <w:noProof/>
        </w:rPr>
      </w:r>
      <w:r>
        <w:rPr>
          <w:noProof/>
        </w:rPr>
        <w:fldChar w:fldCharType="separate"/>
      </w:r>
      <w:r>
        <w:rPr>
          <w:noProof/>
        </w:rPr>
        <w:t>243</w:t>
      </w:r>
      <w:r>
        <w:rPr>
          <w:noProof/>
        </w:rPr>
        <w:fldChar w:fldCharType="end"/>
      </w:r>
    </w:p>
    <w:p w14:paraId="4CD5DDE9" w14:textId="42D6589A"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UAE_FlightRouteSupport API</w:t>
      </w:r>
      <w:r>
        <w:rPr>
          <w:noProof/>
        </w:rPr>
        <w:tab/>
      </w:r>
      <w:r>
        <w:rPr>
          <w:noProof/>
        </w:rPr>
        <w:fldChar w:fldCharType="begin" w:fldLock="1"/>
      </w:r>
      <w:r>
        <w:rPr>
          <w:noProof/>
        </w:rPr>
        <w:instrText xml:space="preserve"> PAGEREF _Toc209623764 \h </w:instrText>
      </w:r>
      <w:r>
        <w:rPr>
          <w:noProof/>
        </w:rPr>
      </w:r>
      <w:r>
        <w:rPr>
          <w:noProof/>
        </w:rPr>
        <w:fldChar w:fldCharType="separate"/>
      </w:r>
      <w:r>
        <w:rPr>
          <w:noProof/>
        </w:rPr>
        <w:t>244</w:t>
      </w:r>
      <w:r>
        <w:rPr>
          <w:noProof/>
        </w:rPr>
        <w:fldChar w:fldCharType="end"/>
      </w:r>
    </w:p>
    <w:p w14:paraId="43AF08B0" w14:textId="2F556E6C" w:rsidR="00421984" w:rsidRDefault="00421984">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UAE_NTZManagement API</w:t>
      </w:r>
      <w:r>
        <w:rPr>
          <w:noProof/>
        </w:rPr>
        <w:tab/>
      </w:r>
      <w:r>
        <w:rPr>
          <w:noProof/>
        </w:rPr>
        <w:fldChar w:fldCharType="begin" w:fldLock="1"/>
      </w:r>
      <w:r>
        <w:rPr>
          <w:noProof/>
        </w:rPr>
        <w:instrText xml:space="preserve"> PAGEREF _Toc209623765 \h </w:instrText>
      </w:r>
      <w:r>
        <w:rPr>
          <w:noProof/>
        </w:rPr>
      </w:r>
      <w:r>
        <w:rPr>
          <w:noProof/>
        </w:rPr>
        <w:fldChar w:fldCharType="separate"/>
      </w:r>
      <w:r>
        <w:rPr>
          <w:noProof/>
        </w:rPr>
        <w:t>245</w:t>
      </w:r>
      <w:r>
        <w:rPr>
          <w:noProof/>
        </w:rPr>
        <w:fldChar w:fldCharType="end"/>
      </w:r>
    </w:p>
    <w:p w14:paraId="2CED27FF" w14:textId="5A07E561" w:rsidR="00421984" w:rsidRDefault="004219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_Toc209623766 \h </w:instrText>
      </w:r>
      <w:r>
        <w:rPr>
          <w:noProof/>
        </w:rPr>
      </w:r>
      <w:r>
        <w:rPr>
          <w:noProof/>
        </w:rPr>
        <w:fldChar w:fldCharType="separate"/>
      </w:r>
      <w:r>
        <w:rPr>
          <w:noProof/>
        </w:rPr>
        <w:t>246</w:t>
      </w:r>
      <w:r>
        <w:rPr>
          <w:noProof/>
        </w:rPr>
        <w:fldChar w:fldCharType="end"/>
      </w:r>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95348855"/>
      <w:bookmarkStart w:id="24" w:name="_Toc195349443"/>
      <w:bookmarkStart w:id="25" w:name="_Toc209623184"/>
      <w:bookmarkEnd w:id="10"/>
      <w:r w:rsidRPr="000A2587">
        <w:rPr>
          <w:lang w:val="en-US"/>
        </w:rPr>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64445196" w14:textId="77777777" w:rsidR="00CE57B7" w:rsidRPr="000A2587" w:rsidRDefault="003319AF">
      <w:pPr>
        <w:rPr>
          <w:lang w:val="en-US"/>
        </w:rPr>
      </w:pPr>
      <w:r w:rsidRPr="000A2587">
        <w:rPr>
          <w:lang w:val="en-US"/>
        </w:rPr>
        <w:t xml:space="preserve">This Technical </w:t>
      </w:r>
      <w:bookmarkStart w:id="26" w:name="spectype3"/>
      <w:r w:rsidRPr="000A2587">
        <w:rPr>
          <w:lang w:val="en-US"/>
        </w:rPr>
        <w:t>Specification</w:t>
      </w:r>
      <w:bookmarkEnd w:id="26"/>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7" w:name="introduction"/>
      <w:bookmarkEnd w:id="27"/>
      <w:r>
        <w:br w:type="page"/>
      </w:r>
      <w:bookmarkStart w:id="28" w:name="_Toc510696578"/>
      <w:bookmarkStart w:id="29" w:name="_Toc35971370"/>
      <w:bookmarkStart w:id="30" w:name="_Toc96843319"/>
      <w:bookmarkStart w:id="31" w:name="_Toc96844294"/>
      <w:bookmarkStart w:id="32" w:name="_Toc100739867"/>
      <w:bookmarkStart w:id="33" w:name="_Toc133408789"/>
      <w:bookmarkStart w:id="34" w:name="_Toc160452595"/>
      <w:bookmarkStart w:id="35" w:name="_Toc164869523"/>
      <w:bookmarkStart w:id="36" w:name="_Toc175350487"/>
      <w:bookmarkStart w:id="37" w:name="_Toc180146424"/>
      <w:bookmarkStart w:id="38" w:name="_Toc180248922"/>
      <w:bookmarkStart w:id="39" w:name="_Toc183378863"/>
      <w:bookmarkStart w:id="40" w:name="_Toc195348856"/>
      <w:bookmarkStart w:id="41" w:name="_Toc195349444"/>
      <w:bookmarkStart w:id="42" w:name="_Toc209623185"/>
      <w:r>
        <w:lastRenderedPageBreak/>
        <w:t>1</w:t>
      </w:r>
      <w:r>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3" w:name="_Toc510696579"/>
      <w:bookmarkStart w:id="44" w:name="_Toc35971371"/>
      <w:bookmarkStart w:id="45" w:name="_Toc96843320"/>
      <w:bookmarkStart w:id="46" w:name="_Toc96844295"/>
      <w:bookmarkStart w:id="47" w:name="_Toc100739868"/>
      <w:bookmarkStart w:id="48" w:name="_Toc133408790"/>
      <w:bookmarkStart w:id="49" w:name="_Toc160452596"/>
      <w:bookmarkStart w:id="50" w:name="_Toc164869524"/>
      <w:bookmarkStart w:id="51" w:name="_Toc175350488"/>
      <w:bookmarkStart w:id="52" w:name="_Toc180146425"/>
      <w:bookmarkStart w:id="53" w:name="_Toc180248923"/>
      <w:bookmarkStart w:id="54" w:name="_Toc183378864"/>
      <w:bookmarkStart w:id="55" w:name="_Toc195348857"/>
      <w:bookmarkStart w:id="56" w:name="_Toc195349445"/>
      <w:bookmarkStart w:id="57" w:name="_Toc209623186"/>
      <w:r>
        <w:t>2</w:t>
      </w:r>
      <w:r>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8" w:name="OLE_LINK1"/>
      <w:bookmarkStart w:id="59" w:name="OLE_LINK2"/>
      <w:bookmarkStart w:id="60" w:name="OLE_LINK3"/>
      <w:bookmarkStart w:id="61"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8"/>
    <w:bookmarkEnd w:id="59"/>
    <w:bookmarkEnd w:id="60"/>
    <w:bookmarkEnd w:id="61"/>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62" w:name="_Toc510696580"/>
      <w:bookmarkStart w:id="63"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64" w:name="_Hlk506360308"/>
      <w:r>
        <w:t>Common API Framework for 3GPP Northbound APIs</w:t>
      </w:r>
      <w:bookmarkEnd w:id="64"/>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5" w:name="_Toc96843321"/>
      <w:bookmarkStart w:id="66" w:name="_Toc96844296"/>
      <w:bookmarkStart w:id="67" w:name="_Toc100739869"/>
      <w:bookmarkStart w:id="68"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9" w:name="_Toc160452597"/>
      <w:bookmarkStart w:id="70"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71" w:name="_Toc175350489"/>
      <w:bookmarkStart w:id="72" w:name="_Toc180146426"/>
      <w:bookmarkStart w:id="73" w:name="_Toc180248924"/>
      <w:bookmarkStart w:id="74"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5" w:name="_Toc195348858"/>
      <w:bookmarkStart w:id="76" w:name="_Toc195349446"/>
      <w:bookmarkStart w:id="77" w:name="_Toc209623187"/>
      <w:r>
        <w:t>3</w:t>
      </w:r>
      <w:r>
        <w:tab/>
        <w:t>Definitions, symbols and abbreviations</w:t>
      </w:r>
      <w:bookmarkEnd w:id="62"/>
      <w:bookmarkEnd w:id="63"/>
      <w:bookmarkEnd w:id="65"/>
      <w:bookmarkEnd w:id="66"/>
      <w:bookmarkEnd w:id="67"/>
      <w:bookmarkEnd w:id="68"/>
      <w:bookmarkEnd w:id="69"/>
      <w:bookmarkEnd w:id="70"/>
      <w:bookmarkEnd w:id="71"/>
      <w:bookmarkEnd w:id="72"/>
      <w:bookmarkEnd w:id="73"/>
      <w:bookmarkEnd w:id="74"/>
      <w:bookmarkEnd w:id="75"/>
      <w:bookmarkEnd w:id="76"/>
      <w:bookmarkEnd w:id="77"/>
    </w:p>
    <w:p w14:paraId="7E32FB82" w14:textId="77777777" w:rsidR="00CE57B7" w:rsidRDefault="003319AF">
      <w:pPr>
        <w:pStyle w:val="Heading2"/>
      </w:pPr>
      <w:bookmarkStart w:id="78" w:name="_Toc510696581"/>
      <w:bookmarkStart w:id="79" w:name="_Toc35971373"/>
      <w:bookmarkStart w:id="80" w:name="_Toc96843322"/>
      <w:bookmarkStart w:id="81" w:name="_Toc96844297"/>
      <w:bookmarkStart w:id="82" w:name="_Toc100739870"/>
      <w:bookmarkStart w:id="83" w:name="_Toc133408792"/>
      <w:bookmarkStart w:id="84" w:name="_Toc160452598"/>
      <w:bookmarkStart w:id="85" w:name="_Toc164869526"/>
      <w:bookmarkStart w:id="86" w:name="_Toc175350490"/>
      <w:bookmarkStart w:id="87" w:name="_Toc180146427"/>
      <w:bookmarkStart w:id="88" w:name="_Toc180248925"/>
      <w:bookmarkStart w:id="89" w:name="_Toc183378866"/>
      <w:bookmarkStart w:id="90" w:name="_Toc195348859"/>
      <w:bookmarkStart w:id="91" w:name="_Toc195349447"/>
      <w:bookmarkStart w:id="92" w:name="_Toc209623188"/>
      <w:r>
        <w:t>3.1</w:t>
      </w:r>
      <w:r>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4E794DA" w14:textId="452D0CB1" w:rsidR="00CE57B7" w:rsidRDefault="003319AF">
      <w:r>
        <w:t xml:space="preserve">For the purposes of the present document, the terms and definitions given in </w:t>
      </w:r>
      <w:bookmarkStart w:id="93" w:name="OLE_LINK6"/>
      <w:bookmarkStart w:id="94" w:name="OLE_LINK7"/>
      <w:bookmarkStart w:id="95" w:name="OLE_LINK8"/>
      <w:r>
        <w:t>3GPP</w:t>
      </w:r>
      <w:bookmarkEnd w:id="93"/>
      <w:bookmarkEnd w:id="94"/>
      <w:bookmarkEnd w:id="95"/>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96" w:name="_Toc510696582"/>
      <w:bookmarkStart w:id="97" w:name="_Toc35971374"/>
      <w:bookmarkStart w:id="98" w:name="_Toc96843323"/>
      <w:bookmarkStart w:id="99" w:name="_Toc96844298"/>
      <w:bookmarkStart w:id="100" w:name="_Toc100739871"/>
      <w:bookmarkStart w:id="101" w:name="_Toc133408793"/>
      <w:bookmarkStart w:id="102" w:name="_Toc160452599"/>
      <w:bookmarkStart w:id="103"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104" w:name="_Toc175350491"/>
      <w:bookmarkStart w:id="105" w:name="_Toc180146428"/>
      <w:bookmarkStart w:id="106" w:name="_Toc180248926"/>
      <w:bookmarkStart w:id="107" w:name="_Toc183378867"/>
      <w:bookmarkStart w:id="108" w:name="_Toc195348860"/>
      <w:bookmarkStart w:id="109" w:name="_Toc195349448"/>
      <w:bookmarkStart w:id="110" w:name="_Toc209623189"/>
      <w:r>
        <w:t>3.2</w:t>
      </w:r>
      <w:r>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44EFAF3E" w14:textId="77777777" w:rsidR="00CE57B7" w:rsidRDefault="00997A09" w:rsidP="00997A09">
      <w:pPr>
        <w:keepNext/>
      </w:pPr>
      <w:r>
        <w:t>Void.</w:t>
      </w:r>
    </w:p>
    <w:p w14:paraId="3A22BA83" w14:textId="77777777" w:rsidR="00CE57B7" w:rsidRDefault="003319AF">
      <w:pPr>
        <w:pStyle w:val="Heading2"/>
      </w:pPr>
      <w:bookmarkStart w:id="111" w:name="_Toc510696583"/>
      <w:bookmarkStart w:id="112" w:name="_Toc35971375"/>
      <w:bookmarkStart w:id="113" w:name="_Toc96843324"/>
      <w:bookmarkStart w:id="114" w:name="_Toc96844299"/>
      <w:bookmarkStart w:id="115" w:name="_Toc100739872"/>
      <w:bookmarkStart w:id="116" w:name="_Toc133408794"/>
      <w:bookmarkStart w:id="117" w:name="_Toc160452600"/>
      <w:bookmarkStart w:id="118" w:name="_Toc164869528"/>
      <w:bookmarkStart w:id="119" w:name="_Toc175350492"/>
      <w:bookmarkStart w:id="120" w:name="_Toc180146429"/>
      <w:bookmarkStart w:id="121" w:name="_Toc180248927"/>
      <w:bookmarkStart w:id="122" w:name="_Toc183378868"/>
      <w:bookmarkStart w:id="123" w:name="_Toc195348861"/>
      <w:bookmarkStart w:id="124" w:name="_Toc195349449"/>
      <w:bookmarkStart w:id="125" w:name="_Toc209623190"/>
      <w:r>
        <w:t>3.3</w:t>
      </w:r>
      <w:r>
        <w:tab/>
        <w:t>Abbreviations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26" w:name="_Toc510696584"/>
      <w:bookmarkStart w:id="127"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8" w:name="clause4"/>
      <w:bookmarkEnd w:id="128"/>
    </w:p>
    <w:p w14:paraId="6F7CAD49" w14:textId="77777777" w:rsidR="00B81263" w:rsidRPr="006916E3" w:rsidRDefault="00B81263" w:rsidP="00B81263">
      <w:pPr>
        <w:pStyle w:val="EW"/>
      </w:pPr>
      <w:bookmarkStart w:id="129" w:name="_Toc96843325"/>
      <w:bookmarkStart w:id="130" w:name="_Toc96844300"/>
      <w:bookmarkStart w:id="131"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32" w:name="_Toc133408795"/>
      <w:bookmarkStart w:id="133" w:name="_Toc160452601"/>
      <w:bookmarkStart w:id="134" w:name="_Toc164869529"/>
      <w:bookmarkStart w:id="135" w:name="_Toc175350493"/>
      <w:bookmarkStart w:id="136" w:name="_Toc180146430"/>
      <w:bookmarkStart w:id="137" w:name="_Toc180248928"/>
      <w:bookmarkStart w:id="138" w:name="_Toc183378869"/>
      <w:bookmarkStart w:id="139" w:name="_Toc195348862"/>
      <w:bookmarkStart w:id="140" w:name="_Toc195349450"/>
      <w:bookmarkStart w:id="141" w:name="_Toc209623191"/>
      <w:r w:rsidR="003319AF">
        <w:lastRenderedPageBreak/>
        <w:t>4</w:t>
      </w:r>
      <w:r w:rsidR="003319AF">
        <w:tab/>
        <w:t>Overview</w:t>
      </w:r>
      <w:bookmarkEnd w:id="126"/>
      <w:bookmarkEnd w:id="127"/>
      <w:bookmarkEnd w:id="129"/>
      <w:bookmarkEnd w:id="130"/>
      <w:bookmarkEnd w:id="131"/>
      <w:bookmarkEnd w:id="132"/>
      <w:bookmarkEnd w:id="133"/>
      <w:bookmarkEnd w:id="134"/>
      <w:bookmarkEnd w:id="135"/>
      <w:bookmarkEnd w:id="136"/>
      <w:bookmarkEnd w:id="137"/>
      <w:bookmarkEnd w:id="138"/>
      <w:bookmarkEnd w:id="139"/>
      <w:bookmarkEnd w:id="140"/>
      <w:bookmarkEnd w:id="141"/>
    </w:p>
    <w:p w14:paraId="4B69EB3A" w14:textId="35D3C753" w:rsidR="00997A09" w:rsidRPr="00690A26" w:rsidRDefault="00997A09" w:rsidP="00997A09">
      <w:pPr>
        <w:rPr>
          <w:lang w:val="en-US"/>
        </w:rPr>
      </w:pPr>
      <w:bookmarkStart w:id="142"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42"/>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3pt" o:ole="">
            <v:imagedata r:id="rId13" o:title=""/>
          </v:shape>
          <o:OLEObject Type="Embed" ProgID="Visio.Drawing.11" ShapeID="_x0000_i1026" DrawAspect="Content" ObjectID="_1820236605" r:id="rId14"/>
        </w:object>
      </w:r>
    </w:p>
    <w:p w14:paraId="7F12D06F" w14:textId="77777777" w:rsidR="00997A09" w:rsidRPr="00690A26" w:rsidRDefault="00997A09" w:rsidP="00997A09">
      <w:pPr>
        <w:pStyle w:val="TF"/>
        <w:rPr>
          <w:lang w:val="en-US"/>
        </w:rPr>
      </w:pPr>
      <w:bookmarkStart w:id="143"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44" w:name="_Toc510696585"/>
      <w:bookmarkStart w:id="145" w:name="_Toc35971377"/>
      <w:bookmarkStart w:id="146" w:name="_Toc96843326"/>
      <w:bookmarkStart w:id="147" w:name="_Toc96844301"/>
      <w:bookmarkStart w:id="148" w:name="_Toc100739874"/>
      <w:bookmarkEnd w:id="143"/>
      <w:r>
        <w:br w:type="page"/>
      </w:r>
      <w:bookmarkStart w:id="149" w:name="_Toc133408796"/>
      <w:bookmarkStart w:id="150" w:name="_Toc160452602"/>
      <w:bookmarkStart w:id="151" w:name="_Toc164869530"/>
      <w:bookmarkStart w:id="152" w:name="_Toc175350494"/>
      <w:bookmarkStart w:id="153" w:name="_Toc180146431"/>
      <w:bookmarkStart w:id="154" w:name="_Toc180248929"/>
      <w:bookmarkStart w:id="155" w:name="_Toc183378870"/>
      <w:bookmarkStart w:id="156" w:name="_Toc195348863"/>
      <w:bookmarkStart w:id="157" w:name="_Toc195349451"/>
      <w:bookmarkStart w:id="158" w:name="_Toc209623192"/>
      <w:r w:rsidR="003319AF">
        <w:lastRenderedPageBreak/>
        <w:t>5</w:t>
      </w:r>
      <w:r w:rsidR="003319AF">
        <w:tab/>
        <w:t xml:space="preserve">Services offered by the </w:t>
      </w:r>
      <w:bookmarkEnd w:id="144"/>
      <w:bookmarkEnd w:id="145"/>
      <w:r w:rsidR="003319AF">
        <w:t>UAE Server</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3140F9A8" w14:textId="77777777" w:rsidR="00CE57B7" w:rsidRDefault="003319AF">
      <w:pPr>
        <w:pStyle w:val="Heading2"/>
      </w:pPr>
      <w:bookmarkStart w:id="159" w:name="_Toc510696586"/>
      <w:bookmarkStart w:id="160" w:name="_Toc35971378"/>
      <w:bookmarkStart w:id="161" w:name="_Toc96843327"/>
      <w:bookmarkStart w:id="162" w:name="_Toc96844302"/>
      <w:bookmarkStart w:id="163" w:name="_Toc100739875"/>
      <w:bookmarkStart w:id="164" w:name="_Toc133408797"/>
      <w:bookmarkStart w:id="165" w:name="_Toc160452603"/>
      <w:bookmarkStart w:id="166" w:name="_Toc164869531"/>
      <w:bookmarkStart w:id="167" w:name="_Toc175350495"/>
      <w:bookmarkStart w:id="168" w:name="_Toc180146432"/>
      <w:bookmarkStart w:id="169" w:name="_Toc180248930"/>
      <w:bookmarkStart w:id="170" w:name="_Toc183378871"/>
      <w:bookmarkStart w:id="171" w:name="_Toc195348864"/>
      <w:bookmarkStart w:id="172" w:name="_Toc195349452"/>
      <w:bookmarkStart w:id="173" w:name="_Toc209623193"/>
      <w:r>
        <w:t>5.1</w:t>
      </w:r>
      <w:r>
        <w:tab/>
        <w:t>Introduction</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bookmarkStart w:id="174"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74"/>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75" w:name="_Toc510696587"/>
      <w:bookmarkStart w:id="176" w:name="_Toc35971379"/>
      <w:bookmarkStart w:id="177" w:name="_Toc96843328"/>
      <w:bookmarkStart w:id="178" w:name="_Toc96844303"/>
      <w:bookmarkStart w:id="179"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80" w:name="_Toc133408798"/>
      <w:bookmarkStart w:id="181" w:name="_Toc160452604"/>
      <w:bookmarkStart w:id="182" w:name="_Toc164869532"/>
      <w:bookmarkStart w:id="183" w:name="_Toc175350496"/>
      <w:bookmarkStart w:id="184" w:name="_Toc180146433"/>
      <w:bookmarkStart w:id="185" w:name="_Toc180248931"/>
      <w:bookmarkStart w:id="186" w:name="_Toc183378872"/>
      <w:bookmarkStart w:id="187" w:name="_Toc195348865"/>
      <w:bookmarkStart w:id="188" w:name="_Toc195349453"/>
      <w:bookmarkStart w:id="189" w:name="_Toc209623194"/>
      <w:r>
        <w:lastRenderedPageBreak/>
        <w:t>5.2</w:t>
      </w:r>
      <w:r>
        <w:tab/>
      </w:r>
      <w:r w:rsidR="008A5781">
        <w:t>UAE_C2OperationModeManagement</w:t>
      </w:r>
      <w:r>
        <w:t xml:space="preserve"> Service</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A8500A1" w14:textId="77777777" w:rsidR="00CE57B7" w:rsidRDefault="003319AF">
      <w:pPr>
        <w:pStyle w:val="Heading3"/>
      </w:pPr>
      <w:bookmarkStart w:id="190" w:name="_Toc510696588"/>
      <w:bookmarkStart w:id="191" w:name="_Toc35971380"/>
      <w:bookmarkStart w:id="192" w:name="_Toc96843329"/>
      <w:bookmarkStart w:id="193" w:name="_Toc96844304"/>
      <w:bookmarkStart w:id="194" w:name="_Toc100739877"/>
      <w:bookmarkStart w:id="195" w:name="_Toc133408799"/>
      <w:bookmarkStart w:id="196" w:name="_Toc160452605"/>
      <w:bookmarkStart w:id="197" w:name="_Toc164869533"/>
      <w:bookmarkStart w:id="198" w:name="_Toc175350497"/>
      <w:bookmarkStart w:id="199" w:name="_Toc180146434"/>
      <w:bookmarkStart w:id="200" w:name="_Toc180248932"/>
      <w:bookmarkStart w:id="201" w:name="_Toc183378873"/>
      <w:bookmarkStart w:id="202" w:name="_Toc195348866"/>
      <w:bookmarkStart w:id="203" w:name="_Toc195349454"/>
      <w:bookmarkStart w:id="204" w:name="_Toc209623195"/>
      <w:r>
        <w:t>5.2.1</w:t>
      </w:r>
      <w:r>
        <w:tab/>
        <w:t>Service Description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B75C61B" w14:textId="7AA9A7AE" w:rsidR="008A5781" w:rsidRDefault="008A5781" w:rsidP="008A5781">
      <w:bookmarkStart w:id="205" w:name="_Toc510696589"/>
      <w:bookmarkStart w:id="206"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207" w:name="_Toc96843330"/>
      <w:bookmarkStart w:id="208" w:name="_Toc96844305"/>
      <w:bookmarkStart w:id="209" w:name="_Toc100739878"/>
      <w:bookmarkStart w:id="210" w:name="_Toc133408800"/>
      <w:bookmarkStart w:id="211" w:name="_Toc160452606"/>
      <w:bookmarkStart w:id="212" w:name="_Toc164869534"/>
      <w:bookmarkStart w:id="213" w:name="_Toc175350498"/>
      <w:bookmarkStart w:id="214" w:name="_Toc180146435"/>
      <w:bookmarkStart w:id="215" w:name="_Toc180248933"/>
      <w:bookmarkStart w:id="216" w:name="_Toc183378874"/>
      <w:bookmarkStart w:id="217" w:name="_Toc195348867"/>
      <w:bookmarkStart w:id="218" w:name="_Toc195349455"/>
      <w:bookmarkStart w:id="219" w:name="_Toc209623196"/>
      <w:r>
        <w:t>5.2.2</w:t>
      </w:r>
      <w:r>
        <w:tab/>
        <w:t>Service Operations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27E18ECB" w14:textId="77777777" w:rsidR="00CE57B7" w:rsidRDefault="003319AF">
      <w:pPr>
        <w:pStyle w:val="Heading4"/>
      </w:pPr>
      <w:bookmarkStart w:id="220" w:name="_Toc510696590"/>
      <w:bookmarkStart w:id="221" w:name="_Toc35971382"/>
      <w:bookmarkStart w:id="222" w:name="_Toc96843331"/>
      <w:bookmarkStart w:id="223" w:name="_Toc96844306"/>
      <w:bookmarkStart w:id="224" w:name="_Toc100739879"/>
      <w:bookmarkStart w:id="225" w:name="_Toc133408801"/>
      <w:bookmarkStart w:id="226" w:name="_Toc160452607"/>
      <w:bookmarkStart w:id="227" w:name="_Toc164869535"/>
      <w:bookmarkStart w:id="228" w:name="_Toc175350499"/>
      <w:bookmarkStart w:id="229" w:name="_Toc180146436"/>
      <w:bookmarkStart w:id="230" w:name="_Toc180248934"/>
      <w:bookmarkStart w:id="231" w:name="_Toc183378875"/>
      <w:bookmarkStart w:id="232" w:name="_Toc195348868"/>
      <w:bookmarkStart w:id="233" w:name="_Toc195349456"/>
      <w:bookmarkStart w:id="234" w:name="_Toc209623197"/>
      <w:r>
        <w:t>5.2.2.1</w:t>
      </w:r>
      <w:r>
        <w:tab/>
        <w:t>Introduction</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132FD2E6" w14:textId="2019E0A6" w:rsidR="008A5781" w:rsidRDefault="008A5781" w:rsidP="008A5781">
      <w:bookmarkStart w:id="235" w:name="_Toc510696591"/>
      <w:bookmarkStart w:id="236"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37" w:name="_Toc96843332"/>
      <w:bookmarkStart w:id="238" w:name="_Toc96844307"/>
      <w:bookmarkStart w:id="239" w:name="_Toc100739880"/>
      <w:bookmarkStart w:id="240" w:name="_Toc133408802"/>
      <w:bookmarkStart w:id="241" w:name="_Toc160452608"/>
      <w:bookmarkStart w:id="242" w:name="_Toc164869536"/>
      <w:bookmarkStart w:id="243" w:name="_Toc175350500"/>
      <w:bookmarkStart w:id="244" w:name="_Toc180146437"/>
      <w:bookmarkStart w:id="245" w:name="_Toc180248935"/>
      <w:bookmarkStart w:id="246" w:name="_Toc183378876"/>
      <w:bookmarkStart w:id="247" w:name="_Toc195348869"/>
      <w:bookmarkStart w:id="248" w:name="_Toc195349457"/>
      <w:bookmarkStart w:id="249" w:name="_Toc209623198"/>
      <w:r>
        <w:t>5.2.2.2</w:t>
      </w:r>
      <w:r>
        <w:tab/>
      </w:r>
      <w:r w:rsidR="008A5781">
        <w:t>UAE_C2OperationModeManagement_</w:t>
      </w:r>
      <w:bookmarkEnd w:id="235"/>
      <w:bookmarkEnd w:id="236"/>
      <w:r w:rsidR="00EA69A9">
        <w:t>Initiate</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4D018511" w14:textId="77777777" w:rsidR="00CE57B7" w:rsidRDefault="003319AF">
      <w:pPr>
        <w:pStyle w:val="Heading5"/>
      </w:pPr>
      <w:bookmarkStart w:id="250" w:name="_Toc510696592"/>
      <w:bookmarkStart w:id="251" w:name="_Toc35971384"/>
      <w:bookmarkStart w:id="252" w:name="_Toc96843333"/>
      <w:bookmarkStart w:id="253" w:name="_Toc96844308"/>
      <w:bookmarkStart w:id="254" w:name="_Toc100739881"/>
      <w:bookmarkStart w:id="255" w:name="_Toc133408803"/>
      <w:bookmarkStart w:id="256" w:name="_Toc160452609"/>
      <w:bookmarkStart w:id="257" w:name="_Toc164869537"/>
      <w:bookmarkStart w:id="258" w:name="_Toc175350501"/>
      <w:bookmarkStart w:id="259" w:name="_Toc180146438"/>
      <w:bookmarkStart w:id="260" w:name="_Toc180248936"/>
      <w:bookmarkStart w:id="261" w:name="_Toc183378877"/>
      <w:bookmarkStart w:id="262" w:name="_Toc195348870"/>
      <w:bookmarkStart w:id="263" w:name="_Toc195349458"/>
      <w:bookmarkStart w:id="264" w:name="_Toc209623199"/>
      <w:r>
        <w:t>5.2.2.2.1</w:t>
      </w:r>
      <w:r>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4E5ACCBE" w14:textId="19D84D6A" w:rsidR="008A5781" w:rsidRDefault="008A5781" w:rsidP="008A5781">
      <w:bookmarkStart w:id="265" w:name="_Toc510696593"/>
      <w:bookmarkStart w:id="266"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67" w:name="_Toc96843334"/>
      <w:bookmarkStart w:id="268" w:name="_Toc96844309"/>
      <w:bookmarkStart w:id="269" w:name="_Toc100739882"/>
      <w:bookmarkStart w:id="270" w:name="_Toc133408804"/>
      <w:bookmarkStart w:id="271" w:name="_Toc160452610"/>
      <w:bookmarkStart w:id="272" w:name="_Toc164869538"/>
      <w:bookmarkStart w:id="273" w:name="_Toc175350502"/>
      <w:bookmarkStart w:id="274" w:name="_Toc180146439"/>
      <w:bookmarkStart w:id="275" w:name="_Toc180248937"/>
      <w:bookmarkStart w:id="276" w:name="_Toc183378878"/>
      <w:bookmarkStart w:id="277" w:name="_Toc195348871"/>
      <w:bookmarkStart w:id="278" w:name="_Toc195349459"/>
      <w:bookmarkStart w:id="279" w:name="_Toc209623200"/>
      <w:r>
        <w:t>5.2.2.2.2</w:t>
      </w:r>
      <w:r>
        <w:tab/>
      </w:r>
      <w:r w:rsidR="008A5781">
        <w:t xml:space="preserve">C2 Operation Mode </w:t>
      </w:r>
      <w:bookmarkEnd w:id="265"/>
      <w:bookmarkEnd w:id="266"/>
      <w:r w:rsidR="00EA69A9">
        <w:t>Initiation</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5CBA4DF9" w14:textId="75F54724" w:rsidR="008A5781" w:rsidRDefault="008A5781" w:rsidP="008A5781">
      <w:bookmarkStart w:id="280" w:name="_Toc510696594"/>
      <w:bookmarkStart w:id="281"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4pt;height:140pt" o:ole="">
            <v:imagedata r:id="rId15" o:title=""/>
          </v:shape>
          <o:OLEObject Type="Embed" ProgID="Visio.Drawing.15" ShapeID="_x0000_i1027" DrawAspect="Content" ObjectID="_1820236606"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82" w:name="_Toc510696595"/>
      <w:bookmarkStart w:id="283" w:name="_Toc35971387"/>
      <w:bookmarkStart w:id="284" w:name="_Toc96843335"/>
      <w:bookmarkStart w:id="285" w:name="_Toc96844310"/>
      <w:bookmarkStart w:id="286" w:name="_Toc100739883"/>
      <w:bookmarkStart w:id="287" w:name="_Toc133408805"/>
      <w:bookmarkStart w:id="288" w:name="_Toc160452611"/>
      <w:bookmarkStart w:id="289" w:name="_Toc164869539"/>
      <w:bookmarkStart w:id="290" w:name="_Toc175350503"/>
      <w:bookmarkStart w:id="291" w:name="_Toc180146440"/>
      <w:bookmarkStart w:id="292" w:name="_Toc180248938"/>
      <w:bookmarkStart w:id="293" w:name="_Toc183378879"/>
      <w:bookmarkStart w:id="294" w:name="_Toc195348872"/>
      <w:bookmarkStart w:id="295" w:name="_Toc195349460"/>
      <w:bookmarkStart w:id="296" w:name="_Toc209623201"/>
      <w:bookmarkEnd w:id="280"/>
      <w:bookmarkEnd w:id="281"/>
      <w:r>
        <w:t>5.2.2.3</w:t>
      </w:r>
      <w:r>
        <w:tab/>
      </w:r>
      <w:r w:rsidR="008A5781" w:rsidRPr="005D3838">
        <w:t>UAE_C2OperationModeManagement_Notify</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6DB375D" w14:textId="77777777" w:rsidR="008A5781" w:rsidRDefault="008A5781" w:rsidP="008A5781">
      <w:pPr>
        <w:pStyle w:val="Heading5"/>
      </w:pPr>
      <w:bookmarkStart w:id="297" w:name="_Toc96843336"/>
      <w:bookmarkStart w:id="298" w:name="_Toc96844311"/>
      <w:bookmarkStart w:id="299" w:name="_Toc100739884"/>
      <w:bookmarkStart w:id="300" w:name="_Toc133408806"/>
      <w:bookmarkStart w:id="301" w:name="_Toc160452612"/>
      <w:bookmarkStart w:id="302" w:name="_Toc164869540"/>
      <w:bookmarkStart w:id="303" w:name="_Toc175350504"/>
      <w:bookmarkStart w:id="304" w:name="_Toc180146441"/>
      <w:bookmarkStart w:id="305" w:name="_Toc180248939"/>
      <w:bookmarkStart w:id="306" w:name="_Toc183378880"/>
      <w:bookmarkStart w:id="307" w:name="_Toc195348873"/>
      <w:bookmarkStart w:id="308" w:name="_Toc195349461"/>
      <w:bookmarkStart w:id="309" w:name="_Toc510696596"/>
      <w:bookmarkStart w:id="310" w:name="_Toc35971388"/>
      <w:bookmarkStart w:id="311" w:name="_Toc209623202"/>
      <w:r>
        <w:t>5.2.2.3.1</w:t>
      </w:r>
      <w:r>
        <w:tab/>
        <w:t>General</w:t>
      </w:r>
      <w:bookmarkEnd w:id="297"/>
      <w:bookmarkEnd w:id="298"/>
      <w:bookmarkEnd w:id="299"/>
      <w:bookmarkEnd w:id="300"/>
      <w:bookmarkEnd w:id="301"/>
      <w:bookmarkEnd w:id="302"/>
      <w:bookmarkEnd w:id="303"/>
      <w:bookmarkEnd w:id="304"/>
      <w:bookmarkEnd w:id="305"/>
      <w:bookmarkEnd w:id="306"/>
      <w:bookmarkEnd w:id="307"/>
      <w:bookmarkEnd w:id="308"/>
      <w:bookmarkEnd w:id="311"/>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12" w:name="_Toc96843337"/>
      <w:bookmarkStart w:id="313" w:name="_Toc96844312"/>
      <w:bookmarkStart w:id="314" w:name="_Toc100739885"/>
      <w:bookmarkStart w:id="315" w:name="_Toc133408807"/>
      <w:bookmarkStart w:id="316" w:name="_Toc160452613"/>
      <w:bookmarkStart w:id="317" w:name="_Toc164869541"/>
      <w:bookmarkStart w:id="318" w:name="_Toc175350505"/>
      <w:bookmarkStart w:id="319" w:name="_Toc180146442"/>
      <w:bookmarkStart w:id="320" w:name="_Toc180248940"/>
      <w:bookmarkStart w:id="321" w:name="_Toc183378881"/>
      <w:bookmarkStart w:id="322" w:name="_Toc195348874"/>
      <w:bookmarkStart w:id="323" w:name="_Toc195349462"/>
      <w:bookmarkStart w:id="324" w:name="_Toc209623203"/>
      <w:r>
        <w:t>5.2.2.3.2</w:t>
      </w:r>
      <w:r>
        <w:tab/>
      </w:r>
      <w:r w:rsidRPr="00455038">
        <w:t xml:space="preserve">C2 </w:t>
      </w:r>
      <w:r>
        <w:t>Operation</w:t>
      </w:r>
      <w:r w:rsidRPr="00455038">
        <w:t xml:space="preserve"> Mode </w:t>
      </w:r>
      <w:r>
        <w:t xml:space="preserve">Management Completion </w:t>
      </w:r>
      <w:r w:rsidRPr="00455038">
        <w:t>Notification</w:t>
      </w:r>
      <w:bookmarkEnd w:id="312"/>
      <w:bookmarkEnd w:id="313"/>
      <w:bookmarkEnd w:id="314"/>
      <w:bookmarkEnd w:id="315"/>
      <w:bookmarkEnd w:id="316"/>
      <w:bookmarkEnd w:id="317"/>
      <w:bookmarkEnd w:id="318"/>
      <w:bookmarkEnd w:id="319"/>
      <w:bookmarkEnd w:id="320"/>
      <w:bookmarkEnd w:id="321"/>
      <w:bookmarkEnd w:id="322"/>
      <w:bookmarkEnd w:id="323"/>
      <w:bookmarkEnd w:id="324"/>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5pt;height:137.35pt" o:ole="">
            <v:imagedata r:id="rId17" o:title=""/>
          </v:shape>
          <o:OLEObject Type="Embed" ProgID="Visio.Drawing.15" ShapeID="_x0000_i1028" DrawAspect="Content" ObjectID="_1820236607"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25" w:name="_Toc96843338"/>
      <w:bookmarkStart w:id="326" w:name="_Toc96844313"/>
      <w:bookmarkStart w:id="327" w:name="_Toc100739886"/>
      <w:bookmarkStart w:id="328" w:name="_Toc133408808"/>
      <w:bookmarkStart w:id="329" w:name="_Toc160452614"/>
      <w:bookmarkStart w:id="330" w:name="_Toc164869542"/>
      <w:bookmarkStart w:id="331" w:name="_Toc175350506"/>
      <w:bookmarkStart w:id="332" w:name="_Toc180146443"/>
      <w:bookmarkStart w:id="333" w:name="_Toc180248941"/>
      <w:bookmarkStart w:id="334" w:name="_Toc183378882"/>
      <w:bookmarkStart w:id="335" w:name="_Toc195348875"/>
      <w:bookmarkStart w:id="336" w:name="_Toc195349463"/>
      <w:bookmarkStart w:id="337" w:name="_Toc209623204"/>
      <w:r>
        <w:t>5.2.2.3.</w:t>
      </w:r>
      <w:r w:rsidR="009E0A7C">
        <w:t>3</w:t>
      </w:r>
      <w:r>
        <w:tab/>
      </w:r>
      <w:r w:rsidRPr="00455038">
        <w:t>Selected C2 Communication Mode Notification</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pt;height:152.85pt" o:ole="">
            <v:imagedata r:id="rId19" o:title=""/>
          </v:shape>
          <o:OLEObject Type="Embed" ProgID="Visio.Drawing.15" ShapeID="_x0000_i1029" DrawAspect="Content" ObjectID="_1820236608"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38" w:name="_Toc96843339"/>
      <w:bookmarkStart w:id="339" w:name="_Toc96844314"/>
      <w:bookmarkStart w:id="340" w:name="_Toc100739887"/>
      <w:bookmarkStart w:id="341" w:name="_Toc133408809"/>
      <w:bookmarkStart w:id="342" w:name="_Toc160452615"/>
      <w:bookmarkStart w:id="343" w:name="_Toc164869543"/>
      <w:bookmarkStart w:id="344" w:name="_Toc175350507"/>
      <w:bookmarkStart w:id="345" w:name="_Toc180146444"/>
      <w:bookmarkStart w:id="346" w:name="_Toc180248942"/>
      <w:bookmarkStart w:id="347" w:name="_Toc183378883"/>
      <w:bookmarkStart w:id="348" w:name="_Toc195348876"/>
      <w:bookmarkStart w:id="349" w:name="_Toc195349464"/>
      <w:bookmarkStart w:id="350" w:name="_Toc209623205"/>
      <w:r>
        <w:t>5.2.2.3.</w:t>
      </w:r>
      <w:r w:rsidR="00617378">
        <w:t>4</w:t>
      </w:r>
      <w:r>
        <w:tab/>
      </w:r>
      <w:r w:rsidRPr="00455038">
        <w:t>C2 Communication Mode Switching Notification</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85pt;height:146.2pt" o:ole="">
            <v:imagedata r:id="rId21" o:title=""/>
          </v:shape>
          <o:OLEObject Type="Embed" ProgID="Visio.Drawing.15" ShapeID="_x0000_i1030" DrawAspect="Content" ObjectID="_1820236609"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51" w:name="_Toc96843340"/>
      <w:bookmarkStart w:id="352" w:name="_Toc96844315"/>
      <w:bookmarkStart w:id="353" w:name="_Toc100739888"/>
      <w:r>
        <w:br w:type="page"/>
      </w:r>
      <w:bookmarkStart w:id="354" w:name="_Toc133408810"/>
      <w:bookmarkStart w:id="355" w:name="_Toc160452616"/>
      <w:bookmarkStart w:id="356" w:name="_Toc164869544"/>
      <w:bookmarkStart w:id="357" w:name="_Toc175350508"/>
      <w:bookmarkStart w:id="358" w:name="_Toc180146445"/>
      <w:bookmarkStart w:id="359" w:name="_Toc180248943"/>
      <w:bookmarkStart w:id="360" w:name="_Toc183378884"/>
      <w:bookmarkStart w:id="361" w:name="_Toc195348877"/>
      <w:bookmarkStart w:id="362" w:name="_Toc195349465"/>
      <w:bookmarkStart w:id="363" w:name="_Toc209623206"/>
      <w:r w:rsidR="003319AF">
        <w:lastRenderedPageBreak/>
        <w:t>5.3</w:t>
      </w:r>
      <w:r w:rsidR="003319AF">
        <w:tab/>
      </w:r>
      <w:r w:rsidR="00197220">
        <w:t>UAE_RealtimeUAVStatus</w:t>
      </w:r>
      <w:r w:rsidR="003319AF">
        <w:t xml:space="preserve"> Service</w:t>
      </w:r>
      <w:bookmarkEnd w:id="309"/>
      <w:bookmarkEnd w:id="310"/>
      <w:bookmarkEnd w:id="351"/>
      <w:bookmarkEnd w:id="352"/>
      <w:bookmarkEnd w:id="353"/>
      <w:bookmarkEnd w:id="354"/>
      <w:bookmarkEnd w:id="355"/>
      <w:bookmarkEnd w:id="356"/>
      <w:bookmarkEnd w:id="357"/>
      <w:bookmarkEnd w:id="358"/>
      <w:bookmarkEnd w:id="359"/>
      <w:bookmarkEnd w:id="360"/>
      <w:bookmarkEnd w:id="361"/>
      <w:bookmarkEnd w:id="362"/>
      <w:bookmarkEnd w:id="363"/>
    </w:p>
    <w:p w14:paraId="6C0C156D" w14:textId="718A4124" w:rsidR="00197220" w:rsidRDefault="00197220" w:rsidP="00197220">
      <w:pPr>
        <w:pStyle w:val="Heading3"/>
      </w:pPr>
      <w:bookmarkStart w:id="364" w:name="_Toc96843341"/>
      <w:bookmarkStart w:id="365" w:name="_Toc96844316"/>
      <w:bookmarkStart w:id="366" w:name="_Toc100739889"/>
      <w:bookmarkStart w:id="367" w:name="_Toc133408811"/>
      <w:bookmarkStart w:id="368" w:name="_Toc160452617"/>
      <w:bookmarkStart w:id="369" w:name="_Toc164869545"/>
      <w:bookmarkStart w:id="370" w:name="_Toc175350509"/>
      <w:bookmarkStart w:id="371" w:name="_Toc180146446"/>
      <w:bookmarkStart w:id="372" w:name="_Toc180248944"/>
      <w:bookmarkStart w:id="373" w:name="_Toc183378885"/>
      <w:bookmarkStart w:id="374" w:name="_Toc195348878"/>
      <w:bookmarkStart w:id="375" w:name="_Toc195349466"/>
      <w:bookmarkStart w:id="376" w:name="_Toc209623207"/>
      <w:r>
        <w:t>5.3.</w:t>
      </w:r>
      <w:r w:rsidR="00077605">
        <w:t>1</w:t>
      </w:r>
      <w:r>
        <w:tab/>
        <w:t>Service Description</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7" w:name="_Toc96843342"/>
      <w:bookmarkStart w:id="378" w:name="_Toc96844317"/>
      <w:bookmarkStart w:id="379" w:name="_Toc100739890"/>
      <w:bookmarkStart w:id="380" w:name="_Toc133408812"/>
      <w:bookmarkStart w:id="381" w:name="_Toc160452618"/>
      <w:bookmarkStart w:id="382" w:name="_Toc164869546"/>
      <w:bookmarkStart w:id="383" w:name="_Toc175350510"/>
      <w:bookmarkStart w:id="384" w:name="_Toc180146447"/>
      <w:bookmarkStart w:id="385" w:name="_Toc180248945"/>
      <w:bookmarkStart w:id="386" w:name="_Toc183378886"/>
      <w:bookmarkStart w:id="387" w:name="_Toc195348879"/>
      <w:bookmarkStart w:id="388" w:name="_Toc195349467"/>
      <w:bookmarkStart w:id="389" w:name="_Toc209623208"/>
      <w:r>
        <w:t>5.3.2</w:t>
      </w:r>
      <w:r>
        <w:tab/>
        <w:t>Service Operations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68A5C73B" w14:textId="3F91DB3E" w:rsidR="00077605" w:rsidRDefault="00077605" w:rsidP="00077605">
      <w:pPr>
        <w:pStyle w:val="Heading4"/>
      </w:pPr>
      <w:bookmarkStart w:id="390" w:name="_Toc96843343"/>
      <w:bookmarkStart w:id="391" w:name="_Toc96844318"/>
      <w:bookmarkStart w:id="392" w:name="_Toc100739891"/>
      <w:bookmarkStart w:id="393" w:name="_Toc133408813"/>
      <w:bookmarkStart w:id="394" w:name="_Toc160452619"/>
      <w:bookmarkStart w:id="395" w:name="_Toc164869547"/>
      <w:bookmarkStart w:id="396" w:name="_Toc175350511"/>
      <w:bookmarkStart w:id="397" w:name="_Toc180146448"/>
      <w:bookmarkStart w:id="398" w:name="_Toc180248946"/>
      <w:bookmarkStart w:id="399" w:name="_Toc183378887"/>
      <w:bookmarkStart w:id="400" w:name="_Toc195348880"/>
      <w:bookmarkStart w:id="401" w:name="_Toc195349468"/>
      <w:bookmarkStart w:id="402" w:name="_Toc209623209"/>
      <w:r>
        <w:t>5.3.2.1</w:t>
      </w:r>
      <w:r>
        <w:tab/>
        <w:t>Introduction</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03" w:name="_Toc96843344"/>
      <w:bookmarkStart w:id="404" w:name="_Toc96844319"/>
      <w:bookmarkStart w:id="405" w:name="_Toc100739892"/>
      <w:bookmarkStart w:id="406" w:name="_Toc133408814"/>
      <w:bookmarkStart w:id="407" w:name="_Toc160452620"/>
      <w:bookmarkStart w:id="408" w:name="_Toc164869548"/>
      <w:bookmarkStart w:id="409" w:name="_Toc175350512"/>
      <w:bookmarkStart w:id="410" w:name="_Toc180146449"/>
      <w:bookmarkStart w:id="411" w:name="_Toc180248947"/>
      <w:bookmarkStart w:id="412" w:name="_Toc183378888"/>
      <w:bookmarkStart w:id="413" w:name="_Toc195348881"/>
      <w:bookmarkStart w:id="414" w:name="_Toc195349469"/>
      <w:bookmarkStart w:id="415" w:name="_Toc209623210"/>
      <w:r>
        <w:t>5.3.2.2</w:t>
      </w:r>
      <w:r>
        <w:tab/>
        <w:t>UAE_RealtimeUAVStatus_Subscribe</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1F983DB1" w14:textId="7EAD9F2C" w:rsidR="00077605" w:rsidRDefault="00077605" w:rsidP="00077605">
      <w:pPr>
        <w:pStyle w:val="Heading5"/>
      </w:pPr>
      <w:bookmarkStart w:id="416" w:name="_Toc96843345"/>
      <w:bookmarkStart w:id="417" w:name="_Toc96844320"/>
      <w:bookmarkStart w:id="418" w:name="_Toc100739893"/>
      <w:bookmarkStart w:id="419" w:name="_Toc133408815"/>
      <w:bookmarkStart w:id="420" w:name="_Toc160452621"/>
      <w:bookmarkStart w:id="421" w:name="_Toc164869549"/>
      <w:bookmarkStart w:id="422" w:name="_Toc175350513"/>
      <w:bookmarkStart w:id="423" w:name="_Toc180146450"/>
      <w:bookmarkStart w:id="424" w:name="_Toc180248948"/>
      <w:bookmarkStart w:id="425" w:name="_Toc183378889"/>
      <w:bookmarkStart w:id="426" w:name="_Toc195348882"/>
      <w:bookmarkStart w:id="427" w:name="_Toc195349470"/>
      <w:bookmarkStart w:id="428" w:name="_Toc209623211"/>
      <w:r>
        <w:t>5.3.2.2.1</w:t>
      </w:r>
      <w:r>
        <w:tab/>
        <w:t>General</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29" w:name="_Toc96843346"/>
      <w:bookmarkStart w:id="430" w:name="_Toc96844321"/>
      <w:bookmarkStart w:id="431" w:name="_Toc100739894"/>
      <w:bookmarkStart w:id="432" w:name="_Toc133408816"/>
      <w:bookmarkStart w:id="433" w:name="_Toc160452622"/>
      <w:bookmarkStart w:id="434" w:name="_Toc164869550"/>
      <w:bookmarkStart w:id="435" w:name="_Toc175350514"/>
      <w:bookmarkStart w:id="436" w:name="_Toc180146451"/>
      <w:bookmarkStart w:id="437" w:name="_Toc180248949"/>
      <w:bookmarkStart w:id="438" w:name="_Toc183378890"/>
      <w:bookmarkStart w:id="439" w:name="_Toc195348883"/>
      <w:bookmarkStart w:id="440" w:name="_Toc195349471"/>
      <w:bookmarkStart w:id="441" w:name="_Toc209623212"/>
      <w:r>
        <w:t>5.3.2.2.2</w:t>
      </w:r>
      <w:r>
        <w:tab/>
        <w:t>Subscribe</w:t>
      </w:r>
      <w:r w:rsidRPr="00272965">
        <w:t xml:space="preserve"> to real-time UAV status information reporting</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1pt;height:143.55pt" o:ole="">
            <v:imagedata r:id="rId23" o:title=""/>
          </v:shape>
          <o:OLEObject Type="Embed" ProgID="Visio.Drawing.15" ShapeID="_x0000_i1031" DrawAspect="Content" ObjectID="_1820236610"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42" w:name="_Toc89425593"/>
      <w:bookmarkStart w:id="443" w:name="_Toc96843347"/>
      <w:bookmarkStart w:id="444" w:name="_Toc96844322"/>
      <w:bookmarkStart w:id="445" w:name="_Toc100739895"/>
      <w:bookmarkStart w:id="446" w:name="_Toc133408817"/>
      <w:bookmarkStart w:id="447" w:name="_Toc160452623"/>
      <w:bookmarkStart w:id="448" w:name="_Toc164869551"/>
      <w:bookmarkStart w:id="449" w:name="_Toc175350515"/>
      <w:bookmarkStart w:id="450" w:name="_Toc180146452"/>
      <w:bookmarkStart w:id="451" w:name="_Toc180248950"/>
      <w:bookmarkStart w:id="452" w:name="_Toc183378891"/>
      <w:bookmarkStart w:id="453" w:name="_Toc195348884"/>
      <w:bookmarkStart w:id="454" w:name="_Toc195349472"/>
      <w:bookmarkStart w:id="455" w:name="_Toc209623213"/>
      <w:r>
        <w:t>5.3.2.2.3</w:t>
      </w:r>
      <w:r>
        <w:tab/>
        <w:t>Update an existing</w:t>
      </w:r>
      <w:r w:rsidRPr="00272965">
        <w:t xml:space="preserve"> real-time UAV status information reporting</w:t>
      </w:r>
      <w:bookmarkEnd w:id="442"/>
      <w:r>
        <w:t xml:space="preserve"> subscription</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5pt;height:142.25pt" o:ole="">
            <v:imagedata r:id="rId25" o:title=""/>
          </v:shape>
          <o:OLEObject Type="Embed" ProgID="Visio.Drawing.15" ShapeID="_x0000_i1032" DrawAspect="Content" ObjectID="_1820236611"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6" w:name="_Toc96843348"/>
      <w:bookmarkStart w:id="457" w:name="_Toc96844323"/>
      <w:bookmarkStart w:id="458" w:name="_Toc100739896"/>
      <w:bookmarkStart w:id="459" w:name="_Toc133408818"/>
      <w:bookmarkStart w:id="460" w:name="_Toc160452624"/>
      <w:bookmarkStart w:id="461" w:name="_Toc164869552"/>
      <w:bookmarkStart w:id="462" w:name="_Toc175350516"/>
      <w:bookmarkStart w:id="463" w:name="_Toc180146453"/>
      <w:bookmarkStart w:id="464" w:name="_Toc180248951"/>
      <w:bookmarkStart w:id="465" w:name="_Toc183378892"/>
      <w:bookmarkStart w:id="466" w:name="_Toc195348885"/>
      <w:bookmarkStart w:id="467" w:name="_Toc195349473"/>
      <w:bookmarkStart w:id="468" w:name="_Toc209623214"/>
      <w:r>
        <w:t>5.3.2.3</w:t>
      </w:r>
      <w:r>
        <w:tab/>
        <w:t>UAE_RealtimeUAVStatus_Unsubscribe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7F7A29E5" w14:textId="368B7631" w:rsidR="00077605" w:rsidRDefault="00077605" w:rsidP="00077605">
      <w:pPr>
        <w:pStyle w:val="Heading5"/>
      </w:pPr>
      <w:bookmarkStart w:id="469" w:name="_Toc96843349"/>
      <w:bookmarkStart w:id="470" w:name="_Toc96844324"/>
      <w:bookmarkStart w:id="471" w:name="_Toc100739897"/>
      <w:bookmarkStart w:id="472" w:name="_Toc133408819"/>
      <w:bookmarkStart w:id="473" w:name="_Toc160452625"/>
      <w:bookmarkStart w:id="474" w:name="_Toc164869553"/>
      <w:bookmarkStart w:id="475" w:name="_Toc175350517"/>
      <w:bookmarkStart w:id="476" w:name="_Toc180146454"/>
      <w:bookmarkStart w:id="477" w:name="_Toc180248952"/>
      <w:bookmarkStart w:id="478" w:name="_Toc183378893"/>
      <w:bookmarkStart w:id="479" w:name="_Toc195348886"/>
      <w:bookmarkStart w:id="480" w:name="_Toc195349474"/>
      <w:bookmarkStart w:id="481" w:name="_Toc209623215"/>
      <w:r>
        <w:t>5.3.2.3.1</w:t>
      </w:r>
      <w:r>
        <w:tab/>
        <w:t>General</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82" w:name="_Toc96843350"/>
      <w:bookmarkStart w:id="483" w:name="_Toc96844325"/>
      <w:bookmarkStart w:id="484" w:name="_Toc100739898"/>
      <w:bookmarkStart w:id="485" w:name="_Toc133408820"/>
      <w:bookmarkStart w:id="486" w:name="_Toc160452626"/>
      <w:bookmarkStart w:id="487" w:name="_Toc164869554"/>
      <w:bookmarkStart w:id="488" w:name="_Toc175350518"/>
      <w:bookmarkStart w:id="489" w:name="_Toc180146455"/>
      <w:bookmarkStart w:id="490" w:name="_Toc180248953"/>
      <w:bookmarkStart w:id="491" w:name="_Toc183378894"/>
      <w:bookmarkStart w:id="492" w:name="_Toc195348887"/>
      <w:bookmarkStart w:id="493" w:name="_Toc195349475"/>
      <w:bookmarkStart w:id="494" w:name="_Toc209623216"/>
      <w:r>
        <w:t>5.3.2.3.2</w:t>
      </w:r>
      <w:r>
        <w:tab/>
        <w:t>Unsubscribe from</w:t>
      </w:r>
      <w:r w:rsidRPr="00272965">
        <w:t xml:space="preserve"> real-time UAV status information reporting</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6pt;height:135.6pt" o:ole="">
            <v:imagedata r:id="rId27" o:title=""/>
          </v:shape>
          <o:OLEObject Type="Embed" ProgID="Visio.Drawing.15" ShapeID="_x0000_i1033" DrawAspect="Content" ObjectID="_1820236612"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95" w:name="_Toc96843351"/>
      <w:bookmarkStart w:id="496" w:name="_Toc96844326"/>
      <w:bookmarkStart w:id="497" w:name="_Toc100739899"/>
      <w:bookmarkStart w:id="498" w:name="_Toc133408821"/>
      <w:bookmarkStart w:id="499" w:name="_Toc160452627"/>
      <w:bookmarkStart w:id="500" w:name="_Toc164869555"/>
      <w:bookmarkStart w:id="501" w:name="_Toc175350519"/>
      <w:bookmarkStart w:id="502" w:name="_Toc180146456"/>
      <w:bookmarkStart w:id="503" w:name="_Toc180248954"/>
      <w:bookmarkStart w:id="504" w:name="_Toc183378895"/>
      <w:bookmarkStart w:id="505" w:name="_Toc195348888"/>
      <w:bookmarkStart w:id="506" w:name="_Toc195349476"/>
      <w:bookmarkStart w:id="507" w:name="_Toc209623217"/>
      <w:r>
        <w:t>5.3.2.4</w:t>
      </w:r>
      <w:r>
        <w:tab/>
      </w:r>
      <w:r w:rsidRPr="00A076E8">
        <w:t>UAE_RealtimeUAVStatus_</w:t>
      </w:r>
      <w:r w:rsidRPr="005D3838">
        <w:t>Notify</w:t>
      </w:r>
      <w:bookmarkEnd w:id="495"/>
      <w:bookmarkEnd w:id="496"/>
      <w:bookmarkEnd w:id="497"/>
      <w:bookmarkEnd w:id="498"/>
      <w:bookmarkEnd w:id="499"/>
      <w:bookmarkEnd w:id="500"/>
      <w:bookmarkEnd w:id="501"/>
      <w:bookmarkEnd w:id="502"/>
      <w:bookmarkEnd w:id="503"/>
      <w:bookmarkEnd w:id="504"/>
      <w:bookmarkEnd w:id="505"/>
      <w:bookmarkEnd w:id="506"/>
      <w:bookmarkEnd w:id="507"/>
    </w:p>
    <w:p w14:paraId="4BBBE174" w14:textId="547F581B" w:rsidR="00077605" w:rsidRDefault="00077605" w:rsidP="00077605">
      <w:pPr>
        <w:pStyle w:val="Heading5"/>
      </w:pPr>
      <w:bookmarkStart w:id="508" w:name="_Toc96843352"/>
      <w:bookmarkStart w:id="509" w:name="_Toc96844327"/>
      <w:bookmarkStart w:id="510" w:name="_Toc100739900"/>
      <w:bookmarkStart w:id="511" w:name="_Toc133408822"/>
      <w:bookmarkStart w:id="512" w:name="_Toc160452628"/>
      <w:bookmarkStart w:id="513" w:name="_Toc164869556"/>
      <w:bookmarkStart w:id="514" w:name="_Toc175350520"/>
      <w:bookmarkStart w:id="515" w:name="_Toc180146457"/>
      <w:bookmarkStart w:id="516" w:name="_Toc180248955"/>
      <w:bookmarkStart w:id="517" w:name="_Toc183378896"/>
      <w:bookmarkStart w:id="518" w:name="_Toc195348889"/>
      <w:bookmarkStart w:id="519" w:name="_Toc195349477"/>
      <w:bookmarkStart w:id="520" w:name="_Toc209623218"/>
      <w:r>
        <w:t>5.3.2.4.1</w:t>
      </w:r>
      <w: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21" w:name="_Toc96843353"/>
      <w:bookmarkStart w:id="522" w:name="_Toc96844328"/>
      <w:bookmarkStart w:id="523" w:name="_Toc100739901"/>
      <w:bookmarkStart w:id="524" w:name="_Toc133408823"/>
      <w:bookmarkStart w:id="525" w:name="_Toc160452629"/>
      <w:bookmarkStart w:id="526" w:name="_Toc164869557"/>
      <w:bookmarkStart w:id="527" w:name="_Toc175350521"/>
      <w:bookmarkStart w:id="528" w:name="_Toc180146458"/>
      <w:bookmarkStart w:id="529" w:name="_Toc180248956"/>
      <w:bookmarkStart w:id="530" w:name="_Toc183378897"/>
      <w:bookmarkStart w:id="531" w:name="_Toc195348890"/>
      <w:bookmarkStart w:id="532" w:name="_Toc195349478"/>
      <w:bookmarkStart w:id="533" w:name="_Toc209623219"/>
      <w:r w:rsidRPr="00682DF1">
        <w:t>5.3.</w:t>
      </w:r>
      <w:r>
        <w:t>2</w:t>
      </w:r>
      <w:r w:rsidRPr="00682DF1">
        <w:t>.4.2</w:t>
      </w:r>
      <w:r w:rsidRPr="00682DF1">
        <w:tab/>
        <w:t>Real-time UAV Status Notification</w:t>
      </w:r>
      <w:bookmarkEnd w:id="521"/>
      <w:bookmarkEnd w:id="522"/>
      <w:bookmarkEnd w:id="523"/>
      <w:bookmarkEnd w:id="524"/>
      <w:bookmarkEnd w:id="525"/>
      <w:bookmarkEnd w:id="526"/>
      <w:bookmarkEnd w:id="527"/>
      <w:bookmarkEnd w:id="528"/>
      <w:bookmarkEnd w:id="529"/>
      <w:bookmarkEnd w:id="530"/>
      <w:bookmarkEnd w:id="531"/>
      <w:bookmarkEnd w:id="532"/>
      <w:bookmarkEnd w:id="533"/>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pt;height:146.65pt" o:ole="">
            <v:imagedata r:id="rId29" o:title=""/>
          </v:shape>
          <o:OLEObject Type="Embed" ProgID="Visio.Drawing.15" ShapeID="_x0000_i1034" DrawAspect="Content" ObjectID="_1820236613"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34" w:name="_Toc510696597"/>
      <w:bookmarkStart w:id="535" w:name="_Toc35971389"/>
      <w:bookmarkStart w:id="536" w:name="_Toc96843354"/>
      <w:bookmarkStart w:id="537" w:name="_Toc96844329"/>
      <w:bookmarkStart w:id="538" w:name="_Toc100739902"/>
      <w:r>
        <w:br w:type="page"/>
      </w:r>
      <w:bookmarkStart w:id="539" w:name="_Toc160452630"/>
      <w:bookmarkStart w:id="540" w:name="_Toc164869558"/>
      <w:bookmarkStart w:id="541" w:name="_Toc175350522"/>
      <w:bookmarkStart w:id="542" w:name="_Toc180146459"/>
      <w:bookmarkStart w:id="543" w:name="_Toc180248957"/>
      <w:bookmarkStart w:id="544" w:name="_Toc183378898"/>
      <w:bookmarkStart w:id="545" w:name="_Toc195348891"/>
      <w:bookmarkStart w:id="546" w:name="_Toc195349479"/>
      <w:bookmarkStart w:id="547" w:name="_Toc133408824"/>
      <w:bookmarkStart w:id="548" w:name="_Toc209623220"/>
      <w:r w:rsidR="00535E7D" w:rsidRPr="00535E7D">
        <w:lastRenderedPageBreak/>
        <w:t>5.4</w:t>
      </w:r>
      <w:r w:rsidR="00535E7D" w:rsidRPr="00535E7D">
        <w:tab/>
        <w:t>UAE_ChangeUSSManagement Service</w:t>
      </w:r>
      <w:bookmarkEnd w:id="539"/>
      <w:bookmarkEnd w:id="540"/>
      <w:bookmarkEnd w:id="541"/>
      <w:bookmarkEnd w:id="542"/>
      <w:bookmarkEnd w:id="543"/>
      <w:bookmarkEnd w:id="544"/>
      <w:bookmarkEnd w:id="545"/>
      <w:bookmarkEnd w:id="546"/>
      <w:bookmarkEnd w:id="548"/>
    </w:p>
    <w:p w14:paraId="3A108AED" w14:textId="77777777" w:rsidR="00535E7D" w:rsidRPr="00535E7D" w:rsidRDefault="00535E7D" w:rsidP="00535E7D">
      <w:pPr>
        <w:pStyle w:val="Heading3"/>
      </w:pPr>
      <w:bookmarkStart w:id="549" w:name="_Toc129252462"/>
      <w:bookmarkStart w:id="550" w:name="_Toc160452631"/>
      <w:bookmarkStart w:id="551" w:name="_Toc164869559"/>
      <w:bookmarkStart w:id="552" w:name="_Toc175350523"/>
      <w:bookmarkStart w:id="553" w:name="_Toc180146460"/>
      <w:bookmarkStart w:id="554" w:name="_Toc180248958"/>
      <w:bookmarkStart w:id="555" w:name="_Toc183378899"/>
      <w:bookmarkStart w:id="556" w:name="_Toc195348892"/>
      <w:bookmarkStart w:id="557" w:name="_Toc195349480"/>
      <w:bookmarkStart w:id="558" w:name="_Toc209623221"/>
      <w:r w:rsidRPr="00535E7D">
        <w:t>5.4.1</w:t>
      </w:r>
      <w:r w:rsidRPr="00535E7D">
        <w:tab/>
        <w:t>Service Description</w:t>
      </w:r>
      <w:bookmarkEnd w:id="549"/>
      <w:bookmarkEnd w:id="550"/>
      <w:bookmarkEnd w:id="551"/>
      <w:bookmarkEnd w:id="552"/>
      <w:bookmarkEnd w:id="553"/>
      <w:bookmarkEnd w:id="554"/>
      <w:bookmarkEnd w:id="555"/>
      <w:bookmarkEnd w:id="556"/>
      <w:bookmarkEnd w:id="557"/>
      <w:bookmarkEnd w:id="558"/>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59" w:name="_Toc129252463"/>
      <w:bookmarkStart w:id="560" w:name="_Toc160452632"/>
      <w:bookmarkStart w:id="561" w:name="_Toc164869560"/>
      <w:bookmarkStart w:id="562" w:name="_Toc175350524"/>
      <w:bookmarkStart w:id="563" w:name="_Toc180146461"/>
      <w:bookmarkStart w:id="564" w:name="_Toc180248959"/>
      <w:bookmarkStart w:id="565" w:name="_Toc183378900"/>
      <w:bookmarkStart w:id="566" w:name="_Toc195348893"/>
      <w:bookmarkStart w:id="567" w:name="_Toc195349481"/>
      <w:bookmarkStart w:id="568" w:name="_Toc209623222"/>
      <w:r w:rsidRPr="00535E7D">
        <w:t>5.4.2</w:t>
      </w:r>
      <w:r w:rsidRPr="00535E7D">
        <w:tab/>
        <w:t>Service Operations</w:t>
      </w:r>
      <w:bookmarkEnd w:id="559"/>
      <w:bookmarkEnd w:id="560"/>
      <w:bookmarkEnd w:id="561"/>
      <w:bookmarkEnd w:id="562"/>
      <w:bookmarkEnd w:id="563"/>
      <w:bookmarkEnd w:id="564"/>
      <w:bookmarkEnd w:id="565"/>
      <w:bookmarkEnd w:id="566"/>
      <w:bookmarkEnd w:id="567"/>
      <w:bookmarkEnd w:id="568"/>
    </w:p>
    <w:p w14:paraId="12B5A23D" w14:textId="77777777" w:rsidR="00535E7D" w:rsidRPr="00535E7D" w:rsidRDefault="00535E7D" w:rsidP="00535E7D">
      <w:pPr>
        <w:pStyle w:val="Heading4"/>
      </w:pPr>
      <w:bookmarkStart w:id="569" w:name="_Toc129252464"/>
      <w:bookmarkStart w:id="570" w:name="_Toc160452633"/>
      <w:bookmarkStart w:id="571" w:name="_Toc164869561"/>
      <w:bookmarkStart w:id="572" w:name="_Toc175350525"/>
      <w:bookmarkStart w:id="573" w:name="_Toc180146462"/>
      <w:bookmarkStart w:id="574" w:name="_Toc180248960"/>
      <w:bookmarkStart w:id="575" w:name="_Toc183378901"/>
      <w:bookmarkStart w:id="576" w:name="_Toc195348894"/>
      <w:bookmarkStart w:id="577" w:name="_Toc195349482"/>
      <w:bookmarkStart w:id="578" w:name="_Toc209623223"/>
      <w:r w:rsidRPr="00535E7D">
        <w:t>5.4.2.1</w:t>
      </w:r>
      <w:r w:rsidRPr="00535E7D">
        <w:tab/>
        <w:t>Introduction</w:t>
      </w:r>
      <w:bookmarkEnd w:id="569"/>
      <w:bookmarkEnd w:id="570"/>
      <w:bookmarkEnd w:id="571"/>
      <w:bookmarkEnd w:id="572"/>
      <w:bookmarkEnd w:id="573"/>
      <w:bookmarkEnd w:id="574"/>
      <w:bookmarkEnd w:id="575"/>
      <w:bookmarkEnd w:id="576"/>
      <w:bookmarkEnd w:id="577"/>
      <w:bookmarkEnd w:id="578"/>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79" w:name="_Toc129252465"/>
      <w:bookmarkStart w:id="580" w:name="_Toc160452634"/>
      <w:bookmarkStart w:id="581" w:name="_Toc164869562"/>
      <w:bookmarkStart w:id="582" w:name="_Toc175350526"/>
      <w:bookmarkStart w:id="583" w:name="_Toc180146463"/>
      <w:bookmarkStart w:id="584" w:name="_Toc180248961"/>
      <w:bookmarkStart w:id="585" w:name="_Toc183378902"/>
      <w:bookmarkStart w:id="586" w:name="_Toc195348895"/>
      <w:bookmarkStart w:id="587" w:name="_Toc195349483"/>
      <w:bookmarkStart w:id="588" w:name="_Toc209623224"/>
      <w:r w:rsidRPr="00535E7D">
        <w:t>5.4.2.2</w:t>
      </w:r>
      <w:r w:rsidRPr="00535E7D">
        <w:tab/>
      </w:r>
      <w:bookmarkEnd w:id="579"/>
      <w:r w:rsidRPr="00535E7D">
        <w:t>UAE_ChangeUSSManagement_ManageUSS</w:t>
      </w:r>
      <w:bookmarkEnd w:id="580"/>
      <w:bookmarkEnd w:id="581"/>
      <w:bookmarkEnd w:id="582"/>
      <w:bookmarkEnd w:id="583"/>
      <w:bookmarkEnd w:id="584"/>
      <w:bookmarkEnd w:id="585"/>
      <w:bookmarkEnd w:id="586"/>
      <w:bookmarkEnd w:id="587"/>
      <w:bookmarkEnd w:id="588"/>
    </w:p>
    <w:p w14:paraId="78072D90" w14:textId="77777777" w:rsidR="00535E7D" w:rsidRPr="00535E7D" w:rsidRDefault="00535E7D" w:rsidP="00535E7D">
      <w:pPr>
        <w:pStyle w:val="Heading5"/>
      </w:pPr>
      <w:bookmarkStart w:id="589" w:name="_Toc129252466"/>
      <w:bookmarkStart w:id="590" w:name="_Toc160452635"/>
      <w:bookmarkStart w:id="591" w:name="_Toc164869563"/>
      <w:bookmarkStart w:id="592" w:name="_Toc175350527"/>
      <w:bookmarkStart w:id="593" w:name="_Toc180146464"/>
      <w:bookmarkStart w:id="594" w:name="_Toc180248962"/>
      <w:bookmarkStart w:id="595" w:name="_Toc183378903"/>
      <w:bookmarkStart w:id="596" w:name="_Toc195348896"/>
      <w:bookmarkStart w:id="597" w:name="_Toc195349484"/>
      <w:bookmarkStart w:id="598" w:name="_Toc209623225"/>
      <w:r w:rsidRPr="00535E7D">
        <w:t>5.4.2.2.1</w:t>
      </w:r>
      <w:r w:rsidRPr="00535E7D">
        <w:tab/>
        <w:t>General</w:t>
      </w:r>
      <w:bookmarkEnd w:id="589"/>
      <w:bookmarkEnd w:id="590"/>
      <w:bookmarkEnd w:id="591"/>
      <w:bookmarkEnd w:id="592"/>
      <w:bookmarkEnd w:id="593"/>
      <w:bookmarkEnd w:id="594"/>
      <w:bookmarkEnd w:id="595"/>
      <w:bookmarkEnd w:id="596"/>
      <w:bookmarkEnd w:id="597"/>
      <w:bookmarkEnd w:id="598"/>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99"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600" w:name="_Toc160452636"/>
      <w:bookmarkStart w:id="601" w:name="_Toc164869564"/>
      <w:bookmarkStart w:id="602" w:name="_Toc175350528"/>
      <w:bookmarkStart w:id="603" w:name="_Toc180146465"/>
      <w:bookmarkStart w:id="604" w:name="_Toc180248963"/>
      <w:bookmarkStart w:id="605" w:name="_Toc183378904"/>
      <w:bookmarkStart w:id="606" w:name="_Toc195348897"/>
      <w:bookmarkStart w:id="607" w:name="_Toc195349485"/>
      <w:bookmarkStart w:id="608" w:name="_Toc209623226"/>
      <w:r w:rsidRPr="00535E7D">
        <w:t>5.4.2.2.2</w:t>
      </w:r>
      <w:r w:rsidRPr="00535E7D">
        <w:tab/>
      </w:r>
      <w:bookmarkEnd w:id="599"/>
      <w:r w:rsidRPr="00535E7D">
        <w:t>USS Change Policy Creation</w:t>
      </w:r>
      <w:bookmarkEnd w:id="600"/>
      <w:bookmarkEnd w:id="601"/>
      <w:bookmarkEnd w:id="602"/>
      <w:bookmarkEnd w:id="603"/>
      <w:bookmarkEnd w:id="604"/>
      <w:bookmarkEnd w:id="605"/>
      <w:bookmarkEnd w:id="606"/>
      <w:bookmarkEnd w:id="607"/>
      <w:bookmarkEnd w:id="608"/>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09" w:name="_MON_1766868265"/>
    <w:bookmarkEnd w:id="609"/>
    <w:p w14:paraId="2A4A4CC6" w14:textId="135C0DCC" w:rsidR="00535E7D" w:rsidRPr="00535E7D" w:rsidRDefault="001379AB" w:rsidP="00535E7D">
      <w:pPr>
        <w:pStyle w:val="TH"/>
      </w:pPr>
      <w:r w:rsidRPr="00535E7D">
        <w:object w:dxaOrig="9620" w:dyaOrig="2508" w14:anchorId="6E90FD0F">
          <v:shape id="_x0000_i1035" type="#_x0000_t75" style="width:480.15pt;height:125.9pt" o:ole="">
            <v:imagedata r:id="rId31" o:title=""/>
          </v:shape>
          <o:OLEObject Type="Embed" ProgID="Word.Document.8" ShapeID="_x0000_i1035" DrawAspect="Content" ObjectID="_1820236614"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10" w:name="_Toc129252468"/>
      <w:bookmarkStart w:id="611" w:name="_Toc160452637"/>
      <w:bookmarkStart w:id="612" w:name="_Toc164869565"/>
      <w:bookmarkStart w:id="613" w:name="_Toc175350529"/>
      <w:bookmarkStart w:id="614" w:name="_Toc180146466"/>
      <w:bookmarkStart w:id="615" w:name="_Toc180248964"/>
      <w:bookmarkStart w:id="616" w:name="_Toc183378905"/>
      <w:bookmarkStart w:id="617" w:name="_Toc195348898"/>
      <w:bookmarkStart w:id="618" w:name="_Toc195349486"/>
      <w:bookmarkStart w:id="619" w:name="_Toc209623227"/>
      <w:r w:rsidRPr="00535E7D">
        <w:t>5.4.2.2.3</w:t>
      </w:r>
      <w:r w:rsidRPr="00535E7D">
        <w:tab/>
      </w:r>
      <w:bookmarkEnd w:id="610"/>
      <w:r w:rsidRPr="00535E7D">
        <w:t>USS Change Policy Update</w:t>
      </w:r>
      <w:bookmarkEnd w:id="611"/>
      <w:bookmarkEnd w:id="612"/>
      <w:bookmarkEnd w:id="613"/>
      <w:bookmarkEnd w:id="614"/>
      <w:bookmarkEnd w:id="615"/>
      <w:bookmarkEnd w:id="616"/>
      <w:bookmarkEnd w:id="617"/>
      <w:bookmarkEnd w:id="618"/>
      <w:bookmarkEnd w:id="619"/>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20" w:name="_MON_1766868299"/>
    <w:bookmarkEnd w:id="620"/>
    <w:p w14:paraId="07D27CA6" w14:textId="2916F59F" w:rsidR="00535E7D" w:rsidRPr="00535E7D" w:rsidRDefault="001379AB" w:rsidP="00535E7D">
      <w:pPr>
        <w:pStyle w:val="TH"/>
      </w:pPr>
      <w:r w:rsidRPr="00535E7D">
        <w:object w:dxaOrig="9620" w:dyaOrig="3089" w14:anchorId="68DC25EF">
          <v:shape id="_x0000_i1036" type="#_x0000_t75" style="width:480.15pt;height:155.95pt" o:ole="">
            <v:imagedata r:id="rId33" o:title=""/>
          </v:shape>
          <o:OLEObject Type="Embed" ProgID="Word.Document.8" ShapeID="_x0000_i1036" DrawAspect="Content" ObjectID="_1820236615"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21" w:name="_Toc160452638"/>
      <w:bookmarkStart w:id="622" w:name="_Toc164869566"/>
      <w:bookmarkStart w:id="623" w:name="_Toc175350530"/>
      <w:bookmarkStart w:id="624" w:name="_Toc180146467"/>
      <w:bookmarkStart w:id="625" w:name="_Toc180248965"/>
      <w:bookmarkStart w:id="626" w:name="_Toc183378906"/>
      <w:bookmarkStart w:id="627" w:name="_Toc195348899"/>
      <w:bookmarkStart w:id="628" w:name="_Toc195349487"/>
      <w:bookmarkStart w:id="629" w:name="_Toc129252469"/>
      <w:bookmarkStart w:id="630" w:name="_Toc209623228"/>
      <w:r w:rsidRPr="00535E7D">
        <w:t>5.4.2.2.</w:t>
      </w:r>
      <w:r w:rsidR="00077689">
        <w:t>4</w:t>
      </w:r>
      <w:r w:rsidRPr="00535E7D">
        <w:tab/>
        <w:t>USS Change Policy Deletion</w:t>
      </w:r>
      <w:bookmarkEnd w:id="621"/>
      <w:bookmarkEnd w:id="622"/>
      <w:bookmarkEnd w:id="623"/>
      <w:bookmarkEnd w:id="624"/>
      <w:bookmarkEnd w:id="625"/>
      <w:bookmarkEnd w:id="626"/>
      <w:bookmarkEnd w:id="627"/>
      <w:bookmarkEnd w:id="628"/>
      <w:bookmarkEnd w:id="630"/>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31" w:name="_MON_1766868311"/>
    <w:bookmarkEnd w:id="631"/>
    <w:p w14:paraId="2D2AB607" w14:textId="33F9067C" w:rsidR="00535E7D" w:rsidRPr="00535E7D" w:rsidRDefault="00077689" w:rsidP="00535E7D">
      <w:pPr>
        <w:pStyle w:val="TH"/>
      </w:pPr>
      <w:r w:rsidRPr="00535E7D">
        <w:object w:dxaOrig="9620" w:dyaOrig="2508" w14:anchorId="0D1B5C76">
          <v:shape id="_x0000_i1037" type="#_x0000_t75" style="width:480.15pt;height:125.9pt" o:ole="">
            <v:imagedata r:id="rId35" o:title=""/>
          </v:shape>
          <o:OLEObject Type="Embed" ProgID="Word.Document.8" ShapeID="_x0000_i1037" DrawAspect="Content" ObjectID="_1820236616"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32" w:name="_Toc160452639"/>
      <w:bookmarkStart w:id="633" w:name="_Toc164869567"/>
      <w:bookmarkStart w:id="634" w:name="_Toc175350531"/>
      <w:bookmarkStart w:id="635" w:name="_Toc180146468"/>
      <w:bookmarkStart w:id="636" w:name="_Toc180248966"/>
      <w:bookmarkStart w:id="637" w:name="_Toc183378907"/>
      <w:bookmarkStart w:id="638" w:name="_Toc195348900"/>
      <w:bookmarkStart w:id="639" w:name="_Toc195349488"/>
      <w:bookmarkStart w:id="640" w:name="_Toc209623229"/>
      <w:r w:rsidRPr="00535E7D">
        <w:t>5.4.2.3</w:t>
      </w:r>
      <w:r w:rsidRPr="00535E7D">
        <w:tab/>
      </w:r>
      <w:bookmarkEnd w:id="629"/>
      <w:r w:rsidRPr="00535E7D">
        <w:t>UAE_ChangeUSSManagement_RequestUSSChange</w:t>
      </w:r>
      <w:bookmarkEnd w:id="632"/>
      <w:bookmarkEnd w:id="633"/>
      <w:bookmarkEnd w:id="634"/>
      <w:bookmarkEnd w:id="635"/>
      <w:bookmarkEnd w:id="636"/>
      <w:bookmarkEnd w:id="637"/>
      <w:bookmarkEnd w:id="638"/>
      <w:bookmarkEnd w:id="639"/>
      <w:bookmarkEnd w:id="640"/>
    </w:p>
    <w:p w14:paraId="7D2A5821" w14:textId="77777777" w:rsidR="00535E7D" w:rsidRPr="00535E7D" w:rsidRDefault="00535E7D" w:rsidP="00535E7D">
      <w:pPr>
        <w:pStyle w:val="Heading5"/>
      </w:pPr>
      <w:bookmarkStart w:id="641" w:name="_Toc129252470"/>
      <w:bookmarkStart w:id="642" w:name="_Toc160452640"/>
      <w:bookmarkStart w:id="643" w:name="_Toc164869568"/>
      <w:bookmarkStart w:id="644" w:name="_Toc175350532"/>
      <w:bookmarkStart w:id="645" w:name="_Toc180146469"/>
      <w:bookmarkStart w:id="646" w:name="_Toc180248967"/>
      <w:bookmarkStart w:id="647" w:name="_Toc183378908"/>
      <w:bookmarkStart w:id="648" w:name="_Toc195348901"/>
      <w:bookmarkStart w:id="649" w:name="_Toc195349489"/>
      <w:bookmarkStart w:id="650" w:name="_Toc209623230"/>
      <w:r w:rsidRPr="00535E7D">
        <w:t>5.4.2.3.1</w:t>
      </w:r>
      <w:r w:rsidRPr="00535E7D">
        <w:tab/>
        <w:t>General</w:t>
      </w:r>
      <w:bookmarkEnd w:id="641"/>
      <w:bookmarkEnd w:id="642"/>
      <w:bookmarkEnd w:id="643"/>
      <w:bookmarkEnd w:id="644"/>
      <w:bookmarkEnd w:id="645"/>
      <w:bookmarkEnd w:id="646"/>
      <w:bookmarkEnd w:id="647"/>
      <w:bookmarkEnd w:id="648"/>
      <w:bookmarkEnd w:id="649"/>
      <w:bookmarkEnd w:id="650"/>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51" w:name="_Toc129252471"/>
      <w:bookmarkStart w:id="652" w:name="_Toc160452641"/>
      <w:bookmarkStart w:id="653" w:name="_Toc164869569"/>
      <w:bookmarkStart w:id="654" w:name="_Toc175350533"/>
      <w:bookmarkStart w:id="655" w:name="_Toc180146470"/>
      <w:bookmarkStart w:id="656" w:name="_Toc180248968"/>
      <w:bookmarkStart w:id="657" w:name="_Toc183378909"/>
      <w:bookmarkStart w:id="658" w:name="_Toc195348902"/>
      <w:bookmarkStart w:id="659" w:name="_Toc195349490"/>
      <w:bookmarkStart w:id="660" w:name="_Toc209623231"/>
      <w:r w:rsidRPr="00535E7D">
        <w:t>5.4.2.3.2</w:t>
      </w:r>
      <w:r w:rsidRPr="00535E7D">
        <w:tab/>
      </w:r>
      <w:bookmarkEnd w:id="651"/>
      <w:r w:rsidRPr="00535E7D">
        <w:t>USS Change Request</w:t>
      </w:r>
      <w:bookmarkEnd w:id="652"/>
      <w:bookmarkEnd w:id="653"/>
      <w:bookmarkEnd w:id="654"/>
      <w:bookmarkEnd w:id="655"/>
      <w:bookmarkEnd w:id="656"/>
      <w:bookmarkEnd w:id="657"/>
      <w:bookmarkEnd w:id="658"/>
      <w:bookmarkEnd w:id="659"/>
      <w:bookmarkEnd w:id="660"/>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61" w:name="_MON_1766868321"/>
    <w:bookmarkEnd w:id="661"/>
    <w:p w14:paraId="59F49204" w14:textId="5A0A28A7" w:rsidR="00535E7D" w:rsidRPr="00535E7D" w:rsidRDefault="00077689" w:rsidP="00535E7D">
      <w:pPr>
        <w:pStyle w:val="TH"/>
      </w:pPr>
      <w:r w:rsidRPr="00535E7D">
        <w:object w:dxaOrig="9620" w:dyaOrig="2508" w14:anchorId="15540C7B">
          <v:shape id="_x0000_i1038" type="#_x0000_t75" style="width:480.15pt;height:125.9pt" o:ole="">
            <v:imagedata r:id="rId37" o:title=""/>
          </v:shape>
          <o:OLEObject Type="Embed" ProgID="Word.Document.8" ShapeID="_x0000_i1038" DrawAspect="Content" ObjectID="_1820236617"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62" w:name="_Toc129252472"/>
      <w:bookmarkStart w:id="663" w:name="_Toc160452642"/>
      <w:bookmarkStart w:id="664" w:name="_Toc164869570"/>
      <w:bookmarkStart w:id="665" w:name="_Toc175350534"/>
      <w:bookmarkStart w:id="666" w:name="_Toc180146471"/>
      <w:bookmarkStart w:id="667" w:name="_Toc180248969"/>
      <w:bookmarkStart w:id="668" w:name="_Toc183378910"/>
      <w:bookmarkStart w:id="669" w:name="_Toc195348903"/>
      <w:bookmarkStart w:id="670" w:name="_Toc195349491"/>
      <w:bookmarkStart w:id="671" w:name="_Toc209623232"/>
      <w:r w:rsidRPr="00535E7D">
        <w:t>5.4.2.4</w:t>
      </w:r>
      <w:r w:rsidRPr="00535E7D">
        <w:tab/>
      </w:r>
      <w:bookmarkEnd w:id="662"/>
      <w:r w:rsidRPr="00535E7D">
        <w:t>UAE_ChangeUSSManagement_Notify</w:t>
      </w:r>
      <w:bookmarkEnd w:id="663"/>
      <w:bookmarkEnd w:id="664"/>
      <w:bookmarkEnd w:id="665"/>
      <w:bookmarkEnd w:id="666"/>
      <w:bookmarkEnd w:id="667"/>
      <w:bookmarkEnd w:id="668"/>
      <w:bookmarkEnd w:id="669"/>
      <w:bookmarkEnd w:id="670"/>
      <w:bookmarkEnd w:id="671"/>
    </w:p>
    <w:p w14:paraId="3D9F0CD2" w14:textId="77777777" w:rsidR="00535E7D" w:rsidRPr="00535E7D" w:rsidRDefault="00535E7D" w:rsidP="00535E7D">
      <w:pPr>
        <w:pStyle w:val="Heading5"/>
      </w:pPr>
      <w:bookmarkStart w:id="672" w:name="_Toc129252457"/>
      <w:bookmarkStart w:id="673" w:name="_Toc160452643"/>
      <w:bookmarkStart w:id="674" w:name="_Toc164869571"/>
      <w:bookmarkStart w:id="675" w:name="_Toc175350535"/>
      <w:bookmarkStart w:id="676" w:name="_Toc180146472"/>
      <w:bookmarkStart w:id="677" w:name="_Toc180248970"/>
      <w:bookmarkStart w:id="678" w:name="_Toc183378911"/>
      <w:bookmarkStart w:id="679" w:name="_Toc195348904"/>
      <w:bookmarkStart w:id="680" w:name="_Toc195349492"/>
      <w:bookmarkStart w:id="681" w:name="_Toc209623233"/>
      <w:r w:rsidRPr="00535E7D">
        <w:t>5.4.2.4.1</w:t>
      </w:r>
      <w:r w:rsidRPr="00535E7D">
        <w:tab/>
        <w:t>General</w:t>
      </w:r>
      <w:bookmarkEnd w:id="672"/>
      <w:bookmarkEnd w:id="673"/>
      <w:bookmarkEnd w:id="674"/>
      <w:bookmarkEnd w:id="675"/>
      <w:bookmarkEnd w:id="676"/>
      <w:bookmarkEnd w:id="677"/>
      <w:bookmarkEnd w:id="678"/>
      <w:bookmarkEnd w:id="679"/>
      <w:bookmarkEnd w:id="680"/>
      <w:bookmarkEnd w:id="681"/>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82" w:name="_Toc129252458"/>
      <w:bookmarkStart w:id="683" w:name="_Toc160452644"/>
      <w:bookmarkStart w:id="684" w:name="_Toc164869572"/>
      <w:bookmarkStart w:id="685" w:name="_Toc175350536"/>
      <w:bookmarkStart w:id="686" w:name="_Toc180146473"/>
      <w:bookmarkStart w:id="687" w:name="_Toc180248971"/>
      <w:bookmarkStart w:id="688" w:name="_Toc183378912"/>
      <w:bookmarkStart w:id="689" w:name="_Toc195348905"/>
      <w:bookmarkStart w:id="690" w:name="_Toc195349493"/>
      <w:bookmarkStart w:id="691" w:name="_Toc209623234"/>
      <w:r w:rsidRPr="00535E7D">
        <w:t>5.4.2.4.2</w:t>
      </w:r>
      <w:r w:rsidRPr="00535E7D">
        <w:tab/>
      </w:r>
      <w:bookmarkEnd w:id="682"/>
      <w:r w:rsidRPr="00535E7D">
        <w:rPr>
          <w:lang w:val="en-US"/>
        </w:rPr>
        <w:t>USS Change Notification</w:t>
      </w:r>
      <w:bookmarkEnd w:id="683"/>
      <w:bookmarkEnd w:id="684"/>
      <w:bookmarkEnd w:id="685"/>
      <w:bookmarkEnd w:id="686"/>
      <w:bookmarkEnd w:id="687"/>
      <w:bookmarkEnd w:id="688"/>
      <w:bookmarkEnd w:id="689"/>
      <w:bookmarkEnd w:id="690"/>
      <w:bookmarkEnd w:id="691"/>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92" w:name="_MON_1766868057"/>
    <w:bookmarkEnd w:id="692"/>
    <w:p w14:paraId="4BFE43B3" w14:textId="4F7079D2" w:rsidR="00535E7D" w:rsidRPr="00535E7D" w:rsidRDefault="00DA42D5" w:rsidP="00535E7D">
      <w:pPr>
        <w:pStyle w:val="TH"/>
      </w:pPr>
      <w:r w:rsidRPr="00535E7D">
        <w:object w:dxaOrig="9620" w:dyaOrig="2749" w14:anchorId="06036A6D">
          <v:shape id="_x0000_i1039" type="#_x0000_t75" style="width:480.15pt;height:138.25pt" o:ole="">
            <v:imagedata r:id="rId39" o:title=""/>
          </v:shape>
          <o:OLEObject Type="Embed" ProgID="Word.Document.8" ShapeID="_x0000_i1039" DrawAspect="Content" ObjectID="_1820236618"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3" w:name="_Toc160452645"/>
      <w:bookmarkStart w:id="694" w:name="_Toc164869573"/>
      <w:bookmarkStart w:id="695" w:name="_Toc175350537"/>
      <w:bookmarkStart w:id="696" w:name="_Toc180146474"/>
      <w:bookmarkStart w:id="697" w:name="_Toc180248972"/>
      <w:bookmarkStart w:id="698" w:name="_Toc183378913"/>
      <w:bookmarkStart w:id="699" w:name="_Toc195348906"/>
      <w:bookmarkStart w:id="700" w:name="_Toc195349494"/>
      <w:bookmarkStart w:id="701" w:name="_Toc209623235"/>
      <w:r w:rsidR="00705544" w:rsidRPr="00705544">
        <w:lastRenderedPageBreak/>
        <w:t>5.5</w:t>
      </w:r>
      <w:r w:rsidR="00705544" w:rsidRPr="00705544">
        <w:tab/>
        <w:t>UAE_DAASupport Service</w:t>
      </w:r>
      <w:bookmarkEnd w:id="693"/>
      <w:bookmarkEnd w:id="694"/>
      <w:bookmarkEnd w:id="695"/>
      <w:bookmarkEnd w:id="696"/>
      <w:bookmarkEnd w:id="697"/>
      <w:bookmarkEnd w:id="698"/>
      <w:bookmarkEnd w:id="699"/>
      <w:bookmarkEnd w:id="700"/>
      <w:bookmarkEnd w:id="701"/>
    </w:p>
    <w:p w14:paraId="5D083A8E" w14:textId="77777777" w:rsidR="00705544" w:rsidRPr="00705544" w:rsidRDefault="00705544" w:rsidP="00705544">
      <w:pPr>
        <w:pStyle w:val="Heading3"/>
      </w:pPr>
      <w:bookmarkStart w:id="702" w:name="_Toc160452646"/>
      <w:bookmarkStart w:id="703" w:name="_Toc164869574"/>
      <w:bookmarkStart w:id="704" w:name="_Toc175350538"/>
      <w:bookmarkStart w:id="705" w:name="_Toc180146475"/>
      <w:bookmarkStart w:id="706" w:name="_Toc180248973"/>
      <w:bookmarkStart w:id="707" w:name="_Toc183378914"/>
      <w:bookmarkStart w:id="708" w:name="_Toc195348907"/>
      <w:bookmarkStart w:id="709" w:name="_Toc195349495"/>
      <w:bookmarkStart w:id="710" w:name="_Toc209623236"/>
      <w:r w:rsidRPr="00705544">
        <w:t>5.5.1</w:t>
      </w:r>
      <w:r w:rsidRPr="00705544">
        <w:tab/>
        <w:t>Service Description</w:t>
      </w:r>
      <w:bookmarkEnd w:id="702"/>
      <w:bookmarkEnd w:id="703"/>
      <w:bookmarkEnd w:id="704"/>
      <w:bookmarkEnd w:id="705"/>
      <w:bookmarkEnd w:id="706"/>
      <w:bookmarkEnd w:id="707"/>
      <w:bookmarkEnd w:id="708"/>
      <w:bookmarkEnd w:id="709"/>
      <w:bookmarkEnd w:id="710"/>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11" w:name="_Toc160452647"/>
      <w:bookmarkStart w:id="712" w:name="_Toc164869575"/>
      <w:bookmarkStart w:id="713" w:name="_Toc175350539"/>
      <w:bookmarkStart w:id="714" w:name="_Toc180146476"/>
      <w:bookmarkStart w:id="715" w:name="_Toc180248974"/>
      <w:bookmarkStart w:id="716" w:name="_Toc183378915"/>
      <w:bookmarkStart w:id="717" w:name="_Toc195348908"/>
      <w:bookmarkStart w:id="718" w:name="_Toc195349496"/>
      <w:bookmarkStart w:id="719" w:name="_Toc209623237"/>
      <w:r w:rsidRPr="00705544">
        <w:t>5.5.2</w:t>
      </w:r>
      <w:r w:rsidRPr="00705544">
        <w:tab/>
        <w:t>Service Operations</w:t>
      </w:r>
      <w:bookmarkEnd w:id="711"/>
      <w:bookmarkEnd w:id="712"/>
      <w:bookmarkEnd w:id="713"/>
      <w:bookmarkEnd w:id="714"/>
      <w:bookmarkEnd w:id="715"/>
      <w:bookmarkEnd w:id="716"/>
      <w:bookmarkEnd w:id="717"/>
      <w:bookmarkEnd w:id="718"/>
      <w:bookmarkEnd w:id="719"/>
    </w:p>
    <w:p w14:paraId="004C85E2" w14:textId="77777777" w:rsidR="00705544" w:rsidRPr="00705544" w:rsidRDefault="00705544" w:rsidP="00705544">
      <w:pPr>
        <w:pStyle w:val="Heading4"/>
      </w:pPr>
      <w:bookmarkStart w:id="720" w:name="_Toc160452648"/>
      <w:bookmarkStart w:id="721" w:name="_Toc164869576"/>
      <w:bookmarkStart w:id="722" w:name="_Toc175350540"/>
      <w:bookmarkStart w:id="723" w:name="_Toc180146477"/>
      <w:bookmarkStart w:id="724" w:name="_Toc180248975"/>
      <w:bookmarkStart w:id="725" w:name="_Toc183378916"/>
      <w:bookmarkStart w:id="726" w:name="_Toc195348909"/>
      <w:bookmarkStart w:id="727" w:name="_Toc195349497"/>
      <w:bookmarkStart w:id="728" w:name="_Toc209623238"/>
      <w:r w:rsidRPr="00705544">
        <w:t>5.5.2.1</w:t>
      </w:r>
      <w:r w:rsidRPr="00705544">
        <w:tab/>
        <w:t>Introduction</w:t>
      </w:r>
      <w:bookmarkEnd w:id="720"/>
      <w:bookmarkEnd w:id="721"/>
      <w:bookmarkEnd w:id="722"/>
      <w:bookmarkEnd w:id="723"/>
      <w:bookmarkEnd w:id="724"/>
      <w:bookmarkEnd w:id="725"/>
      <w:bookmarkEnd w:id="726"/>
      <w:bookmarkEnd w:id="727"/>
      <w:bookmarkEnd w:id="728"/>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w:t>
            </w:r>
            <w:bookmarkStart w:id="729" w:name="_Hlk134523495"/>
            <w:r w:rsidRPr="00705544">
              <w:t>Notify</w:t>
            </w:r>
            <w:bookmarkEnd w:id="729"/>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30" w:name="_Toc160452649"/>
      <w:bookmarkStart w:id="731" w:name="_Toc164869577"/>
      <w:bookmarkStart w:id="732" w:name="_Toc175350541"/>
      <w:bookmarkStart w:id="733" w:name="_Toc180146478"/>
      <w:bookmarkStart w:id="734" w:name="_Toc180248976"/>
      <w:bookmarkStart w:id="735" w:name="_Toc183378917"/>
      <w:bookmarkStart w:id="736" w:name="_Toc195348910"/>
      <w:bookmarkStart w:id="737" w:name="_Toc195349498"/>
      <w:bookmarkStart w:id="738" w:name="_Toc209623239"/>
      <w:r w:rsidRPr="00705544">
        <w:t>5.5.2.2</w:t>
      </w:r>
      <w:r w:rsidRPr="00705544">
        <w:tab/>
        <w:t>UAE_DAASupport_Manage</w:t>
      </w:r>
      <w:bookmarkEnd w:id="730"/>
      <w:bookmarkEnd w:id="731"/>
      <w:bookmarkEnd w:id="732"/>
      <w:bookmarkEnd w:id="733"/>
      <w:bookmarkEnd w:id="734"/>
      <w:bookmarkEnd w:id="735"/>
      <w:bookmarkEnd w:id="736"/>
      <w:bookmarkEnd w:id="737"/>
      <w:bookmarkEnd w:id="738"/>
    </w:p>
    <w:p w14:paraId="152A7016" w14:textId="77777777" w:rsidR="00705544" w:rsidRPr="00705544" w:rsidRDefault="00705544" w:rsidP="00705544">
      <w:pPr>
        <w:pStyle w:val="Heading5"/>
      </w:pPr>
      <w:bookmarkStart w:id="739" w:name="_Toc160452650"/>
      <w:bookmarkStart w:id="740" w:name="_Toc164869578"/>
      <w:bookmarkStart w:id="741" w:name="_Toc175350542"/>
      <w:bookmarkStart w:id="742" w:name="_Toc180146479"/>
      <w:bookmarkStart w:id="743" w:name="_Toc180248977"/>
      <w:bookmarkStart w:id="744" w:name="_Toc183378918"/>
      <w:bookmarkStart w:id="745" w:name="_Toc195348911"/>
      <w:bookmarkStart w:id="746" w:name="_Toc195349499"/>
      <w:bookmarkStart w:id="747" w:name="_Toc209623240"/>
      <w:r w:rsidRPr="00705544">
        <w:t>5.5.2.2.1</w:t>
      </w:r>
      <w:r w:rsidRPr="00705544">
        <w:tab/>
        <w:t>General</w:t>
      </w:r>
      <w:bookmarkEnd w:id="739"/>
      <w:bookmarkEnd w:id="740"/>
      <w:bookmarkEnd w:id="741"/>
      <w:bookmarkEnd w:id="742"/>
      <w:bookmarkEnd w:id="743"/>
      <w:bookmarkEnd w:id="744"/>
      <w:bookmarkEnd w:id="745"/>
      <w:bookmarkEnd w:id="746"/>
      <w:bookmarkEnd w:id="747"/>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8" w:name="_Toc160452651"/>
      <w:bookmarkStart w:id="749" w:name="_Toc164869579"/>
      <w:bookmarkStart w:id="750" w:name="_Toc175350543"/>
      <w:bookmarkStart w:id="751" w:name="_Toc180146480"/>
      <w:bookmarkStart w:id="752" w:name="_Toc180248978"/>
      <w:bookmarkStart w:id="753" w:name="_Toc183378919"/>
      <w:bookmarkStart w:id="754" w:name="_Toc195348912"/>
      <w:bookmarkStart w:id="755" w:name="_Toc195349500"/>
      <w:bookmarkStart w:id="756" w:name="_Toc209623241"/>
      <w:r w:rsidRPr="00705544">
        <w:t>5.5.2.2.2</w:t>
      </w:r>
      <w:r w:rsidRPr="00705544">
        <w:tab/>
        <w:t>DAA Policy Creation</w:t>
      </w:r>
      <w:bookmarkEnd w:id="748"/>
      <w:bookmarkEnd w:id="749"/>
      <w:bookmarkEnd w:id="750"/>
      <w:bookmarkEnd w:id="751"/>
      <w:bookmarkEnd w:id="752"/>
      <w:bookmarkEnd w:id="753"/>
      <w:bookmarkEnd w:id="754"/>
      <w:bookmarkEnd w:id="755"/>
      <w:bookmarkEnd w:id="756"/>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7" w:name="_MON_1767298811"/>
    <w:bookmarkEnd w:id="757"/>
    <w:p w14:paraId="6FB46DF1" w14:textId="62654222" w:rsidR="00705544" w:rsidRPr="00705544" w:rsidRDefault="005F586D" w:rsidP="00705544">
      <w:pPr>
        <w:pStyle w:val="TH"/>
      </w:pPr>
      <w:r w:rsidRPr="00705544">
        <w:object w:dxaOrig="9620" w:dyaOrig="2508" w14:anchorId="53DFE320">
          <v:shape id="_x0000_i1040" type="#_x0000_t75" style="width:480.15pt;height:125.9pt" o:ole="">
            <v:imagedata r:id="rId41" o:title=""/>
          </v:shape>
          <o:OLEObject Type="Embed" ProgID="Word.Document.8" ShapeID="_x0000_i1040" DrawAspect="Content" ObjectID="_1820236619"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8" w:name="_Toc160452652"/>
      <w:bookmarkStart w:id="759" w:name="_Toc164869580"/>
      <w:bookmarkStart w:id="760" w:name="_Toc175350544"/>
      <w:bookmarkStart w:id="761" w:name="_Toc180146481"/>
      <w:bookmarkStart w:id="762" w:name="_Toc180248979"/>
      <w:bookmarkStart w:id="763" w:name="_Toc183378920"/>
      <w:bookmarkStart w:id="764" w:name="_Toc195348913"/>
      <w:bookmarkStart w:id="765" w:name="_Toc195349501"/>
      <w:bookmarkStart w:id="766" w:name="_Toc209623242"/>
      <w:r w:rsidRPr="00705544">
        <w:t>5.5.2.2.3</w:t>
      </w:r>
      <w:r w:rsidRPr="00705544">
        <w:tab/>
        <w:t>DAA Policy Update</w:t>
      </w:r>
      <w:bookmarkEnd w:id="758"/>
      <w:bookmarkEnd w:id="759"/>
      <w:bookmarkEnd w:id="760"/>
      <w:bookmarkEnd w:id="761"/>
      <w:bookmarkEnd w:id="762"/>
      <w:bookmarkEnd w:id="763"/>
      <w:bookmarkEnd w:id="764"/>
      <w:bookmarkEnd w:id="765"/>
      <w:bookmarkEnd w:id="766"/>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7" w:name="_MON_1767298801"/>
    <w:bookmarkEnd w:id="767"/>
    <w:p w14:paraId="1213F409" w14:textId="0FF0C6B3" w:rsidR="00705544" w:rsidRPr="00705544" w:rsidRDefault="004513B7" w:rsidP="00705544">
      <w:pPr>
        <w:pStyle w:val="TH"/>
      </w:pPr>
      <w:r w:rsidRPr="00705544">
        <w:object w:dxaOrig="9620" w:dyaOrig="3089" w14:anchorId="3FBBF9A3">
          <v:shape id="_x0000_i1041" type="#_x0000_t75" style="width:480.15pt;height:155.95pt" o:ole="">
            <v:imagedata r:id="rId43" o:title=""/>
          </v:shape>
          <o:OLEObject Type="Embed" ProgID="Word.Document.8" ShapeID="_x0000_i1041" DrawAspect="Content" ObjectID="_1820236620"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8" w:name="_Toc160452653"/>
      <w:bookmarkStart w:id="769" w:name="_Toc164869581"/>
      <w:bookmarkStart w:id="770" w:name="_Toc175350545"/>
      <w:bookmarkStart w:id="771" w:name="_Toc180146482"/>
      <w:bookmarkStart w:id="772" w:name="_Toc180248980"/>
      <w:bookmarkStart w:id="773" w:name="_Toc183378921"/>
      <w:bookmarkStart w:id="774" w:name="_Toc195348914"/>
      <w:bookmarkStart w:id="775" w:name="_Toc195349502"/>
      <w:bookmarkStart w:id="776" w:name="_Toc209623243"/>
      <w:r w:rsidRPr="00705544">
        <w:t>5.5.2.2.</w:t>
      </w:r>
      <w:r w:rsidR="001B2B03">
        <w:t>4</w:t>
      </w:r>
      <w:r w:rsidRPr="00705544">
        <w:tab/>
        <w:t>DAA Policy Deletion</w:t>
      </w:r>
      <w:bookmarkEnd w:id="768"/>
      <w:bookmarkEnd w:id="769"/>
      <w:bookmarkEnd w:id="770"/>
      <w:bookmarkEnd w:id="771"/>
      <w:bookmarkEnd w:id="772"/>
      <w:bookmarkEnd w:id="773"/>
      <w:bookmarkEnd w:id="774"/>
      <w:bookmarkEnd w:id="775"/>
      <w:bookmarkEnd w:id="776"/>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7" w:name="_MON_1767298792"/>
    <w:bookmarkEnd w:id="777"/>
    <w:p w14:paraId="06539292" w14:textId="3115A703" w:rsidR="00705544" w:rsidRPr="00705544" w:rsidRDefault="001B2B03" w:rsidP="00705544">
      <w:pPr>
        <w:pStyle w:val="TH"/>
      </w:pPr>
      <w:r w:rsidRPr="00705544">
        <w:object w:dxaOrig="9620" w:dyaOrig="2508" w14:anchorId="5BC7718A">
          <v:shape id="_x0000_i1042" type="#_x0000_t75" style="width:480.15pt;height:125.9pt" o:ole="">
            <v:imagedata r:id="rId45" o:title=""/>
          </v:shape>
          <o:OLEObject Type="Embed" ProgID="Word.Document.8" ShapeID="_x0000_i1042" DrawAspect="Content" ObjectID="_1820236621"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8" w:name="_Toc160452654"/>
      <w:bookmarkStart w:id="779" w:name="_Toc164869582"/>
      <w:bookmarkStart w:id="780" w:name="_Toc175350546"/>
      <w:bookmarkStart w:id="781" w:name="_Toc180146483"/>
      <w:bookmarkStart w:id="782" w:name="_Toc180248981"/>
      <w:bookmarkStart w:id="783" w:name="_Toc183378922"/>
      <w:bookmarkStart w:id="784" w:name="_Toc195348915"/>
      <w:bookmarkStart w:id="785" w:name="_Toc195349503"/>
      <w:bookmarkStart w:id="786" w:name="_Toc209623244"/>
      <w:r w:rsidRPr="00705544">
        <w:t>5.5.2.3</w:t>
      </w:r>
      <w:r w:rsidRPr="00705544">
        <w:tab/>
        <w:t>UAE_DAASupport_InformDAAEvent</w:t>
      </w:r>
      <w:r w:rsidR="00A64886">
        <w:t>s</w:t>
      </w:r>
      <w:bookmarkEnd w:id="778"/>
      <w:bookmarkEnd w:id="779"/>
      <w:bookmarkEnd w:id="780"/>
      <w:bookmarkEnd w:id="781"/>
      <w:bookmarkEnd w:id="782"/>
      <w:bookmarkEnd w:id="783"/>
      <w:bookmarkEnd w:id="784"/>
      <w:bookmarkEnd w:id="785"/>
      <w:bookmarkEnd w:id="786"/>
    </w:p>
    <w:p w14:paraId="5DFF45F2" w14:textId="77777777" w:rsidR="00705544" w:rsidRPr="00705544" w:rsidRDefault="00705544" w:rsidP="00705544">
      <w:pPr>
        <w:pStyle w:val="Heading5"/>
      </w:pPr>
      <w:bookmarkStart w:id="787" w:name="_Toc160452655"/>
      <w:bookmarkStart w:id="788" w:name="_Toc164869583"/>
      <w:bookmarkStart w:id="789" w:name="_Toc175350547"/>
      <w:bookmarkStart w:id="790" w:name="_Toc180146484"/>
      <w:bookmarkStart w:id="791" w:name="_Toc180248982"/>
      <w:bookmarkStart w:id="792" w:name="_Toc183378923"/>
      <w:bookmarkStart w:id="793" w:name="_Toc195348916"/>
      <w:bookmarkStart w:id="794" w:name="_Toc195349504"/>
      <w:bookmarkStart w:id="795" w:name="_Toc209623245"/>
      <w:r w:rsidRPr="00705544">
        <w:t>5.5.2.3.1</w:t>
      </w:r>
      <w:r w:rsidRPr="00705544">
        <w:tab/>
        <w:t>General</w:t>
      </w:r>
      <w:bookmarkEnd w:id="787"/>
      <w:bookmarkEnd w:id="788"/>
      <w:bookmarkEnd w:id="789"/>
      <w:bookmarkEnd w:id="790"/>
      <w:bookmarkEnd w:id="791"/>
      <w:bookmarkEnd w:id="792"/>
      <w:bookmarkEnd w:id="793"/>
      <w:bookmarkEnd w:id="794"/>
      <w:bookmarkEnd w:id="795"/>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6" w:name="_Toc160452656"/>
      <w:bookmarkStart w:id="797" w:name="_Toc164869584"/>
      <w:bookmarkStart w:id="798" w:name="_Toc175350548"/>
      <w:bookmarkStart w:id="799" w:name="_Toc180146485"/>
      <w:bookmarkStart w:id="800" w:name="_Toc180248983"/>
      <w:bookmarkStart w:id="801" w:name="_Toc183378924"/>
      <w:bookmarkStart w:id="802" w:name="_Toc195348917"/>
      <w:bookmarkStart w:id="803" w:name="_Toc195349505"/>
      <w:bookmarkStart w:id="804" w:name="_Toc209623246"/>
      <w:r w:rsidRPr="00705544">
        <w:rPr>
          <w:lang w:val="fr-FR"/>
        </w:rPr>
        <w:t>5.5.2.3.2</w:t>
      </w:r>
      <w:r w:rsidRPr="00705544">
        <w:rPr>
          <w:lang w:val="fr-FR"/>
        </w:rPr>
        <w:tab/>
        <w:t>DAA Events Information Request</w:t>
      </w:r>
      <w:bookmarkEnd w:id="796"/>
      <w:bookmarkEnd w:id="797"/>
      <w:bookmarkEnd w:id="798"/>
      <w:bookmarkEnd w:id="799"/>
      <w:bookmarkEnd w:id="800"/>
      <w:bookmarkEnd w:id="801"/>
      <w:bookmarkEnd w:id="802"/>
      <w:bookmarkEnd w:id="803"/>
      <w:bookmarkEnd w:id="804"/>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5" w:name="_MON_1767298766"/>
    <w:bookmarkEnd w:id="805"/>
    <w:p w14:paraId="5B226D78" w14:textId="76D3D63E" w:rsidR="00705544" w:rsidRPr="00705544" w:rsidRDefault="00A64886" w:rsidP="00705544">
      <w:pPr>
        <w:pStyle w:val="TH"/>
      </w:pPr>
      <w:r w:rsidRPr="00705544">
        <w:object w:dxaOrig="9620" w:dyaOrig="2508" w14:anchorId="71B701E4">
          <v:shape id="_x0000_i1043" type="#_x0000_t75" style="width:480.15pt;height:125.9pt" o:ole="">
            <v:imagedata r:id="rId47" o:title=""/>
          </v:shape>
          <o:OLEObject Type="Embed" ProgID="Word.Document.8" ShapeID="_x0000_i1043" DrawAspect="Content" ObjectID="_1820236622"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6" w:name="_Toc160452657"/>
      <w:bookmarkStart w:id="807" w:name="_Toc164869585"/>
      <w:bookmarkStart w:id="808" w:name="_Toc175350549"/>
      <w:bookmarkStart w:id="809" w:name="_Toc180146486"/>
      <w:bookmarkStart w:id="810" w:name="_Toc180248984"/>
      <w:bookmarkStart w:id="811" w:name="_Toc183378925"/>
      <w:bookmarkStart w:id="812" w:name="_Toc195348918"/>
      <w:bookmarkStart w:id="813" w:name="_Toc195349506"/>
      <w:bookmarkStart w:id="814" w:name="_Toc209623247"/>
      <w:r w:rsidRPr="00705544">
        <w:t>5.5.2.4</w:t>
      </w:r>
      <w:r w:rsidRPr="00705544">
        <w:tab/>
        <w:t>UAE_DAASupport_Notify</w:t>
      </w:r>
      <w:bookmarkEnd w:id="806"/>
      <w:bookmarkEnd w:id="807"/>
      <w:bookmarkEnd w:id="808"/>
      <w:bookmarkEnd w:id="809"/>
      <w:bookmarkEnd w:id="810"/>
      <w:bookmarkEnd w:id="811"/>
      <w:bookmarkEnd w:id="812"/>
      <w:bookmarkEnd w:id="813"/>
      <w:bookmarkEnd w:id="814"/>
    </w:p>
    <w:p w14:paraId="7C3E8EA1" w14:textId="77777777" w:rsidR="00705544" w:rsidRPr="00705544" w:rsidRDefault="00705544" w:rsidP="00705544">
      <w:pPr>
        <w:pStyle w:val="Heading5"/>
      </w:pPr>
      <w:bookmarkStart w:id="815" w:name="_Toc160452658"/>
      <w:bookmarkStart w:id="816" w:name="_Toc164869586"/>
      <w:bookmarkStart w:id="817" w:name="_Toc175350550"/>
      <w:bookmarkStart w:id="818" w:name="_Toc180146487"/>
      <w:bookmarkStart w:id="819" w:name="_Toc180248985"/>
      <w:bookmarkStart w:id="820" w:name="_Toc183378926"/>
      <w:bookmarkStart w:id="821" w:name="_Toc195348919"/>
      <w:bookmarkStart w:id="822" w:name="_Toc195349507"/>
      <w:bookmarkStart w:id="823" w:name="_Toc209623248"/>
      <w:r w:rsidRPr="00705544">
        <w:t>5.5.2.4.1</w:t>
      </w:r>
      <w:r w:rsidRPr="00705544">
        <w:tab/>
        <w:t>General</w:t>
      </w:r>
      <w:bookmarkEnd w:id="815"/>
      <w:bookmarkEnd w:id="816"/>
      <w:bookmarkEnd w:id="817"/>
      <w:bookmarkEnd w:id="818"/>
      <w:bookmarkEnd w:id="819"/>
      <w:bookmarkEnd w:id="820"/>
      <w:bookmarkEnd w:id="821"/>
      <w:bookmarkEnd w:id="822"/>
      <w:bookmarkEnd w:id="823"/>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4" w:name="_Toc160452659"/>
      <w:bookmarkStart w:id="825" w:name="_Toc164869587"/>
      <w:bookmarkStart w:id="826" w:name="_Toc175350551"/>
      <w:bookmarkStart w:id="827" w:name="_Toc180146488"/>
      <w:bookmarkStart w:id="828" w:name="_Toc180248986"/>
      <w:bookmarkStart w:id="829" w:name="_Toc183378927"/>
      <w:bookmarkStart w:id="830" w:name="_Toc195348920"/>
      <w:bookmarkStart w:id="831" w:name="_Toc195349508"/>
      <w:bookmarkStart w:id="832" w:name="_Toc209623249"/>
      <w:r w:rsidRPr="00705544">
        <w:t>5.5.2.4.2</w:t>
      </w:r>
      <w:r w:rsidRPr="00705544">
        <w:tab/>
      </w:r>
      <w:r w:rsidRPr="00705544">
        <w:rPr>
          <w:lang w:val="en-US"/>
        </w:rPr>
        <w:t>DAA Policy Configuration Completion Status Notification</w:t>
      </w:r>
      <w:bookmarkEnd w:id="824"/>
      <w:bookmarkEnd w:id="825"/>
      <w:bookmarkEnd w:id="826"/>
      <w:bookmarkEnd w:id="827"/>
      <w:bookmarkEnd w:id="828"/>
      <w:bookmarkEnd w:id="829"/>
      <w:bookmarkEnd w:id="830"/>
      <w:bookmarkEnd w:id="831"/>
      <w:bookmarkEnd w:id="832"/>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3" w:name="_MON_1767298749"/>
    <w:bookmarkEnd w:id="833"/>
    <w:p w14:paraId="544C9877" w14:textId="3DBB54F5" w:rsidR="00705544" w:rsidRPr="00705544" w:rsidRDefault="00A64886" w:rsidP="00705544">
      <w:pPr>
        <w:pStyle w:val="TH"/>
      </w:pPr>
      <w:r w:rsidRPr="00705544">
        <w:object w:dxaOrig="9620" w:dyaOrig="2749" w14:anchorId="758AE073">
          <v:shape id="_x0000_i1044" type="#_x0000_t75" style="width:480.15pt;height:138.25pt" o:ole="">
            <v:imagedata r:id="rId49" o:title=""/>
          </v:shape>
          <o:OLEObject Type="Embed" ProgID="Word.Document.8" ShapeID="_x0000_i1044" DrawAspect="Content" ObjectID="_1820236623"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4" w:name="_Toc160452660"/>
      <w:bookmarkStart w:id="835" w:name="_Toc164869588"/>
      <w:bookmarkStart w:id="836" w:name="_Toc175350552"/>
      <w:bookmarkStart w:id="837" w:name="_Toc180146489"/>
      <w:bookmarkStart w:id="838" w:name="_Toc180248987"/>
      <w:bookmarkStart w:id="839" w:name="_Toc183378928"/>
      <w:bookmarkStart w:id="840" w:name="_Toc195348921"/>
      <w:bookmarkStart w:id="841" w:name="_Toc195349509"/>
      <w:bookmarkStart w:id="842" w:name="_Toc209623250"/>
      <w:r w:rsidRPr="00705544">
        <w:t>5.5.2.4.3</w:t>
      </w:r>
      <w:r w:rsidRPr="00705544">
        <w:tab/>
      </w:r>
      <w:r w:rsidRPr="00705544">
        <w:rPr>
          <w:lang w:val="en-US"/>
        </w:rPr>
        <w:t>DAA Event</w:t>
      </w:r>
      <w:r w:rsidR="00A8798E">
        <w:rPr>
          <w:lang w:val="en-US"/>
        </w:rPr>
        <w:t>s</w:t>
      </w:r>
      <w:r w:rsidRPr="00705544">
        <w:rPr>
          <w:lang w:val="en-US"/>
        </w:rPr>
        <w:t xml:space="preserve"> Notification</w:t>
      </w:r>
      <w:bookmarkEnd w:id="834"/>
      <w:bookmarkEnd w:id="835"/>
      <w:bookmarkEnd w:id="836"/>
      <w:bookmarkEnd w:id="837"/>
      <w:bookmarkEnd w:id="838"/>
      <w:bookmarkEnd w:id="839"/>
      <w:bookmarkEnd w:id="840"/>
      <w:bookmarkEnd w:id="841"/>
      <w:bookmarkEnd w:id="842"/>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3" w:name="_MON_1767298557"/>
    <w:bookmarkEnd w:id="843"/>
    <w:p w14:paraId="26E74747" w14:textId="0E1A8E35" w:rsidR="00705544" w:rsidRPr="00705544" w:rsidRDefault="00A8798E" w:rsidP="00705544">
      <w:pPr>
        <w:pStyle w:val="TH"/>
      </w:pPr>
      <w:r w:rsidRPr="00705544">
        <w:object w:dxaOrig="9620" w:dyaOrig="2749" w14:anchorId="236E0294">
          <v:shape id="_x0000_i1045" type="#_x0000_t75" style="width:480.15pt;height:138.25pt" o:ole="">
            <v:imagedata r:id="rId51" o:title=""/>
          </v:shape>
          <o:OLEObject Type="Embed" ProgID="Word.Document.8" ShapeID="_x0000_i1045" DrawAspect="Content" ObjectID="_1820236624"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4" w:name="_Toc160452661"/>
      <w:bookmarkStart w:id="845" w:name="_Toc164869589"/>
      <w:bookmarkStart w:id="846" w:name="_Toc175350553"/>
      <w:bookmarkStart w:id="847" w:name="_Toc180146490"/>
      <w:bookmarkStart w:id="848" w:name="_Toc180248988"/>
      <w:bookmarkStart w:id="849" w:name="_Toc183378929"/>
      <w:bookmarkStart w:id="850" w:name="_Toc195348922"/>
      <w:bookmarkStart w:id="851" w:name="_Toc195349510"/>
      <w:bookmarkStart w:id="852" w:name="_Toc209623251"/>
      <w:r w:rsidR="007F7810" w:rsidRPr="007F7810">
        <w:lastRenderedPageBreak/>
        <w:t>5.6</w:t>
      </w:r>
      <w:r w:rsidR="007F7810" w:rsidRPr="007F7810">
        <w:tab/>
        <w:t>UAE_UAVDynamicInfo</w:t>
      </w:r>
      <w:bookmarkEnd w:id="844"/>
      <w:bookmarkEnd w:id="845"/>
      <w:bookmarkEnd w:id="846"/>
      <w:bookmarkEnd w:id="847"/>
      <w:bookmarkEnd w:id="848"/>
      <w:bookmarkEnd w:id="849"/>
      <w:bookmarkEnd w:id="850"/>
      <w:bookmarkEnd w:id="851"/>
      <w:bookmarkEnd w:id="852"/>
    </w:p>
    <w:p w14:paraId="2ABBEF3B" w14:textId="77777777" w:rsidR="007F7810" w:rsidRPr="007F7810" w:rsidRDefault="007F7810" w:rsidP="007F7810">
      <w:pPr>
        <w:pStyle w:val="Heading3"/>
      </w:pPr>
      <w:bookmarkStart w:id="853" w:name="_Toc151743066"/>
      <w:bookmarkStart w:id="854" w:name="_Toc151743531"/>
      <w:bookmarkStart w:id="855" w:name="_Toc160452662"/>
      <w:bookmarkStart w:id="856" w:name="_Toc164869590"/>
      <w:bookmarkStart w:id="857" w:name="_Toc175350554"/>
      <w:bookmarkStart w:id="858" w:name="_Toc180146491"/>
      <w:bookmarkStart w:id="859" w:name="_Toc180248989"/>
      <w:bookmarkStart w:id="860" w:name="_Toc183378930"/>
      <w:bookmarkStart w:id="861" w:name="_Toc195348923"/>
      <w:bookmarkStart w:id="862" w:name="_Toc195349511"/>
      <w:bookmarkStart w:id="863" w:name="_Toc209623252"/>
      <w:r w:rsidRPr="007F7810">
        <w:t>5.6.1</w:t>
      </w:r>
      <w:r w:rsidRPr="007F7810">
        <w:tab/>
        <w:t>Service Description</w:t>
      </w:r>
      <w:bookmarkEnd w:id="853"/>
      <w:bookmarkEnd w:id="854"/>
      <w:bookmarkEnd w:id="855"/>
      <w:bookmarkEnd w:id="856"/>
      <w:bookmarkEnd w:id="857"/>
      <w:bookmarkEnd w:id="858"/>
      <w:bookmarkEnd w:id="859"/>
      <w:bookmarkEnd w:id="860"/>
      <w:bookmarkEnd w:id="861"/>
      <w:bookmarkEnd w:id="862"/>
      <w:bookmarkEnd w:id="863"/>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4" w:name="_Toc151743067"/>
      <w:bookmarkStart w:id="865"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6" w:name="_Toc160452663"/>
      <w:bookmarkStart w:id="867" w:name="_Toc164869591"/>
      <w:bookmarkStart w:id="868" w:name="_Toc175350555"/>
      <w:bookmarkStart w:id="869" w:name="_Toc180146492"/>
      <w:bookmarkStart w:id="870" w:name="_Toc180248990"/>
      <w:bookmarkStart w:id="871" w:name="_Toc183378931"/>
      <w:bookmarkStart w:id="872" w:name="_Toc195348924"/>
      <w:bookmarkStart w:id="873" w:name="_Toc195349512"/>
      <w:bookmarkStart w:id="874" w:name="_Toc209623253"/>
      <w:r w:rsidRPr="007F7810">
        <w:t>5.6.2</w:t>
      </w:r>
      <w:r w:rsidRPr="007F7810">
        <w:tab/>
        <w:t>Service Operations</w:t>
      </w:r>
      <w:bookmarkEnd w:id="866"/>
      <w:bookmarkEnd w:id="867"/>
      <w:bookmarkEnd w:id="868"/>
      <w:bookmarkEnd w:id="869"/>
      <w:bookmarkEnd w:id="870"/>
      <w:bookmarkEnd w:id="871"/>
      <w:bookmarkEnd w:id="872"/>
      <w:bookmarkEnd w:id="873"/>
      <w:bookmarkEnd w:id="874"/>
    </w:p>
    <w:p w14:paraId="51D8A975" w14:textId="77777777" w:rsidR="007F7810" w:rsidRPr="007F7810" w:rsidRDefault="007F7810" w:rsidP="007F7810">
      <w:pPr>
        <w:pStyle w:val="Heading4"/>
      </w:pPr>
      <w:bookmarkStart w:id="875" w:name="_Toc160452664"/>
      <w:bookmarkStart w:id="876" w:name="_Toc164869592"/>
      <w:bookmarkStart w:id="877" w:name="_Toc175350556"/>
      <w:bookmarkStart w:id="878" w:name="_Toc180146493"/>
      <w:bookmarkStart w:id="879" w:name="_Toc180248991"/>
      <w:bookmarkStart w:id="880" w:name="_Toc183378932"/>
      <w:bookmarkStart w:id="881" w:name="_Toc195348925"/>
      <w:bookmarkStart w:id="882" w:name="_Toc195349513"/>
      <w:bookmarkStart w:id="883" w:name="_Toc209623254"/>
      <w:r w:rsidRPr="007F7810">
        <w:t>5.6.2.1</w:t>
      </w:r>
      <w:r w:rsidRPr="007F7810">
        <w:tab/>
        <w:t>Introduction</w:t>
      </w:r>
      <w:bookmarkEnd w:id="864"/>
      <w:bookmarkEnd w:id="865"/>
      <w:bookmarkEnd w:id="875"/>
      <w:bookmarkEnd w:id="876"/>
      <w:bookmarkEnd w:id="877"/>
      <w:bookmarkEnd w:id="878"/>
      <w:bookmarkEnd w:id="879"/>
      <w:bookmarkEnd w:id="880"/>
      <w:bookmarkEnd w:id="881"/>
      <w:bookmarkEnd w:id="882"/>
      <w:bookmarkEnd w:id="883"/>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4" w:name="_Toc160452665"/>
      <w:bookmarkStart w:id="885" w:name="_Toc164869593"/>
      <w:bookmarkStart w:id="886" w:name="_Toc175350557"/>
      <w:bookmarkStart w:id="887" w:name="_Toc180146494"/>
      <w:bookmarkStart w:id="888" w:name="_Toc180248992"/>
      <w:bookmarkStart w:id="889" w:name="_Toc183378933"/>
      <w:bookmarkStart w:id="890" w:name="_Toc195348926"/>
      <w:bookmarkStart w:id="891" w:name="_Toc195349514"/>
      <w:bookmarkStart w:id="892" w:name="_Toc209623255"/>
      <w:r w:rsidRPr="007F7810">
        <w:t>5.6.2.2</w:t>
      </w:r>
      <w:r w:rsidRPr="007F7810">
        <w:tab/>
        <w:t>UAE_UAVDynamicInfo_Subscribe</w:t>
      </w:r>
      <w:bookmarkEnd w:id="884"/>
      <w:bookmarkEnd w:id="885"/>
      <w:bookmarkEnd w:id="886"/>
      <w:bookmarkEnd w:id="887"/>
      <w:bookmarkEnd w:id="888"/>
      <w:bookmarkEnd w:id="889"/>
      <w:bookmarkEnd w:id="890"/>
      <w:bookmarkEnd w:id="891"/>
      <w:bookmarkEnd w:id="892"/>
    </w:p>
    <w:p w14:paraId="0DBF3465" w14:textId="77777777" w:rsidR="007F7810" w:rsidRPr="007F7810" w:rsidRDefault="007F7810" w:rsidP="007F7810">
      <w:pPr>
        <w:pStyle w:val="Heading5"/>
      </w:pPr>
      <w:bookmarkStart w:id="893" w:name="_Toc160452666"/>
      <w:bookmarkStart w:id="894" w:name="_Toc164869594"/>
      <w:bookmarkStart w:id="895" w:name="_Toc175350558"/>
      <w:bookmarkStart w:id="896" w:name="_Toc180146495"/>
      <w:bookmarkStart w:id="897" w:name="_Toc180248993"/>
      <w:bookmarkStart w:id="898" w:name="_Toc183378934"/>
      <w:bookmarkStart w:id="899" w:name="_Toc195348927"/>
      <w:bookmarkStart w:id="900" w:name="_Toc195349515"/>
      <w:bookmarkStart w:id="901" w:name="_Toc209623256"/>
      <w:r w:rsidRPr="007F7810">
        <w:t>5.6.2.2.1</w:t>
      </w:r>
      <w:r w:rsidRPr="007F7810">
        <w:tab/>
        <w:t>General</w:t>
      </w:r>
      <w:bookmarkEnd w:id="893"/>
      <w:bookmarkEnd w:id="894"/>
      <w:bookmarkEnd w:id="895"/>
      <w:bookmarkEnd w:id="896"/>
      <w:bookmarkEnd w:id="897"/>
      <w:bookmarkEnd w:id="898"/>
      <w:bookmarkEnd w:id="899"/>
      <w:bookmarkEnd w:id="900"/>
      <w:bookmarkEnd w:id="901"/>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2" w:name="_Toc160452667"/>
      <w:bookmarkStart w:id="903" w:name="_Toc164869595"/>
      <w:bookmarkStart w:id="904" w:name="_Toc175350559"/>
      <w:bookmarkStart w:id="905" w:name="_Toc180146496"/>
      <w:bookmarkStart w:id="906" w:name="_Toc180248994"/>
      <w:bookmarkStart w:id="907" w:name="_Toc183378935"/>
      <w:bookmarkStart w:id="908" w:name="_Toc195348928"/>
      <w:bookmarkStart w:id="909" w:name="_Toc195349516"/>
      <w:bookmarkStart w:id="910" w:name="_Toc209623257"/>
      <w:r w:rsidRPr="007F7810">
        <w:t>5.6.2.2.2</w:t>
      </w:r>
      <w:r w:rsidRPr="007F7810">
        <w:tab/>
      </w:r>
      <w:r w:rsidRPr="007F7810">
        <w:rPr>
          <w:bCs/>
        </w:rPr>
        <w:t>UAV Dynamic Information Subscription</w:t>
      </w:r>
      <w:r w:rsidRPr="007F7810">
        <w:t xml:space="preserve"> Creation</w:t>
      </w:r>
      <w:bookmarkEnd w:id="902"/>
      <w:bookmarkEnd w:id="903"/>
      <w:bookmarkEnd w:id="904"/>
      <w:bookmarkEnd w:id="905"/>
      <w:bookmarkEnd w:id="906"/>
      <w:bookmarkEnd w:id="907"/>
      <w:bookmarkEnd w:id="908"/>
      <w:bookmarkEnd w:id="909"/>
      <w:bookmarkEnd w:id="910"/>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1" w:name="_MON_1766341430"/>
    <w:bookmarkEnd w:id="911"/>
    <w:p w14:paraId="3216FB74" w14:textId="77777777" w:rsidR="007F7810" w:rsidRPr="007F7810" w:rsidRDefault="007F7810" w:rsidP="007F7810">
      <w:pPr>
        <w:pStyle w:val="TF"/>
      </w:pPr>
      <w:r w:rsidRPr="007F7810">
        <w:object w:dxaOrig="9620" w:dyaOrig="2508" w14:anchorId="76E7D23D">
          <v:shape id="_x0000_i1046" type="#_x0000_t75" style="width:481.05pt;height:125pt" o:ole="">
            <v:imagedata r:id="rId53" o:title=""/>
          </v:shape>
          <o:OLEObject Type="Embed" ProgID="Word.Document.8" ShapeID="_x0000_i1046" DrawAspect="Content" ObjectID="_1820236625"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2" w:name="_Toc160452668"/>
      <w:bookmarkStart w:id="913" w:name="_Toc164869596"/>
      <w:bookmarkStart w:id="914" w:name="_Toc175350560"/>
      <w:bookmarkStart w:id="915" w:name="_Toc180146497"/>
      <w:bookmarkStart w:id="916" w:name="_Toc180248995"/>
      <w:bookmarkStart w:id="917" w:name="_Toc183378936"/>
      <w:bookmarkStart w:id="918" w:name="_Toc195348929"/>
      <w:bookmarkStart w:id="919" w:name="_Toc195349517"/>
      <w:bookmarkStart w:id="920" w:name="_Toc209623258"/>
      <w:r w:rsidRPr="007F7810">
        <w:t>5.6.2.2.3</w:t>
      </w:r>
      <w:r w:rsidRPr="007F7810">
        <w:tab/>
      </w:r>
      <w:r w:rsidRPr="007F7810">
        <w:rPr>
          <w:bCs/>
        </w:rPr>
        <w:t>UAV Dynamic Information Subscription</w:t>
      </w:r>
      <w:r w:rsidRPr="007F7810">
        <w:t xml:space="preserve"> Update</w:t>
      </w:r>
      <w:bookmarkEnd w:id="912"/>
      <w:bookmarkEnd w:id="913"/>
      <w:bookmarkEnd w:id="914"/>
      <w:bookmarkEnd w:id="915"/>
      <w:bookmarkEnd w:id="916"/>
      <w:bookmarkEnd w:id="917"/>
      <w:bookmarkEnd w:id="918"/>
      <w:bookmarkEnd w:id="919"/>
      <w:bookmarkEnd w:id="920"/>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1" w:name="_MON_1766341502"/>
    <w:bookmarkEnd w:id="921"/>
    <w:p w14:paraId="72681546" w14:textId="77777777" w:rsidR="007F7810" w:rsidRPr="007F7810" w:rsidRDefault="007F7810" w:rsidP="007F7810">
      <w:pPr>
        <w:pStyle w:val="TH"/>
      </w:pPr>
      <w:r w:rsidRPr="007F7810">
        <w:object w:dxaOrig="9620" w:dyaOrig="3089" w14:anchorId="367972B6">
          <v:shape id="_x0000_i1047" type="#_x0000_t75" style="width:481.05pt;height:154.6pt" o:ole="">
            <v:imagedata r:id="rId55" o:title=""/>
          </v:shape>
          <o:OLEObject Type="Embed" ProgID="Word.Document.8" ShapeID="_x0000_i1047" DrawAspect="Content" ObjectID="_1820236626"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2" w:name="_Toc160452669"/>
      <w:bookmarkStart w:id="923" w:name="_Toc164869597"/>
      <w:bookmarkStart w:id="924" w:name="_Toc175350561"/>
      <w:bookmarkStart w:id="925" w:name="_Toc180146498"/>
      <w:bookmarkStart w:id="926" w:name="_Toc180248996"/>
      <w:bookmarkStart w:id="927" w:name="_Toc183378937"/>
      <w:bookmarkStart w:id="928" w:name="_Toc195348930"/>
      <w:bookmarkStart w:id="929" w:name="_Toc195349518"/>
      <w:bookmarkStart w:id="930" w:name="_Toc209623259"/>
      <w:r w:rsidRPr="007F7810">
        <w:t>5.6.2.2.4</w:t>
      </w:r>
      <w:r w:rsidRPr="007F7810">
        <w:tab/>
      </w:r>
      <w:r w:rsidRPr="007F7810">
        <w:rPr>
          <w:bCs/>
        </w:rPr>
        <w:t>UAV Dynamic Information Subscription</w:t>
      </w:r>
      <w:r w:rsidRPr="007F7810">
        <w:t xml:space="preserve"> </w:t>
      </w:r>
      <w:r w:rsidRPr="007F7810">
        <w:rPr>
          <w:lang w:val="en-US"/>
        </w:rPr>
        <w:t>Deletion</w:t>
      </w:r>
      <w:bookmarkEnd w:id="922"/>
      <w:bookmarkEnd w:id="923"/>
      <w:bookmarkEnd w:id="924"/>
      <w:bookmarkEnd w:id="925"/>
      <w:bookmarkEnd w:id="926"/>
      <w:bookmarkEnd w:id="927"/>
      <w:bookmarkEnd w:id="928"/>
      <w:bookmarkEnd w:id="929"/>
      <w:bookmarkEnd w:id="930"/>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1" w:name="_MON_1766341650"/>
    <w:bookmarkEnd w:id="931"/>
    <w:p w14:paraId="381F22B2" w14:textId="77777777" w:rsidR="007F7810" w:rsidRPr="007F7810" w:rsidRDefault="007F7810" w:rsidP="007F7810">
      <w:pPr>
        <w:pStyle w:val="TH"/>
      </w:pPr>
      <w:r w:rsidRPr="007F7810">
        <w:object w:dxaOrig="9620" w:dyaOrig="2508" w14:anchorId="6C327007">
          <v:shape id="_x0000_i1048" type="#_x0000_t75" style="width:481.05pt;height:125pt" o:ole="">
            <v:imagedata r:id="rId57" o:title=""/>
          </v:shape>
          <o:OLEObject Type="Embed" ProgID="Word.Document.8" ShapeID="_x0000_i1048" DrawAspect="Content" ObjectID="_1820236627"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2" w:name="_Toc144024139"/>
      <w:bookmarkStart w:id="933" w:name="_Toc148176838"/>
      <w:bookmarkStart w:id="934" w:name="_Toc148358888"/>
      <w:bookmarkStart w:id="935" w:name="_Toc151743082"/>
      <w:bookmarkStart w:id="936" w:name="_Toc151743547"/>
      <w:bookmarkStart w:id="937" w:name="_Toc160452670"/>
      <w:bookmarkStart w:id="938" w:name="_Toc164869598"/>
      <w:bookmarkStart w:id="939" w:name="_Toc175350562"/>
      <w:bookmarkStart w:id="940" w:name="_Toc180146499"/>
      <w:bookmarkStart w:id="941" w:name="_Toc180248997"/>
      <w:bookmarkStart w:id="942" w:name="_Toc183378938"/>
      <w:bookmarkStart w:id="943" w:name="_Toc195348931"/>
      <w:bookmarkStart w:id="944" w:name="_Toc195349519"/>
      <w:bookmarkStart w:id="945" w:name="_Toc209623260"/>
      <w:r w:rsidRPr="007F7810">
        <w:t>5.6.2.3</w:t>
      </w:r>
      <w:r w:rsidRPr="007F7810">
        <w:tab/>
      </w:r>
      <w:bookmarkEnd w:id="932"/>
      <w:bookmarkEnd w:id="933"/>
      <w:bookmarkEnd w:id="934"/>
      <w:bookmarkEnd w:id="935"/>
      <w:bookmarkEnd w:id="936"/>
      <w:r w:rsidRPr="007F7810">
        <w:t>UAE_UAVDynamicInfo_Notify</w:t>
      </w:r>
      <w:bookmarkEnd w:id="937"/>
      <w:bookmarkEnd w:id="938"/>
      <w:bookmarkEnd w:id="939"/>
      <w:bookmarkEnd w:id="940"/>
      <w:bookmarkEnd w:id="941"/>
      <w:bookmarkEnd w:id="942"/>
      <w:bookmarkEnd w:id="943"/>
      <w:bookmarkEnd w:id="944"/>
      <w:bookmarkEnd w:id="945"/>
    </w:p>
    <w:p w14:paraId="45CC5E84" w14:textId="77777777" w:rsidR="007F7810" w:rsidRPr="007F7810" w:rsidRDefault="007F7810" w:rsidP="007F7810">
      <w:pPr>
        <w:pStyle w:val="Heading5"/>
      </w:pPr>
      <w:bookmarkStart w:id="946" w:name="_Toc144024140"/>
      <w:bookmarkStart w:id="947" w:name="_Toc148176839"/>
      <w:bookmarkStart w:id="948" w:name="_Toc148358889"/>
      <w:bookmarkStart w:id="949" w:name="_Toc151743083"/>
      <w:bookmarkStart w:id="950" w:name="_Toc151743548"/>
      <w:bookmarkStart w:id="951" w:name="_Toc160452671"/>
      <w:bookmarkStart w:id="952" w:name="_Toc164869599"/>
      <w:bookmarkStart w:id="953" w:name="_Toc175350563"/>
      <w:bookmarkStart w:id="954" w:name="_Toc180146500"/>
      <w:bookmarkStart w:id="955" w:name="_Toc180248998"/>
      <w:bookmarkStart w:id="956" w:name="_Toc183378939"/>
      <w:bookmarkStart w:id="957" w:name="_Toc195348932"/>
      <w:bookmarkStart w:id="958" w:name="_Toc195349520"/>
      <w:bookmarkStart w:id="959" w:name="_Toc209623261"/>
      <w:r w:rsidRPr="007F7810">
        <w:t>5.6.2.3.1</w:t>
      </w:r>
      <w:r w:rsidRPr="007F7810">
        <w:tab/>
        <w:t>General</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0" w:name="_Toc144024141"/>
      <w:bookmarkStart w:id="961" w:name="_Toc148176840"/>
      <w:bookmarkStart w:id="962" w:name="_Toc148358890"/>
      <w:bookmarkStart w:id="963" w:name="_Toc151743084"/>
      <w:bookmarkStart w:id="964" w:name="_Toc151743549"/>
      <w:bookmarkStart w:id="965" w:name="_Toc160452672"/>
      <w:bookmarkStart w:id="966" w:name="_Toc164869600"/>
      <w:bookmarkStart w:id="967" w:name="_Toc175350564"/>
      <w:bookmarkStart w:id="968" w:name="_Toc180146501"/>
      <w:bookmarkStart w:id="969" w:name="_Toc180248999"/>
      <w:bookmarkStart w:id="970" w:name="_Toc183378940"/>
      <w:bookmarkStart w:id="971" w:name="_Toc195348933"/>
      <w:bookmarkStart w:id="972" w:name="_Toc195349521"/>
      <w:bookmarkStart w:id="973" w:name="_Toc209623262"/>
      <w:r w:rsidRPr="007F7810">
        <w:t>5.6.2.3.2</w:t>
      </w:r>
      <w:r w:rsidRPr="007F7810">
        <w:tab/>
      </w:r>
      <w:r w:rsidRPr="007F7810">
        <w:rPr>
          <w:bCs/>
        </w:rPr>
        <w:t xml:space="preserve">UAV Dynamic Information </w:t>
      </w:r>
      <w:r w:rsidRPr="007F7810">
        <w:rPr>
          <w:lang w:val="en-US"/>
        </w:rPr>
        <w:t>Notification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05pt;height:137.35pt" o:ole="">
            <v:imagedata r:id="rId59" o:title=""/>
          </v:shape>
          <o:OLEObject Type="Embed" ProgID="Word.Document.8" ShapeID="_x0000_i1049" DrawAspect="Content" ObjectID="_1820236628"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4" w:name="_Toc175350565"/>
      <w:bookmarkStart w:id="975" w:name="_Toc180146502"/>
      <w:bookmarkStart w:id="976" w:name="_Toc180249000"/>
      <w:bookmarkStart w:id="977" w:name="_Toc183378941"/>
      <w:bookmarkStart w:id="978" w:name="_Toc195348934"/>
      <w:bookmarkStart w:id="979" w:name="_Toc195349522"/>
      <w:bookmarkStart w:id="980" w:name="_Toc209623263"/>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4"/>
      <w:bookmarkEnd w:id="975"/>
      <w:bookmarkEnd w:id="976"/>
      <w:bookmarkEnd w:id="977"/>
      <w:bookmarkEnd w:id="978"/>
      <w:bookmarkEnd w:id="979"/>
      <w:bookmarkEnd w:id="980"/>
    </w:p>
    <w:p w14:paraId="1F36ADAA" w14:textId="77777777" w:rsidR="00194A80" w:rsidRPr="00535E7D" w:rsidRDefault="00194A80" w:rsidP="00194A80">
      <w:pPr>
        <w:pStyle w:val="Heading3"/>
      </w:pPr>
      <w:bookmarkStart w:id="981" w:name="_Toc175350566"/>
      <w:bookmarkStart w:id="982" w:name="_Toc180146503"/>
      <w:bookmarkStart w:id="983" w:name="_Toc180249001"/>
      <w:bookmarkStart w:id="984" w:name="_Toc183378942"/>
      <w:bookmarkStart w:id="985" w:name="_Toc195348935"/>
      <w:bookmarkStart w:id="986" w:name="_Toc195349523"/>
      <w:bookmarkStart w:id="987" w:name="_Toc209623264"/>
      <w:r w:rsidRPr="00535E7D">
        <w:t>5.</w:t>
      </w:r>
      <w:r>
        <w:t>7</w:t>
      </w:r>
      <w:r w:rsidRPr="00535E7D">
        <w:t>.1</w:t>
      </w:r>
      <w:r w:rsidRPr="00535E7D">
        <w:tab/>
        <w:t>Service Description</w:t>
      </w:r>
      <w:bookmarkEnd w:id="981"/>
      <w:bookmarkEnd w:id="982"/>
      <w:bookmarkEnd w:id="983"/>
      <w:bookmarkEnd w:id="984"/>
      <w:bookmarkEnd w:id="985"/>
      <w:bookmarkEnd w:id="986"/>
      <w:bookmarkEnd w:id="987"/>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8" w:name="_Toc175350567"/>
      <w:bookmarkStart w:id="989" w:name="_Toc180146504"/>
      <w:bookmarkStart w:id="990" w:name="_Toc180249002"/>
      <w:bookmarkStart w:id="991" w:name="_Toc183378943"/>
      <w:bookmarkStart w:id="992" w:name="_Toc195348936"/>
      <w:bookmarkStart w:id="993" w:name="_Toc195349524"/>
      <w:bookmarkStart w:id="994" w:name="_Toc209623265"/>
      <w:r w:rsidRPr="00535E7D">
        <w:t>5.</w:t>
      </w:r>
      <w:r>
        <w:t>7</w:t>
      </w:r>
      <w:r w:rsidRPr="00535E7D">
        <w:t>.2</w:t>
      </w:r>
      <w:r w:rsidRPr="00535E7D">
        <w:tab/>
        <w:t>Service Operations</w:t>
      </w:r>
      <w:bookmarkEnd w:id="988"/>
      <w:bookmarkEnd w:id="989"/>
      <w:bookmarkEnd w:id="990"/>
      <w:bookmarkEnd w:id="991"/>
      <w:bookmarkEnd w:id="992"/>
      <w:bookmarkEnd w:id="993"/>
      <w:bookmarkEnd w:id="994"/>
    </w:p>
    <w:p w14:paraId="0B378573" w14:textId="77777777" w:rsidR="00194A80" w:rsidRPr="00535E7D" w:rsidRDefault="00194A80" w:rsidP="00194A80">
      <w:pPr>
        <w:pStyle w:val="Heading4"/>
      </w:pPr>
      <w:bookmarkStart w:id="995" w:name="_Toc175350568"/>
      <w:bookmarkStart w:id="996" w:name="_Toc180146505"/>
      <w:bookmarkStart w:id="997" w:name="_Toc180249003"/>
      <w:bookmarkStart w:id="998" w:name="_Toc183378944"/>
      <w:bookmarkStart w:id="999" w:name="_Toc195348937"/>
      <w:bookmarkStart w:id="1000" w:name="_Toc195349525"/>
      <w:bookmarkStart w:id="1001" w:name="_Toc209623266"/>
      <w:r w:rsidRPr="00535E7D">
        <w:t>5.</w:t>
      </w:r>
      <w:r>
        <w:t>7</w:t>
      </w:r>
      <w:r w:rsidRPr="00535E7D">
        <w:t>.2.1</w:t>
      </w:r>
      <w:r w:rsidRPr="00535E7D">
        <w:tab/>
        <w:t>Introduction</w:t>
      </w:r>
      <w:bookmarkEnd w:id="995"/>
      <w:bookmarkEnd w:id="996"/>
      <w:bookmarkEnd w:id="997"/>
      <w:bookmarkEnd w:id="998"/>
      <w:bookmarkEnd w:id="999"/>
      <w:bookmarkEnd w:id="1000"/>
      <w:bookmarkEnd w:id="1001"/>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2" w:name="_Toc175350569"/>
      <w:bookmarkStart w:id="1003" w:name="_Toc180146506"/>
      <w:bookmarkStart w:id="1004" w:name="_Toc180249004"/>
      <w:bookmarkStart w:id="1005" w:name="_Toc183378945"/>
      <w:bookmarkStart w:id="1006" w:name="_Toc195348938"/>
      <w:bookmarkStart w:id="1007" w:name="_Toc195349526"/>
      <w:bookmarkStart w:id="1008" w:name="_Toc209623267"/>
      <w:r w:rsidRPr="00535E7D">
        <w:t>5.</w:t>
      </w:r>
      <w:r>
        <w:t>7</w:t>
      </w:r>
      <w:r w:rsidRPr="00535E7D">
        <w:t>.2.2</w:t>
      </w:r>
      <w:r w:rsidRPr="00535E7D">
        <w:tab/>
      </w:r>
      <w:r w:rsidRPr="00937AC3">
        <w:t>UAE_FlightPathMonitoring</w:t>
      </w:r>
      <w:r w:rsidRPr="00535E7D">
        <w:t>_Manage</w:t>
      </w:r>
      <w:bookmarkEnd w:id="1002"/>
      <w:bookmarkEnd w:id="1003"/>
      <w:bookmarkEnd w:id="1004"/>
      <w:bookmarkEnd w:id="1005"/>
      <w:bookmarkEnd w:id="1006"/>
      <w:bookmarkEnd w:id="1007"/>
      <w:bookmarkEnd w:id="1008"/>
    </w:p>
    <w:p w14:paraId="1E6A47A5" w14:textId="77777777" w:rsidR="00194A80" w:rsidRPr="00535E7D" w:rsidRDefault="00194A80" w:rsidP="00194A80">
      <w:pPr>
        <w:pStyle w:val="Heading5"/>
      </w:pPr>
      <w:bookmarkStart w:id="1009" w:name="_Toc175350570"/>
      <w:bookmarkStart w:id="1010" w:name="_Toc180146507"/>
      <w:bookmarkStart w:id="1011" w:name="_Toc180249005"/>
      <w:bookmarkStart w:id="1012" w:name="_Toc183378946"/>
      <w:bookmarkStart w:id="1013" w:name="_Toc195348939"/>
      <w:bookmarkStart w:id="1014" w:name="_Toc195349527"/>
      <w:bookmarkStart w:id="1015" w:name="_Toc209623268"/>
      <w:r w:rsidRPr="00535E7D">
        <w:t>5.</w:t>
      </w:r>
      <w:r>
        <w:t>7</w:t>
      </w:r>
      <w:r w:rsidRPr="00535E7D">
        <w:t>.2.2.1</w:t>
      </w:r>
      <w:r w:rsidRPr="00535E7D">
        <w:tab/>
        <w:t>General</w:t>
      </w:r>
      <w:bookmarkEnd w:id="1009"/>
      <w:bookmarkEnd w:id="1010"/>
      <w:bookmarkEnd w:id="1011"/>
      <w:bookmarkEnd w:id="1012"/>
      <w:bookmarkEnd w:id="1013"/>
      <w:bookmarkEnd w:id="1014"/>
      <w:bookmarkEnd w:id="1015"/>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6" w:name="_Toc175350571"/>
      <w:bookmarkStart w:id="1017" w:name="_Toc180146508"/>
      <w:bookmarkStart w:id="1018" w:name="_Toc180249006"/>
      <w:bookmarkStart w:id="1019" w:name="_Toc183378947"/>
      <w:bookmarkStart w:id="1020" w:name="_Toc195348940"/>
      <w:bookmarkStart w:id="1021" w:name="_Toc195349528"/>
      <w:bookmarkStart w:id="1022" w:name="_Toc209623269"/>
      <w:r w:rsidRPr="00535E7D">
        <w:t>5.</w:t>
      </w:r>
      <w:r>
        <w:t>7</w:t>
      </w:r>
      <w:r w:rsidRPr="00535E7D">
        <w:t>.2.2.2</w:t>
      </w:r>
      <w:r w:rsidRPr="00535E7D">
        <w:tab/>
      </w:r>
      <w:r>
        <w:t>Flight Path Monitoring Configuration</w:t>
      </w:r>
      <w:r w:rsidRPr="00535E7D">
        <w:t xml:space="preserve"> Creation</w:t>
      </w:r>
      <w:bookmarkEnd w:id="1016"/>
      <w:bookmarkEnd w:id="1017"/>
      <w:bookmarkEnd w:id="1018"/>
      <w:bookmarkEnd w:id="1019"/>
      <w:bookmarkEnd w:id="1020"/>
      <w:bookmarkEnd w:id="1021"/>
      <w:bookmarkEnd w:id="1022"/>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05pt;height:125pt" o:ole="">
            <v:imagedata r:id="rId61" o:title=""/>
          </v:shape>
          <o:OLEObject Type="Embed" ProgID="Word.Document.8" ShapeID="_x0000_i1050" DrawAspect="Content" ObjectID="_1820236629"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3" w:name="_Toc175350572"/>
      <w:bookmarkStart w:id="1024" w:name="_Toc180146509"/>
      <w:bookmarkStart w:id="1025" w:name="_Toc180249007"/>
      <w:bookmarkStart w:id="1026" w:name="_Toc183378948"/>
      <w:bookmarkStart w:id="1027" w:name="_Toc195348941"/>
      <w:bookmarkStart w:id="1028" w:name="_Toc195349529"/>
      <w:bookmarkStart w:id="1029" w:name="_Toc209623270"/>
      <w:r w:rsidRPr="00535E7D">
        <w:t>5.</w:t>
      </w:r>
      <w:r>
        <w:t>7</w:t>
      </w:r>
      <w:r w:rsidRPr="00535E7D">
        <w:t>.2.2.3</w:t>
      </w:r>
      <w:r w:rsidRPr="00535E7D">
        <w:tab/>
      </w:r>
      <w:r>
        <w:t>Flight Path Monitoring Configuration</w:t>
      </w:r>
      <w:r w:rsidRPr="00535E7D">
        <w:t xml:space="preserve"> Update</w:t>
      </w:r>
      <w:bookmarkEnd w:id="1023"/>
      <w:bookmarkEnd w:id="1024"/>
      <w:bookmarkEnd w:id="1025"/>
      <w:bookmarkEnd w:id="1026"/>
      <w:bookmarkEnd w:id="1027"/>
      <w:bookmarkEnd w:id="1028"/>
      <w:bookmarkEnd w:id="1029"/>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05pt;height:154.6pt" o:ole="">
            <v:imagedata r:id="rId63" o:title=""/>
          </v:shape>
          <o:OLEObject Type="Embed" ProgID="Word.Document.8" ShapeID="_x0000_i1051" DrawAspect="Content" ObjectID="_1820236630"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0" w:name="_Toc175350573"/>
      <w:bookmarkStart w:id="1031" w:name="_Toc180146510"/>
      <w:bookmarkStart w:id="1032" w:name="_Toc180249008"/>
      <w:bookmarkStart w:id="1033" w:name="_Toc183378949"/>
      <w:bookmarkStart w:id="1034" w:name="_Toc195348942"/>
      <w:bookmarkStart w:id="1035" w:name="_Toc195349530"/>
      <w:bookmarkStart w:id="1036" w:name="_Toc209623271"/>
      <w:r w:rsidRPr="00535E7D">
        <w:lastRenderedPageBreak/>
        <w:t>5.</w:t>
      </w:r>
      <w:r>
        <w:t>7</w:t>
      </w:r>
      <w:r w:rsidRPr="00535E7D">
        <w:t>.2.2.</w:t>
      </w:r>
      <w:r>
        <w:t>4</w:t>
      </w:r>
      <w:r w:rsidRPr="00535E7D">
        <w:tab/>
      </w:r>
      <w:r>
        <w:t>Flight Path Monitoring Configuration</w:t>
      </w:r>
      <w:r w:rsidRPr="00535E7D">
        <w:t xml:space="preserve"> Deletion</w:t>
      </w:r>
      <w:bookmarkEnd w:id="1030"/>
      <w:bookmarkEnd w:id="1031"/>
      <w:bookmarkEnd w:id="1032"/>
      <w:bookmarkEnd w:id="1033"/>
      <w:bookmarkEnd w:id="1034"/>
      <w:bookmarkEnd w:id="1035"/>
      <w:bookmarkEnd w:id="1036"/>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05pt;height:125pt" o:ole="">
            <v:imagedata r:id="rId65" o:title=""/>
          </v:shape>
          <o:OLEObject Type="Embed" ProgID="Word.Document.8" ShapeID="_x0000_i1052" DrawAspect="Content" ObjectID="_1820236631"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7" w:name="_Toc175350574"/>
      <w:bookmarkStart w:id="1038" w:name="_Toc180146511"/>
      <w:bookmarkStart w:id="1039" w:name="_Toc180249009"/>
      <w:bookmarkStart w:id="1040" w:name="_Toc183378950"/>
      <w:bookmarkStart w:id="1041" w:name="_Toc195348943"/>
      <w:bookmarkStart w:id="1042" w:name="_Toc195349531"/>
      <w:bookmarkStart w:id="1043" w:name="_Toc209623272"/>
      <w:r w:rsidRPr="00535E7D">
        <w:t>5.</w:t>
      </w:r>
      <w:r>
        <w:t>7</w:t>
      </w:r>
      <w:r w:rsidRPr="00535E7D">
        <w:t>.2.</w:t>
      </w:r>
      <w:r>
        <w:t>3</w:t>
      </w:r>
      <w:r w:rsidRPr="00535E7D">
        <w:tab/>
      </w:r>
      <w:r w:rsidRPr="00937AC3">
        <w:t>UAE_FlightPathMonitoring</w:t>
      </w:r>
      <w:r w:rsidRPr="00535E7D">
        <w:t>_Notify</w:t>
      </w:r>
      <w:bookmarkEnd w:id="1037"/>
      <w:bookmarkEnd w:id="1038"/>
      <w:bookmarkEnd w:id="1039"/>
      <w:bookmarkEnd w:id="1040"/>
      <w:bookmarkEnd w:id="1041"/>
      <w:bookmarkEnd w:id="1042"/>
      <w:bookmarkEnd w:id="1043"/>
    </w:p>
    <w:p w14:paraId="1CF84114" w14:textId="77777777" w:rsidR="00194A80" w:rsidRPr="00535E7D" w:rsidRDefault="00194A80" w:rsidP="00194A80">
      <w:pPr>
        <w:pStyle w:val="Heading5"/>
      </w:pPr>
      <w:bookmarkStart w:id="1044" w:name="_Toc175350575"/>
      <w:bookmarkStart w:id="1045" w:name="_Toc180146512"/>
      <w:bookmarkStart w:id="1046" w:name="_Toc180249010"/>
      <w:bookmarkStart w:id="1047" w:name="_Toc183378951"/>
      <w:bookmarkStart w:id="1048" w:name="_Toc195348944"/>
      <w:bookmarkStart w:id="1049" w:name="_Toc195349532"/>
      <w:bookmarkStart w:id="1050" w:name="_Toc209623273"/>
      <w:r w:rsidRPr="00535E7D">
        <w:t>5.</w:t>
      </w:r>
      <w:r>
        <w:t>7</w:t>
      </w:r>
      <w:r w:rsidRPr="00535E7D">
        <w:t>.2.</w:t>
      </w:r>
      <w:r>
        <w:t>3</w:t>
      </w:r>
      <w:r w:rsidRPr="00535E7D">
        <w:t>.1</w:t>
      </w:r>
      <w:r w:rsidRPr="00535E7D">
        <w:tab/>
        <w:t>General</w:t>
      </w:r>
      <w:bookmarkEnd w:id="1044"/>
      <w:bookmarkEnd w:id="1045"/>
      <w:bookmarkEnd w:id="1046"/>
      <w:bookmarkEnd w:id="1047"/>
      <w:bookmarkEnd w:id="1048"/>
      <w:bookmarkEnd w:id="1049"/>
      <w:bookmarkEnd w:id="1050"/>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1" w:name="_Toc175350576"/>
      <w:bookmarkStart w:id="1052" w:name="_Toc180146513"/>
      <w:bookmarkStart w:id="1053" w:name="_Toc180249011"/>
      <w:bookmarkStart w:id="1054" w:name="_Toc183378952"/>
      <w:bookmarkStart w:id="1055" w:name="_Toc195348945"/>
      <w:bookmarkStart w:id="1056" w:name="_Toc195349533"/>
      <w:bookmarkStart w:id="1057" w:name="_Toc209623274"/>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1"/>
      <w:bookmarkEnd w:id="1052"/>
      <w:bookmarkEnd w:id="1053"/>
      <w:bookmarkEnd w:id="1054"/>
      <w:bookmarkEnd w:id="1055"/>
      <w:bookmarkEnd w:id="1056"/>
      <w:bookmarkEnd w:id="1057"/>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58" w:name="_MON_1795421334"/>
    <w:bookmarkEnd w:id="1058"/>
    <w:p w14:paraId="2E29D297" w14:textId="3B5C2954" w:rsidR="00194A80" w:rsidRPr="00535E7D" w:rsidRDefault="00470079" w:rsidP="00194A80">
      <w:pPr>
        <w:pStyle w:val="TH"/>
      </w:pPr>
      <w:r w:rsidRPr="00535E7D">
        <w:object w:dxaOrig="9620" w:dyaOrig="2749" w14:anchorId="7BDACC71">
          <v:shape id="_x0000_i1053" type="#_x0000_t75" style="width:481.05pt;height:137.35pt" o:ole="">
            <v:imagedata r:id="rId67" o:title=""/>
          </v:shape>
          <o:OLEObject Type="Embed" ProgID="Word.Document.8" ShapeID="_x0000_i1053" DrawAspect="Content" ObjectID="_1820236632"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59" w:name="_Toc175350577"/>
      <w:bookmarkStart w:id="1060" w:name="_Toc180146514"/>
      <w:bookmarkStart w:id="1061" w:name="_Toc180249012"/>
      <w:bookmarkStart w:id="1062" w:name="_Toc183378953"/>
      <w:bookmarkStart w:id="1063" w:name="_Toc195348946"/>
      <w:bookmarkStart w:id="1064" w:name="_Toc195349534"/>
      <w:bookmarkStart w:id="1065" w:name="_Toc209623275"/>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59"/>
      <w:bookmarkEnd w:id="1060"/>
      <w:bookmarkEnd w:id="1061"/>
      <w:bookmarkEnd w:id="1062"/>
      <w:bookmarkEnd w:id="1063"/>
      <w:bookmarkEnd w:id="1064"/>
      <w:bookmarkEnd w:id="1065"/>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6" w:name="_MON_1795421320"/>
    <w:bookmarkEnd w:id="1066"/>
    <w:p w14:paraId="2D5CC7DA" w14:textId="754624FD" w:rsidR="00194A80" w:rsidRPr="00535E7D" w:rsidRDefault="00BC7C87" w:rsidP="00194A80">
      <w:pPr>
        <w:pStyle w:val="TH"/>
      </w:pPr>
      <w:r w:rsidRPr="00535E7D">
        <w:object w:dxaOrig="9620" w:dyaOrig="2749" w14:anchorId="290F3C72">
          <v:shape id="_x0000_i1054" type="#_x0000_t75" style="width:481.05pt;height:137.35pt" o:ole="">
            <v:imagedata r:id="rId69" o:title=""/>
          </v:shape>
          <o:OLEObject Type="Embed" ProgID="Word.Document.8" ShapeID="_x0000_i1054" DrawAspect="Content" ObjectID="_1820236633"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67" w:name="_Toc175350578"/>
      <w:bookmarkStart w:id="1068" w:name="_Toc180146515"/>
      <w:bookmarkStart w:id="1069" w:name="_Toc180249013"/>
      <w:bookmarkStart w:id="1070" w:name="_Toc183378954"/>
      <w:bookmarkStart w:id="1071" w:name="_Toc195348947"/>
      <w:bookmarkStart w:id="1072" w:name="_Toc195349535"/>
      <w:bookmarkStart w:id="1073" w:name="_Toc209623276"/>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67"/>
      <w:bookmarkEnd w:id="1068"/>
      <w:bookmarkEnd w:id="1069"/>
      <w:bookmarkEnd w:id="1070"/>
      <w:bookmarkEnd w:id="1071"/>
      <w:bookmarkEnd w:id="1072"/>
      <w:bookmarkEnd w:id="1073"/>
    </w:p>
    <w:p w14:paraId="06FD6187" w14:textId="77777777" w:rsidR="00CB1A86" w:rsidRPr="00535E7D" w:rsidRDefault="00CB1A86" w:rsidP="00CB1A86">
      <w:pPr>
        <w:pStyle w:val="Heading3"/>
      </w:pPr>
      <w:bookmarkStart w:id="1074" w:name="_Toc175350579"/>
      <w:bookmarkStart w:id="1075" w:name="_Toc180146516"/>
      <w:bookmarkStart w:id="1076" w:name="_Toc180249014"/>
      <w:bookmarkStart w:id="1077" w:name="_Toc183378955"/>
      <w:bookmarkStart w:id="1078" w:name="_Toc195348948"/>
      <w:bookmarkStart w:id="1079" w:name="_Toc195349536"/>
      <w:bookmarkStart w:id="1080" w:name="_Toc209623277"/>
      <w:r w:rsidRPr="00535E7D">
        <w:t>5.</w:t>
      </w:r>
      <w:r>
        <w:t>8</w:t>
      </w:r>
      <w:r w:rsidRPr="00535E7D">
        <w:t>.1</w:t>
      </w:r>
      <w:r w:rsidRPr="00535E7D">
        <w:tab/>
        <w:t>Service Description</w:t>
      </w:r>
      <w:bookmarkEnd w:id="1074"/>
      <w:bookmarkEnd w:id="1075"/>
      <w:bookmarkEnd w:id="1076"/>
      <w:bookmarkEnd w:id="1077"/>
      <w:bookmarkEnd w:id="1078"/>
      <w:bookmarkEnd w:id="1079"/>
      <w:bookmarkEnd w:id="1080"/>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1" w:name="_Toc175350580"/>
      <w:bookmarkStart w:id="1082" w:name="_Toc180146517"/>
      <w:bookmarkStart w:id="1083" w:name="_Toc180249015"/>
      <w:bookmarkStart w:id="1084" w:name="_Toc183378956"/>
      <w:bookmarkStart w:id="1085" w:name="_Toc195348949"/>
      <w:bookmarkStart w:id="1086" w:name="_Toc195349537"/>
      <w:bookmarkStart w:id="1087" w:name="_Toc209623278"/>
      <w:r w:rsidRPr="00535E7D">
        <w:t>5.</w:t>
      </w:r>
      <w:r>
        <w:t>8</w:t>
      </w:r>
      <w:r w:rsidRPr="00535E7D">
        <w:t>.2</w:t>
      </w:r>
      <w:r w:rsidRPr="00535E7D">
        <w:tab/>
        <w:t>Service Operations</w:t>
      </w:r>
      <w:bookmarkEnd w:id="1081"/>
      <w:bookmarkEnd w:id="1082"/>
      <w:bookmarkEnd w:id="1083"/>
      <w:bookmarkEnd w:id="1084"/>
      <w:bookmarkEnd w:id="1085"/>
      <w:bookmarkEnd w:id="1086"/>
      <w:bookmarkEnd w:id="1087"/>
    </w:p>
    <w:p w14:paraId="4BA2D657" w14:textId="77777777" w:rsidR="00CB1A86" w:rsidRPr="00535E7D" w:rsidRDefault="00CB1A86" w:rsidP="00CB1A86">
      <w:pPr>
        <w:pStyle w:val="Heading4"/>
      </w:pPr>
      <w:bookmarkStart w:id="1088" w:name="_Toc175350581"/>
      <w:bookmarkStart w:id="1089" w:name="_Toc180146518"/>
      <w:bookmarkStart w:id="1090" w:name="_Toc180249016"/>
      <w:bookmarkStart w:id="1091" w:name="_Toc183378957"/>
      <w:bookmarkStart w:id="1092" w:name="_Toc195348950"/>
      <w:bookmarkStart w:id="1093" w:name="_Toc195349538"/>
      <w:bookmarkStart w:id="1094" w:name="_Toc209623279"/>
      <w:r w:rsidRPr="00535E7D">
        <w:t>5.</w:t>
      </w:r>
      <w:r>
        <w:t>8</w:t>
      </w:r>
      <w:r w:rsidRPr="00535E7D">
        <w:t>.2.1</w:t>
      </w:r>
      <w:r w:rsidRPr="00535E7D">
        <w:tab/>
        <w:t>Introduction</w:t>
      </w:r>
      <w:bookmarkEnd w:id="1088"/>
      <w:bookmarkEnd w:id="1089"/>
      <w:bookmarkEnd w:id="1090"/>
      <w:bookmarkEnd w:id="1091"/>
      <w:bookmarkEnd w:id="1092"/>
      <w:bookmarkEnd w:id="1093"/>
      <w:bookmarkEnd w:id="1094"/>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5" w:name="_Toc175350582"/>
      <w:bookmarkStart w:id="1096" w:name="_Toc180146519"/>
      <w:bookmarkStart w:id="1097" w:name="_Toc180249017"/>
      <w:bookmarkStart w:id="1098" w:name="_Toc183378958"/>
      <w:bookmarkStart w:id="1099" w:name="_Toc195348951"/>
      <w:bookmarkStart w:id="1100" w:name="_Toc195349539"/>
      <w:bookmarkStart w:id="1101" w:name="_Toc209623280"/>
      <w:r w:rsidRPr="00535E7D">
        <w:t>5.</w:t>
      </w:r>
      <w:r>
        <w:t>8</w:t>
      </w:r>
      <w:r w:rsidRPr="00535E7D">
        <w:t>.2.2</w:t>
      </w:r>
      <w:r w:rsidRPr="00535E7D">
        <w:tab/>
      </w:r>
      <w:r w:rsidRPr="00937AC3">
        <w:t>UAE_Flight</w:t>
      </w:r>
      <w:r>
        <w:t>RouteSupport</w:t>
      </w:r>
      <w:r w:rsidRPr="00535E7D">
        <w:t>_Manage</w:t>
      </w:r>
      <w:bookmarkEnd w:id="1095"/>
      <w:bookmarkEnd w:id="1096"/>
      <w:bookmarkEnd w:id="1097"/>
      <w:bookmarkEnd w:id="1098"/>
      <w:bookmarkEnd w:id="1099"/>
      <w:bookmarkEnd w:id="1100"/>
      <w:bookmarkEnd w:id="1101"/>
    </w:p>
    <w:p w14:paraId="2C0E1EA1" w14:textId="77777777" w:rsidR="00CB1A86" w:rsidRPr="00535E7D" w:rsidRDefault="00CB1A86" w:rsidP="00CB1A86">
      <w:pPr>
        <w:pStyle w:val="Heading5"/>
      </w:pPr>
      <w:bookmarkStart w:id="1102" w:name="_Toc175350583"/>
      <w:bookmarkStart w:id="1103" w:name="_Toc180146520"/>
      <w:bookmarkStart w:id="1104" w:name="_Toc180249018"/>
      <w:bookmarkStart w:id="1105" w:name="_Toc183378959"/>
      <w:bookmarkStart w:id="1106" w:name="_Toc195348952"/>
      <w:bookmarkStart w:id="1107" w:name="_Toc195349540"/>
      <w:bookmarkStart w:id="1108" w:name="_Toc209623281"/>
      <w:r w:rsidRPr="00535E7D">
        <w:t>5.</w:t>
      </w:r>
      <w:r>
        <w:t>8</w:t>
      </w:r>
      <w:r w:rsidRPr="00535E7D">
        <w:t>.2.2.1</w:t>
      </w:r>
      <w:r w:rsidRPr="00535E7D">
        <w:tab/>
        <w:t>General</w:t>
      </w:r>
      <w:bookmarkEnd w:id="1102"/>
      <w:bookmarkEnd w:id="1103"/>
      <w:bookmarkEnd w:id="1104"/>
      <w:bookmarkEnd w:id="1105"/>
      <w:bookmarkEnd w:id="1106"/>
      <w:bookmarkEnd w:id="1107"/>
      <w:bookmarkEnd w:id="1108"/>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09" w:name="_Toc175350584"/>
      <w:bookmarkStart w:id="1110" w:name="_Toc180146521"/>
      <w:bookmarkStart w:id="1111" w:name="_Toc180249019"/>
      <w:bookmarkStart w:id="1112" w:name="_Toc183378960"/>
      <w:bookmarkStart w:id="1113" w:name="_Toc195348953"/>
      <w:bookmarkStart w:id="1114" w:name="_Toc195349541"/>
      <w:bookmarkStart w:id="1115" w:name="_Toc209623282"/>
      <w:r w:rsidRPr="00535E7D">
        <w:t>5.</w:t>
      </w:r>
      <w:r>
        <w:t>8</w:t>
      </w:r>
      <w:r w:rsidRPr="00535E7D">
        <w:t>.2.2.2</w:t>
      </w:r>
      <w:r w:rsidRPr="00535E7D">
        <w:tab/>
      </w:r>
      <w:r>
        <w:t>Flight Route Request</w:t>
      </w:r>
      <w:bookmarkEnd w:id="1109"/>
      <w:bookmarkEnd w:id="1110"/>
      <w:bookmarkEnd w:id="1111"/>
      <w:bookmarkEnd w:id="1112"/>
      <w:bookmarkEnd w:id="1113"/>
      <w:bookmarkEnd w:id="1114"/>
      <w:bookmarkEnd w:id="1115"/>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05pt;height:125pt" o:ole="">
            <v:imagedata r:id="rId71" o:title=""/>
          </v:shape>
          <o:OLEObject Type="Embed" ProgID="Word.Document.8" ShapeID="_x0000_i1055" DrawAspect="Content" ObjectID="_1820236634"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16" w:name="_Toc183378961"/>
      <w:bookmarkStart w:id="1117" w:name="_Toc195348954"/>
      <w:bookmarkStart w:id="1118" w:name="_Toc195349542"/>
      <w:bookmarkStart w:id="1119" w:name="_Toc160452673"/>
      <w:bookmarkStart w:id="1120" w:name="_Toc164869601"/>
      <w:bookmarkStart w:id="1121" w:name="_Toc175350585"/>
      <w:bookmarkStart w:id="1122" w:name="_Toc180146522"/>
      <w:bookmarkStart w:id="1123" w:name="_Toc180249020"/>
      <w:bookmarkStart w:id="1124" w:name="_Toc209623283"/>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16"/>
      <w:bookmarkEnd w:id="1117"/>
      <w:bookmarkEnd w:id="1118"/>
      <w:bookmarkEnd w:id="1124"/>
    </w:p>
    <w:p w14:paraId="384F51BF" w14:textId="77777777" w:rsidR="00425998" w:rsidRPr="00425998" w:rsidRDefault="00425998" w:rsidP="00425998">
      <w:pPr>
        <w:pStyle w:val="Heading3"/>
        <w:rPr>
          <w:lang w:val="en-US"/>
        </w:rPr>
      </w:pPr>
      <w:bookmarkStart w:id="1125" w:name="_Toc168599386"/>
      <w:bookmarkStart w:id="1126" w:name="_Toc183378962"/>
      <w:bookmarkStart w:id="1127" w:name="_Toc195348955"/>
      <w:bookmarkStart w:id="1128" w:name="_Toc195349543"/>
      <w:bookmarkStart w:id="1129" w:name="_Toc209623284"/>
      <w:r w:rsidRPr="00425998">
        <w:rPr>
          <w:lang w:val="en-US"/>
        </w:rPr>
        <w:t>5.9.1</w:t>
      </w:r>
      <w:r w:rsidRPr="00425998">
        <w:rPr>
          <w:lang w:val="en-US"/>
        </w:rPr>
        <w:tab/>
        <w:t>Service Description</w:t>
      </w:r>
      <w:bookmarkEnd w:id="1125"/>
      <w:bookmarkEnd w:id="1126"/>
      <w:bookmarkEnd w:id="1127"/>
      <w:bookmarkEnd w:id="1128"/>
      <w:bookmarkEnd w:id="1129"/>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0" w:name="_Toc168599387"/>
      <w:bookmarkStart w:id="1131" w:name="_Toc183378963"/>
      <w:bookmarkStart w:id="1132" w:name="_Toc195348956"/>
      <w:bookmarkStart w:id="1133" w:name="_Toc195349544"/>
      <w:bookmarkStart w:id="1134" w:name="_Toc209623285"/>
      <w:r w:rsidRPr="00425998">
        <w:t>5.9.2</w:t>
      </w:r>
      <w:r w:rsidRPr="00425998">
        <w:tab/>
        <w:t>Service Operations</w:t>
      </w:r>
      <w:bookmarkEnd w:id="1130"/>
      <w:bookmarkEnd w:id="1131"/>
      <w:bookmarkEnd w:id="1132"/>
      <w:bookmarkEnd w:id="1133"/>
      <w:bookmarkEnd w:id="1134"/>
    </w:p>
    <w:p w14:paraId="6DE784DE" w14:textId="77777777" w:rsidR="00425998" w:rsidRPr="00425998" w:rsidRDefault="00425998" w:rsidP="00425998">
      <w:pPr>
        <w:pStyle w:val="Heading4"/>
      </w:pPr>
      <w:bookmarkStart w:id="1135" w:name="_Toc168599388"/>
      <w:bookmarkStart w:id="1136" w:name="_Toc183378964"/>
      <w:bookmarkStart w:id="1137" w:name="_Toc195348957"/>
      <w:bookmarkStart w:id="1138" w:name="_Toc195349545"/>
      <w:bookmarkStart w:id="1139" w:name="_Toc209623286"/>
      <w:r w:rsidRPr="00425998">
        <w:t>5.9.2.1</w:t>
      </w:r>
      <w:r w:rsidRPr="00425998">
        <w:tab/>
        <w:t>Introduction</w:t>
      </w:r>
      <w:bookmarkEnd w:id="1135"/>
      <w:bookmarkEnd w:id="1136"/>
      <w:bookmarkEnd w:id="1137"/>
      <w:bookmarkEnd w:id="1138"/>
      <w:bookmarkEnd w:id="1139"/>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0" w:name="_Toc168599389"/>
      <w:bookmarkStart w:id="1141" w:name="_Toc183378965"/>
      <w:bookmarkStart w:id="1142" w:name="_Toc195348958"/>
      <w:bookmarkStart w:id="1143" w:name="_Toc195349546"/>
      <w:bookmarkStart w:id="1144" w:name="_Toc209623287"/>
      <w:r w:rsidRPr="00425998">
        <w:t>5.9.2.2</w:t>
      </w:r>
      <w:r w:rsidRPr="00425998">
        <w:tab/>
        <w:t>UAE_NTZManagement_Manage</w:t>
      </w:r>
      <w:bookmarkEnd w:id="1140"/>
      <w:bookmarkEnd w:id="1141"/>
      <w:bookmarkEnd w:id="1142"/>
      <w:bookmarkEnd w:id="1143"/>
      <w:bookmarkEnd w:id="1144"/>
    </w:p>
    <w:p w14:paraId="24E65A73" w14:textId="77777777" w:rsidR="00425998" w:rsidRPr="00425998" w:rsidRDefault="00425998" w:rsidP="00425998">
      <w:pPr>
        <w:pStyle w:val="Heading5"/>
      </w:pPr>
      <w:bookmarkStart w:id="1145" w:name="_Toc168599390"/>
      <w:bookmarkStart w:id="1146" w:name="_Toc183378966"/>
      <w:bookmarkStart w:id="1147" w:name="_Toc195348959"/>
      <w:bookmarkStart w:id="1148" w:name="_Toc195349547"/>
      <w:bookmarkStart w:id="1149" w:name="_Toc209623288"/>
      <w:r w:rsidRPr="00425998">
        <w:t>5.9.2.2.1</w:t>
      </w:r>
      <w:r w:rsidRPr="00425998">
        <w:tab/>
        <w:t>General</w:t>
      </w:r>
      <w:bookmarkEnd w:id="1145"/>
      <w:bookmarkEnd w:id="1146"/>
      <w:bookmarkEnd w:id="1147"/>
      <w:bookmarkEnd w:id="1148"/>
      <w:bookmarkEnd w:id="1149"/>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0" w:name="_Toc168599391"/>
      <w:bookmarkStart w:id="1151" w:name="_Toc183378967"/>
      <w:bookmarkStart w:id="1152" w:name="_Toc195348960"/>
      <w:bookmarkStart w:id="1153" w:name="_Toc195349548"/>
      <w:bookmarkStart w:id="1154" w:name="_Toc209623289"/>
      <w:r w:rsidRPr="00425998">
        <w:t>5.9.2.2.2</w:t>
      </w:r>
      <w:r w:rsidRPr="00425998">
        <w:tab/>
        <w:t>NTZ Configuration Creation</w:t>
      </w:r>
      <w:bookmarkEnd w:id="1150"/>
      <w:bookmarkEnd w:id="1151"/>
      <w:bookmarkEnd w:id="1152"/>
      <w:bookmarkEnd w:id="1153"/>
      <w:bookmarkEnd w:id="1154"/>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05pt;height:125pt" o:ole="">
            <v:imagedata r:id="rId73" o:title=""/>
          </v:shape>
          <o:OLEObject Type="Embed" ProgID="Word.Document.8" ShapeID="_x0000_i1056" DrawAspect="Content" ObjectID="_1820236635"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55" w:name="_Toc168599392"/>
      <w:bookmarkStart w:id="1156" w:name="_Toc183378968"/>
      <w:bookmarkStart w:id="1157" w:name="_Toc195348961"/>
      <w:bookmarkStart w:id="1158" w:name="_Toc195349549"/>
      <w:bookmarkStart w:id="1159" w:name="_Toc209623290"/>
      <w:r w:rsidRPr="00425998">
        <w:t>5.9.2.2.3</w:t>
      </w:r>
      <w:r w:rsidRPr="00425998">
        <w:tab/>
        <w:t>NTZ Configuration Update</w:t>
      </w:r>
      <w:bookmarkEnd w:id="1155"/>
      <w:bookmarkEnd w:id="1156"/>
      <w:bookmarkEnd w:id="1157"/>
      <w:bookmarkEnd w:id="1158"/>
      <w:bookmarkEnd w:id="1159"/>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05pt;height:154.15pt" o:ole="">
            <v:imagedata r:id="rId75" o:title=""/>
          </v:shape>
          <o:OLEObject Type="Embed" ProgID="Word.Document.8" ShapeID="_x0000_i1057" DrawAspect="Content" ObjectID="_1820236636"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0" w:name="_Toc168599393"/>
      <w:bookmarkStart w:id="1161" w:name="_Toc183378969"/>
      <w:bookmarkStart w:id="1162" w:name="_Toc195348962"/>
      <w:bookmarkStart w:id="1163" w:name="_Toc195349550"/>
      <w:bookmarkStart w:id="1164" w:name="_Toc209623291"/>
      <w:r w:rsidRPr="00425998">
        <w:lastRenderedPageBreak/>
        <w:t>5.9.2.2.4</w:t>
      </w:r>
      <w:r w:rsidRPr="00425998">
        <w:tab/>
        <w:t>NTZ Configuration Deletion</w:t>
      </w:r>
      <w:bookmarkEnd w:id="1160"/>
      <w:bookmarkEnd w:id="1161"/>
      <w:bookmarkEnd w:id="1162"/>
      <w:bookmarkEnd w:id="1163"/>
      <w:bookmarkEnd w:id="1164"/>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05pt;height:125pt" o:ole="">
            <v:imagedata r:id="rId65" o:title=""/>
          </v:shape>
          <o:OLEObject Type="Embed" ProgID="Word.Document.8" ShapeID="_x0000_i1058" DrawAspect="Content" ObjectID="_1820236637"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65" w:name="_Toc168599397"/>
      <w:bookmarkStart w:id="1166" w:name="_Toc183378970"/>
      <w:bookmarkStart w:id="1167" w:name="_Toc195348963"/>
      <w:bookmarkStart w:id="1168" w:name="_Toc195349551"/>
      <w:bookmarkStart w:id="1169" w:name="_Toc209623292"/>
      <w:r w:rsidRPr="00425998">
        <w:t>5.9.2.3</w:t>
      </w:r>
      <w:r w:rsidRPr="00425998">
        <w:tab/>
        <w:t>UAE_NTZManagement_Notify</w:t>
      </w:r>
      <w:bookmarkEnd w:id="1165"/>
      <w:bookmarkEnd w:id="1166"/>
      <w:bookmarkEnd w:id="1167"/>
      <w:bookmarkEnd w:id="1168"/>
      <w:bookmarkEnd w:id="1169"/>
    </w:p>
    <w:p w14:paraId="742FCD43" w14:textId="77777777" w:rsidR="00425998" w:rsidRPr="00425998" w:rsidRDefault="00425998" w:rsidP="00425998">
      <w:pPr>
        <w:pStyle w:val="Heading5"/>
      </w:pPr>
      <w:bookmarkStart w:id="1170" w:name="_Toc168599398"/>
      <w:bookmarkStart w:id="1171" w:name="_Toc183378971"/>
      <w:bookmarkStart w:id="1172" w:name="_Toc195348964"/>
      <w:bookmarkStart w:id="1173" w:name="_Toc195349552"/>
      <w:bookmarkStart w:id="1174" w:name="_Toc209623293"/>
      <w:r w:rsidRPr="00425998">
        <w:t>5.9.2.3.1</w:t>
      </w:r>
      <w:r w:rsidRPr="00425998">
        <w:tab/>
        <w:t>General</w:t>
      </w:r>
      <w:bookmarkEnd w:id="1170"/>
      <w:bookmarkEnd w:id="1171"/>
      <w:bookmarkEnd w:id="1172"/>
      <w:bookmarkEnd w:id="1173"/>
      <w:bookmarkEnd w:id="1174"/>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75"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76" w:name="_Toc183378972"/>
      <w:bookmarkStart w:id="1177" w:name="_Toc195348965"/>
      <w:bookmarkStart w:id="1178" w:name="_Toc195349553"/>
      <w:bookmarkStart w:id="1179" w:name="_Toc209623294"/>
      <w:r w:rsidRPr="00425998">
        <w:t>5.9.2.3.2</w:t>
      </w:r>
      <w:r w:rsidRPr="00425998">
        <w:tab/>
      </w:r>
      <w:bookmarkEnd w:id="1175"/>
      <w:r w:rsidRPr="00425998">
        <w:t>NTZ</w:t>
      </w:r>
      <w:r w:rsidRPr="00425998">
        <w:rPr>
          <w:rFonts w:eastAsia="Calibri"/>
        </w:rPr>
        <w:t xml:space="preserve"> Configuration </w:t>
      </w:r>
      <w:r w:rsidRPr="00425998">
        <w:rPr>
          <w:lang w:val="en-US"/>
        </w:rPr>
        <w:t>Completion Status Notification</w:t>
      </w:r>
      <w:bookmarkEnd w:id="1176"/>
      <w:bookmarkEnd w:id="1177"/>
      <w:bookmarkEnd w:id="1178"/>
      <w:bookmarkEnd w:id="1179"/>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0" w:name="_MON_1795426319"/>
    <w:bookmarkEnd w:id="1180"/>
    <w:p w14:paraId="11F5D9A7" w14:textId="39D4F277" w:rsidR="00425998" w:rsidRPr="00425998" w:rsidRDefault="008A19D7" w:rsidP="00425998">
      <w:pPr>
        <w:pStyle w:val="TH"/>
      </w:pPr>
      <w:r w:rsidRPr="00425998">
        <w:object w:dxaOrig="9620" w:dyaOrig="2749" w14:anchorId="18C904DC">
          <v:shape id="_x0000_i1059" type="#_x0000_t75" style="width:481.05pt;height:137.35pt" o:ole="">
            <v:imagedata r:id="rId78" o:title=""/>
          </v:shape>
          <o:OLEObject Type="Embed" ProgID="Word.Document.8" ShapeID="_x0000_i1059" DrawAspect="Content" ObjectID="_1820236638"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1" w:name="_Toc183378973"/>
      <w:bookmarkStart w:id="1182" w:name="_Toc195348966"/>
      <w:bookmarkStart w:id="1183" w:name="_Toc195349554"/>
      <w:bookmarkStart w:id="1184" w:name="_Toc209623295"/>
      <w:r w:rsidRPr="00425998">
        <w:t>5.9.2.3.3</w:t>
      </w:r>
      <w:r w:rsidRPr="00425998">
        <w:tab/>
        <w:t>NTZ</w:t>
      </w:r>
      <w:r w:rsidRPr="00425998">
        <w:rPr>
          <w:rFonts w:eastAsia="Calibri"/>
        </w:rPr>
        <w:t xml:space="preserve"> </w:t>
      </w:r>
      <w:r w:rsidRPr="00425998">
        <w:rPr>
          <w:lang w:val="en-US"/>
        </w:rPr>
        <w:t>Events Notification</w:t>
      </w:r>
      <w:bookmarkEnd w:id="1181"/>
      <w:bookmarkEnd w:id="1182"/>
      <w:bookmarkEnd w:id="1183"/>
      <w:bookmarkEnd w:id="1184"/>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85" w:name="_MON_1795426344"/>
    <w:bookmarkEnd w:id="1185"/>
    <w:p w14:paraId="1F449F1C" w14:textId="2DA3F4E3" w:rsidR="00425998" w:rsidRPr="00425998" w:rsidRDefault="00CC4E0E" w:rsidP="00425998">
      <w:pPr>
        <w:pStyle w:val="TH"/>
      </w:pPr>
      <w:r w:rsidRPr="00425998">
        <w:object w:dxaOrig="9620" w:dyaOrig="2749" w14:anchorId="3C0B2718">
          <v:shape id="_x0000_i1060" type="#_x0000_t75" style="width:481.05pt;height:137.35pt" o:ole="">
            <v:imagedata r:id="rId80" o:title=""/>
          </v:shape>
          <o:OLEObject Type="Embed" ProgID="Word.Document.8" ShapeID="_x0000_i1060" DrawAspect="Content" ObjectID="_1820236639"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86" w:name="_Toc183378974"/>
      <w:bookmarkStart w:id="1187" w:name="_Toc195348967"/>
      <w:bookmarkStart w:id="1188" w:name="_Toc195349555"/>
      <w:bookmarkStart w:id="1189" w:name="_Toc209623296"/>
      <w:r w:rsidR="003319AF">
        <w:lastRenderedPageBreak/>
        <w:t>6</w:t>
      </w:r>
      <w:r w:rsidR="003319AF">
        <w:tab/>
        <w:t>API Definitions</w:t>
      </w:r>
      <w:bookmarkEnd w:id="534"/>
      <w:bookmarkEnd w:id="535"/>
      <w:bookmarkEnd w:id="536"/>
      <w:bookmarkEnd w:id="537"/>
      <w:bookmarkEnd w:id="538"/>
      <w:bookmarkEnd w:id="547"/>
      <w:bookmarkEnd w:id="1119"/>
      <w:bookmarkEnd w:id="1120"/>
      <w:bookmarkEnd w:id="1121"/>
      <w:bookmarkEnd w:id="1122"/>
      <w:bookmarkEnd w:id="1123"/>
      <w:bookmarkEnd w:id="1186"/>
      <w:bookmarkEnd w:id="1187"/>
      <w:bookmarkEnd w:id="1188"/>
      <w:bookmarkEnd w:id="1189"/>
    </w:p>
    <w:p w14:paraId="5E4D34EA" w14:textId="77777777" w:rsidR="00CE57B7" w:rsidRDefault="003319AF">
      <w:pPr>
        <w:pStyle w:val="Heading2"/>
      </w:pPr>
      <w:bookmarkStart w:id="1190" w:name="_Toc510696598"/>
      <w:bookmarkStart w:id="1191" w:name="_Toc35971390"/>
      <w:bookmarkStart w:id="1192" w:name="_Toc96843355"/>
      <w:bookmarkStart w:id="1193" w:name="_Toc96844330"/>
      <w:bookmarkStart w:id="1194" w:name="_Toc100739903"/>
      <w:bookmarkStart w:id="1195" w:name="_Toc133408825"/>
      <w:bookmarkStart w:id="1196" w:name="_Toc160452674"/>
      <w:bookmarkStart w:id="1197" w:name="_Toc164869602"/>
      <w:bookmarkStart w:id="1198" w:name="_Toc175350586"/>
      <w:bookmarkStart w:id="1199" w:name="_Toc180146523"/>
      <w:bookmarkStart w:id="1200" w:name="_Toc180249021"/>
      <w:bookmarkStart w:id="1201" w:name="_Toc183378975"/>
      <w:bookmarkStart w:id="1202" w:name="_Toc195348968"/>
      <w:bookmarkStart w:id="1203" w:name="_Toc195349556"/>
      <w:bookmarkStart w:id="1204" w:name="_Toc209623297"/>
      <w:r>
        <w:t>6.1</w:t>
      </w:r>
      <w:r>
        <w:tab/>
      </w:r>
      <w:r w:rsidR="007406B4">
        <w:t>UAE_C2OperationModeManagement</w:t>
      </w:r>
      <w:r>
        <w:t xml:space="preserve"> Service API</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52F3DC09" w14:textId="77777777" w:rsidR="00CE57B7" w:rsidRDefault="003319AF">
      <w:pPr>
        <w:pStyle w:val="Heading3"/>
      </w:pPr>
      <w:bookmarkStart w:id="1205" w:name="_Toc510696599"/>
      <w:bookmarkStart w:id="1206" w:name="_Toc35971391"/>
      <w:bookmarkStart w:id="1207" w:name="_Toc96843356"/>
      <w:bookmarkStart w:id="1208" w:name="_Toc96844331"/>
      <w:bookmarkStart w:id="1209" w:name="_Toc100739904"/>
      <w:bookmarkStart w:id="1210" w:name="_Toc133408826"/>
      <w:bookmarkStart w:id="1211" w:name="_Toc160452675"/>
      <w:bookmarkStart w:id="1212" w:name="_Toc164869603"/>
      <w:bookmarkStart w:id="1213" w:name="_Toc175350587"/>
      <w:bookmarkStart w:id="1214" w:name="_Toc180146524"/>
      <w:bookmarkStart w:id="1215" w:name="_Toc180249022"/>
      <w:bookmarkStart w:id="1216" w:name="_Toc183378976"/>
      <w:bookmarkStart w:id="1217" w:name="_Toc195348969"/>
      <w:bookmarkStart w:id="1218" w:name="_Toc195349557"/>
      <w:bookmarkStart w:id="1219" w:name="_Toc209623298"/>
      <w:r>
        <w:t>6.1.1</w:t>
      </w:r>
      <w:r>
        <w:tab/>
        <w:t>Introduction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704D15BD" w14:textId="77777777" w:rsidR="00CE57B7" w:rsidRDefault="003319AF">
      <w:pPr>
        <w:rPr>
          <w:noProof/>
          <w:lang w:eastAsia="zh-CN"/>
        </w:rPr>
      </w:pPr>
      <w:bookmarkStart w:id="1220"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1" w:name="_Toc35971392"/>
      <w:bookmarkStart w:id="1222" w:name="_Toc96843357"/>
      <w:bookmarkStart w:id="1223" w:name="_Toc96844332"/>
      <w:bookmarkStart w:id="1224"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25" w:name="_Toc133408827"/>
      <w:bookmarkStart w:id="1226" w:name="_Toc160452676"/>
      <w:bookmarkStart w:id="1227" w:name="_Toc164869604"/>
      <w:bookmarkStart w:id="1228" w:name="_Toc175350588"/>
      <w:bookmarkStart w:id="1229" w:name="_Toc180146525"/>
      <w:bookmarkStart w:id="1230" w:name="_Toc180249023"/>
      <w:bookmarkStart w:id="1231" w:name="_Toc183378977"/>
      <w:bookmarkStart w:id="1232" w:name="_Toc195348970"/>
      <w:bookmarkStart w:id="1233" w:name="_Toc195349558"/>
      <w:bookmarkStart w:id="1234" w:name="_Toc209623299"/>
      <w:r>
        <w:t>6.1.2</w:t>
      </w:r>
      <w:r>
        <w:tab/>
        <w:t>Usage of HTTP</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37273E08" w14:textId="2D4D6D28" w:rsidR="007406B4" w:rsidRPr="001F47A6" w:rsidRDefault="007406B4" w:rsidP="007406B4">
      <w:bookmarkStart w:id="1235" w:name="_Toc510696607"/>
      <w:bookmarkStart w:id="1236"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37" w:name="_Toc96843358"/>
      <w:bookmarkStart w:id="1238" w:name="_Toc96844333"/>
      <w:bookmarkStart w:id="1239" w:name="_Toc100739906"/>
      <w:bookmarkStart w:id="1240" w:name="_Toc133408828"/>
      <w:bookmarkStart w:id="1241" w:name="_Toc160452677"/>
      <w:bookmarkStart w:id="1242" w:name="_Toc164869605"/>
      <w:bookmarkStart w:id="1243" w:name="_Toc175350589"/>
      <w:bookmarkStart w:id="1244" w:name="_Toc180146526"/>
      <w:bookmarkStart w:id="1245" w:name="_Toc180249024"/>
      <w:bookmarkStart w:id="1246" w:name="_Toc183378978"/>
      <w:bookmarkStart w:id="1247" w:name="_Toc195348971"/>
      <w:bookmarkStart w:id="1248" w:name="_Toc195349559"/>
      <w:bookmarkStart w:id="1249" w:name="_Toc209623300"/>
      <w:r>
        <w:t>6.1.3</w:t>
      </w:r>
      <w:r>
        <w:tab/>
        <w:t>Resources</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0CCFA481" w14:textId="77777777" w:rsidR="006B3451" w:rsidRDefault="006B3451" w:rsidP="006B3451">
      <w:bookmarkStart w:id="1250" w:name="_Toc510696608"/>
      <w:bookmarkStart w:id="1251" w:name="_Toc35971399"/>
      <w:r>
        <w:t>There are no resources defined for this API in this release of the specification.</w:t>
      </w:r>
    </w:p>
    <w:p w14:paraId="14E695E6" w14:textId="77777777" w:rsidR="00CE57B7" w:rsidRDefault="003319AF">
      <w:pPr>
        <w:pStyle w:val="Heading3"/>
      </w:pPr>
      <w:bookmarkStart w:id="1252" w:name="_Toc510696622"/>
      <w:bookmarkStart w:id="1253" w:name="_Toc35971413"/>
      <w:bookmarkStart w:id="1254" w:name="_Toc96843359"/>
      <w:bookmarkStart w:id="1255" w:name="_Toc96844334"/>
      <w:bookmarkStart w:id="1256" w:name="_Toc100739907"/>
      <w:bookmarkStart w:id="1257" w:name="_Toc133408829"/>
      <w:bookmarkStart w:id="1258" w:name="_Toc160452678"/>
      <w:bookmarkStart w:id="1259" w:name="_Toc164869606"/>
      <w:bookmarkStart w:id="1260" w:name="_Toc175350590"/>
      <w:bookmarkStart w:id="1261" w:name="_Toc180146527"/>
      <w:bookmarkStart w:id="1262" w:name="_Toc180249025"/>
      <w:bookmarkStart w:id="1263" w:name="_Toc183378979"/>
      <w:bookmarkStart w:id="1264" w:name="_Toc195348972"/>
      <w:bookmarkStart w:id="1265" w:name="_Toc195349560"/>
      <w:bookmarkStart w:id="1266" w:name="_Toc209623301"/>
      <w:bookmarkEnd w:id="1250"/>
      <w:bookmarkEnd w:id="1251"/>
      <w:r>
        <w:t>6.1.4</w:t>
      </w:r>
      <w:r>
        <w:tab/>
        <w:t>Custom Operations without associated resources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6D115266" w14:textId="77777777" w:rsidR="00CE57B7" w:rsidRDefault="003319AF">
      <w:pPr>
        <w:pStyle w:val="Heading4"/>
      </w:pPr>
      <w:bookmarkStart w:id="1267" w:name="_Toc510696623"/>
      <w:bookmarkStart w:id="1268" w:name="_Toc35971414"/>
      <w:bookmarkStart w:id="1269" w:name="_Toc96843360"/>
      <w:bookmarkStart w:id="1270" w:name="_Toc96844335"/>
      <w:bookmarkStart w:id="1271" w:name="_Toc100739908"/>
      <w:bookmarkStart w:id="1272" w:name="_Toc133408830"/>
      <w:bookmarkStart w:id="1273" w:name="_Toc160452679"/>
      <w:bookmarkStart w:id="1274" w:name="_Toc164869607"/>
      <w:bookmarkStart w:id="1275" w:name="_Toc175350591"/>
      <w:bookmarkStart w:id="1276" w:name="_Toc180146528"/>
      <w:bookmarkStart w:id="1277" w:name="_Toc180249026"/>
      <w:bookmarkStart w:id="1278" w:name="_Toc183378980"/>
      <w:bookmarkStart w:id="1279" w:name="_Toc195348973"/>
      <w:bookmarkStart w:id="1280" w:name="_Toc195349561"/>
      <w:bookmarkStart w:id="1281" w:name="_Toc209623302"/>
      <w:r>
        <w:t>6.1.4.1</w:t>
      </w:r>
      <w:r>
        <w:tab/>
        <w:t>Overview</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7pt" o:ole="">
            <v:imagedata r:id="rId82" o:title=""/>
          </v:shape>
          <o:OLEObject Type="Embed" ProgID="Visio.Drawing.15" ShapeID="_x0000_i1061" DrawAspect="Content" ObjectID="_1820236640"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82" w:name="_Toc510696624"/>
      <w:bookmarkStart w:id="1283" w:name="_Toc35971415"/>
      <w:bookmarkStart w:id="1284" w:name="_Toc96843361"/>
      <w:bookmarkStart w:id="1285" w:name="_Toc96844336"/>
      <w:bookmarkStart w:id="1286" w:name="_Toc100739909"/>
      <w:bookmarkStart w:id="1287" w:name="_Toc133408831"/>
      <w:bookmarkStart w:id="1288" w:name="_Toc160452680"/>
      <w:bookmarkStart w:id="1289" w:name="_Toc164869608"/>
      <w:bookmarkStart w:id="1290" w:name="_Toc175350592"/>
      <w:bookmarkStart w:id="1291" w:name="_Toc180146529"/>
      <w:bookmarkStart w:id="1292" w:name="_Toc180249027"/>
      <w:bookmarkStart w:id="1293" w:name="_Toc183378981"/>
      <w:bookmarkStart w:id="1294" w:name="_Toc195348974"/>
      <w:bookmarkStart w:id="1295" w:name="_Toc195349562"/>
      <w:bookmarkStart w:id="1296" w:name="_Toc209623303"/>
      <w:r>
        <w:t>6.1.4.2</w:t>
      </w:r>
      <w:r>
        <w:tab/>
        <w:t xml:space="preserve">Operation: </w:t>
      </w:r>
      <w:bookmarkEnd w:id="1282"/>
      <w:bookmarkEnd w:id="1283"/>
      <w:r w:rsidR="002750C0">
        <w:t>Initiate</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1A437D94" w14:textId="77777777" w:rsidR="00CE57B7" w:rsidRDefault="003319AF">
      <w:pPr>
        <w:pStyle w:val="Heading5"/>
      </w:pPr>
      <w:bookmarkStart w:id="1297" w:name="_Toc510696625"/>
      <w:bookmarkStart w:id="1298" w:name="_Toc35971416"/>
      <w:bookmarkStart w:id="1299" w:name="_Toc96843362"/>
      <w:bookmarkStart w:id="1300" w:name="_Toc96844337"/>
      <w:bookmarkStart w:id="1301" w:name="_Toc100739910"/>
      <w:bookmarkStart w:id="1302" w:name="_Toc133408832"/>
      <w:bookmarkStart w:id="1303" w:name="_Toc160452681"/>
      <w:bookmarkStart w:id="1304" w:name="_Toc164869609"/>
      <w:bookmarkStart w:id="1305" w:name="_Toc175350593"/>
      <w:bookmarkStart w:id="1306" w:name="_Toc180146530"/>
      <w:bookmarkStart w:id="1307" w:name="_Toc180249028"/>
      <w:bookmarkStart w:id="1308" w:name="_Toc183378982"/>
      <w:bookmarkStart w:id="1309" w:name="_Toc195348975"/>
      <w:bookmarkStart w:id="1310" w:name="_Toc195349563"/>
      <w:bookmarkStart w:id="1311" w:name="_Toc209623304"/>
      <w:r>
        <w:t>6.1.4.2.1</w:t>
      </w:r>
      <w:r>
        <w:tab/>
        <w:t>Description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2A354FA3" w14:textId="7C9F3A88" w:rsidR="008B06A9" w:rsidRDefault="008B06A9" w:rsidP="008B06A9">
      <w:bookmarkStart w:id="1312" w:name="_Toc510696626"/>
      <w:bookmarkStart w:id="1313"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14" w:name="_Toc96843363"/>
      <w:bookmarkStart w:id="1315" w:name="_Toc96844338"/>
      <w:bookmarkStart w:id="1316" w:name="_Toc100739911"/>
      <w:bookmarkStart w:id="1317" w:name="_Toc133408833"/>
      <w:bookmarkStart w:id="1318" w:name="_Toc160452682"/>
      <w:bookmarkStart w:id="1319" w:name="_Toc164869610"/>
      <w:bookmarkStart w:id="1320" w:name="_Toc175350594"/>
      <w:bookmarkStart w:id="1321" w:name="_Toc180146531"/>
      <w:bookmarkStart w:id="1322" w:name="_Toc180249029"/>
      <w:bookmarkStart w:id="1323" w:name="_Toc183378983"/>
      <w:bookmarkStart w:id="1324" w:name="_Toc195348976"/>
      <w:bookmarkStart w:id="1325" w:name="_Toc195349564"/>
      <w:bookmarkStart w:id="1326" w:name="_Toc209623305"/>
      <w:r>
        <w:t>6.1.4.2.2</w:t>
      </w:r>
      <w:r>
        <w:tab/>
        <w:t>Operation Definition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27" w:name="_Toc510696627"/>
      <w:bookmarkStart w:id="1328"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29" w:name="_Toc510696628"/>
      <w:bookmarkStart w:id="1330" w:name="_Toc35971419"/>
      <w:bookmarkStart w:id="1331" w:name="_Toc96843364"/>
      <w:bookmarkStart w:id="1332" w:name="_Toc96844339"/>
      <w:bookmarkStart w:id="1333" w:name="_Toc100739912"/>
      <w:bookmarkStart w:id="1334" w:name="_Toc133408834"/>
      <w:bookmarkStart w:id="1335" w:name="_Toc160452683"/>
      <w:bookmarkStart w:id="1336" w:name="_Toc164869611"/>
      <w:bookmarkStart w:id="1337" w:name="_Toc175350595"/>
      <w:bookmarkStart w:id="1338" w:name="_Toc180146532"/>
      <w:bookmarkStart w:id="1339" w:name="_Toc180249030"/>
      <w:bookmarkStart w:id="1340" w:name="_Toc183378984"/>
      <w:bookmarkStart w:id="1341" w:name="_Toc195348977"/>
      <w:bookmarkStart w:id="1342" w:name="_Toc195349565"/>
      <w:bookmarkStart w:id="1343" w:name="_Toc209623306"/>
      <w:bookmarkEnd w:id="1327"/>
      <w:bookmarkEnd w:id="1328"/>
      <w:r>
        <w:t>6.1.5</w:t>
      </w:r>
      <w:r>
        <w:tab/>
        <w:t>Notifications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5F229D5E" w14:textId="77777777" w:rsidR="00CE57B7" w:rsidRDefault="003319AF">
      <w:pPr>
        <w:pStyle w:val="Heading4"/>
      </w:pPr>
      <w:bookmarkStart w:id="1344" w:name="_Toc510696629"/>
      <w:bookmarkStart w:id="1345" w:name="_Toc35971420"/>
      <w:bookmarkStart w:id="1346" w:name="_Toc96843365"/>
      <w:bookmarkStart w:id="1347" w:name="_Toc96844340"/>
      <w:bookmarkStart w:id="1348" w:name="_Toc100739913"/>
      <w:bookmarkStart w:id="1349" w:name="_Toc133408835"/>
      <w:bookmarkStart w:id="1350" w:name="_Toc160452684"/>
      <w:bookmarkStart w:id="1351" w:name="_Toc164869612"/>
      <w:bookmarkStart w:id="1352" w:name="_Toc175350596"/>
      <w:bookmarkStart w:id="1353" w:name="_Toc180146533"/>
      <w:bookmarkStart w:id="1354" w:name="_Toc180249031"/>
      <w:bookmarkStart w:id="1355" w:name="_Toc183378985"/>
      <w:bookmarkStart w:id="1356" w:name="_Toc195348978"/>
      <w:bookmarkStart w:id="1357" w:name="_Toc195349566"/>
      <w:bookmarkStart w:id="1358" w:name="_Toc209623307"/>
      <w:r>
        <w:t>6.1.5.1</w:t>
      </w:r>
      <w:r>
        <w:tab/>
        <w:t>General</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4DFBF743" w14:textId="23F72EBA" w:rsidR="00CE57B7" w:rsidRDefault="003319AF">
      <w:pPr>
        <w:rPr>
          <w:noProof/>
        </w:rPr>
      </w:pPr>
      <w:bookmarkStart w:id="1359" w:name="_Toc510696630"/>
      <w:bookmarkStart w:id="1360"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1" w:name="_Toc96843366"/>
      <w:bookmarkStart w:id="1362" w:name="_Toc96844341"/>
      <w:bookmarkStart w:id="1363" w:name="_Toc100739914"/>
      <w:bookmarkStart w:id="1364" w:name="_Toc133408836"/>
      <w:bookmarkStart w:id="1365" w:name="_Toc160452685"/>
      <w:bookmarkStart w:id="1366" w:name="_Toc164869613"/>
      <w:bookmarkStart w:id="1367" w:name="_Toc175350597"/>
      <w:bookmarkStart w:id="1368" w:name="_Toc180146534"/>
      <w:bookmarkStart w:id="1369" w:name="_Toc180249032"/>
      <w:bookmarkStart w:id="1370" w:name="_Toc183378986"/>
      <w:bookmarkStart w:id="1371" w:name="_Toc195348979"/>
      <w:bookmarkStart w:id="1372" w:name="_Toc195349567"/>
      <w:bookmarkStart w:id="1373" w:name="_Toc35971421"/>
      <w:bookmarkStart w:id="1374" w:name="_Toc209623308"/>
      <w:r w:rsidRPr="00FD52F1">
        <w:rPr>
          <w:lang w:val="fr-FR"/>
        </w:rPr>
        <w:t>6.1.5.2</w:t>
      </w:r>
      <w:r w:rsidRPr="00FD52F1">
        <w:rPr>
          <w:lang w:val="fr-FR"/>
        </w:rPr>
        <w:tab/>
        <w:t>C2 Operation Mode Management Completion Notification</w:t>
      </w:r>
      <w:bookmarkEnd w:id="1361"/>
      <w:bookmarkEnd w:id="1362"/>
      <w:bookmarkEnd w:id="1363"/>
      <w:bookmarkEnd w:id="1364"/>
      <w:bookmarkEnd w:id="1365"/>
      <w:bookmarkEnd w:id="1366"/>
      <w:bookmarkEnd w:id="1367"/>
      <w:bookmarkEnd w:id="1368"/>
      <w:bookmarkEnd w:id="1369"/>
      <w:bookmarkEnd w:id="1370"/>
      <w:bookmarkEnd w:id="1371"/>
      <w:bookmarkEnd w:id="1372"/>
      <w:bookmarkEnd w:id="1374"/>
    </w:p>
    <w:p w14:paraId="1CE8C264" w14:textId="77777777" w:rsidR="00ED786F" w:rsidRPr="00FD52F1" w:rsidRDefault="00ED786F" w:rsidP="00ED786F">
      <w:pPr>
        <w:pStyle w:val="Heading5"/>
        <w:rPr>
          <w:noProof/>
          <w:lang w:val="fr-FR"/>
        </w:rPr>
      </w:pPr>
      <w:bookmarkStart w:id="1375" w:name="_Toc96843367"/>
      <w:bookmarkStart w:id="1376" w:name="_Toc96844342"/>
      <w:bookmarkStart w:id="1377" w:name="_Toc100739915"/>
      <w:bookmarkStart w:id="1378" w:name="_Toc133408837"/>
      <w:bookmarkStart w:id="1379" w:name="_Toc160452686"/>
      <w:bookmarkStart w:id="1380" w:name="_Toc164869614"/>
      <w:bookmarkStart w:id="1381" w:name="_Toc175350598"/>
      <w:bookmarkStart w:id="1382" w:name="_Toc180146535"/>
      <w:bookmarkStart w:id="1383" w:name="_Toc180249033"/>
      <w:bookmarkStart w:id="1384" w:name="_Toc183378987"/>
      <w:bookmarkStart w:id="1385" w:name="_Toc195348980"/>
      <w:bookmarkStart w:id="1386" w:name="_Toc195349568"/>
      <w:bookmarkStart w:id="1387" w:name="_Toc209623309"/>
      <w:r w:rsidRPr="00FD52F1">
        <w:rPr>
          <w:lang w:val="fr-FR"/>
        </w:rPr>
        <w:t>6.1.5.2</w:t>
      </w:r>
      <w:r w:rsidRPr="00FD52F1">
        <w:rPr>
          <w:noProof/>
          <w:lang w:val="fr-FR"/>
        </w:rPr>
        <w:t>.1</w:t>
      </w:r>
      <w:r w:rsidRPr="00FD52F1">
        <w:rPr>
          <w:noProof/>
          <w:lang w:val="fr-FR"/>
        </w:rPr>
        <w:tab/>
        <w:t>Description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88" w:name="_Toc96843368"/>
      <w:bookmarkStart w:id="1389" w:name="_Toc96844343"/>
      <w:bookmarkStart w:id="1390" w:name="_Toc100739916"/>
      <w:bookmarkStart w:id="1391" w:name="_Toc133408838"/>
      <w:bookmarkStart w:id="1392" w:name="_Toc160452687"/>
      <w:bookmarkStart w:id="1393" w:name="_Toc164869615"/>
      <w:bookmarkStart w:id="1394" w:name="_Toc175350599"/>
      <w:bookmarkStart w:id="1395" w:name="_Toc180146536"/>
      <w:bookmarkStart w:id="1396" w:name="_Toc180249034"/>
      <w:bookmarkStart w:id="1397" w:name="_Toc183378988"/>
      <w:bookmarkStart w:id="1398" w:name="_Toc195348981"/>
      <w:bookmarkStart w:id="1399" w:name="_Toc195349569"/>
      <w:bookmarkStart w:id="1400" w:name="_Toc209623310"/>
      <w:r>
        <w:t>6.1.5.2</w:t>
      </w:r>
      <w:r>
        <w:rPr>
          <w:noProof/>
        </w:rPr>
        <w:t>.2</w:t>
      </w:r>
      <w:r>
        <w:rPr>
          <w:noProof/>
        </w:rPr>
        <w:tab/>
        <w:t>Target URI</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1" w:name="_Toc96843369"/>
      <w:bookmarkStart w:id="1402" w:name="_Toc96844344"/>
      <w:bookmarkStart w:id="1403" w:name="_Toc100739917"/>
      <w:bookmarkStart w:id="1404" w:name="_Toc133408839"/>
      <w:bookmarkStart w:id="1405" w:name="_Toc160452688"/>
      <w:bookmarkStart w:id="1406" w:name="_Toc164869616"/>
      <w:bookmarkStart w:id="1407" w:name="_Toc175350600"/>
      <w:bookmarkStart w:id="1408" w:name="_Toc180146537"/>
      <w:bookmarkStart w:id="1409" w:name="_Toc180249035"/>
      <w:bookmarkStart w:id="1410" w:name="_Toc183378989"/>
      <w:bookmarkStart w:id="1411" w:name="_Toc195348982"/>
      <w:bookmarkStart w:id="1412" w:name="_Toc195349570"/>
      <w:bookmarkStart w:id="1413" w:name="_Toc209623311"/>
      <w:r>
        <w:t>6.1.5.2</w:t>
      </w:r>
      <w:r>
        <w:rPr>
          <w:noProof/>
        </w:rPr>
        <w:t>.3</w:t>
      </w:r>
      <w:r>
        <w:rPr>
          <w:noProof/>
        </w:rPr>
        <w:tab/>
        <w:t>Standard Methods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32CEDB7D" w14:textId="77777777" w:rsidR="00ED786F" w:rsidRDefault="00ED786F" w:rsidP="00F544AD">
      <w:pPr>
        <w:pStyle w:val="Heading6"/>
        <w:rPr>
          <w:noProof/>
        </w:rPr>
      </w:pPr>
      <w:bookmarkStart w:id="1414" w:name="_Toc96843370"/>
      <w:bookmarkStart w:id="1415" w:name="_Toc96844345"/>
      <w:bookmarkStart w:id="1416" w:name="_Toc100739918"/>
      <w:bookmarkStart w:id="1417" w:name="_Toc133408840"/>
      <w:bookmarkStart w:id="1418" w:name="_Toc160452689"/>
      <w:bookmarkStart w:id="1419" w:name="_Toc164869617"/>
      <w:bookmarkStart w:id="1420" w:name="_Toc175350601"/>
      <w:bookmarkStart w:id="1421" w:name="_Toc180146538"/>
      <w:bookmarkStart w:id="1422" w:name="_Toc180249036"/>
      <w:bookmarkStart w:id="1423" w:name="_Toc183378990"/>
      <w:bookmarkStart w:id="1424" w:name="_Toc195348983"/>
      <w:bookmarkStart w:id="1425" w:name="_Toc195349571"/>
      <w:bookmarkStart w:id="1426" w:name="_Toc209623312"/>
      <w:r>
        <w:t>6.1.5.2.3</w:t>
      </w:r>
      <w:r>
        <w:rPr>
          <w:noProof/>
        </w:rPr>
        <w:t>.1</w:t>
      </w:r>
      <w:r>
        <w:rPr>
          <w:noProof/>
        </w:rPr>
        <w:tab/>
        <w:t>POST</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27" w:name="_Toc96843371"/>
      <w:bookmarkStart w:id="1428" w:name="_Toc96844346"/>
      <w:bookmarkStart w:id="1429" w:name="_Toc100739919"/>
      <w:bookmarkStart w:id="1430" w:name="_Toc133408841"/>
      <w:bookmarkStart w:id="1431" w:name="_Toc160452690"/>
      <w:bookmarkStart w:id="1432" w:name="_Toc164869618"/>
      <w:bookmarkStart w:id="1433" w:name="_Toc175350602"/>
      <w:bookmarkStart w:id="1434" w:name="_Toc180146539"/>
      <w:bookmarkStart w:id="1435" w:name="_Toc180249037"/>
      <w:bookmarkStart w:id="1436" w:name="_Toc183378991"/>
      <w:bookmarkStart w:id="1437" w:name="_Toc195348984"/>
      <w:bookmarkStart w:id="1438" w:name="_Toc195349572"/>
      <w:bookmarkStart w:id="1439" w:name="_Toc209623313"/>
      <w:r>
        <w:t>6.1.5.</w:t>
      </w:r>
      <w:r w:rsidR="00D35505">
        <w:t>3</w:t>
      </w:r>
      <w:r>
        <w:tab/>
      </w:r>
      <w:r w:rsidR="00221054">
        <w:t xml:space="preserve">Selected </w:t>
      </w:r>
      <w:r w:rsidR="00221054" w:rsidRPr="001856EE">
        <w:t>C2 Communication Mode Notification</w:t>
      </w:r>
      <w:bookmarkEnd w:id="1359"/>
      <w:bookmarkEnd w:id="1373"/>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C7B705E" w14:textId="77777777" w:rsidR="00CE57B7" w:rsidRDefault="003319AF">
      <w:pPr>
        <w:pStyle w:val="Heading5"/>
        <w:rPr>
          <w:noProof/>
        </w:rPr>
      </w:pPr>
      <w:bookmarkStart w:id="1440" w:name="_Toc532994455"/>
      <w:bookmarkStart w:id="1441" w:name="_Toc35971422"/>
      <w:bookmarkStart w:id="1442" w:name="_Toc96843372"/>
      <w:bookmarkStart w:id="1443" w:name="_Toc96844347"/>
      <w:bookmarkStart w:id="1444" w:name="_Toc100739920"/>
      <w:bookmarkStart w:id="1445" w:name="_Toc133408842"/>
      <w:bookmarkStart w:id="1446" w:name="_Toc160452691"/>
      <w:bookmarkStart w:id="1447" w:name="_Toc164869619"/>
      <w:bookmarkStart w:id="1448" w:name="_Toc175350603"/>
      <w:bookmarkStart w:id="1449" w:name="_Toc180146540"/>
      <w:bookmarkStart w:id="1450" w:name="_Toc180249038"/>
      <w:bookmarkStart w:id="1451" w:name="_Toc183378992"/>
      <w:bookmarkStart w:id="1452" w:name="_Toc195348985"/>
      <w:bookmarkStart w:id="1453" w:name="_Toc195349573"/>
      <w:bookmarkStart w:id="1454" w:name="_Toc510696631"/>
      <w:bookmarkStart w:id="1455" w:name="_Toc209623314"/>
      <w:r>
        <w:t>6.1.5.</w:t>
      </w:r>
      <w:r w:rsidR="00D35505">
        <w:t>3</w:t>
      </w:r>
      <w:r>
        <w:rPr>
          <w:noProof/>
        </w:rPr>
        <w:t>.1</w:t>
      </w:r>
      <w:r>
        <w:rPr>
          <w:noProof/>
        </w:rPr>
        <w:tab/>
        <w:t>Description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5"/>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56" w:name="_Toc532994456"/>
      <w:bookmarkStart w:id="1457" w:name="_Toc35971423"/>
      <w:bookmarkStart w:id="1458" w:name="_Toc96843373"/>
      <w:bookmarkStart w:id="1459" w:name="_Toc96844348"/>
      <w:bookmarkStart w:id="1460" w:name="_Toc100739921"/>
      <w:bookmarkStart w:id="1461" w:name="_Toc133408843"/>
      <w:bookmarkStart w:id="1462" w:name="_Toc160452692"/>
      <w:bookmarkStart w:id="1463" w:name="_Toc164869620"/>
      <w:bookmarkStart w:id="1464" w:name="_Toc175350604"/>
      <w:bookmarkStart w:id="1465" w:name="_Toc180146541"/>
      <w:bookmarkStart w:id="1466" w:name="_Toc180249039"/>
      <w:bookmarkStart w:id="1467" w:name="_Toc183378993"/>
      <w:bookmarkStart w:id="1468" w:name="_Toc195348986"/>
      <w:bookmarkStart w:id="1469" w:name="_Toc195349574"/>
      <w:bookmarkStart w:id="1470" w:name="_Toc209623315"/>
      <w:r>
        <w:t>6.1.5.</w:t>
      </w:r>
      <w:r w:rsidR="00D35505">
        <w:t>3</w:t>
      </w:r>
      <w:r>
        <w:rPr>
          <w:noProof/>
        </w:rPr>
        <w:t>.2</w:t>
      </w:r>
      <w:r>
        <w:rPr>
          <w:noProof/>
        </w:rPr>
        <w:tab/>
        <w:t>Target URI</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1" w:name="_Toc532994457"/>
      <w:bookmarkStart w:id="1472" w:name="_Toc35971424"/>
      <w:bookmarkStart w:id="1473" w:name="_Toc96843374"/>
      <w:bookmarkStart w:id="1474" w:name="_Toc96844349"/>
      <w:bookmarkStart w:id="1475" w:name="_Toc100739922"/>
      <w:bookmarkStart w:id="1476" w:name="_Toc133408844"/>
      <w:bookmarkStart w:id="1477" w:name="_Toc160452693"/>
      <w:bookmarkStart w:id="1478" w:name="_Toc164869621"/>
      <w:bookmarkStart w:id="1479" w:name="_Toc175350605"/>
      <w:bookmarkStart w:id="1480" w:name="_Toc180146542"/>
      <w:bookmarkStart w:id="1481" w:name="_Toc180249040"/>
      <w:bookmarkStart w:id="1482" w:name="_Toc183378994"/>
      <w:bookmarkStart w:id="1483" w:name="_Toc195348987"/>
      <w:bookmarkStart w:id="1484" w:name="_Toc195349575"/>
      <w:bookmarkStart w:id="1485" w:name="_Toc209623316"/>
      <w:r>
        <w:lastRenderedPageBreak/>
        <w:t>6.1.5.</w:t>
      </w:r>
      <w:r w:rsidR="00D35505">
        <w:t>3</w:t>
      </w:r>
      <w:r>
        <w:rPr>
          <w:noProof/>
        </w:rPr>
        <w:t>.3</w:t>
      </w:r>
      <w:r>
        <w:rPr>
          <w:noProof/>
        </w:rPr>
        <w:tab/>
        <w:t>Standard Methods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0876D3C" w14:textId="77777777" w:rsidR="00CE57B7" w:rsidRDefault="003319AF" w:rsidP="00F544AD">
      <w:pPr>
        <w:pStyle w:val="Heading6"/>
        <w:rPr>
          <w:noProof/>
        </w:rPr>
      </w:pPr>
      <w:bookmarkStart w:id="1486" w:name="_Toc532994458"/>
      <w:bookmarkStart w:id="1487" w:name="_Toc35971425"/>
      <w:bookmarkStart w:id="1488" w:name="_Toc96843375"/>
      <w:bookmarkStart w:id="1489" w:name="_Toc96844350"/>
      <w:bookmarkStart w:id="1490" w:name="_Toc100739923"/>
      <w:bookmarkStart w:id="1491" w:name="_Toc133408845"/>
      <w:bookmarkStart w:id="1492" w:name="_Toc160452694"/>
      <w:bookmarkStart w:id="1493" w:name="_Toc164869622"/>
      <w:bookmarkStart w:id="1494" w:name="_Toc175350606"/>
      <w:bookmarkStart w:id="1495" w:name="_Toc180146543"/>
      <w:bookmarkStart w:id="1496" w:name="_Toc180249041"/>
      <w:bookmarkStart w:id="1497" w:name="_Toc183378995"/>
      <w:bookmarkStart w:id="1498" w:name="_Toc195348988"/>
      <w:bookmarkStart w:id="1499" w:name="_Toc195349576"/>
      <w:bookmarkStart w:id="1500" w:name="_Toc209623317"/>
      <w:r>
        <w:t>6.1.5.</w:t>
      </w:r>
      <w:r w:rsidR="00D35505">
        <w:t>3</w:t>
      </w:r>
      <w:r>
        <w:t>.3</w:t>
      </w:r>
      <w:r>
        <w:rPr>
          <w:noProof/>
        </w:rPr>
        <w:t>.1</w:t>
      </w:r>
      <w:r>
        <w:rPr>
          <w:noProof/>
        </w:rPr>
        <w:tab/>
        <w:t>POST</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1"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2" w:name="_Toc96843376"/>
      <w:bookmarkStart w:id="1503" w:name="_Toc96844351"/>
      <w:bookmarkStart w:id="1504" w:name="_Toc100739924"/>
      <w:bookmarkStart w:id="1505" w:name="_Toc133408846"/>
      <w:bookmarkStart w:id="1506" w:name="_Toc160452695"/>
      <w:bookmarkStart w:id="1507" w:name="_Toc164869623"/>
      <w:bookmarkStart w:id="1508" w:name="_Toc175350607"/>
      <w:bookmarkStart w:id="1509" w:name="_Toc180146544"/>
      <w:bookmarkStart w:id="1510" w:name="_Toc180249042"/>
      <w:bookmarkStart w:id="1511" w:name="_Toc183378996"/>
      <w:bookmarkStart w:id="1512" w:name="_Toc195348989"/>
      <w:bookmarkStart w:id="1513" w:name="_Toc195349577"/>
      <w:bookmarkStart w:id="1514" w:name="_Toc209623318"/>
      <w:r>
        <w:t>6.1.5.</w:t>
      </w:r>
      <w:r w:rsidR="003F423F">
        <w:t>4</w:t>
      </w:r>
      <w:r>
        <w:tab/>
      </w:r>
      <w:r w:rsidR="006E51AA" w:rsidRPr="001856EE">
        <w:t>C2 Communication Mode Switching Notification</w:t>
      </w:r>
      <w:bookmarkEnd w:id="1454"/>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7925135" w14:textId="77777777" w:rsidR="006E51AA" w:rsidRDefault="006E51AA" w:rsidP="006E51AA">
      <w:pPr>
        <w:pStyle w:val="Heading5"/>
        <w:rPr>
          <w:noProof/>
        </w:rPr>
      </w:pPr>
      <w:bookmarkStart w:id="1515" w:name="_Toc96843377"/>
      <w:bookmarkStart w:id="1516" w:name="_Toc96844352"/>
      <w:bookmarkStart w:id="1517" w:name="_Toc100739925"/>
      <w:bookmarkStart w:id="1518" w:name="_Toc133408847"/>
      <w:bookmarkStart w:id="1519" w:name="_Toc160452696"/>
      <w:bookmarkStart w:id="1520" w:name="_Toc164869624"/>
      <w:bookmarkStart w:id="1521" w:name="_Toc175350608"/>
      <w:bookmarkStart w:id="1522" w:name="_Toc180146545"/>
      <w:bookmarkStart w:id="1523" w:name="_Toc180249043"/>
      <w:bookmarkStart w:id="1524" w:name="_Toc183378997"/>
      <w:bookmarkStart w:id="1525" w:name="_Toc195348990"/>
      <w:bookmarkStart w:id="1526" w:name="_Toc195349578"/>
      <w:bookmarkStart w:id="1527" w:name="_Toc35971427"/>
      <w:bookmarkStart w:id="1528" w:name="_Toc209623319"/>
      <w:r>
        <w:t>6.1.5.</w:t>
      </w:r>
      <w:r w:rsidR="003F423F">
        <w:t>4</w:t>
      </w:r>
      <w:r>
        <w:rPr>
          <w:noProof/>
        </w:rPr>
        <w:t>.1</w:t>
      </w:r>
      <w:r>
        <w:rPr>
          <w:noProof/>
        </w:rPr>
        <w:tab/>
        <w:t>Description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8"/>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29" w:name="_Toc96843378"/>
      <w:bookmarkStart w:id="1530" w:name="_Toc96844353"/>
      <w:bookmarkStart w:id="1531" w:name="_Toc100739926"/>
      <w:bookmarkStart w:id="1532" w:name="_Toc133408848"/>
      <w:bookmarkStart w:id="1533" w:name="_Toc160452697"/>
      <w:bookmarkStart w:id="1534" w:name="_Toc164869625"/>
      <w:bookmarkStart w:id="1535" w:name="_Toc175350609"/>
      <w:bookmarkStart w:id="1536" w:name="_Toc180146546"/>
      <w:bookmarkStart w:id="1537" w:name="_Toc180249044"/>
      <w:bookmarkStart w:id="1538" w:name="_Toc183378998"/>
      <w:bookmarkStart w:id="1539" w:name="_Toc195348991"/>
      <w:bookmarkStart w:id="1540" w:name="_Toc195349579"/>
      <w:bookmarkStart w:id="1541" w:name="_Toc209623320"/>
      <w:r>
        <w:lastRenderedPageBreak/>
        <w:t>6.1.5.</w:t>
      </w:r>
      <w:r w:rsidR="003F423F">
        <w:t>4</w:t>
      </w:r>
      <w:r>
        <w:rPr>
          <w:noProof/>
        </w:rPr>
        <w:t>.2</w:t>
      </w:r>
      <w:r>
        <w:rPr>
          <w:noProof/>
        </w:rPr>
        <w:tab/>
        <w:t>Target URI</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2" w:name="_Toc96843379"/>
      <w:bookmarkStart w:id="1543" w:name="_Toc96844354"/>
      <w:bookmarkStart w:id="1544" w:name="_Toc100739927"/>
      <w:bookmarkStart w:id="1545" w:name="_Toc133408849"/>
      <w:bookmarkStart w:id="1546" w:name="_Toc160452698"/>
      <w:bookmarkStart w:id="1547" w:name="_Toc164869626"/>
      <w:bookmarkStart w:id="1548" w:name="_Toc175350610"/>
      <w:bookmarkStart w:id="1549" w:name="_Toc180146547"/>
      <w:bookmarkStart w:id="1550" w:name="_Toc180249045"/>
      <w:bookmarkStart w:id="1551" w:name="_Toc183378999"/>
      <w:bookmarkStart w:id="1552" w:name="_Toc195348992"/>
      <w:bookmarkStart w:id="1553" w:name="_Toc195349580"/>
      <w:bookmarkStart w:id="1554" w:name="_Toc209623321"/>
      <w:r>
        <w:t>6.1.5.</w:t>
      </w:r>
      <w:r w:rsidR="003F423F">
        <w:t>4</w:t>
      </w:r>
      <w:r>
        <w:rPr>
          <w:noProof/>
        </w:rPr>
        <w:t>.3</w:t>
      </w:r>
      <w:r>
        <w:rPr>
          <w:noProof/>
        </w:rPr>
        <w:tab/>
        <w:t>Standard Methods</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AAE38FF" w14:textId="77777777" w:rsidR="006E51AA" w:rsidRDefault="006E51AA" w:rsidP="00F544AD">
      <w:pPr>
        <w:pStyle w:val="Heading6"/>
        <w:rPr>
          <w:noProof/>
        </w:rPr>
      </w:pPr>
      <w:bookmarkStart w:id="1555" w:name="_Toc96843380"/>
      <w:bookmarkStart w:id="1556" w:name="_Toc96844355"/>
      <w:bookmarkStart w:id="1557" w:name="_Toc100739928"/>
      <w:bookmarkStart w:id="1558" w:name="_Toc133408850"/>
      <w:bookmarkStart w:id="1559" w:name="_Toc160452699"/>
      <w:bookmarkStart w:id="1560" w:name="_Toc164869627"/>
      <w:bookmarkStart w:id="1561" w:name="_Toc175350611"/>
      <w:bookmarkStart w:id="1562" w:name="_Toc180146548"/>
      <w:bookmarkStart w:id="1563" w:name="_Toc180249046"/>
      <w:bookmarkStart w:id="1564" w:name="_Toc183379000"/>
      <w:bookmarkStart w:id="1565" w:name="_Toc195348993"/>
      <w:bookmarkStart w:id="1566" w:name="_Toc195349581"/>
      <w:bookmarkStart w:id="1567" w:name="_Toc209623322"/>
      <w:r>
        <w:t>6.1.5.</w:t>
      </w:r>
      <w:r w:rsidR="003F423F">
        <w:t>4</w:t>
      </w:r>
      <w:r>
        <w:t>.3</w:t>
      </w:r>
      <w:r>
        <w:rPr>
          <w:noProof/>
        </w:rPr>
        <w:t>.1</w:t>
      </w:r>
      <w:r>
        <w:rPr>
          <w:noProof/>
        </w:rPr>
        <w:tab/>
        <w:t>POST</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68" w:name="_Toc96843381"/>
      <w:bookmarkStart w:id="1569" w:name="_Toc96844356"/>
      <w:bookmarkStart w:id="1570" w:name="_Toc100739929"/>
      <w:bookmarkStart w:id="1571" w:name="_Toc133408851"/>
      <w:bookmarkStart w:id="1572" w:name="_Toc160452700"/>
      <w:bookmarkStart w:id="1573" w:name="_Toc164869628"/>
      <w:bookmarkStart w:id="1574" w:name="_Toc175350612"/>
      <w:bookmarkStart w:id="1575" w:name="_Toc180146549"/>
      <w:bookmarkStart w:id="1576" w:name="_Toc180249047"/>
      <w:bookmarkStart w:id="1577" w:name="_Toc183379001"/>
      <w:bookmarkStart w:id="1578" w:name="_Toc195348994"/>
      <w:bookmarkStart w:id="1579" w:name="_Toc195349582"/>
      <w:bookmarkStart w:id="1580" w:name="_Toc209623323"/>
      <w:r>
        <w:t>6.1.6</w:t>
      </w:r>
      <w:r>
        <w:tab/>
        <w:t>Data Model</w:t>
      </w:r>
      <w:bookmarkEnd w:id="1360"/>
      <w:bookmarkEnd w:id="152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0A6EE0E" w14:textId="77777777" w:rsidR="00CE57B7" w:rsidRDefault="003319AF">
      <w:pPr>
        <w:pStyle w:val="Heading4"/>
      </w:pPr>
      <w:bookmarkStart w:id="1581" w:name="_Toc510696633"/>
      <w:bookmarkStart w:id="1582" w:name="_Toc35971428"/>
      <w:bookmarkStart w:id="1583" w:name="_Toc96843382"/>
      <w:bookmarkStart w:id="1584" w:name="_Toc96844357"/>
      <w:bookmarkStart w:id="1585" w:name="_Toc100739930"/>
      <w:bookmarkStart w:id="1586" w:name="_Toc133408852"/>
      <w:bookmarkStart w:id="1587" w:name="_Toc160452701"/>
      <w:bookmarkStart w:id="1588" w:name="_Toc164869629"/>
      <w:bookmarkStart w:id="1589" w:name="_Toc175350613"/>
      <w:bookmarkStart w:id="1590" w:name="_Toc180146550"/>
      <w:bookmarkStart w:id="1591" w:name="_Toc180249048"/>
      <w:bookmarkStart w:id="1592" w:name="_Toc183379002"/>
      <w:bookmarkStart w:id="1593" w:name="_Toc195348995"/>
      <w:bookmarkStart w:id="1594" w:name="_Toc195349583"/>
      <w:bookmarkStart w:id="1595" w:name="_Toc209623324"/>
      <w:r>
        <w:t>6.1.6.1</w:t>
      </w:r>
      <w:r>
        <w:tab/>
        <w:t>General</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596" w:name="_Toc510696634"/>
      <w:bookmarkStart w:id="1597" w:name="_Toc35971429"/>
      <w:bookmarkStart w:id="1598" w:name="_Toc96843383"/>
      <w:bookmarkStart w:id="1599" w:name="_Toc96844358"/>
      <w:bookmarkStart w:id="1600" w:name="_Toc100739931"/>
      <w:bookmarkStart w:id="1601" w:name="_Toc133408853"/>
      <w:bookmarkStart w:id="1602" w:name="_Toc160452702"/>
      <w:bookmarkStart w:id="1603" w:name="_Toc164869630"/>
      <w:bookmarkStart w:id="1604" w:name="_Toc175350614"/>
      <w:bookmarkStart w:id="1605" w:name="_Toc180146551"/>
      <w:bookmarkStart w:id="1606" w:name="_Toc180249049"/>
      <w:bookmarkStart w:id="1607" w:name="_Toc183379003"/>
      <w:bookmarkStart w:id="1608" w:name="_Toc195348996"/>
      <w:bookmarkStart w:id="1609" w:name="_Toc195349584"/>
      <w:bookmarkStart w:id="1610" w:name="_Toc209623325"/>
      <w:r>
        <w:rPr>
          <w:lang w:val="en-US"/>
        </w:rPr>
        <w:t>6.1.6.2</w:t>
      </w:r>
      <w:r>
        <w:rPr>
          <w:lang w:val="en-US"/>
        </w:rPr>
        <w:tab/>
        <w:t>Structured data types</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9233281" w14:textId="77777777" w:rsidR="00CE57B7" w:rsidRDefault="003319AF">
      <w:pPr>
        <w:pStyle w:val="Heading5"/>
      </w:pPr>
      <w:bookmarkStart w:id="1611" w:name="_Toc510696635"/>
      <w:bookmarkStart w:id="1612" w:name="_Toc35971430"/>
      <w:bookmarkStart w:id="1613" w:name="_Toc96843384"/>
      <w:bookmarkStart w:id="1614" w:name="_Toc96844359"/>
      <w:bookmarkStart w:id="1615" w:name="_Toc100739932"/>
      <w:bookmarkStart w:id="1616" w:name="_Toc133408854"/>
      <w:bookmarkStart w:id="1617" w:name="_Toc160452703"/>
      <w:bookmarkStart w:id="1618" w:name="_Toc164869631"/>
      <w:bookmarkStart w:id="1619" w:name="_Toc175350615"/>
      <w:bookmarkStart w:id="1620" w:name="_Toc180146552"/>
      <w:bookmarkStart w:id="1621" w:name="_Toc180249050"/>
      <w:bookmarkStart w:id="1622" w:name="_Toc183379004"/>
      <w:bookmarkStart w:id="1623" w:name="_Toc195348997"/>
      <w:bookmarkStart w:id="1624" w:name="_Toc195349585"/>
      <w:bookmarkStart w:id="1625" w:name="_Toc209623326"/>
      <w:r>
        <w:t>6.1.6.2.1</w:t>
      </w:r>
      <w:r>
        <w:tab/>
        <w:t>Introduction</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26" w:name="_Toc510696636"/>
      <w:bookmarkStart w:id="1627" w:name="_Toc35971431"/>
      <w:bookmarkStart w:id="1628" w:name="_Toc96843385"/>
      <w:bookmarkStart w:id="1629" w:name="_Toc96844360"/>
      <w:bookmarkStart w:id="1630" w:name="_Toc100739933"/>
      <w:bookmarkStart w:id="1631" w:name="_Toc133408855"/>
      <w:bookmarkStart w:id="1632" w:name="_Toc160452704"/>
      <w:bookmarkStart w:id="1633" w:name="_Toc164869632"/>
      <w:bookmarkStart w:id="1634" w:name="_Toc175350616"/>
      <w:bookmarkStart w:id="1635" w:name="_Toc180146553"/>
      <w:bookmarkStart w:id="1636" w:name="_Toc180249051"/>
      <w:bookmarkStart w:id="1637" w:name="_Toc183379005"/>
      <w:bookmarkStart w:id="1638" w:name="_Toc195348998"/>
      <w:bookmarkStart w:id="1639" w:name="_Toc195349586"/>
      <w:bookmarkStart w:id="1640" w:name="_Toc209623327"/>
      <w:r>
        <w:lastRenderedPageBreak/>
        <w:t>6.1.6.2.2</w:t>
      </w:r>
      <w:r>
        <w:tab/>
        <w:t xml:space="preserve">Type: </w:t>
      </w:r>
      <w:bookmarkEnd w:id="1626"/>
      <w:bookmarkEnd w:id="1627"/>
      <w:r w:rsidR="006C7310">
        <w:t>ConfigureData</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1" w:name="_Toc510696637"/>
      <w:bookmarkStart w:id="1642" w:name="_Toc35971432"/>
      <w:bookmarkStart w:id="1643" w:name="_Toc96843386"/>
      <w:bookmarkStart w:id="1644" w:name="_Toc96844361"/>
      <w:bookmarkStart w:id="1645" w:name="_Toc100739934"/>
      <w:bookmarkStart w:id="1646" w:name="_Toc133408856"/>
      <w:bookmarkStart w:id="1647" w:name="_Toc160452705"/>
      <w:bookmarkStart w:id="1648" w:name="_Toc164869633"/>
      <w:bookmarkStart w:id="1649" w:name="_Toc175350617"/>
      <w:bookmarkStart w:id="1650" w:name="_Toc180146554"/>
      <w:bookmarkStart w:id="1651" w:name="_Toc180249052"/>
      <w:bookmarkStart w:id="1652" w:name="_Toc183379006"/>
      <w:bookmarkStart w:id="1653" w:name="_Toc195348999"/>
      <w:bookmarkStart w:id="1654" w:name="_Toc195349587"/>
      <w:bookmarkStart w:id="1655" w:name="_Toc209623328"/>
      <w:r>
        <w:lastRenderedPageBreak/>
        <w:t>6.1.6.2.3</w:t>
      </w:r>
      <w:r>
        <w:tab/>
        <w:t xml:space="preserve">Type: </w:t>
      </w:r>
      <w:r w:rsidR="00EB3E1B" w:rsidRPr="000073D4">
        <w:t>SelectedC2CommModeNotif</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3BE63413" w14:textId="77777777" w:rsidR="00EB3E1B" w:rsidRDefault="00EB3E1B" w:rsidP="00EB3E1B">
      <w:pPr>
        <w:pStyle w:val="TH"/>
      </w:pPr>
      <w:bookmarkStart w:id="1656" w:name="_Toc510696638"/>
      <w:bookmarkStart w:id="1657"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58" w:name="_Toc96843387"/>
      <w:bookmarkStart w:id="1659" w:name="_Toc96844362"/>
      <w:bookmarkStart w:id="1660" w:name="_Toc100739935"/>
      <w:bookmarkStart w:id="1661" w:name="_Toc133408857"/>
      <w:bookmarkStart w:id="1662" w:name="_Toc160452706"/>
      <w:bookmarkStart w:id="1663" w:name="_Toc164869634"/>
      <w:bookmarkStart w:id="1664" w:name="_Toc175350618"/>
      <w:bookmarkStart w:id="1665" w:name="_Toc180146555"/>
      <w:bookmarkStart w:id="1666" w:name="_Toc180249053"/>
      <w:bookmarkStart w:id="1667" w:name="_Toc183379007"/>
      <w:bookmarkStart w:id="1668" w:name="_Toc195349000"/>
      <w:bookmarkStart w:id="1669" w:name="_Toc195349588"/>
      <w:bookmarkStart w:id="1670" w:name="_Toc209623329"/>
      <w:r>
        <w:t>6.1.6.2.4</w:t>
      </w:r>
      <w:r>
        <w:tab/>
      </w:r>
      <w:r w:rsidR="00E45AA1">
        <w:t xml:space="preserve">Type: </w:t>
      </w:r>
      <w:r w:rsidRPr="00004689">
        <w:t>C2</w:t>
      </w:r>
      <w:r>
        <w:t>Comm</w:t>
      </w:r>
      <w:r w:rsidRPr="00004689">
        <w:t>ModeSwitchNotif</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1" w:name="_Toc96843388"/>
      <w:bookmarkStart w:id="1672" w:name="_Toc96844363"/>
      <w:bookmarkStart w:id="1673" w:name="_Toc100739936"/>
      <w:bookmarkStart w:id="1674" w:name="_Toc133408858"/>
      <w:bookmarkStart w:id="1675" w:name="_Toc160452707"/>
      <w:bookmarkStart w:id="1676" w:name="_Toc164869635"/>
      <w:bookmarkStart w:id="1677" w:name="_Toc175350619"/>
      <w:bookmarkStart w:id="1678" w:name="_Toc180146556"/>
      <w:bookmarkStart w:id="1679" w:name="_Toc180249054"/>
      <w:bookmarkStart w:id="1680" w:name="_Toc183379008"/>
      <w:bookmarkStart w:id="1681" w:name="_Toc195349001"/>
      <w:bookmarkStart w:id="1682" w:name="_Toc195349589"/>
      <w:bookmarkStart w:id="1683" w:name="_Toc209623330"/>
      <w:r>
        <w:lastRenderedPageBreak/>
        <w:t>6.1.6.2.5</w:t>
      </w:r>
      <w:r>
        <w:tab/>
      </w:r>
      <w:r w:rsidR="00E45AA1">
        <w:t xml:space="preserve">Type: </w:t>
      </w:r>
      <w:r>
        <w:t>C2Result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84" w:name="_Toc96843389"/>
      <w:bookmarkStart w:id="1685" w:name="_Toc96844364"/>
      <w:bookmarkStart w:id="1686" w:name="_Toc100739937"/>
      <w:bookmarkStart w:id="1687" w:name="_Toc133408859"/>
      <w:bookmarkStart w:id="1688" w:name="_Toc160452708"/>
      <w:bookmarkStart w:id="1689" w:name="_Toc164869636"/>
      <w:bookmarkStart w:id="1690" w:name="_Toc175350620"/>
      <w:bookmarkStart w:id="1691" w:name="_Toc180146557"/>
      <w:bookmarkStart w:id="1692" w:name="_Toc180249055"/>
      <w:bookmarkStart w:id="1693" w:name="_Toc183379009"/>
      <w:bookmarkStart w:id="1694" w:name="_Toc195349002"/>
      <w:bookmarkStart w:id="1695" w:name="_Toc195349590"/>
      <w:bookmarkStart w:id="1696" w:name="_Toc209623331"/>
      <w:r>
        <w:t>6.1.6.2.6</w:t>
      </w:r>
      <w:r>
        <w:tab/>
        <w:t>Type: UasId</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697" w:name="_Toc96843390"/>
      <w:bookmarkStart w:id="1698" w:name="_Toc96844365"/>
      <w:bookmarkStart w:id="1699" w:name="_Toc100739938"/>
      <w:bookmarkStart w:id="1700" w:name="_Toc133408860"/>
      <w:bookmarkStart w:id="1701" w:name="_Toc160452709"/>
      <w:bookmarkStart w:id="1702" w:name="_Toc164869637"/>
      <w:bookmarkStart w:id="1703" w:name="_Toc175350621"/>
      <w:bookmarkStart w:id="1704" w:name="_Toc180146558"/>
      <w:bookmarkStart w:id="1705" w:name="_Toc180249056"/>
      <w:bookmarkStart w:id="1706" w:name="_Toc183379010"/>
      <w:bookmarkStart w:id="1707" w:name="_Toc195349003"/>
      <w:bookmarkStart w:id="1708" w:name="_Toc195349591"/>
      <w:bookmarkStart w:id="1709" w:name="_Toc209623332"/>
      <w:r>
        <w:t>6.1.6.2.7</w:t>
      </w:r>
      <w:r>
        <w:tab/>
        <w:t>Type: UavId</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0" w:name="_Toc96843391"/>
      <w:bookmarkStart w:id="1711" w:name="_Toc96844366"/>
      <w:bookmarkStart w:id="1712" w:name="_Toc100739939"/>
      <w:bookmarkStart w:id="1713" w:name="_Toc133408861"/>
      <w:bookmarkStart w:id="1714" w:name="_Toc160452710"/>
      <w:bookmarkStart w:id="1715" w:name="_Toc164869638"/>
      <w:bookmarkStart w:id="1716" w:name="_Toc175350622"/>
      <w:bookmarkStart w:id="1717" w:name="_Toc180146559"/>
      <w:bookmarkStart w:id="1718" w:name="_Toc180249057"/>
      <w:bookmarkStart w:id="1719" w:name="_Toc183379011"/>
      <w:bookmarkStart w:id="1720" w:name="_Toc195349004"/>
      <w:bookmarkStart w:id="1721" w:name="_Toc195349592"/>
      <w:bookmarkStart w:id="1722" w:name="_Toc209623333"/>
      <w:r>
        <w:lastRenderedPageBreak/>
        <w:t>6.1.6.2.8</w:t>
      </w:r>
      <w:r>
        <w:tab/>
        <w:t>Type: C2ServiceArea</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3" w:name="_Toc96843392"/>
      <w:bookmarkStart w:id="1724" w:name="_Toc96844367"/>
      <w:bookmarkStart w:id="1725" w:name="_Toc100739940"/>
      <w:bookmarkStart w:id="1726" w:name="_Toc133408862"/>
      <w:bookmarkStart w:id="1727" w:name="_Toc160452711"/>
      <w:bookmarkStart w:id="1728" w:name="_Toc164869639"/>
      <w:bookmarkStart w:id="1729" w:name="_Toc175350623"/>
      <w:bookmarkStart w:id="1730" w:name="_Toc180146560"/>
      <w:bookmarkStart w:id="1731" w:name="_Toc180249058"/>
      <w:bookmarkStart w:id="1732" w:name="_Toc183379012"/>
      <w:bookmarkStart w:id="1733" w:name="_Toc195349005"/>
      <w:bookmarkStart w:id="1734" w:name="_Toc195349593"/>
      <w:bookmarkStart w:id="1735" w:name="_Toc209623334"/>
      <w:r>
        <w:t>6.1.6.2.9</w:t>
      </w:r>
      <w:r>
        <w:tab/>
        <w:t xml:space="preserve">Type: </w:t>
      </w:r>
      <w:r w:rsidRPr="00A36D3A">
        <w:t>C2OpModeMngtCompStatus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36" w:name="_Toc96843393"/>
      <w:bookmarkStart w:id="1737" w:name="_Toc96844368"/>
      <w:bookmarkStart w:id="1738" w:name="_Toc100739941"/>
      <w:bookmarkStart w:id="1739" w:name="_Toc133408863"/>
      <w:bookmarkStart w:id="1740" w:name="_Toc160452712"/>
      <w:bookmarkStart w:id="1741" w:name="_Toc164869640"/>
      <w:bookmarkStart w:id="1742" w:name="_Toc175350624"/>
      <w:bookmarkStart w:id="1743" w:name="_Toc180146561"/>
      <w:bookmarkStart w:id="1744" w:name="_Toc180249059"/>
      <w:bookmarkStart w:id="1745" w:name="_Toc183379013"/>
      <w:bookmarkStart w:id="1746" w:name="_Toc195349006"/>
      <w:bookmarkStart w:id="1747" w:name="_Toc195349594"/>
      <w:bookmarkStart w:id="1748" w:name="_Toc209623335"/>
      <w:r>
        <w:t>6.1.6.2.10</w:t>
      </w:r>
      <w:r>
        <w:tab/>
        <w:t>Type: C2SwitchPolicies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49" w:name="_Toc96843394"/>
      <w:bookmarkStart w:id="1750" w:name="_Toc96844369"/>
      <w:bookmarkStart w:id="1751" w:name="_Toc100739942"/>
      <w:bookmarkStart w:id="1752" w:name="_Toc133408864"/>
      <w:bookmarkStart w:id="1753" w:name="_Toc160452713"/>
      <w:bookmarkStart w:id="1754" w:name="_Toc164869641"/>
      <w:bookmarkStart w:id="1755" w:name="_Toc175350625"/>
      <w:bookmarkStart w:id="1756" w:name="_Toc180146562"/>
      <w:bookmarkStart w:id="1757" w:name="_Toc180249060"/>
      <w:bookmarkStart w:id="1758" w:name="_Toc183379014"/>
      <w:bookmarkStart w:id="1759" w:name="_Toc195349007"/>
      <w:bookmarkStart w:id="1760" w:name="_Toc195349595"/>
      <w:bookmarkStart w:id="1761" w:name="_Toc209623336"/>
      <w:r>
        <w:lastRenderedPageBreak/>
        <w:t>6.1.6.2.11</w:t>
      </w:r>
      <w:r>
        <w:tab/>
        <w:t xml:space="preserve">Type: </w:t>
      </w:r>
      <w:r w:rsidRPr="00354686">
        <w:t>C2LinkQuality</w:t>
      </w:r>
      <w:r>
        <w:t>Thrlds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2" w:name="_Toc175350626"/>
      <w:bookmarkStart w:id="1763" w:name="_Toc180146563"/>
      <w:bookmarkStart w:id="1764" w:name="_Toc180249061"/>
      <w:bookmarkStart w:id="1765" w:name="_Toc183379015"/>
      <w:bookmarkStart w:id="1766" w:name="_Toc195349008"/>
      <w:bookmarkStart w:id="1767" w:name="_Toc195349596"/>
      <w:bookmarkStart w:id="1768" w:name="_Toc96843395"/>
      <w:bookmarkStart w:id="1769" w:name="_Toc96844370"/>
      <w:bookmarkStart w:id="1770" w:name="_Toc100739943"/>
      <w:bookmarkStart w:id="1771" w:name="_Toc133408865"/>
      <w:bookmarkStart w:id="1772" w:name="_Toc160452714"/>
      <w:bookmarkStart w:id="1773" w:name="_Toc164869642"/>
      <w:bookmarkStart w:id="1774" w:name="_Toc209623337"/>
      <w:r>
        <w:lastRenderedPageBreak/>
        <w:t>6.1.6.2.1</w:t>
      </w:r>
      <w:r w:rsidRPr="007B7E6A">
        <w:t>2</w:t>
      </w:r>
      <w:r>
        <w:tab/>
        <w:t>Type: C2DirectAvailRepReqs</w:t>
      </w:r>
      <w:bookmarkEnd w:id="1762"/>
      <w:bookmarkEnd w:id="1763"/>
      <w:bookmarkEnd w:id="1764"/>
      <w:bookmarkEnd w:id="1765"/>
      <w:bookmarkEnd w:id="1766"/>
      <w:bookmarkEnd w:id="1767"/>
      <w:bookmarkEnd w:id="177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75" w:name="_Toc175350627"/>
      <w:bookmarkStart w:id="1776" w:name="_Toc180146564"/>
      <w:bookmarkStart w:id="1777" w:name="_Toc180249062"/>
      <w:bookmarkStart w:id="1778" w:name="_Toc183379016"/>
      <w:bookmarkStart w:id="1779" w:name="_Toc195349009"/>
      <w:bookmarkStart w:id="1780" w:name="_Toc195349597"/>
      <w:bookmarkStart w:id="1781" w:name="_Toc209623338"/>
      <w:r>
        <w:t>6.1.6.2.</w:t>
      </w:r>
      <w:r w:rsidRPr="00221224">
        <w:t>13</w:t>
      </w:r>
      <w:r>
        <w:tab/>
        <w:t>Type: DualC2Data</w:t>
      </w:r>
      <w:bookmarkEnd w:id="1775"/>
      <w:bookmarkEnd w:id="1776"/>
      <w:bookmarkEnd w:id="1777"/>
      <w:bookmarkEnd w:id="1778"/>
      <w:bookmarkEnd w:id="1779"/>
      <w:bookmarkEnd w:id="1780"/>
      <w:bookmarkEnd w:id="1781"/>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2" w:name="_Toc175350628"/>
      <w:bookmarkStart w:id="1783" w:name="_Toc180146565"/>
      <w:bookmarkStart w:id="1784" w:name="_Toc180249063"/>
      <w:bookmarkStart w:id="1785" w:name="_Toc183379017"/>
      <w:bookmarkStart w:id="1786" w:name="_Toc195349010"/>
      <w:bookmarkStart w:id="1787" w:name="_Toc195349598"/>
      <w:bookmarkStart w:id="1788" w:name="_Toc209623339"/>
      <w:r>
        <w:rPr>
          <w:lang w:val="en-US"/>
        </w:rPr>
        <w:t>6.1.6.3</w:t>
      </w:r>
      <w:r>
        <w:rPr>
          <w:lang w:val="en-US"/>
        </w:rPr>
        <w:tab/>
        <w:t>Simple data types and enumerations</w:t>
      </w:r>
      <w:bookmarkEnd w:id="1656"/>
      <w:bookmarkEnd w:id="1657"/>
      <w:bookmarkEnd w:id="1768"/>
      <w:bookmarkEnd w:id="1769"/>
      <w:bookmarkEnd w:id="1770"/>
      <w:bookmarkEnd w:id="1771"/>
      <w:bookmarkEnd w:id="1772"/>
      <w:bookmarkEnd w:id="1773"/>
      <w:bookmarkEnd w:id="1782"/>
      <w:bookmarkEnd w:id="1783"/>
      <w:bookmarkEnd w:id="1784"/>
      <w:bookmarkEnd w:id="1785"/>
      <w:bookmarkEnd w:id="1786"/>
      <w:bookmarkEnd w:id="1787"/>
      <w:bookmarkEnd w:id="1788"/>
    </w:p>
    <w:p w14:paraId="3F2D1F6D" w14:textId="77777777" w:rsidR="00CE57B7" w:rsidRDefault="003319AF">
      <w:pPr>
        <w:pStyle w:val="Heading5"/>
      </w:pPr>
      <w:bookmarkStart w:id="1789" w:name="_Toc510696639"/>
      <w:bookmarkStart w:id="1790" w:name="_Toc35971434"/>
      <w:bookmarkStart w:id="1791" w:name="_Toc96843396"/>
      <w:bookmarkStart w:id="1792" w:name="_Toc96844371"/>
      <w:bookmarkStart w:id="1793" w:name="_Toc100739944"/>
      <w:bookmarkStart w:id="1794" w:name="_Toc133408866"/>
      <w:bookmarkStart w:id="1795" w:name="_Toc160452715"/>
      <w:bookmarkStart w:id="1796" w:name="_Toc164869643"/>
      <w:bookmarkStart w:id="1797" w:name="_Toc175350629"/>
      <w:bookmarkStart w:id="1798" w:name="_Toc180146566"/>
      <w:bookmarkStart w:id="1799" w:name="_Toc180249064"/>
      <w:bookmarkStart w:id="1800" w:name="_Toc183379018"/>
      <w:bookmarkStart w:id="1801" w:name="_Toc195349011"/>
      <w:bookmarkStart w:id="1802" w:name="_Toc195349599"/>
      <w:bookmarkStart w:id="1803" w:name="_Toc209623340"/>
      <w:r>
        <w:t>6.1.6.3.1</w:t>
      </w:r>
      <w:r>
        <w:tab/>
        <w:t>Introduction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04" w:name="_Toc510696640"/>
      <w:bookmarkStart w:id="1805" w:name="_Toc35971435"/>
      <w:bookmarkStart w:id="1806" w:name="_Toc96843397"/>
      <w:bookmarkStart w:id="1807" w:name="_Toc96844372"/>
      <w:bookmarkStart w:id="1808" w:name="_Toc100739945"/>
      <w:bookmarkStart w:id="1809" w:name="_Toc133408867"/>
      <w:bookmarkStart w:id="1810" w:name="_Toc160452716"/>
      <w:bookmarkStart w:id="1811" w:name="_Toc164869644"/>
      <w:bookmarkStart w:id="1812" w:name="_Toc175350630"/>
      <w:bookmarkStart w:id="1813" w:name="_Toc180146567"/>
      <w:bookmarkStart w:id="1814" w:name="_Toc180249065"/>
      <w:bookmarkStart w:id="1815" w:name="_Toc183379019"/>
      <w:bookmarkStart w:id="1816" w:name="_Toc195349012"/>
      <w:bookmarkStart w:id="1817" w:name="_Toc195349600"/>
      <w:bookmarkStart w:id="1818" w:name="_Toc209623341"/>
      <w:r>
        <w:t>6.1.6.3.2</w:t>
      </w:r>
      <w:r>
        <w:tab/>
        <w:t>Simple data types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19" w:name="_Toc510696641"/>
      <w:bookmarkStart w:id="1820" w:name="_Toc35971436"/>
      <w:bookmarkStart w:id="1821" w:name="_Toc96843398"/>
      <w:bookmarkStart w:id="1822" w:name="_Toc96844373"/>
      <w:bookmarkStart w:id="1823" w:name="_Toc100739946"/>
      <w:bookmarkStart w:id="1824" w:name="_Toc133408868"/>
      <w:bookmarkStart w:id="1825" w:name="_Toc160452717"/>
      <w:bookmarkStart w:id="1826" w:name="_Toc164869645"/>
      <w:bookmarkStart w:id="1827" w:name="_Toc175350631"/>
      <w:bookmarkStart w:id="1828" w:name="_Toc180146568"/>
      <w:bookmarkStart w:id="1829" w:name="_Toc180249066"/>
      <w:bookmarkStart w:id="1830" w:name="_Toc183379020"/>
      <w:bookmarkStart w:id="1831" w:name="_Toc195349013"/>
      <w:bookmarkStart w:id="1832" w:name="_Toc195349601"/>
      <w:bookmarkStart w:id="1833" w:name="_Toc209623342"/>
      <w:r>
        <w:t>6.1.6.3.3</w:t>
      </w:r>
      <w:r>
        <w:tab/>
        <w:t xml:space="preserve">Enumeration: </w:t>
      </w:r>
      <w:r w:rsidR="00E45AA1" w:rsidRPr="000B0D7A">
        <w:t>C2CommMode</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983ED2"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34" w:name="_Toc510696642"/>
      <w:bookmarkStart w:id="1835" w:name="_Toc35971437"/>
      <w:bookmarkStart w:id="1836" w:name="_Toc96843399"/>
      <w:bookmarkStart w:id="1837" w:name="_Toc96844374"/>
      <w:bookmarkStart w:id="1838" w:name="_Toc100739947"/>
      <w:bookmarkStart w:id="1839" w:name="_Toc133408869"/>
      <w:bookmarkStart w:id="1840" w:name="_Toc160452718"/>
      <w:bookmarkStart w:id="1841" w:name="_Toc164869646"/>
      <w:bookmarkStart w:id="1842" w:name="_Toc175350632"/>
      <w:bookmarkStart w:id="1843" w:name="_Toc180146569"/>
      <w:bookmarkStart w:id="1844" w:name="_Toc180249067"/>
      <w:bookmarkStart w:id="1845" w:name="_Toc183379021"/>
      <w:bookmarkStart w:id="1846" w:name="_Toc195349014"/>
      <w:bookmarkStart w:id="1847" w:name="_Toc195349602"/>
      <w:bookmarkStart w:id="1848" w:name="_Toc209623343"/>
      <w:r>
        <w:t>6.1.6.3.4</w:t>
      </w:r>
      <w:r>
        <w:tab/>
        <w:t xml:space="preserve">Enumeration: </w:t>
      </w:r>
      <w:r w:rsidR="00E45AA1" w:rsidRPr="000B0D7A">
        <w:t>C2</w:t>
      </w:r>
      <w:r w:rsidR="00E45AA1">
        <w:t>Comm</w:t>
      </w:r>
      <w:r w:rsidR="00E45AA1" w:rsidRPr="000B0D7A">
        <w:t>ModeSwitching</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C7E7296" w14:textId="630E1AA5" w:rsidR="00E45AA1" w:rsidRDefault="00E45AA1" w:rsidP="00E45AA1">
      <w:bookmarkStart w:id="1849" w:name="_Toc510696643"/>
      <w:bookmarkStart w:id="1850"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1" w:name="_Toc96843400"/>
      <w:bookmarkStart w:id="1852" w:name="_Toc96844375"/>
      <w:bookmarkStart w:id="1853" w:name="_Toc100739948"/>
      <w:bookmarkStart w:id="1854" w:name="_Toc133408870"/>
      <w:bookmarkStart w:id="1855" w:name="_Toc160452719"/>
      <w:bookmarkStart w:id="1856" w:name="_Toc164869647"/>
      <w:bookmarkStart w:id="1857" w:name="_Toc175350633"/>
      <w:bookmarkStart w:id="1858" w:name="_Toc180146570"/>
      <w:bookmarkStart w:id="1859" w:name="_Toc180249068"/>
      <w:bookmarkStart w:id="1860" w:name="_Toc183379022"/>
      <w:bookmarkStart w:id="1861" w:name="_Toc195349015"/>
      <w:bookmarkStart w:id="1862" w:name="_Toc195349603"/>
      <w:bookmarkStart w:id="1863" w:name="_Toc209623344"/>
      <w:r>
        <w:lastRenderedPageBreak/>
        <w:t>6.1.6.3.5</w:t>
      </w:r>
      <w:r>
        <w:tab/>
        <w:t xml:space="preserve">Enumeration: </w:t>
      </w:r>
      <w:r w:rsidRPr="000B0D7A">
        <w:t>C2</w:t>
      </w:r>
      <w:r>
        <w:t>SwitchingCause</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64" w:name="_Toc96843401"/>
      <w:bookmarkStart w:id="1865" w:name="_Toc96844376"/>
      <w:bookmarkStart w:id="1866" w:name="_Toc100739949"/>
      <w:bookmarkStart w:id="1867" w:name="_Toc133408871"/>
      <w:bookmarkStart w:id="1868" w:name="_Toc160452720"/>
      <w:bookmarkStart w:id="1869" w:name="_Toc164869648"/>
      <w:bookmarkStart w:id="1870" w:name="_Toc175350634"/>
      <w:bookmarkStart w:id="1871" w:name="_Toc180146571"/>
      <w:bookmarkStart w:id="1872" w:name="_Toc180249069"/>
      <w:bookmarkStart w:id="1873" w:name="_Toc183379023"/>
      <w:bookmarkStart w:id="1874" w:name="_Toc195349016"/>
      <w:bookmarkStart w:id="1875" w:name="_Toc195349604"/>
      <w:bookmarkStart w:id="1876" w:name="_Toc209623345"/>
      <w:r>
        <w:t>6.1.6.3.6</w:t>
      </w:r>
      <w:r>
        <w:tab/>
        <w:t xml:space="preserve">Enumeration: </w:t>
      </w:r>
      <w:r w:rsidRPr="00A36D3A">
        <w:t>C2OpModeStatus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77" w:name="_Toc96843402"/>
      <w:bookmarkStart w:id="1878" w:name="_Toc96844377"/>
      <w:bookmarkStart w:id="1879" w:name="_Toc100739950"/>
      <w:bookmarkStart w:id="1880" w:name="_Toc133408872"/>
      <w:bookmarkStart w:id="1881" w:name="_Toc160452721"/>
      <w:bookmarkStart w:id="1882" w:name="_Toc164869649"/>
      <w:bookmarkStart w:id="1883" w:name="_Toc175350635"/>
      <w:bookmarkStart w:id="1884" w:name="_Toc180146572"/>
      <w:bookmarkStart w:id="1885" w:name="_Toc180249070"/>
      <w:bookmarkStart w:id="1886" w:name="_Toc183379024"/>
      <w:bookmarkStart w:id="1887" w:name="_Toc195349017"/>
      <w:bookmarkStart w:id="1888" w:name="_Toc195349605"/>
      <w:bookmarkStart w:id="1889" w:name="_Toc209623346"/>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49"/>
      <w:bookmarkEnd w:id="1850"/>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071FE246" w14:textId="77777777" w:rsidR="00A72977" w:rsidRDefault="00A72977" w:rsidP="00A72977">
      <w:bookmarkStart w:id="1890" w:name="_Toc510696644"/>
      <w:bookmarkStart w:id="1891"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2" w:name="_Toc510696646"/>
      <w:bookmarkStart w:id="1893" w:name="_Toc35971441"/>
      <w:bookmarkStart w:id="1894" w:name="_Toc96843403"/>
      <w:bookmarkStart w:id="1895" w:name="_Toc96844378"/>
      <w:bookmarkStart w:id="1896" w:name="_Toc100739951"/>
      <w:bookmarkStart w:id="1897" w:name="_Toc133408873"/>
      <w:bookmarkStart w:id="1898" w:name="_Toc160452722"/>
      <w:bookmarkStart w:id="1899" w:name="_Toc164869650"/>
      <w:bookmarkStart w:id="1900" w:name="_Toc175350636"/>
      <w:bookmarkStart w:id="1901" w:name="_Toc180146573"/>
      <w:bookmarkStart w:id="1902" w:name="_Toc180249071"/>
      <w:bookmarkStart w:id="1903" w:name="_Toc183379025"/>
      <w:bookmarkStart w:id="1904" w:name="_Toc195349018"/>
      <w:bookmarkStart w:id="1905" w:name="_Toc195349606"/>
      <w:bookmarkStart w:id="1906" w:name="_Toc209623347"/>
      <w:bookmarkEnd w:id="1890"/>
      <w:bookmarkEnd w:id="1891"/>
      <w:r>
        <w:lastRenderedPageBreak/>
        <w:t>6.1.6.5</w:t>
      </w:r>
      <w:r>
        <w:tab/>
        <w:t>Binary data</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23EC1477" w14:textId="77777777" w:rsidR="00CE57B7" w:rsidRDefault="003319AF">
      <w:pPr>
        <w:pStyle w:val="Heading5"/>
      </w:pPr>
      <w:bookmarkStart w:id="1907" w:name="_Toc35971442"/>
      <w:bookmarkStart w:id="1908" w:name="_Toc96843404"/>
      <w:bookmarkStart w:id="1909" w:name="_Toc96844379"/>
      <w:bookmarkStart w:id="1910" w:name="_Toc100739952"/>
      <w:bookmarkStart w:id="1911" w:name="_Toc133408874"/>
      <w:bookmarkStart w:id="1912" w:name="_Toc160452723"/>
      <w:bookmarkStart w:id="1913" w:name="_Toc164869651"/>
      <w:bookmarkStart w:id="1914" w:name="_Toc175350637"/>
      <w:bookmarkStart w:id="1915" w:name="_Toc180146574"/>
      <w:bookmarkStart w:id="1916" w:name="_Toc180249072"/>
      <w:bookmarkStart w:id="1917" w:name="_Toc183379026"/>
      <w:bookmarkStart w:id="1918" w:name="_Toc195349019"/>
      <w:bookmarkStart w:id="1919" w:name="_Toc195349607"/>
      <w:bookmarkStart w:id="1920" w:name="_Toc209623348"/>
      <w:r>
        <w:t>6.1.6.5.1</w:t>
      </w:r>
      <w:r>
        <w:tab/>
        <w:t>Binary Data Types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1" w:name="_Toc510696647"/>
      <w:bookmarkStart w:id="1922" w:name="_Toc35971443"/>
      <w:bookmarkStart w:id="1923" w:name="_Toc96843405"/>
      <w:bookmarkStart w:id="1924" w:name="_Toc96844380"/>
      <w:bookmarkStart w:id="1925" w:name="_Toc100739953"/>
      <w:bookmarkStart w:id="1926" w:name="_Toc133408875"/>
      <w:bookmarkStart w:id="1927" w:name="_Toc160452724"/>
      <w:bookmarkStart w:id="1928" w:name="_Toc164869652"/>
      <w:bookmarkStart w:id="1929" w:name="_Toc175350638"/>
      <w:bookmarkStart w:id="1930" w:name="_Toc180146575"/>
      <w:bookmarkStart w:id="1931" w:name="_Toc180249073"/>
      <w:bookmarkStart w:id="1932" w:name="_Toc183379027"/>
      <w:bookmarkStart w:id="1933" w:name="_Toc195349020"/>
      <w:bookmarkStart w:id="1934" w:name="_Toc195349608"/>
      <w:bookmarkStart w:id="1935" w:name="_Toc209623349"/>
      <w:r>
        <w:t>6.1.7</w:t>
      </w:r>
      <w:r>
        <w:tab/>
        <w:t>Error Handling</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0A67C7A" w14:textId="77777777" w:rsidR="00CE57B7" w:rsidRDefault="003319AF">
      <w:pPr>
        <w:pStyle w:val="Heading4"/>
      </w:pPr>
      <w:bookmarkStart w:id="1936" w:name="_Toc35971444"/>
      <w:bookmarkStart w:id="1937" w:name="_Toc96843406"/>
      <w:bookmarkStart w:id="1938" w:name="_Toc96844381"/>
      <w:bookmarkStart w:id="1939" w:name="_Toc100739954"/>
      <w:bookmarkStart w:id="1940" w:name="_Toc133408876"/>
      <w:bookmarkStart w:id="1941" w:name="_Toc160452725"/>
      <w:bookmarkStart w:id="1942" w:name="_Toc164869653"/>
      <w:bookmarkStart w:id="1943" w:name="_Toc175350639"/>
      <w:bookmarkStart w:id="1944" w:name="_Toc180146576"/>
      <w:bookmarkStart w:id="1945" w:name="_Toc180249074"/>
      <w:bookmarkStart w:id="1946" w:name="_Toc183379028"/>
      <w:bookmarkStart w:id="1947" w:name="_Toc195349021"/>
      <w:bookmarkStart w:id="1948" w:name="_Toc195349609"/>
      <w:bookmarkStart w:id="1949" w:name="_Toc209623350"/>
      <w:r>
        <w:t>6.1.7.1</w:t>
      </w:r>
      <w:r>
        <w:tab/>
        <w:t>General</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0" w:name="_Toc35971445"/>
      <w:bookmarkStart w:id="1951" w:name="_Toc96843407"/>
      <w:bookmarkStart w:id="1952" w:name="_Toc96844382"/>
      <w:bookmarkStart w:id="1953" w:name="_Toc100739955"/>
      <w:bookmarkStart w:id="1954" w:name="_Toc133408877"/>
      <w:bookmarkStart w:id="1955" w:name="_Toc160452726"/>
      <w:bookmarkStart w:id="1956" w:name="_Toc164869654"/>
      <w:bookmarkStart w:id="1957" w:name="_Toc175350640"/>
      <w:bookmarkStart w:id="1958" w:name="_Toc180146577"/>
      <w:bookmarkStart w:id="1959" w:name="_Toc180249075"/>
      <w:bookmarkStart w:id="1960" w:name="_Toc183379029"/>
      <w:bookmarkStart w:id="1961" w:name="_Toc195349022"/>
      <w:bookmarkStart w:id="1962" w:name="_Toc195349610"/>
      <w:bookmarkStart w:id="1963" w:name="_Toc209623351"/>
      <w:r>
        <w:t>6.1.7.2</w:t>
      </w:r>
      <w:r>
        <w:tab/>
        <w:t>Protocol Errors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64" w:name="_Toc35971446"/>
      <w:bookmarkStart w:id="1965" w:name="_Toc96843408"/>
      <w:bookmarkStart w:id="1966" w:name="_Toc96844383"/>
      <w:bookmarkStart w:id="1967" w:name="_Toc100739956"/>
      <w:bookmarkStart w:id="1968" w:name="_Toc133408878"/>
      <w:bookmarkStart w:id="1969" w:name="_Toc160452727"/>
      <w:bookmarkStart w:id="1970" w:name="_Toc164869655"/>
      <w:bookmarkStart w:id="1971" w:name="_Toc175350641"/>
      <w:bookmarkStart w:id="1972" w:name="_Toc180146578"/>
      <w:bookmarkStart w:id="1973" w:name="_Toc180249076"/>
      <w:bookmarkStart w:id="1974" w:name="_Toc183379030"/>
      <w:bookmarkStart w:id="1975" w:name="_Toc195349023"/>
      <w:bookmarkStart w:id="1976" w:name="_Toc195349611"/>
      <w:bookmarkStart w:id="1977" w:name="_Toc209623352"/>
      <w:r>
        <w:t>6.1.7.3</w:t>
      </w:r>
      <w:r>
        <w:tab/>
        <w:t>Application Errors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78" w:name="_Toc492899751"/>
      <w:bookmarkStart w:id="1979" w:name="_Toc492900030"/>
      <w:bookmarkStart w:id="1980" w:name="_Toc492967832"/>
      <w:bookmarkStart w:id="1981" w:name="_Toc492972920"/>
      <w:bookmarkStart w:id="1982" w:name="_Toc492973140"/>
      <w:bookmarkStart w:id="1983" w:name="_Toc493774060"/>
      <w:bookmarkStart w:id="1984" w:name="_Toc508285804"/>
      <w:bookmarkStart w:id="1985" w:name="_Toc508287269"/>
      <w:bookmarkStart w:id="1986" w:name="_Toc510696648"/>
      <w:bookmarkStart w:id="1987" w:name="_Toc35971447"/>
    </w:p>
    <w:p w14:paraId="7200935D" w14:textId="77777777" w:rsidR="00CE57B7" w:rsidRDefault="003319AF">
      <w:pPr>
        <w:pStyle w:val="Heading3"/>
        <w:rPr>
          <w:lang w:eastAsia="zh-CN"/>
        </w:rPr>
      </w:pPr>
      <w:bookmarkStart w:id="1988" w:name="_Toc96843409"/>
      <w:bookmarkStart w:id="1989" w:name="_Toc96844384"/>
      <w:bookmarkStart w:id="1990" w:name="_Toc100739957"/>
      <w:bookmarkStart w:id="1991" w:name="_Toc133408879"/>
      <w:bookmarkStart w:id="1992" w:name="_Toc160452728"/>
      <w:bookmarkStart w:id="1993" w:name="_Toc164869656"/>
      <w:bookmarkStart w:id="1994" w:name="_Toc175350642"/>
      <w:bookmarkStart w:id="1995" w:name="_Toc180146579"/>
      <w:bookmarkStart w:id="1996" w:name="_Toc180249077"/>
      <w:bookmarkStart w:id="1997" w:name="_Toc183379031"/>
      <w:bookmarkStart w:id="1998" w:name="_Toc195349024"/>
      <w:bookmarkStart w:id="1999" w:name="_Toc195349612"/>
      <w:bookmarkStart w:id="2000" w:name="_Toc209623353"/>
      <w:r>
        <w:t>6.1.8</w:t>
      </w:r>
      <w:r>
        <w:rPr>
          <w:lang w:eastAsia="zh-CN"/>
        </w:rPr>
        <w:tab/>
        <w:t>Feature negotiation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2001" w:name="_Toc532994477"/>
      <w:bookmarkStart w:id="2002" w:name="_Toc35971448"/>
      <w:bookmarkStart w:id="2003" w:name="_Hlk525137310"/>
      <w:bookmarkStart w:id="2004" w:name="_Toc510696649"/>
    </w:p>
    <w:p w14:paraId="1838209A" w14:textId="77777777" w:rsidR="00CE57B7" w:rsidRDefault="003319AF">
      <w:pPr>
        <w:pStyle w:val="Heading3"/>
      </w:pPr>
      <w:bookmarkStart w:id="2005" w:name="_Toc96843410"/>
      <w:bookmarkStart w:id="2006" w:name="_Toc96844385"/>
      <w:bookmarkStart w:id="2007" w:name="_Toc100739958"/>
      <w:bookmarkStart w:id="2008" w:name="_Toc133408880"/>
      <w:bookmarkStart w:id="2009" w:name="_Toc160452729"/>
      <w:bookmarkStart w:id="2010" w:name="_Toc164869657"/>
      <w:bookmarkStart w:id="2011" w:name="_Toc175350643"/>
      <w:bookmarkStart w:id="2012" w:name="_Toc180146580"/>
      <w:bookmarkStart w:id="2013" w:name="_Toc180249078"/>
      <w:bookmarkStart w:id="2014" w:name="_Toc183379032"/>
      <w:bookmarkStart w:id="2015" w:name="_Toc195349025"/>
      <w:bookmarkStart w:id="2016" w:name="_Toc195349613"/>
      <w:bookmarkStart w:id="2017" w:name="_Toc209623354"/>
      <w:r>
        <w:lastRenderedPageBreak/>
        <w:t>6.1.9</w:t>
      </w:r>
      <w:r>
        <w:tab/>
        <w:t>Security</w:t>
      </w:r>
      <w:bookmarkEnd w:id="2001"/>
      <w:bookmarkEnd w:id="2002"/>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C4764B9" w14:textId="3DBE7EEE" w:rsidR="007406B4" w:rsidRDefault="007406B4" w:rsidP="007406B4">
      <w:pPr>
        <w:rPr>
          <w:noProof/>
          <w:lang w:eastAsia="zh-CN"/>
        </w:rPr>
      </w:pPr>
      <w:bookmarkStart w:id="2018" w:name="_Toc35971449"/>
      <w:bookmarkEnd w:id="2003"/>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19" w:name="_Toc96843411"/>
      <w:bookmarkStart w:id="2020" w:name="_Toc96844386"/>
      <w:bookmarkStart w:id="2021" w:name="_Toc100739959"/>
      <w:r>
        <w:br w:type="page"/>
      </w:r>
      <w:bookmarkStart w:id="2022" w:name="_Toc133408881"/>
      <w:bookmarkStart w:id="2023" w:name="_Toc160452730"/>
      <w:bookmarkStart w:id="2024" w:name="_Toc164869658"/>
      <w:bookmarkStart w:id="2025" w:name="_Toc175350644"/>
      <w:bookmarkStart w:id="2026" w:name="_Toc180146581"/>
      <w:bookmarkStart w:id="2027" w:name="_Toc180249079"/>
      <w:bookmarkStart w:id="2028" w:name="_Toc183379033"/>
      <w:bookmarkStart w:id="2029" w:name="_Toc195349026"/>
      <w:bookmarkStart w:id="2030" w:name="_Toc195349614"/>
      <w:bookmarkStart w:id="2031" w:name="_Toc209623355"/>
      <w:r w:rsidR="003319AF">
        <w:lastRenderedPageBreak/>
        <w:t>6.2</w:t>
      </w:r>
      <w:r w:rsidR="003319AF">
        <w:tab/>
      </w:r>
      <w:r w:rsidR="00BF43DB" w:rsidRPr="005E74E0">
        <w:t>UAE_RealtimeUAVStatus</w:t>
      </w:r>
      <w:r w:rsidR="003319AF">
        <w:t xml:space="preserve"> Service API</w:t>
      </w:r>
      <w:bookmarkEnd w:id="2004"/>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5979E58C" w14:textId="77777777" w:rsidR="00BF43DB" w:rsidRDefault="00BF43DB" w:rsidP="00BF43DB">
      <w:pPr>
        <w:pStyle w:val="Heading3"/>
      </w:pPr>
      <w:bookmarkStart w:id="2032" w:name="_Toc96843412"/>
      <w:bookmarkStart w:id="2033" w:name="_Toc96844387"/>
      <w:bookmarkStart w:id="2034" w:name="_Toc100739960"/>
      <w:bookmarkStart w:id="2035" w:name="_Toc133408882"/>
      <w:bookmarkStart w:id="2036" w:name="_Toc160452731"/>
      <w:bookmarkStart w:id="2037" w:name="_Toc164869659"/>
      <w:bookmarkStart w:id="2038" w:name="_Toc175350645"/>
      <w:bookmarkStart w:id="2039" w:name="_Toc180146582"/>
      <w:bookmarkStart w:id="2040" w:name="_Toc180249080"/>
      <w:bookmarkStart w:id="2041" w:name="_Toc183379034"/>
      <w:bookmarkStart w:id="2042" w:name="_Toc195349027"/>
      <w:bookmarkStart w:id="2043" w:name="_Toc195349615"/>
      <w:bookmarkStart w:id="2044" w:name="_Toc209623356"/>
      <w:r>
        <w:t>6.2.1</w:t>
      </w:r>
      <w:r>
        <w:tab/>
        <w:t>Introduction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45" w:name="_Toc96843413"/>
      <w:bookmarkStart w:id="2046" w:name="_Toc96844388"/>
      <w:bookmarkStart w:id="2047"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48" w:name="_Toc133408883"/>
      <w:bookmarkStart w:id="2049" w:name="_Toc160452732"/>
      <w:bookmarkStart w:id="2050" w:name="_Toc164869660"/>
      <w:bookmarkStart w:id="2051" w:name="_Toc175350646"/>
      <w:bookmarkStart w:id="2052" w:name="_Toc180146583"/>
      <w:bookmarkStart w:id="2053" w:name="_Toc180249081"/>
      <w:bookmarkStart w:id="2054" w:name="_Toc183379035"/>
      <w:bookmarkStart w:id="2055" w:name="_Toc195349028"/>
      <w:bookmarkStart w:id="2056" w:name="_Toc195349616"/>
      <w:bookmarkStart w:id="2057" w:name="_Toc209623357"/>
      <w:r>
        <w:t>6.2.2</w:t>
      </w:r>
      <w:r>
        <w:tab/>
        <w:t>Usage of HTTP</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58" w:name="_Toc67903522"/>
      <w:bookmarkStart w:id="2059" w:name="_Toc96843414"/>
      <w:bookmarkStart w:id="2060" w:name="_Toc96844389"/>
      <w:bookmarkStart w:id="2061" w:name="_Toc100739962"/>
      <w:bookmarkStart w:id="2062" w:name="_Toc133408884"/>
      <w:bookmarkStart w:id="2063" w:name="_Toc160452733"/>
      <w:bookmarkStart w:id="2064" w:name="_Toc164869661"/>
      <w:bookmarkStart w:id="2065" w:name="_Toc175350647"/>
      <w:bookmarkStart w:id="2066" w:name="_Toc180146584"/>
      <w:bookmarkStart w:id="2067" w:name="_Toc180249082"/>
      <w:bookmarkStart w:id="2068" w:name="_Toc183379036"/>
      <w:bookmarkStart w:id="2069" w:name="_Toc195349029"/>
      <w:bookmarkStart w:id="2070" w:name="_Toc195349617"/>
      <w:bookmarkStart w:id="2071" w:name="_Toc209623358"/>
      <w:r>
        <w:t>6.2.3</w:t>
      </w:r>
      <w:r>
        <w:tab/>
        <w:t>Resources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D8C8923" w14:textId="77777777" w:rsidR="006E79F0" w:rsidRPr="000A7435" w:rsidRDefault="006E79F0" w:rsidP="006E79F0">
      <w:pPr>
        <w:pStyle w:val="Heading4"/>
      </w:pPr>
      <w:bookmarkStart w:id="2072" w:name="_Toc67903523"/>
      <w:bookmarkStart w:id="2073" w:name="_Toc96843415"/>
      <w:bookmarkStart w:id="2074" w:name="_Toc96844390"/>
      <w:bookmarkStart w:id="2075" w:name="_Toc100739963"/>
      <w:bookmarkStart w:id="2076" w:name="_Toc133408885"/>
      <w:bookmarkStart w:id="2077" w:name="_Toc160452734"/>
      <w:bookmarkStart w:id="2078" w:name="_Toc164869662"/>
      <w:bookmarkStart w:id="2079" w:name="_Toc175350648"/>
      <w:bookmarkStart w:id="2080" w:name="_Toc180146585"/>
      <w:bookmarkStart w:id="2081" w:name="_Toc180249083"/>
      <w:bookmarkStart w:id="2082" w:name="_Toc183379037"/>
      <w:bookmarkStart w:id="2083" w:name="_Toc195349030"/>
      <w:bookmarkStart w:id="2084" w:name="_Toc195349618"/>
      <w:bookmarkStart w:id="2085" w:name="_Toc209623359"/>
      <w:r>
        <w:t>6.2.3.1</w:t>
      </w:r>
      <w:r>
        <w:tab/>
        <w:t>Overview</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3.9pt;height:185.95pt" o:ole="">
            <v:imagedata r:id="rId84" o:title=""/>
          </v:shape>
          <o:OLEObject Type="Embed" ProgID="Visio.Drawing.15" ShapeID="_x0000_i1062" DrawAspect="Content" ObjectID="_1820236641"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86" w:name="_Toc510696609"/>
      <w:bookmarkStart w:id="2087" w:name="_Toc35971400"/>
      <w:bookmarkStart w:id="2088" w:name="_Toc67903524"/>
      <w:bookmarkStart w:id="2089" w:name="_Toc96843416"/>
      <w:bookmarkStart w:id="2090" w:name="_Toc96844391"/>
      <w:bookmarkStart w:id="2091" w:name="_Toc100739964"/>
      <w:bookmarkStart w:id="2092" w:name="_Toc133408886"/>
      <w:bookmarkStart w:id="2093" w:name="_Toc160452735"/>
      <w:bookmarkStart w:id="2094" w:name="_Toc164869663"/>
      <w:bookmarkStart w:id="2095" w:name="_Toc175350649"/>
      <w:bookmarkStart w:id="2096" w:name="_Toc180146586"/>
      <w:bookmarkStart w:id="2097" w:name="_Toc180249084"/>
      <w:bookmarkStart w:id="2098" w:name="_Toc183379038"/>
      <w:bookmarkStart w:id="2099" w:name="_Toc195349031"/>
      <w:bookmarkStart w:id="2100" w:name="_Toc195349619"/>
      <w:bookmarkStart w:id="2101" w:name="_Toc209623360"/>
      <w:r>
        <w:t>6.2.3.2</w:t>
      </w:r>
      <w:r>
        <w:tab/>
        <w:t xml:space="preserve">Resource: </w:t>
      </w:r>
      <w:bookmarkEnd w:id="2086"/>
      <w:bookmarkEnd w:id="2087"/>
      <w:bookmarkEnd w:id="2088"/>
      <w:r w:rsidRPr="00B14C1D">
        <w:t>Real-time UAV Status Subscriptions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6FB6ACBA" w14:textId="77777777" w:rsidR="006E79F0" w:rsidRDefault="006E79F0" w:rsidP="006E79F0">
      <w:pPr>
        <w:pStyle w:val="Heading5"/>
      </w:pPr>
      <w:bookmarkStart w:id="2102" w:name="_Toc510696610"/>
      <w:bookmarkStart w:id="2103" w:name="_Toc35971401"/>
      <w:bookmarkStart w:id="2104" w:name="_Toc67903525"/>
      <w:bookmarkStart w:id="2105" w:name="_Toc96843417"/>
      <w:bookmarkStart w:id="2106" w:name="_Toc96844392"/>
      <w:bookmarkStart w:id="2107" w:name="_Toc100739965"/>
      <w:bookmarkStart w:id="2108" w:name="_Toc133408887"/>
      <w:bookmarkStart w:id="2109" w:name="_Toc160452736"/>
      <w:bookmarkStart w:id="2110" w:name="_Toc164869664"/>
      <w:bookmarkStart w:id="2111" w:name="_Toc175350650"/>
      <w:bookmarkStart w:id="2112" w:name="_Toc180146587"/>
      <w:bookmarkStart w:id="2113" w:name="_Toc180249085"/>
      <w:bookmarkStart w:id="2114" w:name="_Toc183379039"/>
      <w:bookmarkStart w:id="2115" w:name="_Toc195349032"/>
      <w:bookmarkStart w:id="2116" w:name="_Toc195349620"/>
      <w:bookmarkStart w:id="2117" w:name="_Toc209623361"/>
      <w:r>
        <w:t>6.2.3.2.1</w:t>
      </w:r>
      <w:r>
        <w:tab/>
        <w:t>Description</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18" w:name="_Toc35971402"/>
      <w:bookmarkStart w:id="2119" w:name="_Toc67903526"/>
      <w:bookmarkStart w:id="2120" w:name="_Toc96843418"/>
      <w:bookmarkStart w:id="2121" w:name="_Toc96844393"/>
      <w:bookmarkStart w:id="2122" w:name="_Toc100739966"/>
      <w:bookmarkStart w:id="2123" w:name="_Toc133408888"/>
      <w:bookmarkStart w:id="2124" w:name="_Toc160452737"/>
      <w:bookmarkStart w:id="2125" w:name="_Toc164869665"/>
      <w:bookmarkStart w:id="2126" w:name="_Toc175350651"/>
      <w:bookmarkStart w:id="2127" w:name="_Toc180146588"/>
      <w:bookmarkStart w:id="2128" w:name="_Toc180249086"/>
      <w:bookmarkStart w:id="2129" w:name="_Toc183379040"/>
      <w:bookmarkStart w:id="2130" w:name="_Toc195349033"/>
      <w:bookmarkStart w:id="2131" w:name="_Toc195349621"/>
      <w:bookmarkStart w:id="2132" w:name="_Toc510696612"/>
      <w:bookmarkStart w:id="2133" w:name="_Toc209623362"/>
      <w:r>
        <w:t>6.2.3.2.2</w:t>
      </w:r>
      <w:r>
        <w:tab/>
        <w:t>Resource Definition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3"/>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4" w:name="_Toc35971403"/>
      <w:bookmarkStart w:id="2135" w:name="_Toc67903527"/>
      <w:bookmarkStart w:id="2136" w:name="_Toc96843419"/>
      <w:bookmarkStart w:id="2137" w:name="_Toc96844394"/>
      <w:bookmarkStart w:id="2138" w:name="_Toc100739967"/>
      <w:bookmarkStart w:id="2139" w:name="_Toc133408889"/>
      <w:bookmarkStart w:id="2140" w:name="_Toc160452738"/>
      <w:bookmarkStart w:id="2141" w:name="_Toc164869666"/>
      <w:bookmarkStart w:id="2142" w:name="_Toc175350652"/>
      <w:bookmarkStart w:id="2143" w:name="_Toc180146589"/>
      <w:bookmarkStart w:id="2144" w:name="_Toc180249087"/>
      <w:bookmarkStart w:id="2145" w:name="_Toc183379041"/>
      <w:bookmarkStart w:id="2146" w:name="_Toc195349034"/>
      <w:bookmarkStart w:id="2147" w:name="_Toc195349622"/>
      <w:bookmarkStart w:id="2148" w:name="_Toc209623363"/>
      <w:r>
        <w:t>6.2.3.2.3</w:t>
      </w:r>
      <w:r>
        <w:tab/>
        <w:t>Resource Standard Methods</w:t>
      </w:r>
      <w:bookmarkEnd w:id="2132"/>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25B81381" w14:textId="77777777" w:rsidR="006E79F0" w:rsidRPr="00384E92" w:rsidRDefault="006E79F0" w:rsidP="006E79F0">
      <w:pPr>
        <w:pStyle w:val="Heading6"/>
      </w:pPr>
      <w:bookmarkStart w:id="2149" w:name="_Toc510696613"/>
      <w:bookmarkStart w:id="2150" w:name="_Toc35971404"/>
      <w:bookmarkStart w:id="2151" w:name="_Toc96843420"/>
      <w:bookmarkStart w:id="2152" w:name="_Toc96844395"/>
      <w:bookmarkStart w:id="2153" w:name="_Toc100739968"/>
      <w:bookmarkStart w:id="2154" w:name="_Toc133408890"/>
      <w:bookmarkStart w:id="2155" w:name="_Toc160452739"/>
      <w:bookmarkStart w:id="2156" w:name="_Toc164869667"/>
      <w:bookmarkStart w:id="2157" w:name="_Toc175350653"/>
      <w:bookmarkStart w:id="2158" w:name="_Toc180146590"/>
      <w:bookmarkStart w:id="2159" w:name="_Toc180249088"/>
      <w:bookmarkStart w:id="2160" w:name="_Toc183379042"/>
      <w:bookmarkStart w:id="2161" w:name="_Toc195349035"/>
      <w:bookmarkStart w:id="2162" w:name="_Toc195349623"/>
      <w:bookmarkStart w:id="2163" w:name="_Toc209623364"/>
      <w:r w:rsidRPr="00384E92">
        <w:t>6.</w:t>
      </w:r>
      <w:r>
        <w:t>2.3.2.3</w:t>
      </w:r>
      <w:r w:rsidRPr="00384E92">
        <w:t>.1</w:t>
      </w:r>
      <w:r w:rsidRPr="00384E92">
        <w:tab/>
      </w:r>
      <w:bookmarkEnd w:id="2149"/>
      <w:bookmarkEnd w:id="2150"/>
      <w:r>
        <w:t>GET</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2164" w:name="_Toc96843421"/>
      <w:bookmarkStart w:id="2165" w:name="_Toc96844396"/>
      <w:bookmarkStart w:id="2166" w:name="_Toc100739969"/>
      <w:bookmarkStart w:id="2167" w:name="_Toc133408891"/>
      <w:bookmarkStart w:id="2168" w:name="_Toc160452740"/>
      <w:bookmarkStart w:id="2169" w:name="_Toc164869668"/>
      <w:bookmarkStart w:id="2170" w:name="_Toc175350654"/>
      <w:bookmarkStart w:id="2171" w:name="_Toc180146591"/>
      <w:bookmarkStart w:id="2172" w:name="_Toc180249089"/>
      <w:bookmarkStart w:id="2173" w:name="_Toc183379043"/>
      <w:bookmarkStart w:id="2174" w:name="_Toc195349036"/>
      <w:bookmarkStart w:id="2175" w:name="_Toc195349624"/>
      <w:bookmarkStart w:id="2176" w:name="_Toc209623365"/>
      <w:r w:rsidRPr="00384E92">
        <w:t>6.</w:t>
      </w:r>
      <w:r>
        <w:t>2.3.2.3</w:t>
      </w:r>
      <w:r w:rsidRPr="00384E92">
        <w:t>.</w:t>
      </w:r>
      <w:r>
        <w:t>2</w:t>
      </w:r>
      <w:r w:rsidRPr="00384E92">
        <w:tab/>
      </w:r>
      <w:r>
        <w:t>POST</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77471BDB" w14:textId="55DF746C" w:rsidR="005B38C8" w:rsidRDefault="006E79F0" w:rsidP="006E79F0">
      <w:pPr>
        <w:rPr>
          <w:noProof/>
          <w:lang w:eastAsia="zh-CN"/>
        </w:rPr>
      </w:pPr>
      <w:bookmarkStart w:id="2177" w:name="_Toc510696615"/>
      <w:bookmarkStart w:id="2178" w:name="_Toc35971406"/>
      <w:bookmarkStart w:id="2179"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0" w:name="_Toc96843422"/>
      <w:bookmarkStart w:id="2181" w:name="_Toc96844397"/>
      <w:bookmarkStart w:id="2182" w:name="_Toc100739970"/>
      <w:bookmarkStart w:id="2183" w:name="_Toc133408892"/>
      <w:bookmarkStart w:id="2184" w:name="_Toc160452741"/>
      <w:bookmarkStart w:id="2185" w:name="_Toc164869669"/>
      <w:bookmarkStart w:id="2186" w:name="_Toc175350655"/>
      <w:bookmarkStart w:id="2187" w:name="_Toc180146592"/>
      <w:bookmarkStart w:id="2188" w:name="_Toc180249090"/>
      <w:bookmarkStart w:id="2189" w:name="_Toc183379044"/>
      <w:bookmarkStart w:id="2190" w:name="_Toc195349037"/>
      <w:bookmarkStart w:id="2191" w:name="_Toc195349625"/>
      <w:bookmarkStart w:id="2192" w:name="_Toc209623366"/>
      <w:r>
        <w:t>6.2.3.2.4</w:t>
      </w:r>
      <w:r>
        <w:tab/>
        <w:t>Resource Custom Operations</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3" w:name="_Toc510696621"/>
      <w:bookmarkStart w:id="2194" w:name="_Toc35971412"/>
      <w:bookmarkStart w:id="2195" w:name="_Toc67903529"/>
      <w:bookmarkStart w:id="2196" w:name="_Toc96843423"/>
      <w:bookmarkStart w:id="2197" w:name="_Toc96844398"/>
      <w:bookmarkStart w:id="2198" w:name="_Toc100739971"/>
      <w:bookmarkStart w:id="2199" w:name="_Toc133408893"/>
      <w:bookmarkStart w:id="2200" w:name="_Toc160452742"/>
      <w:bookmarkStart w:id="2201" w:name="_Toc164869670"/>
      <w:bookmarkStart w:id="2202" w:name="_Toc175350656"/>
      <w:bookmarkStart w:id="2203" w:name="_Toc180146593"/>
      <w:bookmarkStart w:id="2204" w:name="_Toc180249091"/>
      <w:bookmarkStart w:id="2205" w:name="_Toc183379045"/>
      <w:bookmarkStart w:id="2206" w:name="_Toc195349038"/>
      <w:bookmarkStart w:id="2207" w:name="_Toc195349626"/>
      <w:bookmarkStart w:id="2208" w:name="_Toc209623367"/>
      <w:r>
        <w:t>6.2.3.3</w:t>
      </w:r>
      <w:r>
        <w:tab/>
        <w:t xml:space="preserve">Resource: </w:t>
      </w:r>
      <w:bookmarkEnd w:id="2193"/>
      <w:bookmarkEnd w:id="2194"/>
      <w:bookmarkEnd w:id="2195"/>
      <w:r>
        <w:t xml:space="preserve">Individual </w:t>
      </w:r>
      <w:r w:rsidRPr="00B14C1D">
        <w:t>Re</w:t>
      </w:r>
      <w:r>
        <w:t>al-time UAV Status Subscription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F5551E4" w14:textId="77777777" w:rsidR="006E79F0" w:rsidRDefault="006E79F0" w:rsidP="006E79F0">
      <w:pPr>
        <w:pStyle w:val="Heading5"/>
      </w:pPr>
      <w:bookmarkStart w:id="2209" w:name="_Toc96843424"/>
      <w:bookmarkStart w:id="2210" w:name="_Toc96844399"/>
      <w:bookmarkStart w:id="2211" w:name="_Toc100739972"/>
      <w:bookmarkStart w:id="2212" w:name="_Toc133408894"/>
      <w:bookmarkStart w:id="2213" w:name="_Toc160452743"/>
      <w:bookmarkStart w:id="2214" w:name="_Toc164869671"/>
      <w:bookmarkStart w:id="2215" w:name="_Toc175350657"/>
      <w:bookmarkStart w:id="2216" w:name="_Toc180146594"/>
      <w:bookmarkStart w:id="2217" w:name="_Toc180249092"/>
      <w:bookmarkStart w:id="2218" w:name="_Toc183379046"/>
      <w:bookmarkStart w:id="2219" w:name="_Toc195349039"/>
      <w:bookmarkStart w:id="2220" w:name="_Toc195349627"/>
      <w:bookmarkStart w:id="2221" w:name="_Toc209623368"/>
      <w:r>
        <w:t>6.2.3.3.1</w:t>
      </w:r>
      <w:r>
        <w:tab/>
        <w:t>Description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2" w:name="_Toc96843425"/>
      <w:bookmarkStart w:id="2223" w:name="_Toc96844400"/>
      <w:bookmarkStart w:id="2224" w:name="_Toc100739973"/>
      <w:bookmarkStart w:id="2225" w:name="_Toc133408895"/>
      <w:bookmarkStart w:id="2226" w:name="_Toc160452744"/>
      <w:bookmarkStart w:id="2227" w:name="_Toc164869672"/>
      <w:bookmarkStart w:id="2228" w:name="_Toc175350658"/>
      <w:bookmarkStart w:id="2229" w:name="_Toc180146595"/>
      <w:bookmarkStart w:id="2230" w:name="_Toc180249093"/>
      <w:bookmarkStart w:id="2231" w:name="_Toc183379047"/>
      <w:bookmarkStart w:id="2232" w:name="_Toc195349040"/>
      <w:bookmarkStart w:id="2233" w:name="_Toc195349628"/>
      <w:bookmarkStart w:id="2234" w:name="_Toc209623369"/>
      <w:r>
        <w:t>6.2.3.3.2</w:t>
      </w:r>
      <w:r>
        <w:tab/>
        <w:t>Resource Definition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5" w:name="_Toc96843426"/>
      <w:bookmarkStart w:id="2236" w:name="_Toc96844401"/>
      <w:bookmarkStart w:id="2237" w:name="_Toc100739974"/>
      <w:bookmarkStart w:id="2238" w:name="_Toc133408896"/>
      <w:bookmarkStart w:id="2239" w:name="_Toc160452745"/>
      <w:bookmarkStart w:id="2240" w:name="_Toc164869673"/>
      <w:bookmarkStart w:id="2241" w:name="_Toc175350659"/>
      <w:bookmarkStart w:id="2242" w:name="_Toc180146596"/>
      <w:bookmarkStart w:id="2243" w:name="_Toc180249094"/>
      <w:bookmarkStart w:id="2244" w:name="_Toc183379048"/>
      <w:bookmarkStart w:id="2245" w:name="_Toc195349041"/>
      <w:bookmarkStart w:id="2246" w:name="_Toc195349629"/>
      <w:bookmarkStart w:id="2247" w:name="_Toc209623370"/>
      <w:r>
        <w:t>6.2.3.3.3</w:t>
      </w:r>
      <w:r>
        <w:tab/>
        <w:t>Resource Standard Methods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59FD6533" w14:textId="77777777" w:rsidR="006E79F0" w:rsidRPr="00384E92" w:rsidRDefault="006E79F0" w:rsidP="006E79F0">
      <w:pPr>
        <w:pStyle w:val="Heading6"/>
      </w:pPr>
      <w:bookmarkStart w:id="2248" w:name="_Toc96843427"/>
      <w:bookmarkStart w:id="2249" w:name="_Toc96844402"/>
      <w:bookmarkStart w:id="2250" w:name="_Toc100739975"/>
      <w:bookmarkStart w:id="2251" w:name="_Toc133408897"/>
      <w:bookmarkStart w:id="2252" w:name="_Toc160452746"/>
      <w:bookmarkStart w:id="2253" w:name="_Toc164869674"/>
      <w:bookmarkStart w:id="2254" w:name="_Toc175350660"/>
      <w:bookmarkStart w:id="2255" w:name="_Toc180146597"/>
      <w:bookmarkStart w:id="2256" w:name="_Toc180249095"/>
      <w:bookmarkStart w:id="2257" w:name="_Toc183379049"/>
      <w:bookmarkStart w:id="2258" w:name="_Toc195349042"/>
      <w:bookmarkStart w:id="2259" w:name="_Toc195349630"/>
      <w:bookmarkStart w:id="2260" w:name="_Toc209623371"/>
      <w:r w:rsidRPr="00384E92">
        <w:t>6.</w:t>
      </w:r>
      <w:r>
        <w:t>2.3.3.3</w:t>
      </w:r>
      <w:r w:rsidRPr="00384E92">
        <w:t>.1</w:t>
      </w:r>
      <w:r w:rsidRPr="00384E92">
        <w:tab/>
      </w:r>
      <w:r>
        <w:t>GET</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2261" w:name="_Toc96843428"/>
      <w:bookmarkStart w:id="2262" w:name="_Toc96844403"/>
      <w:bookmarkStart w:id="2263" w:name="_Toc100739976"/>
      <w:bookmarkStart w:id="2264" w:name="_Toc133408898"/>
      <w:bookmarkStart w:id="2265" w:name="_Toc160452747"/>
      <w:bookmarkStart w:id="2266" w:name="_Toc164869675"/>
      <w:bookmarkStart w:id="2267" w:name="_Toc175350661"/>
      <w:bookmarkStart w:id="2268" w:name="_Toc180146598"/>
      <w:bookmarkStart w:id="2269" w:name="_Toc180249096"/>
      <w:bookmarkStart w:id="2270" w:name="_Toc183379050"/>
      <w:bookmarkStart w:id="2271" w:name="_Toc195349043"/>
      <w:bookmarkStart w:id="2272" w:name="_Toc195349631"/>
      <w:bookmarkStart w:id="2273" w:name="_Toc209623372"/>
      <w:r w:rsidRPr="00384E92">
        <w:t>6.</w:t>
      </w:r>
      <w:r>
        <w:t>2.3.3.3</w:t>
      </w:r>
      <w:r w:rsidRPr="00384E92">
        <w:t>.</w:t>
      </w:r>
      <w:r>
        <w:t>2</w:t>
      </w:r>
      <w:r w:rsidRPr="00384E92">
        <w:tab/>
      </w:r>
      <w:r>
        <w:t>PUT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2274" w:name="_Toc96843429"/>
      <w:bookmarkStart w:id="2275" w:name="_Toc96844404"/>
      <w:bookmarkStart w:id="2276" w:name="_Toc100739977"/>
      <w:bookmarkStart w:id="2277" w:name="_Toc133408899"/>
      <w:bookmarkStart w:id="2278" w:name="_Toc160452748"/>
      <w:bookmarkStart w:id="2279" w:name="_Toc164869676"/>
      <w:bookmarkStart w:id="2280" w:name="_Toc175350662"/>
      <w:bookmarkStart w:id="2281" w:name="_Toc180146599"/>
      <w:bookmarkStart w:id="2282" w:name="_Toc180249097"/>
      <w:bookmarkStart w:id="2283" w:name="_Toc183379051"/>
      <w:bookmarkStart w:id="2284" w:name="_Toc195349044"/>
      <w:bookmarkStart w:id="2285" w:name="_Toc195349632"/>
      <w:bookmarkStart w:id="2286" w:name="_Toc209623373"/>
      <w:r w:rsidRPr="00384E92">
        <w:t>6.</w:t>
      </w:r>
      <w:r>
        <w:t>2.3.3.3</w:t>
      </w:r>
      <w:r w:rsidRPr="00384E92">
        <w:t>.</w:t>
      </w:r>
      <w:r w:rsidR="00834BCA">
        <w:t>3</w:t>
      </w:r>
      <w:r w:rsidRPr="00384E92">
        <w:tab/>
      </w:r>
      <w:r>
        <w:t>DELETE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7" w:name="_Toc96843430"/>
      <w:bookmarkStart w:id="2288" w:name="_Toc96844405"/>
      <w:bookmarkStart w:id="2289" w:name="_Toc100739978"/>
      <w:bookmarkStart w:id="2290" w:name="_Toc133408900"/>
      <w:bookmarkStart w:id="2291" w:name="_Toc160452749"/>
      <w:bookmarkStart w:id="2292" w:name="_Toc164869677"/>
      <w:bookmarkStart w:id="2293" w:name="_Toc175350663"/>
      <w:bookmarkStart w:id="2294" w:name="_Toc180146600"/>
      <w:bookmarkStart w:id="2295" w:name="_Toc180249098"/>
      <w:bookmarkStart w:id="2296" w:name="_Toc183379052"/>
      <w:bookmarkStart w:id="2297" w:name="_Toc195349045"/>
      <w:bookmarkStart w:id="2298" w:name="_Toc195349633"/>
      <w:bookmarkStart w:id="2299" w:name="_Toc209623374"/>
      <w:r>
        <w:t>6.2.3.3.4</w:t>
      </w:r>
      <w:r>
        <w:tab/>
        <w:t>Resource Custom Operations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0" w:name="_Toc93679383"/>
      <w:bookmarkStart w:id="2301" w:name="_Toc96843431"/>
      <w:bookmarkStart w:id="2302" w:name="_Toc96844406"/>
      <w:bookmarkStart w:id="2303" w:name="_Toc100739979"/>
      <w:bookmarkStart w:id="2304" w:name="_Toc133408901"/>
      <w:bookmarkStart w:id="2305" w:name="_Toc160452750"/>
      <w:bookmarkStart w:id="2306" w:name="_Toc164869678"/>
      <w:bookmarkStart w:id="2307" w:name="_Toc175350664"/>
      <w:bookmarkStart w:id="2308" w:name="_Toc180146601"/>
      <w:bookmarkStart w:id="2309" w:name="_Toc180249099"/>
      <w:bookmarkStart w:id="2310" w:name="_Toc183379053"/>
      <w:bookmarkStart w:id="2311" w:name="_Toc195349046"/>
      <w:bookmarkStart w:id="2312" w:name="_Toc195349634"/>
      <w:bookmarkStart w:id="2313" w:name="_Toc209623375"/>
      <w:r>
        <w:t>6.2.4</w:t>
      </w:r>
      <w:r>
        <w:tab/>
      </w:r>
      <w:bookmarkEnd w:id="2300"/>
      <w:r>
        <w:t>Custom Operations without associated resources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4" w:name="_Toc96843432"/>
      <w:bookmarkStart w:id="2315" w:name="_Toc96844407"/>
      <w:bookmarkStart w:id="2316" w:name="_Toc100739980"/>
      <w:bookmarkStart w:id="2317" w:name="_Toc133408902"/>
      <w:bookmarkStart w:id="2318" w:name="_Toc160452751"/>
      <w:bookmarkStart w:id="2319" w:name="_Toc164869679"/>
      <w:bookmarkStart w:id="2320" w:name="_Toc175350665"/>
      <w:bookmarkStart w:id="2321" w:name="_Toc180146602"/>
      <w:bookmarkStart w:id="2322" w:name="_Toc180249100"/>
      <w:bookmarkStart w:id="2323" w:name="_Toc183379054"/>
      <w:bookmarkStart w:id="2324" w:name="_Toc195349047"/>
      <w:bookmarkStart w:id="2325" w:name="_Toc195349635"/>
      <w:bookmarkStart w:id="2326" w:name="_Toc209623376"/>
      <w:r>
        <w:lastRenderedPageBreak/>
        <w:t>6.2.5</w:t>
      </w:r>
      <w:r>
        <w:tab/>
        <w:t>Notifications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ACAFFB9" w14:textId="77777777" w:rsidR="006E79F0" w:rsidRDefault="006E79F0" w:rsidP="006E79F0">
      <w:pPr>
        <w:pStyle w:val="Heading4"/>
      </w:pPr>
      <w:bookmarkStart w:id="2327" w:name="_Toc96843433"/>
      <w:bookmarkStart w:id="2328" w:name="_Toc96844408"/>
      <w:bookmarkStart w:id="2329" w:name="_Toc100739981"/>
      <w:bookmarkStart w:id="2330" w:name="_Toc133408903"/>
      <w:bookmarkStart w:id="2331" w:name="_Toc160452752"/>
      <w:bookmarkStart w:id="2332" w:name="_Toc164869680"/>
      <w:bookmarkStart w:id="2333" w:name="_Toc175350666"/>
      <w:bookmarkStart w:id="2334" w:name="_Toc180146603"/>
      <w:bookmarkStart w:id="2335" w:name="_Toc180249101"/>
      <w:bookmarkStart w:id="2336" w:name="_Toc183379055"/>
      <w:bookmarkStart w:id="2337" w:name="_Toc195349048"/>
      <w:bookmarkStart w:id="2338" w:name="_Toc195349636"/>
      <w:bookmarkStart w:id="2339" w:name="_Toc209623377"/>
      <w:r>
        <w:t>6.2.5.1</w:t>
      </w:r>
      <w:r>
        <w:tab/>
        <w:t>General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0" w:name="_Toc96843434"/>
      <w:bookmarkStart w:id="2341" w:name="_Toc96844409"/>
      <w:bookmarkStart w:id="2342" w:name="_Toc100739982"/>
      <w:bookmarkStart w:id="2343" w:name="_Toc133408904"/>
      <w:bookmarkStart w:id="2344" w:name="_Toc160452753"/>
      <w:bookmarkStart w:id="2345" w:name="_Toc164869681"/>
      <w:bookmarkStart w:id="2346" w:name="_Toc175350667"/>
      <w:bookmarkStart w:id="2347" w:name="_Toc180146604"/>
      <w:bookmarkStart w:id="2348" w:name="_Toc180249102"/>
      <w:bookmarkStart w:id="2349" w:name="_Toc183379056"/>
      <w:bookmarkStart w:id="2350" w:name="_Toc195349049"/>
      <w:bookmarkStart w:id="2351" w:name="_Toc195349637"/>
      <w:bookmarkStart w:id="2352" w:name="_Toc209623378"/>
      <w:r w:rsidRPr="000C11A3">
        <w:rPr>
          <w:lang w:val="en-US"/>
        </w:rPr>
        <w:t>6.2.5.2</w:t>
      </w:r>
      <w:r w:rsidRPr="000C11A3">
        <w:rPr>
          <w:lang w:val="en-US"/>
        </w:rPr>
        <w:tab/>
        <w:t>Real-time UAV Status Notification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18312CC" w14:textId="77777777" w:rsidR="006E79F0" w:rsidRPr="001E669E" w:rsidRDefault="006E79F0" w:rsidP="006E79F0">
      <w:pPr>
        <w:pStyle w:val="Heading5"/>
        <w:rPr>
          <w:noProof/>
          <w:lang w:val="en-US"/>
        </w:rPr>
      </w:pPr>
      <w:bookmarkStart w:id="2353" w:name="_Toc96843435"/>
      <w:bookmarkStart w:id="2354" w:name="_Toc96844410"/>
      <w:bookmarkStart w:id="2355" w:name="_Toc100739983"/>
      <w:bookmarkStart w:id="2356" w:name="_Toc133408905"/>
      <w:bookmarkStart w:id="2357" w:name="_Toc160452754"/>
      <w:bookmarkStart w:id="2358" w:name="_Toc164869682"/>
      <w:bookmarkStart w:id="2359" w:name="_Toc175350668"/>
      <w:bookmarkStart w:id="2360" w:name="_Toc180146605"/>
      <w:bookmarkStart w:id="2361" w:name="_Toc180249103"/>
      <w:bookmarkStart w:id="2362" w:name="_Toc183379057"/>
      <w:bookmarkStart w:id="2363" w:name="_Toc195349050"/>
      <w:bookmarkStart w:id="2364" w:name="_Toc195349638"/>
      <w:bookmarkStart w:id="2365" w:name="_Toc209623379"/>
      <w:r w:rsidRPr="001E669E">
        <w:rPr>
          <w:lang w:val="en-US"/>
        </w:rPr>
        <w:t>6.2.5.2</w:t>
      </w:r>
      <w:r w:rsidRPr="001E669E">
        <w:rPr>
          <w:noProof/>
          <w:lang w:val="en-US"/>
        </w:rPr>
        <w:t>.1</w:t>
      </w:r>
      <w:r w:rsidRPr="001E669E">
        <w:rPr>
          <w:noProof/>
          <w:lang w:val="en-US"/>
        </w:rPr>
        <w:tab/>
        <w:t>Description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6" w:name="_Toc96843436"/>
      <w:bookmarkStart w:id="2367" w:name="_Toc96844411"/>
      <w:bookmarkStart w:id="2368" w:name="_Toc100739984"/>
      <w:bookmarkStart w:id="2369" w:name="_Toc133408906"/>
      <w:bookmarkStart w:id="2370" w:name="_Toc160452755"/>
      <w:bookmarkStart w:id="2371" w:name="_Toc164869683"/>
      <w:bookmarkStart w:id="2372" w:name="_Toc175350669"/>
      <w:bookmarkStart w:id="2373" w:name="_Toc180146606"/>
      <w:bookmarkStart w:id="2374" w:name="_Toc180249104"/>
      <w:bookmarkStart w:id="2375" w:name="_Toc183379058"/>
      <w:bookmarkStart w:id="2376" w:name="_Toc195349051"/>
      <w:bookmarkStart w:id="2377" w:name="_Toc195349639"/>
      <w:bookmarkStart w:id="2378" w:name="_Toc209623380"/>
      <w:r>
        <w:t>6.2.5.2</w:t>
      </w:r>
      <w:r>
        <w:rPr>
          <w:noProof/>
        </w:rPr>
        <w:t>.2</w:t>
      </w:r>
      <w:r>
        <w:rPr>
          <w:noProof/>
        </w:rPr>
        <w:tab/>
        <w:t>Target URI</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79" w:name="_Toc96843437"/>
      <w:bookmarkStart w:id="2380" w:name="_Toc96844412"/>
      <w:bookmarkStart w:id="2381" w:name="_Toc100739985"/>
      <w:bookmarkStart w:id="2382" w:name="_Toc133408907"/>
      <w:bookmarkStart w:id="2383" w:name="_Toc160452756"/>
      <w:bookmarkStart w:id="2384" w:name="_Toc164869684"/>
      <w:bookmarkStart w:id="2385" w:name="_Toc175350670"/>
      <w:bookmarkStart w:id="2386" w:name="_Toc180146607"/>
      <w:bookmarkStart w:id="2387" w:name="_Toc180249105"/>
      <w:bookmarkStart w:id="2388" w:name="_Toc183379059"/>
      <w:bookmarkStart w:id="2389" w:name="_Toc195349052"/>
      <w:bookmarkStart w:id="2390" w:name="_Toc195349640"/>
      <w:bookmarkStart w:id="2391" w:name="_Toc209623381"/>
      <w:r>
        <w:t>6.2.5.2</w:t>
      </w:r>
      <w:r>
        <w:rPr>
          <w:noProof/>
        </w:rPr>
        <w:t>.3</w:t>
      </w:r>
      <w:r>
        <w:rPr>
          <w:noProof/>
        </w:rPr>
        <w:tab/>
        <w:t>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537E1548" w14:textId="77777777" w:rsidR="006E79F0" w:rsidRDefault="006E79F0" w:rsidP="006E79F0">
      <w:pPr>
        <w:pStyle w:val="Heading6"/>
        <w:rPr>
          <w:noProof/>
        </w:rPr>
      </w:pPr>
      <w:bookmarkStart w:id="2392" w:name="_Toc96843438"/>
      <w:bookmarkStart w:id="2393" w:name="_Toc96844413"/>
      <w:bookmarkStart w:id="2394" w:name="_Toc100739986"/>
      <w:bookmarkStart w:id="2395" w:name="_Toc133408908"/>
      <w:bookmarkStart w:id="2396" w:name="_Toc160452757"/>
      <w:bookmarkStart w:id="2397" w:name="_Toc164869685"/>
      <w:bookmarkStart w:id="2398" w:name="_Toc175350671"/>
      <w:bookmarkStart w:id="2399" w:name="_Toc180146608"/>
      <w:bookmarkStart w:id="2400" w:name="_Toc180249106"/>
      <w:bookmarkStart w:id="2401" w:name="_Toc183379060"/>
      <w:bookmarkStart w:id="2402" w:name="_Toc195349053"/>
      <w:bookmarkStart w:id="2403" w:name="_Toc195349641"/>
      <w:bookmarkStart w:id="2404" w:name="_Toc209623382"/>
      <w:r>
        <w:t>6.2.5.2.3</w:t>
      </w:r>
      <w:r>
        <w:rPr>
          <w:noProof/>
        </w:rPr>
        <w:t>.1</w:t>
      </w:r>
      <w:r>
        <w:rPr>
          <w:noProof/>
        </w:rPr>
        <w:tab/>
        <w:t>POST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5" w:name="_Toc96843439"/>
      <w:bookmarkStart w:id="2406" w:name="_Toc96844414"/>
      <w:bookmarkStart w:id="2407" w:name="_Toc100739987"/>
      <w:bookmarkStart w:id="2408" w:name="_Toc133408909"/>
      <w:bookmarkStart w:id="2409" w:name="_Toc160452758"/>
      <w:bookmarkStart w:id="2410" w:name="_Toc164869686"/>
      <w:bookmarkStart w:id="2411" w:name="_Toc175350672"/>
      <w:bookmarkStart w:id="2412" w:name="_Toc180146609"/>
      <w:bookmarkStart w:id="2413" w:name="_Toc180249107"/>
      <w:bookmarkStart w:id="2414" w:name="_Toc183379061"/>
      <w:bookmarkStart w:id="2415" w:name="_Toc195349054"/>
      <w:bookmarkStart w:id="2416" w:name="_Toc195349642"/>
      <w:bookmarkStart w:id="2417" w:name="_Toc67903500"/>
      <w:bookmarkStart w:id="2418" w:name="_Toc209623383"/>
      <w:r>
        <w:t>6.2.6</w:t>
      </w:r>
      <w:r>
        <w:tab/>
        <w:t>Data Model</w:t>
      </w:r>
      <w:bookmarkEnd w:id="2405"/>
      <w:bookmarkEnd w:id="2406"/>
      <w:bookmarkEnd w:id="2407"/>
      <w:bookmarkEnd w:id="2408"/>
      <w:bookmarkEnd w:id="2409"/>
      <w:bookmarkEnd w:id="2410"/>
      <w:bookmarkEnd w:id="2411"/>
      <w:bookmarkEnd w:id="2412"/>
      <w:bookmarkEnd w:id="2413"/>
      <w:bookmarkEnd w:id="2414"/>
      <w:bookmarkEnd w:id="2415"/>
      <w:bookmarkEnd w:id="2416"/>
      <w:bookmarkEnd w:id="2418"/>
    </w:p>
    <w:p w14:paraId="055DE2EF" w14:textId="77777777" w:rsidR="006E79F0" w:rsidRDefault="006E79F0" w:rsidP="006E79F0">
      <w:pPr>
        <w:pStyle w:val="Heading4"/>
      </w:pPr>
      <w:bookmarkStart w:id="2419" w:name="_Toc96843440"/>
      <w:bookmarkStart w:id="2420" w:name="_Toc96844415"/>
      <w:bookmarkStart w:id="2421" w:name="_Toc100739988"/>
      <w:bookmarkStart w:id="2422" w:name="_Toc133408910"/>
      <w:bookmarkStart w:id="2423" w:name="_Toc160452759"/>
      <w:bookmarkStart w:id="2424" w:name="_Toc164869687"/>
      <w:bookmarkStart w:id="2425" w:name="_Toc175350673"/>
      <w:bookmarkStart w:id="2426" w:name="_Toc180146610"/>
      <w:bookmarkStart w:id="2427" w:name="_Toc180249108"/>
      <w:bookmarkStart w:id="2428" w:name="_Toc183379062"/>
      <w:bookmarkStart w:id="2429" w:name="_Toc195349055"/>
      <w:bookmarkStart w:id="2430" w:name="_Toc195349643"/>
      <w:bookmarkStart w:id="2431" w:name="_Toc209623384"/>
      <w:r>
        <w:t>6.2.6.1</w:t>
      </w:r>
      <w:r>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2" w:name="_Toc96843441"/>
      <w:bookmarkStart w:id="2433" w:name="_Toc96844416"/>
      <w:bookmarkStart w:id="2434" w:name="_Toc100739989"/>
      <w:bookmarkStart w:id="2435" w:name="_Toc133408911"/>
      <w:bookmarkStart w:id="2436" w:name="_Toc160452760"/>
      <w:bookmarkStart w:id="2437" w:name="_Toc164869688"/>
      <w:bookmarkStart w:id="2438" w:name="_Toc175350674"/>
      <w:bookmarkStart w:id="2439" w:name="_Toc180146611"/>
      <w:bookmarkStart w:id="2440" w:name="_Toc180249109"/>
      <w:bookmarkStart w:id="2441" w:name="_Toc183379063"/>
      <w:bookmarkStart w:id="2442" w:name="_Toc195349056"/>
      <w:bookmarkStart w:id="2443" w:name="_Toc195349644"/>
      <w:bookmarkStart w:id="2444" w:name="_Toc209623385"/>
      <w:r>
        <w:rPr>
          <w:lang w:val="en-US"/>
        </w:rPr>
        <w:t>6.2.6.2</w:t>
      </w:r>
      <w:r>
        <w:rPr>
          <w:lang w:val="en-US"/>
        </w:rPr>
        <w:tab/>
        <w:t>Structured data types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366A04F9" w14:textId="77777777" w:rsidR="006E79F0" w:rsidRDefault="006E79F0" w:rsidP="006E79F0">
      <w:pPr>
        <w:pStyle w:val="Heading5"/>
      </w:pPr>
      <w:bookmarkStart w:id="2445" w:name="_Toc96843442"/>
      <w:bookmarkStart w:id="2446" w:name="_Toc96844417"/>
      <w:bookmarkStart w:id="2447" w:name="_Toc100739990"/>
      <w:bookmarkStart w:id="2448" w:name="_Toc133408912"/>
      <w:bookmarkStart w:id="2449" w:name="_Toc160452761"/>
      <w:bookmarkStart w:id="2450" w:name="_Toc164869689"/>
      <w:bookmarkStart w:id="2451" w:name="_Toc175350675"/>
      <w:bookmarkStart w:id="2452" w:name="_Toc180146612"/>
      <w:bookmarkStart w:id="2453" w:name="_Toc180249110"/>
      <w:bookmarkStart w:id="2454" w:name="_Toc183379064"/>
      <w:bookmarkStart w:id="2455" w:name="_Toc195349057"/>
      <w:bookmarkStart w:id="2456" w:name="_Toc195349645"/>
      <w:bookmarkStart w:id="2457" w:name="_Toc209623386"/>
      <w:r>
        <w:t>6.2.6.2.1</w:t>
      </w:r>
      <w:r>
        <w:tab/>
        <w:t>Introduction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8" w:name="_Toc96843443"/>
      <w:bookmarkStart w:id="2459" w:name="_Toc96844418"/>
      <w:bookmarkStart w:id="2460" w:name="_Toc100739991"/>
      <w:bookmarkStart w:id="2461" w:name="_Toc133408913"/>
      <w:bookmarkStart w:id="2462" w:name="_Toc160452762"/>
      <w:bookmarkStart w:id="2463" w:name="_Toc164869690"/>
      <w:bookmarkStart w:id="2464" w:name="_Toc175350676"/>
      <w:bookmarkStart w:id="2465" w:name="_Toc180146613"/>
      <w:bookmarkStart w:id="2466" w:name="_Toc180249111"/>
      <w:bookmarkStart w:id="2467" w:name="_Toc183379065"/>
      <w:bookmarkStart w:id="2468" w:name="_Toc195349058"/>
      <w:bookmarkStart w:id="2469" w:name="_Toc195349646"/>
      <w:bookmarkStart w:id="2470" w:name="_Toc209623387"/>
      <w:r>
        <w:t>6.2.6.2.2</w:t>
      </w:r>
      <w:r>
        <w:tab/>
        <w:t xml:space="preserve">Type: </w:t>
      </w:r>
      <w:r w:rsidRPr="00EF4E66">
        <w:t>RTUavStatusSubsc</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1" w:name="_Toc96843444"/>
      <w:bookmarkStart w:id="2472" w:name="_Toc96844419"/>
      <w:bookmarkStart w:id="2473" w:name="_Toc100739992"/>
      <w:bookmarkStart w:id="2474" w:name="_Toc133408914"/>
      <w:bookmarkStart w:id="2475" w:name="_Toc160452763"/>
      <w:bookmarkStart w:id="2476" w:name="_Toc164869691"/>
      <w:bookmarkStart w:id="2477" w:name="_Toc175350677"/>
      <w:bookmarkStart w:id="2478" w:name="_Toc180146614"/>
      <w:bookmarkStart w:id="2479" w:name="_Toc180249112"/>
      <w:bookmarkStart w:id="2480" w:name="_Toc183379066"/>
      <w:bookmarkStart w:id="2481" w:name="_Toc195349059"/>
      <w:bookmarkStart w:id="2482" w:name="_Toc195349647"/>
      <w:bookmarkStart w:id="2483" w:name="_Toc209623388"/>
      <w:r>
        <w:t>6.2.6.2.3</w:t>
      </w:r>
      <w:r>
        <w:tab/>
        <w:t xml:space="preserve">Type: </w:t>
      </w:r>
      <w:r w:rsidRPr="00140596">
        <w:t>RTUavStatusNotif</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4" w:name="_Toc96843445"/>
      <w:bookmarkStart w:id="2485" w:name="_Toc96844420"/>
      <w:bookmarkStart w:id="2486" w:name="_Toc100739993"/>
      <w:bookmarkStart w:id="2487" w:name="_Toc133408915"/>
      <w:bookmarkStart w:id="2488" w:name="_Toc160452764"/>
      <w:bookmarkStart w:id="2489" w:name="_Toc164869692"/>
      <w:bookmarkStart w:id="2490" w:name="_Toc175350678"/>
      <w:bookmarkStart w:id="2491" w:name="_Toc180146615"/>
      <w:bookmarkStart w:id="2492" w:name="_Toc180249113"/>
      <w:bookmarkStart w:id="2493" w:name="_Toc183379067"/>
      <w:bookmarkStart w:id="2494" w:name="_Toc195349060"/>
      <w:bookmarkStart w:id="2495" w:name="_Toc195349648"/>
      <w:bookmarkStart w:id="2496" w:name="_Toc209623389"/>
      <w:r>
        <w:lastRenderedPageBreak/>
        <w:t>6.2.6.2.4</w:t>
      </w:r>
      <w:r>
        <w:tab/>
        <w:t>Type: RTUavStatus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7" w:name="_Toc96843446"/>
      <w:bookmarkStart w:id="2498" w:name="_Toc96844421"/>
      <w:bookmarkStart w:id="2499" w:name="_Toc100739994"/>
      <w:bookmarkStart w:id="2500" w:name="_Toc133408916"/>
      <w:bookmarkStart w:id="2501" w:name="_Toc160452765"/>
      <w:bookmarkStart w:id="2502" w:name="_Toc164869693"/>
      <w:bookmarkStart w:id="2503" w:name="_Toc175350679"/>
      <w:bookmarkStart w:id="2504" w:name="_Toc180146616"/>
      <w:bookmarkStart w:id="2505" w:name="_Toc180249114"/>
      <w:bookmarkStart w:id="2506" w:name="_Toc183379068"/>
      <w:bookmarkStart w:id="2507" w:name="_Toc195349061"/>
      <w:bookmarkStart w:id="2508" w:name="_Toc195349649"/>
      <w:bookmarkStart w:id="2509" w:name="_Toc209623390"/>
      <w:r>
        <w:t>6.2.6.2.5</w:t>
      </w:r>
      <w:r>
        <w:tab/>
        <w:t>Type: UavNetConnStatus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0" w:name="_Toc96843447"/>
      <w:bookmarkStart w:id="2511" w:name="_Toc96844422"/>
      <w:bookmarkStart w:id="2512" w:name="_Toc100739995"/>
      <w:bookmarkStart w:id="2513" w:name="_Toc133408917"/>
      <w:bookmarkStart w:id="2514" w:name="_Toc160452766"/>
      <w:bookmarkStart w:id="2515" w:name="_Toc164869694"/>
      <w:bookmarkStart w:id="2516" w:name="_Toc175350680"/>
      <w:bookmarkStart w:id="2517" w:name="_Toc180146617"/>
      <w:bookmarkStart w:id="2518" w:name="_Toc180249115"/>
      <w:bookmarkStart w:id="2519" w:name="_Toc183379069"/>
      <w:bookmarkStart w:id="2520" w:name="_Toc195349062"/>
      <w:bookmarkStart w:id="2521" w:name="_Toc195349650"/>
      <w:bookmarkStart w:id="2522" w:name="_Toc209623391"/>
      <w:r>
        <w:rPr>
          <w:lang w:val="en-US"/>
        </w:rPr>
        <w:t>6.2.6.3</w:t>
      </w:r>
      <w:r>
        <w:rPr>
          <w:lang w:val="en-US"/>
        </w:rPr>
        <w:tab/>
        <w:t>Simple data types and enumerations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58F10C80" w14:textId="77777777" w:rsidR="006E79F0" w:rsidRDefault="006E79F0" w:rsidP="006E79F0">
      <w:pPr>
        <w:pStyle w:val="Heading5"/>
      </w:pPr>
      <w:bookmarkStart w:id="2523" w:name="_Toc96843448"/>
      <w:bookmarkStart w:id="2524" w:name="_Toc96844423"/>
      <w:bookmarkStart w:id="2525" w:name="_Toc100739996"/>
      <w:bookmarkStart w:id="2526" w:name="_Toc133408918"/>
      <w:bookmarkStart w:id="2527" w:name="_Toc160452767"/>
      <w:bookmarkStart w:id="2528" w:name="_Toc164869695"/>
      <w:bookmarkStart w:id="2529" w:name="_Toc175350681"/>
      <w:bookmarkStart w:id="2530" w:name="_Toc180146618"/>
      <w:bookmarkStart w:id="2531" w:name="_Toc180249116"/>
      <w:bookmarkStart w:id="2532" w:name="_Toc183379070"/>
      <w:bookmarkStart w:id="2533" w:name="_Toc195349063"/>
      <w:bookmarkStart w:id="2534" w:name="_Toc195349651"/>
      <w:bookmarkStart w:id="2535" w:name="_Toc209623392"/>
      <w:r>
        <w:t>6.2.6.3.1</w:t>
      </w:r>
      <w:r>
        <w:tab/>
        <w:t>Introduction</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6" w:name="_Toc96843449"/>
      <w:bookmarkStart w:id="2537" w:name="_Toc96844424"/>
      <w:bookmarkStart w:id="2538" w:name="_Toc100739997"/>
      <w:bookmarkStart w:id="2539" w:name="_Toc133408919"/>
      <w:bookmarkStart w:id="2540" w:name="_Toc160452768"/>
      <w:bookmarkStart w:id="2541" w:name="_Toc164869696"/>
      <w:bookmarkStart w:id="2542" w:name="_Toc175350682"/>
      <w:bookmarkStart w:id="2543" w:name="_Toc180146619"/>
      <w:bookmarkStart w:id="2544" w:name="_Toc180249117"/>
      <w:bookmarkStart w:id="2545" w:name="_Toc183379071"/>
      <w:bookmarkStart w:id="2546" w:name="_Toc195349064"/>
      <w:bookmarkStart w:id="2547" w:name="_Toc195349652"/>
      <w:bookmarkStart w:id="2548" w:name="_Toc209623393"/>
      <w:r>
        <w:t>6.2.6.3.2</w:t>
      </w:r>
      <w:r>
        <w:tab/>
        <w:t>Simple data types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49" w:name="_Toc96843450"/>
      <w:bookmarkStart w:id="2550" w:name="_Toc96844425"/>
      <w:bookmarkStart w:id="2551" w:name="_Toc100739998"/>
      <w:bookmarkStart w:id="2552" w:name="_Toc133408920"/>
      <w:bookmarkStart w:id="2553" w:name="_Toc160452769"/>
      <w:bookmarkStart w:id="2554" w:name="_Toc164869697"/>
      <w:bookmarkStart w:id="2555" w:name="_Toc175350683"/>
      <w:bookmarkStart w:id="2556" w:name="_Toc180146620"/>
      <w:bookmarkStart w:id="2557" w:name="_Toc180249118"/>
      <w:bookmarkStart w:id="2558" w:name="_Toc183379072"/>
      <w:bookmarkStart w:id="2559" w:name="_Toc195349065"/>
      <w:bookmarkStart w:id="2560" w:name="_Toc195349653"/>
      <w:bookmarkStart w:id="2561" w:name="_Toc209623394"/>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2" w:name="_Toc96843451"/>
      <w:bookmarkStart w:id="2563" w:name="_Toc96844426"/>
      <w:bookmarkStart w:id="2564" w:name="_Toc100739999"/>
      <w:bookmarkStart w:id="2565" w:name="_Toc133408921"/>
      <w:bookmarkStart w:id="2566" w:name="_Toc160452770"/>
      <w:bookmarkStart w:id="2567" w:name="_Toc164869698"/>
      <w:bookmarkStart w:id="2568" w:name="_Toc175350684"/>
      <w:bookmarkStart w:id="2569" w:name="_Toc180146621"/>
      <w:bookmarkStart w:id="2570" w:name="_Toc180249119"/>
      <w:bookmarkStart w:id="2571" w:name="_Toc183379073"/>
      <w:bookmarkStart w:id="2572" w:name="_Toc195349066"/>
      <w:bookmarkStart w:id="2573" w:name="_Toc195349654"/>
      <w:bookmarkStart w:id="2574" w:name="_Toc209623395"/>
      <w:r>
        <w:lastRenderedPageBreak/>
        <w:t>6.2.6.5</w:t>
      </w:r>
      <w:r>
        <w:tab/>
        <w:t>Binary data</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5B527F8" w14:textId="77777777" w:rsidR="006E79F0" w:rsidRDefault="006E79F0" w:rsidP="006E79F0">
      <w:pPr>
        <w:pStyle w:val="Heading5"/>
      </w:pPr>
      <w:bookmarkStart w:id="2575" w:name="_Toc96843452"/>
      <w:bookmarkStart w:id="2576" w:name="_Toc96844427"/>
      <w:bookmarkStart w:id="2577" w:name="_Toc100740000"/>
      <w:bookmarkStart w:id="2578" w:name="_Toc133408922"/>
      <w:bookmarkStart w:id="2579" w:name="_Toc160452771"/>
      <w:bookmarkStart w:id="2580" w:name="_Toc164869699"/>
      <w:bookmarkStart w:id="2581" w:name="_Toc175350685"/>
      <w:bookmarkStart w:id="2582" w:name="_Toc180146622"/>
      <w:bookmarkStart w:id="2583" w:name="_Toc180249120"/>
      <w:bookmarkStart w:id="2584" w:name="_Toc183379074"/>
      <w:bookmarkStart w:id="2585" w:name="_Toc195349067"/>
      <w:bookmarkStart w:id="2586" w:name="_Toc195349655"/>
      <w:bookmarkStart w:id="2587" w:name="_Toc209623396"/>
      <w:r>
        <w:t>6.2.6.5.1</w:t>
      </w:r>
      <w:r>
        <w:tab/>
        <w:t>Binary Data Types</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8" w:name="_Toc96843453"/>
      <w:bookmarkStart w:id="2589" w:name="_Toc96844428"/>
      <w:bookmarkStart w:id="2590" w:name="_Toc100740001"/>
      <w:bookmarkStart w:id="2591" w:name="_Toc133408923"/>
      <w:bookmarkStart w:id="2592" w:name="_Toc160452772"/>
      <w:bookmarkStart w:id="2593" w:name="_Toc164869700"/>
      <w:bookmarkStart w:id="2594" w:name="_Toc175350686"/>
      <w:bookmarkStart w:id="2595" w:name="_Toc180146623"/>
      <w:bookmarkStart w:id="2596" w:name="_Toc180249121"/>
      <w:bookmarkStart w:id="2597" w:name="_Toc183379075"/>
      <w:bookmarkStart w:id="2598" w:name="_Toc195349068"/>
      <w:bookmarkStart w:id="2599" w:name="_Toc195349656"/>
      <w:bookmarkStart w:id="2600" w:name="_Toc209623397"/>
      <w:bookmarkEnd w:id="2417"/>
      <w:r>
        <w:t>6.2.7</w:t>
      </w:r>
      <w:r>
        <w:tab/>
        <w:t>Error Handling</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48076109" w14:textId="77777777" w:rsidR="00BF43DB" w:rsidRDefault="00BF43DB" w:rsidP="00BF43DB">
      <w:pPr>
        <w:pStyle w:val="Heading4"/>
      </w:pPr>
      <w:bookmarkStart w:id="2601" w:name="_Toc96843454"/>
      <w:bookmarkStart w:id="2602" w:name="_Toc96844429"/>
      <w:bookmarkStart w:id="2603" w:name="_Toc100740002"/>
      <w:bookmarkStart w:id="2604" w:name="_Toc133408924"/>
      <w:bookmarkStart w:id="2605" w:name="_Toc160452773"/>
      <w:bookmarkStart w:id="2606" w:name="_Toc164869701"/>
      <w:bookmarkStart w:id="2607" w:name="_Toc175350687"/>
      <w:bookmarkStart w:id="2608" w:name="_Toc180146624"/>
      <w:bookmarkStart w:id="2609" w:name="_Toc180249122"/>
      <w:bookmarkStart w:id="2610" w:name="_Toc183379076"/>
      <w:bookmarkStart w:id="2611" w:name="_Toc195349069"/>
      <w:bookmarkStart w:id="2612" w:name="_Toc195349657"/>
      <w:bookmarkStart w:id="2613" w:name="_Toc209623398"/>
      <w:r>
        <w:t>6.2.7.1</w:t>
      </w:r>
      <w:r>
        <w:tab/>
        <w:t>General</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4" w:name="_Toc96843455"/>
      <w:bookmarkStart w:id="2615" w:name="_Toc96844430"/>
      <w:bookmarkStart w:id="2616" w:name="_Toc100740003"/>
      <w:bookmarkStart w:id="2617" w:name="_Toc133408925"/>
      <w:bookmarkStart w:id="2618" w:name="_Toc160452774"/>
      <w:bookmarkStart w:id="2619" w:name="_Toc164869702"/>
      <w:bookmarkStart w:id="2620" w:name="_Toc175350688"/>
      <w:bookmarkStart w:id="2621" w:name="_Toc180146625"/>
      <w:bookmarkStart w:id="2622" w:name="_Toc180249123"/>
      <w:bookmarkStart w:id="2623" w:name="_Toc183379077"/>
      <w:bookmarkStart w:id="2624" w:name="_Toc195349070"/>
      <w:bookmarkStart w:id="2625" w:name="_Toc195349658"/>
      <w:bookmarkStart w:id="2626" w:name="_Toc209623399"/>
      <w:r>
        <w:t>6.2.7.2</w:t>
      </w:r>
      <w:r>
        <w:tab/>
        <w:t>Protocol Errors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7" w:name="_Toc96843456"/>
      <w:bookmarkStart w:id="2628" w:name="_Toc96844431"/>
      <w:bookmarkStart w:id="2629" w:name="_Toc100740004"/>
      <w:bookmarkStart w:id="2630" w:name="_Toc133408926"/>
      <w:bookmarkStart w:id="2631" w:name="_Toc160452775"/>
      <w:bookmarkStart w:id="2632" w:name="_Toc164869703"/>
      <w:bookmarkStart w:id="2633" w:name="_Toc175350689"/>
      <w:bookmarkStart w:id="2634" w:name="_Toc180146626"/>
      <w:bookmarkStart w:id="2635" w:name="_Toc180249124"/>
      <w:bookmarkStart w:id="2636" w:name="_Toc183379078"/>
      <w:bookmarkStart w:id="2637" w:name="_Toc195349071"/>
      <w:bookmarkStart w:id="2638" w:name="_Toc195349659"/>
      <w:bookmarkStart w:id="2639" w:name="_Toc209623400"/>
      <w:r>
        <w:t>6.2.7.3</w:t>
      </w:r>
      <w:r>
        <w:tab/>
        <w:t>Application Errors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0" w:name="_Toc96843457"/>
      <w:bookmarkStart w:id="2641" w:name="_Toc96844432"/>
      <w:bookmarkStart w:id="2642" w:name="_Toc100740005"/>
      <w:bookmarkStart w:id="2643" w:name="_Toc133408927"/>
      <w:bookmarkStart w:id="2644" w:name="_Toc160452776"/>
      <w:bookmarkStart w:id="2645" w:name="_Toc164869704"/>
      <w:bookmarkStart w:id="2646" w:name="_Toc175350690"/>
      <w:bookmarkStart w:id="2647" w:name="_Toc180146627"/>
      <w:bookmarkStart w:id="2648" w:name="_Toc180249125"/>
      <w:bookmarkStart w:id="2649" w:name="_Toc183379079"/>
      <w:bookmarkStart w:id="2650" w:name="_Toc195349072"/>
      <w:bookmarkStart w:id="2651" w:name="_Toc195349660"/>
      <w:bookmarkStart w:id="2652" w:name="_Toc209623401"/>
      <w:r>
        <w:t>6.2.8</w:t>
      </w:r>
      <w:r>
        <w:rPr>
          <w:lang w:eastAsia="zh-CN"/>
        </w:rPr>
        <w:tab/>
        <w:t>Feature negotiation</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3" w:name="_Toc96843458"/>
      <w:bookmarkStart w:id="2654" w:name="_Toc96844433"/>
      <w:bookmarkStart w:id="2655" w:name="_Toc100740006"/>
      <w:bookmarkStart w:id="2656" w:name="_Toc133408928"/>
      <w:bookmarkStart w:id="2657" w:name="_Toc160452777"/>
      <w:bookmarkStart w:id="2658" w:name="_Toc164869705"/>
      <w:bookmarkStart w:id="2659" w:name="_Toc175350691"/>
      <w:bookmarkStart w:id="2660" w:name="_Toc180146628"/>
      <w:bookmarkStart w:id="2661" w:name="_Toc180249126"/>
      <w:bookmarkStart w:id="2662" w:name="_Toc183379080"/>
      <w:bookmarkStart w:id="2663" w:name="_Toc195349073"/>
      <w:bookmarkStart w:id="2664" w:name="_Toc195349661"/>
      <w:bookmarkStart w:id="2665" w:name="_Toc209623402"/>
      <w:r>
        <w:t>6.2.9</w:t>
      </w:r>
      <w:r>
        <w:tab/>
        <w:t>Security</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6" w:name="_Toc96843459"/>
      <w:bookmarkStart w:id="2667" w:name="_Toc96844434"/>
      <w:bookmarkStart w:id="2668" w:name="_Toc100740007"/>
      <w:r>
        <w:br w:type="page"/>
      </w:r>
      <w:bookmarkStart w:id="2669" w:name="_Toc129252532"/>
      <w:bookmarkStart w:id="2670" w:name="_Toc160452778"/>
      <w:bookmarkStart w:id="2671" w:name="_Toc164869706"/>
      <w:bookmarkStart w:id="2672" w:name="_Toc175350692"/>
      <w:bookmarkStart w:id="2673" w:name="_Toc180146629"/>
      <w:bookmarkStart w:id="2674" w:name="_Toc180249127"/>
      <w:bookmarkStart w:id="2675" w:name="_Toc183379081"/>
      <w:bookmarkStart w:id="2676" w:name="_Toc195349074"/>
      <w:bookmarkStart w:id="2677" w:name="_Toc195349662"/>
      <w:bookmarkStart w:id="2678" w:name="_Toc129252535"/>
      <w:bookmarkStart w:id="2679" w:name="_Toc133408929"/>
      <w:bookmarkStart w:id="2680" w:name="_Toc209623403"/>
      <w:r w:rsidR="00332316" w:rsidRPr="00332316">
        <w:lastRenderedPageBreak/>
        <w:t>6.3</w:t>
      </w:r>
      <w:r w:rsidR="00332316" w:rsidRPr="00332316">
        <w:tab/>
        <w:t>UAE_ChangeUSSManagement Service API</w:t>
      </w:r>
      <w:bookmarkEnd w:id="2669"/>
      <w:bookmarkEnd w:id="2670"/>
      <w:bookmarkEnd w:id="2671"/>
      <w:bookmarkEnd w:id="2672"/>
      <w:bookmarkEnd w:id="2673"/>
      <w:bookmarkEnd w:id="2674"/>
      <w:bookmarkEnd w:id="2675"/>
      <w:bookmarkEnd w:id="2676"/>
      <w:bookmarkEnd w:id="2677"/>
      <w:bookmarkEnd w:id="2680"/>
    </w:p>
    <w:p w14:paraId="6FEF08BB" w14:textId="77777777" w:rsidR="00332316" w:rsidRPr="00332316" w:rsidRDefault="00332316" w:rsidP="00332316">
      <w:pPr>
        <w:pStyle w:val="Heading3"/>
      </w:pPr>
      <w:bookmarkStart w:id="2681" w:name="_Toc129252533"/>
      <w:bookmarkStart w:id="2682" w:name="_Toc160452779"/>
      <w:bookmarkStart w:id="2683" w:name="_Toc164869707"/>
      <w:bookmarkStart w:id="2684" w:name="_Toc175350693"/>
      <w:bookmarkStart w:id="2685" w:name="_Toc180146630"/>
      <w:bookmarkStart w:id="2686" w:name="_Toc180249128"/>
      <w:bookmarkStart w:id="2687" w:name="_Toc183379082"/>
      <w:bookmarkStart w:id="2688" w:name="_Toc195349075"/>
      <w:bookmarkStart w:id="2689" w:name="_Toc195349663"/>
      <w:bookmarkStart w:id="2690" w:name="_Toc209623404"/>
      <w:r w:rsidRPr="00332316">
        <w:t>6.3.1</w:t>
      </w:r>
      <w:r w:rsidRPr="00332316">
        <w:tab/>
        <w:t>Introduction</w:t>
      </w:r>
      <w:bookmarkEnd w:id="2681"/>
      <w:bookmarkEnd w:id="2682"/>
      <w:bookmarkEnd w:id="2683"/>
      <w:bookmarkEnd w:id="2684"/>
      <w:bookmarkEnd w:id="2685"/>
      <w:bookmarkEnd w:id="2686"/>
      <w:bookmarkEnd w:id="2687"/>
      <w:bookmarkEnd w:id="2688"/>
      <w:bookmarkEnd w:id="2689"/>
      <w:bookmarkEnd w:id="2690"/>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1" w:name="_Toc129252534"/>
      <w:bookmarkStart w:id="2692" w:name="_Toc160452780"/>
      <w:bookmarkStart w:id="2693" w:name="_Toc164869708"/>
      <w:bookmarkStart w:id="2694" w:name="_Toc175350694"/>
      <w:bookmarkStart w:id="2695" w:name="_Toc180146631"/>
      <w:bookmarkStart w:id="2696" w:name="_Toc180249129"/>
      <w:bookmarkStart w:id="2697" w:name="_Toc183379083"/>
      <w:bookmarkStart w:id="2698" w:name="_Toc195349076"/>
      <w:bookmarkStart w:id="2699" w:name="_Toc195349664"/>
      <w:bookmarkStart w:id="2700" w:name="_Toc209623405"/>
      <w:r w:rsidRPr="00332316">
        <w:t>6.3.2</w:t>
      </w:r>
      <w:r w:rsidRPr="00332316">
        <w:tab/>
        <w:t>Usage of HTTP</w:t>
      </w:r>
      <w:bookmarkEnd w:id="2691"/>
      <w:bookmarkEnd w:id="2692"/>
      <w:bookmarkEnd w:id="2693"/>
      <w:bookmarkEnd w:id="2694"/>
      <w:bookmarkEnd w:id="2695"/>
      <w:bookmarkEnd w:id="2696"/>
      <w:bookmarkEnd w:id="2697"/>
      <w:bookmarkEnd w:id="2698"/>
      <w:bookmarkEnd w:id="2699"/>
      <w:bookmarkEnd w:id="2700"/>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1" w:name="_Toc160452781"/>
      <w:bookmarkStart w:id="2702" w:name="_Toc164869709"/>
      <w:bookmarkStart w:id="2703" w:name="_Toc175350695"/>
      <w:bookmarkStart w:id="2704" w:name="_Toc180146632"/>
      <w:bookmarkStart w:id="2705" w:name="_Toc180249130"/>
      <w:bookmarkStart w:id="2706" w:name="_Toc183379084"/>
      <w:bookmarkStart w:id="2707" w:name="_Toc195349077"/>
      <w:bookmarkStart w:id="2708" w:name="_Toc195349665"/>
      <w:bookmarkStart w:id="2709" w:name="_Toc209623406"/>
      <w:r w:rsidRPr="00332316">
        <w:t>6.3.3</w:t>
      </w:r>
      <w:r w:rsidRPr="00332316">
        <w:tab/>
        <w:t>Resources</w:t>
      </w:r>
      <w:bookmarkEnd w:id="2678"/>
      <w:bookmarkEnd w:id="2701"/>
      <w:bookmarkEnd w:id="2702"/>
      <w:bookmarkEnd w:id="2703"/>
      <w:bookmarkEnd w:id="2704"/>
      <w:bookmarkEnd w:id="2705"/>
      <w:bookmarkEnd w:id="2706"/>
      <w:bookmarkEnd w:id="2707"/>
      <w:bookmarkEnd w:id="2708"/>
      <w:bookmarkEnd w:id="2709"/>
    </w:p>
    <w:p w14:paraId="5D4E6A88" w14:textId="77777777" w:rsidR="00332316" w:rsidRPr="00332316" w:rsidRDefault="00332316" w:rsidP="00332316">
      <w:pPr>
        <w:pStyle w:val="Heading4"/>
      </w:pPr>
      <w:bookmarkStart w:id="2710" w:name="_Toc129252536"/>
      <w:bookmarkStart w:id="2711" w:name="_Toc160452782"/>
      <w:bookmarkStart w:id="2712" w:name="_Toc164869710"/>
      <w:bookmarkStart w:id="2713" w:name="_Toc175350696"/>
      <w:bookmarkStart w:id="2714" w:name="_Toc180146633"/>
      <w:bookmarkStart w:id="2715" w:name="_Toc180249131"/>
      <w:bookmarkStart w:id="2716" w:name="_Toc183379085"/>
      <w:bookmarkStart w:id="2717" w:name="_Toc195349078"/>
      <w:bookmarkStart w:id="2718" w:name="_Toc195349666"/>
      <w:bookmarkStart w:id="2719" w:name="_Toc209623407"/>
      <w:r w:rsidRPr="00332316">
        <w:t>6.3.3.1</w:t>
      </w:r>
      <w:r w:rsidRPr="00332316">
        <w:tab/>
        <w:t>Overview</w:t>
      </w:r>
      <w:bookmarkEnd w:id="2710"/>
      <w:bookmarkEnd w:id="2711"/>
      <w:bookmarkEnd w:id="2712"/>
      <w:bookmarkEnd w:id="2713"/>
      <w:bookmarkEnd w:id="2714"/>
      <w:bookmarkEnd w:id="2715"/>
      <w:bookmarkEnd w:id="2716"/>
      <w:bookmarkEnd w:id="2717"/>
      <w:bookmarkEnd w:id="2718"/>
      <w:bookmarkEnd w:id="2719"/>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0" w:name="_MON_1766868416"/>
    <w:bookmarkEnd w:id="2720"/>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15pt;height:168.75pt" o:ole="">
            <v:imagedata r:id="rId86" o:title=""/>
          </v:shape>
          <o:OLEObject Type="Embed" ProgID="Word.Document.8" ShapeID="_x0000_i1063" DrawAspect="Content" ObjectID="_1820236642"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1" w:name="_Toc129252537"/>
      <w:bookmarkStart w:id="2722" w:name="_Toc160452783"/>
      <w:bookmarkStart w:id="2723" w:name="_Toc164869711"/>
      <w:bookmarkStart w:id="2724" w:name="_Toc175350697"/>
      <w:bookmarkStart w:id="2725" w:name="_Toc180146634"/>
      <w:bookmarkStart w:id="2726" w:name="_Toc180249132"/>
      <w:bookmarkStart w:id="2727" w:name="_Toc183379086"/>
      <w:bookmarkStart w:id="2728" w:name="_Toc195349079"/>
      <w:bookmarkStart w:id="2729" w:name="_Toc195349667"/>
      <w:bookmarkStart w:id="2730" w:name="_Toc209623408"/>
      <w:r w:rsidRPr="00332316">
        <w:t>6.3.3.2</w:t>
      </w:r>
      <w:r w:rsidRPr="00332316">
        <w:tab/>
        <w:t xml:space="preserve">Resource: </w:t>
      </w:r>
      <w:bookmarkEnd w:id="2721"/>
      <w:r w:rsidRPr="00332316">
        <w:t>USS Change Policies</w:t>
      </w:r>
      <w:bookmarkEnd w:id="2722"/>
      <w:bookmarkEnd w:id="2723"/>
      <w:bookmarkEnd w:id="2724"/>
      <w:bookmarkEnd w:id="2725"/>
      <w:bookmarkEnd w:id="2726"/>
      <w:bookmarkEnd w:id="2727"/>
      <w:bookmarkEnd w:id="2728"/>
      <w:bookmarkEnd w:id="2729"/>
      <w:bookmarkEnd w:id="2730"/>
    </w:p>
    <w:p w14:paraId="3E720ADF" w14:textId="77777777" w:rsidR="00332316" w:rsidRPr="00332316" w:rsidRDefault="00332316" w:rsidP="00332316">
      <w:pPr>
        <w:pStyle w:val="Heading5"/>
      </w:pPr>
      <w:bookmarkStart w:id="2731" w:name="_Toc129252538"/>
      <w:bookmarkStart w:id="2732" w:name="_Toc160452784"/>
      <w:bookmarkStart w:id="2733" w:name="_Toc164869712"/>
      <w:bookmarkStart w:id="2734" w:name="_Toc175350698"/>
      <w:bookmarkStart w:id="2735" w:name="_Toc180146635"/>
      <w:bookmarkStart w:id="2736" w:name="_Toc180249133"/>
      <w:bookmarkStart w:id="2737" w:name="_Toc183379087"/>
      <w:bookmarkStart w:id="2738" w:name="_Toc195349080"/>
      <w:bookmarkStart w:id="2739" w:name="_Toc195349668"/>
      <w:bookmarkStart w:id="2740" w:name="_Toc209623409"/>
      <w:r w:rsidRPr="00332316">
        <w:t>6.3.3.2.1</w:t>
      </w:r>
      <w:r w:rsidRPr="00332316">
        <w:tab/>
        <w:t>Description</w:t>
      </w:r>
      <w:bookmarkEnd w:id="2731"/>
      <w:bookmarkEnd w:id="2732"/>
      <w:bookmarkEnd w:id="2733"/>
      <w:bookmarkEnd w:id="2734"/>
      <w:bookmarkEnd w:id="2735"/>
      <w:bookmarkEnd w:id="2736"/>
      <w:bookmarkEnd w:id="2737"/>
      <w:bookmarkEnd w:id="2738"/>
      <w:bookmarkEnd w:id="2739"/>
      <w:bookmarkEnd w:id="2740"/>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1" w:name="_Toc129252539"/>
      <w:bookmarkStart w:id="2742" w:name="_Toc160452785"/>
      <w:bookmarkStart w:id="2743" w:name="_Toc164869713"/>
      <w:bookmarkStart w:id="2744" w:name="_Toc175350699"/>
      <w:bookmarkStart w:id="2745" w:name="_Toc180146636"/>
      <w:bookmarkStart w:id="2746" w:name="_Toc180249134"/>
      <w:bookmarkStart w:id="2747" w:name="_Toc183379088"/>
      <w:bookmarkStart w:id="2748" w:name="_Toc195349081"/>
      <w:bookmarkStart w:id="2749" w:name="_Toc195349669"/>
      <w:bookmarkStart w:id="2750" w:name="_Toc209623410"/>
      <w:r w:rsidRPr="00332316">
        <w:t>6.3.3.2.2</w:t>
      </w:r>
      <w:r w:rsidRPr="00332316">
        <w:tab/>
        <w:t>Resource Definition</w:t>
      </w:r>
      <w:bookmarkEnd w:id="2741"/>
      <w:bookmarkEnd w:id="2742"/>
      <w:bookmarkEnd w:id="2743"/>
      <w:bookmarkEnd w:id="2744"/>
      <w:bookmarkEnd w:id="2745"/>
      <w:bookmarkEnd w:id="2746"/>
      <w:bookmarkEnd w:id="2747"/>
      <w:bookmarkEnd w:id="2748"/>
      <w:bookmarkEnd w:id="2749"/>
      <w:bookmarkEnd w:id="2750"/>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751" w:name="_Hlk131952354"/>
      <w:r w:rsidRPr="00332316">
        <w:rPr>
          <w:b/>
          <w:noProof/>
        </w:rPr>
        <w:t>&lt;apiVersion&gt;</w:t>
      </w:r>
      <w:bookmarkEnd w:id="2751"/>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2" w:name="_Toc129252540"/>
      <w:bookmarkStart w:id="2753" w:name="_Toc160452786"/>
      <w:bookmarkStart w:id="2754" w:name="_Toc164869714"/>
      <w:bookmarkStart w:id="2755" w:name="_Toc175350700"/>
      <w:bookmarkStart w:id="2756" w:name="_Toc180146637"/>
      <w:bookmarkStart w:id="2757" w:name="_Toc180249135"/>
      <w:bookmarkStart w:id="2758" w:name="_Toc183379089"/>
      <w:bookmarkStart w:id="2759" w:name="_Toc195349082"/>
      <w:bookmarkStart w:id="2760" w:name="_Toc195349670"/>
      <w:bookmarkStart w:id="2761" w:name="_Toc209623411"/>
      <w:r w:rsidRPr="00332316">
        <w:t>6.3.3.2.3</w:t>
      </w:r>
      <w:r w:rsidRPr="00332316">
        <w:tab/>
        <w:t>Resource Standard Methods</w:t>
      </w:r>
      <w:bookmarkEnd w:id="2752"/>
      <w:bookmarkEnd w:id="2753"/>
      <w:bookmarkEnd w:id="2754"/>
      <w:bookmarkEnd w:id="2755"/>
      <w:bookmarkEnd w:id="2756"/>
      <w:bookmarkEnd w:id="2757"/>
      <w:bookmarkEnd w:id="2758"/>
      <w:bookmarkEnd w:id="2759"/>
      <w:bookmarkEnd w:id="2760"/>
      <w:bookmarkEnd w:id="2761"/>
    </w:p>
    <w:p w14:paraId="6AF0DD99" w14:textId="77777777" w:rsidR="00332316" w:rsidRPr="00332316" w:rsidRDefault="00332316" w:rsidP="00332316">
      <w:pPr>
        <w:pStyle w:val="Heading6"/>
      </w:pPr>
      <w:bookmarkStart w:id="2762" w:name="_Toc129252541"/>
      <w:bookmarkStart w:id="2763" w:name="_Toc160452787"/>
      <w:bookmarkStart w:id="2764" w:name="_Toc164869715"/>
      <w:bookmarkStart w:id="2765" w:name="_Toc175350701"/>
      <w:bookmarkStart w:id="2766" w:name="_Toc180146638"/>
      <w:bookmarkStart w:id="2767" w:name="_Toc180249136"/>
      <w:bookmarkStart w:id="2768" w:name="_Toc183379090"/>
      <w:bookmarkStart w:id="2769" w:name="_Toc195349083"/>
      <w:bookmarkStart w:id="2770" w:name="_Toc195349671"/>
      <w:bookmarkStart w:id="2771" w:name="_Toc209623412"/>
      <w:r w:rsidRPr="00332316">
        <w:t>6.3.3.2.3.1</w:t>
      </w:r>
      <w:r w:rsidRPr="00332316">
        <w:tab/>
        <w:t>GET</w:t>
      </w:r>
      <w:bookmarkEnd w:id="2762"/>
      <w:bookmarkEnd w:id="2763"/>
      <w:bookmarkEnd w:id="2764"/>
      <w:bookmarkEnd w:id="2765"/>
      <w:bookmarkEnd w:id="2766"/>
      <w:bookmarkEnd w:id="2767"/>
      <w:bookmarkEnd w:id="2768"/>
      <w:bookmarkEnd w:id="2769"/>
      <w:bookmarkEnd w:id="2770"/>
      <w:bookmarkEnd w:id="2771"/>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772" w:name="_Toc129252542"/>
      <w:bookmarkStart w:id="2773" w:name="_Toc160452788"/>
      <w:bookmarkStart w:id="2774" w:name="_Toc164869716"/>
      <w:bookmarkStart w:id="2775" w:name="_Toc175350702"/>
      <w:bookmarkStart w:id="2776" w:name="_Toc180146639"/>
      <w:bookmarkStart w:id="2777" w:name="_Toc180249137"/>
      <w:bookmarkStart w:id="2778" w:name="_Toc183379091"/>
      <w:bookmarkStart w:id="2779" w:name="_Toc195349084"/>
      <w:bookmarkStart w:id="2780" w:name="_Toc195349672"/>
      <w:bookmarkStart w:id="2781" w:name="_Toc209623413"/>
      <w:r w:rsidRPr="00332316">
        <w:t>6.3.3.2.3.2</w:t>
      </w:r>
      <w:r w:rsidRPr="00332316">
        <w:tab/>
        <w:t>POST</w:t>
      </w:r>
      <w:bookmarkEnd w:id="2772"/>
      <w:bookmarkEnd w:id="2773"/>
      <w:bookmarkEnd w:id="2774"/>
      <w:bookmarkEnd w:id="2775"/>
      <w:bookmarkEnd w:id="2776"/>
      <w:bookmarkEnd w:id="2777"/>
      <w:bookmarkEnd w:id="2778"/>
      <w:bookmarkEnd w:id="2779"/>
      <w:bookmarkEnd w:id="2780"/>
      <w:bookmarkEnd w:id="278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2" w:name="_Toc129252543"/>
      <w:bookmarkStart w:id="2783" w:name="_Toc160452789"/>
      <w:bookmarkStart w:id="2784" w:name="_Toc164869717"/>
      <w:bookmarkStart w:id="2785" w:name="_Toc175350703"/>
      <w:bookmarkStart w:id="2786" w:name="_Toc180146640"/>
      <w:bookmarkStart w:id="2787" w:name="_Toc180249138"/>
      <w:bookmarkStart w:id="2788" w:name="_Toc183379092"/>
      <w:bookmarkStart w:id="2789" w:name="_Toc195349085"/>
      <w:bookmarkStart w:id="2790" w:name="_Toc195349673"/>
      <w:bookmarkStart w:id="2791" w:name="_Toc209623414"/>
      <w:r w:rsidRPr="00332316">
        <w:t>6.3.3.2.4</w:t>
      </w:r>
      <w:r w:rsidRPr="00332316">
        <w:tab/>
        <w:t>Resource Custom Operations</w:t>
      </w:r>
      <w:bookmarkEnd w:id="2782"/>
      <w:bookmarkEnd w:id="2783"/>
      <w:bookmarkEnd w:id="2784"/>
      <w:bookmarkEnd w:id="2785"/>
      <w:bookmarkEnd w:id="2786"/>
      <w:bookmarkEnd w:id="2787"/>
      <w:bookmarkEnd w:id="2788"/>
      <w:bookmarkEnd w:id="2789"/>
      <w:bookmarkEnd w:id="2790"/>
      <w:bookmarkEnd w:id="2791"/>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2" w:name="_Toc129252544"/>
      <w:bookmarkStart w:id="2793" w:name="_Toc160452790"/>
      <w:bookmarkStart w:id="2794" w:name="_Toc164869718"/>
      <w:bookmarkStart w:id="2795" w:name="_Toc175350704"/>
      <w:bookmarkStart w:id="2796" w:name="_Toc180146641"/>
      <w:bookmarkStart w:id="2797" w:name="_Toc180249139"/>
      <w:bookmarkStart w:id="2798" w:name="_Toc183379093"/>
      <w:bookmarkStart w:id="2799" w:name="_Toc195349086"/>
      <w:bookmarkStart w:id="2800" w:name="_Toc195349674"/>
      <w:bookmarkStart w:id="2801" w:name="_Toc209623415"/>
      <w:r w:rsidRPr="00332316">
        <w:t>6.3.3.3</w:t>
      </w:r>
      <w:r w:rsidRPr="00332316">
        <w:tab/>
        <w:t xml:space="preserve">Resource: Individual </w:t>
      </w:r>
      <w:bookmarkEnd w:id="2792"/>
      <w:r w:rsidRPr="00332316">
        <w:t>USS Change Policy</w:t>
      </w:r>
      <w:bookmarkEnd w:id="2793"/>
      <w:bookmarkEnd w:id="2794"/>
      <w:bookmarkEnd w:id="2795"/>
      <w:bookmarkEnd w:id="2796"/>
      <w:bookmarkEnd w:id="2797"/>
      <w:bookmarkEnd w:id="2798"/>
      <w:bookmarkEnd w:id="2799"/>
      <w:bookmarkEnd w:id="2800"/>
      <w:bookmarkEnd w:id="2801"/>
    </w:p>
    <w:p w14:paraId="10F8AF5D" w14:textId="77777777" w:rsidR="00332316" w:rsidRPr="00332316" w:rsidRDefault="00332316" w:rsidP="00332316">
      <w:pPr>
        <w:pStyle w:val="Heading5"/>
      </w:pPr>
      <w:bookmarkStart w:id="2802" w:name="_Toc129252545"/>
      <w:bookmarkStart w:id="2803" w:name="_Toc160452791"/>
      <w:bookmarkStart w:id="2804" w:name="_Toc164869719"/>
      <w:bookmarkStart w:id="2805" w:name="_Toc175350705"/>
      <w:bookmarkStart w:id="2806" w:name="_Toc180146642"/>
      <w:bookmarkStart w:id="2807" w:name="_Toc180249140"/>
      <w:bookmarkStart w:id="2808" w:name="_Toc183379094"/>
      <w:bookmarkStart w:id="2809" w:name="_Toc195349087"/>
      <w:bookmarkStart w:id="2810" w:name="_Toc195349675"/>
      <w:bookmarkStart w:id="2811" w:name="_Toc209623416"/>
      <w:r w:rsidRPr="00332316">
        <w:t>6.3.3.3.1</w:t>
      </w:r>
      <w:r w:rsidRPr="00332316">
        <w:tab/>
        <w:t>Description</w:t>
      </w:r>
      <w:bookmarkEnd w:id="2802"/>
      <w:bookmarkEnd w:id="2803"/>
      <w:bookmarkEnd w:id="2804"/>
      <w:bookmarkEnd w:id="2805"/>
      <w:bookmarkEnd w:id="2806"/>
      <w:bookmarkEnd w:id="2807"/>
      <w:bookmarkEnd w:id="2808"/>
      <w:bookmarkEnd w:id="2809"/>
      <w:bookmarkEnd w:id="2810"/>
      <w:bookmarkEnd w:id="2811"/>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2" w:name="_Toc129252546"/>
      <w:bookmarkStart w:id="2813" w:name="_Toc160452792"/>
      <w:bookmarkStart w:id="2814" w:name="_Toc164869720"/>
      <w:bookmarkStart w:id="2815" w:name="_Toc175350706"/>
      <w:bookmarkStart w:id="2816" w:name="_Toc180146643"/>
      <w:bookmarkStart w:id="2817" w:name="_Toc180249141"/>
      <w:bookmarkStart w:id="2818" w:name="_Toc183379095"/>
      <w:bookmarkStart w:id="2819" w:name="_Toc195349088"/>
      <w:bookmarkStart w:id="2820" w:name="_Toc195349676"/>
      <w:bookmarkStart w:id="2821" w:name="_Toc209623417"/>
      <w:r w:rsidRPr="00332316">
        <w:t>6.3.3.3.2</w:t>
      </w:r>
      <w:r w:rsidRPr="00332316">
        <w:tab/>
        <w:t>Resource Definition</w:t>
      </w:r>
      <w:bookmarkEnd w:id="2812"/>
      <w:bookmarkEnd w:id="2813"/>
      <w:bookmarkEnd w:id="2814"/>
      <w:bookmarkEnd w:id="2815"/>
      <w:bookmarkEnd w:id="2816"/>
      <w:bookmarkEnd w:id="2817"/>
      <w:bookmarkEnd w:id="2818"/>
      <w:bookmarkEnd w:id="2819"/>
      <w:bookmarkEnd w:id="2820"/>
      <w:bookmarkEnd w:id="2821"/>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2" w:name="_Toc129252547"/>
      <w:bookmarkStart w:id="2823" w:name="_Toc160452793"/>
      <w:bookmarkStart w:id="2824" w:name="_Toc164869721"/>
      <w:bookmarkStart w:id="2825" w:name="_Toc175350707"/>
      <w:bookmarkStart w:id="2826" w:name="_Toc180146644"/>
      <w:bookmarkStart w:id="2827" w:name="_Toc180249142"/>
      <w:bookmarkStart w:id="2828" w:name="_Toc183379096"/>
      <w:bookmarkStart w:id="2829" w:name="_Toc195349089"/>
      <w:bookmarkStart w:id="2830" w:name="_Toc195349677"/>
      <w:bookmarkStart w:id="2831" w:name="_Toc209623418"/>
      <w:r w:rsidRPr="00332316">
        <w:t>6.3.3.3.3</w:t>
      </w:r>
      <w:r w:rsidRPr="00332316">
        <w:tab/>
        <w:t>Resource Standard Methods</w:t>
      </w:r>
      <w:bookmarkEnd w:id="2822"/>
      <w:bookmarkEnd w:id="2823"/>
      <w:bookmarkEnd w:id="2824"/>
      <w:bookmarkEnd w:id="2825"/>
      <w:bookmarkEnd w:id="2826"/>
      <w:bookmarkEnd w:id="2827"/>
      <w:bookmarkEnd w:id="2828"/>
      <w:bookmarkEnd w:id="2829"/>
      <w:bookmarkEnd w:id="2830"/>
      <w:bookmarkEnd w:id="2831"/>
    </w:p>
    <w:p w14:paraId="19B9F512" w14:textId="77777777" w:rsidR="00332316" w:rsidRPr="00332316" w:rsidRDefault="00332316" w:rsidP="00332316">
      <w:pPr>
        <w:pStyle w:val="Heading6"/>
      </w:pPr>
      <w:bookmarkStart w:id="2832" w:name="_Toc129252548"/>
      <w:bookmarkStart w:id="2833" w:name="_Toc160452794"/>
      <w:bookmarkStart w:id="2834" w:name="_Toc164869722"/>
      <w:bookmarkStart w:id="2835" w:name="_Toc175350708"/>
      <w:bookmarkStart w:id="2836" w:name="_Toc180146645"/>
      <w:bookmarkStart w:id="2837" w:name="_Toc180249143"/>
      <w:bookmarkStart w:id="2838" w:name="_Toc183379097"/>
      <w:bookmarkStart w:id="2839" w:name="_Toc195349090"/>
      <w:bookmarkStart w:id="2840" w:name="_Toc195349678"/>
      <w:bookmarkStart w:id="2841" w:name="_Toc209623419"/>
      <w:r w:rsidRPr="00332316">
        <w:t>6.3.3.3.3.1</w:t>
      </w:r>
      <w:r w:rsidRPr="00332316">
        <w:tab/>
        <w:t>GET</w:t>
      </w:r>
      <w:bookmarkEnd w:id="2832"/>
      <w:bookmarkEnd w:id="2833"/>
      <w:bookmarkEnd w:id="2834"/>
      <w:bookmarkEnd w:id="2835"/>
      <w:bookmarkEnd w:id="2836"/>
      <w:bookmarkEnd w:id="2837"/>
      <w:bookmarkEnd w:id="2838"/>
      <w:bookmarkEnd w:id="2839"/>
      <w:bookmarkEnd w:id="2840"/>
      <w:bookmarkEnd w:id="2841"/>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842" w:name="_Toc129252549"/>
      <w:bookmarkStart w:id="2843" w:name="_Toc160452795"/>
      <w:bookmarkStart w:id="2844" w:name="_Toc164869723"/>
      <w:bookmarkStart w:id="2845" w:name="_Toc175350709"/>
      <w:bookmarkStart w:id="2846" w:name="_Toc180146646"/>
      <w:bookmarkStart w:id="2847" w:name="_Toc180249144"/>
      <w:bookmarkStart w:id="2848" w:name="_Toc183379098"/>
      <w:bookmarkStart w:id="2849" w:name="_Toc195349091"/>
      <w:bookmarkStart w:id="2850" w:name="_Toc195349679"/>
      <w:bookmarkStart w:id="2851" w:name="_Toc209623420"/>
      <w:r w:rsidRPr="00332316">
        <w:t>6.3.3.3.3.2</w:t>
      </w:r>
      <w:r w:rsidRPr="00332316">
        <w:tab/>
        <w:t>PUT</w:t>
      </w:r>
      <w:bookmarkEnd w:id="2842"/>
      <w:bookmarkEnd w:id="2843"/>
      <w:bookmarkEnd w:id="2844"/>
      <w:bookmarkEnd w:id="2845"/>
      <w:bookmarkEnd w:id="2846"/>
      <w:bookmarkEnd w:id="2847"/>
      <w:bookmarkEnd w:id="2848"/>
      <w:bookmarkEnd w:id="2849"/>
      <w:bookmarkEnd w:id="2850"/>
      <w:bookmarkEnd w:id="2851"/>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852" w:name="_Toc160452796"/>
      <w:bookmarkStart w:id="2853" w:name="_Toc164869724"/>
      <w:bookmarkStart w:id="2854" w:name="_Toc175350710"/>
      <w:bookmarkStart w:id="2855" w:name="_Toc180146647"/>
      <w:bookmarkStart w:id="2856" w:name="_Toc180249145"/>
      <w:bookmarkStart w:id="2857" w:name="_Toc183379099"/>
      <w:bookmarkStart w:id="2858" w:name="_Toc195349092"/>
      <w:bookmarkStart w:id="2859" w:name="_Toc195349680"/>
      <w:bookmarkStart w:id="2860" w:name="_Toc129252550"/>
      <w:bookmarkStart w:id="2861" w:name="_Toc209623421"/>
      <w:r w:rsidRPr="00332316">
        <w:t>6.3.3.3.3.</w:t>
      </w:r>
      <w:r w:rsidR="000C549F">
        <w:t>3</w:t>
      </w:r>
      <w:r w:rsidRPr="00332316">
        <w:tab/>
        <w:t>PATCH</w:t>
      </w:r>
      <w:bookmarkEnd w:id="2852"/>
      <w:bookmarkEnd w:id="2853"/>
      <w:bookmarkEnd w:id="2854"/>
      <w:bookmarkEnd w:id="2855"/>
      <w:bookmarkEnd w:id="2856"/>
      <w:bookmarkEnd w:id="2857"/>
      <w:bookmarkEnd w:id="2858"/>
      <w:bookmarkEnd w:id="2859"/>
      <w:bookmarkEnd w:id="2861"/>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862" w:name="_Toc160452797"/>
      <w:bookmarkStart w:id="2863" w:name="_Toc164869725"/>
      <w:bookmarkStart w:id="2864" w:name="_Toc175350711"/>
      <w:bookmarkStart w:id="2865" w:name="_Toc180146648"/>
      <w:bookmarkStart w:id="2866" w:name="_Toc180249146"/>
      <w:bookmarkStart w:id="2867" w:name="_Toc183379100"/>
      <w:bookmarkStart w:id="2868" w:name="_Toc195349093"/>
      <w:bookmarkStart w:id="2869" w:name="_Toc195349681"/>
      <w:bookmarkStart w:id="2870" w:name="_Toc209623422"/>
      <w:r w:rsidRPr="00332316">
        <w:lastRenderedPageBreak/>
        <w:t>6.3.3.3.3.4</w:t>
      </w:r>
      <w:r w:rsidRPr="00332316">
        <w:tab/>
        <w:t>DELETE</w:t>
      </w:r>
      <w:bookmarkEnd w:id="2860"/>
      <w:bookmarkEnd w:id="2862"/>
      <w:bookmarkEnd w:id="2863"/>
      <w:bookmarkEnd w:id="2864"/>
      <w:bookmarkEnd w:id="2865"/>
      <w:bookmarkEnd w:id="2866"/>
      <w:bookmarkEnd w:id="2867"/>
      <w:bookmarkEnd w:id="2868"/>
      <w:bookmarkEnd w:id="2869"/>
      <w:bookmarkEnd w:id="2870"/>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1" w:name="_Toc129252551"/>
      <w:bookmarkStart w:id="2872" w:name="_Toc160452798"/>
      <w:bookmarkStart w:id="2873" w:name="_Toc164869726"/>
      <w:bookmarkStart w:id="2874" w:name="_Toc175350712"/>
      <w:bookmarkStart w:id="2875" w:name="_Toc180146649"/>
      <w:bookmarkStart w:id="2876" w:name="_Toc180249147"/>
      <w:bookmarkStart w:id="2877" w:name="_Toc183379101"/>
      <w:bookmarkStart w:id="2878" w:name="_Toc195349094"/>
      <w:bookmarkStart w:id="2879" w:name="_Toc195349682"/>
      <w:bookmarkStart w:id="2880" w:name="_Toc209623423"/>
      <w:r w:rsidRPr="00332316">
        <w:t>6.3.3.3.4</w:t>
      </w:r>
      <w:r w:rsidRPr="00332316">
        <w:tab/>
        <w:t>Resource Custom Operations</w:t>
      </w:r>
      <w:bookmarkEnd w:id="2871"/>
      <w:bookmarkEnd w:id="2872"/>
      <w:bookmarkEnd w:id="2873"/>
      <w:bookmarkEnd w:id="2874"/>
      <w:bookmarkEnd w:id="2875"/>
      <w:bookmarkEnd w:id="2876"/>
      <w:bookmarkEnd w:id="2877"/>
      <w:bookmarkEnd w:id="2878"/>
      <w:bookmarkEnd w:id="2879"/>
      <w:bookmarkEnd w:id="288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1" w:name="_Toc129252552"/>
      <w:bookmarkStart w:id="2882" w:name="_Toc160452799"/>
      <w:bookmarkStart w:id="2883" w:name="_Toc164869727"/>
      <w:bookmarkStart w:id="2884" w:name="_Toc175350713"/>
      <w:bookmarkStart w:id="2885" w:name="_Toc180146650"/>
      <w:bookmarkStart w:id="2886" w:name="_Toc180249148"/>
      <w:bookmarkStart w:id="2887" w:name="_Toc183379102"/>
      <w:bookmarkStart w:id="2888" w:name="_Toc195349095"/>
      <w:bookmarkStart w:id="2889" w:name="_Toc195349683"/>
      <w:bookmarkStart w:id="2890" w:name="_Toc209623424"/>
      <w:r w:rsidRPr="00332316">
        <w:lastRenderedPageBreak/>
        <w:t>6.3.4</w:t>
      </w:r>
      <w:r w:rsidRPr="00332316">
        <w:tab/>
        <w:t>Custom Operations without associated resources</w:t>
      </w:r>
      <w:bookmarkEnd w:id="2881"/>
      <w:bookmarkEnd w:id="2882"/>
      <w:bookmarkEnd w:id="2883"/>
      <w:bookmarkEnd w:id="2884"/>
      <w:bookmarkEnd w:id="2885"/>
      <w:bookmarkEnd w:id="2886"/>
      <w:bookmarkEnd w:id="2887"/>
      <w:bookmarkEnd w:id="2888"/>
      <w:bookmarkEnd w:id="2889"/>
      <w:bookmarkEnd w:id="2890"/>
    </w:p>
    <w:p w14:paraId="03BD0E87" w14:textId="77777777" w:rsidR="00332316" w:rsidRPr="00332316" w:rsidRDefault="00332316" w:rsidP="00332316">
      <w:pPr>
        <w:pStyle w:val="Heading4"/>
      </w:pPr>
      <w:bookmarkStart w:id="2891" w:name="_Toc129252481"/>
      <w:bookmarkStart w:id="2892" w:name="_Toc160452800"/>
      <w:bookmarkStart w:id="2893" w:name="_Toc164869728"/>
      <w:bookmarkStart w:id="2894" w:name="_Toc175350714"/>
      <w:bookmarkStart w:id="2895" w:name="_Toc180146651"/>
      <w:bookmarkStart w:id="2896" w:name="_Toc180249149"/>
      <w:bookmarkStart w:id="2897" w:name="_Toc183379103"/>
      <w:bookmarkStart w:id="2898" w:name="_Toc195349096"/>
      <w:bookmarkStart w:id="2899" w:name="_Toc195349684"/>
      <w:bookmarkStart w:id="2900" w:name="_Toc129252553"/>
      <w:bookmarkStart w:id="2901" w:name="_Toc209623425"/>
      <w:r w:rsidRPr="00332316">
        <w:t>6.3.4.1</w:t>
      </w:r>
      <w:r w:rsidRPr="00332316">
        <w:tab/>
        <w:t>Overview</w:t>
      </w:r>
      <w:bookmarkEnd w:id="2891"/>
      <w:bookmarkEnd w:id="2892"/>
      <w:bookmarkEnd w:id="2893"/>
      <w:bookmarkEnd w:id="2894"/>
      <w:bookmarkEnd w:id="2895"/>
      <w:bookmarkEnd w:id="2896"/>
      <w:bookmarkEnd w:id="2897"/>
      <w:bookmarkEnd w:id="2898"/>
      <w:bookmarkEnd w:id="2899"/>
      <w:bookmarkEnd w:id="2901"/>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902" w:name="_MON_1766869237"/>
    <w:bookmarkEnd w:id="2902"/>
    <w:p w14:paraId="4F4DC72F" w14:textId="7E72DDC7" w:rsidR="00332316" w:rsidRPr="00332316" w:rsidRDefault="00D74185" w:rsidP="00332316">
      <w:pPr>
        <w:pStyle w:val="TH"/>
      </w:pPr>
      <w:r w:rsidRPr="00332316">
        <w:object w:dxaOrig="9633" w:dyaOrig="1776" w14:anchorId="7E4BD1A2">
          <v:shape id="_x0000_i1064" type="#_x0000_t75" style="width:480.15pt;height:90.55pt" o:ole="">
            <v:imagedata r:id="rId88" o:title=""/>
          </v:shape>
          <o:OLEObject Type="Embed" ProgID="Word.Document.8" ShapeID="_x0000_i1064" DrawAspect="Content" ObjectID="_1820236643"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3" w:name="_Toc129252482"/>
      <w:bookmarkStart w:id="2904" w:name="_Toc160452801"/>
      <w:bookmarkStart w:id="2905" w:name="_Toc164869729"/>
      <w:bookmarkStart w:id="2906" w:name="_Toc175350715"/>
      <w:bookmarkStart w:id="2907" w:name="_Toc180146652"/>
      <w:bookmarkStart w:id="2908" w:name="_Toc180249150"/>
      <w:bookmarkStart w:id="2909" w:name="_Toc183379104"/>
      <w:bookmarkStart w:id="2910" w:name="_Toc195349097"/>
      <w:bookmarkStart w:id="2911" w:name="_Toc195349685"/>
      <w:bookmarkStart w:id="2912" w:name="_Toc209623426"/>
      <w:r w:rsidRPr="00332316">
        <w:t>6.3.4.2</w:t>
      </w:r>
      <w:r w:rsidRPr="00332316">
        <w:tab/>
        <w:t xml:space="preserve">Operation: </w:t>
      </w:r>
      <w:bookmarkEnd w:id="2903"/>
      <w:r w:rsidRPr="00332316">
        <w:t>RequestUssChange</w:t>
      </w:r>
      <w:bookmarkEnd w:id="2904"/>
      <w:bookmarkEnd w:id="2905"/>
      <w:bookmarkEnd w:id="2906"/>
      <w:bookmarkEnd w:id="2907"/>
      <w:bookmarkEnd w:id="2908"/>
      <w:bookmarkEnd w:id="2909"/>
      <w:bookmarkEnd w:id="2910"/>
      <w:bookmarkEnd w:id="2911"/>
      <w:bookmarkEnd w:id="2912"/>
    </w:p>
    <w:p w14:paraId="263B8956" w14:textId="77777777" w:rsidR="00332316" w:rsidRPr="00332316" w:rsidRDefault="00332316" w:rsidP="00332316">
      <w:pPr>
        <w:pStyle w:val="Heading5"/>
      </w:pPr>
      <w:bookmarkStart w:id="2913" w:name="_Toc129252483"/>
      <w:bookmarkStart w:id="2914" w:name="_Toc160452802"/>
      <w:bookmarkStart w:id="2915" w:name="_Toc164869730"/>
      <w:bookmarkStart w:id="2916" w:name="_Toc175350716"/>
      <w:bookmarkStart w:id="2917" w:name="_Toc180146653"/>
      <w:bookmarkStart w:id="2918" w:name="_Toc180249151"/>
      <w:bookmarkStart w:id="2919" w:name="_Toc183379105"/>
      <w:bookmarkStart w:id="2920" w:name="_Toc195349098"/>
      <w:bookmarkStart w:id="2921" w:name="_Toc195349686"/>
      <w:bookmarkStart w:id="2922" w:name="_Toc209623427"/>
      <w:r w:rsidRPr="00332316">
        <w:t>6.3.4.2.1</w:t>
      </w:r>
      <w:r w:rsidRPr="00332316">
        <w:tab/>
        <w:t>Description</w:t>
      </w:r>
      <w:bookmarkEnd w:id="2913"/>
      <w:bookmarkEnd w:id="2914"/>
      <w:bookmarkEnd w:id="2915"/>
      <w:bookmarkEnd w:id="2916"/>
      <w:bookmarkEnd w:id="2917"/>
      <w:bookmarkEnd w:id="2918"/>
      <w:bookmarkEnd w:id="2919"/>
      <w:bookmarkEnd w:id="2920"/>
      <w:bookmarkEnd w:id="2921"/>
      <w:bookmarkEnd w:id="2922"/>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3" w:name="_Toc129252484"/>
      <w:bookmarkStart w:id="2924" w:name="_Toc160452803"/>
      <w:bookmarkStart w:id="2925" w:name="_Toc164869731"/>
      <w:bookmarkStart w:id="2926" w:name="_Toc175350717"/>
      <w:bookmarkStart w:id="2927" w:name="_Toc180146654"/>
      <w:bookmarkStart w:id="2928" w:name="_Toc180249152"/>
      <w:bookmarkStart w:id="2929" w:name="_Toc183379106"/>
      <w:bookmarkStart w:id="2930" w:name="_Toc195349099"/>
      <w:bookmarkStart w:id="2931" w:name="_Toc195349687"/>
      <w:bookmarkStart w:id="2932" w:name="_Toc209623428"/>
      <w:r w:rsidRPr="00332316">
        <w:t>6.3.4.2.2</w:t>
      </w:r>
      <w:r w:rsidRPr="00332316">
        <w:tab/>
        <w:t>Operation Definition</w:t>
      </w:r>
      <w:bookmarkEnd w:id="2923"/>
      <w:bookmarkEnd w:id="2924"/>
      <w:bookmarkEnd w:id="2925"/>
      <w:bookmarkEnd w:id="2926"/>
      <w:bookmarkEnd w:id="2927"/>
      <w:bookmarkEnd w:id="2928"/>
      <w:bookmarkEnd w:id="2929"/>
      <w:bookmarkEnd w:id="2930"/>
      <w:bookmarkEnd w:id="2931"/>
      <w:bookmarkEnd w:id="2932"/>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3" w:name="_Toc160452804"/>
      <w:bookmarkStart w:id="2934" w:name="_Toc164869732"/>
      <w:bookmarkStart w:id="2935" w:name="_Toc175350718"/>
      <w:bookmarkStart w:id="2936" w:name="_Toc180146655"/>
      <w:bookmarkStart w:id="2937" w:name="_Toc180249153"/>
      <w:bookmarkStart w:id="2938" w:name="_Toc183379107"/>
      <w:bookmarkStart w:id="2939" w:name="_Toc195349100"/>
      <w:bookmarkStart w:id="2940" w:name="_Toc195349688"/>
      <w:bookmarkStart w:id="2941" w:name="_Toc209623429"/>
      <w:r w:rsidRPr="00332316">
        <w:t>6.3.5</w:t>
      </w:r>
      <w:r w:rsidRPr="00332316">
        <w:tab/>
        <w:t>Notifications</w:t>
      </w:r>
      <w:bookmarkEnd w:id="2900"/>
      <w:bookmarkEnd w:id="2933"/>
      <w:bookmarkEnd w:id="2934"/>
      <w:bookmarkEnd w:id="2935"/>
      <w:bookmarkEnd w:id="2936"/>
      <w:bookmarkEnd w:id="2937"/>
      <w:bookmarkEnd w:id="2938"/>
      <w:bookmarkEnd w:id="2939"/>
      <w:bookmarkEnd w:id="2940"/>
      <w:bookmarkEnd w:id="2941"/>
    </w:p>
    <w:p w14:paraId="601BC9B1" w14:textId="77777777" w:rsidR="00332316" w:rsidRPr="00332316" w:rsidRDefault="00332316" w:rsidP="00332316">
      <w:pPr>
        <w:pStyle w:val="Heading4"/>
      </w:pPr>
      <w:bookmarkStart w:id="2942" w:name="_Toc129252554"/>
      <w:bookmarkStart w:id="2943" w:name="_Toc160452805"/>
      <w:bookmarkStart w:id="2944" w:name="_Toc164869733"/>
      <w:bookmarkStart w:id="2945" w:name="_Toc175350719"/>
      <w:bookmarkStart w:id="2946" w:name="_Toc180146656"/>
      <w:bookmarkStart w:id="2947" w:name="_Toc180249154"/>
      <w:bookmarkStart w:id="2948" w:name="_Toc183379108"/>
      <w:bookmarkStart w:id="2949" w:name="_Toc195349101"/>
      <w:bookmarkStart w:id="2950" w:name="_Toc195349689"/>
      <w:bookmarkStart w:id="2951" w:name="_Toc209623430"/>
      <w:r w:rsidRPr="00332316">
        <w:t>6.3.5.1</w:t>
      </w:r>
      <w:r w:rsidRPr="00332316">
        <w:tab/>
        <w:t>General</w:t>
      </w:r>
      <w:bookmarkEnd w:id="2942"/>
      <w:bookmarkEnd w:id="2943"/>
      <w:bookmarkEnd w:id="2944"/>
      <w:bookmarkEnd w:id="2945"/>
      <w:bookmarkEnd w:id="2946"/>
      <w:bookmarkEnd w:id="2947"/>
      <w:bookmarkEnd w:id="2948"/>
      <w:bookmarkEnd w:id="2949"/>
      <w:bookmarkEnd w:id="2950"/>
      <w:bookmarkEnd w:id="2951"/>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2" w:name="_Toc129252555"/>
      <w:bookmarkStart w:id="2953" w:name="_Toc160452806"/>
      <w:bookmarkStart w:id="2954" w:name="_Toc164869734"/>
      <w:bookmarkStart w:id="2955" w:name="_Toc175350720"/>
      <w:bookmarkStart w:id="2956" w:name="_Toc180146657"/>
      <w:bookmarkStart w:id="2957" w:name="_Toc180249155"/>
      <w:bookmarkStart w:id="2958" w:name="_Toc183379109"/>
      <w:bookmarkStart w:id="2959" w:name="_Toc195349102"/>
      <w:bookmarkStart w:id="2960" w:name="_Toc195349690"/>
      <w:bookmarkStart w:id="2961" w:name="_Toc209623431"/>
      <w:r w:rsidRPr="00332316">
        <w:t>6.3</w:t>
      </w:r>
      <w:r w:rsidRPr="00332316">
        <w:rPr>
          <w:lang w:val="en-US"/>
        </w:rPr>
        <w:t>.5.2</w:t>
      </w:r>
      <w:r w:rsidRPr="00332316">
        <w:rPr>
          <w:lang w:val="en-US"/>
        </w:rPr>
        <w:tab/>
        <w:t>USS Change Notification</w:t>
      </w:r>
      <w:bookmarkEnd w:id="2952"/>
      <w:bookmarkEnd w:id="2953"/>
      <w:bookmarkEnd w:id="2954"/>
      <w:bookmarkEnd w:id="2955"/>
      <w:bookmarkEnd w:id="2956"/>
      <w:bookmarkEnd w:id="2957"/>
      <w:bookmarkEnd w:id="2958"/>
      <w:bookmarkEnd w:id="2959"/>
      <w:bookmarkEnd w:id="2960"/>
      <w:bookmarkEnd w:id="2961"/>
    </w:p>
    <w:p w14:paraId="531A63A2" w14:textId="77777777" w:rsidR="00332316" w:rsidRPr="00332316" w:rsidRDefault="00332316" w:rsidP="00332316">
      <w:pPr>
        <w:pStyle w:val="Heading5"/>
        <w:rPr>
          <w:noProof/>
          <w:lang w:val="en-US"/>
        </w:rPr>
      </w:pPr>
      <w:bookmarkStart w:id="2962" w:name="_Toc129252556"/>
      <w:bookmarkStart w:id="2963" w:name="_Toc160452807"/>
      <w:bookmarkStart w:id="2964" w:name="_Toc164869735"/>
      <w:bookmarkStart w:id="2965" w:name="_Toc175350721"/>
      <w:bookmarkStart w:id="2966" w:name="_Toc180146658"/>
      <w:bookmarkStart w:id="2967" w:name="_Toc180249156"/>
      <w:bookmarkStart w:id="2968" w:name="_Toc183379110"/>
      <w:bookmarkStart w:id="2969" w:name="_Toc195349103"/>
      <w:bookmarkStart w:id="2970" w:name="_Toc195349691"/>
      <w:bookmarkStart w:id="2971" w:name="_Toc209623432"/>
      <w:r w:rsidRPr="00332316">
        <w:t>6.3</w:t>
      </w:r>
      <w:r w:rsidRPr="00332316">
        <w:rPr>
          <w:lang w:val="en-US"/>
        </w:rPr>
        <w:t>.5.2</w:t>
      </w:r>
      <w:r w:rsidRPr="00332316">
        <w:rPr>
          <w:noProof/>
          <w:lang w:val="en-US"/>
        </w:rPr>
        <w:t>.1</w:t>
      </w:r>
      <w:r w:rsidRPr="00332316">
        <w:rPr>
          <w:noProof/>
          <w:lang w:val="en-US"/>
        </w:rPr>
        <w:tab/>
        <w:t>Description</w:t>
      </w:r>
      <w:bookmarkEnd w:id="2962"/>
      <w:bookmarkEnd w:id="2963"/>
      <w:bookmarkEnd w:id="2964"/>
      <w:bookmarkEnd w:id="2965"/>
      <w:bookmarkEnd w:id="2966"/>
      <w:bookmarkEnd w:id="2967"/>
      <w:bookmarkEnd w:id="2968"/>
      <w:bookmarkEnd w:id="2969"/>
      <w:bookmarkEnd w:id="2970"/>
      <w:bookmarkEnd w:id="2971"/>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2" w:name="_Toc129252557"/>
      <w:bookmarkStart w:id="2973" w:name="_Toc160452808"/>
      <w:bookmarkStart w:id="2974" w:name="_Toc164869736"/>
      <w:bookmarkStart w:id="2975" w:name="_Toc175350722"/>
      <w:bookmarkStart w:id="2976" w:name="_Toc180146659"/>
      <w:bookmarkStart w:id="2977" w:name="_Toc180249157"/>
      <w:bookmarkStart w:id="2978" w:name="_Toc183379111"/>
      <w:bookmarkStart w:id="2979" w:name="_Toc195349104"/>
      <w:bookmarkStart w:id="2980" w:name="_Toc195349692"/>
      <w:bookmarkStart w:id="2981" w:name="_Toc209623433"/>
      <w:r w:rsidRPr="00332316">
        <w:lastRenderedPageBreak/>
        <w:t>6.3.5.2</w:t>
      </w:r>
      <w:r w:rsidRPr="00332316">
        <w:rPr>
          <w:noProof/>
        </w:rPr>
        <w:t>.2</w:t>
      </w:r>
      <w:r w:rsidRPr="00332316">
        <w:rPr>
          <w:noProof/>
        </w:rPr>
        <w:tab/>
        <w:t>Target URI</w:t>
      </w:r>
      <w:bookmarkEnd w:id="2972"/>
      <w:bookmarkEnd w:id="2973"/>
      <w:bookmarkEnd w:id="2974"/>
      <w:bookmarkEnd w:id="2975"/>
      <w:bookmarkEnd w:id="2976"/>
      <w:bookmarkEnd w:id="2977"/>
      <w:bookmarkEnd w:id="2978"/>
      <w:bookmarkEnd w:id="2979"/>
      <w:bookmarkEnd w:id="2980"/>
      <w:bookmarkEnd w:id="298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2" w:name="_Toc129252558"/>
      <w:bookmarkStart w:id="2983" w:name="_Toc160452809"/>
      <w:bookmarkStart w:id="2984" w:name="_Toc164869737"/>
      <w:bookmarkStart w:id="2985" w:name="_Toc175350723"/>
      <w:bookmarkStart w:id="2986" w:name="_Toc180146660"/>
      <w:bookmarkStart w:id="2987" w:name="_Toc180249158"/>
      <w:bookmarkStart w:id="2988" w:name="_Toc183379112"/>
      <w:bookmarkStart w:id="2989" w:name="_Toc195349105"/>
      <w:bookmarkStart w:id="2990" w:name="_Toc195349693"/>
      <w:bookmarkStart w:id="2991" w:name="_Toc209623434"/>
      <w:r w:rsidRPr="00332316">
        <w:t>6.3.5.2</w:t>
      </w:r>
      <w:r w:rsidRPr="00332316">
        <w:rPr>
          <w:noProof/>
        </w:rPr>
        <w:t>.3</w:t>
      </w:r>
      <w:r w:rsidRPr="00332316">
        <w:rPr>
          <w:noProof/>
        </w:rPr>
        <w:tab/>
        <w:t>Standard Methods</w:t>
      </w:r>
      <w:bookmarkEnd w:id="2982"/>
      <w:bookmarkEnd w:id="2983"/>
      <w:bookmarkEnd w:id="2984"/>
      <w:bookmarkEnd w:id="2985"/>
      <w:bookmarkEnd w:id="2986"/>
      <w:bookmarkEnd w:id="2987"/>
      <w:bookmarkEnd w:id="2988"/>
      <w:bookmarkEnd w:id="2989"/>
      <w:bookmarkEnd w:id="2990"/>
      <w:bookmarkEnd w:id="2991"/>
    </w:p>
    <w:p w14:paraId="3A75BC9E" w14:textId="77777777" w:rsidR="00332316" w:rsidRPr="00332316" w:rsidRDefault="00332316" w:rsidP="00332316">
      <w:pPr>
        <w:pStyle w:val="Heading6"/>
        <w:rPr>
          <w:noProof/>
        </w:rPr>
      </w:pPr>
      <w:bookmarkStart w:id="2992" w:name="_Toc129252559"/>
      <w:bookmarkStart w:id="2993" w:name="_Toc160452810"/>
      <w:bookmarkStart w:id="2994" w:name="_Toc164869738"/>
      <w:bookmarkStart w:id="2995" w:name="_Toc175350724"/>
      <w:bookmarkStart w:id="2996" w:name="_Toc180146661"/>
      <w:bookmarkStart w:id="2997" w:name="_Toc180249159"/>
      <w:bookmarkStart w:id="2998" w:name="_Toc183379113"/>
      <w:bookmarkStart w:id="2999" w:name="_Toc195349106"/>
      <w:bookmarkStart w:id="3000" w:name="_Toc195349694"/>
      <w:bookmarkStart w:id="3001" w:name="_Toc209623435"/>
      <w:r w:rsidRPr="00332316">
        <w:t>6.3.5.2.3</w:t>
      </w:r>
      <w:r w:rsidRPr="00332316">
        <w:rPr>
          <w:noProof/>
        </w:rPr>
        <w:t>.1</w:t>
      </w:r>
      <w:r w:rsidRPr="00332316">
        <w:rPr>
          <w:noProof/>
        </w:rPr>
        <w:tab/>
        <w:t>POST</w:t>
      </w:r>
      <w:bookmarkEnd w:id="2992"/>
      <w:bookmarkEnd w:id="2993"/>
      <w:bookmarkEnd w:id="2994"/>
      <w:bookmarkEnd w:id="2995"/>
      <w:bookmarkEnd w:id="2996"/>
      <w:bookmarkEnd w:id="2997"/>
      <w:bookmarkEnd w:id="2998"/>
      <w:bookmarkEnd w:id="2999"/>
      <w:bookmarkEnd w:id="3000"/>
      <w:bookmarkEnd w:id="3001"/>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2" w:name="_Toc160452811"/>
      <w:bookmarkStart w:id="3003" w:name="_Toc164869739"/>
      <w:bookmarkStart w:id="3004" w:name="_Toc175350725"/>
      <w:bookmarkStart w:id="3005" w:name="_Toc180146662"/>
      <w:bookmarkStart w:id="3006" w:name="_Toc180249160"/>
      <w:bookmarkStart w:id="3007" w:name="_Toc183379114"/>
      <w:bookmarkStart w:id="3008" w:name="_Toc195349107"/>
      <w:bookmarkStart w:id="3009" w:name="_Toc195349695"/>
      <w:bookmarkStart w:id="3010" w:name="_Toc129252574"/>
      <w:bookmarkStart w:id="3011" w:name="_Toc209623436"/>
      <w:r w:rsidRPr="00DD5C49">
        <w:t>6.3.6</w:t>
      </w:r>
      <w:r w:rsidRPr="00DD5C49">
        <w:tab/>
        <w:t>Data Model</w:t>
      </w:r>
      <w:bookmarkEnd w:id="3002"/>
      <w:bookmarkEnd w:id="3003"/>
      <w:bookmarkEnd w:id="3004"/>
      <w:bookmarkEnd w:id="3005"/>
      <w:bookmarkEnd w:id="3006"/>
      <w:bookmarkEnd w:id="3007"/>
      <w:bookmarkEnd w:id="3008"/>
      <w:bookmarkEnd w:id="3009"/>
      <w:bookmarkEnd w:id="3011"/>
    </w:p>
    <w:p w14:paraId="3E0F820A" w14:textId="77777777" w:rsidR="00DD5C49" w:rsidRPr="00DD5C49" w:rsidRDefault="00DD5C49" w:rsidP="00DD5C49">
      <w:pPr>
        <w:pStyle w:val="Heading4"/>
      </w:pPr>
      <w:bookmarkStart w:id="3012" w:name="_Toc129252561"/>
      <w:bookmarkStart w:id="3013" w:name="_Toc160452812"/>
      <w:bookmarkStart w:id="3014" w:name="_Toc164869740"/>
      <w:bookmarkStart w:id="3015" w:name="_Toc175350726"/>
      <w:bookmarkStart w:id="3016" w:name="_Toc180146663"/>
      <w:bookmarkStart w:id="3017" w:name="_Toc180249161"/>
      <w:bookmarkStart w:id="3018" w:name="_Toc183379115"/>
      <w:bookmarkStart w:id="3019" w:name="_Toc195349108"/>
      <w:bookmarkStart w:id="3020" w:name="_Toc195349696"/>
      <w:bookmarkStart w:id="3021" w:name="_Toc209623437"/>
      <w:r w:rsidRPr="00DD5C49">
        <w:t>6.3.6.1</w:t>
      </w:r>
      <w:r w:rsidRPr="00DD5C49">
        <w:tab/>
        <w:t>General</w:t>
      </w:r>
      <w:bookmarkEnd w:id="3012"/>
      <w:bookmarkEnd w:id="3013"/>
      <w:bookmarkEnd w:id="3014"/>
      <w:bookmarkEnd w:id="3015"/>
      <w:bookmarkEnd w:id="3016"/>
      <w:bookmarkEnd w:id="3017"/>
      <w:bookmarkEnd w:id="3018"/>
      <w:bookmarkEnd w:id="3019"/>
      <w:bookmarkEnd w:id="3020"/>
      <w:bookmarkEnd w:id="3021"/>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2" w:name="_Toc129252562"/>
      <w:bookmarkStart w:id="3023" w:name="_Toc160452813"/>
      <w:bookmarkStart w:id="3024" w:name="_Toc164869741"/>
      <w:bookmarkStart w:id="3025" w:name="_Toc175350727"/>
      <w:bookmarkStart w:id="3026" w:name="_Toc180146664"/>
      <w:bookmarkStart w:id="3027" w:name="_Toc180249162"/>
      <w:bookmarkStart w:id="3028" w:name="_Toc183379116"/>
      <w:bookmarkStart w:id="3029" w:name="_Toc195349109"/>
      <w:bookmarkStart w:id="3030" w:name="_Toc195349697"/>
      <w:bookmarkStart w:id="3031" w:name="_Toc209623438"/>
      <w:r w:rsidRPr="00DD5C49">
        <w:lastRenderedPageBreak/>
        <w:t>6.3</w:t>
      </w:r>
      <w:r w:rsidRPr="00DD5C49">
        <w:rPr>
          <w:lang w:val="en-US"/>
        </w:rPr>
        <w:t>.6.2</w:t>
      </w:r>
      <w:r w:rsidRPr="00DD5C49">
        <w:rPr>
          <w:lang w:val="en-US"/>
        </w:rPr>
        <w:tab/>
        <w:t>Structured data types</w:t>
      </w:r>
      <w:bookmarkEnd w:id="3022"/>
      <w:bookmarkEnd w:id="3023"/>
      <w:bookmarkEnd w:id="3024"/>
      <w:bookmarkEnd w:id="3025"/>
      <w:bookmarkEnd w:id="3026"/>
      <w:bookmarkEnd w:id="3027"/>
      <w:bookmarkEnd w:id="3028"/>
      <w:bookmarkEnd w:id="3029"/>
      <w:bookmarkEnd w:id="3030"/>
      <w:bookmarkEnd w:id="3031"/>
    </w:p>
    <w:p w14:paraId="788D5567" w14:textId="77777777" w:rsidR="00DD5C49" w:rsidRPr="00DD5C49" w:rsidRDefault="00DD5C49" w:rsidP="00DD5C49">
      <w:pPr>
        <w:pStyle w:val="Heading5"/>
      </w:pPr>
      <w:bookmarkStart w:id="3032" w:name="_Toc129252563"/>
      <w:bookmarkStart w:id="3033" w:name="_Toc160452814"/>
      <w:bookmarkStart w:id="3034" w:name="_Toc164869742"/>
      <w:bookmarkStart w:id="3035" w:name="_Toc175350728"/>
      <w:bookmarkStart w:id="3036" w:name="_Toc180146665"/>
      <w:bookmarkStart w:id="3037" w:name="_Toc180249163"/>
      <w:bookmarkStart w:id="3038" w:name="_Toc183379117"/>
      <w:bookmarkStart w:id="3039" w:name="_Toc195349110"/>
      <w:bookmarkStart w:id="3040" w:name="_Toc195349698"/>
      <w:bookmarkStart w:id="3041" w:name="_Toc209623439"/>
      <w:r w:rsidRPr="00DD5C49">
        <w:t>6.3.6.2.1</w:t>
      </w:r>
      <w:r w:rsidRPr="00DD5C49">
        <w:tab/>
        <w:t>Introduction</w:t>
      </w:r>
      <w:bookmarkEnd w:id="3032"/>
      <w:bookmarkEnd w:id="3033"/>
      <w:bookmarkEnd w:id="3034"/>
      <w:bookmarkEnd w:id="3035"/>
      <w:bookmarkEnd w:id="3036"/>
      <w:bookmarkEnd w:id="3037"/>
      <w:bookmarkEnd w:id="3038"/>
      <w:bookmarkEnd w:id="3039"/>
      <w:bookmarkEnd w:id="3040"/>
      <w:bookmarkEnd w:id="3041"/>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2" w:name="_Toc129252564"/>
      <w:bookmarkStart w:id="3043" w:name="_Toc160452815"/>
      <w:bookmarkStart w:id="3044" w:name="_Toc164869743"/>
      <w:bookmarkStart w:id="3045" w:name="_Toc175350729"/>
      <w:bookmarkStart w:id="3046" w:name="_Toc180146666"/>
      <w:bookmarkStart w:id="3047" w:name="_Toc180249164"/>
      <w:bookmarkStart w:id="3048" w:name="_Toc183379118"/>
      <w:bookmarkStart w:id="3049" w:name="_Toc195349111"/>
      <w:bookmarkStart w:id="3050" w:name="_Toc195349699"/>
      <w:bookmarkStart w:id="3051" w:name="_Toc209623440"/>
      <w:r w:rsidRPr="00DD5C49">
        <w:t>6.3.6.2.2</w:t>
      </w:r>
      <w:r w:rsidRPr="00DD5C49">
        <w:tab/>
        <w:t xml:space="preserve">Type: </w:t>
      </w:r>
      <w:bookmarkEnd w:id="3042"/>
      <w:r w:rsidRPr="00DD5C49">
        <w:t>USSChangePolReq</w:t>
      </w:r>
      <w:bookmarkEnd w:id="3043"/>
      <w:bookmarkEnd w:id="3044"/>
      <w:bookmarkEnd w:id="3045"/>
      <w:bookmarkEnd w:id="3046"/>
      <w:bookmarkEnd w:id="3047"/>
      <w:bookmarkEnd w:id="3048"/>
      <w:bookmarkEnd w:id="3049"/>
      <w:bookmarkEnd w:id="3050"/>
      <w:bookmarkEnd w:id="3051"/>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2" w:name="_Toc129252565"/>
      <w:bookmarkStart w:id="3053" w:name="_Toc160452816"/>
      <w:bookmarkStart w:id="3054" w:name="_Toc164869744"/>
      <w:bookmarkStart w:id="3055" w:name="_Toc175350730"/>
      <w:bookmarkStart w:id="3056" w:name="_Toc180146667"/>
      <w:bookmarkStart w:id="3057" w:name="_Toc180249165"/>
      <w:bookmarkStart w:id="3058" w:name="_Toc183379119"/>
      <w:bookmarkStart w:id="3059" w:name="_Toc195349112"/>
      <w:bookmarkStart w:id="3060" w:name="_Toc195349700"/>
      <w:bookmarkStart w:id="3061" w:name="_Toc209623441"/>
      <w:r w:rsidRPr="00DD5C49">
        <w:t>6.3.6.2.3</w:t>
      </w:r>
      <w:r w:rsidRPr="00DD5C49">
        <w:tab/>
        <w:t xml:space="preserve">Type: </w:t>
      </w:r>
      <w:bookmarkEnd w:id="3052"/>
      <w:r w:rsidRPr="00DD5C49">
        <w:t>USSChangePolResp</w:t>
      </w:r>
      <w:bookmarkEnd w:id="3053"/>
      <w:bookmarkEnd w:id="3054"/>
      <w:bookmarkEnd w:id="3055"/>
      <w:bookmarkEnd w:id="3056"/>
      <w:bookmarkEnd w:id="3057"/>
      <w:bookmarkEnd w:id="3058"/>
      <w:bookmarkEnd w:id="3059"/>
      <w:bookmarkEnd w:id="3060"/>
      <w:bookmarkEnd w:id="3061"/>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2" w:name="_Toc129252566"/>
      <w:bookmarkStart w:id="3063" w:name="_Toc160452817"/>
      <w:bookmarkStart w:id="3064" w:name="_Toc164869745"/>
      <w:bookmarkStart w:id="3065" w:name="_Toc175350731"/>
      <w:bookmarkStart w:id="3066" w:name="_Toc180146668"/>
      <w:bookmarkStart w:id="3067" w:name="_Toc180249166"/>
      <w:bookmarkStart w:id="3068" w:name="_Toc183379120"/>
      <w:bookmarkStart w:id="3069" w:name="_Toc195349113"/>
      <w:bookmarkStart w:id="3070" w:name="_Toc195349701"/>
      <w:bookmarkStart w:id="3071" w:name="_Toc129252568"/>
      <w:bookmarkStart w:id="3072" w:name="_Toc209623442"/>
      <w:r w:rsidRPr="00DD5C49">
        <w:lastRenderedPageBreak/>
        <w:t>6.3.6.2.4</w:t>
      </w:r>
      <w:r w:rsidRPr="00DD5C49">
        <w:tab/>
        <w:t xml:space="preserve">Type: </w:t>
      </w:r>
      <w:bookmarkEnd w:id="3062"/>
      <w:r w:rsidRPr="00DD5C49">
        <w:t>USSChangePolicy</w:t>
      </w:r>
      <w:bookmarkEnd w:id="3063"/>
      <w:bookmarkEnd w:id="3064"/>
      <w:bookmarkEnd w:id="3065"/>
      <w:bookmarkEnd w:id="3066"/>
      <w:bookmarkEnd w:id="3067"/>
      <w:bookmarkEnd w:id="3068"/>
      <w:bookmarkEnd w:id="3069"/>
      <w:bookmarkEnd w:id="3070"/>
      <w:bookmarkEnd w:id="307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3" w:name="_Toc160452818"/>
      <w:bookmarkStart w:id="3074" w:name="_Toc164869746"/>
      <w:bookmarkStart w:id="3075" w:name="_Toc175350732"/>
      <w:bookmarkStart w:id="3076" w:name="_Toc180146669"/>
      <w:bookmarkStart w:id="3077" w:name="_Toc180249167"/>
      <w:bookmarkStart w:id="3078" w:name="_Toc183379121"/>
      <w:bookmarkStart w:id="3079" w:name="_Toc195349114"/>
      <w:bookmarkStart w:id="3080" w:name="_Toc195349702"/>
      <w:bookmarkStart w:id="3081" w:name="_Toc209623443"/>
      <w:r w:rsidRPr="00DD5C49">
        <w:t>6.3.6.2.5</w:t>
      </w:r>
      <w:r w:rsidRPr="00DD5C49">
        <w:tab/>
        <w:t>Type: USSChangePolicyPatch</w:t>
      </w:r>
      <w:bookmarkEnd w:id="3073"/>
      <w:bookmarkEnd w:id="3074"/>
      <w:bookmarkEnd w:id="3075"/>
      <w:bookmarkEnd w:id="3076"/>
      <w:bookmarkEnd w:id="3077"/>
      <w:bookmarkEnd w:id="3078"/>
      <w:bookmarkEnd w:id="3079"/>
      <w:bookmarkEnd w:id="3080"/>
      <w:bookmarkEnd w:id="308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2" w:name="_Toc160452819"/>
      <w:bookmarkStart w:id="3083" w:name="_Toc164869747"/>
      <w:bookmarkStart w:id="3084" w:name="_Toc175350733"/>
      <w:bookmarkStart w:id="3085" w:name="_Toc180146670"/>
      <w:bookmarkStart w:id="3086" w:name="_Toc180249168"/>
      <w:bookmarkStart w:id="3087" w:name="_Toc183379122"/>
      <w:bookmarkStart w:id="3088" w:name="_Toc195349115"/>
      <w:bookmarkStart w:id="3089" w:name="_Toc195349703"/>
      <w:bookmarkStart w:id="3090" w:name="_Toc209623444"/>
      <w:r w:rsidRPr="00DD5C49">
        <w:t>6.3.6.2.6</w:t>
      </w:r>
      <w:r w:rsidRPr="00DD5C49">
        <w:tab/>
        <w:t>Type: MultiUssPol</w:t>
      </w:r>
      <w:bookmarkEnd w:id="3082"/>
      <w:bookmarkEnd w:id="3083"/>
      <w:bookmarkEnd w:id="3084"/>
      <w:bookmarkEnd w:id="3085"/>
      <w:bookmarkEnd w:id="3086"/>
      <w:bookmarkEnd w:id="3087"/>
      <w:bookmarkEnd w:id="3088"/>
      <w:bookmarkEnd w:id="3089"/>
      <w:bookmarkEnd w:id="3090"/>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1" w:name="_Toc129252512"/>
      <w:bookmarkStart w:id="3092" w:name="_Toc160452820"/>
      <w:bookmarkStart w:id="3093" w:name="_Toc164869748"/>
      <w:bookmarkStart w:id="3094" w:name="_Toc175350734"/>
      <w:bookmarkStart w:id="3095" w:name="_Toc180146671"/>
      <w:bookmarkStart w:id="3096" w:name="_Toc180249169"/>
      <w:bookmarkStart w:id="3097" w:name="_Toc183379123"/>
      <w:bookmarkStart w:id="3098" w:name="_Toc195349116"/>
      <w:bookmarkStart w:id="3099" w:name="_Toc195349704"/>
      <w:bookmarkStart w:id="3100" w:name="_Toc209623445"/>
      <w:r w:rsidRPr="00DD5C49">
        <w:lastRenderedPageBreak/>
        <w:t>6.3.6.2.7</w:t>
      </w:r>
      <w:r w:rsidRPr="00DD5C49">
        <w:tab/>
        <w:t xml:space="preserve">Type: </w:t>
      </w:r>
      <w:bookmarkEnd w:id="3091"/>
      <w:r w:rsidRPr="00DD5C49">
        <w:t>ServArea</w:t>
      </w:r>
      <w:bookmarkEnd w:id="3092"/>
      <w:bookmarkEnd w:id="3093"/>
      <w:bookmarkEnd w:id="3094"/>
      <w:bookmarkEnd w:id="3095"/>
      <w:bookmarkEnd w:id="3096"/>
      <w:bookmarkEnd w:id="3097"/>
      <w:bookmarkEnd w:id="3098"/>
      <w:bookmarkEnd w:id="3099"/>
      <w:bookmarkEnd w:id="3100"/>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1" w:name="_Toc160452821"/>
      <w:bookmarkStart w:id="3102" w:name="_Toc164869749"/>
      <w:bookmarkStart w:id="3103" w:name="_Toc175350735"/>
      <w:bookmarkStart w:id="3104" w:name="_Toc180146672"/>
      <w:bookmarkStart w:id="3105" w:name="_Toc180249170"/>
      <w:bookmarkStart w:id="3106" w:name="_Toc183379124"/>
      <w:bookmarkStart w:id="3107" w:name="_Toc195349117"/>
      <w:bookmarkStart w:id="3108" w:name="_Toc195349705"/>
      <w:bookmarkStart w:id="3109" w:name="_Toc209623446"/>
      <w:r w:rsidRPr="00DD5C49">
        <w:t>6.3.6.2.8</w:t>
      </w:r>
      <w:r w:rsidRPr="00DD5C49">
        <w:tab/>
        <w:t>Type: UasRoute</w:t>
      </w:r>
      <w:bookmarkEnd w:id="3101"/>
      <w:bookmarkEnd w:id="3102"/>
      <w:bookmarkEnd w:id="3103"/>
      <w:bookmarkEnd w:id="3104"/>
      <w:bookmarkEnd w:id="3105"/>
      <w:bookmarkEnd w:id="3106"/>
      <w:bookmarkEnd w:id="3107"/>
      <w:bookmarkEnd w:id="3108"/>
      <w:bookmarkEnd w:id="3109"/>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0" w:name="_Toc160452822"/>
      <w:bookmarkStart w:id="3111" w:name="_Toc164869750"/>
      <w:bookmarkStart w:id="3112" w:name="_Toc175350736"/>
      <w:bookmarkStart w:id="3113" w:name="_Toc180146673"/>
      <w:bookmarkStart w:id="3114" w:name="_Toc180249171"/>
      <w:bookmarkStart w:id="3115" w:name="_Toc183379125"/>
      <w:bookmarkStart w:id="3116" w:name="_Toc195349118"/>
      <w:bookmarkStart w:id="3117" w:name="_Toc195349706"/>
      <w:bookmarkStart w:id="3118" w:name="_Toc209623447"/>
      <w:r w:rsidRPr="00DD5C49">
        <w:t>6.3.6.</w:t>
      </w:r>
      <w:r w:rsidRPr="003F19D6">
        <w:t>2.9</w:t>
      </w:r>
      <w:r w:rsidRPr="003F19D6">
        <w:tab/>
        <w:t>Type: UssInfo</w:t>
      </w:r>
      <w:bookmarkEnd w:id="3110"/>
      <w:bookmarkEnd w:id="3111"/>
      <w:bookmarkEnd w:id="3112"/>
      <w:bookmarkEnd w:id="3113"/>
      <w:bookmarkEnd w:id="3114"/>
      <w:bookmarkEnd w:id="3115"/>
      <w:bookmarkEnd w:id="3116"/>
      <w:bookmarkEnd w:id="3117"/>
      <w:bookmarkEnd w:id="3118"/>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19" w:name="_Toc160452823"/>
      <w:bookmarkStart w:id="3120" w:name="_Toc164869751"/>
      <w:bookmarkStart w:id="3121" w:name="_Toc175350737"/>
      <w:bookmarkStart w:id="3122" w:name="_Toc180146674"/>
      <w:bookmarkStart w:id="3123" w:name="_Toc180249172"/>
      <w:bookmarkStart w:id="3124" w:name="_Toc183379126"/>
      <w:bookmarkStart w:id="3125" w:name="_Toc195349119"/>
      <w:bookmarkStart w:id="3126" w:name="_Toc195349707"/>
      <w:bookmarkStart w:id="3127" w:name="_Toc209623448"/>
      <w:r w:rsidRPr="003F19D6">
        <w:t>6.3.6.2.10</w:t>
      </w:r>
      <w:r w:rsidRPr="003F19D6">
        <w:tab/>
        <w:t>Type: ServReq</w:t>
      </w:r>
      <w:bookmarkEnd w:id="3119"/>
      <w:bookmarkEnd w:id="3120"/>
      <w:bookmarkEnd w:id="3121"/>
      <w:bookmarkEnd w:id="3122"/>
      <w:bookmarkEnd w:id="3123"/>
      <w:bookmarkEnd w:id="3124"/>
      <w:bookmarkEnd w:id="3125"/>
      <w:bookmarkEnd w:id="3126"/>
      <w:bookmarkEnd w:id="312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28" w:name="_Toc160452824"/>
      <w:bookmarkStart w:id="3129" w:name="_Toc164869752"/>
      <w:bookmarkStart w:id="3130" w:name="_Toc175350738"/>
      <w:bookmarkStart w:id="3131" w:name="_Toc180146675"/>
      <w:bookmarkStart w:id="3132" w:name="_Toc180249173"/>
      <w:bookmarkStart w:id="3133" w:name="_Toc183379127"/>
      <w:bookmarkStart w:id="3134" w:name="_Toc195349120"/>
      <w:bookmarkStart w:id="3135" w:name="_Toc195349708"/>
      <w:bookmarkStart w:id="3136" w:name="_Toc209623449"/>
      <w:r w:rsidRPr="00DD5C49">
        <w:lastRenderedPageBreak/>
        <w:t>6.3.6.2.</w:t>
      </w:r>
      <w:r w:rsidR="007963B0">
        <w:t>11</w:t>
      </w:r>
      <w:r w:rsidRPr="00DD5C49">
        <w:tab/>
        <w:t>Type: USSChangeReq</w:t>
      </w:r>
      <w:bookmarkEnd w:id="3128"/>
      <w:bookmarkEnd w:id="3129"/>
      <w:bookmarkEnd w:id="3130"/>
      <w:bookmarkEnd w:id="3131"/>
      <w:bookmarkEnd w:id="3132"/>
      <w:bookmarkEnd w:id="3133"/>
      <w:bookmarkEnd w:id="3134"/>
      <w:bookmarkEnd w:id="3135"/>
      <w:bookmarkEnd w:id="313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37" w:name="_Toc160452825"/>
      <w:bookmarkStart w:id="3138" w:name="_Toc164869753"/>
      <w:bookmarkStart w:id="3139" w:name="_Toc175350739"/>
      <w:bookmarkStart w:id="3140" w:name="_Toc180146676"/>
      <w:bookmarkStart w:id="3141" w:name="_Toc180249174"/>
      <w:bookmarkStart w:id="3142" w:name="_Toc183379128"/>
      <w:bookmarkStart w:id="3143" w:name="_Toc195349121"/>
      <w:bookmarkStart w:id="3144" w:name="_Toc195349709"/>
      <w:bookmarkStart w:id="3145" w:name="_Toc209623450"/>
      <w:r w:rsidRPr="00DD5C49">
        <w:t>6.3</w:t>
      </w:r>
      <w:r w:rsidRPr="00ED3E4D">
        <w:t>.6.2.12</w:t>
      </w:r>
      <w:r w:rsidRPr="00ED3E4D">
        <w:tab/>
        <w:t>Type: TgtUssInfo</w:t>
      </w:r>
      <w:bookmarkEnd w:id="3137"/>
      <w:bookmarkEnd w:id="3138"/>
      <w:bookmarkEnd w:id="3139"/>
      <w:bookmarkEnd w:id="3140"/>
      <w:bookmarkEnd w:id="3141"/>
      <w:bookmarkEnd w:id="3142"/>
      <w:bookmarkEnd w:id="3143"/>
      <w:bookmarkEnd w:id="3144"/>
      <w:bookmarkEnd w:id="3145"/>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46" w:name="_Toc160452826"/>
      <w:bookmarkStart w:id="3147" w:name="_Toc164869754"/>
      <w:bookmarkStart w:id="3148" w:name="_Toc175350740"/>
      <w:bookmarkStart w:id="3149" w:name="_Toc180146677"/>
      <w:bookmarkStart w:id="3150" w:name="_Toc180249175"/>
      <w:bookmarkStart w:id="3151" w:name="_Toc183379129"/>
      <w:bookmarkStart w:id="3152" w:name="_Toc195349122"/>
      <w:bookmarkStart w:id="3153" w:name="_Toc195349710"/>
      <w:bookmarkStart w:id="3154" w:name="_Toc209623451"/>
      <w:r w:rsidRPr="00DD5C49">
        <w:lastRenderedPageBreak/>
        <w:t>6.3.6.2.</w:t>
      </w:r>
      <w:r w:rsidR="008C2B0D" w:rsidRPr="00DD5C49">
        <w:t>1</w:t>
      </w:r>
      <w:r w:rsidR="008C2B0D">
        <w:t>3</w:t>
      </w:r>
      <w:r w:rsidRPr="00DD5C49">
        <w:tab/>
        <w:t>Type: USSChangeNotif</w:t>
      </w:r>
      <w:bookmarkEnd w:id="3146"/>
      <w:bookmarkEnd w:id="3147"/>
      <w:bookmarkEnd w:id="3148"/>
      <w:bookmarkEnd w:id="3149"/>
      <w:bookmarkEnd w:id="3150"/>
      <w:bookmarkEnd w:id="3151"/>
      <w:bookmarkEnd w:id="3152"/>
      <w:bookmarkEnd w:id="3153"/>
      <w:bookmarkEnd w:id="3154"/>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55" w:name="_Toc160452827"/>
      <w:bookmarkStart w:id="3156" w:name="_Toc164869755"/>
      <w:bookmarkStart w:id="3157" w:name="_Toc175350741"/>
      <w:bookmarkStart w:id="3158" w:name="_Toc180146678"/>
      <w:bookmarkStart w:id="3159" w:name="_Toc180249176"/>
      <w:bookmarkStart w:id="3160" w:name="_Toc183379130"/>
      <w:bookmarkStart w:id="3161" w:name="_Toc195349123"/>
      <w:bookmarkStart w:id="3162" w:name="_Toc195349711"/>
      <w:bookmarkStart w:id="3163" w:name="_Toc209623452"/>
      <w:r w:rsidRPr="00DD5C49">
        <w:t>6.3.6.2.</w:t>
      </w:r>
      <w:r>
        <w:t>14</w:t>
      </w:r>
      <w:r w:rsidRPr="00DD5C49">
        <w:tab/>
        <w:t xml:space="preserve">Type: </w:t>
      </w:r>
      <w:r>
        <w:t>UssChgInfo</w:t>
      </w:r>
      <w:bookmarkEnd w:id="3155"/>
      <w:bookmarkEnd w:id="3156"/>
      <w:bookmarkEnd w:id="3157"/>
      <w:bookmarkEnd w:id="3158"/>
      <w:bookmarkEnd w:id="3159"/>
      <w:bookmarkEnd w:id="3160"/>
      <w:bookmarkEnd w:id="3161"/>
      <w:bookmarkEnd w:id="3162"/>
      <w:bookmarkEnd w:id="3163"/>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64" w:name="_Toc160452828"/>
      <w:bookmarkStart w:id="3165" w:name="_Toc164869756"/>
      <w:bookmarkStart w:id="3166" w:name="_Toc175350742"/>
      <w:bookmarkStart w:id="3167" w:name="_Toc180146679"/>
      <w:bookmarkStart w:id="3168" w:name="_Toc180249177"/>
      <w:bookmarkStart w:id="3169" w:name="_Toc183379131"/>
      <w:bookmarkStart w:id="3170" w:name="_Toc195349124"/>
      <w:bookmarkStart w:id="3171" w:name="_Toc195349712"/>
      <w:bookmarkStart w:id="3172" w:name="_Toc209623453"/>
      <w:r w:rsidRPr="00DD5C49">
        <w:t>6.3</w:t>
      </w:r>
      <w:r w:rsidRPr="00DD5C49">
        <w:rPr>
          <w:lang w:val="en-US"/>
        </w:rPr>
        <w:t>.6.3</w:t>
      </w:r>
      <w:r w:rsidRPr="00DD5C49">
        <w:rPr>
          <w:lang w:val="en-US"/>
        </w:rPr>
        <w:tab/>
        <w:t>Simple data types and enumerations</w:t>
      </w:r>
      <w:bookmarkEnd w:id="3071"/>
      <w:bookmarkEnd w:id="3164"/>
      <w:bookmarkEnd w:id="3165"/>
      <w:bookmarkEnd w:id="3166"/>
      <w:bookmarkEnd w:id="3167"/>
      <w:bookmarkEnd w:id="3168"/>
      <w:bookmarkEnd w:id="3169"/>
      <w:bookmarkEnd w:id="3170"/>
      <w:bookmarkEnd w:id="3171"/>
      <w:bookmarkEnd w:id="3172"/>
    </w:p>
    <w:p w14:paraId="3A790D20" w14:textId="77777777" w:rsidR="00DD5C49" w:rsidRPr="00DD5C49" w:rsidRDefault="00DD5C49" w:rsidP="00DD5C49">
      <w:pPr>
        <w:pStyle w:val="Heading5"/>
      </w:pPr>
      <w:bookmarkStart w:id="3173" w:name="_Toc129252569"/>
      <w:bookmarkStart w:id="3174" w:name="_Toc160452829"/>
      <w:bookmarkStart w:id="3175" w:name="_Toc164869757"/>
      <w:bookmarkStart w:id="3176" w:name="_Toc175350743"/>
      <w:bookmarkStart w:id="3177" w:name="_Toc180146680"/>
      <w:bookmarkStart w:id="3178" w:name="_Toc180249178"/>
      <w:bookmarkStart w:id="3179" w:name="_Toc183379132"/>
      <w:bookmarkStart w:id="3180" w:name="_Toc195349125"/>
      <w:bookmarkStart w:id="3181" w:name="_Toc195349713"/>
      <w:bookmarkStart w:id="3182" w:name="_Toc209623454"/>
      <w:r w:rsidRPr="00DD5C49">
        <w:t>6.3.6.3.1</w:t>
      </w:r>
      <w:r w:rsidRPr="00DD5C49">
        <w:tab/>
        <w:t>Introduction</w:t>
      </w:r>
      <w:bookmarkEnd w:id="3173"/>
      <w:bookmarkEnd w:id="3174"/>
      <w:bookmarkEnd w:id="3175"/>
      <w:bookmarkEnd w:id="3176"/>
      <w:bookmarkEnd w:id="3177"/>
      <w:bookmarkEnd w:id="3178"/>
      <w:bookmarkEnd w:id="3179"/>
      <w:bookmarkEnd w:id="3180"/>
      <w:bookmarkEnd w:id="3181"/>
      <w:bookmarkEnd w:id="3182"/>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3" w:name="_Toc129252570"/>
      <w:bookmarkStart w:id="3184" w:name="_Toc160452830"/>
      <w:bookmarkStart w:id="3185" w:name="_Toc164869758"/>
      <w:bookmarkStart w:id="3186" w:name="_Toc175350744"/>
      <w:bookmarkStart w:id="3187" w:name="_Toc180146681"/>
      <w:bookmarkStart w:id="3188" w:name="_Toc180249179"/>
      <w:bookmarkStart w:id="3189" w:name="_Toc183379133"/>
      <w:bookmarkStart w:id="3190" w:name="_Toc195349126"/>
      <w:bookmarkStart w:id="3191" w:name="_Toc195349714"/>
      <w:bookmarkStart w:id="3192" w:name="_Toc209623455"/>
      <w:r w:rsidRPr="00DD5C49">
        <w:t>6.3.6.3.2</w:t>
      </w:r>
      <w:r w:rsidRPr="00DD5C49">
        <w:tab/>
        <w:t>Simple data types</w:t>
      </w:r>
      <w:bookmarkEnd w:id="3183"/>
      <w:bookmarkEnd w:id="3184"/>
      <w:bookmarkEnd w:id="3185"/>
      <w:bookmarkEnd w:id="3186"/>
      <w:bookmarkEnd w:id="3187"/>
      <w:bookmarkEnd w:id="3188"/>
      <w:bookmarkEnd w:id="3189"/>
      <w:bookmarkEnd w:id="3190"/>
      <w:bookmarkEnd w:id="3191"/>
      <w:bookmarkEnd w:id="3192"/>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3" w:name="_Toc144024185"/>
      <w:bookmarkStart w:id="3194" w:name="_Toc148176898"/>
      <w:bookmarkStart w:id="3195" w:name="_Toc151379277"/>
      <w:bookmarkStart w:id="3196" w:name="_Toc151445458"/>
      <w:bookmarkStart w:id="3197" w:name="_Toc151536616"/>
      <w:bookmarkStart w:id="3198" w:name="_Toc160452831"/>
      <w:bookmarkStart w:id="3199" w:name="_Toc164869759"/>
      <w:bookmarkStart w:id="3200" w:name="_Toc175350745"/>
      <w:bookmarkStart w:id="3201" w:name="_Toc180146682"/>
      <w:bookmarkStart w:id="3202" w:name="_Toc180249180"/>
      <w:bookmarkStart w:id="3203" w:name="_Toc183379134"/>
      <w:bookmarkStart w:id="3204" w:name="_Toc195349127"/>
      <w:bookmarkStart w:id="3205" w:name="_Toc195349715"/>
      <w:bookmarkStart w:id="3206" w:name="_Toc129252571"/>
      <w:bookmarkStart w:id="3207" w:name="_Toc209623456"/>
      <w:r w:rsidRPr="00DD5C49">
        <w:lastRenderedPageBreak/>
        <w:t>6.3.</w:t>
      </w:r>
      <w:r w:rsidRPr="00257EAB">
        <w:t>6.3.3</w:t>
      </w:r>
      <w:r w:rsidRPr="00257EAB">
        <w:tab/>
        <w:t xml:space="preserve">Enumeration: </w:t>
      </w:r>
      <w:bookmarkEnd w:id="3193"/>
      <w:bookmarkEnd w:id="3194"/>
      <w:bookmarkEnd w:id="3195"/>
      <w:bookmarkEnd w:id="3196"/>
      <w:bookmarkEnd w:id="3197"/>
      <w:r w:rsidRPr="00257EAB">
        <w:t>UssChangeEvent</w:t>
      </w:r>
      <w:bookmarkEnd w:id="3198"/>
      <w:bookmarkEnd w:id="3199"/>
      <w:bookmarkEnd w:id="3200"/>
      <w:bookmarkEnd w:id="3201"/>
      <w:bookmarkEnd w:id="3202"/>
      <w:bookmarkEnd w:id="3203"/>
      <w:bookmarkEnd w:id="3204"/>
      <w:bookmarkEnd w:id="3205"/>
      <w:bookmarkEnd w:id="320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08" w:name="_Toc160452832"/>
      <w:bookmarkStart w:id="3209" w:name="_Toc164869760"/>
      <w:bookmarkStart w:id="3210" w:name="_Toc175350746"/>
      <w:bookmarkStart w:id="3211" w:name="_Toc180146683"/>
      <w:bookmarkStart w:id="3212" w:name="_Toc180249181"/>
      <w:bookmarkStart w:id="3213" w:name="_Toc183379135"/>
      <w:bookmarkStart w:id="3214" w:name="_Toc195349128"/>
      <w:bookmarkStart w:id="3215" w:name="_Toc195349716"/>
      <w:bookmarkStart w:id="3216" w:name="_Toc209623457"/>
      <w:r w:rsidRPr="00DD5C49">
        <w:t>6</w:t>
      </w:r>
      <w:r w:rsidRPr="00693DD2">
        <w:t>.3.6.3.4</w:t>
      </w:r>
      <w:r w:rsidRPr="00693DD2">
        <w:tab/>
        <w:t>Enumeration: MobilityEvent</w:t>
      </w:r>
      <w:bookmarkEnd w:id="3208"/>
      <w:bookmarkEnd w:id="3209"/>
      <w:bookmarkEnd w:id="3210"/>
      <w:bookmarkEnd w:id="3211"/>
      <w:bookmarkEnd w:id="3212"/>
      <w:bookmarkEnd w:id="3213"/>
      <w:bookmarkEnd w:id="3214"/>
      <w:bookmarkEnd w:id="3215"/>
      <w:bookmarkEnd w:id="3216"/>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17" w:name="_Toc160452833"/>
      <w:bookmarkStart w:id="3218" w:name="_Toc164869761"/>
      <w:bookmarkStart w:id="3219" w:name="_Toc175350747"/>
      <w:bookmarkStart w:id="3220" w:name="_Toc180146684"/>
      <w:bookmarkStart w:id="3221" w:name="_Toc180249182"/>
      <w:bookmarkStart w:id="3222" w:name="_Toc183379136"/>
      <w:bookmarkStart w:id="3223" w:name="_Toc195349129"/>
      <w:bookmarkStart w:id="3224" w:name="_Toc195349717"/>
      <w:bookmarkStart w:id="3225" w:name="_Toc209623458"/>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06"/>
      <w:bookmarkEnd w:id="3217"/>
      <w:bookmarkEnd w:id="3218"/>
      <w:bookmarkEnd w:id="3219"/>
      <w:bookmarkEnd w:id="3220"/>
      <w:bookmarkEnd w:id="3221"/>
      <w:bookmarkEnd w:id="3222"/>
      <w:bookmarkEnd w:id="3223"/>
      <w:bookmarkEnd w:id="3224"/>
      <w:bookmarkEnd w:id="322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26" w:name="_Toc129252572"/>
      <w:bookmarkStart w:id="3227" w:name="_Toc160452834"/>
      <w:bookmarkStart w:id="3228" w:name="_Toc164869762"/>
      <w:bookmarkStart w:id="3229" w:name="_Toc175350748"/>
      <w:bookmarkStart w:id="3230" w:name="_Toc180146685"/>
      <w:bookmarkStart w:id="3231" w:name="_Toc180249183"/>
      <w:bookmarkStart w:id="3232" w:name="_Toc183379137"/>
      <w:bookmarkStart w:id="3233" w:name="_Toc195349130"/>
      <w:bookmarkStart w:id="3234" w:name="_Toc195349718"/>
      <w:bookmarkStart w:id="3235" w:name="_Toc209623459"/>
      <w:r w:rsidRPr="00DD5C49">
        <w:t>6.3.6.5</w:t>
      </w:r>
      <w:r w:rsidRPr="00DD5C49">
        <w:tab/>
        <w:t>Binary data</w:t>
      </w:r>
      <w:bookmarkEnd w:id="3226"/>
      <w:bookmarkEnd w:id="3227"/>
      <w:bookmarkEnd w:id="3228"/>
      <w:bookmarkEnd w:id="3229"/>
      <w:bookmarkEnd w:id="3230"/>
      <w:bookmarkEnd w:id="3231"/>
      <w:bookmarkEnd w:id="3232"/>
      <w:bookmarkEnd w:id="3233"/>
      <w:bookmarkEnd w:id="3234"/>
      <w:bookmarkEnd w:id="3235"/>
    </w:p>
    <w:p w14:paraId="4780ACF6" w14:textId="77777777" w:rsidR="00DD5C49" w:rsidRPr="00DD5C49" w:rsidRDefault="00DD5C49" w:rsidP="00DD5C49">
      <w:pPr>
        <w:pStyle w:val="Heading5"/>
      </w:pPr>
      <w:bookmarkStart w:id="3236" w:name="_Toc129252573"/>
      <w:bookmarkStart w:id="3237" w:name="_Toc160452835"/>
      <w:bookmarkStart w:id="3238" w:name="_Toc164869763"/>
      <w:bookmarkStart w:id="3239" w:name="_Toc175350749"/>
      <w:bookmarkStart w:id="3240" w:name="_Toc180146686"/>
      <w:bookmarkStart w:id="3241" w:name="_Toc180249184"/>
      <w:bookmarkStart w:id="3242" w:name="_Toc183379138"/>
      <w:bookmarkStart w:id="3243" w:name="_Toc195349131"/>
      <w:bookmarkStart w:id="3244" w:name="_Toc195349719"/>
      <w:bookmarkStart w:id="3245" w:name="_Toc209623460"/>
      <w:r w:rsidRPr="00DD5C49">
        <w:t>6.3.6.5.1</w:t>
      </w:r>
      <w:r w:rsidRPr="00DD5C49">
        <w:tab/>
        <w:t>Binary Data Types</w:t>
      </w:r>
      <w:bookmarkEnd w:id="3236"/>
      <w:bookmarkEnd w:id="3237"/>
      <w:bookmarkEnd w:id="3238"/>
      <w:bookmarkEnd w:id="3239"/>
      <w:bookmarkEnd w:id="3240"/>
      <w:bookmarkEnd w:id="3241"/>
      <w:bookmarkEnd w:id="3242"/>
      <w:bookmarkEnd w:id="3243"/>
      <w:bookmarkEnd w:id="3244"/>
      <w:bookmarkEnd w:id="3245"/>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46" w:name="_Toc160452836"/>
      <w:bookmarkStart w:id="3247" w:name="_Toc164869764"/>
      <w:bookmarkStart w:id="3248" w:name="_Toc175350750"/>
      <w:bookmarkStart w:id="3249" w:name="_Toc180146687"/>
      <w:bookmarkStart w:id="3250" w:name="_Toc180249185"/>
      <w:bookmarkStart w:id="3251" w:name="_Toc183379139"/>
      <w:bookmarkStart w:id="3252" w:name="_Toc195349132"/>
      <w:bookmarkStart w:id="3253" w:name="_Toc195349720"/>
      <w:bookmarkStart w:id="3254" w:name="_Toc209623461"/>
      <w:r w:rsidRPr="00332316">
        <w:t>6.3.7</w:t>
      </w:r>
      <w:r w:rsidRPr="00332316">
        <w:tab/>
        <w:t>Error Handling</w:t>
      </w:r>
      <w:bookmarkEnd w:id="3010"/>
      <w:bookmarkEnd w:id="3246"/>
      <w:bookmarkEnd w:id="3247"/>
      <w:bookmarkEnd w:id="3248"/>
      <w:bookmarkEnd w:id="3249"/>
      <w:bookmarkEnd w:id="3250"/>
      <w:bookmarkEnd w:id="3251"/>
      <w:bookmarkEnd w:id="3252"/>
      <w:bookmarkEnd w:id="3253"/>
      <w:bookmarkEnd w:id="3254"/>
    </w:p>
    <w:p w14:paraId="7E323D1A" w14:textId="77777777" w:rsidR="00332316" w:rsidRPr="00332316" w:rsidRDefault="00332316" w:rsidP="00332316">
      <w:pPr>
        <w:pStyle w:val="Heading4"/>
      </w:pPr>
      <w:bookmarkStart w:id="3255" w:name="_Toc129252575"/>
      <w:bookmarkStart w:id="3256" w:name="_Toc160452837"/>
      <w:bookmarkStart w:id="3257" w:name="_Toc164869765"/>
      <w:bookmarkStart w:id="3258" w:name="_Toc175350751"/>
      <w:bookmarkStart w:id="3259" w:name="_Toc180146688"/>
      <w:bookmarkStart w:id="3260" w:name="_Toc180249186"/>
      <w:bookmarkStart w:id="3261" w:name="_Toc183379140"/>
      <w:bookmarkStart w:id="3262" w:name="_Toc195349133"/>
      <w:bookmarkStart w:id="3263" w:name="_Toc195349721"/>
      <w:bookmarkStart w:id="3264" w:name="_Toc209623462"/>
      <w:r w:rsidRPr="00332316">
        <w:t>6.3.7.1</w:t>
      </w:r>
      <w:r w:rsidRPr="00332316">
        <w:tab/>
        <w:t>General</w:t>
      </w:r>
      <w:bookmarkEnd w:id="3255"/>
      <w:bookmarkEnd w:id="3256"/>
      <w:bookmarkEnd w:id="3257"/>
      <w:bookmarkEnd w:id="3258"/>
      <w:bookmarkEnd w:id="3259"/>
      <w:bookmarkEnd w:id="3260"/>
      <w:bookmarkEnd w:id="3261"/>
      <w:bookmarkEnd w:id="3262"/>
      <w:bookmarkEnd w:id="3263"/>
      <w:bookmarkEnd w:id="3264"/>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65" w:name="_Toc129252576"/>
      <w:bookmarkStart w:id="3266" w:name="_Toc160452838"/>
      <w:bookmarkStart w:id="3267" w:name="_Toc164869766"/>
      <w:bookmarkStart w:id="3268" w:name="_Toc175350752"/>
      <w:bookmarkStart w:id="3269" w:name="_Toc180146689"/>
      <w:bookmarkStart w:id="3270" w:name="_Toc180249187"/>
      <w:bookmarkStart w:id="3271" w:name="_Toc183379141"/>
      <w:bookmarkStart w:id="3272" w:name="_Toc195349134"/>
      <w:bookmarkStart w:id="3273" w:name="_Toc195349722"/>
      <w:bookmarkStart w:id="3274" w:name="_Toc209623463"/>
      <w:r w:rsidRPr="00332316">
        <w:lastRenderedPageBreak/>
        <w:t>6.3.7.2</w:t>
      </w:r>
      <w:r w:rsidRPr="00332316">
        <w:tab/>
        <w:t>Protocol Errors</w:t>
      </w:r>
      <w:bookmarkEnd w:id="3265"/>
      <w:bookmarkEnd w:id="3266"/>
      <w:bookmarkEnd w:id="3267"/>
      <w:bookmarkEnd w:id="3268"/>
      <w:bookmarkEnd w:id="3269"/>
      <w:bookmarkEnd w:id="3270"/>
      <w:bookmarkEnd w:id="3271"/>
      <w:bookmarkEnd w:id="3272"/>
      <w:bookmarkEnd w:id="3273"/>
      <w:bookmarkEnd w:id="327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75" w:name="_Toc129252577"/>
      <w:bookmarkStart w:id="3276" w:name="_Toc160452839"/>
      <w:bookmarkStart w:id="3277" w:name="_Toc164869767"/>
      <w:bookmarkStart w:id="3278" w:name="_Toc175350753"/>
      <w:bookmarkStart w:id="3279" w:name="_Toc180146690"/>
      <w:bookmarkStart w:id="3280" w:name="_Toc180249188"/>
      <w:bookmarkStart w:id="3281" w:name="_Toc183379142"/>
      <w:bookmarkStart w:id="3282" w:name="_Toc195349135"/>
      <w:bookmarkStart w:id="3283" w:name="_Toc195349723"/>
      <w:bookmarkStart w:id="3284" w:name="_Toc209623464"/>
      <w:r w:rsidRPr="00332316">
        <w:t>6.3.7.3</w:t>
      </w:r>
      <w:r w:rsidRPr="00332316">
        <w:tab/>
        <w:t>Application Errors</w:t>
      </w:r>
      <w:bookmarkEnd w:id="3275"/>
      <w:bookmarkEnd w:id="3276"/>
      <w:bookmarkEnd w:id="3277"/>
      <w:bookmarkEnd w:id="3278"/>
      <w:bookmarkEnd w:id="3279"/>
      <w:bookmarkEnd w:id="3280"/>
      <w:bookmarkEnd w:id="3281"/>
      <w:bookmarkEnd w:id="3282"/>
      <w:bookmarkEnd w:id="3283"/>
      <w:bookmarkEnd w:id="3284"/>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85" w:name="_Toc129252578"/>
      <w:bookmarkStart w:id="3286" w:name="_Toc160452840"/>
      <w:bookmarkStart w:id="3287" w:name="_Toc164869768"/>
      <w:bookmarkStart w:id="3288" w:name="_Toc175350754"/>
      <w:bookmarkStart w:id="3289" w:name="_Toc180146691"/>
      <w:bookmarkStart w:id="3290" w:name="_Toc180249189"/>
      <w:bookmarkStart w:id="3291" w:name="_Toc183379143"/>
      <w:bookmarkStart w:id="3292" w:name="_Toc195349136"/>
      <w:bookmarkStart w:id="3293" w:name="_Toc195349724"/>
      <w:bookmarkStart w:id="3294" w:name="_Toc209623465"/>
      <w:r w:rsidRPr="00332316">
        <w:t>6.3.8</w:t>
      </w:r>
      <w:r w:rsidRPr="00332316">
        <w:rPr>
          <w:lang w:eastAsia="zh-CN"/>
        </w:rPr>
        <w:tab/>
        <w:t>Feature negotiation</w:t>
      </w:r>
      <w:bookmarkEnd w:id="3285"/>
      <w:bookmarkEnd w:id="3286"/>
      <w:bookmarkEnd w:id="3287"/>
      <w:bookmarkEnd w:id="3288"/>
      <w:bookmarkEnd w:id="3289"/>
      <w:bookmarkEnd w:id="3290"/>
      <w:bookmarkEnd w:id="3291"/>
      <w:bookmarkEnd w:id="3292"/>
      <w:bookmarkEnd w:id="3293"/>
      <w:bookmarkEnd w:id="3294"/>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95" w:name="_Toc129252579"/>
      <w:bookmarkStart w:id="3296" w:name="_Toc160452841"/>
      <w:bookmarkStart w:id="3297" w:name="_Toc164869769"/>
      <w:bookmarkStart w:id="3298" w:name="_Toc175350755"/>
      <w:bookmarkStart w:id="3299" w:name="_Toc180146692"/>
      <w:bookmarkStart w:id="3300" w:name="_Toc180249190"/>
      <w:bookmarkStart w:id="3301" w:name="_Toc183379144"/>
      <w:bookmarkStart w:id="3302" w:name="_Toc195349137"/>
      <w:bookmarkStart w:id="3303" w:name="_Toc195349725"/>
      <w:bookmarkStart w:id="3304" w:name="_Toc209623466"/>
      <w:r w:rsidRPr="00332316">
        <w:t>6.3.9</w:t>
      </w:r>
      <w:r w:rsidRPr="00332316">
        <w:tab/>
        <w:t>Security</w:t>
      </w:r>
      <w:bookmarkEnd w:id="3295"/>
      <w:bookmarkEnd w:id="3296"/>
      <w:bookmarkEnd w:id="3297"/>
      <w:bookmarkEnd w:id="3298"/>
      <w:bookmarkEnd w:id="3299"/>
      <w:bookmarkEnd w:id="3300"/>
      <w:bookmarkEnd w:id="3301"/>
      <w:bookmarkEnd w:id="3302"/>
      <w:bookmarkEnd w:id="3303"/>
      <w:bookmarkEnd w:id="3304"/>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05" w:name="_Toc160452842"/>
      <w:bookmarkStart w:id="3306" w:name="_Toc164869770"/>
      <w:bookmarkStart w:id="3307" w:name="_Toc175350756"/>
      <w:bookmarkStart w:id="3308" w:name="_Toc180146693"/>
      <w:bookmarkStart w:id="3309" w:name="_Toc180249191"/>
      <w:bookmarkStart w:id="3310" w:name="_Toc183379145"/>
      <w:bookmarkStart w:id="3311" w:name="_Toc195349138"/>
      <w:bookmarkStart w:id="3312" w:name="_Toc195349726"/>
      <w:bookmarkStart w:id="3313" w:name="_Toc209623467"/>
      <w:r w:rsidR="00FD7038" w:rsidRPr="00FD7038">
        <w:lastRenderedPageBreak/>
        <w:t>6.4</w:t>
      </w:r>
      <w:r w:rsidR="00FD7038" w:rsidRPr="00FD7038">
        <w:tab/>
        <w:t>UAE_DAASupport Service API</w:t>
      </w:r>
      <w:bookmarkEnd w:id="3305"/>
      <w:bookmarkEnd w:id="3306"/>
      <w:bookmarkEnd w:id="3307"/>
      <w:bookmarkEnd w:id="3308"/>
      <w:bookmarkEnd w:id="3309"/>
      <w:bookmarkEnd w:id="3310"/>
      <w:bookmarkEnd w:id="3311"/>
      <w:bookmarkEnd w:id="3312"/>
      <w:bookmarkEnd w:id="3313"/>
    </w:p>
    <w:p w14:paraId="03FE0A75" w14:textId="77777777" w:rsidR="00FD7038" w:rsidRPr="00FD7038" w:rsidRDefault="00FD7038" w:rsidP="00FD7038">
      <w:pPr>
        <w:pStyle w:val="Heading3"/>
      </w:pPr>
      <w:bookmarkStart w:id="3314" w:name="_Toc160452843"/>
      <w:bookmarkStart w:id="3315" w:name="_Toc164869771"/>
      <w:bookmarkStart w:id="3316" w:name="_Toc175350757"/>
      <w:bookmarkStart w:id="3317" w:name="_Toc180146694"/>
      <w:bookmarkStart w:id="3318" w:name="_Toc180249192"/>
      <w:bookmarkStart w:id="3319" w:name="_Toc183379146"/>
      <w:bookmarkStart w:id="3320" w:name="_Toc195349139"/>
      <w:bookmarkStart w:id="3321" w:name="_Toc195349727"/>
      <w:bookmarkStart w:id="3322" w:name="_Toc209623468"/>
      <w:r w:rsidRPr="00FD7038">
        <w:t>6.4.1</w:t>
      </w:r>
      <w:r w:rsidRPr="00FD7038">
        <w:tab/>
        <w:t>Introduction</w:t>
      </w:r>
      <w:bookmarkEnd w:id="3314"/>
      <w:bookmarkEnd w:id="3315"/>
      <w:bookmarkEnd w:id="3316"/>
      <w:bookmarkEnd w:id="3317"/>
      <w:bookmarkEnd w:id="3318"/>
      <w:bookmarkEnd w:id="3319"/>
      <w:bookmarkEnd w:id="3320"/>
      <w:bookmarkEnd w:id="3321"/>
      <w:bookmarkEnd w:id="332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3" w:name="_Toc160452844"/>
      <w:bookmarkStart w:id="3324" w:name="_Toc164869772"/>
      <w:bookmarkStart w:id="3325" w:name="_Toc175350758"/>
      <w:bookmarkStart w:id="3326" w:name="_Toc180146695"/>
      <w:bookmarkStart w:id="3327" w:name="_Toc180249193"/>
      <w:bookmarkStart w:id="3328" w:name="_Toc183379147"/>
      <w:bookmarkStart w:id="3329" w:name="_Toc195349140"/>
      <w:bookmarkStart w:id="3330" w:name="_Toc195349728"/>
      <w:bookmarkStart w:id="3331" w:name="_Toc209623469"/>
      <w:r w:rsidRPr="00FD7038">
        <w:t>6.4.2</w:t>
      </w:r>
      <w:r w:rsidRPr="00FD7038">
        <w:tab/>
        <w:t>Usage of HTTP</w:t>
      </w:r>
      <w:bookmarkEnd w:id="3323"/>
      <w:bookmarkEnd w:id="3324"/>
      <w:bookmarkEnd w:id="3325"/>
      <w:bookmarkEnd w:id="3326"/>
      <w:bookmarkEnd w:id="3327"/>
      <w:bookmarkEnd w:id="3328"/>
      <w:bookmarkEnd w:id="3329"/>
      <w:bookmarkEnd w:id="3330"/>
      <w:bookmarkEnd w:id="3331"/>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2" w:name="_Toc160452845"/>
      <w:bookmarkStart w:id="3333" w:name="_Toc164869773"/>
      <w:bookmarkStart w:id="3334" w:name="_Toc175350759"/>
      <w:bookmarkStart w:id="3335" w:name="_Toc180146696"/>
      <w:bookmarkStart w:id="3336" w:name="_Toc180249194"/>
      <w:bookmarkStart w:id="3337" w:name="_Toc183379148"/>
      <w:bookmarkStart w:id="3338" w:name="_Toc195349141"/>
      <w:bookmarkStart w:id="3339" w:name="_Toc195349729"/>
      <w:bookmarkStart w:id="3340" w:name="_Toc209623470"/>
      <w:r w:rsidRPr="00FD7038">
        <w:t>6.4.3</w:t>
      </w:r>
      <w:r w:rsidRPr="00FD7038">
        <w:tab/>
        <w:t>Resources</w:t>
      </w:r>
      <w:bookmarkEnd w:id="3332"/>
      <w:bookmarkEnd w:id="3333"/>
      <w:bookmarkEnd w:id="3334"/>
      <w:bookmarkEnd w:id="3335"/>
      <w:bookmarkEnd w:id="3336"/>
      <w:bookmarkEnd w:id="3337"/>
      <w:bookmarkEnd w:id="3338"/>
      <w:bookmarkEnd w:id="3339"/>
      <w:bookmarkEnd w:id="3340"/>
    </w:p>
    <w:p w14:paraId="330A4B87" w14:textId="77777777" w:rsidR="00FD7038" w:rsidRPr="00FD7038" w:rsidRDefault="00FD7038" w:rsidP="00FD7038">
      <w:pPr>
        <w:pStyle w:val="Heading4"/>
      </w:pPr>
      <w:bookmarkStart w:id="3341" w:name="_Toc160452846"/>
      <w:bookmarkStart w:id="3342" w:name="_Toc164869774"/>
      <w:bookmarkStart w:id="3343" w:name="_Toc175350760"/>
      <w:bookmarkStart w:id="3344" w:name="_Toc180146697"/>
      <w:bookmarkStart w:id="3345" w:name="_Toc180249195"/>
      <w:bookmarkStart w:id="3346" w:name="_Toc183379149"/>
      <w:bookmarkStart w:id="3347" w:name="_Toc195349142"/>
      <w:bookmarkStart w:id="3348" w:name="_Toc195349730"/>
      <w:bookmarkStart w:id="3349" w:name="_Toc209623471"/>
      <w:r w:rsidRPr="00FD7038">
        <w:t>6.4.3.1</w:t>
      </w:r>
      <w:r w:rsidRPr="00FD7038">
        <w:tab/>
        <w:t>Overview</w:t>
      </w:r>
      <w:bookmarkEnd w:id="3341"/>
      <w:bookmarkEnd w:id="3342"/>
      <w:bookmarkEnd w:id="3343"/>
      <w:bookmarkEnd w:id="3344"/>
      <w:bookmarkEnd w:id="3345"/>
      <w:bookmarkEnd w:id="3346"/>
      <w:bookmarkEnd w:id="3347"/>
      <w:bookmarkEnd w:id="3348"/>
      <w:bookmarkEnd w:id="3349"/>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45pt;height:155.95pt" o:ole="">
            <v:imagedata r:id="rId90" o:title=""/>
          </v:shape>
          <o:OLEObject Type="Embed" ProgID="Word.Document.8" ShapeID="_x0000_i1065" DrawAspect="Content" ObjectID="_1820236644"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0" w:name="_Toc160452847"/>
      <w:bookmarkStart w:id="3351" w:name="_Toc164869775"/>
      <w:bookmarkStart w:id="3352" w:name="_Toc175350761"/>
      <w:bookmarkStart w:id="3353" w:name="_Toc180146698"/>
      <w:bookmarkStart w:id="3354" w:name="_Toc180249196"/>
      <w:bookmarkStart w:id="3355" w:name="_Toc183379150"/>
      <w:bookmarkStart w:id="3356" w:name="_Toc195349143"/>
      <w:bookmarkStart w:id="3357" w:name="_Toc195349731"/>
      <w:bookmarkStart w:id="3358" w:name="_Toc209623472"/>
      <w:r w:rsidRPr="00FD7038">
        <w:t>6.4.3.2</w:t>
      </w:r>
      <w:r w:rsidRPr="00FD7038">
        <w:tab/>
        <w:t>Resource: DAA Policies</w:t>
      </w:r>
      <w:bookmarkEnd w:id="3350"/>
      <w:bookmarkEnd w:id="3351"/>
      <w:bookmarkEnd w:id="3352"/>
      <w:bookmarkEnd w:id="3353"/>
      <w:bookmarkEnd w:id="3354"/>
      <w:bookmarkEnd w:id="3355"/>
      <w:bookmarkEnd w:id="3356"/>
      <w:bookmarkEnd w:id="3357"/>
      <w:bookmarkEnd w:id="3358"/>
    </w:p>
    <w:p w14:paraId="6BA734A6" w14:textId="77777777" w:rsidR="00FD7038" w:rsidRPr="00FD7038" w:rsidRDefault="00FD7038" w:rsidP="00FD7038">
      <w:pPr>
        <w:pStyle w:val="Heading5"/>
      </w:pPr>
      <w:bookmarkStart w:id="3359" w:name="_Toc160452848"/>
      <w:bookmarkStart w:id="3360" w:name="_Toc164869776"/>
      <w:bookmarkStart w:id="3361" w:name="_Toc175350762"/>
      <w:bookmarkStart w:id="3362" w:name="_Toc180146699"/>
      <w:bookmarkStart w:id="3363" w:name="_Toc180249197"/>
      <w:bookmarkStart w:id="3364" w:name="_Toc183379151"/>
      <w:bookmarkStart w:id="3365" w:name="_Toc195349144"/>
      <w:bookmarkStart w:id="3366" w:name="_Toc195349732"/>
      <w:bookmarkStart w:id="3367" w:name="_Toc209623473"/>
      <w:r w:rsidRPr="00FD7038">
        <w:t>6.4.3.2.1</w:t>
      </w:r>
      <w:r w:rsidRPr="00FD7038">
        <w:tab/>
        <w:t>Description</w:t>
      </w:r>
      <w:bookmarkEnd w:id="3359"/>
      <w:bookmarkEnd w:id="3360"/>
      <w:bookmarkEnd w:id="3361"/>
      <w:bookmarkEnd w:id="3362"/>
      <w:bookmarkEnd w:id="3363"/>
      <w:bookmarkEnd w:id="3364"/>
      <w:bookmarkEnd w:id="3365"/>
      <w:bookmarkEnd w:id="3366"/>
      <w:bookmarkEnd w:id="336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68" w:name="_Toc160452849"/>
      <w:bookmarkStart w:id="3369" w:name="_Toc164869777"/>
      <w:bookmarkStart w:id="3370" w:name="_Toc175350763"/>
      <w:bookmarkStart w:id="3371" w:name="_Toc180146700"/>
      <w:bookmarkStart w:id="3372" w:name="_Toc180249198"/>
      <w:bookmarkStart w:id="3373" w:name="_Toc183379152"/>
      <w:bookmarkStart w:id="3374" w:name="_Toc195349145"/>
      <w:bookmarkStart w:id="3375" w:name="_Toc195349733"/>
      <w:bookmarkStart w:id="3376" w:name="_Toc209623474"/>
      <w:r w:rsidRPr="00FD7038">
        <w:t>6.4.3.2.2</w:t>
      </w:r>
      <w:r w:rsidRPr="00FD7038">
        <w:tab/>
        <w:t>Resource Definition</w:t>
      </w:r>
      <w:bookmarkEnd w:id="3368"/>
      <w:bookmarkEnd w:id="3369"/>
      <w:bookmarkEnd w:id="3370"/>
      <w:bookmarkEnd w:id="3371"/>
      <w:bookmarkEnd w:id="3372"/>
      <w:bookmarkEnd w:id="3373"/>
      <w:bookmarkEnd w:id="3374"/>
      <w:bookmarkEnd w:id="3375"/>
      <w:bookmarkEnd w:id="3376"/>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77" w:name="_Toc160452850"/>
      <w:bookmarkStart w:id="3378" w:name="_Toc164869778"/>
      <w:bookmarkStart w:id="3379" w:name="_Toc175350764"/>
      <w:bookmarkStart w:id="3380" w:name="_Toc180146701"/>
      <w:bookmarkStart w:id="3381" w:name="_Toc180249199"/>
      <w:bookmarkStart w:id="3382" w:name="_Toc183379153"/>
      <w:bookmarkStart w:id="3383" w:name="_Toc195349146"/>
      <w:bookmarkStart w:id="3384" w:name="_Toc195349734"/>
      <w:bookmarkStart w:id="3385" w:name="_Toc209623475"/>
      <w:r w:rsidRPr="00FD7038">
        <w:t>6.4.3.2.3</w:t>
      </w:r>
      <w:r w:rsidRPr="00FD7038">
        <w:tab/>
        <w:t>Resource Standard Methods</w:t>
      </w:r>
      <w:bookmarkEnd w:id="3377"/>
      <w:bookmarkEnd w:id="3378"/>
      <w:bookmarkEnd w:id="3379"/>
      <w:bookmarkEnd w:id="3380"/>
      <w:bookmarkEnd w:id="3381"/>
      <w:bookmarkEnd w:id="3382"/>
      <w:bookmarkEnd w:id="3383"/>
      <w:bookmarkEnd w:id="3384"/>
      <w:bookmarkEnd w:id="3385"/>
    </w:p>
    <w:p w14:paraId="6F542FAE" w14:textId="77777777" w:rsidR="00FD7038" w:rsidRPr="00FD7038" w:rsidRDefault="00FD7038" w:rsidP="00FD7038">
      <w:pPr>
        <w:pStyle w:val="Heading6"/>
      </w:pPr>
      <w:bookmarkStart w:id="3386" w:name="_Toc160452851"/>
      <w:bookmarkStart w:id="3387" w:name="_Toc164869779"/>
      <w:bookmarkStart w:id="3388" w:name="_Toc175350765"/>
      <w:bookmarkStart w:id="3389" w:name="_Toc180146702"/>
      <w:bookmarkStart w:id="3390" w:name="_Toc180249200"/>
      <w:bookmarkStart w:id="3391" w:name="_Toc183379154"/>
      <w:bookmarkStart w:id="3392" w:name="_Toc195349147"/>
      <w:bookmarkStart w:id="3393" w:name="_Toc195349735"/>
      <w:bookmarkStart w:id="3394" w:name="_Toc209623476"/>
      <w:r w:rsidRPr="00FD7038">
        <w:t>6.4.3.2.3.1</w:t>
      </w:r>
      <w:r w:rsidRPr="00FD7038">
        <w:tab/>
        <w:t>GET</w:t>
      </w:r>
      <w:bookmarkEnd w:id="3386"/>
      <w:bookmarkEnd w:id="3387"/>
      <w:bookmarkEnd w:id="3388"/>
      <w:bookmarkEnd w:id="3389"/>
      <w:bookmarkEnd w:id="3390"/>
      <w:bookmarkEnd w:id="3391"/>
      <w:bookmarkEnd w:id="3392"/>
      <w:bookmarkEnd w:id="3393"/>
      <w:bookmarkEnd w:id="3394"/>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3395" w:name="_Toc160452852"/>
      <w:bookmarkStart w:id="3396" w:name="_Toc164869780"/>
      <w:bookmarkStart w:id="3397" w:name="_Toc175350766"/>
      <w:bookmarkStart w:id="3398" w:name="_Toc180146703"/>
      <w:bookmarkStart w:id="3399" w:name="_Toc180249201"/>
      <w:bookmarkStart w:id="3400" w:name="_Toc183379155"/>
      <w:bookmarkStart w:id="3401" w:name="_Toc195349148"/>
      <w:bookmarkStart w:id="3402" w:name="_Toc195349736"/>
      <w:bookmarkStart w:id="3403" w:name="_Toc209623477"/>
      <w:r w:rsidRPr="00FD7038">
        <w:t>6.4.3.2.3.2</w:t>
      </w:r>
      <w:r w:rsidRPr="00FD7038">
        <w:tab/>
        <w:t>POST</w:t>
      </w:r>
      <w:bookmarkEnd w:id="3395"/>
      <w:bookmarkEnd w:id="3396"/>
      <w:bookmarkEnd w:id="3397"/>
      <w:bookmarkEnd w:id="3398"/>
      <w:bookmarkEnd w:id="3399"/>
      <w:bookmarkEnd w:id="3400"/>
      <w:bookmarkEnd w:id="3401"/>
      <w:bookmarkEnd w:id="3402"/>
      <w:bookmarkEnd w:id="3403"/>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04" w:name="_Toc160452853"/>
      <w:bookmarkStart w:id="3405" w:name="_Toc164869781"/>
      <w:bookmarkStart w:id="3406" w:name="_Toc175350767"/>
      <w:bookmarkStart w:id="3407" w:name="_Toc180146704"/>
      <w:bookmarkStart w:id="3408" w:name="_Toc180249202"/>
      <w:bookmarkStart w:id="3409" w:name="_Toc183379156"/>
      <w:bookmarkStart w:id="3410" w:name="_Toc195349149"/>
      <w:bookmarkStart w:id="3411" w:name="_Toc195349737"/>
      <w:bookmarkStart w:id="3412" w:name="_Toc209623478"/>
      <w:r w:rsidRPr="00FD7038">
        <w:t>6.4.3.2.4</w:t>
      </w:r>
      <w:r w:rsidRPr="00FD7038">
        <w:tab/>
        <w:t>Resource Custom Operations</w:t>
      </w:r>
      <w:bookmarkEnd w:id="3404"/>
      <w:bookmarkEnd w:id="3405"/>
      <w:bookmarkEnd w:id="3406"/>
      <w:bookmarkEnd w:id="3407"/>
      <w:bookmarkEnd w:id="3408"/>
      <w:bookmarkEnd w:id="3409"/>
      <w:bookmarkEnd w:id="3410"/>
      <w:bookmarkEnd w:id="3411"/>
      <w:bookmarkEnd w:id="3412"/>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3" w:name="_Toc160452854"/>
      <w:bookmarkStart w:id="3414" w:name="_Toc164869782"/>
      <w:bookmarkStart w:id="3415" w:name="_Toc175350768"/>
      <w:bookmarkStart w:id="3416" w:name="_Toc180146705"/>
      <w:bookmarkStart w:id="3417" w:name="_Toc180249203"/>
      <w:bookmarkStart w:id="3418" w:name="_Toc183379157"/>
      <w:bookmarkStart w:id="3419" w:name="_Toc195349150"/>
      <w:bookmarkStart w:id="3420" w:name="_Toc195349738"/>
      <w:bookmarkStart w:id="3421" w:name="_Toc209623479"/>
      <w:r w:rsidRPr="00FD7038">
        <w:t>6.4.3.3</w:t>
      </w:r>
      <w:r w:rsidRPr="00FD7038">
        <w:tab/>
        <w:t>Resource: Individual DAA Policy</w:t>
      </w:r>
      <w:bookmarkEnd w:id="3413"/>
      <w:bookmarkEnd w:id="3414"/>
      <w:bookmarkEnd w:id="3415"/>
      <w:bookmarkEnd w:id="3416"/>
      <w:bookmarkEnd w:id="3417"/>
      <w:bookmarkEnd w:id="3418"/>
      <w:bookmarkEnd w:id="3419"/>
      <w:bookmarkEnd w:id="3420"/>
      <w:bookmarkEnd w:id="3421"/>
    </w:p>
    <w:p w14:paraId="43A67C3A" w14:textId="77777777" w:rsidR="00FD7038" w:rsidRPr="00FD7038" w:rsidRDefault="00FD7038" w:rsidP="00FD7038">
      <w:pPr>
        <w:pStyle w:val="Heading5"/>
      </w:pPr>
      <w:bookmarkStart w:id="3422" w:name="_Toc160452855"/>
      <w:bookmarkStart w:id="3423" w:name="_Toc164869783"/>
      <w:bookmarkStart w:id="3424" w:name="_Toc175350769"/>
      <w:bookmarkStart w:id="3425" w:name="_Toc180146706"/>
      <w:bookmarkStart w:id="3426" w:name="_Toc180249204"/>
      <w:bookmarkStart w:id="3427" w:name="_Toc183379158"/>
      <w:bookmarkStart w:id="3428" w:name="_Toc195349151"/>
      <w:bookmarkStart w:id="3429" w:name="_Toc195349739"/>
      <w:bookmarkStart w:id="3430" w:name="_Toc209623480"/>
      <w:r w:rsidRPr="00FD7038">
        <w:t>6.4.3.3.1</w:t>
      </w:r>
      <w:r w:rsidRPr="00FD7038">
        <w:tab/>
        <w:t>Description</w:t>
      </w:r>
      <w:bookmarkEnd w:id="3422"/>
      <w:bookmarkEnd w:id="3423"/>
      <w:bookmarkEnd w:id="3424"/>
      <w:bookmarkEnd w:id="3425"/>
      <w:bookmarkEnd w:id="3426"/>
      <w:bookmarkEnd w:id="3427"/>
      <w:bookmarkEnd w:id="3428"/>
      <w:bookmarkEnd w:id="3429"/>
      <w:bookmarkEnd w:id="3430"/>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1" w:name="_Toc160452856"/>
      <w:bookmarkStart w:id="3432" w:name="_Toc164869784"/>
      <w:bookmarkStart w:id="3433" w:name="_Toc175350770"/>
      <w:bookmarkStart w:id="3434" w:name="_Toc180146707"/>
      <w:bookmarkStart w:id="3435" w:name="_Toc180249205"/>
      <w:bookmarkStart w:id="3436" w:name="_Toc183379159"/>
      <w:bookmarkStart w:id="3437" w:name="_Toc195349152"/>
      <w:bookmarkStart w:id="3438" w:name="_Toc195349740"/>
      <w:bookmarkStart w:id="3439" w:name="_Toc209623481"/>
      <w:r w:rsidRPr="00FD7038">
        <w:t>6.4.3.3.2</w:t>
      </w:r>
      <w:r w:rsidRPr="00FD7038">
        <w:tab/>
        <w:t>Resource Definition</w:t>
      </w:r>
      <w:bookmarkEnd w:id="3431"/>
      <w:bookmarkEnd w:id="3432"/>
      <w:bookmarkEnd w:id="3433"/>
      <w:bookmarkEnd w:id="3434"/>
      <w:bookmarkEnd w:id="3435"/>
      <w:bookmarkEnd w:id="3436"/>
      <w:bookmarkEnd w:id="3437"/>
      <w:bookmarkEnd w:id="3438"/>
      <w:bookmarkEnd w:id="3439"/>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0" w:name="_Toc160452857"/>
      <w:bookmarkStart w:id="3441" w:name="_Toc164869785"/>
      <w:bookmarkStart w:id="3442" w:name="_Toc175350771"/>
      <w:bookmarkStart w:id="3443" w:name="_Toc180146708"/>
      <w:bookmarkStart w:id="3444" w:name="_Toc180249206"/>
      <w:bookmarkStart w:id="3445" w:name="_Toc183379160"/>
      <w:bookmarkStart w:id="3446" w:name="_Toc195349153"/>
      <w:bookmarkStart w:id="3447" w:name="_Toc195349741"/>
      <w:bookmarkStart w:id="3448" w:name="_Toc209623482"/>
      <w:r w:rsidRPr="00FD7038">
        <w:t>6.4.3.3.3</w:t>
      </w:r>
      <w:r w:rsidRPr="00FD7038">
        <w:tab/>
        <w:t>Resource Standard Methods</w:t>
      </w:r>
      <w:bookmarkEnd w:id="3440"/>
      <w:bookmarkEnd w:id="3441"/>
      <w:bookmarkEnd w:id="3442"/>
      <w:bookmarkEnd w:id="3443"/>
      <w:bookmarkEnd w:id="3444"/>
      <w:bookmarkEnd w:id="3445"/>
      <w:bookmarkEnd w:id="3446"/>
      <w:bookmarkEnd w:id="3447"/>
      <w:bookmarkEnd w:id="3448"/>
    </w:p>
    <w:p w14:paraId="5B11F15B" w14:textId="77777777" w:rsidR="00FD7038" w:rsidRPr="00FD7038" w:rsidRDefault="00FD7038" w:rsidP="00FD7038">
      <w:pPr>
        <w:pStyle w:val="Heading6"/>
      </w:pPr>
      <w:bookmarkStart w:id="3449" w:name="_Toc160452858"/>
      <w:bookmarkStart w:id="3450" w:name="_Toc164869786"/>
      <w:bookmarkStart w:id="3451" w:name="_Toc175350772"/>
      <w:bookmarkStart w:id="3452" w:name="_Toc180146709"/>
      <w:bookmarkStart w:id="3453" w:name="_Toc180249207"/>
      <w:bookmarkStart w:id="3454" w:name="_Toc183379161"/>
      <w:bookmarkStart w:id="3455" w:name="_Toc195349154"/>
      <w:bookmarkStart w:id="3456" w:name="_Toc195349742"/>
      <w:bookmarkStart w:id="3457" w:name="_Toc209623483"/>
      <w:r w:rsidRPr="00FD7038">
        <w:t>6.4.3.3.3.1</w:t>
      </w:r>
      <w:r w:rsidRPr="00FD7038">
        <w:tab/>
        <w:t>GET</w:t>
      </w:r>
      <w:bookmarkEnd w:id="3449"/>
      <w:bookmarkEnd w:id="3450"/>
      <w:bookmarkEnd w:id="3451"/>
      <w:bookmarkEnd w:id="3452"/>
      <w:bookmarkEnd w:id="3453"/>
      <w:bookmarkEnd w:id="3454"/>
      <w:bookmarkEnd w:id="3455"/>
      <w:bookmarkEnd w:id="3456"/>
      <w:bookmarkEnd w:id="345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3458" w:name="_Toc160452859"/>
      <w:bookmarkStart w:id="3459" w:name="_Toc164869787"/>
      <w:bookmarkStart w:id="3460" w:name="_Toc175350773"/>
      <w:bookmarkStart w:id="3461" w:name="_Toc180146710"/>
      <w:bookmarkStart w:id="3462" w:name="_Toc180249208"/>
      <w:bookmarkStart w:id="3463" w:name="_Toc183379162"/>
      <w:bookmarkStart w:id="3464" w:name="_Toc195349155"/>
      <w:bookmarkStart w:id="3465" w:name="_Toc195349743"/>
      <w:bookmarkStart w:id="3466" w:name="_Toc209623484"/>
      <w:r w:rsidRPr="00FD7038">
        <w:t>6.4.3.3.3.2</w:t>
      </w:r>
      <w:r w:rsidRPr="00FD7038">
        <w:tab/>
        <w:t>PUT</w:t>
      </w:r>
      <w:bookmarkEnd w:id="3458"/>
      <w:bookmarkEnd w:id="3459"/>
      <w:bookmarkEnd w:id="3460"/>
      <w:bookmarkEnd w:id="3461"/>
      <w:bookmarkEnd w:id="3462"/>
      <w:bookmarkEnd w:id="3463"/>
      <w:bookmarkEnd w:id="3464"/>
      <w:bookmarkEnd w:id="3465"/>
      <w:bookmarkEnd w:id="3466"/>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3467" w:name="_Toc160452860"/>
      <w:bookmarkStart w:id="3468" w:name="_Toc164869788"/>
      <w:bookmarkStart w:id="3469" w:name="_Toc175350774"/>
      <w:bookmarkStart w:id="3470" w:name="_Toc180146711"/>
      <w:bookmarkStart w:id="3471" w:name="_Toc180249209"/>
      <w:bookmarkStart w:id="3472" w:name="_Toc183379163"/>
      <w:bookmarkStart w:id="3473" w:name="_Toc195349156"/>
      <w:bookmarkStart w:id="3474" w:name="_Toc195349744"/>
      <w:bookmarkStart w:id="3475" w:name="_Toc209623485"/>
      <w:r w:rsidRPr="00FD7038">
        <w:t>6.4.3.3.3.</w:t>
      </w:r>
      <w:r w:rsidR="00B31885">
        <w:t>3</w:t>
      </w:r>
      <w:r w:rsidRPr="00FD7038">
        <w:tab/>
        <w:t>PATCH</w:t>
      </w:r>
      <w:bookmarkEnd w:id="3467"/>
      <w:bookmarkEnd w:id="3468"/>
      <w:bookmarkEnd w:id="3469"/>
      <w:bookmarkEnd w:id="3470"/>
      <w:bookmarkEnd w:id="3471"/>
      <w:bookmarkEnd w:id="3472"/>
      <w:bookmarkEnd w:id="3473"/>
      <w:bookmarkEnd w:id="3474"/>
      <w:bookmarkEnd w:id="3475"/>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3476" w:name="_Toc160452861"/>
      <w:bookmarkStart w:id="3477" w:name="_Toc164869789"/>
      <w:bookmarkStart w:id="3478" w:name="_Toc175350775"/>
      <w:bookmarkStart w:id="3479" w:name="_Toc180146712"/>
      <w:bookmarkStart w:id="3480" w:name="_Toc180249210"/>
      <w:bookmarkStart w:id="3481" w:name="_Toc183379164"/>
      <w:bookmarkStart w:id="3482" w:name="_Toc195349157"/>
      <w:bookmarkStart w:id="3483" w:name="_Toc195349745"/>
      <w:bookmarkStart w:id="3484" w:name="_Toc209623486"/>
      <w:r w:rsidRPr="00FD7038">
        <w:t>6.4.3.3.3.4</w:t>
      </w:r>
      <w:r w:rsidRPr="00FD7038">
        <w:tab/>
        <w:t>DELETE</w:t>
      </w:r>
      <w:bookmarkEnd w:id="3476"/>
      <w:bookmarkEnd w:id="3477"/>
      <w:bookmarkEnd w:id="3478"/>
      <w:bookmarkEnd w:id="3479"/>
      <w:bookmarkEnd w:id="3480"/>
      <w:bookmarkEnd w:id="3481"/>
      <w:bookmarkEnd w:id="3482"/>
      <w:bookmarkEnd w:id="3483"/>
      <w:bookmarkEnd w:id="3484"/>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85" w:name="_Toc160452862"/>
      <w:bookmarkStart w:id="3486" w:name="_Toc164869790"/>
      <w:bookmarkStart w:id="3487" w:name="_Toc175350776"/>
      <w:bookmarkStart w:id="3488" w:name="_Toc180146713"/>
      <w:bookmarkStart w:id="3489" w:name="_Toc180249211"/>
      <w:bookmarkStart w:id="3490" w:name="_Toc183379165"/>
      <w:bookmarkStart w:id="3491" w:name="_Toc195349158"/>
      <w:bookmarkStart w:id="3492" w:name="_Toc195349746"/>
      <w:bookmarkStart w:id="3493" w:name="_Toc209623487"/>
      <w:r w:rsidRPr="00FD7038">
        <w:t>6.4.3.3.4</w:t>
      </w:r>
      <w:r w:rsidRPr="00FD7038">
        <w:tab/>
        <w:t>Resource Custom Operations</w:t>
      </w:r>
      <w:bookmarkEnd w:id="3485"/>
      <w:bookmarkEnd w:id="3486"/>
      <w:bookmarkEnd w:id="3487"/>
      <w:bookmarkEnd w:id="3488"/>
      <w:bookmarkEnd w:id="3489"/>
      <w:bookmarkEnd w:id="3490"/>
      <w:bookmarkEnd w:id="3491"/>
      <w:bookmarkEnd w:id="3492"/>
      <w:bookmarkEnd w:id="3493"/>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94" w:name="_Toc160452863"/>
      <w:bookmarkStart w:id="3495" w:name="_Toc164869791"/>
      <w:bookmarkStart w:id="3496" w:name="_Toc175350777"/>
      <w:bookmarkStart w:id="3497" w:name="_Toc180146714"/>
      <w:bookmarkStart w:id="3498" w:name="_Toc180249212"/>
      <w:bookmarkStart w:id="3499" w:name="_Toc183379166"/>
      <w:bookmarkStart w:id="3500" w:name="_Toc195349159"/>
      <w:bookmarkStart w:id="3501" w:name="_Toc195349747"/>
      <w:bookmarkStart w:id="3502" w:name="_Toc209623488"/>
      <w:r w:rsidRPr="00FD7038">
        <w:t>6.4.4</w:t>
      </w:r>
      <w:r w:rsidRPr="00FD7038">
        <w:tab/>
        <w:t>Custom Operations without associated resources</w:t>
      </w:r>
      <w:bookmarkEnd w:id="3494"/>
      <w:bookmarkEnd w:id="3495"/>
      <w:bookmarkEnd w:id="3496"/>
      <w:bookmarkEnd w:id="3497"/>
      <w:bookmarkEnd w:id="3498"/>
      <w:bookmarkEnd w:id="3499"/>
      <w:bookmarkEnd w:id="3500"/>
      <w:bookmarkEnd w:id="3501"/>
      <w:bookmarkEnd w:id="3502"/>
    </w:p>
    <w:p w14:paraId="1E2F1F05" w14:textId="77777777" w:rsidR="00FD7038" w:rsidRPr="00FD7038" w:rsidRDefault="00FD7038" w:rsidP="00FD7038">
      <w:pPr>
        <w:pStyle w:val="Heading4"/>
      </w:pPr>
      <w:bookmarkStart w:id="3503" w:name="_Toc160452864"/>
      <w:bookmarkStart w:id="3504" w:name="_Toc164869792"/>
      <w:bookmarkStart w:id="3505" w:name="_Toc175350778"/>
      <w:bookmarkStart w:id="3506" w:name="_Toc180146715"/>
      <w:bookmarkStart w:id="3507" w:name="_Toc180249213"/>
      <w:bookmarkStart w:id="3508" w:name="_Toc183379167"/>
      <w:bookmarkStart w:id="3509" w:name="_Toc195349160"/>
      <w:bookmarkStart w:id="3510" w:name="_Toc195349748"/>
      <w:bookmarkStart w:id="3511" w:name="_Toc209623489"/>
      <w:r w:rsidRPr="00FD7038">
        <w:t>6.4.4.1</w:t>
      </w:r>
      <w:r w:rsidRPr="00FD7038">
        <w:tab/>
        <w:t>Overview</w:t>
      </w:r>
      <w:bookmarkEnd w:id="3503"/>
      <w:bookmarkEnd w:id="3504"/>
      <w:bookmarkEnd w:id="3505"/>
      <w:bookmarkEnd w:id="3506"/>
      <w:bookmarkEnd w:id="3507"/>
      <w:bookmarkEnd w:id="3508"/>
      <w:bookmarkEnd w:id="3509"/>
      <w:bookmarkEnd w:id="3510"/>
      <w:bookmarkEnd w:id="3511"/>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45pt;height:89.25pt" o:ole="">
            <v:imagedata r:id="rId92" o:title=""/>
          </v:shape>
          <o:OLEObject Type="Embed" ProgID="Word.Document.8" ShapeID="_x0000_i1066" DrawAspect="Content" ObjectID="_1820236645"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2" w:name="_Toc160452865"/>
      <w:bookmarkStart w:id="3513" w:name="_Toc164869793"/>
      <w:bookmarkStart w:id="3514" w:name="_Toc175350779"/>
      <w:bookmarkStart w:id="3515" w:name="_Toc180146716"/>
      <w:bookmarkStart w:id="3516" w:name="_Toc180249214"/>
      <w:bookmarkStart w:id="3517" w:name="_Toc183379168"/>
      <w:bookmarkStart w:id="3518" w:name="_Toc195349161"/>
      <w:bookmarkStart w:id="3519" w:name="_Toc195349749"/>
      <w:bookmarkStart w:id="3520" w:name="_Toc209623490"/>
      <w:r w:rsidRPr="00FD7038">
        <w:t>6.4.4.2</w:t>
      </w:r>
      <w:r w:rsidRPr="00FD7038">
        <w:tab/>
        <w:t>Operation: InformDAAEvents</w:t>
      </w:r>
      <w:bookmarkEnd w:id="3512"/>
      <w:bookmarkEnd w:id="3513"/>
      <w:bookmarkEnd w:id="3514"/>
      <w:bookmarkEnd w:id="3515"/>
      <w:bookmarkEnd w:id="3516"/>
      <w:bookmarkEnd w:id="3517"/>
      <w:bookmarkEnd w:id="3518"/>
      <w:bookmarkEnd w:id="3519"/>
      <w:bookmarkEnd w:id="3520"/>
    </w:p>
    <w:p w14:paraId="788E6D2A" w14:textId="77777777" w:rsidR="00FD7038" w:rsidRPr="00FD7038" w:rsidRDefault="00FD7038" w:rsidP="00FD7038">
      <w:pPr>
        <w:pStyle w:val="Heading5"/>
      </w:pPr>
      <w:bookmarkStart w:id="3521" w:name="_Toc160452866"/>
      <w:bookmarkStart w:id="3522" w:name="_Toc164869794"/>
      <w:bookmarkStart w:id="3523" w:name="_Toc175350780"/>
      <w:bookmarkStart w:id="3524" w:name="_Toc180146717"/>
      <w:bookmarkStart w:id="3525" w:name="_Toc180249215"/>
      <w:bookmarkStart w:id="3526" w:name="_Toc183379169"/>
      <w:bookmarkStart w:id="3527" w:name="_Toc195349162"/>
      <w:bookmarkStart w:id="3528" w:name="_Toc195349750"/>
      <w:bookmarkStart w:id="3529" w:name="_Toc209623491"/>
      <w:r w:rsidRPr="00FD7038">
        <w:t>6.4.4.2.1</w:t>
      </w:r>
      <w:r w:rsidRPr="00FD7038">
        <w:tab/>
        <w:t>Description</w:t>
      </w:r>
      <w:bookmarkEnd w:id="3521"/>
      <w:bookmarkEnd w:id="3522"/>
      <w:bookmarkEnd w:id="3523"/>
      <w:bookmarkEnd w:id="3524"/>
      <w:bookmarkEnd w:id="3525"/>
      <w:bookmarkEnd w:id="3526"/>
      <w:bookmarkEnd w:id="3527"/>
      <w:bookmarkEnd w:id="3528"/>
      <w:bookmarkEnd w:id="3529"/>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0" w:name="_Toc160452867"/>
      <w:bookmarkStart w:id="3531" w:name="_Toc164869795"/>
      <w:bookmarkStart w:id="3532" w:name="_Toc175350781"/>
      <w:bookmarkStart w:id="3533" w:name="_Toc180146718"/>
      <w:bookmarkStart w:id="3534" w:name="_Toc180249216"/>
      <w:bookmarkStart w:id="3535" w:name="_Toc183379170"/>
      <w:bookmarkStart w:id="3536" w:name="_Toc195349163"/>
      <w:bookmarkStart w:id="3537" w:name="_Toc195349751"/>
      <w:bookmarkStart w:id="3538" w:name="_Toc209623492"/>
      <w:r w:rsidRPr="00FD7038">
        <w:t>6.4.4.2.2</w:t>
      </w:r>
      <w:r w:rsidRPr="00FD7038">
        <w:tab/>
        <w:t>Operation Definition</w:t>
      </w:r>
      <w:bookmarkEnd w:id="3530"/>
      <w:bookmarkEnd w:id="3531"/>
      <w:bookmarkEnd w:id="3532"/>
      <w:bookmarkEnd w:id="3533"/>
      <w:bookmarkEnd w:id="3534"/>
      <w:bookmarkEnd w:id="3535"/>
      <w:bookmarkEnd w:id="3536"/>
      <w:bookmarkEnd w:id="3537"/>
      <w:bookmarkEnd w:id="3538"/>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39" w:name="_Toc160452868"/>
      <w:bookmarkStart w:id="3540" w:name="_Toc164869796"/>
      <w:bookmarkStart w:id="3541" w:name="_Toc175350782"/>
      <w:bookmarkStart w:id="3542" w:name="_Toc180146719"/>
      <w:bookmarkStart w:id="3543" w:name="_Toc180249217"/>
      <w:bookmarkStart w:id="3544" w:name="_Toc183379171"/>
      <w:bookmarkStart w:id="3545" w:name="_Toc195349164"/>
      <w:bookmarkStart w:id="3546" w:name="_Toc195349752"/>
      <w:bookmarkStart w:id="3547" w:name="_Toc209623493"/>
      <w:r w:rsidRPr="00FD7038">
        <w:t>6.4.5</w:t>
      </w:r>
      <w:r w:rsidRPr="00FD7038">
        <w:tab/>
        <w:t>Notifications</w:t>
      </w:r>
      <w:bookmarkEnd w:id="3539"/>
      <w:bookmarkEnd w:id="3540"/>
      <w:bookmarkEnd w:id="3541"/>
      <w:bookmarkEnd w:id="3542"/>
      <w:bookmarkEnd w:id="3543"/>
      <w:bookmarkEnd w:id="3544"/>
      <w:bookmarkEnd w:id="3545"/>
      <w:bookmarkEnd w:id="3546"/>
      <w:bookmarkEnd w:id="3547"/>
    </w:p>
    <w:p w14:paraId="27429DB5" w14:textId="77777777" w:rsidR="00FD7038" w:rsidRPr="00FD7038" w:rsidRDefault="00FD7038" w:rsidP="00FD7038">
      <w:pPr>
        <w:pStyle w:val="Heading4"/>
      </w:pPr>
      <w:bookmarkStart w:id="3548" w:name="_Toc160452869"/>
      <w:bookmarkStart w:id="3549" w:name="_Toc164869797"/>
      <w:bookmarkStart w:id="3550" w:name="_Toc175350783"/>
      <w:bookmarkStart w:id="3551" w:name="_Toc180146720"/>
      <w:bookmarkStart w:id="3552" w:name="_Toc180249218"/>
      <w:bookmarkStart w:id="3553" w:name="_Toc183379172"/>
      <w:bookmarkStart w:id="3554" w:name="_Toc195349165"/>
      <w:bookmarkStart w:id="3555" w:name="_Toc195349753"/>
      <w:bookmarkStart w:id="3556" w:name="_Toc209623494"/>
      <w:r w:rsidRPr="00FD7038">
        <w:t>6.4.5.1</w:t>
      </w:r>
      <w:r w:rsidRPr="00FD7038">
        <w:tab/>
        <w:t>General</w:t>
      </w:r>
      <w:bookmarkEnd w:id="3548"/>
      <w:bookmarkEnd w:id="3549"/>
      <w:bookmarkEnd w:id="3550"/>
      <w:bookmarkEnd w:id="3551"/>
      <w:bookmarkEnd w:id="3552"/>
      <w:bookmarkEnd w:id="3553"/>
      <w:bookmarkEnd w:id="3554"/>
      <w:bookmarkEnd w:id="3555"/>
      <w:bookmarkEnd w:id="3556"/>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57" w:name="_Toc160452870"/>
      <w:bookmarkStart w:id="3558" w:name="_Toc164869798"/>
      <w:bookmarkStart w:id="3559" w:name="_Toc175350784"/>
      <w:bookmarkStart w:id="3560" w:name="_Toc180146721"/>
      <w:bookmarkStart w:id="3561" w:name="_Toc180249219"/>
      <w:bookmarkStart w:id="3562" w:name="_Toc183379173"/>
      <w:bookmarkStart w:id="3563" w:name="_Toc195349166"/>
      <w:bookmarkStart w:id="3564" w:name="_Toc195349754"/>
      <w:bookmarkStart w:id="3565" w:name="_Toc209623495"/>
      <w:r w:rsidRPr="00FD7038">
        <w:lastRenderedPageBreak/>
        <w:t>6.4</w:t>
      </w:r>
      <w:r w:rsidRPr="00FD7038">
        <w:rPr>
          <w:lang w:val="en-US"/>
        </w:rPr>
        <w:t>.5.2</w:t>
      </w:r>
      <w:r w:rsidRPr="00FD7038">
        <w:rPr>
          <w:lang w:val="en-US"/>
        </w:rPr>
        <w:tab/>
        <w:t>DAA Policy Configuration Completion Status Notification</w:t>
      </w:r>
      <w:bookmarkEnd w:id="3557"/>
      <w:bookmarkEnd w:id="3558"/>
      <w:bookmarkEnd w:id="3559"/>
      <w:bookmarkEnd w:id="3560"/>
      <w:bookmarkEnd w:id="3561"/>
      <w:bookmarkEnd w:id="3562"/>
      <w:bookmarkEnd w:id="3563"/>
      <w:bookmarkEnd w:id="3564"/>
      <w:bookmarkEnd w:id="3565"/>
    </w:p>
    <w:p w14:paraId="44710290" w14:textId="77777777" w:rsidR="00FD7038" w:rsidRPr="00FD7038" w:rsidRDefault="00FD7038" w:rsidP="00FD7038">
      <w:pPr>
        <w:pStyle w:val="Heading5"/>
        <w:rPr>
          <w:noProof/>
          <w:lang w:val="en-US"/>
        </w:rPr>
      </w:pPr>
      <w:bookmarkStart w:id="3566" w:name="_Toc160452871"/>
      <w:bookmarkStart w:id="3567" w:name="_Toc164869799"/>
      <w:bookmarkStart w:id="3568" w:name="_Toc175350785"/>
      <w:bookmarkStart w:id="3569" w:name="_Toc180146722"/>
      <w:bookmarkStart w:id="3570" w:name="_Toc180249220"/>
      <w:bookmarkStart w:id="3571" w:name="_Toc183379174"/>
      <w:bookmarkStart w:id="3572" w:name="_Toc195349167"/>
      <w:bookmarkStart w:id="3573" w:name="_Toc195349755"/>
      <w:bookmarkStart w:id="3574" w:name="_Toc209623496"/>
      <w:r w:rsidRPr="00FD7038">
        <w:t>6.4</w:t>
      </w:r>
      <w:r w:rsidRPr="00FD7038">
        <w:rPr>
          <w:lang w:val="en-US"/>
        </w:rPr>
        <w:t>.5.2</w:t>
      </w:r>
      <w:r w:rsidRPr="00FD7038">
        <w:rPr>
          <w:noProof/>
          <w:lang w:val="en-US"/>
        </w:rPr>
        <w:t>.1</w:t>
      </w:r>
      <w:r w:rsidRPr="00FD7038">
        <w:rPr>
          <w:noProof/>
          <w:lang w:val="en-US"/>
        </w:rPr>
        <w:tab/>
        <w:t>Description</w:t>
      </w:r>
      <w:bookmarkEnd w:id="3566"/>
      <w:bookmarkEnd w:id="3567"/>
      <w:bookmarkEnd w:id="3568"/>
      <w:bookmarkEnd w:id="3569"/>
      <w:bookmarkEnd w:id="3570"/>
      <w:bookmarkEnd w:id="3571"/>
      <w:bookmarkEnd w:id="3572"/>
      <w:bookmarkEnd w:id="3573"/>
      <w:bookmarkEnd w:id="3574"/>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75" w:name="_Toc160452872"/>
      <w:bookmarkStart w:id="3576" w:name="_Toc164869800"/>
      <w:bookmarkStart w:id="3577" w:name="_Toc175350786"/>
      <w:bookmarkStart w:id="3578" w:name="_Toc180146723"/>
      <w:bookmarkStart w:id="3579" w:name="_Toc180249221"/>
      <w:bookmarkStart w:id="3580" w:name="_Toc183379175"/>
      <w:bookmarkStart w:id="3581" w:name="_Toc195349168"/>
      <w:bookmarkStart w:id="3582" w:name="_Toc195349756"/>
      <w:bookmarkStart w:id="3583" w:name="_Toc209623497"/>
      <w:r w:rsidRPr="00FD7038">
        <w:t>6.4.5.2</w:t>
      </w:r>
      <w:r w:rsidRPr="00FD7038">
        <w:rPr>
          <w:noProof/>
        </w:rPr>
        <w:t>.2</w:t>
      </w:r>
      <w:r w:rsidRPr="00FD7038">
        <w:rPr>
          <w:noProof/>
        </w:rPr>
        <w:tab/>
        <w:t>Target URI</w:t>
      </w:r>
      <w:bookmarkEnd w:id="3575"/>
      <w:bookmarkEnd w:id="3576"/>
      <w:bookmarkEnd w:id="3577"/>
      <w:bookmarkEnd w:id="3578"/>
      <w:bookmarkEnd w:id="3579"/>
      <w:bookmarkEnd w:id="3580"/>
      <w:bookmarkEnd w:id="3581"/>
      <w:bookmarkEnd w:id="3582"/>
      <w:bookmarkEnd w:id="3583"/>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84" w:name="_Toc160452873"/>
      <w:bookmarkStart w:id="3585" w:name="_Toc164869801"/>
      <w:bookmarkStart w:id="3586" w:name="_Toc175350787"/>
      <w:bookmarkStart w:id="3587" w:name="_Toc180146724"/>
      <w:bookmarkStart w:id="3588" w:name="_Toc180249222"/>
      <w:bookmarkStart w:id="3589" w:name="_Toc183379176"/>
      <w:bookmarkStart w:id="3590" w:name="_Toc195349169"/>
      <w:bookmarkStart w:id="3591" w:name="_Toc195349757"/>
      <w:bookmarkStart w:id="3592" w:name="_Toc209623498"/>
      <w:r w:rsidRPr="00FD7038">
        <w:t>6.4.5.2</w:t>
      </w:r>
      <w:r w:rsidRPr="00FD7038">
        <w:rPr>
          <w:noProof/>
        </w:rPr>
        <w:t>.3</w:t>
      </w:r>
      <w:r w:rsidRPr="00FD7038">
        <w:rPr>
          <w:noProof/>
        </w:rPr>
        <w:tab/>
        <w:t>Standard Methods</w:t>
      </w:r>
      <w:bookmarkEnd w:id="3584"/>
      <w:bookmarkEnd w:id="3585"/>
      <w:bookmarkEnd w:id="3586"/>
      <w:bookmarkEnd w:id="3587"/>
      <w:bookmarkEnd w:id="3588"/>
      <w:bookmarkEnd w:id="3589"/>
      <w:bookmarkEnd w:id="3590"/>
      <w:bookmarkEnd w:id="3591"/>
      <w:bookmarkEnd w:id="3592"/>
    </w:p>
    <w:p w14:paraId="7FF5E3D3" w14:textId="77777777" w:rsidR="00FD7038" w:rsidRPr="00FD7038" w:rsidRDefault="00FD7038" w:rsidP="00FD7038">
      <w:pPr>
        <w:pStyle w:val="Heading6"/>
        <w:rPr>
          <w:noProof/>
        </w:rPr>
      </w:pPr>
      <w:bookmarkStart w:id="3593" w:name="_Toc160452874"/>
      <w:bookmarkStart w:id="3594" w:name="_Toc164869802"/>
      <w:bookmarkStart w:id="3595" w:name="_Toc175350788"/>
      <w:bookmarkStart w:id="3596" w:name="_Toc180146725"/>
      <w:bookmarkStart w:id="3597" w:name="_Toc180249223"/>
      <w:bookmarkStart w:id="3598" w:name="_Toc183379177"/>
      <w:bookmarkStart w:id="3599" w:name="_Toc195349170"/>
      <w:bookmarkStart w:id="3600" w:name="_Toc195349758"/>
      <w:bookmarkStart w:id="3601" w:name="_Toc209623499"/>
      <w:r w:rsidRPr="00FD7038">
        <w:t>6.4.5.2.3</w:t>
      </w:r>
      <w:r w:rsidRPr="00FD7038">
        <w:rPr>
          <w:noProof/>
        </w:rPr>
        <w:t>.1</w:t>
      </w:r>
      <w:r w:rsidRPr="00FD7038">
        <w:rPr>
          <w:noProof/>
        </w:rPr>
        <w:tab/>
        <w:t>POST</w:t>
      </w:r>
      <w:bookmarkEnd w:id="3593"/>
      <w:bookmarkEnd w:id="3594"/>
      <w:bookmarkEnd w:id="3595"/>
      <w:bookmarkEnd w:id="3596"/>
      <w:bookmarkEnd w:id="3597"/>
      <w:bookmarkEnd w:id="3598"/>
      <w:bookmarkEnd w:id="3599"/>
      <w:bookmarkEnd w:id="3600"/>
      <w:bookmarkEnd w:id="3601"/>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2" w:name="_Toc160452875"/>
      <w:bookmarkStart w:id="3603" w:name="_Toc164869803"/>
      <w:bookmarkStart w:id="3604" w:name="_Toc175350789"/>
      <w:bookmarkStart w:id="3605" w:name="_Toc180146726"/>
      <w:bookmarkStart w:id="3606" w:name="_Toc180249224"/>
      <w:bookmarkStart w:id="3607" w:name="_Toc183379178"/>
      <w:bookmarkStart w:id="3608" w:name="_Toc195349171"/>
      <w:bookmarkStart w:id="3609" w:name="_Toc195349759"/>
      <w:bookmarkStart w:id="3610" w:name="_Toc209623500"/>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2"/>
      <w:bookmarkEnd w:id="3603"/>
      <w:bookmarkEnd w:id="3604"/>
      <w:bookmarkEnd w:id="3605"/>
      <w:bookmarkEnd w:id="3606"/>
      <w:bookmarkEnd w:id="3607"/>
      <w:bookmarkEnd w:id="3608"/>
      <w:bookmarkEnd w:id="3609"/>
      <w:bookmarkEnd w:id="3610"/>
    </w:p>
    <w:p w14:paraId="5BB0259A" w14:textId="77777777" w:rsidR="00FD7038" w:rsidRPr="00FD7038" w:rsidRDefault="00FD7038" w:rsidP="00FD7038">
      <w:pPr>
        <w:pStyle w:val="Heading5"/>
        <w:rPr>
          <w:noProof/>
          <w:lang w:val="en-US"/>
        </w:rPr>
      </w:pPr>
      <w:bookmarkStart w:id="3611" w:name="_Toc160452876"/>
      <w:bookmarkStart w:id="3612" w:name="_Toc164869804"/>
      <w:bookmarkStart w:id="3613" w:name="_Toc175350790"/>
      <w:bookmarkStart w:id="3614" w:name="_Toc180146727"/>
      <w:bookmarkStart w:id="3615" w:name="_Toc180249225"/>
      <w:bookmarkStart w:id="3616" w:name="_Toc183379179"/>
      <w:bookmarkStart w:id="3617" w:name="_Toc195349172"/>
      <w:bookmarkStart w:id="3618" w:name="_Toc195349760"/>
      <w:bookmarkStart w:id="3619" w:name="_Toc209623501"/>
      <w:r w:rsidRPr="00FD7038">
        <w:t>6.4</w:t>
      </w:r>
      <w:r w:rsidRPr="00FD7038">
        <w:rPr>
          <w:lang w:val="en-US"/>
        </w:rPr>
        <w:t>.5.3</w:t>
      </w:r>
      <w:r w:rsidRPr="00FD7038">
        <w:rPr>
          <w:noProof/>
          <w:lang w:val="en-US"/>
        </w:rPr>
        <w:t>.1</w:t>
      </w:r>
      <w:r w:rsidRPr="00FD7038">
        <w:rPr>
          <w:noProof/>
          <w:lang w:val="en-US"/>
        </w:rPr>
        <w:tab/>
        <w:t>Description</w:t>
      </w:r>
      <w:bookmarkEnd w:id="3611"/>
      <w:bookmarkEnd w:id="3612"/>
      <w:bookmarkEnd w:id="3613"/>
      <w:bookmarkEnd w:id="3614"/>
      <w:bookmarkEnd w:id="3615"/>
      <w:bookmarkEnd w:id="3616"/>
      <w:bookmarkEnd w:id="3617"/>
      <w:bookmarkEnd w:id="3618"/>
      <w:bookmarkEnd w:id="3619"/>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0" w:name="_Toc160452877"/>
      <w:bookmarkStart w:id="3621" w:name="_Toc164869805"/>
      <w:bookmarkStart w:id="3622" w:name="_Toc175350791"/>
      <w:bookmarkStart w:id="3623" w:name="_Toc180146728"/>
      <w:bookmarkStart w:id="3624" w:name="_Toc180249226"/>
      <w:bookmarkStart w:id="3625" w:name="_Toc183379180"/>
      <w:bookmarkStart w:id="3626" w:name="_Toc195349173"/>
      <w:bookmarkStart w:id="3627" w:name="_Toc195349761"/>
      <w:bookmarkStart w:id="3628" w:name="_Toc209623502"/>
      <w:r w:rsidRPr="00FD7038">
        <w:t>6.4.5.3</w:t>
      </w:r>
      <w:r w:rsidRPr="00FD7038">
        <w:rPr>
          <w:noProof/>
        </w:rPr>
        <w:t>.2</w:t>
      </w:r>
      <w:r w:rsidRPr="00FD7038">
        <w:rPr>
          <w:noProof/>
        </w:rPr>
        <w:tab/>
        <w:t>Target URI</w:t>
      </w:r>
      <w:bookmarkEnd w:id="3620"/>
      <w:bookmarkEnd w:id="3621"/>
      <w:bookmarkEnd w:id="3622"/>
      <w:bookmarkEnd w:id="3623"/>
      <w:bookmarkEnd w:id="3624"/>
      <w:bookmarkEnd w:id="3625"/>
      <w:bookmarkEnd w:id="3626"/>
      <w:bookmarkEnd w:id="3627"/>
      <w:bookmarkEnd w:id="3628"/>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29" w:name="_Toc160452878"/>
      <w:bookmarkStart w:id="3630" w:name="_Toc164869806"/>
      <w:bookmarkStart w:id="3631" w:name="_Toc175350792"/>
      <w:bookmarkStart w:id="3632" w:name="_Toc180146729"/>
      <w:bookmarkStart w:id="3633" w:name="_Toc180249227"/>
      <w:bookmarkStart w:id="3634" w:name="_Toc183379181"/>
      <w:bookmarkStart w:id="3635" w:name="_Toc195349174"/>
      <w:bookmarkStart w:id="3636" w:name="_Toc195349762"/>
      <w:bookmarkStart w:id="3637" w:name="_Toc209623503"/>
      <w:r w:rsidRPr="00FD7038">
        <w:t>6.4.5.3</w:t>
      </w:r>
      <w:r w:rsidRPr="00FD7038">
        <w:rPr>
          <w:noProof/>
        </w:rPr>
        <w:t>.3</w:t>
      </w:r>
      <w:r w:rsidRPr="00FD7038">
        <w:rPr>
          <w:noProof/>
        </w:rPr>
        <w:tab/>
        <w:t>Standard Methods</w:t>
      </w:r>
      <w:bookmarkEnd w:id="3629"/>
      <w:bookmarkEnd w:id="3630"/>
      <w:bookmarkEnd w:id="3631"/>
      <w:bookmarkEnd w:id="3632"/>
      <w:bookmarkEnd w:id="3633"/>
      <w:bookmarkEnd w:id="3634"/>
      <w:bookmarkEnd w:id="3635"/>
      <w:bookmarkEnd w:id="3636"/>
      <w:bookmarkEnd w:id="3637"/>
    </w:p>
    <w:p w14:paraId="7D169772" w14:textId="77777777" w:rsidR="00FD7038" w:rsidRPr="00FD7038" w:rsidRDefault="00FD7038" w:rsidP="00FD7038">
      <w:pPr>
        <w:pStyle w:val="Heading6"/>
        <w:rPr>
          <w:noProof/>
        </w:rPr>
      </w:pPr>
      <w:bookmarkStart w:id="3638" w:name="_Toc160452879"/>
      <w:bookmarkStart w:id="3639" w:name="_Toc164869807"/>
      <w:bookmarkStart w:id="3640" w:name="_Toc175350793"/>
      <w:bookmarkStart w:id="3641" w:name="_Toc180146730"/>
      <w:bookmarkStart w:id="3642" w:name="_Toc180249228"/>
      <w:bookmarkStart w:id="3643" w:name="_Toc183379182"/>
      <w:bookmarkStart w:id="3644" w:name="_Toc195349175"/>
      <w:bookmarkStart w:id="3645" w:name="_Toc195349763"/>
      <w:bookmarkStart w:id="3646" w:name="_Toc209623504"/>
      <w:r w:rsidRPr="00FD7038">
        <w:t>6.4.5.3.3</w:t>
      </w:r>
      <w:r w:rsidRPr="00FD7038">
        <w:rPr>
          <w:noProof/>
        </w:rPr>
        <w:t>.1</w:t>
      </w:r>
      <w:r w:rsidRPr="00FD7038">
        <w:rPr>
          <w:noProof/>
        </w:rPr>
        <w:tab/>
        <w:t>POST</w:t>
      </w:r>
      <w:bookmarkEnd w:id="3638"/>
      <w:bookmarkEnd w:id="3639"/>
      <w:bookmarkEnd w:id="3640"/>
      <w:bookmarkEnd w:id="3641"/>
      <w:bookmarkEnd w:id="3642"/>
      <w:bookmarkEnd w:id="3643"/>
      <w:bookmarkEnd w:id="3644"/>
      <w:bookmarkEnd w:id="3645"/>
      <w:bookmarkEnd w:id="3646"/>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47" w:name="_Toc160452880"/>
      <w:bookmarkStart w:id="3648" w:name="_Toc164869808"/>
      <w:bookmarkStart w:id="3649" w:name="_Toc175350794"/>
      <w:bookmarkStart w:id="3650" w:name="_Toc180146731"/>
      <w:bookmarkStart w:id="3651" w:name="_Toc180249229"/>
      <w:bookmarkStart w:id="3652" w:name="_Toc183379183"/>
      <w:bookmarkStart w:id="3653" w:name="_Toc195349176"/>
      <w:bookmarkStart w:id="3654" w:name="_Toc195349764"/>
      <w:bookmarkStart w:id="3655" w:name="_Toc209623505"/>
      <w:r w:rsidRPr="00FD7038">
        <w:t>6.4.6</w:t>
      </w:r>
      <w:r w:rsidRPr="00FD7038">
        <w:tab/>
        <w:t>Data Model</w:t>
      </w:r>
      <w:bookmarkEnd w:id="3647"/>
      <w:bookmarkEnd w:id="3648"/>
      <w:bookmarkEnd w:id="3649"/>
      <w:bookmarkEnd w:id="3650"/>
      <w:bookmarkEnd w:id="3651"/>
      <w:bookmarkEnd w:id="3652"/>
      <w:bookmarkEnd w:id="3653"/>
      <w:bookmarkEnd w:id="3654"/>
      <w:bookmarkEnd w:id="3655"/>
    </w:p>
    <w:p w14:paraId="3E9A5720" w14:textId="77777777" w:rsidR="00FD7038" w:rsidRPr="00FD7038" w:rsidRDefault="00FD7038" w:rsidP="00FD7038">
      <w:pPr>
        <w:pStyle w:val="Heading4"/>
      </w:pPr>
      <w:bookmarkStart w:id="3656" w:name="_Toc160452881"/>
      <w:bookmarkStart w:id="3657" w:name="_Toc164869809"/>
      <w:bookmarkStart w:id="3658" w:name="_Toc175350795"/>
      <w:bookmarkStart w:id="3659" w:name="_Toc180146732"/>
      <w:bookmarkStart w:id="3660" w:name="_Toc180249230"/>
      <w:bookmarkStart w:id="3661" w:name="_Toc183379184"/>
      <w:bookmarkStart w:id="3662" w:name="_Toc195349177"/>
      <w:bookmarkStart w:id="3663" w:name="_Toc195349765"/>
      <w:bookmarkStart w:id="3664" w:name="_Toc209623506"/>
      <w:r w:rsidRPr="00FD7038">
        <w:t>6.4.6.1</w:t>
      </w:r>
      <w:r w:rsidRPr="00FD7038">
        <w:tab/>
        <w:t>General</w:t>
      </w:r>
      <w:bookmarkEnd w:id="3656"/>
      <w:bookmarkEnd w:id="3657"/>
      <w:bookmarkEnd w:id="3658"/>
      <w:bookmarkEnd w:id="3659"/>
      <w:bookmarkEnd w:id="3660"/>
      <w:bookmarkEnd w:id="3661"/>
      <w:bookmarkEnd w:id="3662"/>
      <w:bookmarkEnd w:id="3663"/>
      <w:bookmarkEnd w:id="3664"/>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65" w:name="_Toc160452882"/>
      <w:bookmarkStart w:id="3666" w:name="_Toc164869810"/>
      <w:bookmarkStart w:id="3667" w:name="_Toc175350796"/>
      <w:bookmarkStart w:id="3668" w:name="_Toc180146733"/>
      <w:bookmarkStart w:id="3669" w:name="_Toc180249231"/>
      <w:bookmarkStart w:id="3670" w:name="_Toc183379185"/>
      <w:bookmarkStart w:id="3671" w:name="_Toc195349178"/>
      <w:bookmarkStart w:id="3672" w:name="_Toc195349766"/>
      <w:bookmarkStart w:id="3673" w:name="_Toc209623507"/>
      <w:r w:rsidRPr="00FD7038">
        <w:t>6.4</w:t>
      </w:r>
      <w:r w:rsidRPr="00FD7038">
        <w:rPr>
          <w:lang w:val="en-US"/>
        </w:rPr>
        <w:t>.6.2</w:t>
      </w:r>
      <w:r w:rsidRPr="00FD7038">
        <w:rPr>
          <w:lang w:val="en-US"/>
        </w:rPr>
        <w:tab/>
        <w:t>Structured data types</w:t>
      </w:r>
      <w:bookmarkEnd w:id="3665"/>
      <w:bookmarkEnd w:id="3666"/>
      <w:bookmarkEnd w:id="3667"/>
      <w:bookmarkEnd w:id="3668"/>
      <w:bookmarkEnd w:id="3669"/>
      <w:bookmarkEnd w:id="3670"/>
      <w:bookmarkEnd w:id="3671"/>
      <w:bookmarkEnd w:id="3672"/>
      <w:bookmarkEnd w:id="3673"/>
    </w:p>
    <w:p w14:paraId="71CB4580" w14:textId="77777777" w:rsidR="00FD7038" w:rsidRPr="00FD7038" w:rsidRDefault="00FD7038" w:rsidP="00FD7038">
      <w:pPr>
        <w:pStyle w:val="Heading5"/>
      </w:pPr>
      <w:bookmarkStart w:id="3674" w:name="_Toc160452883"/>
      <w:bookmarkStart w:id="3675" w:name="_Toc164869811"/>
      <w:bookmarkStart w:id="3676" w:name="_Toc175350797"/>
      <w:bookmarkStart w:id="3677" w:name="_Toc180146734"/>
      <w:bookmarkStart w:id="3678" w:name="_Toc180249232"/>
      <w:bookmarkStart w:id="3679" w:name="_Toc183379186"/>
      <w:bookmarkStart w:id="3680" w:name="_Toc195349179"/>
      <w:bookmarkStart w:id="3681" w:name="_Toc195349767"/>
      <w:bookmarkStart w:id="3682" w:name="_Toc209623508"/>
      <w:r w:rsidRPr="00FD7038">
        <w:t>6.4.6.2.1</w:t>
      </w:r>
      <w:r w:rsidRPr="00FD7038">
        <w:tab/>
        <w:t>Introduction</w:t>
      </w:r>
      <w:bookmarkEnd w:id="3674"/>
      <w:bookmarkEnd w:id="3675"/>
      <w:bookmarkEnd w:id="3676"/>
      <w:bookmarkEnd w:id="3677"/>
      <w:bookmarkEnd w:id="3678"/>
      <w:bookmarkEnd w:id="3679"/>
      <w:bookmarkEnd w:id="3680"/>
      <w:bookmarkEnd w:id="3681"/>
      <w:bookmarkEnd w:id="368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3" w:name="_Toc160452884"/>
      <w:bookmarkStart w:id="3684" w:name="_Toc164869812"/>
      <w:bookmarkStart w:id="3685" w:name="_Toc175350798"/>
      <w:bookmarkStart w:id="3686" w:name="_Toc180146735"/>
      <w:bookmarkStart w:id="3687" w:name="_Toc180249233"/>
      <w:bookmarkStart w:id="3688" w:name="_Toc183379187"/>
      <w:bookmarkStart w:id="3689" w:name="_Toc195349180"/>
      <w:bookmarkStart w:id="3690" w:name="_Toc195349768"/>
      <w:bookmarkStart w:id="3691" w:name="_Toc209623509"/>
      <w:r w:rsidRPr="00FD7038">
        <w:lastRenderedPageBreak/>
        <w:t>6.4.6.2.2</w:t>
      </w:r>
      <w:r w:rsidRPr="00FD7038">
        <w:tab/>
        <w:t>Type: DAAPolReq</w:t>
      </w:r>
      <w:bookmarkEnd w:id="3683"/>
      <w:bookmarkEnd w:id="3684"/>
      <w:bookmarkEnd w:id="3685"/>
      <w:bookmarkEnd w:id="3686"/>
      <w:bookmarkEnd w:id="3687"/>
      <w:bookmarkEnd w:id="3688"/>
      <w:bookmarkEnd w:id="3689"/>
      <w:bookmarkEnd w:id="3690"/>
      <w:bookmarkEnd w:id="3691"/>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2" w:name="_Toc160452885"/>
      <w:bookmarkStart w:id="3693" w:name="_Toc164869813"/>
      <w:bookmarkStart w:id="3694" w:name="_Toc175350799"/>
      <w:bookmarkStart w:id="3695" w:name="_Toc180146736"/>
      <w:bookmarkStart w:id="3696" w:name="_Toc180249234"/>
      <w:bookmarkStart w:id="3697" w:name="_Toc183379188"/>
      <w:bookmarkStart w:id="3698" w:name="_Toc195349181"/>
      <w:bookmarkStart w:id="3699" w:name="_Toc195349769"/>
      <w:bookmarkStart w:id="3700" w:name="_Toc209623510"/>
      <w:r w:rsidRPr="00FD7038">
        <w:t>6.4.6.2.3</w:t>
      </w:r>
      <w:r w:rsidRPr="00FD7038">
        <w:tab/>
        <w:t>Type: DAAPolResp</w:t>
      </w:r>
      <w:bookmarkEnd w:id="3692"/>
      <w:bookmarkEnd w:id="3693"/>
      <w:bookmarkEnd w:id="3694"/>
      <w:bookmarkEnd w:id="3695"/>
      <w:bookmarkEnd w:id="3696"/>
      <w:bookmarkEnd w:id="3697"/>
      <w:bookmarkEnd w:id="3698"/>
      <w:bookmarkEnd w:id="3699"/>
      <w:bookmarkEnd w:id="3700"/>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1" w:name="_Toc160452886"/>
      <w:bookmarkStart w:id="3702" w:name="_Toc164869814"/>
      <w:bookmarkStart w:id="3703" w:name="_Toc175350800"/>
      <w:bookmarkStart w:id="3704" w:name="_Toc180146737"/>
      <w:bookmarkStart w:id="3705" w:name="_Toc180249235"/>
      <w:bookmarkStart w:id="3706" w:name="_Toc183379189"/>
      <w:bookmarkStart w:id="3707" w:name="_Toc195349182"/>
      <w:bookmarkStart w:id="3708" w:name="_Toc195349770"/>
      <w:bookmarkStart w:id="3709" w:name="_Toc209623511"/>
      <w:r w:rsidRPr="00FD7038">
        <w:t>6.4.6.2.4</w:t>
      </w:r>
      <w:r w:rsidRPr="00FD7038">
        <w:tab/>
        <w:t>Type: DAAPolicy</w:t>
      </w:r>
      <w:bookmarkEnd w:id="3701"/>
      <w:bookmarkEnd w:id="3702"/>
      <w:bookmarkEnd w:id="3703"/>
      <w:bookmarkEnd w:id="3704"/>
      <w:bookmarkEnd w:id="3705"/>
      <w:bookmarkEnd w:id="3706"/>
      <w:bookmarkEnd w:id="3707"/>
      <w:bookmarkEnd w:id="3708"/>
      <w:bookmarkEnd w:id="3709"/>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0" w:name="_Toc160452887"/>
      <w:bookmarkStart w:id="3711" w:name="_Toc164869815"/>
      <w:bookmarkStart w:id="3712" w:name="_Toc175350801"/>
      <w:bookmarkStart w:id="3713" w:name="_Toc180146738"/>
      <w:bookmarkStart w:id="3714" w:name="_Toc180249236"/>
      <w:bookmarkStart w:id="3715" w:name="_Toc183379190"/>
      <w:bookmarkStart w:id="3716" w:name="_Toc195349183"/>
      <w:bookmarkStart w:id="3717" w:name="_Toc195349771"/>
      <w:bookmarkStart w:id="3718" w:name="_Toc209623512"/>
      <w:r w:rsidRPr="00FD7038">
        <w:lastRenderedPageBreak/>
        <w:t>6.4.6.2.5</w:t>
      </w:r>
      <w:r w:rsidRPr="00FD7038">
        <w:tab/>
        <w:t>Type: DAAPolicyPatch</w:t>
      </w:r>
      <w:bookmarkEnd w:id="3710"/>
      <w:bookmarkEnd w:id="3711"/>
      <w:bookmarkEnd w:id="3712"/>
      <w:bookmarkEnd w:id="3713"/>
      <w:bookmarkEnd w:id="3714"/>
      <w:bookmarkEnd w:id="3715"/>
      <w:bookmarkEnd w:id="3716"/>
      <w:bookmarkEnd w:id="3717"/>
      <w:bookmarkEnd w:id="3718"/>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19" w:name="_Toc160452888"/>
      <w:bookmarkStart w:id="3720" w:name="_Toc164869816"/>
      <w:bookmarkStart w:id="3721" w:name="_Toc175350802"/>
      <w:bookmarkStart w:id="3722" w:name="_Toc180146739"/>
      <w:bookmarkStart w:id="3723" w:name="_Toc180249237"/>
      <w:bookmarkStart w:id="3724" w:name="_Toc183379191"/>
      <w:bookmarkStart w:id="3725" w:name="_Toc195349184"/>
      <w:bookmarkStart w:id="3726" w:name="_Toc195349772"/>
      <w:bookmarkStart w:id="3727" w:name="_Toc209623513"/>
      <w:r w:rsidRPr="00FD7038">
        <w:t>6.4.6.2.6</w:t>
      </w:r>
      <w:r w:rsidRPr="00FD7038">
        <w:tab/>
        <w:t>Type: DAAAppPolicy</w:t>
      </w:r>
      <w:bookmarkEnd w:id="3719"/>
      <w:bookmarkEnd w:id="3720"/>
      <w:bookmarkEnd w:id="3721"/>
      <w:bookmarkEnd w:id="3722"/>
      <w:bookmarkEnd w:id="3723"/>
      <w:bookmarkEnd w:id="3724"/>
      <w:bookmarkEnd w:id="3725"/>
      <w:bookmarkEnd w:id="3726"/>
      <w:bookmarkEnd w:id="372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28" w:name="_Toc160452889"/>
      <w:bookmarkStart w:id="3729" w:name="_Toc164869817"/>
      <w:bookmarkStart w:id="3730" w:name="_Toc175350803"/>
      <w:bookmarkStart w:id="3731" w:name="_Toc180146740"/>
      <w:bookmarkStart w:id="3732" w:name="_Toc180249238"/>
      <w:bookmarkStart w:id="3733" w:name="_Toc183379192"/>
      <w:bookmarkStart w:id="3734" w:name="_Toc195349185"/>
      <w:bookmarkStart w:id="3735" w:name="_Toc195349773"/>
      <w:bookmarkStart w:id="3736" w:name="_Toc209623514"/>
      <w:r w:rsidRPr="00FD7038">
        <w:lastRenderedPageBreak/>
        <w:t>6.4.6.2.7</w:t>
      </w:r>
      <w:r w:rsidRPr="00FD7038">
        <w:tab/>
        <w:t>Type: InformDAAEventsReq</w:t>
      </w:r>
      <w:bookmarkEnd w:id="3728"/>
      <w:bookmarkEnd w:id="3729"/>
      <w:bookmarkEnd w:id="3730"/>
      <w:bookmarkEnd w:id="3731"/>
      <w:bookmarkEnd w:id="3732"/>
      <w:bookmarkEnd w:id="3733"/>
      <w:bookmarkEnd w:id="3734"/>
      <w:bookmarkEnd w:id="3735"/>
      <w:bookmarkEnd w:id="3736"/>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37" w:name="_Toc160452890"/>
      <w:bookmarkStart w:id="3738" w:name="_Toc164869818"/>
      <w:bookmarkStart w:id="3739" w:name="_Toc175350804"/>
      <w:bookmarkStart w:id="3740" w:name="_Toc180146741"/>
      <w:bookmarkStart w:id="3741" w:name="_Toc180249239"/>
      <w:bookmarkStart w:id="3742" w:name="_Toc183379193"/>
      <w:bookmarkStart w:id="3743" w:name="_Toc195349186"/>
      <w:bookmarkStart w:id="3744" w:name="_Toc195349774"/>
      <w:bookmarkStart w:id="3745" w:name="_Toc209623515"/>
      <w:r w:rsidRPr="00FD7038">
        <w:t>6.4.6.2.8</w:t>
      </w:r>
      <w:r w:rsidRPr="00FD7038">
        <w:tab/>
        <w:t>Type: DAAPolConfigNotif</w:t>
      </w:r>
      <w:bookmarkEnd w:id="3737"/>
      <w:bookmarkEnd w:id="3738"/>
      <w:bookmarkEnd w:id="3739"/>
      <w:bookmarkEnd w:id="3740"/>
      <w:bookmarkEnd w:id="3741"/>
      <w:bookmarkEnd w:id="3742"/>
      <w:bookmarkEnd w:id="3743"/>
      <w:bookmarkEnd w:id="3744"/>
      <w:bookmarkEnd w:id="3745"/>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46" w:name="_Toc160452891"/>
      <w:bookmarkStart w:id="3747" w:name="_Toc164869819"/>
      <w:bookmarkStart w:id="3748" w:name="_Toc175350805"/>
      <w:bookmarkStart w:id="3749" w:name="_Toc180146742"/>
      <w:bookmarkStart w:id="3750" w:name="_Toc180249240"/>
      <w:bookmarkStart w:id="3751" w:name="_Toc183379194"/>
      <w:bookmarkStart w:id="3752" w:name="_Toc195349187"/>
      <w:bookmarkStart w:id="3753" w:name="_Toc195349775"/>
      <w:bookmarkStart w:id="3754" w:name="_Toc209623516"/>
      <w:r w:rsidRPr="00FD7038">
        <w:t>6.4.6.2.9</w:t>
      </w:r>
      <w:r w:rsidRPr="00FD7038">
        <w:tab/>
        <w:t>Type: DAAEventsInfo</w:t>
      </w:r>
      <w:bookmarkEnd w:id="3746"/>
      <w:bookmarkEnd w:id="3747"/>
      <w:bookmarkEnd w:id="3748"/>
      <w:bookmarkEnd w:id="3749"/>
      <w:bookmarkEnd w:id="3750"/>
      <w:bookmarkEnd w:id="3751"/>
      <w:bookmarkEnd w:id="3752"/>
      <w:bookmarkEnd w:id="3753"/>
      <w:bookmarkEnd w:id="3754"/>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55" w:name="_Toc160452892"/>
      <w:bookmarkStart w:id="3756" w:name="_Toc164869820"/>
      <w:bookmarkStart w:id="3757" w:name="_Toc175350806"/>
      <w:bookmarkStart w:id="3758" w:name="_Toc180146743"/>
      <w:bookmarkStart w:id="3759" w:name="_Toc180249241"/>
      <w:bookmarkStart w:id="3760" w:name="_Toc183379195"/>
      <w:bookmarkStart w:id="3761" w:name="_Toc195349188"/>
      <w:bookmarkStart w:id="3762" w:name="_Toc195349776"/>
      <w:bookmarkStart w:id="3763" w:name="_Toc209623517"/>
      <w:r w:rsidRPr="00FD7038">
        <w:t>6.4.6.2.10</w:t>
      </w:r>
      <w:r w:rsidRPr="00FD7038">
        <w:tab/>
        <w:t>Type: DAAEvent</w:t>
      </w:r>
      <w:bookmarkEnd w:id="3755"/>
      <w:bookmarkEnd w:id="3756"/>
      <w:bookmarkEnd w:id="3757"/>
      <w:bookmarkEnd w:id="3758"/>
      <w:bookmarkEnd w:id="3759"/>
      <w:bookmarkEnd w:id="3760"/>
      <w:bookmarkEnd w:id="3761"/>
      <w:bookmarkEnd w:id="3762"/>
      <w:bookmarkEnd w:id="3763"/>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64" w:name="_Toc180146744"/>
      <w:bookmarkStart w:id="3765" w:name="_Toc180249242"/>
      <w:bookmarkStart w:id="3766" w:name="_Toc183379196"/>
      <w:bookmarkStart w:id="3767" w:name="_Toc195349189"/>
      <w:bookmarkStart w:id="3768" w:name="_Toc195349777"/>
      <w:bookmarkStart w:id="3769" w:name="_Toc160452893"/>
      <w:bookmarkStart w:id="3770" w:name="_Toc164869821"/>
      <w:bookmarkStart w:id="3771" w:name="_Toc175350807"/>
      <w:bookmarkStart w:id="3772" w:name="_Toc209623518"/>
      <w:r w:rsidRPr="00FD7038">
        <w:lastRenderedPageBreak/>
        <w:t>6.4.6.</w:t>
      </w:r>
      <w:r w:rsidRPr="008F2097">
        <w:t>2.11</w:t>
      </w:r>
      <w:r w:rsidRPr="008F2097">
        <w:tab/>
        <w:t>Type: DAATriggThresholds</w:t>
      </w:r>
      <w:bookmarkEnd w:id="3764"/>
      <w:bookmarkEnd w:id="3765"/>
      <w:bookmarkEnd w:id="3766"/>
      <w:bookmarkEnd w:id="3767"/>
      <w:bookmarkEnd w:id="3768"/>
      <w:bookmarkEnd w:id="3772"/>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3" w:name="_Toc180146745"/>
      <w:bookmarkStart w:id="3774" w:name="_Toc180249243"/>
      <w:bookmarkStart w:id="3775" w:name="_Toc183379197"/>
      <w:bookmarkStart w:id="3776" w:name="_Toc195349190"/>
      <w:bookmarkStart w:id="3777" w:name="_Toc195349778"/>
      <w:bookmarkStart w:id="3778" w:name="_Toc209623519"/>
      <w:r w:rsidRPr="00FD7038">
        <w:t>6.4</w:t>
      </w:r>
      <w:r w:rsidRPr="00FD7038">
        <w:rPr>
          <w:lang w:val="en-US"/>
        </w:rPr>
        <w:t>.6.3</w:t>
      </w:r>
      <w:r w:rsidRPr="00FD7038">
        <w:rPr>
          <w:lang w:val="en-US"/>
        </w:rPr>
        <w:tab/>
        <w:t>Simple data types and enumerations</w:t>
      </w:r>
      <w:bookmarkEnd w:id="3769"/>
      <w:bookmarkEnd w:id="3770"/>
      <w:bookmarkEnd w:id="3771"/>
      <w:bookmarkEnd w:id="3773"/>
      <w:bookmarkEnd w:id="3774"/>
      <w:bookmarkEnd w:id="3775"/>
      <w:bookmarkEnd w:id="3776"/>
      <w:bookmarkEnd w:id="3777"/>
      <w:bookmarkEnd w:id="3778"/>
    </w:p>
    <w:p w14:paraId="054AF953" w14:textId="77777777" w:rsidR="00FD7038" w:rsidRPr="00FD7038" w:rsidRDefault="00FD7038" w:rsidP="00FD7038">
      <w:pPr>
        <w:pStyle w:val="Heading5"/>
      </w:pPr>
      <w:bookmarkStart w:id="3779" w:name="_Toc160452894"/>
      <w:bookmarkStart w:id="3780" w:name="_Toc164869822"/>
      <w:bookmarkStart w:id="3781" w:name="_Toc175350808"/>
      <w:bookmarkStart w:id="3782" w:name="_Toc180146746"/>
      <w:bookmarkStart w:id="3783" w:name="_Toc180249244"/>
      <w:bookmarkStart w:id="3784" w:name="_Toc183379198"/>
      <w:bookmarkStart w:id="3785" w:name="_Toc195349191"/>
      <w:bookmarkStart w:id="3786" w:name="_Toc195349779"/>
      <w:bookmarkStart w:id="3787" w:name="_Toc209623520"/>
      <w:r w:rsidRPr="00FD7038">
        <w:t>6.4.6.3.1</w:t>
      </w:r>
      <w:r w:rsidRPr="00FD7038">
        <w:tab/>
        <w:t>Introduction</w:t>
      </w:r>
      <w:bookmarkEnd w:id="3779"/>
      <w:bookmarkEnd w:id="3780"/>
      <w:bookmarkEnd w:id="3781"/>
      <w:bookmarkEnd w:id="3782"/>
      <w:bookmarkEnd w:id="3783"/>
      <w:bookmarkEnd w:id="3784"/>
      <w:bookmarkEnd w:id="3785"/>
      <w:bookmarkEnd w:id="3786"/>
      <w:bookmarkEnd w:id="3787"/>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88" w:name="_Toc160452895"/>
      <w:bookmarkStart w:id="3789" w:name="_Toc164869823"/>
      <w:bookmarkStart w:id="3790" w:name="_Toc175350809"/>
      <w:bookmarkStart w:id="3791" w:name="_Toc180146747"/>
      <w:bookmarkStart w:id="3792" w:name="_Toc180249245"/>
      <w:bookmarkStart w:id="3793" w:name="_Toc183379199"/>
      <w:bookmarkStart w:id="3794" w:name="_Toc195349192"/>
      <w:bookmarkStart w:id="3795" w:name="_Toc195349780"/>
      <w:bookmarkStart w:id="3796" w:name="_Toc209623521"/>
      <w:r w:rsidRPr="00FD7038">
        <w:t>6.4.6.3.2</w:t>
      </w:r>
      <w:r w:rsidRPr="00FD7038">
        <w:tab/>
        <w:t>Simple data types</w:t>
      </w:r>
      <w:bookmarkEnd w:id="3788"/>
      <w:bookmarkEnd w:id="3789"/>
      <w:bookmarkEnd w:id="3790"/>
      <w:bookmarkEnd w:id="3791"/>
      <w:bookmarkEnd w:id="3792"/>
      <w:bookmarkEnd w:id="3793"/>
      <w:bookmarkEnd w:id="3794"/>
      <w:bookmarkEnd w:id="3795"/>
      <w:bookmarkEnd w:id="3796"/>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97" w:name="_Toc129252522"/>
      <w:bookmarkStart w:id="3798" w:name="_Toc160452896"/>
      <w:bookmarkStart w:id="3799" w:name="_Toc164869824"/>
      <w:bookmarkStart w:id="3800" w:name="_Toc175350810"/>
      <w:bookmarkStart w:id="3801" w:name="_Toc180146748"/>
      <w:bookmarkStart w:id="3802" w:name="_Toc180249246"/>
      <w:bookmarkStart w:id="3803" w:name="_Toc183379200"/>
      <w:bookmarkStart w:id="3804" w:name="_Toc195349193"/>
      <w:bookmarkStart w:id="3805" w:name="_Toc195349781"/>
      <w:bookmarkStart w:id="3806" w:name="_Toc209623522"/>
      <w:r w:rsidRPr="00FD7038">
        <w:t>6.4.6.3.3</w:t>
      </w:r>
      <w:r w:rsidRPr="00FD7038">
        <w:tab/>
        <w:t xml:space="preserve">Enumeration: </w:t>
      </w:r>
      <w:bookmarkEnd w:id="3797"/>
      <w:r w:rsidRPr="00FD7038">
        <w:t>DAAPolConfigStatus</w:t>
      </w:r>
      <w:bookmarkEnd w:id="3798"/>
      <w:bookmarkEnd w:id="3799"/>
      <w:bookmarkEnd w:id="3800"/>
      <w:bookmarkEnd w:id="3801"/>
      <w:bookmarkEnd w:id="3802"/>
      <w:bookmarkEnd w:id="3803"/>
      <w:bookmarkEnd w:id="3804"/>
      <w:bookmarkEnd w:id="3805"/>
      <w:bookmarkEnd w:id="3806"/>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07" w:name="_Toc175350811"/>
      <w:bookmarkStart w:id="3808" w:name="_Toc180146749"/>
      <w:bookmarkStart w:id="3809" w:name="_Toc180249247"/>
      <w:bookmarkStart w:id="3810" w:name="_Toc183379201"/>
      <w:bookmarkStart w:id="3811" w:name="_Toc195349194"/>
      <w:bookmarkStart w:id="3812" w:name="_Toc195349782"/>
      <w:bookmarkStart w:id="3813" w:name="_Toc160452897"/>
      <w:bookmarkStart w:id="3814" w:name="_Toc164869825"/>
      <w:bookmarkStart w:id="3815" w:name="_Toc209623523"/>
      <w:r w:rsidRPr="00FD7038">
        <w:t>6.4.6.3.</w:t>
      </w:r>
      <w:r>
        <w:t>4</w:t>
      </w:r>
      <w:r w:rsidRPr="00FD7038">
        <w:tab/>
        <w:t xml:space="preserve">Enumeration: </w:t>
      </w:r>
      <w:r>
        <w:t>Alert</w:t>
      </w:r>
      <w:bookmarkEnd w:id="3807"/>
      <w:bookmarkEnd w:id="3808"/>
      <w:bookmarkEnd w:id="3809"/>
      <w:bookmarkEnd w:id="3810"/>
      <w:bookmarkEnd w:id="3811"/>
      <w:bookmarkEnd w:id="3812"/>
      <w:bookmarkEnd w:id="381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16" w:name="_Toc175350812"/>
      <w:bookmarkStart w:id="3817" w:name="_Toc180146750"/>
      <w:bookmarkStart w:id="3818" w:name="_Toc180249248"/>
      <w:bookmarkStart w:id="3819" w:name="_Toc183379202"/>
      <w:bookmarkStart w:id="3820" w:name="_Toc195349195"/>
      <w:bookmarkStart w:id="3821" w:name="_Toc195349783"/>
      <w:bookmarkStart w:id="3822" w:name="_Toc209623524"/>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13"/>
      <w:bookmarkEnd w:id="3814"/>
      <w:bookmarkEnd w:id="3816"/>
      <w:bookmarkEnd w:id="3817"/>
      <w:bookmarkEnd w:id="3818"/>
      <w:bookmarkEnd w:id="3819"/>
      <w:bookmarkEnd w:id="3820"/>
      <w:bookmarkEnd w:id="3821"/>
      <w:bookmarkEnd w:id="3822"/>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3" w:name="_Toc160452898"/>
      <w:bookmarkStart w:id="3824" w:name="_Toc164869826"/>
      <w:bookmarkStart w:id="3825" w:name="_Toc175350813"/>
      <w:bookmarkStart w:id="3826" w:name="_Toc180146751"/>
      <w:bookmarkStart w:id="3827" w:name="_Toc180249249"/>
      <w:bookmarkStart w:id="3828" w:name="_Toc183379203"/>
      <w:bookmarkStart w:id="3829" w:name="_Toc195349196"/>
      <w:bookmarkStart w:id="3830" w:name="_Toc195349784"/>
      <w:bookmarkStart w:id="3831" w:name="_Toc209623525"/>
      <w:r w:rsidRPr="00FD7038">
        <w:t>6.4.6.5</w:t>
      </w:r>
      <w:r w:rsidRPr="00FD7038">
        <w:tab/>
        <w:t>Binary data</w:t>
      </w:r>
      <w:bookmarkEnd w:id="3823"/>
      <w:bookmarkEnd w:id="3824"/>
      <w:bookmarkEnd w:id="3825"/>
      <w:bookmarkEnd w:id="3826"/>
      <w:bookmarkEnd w:id="3827"/>
      <w:bookmarkEnd w:id="3828"/>
      <w:bookmarkEnd w:id="3829"/>
      <w:bookmarkEnd w:id="3830"/>
      <w:bookmarkEnd w:id="3831"/>
    </w:p>
    <w:p w14:paraId="26237E3C" w14:textId="77777777" w:rsidR="00FD7038" w:rsidRPr="00FD7038" w:rsidRDefault="00FD7038" w:rsidP="00FD7038">
      <w:pPr>
        <w:pStyle w:val="Heading5"/>
      </w:pPr>
      <w:bookmarkStart w:id="3832" w:name="_Toc160452899"/>
      <w:bookmarkStart w:id="3833" w:name="_Toc164869827"/>
      <w:bookmarkStart w:id="3834" w:name="_Toc175350814"/>
      <w:bookmarkStart w:id="3835" w:name="_Toc180146752"/>
      <w:bookmarkStart w:id="3836" w:name="_Toc180249250"/>
      <w:bookmarkStart w:id="3837" w:name="_Toc183379204"/>
      <w:bookmarkStart w:id="3838" w:name="_Toc195349197"/>
      <w:bookmarkStart w:id="3839" w:name="_Toc195349785"/>
      <w:bookmarkStart w:id="3840" w:name="_Toc209623526"/>
      <w:r w:rsidRPr="00FD7038">
        <w:t>6.4.6.5.1</w:t>
      </w:r>
      <w:r w:rsidRPr="00FD7038">
        <w:tab/>
        <w:t>Binary Data Types</w:t>
      </w:r>
      <w:bookmarkEnd w:id="3832"/>
      <w:bookmarkEnd w:id="3833"/>
      <w:bookmarkEnd w:id="3834"/>
      <w:bookmarkEnd w:id="3835"/>
      <w:bookmarkEnd w:id="3836"/>
      <w:bookmarkEnd w:id="3837"/>
      <w:bookmarkEnd w:id="3838"/>
      <w:bookmarkEnd w:id="3839"/>
      <w:bookmarkEnd w:id="3840"/>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1" w:name="_Toc160452900"/>
      <w:bookmarkStart w:id="3842" w:name="_Toc164869828"/>
      <w:bookmarkStart w:id="3843" w:name="_Toc175350815"/>
      <w:bookmarkStart w:id="3844" w:name="_Toc180146753"/>
      <w:bookmarkStart w:id="3845" w:name="_Toc180249251"/>
      <w:bookmarkStart w:id="3846" w:name="_Toc183379205"/>
      <w:bookmarkStart w:id="3847" w:name="_Toc195349198"/>
      <w:bookmarkStart w:id="3848" w:name="_Toc195349786"/>
      <w:bookmarkStart w:id="3849" w:name="_Toc209623527"/>
      <w:r w:rsidRPr="00FD7038">
        <w:t>6.4.7</w:t>
      </w:r>
      <w:r w:rsidRPr="00FD7038">
        <w:tab/>
        <w:t>Error Handling</w:t>
      </w:r>
      <w:bookmarkEnd w:id="3841"/>
      <w:bookmarkEnd w:id="3842"/>
      <w:bookmarkEnd w:id="3843"/>
      <w:bookmarkEnd w:id="3844"/>
      <w:bookmarkEnd w:id="3845"/>
      <w:bookmarkEnd w:id="3846"/>
      <w:bookmarkEnd w:id="3847"/>
      <w:bookmarkEnd w:id="3848"/>
      <w:bookmarkEnd w:id="3849"/>
    </w:p>
    <w:p w14:paraId="3156D97F" w14:textId="77777777" w:rsidR="00FD7038" w:rsidRPr="00FD7038" w:rsidRDefault="00FD7038" w:rsidP="00FD7038">
      <w:pPr>
        <w:pStyle w:val="Heading4"/>
      </w:pPr>
      <w:bookmarkStart w:id="3850" w:name="_Toc160452901"/>
      <w:bookmarkStart w:id="3851" w:name="_Toc164869829"/>
      <w:bookmarkStart w:id="3852" w:name="_Toc175350816"/>
      <w:bookmarkStart w:id="3853" w:name="_Toc180146754"/>
      <w:bookmarkStart w:id="3854" w:name="_Toc180249252"/>
      <w:bookmarkStart w:id="3855" w:name="_Toc183379206"/>
      <w:bookmarkStart w:id="3856" w:name="_Toc195349199"/>
      <w:bookmarkStart w:id="3857" w:name="_Toc195349787"/>
      <w:bookmarkStart w:id="3858" w:name="_Toc209623528"/>
      <w:r w:rsidRPr="00FD7038">
        <w:t>6.4.7.1</w:t>
      </w:r>
      <w:r w:rsidRPr="00FD7038">
        <w:tab/>
        <w:t>General</w:t>
      </w:r>
      <w:bookmarkEnd w:id="3850"/>
      <w:bookmarkEnd w:id="3851"/>
      <w:bookmarkEnd w:id="3852"/>
      <w:bookmarkEnd w:id="3853"/>
      <w:bookmarkEnd w:id="3854"/>
      <w:bookmarkEnd w:id="3855"/>
      <w:bookmarkEnd w:id="3856"/>
      <w:bookmarkEnd w:id="3857"/>
      <w:bookmarkEnd w:id="3858"/>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59" w:name="_Toc160452902"/>
      <w:bookmarkStart w:id="3860" w:name="_Toc164869830"/>
      <w:bookmarkStart w:id="3861" w:name="_Toc175350817"/>
      <w:bookmarkStart w:id="3862" w:name="_Toc180146755"/>
      <w:bookmarkStart w:id="3863" w:name="_Toc180249253"/>
      <w:bookmarkStart w:id="3864" w:name="_Toc183379207"/>
      <w:bookmarkStart w:id="3865" w:name="_Toc195349200"/>
      <w:bookmarkStart w:id="3866" w:name="_Toc195349788"/>
      <w:bookmarkStart w:id="3867" w:name="_Toc209623529"/>
      <w:r w:rsidRPr="00FD7038">
        <w:t>6.4.7.2</w:t>
      </w:r>
      <w:r w:rsidRPr="00FD7038">
        <w:tab/>
        <w:t>Protocol Errors</w:t>
      </w:r>
      <w:bookmarkEnd w:id="3859"/>
      <w:bookmarkEnd w:id="3860"/>
      <w:bookmarkEnd w:id="3861"/>
      <w:bookmarkEnd w:id="3862"/>
      <w:bookmarkEnd w:id="3863"/>
      <w:bookmarkEnd w:id="3864"/>
      <w:bookmarkEnd w:id="3865"/>
      <w:bookmarkEnd w:id="3866"/>
      <w:bookmarkEnd w:id="3867"/>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68" w:name="_Toc160452903"/>
      <w:bookmarkStart w:id="3869" w:name="_Toc164869831"/>
      <w:bookmarkStart w:id="3870" w:name="_Toc175350818"/>
      <w:bookmarkStart w:id="3871" w:name="_Toc180146756"/>
      <w:bookmarkStart w:id="3872" w:name="_Toc180249254"/>
      <w:bookmarkStart w:id="3873" w:name="_Toc183379208"/>
      <w:bookmarkStart w:id="3874" w:name="_Toc195349201"/>
      <w:bookmarkStart w:id="3875" w:name="_Toc195349789"/>
      <w:bookmarkStart w:id="3876" w:name="_Toc209623530"/>
      <w:r w:rsidRPr="00FD7038">
        <w:t>6.4.7.3</w:t>
      </w:r>
      <w:r w:rsidRPr="00FD7038">
        <w:tab/>
        <w:t>Application Errors</w:t>
      </w:r>
      <w:bookmarkEnd w:id="3868"/>
      <w:bookmarkEnd w:id="3869"/>
      <w:bookmarkEnd w:id="3870"/>
      <w:bookmarkEnd w:id="3871"/>
      <w:bookmarkEnd w:id="3872"/>
      <w:bookmarkEnd w:id="3873"/>
      <w:bookmarkEnd w:id="3874"/>
      <w:bookmarkEnd w:id="3875"/>
      <w:bookmarkEnd w:id="3876"/>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77" w:name="_Toc160452904"/>
      <w:bookmarkStart w:id="3878" w:name="_Toc164869832"/>
      <w:bookmarkStart w:id="3879" w:name="_Toc175350819"/>
      <w:bookmarkStart w:id="3880" w:name="_Toc180146757"/>
      <w:bookmarkStart w:id="3881" w:name="_Toc180249255"/>
      <w:bookmarkStart w:id="3882" w:name="_Toc183379209"/>
      <w:bookmarkStart w:id="3883" w:name="_Toc195349202"/>
      <w:bookmarkStart w:id="3884" w:name="_Toc195349790"/>
      <w:bookmarkStart w:id="3885" w:name="_Toc209623531"/>
      <w:r w:rsidRPr="00FD7038">
        <w:t>6.4.8</w:t>
      </w:r>
      <w:r w:rsidRPr="00FD7038">
        <w:rPr>
          <w:lang w:eastAsia="zh-CN"/>
        </w:rPr>
        <w:tab/>
        <w:t>Feature negotiation</w:t>
      </w:r>
      <w:bookmarkEnd w:id="3877"/>
      <w:bookmarkEnd w:id="3878"/>
      <w:bookmarkEnd w:id="3879"/>
      <w:bookmarkEnd w:id="3880"/>
      <w:bookmarkEnd w:id="3881"/>
      <w:bookmarkEnd w:id="3882"/>
      <w:bookmarkEnd w:id="3883"/>
      <w:bookmarkEnd w:id="3884"/>
      <w:bookmarkEnd w:id="3885"/>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86" w:name="_Toc160452905"/>
      <w:bookmarkStart w:id="3887" w:name="_Toc164869833"/>
      <w:bookmarkStart w:id="3888" w:name="_Toc175350820"/>
      <w:bookmarkStart w:id="3889" w:name="_Toc180146758"/>
      <w:bookmarkStart w:id="3890" w:name="_Toc180249256"/>
      <w:bookmarkStart w:id="3891" w:name="_Toc183379210"/>
      <w:bookmarkStart w:id="3892" w:name="_Toc195349203"/>
      <w:bookmarkStart w:id="3893" w:name="_Toc195349791"/>
      <w:bookmarkStart w:id="3894" w:name="_Toc209623532"/>
      <w:r w:rsidRPr="00FD7038">
        <w:t>6.4.9</w:t>
      </w:r>
      <w:r w:rsidRPr="00FD7038">
        <w:tab/>
        <w:t>Security</w:t>
      </w:r>
      <w:bookmarkEnd w:id="3886"/>
      <w:bookmarkEnd w:id="3887"/>
      <w:bookmarkEnd w:id="3888"/>
      <w:bookmarkEnd w:id="3889"/>
      <w:bookmarkEnd w:id="3890"/>
      <w:bookmarkEnd w:id="3891"/>
      <w:bookmarkEnd w:id="3892"/>
      <w:bookmarkEnd w:id="3893"/>
      <w:bookmarkEnd w:id="3894"/>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95" w:name="_Toc160452906"/>
      <w:bookmarkStart w:id="3896" w:name="_Toc164869834"/>
      <w:bookmarkStart w:id="3897" w:name="_Toc175350821"/>
      <w:bookmarkStart w:id="3898" w:name="_Toc180146759"/>
      <w:bookmarkStart w:id="3899" w:name="_Toc180249257"/>
      <w:bookmarkStart w:id="3900" w:name="_Toc183379211"/>
      <w:bookmarkStart w:id="3901" w:name="_Toc195349204"/>
      <w:bookmarkStart w:id="3902" w:name="_Toc195349792"/>
      <w:bookmarkStart w:id="3903" w:name="_Toc209623533"/>
      <w:r w:rsidR="009F09F1" w:rsidRPr="009F09F1">
        <w:rPr>
          <w:noProof/>
          <w:lang w:eastAsia="zh-CN"/>
        </w:rPr>
        <w:lastRenderedPageBreak/>
        <w:t>6.5</w:t>
      </w:r>
      <w:r w:rsidR="009F09F1" w:rsidRPr="009F09F1">
        <w:tab/>
        <w:t>UAE_UAVDynamicInfo API</w:t>
      </w:r>
      <w:bookmarkEnd w:id="3895"/>
      <w:bookmarkEnd w:id="3896"/>
      <w:bookmarkEnd w:id="3897"/>
      <w:bookmarkEnd w:id="3898"/>
      <w:bookmarkEnd w:id="3899"/>
      <w:bookmarkEnd w:id="3900"/>
      <w:bookmarkEnd w:id="3901"/>
      <w:bookmarkEnd w:id="3902"/>
      <w:bookmarkEnd w:id="3903"/>
    </w:p>
    <w:p w14:paraId="2277FF0F" w14:textId="77777777" w:rsidR="009F09F1" w:rsidRPr="009F09F1" w:rsidRDefault="009F09F1" w:rsidP="009F09F1">
      <w:pPr>
        <w:pStyle w:val="Heading3"/>
      </w:pPr>
      <w:bookmarkStart w:id="3904" w:name="_Toc144024232"/>
      <w:bookmarkStart w:id="3905" w:name="_Toc144459664"/>
      <w:bookmarkStart w:id="3906" w:name="_Toc160452907"/>
      <w:bookmarkStart w:id="3907" w:name="_Toc164869835"/>
      <w:bookmarkStart w:id="3908" w:name="_Toc175350822"/>
      <w:bookmarkStart w:id="3909" w:name="_Toc180146760"/>
      <w:bookmarkStart w:id="3910" w:name="_Toc180249258"/>
      <w:bookmarkStart w:id="3911" w:name="_Toc183379212"/>
      <w:bookmarkStart w:id="3912" w:name="_Toc195349205"/>
      <w:bookmarkStart w:id="3913" w:name="_Toc195349793"/>
      <w:bookmarkStart w:id="3914" w:name="_Toc209623534"/>
      <w:r w:rsidRPr="009F09F1">
        <w:rPr>
          <w:noProof/>
          <w:lang w:eastAsia="zh-CN"/>
        </w:rPr>
        <w:t>6.5</w:t>
      </w:r>
      <w:r w:rsidRPr="009F09F1">
        <w:t>.1</w:t>
      </w:r>
      <w:r w:rsidRPr="009F09F1">
        <w:tab/>
        <w:t>Introduction</w:t>
      </w:r>
      <w:bookmarkEnd w:id="3904"/>
      <w:bookmarkEnd w:id="3905"/>
      <w:bookmarkEnd w:id="3906"/>
      <w:bookmarkEnd w:id="3907"/>
      <w:bookmarkEnd w:id="3908"/>
      <w:bookmarkEnd w:id="3909"/>
      <w:bookmarkEnd w:id="3910"/>
      <w:bookmarkEnd w:id="3911"/>
      <w:bookmarkEnd w:id="3912"/>
      <w:bookmarkEnd w:id="3913"/>
      <w:bookmarkEnd w:id="3914"/>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15" w:name="_Toc144024233"/>
      <w:bookmarkStart w:id="3916"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17" w:name="_Toc160452908"/>
      <w:bookmarkStart w:id="3918" w:name="_Toc164869836"/>
      <w:bookmarkStart w:id="3919" w:name="_Toc175350823"/>
      <w:bookmarkStart w:id="3920" w:name="_Toc180146761"/>
      <w:bookmarkStart w:id="3921" w:name="_Toc180249259"/>
      <w:bookmarkStart w:id="3922" w:name="_Toc183379213"/>
      <w:bookmarkStart w:id="3923" w:name="_Toc195349206"/>
      <w:bookmarkStart w:id="3924" w:name="_Toc195349794"/>
      <w:bookmarkStart w:id="3925" w:name="_Toc209623535"/>
      <w:r w:rsidRPr="009F09F1">
        <w:rPr>
          <w:noProof/>
          <w:lang w:eastAsia="zh-CN"/>
        </w:rPr>
        <w:t>6.5</w:t>
      </w:r>
      <w:r w:rsidRPr="009F09F1">
        <w:t>.2</w:t>
      </w:r>
      <w:r w:rsidRPr="009F09F1">
        <w:tab/>
        <w:t>Usage of HTTP</w:t>
      </w:r>
      <w:bookmarkEnd w:id="3915"/>
      <w:bookmarkEnd w:id="3916"/>
      <w:bookmarkEnd w:id="3917"/>
      <w:bookmarkEnd w:id="3918"/>
      <w:bookmarkEnd w:id="3919"/>
      <w:bookmarkEnd w:id="3920"/>
      <w:bookmarkEnd w:id="3921"/>
      <w:bookmarkEnd w:id="3922"/>
      <w:bookmarkEnd w:id="3923"/>
      <w:bookmarkEnd w:id="3924"/>
      <w:bookmarkEnd w:id="3925"/>
    </w:p>
    <w:p w14:paraId="1F2CBDCE" w14:textId="77777777" w:rsidR="009F09F1" w:rsidRPr="009F09F1" w:rsidRDefault="009F09F1" w:rsidP="009F09F1">
      <w:bookmarkStart w:id="3926" w:name="_Toc144024234"/>
      <w:bookmarkStart w:id="3927"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28" w:name="_Toc160452909"/>
      <w:bookmarkStart w:id="3929" w:name="_Toc164869837"/>
      <w:bookmarkStart w:id="3930" w:name="_Toc175350824"/>
      <w:bookmarkStart w:id="3931" w:name="_Toc180146762"/>
      <w:bookmarkStart w:id="3932" w:name="_Toc180249260"/>
      <w:bookmarkStart w:id="3933" w:name="_Toc183379214"/>
      <w:bookmarkStart w:id="3934" w:name="_Toc195349207"/>
      <w:bookmarkStart w:id="3935" w:name="_Toc195349795"/>
      <w:bookmarkStart w:id="3936" w:name="_Toc209623536"/>
      <w:r w:rsidRPr="009F09F1">
        <w:rPr>
          <w:noProof/>
          <w:lang w:eastAsia="zh-CN"/>
        </w:rPr>
        <w:t>6.5</w:t>
      </w:r>
      <w:r w:rsidRPr="009F09F1">
        <w:t>.3</w:t>
      </w:r>
      <w:r w:rsidRPr="009F09F1">
        <w:tab/>
        <w:t>Resources</w:t>
      </w:r>
      <w:bookmarkEnd w:id="3926"/>
      <w:bookmarkEnd w:id="3927"/>
      <w:bookmarkEnd w:id="3928"/>
      <w:bookmarkEnd w:id="3929"/>
      <w:bookmarkEnd w:id="3930"/>
      <w:bookmarkEnd w:id="3931"/>
      <w:bookmarkEnd w:id="3932"/>
      <w:bookmarkEnd w:id="3933"/>
      <w:bookmarkEnd w:id="3934"/>
      <w:bookmarkEnd w:id="3935"/>
      <w:bookmarkEnd w:id="3936"/>
    </w:p>
    <w:p w14:paraId="79F11350" w14:textId="77777777" w:rsidR="009F09F1" w:rsidRPr="009F09F1" w:rsidRDefault="009F09F1" w:rsidP="009F09F1">
      <w:pPr>
        <w:pStyle w:val="Heading4"/>
      </w:pPr>
      <w:bookmarkStart w:id="3937" w:name="_Toc144024235"/>
      <w:bookmarkStart w:id="3938" w:name="_Toc144459667"/>
      <w:bookmarkStart w:id="3939" w:name="_Toc160452910"/>
      <w:bookmarkStart w:id="3940" w:name="_Toc164869838"/>
      <w:bookmarkStart w:id="3941" w:name="_Toc175350825"/>
      <w:bookmarkStart w:id="3942" w:name="_Toc180146763"/>
      <w:bookmarkStart w:id="3943" w:name="_Toc180249261"/>
      <w:bookmarkStart w:id="3944" w:name="_Toc183379215"/>
      <w:bookmarkStart w:id="3945" w:name="_Toc195349208"/>
      <w:bookmarkStart w:id="3946" w:name="_Toc195349796"/>
      <w:bookmarkStart w:id="3947" w:name="_Toc209623537"/>
      <w:r w:rsidRPr="009F09F1">
        <w:rPr>
          <w:noProof/>
          <w:lang w:eastAsia="zh-CN"/>
        </w:rPr>
        <w:t>6.5</w:t>
      </w:r>
      <w:r w:rsidRPr="009F09F1">
        <w:t>.3.1</w:t>
      </w:r>
      <w:r w:rsidRPr="009F09F1">
        <w:tab/>
        <w:t>Overview</w:t>
      </w:r>
      <w:bookmarkEnd w:id="3937"/>
      <w:bookmarkEnd w:id="3938"/>
      <w:bookmarkEnd w:id="3939"/>
      <w:bookmarkEnd w:id="3940"/>
      <w:bookmarkEnd w:id="3941"/>
      <w:bookmarkEnd w:id="3942"/>
      <w:bookmarkEnd w:id="3943"/>
      <w:bookmarkEnd w:id="3944"/>
      <w:bookmarkEnd w:id="3945"/>
      <w:bookmarkEnd w:id="3946"/>
      <w:bookmarkEnd w:id="3947"/>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48" w:name="_MON_1777657010"/>
    <w:bookmarkEnd w:id="3948"/>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45pt;height:175.35pt" o:ole="">
            <v:imagedata r:id="rId94" o:title=""/>
          </v:shape>
          <o:OLEObject Type="Embed" ProgID="Word.Document.8" ShapeID="_x0000_i1067" DrawAspect="Content" ObjectID="_1820236646"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49" w:name="_Toc151743199"/>
      <w:bookmarkStart w:id="3950" w:name="_Toc151743664"/>
      <w:bookmarkStart w:id="3951" w:name="_Toc160452911"/>
      <w:bookmarkStart w:id="3952" w:name="_Toc164869839"/>
      <w:bookmarkStart w:id="3953" w:name="_Toc175350826"/>
      <w:bookmarkStart w:id="3954" w:name="_Toc180146764"/>
      <w:bookmarkStart w:id="3955" w:name="_Toc180249262"/>
      <w:bookmarkStart w:id="3956" w:name="_Toc183379216"/>
      <w:bookmarkStart w:id="3957" w:name="_Toc195349209"/>
      <w:bookmarkStart w:id="3958" w:name="_Toc195349797"/>
      <w:bookmarkStart w:id="3959" w:name="_Toc209623538"/>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49"/>
      <w:bookmarkEnd w:id="3950"/>
      <w:bookmarkEnd w:id="3951"/>
      <w:bookmarkEnd w:id="3952"/>
      <w:bookmarkEnd w:id="3953"/>
      <w:bookmarkEnd w:id="3954"/>
      <w:bookmarkEnd w:id="3955"/>
      <w:bookmarkEnd w:id="3956"/>
      <w:bookmarkEnd w:id="3957"/>
      <w:bookmarkEnd w:id="3958"/>
      <w:bookmarkEnd w:id="3959"/>
    </w:p>
    <w:p w14:paraId="1584966E" w14:textId="77777777" w:rsidR="009F09F1" w:rsidRPr="009F09F1" w:rsidRDefault="009F09F1" w:rsidP="009F09F1">
      <w:pPr>
        <w:pStyle w:val="Heading5"/>
        <w:rPr>
          <w:lang w:val="fr-FR"/>
        </w:rPr>
      </w:pPr>
      <w:bookmarkStart w:id="3960" w:name="_Toc151743200"/>
      <w:bookmarkStart w:id="3961" w:name="_Toc151743665"/>
      <w:bookmarkStart w:id="3962" w:name="_Toc160452912"/>
      <w:bookmarkStart w:id="3963" w:name="_Toc164869840"/>
      <w:bookmarkStart w:id="3964" w:name="_Toc175350827"/>
      <w:bookmarkStart w:id="3965" w:name="_Toc180146765"/>
      <w:bookmarkStart w:id="3966" w:name="_Toc180249263"/>
      <w:bookmarkStart w:id="3967" w:name="_Toc183379217"/>
      <w:bookmarkStart w:id="3968" w:name="_Toc195349210"/>
      <w:bookmarkStart w:id="3969" w:name="_Toc195349798"/>
      <w:bookmarkStart w:id="3970" w:name="_Toc209623539"/>
      <w:r w:rsidRPr="009F09F1">
        <w:rPr>
          <w:noProof/>
          <w:lang w:val="fr-FR" w:eastAsia="zh-CN"/>
        </w:rPr>
        <w:t>6.5</w:t>
      </w:r>
      <w:r w:rsidRPr="009F09F1">
        <w:rPr>
          <w:lang w:val="fr-FR"/>
        </w:rPr>
        <w:t>.3.2.1</w:t>
      </w:r>
      <w:r w:rsidRPr="009F09F1">
        <w:rPr>
          <w:lang w:val="fr-FR"/>
        </w:rPr>
        <w:tab/>
        <w:t>Description</w:t>
      </w:r>
      <w:bookmarkEnd w:id="3960"/>
      <w:bookmarkEnd w:id="3961"/>
      <w:bookmarkEnd w:id="3962"/>
      <w:bookmarkEnd w:id="3963"/>
      <w:bookmarkEnd w:id="3964"/>
      <w:bookmarkEnd w:id="3965"/>
      <w:bookmarkEnd w:id="3966"/>
      <w:bookmarkEnd w:id="3967"/>
      <w:bookmarkEnd w:id="3968"/>
      <w:bookmarkEnd w:id="3969"/>
      <w:bookmarkEnd w:id="3970"/>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1" w:name="_Toc151743201"/>
      <w:bookmarkStart w:id="3972" w:name="_Toc151743666"/>
      <w:bookmarkStart w:id="3973" w:name="_Toc160452913"/>
      <w:bookmarkStart w:id="3974" w:name="_Toc164869841"/>
      <w:bookmarkStart w:id="3975" w:name="_Toc175350828"/>
      <w:bookmarkStart w:id="3976" w:name="_Toc180146766"/>
      <w:bookmarkStart w:id="3977" w:name="_Toc180249264"/>
      <w:bookmarkStart w:id="3978" w:name="_Toc183379218"/>
      <w:bookmarkStart w:id="3979" w:name="_Toc195349211"/>
      <w:bookmarkStart w:id="3980" w:name="_Toc195349799"/>
      <w:bookmarkStart w:id="3981" w:name="_Toc209623540"/>
      <w:r w:rsidRPr="009F09F1">
        <w:rPr>
          <w:noProof/>
          <w:lang w:eastAsia="zh-CN"/>
        </w:rPr>
        <w:t>6.5</w:t>
      </w:r>
      <w:r w:rsidRPr="009F09F1">
        <w:t>.3.2.2</w:t>
      </w:r>
      <w:r w:rsidRPr="009F09F1">
        <w:tab/>
        <w:t>Resource Definition</w:t>
      </w:r>
      <w:bookmarkEnd w:id="3971"/>
      <w:bookmarkEnd w:id="3972"/>
      <w:bookmarkEnd w:id="3973"/>
      <w:bookmarkEnd w:id="3974"/>
      <w:bookmarkEnd w:id="3975"/>
      <w:bookmarkEnd w:id="3976"/>
      <w:bookmarkEnd w:id="3977"/>
      <w:bookmarkEnd w:id="3978"/>
      <w:bookmarkEnd w:id="3979"/>
      <w:bookmarkEnd w:id="3980"/>
      <w:bookmarkEnd w:id="3981"/>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2" w:name="_Toc151743202"/>
      <w:bookmarkStart w:id="3983" w:name="_Toc151743667"/>
      <w:bookmarkStart w:id="3984" w:name="_Toc160452914"/>
      <w:bookmarkStart w:id="3985" w:name="_Toc164869842"/>
      <w:bookmarkStart w:id="3986" w:name="_Toc175350829"/>
      <w:bookmarkStart w:id="3987" w:name="_Toc180146767"/>
      <w:bookmarkStart w:id="3988" w:name="_Toc180249265"/>
      <w:bookmarkStart w:id="3989" w:name="_Toc183379219"/>
      <w:bookmarkStart w:id="3990" w:name="_Toc195349212"/>
      <w:bookmarkStart w:id="3991" w:name="_Toc195349800"/>
      <w:bookmarkStart w:id="3992" w:name="_Toc209623541"/>
      <w:r w:rsidRPr="009F09F1">
        <w:rPr>
          <w:noProof/>
          <w:lang w:eastAsia="zh-CN"/>
        </w:rPr>
        <w:t>6.5</w:t>
      </w:r>
      <w:r w:rsidRPr="009F09F1">
        <w:t>.3.2.3</w:t>
      </w:r>
      <w:r w:rsidRPr="009F09F1">
        <w:tab/>
        <w:t>Resource Standard Methods</w:t>
      </w:r>
      <w:bookmarkEnd w:id="3982"/>
      <w:bookmarkEnd w:id="3983"/>
      <w:bookmarkEnd w:id="3984"/>
      <w:bookmarkEnd w:id="3985"/>
      <w:bookmarkEnd w:id="3986"/>
      <w:bookmarkEnd w:id="3987"/>
      <w:bookmarkEnd w:id="3988"/>
      <w:bookmarkEnd w:id="3989"/>
      <w:bookmarkEnd w:id="3990"/>
      <w:bookmarkEnd w:id="3991"/>
      <w:bookmarkEnd w:id="3992"/>
    </w:p>
    <w:p w14:paraId="574547E6" w14:textId="77777777" w:rsidR="00F52C3A" w:rsidRPr="00FD7038" w:rsidRDefault="00F52C3A" w:rsidP="00F52C3A">
      <w:pPr>
        <w:pStyle w:val="Heading6"/>
      </w:pPr>
      <w:bookmarkStart w:id="3993" w:name="_Toc175350830"/>
      <w:bookmarkStart w:id="3994" w:name="_Toc180146768"/>
      <w:bookmarkStart w:id="3995" w:name="_Toc180249266"/>
      <w:bookmarkStart w:id="3996" w:name="_Toc183379220"/>
      <w:bookmarkStart w:id="3997" w:name="_Toc195349213"/>
      <w:bookmarkStart w:id="3998" w:name="_Toc195349801"/>
      <w:bookmarkStart w:id="3999" w:name="_Toc151743203"/>
      <w:bookmarkStart w:id="4000" w:name="_Toc151743668"/>
      <w:bookmarkStart w:id="4001" w:name="_Toc160452915"/>
      <w:bookmarkStart w:id="4002" w:name="_Toc164869843"/>
      <w:bookmarkStart w:id="4003" w:name="_Toc209623542"/>
      <w:r w:rsidRPr="00FD7038">
        <w:t>6.</w:t>
      </w:r>
      <w:r>
        <w:t>5</w:t>
      </w:r>
      <w:r w:rsidRPr="00FD7038">
        <w:t>.3.2.3.1</w:t>
      </w:r>
      <w:r w:rsidRPr="00FD7038">
        <w:tab/>
        <w:t>GET</w:t>
      </w:r>
      <w:bookmarkEnd w:id="3993"/>
      <w:bookmarkEnd w:id="3994"/>
      <w:bookmarkEnd w:id="3995"/>
      <w:bookmarkEnd w:id="3996"/>
      <w:bookmarkEnd w:id="3997"/>
      <w:bookmarkEnd w:id="3998"/>
      <w:bookmarkEnd w:id="4003"/>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4004" w:name="_Toc175350831"/>
      <w:bookmarkStart w:id="4005" w:name="_Toc180146769"/>
      <w:bookmarkStart w:id="4006" w:name="_Toc180249267"/>
      <w:bookmarkStart w:id="4007" w:name="_Toc183379221"/>
      <w:bookmarkStart w:id="4008" w:name="_Toc195349214"/>
      <w:bookmarkStart w:id="4009" w:name="_Toc195349802"/>
      <w:bookmarkStart w:id="4010" w:name="_Toc209623543"/>
      <w:r w:rsidRPr="009F09F1">
        <w:rPr>
          <w:noProof/>
          <w:lang w:eastAsia="zh-CN"/>
        </w:rPr>
        <w:t>6.5</w:t>
      </w:r>
      <w:r w:rsidRPr="009F09F1">
        <w:t>.3.2.3.2</w:t>
      </w:r>
      <w:r w:rsidRPr="009F09F1">
        <w:tab/>
        <w:t>POST</w:t>
      </w:r>
      <w:bookmarkEnd w:id="3999"/>
      <w:bookmarkEnd w:id="4000"/>
      <w:bookmarkEnd w:id="4001"/>
      <w:bookmarkEnd w:id="4002"/>
      <w:bookmarkEnd w:id="4004"/>
      <w:bookmarkEnd w:id="4005"/>
      <w:bookmarkEnd w:id="4006"/>
      <w:bookmarkEnd w:id="4007"/>
      <w:bookmarkEnd w:id="4008"/>
      <w:bookmarkEnd w:id="4009"/>
      <w:bookmarkEnd w:id="4010"/>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730E85"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1" w:name="_Toc151743204"/>
      <w:bookmarkStart w:id="4012" w:name="_Toc151743669"/>
      <w:bookmarkStart w:id="4013" w:name="_Toc160452916"/>
      <w:bookmarkStart w:id="4014" w:name="_Toc164869844"/>
      <w:bookmarkStart w:id="4015" w:name="_Toc175350832"/>
      <w:bookmarkStart w:id="4016" w:name="_Toc180146770"/>
      <w:bookmarkStart w:id="4017" w:name="_Toc180249268"/>
      <w:bookmarkStart w:id="4018" w:name="_Toc183379222"/>
      <w:bookmarkStart w:id="4019" w:name="_Toc195349215"/>
      <w:bookmarkStart w:id="4020" w:name="_Toc195349803"/>
      <w:bookmarkStart w:id="4021" w:name="_Toc209623544"/>
      <w:r w:rsidRPr="009F09F1">
        <w:rPr>
          <w:noProof/>
          <w:lang w:eastAsia="zh-CN"/>
        </w:rPr>
        <w:t>6.5</w:t>
      </w:r>
      <w:r w:rsidRPr="009F09F1">
        <w:t>.3.2.4</w:t>
      </w:r>
      <w:r w:rsidRPr="009F09F1">
        <w:tab/>
        <w:t>Resource Custom Operations</w:t>
      </w:r>
      <w:bookmarkEnd w:id="4011"/>
      <w:bookmarkEnd w:id="4012"/>
      <w:bookmarkEnd w:id="4013"/>
      <w:bookmarkEnd w:id="4014"/>
      <w:bookmarkEnd w:id="4015"/>
      <w:bookmarkEnd w:id="4016"/>
      <w:bookmarkEnd w:id="4017"/>
      <w:bookmarkEnd w:id="4018"/>
      <w:bookmarkEnd w:id="4019"/>
      <w:bookmarkEnd w:id="4020"/>
      <w:bookmarkEnd w:id="4021"/>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2" w:name="_Toc151743205"/>
      <w:bookmarkStart w:id="4023" w:name="_Toc151743670"/>
      <w:bookmarkStart w:id="4024" w:name="_Toc160452917"/>
      <w:bookmarkStart w:id="4025" w:name="_Toc164869845"/>
      <w:bookmarkStart w:id="4026" w:name="_Toc175350833"/>
      <w:bookmarkStart w:id="4027" w:name="_Toc180146771"/>
      <w:bookmarkStart w:id="4028" w:name="_Toc180249269"/>
      <w:bookmarkStart w:id="4029" w:name="_Toc183379223"/>
      <w:bookmarkStart w:id="4030" w:name="_Toc195349216"/>
      <w:bookmarkStart w:id="4031" w:name="_Toc195349804"/>
      <w:bookmarkStart w:id="4032" w:name="_Toc209623545"/>
      <w:r w:rsidRPr="009F09F1">
        <w:rPr>
          <w:noProof/>
          <w:lang w:eastAsia="zh-CN"/>
        </w:rPr>
        <w:t>6.5</w:t>
      </w:r>
      <w:r w:rsidRPr="009F09F1">
        <w:t>.3.3</w:t>
      </w:r>
      <w:r w:rsidRPr="009F09F1">
        <w:tab/>
        <w:t xml:space="preserve">Resource: Individual </w:t>
      </w:r>
      <w:bookmarkEnd w:id="4022"/>
      <w:bookmarkEnd w:id="4023"/>
      <w:r w:rsidRPr="009F09F1">
        <w:rPr>
          <w:bCs/>
        </w:rPr>
        <w:t>UAV Dynamic Information Subscription</w:t>
      </w:r>
      <w:bookmarkEnd w:id="4024"/>
      <w:bookmarkEnd w:id="4025"/>
      <w:bookmarkEnd w:id="4026"/>
      <w:bookmarkEnd w:id="4027"/>
      <w:bookmarkEnd w:id="4028"/>
      <w:bookmarkEnd w:id="4029"/>
      <w:bookmarkEnd w:id="4030"/>
      <w:bookmarkEnd w:id="4031"/>
      <w:bookmarkEnd w:id="4032"/>
    </w:p>
    <w:p w14:paraId="20FD7EF1" w14:textId="77777777" w:rsidR="009F09F1" w:rsidRPr="009F09F1" w:rsidRDefault="009F09F1" w:rsidP="009F09F1">
      <w:pPr>
        <w:pStyle w:val="Heading5"/>
      </w:pPr>
      <w:bookmarkStart w:id="4033" w:name="_Toc151743206"/>
      <w:bookmarkStart w:id="4034" w:name="_Toc151743671"/>
      <w:bookmarkStart w:id="4035" w:name="_Toc160452918"/>
      <w:bookmarkStart w:id="4036" w:name="_Toc164869846"/>
      <w:bookmarkStart w:id="4037" w:name="_Toc175350834"/>
      <w:bookmarkStart w:id="4038" w:name="_Toc180146772"/>
      <w:bookmarkStart w:id="4039" w:name="_Toc180249270"/>
      <w:bookmarkStart w:id="4040" w:name="_Toc183379224"/>
      <w:bookmarkStart w:id="4041" w:name="_Toc195349217"/>
      <w:bookmarkStart w:id="4042" w:name="_Toc195349805"/>
      <w:bookmarkStart w:id="4043" w:name="_Toc209623546"/>
      <w:r w:rsidRPr="009F09F1">
        <w:rPr>
          <w:noProof/>
          <w:lang w:eastAsia="zh-CN"/>
        </w:rPr>
        <w:t>6.5</w:t>
      </w:r>
      <w:r w:rsidRPr="009F09F1">
        <w:t>.3.3.1</w:t>
      </w:r>
      <w:r w:rsidRPr="009F09F1">
        <w:tab/>
        <w:t>Description</w:t>
      </w:r>
      <w:bookmarkEnd w:id="4033"/>
      <w:bookmarkEnd w:id="4034"/>
      <w:bookmarkEnd w:id="4035"/>
      <w:bookmarkEnd w:id="4036"/>
      <w:bookmarkEnd w:id="4037"/>
      <w:bookmarkEnd w:id="4038"/>
      <w:bookmarkEnd w:id="4039"/>
      <w:bookmarkEnd w:id="4040"/>
      <w:bookmarkEnd w:id="4041"/>
      <w:bookmarkEnd w:id="4042"/>
      <w:bookmarkEnd w:id="4043"/>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44" w:name="_Toc151743207"/>
      <w:bookmarkStart w:id="4045" w:name="_Toc151743672"/>
      <w:bookmarkStart w:id="4046" w:name="_Toc160452919"/>
      <w:bookmarkStart w:id="4047" w:name="_Toc164869847"/>
      <w:bookmarkStart w:id="4048" w:name="_Toc175350835"/>
      <w:bookmarkStart w:id="4049" w:name="_Toc180146773"/>
      <w:bookmarkStart w:id="4050" w:name="_Toc180249271"/>
      <w:bookmarkStart w:id="4051" w:name="_Toc183379225"/>
      <w:bookmarkStart w:id="4052" w:name="_Toc195349218"/>
      <w:bookmarkStart w:id="4053" w:name="_Toc195349806"/>
      <w:bookmarkStart w:id="4054" w:name="_Toc209623547"/>
      <w:r w:rsidRPr="009F09F1">
        <w:rPr>
          <w:noProof/>
          <w:lang w:eastAsia="zh-CN"/>
        </w:rPr>
        <w:t>6.5</w:t>
      </w:r>
      <w:r w:rsidRPr="009F09F1">
        <w:t>.3.3.2</w:t>
      </w:r>
      <w:r w:rsidRPr="009F09F1">
        <w:tab/>
        <w:t>Resource Definition</w:t>
      </w:r>
      <w:bookmarkEnd w:id="4044"/>
      <w:bookmarkEnd w:id="4045"/>
      <w:bookmarkEnd w:id="4046"/>
      <w:bookmarkEnd w:id="4047"/>
      <w:bookmarkEnd w:id="4048"/>
      <w:bookmarkEnd w:id="4049"/>
      <w:bookmarkEnd w:id="4050"/>
      <w:bookmarkEnd w:id="4051"/>
      <w:bookmarkEnd w:id="4052"/>
      <w:bookmarkEnd w:id="4053"/>
      <w:bookmarkEnd w:id="4054"/>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55" w:name="_Toc151743208"/>
      <w:bookmarkStart w:id="4056" w:name="_Toc151743673"/>
      <w:bookmarkStart w:id="4057" w:name="_Toc160452920"/>
      <w:bookmarkStart w:id="4058" w:name="_Toc164869848"/>
      <w:bookmarkStart w:id="4059" w:name="_Toc175350836"/>
      <w:bookmarkStart w:id="4060" w:name="_Toc180146774"/>
      <w:bookmarkStart w:id="4061" w:name="_Toc180249272"/>
      <w:bookmarkStart w:id="4062" w:name="_Toc183379226"/>
      <w:bookmarkStart w:id="4063" w:name="_Toc195349219"/>
      <w:bookmarkStart w:id="4064" w:name="_Toc195349807"/>
      <w:bookmarkStart w:id="4065" w:name="_Toc209623548"/>
      <w:r w:rsidRPr="009F09F1">
        <w:rPr>
          <w:noProof/>
          <w:lang w:eastAsia="zh-CN"/>
        </w:rPr>
        <w:lastRenderedPageBreak/>
        <w:t>6.5</w:t>
      </w:r>
      <w:r w:rsidRPr="009F09F1">
        <w:t>.3.3.3</w:t>
      </w:r>
      <w:r w:rsidRPr="009F09F1">
        <w:tab/>
        <w:t>Resource Standard Methods</w:t>
      </w:r>
      <w:bookmarkEnd w:id="4055"/>
      <w:bookmarkEnd w:id="4056"/>
      <w:bookmarkEnd w:id="4057"/>
      <w:bookmarkEnd w:id="4058"/>
      <w:bookmarkEnd w:id="4059"/>
      <w:bookmarkEnd w:id="4060"/>
      <w:bookmarkEnd w:id="4061"/>
      <w:bookmarkEnd w:id="4062"/>
      <w:bookmarkEnd w:id="4063"/>
      <w:bookmarkEnd w:id="4064"/>
      <w:bookmarkEnd w:id="4065"/>
    </w:p>
    <w:p w14:paraId="3F282E1C" w14:textId="77777777" w:rsidR="009F09F1" w:rsidRPr="009F09F1" w:rsidRDefault="009F09F1" w:rsidP="009F09F1">
      <w:pPr>
        <w:pStyle w:val="Heading6"/>
      </w:pPr>
      <w:bookmarkStart w:id="4066" w:name="_Toc151743209"/>
      <w:bookmarkStart w:id="4067" w:name="_Toc151743674"/>
      <w:bookmarkStart w:id="4068" w:name="_Toc160452921"/>
      <w:bookmarkStart w:id="4069" w:name="_Toc164869849"/>
      <w:bookmarkStart w:id="4070" w:name="_Toc175350837"/>
      <w:bookmarkStart w:id="4071" w:name="_Toc180146775"/>
      <w:bookmarkStart w:id="4072" w:name="_Toc180249273"/>
      <w:bookmarkStart w:id="4073" w:name="_Toc183379227"/>
      <w:bookmarkStart w:id="4074" w:name="_Toc195349220"/>
      <w:bookmarkStart w:id="4075" w:name="_Toc195349808"/>
      <w:bookmarkStart w:id="4076" w:name="_Toc209623549"/>
      <w:r w:rsidRPr="009F09F1">
        <w:rPr>
          <w:noProof/>
          <w:lang w:eastAsia="zh-CN"/>
        </w:rPr>
        <w:t>6.5</w:t>
      </w:r>
      <w:r w:rsidRPr="009F09F1">
        <w:t>.3.3.3.1</w:t>
      </w:r>
      <w:r w:rsidRPr="009F09F1">
        <w:tab/>
        <w:t>GET</w:t>
      </w:r>
      <w:bookmarkEnd w:id="4066"/>
      <w:bookmarkEnd w:id="4067"/>
      <w:bookmarkEnd w:id="4068"/>
      <w:bookmarkEnd w:id="4069"/>
      <w:bookmarkEnd w:id="4070"/>
      <w:bookmarkEnd w:id="4071"/>
      <w:bookmarkEnd w:id="4072"/>
      <w:bookmarkEnd w:id="4073"/>
      <w:bookmarkEnd w:id="4074"/>
      <w:bookmarkEnd w:id="4075"/>
      <w:bookmarkEnd w:id="407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4077" w:name="_Toc151743210"/>
      <w:bookmarkStart w:id="4078" w:name="_Toc151743675"/>
      <w:bookmarkStart w:id="4079" w:name="_Toc160452922"/>
      <w:bookmarkStart w:id="4080" w:name="_Toc164869850"/>
      <w:bookmarkStart w:id="4081" w:name="_Toc175350838"/>
      <w:bookmarkStart w:id="4082" w:name="_Toc180146776"/>
      <w:bookmarkStart w:id="4083" w:name="_Toc180249274"/>
      <w:bookmarkStart w:id="4084" w:name="_Toc183379228"/>
      <w:bookmarkStart w:id="4085" w:name="_Toc195349221"/>
      <w:bookmarkStart w:id="4086" w:name="_Toc195349809"/>
      <w:bookmarkStart w:id="4087" w:name="_Toc209623550"/>
      <w:r w:rsidRPr="009F09F1">
        <w:rPr>
          <w:noProof/>
          <w:lang w:eastAsia="zh-CN"/>
        </w:rPr>
        <w:lastRenderedPageBreak/>
        <w:t>6.5</w:t>
      </w:r>
      <w:r w:rsidRPr="009F09F1">
        <w:t>.3.3.3.2</w:t>
      </w:r>
      <w:r w:rsidRPr="009F09F1">
        <w:tab/>
        <w:t>PUT</w:t>
      </w:r>
      <w:bookmarkEnd w:id="4077"/>
      <w:bookmarkEnd w:id="4078"/>
      <w:bookmarkEnd w:id="4079"/>
      <w:bookmarkEnd w:id="4080"/>
      <w:bookmarkEnd w:id="4081"/>
      <w:bookmarkEnd w:id="4082"/>
      <w:bookmarkEnd w:id="4083"/>
      <w:bookmarkEnd w:id="4084"/>
      <w:bookmarkEnd w:id="4085"/>
      <w:bookmarkEnd w:id="4086"/>
      <w:bookmarkEnd w:id="4087"/>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4088" w:name="_Toc151743211"/>
      <w:bookmarkStart w:id="4089" w:name="_Toc151743676"/>
      <w:bookmarkStart w:id="4090" w:name="_Toc160452923"/>
      <w:bookmarkStart w:id="4091" w:name="_Toc164869851"/>
      <w:bookmarkStart w:id="4092" w:name="_Toc175350839"/>
      <w:bookmarkStart w:id="4093" w:name="_Toc180146777"/>
      <w:bookmarkStart w:id="4094" w:name="_Toc180249275"/>
      <w:bookmarkStart w:id="4095" w:name="_Toc183379229"/>
      <w:bookmarkStart w:id="4096" w:name="_Toc195349222"/>
      <w:bookmarkStart w:id="4097" w:name="_Toc195349810"/>
      <w:bookmarkStart w:id="4098" w:name="_Toc209623551"/>
      <w:r w:rsidRPr="009F09F1">
        <w:rPr>
          <w:noProof/>
          <w:lang w:eastAsia="zh-CN"/>
        </w:rPr>
        <w:t>6.5</w:t>
      </w:r>
      <w:r w:rsidRPr="009F09F1">
        <w:t>.3.3.3.3</w:t>
      </w:r>
      <w:r w:rsidRPr="009F09F1">
        <w:tab/>
        <w:t>PATCH</w:t>
      </w:r>
      <w:bookmarkEnd w:id="4088"/>
      <w:bookmarkEnd w:id="4089"/>
      <w:bookmarkEnd w:id="4090"/>
      <w:bookmarkEnd w:id="4091"/>
      <w:bookmarkEnd w:id="4092"/>
      <w:bookmarkEnd w:id="4093"/>
      <w:bookmarkEnd w:id="4094"/>
      <w:bookmarkEnd w:id="4095"/>
      <w:bookmarkEnd w:id="4096"/>
      <w:bookmarkEnd w:id="4097"/>
      <w:bookmarkEnd w:id="4098"/>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4099" w:name="_Toc151743212"/>
      <w:bookmarkStart w:id="4100" w:name="_Toc151743677"/>
      <w:bookmarkStart w:id="4101" w:name="_Toc160452924"/>
      <w:bookmarkStart w:id="4102" w:name="_Toc164869852"/>
      <w:bookmarkStart w:id="4103" w:name="_Toc175350840"/>
      <w:bookmarkStart w:id="4104" w:name="_Toc180146778"/>
      <w:bookmarkStart w:id="4105" w:name="_Toc180249276"/>
      <w:bookmarkStart w:id="4106" w:name="_Toc183379230"/>
      <w:bookmarkStart w:id="4107" w:name="_Toc195349223"/>
      <w:bookmarkStart w:id="4108" w:name="_Toc195349811"/>
      <w:bookmarkStart w:id="4109" w:name="_Toc209623552"/>
      <w:r w:rsidRPr="009F09F1">
        <w:rPr>
          <w:noProof/>
          <w:lang w:eastAsia="zh-CN"/>
        </w:rPr>
        <w:t>6.5</w:t>
      </w:r>
      <w:r w:rsidRPr="009F09F1">
        <w:t>.3.3.3.4</w:t>
      </w:r>
      <w:r w:rsidRPr="009F09F1">
        <w:tab/>
        <w:t>DELETE</w:t>
      </w:r>
      <w:bookmarkEnd w:id="4099"/>
      <w:bookmarkEnd w:id="4100"/>
      <w:bookmarkEnd w:id="4101"/>
      <w:bookmarkEnd w:id="4102"/>
      <w:bookmarkEnd w:id="4103"/>
      <w:bookmarkEnd w:id="4104"/>
      <w:bookmarkEnd w:id="4105"/>
      <w:bookmarkEnd w:id="4106"/>
      <w:bookmarkEnd w:id="4107"/>
      <w:bookmarkEnd w:id="4108"/>
      <w:bookmarkEnd w:id="4109"/>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0" w:name="_Toc160452925"/>
      <w:bookmarkStart w:id="4111" w:name="_Toc164869853"/>
      <w:bookmarkStart w:id="4112" w:name="_Toc175350841"/>
      <w:bookmarkStart w:id="4113" w:name="_Toc180146779"/>
      <w:bookmarkStart w:id="4114" w:name="_Toc180249277"/>
      <w:bookmarkStart w:id="4115" w:name="_Toc183379231"/>
      <w:bookmarkStart w:id="4116" w:name="_Toc195349224"/>
      <w:bookmarkStart w:id="4117" w:name="_Toc195349812"/>
      <w:bookmarkStart w:id="4118" w:name="_Toc209623553"/>
      <w:r w:rsidRPr="009F09F1">
        <w:rPr>
          <w:noProof/>
          <w:lang w:eastAsia="zh-CN"/>
        </w:rPr>
        <w:t>6.5</w:t>
      </w:r>
      <w:r w:rsidRPr="009F09F1">
        <w:t>.3.3.4</w:t>
      </w:r>
      <w:r w:rsidRPr="009F09F1">
        <w:tab/>
        <w:t>Resource Custom Operations</w:t>
      </w:r>
      <w:bookmarkEnd w:id="4110"/>
      <w:bookmarkEnd w:id="4111"/>
      <w:bookmarkEnd w:id="4112"/>
      <w:bookmarkEnd w:id="4113"/>
      <w:bookmarkEnd w:id="4114"/>
      <w:bookmarkEnd w:id="4115"/>
      <w:bookmarkEnd w:id="4116"/>
      <w:bookmarkEnd w:id="4117"/>
      <w:bookmarkEnd w:id="411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19" w:name="_Toc160452926"/>
      <w:bookmarkStart w:id="4120" w:name="_Toc164869854"/>
      <w:bookmarkStart w:id="4121" w:name="_Toc175350842"/>
      <w:bookmarkStart w:id="4122" w:name="_Toc180146780"/>
      <w:bookmarkStart w:id="4123" w:name="_Toc180249278"/>
      <w:bookmarkStart w:id="4124" w:name="_Toc183379232"/>
      <w:bookmarkStart w:id="4125" w:name="_Toc195349225"/>
      <w:bookmarkStart w:id="4126" w:name="_Toc195349813"/>
      <w:bookmarkStart w:id="4127" w:name="_Toc209623554"/>
      <w:r w:rsidRPr="009F09F1">
        <w:rPr>
          <w:noProof/>
          <w:lang w:eastAsia="zh-CN"/>
        </w:rPr>
        <w:t>6.5</w:t>
      </w:r>
      <w:r w:rsidRPr="009F09F1">
        <w:t>.4</w:t>
      </w:r>
      <w:r w:rsidRPr="009F09F1">
        <w:tab/>
        <w:t>Custom Operations without associated resources</w:t>
      </w:r>
      <w:bookmarkEnd w:id="4119"/>
      <w:bookmarkEnd w:id="4120"/>
      <w:bookmarkEnd w:id="4121"/>
      <w:bookmarkEnd w:id="4122"/>
      <w:bookmarkEnd w:id="4123"/>
      <w:bookmarkEnd w:id="4124"/>
      <w:bookmarkEnd w:id="4125"/>
      <w:bookmarkEnd w:id="4126"/>
      <w:bookmarkEnd w:id="4127"/>
    </w:p>
    <w:p w14:paraId="54B75BBA" w14:textId="77777777" w:rsidR="009F09F1" w:rsidRPr="009F09F1" w:rsidRDefault="009F09F1" w:rsidP="009F09F1">
      <w:bookmarkStart w:id="4128" w:name="_Toc144024258"/>
      <w:bookmarkStart w:id="4129"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0" w:name="_Toc160452927"/>
      <w:bookmarkStart w:id="4131" w:name="_Toc164869855"/>
      <w:bookmarkStart w:id="4132" w:name="_Toc175350843"/>
      <w:bookmarkStart w:id="4133" w:name="_Toc180146781"/>
      <w:bookmarkStart w:id="4134" w:name="_Toc180249279"/>
      <w:bookmarkStart w:id="4135" w:name="_Toc183379233"/>
      <w:bookmarkStart w:id="4136" w:name="_Toc195349226"/>
      <w:bookmarkStart w:id="4137" w:name="_Toc195349814"/>
      <w:bookmarkStart w:id="4138" w:name="_Toc209623555"/>
      <w:r w:rsidRPr="009F09F1">
        <w:rPr>
          <w:noProof/>
          <w:lang w:eastAsia="zh-CN"/>
        </w:rPr>
        <w:t>6.5</w:t>
      </w:r>
      <w:r w:rsidRPr="009F09F1">
        <w:t>.5</w:t>
      </w:r>
      <w:r w:rsidRPr="009F09F1">
        <w:tab/>
        <w:t>Notifications</w:t>
      </w:r>
      <w:bookmarkEnd w:id="4128"/>
      <w:bookmarkEnd w:id="4129"/>
      <w:bookmarkEnd w:id="4130"/>
      <w:bookmarkEnd w:id="4131"/>
      <w:bookmarkEnd w:id="4132"/>
      <w:bookmarkEnd w:id="4133"/>
      <w:bookmarkEnd w:id="4134"/>
      <w:bookmarkEnd w:id="4135"/>
      <w:bookmarkEnd w:id="4136"/>
      <w:bookmarkEnd w:id="4137"/>
      <w:bookmarkEnd w:id="4138"/>
    </w:p>
    <w:p w14:paraId="4ECA900D" w14:textId="77777777" w:rsidR="009F09F1" w:rsidRPr="009F09F1" w:rsidRDefault="009F09F1" w:rsidP="009F09F1">
      <w:pPr>
        <w:pStyle w:val="Heading4"/>
      </w:pPr>
      <w:bookmarkStart w:id="4139" w:name="_Toc144024163"/>
      <w:bookmarkStart w:id="4140" w:name="_Toc148176876"/>
      <w:bookmarkStart w:id="4141" w:name="_Toc148358926"/>
      <w:bookmarkStart w:id="4142" w:name="_Toc151743216"/>
      <w:bookmarkStart w:id="4143" w:name="_Toc151743681"/>
      <w:bookmarkStart w:id="4144" w:name="_Toc160452928"/>
      <w:bookmarkStart w:id="4145" w:name="_Toc164869856"/>
      <w:bookmarkStart w:id="4146" w:name="_Toc175350844"/>
      <w:bookmarkStart w:id="4147" w:name="_Toc180146782"/>
      <w:bookmarkStart w:id="4148" w:name="_Toc180249280"/>
      <w:bookmarkStart w:id="4149" w:name="_Toc183379234"/>
      <w:bookmarkStart w:id="4150" w:name="_Toc195349227"/>
      <w:bookmarkStart w:id="4151" w:name="_Toc195349815"/>
      <w:bookmarkStart w:id="4152" w:name="_Toc209623556"/>
      <w:r w:rsidRPr="009F09F1">
        <w:rPr>
          <w:noProof/>
          <w:lang w:eastAsia="zh-CN"/>
        </w:rPr>
        <w:t>6.5</w:t>
      </w:r>
      <w:r w:rsidRPr="009F09F1">
        <w:t>.5.1</w:t>
      </w:r>
      <w:r w:rsidRPr="009F09F1">
        <w:tab/>
        <w:t>General</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3" w:name="_Toc151743217"/>
      <w:bookmarkStart w:id="4154" w:name="_Toc151743682"/>
      <w:bookmarkStart w:id="4155" w:name="_Toc160452929"/>
      <w:bookmarkStart w:id="4156" w:name="_Toc164869857"/>
      <w:bookmarkStart w:id="4157" w:name="_Toc175350845"/>
      <w:bookmarkStart w:id="4158" w:name="_Toc180146783"/>
      <w:bookmarkStart w:id="4159" w:name="_Toc180249281"/>
      <w:bookmarkStart w:id="4160" w:name="_Toc183379235"/>
      <w:bookmarkStart w:id="4161" w:name="_Toc195349228"/>
      <w:bookmarkStart w:id="4162" w:name="_Toc195349816"/>
      <w:bookmarkStart w:id="4163" w:name="_Toc209623557"/>
      <w:r w:rsidRPr="009F09F1">
        <w:rPr>
          <w:noProof/>
          <w:lang w:eastAsia="zh-CN"/>
        </w:rPr>
        <w:t>6.5</w:t>
      </w:r>
      <w:r w:rsidRPr="009F09F1">
        <w:t>.5.2</w:t>
      </w:r>
      <w:r w:rsidRPr="009F09F1">
        <w:tab/>
      </w:r>
      <w:bookmarkEnd w:id="4153"/>
      <w:bookmarkEnd w:id="4154"/>
      <w:r w:rsidRPr="009F09F1">
        <w:rPr>
          <w:bCs/>
        </w:rPr>
        <w:t xml:space="preserve">UAV Dynamic Information </w:t>
      </w:r>
      <w:r w:rsidRPr="009F09F1">
        <w:t>Notification</w:t>
      </w:r>
      <w:bookmarkEnd w:id="4155"/>
      <w:bookmarkEnd w:id="4156"/>
      <w:bookmarkEnd w:id="4157"/>
      <w:bookmarkEnd w:id="4158"/>
      <w:bookmarkEnd w:id="4159"/>
      <w:bookmarkEnd w:id="4160"/>
      <w:bookmarkEnd w:id="4161"/>
      <w:bookmarkEnd w:id="4162"/>
      <w:bookmarkEnd w:id="4163"/>
    </w:p>
    <w:p w14:paraId="47B83091" w14:textId="77777777" w:rsidR="009F09F1" w:rsidRPr="009F09F1" w:rsidRDefault="009F09F1" w:rsidP="009F09F1">
      <w:pPr>
        <w:pStyle w:val="Heading5"/>
        <w:rPr>
          <w:noProof/>
        </w:rPr>
      </w:pPr>
      <w:bookmarkStart w:id="4164" w:name="_Toc151743218"/>
      <w:bookmarkStart w:id="4165" w:name="_Toc151743683"/>
      <w:bookmarkStart w:id="4166" w:name="_Toc160452930"/>
      <w:bookmarkStart w:id="4167" w:name="_Toc164869858"/>
      <w:bookmarkStart w:id="4168" w:name="_Toc175350846"/>
      <w:bookmarkStart w:id="4169" w:name="_Toc180146784"/>
      <w:bookmarkStart w:id="4170" w:name="_Toc180249282"/>
      <w:bookmarkStart w:id="4171" w:name="_Toc183379236"/>
      <w:bookmarkStart w:id="4172" w:name="_Toc195349229"/>
      <w:bookmarkStart w:id="4173" w:name="_Toc195349817"/>
      <w:bookmarkStart w:id="4174" w:name="_Toc209623558"/>
      <w:r w:rsidRPr="009F09F1">
        <w:rPr>
          <w:noProof/>
          <w:lang w:eastAsia="zh-CN"/>
        </w:rPr>
        <w:t>6.5</w:t>
      </w:r>
      <w:r w:rsidRPr="009F09F1">
        <w:t>.5.2</w:t>
      </w:r>
      <w:r w:rsidRPr="009F09F1">
        <w:rPr>
          <w:noProof/>
        </w:rPr>
        <w:t>.1</w:t>
      </w:r>
      <w:r w:rsidRPr="009F09F1">
        <w:rPr>
          <w:noProof/>
        </w:rPr>
        <w:tab/>
        <w:t>Description</w:t>
      </w:r>
      <w:bookmarkEnd w:id="4164"/>
      <w:bookmarkEnd w:id="4165"/>
      <w:bookmarkEnd w:id="4166"/>
      <w:bookmarkEnd w:id="4167"/>
      <w:bookmarkEnd w:id="4168"/>
      <w:bookmarkEnd w:id="4169"/>
      <w:bookmarkEnd w:id="4170"/>
      <w:bookmarkEnd w:id="4171"/>
      <w:bookmarkEnd w:id="4172"/>
      <w:bookmarkEnd w:id="4173"/>
      <w:bookmarkEnd w:id="4174"/>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75" w:name="_Toc151743219"/>
      <w:bookmarkStart w:id="4176" w:name="_Toc151743684"/>
      <w:bookmarkStart w:id="4177" w:name="_Toc160452931"/>
      <w:bookmarkStart w:id="4178" w:name="_Toc164869859"/>
      <w:bookmarkStart w:id="4179" w:name="_Toc175350847"/>
      <w:bookmarkStart w:id="4180" w:name="_Toc180146785"/>
      <w:bookmarkStart w:id="4181" w:name="_Toc180249283"/>
      <w:bookmarkStart w:id="4182" w:name="_Toc183379237"/>
      <w:bookmarkStart w:id="4183" w:name="_Toc195349230"/>
      <w:bookmarkStart w:id="4184" w:name="_Toc195349818"/>
      <w:bookmarkStart w:id="4185" w:name="_Toc209623559"/>
      <w:r w:rsidRPr="009F09F1">
        <w:rPr>
          <w:noProof/>
          <w:lang w:eastAsia="zh-CN"/>
        </w:rPr>
        <w:t>6.5</w:t>
      </w:r>
      <w:r w:rsidRPr="009F09F1">
        <w:t>.5.2</w:t>
      </w:r>
      <w:r w:rsidRPr="009F09F1">
        <w:rPr>
          <w:noProof/>
        </w:rPr>
        <w:t>.2</w:t>
      </w:r>
      <w:r w:rsidRPr="009F09F1">
        <w:rPr>
          <w:noProof/>
        </w:rPr>
        <w:tab/>
        <w:t>Target URI</w:t>
      </w:r>
      <w:bookmarkEnd w:id="4175"/>
      <w:bookmarkEnd w:id="4176"/>
      <w:bookmarkEnd w:id="4177"/>
      <w:bookmarkEnd w:id="4178"/>
      <w:bookmarkEnd w:id="4179"/>
      <w:bookmarkEnd w:id="4180"/>
      <w:bookmarkEnd w:id="4181"/>
      <w:bookmarkEnd w:id="4182"/>
      <w:bookmarkEnd w:id="4183"/>
      <w:bookmarkEnd w:id="4184"/>
      <w:bookmarkEnd w:id="4185"/>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86" w:name="_Toc151743220"/>
      <w:bookmarkStart w:id="4187" w:name="_Toc151743685"/>
      <w:bookmarkStart w:id="4188" w:name="_Toc160452932"/>
      <w:bookmarkStart w:id="4189" w:name="_Toc164869860"/>
      <w:bookmarkStart w:id="4190" w:name="_Toc175350848"/>
      <w:bookmarkStart w:id="4191" w:name="_Toc180146786"/>
      <w:bookmarkStart w:id="4192" w:name="_Toc180249284"/>
      <w:bookmarkStart w:id="4193" w:name="_Toc183379238"/>
      <w:bookmarkStart w:id="4194" w:name="_Toc195349231"/>
      <w:bookmarkStart w:id="4195" w:name="_Toc195349819"/>
      <w:bookmarkStart w:id="4196" w:name="_Toc209623560"/>
      <w:r w:rsidRPr="009F09F1">
        <w:rPr>
          <w:noProof/>
          <w:lang w:eastAsia="zh-CN"/>
        </w:rPr>
        <w:lastRenderedPageBreak/>
        <w:t>6.5</w:t>
      </w:r>
      <w:r w:rsidRPr="009F09F1">
        <w:t>.5.2</w:t>
      </w:r>
      <w:r w:rsidRPr="009F09F1">
        <w:rPr>
          <w:noProof/>
        </w:rPr>
        <w:t>.3</w:t>
      </w:r>
      <w:r w:rsidRPr="009F09F1">
        <w:rPr>
          <w:noProof/>
        </w:rPr>
        <w:tab/>
        <w:t>Standard Methods</w:t>
      </w:r>
      <w:bookmarkEnd w:id="4186"/>
      <w:bookmarkEnd w:id="4187"/>
      <w:bookmarkEnd w:id="4188"/>
      <w:bookmarkEnd w:id="4189"/>
      <w:bookmarkEnd w:id="4190"/>
      <w:bookmarkEnd w:id="4191"/>
      <w:bookmarkEnd w:id="4192"/>
      <w:bookmarkEnd w:id="4193"/>
      <w:bookmarkEnd w:id="4194"/>
      <w:bookmarkEnd w:id="4195"/>
      <w:bookmarkEnd w:id="4196"/>
    </w:p>
    <w:p w14:paraId="4E4A60D8" w14:textId="77777777" w:rsidR="009F09F1" w:rsidRPr="009F09F1" w:rsidRDefault="009F09F1" w:rsidP="00F52C3A">
      <w:pPr>
        <w:pStyle w:val="Heading6"/>
        <w:rPr>
          <w:noProof/>
        </w:rPr>
      </w:pPr>
      <w:bookmarkStart w:id="4197" w:name="_Toc175350849"/>
      <w:bookmarkStart w:id="4198" w:name="_Toc180146787"/>
      <w:bookmarkStart w:id="4199" w:name="_Toc180249285"/>
      <w:bookmarkStart w:id="4200" w:name="_Toc183379239"/>
      <w:bookmarkStart w:id="4201" w:name="_Toc195349232"/>
      <w:bookmarkStart w:id="4202" w:name="_Toc195349820"/>
      <w:bookmarkStart w:id="4203" w:name="_Toc209623561"/>
      <w:r w:rsidRPr="009F09F1">
        <w:rPr>
          <w:noProof/>
          <w:lang w:eastAsia="zh-CN"/>
        </w:rPr>
        <w:t>6.5</w:t>
      </w:r>
      <w:r w:rsidRPr="009F09F1">
        <w:t>.5.2.3</w:t>
      </w:r>
      <w:r w:rsidRPr="009F09F1">
        <w:rPr>
          <w:noProof/>
        </w:rPr>
        <w:t>.1</w:t>
      </w:r>
      <w:r w:rsidRPr="009F09F1">
        <w:rPr>
          <w:noProof/>
        </w:rPr>
        <w:tab/>
        <w:t>POST</w:t>
      </w:r>
      <w:bookmarkEnd w:id="4197"/>
      <w:bookmarkEnd w:id="4198"/>
      <w:bookmarkEnd w:id="4199"/>
      <w:bookmarkEnd w:id="4200"/>
      <w:bookmarkEnd w:id="4201"/>
      <w:bookmarkEnd w:id="4202"/>
      <w:bookmarkEnd w:id="4203"/>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04" w:name="_Toc160452933"/>
      <w:bookmarkStart w:id="4205" w:name="_Toc164869861"/>
      <w:bookmarkStart w:id="4206" w:name="_Toc175350850"/>
      <w:bookmarkStart w:id="4207" w:name="_Toc180146788"/>
      <w:bookmarkStart w:id="4208" w:name="_Toc180249286"/>
      <w:bookmarkStart w:id="4209" w:name="_Toc183379240"/>
      <w:bookmarkStart w:id="4210" w:name="_Toc195349233"/>
      <w:bookmarkStart w:id="4211" w:name="_Toc195349821"/>
      <w:bookmarkStart w:id="4212" w:name="_Toc209623562"/>
      <w:r w:rsidRPr="009F09F1">
        <w:rPr>
          <w:noProof/>
          <w:lang w:eastAsia="zh-CN"/>
        </w:rPr>
        <w:t>6.5</w:t>
      </w:r>
      <w:r w:rsidRPr="009F09F1">
        <w:t>.6</w:t>
      </w:r>
      <w:r w:rsidRPr="009F09F1">
        <w:tab/>
        <w:t>Data Model</w:t>
      </w:r>
      <w:bookmarkEnd w:id="4204"/>
      <w:bookmarkEnd w:id="4205"/>
      <w:bookmarkEnd w:id="4206"/>
      <w:bookmarkEnd w:id="4207"/>
      <w:bookmarkEnd w:id="4208"/>
      <w:bookmarkEnd w:id="4209"/>
      <w:bookmarkEnd w:id="4210"/>
      <w:bookmarkEnd w:id="4211"/>
      <w:bookmarkEnd w:id="4212"/>
    </w:p>
    <w:p w14:paraId="31652D6F" w14:textId="77777777" w:rsidR="009F09F1" w:rsidRPr="009F09F1" w:rsidRDefault="009F09F1" w:rsidP="009F09F1">
      <w:pPr>
        <w:pStyle w:val="Heading4"/>
      </w:pPr>
      <w:bookmarkStart w:id="4213" w:name="_Toc144024266"/>
      <w:bookmarkStart w:id="4214" w:name="_Toc144459698"/>
      <w:bookmarkStart w:id="4215" w:name="_Toc160452934"/>
      <w:bookmarkStart w:id="4216" w:name="_Toc164869862"/>
      <w:bookmarkStart w:id="4217" w:name="_Toc175350851"/>
      <w:bookmarkStart w:id="4218" w:name="_Toc180146789"/>
      <w:bookmarkStart w:id="4219" w:name="_Toc180249287"/>
      <w:bookmarkStart w:id="4220" w:name="_Toc183379241"/>
      <w:bookmarkStart w:id="4221" w:name="_Toc195349234"/>
      <w:bookmarkStart w:id="4222" w:name="_Toc195349822"/>
      <w:bookmarkStart w:id="4223" w:name="_Toc209623563"/>
      <w:r w:rsidRPr="009F09F1">
        <w:rPr>
          <w:noProof/>
          <w:lang w:eastAsia="zh-CN"/>
        </w:rPr>
        <w:t>6.5</w:t>
      </w:r>
      <w:r w:rsidRPr="009F09F1">
        <w:t>.6.1</w:t>
      </w:r>
      <w:r w:rsidRPr="009F09F1">
        <w:tab/>
        <w:t>General</w:t>
      </w:r>
      <w:bookmarkEnd w:id="4213"/>
      <w:bookmarkEnd w:id="4214"/>
      <w:bookmarkEnd w:id="4215"/>
      <w:bookmarkEnd w:id="4216"/>
      <w:bookmarkEnd w:id="4217"/>
      <w:bookmarkEnd w:id="4218"/>
      <w:bookmarkEnd w:id="4219"/>
      <w:bookmarkEnd w:id="4220"/>
      <w:bookmarkEnd w:id="4221"/>
      <w:bookmarkEnd w:id="4222"/>
      <w:bookmarkEnd w:id="422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24" w:name="_Toc144024267"/>
      <w:bookmarkStart w:id="4225" w:name="_Toc144459699"/>
      <w:bookmarkStart w:id="4226" w:name="_Toc160452935"/>
      <w:bookmarkStart w:id="4227" w:name="_Toc164869863"/>
      <w:bookmarkStart w:id="4228" w:name="_Toc175350852"/>
      <w:bookmarkStart w:id="4229" w:name="_Toc180146790"/>
      <w:bookmarkStart w:id="4230" w:name="_Toc180249288"/>
      <w:bookmarkStart w:id="4231" w:name="_Toc183379242"/>
      <w:bookmarkStart w:id="4232" w:name="_Toc195349235"/>
      <w:bookmarkStart w:id="4233" w:name="_Toc195349823"/>
      <w:bookmarkStart w:id="4234" w:name="_Toc209623564"/>
      <w:r w:rsidRPr="009F09F1">
        <w:rPr>
          <w:noProof/>
          <w:lang w:eastAsia="zh-CN"/>
        </w:rPr>
        <w:t>6.5</w:t>
      </w:r>
      <w:r w:rsidRPr="009F09F1">
        <w:rPr>
          <w:lang w:val="en-US"/>
        </w:rPr>
        <w:t>.6.2</w:t>
      </w:r>
      <w:r w:rsidRPr="009F09F1">
        <w:rPr>
          <w:lang w:val="en-US"/>
        </w:rPr>
        <w:tab/>
        <w:t>Structured data types</w:t>
      </w:r>
      <w:bookmarkEnd w:id="4224"/>
      <w:bookmarkEnd w:id="4225"/>
      <w:bookmarkEnd w:id="4226"/>
      <w:bookmarkEnd w:id="4227"/>
      <w:bookmarkEnd w:id="4228"/>
      <w:bookmarkEnd w:id="4229"/>
      <w:bookmarkEnd w:id="4230"/>
      <w:bookmarkEnd w:id="4231"/>
      <w:bookmarkEnd w:id="4232"/>
      <w:bookmarkEnd w:id="4233"/>
      <w:bookmarkEnd w:id="4234"/>
    </w:p>
    <w:p w14:paraId="26F0E8F4" w14:textId="77777777" w:rsidR="009F09F1" w:rsidRPr="009F09F1" w:rsidRDefault="009F09F1" w:rsidP="009F09F1">
      <w:pPr>
        <w:pStyle w:val="Heading5"/>
      </w:pPr>
      <w:bookmarkStart w:id="4235" w:name="_Toc144024268"/>
      <w:bookmarkStart w:id="4236" w:name="_Toc144459700"/>
      <w:bookmarkStart w:id="4237" w:name="_Toc160452936"/>
      <w:bookmarkStart w:id="4238" w:name="_Toc164869864"/>
      <w:bookmarkStart w:id="4239" w:name="_Toc175350853"/>
      <w:bookmarkStart w:id="4240" w:name="_Toc180146791"/>
      <w:bookmarkStart w:id="4241" w:name="_Toc180249289"/>
      <w:bookmarkStart w:id="4242" w:name="_Toc183379243"/>
      <w:bookmarkStart w:id="4243" w:name="_Toc195349236"/>
      <w:bookmarkStart w:id="4244" w:name="_Toc195349824"/>
      <w:bookmarkStart w:id="4245" w:name="_Toc209623565"/>
      <w:r w:rsidRPr="009F09F1">
        <w:rPr>
          <w:noProof/>
          <w:lang w:eastAsia="zh-CN"/>
        </w:rPr>
        <w:t>6.5</w:t>
      </w:r>
      <w:r w:rsidRPr="009F09F1">
        <w:t>.6.2.1</w:t>
      </w:r>
      <w:r w:rsidRPr="009F09F1">
        <w:tab/>
        <w:t>Introduction</w:t>
      </w:r>
      <w:bookmarkEnd w:id="4235"/>
      <w:bookmarkEnd w:id="4236"/>
      <w:bookmarkEnd w:id="4237"/>
      <w:bookmarkEnd w:id="4238"/>
      <w:bookmarkEnd w:id="4239"/>
      <w:bookmarkEnd w:id="4240"/>
      <w:bookmarkEnd w:id="4241"/>
      <w:bookmarkEnd w:id="4242"/>
      <w:bookmarkEnd w:id="4243"/>
      <w:bookmarkEnd w:id="4244"/>
      <w:bookmarkEnd w:id="424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46" w:name="_Toc160452937"/>
      <w:bookmarkStart w:id="4247" w:name="_Toc164869865"/>
      <w:bookmarkStart w:id="4248" w:name="_Toc175350854"/>
      <w:bookmarkStart w:id="4249" w:name="_Toc180146792"/>
      <w:bookmarkStart w:id="4250" w:name="_Toc180249290"/>
      <w:bookmarkStart w:id="4251" w:name="_Toc183379244"/>
      <w:bookmarkStart w:id="4252" w:name="_Toc195349237"/>
      <w:bookmarkStart w:id="4253" w:name="_Toc195349825"/>
      <w:bookmarkStart w:id="4254" w:name="_Toc209623566"/>
      <w:r w:rsidRPr="009F09F1">
        <w:rPr>
          <w:noProof/>
          <w:lang w:eastAsia="zh-CN"/>
        </w:rPr>
        <w:t>6.5</w:t>
      </w:r>
      <w:r w:rsidRPr="009F09F1">
        <w:t>.6.2.2</w:t>
      </w:r>
      <w:r w:rsidRPr="009F09F1">
        <w:tab/>
        <w:t>Type: UAVDynInfoSubsc</w:t>
      </w:r>
      <w:bookmarkEnd w:id="4246"/>
      <w:bookmarkEnd w:id="4247"/>
      <w:bookmarkEnd w:id="4248"/>
      <w:bookmarkEnd w:id="4249"/>
      <w:bookmarkEnd w:id="4250"/>
      <w:bookmarkEnd w:id="4251"/>
      <w:bookmarkEnd w:id="4252"/>
      <w:bookmarkEnd w:id="4253"/>
      <w:bookmarkEnd w:id="4254"/>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4255" w:name="_Hlk149565478"/>
            <w:r w:rsidRPr="009F09F1">
              <w:rPr>
                <w:rFonts w:cs="Arial"/>
                <w:szCs w:val="18"/>
              </w:rPr>
              <w:t xml:space="preserve">the UAV dynamic information event(s) </w:t>
            </w:r>
            <w:bookmarkEnd w:id="4255"/>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56" w:name="_Toc160452938"/>
      <w:bookmarkStart w:id="4257" w:name="_Toc164869866"/>
      <w:bookmarkStart w:id="4258" w:name="_Toc175350855"/>
      <w:bookmarkStart w:id="4259" w:name="_Toc180146793"/>
      <w:bookmarkStart w:id="4260" w:name="_Toc180249291"/>
      <w:bookmarkStart w:id="4261" w:name="_Toc183379245"/>
      <w:bookmarkStart w:id="4262" w:name="_Toc195349238"/>
      <w:bookmarkStart w:id="4263" w:name="_Toc195349826"/>
      <w:bookmarkStart w:id="4264" w:name="_Toc209623567"/>
      <w:r w:rsidRPr="009F09F1">
        <w:rPr>
          <w:noProof/>
          <w:lang w:eastAsia="zh-CN"/>
        </w:rPr>
        <w:lastRenderedPageBreak/>
        <w:t>6.5</w:t>
      </w:r>
      <w:r w:rsidRPr="009F09F1">
        <w:t>.6.2.3</w:t>
      </w:r>
      <w:r w:rsidRPr="009F09F1">
        <w:tab/>
        <w:t>Type: UAVDynInfoSubscPatch</w:t>
      </w:r>
      <w:bookmarkEnd w:id="4256"/>
      <w:bookmarkEnd w:id="4257"/>
      <w:bookmarkEnd w:id="4258"/>
      <w:bookmarkEnd w:id="4259"/>
      <w:bookmarkEnd w:id="4260"/>
      <w:bookmarkEnd w:id="4261"/>
      <w:bookmarkEnd w:id="4262"/>
      <w:bookmarkEnd w:id="4263"/>
      <w:bookmarkEnd w:id="426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65" w:name="_Toc160452939"/>
      <w:bookmarkStart w:id="4266" w:name="_Toc164869867"/>
      <w:bookmarkStart w:id="4267" w:name="_Toc175350856"/>
      <w:bookmarkStart w:id="4268" w:name="_Toc180146794"/>
      <w:bookmarkStart w:id="4269" w:name="_Toc180249292"/>
      <w:bookmarkStart w:id="4270" w:name="_Toc183379246"/>
      <w:bookmarkStart w:id="4271" w:name="_Toc195349239"/>
      <w:bookmarkStart w:id="4272" w:name="_Toc195349827"/>
      <w:bookmarkStart w:id="4273" w:name="_Toc209623568"/>
      <w:r w:rsidRPr="009F09F1">
        <w:rPr>
          <w:noProof/>
          <w:lang w:eastAsia="zh-CN"/>
        </w:rPr>
        <w:t>6.5</w:t>
      </w:r>
      <w:r w:rsidRPr="009F09F1">
        <w:t>.6.2.4</w:t>
      </w:r>
      <w:r w:rsidRPr="009F09F1">
        <w:tab/>
        <w:t>Type: UAVDynInfoNotif</w:t>
      </w:r>
      <w:bookmarkEnd w:id="4265"/>
      <w:bookmarkEnd w:id="4266"/>
      <w:bookmarkEnd w:id="4267"/>
      <w:bookmarkEnd w:id="4268"/>
      <w:bookmarkEnd w:id="4269"/>
      <w:bookmarkEnd w:id="4270"/>
      <w:bookmarkEnd w:id="4271"/>
      <w:bookmarkEnd w:id="4272"/>
      <w:bookmarkEnd w:id="4273"/>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4" w:name="_Toc160452940"/>
      <w:bookmarkStart w:id="4275" w:name="_Toc164869868"/>
      <w:bookmarkStart w:id="4276" w:name="_Toc175350857"/>
      <w:bookmarkStart w:id="4277" w:name="_Toc180146795"/>
      <w:bookmarkStart w:id="4278" w:name="_Toc180249293"/>
      <w:bookmarkStart w:id="4279" w:name="_Toc183379247"/>
      <w:bookmarkStart w:id="4280" w:name="_Toc195349240"/>
      <w:bookmarkStart w:id="4281" w:name="_Toc195349828"/>
      <w:bookmarkStart w:id="4282" w:name="_Toc209623569"/>
      <w:r w:rsidRPr="009F09F1">
        <w:rPr>
          <w:noProof/>
          <w:lang w:eastAsia="zh-CN"/>
        </w:rPr>
        <w:t>6.5</w:t>
      </w:r>
      <w:r w:rsidRPr="009F09F1">
        <w:t>.6.2.5</w:t>
      </w:r>
      <w:r w:rsidRPr="009F09F1">
        <w:tab/>
        <w:t>Type: ProxRangInfo</w:t>
      </w:r>
      <w:bookmarkEnd w:id="4274"/>
      <w:bookmarkEnd w:id="4275"/>
      <w:bookmarkEnd w:id="4276"/>
      <w:bookmarkEnd w:id="4277"/>
      <w:bookmarkEnd w:id="4278"/>
      <w:bookmarkEnd w:id="4279"/>
      <w:bookmarkEnd w:id="4280"/>
      <w:bookmarkEnd w:id="4281"/>
      <w:bookmarkEnd w:id="428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3" w:name="_Toc160452941"/>
      <w:bookmarkStart w:id="4284" w:name="_Toc164869869"/>
      <w:bookmarkStart w:id="4285" w:name="_Toc175350858"/>
      <w:bookmarkStart w:id="4286" w:name="_Toc180146796"/>
      <w:bookmarkStart w:id="4287" w:name="_Toc180249294"/>
      <w:bookmarkStart w:id="4288" w:name="_Toc183379248"/>
      <w:bookmarkStart w:id="4289" w:name="_Toc195349241"/>
      <w:bookmarkStart w:id="4290" w:name="_Toc195349829"/>
      <w:bookmarkStart w:id="4291" w:name="_Toc209623570"/>
      <w:r w:rsidRPr="009F09F1">
        <w:rPr>
          <w:noProof/>
          <w:lang w:eastAsia="zh-CN"/>
        </w:rPr>
        <w:t>6.5</w:t>
      </w:r>
      <w:r w:rsidRPr="009F09F1">
        <w:t>.6.2.6</w:t>
      </w:r>
      <w:r w:rsidRPr="009F09F1">
        <w:tab/>
        <w:t>Type: UavInfo</w:t>
      </w:r>
      <w:bookmarkEnd w:id="4283"/>
      <w:bookmarkEnd w:id="4284"/>
      <w:bookmarkEnd w:id="4285"/>
      <w:bookmarkEnd w:id="4286"/>
      <w:bookmarkEnd w:id="4287"/>
      <w:bookmarkEnd w:id="4288"/>
      <w:bookmarkEnd w:id="4289"/>
      <w:bookmarkEnd w:id="4290"/>
      <w:bookmarkEnd w:id="4291"/>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2" w:name="_Toc160452942"/>
      <w:bookmarkStart w:id="4293" w:name="_Toc164869870"/>
      <w:bookmarkStart w:id="4294" w:name="_Toc175350859"/>
      <w:bookmarkStart w:id="4295" w:name="_Toc180146797"/>
      <w:bookmarkStart w:id="4296" w:name="_Toc180249295"/>
      <w:bookmarkStart w:id="4297" w:name="_Toc183379249"/>
      <w:bookmarkStart w:id="4298" w:name="_Toc195349242"/>
      <w:bookmarkStart w:id="4299" w:name="_Toc195349830"/>
      <w:bookmarkStart w:id="4300" w:name="_Toc209623571"/>
      <w:r w:rsidRPr="009F09F1">
        <w:rPr>
          <w:noProof/>
          <w:lang w:eastAsia="zh-CN"/>
        </w:rPr>
        <w:lastRenderedPageBreak/>
        <w:t>6.5</w:t>
      </w:r>
      <w:r w:rsidRPr="009F09F1">
        <w:rPr>
          <w:lang w:val="en-US"/>
        </w:rPr>
        <w:t>.6.3</w:t>
      </w:r>
      <w:r w:rsidRPr="009F09F1">
        <w:rPr>
          <w:lang w:val="en-US"/>
        </w:rPr>
        <w:tab/>
        <w:t>Simple data types and enumerations</w:t>
      </w:r>
      <w:bookmarkEnd w:id="4292"/>
      <w:bookmarkEnd w:id="4293"/>
      <w:bookmarkEnd w:id="4294"/>
      <w:bookmarkEnd w:id="4295"/>
      <w:bookmarkEnd w:id="4296"/>
      <w:bookmarkEnd w:id="4297"/>
      <w:bookmarkEnd w:id="4298"/>
      <w:bookmarkEnd w:id="4299"/>
      <w:bookmarkEnd w:id="4300"/>
    </w:p>
    <w:p w14:paraId="1422E7E8" w14:textId="77777777" w:rsidR="009F09F1" w:rsidRPr="009F09F1" w:rsidRDefault="009F09F1" w:rsidP="009F09F1">
      <w:pPr>
        <w:pStyle w:val="Heading5"/>
      </w:pPr>
      <w:bookmarkStart w:id="4301" w:name="_Toc144024279"/>
      <w:bookmarkStart w:id="4302" w:name="_Toc144459711"/>
      <w:bookmarkStart w:id="4303" w:name="_Toc160452943"/>
      <w:bookmarkStart w:id="4304" w:name="_Toc164869871"/>
      <w:bookmarkStart w:id="4305" w:name="_Toc175350860"/>
      <w:bookmarkStart w:id="4306" w:name="_Toc180146798"/>
      <w:bookmarkStart w:id="4307" w:name="_Toc180249296"/>
      <w:bookmarkStart w:id="4308" w:name="_Toc183379250"/>
      <w:bookmarkStart w:id="4309" w:name="_Toc195349243"/>
      <w:bookmarkStart w:id="4310" w:name="_Toc195349831"/>
      <w:bookmarkStart w:id="4311" w:name="_Toc209623572"/>
      <w:r w:rsidRPr="009F09F1">
        <w:rPr>
          <w:noProof/>
          <w:lang w:eastAsia="zh-CN"/>
        </w:rPr>
        <w:t>6.5</w:t>
      </w:r>
      <w:r w:rsidRPr="009F09F1">
        <w:t>.6.3.1</w:t>
      </w:r>
      <w:r w:rsidRPr="009F09F1">
        <w:tab/>
        <w:t>Introduction</w:t>
      </w:r>
      <w:bookmarkEnd w:id="4301"/>
      <w:bookmarkEnd w:id="4302"/>
      <w:bookmarkEnd w:id="4303"/>
      <w:bookmarkEnd w:id="4304"/>
      <w:bookmarkEnd w:id="4305"/>
      <w:bookmarkEnd w:id="4306"/>
      <w:bookmarkEnd w:id="4307"/>
      <w:bookmarkEnd w:id="4308"/>
      <w:bookmarkEnd w:id="4309"/>
      <w:bookmarkEnd w:id="4310"/>
      <w:bookmarkEnd w:id="4311"/>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2" w:name="_Toc144024280"/>
      <w:bookmarkStart w:id="4313" w:name="_Toc144459712"/>
      <w:bookmarkStart w:id="4314" w:name="_Toc160452944"/>
      <w:bookmarkStart w:id="4315" w:name="_Toc164869872"/>
      <w:bookmarkStart w:id="4316" w:name="_Toc175350861"/>
      <w:bookmarkStart w:id="4317" w:name="_Toc180146799"/>
      <w:bookmarkStart w:id="4318" w:name="_Toc180249297"/>
      <w:bookmarkStart w:id="4319" w:name="_Toc183379251"/>
      <w:bookmarkStart w:id="4320" w:name="_Toc195349244"/>
      <w:bookmarkStart w:id="4321" w:name="_Toc195349832"/>
      <w:bookmarkStart w:id="4322" w:name="_Toc209623573"/>
      <w:r w:rsidRPr="009F09F1">
        <w:rPr>
          <w:noProof/>
          <w:lang w:eastAsia="zh-CN"/>
        </w:rPr>
        <w:t>6.5</w:t>
      </w:r>
      <w:r w:rsidRPr="009F09F1">
        <w:t>.6.3.2</w:t>
      </w:r>
      <w:r w:rsidRPr="009F09F1">
        <w:tab/>
        <w:t>Simple data types</w:t>
      </w:r>
      <w:bookmarkEnd w:id="4312"/>
      <w:bookmarkEnd w:id="4313"/>
      <w:bookmarkEnd w:id="4314"/>
      <w:bookmarkEnd w:id="4315"/>
      <w:bookmarkEnd w:id="4316"/>
      <w:bookmarkEnd w:id="4317"/>
      <w:bookmarkEnd w:id="4318"/>
      <w:bookmarkEnd w:id="4319"/>
      <w:bookmarkEnd w:id="4320"/>
      <w:bookmarkEnd w:id="4321"/>
      <w:bookmarkEnd w:id="432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3" w:name="_Toc144024283"/>
      <w:bookmarkStart w:id="4324" w:name="_Toc144459715"/>
      <w:bookmarkStart w:id="4325" w:name="_Toc160452945"/>
      <w:bookmarkStart w:id="4326" w:name="_Toc164869873"/>
      <w:bookmarkStart w:id="4327" w:name="_Toc175350862"/>
      <w:bookmarkStart w:id="4328" w:name="_Toc180146800"/>
      <w:bookmarkStart w:id="4329" w:name="_Toc180249298"/>
      <w:bookmarkStart w:id="4330" w:name="_Toc183379252"/>
      <w:bookmarkStart w:id="4331" w:name="_Toc195349245"/>
      <w:bookmarkStart w:id="4332" w:name="_Toc195349833"/>
      <w:bookmarkStart w:id="4333" w:name="_Toc209623574"/>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3"/>
      <w:bookmarkEnd w:id="4324"/>
      <w:bookmarkEnd w:id="4325"/>
      <w:bookmarkEnd w:id="4326"/>
      <w:bookmarkEnd w:id="4327"/>
      <w:bookmarkEnd w:id="4328"/>
      <w:bookmarkEnd w:id="4329"/>
      <w:bookmarkEnd w:id="4330"/>
      <w:bookmarkEnd w:id="4331"/>
      <w:bookmarkEnd w:id="4332"/>
      <w:bookmarkEnd w:id="4333"/>
    </w:p>
    <w:p w14:paraId="3F77DF94" w14:textId="77777777" w:rsidR="009F09F1" w:rsidRPr="009F09F1" w:rsidRDefault="009F09F1" w:rsidP="009F09F1">
      <w:bookmarkStart w:id="4334" w:name="_Toc144024284"/>
      <w:bookmarkStart w:id="4335"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36" w:name="_Toc160452946"/>
      <w:bookmarkStart w:id="4337" w:name="_Toc164869874"/>
      <w:bookmarkStart w:id="4338" w:name="_Toc175350863"/>
      <w:bookmarkStart w:id="4339" w:name="_Toc180146801"/>
      <w:bookmarkStart w:id="4340" w:name="_Toc180249299"/>
      <w:bookmarkStart w:id="4341" w:name="_Toc183379253"/>
      <w:bookmarkStart w:id="4342" w:name="_Toc195349246"/>
      <w:bookmarkStart w:id="4343" w:name="_Toc195349834"/>
      <w:bookmarkStart w:id="4344" w:name="_Toc209623575"/>
      <w:r w:rsidRPr="009F09F1">
        <w:rPr>
          <w:noProof/>
          <w:lang w:eastAsia="zh-CN"/>
        </w:rPr>
        <w:t>6.5</w:t>
      </w:r>
      <w:r w:rsidRPr="009F09F1">
        <w:t>.6.5</w:t>
      </w:r>
      <w:r w:rsidRPr="009F09F1">
        <w:tab/>
        <w:t>Binary data</w:t>
      </w:r>
      <w:bookmarkEnd w:id="4334"/>
      <w:bookmarkEnd w:id="4335"/>
      <w:bookmarkEnd w:id="4336"/>
      <w:bookmarkEnd w:id="4337"/>
      <w:bookmarkEnd w:id="4338"/>
      <w:bookmarkEnd w:id="4339"/>
      <w:bookmarkEnd w:id="4340"/>
      <w:bookmarkEnd w:id="4341"/>
      <w:bookmarkEnd w:id="4342"/>
      <w:bookmarkEnd w:id="4343"/>
      <w:bookmarkEnd w:id="4344"/>
    </w:p>
    <w:p w14:paraId="6060A5B4" w14:textId="77777777" w:rsidR="009F09F1" w:rsidRPr="009F09F1" w:rsidRDefault="009F09F1" w:rsidP="009F09F1">
      <w:pPr>
        <w:pStyle w:val="Heading5"/>
      </w:pPr>
      <w:bookmarkStart w:id="4345" w:name="_Toc144024285"/>
      <w:bookmarkStart w:id="4346" w:name="_Toc144459717"/>
      <w:bookmarkStart w:id="4347" w:name="_Toc160452947"/>
      <w:bookmarkStart w:id="4348" w:name="_Toc164869875"/>
      <w:bookmarkStart w:id="4349" w:name="_Toc175350864"/>
      <w:bookmarkStart w:id="4350" w:name="_Toc180146802"/>
      <w:bookmarkStart w:id="4351" w:name="_Toc180249300"/>
      <w:bookmarkStart w:id="4352" w:name="_Toc183379254"/>
      <w:bookmarkStart w:id="4353" w:name="_Toc195349247"/>
      <w:bookmarkStart w:id="4354" w:name="_Toc195349835"/>
      <w:bookmarkStart w:id="4355" w:name="_Toc209623576"/>
      <w:r w:rsidRPr="009F09F1">
        <w:rPr>
          <w:noProof/>
          <w:lang w:eastAsia="zh-CN"/>
        </w:rPr>
        <w:t>6.5</w:t>
      </w:r>
      <w:r w:rsidRPr="009F09F1">
        <w:t>.6.5.1</w:t>
      </w:r>
      <w:r w:rsidRPr="009F09F1">
        <w:tab/>
        <w:t>Binary Data Types</w:t>
      </w:r>
      <w:bookmarkEnd w:id="4345"/>
      <w:bookmarkEnd w:id="4346"/>
      <w:bookmarkEnd w:id="4347"/>
      <w:bookmarkEnd w:id="4348"/>
      <w:bookmarkEnd w:id="4349"/>
      <w:bookmarkEnd w:id="4350"/>
      <w:bookmarkEnd w:id="4351"/>
      <w:bookmarkEnd w:id="4352"/>
      <w:bookmarkEnd w:id="4353"/>
      <w:bookmarkEnd w:id="4354"/>
      <w:bookmarkEnd w:id="4355"/>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56" w:name="_Toc144024286"/>
      <w:bookmarkStart w:id="4357" w:name="_Toc144459718"/>
      <w:bookmarkStart w:id="4358" w:name="_Toc160452948"/>
      <w:bookmarkStart w:id="4359" w:name="_Toc164869876"/>
      <w:bookmarkStart w:id="4360" w:name="_Toc175350865"/>
      <w:bookmarkStart w:id="4361" w:name="_Toc180146803"/>
      <w:bookmarkStart w:id="4362" w:name="_Toc180249301"/>
      <w:bookmarkStart w:id="4363" w:name="_Toc183379255"/>
      <w:bookmarkStart w:id="4364" w:name="_Toc195349248"/>
      <w:bookmarkStart w:id="4365" w:name="_Toc195349836"/>
      <w:bookmarkStart w:id="4366" w:name="_Toc209623577"/>
      <w:r w:rsidRPr="009F09F1">
        <w:rPr>
          <w:noProof/>
          <w:lang w:eastAsia="zh-CN"/>
        </w:rPr>
        <w:t>6.5</w:t>
      </w:r>
      <w:r w:rsidRPr="009F09F1">
        <w:t>.7</w:t>
      </w:r>
      <w:r w:rsidRPr="009F09F1">
        <w:tab/>
        <w:t>Error Handling</w:t>
      </w:r>
      <w:bookmarkEnd w:id="4356"/>
      <w:bookmarkEnd w:id="4357"/>
      <w:bookmarkEnd w:id="4358"/>
      <w:bookmarkEnd w:id="4359"/>
      <w:bookmarkEnd w:id="4360"/>
      <w:bookmarkEnd w:id="4361"/>
      <w:bookmarkEnd w:id="4362"/>
      <w:bookmarkEnd w:id="4363"/>
      <w:bookmarkEnd w:id="4364"/>
      <w:bookmarkEnd w:id="4365"/>
      <w:bookmarkEnd w:id="4366"/>
    </w:p>
    <w:p w14:paraId="16F8D953" w14:textId="77777777" w:rsidR="009F09F1" w:rsidRPr="009F09F1" w:rsidRDefault="009F09F1" w:rsidP="009F09F1">
      <w:pPr>
        <w:pStyle w:val="Heading4"/>
      </w:pPr>
      <w:bookmarkStart w:id="4367" w:name="_Toc144024287"/>
      <w:bookmarkStart w:id="4368" w:name="_Toc144459719"/>
      <w:bookmarkStart w:id="4369" w:name="_Toc160452949"/>
      <w:bookmarkStart w:id="4370" w:name="_Toc164869877"/>
      <w:bookmarkStart w:id="4371" w:name="_Toc175350866"/>
      <w:bookmarkStart w:id="4372" w:name="_Toc180146804"/>
      <w:bookmarkStart w:id="4373" w:name="_Toc180249302"/>
      <w:bookmarkStart w:id="4374" w:name="_Toc183379256"/>
      <w:bookmarkStart w:id="4375" w:name="_Toc195349249"/>
      <w:bookmarkStart w:id="4376" w:name="_Toc195349837"/>
      <w:bookmarkStart w:id="4377" w:name="_Toc209623578"/>
      <w:r w:rsidRPr="009F09F1">
        <w:rPr>
          <w:noProof/>
          <w:lang w:eastAsia="zh-CN"/>
        </w:rPr>
        <w:t>6.5</w:t>
      </w:r>
      <w:r w:rsidRPr="009F09F1">
        <w:t>.7.1</w:t>
      </w:r>
      <w:r w:rsidRPr="009F09F1">
        <w:tab/>
        <w:t>General</w:t>
      </w:r>
      <w:bookmarkEnd w:id="4367"/>
      <w:bookmarkEnd w:id="4368"/>
      <w:bookmarkEnd w:id="4369"/>
      <w:bookmarkEnd w:id="4370"/>
      <w:bookmarkEnd w:id="4371"/>
      <w:bookmarkEnd w:id="4372"/>
      <w:bookmarkEnd w:id="4373"/>
      <w:bookmarkEnd w:id="4374"/>
      <w:bookmarkEnd w:id="4375"/>
      <w:bookmarkEnd w:id="4376"/>
      <w:bookmarkEnd w:id="4377"/>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78" w:name="_Toc144024288"/>
      <w:bookmarkStart w:id="4379" w:name="_Toc144459720"/>
      <w:bookmarkStart w:id="4380" w:name="_Toc160452950"/>
      <w:bookmarkStart w:id="4381" w:name="_Toc164869878"/>
      <w:bookmarkStart w:id="4382" w:name="_Toc175350867"/>
      <w:bookmarkStart w:id="4383" w:name="_Toc180146805"/>
      <w:bookmarkStart w:id="4384" w:name="_Toc180249303"/>
      <w:bookmarkStart w:id="4385" w:name="_Toc183379257"/>
      <w:bookmarkStart w:id="4386" w:name="_Toc195349250"/>
      <w:bookmarkStart w:id="4387" w:name="_Toc195349838"/>
      <w:bookmarkStart w:id="4388" w:name="_Toc209623579"/>
      <w:r w:rsidRPr="009F09F1">
        <w:rPr>
          <w:noProof/>
          <w:lang w:eastAsia="zh-CN"/>
        </w:rPr>
        <w:t>6.5</w:t>
      </w:r>
      <w:r w:rsidRPr="009F09F1">
        <w:t>.7.2</w:t>
      </w:r>
      <w:r w:rsidRPr="009F09F1">
        <w:tab/>
        <w:t>Protocol Errors</w:t>
      </w:r>
      <w:bookmarkEnd w:id="4378"/>
      <w:bookmarkEnd w:id="4379"/>
      <w:bookmarkEnd w:id="4380"/>
      <w:bookmarkEnd w:id="4381"/>
      <w:bookmarkEnd w:id="4382"/>
      <w:bookmarkEnd w:id="4383"/>
      <w:bookmarkEnd w:id="4384"/>
      <w:bookmarkEnd w:id="4385"/>
      <w:bookmarkEnd w:id="4386"/>
      <w:bookmarkEnd w:id="4387"/>
      <w:bookmarkEnd w:id="438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89" w:name="_Toc144024289"/>
      <w:bookmarkStart w:id="4390" w:name="_Toc144459721"/>
      <w:bookmarkStart w:id="4391" w:name="_Toc160452951"/>
      <w:bookmarkStart w:id="4392" w:name="_Toc164869879"/>
      <w:bookmarkStart w:id="4393" w:name="_Toc175350868"/>
      <w:bookmarkStart w:id="4394" w:name="_Toc180146806"/>
      <w:bookmarkStart w:id="4395" w:name="_Toc180249304"/>
      <w:bookmarkStart w:id="4396" w:name="_Toc183379258"/>
      <w:bookmarkStart w:id="4397" w:name="_Toc195349251"/>
      <w:bookmarkStart w:id="4398" w:name="_Toc195349839"/>
      <w:bookmarkStart w:id="4399" w:name="_Toc209623580"/>
      <w:r w:rsidRPr="009F09F1">
        <w:rPr>
          <w:noProof/>
          <w:lang w:eastAsia="zh-CN"/>
        </w:rPr>
        <w:t>6.5</w:t>
      </w:r>
      <w:r w:rsidRPr="009F09F1">
        <w:t>.7.3</w:t>
      </w:r>
      <w:r w:rsidRPr="009F09F1">
        <w:tab/>
        <w:t>Application Errors</w:t>
      </w:r>
      <w:bookmarkEnd w:id="4389"/>
      <w:bookmarkEnd w:id="4390"/>
      <w:bookmarkEnd w:id="4391"/>
      <w:bookmarkEnd w:id="4392"/>
      <w:bookmarkEnd w:id="4393"/>
      <w:bookmarkEnd w:id="4394"/>
      <w:bookmarkEnd w:id="4395"/>
      <w:bookmarkEnd w:id="4396"/>
      <w:bookmarkEnd w:id="4397"/>
      <w:bookmarkEnd w:id="4398"/>
      <w:bookmarkEnd w:id="4399"/>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0" w:name="_Toc144024290"/>
            <w:bookmarkStart w:id="440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2" w:name="_Toc160452952"/>
      <w:bookmarkStart w:id="4403" w:name="_Toc164869880"/>
      <w:bookmarkStart w:id="4404" w:name="_Toc175350869"/>
      <w:bookmarkStart w:id="4405" w:name="_Toc180146807"/>
      <w:bookmarkStart w:id="4406" w:name="_Toc180249305"/>
      <w:bookmarkStart w:id="4407" w:name="_Toc183379259"/>
      <w:bookmarkStart w:id="4408" w:name="_Toc195349252"/>
      <w:bookmarkStart w:id="4409" w:name="_Toc195349840"/>
      <w:bookmarkStart w:id="4410" w:name="_Toc209623581"/>
      <w:r w:rsidRPr="009F09F1">
        <w:rPr>
          <w:noProof/>
          <w:lang w:eastAsia="zh-CN"/>
        </w:rPr>
        <w:lastRenderedPageBreak/>
        <w:t>6.5</w:t>
      </w:r>
      <w:r w:rsidRPr="009F09F1">
        <w:t>.8</w:t>
      </w:r>
      <w:r w:rsidRPr="009F09F1">
        <w:rPr>
          <w:lang w:eastAsia="zh-CN"/>
        </w:rPr>
        <w:tab/>
        <w:t>Feature negotiation</w:t>
      </w:r>
      <w:bookmarkEnd w:id="4400"/>
      <w:bookmarkEnd w:id="4401"/>
      <w:bookmarkEnd w:id="4402"/>
      <w:bookmarkEnd w:id="4403"/>
      <w:bookmarkEnd w:id="4404"/>
      <w:bookmarkEnd w:id="4405"/>
      <w:bookmarkEnd w:id="4406"/>
      <w:bookmarkEnd w:id="4407"/>
      <w:bookmarkEnd w:id="4408"/>
      <w:bookmarkEnd w:id="4409"/>
      <w:bookmarkEnd w:id="4410"/>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1" w:name="_Toc144024291"/>
      <w:bookmarkStart w:id="4412" w:name="_Toc144459723"/>
      <w:bookmarkStart w:id="4413" w:name="_Toc160452953"/>
      <w:bookmarkStart w:id="4414" w:name="_Toc164869881"/>
      <w:bookmarkStart w:id="4415" w:name="_Toc175350870"/>
      <w:bookmarkStart w:id="4416" w:name="_Toc180146808"/>
      <w:bookmarkStart w:id="4417" w:name="_Toc180249306"/>
      <w:bookmarkStart w:id="4418" w:name="_Toc183379260"/>
      <w:bookmarkStart w:id="4419" w:name="_Toc195349253"/>
      <w:bookmarkStart w:id="4420" w:name="_Toc195349841"/>
      <w:bookmarkStart w:id="4421" w:name="_Toc209623582"/>
      <w:r w:rsidRPr="009F09F1">
        <w:rPr>
          <w:noProof/>
          <w:lang w:eastAsia="zh-CN"/>
        </w:rPr>
        <w:t>6.5</w:t>
      </w:r>
      <w:r w:rsidRPr="009F09F1">
        <w:t>.9</w:t>
      </w:r>
      <w:r w:rsidRPr="009F09F1">
        <w:tab/>
        <w:t>Security</w:t>
      </w:r>
      <w:bookmarkEnd w:id="4411"/>
      <w:bookmarkEnd w:id="4412"/>
      <w:bookmarkEnd w:id="4413"/>
      <w:bookmarkEnd w:id="4414"/>
      <w:bookmarkEnd w:id="4415"/>
      <w:bookmarkEnd w:id="4416"/>
      <w:bookmarkEnd w:id="4417"/>
      <w:bookmarkEnd w:id="4418"/>
      <w:bookmarkEnd w:id="4419"/>
      <w:bookmarkEnd w:id="4420"/>
      <w:bookmarkEnd w:id="4421"/>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2" w:name="_Toc175350871"/>
      <w:bookmarkStart w:id="4423" w:name="_Toc180146809"/>
      <w:bookmarkStart w:id="4424" w:name="_Toc180249307"/>
      <w:bookmarkStart w:id="4425" w:name="_Toc183379261"/>
      <w:bookmarkStart w:id="4426" w:name="_Toc195349254"/>
      <w:bookmarkStart w:id="4427" w:name="_Toc195349842"/>
      <w:bookmarkStart w:id="4428" w:name="_Toc209623583"/>
      <w:r w:rsidR="000C41B6" w:rsidRPr="00EF3043">
        <w:lastRenderedPageBreak/>
        <w:t>6.6</w:t>
      </w:r>
      <w:r w:rsidR="000C41B6" w:rsidRPr="00EF3043">
        <w:tab/>
        <w:t>UAE_FlightPathMonitoring Service API</w:t>
      </w:r>
      <w:bookmarkEnd w:id="4422"/>
      <w:bookmarkEnd w:id="4423"/>
      <w:bookmarkEnd w:id="4424"/>
      <w:bookmarkEnd w:id="4425"/>
      <w:bookmarkEnd w:id="4426"/>
      <w:bookmarkEnd w:id="4427"/>
      <w:bookmarkEnd w:id="4428"/>
    </w:p>
    <w:p w14:paraId="33EB2828" w14:textId="77777777" w:rsidR="000C41B6" w:rsidRPr="00EF3043" w:rsidRDefault="000C41B6" w:rsidP="000C41B6">
      <w:pPr>
        <w:pStyle w:val="Heading3"/>
      </w:pPr>
      <w:bookmarkStart w:id="4429" w:name="_Toc175350872"/>
      <w:bookmarkStart w:id="4430" w:name="_Toc180146810"/>
      <w:bookmarkStart w:id="4431" w:name="_Toc180249308"/>
      <w:bookmarkStart w:id="4432" w:name="_Toc183379262"/>
      <w:bookmarkStart w:id="4433" w:name="_Toc195349255"/>
      <w:bookmarkStart w:id="4434" w:name="_Toc195349843"/>
      <w:bookmarkStart w:id="4435" w:name="_Toc209623584"/>
      <w:r w:rsidRPr="00EF3043">
        <w:t>6.6.1</w:t>
      </w:r>
      <w:r w:rsidRPr="00EF3043">
        <w:tab/>
        <w:t>Introduction</w:t>
      </w:r>
      <w:bookmarkEnd w:id="4429"/>
      <w:bookmarkEnd w:id="4430"/>
      <w:bookmarkEnd w:id="4431"/>
      <w:bookmarkEnd w:id="4432"/>
      <w:bookmarkEnd w:id="4433"/>
      <w:bookmarkEnd w:id="4434"/>
      <w:bookmarkEnd w:id="4435"/>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36" w:name="_Toc175350873"/>
      <w:bookmarkStart w:id="4437" w:name="_Toc180146811"/>
      <w:bookmarkStart w:id="4438" w:name="_Toc180249309"/>
      <w:bookmarkStart w:id="4439" w:name="_Toc183379263"/>
      <w:bookmarkStart w:id="4440" w:name="_Toc195349256"/>
      <w:bookmarkStart w:id="4441" w:name="_Toc195349844"/>
      <w:bookmarkStart w:id="4442" w:name="_Toc209623585"/>
      <w:r w:rsidRPr="00EF3043">
        <w:t>6.6.2</w:t>
      </w:r>
      <w:r w:rsidRPr="00EF3043">
        <w:tab/>
        <w:t>Usage of HTTP</w:t>
      </w:r>
      <w:bookmarkEnd w:id="4436"/>
      <w:bookmarkEnd w:id="4437"/>
      <w:bookmarkEnd w:id="4438"/>
      <w:bookmarkEnd w:id="4439"/>
      <w:bookmarkEnd w:id="4440"/>
      <w:bookmarkEnd w:id="4441"/>
      <w:bookmarkEnd w:id="4442"/>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3" w:name="_Toc175350874"/>
      <w:bookmarkStart w:id="4444" w:name="_Toc180146812"/>
      <w:bookmarkStart w:id="4445" w:name="_Toc180249310"/>
      <w:bookmarkStart w:id="4446" w:name="_Toc183379264"/>
      <w:bookmarkStart w:id="4447" w:name="_Toc195349257"/>
      <w:bookmarkStart w:id="4448" w:name="_Toc195349845"/>
      <w:bookmarkStart w:id="4449" w:name="_Toc209623586"/>
      <w:r w:rsidRPr="00EF3043">
        <w:t>6.6.3</w:t>
      </w:r>
      <w:r w:rsidRPr="00EF3043">
        <w:tab/>
        <w:t>Resources</w:t>
      </w:r>
      <w:bookmarkEnd w:id="4443"/>
      <w:bookmarkEnd w:id="4444"/>
      <w:bookmarkEnd w:id="4445"/>
      <w:bookmarkEnd w:id="4446"/>
      <w:bookmarkEnd w:id="4447"/>
      <w:bookmarkEnd w:id="4448"/>
      <w:bookmarkEnd w:id="4449"/>
    </w:p>
    <w:p w14:paraId="08231AD7" w14:textId="77777777" w:rsidR="000C41B6" w:rsidRPr="00EF3043" w:rsidRDefault="000C41B6" w:rsidP="000C41B6">
      <w:pPr>
        <w:pStyle w:val="Heading4"/>
      </w:pPr>
      <w:bookmarkStart w:id="4450" w:name="_Toc175350875"/>
      <w:bookmarkStart w:id="4451" w:name="_Toc180146813"/>
      <w:bookmarkStart w:id="4452" w:name="_Toc180249311"/>
      <w:bookmarkStart w:id="4453" w:name="_Toc183379265"/>
      <w:bookmarkStart w:id="4454" w:name="_Toc195349258"/>
      <w:bookmarkStart w:id="4455" w:name="_Toc195349846"/>
      <w:bookmarkStart w:id="4456" w:name="_Toc209623587"/>
      <w:r w:rsidRPr="00EF3043">
        <w:t>6.6.3.1</w:t>
      </w:r>
      <w:r w:rsidRPr="00EF3043">
        <w:tab/>
        <w:t>Overview</w:t>
      </w:r>
      <w:bookmarkEnd w:id="4450"/>
      <w:bookmarkEnd w:id="4451"/>
      <w:bookmarkEnd w:id="4452"/>
      <w:bookmarkEnd w:id="4453"/>
      <w:bookmarkEnd w:id="4454"/>
      <w:bookmarkEnd w:id="4455"/>
      <w:bookmarkEnd w:id="445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45pt;height:170.95pt" o:ole="">
            <v:imagedata r:id="rId96" o:title=""/>
          </v:shape>
          <o:OLEObject Type="Embed" ProgID="Word.Document.8" ShapeID="_x0000_i1068" DrawAspect="Content" ObjectID="_1820236647"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4457" w:name="_Hlk171942669"/>
            <w:r w:rsidRPr="00EF3043">
              <w:t>configId</w:t>
            </w:r>
            <w:bookmarkEnd w:id="4457"/>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58" w:name="_Toc175350876"/>
      <w:bookmarkStart w:id="4459" w:name="_Toc180146814"/>
      <w:bookmarkStart w:id="4460" w:name="_Toc180249312"/>
      <w:bookmarkStart w:id="4461" w:name="_Toc183379266"/>
      <w:bookmarkStart w:id="4462" w:name="_Toc195349259"/>
      <w:bookmarkStart w:id="4463" w:name="_Toc195349847"/>
      <w:bookmarkStart w:id="4464" w:name="_Toc209623588"/>
      <w:r w:rsidRPr="00EF3043">
        <w:t>6.6.3.2</w:t>
      </w:r>
      <w:r w:rsidRPr="00EF3043">
        <w:tab/>
        <w:t xml:space="preserve">Resource: </w:t>
      </w:r>
      <w:r w:rsidRPr="00EF3043">
        <w:rPr>
          <w:rFonts w:eastAsia="Calibri"/>
        </w:rPr>
        <w:t>Flight Path Monitoring Configurations</w:t>
      </w:r>
      <w:bookmarkEnd w:id="4458"/>
      <w:bookmarkEnd w:id="4459"/>
      <w:bookmarkEnd w:id="4460"/>
      <w:bookmarkEnd w:id="4461"/>
      <w:bookmarkEnd w:id="4462"/>
      <w:bookmarkEnd w:id="4463"/>
      <w:bookmarkEnd w:id="4464"/>
    </w:p>
    <w:p w14:paraId="61438847" w14:textId="0FE326B0" w:rsidR="000C41B6" w:rsidRPr="00EF3043" w:rsidRDefault="000C41B6" w:rsidP="000C41B6">
      <w:pPr>
        <w:pStyle w:val="Heading5"/>
      </w:pPr>
      <w:bookmarkStart w:id="4465" w:name="_Toc175350877"/>
      <w:bookmarkStart w:id="4466" w:name="_Toc180146815"/>
      <w:bookmarkStart w:id="4467" w:name="_Toc180249313"/>
      <w:bookmarkStart w:id="4468" w:name="_Toc183379267"/>
      <w:bookmarkStart w:id="4469" w:name="_Toc195349260"/>
      <w:bookmarkStart w:id="4470" w:name="_Toc195349848"/>
      <w:bookmarkStart w:id="4471" w:name="_Toc209623589"/>
      <w:r w:rsidRPr="00EF3043">
        <w:t>6.6.3.2.1</w:t>
      </w:r>
      <w:r w:rsidRPr="00EF3043">
        <w:tab/>
        <w:t>Description</w:t>
      </w:r>
      <w:bookmarkEnd w:id="4465"/>
      <w:bookmarkEnd w:id="4466"/>
      <w:bookmarkEnd w:id="4467"/>
      <w:bookmarkEnd w:id="4468"/>
      <w:bookmarkEnd w:id="4469"/>
      <w:bookmarkEnd w:id="4470"/>
      <w:bookmarkEnd w:id="4471"/>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2" w:name="_Toc175350878"/>
      <w:bookmarkStart w:id="4473" w:name="_Toc180146816"/>
      <w:bookmarkStart w:id="4474" w:name="_Toc180249314"/>
      <w:bookmarkStart w:id="4475" w:name="_Toc183379268"/>
      <w:bookmarkStart w:id="4476" w:name="_Toc195349261"/>
      <w:bookmarkStart w:id="4477" w:name="_Toc195349849"/>
      <w:bookmarkStart w:id="4478" w:name="_Toc209623590"/>
      <w:r w:rsidRPr="00EF3043">
        <w:t>6.6.3.2.2</w:t>
      </w:r>
      <w:r w:rsidRPr="00EF3043">
        <w:tab/>
        <w:t>Resource Definition</w:t>
      </w:r>
      <w:bookmarkEnd w:id="4472"/>
      <w:bookmarkEnd w:id="4473"/>
      <w:bookmarkEnd w:id="4474"/>
      <w:bookmarkEnd w:id="4475"/>
      <w:bookmarkEnd w:id="4476"/>
      <w:bookmarkEnd w:id="4477"/>
      <w:bookmarkEnd w:id="447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79" w:name="_Toc175350879"/>
      <w:bookmarkStart w:id="4480" w:name="_Toc180146817"/>
      <w:bookmarkStart w:id="4481" w:name="_Toc180249315"/>
      <w:bookmarkStart w:id="4482" w:name="_Toc183379269"/>
      <w:bookmarkStart w:id="4483" w:name="_Toc195349262"/>
      <w:bookmarkStart w:id="4484" w:name="_Toc195349850"/>
      <w:bookmarkStart w:id="4485" w:name="_Toc209623591"/>
      <w:r w:rsidRPr="00EF3043">
        <w:t>6.6.3.2.3</w:t>
      </w:r>
      <w:r w:rsidRPr="00EF3043">
        <w:tab/>
        <w:t>Resource Standard Methods</w:t>
      </w:r>
      <w:bookmarkEnd w:id="4479"/>
      <w:bookmarkEnd w:id="4480"/>
      <w:bookmarkEnd w:id="4481"/>
      <w:bookmarkEnd w:id="4482"/>
      <w:bookmarkEnd w:id="4483"/>
      <w:bookmarkEnd w:id="4484"/>
      <w:bookmarkEnd w:id="4485"/>
    </w:p>
    <w:p w14:paraId="17ED9D84" w14:textId="441559C9" w:rsidR="000C41B6" w:rsidRPr="00EF3043" w:rsidRDefault="000C41B6" w:rsidP="000C41B6">
      <w:pPr>
        <w:pStyle w:val="Heading6"/>
      </w:pPr>
      <w:bookmarkStart w:id="4486" w:name="_Toc175350880"/>
      <w:bookmarkStart w:id="4487" w:name="_Toc180146818"/>
      <w:bookmarkStart w:id="4488" w:name="_Toc180249316"/>
      <w:bookmarkStart w:id="4489" w:name="_Toc183379270"/>
      <w:bookmarkStart w:id="4490" w:name="_Toc195349263"/>
      <w:bookmarkStart w:id="4491" w:name="_Toc195349851"/>
      <w:bookmarkStart w:id="4492" w:name="_Toc209623592"/>
      <w:r w:rsidRPr="00EF3043">
        <w:t>6.6.3.2.3.1</w:t>
      </w:r>
      <w:r w:rsidRPr="00EF3043">
        <w:tab/>
        <w:t>GET</w:t>
      </w:r>
      <w:bookmarkEnd w:id="4486"/>
      <w:bookmarkEnd w:id="4487"/>
      <w:bookmarkEnd w:id="4488"/>
      <w:bookmarkEnd w:id="4489"/>
      <w:bookmarkEnd w:id="4490"/>
      <w:bookmarkEnd w:id="4491"/>
      <w:bookmarkEnd w:id="449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4493" w:name="_Toc175350881"/>
      <w:bookmarkStart w:id="4494" w:name="_Toc180146819"/>
      <w:bookmarkStart w:id="4495" w:name="_Toc180249317"/>
      <w:bookmarkStart w:id="4496" w:name="_Toc183379271"/>
      <w:bookmarkStart w:id="4497" w:name="_Toc195349264"/>
      <w:bookmarkStart w:id="4498" w:name="_Toc195349852"/>
      <w:bookmarkStart w:id="4499" w:name="_Toc209623593"/>
      <w:r w:rsidRPr="00EF3043">
        <w:t>6.6.3.2.3.2</w:t>
      </w:r>
      <w:r w:rsidRPr="00EF3043">
        <w:tab/>
        <w:t>POST</w:t>
      </w:r>
      <w:bookmarkEnd w:id="4493"/>
      <w:bookmarkEnd w:id="4494"/>
      <w:bookmarkEnd w:id="4495"/>
      <w:bookmarkEnd w:id="4496"/>
      <w:bookmarkEnd w:id="4497"/>
      <w:bookmarkEnd w:id="4498"/>
      <w:bookmarkEnd w:id="449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0" w:name="_Toc175350882"/>
      <w:bookmarkStart w:id="4501" w:name="_Toc180146820"/>
      <w:bookmarkStart w:id="4502" w:name="_Toc180249318"/>
      <w:bookmarkStart w:id="4503" w:name="_Toc183379272"/>
      <w:bookmarkStart w:id="4504" w:name="_Toc195349265"/>
      <w:bookmarkStart w:id="4505" w:name="_Toc195349853"/>
      <w:bookmarkStart w:id="4506" w:name="_Toc209623594"/>
      <w:r w:rsidRPr="00EF3043">
        <w:t>6.6.3.2.4</w:t>
      </w:r>
      <w:r w:rsidRPr="00EF3043">
        <w:tab/>
        <w:t>Resource Custom Operations</w:t>
      </w:r>
      <w:bookmarkEnd w:id="4500"/>
      <w:bookmarkEnd w:id="4501"/>
      <w:bookmarkEnd w:id="4502"/>
      <w:bookmarkEnd w:id="4503"/>
      <w:bookmarkEnd w:id="4504"/>
      <w:bookmarkEnd w:id="4505"/>
      <w:bookmarkEnd w:id="450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07" w:name="_Toc175350883"/>
      <w:bookmarkStart w:id="4508" w:name="_Toc180146821"/>
      <w:bookmarkStart w:id="4509" w:name="_Toc180249319"/>
      <w:bookmarkStart w:id="4510" w:name="_Toc183379273"/>
      <w:bookmarkStart w:id="4511" w:name="_Toc195349266"/>
      <w:bookmarkStart w:id="4512" w:name="_Toc195349854"/>
      <w:bookmarkStart w:id="4513" w:name="_Toc209623595"/>
      <w:r w:rsidRPr="00EF3043">
        <w:t>6.6.3.3</w:t>
      </w:r>
      <w:r w:rsidRPr="00EF3043">
        <w:tab/>
        <w:t xml:space="preserve">Resource: Individual </w:t>
      </w:r>
      <w:r w:rsidRPr="00EF3043">
        <w:rPr>
          <w:rFonts w:eastAsia="Calibri"/>
        </w:rPr>
        <w:t>Flight Path Monitoring Configuration</w:t>
      </w:r>
      <w:bookmarkEnd w:id="4507"/>
      <w:bookmarkEnd w:id="4508"/>
      <w:bookmarkEnd w:id="4509"/>
      <w:bookmarkEnd w:id="4510"/>
      <w:bookmarkEnd w:id="4511"/>
      <w:bookmarkEnd w:id="4512"/>
      <w:bookmarkEnd w:id="4513"/>
    </w:p>
    <w:p w14:paraId="576E23FC" w14:textId="745093B8" w:rsidR="000C41B6" w:rsidRPr="00EF3043" w:rsidRDefault="000C41B6" w:rsidP="000C41B6">
      <w:pPr>
        <w:pStyle w:val="Heading5"/>
      </w:pPr>
      <w:bookmarkStart w:id="4514" w:name="_Toc175350884"/>
      <w:bookmarkStart w:id="4515" w:name="_Toc180146822"/>
      <w:bookmarkStart w:id="4516" w:name="_Toc180249320"/>
      <w:bookmarkStart w:id="4517" w:name="_Toc183379274"/>
      <w:bookmarkStart w:id="4518" w:name="_Toc195349267"/>
      <w:bookmarkStart w:id="4519" w:name="_Toc195349855"/>
      <w:bookmarkStart w:id="4520" w:name="_Toc209623596"/>
      <w:r w:rsidRPr="00EF3043">
        <w:t>6.6.3.3.1</w:t>
      </w:r>
      <w:r w:rsidRPr="00EF3043">
        <w:tab/>
        <w:t>Description</w:t>
      </w:r>
      <w:bookmarkEnd w:id="4514"/>
      <w:bookmarkEnd w:id="4515"/>
      <w:bookmarkEnd w:id="4516"/>
      <w:bookmarkEnd w:id="4517"/>
      <w:bookmarkEnd w:id="4518"/>
      <w:bookmarkEnd w:id="4519"/>
      <w:bookmarkEnd w:id="4520"/>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1" w:name="_Toc175350885"/>
      <w:bookmarkStart w:id="4522" w:name="_Toc180146823"/>
      <w:bookmarkStart w:id="4523" w:name="_Toc180249321"/>
      <w:bookmarkStart w:id="4524" w:name="_Toc183379275"/>
      <w:bookmarkStart w:id="4525" w:name="_Toc195349268"/>
      <w:bookmarkStart w:id="4526" w:name="_Toc195349856"/>
      <w:bookmarkStart w:id="4527" w:name="_Toc209623597"/>
      <w:r w:rsidRPr="00EF3043">
        <w:t>6.6.3.3.2</w:t>
      </w:r>
      <w:r w:rsidRPr="00EF3043">
        <w:tab/>
        <w:t>Resource Definition</w:t>
      </w:r>
      <w:bookmarkEnd w:id="4521"/>
      <w:bookmarkEnd w:id="4522"/>
      <w:bookmarkEnd w:id="4523"/>
      <w:bookmarkEnd w:id="4524"/>
      <w:bookmarkEnd w:id="4525"/>
      <w:bookmarkEnd w:id="4526"/>
      <w:bookmarkEnd w:id="4527"/>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28" w:name="_Toc175350886"/>
      <w:bookmarkStart w:id="4529" w:name="_Toc180146824"/>
      <w:bookmarkStart w:id="4530" w:name="_Toc180249322"/>
      <w:bookmarkStart w:id="4531" w:name="_Toc183379276"/>
      <w:bookmarkStart w:id="4532" w:name="_Toc195349269"/>
      <w:bookmarkStart w:id="4533" w:name="_Toc195349857"/>
      <w:bookmarkStart w:id="4534" w:name="_Toc209623598"/>
      <w:r w:rsidRPr="00EF3043">
        <w:lastRenderedPageBreak/>
        <w:t>6.6.3.3.3</w:t>
      </w:r>
      <w:r w:rsidRPr="00EF3043">
        <w:tab/>
        <w:t>Resource Standard Methods</w:t>
      </w:r>
      <w:bookmarkEnd w:id="4528"/>
      <w:bookmarkEnd w:id="4529"/>
      <w:bookmarkEnd w:id="4530"/>
      <w:bookmarkEnd w:id="4531"/>
      <w:bookmarkEnd w:id="4532"/>
      <w:bookmarkEnd w:id="4533"/>
      <w:bookmarkEnd w:id="4534"/>
    </w:p>
    <w:p w14:paraId="5D743312" w14:textId="0504DD60" w:rsidR="000C41B6" w:rsidRPr="00EF3043" w:rsidRDefault="000C41B6" w:rsidP="000C41B6">
      <w:pPr>
        <w:pStyle w:val="Heading6"/>
      </w:pPr>
      <w:bookmarkStart w:id="4535" w:name="_Toc175350887"/>
      <w:bookmarkStart w:id="4536" w:name="_Toc180146825"/>
      <w:bookmarkStart w:id="4537" w:name="_Toc180249323"/>
      <w:bookmarkStart w:id="4538" w:name="_Toc183379277"/>
      <w:bookmarkStart w:id="4539" w:name="_Toc195349270"/>
      <w:bookmarkStart w:id="4540" w:name="_Toc195349858"/>
      <w:bookmarkStart w:id="4541" w:name="_Toc209623599"/>
      <w:r w:rsidRPr="00EF3043">
        <w:t>6.6.3.3.3.1</w:t>
      </w:r>
      <w:r w:rsidRPr="00EF3043">
        <w:tab/>
        <w:t>GET</w:t>
      </w:r>
      <w:bookmarkEnd w:id="4535"/>
      <w:bookmarkEnd w:id="4536"/>
      <w:bookmarkEnd w:id="4537"/>
      <w:bookmarkEnd w:id="4538"/>
      <w:bookmarkEnd w:id="4539"/>
      <w:bookmarkEnd w:id="4540"/>
      <w:bookmarkEnd w:id="454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4542" w:name="_Toc175350888"/>
      <w:bookmarkStart w:id="4543" w:name="_Toc180146826"/>
      <w:bookmarkStart w:id="4544" w:name="_Toc180249324"/>
      <w:bookmarkStart w:id="4545" w:name="_Toc183379278"/>
      <w:bookmarkStart w:id="4546" w:name="_Toc195349271"/>
      <w:bookmarkStart w:id="4547" w:name="_Toc195349859"/>
      <w:bookmarkStart w:id="4548" w:name="_Toc209623600"/>
      <w:r w:rsidRPr="00EF3043">
        <w:lastRenderedPageBreak/>
        <w:t>6.6.3.3.3.2</w:t>
      </w:r>
      <w:r w:rsidRPr="00EF3043">
        <w:tab/>
        <w:t>PUT</w:t>
      </w:r>
      <w:bookmarkEnd w:id="4542"/>
      <w:bookmarkEnd w:id="4543"/>
      <w:bookmarkEnd w:id="4544"/>
      <w:bookmarkEnd w:id="4545"/>
      <w:bookmarkEnd w:id="4546"/>
      <w:bookmarkEnd w:id="4547"/>
      <w:bookmarkEnd w:id="454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4549" w:name="_Toc175350889"/>
      <w:bookmarkStart w:id="4550" w:name="_Toc180146827"/>
      <w:bookmarkStart w:id="4551" w:name="_Toc180249325"/>
      <w:bookmarkStart w:id="4552" w:name="_Toc183379279"/>
      <w:bookmarkStart w:id="4553" w:name="_Toc195349272"/>
      <w:bookmarkStart w:id="4554" w:name="_Toc195349860"/>
      <w:bookmarkStart w:id="4555" w:name="_Toc209623601"/>
      <w:r w:rsidRPr="00EF3043">
        <w:t>6.6.3.3.3.3</w:t>
      </w:r>
      <w:r w:rsidRPr="00EF3043">
        <w:tab/>
        <w:t>PATCH</w:t>
      </w:r>
      <w:bookmarkEnd w:id="4549"/>
      <w:bookmarkEnd w:id="4550"/>
      <w:bookmarkEnd w:id="4551"/>
      <w:bookmarkEnd w:id="4552"/>
      <w:bookmarkEnd w:id="4553"/>
      <w:bookmarkEnd w:id="4554"/>
      <w:bookmarkEnd w:id="455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4556" w:name="_Toc175350890"/>
      <w:bookmarkStart w:id="4557" w:name="_Toc180146828"/>
      <w:bookmarkStart w:id="4558" w:name="_Toc180249326"/>
      <w:bookmarkStart w:id="4559" w:name="_Toc183379280"/>
      <w:bookmarkStart w:id="4560" w:name="_Toc195349273"/>
      <w:bookmarkStart w:id="4561" w:name="_Toc195349861"/>
      <w:bookmarkStart w:id="4562" w:name="_Toc209623602"/>
      <w:r w:rsidRPr="00EF3043">
        <w:t>6.6.3.3.3.4</w:t>
      </w:r>
      <w:r w:rsidRPr="00EF3043">
        <w:tab/>
        <w:t>DELETE</w:t>
      </w:r>
      <w:bookmarkEnd w:id="4556"/>
      <w:bookmarkEnd w:id="4557"/>
      <w:bookmarkEnd w:id="4558"/>
      <w:bookmarkEnd w:id="4559"/>
      <w:bookmarkEnd w:id="4560"/>
      <w:bookmarkEnd w:id="4561"/>
      <w:bookmarkEnd w:id="4562"/>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3" w:name="_Toc175350891"/>
      <w:bookmarkStart w:id="4564" w:name="_Toc180146829"/>
      <w:bookmarkStart w:id="4565" w:name="_Toc180249327"/>
      <w:bookmarkStart w:id="4566" w:name="_Toc183379281"/>
      <w:bookmarkStart w:id="4567" w:name="_Toc195349274"/>
      <w:bookmarkStart w:id="4568" w:name="_Toc195349862"/>
      <w:bookmarkStart w:id="4569" w:name="_Toc209623603"/>
      <w:r w:rsidRPr="00EF3043">
        <w:t>6.6.3.3.4</w:t>
      </w:r>
      <w:r w:rsidRPr="00EF3043">
        <w:tab/>
        <w:t>Resource Custom Operations</w:t>
      </w:r>
      <w:bookmarkEnd w:id="4563"/>
      <w:bookmarkEnd w:id="4564"/>
      <w:bookmarkEnd w:id="4565"/>
      <w:bookmarkEnd w:id="4566"/>
      <w:bookmarkEnd w:id="4567"/>
      <w:bookmarkEnd w:id="4568"/>
      <w:bookmarkEnd w:id="456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0" w:name="_Toc175350892"/>
      <w:bookmarkStart w:id="4571" w:name="_Toc180146830"/>
      <w:bookmarkStart w:id="4572" w:name="_Toc180249328"/>
      <w:bookmarkStart w:id="4573" w:name="_Toc183379282"/>
      <w:bookmarkStart w:id="4574" w:name="_Toc195349275"/>
      <w:bookmarkStart w:id="4575" w:name="_Toc195349863"/>
      <w:bookmarkStart w:id="4576" w:name="_Toc209623604"/>
      <w:r w:rsidRPr="00EF3043">
        <w:t>6.6.4</w:t>
      </w:r>
      <w:r w:rsidRPr="00EF3043">
        <w:tab/>
        <w:t>Custom Operations without associated resources</w:t>
      </w:r>
      <w:bookmarkEnd w:id="4570"/>
      <w:bookmarkEnd w:id="4571"/>
      <w:bookmarkEnd w:id="4572"/>
      <w:bookmarkEnd w:id="4573"/>
      <w:bookmarkEnd w:id="4574"/>
      <w:bookmarkEnd w:id="4575"/>
      <w:bookmarkEnd w:id="4576"/>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77" w:name="_Toc175350893"/>
      <w:bookmarkStart w:id="4578" w:name="_Toc180146831"/>
      <w:bookmarkStart w:id="4579" w:name="_Toc180249329"/>
      <w:bookmarkStart w:id="4580" w:name="_Toc183379283"/>
      <w:bookmarkStart w:id="4581" w:name="_Toc195349276"/>
      <w:bookmarkStart w:id="4582" w:name="_Toc195349864"/>
      <w:bookmarkStart w:id="4583" w:name="_Toc209623605"/>
      <w:r w:rsidRPr="00EF3043">
        <w:t>6.6.5</w:t>
      </w:r>
      <w:r w:rsidRPr="00EF3043">
        <w:tab/>
        <w:t>Notifications</w:t>
      </w:r>
      <w:bookmarkEnd w:id="4577"/>
      <w:bookmarkEnd w:id="4578"/>
      <w:bookmarkEnd w:id="4579"/>
      <w:bookmarkEnd w:id="4580"/>
      <w:bookmarkEnd w:id="4581"/>
      <w:bookmarkEnd w:id="4582"/>
      <w:bookmarkEnd w:id="4583"/>
    </w:p>
    <w:p w14:paraId="3CA29B43" w14:textId="321ED84A" w:rsidR="000C41B6" w:rsidRPr="00EF3043" w:rsidRDefault="000C41B6" w:rsidP="000C41B6">
      <w:pPr>
        <w:pStyle w:val="Heading4"/>
      </w:pPr>
      <w:bookmarkStart w:id="4584" w:name="_Toc175350894"/>
      <w:bookmarkStart w:id="4585" w:name="_Toc180146832"/>
      <w:bookmarkStart w:id="4586" w:name="_Toc180249330"/>
      <w:bookmarkStart w:id="4587" w:name="_Toc183379284"/>
      <w:bookmarkStart w:id="4588" w:name="_Toc195349277"/>
      <w:bookmarkStart w:id="4589" w:name="_Toc195349865"/>
      <w:bookmarkStart w:id="4590" w:name="_Toc209623606"/>
      <w:r w:rsidRPr="00EF3043">
        <w:t>6.6.5.1</w:t>
      </w:r>
      <w:r w:rsidRPr="00EF3043">
        <w:tab/>
        <w:t>General</w:t>
      </w:r>
      <w:bookmarkEnd w:id="4584"/>
      <w:bookmarkEnd w:id="4585"/>
      <w:bookmarkEnd w:id="4586"/>
      <w:bookmarkEnd w:id="4587"/>
      <w:bookmarkEnd w:id="4588"/>
      <w:bookmarkEnd w:id="4589"/>
      <w:bookmarkEnd w:id="4590"/>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1" w:name="_Toc175350895"/>
      <w:bookmarkStart w:id="4592" w:name="_Toc180146833"/>
      <w:bookmarkStart w:id="4593" w:name="_Toc180249331"/>
      <w:bookmarkStart w:id="4594" w:name="_Toc183379285"/>
      <w:bookmarkStart w:id="4595" w:name="_Toc195349278"/>
      <w:bookmarkStart w:id="4596" w:name="_Toc195349866"/>
      <w:bookmarkStart w:id="4597" w:name="_Toc209623607"/>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1"/>
      <w:bookmarkEnd w:id="4592"/>
      <w:bookmarkEnd w:id="4593"/>
      <w:bookmarkEnd w:id="4594"/>
      <w:bookmarkEnd w:id="4595"/>
      <w:bookmarkEnd w:id="4596"/>
      <w:bookmarkEnd w:id="4597"/>
    </w:p>
    <w:p w14:paraId="2AEFD7DD" w14:textId="72046FBB" w:rsidR="000C41B6" w:rsidRPr="00EF3043" w:rsidRDefault="000C41B6" w:rsidP="000C41B6">
      <w:pPr>
        <w:pStyle w:val="Heading5"/>
        <w:rPr>
          <w:noProof/>
          <w:lang w:val="en-US"/>
        </w:rPr>
      </w:pPr>
      <w:bookmarkStart w:id="4598" w:name="_Toc175350896"/>
      <w:bookmarkStart w:id="4599" w:name="_Toc180146834"/>
      <w:bookmarkStart w:id="4600" w:name="_Toc180249332"/>
      <w:bookmarkStart w:id="4601" w:name="_Toc183379286"/>
      <w:bookmarkStart w:id="4602" w:name="_Toc195349279"/>
      <w:bookmarkStart w:id="4603" w:name="_Toc195349867"/>
      <w:bookmarkStart w:id="4604" w:name="_Toc209623608"/>
      <w:r w:rsidRPr="00EF3043">
        <w:t>6.6.5</w:t>
      </w:r>
      <w:r w:rsidRPr="00EF3043">
        <w:rPr>
          <w:lang w:val="en-US"/>
        </w:rPr>
        <w:t>.2</w:t>
      </w:r>
      <w:r w:rsidRPr="00EF3043">
        <w:rPr>
          <w:noProof/>
          <w:lang w:val="en-US"/>
        </w:rPr>
        <w:t>.1</w:t>
      </w:r>
      <w:r w:rsidRPr="00EF3043">
        <w:rPr>
          <w:noProof/>
          <w:lang w:val="en-US"/>
        </w:rPr>
        <w:tab/>
        <w:t>Description</w:t>
      </w:r>
      <w:bookmarkEnd w:id="4598"/>
      <w:bookmarkEnd w:id="4599"/>
      <w:bookmarkEnd w:id="4600"/>
      <w:bookmarkEnd w:id="4601"/>
      <w:bookmarkEnd w:id="4602"/>
      <w:bookmarkEnd w:id="4603"/>
      <w:bookmarkEnd w:id="4604"/>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5" w:name="_Toc175350897"/>
      <w:bookmarkStart w:id="4606" w:name="_Toc180146835"/>
      <w:bookmarkStart w:id="4607" w:name="_Toc180249333"/>
      <w:bookmarkStart w:id="4608" w:name="_Toc183379287"/>
      <w:bookmarkStart w:id="4609" w:name="_Toc195349280"/>
      <w:bookmarkStart w:id="4610" w:name="_Toc195349868"/>
      <w:bookmarkStart w:id="4611" w:name="_Toc209623609"/>
      <w:r w:rsidRPr="00EF3043">
        <w:t>6.6.5.2</w:t>
      </w:r>
      <w:r w:rsidRPr="00EF3043">
        <w:rPr>
          <w:noProof/>
        </w:rPr>
        <w:t>.2</w:t>
      </w:r>
      <w:r w:rsidRPr="00EF3043">
        <w:rPr>
          <w:noProof/>
        </w:rPr>
        <w:tab/>
        <w:t>Target URI</w:t>
      </w:r>
      <w:bookmarkEnd w:id="4605"/>
      <w:bookmarkEnd w:id="4606"/>
      <w:bookmarkEnd w:id="4607"/>
      <w:bookmarkEnd w:id="4608"/>
      <w:bookmarkEnd w:id="4609"/>
      <w:bookmarkEnd w:id="4610"/>
      <w:bookmarkEnd w:id="4611"/>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2" w:name="_Toc175350898"/>
      <w:bookmarkStart w:id="4613" w:name="_Toc180146836"/>
      <w:bookmarkStart w:id="4614" w:name="_Toc180249334"/>
      <w:bookmarkStart w:id="4615" w:name="_Toc183379288"/>
      <w:bookmarkStart w:id="4616" w:name="_Toc195349281"/>
      <w:bookmarkStart w:id="4617" w:name="_Toc195349869"/>
      <w:bookmarkStart w:id="4618" w:name="_Toc209623610"/>
      <w:r w:rsidRPr="00EF3043">
        <w:lastRenderedPageBreak/>
        <w:t>6.6.5.2</w:t>
      </w:r>
      <w:r w:rsidRPr="00EF3043">
        <w:rPr>
          <w:noProof/>
        </w:rPr>
        <w:t>.3</w:t>
      </w:r>
      <w:r w:rsidRPr="00EF3043">
        <w:rPr>
          <w:noProof/>
        </w:rPr>
        <w:tab/>
        <w:t>Standard Methods</w:t>
      </w:r>
      <w:bookmarkEnd w:id="4612"/>
      <w:bookmarkEnd w:id="4613"/>
      <w:bookmarkEnd w:id="4614"/>
      <w:bookmarkEnd w:id="4615"/>
      <w:bookmarkEnd w:id="4616"/>
      <w:bookmarkEnd w:id="4617"/>
      <w:bookmarkEnd w:id="4618"/>
    </w:p>
    <w:p w14:paraId="55BAC23A" w14:textId="5784CE67" w:rsidR="000C41B6" w:rsidRPr="00EF3043" w:rsidRDefault="00EF3043" w:rsidP="000C41B6">
      <w:pPr>
        <w:pStyle w:val="Heading6"/>
        <w:rPr>
          <w:noProof/>
        </w:rPr>
      </w:pPr>
      <w:bookmarkStart w:id="4619" w:name="_Toc175350899"/>
      <w:bookmarkStart w:id="4620" w:name="_Toc180146837"/>
      <w:bookmarkStart w:id="4621" w:name="_Toc180249335"/>
      <w:bookmarkStart w:id="4622" w:name="_Toc183379289"/>
      <w:bookmarkStart w:id="4623" w:name="_Toc195349282"/>
      <w:bookmarkStart w:id="4624" w:name="_Toc195349870"/>
      <w:bookmarkStart w:id="4625" w:name="_Toc209623611"/>
      <w:r w:rsidRPr="00EF3043">
        <w:t>6.6</w:t>
      </w:r>
      <w:r w:rsidR="000C41B6" w:rsidRPr="00EF3043">
        <w:t>.5.2.3</w:t>
      </w:r>
      <w:r w:rsidR="000C41B6" w:rsidRPr="00EF3043">
        <w:rPr>
          <w:noProof/>
        </w:rPr>
        <w:t>.1</w:t>
      </w:r>
      <w:r w:rsidR="000C41B6" w:rsidRPr="00EF3043">
        <w:rPr>
          <w:noProof/>
        </w:rPr>
        <w:tab/>
        <w:t>POST</w:t>
      </w:r>
      <w:bookmarkEnd w:id="4619"/>
      <w:bookmarkEnd w:id="4620"/>
      <w:bookmarkEnd w:id="4621"/>
      <w:bookmarkEnd w:id="4622"/>
      <w:bookmarkEnd w:id="4623"/>
      <w:bookmarkEnd w:id="4624"/>
      <w:bookmarkEnd w:id="462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26" w:name="_Toc175350900"/>
      <w:bookmarkStart w:id="4627" w:name="_Toc180146838"/>
      <w:bookmarkStart w:id="4628" w:name="_Toc180249336"/>
      <w:bookmarkStart w:id="4629" w:name="_Toc183379290"/>
      <w:bookmarkStart w:id="4630" w:name="_Toc195349283"/>
      <w:bookmarkStart w:id="4631" w:name="_Toc195349871"/>
      <w:bookmarkStart w:id="4632" w:name="_Toc209623612"/>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26"/>
      <w:bookmarkEnd w:id="4627"/>
      <w:bookmarkEnd w:id="4628"/>
      <w:bookmarkEnd w:id="4629"/>
      <w:bookmarkEnd w:id="4630"/>
      <w:bookmarkEnd w:id="4631"/>
      <w:bookmarkEnd w:id="4632"/>
    </w:p>
    <w:p w14:paraId="51FD91C6" w14:textId="246E5B18" w:rsidR="000C41B6" w:rsidRPr="00EF3043" w:rsidRDefault="00EF3043" w:rsidP="000C41B6">
      <w:pPr>
        <w:pStyle w:val="Heading5"/>
        <w:rPr>
          <w:noProof/>
          <w:lang w:val="en-US"/>
        </w:rPr>
      </w:pPr>
      <w:bookmarkStart w:id="4633" w:name="_Toc175350901"/>
      <w:bookmarkStart w:id="4634" w:name="_Toc180146839"/>
      <w:bookmarkStart w:id="4635" w:name="_Toc180249337"/>
      <w:bookmarkStart w:id="4636" w:name="_Toc183379291"/>
      <w:bookmarkStart w:id="4637" w:name="_Toc195349284"/>
      <w:bookmarkStart w:id="4638" w:name="_Toc195349872"/>
      <w:bookmarkStart w:id="4639" w:name="_Toc209623613"/>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3"/>
      <w:bookmarkEnd w:id="4634"/>
      <w:bookmarkEnd w:id="4635"/>
      <w:bookmarkEnd w:id="4636"/>
      <w:bookmarkEnd w:id="4637"/>
      <w:bookmarkEnd w:id="4638"/>
      <w:bookmarkEnd w:id="4639"/>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0" w:name="_Toc175350902"/>
      <w:bookmarkStart w:id="4641" w:name="_Toc180146840"/>
      <w:bookmarkStart w:id="4642" w:name="_Toc180249338"/>
      <w:bookmarkStart w:id="4643" w:name="_Toc183379292"/>
      <w:bookmarkStart w:id="4644" w:name="_Toc195349285"/>
      <w:bookmarkStart w:id="4645" w:name="_Toc195349873"/>
      <w:bookmarkStart w:id="4646" w:name="_Toc209623614"/>
      <w:r w:rsidRPr="00EF3043">
        <w:t>6.6</w:t>
      </w:r>
      <w:r w:rsidR="000C41B6" w:rsidRPr="00EF3043">
        <w:t>.5.3</w:t>
      </w:r>
      <w:r w:rsidR="000C41B6" w:rsidRPr="00EF3043">
        <w:rPr>
          <w:noProof/>
        </w:rPr>
        <w:t>.2</w:t>
      </w:r>
      <w:r w:rsidR="000C41B6" w:rsidRPr="00EF3043">
        <w:rPr>
          <w:noProof/>
        </w:rPr>
        <w:tab/>
        <w:t>Target URI</w:t>
      </w:r>
      <w:bookmarkEnd w:id="4640"/>
      <w:bookmarkEnd w:id="4641"/>
      <w:bookmarkEnd w:id="4642"/>
      <w:bookmarkEnd w:id="4643"/>
      <w:bookmarkEnd w:id="4644"/>
      <w:bookmarkEnd w:id="4645"/>
      <w:bookmarkEnd w:id="4646"/>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47" w:name="_Toc175350903"/>
      <w:bookmarkStart w:id="4648" w:name="_Toc180146841"/>
      <w:bookmarkStart w:id="4649" w:name="_Toc180249339"/>
      <w:bookmarkStart w:id="4650" w:name="_Toc183379293"/>
      <w:bookmarkStart w:id="4651" w:name="_Toc195349286"/>
      <w:bookmarkStart w:id="4652" w:name="_Toc195349874"/>
      <w:bookmarkStart w:id="4653" w:name="_Toc209623615"/>
      <w:r w:rsidRPr="00EF3043">
        <w:t>6.6</w:t>
      </w:r>
      <w:r w:rsidR="000C41B6" w:rsidRPr="00EF3043">
        <w:t>.5.3</w:t>
      </w:r>
      <w:r w:rsidR="000C41B6" w:rsidRPr="00EF3043">
        <w:rPr>
          <w:noProof/>
        </w:rPr>
        <w:t>.3</w:t>
      </w:r>
      <w:r w:rsidR="000C41B6" w:rsidRPr="00EF3043">
        <w:rPr>
          <w:noProof/>
        </w:rPr>
        <w:tab/>
        <w:t>Standard Methods</w:t>
      </w:r>
      <w:bookmarkEnd w:id="4647"/>
      <w:bookmarkEnd w:id="4648"/>
      <w:bookmarkEnd w:id="4649"/>
      <w:bookmarkEnd w:id="4650"/>
      <w:bookmarkEnd w:id="4651"/>
      <w:bookmarkEnd w:id="4652"/>
      <w:bookmarkEnd w:id="4653"/>
    </w:p>
    <w:p w14:paraId="7DD54DF6" w14:textId="298FC0F2" w:rsidR="000C41B6" w:rsidRPr="00EF3043" w:rsidRDefault="00EF3043" w:rsidP="000C41B6">
      <w:pPr>
        <w:pStyle w:val="Heading6"/>
        <w:rPr>
          <w:noProof/>
        </w:rPr>
      </w:pPr>
      <w:bookmarkStart w:id="4654" w:name="_Toc175350904"/>
      <w:bookmarkStart w:id="4655" w:name="_Toc180146842"/>
      <w:bookmarkStart w:id="4656" w:name="_Toc180249340"/>
      <w:bookmarkStart w:id="4657" w:name="_Toc183379294"/>
      <w:bookmarkStart w:id="4658" w:name="_Toc195349287"/>
      <w:bookmarkStart w:id="4659" w:name="_Toc195349875"/>
      <w:bookmarkStart w:id="4660" w:name="_Toc209623616"/>
      <w:r w:rsidRPr="00EF3043">
        <w:t>6.6</w:t>
      </w:r>
      <w:r w:rsidR="000C41B6" w:rsidRPr="00EF3043">
        <w:t>.5.3.3</w:t>
      </w:r>
      <w:r w:rsidR="000C41B6" w:rsidRPr="00EF3043">
        <w:rPr>
          <w:noProof/>
        </w:rPr>
        <w:t>.1</w:t>
      </w:r>
      <w:r w:rsidR="000C41B6" w:rsidRPr="00EF3043">
        <w:rPr>
          <w:noProof/>
        </w:rPr>
        <w:tab/>
        <w:t>POST</w:t>
      </w:r>
      <w:bookmarkEnd w:id="4654"/>
      <w:bookmarkEnd w:id="4655"/>
      <w:bookmarkEnd w:id="4656"/>
      <w:bookmarkEnd w:id="4657"/>
      <w:bookmarkEnd w:id="4658"/>
      <w:bookmarkEnd w:id="4659"/>
      <w:bookmarkEnd w:id="466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1" w:name="_Toc175350905"/>
      <w:bookmarkStart w:id="4662" w:name="_Toc180146843"/>
      <w:bookmarkStart w:id="4663" w:name="_Toc180249341"/>
      <w:bookmarkStart w:id="4664" w:name="_Toc183379295"/>
      <w:bookmarkStart w:id="4665" w:name="_Toc195349288"/>
      <w:bookmarkStart w:id="4666" w:name="_Toc195349876"/>
      <w:bookmarkStart w:id="4667" w:name="_Toc209623617"/>
      <w:r w:rsidRPr="00EF3043">
        <w:t>6.6</w:t>
      </w:r>
      <w:r w:rsidR="000C41B6" w:rsidRPr="00EF3043">
        <w:t>.6</w:t>
      </w:r>
      <w:r w:rsidR="000C41B6" w:rsidRPr="00EF3043">
        <w:tab/>
        <w:t>Data Model</w:t>
      </w:r>
      <w:bookmarkEnd w:id="4661"/>
      <w:bookmarkEnd w:id="4662"/>
      <w:bookmarkEnd w:id="4663"/>
      <w:bookmarkEnd w:id="4664"/>
      <w:bookmarkEnd w:id="4665"/>
      <w:bookmarkEnd w:id="4666"/>
      <w:bookmarkEnd w:id="4667"/>
    </w:p>
    <w:p w14:paraId="4684D848" w14:textId="0E9CCD5F" w:rsidR="000C41B6" w:rsidRPr="00EF3043" w:rsidRDefault="00EF3043" w:rsidP="000C41B6">
      <w:pPr>
        <w:pStyle w:val="Heading4"/>
      </w:pPr>
      <w:bookmarkStart w:id="4668" w:name="_Toc175350906"/>
      <w:bookmarkStart w:id="4669" w:name="_Toc180146844"/>
      <w:bookmarkStart w:id="4670" w:name="_Toc180249342"/>
      <w:bookmarkStart w:id="4671" w:name="_Toc183379296"/>
      <w:bookmarkStart w:id="4672" w:name="_Toc195349289"/>
      <w:bookmarkStart w:id="4673" w:name="_Toc195349877"/>
      <w:bookmarkStart w:id="4674" w:name="_Toc209623618"/>
      <w:r w:rsidRPr="00EF3043">
        <w:t>6.6</w:t>
      </w:r>
      <w:r w:rsidR="000C41B6" w:rsidRPr="00EF3043">
        <w:t>.6.1</w:t>
      </w:r>
      <w:r w:rsidR="000C41B6" w:rsidRPr="00EF3043">
        <w:tab/>
        <w:t>General</w:t>
      </w:r>
      <w:bookmarkEnd w:id="4668"/>
      <w:bookmarkEnd w:id="4669"/>
      <w:bookmarkEnd w:id="4670"/>
      <w:bookmarkEnd w:id="4671"/>
      <w:bookmarkEnd w:id="4672"/>
      <w:bookmarkEnd w:id="4673"/>
      <w:bookmarkEnd w:id="4674"/>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5" w:name="_Toc175350907"/>
      <w:bookmarkStart w:id="4676" w:name="_Toc180146845"/>
      <w:bookmarkStart w:id="4677" w:name="_Toc180249343"/>
      <w:bookmarkStart w:id="4678" w:name="_Toc183379297"/>
      <w:bookmarkStart w:id="4679" w:name="_Toc195349290"/>
      <w:bookmarkStart w:id="4680" w:name="_Toc195349878"/>
      <w:bookmarkStart w:id="4681" w:name="_Toc209623619"/>
      <w:r w:rsidRPr="00EF3043">
        <w:t>6.6</w:t>
      </w:r>
      <w:r w:rsidR="000C41B6" w:rsidRPr="00EF3043">
        <w:rPr>
          <w:lang w:val="en-US"/>
        </w:rPr>
        <w:t>.6.2</w:t>
      </w:r>
      <w:r w:rsidR="000C41B6" w:rsidRPr="00EF3043">
        <w:rPr>
          <w:lang w:val="en-US"/>
        </w:rPr>
        <w:tab/>
        <w:t>Structured data types</w:t>
      </w:r>
      <w:bookmarkEnd w:id="4675"/>
      <w:bookmarkEnd w:id="4676"/>
      <w:bookmarkEnd w:id="4677"/>
      <w:bookmarkEnd w:id="4678"/>
      <w:bookmarkEnd w:id="4679"/>
      <w:bookmarkEnd w:id="4680"/>
      <w:bookmarkEnd w:id="4681"/>
    </w:p>
    <w:p w14:paraId="4601457A" w14:textId="1DA2606D" w:rsidR="000C41B6" w:rsidRPr="00EF3043" w:rsidRDefault="00EF3043" w:rsidP="000C41B6">
      <w:pPr>
        <w:pStyle w:val="Heading5"/>
      </w:pPr>
      <w:bookmarkStart w:id="4682" w:name="_Toc175350908"/>
      <w:bookmarkStart w:id="4683" w:name="_Toc180146846"/>
      <w:bookmarkStart w:id="4684" w:name="_Toc180249344"/>
      <w:bookmarkStart w:id="4685" w:name="_Toc183379298"/>
      <w:bookmarkStart w:id="4686" w:name="_Toc195349291"/>
      <w:bookmarkStart w:id="4687" w:name="_Toc195349879"/>
      <w:bookmarkStart w:id="4688" w:name="_Toc209623620"/>
      <w:r w:rsidRPr="00EF3043">
        <w:t>6.6</w:t>
      </w:r>
      <w:r w:rsidR="000C41B6" w:rsidRPr="00EF3043">
        <w:t>.6.2.1</w:t>
      </w:r>
      <w:r w:rsidR="000C41B6" w:rsidRPr="00EF3043">
        <w:tab/>
        <w:t>Introduction</w:t>
      </w:r>
      <w:bookmarkEnd w:id="4682"/>
      <w:bookmarkEnd w:id="4683"/>
      <w:bookmarkEnd w:id="4684"/>
      <w:bookmarkEnd w:id="4685"/>
      <w:bookmarkEnd w:id="4686"/>
      <w:bookmarkEnd w:id="4687"/>
      <w:bookmarkEnd w:id="4688"/>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89" w:name="_Toc175350909"/>
      <w:bookmarkStart w:id="4690" w:name="_Toc180146847"/>
      <w:bookmarkStart w:id="4691" w:name="_Toc180249345"/>
      <w:bookmarkStart w:id="4692" w:name="_Toc183379299"/>
      <w:bookmarkStart w:id="4693" w:name="_Toc195349292"/>
      <w:bookmarkStart w:id="4694" w:name="_Toc195349880"/>
      <w:bookmarkStart w:id="4695" w:name="_Toc209623621"/>
      <w:r w:rsidRPr="00EF3043">
        <w:t>6.6</w:t>
      </w:r>
      <w:r w:rsidR="000C41B6" w:rsidRPr="00EF3043">
        <w:t>.6.2.2</w:t>
      </w:r>
      <w:r w:rsidR="000C41B6" w:rsidRPr="00EF3043">
        <w:tab/>
        <w:t>Type: FlightPathMonConfigReq</w:t>
      </w:r>
      <w:bookmarkEnd w:id="4689"/>
      <w:bookmarkEnd w:id="4690"/>
      <w:bookmarkEnd w:id="4691"/>
      <w:bookmarkEnd w:id="4692"/>
      <w:bookmarkEnd w:id="4693"/>
      <w:bookmarkEnd w:id="4694"/>
      <w:bookmarkEnd w:id="4695"/>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96" w:name="_Toc175350910"/>
      <w:bookmarkStart w:id="4697" w:name="_Toc180146848"/>
      <w:bookmarkStart w:id="4698" w:name="_Toc180249346"/>
      <w:bookmarkStart w:id="4699" w:name="_Toc183379300"/>
      <w:bookmarkStart w:id="4700" w:name="_Toc195349293"/>
      <w:bookmarkStart w:id="4701" w:name="_Toc195349881"/>
      <w:bookmarkStart w:id="4702" w:name="_Toc209623622"/>
      <w:r w:rsidRPr="00EF3043">
        <w:t>6.6</w:t>
      </w:r>
      <w:r w:rsidR="000C41B6" w:rsidRPr="00EF3043">
        <w:t>.6.2.3</w:t>
      </w:r>
      <w:r w:rsidR="000C41B6" w:rsidRPr="00EF3043">
        <w:tab/>
        <w:t>Type: FlightPathMonConfigResp</w:t>
      </w:r>
      <w:bookmarkEnd w:id="4696"/>
      <w:bookmarkEnd w:id="4697"/>
      <w:bookmarkEnd w:id="4698"/>
      <w:bookmarkEnd w:id="4699"/>
      <w:bookmarkEnd w:id="4700"/>
      <w:bookmarkEnd w:id="4701"/>
      <w:bookmarkEnd w:id="4702"/>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3" w:name="_Toc175350911"/>
      <w:bookmarkStart w:id="4704" w:name="_Toc180146849"/>
      <w:bookmarkStart w:id="4705" w:name="_Toc180249347"/>
      <w:bookmarkStart w:id="4706" w:name="_Toc183379301"/>
      <w:bookmarkStart w:id="4707" w:name="_Toc195349294"/>
      <w:bookmarkStart w:id="4708" w:name="_Toc195349882"/>
      <w:bookmarkStart w:id="4709" w:name="_Toc209623623"/>
      <w:r w:rsidRPr="00EF3043">
        <w:lastRenderedPageBreak/>
        <w:t>6.6</w:t>
      </w:r>
      <w:r w:rsidR="000C41B6" w:rsidRPr="00EF3043">
        <w:t>.6.2.4</w:t>
      </w:r>
      <w:r w:rsidR="000C41B6" w:rsidRPr="00EF3043">
        <w:tab/>
        <w:t>Type: FlightPathMonConfig</w:t>
      </w:r>
      <w:bookmarkEnd w:id="4703"/>
      <w:bookmarkEnd w:id="4704"/>
      <w:bookmarkEnd w:id="4705"/>
      <w:bookmarkEnd w:id="4706"/>
      <w:bookmarkEnd w:id="4707"/>
      <w:bookmarkEnd w:id="4708"/>
      <w:bookmarkEnd w:id="470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0" w:name="_Toc175350912"/>
      <w:bookmarkStart w:id="4711" w:name="_Toc180146850"/>
      <w:bookmarkStart w:id="4712" w:name="_Toc180249348"/>
      <w:bookmarkStart w:id="4713" w:name="_Toc183379302"/>
      <w:bookmarkStart w:id="4714" w:name="_Toc195349295"/>
      <w:bookmarkStart w:id="4715" w:name="_Toc195349883"/>
      <w:bookmarkStart w:id="4716" w:name="_Toc209623624"/>
      <w:r w:rsidRPr="00EF3043">
        <w:t>6.6</w:t>
      </w:r>
      <w:r w:rsidR="000C41B6" w:rsidRPr="00EF3043">
        <w:t>.6.2.5</w:t>
      </w:r>
      <w:r w:rsidR="000C41B6" w:rsidRPr="00EF3043">
        <w:tab/>
        <w:t>Type: FlightPathMonConfigPatch</w:t>
      </w:r>
      <w:bookmarkEnd w:id="4710"/>
      <w:bookmarkEnd w:id="4711"/>
      <w:bookmarkEnd w:id="4712"/>
      <w:bookmarkEnd w:id="4713"/>
      <w:bookmarkEnd w:id="4714"/>
      <w:bookmarkEnd w:id="4715"/>
      <w:bookmarkEnd w:id="4716"/>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17" w:name="_Toc175350913"/>
      <w:bookmarkStart w:id="4718" w:name="_Toc180146851"/>
      <w:bookmarkStart w:id="4719" w:name="_Toc180249349"/>
      <w:bookmarkStart w:id="4720" w:name="_Toc183379303"/>
      <w:bookmarkStart w:id="4721" w:name="_Toc195349296"/>
      <w:bookmarkStart w:id="4722" w:name="_Toc195349884"/>
      <w:bookmarkStart w:id="4723" w:name="_Toc209623625"/>
      <w:r w:rsidRPr="00EF3043">
        <w:lastRenderedPageBreak/>
        <w:t>6.6</w:t>
      </w:r>
      <w:r w:rsidR="000C41B6" w:rsidRPr="00EF3043">
        <w:t>.6.2.6</w:t>
      </w:r>
      <w:r w:rsidR="000C41B6" w:rsidRPr="00EF3043">
        <w:tab/>
        <w:t>Type: FlightPathMonConfigParams</w:t>
      </w:r>
      <w:bookmarkEnd w:id="4717"/>
      <w:bookmarkEnd w:id="4718"/>
      <w:bookmarkEnd w:id="4719"/>
      <w:bookmarkEnd w:id="4720"/>
      <w:bookmarkEnd w:id="4721"/>
      <w:bookmarkEnd w:id="4722"/>
      <w:bookmarkEnd w:id="4723"/>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4724" w:name="_Hlk171954209"/>
            <w:r w:rsidRPr="00EF3043">
              <w:t>qoeParams</w:t>
            </w:r>
            <w:bookmarkEnd w:id="4724"/>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5" w:name="_Toc175350914"/>
      <w:bookmarkStart w:id="4726" w:name="_Toc180146852"/>
      <w:bookmarkStart w:id="4727" w:name="_Toc180249350"/>
      <w:bookmarkStart w:id="4728" w:name="_Toc183379304"/>
      <w:bookmarkStart w:id="4729" w:name="_Toc195349297"/>
      <w:bookmarkStart w:id="4730" w:name="_Toc195349885"/>
      <w:bookmarkStart w:id="4731" w:name="_Toc209623626"/>
      <w:r w:rsidRPr="00EF3043">
        <w:t>6.6</w:t>
      </w:r>
      <w:r w:rsidR="000C41B6" w:rsidRPr="00EF3043">
        <w:t>.6.2.7</w:t>
      </w:r>
      <w:r w:rsidR="000C41B6" w:rsidRPr="00EF3043">
        <w:tab/>
        <w:t>Type: FlightPathMonConfigParamsRm</w:t>
      </w:r>
      <w:bookmarkEnd w:id="4725"/>
      <w:bookmarkEnd w:id="4726"/>
      <w:bookmarkEnd w:id="4727"/>
      <w:bookmarkEnd w:id="4728"/>
      <w:bookmarkEnd w:id="4729"/>
      <w:bookmarkEnd w:id="4730"/>
      <w:bookmarkEnd w:id="4731"/>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2" w:name="_Toc175350915"/>
      <w:bookmarkStart w:id="4733" w:name="_Toc180146853"/>
      <w:bookmarkStart w:id="4734" w:name="_Toc180249351"/>
      <w:bookmarkStart w:id="4735" w:name="_Toc183379305"/>
      <w:bookmarkStart w:id="4736" w:name="_Toc195349298"/>
      <w:bookmarkStart w:id="4737" w:name="_Toc195349886"/>
      <w:bookmarkStart w:id="4738" w:name="_Toc209623627"/>
      <w:r w:rsidRPr="00EF3043">
        <w:lastRenderedPageBreak/>
        <w:t>6.6</w:t>
      </w:r>
      <w:r w:rsidR="000C41B6" w:rsidRPr="00EF3043">
        <w:t>.6.2.8</w:t>
      </w:r>
      <w:r w:rsidR="000C41B6" w:rsidRPr="00EF3043">
        <w:tab/>
        <w:t>Type: Waypoint</w:t>
      </w:r>
      <w:bookmarkEnd w:id="4732"/>
      <w:bookmarkEnd w:id="4733"/>
      <w:bookmarkEnd w:id="4734"/>
      <w:bookmarkEnd w:id="4735"/>
      <w:bookmarkEnd w:id="4736"/>
      <w:bookmarkEnd w:id="4737"/>
      <w:bookmarkEnd w:id="473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39" w:name="_Toc175350916"/>
      <w:bookmarkStart w:id="4740" w:name="_Toc180146854"/>
      <w:bookmarkStart w:id="4741" w:name="_Toc180249352"/>
      <w:bookmarkStart w:id="4742" w:name="_Toc183379306"/>
      <w:bookmarkStart w:id="4743" w:name="_Toc195349299"/>
      <w:bookmarkStart w:id="4744" w:name="_Toc195349887"/>
      <w:bookmarkStart w:id="4745" w:name="_Toc209623628"/>
      <w:r w:rsidRPr="00EF3043">
        <w:t>6.6</w:t>
      </w:r>
      <w:r w:rsidR="000C41B6" w:rsidRPr="00EF3043">
        <w:t>.6.2.9</w:t>
      </w:r>
      <w:r w:rsidR="000C41B6" w:rsidRPr="00EF3043">
        <w:tab/>
        <w:t>Type: FlightPathMonConfigNotif</w:t>
      </w:r>
      <w:bookmarkEnd w:id="4739"/>
      <w:bookmarkEnd w:id="4740"/>
      <w:bookmarkEnd w:id="4741"/>
      <w:bookmarkEnd w:id="4742"/>
      <w:bookmarkEnd w:id="4743"/>
      <w:bookmarkEnd w:id="4744"/>
      <w:bookmarkEnd w:id="474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6" w:name="_Toc175350917"/>
      <w:bookmarkStart w:id="4747" w:name="_Toc180146855"/>
      <w:bookmarkStart w:id="4748" w:name="_Toc180249353"/>
      <w:bookmarkStart w:id="4749" w:name="_Toc183379307"/>
      <w:bookmarkStart w:id="4750" w:name="_Toc195349300"/>
      <w:bookmarkStart w:id="4751" w:name="_Toc195349888"/>
      <w:bookmarkStart w:id="4752" w:name="_Toc209623629"/>
      <w:r w:rsidRPr="00EF3043">
        <w:t>6.6</w:t>
      </w:r>
      <w:r w:rsidR="000C41B6" w:rsidRPr="00EF3043">
        <w:t>.6.2.10</w:t>
      </w:r>
      <w:r w:rsidR="000C41B6" w:rsidRPr="00EF3043">
        <w:tab/>
        <w:t>Type: FlightPathMonNotif</w:t>
      </w:r>
      <w:bookmarkEnd w:id="4746"/>
      <w:bookmarkEnd w:id="4747"/>
      <w:bookmarkEnd w:id="4748"/>
      <w:bookmarkEnd w:id="4749"/>
      <w:bookmarkEnd w:id="4750"/>
      <w:bookmarkEnd w:id="4751"/>
      <w:bookmarkEnd w:id="4752"/>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3" w:name="_Toc175350918"/>
      <w:bookmarkStart w:id="4754" w:name="_Toc180146856"/>
      <w:bookmarkStart w:id="4755" w:name="_Toc180249354"/>
      <w:bookmarkStart w:id="4756" w:name="_Toc183379308"/>
      <w:bookmarkStart w:id="4757" w:name="_Toc195349301"/>
      <w:bookmarkStart w:id="4758" w:name="_Toc195349889"/>
      <w:bookmarkStart w:id="4759" w:name="_Toc209623630"/>
      <w:r w:rsidRPr="00EF3043">
        <w:t>6.6</w:t>
      </w:r>
      <w:r w:rsidR="000C41B6" w:rsidRPr="00EF3043">
        <w:t>.6.2.11</w:t>
      </w:r>
      <w:r w:rsidR="000C41B6" w:rsidRPr="00EF3043">
        <w:tab/>
        <w:t>Type: FlightPathMonEventInfo</w:t>
      </w:r>
      <w:bookmarkEnd w:id="4753"/>
      <w:bookmarkEnd w:id="4754"/>
      <w:bookmarkEnd w:id="4755"/>
      <w:bookmarkEnd w:id="4756"/>
      <w:bookmarkEnd w:id="4757"/>
      <w:bookmarkEnd w:id="4758"/>
      <w:bookmarkEnd w:id="4759"/>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4760" w:name="_Hlk171966967"/>
            <w:r w:rsidRPr="00EF3043">
              <w:t>location</w:t>
            </w:r>
            <w:bookmarkEnd w:id="4760"/>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1" w:name="_Toc144024274"/>
      <w:bookmarkStart w:id="4762" w:name="_Toc148176987"/>
      <w:bookmarkStart w:id="4763" w:name="_Toc151379451"/>
      <w:bookmarkStart w:id="4764" w:name="_Toc151445632"/>
      <w:bookmarkStart w:id="4765" w:name="_Toc160470714"/>
      <w:bookmarkStart w:id="4766" w:name="_Toc164873858"/>
      <w:bookmarkStart w:id="4767" w:name="_Toc168595830"/>
      <w:bookmarkStart w:id="4768" w:name="_Toc180146857"/>
      <w:bookmarkStart w:id="4769" w:name="_Toc180249355"/>
      <w:bookmarkStart w:id="4770" w:name="_Toc183379309"/>
      <w:bookmarkStart w:id="4771" w:name="_Toc195349302"/>
      <w:bookmarkStart w:id="4772" w:name="_Toc195349890"/>
      <w:bookmarkStart w:id="4773" w:name="_Toc175350919"/>
      <w:bookmarkStart w:id="4774" w:name="_Toc209623631"/>
      <w:r w:rsidRPr="00EF3043">
        <w:lastRenderedPageBreak/>
        <w:t>6.6.6</w:t>
      </w:r>
      <w:r w:rsidRPr="001051AE">
        <w:t>.2.12</w:t>
      </w:r>
      <w:r w:rsidRPr="001051AE">
        <w:tab/>
        <w:t xml:space="preserve">Type: </w:t>
      </w:r>
      <w:bookmarkEnd w:id="4761"/>
      <w:bookmarkEnd w:id="4762"/>
      <w:bookmarkEnd w:id="4763"/>
      <w:bookmarkEnd w:id="4764"/>
      <w:bookmarkEnd w:id="4765"/>
      <w:bookmarkEnd w:id="4766"/>
      <w:bookmarkEnd w:id="4767"/>
      <w:r w:rsidRPr="001051AE">
        <w:t>Qo</w:t>
      </w:r>
      <w:r w:rsidR="00E677D8">
        <w:t>S</w:t>
      </w:r>
      <w:r w:rsidRPr="001051AE">
        <w:t>Thresholds</w:t>
      </w:r>
      <w:bookmarkEnd w:id="4768"/>
      <w:bookmarkEnd w:id="4769"/>
      <w:bookmarkEnd w:id="4770"/>
      <w:bookmarkEnd w:id="4771"/>
      <w:bookmarkEnd w:id="4772"/>
      <w:bookmarkEnd w:id="4774"/>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5" w:name="_Toc195349303"/>
      <w:bookmarkStart w:id="4776" w:name="_Toc195349891"/>
      <w:bookmarkStart w:id="4777" w:name="_Toc180146858"/>
      <w:bookmarkStart w:id="4778" w:name="_Toc180249356"/>
      <w:bookmarkStart w:id="4779" w:name="_Toc183379310"/>
      <w:bookmarkStart w:id="4780" w:name="_Toc209623632"/>
      <w:r w:rsidRPr="00EF3043">
        <w:lastRenderedPageBreak/>
        <w:t>6.6.6</w:t>
      </w:r>
      <w:r w:rsidRPr="001051AE">
        <w:t>.2.1</w:t>
      </w:r>
      <w:r>
        <w:t>3</w:t>
      </w:r>
      <w:r w:rsidRPr="001051AE">
        <w:tab/>
        <w:t>Type: Qo</w:t>
      </w:r>
      <w:r>
        <w:t>E</w:t>
      </w:r>
      <w:r w:rsidRPr="001051AE">
        <w:t>Thresholds</w:t>
      </w:r>
      <w:bookmarkEnd w:id="4775"/>
      <w:bookmarkEnd w:id="4776"/>
      <w:bookmarkEnd w:id="4780"/>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1" w:name="_Toc195349304"/>
      <w:bookmarkStart w:id="4782" w:name="_Toc195349892"/>
      <w:bookmarkStart w:id="4783" w:name="_Toc209623633"/>
      <w:r w:rsidRPr="00EF3043">
        <w:t>6.6</w:t>
      </w:r>
      <w:r w:rsidR="000C41B6" w:rsidRPr="00EF3043">
        <w:rPr>
          <w:lang w:val="en-US"/>
        </w:rPr>
        <w:t>.6.3</w:t>
      </w:r>
      <w:r w:rsidR="000C41B6" w:rsidRPr="00EF3043">
        <w:rPr>
          <w:lang w:val="en-US"/>
        </w:rPr>
        <w:tab/>
        <w:t>Simple data types and enumerations</w:t>
      </w:r>
      <w:bookmarkEnd w:id="4773"/>
      <w:bookmarkEnd w:id="4777"/>
      <w:bookmarkEnd w:id="4778"/>
      <w:bookmarkEnd w:id="4779"/>
      <w:bookmarkEnd w:id="4781"/>
      <w:bookmarkEnd w:id="4782"/>
      <w:bookmarkEnd w:id="4783"/>
    </w:p>
    <w:p w14:paraId="06D84735" w14:textId="7C1C1937" w:rsidR="000C41B6" w:rsidRPr="00EF3043" w:rsidRDefault="00EF3043" w:rsidP="000C41B6">
      <w:pPr>
        <w:pStyle w:val="Heading5"/>
      </w:pPr>
      <w:bookmarkStart w:id="4784" w:name="_Toc175350920"/>
      <w:bookmarkStart w:id="4785" w:name="_Toc180146859"/>
      <w:bookmarkStart w:id="4786" w:name="_Toc180249357"/>
      <w:bookmarkStart w:id="4787" w:name="_Toc183379311"/>
      <w:bookmarkStart w:id="4788" w:name="_Toc195349305"/>
      <w:bookmarkStart w:id="4789" w:name="_Toc195349893"/>
      <w:bookmarkStart w:id="4790" w:name="_Toc209623634"/>
      <w:r w:rsidRPr="00EF3043">
        <w:t>6.6</w:t>
      </w:r>
      <w:r w:rsidR="000C41B6" w:rsidRPr="00EF3043">
        <w:t>.6.3.1</w:t>
      </w:r>
      <w:r w:rsidR="000C41B6" w:rsidRPr="00EF3043">
        <w:tab/>
        <w:t>Introduction</w:t>
      </w:r>
      <w:bookmarkEnd w:id="4784"/>
      <w:bookmarkEnd w:id="4785"/>
      <w:bookmarkEnd w:id="4786"/>
      <w:bookmarkEnd w:id="4787"/>
      <w:bookmarkEnd w:id="4788"/>
      <w:bookmarkEnd w:id="4789"/>
      <w:bookmarkEnd w:id="4790"/>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1" w:name="_Toc175350921"/>
      <w:bookmarkStart w:id="4792" w:name="_Toc180146860"/>
      <w:bookmarkStart w:id="4793" w:name="_Toc180249358"/>
      <w:bookmarkStart w:id="4794" w:name="_Toc183379312"/>
      <w:bookmarkStart w:id="4795" w:name="_Toc195349306"/>
      <w:bookmarkStart w:id="4796" w:name="_Toc195349894"/>
      <w:bookmarkStart w:id="4797" w:name="_Toc209623635"/>
      <w:r w:rsidRPr="00EF3043">
        <w:t>6.6</w:t>
      </w:r>
      <w:r w:rsidR="000C41B6" w:rsidRPr="00EF3043">
        <w:t>.6.3.2</w:t>
      </w:r>
      <w:r w:rsidR="000C41B6" w:rsidRPr="00EF3043">
        <w:tab/>
        <w:t>Simple data types</w:t>
      </w:r>
      <w:bookmarkEnd w:id="4791"/>
      <w:bookmarkEnd w:id="4792"/>
      <w:bookmarkEnd w:id="4793"/>
      <w:bookmarkEnd w:id="4794"/>
      <w:bookmarkEnd w:id="4795"/>
      <w:bookmarkEnd w:id="4796"/>
      <w:bookmarkEnd w:id="4797"/>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98" w:name="_Toc175350922"/>
      <w:bookmarkStart w:id="4799" w:name="_Toc180146861"/>
      <w:bookmarkStart w:id="4800" w:name="_Toc180249359"/>
      <w:bookmarkStart w:id="4801" w:name="_Toc183379313"/>
      <w:bookmarkStart w:id="4802" w:name="_Toc195349307"/>
      <w:bookmarkStart w:id="4803" w:name="_Toc195349895"/>
      <w:bookmarkStart w:id="4804" w:name="_Toc209623636"/>
      <w:r w:rsidRPr="00EF3043">
        <w:t>6.6</w:t>
      </w:r>
      <w:r w:rsidR="000C41B6" w:rsidRPr="00EF3043">
        <w:t>.6.3.3</w:t>
      </w:r>
      <w:r w:rsidR="000C41B6" w:rsidRPr="00EF3043">
        <w:tab/>
        <w:t xml:space="preserve">Enumeration: </w:t>
      </w:r>
      <w:bookmarkStart w:id="4805" w:name="_Hlk171967041"/>
      <w:r w:rsidR="000C41B6" w:rsidRPr="00EF3043">
        <w:t>FlightPathMonConfigStatus</w:t>
      </w:r>
      <w:bookmarkEnd w:id="4798"/>
      <w:bookmarkEnd w:id="4799"/>
      <w:bookmarkEnd w:id="4800"/>
      <w:bookmarkEnd w:id="4801"/>
      <w:bookmarkEnd w:id="4802"/>
      <w:bookmarkEnd w:id="4803"/>
      <w:bookmarkEnd w:id="4804"/>
      <w:bookmarkEnd w:id="480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4806" w:name="_Hlk171967055"/>
            <w:r w:rsidRPr="00EF3043">
              <w:rPr>
                <w:rFonts w:eastAsia="Calibri"/>
              </w:rPr>
              <w:t xml:space="preserve">Flight Path Monitoring Configuration </w:t>
            </w:r>
            <w:r w:rsidRPr="00EF3043">
              <w:rPr>
                <w:rFonts w:cs="Arial"/>
                <w:szCs w:val="18"/>
                <w:lang w:val="en-US"/>
              </w:rPr>
              <w:t>was successful.</w:t>
            </w:r>
            <w:bookmarkEnd w:id="4806"/>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7" w:name="_Toc175350923"/>
      <w:bookmarkStart w:id="4808" w:name="_Toc180146862"/>
      <w:bookmarkStart w:id="4809" w:name="_Toc180249360"/>
      <w:bookmarkStart w:id="4810" w:name="_Toc183379314"/>
      <w:bookmarkStart w:id="4811" w:name="_Toc195349308"/>
      <w:bookmarkStart w:id="4812" w:name="_Toc195349896"/>
      <w:bookmarkStart w:id="4813" w:name="_Toc209623637"/>
      <w:r w:rsidRPr="00EF3043">
        <w:t>6.6</w:t>
      </w:r>
      <w:r w:rsidR="000C41B6" w:rsidRPr="00EF3043">
        <w:t>.6.3.4</w:t>
      </w:r>
      <w:r w:rsidR="000C41B6" w:rsidRPr="00EF3043">
        <w:tab/>
        <w:t xml:space="preserve">Enumeration: </w:t>
      </w:r>
      <w:bookmarkStart w:id="4814" w:name="_Hlk171967131"/>
      <w:r w:rsidR="000C41B6" w:rsidRPr="00EF3043">
        <w:t>FlightPathMonEvent</w:t>
      </w:r>
      <w:bookmarkEnd w:id="4807"/>
      <w:bookmarkEnd w:id="4808"/>
      <w:bookmarkEnd w:id="4809"/>
      <w:bookmarkEnd w:id="4810"/>
      <w:bookmarkEnd w:id="4811"/>
      <w:bookmarkEnd w:id="4812"/>
      <w:bookmarkEnd w:id="4813"/>
      <w:bookmarkEnd w:id="4814"/>
    </w:p>
    <w:p w14:paraId="0942AEE3" w14:textId="51039940" w:rsidR="000C41B6" w:rsidRPr="00EF3043" w:rsidRDefault="000C41B6" w:rsidP="000C41B6">
      <w:r w:rsidRPr="00EF3043">
        <w:t xml:space="preserve">The enumeration FlightPathMonEvent represents </w:t>
      </w:r>
      <w:bookmarkStart w:id="4815"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4815"/>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4816" w:name="_Hlk171978653"/>
            <w:r w:rsidRPr="00EF3043">
              <w:t>QOS</w:t>
            </w:r>
            <w:bookmarkEnd w:id="4816"/>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4817"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4817"/>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4818" w:name="_Hlk171978674"/>
            <w:r w:rsidRPr="00EF3043">
              <w:t>WAYPOINT</w:t>
            </w:r>
            <w:bookmarkEnd w:id="4818"/>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4819" w:name="_Hlk171978717"/>
            <w:r w:rsidRPr="00EF3043">
              <w:t>AREA</w:t>
            </w:r>
            <w:bookmarkEnd w:id="4819"/>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20" w:name="_Toc175350924"/>
      <w:bookmarkStart w:id="4821" w:name="_Toc180146863"/>
      <w:bookmarkStart w:id="4822" w:name="_Toc180249361"/>
      <w:bookmarkStart w:id="4823" w:name="_Toc183379315"/>
      <w:bookmarkStart w:id="4824" w:name="_Toc195349309"/>
      <w:bookmarkStart w:id="4825" w:name="_Toc195349897"/>
      <w:bookmarkStart w:id="4826" w:name="_Toc209623638"/>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20"/>
      <w:bookmarkEnd w:id="4821"/>
      <w:bookmarkEnd w:id="4822"/>
      <w:bookmarkEnd w:id="4823"/>
      <w:bookmarkEnd w:id="4824"/>
      <w:bookmarkEnd w:id="4825"/>
      <w:bookmarkEnd w:id="4826"/>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7" w:name="_Toc175350925"/>
      <w:bookmarkStart w:id="4828" w:name="_Toc180146864"/>
      <w:bookmarkStart w:id="4829" w:name="_Toc180249362"/>
      <w:bookmarkStart w:id="4830" w:name="_Toc183379316"/>
      <w:bookmarkStart w:id="4831" w:name="_Toc195349310"/>
      <w:bookmarkStart w:id="4832" w:name="_Toc195349898"/>
      <w:bookmarkStart w:id="4833" w:name="_Toc209623639"/>
      <w:r w:rsidRPr="00EF3043">
        <w:t>6.6</w:t>
      </w:r>
      <w:r w:rsidR="000C41B6" w:rsidRPr="00EF3043">
        <w:t>.6.5</w:t>
      </w:r>
      <w:r w:rsidR="000C41B6" w:rsidRPr="00EF3043">
        <w:tab/>
        <w:t>Binary data</w:t>
      </w:r>
      <w:bookmarkEnd w:id="4827"/>
      <w:bookmarkEnd w:id="4828"/>
      <w:bookmarkEnd w:id="4829"/>
      <w:bookmarkEnd w:id="4830"/>
      <w:bookmarkEnd w:id="4831"/>
      <w:bookmarkEnd w:id="4832"/>
      <w:bookmarkEnd w:id="4833"/>
    </w:p>
    <w:p w14:paraId="5FCF42B7" w14:textId="2B539AD5" w:rsidR="000C41B6" w:rsidRPr="00EF3043" w:rsidRDefault="00EF3043" w:rsidP="000C41B6">
      <w:pPr>
        <w:pStyle w:val="Heading5"/>
      </w:pPr>
      <w:bookmarkStart w:id="4834" w:name="_Toc175350926"/>
      <w:bookmarkStart w:id="4835" w:name="_Toc180146865"/>
      <w:bookmarkStart w:id="4836" w:name="_Toc180249363"/>
      <w:bookmarkStart w:id="4837" w:name="_Toc183379317"/>
      <w:bookmarkStart w:id="4838" w:name="_Toc195349311"/>
      <w:bookmarkStart w:id="4839" w:name="_Toc195349899"/>
      <w:bookmarkStart w:id="4840" w:name="_Toc209623640"/>
      <w:r w:rsidRPr="00EF3043">
        <w:t>6.6</w:t>
      </w:r>
      <w:r w:rsidR="000C41B6" w:rsidRPr="00EF3043">
        <w:t>.6.5.1</w:t>
      </w:r>
      <w:r w:rsidR="000C41B6" w:rsidRPr="00EF3043">
        <w:tab/>
        <w:t>Binary Data Types</w:t>
      </w:r>
      <w:bookmarkEnd w:id="4834"/>
      <w:bookmarkEnd w:id="4835"/>
      <w:bookmarkEnd w:id="4836"/>
      <w:bookmarkEnd w:id="4837"/>
      <w:bookmarkEnd w:id="4838"/>
      <w:bookmarkEnd w:id="4839"/>
      <w:bookmarkEnd w:id="4840"/>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41" w:name="_Toc175350927"/>
      <w:bookmarkStart w:id="4842" w:name="_Toc180146866"/>
      <w:bookmarkStart w:id="4843" w:name="_Toc180249364"/>
      <w:bookmarkStart w:id="4844" w:name="_Toc183379318"/>
      <w:bookmarkStart w:id="4845" w:name="_Toc195349312"/>
      <w:bookmarkStart w:id="4846" w:name="_Toc195349900"/>
      <w:bookmarkStart w:id="4847" w:name="_Toc209623641"/>
      <w:r w:rsidRPr="00EF3043">
        <w:t>6.6</w:t>
      </w:r>
      <w:r w:rsidR="000C41B6" w:rsidRPr="00EF3043">
        <w:t>.7</w:t>
      </w:r>
      <w:r w:rsidR="000C41B6" w:rsidRPr="00EF3043">
        <w:tab/>
        <w:t>Error Handling</w:t>
      </w:r>
      <w:bookmarkEnd w:id="4841"/>
      <w:bookmarkEnd w:id="4842"/>
      <w:bookmarkEnd w:id="4843"/>
      <w:bookmarkEnd w:id="4844"/>
      <w:bookmarkEnd w:id="4845"/>
      <w:bookmarkEnd w:id="4846"/>
      <w:bookmarkEnd w:id="4847"/>
    </w:p>
    <w:p w14:paraId="14CEFB69" w14:textId="49EB53F3" w:rsidR="000C41B6" w:rsidRPr="00EF3043" w:rsidRDefault="00EF3043" w:rsidP="000C41B6">
      <w:pPr>
        <w:pStyle w:val="Heading4"/>
      </w:pPr>
      <w:bookmarkStart w:id="4848" w:name="_Toc175350928"/>
      <w:bookmarkStart w:id="4849" w:name="_Toc180146867"/>
      <w:bookmarkStart w:id="4850" w:name="_Toc180249365"/>
      <w:bookmarkStart w:id="4851" w:name="_Toc183379319"/>
      <w:bookmarkStart w:id="4852" w:name="_Toc195349313"/>
      <w:bookmarkStart w:id="4853" w:name="_Toc195349901"/>
      <w:bookmarkStart w:id="4854" w:name="_Toc209623642"/>
      <w:r w:rsidRPr="00EF3043">
        <w:t>6.6</w:t>
      </w:r>
      <w:r w:rsidR="000C41B6" w:rsidRPr="00EF3043">
        <w:t>.7.1</w:t>
      </w:r>
      <w:r w:rsidR="000C41B6" w:rsidRPr="00EF3043">
        <w:tab/>
        <w:t>General</w:t>
      </w:r>
      <w:bookmarkEnd w:id="4848"/>
      <w:bookmarkEnd w:id="4849"/>
      <w:bookmarkEnd w:id="4850"/>
      <w:bookmarkEnd w:id="4851"/>
      <w:bookmarkEnd w:id="4852"/>
      <w:bookmarkEnd w:id="4853"/>
      <w:bookmarkEnd w:id="4854"/>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55" w:name="_Toc175350929"/>
      <w:bookmarkStart w:id="4856" w:name="_Toc180146868"/>
      <w:bookmarkStart w:id="4857" w:name="_Toc180249366"/>
      <w:bookmarkStart w:id="4858" w:name="_Toc183379320"/>
      <w:bookmarkStart w:id="4859" w:name="_Toc195349314"/>
      <w:bookmarkStart w:id="4860" w:name="_Toc195349902"/>
      <w:bookmarkStart w:id="4861" w:name="_Toc209623643"/>
      <w:r w:rsidRPr="00EF3043">
        <w:t>6.6</w:t>
      </w:r>
      <w:r w:rsidR="000C41B6" w:rsidRPr="00EF3043">
        <w:t>.7.2</w:t>
      </w:r>
      <w:r w:rsidR="000C41B6" w:rsidRPr="00EF3043">
        <w:tab/>
        <w:t>Protocol Errors</w:t>
      </w:r>
      <w:bookmarkEnd w:id="4855"/>
      <w:bookmarkEnd w:id="4856"/>
      <w:bookmarkEnd w:id="4857"/>
      <w:bookmarkEnd w:id="4858"/>
      <w:bookmarkEnd w:id="4859"/>
      <w:bookmarkEnd w:id="4860"/>
      <w:bookmarkEnd w:id="486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62" w:name="_Toc175350930"/>
      <w:bookmarkStart w:id="4863" w:name="_Toc180146869"/>
      <w:bookmarkStart w:id="4864" w:name="_Toc180249367"/>
      <w:bookmarkStart w:id="4865" w:name="_Toc183379321"/>
      <w:bookmarkStart w:id="4866" w:name="_Toc195349315"/>
      <w:bookmarkStart w:id="4867" w:name="_Toc195349903"/>
      <w:bookmarkStart w:id="4868" w:name="_Toc209623644"/>
      <w:r w:rsidRPr="00EF3043">
        <w:t>6.6</w:t>
      </w:r>
      <w:r w:rsidR="000C41B6" w:rsidRPr="00EF3043">
        <w:t>.7.3</w:t>
      </w:r>
      <w:r w:rsidR="000C41B6" w:rsidRPr="00EF3043">
        <w:tab/>
        <w:t>Application Errors</w:t>
      </w:r>
      <w:bookmarkEnd w:id="4862"/>
      <w:bookmarkEnd w:id="4863"/>
      <w:bookmarkEnd w:id="4864"/>
      <w:bookmarkEnd w:id="4865"/>
      <w:bookmarkEnd w:id="4866"/>
      <w:bookmarkEnd w:id="4867"/>
      <w:bookmarkEnd w:id="4868"/>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69" w:name="_Toc175350931"/>
      <w:bookmarkStart w:id="4870" w:name="_Toc180146870"/>
      <w:bookmarkStart w:id="4871" w:name="_Toc180249368"/>
      <w:bookmarkStart w:id="4872" w:name="_Toc183379322"/>
      <w:bookmarkStart w:id="4873" w:name="_Toc195349316"/>
      <w:bookmarkStart w:id="4874" w:name="_Toc195349904"/>
      <w:bookmarkStart w:id="4875" w:name="_Toc209623645"/>
      <w:r w:rsidRPr="00EF3043">
        <w:t>6.6</w:t>
      </w:r>
      <w:r w:rsidR="000C41B6" w:rsidRPr="00EF3043">
        <w:t>.8</w:t>
      </w:r>
      <w:r w:rsidR="000C41B6" w:rsidRPr="00EF3043">
        <w:rPr>
          <w:lang w:eastAsia="zh-CN"/>
        </w:rPr>
        <w:tab/>
        <w:t>Feature negotiation</w:t>
      </w:r>
      <w:bookmarkEnd w:id="4869"/>
      <w:bookmarkEnd w:id="4870"/>
      <w:bookmarkEnd w:id="4871"/>
      <w:bookmarkEnd w:id="4872"/>
      <w:bookmarkEnd w:id="4873"/>
      <w:bookmarkEnd w:id="4874"/>
      <w:bookmarkEnd w:id="4875"/>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6" w:name="_Toc175350932"/>
      <w:bookmarkStart w:id="4877" w:name="_Toc180146871"/>
      <w:bookmarkStart w:id="4878" w:name="_Toc180249369"/>
      <w:bookmarkStart w:id="4879" w:name="_Toc183379323"/>
      <w:bookmarkStart w:id="4880" w:name="_Toc195349317"/>
      <w:bookmarkStart w:id="4881" w:name="_Toc195349905"/>
      <w:bookmarkStart w:id="4882" w:name="_Toc209623646"/>
      <w:r w:rsidRPr="00EF3043">
        <w:t>6.6</w:t>
      </w:r>
      <w:r w:rsidR="000C41B6" w:rsidRPr="00EF3043">
        <w:t>.9</w:t>
      </w:r>
      <w:r w:rsidR="000C41B6" w:rsidRPr="00EF3043">
        <w:tab/>
        <w:t>Security</w:t>
      </w:r>
      <w:bookmarkEnd w:id="4876"/>
      <w:bookmarkEnd w:id="4877"/>
      <w:bookmarkEnd w:id="4878"/>
      <w:bookmarkEnd w:id="4879"/>
      <w:bookmarkEnd w:id="4880"/>
      <w:bookmarkEnd w:id="4881"/>
      <w:bookmarkEnd w:id="4882"/>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83" w:name="_Toc175350933"/>
      <w:bookmarkStart w:id="4884" w:name="_Toc180146872"/>
      <w:bookmarkStart w:id="4885" w:name="_Toc180249370"/>
      <w:bookmarkStart w:id="4886" w:name="_Toc183379324"/>
      <w:bookmarkStart w:id="4887" w:name="_Toc195349318"/>
      <w:bookmarkStart w:id="4888" w:name="_Toc195349906"/>
      <w:bookmarkStart w:id="4889" w:name="_Toc209623647"/>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83"/>
      <w:bookmarkEnd w:id="4884"/>
      <w:bookmarkEnd w:id="4885"/>
      <w:bookmarkEnd w:id="4886"/>
      <w:bookmarkEnd w:id="4887"/>
      <w:bookmarkEnd w:id="4888"/>
      <w:bookmarkEnd w:id="4889"/>
    </w:p>
    <w:p w14:paraId="7A8B1D76" w14:textId="77777777" w:rsidR="00C770E3" w:rsidRPr="00AF3FD7" w:rsidRDefault="00C770E3" w:rsidP="00C770E3">
      <w:pPr>
        <w:pStyle w:val="Heading3"/>
      </w:pPr>
      <w:bookmarkStart w:id="4890" w:name="_Toc180146873"/>
      <w:bookmarkStart w:id="4891" w:name="_Toc180249371"/>
      <w:bookmarkStart w:id="4892" w:name="_Toc183379325"/>
      <w:bookmarkStart w:id="4893" w:name="_Toc195349319"/>
      <w:bookmarkStart w:id="4894" w:name="_Toc195349907"/>
      <w:bookmarkStart w:id="4895" w:name="_Toc209623648"/>
      <w:r w:rsidRPr="00AF3FD7">
        <w:t>6.7.1</w:t>
      </w:r>
      <w:r w:rsidRPr="00AF3FD7">
        <w:tab/>
        <w:t>Introduction</w:t>
      </w:r>
      <w:bookmarkEnd w:id="4890"/>
      <w:bookmarkEnd w:id="4891"/>
      <w:bookmarkEnd w:id="4892"/>
      <w:bookmarkEnd w:id="4893"/>
      <w:bookmarkEnd w:id="4894"/>
      <w:bookmarkEnd w:id="4895"/>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6" w:name="_Toc180146874"/>
      <w:bookmarkStart w:id="4897" w:name="_Toc180249372"/>
      <w:bookmarkStart w:id="4898" w:name="_Toc183379326"/>
      <w:bookmarkStart w:id="4899" w:name="_Toc195349320"/>
      <w:bookmarkStart w:id="4900" w:name="_Toc195349908"/>
      <w:bookmarkStart w:id="4901" w:name="_Toc209623649"/>
      <w:r w:rsidRPr="00AF3FD7">
        <w:t>6.7.2</w:t>
      </w:r>
      <w:r w:rsidRPr="00AF3FD7">
        <w:tab/>
        <w:t>Usage of HTTP</w:t>
      </w:r>
      <w:bookmarkEnd w:id="4896"/>
      <w:bookmarkEnd w:id="4897"/>
      <w:bookmarkEnd w:id="4898"/>
      <w:bookmarkEnd w:id="4899"/>
      <w:bookmarkEnd w:id="4900"/>
      <w:bookmarkEnd w:id="4901"/>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902" w:name="_Toc180146875"/>
      <w:bookmarkStart w:id="4903" w:name="_Toc180249373"/>
      <w:bookmarkStart w:id="4904" w:name="_Toc183379327"/>
      <w:bookmarkStart w:id="4905" w:name="_Toc195349321"/>
      <w:bookmarkStart w:id="4906" w:name="_Toc195349909"/>
      <w:bookmarkStart w:id="4907" w:name="_Toc209623650"/>
      <w:r w:rsidRPr="00AF3FD7">
        <w:t>6.7.3</w:t>
      </w:r>
      <w:r w:rsidRPr="00AF3FD7">
        <w:tab/>
        <w:t>Resources</w:t>
      </w:r>
      <w:bookmarkEnd w:id="4902"/>
      <w:bookmarkEnd w:id="4903"/>
      <w:bookmarkEnd w:id="4904"/>
      <w:bookmarkEnd w:id="4905"/>
      <w:bookmarkEnd w:id="4906"/>
      <w:bookmarkEnd w:id="4907"/>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8" w:name="_Toc180146876"/>
      <w:bookmarkStart w:id="4909" w:name="_Toc180249374"/>
      <w:bookmarkStart w:id="4910" w:name="_Toc183379328"/>
      <w:bookmarkStart w:id="4911" w:name="_Toc195349322"/>
      <w:bookmarkStart w:id="4912" w:name="_Toc195349910"/>
      <w:bookmarkStart w:id="4913" w:name="_Toc209623651"/>
      <w:r w:rsidRPr="00AF3FD7">
        <w:t>6.7.4</w:t>
      </w:r>
      <w:r w:rsidRPr="00AF3FD7">
        <w:tab/>
        <w:t>Custom Operations without associated resources</w:t>
      </w:r>
      <w:bookmarkEnd w:id="4908"/>
      <w:bookmarkEnd w:id="4909"/>
      <w:bookmarkEnd w:id="4910"/>
      <w:bookmarkEnd w:id="4911"/>
      <w:bookmarkEnd w:id="4912"/>
      <w:bookmarkEnd w:id="4913"/>
    </w:p>
    <w:p w14:paraId="38593197" w14:textId="77777777" w:rsidR="00C770E3" w:rsidRPr="00FD7038" w:rsidRDefault="00C770E3" w:rsidP="00C770E3">
      <w:pPr>
        <w:pStyle w:val="Heading4"/>
      </w:pPr>
      <w:bookmarkStart w:id="4914" w:name="_Toc180146877"/>
      <w:bookmarkStart w:id="4915" w:name="_Toc180249375"/>
      <w:bookmarkStart w:id="4916" w:name="_Toc183379329"/>
      <w:bookmarkStart w:id="4917" w:name="_Toc195349323"/>
      <w:bookmarkStart w:id="4918" w:name="_Toc195349911"/>
      <w:bookmarkStart w:id="4919" w:name="_Toc209623652"/>
      <w:r w:rsidRPr="00AF3FD7">
        <w:t>6.7</w:t>
      </w:r>
      <w:r w:rsidRPr="00FD7038">
        <w:t>.4.1</w:t>
      </w:r>
      <w:r w:rsidRPr="00FD7038">
        <w:tab/>
        <w:t>Overview</w:t>
      </w:r>
      <w:bookmarkEnd w:id="4914"/>
      <w:bookmarkEnd w:id="4915"/>
      <w:bookmarkEnd w:id="4916"/>
      <w:bookmarkEnd w:id="4917"/>
      <w:bookmarkEnd w:id="4918"/>
      <w:bookmarkEnd w:id="4919"/>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4920" w:name="_MON_1787498641"/>
    <w:bookmarkEnd w:id="4920"/>
    <w:p w14:paraId="602D76EA" w14:textId="77777777" w:rsidR="00C770E3" w:rsidRPr="00FD7038" w:rsidRDefault="00C770E3" w:rsidP="00C770E3">
      <w:pPr>
        <w:pStyle w:val="TH"/>
      </w:pPr>
      <w:r w:rsidRPr="00FD7038">
        <w:object w:dxaOrig="9633" w:dyaOrig="1776" w14:anchorId="214F4EB4">
          <v:shape id="_x0000_i1069" type="#_x0000_t75" style="width:481.45pt;height:88.8pt" o:ole="">
            <v:imagedata r:id="rId98" o:title=""/>
          </v:shape>
          <o:OLEObject Type="Embed" ProgID="Word.Document.8" ShapeID="_x0000_i1069" DrawAspect="Content" ObjectID="_1820236648"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21" w:name="_Toc180146878"/>
      <w:bookmarkStart w:id="4922" w:name="_Toc180249376"/>
      <w:bookmarkStart w:id="4923" w:name="_Toc183379330"/>
      <w:bookmarkStart w:id="4924" w:name="_Toc195349324"/>
      <w:bookmarkStart w:id="4925" w:name="_Toc195349912"/>
      <w:bookmarkStart w:id="4926" w:name="_Toc209623653"/>
      <w:r w:rsidRPr="00AF3FD7">
        <w:t>6.7</w:t>
      </w:r>
      <w:r w:rsidRPr="00FD7038">
        <w:t>.4.2</w:t>
      </w:r>
      <w:r w:rsidRPr="00FD7038">
        <w:tab/>
        <w:t xml:space="preserve">Operation: </w:t>
      </w:r>
      <w:r>
        <w:t>FlightRouteRequest</w:t>
      </w:r>
      <w:bookmarkEnd w:id="4921"/>
      <w:bookmarkEnd w:id="4922"/>
      <w:bookmarkEnd w:id="4923"/>
      <w:bookmarkEnd w:id="4924"/>
      <w:bookmarkEnd w:id="4925"/>
      <w:bookmarkEnd w:id="4926"/>
    </w:p>
    <w:p w14:paraId="0C4D44B3" w14:textId="77777777" w:rsidR="00C770E3" w:rsidRPr="00FD7038" w:rsidRDefault="00C770E3" w:rsidP="00C770E3">
      <w:pPr>
        <w:pStyle w:val="Heading5"/>
      </w:pPr>
      <w:bookmarkStart w:id="4927" w:name="_Toc180146879"/>
      <w:bookmarkStart w:id="4928" w:name="_Toc180249377"/>
      <w:bookmarkStart w:id="4929" w:name="_Toc183379331"/>
      <w:bookmarkStart w:id="4930" w:name="_Toc195349325"/>
      <w:bookmarkStart w:id="4931" w:name="_Toc195349913"/>
      <w:bookmarkStart w:id="4932" w:name="_Toc209623654"/>
      <w:r w:rsidRPr="00AF3FD7">
        <w:t>6.7</w:t>
      </w:r>
      <w:r w:rsidRPr="00FD7038">
        <w:t>.4.2.1</w:t>
      </w:r>
      <w:r w:rsidRPr="00FD7038">
        <w:tab/>
        <w:t>Description</w:t>
      </w:r>
      <w:bookmarkEnd w:id="4927"/>
      <w:bookmarkEnd w:id="4928"/>
      <w:bookmarkEnd w:id="4929"/>
      <w:bookmarkEnd w:id="4930"/>
      <w:bookmarkEnd w:id="4931"/>
      <w:bookmarkEnd w:id="4932"/>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33" w:name="_Toc180146880"/>
      <w:bookmarkStart w:id="4934" w:name="_Toc180249378"/>
      <w:bookmarkStart w:id="4935" w:name="_Toc183379332"/>
      <w:bookmarkStart w:id="4936" w:name="_Toc195349326"/>
      <w:bookmarkStart w:id="4937" w:name="_Toc195349914"/>
      <w:bookmarkStart w:id="4938" w:name="_Toc209623655"/>
      <w:r w:rsidRPr="00AF3FD7">
        <w:t>6.7</w:t>
      </w:r>
      <w:r w:rsidRPr="00FD7038">
        <w:t>.4.2.2</w:t>
      </w:r>
      <w:r w:rsidRPr="00FD7038">
        <w:tab/>
        <w:t>Operation Definition</w:t>
      </w:r>
      <w:bookmarkEnd w:id="4933"/>
      <w:bookmarkEnd w:id="4934"/>
      <w:bookmarkEnd w:id="4935"/>
      <w:bookmarkEnd w:id="4936"/>
      <w:bookmarkEnd w:id="4937"/>
      <w:bookmarkEnd w:id="4938"/>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39" w:name="_Toc180146881"/>
      <w:bookmarkStart w:id="4940" w:name="_Toc180249379"/>
      <w:bookmarkStart w:id="4941" w:name="_Toc183379333"/>
      <w:bookmarkStart w:id="4942" w:name="_Toc195349327"/>
      <w:bookmarkStart w:id="4943" w:name="_Toc195349915"/>
      <w:bookmarkStart w:id="4944" w:name="_Toc209623656"/>
      <w:r w:rsidRPr="00AF3FD7">
        <w:t>6.7.5</w:t>
      </w:r>
      <w:r w:rsidRPr="00AF3FD7">
        <w:tab/>
        <w:t>Notifications</w:t>
      </w:r>
      <w:bookmarkEnd w:id="4939"/>
      <w:bookmarkEnd w:id="4940"/>
      <w:bookmarkEnd w:id="4941"/>
      <w:bookmarkEnd w:id="4942"/>
      <w:bookmarkEnd w:id="4943"/>
      <w:bookmarkEnd w:id="494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45" w:name="_Toc180146882"/>
      <w:bookmarkStart w:id="4946" w:name="_Toc180249380"/>
      <w:bookmarkStart w:id="4947" w:name="_Toc183379334"/>
      <w:bookmarkStart w:id="4948" w:name="_Toc195349328"/>
      <w:bookmarkStart w:id="4949" w:name="_Toc195349916"/>
      <w:bookmarkStart w:id="4950" w:name="_Toc209623657"/>
      <w:r w:rsidRPr="00AF3FD7">
        <w:t>6.7.6</w:t>
      </w:r>
      <w:r w:rsidRPr="00AF3FD7">
        <w:tab/>
        <w:t>Data Model</w:t>
      </w:r>
      <w:bookmarkEnd w:id="4945"/>
      <w:bookmarkEnd w:id="4946"/>
      <w:bookmarkEnd w:id="4947"/>
      <w:bookmarkEnd w:id="4948"/>
      <w:bookmarkEnd w:id="4949"/>
      <w:bookmarkEnd w:id="4950"/>
    </w:p>
    <w:p w14:paraId="38EF17C7" w14:textId="77777777" w:rsidR="00C770E3" w:rsidRPr="00AF3FD7" w:rsidRDefault="00C770E3" w:rsidP="00C770E3">
      <w:pPr>
        <w:pStyle w:val="Heading4"/>
      </w:pPr>
      <w:bookmarkStart w:id="4951" w:name="_Toc180146883"/>
      <w:bookmarkStart w:id="4952" w:name="_Toc180249381"/>
      <w:bookmarkStart w:id="4953" w:name="_Toc183379335"/>
      <w:bookmarkStart w:id="4954" w:name="_Toc195349329"/>
      <w:bookmarkStart w:id="4955" w:name="_Toc195349917"/>
      <w:bookmarkStart w:id="4956" w:name="_Toc209623658"/>
      <w:r w:rsidRPr="00AF3FD7">
        <w:t>6.7.6.1</w:t>
      </w:r>
      <w:r w:rsidRPr="00AF3FD7">
        <w:tab/>
        <w:t>General</w:t>
      </w:r>
      <w:bookmarkEnd w:id="4951"/>
      <w:bookmarkEnd w:id="4952"/>
      <w:bookmarkEnd w:id="4953"/>
      <w:bookmarkEnd w:id="4954"/>
      <w:bookmarkEnd w:id="4955"/>
      <w:bookmarkEnd w:id="4956"/>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7" w:name="_Toc180146884"/>
      <w:bookmarkStart w:id="4958" w:name="_Toc180249382"/>
      <w:bookmarkStart w:id="4959" w:name="_Toc183379336"/>
      <w:bookmarkStart w:id="4960" w:name="_Toc195349330"/>
      <w:bookmarkStart w:id="4961" w:name="_Toc195349918"/>
      <w:bookmarkStart w:id="4962" w:name="_Toc209623659"/>
      <w:r w:rsidRPr="00AF3FD7">
        <w:t>6.7</w:t>
      </w:r>
      <w:r w:rsidRPr="00AF3FD7">
        <w:rPr>
          <w:lang w:val="en-US"/>
        </w:rPr>
        <w:t>.6.2</w:t>
      </w:r>
      <w:r w:rsidRPr="00AF3FD7">
        <w:rPr>
          <w:lang w:val="en-US"/>
        </w:rPr>
        <w:tab/>
        <w:t>Structured data types</w:t>
      </w:r>
      <w:bookmarkEnd w:id="4957"/>
      <w:bookmarkEnd w:id="4958"/>
      <w:bookmarkEnd w:id="4959"/>
      <w:bookmarkEnd w:id="4960"/>
      <w:bookmarkEnd w:id="4961"/>
      <w:bookmarkEnd w:id="4962"/>
    </w:p>
    <w:p w14:paraId="4C4477CE" w14:textId="77777777" w:rsidR="00C770E3" w:rsidRPr="00AF3FD7" w:rsidRDefault="00C770E3" w:rsidP="00C770E3">
      <w:pPr>
        <w:pStyle w:val="Heading5"/>
      </w:pPr>
      <w:bookmarkStart w:id="4963" w:name="_Toc180146885"/>
      <w:bookmarkStart w:id="4964" w:name="_Toc180249383"/>
      <w:bookmarkStart w:id="4965" w:name="_Toc183379337"/>
      <w:bookmarkStart w:id="4966" w:name="_Toc195349331"/>
      <w:bookmarkStart w:id="4967" w:name="_Toc195349919"/>
      <w:bookmarkStart w:id="4968" w:name="_Toc209623660"/>
      <w:r w:rsidRPr="00AF3FD7">
        <w:t>6.7.6.2.1</w:t>
      </w:r>
      <w:r w:rsidRPr="00AF3FD7">
        <w:tab/>
        <w:t>Introduction</w:t>
      </w:r>
      <w:bookmarkEnd w:id="4963"/>
      <w:bookmarkEnd w:id="4964"/>
      <w:bookmarkEnd w:id="4965"/>
      <w:bookmarkEnd w:id="4966"/>
      <w:bookmarkEnd w:id="4967"/>
      <w:bookmarkEnd w:id="4968"/>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69" w:name="_Toc180146886"/>
      <w:bookmarkStart w:id="4970" w:name="_Toc180249384"/>
      <w:bookmarkStart w:id="4971" w:name="_Toc183379338"/>
      <w:bookmarkStart w:id="4972" w:name="_Toc195349332"/>
      <w:bookmarkStart w:id="4973" w:name="_Toc195349920"/>
      <w:bookmarkStart w:id="4974" w:name="_Toc209623661"/>
      <w:r w:rsidRPr="00AF3FD7">
        <w:lastRenderedPageBreak/>
        <w:t>6.7.6.2.2</w:t>
      </w:r>
      <w:r w:rsidRPr="00AF3FD7">
        <w:tab/>
        <w:t xml:space="preserve">Type: </w:t>
      </w:r>
      <w:r>
        <w:t>FlightRoute</w:t>
      </w:r>
      <w:r w:rsidRPr="00705544">
        <w:t>Req</w:t>
      </w:r>
      <w:bookmarkEnd w:id="4969"/>
      <w:bookmarkEnd w:id="4970"/>
      <w:bookmarkEnd w:id="4971"/>
      <w:bookmarkEnd w:id="4972"/>
      <w:bookmarkEnd w:id="4973"/>
      <w:bookmarkEnd w:id="4974"/>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75" w:name="_Toc180146887"/>
      <w:bookmarkStart w:id="4976" w:name="_Toc180249385"/>
      <w:bookmarkStart w:id="4977" w:name="_Toc183379339"/>
      <w:bookmarkStart w:id="4978" w:name="_Toc195349333"/>
      <w:bookmarkStart w:id="4979" w:name="_Toc195349921"/>
      <w:bookmarkStart w:id="4980" w:name="_Toc209623662"/>
      <w:r w:rsidRPr="00AF3FD7">
        <w:t>6.7.6.2.</w:t>
      </w:r>
      <w:r>
        <w:t>3</w:t>
      </w:r>
      <w:r w:rsidRPr="00AF3FD7">
        <w:tab/>
        <w:t xml:space="preserve">Type: </w:t>
      </w:r>
      <w:r>
        <w:t>FlightRoute</w:t>
      </w:r>
      <w:r w:rsidRPr="00705544">
        <w:t>Re</w:t>
      </w:r>
      <w:r>
        <w:t>sp</w:t>
      </w:r>
      <w:bookmarkEnd w:id="4975"/>
      <w:bookmarkEnd w:id="4976"/>
      <w:bookmarkEnd w:id="4977"/>
      <w:bookmarkEnd w:id="4978"/>
      <w:bookmarkEnd w:id="4979"/>
      <w:bookmarkEnd w:id="4980"/>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981" w:name="_Hlk176888577"/>
            <w:r>
              <w:t>frW</w:t>
            </w:r>
            <w:r w:rsidRPr="00EF3043">
              <w:t>aypointsList</w:t>
            </w:r>
            <w:bookmarkEnd w:id="4981"/>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82" w:name="_Toc180146888"/>
      <w:bookmarkStart w:id="4983" w:name="_Toc180249386"/>
      <w:bookmarkStart w:id="4984" w:name="_Toc183379340"/>
      <w:bookmarkStart w:id="4985" w:name="_Toc195349334"/>
      <w:bookmarkStart w:id="4986" w:name="_Toc195349922"/>
      <w:bookmarkStart w:id="4987" w:name="_Toc209623663"/>
      <w:r w:rsidRPr="00AF3FD7">
        <w:lastRenderedPageBreak/>
        <w:t>6.7.6.2.</w:t>
      </w:r>
      <w:r>
        <w:t>4</w:t>
      </w:r>
      <w:r w:rsidRPr="00AF3FD7">
        <w:tab/>
        <w:t xml:space="preserve">Type: </w:t>
      </w:r>
      <w:r>
        <w:t>FlightChars</w:t>
      </w:r>
      <w:bookmarkEnd w:id="4982"/>
      <w:bookmarkEnd w:id="4983"/>
      <w:bookmarkEnd w:id="4984"/>
      <w:bookmarkEnd w:id="4985"/>
      <w:bookmarkEnd w:id="4986"/>
      <w:bookmarkEnd w:id="4987"/>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4988" w:name="_Hlk176888728"/>
            <w:r>
              <w:t>flightS</w:t>
            </w:r>
            <w:r w:rsidR="00C770E3">
              <w:t>tart</w:t>
            </w:r>
            <w:bookmarkEnd w:id="4988"/>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4989" w:name="_Hlk176888735"/>
            <w:r>
              <w:t>flightE</w:t>
            </w:r>
            <w:r w:rsidR="00C770E3">
              <w:t>nd</w:t>
            </w:r>
            <w:bookmarkEnd w:id="4989"/>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990" w:name="_Hlk176888786"/>
            <w:r>
              <w:t>reqMinQos</w:t>
            </w:r>
            <w:bookmarkEnd w:id="4990"/>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991" w:name="_Hlk176888836"/>
            <w:r>
              <w:t>servAvail</w:t>
            </w:r>
            <w:bookmarkEnd w:id="4991"/>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992" w:name="_Hlk176888878"/>
            <w:r>
              <w:t>shortestRouteInd</w:t>
            </w:r>
            <w:bookmarkEnd w:id="4992"/>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4993" w:name="_Hlk176888900"/>
            <w:r>
              <w:t>Indicates whether the shortest route is needed for the flight</w:t>
            </w:r>
            <w:bookmarkEnd w:id="4993"/>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994" w:name="_Hlk176888935"/>
            <w:r>
              <w:t>The default value is "false" if this attribute is omitted</w:t>
            </w:r>
            <w:bookmarkEnd w:id="4994"/>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95" w:name="_Toc180146889"/>
      <w:bookmarkStart w:id="4996" w:name="_Toc180249387"/>
      <w:bookmarkStart w:id="4997" w:name="_Toc183379341"/>
      <w:bookmarkStart w:id="4998" w:name="_Toc195349335"/>
      <w:bookmarkStart w:id="4999" w:name="_Toc195349923"/>
      <w:bookmarkStart w:id="5000" w:name="_Toc209623664"/>
      <w:r w:rsidRPr="00AF3FD7">
        <w:t>6.7</w:t>
      </w:r>
      <w:r w:rsidRPr="00AF3FD7">
        <w:rPr>
          <w:lang w:val="en-US"/>
        </w:rPr>
        <w:t>.6.3</w:t>
      </w:r>
      <w:r w:rsidRPr="00AF3FD7">
        <w:rPr>
          <w:lang w:val="en-US"/>
        </w:rPr>
        <w:tab/>
        <w:t>Simple data types and enumerations</w:t>
      </w:r>
      <w:bookmarkEnd w:id="4995"/>
      <w:bookmarkEnd w:id="4996"/>
      <w:bookmarkEnd w:id="4997"/>
      <w:bookmarkEnd w:id="4998"/>
      <w:bookmarkEnd w:id="4999"/>
      <w:bookmarkEnd w:id="5000"/>
    </w:p>
    <w:p w14:paraId="18CEAF2B" w14:textId="77777777" w:rsidR="00C770E3" w:rsidRPr="00AF3FD7" w:rsidRDefault="00C770E3" w:rsidP="00C770E3">
      <w:pPr>
        <w:pStyle w:val="Heading5"/>
      </w:pPr>
      <w:bookmarkStart w:id="5001" w:name="_Toc180146890"/>
      <w:bookmarkStart w:id="5002" w:name="_Toc180249388"/>
      <w:bookmarkStart w:id="5003" w:name="_Toc183379342"/>
      <w:bookmarkStart w:id="5004" w:name="_Toc195349336"/>
      <w:bookmarkStart w:id="5005" w:name="_Toc195349924"/>
      <w:bookmarkStart w:id="5006" w:name="_Toc209623665"/>
      <w:r w:rsidRPr="00AF3FD7">
        <w:t>6.7.6.3.1</w:t>
      </w:r>
      <w:r w:rsidRPr="00AF3FD7">
        <w:tab/>
        <w:t>Introduction</w:t>
      </w:r>
      <w:bookmarkEnd w:id="5001"/>
      <w:bookmarkEnd w:id="5002"/>
      <w:bookmarkEnd w:id="5003"/>
      <w:bookmarkEnd w:id="5004"/>
      <w:bookmarkEnd w:id="5005"/>
      <w:bookmarkEnd w:id="500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5007" w:name="_Toc180146891"/>
      <w:bookmarkStart w:id="5008" w:name="_Toc180249389"/>
      <w:bookmarkStart w:id="5009" w:name="_Toc183379343"/>
      <w:bookmarkStart w:id="5010" w:name="_Toc195349337"/>
      <w:bookmarkStart w:id="5011" w:name="_Toc195349925"/>
      <w:bookmarkStart w:id="5012" w:name="_Toc209623666"/>
      <w:r w:rsidRPr="00AF3FD7">
        <w:t>6.7.6.3.2</w:t>
      </w:r>
      <w:r w:rsidRPr="00AF3FD7">
        <w:tab/>
        <w:t>Simple data types</w:t>
      </w:r>
      <w:bookmarkEnd w:id="5007"/>
      <w:bookmarkEnd w:id="5008"/>
      <w:bookmarkEnd w:id="5009"/>
      <w:bookmarkEnd w:id="5010"/>
      <w:bookmarkEnd w:id="5011"/>
      <w:bookmarkEnd w:id="5012"/>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5013" w:name="_Toc180146892"/>
      <w:bookmarkStart w:id="5014" w:name="_Toc180249390"/>
      <w:bookmarkStart w:id="5015" w:name="_Toc183379344"/>
      <w:bookmarkStart w:id="5016" w:name="_Toc195349338"/>
      <w:bookmarkStart w:id="5017" w:name="_Toc195349926"/>
      <w:bookmarkStart w:id="5018" w:name="_Toc209623667"/>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5013"/>
      <w:bookmarkEnd w:id="5014"/>
      <w:bookmarkEnd w:id="5015"/>
      <w:bookmarkEnd w:id="5016"/>
      <w:bookmarkEnd w:id="5017"/>
      <w:bookmarkEnd w:id="5018"/>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19" w:name="_Toc180146893"/>
      <w:bookmarkStart w:id="5020" w:name="_Toc180249391"/>
      <w:bookmarkStart w:id="5021" w:name="_Toc183379345"/>
      <w:bookmarkStart w:id="5022" w:name="_Toc195349339"/>
      <w:bookmarkStart w:id="5023" w:name="_Toc195349927"/>
      <w:bookmarkStart w:id="5024" w:name="_Toc209623668"/>
      <w:r w:rsidRPr="00AF3FD7">
        <w:t>6.7.6.5</w:t>
      </w:r>
      <w:r w:rsidRPr="00AF3FD7">
        <w:tab/>
        <w:t>Binary data</w:t>
      </w:r>
      <w:bookmarkEnd w:id="5019"/>
      <w:bookmarkEnd w:id="5020"/>
      <w:bookmarkEnd w:id="5021"/>
      <w:bookmarkEnd w:id="5022"/>
      <w:bookmarkEnd w:id="5023"/>
      <w:bookmarkEnd w:id="5024"/>
    </w:p>
    <w:p w14:paraId="26E416BA" w14:textId="77777777" w:rsidR="00C770E3" w:rsidRPr="00AF3FD7" w:rsidRDefault="00C770E3" w:rsidP="00C770E3">
      <w:pPr>
        <w:pStyle w:val="Heading5"/>
      </w:pPr>
      <w:bookmarkStart w:id="5025" w:name="_Toc180146894"/>
      <w:bookmarkStart w:id="5026" w:name="_Toc180249392"/>
      <w:bookmarkStart w:id="5027" w:name="_Toc183379346"/>
      <w:bookmarkStart w:id="5028" w:name="_Toc195349340"/>
      <w:bookmarkStart w:id="5029" w:name="_Toc195349928"/>
      <w:bookmarkStart w:id="5030" w:name="_Toc209623669"/>
      <w:r w:rsidRPr="00AF3FD7">
        <w:t>6.7.6.5.1</w:t>
      </w:r>
      <w:r w:rsidRPr="00AF3FD7">
        <w:tab/>
        <w:t>Binary Data Types</w:t>
      </w:r>
      <w:bookmarkEnd w:id="5025"/>
      <w:bookmarkEnd w:id="5026"/>
      <w:bookmarkEnd w:id="5027"/>
      <w:bookmarkEnd w:id="5028"/>
      <w:bookmarkEnd w:id="5029"/>
      <w:bookmarkEnd w:id="5030"/>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31" w:name="_Toc180146895"/>
      <w:bookmarkStart w:id="5032" w:name="_Toc180249393"/>
      <w:bookmarkStart w:id="5033" w:name="_Toc183379347"/>
      <w:bookmarkStart w:id="5034" w:name="_Toc195349341"/>
      <w:bookmarkStart w:id="5035" w:name="_Toc195349929"/>
      <w:bookmarkStart w:id="5036" w:name="_Toc209623670"/>
      <w:r w:rsidRPr="00AF3FD7">
        <w:lastRenderedPageBreak/>
        <w:t>6.7.7</w:t>
      </w:r>
      <w:r w:rsidRPr="00AF3FD7">
        <w:tab/>
        <w:t>Error Handling</w:t>
      </w:r>
      <w:bookmarkEnd w:id="5031"/>
      <w:bookmarkEnd w:id="5032"/>
      <w:bookmarkEnd w:id="5033"/>
      <w:bookmarkEnd w:id="5034"/>
      <w:bookmarkEnd w:id="5035"/>
      <w:bookmarkEnd w:id="5036"/>
    </w:p>
    <w:p w14:paraId="6B59DEEB" w14:textId="77777777" w:rsidR="00C770E3" w:rsidRPr="00AF3FD7" w:rsidRDefault="00C770E3" w:rsidP="00C770E3">
      <w:pPr>
        <w:pStyle w:val="Heading4"/>
      </w:pPr>
      <w:bookmarkStart w:id="5037" w:name="_Toc180146896"/>
      <w:bookmarkStart w:id="5038" w:name="_Toc180249394"/>
      <w:bookmarkStart w:id="5039" w:name="_Toc183379348"/>
      <w:bookmarkStart w:id="5040" w:name="_Toc195349342"/>
      <w:bookmarkStart w:id="5041" w:name="_Toc195349930"/>
      <w:bookmarkStart w:id="5042" w:name="_Toc209623671"/>
      <w:r w:rsidRPr="00AF3FD7">
        <w:t>6.7.7.1</w:t>
      </w:r>
      <w:r w:rsidRPr="00AF3FD7">
        <w:tab/>
        <w:t>General</w:t>
      </w:r>
      <w:bookmarkEnd w:id="5037"/>
      <w:bookmarkEnd w:id="5038"/>
      <w:bookmarkEnd w:id="5039"/>
      <w:bookmarkEnd w:id="5040"/>
      <w:bookmarkEnd w:id="5041"/>
      <w:bookmarkEnd w:id="5042"/>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43" w:name="_Toc180146897"/>
      <w:bookmarkStart w:id="5044" w:name="_Toc180249395"/>
      <w:bookmarkStart w:id="5045" w:name="_Toc183379349"/>
      <w:bookmarkStart w:id="5046" w:name="_Toc195349343"/>
      <w:bookmarkStart w:id="5047" w:name="_Toc195349931"/>
      <w:bookmarkStart w:id="5048" w:name="_Toc209623672"/>
      <w:r w:rsidRPr="00AF3FD7">
        <w:t>6.7.7.2</w:t>
      </w:r>
      <w:r w:rsidRPr="00AF3FD7">
        <w:tab/>
        <w:t>Protocol Errors</w:t>
      </w:r>
      <w:bookmarkEnd w:id="5043"/>
      <w:bookmarkEnd w:id="5044"/>
      <w:bookmarkEnd w:id="5045"/>
      <w:bookmarkEnd w:id="5046"/>
      <w:bookmarkEnd w:id="5047"/>
      <w:bookmarkEnd w:id="5048"/>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49" w:name="_Toc180146898"/>
      <w:bookmarkStart w:id="5050" w:name="_Toc180249396"/>
      <w:bookmarkStart w:id="5051" w:name="_Toc183379350"/>
      <w:bookmarkStart w:id="5052" w:name="_Toc195349344"/>
      <w:bookmarkStart w:id="5053" w:name="_Toc195349932"/>
      <w:bookmarkStart w:id="5054" w:name="_Toc209623673"/>
      <w:r w:rsidRPr="00AF3FD7">
        <w:t>6.7.7.3</w:t>
      </w:r>
      <w:r w:rsidRPr="00AF3FD7">
        <w:tab/>
        <w:t>Application Errors</w:t>
      </w:r>
      <w:bookmarkEnd w:id="5049"/>
      <w:bookmarkEnd w:id="5050"/>
      <w:bookmarkEnd w:id="5051"/>
      <w:bookmarkEnd w:id="5052"/>
      <w:bookmarkEnd w:id="5053"/>
      <w:bookmarkEnd w:id="5054"/>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55" w:name="_Toc180146899"/>
      <w:bookmarkStart w:id="5056" w:name="_Toc180249397"/>
      <w:bookmarkStart w:id="5057" w:name="_Toc183379351"/>
      <w:bookmarkStart w:id="5058" w:name="_Toc195349345"/>
      <w:bookmarkStart w:id="5059" w:name="_Toc195349933"/>
      <w:bookmarkStart w:id="5060" w:name="_Toc209623674"/>
      <w:r w:rsidRPr="00AF3FD7">
        <w:t>6.7.8</w:t>
      </w:r>
      <w:r w:rsidRPr="00AF3FD7">
        <w:rPr>
          <w:lang w:eastAsia="zh-CN"/>
        </w:rPr>
        <w:tab/>
        <w:t>Feature negotiation</w:t>
      </w:r>
      <w:bookmarkEnd w:id="5055"/>
      <w:bookmarkEnd w:id="5056"/>
      <w:bookmarkEnd w:id="5057"/>
      <w:bookmarkEnd w:id="5058"/>
      <w:bookmarkEnd w:id="5059"/>
      <w:bookmarkEnd w:id="5060"/>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61" w:name="_Toc180146900"/>
      <w:bookmarkStart w:id="5062" w:name="_Toc180249398"/>
      <w:bookmarkStart w:id="5063" w:name="_Toc183379352"/>
      <w:bookmarkStart w:id="5064" w:name="_Toc195349346"/>
      <w:bookmarkStart w:id="5065" w:name="_Toc195349934"/>
      <w:bookmarkStart w:id="5066" w:name="_Toc209623675"/>
      <w:r w:rsidRPr="00AF3FD7">
        <w:t>6.7.9</w:t>
      </w:r>
      <w:r w:rsidRPr="00AF3FD7">
        <w:tab/>
        <w:t>Security</w:t>
      </w:r>
      <w:bookmarkEnd w:id="5061"/>
      <w:bookmarkEnd w:id="5062"/>
      <w:bookmarkEnd w:id="5063"/>
      <w:bookmarkEnd w:id="5064"/>
      <w:bookmarkEnd w:id="5065"/>
      <w:bookmarkEnd w:id="506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67" w:name="_Toc168599533"/>
      <w:bookmarkStart w:id="5068" w:name="_Toc183379353"/>
      <w:bookmarkStart w:id="5069" w:name="_Toc195349347"/>
      <w:bookmarkStart w:id="5070" w:name="_Toc195349935"/>
      <w:bookmarkStart w:id="5071" w:name="_Toc209623676"/>
      <w:r w:rsidR="00015F98" w:rsidRPr="00015F98">
        <w:lastRenderedPageBreak/>
        <w:t>6.8</w:t>
      </w:r>
      <w:r w:rsidR="00015F98" w:rsidRPr="00015F98">
        <w:tab/>
        <w:t>UAE_NTZManagement Service API</w:t>
      </w:r>
      <w:bookmarkEnd w:id="5067"/>
      <w:bookmarkEnd w:id="5068"/>
      <w:bookmarkEnd w:id="5069"/>
      <w:bookmarkEnd w:id="5070"/>
      <w:bookmarkEnd w:id="5071"/>
    </w:p>
    <w:p w14:paraId="59204789" w14:textId="77777777" w:rsidR="00015F98" w:rsidRPr="00015F98" w:rsidRDefault="00015F98" w:rsidP="00015F98">
      <w:pPr>
        <w:pStyle w:val="Heading3"/>
      </w:pPr>
      <w:bookmarkStart w:id="5072" w:name="_Toc168599534"/>
      <w:bookmarkStart w:id="5073" w:name="_Toc183379354"/>
      <w:bookmarkStart w:id="5074" w:name="_Toc195349348"/>
      <w:bookmarkStart w:id="5075" w:name="_Toc195349936"/>
      <w:bookmarkStart w:id="5076" w:name="_Toc209623677"/>
      <w:r w:rsidRPr="00015F98">
        <w:t>6.8.1</w:t>
      </w:r>
      <w:r w:rsidRPr="00015F98">
        <w:tab/>
        <w:t>Introduction</w:t>
      </w:r>
      <w:bookmarkEnd w:id="5072"/>
      <w:bookmarkEnd w:id="5073"/>
      <w:bookmarkEnd w:id="5074"/>
      <w:bookmarkEnd w:id="5075"/>
      <w:bookmarkEnd w:id="5076"/>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77" w:name="_Toc168599535"/>
      <w:bookmarkStart w:id="5078" w:name="_Toc183379355"/>
      <w:bookmarkStart w:id="5079" w:name="_Toc195349349"/>
      <w:bookmarkStart w:id="5080" w:name="_Toc195349937"/>
      <w:bookmarkStart w:id="5081" w:name="_Toc209623678"/>
      <w:r w:rsidRPr="00015F98">
        <w:t>6.8.2</w:t>
      </w:r>
      <w:r w:rsidRPr="00015F98">
        <w:tab/>
        <w:t>Usage of HTTP</w:t>
      </w:r>
      <w:bookmarkEnd w:id="5077"/>
      <w:bookmarkEnd w:id="5078"/>
      <w:bookmarkEnd w:id="5079"/>
      <w:bookmarkEnd w:id="5080"/>
      <w:bookmarkEnd w:id="5081"/>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82" w:name="_Toc168599536"/>
      <w:bookmarkStart w:id="5083" w:name="_Toc183379356"/>
      <w:bookmarkStart w:id="5084" w:name="_Toc195349350"/>
      <w:bookmarkStart w:id="5085" w:name="_Toc195349938"/>
      <w:bookmarkStart w:id="5086" w:name="_Toc209623679"/>
      <w:r w:rsidRPr="00015F98">
        <w:t>6.8.3</w:t>
      </w:r>
      <w:r w:rsidRPr="00015F98">
        <w:tab/>
        <w:t>Resources</w:t>
      </w:r>
      <w:bookmarkEnd w:id="5082"/>
      <w:bookmarkEnd w:id="5083"/>
      <w:bookmarkEnd w:id="5084"/>
      <w:bookmarkEnd w:id="5085"/>
      <w:bookmarkEnd w:id="5086"/>
    </w:p>
    <w:p w14:paraId="71066E21" w14:textId="77777777" w:rsidR="00015F98" w:rsidRPr="00015F98" w:rsidRDefault="00015F98" w:rsidP="00015F98">
      <w:pPr>
        <w:pStyle w:val="Heading4"/>
      </w:pPr>
      <w:bookmarkStart w:id="5087" w:name="_Toc168599537"/>
      <w:bookmarkStart w:id="5088" w:name="_Toc183379357"/>
      <w:bookmarkStart w:id="5089" w:name="_Toc195349351"/>
      <w:bookmarkStart w:id="5090" w:name="_Toc195349939"/>
      <w:bookmarkStart w:id="5091" w:name="_Toc209623680"/>
      <w:r w:rsidRPr="00015F98">
        <w:t>6.8.3.1</w:t>
      </w:r>
      <w:r w:rsidRPr="00015F98">
        <w:tab/>
        <w:t>Overview</w:t>
      </w:r>
      <w:bookmarkEnd w:id="5087"/>
      <w:bookmarkEnd w:id="5088"/>
      <w:bookmarkEnd w:id="5089"/>
      <w:bookmarkEnd w:id="5090"/>
      <w:bookmarkEnd w:id="5091"/>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15pt;height:168.75pt" o:ole="">
            <v:imagedata r:id="rId100" o:title=""/>
          </v:shape>
          <o:OLEObject Type="Embed" ProgID="Word.Document.8" ShapeID="_x0000_i1070" DrawAspect="Content" ObjectID="_1820236649"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92" w:name="_Toc168599538"/>
      <w:bookmarkStart w:id="5093" w:name="_Toc183379358"/>
      <w:bookmarkStart w:id="5094" w:name="_Toc195349352"/>
      <w:bookmarkStart w:id="5095" w:name="_Toc195349940"/>
      <w:bookmarkStart w:id="5096" w:name="_Toc209623681"/>
      <w:r w:rsidRPr="00015F98">
        <w:t>6.8.3.2</w:t>
      </w:r>
      <w:r w:rsidRPr="00015F98">
        <w:tab/>
        <w:t xml:space="preserve">Resource: </w:t>
      </w:r>
      <w:bookmarkEnd w:id="5092"/>
      <w:r w:rsidRPr="00015F98">
        <w:rPr>
          <w:rFonts w:eastAsia="Calibri"/>
        </w:rPr>
        <w:t>NTZ Configurations</w:t>
      </w:r>
      <w:bookmarkEnd w:id="5093"/>
      <w:bookmarkEnd w:id="5094"/>
      <w:bookmarkEnd w:id="5095"/>
      <w:bookmarkEnd w:id="5096"/>
    </w:p>
    <w:p w14:paraId="1FF4BE71" w14:textId="77777777" w:rsidR="00015F98" w:rsidRPr="00015F98" w:rsidRDefault="00015F98" w:rsidP="00015F98">
      <w:pPr>
        <w:pStyle w:val="Heading5"/>
      </w:pPr>
      <w:bookmarkStart w:id="5097" w:name="_Toc168599539"/>
      <w:bookmarkStart w:id="5098" w:name="_Toc183379359"/>
      <w:bookmarkStart w:id="5099" w:name="_Toc195349353"/>
      <w:bookmarkStart w:id="5100" w:name="_Toc195349941"/>
      <w:bookmarkStart w:id="5101" w:name="_Toc209623682"/>
      <w:r w:rsidRPr="00015F98">
        <w:t>6.8.3.2.1</w:t>
      </w:r>
      <w:r w:rsidRPr="00015F98">
        <w:tab/>
        <w:t>Description</w:t>
      </w:r>
      <w:bookmarkEnd w:id="5097"/>
      <w:bookmarkEnd w:id="5098"/>
      <w:bookmarkEnd w:id="5099"/>
      <w:bookmarkEnd w:id="5100"/>
      <w:bookmarkEnd w:id="5101"/>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102" w:name="_Toc168599540"/>
      <w:bookmarkStart w:id="5103" w:name="_Toc183379360"/>
      <w:bookmarkStart w:id="5104" w:name="_Toc195349354"/>
      <w:bookmarkStart w:id="5105" w:name="_Toc195349942"/>
      <w:bookmarkStart w:id="5106" w:name="_Toc209623683"/>
      <w:r w:rsidRPr="00015F98">
        <w:t>6.8.3.2.2</w:t>
      </w:r>
      <w:r w:rsidRPr="00015F98">
        <w:tab/>
        <w:t>Resource Definition</w:t>
      </w:r>
      <w:bookmarkEnd w:id="5102"/>
      <w:bookmarkEnd w:id="5103"/>
      <w:bookmarkEnd w:id="5104"/>
      <w:bookmarkEnd w:id="5105"/>
      <w:bookmarkEnd w:id="510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107" w:name="_Toc168599541"/>
      <w:bookmarkStart w:id="5108" w:name="_Toc183379361"/>
      <w:bookmarkStart w:id="5109" w:name="_Toc195349355"/>
      <w:bookmarkStart w:id="5110" w:name="_Toc195349943"/>
      <w:bookmarkStart w:id="5111" w:name="_Toc209623684"/>
      <w:r w:rsidRPr="00015F98">
        <w:t>6.8.3.2.3</w:t>
      </w:r>
      <w:r w:rsidRPr="00015F98">
        <w:tab/>
        <w:t>Resource Standard Methods</w:t>
      </w:r>
      <w:bookmarkEnd w:id="5107"/>
      <w:bookmarkEnd w:id="5108"/>
      <w:bookmarkEnd w:id="5109"/>
      <w:bookmarkEnd w:id="5110"/>
      <w:bookmarkEnd w:id="5111"/>
    </w:p>
    <w:p w14:paraId="72347553" w14:textId="77777777" w:rsidR="00015F98" w:rsidRPr="00015F98" w:rsidRDefault="00015F98" w:rsidP="00015F98">
      <w:pPr>
        <w:pStyle w:val="Heading6"/>
      </w:pPr>
      <w:bookmarkStart w:id="5112" w:name="_Toc168599542"/>
      <w:bookmarkStart w:id="5113" w:name="_Toc183379362"/>
      <w:bookmarkStart w:id="5114" w:name="_Toc195349356"/>
      <w:bookmarkStart w:id="5115" w:name="_Toc195349944"/>
      <w:bookmarkStart w:id="5116" w:name="_Toc209623685"/>
      <w:r w:rsidRPr="00015F98">
        <w:t>6.8.3.2.3.1</w:t>
      </w:r>
      <w:r w:rsidRPr="00015F98">
        <w:tab/>
        <w:t>GET</w:t>
      </w:r>
      <w:bookmarkEnd w:id="5112"/>
      <w:bookmarkEnd w:id="5113"/>
      <w:bookmarkEnd w:id="5114"/>
      <w:bookmarkEnd w:id="5115"/>
      <w:bookmarkEnd w:id="511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5117" w:name="_Toc168599543"/>
      <w:bookmarkStart w:id="5118" w:name="_Toc183379363"/>
      <w:bookmarkStart w:id="5119" w:name="_Toc195349357"/>
      <w:bookmarkStart w:id="5120" w:name="_Toc195349945"/>
      <w:bookmarkStart w:id="5121" w:name="_Toc209623686"/>
      <w:r w:rsidRPr="00015F98">
        <w:t>6.8.3.2.3.2</w:t>
      </w:r>
      <w:r w:rsidRPr="00015F98">
        <w:tab/>
        <w:t>POST</w:t>
      </w:r>
      <w:bookmarkEnd w:id="5117"/>
      <w:bookmarkEnd w:id="5118"/>
      <w:bookmarkEnd w:id="5119"/>
      <w:bookmarkEnd w:id="5120"/>
      <w:bookmarkEnd w:id="5121"/>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22" w:name="_Toc168599544"/>
      <w:bookmarkStart w:id="5123" w:name="_Toc183379364"/>
      <w:bookmarkStart w:id="5124" w:name="_Toc195349358"/>
      <w:bookmarkStart w:id="5125" w:name="_Toc195349946"/>
      <w:bookmarkStart w:id="5126" w:name="_Toc209623687"/>
      <w:r w:rsidRPr="00015F98">
        <w:t>6.8.3.2.4</w:t>
      </w:r>
      <w:r w:rsidRPr="00015F98">
        <w:tab/>
        <w:t>Resource Custom Operations</w:t>
      </w:r>
      <w:bookmarkEnd w:id="5122"/>
      <w:bookmarkEnd w:id="5123"/>
      <w:bookmarkEnd w:id="5124"/>
      <w:bookmarkEnd w:id="5125"/>
      <w:bookmarkEnd w:id="512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27" w:name="_Toc168599545"/>
      <w:bookmarkStart w:id="5128" w:name="_Toc183379365"/>
      <w:bookmarkStart w:id="5129" w:name="_Toc195349359"/>
      <w:bookmarkStart w:id="5130" w:name="_Toc195349947"/>
      <w:bookmarkStart w:id="5131" w:name="_Toc209623688"/>
      <w:r w:rsidRPr="00015F98">
        <w:t>6.8.3.3</w:t>
      </w:r>
      <w:r w:rsidRPr="00015F98">
        <w:tab/>
        <w:t xml:space="preserve">Resource: Individual </w:t>
      </w:r>
      <w:bookmarkEnd w:id="5127"/>
      <w:r w:rsidRPr="00015F98">
        <w:rPr>
          <w:rFonts w:eastAsia="Calibri"/>
        </w:rPr>
        <w:t>NTZ Configuration</w:t>
      </w:r>
      <w:bookmarkEnd w:id="5128"/>
      <w:bookmarkEnd w:id="5129"/>
      <w:bookmarkEnd w:id="5130"/>
      <w:bookmarkEnd w:id="5131"/>
    </w:p>
    <w:p w14:paraId="1640A555" w14:textId="77777777" w:rsidR="00015F98" w:rsidRPr="00015F98" w:rsidRDefault="00015F98" w:rsidP="00015F98">
      <w:pPr>
        <w:pStyle w:val="Heading5"/>
      </w:pPr>
      <w:bookmarkStart w:id="5132" w:name="_Toc168599546"/>
      <w:bookmarkStart w:id="5133" w:name="_Toc183379366"/>
      <w:bookmarkStart w:id="5134" w:name="_Toc195349360"/>
      <w:bookmarkStart w:id="5135" w:name="_Toc195349948"/>
      <w:bookmarkStart w:id="5136" w:name="_Toc209623689"/>
      <w:r w:rsidRPr="00015F98">
        <w:t>6.8.3.3.1</w:t>
      </w:r>
      <w:r w:rsidRPr="00015F98">
        <w:tab/>
        <w:t>Description</w:t>
      </w:r>
      <w:bookmarkEnd w:id="5132"/>
      <w:bookmarkEnd w:id="5133"/>
      <w:bookmarkEnd w:id="5134"/>
      <w:bookmarkEnd w:id="5135"/>
      <w:bookmarkEnd w:id="5136"/>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37" w:name="_Toc168599547"/>
      <w:bookmarkStart w:id="5138" w:name="_Toc183379367"/>
      <w:bookmarkStart w:id="5139" w:name="_Toc195349361"/>
      <w:bookmarkStart w:id="5140" w:name="_Toc195349949"/>
      <w:bookmarkStart w:id="5141" w:name="_Toc209623690"/>
      <w:r w:rsidRPr="00015F98">
        <w:t>6.8.3.3.2</w:t>
      </w:r>
      <w:r w:rsidRPr="00015F98">
        <w:tab/>
        <w:t>Resource Definition</w:t>
      </w:r>
      <w:bookmarkEnd w:id="5137"/>
      <w:bookmarkEnd w:id="5138"/>
      <w:bookmarkEnd w:id="5139"/>
      <w:bookmarkEnd w:id="5140"/>
      <w:bookmarkEnd w:id="514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42" w:name="_Toc168599548"/>
      <w:bookmarkStart w:id="5143" w:name="_Toc183379368"/>
      <w:bookmarkStart w:id="5144" w:name="_Toc195349362"/>
      <w:bookmarkStart w:id="5145" w:name="_Toc195349950"/>
      <w:bookmarkStart w:id="5146" w:name="_Toc209623691"/>
      <w:r w:rsidRPr="00015F98">
        <w:t>6.8.3.3.3</w:t>
      </w:r>
      <w:r w:rsidRPr="00015F98">
        <w:tab/>
        <w:t>Resource Standard Methods</w:t>
      </w:r>
      <w:bookmarkEnd w:id="5142"/>
      <w:bookmarkEnd w:id="5143"/>
      <w:bookmarkEnd w:id="5144"/>
      <w:bookmarkEnd w:id="5145"/>
      <w:bookmarkEnd w:id="5146"/>
    </w:p>
    <w:p w14:paraId="0C4AF2A0" w14:textId="77777777" w:rsidR="00015F98" w:rsidRPr="00015F98" w:rsidRDefault="00015F98" w:rsidP="00015F98">
      <w:pPr>
        <w:pStyle w:val="Heading6"/>
      </w:pPr>
      <w:bookmarkStart w:id="5147" w:name="_Toc168599549"/>
      <w:bookmarkStart w:id="5148" w:name="_Toc183379369"/>
      <w:bookmarkStart w:id="5149" w:name="_Toc195349363"/>
      <w:bookmarkStart w:id="5150" w:name="_Toc195349951"/>
      <w:bookmarkStart w:id="5151" w:name="_Toc209623692"/>
      <w:r w:rsidRPr="00015F98">
        <w:t>6.8.3.3.3.1</w:t>
      </w:r>
      <w:r w:rsidRPr="00015F98">
        <w:tab/>
        <w:t>GET</w:t>
      </w:r>
      <w:bookmarkEnd w:id="5147"/>
      <w:bookmarkEnd w:id="5148"/>
      <w:bookmarkEnd w:id="5149"/>
      <w:bookmarkEnd w:id="5150"/>
      <w:bookmarkEnd w:id="5151"/>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5152" w:name="_Toc168599550"/>
      <w:bookmarkStart w:id="5153" w:name="_Toc183379370"/>
      <w:bookmarkStart w:id="5154" w:name="_Toc195349364"/>
      <w:bookmarkStart w:id="5155" w:name="_Toc195349952"/>
      <w:bookmarkStart w:id="5156" w:name="_Toc209623693"/>
      <w:r w:rsidRPr="00015F98">
        <w:t>6.8.3.3.3.2</w:t>
      </w:r>
      <w:r w:rsidRPr="00015F98">
        <w:tab/>
        <w:t>PUT</w:t>
      </w:r>
      <w:bookmarkEnd w:id="5152"/>
      <w:bookmarkEnd w:id="5153"/>
      <w:bookmarkEnd w:id="5154"/>
      <w:bookmarkEnd w:id="5155"/>
      <w:bookmarkEnd w:id="515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5157" w:name="_Toc168599551"/>
      <w:bookmarkStart w:id="5158" w:name="_Toc183379371"/>
      <w:bookmarkStart w:id="5159" w:name="_Toc195349365"/>
      <w:bookmarkStart w:id="5160" w:name="_Toc195349953"/>
      <w:bookmarkStart w:id="5161" w:name="_Toc209623694"/>
      <w:r w:rsidRPr="00015F98">
        <w:t>6.8.3.3.3.3</w:t>
      </w:r>
      <w:r w:rsidRPr="00015F98">
        <w:tab/>
        <w:t>PATCH</w:t>
      </w:r>
      <w:bookmarkEnd w:id="5157"/>
      <w:bookmarkEnd w:id="5158"/>
      <w:bookmarkEnd w:id="5159"/>
      <w:bookmarkEnd w:id="5160"/>
      <w:bookmarkEnd w:id="5161"/>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5162" w:name="_Toc168599552"/>
      <w:bookmarkStart w:id="5163" w:name="_Toc183379372"/>
      <w:bookmarkStart w:id="5164" w:name="_Toc195349366"/>
      <w:bookmarkStart w:id="5165" w:name="_Toc195349954"/>
      <w:bookmarkStart w:id="5166" w:name="_Toc209623695"/>
      <w:r w:rsidRPr="00015F98">
        <w:lastRenderedPageBreak/>
        <w:t>6.8.3.3.3.4</w:t>
      </w:r>
      <w:r w:rsidRPr="00015F98">
        <w:tab/>
        <w:t>DELETE</w:t>
      </w:r>
      <w:bookmarkEnd w:id="5162"/>
      <w:bookmarkEnd w:id="5163"/>
      <w:bookmarkEnd w:id="5164"/>
      <w:bookmarkEnd w:id="5165"/>
      <w:bookmarkEnd w:id="516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67" w:name="_Toc168599553"/>
      <w:bookmarkStart w:id="5168" w:name="_Toc183379373"/>
      <w:bookmarkStart w:id="5169" w:name="_Toc195349367"/>
      <w:bookmarkStart w:id="5170" w:name="_Toc195349955"/>
      <w:bookmarkStart w:id="5171" w:name="_Toc209623696"/>
      <w:r w:rsidRPr="00015F98">
        <w:t>6.8.3.3.4</w:t>
      </w:r>
      <w:r w:rsidRPr="00015F98">
        <w:tab/>
        <w:t>Resource Custom Operations</w:t>
      </w:r>
      <w:bookmarkEnd w:id="5167"/>
      <w:bookmarkEnd w:id="5168"/>
      <w:bookmarkEnd w:id="5169"/>
      <w:bookmarkEnd w:id="5170"/>
      <w:bookmarkEnd w:id="5171"/>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72" w:name="_Toc168599554"/>
      <w:bookmarkStart w:id="5173" w:name="_Toc183379374"/>
      <w:bookmarkStart w:id="5174" w:name="_Toc195349368"/>
      <w:bookmarkStart w:id="5175" w:name="_Toc195349956"/>
      <w:bookmarkStart w:id="5176" w:name="_Toc209623697"/>
      <w:r w:rsidRPr="00015F98">
        <w:lastRenderedPageBreak/>
        <w:t>6.8.4</w:t>
      </w:r>
      <w:r w:rsidRPr="00015F98">
        <w:tab/>
        <w:t>Custom Operations without associated resources</w:t>
      </w:r>
      <w:bookmarkEnd w:id="5172"/>
      <w:bookmarkEnd w:id="5173"/>
      <w:bookmarkEnd w:id="5174"/>
      <w:bookmarkEnd w:id="5175"/>
      <w:bookmarkEnd w:id="5176"/>
    </w:p>
    <w:p w14:paraId="7628F2C9" w14:textId="47C9E3D1" w:rsidR="00015F98" w:rsidRPr="00015F98" w:rsidRDefault="00015F98" w:rsidP="00015F98">
      <w:bookmarkStart w:id="5177"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78" w:name="_Toc183379375"/>
      <w:bookmarkStart w:id="5179" w:name="_Toc195349369"/>
      <w:bookmarkStart w:id="5180" w:name="_Toc195349957"/>
      <w:bookmarkStart w:id="5181" w:name="_Toc209623698"/>
      <w:r w:rsidRPr="00015F98">
        <w:t>6.8.5</w:t>
      </w:r>
      <w:r w:rsidRPr="00015F98">
        <w:tab/>
        <w:t>Notifications</w:t>
      </w:r>
      <w:bookmarkEnd w:id="5177"/>
      <w:bookmarkEnd w:id="5178"/>
      <w:bookmarkEnd w:id="5179"/>
      <w:bookmarkEnd w:id="5180"/>
      <w:bookmarkEnd w:id="5181"/>
    </w:p>
    <w:p w14:paraId="6F93FC97" w14:textId="77777777" w:rsidR="00015F98" w:rsidRPr="00015F98" w:rsidRDefault="00015F98" w:rsidP="00015F98">
      <w:pPr>
        <w:pStyle w:val="Heading4"/>
      </w:pPr>
      <w:bookmarkStart w:id="5182" w:name="_Toc168599624"/>
      <w:bookmarkStart w:id="5183" w:name="_Toc183379376"/>
      <w:bookmarkStart w:id="5184" w:name="_Toc195349370"/>
      <w:bookmarkStart w:id="5185" w:name="_Toc195349958"/>
      <w:bookmarkStart w:id="5186" w:name="_Toc168599566"/>
      <w:bookmarkStart w:id="5187" w:name="_Toc209623699"/>
      <w:r w:rsidRPr="00015F98">
        <w:t>6.8.5.1</w:t>
      </w:r>
      <w:r w:rsidRPr="00015F98">
        <w:tab/>
        <w:t>General</w:t>
      </w:r>
      <w:bookmarkEnd w:id="5182"/>
      <w:bookmarkEnd w:id="5183"/>
      <w:bookmarkEnd w:id="5184"/>
      <w:bookmarkEnd w:id="5185"/>
      <w:bookmarkEnd w:id="5187"/>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88" w:name="_Toc168599625"/>
      <w:bookmarkStart w:id="5189" w:name="_Toc183379377"/>
      <w:bookmarkStart w:id="5190" w:name="_Toc195349371"/>
      <w:bookmarkStart w:id="5191" w:name="_Toc195349959"/>
      <w:bookmarkStart w:id="5192" w:name="_Toc209623700"/>
      <w:r w:rsidRPr="00015F98">
        <w:t>6.8.5</w:t>
      </w:r>
      <w:r w:rsidRPr="00015F98">
        <w:rPr>
          <w:lang w:val="en-US"/>
        </w:rPr>
        <w:t>.2</w:t>
      </w:r>
      <w:r w:rsidRPr="00015F98">
        <w:rPr>
          <w:lang w:val="en-US"/>
        </w:rPr>
        <w:tab/>
      </w:r>
      <w:bookmarkEnd w:id="5188"/>
      <w:r w:rsidRPr="00015F98">
        <w:rPr>
          <w:rFonts w:eastAsia="Calibri"/>
        </w:rPr>
        <w:t xml:space="preserve">NTZ Configuration </w:t>
      </w:r>
      <w:r w:rsidRPr="00015F98">
        <w:rPr>
          <w:lang w:val="en-US"/>
        </w:rPr>
        <w:t>Completion Status Notification</w:t>
      </w:r>
      <w:bookmarkEnd w:id="5189"/>
      <w:bookmarkEnd w:id="5190"/>
      <w:bookmarkEnd w:id="5191"/>
      <w:bookmarkEnd w:id="5192"/>
    </w:p>
    <w:p w14:paraId="63122DE4" w14:textId="77777777" w:rsidR="00015F98" w:rsidRPr="00015F98" w:rsidRDefault="00015F98" w:rsidP="00015F98">
      <w:pPr>
        <w:pStyle w:val="Heading5"/>
        <w:rPr>
          <w:noProof/>
          <w:lang w:val="en-US"/>
        </w:rPr>
      </w:pPr>
      <w:bookmarkStart w:id="5193" w:name="_Toc168599626"/>
      <w:bookmarkStart w:id="5194" w:name="_Toc183379378"/>
      <w:bookmarkStart w:id="5195" w:name="_Toc195349372"/>
      <w:bookmarkStart w:id="5196" w:name="_Toc195349960"/>
      <w:bookmarkStart w:id="5197" w:name="_Toc209623701"/>
      <w:r w:rsidRPr="00015F98">
        <w:t>6.8.5</w:t>
      </w:r>
      <w:r w:rsidRPr="00015F98">
        <w:rPr>
          <w:lang w:val="en-US"/>
        </w:rPr>
        <w:t>.2</w:t>
      </w:r>
      <w:r w:rsidRPr="00015F98">
        <w:rPr>
          <w:noProof/>
          <w:lang w:val="en-US"/>
        </w:rPr>
        <w:t>.1</w:t>
      </w:r>
      <w:r w:rsidRPr="00015F98">
        <w:rPr>
          <w:noProof/>
          <w:lang w:val="en-US"/>
        </w:rPr>
        <w:tab/>
        <w:t>Description</w:t>
      </w:r>
      <w:bookmarkEnd w:id="5193"/>
      <w:bookmarkEnd w:id="5194"/>
      <w:bookmarkEnd w:id="5195"/>
      <w:bookmarkEnd w:id="5196"/>
      <w:bookmarkEnd w:id="5197"/>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98" w:name="_Toc168599627"/>
      <w:bookmarkStart w:id="5199" w:name="_Toc183379379"/>
      <w:bookmarkStart w:id="5200" w:name="_Toc195349373"/>
      <w:bookmarkStart w:id="5201" w:name="_Toc195349961"/>
      <w:bookmarkStart w:id="5202" w:name="_Toc209623702"/>
      <w:r w:rsidRPr="00015F98">
        <w:t>6.8.5.2</w:t>
      </w:r>
      <w:r w:rsidRPr="00015F98">
        <w:rPr>
          <w:noProof/>
        </w:rPr>
        <w:t>.2</w:t>
      </w:r>
      <w:r w:rsidRPr="00015F98">
        <w:rPr>
          <w:noProof/>
        </w:rPr>
        <w:tab/>
        <w:t>Target URI</w:t>
      </w:r>
      <w:bookmarkEnd w:id="5198"/>
      <w:bookmarkEnd w:id="5199"/>
      <w:bookmarkEnd w:id="5200"/>
      <w:bookmarkEnd w:id="5201"/>
      <w:bookmarkEnd w:id="5202"/>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203" w:name="_Toc168599628"/>
      <w:bookmarkStart w:id="5204" w:name="_Toc183379380"/>
      <w:bookmarkStart w:id="5205" w:name="_Toc195349374"/>
      <w:bookmarkStart w:id="5206" w:name="_Toc195349962"/>
      <w:bookmarkStart w:id="5207" w:name="_Toc209623703"/>
      <w:r w:rsidRPr="00015F98">
        <w:t>6.8.5.2</w:t>
      </w:r>
      <w:r w:rsidRPr="00015F98">
        <w:rPr>
          <w:noProof/>
        </w:rPr>
        <w:t>.3</w:t>
      </w:r>
      <w:r w:rsidRPr="00015F98">
        <w:rPr>
          <w:noProof/>
        </w:rPr>
        <w:tab/>
        <w:t>Standard Methods</w:t>
      </w:r>
      <w:bookmarkEnd w:id="5203"/>
      <w:bookmarkEnd w:id="5204"/>
      <w:bookmarkEnd w:id="5205"/>
      <w:bookmarkEnd w:id="5206"/>
      <w:bookmarkEnd w:id="5207"/>
    </w:p>
    <w:p w14:paraId="6781508E" w14:textId="77777777" w:rsidR="00015F98" w:rsidRPr="00015F98" w:rsidRDefault="00015F98" w:rsidP="00015F98">
      <w:pPr>
        <w:pStyle w:val="Heading6"/>
        <w:rPr>
          <w:noProof/>
        </w:rPr>
      </w:pPr>
      <w:bookmarkStart w:id="5208" w:name="_Toc168599629"/>
      <w:bookmarkStart w:id="5209" w:name="_Toc183379381"/>
      <w:bookmarkStart w:id="5210" w:name="_Toc195349375"/>
      <w:bookmarkStart w:id="5211" w:name="_Toc195349963"/>
      <w:bookmarkStart w:id="5212" w:name="_Toc209623704"/>
      <w:r w:rsidRPr="00015F98">
        <w:t>6.8.5.2.3</w:t>
      </w:r>
      <w:r w:rsidRPr="00015F98">
        <w:rPr>
          <w:noProof/>
        </w:rPr>
        <w:t>.1</w:t>
      </w:r>
      <w:r w:rsidRPr="00015F98">
        <w:rPr>
          <w:noProof/>
        </w:rPr>
        <w:tab/>
        <w:t>POST</w:t>
      </w:r>
      <w:bookmarkEnd w:id="5208"/>
      <w:bookmarkEnd w:id="5209"/>
      <w:bookmarkEnd w:id="5210"/>
      <w:bookmarkEnd w:id="5211"/>
      <w:bookmarkEnd w:id="5212"/>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213" w:name="_Toc168599630"/>
      <w:bookmarkStart w:id="5214" w:name="_Toc183379382"/>
      <w:bookmarkStart w:id="5215" w:name="_Toc195349376"/>
      <w:bookmarkStart w:id="5216" w:name="_Toc195349964"/>
      <w:bookmarkStart w:id="5217" w:name="_Toc209623705"/>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213"/>
      <w:bookmarkEnd w:id="5214"/>
      <w:bookmarkEnd w:id="5215"/>
      <w:bookmarkEnd w:id="5216"/>
      <w:bookmarkEnd w:id="5217"/>
    </w:p>
    <w:p w14:paraId="6F385245" w14:textId="77777777" w:rsidR="00015F98" w:rsidRPr="00015F98" w:rsidRDefault="00015F98" w:rsidP="00015F98">
      <w:pPr>
        <w:pStyle w:val="Heading5"/>
        <w:rPr>
          <w:noProof/>
          <w:lang w:val="en-US"/>
        </w:rPr>
      </w:pPr>
      <w:bookmarkStart w:id="5218" w:name="_Toc168599631"/>
      <w:bookmarkStart w:id="5219" w:name="_Toc183379383"/>
      <w:bookmarkStart w:id="5220" w:name="_Toc195349377"/>
      <w:bookmarkStart w:id="5221" w:name="_Toc195349965"/>
      <w:bookmarkStart w:id="5222" w:name="_Toc209623706"/>
      <w:r w:rsidRPr="00015F98">
        <w:t>6.8.5</w:t>
      </w:r>
      <w:r w:rsidRPr="00015F98">
        <w:rPr>
          <w:lang w:val="en-US"/>
        </w:rPr>
        <w:t>.3</w:t>
      </w:r>
      <w:r w:rsidRPr="00015F98">
        <w:rPr>
          <w:noProof/>
          <w:lang w:val="en-US"/>
        </w:rPr>
        <w:t>.1</w:t>
      </w:r>
      <w:r w:rsidRPr="00015F98">
        <w:rPr>
          <w:noProof/>
          <w:lang w:val="en-US"/>
        </w:rPr>
        <w:tab/>
        <w:t>Description</w:t>
      </w:r>
      <w:bookmarkEnd w:id="5218"/>
      <w:bookmarkEnd w:id="5219"/>
      <w:bookmarkEnd w:id="5220"/>
      <w:bookmarkEnd w:id="5221"/>
      <w:bookmarkEnd w:id="5222"/>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23" w:name="_Toc168599632"/>
      <w:bookmarkStart w:id="5224" w:name="_Toc183379384"/>
      <w:bookmarkStart w:id="5225" w:name="_Toc195349378"/>
      <w:bookmarkStart w:id="5226" w:name="_Toc195349966"/>
      <w:bookmarkStart w:id="5227" w:name="_Toc209623707"/>
      <w:r w:rsidRPr="00015F98">
        <w:t>6.8.5.3</w:t>
      </w:r>
      <w:r w:rsidRPr="00015F98">
        <w:rPr>
          <w:noProof/>
        </w:rPr>
        <w:t>.2</w:t>
      </w:r>
      <w:r w:rsidRPr="00015F98">
        <w:rPr>
          <w:noProof/>
        </w:rPr>
        <w:tab/>
        <w:t>Target URI</w:t>
      </w:r>
      <w:bookmarkEnd w:id="5223"/>
      <w:bookmarkEnd w:id="5224"/>
      <w:bookmarkEnd w:id="5225"/>
      <w:bookmarkEnd w:id="5226"/>
      <w:bookmarkEnd w:id="5227"/>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28" w:name="_Toc168599633"/>
      <w:bookmarkStart w:id="5229" w:name="_Toc183379385"/>
      <w:bookmarkStart w:id="5230" w:name="_Toc195349379"/>
      <w:bookmarkStart w:id="5231" w:name="_Toc195349967"/>
      <w:bookmarkStart w:id="5232" w:name="_Toc209623708"/>
      <w:r w:rsidRPr="00015F98">
        <w:lastRenderedPageBreak/>
        <w:t>6.8.5.3</w:t>
      </w:r>
      <w:r w:rsidRPr="00015F98">
        <w:rPr>
          <w:noProof/>
        </w:rPr>
        <w:t>.3</w:t>
      </w:r>
      <w:r w:rsidRPr="00015F98">
        <w:rPr>
          <w:noProof/>
        </w:rPr>
        <w:tab/>
        <w:t>Standard Methods</w:t>
      </w:r>
      <w:bookmarkEnd w:id="5228"/>
      <w:bookmarkEnd w:id="5229"/>
      <w:bookmarkEnd w:id="5230"/>
      <w:bookmarkEnd w:id="5231"/>
      <w:bookmarkEnd w:id="5232"/>
    </w:p>
    <w:p w14:paraId="560E035E" w14:textId="77777777" w:rsidR="00015F98" w:rsidRPr="00015F98" w:rsidRDefault="00015F98" w:rsidP="00015F98">
      <w:pPr>
        <w:pStyle w:val="Heading6"/>
        <w:rPr>
          <w:noProof/>
        </w:rPr>
      </w:pPr>
      <w:bookmarkStart w:id="5233" w:name="_Toc168599634"/>
      <w:bookmarkStart w:id="5234" w:name="_Toc183379386"/>
      <w:bookmarkStart w:id="5235" w:name="_Toc195349380"/>
      <w:bookmarkStart w:id="5236" w:name="_Toc195349968"/>
      <w:bookmarkStart w:id="5237" w:name="_Toc209623709"/>
      <w:r w:rsidRPr="00015F98">
        <w:t>6.8.5.3.3</w:t>
      </w:r>
      <w:r w:rsidRPr="00015F98">
        <w:rPr>
          <w:noProof/>
        </w:rPr>
        <w:t>.1</w:t>
      </w:r>
      <w:r w:rsidRPr="00015F98">
        <w:rPr>
          <w:noProof/>
        </w:rPr>
        <w:tab/>
        <w:t>POST</w:t>
      </w:r>
      <w:bookmarkEnd w:id="5233"/>
      <w:bookmarkEnd w:id="5234"/>
      <w:bookmarkEnd w:id="5235"/>
      <w:bookmarkEnd w:id="5236"/>
      <w:bookmarkEnd w:id="523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38" w:name="_Toc183379387"/>
      <w:bookmarkStart w:id="5239" w:name="_Toc195349381"/>
      <w:bookmarkStart w:id="5240" w:name="_Toc195349969"/>
      <w:bookmarkStart w:id="5241" w:name="_Toc209623710"/>
      <w:r w:rsidRPr="00015F98">
        <w:t>6.8.6</w:t>
      </w:r>
      <w:r w:rsidRPr="00015F98">
        <w:tab/>
        <w:t>Data Model</w:t>
      </w:r>
      <w:bookmarkEnd w:id="5186"/>
      <w:bookmarkEnd w:id="5238"/>
      <w:bookmarkEnd w:id="5239"/>
      <w:bookmarkEnd w:id="5240"/>
      <w:bookmarkEnd w:id="5241"/>
    </w:p>
    <w:p w14:paraId="23D3C175" w14:textId="77777777" w:rsidR="00015F98" w:rsidRPr="00015F98" w:rsidRDefault="00015F98" w:rsidP="00015F98">
      <w:pPr>
        <w:pStyle w:val="Heading4"/>
      </w:pPr>
      <w:bookmarkStart w:id="5242" w:name="_Toc168599567"/>
      <w:bookmarkStart w:id="5243" w:name="_Toc183379388"/>
      <w:bookmarkStart w:id="5244" w:name="_Toc195349382"/>
      <w:bookmarkStart w:id="5245" w:name="_Toc195349970"/>
      <w:bookmarkStart w:id="5246" w:name="_Toc209623711"/>
      <w:r w:rsidRPr="00015F98">
        <w:t>6.8.6.1</w:t>
      </w:r>
      <w:r w:rsidRPr="00015F98">
        <w:tab/>
        <w:t>General</w:t>
      </w:r>
      <w:bookmarkEnd w:id="5242"/>
      <w:bookmarkEnd w:id="5243"/>
      <w:bookmarkEnd w:id="5244"/>
      <w:bookmarkEnd w:id="5245"/>
      <w:bookmarkEnd w:id="524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47" w:name="_Toc168599568"/>
      <w:bookmarkStart w:id="5248" w:name="_Toc183379389"/>
      <w:bookmarkStart w:id="5249" w:name="_Toc195349383"/>
      <w:bookmarkStart w:id="5250" w:name="_Toc195349971"/>
      <w:bookmarkStart w:id="5251" w:name="_Toc209623712"/>
      <w:r w:rsidRPr="00015F98">
        <w:t>6.8</w:t>
      </w:r>
      <w:r w:rsidRPr="00015F98">
        <w:rPr>
          <w:lang w:val="en-US"/>
        </w:rPr>
        <w:t>.6.2</w:t>
      </w:r>
      <w:r w:rsidRPr="00015F98">
        <w:rPr>
          <w:lang w:val="en-US"/>
        </w:rPr>
        <w:tab/>
        <w:t>Structured data types</w:t>
      </w:r>
      <w:bookmarkEnd w:id="5247"/>
      <w:bookmarkEnd w:id="5248"/>
      <w:bookmarkEnd w:id="5249"/>
      <w:bookmarkEnd w:id="5250"/>
      <w:bookmarkEnd w:id="5251"/>
    </w:p>
    <w:p w14:paraId="04468110" w14:textId="77777777" w:rsidR="00015F98" w:rsidRPr="00015F98" w:rsidRDefault="00015F98" w:rsidP="00015F98">
      <w:pPr>
        <w:pStyle w:val="Heading5"/>
      </w:pPr>
      <w:bookmarkStart w:id="5252" w:name="_Toc168599569"/>
      <w:bookmarkStart w:id="5253" w:name="_Toc183379390"/>
      <w:bookmarkStart w:id="5254" w:name="_Toc195349384"/>
      <w:bookmarkStart w:id="5255" w:name="_Toc195349972"/>
      <w:bookmarkStart w:id="5256" w:name="_Toc209623713"/>
      <w:r w:rsidRPr="00015F98">
        <w:t>6.8.6.2.1</w:t>
      </w:r>
      <w:r w:rsidRPr="00015F98">
        <w:tab/>
        <w:t>Introduction</w:t>
      </w:r>
      <w:bookmarkEnd w:id="5252"/>
      <w:bookmarkEnd w:id="5253"/>
      <w:bookmarkEnd w:id="5254"/>
      <w:bookmarkEnd w:id="5255"/>
      <w:bookmarkEnd w:id="525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57" w:name="_Toc168599570"/>
      <w:bookmarkStart w:id="5258" w:name="_Toc183379391"/>
      <w:bookmarkStart w:id="5259" w:name="_Toc195349385"/>
      <w:bookmarkStart w:id="5260" w:name="_Toc195349973"/>
      <w:bookmarkStart w:id="5261" w:name="_Toc209623714"/>
      <w:r w:rsidRPr="00015F98">
        <w:lastRenderedPageBreak/>
        <w:t>6.8.6.2.2</w:t>
      </w:r>
      <w:r w:rsidRPr="00015F98">
        <w:tab/>
        <w:t xml:space="preserve">Type: </w:t>
      </w:r>
      <w:bookmarkEnd w:id="5257"/>
      <w:r w:rsidRPr="00015F98">
        <w:t>NTZConfigReq</w:t>
      </w:r>
      <w:bookmarkEnd w:id="5258"/>
      <w:bookmarkEnd w:id="5259"/>
      <w:bookmarkEnd w:id="5260"/>
      <w:bookmarkEnd w:id="526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62" w:name="_Toc168599571"/>
      <w:bookmarkStart w:id="5263" w:name="_Toc183379392"/>
      <w:bookmarkStart w:id="5264" w:name="_Toc195349386"/>
      <w:bookmarkStart w:id="5265" w:name="_Toc195349974"/>
      <w:bookmarkStart w:id="5266" w:name="_Toc209623715"/>
      <w:r w:rsidRPr="00015F98">
        <w:t>6.8.6.2.3</w:t>
      </w:r>
      <w:r w:rsidRPr="00015F98">
        <w:tab/>
        <w:t>Type: NTZConfigResp</w:t>
      </w:r>
      <w:bookmarkEnd w:id="5262"/>
      <w:bookmarkEnd w:id="5263"/>
      <w:bookmarkEnd w:id="5264"/>
      <w:bookmarkEnd w:id="5265"/>
      <w:bookmarkEnd w:id="526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67" w:name="_Toc168599572"/>
      <w:bookmarkStart w:id="5268" w:name="_Toc183379393"/>
      <w:bookmarkStart w:id="5269" w:name="_Toc195349387"/>
      <w:bookmarkStart w:id="5270" w:name="_Toc195349975"/>
      <w:bookmarkStart w:id="5271" w:name="_Toc209623716"/>
      <w:r w:rsidRPr="00015F98">
        <w:t>6.8.6.2.4</w:t>
      </w:r>
      <w:r w:rsidRPr="00015F98">
        <w:tab/>
        <w:t xml:space="preserve">Type: </w:t>
      </w:r>
      <w:bookmarkEnd w:id="5267"/>
      <w:r w:rsidRPr="00015F98">
        <w:t>NTZConfig</w:t>
      </w:r>
      <w:bookmarkEnd w:id="5268"/>
      <w:bookmarkEnd w:id="5269"/>
      <w:bookmarkEnd w:id="5270"/>
      <w:bookmarkEnd w:id="527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72" w:name="_Toc168599573"/>
      <w:bookmarkStart w:id="5273" w:name="_Toc183379394"/>
      <w:bookmarkStart w:id="5274" w:name="_Toc195349388"/>
      <w:bookmarkStart w:id="5275" w:name="_Toc195349976"/>
      <w:bookmarkStart w:id="5276" w:name="_Toc209623717"/>
      <w:r w:rsidRPr="00015F98">
        <w:t>6.8.6.2.5</w:t>
      </w:r>
      <w:r w:rsidRPr="00015F98">
        <w:tab/>
        <w:t xml:space="preserve">Type: </w:t>
      </w:r>
      <w:bookmarkEnd w:id="5272"/>
      <w:r w:rsidRPr="00015F98">
        <w:t>NTZConfigPatch</w:t>
      </w:r>
      <w:bookmarkEnd w:id="5273"/>
      <w:bookmarkEnd w:id="5274"/>
      <w:bookmarkEnd w:id="5275"/>
      <w:bookmarkEnd w:id="527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77" w:name="_Toc168599574"/>
      <w:bookmarkStart w:id="5278" w:name="_Toc183379395"/>
      <w:bookmarkStart w:id="5279" w:name="_Toc195349389"/>
      <w:bookmarkStart w:id="5280" w:name="_Toc195349977"/>
      <w:bookmarkStart w:id="5281" w:name="_Toc209623718"/>
      <w:r w:rsidRPr="00015F98">
        <w:lastRenderedPageBreak/>
        <w:t>6.8.6.2.6</w:t>
      </w:r>
      <w:r w:rsidRPr="00015F98">
        <w:tab/>
        <w:t xml:space="preserve">Type: </w:t>
      </w:r>
      <w:bookmarkEnd w:id="5277"/>
      <w:r w:rsidRPr="00015F98">
        <w:t>NTZPolicy</w:t>
      </w:r>
      <w:bookmarkEnd w:id="5278"/>
      <w:bookmarkEnd w:id="5279"/>
      <w:bookmarkEnd w:id="5280"/>
      <w:bookmarkEnd w:id="528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82" w:name="_Toc168599645"/>
      <w:bookmarkStart w:id="5283" w:name="_Toc183379396"/>
      <w:bookmarkStart w:id="5284" w:name="_Toc195349390"/>
      <w:bookmarkStart w:id="5285" w:name="_Toc195349978"/>
      <w:bookmarkStart w:id="5286" w:name="_Toc168599577"/>
      <w:bookmarkStart w:id="5287" w:name="_Toc209623719"/>
      <w:r w:rsidRPr="00015F98">
        <w:t>6.8.6.2.7</w:t>
      </w:r>
      <w:r w:rsidRPr="00015F98">
        <w:tab/>
        <w:t xml:space="preserve">Type: </w:t>
      </w:r>
      <w:bookmarkEnd w:id="5282"/>
      <w:r w:rsidRPr="00015F98">
        <w:t>NTZConfigNotif</w:t>
      </w:r>
      <w:bookmarkEnd w:id="5283"/>
      <w:bookmarkEnd w:id="5284"/>
      <w:bookmarkEnd w:id="5285"/>
      <w:bookmarkEnd w:id="528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88" w:name="_Toc168599646"/>
      <w:bookmarkStart w:id="5289" w:name="_Toc183379397"/>
      <w:bookmarkStart w:id="5290" w:name="_Toc195349391"/>
      <w:bookmarkStart w:id="5291" w:name="_Toc195349979"/>
      <w:bookmarkStart w:id="5292" w:name="_Toc168599581"/>
      <w:bookmarkStart w:id="5293" w:name="_Toc209623720"/>
      <w:bookmarkEnd w:id="5286"/>
      <w:r w:rsidRPr="00015F98">
        <w:t>6.8.6.2.8</w:t>
      </w:r>
      <w:r w:rsidRPr="00015F98">
        <w:tab/>
        <w:t xml:space="preserve">Type: </w:t>
      </w:r>
      <w:bookmarkEnd w:id="5288"/>
      <w:r w:rsidRPr="00015F98">
        <w:t>NTZNotif</w:t>
      </w:r>
      <w:bookmarkEnd w:id="5289"/>
      <w:bookmarkEnd w:id="5290"/>
      <w:bookmarkEnd w:id="5291"/>
      <w:bookmarkEnd w:id="529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94" w:name="_Toc183379398"/>
      <w:bookmarkStart w:id="5295" w:name="_Toc195349392"/>
      <w:bookmarkStart w:id="5296" w:name="_Toc195349980"/>
      <w:bookmarkStart w:id="5297" w:name="_Toc209623721"/>
      <w:r w:rsidRPr="00015F98">
        <w:lastRenderedPageBreak/>
        <w:t>6.8.6.2.9</w:t>
      </w:r>
      <w:r w:rsidRPr="00015F98">
        <w:tab/>
        <w:t xml:space="preserve">Type: </w:t>
      </w:r>
      <w:bookmarkEnd w:id="5292"/>
      <w:r w:rsidRPr="00015F98">
        <w:t>NTZEventInfo</w:t>
      </w:r>
      <w:bookmarkEnd w:id="5294"/>
      <w:bookmarkEnd w:id="5295"/>
      <w:bookmarkEnd w:id="5296"/>
      <w:bookmarkEnd w:id="529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98" w:name="_Toc183379399"/>
      <w:bookmarkStart w:id="5299" w:name="_Toc195349393"/>
      <w:bookmarkStart w:id="5300" w:name="_Toc195349981"/>
      <w:bookmarkStart w:id="5301" w:name="_Toc168599583"/>
      <w:bookmarkStart w:id="5302" w:name="_Toc209623722"/>
      <w:r w:rsidRPr="00015F98">
        <w:t>6.8.6.2.10</w:t>
      </w:r>
      <w:r w:rsidRPr="00015F98">
        <w:tab/>
        <w:t>Type: TimeValidityReqs</w:t>
      </w:r>
      <w:bookmarkEnd w:id="5298"/>
      <w:bookmarkEnd w:id="5299"/>
      <w:bookmarkEnd w:id="5300"/>
      <w:bookmarkEnd w:id="530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303" w:name="_Toc183379400"/>
      <w:bookmarkStart w:id="5304" w:name="_Toc195349394"/>
      <w:bookmarkStart w:id="5305" w:name="_Toc195349982"/>
      <w:bookmarkStart w:id="5306" w:name="_Toc209623723"/>
      <w:r w:rsidRPr="00015F98">
        <w:t>6.8.6.2.11</w:t>
      </w:r>
      <w:r w:rsidRPr="00015F98">
        <w:tab/>
        <w:t>Type: NTZTransInfo</w:t>
      </w:r>
      <w:bookmarkEnd w:id="5303"/>
      <w:bookmarkEnd w:id="5304"/>
      <w:bookmarkEnd w:id="5305"/>
      <w:bookmarkEnd w:id="530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307" w:name="_Toc183379401"/>
      <w:bookmarkStart w:id="5308" w:name="_Toc195349395"/>
      <w:bookmarkStart w:id="5309" w:name="_Toc195349983"/>
      <w:bookmarkStart w:id="5310" w:name="_Toc209623724"/>
      <w:r w:rsidRPr="00015F98">
        <w:lastRenderedPageBreak/>
        <w:t>6.8.6.2.12</w:t>
      </w:r>
      <w:r w:rsidRPr="00015F98">
        <w:tab/>
        <w:t>Type: NTZEnforceInfo</w:t>
      </w:r>
      <w:bookmarkEnd w:id="5307"/>
      <w:bookmarkEnd w:id="5308"/>
      <w:bookmarkEnd w:id="5309"/>
      <w:bookmarkEnd w:id="531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311" w:name="_Toc183379402"/>
      <w:bookmarkStart w:id="5312" w:name="_Toc195349396"/>
      <w:bookmarkStart w:id="5313" w:name="_Toc195349984"/>
      <w:bookmarkStart w:id="5314" w:name="_Toc209623725"/>
      <w:r w:rsidRPr="00015F98">
        <w:t>6.8.6.2.13</w:t>
      </w:r>
      <w:r w:rsidRPr="00015F98">
        <w:tab/>
        <w:t>Type: FreqBand</w:t>
      </w:r>
      <w:bookmarkEnd w:id="5311"/>
      <w:bookmarkEnd w:id="5312"/>
      <w:bookmarkEnd w:id="5313"/>
      <w:bookmarkEnd w:id="531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15" w:name="_Toc183379403"/>
      <w:bookmarkStart w:id="5316" w:name="_Toc195349397"/>
      <w:bookmarkStart w:id="5317" w:name="_Toc195349985"/>
      <w:bookmarkStart w:id="5318" w:name="_Toc209623726"/>
      <w:r w:rsidRPr="00015F98">
        <w:t>6.8.6.2.1</w:t>
      </w:r>
      <w:r>
        <w:t>4</w:t>
      </w:r>
      <w:r w:rsidRPr="00015F98">
        <w:tab/>
        <w:t xml:space="preserve">Type: </w:t>
      </w:r>
      <w:r>
        <w:t>AltitudeReqs</w:t>
      </w:r>
      <w:bookmarkEnd w:id="5318"/>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19" w:name="_Toc209623727"/>
      <w:r w:rsidRPr="00015F98">
        <w:t>6.8</w:t>
      </w:r>
      <w:r w:rsidRPr="00015F98">
        <w:rPr>
          <w:lang w:val="en-US"/>
        </w:rPr>
        <w:t>.6.3</w:t>
      </w:r>
      <w:r w:rsidRPr="00015F98">
        <w:rPr>
          <w:lang w:val="en-US"/>
        </w:rPr>
        <w:tab/>
        <w:t>Simple data types and enumerations</w:t>
      </w:r>
      <w:bookmarkEnd w:id="5301"/>
      <w:bookmarkEnd w:id="5315"/>
      <w:bookmarkEnd w:id="5316"/>
      <w:bookmarkEnd w:id="5317"/>
      <w:bookmarkEnd w:id="5319"/>
    </w:p>
    <w:p w14:paraId="6F3EDDA5" w14:textId="77777777" w:rsidR="00015F98" w:rsidRPr="00015F98" w:rsidRDefault="00015F98" w:rsidP="00015F98">
      <w:pPr>
        <w:pStyle w:val="Heading5"/>
      </w:pPr>
      <w:bookmarkStart w:id="5320" w:name="_Toc168599584"/>
      <w:bookmarkStart w:id="5321" w:name="_Toc183379404"/>
      <w:bookmarkStart w:id="5322" w:name="_Toc195349398"/>
      <w:bookmarkStart w:id="5323" w:name="_Toc195349986"/>
      <w:bookmarkStart w:id="5324" w:name="_Toc209623728"/>
      <w:r w:rsidRPr="00015F98">
        <w:t>6.8.6.3.1</w:t>
      </w:r>
      <w:r w:rsidRPr="00015F98">
        <w:tab/>
        <w:t>Introduction</w:t>
      </w:r>
      <w:bookmarkEnd w:id="5320"/>
      <w:bookmarkEnd w:id="5321"/>
      <w:bookmarkEnd w:id="5322"/>
      <w:bookmarkEnd w:id="5323"/>
      <w:bookmarkEnd w:id="532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25" w:name="_Toc168599585"/>
      <w:bookmarkStart w:id="5326" w:name="_Toc183379405"/>
      <w:bookmarkStart w:id="5327" w:name="_Toc195349399"/>
      <w:bookmarkStart w:id="5328" w:name="_Toc195349987"/>
      <w:bookmarkStart w:id="5329" w:name="_Toc209623729"/>
      <w:r w:rsidRPr="00015F98">
        <w:lastRenderedPageBreak/>
        <w:t>6.8.6.3.2</w:t>
      </w:r>
      <w:r w:rsidRPr="00015F98">
        <w:tab/>
        <w:t>Simple data types</w:t>
      </w:r>
      <w:bookmarkEnd w:id="5325"/>
      <w:bookmarkEnd w:id="5326"/>
      <w:bookmarkEnd w:id="5327"/>
      <w:bookmarkEnd w:id="5328"/>
      <w:bookmarkEnd w:id="532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30" w:name="_Toc168599586"/>
      <w:bookmarkStart w:id="5331" w:name="_Toc183379406"/>
      <w:bookmarkStart w:id="5332" w:name="_Toc195349400"/>
      <w:bookmarkStart w:id="5333" w:name="_Toc195349988"/>
      <w:bookmarkStart w:id="5334" w:name="_Toc209623730"/>
      <w:r w:rsidRPr="00015F98">
        <w:t>6.8.6.3.3</w:t>
      </w:r>
      <w:r w:rsidRPr="00015F98">
        <w:tab/>
        <w:t xml:space="preserve">Enumeration: </w:t>
      </w:r>
      <w:bookmarkEnd w:id="5330"/>
      <w:r w:rsidRPr="00015F98">
        <w:t>NTZConfigStatus</w:t>
      </w:r>
      <w:bookmarkEnd w:id="5331"/>
      <w:bookmarkEnd w:id="5332"/>
      <w:bookmarkEnd w:id="5333"/>
      <w:bookmarkEnd w:id="533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35" w:name="_Toc183379407"/>
      <w:bookmarkStart w:id="5336" w:name="_Toc195349401"/>
      <w:bookmarkStart w:id="5337" w:name="_Toc195349989"/>
      <w:bookmarkStart w:id="5338" w:name="_Toc168599588"/>
      <w:bookmarkStart w:id="5339" w:name="_Toc209623731"/>
      <w:r w:rsidRPr="00015F98">
        <w:t>6.8.6.3.4</w:t>
      </w:r>
      <w:r w:rsidRPr="00015F98">
        <w:tab/>
        <w:t>Enumeration: NTZEvent</w:t>
      </w:r>
      <w:bookmarkEnd w:id="5335"/>
      <w:bookmarkEnd w:id="5336"/>
      <w:bookmarkEnd w:id="5337"/>
      <w:bookmarkEnd w:id="533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40" w:name="_Toc183379408"/>
      <w:bookmarkStart w:id="5341" w:name="_Toc195349402"/>
      <w:bookmarkStart w:id="5342" w:name="_Toc195349990"/>
      <w:bookmarkStart w:id="5343" w:name="_Toc209623732"/>
      <w:r w:rsidRPr="00015F98">
        <w:t>6.8.6.3.5</w:t>
      </w:r>
      <w:r w:rsidRPr="00015F98">
        <w:tab/>
        <w:t>Enumeration: TransStatus</w:t>
      </w:r>
      <w:bookmarkEnd w:id="5340"/>
      <w:bookmarkEnd w:id="5341"/>
      <w:bookmarkEnd w:id="5342"/>
      <w:bookmarkEnd w:id="534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44" w:name="_Toc183379409"/>
      <w:bookmarkStart w:id="5345" w:name="_Toc195349403"/>
      <w:bookmarkStart w:id="5346" w:name="_Toc195349991"/>
      <w:bookmarkStart w:id="5347" w:name="_Toc209623733"/>
      <w:r w:rsidRPr="00015F98">
        <w:t>6.8.6.3.6</w:t>
      </w:r>
      <w:r w:rsidRPr="00015F98">
        <w:tab/>
        <w:t>Enumeration: FreqBandName</w:t>
      </w:r>
      <w:bookmarkEnd w:id="5344"/>
      <w:bookmarkEnd w:id="5345"/>
      <w:bookmarkEnd w:id="5346"/>
      <w:bookmarkEnd w:id="534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48" w:name="_Toc183379410"/>
      <w:bookmarkStart w:id="5349" w:name="_Toc195349404"/>
      <w:bookmarkStart w:id="5350" w:name="_Toc195349992"/>
      <w:bookmarkStart w:id="5351" w:name="_Toc209623734"/>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38"/>
      <w:bookmarkEnd w:id="5348"/>
      <w:bookmarkEnd w:id="5349"/>
      <w:bookmarkEnd w:id="5350"/>
      <w:bookmarkEnd w:id="535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52" w:name="_Toc168599589"/>
      <w:bookmarkStart w:id="5353" w:name="_Toc183379411"/>
      <w:bookmarkStart w:id="5354" w:name="_Toc195349405"/>
      <w:bookmarkStart w:id="5355" w:name="_Toc195349993"/>
      <w:bookmarkStart w:id="5356" w:name="_Toc209623735"/>
      <w:r w:rsidRPr="00015F98">
        <w:t>6.8.6.5</w:t>
      </w:r>
      <w:r w:rsidRPr="00015F98">
        <w:tab/>
        <w:t>Binary data</w:t>
      </w:r>
      <w:bookmarkEnd w:id="5352"/>
      <w:bookmarkEnd w:id="5353"/>
      <w:bookmarkEnd w:id="5354"/>
      <w:bookmarkEnd w:id="5355"/>
      <w:bookmarkEnd w:id="5356"/>
    </w:p>
    <w:p w14:paraId="4BE2AD61" w14:textId="77777777" w:rsidR="00015F98" w:rsidRPr="00015F98" w:rsidRDefault="00015F98" w:rsidP="00015F98">
      <w:pPr>
        <w:pStyle w:val="Heading5"/>
      </w:pPr>
      <w:bookmarkStart w:id="5357" w:name="_Toc168599590"/>
      <w:bookmarkStart w:id="5358" w:name="_Toc183379412"/>
      <w:bookmarkStart w:id="5359" w:name="_Toc195349406"/>
      <w:bookmarkStart w:id="5360" w:name="_Toc195349994"/>
      <w:bookmarkStart w:id="5361" w:name="_Toc209623736"/>
      <w:r w:rsidRPr="00015F98">
        <w:t>6.8.6.5.1</w:t>
      </w:r>
      <w:r w:rsidRPr="00015F98">
        <w:tab/>
        <w:t>Binary Data Types</w:t>
      </w:r>
      <w:bookmarkEnd w:id="5357"/>
      <w:bookmarkEnd w:id="5358"/>
      <w:bookmarkEnd w:id="5359"/>
      <w:bookmarkEnd w:id="5360"/>
      <w:bookmarkEnd w:id="536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62" w:name="_Toc168599591"/>
      <w:bookmarkStart w:id="5363" w:name="_Toc183379413"/>
      <w:bookmarkStart w:id="5364" w:name="_Toc195349407"/>
      <w:bookmarkStart w:id="5365" w:name="_Toc195349995"/>
      <w:bookmarkStart w:id="5366" w:name="_Toc209623737"/>
      <w:r w:rsidRPr="00015F98">
        <w:t>6.8.7</w:t>
      </w:r>
      <w:r w:rsidRPr="00015F98">
        <w:tab/>
        <w:t>Error Handling</w:t>
      </w:r>
      <w:bookmarkEnd w:id="5362"/>
      <w:bookmarkEnd w:id="5363"/>
      <w:bookmarkEnd w:id="5364"/>
      <w:bookmarkEnd w:id="5365"/>
      <w:bookmarkEnd w:id="5366"/>
    </w:p>
    <w:p w14:paraId="1488FBFF" w14:textId="77777777" w:rsidR="00015F98" w:rsidRPr="00015F98" w:rsidRDefault="00015F98" w:rsidP="00015F98">
      <w:pPr>
        <w:pStyle w:val="Heading4"/>
      </w:pPr>
      <w:bookmarkStart w:id="5367" w:name="_Toc168599592"/>
      <w:bookmarkStart w:id="5368" w:name="_Toc183379414"/>
      <w:bookmarkStart w:id="5369" w:name="_Toc195349408"/>
      <w:bookmarkStart w:id="5370" w:name="_Toc195349996"/>
      <w:bookmarkStart w:id="5371" w:name="_Toc209623738"/>
      <w:r w:rsidRPr="00015F98">
        <w:t>6.8.7.1</w:t>
      </w:r>
      <w:r w:rsidRPr="00015F98">
        <w:tab/>
        <w:t>General</w:t>
      </w:r>
      <w:bookmarkEnd w:id="5367"/>
      <w:bookmarkEnd w:id="5368"/>
      <w:bookmarkEnd w:id="5369"/>
      <w:bookmarkEnd w:id="5370"/>
      <w:bookmarkEnd w:id="537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72" w:name="_Toc168599593"/>
      <w:bookmarkStart w:id="5373" w:name="_Toc183379415"/>
      <w:bookmarkStart w:id="5374" w:name="_Toc195349409"/>
      <w:bookmarkStart w:id="5375" w:name="_Toc195349997"/>
      <w:bookmarkStart w:id="5376" w:name="_Toc209623739"/>
      <w:r w:rsidRPr="00015F98">
        <w:t>6.8.7.2</w:t>
      </w:r>
      <w:r w:rsidRPr="00015F98">
        <w:tab/>
        <w:t>Protocol Errors</w:t>
      </w:r>
      <w:bookmarkEnd w:id="5372"/>
      <w:bookmarkEnd w:id="5373"/>
      <w:bookmarkEnd w:id="5374"/>
      <w:bookmarkEnd w:id="5375"/>
      <w:bookmarkEnd w:id="537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77" w:name="_Toc168599594"/>
      <w:bookmarkStart w:id="5378" w:name="_Toc183379416"/>
      <w:bookmarkStart w:id="5379" w:name="_Toc195349410"/>
      <w:bookmarkStart w:id="5380" w:name="_Toc195349998"/>
      <w:bookmarkStart w:id="5381" w:name="_Toc209623740"/>
      <w:r w:rsidRPr="00015F98">
        <w:t>6.8.7.3</w:t>
      </w:r>
      <w:r w:rsidRPr="00015F98">
        <w:tab/>
        <w:t>Application Errors</w:t>
      </w:r>
      <w:bookmarkEnd w:id="5377"/>
      <w:bookmarkEnd w:id="5378"/>
      <w:bookmarkEnd w:id="5379"/>
      <w:bookmarkEnd w:id="5380"/>
      <w:bookmarkEnd w:id="538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82" w:name="_Toc168599595"/>
      <w:bookmarkStart w:id="5383" w:name="_Toc183379417"/>
      <w:bookmarkStart w:id="5384" w:name="_Toc195349411"/>
      <w:bookmarkStart w:id="5385" w:name="_Toc195349999"/>
      <w:bookmarkStart w:id="5386" w:name="_Toc209623741"/>
      <w:r w:rsidRPr="00015F98">
        <w:t>6.8.8</w:t>
      </w:r>
      <w:r w:rsidRPr="00015F98">
        <w:rPr>
          <w:lang w:eastAsia="zh-CN"/>
        </w:rPr>
        <w:tab/>
        <w:t>Feature negotiation</w:t>
      </w:r>
      <w:bookmarkEnd w:id="5382"/>
      <w:bookmarkEnd w:id="5383"/>
      <w:bookmarkEnd w:id="5384"/>
      <w:bookmarkEnd w:id="5385"/>
      <w:bookmarkEnd w:id="538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87" w:name="_Toc168599596"/>
      <w:bookmarkStart w:id="5388" w:name="_Toc183379418"/>
      <w:bookmarkStart w:id="5389" w:name="_Toc195349412"/>
      <w:bookmarkStart w:id="5390" w:name="_Toc195350000"/>
      <w:bookmarkStart w:id="5391" w:name="_Toc209623742"/>
      <w:r w:rsidRPr="00015F98">
        <w:t>6.8.9</w:t>
      </w:r>
      <w:r w:rsidRPr="00015F98">
        <w:tab/>
        <w:t>Security</w:t>
      </w:r>
      <w:bookmarkEnd w:id="5387"/>
      <w:bookmarkEnd w:id="5388"/>
      <w:bookmarkEnd w:id="5389"/>
      <w:bookmarkEnd w:id="5390"/>
      <w:bookmarkEnd w:id="539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92" w:name="_Toc160452954"/>
      <w:bookmarkStart w:id="5393" w:name="_Toc164869882"/>
      <w:bookmarkStart w:id="5394" w:name="_Toc175350934"/>
      <w:bookmarkStart w:id="5395" w:name="_Toc180146901"/>
      <w:bookmarkStart w:id="5396" w:name="_Toc180249399"/>
      <w:bookmarkStart w:id="5397" w:name="_Toc183379419"/>
      <w:bookmarkStart w:id="5398" w:name="_Toc195349413"/>
      <w:bookmarkStart w:id="5399" w:name="_Toc195350001"/>
      <w:bookmarkStart w:id="5400" w:name="_Toc209623743"/>
      <w:r w:rsidR="00553C53">
        <w:rPr>
          <w:lang w:eastAsia="zh-CN"/>
        </w:rPr>
        <w:lastRenderedPageBreak/>
        <w:t>7</w:t>
      </w:r>
      <w:r w:rsidR="00553C53">
        <w:rPr>
          <w:lang w:eastAsia="zh-CN"/>
        </w:rPr>
        <w:tab/>
        <w:t>Using Common API Framework</w:t>
      </w:r>
      <w:bookmarkEnd w:id="2666"/>
      <w:bookmarkEnd w:id="2667"/>
      <w:bookmarkEnd w:id="2668"/>
      <w:bookmarkEnd w:id="2679"/>
      <w:bookmarkEnd w:id="5392"/>
      <w:bookmarkEnd w:id="5393"/>
      <w:bookmarkEnd w:id="5394"/>
      <w:bookmarkEnd w:id="5395"/>
      <w:bookmarkEnd w:id="5396"/>
      <w:bookmarkEnd w:id="5397"/>
      <w:bookmarkEnd w:id="5398"/>
      <w:bookmarkEnd w:id="5399"/>
      <w:bookmarkEnd w:id="5400"/>
    </w:p>
    <w:p w14:paraId="370E6EF2" w14:textId="77777777" w:rsidR="00553C53" w:rsidRDefault="00553C53" w:rsidP="00553C53">
      <w:pPr>
        <w:pStyle w:val="Heading2"/>
      </w:pPr>
      <w:bookmarkStart w:id="5401" w:name="_Toc24868675"/>
      <w:bookmarkStart w:id="5402" w:name="_Toc34154180"/>
      <w:bookmarkStart w:id="5403" w:name="_Toc36041124"/>
      <w:bookmarkStart w:id="5404" w:name="_Toc36041437"/>
      <w:bookmarkStart w:id="5405" w:name="_Toc43196714"/>
      <w:bookmarkStart w:id="5406" w:name="_Toc43481484"/>
      <w:bookmarkStart w:id="5407" w:name="_Toc45134761"/>
      <w:bookmarkStart w:id="5408" w:name="_Toc51189293"/>
      <w:bookmarkStart w:id="5409" w:name="_Toc51763969"/>
      <w:bookmarkStart w:id="5410" w:name="_Toc57206201"/>
      <w:bookmarkStart w:id="5411" w:name="_Toc59019542"/>
      <w:bookmarkStart w:id="5412" w:name="_Toc68170215"/>
      <w:bookmarkStart w:id="5413" w:name="_Toc73433953"/>
      <w:bookmarkStart w:id="5414" w:name="_Toc73436001"/>
      <w:bookmarkStart w:id="5415" w:name="_Toc73437408"/>
      <w:bookmarkStart w:id="5416" w:name="_Toc75351818"/>
      <w:bookmarkStart w:id="5417" w:name="_Toc83230096"/>
      <w:bookmarkStart w:id="5418" w:name="_Toc85528264"/>
      <w:bookmarkStart w:id="5419" w:name="_Toc90649889"/>
      <w:bookmarkStart w:id="5420" w:name="_Toc96843460"/>
      <w:bookmarkStart w:id="5421" w:name="_Toc96844435"/>
      <w:bookmarkStart w:id="5422" w:name="_Toc100740008"/>
      <w:bookmarkStart w:id="5423" w:name="_Toc133408930"/>
      <w:bookmarkStart w:id="5424" w:name="_Toc160452955"/>
      <w:bookmarkStart w:id="5425" w:name="_Toc164869883"/>
      <w:bookmarkStart w:id="5426" w:name="_Toc175350935"/>
      <w:bookmarkStart w:id="5427" w:name="_Toc180146902"/>
      <w:bookmarkStart w:id="5428" w:name="_Toc180249400"/>
      <w:bookmarkStart w:id="5429" w:name="_Toc183379420"/>
      <w:bookmarkStart w:id="5430" w:name="_Toc195349414"/>
      <w:bookmarkStart w:id="5431" w:name="_Toc195350002"/>
      <w:bookmarkStart w:id="5432" w:name="_Toc209623744"/>
      <w:r>
        <w:t>7.1</w:t>
      </w:r>
      <w:r>
        <w:tab/>
        <w:t>General</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33" w:name="_Toc24868676"/>
      <w:bookmarkStart w:id="5434" w:name="_Toc34154181"/>
      <w:bookmarkStart w:id="5435" w:name="_Toc36041125"/>
      <w:bookmarkStart w:id="5436" w:name="_Toc36041438"/>
      <w:bookmarkStart w:id="5437" w:name="_Toc43196715"/>
      <w:bookmarkStart w:id="5438" w:name="_Toc43481485"/>
      <w:bookmarkStart w:id="5439" w:name="_Toc45134762"/>
      <w:bookmarkStart w:id="5440" w:name="_Toc51189294"/>
      <w:bookmarkStart w:id="5441" w:name="_Toc51763970"/>
      <w:bookmarkStart w:id="5442" w:name="_Toc57206202"/>
      <w:bookmarkStart w:id="5443" w:name="_Toc59019543"/>
      <w:bookmarkStart w:id="5444" w:name="_Toc68170216"/>
      <w:bookmarkStart w:id="5445" w:name="_Toc73433954"/>
      <w:bookmarkStart w:id="5446" w:name="_Toc73436002"/>
      <w:bookmarkStart w:id="5447" w:name="_Toc73437409"/>
      <w:bookmarkStart w:id="5448" w:name="_Toc75351819"/>
      <w:bookmarkStart w:id="5449" w:name="_Toc83230097"/>
      <w:bookmarkStart w:id="5450" w:name="_Toc85528265"/>
      <w:bookmarkStart w:id="5451" w:name="_Toc90649890"/>
      <w:bookmarkStart w:id="5452" w:name="_Toc96843461"/>
      <w:bookmarkStart w:id="5453" w:name="_Toc96844436"/>
      <w:bookmarkStart w:id="5454" w:name="_Toc100740009"/>
      <w:bookmarkStart w:id="5455" w:name="_Toc133408931"/>
      <w:bookmarkStart w:id="5456" w:name="_Toc160452956"/>
      <w:bookmarkStart w:id="5457" w:name="_Toc164869884"/>
      <w:bookmarkStart w:id="5458" w:name="_Toc175350936"/>
      <w:bookmarkStart w:id="5459" w:name="_Toc180146903"/>
      <w:bookmarkStart w:id="5460" w:name="_Toc180249401"/>
      <w:bookmarkStart w:id="5461" w:name="_Toc183379421"/>
      <w:bookmarkStart w:id="5462" w:name="_Toc195349415"/>
      <w:bookmarkStart w:id="5463" w:name="_Toc195350003"/>
      <w:bookmarkStart w:id="5464" w:name="_Toc209623745"/>
      <w:r>
        <w:t>7.2</w:t>
      </w:r>
      <w:r>
        <w:tab/>
        <w:t>Security</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65" w:name="_Toc510696650"/>
      <w:bookmarkStart w:id="5466" w:name="_Toc35971450"/>
      <w:bookmarkStart w:id="5467" w:name="_Toc96843462"/>
      <w:bookmarkStart w:id="5468" w:name="_Toc96844437"/>
      <w:bookmarkStart w:id="5469" w:name="_Toc100740010"/>
      <w:bookmarkStart w:id="5470" w:name="_Toc133408932"/>
      <w:bookmarkStart w:id="5471" w:name="_Toc160452957"/>
      <w:bookmarkStart w:id="5472" w:name="_Toc164869885"/>
      <w:bookmarkStart w:id="5473" w:name="_Toc175350937"/>
      <w:bookmarkStart w:id="5474" w:name="_Toc180146904"/>
      <w:bookmarkStart w:id="5475" w:name="_Toc180249402"/>
      <w:bookmarkStart w:id="5476" w:name="_Toc183379422"/>
      <w:bookmarkStart w:id="5477" w:name="_Toc195349416"/>
      <w:bookmarkStart w:id="5478" w:name="_Toc195350004"/>
      <w:bookmarkStart w:id="5479" w:name="_Toc209623746"/>
      <w:r>
        <w:lastRenderedPageBreak/>
        <w:t>Annex A (normative):</w:t>
      </w:r>
      <w:r>
        <w:br/>
        <w:t>OpenAPI specification</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661DE895" w14:textId="77777777" w:rsidR="00CE57B7" w:rsidRDefault="003319AF" w:rsidP="000B267A">
      <w:pPr>
        <w:pStyle w:val="Heading1"/>
      </w:pPr>
      <w:bookmarkStart w:id="5480" w:name="_Toc510696651"/>
      <w:bookmarkStart w:id="5481" w:name="_Toc35971451"/>
      <w:bookmarkStart w:id="5482" w:name="_Toc96843463"/>
      <w:bookmarkStart w:id="5483" w:name="_Toc96844438"/>
      <w:bookmarkStart w:id="5484" w:name="_Toc100740011"/>
      <w:bookmarkStart w:id="5485" w:name="_Toc133408933"/>
      <w:bookmarkStart w:id="5486" w:name="_Toc160452958"/>
      <w:bookmarkStart w:id="5487" w:name="_Toc164869886"/>
      <w:bookmarkStart w:id="5488" w:name="_Toc175350938"/>
      <w:bookmarkStart w:id="5489" w:name="_Toc180146905"/>
      <w:bookmarkStart w:id="5490" w:name="_Toc180249403"/>
      <w:bookmarkStart w:id="5491" w:name="_Toc183379423"/>
      <w:bookmarkStart w:id="5492" w:name="_Toc195349417"/>
      <w:bookmarkStart w:id="5493" w:name="_Toc195350005"/>
      <w:bookmarkStart w:id="5494" w:name="_Toc209623747"/>
      <w:r>
        <w:t>A.1</w:t>
      </w:r>
      <w:r>
        <w:tab/>
        <w:t>General</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24709B5C" w14:textId="589BEA07" w:rsidR="00CE57B7" w:rsidRDefault="003319AF">
      <w:bookmarkStart w:id="5495"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5496"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97" w:name="_Toc96843464"/>
      <w:bookmarkStart w:id="5498" w:name="_Toc96844439"/>
      <w:bookmarkStart w:id="5499" w:name="_Toc100740012"/>
      <w:r>
        <w:br w:type="page"/>
      </w:r>
      <w:bookmarkStart w:id="5500" w:name="_Toc133408934"/>
      <w:bookmarkStart w:id="5501" w:name="_Toc160452959"/>
      <w:bookmarkStart w:id="5502" w:name="_Toc164869887"/>
      <w:bookmarkStart w:id="5503" w:name="_Toc175350939"/>
      <w:bookmarkStart w:id="5504" w:name="_Toc180146906"/>
      <w:bookmarkStart w:id="5505" w:name="_Toc180249404"/>
      <w:bookmarkStart w:id="5506" w:name="_Toc183379424"/>
      <w:bookmarkStart w:id="5507" w:name="_Toc195349418"/>
      <w:bookmarkStart w:id="5508" w:name="_Toc195350006"/>
      <w:bookmarkStart w:id="5509" w:name="_Toc209623748"/>
      <w:r w:rsidR="003319AF">
        <w:lastRenderedPageBreak/>
        <w:t>A.2</w:t>
      </w:r>
      <w:r w:rsidR="003319AF">
        <w:tab/>
      </w:r>
      <w:r w:rsidR="00E45AA1" w:rsidRPr="003E26EA">
        <w:t>UAE_C2OperationModeManagement</w:t>
      </w:r>
      <w:r w:rsidR="003319AF">
        <w:t xml:space="preserve"> API</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5FFB5E9" w14:textId="77777777" w:rsidR="00CE57B7" w:rsidRDefault="003319AF">
      <w:pPr>
        <w:pStyle w:val="PL"/>
      </w:pPr>
      <w:bookmarkStart w:id="5510" w:name="_Hlk514243590"/>
      <w:bookmarkStart w:id="5511" w:name="_Hlk515634373"/>
      <w:bookmarkStart w:id="5512" w:name="_Hlk515642979"/>
      <w:bookmarkStart w:id="5513"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9551A1" w:rsidR="00CE57B7" w:rsidRDefault="003319AF">
      <w:pPr>
        <w:pStyle w:val="PL"/>
      </w:pPr>
      <w:r>
        <w:t xml:space="preserve">  version: 1.</w:t>
      </w:r>
      <w:r w:rsidR="003D1102">
        <w:t>2</w:t>
      </w:r>
      <w:r>
        <w:t>.0</w:t>
      </w:r>
      <w:r w:rsidR="003D1102">
        <w:t>-alpha.</w:t>
      </w:r>
      <w:r w:rsidR="00B43C73">
        <w:t>2</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4637CCFB"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730E85">
        <w:t>4</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5510"/>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5514" w:name="_Hlk515639407"/>
      <w:bookmarkEnd w:id="5511"/>
      <w:bookmarkEnd w:id="5512"/>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515" w:name="_Toc35971453"/>
      <w:bookmarkStart w:id="5516" w:name="_Toc96843465"/>
      <w:bookmarkStart w:id="5517" w:name="_Toc96844440"/>
      <w:bookmarkStart w:id="5518" w:name="_Toc100740013"/>
      <w:bookmarkEnd w:id="5514"/>
      <w:r>
        <w:br w:type="page"/>
      </w:r>
      <w:bookmarkStart w:id="5519" w:name="_Toc133408935"/>
      <w:bookmarkStart w:id="5520" w:name="_Toc160452960"/>
      <w:bookmarkStart w:id="5521" w:name="_Toc164869888"/>
      <w:bookmarkStart w:id="5522" w:name="_Toc175350940"/>
      <w:bookmarkStart w:id="5523" w:name="_Toc180146907"/>
      <w:bookmarkStart w:id="5524" w:name="_Toc180249405"/>
      <w:bookmarkStart w:id="5525" w:name="_Toc183379425"/>
      <w:bookmarkStart w:id="5526" w:name="_Toc195349419"/>
      <w:bookmarkStart w:id="5527" w:name="_Toc195350007"/>
      <w:bookmarkStart w:id="5528" w:name="_Toc209623749"/>
      <w:r w:rsidR="003319AF">
        <w:lastRenderedPageBreak/>
        <w:t>A.3</w:t>
      </w:r>
      <w:r w:rsidR="003319AF">
        <w:tab/>
      </w:r>
      <w:r w:rsidR="00CB7B3B" w:rsidRPr="00761EFE">
        <w:t>UAE_RealtimeUAVStatus</w:t>
      </w:r>
      <w:r w:rsidR="003319AF">
        <w:t xml:space="preserve"> API</w:t>
      </w:r>
      <w:bookmarkEnd w:id="5513"/>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40E11BA8" w14:textId="77777777" w:rsidR="00CB7B3B" w:rsidRDefault="00CB7B3B" w:rsidP="00CB7B3B">
      <w:pPr>
        <w:pStyle w:val="PL"/>
      </w:pPr>
      <w:bookmarkStart w:id="552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65454702" w:rsidR="00CB7B3B" w:rsidRDefault="00CB7B3B" w:rsidP="00CB7B3B">
      <w:pPr>
        <w:pStyle w:val="PL"/>
      </w:pPr>
      <w:r>
        <w:t xml:space="preserve">  version: 1.</w:t>
      </w:r>
      <w:r w:rsidR="00F94222">
        <w:t>2</w:t>
      </w:r>
      <w:r>
        <w:t>.0</w:t>
      </w:r>
      <w:r w:rsidR="00F94222">
        <w:t>-alpha.</w:t>
      </w:r>
      <w:r w:rsidR="00730E85">
        <w:t>2</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2DC1F7B6" w:rsidR="00994F57" w:rsidRDefault="00994F57" w:rsidP="00994F57">
      <w:pPr>
        <w:pStyle w:val="PL"/>
      </w:pPr>
      <w:r>
        <w:t xml:space="preserve">    </w:t>
      </w:r>
      <w:r w:rsidR="00CB7B3B">
        <w:t>3GPP TS 29.257 V</w:t>
      </w:r>
      <w:r w:rsidR="00151D3C">
        <w:t>1</w:t>
      </w:r>
      <w:r w:rsidR="00F94222">
        <w:t>9</w:t>
      </w:r>
      <w:r w:rsidR="00CB7B3B">
        <w:t>.</w:t>
      </w:r>
      <w:r w:rsidR="00730E85">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30" w:name="_Toc133408936"/>
      <w:bookmarkStart w:id="5531" w:name="_Toc160452961"/>
      <w:bookmarkStart w:id="5532" w:name="_Toc164869889"/>
      <w:bookmarkStart w:id="5533" w:name="_Toc175350941"/>
      <w:bookmarkStart w:id="5534" w:name="_Toc180146908"/>
      <w:bookmarkStart w:id="5535" w:name="_Toc180249406"/>
      <w:bookmarkStart w:id="5536" w:name="_Toc183379426"/>
      <w:bookmarkStart w:id="5537" w:name="_Toc195349420"/>
      <w:bookmarkStart w:id="5538" w:name="_Toc195350008"/>
      <w:bookmarkStart w:id="5539" w:name="_Toc67903571"/>
      <w:bookmarkStart w:id="5540" w:name="_Toc96843466"/>
      <w:bookmarkStart w:id="5541" w:name="_Toc96844441"/>
      <w:bookmarkStart w:id="5542" w:name="_Toc100740014"/>
      <w:bookmarkStart w:id="5543" w:name="_Toc2086459"/>
      <w:bookmarkStart w:id="5544" w:name="_Toc209623750"/>
      <w:bookmarkEnd w:id="5529"/>
      <w:r w:rsidR="005B4B64">
        <w:lastRenderedPageBreak/>
        <w:t>A.</w:t>
      </w:r>
      <w:r w:rsidR="005B4B64" w:rsidRPr="005B4B64">
        <w:t>4</w:t>
      </w:r>
      <w:r w:rsidR="005B4B64">
        <w:tab/>
        <w:t>UAE_ChangeUSSManagement API</w:t>
      </w:r>
      <w:bookmarkEnd w:id="5530"/>
      <w:bookmarkEnd w:id="5531"/>
      <w:bookmarkEnd w:id="5532"/>
      <w:bookmarkEnd w:id="5533"/>
      <w:bookmarkEnd w:id="5534"/>
      <w:bookmarkEnd w:id="5535"/>
      <w:bookmarkEnd w:id="5536"/>
      <w:bookmarkEnd w:id="5537"/>
      <w:bookmarkEnd w:id="5538"/>
      <w:bookmarkEnd w:id="5544"/>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0548CEBF" w:rsidR="005B4B64" w:rsidRDefault="005B4B64" w:rsidP="005B4B64">
      <w:pPr>
        <w:pStyle w:val="PL"/>
      </w:pPr>
      <w:r>
        <w:t xml:space="preserve">  version: 1.</w:t>
      </w:r>
      <w:r w:rsidR="00730E85">
        <w:t>1</w:t>
      </w:r>
      <w:r>
        <w:t>.0</w:t>
      </w:r>
      <w:r w:rsidR="00730E85">
        <w:t>-alpha.1</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34A4EC0F" w:rsidR="005B4B64" w:rsidRDefault="005B4B64" w:rsidP="005B4B64">
      <w:pPr>
        <w:pStyle w:val="PL"/>
      </w:pPr>
      <w:r>
        <w:t xml:space="preserve">    3GPP TS 29.257 V1</w:t>
      </w:r>
      <w:r w:rsidR="00730E85">
        <w:t>9</w:t>
      </w:r>
      <w:r>
        <w:t>.</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5545"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5545"/>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46" w:name="_Toc129252586"/>
      <w:bookmarkStart w:id="5547" w:name="_Toc160452962"/>
      <w:bookmarkStart w:id="5548" w:name="_Toc164869890"/>
      <w:bookmarkStart w:id="5549" w:name="_Toc175350942"/>
      <w:bookmarkStart w:id="5550" w:name="_Toc180146909"/>
      <w:bookmarkStart w:id="5551" w:name="_Toc180249407"/>
      <w:bookmarkStart w:id="5552" w:name="_Toc183379427"/>
      <w:bookmarkStart w:id="5553" w:name="_Toc195349421"/>
      <w:bookmarkStart w:id="5554" w:name="_Toc195350009"/>
      <w:bookmarkStart w:id="5555" w:name="_Toc133408937"/>
      <w:bookmarkStart w:id="5556" w:name="_Toc209623751"/>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546"/>
      <w:bookmarkEnd w:id="5547"/>
      <w:bookmarkEnd w:id="5548"/>
      <w:bookmarkEnd w:id="5549"/>
      <w:bookmarkEnd w:id="5550"/>
      <w:bookmarkEnd w:id="5551"/>
      <w:bookmarkEnd w:id="5552"/>
      <w:bookmarkEnd w:id="5553"/>
      <w:bookmarkEnd w:id="5554"/>
      <w:bookmarkEnd w:id="555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3600D956" w:rsidR="008C7ABB" w:rsidRDefault="008C7ABB" w:rsidP="008C7ABB">
      <w:pPr>
        <w:pStyle w:val="PL"/>
      </w:pPr>
      <w:r>
        <w:t xml:space="preserve">  version: 1.</w:t>
      </w:r>
      <w:r w:rsidR="003D1102">
        <w:t>1</w:t>
      </w:r>
      <w:r>
        <w:t>.0</w:t>
      </w:r>
      <w:r w:rsidR="003D1102">
        <w:t>-alpha.</w:t>
      </w:r>
      <w:r w:rsidR="00730E85">
        <w:t>4</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99E8292" w:rsidR="008C7ABB" w:rsidRDefault="008C7ABB" w:rsidP="008C7ABB">
      <w:pPr>
        <w:pStyle w:val="PL"/>
      </w:pPr>
      <w:r>
        <w:t xml:space="preserve">    3GPP TS 29.257 V1</w:t>
      </w:r>
      <w:r w:rsidR="003D1102">
        <w:t>9</w:t>
      </w:r>
      <w:r>
        <w:t>.</w:t>
      </w:r>
      <w:r w:rsidR="00730E85">
        <w:t>4</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57"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58" w:name="_Toc160452963"/>
      <w:bookmarkStart w:id="5559" w:name="_Toc164869891"/>
      <w:bookmarkStart w:id="5560" w:name="_Toc175350943"/>
      <w:bookmarkStart w:id="5561" w:name="_Toc180146910"/>
      <w:bookmarkStart w:id="5562" w:name="_Toc180249408"/>
      <w:bookmarkStart w:id="5563" w:name="_Toc183379428"/>
      <w:bookmarkStart w:id="5564" w:name="_Toc195349422"/>
      <w:bookmarkStart w:id="5565" w:name="_Toc195350010"/>
      <w:bookmarkStart w:id="5566" w:name="_Toc209623752"/>
      <w:r w:rsidR="004F4157" w:rsidRPr="00F4442C">
        <w:lastRenderedPageBreak/>
        <w:t>A.</w:t>
      </w:r>
      <w:r w:rsidR="004F4157" w:rsidRPr="00C21C18">
        <w:t>6</w:t>
      </w:r>
      <w:r w:rsidR="004F4157" w:rsidRPr="00F4442C">
        <w:tab/>
      </w:r>
      <w:bookmarkStart w:id="5567" w:name="_Hlk144024711"/>
      <w:r w:rsidR="004F4157" w:rsidRPr="00B67013">
        <w:t>UAE_UAVDynamicInfo</w:t>
      </w:r>
      <w:r w:rsidR="004F4157" w:rsidRPr="00F4442C">
        <w:t xml:space="preserve"> API</w:t>
      </w:r>
      <w:bookmarkEnd w:id="5557"/>
      <w:bookmarkEnd w:id="5558"/>
      <w:bookmarkEnd w:id="5559"/>
      <w:bookmarkEnd w:id="5560"/>
      <w:bookmarkEnd w:id="5561"/>
      <w:bookmarkEnd w:id="5562"/>
      <w:bookmarkEnd w:id="5563"/>
      <w:bookmarkEnd w:id="5564"/>
      <w:bookmarkEnd w:id="5565"/>
      <w:bookmarkEnd w:id="5566"/>
      <w:bookmarkEnd w:id="5567"/>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3103FC13" w:rsidR="004F4157" w:rsidRPr="00F4442C" w:rsidRDefault="004F4157" w:rsidP="004F4157">
      <w:pPr>
        <w:pStyle w:val="PL"/>
      </w:pPr>
      <w:r w:rsidRPr="00F4442C">
        <w:t xml:space="preserve">  version: 1.</w:t>
      </w:r>
      <w:r w:rsidR="00E04FBB">
        <w:t>1</w:t>
      </w:r>
      <w:r w:rsidRPr="00F4442C">
        <w:t>.0</w:t>
      </w:r>
      <w:r w:rsidR="00E04FBB">
        <w:t>-alpha.</w:t>
      </w:r>
      <w:r w:rsidR="005C2057">
        <w:t>2</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00EA2100" w:rsidR="004F4157" w:rsidRDefault="004F4157" w:rsidP="004F4157">
      <w:pPr>
        <w:pStyle w:val="PL"/>
      </w:pPr>
      <w:r>
        <w:t xml:space="preserve">    3GPP TS 29.257 V1</w:t>
      </w:r>
      <w:r w:rsidR="00E04FBB">
        <w:t>9</w:t>
      </w:r>
      <w:r>
        <w:t>.</w:t>
      </w:r>
      <w:r w:rsidR="005C2057">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68" w:name="_Toc175350944"/>
      <w:bookmarkStart w:id="5569" w:name="_Toc180146911"/>
      <w:bookmarkStart w:id="5570" w:name="_Toc180249409"/>
      <w:bookmarkStart w:id="5571" w:name="_Toc183379429"/>
      <w:bookmarkStart w:id="5572" w:name="_Toc195349423"/>
      <w:bookmarkStart w:id="5573" w:name="_Toc195350011"/>
      <w:bookmarkStart w:id="5574" w:name="_Toc209623753"/>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68"/>
      <w:bookmarkEnd w:id="5569"/>
      <w:bookmarkEnd w:id="5570"/>
      <w:bookmarkEnd w:id="5571"/>
      <w:bookmarkEnd w:id="5572"/>
      <w:bookmarkEnd w:id="5573"/>
      <w:bookmarkEnd w:id="5574"/>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3100A40A" w:rsidR="003E770C" w:rsidRDefault="003E770C" w:rsidP="003E770C">
      <w:pPr>
        <w:pStyle w:val="PL"/>
      </w:pPr>
      <w:r>
        <w:t xml:space="preserve">  version: 1.0.0-alpha.</w:t>
      </w:r>
      <w:r w:rsidR="005C2057">
        <w:t>4</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0A1DF77" w:rsidR="003E770C" w:rsidRDefault="003E770C" w:rsidP="003E770C">
      <w:pPr>
        <w:pStyle w:val="PL"/>
      </w:pPr>
      <w:r>
        <w:t xml:space="preserve">    3GPP TS 29.257 V19.</w:t>
      </w:r>
      <w:r w:rsidR="005C2057">
        <w:t>4</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75" w:name="_Toc175350945"/>
      <w:bookmarkStart w:id="5576" w:name="_Toc180146912"/>
      <w:bookmarkStart w:id="5577" w:name="_Toc180249410"/>
      <w:bookmarkStart w:id="5578" w:name="_Toc183379430"/>
      <w:bookmarkStart w:id="5579" w:name="_Toc195349424"/>
      <w:bookmarkStart w:id="5580" w:name="_Toc195350012"/>
      <w:bookmarkStart w:id="5581" w:name="_Toc209623754"/>
      <w:r w:rsidR="00CB1A86">
        <w:lastRenderedPageBreak/>
        <w:t>A.</w:t>
      </w:r>
      <w:r w:rsidR="00CB1A86" w:rsidRPr="00210904">
        <w:t>8</w:t>
      </w:r>
      <w:r w:rsidR="00CB1A86">
        <w:tab/>
      </w:r>
      <w:r w:rsidR="00CB1A86" w:rsidRPr="00937AC3">
        <w:t>UAE_Flight</w:t>
      </w:r>
      <w:r w:rsidR="00CB1A86">
        <w:t>RouteSupport API</w:t>
      </w:r>
      <w:bookmarkEnd w:id="5575"/>
      <w:bookmarkEnd w:id="5576"/>
      <w:bookmarkEnd w:id="5577"/>
      <w:bookmarkEnd w:id="5578"/>
      <w:bookmarkEnd w:id="5579"/>
      <w:bookmarkEnd w:id="5580"/>
      <w:bookmarkEnd w:id="5581"/>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82" w:name="_Toc168599718"/>
      <w:bookmarkStart w:id="5583" w:name="_Toc183379431"/>
      <w:bookmarkStart w:id="5584" w:name="_Toc195349425"/>
      <w:bookmarkStart w:id="5585" w:name="_Toc195350013"/>
      <w:bookmarkStart w:id="5586" w:name="_Toc160452964"/>
      <w:bookmarkStart w:id="5587" w:name="_Toc164869892"/>
      <w:bookmarkStart w:id="5588" w:name="_Toc175350946"/>
      <w:bookmarkStart w:id="5589" w:name="_Toc180146913"/>
      <w:bookmarkStart w:id="5590" w:name="_Toc180249411"/>
      <w:bookmarkStart w:id="5591" w:name="_Toc209623755"/>
      <w:r w:rsidR="00267501">
        <w:lastRenderedPageBreak/>
        <w:t>A.</w:t>
      </w:r>
      <w:r w:rsidR="00267501" w:rsidRPr="00920EA8">
        <w:t>9</w:t>
      </w:r>
      <w:r w:rsidR="00267501">
        <w:tab/>
      </w:r>
      <w:r w:rsidR="00267501" w:rsidRPr="00115EBF">
        <w:t xml:space="preserve">UAE_NTZManagement </w:t>
      </w:r>
      <w:r w:rsidR="00267501">
        <w:t>API</w:t>
      </w:r>
      <w:bookmarkEnd w:id="5582"/>
      <w:bookmarkEnd w:id="5583"/>
      <w:bookmarkEnd w:id="5584"/>
      <w:bookmarkEnd w:id="5585"/>
      <w:bookmarkEnd w:id="5591"/>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5D069050" w:rsidR="00267501" w:rsidRDefault="00267501" w:rsidP="00267501">
      <w:pPr>
        <w:pStyle w:val="PL"/>
      </w:pPr>
      <w:r>
        <w:t xml:space="preserve">  version: 1.0.0-alpha.</w:t>
      </w:r>
      <w:r w:rsidR="005C2057">
        <w:t>4</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5FDB3879" w:rsidR="00267501" w:rsidRDefault="00267501" w:rsidP="00267501">
      <w:pPr>
        <w:pStyle w:val="PL"/>
      </w:pPr>
      <w:r>
        <w:t xml:space="preserve">    3GPP TS 29.257 V19.</w:t>
      </w:r>
      <w:r w:rsidR="005C2057">
        <w:t>4</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92" w:name="_Toc183379432"/>
      <w:bookmarkStart w:id="5593" w:name="_Toc195349426"/>
      <w:bookmarkStart w:id="5594" w:name="_Toc195350014"/>
      <w:bookmarkStart w:id="5595" w:name="_Toc20962375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39"/>
      <w:bookmarkEnd w:id="5540"/>
      <w:bookmarkEnd w:id="5541"/>
      <w:bookmarkEnd w:id="5542"/>
      <w:bookmarkEnd w:id="5555"/>
      <w:bookmarkEnd w:id="5586"/>
      <w:bookmarkEnd w:id="5587"/>
      <w:bookmarkEnd w:id="5588"/>
      <w:bookmarkEnd w:id="5589"/>
      <w:bookmarkEnd w:id="5590"/>
      <w:bookmarkEnd w:id="5592"/>
      <w:bookmarkEnd w:id="5593"/>
      <w:bookmarkEnd w:id="5594"/>
      <w:bookmarkEnd w:id="5595"/>
    </w:p>
    <w:p w14:paraId="6B240DD2" w14:textId="77777777" w:rsidR="00782F57" w:rsidRDefault="00782F57" w:rsidP="000B267A">
      <w:pPr>
        <w:pStyle w:val="Heading1"/>
      </w:pPr>
      <w:bookmarkStart w:id="5596" w:name="_Toc67903572"/>
      <w:bookmarkStart w:id="5597" w:name="_Toc96843467"/>
      <w:bookmarkStart w:id="5598" w:name="_Toc96844442"/>
      <w:bookmarkStart w:id="5599" w:name="_Toc100740015"/>
      <w:bookmarkStart w:id="5600" w:name="_Toc133408938"/>
      <w:bookmarkStart w:id="5601" w:name="_Toc160452965"/>
      <w:bookmarkStart w:id="5602" w:name="_Toc164869893"/>
      <w:bookmarkStart w:id="5603" w:name="_Toc175350947"/>
      <w:bookmarkStart w:id="5604" w:name="_Toc180146914"/>
      <w:bookmarkStart w:id="5605" w:name="_Toc180249412"/>
      <w:bookmarkStart w:id="5606" w:name="_Toc183379433"/>
      <w:bookmarkStart w:id="5607" w:name="_Toc195349427"/>
      <w:bookmarkStart w:id="5608" w:name="_Toc195350015"/>
      <w:bookmarkStart w:id="5609" w:name="_Toc209623757"/>
      <w:r>
        <w:t>B.1</w:t>
      </w:r>
      <w:r>
        <w:tab/>
        <w:t>General</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5610" w:name="_Toc67903573"/>
      <w:bookmarkStart w:id="5611" w:name="_Toc96843468"/>
      <w:bookmarkStart w:id="5612" w:name="_Toc96844443"/>
      <w:bookmarkStart w:id="5613" w:name="_Toc100740016"/>
      <w:bookmarkStart w:id="5614" w:name="_Toc133408939"/>
      <w:bookmarkStart w:id="5615" w:name="_Toc160452966"/>
      <w:bookmarkStart w:id="5616" w:name="_Toc164869894"/>
      <w:bookmarkStart w:id="5617" w:name="_Toc175350948"/>
      <w:bookmarkStart w:id="5618" w:name="_Toc180146915"/>
      <w:bookmarkStart w:id="5619" w:name="_Toc180249413"/>
      <w:bookmarkStart w:id="5620" w:name="_Toc183379434"/>
      <w:bookmarkStart w:id="5621" w:name="_Toc195349428"/>
      <w:bookmarkStart w:id="5622" w:name="_Toc195350016"/>
      <w:bookmarkStart w:id="5623" w:name="_Toc209623758"/>
      <w:r>
        <w:t>B.2</w:t>
      </w:r>
      <w:r>
        <w:tab/>
      </w:r>
      <w:r w:rsidRPr="005618C3">
        <w:t xml:space="preserve">UAE_C2OperationModeManagement </w:t>
      </w:r>
      <w:r>
        <w:t>API</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24" w:name="_Toc67903574"/>
      <w:bookmarkStart w:id="5625" w:name="_Toc96843469"/>
      <w:bookmarkStart w:id="5626" w:name="_Toc96844444"/>
      <w:bookmarkStart w:id="5627" w:name="_Toc100740017"/>
      <w:bookmarkStart w:id="5628" w:name="_Toc133408940"/>
      <w:bookmarkStart w:id="5629" w:name="_Toc160452967"/>
      <w:bookmarkStart w:id="5630" w:name="_Toc164869895"/>
      <w:bookmarkStart w:id="5631" w:name="_Toc175350949"/>
      <w:bookmarkStart w:id="5632" w:name="_Toc180146916"/>
      <w:bookmarkStart w:id="5633" w:name="_Toc180249414"/>
      <w:bookmarkStart w:id="5634" w:name="_Toc183379435"/>
      <w:bookmarkStart w:id="5635" w:name="_Toc195349429"/>
      <w:bookmarkStart w:id="5636" w:name="_Toc195350017"/>
      <w:bookmarkStart w:id="5637" w:name="_Toc209623759"/>
      <w:r>
        <w:t>B.3</w:t>
      </w:r>
      <w:r>
        <w:tab/>
      </w:r>
      <w:r w:rsidRPr="00761EFE">
        <w:t>UAE_RealtimeUAVStatus</w:t>
      </w:r>
      <w:r>
        <w:t xml:space="preserve"> API</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38" w:name="_Toc129252590"/>
      <w:bookmarkStart w:id="5639" w:name="_Toc160452968"/>
      <w:bookmarkStart w:id="5640" w:name="_Toc164869896"/>
      <w:bookmarkStart w:id="5641" w:name="_Toc175350950"/>
      <w:bookmarkStart w:id="5642" w:name="_Toc180146917"/>
      <w:bookmarkStart w:id="5643" w:name="_Toc180249415"/>
      <w:bookmarkStart w:id="5644" w:name="_Toc183379436"/>
      <w:bookmarkStart w:id="5645" w:name="_Toc195349430"/>
      <w:bookmarkStart w:id="5646" w:name="_Toc195350018"/>
      <w:bookmarkStart w:id="5647" w:name="_Toc209623760"/>
      <w:r>
        <w:t>B</w:t>
      </w:r>
      <w:r w:rsidRPr="00035252">
        <w:t>.4</w:t>
      </w:r>
      <w:r>
        <w:tab/>
        <w:t>UAE_ChangeUSSManagement API</w:t>
      </w:r>
      <w:bookmarkEnd w:id="5638"/>
      <w:bookmarkEnd w:id="5639"/>
      <w:bookmarkEnd w:id="5640"/>
      <w:bookmarkEnd w:id="5641"/>
      <w:bookmarkEnd w:id="5642"/>
      <w:bookmarkEnd w:id="5643"/>
      <w:bookmarkEnd w:id="5644"/>
      <w:bookmarkEnd w:id="5645"/>
      <w:bookmarkEnd w:id="5646"/>
      <w:bookmarkEnd w:id="5647"/>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48" w:name="_Toc160452969"/>
      <w:bookmarkStart w:id="5649" w:name="_Toc164869897"/>
      <w:bookmarkStart w:id="5650" w:name="_Toc175350951"/>
      <w:bookmarkStart w:id="5651" w:name="_Toc180146918"/>
      <w:bookmarkStart w:id="5652" w:name="_Toc180249416"/>
      <w:bookmarkStart w:id="5653" w:name="_Toc183379437"/>
      <w:bookmarkStart w:id="5654" w:name="_Toc195349431"/>
      <w:bookmarkStart w:id="5655" w:name="_Toc195350019"/>
      <w:bookmarkStart w:id="5656" w:name="_Toc209623761"/>
      <w:r>
        <w:t>B.</w:t>
      </w:r>
      <w:r w:rsidRPr="00714452">
        <w:t>5</w:t>
      </w:r>
      <w:r>
        <w:tab/>
      </w:r>
      <w:r w:rsidRPr="00BA0DBB">
        <w:t>UAE_DAASupport</w:t>
      </w:r>
      <w:r w:rsidRPr="00282775">
        <w:t xml:space="preserve"> </w:t>
      </w:r>
      <w:r>
        <w:t>API</w:t>
      </w:r>
      <w:bookmarkEnd w:id="5648"/>
      <w:bookmarkEnd w:id="5649"/>
      <w:bookmarkEnd w:id="5650"/>
      <w:bookmarkEnd w:id="5651"/>
      <w:bookmarkEnd w:id="5652"/>
      <w:bookmarkEnd w:id="5653"/>
      <w:bookmarkEnd w:id="5654"/>
      <w:bookmarkEnd w:id="5655"/>
      <w:bookmarkEnd w:id="5656"/>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57" w:name="_Toc160452970"/>
      <w:bookmarkStart w:id="5658" w:name="_Toc164869898"/>
      <w:bookmarkStart w:id="5659" w:name="_Toc175350952"/>
      <w:bookmarkStart w:id="5660" w:name="_Toc180146919"/>
      <w:bookmarkStart w:id="5661" w:name="_Toc180249417"/>
      <w:bookmarkStart w:id="5662" w:name="_Toc183379438"/>
      <w:bookmarkStart w:id="5663" w:name="_Toc195349432"/>
      <w:bookmarkStart w:id="5664" w:name="_Toc195350020"/>
      <w:bookmarkStart w:id="5665" w:name="_Toc209623762"/>
      <w:r>
        <w:lastRenderedPageBreak/>
        <w:t>B.</w:t>
      </w:r>
      <w:r w:rsidRPr="00A5253A">
        <w:t>6</w:t>
      </w:r>
      <w:r w:rsidRPr="00A5253A">
        <w:tab/>
        <w:t>UAE_UAVDynamicInfo API</w:t>
      </w:r>
      <w:bookmarkEnd w:id="5657"/>
      <w:bookmarkEnd w:id="5658"/>
      <w:bookmarkEnd w:id="5659"/>
      <w:bookmarkEnd w:id="5660"/>
      <w:bookmarkEnd w:id="5661"/>
      <w:bookmarkEnd w:id="5662"/>
      <w:bookmarkEnd w:id="5663"/>
      <w:bookmarkEnd w:id="5664"/>
      <w:bookmarkEnd w:id="5665"/>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66" w:name="_Toc175350953"/>
      <w:bookmarkStart w:id="5667" w:name="_Toc180146920"/>
      <w:bookmarkStart w:id="5668" w:name="_Toc180249418"/>
      <w:bookmarkStart w:id="5669" w:name="_Toc183379439"/>
      <w:bookmarkStart w:id="5670" w:name="_Toc195349433"/>
      <w:bookmarkStart w:id="5671" w:name="_Toc195350021"/>
      <w:bookmarkStart w:id="5672" w:name="_Toc209623763"/>
      <w:r>
        <w:lastRenderedPageBreak/>
        <w:t>B.7</w:t>
      </w:r>
      <w:r w:rsidRPr="00A5253A">
        <w:tab/>
      </w:r>
      <w:r w:rsidRPr="00937AC3">
        <w:t>UAE_FlightPathMonitoring</w:t>
      </w:r>
      <w:r w:rsidRPr="00332316">
        <w:t xml:space="preserve"> </w:t>
      </w:r>
      <w:r w:rsidRPr="00A5253A">
        <w:t>API</w:t>
      </w:r>
      <w:bookmarkEnd w:id="5666"/>
      <w:bookmarkEnd w:id="5667"/>
      <w:bookmarkEnd w:id="5668"/>
      <w:bookmarkEnd w:id="5669"/>
      <w:bookmarkEnd w:id="5670"/>
      <w:bookmarkEnd w:id="5671"/>
      <w:bookmarkEnd w:id="5672"/>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73" w:name="_Toc175350954"/>
      <w:bookmarkStart w:id="5674" w:name="_Toc180146921"/>
      <w:bookmarkStart w:id="5675" w:name="_Toc180249419"/>
      <w:bookmarkStart w:id="5676" w:name="_Toc183379440"/>
      <w:bookmarkStart w:id="5677" w:name="_Toc195349434"/>
      <w:bookmarkStart w:id="5678" w:name="_Toc195350022"/>
      <w:bookmarkStart w:id="5679" w:name="_Toc209623764"/>
      <w:r>
        <w:lastRenderedPageBreak/>
        <w:t>B.8</w:t>
      </w:r>
      <w:r w:rsidRPr="00A5253A">
        <w:tab/>
      </w:r>
      <w:r w:rsidRPr="00937AC3">
        <w:t>UAE_Flight</w:t>
      </w:r>
      <w:r>
        <w:t xml:space="preserve">RouteSupport </w:t>
      </w:r>
      <w:r w:rsidRPr="00A5253A">
        <w:t>API</w:t>
      </w:r>
      <w:bookmarkEnd w:id="5673"/>
      <w:bookmarkEnd w:id="5674"/>
      <w:bookmarkEnd w:id="5675"/>
      <w:bookmarkEnd w:id="5676"/>
      <w:bookmarkEnd w:id="5677"/>
      <w:bookmarkEnd w:id="5678"/>
      <w:bookmarkEnd w:id="567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80" w:name="_Toc195349435"/>
      <w:bookmarkStart w:id="5681" w:name="_Toc195350023"/>
      <w:bookmarkStart w:id="5682" w:name="_Toc209623765"/>
      <w:r>
        <w:lastRenderedPageBreak/>
        <w:t>B.9</w:t>
      </w:r>
      <w:r w:rsidRPr="00A5253A">
        <w:tab/>
      </w:r>
      <w:r w:rsidRPr="00115EBF">
        <w:t>UAE_NTZManagement</w:t>
      </w:r>
      <w:r>
        <w:t xml:space="preserve"> </w:t>
      </w:r>
      <w:r w:rsidRPr="00A5253A">
        <w:t>API</w:t>
      </w:r>
      <w:bookmarkEnd w:id="5680"/>
      <w:bookmarkEnd w:id="5681"/>
      <w:bookmarkEnd w:id="5682"/>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83" w:name="_Toc96843470"/>
      <w:bookmarkStart w:id="5684" w:name="_Toc96844445"/>
      <w:bookmarkStart w:id="5685" w:name="_Toc100740018"/>
      <w:bookmarkStart w:id="5686" w:name="_Toc133408941"/>
      <w:bookmarkStart w:id="5687" w:name="_Toc160452971"/>
      <w:bookmarkStart w:id="5688" w:name="_Toc164869899"/>
      <w:bookmarkStart w:id="5689" w:name="_Toc175350955"/>
      <w:bookmarkStart w:id="5690" w:name="_Toc180146922"/>
      <w:bookmarkStart w:id="5691" w:name="_Toc180249420"/>
      <w:bookmarkStart w:id="5692" w:name="_Toc183379441"/>
      <w:bookmarkStart w:id="5693" w:name="_Toc195349436"/>
      <w:bookmarkStart w:id="5694" w:name="_Toc195350024"/>
      <w:bookmarkStart w:id="5695" w:name="_Toc209623766"/>
      <w:r w:rsidR="003319AF">
        <w:lastRenderedPageBreak/>
        <w:t xml:space="preserve">Annex </w:t>
      </w:r>
      <w:r>
        <w:t>C</w:t>
      </w:r>
      <w:r w:rsidR="003319AF">
        <w:t xml:space="preserve"> (informative):</w:t>
      </w:r>
      <w:r w:rsidR="003319AF">
        <w:br/>
        <w:t>Change history</w:t>
      </w:r>
      <w:bookmarkEnd w:id="5543"/>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B666F" w14:textId="77777777" w:rsidR="000F3FE3" w:rsidRDefault="000F3FE3">
      <w:r>
        <w:separator/>
      </w:r>
    </w:p>
  </w:endnote>
  <w:endnote w:type="continuationSeparator" w:id="0">
    <w:p w14:paraId="2CBF441B" w14:textId="77777777" w:rsidR="000F3FE3" w:rsidRDefault="000F3F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65226" w14:textId="77777777" w:rsidR="00121CA3" w:rsidRDefault="00121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4B777A" w14:textId="77777777" w:rsidR="000F3FE3" w:rsidRDefault="000F3FE3">
      <w:r>
        <w:separator/>
      </w:r>
    </w:p>
  </w:footnote>
  <w:footnote w:type="continuationSeparator" w:id="0">
    <w:p w14:paraId="497B34B4" w14:textId="77777777" w:rsidR="000F3FE3" w:rsidRDefault="000F3F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1A240" w14:textId="7110EE22" w:rsidR="00121CA3" w:rsidRDefault="00121CA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1984">
      <w:rPr>
        <w:rFonts w:ascii="Arial" w:hAnsi="Arial" w:cs="Arial"/>
        <w:b/>
        <w:noProof/>
        <w:sz w:val="18"/>
        <w:szCs w:val="18"/>
      </w:rPr>
      <w:t>3GPP TS 29.257 V19.4.0 (2025-09)</w:t>
    </w:r>
    <w:r>
      <w:rPr>
        <w:rFonts w:ascii="Arial" w:hAnsi="Arial" w:cs="Arial"/>
        <w:b/>
        <w:sz w:val="18"/>
        <w:szCs w:val="18"/>
      </w:rPr>
      <w:fldChar w:fldCharType="end"/>
    </w:r>
  </w:p>
  <w:p w14:paraId="13AA34B0" w14:textId="77777777" w:rsidR="00121CA3" w:rsidRDefault="00121CA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73CDA2CD" w:rsidR="00121CA3" w:rsidRDefault="00121CA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1984">
      <w:rPr>
        <w:rFonts w:ascii="Arial" w:hAnsi="Arial" w:cs="Arial"/>
        <w:b/>
        <w:noProof/>
        <w:sz w:val="18"/>
        <w:szCs w:val="18"/>
      </w:rPr>
      <w:t>Release 19</w:t>
    </w:r>
    <w:r>
      <w:rPr>
        <w:rFonts w:ascii="Arial" w:hAnsi="Arial" w:cs="Arial"/>
        <w:b/>
        <w:sz w:val="18"/>
        <w:szCs w:val="18"/>
      </w:rPr>
      <w:fldChar w:fldCharType="end"/>
    </w:r>
  </w:p>
  <w:p w14:paraId="2CE4CFA0" w14:textId="77777777" w:rsidR="00121CA3" w:rsidRDefault="00121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8318521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19988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2482505">
    <w:abstractNumId w:val="11"/>
  </w:num>
  <w:num w:numId="4" w16cid:durableId="1088841809">
    <w:abstractNumId w:val="36"/>
  </w:num>
  <w:num w:numId="5" w16cid:durableId="1243222637">
    <w:abstractNumId w:val="32"/>
  </w:num>
  <w:num w:numId="6" w16cid:durableId="469371660">
    <w:abstractNumId w:val="39"/>
  </w:num>
  <w:num w:numId="7" w16cid:durableId="289407153">
    <w:abstractNumId w:val="15"/>
  </w:num>
  <w:num w:numId="8" w16cid:durableId="857737747">
    <w:abstractNumId w:val="33"/>
  </w:num>
  <w:num w:numId="9" w16cid:durableId="850219536">
    <w:abstractNumId w:val="38"/>
  </w:num>
  <w:num w:numId="10" w16cid:durableId="1749112628">
    <w:abstractNumId w:val="14"/>
  </w:num>
  <w:num w:numId="11" w16cid:durableId="1672178562">
    <w:abstractNumId w:val="9"/>
  </w:num>
  <w:num w:numId="12" w16cid:durableId="1955362886">
    <w:abstractNumId w:val="7"/>
  </w:num>
  <w:num w:numId="13" w16cid:durableId="342975785">
    <w:abstractNumId w:val="6"/>
  </w:num>
  <w:num w:numId="14" w16cid:durableId="1281035623">
    <w:abstractNumId w:val="5"/>
  </w:num>
  <w:num w:numId="15" w16cid:durableId="390153706">
    <w:abstractNumId w:val="4"/>
  </w:num>
  <w:num w:numId="16" w16cid:durableId="1276524154">
    <w:abstractNumId w:val="8"/>
  </w:num>
  <w:num w:numId="17" w16cid:durableId="1852406740">
    <w:abstractNumId w:val="3"/>
  </w:num>
  <w:num w:numId="18" w16cid:durableId="112870208">
    <w:abstractNumId w:val="2"/>
  </w:num>
  <w:num w:numId="19" w16cid:durableId="1120494358">
    <w:abstractNumId w:val="1"/>
  </w:num>
  <w:num w:numId="20" w16cid:durableId="359204877">
    <w:abstractNumId w:val="0"/>
  </w:num>
  <w:num w:numId="21" w16cid:durableId="1475103261">
    <w:abstractNumId w:val="13"/>
  </w:num>
  <w:num w:numId="22" w16cid:durableId="1410807844">
    <w:abstractNumId w:val="17"/>
  </w:num>
  <w:num w:numId="23" w16cid:durableId="1182475748">
    <w:abstractNumId w:val="19"/>
  </w:num>
  <w:num w:numId="24" w16cid:durableId="1294867813">
    <w:abstractNumId w:val="26"/>
  </w:num>
  <w:num w:numId="25" w16cid:durableId="1324745417">
    <w:abstractNumId w:val="30"/>
  </w:num>
  <w:num w:numId="26" w16cid:durableId="1240748603">
    <w:abstractNumId w:val="16"/>
  </w:num>
  <w:num w:numId="27" w16cid:durableId="1409379912">
    <w:abstractNumId w:val="20"/>
  </w:num>
  <w:num w:numId="28" w16cid:durableId="1160852371">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16cid:durableId="1401126730">
    <w:abstractNumId w:val="23"/>
  </w:num>
  <w:num w:numId="30" w16cid:durableId="297616243">
    <w:abstractNumId w:val="34"/>
  </w:num>
  <w:num w:numId="31" w16cid:durableId="698093792">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16cid:durableId="1781028896">
    <w:abstractNumId w:val="24"/>
  </w:num>
  <w:num w:numId="33" w16cid:durableId="1642538424">
    <w:abstractNumId w:val="28"/>
  </w:num>
  <w:num w:numId="34" w16cid:durableId="244535190">
    <w:abstractNumId w:val="31"/>
  </w:num>
  <w:num w:numId="35" w16cid:durableId="480317627">
    <w:abstractNumId w:val="35"/>
  </w:num>
  <w:num w:numId="36" w16cid:durableId="1741899472">
    <w:abstractNumId w:val="22"/>
  </w:num>
  <w:num w:numId="37" w16cid:durableId="17121735">
    <w:abstractNumId w:val="21"/>
  </w:num>
  <w:num w:numId="38" w16cid:durableId="1269847214">
    <w:abstractNumId w:val="27"/>
  </w:num>
  <w:num w:numId="39" w16cid:durableId="1272317338">
    <w:abstractNumId w:val="37"/>
  </w:num>
  <w:num w:numId="40" w16cid:durableId="32004681">
    <w:abstractNumId w:val="18"/>
  </w:num>
  <w:num w:numId="41" w16cid:durableId="1243833443">
    <w:abstractNumId w:val="29"/>
  </w:num>
  <w:num w:numId="42" w16cid:durableId="2133747955">
    <w:abstractNumId w:val="40"/>
  </w:num>
  <w:num w:numId="43" w16cid:durableId="1379357698">
    <w:abstractNumId w:val="25"/>
  </w:num>
  <w:num w:numId="44" w16cid:durableId="197081763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10C6"/>
    <w:rsid w:val="005E3DDB"/>
    <w:rsid w:val="005E7830"/>
    <w:rsid w:val="005F2A5A"/>
    <w:rsid w:val="005F586D"/>
    <w:rsid w:val="00600525"/>
    <w:rsid w:val="0060080F"/>
    <w:rsid w:val="0060118F"/>
    <w:rsid w:val="00606C72"/>
    <w:rsid w:val="00606C73"/>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ＭＳ 明朝" w:hAnsi="Arial" w:cs="Arial"/>
      <w:b/>
      <w:color w:val="0000FF"/>
      <w:sz w:val="28"/>
      <w:szCs w:val="28"/>
    </w:rPr>
  </w:style>
  <w:style w:type="character" w:customStyle="1" w:styleId="10">
    <w:name w:val="样式1 字符"/>
    <w:link w:val="1"/>
    <w:rsid w:val="009F09F1"/>
    <w:rPr>
      <w:rFonts w:ascii="Arial" w:eastAsia="ＭＳ 明朝"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ＭＳ ゴシック"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ＭＳ ゴシック" w:hAnsi="Cambria"/>
    </w:rPr>
  </w:style>
  <w:style w:type="paragraph" w:customStyle="1" w:styleId="IndexHeading1">
    <w:name w:val="Index Heading1"/>
    <w:basedOn w:val="Normal"/>
    <w:next w:val="Index1"/>
    <w:semiHidden/>
    <w:unhideWhenUsed/>
    <w:rsid w:val="009F09F1"/>
    <w:rPr>
      <w:rFonts w:ascii="Cambria" w:eastAsia="ＭＳ ゴシック"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ＭＳ ゴシック"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ＭＳ ゴシック"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ＭＳ ゴシック"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9.vsdx"/><Relationship Id="rId32" Type="http://schemas.openxmlformats.org/officeDocument/2006/relationships/oleObject" Target="embeddings/Microsoft_Word_97_-_2003_Document.doc"/><Relationship Id="rId37" Type="http://schemas.openxmlformats.org/officeDocument/2006/relationships/image" Target="media/image15.emf"/><Relationship Id="rId40" Type="http://schemas.openxmlformats.org/officeDocument/2006/relationships/oleObject" Target="embeddings/Microsoft_Word_97_-_2003_Document4.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13.doc"/><Relationship Id="rId66" Type="http://schemas.openxmlformats.org/officeDocument/2006/relationships/oleObject" Target="embeddings/Microsoft_Word_97_-_2003_Document17.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87" Type="http://schemas.openxmlformats.org/officeDocument/2006/relationships/oleObject" Target="embeddings/Microsoft_Word_97_-_2003_Document26.doc"/><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Word_97_-_2003_Document30.doc"/><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image" Target="media/image36.emf"/><Relationship Id="rId85" Type="http://schemas.openxmlformats.org/officeDocument/2006/relationships/package" Target="embeddings/Microsoft_Visio_Drawing9.vsdx"/><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BD7735-B827-41BE-B43C-441FCF3535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247</Pages>
  <Words>78424</Words>
  <Characters>447021</Characters>
  <Application>Microsoft Office Word</Application>
  <DocSecurity>0</DocSecurity>
  <Lines>3725</Lines>
  <Paragraphs>1048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524397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MCC</cp:lastModifiedBy>
  <cp:revision>4</cp:revision>
  <cp:lastPrinted>2019-02-25T12:05:00Z</cp:lastPrinted>
  <dcterms:created xsi:type="dcterms:W3CDTF">2025-09-18T08:23:00Z</dcterms:created>
  <dcterms:modified xsi:type="dcterms:W3CDTF">2025-09-24T14:20:00Z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