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30EDD70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4235B4">
              <w:t>0</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w:t>
            </w:r>
            <w:r w:rsidR="004235B4">
              <w:rPr>
                <w:sz w:val="32"/>
              </w:rPr>
              <w:t>3</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744EFE"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2" o:title="5G-logo_175px"/>
                </v:shape>
              </w:pict>
            </w:r>
          </w:p>
        </w:tc>
        <w:tc>
          <w:tcPr>
            <w:tcW w:w="5540" w:type="dxa"/>
            <w:shd w:val="clear" w:color="auto" w:fill="auto"/>
          </w:tcPr>
          <w:p w14:paraId="083124E4" w14:textId="417ADFE9" w:rsidR="006D4199" w:rsidRPr="00806F1B" w:rsidRDefault="00F3117C" w:rsidP="006D4199">
            <w:pPr>
              <w:jc w:val="right"/>
            </w:pPr>
            <w:bookmarkStart w:id="8" w:name="logos"/>
            <w:r>
              <w:pict w14:anchorId="4156FED4">
                <v:shape id="_x0000_i1026" type="#_x0000_t75" style="width:128pt;height:7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57DAD3D0" w14:textId="14B10805" w:rsidR="00D3356D" w:rsidRDefault="001D030C">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D3356D">
        <w:t>Foreword</w:t>
      </w:r>
      <w:r w:rsidR="00D3356D">
        <w:tab/>
      </w:r>
      <w:r w:rsidR="00D3356D">
        <w:fldChar w:fldCharType="begin" w:fldLock="1"/>
      </w:r>
      <w:r w:rsidR="00D3356D">
        <w:instrText xml:space="preserve"> PAGEREF _Toc97305953 \h </w:instrText>
      </w:r>
      <w:r w:rsidR="00D3356D">
        <w:fldChar w:fldCharType="separate"/>
      </w:r>
      <w:r w:rsidR="00D3356D">
        <w:t>5</w:t>
      </w:r>
      <w:r w:rsidR="00D3356D">
        <w:fldChar w:fldCharType="end"/>
      </w:r>
    </w:p>
    <w:p w14:paraId="00FCC26F" w14:textId="72220D26" w:rsidR="00D3356D" w:rsidRDefault="00D3356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_Toc97305954 \h </w:instrText>
      </w:r>
      <w:r>
        <w:fldChar w:fldCharType="separate"/>
      </w:r>
      <w:r>
        <w:t>7</w:t>
      </w:r>
      <w:r>
        <w:fldChar w:fldCharType="end"/>
      </w:r>
    </w:p>
    <w:p w14:paraId="7BBBD711" w14:textId="27126615" w:rsidR="00D3356D" w:rsidRDefault="00D3356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_Toc97305955 \h </w:instrText>
      </w:r>
      <w:r>
        <w:fldChar w:fldCharType="separate"/>
      </w:r>
      <w:r>
        <w:t>7</w:t>
      </w:r>
      <w:r>
        <w:fldChar w:fldCharType="end"/>
      </w:r>
    </w:p>
    <w:p w14:paraId="70369099" w14:textId="2BF5ECDD" w:rsidR="00D3356D" w:rsidRDefault="00D3356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_Toc97305956 \h </w:instrText>
      </w:r>
      <w:r>
        <w:fldChar w:fldCharType="separate"/>
      </w:r>
      <w:r>
        <w:t>8</w:t>
      </w:r>
      <w:r>
        <w:fldChar w:fldCharType="end"/>
      </w:r>
    </w:p>
    <w:p w14:paraId="785638D6" w14:textId="46DFA962" w:rsidR="00D3356D" w:rsidRDefault="00D3356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_Toc97305957 \h </w:instrText>
      </w:r>
      <w:r>
        <w:fldChar w:fldCharType="separate"/>
      </w:r>
      <w:r>
        <w:t>8</w:t>
      </w:r>
      <w:r>
        <w:fldChar w:fldCharType="end"/>
      </w:r>
    </w:p>
    <w:p w14:paraId="1ECF624E" w14:textId="3534685F" w:rsidR="00D3356D" w:rsidRDefault="00D3356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_Toc97305958 \h </w:instrText>
      </w:r>
      <w:r>
        <w:fldChar w:fldCharType="separate"/>
      </w:r>
      <w:r>
        <w:t>8</w:t>
      </w:r>
      <w:r>
        <w:fldChar w:fldCharType="end"/>
      </w:r>
    </w:p>
    <w:p w14:paraId="14FB07DB" w14:textId="7FADB309" w:rsidR="00D3356D" w:rsidRDefault="00D3356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_Toc97305959 \h </w:instrText>
      </w:r>
      <w:r>
        <w:fldChar w:fldCharType="separate"/>
      </w:r>
      <w:r>
        <w:t>8</w:t>
      </w:r>
      <w:r>
        <w:fldChar w:fldCharType="end"/>
      </w:r>
    </w:p>
    <w:p w14:paraId="7D6914E7" w14:textId="71D6449A" w:rsidR="00D3356D" w:rsidRDefault="00D3356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_Toc97305960 \h </w:instrText>
      </w:r>
      <w:r>
        <w:fldChar w:fldCharType="separate"/>
      </w:r>
      <w:r>
        <w:t>8</w:t>
      </w:r>
      <w:r>
        <w:fldChar w:fldCharType="end"/>
      </w:r>
    </w:p>
    <w:p w14:paraId="4353D289" w14:textId="72B97DBD" w:rsidR="00D3356D" w:rsidRDefault="00D3356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_Toc97305961 \h </w:instrText>
      </w:r>
      <w:r>
        <w:fldChar w:fldCharType="separate"/>
      </w:r>
      <w:r>
        <w:t>8</w:t>
      </w:r>
      <w:r>
        <w:fldChar w:fldCharType="end"/>
      </w:r>
    </w:p>
    <w:p w14:paraId="01C0ABEA" w14:textId="1BA438DF" w:rsidR="00D3356D" w:rsidRDefault="00D3356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NEF (UAS-NF)</w:t>
      </w:r>
      <w:r>
        <w:tab/>
      </w:r>
      <w:r>
        <w:fldChar w:fldCharType="begin" w:fldLock="1"/>
      </w:r>
      <w:r>
        <w:instrText xml:space="preserve"> PAGEREF _Toc97305962 \h </w:instrText>
      </w:r>
      <w:r>
        <w:fldChar w:fldCharType="separate"/>
      </w:r>
      <w:r>
        <w:t>9</w:t>
      </w:r>
      <w:r>
        <w:fldChar w:fldCharType="end"/>
      </w:r>
    </w:p>
    <w:p w14:paraId="578FD0D3" w14:textId="45F37331" w:rsidR="00D3356D" w:rsidRDefault="00D3356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_Toc97305963 \h </w:instrText>
      </w:r>
      <w:r>
        <w:fldChar w:fldCharType="separate"/>
      </w:r>
      <w:r>
        <w:t>9</w:t>
      </w:r>
      <w:r>
        <w:fldChar w:fldCharType="end"/>
      </w:r>
    </w:p>
    <w:p w14:paraId="434B1DEC" w14:textId="7C2DEC50" w:rsidR="00D3356D" w:rsidRDefault="00D3356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_Toc97305964 \h </w:instrText>
      </w:r>
      <w:r>
        <w:fldChar w:fldCharType="separate"/>
      </w:r>
      <w:r>
        <w:t>9</w:t>
      </w:r>
      <w:r>
        <w:fldChar w:fldCharType="end"/>
      </w:r>
    </w:p>
    <w:p w14:paraId="33C7CD76" w14:textId="04B8CFAA" w:rsidR="00D3356D" w:rsidRDefault="00D3356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_Toc97305965 \h </w:instrText>
      </w:r>
      <w:r>
        <w:fldChar w:fldCharType="separate"/>
      </w:r>
      <w:r>
        <w:t>9</w:t>
      </w:r>
      <w:r>
        <w:fldChar w:fldCharType="end"/>
      </w:r>
    </w:p>
    <w:p w14:paraId="132202D5" w14:textId="4A407CE5" w:rsidR="00D3356D" w:rsidRDefault="00D3356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_Toc97305966 \h </w:instrText>
      </w:r>
      <w:r>
        <w:fldChar w:fldCharType="separate"/>
      </w:r>
      <w:r>
        <w:t>9</w:t>
      </w:r>
      <w:r>
        <w:fldChar w:fldCharType="end"/>
      </w:r>
    </w:p>
    <w:p w14:paraId="1AD36C7D" w14:textId="34102DA4" w:rsidR="00D3356D" w:rsidRDefault="00D3356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_Toc97305967 \h </w:instrText>
      </w:r>
      <w:r>
        <w:fldChar w:fldCharType="separate"/>
      </w:r>
      <w:r>
        <w:t>9</w:t>
      </w:r>
      <w:r>
        <w:fldChar w:fldCharType="end"/>
      </w:r>
    </w:p>
    <w:p w14:paraId="3BF5B959" w14:textId="054CCA6A" w:rsidR="00D3356D" w:rsidRDefault="00D3356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AuthenticateAuthorize Service Operation</w:t>
      </w:r>
      <w:r>
        <w:tab/>
      </w:r>
      <w:r>
        <w:fldChar w:fldCharType="begin" w:fldLock="1"/>
      </w:r>
      <w:r>
        <w:instrText xml:space="preserve"> PAGEREF _Toc97305968 \h </w:instrText>
      </w:r>
      <w:r>
        <w:fldChar w:fldCharType="separate"/>
      </w:r>
      <w:r>
        <w:t>10</w:t>
      </w:r>
      <w:r>
        <w:fldChar w:fldCharType="end"/>
      </w:r>
    </w:p>
    <w:p w14:paraId="5CD45F2D" w14:textId="56D96649" w:rsidR="00D3356D" w:rsidRDefault="00D3356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_Toc97305969 \h </w:instrText>
      </w:r>
      <w:r>
        <w:fldChar w:fldCharType="separate"/>
      </w:r>
      <w:r>
        <w:t>10</w:t>
      </w:r>
      <w:r>
        <w:fldChar w:fldCharType="end"/>
      </w:r>
    </w:p>
    <w:p w14:paraId="5A542500" w14:textId="74A9BE63" w:rsidR="00D3356D" w:rsidRDefault="00D3356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_Toc97305970 \h </w:instrText>
      </w:r>
      <w:r>
        <w:fldChar w:fldCharType="separate"/>
      </w:r>
      <w:r>
        <w:t>11</w:t>
      </w:r>
      <w:r>
        <w:fldChar w:fldCharType="end"/>
      </w:r>
    </w:p>
    <w:p w14:paraId="691C612A" w14:textId="07AF762E" w:rsidR="00D3356D" w:rsidRDefault="00D3356D">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_Toc97305971 \h </w:instrText>
      </w:r>
      <w:r>
        <w:fldChar w:fldCharType="separate"/>
      </w:r>
      <w:r>
        <w:t>11</w:t>
      </w:r>
      <w:r>
        <w:fldChar w:fldCharType="end"/>
      </w:r>
    </w:p>
    <w:p w14:paraId="00C8853E" w14:textId="1098DD2D" w:rsidR="00D3356D" w:rsidRDefault="00D3356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_Toc97305972 \h </w:instrText>
      </w:r>
      <w:r>
        <w:fldChar w:fldCharType="separate"/>
      </w:r>
      <w:r>
        <w:t>12</w:t>
      </w:r>
      <w:r>
        <w:fldChar w:fldCharType="end"/>
      </w:r>
    </w:p>
    <w:p w14:paraId="27AC4E1A" w14:textId="1B4926FC" w:rsidR="00D3356D" w:rsidRDefault="00D3356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Nnef_Authentication Service API</w:t>
      </w:r>
      <w:r>
        <w:tab/>
      </w:r>
      <w:r>
        <w:fldChar w:fldCharType="begin" w:fldLock="1"/>
      </w:r>
      <w:r>
        <w:instrText xml:space="preserve"> PAGEREF _Toc97305973 \h </w:instrText>
      </w:r>
      <w:r>
        <w:fldChar w:fldCharType="separate"/>
      </w:r>
      <w:r>
        <w:t>12</w:t>
      </w:r>
      <w:r>
        <w:fldChar w:fldCharType="end"/>
      </w:r>
    </w:p>
    <w:p w14:paraId="183D063A" w14:textId="71AAC3DD" w:rsidR="00D3356D" w:rsidRDefault="00D3356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_Toc97305974 \h </w:instrText>
      </w:r>
      <w:r>
        <w:fldChar w:fldCharType="separate"/>
      </w:r>
      <w:r>
        <w:t>12</w:t>
      </w:r>
      <w:r>
        <w:fldChar w:fldCharType="end"/>
      </w:r>
    </w:p>
    <w:p w14:paraId="7824A8AF" w14:textId="619F2C1B" w:rsidR="00D3356D" w:rsidRDefault="00D3356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_Toc97305975 \h </w:instrText>
      </w:r>
      <w:r>
        <w:fldChar w:fldCharType="separate"/>
      </w:r>
      <w:r>
        <w:t>13</w:t>
      </w:r>
      <w:r>
        <w:fldChar w:fldCharType="end"/>
      </w:r>
    </w:p>
    <w:p w14:paraId="31684051" w14:textId="4DF0FE00" w:rsidR="00D3356D" w:rsidRDefault="00D3356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_Toc97305976 \h </w:instrText>
      </w:r>
      <w:r>
        <w:fldChar w:fldCharType="separate"/>
      </w:r>
      <w:r>
        <w:t>13</w:t>
      </w:r>
      <w:r>
        <w:fldChar w:fldCharType="end"/>
      </w:r>
    </w:p>
    <w:p w14:paraId="07783387" w14:textId="2F1B9B70" w:rsidR="00D3356D" w:rsidRDefault="00D3356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_Toc97305977 \h </w:instrText>
      </w:r>
      <w:r>
        <w:fldChar w:fldCharType="separate"/>
      </w:r>
      <w:r>
        <w:t>13</w:t>
      </w:r>
      <w:r>
        <w:fldChar w:fldCharType="end"/>
      </w:r>
    </w:p>
    <w:p w14:paraId="295D7C30" w14:textId="7B4A0275" w:rsidR="00D3356D" w:rsidRDefault="00D3356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_Toc97305978 \h </w:instrText>
      </w:r>
      <w:r>
        <w:fldChar w:fldCharType="separate"/>
      </w:r>
      <w:r>
        <w:t>13</w:t>
      </w:r>
      <w:r>
        <w:fldChar w:fldCharType="end"/>
      </w:r>
    </w:p>
    <w:p w14:paraId="0272157B" w14:textId="0E38BEA6" w:rsidR="00D3356D" w:rsidRDefault="00D3356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_Toc97305979 \h </w:instrText>
      </w:r>
      <w:r>
        <w:fldChar w:fldCharType="separate"/>
      </w:r>
      <w:r>
        <w:t>13</w:t>
      </w:r>
      <w:r>
        <w:fldChar w:fldCharType="end"/>
      </w:r>
    </w:p>
    <w:p w14:paraId="6DAED391" w14:textId="1B0C1A7F" w:rsidR="00D3356D" w:rsidRDefault="00D3356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_Toc97305980 \h </w:instrText>
      </w:r>
      <w:r>
        <w:fldChar w:fldCharType="separate"/>
      </w:r>
      <w:r>
        <w:t>13</w:t>
      </w:r>
      <w:r>
        <w:fldChar w:fldCharType="end"/>
      </w:r>
    </w:p>
    <w:p w14:paraId="66F7513F" w14:textId="0B2F7F15" w:rsidR="00D3356D" w:rsidRDefault="00D3356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_Toc97305981 \h </w:instrText>
      </w:r>
      <w:r>
        <w:fldChar w:fldCharType="separate"/>
      </w:r>
      <w:r>
        <w:t>13</w:t>
      </w:r>
      <w:r>
        <w:fldChar w:fldCharType="end"/>
      </w:r>
    </w:p>
    <w:p w14:paraId="38F4BA20" w14:textId="03F314A4" w:rsidR="00D3356D" w:rsidRDefault="00D3356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_Toc97305982 \h </w:instrText>
      </w:r>
      <w:r>
        <w:fldChar w:fldCharType="separate"/>
      </w:r>
      <w:r>
        <w:t>13</w:t>
      </w:r>
      <w:r>
        <w:fldChar w:fldCharType="end"/>
      </w:r>
    </w:p>
    <w:p w14:paraId="1F95281B" w14:textId="453E39A0" w:rsidR="00D3356D" w:rsidRDefault="00D3356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_Toc97305983 \h </w:instrText>
      </w:r>
      <w:r>
        <w:fldChar w:fldCharType="separate"/>
      </w:r>
      <w:r>
        <w:t>14</w:t>
      </w:r>
      <w:r>
        <w:fldChar w:fldCharType="end"/>
      </w:r>
    </w:p>
    <w:p w14:paraId="38305C6A" w14:textId="2E2D8487" w:rsidR="00D3356D" w:rsidRDefault="00D3356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_Toc97305984 \h </w:instrText>
      </w:r>
      <w:r>
        <w:fldChar w:fldCharType="separate"/>
      </w:r>
      <w:r>
        <w:t>14</w:t>
      </w:r>
      <w:r>
        <w:fldChar w:fldCharType="end"/>
      </w:r>
    </w:p>
    <w:p w14:paraId="325628B9" w14:textId="3646FFBE" w:rsidR="00D3356D" w:rsidRDefault="00D3356D">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_Toc97305985 \h </w:instrText>
      </w:r>
      <w:r>
        <w:fldChar w:fldCharType="separate"/>
      </w:r>
      <w:r>
        <w:t>14</w:t>
      </w:r>
      <w:r>
        <w:fldChar w:fldCharType="end"/>
      </w:r>
    </w:p>
    <w:p w14:paraId="2E650F5C" w14:textId="3E6EC073" w:rsidR="00D3356D" w:rsidRDefault="00D3356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_Toc97305986 \h </w:instrText>
      </w:r>
      <w:r>
        <w:fldChar w:fldCharType="separate"/>
      </w:r>
      <w:r>
        <w:t>14</w:t>
      </w:r>
      <w:r>
        <w:fldChar w:fldCharType="end"/>
      </w:r>
    </w:p>
    <w:p w14:paraId="760B0134" w14:textId="09EB5F30" w:rsidR="00D3356D" w:rsidRDefault="00D3356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_Toc97305987 \h </w:instrText>
      </w:r>
      <w:r>
        <w:fldChar w:fldCharType="separate"/>
      </w:r>
      <w:r>
        <w:t>15</w:t>
      </w:r>
      <w:r>
        <w:fldChar w:fldCharType="end"/>
      </w:r>
    </w:p>
    <w:p w14:paraId="1F3A1E5B" w14:textId="3C9134AC" w:rsidR="00D3356D" w:rsidRDefault="00D3356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_Toc97305988 \h </w:instrText>
      </w:r>
      <w:r>
        <w:fldChar w:fldCharType="separate"/>
      </w:r>
      <w:r>
        <w:t>16</w:t>
      </w:r>
      <w:r>
        <w:fldChar w:fldCharType="end"/>
      </w:r>
    </w:p>
    <w:p w14:paraId="13AB4348" w14:textId="172E974F" w:rsidR="00D3356D" w:rsidRDefault="00D3356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_Toc97305989 \h </w:instrText>
      </w:r>
      <w:r>
        <w:fldChar w:fldCharType="separate"/>
      </w:r>
      <w:r>
        <w:t>16</w:t>
      </w:r>
      <w:r>
        <w:fldChar w:fldCharType="end"/>
      </w:r>
    </w:p>
    <w:p w14:paraId="2C40D9CE" w14:textId="4A1F387E" w:rsidR="00D3356D" w:rsidRDefault="00D3356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Authentication Notification</w:t>
      </w:r>
      <w:r>
        <w:tab/>
      </w:r>
      <w:r>
        <w:fldChar w:fldCharType="begin" w:fldLock="1"/>
      </w:r>
      <w:r>
        <w:instrText xml:space="preserve"> PAGEREF _Toc97305990 \h </w:instrText>
      </w:r>
      <w:r>
        <w:fldChar w:fldCharType="separate"/>
      </w:r>
      <w:r>
        <w:t>16</w:t>
      </w:r>
      <w:r>
        <w:fldChar w:fldCharType="end"/>
      </w:r>
    </w:p>
    <w:p w14:paraId="4EF07399" w14:textId="32160282" w:rsidR="00D3356D" w:rsidRDefault="00D3356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_Toc97305991 \h </w:instrText>
      </w:r>
      <w:r>
        <w:fldChar w:fldCharType="separate"/>
      </w:r>
      <w:r>
        <w:t>16</w:t>
      </w:r>
      <w:r>
        <w:fldChar w:fldCharType="end"/>
      </w:r>
    </w:p>
    <w:p w14:paraId="798FA486" w14:textId="4CE5C8F9" w:rsidR="00D3356D" w:rsidRDefault="00D3356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_Toc97305992 \h </w:instrText>
      </w:r>
      <w:r>
        <w:fldChar w:fldCharType="separate"/>
      </w:r>
      <w:r>
        <w:t>16</w:t>
      </w:r>
      <w:r>
        <w:fldChar w:fldCharType="end"/>
      </w:r>
    </w:p>
    <w:p w14:paraId="16A790C2" w14:textId="3E43EF41" w:rsidR="00D3356D" w:rsidRDefault="00D3356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_Toc97305993 \h </w:instrText>
      </w:r>
      <w:r>
        <w:fldChar w:fldCharType="separate"/>
      </w:r>
      <w:r>
        <w:t>16</w:t>
      </w:r>
      <w:r>
        <w:fldChar w:fldCharType="end"/>
      </w:r>
    </w:p>
    <w:p w14:paraId="3569217E" w14:textId="1469AC6A" w:rsidR="00D3356D" w:rsidRDefault="00D3356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_Toc97305994 \h </w:instrText>
      </w:r>
      <w:r>
        <w:fldChar w:fldCharType="separate"/>
      </w:r>
      <w:r>
        <w:t>17</w:t>
      </w:r>
      <w:r>
        <w:fldChar w:fldCharType="end"/>
      </w:r>
    </w:p>
    <w:p w14:paraId="1D36AF66" w14:textId="6E7E7309" w:rsidR="00D3356D" w:rsidRDefault="00D3356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_Toc97305995 \h </w:instrText>
      </w:r>
      <w:r>
        <w:fldChar w:fldCharType="separate"/>
      </w:r>
      <w:r>
        <w:t>17</w:t>
      </w:r>
      <w:r>
        <w:fldChar w:fldCharType="end"/>
      </w:r>
    </w:p>
    <w:p w14:paraId="55F3A09D" w14:textId="74A33C2C" w:rsidR="00D3356D" w:rsidRDefault="00D3356D">
      <w:pPr>
        <w:pStyle w:val="TOC4"/>
        <w:rPr>
          <w:rFonts w:asciiTheme="minorHAnsi" w:eastAsiaTheme="minorEastAsia" w:hAnsiTheme="minorHAnsi" w:cstheme="minorBidi"/>
          <w:sz w:val="22"/>
          <w:szCs w:val="22"/>
          <w:lang w:eastAsia="en-GB"/>
        </w:rPr>
      </w:pPr>
      <w:r w:rsidRPr="00D3356D">
        <w:t>6.1.6.2</w:t>
      </w:r>
      <w:r w:rsidRPr="00D3356D">
        <w:rPr>
          <w:rFonts w:asciiTheme="minorHAnsi" w:eastAsiaTheme="minorEastAsia" w:hAnsiTheme="minorHAnsi" w:cstheme="minorBidi"/>
          <w:sz w:val="22"/>
          <w:szCs w:val="22"/>
          <w:lang w:eastAsia="en-GB"/>
        </w:rPr>
        <w:tab/>
      </w:r>
      <w:r w:rsidRPr="006D688C">
        <w:rPr>
          <w:lang w:val="en-US"/>
        </w:rPr>
        <w:t>Structured data types</w:t>
      </w:r>
      <w:r>
        <w:tab/>
      </w:r>
      <w:r>
        <w:fldChar w:fldCharType="begin" w:fldLock="1"/>
      </w:r>
      <w:r>
        <w:instrText xml:space="preserve"> PAGEREF _Toc97305996 \h </w:instrText>
      </w:r>
      <w:r>
        <w:fldChar w:fldCharType="separate"/>
      </w:r>
      <w:r>
        <w:t>18</w:t>
      </w:r>
      <w:r>
        <w:fldChar w:fldCharType="end"/>
      </w:r>
    </w:p>
    <w:p w14:paraId="7E658897" w14:textId="0524BE5D" w:rsidR="00D3356D" w:rsidRDefault="00D3356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_Toc97305997 \h </w:instrText>
      </w:r>
      <w:r>
        <w:fldChar w:fldCharType="separate"/>
      </w:r>
      <w:r>
        <w:t>18</w:t>
      </w:r>
      <w:r>
        <w:fldChar w:fldCharType="end"/>
      </w:r>
    </w:p>
    <w:p w14:paraId="1835F5BB" w14:textId="15907C22" w:rsidR="00D3356D" w:rsidRDefault="00D3356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_Toc97305998 \h </w:instrText>
      </w:r>
      <w:r>
        <w:fldChar w:fldCharType="separate"/>
      </w:r>
      <w:r>
        <w:t>19</w:t>
      </w:r>
      <w:r>
        <w:fldChar w:fldCharType="end"/>
      </w:r>
    </w:p>
    <w:p w14:paraId="6920B78F" w14:textId="2AE3D692" w:rsidR="00D3356D" w:rsidRDefault="00D3356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AuthNotification</w:t>
      </w:r>
      <w:r>
        <w:tab/>
      </w:r>
      <w:r>
        <w:fldChar w:fldCharType="begin" w:fldLock="1"/>
      </w:r>
      <w:r>
        <w:instrText xml:space="preserve"> PAGEREF _Toc97305999 \h </w:instrText>
      </w:r>
      <w:r>
        <w:fldChar w:fldCharType="separate"/>
      </w:r>
      <w:r>
        <w:t>20</w:t>
      </w:r>
      <w:r>
        <w:fldChar w:fldCharType="end"/>
      </w:r>
    </w:p>
    <w:p w14:paraId="272EE4BC" w14:textId="0FF776A8" w:rsidR="00D3356D" w:rsidRDefault="00D3356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UAVAuthResponse</w:t>
      </w:r>
      <w:r>
        <w:tab/>
      </w:r>
      <w:r>
        <w:fldChar w:fldCharType="begin" w:fldLock="1"/>
      </w:r>
      <w:r>
        <w:instrText xml:space="preserve"> PAGEREF _Toc97306000 \h </w:instrText>
      </w:r>
      <w:r>
        <w:fldChar w:fldCharType="separate"/>
      </w:r>
      <w:r>
        <w:t>20</w:t>
      </w:r>
      <w:r>
        <w:fldChar w:fldCharType="end"/>
      </w:r>
    </w:p>
    <w:p w14:paraId="4D09B678" w14:textId="54BEFEF4" w:rsidR="00D3356D" w:rsidRDefault="00D3356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UAVAuthFailure</w:t>
      </w:r>
      <w:r>
        <w:tab/>
      </w:r>
      <w:r>
        <w:fldChar w:fldCharType="begin" w:fldLock="1"/>
      </w:r>
      <w:r>
        <w:instrText xml:space="preserve"> PAGEREF _Toc97306001 \h </w:instrText>
      </w:r>
      <w:r>
        <w:fldChar w:fldCharType="separate"/>
      </w:r>
      <w:r>
        <w:t>21</w:t>
      </w:r>
      <w:r>
        <w:fldChar w:fldCharType="end"/>
      </w:r>
    </w:p>
    <w:p w14:paraId="08A9FFF3" w14:textId="3DF5B368" w:rsidR="00D3356D" w:rsidRDefault="00D3356D">
      <w:pPr>
        <w:pStyle w:val="TOC4"/>
        <w:rPr>
          <w:rFonts w:asciiTheme="minorHAnsi" w:eastAsiaTheme="minorEastAsia" w:hAnsiTheme="minorHAnsi" w:cstheme="minorBidi"/>
          <w:sz w:val="22"/>
          <w:szCs w:val="22"/>
          <w:lang w:eastAsia="en-GB"/>
        </w:rPr>
      </w:pPr>
      <w:r w:rsidRPr="00D3356D">
        <w:t>6.1.6.3</w:t>
      </w:r>
      <w:r w:rsidRPr="00D3356D">
        <w:rPr>
          <w:rFonts w:asciiTheme="minorHAnsi" w:eastAsiaTheme="minorEastAsia" w:hAnsiTheme="minorHAnsi" w:cstheme="minorBidi"/>
          <w:sz w:val="22"/>
          <w:szCs w:val="22"/>
          <w:lang w:eastAsia="en-GB"/>
        </w:rPr>
        <w:tab/>
      </w:r>
      <w:r w:rsidRPr="006D688C">
        <w:rPr>
          <w:lang w:val="en-US"/>
        </w:rPr>
        <w:t>Simple data types and enumerations</w:t>
      </w:r>
      <w:r>
        <w:tab/>
      </w:r>
      <w:r>
        <w:fldChar w:fldCharType="begin" w:fldLock="1"/>
      </w:r>
      <w:r>
        <w:instrText xml:space="preserve"> PAGEREF _Toc97306002 \h </w:instrText>
      </w:r>
      <w:r>
        <w:fldChar w:fldCharType="separate"/>
      </w:r>
      <w:r>
        <w:t>21</w:t>
      </w:r>
      <w:r>
        <w:fldChar w:fldCharType="end"/>
      </w:r>
    </w:p>
    <w:p w14:paraId="7CCCC565" w14:textId="6A47106D" w:rsidR="00D3356D" w:rsidRDefault="00D3356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_Toc97306003 \h </w:instrText>
      </w:r>
      <w:r>
        <w:fldChar w:fldCharType="separate"/>
      </w:r>
      <w:r>
        <w:t>21</w:t>
      </w:r>
      <w:r>
        <w:fldChar w:fldCharType="end"/>
      </w:r>
    </w:p>
    <w:p w14:paraId="56BDB5C4" w14:textId="7272335C" w:rsidR="00D3356D" w:rsidRDefault="00D3356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_Toc97306004 \h </w:instrText>
      </w:r>
      <w:r>
        <w:fldChar w:fldCharType="separate"/>
      </w:r>
      <w:r>
        <w:t>21</w:t>
      </w:r>
      <w:r>
        <w:fldChar w:fldCharType="end"/>
      </w:r>
    </w:p>
    <w:p w14:paraId="46F306A1" w14:textId="31DBFB0B" w:rsidR="00D3356D" w:rsidRDefault="00D3356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_Toc97306005 \h </w:instrText>
      </w:r>
      <w:r>
        <w:fldChar w:fldCharType="separate"/>
      </w:r>
      <w:r>
        <w:t>21</w:t>
      </w:r>
      <w:r>
        <w:fldChar w:fldCharType="end"/>
      </w:r>
    </w:p>
    <w:p w14:paraId="745233F0" w14:textId="1398B74E" w:rsidR="00D3356D" w:rsidRDefault="00D3356D">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_Toc97306006 \h </w:instrText>
      </w:r>
      <w:r>
        <w:fldChar w:fldCharType="separate"/>
      </w:r>
      <w:r>
        <w:t>21</w:t>
      </w:r>
      <w:r>
        <w:fldChar w:fldCharType="end"/>
      </w:r>
    </w:p>
    <w:p w14:paraId="109F7C25" w14:textId="11BF392F" w:rsidR="00D3356D" w:rsidRDefault="00D3356D">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_Toc97306007 \h </w:instrText>
      </w:r>
      <w:r>
        <w:fldChar w:fldCharType="separate"/>
      </w:r>
      <w:r>
        <w:t>22</w:t>
      </w:r>
      <w:r>
        <w:fldChar w:fldCharType="end"/>
      </w:r>
    </w:p>
    <w:p w14:paraId="516A57F4" w14:textId="6FE1899B" w:rsidR="00D3356D" w:rsidRDefault="00D3356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_Toc97306008 \h </w:instrText>
      </w:r>
      <w:r>
        <w:fldChar w:fldCharType="separate"/>
      </w:r>
      <w:r>
        <w:t>22</w:t>
      </w:r>
      <w:r>
        <w:fldChar w:fldCharType="end"/>
      </w:r>
    </w:p>
    <w:p w14:paraId="77BD148A" w14:textId="53627D72" w:rsidR="00D3356D" w:rsidRDefault="00D3356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_Toc97306009 \h </w:instrText>
      </w:r>
      <w:r>
        <w:fldChar w:fldCharType="separate"/>
      </w:r>
      <w:r>
        <w:t>22</w:t>
      </w:r>
      <w:r>
        <w:fldChar w:fldCharType="end"/>
      </w:r>
    </w:p>
    <w:p w14:paraId="2BC9D75D" w14:textId="2F35DBD4" w:rsidR="00D3356D" w:rsidRDefault="00D3356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_Toc97306010 \h </w:instrText>
      </w:r>
      <w:r>
        <w:fldChar w:fldCharType="separate"/>
      </w:r>
      <w:r>
        <w:t>22</w:t>
      </w:r>
      <w:r>
        <w:fldChar w:fldCharType="end"/>
      </w:r>
    </w:p>
    <w:p w14:paraId="7957CD8B" w14:textId="6863EA4B" w:rsidR="00D3356D" w:rsidRDefault="00D3356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_Toc97306011 \h </w:instrText>
      </w:r>
      <w:r>
        <w:fldChar w:fldCharType="separate"/>
      </w:r>
      <w:r>
        <w:t>22</w:t>
      </w:r>
      <w:r>
        <w:fldChar w:fldCharType="end"/>
      </w:r>
    </w:p>
    <w:p w14:paraId="387547A1" w14:textId="6B2BE386" w:rsidR="00D3356D" w:rsidRDefault="00D3356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_Toc97306012 \h </w:instrText>
      </w:r>
      <w:r>
        <w:fldChar w:fldCharType="separate"/>
      </w:r>
      <w:r>
        <w:t>22</w:t>
      </w:r>
      <w:r>
        <w:fldChar w:fldCharType="end"/>
      </w:r>
    </w:p>
    <w:p w14:paraId="0649C854" w14:textId="19596C07" w:rsidR="00D3356D" w:rsidRDefault="00D3356D" w:rsidP="00D3356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_Toc97306013 \h </w:instrText>
      </w:r>
      <w:r>
        <w:fldChar w:fldCharType="separate"/>
      </w:r>
      <w:r>
        <w:t>24</w:t>
      </w:r>
      <w:r>
        <w:fldChar w:fldCharType="end"/>
      </w:r>
    </w:p>
    <w:p w14:paraId="5796F403" w14:textId="35FA1978" w:rsidR="00D3356D" w:rsidRDefault="00D3356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_Toc97306014 \h </w:instrText>
      </w:r>
      <w:r>
        <w:fldChar w:fldCharType="separate"/>
      </w:r>
      <w:r>
        <w:t>24</w:t>
      </w:r>
      <w:r>
        <w:fldChar w:fldCharType="end"/>
      </w:r>
    </w:p>
    <w:p w14:paraId="551C0B74" w14:textId="51DFA973" w:rsidR="00D3356D" w:rsidRDefault="00D3356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Nnef_Authentication API</w:t>
      </w:r>
      <w:r>
        <w:tab/>
      </w:r>
      <w:r>
        <w:fldChar w:fldCharType="begin" w:fldLock="1"/>
      </w:r>
      <w:r>
        <w:instrText xml:space="preserve"> PAGEREF _Toc97306015 \h </w:instrText>
      </w:r>
      <w:r>
        <w:fldChar w:fldCharType="separate"/>
      </w:r>
      <w:r>
        <w:t>24</w:t>
      </w:r>
      <w:r>
        <w:fldChar w:fldCharType="end"/>
      </w:r>
    </w:p>
    <w:p w14:paraId="2FF03E5A" w14:textId="79C03A83" w:rsidR="00D3356D" w:rsidRDefault="00D3356D" w:rsidP="00D3356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_Toc97306016 \h </w:instrText>
      </w:r>
      <w:r>
        <w:fldChar w:fldCharType="separate"/>
      </w:r>
      <w:r>
        <w:t>28</w:t>
      </w:r>
      <w:r>
        <w:fldChar w:fldCharType="end"/>
      </w:r>
    </w:p>
    <w:p w14:paraId="76595986" w14:textId="2E94DB0A" w:rsidR="006B6A95" w:rsidRPr="007B600E" w:rsidRDefault="001D030C" w:rsidP="00716742">
      <w:pPr>
        <w:pStyle w:val="TOC8"/>
      </w:pPr>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D3356D">
      <w:pPr>
        <w:pStyle w:val="Heading1"/>
      </w:pPr>
      <w:bookmarkStart w:id="15" w:name="foreword"/>
      <w:bookmarkStart w:id="16" w:name="_Toc70168758"/>
      <w:bookmarkStart w:id="17" w:name="_Toc94083846"/>
      <w:bookmarkStart w:id="18" w:name="_Toc97305953"/>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D3356D">
      <w:pPr>
        <w:pStyle w:val="Heading1"/>
      </w:pPr>
      <w:r w:rsidRPr="004D3578">
        <w:br w:type="page"/>
      </w:r>
      <w:bookmarkStart w:id="21" w:name="scope"/>
      <w:bookmarkStart w:id="22" w:name="_Toc70168759"/>
      <w:bookmarkStart w:id="23" w:name="_Toc94083847"/>
      <w:bookmarkStart w:id="24" w:name="_Toc97305954"/>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D3356D">
      <w:pPr>
        <w:pStyle w:val="Heading1"/>
      </w:pPr>
      <w:bookmarkStart w:id="25" w:name="references"/>
      <w:bookmarkStart w:id="26" w:name="_Toc70168760"/>
      <w:bookmarkStart w:id="27" w:name="_Toc94083848"/>
      <w:bookmarkStart w:id="28" w:name="_Toc97305955"/>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D3356D">
      <w:pPr>
        <w:pStyle w:val="Heading1"/>
      </w:pPr>
      <w:bookmarkStart w:id="30" w:name="definitions"/>
      <w:bookmarkStart w:id="31" w:name="_Toc70168761"/>
      <w:bookmarkStart w:id="32" w:name="_Toc94083849"/>
      <w:bookmarkStart w:id="33" w:name="_Toc97305956"/>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D3356D">
      <w:pPr>
        <w:pStyle w:val="Heading2"/>
      </w:pPr>
      <w:bookmarkStart w:id="34" w:name="_Toc70168762"/>
      <w:bookmarkStart w:id="35" w:name="_Toc94083850"/>
      <w:bookmarkStart w:id="36" w:name="_Toc97305957"/>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D3356D">
      <w:pPr>
        <w:pStyle w:val="Heading2"/>
      </w:pPr>
      <w:bookmarkStart w:id="37" w:name="_Toc70168763"/>
      <w:bookmarkStart w:id="38" w:name="_Toc94083851"/>
      <w:bookmarkStart w:id="39" w:name="_Toc97305958"/>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D3356D">
      <w:pPr>
        <w:pStyle w:val="Heading2"/>
      </w:pPr>
      <w:bookmarkStart w:id="40" w:name="_Toc70168764"/>
      <w:bookmarkStart w:id="41" w:name="_Toc94083852"/>
      <w:bookmarkStart w:id="42" w:name="_Toc97305959"/>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D3356D">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97305960"/>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D3356D">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97305961"/>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5pt" o:ole="">
            <v:imagedata r:id="rId15" o:title=""/>
          </v:shape>
          <o:OLEObject Type="Embed" ProgID="Visio.Drawing.15" ShapeID="_x0000_i1027" DrawAspect="Content" ObjectID="_1709133205"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D3356D">
      <w:pPr>
        <w:pStyle w:val="Heading1"/>
      </w:pPr>
      <w:bookmarkStart w:id="61" w:name="_Toc510696585"/>
      <w:bookmarkStart w:id="62" w:name="_Toc35971377"/>
      <w:bookmarkStart w:id="63" w:name="_Toc63347604"/>
      <w:bookmarkStart w:id="64" w:name="_Toc70168767"/>
      <w:bookmarkStart w:id="65" w:name="_Toc94083855"/>
      <w:bookmarkStart w:id="66" w:name="_Toc97305962"/>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D3356D">
      <w:pPr>
        <w:pStyle w:val="Heading2"/>
      </w:pPr>
      <w:bookmarkStart w:id="67" w:name="_Toc510696586"/>
      <w:bookmarkStart w:id="68" w:name="_Toc35971378"/>
      <w:bookmarkStart w:id="69" w:name="_Toc63347605"/>
      <w:bookmarkStart w:id="70" w:name="_Toc70168768"/>
      <w:bookmarkStart w:id="71" w:name="_Toc94083856"/>
      <w:bookmarkStart w:id="72" w:name="_Toc97305963"/>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56828089" w:rsidR="00904370" w:rsidRDefault="00904370" w:rsidP="00D3356D">
      <w:pPr>
        <w:pStyle w:val="Heading2"/>
      </w:pPr>
      <w:bookmarkStart w:id="73" w:name="_Toc510696587"/>
      <w:bookmarkStart w:id="74" w:name="_Toc35971379"/>
      <w:bookmarkStart w:id="75" w:name="_Toc63347606"/>
      <w:bookmarkStart w:id="76" w:name="_Toc70168769"/>
      <w:bookmarkStart w:id="77" w:name="_Toc94083857"/>
      <w:bookmarkStart w:id="78" w:name="_Toc97305964"/>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D3356D">
      <w:pPr>
        <w:pStyle w:val="Heading3"/>
      </w:pPr>
      <w:bookmarkStart w:id="79" w:name="_Toc97305965"/>
      <w:r w:rsidRPr="002C1949">
        <w:t>5.2.1</w:t>
      </w:r>
      <w:r w:rsidRPr="002C1949">
        <w:tab/>
        <w:t>Service Description</w:t>
      </w:r>
      <w:bookmarkEnd w:id="7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D3356D">
      <w:pPr>
        <w:pStyle w:val="Heading3"/>
      </w:pPr>
      <w:bookmarkStart w:id="80" w:name="_Toc97305966"/>
      <w:r w:rsidRPr="002C1949">
        <w:t>5.2.2</w:t>
      </w:r>
      <w:r w:rsidRPr="002C1949">
        <w:tab/>
        <w:t>Service Operations</w:t>
      </w:r>
      <w:bookmarkEnd w:id="80"/>
    </w:p>
    <w:p w14:paraId="44A28554" w14:textId="5F38ACFA" w:rsidR="000E0E88" w:rsidRPr="00AA5F88" w:rsidRDefault="000E0E88" w:rsidP="00D3356D">
      <w:pPr>
        <w:pStyle w:val="Heading4"/>
      </w:pPr>
      <w:bookmarkStart w:id="81" w:name="_Toc97305967"/>
      <w:r w:rsidRPr="002C1949">
        <w:t>5.2.2.1</w:t>
      </w:r>
      <w:r w:rsidRPr="002C1949">
        <w:tab/>
        <w:t>Introduction</w:t>
      </w:r>
      <w:bookmarkEnd w:id="8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D3356D">
      <w:pPr>
        <w:pStyle w:val="Heading4"/>
      </w:pPr>
      <w:bookmarkStart w:id="82" w:name="_Toc97305968"/>
      <w:r w:rsidRPr="002C1949">
        <w:lastRenderedPageBreak/>
        <w:t>5.2.2.2</w:t>
      </w:r>
      <w:r w:rsidRPr="002C1949">
        <w:tab/>
        <w:t>Authenticate</w:t>
      </w:r>
      <w:r w:rsidR="00582A8D" w:rsidRPr="002C1949">
        <w:t>Authorize</w:t>
      </w:r>
      <w:r w:rsidRPr="002C1949">
        <w:t xml:space="preserve"> Service Operation</w:t>
      </w:r>
      <w:bookmarkEnd w:id="82"/>
    </w:p>
    <w:p w14:paraId="0D7ED2F6" w14:textId="60B37744" w:rsidR="000E0E88" w:rsidRPr="00AA5F88" w:rsidRDefault="000E0E88" w:rsidP="00D3356D">
      <w:pPr>
        <w:pStyle w:val="Heading5"/>
      </w:pPr>
      <w:bookmarkStart w:id="83" w:name="_Toc97305969"/>
      <w:r w:rsidRPr="002C1949">
        <w:t>5.2.2.2.1</w:t>
      </w:r>
      <w:r w:rsidRPr="002C1949">
        <w:tab/>
        <w:t>General</w:t>
      </w:r>
      <w:bookmarkEnd w:id="83"/>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5pt;height:109pt" o:ole="">
            <v:imagedata r:id="rId17" o:title=""/>
          </v:shape>
          <o:OLEObject Type="Embed" ProgID="Visio.Drawing.11" ShapeID="_x0000_i1028" DrawAspect="Content" ObjectID="_1709133206"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D3356D">
      <w:pPr>
        <w:pStyle w:val="Heading4"/>
      </w:pPr>
      <w:bookmarkStart w:id="84" w:name="_Toc18837096"/>
      <w:bookmarkStart w:id="85" w:name="_Toc22039906"/>
      <w:bookmarkStart w:id="86" w:name="_Toc22625360"/>
      <w:bookmarkStart w:id="87" w:name="_Toc25075688"/>
      <w:bookmarkStart w:id="88" w:name="_Toc26198907"/>
      <w:bookmarkStart w:id="89" w:name="_Toc34167784"/>
      <w:bookmarkStart w:id="90" w:name="_Toc34737247"/>
      <w:bookmarkStart w:id="91" w:name="_Toc34737344"/>
      <w:bookmarkStart w:id="92" w:name="_Toc34737527"/>
      <w:bookmarkStart w:id="93" w:name="_Toc34738496"/>
      <w:bookmarkStart w:id="94" w:name="_Toc34748800"/>
      <w:bookmarkStart w:id="95" w:name="_Toc36462359"/>
      <w:bookmarkStart w:id="96" w:name="_Toc43206570"/>
      <w:bookmarkStart w:id="97" w:name="_Toc45030938"/>
      <w:bookmarkStart w:id="98" w:name="_Toc56516067"/>
      <w:bookmarkStart w:id="99" w:name="_Toc58594192"/>
      <w:bookmarkStart w:id="100" w:name="_Toc67685414"/>
      <w:bookmarkStart w:id="101" w:name="_Toc94083858"/>
      <w:bookmarkStart w:id="102" w:name="_Toc97305970"/>
      <w:r>
        <w:t>5.2.2.3</w:t>
      </w:r>
      <w:r>
        <w:tab/>
      </w:r>
      <w:r w:rsidR="006A5B98">
        <w:t>Auth</w:t>
      </w:r>
      <w:r>
        <w:t>Notify Service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BEB2BD5" w14:textId="53B02AF2" w:rsidR="00B95C06" w:rsidRDefault="00B95C06" w:rsidP="00D3356D">
      <w:pPr>
        <w:pStyle w:val="Heading5"/>
      </w:pPr>
      <w:bookmarkStart w:id="103" w:name="_Toc18837097"/>
      <w:bookmarkStart w:id="104" w:name="_Toc22039907"/>
      <w:bookmarkStart w:id="105" w:name="_Toc22625361"/>
      <w:bookmarkStart w:id="106" w:name="_Toc25075689"/>
      <w:bookmarkStart w:id="107" w:name="_Toc26198908"/>
      <w:bookmarkStart w:id="108" w:name="_Toc34167785"/>
      <w:bookmarkStart w:id="109" w:name="_Toc34737248"/>
      <w:bookmarkStart w:id="110" w:name="_Toc34737345"/>
      <w:bookmarkStart w:id="111" w:name="_Toc34737528"/>
      <w:bookmarkStart w:id="112" w:name="_Toc34738497"/>
      <w:bookmarkStart w:id="113" w:name="_Toc34748801"/>
      <w:bookmarkStart w:id="114" w:name="_Toc36462360"/>
      <w:bookmarkStart w:id="115" w:name="_Toc43206571"/>
      <w:bookmarkStart w:id="116" w:name="_Toc45030939"/>
      <w:bookmarkStart w:id="117" w:name="_Toc56516068"/>
      <w:bookmarkStart w:id="118" w:name="_Toc58594193"/>
      <w:bookmarkStart w:id="119" w:name="_Toc67685415"/>
      <w:bookmarkStart w:id="120" w:name="_Toc94083859"/>
      <w:bookmarkStart w:id="121" w:name="_Toc97305971"/>
      <w:r>
        <w:t>5.2.2.3.1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6pt;height:106.5pt" o:ole="">
            <v:imagedata r:id="rId19" o:title=""/>
          </v:shape>
          <o:OLEObject Type="Embed" ProgID="Visio.Drawing.11" ShapeID="_x0000_i1029" DrawAspect="Content" ObjectID="_1709133207"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lastRenderedPageBreak/>
        <w:t>- serviceLevelId 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D3356D">
      <w:pPr>
        <w:pStyle w:val="Heading1"/>
      </w:pPr>
      <w:bookmarkStart w:id="122" w:name="_Toc510696597"/>
      <w:bookmarkStart w:id="123" w:name="_Toc35971389"/>
      <w:bookmarkStart w:id="124" w:name="_Toc63347616"/>
      <w:bookmarkStart w:id="125" w:name="_Toc70168779"/>
      <w:bookmarkStart w:id="126" w:name="_Toc94083860"/>
      <w:bookmarkStart w:id="127" w:name="_Toc97305972"/>
      <w:r>
        <w:t>6</w:t>
      </w:r>
      <w:r>
        <w:tab/>
        <w:t>API Definitions</w:t>
      </w:r>
      <w:bookmarkEnd w:id="122"/>
      <w:bookmarkEnd w:id="123"/>
      <w:bookmarkEnd w:id="124"/>
      <w:bookmarkEnd w:id="125"/>
      <w:bookmarkEnd w:id="126"/>
      <w:bookmarkEnd w:id="127"/>
    </w:p>
    <w:p w14:paraId="347CEB8E" w14:textId="44F93CE7" w:rsidR="00904370" w:rsidRDefault="00904370" w:rsidP="00D3356D">
      <w:pPr>
        <w:pStyle w:val="Heading2"/>
      </w:pPr>
      <w:bookmarkStart w:id="128" w:name="_Toc510696598"/>
      <w:bookmarkStart w:id="129" w:name="_Toc35971390"/>
      <w:bookmarkStart w:id="130" w:name="_Toc63347617"/>
      <w:bookmarkStart w:id="131" w:name="_Toc70168780"/>
      <w:bookmarkStart w:id="132" w:name="_Toc94083861"/>
      <w:bookmarkStart w:id="133" w:name="_Toc97305973"/>
      <w:r>
        <w:t>6.1</w:t>
      </w:r>
      <w:r>
        <w:tab/>
      </w:r>
      <w:r w:rsidR="00971D89" w:rsidRPr="00971D89">
        <w:t>Nnef_Auth</w:t>
      </w:r>
      <w:r w:rsidR="00020D87">
        <w:t>entication</w:t>
      </w:r>
      <w:r>
        <w:t xml:space="preserve"> Service API</w:t>
      </w:r>
      <w:bookmarkEnd w:id="128"/>
      <w:bookmarkEnd w:id="129"/>
      <w:bookmarkEnd w:id="130"/>
      <w:bookmarkEnd w:id="131"/>
      <w:bookmarkEnd w:id="132"/>
      <w:bookmarkEnd w:id="133"/>
    </w:p>
    <w:p w14:paraId="47D242C0" w14:textId="77777777" w:rsidR="00904370" w:rsidRDefault="00904370" w:rsidP="00D3356D">
      <w:pPr>
        <w:pStyle w:val="Heading3"/>
      </w:pPr>
      <w:bookmarkStart w:id="134" w:name="_Toc510696599"/>
      <w:bookmarkStart w:id="135" w:name="_Toc35971391"/>
      <w:bookmarkStart w:id="136" w:name="_Toc63347618"/>
      <w:bookmarkStart w:id="137" w:name="_Toc70168781"/>
      <w:bookmarkStart w:id="138" w:name="_Toc94083862"/>
      <w:bookmarkStart w:id="139" w:name="_Toc97305974"/>
      <w:r>
        <w:t>6.1.1</w:t>
      </w:r>
      <w:r>
        <w:tab/>
        <w:t>Introduction</w:t>
      </w:r>
      <w:bookmarkEnd w:id="134"/>
      <w:bookmarkEnd w:id="135"/>
      <w:bookmarkEnd w:id="136"/>
      <w:bookmarkEnd w:id="137"/>
      <w:bookmarkEnd w:id="138"/>
      <w:bookmarkEnd w:id="139"/>
    </w:p>
    <w:p w14:paraId="04F698A9" w14:textId="54855B17" w:rsidR="00904370" w:rsidRDefault="00904370" w:rsidP="00904370">
      <w:pPr>
        <w:rPr>
          <w:noProof/>
          <w:lang w:eastAsia="zh-CN"/>
        </w:rPr>
      </w:pPr>
      <w:bookmarkStart w:id="14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D3356D">
      <w:pPr>
        <w:pStyle w:val="Heading3"/>
      </w:pPr>
      <w:bookmarkStart w:id="141" w:name="_Toc35971392"/>
      <w:bookmarkStart w:id="142" w:name="_Toc63347619"/>
      <w:bookmarkStart w:id="143" w:name="_Toc70168782"/>
      <w:bookmarkStart w:id="144" w:name="_Toc94083863"/>
      <w:bookmarkStart w:id="145" w:name="_Toc97305975"/>
      <w:r>
        <w:lastRenderedPageBreak/>
        <w:t>6.1.2</w:t>
      </w:r>
      <w:r>
        <w:tab/>
        <w:t>Usage of HTTP</w:t>
      </w:r>
      <w:bookmarkEnd w:id="140"/>
      <w:bookmarkEnd w:id="141"/>
      <w:bookmarkEnd w:id="142"/>
      <w:bookmarkEnd w:id="143"/>
      <w:bookmarkEnd w:id="144"/>
      <w:bookmarkEnd w:id="145"/>
    </w:p>
    <w:p w14:paraId="1390A0D7" w14:textId="77777777" w:rsidR="00904370" w:rsidRPr="000C5200" w:rsidRDefault="00904370" w:rsidP="00D3356D">
      <w:pPr>
        <w:pStyle w:val="Heading4"/>
      </w:pPr>
      <w:bookmarkStart w:id="146" w:name="_Toc510696601"/>
      <w:bookmarkStart w:id="147" w:name="_Toc35971393"/>
      <w:bookmarkStart w:id="148" w:name="_Toc63347620"/>
      <w:bookmarkStart w:id="149" w:name="_Toc70168783"/>
      <w:bookmarkStart w:id="150" w:name="_Toc94083864"/>
      <w:bookmarkStart w:id="151" w:name="_Toc97305976"/>
      <w:r>
        <w:t>6.1.2.1</w:t>
      </w:r>
      <w:r>
        <w:tab/>
        <w:t>General</w:t>
      </w:r>
      <w:bookmarkEnd w:id="146"/>
      <w:bookmarkEnd w:id="147"/>
      <w:bookmarkEnd w:id="148"/>
      <w:bookmarkEnd w:id="149"/>
      <w:bookmarkEnd w:id="150"/>
      <w:bookmarkEnd w:id="151"/>
    </w:p>
    <w:p w14:paraId="2A9C26EE" w14:textId="3205C5B8" w:rsidR="00904370" w:rsidRPr="00986E88" w:rsidRDefault="00904370" w:rsidP="00904370">
      <w:pPr>
        <w:rPr>
          <w:noProof/>
        </w:rPr>
      </w:pPr>
      <w:bookmarkStart w:id="152"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D3356D">
      <w:pPr>
        <w:pStyle w:val="Heading4"/>
      </w:pPr>
      <w:bookmarkStart w:id="153" w:name="_Toc35971394"/>
      <w:bookmarkStart w:id="154" w:name="_Toc63347621"/>
      <w:bookmarkStart w:id="155" w:name="_Toc70168784"/>
      <w:bookmarkStart w:id="156" w:name="_Toc94083865"/>
      <w:bookmarkStart w:id="157" w:name="_Toc97305977"/>
      <w:r>
        <w:t>6.1.2.2</w:t>
      </w:r>
      <w:r>
        <w:tab/>
        <w:t>HTTP standard headers</w:t>
      </w:r>
      <w:bookmarkEnd w:id="152"/>
      <w:bookmarkEnd w:id="153"/>
      <w:bookmarkEnd w:id="154"/>
      <w:bookmarkEnd w:id="155"/>
      <w:bookmarkEnd w:id="156"/>
      <w:bookmarkEnd w:id="157"/>
    </w:p>
    <w:p w14:paraId="569F7955" w14:textId="77777777" w:rsidR="00904370" w:rsidRDefault="00904370" w:rsidP="00D3356D">
      <w:pPr>
        <w:pStyle w:val="Heading5"/>
        <w:rPr>
          <w:lang w:eastAsia="zh-CN"/>
        </w:rPr>
      </w:pPr>
      <w:bookmarkStart w:id="158" w:name="_Toc510696603"/>
      <w:bookmarkStart w:id="159" w:name="_Toc35971395"/>
      <w:bookmarkStart w:id="160" w:name="_Toc63347622"/>
      <w:bookmarkStart w:id="161" w:name="_Toc70168785"/>
      <w:bookmarkStart w:id="162" w:name="_Toc94083866"/>
      <w:bookmarkStart w:id="163" w:name="_Toc97305978"/>
      <w:r>
        <w:t>6.1.2.2.1</w:t>
      </w:r>
      <w:r>
        <w:rPr>
          <w:rFonts w:hint="eastAsia"/>
          <w:lang w:eastAsia="zh-CN"/>
        </w:rPr>
        <w:tab/>
      </w:r>
      <w:r>
        <w:rPr>
          <w:lang w:eastAsia="zh-CN"/>
        </w:rPr>
        <w:t>General</w:t>
      </w:r>
      <w:bookmarkEnd w:id="158"/>
      <w:bookmarkEnd w:id="159"/>
      <w:bookmarkEnd w:id="160"/>
      <w:bookmarkEnd w:id="161"/>
      <w:bookmarkEnd w:id="162"/>
      <w:bookmarkEnd w:id="163"/>
    </w:p>
    <w:p w14:paraId="3EFE9D7A" w14:textId="77777777" w:rsidR="00904370" w:rsidRPr="00986E88" w:rsidRDefault="00904370" w:rsidP="00904370">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D3356D">
      <w:pPr>
        <w:pStyle w:val="Heading5"/>
      </w:pPr>
      <w:bookmarkStart w:id="165" w:name="_Toc35971396"/>
      <w:bookmarkStart w:id="166" w:name="_Toc63347623"/>
      <w:bookmarkStart w:id="167" w:name="_Toc70168786"/>
      <w:bookmarkStart w:id="168" w:name="_Toc94083867"/>
      <w:bookmarkStart w:id="169" w:name="_Toc97305979"/>
      <w:r>
        <w:t>6.1.2.2.2</w:t>
      </w:r>
      <w:r>
        <w:tab/>
        <w:t>Content type</w:t>
      </w:r>
      <w:bookmarkEnd w:id="164"/>
      <w:bookmarkEnd w:id="165"/>
      <w:bookmarkEnd w:id="166"/>
      <w:bookmarkEnd w:id="167"/>
      <w:bookmarkEnd w:id="168"/>
      <w:bookmarkEnd w:id="169"/>
    </w:p>
    <w:p w14:paraId="2E42CA5F" w14:textId="352E6513" w:rsidR="00904370" w:rsidRDefault="00904370" w:rsidP="00904370">
      <w:bookmarkStart w:id="17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D3356D">
      <w:pPr>
        <w:pStyle w:val="Heading4"/>
      </w:pPr>
      <w:bookmarkStart w:id="171" w:name="_Toc35971397"/>
      <w:bookmarkStart w:id="172" w:name="_Toc63347624"/>
      <w:bookmarkStart w:id="173" w:name="_Toc70168787"/>
      <w:bookmarkStart w:id="174" w:name="_Toc94083868"/>
      <w:bookmarkStart w:id="175" w:name="_Toc97305980"/>
      <w:r>
        <w:t>6.1.2.3</w:t>
      </w:r>
      <w:r>
        <w:tab/>
        <w:t>HTTP custom headers</w:t>
      </w:r>
      <w:bookmarkEnd w:id="170"/>
      <w:bookmarkEnd w:id="171"/>
      <w:bookmarkEnd w:id="172"/>
      <w:bookmarkEnd w:id="173"/>
      <w:bookmarkEnd w:id="174"/>
      <w:bookmarkEnd w:id="175"/>
    </w:p>
    <w:p w14:paraId="63728246" w14:textId="77777777" w:rsidR="00904370" w:rsidRDefault="00904370" w:rsidP="00904370">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D3356D">
      <w:pPr>
        <w:pStyle w:val="Heading3"/>
      </w:pPr>
      <w:bookmarkStart w:id="184" w:name="_Toc510696607"/>
      <w:bookmarkStart w:id="185" w:name="_Toc35971398"/>
      <w:bookmarkStart w:id="186" w:name="_Toc63347625"/>
      <w:bookmarkStart w:id="187" w:name="_Toc70168788"/>
      <w:bookmarkStart w:id="188" w:name="_Toc94083869"/>
      <w:bookmarkStart w:id="189" w:name="_Toc97305981"/>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bookmarkEnd w:id="189"/>
    </w:p>
    <w:p w14:paraId="1973A7C3" w14:textId="77777777" w:rsidR="00904370" w:rsidRPr="000A7435" w:rsidRDefault="00904370" w:rsidP="00D3356D">
      <w:pPr>
        <w:pStyle w:val="Heading4"/>
      </w:pPr>
      <w:bookmarkStart w:id="190" w:name="_Toc510696608"/>
      <w:bookmarkStart w:id="191" w:name="_Toc35971399"/>
      <w:bookmarkStart w:id="192" w:name="_Toc63347626"/>
      <w:bookmarkStart w:id="193" w:name="_Toc70168789"/>
      <w:bookmarkStart w:id="194" w:name="_Toc94083870"/>
      <w:bookmarkStart w:id="195" w:name="_Toc97305982"/>
      <w:r>
        <w:t>6.1.3.1</w:t>
      </w:r>
      <w:r>
        <w:tab/>
        <w:t>Overview</w:t>
      </w:r>
      <w:bookmarkEnd w:id="190"/>
      <w:bookmarkEnd w:id="191"/>
      <w:bookmarkEnd w:id="192"/>
      <w:bookmarkEnd w:id="193"/>
      <w:bookmarkEnd w:id="194"/>
      <w:bookmarkEnd w:id="195"/>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pt;height:108.5pt" o:ole="">
            <v:imagedata r:id="rId21" o:title=""/>
          </v:shape>
          <o:OLEObject Type="Embed" ProgID="Visio.Drawing.11" ShapeID="_x0000_i1030" DrawAspect="Content" ObjectID="_1709133208"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D3356D">
      <w:pPr>
        <w:pStyle w:val="Heading4"/>
      </w:pPr>
      <w:bookmarkStart w:id="196" w:name="_Toc510696609"/>
      <w:bookmarkStart w:id="197" w:name="_Toc35971400"/>
      <w:bookmarkStart w:id="198" w:name="_Toc63347627"/>
      <w:bookmarkStart w:id="199" w:name="_Toc70168790"/>
      <w:bookmarkStart w:id="200" w:name="_Toc94083871"/>
      <w:bookmarkStart w:id="201" w:name="_Toc97305983"/>
      <w:r>
        <w:lastRenderedPageBreak/>
        <w:t>6.1.3.2</w:t>
      </w:r>
      <w:r>
        <w:tab/>
        <w:t xml:space="preserve">Resource: </w:t>
      </w:r>
      <w:r w:rsidR="006E4DFC" w:rsidRPr="009E00EB">
        <w:t>uav-authentications</w:t>
      </w:r>
      <w:bookmarkEnd w:id="196"/>
      <w:bookmarkEnd w:id="197"/>
      <w:bookmarkEnd w:id="198"/>
      <w:bookmarkEnd w:id="199"/>
      <w:bookmarkEnd w:id="200"/>
      <w:bookmarkEnd w:id="20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D3356D">
      <w:pPr>
        <w:pStyle w:val="Heading5"/>
      </w:pPr>
      <w:bookmarkStart w:id="202" w:name="_Toc510696610"/>
      <w:bookmarkStart w:id="203" w:name="_Toc35971401"/>
      <w:bookmarkStart w:id="204" w:name="_Toc63347628"/>
      <w:bookmarkStart w:id="205" w:name="_Toc70168791"/>
      <w:bookmarkStart w:id="206" w:name="_Toc94083872"/>
      <w:bookmarkStart w:id="207" w:name="_Toc97305984"/>
      <w:r>
        <w:t>6.1.3.2.1</w:t>
      </w:r>
      <w:r>
        <w:tab/>
        <w:t>Description</w:t>
      </w:r>
      <w:bookmarkEnd w:id="202"/>
      <w:bookmarkEnd w:id="203"/>
      <w:bookmarkEnd w:id="204"/>
      <w:bookmarkEnd w:id="205"/>
      <w:bookmarkEnd w:id="206"/>
      <w:bookmarkEnd w:id="207"/>
    </w:p>
    <w:p w14:paraId="03384E0A" w14:textId="77777777" w:rsidR="00904370" w:rsidRDefault="00904370" w:rsidP="00D3356D">
      <w:pPr>
        <w:pStyle w:val="Heading4"/>
      </w:pPr>
      <w:bookmarkStart w:id="208" w:name="_Toc35971402"/>
      <w:bookmarkStart w:id="209" w:name="_Toc63347629"/>
      <w:bookmarkStart w:id="210" w:name="_Toc70168792"/>
      <w:bookmarkStart w:id="211" w:name="_Toc94083873"/>
      <w:bookmarkStart w:id="212" w:name="_Toc97305985"/>
      <w:bookmarkStart w:id="213" w:name="_Toc510696612"/>
      <w:r>
        <w:t>6.1.3.2.2</w:t>
      </w:r>
      <w:r>
        <w:tab/>
        <w:t>Resource Definition</w:t>
      </w:r>
      <w:bookmarkEnd w:id="208"/>
      <w:bookmarkEnd w:id="209"/>
      <w:bookmarkEnd w:id="210"/>
      <w:bookmarkEnd w:id="211"/>
      <w:bookmarkEnd w:id="212"/>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D3356D">
      <w:pPr>
        <w:pStyle w:val="Heading5"/>
      </w:pPr>
      <w:bookmarkStart w:id="214" w:name="_Toc35971403"/>
      <w:bookmarkStart w:id="215" w:name="_Toc63347630"/>
      <w:bookmarkStart w:id="216" w:name="_Toc70168793"/>
      <w:bookmarkStart w:id="217" w:name="_Toc94083874"/>
      <w:bookmarkStart w:id="218" w:name="_Toc97305986"/>
      <w:r>
        <w:t>6.1.3.2.3</w:t>
      </w:r>
      <w:r>
        <w:tab/>
        <w:t>Resource Standard Methods</w:t>
      </w:r>
      <w:bookmarkEnd w:id="213"/>
      <w:bookmarkEnd w:id="214"/>
      <w:bookmarkEnd w:id="215"/>
      <w:bookmarkEnd w:id="216"/>
      <w:bookmarkEnd w:id="217"/>
      <w:bookmarkEnd w:id="218"/>
    </w:p>
    <w:p w14:paraId="34120A3A" w14:textId="05785F8E" w:rsidR="00904370" w:rsidRPr="00384E92" w:rsidRDefault="00904370" w:rsidP="00D3356D">
      <w:pPr>
        <w:pStyle w:val="H6"/>
      </w:pPr>
      <w:bookmarkStart w:id="219" w:name="_Toc510696613"/>
      <w:bookmarkStart w:id="220" w:name="_Toc35971404"/>
      <w:bookmarkStart w:id="221" w:name="_Toc63347631"/>
      <w:bookmarkStart w:id="222" w:name="_Toc70168794"/>
      <w:bookmarkStart w:id="223" w:name="_Toc94083875"/>
      <w:r w:rsidRPr="00384E92">
        <w:t>6.</w:t>
      </w:r>
      <w:r>
        <w:t>1.3.2.3</w:t>
      </w:r>
      <w:r w:rsidRPr="00384E92">
        <w:t>.1</w:t>
      </w:r>
      <w:r w:rsidRPr="00384E92">
        <w:tab/>
      </w:r>
      <w:r w:rsidR="006E4DFC" w:rsidRPr="006E4DFC">
        <w:t>POST</w:t>
      </w:r>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56344F22" w:rsidR="00904370" w:rsidRPr="0016361A" w:rsidRDefault="00807A32" w:rsidP="00F85948">
            <w:pPr>
              <w:pStyle w:val="TAL"/>
            </w:pPr>
            <w:r>
              <w:t>Successful request of UAV authentication and authorization.</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24" w:name="_Toc510696615"/>
      <w:bookmarkStart w:id="225" w:name="_Toc35971406"/>
      <w:bookmarkStart w:id="226" w:name="_Toc63347633"/>
      <w:bookmarkStart w:id="227" w:name="_Toc70168796"/>
    </w:p>
    <w:p w14:paraId="01E00DF9" w14:textId="4B7EA844" w:rsidR="00904370" w:rsidRDefault="00904370" w:rsidP="00D3356D">
      <w:pPr>
        <w:pStyle w:val="Heading5"/>
      </w:pPr>
      <w:bookmarkStart w:id="228" w:name="_Toc94083876"/>
      <w:bookmarkStart w:id="229" w:name="_Toc97305987"/>
      <w:r>
        <w:t>6.1.3.2.4</w:t>
      </w:r>
      <w:r>
        <w:tab/>
        <w:t>Resource Custom Operations</w:t>
      </w:r>
      <w:bookmarkEnd w:id="224"/>
      <w:bookmarkEnd w:id="225"/>
      <w:bookmarkEnd w:id="226"/>
      <w:bookmarkEnd w:id="227"/>
      <w:bookmarkEnd w:id="228"/>
      <w:bookmarkEnd w:id="229"/>
    </w:p>
    <w:p w14:paraId="041E144D" w14:textId="6FE36E78" w:rsidR="003A0FE8" w:rsidRPr="003A0FE8" w:rsidRDefault="003A0FE8" w:rsidP="00E61AFA">
      <w:r>
        <w:t>None</w:t>
      </w:r>
    </w:p>
    <w:p w14:paraId="076C8B7C" w14:textId="77777777" w:rsidR="00904370" w:rsidRDefault="00904370" w:rsidP="00D3356D">
      <w:pPr>
        <w:pStyle w:val="Heading3"/>
      </w:pPr>
      <w:bookmarkStart w:id="230" w:name="_Toc510696628"/>
      <w:bookmarkStart w:id="231" w:name="_Toc35971419"/>
      <w:bookmarkStart w:id="232" w:name="_Toc63347646"/>
      <w:bookmarkStart w:id="233" w:name="_Toc70168809"/>
      <w:bookmarkStart w:id="234" w:name="_Toc94083877"/>
      <w:bookmarkStart w:id="235" w:name="_Toc97305988"/>
      <w:r>
        <w:lastRenderedPageBreak/>
        <w:t>6.1.5</w:t>
      </w:r>
      <w:r>
        <w:tab/>
        <w:t>Notifications</w:t>
      </w:r>
      <w:bookmarkEnd w:id="230"/>
      <w:bookmarkEnd w:id="231"/>
      <w:bookmarkEnd w:id="232"/>
      <w:bookmarkEnd w:id="233"/>
      <w:bookmarkEnd w:id="234"/>
      <w:bookmarkEnd w:id="235"/>
    </w:p>
    <w:p w14:paraId="6A2FD47C" w14:textId="77777777" w:rsidR="00904370" w:rsidRPr="000A7435" w:rsidRDefault="00904370" w:rsidP="00D3356D">
      <w:pPr>
        <w:pStyle w:val="Heading4"/>
      </w:pPr>
      <w:bookmarkStart w:id="236" w:name="_Toc510696629"/>
      <w:bookmarkStart w:id="237" w:name="_Toc35971420"/>
      <w:bookmarkStart w:id="238" w:name="_Toc63347647"/>
      <w:bookmarkStart w:id="239" w:name="_Toc70168810"/>
      <w:bookmarkStart w:id="240" w:name="_Toc94083878"/>
      <w:bookmarkStart w:id="241" w:name="_Toc97305989"/>
      <w:r>
        <w:t>6.1.5.1</w:t>
      </w:r>
      <w:r>
        <w:tab/>
        <w:t>General</w:t>
      </w:r>
      <w:bookmarkEnd w:id="236"/>
      <w:bookmarkEnd w:id="237"/>
      <w:bookmarkEnd w:id="238"/>
      <w:bookmarkEnd w:id="239"/>
      <w:bookmarkEnd w:id="240"/>
      <w:bookmarkEnd w:id="24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2" w:name="_Toc510696630"/>
      <w:bookmarkStart w:id="2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44" w:name="_Toc35971421"/>
      <w:bookmarkStart w:id="245" w:name="_Toc63347648"/>
      <w:bookmarkStart w:id="246" w:name="_Toc70168811"/>
      <w:bookmarkStart w:id="247" w:name="_Toc94083879"/>
      <w:bookmarkStart w:id="248" w:name="_Toc97305990"/>
      <w:r>
        <w:t>6.1.5.2</w:t>
      </w:r>
      <w:r>
        <w:tab/>
      </w:r>
      <w:r w:rsidR="004F342E">
        <w:t>A</w:t>
      </w:r>
      <w:r w:rsidR="002B31D1">
        <w:t>uthentication Notification</w:t>
      </w:r>
      <w:bookmarkEnd w:id="242"/>
      <w:bookmarkEnd w:id="244"/>
      <w:bookmarkEnd w:id="245"/>
      <w:bookmarkEnd w:id="246"/>
      <w:bookmarkEnd w:id="247"/>
      <w:bookmarkEnd w:id="248"/>
    </w:p>
    <w:p w14:paraId="00738AC4" w14:textId="77777777" w:rsidR="00904370" w:rsidRPr="00986E88" w:rsidRDefault="00904370" w:rsidP="00D3356D">
      <w:pPr>
        <w:pStyle w:val="Heading5"/>
        <w:rPr>
          <w:noProof/>
        </w:rPr>
      </w:pPr>
      <w:bookmarkStart w:id="249" w:name="_Toc532994455"/>
      <w:bookmarkStart w:id="250" w:name="_Toc35971422"/>
      <w:bookmarkStart w:id="251" w:name="_Toc63347649"/>
      <w:bookmarkStart w:id="252" w:name="_Toc70168812"/>
      <w:bookmarkStart w:id="253" w:name="_Toc94083880"/>
      <w:bookmarkStart w:id="254" w:name="_Toc97305991"/>
      <w:bookmarkStart w:id="255" w:name="_Toc510696631"/>
      <w:r>
        <w:t>6.1.5.2</w:t>
      </w:r>
      <w:r w:rsidRPr="00986E88">
        <w:rPr>
          <w:noProof/>
        </w:rPr>
        <w:t>.1</w:t>
      </w:r>
      <w:r w:rsidRPr="00986E88">
        <w:rPr>
          <w:noProof/>
        </w:rPr>
        <w:tab/>
        <w:t>Description</w:t>
      </w:r>
      <w:bookmarkEnd w:id="249"/>
      <w:bookmarkEnd w:id="250"/>
      <w:bookmarkEnd w:id="251"/>
      <w:bookmarkEnd w:id="252"/>
      <w:bookmarkEnd w:id="253"/>
      <w:bookmarkEnd w:id="254"/>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56" w:name="_Toc532994456"/>
      <w:bookmarkStart w:id="257" w:name="_Toc35971423"/>
      <w:bookmarkStart w:id="258" w:name="_Toc63347650"/>
      <w:bookmarkStart w:id="259" w:name="_Toc70168813"/>
      <w:bookmarkStart w:id="260" w:name="_Toc94083881"/>
      <w:bookmarkStart w:id="261" w:name="_Toc97305992"/>
      <w:r>
        <w:t>6.1.5.2</w:t>
      </w:r>
      <w:r w:rsidRPr="00986E88">
        <w:rPr>
          <w:noProof/>
        </w:rPr>
        <w:t>.2</w:t>
      </w:r>
      <w:r w:rsidRPr="00986E88">
        <w:rPr>
          <w:noProof/>
        </w:rPr>
        <w:tab/>
        <w:t>Target URI</w:t>
      </w:r>
      <w:bookmarkEnd w:id="256"/>
      <w:bookmarkEnd w:id="257"/>
      <w:bookmarkEnd w:id="258"/>
      <w:bookmarkEnd w:id="259"/>
      <w:bookmarkEnd w:id="260"/>
      <w:bookmarkEnd w:id="26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262" w:name="_Toc532994457"/>
      <w:bookmarkStart w:id="263" w:name="_Toc35971424"/>
      <w:bookmarkStart w:id="264" w:name="_Toc63347651"/>
      <w:bookmarkStart w:id="265" w:name="_Toc70168814"/>
      <w:bookmarkStart w:id="266" w:name="_Toc94083882"/>
      <w:bookmarkStart w:id="267" w:name="_Toc97305993"/>
      <w:r>
        <w:t>6.1.5.2</w:t>
      </w:r>
      <w:r w:rsidRPr="00986E88">
        <w:rPr>
          <w:noProof/>
        </w:rPr>
        <w:t>.3</w:t>
      </w:r>
      <w:r w:rsidRPr="00986E88">
        <w:rPr>
          <w:noProof/>
        </w:rPr>
        <w:tab/>
        <w:t>Standard Methods</w:t>
      </w:r>
      <w:bookmarkEnd w:id="262"/>
      <w:bookmarkEnd w:id="263"/>
      <w:bookmarkEnd w:id="264"/>
      <w:bookmarkEnd w:id="265"/>
      <w:bookmarkEnd w:id="266"/>
      <w:bookmarkEnd w:id="267"/>
    </w:p>
    <w:p w14:paraId="4E4C343D" w14:textId="77777777" w:rsidR="00904370" w:rsidRPr="00986E88" w:rsidRDefault="00904370" w:rsidP="00D3356D">
      <w:pPr>
        <w:pStyle w:val="H6"/>
        <w:rPr>
          <w:noProof/>
        </w:rPr>
      </w:pPr>
      <w:bookmarkStart w:id="268" w:name="_Toc532994458"/>
      <w:bookmarkStart w:id="269" w:name="_Toc35971425"/>
      <w:bookmarkStart w:id="270" w:name="_Toc63347652"/>
      <w:bookmarkStart w:id="271" w:name="_Toc70168815"/>
      <w:bookmarkStart w:id="272" w:name="_Toc94083883"/>
      <w:r>
        <w:t>6.1.5.2.3</w:t>
      </w:r>
      <w:r w:rsidRPr="00986E88">
        <w:rPr>
          <w:noProof/>
        </w:rPr>
        <w:t>.1</w:t>
      </w:r>
      <w:r w:rsidRPr="00986E88">
        <w:rPr>
          <w:noProof/>
        </w:rPr>
        <w:tab/>
        <w:t>POST</w:t>
      </w:r>
      <w:bookmarkEnd w:id="268"/>
      <w:bookmarkEnd w:id="269"/>
      <w:bookmarkEnd w:id="270"/>
      <w:bookmarkEnd w:id="271"/>
      <w:bookmarkEnd w:id="27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D3356D">
      <w:pPr>
        <w:pStyle w:val="Heading3"/>
      </w:pPr>
      <w:bookmarkStart w:id="273" w:name="_Toc35971427"/>
      <w:bookmarkStart w:id="274" w:name="_Toc63347654"/>
      <w:bookmarkStart w:id="275" w:name="_Toc70168817"/>
      <w:bookmarkStart w:id="276" w:name="_Toc94083884"/>
      <w:bookmarkStart w:id="277" w:name="_Toc97305994"/>
      <w:bookmarkEnd w:id="255"/>
      <w:r>
        <w:t>6.1.6</w:t>
      </w:r>
      <w:r>
        <w:tab/>
        <w:t>Data Model</w:t>
      </w:r>
      <w:bookmarkEnd w:id="243"/>
      <w:bookmarkEnd w:id="273"/>
      <w:bookmarkEnd w:id="274"/>
      <w:bookmarkEnd w:id="275"/>
      <w:bookmarkEnd w:id="276"/>
      <w:bookmarkEnd w:id="277"/>
    </w:p>
    <w:p w14:paraId="50663F8B" w14:textId="77777777" w:rsidR="00904370" w:rsidRDefault="00904370" w:rsidP="00D3356D">
      <w:pPr>
        <w:pStyle w:val="Heading4"/>
      </w:pPr>
      <w:bookmarkStart w:id="278" w:name="_Toc510696633"/>
      <w:bookmarkStart w:id="279" w:name="_Toc35971428"/>
      <w:bookmarkStart w:id="280" w:name="_Toc63347655"/>
      <w:bookmarkStart w:id="281" w:name="_Toc70168818"/>
      <w:bookmarkStart w:id="282" w:name="_Toc94083885"/>
      <w:bookmarkStart w:id="283" w:name="_Toc97305995"/>
      <w:r>
        <w:t>6.1.6.1</w:t>
      </w:r>
      <w:r>
        <w:tab/>
        <w:t>General</w:t>
      </w:r>
      <w:bookmarkEnd w:id="278"/>
      <w:bookmarkEnd w:id="279"/>
      <w:bookmarkEnd w:id="280"/>
      <w:bookmarkEnd w:id="281"/>
      <w:bookmarkEnd w:id="282"/>
      <w:bookmarkEnd w:id="28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D3356D">
      <w:pPr>
        <w:pStyle w:val="Heading4"/>
        <w:rPr>
          <w:lang w:val="en-US"/>
        </w:rPr>
      </w:pPr>
      <w:bookmarkStart w:id="284" w:name="_Toc510696634"/>
      <w:bookmarkStart w:id="285" w:name="_Toc35971429"/>
      <w:bookmarkStart w:id="286" w:name="_Toc63347656"/>
      <w:bookmarkStart w:id="287" w:name="_Toc70168819"/>
      <w:bookmarkStart w:id="288" w:name="_Toc94083886"/>
      <w:bookmarkStart w:id="289" w:name="_Toc973059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bookmarkEnd w:id="287"/>
      <w:bookmarkEnd w:id="288"/>
      <w:bookmarkEnd w:id="289"/>
    </w:p>
    <w:p w14:paraId="28B96B94" w14:textId="77777777" w:rsidR="00904370" w:rsidRDefault="00904370" w:rsidP="00D3356D">
      <w:pPr>
        <w:pStyle w:val="Heading5"/>
      </w:pPr>
      <w:bookmarkStart w:id="290" w:name="_Toc510696635"/>
      <w:bookmarkStart w:id="291" w:name="_Toc35971430"/>
      <w:bookmarkStart w:id="292" w:name="_Toc63347657"/>
      <w:bookmarkStart w:id="293" w:name="_Toc70168820"/>
      <w:bookmarkStart w:id="294" w:name="_Toc94083887"/>
      <w:bookmarkStart w:id="295" w:name="_Toc97305997"/>
      <w:r>
        <w:t>6.1.6.2.1</w:t>
      </w:r>
      <w:r>
        <w:tab/>
        <w:t>Introduction</w:t>
      </w:r>
      <w:bookmarkEnd w:id="290"/>
      <w:bookmarkEnd w:id="291"/>
      <w:bookmarkEnd w:id="292"/>
      <w:bookmarkEnd w:id="293"/>
      <w:bookmarkEnd w:id="294"/>
      <w:bookmarkEnd w:id="295"/>
    </w:p>
    <w:p w14:paraId="6C60D2F9" w14:textId="77777777" w:rsidR="00904370" w:rsidRDefault="00904370" w:rsidP="00904370">
      <w:r>
        <w:t>This clause defines the structures to be used in resource representations.</w:t>
      </w:r>
    </w:p>
    <w:p w14:paraId="598A7BDD" w14:textId="79829591" w:rsidR="00904370" w:rsidRDefault="00904370" w:rsidP="00D3356D">
      <w:pPr>
        <w:pStyle w:val="Heading5"/>
      </w:pPr>
      <w:bookmarkStart w:id="296" w:name="_Toc510696636"/>
      <w:bookmarkStart w:id="297" w:name="_Toc35971431"/>
      <w:bookmarkStart w:id="298" w:name="_Toc63347658"/>
      <w:bookmarkStart w:id="299" w:name="_Toc70168821"/>
      <w:bookmarkStart w:id="300" w:name="_Toc94083888"/>
      <w:bookmarkStart w:id="301" w:name="_Toc97305998"/>
      <w:r>
        <w:lastRenderedPageBreak/>
        <w:t>6.1.6.2.2</w:t>
      </w:r>
      <w:r>
        <w:tab/>
        <w:t xml:space="preserve">Type: </w:t>
      </w:r>
      <w:r w:rsidR="00721368" w:rsidRPr="00AB1E78">
        <w:t>UAVAuthInfo</w:t>
      </w:r>
      <w:bookmarkEnd w:id="296"/>
      <w:bookmarkEnd w:id="297"/>
      <w:bookmarkEnd w:id="298"/>
      <w:bookmarkEnd w:id="299"/>
      <w:bookmarkEnd w:id="300"/>
      <w:bookmarkEnd w:id="30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0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0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03" w:name="_Toc97305999"/>
      <w:bookmarkStart w:id="304" w:name="_Toc510696637"/>
      <w:bookmarkStart w:id="305" w:name="_Toc35971432"/>
      <w:bookmarkStart w:id="306" w:name="_Toc63347659"/>
      <w:bookmarkStart w:id="307" w:name="_Toc70168822"/>
      <w:r w:rsidRPr="002C1949">
        <w:lastRenderedPageBreak/>
        <w:t>6.1.6.2.3</w:t>
      </w:r>
      <w:r w:rsidRPr="002C1949">
        <w:tab/>
        <w:t xml:space="preserve">Type: </w:t>
      </w:r>
      <w:r w:rsidR="0010470B" w:rsidRPr="002C1949">
        <w:t>A</w:t>
      </w:r>
      <w:r w:rsidRPr="002C1949">
        <w:t>uthNotification</w:t>
      </w:r>
      <w:bookmarkEnd w:id="30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D3356D">
            <w:pPr>
              <w:pStyle w:val="TAH"/>
            </w:pPr>
            <w:r w:rsidRPr="00D3356D">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08" w:name="_Toc97306000"/>
      <w:r w:rsidRPr="002C1949">
        <w:t>6.1.6.2.4</w:t>
      </w:r>
      <w:r w:rsidRPr="002C1949">
        <w:tab/>
        <w:t>Type: UAVAuthResponse</w:t>
      </w:r>
      <w:bookmarkEnd w:id="30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D3356D">
            <w:pPr>
              <w:pStyle w:val="TAH"/>
            </w:pPr>
            <w:r w:rsidRPr="00D3356D">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2C1949">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D3356D">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2C1949">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2C1949">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2C1949">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rsidP="00D3356D">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2C1949">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D3356D">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2C1949">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rsidP="002C1949">
            <w:pPr>
              <w:pStyle w:val="TAL"/>
            </w:pPr>
          </w:p>
          <w:p w14:paraId="0CD6EE6A" w14:textId="67E5E389" w:rsidR="007F3CC0" w:rsidRPr="005C0A0D" w:rsidRDefault="007F3CC0" w:rsidP="002C1949">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rsidP="00D3356D">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2C1949">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D3356D">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2C1949">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rsidP="00D3356D">
            <w:pPr>
              <w:pStyle w:val="TAL"/>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2C1949">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D3356D">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2C1949">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2C1949">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rsidP="00D3356D">
            <w:pPr>
              <w:pStyle w:val="TAL"/>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2C1949" w:rsidRDefault="00E55830" w:rsidP="002C1949">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09" w:name="_Toc97306001"/>
      <w:r w:rsidRPr="002C1949">
        <w:lastRenderedPageBreak/>
        <w:t>6.1.6.2.5</w:t>
      </w:r>
      <w:r w:rsidRPr="002C1949">
        <w:tab/>
        <w:t>Type: UAVAuthFailure</w:t>
      </w:r>
      <w:bookmarkEnd w:id="30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2C1949">
            <w:pPr>
              <w:pStyle w:val="TAL"/>
            </w:pPr>
            <w:r w:rsidRPr="002C1949">
              <w:t xml:space="preserve">This IE </w:t>
            </w:r>
            <w:r w:rsidR="00061265" w:rsidRPr="002C1949">
              <w:t xml:space="preserve">shall </w:t>
            </w:r>
            <w:r w:rsidRPr="002C1949">
              <w:t>be present and set to "true" when the NEF(UAS NF) reject</w:t>
            </w:r>
            <w:r w:rsidR="00061265" w:rsidRPr="002C1949">
              <w:t>s</w:t>
            </w:r>
            <w:r w:rsidRPr="002C1949">
              <w:t xml:space="preserve"> the </w:t>
            </w:r>
            <w:r w:rsidR="00061265" w:rsidRPr="002C1949">
              <w:t xml:space="preserve">reauthentication </w:t>
            </w:r>
            <w:r w:rsidRPr="002C1949">
              <w:t>request with an HTTP "403 Forbidden" response message including the "cause" attribute of the ProblemDetails data structure set to "AUTHENTICATION_FAILURE" to indicate the UAS resource release is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6D247B0C" w14:textId="77777777" w:rsidR="007F3CC0" w:rsidRDefault="007F3CC0" w:rsidP="00A42ED9"/>
    <w:p w14:paraId="704D9ABF" w14:textId="689C1B91" w:rsidR="00904370" w:rsidRDefault="00904370" w:rsidP="00D3356D">
      <w:pPr>
        <w:pStyle w:val="Heading4"/>
        <w:rPr>
          <w:lang w:val="en-US"/>
        </w:rPr>
      </w:pPr>
      <w:bookmarkStart w:id="310" w:name="_Toc510696638"/>
      <w:bookmarkStart w:id="311" w:name="_Toc35971433"/>
      <w:bookmarkStart w:id="312" w:name="_Toc63347660"/>
      <w:bookmarkStart w:id="313" w:name="_Toc70168823"/>
      <w:bookmarkStart w:id="314" w:name="_Toc94083889"/>
      <w:bookmarkStart w:id="315" w:name="_Toc97306002"/>
      <w:bookmarkEnd w:id="304"/>
      <w:bookmarkEnd w:id="305"/>
      <w:bookmarkEnd w:id="306"/>
      <w:bookmarkEnd w:id="3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3"/>
      <w:bookmarkEnd w:id="314"/>
      <w:bookmarkEnd w:id="315"/>
    </w:p>
    <w:p w14:paraId="01D89DEC" w14:textId="77777777" w:rsidR="00904370" w:rsidRPr="00384E92" w:rsidRDefault="00904370" w:rsidP="00D3356D">
      <w:pPr>
        <w:pStyle w:val="Heading5"/>
      </w:pPr>
      <w:bookmarkStart w:id="316" w:name="_Toc510696639"/>
      <w:bookmarkStart w:id="317" w:name="_Toc35971434"/>
      <w:bookmarkStart w:id="318" w:name="_Toc63347661"/>
      <w:bookmarkStart w:id="319" w:name="_Toc70168824"/>
      <w:bookmarkStart w:id="320" w:name="_Toc94083890"/>
      <w:bookmarkStart w:id="321" w:name="_Toc97306003"/>
      <w:r>
        <w:t>6.1.6.3.1</w:t>
      </w:r>
      <w:r w:rsidRPr="00384E92">
        <w:tab/>
        <w:t>Introduction</w:t>
      </w:r>
      <w:bookmarkEnd w:id="316"/>
      <w:bookmarkEnd w:id="317"/>
      <w:bookmarkEnd w:id="318"/>
      <w:bookmarkEnd w:id="319"/>
      <w:bookmarkEnd w:id="320"/>
      <w:bookmarkEnd w:id="32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D3356D">
      <w:pPr>
        <w:pStyle w:val="Heading5"/>
      </w:pPr>
      <w:bookmarkStart w:id="322" w:name="_Toc510696640"/>
      <w:bookmarkStart w:id="323" w:name="_Toc35971435"/>
      <w:bookmarkStart w:id="324" w:name="_Toc63347662"/>
      <w:bookmarkStart w:id="325" w:name="_Toc70168825"/>
      <w:bookmarkStart w:id="326" w:name="_Toc94083891"/>
      <w:bookmarkStart w:id="327" w:name="_Toc97306004"/>
      <w:r>
        <w:t>6.1.6.3.2</w:t>
      </w:r>
      <w:r w:rsidRPr="00384E92">
        <w:tab/>
        <w:t>Simple data types</w:t>
      </w:r>
      <w:bookmarkEnd w:id="322"/>
      <w:bookmarkEnd w:id="323"/>
      <w:bookmarkEnd w:id="324"/>
      <w:bookmarkEnd w:id="325"/>
      <w:bookmarkEnd w:id="326"/>
      <w:bookmarkEnd w:id="3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D3356D">
      <w:pPr>
        <w:pStyle w:val="Heading5"/>
      </w:pPr>
      <w:bookmarkStart w:id="328" w:name="_Toc510696641"/>
      <w:bookmarkStart w:id="329" w:name="_Toc35971436"/>
      <w:bookmarkStart w:id="330" w:name="_Toc63347663"/>
      <w:bookmarkStart w:id="331" w:name="_Toc70168826"/>
      <w:bookmarkStart w:id="332" w:name="_Toc94083892"/>
      <w:bookmarkStart w:id="333" w:name="_Toc97306005"/>
      <w:r>
        <w:t>6.1.6.3.3</w:t>
      </w:r>
      <w:r w:rsidRPr="00BC662F">
        <w:tab/>
        <w:t xml:space="preserve">Enumeration: </w:t>
      </w:r>
      <w:r w:rsidR="000A3700" w:rsidRPr="00A94607">
        <w:t>AuthResult</w:t>
      </w:r>
      <w:bookmarkEnd w:id="328"/>
      <w:bookmarkEnd w:id="329"/>
      <w:bookmarkEnd w:id="330"/>
      <w:bookmarkEnd w:id="331"/>
      <w:bookmarkEnd w:id="332"/>
      <w:bookmarkEnd w:id="33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D3356D">
      <w:pPr>
        <w:pStyle w:val="Heading5"/>
      </w:pPr>
      <w:bookmarkStart w:id="334" w:name="_Toc94083893"/>
      <w:bookmarkStart w:id="335" w:name="_Toc97306006"/>
      <w:r>
        <w:t>6.1.6.3.4</w:t>
      </w:r>
      <w:r w:rsidRPr="00BC662F">
        <w:tab/>
        <w:t xml:space="preserve">Enumeration: </w:t>
      </w:r>
      <w:r>
        <w:t>NotifType</w:t>
      </w:r>
      <w:bookmarkEnd w:id="334"/>
      <w:bookmarkEnd w:id="33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D3356D">
      <w:pPr>
        <w:pStyle w:val="Heading3"/>
      </w:pPr>
      <w:bookmarkStart w:id="336" w:name="_Toc510696647"/>
      <w:bookmarkStart w:id="337" w:name="_Toc35971443"/>
      <w:bookmarkStart w:id="338" w:name="_Toc63347670"/>
      <w:bookmarkStart w:id="339" w:name="_Toc70168833"/>
      <w:bookmarkStart w:id="340" w:name="_Toc94083894"/>
      <w:bookmarkStart w:id="341" w:name="_Toc97306007"/>
      <w:r>
        <w:t>6.1.7</w:t>
      </w:r>
      <w:r>
        <w:tab/>
        <w:t>Error Handling</w:t>
      </w:r>
      <w:bookmarkEnd w:id="336"/>
      <w:bookmarkEnd w:id="337"/>
      <w:bookmarkEnd w:id="338"/>
      <w:bookmarkEnd w:id="339"/>
      <w:bookmarkEnd w:id="340"/>
      <w:bookmarkEnd w:id="341"/>
    </w:p>
    <w:p w14:paraId="00BBF367" w14:textId="77777777" w:rsidR="00904370" w:rsidRPr="00971458" w:rsidRDefault="00904370" w:rsidP="00D3356D">
      <w:pPr>
        <w:pStyle w:val="Heading4"/>
      </w:pPr>
      <w:bookmarkStart w:id="342" w:name="_Toc35971444"/>
      <w:bookmarkStart w:id="343" w:name="_Toc63347671"/>
      <w:bookmarkStart w:id="344" w:name="_Toc70168834"/>
      <w:bookmarkStart w:id="345" w:name="_Toc94083895"/>
      <w:bookmarkStart w:id="346" w:name="_Toc97306008"/>
      <w:r w:rsidRPr="00971458">
        <w:t>6.1.7.1</w:t>
      </w:r>
      <w:r w:rsidRPr="00971458">
        <w:tab/>
        <w:t>General</w:t>
      </w:r>
      <w:bookmarkEnd w:id="342"/>
      <w:bookmarkEnd w:id="343"/>
      <w:bookmarkEnd w:id="344"/>
      <w:bookmarkEnd w:id="345"/>
      <w:bookmarkEnd w:id="34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D3356D">
      <w:pPr>
        <w:pStyle w:val="Heading4"/>
      </w:pPr>
      <w:bookmarkStart w:id="347" w:name="_Toc35971445"/>
      <w:bookmarkStart w:id="348" w:name="_Toc63347672"/>
      <w:bookmarkStart w:id="349" w:name="_Toc70168835"/>
      <w:bookmarkStart w:id="350" w:name="_Toc94083896"/>
      <w:bookmarkStart w:id="351" w:name="_Toc97306009"/>
      <w:r w:rsidRPr="00971458">
        <w:t>6.1.7.2</w:t>
      </w:r>
      <w:r w:rsidRPr="00971458">
        <w:tab/>
        <w:t>Protocol Errors</w:t>
      </w:r>
      <w:bookmarkEnd w:id="347"/>
      <w:bookmarkEnd w:id="348"/>
      <w:bookmarkEnd w:id="349"/>
      <w:bookmarkEnd w:id="350"/>
      <w:bookmarkEnd w:id="35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D3356D">
      <w:pPr>
        <w:pStyle w:val="Heading4"/>
      </w:pPr>
      <w:bookmarkStart w:id="352" w:name="_Toc35971446"/>
      <w:bookmarkStart w:id="353" w:name="_Toc63347673"/>
      <w:bookmarkStart w:id="354" w:name="_Toc70168836"/>
      <w:bookmarkStart w:id="355" w:name="_Toc94083897"/>
      <w:bookmarkStart w:id="356" w:name="_Toc97306010"/>
      <w:r>
        <w:t>6.1.7.3</w:t>
      </w:r>
      <w:r>
        <w:tab/>
        <w:t>Application Errors</w:t>
      </w:r>
      <w:bookmarkEnd w:id="352"/>
      <w:bookmarkEnd w:id="353"/>
      <w:bookmarkEnd w:id="354"/>
      <w:bookmarkEnd w:id="355"/>
      <w:bookmarkEnd w:id="35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442E8E09" w14:textId="77777777" w:rsidR="00904370" w:rsidRPr="0023018E" w:rsidRDefault="00904370" w:rsidP="00D3356D">
      <w:pPr>
        <w:pStyle w:val="Heading2"/>
        <w:rPr>
          <w:lang w:eastAsia="zh-CN"/>
        </w:rPr>
      </w:pPr>
      <w:bookmarkStart w:id="367" w:name="_Toc63347674"/>
      <w:bookmarkStart w:id="368" w:name="_Toc70168837"/>
      <w:bookmarkStart w:id="369" w:name="_Toc94083898"/>
      <w:bookmarkStart w:id="370" w:name="_Toc97306011"/>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D3356D">
      <w:pPr>
        <w:pStyle w:val="Heading2"/>
      </w:pPr>
      <w:bookmarkStart w:id="371" w:name="_Toc532994477"/>
      <w:bookmarkStart w:id="372" w:name="_Toc35971448"/>
      <w:bookmarkStart w:id="373" w:name="_Toc63347675"/>
      <w:bookmarkStart w:id="374" w:name="_Toc70168838"/>
      <w:bookmarkStart w:id="375" w:name="_Toc94083899"/>
      <w:bookmarkStart w:id="376" w:name="_Toc97306012"/>
      <w:bookmarkStart w:id="377" w:name="_Toc510696649"/>
      <w:r>
        <w:t>6.1.9</w:t>
      </w:r>
      <w:r w:rsidRPr="001E7573">
        <w:tab/>
        <w:t>Security</w:t>
      </w:r>
      <w:bookmarkEnd w:id="371"/>
      <w:bookmarkEnd w:id="372"/>
      <w:bookmarkEnd w:id="373"/>
      <w:bookmarkEnd w:id="374"/>
      <w:bookmarkEnd w:id="375"/>
      <w:bookmarkEnd w:id="376"/>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7"/>
    <w:p w14:paraId="1A6C9D9A" w14:textId="77777777" w:rsidR="00904370" w:rsidRDefault="00904370" w:rsidP="00D3356D">
      <w:pPr>
        <w:pStyle w:val="Heading8"/>
      </w:pPr>
      <w:r>
        <w:br w:type="page"/>
      </w:r>
      <w:bookmarkStart w:id="378" w:name="_Toc510696650"/>
      <w:bookmarkStart w:id="379" w:name="_Toc35971450"/>
      <w:bookmarkStart w:id="380" w:name="_Toc63347677"/>
      <w:bookmarkStart w:id="381" w:name="_Toc70168840"/>
      <w:bookmarkStart w:id="382" w:name="_Toc94083900"/>
      <w:bookmarkStart w:id="383" w:name="_Toc97306013"/>
      <w:r w:rsidRPr="004D3578">
        <w:lastRenderedPageBreak/>
        <w:t>Annex A (normative):</w:t>
      </w:r>
      <w:r w:rsidRPr="004D3578">
        <w:br/>
      </w:r>
      <w:r>
        <w:t>OpenAPI specification</w:t>
      </w:r>
      <w:bookmarkEnd w:id="378"/>
      <w:bookmarkEnd w:id="379"/>
      <w:bookmarkEnd w:id="380"/>
      <w:bookmarkEnd w:id="381"/>
      <w:bookmarkEnd w:id="382"/>
      <w:bookmarkEnd w:id="383"/>
    </w:p>
    <w:p w14:paraId="53E6DD62" w14:textId="77777777" w:rsidR="00904370" w:rsidRDefault="00904370" w:rsidP="00D3356D">
      <w:pPr>
        <w:pStyle w:val="Heading2"/>
      </w:pPr>
      <w:bookmarkStart w:id="384" w:name="_Toc510696651"/>
      <w:bookmarkStart w:id="385" w:name="_Toc35971451"/>
      <w:bookmarkStart w:id="386" w:name="_Toc63347678"/>
      <w:bookmarkStart w:id="387" w:name="_Toc70168841"/>
      <w:bookmarkStart w:id="388" w:name="_Toc94083901"/>
      <w:bookmarkStart w:id="389" w:name="_Toc97306014"/>
      <w:r>
        <w:t>A.1</w:t>
      </w:r>
      <w:r>
        <w:tab/>
        <w:t>General</w:t>
      </w:r>
      <w:bookmarkEnd w:id="384"/>
      <w:bookmarkEnd w:id="385"/>
      <w:bookmarkEnd w:id="386"/>
      <w:bookmarkEnd w:id="387"/>
      <w:bookmarkEnd w:id="388"/>
      <w:bookmarkEnd w:id="389"/>
    </w:p>
    <w:p w14:paraId="743E45F6" w14:textId="3170A78A" w:rsidR="00601F60" w:rsidRPr="00540071" w:rsidRDefault="00601F60" w:rsidP="00601F60">
      <w:bookmarkStart w:id="39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91" w:name="_Toc35971452"/>
    </w:p>
    <w:p w14:paraId="0D9D6FCF" w14:textId="7B3F0B20" w:rsidR="00904370" w:rsidRDefault="00904370" w:rsidP="00D3356D">
      <w:pPr>
        <w:pStyle w:val="Heading2"/>
      </w:pPr>
      <w:bookmarkStart w:id="392" w:name="_Toc63347679"/>
      <w:bookmarkStart w:id="393" w:name="_Toc70168842"/>
      <w:bookmarkStart w:id="394" w:name="_Toc94083902"/>
      <w:bookmarkStart w:id="395" w:name="_Toc97306015"/>
      <w:r>
        <w:t>A.2</w:t>
      </w:r>
      <w:r>
        <w:tab/>
      </w:r>
      <w:r w:rsidR="0044650D" w:rsidRPr="0044650D">
        <w:t>Nnef_Auth</w:t>
      </w:r>
      <w:r w:rsidR="000D0A76">
        <w:t>entication</w:t>
      </w:r>
      <w:r>
        <w:t xml:space="preserve"> API</w:t>
      </w:r>
      <w:bookmarkEnd w:id="390"/>
      <w:bookmarkEnd w:id="391"/>
      <w:bookmarkEnd w:id="392"/>
      <w:bookmarkEnd w:id="393"/>
      <w:bookmarkEnd w:id="394"/>
      <w:bookmarkEnd w:id="395"/>
    </w:p>
    <w:p w14:paraId="018F36E4" w14:textId="77777777" w:rsidR="0044650D" w:rsidRPr="00E0587D" w:rsidRDefault="0044650D" w:rsidP="0044650D">
      <w:pPr>
        <w:pStyle w:val="PL"/>
        <w:rPr>
          <w:rFonts w:eastAsia="DengXian"/>
          <w:lang w:val="en-US"/>
        </w:rPr>
      </w:pPr>
      <w:bookmarkStart w:id="39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4CE34C0B" w:rsidR="0044650D" w:rsidRPr="00E0587D" w:rsidRDefault="0044650D" w:rsidP="0044650D">
      <w:pPr>
        <w:pStyle w:val="PL"/>
        <w:rPr>
          <w:rFonts w:eastAsia="DengXian"/>
          <w:lang w:val="en-US"/>
        </w:rPr>
      </w:pPr>
      <w:r w:rsidRPr="00E0587D">
        <w:rPr>
          <w:rFonts w:eastAsia="DengXian"/>
          <w:lang w:val="en-US"/>
        </w:rPr>
        <w:t xml:space="preserve">  version: 1.0.0-alpha.</w:t>
      </w:r>
      <w:r w:rsidR="004C2829">
        <w:rPr>
          <w:rFonts w:eastAsia="DengXian"/>
          <w:lang w:val="en-US"/>
        </w:rPr>
        <w:t>4</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457A87A1"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744EFE">
        <w:rPr>
          <w:rFonts w:eastAsia="DengXian"/>
          <w:lang w:val="en-US"/>
        </w:rPr>
        <w:t>0</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lastRenderedPageBreak/>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lastRenderedPageBreak/>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lastRenderedPageBreak/>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6"/>
    </w:p>
    <w:p w14:paraId="3EC24787" w14:textId="77777777" w:rsidR="00904370" w:rsidRPr="004D3578" w:rsidRDefault="00904370" w:rsidP="00D3356D">
      <w:pPr>
        <w:pStyle w:val="Heading8"/>
      </w:pPr>
      <w:r w:rsidRPr="004D3578">
        <w:br w:type="page"/>
      </w:r>
      <w:bookmarkStart w:id="397" w:name="_Toc63347681"/>
      <w:bookmarkStart w:id="398" w:name="_Toc70168844"/>
      <w:bookmarkStart w:id="399" w:name="_Toc94083903"/>
      <w:bookmarkStart w:id="400" w:name="_Toc97306016"/>
      <w:r w:rsidRPr="004D3578">
        <w:lastRenderedPageBreak/>
        <w:t xml:space="preserve">Annex </w:t>
      </w:r>
      <w:r>
        <w:t>B</w:t>
      </w:r>
      <w:r w:rsidRPr="004D3578">
        <w:t xml:space="preserve"> (informative):</w:t>
      </w:r>
      <w:r w:rsidRPr="004D3578">
        <w:br/>
        <w:t>Change history</w:t>
      </w:r>
      <w:bookmarkEnd w:id="397"/>
      <w:bookmarkEnd w:id="398"/>
      <w:bookmarkEnd w:id="399"/>
      <w:bookmarkEnd w:id="400"/>
    </w:p>
    <w:p w14:paraId="3E3EDB16" w14:textId="77777777" w:rsidR="00904370" w:rsidRPr="00235394" w:rsidRDefault="00904370" w:rsidP="00904370">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4235B4">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6"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4235B4">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6"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4235B4">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6"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4235B4">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6"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4235B4">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6"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4235B4">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6"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4235B4">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6"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4235B4">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6"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4235B4">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6"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4235B4">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426" w:type="dxa"/>
            <w:shd w:val="solid" w:color="FFFFFF" w:fill="auto"/>
          </w:tcPr>
          <w:p w14:paraId="673EEBA8" w14:textId="77777777" w:rsidR="00464B41" w:rsidRPr="0016361A" w:rsidRDefault="00464B41" w:rsidP="00464B41">
            <w:pPr>
              <w:pStyle w:val="TAL"/>
              <w:rPr>
                <w:sz w:val="16"/>
                <w:szCs w:val="16"/>
              </w:rPr>
            </w:pPr>
          </w:p>
        </w:tc>
        <w:tc>
          <w:tcPr>
            <w:tcW w:w="425"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4235B4">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426" w:type="dxa"/>
            <w:shd w:val="solid" w:color="FFFFFF" w:fill="auto"/>
          </w:tcPr>
          <w:p w14:paraId="6EDA5EFE" w14:textId="77777777" w:rsidR="004235B4" w:rsidRPr="0016361A" w:rsidRDefault="004235B4" w:rsidP="00464B41">
            <w:pPr>
              <w:pStyle w:val="TAL"/>
              <w:rPr>
                <w:sz w:val="16"/>
                <w:szCs w:val="16"/>
              </w:rPr>
            </w:pPr>
          </w:p>
        </w:tc>
        <w:tc>
          <w:tcPr>
            <w:tcW w:w="425"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4235B4">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426" w:type="dxa"/>
            <w:shd w:val="solid" w:color="FFFFFF" w:fill="auto"/>
          </w:tcPr>
          <w:p w14:paraId="7DBC4362" w14:textId="77777777" w:rsidR="003F31C8" w:rsidRPr="0016361A" w:rsidRDefault="003F31C8" w:rsidP="003F31C8">
            <w:pPr>
              <w:pStyle w:val="TAL"/>
              <w:rPr>
                <w:sz w:val="16"/>
                <w:szCs w:val="16"/>
              </w:rPr>
            </w:pPr>
          </w:p>
        </w:tc>
        <w:tc>
          <w:tcPr>
            <w:tcW w:w="425"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BF6B" w14:textId="77777777" w:rsidR="00F3117C" w:rsidRDefault="00F3117C">
      <w:r>
        <w:separator/>
      </w:r>
    </w:p>
  </w:endnote>
  <w:endnote w:type="continuationSeparator" w:id="0">
    <w:p w14:paraId="5551BCF6" w14:textId="77777777" w:rsidR="00F3117C" w:rsidRDefault="00F3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54DF" w14:textId="77777777" w:rsidR="00F3117C" w:rsidRDefault="00F3117C">
      <w:r>
        <w:separator/>
      </w:r>
    </w:p>
  </w:footnote>
  <w:footnote w:type="continuationSeparator" w:id="0">
    <w:p w14:paraId="1A69ECC7" w14:textId="77777777" w:rsidR="00F3117C" w:rsidRDefault="00F3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7B6E5651"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EFE">
      <w:rPr>
        <w:rFonts w:ascii="Arial" w:hAnsi="Arial" w:cs="Arial"/>
        <w:b/>
        <w:noProof/>
        <w:sz w:val="18"/>
        <w:szCs w:val="18"/>
      </w:rPr>
      <w:t>3GPP TS 29.256 V17.0.0 (2022-03)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595A64F"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EFE">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8A77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C2F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E450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2C76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F62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0E3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6018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2683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4EE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8404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12"/>
  </w:num>
  <w:num w:numId="7">
    <w:abstractNumId w:val="21"/>
  </w:num>
  <w:num w:numId="8">
    <w:abstractNumId w:val="13"/>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469F8"/>
    <w:rsid w:val="00351D00"/>
    <w:rsid w:val="0035462D"/>
    <w:rsid w:val="00355B73"/>
    <w:rsid w:val="003634D4"/>
    <w:rsid w:val="003708EA"/>
    <w:rsid w:val="003765B8"/>
    <w:rsid w:val="00380513"/>
    <w:rsid w:val="00395BED"/>
    <w:rsid w:val="003A0FE8"/>
    <w:rsid w:val="003A6E5B"/>
    <w:rsid w:val="003B06E0"/>
    <w:rsid w:val="003B5B26"/>
    <w:rsid w:val="003C1D02"/>
    <w:rsid w:val="003C3971"/>
    <w:rsid w:val="003D0D55"/>
    <w:rsid w:val="003D3170"/>
    <w:rsid w:val="003F31C8"/>
    <w:rsid w:val="00423334"/>
    <w:rsid w:val="004235B4"/>
    <w:rsid w:val="00426E0E"/>
    <w:rsid w:val="004345EC"/>
    <w:rsid w:val="0044650D"/>
    <w:rsid w:val="00461044"/>
    <w:rsid w:val="00464B41"/>
    <w:rsid w:val="00465515"/>
    <w:rsid w:val="00483A65"/>
    <w:rsid w:val="00486741"/>
    <w:rsid w:val="00497680"/>
    <w:rsid w:val="004B6C25"/>
    <w:rsid w:val="004C2829"/>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193D"/>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4EFE"/>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C2C17"/>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3356D"/>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68CF"/>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semiHidden/>
    <w:qFormat/>
    <w:pPr>
      <w:numPr>
        <w:ilvl w:val="5"/>
        <w:numId w:val="23"/>
      </w:numPr>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356D"/>
    <w:pPr>
      <w:jc w:val="right"/>
    </w:pPr>
  </w:style>
  <w:style w:type="paragraph" w:customStyle="1" w:styleId="TAL">
    <w:name w:val="TAL"/>
    <w:basedOn w:val="Normal"/>
    <w:link w:val="TALChar"/>
    <w:rsid w:val="00D3356D"/>
    <w:pPr>
      <w:keepNext/>
      <w:keepLines/>
      <w:spacing w:after="0"/>
    </w:pPr>
    <w:rPr>
      <w:rFonts w:ascii="Arial" w:hAnsi="Arial"/>
      <w:sz w:val="18"/>
    </w:rPr>
  </w:style>
  <w:style w:type="paragraph" w:customStyle="1" w:styleId="TAH">
    <w:name w:val="TAH"/>
    <w:basedOn w:val="TAC"/>
    <w:link w:val="TAHChar"/>
    <w:rsid w:val="00D3356D"/>
    <w:rPr>
      <w:b/>
    </w:rPr>
  </w:style>
  <w:style w:type="paragraph" w:customStyle="1" w:styleId="TAC">
    <w:name w:val="TAC"/>
    <w:basedOn w:val="TAL"/>
    <w:link w:val="TACChar"/>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rPr>
      <w:noProof/>
    </w:r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6204</Words>
  <Characters>41321</Characters>
  <Application>Microsoft Office Word</Application>
  <DocSecurity>0</DocSecurity>
  <Lines>1215</Lines>
  <Paragraphs>969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29.829_CR0004_(Rel-17)_SMS_SBI</cp:lastModifiedBy>
  <cp:revision>7</cp:revision>
  <cp:lastPrinted>2021-09-01T06:37:00Z</cp:lastPrinted>
  <dcterms:created xsi:type="dcterms:W3CDTF">2022-03-04T16:08:00Z</dcterms:created>
  <dcterms:modified xsi:type="dcterms:W3CDTF">2022-03-18T17:23:00Z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