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DA0" w14:paraId="40227548" w14:textId="77777777" w:rsidTr="005E4BB2">
        <w:tc>
          <w:tcPr>
            <w:tcW w:w="10423" w:type="dxa"/>
            <w:gridSpan w:val="2"/>
            <w:shd w:val="clear" w:color="auto" w:fill="auto"/>
          </w:tcPr>
          <w:p w14:paraId="40094ED7" w14:textId="32E39408" w:rsidR="004F0988" w:rsidRPr="00A54DA0" w:rsidRDefault="004F0988" w:rsidP="002341A8">
            <w:pPr>
              <w:pStyle w:val="ZA"/>
              <w:framePr w:w="0" w:hRule="auto" w:wrap="auto" w:vAnchor="margin" w:hAnchor="text" w:yAlign="inline"/>
            </w:pPr>
            <w:bookmarkStart w:id="0" w:name="page1"/>
            <w:r w:rsidRPr="00A54DA0">
              <w:rPr>
                <w:sz w:val="64"/>
              </w:rPr>
              <w:t xml:space="preserve">3GPP </w:t>
            </w:r>
            <w:bookmarkStart w:id="1" w:name="specType1"/>
            <w:r w:rsidR="0063543D" w:rsidRPr="00A54DA0">
              <w:rPr>
                <w:sz w:val="64"/>
              </w:rPr>
              <w:t>TR</w:t>
            </w:r>
            <w:bookmarkEnd w:id="1"/>
            <w:r w:rsidRPr="00A54DA0">
              <w:rPr>
                <w:sz w:val="64"/>
              </w:rPr>
              <w:t xml:space="preserve"> </w:t>
            </w:r>
            <w:bookmarkStart w:id="2" w:name="specNumber"/>
            <w:r w:rsidR="002341A8" w:rsidRPr="00A54DA0">
              <w:rPr>
                <w:sz w:val="64"/>
              </w:rPr>
              <w:t>28</w:t>
            </w:r>
            <w:r w:rsidRPr="00A54DA0">
              <w:rPr>
                <w:sz w:val="64"/>
              </w:rPr>
              <w:t>.</w:t>
            </w:r>
            <w:bookmarkEnd w:id="2"/>
            <w:r w:rsidR="00776A32" w:rsidRPr="00A54DA0">
              <w:rPr>
                <w:sz w:val="64"/>
              </w:rPr>
              <w:t>8</w:t>
            </w:r>
            <w:r w:rsidR="002341A8" w:rsidRPr="00A54DA0">
              <w:rPr>
                <w:sz w:val="64"/>
              </w:rPr>
              <w:t>2</w:t>
            </w:r>
            <w:r w:rsidR="00776A32" w:rsidRPr="00A54DA0">
              <w:rPr>
                <w:sz w:val="64"/>
              </w:rPr>
              <w:t>4</w:t>
            </w:r>
            <w:r w:rsidRPr="00A54DA0">
              <w:rPr>
                <w:sz w:val="64"/>
              </w:rPr>
              <w:t xml:space="preserve"> </w:t>
            </w:r>
            <w:bookmarkStart w:id="3" w:name="specVersion"/>
            <w:r w:rsidR="00107F41" w:rsidRPr="00A54DA0">
              <w:t>V1</w:t>
            </w:r>
            <w:r w:rsidR="009C1CB2">
              <w:t>8</w:t>
            </w:r>
            <w:r w:rsidRPr="00A54DA0">
              <w:t>.</w:t>
            </w:r>
            <w:bookmarkEnd w:id="3"/>
            <w:r w:rsidR="00107F41" w:rsidRPr="00A54DA0">
              <w:t>0</w:t>
            </w:r>
            <w:r w:rsidR="000D3118" w:rsidRPr="00A54DA0">
              <w:rPr>
                <w:lang w:val="en-US"/>
              </w:rPr>
              <w:t>.0</w:t>
            </w:r>
            <w:r w:rsidRPr="00A54DA0">
              <w:t xml:space="preserve"> </w:t>
            </w:r>
            <w:r w:rsidRPr="00A54DA0">
              <w:rPr>
                <w:sz w:val="32"/>
              </w:rPr>
              <w:t>(</w:t>
            </w:r>
            <w:bookmarkStart w:id="4" w:name="issueDate"/>
            <w:r w:rsidR="002341A8" w:rsidRPr="00A54DA0">
              <w:rPr>
                <w:sz w:val="32"/>
              </w:rPr>
              <w:t>202</w:t>
            </w:r>
            <w:r w:rsidR="00430466" w:rsidRPr="00A54DA0">
              <w:rPr>
                <w:sz w:val="32"/>
              </w:rPr>
              <w:t>3</w:t>
            </w:r>
            <w:r w:rsidRPr="00A54DA0">
              <w:rPr>
                <w:sz w:val="32"/>
              </w:rPr>
              <w:t>-</w:t>
            </w:r>
            <w:bookmarkEnd w:id="4"/>
            <w:r w:rsidR="00107F41" w:rsidRPr="00A54DA0">
              <w:rPr>
                <w:sz w:val="32"/>
              </w:rPr>
              <w:t>06</w:t>
            </w:r>
            <w:r w:rsidRPr="00A54DA0">
              <w:rPr>
                <w:sz w:val="32"/>
              </w:rPr>
              <w:t>)</w:t>
            </w:r>
          </w:p>
        </w:tc>
      </w:tr>
      <w:tr w:rsidR="004F0988" w:rsidRPr="00A54DA0" w14:paraId="4794176B" w14:textId="77777777" w:rsidTr="005E4BB2">
        <w:trPr>
          <w:trHeight w:hRule="exact" w:val="1134"/>
        </w:trPr>
        <w:tc>
          <w:tcPr>
            <w:tcW w:w="10423" w:type="dxa"/>
            <w:gridSpan w:val="2"/>
            <w:shd w:val="clear" w:color="auto" w:fill="auto"/>
          </w:tcPr>
          <w:p w14:paraId="04FA2992" w14:textId="2B48E274" w:rsidR="004F0988" w:rsidRPr="00A54DA0" w:rsidRDefault="004F0988" w:rsidP="00133525">
            <w:pPr>
              <w:pStyle w:val="ZB"/>
              <w:framePr w:w="0" w:hRule="auto" w:wrap="auto" w:vAnchor="margin" w:hAnchor="text" w:yAlign="inline"/>
            </w:pPr>
            <w:r w:rsidRPr="00A54DA0">
              <w:t xml:space="preserve">Technical </w:t>
            </w:r>
            <w:bookmarkStart w:id="5" w:name="spectype2"/>
            <w:r w:rsidR="00D57972" w:rsidRPr="00A54DA0">
              <w:t>Report</w:t>
            </w:r>
            <w:bookmarkEnd w:id="5"/>
          </w:p>
          <w:p w14:paraId="0C19746C" w14:textId="26244486" w:rsidR="00BA4B8D" w:rsidRPr="00A54DA0" w:rsidRDefault="00BA4B8D" w:rsidP="00BA4B8D">
            <w:pPr>
              <w:pStyle w:val="Guidance"/>
            </w:pPr>
            <w:r w:rsidRPr="00A54DA0">
              <w:br/>
            </w:r>
            <w:r w:rsidRPr="00A54DA0">
              <w:br/>
            </w:r>
          </w:p>
        </w:tc>
      </w:tr>
      <w:tr w:rsidR="004F0988" w:rsidRPr="00A54DA0" w14:paraId="71981628" w14:textId="77777777" w:rsidTr="005E4BB2">
        <w:trPr>
          <w:trHeight w:hRule="exact" w:val="3686"/>
        </w:trPr>
        <w:tc>
          <w:tcPr>
            <w:tcW w:w="10423" w:type="dxa"/>
            <w:gridSpan w:val="2"/>
            <w:shd w:val="clear" w:color="auto" w:fill="auto"/>
          </w:tcPr>
          <w:p w14:paraId="175348F4" w14:textId="77777777" w:rsidR="004F0988" w:rsidRPr="00A54DA0" w:rsidRDefault="004F0988" w:rsidP="00133525">
            <w:pPr>
              <w:pStyle w:val="ZT"/>
              <w:framePr w:wrap="auto" w:hAnchor="text" w:yAlign="inline"/>
            </w:pPr>
            <w:r w:rsidRPr="00A54DA0">
              <w:t>3rd Generation Partnership Project;</w:t>
            </w:r>
          </w:p>
          <w:p w14:paraId="14BF79C6" w14:textId="77777777" w:rsidR="002341A8" w:rsidRPr="00A54DA0" w:rsidRDefault="004F0988" w:rsidP="002341A8">
            <w:pPr>
              <w:pStyle w:val="ZT"/>
              <w:framePr w:wrap="auto" w:hAnchor="text" w:yAlign="inline"/>
            </w:pPr>
            <w:r w:rsidRPr="00A54DA0">
              <w:t xml:space="preserve">Technical Specification Group </w:t>
            </w:r>
            <w:bookmarkStart w:id="6" w:name="specTitle"/>
            <w:r w:rsidR="002341A8" w:rsidRPr="00A54DA0">
              <w:t>Services and System Aspects;</w:t>
            </w:r>
          </w:p>
          <w:bookmarkEnd w:id="6"/>
          <w:p w14:paraId="62910C77" w14:textId="00901A7E" w:rsidR="004F0988" w:rsidRPr="00A54DA0" w:rsidRDefault="002341A8" w:rsidP="008331E0">
            <w:pPr>
              <w:pStyle w:val="ZT"/>
              <w:framePr w:wrap="auto" w:hAnchor="text" w:yAlign="inline"/>
              <w:rPr>
                <w:i/>
                <w:sz w:val="28"/>
              </w:rPr>
            </w:pPr>
            <w:r w:rsidRPr="00A54DA0">
              <w:t xml:space="preserve">Study on </w:t>
            </w:r>
            <w:r w:rsidR="00776A32" w:rsidRPr="00A54DA0">
              <w:t>network slice management capability exposure</w:t>
            </w:r>
            <w:r w:rsidRPr="00A54DA0">
              <w:t xml:space="preserve"> </w:t>
            </w:r>
            <w:r w:rsidR="004F0988" w:rsidRPr="00A54DA0">
              <w:t>(</w:t>
            </w:r>
            <w:r w:rsidR="004F0988" w:rsidRPr="00A54DA0">
              <w:rPr>
                <w:rStyle w:val="ZGSM"/>
              </w:rPr>
              <w:t xml:space="preserve">Release </w:t>
            </w:r>
            <w:bookmarkStart w:id="7" w:name="specRelease"/>
            <w:r w:rsidR="004F0988" w:rsidRPr="00A54DA0">
              <w:rPr>
                <w:rStyle w:val="ZGSM"/>
              </w:rPr>
              <w:t>1</w:t>
            </w:r>
            <w:r w:rsidR="00DE1BEE" w:rsidRPr="00A54DA0">
              <w:rPr>
                <w:rStyle w:val="ZGSM"/>
              </w:rPr>
              <w:t>8</w:t>
            </w:r>
            <w:bookmarkEnd w:id="7"/>
            <w:r w:rsidR="004F0988" w:rsidRPr="00A54DA0">
              <w:t>)</w:t>
            </w:r>
          </w:p>
        </w:tc>
      </w:tr>
      <w:tr w:rsidR="00BF128E" w:rsidRPr="00A54DA0" w14:paraId="2384BFFA" w14:textId="77777777" w:rsidTr="005E4BB2">
        <w:tc>
          <w:tcPr>
            <w:tcW w:w="10423" w:type="dxa"/>
            <w:gridSpan w:val="2"/>
            <w:shd w:val="clear" w:color="auto" w:fill="auto"/>
          </w:tcPr>
          <w:p w14:paraId="7296F011" w14:textId="77777777" w:rsidR="00BF128E" w:rsidRPr="00A54DA0" w:rsidRDefault="00BF128E" w:rsidP="00133525">
            <w:pPr>
              <w:pStyle w:val="ZU"/>
              <w:framePr w:w="0" w:wrap="auto" w:vAnchor="margin" w:hAnchor="text" w:yAlign="inline"/>
              <w:tabs>
                <w:tab w:val="right" w:pos="10206"/>
              </w:tabs>
              <w:jc w:val="left"/>
              <w:rPr>
                <w:color w:val="0000FF"/>
              </w:rPr>
            </w:pPr>
            <w:r w:rsidRPr="00A54DA0">
              <w:rPr>
                <w:color w:val="0000FF"/>
              </w:rPr>
              <w:tab/>
            </w:r>
          </w:p>
        </w:tc>
      </w:tr>
      <w:bookmarkStart w:id="8" w:name="_MON_1684549432"/>
      <w:bookmarkEnd w:id="8"/>
      <w:bookmarkStart w:id="9" w:name="_MON_1684549432"/>
      <w:bookmarkEnd w:id="9"/>
      <w:tr w:rsidR="00D57972" w:rsidRPr="00A54DA0" w14:paraId="1779251F" w14:textId="77777777" w:rsidTr="005E4BB2">
        <w:trPr>
          <w:trHeight w:hRule="exact" w:val="1531"/>
        </w:trPr>
        <w:tc>
          <w:tcPr>
            <w:tcW w:w="4883" w:type="dxa"/>
            <w:shd w:val="clear" w:color="auto" w:fill="auto"/>
          </w:tcPr>
          <w:p w14:paraId="36C5A0C7" w14:textId="107E22AE" w:rsidR="00D57972" w:rsidRPr="00A54DA0" w:rsidRDefault="00CD4D2B">
            <w:r w:rsidRPr="00CD4D2B">
              <w:rPr>
                <w:i/>
                <w:noProof/>
                <w:lang w:val="en-US" w:eastAsia="zh-CN"/>
              </w:rPr>
              <w:object w:dxaOrig="2026" w:dyaOrig="1251" w14:anchorId="34934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2.55pt;height:62.8pt" o:ole="">
                  <v:imagedata r:id="rId9" o:title=""/>
                </v:shape>
                <o:OLEObject Type="Embed" ProgID="Word.Picture.8" ShapeID="_x0000_i1027" DrawAspect="Content" ObjectID="_1748951772" r:id="rId10"/>
              </w:object>
            </w:r>
          </w:p>
        </w:tc>
        <w:tc>
          <w:tcPr>
            <w:tcW w:w="5540" w:type="dxa"/>
            <w:shd w:val="clear" w:color="auto" w:fill="auto"/>
          </w:tcPr>
          <w:p w14:paraId="56B5CCA8" w14:textId="69CA2B90" w:rsidR="00D57972" w:rsidRPr="00A54DA0" w:rsidRDefault="00843D60" w:rsidP="00133525">
            <w:pPr>
              <w:jc w:val="right"/>
            </w:pPr>
            <w:bookmarkStart w:id="10" w:name="logos"/>
            <w:r w:rsidRPr="00A54DA0">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A54DA0" w14:paraId="1AC6CA7D" w14:textId="77777777" w:rsidTr="005E4BB2">
        <w:trPr>
          <w:trHeight w:hRule="exact" w:val="5783"/>
        </w:trPr>
        <w:tc>
          <w:tcPr>
            <w:tcW w:w="10423" w:type="dxa"/>
            <w:gridSpan w:val="2"/>
            <w:shd w:val="clear" w:color="auto" w:fill="auto"/>
          </w:tcPr>
          <w:p w14:paraId="37AD9F58" w14:textId="615D355A" w:rsidR="00C074DD" w:rsidRPr="00A54DA0" w:rsidRDefault="00C074DD" w:rsidP="00C074DD">
            <w:pPr>
              <w:pStyle w:val="Guidance"/>
              <w:rPr>
                <w:b/>
              </w:rPr>
            </w:pPr>
          </w:p>
        </w:tc>
      </w:tr>
      <w:tr w:rsidR="00C074DD" w:rsidRPr="00A54DA0" w14:paraId="14EEB842" w14:textId="77777777" w:rsidTr="005E4BB2">
        <w:trPr>
          <w:cantSplit/>
          <w:trHeight w:hRule="exact" w:val="964"/>
        </w:trPr>
        <w:tc>
          <w:tcPr>
            <w:tcW w:w="10423" w:type="dxa"/>
            <w:gridSpan w:val="2"/>
            <w:shd w:val="clear" w:color="auto" w:fill="auto"/>
          </w:tcPr>
          <w:p w14:paraId="5752D6E1" w14:textId="77777777" w:rsidR="00C074DD" w:rsidRPr="00A54DA0" w:rsidRDefault="00C074DD" w:rsidP="00C074DD">
            <w:pPr>
              <w:rPr>
                <w:sz w:val="16"/>
              </w:rPr>
            </w:pPr>
            <w:bookmarkStart w:id="11" w:name="warningNotice"/>
            <w:r w:rsidRPr="00A54DA0">
              <w:rPr>
                <w:sz w:val="16"/>
              </w:rPr>
              <w:t>The present document has been developed within the 3rd Generation Partnership Project (3GPP</w:t>
            </w:r>
            <w:r w:rsidRPr="00A54DA0">
              <w:rPr>
                <w:sz w:val="16"/>
                <w:vertAlign w:val="superscript"/>
              </w:rPr>
              <w:t xml:space="preserve"> TM</w:t>
            </w:r>
            <w:r w:rsidRPr="00A54DA0">
              <w:rPr>
                <w:sz w:val="16"/>
              </w:rPr>
              <w:t>) and may be further elaborated for the purposes of 3GPP.</w:t>
            </w:r>
            <w:r w:rsidRPr="00A54DA0">
              <w:rPr>
                <w:sz w:val="16"/>
              </w:rPr>
              <w:br/>
              <w:t>The present document has not been subject to any approval process by the 3GPP</w:t>
            </w:r>
            <w:r w:rsidRPr="00A54DA0">
              <w:rPr>
                <w:sz w:val="16"/>
                <w:vertAlign w:val="superscript"/>
              </w:rPr>
              <w:t xml:space="preserve"> </w:t>
            </w:r>
            <w:r w:rsidRPr="00A54DA0">
              <w:rPr>
                <w:sz w:val="16"/>
              </w:rPr>
              <w:t>Organizational Partners and shall not be implemented.</w:t>
            </w:r>
            <w:r w:rsidRPr="00A54DA0">
              <w:rPr>
                <w:sz w:val="16"/>
              </w:rPr>
              <w:br/>
              <w:t>This Specification is provided for future development work within 3GPP</w:t>
            </w:r>
            <w:r w:rsidRPr="00A54DA0">
              <w:rPr>
                <w:sz w:val="16"/>
                <w:vertAlign w:val="superscript"/>
              </w:rPr>
              <w:t xml:space="preserve"> </w:t>
            </w:r>
            <w:r w:rsidRPr="00A54DA0">
              <w:rPr>
                <w:sz w:val="16"/>
              </w:rPr>
              <w:t>only. The Organizational Partners accept no liability for any use of this Specification.</w:t>
            </w:r>
            <w:r w:rsidRPr="00A54DA0">
              <w:rPr>
                <w:sz w:val="16"/>
              </w:rPr>
              <w:br/>
              <w:t>Specifications and Reports for implementation of the 3GPP</w:t>
            </w:r>
            <w:r w:rsidRPr="00A54DA0">
              <w:rPr>
                <w:sz w:val="16"/>
                <w:vertAlign w:val="superscript"/>
              </w:rPr>
              <w:t xml:space="preserve"> TM</w:t>
            </w:r>
            <w:r w:rsidRPr="00A54DA0">
              <w:rPr>
                <w:sz w:val="16"/>
              </w:rPr>
              <w:t xml:space="preserve"> system should be obtained via the 3GPP Organizational Partners' Publications Offices.</w:t>
            </w:r>
            <w:bookmarkEnd w:id="11"/>
          </w:p>
          <w:p w14:paraId="200A5BCB" w14:textId="77777777" w:rsidR="00C074DD" w:rsidRPr="00A54DA0" w:rsidRDefault="00C074DD" w:rsidP="00C074DD">
            <w:pPr>
              <w:pStyle w:val="ZV"/>
              <w:framePr w:w="0" w:wrap="auto" w:vAnchor="margin" w:hAnchor="text" w:yAlign="inline"/>
            </w:pPr>
          </w:p>
          <w:p w14:paraId="48703D5B" w14:textId="77777777" w:rsidR="00C074DD" w:rsidRPr="00A54DA0" w:rsidRDefault="00C074DD" w:rsidP="00C074DD">
            <w:pPr>
              <w:rPr>
                <w:sz w:val="16"/>
              </w:rPr>
            </w:pPr>
          </w:p>
        </w:tc>
      </w:tr>
      <w:bookmarkEnd w:id="0"/>
    </w:tbl>
    <w:p w14:paraId="251F7A8B" w14:textId="77777777" w:rsidR="00080512" w:rsidRPr="00A54DA0" w:rsidRDefault="00080512">
      <w:pPr>
        <w:sectPr w:rsidR="00080512" w:rsidRPr="00A54DA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DA0" w14:paraId="5D0CEAC5" w14:textId="77777777" w:rsidTr="00133525">
        <w:trPr>
          <w:trHeight w:hRule="exact" w:val="5670"/>
        </w:trPr>
        <w:tc>
          <w:tcPr>
            <w:tcW w:w="10423" w:type="dxa"/>
            <w:shd w:val="clear" w:color="auto" w:fill="auto"/>
          </w:tcPr>
          <w:p w14:paraId="43ACF3AC" w14:textId="77777777" w:rsidR="00E16509" w:rsidRPr="00A54DA0" w:rsidRDefault="00E16509" w:rsidP="00E16509">
            <w:pPr>
              <w:pStyle w:val="Guidance"/>
            </w:pPr>
            <w:bookmarkStart w:id="12" w:name="page2"/>
          </w:p>
        </w:tc>
      </w:tr>
      <w:tr w:rsidR="00E16509" w:rsidRPr="00A54DA0" w14:paraId="36FA1BAE" w14:textId="77777777" w:rsidTr="00C074DD">
        <w:trPr>
          <w:trHeight w:hRule="exact" w:val="5387"/>
        </w:trPr>
        <w:tc>
          <w:tcPr>
            <w:tcW w:w="10423" w:type="dxa"/>
            <w:shd w:val="clear" w:color="auto" w:fill="auto"/>
          </w:tcPr>
          <w:p w14:paraId="539766E0" w14:textId="77777777" w:rsidR="00E16509" w:rsidRPr="00A54DA0" w:rsidRDefault="00E16509" w:rsidP="00133525">
            <w:pPr>
              <w:pStyle w:val="FP"/>
              <w:spacing w:after="240"/>
              <w:ind w:left="2835" w:right="2835"/>
              <w:jc w:val="center"/>
              <w:rPr>
                <w:rFonts w:ascii="Arial" w:hAnsi="Arial"/>
                <w:b/>
                <w:i/>
              </w:rPr>
            </w:pPr>
            <w:bookmarkStart w:id="13" w:name="coords3gpp"/>
            <w:r w:rsidRPr="00A54DA0">
              <w:rPr>
                <w:rFonts w:ascii="Arial" w:hAnsi="Arial"/>
                <w:b/>
                <w:i/>
              </w:rPr>
              <w:t>3GPP</w:t>
            </w:r>
          </w:p>
          <w:p w14:paraId="72527B02" w14:textId="77777777" w:rsidR="00E16509" w:rsidRPr="00A54DA0" w:rsidRDefault="00E16509" w:rsidP="00133525">
            <w:pPr>
              <w:pStyle w:val="FP"/>
              <w:pBdr>
                <w:bottom w:val="single" w:sz="6" w:space="1" w:color="auto"/>
              </w:pBdr>
              <w:ind w:left="2835" w:right="2835"/>
              <w:jc w:val="center"/>
            </w:pPr>
            <w:r w:rsidRPr="00A54DA0">
              <w:t>Postal address</w:t>
            </w:r>
          </w:p>
          <w:p w14:paraId="6146018C" w14:textId="77777777" w:rsidR="00E16509" w:rsidRPr="00A54DA0" w:rsidRDefault="00E16509" w:rsidP="00133525">
            <w:pPr>
              <w:pStyle w:val="FP"/>
              <w:ind w:left="2835" w:right="2835"/>
              <w:jc w:val="center"/>
              <w:rPr>
                <w:rFonts w:ascii="Arial" w:hAnsi="Arial"/>
                <w:sz w:val="18"/>
              </w:rPr>
            </w:pPr>
          </w:p>
          <w:p w14:paraId="55B64195" w14:textId="77777777" w:rsidR="00E16509" w:rsidRPr="00A54DA0" w:rsidRDefault="00E16509" w:rsidP="00133525">
            <w:pPr>
              <w:pStyle w:val="FP"/>
              <w:pBdr>
                <w:bottom w:val="single" w:sz="6" w:space="1" w:color="auto"/>
              </w:pBdr>
              <w:spacing w:before="240"/>
              <w:ind w:left="2835" w:right="2835"/>
              <w:jc w:val="center"/>
            </w:pPr>
            <w:r w:rsidRPr="00A54DA0">
              <w:t>3GPP support office address</w:t>
            </w:r>
          </w:p>
          <w:p w14:paraId="4BFED648" w14:textId="77777777" w:rsidR="00E16509" w:rsidRPr="00A54DA0" w:rsidRDefault="00E16509" w:rsidP="00133525">
            <w:pPr>
              <w:pStyle w:val="FP"/>
              <w:ind w:left="2835" w:right="2835"/>
              <w:jc w:val="center"/>
              <w:rPr>
                <w:rFonts w:ascii="Arial" w:hAnsi="Arial"/>
                <w:sz w:val="18"/>
                <w:lang w:val="fr-FR"/>
              </w:rPr>
            </w:pPr>
            <w:r w:rsidRPr="00A54DA0">
              <w:rPr>
                <w:rFonts w:ascii="Arial" w:hAnsi="Arial"/>
                <w:sz w:val="18"/>
                <w:lang w:val="fr-FR"/>
              </w:rPr>
              <w:t>650 Route des Lucioles - Sophia Antipolis</w:t>
            </w:r>
          </w:p>
          <w:p w14:paraId="0A6F6A3E" w14:textId="77777777" w:rsidR="00E16509" w:rsidRPr="00A54DA0" w:rsidRDefault="00E16509" w:rsidP="00133525">
            <w:pPr>
              <w:pStyle w:val="FP"/>
              <w:ind w:left="2835" w:right="2835"/>
              <w:jc w:val="center"/>
              <w:rPr>
                <w:rFonts w:ascii="Arial" w:hAnsi="Arial"/>
                <w:sz w:val="18"/>
                <w:lang w:val="fr-FR"/>
              </w:rPr>
            </w:pPr>
            <w:r w:rsidRPr="00A54DA0">
              <w:rPr>
                <w:rFonts w:ascii="Arial" w:hAnsi="Arial"/>
                <w:sz w:val="18"/>
                <w:lang w:val="fr-FR"/>
              </w:rPr>
              <w:t>Valbonne - FRANCE</w:t>
            </w:r>
          </w:p>
          <w:p w14:paraId="6F4B7715" w14:textId="77777777" w:rsidR="00E16509" w:rsidRPr="00A54DA0" w:rsidRDefault="00E16509" w:rsidP="00133525">
            <w:pPr>
              <w:pStyle w:val="FP"/>
              <w:spacing w:after="20"/>
              <w:ind w:left="2835" w:right="2835"/>
              <w:jc w:val="center"/>
              <w:rPr>
                <w:rFonts w:ascii="Arial" w:hAnsi="Arial"/>
                <w:sz w:val="18"/>
              </w:rPr>
            </w:pPr>
            <w:r w:rsidRPr="00A54DA0">
              <w:rPr>
                <w:rFonts w:ascii="Arial" w:hAnsi="Arial"/>
                <w:sz w:val="18"/>
              </w:rPr>
              <w:t>Tel.: +33 4 92 94 42 00 Fax: +33 4 93 65 47 16</w:t>
            </w:r>
          </w:p>
          <w:p w14:paraId="3D244110" w14:textId="77777777" w:rsidR="00E16509" w:rsidRPr="00A54DA0" w:rsidRDefault="00E16509" w:rsidP="00133525">
            <w:pPr>
              <w:pStyle w:val="FP"/>
              <w:pBdr>
                <w:bottom w:val="single" w:sz="6" w:space="1" w:color="auto"/>
              </w:pBdr>
              <w:spacing w:before="240"/>
              <w:ind w:left="2835" w:right="2835"/>
              <w:jc w:val="center"/>
            </w:pPr>
            <w:r w:rsidRPr="00A54DA0">
              <w:t>Internet</w:t>
            </w:r>
          </w:p>
          <w:p w14:paraId="32E0D3F6" w14:textId="77777777" w:rsidR="00E16509" w:rsidRPr="00A54DA0" w:rsidRDefault="00E16509" w:rsidP="00133525">
            <w:pPr>
              <w:pStyle w:val="FP"/>
              <w:ind w:left="2835" w:right="2835"/>
              <w:jc w:val="center"/>
              <w:rPr>
                <w:rFonts w:ascii="Arial" w:hAnsi="Arial"/>
                <w:sz w:val="18"/>
              </w:rPr>
            </w:pPr>
            <w:r w:rsidRPr="00A54DA0">
              <w:rPr>
                <w:rFonts w:ascii="Arial" w:hAnsi="Arial"/>
                <w:sz w:val="18"/>
              </w:rPr>
              <w:t>http://www.3gpp.org</w:t>
            </w:r>
            <w:bookmarkEnd w:id="13"/>
          </w:p>
          <w:p w14:paraId="76305357" w14:textId="77777777" w:rsidR="00E16509" w:rsidRPr="00A54DA0" w:rsidRDefault="00E16509" w:rsidP="00133525"/>
        </w:tc>
      </w:tr>
      <w:tr w:rsidR="00E16509" w:rsidRPr="00A54DA0" w14:paraId="0C27ECDF" w14:textId="77777777" w:rsidTr="00C074DD">
        <w:tc>
          <w:tcPr>
            <w:tcW w:w="10423" w:type="dxa"/>
            <w:shd w:val="clear" w:color="auto" w:fill="auto"/>
            <w:vAlign w:val="bottom"/>
          </w:tcPr>
          <w:p w14:paraId="3404AB6B" w14:textId="77777777" w:rsidR="00E16509" w:rsidRPr="00A54DA0" w:rsidRDefault="00E16509" w:rsidP="00133525">
            <w:pPr>
              <w:pStyle w:val="FP"/>
              <w:pBdr>
                <w:bottom w:val="single" w:sz="6" w:space="1" w:color="auto"/>
              </w:pBdr>
              <w:spacing w:after="240"/>
              <w:jc w:val="center"/>
              <w:rPr>
                <w:rFonts w:ascii="Arial" w:hAnsi="Arial"/>
                <w:b/>
                <w:i/>
                <w:noProof/>
              </w:rPr>
            </w:pPr>
            <w:bookmarkStart w:id="14" w:name="copyrightNotification"/>
            <w:r w:rsidRPr="00A54DA0">
              <w:rPr>
                <w:rFonts w:ascii="Arial" w:hAnsi="Arial"/>
                <w:b/>
                <w:i/>
                <w:noProof/>
              </w:rPr>
              <w:t>Copyright Notification</w:t>
            </w:r>
          </w:p>
          <w:p w14:paraId="3230ED1B" w14:textId="77777777" w:rsidR="00E16509" w:rsidRPr="00A54DA0" w:rsidRDefault="00E16509" w:rsidP="00133525">
            <w:pPr>
              <w:pStyle w:val="FP"/>
              <w:jc w:val="center"/>
              <w:rPr>
                <w:noProof/>
              </w:rPr>
            </w:pPr>
            <w:r w:rsidRPr="00A54DA0">
              <w:rPr>
                <w:noProof/>
              </w:rPr>
              <w:t>No part may be reproduced except as authorized by written permission.</w:t>
            </w:r>
            <w:r w:rsidRPr="00A54DA0">
              <w:rPr>
                <w:noProof/>
              </w:rPr>
              <w:br/>
              <w:t>The copyright and the foregoing restriction extend to reproduction in all media.</w:t>
            </w:r>
          </w:p>
          <w:p w14:paraId="1A04F85B" w14:textId="77777777" w:rsidR="00E16509" w:rsidRPr="00A54DA0" w:rsidRDefault="00E16509" w:rsidP="00133525">
            <w:pPr>
              <w:pStyle w:val="FP"/>
              <w:jc w:val="center"/>
              <w:rPr>
                <w:noProof/>
              </w:rPr>
            </w:pPr>
          </w:p>
          <w:p w14:paraId="4BB882D7" w14:textId="1276B06A" w:rsidR="00E16509" w:rsidRPr="00A54DA0" w:rsidRDefault="00E16509" w:rsidP="00133525">
            <w:pPr>
              <w:pStyle w:val="FP"/>
              <w:jc w:val="center"/>
              <w:rPr>
                <w:noProof/>
                <w:sz w:val="18"/>
              </w:rPr>
            </w:pPr>
            <w:r w:rsidRPr="00A54DA0">
              <w:rPr>
                <w:noProof/>
                <w:sz w:val="18"/>
              </w:rPr>
              <w:t xml:space="preserve">© </w:t>
            </w:r>
            <w:bookmarkStart w:id="15" w:name="copyrightDate"/>
            <w:r w:rsidRPr="00A54DA0">
              <w:rPr>
                <w:noProof/>
                <w:sz w:val="18"/>
              </w:rPr>
              <w:t>20</w:t>
            </w:r>
            <w:bookmarkEnd w:id="15"/>
            <w:r w:rsidR="0015292F" w:rsidRPr="00A54DA0">
              <w:rPr>
                <w:noProof/>
                <w:sz w:val="18"/>
              </w:rPr>
              <w:t>2</w:t>
            </w:r>
            <w:r w:rsidR="00DE1BEE" w:rsidRPr="00A54DA0">
              <w:rPr>
                <w:noProof/>
                <w:sz w:val="18"/>
              </w:rPr>
              <w:t>3</w:t>
            </w:r>
            <w:r w:rsidRPr="00A54DA0">
              <w:rPr>
                <w:noProof/>
                <w:sz w:val="18"/>
              </w:rPr>
              <w:t>, 3GPP Organizational Partners (ARIB, ATIS, CCSA, ETSI, TSDSI, TTA, TTC).</w:t>
            </w:r>
            <w:bookmarkStart w:id="16" w:name="copyrightaddon"/>
            <w:bookmarkEnd w:id="16"/>
          </w:p>
          <w:p w14:paraId="00804C66" w14:textId="77777777" w:rsidR="00E16509" w:rsidRPr="00A54DA0" w:rsidRDefault="00E16509" w:rsidP="00133525">
            <w:pPr>
              <w:pStyle w:val="FP"/>
              <w:jc w:val="center"/>
              <w:rPr>
                <w:noProof/>
                <w:sz w:val="18"/>
              </w:rPr>
            </w:pPr>
            <w:r w:rsidRPr="00A54DA0">
              <w:rPr>
                <w:noProof/>
                <w:sz w:val="18"/>
              </w:rPr>
              <w:t>All rights reserved.</w:t>
            </w:r>
          </w:p>
          <w:p w14:paraId="54FF93CF" w14:textId="77777777" w:rsidR="00E16509" w:rsidRPr="00A54DA0" w:rsidRDefault="00E16509" w:rsidP="00E16509">
            <w:pPr>
              <w:pStyle w:val="FP"/>
              <w:rPr>
                <w:noProof/>
                <w:sz w:val="18"/>
              </w:rPr>
            </w:pPr>
          </w:p>
          <w:p w14:paraId="6BD65339" w14:textId="77777777" w:rsidR="00E16509" w:rsidRPr="00A54DA0" w:rsidRDefault="00E16509" w:rsidP="00E16509">
            <w:pPr>
              <w:pStyle w:val="FP"/>
              <w:rPr>
                <w:noProof/>
                <w:sz w:val="18"/>
              </w:rPr>
            </w:pPr>
            <w:r w:rsidRPr="00A54DA0">
              <w:rPr>
                <w:noProof/>
                <w:sz w:val="18"/>
              </w:rPr>
              <w:t>UMTS™ is a Trade Mark of ETSI registered for the benefit of its members</w:t>
            </w:r>
          </w:p>
          <w:p w14:paraId="1843B403" w14:textId="77777777" w:rsidR="00E16509" w:rsidRPr="00A54DA0" w:rsidRDefault="00E16509" w:rsidP="00E16509">
            <w:pPr>
              <w:pStyle w:val="FP"/>
              <w:rPr>
                <w:noProof/>
                <w:sz w:val="18"/>
              </w:rPr>
            </w:pPr>
            <w:r w:rsidRPr="00A54DA0">
              <w:rPr>
                <w:noProof/>
                <w:sz w:val="18"/>
              </w:rPr>
              <w:t>3GPP™ is a Trade Mark of ETSI registered for the benefit of its Members and of the 3GPP Organizational Partners</w:t>
            </w:r>
            <w:r w:rsidRPr="00A54DA0">
              <w:rPr>
                <w:noProof/>
                <w:sz w:val="18"/>
              </w:rPr>
              <w:br/>
              <w:t>LTE™ is a Trade Mark of ETSI registered for the benefit of its Members and of the 3GPP Organizational Partners</w:t>
            </w:r>
          </w:p>
          <w:p w14:paraId="785D85C4" w14:textId="77777777" w:rsidR="00E16509" w:rsidRPr="00A54DA0" w:rsidRDefault="00E16509" w:rsidP="00E16509">
            <w:pPr>
              <w:pStyle w:val="FP"/>
              <w:rPr>
                <w:noProof/>
                <w:sz w:val="18"/>
              </w:rPr>
            </w:pPr>
            <w:r w:rsidRPr="00A54DA0">
              <w:rPr>
                <w:noProof/>
                <w:sz w:val="18"/>
              </w:rPr>
              <w:t>GSM® and the GSM logo are registered and owned by the GSM Association</w:t>
            </w:r>
            <w:bookmarkEnd w:id="14"/>
          </w:p>
          <w:p w14:paraId="36E1B6A0" w14:textId="77777777" w:rsidR="00E16509" w:rsidRPr="00A54DA0" w:rsidRDefault="00E16509" w:rsidP="00133525"/>
        </w:tc>
      </w:tr>
      <w:bookmarkEnd w:id="12"/>
    </w:tbl>
    <w:p w14:paraId="72B6EB32" w14:textId="77777777" w:rsidR="00080512" w:rsidRPr="00A54DA0" w:rsidRDefault="00080512">
      <w:pPr>
        <w:pStyle w:val="TT"/>
      </w:pPr>
      <w:r w:rsidRPr="00A54DA0">
        <w:br w:type="page"/>
      </w:r>
      <w:bookmarkStart w:id="17" w:name="tableOfContents"/>
      <w:bookmarkEnd w:id="17"/>
      <w:r w:rsidRPr="00A54DA0">
        <w:lastRenderedPageBreak/>
        <w:t>Contents</w:t>
      </w:r>
    </w:p>
    <w:p w14:paraId="145B02D3" w14:textId="23CB3241" w:rsidR="00D65A4D" w:rsidRPr="00A54DA0" w:rsidRDefault="00FF1FE3">
      <w:pPr>
        <w:pStyle w:val="TOC1"/>
        <w:rPr>
          <w:rFonts w:asciiTheme="minorHAnsi" w:hAnsiTheme="minorHAnsi" w:cstheme="minorBidi"/>
          <w:kern w:val="2"/>
          <w:sz w:val="21"/>
          <w:szCs w:val="24"/>
          <w:lang w:val="en-US" w:eastAsia="zh-CN"/>
          <w14:ligatures w14:val="standardContextual"/>
        </w:rPr>
      </w:pPr>
      <w:r w:rsidRPr="00A54DA0">
        <w:fldChar w:fldCharType="begin"/>
      </w:r>
      <w:r w:rsidRPr="00A54DA0">
        <w:instrText xml:space="preserve"> TOC \o "1-3" </w:instrText>
      </w:r>
      <w:r w:rsidRPr="00A54DA0">
        <w:fldChar w:fldCharType="separate"/>
      </w:r>
      <w:r w:rsidR="00D65A4D" w:rsidRPr="00A54DA0">
        <w:t>Foreword</w:t>
      </w:r>
      <w:r w:rsidR="00D65A4D" w:rsidRPr="00A54DA0">
        <w:tab/>
      </w:r>
      <w:r w:rsidR="00D65A4D" w:rsidRPr="00A54DA0">
        <w:fldChar w:fldCharType="begin"/>
      </w:r>
      <w:r w:rsidR="00D65A4D" w:rsidRPr="00A54DA0">
        <w:instrText xml:space="preserve"> PAGEREF _Toc136591320 \h </w:instrText>
      </w:r>
      <w:r w:rsidR="00D65A4D" w:rsidRPr="00A54DA0">
        <w:fldChar w:fldCharType="separate"/>
      </w:r>
      <w:r w:rsidR="00D65A4D" w:rsidRPr="00A54DA0">
        <w:t>4</w:t>
      </w:r>
      <w:r w:rsidR="00D65A4D" w:rsidRPr="00A54DA0">
        <w:fldChar w:fldCharType="end"/>
      </w:r>
    </w:p>
    <w:p w14:paraId="0288126D" w14:textId="5FA062F6"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Introduction</w:t>
      </w:r>
      <w:r w:rsidRPr="00A54DA0">
        <w:tab/>
      </w:r>
      <w:r w:rsidRPr="00A54DA0">
        <w:fldChar w:fldCharType="begin"/>
      </w:r>
      <w:r w:rsidRPr="00A54DA0">
        <w:instrText xml:space="preserve"> PAGEREF _Toc136591321 \h </w:instrText>
      </w:r>
      <w:r w:rsidRPr="00A54DA0">
        <w:fldChar w:fldCharType="separate"/>
      </w:r>
      <w:r w:rsidRPr="00A54DA0">
        <w:t>4</w:t>
      </w:r>
      <w:r w:rsidRPr="00A54DA0">
        <w:fldChar w:fldCharType="end"/>
      </w:r>
    </w:p>
    <w:p w14:paraId="393794CC" w14:textId="3DB56984"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1</w:t>
      </w:r>
      <w:r w:rsidRPr="00A54DA0">
        <w:rPr>
          <w:rFonts w:asciiTheme="minorHAnsi" w:hAnsiTheme="minorHAnsi" w:cstheme="minorBidi"/>
          <w:kern w:val="2"/>
          <w:sz w:val="21"/>
          <w:szCs w:val="24"/>
          <w:lang w:val="en-US" w:eastAsia="zh-CN"/>
          <w14:ligatures w14:val="standardContextual"/>
        </w:rPr>
        <w:tab/>
      </w:r>
      <w:r w:rsidRPr="00A54DA0">
        <w:t>Scope</w:t>
      </w:r>
      <w:r w:rsidRPr="00A54DA0">
        <w:tab/>
      </w:r>
      <w:r w:rsidRPr="00A54DA0">
        <w:fldChar w:fldCharType="begin"/>
      </w:r>
      <w:r w:rsidRPr="00A54DA0">
        <w:instrText xml:space="preserve"> PAGEREF _Toc136591322 \h </w:instrText>
      </w:r>
      <w:r w:rsidRPr="00A54DA0">
        <w:fldChar w:fldCharType="separate"/>
      </w:r>
      <w:r w:rsidRPr="00A54DA0">
        <w:t>5</w:t>
      </w:r>
      <w:r w:rsidRPr="00A54DA0">
        <w:fldChar w:fldCharType="end"/>
      </w:r>
    </w:p>
    <w:p w14:paraId="24542E9B" w14:textId="0423736B"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2</w:t>
      </w:r>
      <w:r w:rsidRPr="00A54DA0">
        <w:rPr>
          <w:rFonts w:asciiTheme="minorHAnsi" w:hAnsiTheme="minorHAnsi" w:cstheme="minorBidi"/>
          <w:kern w:val="2"/>
          <w:sz w:val="21"/>
          <w:szCs w:val="24"/>
          <w:lang w:val="en-US" w:eastAsia="zh-CN"/>
          <w14:ligatures w14:val="standardContextual"/>
        </w:rPr>
        <w:tab/>
      </w:r>
      <w:r w:rsidRPr="00A54DA0">
        <w:t>References</w:t>
      </w:r>
      <w:r w:rsidRPr="00A54DA0">
        <w:tab/>
      </w:r>
      <w:r w:rsidRPr="00A54DA0">
        <w:fldChar w:fldCharType="begin"/>
      </w:r>
      <w:r w:rsidRPr="00A54DA0">
        <w:instrText xml:space="preserve"> PAGEREF _Toc136591323 \h </w:instrText>
      </w:r>
      <w:r w:rsidRPr="00A54DA0">
        <w:fldChar w:fldCharType="separate"/>
      </w:r>
      <w:r w:rsidRPr="00A54DA0">
        <w:t>5</w:t>
      </w:r>
      <w:r w:rsidRPr="00A54DA0">
        <w:fldChar w:fldCharType="end"/>
      </w:r>
    </w:p>
    <w:p w14:paraId="4C8CA848" w14:textId="271E275F"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3</w:t>
      </w:r>
      <w:r w:rsidRPr="00A54DA0">
        <w:rPr>
          <w:rFonts w:asciiTheme="minorHAnsi" w:hAnsiTheme="minorHAnsi" w:cstheme="minorBidi"/>
          <w:kern w:val="2"/>
          <w:sz w:val="21"/>
          <w:szCs w:val="24"/>
          <w:lang w:val="en-US" w:eastAsia="zh-CN"/>
          <w14:ligatures w14:val="standardContextual"/>
        </w:rPr>
        <w:tab/>
      </w:r>
      <w:r w:rsidRPr="00A54DA0">
        <w:t>Definitions of terms, symbols and abbreviations</w:t>
      </w:r>
      <w:r w:rsidRPr="00A54DA0">
        <w:tab/>
      </w:r>
      <w:r w:rsidRPr="00A54DA0">
        <w:fldChar w:fldCharType="begin"/>
      </w:r>
      <w:r w:rsidRPr="00A54DA0">
        <w:instrText xml:space="preserve"> PAGEREF _Toc136591324 \h </w:instrText>
      </w:r>
      <w:r w:rsidRPr="00A54DA0">
        <w:fldChar w:fldCharType="separate"/>
      </w:r>
      <w:r w:rsidRPr="00A54DA0">
        <w:t>6</w:t>
      </w:r>
      <w:r w:rsidRPr="00A54DA0">
        <w:fldChar w:fldCharType="end"/>
      </w:r>
    </w:p>
    <w:p w14:paraId="4B209FEE" w14:textId="1A2F788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3.1</w:t>
      </w:r>
      <w:r w:rsidRPr="00A54DA0">
        <w:rPr>
          <w:rFonts w:asciiTheme="minorHAnsi" w:hAnsiTheme="minorHAnsi" w:cstheme="minorBidi"/>
          <w:kern w:val="2"/>
          <w:sz w:val="21"/>
          <w:szCs w:val="24"/>
          <w:lang w:val="en-US" w:eastAsia="zh-CN"/>
          <w14:ligatures w14:val="standardContextual"/>
        </w:rPr>
        <w:tab/>
      </w:r>
      <w:r w:rsidRPr="00A54DA0">
        <w:t>Terms</w:t>
      </w:r>
      <w:r w:rsidRPr="00A54DA0">
        <w:tab/>
      </w:r>
      <w:r w:rsidRPr="00A54DA0">
        <w:fldChar w:fldCharType="begin"/>
      </w:r>
      <w:r w:rsidRPr="00A54DA0">
        <w:instrText xml:space="preserve"> PAGEREF _Toc136591325 \h </w:instrText>
      </w:r>
      <w:r w:rsidRPr="00A54DA0">
        <w:fldChar w:fldCharType="separate"/>
      </w:r>
      <w:r w:rsidRPr="00A54DA0">
        <w:t>6</w:t>
      </w:r>
      <w:r w:rsidRPr="00A54DA0">
        <w:fldChar w:fldCharType="end"/>
      </w:r>
    </w:p>
    <w:p w14:paraId="3DA45C21" w14:textId="6043314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3.2</w:t>
      </w:r>
      <w:r w:rsidRPr="00A54DA0">
        <w:rPr>
          <w:rFonts w:asciiTheme="minorHAnsi" w:hAnsiTheme="minorHAnsi" w:cstheme="minorBidi"/>
          <w:kern w:val="2"/>
          <w:sz w:val="21"/>
          <w:szCs w:val="24"/>
          <w:lang w:val="en-US" w:eastAsia="zh-CN"/>
          <w14:ligatures w14:val="standardContextual"/>
        </w:rPr>
        <w:tab/>
      </w:r>
      <w:r w:rsidRPr="00A54DA0">
        <w:t>Symbols</w:t>
      </w:r>
      <w:r w:rsidRPr="00A54DA0">
        <w:tab/>
      </w:r>
      <w:r w:rsidRPr="00A54DA0">
        <w:fldChar w:fldCharType="begin"/>
      </w:r>
      <w:r w:rsidRPr="00A54DA0">
        <w:instrText xml:space="preserve"> PAGEREF _Toc136591326 \h </w:instrText>
      </w:r>
      <w:r w:rsidRPr="00A54DA0">
        <w:fldChar w:fldCharType="separate"/>
      </w:r>
      <w:r w:rsidRPr="00A54DA0">
        <w:t>6</w:t>
      </w:r>
      <w:r w:rsidRPr="00A54DA0">
        <w:fldChar w:fldCharType="end"/>
      </w:r>
    </w:p>
    <w:p w14:paraId="656F42B1" w14:textId="3F4EEF71"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3.3</w:t>
      </w:r>
      <w:r w:rsidRPr="00A54DA0">
        <w:rPr>
          <w:rFonts w:asciiTheme="minorHAnsi" w:hAnsiTheme="minorHAnsi" w:cstheme="minorBidi"/>
          <w:kern w:val="2"/>
          <w:sz w:val="21"/>
          <w:szCs w:val="24"/>
          <w:lang w:val="en-US" w:eastAsia="zh-CN"/>
          <w14:ligatures w14:val="standardContextual"/>
        </w:rPr>
        <w:tab/>
      </w:r>
      <w:r w:rsidRPr="00A54DA0">
        <w:t>Abbreviations</w:t>
      </w:r>
      <w:r w:rsidRPr="00A54DA0">
        <w:tab/>
      </w:r>
      <w:r w:rsidRPr="00A54DA0">
        <w:fldChar w:fldCharType="begin"/>
      </w:r>
      <w:r w:rsidRPr="00A54DA0">
        <w:instrText xml:space="preserve"> PAGEREF _Toc136591327 \h </w:instrText>
      </w:r>
      <w:r w:rsidRPr="00A54DA0">
        <w:fldChar w:fldCharType="separate"/>
      </w:r>
      <w:r w:rsidRPr="00A54DA0">
        <w:t>6</w:t>
      </w:r>
      <w:r w:rsidRPr="00A54DA0">
        <w:fldChar w:fldCharType="end"/>
      </w:r>
    </w:p>
    <w:p w14:paraId="785E5EEF" w14:textId="6DABDF56"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4</w:t>
      </w:r>
      <w:r w:rsidRPr="00A54DA0">
        <w:rPr>
          <w:rFonts w:asciiTheme="minorHAnsi" w:hAnsiTheme="minorHAnsi" w:cstheme="minorBidi"/>
          <w:kern w:val="2"/>
          <w:sz w:val="21"/>
          <w:szCs w:val="24"/>
          <w:lang w:val="en-US" w:eastAsia="zh-CN"/>
          <w14:ligatures w14:val="standardContextual"/>
        </w:rPr>
        <w:tab/>
      </w:r>
      <w:r w:rsidRPr="00A54DA0">
        <w:t>Overview</w:t>
      </w:r>
      <w:r w:rsidRPr="00A54DA0">
        <w:tab/>
      </w:r>
      <w:r w:rsidRPr="00A54DA0">
        <w:fldChar w:fldCharType="begin"/>
      </w:r>
      <w:r w:rsidRPr="00A54DA0">
        <w:instrText xml:space="preserve"> PAGEREF _Toc136591328 \h </w:instrText>
      </w:r>
      <w:r w:rsidRPr="00A54DA0">
        <w:fldChar w:fldCharType="separate"/>
      </w:r>
      <w:r w:rsidRPr="00A54DA0">
        <w:t>6</w:t>
      </w:r>
      <w:r w:rsidRPr="00A54DA0">
        <w:fldChar w:fldCharType="end"/>
      </w:r>
    </w:p>
    <w:p w14:paraId="576CE079" w14:textId="12C52B8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4.1</w:t>
      </w:r>
      <w:r w:rsidRPr="00A54DA0">
        <w:rPr>
          <w:rFonts w:asciiTheme="minorHAnsi" w:hAnsiTheme="minorHAnsi" w:cstheme="minorBidi"/>
          <w:kern w:val="2"/>
          <w:sz w:val="21"/>
          <w:szCs w:val="24"/>
          <w:lang w:val="en-US" w:eastAsia="zh-CN"/>
          <w14:ligatures w14:val="standardContextual"/>
        </w:rPr>
        <w:tab/>
      </w:r>
      <w:r w:rsidRPr="00A54DA0">
        <w:t>General</w:t>
      </w:r>
      <w:r w:rsidRPr="00A54DA0">
        <w:tab/>
      </w:r>
      <w:r w:rsidRPr="00A54DA0">
        <w:fldChar w:fldCharType="begin"/>
      </w:r>
      <w:r w:rsidRPr="00A54DA0">
        <w:instrText xml:space="preserve"> PAGEREF _Toc136591329 \h </w:instrText>
      </w:r>
      <w:r w:rsidRPr="00A54DA0">
        <w:fldChar w:fldCharType="separate"/>
      </w:r>
      <w:r w:rsidRPr="00A54DA0">
        <w:t>6</w:t>
      </w:r>
      <w:r w:rsidRPr="00A54DA0">
        <w:fldChar w:fldCharType="end"/>
      </w:r>
    </w:p>
    <w:p w14:paraId="06EC604C" w14:textId="4981605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4.1.1</w:t>
      </w:r>
      <w:r w:rsidRPr="00A54DA0">
        <w:rPr>
          <w:rFonts w:asciiTheme="minorHAnsi" w:hAnsiTheme="minorHAnsi" w:cstheme="minorBidi"/>
          <w:kern w:val="2"/>
          <w:sz w:val="21"/>
          <w:szCs w:val="24"/>
          <w:lang w:val="en-US" w:eastAsia="zh-CN"/>
          <w14:ligatures w14:val="standardContextual"/>
        </w:rPr>
        <w:tab/>
      </w:r>
      <w:r w:rsidRPr="00A54DA0">
        <w:rPr>
          <w:lang w:eastAsia="ko-KR"/>
        </w:rPr>
        <w:t>Concepts related to network management capability exposure</w:t>
      </w:r>
      <w:r w:rsidRPr="00A54DA0">
        <w:tab/>
      </w:r>
      <w:r w:rsidRPr="00A54DA0">
        <w:fldChar w:fldCharType="begin"/>
      </w:r>
      <w:r w:rsidRPr="00A54DA0">
        <w:instrText xml:space="preserve"> PAGEREF _Toc136591330 \h </w:instrText>
      </w:r>
      <w:r w:rsidRPr="00A54DA0">
        <w:fldChar w:fldCharType="separate"/>
      </w:r>
      <w:r w:rsidRPr="00A54DA0">
        <w:t>6</w:t>
      </w:r>
      <w:r w:rsidRPr="00A54DA0">
        <w:fldChar w:fldCharType="end"/>
      </w:r>
    </w:p>
    <w:p w14:paraId="3536EB06" w14:textId="4CD4F6A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4.1.2</w:t>
      </w:r>
      <w:r w:rsidRPr="00A54DA0">
        <w:rPr>
          <w:rFonts w:asciiTheme="minorHAnsi" w:hAnsiTheme="minorHAnsi" w:cstheme="minorBidi"/>
          <w:kern w:val="2"/>
          <w:sz w:val="21"/>
          <w:szCs w:val="24"/>
          <w:lang w:val="en-US" w:eastAsia="zh-CN"/>
          <w14:ligatures w14:val="standardContextual"/>
        </w:rPr>
        <w:tab/>
      </w:r>
      <w:r w:rsidRPr="00A54DA0">
        <w:rPr>
          <w:lang w:eastAsia="ko-KR"/>
        </w:rPr>
        <w:t>Roles related to network management capability exposure</w:t>
      </w:r>
      <w:r w:rsidRPr="00A54DA0">
        <w:tab/>
      </w:r>
      <w:r w:rsidRPr="00A54DA0">
        <w:fldChar w:fldCharType="begin"/>
      </w:r>
      <w:r w:rsidRPr="00A54DA0">
        <w:instrText xml:space="preserve"> PAGEREF _Toc136591331 \h </w:instrText>
      </w:r>
      <w:r w:rsidRPr="00A54DA0">
        <w:fldChar w:fldCharType="separate"/>
      </w:r>
      <w:r w:rsidRPr="00A54DA0">
        <w:t>8</w:t>
      </w:r>
      <w:r w:rsidRPr="00A54DA0">
        <w:fldChar w:fldCharType="end"/>
      </w:r>
    </w:p>
    <w:p w14:paraId="16E30D7D" w14:textId="5D929B3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4.1.3</w:t>
      </w:r>
      <w:r w:rsidRPr="00A54DA0">
        <w:rPr>
          <w:rFonts w:asciiTheme="minorHAnsi" w:hAnsiTheme="minorHAnsi" w:cstheme="minorBidi"/>
          <w:kern w:val="2"/>
          <w:sz w:val="21"/>
          <w:szCs w:val="24"/>
          <w:lang w:val="en-US" w:eastAsia="zh-CN"/>
          <w14:ligatures w14:val="standardContextual"/>
        </w:rPr>
        <w:tab/>
      </w:r>
      <w:r w:rsidRPr="00A54DA0">
        <w:rPr>
          <w:lang w:eastAsia="ko-KR"/>
        </w:rPr>
        <w:t>Types of interface for the exposure of network slice</w:t>
      </w:r>
      <w:r w:rsidRPr="00A54DA0">
        <w:tab/>
      </w:r>
      <w:r w:rsidRPr="00A54DA0">
        <w:fldChar w:fldCharType="begin"/>
      </w:r>
      <w:r w:rsidRPr="00A54DA0">
        <w:instrText xml:space="preserve"> PAGEREF _Toc136591332 \h </w:instrText>
      </w:r>
      <w:r w:rsidRPr="00A54DA0">
        <w:fldChar w:fldCharType="separate"/>
      </w:r>
      <w:r w:rsidRPr="00A54DA0">
        <w:t>8</w:t>
      </w:r>
      <w:r w:rsidRPr="00A54DA0">
        <w:fldChar w:fldCharType="end"/>
      </w:r>
    </w:p>
    <w:p w14:paraId="1F8932C1" w14:textId="44BBEAE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4.1.4</w:t>
      </w:r>
      <w:r w:rsidRPr="00A54DA0">
        <w:rPr>
          <w:rFonts w:asciiTheme="minorHAnsi" w:hAnsiTheme="minorHAnsi" w:cstheme="minorBidi"/>
          <w:kern w:val="2"/>
          <w:sz w:val="21"/>
          <w:szCs w:val="24"/>
          <w:lang w:val="en-US" w:eastAsia="zh-CN"/>
          <w14:ligatures w14:val="standardContextual"/>
        </w:rPr>
        <w:tab/>
      </w:r>
      <w:r w:rsidRPr="00A54DA0">
        <w:rPr>
          <w:lang w:eastAsia="ko-KR"/>
        </w:rPr>
        <w:t>Procedures related to consumption of exposed network management capabilities</w:t>
      </w:r>
      <w:r w:rsidRPr="00A54DA0">
        <w:tab/>
      </w:r>
      <w:r w:rsidRPr="00A54DA0">
        <w:fldChar w:fldCharType="begin"/>
      </w:r>
      <w:r w:rsidRPr="00A54DA0">
        <w:instrText xml:space="preserve"> PAGEREF _Toc136591333 \h </w:instrText>
      </w:r>
      <w:r w:rsidRPr="00A54DA0">
        <w:fldChar w:fldCharType="separate"/>
      </w:r>
      <w:r w:rsidRPr="00A54DA0">
        <w:t>11</w:t>
      </w:r>
      <w:r w:rsidRPr="00A54DA0">
        <w:fldChar w:fldCharType="end"/>
      </w:r>
    </w:p>
    <w:p w14:paraId="6D6CCE62" w14:textId="3259798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4.2</w:t>
      </w:r>
      <w:r w:rsidRPr="00A54DA0">
        <w:rPr>
          <w:rFonts w:asciiTheme="minorHAnsi" w:hAnsiTheme="minorHAnsi" w:cstheme="minorBidi"/>
          <w:kern w:val="2"/>
          <w:sz w:val="21"/>
          <w:szCs w:val="24"/>
          <w:lang w:val="en-US" w:eastAsia="zh-CN"/>
          <w14:ligatures w14:val="standardContextual"/>
        </w:rPr>
        <w:tab/>
      </w:r>
      <w:r w:rsidRPr="00A54DA0">
        <w:rPr>
          <w:lang w:eastAsia="zh-CN"/>
        </w:rPr>
        <w:t>Issues</w:t>
      </w:r>
      <w:r w:rsidRPr="00A54DA0">
        <w:tab/>
      </w:r>
      <w:r w:rsidRPr="00A54DA0">
        <w:fldChar w:fldCharType="begin"/>
      </w:r>
      <w:r w:rsidRPr="00A54DA0">
        <w:instrText xml:space="preserve"> PAGEREF _Toc136591334 \h </w:instrText>
      </w:r>
      <w:r w:rsidRPr="00A54DA0">
        <w:fldChar w:fldCharType="separate"/>
      </w:r>
      <w:r w:rsidRPr="00A54DA0">
        <w:t>17</w:t>
      </w:r>
      <w:r w:rsidRPr="00A54DA0">
        <w:fldChar w:fldCharType="end"/>
      </w:r>
    </w:p>
    <w:p w14:paraId="02366F41" w14:textId="52C762A2"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4.2.1</w:t>
      </w:r>
      <w:r w:rsidRPr="00A54DA0">
        <w:rPr>
          <w:rFonts w:asciiTheme="minorHAnsi" w:hAnsiTheme="minorHAnsi" w:cstheme="minorBidi"/>
          <w:kern w:val="2"/>
          <w:sz w:val="21"/>
          <w:szCs w:val="24"/>
          <w:lang w:val="en-US" w:eastAsia="zh-CN"/>
          <w14:ligatures w14:val="standardContextual"/>
        </w:rPr>
        <w:tab/>
      </w:r>
      <w:r w:rsidRPr="00A54DA0">
        <w:rPr>
          <w:lang w:eastAsia="ko-KR"/>
        </w:rPr>
        <w:t>Issue #1: Types of NSCs</w:t>
      </w:r>
      <w:r w:rsidRPr="00A54DA0">
        <w:tab/>
      </w:r>
      <w:r w:rsidRPr="00A54DA0">
        <w:fldChar w:fldCharType="begin"/>
      </w:r>
      <w:r w:rsidRPr="00A54DA0">
        <w:instrText xml:space="preserve"> PAGEREF _Toc136591335 \h </w:instrText>
      </w:r>
      <w:r w:rsidRPr="00A54DA0">
        <w:fldChar w:fldCharType="separate"/>
      </w:r>
      <w:r w:rsidRPr="00A54DA0">
        <w:t>17</w:t>
      </w:r>
      <w:r w:rsidRPr="00A54DA0">
        <w:fldChar w:fldCharType="end"/>
      </w:r>
    </w:p>
    <w:p w14:paraId="7D56C895" w14:textId="2C3B309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4.2.2</w:t>
      </w:r>
      <w:r w:rsidRPr="00A54DA0">
        <w:rPr>
          <w:rFonts w:asciiTheme="minorHAnsi" w:hAnsiTheme="minorHAnsi" w:cstheme="minorBidi"/>
          <w:kern w:val="2"/>
          <w:sz w:val="21"/>
          <w:szCs w:val="24"/>
          <w:lang w:val="en-US" w:eastAsia="zh-CN"/>
          <w14:ligatures w14:val="standardContextual"/>
        </w:rPr>
        <w:tab/>
      </w:r>
      <w:r w:rsidRPr="00A54DA0">
        <w:rPr>
          <w:lang w:eastAsia="ko-KR"/>
        </w:rPr>
        <w:t>Issue #2: Types of capabilities available for exposure</w:t>
      </w:r>
      <w:r w:rsidRPr="00A54DA0">
        <w:tab/>
      </w:r>
      <w:r w:rsidRPr="00A54DA0">
        <w:fldChar w:fldCharType="begin"/>
      </w:r>
      <w:r w:rsidRPr="00A54DA0">
        <w:instrText xml:space="preserve"> PAGEREF _Toc136591336 \h </w:instrText>
      </w:r>
      <w:r w:rsidRPr="00A54DA0">
        <w:fldChar w:fldCharType="separate"/>
      </w:r>
      <w:r w:rsidRPr="00A54DA0">
        <w:t>17</w:t>
      </w:r>
      <w:r w:rsidRPr="00A54DA0">
        <w:fldChar w:fldCharType="end"/>
      </w:r>
    </w:p>
    <w:p w14:paraId="0559F046" w14:textId="64BF9870"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4.2.3</w:t>
      </w:r>
      <w:r w:rsidRPr="00A54DA0">
        <w:rPr>
          <w:rFonts w:asciiTheme="minorHAnsi" w:hAnsiTheme="minorHAnsi" w:cstheme="minorBidi"/>
          <w:kern w:val="2"/>
          <w:sz w:val="21"/>
          <w:szCs w:val="24"/>
          <w:lang w:val="en-US" w:eastAsia="zh-CN"/>
          <w14:ligatures w14:val="standardContextual"/>
        </w:rPr>
        <w:tab/>
      </w:r>
      <w:r w:rsidRPr="00A54DA0">
        <w:rPr>
          <w:lang w:eastAsia="ko-KR"/>
        </w:rPr>
        <w:t>Issue #3: EGMF/MCEG</w:t>
      </w:r>
      <w:r w:rsidRPr="00A54DA0">
        <w:tab/>
      </w:r>
      <w:r w:rsidRPr="00A54DA0">
        <w:fldChar w:fldCharType="begin"/>
      </w:r>
      <w:r w:rsidRPr="00A54DA0">
        <w:instrText xml:space="preserve"> PAGEREF _Toc136591337 \h </w:instrText>
      </w:r>
      <w:r w:rsidRPr="00A54DA0">
        <w:fldChar w:fldCharType="separate"/>
      </w:r>
      <w:r w:rsidRPr="00A54DA0">
        <w:t>18</w:t>
      </w:r>
      <w:r w:rsidRPr="00A54DA0">
        <w:fldChar w:fldCharType="end"/>
      </w:r>
    </w:p>
    <w:p w14:paraId="66636673" w14:textId="23434565"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4.2.4</w:t>
      </w:r>
      <w:r w:rsidRPr="00A54DA0">
        <w:rPr>
          <w:rFonts w:asciiTheme="minorHAnsi" w:hAnsiTheme="minorHAnsi" w:cstheme="minorBidi"/>
          <w:kern w:val="2"/>
          <w:sz w:val="21"/>
          <w:szCs w:val="24"/>
          <w:lang w:val="en-US" w:eastAsia="zh-CN"/>
          <w14:ligatures w14:val="standardContextual"/>
        </w:rPr>
        <w:tab/>
      </w:r>
      <w:r w:rsidRPr="00A54DA0">
        <w:rPr>
          <w:lang w:eastAsia="ko-KR"/>
        </w:rPr>
        <w:t>Issue #4: NSC-NSP service interaction</w:t>
      </w:r>
      <w:r w:rsidRPr="00A54DA0">
        <w:tab/>
      </w:r>
      <w:r w:rsidRPr="00A54DA0">
        <w:fldChar w:fldCharType="begin"/>
      </w:r>
      <w:r w:rsidRPr="00A54DA0">
        <w:instrText xml:space="preserve"> PAGEREF _Toc136591338 \h </w:instrText>
      </w:r>
      <w:r w:rsidRPr="00A54DA0">
        <w:fldChar w:fldCharType="separate"/>
      </w:r>
      <w:r w:rsidRPr="00A54DA0">
        <w:t>18</w:t>
      </w:r>
      <w:r w:rsidRPr="00A54DA0">
        <w:fldChar w:fldCharType="end"/>
      </w:r>
    </w:p>
    <w:p w14:paraId="0E5E2C63" w14:textId="79AF447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4.2.5</w:t>
      </w:r>
      <w:r w:rsidRPr="00A54DA0">
        <w:rPr>
          <w:rFonts w:asciiTheme="minorHAnsi" w:hAnsiTheme="minorHAnsi" w:cstheme="minorBidi"/>
          <w:kern w:val="2"/>
          <w:sz w:val="21"/>
          <w:szCs w:val="24"/>
          <w:lang w:val="en-US" w:eastAsia="zh-CN"/>
          <w14:ligatures w14:val="standardContextual"/>
        </w:rPr>
        <w:tab/>
      </w:r>
      <w:r w:rsidRPr="00A54DA0">
        <w:rPr>
          <w:lang w:eastAsia="ko-KR"/>
        </w:rPr>
        <w:t>Issue #5: Relation to other SA5 work/study items</w:t>
      </w:r>
      <w:r w:rsidRPr="00A54DA0">
        <w:tab/>
      </w:r>
      <w:r w:rsidRPr="00A54DA0">
        <w:fldChar w:fldCharType="begin"/>
      </w:r>
      <w:r w:rsidRPr="00A54DA0">
        <w:instrText xml:space="preserve"> PAGEREF _Toc136591339 \h </w:instrText>
      </w:r>
      <w:r w:rsidRPr="00A54DA0">
        <w:fldChar w:fldCharType="separate"/>
      </w:r>
      <w:r w:rsidRPr="00A54DA0">
        <w:t>18</w:t>
      </w:r>
      <w:r w:rsidRPr="00A54DA0">
        <w:fldChar w:fldCharType="end"/>
      </w:r>
    </w:p>
    <w:p w14:paraId="4DD986F0" w14:textId="7FFA8DC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4.2.6</w:t>
      </w:r>
      <w:r w:rsidRPr="00A54DA0">
        <w:rPr>
          <w:rFonts w:asciiTheme="minorHAnsi" w:hAnsiTheme="minorHAnsi" w:cstheme="minorBidi"/>
          <w:kern w:val="2"/>
          <w:sz w:val="21"/>
          <w:szCs w:val="24"/>
          <w:lang w:val="en-US" w:eastAsia="zh-CN"/>
          <w14:ligatures w14:val="standardContextual"/>
        </w:rPr>
        <w:tab/>
      </w:r>
      <w:r w:rsidRPr="00A54DA0">
        <w:rPr>
          <w:lang w:eastAsia="ko-KR"/>
        </w:rPr>
        <w:t>Issue #6: Network slice management capability exposure interface via OSS</w:t>
      </w:r>
      <w:r w:rsidRPr="00A54DA0">
        <w:tab/>
      </w:r>
      <w:r w:rsidRPr="00A54DA0">
        <w:fldChar w:fldCharType="begin"/>
      </w:r>
      <w:r w:rsidRPr="00A54DA0">
        <w:instrText xml:space="preserve"> PAGEREF _Toc136591340 \h </w:instrText>
      </w:r>
      <w:r w:rsidRPr="00A54DA0">
        <w:fldChar w:fldCharType="separate"/>
      </w:r>
      <w:r w:rsidRPr="00A54DA0">
        <w:t>19</w:t>
      </w:r>
      <w:r w:rsidRPr="00A54DA0">
        <w:fldChar w:fldCharType="end"/>
      </w:r>
    </w:p>
    <w:p w14:paraId="2D1A8F23" w14:textId="723426B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4.2.7</w:t>
      </w:r>
      <w:r w:rsidRPr="00A54DA0">
        <w:rPr>
          <w:rFonts w:asciiTheme="minorHAnsi" w:hAnsiTheme="minorHAnsi" w:cstheme="minorBidi"/>
          <w:kern w:val="2"/>
          <w:sz w:val="21"/>
          <w:szCs w:val="24"/>
          <w:lang w:val="en-US" w:eastAsia="zh-CN"/>
          <w14:ligatures w14:val="standardContextual"/>
        </w:rPr>
        <w:tab/>
      </w:r>
      <w:r w:rsidRPr="00A54DA0">
        <w:rPr>
          <w:lang w:eastAsia="ko-KR"/>
        </w:rPr>
        <w:t>Issue #7: Capability exposure ecosystem</w:t>
      </w:r>
      <w:r w:rsidRPr="00A54DA0">
        <w:tab/>
      </w:r>
      <w:r w:rsidRPr="00A54DA0">
        <w:fldChar w:fldCharType="begin"/>
      </w:r>
      <w:r w:rsidRPr="00A54DA0">
        <w:instrText xml:space="preserve"> PAGEREF _Toc136591341 \h </w:instrText>
      </w:r>
      <w:r w:rsidRPr="00A54DA0">
        <w:fldChar w:fldCharType="separate"/>
      </w:r>
      <w:r w:rsidRPr="00A54DA0">
        <w:t>19</w:t>
      </w:r>
      <w:r w:rsidRPr="00A54DA0">
        <w:fldChar w:fldCharType="end"/>
      </w:r>
    </w:p>
    <w:p w14:paraId="6EF20568" w14:textId="552FB7D4"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5</w:t>
      </w:r>
      <w:r w:rsidRPr="00A54DA0">
        <w:rPr>
          <w:rFonts w:asciiTheme="minorHAnsi" w:hAnsiTheme="minorHAnsi" w:cstheme="minorBidi"/>
          <w:kern w:val="2"/>
          <w:sz w:val="21"/>
          <w:szCs w:val="24"/>
          <w:lang w:val="en-US" w:eastAsia="zh-CN"/>
          <w14:ligatures w14:val="standardContextual"/>
        </w:rPr>
        <w:tab/>
      </w:r>
      <w:r w:rsidRPr="00A54DA0">
        <w:t>Use cases for network management capability exposure</w:t>
      </w:r>
      <w:r w:rsidRPr="00A54DA0">
        <w:tab/>
      </w:r>
      <w:r w:rsidRPr="00A54DA0">
        <w:fldChar w:fldCharType="begin"/>
      </w:r>
      <w:r w:rsidRPr="00A54DA0">
        <w:instrText xml:space="preserve"> PAGEREF _Toc136591342 \h </w:instrText>
      </w:r>
      <w:r w:rsidRPr="00A54DA0">
        <w:fldChar w:fldCharType="separate"/>
      </w:r>
      <w:r w:rsidRPr="00A54DA0">
        <w:t>19</w:t>
      </w:r>
      <w:r w:rsidRPr="00A54DA0">
        <w:fldChar w:fldCharType="end"/>
      </w:r>
    </w:p>
    <w:p w14:paraId="55C662DD" w14:textId="585A270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5.1</w:t>
      </w:r>
      <w:r w:rsidRPr="00A54DA0">
        <w:rPr>
          <w:rFonts w:asciiTheme="minorHAnsi" w:hAnsiTheme="minorHAnsi" w:cstheme="minorBidi"/>
          <w:kern w:val="2"/>
          <w:sz w:val="21"/>
          <w:szCs w:val="24"/>
          <w:lang w:val="en-US" w:eastAsia="zh-CN"/>
          <w14:ligatures w14:val="standardContextual"/>
        </w:rPr>
        <w:tab/>
      </w:r>
      <w:r w:rsidRPr="00A54DA0">
        <w:t xml:space="preserve">Exposed network </w:t>
      </w:r>
      <w:r w:rsidRPr="00A54DA0">
        <w:rPr>
          <w:lang w:eastAsia="zh-CN"/>
        </w:rPr>
        <w:t>slice</w:t>
      </w:r>
      <w:r w:rsidRPr="00A54DA0">
        <w:t xml:space="preserve"> management capability consumption</w:t>
      </w:r>
      <w:r w:rsidRPr="00A54DA0">
        <w:tab/>
      </w:r>
      <w:r w:rsidRPr="00A54DA0">
        <w:fldChar w:fldCharType="begin"/>
      </w:r>
      <w:r w:rsidRPr="00A54DA0">
        <w:instrText xml:space="preserve"> PAGEREF _Toc136591343 \h </w:instrText>
      </w:r>
      <w:r w:rsidRPr="00A54DA0">
        <w:fldChar w:fldCharType="separate"/>
      </w:r>
      <w:r w:rsidRPr="00A54DA0">
        <w:t>19</w:t>
      </w:r>
      <w:r w:rsidRPr="00A54DA0">
        <w:fldChar w:fldCharType="end"/>
      </w:r>
    </w:p>
    <w:p w14:paraId="36CB8A55" w14:textId="45CC66AC"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5.1.1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_Toc136591344 \h </w:instrText>
      </w:r>
      <w:r w:rsidRPr="00A54DA0">
        <w:fldChar w:fldCharType="separate"/>
      </w:r>
      <w:r w:rsidRPr="00A54DA0">
        <w:t>19</w:t>
      </w:r>
      <w:r w:rsidRPr="00A54DA0">
        <w:fldChar w:fldCharType="end"/>
      </w:r>
    </w:p>
    <w:p w14:paraId="3986B4BF" w14:textId="466B7B3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5.1.2</w:t>
      </w:r>
      <w:r w:rsidRPr="00A54DA0">
        <w:rPr>
          <w:rFonts w:asciiTheme="minorHAnsi" w:hAnsiTheme="minorHAnsi" w:cstheme="minorBidi"/>
          <w:kern w:val="2"/>
          <w:sz w:val="21"/>
          <w:szCs w:val="24"/>
          <w:lang w:val="en-US" w:eastAsia="zh-CN"/>
          <w14:ligatures w14:val="standardContextual"/>
        </w:rPr>
        <w:tab/>
      </w:r>
      <w:r w:rsidRPr="00A54DA0">
        <w:rPr>
          <w:lang w:val="en-US"/>
        </w:rPr>
        <w:t>Issue and gaps</w:t>
      </w:r>
      <w:r w:rsidRPr="00A54DA0">
        <w:tab/>
      </w:r>
      <w:r w:rsidRPr="00A54DA0">
        <w:fldChar w:fldCharType="begin"/>
      </w:r>
      <w:r w:rsidRPr="00A54DA0">
        <w:instrText xml:space="preserve"> PAGEREF _Toc136591345 \h </w:instrText>
      </w:r>
      <w:r w:rsidRPr="00A54DA0">
        <w:fldChar w:fldCharType="separate"/>
      </w:r>
      <w:r w:rsidRPr="00A54DA0">
        <w:t>20</w:t>
      </w:r>
      <w:r w:rsidRPr="00A54DA0">
        <w:fldChar w:fldCharType="end"/>
      </w:r>
    </w:p>
    <w:p w14:paraId="7FD0E35E" w14:textId="71B469E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5.2</w:t>
      </w:r>
      <w:r w:rsidRPr="00A54DA0">
        <w:rPr>
          <w:rFonts w:asciiTheme="minorHAnsi" w:hAnsiTheme="minorHAnsi" w:cstheme="minorBidi"/>
          <w:kern w:val="2"/>
          <w:sz w:val="21"/>
          <w:szCs w:val="24"/>
          <w:lang w:val="en-US" w:eastAsia="zh-CN"/>
          <w14:ligatures w14:val="standardContextual"/>
        </w:rPr>
        <w:tab/>
      </w:r>
      <w:r w:rsidRPr="00A54DA0">
        <w:rPr>
          <w:lang w:eastAsia="zh-CN"/>
        </w:rPr>
        <w:t>Exposure of MnS for monitoring QoS of video application</w:t>
      </w:r>
      <w:r w:rsidRPr="00A54DA0">
        <w:tab/>
      </w:r>
      <w:r w:rsidRPr="00A54DA0">
        <w:fldChar w:fldCharType="begin"/>
      </w:r>
      <w:r w:rsidRPr="00A54DA0">
        <w:instrText xml:space="preserve"> PAGEREF _Toc136591346 \h </w:instrText>
      </w:r>
      <w:r w:rsidRPr="00A54DA0">
        <w:fldChar w:fldCharType="separate"/>
      </w:r>
      <w:r w:rsidRPr="00A54DA0">
        <w:t>20</w:t>
      </w:r>
      <w:r w:rsidRPr="00A54DA0">
        <w:fldChar w:fldCharType="end"/>
      </w:r>
    </w:p>
    <w:p w14:paraId="0BAF8124" w14:textId="16460BB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5.2.1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_Toc136591347 \h </w:instrText>
      </w:r>
      <w:r w:rsidRPr="00A54DA0">
        <w:fldChar w:fldCharType="separate"/>
      </w:r>
      <w:r w:rsidRPr="00A54DA0">
        <w:t>20</w:t>
      </w:r>
      <w:r w:rsidRPr="00A54DA0">
        <w:fldChar w:fldCharType="end"/>
      </w:r>
    </w:p>
    <w:p w14:paraId="66F9FC72" w14:textId="58F4035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5.2.2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_Toc136591348 \h </w:instrText>
      </w:r>
      <w:r w:rsidRPr="00A54DA0">
        <w:fldChar w:fldCharType="separate"/>
      </w:r>
      <w:r w:rsidRPr="00A54DA0">
        <w:t>21</w:t>
      </w:r>
      <w:r w:rsidRPr="00A54DA0">
        <w:fldChar w:fldCharType="end"/>
      </w:r>
    </w:p>
    <w:p w14:paraId="1F568E5D" w14:textId="19D5104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5.3</w:t>
      </w:r>
      <w:r w:rsidRPr="00A54DA0">
        <w:rPr>
          <w:rFonts w:asciiTheme="minorHAnsi" w:hAnsiTheme="minorHAnsi" w:cstheme="minorBidi"/>
          <w:kern w:val="2"/>
          <w:sz w:val="21"/>
          <w:szCs w:val="24"/>
          <w:lang w:val="en-US" w:eastAsia="zh-CN"/>
          <w14:ligatures w14:val="standardContextual"/>
        </w:rPr>
        <w:tab/>
      </w:r>
      <w:r w:rsidRPr="00A54DA0">
        <w:rPr>
          <w:lang w:eastAsia="zh-CN"/>
        </w:rPr>
        <w:t>exposed MnS discovery service</w:t>
      </w:r>
      <w:r w:rsidRPr="00A54DA0">
        <w:tab/>
      </w:r>
      <w:r w:rsidRPr="00A54DA0">
        <w:fldChar w:fldCharType="begin"/>
      </w:r>
      <w:r w:rsidRPr="00A54DA0">
        <w:instrText xml:space="preserve"> PAGEREF _Toc136591349 \h </w:instrText>
      </w:r>
      <w:r w:rsidRPr="00A54DA0">
        <w:fldChar w:fldCharType="separate"/>
      </w:r>
      <w:r w:rsidRPr="00A54DA0">
        <w:t>21</w:t>
      </w:r>
      <w:r w:rsidRPr="00A54DA0">
        <w:fldChar w:fldCharType="end"/>
      </w:r>
    </w:p>
    <w:p w14:paraId="56A03D4E" w14:textId="0334031E"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5.3.1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_Toc136591350 \h </w:instrText>
      </w:r>
      <w:r w:rsidRPr="00A54DA0">
        <w:fldChar w:fldCharType="separate"/>
      </w:r>
      <w:r w:rsidRPr="00A54DA0">
        <w:t>21</w:t>
      </w:r>
      <w:r w:rsidRPr="00A54DA0">
        <w:fldChar w:fldCharType="end"/>
      </w:r>
    </w:p>
    <w:p w14:paraId="5C5CCA07" w14:textId="61C772E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5.3.2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_Toc136591351 \h </w:instrText>
      </w:r>
      <w:r w:rsidRPr="00A54DA0">
        <w:fldChar w:fldCharType="separate"/>
      </w:r>
      <w:r w:rsidRPr="00A54DA0">
        <w:t>22</w:t>
      </w:r>
      <w:r w:rsidRPr="00A54DA0">
        <w:fldChar w:fldCharType="end"/>
      </w:r>
    </w:p>
    <w:p w14:paraId="6EBF4F93" w14:textId="68FFEB85"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5.4</w:t>
      </w:r>
      <w:r w:rsidRPr="00A54DA0">
        <w:rPr>
          <w:rFonts w:asciiTheme="minorHAnsi" w:hAnsiTheme="minorHAnsi" w:cstheme="minorBidi"/>
          <w:kern w:val="2"/>
          <w:sz w:val="21"/>
          <w:szCs w:val="24"/>
          <w:lang w:val="en-US" w:eastAsia="zh-CN"/>
          <w14:ligatures w14:val="standardContextual"/>
        </w:rPr>
        <w:tab/>
      </w:r>
      <w:r w:rsidRPr="00A54DA0">
        <w:t xml:space="preserve">Exposure of network </w:t>
      </w:r>
      <w:r w:rsidRPr="00A54DA0">
        <w:rPr>
          <w:lang w:eastAsia="zh-CN"/>
        </w:rPr>
        <w:t>slice</w:t>
      </w:r>
      <w:r w:rsidRPr="00A54DA0">
        <w:t xml:space="preserve"> as a product</w:t>
      </w:r>
      <w:r w:rsidRPr="00A54DA0">
        <w:tab/>
      </w:r>
      <w:r w:rsidRPr="00A54DA0">
        <w:fldChar w:fldCharType="begin"/>
      </w:r>
      <w:r w:rsidRPr="00A54DA0">
        <w:instrText xml:space="preserve"> PAGEREF _Toc136591352 \h </w:instrText>
      </w:r>
      <w:r w:rsidRPr="00A54DA0">
        <w:fldChar w:fldCharType="separate"/>
      </w:r>
      <w:r w:rsidRPr="00A54DA0">
        <w:t>22</w:t>
      </w:r>
      <w:r w:rsidRPr="00A54DA0">
        <w:fldChar w:fldCharType="end"/>
      </w:r>
    </w:p>
    <w:p w14:paraId="3C5C9CDC" w14:textId="02216F31"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5.4.1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_Toc136591353 \h </w:instrText>
      </w:r>
      <w:r w:rsidRPr="00A54DA0">
        <w:fldChar w:fldCharType="separate"/>
      </w:r>
      <w:r w:rsidRPr="00A54DA0">
        <w:t>22</w:t>
      </w:r>
      <w:r w:rsidRPr="00A54DA0">
        <w:fldChar w:fldCharType="end"/>
      </w:r>
    </w:p>
    <w:p w14:paraId="47FA7179" w14:textId="7560031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5.4.2</w:t>
      </w:r>
      <w:r w:rsidRPr="00A54DA0">
        <w:rPr>
          <w:rFonts w:asciiTheme="minorHAnsi" w:hAnsiTheme="minorHAnsi" w:cstheme="minorBidi"/>
          <w:kern w:val="2"/>
          <w:sz w:val="21"/>
          <w:szCs w:val="24"/>
          <w:lang w:val="en-US" w:eastAsia="zh-CN"/>
          <w14:ligatures w14:val="standardContextual"/>
        </w:rPr>
        <w:tab/>
      </w:r>
      <w:r w:rsidRPr="00A54DA0">
        <w:rPr>
          <w:lang w:eastAsia="ko-KR"/>
        </w:rPr>
        <w:t>Potential issues and gaps</w:t>
      </w:r>
      <w:r w:rsidRPr="00A54DA0">
        <w:tab/>
      </w:r>
      <w:r w:rsidRPr="00A54DA0">
        <w:fldChar w:fldCharType="begin"/>
      </w:r>
      <w:r w:rsidRPr="00A54DA0">
        <w:instrText xml:space="preserve"> PAGEREF _Toc136591354 \h </w:instrText>
      </w:r>
      <w:r w:rsidRPr="00A54DA0">
        <w:fldChar w:fldCharType="separate"/>
      </w:r>
      <w:r w:rsidRPr="00A54DA0">
        <w:t>26</w:t>
      </w:r>
      <w:r w:rsidRPr="00A54DA0">
        <w:fldChar w:fldCharType="end"/>
      </w:r>
    </w:p>
    <w:p w14:paraId="6DE008B8" w14:textId="25547FB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5.5</w:t>
      </w:r>
      <w:r w:rsidRPr="00A54DA0">
        <w:rPr>
          <w:rFonts w:asciiTheme="minorHAnsi" w:hAnsiTheme="minorHAnsi" w:cstheme="minorBidi"/>
          <w:kern w:val="2"/>
          <w:sz w:val="21"/>
          <w:szCs w:val="24"/>
          <w:lang w:val="en-US" w:eastAsia="zh-CN"/>
          <w14:ligatures w14:val="standardContextual"/>
        </w:rPr>
        <w:tab/>
      </w:r>
      <w:r w:rsidRPr="00A54DA0">
        <w:rPr>
          <w:lang w:eastAsia="zh-CN"/>
        </w:rPr>
        <w:t xml:space="preserve">Exposure </w:t>
      </w:r>
      <w:r w:rsidRPr="00A54DA0">
        <w:rPr>
          <w:lang w:val="en-US" w:eastAsia="zh-CN"/>
        </w:rPr>
        <w:t>of network slice as a service</w:t>
      </w:r>
      <w:r w:rsidRPr="00A54DA0">
        <w:tab/>
      </w:r>
      <w:r w:rsidRPr="00A54DA0">
        <w:fldChar w:fldCharType="begin"/>
      </w:r>
      <w:r w:rsidRPr="00A54DA0">
        <w:instrText xml:space="preserve"> PAGEREF _Toc136591355 \h </w:instrText>
      </w:r>
      <w:r w:rsidRPr="00A54DA0">
        <w:fldChar w:fldCharType="separate"/>
      </w:r>
      <w:r w:rsidRPr="00A54DA0">
        <w:t>26</w:t>
      </w:r>
      <w:r w:rsidRPr="00A54DA0">
        <w:fldChar w:fldCharType="end"/>
      </w:r>
    </w:p>
    <w:p w14:paraId="46BB6BE9" w14:textId="6D8963F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5.5.1</w:t>
      </w:r>
      <w:r w:rsidRPr="00A54DA0">
        <w:rPr>
          <w:rFonts w:asciiTheme="minorHAnsi" w:hAnsiTheme="minorHAnsi" w:cstheme="minorBidi"/>
          <w:kern w:val="2"/>
          <w:sz w:val="21"/>
          <w:szCs w:val="24"/>
          <w:lang w:val="en-US" w:eastAsia="zh-CN"/>
          <w14:ligatures w14:val="standardContextual"/>
        </w:rPr>
        <w:tab/>
      </w:r>
      <w:r w:rsidRPr="00A54DA0">
        <w:rPr>
          <w:rFonts w:eastAsia="DengXian"/>
          <w:lang w:eastAsia="ko-KR"/>
        </w:rPr>
        <w:t>Description</w:t>
      </w:r>
      <w:r w:rsidRPr="00A54DA0">
        <w:tab/>
      </w:r>
      <w:r w:rsidRPr="00A54DA0">
        <w:fldChar w:fldCharType="begin"/>
      </w:r>
      <w:r w:rsidRPr="00A54DA0">
        <w:instrText xml:space="preserve"> PAGEREF _Toc136591356 \h </w:instrText>
      </w:r>
      <w:r w:rsidRPr="00A54DA0">
        <w:fldChar w:fldCharType="separate"/>
      </w:r>
      <w:r w:rsidRPr="00A54DA0">
        <w:t>26</w:t>
      </w:r>
      <w:r w:rsidRPr="00A54DA0">
        <w:fldChar w:fldCharType="end"/>
      </w:r>
    </w:p>
    <w:p w14:paraId="1F27A73B" w14:textId="2DC283A6"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5.5.2</w:t>
      </w:r>
      <w:r w:rsidRPr="00A54DA0">
        <w:rPr>
          <w:rFonts w:asciiTheme="minorHAnsi" w:hAnsiTheme="minorHAnsi" w:cstheme="minorBidi"/>
          <w:kern w:val="2"/>
          <w:sz w:val="21"/>
          <w:szCs w:val="24"/>
          <w:lang w:val="en-US" w:eastAsia="zh-CN"/>
          <w14:ligatures w14:val="standardContextual"/>
        </w:rPr>
        <w:tab/>
      </w:r>
      <w:r w:rsidRPr="00A54DA0">
        <w:rPr>
          <w:lang w:val="en-US"/>
        </w:rPr>
        <w:t>Potential issues and gaps</w:t>
      </w:r>
      <w:r w:rsidRPr="00A54DA0">
        <w:tab/>
      </w:r>
      <w:r w:rsidRPr="00A54DA0">
        <w:fldChar w:fldCharType="begin"/>
      </w:r>
      <w:r w:rsidRPr="00A54DA0">
        <w:instrText xml:space="preserve"> PAGEREF _Toc136591357 \h </w:instrText>
      </w:r>
      <w:r w:rsidRPr="00A54DA0">
        <w:fldChar w:fldCharType="separate"/>
      </w:r>
      <w:r w:rsidRPr="00A54DA0">
        <w:t>29</w:t>
      </w:r>
      <w:r w:rsidRPr="00A54DA0">
        <w:fldChar w:fldCharType="end"/>
      </w:r>
    </w:p>
    <w:p w14:paraId="4F475740" w14:textId="6FDECE2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5.6</w:t>
      </w:r>
      <w:r w:rsidRPr="00A54DA0">
        <w:rPr>
          <w:rFonts w:asciiTheme="minorHAnsi" w:hAnsiTheme="minorHAnsi" w:cstheme="minorBidi"/>
          <w:kern w:val="2"/>
          <w:sz w:val="21"/>
          <w:szCs w:val="24"/>
          <w:lang w:val="en-US" w:eastAsia="zh-CN"/>
          <w14:ligatures w14:val="standardContextual"/>
        </w:rPr>
        <w:tab/>
      </w:r>
      <w:r w:rsidRPr="00A54DA0">
        <w:t>Exposure to application servers and application functions</w:t>
      </w:r>
      <w:r w:rsidRPr="00A54DA0">
        <w:tab/>
      </w:r>
      <w:r w:rsidRPr="00A54DA0">
        <w:fldChar w:fldCharType="begin"/>
      </w:r>
      <w:r w:rsidRPr="00A54DA0">
        <w:instrText xml:space="preserve"> PAGEREF _Toc136591358 \h </w:instrText>
      </w:r>
      <w:r w:rsidRPr="00A54DA0">
        <w:fldChar w:fldCharType="separate"/>
      </w:r>
      <w:r w:rsidRPr="00A54DA0">
        <w:t>29</w:t>
      </w:r>
      <w:r w:rsidRPr="00A54DA0">
        <w:fldChar w:fldCharType="end"/>
      </w:r>
    </w:p>
    <w:p w14:paraId="7EEB23C3" w14:textId="6BA90629"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ko-KR"/>
        </w:rPr>
        <w:t>5.6.1</w:t>
      </w:r>
      <w:r w:rsidRPr="00A54DA0">
        <w:rPr>
          <w:rFonts w:asciiTheme="minorHAnsi" w:hAnsiTheme="minorHAnsi" w:cstheme="minorBidi"/>
          <w:kern w:val="2"/>
          <w:sz w:val="21"/>
          <w:szCs w:val="24"/>
          <w:lang w:val="en-US" w:eastAsia="zh-CN"/>
          <w14:ligatures w14:val="standardContextual"/>
        </w:rPr>
        <w:tab/>
      </w:r>
      <w:r w:rsidRPr="00A54DA0">
        <w:rPr>
          <w:lang w:eastAsia="ko-KR"/>
        </w:rPr>
        <w:t>Description</w:t>
      </w:r>
      <w:r w:rsidRPr="00A54DA0">
        <w:tab/>
      </w:r>
      <w:r w:rsidRPr="00A54DA0">
        <w:fldChar w:fldCharType="begin"/>
      </w:r>
      <w:r w:rsidRPr="00A54DA0">
        <w:instrText xml:space="preserve"> PAGEREF _Toc136591359 \h </w:instrText>
      </w:r>
      <w:r w:rsidRPr="00A54DA0">
        <w:fldChar w:fldCharType="separate"/>
      </w:r>
      <w:r w:rsidRPr="00A54DA0">
        <w:t>29</w:t>
      </w:r>
      <w:r w:rsidRPr="00A54DA0">
        <w:fldChar w:fldCharType="end"/>
      </w:r>
    </w:p>
    <w:p w14:paraId="1DC7F72A" w14:textId="6C8AE195"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val="en-US"/>
        </w:rPr>
        <w:t>5.6.2</w:t>
      </w:r>
      <w:r w:rsidRPr="00A54DA0">
        <w:rPr>
          <w:rFonts w:asciiTheme="minorHAnsi" w:hAnsiTheme="minorHAnsi" w:cstheme="minorBidi"/>
          <w:kern w:val="2"/>
          <w:sz w:val="21"/>
          <w:szCs w:val="24"/>
          <w:lang w:val="en-US" w:eastAsia="zh-CN"/>
          <w14:ligatures w14:val="standardContextual"/>
        </w:rPr>
        <w:tab/>
      </w:r>
      <w:r w:rsidRPr="00A54DA0">
        <w:rPr>
          <w:lang w:val="en-US"/>
        </w:rPr>
        <w:t>Issue and gaps</w:t>
      </w:r>
      <w:r w:rsidRPr="00A54DA0">
        <w:tab/>
      </w:r>
      <w:r w:rsidRPr="00A54DA0">
        <w:fldChar w:fldCharType="begin"/>
      </w:r>
      <w:r w:rsidRPr="00A54DA0">
        <w:instrText xml:space="preserve"> PAGEREF _Toc136591360 \h </w:instrText>
      </w:r>
      <w:r w:rsidRPr="00A54DA0">
        <w:fldChar w:fldCharType="separate"/>
      </w:r>
      <w:r w:rsidRPr="00A54DA0">
        <w:t>30</w:t>
      </w:r>
      <w:r w:rsidRPr="00A54DA0">
        <w:fldChar w:fldCharType="end"/>
      </w:r>
    </w:p>
    <w:p w14:paraId="1B61BB89" w14:textId="2CD8428A"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6</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w:t>
      </w:r>
      <w:r w:rsidRPr="00A54DA0">
        <w:t xml:space="preserve"> for network management capability exposure</w:t>
      </w:r>
      <w:r w:rsidRPr="00A54DA0">
        <w:tab/>
      </w:r>
      <w:r w:rsidRPr="00A54DA0">
        <w:fldChar w:fldCharType="begin"/>
      </w:r>
      <w:r w:rsidRPr="00A54DA0">
        <w:instrText xml:space="preserve"> PAGEREF _Toc136591361 \h </w:instrText>
      </w:r>
      <w:r w:rsidRPr="00A54DA0">
        <w:fldChar w:fldCharType="separate"/>
      </w:r>
      <w:r w:rsidRPr="00A54DA0">
        <w:t>30</w:t>
      </w:r>
      <w:r w:rsidRPr="00A54DA0">
        <w:fldChar w:fldCharType="end"/>
      </w:r>
    </w:p>
    <w:p w14:paraId="0F642FDE" w14:textId="13757EA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6.1</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 related to exposed MnS discovery service</w:t>
      </w:r>
      <w:r w:rsidRPr="00A54DA0">
        <w:tab/>
      </w:r>
      <w:r w:rsidRPr="00A54DA0">
        <w:fldChar w:fldCharType="begin"/>
      </w:r>
      <w:r w:rsidRPr="00A54DA0">
        <w:instrText xml:space="preserve"> PAGEREF _Toc136591362 \h </w:instrText>
      </w:r>
      <w:r w:rsidRPr="00A54DA0">
        <w:fldChar w:fldCharType="separate"/>
      </w:r>
      <w:r w:rsidRPr="00A54DA0">
        <w:t>30</w:t>
      </w:r>
      <w:r w:rsidRPr="00A54DA0">
        <w:fldChar w:fldCharType="end"/>
      </w:r>
    </w:p>
    <w:p w14:paraId="118D1ADD" w14:textId="3DD30758"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6.2</w:t>
      </w:r>
      <w:r w:rsidRPr="00A54DA0">
        <w:rPr>
          <w:rFonts w:asciiTheme="minorHAnsi" w:hAnsiTheme="minorHAnsi" w:cstheme="minorBidi"/>
          <w:kern w:val="2"/>
          <w:sz w:val="21"/>
          <w:szCs w:val="24"/>
          <w:lang w:val="en-US" w:eastAsia="zh-CN"/>
          <w14:ligatures w14:val="standardContextual"/>
        </w:rPr>
        <w:tab/>
      </w:r>
      <w:r w:rsidRPr="00A54DA0">
        <w:rPr>
          <w:lang w:eastAsia="zh-CN"/>
        </w:rPr>
        <w:t>Potential requirements related to exposure interface via OSS</w:t>
      </w:r>
      <w:r w:rsidRPr="00A54DA0">
        <w:tab/>
      </w:r>
      <w:r w:rsidRPr="00A54DA0">
        <w:fldChar w:fldCharType="begin"/>
      </w:r>
      <w:r w:rsidRPr="00A54DA0">
        <w:instrText xml:space="preserve"> PAGEREF _Toc136591363 \h </w:instrText>
      </w:r>
      <w:r w:rsidRPr="00A54DA0">
        <w:fldChar w:fldCharType="separate"/>
      </w:r>
      <w:r w:rsidRPr="00A54DA0">
        <w:t>31</w:t>
      </w:r>
      <w:r w:rsidRPr="00A54DA0">
        <w:fldChar w:fldCharType="end"/>
      </w:r>
    </w:p>
    <w:p w14:paraId="6D4C4123" w14:textId="148B1F27"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7</w:t>
      </w:r>
      <w:r w:rsidRPr="00A54DA0">
        <w:rPr>
          <w:rFonts w:asciiTheme="minorHAnsi" w:hAnsiTheme="minorHAnsi" w:cstheme="minorBidi"/>
          <w:kern w:val="2"/>
          <w:sz w:val="21"/>
          <w:szCs w:val="24"/>
          <w:lang w:val="en-US" w:eastAsia="zh-CN"/>
          <w14:ligatures w14:val="standardContextual"/>
        </w:rPr>
        <w:tab/>
      </w:r>
      <w:r w:rsidRPr="00A54DA0">
        <w:rPr>
          <w:lang w:eastAsia="zh-CN"/>
        </w:rPr>
        <w:t>Possible solutions</w:t>
      </w:r>
      <w:r w:rsidRPr="00A54DA0">
        <w:t xml:space="preserve"> for network management capability exposure</w:t>
      </w:r>
      <w:r w:rsidRPr="00A54DA0">
        <w:tab/>
      </w:r>
      <w:r w:rsidRPr="00A54DA0">
        <w:fldChar w:fldCharType="begin"/>
      </w:r>
      <w:r w:rsidRPr="00A54DA0">
        <w:instrText xml:space="preserve"> PAGEREF _Toc136591364 \h </w:instrText>
      </w:r>
      <w:r w:rsidRPr="00A54DA0">
        <w:fldChar w:fldCharType="separate"/>
      </w:r>
      <w:r w:rsidRPr="00A54DA0">
        <w:t>31</w:t>
      </w:r>
      <w:r w:rsidRPr="00A54DA0">
        <w:fldChar w:fldCharType="end"/>
      </w:r>
    </w:p>
    <w:p w14:paraId="216BC60A" w14:textId="4FB3D42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w:t>
      </w:r>
      <w:r w:rsidRPr="00A54DA0">
        <w:rPr>
          <w:rFonts w:asciiTheme="minorHAnsi" w:hAnsiTheme="minorHAnsi" w:cstheme="minorBidi"/>
          <w:kern w:val="2"/>
          <w:sz w:val="21"/>
          <w:szCs w:val="24"/>
          <w:lang w:val="en-US" w:eastAsia="zh-CN"/>
          <w14:ligatures w14:val="standardContextual"/>
        </w:rPr>
        <w:tab/>
      </w:r>
      <w:r w:rsidRPr="00A54DA0">
        <w:t>Possible solution for “exposed MnS support to discovery systems” – Scenario 5.4</w:t>
      </w:r>
      <w:r w:rsidRPr="00A54DA0">
        <w:tab/>
      </w:r>
      <w:r w:rsidRPr="00A54DA0">
        <w:fldChar w:fldCharType="begin"/>
      </w:r>
      <w:r w:rsidRPr="00A54DA0">
        <w:instrText xml:space="preserve"> PAGEREF _Toc136591365 \h </w:instrText>
      </w:r>
      <w:r w:rsidRPr="00A54DA0">
        <w:fldChar w:fldCharType="separate"/>
      </w:r>
      <w:r w:rsidRPr="00A54DA0">
        <w:t>31</w:t>
      </w:r>
      <w:r w:rsidRPr="00A54DA0">
        <w:fldChar w:fldCharType="end"/>
      </w:r>
    </w:p>
    <w:p w14:paraId="3E993DE2" w14:textId="57D332C8"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7.2</w:t>
      </w:r>
      <w:r w:rsidRPr="00A54DA0">
        <w:rPr>
          <w:rFonts w:asciiTheme="minorHAnsi" w:hAnsiTheme="minorHAnsi" w:cstheme="minorBidi"/>
          <w:kern w:val="2"/>
          <w:sz w:val="21"/>
          <w:szCs w:val="24"/>
          <w:lang w:val="en-US" w:eastAsia="zh-CN"/>
          <w14:ligatures w14:val="standardContextual"/>
        </w:rPr>
        <w:tab/>
      </w:r>
      <w:r w:rsidRPr="00A54DA0">
        <w:t>Possible solutions for exposed MnS discovery service</w:t>
      </w:r>
      <w:r w:rsidRPr="00A54DA0">
        <w:tab/>
      </w:r>
      <w:r w:rsidRPr="00A54DA0">
        <w:fldChar w:fldCharType="begin"/>
      </w:r>
      <w:r w:rsidRPr="00A54DA0">
        <w:instrText xml:space="preserve"> PAGEREF _Toc136591366 \h </w:instrText>
      </w:r>
      <w:r w:rsidRPr="00A54DA0">
        <w:fldChar w:fldCharType="separate"/>
      </w:r>
      <w:r w:rsidRPr="00A54DA0">
        <w:t>32</w:t>
      </w:r>
      <w:r w:rsidRPr="00A54DA0">
        <w:fldChar w:fldCharType="end"/>
      </w:r>
    </w:p>
    <w:p w14:paraId="17E7CF2F" w14:textId="41A058E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7.3</w:t>
      </w:r>
      <w:r w:rsidRPr="00A54DA0">
        <w:rPr>
          <w:rFonts w:asciiTheme="minorHAnsi" w:hAnsiTheme="minorHAnsi" w:cstheme="minorBidi"/>
          <w:kern w:val="2"/>
          <w:sz w:val="21"/>
          <w:szCs w:val="24"/>
          <w:lang w:val="en-US" w:eastAsia="zh-CN"/>
          <w14:ligatures w14:val="standardContextual"/>
        </w:rPr>
        <w:tab/>
      </w:r>
      <w:r w:rsidRPr="00A54DA0">
        <w:t xml:space="preserve"> Potential solution for MnS discovery service for exposure</w:t>
      </w:r>
      <w:r w:rsidRPr="00A54DA0">
        <w:tab/>
      </w:r>
      <w:r w:rsidRPr="00A54DA0">
        <w:fldChar w:fldCharType="begin"/>
      </w:r>
      <w:r w:rsidRPr="00A54DA0">
        <w:instrText xml:space="preserve"> PAGEREF _Toc136591367 \h </w:instrText>
      </w:r>
      <w:r w:rsidRPr="00A54DA0">
        <w:fldChar w:fldCharType="separate"/>
      </w:r>
      <w:r w:rsidRPr="00A54DA0">
        <w:t>32</w:t>
      </w:r>
      <w:r w:rsidRPr="00A54DA0">
        <w:fldChar w:fldCharType="end"/>
      </w:r>
    </w:p>
    <w:p w14:paraId="33040DE0" w14:textId="1755378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7.4</w:t>
      </w:r>
      <w:r w:rsidRPr="00A54DA0">
        <w:rPr>
          <w:rFonts w:asciiTheme="minorHAnsi" w:hAnsiTheme="minorHAnsi" w:cstheme="minorBidi"/>
          <w:kern w:val="2"/>
          <w:sz w:val="21"/>
          <w:szCs w:val="24"/>
          <w:lang w:val="en-US" w:eastAsia="zh-CN"/>
          <w14:ligatures w14:val="standardContextual"/>
        </w:rPr>
        <w:tab/>
      </w:r>
      <w:r w:rsidRPr="00A54DA0">
        <w:t xml:space="preserve"> Potential solution for exposed MnS consumption via OSS interface</w:t>
      </w:r>
      <w:r w:rsidRPr="00A54DA0">
        <w:tab/>
      </w:r>
      <w:r w:rsidRPr="00A54DA0">
        <w:fldChar w:fldCharType="begin"/>
      </w:r>
      <w:r w:rsidRPr="00A54DA0">
        <w:instrText xml:space="preserve"> PAGEREF _Toc136591368 \h </w:instrText>
      </w:r>
      <w:r w:rsidRPr="00A54DA0">
        <w:fldChar w:fldCharType="separate"/>
      </w:r>
      <w:r w:rsidRPr="00A54DA0">
        <w:t>33</w:t>
      </w:r>
      <w:r w:rsidRPr="00A54DA0">
        <w:fldChar w:fldCharType="end"/>
      </w:r>
    </w:p>
    <w:p w14:paraId="3D950F03" w14:textId="3BDE8DC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7.5</w:t>
      </w:r>
      <w:r w:rsidRPr="00A54DA0">
        <w:rPr>
          <w:rFonts w:asciiTheme="minorHAnsi" w:hAnsiTheme="minorHAnsi" w:cstheme="minorBidi"/>
          <w:kern w:val="2"/>
          <w:sz w:val="21"/>
          <w:szCs w:val="24"/>
          <w:lang w:val="en-US" w:eastAsia="zh-CN"/>
          <w14:ligatures w14:val="standardContextual"/>
        </w:rPr>
        <w:tab/>
      </w:r>
      <w:r w:rsidRPr="00A54DA0">
        <w:t>Solution for internal service order after receiving product order</w:t>
      </w:r>
      <w:r w:rsidRPr="00A54DA0">
        <w:tab/>
      </w:r>
      <w:r w:rsidRPr="00A54DA0">
        <w:fldChar w:fldCharType="begin"/>
      </w:r>
      <w:r w:rsidRPr="00A54DA0">
        <w:instrText xml:space="preserve"> PAGEREF _Toc136591369 \h </w:instrText>
      </w:r>
      <w:r w:rsidRPr="00A54DA0">
        <w:fldChar w:fldCharType="separate"/>
      </w:r>
      <w:r w:rsidRPr="00A54DA0">
        <w:t>35</w:t>
      </w:r>
      <w:r w:rsidRPr="00A54DA0">
        <w:fldChar w:fldCharType="end"/>
      </w:r>
    </w:p>
    <w:p w14:paraId="1A6DA841" w14:textId="459C8297"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7.6</w:t>
      </w:r>
      <w:r w:rsidRPr="00A54DA0">
        <w:rPr>
          <w:rFonts w:asciiTheme="minorHAnsi" w:hAnsiTheme="minorHAnsi" w:cstheme="minorBidi"/>
          <w:kern w:val="2"/>
          <w:sz w:val="21"/>
          <w:szCs w:val="24"/>
          <w:lang w:val="en-US" w:eastAsia="zh-CN"/>
          <w14:ligatures w14:val="standardContextual"/>
        </w:rPr>
        <w:tab/>
      </w:r>
      <w:r w:rsidRPr="00A54DA0">
        <w:t>Solution for external product order after receiving product order</w:t>
      </w:r>
      <w:r w:rsidRPr="00A54DA0">
        <w:tab/>
      </w:r>
      <w:r w:rsidRPr="00A54DA0">
        <w:fldChar w:fldCharType="begin"/>
      </w:r>
      <w:r w:rsidRPr="00A54DA0">
        <w:instrText xml:space="preserve"> PAGEREF _Toc136591370 \h </w:instrText>
      </w:r>
      <w:r w:rsidRPr="00A54DA0">
        <w:fldChar w:fldCharType="separate"/>
      </w:r>
      <w:r w:rsidRPr="00A54DA0">
        <w:t>36</w:t>
      </w:r>
      <w:r w:rsidRPr="00A54DA0">
        <w:fldChar w:fldCharType="end"/>
      </w:r>
    </w:p>
    <w:p w14:paraId="7BDC87FF" w14:textId="02ED5570"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7.7</w:t>
      </w:r>
      <w:r w:rsidRPr="00A54DA0">
        <w:rPr>
          <w:rFonts w:asciiTheme="minorHAnsi" w:hAnsiTheme="minorHAnsi" w:cstheme="minorBidi"/>
          <w:kern w:val="2"/>
          <w:sz w:val="21"/>
          <w:szCs w:val="24"/>
          <w:lang w:val="en-US" w:eastAsia="zh-CN"/>
          <w14:ligatures w14:val="standardContextual"/>
        </w:rPr>
        <w:tab/>
      </w:r>
      <w:r w:rsidRPr="00A54DA0">
        <w:t>Solution for external service order after receiving product order</w:t>
      </w:r>
      <w:r w:rsidRPr="00A54DA0">
        <w:tab/>
      </w:r>
      <w:r w:rsidRPr="00A54DA0">
        <w:fldChar w:fldCharType="begin"/>
      </w:r>
      <w:r w:rsidRPr="00A54DA0">
        <w:instrText xml:space="preserve"> PAGEREF _Toc136591371 \h </w:instrText>
      </w:r>
      <w:r w:rsidRPr="00A54DA0">
        <w:fldChar w:fldCharType="separate"/>
      </w:r>
      <w:r w:rsidRPr="00A54DA0">
        <w:t>37</w:t>
      </w:r>
      <w:r w:rsidRPr="00A54DA0">
        <w:fldChar w:fldCharType="end"/>
      </w:r>
    </w:p>
    <w:p w14:paraId="565A3F4A" w14:textId="71BA60CA"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7.8</w:t>
      </w:r>
      <w:r w:rsidRPr="00A54DA0">
        <w:rPr>
          <w:rFonts w:asciiTheme="minorHAnsi" w:hAnsiTheme="minorHAnsi" w:cstheme="minorBidi"/>
          <w:kern w:val="2"/>
          <w:sz w:val="21"/>
          <w:szCs w:val="24"/>
          <w:lang w:val="en-US" w:eastAsia="zh-CN"/>
          <w14:ligatures w14:val="standardContextual"/>
        </w:rPr>
        <w:tab/>
      </w:r>
      <w:r w:rsidRPr="00A54DA0">
        <w:t>Potential solution for product onboarding</w:t>
      </w:r>
      <w:r w:rsidRPr="00A54DA0">
        <w:tab/>
      </w:r>
      <w:r w:rsidRPr="00A54DA0">
        <w:fldChar w:fldCharType="begin"/>
      </w:r>
      <w:r w:rsidRPr="00A54DA0">
        <w:instrText xml:space="preserve"> PAGEREF _Toc136591372 \h </w:instrText>
      </w:r>
      <w:r w:rsidRPr="00A54DA0">
        <w:fldChar w:fldCharType="separate"/>
      </w:r>
      <w:r w:rsidRPr="00A54DA0">
        <w:t>37</w:t>
      </w:r>
      <w:r w:rsidRPr="00A54DA0">
        <w:fldChar w:fldCharType="end"/>
      </w:r>
    </w:p>
    <w:p w14:paraId="5F3AEB3F" w14:textId="54566C6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lastRenderedPageBreak/>
        <w:t>7.9</w:t>
      </w:r>
      <w:r w:rsidRPr="00A54DA0">
        <w:rPr>
          <w:rFonts w:asciiTheme="minorHAnsi" w:hAnsiTheme="minorHAnsi" w:cstheme="minorBidi"/>
          <w:kern w:val="2"/>
          <w:sz w:val="21"/>
          <w:szCs w:val="24"/>
          <w:lang w:val="en-US" w:eastAsia="zh-CN"/>
          <w14:ligatures w14:val="standardContextual"/>
        </w:rPr>
        <w:tab/>
      </w:r>
      <w:r w:rsidRPr="00A54DA0">
        <w:t>Potential solutions for network slice management capability exposure via CAPIF</w:t>
      </w:r>
      <w:r w:rsidRPr="00A54DA0">
        <w:tab/>
      </w:r>
      <w:r w:rsidRPr="00A54DA0">
        <w:fldChar w:fldCharType="begin"/>
      </w:r>
      <w:r w:rsidRPr="00A54DA0">
        <w:instrText xml:space="preserve"> PAGEREF _Toc136591373 \h </w:instrText>
      </w:r>
      <w:r w:rsidRPr="00A54DA0">
        <w:fldChar w:fldCharType="separate"/>
      </w:r>
      <w:r w:rsidRPr="00A54DA0">
        <w:t>38</w:t>
      </w:r>
      <w:r w:rsidRPr="00A54DA0">
        <w:fldChar w:fldCharType="end"/>
      </w:r>
    </w:p>
    <w:p w14:paraId="725FC945" w14:textId="26FA34F7"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7.9.1</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alternative 1</w:t>
      </w:r>
      <w:r w:rsidRPr="00A54DA0">
        <w:tab/>
      </w:r>
      <w:r w:rsidRPr="00A54DA0">
        <w:fldChar w:fldCharType="begin"/>
      </w:r>
      <w:r w:rsidRPr="00A54DA0">
        <w:instrText xml:space="preserve"> PAGEREF _Toc136591374 \h </w:instrText>
      </w:r>
      <w:r w:rsidRPr="00A54DA0">
        <w:fldChar w:fldCharType="separate"/>
      </w:r>
      <w:r w:rsidRPr="00A54DA0">
        <w:t>38</w:t>
      </w:r>
      <w:r w:rsidRPr="00A54DA0">
        <w:fldChar w:fldCharType="end"/>
      </w:r>
    </w:p>
    <w:p w14:paraId="5FB93FCB" w14:textId="0CD4902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7.9.2</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w:t>
      </w:r>
      <w:r w:rsidRPr="00A54DA0">
        <w:rPr>
          <w:lang w:val="en-US" w:eastAsia="zh-CN"/>
        </w:rPr>
        <w:t>e 2</w:t>
      </w:r>
      <w:r w:rsidRPr="00A54DA0">
        <w:tab/>
      </w:r>
      <w:r w:rsidRPr="00A54DA0">
        <w:fldChar w:fldCharType="begin"/>
      </w:r>
      <w:r w:rsidRPr="00A54DA0">
        <w:instrText xml:space="preserve"> PAGEREF _Toc136591375 \h </w:instrText>
      </w:r>
      <w:r w:rsidRPr="00A54DA0">
        <w:fldChar w:fldCharType="separate"/>
      </w:r>
      <w:r w:rsidRPr="00A54DA0">
        <w:t>38</w:t>
      </w:r>
      <w:r w:rsidRPr="00A54DA0">
        <w:fldChar w:fldCharType="end"/>
      </w:r>
    </w:p>
    <w:p w14:paraId="60D145F5" w14:textId="4DCD462C"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7.9.3</w:t>
      </w:r>
      <w:r w:rsidRPr="00A54DA0">
        <w:rPr>
          <w:rFonts w:asciiTheme="minorHAnsi" w:hAnsiTheme="minorHAnsi" w:cstheme="minorBidi"/>
          <w:kern w:val="2"/>
          <w:sz w:val="21"/>
          <w:szCs w:val="24"/>
          <w:lang w:val="en-US" w:eastAsia="zh-CN"/>
          <w14:ligatures w14:val="standardContextual"/>
        </w:rPr>
        <w:tab/>
      </w:r>
      <w:r w:rsidRPr="00A54DA0">
        <w:rPr>
          <w:lang w:eastAsia="zh-CN"/>
        </w:rPr>
        <w:t>Exposure via CAPIF alternative 3</w:t>
      </w:r>
      <w:r w:rsidRPr="00A54DA0">
        <w:tab/>
      </w:r>
      <w:r w:rsidRPr="00A54DA0">
        <w:fldChar w:fldCharType="begin"/>
      </w:r>
      <w:r w:rsidRPr="00A54DA0">
        <w:instrText xml:space="preserve"> PAGEREF _Toc136591376 \h </w:instrText>
      </w:r>
      <w:r w:rsidRPr="00A54DA0">
        <w:fldChar w:fldCharType="separate"/>
      </w:r>
      <w:r w:rsidRPr="00A54DA0">
        <w:t>42</w:t>
      </w:r>
      <w:r w:rsidRPr="00A54DA0">
        <w:fldChar w:fldCharType="end"/>
      </w:r>
    </w:p>
    <w:p w14:paraId="5775A178" w14:textId="0E0FEFE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7.9.4</w:t>
      </w:r>
      <w:r w:rsidRPr="00A54DA0">
        <w:rPr>
          <w:rFonts w:asciiTheme="minorHAnsi" w:hAnsiTheme="minorHAnsi" w:cstheme="minorBidi"/>
          <w:kern w:val="2"/>
          <w:sz w:val="21"/>
          <w:szCs w:val="24"/>
          <w:lang w:val="en-US" w:eastAsia="zh-CN"/>
          <w14:ligatures w14:val="standardContextual"/>
        </w:rPr>
        <w:tab/>
      </w:r>
      <w:r w:rsidRPr="00A54DA0">
        <w:rPr>
          <w:lang w:eastAsia="zh-CN"/>
        </w:rPr>
        <w:t>Evaluation</w:t>
      </w:r>
      <w:r w:rsidRPr="00A54DA0">
        <w:tab/>
      </w:r>
      <w:r w:rsidRPr="00A54DA0">
        <w:fldChar w:fldCharType="begin"/>
      </w:r>
      <w:r w:rsidRPr="00A54DA0">
        <w:instrText xml:space="preserve"> PAGEREF _Toc136591377 \h </w:instrText>
      </w:r>
      <w:r w:rsidRPr="00A54DA0">
        <w:fldChar w:fldCharType="separate"/>
      </w:r>
      <w:r w:rsidRPr="00A54DA0">
        <w:t>44</w:t>
      </w:r>
      <w:r w:rsidRPr="00A54DA0">
        <w:fldChar w:fldCharType="end"/>
      </w:r>
    </w:p>
    <w:p w14:paraId="56C04DC9" w14:textId="6300D91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7.10</w:t>
      </w:r>
      <w:r w:rsidRPr="00A54DA0">
        <w:rPr>
          <w:rFonts w:asciiTheme="minorHAnsi" w:hAnsiTheme="minorHAnsi" w:cstheme="minorBidi"/>
          <w:kern w:val="2"/>
          <w:sz w:val="21"/>
          <w:szCs w:val="24"/>
          <w:lang w:val="en-US" w:eastAsia="zh-CN"/>
          <w14:ligatures w14:val="standardContextual"/>
        </w:rPr>
        <w:tab/>
      </w:r>
      <w:r w:rsidRPr="00A54DA0">
        <w:t>Possible solution for network slice management capability exposure</w:t>
      </w:r>
      <w:r w:rsidRPr="00A54DA0">
        <w:tab/>
      </w:r>
      <w:r w:rsidRPr="00A54DA0">
        <w:fldChar w:fldCharType="begin"/>
      </w:r>
      <w:r w:rsidRPr="00A54DA0">
        <w:instrText xml:space="preserve"> PAGEREF _Toc136591378 \h </w:instrText>
      </w:r>
      <w:r w:rsidRPr="00A54DA0">
        <w:fldChar w:fldCharType="separate"/>
      </w:r>
      <w:r w:rsidRPr="00A54DA0">
        <w:t>45</w:t>
      </w:r>
      <w:r w:rsidRPr="00A54DA0">
        <w:fldChar w:fldCharType="end"/>
      </w:r>
    </w:p>
    <w:p w14:paraId="2A750604" w14:textId="549E0164"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7.11</w:t>
      </w:r>
      <w:r w:rsidRPr="00A54DA0">
        <w:rPr>
          <w:rFonts w:asciiTheme="minorHAnsi" w:hAnsiTheme="minorHAnsi" w:cstheme="minorBidi"/>
          <w:kern w:val="2"/>
          <w:sz w:val="21"/>
          <w:szCs w:val="24"/>
          <w:lang w:val="en-US" w:eastAsia="zh-CN"/>
          <w14:ligatures w14:val="standardContextual"/>
        </w:rPr>
        <w:tab/>
      </w:r>
      <w:r w:rsidRPr="00A54DA0">
        <w:t>Potential solution for consumption of exposed MnS after service order completed</w:t>
      </w:r>
      <w:r w:rsidRPr="00A54DA0">
        <w:tab/>
      </w:r>
      <w:r w:rsidRPr="00A54DA0">
        <w:fldChar w:fldCharType="begin"/>
      </w:r>
      <w:r w:rsidRPr="00A54DA0">
        <w:instrText xml:space="preserve"> PAGEREF _Toc136591379 \h </w:instrText>
      </w:r>
      <w:r w:rsidRPr="00A54DA0">
        <w:fldChar w:fldCharType="separate"/>
      </w:r>
      <w:r w:rsidRPr="00A54DA0">
        <w:t>47</w:t>
      </w:r>
      <w:r w:rsidRPr="00A54DA0">
        <w:fldChar w:fldCharType="end"/>
      </w:r>
    </w:p>
    <w:p w14:paraId="667493CE" w14:textId="07CBEE1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7.12</w:t>
      </w:r>
      <w:r w:rsidRPr="00A54DA0">
        <w:rPr>
          <w:rFonts w:asciiTheme="minorHAnsi" w:hAnsiTheme="minorHAnsi" w:cstheme="minorBidi"/>
          <w:kern w:val="2"/>
          <w:sz w:val="21"/>
          <w:szCs w:val="24"/>
          <w:lang w:val="en-US" w:eastAsia="zh-CN"/>
          <w14:ligatures w14:val="standardContextual"/>
        </w:rPr>
        <w:tab/>
      </w:r>
      <w:r w:rsidRPr="00A54DA0">
        <w:t>Possible solution for “Exposure to application servers and application functions” – Section 5.8</w:t>
      </w:r>
      <w:r w:rsidRPr="00A54DA0">
        <w:tab/>
      </w:r>
      <w:r w:rsidRPr="00A54DA0">
        <w:fldChar w:fldCharType="begin"/>
      </w:r>
      <w:r w:rsidRPr="00A54DA0">
        <w:instrText xml:space="preserve"> PAGEREF _Toc136591380 \h </w:instrText>
      </w:r>
      <w:r w:rsidRPr="00A54DA0">
        <w:fldChar w:fldCharType="separate"/>
      </w:r>
      <w:r w:rsidRPr="00A54DA0">
        <w:t>48</w:t>
      </w:r>
      <w:r w:rsidRPr="00A54DA0">
        <w:fldChar w:fldCharType="end"/>
      </w:r>
    </w:p>
    <w:p w14:paraId="21572333" w14:textId="7913DE19"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7.13</w:t>
      </w:r>
      <w:r w:rsidRPr="00A54DA0">
        <w:rPr>
          <w:rFonts w:asciiTheme="minorHAnsi" w:hAnsiTheme="minorHAnsi" w:cstheme="minorBidi"/>
          <w:kern w:val="2"/>
          <w:sz w:val="21"/>
          <w:szCs w:val="24"/>
          <w:lang w:val="en-US" w:eastAsia="zh-CN"/>
          <w14:ligatures w14:val="standardContextual"/>
        </w:rPr>
        <w:tab/>
      </w:r>
      <w:r w:rsidRPr="00A54DA0">
        <w:t>Possible solution for end-to-end handling of NSC requirements for network slice management capabilities exposure</w:t>
      </w:r>
      <w:r w:rsidRPr="00A54DA0">
        <w:tab/>
      </w:r>
      <w:r w:rsidRPr="00A54DA0">
        <w:fldChar w:fldCharType="begin"/>
      </w:r>
      <w:r w:rsidRPr="00A54DA0">
        <w:instrText xml:space="preserve"> PAGEREF _Toc136591381 \h </w:instrText>
      </w:r>
      <w:r w:rsidRPr="00A54DA0">
        <w:fldChar w:fldCharType="separate"/>
      </w:r>
      <w:r w:rsidRPr="00A54DA0">
        <w:t>49</w:t>
      </w:r>
      <w:r w:rsidRPr="00A54DA0">
        <w:fldChar w:fldCharType="end"/>
      </w:r>
    </w:p>
    <w:p w14:paraId="26EE1B71" w14:textId="5EBB28A1" w:rsidR="00D65A4D" w:rsidRPr="00A54DA0" w:rsidRDefault="00D65A4D">
      <w:pPr>
        <w:pStyle w:val="TOC1"/>
        <w:rPr>
          <w:rFonts w:asciiTheme="minorHAnsi" w:hAnsiTheme="minorHAnsi" w:cstheme="minorBidi"/>
          <w:kern w:val="2"/>
          <w:sz w:val="21"/>
          <w:szCs w:val="24"/>
          <w:lang w:val="en-US" w:eastAsia="zh-CN"/>
          <w14:ligatures w14:val="standardContextual"/>
        </w:rPr>
      </w:pPr>
      <w:r w:rsidRPr="00A54DA0">
        <w:t>8</w:t>
      </w:r>
      <w:r w:rsidRPr="00A54DA0">
        <w:rPr>
          <w:rFonts w:asciiTheme="minorHAnsi" w:hAnsiTheme="minorHAnsi" w:cstheme="minorBidi"/>
          <w:kern w:val="2"/>
          <w:sz w:val="21"/>
          <w:szCs w:val="24"/>
          <w:lang w:val="en-US" w:eastAsia="zh-CN"/>
          <w14:ligatures w14:val="standardContextual"/>
        </w:rPr>
        <w:tab/>
      </w:r>
      <w:r w:rsidRPr="00A54DA0">
        <w:t>Conclusion and Recommendation</w:t>
      </w:r>
      <w:r w:rsidRPr="00A54DA0">
        <w:tab/>
      </w:r>
      <w:r w:rsidRPr="00A54DA0">
        <w:fldChar w:fldCharType="begin"/>
      </w:r>
      <w:r w:rsidRPr="00A54DA0">
        <w:instrText xml:space="preserve"> PAGEREF _Toc136591382 \h </w:instrText>
      </w:r>
      <w:r w:rsidRPr="00A54DA0">
        <w:fldChar w:fldCharType="separate"/>
      </w:r>
      <w:r w:rsidRPr="00A54DA0">
        <w:t>50</w:t>
      </w:r>
      <w:r w:rsidRPr="00A54DA0">
        <w:fldChar w:fldCharType="end"/>
      </w:r>
    </w:p>
    <w:p w14:paraId="179F9592" w14:textId="5004D91E"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8.1</w:t>
      </w:r>
      <w:r w:rsidRPr="00A54DA0">
        <w:rPr>
          <w:rFonts w:asciiTheme="minorHAnsi" w:hAnsiTheme="minorHAnsi" w:cstheme="minorBidi"/>
          <w:kern w:val="2"/>
          <w:sz w:val="21"/>
          <w:szCs w:val="24"/>
          <w:lang w:val="en-US" w:eastAsia="zh-CN"/>
          <w14:ligatures w14:val="standardContextual"/>
        </w:rPr>
        <w:tab/>
      </w:r>
      <w:r w:rsidRPr="00A54DA0">
        <w:t>Reference Architecture for network slice ordering, provisioning and assurance</w:t>
      </w:r>
      <w:r w:rsidRPr="00A54DA0">
        <w:tab/>
      </w:r>
      <w:r w:rsidRPr="00A54DA0">
        <w:fldChar w:fldCharType="begin"/>
      </w:r>
      <w:r w:rsidRPr="00A54DA0">
        <w:instrText xml:space="preserve"> PAGEREF _Toc136591383 \h </w:instrText>
      </w:r>
      <w:r w:rsidRPr="00A54DA0">
        <w:fldChar w:fldCharType="separate"/>
      </w:r>
      <w:r w:rsidRPr="00A54DA0">
        <w:t>50</w:t>
      </w:r>
      <w:r w:rsidRPr="00A54DA0">
        <w:fldChar w:fldCharType="end"/>
      </w:r>
    </w:p>
    <w:p w14:paraId="6039BB82" w14:textId="3C2417A3"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8.1.1</w:t>
      </w:r>
      <w:r w:rsidRPr="00A54DA0">
        <w:rPr>
          <w:rFonts w:asciiTheme="minorHAnsi" w:hAnsiTheme="minorHAnsi" w:cstheme="minorBidi"/>
          <w:kern w:val="2"/>
          <w:sz w:val="21"/>
          <w:szCs w:val="24"/>
          <w:lang w:val="en-US" w:eastAsia="zh-CN"/>
          <w14:ligatures w14:val="standardContextual"/>
        </w:rPr>
        <w:tab/>
      </w:r>
      <w:r w:rsidRPr="00A54DA0">
        <w:t>Conclusion</w:t>
      </w:r>
      <w:r w:rsidRPr="00A54DA0">
        <w:tab/>
      </w:r>
      <w:r w:rsidRPr="00A54DA0">
        <w:fldChar w:fldCharType="begin"/>
      </w:r>
      <w:r w:rsidRPr="00A54DA0">
        <w:instrText xml:space="preserve"> PAGEREF _Toc136591384 \h </w:instrText>
      </w:r>
      <w:r w:rsidRPr="00A54DA0">
        <w:fldChar w:fldCharType="separate"/>
      </w:r>
      <w:r w:rsidRPr="00A54DA0">
        <w:t>50</w:t>
      </w:r>
      <w:r w:rsidRPr="00A54DA0">
        <w:fldChar w:fldCharType="end"/>
      </w:r>
    </w:p>
    <w:p w14:paraId="21DB5048" w14:textId="1915ECA0"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8.1.2</w:t>
      </w:r>
      <w:r w:rsidRPr="00A54DA0">
        <w:rPr>
          <w:rFonts w:asciiTheme="minorHAnsi" w:hAnsiTheme="minorHAnsi" w:cstheme="minorBidi"/>
          <w:kern w:val="2"/>
          <w:sz w:val="21"/>
          <w:szCs w:val="24"/>
          <w:lang w:val="en-US" w:eastAsia="zh-CN"/>
          <w14:ligatures w14:val="standardContextual"/>
        </w:rPr>
        <w:tab/>
      </w:r>
      <w:r w:rsidRPr="00A54DA0">
        <w:t>Recommendation</w:t>
      </w:r>
      <w:r w:rsidRPr="00A54DA0">
        <w:tab/>
      </w:r>
      <w:r w:rsidRPr="00A54DA0">
        <w:fldChar w:fldCharType="begin"/>
      </w:r>
      <w:r w:rsidRPr="00A54DA0">
        <w:instrText xml:space="preserve"> PAGEREF _Toc136591385 \h </w:instrText>
      </w:r>
      <w:r w:rsidRPr="00A54DA0">
        <w:fldChar w:fldCharType="separate"/>
      </w:r>
      <w:r w:rsidRPr="00A54DA0">
        <w:t>52</w:t>
      </w:r>
      <w:r w:rsidRPr="00A54DA0">
        <w:fldChar w:fldCharType="end"/>
      </w:r>
    </w:p>
    <w:p w14:paraId="75A39CC4" w14:textId="24154393"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8.2</w:t>
      </w:r>
      <w:r w:rsidRPr="00A54DA0">
        <w:rPr>
          <w:rFonts w:asciiTheme="minorHAnsi" w:hAnsiTheme="minorHAnsi" w:cstheme="minorBidi"/>
          <w:kern w:val="2"/>
          <w:sz w:val="21"/>
          <w:szCs w:val="24"/>
          <w:lang w:val="en-US" w:eastAsia="zh-CN"/>
          <w14:ligatures w14:val="standardContextual"/>
        </w:rPr>
        <w:tab/>
      </w:r>
      <w:r w:rsidRPr="00A54DA0">
        <w:t>Network slice management capability exposure via CAPIF</w:t>
      </w:r>
      <w:r w:rsidRPr="00A54DA0">
        <w:tab/>
      </w:r>
      <w:r w:rsidRPr="00A54DA0">
        <w:fldChar w:fldCharType="begin"/>
      </w:r>
      <w:r w:rsidRPr="00A54DA0">
        <w:instrText xml:space="preserve"> PAGEREF _Toc136591386 \h </w:instrText>
      </w:r>
      <w:r w:rsidRPr="00A54DA0">
        <w:fldChar w:fldCharType="separate"/>
      </w:r>
      <w:r w:rsidRPr="00A54DA0">
        <w:t>53</w:t>
      </w:r>
      <w:r w:rsidRPr="00A54DA0">
        <w:fldChar w:fldCharType="end"/>
      </w:r>
    </w:p>
    <w:p w14:paraId="20C1F767" w14:textId="25BFCBDA"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8.2.1</w:t>
      </w:r>
      <w:r w:rsidRPr="00A54DA0">
        <w:rPr>
          <w:rFonts w:asciiTheme="minorHAnsi" w:hAnsiTheme="minorHAnsi" w:cstheme="minorBidi"/>
          <w:kern w:val="2"/>
          <w:sz w:val="21"/>
          <w:szCs w:val="24"/>
          <w:lang w:val="en-US" w:eastAsia="zh-CN"/>
          <w14:ligatures w14:val="standardContextual"/>
        </w:rPr>
        <w:tab/>
      </w:r>
      <w:r w:rsidRPr="00A54DA0">
        <w:t>Conclusion</w:t>
      </w:r>
      <w:r w:rsidRPr="00A54DA0">
        <w:tab/>
      </w:r>
      <w:r w:rsidRPr="00A54DA0">
        <w:fldChar w:fldCharType="begin"/>
      </w:r>
      <w:r w:rsidRPr="00A54DA0">
        <w:instrText xml:space="preserve"> PAGEREF _Toc136591387 \h </w:instrText>
      </w:r>
      <w:r w:rsidRPr="00A54DA0">
        <w:fldChar w:fldCharType="separate"/>
      </w:r>
      <w:r w:rsidRPr="00A54DA0">
        <w:t>53</w:t>
      </w:r>
      <w:r w:rsidRPr="00A54DA0">
        <w:fldChar w:fldCharType="end"/>
      </w:r>
    </w:p>
    <w:p w14:paraId="4C3CE8FC" w14:textId="1B54115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t>8.</w:t>
      </w:r>
      <w:r w:rsidRPr="00A54DA0">
        <w:rPr>
          <w:lang w:eastAsia="zh-CN"/>
        </w:rPr>
        <w:t>2</w:t>
      </w:r>
      <w:r w:rsidRPr="00A54DA0">
        <w:t>.2</w:t>
      </w:r>
      <w:r w:rsidRPr="00A54DA0">
        <w:rPr>
          <w:rFonts w:asciiTheme="minorHAnsi" w:hAnsiTheme="minorHAnsi" w:cstheme="minorBidi"/>
          <w:kern w:val="2"/>
          <w:sz w:val="21"/>
          <w:szCs w:val="24"/>
          <w:lang w:val="en-US" w:eastAsia="zh-CN"/>
          <w14:ligatures w14:val="standardContextual"/>
        </w:rPr>
        <w:tab/>
      </w:r>
      <w:r w:rsidRPr="00A54DA0">
        <w:t>Recommendation</w:t>
      </w:r>
      <w:r w:rsidRPr="00A54DA0">
        <w:tab/>
      </w:r>
      <w:r w:rsidRPr="00A54DA0">
        <w:fldChar w:fldCharType="begin"/>
      </w:r>
      <w:r w:rsidRPr="00A54DA0">
        <w:instrText xml:space="preserve"> PAGEREF _Toc136591388 \h </w:instrText>
      </w:r>
      <w:r w:rsidRPr="00A54DA0">
        <w:fldChar w:fldCharType="separate"/>
      </w:r>
      <w:r w:rsidRPr="00A54DA0">
        <w:t>53</w:t>
      </w:r>
      <w:r w:rsidRPr="00A54DA0">
        <w:fldChar w:fldCharType="end"/>
      </w:r>
    </w:p>
    <w:p w14:paraId="57C2D8B9" w14:textId="0B66038F"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8.3</w:t>
      </w:r>
      <w:r w:rsidRPr="00A54DA0">
        <w:rPr>
          <w:rFonts w:asciiTheme="minorHAnsi" w:hAnsiTheme="minorHAnsi" w:cstheme="minorBidi"/>
          <w:kern w:val="2"/>
          <w:sz w:val="21"/>
          <w:szCs w:val="24"/>
          <w:lang w:val="en-US" w:eastAsia="zh-CN"/>
          <w14:ligatures w14:val="standardContextual"/>
        </w:rPr>
        <w:tab/>
      </w:r>
      <w:r w:rsidRPr="00A54DA0">
        <w:t>Filtering</w:t>
      </w:r>
      <w:r w:rsidRPr="00A54DA0">
        <w:tab/>
      </w:r>
      <w:r w:rsidRPr="00A54DA0">
        <w:fldChar w:fldCharType="begin"/>
      </w:r>
      <w:r w:rsidRPr="00A54DA0">
        <w:instrText xml:space="preserve"> PAGEREF _Toc136591389 \h </w:instrText>
      </w:r>
      <w:r w:rsidRPr="00A54DA0">
        <w:fldChar w:fldCharType="separate"/>
      </w:r>
      <w:r w:rsidRPr="00A54DA0">
        <w:t>53</w:t>
      </w:r>
      <w:r w:rsidRPr="00A54DA0">
        <w:fldChar w:fldCharType="end"/>
      </w:r>
    </w:p>
    <w:p w14:paraId="69010E7E" w14:textId="55B801F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8.3.1</w:t>
      </w:r>
      <w:r w:rsidRPr="00A54DA0">
        <w:rPr>
          <w:rFonts w:asciiTheme="minorHAnsi" w:hAnsiTheme="minorHAnsi" w:cstheme="minorBidi"/>
          <w:kern w:val="2"/>
          <w:sz w:val="21"/>
          <w:szCs w:val="24"/>
          <w:lang w:val="en-US" w:eastAsia="zh-CN"/>
          <w14:ligatures w14:val="standardContextual"/>
        </w:rPr>
        <w:tab/>
      </w:r>
      <w:r w:rsidRPr="00A54DA0">
        <w:rPr>
          <w:lang w:eastAsia="zh-CN"/>
        </w:rPr>
        <w:t>Conclusion</w:t>
      </w:r>
      <w:r w:rsidRPr="00A54DA0">
        <w:tab/>
      </w:r>
      <w:r w:rsidRPr="00A54DA0">
        <w:fldChar w:fldCharType="begin"/>
      </w:r>
      <w:r w:rsidRPr="00A54DA0">
        <w:instrText xml:space="preserve"> PAGEREF _Toc136591390 \h </w:instrText>
      </w:r>
      <w:r w:rsidRPr="00A54DA0">
        <w:fldChar w:fldCharType="separate"/>
      </w:r>
      <w:r w:rsidRPr="00A54DA0">
        <w:t>53</w:t>
      </w:r>
      <w:r w:rsidRPr="00A54DA0">
        <w:fldChar w:fldCharType="end"/>
      </w:r>
    </w:p>
    <w:p w14:paraId="6895D714" w14:textId="23F64F3D"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8.3.2</w:t>
      </w:r>
      <w:r w:rsidRPr="00A54DA0">
        <w:rPr>
          <w:rFonts w:asciiTheme="minorHAnsi" w:hAnsiTheme="minorHAnsi" w:cstheme="minorBidi"/>
          <w:kern w:val="2"/>
          <w:sz w:val="21"/>
          <w:szCs w:val="24"/>
          <w:lang w:val="en-US" w:eastAsia="zh-CN"/>
          <w14:ligatures w14:val="standardContextual"/>
        </w:rPr>
        <w:tab/>
      </w:r>
      <w:r w:rsidRPr="00A54DA0">
        <w:rPr>
          <w:lang w:eastAsia="zh-CN"/>
        </w:rPr>
        <w:t>Recommendation</w:t>
      </w:r>
      <w:r w:rsidRPr="00A54DA0">
        <w:tab/>
      </w:r>
      <w:r w:rsidRPr="00A54DA0">
        <w:fldChar w:fldCharType="begin"/>
      </w:r>
      <w:r w:rsidRPr="00A54DA0">
        <w:instrText xml:space="preserve"> PAGEREF _Toc136591391 \h </w:instrText>
      </w:r>
      <w:r w:rsidRPr="00A54DA0">
        <w:fldChar w:fldCharType="separate"/>
      </w:r>
      <w:r w:rsidRPr="00A54DA0">
        <w:t>54</w:t>
      </w:r>
      <w:r w:rsidRPr="00A54DA0">
        <w:fldChar w:fldCharType="end"/>
      </w:r>
    </w:p>
    <w:p w14:paraId="57691C44" w14:textId="62571ADD" w:rsidR="00D65A4D" w:rsidRPr="00A54DA0" w:rsidRDefault="00D65A4D">
      <w:pPr>
        <w:pStyle w:val="TOC2"/>
        <w:rPr>
          <w:rFonts w:asciiTheme="minorHAnsi" w:hAnsiTheme="minorHAnsi" w:cstheme="minorBidi"/>
          <w:kern w:val="2"/>
          <w:sz w:val="21"/>
          <w:szCs w:val="24"/>
          <w:lang w:val="en-US" w:eastAsia="zh-CN"/>
          <w14:ligatures w14:val="standardContextual"/>
        </w:rPr>
      </w:pPr>
      <w:r w:rsidRPr="00A54DA0">
        <w:t>8.4</w:t>
      </w:r>
      <w:r w:rsidRPr="00A54DA0">
        <w:rPr>
          <w:rFonts w:asciiTheme="minorHAnsi" w:hAnsiTheme="minorHAnsi" w:cstheme="minorBidi"/>
          <w:kern w:val="2"/>
          <w:sz w:val="21"/>
          <w:szCs w:val="24"/>
          <w:lang w:val="en-US" w:eastAsia="zh-CN"/>
          <w14:ligatures w14:val="standardContextual"/>
        </w:rPr>
        <w:tab/>
      </w:r>
      <w:r w:rsidRPr="00A54DA0">
        <w:t>Capability exposure ecosystem</w:t>
      </w:r>
      <w:r w:rsidRPr="00A54DA0">
        <w:tab/>
      </w:r>
      <w:r w:rsidRPr="00A54DA0">
        <w:fldChar w:fldCharType="begin"/>
      </w:r>
      <w:r w:rsidRPr="00A54DA0">
        <w:instrText xml:space="preserve"> PAGEREF _Toc136591392 \h </w:instrText>
      </w:r>
      <w:r w:rsidRPr="00A54DA0">
        <w:fldChar w:fldCharType="separate"/>
      </w:r>
      <w:r w:rsidRPr="00A54DA0">
        <w:t>54</w:t>
      </w:r>
      <w:r w:rsidRPr="00A54DA0">
        <w:fldChar w:fldCharType="end"/>
      </w:r>
    </w:p>
    <w:p w14:paraId="766E3C29" w14:textId="1CCBA3F8"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8.4.1</w:t>
      </w:r>
      <w:r w:rsidRPr="00A54DA0">
        <w:rPr>
          <w:rFonts w:asciiTheme="minorHAnsi" w:hAnsiTheme="minorHAnsi" w:cstheme="minorBidi"/>
          <w:kern w:val="2"/>
          <w:sz w:val="21"/>
          <w:szCs w:val="24"/>
          <w:lang w:val="en-US" w:eastAsia="zh-CN"/>
          <w14:ligatures w14:val="standardContextual"/>
        </w:rPr>
        <w:tab/>
      </w:r>
      <w:r w:rsidRPr="00A54DA0">
        <w:rPr>
          <w:lang w:eastAsia="zh-CN"/>
        </w:rPr>
        <w:t>Conclusion</w:t>
      </w:r>
      <w:r w:rsidRPr="00A54DA0">
        <w:tab/>
      </w:r>
      <w:r w:rsidRPr="00A54DA0">
        <w:fldChar w:fldCharType="begin"/>
      </w:r>
      <w:r w:rsidRPr="00A54DA0">
        <w:instrText xml:space="preserve"> PAGEREF _Toc136591393 \h </w:instrText>
      </w:r>
      <w:r w:rsidRPr="00A54DA0">
        <w:fldChar w:fldCharType="separate"/>
      </w:r>
      <w:r w:rsidRPr="00A54DA0">
        <w:t>54</w:t>
      </w:r>
      <w:r w:rsidRPr="00A54DA0">
        <w:fldChar w:fldCharType="end"/>
      </w:r>
    </w:p>
    <w:p w14:paraId="7E06DA77" w14:textId="00AFBC3F" w:rsidR="00D65A4D" w:rsidRPr="00A54DA0" w:rsidRDefault="00D65A4D">
      <w:pPr>
        <w:pStyle w:val="TOC3"/>
        <w:rPr>
          <w:rFonts w:asciiTheme="minorHAnsi" w:hAnsiTheme="minorHAnsi" w:cstheme="minorBidi"/>
          <w:kern w:val="2"/>
          <w:sz w:val="21"/>
          <w:szCs w:val="24"/>
          <w:lang w:val="en-US" w:eastAsia="zh-CN"/>
          <w14:ligatures w14:val="standardContextual"/>
        </w:rPr>
      </w:pPr>
      <w:r w:rsidRPr="00A54DA0">
        <w:rPr>
          <w:lang w:eastAsia="zh-CN"/>
        </w:rPr>
        <w:t>8.4.2</w:t>
      </w:r>
      <w:r w:rsidRPr="00A54DA0">
        <w:rPr>
          <w:rFonts w:asciiTheme="minorHAnsi" w:hAnsiTheme="minorHAnsi" w:cstheme="minorBidi"/>
          <w:kern w:val="2"/>
          <w:sz w:val="21"/>
          <w:szCs w:val="24"/>
          <w:lang w:val="en-US" w:eastAsia="zh-CN"/>
          <w14:ligatures w14:val="standardContextual"/>
        </w:rPr>
        <w:tab/>
      </w:r>
      <w:r w:rsidRPr="00A54DA0">
        <w:rPr>
          <w:lang w:eastAsia="zh-CN"/>
        </w:rPr>
        <w:t>Recommendation</w:t>
      </w:r>
      <w:r w:rsidRPr="00A54DA0">
        <w:tab/>
      </w:r>
      <w:r w:rsidRPr="00A54DA0">
        <w:fldChar w:fldCharType="begin"/>
      </w:r>
      <w:r w:rsidRPr="00A54DA0">
        <w:instrText xml:space="preserve"> PAGEREF _Toc136591394 \h </w:instrText>
      </w:r>
      <w:r w:rsidRPr="00A54DA0">
        <w:fldChar w:fldCharType="separate"/>
      </w:r>
      <w:r w:rsidRPr="00A54DA0">
        <w:t>54</w:t>
      </w:r>
      <w:r w:rsidRPr="00A54DA0">
        <w:fldChar w:fldCharType="end"/>
      </w:r>
    </w:p>
    <w:p w14:paraId="4E3707C3" w14:textId="64416BAD" w:rsidR="0074026F" w:rsidRPr="00A54DA0" w:rsidRDefault="00FF1FE3" w:rsidP="000A2100">
      <w:pPr>
        <w:pStyle w:val="TOC1"/>
        <w:ind w:left="0" w:firstLine="0"/>
      </w:pPr>
      <w:r w:rsidRPr="00A54DA0">
        <w:fldChar w:fldCharType="end"/>
      </w:r>
    </w:p>
    <w:p w14:paraId="3031AC11" w14:textId="77777777" w:rsidR="00080512" w:rsidRPr="00A54DA0" w:rsidRDefault="00080512">
      <w:pPr>
        <w:pStyle w:val="Heading1"/>
      </w:pPr>
      <w:bookmarkStart w:id="18" w:name="foreword"/>
      <w:bookmarkStart w:id="19" w:name="_Toc136591320"/>
      <w:bookmarkEnd w:id="18"/>
      <w:r w:rsidRPr="00A54DA0">
        <w:t>Foreword</w:t>
      </w:r>
      <w:bookmarkEnd w:id="19"/>
    </w:p>
    <w:p w14:paraId="0DD43B80" w14:textId="11A12CC7" w:rsidR="00080512" w:rsidRPr="00A54DA0" w:rsidRDefault="00080512">
      <w:r w:rsidRPr="00A54DA0">
        <w:t xml:space="preserve">This Technical </w:t>
      </w:r>
      <w:bookmarkStart w:id="20" w:name="spectype3"/>
      <w:r w:rsidR="00602AEA" w:rsidRPr="00A54DA0">
        <w:t>Report</w:t>
      </w:r>
      <w:bookmarkEnd w:id="20"/>
      <w:r w:rsidRPr="00A54DA0">
        <w:t xml:space="preserve"> has been produced by the 3</w:t>
      </w:r>
      <w:r w:rsidR="00F04712" w:rsidRPr="00A54DA0">
        <w:t>rd</w:t>
      </w:r>
      <w:r w:rsidRPr="00A54DA0">
        <w:t xml:space="preserve"> Generation Partnership Project (3GPP).</w:t>
      </w:r>
    </w:p>
    <w:p w14:paraId="21FB6702" w14:textId="77777777" w:rsidR="00080512" w:rsidRPr="00A54DA0" w:rsidRDefault="00080512">
      <w:r w:rsidRPr="00A54DA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A54DA0" w:rsidRDefault="00080512">
      <w:pPr>
        <w:pStyle w:val="B1"/>
      </w:pPr>
      <w:r w:rsidRPr="00A54DA0">
        <w:t>Version x.y.z</w:t>
      </w:r>
    </w:p>
    <w:p w14:paraId="00534F06" w14:textId="77777777" w:rsidR="00080512" w:rsidRPr="00A54DA0" w:rsidRDefault="00080512">
      <w:pPr>
        <w:pStyle w:val="B1"/>
      </w:pPr>
      <w:r w:rsidRPr="00A54DA0">
        <w:t>where:</w:t>
      </w:r>
    </w:p>
    <w:p w14:paraId="170B3C19" w14:textId="77777777" w:rsidR="00080512" w:rsidRPr="00A54DA0" w:rsidRDefault="00080512">
      <w:pPr>
        <w:pStyle w:val="B2"/>
      </w:pPr>
      <w:r w:rsidRPr="00A54DA0">
        <w:t>x</w:t>
      </w:r>
      <w:r w:rsidRPr="00A54DA0">
        <w:tab/>
        <w:t>the first digit:</w:t>
      </w:r>
    </w:p>
    <w:p w14:paraId="250D574A" w14:textId="77777777" w:rsidR="00080512" w:rsidRPr="00A54DA0" w:rsidRDefault="00080512">
      <w:pPr>
        <w:pStyle w:val="B3"/>
      </w:pPr>
      <w:r w:rsidRPr="00A54DA0">
        <w:t>1</w:t>
      </w:r>
      <w:r w:rsidRPr="00A54DA0">
        <w:tab/>
        <w:t>presented to TSG for information;</w:t>
      </w:r>
    </w:p>
    <w:p w14:paraId="0BDA6951" w14:textId="77777777" w:rsidR="00080512" w:rsidRPr="00A54DA0" w:rsidRDefault="00080512">
      <w:pPr>
        <w:pStyle w:val="B3"/>
      </w:pPr>
      <w:r w:rsidRPr="00A54DA0">
        <w:t>2</w:t>
      </w:r>
      <w:r w:rsidRPr="00A54DA0">
        <w:tab/>
        <w:t>presented to TSG for approval;</w:t>
      </w:r>
    </w:p>
    <w:p w14:paraId="5506ED4A" w14:textId="77777777" w:rsidR="00080512" w:rsidRPr="00A54DA0" w:rsidRDefault="00080512">
      <w:pPr>
        <w:pStyle w:val="B3"/>
      </w:pPr>
      <w:r w:rsidRPr="00A54DA0">
        <w:t>3</w:t>
      </w:r>
      <w:r w:rsidRPr="00A54DA0">
        <w:tab/>
        <w:t>or greater indicates TSG approved document under change control.</w:t>
      </w:r>
    </w:p>
    <w:p w14:paraId="05CA17D0" w14:textId="77777777" w:rsidR="00080512" w:rsidRPr="00A54DA0" w:rsidRDefault="00080512">
      <w:pPr>
        <w:pStyle w:val="B2"/>
      </w:pPr>
      <w:r w:rsidRPr="00A54DA0">
        <w:t>y</w:t>
      </w:r>
      <w:r w:rsidRPr="00A54DA0">
        <w:tab/>
        <w:t>the second digit is incremented for all changes of substance, i.e. technical enhancements, corrections, updates, etc.</w:t>
      </w:r>
    </w:p>
    <w:p w14:paraId="35003791" w14:textId="77777777" w:rsidR="00080512" w:rsidRPr="00A54DA0" w:rsidRDefault="00080512">
      <w:pPr>
        <w:pStyle w:val="B2"/>
      </w:pPr>
      <w:r w:rsidRPr="00A54DA0">
        <w:t>z</w:t>
      </w:r>
      <w:r w:rsidRPr="00A54DA0">
        <w:tab/>
        <w:t>the third digit is incremented when editorial only changes have been incorporated in the document.</w:t>
      </w:r>
    </w:p>
    <w:p w14:paraId="4098F990" w14:textId="1B9FFD0A" w:rsidR="00774DA4" w:rsidRPr="00A54DA0" w:rsidRDefault="00774DA4" w:rsidP="00A27486"/>
    <w:p w14:paraId="47AAE58D" w14:textId="77777777" w:rsidR="00080512" w:rsidRPr="00A54DA0" w:rsidRDefault="00080512">
      <w:pPr>
        <w:pStyle w:val="Heading1"/>
      </w:pPr>
      <w:bookmarkStart w:id="21" w:name="introduction"/>
      <w:bookmarkStart w:id="22" w:name="_Toc136591321"/>
      <w:bookmarkEnd w:id="21"/>
      <w:r w:rsidRPr="00A54DA0">
        <w:t>Introduction</w:t>
      </w:r>
      <w:bookmarkEnd w:id="22"/>
    </w:p>
    <w:p w14:paraId="02351CB5" w14:textId="073A3275" w:rsidR="00080512" w:rsidRPr="00A54DA0" w:rsidRDefault="004F5A34">
      <w:pPr>
        <w:pStyle w:val="Guidance"/>
        <w:rPr>
          <w:i w:val="0"/>
          <w:color w:val="auto"/>
        </w:rPr>
      </w:pPr>
      <w:r w:rsidRPr="00A54DA0">
        <w:rPr>
          <w:i w:val="0"/>
          <w:color w:val="auto"/>
        </w:rPr>
        <w:t xml:space="preserve">This report is to study on </w:t>
      </w:r>
      <w:r w:rsidR="00776A32" w:rsidRPr="00A54DA0">
        <w:rPr>
          <w:i w:val="0"/>
          <w:color w:val="auto"/>
        </w:rPr>
        <w:t>network slice management capability exposure</w:t>
      </w:r>
      <w:r w:rsidRPr="00A54DA0">
        <w:rPr>
          <w:i w:val="0"/>
          <w:color w:val="auto"/>
        </w:rPr>
        <w:t>.</w:t>
      </w:r>
    </w:p>
    <w:p w14:paraId="58B77559" w14:textId="0F5B609F" w:rsidR="00080512" w:rsidRPr="00A54DA0" w:rsidRDefault="00080512" w:rsidP="00422783">
      <w:pPr>
        <w:pStyle w:val="Heading1"/>
      </w:pPr>
      <w:r w:rsidRPr="00A54DA0">
        <w:br w:type="page"/>
      </w:r>
      <w:bookmarkStart w:id="23" w:name="scope"/>
      <w:bookmarkStart w:id="24" w:name="_Toc136591322"/>
      <w:bookmarkEnd w:id="23"/>
      <w:r w:rsidRPr="00A54DA0">
        <w:lastRenderedPageBreak/>
        <w:t>1</w:t>
      </w:r>
      <w:r w:rsidRPr="00A54DA0">
        <w:tab/>
        <w:t>Scope</w:t>
      </w:r>
      <w:bookmarkEnd w:id="24"/>
    </w:p>
    <w:p w14:paraId="085A2743" w14:textId="6759A960" w:rsidR="00422783" w:rsidRPr="00A54DA0" w:rsidRDefault="004B7392" w:rsidP="004B7392">
      <w:r w:rsidRPr="00A54DA0">
        <w:t>The present document describes use cases, potential requirements and solutions for exposure of management services to external network slice consumers</w:t>
      </w:r>
      <w:r w:rsidRPr="00A54DA0">
        <w:rPr>
          <w:lang w:val="en-US"/>
        </w:rPr>
        <w:t>, e.g. verticals and service providers</w:t>
      </w:r>
      <w:r w:rsidRPr="00A54DA0">
        <w:t>. The present document provides conclusions and recommendations on the next steps for the standardization</w:t>
      </w:r>
      <w:r w:rsidRPr="00A54DA0">
        <w:rPr>
          <w:rFonts w:hint="eastAsia"/>
          <w:lang w:eastAsia="zh-CN"/>
        </w:rPr>
        <w:t>.</w:t>
      </w:r>
    </w:p>
    <w:p w14:paraId="111DB96B" w14:textId="77777777" w:rsidR="00080512" w:rsidRPr="00A54DA0" w:rsidRDefault="00080512">
      <w:pPr>
        <w:pStyle w:val="Heading1"/>
      </w:pPr>
      <w:bookmarkStart w:id="25" w:name="references"/>
      <w:bookmarkStart w:id="26" w:name="_Toc136591323"/>
      <w:bookmarkEnd w:id="25"/>
      <w:r w:rsidRPr="00A54DA0">
        <w:t>2</w:t>
      </w:r>
      <w:r w:rsidRPr="00A54DA0">
        <w:tab/>
        <w:t>References</w:t>
      </w:r>
      <w:bookmarkEnd w:id="26"/>
    </w:p>
    <w:p w14:paraId="3C5EE86E" w14:textId="77777777" w:rsidR="00080512" w:rsidRPr="00A54DA0" w:rsidRDefault="00080512">
      <w:r w:rsidRPr="00A54DA0">
        <w:t>The following documents contain provisions which, through reference in this text, constitute provisions of the present document.</w:t>
      </w:r>
    </w:p>
    <w:p w14:paraId="2007A465" w14:textId="77777777" w:rsidR="00080512" w:rsidRPr="00A54DA0" w:rsidRDefault="00051834" w:rsidP="00051834">
      <w:pPr>
        <w:pStyle w:val="B1"/>
      </w:pPr>
      <w:r w:rsidRPr="00A54DA0">
        <w:t>-</w:t>
      </w:r>
      <w:r w:rsidRPr="00A54DA0">
        <w:tab/>
      </w:r>
      <w:r w:rsidR="00080512" w:rsidRPr="00A54DA0">
        <w:t>References are either specific (identified by date of publication, edition numbe</w:t>
      </w:r>
      <w:r w:rsidR="00DC4DA2" w:rsidRPr="00A54DA0">
        <w:t>r, version number, etc.) or non</w:t>
      </w:r>
      <w:r w:rsidR="00DC4DA2" w:rsidRPr="00A54DA0">
        <w:noBreakHyphen/>
      </w:r>
      <w:r w:rsidR="00080512" w:rsidRPr="00A54DA0">
        <w:t>specific.</w:t>
      </w:r>
    </w:p>
    <w:p w14:paraId="603A87C3" w14:textId="77777777" w:rsidR="00080512" w:rsidRPr="00A54DA0" w:rsidRDefault="00051834" w:rsidP="00051834">
      <w:pPr>
        <w:pStyle w:val="B1"/>
      </w:pPr>
      <w:r w:rsidRPr="00A54DA0">
        <w:t>-</w:t>
      </w:r>
      <w:r w:rsidRPr="00A54DA0">
        <w:tab/>
      </w:r>
      <w:r w:rsidR="00080512" w:rsidRPr="00A54DA0">
        <w:t>For a specific reference, subsequent revisions do not apply.</w:t>
      </w:r>
    </w:p>
    <w:p w14:paraId="40773236" w14:textId="77777777" w:rsidR="00080512" w:rsidRPr="00A54DA0" w:rsidRDefault="00051834" w:rsidP="00051834">
      <w:pPr>
        <w:pStyle w:val="B1"/>
      </w:pPr>
      <w:r w:rsidRPr="00A54DA0">
        <w:t>-</w:t>
      </w:r>
      <w:r w:rsidRPr="00A54DA0">
        <w:tab/>
      </w:r>
      <w:r w:rsidR="00080512" w:rsidRPr="00A54DA0">
        <w:t>For a non-specific reference, the latest version applies. In the case of a reference to a 3GPP document (including a GSM document), a non-specific reference implicitly refers to the latest version of that document</w:t>
      </w:r>
      <w:r w:rsidR="00080512" w:rsidRPr="00A54DA0">
        <w:rPr>
          <w:i/>
        </w:rPr>
        <w:t xml:space="preserve"> in the same Release as the present document</w:t>
      </w:r>
      <w:r w:rsidR="00080512" w:rsidRPr="00A54DA0">
        <w:t>.</w:t>
      </w:r>
    </w:p>
    <w:p w14:paraId="37CE0A73" w14:textId="3980AE67" w:rsidR="00EC4A25" w:rsidRPr="00A54DA0" w:rsidRDefault="00EC4A25" w:rsidP="00EC4A25">
      <w:pPr>
        <w:pStyle w:val="EX"/>
      </w:pPr>
      <w:r w:rsidRPr="00A54DA0">
        <w:t>[1]</w:t>
      </w:r>
      <w:r w:rsidRPr="00A54DA0">
        <w:tab/>
        <w:t>3GPP TR 21.905: "Vocabulary for 3GPP Specifications".</w:t>
      </w:r>
    </w:p>
    <w:p w14:paraId="000245C4" w14:textId="6B4149D2" w:rsidR="00AA188A" w:rsidRPr="00A54DA0" w:rsidRDefault="00AA188A" w:rsidP="00AA188A">
      <w:pPr>
        <w:pStyle w:val="EX"/>
      </w:pPr>
      <w:r w:rsidRPr="00A54DA0">
        <w:t>[2]</w:t>
      </w:r>
      <w:r w:rsidRPr="00A54DA0">
        <w:tab/>
        <w:t>TM Forum TMF622 Product Order API REST Specification</w:t>
      </w:r>
    </w:p>
    <w:p w14:paraId="318DF47B" w14:textId="4464488A" w:rsidR="00AA188A" w:rsidRPr="00A54DA0" w:rsidRDefault="00AA188A" w:rsidP="00AA188A">
      <w:pPr>
        <w:pStyle w:val="EX"/>
      </w:pPr>
      <w:r w:rsidRPr="00A54DA0">
        <w:t>[3]</w:t>
      </w:r>
      <w:r w:rsidRPr="00A54DA0">
        <w:tab/>
      </w:r>
      <w:r w:rsidRPr="00A54DA0">
        <w:tab/>
        <w:t>TM Forum TMF641 Service Ordering API</w:t>
      </w:r>
    </w:p>
    <w:p w14:paraId="2DE8E4A8" w14:textId="28A58608" w:rsidR="00AA188A" w:rsidRPr="00A54DA0" w:rsidRDefault="00AA188A" w:rsidP="00AA188A">
      <w:pPr>
        <w:pStyle w:val="EX"/>
      </w:pPr>
      <w:r w:rsidRPr="00A54DA0">
        <w:t>[4]</w:t>
      </w:r>
      <w:r w:rsidRPr="00A54DA0">
        <w:tab/>
        <w:t xml:space="preserve">TM Forum TMF652 Resource Order Management API </w:t>
      </w:r>
    </w:p>
    <w:p w14:paraId="5A98CFEE" w14:textId="33802C35" w:rsidR="00AA188A" w:rsidRPr="00A54DA0" w:rsidRDefault="00AA188A" w:rsidP="00AA188A">
      <w:pPr>
        <w:pStyle w:val="EX"/>
      </w:pPr>
      <w:r w:rsidRPr="00A54DA0">
        <w:t>[5]</w:t>
      </w:r>
      <w:r w:rsidRPr="00A54DA0">
        <w:tab/>
      </w:r>
      <w:r w:rsidRPr="00A54DA0">
        <w:tab/>
        <w:t>3GPP TS 28.531: "Management and orchestration; Concepts, use cases and requirements"</w:t>
      </w:r>
    </w:p>
    <w:p w14:paraId="336DC191" w14:textId="094B3570" w:rsidR="00AA188A" w:rsidRPr="00A54DA0" w:rsidRDefault="00AA188A" w:rsidP="00AA188A">
      <w:pPr>
        <w:pStyle w:val="EX"/>
      </w:pPr>
      <w:r w:rsidRPr="00A54DA0">
        <w:t>[6]</w:t>
      </w:r>
      <w:r w:rsidRPr="00A54DA0">
        <w:tab/>
        <w:t>3GPP TS 28.202: "Charging management; Network slice management charging in the 5G System (5GS); Stage 2"</w:t>
      </w:r>
    </w:p>
    <w:p w14:paraId="5C2AC7C0" w14:textId="77777777" w:rsidR="00293CDB" w:rsidRPr="00A54DA0" w:rsidRDefault="00293CDB" w:rsidP="00293CDB">
      <w:pPr>
        <w:pStyle w:val="EX"/>
      </w:pPr>
      <w:r w:rsidRPr="00A54DA0">
        <w:t>[7]</w:t>
      </w:r>
      <w:r w:rsidRPr="00A54DA0">
        <w:tab/>
        <w:t>3GPP TR23.700-99 “Study on Network Slice Capability Exposure for Application Layer Enablement (NSCALE)”</w:t>
      </w:r>
    </w:p>
    <w:p w14:paraId="703DFDC5" w14:textId="77777777" w:rsidR="00293CDB" w:rsidRPr="00A54DA0" w:rsidRDefault="00293CDB" w:rsidP="00293CDB">
      <w:pPr>
        <w:pStyle w:val="ZT"/>
        <w:framePr w:wrap="notBeside"/>
        <w:jc w:val="center"/>
      </w:pPr>
    </w:p>
    <w:p w14:paraId="153D536C" w14:textId="43B3FB11" w:rsidR="00293CDB" w:rsidRPr="00A54DA0" w:rsidRDefault="00293CDB" w:rsidP="00293CDB">
      <w:pPr>
        <w:pStyle w:val="EX"/>
      </w:pPr>
      <w:r w:rsidRPr="00A54DA0">
        <w:t>[8]</w:t>
      </w:r>
      <w:r w:rsidRPr="00A54DA0">
        <w:tab/>
        <w:t>3GPP TS23.434 “Service Enabler Architecture Layer for Verticals (SEAL); Functional architecture and information flows.”</w:t>
      </w:r>
    </w:p>
    <w:p w14:paraId="58EB67C0" w14:textId="0F26230E" w:rsidR="00404C69" w:rsidRPr="00A54DA0" w:rsidRDefault="00404C69" w:rsidP="00404C69">
      <w:pPr>
        <w:pStyle w:val="EX"/>
      </w:pPr>
      <w:r w:rsidRPr="00A54DA0">
        <w:t>[9]</w:t>
      </w:r>
      <w:r w:rsidRPr="00A54DA0">
        <w:tab/>
        <w:t>3GPP TS 28.541: "Management and orchestration; 5G Network Resource Model (NRM); Stage 2 and stage 3"</w:t>
      </w:r>
    </w:p>
    <w:p w14:paraId="451B7ADF" w14:textId="47228EC4" w:rsidR="000326D4" w:rsidRPr="00A54DA0" w:rsidRDefault="000326D4" w:rsidP="000326D4">
      <w:pPr>
        <w:pStyle w:val="EX"/>
      </w:pPr>
      <w:r w:rsidRPr="00A54DA0">
        <w:t>[10]</w:t>
      </w:r>
      <w:r w:rsidRPr="00A54DA0">
        <w:tab/>
        <w:t xml:space="preserve">3GPP TS 28.537: "Management and orchestration; </w:t>
      </w:r>
      <w:r w:rsidRPr="00A54DA0">
        <w:rPr>
          <w:lang w:eastAsia="zh-CN"/>
        </w:rPr>
        <w:t>Management capabilities</w:t>
      </w:r>
      <w:r w:rsidRPr="00A54DA0">
        <w:t>"</w:t>
      </w:r>
    </w:p>
    <w:p w14:paraId="13CBC77A" w14:textId="0B44E5BF" w:rsidR="00E93E01" w:rsidRPr="00A54DA0" w:rsidRDefault="00E93E01" w:rsidP="00E93E01">
      <w:pPr>
        <w:pStyle w:val="EX"/>
      </w:pPr>
      <w:r w:rsidRPr="00A54DA0">
        <w:t>[11]</w:t>
      </w:r>
      <w:r w:rsidRPr="00A54DA0">
        <w:tab/>
        <w:t>3GPP TS 28.533: "Management and orchestration; Architecture framework"</w:t>
      </w:r>
    </w:p>
    <w:p w14:paraId="1E7C4918" w14:textId="635B68D7" w:rsidR="00112D69" w:rsidRPr="00A54DA0" w:rsidRDefault="00112D69" w:rsidP="00112D69">
      <w:pPr>
        <w:pStyle w:val="EX"/>
        <w:rPr>
          <w:lang w:val="fr-FR"/>
        </w:rPr>
      </w:pPr>
      <w:r w:rsidRPr="00A54DA0">
        <w:rPr>
          <w:lang w:val="fr-FR"/>
        </w:rPr>
        <w:t>[1</w:t>
      </w:r>
      <w:r w:rsidR="00E27FA3" w:rsidRPr="00A54DA0">
        <w:rPr>
          <w:lang w:val="fr-FR"/>
        </w:rPr>
        <w:t>2</w:t>
      </w:r>
      <w:r w:rsidRPr="00A54DA0">
        <w:rPr>
          <w:lang w:val="fr-FR"/>
        </w:rPr>
        <w:t>]</w:t>
      </w:r>
      <w:r w:rsidRPr="00A54DA0">
        <w:rPr>
          <w:lang w:val="fr-FR"/>
        </w:rPr>
        <w:tab/>
        <w:t>TM Forum TMF633 Service Catalogue Management API</w:t>
      </w:r>
    </w:p>
    <w:p w14:paraId="6D2E8908" w14:textId="3A1ABC82" w:rsidR="00036936" w:rsidRPr="00A54DA0" w:rsidRDefault="00112D69" w:rsidP="00112D69">
      <w:pPr>
        <w:pStyle w:val="EX"/>
        <w:rPr>
          <w:lang w:val="fr-FR"/>
        </w:rPr>
      </w:pPr>
      <w:r w:rsidRPr="00A54DA0">
        <w:rPr>
          <w:lang w:val="fr-FR"/>
        </w:rPr>
        <w:t>[1</w:t>
      </w:r>
      <w:r w:rsidR="00E27FA3" w:rsidRPr="00A54DA0">
        <w:rPr>
          <w:lang w:val="fr-FR"/>
        </w:rPr>
        <w:t>3</w:t>
      </w:r>
      <w:r w:rsidRPr="00A54DA0">
        <w:rPr>
          <w:lang w:val="fr-FR"/>
        </w:rPr>
        <w:t>]</w:t>
      </w:r>
      <w:r w:rsidRPr="00A54DA0">
        <w:rPr>
          <w:lang w:val="fr-FR"/>
        </w:rPr>
        <w:tab/>
        <w:t>TM Forum TMF620 Product Catalogue Management API</w:t>
      </w:r>
    </w:p>
    <w:p w14:paraId="5B3EC204" w14:textId="479F10E9" w:rsidR="002E1E7C" w:rsidRPr="00A54DA0" w:rsidRDefault="002E1E7C" w:rsidP="002E1E7C">
      <w:pPr>
        <w:pStyle w:val="EX"/>
      </w:pPr>
      <w:r w:rsidRPr="00A54DA0">
        <w:t>[14]</w:t>
      </w:r>
      <w:r w:rsidRPr="00A54DA0">
        <w:tab/>
        <w:t>3GPP TS 23.222: "Functional architecture and information flows to support Common API Framework for 3GPP Northbound APIs; Stage 2"</w:t>
      </w:r>
    </w:p>
    <w:p w14:paraId="11A5F949" w14:textId="310485B6" w:rsidR="002E1E7C" w:rsidRPr="00A54DA0" w:rsidRDefault="002E1E7C" w:rsidP="002E1E7C">
      <w:pPr>
        <w:pStyle w:val="EX"/>
      </w:pPr>
      <w:r w:rsidRPr="00A54DA0">
        <w:t>[15]</w:t>
      </w:r>
      <w:r w:rsidRPr="00A54DA0">
        <w:tab/>
        <w:t>3GPP TS 28.532: "Management and orchestration; Generic Management Service"</w:t>
      </w:r>
    </w:p>
    <w:p w14:paraId="2759133A" w14:textId="20BB107E" w:rsidR="002E1E7C" w:rsidRPr="00A54DA0" w:rsidRDefault="002E1E7C" w:rsidP="002E1E7C">
      <w:pPr>
        <w:pStyle w:val="EX"/>
      </w:pPr>
      <w:r w:rsidRPr="00A54DA0">
        <w:t>[16]</w:t>
      </w:r>
      <w:r w:rsidRPr="00A54DA0">
        <w:tab/>
        <w:t>3GPP TS 28.623: "Telecommunication management; Generic Network Resource Model (NRM) Integration Reference Point (IRP); Solution Set (SS) definitions"</w:t>
      </w:r>
    </w:p>
    <w:p w14:paraId="1F436A45" w14:textId="316B0203" w:rsidR="002E1E7C" w:rsidRPr="00A54DA0" w:rsidRDefault="002E1E7C" w:rsidP="002E1E7C">
      <w:pPr>
        <w:pStyle w:val="EX"/>
      </w:pPr>
      <w:r w:rsidRPr="00A54DA0">
        <w:t>[17]</w:t>
      </w:r>
      <w:r w:rsidRPr="00A54DA0">
        <w:tab/>
        <w:t>3GPP TS 28.622: " Telecommunication management; Generic Network Resource Model (NRM) Integration Reference Point (IRP) Information Service (IS)"</w:t>
      </w:r>
    </w:p>
    <w:p w14:paraId="3E44077B" w14:textId="1F6FE995" w:rsidR="002E1E7C" w:rsidRPr="00A54DA0" w:rsidRDefault="002E1E7C" w:rsidP="002E1E7C">
      <w:pPr>
        <w:pStyle w:val="EX"/>
      </w:pPr>
      <w:r w:rsidRPr="00A54DA0">
        <w:lastRenderedPageBreak/>
        <w:t>[18]</w:t>
      </w:r>
      <w:r w:rsidRPr="00A54DA0">
        <w:tab/>
        <w:t>3GPP TS 28.201: "Charging management; Network slice performance and analytics charging in the 5G System (5GS); Stage 2"</w:t>
      </w:r>
    </w:p>
    <w:p w14:paraId="1DB32D3B" w14:textId="64B320E9" w:rsidR="00E250B1" w:rsidRPr="00A54DA0" w:rsidRDefault="00E250B1" w:rsidP="00E250B1">
      <w:pPr>
        <w:pStyle w:val="EX"/>
      </w:pPr>
      <w:r w:rsidRPr="00A54DA0">
        <w:t>[19]</w:t>
      </w:r>
      <w:r w:rsidRPr="00A54DA0">
        <w:tab/>
        <w:t>3GPP TS 29.222: “</w:t>
      </w:r>
      <w:r w:rsidRPr="00A54DA0">
        <w:rPr>
          <w:szCs w:val="34"/>
        </w:rPr>
        <w:t>Common API Framework for 3GPP Northbound APIs</w:t>
      </w:r>
      <w:r w:rsidRPr="00A54DA0">
        <w:t>”.</w:t>
      </w:r>
    </w:p>
    <w:p w14:paraId="7DDAE0C2" w14:textId="43DE0350" w:rsidR="00E250B1" w:rsidRPr="00A54DA0" w:rsidRDefault="00E250B1" w:rsidP="00E250B1">
      <w:pPr>
        <w:pStyle w:val="EX"/>
      </w:pPr>
      <w:r w:rsidRPr="00A54DA0">
        <w:t>[20]</w:t>
      </w:r>
      <w:r w:rsidRPr="00A54DA0">
        <w:tab/>
        <w:t>3GPP TS 31.222: “</w:t>
      </w:r>
      <w:r w:rsidRPr="00A54DA0">
        <w:rPr>
          <w:szCs w:val="34"/>
        </w:rPr>
        <w:t>Security aspects of Common API Framework (CAPIF) for 3GPP northbound APIs</w:t>
      </w:r>
      <w:r w:rsidRPr="00A54DA0">
        <w:t>”.</w:t>
      </w:r>
    </w:p>
    <w:p w14:paraId="1EB7FDEB" w14:textId="742314F8" w:rsidR="00E250B1" w:rsidRPr="00A54DA0" w:rsidRDefault="004675EF" w:rsidP="004F79AA">
      <w:pPr>
        <w:pStyle w:val="EX"/>
        <w:rPr>
          <w:rStyle w:val="Hyperlink"/>
        </w:rPr>
      </w:pPr>
      <w:r w:rsidRPr="00A54DA0">
        <w:t>[21]</w:t>
      </w:r>
      <w:r w:rsidRPr="00A54DA0">
        <w:tab/>
        <w:t xml:space="preserve">CAMARA: </w:t>
      </w:r>
      <w:hyperlink r:id="rId12" w:history="1">
        <w:r w:rsidRPr="00A54DA0">
          <w:rPr>
            <w:rStyle w:val="Hyperlink"/>
          </w:rPr>
          <w:t>https://github.com/camaraproject</w:t>
        </w:r>
      </w:hyperlink>
    </w:p>
    <w:p w14:paraId="05247F48" w14:textId="75C3C201" w:rsidR="00423E63" w:rsidRPr="00A54DA0" w:rsidRDefault="00423E63" w:rsidP="004F79AA">
      <w:pPr>
        <w:pStyle w:val="EX"/>
        <w:rPr>
          <w:rStyle w:val="Hyperlink"/>
        </w:rPr>
      </w:pPr>
      <w:r w:rsidRPr="00A54DA0">
        <w:rPr>
          <w:rStyle w:val="Hyperlink"/>
        </w:rPr>
        <w:t>[22]</w:t>
      </w:r>
      <w:r w:rsidRPr="00A54DA0">
        <w:rPr>
          <w:rStyle w:val="Hyperlink"/>
        </w:rPr>
        <w:tab/>
      </w:r>
      <w:r w:rsidRPr="00A54DA0">
        <w:t xml:space="preserve">GSMA Open Gateway, Feb 2023 [Online]. Link: </w:t>
      </w:r>
      <w:hyperlink r:id="rId13" w:history="1">
        <w:r w:rsidRPr="00A54DA0">
          <w:rPr>
            <w:rStyle w:val="Hyperlink"/>
          </w:rPr>
          <w:t>https://www.gsma.com/futurenetworks/gsma-open-gateway/</w:t>
        </w:r>
      </w:hyperlink>
    </w:p>
    <w:p w14:paraId="5D2B9332" w14:textId="77777777" w:rsidR="00080512" w:rsidRPr="00A54DA0" w:rsidRDefault="00080512">
      <w:pPr>
        <w:pStyle w:val="Heading1"/>
      </w:pPr>
      <w:bookmarkStart w:id="27" w:name="definitions"/>
      <w:bookmarkStart w:id="28" w:name="_Toc136591324"/>
      <w:bookmarkEnd w:id="27"/>
      <w:r w:rsidRPr="00A54DA0">
        <w:t>3</w:t>
      </w:r>
      <w:r w:rsidRPr="00A54DA0">
        <w:tab/>
        <w:t>Definitions</w:t>
      </w:r>
      <w:r w:rsidR="00602AEA" w:rsidRPr="00A54DA0">
        <w:t xml:space="preserve"> of terms, symbols and abbreviations</w:t>
      </w:r>
      <w:bookmarkEnd w:id="28"/>
    </w:p>
    <w:p w14:paraId="783E0403" w14:textId="77777777" w:rsidR="00080512" w:rsidRPr="00A54DA0" w:rsidRDefault="00080512">
      <w:pPr>
        <w:pStyle w:val="Heading2"/>
      </w:pPr>
      <w:bookmarkStart w:id="29" w:name="_Toc136591325"/>
      <w:r w:rsidRPr="00A54DA0">
        <w:t>3.1</w:t>
      </w:r>
      <w:r w:rsidRPr="00A54DA0">
        <w:tab/>
      </w:r>
      <w:r w:rsidR="002B6339" w:rsidRPr="00A54DA0">
        <w:t>Terms</w:t>
      </w:r>
      <w:bookmarkEnd w:id="29"/>
    </w:p>
    <w:p w14:paraId="7E2CE232" w14:textId="4AE6E6E1" w:rsidR="00080512" w:rsidRPr="00A54DA0" w:rsidRDefault="00080512">
      <w:r w:rsidRPr="00A54DA0">
        <w:t xml:space="preserve">For the purposes of the present document, the terms given in </w:t>
      </w:r>
      <w:r w:rsidR="00A54DA0">
        <w:t>TR</w:t>
      </w:r>
      <w:r w:rsidRPr="00A54DA0">
        <w:t> 21.905 [</w:t>
      </w:r>
      <w:r w:rsidR="004D3578" w:rsidRPr="00A54DA0">
        <w:t>1</w:t>
      </w:r>
      <w:r w:rsidRPr="00A54DA0">
        <w:t xml:space="preserve">] and the following apply. A term defined in the present document takes precedence over the definition of the same term, if any, in </w:t>
      </w:r>
      <w:r w:rsidR="00A54DA0">
        <w:t>TR</w:t>
      </w:r>
      <w:r w:rsidRPr="00A54DA0">
        <w:t> 21.905 [</w:t>
      </w:r>
      <w:r w:rsidR="004D3578" w:rsidRPr="00A54DA0">
        <w:t>1</w:t>
      </w:r>
      <w:r w:rsidRPr="00A54DA0">
        <w:t>].</w:t>
      </w:r>
    </w:p>
    <w:p w14:paraId="79C5D4ED" w14:textId="77777777" w:rsidR="00080512" w:rsidRPr="00A54DA0" w:rsidRDefault="00080512">
      <w:pPr>
        <w:pStyle w:val="Heading2"/>
      </w:pPr>
      <w:bookmarkStart w:id="30" w:name="_Toc136591326"/>
      <w:r w:rsidRPr="00A54DA0">
        <w:t>3.2</w:t>
      </w:r>
      <w:r w:rsidRPr="00A54DA0">
        <w:tab/>
        <w:t>Symbols</w:t>
      </w:r>
      <w:bookmarkEnd w:id="30"/>
    </w:p>
    <w:p w14:paraId="35868B5F" w14:textId="77777777" w:rsidR="00080512" w:rsidRPr="00A54DA0" w:rsidRDefault="00080512">
      <w:pPr>
        <w:keepNext/>
      </w:pPr>
      <w:r w:rsidRPr="00A54DA0">
        <w:t>For the purposes of the present document, the following symbols apply:</w:t>
      </w:r>
    </w:p>
    <w:p w14:paraId="0AD05FDA" w14:textId="77777777" w:rsidR="00080512" w:rsidRPr="00A54DA0" w:rsidRDefault="00080512">
      <w:pPr>
        <w:pStyle w:val="EW"/>
      </w:pPr>
      <w:r w:rsidRPr="00A54DA0">
        <w:t>&lt;symbol&gt;</w:t>
      </w:r>
      <w:r w:rsidRPr="00A54DA0">
        <w:tab/>
        <w:t>&lt;Explanation&gt;</w:t>
      </w:r>
    </w:p>
    <w:p w14:paraId="76F9E56A" w14:textId="77777777" w:rsidR="00080512" w:rsidRPr="00A54DA0" w:rsidRDefault="00080512">
      <w:pPr>
        <w:pStyle w:val="EW"/>
      </w:pPr>
    </w:p>
    <w:p w14:paraId="6BE30EB0" w14:textId="77777777" w:rsidR="00080512" w:rsidRPr="00A54DA0" w:rsidRDefault="00080512">
      <w:pPr>
        <w:pStyle w:val="Heading2"/>
      </w:pPr>
      <w:bookmarkStart w:id="31" w:name="_Toc136591327"/>
      <w:r w:rsidRPr="00A54DA0">
        <w:t>3.3</w:t>
      </w:r>
      <w:r w:rsidRPr="00A54DA0">
        <w:tab/>
        <w:t>Abbreviations</w:t>
      </w:r>
      <w:bookmarkEnd w:id="31"/>
    </w:p>
    <w:p w14:paraId="00B76775" w14:textId="216B0691" w:rsidR="00080512" w:rsidRPr="00A54DA0" w:rsidRDefault="00080512">
      <w:pPr>
        <w:keepNext/>
      </w:pPr>
      <w:r w:rsidRPr="00A54DA0">
        <w:t>For the purposes of the present document, the abb</w:t>
      </w:r>
      <w:r w:rsidR="004D3578" w:rsidRPr="00A54DA0">
        <w:t xml:space="preserve">reviations given in </w:t>
      </w:r>
      <w:r w:rsidR="00A54DA0">
        <w:t>TR</w:t>
      </w:r>
      <w:r w:rsidR="004D3578" w:rsidRPr="00A54DA0">
        <w:t> 21.905 [1</w:t>
      </w:r>
      <w:r w:rsidRPr="00A54DA0">
        <w:t>] and the following apply. An abbreviation defined in the present document takes precedence over the definition of the same abbre</w:t>
      </w:r>
      <w:r w:rsidR="004D3578" w:rsidRPr="00A54DA0">
        <w:t xml:space="preserve">viation, if any, in </w:t>
      </w:r>
      <w:r w:rsidR="00A54DA0">
        <w:t>TR</w:t>
      </w:r>
      <w:r w:rsidR="004D3578" w:rsidRPr="00A54DA0">
        <w:t> 21.905 [1</w:t>
      </w:r>
      <w:r w:rsidRPr="00A54DA0">
        <w:t>].</w:t>
      </w:r>
    </w:p>
    <w:p w14:paraId="5C7A4A38" w14:textId="77777777" w:rsidR="00B716A1" w:rsidRPr="00A54DA0" w:rsidRDefault="00B716A1" w:rsidP="00B716A1">
      <w:pPr>
        <w:pStyle w:val="EW"/>
      </w:pPr>
      <w:r w:rsidRPr="00A54DA0">
        <w:t>BSS</w:t>
      </w:r>
      <w:r w:rsidRPr="00A54DA0">
        <w:tab/>
        <w:t>Business Support System</w:t>
      </w:r>
    </w:p>
    <w:p w14:paraId="5A7E31DD" w14:textId="77777777" w:rsidR="00B716A1" w:rsidRPr="00A54DA0" w:rsidRDefault="00B716A1" w:rsidP="00B716A1">
      <w:pPr>
        <w:pStyle w:val="EW"/>
      </w:pPr>
      <w:r w:rsidRPr="00A54DA0">
        <w:t>CSP</w:t>
      </w:r>
      <w:r w:rsidRPr="00A54DA0">
        <w:tab/>
        <w:t>Communication Service Provider</w:t>
      </w:r>
    </w:p>
    <w:p w14:paraId="364BDE3A" w14:textId="77777777" w:rsidR="00B716A1" w:rsidRPr="00A54DA0" w:rsidRDefault="00B716A1" w:rsidP="00B716A1">
      <w:pPr>
        <w:pStyle w:val="EW"/>
      </w:pPr>
      <w:r w:rsidRPr="00A54DA0">
        <w:t>NOP</w:t>
      </w:r>
      <w:r w:rsidRPr="00A54DA0">
        <w:tab/>
        <w:t>Network OPerator</w:t>
      </w:r>
    </w:p>
    <w:p w14:paraId="2F04E628" w14:textId="0CEEC78F" w:rsidR="00080512" w:rsidRPr="00A54DA0" w:rsidRDefault="00080512">
      <w:pPr>
        <w:pStyle w:val="Heading1"/>
      </w:pPr>
      <w:bookmarkStart w:id="32" w:name="clause4"/>
      <w:bookmarkStart w:id="33" w:name="_Toc136591328"/>
      <w:bookmarkEnd w:id="32"/>
      <w:r w:rsidRPr="00A54DA0">
        <w:t>4</w:t>
      </w:r>
      <w:r w:rsidRPr="00A54DA0">
        <w:tab/>
      </w:r>
      <w:r w:rsidR="00422783" w:rsidRPr="00A54DA0">
        <w:t>Overview</w:t>
      </w:r>
      <w:bookmarkEnd w:id="33"/>
    </w:p>
    <w:p w14:paraId="1A9DA0D4" w14:textId="61E6E926" w:rsidR="00080512" w:rsidRPr="00A54DA0" w:rsidRDefault="00080512">
      <w:pPr>
        <w:pStyle w:val="Heading2"/>
        <w:rPr>
          <w:lang w:val="en-US" w:eastAsia="zh-CN"/>
        </w:rPr>
      </w:pPr>
      <w:bookmarkStart w:id="34" w:name="_Toc136591329"/>
      <w:r w:rsidRPr="00A54DA0">
        <w:t>4.</w:t>
      </w:r>
      <w:r w:rsidR="00C73417" w:rsidRPr="00A54DA0">
        <w:t>1</w:t>
      </w:r>
      <w:r w:rsidRPr="00A54DA0">
        <w:tab/>
      </w:r>
      <w:r w:rsidR="00422783" w:rsidRPr="00A54DA0">
        <w:t>General</w:t>
      </w:r>
      <w:bookmarkEnd w:id="34"/>
    </w:p>
    <w:p w14:paraId="6396086C" w14:textId="7D32A6D1" w:rsidR="00DD43FB" w:rsidRPr="00A54DA0" w:rsidRDefault="00DD43FB" w:rsidP="00E74754">
      <w:pPr>
        <w:pStyle w:val="Heading3"/>
        <w:rPr>
          <w:lang w:eastAsia="ko-KR"/>
        </w:rPr>
      </w:pPr>
      <w:bookmarkStart w:id="35" w:name="_Toc136591330"/>
      <w:r w:rsidRPr="00A54DA0">
        <w:rPr>
          <w:lang w:eastAsia="ko-KR"/>
        </w:rPr>
        <w:t>4.</w:t>
      </w:r>
      <w:r w:rsidR="00C73417" w:rsidRPr="00A54DA0">
        <w:rPr>
          <w:lang w:eastAsia="ko-KR"/>
        </w:rPr>
        <w:t>1</w:t>
      </w:r>
      <w:r w:rsidR="00E74754" w:rsidRPr="00A54DA0">
        <w:rPr>
          <w:lang w:eastAsia="ko-KR"/>
        </w:rPr>
        <w:t>.</w:t>
      </w:r>
      <w:r w:rsidR="00E74754" w:rsidRPr="00A54DA0">
        <w:rPr>
          <w:rFonts w:hint="eastAsia"/>
          <w:lang w:eastAsia="ko-KR"/>
        </w:rPr>
        <w:t>1</w:t>
      </w:r>
      <w:r w:rsidRPr="00A54DA0">
        <w:rPr>
          <w:lang w:eastAsia="ko-KR"/>
        </w:rPr>
        <w:tab/>
      </w:r>
      <w:r w:rsidR="00AF67C8" w:rsidRPr="00A54DA0">
        <w:rPr>
          <w:lang w:eastAsia="ko-KR"/>
        </w:rPr>
        <w:t>Concepts related to network management capability exposure</w:t>
      </w:r>
      <w:bookmarkEnd w:id="35"/>
    </w:p>
    <w:p w14:paraId="2DF07BF5" w14:textId="15020265" w:rsidR="00C73417" w:rsidRPr="00A54DA0" w:rsidRDefault="00C73417" w:rsidP="00571148">
      <w:pPr>
        <w:pStyle w:val="Heading4"/>
        <w:rPr>
          <w:lang w:eastAsia="ko-KR"/>
        </w:rPr>
      </w:pPr>
      <w:r w:rsidRPr="00A54DA0">
        <w:rPr>
          <w:lang w:eastAsia="ko-KR"/>
        </w:rPr>
        <w:t>4.1.1.1</w:t>
      </w:r>
      <w:r w:rsidRPr="00A54DA0">
        <w:rPr>
          <w:lang w:eastAsia="ko-KR"/>
        </w:rPr>
        <w:tab/>
        <w:t>Exposed Management Services</w:t>
      </w:r>
    </w:p>
    <w:p w14:paraId="2FEA1A44" w14:textId="745B7932" w:rsidR="007B1811" w:rsidRPr="00A54DA0" w:rsidRDefault="007B1811" w:rsidP="007B1811">
      <w:pPr>
        <w:jc w:val="both"/>
        <w:rPr>
          <w:lang w:eastAsia="ko-KR"/>
        </w:rPr>
      </w:pPr>
      <w:r w:rsidRPr="00A54DA0">
        <w:rPr>
          <w:lang w:eastAsia="zh-CN"/>
        </w:rPr>
        <w:t xml:space="preserve">Exposed MnS represents the MnS that can be exposed by MnS producer to the external MnS consumer. </w:t>
      </w:r>
      <w:r w:rsidRPr="00A54DA0">
        <w:rPr>
          <w:lang w:eastAsia="ko-KR"/>
        </w:rPr>
        <w:t>Exposed MnS may rely on a dedicated MnF (e.g. EGMF defined in 3GPP or function defined in other standard like TMF)</w:t>
      </w:r>
      <w:r w:rsidRPr="00A54DA0">
        <w:rPr>
          <w:rFonts w:hint="eastAsia"/>
          <w:lang w:eastAsia="zh-CN"/>
        </w:rPr>
        <w:t xml:space="preserve"> </w:t>
      </w:r>
      <w:r w:rsidRPr="00A54DA0">
        <w:rPr>
          <w:lang w:eastAsia="ko-KR"/>
        </w:rPr>
        <w:t>that manages the exposure aspects.</w:t>
      </w:r>
    </w:p>
    <w:p w14:paraId="52BC6568" w14:textId="79F608D4" w:rsidR="00783640" w:rsidRPr="00A54DA0" w:rsidRDefault="00783640" w:rsidP="00783640">
      <w:pPr>
        <w:pStyle w:val="NO"/>
        <w:rPr>
          <w:lang w:eastAsia="ko-KR"/>
        </w:rPr>
      </w:pPr>
      <w:r w:rsidRPr="00A54DA0">
        <w:t>NOTE</w:t>
      </w:r>
      <w:r w:rsidRPr="00A54DA0">
        <w:rPr>
          <w:lang w:eastAsia="ko-KR"/>
        </w:rPr>
        <w:t xml:space="preserve">: </w:t>
      </w:r>
      <w:r w:rsidRPr="00A54DA0">
        <w:rPr>
          <w:rFonts w:hint="eastAsia"/>
          <w:lang w:eastAsia="zh-CN"/>
        </w:rPr>
        <w:t>W</w:t>
      </w:r>
      <w:r w:rsidRPr="00A54DA0">
        <w:rPr>
          <w:lang w:eastAsia="zh-CN"/>
        </w:rPr>
        <w:t>hether</w:t>
      </w:r>
      <w:r w:rsidRPr="00A54DA0">
        <w:rPr>
          <w:lang w:eastAsia="ko-KR"/>
        </w:rPr>
        <w:t xml:space="preserve"> MnS is exposed to external MnS consumer via BSS or via an exposure platform dep</w:t>
      </w:r>
      <w:r w:rsidRPr="00A54DA0">
        <w:rPr>
          <w:rFonts w:hint="eastAsia"/>
          <w:lang w:eastAsia="zh-CN"/>
        </w:rPr>
        <w:t>e</w:t>
      </w:r>
      <w:r w:rsidRPr="00A54DA0">
        <w:rPr>
          <w:lang w:eastAsia="ko-KR"/>
        </w:rPr>
        <w:t>nds on requirements from third parties’ applications and/or NSP’s policy</w:t>
      </w:r>
      <w:r w:rsidRPr="00A54DA0">
        <w:t>.</w:t>
      </w:r>
    </w:p>
    <w:p w14:paraId="3529630F" w14:textId="756251EA" w:rsidR="00C73417" w:rsidRPr="00A54DA0" w:rsidRDefault="00C73417" w:rsidP="00571148">
      <w:pPr>
        <w:pStyle w:val="Heading4"/>
        <w:rPr>
          <w:lang w:eastAsia="ko-KR"/>
        </w:rPr>
      </w:pPr>
      <w:r w:rsidRPr="00A54DA0">
        <w:rPr>
          <w:lang w:eastAsia="ko-KR"/>
        </w:rPr>
        <w:lastRenderedPageBreak/>
        <w:t>4.1.1.2</w:t>
      </w:r>
      <w:r w:rsidRPr="00A54DA0">
        <w:rPr>
          <w:lang w:eastAsia="ko-KR"/>
        </w:rPr>
        <w:tab/>
        <w:t>Exposure of Management Services</w:t>
      </w:r>
    </w:p>
    <w:p w14:paraId="369F77CB" w14:textId="110110DA" w:rsidR="007B1811" w:rsidRPr="00A54DA0" w:rsidRDefault="007B1811" w:rsidP="007B1811">
      <w:pPr>
        <w:jc w:val="both"/>
        <w:rPr>
          <w:lang w:eastAsia="zh-CN"/>
        </w:rPr>
      </w:pPr>
      <w:r w:rsidRPr="00A54DA0">
        <w:rPr>
          <w:lang w:eastAsia="ko-KR"/>
        </w:rPr>
        <w:t xml:space="preserve">Exposure of management services </w:t>
      </w:r>
      <w:r w:rsidRPr="00A54DA0">
        <w:rPr>
          <w:lang w:eastAsia="zh-CN"/>
        </w:rPr>
        <w:t xml:space="preserve">supports the case that an external MnS consumer which is outside 3GPP management system can </w:t>
      </w:r>
      <w:r w:rsidRPr="00A54DA0">
        <w:rPr>
          <w:rFonts w:hint="eastAsia"/>
          <w:lang w:eastAsia="zh-CN"/>
        </w:rPr>
        <w:t>ind</w:t>
      </w:r>
      <w:r w:rsidRPr="00A54DA0">
        <w:rPr>
          <w:lang w:eastAsia="zh-CN"/>
        </w:rPr>
        <w:t>i</w:t>
      </w:r>
      <w:r w:rsidRPr="00A54DA0">
        <w:rPr>
          <w:rFonts w:hint="eastAsia"/>
          <w:lang w:eastAsia="zh-CN"/>
        </w:rPr>
        <w:t>rectly</w:t>
      </w:r>
      <w:r w:rsidRPr="00A54DA0">
        <w:rPr>
          <w:lang w:eastAsia="zh-CN"/>
        </w:rPr>
        <w:t xml:space="preserve"> consume management capability offered by MnS producer within 3GPP management system. Even though the exposed MnS complies with the same Technical Specification as an MnS, the actual operational behaviour and managed data may be constrained by the network slice provider.</w:t>
      </w:r>
    </w:p>
    <w:p w14:paraId="70FF4F10" w14:textId="607641A9" w:rsidR="002D67DE" w:rsidRPr="00A54DA0" w:rsidRDefault="007B1811" w:rsidP="002D67DE">
      <w:pPr>
        <w:pStyle w:val="NO"/>
        <w:rPr>
          <w:lang w:eastAsia="ko-KR"/>
        </w:rPr>
      </w:pPr>
      <w:r w:rsidRPr="00A54DA0">
        <w:t>NOTE</w:t>
      </w:r>
      <w:r w:rsidRPr="00A54DA0">
        <w:rPr>
          <w:lang w:eastAsia="ko-KR"/>
        </w:rPr>
        <w:t xml:space="preserve">: The exposure of MnS data and MnSs to the external MnS consumer may incur additional charging which needs to studied further by 3GPP SA5 charging group. </w:t>
      </w:r>
    </w:p>
    <w:p w14:paraId="759FAD34" w14:textId="4C59BBC3" w:rsidR="002D67DE" w:rsidRPr="00A54DA0" w:rsidRDefault="002D67DE" w:rsidP="002D67DE">
      <w:pPr>
        <w:pStyle w:val="Heading4"/>
        <w:rPr>
          <w:lang w:eastAsia="zh-CN"/>
        </w:rPr>
      </w:pPr>
      <w:r w:rsidRPr="00A54DA0">
        <w:t>4.1</w:t>
      </w:r>
      <w:r w:rsidRPr="00A54DA0">
        <w:rPr>
          <w:lang w:eastAsia="ko-KR"/>
        </w:rPr>
        <w:t>.1.3</w:t>
      </w:r>
      <w:r w:rsidRPr="00A54DA0">
        <w:tab/>
        <w:t>Exposure Governance</w:t>
      </w:r>
    </w:p>
    <w:p w14:paraId="722BA022" w14:textId="77777777" w:rsidR="002D67DE" w:rsidRPr="00A54DA0" w:rsidRDefault="002D67DE" w:rsidP="002D67DE">
      <w:pPr>
        <w:rPr>
          <w:lang w:val="en-US" w:eastAsia="zh-CN"/>
        </w:rPr>
      </w:pPr>
      <w:r w:rsidRPr="00A54DA0">
        <w:rPr>
          <w:lang w:eastAsia="zh-CN"/>
        </w:rPr>
        <w:t xml:space="preserve">Perform access control including Filtering </w:t>
      </w:r>
      <w:r w:rsidRPr="00A54DA0">
        <w:rPr>
          <w:lang w:val="en-US" w:eastAsia="zh-CN"/>
        </w:rPr>
        <w:t>when external MnS consumer consume MnS from 3GPP management system.</w:t>
      </w:r>
    </w:p>
    <w:p w14:paraId="49750311" w14:textId="38644759" w:rsidR="00460D81" w:rsidRPr="00A54DA0" w:rsidRDefault="00460D81" w:rsidP="00460D81">
      <w:r w:rsidRPr="00A54DA0">
        <w:rPr>
          <w:lang w:eastAsia="zh-CN"/>
        </w:rPr>
        <w:t xml:space="preserve">To avoid unauthorised management capability consumption, management services should be subject to exposure governance before being exposed to different types of MnS consumers. As introduced in TS 28.533 [11], </w:t>
      </w:r>
      <w:r w:rsidRPr="00A54DA0">
        <w:t xml:space="preserve">management capability exposure governance provides exposure governance (i.e. filtering) on basic elements of management function service based interface: </w:t>
      </w:r>
    </w:p>
    <w:p w14:paraId="55D5758A" w14:textId="77777777" w:rsidR="002D67DE" w:rsidRPr="00A54DA0" w:rsidRDefault="002D67DE" w:rsidP="002D67DE">
      <w:pPr>
        <w:pStyle w:val="B1"/>
      </w:pPr>
      <w:r w:rsidRPr="00A54DA0">
        <w:t>1)</w:t>
      </w:r>
      <w:r w:rsidRPr="00A54DA0">
        <w:tab/>
        <w:t>Management service component type A</w:t>
      </w:r>
    </w:p>
    <w:p w14:paraId="790B1149" w14:textId="77777777" w:rsidR="002D67DE" w:rsidRPr="00A54DA0" w:rsidRDefault="002D67DE" w:rsidP="002D67DE">
      <w:pPr>
        <w:pStyle w:val="B1"/>
      </w:pPr>
      <w:r w:rsidRPr="00A54DA0">
        <w:t>2)</w:t>
      </w:r>
      <w:r w:rsidRPr="00A54DA0">
        <w:tab/>
        <w:t>Management service component type B</w:t>
      </w:r>
    </w:p>
    <w:p w14:paraId="38A31BC6" w14:textId="77777777" w:rsidR="002D67DE" w:rsidRPr="00A54DA0" w:rsidRDefault="002D67DE" w:rsidP="002D67DE">
      <w:pPr>
        <w:pStyle w:val="B1"/>
      </w:pPr>
      <w:r w:rsidRPr="00A54DA0">
        <w:t>3)</w:t>
      </w:r>
      <w:r w:rsidRPr="00A54DA0">
        <w:tab/>
        <w:t>Management service component type C</w:t>
      </w:r>
    </w:p>
    <w:p w14:paraId="5DA07471" w14:textId="7ECA9772" w:rsidR="002D67DE" w:rsidRPr="00A54DA0" w:rsidRDefault="002D67DE" w:rsidP="002D67DE">
      <w:pPr>
        <w:rPr>
          <w:lang w:eastAsia="zh-CN"/>
        </w:rPr>
      </w:pPr>
      <w:r w:rsidRPr="00A54DA0">
        <w:rPr>
          <w:lang w:eastAsia="zh-CN"/>
        </w:rPr>
        <w:t xml:space="preserve">Definitions and typical cases of </w:t>
      </w:r>
      <w:r w:rsidRPr="00A54DA0">
        <w:t xml:space="preserve">filtering </w:t>
      </w:r>
      <w:r w:rsidRPr="00A54DA0">
        <w:rPr>
          <w:lang w:eastAsia="zh-CN"/>
        </w:rPr>
        <w:t>are given in the following subclauses.</w:t>
      </w:r>
    </w:p>
    <w:p w14:paraId="0FE2CAFD" w14:textId="46B8B580" w:rsidR="002D67DE" w:rsidRPr="00A54DA0" w:rsidRDefault="002D67DE" w:rsidP="002D67DE">
      <w:pPr>
        <w:pStyle w:val="Heading5"/>
        <w:rPr>
          <w:noProof/>
          <w:lang w:val="en-US" w:eastAsia="zh-CN"/>
        </w:rPr>
      </w:pPr>
      <w:r w:rsidRPr="00A54DA0">
        <w:rPr>
          <w:noProof/>
          <w:lang w:val="en-US" w:eastAsia="zh-CN"/>
        </w:rPr>
        <w:t>4.1.1.3.1</w:t>
      </w:r>
      <w:r w:rsidRPr="00A54DA0">
        <w:rPr>
          <w:noProof/>
          <w:lang w:val="en-US" w:eastAsia="zh-CN"/>
        </w:rPr>
        <w:tab/>
        <w:t xml:space="preserve">Filtering </w:t>
      </w:r>
    </w:p>
    <w:p w14:paraId="4DFD26E3" w14:textId="7A11F4E0" w:rsidR="00632972" w:rsidRPr="00A54DA0" w:rsidRDefault="00632972" w:rsidP="00632972">
      <w:pPr>
        <w:rPr>
          <w:lang w:val="en-US" w:eastAsia="zh-CN"/>
        </w:rPr>
      </w:pPr>
      <w:r w:rsidRPr="00A54DA0">
        <w:rPr>
          <w:lang w:val="en-US" w:eastAsia="zh-CN"/>
        </w:rPr>
        <w:t xml:space="preserve">Definition: The exposure access control on </w:t>
      </w:r>
      <w:r w:rsidRPr="00A54DA0">
        <w:rPr>
          <w:color w:val="000000"/>
        </w:rPr>
        <w:t>certain information elements (i.e. granular access) of</w:t>
      </w:r>
      <w:r w:rsidRPr="00A54DA0">
        <w:rPr>
          <w:lang w:val="en-US" w:eastAsia="zh-CN"/>
        </w:rPr>
        <w:t xml:space="preserve"> MnS component</w:t>
      </w:r>
      <w:r w:rsidRPr="00A54DA0" w:rsidDel="002D1D7B">
        <w:rPr>
          <w:lang w:eastAsia="zh-CN"/>
        </w:rPr>
        <w:t xml:space="preserve"> </w:t>
      </w:r>
      <w:r w:rsidRPr="00A54DA0">
        <w:rPr>
          <w:lang w:eastAsia="zh-CN"/>
        </w:rPr>
        <w:t>type A,</w:t>
      </w:r>
      <w:r w:rsidRPr="00A54DA0">
        <w:rPr>
          <w:lang w:val="en-US" w:eastAsia="zh-CN"/>
        </w:rPr>
        <w:t xml:space="preserve"> type B and/or type C</w:t>
      </w:r>
      <w:r w:rsidRPr="00A54DA0">
        <w:rPr>
          <w:color w:val="000000"/>
        </w:rPr>
        <w:t xml:space="preserve"> </w:t>
      </w:r>
      <w:r w:rsidRPr="00A54DA0">
        <w:t>according to the consumer’s authorization level</w:t>
      </w:r>
      <w:r w:rsidRPr="00A54DA0">
        <w:rPr>
          <w:color w:val="000000"/>
        </w:rPr>
        <w:t>. For example, the permission of Read, write, the acquisition of notification for certain MnSs.</w:t>
      </w:r>
    </w:p>
    <w:p w14:paraId="21D8FEAA" w14:textId="071B7FC2" w:rsidR="00632972" w:rsidRPr="00A54DA0" w:rsidRDefault="00632972" w:rsidP="00632972">
      <w:pPr>
        <w:rPr>
          <w:noProof/>
          <w:lang w:val="en-US" w:eastAsia="zh-CN"/>
        </w:rPr>
      </w:pPr>
      <w:r w:rsidRPr="00A54DA0">
        <w:rPr>
          <w:lang w:val="en-US" w:eastAsia="zh-CN"/>
        </w:rPr>
        <w:t xml:space="preserve">Typical case 1: </w:t>
      </w:r>
      <w:r w:rsidRPr="00A54DA0">
        <w:rPr>
          <w:noProof/>
          <w:lang w:val="en-US" w:eastAsia="zh-CN"/>
        </w:rPr>
        <w:t xml:space="preserve">Assuming the management service X is a provisioning MnS with operations createMOI, getMOIAttributes, modifyMOIAttributes and deleteMOI as </w:t>
      </w:r>
      <w:r w:rsidRPr="00A54DA0">
        <w:rPr>
          <w:lang w:val="en-US" w:eastAsia="zh-CN"/>
        </w:rPr>
        <w:t xml:space="preserve">MnS component </w:t>
      </w:r>
      <w:r w:rsidRPr="00A54DA0">
        <w:rPr>
          <w:lang w:eastAsia="zh-CN"/>
        </w:rPr>
        <w:t>type A</w:t>
      </w:r>
      <w:r w:rsidRPr="00A54DA0">
        <w:rPr>
          <w:noProof/>
          <w:lang w:val="en-US" w:eastAsia="zh-CN"/>
        </w:rPr>
        <w:t xml:space="preserve">, the filtering on management service X could be that only a subset of original MnS is exposed to MnS consumer, e.g. only operation getMOIAttributes, is </w:t>
      </w:r>
      <w:r w:rsidRPr="00A54DA0">
        <w:rPr>
          <w:rFonts w:hint="eastAsia"/>
          <w:noProof/>
          <w:lang w:val="en-US" w:eastAsia="zh-CN"/>
        </w:rPr>
        <w:t>exposed</w:t>
      </w:r>
      <w:r w:rsidRPr="00A54DA0">
        <w:rPr>
          <w:noProof/>
          <w:lang w:val="en-US" w:eastAsia="zh-CN"/>
        </w:rPr>
        <w:t xml:space="preserve"> to management service consumer.</w:t>
      </w:r>
    </w:p>
    <w:p w14:paraId="427B8A0C" w14:textId="50573A68" w:rsidR="00632972" w:rsidRPr="00A54DA0" w:rsidRDefault="00632972" w:rsidP="00632972">
      <w:pPr>
        <w:rPr>
          <w:noProof/>
          <w:lang w:val="en-US" w:eastAsia="zh-CN"/>
        </w:rPr>
      </w:pPr>
      <w:r w:rsidRPr="00A54DA0">
        <w:rPr>
          <w:lang w:val="en-US" w:eastAsia="zh-CN"/>
        </w:rPr>
        <w:t xml:space="preserve">Typical case 2: </w:t>
      </w:r>
      <w:r w:rsidRPr="00A54DA0">
        <w:rPr>
          <w:noProof/>
          <w:lang w:val="en-US" w:eastAsia="zh-CN"/>
        </w:rPr>
        <w:t>Assuming the management service Y is a provisioning MnS with NRM MOIs as the component</w:t>
      </w:r>
      <w:r w:rsidRPr="00A54DA0" w:rsidDel="002D1D7B">
        <w:rPr>
          <w:noProof/>
          <w:lang w:val="en-US" w:eastAsia="zh-CN"/>
        </w:rPr>
        <w:t xml:space="preserve"> </w:t>
      </w:r>
      <w:r w:rsidRPr="00A54DA0">
        <w:rPr>
          <w:noProof/>
          <w:lang w:val="en-US" w:eastAsia="zh-CN"/>
        </w:rPr>
        <w:t xml:space="preserve">type B, the filtering on management service Y could be that </w:t>
      </w:r>
      <w:r w:rsidRPr="00A54DA0">
        <w:rPr>
          <w:rFonts w:hint="eastAsia"/>
          <w:noProof/>
          <w:lang w:val="en-US" w:eastAsia="zh-CN"/>
        </w:rPr>
        <w:t>only</w:t>
      </w:r>
      <w:r w:rsidRPr="00A54DA0">
        <w:rPr>
          <w:noProof/>
          <w:lang w:val="en-US" w:eastAsia="zh-CN"/>
        </w:rPr>
        <w:t xml:space="preserve"> a subset of original MnS is exposed to MnS consumer, e.g. only part of the attributes of the NRM MOI, is exposed to management service consumer.</w:t>
      </w:r>
    </w:p>
    <w:p w14:paraId="5622EE9E" w14:textId="3FE482A0" w:rsidR="002D67DE" w:rsidRPr="00A54DA0" w:rsidRDefault="002D67DE" w:rsidP="00E109D0">
      <w:pPr>
        <w:rPr>
          <w:noProof/>
          <w:lang w:eastAsia="zh-CN"/>
        </w:rPr>
      </w:pPr>
      <w:r w:rsidRPr="00A54DA0">
        <w:rPr>
          <w:noProof/>
          <w:lang w:eastAsia="zh-CN"/>
        </w:rPr>
        <w:t xml:space="preserve">To implement the filtering on MnS, attribute mnsScope of IOC </w:t>
      </w:r>
      <w:r w:rsidRPr="00A54DA0">
        <w:rPr>
          <w:rFonts w:ascii="Courier New" w:hAnsi="Courier New"/>
          <w:szCs w:val="28"/>
          <w:lang w:eastAsia="zh-CN"/>
        </w:rPr>
        <w:t>MnsInfo,</w:t>
      </w:r>
      <w:r w:rsidRPr="00A54DA0">
        <w:rPr>
          <w:noProof/>
          <w:lang w:eastAsia="zh-CN"/>
        </w:rPr>
        <w:t xml:space="preserve"> see further details in TS 28.622 [17], may be used to provide information about the management scope of a Management Service. The management scope is defined as the set of managed object instances that can be accessed (as filtering) using the Management Service.</w:t>
      </w:r>
    </w:p>
    <w:p w14:paraId="357C0333" w14:textId="63B33E14" w:rsidR="00B716A1" w:rsidRPr="00A54DA0" w:rsidRDefault="00B716A1" w:rsidP="006033EA">
      <w:pPr>
        <w:pStyle w:val="Heading4"/>
        <w:rPr>
          <w:lang w:eastAsia="ko-KR"/>
        </w:rPr>
      </w:pPr>
      <w:r w:rsidRPr="00A54DA0">
        <w:rPr>
          <w:lang w:eastAsia="ko-KR"/>
        </w:rPr>
        <w:t>4.</w:t>
      </w:r>
      <w:r w:rsidR="00C73417" w:rsidRPr="00A54DA0">
        <w:rPr>
          <w:lang w:eastAsia="ko-KR"/>
        </w:rPr>
        <w:t>1</w:t>
      </w:r>
      <w:r w:rsidRPr="00A54DA0">
        <w:rPr>
          <w:lang w:eastAsia="ko-KR"/>
        </w:rPr>
        <w:t>.1.</w:t>
      </w:r>
      <w:r w:rsidR="00294BE7" w:rsidRPr="00A54DA0">
        <w:rPr>
          <w:lang w:eastAsia="ko-KR"/>
        </w:rPr>
        <w:t>4</w:t>
      </w:r>
      <w:r w:rsidRPr="00A54DA0">
        <w:rPr>
          <w:lang w:eastAsia="ko-KR"/>
        </w:rPr>
        <w:tab/>
        <w:t>Exposure via BSS</w:t>
      </w:r>
    </w:p>
    <w:p w14:paraId="71939BCF" w14:textId="6E616B04" w:rsidR="00B716A1" w:rsidRPr="00A54DA0" w:rsidRDefault="00B716A1" w:rsidP="00EB6601">
      <w:pPr>
        <w:pStyle w:val="Heading5"/>
        <w:rPr>
          <w:lang w:val="sv-SE"/>
        </w:rPr>
      </w:pPr>
      <w:r w:rsidRPr="00A54DA0">
        <w:rPr>
          <w:lang w:val="sv-SE"/>
        </w:rPr>
        <w:t>4.</w:t>
      </w:r>
      <w:r w:rsidR="00C73417" w:rsidRPr="00A54DA0">
        <w:rPr>
          <w:lang w:val="sv-SE"/>
        </w:rPr>
        <w:t>1</w:t>
      </w:r>
      <w:r w:rsidRPr="00A54DA0">
        <w:rPr>
          <w:lang w:val="sv-SE"/>
        </w:rPr>
        <w:t>.1.</w:t>
      </w:r>
      <w:r w:rsidR="00294BE7" w:rsidRPr="00A54DA0">
        <w:rPr>
          <w:lang w:val="sv-SE"/>
        </w:rPr>
        <w:t>4</w:t>
      </w:r>
      <w:r w:rsidRPr="00A54DA0">
        <w:rPr>
          <w:lang w:val="sv-SE"/>
        </w:rPr>
        <w:t>.1</w:t>
      </w:r>
      <w:r w:rsidRPr="00A54DA0">
        <w:rPr>
          <w:lang w:val="sv-SE"/>
        </w:rPr>
        <w:tab/>
        <w:t>General</w:t>
      </w:r>
    </w:p>
    <w:p w14:paraId="366239AA" w14:textId="00D637AA" w:rsidR="00D50647" w:rsidRPr="00A54DA0" w:rsidRDefault="00D50647" w:rsidP="00D50647">
      <w:pPr>
        <w:rPr>
          <w:iCs/>
        </w:rPr>
      </w:pPr>
      <w:r w:rsidRPr="00A54DA0">
        <w:rPr>
          <w:iCs/>
        </w:rPr>
        <w:t>Exposure of service data to companies that are external to the operator are regulated by contracts. Different customers may have access to different management capabilities. It may differ on what attributes/policies/intents are allowed to be changed, which value ranges changes are allowed, and which performance metrics are allowed to be exposed.</w:t>
      </w:r>
    </w:p>
    <w:p w14:paraId="714AFFD4" w14:textId="7A34DA0E" w:rsidR="00D50647" w:rsidRPr="00A54DA0" w:rsidRDefault="00D50647" w:rsidP="00D50647">
      <w:pPr>
        <w:rPr>
          <w:iCs/>
        </w:rPr>
      </w:pPr>
      <w:r w:rsidRPr="00A54DA0">
        <w:rPr>
          <w:iCs/>
        </w:rPr>
        <w:t xml:space="preserve">The network slice data with the </w:t>
      </w:r>
      <w:bookmarkStart w:id="36" w:name="MCCQCTEMPBM_00000033"/>
      <w:r w:rsidRPr="00A54DA0">
        <w:rPr>
          <w:rFonts w:ascii="Courier New" w:hAnsi="Courier New" w:cs="Courier New"/>
          <w:iCs/>
        </w:rPr>
        <w:t>ServiceProfile</w:t>
      </w:r>
      <w:bookmarkEnd w:id="36"/>
      <w:r w:rsidRPr="00A54DA0">
        <w:rPr>
          <w:iCs/>
        </w:rPr>
        <w:t xml:space="preserve"> is located in the Network Management Layer.</w:t>
      </w:r>
    </w:p>
    <w:p w14:paraId="65455662" w14:textId="77777777" w:rsidR="00D50647" w:rsidRPr="00A54DA0" w:rsidRDefault="00D50647" w:rsidP="00D50647">
      <w:pPr>
        <w:rPr>
          <w:iCs/>
        </w:rPr>
      </w:pPr>
      <w:r w:rsidRPr="00A54DA0">
        <w:rPr>
          <w:iCs/>
        </w:rPr>
        <w:t xml:space="preserve">Even if the external interface always goes via BSS, there are different scenarios for how a customer, e.g. vertical, can influence the </w:t>
      </w:r>
      <w:bookmarkStart w:id="37" w:name="MCCQCTEMPBM_00000034"/>
      <w:r w:rsidRPr="00A54DA0">
        <w:rPr>
          <w:rFonts w:ascii="Courier New" w:hAnsi="Courier New" w:cs="Courier New"/>
          <w:iCs/>
        </w:rPr>
        <w:t>ServiceProfile</w:t>
      </w:r>
      <w:bookmarkEnd w:id="37"/>
      <w:r w:rsidRPr="00A54DA0">
        <w:rPr>
          <w:iCs/>
        </w:rPr>
        <w:t>.</w:t>
      </w:r>
    </w:p>
    <w:p w14:paraId="620EFD2D" w14:textId="1596C2C8" w:rsidR="00FD3BB2" w:rsidRPr="00A54DA0" w:rsidRDefault="00D50647" w:rsidP="00B716A1">
      <w:pPr>
        <w:rPr>
          <w:lang w:eastAsia="ko-KR"/>
        </w:rPr>
      </w:pPr>
      <w:r w:rsidRPr="00A54DA0">
        <w:rPr>
          <w:lang w:eastAsia="ko-KR"/>
        </w:rPr>
        <w:t>The capabilities required by a Vertical have to be the same on the interface between NOP Network Management Layer and CSP Service manager. The external interface is external to the administrative domain of the operator, while the internal interface is inside the administrative domain of the operator.</w:t>
      </w:r>
    </w:p>
    <w:p w14:paraId="3B28582F" w14:textId="304D5963" w:rsidR="00294BE7" w:rsidRPr="00A54DA0" w:rsidRDefault="00294BE7" w:rsidP="00294BE7">
      <w:pPr>
        <w:pStyle w:val="Heading5"/>
        <w:rPr>
          <w:lang w:eastAsia="zh-CN"/>
        </w:rPr>
      </w:pPr>
      <w:r w:rsidRPr="00A54DA0">
        <w:rPr>
          <w:rFonts w:hint="eastAsia"/>
          <w:lang w:eastAsia="zh-CN"/>
        </w:rPr>
        <w:t>4</w:t>
      </w:r>
      <w:r w:rsidRPr="00A54DA0">
        <w:rPr>
          <w:lang w:eastAsia="zh-CN"/>
        </w:rPr>
        <w:t>.1.1.4.2</w:t>
      </w:r>
      <w:r w:rsidRPr="00A54DA0">
        <w:rPr>
          <w:lang w:eastAsia="zh-CN"/>
        </w:rPr>
        <w:tab/>
        <w:t>Exposure scenarios</w:t>
      </w:r>
    </w:p>
    <w:p w14:paraId="00890267" w14:textId="3104E282" w:rsidR="00294BE7" w:rsidRPr="00A54DA0" w:rsidRDefault="00294BE7" w:rsidP="00294BE7">
      <w:pPr>
        <w:jc w:val="both"/>
        <w:rPr>
          <w:lang w:val="sv-SE" w:eastAsia="zh-CN"/>
        </w:rPr>
      </w:pPr>
      <w:r w:rsidRPr="00A54DA0">
        <w:rPr>
          <w:lang w:val="sv-SE" w:eastAsia="zh-CN"/>
        </w:rPr>
        <w:t>See clause 5.</w:t>
      </w:r>
      <w:r w:rsidR="0086345A" w:rsidRPr="00A54DA0">
        <w:rPr>
          <w:lang w:val="sv-SE" w:eastAsia="zh-CN"/>
        </w:rPr>
        <w:t>4</w:t>
      </w:r>
      <w:r w:rsidRPr="00A54DA0">
        <w:rPr>
          <w:lang w:val="sv-SE" w:eastAsia="zh-CN"/>
        </w:rPr>
        <w:t>.1 for detailed description of exposure scenarios/use cases via BSS.</w:t>
      </w:r>
    </w:p>
    <w:p w14:paraId="15EB898E" w14:textId="2A536BEB" w:rsidR="007378E0" w:rsidRPr="00A54DA0" w:rsidRDefault="007378E0" w:rsidP="007378E0">
      <w:pPr>
        <w:pStyle w:val="Heading4"/>
        <w:rPr>
          <w:lang w:eastAsia="ko-KR"/>
        </w:rPr>
      </w:pPr>
      <w:r w:rsidRPr="00A54DA0">
        <w:rPr>
          <w:lang w:eastAsia="ko-KR"/>
        </w:rPr>
        <w:t>4.1.1.</w:t>
      </w:r>
      <w:r w:rsidR="00294BE7" w:rsidRPr="00A54DA0">
        <w:rPr>
          <w:lang w:eastAsia="ko-KR"/>
        </w:rPr>
        <w:t>5</w:t>
      </w:r>
      <w:r w:rsidRPr="00A54DA0">
        <w:rPr>
          <w:lang w:eastAsia="ko-KR"/>
        </w:rPr>
        <w:tab/>
      </w:r>
      <w:r w:rsidR="00294BE7" w:rsidRPr="00A54DA0">
        <w:rPr>
          <w:lang w:eastAsia="ko-KR"/>
        </w:rPr>
        <w:t>Exposure via OSS</w:t>
      </w:r>
    </w:p>
    <w:p w14:paraId="0808C456" w14:textId="5D5FECC3" w:rsidR="007378E0" w:rsidRPr="00A54DA0" w:rsidRDefault="007378E0" w:rsidP="007378E0">
      <w:pPr>
        <w:pStyle w:val="Heading5"/>
        <w:rPr>
          <w:lang w:val="sv-SE"/>
        </w:rPr>
      </w:pPr>
      <w:r w:rsidRPr="00A54DA0">
        <w:rPr>
          <w:lang w:val="sv-SE"/>
        </w:rPr>
        <w:t>4.1.1.</w:t>
      </w:r>
      <w:r w:rsidR="00294BE7" w:rsidRPr="00A54DA0">
        <w:rPr>
          <w:lang w:val="sv-SE"/>
        </w:rPr>
        <w:t>5</w:t>
      </w:r>
      <w:r w:rsidRPr="00A54DA0">
        <w:rPr>
          <w:lang w:val="sv-SE"/>
        </w:rPr>
        <w:t>.1</w:t>
      </w:r>
      <w:r w:rsidRPr="00A54DA0">
        <w:rPr>
          <w:lang w:val="sv-SE"/>
        </w:rPr>
        <w:tab/>
        <w:t>General</w:t>
      </w:r>
    </w:p>
    <w:p w14:paraId="441CBD34" w14:textId="7022FE4D" w:rsidR="007378E0" w:rsidRPr="00A54DA0" w:rsidRDefault="00294BE7" w:rsidP="00E109D0">
      <w:pPr>
        <w:jc w:val="both"/>
        <w:rPr>
          <w:lang w:eastAsia="ko-KR"/>
        </w:rPr>
      </w:pPr>
      <w:r w:rsidRPr="00A54DA0">
        <w:rPr>
          <w:iCs/>
        </w:rPr>
        <w:t>Exposure of service data to companies that are external to the operator are regulated by contracts. Th</w:t>
      </w:r>
      <w:r w:rsidRPr="00A54DA0">
        <w:rPr>
          <w:iCs/>
          <w:lang w:val="en-US" w:eastAsia="zh-CN"/>
        </w:rPr>
        <w:t>e</w:t>
      </w:r>
      <w:r w:rsidRPr="00A54DA0">
        <w:rPr>
          <w:iCs/>
        </w:rPr>
        <w:t xml:space="preserve"> exposure usually goes through BSS, as explained in clause 4.1.1.3. However, based on specific contract, the customer may interact with the Operator via OSS. There are different scenarios for how a customer having such contract interacts with Operator for the network slice management capability exposure.</w:t>
      </w:r>
    </w:p>
    <w:p w14:paraId="1D935779" w14:textId="0982B355" w:rsidR="007378E0" w:rsidRPr="00A54DA0" w:rsidRDefault="007378E0" w:rsidP="007378E0">
      <w:pPr>
        <w:pStyle w:val="Heading5"/>
        <w:rPr>
          <w:lang w:val="sv-SE"/>
        </w:rPr>
      </w:pPr>
      <w:r w:rsidRPr="00A54DA0">
        <w:rPr>
          <w:lang w:val="sv-SE"/>
        </w:rPr>
        <w:t>4.1.1.</w:t>
      </w:r>
      <w:r w:rsidR="00294BE7" w:rsidRPr="00A54DA0">
        <w:rPr>
          <w:lang w:val="sv-SE"/>
        </w:rPr>
        <w:t>5</w:t>
      </w:r>
      <w:r w:rsidRPr="00A54DA0">
        <w:rPr>
          <w:lang w:val="sv-SE"/>
        </w:rPr>
        <w:t>.2</w:t>
      </w:r>
      <w:r w:rsidRPr="00A54DA0">
        <w:rPr>
          <w:lang w:val="sv-SE"/>
        </w:rPr>
        <w:tab/>
        <w:t>Exposure scenarios</w:t>
      </w:r>
    </w:p>
    <w:p w14:paraId="3BE200D8" w14:textId="4AE582D0" w:rsidR="00294BE7" w:rsidRPr="00A54DA0" w:rsidRDefault="00294BE7" w:rsidP="00294BE7">
      <w:pPr>
        <w:jc w:val="both"/>
        <w:rPr>
          <w:lang w:val="sv-SE" w:eastAsia="zh-CN"/>
        </w:rPr>
      </w:pPr>
      <w:r w:rsidRPr="00A54DA0">
        <w:rPr>
          <w:lang w:val="sv-SE" w:eastAsia="zh-CN"/>
        </w:rPr>
        <w:t>See clause 5.</w:t>
      </w:r>
      <w:r w:rsidR="0086345A" w:rsidRPr="00A54DA0">
        <w:rPr>
          <w:lang w:val="sv-SE" w:eastAsia="zh-CN"/>
        </w:rPr>
        <w:t>5</w:t>
      </w:r>
      <w:r w:rsidRPr="00A54DA0">
        <w:rPr>
          <w:lang w:val="sv-SE" w:eastAsia="zh-CN"/>
        </w:rPr>
        <w:t>.1 for detailed description of exposure scenarios/use cases via OSS.</w:t>
      </w:r>
    </w:p>
    <w:p w14:paraId="0255BBB6" w14:textId="1614E558" w:rsidR="00AF67C8" w:rsidRPr="00A54DA0" w:rsidRDefault="00AF67C8" w:rsidP="00AF67C8">
      <w:pPr>
        <w:pStyle w:val="Heading3"/>
        <w:rPr>
          <w:lang w:eastAsia="ko-KR"/>
        </w:rPr>
      </w:pPr>
      <w:bookmarkStart w:id="38" w:name="_Toc136591331"/>
      <w:r w:rsidRPr="00A54DA0">
        <w:rPr>
          <w:lang w:eastAsia="ko-KR"/>
        </w:rPr>
        <w:t>4.</w:t>
      </w:r>
      <w:r w:rsidR="00EB6601" w:rsidRPr="00A54DA0">
        <w:rPr>
          <w:lang w:eastAsia="ko-KR"/>
        </w:rPr>
        <w:t>1</w:t>
      </w:r>
      <w:r w:rsidRPr="00A54DA0">
        <w:rPr>
          <w:lang w:eastAsia="ko-KR"/>
        </w:rPr>
        <w:t>.2</w:t>
      </w:r>
      <w:r w:rsidRPr="00A54DA0">
        <w:rPr>
          <w:lang w:eastAsia="ko-KR"/>
        </w:rPr>
        <w:tab/>
        <w:t>Roles related to network management capability exposure</w:t>
      </w:r>
      <w:bookmarkEnd w:id="38"/>
    </w:p>
    <w:p w14:paraId="5B4AB071" w14:textId="308787A2" w:rsidR="007B1811" w:rsidRPr="00A54DA0" w:rsidRDefault="007B1811" w:rsidP="007B1811">
      <w:pPr>
        <w:pStyle w:val="Heading4"/>
        <w:rPr>
          <w:lang w:eastAsia="ko-KR"/>
        </w:rPr>
      </w:pPr>
      <w:bookmarkStart w:id="39" w:name="MCCQCTEMPBM_00000035"/>
      <w:r w:rsidRPr="00A54DA0">
        <w:rPr>
          <w:lang w:eastAsia="ko-KR"/>
        </w:rPr>
        <w:t>4.1.2.1</w:t>
      </w:r>
      <w:r w:rsidR="00A54DA0">
        <w:rPr>
          <w:lang w:eastAsia="ko-KR"/>
        </w:rPr>
        <w:tab/>
      </w:r>
      <w:r w:rsidRPr="00A54DA0">
        <w:rPr>
          <w:lang w:eastAsia="ko-KR"/>
        </w:rPr>
        <w:t>Exposed MnS</w:t>
      </w:r>
    </w:p>
    <w:bookmarkEnd w:id="39"/>
    <w:p w14:paraId="5B5FB943" w14:textId="481D81DE" w:rsidR="007B1811" w:rsidRPr="00A54DA0" w:rsidRDefault="007B1811" w:rsidP="007B1811">
      <w:pPr>
        <w:rPr>
          <w:lang w:eastAsia="ko-KR"/>
        </w:rPr>
      </w:pPr>
      <w:r w:rsidRPr="00A54DA0">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Pr="00A54DA0" w:rsidRDefault="007B1811" w:rsidP="00A54DA0">
      <w:pPr>
        <w:pStyle w:val="TH"/>
        <w:rPr>
          <w:lang w:eastAsia="ko-KR"/>
        </w:rPr>
      </w:pPr>
      <w:bookmarkStart w:id="40" w:name="MCCQCTEMPBM_00000059"/>
      <w:r w:rsidRPr="00A54DA0">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05300" cy="438150"/>
                    </a:xfrm>
                    <a:prstGeom prst="rect">
                      <a:avLst/>
                    </a:prstGeom>
                  </pic:spPr>
                </pic:pic>
              </a:graphicData>
            </a:graphic>
          </wp:inline>
        </w:drawing>
      </w:r>
      <w:bookmarkEnd w:id="40"/>
    </w:p>
    <w:p w14:paraId="4CF91D58" w14:textId="77777777" w:rsidR="007B1811" w:rsidRPr="00A54DA0" w:rsidRDefault="007B1811" w:rsidP="007B1811">
      <w:pPr>
        <w:pStyle w:val="TF"/>
        <w:rPr>
          <w:lang w:eastAsia="ko-KR"/>
        </w:rPr>
      </w:pPr>
      <w:r w:rsidRPr="00A54DA0">
        <w:rPr>
          <w:lang w:eastAsia="ko-KR"/>
        </w:rPr>
        <w:t>Figure 4.1.2.1.1 Roles related to network management capability exposure</w:t>
      </w:r>
    </w:p>
    <w:p w14:paraId="0BE78913" w14:textId="77777777" w:rsidR="007B1811" w:rsidRPr="00A54DA0" w:rsidRDefault="007B1811" w:rsidP="007B1811">
      <w:pPr>
        <w:pStyle w:val="Heading4"/>
        <w:rPr>
          <w:lang w:eastAsia="zh-CN"/>
        </w:rPr>
      </w:pPr>
      <w:r w:rsidRPr="00A54DA0">
        <w:rPr>
          <w:lang w:eastAsia="ko-KR"/>
        </w:rPr>
        <w:t>4.1.2.2</w:t>
      </w:r>
      <w:r w:rsidRPr="00A54DA0">
        <w:rPr>
          <w:lang w:eastAsia="ko-KR"/>
        </w:rPr>
        <w:tab/>
        <w:t>Exposed MnS consumer</w:t>
      </w:r>
    </w:p>
    <w:p w14:paraId="4C8248B0" w14:textId="77777777" w:rsidR="007B1811" w:rsidRPr="00A54DA0" w:rsidRDefault="007B1811" w:rsidP="007B1811">
      <w:pPr>
        <w:jc w:val="both"/>
        <w:rPr>
          <w:lang w:eastAsia="zh-CN"/>
        </w:rPr>
      </w:pPr>
      <w:r w:rsidRPr="00A54DA0">
        <w:rPr>
          <w:lang w:eastAsia="zh-CN"/>
        </w:rPr>
        <w:t xml:space="preserve">The logical entity </w:t>
      </w:r>
      <w:r w:rsidRPr="00A54DA0">
        <w:rPr>
          <w:lang w:val="en-US" w:eastAsia="zh-CN"/>
        </w:rPr>
        <w:t>consuming</w:t>
      </w:r>
      <w:r w:rsidRPr="00A54DA0">
        <w:rPr>
          <w:lang w:eastAsia="zh-CN"/>
        </w:rPr>
        <w:t xml:space="preserve"> management capability offered by an Exposed MnS producer is called an Exposed MnS consumer. An exposed MnS consumer is equivalent</w:t>
      </w:r>
      <w:r w:rsidRPr="00A54DA0">
        <w:rPr>
          <w:rFonts w:hint="eastAsia"/>
          <w:lang w:eastAsia="zh-CN"/>
        </w:rPr>
        <w:t xml:space="preserve"> </w:t>
      </w:r>
      <w:r w:rsidRPr="00A54DA0">
        <w:rPr>
          <w:lang w:eastAsia="zh-CN"/>
        </w:rPr>
        <w:t xml:space="preserve">to an MnS consumer with the difference that it is outside the trust domain of the CSP or NOP. An exposed MnS consumer </w:t>
      </w:r>
      <w:r w:rsidRPr="00A54DA0">
        <w:rPr>
          <w:rFonts w:hint="eastAsia"/>
          <w:lang w:eastAsia="zh-CN"/>
        </w:rPr>
        <w:t>is</w:t>
      </w:r>
      <w:r w:rsidRPr="00A54DA0">
        <w:rPr>
          <w:lang w:eastAsia="zh-CN"/>
        </w:rPr>
        <w:t xml:space="preserve"> owned by an external customer</w:t>
      </w:r>
      <w:r w:rsidRPr="00A54DA0">
        <w:rPr>
          <w:rFonts w:hint="eastAsia"/>
          <w:lang w:eastAsia="zh-CN"/>
        </w:rPr>
        <w:t xml:space="preserve"> </w:t>
      </w:r>
      <w:r w:rsidRPr="00A54DA0">
        <w:rPr>
          <w:lang w:eastAsia="zh-CN"/>
        </w:rPr>
        <w:t xml:space="preserve">(e.g. vertical such as Industry, Internet Company, etc) which may take the role of a CSC or NSC. The external customer usually has specific service requirements on a 5G network. </w:t>
      </w:r>
    </w:p>
    <w:p w14:paraId="3D2B56EA" w14:textId="77777777" w:rsidR="007B1811" w:rsidRPr="00A54DA0" w:rsidRDefault="007B1811" w:rsidP="007B1811">
      <w:pPr>
        <w:pStyle w:val="Heading4"/>
        <w:rPr>
          <w:lang w:eastAsia="ko-KR"/>
        </w:rPr>
      </w:pPr>
      <w:r w:rsidRPr="00A54DA0">
        <w:rPr>
          <w:lang w:eastAsia="ko-KR"/>
        </w:rPr>
        <w:t>4.1.2.3</w:t>
      </w:r>
      <w:r w:rsidRPr="00A54DA0">
        <w:rPr>
          <w:lang w:eastAsia="ko-KR"/>
        </w:rPr>
        <w:tab/>
        <w:t>Exposed MnS producer</w:t>
      </w:r>
    </w:p>
    <w:p w14:paraId="42B213B8" w14:textId="77777777" w:rsidR="007B1811" w:rsidRPr="00A54DA0" w:rsidRDefault="007B1811" w:rsidP="007B1811">
      <w:pPr>
        <w:rPr>
          <w:lang w:eastAsia="ko-KR"/>
        </w:rPr>
      </w:pPr>
      <w:r w:rsidRPr="00A54DA0">
        <w:rPr>
          <w:rFonts w:hint="eastAsia"/>
          <w:lang w:eastAsia="zh-CN"/>
        </w:rPr>
        <w:t>The</w:t>
      </w:r>
      <w:r w:rsidRPr="00A54DA0">
        <w:rPr>
          <w:lang w:eastAsia="zh-CN"/>
        </w:rPr>
        <w:t xml:space="preserve"> logical entity offering management capability that can be consumed by an Exposed MnS consumer is called Exposed MnS producer. </w:t>
      </w:r>
      <w:r w:rsidRPr="00A54DA0">
        <w:rPr>
          <w:lang w:eastAsia="ko-KR"/>
        </w:rPr>
        <w:t>An exposed MnS producer is owned by a service provider which may take the role of a CSP or NSP.</w:t>
      </w:r>
    </w:p>
    <w:p w14:paraId="6A198151" w14:textId="6FDB94C7" w:rsidR="006663AD" w:rsidRPr="00A54DA0" w:rsidRDefault="006663AD" w:rsidP="006663AD">
      <w:pPr>
        <w:pStyle w:val="Heading3"/>
        <w:rPr>
          <w:lang w:eastAsia="ko-KR"/>
        </w:rPr>
      </w:pPr>
      <w:bookmarkStart w:id="41" w:name="_Toc136591332"/>
      <w:r w:rsidRPr="00A54DA0">
        <w:rPr>
          <w:lang w:eastAsia="ko-KR"/>
        </w:rPr>
        <w:t>4.1.3</w:t>
      </w:r>
      <w:r w:rsidRPr="00A54DA0">
        <w:rPr>
          <w:lang w:eastAsia="ko-KR"/>
        </w:rPr>
        <w:tab/>
        <w:t>Types of interface for the exposure of network slice</w:t>
      </w:r>
      <w:bookmarkEnd w:id="41"/>
    </w:p>
    <w:p w14:paraId="6F830160" w14:textId="1AC772A4" w:rsidR="006663AD" w:rsidRPr="00A54DA0" w:rsidRDefault="006663AD" w:rsidP="006663AD">
      <w:pPr>
        <w:pStyle w:val="Heading4"/>
        <w:rPr>
          <w:lang w:eastAsia="ko-KR"/>
        </w:rPr>
      </w:pPr>
      <w:r w:rsidRPr="00A54DA0">
        <w:rPr>
          <w:lang w:eastAsia="ko-KR"/>
        </w:rPr>
        <w:t>4.1.</w:t>
      </w:r>
      <w:r w:rsidR="006827FC" w:rsidRPr="00A54DA0">
        <w:rPr>
          <w:lang w:eastAsia="ko-KR"/>
        </w:rPr>
        <w:t>3</w:t>
      </w:r>
      <w:r w:rsidRPr="00A54DA0">
        <w:rPr>
          <w:lang w:eastAsia="ko-KR"/>
        </w:rPr>
        <w:t>.1</w:t>
      </w:r>
      <w:r w:rsidRPr="00A54DA0">
        <w:rPr>
          <w:lang w:eastAsia="ko-KR"/>
        </w:rPr>
        <w:tab/>
        <w:t>Introduction</w:t>
      </w:r>
    </w:p>
    <w:p w14:paraId="0FD8BF42" w14:textId="77777777" w:rsidR="006663AD" w:rsidRPr="00A54DA0" w:rsidRDefault="006663AD" w:rsidP="006663AD">
      <w:pPr>
        <w:rPr>
          <w:lang w:eastAsia="ko-KR"/>
        </w:rPr>
      </w:pPr>
      <w:r w:rsidRPr="00A54DA0">
        <w:rPr>
          <w:lang w:eastAsia="ko-KR"/>
        </w:rPr>
        <w:t>Different types of interfaces may be used during the whole lifecycle of network slice, including ordering, provisioning, operation phases. These interfaces can be categorized as:</w:t>
      </w:r>
    </w:p>
    <w:p w14:paraId="092DF25D" w14:textId="77777777" w:rsidR="006663AD" w:rsidRPr="00A54DA0" w:rsidRDefault="006663AD" w:rsidP="006663AD">
      <w:pPr>
        <w:pStyle w:val="B1"/>
        <w:rPr>
          <w:lang w:eastAsia="ko-KR"/>
        </w:rPr>
      </w:pPr>
      <w:r w:rsidRPr="00A54DA0">
        <w:rPr>
          <w:lang w:eastAsia="ko-KR"/>
        </w:rPr>
        <w:t>- Inter-organization interfaces (represented East-West):</w:t>
      </w:r>
    </w:p>
    <w:p w14:paraId="42B793C8" w14:textId="77777777" w:rsidR="006663AD" w:rsidRPr="00A54DA0" w:rsidRDefault="006663AD" w:rsidP="006663AD">
      <w:pPr>
        <w:pStyle w:val="B2"/>
        <w:rPr>
          <w:lang w:eastAsia="ko-KR"/>
        </w:rPr>
      </w:pPr>
      <w:r w:rsidRPr="00A54DA0">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Pr="00A54DA0" w:rsidRDefault="006663AD" w:rsidP="006663AD">
      <w:pPr>
        <w:pStyle w:val="B3"/>
        <w:rPr>
          <w:lang w:eastAsia="ko-KR"/>
        </w:rPr>
      </w:pPr>
      <w:r w:rsidRPr="00A54DA0">
        <w:rPr>
          <w:lang w:eastAsia="ko-KR"/>
        </w:rPr>
        <w:t>- Interface Type-A to:</w:t>
      </w:r>
    </w:p>
    <w:p w14:paraId="6927E9F7" w14:textId="77777777" w:rsidR="006663AD" w:rsidRPr="00A54DA0" w:rsidRDefault="006663AD" w:rsidP="006663AD">
      <w:pPr>
        <w:pStyle w:val="B4"/>
        <w:rPr>
          <w:lang w:eastAsia="ko-KR"/>
        </w:rPr>
      </w:pPr>
      <w:r w:rsidRPr="00A54DA0">
        <w:rPr>
          <w:lang w:eastAsia="ko-KR"/>
        </w:rPr>
        <w:t>- create a product (network slice) order,</w:t>
      </w:r>
    </w:p>
    <w:p w14:paraId="3B47978D" w14:textId="77777777" w:rsidR="006663AD" w:rsidRPr="00A54DA0" w:rsidRDefault="006663AD" w:rsidP="006663AD">
      <w:pPr>
        <w:pStyle w:val="B4"/>
        <w:rPr>
          <w:lang w:eastAsia="ko-KR"/>
        </w:rPr>
      </w:pPr>
      <w:r w:rsidRPr="00A54DA0">
        <w:rPr>
          <w:lang w:eastAsia="ko-KR"/>
        </w:rPr>
        <w:t>- retrieve information concerning a product (network slice) order,</w:t>
      </w:r>
    </w:p>
    <w:p w14:paraId="448DC880" w14:textId="77777777" w:rsidR="006663AD" w:rsidRPr="00A54DA0" w:rsidRDefault="006663AD" w:rsidP="006663AD">
      <w:pPr>
        <w:pStyle w:val="B4"/>
        <w:rPr>
          <w:lang w:eastAsia="ko-KR"/>
        </w:rPr>
      </w:pPr>
      <w:r w:rsidRPr="00A54DA0">
        <w:rPr>
          <w:lang w:eastAsia="ko-KR"/>
        </w:rPr>
        <w:t>- update a product (network slice) order,</w:t>
      </w:r>
    </w:p>
    <w:p w14:paraId="0E51ACE5" w14:textId="77777777" w:rsidR="006663AD" w:rsidRPr="00A54DA0" w:rsidRDefault="006663AD" w:rsidP="006663AD">
      <w:pPr>
        <w:pStyle w:val="B4"/>
        <w:rPr>
          <w:lang w:eastAsia="ko-KR"/>
        </w:rPr>
      </w:pPr>
      <w:r w:rsidRPr="00A54DA0">
        <w:rPr>
          <w:lang w:eastAsia="ko-KR"/>
        </w:rPr>
        <w:t>- delete a product (network slice) order;</w:t>
      </w:r>
    </w:p>
    <w:p w14:paraId="6E629139" w14:textId="77777777" w:rsidR="006663AD" w:rsidRPr="00A54DA0" w:rsidRDefault="006663AD" w:rsidP="006663AD">
      <w:pPr>
        <w:pStyle w:val="B3"/>
        <w:rPr>
          <w:lang w:eastAsia="ko-KR"/>
        </w:rPr>
      </w:pPr>
      <w:r w:rsidRPr="00A54DA0">
        <w:rPr>
          <w:lang w:eastAsia="ko-KR"/>
        </w:rPr>
        <w:t>Candidate APIs for Interface Type-A include, but are not limited to, TMF API 622 (Product ordering).</w:t>
      </w:r>
    </w:p>
    <w:p w14:paraId="566A3536" w14:textId="77777777" w:rsidR="006663AD" w:rsidRPr="00A54DA0" w:rsidRDefault="006663AD" w:rsidP="006663AD">
      <w:pPr>
        <w:pStyle w:val="B3"/>
        <w:rPr>
          <w:lang w:eastAsia="ko-KR"/>
        </w:rPr>
      </w:pPr>
      <w:r w:rsidRPr="00A54DA0">
        <w:rPr>
          <w:lang w:eastAsia="ko-KR"/>
        </w:rPr>
        <w:t>Interface Type-A is not in the scope of 3GPP.</w:t>
      </w:r>
    </w:p>
    <w:p w14:paraId="43883C0C" w14:textId="77777777" w:rsidR="006663AD" w:rsidRPr="00A54DA0" w:rsidRDefault="006663AD" w:rsidP="006663AD">
      <w:pPr>
        <w:pStyle w:val="B2"/>
        <w:rPr>
          <w:lang w:eastAsia="ko-KR"/>
        </w:rPr>
      </w:pPr>
      <w:r w:rsidRPr="00A54DA0">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Pr="00A54DA0" w:rsidRDefault="006663AD" w:rsidP="006663AD">
      <w:pPr>
        <w:pStyle w:val="B3"/>
        <w:rPr>
          <w:lang w:eastAsia="ko-KR"/>
        </w:rPr>
      </w:pPr>
      <w:r w:rsidRPr="00A54DA0">
        <w:rPr>
          <w:lang w:eastAsia="ko-KR"/>
        </w:rPr>
        <w:t>- Interface Type-X to:</w:t>
      </w:r>
    </w:p>
    <w:p w14:paraId="7A847DBD" w14:textId="77777777" w:rsidR="006663AD" w:rsidRPr="00A54DA0" w:rsidRDefault="006663AD" w:rsidP="006663AD">
      <w:pPr>
        <w:pStyle w:val="B4"/>
        <w:rPr>
          <w:lang w:eastAsia="ko-KR"/>
        </w:rPr>
      </w:pPr>
      <w:r w:rsidRPr="00A54DA0">
        <w:rPr>
          <w:lang w:eastAsia="ko-KR"/>
        </w:rPr>
        <w:t>- create a product order,</w:t>
      </w:r>
    </w:p>
    <w:p w14:paraId="47D8B9D7" w14:textId="77777777" w:rsidR="006663AD" w:rsidRPr="00A54DA0" w:rsidRDefault="006663AD" w:rsidP="006663AD">
      <w:pPr>
        <w:pStyle w:val="B4"/>
        <w:rPr>
          <w:lang w:eastAsia="ko-KR"/>
        </w:rPr>
      </w:pPr>
      <w:r w:rsidRPr="00A54DA0">
        <w:rPr>
          <w:lang w:eastAsia="ko-KR"/>
        </w:rPr>
        <w:t>- retrieve information concerning a product order,</w:t>
      </w:r>
    </w:p>
    <w:p w14:paraId="605E4272" w14:textId="77777777" w:rsidR="006663AD" w:rsidRPr="00A54DA0" w:rsidRDefault="006663AD" w:rsidP="006663AD">
      <w:pPr>
        <w:pStyle w:val="B4"/>
        <w:rPr>
          <w:lang w:eastAsia="ko-KR"/>
        </w:rPr>
      </w:pPr>
      <w:r w:rsidRPr="00A54DA0">
        <w:rPr>
          <w:lang w:eastAsia="ko-KR"/>
        </w:rPr>
        <w:t>- update a product order,</w:t>
      </w:r>
    </w:p>
    <w:p w14:paraId="1B280B59" w14:textId="77777777" w:rsidR="006663AD" w:rsidRPr="00A54DA0" w:rsidRDefault="006663AD" w:rsidP="006663AD">
      <w:pPr>
        <w:pStyle w:val="B4"/>
        <w:rPr>
          <w:lang w:eastAsia="ko-KR"/>
        </w:rPr>
      </w:pPr>
      <w:r w:rsidRPr="00A54DA0">
        <w:rPr>
          <w:lang w:eastAsia="ko-KR"/>
        </w:rPr>
        <w:t>- delete a product order;</w:t>
      </w:r>
    </w:p>
    <w:p w14:paraId="6A481971" w14:textId="77777777" w:rsidR="006663AD" w:rsidRPr="00A54DA0" w:rsidRDefault="006663AD" w:rsidP="006663AD">
      <w:pPr>
        <w:pStyle w:val="B3"/>
        <w:rPr>
          <w:lang w:eastAsia="ko-KR"/>
        </w:rPr>
      </w:pPr>
      <w:r w:rsidRPr="00A54DA0">
        <w:rPr>
          <w:lang w:eastAsia="ko-KR"/>
        </w:rPr>
        <w:t>Candidate APIs for Interface Type-X include, but are not limited to, TMF API 622 (Product ordering).</w:t>
      </w:r>
    </w:p>
    <w:p w14:paraId="6B04E229" w14:textId="77777777" w:rsidR="006663AD" w:rsidRPr="00A54DA0" w:rsidRDefault="006663AD" w:rsidP="006663AD">
      <w:pPr>
        <w:pStyle w:val="B3"/>
        <w:rPr>
          <w:lang w:eastAsia="ko-KR"/>
        </w:rPr>
      </w:pPr>
      <w:r w:rsidRPr="00A54DA0">
        <w:rPr>
          <w:lang w:eastAsia="ko-KR"/>
        </w:rPr>
        <w:t>Interface Type-X is not in the scope of 3GPP.</w:t>
      </w:r>
    </w:p>
    <w:p w14:paraId="35651E21" w14:textId="77777777" w:rsidR="006663AD" w:rsidRPr="00A54DA0" w:rsidRDefault="006663AD" w:rsidP="006663AD">
      <w:pPr>
        <w:pStyle w:val="B2"/>
        <w:rPr>
          <w:lang w:eastAsia="ko-KR"/>
        </w:rPr>
      </w:pPr>
    </w:p>
    <w:p w14:paraId="0341ACBC" w14:textId="77777777" w:rsidR="006663AD" w:rsidRPr="00A54DA0" w:rsidRDefault="006663AD" w:rsidP="006663AD">
      <w:pPr>
        <w:pStyle w:val="B1"/>
        <w:rPr>
          <w:lang w:eastAsia="ko-KR"/>
        </w:rPr>
      </w:pPr>
      <w:r w:rsidRPr="00A54DA0">
        <w:rPr>
          <w:lang w:eastAsia="ko-KR"/>
        </w:rPr>
        <w:t>- Intra-organization interfaces (represented North-South), internal to the organizational entity playing the Network Slice Provider (NSP) role:</w:t>
      </w:r>
    </w:p>
    <w:p w14:paraId="098C6C7C" w14:textId="77777777" w:rsidR="006663AD" w:rsidRPr="00A54DA0" w:rsidRDefault="006663AD" w:rsidP="006663AD">
      <w:pPr>
        <w:pStyle w:val="B2"/>
        <w:rPr>
          <w:lang w:eastAsia="ko-KR"/>
        </w:rPr>
      </w:pPr>
      <w:r w:rsidRPr="00A54DA0">
        <w:rPr>
          <w:lang w:eastAsia="ko-KR"/>
        </w:rPr>
        <w:t>- Between its BSS and its OSS/SML</w:t>
      </w:r>
    </w:p>
    <w:p w14:paraId="6B2A8FC3" w14:textId="77777777" w:rsidR="006663AD" w:rsidRPr="00A54DA0" w:rsidRDefault="006663AD" w:rsidP="006663AD">
      <w:pPr>
        <w:pStyle w:val="B3"/>
        <w:rPr>
          <w:lang w:eastAsia="ko-KR"/>
        </w:rPr>
      </w:pPr>
      <w:r w:rsidRPr="00A54DA0">
        <w:rPr>
          <w:lang w:eastAsia="ko-KR"/>
        </w:rPr>
        <w:t>- Interface Type-1 to:</w:t>
      </w:r>
    </w:p>
    <w:p w14:paraId="5ADA1DF2" w14:textId="77777777" w:rsidR="006663AD" w:rsidRPr="00A54DA0" w:rsidRDefault="006663AD" w:rsidP="006663AD">
      <w:pPr>
        <w:pStyle w:val="B4"/>
        <w:rPr>
          <w:lang w:eastAsia="ko-KR"/>
        </w:rPr>
      </w:pPr>
      <w:r w:rsidRPr="00A54DA0">
        <w:rPr>
          <w:lang w:eastAsia="ko-KR"/>
        </w:rPr>
        <w:t>- create a service order,</w:t>
      </w:r>
    </w:p>
    <w:p w14:paraId="7CBBB00A" w14:textId="77777777" w:rsidR="006663AD" w:rsidRPr="00A54DA0" w:rsidRDefault="006663AD" w:rsidP="006663AD">
      <w:pPr>
        <w:pStyle w:val="B4"/>
        <w:rPr>
          <w:lang w:eastAsia="ko-KR"/>
        </w:rPr>
      </w:pPr>
      <w:r w:rsidRPr="00A54DA0">
        <w:rPr>
          <w:lang w:eastAsia="ko-KR"/>
        </w:rPr>
        <w:t>- retrieve information concerning a service order,</w:t>
      </w:r>
    </w:p>
    <w:p w14:paraId="475D7BC0" w14:textId="77777777" w:rsidR="006663AD" w:rsidRPr="00A54DA0" w:rsidRDefault="006663AD" w:rsidP="006663AD">
      <w:pPr>
        <w:pStyle w:val="B4"/>
        <w:rPr>
          <w:lang w:eastAsia="ko-KR"/>
        </w:rPr>
      </w:pPr>
      <w:r w:rsidRPr="00A54DA0">
        <w:rPr>
          <w:lang w:eastAsia="ko-KR"/>
        </w:rPr>
        <w:t>- update a service order,</w:t>
      </w:r>
    </w:p>
    <w:p w14:paraId="68614200" w14:textId="77777777" w:rsidR="006663AD" w:rsidRPr="00A54DA0" w:rsidRDefault="006663AD" w:rsidP="006663AD">
      <w:pPr>
        <w:pStyle w:val="B4"/>
        <w:rPr>
          <w:lang w:eastAsia="ko-KR"/>
        </w:rPr>
      </w:pPr>
      <w:r w:rsidRPr="00A54DA0">
        <w:rPr>
          <w:lang w:eastAsia="ko-KR"/>
        </w:rPr>
        <w:t>- delete a service order;</w:t>
      </w:r>
    </w:p>
    <w:p w14:paraId="762DDE40" w14:textId="77777777" w:rsidR="006663AD" w:rsidRPr="00A54DA0" w:rsidRDefault="006663AD" w:rsidP="006663AD">
      <w:pPr>
        <w:pStyle w:val="B3"/>
        <w:rPr>
          <w:lang w:eastAsia="ko-KR"/>
        </w:rPr>
      </w:pPr>
      <w:r w:rsidRPr="00A54DA0">
        <w:rPr>
          <w:lang w:eastAsia="ko-KR"/>
        </w:rPr>
        <w:t>Candidate APIs for Interface Type-1 include, but are not limited to, TMF API 641 (Service ordering).</w:t>
      </w:r>
    </w:p>
    <w:p w14:paraId="58B43ECD" w14:textId="77777777" w:rsidR="006663AD" w:rsidRPr="00A54DA0" w:rsidRDefault="006663AD" w:rsidP="006663AD">
      <w:pPr>
        <w:pStyle w:val="B3"/>
        <w:rPr>
          <w:lang w:eastAsia="ko-KR"/>
        </w:rPr>
      </w:pPr>
      <w:r w:rsidRPr="00A54DA0">
        <w:rPr>
          <w:lang w:eastAsia="ko-KR"/>
        </w:rPr>
        <w:t>Interface Type-1 is not in the scope of 3GPP.</w:t>
      </w:r>
    </w:p>
    <w:p w14:paraId="15DA1A90" w14:textId="77777777" w:rsidR="006663AD" w:rsidRPr="00A54DA0" w:rsidRDefault="006663AD" w:rsidP="006663AD">
      <w:pPr>
        <w:pStyle w:val="B2"/>
        <w:rPr>
          <w:lang w:eastAsia="ko-KR"/>
        </w:rPr>
      </w:pPr>
      <w:r w:rsidRPr="00A54DA0">
        <w:rPr>
          <w:lang w:eastAsia="ko-KR"/>
        </w:rPr>
        <w:t>- Between its OSS/SML and its OSS/NML</w:t>
      </w:r>
    </w:p>
    <w:p w14:paraId="6B39C2DA" w14:textId="77777777" w:rsidR="006663AD" w:rsidRPr="00A54DA0" w:rsidRDefault="006663AD" w:rsidP="006663AD">
      <w:pPr>
        <w:pStyle w:val="B3"/>
        <w:rPr>
          <w:lang w:eastAsia="ko-KR"/>
        </w:rPr>
      </w:pPr>
      <w:r w:rsidRPr="00A54DA0">
        <w:rPr>
          <w:lang w:eastAsia="ko-KR"/>
        </w:rPr>
        <w:t>- Interface Type-2 to:</w:t>
      </w:r>
    </w:p>
    <w:p w14:paraId="21F51C69" w14:textId="77777777" w:rsidR="006663AD" w:rsidRPr="00A54DA0" w:rsidRDefault="006663AD" w:rsidP="006663AD">
      <w:pPr>
        <w:pStyle w:val="B4"/>
        <w:rPr>
          <w:lang w:eastAsia="ko-KR"/>
        </w:rPr>
      </w:pPr>
      <w:r w:rsidRPr="00A54DA0">
        <w:rPr>
          <w:lang w:eastAsia="ko-KR"/>
        </w:rPr>
        <w:t>- create a network slice / network slice subnet,</w:t>
      </w:r>
    </w:p>
    <w:p w14:paraId="534F9B52" w14:textId="77777777" w:rsidR="006663AD" w:rsidRPr="00A54DA0" w:rsidRDefault="006663AD" w:rsidP="006663AD">
      <w:pPr>
        <w:pStyle w:val="B4"/>
        <w:rPr>
          <w:lang w:eastAsia="ko-KR"/>
        </w:rPr>
      </w:pPr>
      <w:r w:rsidRPr="00A54DA0">
        <w:rPr>
          <w:lang w:eastAsia="ko-KR"/>
        </w:rPr>
        <w:t>- retrieve information concerning a network slice / network slice subnet,</w:t>
      </w:r>
    </w:p>
    <w:p w14:paraId="300674F4" w14:textId="77777777" w:rsidR="006663AD" w:rsidRPr="00A54DA0" w:rsidRDefault="006663AD" w:rsidP="006663AD">
      <w:pPr>
        <w:pStyle w:val="B4"/>
        <w:rPr>
          <w:lang w:eastAsia="ko-KR"/>
        </w:rPr>
      </w:pPr>
      <w:r w:rsidRPr="00A54DA0">
        <w:rPr>
          <w:lang w:eastAsia="ko-KR"/>
        </w:rPr>
        <w:t>- update a network slice / network slice subnet,</w:t>
      </w:r>
    </w:p>
    <w:p w14:paraId="02C17828" w14:textId="77777777" w:rsidR="006663AD" w:rsidRPr="00A54DA0" w:rsidRDefault="006663AD" w:rsidP="006663AD">
      <w:pPr>
        <w:pStyle w:val="B4"/>
        <w:rPr>
          <w:lang w:eastAsia="ko-KR"/>
        </w:rPr>
      </w:pPr>
      <w:r w:rsidRPr="00A54DA0">
        <w:rPr>
          <w:lang w:eastAsia="ko-KR"/>
        </w:rPr>
        <w:t>- delete a network slice / network slice subnet,</w:t>
      </w:r>
    </w:p>
    <w:p w14:paraId="532B3CE5" w14:textId="4233F152" w:rsidR="006663AD" w:rsidRPr="00A54DA0" w:rsidRDefault="006663AD" w:rsidP="006663AD">
      <w:pPr>
        <w:pStyle w:val="B4"/>
        <w:rPr>
          <w:lang w:eastAsia="ko-KR"/>
        </w:rPr>
      </w:pPr>
      <w:r w:rsidRPr="00A54DA0">
        <w:rPr>
          <w:lang w:eastAsia="ko-KR"/>
        </w:rPr>
        <w:t>- collect PM and FM dat</w:t>
      </w:r>
      <w:r w:rsidR="007B3EB0" w:rsidRPr="00A54DA0">
        <w:rPr>
          <w:lang w:eastAsia="ko-KR"/>
        </w:rPr>
        <w:t>a</w:t>
      </w:r>
      <w:r w:rsidRPr="00A54DA0">
        <w:rPr>
          <w:lang w:eastAsia="ko-KR"/>
        </w:rPr>
        <w:t xml:space="preserve"> concerning a network slice / network slice subnet;</w:t>
      </w:r>
    </w:p>
    <w:p w14:paraId="3CCBF709" w14:textId="53722080" w:rsidR="006663AD" w:rsidRPr="00A54DA0" w:rsidRDefault="006663AD" w:rsidP="006663AD">
      <w:pPr>
        <w:pStyle w:val="B3"/>
        <w:rPr>
          <w:lang w:eastAsia="ko-KR"/>
        </w:rPr>
      </w:pPr>
      <w:r w:rsidRPr="00A54DA0">
        <w:rPr>
          <w:lang w:eastAsia="ko-KR"/>
        </w:rPr>
        <w:t xml:space="preserve">Candidate APIs for Interface Type-2 include, </w:t>
      </w:r>
      <w:r w:rsidR="00A54DA0">
        <w:rPr>
          <w:lang w:eastAsia="ko-KR"/>
        </w:rPr>
        <w:t>TS</w:t>
      </w:r>
      <w:r w:rsidRPr="00A54DA0">
        <w:rPr>
          <w:lang w:eastAsia="ko-KR"/>
        </w:rPr>
        <w:t xml:space="preserve"> 28.531, TS 28.532, TS 28.545, TS 28.550.</w:t>
      </w:r>
    </w:p>
    <w:p w14:paraId="77D0D694" w14:textId="77777777" w:rsidR="006663AD" w:rsidRPr="00A54DA0" w:rsidRDefault="006663AD" w:rsidP="006663AD">
      <w:pPr>
        <w:pStyle w:val="B3"/>
        <w:rPr>
          <w:lang w:eastAsia="ko-KR"/>
        </w:rPr>
      </w:pPr>
      <w:r w:rsidRPr="00A54DA0">
        <w:rPr>
          <w:lang w:eastAsia="ko-KR"/>
        </w:rPr>
        <w:t>Interface Type-2 is in the scope of 3GPP/SA5.</w:t>
      </w:r>
    </w:p>
    <w:p w14:paraId="21C4E274" w14:textId="77777777" w:rsidR="006663AD" w:rsidRPr="00A54DA0" w:rsidRDefault="006663AD" w:rsidP="006663AD">
      <w:pPr>
        <w:rPr>
          <w:lang w:eastAsia="ko-KR"/>
        </w:rPr>
      </w:pPr>
    </w:p>
    <w:p w14:paraId="19304B31" w14:textId="35235721" w:rsidR="006663AD" w:rsidRPr="00A54DA0" w:rsidRDefault="006663AD" w:rsidP="006663AD">
      <w:pPr>
        <w:rPr>
          <w:lang w:eastAsia="ko-KR"/>
        </w:rPr>
      </w:pPr>
      <w:r w:rsidRPr="00A54DA0">
        <w:rPr>
          <w:lang w:eastAsia="ko-KR"/>
        </w:rPr>
        <w:t xml:space="preserve">The following clauses describe </w:t>
      </w:r>
      <w:r w:rsidR="003B4C66" w:rsidRPr="00A54DA0">
        <w:t>a non-exhaustive set of use cases</w:t>
      </w:r>
      <w:r w:rsidRPr="00A54DA0">
        <w:rPr>
          <w:lang w:eastAsia="ko-KR"/>
        </w:rPr>
        <w:t>.</w:t>
      </w:r>
    </w:p>
    <w:p w14:paraId="6CC1627A" w14:textId="77777777" w:rsidR="006663AD" w:rsidRPr="00A54DA0" w:rsidRDefault="006663AD" w:rsidP="006663AD">
      <w:pPr>
        <w:rPr>
          <w:lang w:eastAsia="ko-KR"/>
        </w:rPr>
      </w:pPr>
      <w:r w:rsidRPr="00A54DA0">
        <w:rPr>
          <w:lang w:eastAsia="ko-KR"/>
        </w:rPr>
        <w:t>In case of additional use cases, new types of interfaces may be needed.</w:t>
      </w:r>
    </w:p>
    <w:p w14:paraId="5E3EE461" w14:textId="71DDF6DC" w:rsidR="006663AD" w:rsidRPr="00A54DA0" w:rsidRDefault="006663AD" w:rsidP="006663AD">
      <w:pPr>
        <w:pStyle w:val="Heading4"/>
        <w:rPr>
          <w:lang w:eastAsia="ko-KR"/>
        </w:rPr>
      </w:pPr>
      <w:r w:rsidRPr="00A54DA0">
        <w:rPr>
          <w:lang w:eastAsia="ko-KR"/>
        </w:rPr>
        <w:t>4.1.</w:t>
      </w:r>
      <w:r w:rsidR="009E03AB" w:rsidRPr="00A54DA0">
        <w:rPr>
          <w:lang w:eastAsia="ko-KR"/>
        </w:rPr>
        <w:t>3</w:t>
      </w:r>
      <w:r w:rsidRPr="00A54DA0">
        <w:rPr>
          <w:lang w:eastAsia="ko-KR"/>
        </w:rPr>
        <w:t>.2</w:t>
      </w:r>
      <w:r w:rsidRPr="00A54DA0">
        <w:rPr>
          <w:lang w:eastAsia="ko-KR"/>
        </w:rPr>
        <w:tab/>
        <w:t>Use case No.1: simple case</w:t>
      </w:r>
    </w:p>
    <w:p w14:paraId="2DCC385A" w14:textId="77777777" w:rsidR="006663AD" w:rsidRPr="00A54DA0" w:rsidRDefault="006663AD" w:rsidP="006663AD">
      <w:pPr>
        <w:rPr>
          <w:lang w:eastAsia="ko-KR"/>
        </w:rPr>
      </w:pPr>
      <w:r w:rsidRPr="00A54DA0">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Pr="00A54DA0" w:rsidRDefault="006663AD" w:rsidP="006663AD">
      <w:pPr>
        <w:rPr>
          <w:lang w:eastAsia="ko-KR"/>
        </w:rPr>
      </w:pPr>
      <w:r w:rsidRPr="00A54DA0">
        <w:rPr>
          <w:lang w:eastAsia="ko-KR"/>
        </w:rPr>
        <w:t>As Company-A can satisfy Company-V’s requirements by itself, it doesn’t have to count on partners.</w:t>
      </w:r>
    </w:p>
    <w:p w14:paraId="5E6E97B7" w14:textId="77777777" w:rsidR="006663AD" w:rsidRPr="00A54DA0" w:rsidRDefault="006663AD" w:rsidP="006663AD">
      <w:pPr>
        <w:rPr>
          <w:lang w:eastAsia="ko-KR"/>
        </w:rPr>
      </w:pPr>
      <w:r w:rsidRPr="00A54DA0">
        <w:rPr>
          <w:lang w:eastAsia="ko-KR"/>
        </w:rPr>
        <w:t>In this use case, Interface Type-A, Type-1 and Type-2 are involved.</w:t>
      </w:r>
    </w:p>
    <w:p w14:paraId="53BF4270" w14:textId="77777777" w:rsidR="006663AD" w:rsidRPr="00A54DA0" w:rsidRDefault="006663AD" w:rsidP="00A54DA0">
      <w:pPr>
        <w:pStyle w:val="TH"/>
        <w:rPr>
          <w:lang w:eastAsia="ko-KR"/>
        </w:rPr>
      </w:pPr>
      <w:bookmarkStart w:id="42" w:name="MCCQCTEMPBM_00000060"/>
      <w:r w:rsidRPr="00A54DA0">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bookmarkEnd w:id="42"/>
    </w:p>
    <w:p w14:paraId="61FD82B6" w14:textId="77777777" w:rsidR="003B4C66" w:rsidRPr="00A54DA0" w:rsidRDefault="003B4C66" w:rsidP="00711CDF">
      <w:pPr>
        <w:pStyle w:val="TF"/>
        <w:rPr>
          <w:lang w:eastAsia="ko-KR"/>
        </w:rPr>
      </w:pPr>
      <w:r w:rsidRPr="00A54DA0">
        <w:rPr>
          <w:lang w:eastAsia="ko-KR"/>
        </w:rPr>
        <w:t>Figure 4.1.3.2.1 Use case No.1: simple case</w:t>
      </w:r>
    </w:p>
    <w:p w14:paraId="4B496BE6" w14:textId="28793EE6" w:rsidR="006663AD" w:rsidRPr="00A54DA0" w:rsidRDefault="006663AD" w:rsidP="006663AD">
      <w:pPr>
        <w:pStyle w:val="Heading4"/>
        <w:rPr>
          <w:lang w:eastAsia="ko-KR"/>
        </w:rPr>
      </w:pPr>
      <w:r w:rsidRPr="00A54DA0">
        <w:rPr>
          <w:lang w:eastAsia="ko-KR"/>
        </w:rPr>
        <w:t>4.1.</w:t>
      </w:r>
      <w:r w:rsidR="000D4572" w:rsidRPr="00A54DA0">
        <w:rPr>
          <w:lang w:eastAsia="ko-KR"/>
        </w:rPr>
        <w:t>3</w:t>
      </w:r>
      <w:r w:rsidRPr="00A54DA0">
        <w:rPr>
          <w:lang w:eastAsia="ko-KR"/>
        </w:rPr>
        <w:t>.3</w:t>
      </w:r>
      <w:r w:rsidRPr="00A54DA0">
        <w:rPr>
          <w:lang w:eastAsia="ko-KR"/>
        </w:rPr>
        <w:tab/>
        <w:t>Use case No.2: partners involved</w:t>
      </w:r>
    </w:p>
    <w:p w14:paraId="5ABD399C" w14:textId="77777777" w:rsidR="006663AD" w:rsidRPr="00A54DA0" w:rsidRDefault="006663AD" w:rsidP="006663AD">
      <w:pPr>
        <w:rPr>
          <w:lang w:eastAsia="ko-KR"/>
        </w:rPr>
      </w:pPr>
      <w:r w:rsidRPr="00A54DA0">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Pr="00A54DA0" w:rsidRDefault="006663AD" w:rsidP="006663AD">
      <w:pPr>
        <w:rPr>
          <w:lang w:eastAsia="ko-KR"/>
        </w:rPr>
      </w:pPr>
      <w:r w:rsidRPr="00A54DA0">
        <w:rPr>
          <w:lang w:eastAsia="ko-KR"/>
        </w:rPr>
        <w:t>As Company-A can’t satisfy Company-V’s requirements by itself, it has to count on partners (Company-X and Company-Y), e.g. to provide RAN coverage in their respective countries.</w:t>
      </w:r>
    </w:p>
    <w:p w14:paraId="5149FDBA" w14:textId="77777777" w:rsidR="006663AD" w:rsidRPr="00A54DA0" w:rsidRDefault="006663AD" w:rsidP="006663AD">
      <w:pPr>
        <w:rPr>
          <w:lang w:eastAsia="ko-KR"/>
        </w:rPr>
      </w:pPr>
      <w:r w:rsidRPr="00A54DA0">
        <w:rPr>
          <w:lang w:eastAsia="ko-KR"/>
        </w:rPr>
        <w:t>In this use case, Interface Type-A, Type-1, Type-2 and Type-X are involved.</w:t>
      </w:r>
    </w:p>
    <w:p w14:paraId="1E979E84" w14:textId="77777777" w:rsidR="006663AD" w:rsidRPr="00A54DA0" w:rsidRDefault="006663AD" w:rsidP="006663AD">
      <w:pPr>
        <w:jc w:val="center"/>
        <w:rPr>
          <w:lang w:eastAsia="ko-KR"/>
        </w:rPr>
      </w:pPr>
    </w:p>
    <w:p w14:paraId="39A8EE8B" w14:textId="2376B5FA" w:rsidR="006663AD" w:rsidRPr="00A54DA0" w:rsidRDefault="006663AD" w:rsidP="00A54DA0">
      <w:pPr>
        <w:pStyle w:val="TH"/>
        <w:rPr>
          <w:lang w:eastAsia="ko-KR"/>
        </w:rPr>
      </w:pPr>
      <w:bookmarkStart w:id="43" w:name="MCCQCTEMPBM_00000061"/>
      <w:r w:rsidRPr="00A54DA0">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bookmarkEnd w:id="43"/>
    </w:p>
    <w:p w14:paraId="1C2FFE08" w14:textId="6BAD5387" w:rsidR="003B4C66" w:rsidRPr="00A54DA0" w:rsidRDefault="003B4C66" w:rsidP="003B4C66">
      <w:pPr>
        <w:pStyle w:val="TF"/>
        <w:rPr>
          <w:lang w:eastAsia="ko-KR"/>
        </w:rPr>
      </w:pPr>
      <w:r w:rsidRPr="00A54DA0">
        <w:rPr>
          <w:lang w:eastAsia="ko-KR"/>
        </w:rPr>
        <w:t>Figure 4.1.3.3.1 Use case No.2: partners involved</w:t>
      </w:r>
    </w:p>
    <w:p w14:paraId="6BED0354" w14:textId="27D25179" w:rsidR="00CC4394" w:rsidRPr="00A54DA0" w:rsidRDefault="00CC4394" w:rsidP="00CC4394">
      <w:pPr>
        <w:pStyle w:val="Heading3"/>
        <w:rPr>
          <w:lang w:eastAsia="ko-KR"/>
        </w:rPr>
      </w:pPr>
      <w:bookmarkStart w:id="44" w:name="_Toc81671600"/>
      <w:bookmarkStart w:id="45" w:name="_Toc136591333"/>
      <w:r w:rsidRPr="00A54DA0">
        <w:rPr>
          <w:lang w:eastAsia="ko-KR"/>
        </w:rPr>
        <w:t>4.1.</w:t>
      </w:r>
      <w:r w:rsidR="0095470C" w:rsidRPr="00A54DA0">
        <w:rPr>
          <w:lang w:eastAsia="ko-KR"/>
        </w:rPr>
        <w:t>4</w:t>
      </w:r>
      <w:r w:rsidRPr="00A54DA0">
        <w:rPr>
          <w:lang w:eastAsia="ko-KR"/>
        </w:rPr>
        <w:tab/>
      </w:r>
      <w:bookmarkEnd w:id="44"/>
      <w:r w:rsidR="00494D66" w:rsidRPr="00A54DA0">
        <w:rPr>
          <w:lang w:eastAsia="ko-KR"/>
        </w:rPr>
        <w:t>Procedures related to consumption of exposed network management capabilities</w:t>
      </w:r>
      <w:bookmarkEnd w:id="45"/>
    </w:p>
    <w:p w14:paraId="7EA5B01D" w14:textId="585E1E72" w:rsidR="00CC4394" w:rsidRPr="00A54DA0" w:rsidRDefault="00CC4394" w:rsidP="00CC4394">
      <w:pPr>
        <w:pStyle w:val="Heading4"/>
      </w:pPr>
      <w:r w:rsidRPr="00A54DA0">
        <w:t>4.1.</w:t>
      </w:r>
      <w:r w:rsidR="0095470C" w:rsidRPr="00A54DA0">
        <w:t>4</w:t>
      </w:r>
      <w:r w:rsidRPr="00A54DA0">
        <w:t>.1</w:t>
      </w:r>
      <w:r w:rsidRPr="00A54DA0">
        <w:tab/>
        <w:t>Introduction</w:t>
      </w:r>
    </w:p>
    <w:p w14:paraId="43A254BC" w14:textId="4313B4D2" w:rsidR="000D65B9" w:rsidRPr="00A54DA0" w:rsidRDefault="000D65B9" w:rsidP="000D65B9">
      <w:pPr>
        <w:rPr>
          <w:lang w:eastAsia="ko-KR"/>
        </w:rPr>
      </w:pPr>
      <w:r w:rsidRPr="00A54DA0">
        <w:rPr>
          <w:lang w:eastAsia="ko-KR"/>
        </w:rPr>
        <w:t>When an NSP receives an order from an NSC for a network slice enabled product, the order is decomposed by the NSP’s BSS. Depending on whether the NSP employs services from 3</w:t>
      </w:r>
      <w:r w:rsidRPr="00A54DA0">
        <w:rPr>
          <w:vertAlign w:val="superscript"/>
          <w:lang w:eastAsia="ko-KR"/>
        </w:rPr>
        <w:t>rd</w:t>
      </w:r>
      <w:r w:rsidRPr="00A54DA0">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Pr="00A54DA0" w:rsidRDefault="000D65B9" w:rsidP="000D65B9">
      <w:pPr>
        <w:pStyle w:val="List"/>
        <w:rPr>
          <w:noProof/>
        </w:rPr>
      </w:pPr>
      <w:r w:rsidRPr="00A54DA0">
        <w:rPr>
          <w:noProof/>
        </w:rPr>
        <w:t>- Procedure invoking internal service order after receiving product order from NSC</w:t>
      </w:r>
    </w:p>
    <w:p w14:paraId="2E88F00F" w14:textId="77777777" w:rsidR="000D65B9" w:rsidRPr="00A54DA0" w:rsidRDefault="000D65B9" w:rsidP="000D65B9">
      <w:pPr>
        <w:pStyle w:val="List"/>
        <w:rPr>
          <w:noProof/>
        </w:rPr>
      </w:pPr>
      <w:r w:rsidRPr="00A54DA0">
        <w:rPr>
          <w:noProof/>
        </w:rPr>
        <w:t>- Procedure invoking external product order after receiving product order from NSC</w:t>
      </w:r>
    </w:p>
    <w:p w14:paraId="566E4B63" w14:textId="77777777" w:rsidR="000D65B9" w:rsidRPr="00A54DA0" w:rsidRDefault="000D65B9" w:rsidP="000D65B9">
      <w:pPr>
        <w:pStyle w:val="List"/>
        <w:rPr>
          <w:noProof/>
        </w:rPr>
      </w:pPr>
      <w:r w:rsidRPr="00A54DA0">
        <w:rPr>
          <w:noProof/>
        </w:rPr>
        <w:t>- Procedure invoking external service order after receiving product order from NSC</w:t>
      </w:r>
    </w:p>
    <w:p w14:paraId="604EE9EF" w14:textId="77777777" w:rsidR="000D65B9" w:rsidRPr="00A54DA0" w:rsidRDefault="000D65B9" w:rsidP="000D65B9">
      <w:pPr>
        <w:pStyle w:val="List"/>
        <w:rPr>
          <w:noProof/>
        </w:rPr>
      </w:pPr>
      <w:r w:rsidRPr="00A54DA0">
        <w:rPr>
          <w:noProof/>
        </w:rPr>
        <w:t>- Procedure for create product</w:t>
      </w:r>
    </w:p>
    <w:p w14:paraId="4E714EEA" w14:textId="77777777" w:rsidR="000D65B9" w:rsidRPr="00A54DA0" w:rsidRDefault="000D65B9" w:rsidP="000D65B9">
      <w:pPr>
        <w:pStyle w:val="List"/>
        <w:rPr>
          <w:noProof/>
        </w:rPr>
      </w:pPr>
      <w:r w:rsidRPr="00A54DA0">
        <w:rPr>
          <w:noProof/>
        </w:rPr>
        <w:t>- Procedure for consumption of exposed MnS after service order is completed</w:t>
      </w:r>
    </w:p>
    <w:p w14:paraId="2A166CEE" w14:textId="3130162C" w:rsidR="00CC4394" w:rsidRPr="00A54DA0" w:rsidRDefault="00CC4394" w:rsidP="00CC4394">
      <w:pPr>
        <w:pStyle w:val="Heading4"/>
        <w:rPr>
          <w:noProof/>
        </w:rPr>
      </w:pPr>
      <w:r w:rsidRPr="00A54DA0">
        <w:t>4.1.</w:t>
      </w:r>
      <w:r w:rsidR="0095470C" w:rsidRPr="00A54DA0">
        <w:t>4</w:t>
      </w:r>
      <w:r w:rsidRPr="00A54DA0">
        <w:t>.2</w:t>
      </w:r>
      <w:r w:rsidRPr="00A54DA0">
        <w:tab/>
      </w:r>
      <w:r w:rsidRPr="00A54DA0">
        <w:rPr>
          <w:noProof/>
        </w:rPr>
        <w:t>Procedure invoking internal service order after receiving product order from NSC</w:t>
      </w:r>
    </w:p>
    <w:p w14:paraId="70F3D144" w14:textId="349FFA50" w:rsidR="00494D66" w:rsidRPr="00A54DA0" w:rsidRDefault="00494D66" w:rsidP="00494D66">
      <w:pPr>
        <w:rPr>
          <w:iCs/>
        </w:rPr>
      </w:pPr>
      <w:r w:rsidRPr="00A54DA0">
        <w:rPr>
          <w:iCs/>
        </w:rPr>
        <w:t>The procedure for invoking a service order internal to the NSP after receiving a product order from an NSC is shown in</w:t>
      </w:r>
      <w:r w:rsidR="00614F76" w:rsidRPr="00A54DA0">
        <w:rPr>
          <w:iCs/>
        </w:rPr>
        <w:t xml:space="preserve"> Figure</w:t>
      </w:r>
      <w:r w:rsidRPr="00A54DA0">
        <w:rPr>
          <w:iCs/>
        </w:rPr>
        <w:t xml:space="preserve"> 4.1.4.2.1. The interface through which the NSC can order a product from the NSP is on BSS level. The steps as shown in Figure 4.1.4.2.1 are described in the subsequent paragraphs. </w:t>
      </w:r>
    </w:p>
    <w:p w14:paraId="1CCF6B7B" w14:textId="77777777" w:rsidR="00494D66" w:rsidRPr="00A54DA0" w:rsidRDefault="00494D66" w:rsidP="00494D66"/>
    <w:p w14:paraId="395D9E6F" w14:textId="4B62796D" w:rsidR="00CC4394" w:rsidRPr="00A54DA0" w:rsidRDefault="00C962CC" w:rsidP="00A54DA0">
      <w:pPr>
        <w:pStyle w:val="TH"/>
        <w:rPr>
          <w:noProof/>
        </w:rPr>
      </w:pPr>
      <w:bookmarkStart w:id="46" w:name="MCCQCTEMPBM_00000062"/>
      <w:r w:rsidRPr="00A54DA0">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03575" cy="2748605"/>
                    </a:xfrm>
                    <a:prstGeom prst="rect">
                      <a:avLst/>
                    </a:prstGeom>
                  </pic:spPr>
                </pic:pic>
              </a:graphicData>
            </a:graphic>
          </wp:inline>
        </w:drawing>
      </w:r>
      <w:bookmarkEnd w:id="46"/>
    </w:p>
    <w:p w14:paraId="5793D619" w14:textId="51FA2ED0" w:rsidR="00CC4394" w:rsidRPr="00A54DA0" w:rsidRDefault="00CC4394" w:rsidP="00CC4394">
      <w:pPr>
        <w:pStyle w:val="TF"/>
        <w:rPr>
          <w:noProof/>
        </w:rPr>
      </w:pPr>
      <w:r w:rsidRPr="00A54DA0">
        <w:rPr>
          <w:noProof/>
        </w:rPr>
        <w:t>Figure 4.1.</w:t>
      </w:r>
      <w:r w:rsidR="00126EC6" w:rsidRPr="00A54DA0">
        <w:rPr>
          <w:noProof/>
        </w:rPr>
        <w:t>4</w:t>
      </w:r>
      <w:r w:rsidRPr="00A54DA0">
        <w:rPr>
          <w:noProof/>
        </w:rPr>
        <w:t>.2.1 Procedure invoking internal service order after receiving product order from NSC</w:t>
      </w:r>
    </w:p>
    <w:p w14:paraId="1B4F6F85" w14:textId="76B4A2E0" w:rsidR="00FC104F" w:rsidRPr="00A54DA0" w:rsidRDefault="00FC104F" w:rsidP="00FC104F">
      <w:r w:rsidRPr="00A54DA0">
        <w:t>1) The NSP receives a product order from the NSC through the interface to BSS. The interface</w:t>
      </w:r>
      <w:r w:rsidR="00C91CB2" w:rsidRPr="00A54DA0">
        <w:t xml:space="preserve"> between the NSC and BSS of the NSP is used</w:t>
      </w:r>
      <w:r w:rsidRPr="00A54DA0">
        <w:t>.</w:t>
      </w:r>
    </w:p>
    <w:p w14:paraId="5175F697" w14:textId="7BFCC112" w:rsidR="00FC104F" w:rsidRPr="00A54DA0" w:rsidRDefault="00FC104F" w:rsidP="00FC104F">
      <w:r w:rsidRPr="00A54DA0">
        <w:t>2) The BSS processes the product order and when applicable converts it to appropriate service order(s) for the OSS Service Management Layer. This is internal to BSS and there are no interface requirements.</w:t>
      </w:r>
    </w:p>
    <w:p w14:paraId="3581DE51" w14:textId="5034F334" w:rsidR="00FC104F" w:rsidRPr="00A54DA0" w:rsidRDefault="00FC104F" w:rsidP="00FC104F">
      <w:pPr>
        <w:rPr>
          <w:color w:val="000000" w:themeColor="text1"/>
        </w:rPr>
      </w:pPr>
      <w:r w:rsidRPr="00A54DA0">
        <w:t>3) The OSS Service Management Layer receives a service order from the BSS. The interface</w:t>
      </w:r>
      <w:r w:rsidR="009A1158" w:rsidRPr="00A54DA0">
        <w:t xml:space="preserve"> between the BSS of the NSP and the OSS_SML of the NSP is</w:t>
      </w:r>
      <w:r w:rsidRPr="00A54DA0">
        <w:t xml:space="preserve"> used</w:t>
      </w:r>
      <w:r w:rsidR="003D5E4B" w:rsidRPr="00A54DA0">
        <w:rPr>
          <w:color w:val="000000" w:themeColor="text1"/>
        </w:rPr>
        <w:t>.</w:t>
      </w:r>
      <w:r w:rsidRPr="00A54DA0">
        <w:rPr>
          <w:color w:val="000000" w:themeColor="text1"/>
        </w:rPr>
        <w:t xml:space="preserve"> </w:t>
      </w:r>
    </w:p>
    <w:p w14:paraId="523A8CA3" w14:textId="62083EF0" w:rsidR="00FC104F" w:rsidRPr="00A54DA0" w:rsidRDefault="00FC104F" w:rsidP="00FC104F">
      <w:pPr>
        <w:rPr>
          <w:color w:val="000000" w:themeColor="text1"/>
        </w:rPr>
      </w:pPr>
      <w:r w:rsidRPr="00A54DA0">
        <w:rPr>
          <w:color w:val="000000" w:themeColor="text1"/>
        </w:rPr>
        <w:t xml:space="preserve">4) </w:t>
      </w:r>
      <w:r w:rsidR="007A6DE5" w:rsidRPr="00A54DA0">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Pr="00A54DA0" w:rsidRDefault="00FC104F" w:rsidP="00FC104F">
      <w:pPr>
        <w:rPr>
          <w:color w:val="000000" w:themeColor="text1"/>
        </w:rPr>
      </w:pPr>
      <w:r w:rsidRPr="00A54DA0">
        <w:rPr>
          <w:color w:val="000000" w:themeColor="text1"/>
        </w:rPr>
        <w:t xml:space="preserve">5) </w:t>
      </w:r>
      <w:r w:rsidR="007A6DE5" w:rsidRPr="00A54DA0">
        <w:rPr>
          <w:color w:val="000000" w:themeColor="text1"/>
        </w:rPr>
        <w:t>The OSS Network Management Layer receives a request from the OSS Service Management Layer. An interface between the OSS Service Management Layer and OSS Network Management Layer may be used.</w:t>
      </w:r>
    </w:p>
    <w:p w14:paraId="72A5E3C6" w14:textId="11C8F3F8" w:rsidR="00FC104F" w:rsidRPr="00A54DA0" w:rsidRDefault="00FC104F" w:rsidP="00FC104F">
      <w:pPr>
        <w:rPr>
          <w:color w:val="000000" w:themeColor="text1"/>
        </w:rPr>
      </w:pPr>
      <w:r w:rsidRPr="00A54DA0">
        <w:rPr>
          <w:color w:val="000000" w:themeColor="text1"/>
        </w:rPr>
        <w:t xml:space="preserve">6) </w:t>
      </w:r>
      <w:r w:rsidR="007A6DE5" w:rsidRPr="00A54DA0">
        <w:rPr>
          <w:color w:val="000000" w:themeColor="text1"/>
        </w:rPr>
        <w:t>The OSS Network Management Layer processes the request and when applicable converts it to appropriate request(s) for the network. An interface between the OSS Network Management Layer and Network Layer (not shown) may be used.</w:t>
      </w:r>
    </w:p>
    <w:p w14:paraId="61D05787" w14:textId="6BF6F14E" w:rsidR="00614F76" w:rsidRPr="00A54DA0" w:rsidRDefault="00614F76" w:rsidP="00614F76">
      <w:pPr>
        <w:rPr>
          <w:color w:val="000000" w:themeColor="text1"/>
        </w:rPr>
      </w:pPr>
      <w:r w:rsidRPr="00A54DA0">
        <w:rPr>
          <w:color w:val="000000" w:themeColor="text1"/>
        </w:rPr>
        <w:t>7) The OSS Network Management Layer notifies the OSS Service Management Layer that the resource order(s) have been completed. An interface between the OSS Service Management Layer and the Network Layer may be used.</w:t>
      </w:r>
    </w:p>
    <w:p w14:paraId="515F1210" w14:textId="4730E4E4" w:rsidR="007F55F3" w:rsidRPr="00A54DA0" w:rsidRDefault="00FC104F" w:rsidP="00FC104F">
      <w:pPr>
        <w:rPr>
          <w:color w:val="000000" w:themeColor="text1"/>
        </w:rPr>
      </w:pPr>
      <w:r w:rsidRPr="00A54DA0">
        <w:rPr>
          <w:color w:val="000000" w:themeColor="text1"/>
        </w:rPr>
        <w:t xml:space="preserve">8) </w:t>
      </w:r>
      <w:r w:rsidR="00C65C01" w:rsidRPr="00A54DA0">
        <w:rPr>
          <w:color w:val="000000" w:themeColor="text1"/>
        </w:rPr>
        <w:t>The OSS Service Management Layer notifies the BSS that the service order has been completed. The interface between the OSS Service Management Layer and the BSS is used.</w:t>
      </w:r>
    </w:p>
    <w:p w14:paraId="5FB9BB3E" w14:textId="571E558E" w:rsidR="00FC104F" w:rsidRPr="00A54DA0" w:rsidRDefault="00FC104F" w:rsidP="00FC104F">
      <w:r w:rsidRPr="00A54DA0">
        <w:t xml:space="preserve">9) </w:t>
      </w:r>
      <w:r w:rsidR="00FA0987" w:rsidRPr="00A54DA0">
        <w:t>The BSS notifies the NSC that the product order has been completed. The NSC may start using the services included in the product order. The interface between the NSC and the BSS is used.</w:t>
      </w:r>
    </w:p>
    <w:p w14:paraId="7BF78973" w14:textId="77777777" w:rsidR="00CC4394" w:rsidRPr="00A54DA0" w:rsidRDefault="00CC4394" w:rsidP="00CC4394">
      <w:pPr>
        <w:rPr>
          <w:lang w:eastAsia="ko-KR"/>
        </w:rPr>
      </w:pPr>
    </w:p>
    <w:p w14:paraId="626105C6" w14:textId="0AABBEF3" w:rsidR="00CC4394" w:rsidRPr="00A54DA0" w:rsidRDefault="00CC4394" w:rsidP="00CC4394">
      <w:pPr>
        <w:pStyle w:val="Heading4"/>
        <w:rPr>
          <w:noProof/>
        </w:rPr>
      </w:pPr>
      <w:r w:rsidRPr="00A54DA0">
        <w:t>4.1.</w:t>
      </w:r>
      <w:r w:rsidR="0095470C" w:rsidRPr="00A54DA0">
        <w:t>4</w:t>
      </w:r>
      <w:r w:rsidRPr="00A54DA0">
        <w:t>.3</w:t>
      </w:r>
      <w:r w:rsidRPr="00A54DA0">
        <w:tab/>
      </w:r>
      <w:r w:rsidRPr="00A54DA0">
        <w:rPr>
          <w:noProof/>
        </w:rPr>
        <w:t>Procedure invoking external product order after receiving product order from NSC</w:t>
      </w:r>
    </w:p>
    <w:p w14:paraId="2D3FAE0B" w14:textId="07C7FE33" w:rsidR="00844018" w:rsidRPr="00A54DA0" w:rsidRDefault="00844018" w:rsidP="00844018">
      <w:pPr>
        <w:rPr>
          <w:iCs/>
        </w:rPr>
      </w:pPr>
      <w:r w:rsidRPr="00A54DA0">
        <w:rPr>
          <w:iCs/>
        </w:rPr>
        <w:t>The procedure for invoking a product order external to the NSP after receiving a product order from an NSC is shown in</w:t>
      </w:r>
      <w:r w:rsidR="006E53A9" w:rsidRPr="00A54DA0">
        <w:rPr>
          <w:iCs/>
        </w:rPr>
        <w:t xml:space="preserve"> Figure</w:t>
      </w:r>
      <w:r w:rsidRPr="00A54DA0">
        <w:rPr>
          <w:iCs/>
        </w:rPr>
        <w:t xml:space="preserve"> 4.1.4.3.1. The interface through which the NSC can order a product from the NSP is on BSS level. The steps as shown in Figure 4.1.4.3.1 are described in the subsequent paragraphs. </w:t>
      </w:r>
    </w:p>
    <w:p w14:paraId="7FD16BD1" w14:textId="77777777" w:rsidR="00FA0987" w:rsidRPr="00A54DA0" w:rsidRDefault="00FA0987" w:rsidP="00844018">
      <w:pPr>
        <w:rPr>
          <w:iCs/>
        </w:rPr>
      </w:pPr>
    </w:p>
    <w:p w14:paraId="6599F9D2" w14:textId="6B6BFC7E" w:rsidR="00CC4394" w:rsidRPr="00A54DA0" w:rsidRDefault="001208B8" w:rsidP="00A54DA0">
      <w:pPr>
        <w:pStyle w:val="TH"/>
      </w:pPr>
      <w:bookmarkStart w:id="47" w:name="MCCQCTEMPBM_00000063"/>
      <w:r w:rsidRPr="00A54DA0">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3227070"/>
                    </a:xfrm>
                    <a:prstGeom prst="rect">
                      <a:avLst/>
                    </a:prstGeom>
                  </pic:spPr>
                </pic:pic>
              </a:graphicData>
            </a:graphic>
          </wp:inline>
        </w:drawing>
      </w:r>
      <w:bookmarkEnd w:id="47"/>
    </w:p>
    <w:p w14:paraId="5F11CF5E" w14:textId="00AC2889" w:rsidR="00CC4394" w:rsidRPr="00A54DA0" w:rsidRDefault="00CC4394" w:rsidP="00CC4394">
      <w:pPr>
        <w:pStyle w:val="TF"/>
        <w:rPr>
          <w:noProof/>
        </w:rPr>
      </w:pPr>
      <w:r w:rsidRPr="00A54DA0">
        <w:rPr>
          <w:noProof/>
        </w:rPr>
        <w:t>Figure 4.1.</w:t>
      </w:r>
      <w:r w:rsidR="0073369D" w:rsidRPr="00A54DA0">
        <w:rPr>
          <w:noProof/>
        </w:rPr>
        <w:t>4</w:t>
      </w:r>
      <w:r w:rsidRPr="00A54DA0">
        <w:rPr>
          <w:noProof/>
        </w:rPr>
        <w:t>.3.1 Procedure invoking external product order after receiving product order from NSC</w:t>
      </w:r>
    </w:p>
    <w:p w14:paraId="35BE70B6" w14:textId="56D2A76E" w:rsidR="00DA1063" w:rsidRPr="00A54DA0" w:rsidRDefault="00DA1063" w:rsidP="00DA1063">
      <w:r w:rsidRPr="00A54DA0">
        <w:t xml:space="preserve">1) </w:t>
      </w:r>
      <w:r w:rsidR="00FA0987" w:rsidRPr="00A54DA0">
        <w:t>The NSP receives a product order from the NSC through the interface to BSS. The interface between the NSC and BSS of the NSP is used.</w:t>
      </w:r>
    </w:p>
    <w:p w14:paraId="65F6D174" w14:textId="77777777" w:rsidR="00DA1063" w:rsidRPr="00A54DA0" w:rsidRDefault="00DA1063" w:rsidP="00DA1063">
      <w:r w:rsidRPr="00A54DA0">
        <w:t>2) The NSP BSS processes the product order and when applicable converts it to appropriate product order(s) towards a 3</w:t>
      </w:r>
      <w:r w:rsidRPr="00A54DA0">
        <w:rPr>
          <w:vertAlign w:val="superscript"/>
        </w:rPr>
        <w:t>rd</w:t>
      </w:r>
      <w:r w:rsidRPr="00A54DA0">
        <w:t xml:space="preserve"> party CSP BSS. This is internal to BSS and there are no interface requirements.</w:t>
      </w:r>
    </w:p>
    <w:p w14:paraId="48CE3917" w14:textId="1CF41021" w:rsidR="00DA1063" w:rsidRPr="00A54DA0" w:rsidRDefault="00DA1063" w:rsidP="00711CDF">
      <w:pPr>
        <w:pStyle w:val="NO"/>
      </w:pPr>
      <w:r w:rsidRPr="00A54DA0">
        <w:t>NOTE: When the BSS_NSP receives a product order</w:t>
      </w:r>
      <w:r w:rsidR="005309A7" w:rsidRPr="00A54DA0">
        <w:t>,</w:t>
      </w:r>
      <w:r w:rsidRPr="00A54DA0">
        <w:t xml:space="preserve"> the BSS_NSP splits the product order into service orders. A service order that can be fulfilled by the NSP will be processed by the NSP_OSS_SML (see also Figure 4.1.4.2.1) while a service order that cannot be fulfilled by NSP will be ordered from the CSP through a product order.</w:t>
      </w:r>
    </w:p>
    <w:p w14:paraId="4B5BF771" w14:textId="1C7D037B" w:rsidR="00DA1063" w:rsidRPr="00A54DA0" w:rsidRDefault="00DA1063" w:rsidP="00DA1063">
      <w:r w:rsidRPr="00A54DA0">
        <w:t xml:space="preserve">3) </w:t>
      </w:r>
      <w:r w:rsidR="00DD5022" w:rsidRPr="00A54DA0">
        <w:t>The CSP BSS receives a product order from the NSP BSS. The interface between the BSS of the CSP and the BSS of the NSP is used.</w:t>
      </w:r>
    </w:p>
    <w:p w14:paraId="22307C19" w14:textId="77777777" w:rsidR="00DA1063" w:rsidRPr="00A54DA0" w:rsidRDefault="00DA1063" w:rsidP="00DA1063">
      <w:r w:rsidRPr="00A54DA0">
        <w:t>4) The CSP BSS processes the product order and when applicable converts it to appropriate service order(s) for the CSP OSS. This is internal to the BSS and there are no interface requirements.</w:t>
      </w:r>
    </w:p>
    <w:p w14:paraId="1970899C" w14:textId="7A0C143A" w:rsidR="00E829C4" w:rsidRPr="00A54DA0" w:rsidRDefault="00E829C4" w:rsidP="00E829C4">
      <w:r w:rsidRPr="00A54DA0">
        <w:t>5) The CSP OSS receives a service order from the CSP BSS. The interface between the BSS and the OSS both belonging to the CSP is used.</w:t>
      </w:r>
    </w:p>
    <w:p w14:paraId="0DAC9DE8" w14:textId="3C70FC65" w:rsidR="00E829C4" w:rsidRPr="00A54DA0" w:rsidRDefault="00E829C4" w:rsidP="00E829C4">
      <w:r w:rsidRPr="00A54DA0">
        <w:t>6) The CSP OSS processes the service order until the service order is completed.</w:t>
      </w:r>
    </w:p>
    <w:p w14:paraId="2ECDE452" w14:textId="558F7AE4" w:rsidR="00436BEE" w:rsidRPr="00A54DA0" w:rsidRDefault="00436BEE" w:rsidP="00436BEE">
      <w:r w:rsidRPr="00A54DA0">
        <w:t xml:space="preserve">7) The CSP OSS notifies the CSP BSS that the service order has been completed. The interface between the OSS and the BSS both belonging to the CSP is used. </w:t>
      </w:r>
    </w:p>
    <w:p w14:paraId="05E9F6AB" w14:textId="7D40F489" w:rsidR="005309A7" w:rsidRPr="00A54DA0" w:rsidRDefault="005309A7" w:rsidP="005309A7">
      <w:r w:rsidRPr="00A54DA0">
        <w:t xml:space="preserve">8) The CSP BSS notifies the NSP BSS that the product order has been completed. The interface between the BSS of the CSP and the BSS of the NSP is used. </w:t>
      </w:r>
    </w:p>
    <w:p w14:paraId="448E50E3" w14:textId="77777777" w:rsidR="00DA1063" w:rsidRPr="00A54DA0" w:rsidRDefault="00DA1063" w:rsidP="00DA1063">
      <w:r w:rsidRPr="00A54DA0">
        <w:t xml:space="preserve">9) The BSS notifies the NSC that the product order has been completed. The NSC may start using the services included in the product order. </w:t>
      </w:r>
    </w:p>
    <w:p w14:paraId="2C155D8D" w14:textId="79CA62F2" w:rsidR="00CC4394" w:rsidRPr="00A54DA0" w:rsidRDefault="00CC4394" w:rsidP="00CC4394">
      <w:pPr>
        <w:pStyle w:val="Heading4"/>
      </w:pPr>
      <w:r w:rsidRPr="00A54DA0">
        <w:t>4.1.</w:t>
      </w:r>
      <w:r w:rsidR="00CC3352" w:rsidRPr="00A54DA0">
        <w:t>4</w:t>
      </w:r>
      <w:r w:rsidRPr="00A54DA0">
        <w:t>.4</w:t>
      </w:r>
      <w:r w:rsidRPr="00A54DA0">
        <w:tab/>
      </w:r>
      <w:r w:rsidRPr="00A54DA0">
        <w:rPr>
          <w:noProof/>
        </w:rPr>
        <w:t>Procedure invoking external service order after receiving product order from NSC</w:t>
      </w:r>
    </w:p>
    <w:p w14:paraId="61F8CEFA" w14:textId="722F2F62" w:rsidR="0063420F" w:rsidRPr="00A54DA0" w:rsidRDefault="0063420F" w:rsidP="0063420F">
      <w:pPr>
        <w:rPr>
          <w:iCs/>
        </w:rPr>
      </w:pPr>
      <w:r w:rsidRPr="00A54DA0">
        <w:rPr>
          <w:iCs/>
        </w:rPr>
        <w:t>The procedure for invoking a service order external to the NSP after receiving a product order from an NSC is shown in</w:t>
      </w:r>
      <w:r w:rsidR="005309A7" w:rsidRPr="00A54DA0">
        <w:rPr>
          <w:iCs/>
        </w:rPr>
        <w:t xml:space="preserve"> Figure</w:t>
      </w:r>
      <w:r w:rsidRPr="00A54DA0">
        <w:rPr>
          <w:iCs/>
        </w:rPr>
        <w:t xml:space="preserve"> 4.1.4.4.1. The interface through which the NSC can order a product from the NSP is on BSS level. The steps as shown in Figure 4.1.4.4.1 are described in the subsequent paragraphs. </w:t>
      </w:r>
    </w:p>
    <w:p w14:paraId="446C4A44" w14:textId="476B5210" w:rsidR="00CC4394" w:rsidRPr="00A54DA0" w:rsidRDefault="00CC4394" w:rsidP="00CC4394">
      <w:pPr>
        <w:jc w:val="center"/>
        <w:rPr>
          <w:noProof/>
        </w:rPr>
      </w:pPr>
    </w:p>
    <w:p w14:paraId="0969DB76" w14:textId="47C54C6E" w:rsidR="00CC4394" w:rsidRPr="00A54DA0" w:rsidRDefault="0063420F" w:rsidP="00A54DA0">
      <w:pPr>
        <w:pStyle w:val="TH"/>
        <w:rPr>
          <w:noProof/>
        </w:rPr>
      </w:pPr>
      <w:bookmarkStart w:id="48" w:name="MCCQCTEMPBM_00000064"/>
      <w:r w:rsidRPr="00A54DA0">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71775"/>
                    </a:xfrm>
                    <a:prstGeom prst="rect">
                      <a:avLst/>
                    </a:prstGeom>
                  </pic:spPr>
                </pic:pic>
              </a:graphicData>
            </a:graphic>
          </wp:inline>
        </w:drawing>
      </w:r>
      <w:bookmarkEnd w:id="48"/>
    </w:p>
    <w:p w14:paraId="3D14FFA8" w14:textId="36B4627F" w:rsidR="00CC4394" w:rsidRPr="00A54DA0" w:rsidRDefault="00CC4394" w:rsidP="00CC4394">
      <w:pPr>
        <w:pStyle w:val="TF"/>
        <w:rPr>
          <w:noProof/>
        </w:rPr>
      </w:pPr>
      <w:r w:rsidRPr="00A54DA0">
        <w:rPr>
          <w:noProof/>
        </w:rPr>
        <w:t>Figure 4.1.</w:t>
      </w:r>
      <w:r w:rsidR="0091132B" w:rsidRPr="00A54DA0">
        <w:rPr>
          <w:noProof/>
        </w:rPr>
        <w:t>4</w:t>
      </w:r>
      <w:r w:rsidRPr="00A54DA0">
        <w:rPr>
          <w:noProof/>
        </w:rPr>
        <w:t>.4.1 Procedure invoking external service order after receiving product order from NSC</w:t>
      </w:r>
    </w:p>
    <w:p w14:paraId="0CE9522C" w14:textId="56B03250" w:rsidR="00FA77AF" w:rsidRPr="00A54DA0" w:rsidRDefault="00FA77AF" w:rsidP="00FA77AF">
      <w:r w:rsidRPr="00A54DA0">
        <w:t>1) The NSP receives a product order from the NSC through the interface to BSS. The interface between the NSC and BSS of the NSP is used.</w:t>
      </w:r>
    </w:p>
    <w:p w14:paraId="0C34F738" w14:textId="77777777" w:rsidR="00466D96" w:rsidRPr="00A54DA0" w:rsidRDefault="00466D96" w:rsidP="00466D96">
      <w:r w:rsidRPr="00A54DA0">
        <w:t>2) The NSP BSS processes the product order and when applicable converts it to appropriate service order(s) for the OSS producer. This is internal to BSS producer and there are no interface requirements.</w:t>
      </w:r>
    </w:p>
    <w:p w14:paraId="26B1AA4B" w14:textId="1814BA41" w:rsidR="00D4653D" w:rsidRPr="00A54DA0" w:rsidRDefault="00D4653D" w:rsidP="00D4653D">
      <w:r w:rsidRPr="00A54DA0">
        <w:t>3) The NSP OSS receives a service order from the NSP BSS. The interface between the OSS and the BSS, both belonging to the same NSP, is used.</w:t>
      </w:r>
    </w:p>
    <w:p w14:paraId="0D97FACB" w14:textId="6E3A0D34" w:rsidR="00466D96" w:rsidRPr="00A54DA0" w:rsidRDefault="00466D96" w:rsidP="00466D96">
      <w:r w:rsidRPr="00A54DA0">
        <w:t xml:space="preserve">4) </w:t>
      </w:r>
      <w:r w:rsidR="00F878D7" w:rsidRPr="00A54DA0">
        <w:t>The OSS processes the service order and when applicable converts it to appropriate service order(s) for a 3</w:t>
      </w:r>
      <w:r w:rsidR="00F878D7" w:rsidRPr="00A54DA0">
        <w:rPr>
          <w:vertAlign w:val="superscript"/>
        </w:rPr>
        <w:t>rd</w:t>
      </w:r>
      <w:r w:rsidR="00F878D7" w:rsidRPr="00A54DA0">
        <w:t xml:space="preserve"> party CSP OSS. This is internal to the OSS producer and there are no interface requirements.</w:t>
      </w:r>
    </w:p>
    <w:p w14:paraId="1A7CEE61" w14:textId="44196992" w:rsidR="00466D96" w:rsidRPr="00A54DA0" w:rsidRDefault="00466D96" w:rsidP="00466D96">
      <w:r w:rsidRPr="00A54DA0">
        <w:t xml:space="preserve">5) </w:t>
      </w:r>
      <w:r w:rsidR="00F878D7" w:rsidRPr="00A54DA0">
        <w:t>The CSP OSS receives a service order from the NSP OSS producer. The interface between the OSS of the CSP and the OSS of the NSP is used.</w:t>
      </w:r>
    </w:p>
    <w:p w14:paraId="45D1AE4B" w14:textId="2CEF6E4C" w:rsidR="00466D96" w:rsidRPr="00A54DA0" w:rsidRDefault="00466D96" w:rsidP="00466D96">
      <w:r w:rsidRPr="00A54DA0">
        <w:t xml:space="preserve">6) </w:t>
      </w:r>
      <w:r w:rsidR="00D66EE3" w:rsidRPr="00A54DA0">
        <w:t>The CSP OSS processes the service order until the service order is completed. This is internal to the OSS producer and there are no interface requirements.</w:t>
      </w:r>
    </w:p>
    <w:p w14:paraId="18184FC9" w14:textId="27BB48EB" w:rsidR="00466D96" w:rsidRPr="00A54DA0" w:rsidRDefault="00466D96" w:rsidP="00466D96">
      <w:r w:rsidRPr="00A54DA0">
        <w:t xml:space="preserve">7) </w:t>
      </w:r>
      <w:r w:rsidR="00DC5807" w:rsidRPr="00A54DA0">
        <w:t>The CSP OSS notifies the CSP BSS that the service order has been completed. The interface between the OSS and the BSS, both belonging to the same CSP, is used.</w:t>
      </w:r>
    </w:p>
    <w:p w14:paraId="77B99201" w14:textId="73623E9D" w:rsidR="00466D96" w:rsidRPr="00A54DA0" w:rsidRDefault="00466D96" w:rsidP="00466D96">
      <w:r w:rsidRPr="00A54DA0">
        <w:t xml:space="preserve">8) </w:t>
      </w:r>
      <w:r w:rsidR="005C2551" w:rsidRPr="00A54DA0">
        <w:t>The CSP OSS notifies the NSP OSS producer (may occur at the same time as or before step 7) that the service order has been completed. The interface between the OSS of the CSP and the OSS of the NSP is used.</w:t>
      </w:r>
    </w:p>
    <w:p w14:paraId="25233537" w14:textId="77777777" w:rsidR="00466D96" w:rsidRPr="00A54DA0" w:rsidRDefault="00466D96" w:rsidP="00466D96">
      <w:r w:rsidRPr="00A54DA0">
        <w:t xml:space="preserve">9) The NSP BSS notifies the NSC that the product order has been completed. The NSC may start using the services included in the product order. </w:t>
      </w:r>
    </w:p>
    <w:p w14:paraId="33562513" w14:textId="1708D699" w:rsidR="00466D96" w:rsidRPr="00A54DA0" w:rsidRDefault="00466D96" w:rsidP="00CC4394">
      <w:pPr>
        <w:pStyle w:val="EditorsNote"/>
        <w:rPr>
          <w:noProof/>
        </w:rPr>
      </w:pPr>
    </w:p>
    <w:p w14:paraId="76548959" w14:textId="4F8FEAC0" w:rsidR="002649A0" w:rsidRPr="00A54DA0" w:rsidRDefault="002649A0" w:rsidP="00366574">
      <w:pPr>
        <w:pStyle w:val="Heading4"/>
      </w:pPr>
      <w:r w:rsidRPr="00A54DA0">
        <w:t>4.1.4.5</w:t>
      </w:r>
      <w:r w:rsidRPr="00A54DA0">
        <w:tab/>
        <w:t>Procedure for product onboarding</w:t>
      </w:r>
    </w:p>
    <w:p w14:paraId="793AFC6E" w14:textId="3B773386" w:rsidR="007B1811" w:rsidRPr="00A54DA0" w:rsidRDefault="007B1811" w:rsidP="00A54DA0">
      <w:pPr>
        <w:pStyle w:val="TH"/>
        <w:rPr>
          <w:lang w:eastAsia="zh-CN"/>
        </w:rPr>
      </w:pPr>
      <w:bookmarkStart w:id="49" w:name="MCCQCTEMPBM_00000065"/>
      <w:r w:rsidRPr="00A54DA0">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882900"/>
                    </a:xfrm>
                    <a:prstGeom prst="rect">
                      <a:avLst/>
                    </a:prstGeom>
                  </pic:spPr>
                </pic:pic>
              </a:graphicData>
            </a:graphic>
          </wp:inline>
        </w:drawing>
      </w:r>
      <w:bookmarkEnd w:id="49"/>
    </w:p>
    <w:p w14:paraId="66F307B6" w14:textId="7A3C4854" w:rsidR="007B1811" w:rsidRPr="00A54DA0" w:rsidRDefault="007B1811" w:rsidP="007B1811">
      <w:pPr>
        <w:pStyle w:val="TF"/>
        <w:rPr>
          <w:noProof/>
        </w:rPr>
      </w:pPr>
      <w:r w:rsidRPr="00A54DA0">
        <w:rPr>
          <w:noProof/>
        </w:rPr>
        <w:t>Figure 4.1.4.5.1 Procedure related to product onboarding</w:t>
      </w:r>
    </w:p>
    <w:p w14:paraId="147BC5C9" w14:textId="60967024" w:rsidR="007B1811" w:rsidRPr="00A54DA0" w:rsidRDefault="00A54DA0" w:rsidP="00A54DA0">
      <w:pPr>
        <w:pStyle w:val="B1"/>
        <w:rPr>
          <w:lang w:eastAsia="zh-CN"/>
        </w:rPr>
      </w:pPr>
      <w:bookmarkStart w:id="50" w:name="MCCQCTEMPBM_00000080"/>
      <w:r>
        <w:rPr>
          <w:lang w:eastAsia="zh-CN"/>
        </w:rPr>
        <w:t>1)</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 xml:space="preserve">SML </w:t>
      </w:r>
      <w:r w:rsidR="007B1811" w:rsidRPr="00A54DA0">
        <w:t>obtains 3GPP management services in the network through management service discovery;</w:t>
      </w:r>
    </w:p>
    <w:p w14:paraId="6B5F5C60" w14:textId="1EC9886A" w:rsidR="007B1811" w:rsidRPr="00A54DA0" w:rsidRDefault="00A54DA0" w:rsidP="00A54DA0">
      <w:pPr>
        <w:pStyle w:val="B1"/>
        <w:rPr>
          <w:lang w:eastAsia="zh-CN"/>
        </w:rPr>
      </w:pPr>
      <w:bookmarkStart w:id="51" w:name="MCCQCTEMPBM_00000081"/>
      <w:bookmarkEnd w:id="50"/>
      <w:r>
        <w:rPr>
          <w:lang w:eastAsia="zh-CN"/>
        </w:rPr>
        <w:t>2)</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SML</w:t>
      </w:r>
      <w:r w:rsidR="007B1811" w:rsidRPr="00A54DA0">
        <w:rPr>
          <w:rFonts w:hint="eastAsia"/>
        </w:rPr>
        <w:t xml:space="preserve"> governs the rules and policies of MnS </w:t>
      </w:r>
      <w:r w:rsidR="007B1811" w:rsidRPr="00A54DA0">
        <w:t xml:space="preserve">and configures the </w:t>
      </w:r>
      <w:bookmarkStart w:id="52" w:name="OLE_LINK11"/>
      <w:bookmarkStart w:id="53" w:name="OLE_LINK12"/>
      <w:r w:rsidR="007B1811" w:rsidRPr="00A54DA0">
        <w:rPr>
          <w:rFonts w:hint="eastAsia"/>
          <w:lang w:eastAsia="zh-CN"/>
        </w:rPr>
        <w:t>avail</w:t>
      </w:r>
      <w:r w:rsidR="007B1811" w:rsidRPr="00A54DA0">
        <w:rPr>
          <w:lang w:eastAsia="zh-CN"/>
        </w:rPr>
        <w:t xml:space="preserve">able </w:t>
      </w:r>
      <w:bookmarkEnd w:id="52"/>
      <w:bookmarkEnd w:id="53"/>
      <w:r w:rsidR="007B1811" w:rsidRPr="00A54DA0">
        <w:rPr>
          <w:rFonts w:hint="eastAsia"/>
        </w:rPr>
        <w:t xml:space="preserve">MnS </w:t>
      </w:r>
      <w:r w:rsidR="007B1811" w:rsidRPr="00A54DA0">
        <w:rPr>
          <w:lang w:eastAsia="zh-CN"/>
        </w:rPr>
        <w:t>(e.g. exposed MnS)</w:t>
      </w:r>
      <w:r w:rsidR="007B1811" w:rsidRPr="00A54DA0">
        <w:t xml:space="preserve"> to BSS</w:t>
      </w:r>
      <w:r w:rsidR="007B1811" w:rsidRPr="00A54DA0">
        <w:rPr>
          <w:lang w:eastAsia="zh-CN"/>
        </w:rPr>
        <w:t>_NSP</w:t>
      </w:r>
      <w:r w:rsidR="007B1811" w:rsidRPr="00A54DA0">
        <w:rPr>
          <w:rFonts w:hint="eastAsia"/>
        </w:rPr>
        <w:t xml:space="preserve">. For example, if the RAN NE </w:t>
      </w:r>
      <w:r w:rsidR="007B1811" w:rsidRPr="00A54DA0">
        <w:t>is</w:t>
      </w:r>
      <w:r w:rsidR="007B1811" w:rsidRPr="00A54DA0">
        <w:rPr>
          <w:rFonts w:hint="eastAsia"/>
        </w:rPr>
        <w:t xml:space="preserve"> dedicated to external customers, the performance monitoring </w:t>
      </w:r>
      <w:r w:rsidR="007B1811" w:rsidRPr="00A54DA0">
        <w:t xml:space="preserve">service </w:t>
      </w:r>
      <w:r w:rsidR="007B1811" w:rsidRPr="00A54DA0">
        <w:rPr>
          <w:rFonts w:hint="eastAsia"/>
        </w:rPr>
        <w:t xml:space="preserve">of </w:t>
      </w:r>
      <w:r w:rsidR="007B1811" w:rsidRPr="00A54DA0">
        <w:t xml:space="preserve">a </w:t>
      </w:r>
      <w:r w:rsidR="007B1811" w:rsidRPr="00A54DA0">
        <w:rPr>
          <w:rFonts w:hint="eastAsia"/>
        </w:rPr>
        <w:t>RAN NE should be exposed. Otherwise, it should not be exposed</w:t>
      </w:r>
      <w:r w:rsidR="007B1811" w:rsidRPr="00A54DA0">
        <w:t>;</w:t>
      </w:r>
    </w:p>
    <w:p w14:paraId="4467BD18" w14:textId="216D51AD" w:rsidR="007B1811" w:rsidRPr="00A54DA0" w:rsidRDefault="00A54DA0" w:rsidP="00A54DA0">
      <w:pPr>
        <w:pStyle w:val="B1"/>
      </w:pPr>
      <w:bookmarkStart w:id="54" w:name="MCCQCTEMPBM_00000082"/>
      <w:bookmarkEnd w:id="51"/>
      <w:r>
        <w:rPr>
          <w:lang w:eastAsia="zh-CN"/>
        </w:rPr>
        <w:t>3)</w:t>
      </w:r>
      <w:r>
        <w:rPr>
          <w:lang w:eastAsia="zh-CN"/>
        </w:rPr>
        <w:tab/>
      </w:r>
      <w:r w:rsidR="007B1811" w:rsidRPr="00A54DA0">
        <w:rPr>
          <w:lang w:eastAsia="zh-CN"/>
        </w:rPr>
        <w:t>Optional</w:t>
      </w:r>
      <w:r w:rsidR="005309A7" w:rsidRPr="00A54DA0">
        <w:rPr>
          <w:lang w:eastAsia="zh-CN"/>
        </w:rPr>
        <w:t>ly</w:t>
      </w:r>
      <w:r w:rsidR="007B1811" w:rsidRPr="00A54DA0">
        <w:rPr>
          <w:lang w:eastAsia="zh-CN"/>
        </w:rPr>
        <w:t>, the BSS</w:t>
      </w:r>
      <w:r w:rsidR="007B1811" w:rsidRPr="00A54DA0">
        <w:rPr>
          <w:rFonts w:hint="eastAsia"/>
          <w:lang w:eastAsia="zh-CN"/>
        </w:rPr>
        <w:t>_</w:t>
      </w:r>
      <w:r w:rsidR="007B1811" w:rsidRPr="00A54DA0">
        <w:rPr>
          <w:lang w:eastAsia="zh-CN"/>
        </w:rPr>
        <w:t xml:space="preserve">NSP may </w:t>
      </w:r>
      <w:r w:rsidR="007B1811" w:rsidRPr="00A54DA0">
        <w:t>send information to request the list of available services from OSS_SML;</w:t>
      </w:r>
    </w:p>
    <w:p w14:paraId="5ACE230D" w14:textId="19C77531" w:rsidR="007B1811" w:rsidRPr="00A54DA0" w:rsidRDefault="00A54DA0" w:rsidP="00A54DA0">
      <w:pPr>
        <w:pStyle w:val="B1"/>
        <w:rPr>
          <w:lang w:eastAsia="zh-CN"/>
        </w:rPr>
      </w:pPr>
      <w:bookmarkStart w:id="55" w:name="MCCQCTEMPBM_00000083"/>
      <w:bookmarkEnd w:id="54"/>
      <w:r>
        <w:rPr>
          <w:lang w:eastAsia="zh-CN"/>
        </w:rPr>
        <w:t>4)</w:t>
      </w:r>
      <w:r>
        <w:rPr>
          <w:lang w:eastAsia="zh-CN"/>
        </w:rPr>
        <w:tab/>
      </w:r>
      <w:r w:rsidR="007B1811" w:rsidRPr="00A54DA0">
        <w:rPr>
          <w:lang w:eastAsia="zh-CN"/>
        </w:rPr>
        <w:t>OSS</w:t>
      </w:r>
      <w:r w:rsidR="007B1811" w:rsidRPr="00A54DA0">
        <w:rPr>
          <w:rFonts w:hint="eastAsia"/>
          <w:lang w:eastAsia="zh-CN"/>
        </w:rPr>
        <w:t>_</w:t>
      </w:r>
      <w:r w:rsidR="007B1811" w:rsidRPr="00A54DA0">
        <w:rPr>
          <w:lang w:eastAsia="zh-CN"/>
        </w:rPr>
        <w:t xml:space="preserve">SML provides the list of </w:t>
      </w:r>
      <w:r w:rsidR="007B1811" w:rsidRPr="00A54DA0">
        <w:t xml:space="preserve">available services </w:t>
      </w:r>
      <w:r w:rsidR="007B1811" w:rsidRPr="00A54DA0">
        <w:rPr>
          <w:lang w:eastAsia="zh-CN"/>
        </w:rPr>
        <w:t>to BSS</w:t>
      </w:r>
      <w:r w:rsidR="007B1811" w:rsidRPr="00A54DA0">
        <w:rPr>
          <w:rFonts w:hint="eastAsia"/>
          <w:lang w:eastAsia="zh-CN"/>
        </w:rPr>
        <w:t>_</w:t>
      </w:r>
      <w:r w:rsidR="007B1811" w:rsidRPr="00A54DA0">
        <w:rPr>
          <w:lang w:eastAsia="zh-CN"/>
        </w:rPr>
        <w:t>NSP;</w:t>
      </w:r>
    </w:p>
    <w:p w14:paraId="312381B1" w14:textId="39306119" w:rsidR="007B1811" w:rsidRPr="00A54DA0" w:rsidRDefault="00A54DA0" w:rsidP="00A54DA0">
      <w:pPr>
        <w:pStyle w:val="B1"/>
        <w:rPr>
          <w:lang w:eastAsia="zh-CN"/>
        </w:rPr>
      </w:pPr>
      <w:bookmarkStart w:id="56" w:name="MCCQCTEMPBM_00000084"/>
      <w:bookmarkEnd w:id="55"/>
      <w:r>
        <w:rPr>
          <w:lang w:eastAsia="zh-CN"/>
        </w:rPr>
        <w:t>5)</w:t>
      </w:r>
      <w:r>
        <w:rPr>
          <w:lang w:eastAsia="zh-CN"/>
        </w:rPr>
        <w:tab/>
      </w:r>
      <w:r w:rsidR="007B1811" w:rsidRPr="00A54DA0">
        <w:rPr>
          <w:lang w:eastAsia="zh-CN"/>
        </w:rPr>
        <w:t>BSS</w:t>
      </w:r>
      <w:r w:rsidR="007B1811" w:rsidRPr="00A54DA0">
        <w:rPr>
          <w:rFonts w:hint="eastAsia"/>
          <w:lang w:eastAsia="zh-CN"/>
        </w:rPr>
        <w:t>_N</w:t>
      </w:r>
      <w:r w:rsidR="007B1811" w:rsidRPr="00A54DA0">
        <w:rPr>
          <w:lang w:eastAsia="zh-CN"/>
        </w:rPr>
        <w:t xml:space="preserve">SP configures (groups or package the services into a product) the </w:t>
      </w:r>
      <w:r w:rsidR="007B1811" w:rsidRPr="00A54DA0">
        <w:t>services from OSS_SML</w:t>
      </w:r>
      <w:r w:rsidR="007B1811" w:rsidRPr="00A54DA0">
        <w:rPr>
          <w:lang w:eastAsia="zh-CN"/>
        </w:rPr>
        <w:t xml:space="preserve"> such that they can be exposed to NSC</w:t>
      </w:r>
      <w:r w:rsidR="007B1811" w:rsidRPr="00A54DA0">
        <w:t>;</w:t>
      </w:r>
    </w:p>
    <w:p w14:paraId="3A332038" w14:textId="634C9CD2" w:rsidR="007B1811" w:rsidRPr="00A54DA0" w:rsidRDefault="00A54DA0" w:rsidP="00A54DA0">
      <w:pPr>
        <w:pStyle w:val="B1"/>
        <w:rPr>
          <w:lang w:eastAsia="zh-CN"/>
        </w:rPr>
      </w:pPr>
      <w:bookmarkStart w:id="57" w:name="MCCQCTEMPBM_00000085"/>
      <w:bookmarkEnd w:id="56"/>
      <w:r>
        <w:t>6)</w:t>
      </w:r>
      <w:r>
        <w:tab/>
      </w:r>
      <w:r w:rsidR="007B1811" w:rsidRPr="00A54DA0">
        <w:t xml:space="preserve">NSC should request the product catalogue from </w:t>
      </w:r>
      <w:r w:rsidR="007B1811" w:rsidRPr="00A54DA0">
        <w:rPr>
          <w:lang w:eastAsia="zh-CN"/>
        </w:rPr>
        <w:t>BSS</w:t>
      </w:r>
      <w:r w:rsidR="007B1811" w:rsidRPr="00A54DA0">
        <w:rPr>
          <w:rFonts w:hint="eastAsia"/>
          <w:lang w:eastAsia="zh-CN"/>
        </w:rPr>
        <w:t>_</w:t>
      </w:r>
      <w:r w:rsidR="007B1811" w:rsidRPr="00A54DA0">
        <w:t>NSP.</w:t>
      </w:r>
    </w:p>
    <w:p w14:paraId="67E37857" w14:textId="7A64B5BE" w:rsidR="007B1811" w:rsidRPr="00A54DA0" w:rsidRDefault="00A54DA0" w:rsidP="00A54DA0">
      <w:pPr>
        <w:pStyle w:val="B1"/>
        <w:rPr>
          <w:color w:val="FF0000"/>
        </w:rPr>
      </w:pPr>
      <w:bookmarkStart w:id="58" w:name="MCCQCTEMPBM_00000086"/>
      <w:bookmarkEnd w:id="57"/>
      <w:r>
        <w:rPr>
          <w:lang w:eastAsia="zh-CN"/>
        </w:rPr>
        <w:t>7)</w:t>
      </w:r>
      <w:r>
        <w:rPr>
          <w:lang w:eastAsia="zh-CN"/>
        </w:rPr>
        <w:tab/>
      </w:r>
      <w:r w:rsidR="007B1811" w:rsidRPr="00A54DA0">
        <w:rPr>
          <w:lang w:eastAsia="zh-CN"/>
        </w:rPr>
        <w:t>BSS</w:t>
      </w:r>
      <w:r w:rsidR="007B1811" w:rsidRPr="00A54DA0">
        <w:rPr>
          <w:rFonts w:hint="eastAsia"/>
          <w:lang w:eastAsia="zh-CN"/>
        </w:rPr>
        <w:t>_</w:t>
      </w:r>
      <w:r w:rsidR="007B1811" w:rsidRPr="00A54DA0">
        <w:t xml:space="preserve">NSP provides </w:t>
      </w:r>
      <w:bookmarkStart w:id="59" w:name="OLE_LINK9"/>
      <w:bookmarkStart w:id="60" w:name="OLE_LINK10"/>
      <w:r w:rsidR="007B1811" w:rsidRPr="00A54DA0">
        <w:t xml:space="preserve">product </w:t>
      </w:r>
      <w:bookmarkEnd w:id="59"/>
      <w:bookmarkEnd w:id="60"/>
      <w:r w:rsidR="007B1811" w:rsidRPr="00A54DA0">
        <w:t>catalogue to NSC.</w:t>
      </w:r>
    </w:p>
    <w:bookmarkEnd w:id="58"/>
    <w:p w14:paraId="46CC94AB" w14:textId="07FD6A16" w:rsidR="00E07172" w:rsidRPr="00A54DA0" w:rsidRDefault="00E07172" w:rsidP="00E07172">
      <w:pPr>
        <w:pStyle w:val="Heading4"/>
      </w:pPr>
      <w:r w:rsidRPr="00A54DA0">
        <w:t>4.1.4.6</w:t>
      </w:r>
      <w:r w:rsidRPr="00A54DA0">
        <w:tab/>
        <w:t xml:space="preserve"> Procedure for consumption of exposed MnS after service order is completed</w:t>
      </w:r>
    </w:p>
    <w:p w14:paraId="317042D5" w14:textId="6E0DA31A" w:rsidR="00E07172" w:rsidRPr="00A54DA0" w:rsidRDefault="00E07172" w:rsidP="00E07172">
      <w:pPr>
        <w:rPr>
          <w:iCs/>
        </w:rPr>
      </w:pPr>
      <w:r w:rsidRPr="00A54DA0">
        <w:rPr>
          <w:iCs/>
        </w:rPr>
        <w:t>The procedure for consumption of an exposed MnS after the product and service order</w:t>
      </w:r>
      <w:r w:rsidR="005309A7" w:rsidRPr="00A54DA0">
        <w:rPr>
          <w:iCs/>
        </w:rPr>
        <w:t>s</w:t>
      </w:r>
      <w:r w:rsidRPr="00A54DA0">
        <w:rPr>
          <w:iCs/>
        </w:rPr>
        <w:t xml:space="preserve"> are completed is shown in figure 4.1.4.6.1. The MnS is produced by </w:t>
      </w:r>
      <w:r w:rsidRPr="00A54DA0">
        <w:rPr>
          <w:rFonts w:eastAsia="Times New Roman"/>
        </w:rPr>
        <w:t xml:space="preserve">the MnS producer located in the </w:t>
      </w:r>
      <w:r w:rsidRPr="00A54DA0">
        <w:rPr>
          <w:iCs/>
        </w:rPr>
        <w:t>OSS of the NSP.</w:t>
      </w:r>
    </w:p>
    <w:p w14:paraId="16250ACE" w14:textId="45FE5EB1" w:rsidR="005309A7" w:rsidRPr="00A54DA0" w:rsidRDefault="005309A7" w:rsidP="005309A7">
      <w:pPr>
        <w:rPr>
          <w:rFonts w:eastAsia="Times New Roman"/>
          <w:color w:val="000000"/>
        </w:rPr>
      </w:pPr>
      <w:r w:rsidRPr="00A54DA0">
        <w:rPr>
          <w:rFonts w:eastAsia="DengXian"/>
          <w:iCs/>
        </w:rPr>
        <w:t xml:space="preserve">An MnS may already be produced before CAPIF 1 service is requested. The CAPIF 2/2e service is a </w:t>
      </w:r>
      <w:r w:rsidRPr="00A54DA0">
        <w:rPr>
          <w:rFonts w:eastAsia="DengXian"/>
        </w:rPr>
        <w:t xml:space="preserve">filtered, enriched and/or converted </w:t>
      </w:r>
      <w:r w:rsidRPr="00A54DA0">
        <w:rPr>
          <w:rFonts w:eastAsia="DengXian"/>
          <w:iCs/>
        </w:rPr>
        <w:t xml:space="preserve">version of the MnS. </w:t>
      </w:r>
      <w:r w:rsidRPr="00A54DA0">
        <w:rPr>
          <w:rFonts w:eastAsia="Times New Roman"/>
          <w:color w:val="000000"/>
        </w:rPr>
        <w:t xml:space="preserve">The transformation, filtering, enrichment, or conversion of MnS APIs into service APIs is optional. The details of how this transformation, filtering and/or enrichment are to be done are out of scope of SA5. </w:t>
      </w:r>
    </w:p>
    <w:p w14:paraId="0D1EB3EB" w14:textId="42E2BDD0" w:rsidR="00E07172" w:rsidRPr="00A54DA0" w:rsidRDefault="00E07172" w:rsidP="00E07172">
      <w:pPr>
        <w:rPr>
          <w:rFonts w:eastAsia="Times New Roman"/>
        </w:rPr>
      </w:pPr>
      <w:r w:rsidRPr="00A54DA0">
        <w:rPr>
          <w:rStyle w:val="EditorsNoteChar"/>
          <w:rFonts w:eastAsia="SimSun"/>
        </w:rPr>
        <w:t xml:space="preserve">Editor’s Note: </w:t>
      </w:r>
      <w:r w:rsidRPr="00A54DA0">
        <w:rPr>
          <w:rStyle w:val="EditorsNoteChar"/>
        </w:rPr>
        <w:t>There exist initiatives such as CAMARA [21] which are working in this translation</w:t>
      </w:r>
      <w:r w:rsidRPr="00A54DA0">
        <w:rPr>
          <w:rFonts w:eastAsia="Times New Roman"/>
        </w:rPr>
        <w:t xml:space="preserve">. </w:t>
      </w:r>
    </w:p>
    <w:p w14:paraId="6DE8FE95" w14:textId="3B627F6B" w:rsidR="00E07172" w:rsidRPr="00A54DA0" w:rsidRDefault="00E07172" w:rsidP="00E07172">
      <w:pPr>
        <w:rPr>
          <w:iCs/>
        </w:rPr>
      </w:pPr>
      <w:r w:rsidRPr="00A54DA0">
        <w:rPr>
          <w:rFonts w:eastAsia="Times New Roman"/>
          <w:color w:val="000000"/>
        </w:rPr>
        <w:t>Filtering is removing of information elements (attributes and classes), enrichment is adding information elements from other MnS</w:t>
      </w:r>
      <w:r w:rsidR="005309A7" w:rsidRPr="00A54DA0">
        <w:rPr>
          <w:rFonts w:eastAsia="Times New Roman"/>
          <w:color w:val="000000"/>
        </w:rPr>
        <w:t>s</w:t>
      </w:r>
      <w:r w:rsidRPr="00A54DA0">
        <w:rPr>
          <w:rFonts w:eastAsia="Times New Roman"/>
          <w:color w:val="000000"/>
        </w:rPr>
        <w:t xml:space="preserve"> or other sources outside OAM,</w:t>
      </w:r>
      <w:r w:rsidR="005309A7" w:rsidRPr="00A54DA0">
        <w:rPr>
          <w:rFonts w:eastAsia="Times New Roman"/>
          <w:color w:val="000000"/>
        </w:rPr>
        <w:t xml:space="preserve"> and</w:t>
      </w:r>
      <w:r w:rsidRPr="00A54DA0">
        <w:rPr>
          <w:rFonts w:eastAsia="Times New Roman"/>
          <w:color w:val="000000"/>
        </w:rPr>
        <w:t xml:space="preserve"> converting is changing information elements through for example combining or mapping information elements.</w:t>
      </w:r>
      <w:r w:rsidRPr="00A54DA0">
        <w:rPr>
          <w:iCs/>
        </w:rPr>
        <w:t xml:space="preserve"> The CAPIF 2/2e service is provided by the API_Provider</w:t>
      </w:r>
      <w:r w:rsidRPr="00A54DA0">
        <w:t>_domain_function</w:t>
      </w:r>
      <w:r w:rsidRPr="00A54DA0">
        <w:rPr>
          <w:iCs/>
        </w:rPr>
        <w:t xml:space="preserve"> and consumed by the NSC_Application. The API_Provider</w:t>
      </w:r>
      <w:r w:rsidRPr="00A54DA0">
        <w:t>_domain_function</w:t>
      </w:r>
      <w:r w:rsidRPr="00A54DA0">
        <w:rPr>
          <w:iCs/>
        </w:rPr>
        <w:t xml:space="preserve"> uses the MnS(s) produced to provide the CAPIF 2/2e service.</w:t>
      </w:r>
    </w:p>
    <w:p w14:paraId="04F0F6AB" w14:textId="72E43F9A" w:rsidR="00E07172" w:rsidRPr="00A54DA0" w:rsidRDefault="00E07172" w:rsidP="00E07172">
      <w:pPr>
        <w:rPr>
          <w:iCs/>
        </w:rPr>
      </w:pPr>
    </w:p>
    <w:p w14:paraId="2B33BF4F" w14:textId="6239B7DD" w:rsidR="00E07172" w:rsidRPr="00A54DA0" w:rsidRDefault="00E07172" w:rsidP="00E07172">
      <w:pPr>
        <w:rPr>
          <w:iCs/>
        </w:rPr>
      </w:pPr>
      <w:bookmarkStart w:id="61" w:name="MCCQCTEMPBM_00000066"/>
      <w:r w:rsidRPr="00A54DA0">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4528820"/>
                    </a:xfrm>
                    <a:prstGeom prst="rect">
                      <a:avLst/>
                    </a:prstGeom>
                  </pic:spPr>
                </pic:pic>
              </a:graphicData>
            </a:graphic>
          </wp:inline>
        </w:drawing>
      </w:r>
      <w:bookmarkEnd w:id="61"/>
    </w:p>
    <w:p w14:paraId="7B3F1495" w14:textId="34D1F4B0" w:rsidR="00E07172" w:rsidRPr="00A54DA0" w:rsidRDefault="00E07172" w:rsidP="00E07172">
      <w:pPr>
        <w:pStyle w:val="TF"/>
      </w:pPr>
      <w:r w:rsidRPr="00A54DA0">
        <w:t>Figure 4.1.4.</w:t>
      </w:r>
      <w:r w:rsidR="004220F3" w:rsidRPr="00A54DA0">
        <w:t>6</w:t>
      </w:r>
      <w:r w:rsidRPr="00A54DA0">
        <w:t>.1 Procedure for consumption of exposed MnS after service order is completed</w:t>
      </w:r>
    </w:p>
    <w:p w14:paraId="3E05A4FF" w14:textId="2E784EA6" w:rsidR="00E07172" w:rsidRPr="00A54DA0" w:rsidRDefault="00E07172" w:rsidP="00E07172">
      <w:pPr>
        <w:pStyle w:val="NO"/>
      </w:pPr>
      <w:r w:rsidRPr="00A54DA0">
        <w:t xml:space="preserve">NOTE1: For simplicity reasons the CAPIF Core function and API Provider domain function defined in TS 23.222 </w:t>
      </w:r>
      <w:r w:rsidRPr="00A54DA0">
        <w:rPr>
          <w:lang w:val="en-US"/>
        </w:rPr>
        <w:t>[14]</w:t>
      </w:r>
      <w:r w:rsidRPr="00A54DA0">
        <w:t xml:space="preserve"> are combined and any communication between them is also not included. </w:t>
      </w:r>
    </w:p>
    <w:p w14:paraId="799790B1" w14:textId="77777777" w:rsidR="00E07172" w:rsidRPr="00A54DA0" w:rsidRDefault="00E07172" w:rsidP="00366574">
      <w:pPr>
        <w:pStyle w:val="NO"/>
      </w:pPr>
      <w:r w:rsidRPr="00A54DA0">
        <w:t xml:space="preserve">NOTE2: The procedure is only applicable to “Exposure via CAPIF alternative 1” described in clause 7.9.1. </w:t>
      </w:r>
    </w:p>
    <w:p w14:paraId="22BB8FAE" w14:textId="77777777" w:rsidR="00E07172" w:rsidRPr="00A54DA0" w:rsidRDefault="00E07172" w:rsidP="00E07172">
      <w:r w:rsidRPr="00A54DA0">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A54DA0" w:rsidRDefault="00E07172" w:rsidP="00E07172">
      <w:r w:rsidRPr="00A54DA0">
        <w:t>2) The CAPIF_Core_function processes the authentication and authorization request.</w:t>
      </w:r>
    </w:p>
    <w:p w14:paraId="2B3D66AB" w14:textId="586E11CA" w:rsidR="00E07172" w:rsidRPr="00A54DA0" w:rsidRDefault="00E07172" w:rsidP="00E07172">
      <w:r w:rsidRPr="00A54DA0">
        <w:t>3) The CAPIF_Core_function provides the response with the result of the authentication and authorization to the NSC_Application.</w:t>
      </w:r>
    </w:p>
    <w:p w14:paraId="6D98730D" w14:textId="77777777" w:rsidR="00E07172" w:rsidRPr="00A54DA0" w:rsidRDefault="00E07172" w:rsidP="00E07172">
      <w:r w:rsidRPr="00A54DA0">
        <w:t>4) The CAPIF_Core_function receives a request for the discovery of service APIs information.</w:t>
      </w:r>
    </w:p>
    <w:p w14:paraId="0C82BE20" w14:textId="77777777" w:rsidR="00E07172" w:rsidRPr="00A54DA0" w:rsidRDefault="00E07172" w:rsidP="00E07172">
      <w:r w:rsidRPr="00A54DA0">
        <w:t>5) The CAPIF_Core_function processes the discovery</w:t>
      </w:r>
      <w:r w:rsidRPr="00A54DA0">
        <w:rPr>
          <w:lang w:val="en-US"/>
        </w:rPr>
        <w:t xml:space="preserve"> </w:t>
      </w:r>
      <w:r w:rsidRPr="00A54DA0">
        <w:t>request.</w:t>
      </w:r>
    </w:p>
    <w:p w14:paraId="0EC4839B" w14:textId="77777777" w:rsidR="00E07172" w:rsidRPr="00A54DA0" w:rsidRDefault="00E07172" w:rsidP="00E07172">
      <w:r w:rsidRPr="00A54DA0">
        <w:t>6) The CAPIF_Core_function provides the appropriate response to the NSC_Application.</w:t>
      </w:r>
    </w:p>
    <w:p w14:paraId="23F98AB5" w14:textId="77777777" w:rsidR="00E07172" w:rsidRPr="00A54DA0" w:rsidRDefault="00E07172" w:rsidP="00E07172">
      <w:r w:rsidRPr="00A54DA0">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A54DA0" w:rsidRDefault="00E07172" w:rsidP="00E07172">
      <w:r w:rsidRPr="00A54DA0">
        <w:t>8) The API_Provider_domain_function processes the authorization request.</w:t>
      </w:r>
    </w:p>
    <w:p w14:paraId="5277E10D" w14:textId="1D149A8D" w:rsidR="00E07172" w:rsidRPr="00A54DA0" w:rsidRDefault="00E07172" w:rsidP="00E07172">
      <w:pPr>
        <w:rPr>
          <w:lang w:eastAsia="zh-CN"/>
        </w:rPr>
      </w:pPr>
      <w:r w:rsidRPr="00A54DA0">
        <w:t>9) The API_Provider_domain_function provides the response with the result of the authentication and authorization to the NSC_Application</w:t>
      </w:r>
      <w:r w:rsidR="005309A7" w:rsidRPr="00A54DA0">
        <w:t>.</w:t>
      </w:r>
    </w:p>
    <w:p w14:paraId="5C019B8B" w14:textId="77777777" w:rsidR="00E07172" w:rsidRPr="00A54DA0" w:rsidRDefault="00E07172" w:rsidP="00E07172">
      <w:r w:rsidRPr="00A54DA0">
        <w:t>10) The API_Provider_domain_function receives a request for the invocation of the service API(s) from the NSC_Application.</w:t>
      </w:r>
    </w:p>
    <w:p w14:paraId="44B90BF2" w14:textId="44D2A485" w:rsidR="00E07172" w:rsidRPr="00A54DA0" w:rsidRDefault="00E07172" w:rsidP="00E07172">
      <w:r w:rsidRPr="00A54DA0">
        <w:t>11) The API_Provider_domain_function processes (and optionally may enrich and/or convert) the invocation request.</w:t>
      </w:r>
    </w:p>
    <w:p w14:paraId="0A0C24B3" w14:textId="3BA0E206" w:rsidR="00E07172" w:rsidRPr="00A54DA0" w:rsidRDefault="00E07172" w:rsidP="00E07172">
      <w:r w:rsidRPr="00A54DA0">
        <w:t xml:space="preserve">12) The MnS_Producers receive requests from the API_Provider_domain_function for MnS. </w:t>
      </w:r>
    </w:p>
    <w:p w14:paraId="0EE89C14" w14:textId="2EB22F42" w:rsidR="00E07172" w:rsidRPr="00A54DA0" w:rsidRDefault="00E07172" w:rsidP="00E07172">
      <w:r w:rsidRPr="00A54DA0">
        <w:t>13) The MnS_Producers provide the appropriate responses to the API_Provider_domain_function.</w:t>
      </w:r>
    </w:p>
    <w:p w14:paraId="30F13599" w14:textId="63734DDD" w:rsidR="00E71788" w:rsidRPr="00A54DA0" w:rsidRDefault="00E71788" w:rsidP="00E71788">
      <w:r w:rsidRPr="00A54DA0">
        <w:t>14) The API_Provider_domain_function processes (and optionally may filter, enrich and/or convert) the response from the MnS_Producers.</w:t>
      </w:r>
    </w:p>
    <w:p w14:paraId="1B8CC8DE" w14:textId="04CBC7C1" w:rsidR="00E07172" w:rsidRPr="00A54DA0" w:rsidRDefault="00E07172" w:rsidP="00E07172">
      <w:r w:rsidRPr="00A54DA0">
        <w:t>15) The API_Provider_domain_function provides the appropriate response to the NSC_Application.</w:t>
      </w:r>
    </w:p>
    <w:p w14:paraId="5B4E56E7" w14:textId="184F3C00" w:rsidR="00E07172" w:rsidRPr="00A54DA0" w:rsidRDefault="00E07172" w:rsidP="00366574">
      <w:pPr>
        <w:pStyle w:val="NO"/>
      </w:pPr>
      <w:r w:rsidRPr="00A54DA0">
        <w:t>NOTE: Each response in the steps does not always need to trigger the next request.</w:t>
      </w:r>
    </w:p>
    <w:p w14:paraId="4C5219D3" w14:textId="4A0120E3" w:rsidR="00CC4394" w:rsidRPr="00A54DA0" w:rsidRDefault="00CC4394" w:rsidP="006663AD">
      <w:pPr>
        <w:jc w:val="center"/>
        <w:rPr>
          <w:lang w:eastAsia="ko-KR"/>
        </w:rPr>
      </w:pPr>
    </w:p>
    <w:p w14:paraId="59B63168" w14:textId="418EB0F3" w:rsidR="00045BC8" w:rsidRPr="00A54DA0" w:rsidRDefault="00045BC8" w:rsidP="00045BC8">
      <w:pPr>
        <w:pStyle w:val="Heading2"/>
        <w:rPr>
          <w:lang w:eastAsia="zh-CN"/>
        </w:rPr>
      </w:pPr>
      <w:bookmarkStart w:id="62" w:name="_Toc136591334"/>
      <w:r w:rsidRPr="00A54DA0">
        <w:t>4.2</w:t>
      </w:r>
      <w:r w:rsidRPr="00A54DA0">
        <w:tab/>
      </w:r>
      <w:r w:rsidR="002E4DD6" w:rsidRPr="00A54DA0">
        <w:rPr>
          <w:lang w:eastAsia="zh-CN"/>
        </w:rPr>
        <w:t>I</w:t>
      </w:r>
      <w:r w:rsidRPr="00A54DA0">
        <w:rPr>
          <w:rFonts w:hint="eastAsia"/>
          <w:lang w:eastAsia="zh-CN"/>
        </w:rPr>
        <w:t>ssues</w:t>
      </w:r>
      <w:bookmarkEnd w:id="62"/>
    </w:p>
    <w:p w14:paraId="0B66B094" w14:textId="3F051058" w:rsidR="001F4776" w:rsidRPr="00A54DA0" w:rsidRDefault="00045BC8" w:rsidP="001F4776">
      <w:pPr>
        <w:pStyle w:val="Heading3"/>
        <w:rPr>
          <w:lang w:eastAsia="ko-KR"/>
        </w:rPr>
      </w:pPr>
      <w:bookmarkStart w:id="63" w:name="_Toc136591335"/>
      <w:r w:rsidRPr="00A54DA0">
        <w:rPr>
          <w:lang w:eastAsia="ko-KR"/>
        </w:rPr>
        <w:t>4.2.1</w:t>
      </w:r>
      <w:r w:rsidRPr="00A54DA0">
        <w:rPr>
          <w:lang w:eastAsia="ko-KR"/>
        </w:rPr>
        <w:tab/>
        <w:t>Issue #1: Types of NSCs</w:t>
      </w:r>
      <w:bookmarkEnd w:id="63"/>
    </w:p>
    <w:p w14:paraId="32982169" w14:textId="77777777" w:rsidR="00045BC8" w:rsidRPr="00A54DA0" w:rsidRDefault="00045BC8" w:rsidP="00045BC8">
      <w:r w:rsidRPr="00A54DA0">
        <w:t>The problem of network slice capability exposure is mostly relevant for B2B/B2B2C market, where Network Slice as a Service (NSaaS) [1] model applies. In this regard, different types of NSCs can be found.</w:t>
      </w:r>
    </w:p>
    <w:p w14:paraId="11468FEA" w14:textId="66191866" w:rsidR="00045BC8" w:rsidRPr="00A54DA0" w:rsidRDefault="00A54DA0" w:rsidP="00A54DA0">
      <w:pPr>
        <w:pStyle w:val="B1"/>
      </w:pPr>
      <w:bookmarkStart w:id="64" w:name="MCCQCTEMPBM_00000087"/>
      <w:r>
        <w:t>-</w:t>
      </w:r>
      <w:r>
        <w:tab/>
      </w:r>
      <w:r w:rsidR="00045BC8" w:rsidRPr="00A54DA0">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3EDE7B50" w:rsidR="00045BC8" w:rsidRPr="00A54DA0" w:rsidRDefault="00A54DA0" w:rsidP="00A54DA0">
      <w:pPr>
        <w:pStyle w:val="B1"/>
      </w:pPr>
      <w:bookmarkStart w:id="65" w:name="MCCQCTEMPBM_00000088"/>
      <w:bookmarkEnd w:id="64"/>
      <w:r>
        <w:t>-</w:t>
      </w:r>
      <w:r>
        <w:tab/>
      </w:r>
      <w:r w:rsidR="00045BC8" w:rsidRPr="00A54DA0">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068AB42E" w:rsidR="00045BC8" w:rsidRPr="00A54DA0" w:rsidRDefault="00A54DA0" w:rsidP="00A54DA0">
      <w:pPr>
        <w:pStyle w:val="B1"/>
      </w:pPr>
      <w:bookmarkStart w:id="66" w:name="MCCQCTEMPBM_00000089"/>
      <w:bookmarkEnd w:id="65"/>
      <w:r>
        <w:t>-</w:t>
      </w:r>
      <w:r>
        <w:tab/>
      </w:r>
      <w:r w:rsidR="00045BC8" w:rsidRPr="00A54DA0">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2DB62452" w:rsidR="00045BC8" w:rsidRPr="00A54DA0" w:rsidRDefault="00A54DA0" w:rsidP="00A54DA0">
      <w:pPr>
        <w:pStyle w:val="B1"/>
      </w:pPr>
      <w:bookmarkStart w:id="67" w:name="MCCQCTEMPBM_00000090"/>
      <w:bookmarkEnd w:id="66"/>
      <w:r>
        <w:t>-</w:t>
      </w:r>
      <w:r>
        <w:tab/>
      </w:r>
      <w:r w:rsidR="00045BC8" w:rsidRPr="00A54DA0">
        <w:t>Mobile (Virtual) Network Operator.</w:t>
      </w:r>
    </w:p>
    <w:bookmarkEnd w:id="67"/>
    <w:p w14:paraId="0DD33462" w14:textId="77777777" w:rsidR="00045BC8" w:rsidRPr="00A54DA0" w:rsidRDefault="00045BC8" w:rsidP="00A54DA0">
      <w:pPr>
        <w:pStyle w:val="NO"/>
      </w:pPr>
      <w:r w:rsidRPr="00A54DA0">
        <w:t xml:space="preserve">NOTE 1: In all the above cases, the NSP role is assumed to be played by an MNO. </w:t>
      </w:r>
    </w:p>
    <w:p w14:paraId="7A8D4101" w14:textId="77777777" w:rsidR="00045BC8" w:rsidRPr="00A54DA0" w:rsidRDefault="00045BC8" w:rsidP="00A54DA0">
      <w:pPr>
        <w:pStyle w:val="NO"/>
      </w:pPr>
      <w:r w:rsidRPr="00A54DA0">
        <w:t>NOTE 2: The capabilities mentioned above are neither exhaustive nor accurate, but examples to motivate the need for considering different NSC types.</w:t>
      </w:r>
    </w:p>
    <w:p w14:paraId="1803C66A" w14:textId="77777777" w:rsidR="00045BC8" w:rsidRPr="00A54DA0" w:rsidRDefault="00045BC8" w:rsidP="00045BC8">
      <w:pPr>
        <w:rPr>
          <w:iCs/>
        </w:rPr>
      </w:pPr>
      <w:r w:rsidRPr="00A54DA0">
        <w:rPr>
          <w:iCs/>
        </w:rPr>
        <w:t>The NSC types within the scope of FS_NSCE should be use case driven.</w:t>
      </w:r>
    </w:p>
    <w:p w14:paraId="14D0BE71" w14:textId="7DCD63B7" w:rsidR="00045BC8" w:rsidRPr="00A54DA0" w:rsidRDefault="00045BC8" w:rsidP="001F4776">
      <w:pPr>
        <w:pStyle w:val="Heading3"/>
        <w:rPr>
          <w:lang w:eastAsia="ko-KR"/>
        </w:rPr>
      </w:pPr>
      <w:bookmarkStart w:id="68" w:name="_Toc136591336"/>
      <w:r w:rsidRPr="00A54DA0">
        <w:rPr>
          <w:lang w:eastAsia="ko-KR"/>
        </w:rPr>
        <w:t>4.</w:t>
      </w:r>
      <w:r w:rsidR="009A4C31" w:rsidRPr="00A54DA0">
        <w:rPr>
          <w:lang w:eastAsia="ko-KR"/>
        </w:rPr>
        <w:t>2</w:t>
      </w:r>
      <w:r w:rsidRPr="00A54DA0">
        <w:rPr>
          <w:lang w:eastAsia="ko-KR"/>
        </w:rPr>
        <w:t>.2</w:t>
      </w:r>
      <w:r w:rsidRPr="00A54DA0">
        <w:rPr>
          <w:lang w:eastAsia="ko-KR"/>
        </w:rPr>
        <w:tab/>
        <w:t>Issue #2: Types of capabilities available for exposure</w:t>
      </w:r>
      <w:bookmarkEnd w:id="68"/>
    </w:p>
    <w:p w14:paraId="2726A708" w14:textId="77777777" w:rsidR="00045BC8" w:rsidRPr="00A54DA0" w:rsidRDefault="00045BC8" w:rsidP="00045BC8">
      <w:r w:rsidRPr="00A54DA0">
        <w:t xml:space="preserve">When referring to the capabilities a NSC might be interested to consume, we have three big groups of capabilities that a NSP can make available for consumption: </w:t>
      </w:r>
    </w:p>
    <w:p w14:paraId="10E2974E" w14:textId="238A43A8" w:rsidR="00045BC8" w:rsidRPr="00A54DA0" w:rsidRDefault="00A54DA0" w:rsidP="00A54DA0">
      <w:pPr>
        <w:pStyle w:val="B1"/>
      </w:pPr>
      <w:bookmarkStart w:id="69" w:name="MCCQCTEMPBM_00000091"/>
      <w:r>
        <w:t>-</w:t>
      </w:r>
      <w:r>
        <w:tab/>
      </w:r>
      <w:r w:rsidR="00045BC8" w:rsidRPr="00A54DA0">
        <w:t xml:space="preserve">Application layer capabilities, </w:t>
      </w:r>
      <w:r>
        <w:t>not in the scope of the present document</w:t>
      </w:r>
      <w:r w:rsidR="00045BC8" w:rsidRPr="00A54DA0">
        <w:t>.</w:t>
      </w:r>
    </w:p>
    <w:p w14:paraId="5FD3440E" w14:textId="10C91526" w:rsidR="00045BC8" w:rsidRPr="00A54DA0" w:rsidRDefault="00A54DA0" w:rsidP="00A54DA0">
      <w:pPr>
        <w:pStyle w:val="B1"/>
      </w:pPr>
      <w:bookmarkStart w:id="70" w:name="MCCQCTEMPBM_00000092"/>
      <w:bookmarkEnd w:id="69"/>
      <w:r>
        <w:t>-</w:t>
      </w:r>
      <w:r>
        <w:tab/>
      </w:r>
      <w:r w:rsidR="00045BC8" w:rsidRPr="00A54DA0">
        <w:t>Management layer capabilities.</w:t>
      </w:r>
    </w:p>
    <w:p w14:paraId="46E6BA2E" w14:textId="7B854E89" w:rsidR="00045BC8" w:rsidRPr="00A54DA0" w:rsidRDefault="00A54DA0" w:rsidP="00A54DA0">
      <w:pPr>
        <w:pStyle w:val="B1"/>
      </w:pPr>
      <w:bookmarkStart w:id="71" w:name="MCCQCTEMPBM_00000093"/>
      <w:bookmarkEnd w:id="70"/>
      <w:r>
        <w:t>-</w:t>
      </w:r>
      <w:r>
        <w:tab/>
      </w:r>
      <w:r w:rsidR="00045BC8" w:rsidRPr="00A54DA0">
        <w:t xml:space="preserve">Network layer capabilities, </w:t>
      </w:r>
      <w:r>
        <w:t>not in the scope of the present document</w:t>
      </w:r>
      <w:r w:rsidR="00045BC8" w:rsidRPr="00A54DA0">
        <w:t>.</w:t>
      </w:r>
    </w:p>
    <w:bookmarkEnd w:id="71"/>
    <w:p w14:paraId="1C816289" w14:textId="44542986" w:rsidR="00045BC8" w:rsidRPr="00A54DA0" w:rsidRDefault="00045BC8" w:rsidP="00045BC8">
      <w:pPr>
        <w:rPr>
          <w:iCs/>
        </w:rPr>
      </w:pPr>
      <w:r w:rsidRPr="00A54DA0">
        <w:rPr>
          <w:iCs/>
        </w:rPr>
        <w:t xml:space="preserve">There is the need to have one single exposure layer to make all the capabilities available for NSCs. This exposure layer should integrate network layer capabilities (@NEF), management layer capabilities (@MCEG), application layer capabilities (@SEAL), together with non-3GPP capabilities (e.g. cloud related capabilities). Otherwise, if </w:t>
      </w:r>
      <w:r w:rsidR="00A54DA0">
        <w:rPr>
          <w:iCs/>
        </w:rPr>
        <w:t>3GPP</w:t>
      </w:r>
      <w:r w:rsidRPr="00A54DA0">
        <w:rPr>
          <w:iCs/>
        </w:rPr>
        <w:t xml:space="preserve"> starts defining </w:t>
      </w:r>
      <w:r w:rsidR="00A54DA0">
        <w:rPr>
          <w:iCs/>
        </w:rPr>
        <w:t>different</w:t>
      </w:r>
      <w:r w:rsidRPr="00A54DA0">
        <w:rPr>
          <w:iCs/>
        </w:rPr>
        <w:t xml:space="preserve"> exposure fabric</w:t>
      </w:r>
      <w:r w:rsidR="00A54DA0">
        <w:rPr>
          <w:iCs/>
        </w:rPr>
        <w:t>s</w:t>
      </w:r>
      <w:r w:rsidRPr="00A54DA0">
        <w:rPr>
          <w:iCs/>
        </w:rPr>
        <w:t xml:space="preserve">, (i) the </w:t>
      </w:r>
      <w:r w:rsidR="003B4C66" w:rsidRPr="00A54DA0">
        <w:rPr>
          <w:iCs/>
        </w:rPr>
        <w:t>likelihood</w:t>
      </w:r>
      <w:r w:rsidRPr="00A54DA0">
        <w:rPr>
          <w:iCs/>
        </w:rPr>
        <w:t xml:space="preserve"> of encountering incompatibilities/duplicities across these specific solutions is high; (ii) the operators may come up with increased integration efforts, which ultimately may make their systems very hard to build and maintain. </w:t>
      </w:r>
    </w:p>
    <w:p w14:paraId="6C0B2A56" w14:textId="5E50BC30" w:rsidR="00045BC8" w:rsidRPr="00A54DA0" w:rsidRDefault="00045BC8" w:rsidP="001F4776">
      <w:pPr>
        <w:pStyle w:val="Heading3"/>
        <w:rPr>
          <w:lang w:eastAsia="ko-KR"/>
        </w:rPr>
      </w:pPr>
      <w:bookmarkStart w:id="72" w:name="_Toc136591337"/>
      <w:r w:rsidRPr="00A54DA0">
        <w:rPr>
          <w:lang w:eastAsia="ko-KR"/>
        </w:rPr>
        <w:t>4.</w:t>
      </w:r>
      <w:r w:rsidR="009A4C31" w:rsidRPr="00A54DA0">
        <w:rPr>
          <w:lang w:eastAsia="ko-KR"/>
        </w:rPr>
        <w:t>2</w:t>
      </w:r>
      <w:r w:rsidRPr="00A54DA0">
        <w:rPr>
          <w:lang w:eastAsia="ko-KR"/>
        </w:rPr>
        <w:t>.3</w:t>
      </w:r>
      <w:r w:rsidRPr="00A54DA0">
        <w:rPr>
          <w:lang w:eastAsia="ko-KR"/>
        </w:rPr>
        <w:tab/>
        <w:t>Issue #3: EGMF/MCEG</w:t>
      </w:r>
      <w:bookmarkEnd w:id="72"/>
    </w:p>
    <w:p w14:paraId="03642706" w14:textId="4A83792D" w:rsidR="00045BC8" w:rsidRPr="00A54DA0" w:rsidRDefault="00045BC8" w:rsidP="00045BC8">
      <w:r w:rsidRPr="00A54DA0">
        <w:t>The Exposure Governance Management Function (EGMF) was originally defined in TS 28.533 [</w:t>
      </w:r>
      <w:r w:rsidR="00783640" w:rsidRPr="00A54DA0">
        <w:t>11</w:t>
      </w:r>
      <w:r w:rsidRPr="00A54DA0">
        <w:t>] as an MnF providing management capability exposure governance (MCEG). However, the current definition needs more elaboration on the following questions:</w:t>
      </w:r>
    </w:p>
    <w:p w14:paraId="3439B55F" w14:textId="69E9EA39" w:rsidR="00045BC8" w:rsidRPr="00A54DA0" w:rsidRDefault="00C80C8D" w:rsidP="00C80C8D">
      <w:pPr>
        <w:pStyle w:val="B1"/>
      </w:pPr>
      <w:bookmarkStart w:id="73" w:name="MCCQCTEMPBM_00000094"/>
      <w:r>
        <w:t>-</w:t>
      </w:r>
      <w:r>
        <w:tab/>
      </w:r>
      <w:r w:rsidR="00045BC8" w:rsidRPr="00A54DA0">
        <w:t xml:space="preserve">The functional scope of management capability exposure governance, and its relationship with the access control and with existing API GW solutions in carrier networks. </w:t>
      </w:r>
    </w:p>
    <w:p w14:paraId="24EFCD16" w14:textId="1054CD16" w:rsidR="00045BC8" w:rsidRPr="00A54DA0" w:rsidRDefault="00C80C8D" w:rsidP="00C80C8D">
      <w:pPr>
        <w:pStyle w:val="B1"/>
      </w:pPr>
      <w:bookmarkStart w:id="74" w:name="MCCQCTEMPBM_00000095"/>
      <w:bookmarkEnd w:id="73"/>
      <w:r>
        <w:t>-</w:t>
      </w:r>
      <w:r>
        <w:tab/>
      </w:r>
      <w:r w:rsidR="00045BC8" w:rsidRPr="00A54DA0">
        <w:t>The impact of management capability exposure governance on the Network Slice NRM fragment. Is</w:t>
      </w:r>
      <w:r w:rsidR="00783640" w:rsidRPr="00A54DA0">
        <w:t xml:space="preserve"> </w:t>
      </w:r>
      <w:r w:rsidR="00783640" w:rsidRPr="00A54DA0">
        <w:rPr>
          <w:rFonts w:hint="eastAsia"/>
          <w:lang w:eastAsia="zh-CN"/>
        </w:rPr>
        <w:t>it</w:t>
      </w:r>
      <w:r w:rsidR="00045BC8" w:rsidRPr="00A54DA0">
        <w:t xml:space="preserve"> within the scope of SA5 or not? If in-scope, then:</w:t>
      </w:r>
    </w:p>
    <w:p w14:paraId="1E9B9B16" w14:textId="014AE620" w:rsidR="00045BC8" w:rsidRPr="00A54DA0" w:rsidRDefault="00C80C8D" w:rsidP="00C80C8D">
      <w:pPr>
        <w:pStyle w:val="B2"/>
      </w:pPr>
      <w:bookmarkStart w:id="75" w:name="MCCQCTEMPBM_00000096"/>
      <w:bookmarkEnd w:id="74"/>
      <w:r>
        <w:t>-</w:t>
      </w:r>
      <w:r>
        <w:tab/>
      </w:r>
      <w:r w:rsidR="00045BC8" w:rsidRPr="00A54DA0">
        <w:t xml:space="preserve">what NSC related information (e.g., NSC id, NSC granted capabilities) does the NSP send to the NOP? </w:t>
      </w:r>
    </w:p>
    <w:p w14:paraId="52996984" w14:textId="71B77D91" w:rsidR="00045BC8" w:rsidRPr="00A54DA0" w:rsidRDefault="00C80C8D" w:rsidP="00C80C8D">
      <w:pPr>
        <w:pStyle w:val="B2"/>
      </w:pPr>
      <w:bookmarkStart w:id="76" w:name="MCCQCTEMPBM_00000097"/>
      <w:bookmarkEnd w:id="75"/>
      <w:r>
        <w:t>-</w:t>
      </w:r>
      <w:r>
        <w:tab/>
      </w:r>
      <w:r w:rsidR="00045BC8" w:rsidRPr="00A54DA0">
        <w:t>how does the NOP manage this information in relation to the existing NetworkSlice and NetworkSliceSubnet IOCs?</w:t>
      </w:r>
    </w:p>
    <w:p w14:paraId="6271D494" w14:textId="4035D446" w:rsidR="00045BC8" w:rsidRPr="00A54DA0" w:rsidRDefault="00C80C8D" w:rsidP="00C80C8D">
      <w:pPr>
        <w:pStyle w:val="B1"/>
      </w:pPr>
      <w:bookmarkStart w:id="77" w:name="MCCQCTEMPBM_00000098"/>
      <w:bookmarkEnd w:id="76"/>
      <w:r>
        <w:t>-</w:t>
      </w:r>
      <w:r>
        <w:tab/>
      </w:r>
      <w:r w:rsidR="00045BC8" w:rsidRPr="00A54DA0">
        <w:t xml:space="preserve">The need to standardize EGMF. Does </w:t>
      </w:r>
      <w:r>
        <w:t>3GPP</w:t>
      </w:r>
      <w:r w:rsidR="00045BC8" w:rsidRPr="00A54DA0">
        <w:t xml:space="preserve"> really need to define this MnF? Doesn’t this approach mean moving away from producer centric model of </w:t>
      </w:r>
      <w:r>
        <w:t>3GPP</w:t>
      </w:r>
      <w:r w:rsidR="00045BC8" w:rsidRPr="00A54DA0">
        <w:t>, i.e., focus on service producers rather than M</w:t>
      </w:r>
      <w:r w:rsidR="003B4C66" w:rsidRPr="00A54DA0">
        <w:t>n</w:t>
      </w:r>
      <w:r w:rsidR="00045BC8" w:rsidRPr="00A54DA0">
        <w:t xml:space="preserve">Fs? </w:t>
      </w:r>
    </w:p>
    <w:p w14:paraId="43F5139F" w14:textId="20671096" w:rsidR="00045BC8" w:rsidRPr="00A54DA0" w:rsidRDefault="00C80C8D" w:rsidP="00C80C8D">
      <w:pPr>
        <w:pStyle w:val="B1"/>
      </w:pPr>
      <w:bookmarkStart w:id="78" w:name="MCCQCTEMPBM_00000099"/>
      <w:bookmarkEnd w:id="77"/>
      <w:r>
        <w:t>-</w:t>
      </w:r>
      <w:r>
        <w:tab/>
      </w:r>
      <w:r w:rsidR="00045BC8" w:rsidRPr="00A54DA0">
        <w:t xml:space="preserve">If EGMF standardization is within the scope of </w:t>
      </w:r>
      <w:r>
        <w:t>3GPP</w:t>
      </w:r>
      <w:r w:rsidR="00045BC8" w:rsidRPr="00A54DA0">
        <w:t xml:space="preserve">, then does </w:t>
      </w:r>
      <w:r>
        <w:t>3GPP</w:t>
      </w:r>
      <w:r w:rsidR="00045BC8" w:rsidRPr="00A54DA0">
        <w:t xml:space="preserve"> need to provide details on EGMF internals? Does </w:t>
      </w:r>
      <w:r w:rsidR="00E60D7C">
        <w:t>3GPP</w:t>
      </w:r>
      <w:r w:rsidR="00045BC8" w:rsidRPr="00A54DA0">
        <w:t xml:space="preserve"> need to decide whether the EGMF is positioned on the Network Management Layer (NML), or the Service Management Layer (SML), or BSS layer?</w:t>
      </w:r>
    </w:p>
    <w:p w14:paraId="61DF5ADF" w14:textId="1B73906B" w:rsidR="00045BC8" w:rsidRPr="00A54DA0" w:rsidRDefault="00045BC8" w:rsidP="001F4776">
      <w:pPr>
        <w:pStyle w:val="Heading3"/>
        <w:rPr>
          <w:lang w:eastAsia="ko-KR"/>
        </w:rPr>
      </w:pPr>
      <w:bookmarkStart w:id="79" w:name="_Toc136591338"/>
      <w:bookmarkEnd w:id="78"/>
      <w:r w:rsidRPr="00A54DA0">
        <w:rPr>
          <w:lang w:eastAsia="ko-KR"/>
        </w:rPr>
        <w:t>4.</w:t>
      </w:r>
      <w:r w:rsidR="00661BFB" w:rsidRPr="00A54DA0">
        <w:rPr>
          <w:lang w:eastAsia="ko-KR"/>
        </w:rPr>
        <w:t>2</w:t>
      </w:r>
      <w:r w:rsidRPr="00A54DA0">
        <w:rPr>
          <w:lang w:eastAsia="ko-KR"/>
        </w:rPr>
        <w:t>.4</w:t>
      </w:r>
      <w:r w:rsidRPr="00A54DA0">
        <w:rPr>
          <w:lang w:eastAsia="ko-KR"/>
        </w:rPr>
        <w:tab/>
        <w:t>Issue #4: NSC-NSP service interaction</w:t>
      </w:r>
      <w:bookmarkEnd w:id="79"/>
    </w:p>
    <w:p w14:paraId="3F4F00F4" w14:textId="77777777" w:rsidR="00E60D7C" w:rsidRDefault="00045BC8" w:rsidP="00045BC8">
      <w:pPr>
        <w:rPr>
          <w:iCs/>
        </w:rPr>
      </w:pPr>
      <w:r w:rsidRPr="00A54DA0">
        <w:rPr>
          <w:bCs/>
          <w:iCs/>
        </w:rPr>
        <w:t>The</w:t>
      </w:r>
      <w:r w:rsidRPr="00A54DA0">
        <w:rPr>
          <w:iCs/>
        </w:rPr>
        <w:t xml:space="preserve"> NSC-NSP service interactions work (i.e., APIs made available by the NSP, for consumption by the NSCs) is out of the 3GPP scope. Based on the proposal #2, which argues in favour of having one single exposure layer integrating 3GPP capabilities and non-3GPP capabilities, together with the fact that a high number of NSCs are not familiar with 3GPP models, it makes sense to let these interactions be covered in other industry fora. </w:t>
      </w:r>
    </w:p>
    <w:p w14:paraId="50AE1353" w14:textId="1A6B8EFF" w:rsidR="00045BC8" w:rsidRPr="00A54DA0" w:rsidRDefault="008579EA" w:rsidP="008579EA">
      <w:pPr>
        <w:pStyle w:val="EditorsNote"/>
      </w:pPr>
      <w:r>
        <w:t xml:space="preserve">Editor's note: </w:t>
      </w:r>
      <w:r w:rsidR="00045BC8" w:rsidRPr="00A54DA0">
        <w:t>The potential group to provide the single exposure layer is FFS.</w:t>
      </w:r>
    </w:p>
    <w:p w14:paraId="3CD57E7E" w14:textId="3B6228E1" w:rsidR="00045BC8" w:rsidRPr="00A54DA0" w:rsidRDefault="00045BC8" w:rsidP="001F4776">
      <w:pPr>
        <w:pStyle w:val="Heading3"/>
        <w:rPr>
          <w:lang w:eastAsia="ko-KR"/>
        </w:rPr>
      </w:pPr>
      <w:bookmarkStart w:id="80" w:name="_Toc136591339"/>
      <w:r w:rsidRPr="00A54DA0">
        <w:rPr>
          <w:lang w:eastAsia="ko-KR"/>
        </w:rPr>
        <w:t>4.</w:t>
      </w:r>
      <w:r w:rsidR="00661BFB" w:rsidRPr="00A54DA0">
        <w:rPr>
          <w:lang w:eastAsia="ko-KR"/>
        </w:rPr>
        <w:t>2</w:t>
      </w:r>
      <w:r w:rsidRPr="00A54DA0">
        <w:rPr>
          <w:lang w:eastAsia="ko-KR"/>
        </w:rPr>
        <w:t>.5</w:t>
      </w:r>
      <w:r w:rsidRPr="00A54DA0">
        <w:rPr>
          <w:lang w:eastAsia="ko-KR"/>
        </w:rPr>
        <w:tab/>
        <w:t>Issue #5: Relation to other SA5 work/study items</w:t>
      </w:r>
      <w:bookmarkEnd w:id="80"/>
    </w:p>
    <w:p w14:paraId="65626AE8" w14:textId="77777777" w:rsidR="00045BC8" w:rsidRPr="00A54DA0" w:rsidRDefault="00045BC8" w:rsidP="00045BC8">
      <w:r w:rsidRPr="00A54DA0">
        <w:t>The work conducted in the FS_NSCE is related to other Rel-17 SI/WIs, including:</w:t>
      </w:r>
    </w:p>
    <w:p w14:paraId="0BAC3CE5" w14:textId="27A883F8" w:rsidR="00045BC8" w:rsidRPr="00A54DA0" w:rsidRDefault="000F49A2" w:rsidP="000F49A2">
      <w:pPr>
        <w:pStyle w:val="B1"/>
      </w:pPr>
      <w:bookmarkStart w:id="81" w:name="MCCQCTEMPBM_00000100"/>
      <w:r>
        <w:t>-</w:t>
      </w:r>
      <w:r>
        <w:tab/>
      </w:r>
      <w:r w:rsidR="00045BC8" w:rsidRPr="00A54DA0">
        <w:t>MSAC (Management Service Access Control), on the access control aspects inherent to exposure to 3</w:t>
      </w:r>
      <w:r w:rsidR="00045BC8" w:rsidRPr="00A54DA0">
        <w:rPr>
          <w:vertAlign w:val="superscript"/>
        </w:rPr>
        <w:t>rd</w:t>
      </w:r>
      <w:r w:rsidR="00045BC8" w:rsidRPr="00A54DA0">
        <w:t xml:space="preserve"> parties. NSP shall expose capabilities to NSCs in a controlled, secure and auditable way. </w:t>
      </w:r>
    </w:p>
    <w:p w14:paraId="69A8E545" w14:textId="30AE61B0" w:rsidR="00045BC8" w:rsidRPr="00A54DA0" w:rsidRDefault="000F49A2" w:rsidP="000F49A2">
      <w:pPr>
        <w:pStyle w:val="B1"/>
      </w:pPr>
      <w:bookmarkStart w:id="82" w:name="MCCQCTEMPBM_00000101"/>
      <w:bookmarkEnd w:id="81"/>
      <w:r>
        <w:t>-</w:t>
      </w:r>
      <w:r>
        <w:tab/>
      </w:r>
      <w:r w:rsidR="00045BC8" w:rsidRPr="00A54DA0">
        <w:t xml:space="preserve">OAM_NPN (Management of Non-Public Networks), when the network slice is used for the provisioning of a PNI-NPN. In this case, the modes 1b defined in [3] applies. </w:t>
      </w:r>
    </w:p>
    <w:p w14:paraId="0F707E3B" w14:textId="20170597" w:rsidR="00045BC8" w:rsidRPr="00A54DA0" w:rsidRDefault="000F49A2" w:rsidP="000F49A2">
      <w:pPr>
        <w:pStyle w:val="B1"/>
      </w:pPr>
      <w:bookmarkStart w:id="83" w:name="MCCQCTEMPBM_00000102"/>
      <w:bookmarkEnd w:id="82"/>
      <w:r>
        <w:t>-</w:t>
      </w:r>
      <w:r>
        <w:tab/>
      </w:r>
      <w:r w:rsidR="00045BC8" w:rsidRPr="00A54DA0">
        <w:t xml:space="preserve">eMEMTANE (Management of enhanced tenant concept), on the need to associate tenants to different NSCs, and manage the corresponding information in the NRM. </w:t>
      </w:r>
    </w:p>
    <w:p w14:paraId="69A76211" w14:textId="21253FD0" w:rsidR="00045BC8" w:rsidRPr="00A54DA0" w:rsidRDefault="000F49A2" w:rsidP="000F49A2">
      <w:pPr>
        <w:pStyle w:val="B1"/>
      </w:pPr>
      <w:bookmarkStart w:id="84" w:name="MCCQCTEMPBM_00000103"/>
      <w:bookmarkEnd w:id="83"/>
      <w:r>
        <w:t>-</w:t>
      </w:r>
      <w:r>
        <w:tab/>
      </w:r>
      <w:r w:rsidR="00045BC8" w:rsidRPr="00A54DA0">
        <w:t>5GDMS (Discovery of management services in 5G), on the need for NSCs to discover capabilities available for consumption.</w:t>
      </w:r>
    </w:p>
    <w:bookmarkEnd w:id="84"/>
    <w:p w14:paraId="6B30D417" w14:textId="722B718F" w:rsidR="00045BC8" w:rsidRPr="00A54DA0" w:rsidRDefault="00045BC8" w:rsidP="00045BC8">
      <w:pPr>
        <w:rPr>
          <w:iCs/>
        </w:rPr>
      </w:pPr>
      <w:r w:rsidRPr="00A54DA0">
        <w:rPr>
          <w:bCs/>
          <w:iCs/>
        </w:rPr>
        <w:t>The work in FS_NSCE</w:t>
      </w:r>
      <w:r w:rsidRPr="00A54DA0">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A54DA0" w:rsidRDefault="005A0424" w:rsidP="001F4776">
      <w:pPr>
        <w:pStyle w:val="Heading3"/>
        <w:rPr>
          <w:lang w:eastAsia="ko-KR"/>
        </w:rPr>
      </w:pPr>
      <w:bookmarkStart w:id="85" w:name="_Toc136591340"/>
      <w:r w:rsidRPr="00A54DA0">
        <w:rPr>
          <w:lang w:eastAsia="ko-KR"/>
        </w:rPr>
        <w:t>4.2.</w:t>
      </w:r>
      <w:r w:rsidR="00606B58" w:rsidRPr="00A54DA0">
        <w:rPr>
          <w:lang w:eastAsia="ko-KR"/>
        </w:rPr>
        <w:t>6</w:t>
      </w:r>
      <w:r w:rsidRPr="00A54DA0">
        <w:rPr>
          <w:lang w:eastAsia="ko-KR"/>
        </w:rPr>
        <w:tab/>
        <w:t>Issue #</w:t>
      </w:r>
      <w:r w:rsidR="003E7B49" w:rsidRPr="00A54DA0">
        <w:rPr>
          <w:lang w:eastAsia="ko-KR"/>
        </w:rPr>
        <w:t>6</w:t>
      </w:r>
      <w:r w:rsidRPr="00A54DA0">
        <w:rPr>
          <w:lang w:eastAsia="ko-KR"/>
        </w:rPr>
        <w:t>: Network slice management capability exposure interface via OSS</w:t>
      </w:r>
      <w:bookmarkEnd w:id="85"/>
    </w:p>
    <w:p w14:paraId="6B2C7E91" w14:textId="30CC9B20" w:rsidR="006E2D9E" w:rsidRPr="00A54DA0" w:rsidRDefault="006E2D9E" w:rsidP="006E2D9E">
      <w:pPr>
        <w:rPr>
          <w:lang w:eastAsia="zh-CN"/>
        </w:rPr>
      </w:pPr>
      <w:r w:rsidRPr="00A54DA0">
        <w:t>Scenarios</w:t>
      </w:r>
      <w:r w:rsidRPr="00A54DA0">
        <w:rPr>
          <w:lang w:eastAsia="zh-CN"/>
        </w:rPr>
        <w:t xml:space="preserve"> regarding exposure interface via OSS have been introduced in clause </w:t>
      </w:r>
      <w:r w:rsidRPr="00A54DA0">
        <w:t>4.1.1.4.</w:t>
      </w:r>
      <w:r w:rsidRPr="00A54DA0">
        <w:rPr>
          <w:lang w:eastAsia="zh-CN"/>
        </w:rPr>
        <w:t xml:space="preserve"> NSC can make contract with the NSP or CSP regarding exposure via BSS. Upon the completion of the contact, the NSC can directly get access to the OSS within the NSP or CSP for access the exposed MnS.</w:t>
      </w:r>
      <w:r w:rsidRPr="00A54DA0">
        <w:rPr>
          <w:rFonts w:hint="eastAsia"/>
          <w:lang w:eastAsia="zh-CN"/>
        </w:rPr>
        <w:t xml:space="preserve"> </w:t>
      </w:r>
      <w:r w:rsidRPr="00A54DA0">
        <w:rPr>
          <w:lang w:eastAsia="zh-CN"/>
        </w:rPr>
        <w:t>Several key issues exist for the use cases. For example, how does the NSC identify the address of MnS producer for the exposed MnS within the OSS and how to consume the exposed MnS directly from OSS needs to be addressed.</w:t>
      </w:r>
    </w:p>
    <w:p w14:paraId="5F685875" w14:textId="14E8C044" w:rsidR="00423E63" w:rsidRPr="00A54DA0" w:rsidRDefault="00423E63" w:rsidP="000A2100">
      <w:pPr>
        <w:pStyle w:val="Heading3"/>
        <w:rPr>
          <w:lang w:eastAsia="ko-KR"/>
        </w:rPr>
      </w:pPr>
      <w:bookmarkStart w:id="86" w:name="_Toc136591341"/>
      <w:r w:rsidRPr="00A54DA0">
        <w:rPr>
          <w:lang w:eastAsia="ko-KR"/>
        </w:rPr>
        <w:t>4.2.7</w:t>
      </w:r>
      <w:r w:rsidRPr="00A54DA0">
        <w:rPr>
          <w:lang w:eastAsia="ko-KR"/>
        </w:rPr>
        <w:tab/>
        <w:t>Issue #7: Capability exposure ecosystem</w:t>
      </w:r>
      <w:bookmarkEnd w:id="86"/>
    </w:p>
    <w:p w14:paraId="72BFB9B9" w14:textId="69C38935" w:rsidR="00423E63" w:rsidRPr="00A54DA0" w:rsidRDefault="00423E63" w:rsidP="000A2100">
      <w:pPr>
        <w:rPr>
          <w:rFonts w:cstheme="minorHAnsi"/>
          <w:lang w:val="en-US"/>
        </w:rPr>
      </w:pPr>
      <w:r w:rsidRPr="00A54DA0">
        <w:rPr>
          <w:lang w:eastAsia="zh-CN"/>
        </w:rPr>
        <w:t xml:space="preserve">Capability exposure </w:t>
      </w:r>
      <w:r w:rsidRPr="00A54DA0">
        <w:rPr>
          <w:rFonts w:cstheme="minorHAnsi"/>
          <w:lang w:val="en-US"/>
        </w:rPr>
        <w:t>paves the way for transforming telco networks into programmable service platforms that can be easily accessed by 3</w:t>
      </w:r>
      <w:r w:rsidRPr="00A54DA0">
        <w:rPr>
          <w:rFonts w:cstheme="minorHAnsi"/>
          <w:vertAlign w:val="superscript"/>
          <w:lang w:val="en-US"/>
        </w:rPr>
        <w:t>rd</w:t>
      </w:r>
      <w:r w:rsidRPr="00A54DA0">
        <w:rPr>
          <w:rFonts w:cstheme="minorHAnsi"/>
          <w:lang w:val="en-US"/>
        </w:rPr>
        <w:t xml:space="preserve"> parties, including application developers, aggregator marketplaces and enterprise customers, through APIs. This new paradigm, referred to Network-as-a-Service (NaaS), enables these 3</w:t>
      </w:r>
      <w:r w:rsidRPr="00A54DA0">
        <w:rPr>
          <w:rFonts w:cstheme="minorHAnsi"/>
          <w:vertAlign w:val="superscript"/>
          <w:lang w:val="en-US"/>
        </w:rPr>
        <w:t>rd</w:t>
      </w:r>
      <w:r w:rsidRPr="00A54DA0">
        <w:rPr>
          <w:rFonts w:cstheme="minorHAnsi"/>
          <w:lang w:val="en-US"/>
        </w:rPr>
        <w:t xml:space="preserve"> parties (and their applications) to consume exposed telco capabilities, tapping into them to provide enhanced user experiences and contribute to service innovation with new use cases. </w:t>
      </w:r>
    </w:p>
    <w:p w14:paraId="4044EFFC" w14:textId="2E140ED2" w:rsidR="00423E63" w:rsidRPr="00A54DA0" w:rsidRDefault="00423E63" w:rsidP="00423E63">
      <w:pPr>
        <w:jc w:val="both"/>
        <w:rPr>
          <w:rFonts w:cstheme="minorHAnsi"/>
          <w:lang w:val="en-US"/>
        </w:rPr>
      </w:pPr>
      <w:r w:rsidRPr="00A54DA0">
        <w:rPr>
          <w:rFonts w:cstheme="minorHAnsi"/>
          <w:lang w:val="en-US"/>
        </w:rPr>
        <w:t xml:space="preserve">The development of NaaS requires a collaborative workspace that bring together incumbent telco standards bodies with IT and cloud communities, industry associations and open-source projects. An effective collaboration among organizations needs to be based on a clear demarcation on their scope of work, avoiding that participating organizations run overlapping activities or duplicate efforts; otherwise, NaaS may risk ending up with a fragmented ecosystem. With this goal in mind, GSMA Open Gateway initiative [22] has defined a reference NaaS framework built on three main organizations: </w:t>
      </w:r>
    </w:p>
    <w:p w14:paraId="2FB7611A" w14:textId="256A91F8" w:rsidR="00423E63" w:rsidRPr="00A54DA0" w:rsidRDefault="0018086E" w:rsidP="0018086E">
      <w:pPr>
        <w:pStyle w:val="B1"/>
        <w:rPr>
          <w:lang w:eastAsia="en-GB"/>
        </w:rPr>
      </w:pPr>
      <w:bookmarkStart w:id="87" w:name="MCCQCTEMPBM_00000104"/>
      <w:r>
        <w:rPr>
          <w:b/>
          <w:bCs/>
          <w:lang w:eastAsia="en-GB"/>
        </w:rPr>
        <w:t>-</w:t>
      </w:r>
      <w:r>
        <w:rPr>
          <w:b/>
          <w:bCs/>
          <w:lang w:eastAsia="en-GB"/>
        </w:rPr>
        <w:tab/>
      </w:r>
      <w:r w:rsidR="00423E63" w:rsidRPr="00A54DA0">
        <w:rPr>
          <w:b/>
          <w:bCs/>
          <w:lang w:eastAsia="en-GB"/>
        </w:rPr>
        <w:t>Linux Foundation’s</w:t>
      </w:r>
      <w:r w:rsidR="00423E63" w:rsidRPr="00A54DA0">
        <w:rPr>
          <w:lang w:eastAsia="en-GB"/>
        </w:rPr>
        <w:t xml:space="preserve"> </w:t>
      </w:r>
      <w:r w:rsidR="00423E63" w:rsidRPr="00A54DA0">
        <w:rPr>
          <w:b/>
          <w:bCs/>
          <w:lang w:eastAsia="en-GB"/>
        </w:rPr>
        <w:t>CAMARA</w:t>
      </w:r>
      <w:r w:rsidR="00423E63" w:rsidRPr="00A54DA0">
        <w:rPr>
          <w:lang w:eastAsia="en-GB"/>
        </w:rPr>
        <w:t>: it represents the “exposure” doctrine, i.e., how capabilities are exposed for external consumption via 3</w:t>
      </w:r>
      <w:r w:rsidR="00423E63" w:rsidRPr="00A54DA0">
        <w:rPr>
          <w:vertAlign w:val="superscript"/>
          <w:lang w:eastAsia="en-GB"/>
        </w:rPr>
        <w:t>rd</w:t>
      </w:r>
      <w:r w:rsidR="00423E63" w:rsidRPr="00A54DA0">
        <w:rPr>
          <w:lang w:eastAsia="en-GB"/>
        </w:rPr>
        <w:t xml:space="preserve"> party facing APIs.  CAMARA defines these APIs, and is responsible for their hosting and release management. Third-party facing APIs are user-friendly (semantics tailored to the service needs of 3</w:t>
      </w:r>
      <w:r w:rsidR="00423E63" w:rsidRPr="00A54DA0">
        <w:rPr>
          <w:vertAlign w:val="superscript"/>
          <w:lang w:eastAsia="en-GB"/>
        </w:rPr>
        <w:t>rd</w:t>
      </w:r>
      <w:r w:rsidR="00423E63" w:rsidRPr="00A54DA0">
        <w:rPr>
          <w:lang w:eastAsia="en-GB"/>
        </w:rPr>
        <w:t xml:space="preserve"> parties) and open (following Apache2.0 license).</w:t>
      </w:r>
    </w:p>
    <w:p w14:paraId="2914F205" w14:textId="205C4DFD" w:rsidR="00423E63" w:rsidRPr="00A54DA0" w:rsidRDefault="0018086E" w:rsidP="0018086E">
      <w:pPr>
        <w:pStyle w:val="B1"/>
        <w:rPr>
          <w:lang w:eastAsia="en-GB"/>
        </w:rPr>
      </w:pPr>
      <w:bookmarkStart w:id="88" w:name="MCCQCTEMPBM_00000105"/>
      <w:bookmarkEnd w:id="87"/>
      <w:r>
        <w:rPr>
          <w:b/>
          <w:bCs/>
        </w:rPr>
        <w:t>-</w:t>
      </w:r>
      <w:r>
        <w:rPr>
          <w:b/>
          <w:bCs/>
        </w:rPr>
        <w:tab/>
      </w:r>
      <w:r w:rsidR="00423E63" w:rsidRPr="00A54DA0">
        <w:rPr>
          <w:b/>
          <w:bCs/>
        </w:rPr>
        <w:t>GSMA Open Gateway</w:t>
      </w:r>
      <w:r w:rsidR="00423E63" w:rsidRPr="00A54DA0">
        <w:t>: it represents both the “technical” doctrine, i.e., how third-party facing APIs are to be supported by underlying telco capabilities, and “business” doctrine, i.e.  definition of templates for agreements between operators and 3</w:t>
      </w:r>
      <w:r w:rsidR="00423E63" w:rsidRPr="00A54DA0">
        <w:rPr>
          <w:vertAlign w:val="superscript"/>
        </w:rPr>
        <w:t>rd</w:t>
      </w:r>
      <w:r w:rsidR="00423E63" w:rsidRPr="00A54DA0">
        <w:t xml:space="preserve"> parties, ensuring a consistent commercial framework for exposing services.  GSMA conducts the technical work through OPG/OPAG (Operator Platform Group / Operator Platform API Group), and the commercial work through WAS (Wholesale Agreement Services). </w:t>
      </w:r>
    </w:p>
    <w:p w14:paraId="23957FE9" w14:textId="026E4B00" w:rsidR="00423E63" w:rsidRPr="00A54DA0" w:rsidRDefault="0018086E" w:rsidP="0018086E">
      <w:pPr>
        <w:pStyle w:val="B1"/>
        <w:rPr>
          <w:lang w:eastAsia="en-GB"/>
        </w:rPr>
      </w:pPr>
      <w:bookmarkStart w:id="89" w:name="MCCQCTEMPBM_00000106"/>
      <w:bookmarkEnd w:id="88"/>
      <w:r>
        <w:rPr>
          <w:b/>
          <w:bCs/>
        </w:rPr>
        <w:t>-</w:t>
      </w:r>
      <w:r>
        <w:rPr>
          <w:b/>
          <w:bCs/>
        </w:rPr>
        <w:tab/>
      </w:r>
      <w:r w:rsidR="00423E63" w:rsidRPr="00A54DA0">
        <w:rPr>
          <w:b/>
          <w:bCs/>
        </w:rPr>
        <w:t>TM Forum</w:t>
      </w:r>
      <w:r w:rsidR="00423E63" w:rsidRPr="00A54DA0">
        <w:t>: it represents the “operational” doctrine, i.e., how to manage capabilities throughout the entire NaaS lifecycle. This includes the registration/onboarding of 3</w:t>
      </w:r>
      <w:r w:rsidR="00423E63" w:rsidRPr="00A54DA0">
        <w:rPr>
          <w:vertAlign w:val="superscript"/>
        </w:rPr>
        <w:t>rd</w:t>
      </w:r>
      <w:r w:rsidR="00423E63" w:rsidRPr="00A54DA0">
        <w:t xml:space="preserve"> parties, service fulfilment (e.g., provisioning, activation and modification), service assurance (e.g., incident management, service status, service performance) and billing. </w:t>
      </w:r>
    </w:p>
    <w:p w14:paraId="36A383C0" w14:textId="4C15AF90" w:rsidR="00FB2C7D" w:rsidRPr="00A54DA0" w:rsidRDefault="0083401B" w:rsidP="00FB2C7D">
      <w:pPr>
        <w:pStyle w:val="Heading1"/>
      </w:pPr>
      <w:bookmarkStart w:id="90" w:name="_Toc136591342"/>
      <w:bookmarkEnd w:id="89"/>
      <w:r w:rsidRPr="00A54DA0">
        <w:t>5</w:t>
      </w:r>
      <w:r w:rsidR="00FB2C7D" w:rsidRPr="00A54DA0">
        <w:tab/>
      </w:r>
      <w:r w:rsidRPr="00A54DA0">
        <w:t>Use cases for network management capability exposure</w:t>
      </w:r>
      <w:bookmarkEnd w:id="90"/>
    </w:p>
    <w:p w14:paraId="78A82EB8" w14:textId="251E3A9B" w:rsidR="00C32446" w:rsidRPr="00A54DA0" w:rsidRDefault="00C32446" w:rsidP="00C32446">
      <w:pPr>
        <w:pStyle w:val="Heading2"/>
      </w:pPr>
      <w:bookmarkStart w:id="91" w:name="_Toc136591343"/>
      <w:r w:rsidRPr="00A54DA0">
        <w:t>5.1</w:t>
      </w:r>
      <w:r w:rsidRPr="00A54DA0">
        <w:tab/>
      </w:r>
      <w:r w:rsidR="005A3452" w:rsidRPr="00A54DA0">
        <w:t xml:space="preserve">Exposed network </w:t>
      </w:r>
      <w:r w:rsidR="005A3452" w:rsidRPr="00A54DA0">
        <w:rPr>
          <w:rFonts w:hint="eastAsia"/>
          <w:lang w:eastAsia="zh-CN"/>
        </w:rPr>
        <w:t>slice</w:t>
      </w:r>
      <w:r w:rsidR="005A3452" w:rsidRPr="00A54DA0">
        <w:t xml:space="preserve"> management capability consumption</w:t>
      </w:r>
      <w:bookmarkEnd w:id="91"/>
    </w:p>
    <w:p w14:paraId="7A8831CF" w14:textId="77777777" w:rsidR="00C32446" w:rsidRPr="00A54DA0" w:rsidRDefault="00C32446" w:rsidP="00C32446">
      <w:pPr>
        <w:pStyle w:val="Heading3"/>
        <w:rPr>
          <w:lang w:eastAsia="ko-KR"/>
        </w:rPr>
      </w:pPr>
      <w:bookmarkStart w:id="92" w:name="_Toc136591344"/>
      <w:r w:rsidRPr="00A54DA0">
        <w:rPr>
          <w:lang w:eastAsia="ko-KR"/>
        </w:rPr>
        <w:t>5.1.1</w:t>
      </w:r>
      <w:r w:rsidRPr="00A54DA0">
        <w:rPr>
          <w:lang w:eastAsia="ko-KR"/>
        </w:rPr>
        <w:tab/>
        <w:t>Description</w:t>
      </w:r>
      <w:bookmarkEnd w:id="92"/>
    </w:p>
    <w:p w14:paraId="6B1217F9" w14:textId="17B817E6" w:rsidR="005A3452" w:rsidRPr="00A54DA0" w:rsidRDefault="005A3452" w:rsidP="005A3452">
      <w:pPr>
        <w:jc w:val="both"/>
        <w:rPr>
          <w:lang w:eastAsia="zh-CN"/>
        </w:rPr>
      </w:pPr>
      <w:bookmarkStart w:id="93" w:name="_Toc101173205"/>
      <w:r w:rsidRPr="00A54DA0">
        <w:rPr>
          <w:lang w:eastAsia="zh-CN"/>
        </w:rPr>
        <w:t xml:space="preserve">A use case of exposed network </w:t>
      </w:r>
      <w:r w:rsidRPr="00A54DA0">
        <w:rPr>
          <w:rFonts w:hint="eastAsia"/>
          <w:lang w:eastAsia="zh-CN"/>
        </w:rPr>
        <w:t>slice</w:t>
      </w:r>
      <w:r w:rsidRPr="00A54DA0">
        <w:rPr>
          <w:lang w:eastAsia="zh-CN"/>
        </w:rPr>
        <w:t xml:space="preserve"> management capability consumption can be described as follows:</w:t>
      </w:r>
    </w:p>
    <w:p w14:paraId="5F2A3D36" w14:textId="733074CF" w:rsidR="005A3452" w:rsidRPr="00A54DA0" w:rsidRDefault="005A3452" w:rsidP="00C9585C">
      <w:pPr>
        <w:pStyle w:val="B1"/>
        <w:rPr>
          <w:lang w:eastAsia="zh-CN"/>
        </w:rPr>
      </w:pPr>
      <w:r w:rsidRPr="00A54DA0">
        <w:rPr>
          <w:rFonts w:hint="eastAsia"/>
          <w:lang w:eastAsia="zh-CN"/>
        </w:rPr>
        <w:t>1</w:t>
      </w:r>
      <w:r w:rsidRPr="00A54DA0">
        <w:rPr>
          <w:lang w:eastAsia="zh-CN"/>
        </w:rPr>
        <w:t xml:space="preserve">. In order to enable the consumption of network slice related exposed MnS, an NSC firstly makes a contract with the NSP, which contains the agreement and conditions for consuming an exposed MnS. The condition can be a </w:t>
      </w:r>
      <w:r w:rsidRPr="00A54DA0">
        <w:rPr>
          <w:rFonts w:hint="eastAsia"/>
          <w:lang w:eastAsia="zh-CN"/>
        </w:rPr>
        <w:t>certain</w:t>
      </w:r>
      <w:r w:rsidRPr="00A54DA0">
        <w:rPr>
          <w:lang w:eastAsia="zh-CN"/>
        </w:rPr>
        <w:t xml:space="preserve"> constraint of exposed MnS consumption based on the contract, e.g. the usage quota of certain exposed MnS, the usage frequency of certain exposed MnS, etc. The NSC negotiates its specific requirements for the network slice management capability consumption with the NSP. Based on the contract, NSP selects the MnS that can be exposed externally and decides on exposure policies that shall be applied to the MnS when it is exposed externally. For example, NSP may decide to disallow certain operations, limit the Managed Object Instances that may be managed, or aggregate/anonymize sensitive data. </w:t>
      </w:r>
    </w:p>
    <w:p w14:paraId="773CF17A" w14:textId="77777777" w:rsidR="005A3452" w:rsidRPr="00A54DA0" w:rsidRDefault="005A3452" w:rsidP="00C9585C">
      <w:pPr>
        <w:pStyle w:val="B1"/>
        <w:rPr>
          <w:lang w:eastAsia="zh-CN"/>
        </w:rPr>
      </w:pPr>
      <w:r w:rsidRPr="00A54DA0">
        <w:rPr>
          <w:lang w:eastAsia="zh-CN"/>
        </w:rPr>
        <w:t>2. The BSS may interact with the OSS in order to complete certain configuration (i.e. permission regarding what exposed MnS, optionally under what condition, can be consumed) regarding the consumption of exposed MnS based on the customized requirement from the NSC.</w:t>
      </w:r>
    </w:p>
    <w:p w14:paraId="7808BE4B" w14:textId="77777777" w:rsidR="005A3452" w:rsidRPr="00A54DA0" w:rsidRDefault="005A3452" w:rsidP="00C9585C">
      <w:pPr>
        <w:pStyle w:val="B1"/>
        <w:rPr>
          <w:lang w:eastAsia="zh-CN"/>
        </w:rPr>
      </w:pPr>
      <w:r w:rsidRPr="00A54DA0">
        <w:rPr>
          <w:lang w:eastAsia="zh-CN"/>
        </w:rPr>
        <w:t>3. The MnS can be exposed directly or NSP applies any policies before exposing the resulting functionality as an MnS.</w:t>
      </w:r>
    </w:p>
    <w:p w14:paraId="02792F86" w14:textId="77777777" w:rsidR="005A3452" w:rsidRPr="00A54DA0" w:rsidRDefault="005A3452" w:rsidP="00C9585C">
      <w:pPr>
        <w:pStyle w:val="B1"/>
        <w:rPr>
          <w:lang w:eastAsia="zh-CN"/>
        </w:rPr>
      </w:pPr>
      <w:r w:rsidRPr="00A54DA0">
        <w:rPr>
          <w:lang w:eastAsia="zh-CN"/>
        </w:rPr>
        <w:t>4. NSP publishes the MnS in a service directory so that the NSC is able to discover the exposed MnS.</w:t>
      </w:r>
    </w:p>
    <w:p w14:paraId="7E20C6EC" w14:textId="26BACF4E" w:rsidR="005A3452" w:rsidRPr="00A54DA0" w:rsidRDefault="005A3452" w:rsidP="00C9585C">
      <w:pPr>
        <w:pStyle w:val="B1"/>
        <w:rPr>
          <w:lang w:eastAsia="zh-CN"/>
        </w:rPr>
      </w:pPr>
      <w:r w:rsidRPr="00A54DA0">
        <w:rPr>
          <w:lang w:eastAsia="zh-CN"/>
        </w:rPr>
        <w:t>5. NSP authenticates NSC to consume the exposed MnS as defined in the contract, and provides the relevant authorization keys to NSC.</w:t>
      </w:r>
    </w:p>
    <w:p w14:paraId="3747A16B" w14:textId="6D85EFF7" w:rsidR="005A3452" w:rsidRPr="00A54DA0" w:rsidRDefault="005A3452" w:rsidP="00C9585C">
      <w:pPr>
        <w:pStyle w:val="B1"/>
        <w:rPr>
          <w:lang w:eastAsia="zh-CN"/>
        </w:rPr>
      </w:pPr>
      <w:r w:rsidRPr="00A54DA0">
        <w:rPr>
          <w:lang w:eastAsia="zh-CN"/>
        </w:rPr>
        <w:t>6. After successful authorization verification, NSC requests to access the exposed MnS. The MnS can be exposed originally as it is for internal consumption or NSP applies any constrains before exposing the limited functionality as a MnS. The access may need the interaction with BSS (e.g. through Service Catalogue) or the access can directly go through OSS.</w:t>
      </w:r>
    </w:p>
    <w:p w14:paraId="08848058" w14:textId="77777777" w:rsidR="002A595F" w:rsidRPr="00A54DA0" w:rsidRDefault="002A595F" w:rsidP="002A595F">
      <w:pPr>
        <w:pStyle w:val="Heading3"/>
        <w:rPr>
          <w:lang w:val="en-US"/>
        </w:rPr>
      </w:pPr>
      <w:bookmarkStart w:id="94" w:name="_Toc136591345"/>
      <w:r w:rsidRPr="00A54DA0">
        <w:rPr>
          <w:lang w:val="en-US"/>
        </w:rPr>
        <w:t>5.1.2</w:t>
      </w:r>
      <w:r w:rsidRPr="00A54DA0">
        <w:rPr>
          <w:lang w:val="en-US"/>
        </w:rPr>
        <w:tab/>
        <w:t>Issue and gaps</w:t>
      </w:r>
      <w:bookmarkEnd w:id="93"/>
      <w:bookmarkEnd w:id="94"/>
    </w:p>
    <w:p w14:paraId="56BFDC9C" w14:textId="5173F7BC" w:rsidR="00D91CDA" w:rsidRPr="00A54DA0" w:rsidRDefault="00D91CDA" w:rsidP="00C9585C">
      <w:pPr>
        <w:pStyle w:val="Heading4"/>
        <w:rPr>
          <w:szCs w:val="24"/>
          <w:lang w:val="en-US"/>
        </w:rPr>
      </w:pPr>
      <w:r w:rsidRPr="00A54DA0">
        <w:rPr>
          <w:lang w:val="en-US"/>
        </w:rPr>
        <w:t>5.1.2.1</w:t>
      </w:r>
      <w:r w:rsidR="00C9585C">
        <w:rPr>
          <w:lang w:val="en-US"/>
        </w:rPr>
        <w:tab/>
      </w:r>
      <w:r w:rsidRPr="00A54DA0">
        <w:rPr>
          <w:lang w:val="en-US"/>
        </w:rPr>
        <w:t>Issues</w:t>
      </w:r>
    </w:p>
    <w:p w14:paraId="414EB919" w14:textId="77777777" w:rsidR="005A3452" w:rsidRPr="00A54DA0" w:rsidRDefault="005A3452" w:rsidP="005A3452">
      <w:r w:rsidRPr="00A54DA0">
        <w:t xml:space="preserve">How to publish MnS which can be exposed to BSS to a suitable MnS producer for </w:t>
      </w:r>
      <w:r w:rsidRPr="00A54DA0">
        <w:rPr>
          <w:lang w:eastAsia="zh-CN"/>
        </w:rPr>
        <w:t>network management capability exposure</w:t>
      </w:r>
      <w:r w:rsidRPr="00A54DA0">
        <w:t xml:space="preserve"> is not specified in existing 3GPP management system.</w:t>
      </w:r>
    </w:p>
    <w:p w14:paraId="041FD531" w14:textId="77777777" w:rsidR="005A3452" w:rsidRPr="00A54DA0" w:rsidRDefault="005A3452" w:rsidP="005A3452">
      <w:pPr>
        <w:rPr>
          <w:lang w:eastAsia="zh-CN"/>
        </w:rPr>
      </w:pPr>
      <w:r w:rsidRPr="00A54DA0">
        <w:rPr>
          <w:lang w:eastAsia="zh-CN"/>
        </w:rPr>
        <w:t xml:space="preserve">NSC needs to apply for the access of network slice management capability through BSS. However, there is no discussion and agreement on whether </w:t>
      </w:r>
      <w:r w:rsidRPr="00A54DA0">
        <w:rPr>
          <w:rFonts w:hint="eastAsia"/>
          <w:lang w:eastAsia="zh-CN"/>
        </w:rPr>
        <w:t>an</w:t>
      </w:r>
      <w:r w:rsidRPr="00A54DA0">
        <w:rPr>
          <w:lang w:eastAsia="zh-CN"/>
        </w:rPr>
        <w:t xml:space="preserve"> exposed MnS </w:t>
      </w:r>
      <w:r w:rsidRPr="00A54DA0">
        <w:rPr>
          <w:rFonts w:hint="eastAsia"/>
          <w:lang w:eastAsia="zh-CN"/>
        </w:rPr>
        <w:t>is</w:t>
      </w:r>
      <w:r w:rsidRPr="00A54DA0">
        <w:rPr>
          <w:lang w:eastAsia="zh-CN"/>
        </w:rPr>
        <w:t xml:space="preserve"> </w:t>
      </w:r>
      <w:r w:rsidRPr="00A54DA0">
        <w:rPr>
          <w:rFonts w:hint="eastAsia"/>
          <w:lang w:eastAsia="zh-CN"/>
        </w:rPr>
        <w:t>exposed</w:t>
      </w:r>
      <w:r w:rsidRPr="00A54DA0">
        <w:rPr>
          <w:lang w:eastAsia="zh-CN"/>
        </w:rPr>
        <w:t xml:space="preserve"> transparently through the BSS or being processed through a dedicated exposure platform before exposing to the NSC. </w:t>
      </w:r>
    </w:p>
    <w:p w14:paraId="689A0E10" w14:textId="731E1CE4" w:rsidR="005A3452" w:rsidRPr="00A54DA0" w:rsidRDefault="005A3452" w:rsidP="00D91CDA">
      <w:r w:rsidRPr="00A54DA0">
        <w:t xml:space="preserve">The definition and the format of permission (authorization) for </w:t>
      </w:r>
      <w:r w:rsidRPr="00A54DA0">
        <w:rPr>
          <w:color w:val="000000"/>
          <w:lang w:eastAsia="zh-CN"/>
        </w:rPr>
        <w:t>the consumption of network slice related exposed MnS and its potential impact on internal interface with BSS</w:t>
      </w:r>
      <w:r w:rsidRPr="00A54DA0">
        <w:t xml:space="preserve"> is not discussed in current SA5 work.</w:t>
      </w:r>
    </w:p>
    <w:p w14:paraId="41145D4F" w14:textId="77777777" w:rsidR="00D91CDA" w:rsidRPr="00A54DA0" w:rsidRDefault="00D91CDA" w:rsidP="00D91CDA">
      <w:pPr>
        <w:rPr>
          <w:sz w:val="24"/>
          <w:szCs w:val="24"/>
          <w:lang w:val="en-US"/>
        </w:rPr>
      </w:pPr>
      <w:r w:rsidRPr="00A54DA0">
        <w:rPr>
          <w:rFonts w:ascii="Arial" w:eastAsia="SimSun" w:hAnsi="Arial"/>
          <w:sz w:val="24"/>
          <w:lang w:val="en-US"/>
        </w:rPr>
        <w:t>5.1.2.1 Gaps</w:t>
      </w:r>
    </w:p>
    <w:p w14:paraId="57DF43B2" w14:textId="340FC09B" w:rsidR="005A3452" w:rsidRPr="00A54DA0" w:rsidRDefault="00C9585C" w:rsidP="00C9585C">
      <w:pPr>
        <w:pStyle w:val="B1"/>
      </w:pPr>
      <w:bookmarkStart w:id="95" w:name="MCCQCTEMPBM_00000107"/>
      <w:r>
        <w:t>1)</w:t>
      </w:r>
      <w:r>
        <w:tab/>
      </w:r>
      <w:r w:rsidR="005A3452" w:rsidRPr="00A54DA0">
        <w:t>How to publish a MnS.</w:t>
      </w:r>
    </w:p>
    <w:p w14:paraId="2B34E3F3" w14:textId="148858DE" w:rsidR="005A3452" w:rsidRPr="00A54DA0" w:rsidRDefault="00C9585C" w:rsidP="00C9585C">
      <w:pPr>
        <w:pStyle w:val="B1"/>
      </w:pPr>
      <w:bookmarkStart w:id="96" w:name="MCCQCTEMPBM_00000108"/>
      <w:bookmarkEnd w:id="95"/>
      <w:r>
        <w:t>2)</w:t>
      </w:r>
      <w:r>
        <w:tab/>
      </w:r>
      <w:r w:rsidR="005A3452" w:rsidRPr="00A54DA0">
        <w:t>How an external consumer can discover the available MnS;</w:t>
      </w:r>
    </w:p>
    <w:p w14:paraId="2719A46A" w14:textId="3CBC7741" w:rsidR="005A3452" w:rsidRPr="00A54DA0" w:rsidRDefault="00C9585C" w:rsidP="00C9585C">
      <w:pPr>
        <w:pStyle w:val="B1"/>
      </w:pPr>
      <w:bookmarkStart w:id="97" w:name="MCCQCTEMPBM_00000109"/>
      <w:bookmarkEnd w:id="96"/>
      <w:r>
        <w:t>3)</w:t>
      </w:r>
      <w:r>
        <w:tab/>
      </w:r>
      <w:r w:rsidR="005A3452" w:rsidRPr="00A54DA0">
        <w:t>And, how to define exposure policies that shall be applied when an MnS is accessed by an external consumer is not specified in existing 3GPP management standards.</w:t>
      </w:r>
    </w:p>
    <w:p w14:paraId="7F688DE1" w14:textId="312246B0" w:rsidR="00FB2C7D" w:rsidRPr="00A54DA0" w:rsidRDefault="0083401B" w:rsidP="00FB2C7D">
      <w:pPr>
        <w:pStyle w:val="Heading2"/>
      </w:pPr>
      <w:bookmarkStart w:id="98" w:name="_Toc136591346"/>
      <w:bookmarkEnd w:id="97"/>
      <w:r w:rsidRPr="00A54DA0">
        <w:t>5</w:t>
      </w:r>
      <w:r w:rsidR="00FB2C7D" w:rsidRPr="00A54DA0">
        <w:t>.</w:t>
      </w:r>
      <w:r w:rsidR="00FE60A8" w:rsidRPr="00A54DA0">
        <w:t>2</w:t>
      </w:r>
      <w:r w:rsidR="00FB2C7D" w:rsidRPr="00A54DA0">
        <w:tab/>
      </w:r>
      <w:r w:rsidR="008B4236" w:rsidRPr="00A54DA0">
        <w:rPr>
          <w:lang w:eastAsia="zh-CN"/>
        </w:rPr>
        <w:t>Exposure of MnS for monitoring QoS of video application</w:t>
      </w:r>
      <w:bookmarkEnd w:id="98"/>
    </w:p>
    <w:p w14:paraId="6917FF40" w14:textId="0A268516" w:rsidR="00FB2C7D" w:rsidRPr="00A54DA0" w:rsidRDefault="0083401B" w:rsidP="00FB2C7D">
      <w:pPr>
        <w:pStyle w:val="Heading3"/>
        <w:rPr>
          <w:lang w:eastAsia="ko-KR"/>
        </w:rPr>
      </w:pPr>
      <w:bookmarkStart w:id="99" w:name="_Toc136591347"/>
      <w:r w:rsidRPr="00A54DA0">
        <w:rPr>
          <w:lang w:eastAsia="ko-KR"/>
        </w:rPr>
        <w:t>5</w:t>
      </w:r>
      <w:r w:rsidR="00FB2C7D" w:rsidRPr="00A54DA0">
        <w:rPr>
          <w:lang w:eastAsia="ko-KR"/>
        </w:rPr>
        <w:t>.</w:t>
      </w:r>
      <w:r w:rsidR="00FE60A8" w:rsidRPr="00A54DA0">
        <w:rPr>
          <w:lang w:eastAsia="ko-KR"/>
        </w:rPr>
        <w:t>2</w:t>
      </w:r>
      <w:r w:rsidR="00FB2C7D" w:rsidRPr="00A54DA0">
        <w:rPr>
          <w:lang w:eastAsia="ko-KR"/>
        </w:rPr>
        <w:t>.1</w:t>
      </w:r>
      <w:r w:rsidR="00FB2C7D" w:rsidRPr="00A54DA0">
        <w:rPr>
          <w:lang w:eastAsia="ko-KR"/>
        </w:rPr>
        <w:tab/>
        <w:t>Description</w:t>
      </w:r>
      <w:bookmarkEnd w:id="99"/>
    </w:p>
    <w:p w14:paraId="24E87BFA" w14:textId="77777777" w:rsidR="008B4236" w:rsidRPr="00A54DA0" w:rsidRDefault="008B4236" w:rsidP="008B4236">
      <w:pPr>
        <w:tabs>
          <w:tab w:val="left" w:pos="2410"/>
        </w:tabs>
        <w:jc w:val="both"/>
        <w:rPr>
          <w:lang w:eastAsia="zh-CN"/>
        </w:rPr>
      </w:pPr>
      <w:r w:rsidRPr="00A54DA0">
        <w:rPr>
          <w:rFonts w:hint="eastAsia"/>
          <w:lang w:eastAsia="zh-CN"/>
        </w:rPr>
        <w:t>A</w:t>
      </w:r>
      <w:r w:rsidRPr="00A54DA0">
        <w:rPr>
          <w:lang w:eastAsia="zh-CN"/>
        </w:rPr>
        <w:t xml:space="preserve"> use case of exposure of MnS for monitoring QoS of video application can be described as follows:</w:t>
      </w:r>
    </w:p>
    <w:p w14:paraId="028AD9FE" w14:textId="77777777" w:rsidR="00202A98" w:rsidRPr="00A54DA0" w:rsidRDefault="00202A98" w:rsidP="002D72B7">
      <w:pPr>
        <w:pStyle w:val="B1"/>
        <w:rPr>
          <w:lang w:eastAsia="zh-CN"/>
        </w:rPr>
      </w:pPr>
      <w:r w:rsidRPr="00A54DA0">
        <w:rPr>
          <w:rFonts w:hint="eastAsia"/>
          <w:lang w:eastAsia="zh-CN"/>
        </w:rPr>
        <w:t>1</w:t>
      </w:r>
      <w:r w:rsidRPr="00A54DA0">
        <w:rPr>
          <w:lang w:eastAsia="zh-CN"/>
        </w:rPr>
        <w:t>. A live concert with high-resolution video application service is provided with service provider A (i.e. associate to exposed MnS consumer). A local hosting</w:t>
      </w:r>
      <w:r w:rsidRPr="00A54DA0">
        <w:rPr>
          <w:rFonts w:hint="eastAsia"/>
          <w:lang w:eastAsia="zh-CN"/>
        </w:rPr>
        <w:t xml:space="preserve"> </w:t>
      </w:r>
      <w:r w:rsidRPr="00A54DA0">
        <w:rPr>
          <w:lang w:eastAsia="zh-CN"/>
        </w:rPr>
        <w:t xml:space="preserve">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(i.e. associate to exposed MnS provider) are two different parties. </w:t>
      </w:r>
    </w:p>
    <w:p w14:paraId="23D98DF6" w14:textId="3467E40E" w:rsidR="00202A98" w:rsidRPr="00A54DA0" w:rsidRDefault="00202A98" w:rsidP="002D72B7">
      <w:pPr>
        <w:pStyle w:val="B1"/>
        <w:rPr>
          <w:lang w:eastAsia="zh-CN"/>
        </w:rPr>
      </w:pPr>
      <w:r w:rsidRPr="00A54DA0">
        <w:rPr>
          <w:lang w:eastAsia="zh-CN"/>
        </w:rPr>
        <w:t xml:space="preserve">2. The service provider A of the local hosting network can have an offer from the Operator of PLMN before identifying the correct MnS for exposure through BSS (e.g. by using Product Catalog). The BSS may obtain the information of MnS that is allowed to be exposed using a MnS service for exposure provided by OSS. </w:t>
      </w:r>
      <w:r w:rsidRPr="00A54DA0">
        <w:rPr>
          <w:rFonts w:hint="eastAsia"/>
          <w:lang w:eastAsia="zh-CN"/>
        </w:rPr>
        <w:t>The</w:t>
      </w:r>
      <w:r w:rsidRPr="00A54DA0">
        <w:rPr>
          <w:lang w:eastAsia="zh-CN"/>
        </w:rPr>
        <w:t xml:space="preserve"> contract may contain the agreement on the exposure of MnSs for </w:t>
      </w:r>
      <w:r w:rsidRPr="00A54DA0">
        <w:rPr>
          <w:lang w:val="en-US" w:eastAsia="zh-CN"/>
        </w:rPr>
        <w:t>consuming</w:t>
      </w:r>
      <w:r w:rsidRPr="00A54DA0">
        <w:rPr>
          <w:lang w:eastAsia="zh-CN"/>
        </w:rPr>
        <w:t xml:space="preserve"> certain management MnS related to QoS.</w:t>
      </w:r>
      <w:r w:rsidRPr="00A54DA0">
        <w:rPr>
          <w:rFonts w:hint="eastAsia"/>
          <w:lang w:eastAsia="zh-CN"/>
        </w:rPr>
        <w:t xml:space="preserve"> </w:t>
      </w:r>
      <w:r w:rsidRPr="00A54DA0">
        <w:rPr>
          <w:lang w:eastAsia="zh-CN"/>
        </w:rPr>
        <w:t>According to the contract, the service provider A can have the permission</w:t>
      </w:r>
      <w:r w:rsidRPr="00A54DA0">
        <w:rPr>
          <w:rFonts w:hint="eastAsia"/>
          <w:lang w:eastAsia="zh-CN"/>
        </w:rPr>
        <w:t xml:space="preserve"> </w:t>
      </w:r>
      <w:r w:rsidRPr="00A54DA0">
        <w:rPr>
          <w:lang w:eastAsia="zh-CN"/>
        </w:rPr>
        <w:t>to use the MnS for consuming certain performance MnS</w:t>
      </w:r>
      <w:r w:rsidRPr="00A54DA0">
        <w:rPr>
          <w:rFonts w:hint="eastAsia"/>
          <w:lang w:eastAsia="zh-CN"/>
        </w:rPr>
        <w:t xml:space="preserve"> </w:t>
      </w:r>
      <w:r w:rsidRPr="00A54DA0">
        <w:rPr>
          <w:lang w:eastAsia="zh-CN"/>
        </w:rPr>
        <w:t>related to QoS for the PLMN. The performance MnS can be related to NR and 5GC, e.g. Average DL UE throughput in gNB. For the hosting network, the service provider may have contract with the Network Operator which can offer network management service for the hosting network. The network management service may be offered by a management system that belongs to a service platfo</w:t>
      </w:r>
      <w:r w:rsidR="00757405" w:rsidRPr="00A54DA0">
        <w:rPr>
          <w:lang w:eastAsia="zh-CN"/>
        </w:rPr>
        <w:t>r</w:t>
      </w:r>
      <w:r w:rsidRPr="00A54DA0">
        <w:rPr>
          <w:lang w:eastAsia="zh-CN"/>
        </w:rPr>
        <w:t>m of the Network Operator. Due to the contract, the service provider can access the management system directly without going through BSS.</w:t>
      </w:r>
    </w:p>
    <w:p w14:paraId="6C27E20B" w14:textId="77777777" w:rsidR="00202A98" w:rsidRPr="00A54DA0" w:rsidRDefault="00202A98" w:rsidP="002D72B7">
      <w:pPr>
        <w:pStyle w:val="B1"/>
        <w:rPr>
          <w:lang w:eastAsia="zh-CN"/>
        </w:rPr>
      </w:pPr>
      <w:r w:rsidRPr="00A54DA0">
        <w:rPr>
          <w:lang w:eastAsia="zh-CN"/>
        </w:rPr>
        <w:t xml:space="preserve">3. Once the offer has been accepted, the corresponding exposure governance management service within the 3GPP management system (of the Operator of PLMN) is configured with permission rule through the interface between BSS and OSS. The permission rule defines that the provider of the local hosting network can have the right to access certain management MnS regarding </w:t>
      </w:r>
      <w:r w:rsidRPr="00A54DA0">
        <w:rPr>
          <w:rFonts w:hint="eastAsia"/>
          <w:lang w:eastAsia="zh-CN"/>
        </w:rPr>
        <w:t>Q</w:t>
      </w:r>
      <w:r w:rsidRPr="00A54DA0">
        <w:rPr>
          <w:lang w:eastAsia="zh-CN"/>
        </w:rPr>
        <w:t xml:space="preserve">oS. </w:t>
      </w:r>
    </w:p>
    <w:p w14:paraId="5117C25F" w14:textId="77777777" w:rsidR="00202A98" w:rsidRPr="00A54DA0" w:rsidRDefault="00202A98" w:rsidP="002D72B7">
      <w:pPr>
        <w:pStyle w:val="B1"/>
        <w:rPr>
          <w:lang w:eastAsia="zh-CN"/>
        </w:rPr>
      </w:pPr>
      <w:r w:rsidRPr="00A54DA0">
        <w:rPr>
          <w:lang w:eastAsia="zh-CN"/>
        </w:rPr>
        <w:t>4. Through obtaining the measurement MnS using exposure capability, the provider of the local hosting network can determine the situation when PLMN cannot support the high-resolution video service with satisfied QoS. In this case, the service provider A can notify its customers about the local hosting network that may improve the QoS of the high-resolution video application.</w:t>
      </w:r>
    </w:p>
    <w:p w14:paraId="6F7095C4" w14:textId="113F5761" w:rsidR="00B805CD" w:rsidRPr="00A54DA0" w:rsidRDefault="0083401B" w:rsidP="00B805CD">
      <w:pPr>
        <w:pStyle w:val="Heading3"/>
        <w:rPr>
          <w:lang w:val="en-US"/>
        </w:rPr>
      </w:pPr>
      <w:bookmarkStart w:id="100" w:name="_Toc136591348"/>
      <w:r w:rsidRPr="00A54DA0">
        <w:rPr>
          <w:lang w:val="en-US"/>
        </w:rPr>
        <w:t>5</w:t>
      </w:r>
      <w:r w:rsidR="00FB2C7D" w:rsidRPr="00A54DA0">
        <w:rPr>
          <w:lang w:val="en-US"/>
        </w:rPr>
        <w:t>.</w:t>
      </w:r>
      <w:r w:rsidR="00FE60A8" w:rsidRPr="00A54DA0">
        <w:rPr>
          <w:lang w:val="en-US"/>
        </w:rPr>
        <w:t>2</w:t>
      </w:r>
      <w:r w:rsidR="00FB2C7D" w:rsidRPr="00A54DA0">
        <w:rPr>
          <w:lang w:val="en-US"/>
        </w:rPr>
        <w:t>.2</w:t>
      </w:r>
      <w:r w:rsidR="00FB2C7D" w:rsidRPr="00A54DA0">
        <w:rPr>
          <w:lang w:val="en-US"/>
        </w:rPr>
        <w:tab/>
      </w:r>
      <w:r w:rsidR="00202A98" w:rsidRPr="00A54DA0">
        <w:rPr>
          <w:lang w:val="en-US"/>
        </w:rPr>
        <w:t>Potential issues and gaps</w:t>
      </w:r>
      <w:bookmarkEnd w:id="100"/>
    </w:p>
    <w:p w14:paraId="779F4411" w14:textId="77777777" w:rsidR="00202A98" w:rsidRPr="00A54DA0" w:rsidRDefault="00202A98" w:rsidP="00202A98">
      <w:pPr>
        <w:pStyle w:val="Heading4"/>
        <w:rPr>
          <w:lang w:val="en-US"/>
        </w:rPr>
      </w:pPr>
      <w:bookmarkStart w:id="101" w:name="_Toc66293402"/>
      <w:r w:rsidRPr="00A54DA0">
        <w:rPr>
          <w:lang w:val="en-US"/>
        </w:rPr>
        <w:t>5.2.2.1</w:t>
      </w:r>
      <w:r w:rsidRPr="00A54DA0">
        <w:rPr>
          <w:lang w:val="en-US"/>
        </w:rPr>
        <w:tab/>
        <w:t>Issues</w:t>
      </w:r>
    </w:p>
    <w:p w14:paraId="34033DFB" w14:textId="77777777" w:rsidR="00202A98" w:rsidRPr="00A54DA0" w:rsidRDefault="00202A98" w:rsidP="00202A98">
      <w:r w:rsidRPr="00A54DA0">
        <w:rPr>
          <w:rFonts w:hint="eastAsia"/>
        </w:rPr>
        <w:t>W</w:t>
      </w:r>
      <w:r w:rsidRPr="00A54DA0">
        <w:t>hether and how to expose MnS directly from OSS is not specified in existing 3GPP management system.</w:t>
      </w:r>
    </w:p>
    <w:p w14:paraId="7B6D9F1F" w14:textId="77777777" w:rsidR="00202A98" w:rsidRPr="00A54DA0" w:rsidRDefault="00202A98" w:rsidP="00202A98">
      <w:r w:rsidRPr="00A54DA0">
        <w:t xml:space="preserve">The definition and the format of the permission rule (authorization) for the </w:t>
      </w:r>
      <w:r w:rsidRPr="00A54DA0">
        <w:rPr>
          <w:rFonts w:hint="eastAsia"/>
          <w:color w:val="000000"/>
          <w:lang w:eastAsia="zh-CN"/>
        </w:rPr>
        <w:t>net</w:t>
      </w:r>
      <w:r w:rsidRPr="00A54DA0">
        <w:rPr>
          <w:color w:val="000000"/>
          <w:lang w:eastAsia="zh-CN"/>
        </w:rPr>
        <w:t>work management capability exposure</w:t>
      </w:r>
      <w:r w:rsidRPr="00A54DA0">
        <w:rPr>
          <w:color w:val="000000"/>
        </w:rPr>
        <w:t xml:space="preserve"> regarding</w:t>
      </w:r>
      <w:r w:rsidRPr="00A54DA0">
        <w:t xml:space="preserve"> NR and 5GC related performance MnS is not specified in existing 3GPP management system.</w:t>
      </w:r>
    </w:p>
    <w:p w14:paraId="377E5968" w14:textId="50458B01" w:rsidR="00202A98" w:rsidRPr="00A54DA0" w:rsidRDefault="00202A98" w:rsidP="00202A98">
      <w:r w:rsidRPr="00A54DA0">
        <w:rPr>
          <w:rFonts w:hint="eastAsia"/>
          <w:lang w:eastAsia="zh-CN"/>
        </w:rPr>
        <w:t>Whether</w:t>
      </w:r>
      <w:r w:rsidRPr="00A54DA0">
        <w:rPr>
          <w:lang w:eastAsia="zh-CN"/>
        </w:rPr>
        <w:t xml:space="preserve"> </w:t>
      </w:r>
      <w:r w:rsidRPr="00A54DA0">
        <w:rPr>
          <w:rFonts w:hint="eastAsia"/>
          <w:lang w:eastAsia="zh-CN"/>
        </w:rPr>
        <w:t>and</w:t>
      </w:r>
      <w:r w:rsidRPr="00A54DA0">
        <w:rPr>
          <w:lang w:eastAsia="zh-CN"/>
        </w:rPr>
        <w:t xml:space="preserve"> </w:t>
      </w:r>
      <w:r w:rsidRPr="00A54DA0">
        <w:rPr>
          <w:rFonts w:hint="eastAsia"/>
          <w:lang w:eastAsia="zh-CN"/>
        </w:rPr>
        <w:t>ho</w:t>
      </w:r>
      <w:r w:rsidRPr="00A54DA0">
        <w:t xml:space="preserve">w to publish MnS which can be exposed to an external party from a suitable MnS service producer for </w:t>
      </w:r>
      <w:r w:rsidRPr="00A54DA0">
        <w:rPr>
          <w:lang w:eastAsia="zh-CN"/>
        </w:rPr>
        <w:t>the exposure of performance MnS regarding NR and 5GC is not specified.</w:t>
      </w:r>
    </w:p>
    <w:p w14:paraId="5F9291B6" w14:textId="16F28A98" w:rsidR="00202A98" w:rsidRPr="00A54DA0" w:rsidRDefault="00202A98" w:rsidP="00366574">
      <w:pPr>
        <w:pStyle w:val="Heading4"/>
        <w:rPr>
          <w:szCs w:val="24"/>
          <w:lang w:val="en-US"/>
        </w:rPr>
      </w:pPr>
      <w:r w:rsidRPr="00A54DA0">
        <w:rPr>
          <w:lang w:val="en-US"/>
        </w:rPr>
        <w:t>5.2.2.2</w:t>
      </w:r>
      <w:r w:rsidRPr="00A54DA0">
        <w:rPr>
          <w:lang w:val="en-US"/>
        </w:rPr>
        <w:tab/>
      </w:r>
      <w:r w:rsidRPr="00A54DA0">
        <w:rPr>
          <w:szCs w:val="24"/>
          <w:lang w:val="en-US"/>
        </w:rPr>
        <w:t xml:space="preserve">Gaps </w:t>
      </w:r>
    </w:p>
    <w:p w14:paraId="36F143E5" w14:textId="173A95E9" w:rsidR="00202A98" w:rsidRPr="00A54DA0" w:rsidRDefault="00202A98" w:rsidP="00366574">
      <w:pPr>
        <w:rPr>
          <w:sz w:val="24"/>
          <w:szCs w:val="24"/>
          <w:lang w:val="en-US"/>
        </w:rPr>
      </w:pPr>
      <w:r w:rsidRPr="00A54DA0">
        <w:t>If there is a need to publish MnS, then the exposure of performance MnS</w:t>
      </w:r>
      <w:r w:rsidRPr="00A54DA0">
        <w:rPr>
          <w:lang w:eastAsia="zh-CN"/>
        </w:rPr>
        <w:t xml:space="preserve"> regarding NR and 5GC</w:t>
      </w:r>
      <w:r w:rsidRPr="00A54DA0">
        <w:t xml:space="preserve"> is not specified in 3GPP management system.</w:t>
      </w:r>
      <w:bookmarkEnd w:id="101"/>
    </w:p>
    <w:p w14:paraId="448DE752" w14:textId="042AE8ED" w:rsidR="00E804CF" w:rsidRPr="00A54DA0" w:rsidRDefault="00E804CF" w:rsidP="00E804CF">
      <w:pPr>
        <w:pStyle w:val="Heading2"/>
      </w:pPr>
      <w:bookmarkStart w:id="102" w:name="_Toc136591349"/>
      <w:r w:rsidRPr="00A54DA0">
        <w:t>5.3</w:t>
      </w:r>
      <w:r w:rsidRPr="00A54DA0">
        <w:tab/>
      </w:r>
      <w:r w:rsidR="00202A98" w:rsidRPr="00A54DA0">
        <w:rPr>
          <w:lang w:eastAsia="zh-CN"/>
        </w:rPr>
        <w:t>exposed MnS</w:t>
      </w:r>
      <w:r w:rsidRPr="00A54DA0">
        <w:rPr>
          <w:lang w:eastAsia="zh-CN"/>
        </w:rPr>
        <w:t xml:space="preserve"> discovery service</w:t>
      </w:r>
      <w:bookmarkEnd w:id="102"/>
    </w:p>
    <w:p w14:paraId="12F015C0" w14:textId="462DC613" w:rsidR="00E804CF" w:rsidRPr="00A54DA0" w:rsidRDefault="00E804CF" w:rsidP="00E804CF">
      <w:pPr>
        <w:pStyle w:val="Heading3"/>
        <w:rPr>
          <w:lang w:eastAsia="ko-KR"/>
        </w:rPr>
      </w:pPr>
      <w:bookmarkStart w:id="103" w:name="_Toc136591350"/>
      <w:r w:rsidRPr="00A54DA0">
        <w:rPr>
          <w:lang w:eastAsia="ko-KR"/>
        </w:rPr>
        <w:t>5.3.1</w:t>
      </w:r>
      <w:r w:rsidRPr="00A54DA0">
        <w:rPr>
          <w:lang w:eastAsia="ko-KR"/>
        </w:rPr>
        <w:tab/>
        <w:t>Description</w:t>
      </w:r>
      <w:bookmarkEnd w:id="103"/>
    </w:p>
    <w:p w14:paraId="2CFD61BD" w14:textId="2DD67194" w:rsidR="00151060" w:rsidRPr="00A54DA0" w:rsidRDefault="00151060" w:rsidP="00202A98">
      <w:pPr>
        <w:tabs>
          <w:tab w:val="left" w:pos="2410"/>
        </w:tabs>
        <w:jc w:val="both"/>
        <w:rPr>
          <w:lang w:eastAsia="zh-CN"/>
        </w:rPr>
      </w:pPr>
      <w:bookmarkStart w:id="104" w:name="_Toc70080337"/>
      <w:r w:rsidRPr="00A54DA0">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p>
    <w:p w14:paraId="177FAB61" w14:textId="77777777" w:rsidR="00151060" w:rsidRPr="00A54DA0" w:rsidRDefault="00151060" w:rsidP="00151060">
      <w:pPr>
        <w:tabs>
          <w:tab w:val="left" w:pos="2410"/>
        </w:tabs>
        <w:jc w:val="both"/>
        <w:rPr>
          <w:lang w:eastAsia="zh-CN"/>
        </w:rPr>
      </w:pPr>
      <w:r w:rsidRPr="00A54DA0">
        <w:rPr>
          <w:rFonts w:hint="eastAsia"/>
          <w:lang w:eastAsia="zh-CN"/>
        </w:rPr>
        <w:t>A</w:t>
      </w:r>
      <w:r w:rsidRPr="00A54DA0">
        <w:rPr>
          <w:lang w:eastAsia="zh-CN"/>
        </w:rPr>
        <w:t xml:space="preserve"> use case of exposed MnS discovery service is described as follows:</w:t>
      </w:r>
    </w:p>
    <w:p w14:paraId="17DE6A67" w14:textId="77777777" w:rsidR="00151060" w:rsidRPr="00A54DA0" w:rsidRDefault="00151060" w:rsidP="002D72B7">
      <w:pPr>
        <w:pStyle w:val="B1"/>
        <w:rPr>
          <w:lang w:eastAsia="zh-CN"/>
        </w:rPr>
      </w:pPr>
      <w:r w:rsidRPr="00A54DA0">
        <w:rPr>
          <w:rFonts w:hint="eastAsia"/>
          <w:lang w:eastAsia="zh-CN"/>
        </w:rPr>
        <w:t>1</w:t>
      </w:r>
      <w:r w:rsidRPr="00A54DA0">
        <w:rPr>
          <w:lang w:eastAsia="zh-CN"/>
        </w:rPr>
        <w:t xml:space="preserve">. </w:t>
      </w:r>
      <w:r w:rsidRPr="00A54DA0">
        <w:rPr>
          <w:rFonts w:hint="eastAsia"/>
          <w:lang w:eastAsia="zh-CN"/>
        </w:rPr>
        <w:t>MNO</w:t>
      </w:r>
      <w:r w:rsidRPr="00A54DA0">
        <w:rPr>
          <w:lang w:eastAsia="zh-CN"/>
        </w:rPr>
        <w:t xml:space="preserve"> </w:t>
      </w:r>
      <w:r w:rsidRPr="00A54DA0">
        <w:rPr>
          <w:rFonts w:hint="eastAsia"/>
          <w:lang w:eastAsia="zh-CN"/>
        </w:rPr>
        <w:t>A</w:t>
      </w:r>
      <w:r w:rsidRPr="00A54DA0">
        <w:rPr>
          <w:lang w:eastAsia="zh-CN"/>
        </w:rPr>
        <w:t xml:space="preserve"> provides exposed MnSs </w:t>
      </w:r>
      <w:r w:rsidRPr="00A54DA0">
        <w:rPr>
          <w:rFonts w:hint="eastAsia"/>
          <w:lang w:eastAsia="zh-CN"/>
        </w:rPr>
        <w:t>from</w:t>
      </w:r>
      <w:r w:rsidRPr="00A54DA0">
        <w:rPr>
          <w:lang w:eastAsia="zh-CN"/>
        </w:rPr>
        <w:t xml:space="preserve"> 3</w:t>
      </w:r>
      <w:r w:rsidRPr="00A54DA0">
        <w:rPr>
          <w:rFonts w:hint="eastAsia"/>
          <w:lang w:eastAsia="zh-CN"/>
        </w:rPr>
        <w:t>GPP</w:t>
      </w:r>
      <w:r w:rsidRPr="00A54DA0">
        <w:rPr>
          <w:lang w:eastAsia="zh-CN"/>
        </w:rPr>
        <w:t xml:space="preserve"> </w:t>
      </w:r>
      <w:r w:rsidRPr="00A54DA0">
        <w:rPr>
          <w:rFonts w:hint="eastAsia"/>
          <w:lang w:eastAsia="zh-CN"/>
        </w:rPr>
        <w:t>management</w:t>
      </w:r>
      <w:r w:rsidRPr="00A54DA0">
        <w:rPr>
          <w:lang w:eastAsia="zh-CN"/>
        </w:rPr>
        <w:t xml:space="preserve"> </w:t>
      </w:r>
      <w:r w:rsidRPr="00A54DA0">
        <w:rPr>
          <w:rFonts w:hint="eastAsia"/>
          <w:lang w:eastAsia="zh-CN"/>
        </w:rPr>
        <w:t xml:space="preserve">system </w:t>
      </w:r>
      <w:r w:rsidRPr="00A54DA0">
        <w:rPr>
          <w:lang w:eastAsia="zh-CN"/>
        </w:rPr>
        <w:t>for external customers and these exposed MnSs go through BSS/OSS for exposure</w:t>
      </w:r>
      <w:r w:rsidRPr="00A54DA0">
        <w:rPr>
          <w:rFonts w:hint="eastAsia"/>
          <w:lang w:eastAsia="zh-CN"/>
        </w:rPr>
        <w:t>.</w:t>
      </w:r>
    </w:p>
    <w:p w14:paraId="4AA4B3CE" w14:textId="1EB92899" w:rsidR="00151060" w:rsidRPr="00A54DA0" w:rsidRDefault="00151060" w:rsidP="002D72B7">
      <w:pPr>
        <w:pStyle w:val="B1"/>
        <w:rPr>
          <w:lang w:eastAsia="zh-CN"/>
        </w:rPr>
      </w:pPr>
      <w:r w:rsidRPr="00A54DA0">
        <w:rPr>
          <w:rFonts w:hint="eastAsia"/>
          <w:lang w:eastAsia="zh-CN"/>
        </w:rPr>
        <w:t>2</w:t>
      </w:r>
      <w:r w:rsidRPr="00A54DA0">
        <w:rPr>
          <w:lang w:eastAsia="zh-CN"/>
        </w:rPr>
        <w:t>. In order to provide such discovery service to external customer, MNO A registers its exposed MnS to a trusted discovery service entity. MNO A configures the exposed MnS with the discovery entity’s address and the exposed MnS is registered at the discovery service entity with the appropriate level of exposure.</w:t>
      </w:r>
    </w:p>
    <w:p w14:paraId="2B92BD21" w14:textId="77777777" w:rsidR="00151060" w:rsidRPr="00A54DA0" w:rsidRDefault="00151060" w:rsidP="002D72B7">
      <w:pPr>
        <w:pStyle w:val="B1"/>
        <w:rPr>
          <w:lang w:eastAsia="zh-CN"/>
        </w:rPr>
      </w:pPr>
      <w:r w:rsidRPr="00A54DA0">
        <w:rPr>
          <w:lang w:eastAsia="zh-CN"/>
        </w:rPr>
        <w:t>3. MNO A performs changes in its management system that impacts the information exposed by the exposed MnS. The changed information is automatically updated in the discovery service entity.</w:t>
      </w:r>
    </w:p>
    <w:p w14:paraId="0BABB831" w14:textId="0FC386EE" w:rsidR="00E347DB" w:rsidRPr="00A54DA0" w:rsidRDefault="00E347DB" w:rsidP="002D72B7">
      <w:pPr>
        <w:pStyle w:val="B1"/>
        <w:rPr>
          <w:lang w:eastAsia="zh-CN"/>
        </w:rPr>
      </w:pPr>
      <w:r w:rsidRPr="00A54DA0">
        <w:rPr>
          <w:lang w:eastAsia="zh-CN"/>
        </w:rPr>
        <w:t xml:space="preserve">4. In case the relationship between MNO A and a discovery service entity (especially for the discovery system) ends, which implies the discovery service entity is no longer trusted, </w:t>
      </w:r>
      <w:bookmarkStart w:id="105" w:name="_Hlk134263021"/>
      <w:r w:rsidRPr="00A54DA0">
        <w:rPr>
          <w:lang w:eastAsia="zh-CN"/>
        </w:rPr>
        <w:t xml:space="preserve">MNO A deregisters its exposed MnS to the discovery service entity. </w:t>
      </w:r>
      <w:bookmarkEnd w:id="105"/>
      <w:r w:rsidRPr="00A54DA0">
        <w:rPr>
          <w:lang w:eastAsia="zh-CN"/>
        </w:rPr>
        <w:t>MNO A removes the configuration of the discovery entity’s address for exposed MnS and the exposed MnS is deregistered at the discovery service entity before the trusted discovery service entity becomes a no longer trusted entity.</w:t>
      </w:r>
    </w:p>
    <w:p w14:paraId="10344D7C" w14:textId="7320932D" w:rsidR="00E804CF" w:rsidRPr="00A54DA0" w:rsidRDefault="00E804CF" w:rsidP="00E804CF">
      <w:pPr>
        <w:pStyle w:val="Heading3"/>
        <w:rPr>
          <w:lang w:val="en-US"/>
        </w:rPr>
      </w:pPr>
      <w:bookmarkStart w:id="106" w:name="_Toc136591351"/>
      <w:r w:rsidRPr="00A54DA0">
        <w:rPr>
          <w:lang w:val="en-US"/>
        </w:rPr>
        <w:t>5.3.2</w:t>
      </w:r>
      <w:r w:rsidRPr="00A54DA0">
        <w:rPr>
          <w:lang w:val="en-US"/>
        </w:rPr>
        <w:tab/>
      </w:r>
      <w:bookmarkEnd w:id="104"/>
      <w:r w:rsidR="00202A98" w:rsidRPr="00A54DA0">
        <w:rPr>
          <w:lang w:val="en-US"/>
        </w:rPr>
        <w:t>Potential issues and gaps</w:t>
      </w:r>
      <w:bookmarkEnd w:id="106"/>
    </w:p>
    <w:p w14:paraId="7092A7EC" w14:textId="77777777" w:rsidR="00202A98" w:rsidRPr="00A54DA0" w:rsidRDefault="00202A98" w:rsidP="00202A98">
      <w:pPr>
        <w:pStyle w:val="Heading4"/>
        <w:rPr>
          <w:lang w:val="en-US"/>
        </w:rPr>
      </w:pPr>
      <w:r w:rsidRPr="00A54DA0">
        <w:rPr>
          <w:lang w:val="en-US"/>
        </w:rPr>
        <w:t>5.3.2.1</w:t>
      </w:r>
      <w:r w:rsidRPr="00A54DA0">
        <w:rPr>
          <w:lang w:val="en-US"/>
        </w:rPr>
        <w:tab/>
        <w:t>Issues</w:t>
      </w:r>
    </w:p>
    <w:p w14:paraId="331E4E9C" w14:textId="29E10EF9" w:rsidR="001C7CDC" w:rsidRPr="00A54DA0" w:rsidRDefault="001C7CDC" w:rsidP="001C7CDC">
      <w:r w:rsidRPr="00A54DA0">
        <w:rPr>
          <w:lang w:eastAsia="zh-CN"/>
        </w:rPr>
        <w:t>Study is needed whether the exposed MnS discovery service is to be provided by the MnS discovery service producer, by a dedicated exposed MnS discovery service producer (e.g. EGMF) or by a trusted discovery system</w:t>
      </w:r>
      <w:r w:rsidRPr="00A54DA0">
        <w:t>.</w:t>
      </w:r>
    </w:p>
    <w:p w14:paraId="2CBA9336" w14:textId="0EEDA3F6" w:rsidR="001C7CDC" w:rsidRPr="00A54DA0" w:rsidRDefault="001C7CDC" w:rsidP="001C7CDC">
      <w:pPr>
        <w:rPr>
          <w:lang w:eastAsia="zh-CN"/>
        </w:rPr>
      </w:pPr>
      <w:r w:rsidRPr="00A54DA0">
        <w:rPr>
          <w:lang w:eastAsia="zh-CN"/>
        </w:rPr>
        <w:t>Study is needed on whether the MnS data as defined in TS 28.533 [</w:t>
      </w:r>
      <w:r w:rsidR="002428CE" w:rsidRPr="00A54DA0">
        <w:rPr>
          <w:lang w:eastAsia="zh-CN"/>
        </w:rPr>
        <w:t>11</w:t>
      </w:r>
      <w:r w:rsidRPr="00A54DA0">
        <w:rPr>
          <w:lang w:eastAsia="zh-CN"/>
        </w:rPr>
        <w:t>] can also be re-used for exposed MnS data, or if any extensions are necessary.</w:t>
      </w:r>
    </w:p>
    <w:p w14:paraId="0CAE3E9C" w14:textId="77777777" w:rsidR="001C7CDC" w:rsidRPr="00A54DA0" w:rsidRDefault="001C7CDC" w:rsidP="001C7CDC">
      <w:r w:rsidRPr="00A54DA0">
        <w:t>Study is needed on figuring out differences if the discovery system is external or internal to the operator.</w:t>
      </w:r>
    </w:p>
    <w:p w14:paraId="13A49ECC" w14:textId="77777777" w:rsidR="001C7CDC" w:rsidRPr="00A54DA0" w:rsidRDefault="001C7CDC" w:rsidP="001C7CDC">
      <w:r w:rsidRPr="00A54DA0">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2D6CAD76" w14:textId="77777777" w:rsidR="001C7CDC" w:rsidRPr="00A54DA0" w:rsidRDefault="001C7CDC" w:rsidP="001C7CDC">
      <w:pPr>
        <w:rPr>
          <w:lang w:eastAsia="zh-CN"/>
        </w:rPr>
      </w:pPr>
      <w:r w:rsidRPr="00A54DA0">
        <w:t>There is an issue with authentication and authorization between the three parties i.e. MnS producer/operator, MnS consumer/customer and discovery system owner.</w:t>
      </w:r>
    </w:p>
    <w:p w14:paraId="4FFDA67E" w14:textId="4CE1FB58" w:rsidR="00202A98" w:rsidRPr="00A54DA0" w:rsidRDefault="00202A98" w:rsidP="00202A98">
      <w:pPr>
        <w:pStyle w:val="Heading4"/>
        <w:rPr>
          <w:lang w:eastAsia="zh-CN"/>
        </w:rPr>
      </w:pPr>
      <w:r w:rsidRPr="00A54DA0">
        <w:rPr>
          <w:lang w:val="en-US"/>
        </w:rPr>
        <w:t>5.3.2.2</w:t>
      </w:r>
      <w:r w:rsidRPr="00A54DA0">
        <w:rPr>
          <w:lang w:val="en-US"/>
        </w:rPr>
        <w:tab/>
      </w:r>
      <w:r w:rsidRPr="00A54DA0">
        <w:rPr>
          <w:lang w:eastAsia="zh-CN"/>
        </w:rPr>
        <w:t xml:space="preserve">Gaps </w:t>
      </w:r>
    </w:p>
    <w:p w14:paraId="7D413E9A" w14:textId="77777777" w:rsidR="001C7CDC" w:rsidRPr="00A54DA0" w:rsidRDefault="001C7CDC" w:rsidP="001C7CDC">
      <w:r w:rsidRPr="00A54DA0">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4B0B998A" w14:textId="77777777" w:rsidR="001C7CDC" w:rsidRPr="00A54DA0" w:rsidRDefault="001C7CDC" w:rsidP="001C7CDC">
      <w:pPr>
        <w:pStyle w:val="EditorsNote"/>
        <w:rPr>
          <w:lang w:val="en-US" w:eastAsia="zh-CN"/>
        </w:rPr>
      </w:pPr>
      <w:r w:rsidRPr="00A54DA0">
        <w:rPr>
          <w:lang w:val="en-US" w:eastAsia="zh-CN"/>
        </w:rPr>
        <w:t>Editor’s Note: Whether or not the issue with a third-party discovery system should be solved only for MnSs or for any 3GPP exposed service is FFS.</w:t>
      </w:r>
    </w:p>
    <w:p w14:paraId="4D73A162" w14:textId="1A9C8257" w:rsidR="00A87437" w:rsidRPr="00A54DA0" w:rsidRDefault="00A87437" w:rsidP="00A87437">
      <w:pPr>
        <w:pStyle w:val="Heading2"/>
      </w:pPr>
      <w:bookmarkStart w:id="107" w:name="_Toc136591352"/>
      <w:r w:rsidRPr="00A54DA0">
        <w:t>5.</w:t>
      </w:r>
      <w:r w:rsidR="001C7CDC" w:rsidRPr="00A54DA0">
        <w:t>4</w:t>
      </w:r>
      <w:r w:rsidRPr="00A54DA0">
        <w:tab/>
        <w:t xml:space="preserve">Exposure of network </w:t>
      </w:r>
      <w:r w:rsidRPr="00A54DA0">
        <w:rPr>
          <w:rFonts w:hint="eastAsia"/>
          <w:lang w:eastAsia="zh-CN"/>
        </w:rPr>
        <w:t>slice</w:t>
      </w:r>
      <w:r w:rsidRPr="00A54DA0">
        <w:t xml:space="preserve"> as a product</w:t>
      </w:r>
      <w:bookmarkEnd w:id="107"/>
    </w:p>
    <w:p w14:paraId="35E0F82E" w14:textId="25C95A99" w:rsidR="00A87437" w:rsidRPr="00A54DA0" w:rsidRDefault="00A87437" w:rsidP="00A87437">
      <w:pPr>
        <w:pStyle w:val="Heading3"/>
        <w:rPr>
          <w:lang w:eastAsia="ko-KR"/>
        </w:rPr>
      </w:pPr>
      <w:bookmarkStart w:id="108" w:name="_Toc81671603"/>
      <w:bookmarkStart w:id="109" w:name="_Toc136591353"/>
      <w:r w:rsidRPr="00A54DA0">
        <w:rPr>
          <w:lang w:eastAsia="ko-KR"/>
        </w:rPr>
        <w:t>5.</w:t>
      </w:r>
      <w:r w:rsidR="001C7CDC" w:rsidRPr="00A54DA0">
        <w:rPr>
          <w:lang w:eastAsia="ko-KR"/>
        </w:rPr>
        <w:t>4</w:t>
      </w:r>
      <w:r w:rsidRPr="00A54DA0">
        <w:rPr>
          <w:lang w:eastAsia="ko-KR"/>
        </w:rPr>
        <w:t>.1</w:t>
      </w:r>
      <w:r w:rsidRPr="00A54DA0">
        <w:rPr>
          <w:lang w:eastAsia="ko-KR"/>
        </w:rPr>
        <w:tab/>
        <w:t>Description</w:t>
      </w:r>
      <w:bookmarkEnd w:id="108"/>
      <w:bookmarkEnd w:id="109"/>
    </w:p>
    <w:p w14:paraId="129DBAAE" w14:textId="77777777" w:rsidR="00A87437" w:rsidRPr="00A54DA0" w:rsidRDefault="00A87437" w:rsidP="00A87437">
      <w:pPr>
        <w:rPr>
          <w:lang w:eastAsia="ko-KR"/>
        </w:rPr>
      </w:pPr>
      <w:r w:rsidRPr="00A54DA0">
        <w:rPr>
          <w:lang w:eastAsia="ko-KR"/>
        </w:rPr>
        <w:t>This use case involves the following roles:</w:t>
      </w:r>
    </w:p>
    <w:p w14:paraId="480F6101" w14:textId="77777777" w:rsidR="00A87437" w:rsidRPr="00A54DA0" w:rsidRDefault="00A87437" w:rsidP="00A87437">
      <w:pPr>
        <w:pStyle w:val="B1"/>
        <w:rPr>
          <w:lang w:eastAsia="ko-KR"/>
        </w:rPr>
      </w:pPr>
      <w:r w:rsidRPr="00A54DA0">
        <w:rPr>
          <w:lang w:eastAsia="ko-KR"/>
        </w:rPr>
        <w:t>- NSP: Network Slice Provider</w:t>
      </w:r>
    </w:p>
    <w:p w14:paraId="11093B42" w14:textId="77777777" w:rsidR="00A87437" w:rsidRPr="00A54DA0" w:rsidRDefault="00A87437" w:rsidP="00A87437">
      <w:pPr>
        <w:pStyle w:val="B1"/>
        <w:rPr>
          <w:lang w:eastAsia="ko-KR"/>
        </w:rPr>
      </w:pPr>
      <w:r w:rsidRPr="00A54DA0">
        <w:rPr>
          <w:lang w:eastAsia="ko-KR"/>
        </w:rPr>
        <w:t>- NSC: Network Slice Customer</w:t>
      </w:r>
    </w:p>
    <w:p w14:paraId="2A3308ED" w14:textId="77777777" w:rsidR="00A87437" w:rsidRPr="00A54DA0" w:rsidRDefault="00A87437" w:rsidP="00A87437">
      <w:pPr>
        <w:pStyle w:val="B1"/>
        <w:rPr>
          <w:lang w:eastAsia="ko-KR"/>
        </w:rPr>
      </w:pPr>
      <w:r w:rsidRPr="00A54DA0">
        <w:rPr>
          <w:lang w:eastAsia="ko-KR"/>
        </w:rPr>
        <w:t>- NOP: Network Operator</w:t>
      </w:r>
    </w:p>
    <w:p w14:paraId="02EA3D8C" w14:textId="77777777" w:rsidR="00A87437" w:rsidRPr="00A54DA0" w:rsidRDefault="00A87437" w:rsidP="00A87437">
      <w:pPr>
        <w:pStyle w:val="B1"/>
        <w:rPr>
          <w:lang w:eastAsia="ko-KR"/>
        </w:rPr>
      </w:pPr>
      <w:r w:rsidRPr="00A54DA0">
        <w:rPr>
          <w:lang w:eastAsia="ko-KR"/>
        </w:rPr>
        <w:t>- CSC: Communication Service Customer</w:t>
      </w:r>
    </w:p>
    <w:p w14:paraId="6F47E857" w14:textId="77777777" w:rsidR="00A87437" w:rsidRPr="00A54DA0" w:rsidRDefault="00A87437" w:rsidP="00A87437">
      <w:pPr>
        <w:pStyle w:val="B1"/>
        <w:rPr>
          <w:lang w:eastAsia="ko-KR"/>
        </w:rPr>
      </w:pPr>
      <w:r w:rsidRPr="00A54DA0">
        <w:rPr>
          <w:lang w:eastAsia="ko-KR"/>
        </w:rPr>
        <w:t>- CSP: Communication Service Provider</w:t>
      </w:r>
    </w:p>
    <w:p w14:paraId="34A9528F" w14:textId="77777777" w:rsidR="00A87437" w:rsidRPr="00A54DA0" w:rsidRDefault="00A87437" w:rsidP="00A87437">
      <w:pPr>
        <w:rPr>
          <w:lang w:eastAsia="ko-KR"/>
        </w:rPr>
      </w:pPr>
      <w:r w:rsidRPr="00A54DA0">
        <w:rPr>
          <w:lang w:eastAsia="ko-KR"/>
        </w:rPr>
        <w:t>, and the following systems:</w:t>
      </w:r>
    </w:p>
    <w:p w14:paraId="5ED11994" w14:textId="77777777" w:rsidR="00A87437" w:rsidRPr="00A54DA0" w:rsidRDefault="00A87437" w:rsidP="00A87437">
      <w:pPr>
        <w:pStyle w:val="B1"/>
        <w:rPr>
          <w:lang w:eastAsia="ko-KR"/>
        </w:rPr>
      </w:pPr>
      <w:r w:rsidRPr="00A54DA0">
        <w:rPr>
          <w:lang w:eastAsia="ko-KR"/>
        </w:rPr>
        <w:t>- BSS: Business Support System</w:t>
      </w:r>
    </w:p>
    <w:p w14:paraId="16CF369C" w14:textId="77777777" w:rsidR="00A87437" w:rsidRPr="00A54DA0" w:rsidRDefault="00A87437" w:rsidP="00A87437">
      <w:pPr>
        <w:pStyle w:val="B1"/>
        <w:rPr>
          <w:lang w:eastAsia="ko-KR"/>
        </w:rPr>
      </w:pPr>
      <w:r w:rsidRPr="00A54DA0">
        <w:rPr>
          <w:lang w:eastAsia="ko-KR"/>
        </w:rPr>
        <w:t>- OSS: Operations Support System, made up of the two following sub-systems:</w:t>
      </w:r>
    </w:p>
    <w:p w14:paraId="266EAB1B" w14:textId="77777777" w:rsidR="00A87437" w:rsidRPr="00A54DA0" w:rsidRDefault="00A87437" w:rsidP="00A87437">
      <w:pPr>
        <w:pStyle w:val="B2"/>
        <w:rPr>
          <w:lang w:eastAsia="ko-KR"/>
        </w:rPr>
      </w:pPr>
      <w:r w:rsidRPr="00A54DA0">
        <w:rPr>
          <w:lang w:eastAsia="ko-KR"/>
        </w:rPr>
        <w:t>- SML: Service Management Layer</w:t>
      </w:r>
    </w:p>
    <w:p w14:paraId="7EA6F9A1" w14:textId="77777777" w:rsidR="00A87437" w:rsidRPr="00A54DA0" w:rsidRDefault="00A87437" w:rsidP="00A87437">
      <w:pPr>
        <w:pStyle w:val="B2"/>
        <w:rPr>
          <w:lang w:eastAsia="ko-KR"/>
        </w:rPr>
      </w:pPr>
      <w:r w:rsidRPr="00A54DA0">
        <w:rPr>
          <w:lang w:eastAsia="ko-KR"/>
        </w:rPr>
        <w:t>- NML: Network Management Layer (for sake of simplicity, network management and network element / function management are both in the NML).</w:t>
      </w:r>
    </w:p>
    <w:p w14:paraId="66C398FC" w14:textId="546197FC" w:rsidR="00A87437" w:rsidRPr="00A54DA0" w:rsidRDefault="00A87437" w:rsidP="00A87437">
      <w:pPr>
        <w:pStyle w:val="Heading4"/>
        <w:rPr>
          <w:lang w:eastAsia="ko-KR"/>
        </w:rPr>
      </w:pPr>
      <w:r w:rsidRPr="00A54DA0">
        <w:rPr>
          <w:lang w:eastAsia="ko-KR"/>
        </w:rPr>
        <w:t>5.</w:t>
      </w:r>
      <w:r w:rsidR="001C7CDC" w:rsidRPr="00A54DA0">
        <w:rPr>
          <w:lang w:eastAsia="ko-KR"/>
        </w:rPr>
        <w:t>4</w:t>
      </w:r>
      <w:r w:rsidRPr="00A54DA0">
        <w:rPr>
          <w:lang w:eastAsia="ko-KR"/>
        </w:rPr>
        <w:t>.1.1</w:t>
      </w:r>
      <w:r w:rsidRPr="00A54DA0">
        <w:rPr>
          <w:lang w:eastAsia="ko-KR"/>
        </w:rPr>
        <w:tab/>
        <w:t>Sub-use case 1: NSP and NOP played by the same organization</w:t>
      </w:r>
    </w:p>
    <w:p w14:paraId="78D0F35B" w14:textId="77777777" w:rsidR="00A87437" w:rsidRPr="00A54DA0" w:rsidRDefault="00A87437" w:rsidP="00A87437">
      <w:pPr>
        <w:rPr>
          <w:lang w:eastAsia="ko-KR"/>
        </w:rPr>
      </w:pPr>
      <w:r w:rsidRPr="00A54DA0">
        <w:rPr>
          <w:lang w:eastAsia="ko-KR"/>
        </w:rPr>
        <w:t>In this scenario, the following organizations play aforementioned roles as follows:</w:t>
      </w:r>
    </w:p>
    <w:p w14:paraId="0314D4E9" w14:textId="77777777" w:rsidR="00A87437" w:rsidRPr="00A54DA0" w:rsidRDefault="00A87437" w:rsidP="00A87437">
      <w:pPr>
        <w:pStyle w:val="B1"/>
        <w:rPr>
          <w:lang w:eastAsia="ko-KR"/>
        </w:rPr>
      </w:pPr>
      <w:r w:rsidRPr="00A54DA0">
        <w:rPr>
          <w:lang w:eastAsia="ko-KR"/>
        </w:rPr>
        <w:t>- Company-V plays the role of NSC</w:t>
      </w:r>
    </w:p>
    <w:p w14:paraId="5138A305" w14:textId="77777777" w:rsidR="00A87437" w:rsidRPr="00A54DA0" w:rsidRDefault="00A87437" w:rsidP="00A87437">
      <w:pPr>
        <w:pStyle w:val="B1"/>
        <w:rPr>
          <w:lang w:eastAsia="ko-KR"/>
        </w:rPr>
      </w:pPr>
      <w:r w:rsidRPr="00A54DA0">
        <w:rPr>
          <w:lang w:eastAsia="ko-KR"/>
        </w:rPr>
        <w:t>- Company-A plays the role of NSP and NOP</w:t>
      </w:r>
    </w:p>
    <w:p w14:paraId="04D2CF63" w14:textId="77777777" w:rsidR="00A87437" w:rsidRPr="00A54DA0" w:rsidRDefault="00A87437" w:rsidP="00A87437">
      <w:pPr>
        <w:pStyle w:val="B2"/>
        <w:rPr>
          <w:lang w:eastAsia="ko-KR"/>
        </w:rPr>
      </w:pPr>
      <w:r w:rsidRPr="00A54DA0">
        <w:rPr>
          <w:lang w:eastAsia="ko-KR"/>
        </w:rPr>
        <w:t>- As NSP, it has:</w:t>
      </w:r>
    </w:p>
    <w:p w14:paraId="266AC7E8" w14:textId="77777777" w:rsidR="00A87437" w:rsidRPr="00A54DA0" w:rsidRDefault="00A87437" w:rsidP="00A87437">
      <w:pPr>
        <w:pStyle w:val="B3"/>
        <w:rPr>
          <w:lang w:eastAsia="ko-KR"/>
        </w:rPr>
      </w:pPr>
      <w:r w:rsidRPr="00A54DA0">
        <w:rPr>
          <w:lang w:eastAsia="ko-KR"/>
        </w:rPr>
        <w:t>- a BSS, e.g. to manage its customers, products, contracts, and</w:t>
      </w:r>
    </w:p>
    <w:p w14:paraId="6983D8EF" w14:textId="77777777" w:rsidR="00A87437" w:rsidRPr="00A54DA0" w:rsidRDefault="00A87437" w:rsidP="00A87437">
      <w:pPr>
        <w:pStyle w:val="B3"/>
        <w:rPr>
          <w:lang w:eastAsia="ko-KR"/>
        </w:rPr>
      </w:pPr>
      <w:r w:rsidRPr="00A54DA0">
        <w:rPr>
          <w:lang w:eastAsia="ko-KR"/>
        </w:rPr>
        <w:t>- a SML, to manage the services that support its products</w:t>
      </w:r>
    </w:p>
    <w:p w14:paraId="022637DF" w14:textId="77777777" w:rsidR="00A87437" w:rsidRPr="00A54DA0" w:rsidRDefault="00A87437" w:rsidP="00A87437">
      <w:pPr>
        <w:pStyle w:val="B2"/>
        <w:rPr>
          <w:lang w:eastAsia="ko-KR"/>
        </w:rPr>
      </w:pPr>
      <w:r w:rsidRPr="00A54DA0">
        <w:rPr>
          <w:lang w:eastAsia="ko-KR"/>
        </w:rPr>
        <w:t>- As NOP, it has:</w:t>
      </w:r>
    </w:p>
    <w:p w14:paraId="0F3A20D5" w14:textId="77777777" w:rsidR="00A87437" w:rsidRPr="00A54DA0" w:rsidRDefault="00A87437" w:rsidP="00A87437">
      <w:pPr>
        <w:pStyle w:val="B3"/>
        <w:rPr>
          <w:lang w:eastAsia="ko-KR"/>
        </w:rPr>
      </w:pPr>
      <w:r w:rsidRPr="00A54DA0">
        <w:rPr>
          <w:lang w:eastAsia="ko-KR"/>
        </w:rPr>
        <w:t>- its own 5G network (RAN + core). In this sub-use case, Company-A owns the whole set of network resources used by the service required to support the product ordered by Vertical V</w:t>
      </w:r>
    </w:p>
    <w:p w14:paraId="440A5569" w14:textId="77777777" w:rsidR="00A87437" w:rsidRPr="00A54DA0" w:rsidRDefault="00A87437" w:rsidP="00A87437">
      <w:pPr>
        <w:pStyle w:val="B3"/>
        <w:rPr>
          <w:lang w:eastAsia="ko-KR"/>
        </w:rPr>
      </w:pPr>
      <w:r w:rsidRPr="00A54DA0">
        <w:rPr>
          <w:lang w:eastAsia="ko-KR"/>
        </w:rPr>
        <w:t>- a NML, to manage the network resources used by services</w:t>
      </w:r>
    </w:p>
    <w:p w14:paraId="5B7B794E" w14:textId="77777777" w:rsidR="00A87437" w:rsidRPr="00A54DA0" w:rsidRDefault="00A87437" w:rsidP="00A54DA0">
      <w:pPr>
        <w:pStyle w:val="TH"/>
        <w:rPr>
          <w:lang w:eastAsia="ko-KR"/>
        </w:rPr>
      </w:pPr>
      <w:bookmarkStart w:id="110" w:name="MCCQCTEMPBM_00000067"/>
      <w:r w:rsidRPr="00A54DA0">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bookmarkEnd w:id="110"/>
    </w:p>
    <w:p w14:paraId="2AE98F36" w14:textId="3F107DA2" w:rsidR="00A87437" w:rsidRPr="00A54DA0" w:rsidRDefault="00A87437" w:rsidP="00A87437">
      <w:pPr>
        <w:pStyle w:val="TF"/>
        <w:rPr>
          <w:lang w:eastAsia="ko-KR"/>
        </w:rPr>
      </w:pPr>
      <w:r w:rsidRPr="00A54DA0">
        <w:rPr>
          <w:lang w:eastAsia="ko-KR"/>
        </w:rPr>
        <w:t>Figure 5.</w:t>
      </w:r>
      <w:r w:rsidR="0086345A" w:rsidRPr="00A54DA0">
        <w:rPr>
          <w:lang w:eastAsia="ko-KR"/>
        </w:rPr>
        <w:t>4</w:t>
      </w:r>
      <w:r w:rsidRPr="00A54DA0">
        <w:rPr>
          <w:lang w:eastAsia="ko-KR"/>
        </w:rPr>
        <w:t>.1.1-1: Sub-use case 1 - NSP and NOP played by the same organization</w:t>
      </w:r>
    </w:p>
    <w:p w14:paraId="5D27D758" w14:textId="77777777" w:rsidR="00A87437" w:rsidRPr="00A54DA0" w:rsidRDefault="00A87437" w:rsidP="00A87437">
      <w:pPr>
        <w:rPr>
          <w:lang w:eastAsia="ko-KR"/>
        </w:rPr>
      </w:pPr>
    </w:p>
    <w:p w14:paraId="5C7D24CE" w14:textId="77777777" w:rsidR="00A87437" w:rsidRPr="00A54DA0" w:rsidRDefault="00A87437" w:rsidP="00A87437">
      <w:pPr>
        <w:rPr>
          <w:lang w:eastAsia="ko-KR"/>
        </w:rPr>
      </w:pPr>
      <w:r w:rsidRPr="00A54DA0">
        <w:rPr>
          <w:lang w:eastAsia="ko-KR"/>
        </w:rPr>
        <w:t>Company-A product catalogue proposes the following product offerings:</w:t>
      </w:r>
    </w:p>
    <w:p w14:paraId="47F9EADF" w14:textId="77777777" w:rsidR="00A87437" w:rsidRPr="00A54DA0" w:rsidRDefault="00A87437" w:rsidP="00A87437">
      <w:pPr>
        <w:pStyle w:val="B1"/>
        <w:rPr>
          <w:lang w:eastAsia="ko-KR"/>
        </w:rPr>
      </w:pPr>
      <w:r w:rsidRPr="00A54DA0">
        <w:rPr>
          <w:lang w:eastAsia="ko-KR"/>
        </w:rPr>
        <w:t>- Network Slice eMBB with different flavours: Silver, Gold, Platinum</w:t>
      </w:r>
    </w:p>
    <w:p w14:paraId="59B44666" w14:textId="77777777" w:rsidR="00A87437" w:rsidRPr="00A54DA0" w:rsidRDefault="00A87437" w:rsidP="00A87437">
      <w:pPr>
        <w:pStyle w:val="B1"/>
        <w:rPr>
          <w:lang w:eastAsia="ko-KR"/>
        </w:rPr>
      </w:pPr>
      <w:r w:rsidRPr="00A54DA0">
        <w:rPr>
          <w:lang w:eastAsia="ko-KR"/>
        </w:rPr>
        <w:t>- Network Slice URLLC with different flavours: Silver, Gold, Platinum</w:t>
      </w:r>
    </w:p>
    <w:p w14:paraId="73FDABA4" w14:textId="77777777" w:rsidR="00A87437" w:rsidRPr="00A54DA0" w:rsidRDefault="00A87437" w:rsidP="00A87437">
      <w:pPr>
        <w:pStyle w:val="B1"/>
        <w:rPr>
          <w:lang w:eastAsia="ko-KR"/>
        </w:rPr>
      </w:pPr>
      <w:r w:rsidRPr="00A54DA0">
        <w:rPr>
          <w:lang w:eastAsia="ko-KR"/>
        </w:rPr>
        <w:t>Network Slice MIoT with different flavours: Silver, Gold, Platinum.</w:t>
      </w:r>
    </w:p>
    <w:p w14:paraId="65AEA4B1" w14:textId="77777777" w:rsidR="00A87437" w:rsidRPr="00A54DA0" w:rsidRDefault="00A87437" w:rsidP="00A87437">
      <w:pPr>
        <w:rPr>
          <w:lang w:eastAsia="ko-KR"/>
        </w:rPr>
      </w:pPr>
      <w:r w:rsidRPr="00A54DA0">
        <w:rPr>
          <w:lang w:eastAsia="ko-KR"/>
        </w:rPr>
        <w:t>In this sub-use case 1:</w:t>
      </w:r>
    </w:p>
    <w:p w14:paraId="77F10CB7" w14:textId="77777777" w:rsidR="00A87437" w:rsidRPr="00A54DA0" w:rsidRDefault="00A87437" w:rsidP="00A87437">
      <w:pPr>
        <w:pStyle w:val="B1"/>
        <w:rPr>
          <w:lang w:eastAsia="ko-KR"/>
        </w:rPr>
      </w:pPr>
      <w:r w:rsidRPr="00A54DA0">
        <w:rPr>
          <w:lang w:eastAsia="ko-KR"/>
        </w:rPr>
        <w:t>1. Company-V (as the NSC) chooses a product from Company-A product offerings</w:t>
      </w:r>
    </w:p>
    <w:p w14:paraId="7581B054" w14:textId="77777777" w:rsidR="00A87437" w:rsidRPr="00A54DA0" w:rsidRDefault="00A87437" w:rsidP="00A87437">
      <w:pPr>
        <w:pStyle w:val="B1"/>
        <w:rPr>
          <w:lang w:eastAsia="ko-KR"/>
        </w:rPr>
      </w:pPr>
      <w:r w:rsidRPr="00A54DA0">
        <w:rPr>
          <w:lang w:eastAsia="ko-KR"/>
        </w:rPr>
        <w:t>2. Company-V sends a request to Company-A (as the NSP) to order the product ‘Network Slice eMBB Platinum’. To achieve this, a candidate API is TMF API 622 (Product Ordering)</w:t>
      </w:r>
    </w:p>
    <w:p w14:paraId="0B567D6E" w14:textId="77777777" w:rsidR="00A87437" w:rsidRPr="00A54DA0" w:rsidRDefault="00A87437" w:rsidP="00A87437">
      <w:pPr>
        <w:pStyle w:val="B2"/>
        <w:rPr>
          <w:lang w:eastAsia="ko-KR"/>
        </w:rPr>
      </w:pPr>
      <w:r w:rsidRPr="00A54DA0">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113522F6" w:rsidR="00A87437" w:rsidRPr="00A54DA0" w:rsidRDefault="00A87437" w:rsidP="00A87437">
      <w:pPr>
        <w:pStyle w:val="B2"/>
        <w:rPr>
          <w:lang w:eastAsia="ko-KR"/>
        </w:rPr>
      </w:pPr>
      <w:r w:rsidRPr="00A54DA0">
        <w:rPr>
          <w:lang w:eastAsia="ko-KR"/>
        </w:rPr>
        <w:t xml:space="preserve">2.2 OSS / SML determines which network resources support the service being ordered and issues a request to the OSS / NML to allocate required network resources, e.g. network slice subnet(s), network functions, etc. To achieve this, candidate APIs are from </w:t>
      </w:r>
      <w:r w:rsidR="00A54DA0">
        <w:rPr>
          <w:lang w:eastAsia="ko-KR"/>
        </w:rPr>
        <w:t>TS</w:t>
      </w:r>
      <w:r w:rsidRPr="00A54DA0">
        <w:rPr>
          <w:lang w:eastAsia="ko-KR"/>
        </w:rPr>
        <w:t xml:space="preserve"> 28.531 and TS 28.532</w:t>
      </w:r>
    </w:p>
    <w:p w14:paraId="4F69C0C5" w14:textId="77777777" w:rsidR="00A87437" w:rsidRPr="00A54DA0" w:rsidRDefault="00A87437" w:rsidP="00A87437">
      <w:pPr>
        <w:pStyle w:val="B2"/>
        <w:rPr>
          <w:lang w:eastAsia="ko-KR"/>
        </w:rPr>
      </w:pPr>
      <w:r w:rsidRPr="00A54DA0">
        <w:rPr>
          <w:lang w:eastAsia="ko-KR"/>
        </w:rPr>
        <w:t>2.3 OSS / NML allocates network resources required to support the service and informs OSS / SML back about the characteristics of the network resources being allocated</w:t>
      </w:r>
    </w:p>
    <w:p w14:paraId="27152DF2" w14:textId="77777777" w:rsidR="00A87437" w:rsidRPr="00A54DA0" w:rsidRDefault="00A87437" w:rsidP="00A87437">
      <w:pPr>
        <w:pStyle w:val="B2"/>
        <w:rPr>
          <w:lang w:eastAsia="ko-KR"/>
        </w:rPr>
      </w:pPr>
      <w:r w:rsidRPr="00A54DA0">
        <w:rPr>
          <w:lang w:eastAsia="ko-KR"/>
        </w:rPr>
        <w:t>2.4 OSS / SML associates the allocated network resources to the service and informs its BSS back about the characteristics of the service supporting the product</w:t>
      </w:r>
    </w:p>
    <w:p w14:paraId="7290515C" w14:textId="77777777" w:rsidR="00A87437" w:rsidRPr="00A54DA0" w:rsidRDefault="00A87437" w:rsidP="00A87437">
      <w:pPr>
        <w:pStyle w:val="B1"/>
        <w:rPr>
          <w:lang w:eastAsia="ko-KR"/>
        </w:rPr>
      </w:pPr>
      <w:r w:rsidRPr="00A54DA0">
        <w:rPr>
          <w:lang w:eastAsia="ko-KR"/>
        </w:rPr>
        <w:t>3. Company-A (as the NSP) sends a reply to Company-V to inform that the product ordered is now available to Company-V.</w:t>
      </w:r>
    </w:p>
    <w:p w14:paraId="258E3C52" w14:textId="77777777" w:rsidR="00A87437" w:rsidRPr="00A54DA0" w:rsidRDefault="00A87437" w:rsidP="00A87437">
      <w:pPr>
        <w:pStyle w:val="NO"/>
        <w:rPr>
          <w:lang w:eastAsia="ko-KR"/>
        </w:rPr>
      </w:pPr>
      <w:r w:rsidRPr="00A54DA0">
        <w:rPr>
          <w:lang w:eastAsia="ko-KR"/>
        </w:rPr>
        <w:t>NOTE: in this use case, aspects related to Transport Network(s) are not addressed as they are out of 3GPP scope.</w:t>
      </w:r>
    </w:p>
    <w:p w14:paraId="5CACE00B" w14:textId="76B07695" w:rsidR="00A87437" w:rsidRPr="00A54DA0" w:rsidRDefault="00A87437" w:rsidP="00A87437">
      <w:pPr>
        <w:pStyle w:val="Heading4"/>
        <w:rPr>
          <w:lang w:eastAsia="ko-KR"/>
        </w:rPr>
      </w:pPr>
      <w:r w:rsidRPr="00A54DA0">
        <w:rPr>
          <w:lang w:eastAsia="ko-KR"/>
        </w:rPr>
        <w:t>5.</w:t>
      </w:r>
      <w:r w:rsidR="001C7CDC" w:rsidRPr="00A54DA0">
        <w:rPr>
          <w:lang w:eastAsia="ko-KR"/>
        </w:rPr>
        <w:t>4</w:t>
      </w:r>
      <w:r w:rsidRPr="00A54DA0">
        <w:rPr>
          <w:lang w:eastAsia="ko-KR"/>
        </w:rPr>
        <w:t>.1.2</w:t>
      </w:r>
      <w:r w:rsidRPr="00A54DA0">
        <w:rPr>
          <w:lang w:eastAsia="ko-KR"/>
        </w:rPr>
        <w:tab/>
        <w:t>Sub-use case 2: NOP role played simultaneously by different organizations</w:t>
      </w:r>
    </w:p>
    <w:p w14:paraId="6F1BE00F" w14:textId="77777777" w:rsidR="00A87437" w:rsidRPr="00A54DA0" w:rsidRDefault="00A87437" w:rsidP="00A87437">
      <w:pPr>
        <w:rPr>
          <w:lang w:eastAsia="ko-KR"/>
        </w:rPr>
      </w:pPr>
      <w:r w:rsidRPr="00A54DA0">
        <w:rPr>
          <w:lang w:eastAsia="ko-KR"/>
        </w:rPr>
        <w:t>In this scenario, the following organizations play aforementioned roles as follows:</w:t>
      </w:r>
    </w:p>
    <w:p w14:paraId="1B6F8607" w14:textId="77777777" w:rsidR="00A87437" w:rsidRPr="00A54DA0" w:rsidRDefault="00A87437" w:rsidP="00A87437">
      <w:pPr>
        <w:pStyle w:val="B1"/>
        <w:rPr>
          <w:lang w:eastAsia="ko-KR"/>
        </w:rPr>
      </w:pPr>
      <w:r w:rsidRPr="00A54DA0">
        <w:rPr>
          <w:lang w:eastAsia="ko-KR"/>
        </w:rPr>
        <w:t>- Company-V plays the role of NSC</w:t>
      </w:r>
    </w:p>
    <w:p w14:paraId="207587A5" w14:textId="77777777" w:rsidR="00A87437" w:rsidRPr="00A54DA0" w:rsidRDefault="00A87437" w:rsidP="00A87437">
      <w:pPr>
        <w:pStyle w:val="B1"/>
        <w:rPr>
          <w:lang w:eastAsia="ko-KR"/>
        </w:rPr>
      </w:pPr>
      <w:r w:rsidRPr="00A54DA0">
        <w:rPr>
          <w:lang w:eastAsia="ko-KR"/>
        </w:rPr>
        <w:t>- Company-A plays the role of NSP and NOP</w:t>
      </w:r>
    </w:p>
    <w:p w14:paraId="57E19B42" w14:textId="77777777" w:rsidR="00A87437" w:rsidRPr="00A54DA0" w:rsidRDefault="00A87437" w:rsidP="00A87437">
      <w:pPr>
        <w:pStyle w:val="B2"/>
        <w:rPr>
          <w:lang w:eastAsia="ko-KR"/>
        </w:rPr>
      </w:pPr>
      <w:r w:rsidRPr="00A54DA0">
        <w:rPr>
          <w:lang w:eastAsia="ko-KR"/>
        </w:rPr>
        <w:t>- As NSP, it has:</w:t>
      </w:r>
    </w:p>
    <w:p w14:paraId="050E1669" w14:textId="77777777" w:rsidR="00A87437" w:rsidRPr="00A54DA0" w:rsidRDefault="00A87437" w:rsidP="00A87437">
      <w:pPr>
        <w:pStyle w:val="B3"/>
        <w:rPr>
          <w:lang w:eastAsia="ko-KR"/>
        </w:rPr>
      </w:pPr>
      <w:r w:rsidRPr="00A54DA0">
        <w:rPr>
          <w:lang w:eastAsia="ko-KR"/>
        </w:rPr>
        <w:t>- a BSS, e.g. to manage its customers, products, contracts, and</w:t>
      </w:r>
    </w:p>
    <w:p w14:paraId="087E6F0C" w14:textId="77777777" w:rsidR="00A87437" w:rsidRPr="00A54DA0" w:rsidRDefault="00A87437" w:rsidP="00A87437">
      <w:pPr>
        <w:pStyle w:val="B3"/>
        <w:rPr>
          <w:lang w:eastAsia="ko-KR"/>
        </w:rPr>
      </w:pPr>
      <w:r w:rsidRPr="00A54DA0">
        <w:rPr>
          <w:lang w:eastAsia="ko-KR"/>
        </w:rPr>
        <w:t>- a SML, to manage the services that support its products</w:t>
      </w:r>
    </w:p>
    <w:p w14:paraId="7576DBF9" w14:textId="77777777" w:rsidR="00A87437" w:rsidRPr="00A54DA0" w:rsidRDefault="00A87437" w:rsidP="00A87437">
      <w:pPr>
        <w:pStyle w:val="B2"/>
        <w:rPr>
          <w:lang w:eastAsia="ko-KR"/>
        </w:rPr>
      </w:pPr>
      <w:r w:rsidRPr="00A54DA0">
        <w:rPr>
          <w:lang w:eastAsia="ko-KR"/>
        </w:rPr>
        <w:t>- As NOP, it has:</w:t>
      </w:r>
    </w:p>
    <w:p w14:paraId="6BE1DDA2" w14:textId="77777777" w:rsidR="00A87437" w:rsidRPr="00A54DA0" w:rsidRDefault="00A87437" w:rsidP="00A87437">
      <w:pPr>
        <w:pStyle w:val="B3"/>
        <w:rPr>
          <w:lang w:eastAsia="ko-KR"/>
        </w:rPr>
      </w:pPr>
      <w:r w:rsidRPr="00A54DA0">
        <w:rPr>
          <w:lang w:eastAsia="ko-KR"/>
        </w:rPr>
        <w:t>- its own 5G core network. In this sub-use case, Company-A owns the whole set of 5G core network resources used by the service required to support the product ordered by Vertical-V</w:t>
      </w:r>
    </w:p>
    <w:p w14:paraId="53008B8F" w14:textId="77777777" w:rsidR="00A87437" w:rsidRPr="00A54DA0" w:rsidRDefault="00A87437" w:rsidP="00A87437">
      <w:pPr>
        <w:pStyle w:val="B3"/>
        <w:rPr>
          <w:lang w:eastAsia="ko-KR"/>
        </w:rPr>
      </w:pPr>
      <w:r w:rsidRPr="00A54DA0">
        <w:rPr>
          <w:lang w:eastAsia="ko-KR"/>
        </w:rPr>
        <w:t>- a NML, to manage the 5G core network resources used by services</w:t>
      </w:r>
    </w:p>
    <w:p w14:paraId="56F6C297" w14:textId="77777777" w:rsidR="00A87437" w:rsidRPr="00A54DA0" w:rsidRDefault="00A87437" w:rsidP="00A87437">
      <w:pPr>
        <w:pStyle w:val="B2"/>
        <w:rPr>
          <w:lang w:eastAsia="ko-KR"/>
        </w:rPr>
      </w:pPr>
      <w:r w:rsidRPr="00A54DA0">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Pr="00A54DA0" w:rsidRDefault="00A87437" w:rsidP="00A87437">
      <w:pPr>
        <w:pStyle w:val="B1"/>
        <w:rPr>
          <w:lang w:eastAsia="ko-KR"/>
        </w:rPr>
      </w:pPr>
      <w:r w:rsidRPr="00A54DA0">
        <w:rPr>
          <w:lang w:eastAsia="ko-KR"/>
        </w:rPr>
        <w:t>- Company-A plays the role of Communication Service Customer (CSC) wrt. Company-X and Company-Y who both play the role of Communication Service Provider (CSP)</w:t>
      </w:r>
    </w:p>
    <w:p w14:paraId="71A89998" w14:textId="77777777" w:rsidR="00A87437" w:rsidRPr="00A54DA0" w:rsidRDefault="00A87437" w:rsidP="00A87437">
      <w:pPr>
        <w:pStyle w:val="B1"/>
        <w:rPr>
          <w:lang w:eastAsia="ko-KR"/>
        </w:rPr>
      </w:pPr>
      <w:r w:rsidRPr="00A54DA0">
        <w:rPr>
          <w:lang w:eastAsia="ko-KR"/>
        </w:rPr>
        <w:t>- Both Company-X and Company-Y have their own catalogue of products to offer RAN coverage in their respective countries</w:t>
      </w:r>
    </w:p>
    <w:p w14:paraId="6C196230" w14:textId="77777777" w:rsidR="00A87437" w:rsidRPr="00A54DA0" w:rsidRDefault="00A87437" w:rsidP="00A87437">
      <w:pPr>
        <w:pStyle w:val="B1"/>
        <w:rPr>
          <w:lang w:eastAsia="ko-KR"/>
        </w:rPr>
      </w:pPr>
      <w:r w:rsidRPr="00A54DA0">
        <w:rPr>
          <w:lang w:eastAsia="ko-KR"/>
        </w:rPr>
        <w:t>- Both Company-X and Company-Y play the role of CSP (for their respective product offerings) and NOP (for their respective RAN).</w:t>
      </w:r>
    </w:p>
    <w:p w14:paraId="24D8C2F3" w14:textId="77777777" w:rsidR="00A87437" w:rsidRPr="00A54DA0" w:rsidRDefault="00A87437" w:rsidP="00A54DA0">
      <w:pPr>
        <w:pStyle w:val="TH"/>
        <w:rPr>
          <w:lang w:eastAsia="ko-KR"/>
        </w:rPr>
      </w:pPr>
      <w:bookmarkStart w:id="111" w:name="MCCQCTEMPBM_00000068"/>
      <w:r w:rsidRPr="00A54DA0">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bookmarkEnd w:id="111"/>
    </w:p>
    <w:p w14:paraId="2ABBB354" w14:textId="6AC21DF3" w:rsidR="00A87437" w:rsidRPr="00A54DA0" w:rsidRDefault="00A87437" w:rsidP="00A87437">
      <w:pPr>
        <w:pStyle w:val="TF"/>
        <w:rPr>
          <w:lang w:eastAsia="ko-KR"/>
        </w:rPr>
      </w:pPr>
      <w:r w:rsidRPr="00A54DA0">
        <w:rPr>
          <w:lang w:eastAsia="ko-KR"/>
        </w:rPr>
        <w:t>Figure 5.</w:t>
      </w:r>
      <w:r w:rsidR="0086345A" w:rsidRPr="00A54DA0">
        <w:rPr>
          <w:lang w:eastAsia="ko-KR"/>
        </w:rPr>
        <w:t>4</w:t>
      </w:r>
      <w:r w:rsidRPr="00A54DA0">
        <w:rPr>
          <w:lang w:eastAsia="ko-KR"/>
        </w:rPr>
        <w:t>.1.2-1: Sub-use case 2 - NOP role played simultaneously by different organizations</w:t>
      </w:r>
    </w:p>
    <w:p w14:paraId="7DDB6931" w14:textId="77777777" w:rsidR="00A87437" w:rsidRPr="00A54DA0" w:rsidRDefault="00A87437" w:rsidP="00A87437">
      <w:pPr>
        <w:rPr>
          <w:lang w:eastAsia="ko-KR"/>
        </w:rPr>
      </w:pPr>
    </w:p>
    <w:p w14:paraId="655F682C" w14:textId="77777777" w:rsidR="00A87437" w:rsidRPr="00A54DA0" w:rsidRDefault="00A87437" w:rsidP="00A87437">
      <w:pPr>
        <w:rPr>
          <w:lang w:eastAsia="ko-KR"/>
        </w:rPr>
      </w:pPr>
      <w:r w:rsidRPr="00A54DA0">
        <w:rPr>
          <w:lang w:eastAsia="ko-KR"/>
        </w:rPr>
        <w:t>Company-A product catalogue proposes the following product offerings:</w:t>
      </w:r>
    </w:p>
    <w:p w14:paraId="182C4511" w14:textId="77777777" w:rsidR="00A87437" w:rsidRPr="00A54DA0" w:rsidRDefault="00A87437" w:rsidP="00A87437">
      <w:pPr>
        <w:pStyle w:val="B1"/>
        <w:rPr>
          <w:lang w:eastAsia="ko-KR"/>
        </w:rPr>
      </w:pPr>
      <w:r w:rsidRPr="00A54DA0">
        <w:rPr>
          <w:lang w:eastAsia="ko-KR"/>
        </w:rPr>
        <w:t>- Network Slice eMBB with different flavours: Silver, Gold, Platinum</w:t>
      </w:r>
    </w:p>
    <w:p w14:paraId="756251EC" w14:textId="77777777" w:rsidR="00A87437" w:rsidRPr="00A54DA0" w:rsidRDefault="00A87437" w:rsidP="00A87437">
      <w:pPr>
        <w:pStyle w:val="B1"/>
        <w:rPr>
          <w:lang w:eastAsia="ko-KR"/>
        </w:rPr>
      </w:pPr>
      <w:r w:rsidRPr="00A54DA0">
        <w:rPr>
          <w:lang w:eastAsia="ko-KR"/>
        </w:rPr>
        <w:t>- Network Slice URLLC with different flavours: Silver, Gold, Platinum</w:t>
      </w:r>
    </w:p>
    <w:p w14:paraId="57EDC624" w14:textId="77777777" w:rsidR="00A87437" w:rsidRPr="00A54DA0" w:rsidRDefault="00A87437" w:rsidP="00A87437">
      <w:pPr>
        <w:pStyle w:val="B1"/>
        <w:rPr>
          <w:lang w:eastAsia="ko-KR"/>
        </w:rPr>
      </w:pPr>
      <w:r w:rsidRPr="00A54DA0">
        <w:rPr>
          <w:lang w:eastAsia="ko-KR"/>
        </w:rPr>
        <w:t>Network Slice MIoT with different flavours: Silver, Gold, Platinum.</w:t>
      </w:r>
    </w:p>
    <w:p w14:paraId="57D73336" w14:textId="77777777" w:rsidR="00A87437" w:rsidRPr="00A54DA0" w:rsidRDefault="00A87437" w:rsidP="00A87437">
      <w:pPr>
        <w:rPr>
          <w:lang w:eastAsia="ko-KR"/>
        </w:rPr>
      </w:pPr>
      <w:r w:rsidRPr="00A54DA0">
        <w:rPr>
          <w:lang w:eastAsia="ko-KR"/>
        </w:rPr>
        <w:t>In this sub-use case 2:</w:t>
      </w:r>
    </w:p>
    <w:p w14:paraId="75D47A2D" w14:textId="77777777" w:rsidR="00A87437" w:rsidRPr="00A54DA0" w:rsidRDefault="00A87437" w:rsidP="00A87437">
      <w:pPr>
        <w:pStyle w:val="B1"/>
        <w:rPr>
          <w:lang w:eastAsia="ko-KR"/>
        </w:rPr>
      </w:pPr>
      <w:r w:rsidRPr="00A54DA0">
        <w:rPr>
          <w:lang w:eastAsia="ko-KR"/>
        </w:rPr>
        <w:t>1. Company-V (as the NSC) chooses a product from Company-A product offerings</w:t>
      </w:r>
    </w:p>
    <w:p w14:paraId="73600F33" w14:textId="77777777" w:rsidR="00A87437" w:rsidRPr="00A54DA0" w:rsidRDefault="00A87437" w:rsidP="00A87437">
      <w:pPr>
        <w:pStyle w:val="B1"/>
        <w:rPr>
          <w:lang w:eastAsia="ko-KR"/>
        </w:rPr>
      </w:pPr>
      <w:r w:rsidRPr="00A54DA0">
        <w:rPr>
          <w:lang w:eastAsia="ko-KR"/>
        </w:rPr>
        <w:t>2. Company-V sends a request to Company-A (as the NSP) to order the product ‘Network Slice eMBB Platinum’. To achieve this, a candidate API is TMF API 622 (Product Ordering)</w:t>
      </w:r>
    </w:p>
    <w:p w14:paraId="4734054C" w14:textId="77777777" w:rsidR="00A87437" w:rsidRPr="00A54DA0" w:rsidRDefault="00A87437" w:rsidP="00A87437">
      <w:pPr>
        <w:pStyle w:val="B2"/>
        <w:rPr>
          <w:lang w:eastAsia="ko-KR"/>
        </w:rPr>
      </w:pPr>
      <w:r w:rsidRPr="00A54DA0">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Pr="00A54DA0" w:rsidRDefault="00A87437" w:rsidP="00A87437">
      <w:pPr>
        <w:pStyle w:val="B2"/>
        <w:rPr>
          <w:lang w:eastAsia="ko-KR"/>
        </w:rPr>
      </w:pPr>
      <w:r w:rsidRPr="00A54DA0">
        <w:rPr>
          <w:lang w:eastAsia="ko-KR"/>
        </w:rPr>
        <w:t>2.2 Company-A OSS / SML determines which network resources support the service being ordered and:</w:t>
      </w:r>
    </w:p>
    <w:p w14:paraId="171E5C78" w14:textId="7274513C" w:rsidR="00A87437" w:rsidRPr="00A54DA0" w:rsidRDefault="00A87437" w:rsidP="00A87437">
      <w:pPr>
        <w:pStyle w:val="B3"/>
        <w:rPr>
          <w:lang w:eastAsia="ko-KR"/>
        </w:rPr>
      </w:pPr>
      <w:r w:rsidRPr="00A54DA0">
        <w:rPr>
          <w:lang w:eastAsia="ko-KR"/>
        </w:rPr>
        <w:t xml:space="preserve">2.2.1 based on its knowledge that required 5G core network resources are available internally, it issues a request to its own OSS / NML to allocate required 5G core network resources, e.g. network slice subnet(s) for its 5G core network, etc. To achieve this, candidate APIs are from </w:t>
      </w:r>
      <w:r w:rsidR="00A54DA0">
        <w:rPr>
          <w:lang w:eastAsia="ko-KR"/>
        </w:rPr>
        <w:t>TS</w:t>
      </w:r>
      <w:r w:rsidRPr="00A54DA0">
        <w:rPr>
          <w:lang w:eastAsia="ko-KR"/>
        </w:rPr>
        <w:t xml:space="preserve"> 28.531 and TS 28.532</w:t>
      </w:r>
    </w:p>
    <w:p w14:paraId="02CE2244" w14:textId="77777777" w:rsidR="00A87437" w:rsidRPr="00A54DA0" w:rsidRDefault="00A87437" w:rsidP="00A87437">
      <w:pPr>
        <w:pStyle w:val="B3"/>
        <w:rPr>
          <w:lang w:eastAsia="ko-KR"/>
        </w:rPr>
      </w:pPr>
      <w:r w:rsidRPr="00A54DA0">
        <w:rPr>
          <w:lang w:eastAsia="ko-KR"/>
        </w:rPr>
        <w:t>2.2.2 Company-A OSS / NML allocates 5G core network resources required to support the service and informs OSS / SML about the characteristics of the network resources being allocated</w:t>
      </w:r>
    </w:p>
    <w:p w14:paraId="390546CC" w14:textId="77777777" w:rsidR="00A87437" w:rsidRPr="00A54DA0" w:rsidRDefault="00A87437" w:rsidP="00A87437">
      <w:pPr>
        <w:pStyle w:val="B3"/>
        <w:rPr>
          <w:lang w:eastAsia="ko-KR"/>
        </w:rPr>
      </w:pPr>
      <w:r w:rsidRPr="00A54DA0">
        <w:rPr>
          <w:lang w:eastAsia="ko-KR"/>
        </w:rPr>
        <w:t>2.2.3 based on its knowledge that required RAN resources are not available internally, it informs Company-A BSS about missing RAN resources</w:t>
      </w:r>
    </w:p>
    <w:p w14:paraId="1A79CD84" w14:textId="77777777" w:rsidR="00A87437" w:rsidRPr="00A54DA0" w:rsidRDefault="00A87437" w:rsidP="00A87437">
      <w:pPr>
        <w:pStyle w:val="B2"/>
        <w:rPr>
          <w:lang w:eastAsia="ko-KR"/>
        </w:rPr>
      </w:pPr>
      <w:r w:rsidRPr="00A54DA0">
        <w:rPr>
          <w:lang w:eastAsia="ko-KR"/>
        </w:rPr>
        <w:t>2.3 Company-A BSS:</w:t>
      </w:r>
    </w:p>
    <w:p w14:paraId="4DCDFD6B" w14:textId="77777777" w:rsidR="00A87437" w:rsidRPr="00A54DA0" w:rsidRDefault="00A87437" w:rsidP="00A87437">
      <w:pPr>
        <w:pStyle w:val="B3"/>
        <w:rPr>
          <w:lang w:eastAsia="ko-KR"/>
        </w:rPr>
      </w:pPr>
      <w:r w:rsidRPr="00A54DA0">
        <w:rPr>
          <w:lang w:eastAsia="ko-KR"/>
        </w:rPr>
        <w:t>2.3.1 acting as a CSC, issues a request to Company-X to order product X-1 (e.g. from the Wholesale offerings) to get RAN coverage in the US. To achieve this, a candidate API is TMF AP 622 (Product ordering). Company-X, as the CSP, receives the product order. Company-X BSS determines which service supports the product being ordered by Company-A and issues a request to its OSS/SML to order this service. This service can be e.g. a network slice. To achieve this, a candidate API is TMF API 641 (Service Ordering). Company-X OSS / SML determines which network resources support the service being ordered, etc.</w:t>
      </w:r>
      <w:r w:rsidRPr="00A54DA0">
        <w:t xml:space="preserve"> Once completed, Company-X BSS informs Company-A BSS that the product which has been ordered is now available to Company-A</w:t>
      </w:r>
    </w:p>
    <w:p w14:paraId="727FE21C" w14:textId="77777777" w:rsidR="00A87437" w:rsidRPr="00A54DA0" w:rsidRDefault="00A87437" w:rsidP="00A87437">
      <w:pPr>
        <w:pStyle w:val="B3"/>
      </w:pPr>
      <w:r w:rsidRPr="00A54DA0">
        <w:t>2.3.2 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Pr="00A54DA0" w:rsidRDefault="00A87437" w:rsidP="00A87437">
      <w:pPr>
        <w:pStyle w:val="B3"/>
        <w:rPr>
          <w:lang w:eastAsia="ko-KR"/>
        </w:rPr>
      </w:pPr>
      <w:r w:rsidRPr="00A54DA0">
        <w:rPr>
          <w:lang w:eastAsia="ko-KR"/>
        </w:rPr>
        <w:t>2.3.3 informs its own OSS/SML that required RAN resources are available</w:t>
      </w:r>
    </w:p>
    <w:p w14:paraId="6C988A27" w14:textId="77777777" w:rsidR="00A87437" w:rsidRPr="00A54DA0" w:rsidRDefault="00A87437" w:rsidP="00A87437">
      <w:pPr>
        <w:pStyle w:val="B2"/>
        <w:rPr>
          <w:lang w:eastAsia="ko-KR"/>
        </w:rPr>
      </w:pPr>
      <w:r w:rsidRPr="00A54DA0">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Pr="00A54DA0" w:rsidRDefault="00A87437" w:rsidP="00A87437">
      <w:pPr>
        <w:pStyle w:val="B1"/>
        <w:rPr>
          <w:lang w:eastAsia="ko-KR"/>
        </w:rPr>
      </w:pPr>
      <w:r w:rsidRPr="00A54DA0">
        <w:rPr>
          <w:lang w:eastAsia="ko-KR"/>
        </w:rPr>
        <w:t>3. Company-A (as the NSP) sends a reply to Company-V to inform that the product ordered is now available to Vertical-V.</w:t>
      </w:r>
    </w:p>
    <w:p w14:paraId="1381CD82" w14:textId="77777777" w:rsidR="00A87437" w:rsidRPr="00A54DA0" w:rsidRDefault="00A87437" w:rsidP="00A87437">
      <w:pPr>
        <w:pStyle w:val="NO"/>
        <w:rPr>
          <w:lang w:eastAsia="ko-KR"/>
        </w:rPr>
      </w:pPr>
      <w:r w:rsidRPr="00A54DA0">
        <w:rPr>
          <w:lang w:eastAsia="ko-KR"/>
        </w:rPr>
        <w:t>NOTE: in this use case, aspects related to Transport Network(s) are not addressed as they are out of 3GPP scope.</w:t>
      </w:r>
    </w:p>
    <w:p w14:paraId="75B5A9B9" w14:textId="16C931C8" w:rsidR="00A87437" w:rsidRPr="00A54DA0" w:rsidRDefault="00A87437" w:rsidP="00A87437"/>
    <w:p w14:paraId="31613573" w14:textId="3403DBCE" w:rsidR="00205D61" w:rsidRPr="00A54DA0" w:rsidRDefault="00205D61" w:rsidP="00366574">
      <w:pPr>
        <w:pStyle w:val="Heading3"/>
        <w:rPr>
          <w:lang w:eastAsia="ko-KR"/>
        </w:rPr>
      </w:pPr>
      <w:bookmarkStart w:id="112" w:name="_Toc136591354"/>
      <w:r w:rsidRPr="00A54DA0">
        <w:rPr>
          <w:lang w:eastAsia="ko-KR"/>
        </w:rPr>
        <w:t>5.</w:t>
      </w:r>
      <w:r w:rsidR="001C7CDC" w:rsidRPr="00A54DA0">
        <w:rPr>
          <w:lang w:eastAsia="ko-KR"/>
        </w:rPr>
        <w:t>4</w:t>
      </w:r>
      <w:r w:rsidRPr="00A54DA0">
        <w:rPr>
          <w:lang w:eastAsia="ko-KR"/>
        </w:rPr>
        <w:t>.2</w:t>
      </w:r>
      <w:r w:rsidRPr="00A54DA0">
        <w:rPr>
          <w:lang w:eastAsia="ko-KR"/>
        </w:rPr>
        <w:tab/>
        <w:t>Potential issues and gaps</w:t>
      </w:r>
      <w:bookmarkEnd w:id="112"/>
    </w:p>
    <w:p w14:paraId="3F878C8A" w14:textId="3BF3D49D" w:rsidR="00205D61" w:rsidRPr="00A54DA0" w:rsidRDefault="00205D61" w:rsidP="00366574">
      <w:pPr>
        <w:pStyle w:val="Heading4"/>
        <w:rPr>
          <w:lang w:eastAsia="ko-KR"/>
        </w:rPr>
      </w:pPr>
      <w:r w:rsidRPr="00A54DA0">
        <w:rPr>
          <w:lang w:eastAsia="ko-KR"/>
        </w:rPr>
        <w:t>5.</w:t>
      </w:r>
      <w:r w:rsidR="001C7CDC" w:rsidRPr="00A54DA0">
        <w:rPr>
          <w:lang w:eastAsia="ko-KR"/>
        </w:rPr>
        <w:t>4</w:t>
      </w:r>
      <w:r w:rsidRPr="00A54DA0">
        <w:rPr>
          <w:lang w:eastAsia="ko-KR"/>
        </w:rPr>
        <w:t>.2.1</w:t>
      </w:r>
      <w:r w:rsidRPr="00A54DA0">
        <w:rPr>
          <w:lang w:eastAsia="ko-KR"/>
        </w:rPr>
        <w:tab/>
        <w:t>Issues</w:t>
      </w:r>
    </w:p>
    <w:p w14:paraId="22FE4854" w14:textId="68189F12" w:rsidR="00A87437" w:rsidRPr="00A54DA0" w:rsidRDefault="00A87437" w:rsidP="00A87437">
      <w:r w:rsidRPr="00A54DA0">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14305DD5" w:rsidR="00205D61" w:rsidRPr="00A54DA0" w:rsidRDefault="00205D61" w:rsidP="00366574">
      <w:pPr>
        <w:pStyle w:val="Heading4"/>
      </w:pPr>
      <w:r w:rsidRPr="00A54DA0">
        <w:t>5.</w:t>
      </w:r>
      <w:r w:rsidR="001C7CDC" w:rsidRPr="00A54DA0">
        <w:t>4</w:t>
      </w:r>
      <w:r w:rsidRPr="00A54DA0">
        <w:t>.2.2</w:t>
      </w:r>
      <w:r w:rsidRPr="00A54DA0">
        <w:tab/>
        <w:t>Gaps</w:t>
      </w:r>
    </w:p>
    <w:p w14:paraId="5671119D" w14:textId="506503C2" w:rsidR="00205D61" w:rsidRPr="00A54DA0" w:rsidRDefault="00205D61" w:rsidP="00A87437">
      <w:r w:rsidRPr="00A54DA0">
        <w:t>In these two sub-use cases, there is no exposure of service or network resources directly to the NSC. From a BSS perspective no gaps in SA5 specifications have been identified</w:t>
      </w:r>
    </w:p>
    <w:p w14:paraId="48FA66C3" w14:textId="1E8C8335" w:rsidR="00761DB3" w:rsidRPr="00A54DA0" w:rsidRDefault="00761DB3" w:rsidP="00761DB3">
      <w:pPr>
        <w:pStyle w:val="Heading2"/>
        <w:rPr>
          <w:lang w:val="en-US" w:eastAsia="zh-CN"/>
        </w:rPr>
      </w:pPr>
      <w:bookmarkStart w:id="113" w:name="_Toc136591355"/>
      <w:r w:rsidRPr="00A54DA0">
        <w:t>5.</w:t>
      </w:r>
      <w:r w:rsidR="001C7CDC" w:rsidRPr="00A54DA0">
        <w:t>5</w:t>
      </w:r>
      <w:r w:rsidRPr="00A54DA0">
        <w:tab/>
      </w:r>
      <w:r w:rsidRPr="00A54DA0">
        <w:rPr>
          <w:rFonts w:hint="eastAsia"/>
          <w:lang w:eastAsia="zh-CN"/>
        </w:rPr>
        <w:t>Exposure</w:t>
      </w:r>
      <w:r w:rsidRPr="00A54DA0">
        <w:rPr>
          <w:lang w:eastAsia="zh-CN"/>
        </w:rPr>
        <w:t xml:space="preserve"> </w:t>
      </w:r>
      <w:r w:rsidRPr="00A54DA0">
        <w:rPr>
          <w:lang w:val="en-US" w:eastAsia="zh-CN"/>
        </w:rPr>
        <w:t>of network slice as a service</w:t>
      </w:r>
      <w:bookmarkEnd w:id="113"/>
    </w:p>
    <w:p w14:paraId="49452613" w14:textId="3A3B44CE" w:rsidR="00761DB3" w:rsidRPr="00A54DA0" w:rsidRDefault="00761DB3" w:rsidP="00761DB3">
      <w:pPr>
        <w:pStyle w:val="Heading3"/>
        <w:rPr>
          <w:rFonts w:eastAsia="DengXian"/>
          <w:lang w:eastAsia="ko-KR"/>
        </w:rPr>
      </w:pPr>
      <w:bookmarkStart w:id="114" w:name="_Toc136591356"/>
      <w:r w:rsidRPr="00A54DA0">
        <w:rPr>
          <w:lang w:eastAsia="ko-KR"/>
        </w:rPr>
        <w:t>5.</w:t>
      </w:r>
      <w:r w:rsidR="001C7CDC" w:rsidRPr="00A54DA0">
        <w:rPr>
          <w:lang w:eastAsia="ko-KR"/>
        </w:rPr>
        <w:t>5</w:t>
      </w:r>
      <w:r w:rsidRPr="00A54DA0">
        <w:rPr>
          <w:lang w:eastAsia="ko-KR"/>
        </w:rPr>
        <w:t>.1</w:t>
      </w:r>
      <w:r w:rsidRPr="00A54DA0">
        <w:rPr>
          <w:lang w:eastAsia="ko-KR"/>
        </w:rPr>
        <w:tab/>
      </w:r>
      <w:r w:rsidRPr="00A54DA0">
        <w:rPr>
          <w:rFonts w:eastAsia="DengXian"/>
          <w:lang w:eastAsia="ko-KR"/>
        </w:rPr>
        <w:t>Description</w:t>
      </w:r>
      <w:bookmarkEnd w:id="114"/>
    </w:p>
    <w:p w14:paraId="7CD27B91" w14:textId="77777777" w:rsidR="00761DB3" w:rsidRPr="00A54DA0" w:rsidRDefault="00761DB3" w:rsidP="00761DB3">
      <w:pPr>
        <w:rPr>
          <w:lang w:val="en-US" w:eastAsia="zh-CN"/>
        </w:rPr>
      </w:pPr>
      <w:r w:rsidRPr="00A54DA0">
        <w:rPr>
          <w:lang w:eastAsia="ko-KR"/>
        </w:rPr>
        <w:t>This use case involves the following roles:</w:t>
      </w:r>
    </w:p>
    <w:p w14:paraId="31DB739F" w14:textId="77777777" w:rsidR="00761DB3" w:rsidRPr="00A54DA0" w:rsidRDefault="00761DB3" w:rsidP="00761DB3">
      <w:pPr>
        <w:pStyle w:val="B1"/>
        <w:rPr>
          <w:lang w:eastAsia="ko-KR"/>
        </w:rPr>
      </w:pPr>
      <w:r w:rsidRPr="00A54DA0">
        <w:rPr>
          <w:lang w:eastAsia="ko-KR"/>
        </w:rPr>
        <w:t>- NSP: Network Slice Provider</w:t>
      </w:r>
    </w:p>
    <w:p w14:paraId="4AEF5DAC" w14:textId="77777777" w:rsidR="00761DB3" w:rsidRPr="00A54DA0" w:rsidRDefault="00761DB3" w:rsidP="00761DB3">
      <w:pPr>
        <w:pStyle w:val="B1"/>
        <w:rPr>
          <w:lang w:val="en-US" w:eastAsia="zh-CN"/>
        </w:rPr>
      </w:pPr>
      <w:r w:rsidRPr="00A54DA0">
        <w:rPr>
          <w:lang w:eastAsia="ko-KR"/>
        </w:rPr>
        <w:t>- NSC: Network Slice Customer</w:t>
      </w:r>
    </w:p>
    <w:p w14:paraId="5BE97131" w14:textId="77777777" w:rsidR="00761DB3" w:rsidRPr="00A54DA0" w:rsidRDefault="00761DB3" w:rsidP="00761DB3">
      <w:pPr>
        <w:pStyle w:val="B1"/>
        <w:rPr>
          <w:lang w:eastAsia="ko-KR"/>
        </w:rPr>
      </w:pPr>
      <w:r w:rsidRPr="00A54DA0">
        <w:rPr>
          <w:lang w:eastAsia="ko-KR"/>
        </w:rPr>
        <w:t>- NOP: Network Operator</w:t>
      </w:r>
    </w:p>
    <w:p w14:paraId="25A8393F" w14:textId="77777777" w:rsidR="00761DB3" w:rsidRPr="00A54DA0" w:rsidRDefault="00761DB3" w:rsidP="00761DB3">
      <w:pPr>
        <w:pStyle w:val="B1"/>
        <w:rPr>
          <w:lang w:eastAsia="ko-KR"/>
        </w:rPr>
      </w:pPr>
      <w:r w:rsidRPr="00A54DA0">
        <w:rPr>
          <w:lang w:eastAsia="ko-KR"/>
        </w:rPr>
        <w:t>- CSC: Communication Service Customer</w:t>
      </w:r>
    </w:p>
    <w:p w14:paraId="41A8F490" w14:textId="77777777" w:rsidR="00761DB3" w:rsidRPr="00A54DA0" w:rsidRDefault="00761DB3" w:rsidP="00761DB3">
      <w:pPr>
        <w:pStyle w:val="B1"/>
        <w:rPr>
          <w:lang w:eastAsia="ko-KR"/>
        </w:rPr>
      </w:pPr>
      <w:r w:rsidRPr="00A54DA0">
        <w:rPr>
          <w:lang w:eastAsia="ko-KR"/>
        </w:rPr>
        <w:t>- CSP: Communication Service Provider</w:t>
      </w:r>
    </w:p>
    <w:p w14:paraId="09BB0784" w14:textId="77777777" w:rsidR="00761DB3" w:rsidRPr="00A54DA0" w:rsidRDefault="00761DB3" w:rsidP="00761DB3">
      <w:pPr>
        <w:rPr>
          <w:lang w:eastAsia="ko-KR"/>
        </w:rPr>
      </w:pPr>
      <w:r w:rsidRPr="00A54DA0">
        <w:rPr>
          <w:lang w:eastAsia="ko-KR"/>
        </w:rPr>
        <w:t>, and the following systems:</w:t>
      </w:r>
    </w:p>
    <w:p w14:paraId="671C0634" w14:textId="77777777" w:rsidR="00761DB3" w:rsidRPr="00A54DA0" w:rsidRDefault="00761DB3" w:rsidP="00761DB3">
      <w:pPr>
        <w:pStyle w:val="B1"/>
        <w:rPr>
          <w:lang w:eastAsia="ko-KR"/>
        </w:rPr>
      </w:pPr>
      <w:r w:rsidRPr="00A54DA0">
        <w:rPr>
          <w:lang w:eastAsia="ko-KR"/>
        </w:rPr>
        <w:t>- BSS: Business Support System</w:t>
      </w:r>
    </w:p>
    <w:p w14:paraId="3926DC06" w14:textId="77777777" w:rsidR="00761DB3" w:rsidRPr="00A54DA0" w:rsidRDefault="00761DB3" w:rsidP="00761DB3">
      <w:pPr>
        <w:pStyle w:val="B1"/>
        <w:rPr>
          <w:lang w:eastAsia="ko-KR"/>
        </w:rPr>
      </w:pPr>
      <w:r w:rsidRPr="00A54DA0">
        <w:rPr>
          <w:lang w:eastAsia="ko-KR"/>
        </w:rPr>
        <w:t>- OSS: Operations Support System, made up of the two following sub-systems:</w:t>
      </w:r>
    </w:p>
    <w:p w14:paraId="22D39192" w14:textId="77777777" w:rsidR="00761DB3" w:rsidRPr="00A54DA0" w:rsidRDefault="00761DB3" w:rsidP="00761DB3">
      <w:pPr>
        <w:pStyle w:val="B2"/>
        <w:rPr>
          <w:lang w:eastAsia="ko-KR"/>
        </w:rPr>
      </w:pPr>
      <w:r w:rsidRPr="00A54DA0">
        <w:rPr>
          <w:lang w:eastAsia="ko-KR"/>
        </w:rPr>
        <w:t>- SML: Service Management Layer</w:t>
      </w:r>
    </w:p>
    <w:p w14:paraId="29845B24" w14:textId="77777777" w:rsidR="00761DB3" w:rsidRPr="00A54DA0" w:rsidRDefault="00761DB3" w:rsidP="00761DB3">
      <w:pPr>
        <w:pStyle w:val="B2"/>
        <w:rPr>
          <w:lang w:eastAsia="ko-KR"/>
        </w:rPr>
      </w:pPr>
      <w:r w:rsidRPr="00A54DA0">
        <w:rPr>
          <w:lang w:eastAsia="ko-KR"/>
        </w:rPr>
        <w:t>- NML: Network Management Layer (for sake of simplicity, network management and network element / function management are both in the NML).</w:t>
      </w:r>
    </w:p>
    <w:p w14:paraId="55A94A65" w14:textId="055F8D24" w:rsidR="00761DB3" w:rsidRPr="00A54DA0" w:rsidRDefault="00761DB3" w:rsidP="00761DB3">
      <w:pPr>
        <w:pStyle w:val="Heading4"/>
        <w:rPr>
          <w:lang w:eastAsia="ko-KR"/>
        </w:rPr>
      </w:pPr>
      <w:r w:rsidRPr="00A54DA0">
        <w:rPr>
          <w:lang w:eastAsia="ko-KR"/>
        </w:rPr>
        <w:t>5.</w:t>
      </w:r>
      <w:r w:rsidR="001C7CDC" w:rsidRPr="00A54DA0">
        <w:rPr>
          <w:lang w:eastAsia="ko-KR"/>
        </w:rPr>
        <w:t>5</w:t>
      </w:r>
      <w:r w:rsidRPr="00A54DA0">
        <w:rPr>
          <w:lang w:eastAsia="ko-KR"/>
        </w:rPr>
        <w:t>.1.1</w:t>
      </w:r>
      <w:r w:rsidRPr="00A54DA0">
        <w:rPr>
          <w:lang w:eastAsia="ko-KR"/>
        </w:rPr>
        <w:tab/>
        <w:t>Sub-use case 1: NSP and NOP play by the same organization</w:t>
      </w:r>
    </w:p>
    <w:p w14:paraId="5A97E81F" w14:textId="77777777" w:rsidR="00761DB3" w:rsidRPr="00A54DA0" w:rsidRDefault="00761DB3" w:rsidP="00761DB3">
      <w:pPr>
        <w:rPr>
          <w:lang w:eastAsia="ko-KR"/>
        </w:rPr>
      </w:pPr>
      <w:r w:rsidRPr="00A54DA0">
        <w:rPr>
          <w:lang w:eastAsia="ko-KR"/>
        </w:rPr>
        <w:t>In this scenario, the following organizations play aforementioned roles as follows:</w:t>
      </w:r>
    </w:p>
    <w:p w14:paraId="10B0C887" w14:textId="25688E18" w:rsidR="00761DB3" w:rsidRPr="00A54DA0" w:rsidRDefault="00761DB3" w:rsidP="00761DB3">
      <w:pPr>
        <w:pStyle w:val="B1"/>
        <w:rPr>
          <w:lang w:eastAsia="ko-KR"/>
        </w:rPr>
      </w:pPr>
      <w:r w:rsidRPr="00A54DA0">
        <w:rPr>
          <w:lang w:eastAsia="ko-KR"/>
        </w:rPr>
        <w:t>- Company-V, which</w:t>
      </w:r>
      <w:r w:rsidRPr="00A54DA0">
        <w:rPr>
          <w:lang w:eastAsia="zh-CN"/>
        </w:rPr>
        <w:t xml:space="preserve"> has a contract with Com</w:t>
      </w:r>
      <w:r w:rsidRPr="00A54DA0">
        <w:rPr>
          <w:rFonts w:hint="eastAsia"/>
          <w:lang w:eastAsia="zh-CN"/>
        </w:rPr>
        <w:t>p</w:t>
      </w:r>
      <w:r w:rsidRPr="00A54DA0">
        <w:rPr>
          <w:lang w:eastAsia="zh-CN"/>
        </w:rPr>
        <w:t>any-A for the exposure directly via OSS</w:t>
      </w:r>
      <w:r w:rsidRPr="00A54DA0">
        <w:rPr>
          <w:lang w:val="en-US" w:eastAsia="zh-CN"/>
        </w:rPr>
        <w:t>,</w:t>
      </w:r>
      <w:r w:rsidRPr="00A54DA0">
        <w:rPr>
          <w:lang w:eastAsia="ko-KR"/>
        </w:rPr>
        <w:t xml:space="preserve"> plays the role of NSC</w:t>
      </w:r>
    </w:p>
    <w:p w14:paraId="69099FA8" w14:textId="77777777" w:rsidR="00761DB3" w:rsidRPr="00A54DA0" w:rsidRDefault="00761DB3" w:rsidP="00761DB3">
      <w:pPr>
        <w:pStyle w:val="B1"/>
        <w:rPr>
          <w:lang w:eastAsia="ko-KR"/>
        </w:rPr>
      </w:pPr>
      <w:r w:rsidRPr="00A54DA0">
        <w:rPr>
          <w:lang w:eastAsia="ko-KR"/>
        </w:rPr>
        <w:t>- Company-A plays the role of NSP and NOP</w:t>
      </w:r>
    </w:p>
    <w:p w14:paraId="313EEE36" w14:textId="77777777" w:rsidR="00761DB3" w:rsidRPr="00A54DA0" w:rsidRDefault="00761DB3" w:rsidP="00761DB3">
      <w:pPr>
        <w:pStyle w:val="B2"/>
        <w:rPr>
          <w:lang w:eastAsia="ko-KR"/>
        </w:rPr>
      </w:pPr>
      <w:r w:rsidRPr="00A54DA0">
        <w:rPr>
          <w:lang w:eastAsia="ko-KR"/>
        </w:rPr>
        <w:t>- As NSP, it has:</w:t>
      </w:r>
    </w:p>
    <w:p w14:paraId="564562F6" w14:textId="77777777" w:rsidR="00761DB3" w:rsidRPr="00A54DA0" w:rsidRDefault="00761DB3" w:rsidP="00761DB3">
      <w:pPr>
        <w:pStyle w:val="B3"/>
        <w:rPr>
          <w:lang w:eastAsia="ko-KR"/>
        </w:rPr>
      </w:pPr>
      <w:r w:rsidRPr="00A54DA0">
        <w:rPr>
          <w:lang w:eastAsia="ko-KR"/>
        </w:rPr>
        <w:t>- a BSS, e.g. to manage its customers, products, contracts, and</w:t>
      </w:r>
    </w:p>
    <w:p w14:paraId="3EF24CF0" w14:textId="42377780" w:rsidR="00761DB3" w:rsidRPr="00A54DA0" w:rsidRDefault="00761DB3" w:rsidP="00761DB3">
      <w:pPr>
        <w:pStyle w:val="B3"/>
        <w:rPr>
          <w:lang w:eastAsia="ko-KR"/>
        </w:rPr>
      </w:pPr>
      <w:r w:rsidRPr="00A54DA0">
        <w:rPr>
          <w:lang w:eastAsia="ko-KR"/>
        </w:rPr>
        <w:t>- a SML, to manage the services that support its products,</w:t>
      </w:r>
    </w:p>
    <w:p w14:paraId="707E574B" w14:textId="77777777" w:rsidR="00761DB3" w:rsidRPr="00A54DA0" w:rsidRDefault="00761DB3" w:rsidP="00761DB3">
      <w:pPr>
        <w:pStyle w:val="B2"/>
        <w:rPr>
          <w:lang w:eastAsia="ko-KR"/>
        </w:rPr>
      </w:pPr>
      <w:r w:rsidRPr="00A54DA0">
        <w:rPr>
          <w:lang w:eastAsia="ko-KR"/>
        </w:rPr>
        <w:t>- As NOP, it has:</w:t>
      </w:r>
    </w:p>
    <w:p w14:paraId="39E7DCB8" w14:textId="227188F6" w:rsidR="00761DB3" w:rsidRPr="00A54DA0" w:rsidRDefault="00761DB3" w:rsidP="00761DB3">
      <w:pPr>
        <w:pStyle w:val="B3"/>
        <w:rPr>
          <w:lang w:eastAsia="ko-KR"/>
        </w:rPr>
      </w:pPr>
      <w:r w:rsidRPr="00A54DA0">
        <w:rPr>
          <w:lang w:eastAsia="ko-KR"/>
        </w:rPr>
        <w:t>- its own 5G network (RAN + core). In this sub-use case, Company-A owns the whole set of network resources used by the service that can potentially support the service required by Company-V</w:t>
      </w:r>
    </w:p>
    <w:p w14:paraId="0F0B5E15" w14:textId="77777777" w:rsidR="00761DB3" w:rsidRPr="00A54DA0" w:rsidRDefault="00761DB3" w:rsidP="00761DB3">
      <w:pPr>
        <w:pStyle w:val="B3"/>
        <w:rPr>
          <w:lang w:eastAsia="ko-KR"/>
        </w:rPr>
      </w:pPr>
      <w:r w:rsidRPr="00A54DA0">
        <w:rPr>
          <w:lang w:eastAsia="ko-KR"/>
        </w:rPr>
        <w:t>- a NML, to manage the network resources used by services</w:t>
      </w:r>
    </w:p>
    <w:p w14:paraId="1F952968" w14:textId="35CD3320" w:rsidR="00761DB3" w:rsidRPr="00A54DA0" w:rsidRDefault="00761DB3" w:rsidP="00761DB3">
      <w:pPr>
        <w:pStyle w:val="B3"/>
      </w:pPr>
      <w:r w:rsidRPr="00A54DA0">
        <w:rPr>
          <w:rFonts w:hint="eastAsia"/>
          <w:lang w:eastAsia="ko-KR"/>
        </w:rPr>
        <w:t>N</w:t>
      </w:r>
      <w:r w:rsidRPr="00A54DA0">
        <w:rPr>
          <w:lang w:eastAsia="ko-KR"/>
        </w:rPr>
        <w:t>OTE</w:t>
      </w:r>
      <w:r w:rsidR="00AE677D" w:rsidRPr="00A54DA0">
        <w:rPr>
          <w:lang w:eastAsia="ko-KR"/>
        </w:rPr>
        <w:t xml:space="preserve"> 1</w:t>
      </w:r>
      <w:r w:rsidRPr="00A54DA0">
        <w:rPr>
          <w:lang w:eastAsia="ko-KR"/>
        </w:rPr>
        <w:t xml:space="preserve">: </w:t>
      </w:r>
      <w:r w:rsidRPr="00A54DA0">
        <w:rPr>
          <w:lang w:val="en-US" w:eastAsia="zh-CN"/>
        </w:rPr>
        <w:t>NSC may have connection with Company-A BSS for the product-</w:t>
      </w:r>
      <w:r w:rsidRPr="00A54DA0">
        <w:rPr>
          <w:rFonts w:hint="eastAsia"/>
          <w:lang w:val="en-US" w:eastAsia="zh-CN"/>
        </w:rPr>
        <w:t>level</w:t>
      </w:r>
      <w:r w:rsidRPr="00A54DA0">
        <w:rPr>
          <w:lang w:val="en-US" w:eastAsia="zh-CN"/>
        </w:rPr>
        <w:t xml:space="preserve"> interaction. If not, the OSS/SML may have an embedded BSS functionalities for the product-level interaction.</w:t>
      </w:r>
    </w:p>
    <w:p w14:paraId="2BE2B123" w14:textId="4859D289" w:rsidR="00761DB3" w:rsidRPr="00A54DA0" w:rsidRDefault="007919AE" w:rsidP="00A54DA0">
      <w:pPr>
        <w:pStyle w:val="TH"/>
      </w:pPr>
      <w:bookmarkStart w:id="115" w:name="MCCQCTEMPBM_00000069"/>
      <w:r w:rsidRPr="00A54DA0">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bookmarkEnd w:id="115"/>
    </w:p>
    <w:p w14:paraId="32B26448" w14:textId="3DB65A52" w:rsidR="00761DB3" w:rsidRPr="00A54DA0" w:rsidRDefault="00761DB3" w:rsidP="00A54DA0">
      <w:pPr>
        <w:pStyle w:val="TF"/>
        <w:rPr>
          <w:lang w:val="en-US" w:eastAsia="zh-CN"/>
        </w:rPr>
      </w:pPr>
      <w:bookmarkStart w:id="116" w:name="MCCQCTEMPBM_00000050"/>
      <w:r w:rsidRPr="00A54DA0">
        <w:rPr>
          <w:lang w:val="sv-SE"/>
        </w:rPr>
        <w:t>Figure 5.</w:t>
      </w:r>
      <w:r w:rsidR="0086345A" w:rsidRPr="00A54DA0">
        <w:rPr>
          <w:lang w:val="sv-SE"/>
        </w:rPr>
        <w:t>5</w:t>
      </w:r>
      <w:r w:rsidRPr="00A54DA0">
        <w:rPr>
          <w:lang w:val="sv-SE"/>
        </w:rPr>
        <w:t>.1.1-1 S</w:t>
      </w:r>
      <w:r w:rsidRPr="00A54DA0">
        <w:rPr>
          <w:lang w:val="en-US" w:eastAsia="zh-CN"/>
        </w:rPr>
        <w:t>ub-use case – NSP and NOP played by the same organization</w:t>
      </w:r>
    </w:p>
    <w:bookmarkEnd w:id="116"/>
    <w:p w14:paraId="00BDEC76" w14:textId="77777777" w:rsidR="00761DB3" w:rsidRPr="00A54DA0" w:rsidRDefault="00761DB3" w:rsidP="00761DB3">
      <w:pPr>
        <w:rPr>
          <w:lang w:val="sv-SE" w:eastAsia="zh-CN"/>
        </w:rPr>
      </w:pPr>
    </w:p>
    <w:p w14:paraId="1125173A" w14:textId="041C06CA" w:rsidR="00761DB3" w:rsidRPr="00A54DA0" w:rsidRDefault="00761DB3" w:rsidP="00761DB3">
      <w:pPr>
        <w:rPr>
          <w:lang w:eastAsia="ko-KR"/>
        </w:rPr>
      </w:pPr>
      <w:r w:rsidRPr="00A54DA0">
        <w:rPr>
          <w:lang w:eastAsia="ko-KR"/>
        </w:rPr>
        <w:t>Company-A proposes the following product</w:t>
      </w:r>
      <w:r w:rsidRPr="00A54DA0">
        <w:rPr>
          <w:rFonts w:hint="eastAsia"/>
          <w:lang w:eastAsia="zh-CN"/>
        </w:rPr>
        <w:t xml:space="preserve"> </w:t>
      </w:r>
      <w:r w:rsidRPr="00A54DA0">
        <w:rPr>
          <w:lang w:eastAsia="ko-KR"/>
        </w:rPr>
        <w:t>offering together with the exposure capability:</w:t>
      </w:r>
    </w:p>
    <w:p w14:paraId="56F8D3ED" w14:textId="43C6D694" w:rsidR="00761DB3" w:rsidRPr="00A54DA0" w:rsidRDefault="00761DB3" w:rsidP="00761DB3">
      <w:pPr>
        <w:pStyle w:val="B1"/>
        <w:rPr>
          <w:lang w:eastAsia="ko-KR"/>
        </w:rPr>
      </w:pPr>
      <w:r w:rsidRPr="00A54DA0">
        <w:rPr>
          <w:lang w:eastAsia="ko-KR"/>
        </w:rPr>
        <w:t>- Network Slice eMBB with the exposure capability of related KPI monitoring and alarm notification, etc.</w:t>
      </w:r>
      <w:r w:rsidRPr="00A54DA0" w:rsidDel="0096059B">
        <w:rPr>
          <w:lang w:eastAsia="ko-KR"/>
        </w:rPr>
        <w:t xml:space="preserve"> </w:t>
      </w:r>
    </w:p>
    <w:p w14:paraId="6F5E9EC4" w14:textId="77777777" w:rsidR="00761DB3" w:rsidRPr="00A54DA0" w:rsidRDefault="00761DB3" w:rsidP="00761DB3">
      <w:pPr>
        <w:rPr>
          <w:lang w:eastAsia="ko-KR"/>
        </w:rPr>
      </w:pPr>
      <w:r w:rsidRPr="00A54DA0">
        <w:rPr>
          <w:lang w:eastAsia="ko-KR"/>
        </w:rPr>
        <w:t>In this sub-use case 1:</w:t>
      </w:r>
    </w:p>
    <w:p w14:paraId="39293FB6" w14:textId="20B439AE" w:rsidR="00205D61" w:rsidRPr="00A54DA0" w:rsidRDefault="00205D61" w:rsidP="00205D61">
      <w:pPr>
        <w:pStyle w:val="B1"/>
        <w:rPr>
          <w:lang w:val="en-US" w:eastAsia="zh-CN"/>
        </w:rPr>
      </w:pPr>
      <w:r w:rsidRPr="00A54DA0">
        <w:rPr>
          <w:lang w:eastAsia="ko-KR"/>
        </w:rPr>
        <w:t>1. Company-V (as the NSC)</w:t>
      </w:r>
      <w:r w:rsidRPr="00A54DA0">
        <w:rPr>
          <w:lang w:val="en-US" w:eastAsia="zh-CN"/>
        </w:rPr>
        <w:t xml:space="preserve"> gets the information regarding exposed MnSs that are available via the exposed MnS discovery service from the Company-A.</w:t>
      </w:r>
    </w:p>
    <w:p w14:paraId="6FEA2B5A" w14:textId="5B15CD80" w:rsidR="00761DB3" w:rsidRPr="00A54DA0" w:rsidRDefault="00761DB3" w:rsidP="00761DB3">
      <w:pPr>
        <w:pStyle w:val="B1"/>
        <w:rPr>
          <w:lang w:eastAsia="ko-KR"/>
        </w:rPr>
      </w:pPr>
      <w:r w:rsidRPr="00A54DA0">
        <w:rPr>
          <w:lang w:eastAsia="ko-KR"/>
        </w:rPr>
        <w:t xml:space="preserve">2. Company-V sends a request to Company-A (as the NSP) for the access </w:t>
      </w:r>
      <w:r w:rsidR="00163D99" w:rsidRPr="00A54DA0">
        <w:rPr>
          <w:lang w:eastAsia="ko-KR"/>
        </w:rPr>
        <w:t>to</w:t>
      </w:r>
      <w:r w:rsidRPr="00A54DA0">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Pr="00A54DA0" w:rsidRDefault="00761DB3" w:rsidP="00761DB3">
      <w:pPr>
        <w:pStyle w:val="B2"/>
        <w:rPr>
          <w:lang w:eastAsia="ko-KR"/>
        </w:rPr>
      </w:pPr>
      <w:r w:rsidRPr="00A54DA0">
        <w:rPr>
          <w:lang w:eastAsia="ko-KR"/>
        </w:rPr>
        <w:t xml:space="preserve">2.1 Company-A SML determines which service supports the exposed MnS being requested by Company-V. </w:t>
      </w:r>
    </w:p>
    <w:p w14:paraId="3766BD2A" w14:textId="10A4C73A" w:rsidR="00761DB3" w:rsidRPr="00A54DA0" w:rsidRDefault="00761DB3" w:rsidP="00761DB3">
      <w:pPr>
        <w:pStyle w:val="B2"/>
        <w:rPr>
          <w:lang w:eastAsia="ko-KR"/>
        </w:rPr>
      </w:pPr>
      <w:r w:rsidRPr="00A54DA0">
        <w:rPr>
          <w:lang w:eastAsia="ko-KR"/>
        </w:rPr>
        <w:t>2.2 Company-A OSS / SML sen</w:t>
      </w:r>
      <w:r w:rsidR="00757405" w:rsidRPr="00A54DA0">
        <w:rPr>
          <w:lang w:eastAsia="ko-KR"/>
        </w:rPr>
        <w:t>d</w:t>
      </w:r>
      <w:r w:rsidRPr="00A54DA0">
        <w:rPr>
          <w:lang w:eastAsia="ko-KR"/>
        </w:rPr>
        <w:t>s a response, including the authentication materials (e.g. key, token) for access</w:t>
      </w:r>
      <w:r w:rsidR="00E432FC" w:rsidRPr="00A54DA0">
        <w:rPr>
          <w:lang w:eastAsia="ko-KR"/>
        </w:rPr>
        <w:t xml:space="preserve"> to </w:t>
      </w:r>
      <w:r w:rsidRPr="00A54DA0">
        <w:rPr>
          <w:lang w:eastAsia="ko-KR"/>
        </w:rPr>
        <w:t>the chosen exposed MnS.</w:t>
      </w:r>
    </w:p>
    <w:p w14:paraId="51399401" w14:textId="39C12349" w:rsidR="00761DB3" w:rsidRPr="00A54DA0" w:rsidRDefault="00761DB3" w:rsidP="00366574">
      <w:pPr>
        <w:pStyle w:val="B1"/>
        <w:rPr>
          <w:lang w:eastAsia="ko-KR"/>
        </w:rPr>
      </w:pPr>
      <w:r w:rsidRPr="00A54DA0">
        <w:rPr>
          <w:lang w:eastAsia="ko-KR"/>
        </w:rPr>
        <w:t xml:space="preserve">3. The company-V can direct </w:t>
      </w:r>
      <w:r w:rsidR="001D46FA" w:rsidRPr="00A54DA0">
        <w:rPr>
          <w:lang w:eastAsia="ko-KR"/>
        </w:rPr>
        <w:t>consume</w:t>
      </w:r>
      <w:r w:rsidRPr="00A54DA0">
        <w:rPr>
          <w:lang w:eastAsia="ko-KR"/>
        </w:rPr>
        <w:t xml:space="preserve"> the exposed MnS (e.g. KPI monitoring and alarm notification) from SML of the Company-A’s 3GPP management system.</w:t>
      </w:r>
    </w:p>
    <w:p w14:paraId="28EFCBB2" w14:textId="17B3D721" w:rsidR="00761DB3" w:rsidRPr="00A54DA0" w:rsidRDefault="00761DB3" w:rsidP="00761DB3">
      <w:pPr>
        <w:pStyle w:val="Heading4"/>
        <w:rPr>
          <w:lang w:val="en-US" w:eastAsia="ko-KR"/>
        </w:rPr>
      </w:pPr>
      <w:r w:rsidRPr="00A54DA0">
        <w:rPr>
          <w:lang w:eastAsia="ko-KR"/>
        </w:rPr>
        <w:t>5.</w:t>
      </w:r>
      <w:r w:rsidR="001C7CDC" w:rsidRPr="00A54DA0">
        <w:rPr>
          <w:lang w:eastAsia="ko-KR"/>
        </w:rPr>
        <w:t>5</w:t>
      </w:r>
      <w:r w:rsidRPr="00A54DA0">
        <w:rPr>
          <w:lang w:eastAsia="ko-KR"/>
        </w:rPr>
        <w:t>.1.2</w:t>
      </w:r>
      <w:r w:rsidRPr="00A54DA0">
        <w:rPr>
          <w:lang w:eastAsia="ko-KR"/>
        </w:rPr>
        <w:tab/>
        <w:t>Sub-use case 2: N</w:t>
      </w:r>
      <w:r w:rsidRPr="00A54DA0">
        <w:rPr>
          <w:rFonts w:hint="eastAsia"/>
          <w:lang w:eastAsia="zh-CN"/>
        </w:rPr>
        <w:t>O</w:t>
      </w:r>
      <w:r w:rsidRPr="00A54DA0">
        <w:rPr>
          <w:lang w:eastAsia="ko-KR"/>
        </w:rPr>
        <w:t xml:space="preserve">P </w:t>
      </w:r>
      <w:r w:rsidRPr="00A54DA0">
        <w:rPr>
          <w:rFonts w:hint="eastAsia"/>
          <w:lang w:eastAsia="zh-CN"/>
        </w:rPr>
        <w:t>r</w:t>
      </w:r>
      <w:r w:rsidRPr="00A54DA0">
        <w:rPr>
          <w:lang w:eastAsia="zh-CN"/>
        </w:rPr>
        <w:t>ole played simultaneously by different organizations</w:t>
      </w:r>
    </w:p>
    <w:p w14:paraId="126643A2" w14:textId="77777777" w:rsidR="00761DB3" w:rsidRPr="00A54DA0" w:rsidRDefault="00761DB3" w:rsidP="00761DB3">
      <w:pPr>
        <w:rPr>
          <w:lang w:eastAsia="ko-KR"/>
        </w:rPr>
      </w:pPr>
      <w:r w:rsidRPr="00A54DA0">
        <w:rPr>
          <w:lang w:eastAsia="ko-KR"/>
        </w:rPr>
        <w:t>In this scenario, the following organizations play aforementioned roles as follows:</w:t>
      </w:r>
    </w:p>
    <w:p w14:paraId="783D5AC4" w14:textId="161B03BD" w:rsidR="00761DB3" w:rsidRPr="00A54DA0" w:rsidRDefault="00761DB3" w:rsidP="00761DB3">
      <w:pPr>
        <w:pStyle w:val="B1"/>
        <w:rPr>
          <w:lang w:eastAsia="ko-KR"/>
        </w:rPr>
      </w:pPr>
      <w:r w:rsidRPr="00A54DA0">
        <w:rPr>
          <w:lang w:eastAsia="ko-KR"/>
        </w:rPr>
        <w:t>- Company-V, which</w:t>
      </w:r>
      <w:r w:rsidRPr="00A54DA0">
        <w:rPr>
          <w:lang w:val="en-US" w:eastAsia="zh-CN"/>
        </w:rPr>
        <w:t xml:space="preserve"> </w:t>
      </w:r>
      <w:r w:rsidRPr="00A54DA0">
        <w:rPr>
          <w:lang w:eastAsia="zh-CN"/>
        </w:rPr>
        <w:t>has a contract with Com</w:t>
      </w:r>
      <w:r w:rsidRPr="00A54DA0">
        <w:rPr>
          <w:rFonts w:hint="eastAsia"/>
          <w:lang w:eastAsia="zh-CN"/>
        </w:rPr>
        <w:t>pa</w:t>
      </w:r>
      <w:r w:rsidRPr="00A54DA0">
        <w:rPr>
          <w:lang w:eastAsia="zh-CN"/>
        </w:rPr>
        <w:t>ny-A for the exposure directly via OSS</w:t>
      </w:r>
      <w:r w:rsidRPr="00A54DA0">
        <w:rPr>
          <w:lang w:val="en-US" w:eastAsia="zh-CN"/>
        </w:rPr>
        <w:t>,</w:t>
      </w:r>
      <w:r w:rsidRPr="00A54DA0">
        <w:rPr>
          <w:lang w:eastAsia="ko-KR"/>
        </w:rPr>
        <w:t xml:space="preserve"> plays the role of NSC</w:t>
      </w:r>
    </w:p>
    <w:p w14:paraId="64D004E4" w14:textId="77777777" w:rsidR="00761DB3" w:rsidRPr="00A54DA0" w:rsidRDefault="00761DB3" w:rsidP="00761DB3">
      <w:pPr>
        <w:pStyle w:val="B1"/>
        <w:rPr>
          <w:lang w:eastAsia="ko-KR"/>
        </w:rPr>
      </w:pPr>
      <w:r w:rsidRPr="00A54DA0">
        <w:rPr>
          <w:lang w:eastAsia="ko-KR"/>
        </w:rPr>
        <w:t>- Company-A plays the role of NSP and NOP</w:t>
      </w:r>
    </w:p>
    <w:p w14:paraId="1B588A0E" w14:textId="77777777" w:rsidR="00761DB3" w:rsidRPr="00A54DA0" w:rsidRDefault="00761DB3" w:rsidP="00761DB3">
      <w:pPr>
        <w:pStyle w:val="B2"/>
        <w:rPr>
          <w:lang w:eastAsia="ko-KR"/>
        </w:rPr>
      </w:pPr>
      <w:r w:rsidRPr="00A54DA0">
        <w:rPr>
          <w:lang w:eastAsia="ko-KR"/>
        </w:rPr>
        <w:t>- As NSP, it has:</w:t>
      </w:r>
    </w:p>
    <w:p w14:paraId="2EB4EBCA" w14:textId="77777777" w:rsidR="00761DB3" w:rsidRPr="00A54DA0" w:rsidRDefault="00761DB3" w:rsidP="00761DB3">
      <w:pPr>
        <w:pStyle w:val="B3"/>
        <w:rPr>
          <w:lang w:eastAsia="ko-KR"/>
        </w:rPr>
      </w:pPr>
      <w:r w:rsidRPr="00A54DA0">
        <w:rPr>
          <w:lang w:eastAsia="ko-KR"/>
        </w:rPr>
        <w:t>- a BSS, e.g. to manage its customers, products, contracts, and</w:t>
      </w:r>
    </w:p>
    <w:p w14:paraId="6DC680C4" w14:textId="5AA41940" w:rsidR="00761DB3" w:rsidRPr="00A54DA0" w:rsidRDefault="00761DB3" w:rsidP="00761DB3">
      <w:pPr>
        <w:pStyle w:val="B3"/>
        <w:rPr>
          <w:lang w:eastAsia="ko-KR"/>
        </w:rPr>
      </w:pPr>
      <w:r w:rsidRPr="00A54DA0">
        <w:rPr>
          <w:lang w:eastAsia="ko-KR"/>
        </w:rPr>
        <w:t>- a SML, to manage the services that support its products,</w:t>
      </w:r>
    </w:p>
    <w:p w14:paraId="7346DDFB" w14:textId="77777777" w:rsidR="00761DB3" w:rsidRPr="00A54DA0" w:rsidRDefault="00761DB3" w:rsidP="00761DB3">
      <w:pPr>
        <w:pStyle w:val="B2"/>
        <w:rPr>
          <w:lang w:eastAsia="ko-KR"/>
        </w:rPr>
      </w:pPr>
      <w:r w:rsidRPr="00A54DA0">
        <w:rPr>
          <w:lang w:eastAsia="ko-KR"/>
        </w:rPr>
        <w:t>- As NOP, it has:</w:t>
      </w:r>
    </w:p>
    <w:p w14:paraId="00BECCEA" w14:textId="42A28B7D" w:rsidR="00761DB3" w:rsidRPr="00A54DA0" w:rsidRDefault="00761DB3" w:rsidP="00761DB3">
      <w:pPr>
        <w:pStyle w:val="B3"/>
        <w:rPr>
          <w:lang w:eastAsia="ko-KR"/>
        </w:rPr>
      </w:pPr>
      <w:r w:rsidRPr="00A54DA0">
        <w:rPr>
          <w:lang w:eastAsia="ko-KR"/>
        </w:rPr>
        <w:t>- its own 5G core network. In this sub-use case, Company-A owns the whole set of 5G core network resources used by the service that can potentially support the service required by Company-V</w:t>
      </w:r>
    </w:p>
    <w:p w14:paraId="32C7E1AF" w14:textId="77777777" w:rsidR="00761DB3" w:rsidRPr="00A54DA0" w:rsidRDefault="00761DB3" w:rsidP="00761DB3">
      <w:pPr>
        <w:pStyle w:val="B3"/>
        <w:rPr>
          <w:lang w:eastAsia="ko-KR"/>
        </w:rPr>
      </w:pPr>
      <w:r w:rsidRPr="00A54DA0">
        <w:rPr>
          <w:lang w:eastAsia="ko-KR"/>
        </w:rPr>
        <w:t>- a NML, to manage the 5G core network resources used by services</w:t>
      </w:r>
    </w:p>
    <w:p w14:paraId="3929C4A7" w14:textId="1F280165" w:rsidR="00761DB3" w:rsidRPr="00A54DA0" w:rsidRDefault="00761DB3" w:rsidP="00761DB3">
      <w:pPr>
        <w:pStyle w:val="B2"/>
        <w:rPr>
          <w:lang w:eastAsia="ko-KR"/>
        </w:rPr>
      </w:pPr>
      <w:r w:rsidRPr="00A54DA0">
        <w:rPr>
          <w:lang w:eastAsia="ko-KR"/>
        </w:rPr>
        <w:t xml:space="preserve">As Company-A has no RAN in all requested areas, it relies on a different organization with a specific contract </w:t>
      </w:r>
      <w:r w:rsidRPr="00A54DA0">
        <w:rPr>
          <w:lang w:val="en-US" w:eastAsia="zh-CN"/>
        </w:rPr>
        <w:t>(e.g. exposure directly via OSS)</w:t>
      </w:r>
      <w:r w:rsidRPr="00A54DA0">
        <w:rPr>
          <w:lang w:eastAsia="ko-KR"/>
        </w:rPr>
        <w:t>, namely Company-B Spain and Company-C USA, to provide RAN coverage in the Spain and in the USA respectively. Therefore:</w:t>
      </w:r>
    </w:p>
    <w:p w14:paraId="126A03FD" w14:textId="3B40CC64" w:rsidR="00761DB3" w:rsidRPr="00A54DA0" w:rsidRDefault="00761DB3" w:rsidP="00761DB3">
      <w:pPr>
        <w:pStyle w:val="B1"/>
        <w:rPr>
          <w:lang w:eastAsia="ko-KR"/>
        </w:rPr>
      </w:pPr>
      <w:r w:rsidRPr="00A54DA0">
        <w:rPr>
          <w:lang w:eastAsia="ko-KR"/>
        </w:rPr>
        <w:t>- Company-A plays the role of Communication Service Customer (CSC) wrt. Company-B Spain and Company-C USA who both play the role of Communication Service Provider (CSP)</w:t>
      </w:r>
    </w:p>
    <w:p w14:paraId="0827BD75" w14:textId="21182D56" w:rsidR="00761DB3" w:rsidRPr="00A54DA0" w:rsidRDefault="00761DB3" w:rsidP="00761DB3">
      <w:pPr>
        <w:pStyle w:val="B1"/>
        <w:rPr>
          <w:lang w:eastAsia="ko-KR"/>
        </w:rPr>
      </w:pPr>
      <w:r w:rsidRPr="00A54DA0">
        <w:rPr>
          <w:lang w:eastAsia="ko-KR"/>
        </w:rPr>
        <w:t>- Both Company-B Spain and Company-C USA have their own services to offer RAN coverage in their respective countries</w:t>
      </w:r>
    </w:p>
    <w:p w14:paraId="779BDBFC" w14:textId="0BF8C3D4" w:rsidR="00761DB3" w:rsidRPr="00A54DA0" w:rsidRDefault="00761DB3" w:rsidP="00761DB3">
      <w:pPr>
        <w:pStyle w:val="B1"/>
        <w:rPr>
          <w:lang w:eastAsia="ko-KR"/>
        </w:rPr>
      </w:pPr>
      <w:r w:rsidRPr="00A54DA0">
        <w:rPr>
          <w:lang w:eastAsia="ko-KR"/>
        </w:rPr>
        <w:t>- Both Company-B Spain and Company-C USA play the role of CSP (for their respective product offerings) and NOP (for their respective RAN).</w:t>
      </w:r>
    </w:p>
    <w:p w14:paraId="33F0E29E" w14:textId="162C3BD2" w:rsidR="007D4D8D" w:rsidRPr="00A54DA0" w:rsidRDefault="00761DB3" w:rsidP="007D4D8D">
      <w:pPr>
        <w:pStyle w:val="B3"/>
        <w:rPr>
          <w:lang w:eastAsia="ko-KR"/>
        </w:rPr>
      </w:pPr>
      <w:r w:rsidRPr="00A54DA0">
        <w:rPr>
          <w:lang w:eastAsia="ko-KR"/>
        </w:rPr>
        <w:t>NOTE</w:t>
      </w:r>
      <w:r w:rsidR="00726D8B" w:rsidRPr="00A54DA0">
        <w:rPr>
          <w:lang w:eastAsia="ko-KR"/>
        </w:rPr>
        <w:t xml:space="preserve"> 1</w:t>
      </w:r>
      <w:r w:rsidRPr="00A54DA0">
        <w:rPr>
          <w:lang w:eastAsia="ko-KR"/>
        </w:rPr>
        <w:t>: NSC may have connection with Company-A BSS for the product-level interaction. If not, the OSS/SML may have an embedded BSS functionalities for the product-level interaction.</w:t>
      </w:r>
    </w:p>
    <w:p w14:paraId="189E89A6" w14:textId="2AF75CEA" w:rsidR="00761DB3" w:rsidRPr="00A54DA0" w:rsidRDefault="00761DB3" w:rsidP="00A54DA0">
      <w:pPr>
        <w:pStyle w:val="TH"/>
      </w:pPr>
      <w:bookmarkStart w:id="117" w:name="MCCQCTEMPBM_00000070"/>
      <w:r w:rsidRPr="00A54DA0">
        <w:rPr>
          <w:noProof/>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bookmarkEnd w:id="117"/>
    </w:p>
    <w:p w14:paraId="15135782" w14:textId="0039B836" w:rsidR="00761DB3" w:rsidRPr="00A54DA0" w:rsidRDefault="00761DB3" w:rsidP="00A54DA0">
      <w:pPr>
        <w:pStyle w:val="TF"/>
        <w:rPr>
          <w:lang w:val="sv-SE"/>
        </w:rPr>
      </w:pPr>
      <w:bookmarkStart w:id="118" w:name="MCCQCTEMPBM_00000051"/>
      <w:r w:rsidRPr="00A54DA0">
        <w:rPr>
          <w:lang w:val="sv-SE"/>
        </w:rPr>
        <w:t>Figure 5.</w:t>
      </w:r>
      <w:r w:rsidR="0086345A" w:rsidRPr="00A54DA0">
        <w:rPr>
          <w:lang w:val="sv-SE"/>
        </w:rPr>
        <w:t>5</w:t>
      </w:r>
      <w:r w:rsidRPr="00A54DA0">
        <w:rPr>
          <w:lang w:val="sv-SE"/>
        </w:rPr>
        <w:t>.1.</w:t>
      </w:r>
      <w:r w:rsidR="00084B01" w:rsidRPr="00A54DA0">
        <w:rPr>
          <w:lang w:val="sv-SE"/>
        </w:rPr>
        <w:t>2</w:t>
      </w:r>
      <w:r w:rsidRPr="00A54DA0">
        <w:rPr>
          <w:lang w:val="sv-SE"/>
        </w:rPr>
        <w:t>-</w:t>
      </w:r>
      <w:r w:rsidR="00084B01" w:rsidRPr="00A54DA0">
        <w:rPr>
          <w:lang w:val="sv-SE"/>
        </w:rPr>
        <w:t>1</w:t>
      </w:r>
      <w:r w:rsidRPr="00A54DA0">
        <w:rPr>
          <w:lang w:val="sv-SE"/>
        </w:rPr>
        <w:t xml:space="preserve"> S</w:t>
      </w:r>
      <w:r w:rsidRPr="00A54DA0">
        <w:rPr>
          <w:lang w:val="en-US" w:eastAsia="zh-CN"/>
        </w:rPr>
        <w:t xml:space="preserve">ub-use case – </w:t>
      </w:r>
      <w:r w:rsidRPr="00A54DA0">
        <w:rPr>
          <w:lang w:val="sv-SE"/>
        </w:rPr>
        <w:t>N</w:t>
      </w:r>
      <w:r w:rsidRPr="00A54DA0">
        <w:rPr>
          <w:rFonts w:hint="eastAsia"/>
          <w:lang w:val="sv-SE"/>
        </w:rPr>
        <w:t>O</w:t>
      </w:r>
      <w:r w:rsidRPr="00A54DA0">
        <w:rPr>
          <w:lang w:val="sv-SE"/>
        </w:rPr>
        <w:t xml:space="preserve">P </w:t>
      </w:r>
      <w:r w:rsidRPr="00A54DA0">
        <w:rPr>
          <w:rFonts w:hint="eastAsia"/>
          <w:lang w:val="sv-SE"/>
        </w:rPr>
        <w:t>r</w:t>
      </w:r>
      <w:r w:rsidRPr="00A54DA0">
        <w:rPr>
          <w:lang w:val="sv-SE"/>
        </w:rPr>
        <w:t>ole played simultaneously by different organizations</w:t>
      </w:r>
    </w:p>
    <w:bookmarkEnd w:id="118"/>
    <w:p w14:paraId="2210E487" w14:textId="77777777" w:rsidR="00761DB3" w:rsidRPr="00A54DA0" w:rsidRDefault="00761DB3" w:rsidP="00761DB3">
      <w:pPr>
        <w:rPr>
          <w:lang w:val="sv-SE"/>
        </w:rPr>
      </w:pPr>
    </w:p>
    <w:p w14:paraId="7D1BE1C3" w14:textId="67D2D54D" w:rsidR="00761DB3" w:rsidRPr="00A54DA0" w:rsidRDefault="00761DB3" w:rsidP="00761DB3">
      <w:pPr>
        <w:rPr>
          <w:lang w:eastAsia="ko-KR"/>
        </w:rPr>
      </w:pPr>
      <w:r w:rsidRPr="00A54DA0">
        <w:rPr>
          <w:lang w:eastAsia="ko-KR"/>
        </w:rPr>
        <w:t>Company-A proposes the following product offering together with the exposure capability:</w:t>
      </w:r>
    </w:p>
    <w:p w14:paraId="31B0E410" w14:textId="6C4FA0AC" w:rsidR="00761DB3" w:rsidRPr="00A54DA0" w:rsidRDefault="00761DB3" w:rsidP="00711CDF">
      <w:pPr>
        <w:pStyle w:val="B1"/>
        <w:ind w:left="0" w:firstLine="0"/>
        <w:rPr>
          <w:lang w:eastAsia="ko-KR"/>
        </w:rPr>
      </w:pPr>
      <w:r w:rsidRPr="00A54DA0">
        <w:rPr>
          <w:lang w:eastAsia="ko-KR"/>
        </w:rPr>
        <w:t>- Network Slice eMBB with the exposure capability of related KPI monitoring and alarm notification</w:t>
      </w:r>
      <w:r w:rsidRPr="00A54DA0">
        <w:rPr>
          <w:lang w:val="en-US" w:eastAsia="zh-CN"/>
        </w:rPr>
        <w:t>, etc.</w:t>
      </w:r>
      <w:r w:rsidRPr="00A54DA0" w:rsidDel="0096059B">
        <w:rPr>
          <w:rFonts w:hint="eastAsia"/>
          <w:lang w:eastAsia="zh-CN"/>
        </w:rPr>
        <w:t xml:space="preserve"> </w:t>
      </w:r>
    </w:p>
    <w:p w14:paraId="34A6DB0B" w14:textId="77777777" w:rsidR="00761DB3" w:rsidRPr="00A54DA0" w:rsidRDefault="00761DB3" w:rsidP="00761DB3">
      <w:pPr>
        <w:rPr>
          <w:lang w:eastAsia="ko-KR"/>
        </w:rPr>
      </w:pPr>
      <w:r w:rsidRPr="00A54DA0">
        <w:rPr>
          <w:lang w:eastAsia="ko-KR"/>
        </w:rPr>
        <w:t>In this sub-use case 2:</w:t>
      </w:r>
    </w:p>
    <w:p w14:paraId="4AFD4B10" w14:textId="7DC0AEE3" w:rsidR="00FA7D24" w:rsidRPr="00A54DA0" w:rsidRDefault="00FA7D24" w:rsidP="00FA7D24">
      <w:pPr>
        <w:pStyle w:val="B1"/>
        <w:rPr>
          <w:lang w:eastAsia="ko-KR"/>
        </w:rPr>
      </w:pPr>
      <w:r w:rsidRPr="00A54DA0">
        <w:rPr>
          <w:lang w:eastAsia="ko-KR"/>
        </w:rPr>
        <w:t>1. Company-V (as the NSC)</w:t>
      </w:r>
      <w:r w:rsidRPr="00A54DA0">
        <w:rPr>
          <w:lang w:val="en-US" w:eastAsia="zh-CN"/>
        </w:rPr>
        <w:t xml:space="preserve"> gets the information regarding exposed MnSs that are available via the exposed MnS discovery service from the Company-A.</w:t>
      </w:r>
    </w:p>
    <w:p w14:paraId="001BEF04" w14:textId="02B7E12F" w:rsidR="00761DB3" w:rsidRPr="00A54DA0" w:rsidRDefault="00761DB3" w:rsidP="00761DB3">
      <w:pPr>
        <w:pStyle w:val="B1"/>
        <w:rPr>
          <w:lang w:eastAsia="ko-KR"/>
        </w:rPr>
      </w:pPr>
      <w:r w:rsidRPr="00A54DA0">
        <w:rPr>
          <w:lang w:eastAsia="ko-KR"/>
        </w:rPr>
        <w:t xml:space="preserve">2. Company-V sends a request to Company-A (as the NSP) for the access </w:t>
      </w:r>
      <w:r w:rsidR="00A64854" w:rsidRPr="00A54DA0">
        <w:rPr>
          <w:lang w:eastAsia="ko-KR"/>
        </w:rPr>
        <w:t>to</w:t>
      </w:r>
      <w:r w:rsidRPr="00A54DA0">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Pr="00A54DA0" w:rsidRDefault="00761DB3" w:rsidP="00761DB3">
      <w:pPr>
        <w:pStyle w:val="B2"/>
        <w:rPr>
          <w:lang w:eastAsia="ko-KR"/>
        </w:rPr>
      </w:pPr>
      <w:r w:rsidRPr="00A54DA0">
        <w:rPr>
          <w:lang w:eastAsia="ko-KR"/>
        </w:rPr>
        <w:t xml:space="preserve">2.1 Company-A SML determines which service supports the exposed MnS being requested by Company-V. </w:t>
      </w:r>
    </w:p>
    <w:p w14:paraId="52E1753F" w14:textId="77777777" w:rsidR="00761DB3" w:rsidRPr="00A54DA0" w:rsidRDefault="00761DB3" w:rsidP="00761DB3">
      <w:pPr>
        <w:pStyle w:val="B2"/>
        <w:rPr>
          <w:lang w:eastAsia="ko-KR"/>
        </w:rPr>
      </w:pPr>
      <w:r w:rsidRPr="00A54DA0">
        <w:rPr>
          <w:lang w:eastAsia="ko-KR"/>
        </w:rPr>
        <w:t>2.2 Company-A OSS / SML determines which network resources support the service being requested and:</w:t>
      </w:r>
    </w:p>
    <w:p w14:paraId="1327AA4C" w14:textId="64024515" w:rsidR="00761DB3" w:rsidRPr="00A54DA0" w:rsidRDefault="00761DB3" w:rsidP="00761DB3">
      <w:pPr>
        <w:pStyle w:val="B3"/>
        <w:rPr>
          <w:lang w:eastAsia="ko-KR"/>
        </w:rPr>
      </w:pPr>
      <w:r w:rsidRPr="00A54DA0">
        <w:rPr>
          <w:lang w:eastAsia="ko-KR"/>
        </w:rPr>
        <w:t>2.2.1 based on its knowledge that required RAN resources are not available internally, the SML, acting as a CSC, issues a request to Company-</w:t>
      </w:r>
      <w:r w:rsidRPr="00A54DA0">
        <w:rPr>
          <w:lang w:val="en-US" w:eastAsia="zh-CN"/>
        </w:rPr>
        <w:t>C USA</w:t>
      </w:r>
      <w:r w:rsidRPr="00A54DA0">
        <w:rPr>
          <w:rFonts w:hint="eastAsia"/>
          <w:lang w:eastAsia="zh-CN"/>
        </w:rPr>
        <w:t xml:space="preserve"> </w:t>
      </w:r>
      <w:r w:rsidRPr="00A54DA0">
        <w:rPr>
          <w:lang w:eastAsia="ko-KR"/>
        </w:rPr>
        <w:t>to request service to get RAN coverage in the US. To achieve this, a candidate API is the interface with the MnF that controls the exposure governance (e.g. EGMF) of Company-C USA. Company-C USA, as the CSP, receives the service request. Company-C USA SML determines which service supports the exposed MnS being requested by Company-A. This service can be e.g. a network slice. Company-C USA OSS / SML determines which network resources support the service being requested, etc.</w:t>
      </w:r>
      <w:r w:rsidRPr="00A54DA0">
        <w:t xml:space="preserve"> Once completed, Company-C USA SML informs Company-A SML that the exposed MnS which has been requested is now available to Company-A. </w:t>
      </w:r>
      <w:r w:rsidR="00FA7D24" w:rsidRPr="00A54DA0">
        <w:t>The Company-A SML can consume the exposed MnS from Company-C USA directly via its SML.</w:t>
      </w:r>
    </w:p>
    <w:p w14:paraId="73BCDAE1" w14:textId="462111F7" w:rsidR="00761DB3" w:rsidRPr="00A54DA0" w:rsidRDefault="00761DB3" w:rsidP="00761DB3">
      <w:pPr>
        <w:pStyle w:val="B3"/>
      </w:pPr>
      <w:r w:rsidRPr="00A54DA0">
        <w:rPr>
          <w:lang w:eastAsia="ko-KR"/>
        </w:rPr>
        <w:t xml:space="preserve">2.2.3 </w:t>
      </w:r>
      <w:r w:rsidRPr="00A54DA0">
        <w:t xml:space="preserve">acting as a CSC, issues a request to Company-B Spain to request service to get RAN coverage in Spain. To achieve this, </w:t>
      </w:r>
      <w:r w:rsidRPr="00A54DA0">
        <w:rPr>
          <w:lang w:eastAsia="ko-KR"/>
        </w:rPr>
        <w:t>a candidate API is the interface with the MnF that controls the exposure governance (e.g. EGMF) of Company-B Spain</w:t>
      </w:r>
      <w:r w:rsidRPr="00A54DA0">
        <w:t>. Company-</w:t>
      </w:r>
      <w:r w:rsidRPr="00A54DA0">
        <w:rPr>
          <w:lang w:eastAsia="zh-CN"/>
        </w:rPr>
        <w:t xml:space="preserve">B </w:t>
      </w:r>
      <w:r w:rsidRPr="00A54DA0">
        <w:rPr>
          <w:rFonts w:hint="eastAsia"/>
          <w:lang w:eastAsia="zh-CN"/>
        </w:rPr>
        <w:t>Spain</w:t>
      </w:r>
      <w:r w:rsidRPr="00A54DA0">
        <w:t xml:space="preserve">, as the CSP, receives the </w:t>
      </w:r>
      <w:r w:rsidRPr="00A54DA0">
        <w:rPr>
          <w:rFonts w:hint="eastAsia"/>
          <w:lang w:eastAsia="zh-CN"/>
        </w:rPr>
        <w:t>service</w:t>
      </w:r>
      <w:r w:rsidRPr="00A54DA0">
        <w:rPr>
          <w:lang w:eastAsia="zh-CN"/>
        </w:rPr>
        <w:t xml:space="preserve"> </w:t>
      </w:r>
      <w:r w:rsidRPr="00A54DA0">
        <w:rPr>
          <w:rFonts w:hint="eastAsia"/>
          <w:lang w:eastAsia="zh-CN"/>
        </w:rPr>
        <w:t>request</w:t>
      </w:r>
      <w:r w:rsidRPr="00A54DA0">
        <w:t>. Company-</w:t>
      </w:r>
      <w:r w:rsidRPr="00A54DA0">
        <w:rPr>
          <w:lang w:val="en-US" w:eastAsia="zh-CN"/>
        </w:rPr>
        <w:t>B Spain</w:t>
      </w:r>
      <w:r w:rsidRPr="00A54DA0">
        <w:t xml:space="preserve"> SML determines which service supports the exposed MnS being requested by Company-A. This service can be e.g. a network slice. Company-</w:t>
      </w:r>
      <w:r w:rsidRPr="00A54DA0">
        <w:rPr>
          <w:lang w:eastAsia="zh-CN"/>
        </w:rPr>
        <w:t xml:space="preserve">B </w:t>
      </w:r>
      <w:r w:rsidRPr="00A54DA0">
        <w:rPr>
          <w:rFonts w:hint="eastAsia"/>
          <w:lang w:eastAsia="zh-CN"/>
        </w:rPr>
        <w:t>Spain</w:t>
      </w:r>
      <w:r w:rsidRPr="00A54DA0">
        <w:t xml:space="preserve"> OSS / SML determines which network resources support the service being requested, etc. Once completed, Company-</w:t>
      </w:r>
      <w:r w:rsidRPr="00A54DA0">
        <w:rPr>
          <w:lang w:eastAsia="zh-CN"/>
        </w:rPr>
        <w:t>B</w:t>
      </w:r>
      <w:r w:rsidRPr="00A54DA0">
        <w:t xml:space="preserve"> </w:t>
      </w:r>
      <w:r w:rsidRPr="00A54DA0">
        <w:rPr>
          <w:rFonts w:hint="eastAsia"/>
          <w:lang w:eastAsia="zh-CN"/>
        </w:rPr>
        <w:t>Spain</w:t>
      </w:r>
      <w:r w:rsidRPr="00A54DA0">
        <w:rPr>
          <w:lang w:eastAsia="zh-CN"/>
        </w:rPr>
        <w:t xml:space="preserve"> </w:t>
      </w:r>
      <w:r w:rsidRPr="00A54DA0">
        <w:rPr>
          <w:rFonts w:hint="eastAsia"/>
          <w:lang w:eastAsia="zh-CN"/>
        </w:rPr>
        <w:t>SML</w:t>
      </w:r>
      <w:r w:rsidRPr="00A54DA0">
        <w:t xml:space="preserve"> informs Company-A </w:t>
      </w:r>
      <w:r w:rsidRPr="00A54DA0">
        <w:rPr>
          <w:rFonts w:hint="eastAsia"/>
          <w:lang w:eastAsia="zh-CN"/>
        </w:rPr>
        <w:t>SML</w:t>
      </w:r>
      <w:r w:rsidRPr="00A54DA0">
        <w:t xml:space="preserve"> that the </w:t>
      </w:r>
      <w:r w:rsidRPr="00A54DA0">
        <w:rPr>
          <w:rFonts w:hint="eastAsia"/>
          <w:lang w:eastAsia="zh-CN"/>
        </w:rPr>
        <w:t>exposed</w:t>
      </w:r>
      <w:r w:rsidRPr="00A54DA0">
        <w:rPr>
          <w:lang w:eastAsia="zh-CN"/>
        </w:rPr>
        <w:t xml:space="preserve"> </w:t>
      </w:r>
      <w:r w:rsidRPr="00A54DA0">
        <w:rPr>
          <w:rFonts w:hint="eastAsia"/>
          <w:lang w:eastAsia="zh-CN"/>
        </w:rPr>
        <w:t>MnS</w:t>
      </w:r>
      <w:r w:rsidRPr="00A54DA0">
        <w:t xml:space="preserve"> which has been requested is now available to Company-A. </w:t>
      </w:r>
      <w:r w:rsidR="00FA7D24" w:rsidRPr="00A54DA0">
        <w:t>The Company-A SML can consume the exposed MnS from Company-B Spain directly via its SML.</w:t>
      </w:r>
    </w:p>
    <w:p w14:paraId="2F25EF90" w14:textId="3B25E590" w:rsidR="00761DB3" w:rsidRPr="00A54DA0" w:rsidRDefault="00761DB3" w:rsidP="00761DB3">
      <w:pPr>
        <w:pStyle w:val="B3"/>
        <w:rPr>
          <w:lang w:eastAsia="ko-KR"/>
        </w:rPr>
      </w:pPr>
    </w:p>
    <w:p w14:paraId="523A684C" w14:textId="65576562" w:rsidR="00761DB3" w:rsidRPr="00A54DA0" w:rsidRDefault="00761DB3" w:rsidP="00761DB3">
      <w:pPr>
        <w:pStyle w:val="B2"/>
        <w:rPr>
          <w:lang w:eastAsia="ko-KR"/>
        </w:rPr>
      </w:pPr>
      <w:r w:rsidRPr="00A54DA0">
        <w:rPr>
          <w:lang w:eastAsia="ko-KR"/>
        </w:rPr>
        <w:t xml:space="preserve">3. Company-A (as the NSP) sends a reply to Company-V to inform that the exposed MnS requested is now available to Company-V. The reply may also include the authentication materials (e.g. key, token) for access </w:t>
      </w:r>
      <w:r w:rsidR="0066397F" w:rsidRPr="00A54DA0">
        <w:rPr>
          <w:lang w:eastAsia="ko-KR"/>
        </w:rPr>
        <w:t xml:space="preserve">to </w:t>
      </w:r>
      <w:r w:rsidRPr="00A54DA0">
        <w:rPr>
          <w:lang w:eastAsia="ko-KR"/>
        </w:rPr>
        <w:t>the chosen exposed MnS.</w:t>
      </w:r>
    </w:p>
    <w:p w14:paraId="25BFFC89" w14:textId="0842472A" w:rsidR="00761DB3" w:rsidRPr="00A54DA0" w:rsidRDefault="00761DB3" w:rsidP="00711CDF">
      <w:pPr>
        <w:pStyle w:val="B3"/>
        <w:rPr>
          <w:lang w:eastAsia="ko-KR"/>
        </w:rPr>
      </w:pPr>
      <w:r w:rsidRPr="00A54DA0">
        <w:rPr>
          <w:lang w:eastAsia="ko-KR"/>
        </w:rPr>
        <w:t xml:space="preserve">NOTE </w:t>
      </w:r>
      <w:r w:rsidR="00DA7800" w:rsidRPr="00A54DA0">
        <w:rPr>
          <w:lang w:eastAsia="ko-KR"/>
        </w:rPr>
        <w:t>3</w:t>
      </w:r>
      <w:r w:rsidRPr="00A54DA0">
        <w:rPr>
          <w:lang w:eastAsia="ko-KR"/>
        </w:rPr>
        <w:t>: NSP may not have network at all. In this case, if and how NSP can offer exposure services to NSC is FFS.</w:t>
      </w:r>
    </w:p>
    <w:p w14:paraId="719B9832" w14:textId="114E571D" w:rsidR="002110FF" w:rsidRPr="00A54DA0" w:rsidRDefault="00761DB3" w:rsidP="002110FF">
      <w:pPr>
        <w:pStyle w:val="B3"/>
        <w:rPr>
          <w:lang w:eastAsia="ko-KR"/>
        </w:rPr>
      </w:pPr>
      <w:r w:rsidRPr="00A54DA0">
        <w:rPr>
          <w:lang w:eastAsia="ko-KR"/>
        </w:rPr>
        <w:t xml:space="preserve">NOTE </w:t>
      </w:r>
      <w:r w:rsidR="00DA7800" w:rsidRPr="00A54DA0">
        <w:rPr>
          <w:lang w:eastAsia="ko-KR"/>
        </w:rPr>
        <w:t>4</w:t>
      </w:r>
      <w:r w:rsidRPr="00A54DA0">
        <w:rPr>
          <w:lang w:eastAsia="ko-KR"/>
        </w:rPr>
        <w:t>: in this use case, aspects related to Transport Network(s) are not addressed as they are out of 3GPP scope.</w:t>
      </w:r>
    </w:p>
    <w:p w14:paraId="2608C037" w14:textId="415CA4D1" w:rsidR="00FA7D24" w:rsidRPr="00A54DA0" w:rsidRDefault="00FA7D24" w:rsidP="00366574">
      <w:pPr>
        <w:pStyle w:val="Heading3"/>
        <w:rPr>
          <w:lang w:val="en-US"/>
        </w:rPr>
      </w:pPr>
      <w:bookmarkStart w:id="119" w:name="_Toc136591357"/>
      <w:r w:rsidRPr="00A54DA0">
        <w:rPr>
          <w:lang w:val="en-US"/>
        </w:rPr>
        <w:t>5.</w:t>
      </w:r>
      <w:r w:rsidR="001C7CDC" w:rsidRPr="00A54DA0">
        <w:rPr>
          <w:lang w:val="en-US"/>
        </w:rPr>
        <w:t>5</w:t>
      </w:r>
      <w:r w:rsidRPr="00A54DA0">
        <w:rPr>
          <w:lang w:val="en-US"/>
        </w:rPr>
        <w:t>.2</w:t>
      </w:r>
      <w:r w:rsidRPr="00A54DA0">
        <w:rPr>
          <w:lang w:val="en-US"/>
        </w:rPr>
        <w:tab/>
        <w:t>Potential issues and gaps</w:t>
      </w:r>
      <w:bookmarkEnd w:id="119"/>
    </w:p>
    <w:p w14:paraId="38C2CA2F" w14:textId="3B391765" w:rsidR="00FA7D24" w:rsidRPr="00A54DA0" w:rsidRDefault="00FA7D24" w:rsidP="00FA7D24">
      <w:pPr>
        <w:pStyle w:val="Heading4"/>
        <w:rPr>
          <w:lang w:val="en-US"/>
        </w:rPr>
      </w:pPr>
      <w:r w:rsidRPr="00A54DA0">
        <w:rPr>
          <w:lang w:val="en-US"/>
        </w:rPr>
        <w:t>5.</w:t>
      </w:r>
      <w:r w:rsidR="001C7CDC" w:rsidRPr="00A54DA0">
        <w:rPr>
          <w:lang w:val="en-US"/>
        </w:rPr>
        <w:t>5</w:t>
      </w:r>
      <w:r w:rsidRPr="00A54DA0">
        <w:rPr>
          <w:lang w:val="en-US"/>
        </w:rPr>
        <w:t>.2.1</w:t>
      </w:r>
      <w:r w:rsidRPr="00A54DA0">
        <w:rPr>
          <w:lang w:val="en-US"/>
        </w:rPr>
        <w:tab/>
        <w:t>Issues</w:t>
      </w:r>
    </w:p>
    <w:p w14:paraId="23D33C80" w14:textId="47A5C21B" w:rsidR="00FA7D24" w:rsidRPr="00A54DA0" w:rsidRDefault="00FA7D24" w:rsidP="00366574">
      <w:pPr>
        <w:pStyle w:val="EditorsNote"/>
        <w:rPr>
          <w:lang w:val="en-US"/>
        </w:rPr>
      </w:pPr>
      <w:r w:rsidRPr="00A54DA0">
        <w:rPr>
          <w:lang w:val="en-US"/>
        </w:rPr>
        <w:t>Editor’s Note: the issues if any are FFS.</w:t>
      </w:r>
    </w:p>
    <w:p w14:paraId="79C4C2A7" w14:textId="18436026" w:rsidR="00FA7D24" w:rsidRPr="00A54DA0" w:rsidRDefault="00FA7D24" w:rsidP="00FA7D24">
      <w:pPr>
        <w:pStyle w:val="Heading4"/>
        <w:rPr>
          <w:lang w:val="en-US"/>
        </w:rPr>
      </w:pPr>
      <w:r w:rsidRPr="00A54DA0">
        <w:rPr>
          <w:lang w:val="en-US"/>
        </w:rPr>
        <w:t>5.</w:t>
      </w:r>
      <w:r w:rsidR="001C7CDC" w:rsidRPr="00A54DA0">
        <w:rPr>
          <w:lang w:val="en-US"/>
        </w:rPr>
        <w:t>5</w:t>
      </w:r>
      <w:r w:rsidRPr="00A54DA0">
        <w:rPr>
          <w:lang w:val="en-US"/>
        </w:rPr>
        <w:t>.2.2</w:t>
      </w:r>
      <w:r w:rsidRPr="00A54DA0">
        <w:rPr>
          <w:lang w:val="en-US"/>
        </w:rPr>
        <w:tab/>
        <w:t>Gaps</w:t>
      </w:r>
    </w:p>
    <w:p w14:paraId="05709E8C" w14:textId="5BA3266C" w:rsidR="00FA7D24" w:rsidRPr="00A54DA0" w:rsidRDefault="00FA7D24" w:rsidP="00FA7D24">
      <w:pPr>
        <w:pStyle w:val="EditorsNote"/>
        <w:rPr>
          <w:lang w:val="en-US"/>
        </w:rPr>
      </w:pPr>
      <w:r w:rsidRPr="00A54DA0">
        <w:rPr>
          <w:lang w:val="en-US"/>
        </w:rPr>
        <w:t>Editor’s Note: the gaps if any are FFS.</w:t>
      </w:r>
    </w:p>
    <w:p w14:paraId="6970ABB1" w14:textId="14C643CB" w:rsidR="00EF1601" w:rsidRPr="00A54DA0" w:rsidRDefault="00EF1601" w:rsidP="00EF1601">
      <w:pPr>
        <w:pStyle w:val="Heading2"/>
      </w:pPr>
      <w:bookmarkStart w:id="120" w:name="_Toc89291444"/>
      <w:bookmarkStart w:id="121" w:name="_Toc136591358"/>
      <w:r w:rsidRPr="00A54DA0">
        <w:t>5.</w:t>
      </w:r>
      <w:r w:rsidR="005A3452" w:rsidRPr="00A54DA0">
        <w:t>6</w:t>
      </w:r>
      <w:r w:rsidRPr="00A54DA0">
        <w:tab/>
      </w:r>
      <w:bookmarkEnd w:id="120"/>
      <w:r w:rsidRPr="00A54DA0">
        <w:t>Exposure to application servers and application functions</w:t>
      </w:r>
      <w:bookmarkEnd w:id="121"/>
    </w:p>
    <w:p w14:paraId="22778B94" w14:textId="51BB2631" w:rsidR="00EF1601" w:rsidRPr="00A54DA0" w:rsidRDefault="00EF1601" w:rsidP="00EF1601">
      <w:pPr>
        <w:pStyle w:val="Heading3"/>
        <w:rPr>
          <w:lang w:eastAsia="ko-KR"/>
        </w:rPr>
      </w:pPr>
      <w:bookmarkStart w:id="122" w:name="_Toc89291445"/>
      <w:bookmarkStart w:id="123" w:name="_Toc136591359"/>
      <w:r w:rsidRPr="00A54DA0">
        <w:rPr>
          <w:lang w:eastAsia="ko-KR"/>
        </w:rPr>
        <w:t>5.</w:t>
      </w:r>
      <w:r w:rsidR="005A3452" w:rsidRPr="00A54DA0">
        <w:rPr>
          <w:lang w:eastAsia="ko-KR"/>
        </w:rPr>
        <w:t>6</w:t>
      </w:r>
      <w:r w:rsidRPr="00A54DA0">
        <w:rPr>
          <w:lang w:eastAsia="ko-KR"/>
        </w:rPr>
        <w:t>.1</w:t>
      </w:r>
      <w:r w:rsidRPr="00A54DA0">
        <w:rPr>
          <w:lang w:eastAsia="ko-KR"/>
        </w:rPr>
        <w:tab/>
        <w:t>Description</w:t>
      </w:r>
      <w:bookmarkEnd w:id="122"/>
      <w:bookmarkEnd w:id="123"/>
    </w:p>
    <w:p w14:paraId="5F328448" w14:textId="77777777" w:rsidR="00EF1601" w:rsidRPr="00A54DA0" w:rsidRDefault="00EF1601" w:rsidP="00EF1601">
      <w:pPr>
        <w:jc w:val="both"/>
      </w:pPr>
      <w:r w:rsidRPr="00A54DA0">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Pr="00A54DA0" w:rsidRDefault="00EF1601" w:rsidP="00EF1601">
      <w:pPr>
        <w:jc w:val="both"/>
      </w:pPr>
      <w:r w:rsidRPr="00A54DA0">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bookmarkStart w:id="124" w:name="MCCQCTEMPBM_00000071"/>
    <w:p w14:paraId="7BFED8F6" w14:textId="77777777" w:rsidR="00EF1601" w:rsidRPr="00A54DA0" w:rsidRDefault="007F3C3A" w:rsidP="00A54DA0">
      <w:pPr>
        <w:pStyle w:val="TH"/>
        <w:rPr>
          <w:lang w:eastAsia="ko-KR"/>
        </w:rPr>
      </w:pPr>
      <w:r w:rsidRPr="00A54DA0">
        <w:rPr>
          <w:noProof/>
        </w:rPr>
        <w:object w:dxaOrig="9361" w:dyaOrig="12381" w14:anchorId="73417E1D">
          <v:shape id="_x0000_i1025" type="#_x0000_t75" alt="" style="width:314.5pt;height:396.3pt;mso-width-percent:0;mso-height-percent:0;mso-width-percent:0;mso-height-percent:0" o:ole="">
            <v:imagedata r:id="rId26" o:title=""/>
          </v:shape>
          <o:OLEObject Type="Embed" ProgID="Visio.Drawing.15" ShapeID="_x0000_i1025" DrawAspect="Content" ObjectID="_1748951773" r:id="rId27"/>
        </w:object>
      </w:r>
      <w:bookmarkEnd w:id="124"/>
    </w:p>
    <w:p w14:paraId="7AD63E57" w14:textId="2D7ED488" w:rsidR="00EF1601" w:rsidRPr="00A54DA0" w:rsidRDefault="00EF1601" w:rsidP="00A54DA0">
      <w:pPr>
        <w:pStyle w:val="TF"/>
      </w:pPr>
      <w:bookmarkStart w:id="125" w:name="MCCQCTEMPBM_00000052"/>
      <w:r w:rsidRPr="00A54DA0">
        <w:t xml:space="preserve">Figure </w:t>
      </w:r>
      <w:r w:rsidRPr="00A54DA0">
        <w:rPr>
          <w:lang w:val="sv-SE"/>
        </w:rPr>
        <w:t>5.</w:t>
      </w:r>
      <w:r w:rsidR="0086345A" w:rsidRPr="00A54DA0">
        <w:rPr>
          <w:lang w:val="sv-SE"/>
        </w:rPr>
        <w:t>6</w:t>
      </w:r>
      <w:r w:rsidRPr="00A54DA0">
        <w:rPr>
          <w:lang w:val="sv-SE"/>
        </w:rPr>
        <w:t>.1-</w:t>
      </w:r>
      <w:r w:rsidRPr="00A54DA0">
        <w:t>1 Exposure to application server within and outside operator network</w:t>
      </w:r>
    </w:p>
    <w:p w14:paraId="08227BE1" w14:textId="75AC222C" w:rsidR="00EF1601" w:rsidRPr="00A54DA0" w:rsidRDefault="00EF1601" w:rsidP="00EF1601">
      <w:pPr>
        <w:pStyle w:val="Heading3"/>
        <w:rPr>
          <w:lang w:val="en-US"/>
        </w:rPr>
      </w:pPr>
      <w:bookmarkStart w:id="126" w:name="_Toc89291446"/>
      <w:bookmarkStart w:id="127" w:name="_Toc136591360"/>
      <w:bookmarkEnd w:id="125"/>
      <w:r w:rsidRPr="00A54DA0">
        <w:rPr>
          <w:lang w:val="en-US"/>
        </w:rPr>
        <w:t>5.</w:t>
      </w:r>
      <w:r w:rsidR="005A3452" w:rsidRPr="00A54DA0">
        <w:rPr>
          <w:lang w:val="en-US"/>
        </w:rPr>
        <w:t>6</w:t>
      </w:r>
      <w:r w:rsidRPr="00A54DA0">
        <w:rPr>
          <w:lang w:val="en-US"/>
        </w:rPr>
        <w:t>.2</w:t>
      </w:r>
      <w:r w:rsidRPr="00A54DA0">
        <w:rPr>
          <w:lang w:val="en-US"/>
        </w:rPr>
        <w:tab/>
        <w:t>Issue and gaps</w:t>
      </w:r>
      <w:bookmarkEnd w:id="126"/>
      <w:bookmarkEnd w:id="127"/>
    </w:p>
    <w:p w14:paraId="2DF72C59" w14:textId="77777777" w:rsidR="00EF1601" w:rsidRPr="00A54DA0" w:rsidRDefault="00EF1601" w:rsidP="00EF1601">
      <w:r w:rsidRPr="00A54DA0">
        <w:t>Issues:</w:t>
      </w:r>
    </w:p>
    <w:p w14:paraId="3BCBD699" w14:textId="351D9954" w:rsidR="00EF1601" w:rsidRPr="00A54DA0" w:rsidRDefault="00EF1601" w:rsidP="00EF1601">
      <w:pPr>
        <w:pStyle w:val="ListParagraph"/>
        <w:ind w:firstLine="400"/>
      </w:pPr>
      <w:r w:rsidRPr="00A54DA0">
        <w:t>To be able to consumer MnS the external entities need to be aware of the existence of the operator and the respective MnS it wants to consumer. This issue depends on the dynamism supported by the system. In a highly dynamic and changing system the issue is equivalent to Section 5.4 e</w:t>
      </w:r>
      <w:r w:rsidR="00FD474B" w:rsidRPr="00A54DA0">
        <w:rPr>
          <w:rFonts w:hint="eastAsia"/>
          <w:lang w:eastAsia="zh-CN"/>
        </w:rPr>
        <w:t>xposed</w:t>
      </w:r>
      <w:r w:rsidR="00FD474B" w:rsidRPr="00A54DA0">
        <w:rPr>
          <w:lang w:eastAsia="zh-CN"/>
        </w:rPr>
        <w:t xml:space="preserve"> </w:t>
      </w:r>
      <w:r w:rsidRPr="00A54DA0">
        <w:t>MnS support to discovery systems</w:t>
      </w:r>
    </w:p>
    <w:p w14:paraId="2ADD8315" w14:textId="17497087" w:rsidR="00EF1601" w:rsidRPr="00A54DA0" w:rsidRDefault="00EF1601" w:rsidP="00366574">
      <w:pPr>
        <w:pStyle w:val="ListParagraph"/>
        <w:ind w:firstLine="400"/>
      </w:pPr>
      <w:r w:rsidRPr="00A54DA0">
        <w:t>Furthermore, the external entities need to gain credentials to access the exposed MnS.</w:t>
      </w:r>
    </w:p>
    <w:p w14:paraId="6BFC9462" w14:textId="20618D69" w:rsidR="00B805CD" w:rsidRPr="00A54DA0" w:rsidRDefault="00B805CD" w:rsidP="00B805CD">
      <w:pPr>
        <w:pStyle w:val="Heading1"/>
      </w:pPr>
      <w:bookmarkStart w:id="128" w:name="_Toc136591361"/>
      <w:r w:rsidRPr="00A54DA0">
        <w:t>6</w:t>
      </w:r>
      <w:r w:rsidRPr="00A54DA0">
        <w:tab/>
      </w:r>
      <w:r w:rsidRPr="00A54DA0">
        <w:rPr>
          <w:rFonts w:hint="eastAsia"/>
          <w:lang w:eastAsia="zh-CN"/>
        </w:rPr>
        <w:t>Potential</w:t>
      </w:r>
      <w:r w:rsidRPr="00A54DA0">
        <w:rPr>
          <w:lang w:eastAsia="zh-CN"/>
        </w:rPr>
        <w:t xml:space="preserve"> </w:t>
      </w:r>
      <w:r w:rsidR="00E74754" w:rsidRPr="00A54DA0">
        <w:rPr>
          <w:lang w:eastAsia="zh-CN"/>
        </w:rPr>
        <w:t>requirements</w:t>
      </w:r>
      <w:r w:rsidRPr="00A54DA0">
        <w:t xml:space="preserve"> for network management capability exposure</w:t>
      </w:r>
      <w:bookmarkEnd w:id="128"/>
    </w:p>
    <w:p w14:paraId="0F8DD2D1" w14:textId="07858B93" w:rsidR="00A00C15" w:rsidRPr="00A54DA0" w:rsidRDefault="00A00C15" w:rsidP="00A00C15">
      <w:pPr>
        <w:pStyle w:val="Heading2"/>
        <w:rPr>
          <w:lang w:val="en-US" w:eastAsia="zh-CN"/>
        </w:rPr>
      </w:pPr>
      <w:bookmarkStart w:id="129" w:name="_Toc136591362"/>
      <w:r w:rsidRPr="00A54DA0">
        <w:t>6.1</w:t>
      </w:r>
      <w:r w:rsidRPr="00A54DA0">
        <w:tab/>
      </w:r>
      <w:r w:rsidRPr="00A54DA0">
        <w:rPr>
          <w:lang w:eastAsia="zh-CN"/>
        </w:rPr>
        <w:t>Potential requirements related to e</w:t>
      </w:r>
      <w:r w:rsidR="00FD474B" w:rsidRPr="00A54DA0">
        <w:rPr>
          <w:rFonts w:hint="eastAsia"/>
          <w:lang w:eastAsia="zh-CN"/>
        </w:rPr>
        <w:t>xposed</w:t>
      </w:r>
      <w:r w:rsidR="00FD474B" w:rsidRPr="00A54DA0">
        <w:rPr>
          <w:lang w:eastAsia="zh-CN"/>
        </w:rPr>
        <w:t xml:space="preserve"> </w:t>
      </w:r>
      <w:r w:rsidRPr="00A54DA0">
        <w:rPr>
          <w:lang w:eastAsia="zh-CN"/>
        </w:rPr>
        <w:t>MnS discovery service</w:t>
      </w:r>
      <w:bookmarkEnd w:id="129"/>
    </w:p>
    <w:p w14:paraId="4EDD5E9D" w14:textId="77777777" w:rsidR="00A00C15" w:rsidRPr="00A54DA0" w:rsidRDefault="00A00C15" w:rsidP="00A00C15">
      <w:pPr>
        <w:rPr>
          <w:lang w:eastAsia="ko-KR"/>
        </w:rPr>
      </w:pPr>
    </w:p>
    <w:p w14:paraId="0190194C" w14:textId="58C85888" w:rsidR="00E71788" w:rsidRPr="00A54DA0" w:rsidRDefault="00E71788" w:rsidP="00E71788">
      <w:pPr>
        <w:numPr>
          <w:ilvl w:val="0"/>
          <w:numId w:val="6"/>
        </w:numPr>
      </w:pPr>
      <w:bookmarkStart w:id="130" w:name="MCCQCTEMPBM_00000110"/>
      <w:r w:rsidRPr="00A54DA0">
        <w:rPr>
          <w:b/>
        </w:rPr>
        <w:t xml:space="preserve">REQ-NSCE-01 </w:t>
      </w:r>
      <w:r w:rsidRPr="00A54DA0">
        <w:t>The 3GPP management system may provide capabilities allowing to discover exposed MnS and related</w:t>
      </w:r>
      <w:r w:rsidR="00FD474B" w:rsidRPr="00A54DA0">
        <w:t xml:space="preserve"> </w:t>
      </w:r>
      <w:r w:rsidR="00FD474B" w:rsidRPr="00A54DA0">
        <w:rPr>
          <w:rFonts w:hint="eastAsia"/>
          <w:lang w:eastAsia="zh-CN"/>
        </w:rPr>
        <w:t>exposed</w:t>
      </w:r>
      <w:r w:rsidRPr="00A54DA0">
        <w:t xml:space="preserve"> MnS producers that are managing a specific managed entity.</w:t>
      </w:r>
    </w:p>
    <w:p w14:paraId="10272DE3" w14:textId="3524A0E3" w:rsidR="00E71788" w:rsidRPr="00A54DA0" w:rsidRDefault="00E71788" w:rsidP="00E71788">
      <w:pPr>
        <w:numPr>
          <w:ilvl w:val="0"/>
          <w:numId w:val="6"/>
        </w:numPr>
      </w:pPr>
      <w:bookmarkStart w:id="131" w:name="MCCQCTEMPBM_00000111"/>
      <w:bookmarkEnd w:id="130"/>
      <w:r w:rsidRPr="00A54DA0">
        <w:rPr>
          <w:b/>
        </w:rPr>
        <w:t xml:space="preserve">REQ-NSCE-02 </w:t>
      </w:r>
      <w:r w:rsidRPr="00A54DA0">
        <w:t>The 3GPP management system may have functionalities to register exposed MnS to an appropriate discovery service/system (e.g. e</w:t>
      </w:r>
      <w:r w:rsidR="00FD474B" w:rsidRPr="00A54DA0">
        <w:rPr>
          <w:rFonts w:hint="eastAsia"/>
          <w:lang w:eastAsia="zh-CN"/>
        </w:rPr>
        <w:t>xposed</w:t>
      </w:r>
      <w:r w:rsidR="00FD474B" w:rsidRPr="00A54DA0">
        <w:rPr>
          <w:lang w:eastAsia="zh-CN"/>
        </w:rPr>
        <w:t xml:space="preserve"> </w:t>
      </w:r>
      <w:r w:rsidRPr="00A54DA0">
        <w:t>MnS discovery service producer)</w:t>
      </w:r>
      <w:r w:rsidRPr="00A54DA0">
        <w:rPr>
          <w:rFonts w:hint="eastAsia"/>
          <w:lang w:eastAsia="zh-CN"/>
        </w:rPr>
        <w:t>.</w:t>
      </w:r>
    </w:p>
    <w:p w14:paraId="4A181690" w14:textId="6DE38C28" w:rsidR="00E71788" w:rsidRPr="00A54DA0" w:rsidRDefault="00E71788" w:rsidP="00E71788">
      <w:pPr>
        <w:numPr>
          <w:ilvl w:val="0"/>
          <w:numId w:val="6"/>
        </w:numPr>
      </w:pPr>
      <w:bookmarkStart w:id="132" w:name="MCCQCTEMPBM_00000112"/>
      <w:bookmarkEnd w:id="131"/>
      <w:r w:rsidRPr="00A54DA0">
        <w:rPr>
          <w:b/>
        </w:rPr>
        <w:t>REQ-NSCE-</w:t>
      </w:r>
      <w:r w:rsidR="00FD474B" w:rsidRPr="00A54DA0">
        <w:rPr>
          <w:b/>
        </w:rPr>
        <w:t>03</w:t>
      </w:r>
      <w:r w:rsidRPr="00A54DA0">
        <w:rPr>
          <w:b/>
        </w:rPr>
        <w:t xml:space="preserve"> </w:t>
      </w:r>
      <w:r w:rsidRPr="00A54DA0">
        <w:t>The 3GPP management system may provide capabilities to authenticate and authorize network slice consumers to discover exposed MnS and related MnS producers</w:t>
      </w:r>
      <w:r w:rsidRPr="00A54DA0">
        <w:rPr>
          <w:rFonts w:hint="eastAsia"/>
          <w:lang w:eastAsia="zh-CN"/>
        </w:rPr>
        <w:t>.</w:t>
      </w:r>
    </w:p>
    <w:p w14:paraId="05C24394" w14:textId="77777777" w:rsidR="00606B58" w:rsidRPr="00A54DA0" w:rsidRDefault="00606B58" w:rsidP="00606B58">
      <w:pPr>
        <w:pStyle w:val="Heading2"/>
        <w:rPr>
          <w:lang w:eastAsia="zh-CN"/>
        </w:rPr>
      </w:pPr>
      <w:bookmarkStart w:id="133" w:name="_Toc136591363"/>
      <w:bookmarkEnd w:id="132"/>
      <w:r w:rsidRPr="00A54DA0">
        <w:t>6.2</w:t>
      </w:r>
      <w:r w:rsidRPr="00A54DA0">
        <w:tab/>
      </w:r>
      <w:r w:rsidRPr="00A54DA0">
        <w:rPr>
          <w:lang w:eastAsia="zh-CN"/>
        </w:rPr>
        <w:t xml:space="preserve">Potential requirements related to exposure </w:t>
      </w:r>
      <w:r w:rsidRPr="00A54DA0">
        <w:rPr>
          <w:rFonts w:hint="eastAsia"/>
          <w:lang w:eastAsia="zh-CN"/>
        </w:rPr>
        <w:t>interface</w:t>
      </w:r>
      <w:r w:rsidRPr="00A54DA0">
        <w:rPr>
          <w:lang w:eastAsia="zh-CN"/>
        </w:rPr>
        <w:t xml:space="preserve"> </w:t>
      </w:r>
      <w:r w:rsidRPr="00A54DA0">
        <w:rPr>
          <w:rFonts w:hint="eastAsia"/>
          <w:lang w:eastAsia="zh-CN"/>
        </w:rPr>
        <w:t>via</w:t>
      </w:r>
      <w:r w:rsidRPr="00A54DA0">
        <w:rPr>
          <w:lang w:eastAsia="zh-CN"/>
        </w:rPr>
        <w:t xml:space="preserve"> </w:t>
      </w:r>
      <w:r w:rsidRPr="00A54DA0">
        <w:rPr>
          <w:rFonts w:hint="eastAsia"/>
          <w:lang w:eastAsia="zh-CN"/>
        </w:rPr>
        <w:t>OSS</w:t>
      </w:r>
      <w:bookmarkEnd w:id="133"/>
    </w:p>
    <w:p w14:paraId="21C7F436" w14:textId="5EB2002E" w:rsidR="00E71788" w:rsidRPr="00A54DA0" w:rsidRDefault="00E71788" w:rsidP="00E71788">
      <w:pPr>
        <w:numPr>
          <w:ilvl w:val="0"/>
          <w:numId w:val="6"/>
        </w:numPr>
      </w:pPr>
      <w:bookmarkStart w:id="134" w:name="MCCQCTEMPBM_00000113"/>
      <w:r w:rsidRPr="00A54DA0">
        <w:rPr>
          <w:b/>
        </w:rPr>
        <w:t>REQ-NSCE-0</w:t>
      </w:r>
      <w:r w:rsidR="008346D5" w:rsidRPr="00A54DA0">
        <w:rPr>
          <w:b/>
        </w:rPr>
        <w:t>4</w:t>
      </w:r>
      <w:r w:rsidRPr="00A54DA0">
        <w:rPr>
          <w:b/>
        </w:rPr>
        <w:t xml:space="preserve"> </w:t>
      </w:r>
      <w:r w:rsidRPr="00A54DA0">
        <w:t>The 3GPP management system may provide capabilities to authenticate and authorize network slice consumers to consume exposed MnS directly from 3GPP management system.</w:t>
      </w:r>
    </w:p>
    <w:p w14:paraId="231C7572" w14:textId="60C341F0" w:rsidR="00FF294C" w:rsidRPr="00A54DA0" w:rsidRDefault="00FF294C" w:rsidP="00FF294C">
      <w:pPr>
        <w:pStyle w:val="Heading1"/>
      </w:pPr>
      <w:bookmarkStart w:id="135" w:name="_Toc136591364"/>
      <w:bookmarkEnd w:id="134"/>
      <w:r w:rsidRPr="00A54DA0">
        <w:t>7</w:t>
      </w:r>
      <w:r w:rsidRPr="00A54DA0">
        <w:tab/>
      </w:r>
      <w:r w:rsidRPr="00A54DA0">
        <w:rPr>
          <w:lang w:eastAsia="zh-CN"/>
        </w:rPr>
        <w:t>Possible solutions</w:t>
      </w:r>
      <w:r w:rsidRPr="00A54DA0">
        <w:t xml:space="preserve"> for network management capability exposure</w:t>
      </w:r>
      <w:bookmarkEnd w:id="135"/>
    </w:p>
    <w:p w14:paraId="3045F5EF" w14:textId="69914ACF" w:rsidR="002F1649" w:rsidRPr="00A54DA0" w:rsidRDefault="002F1649" w:rsidP="00364DB4">
      <w:pPr>
        <w:pStyle w:val="Heading2"/>
      </w:pPr>
      <w:bookmarkStart w:id="136" w:name="_Toc136591365"/>
      <w:r w:rsidRPr="00A54DA0">
        <w:t>7.1</w:t>
      </w:r>
      <w:r w:rsidRPr="00A54DA0">
        <w:tab/>
      </w:r>
      <w:r w:rsidR="001E3719" w:rsidRPr="00A54DA0">
        <w:t>Possible solution for “exposed MnS support to discovery systems”</w:t>
      </w:r>
      <w:r w:rsidR="00A00FD9" w:rsidRPr="00A54DA0">
        <w:t xml:space="preserve"> – Scenario 5.4</w:t>
      </w:r>
      <w:bookmarkEnd w:id="136"/>
    </w:p>
    <w:p w14:paraId="773929C4" w14:textId="77777777" w:rsidR="001E3719" w:rsidRPr="00A54DA0" w:rsidRDefault="001E3719" w:rsidP="001E3719">
      <w:r w:rsidRPr="00A54DA0">
        <w:t xml:space="preserve">The steps of the solution are as follows: </w:t>
      </w:r>
    </w:p>
    <w:p w14:paraId="4ECEF52B" w14:textId="587911FC" w:rsidR="00B43F1B" w:rsidRPr="00A54DA0" w:rsidRDefault="00B43F1B" w:rsidP="00B43F1B">
      <w:pPr>
        <w:numPr>
          <w:ilvl w:val="0"/>
          <w:numId w:val="5"/>
        </w:numPr>
      </w:pPr>
      <w:bookmarkStart w:id="137" w:name="MCCQCTEMPBM_00000114"/>
      <w:r w:rsidRPr="00A54DA0">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Pr="00A54DA0" w:rsidRDefault="00EE6D2E" w:rsidP="003F5112">
      <w:pPr>
        <w:pStyle w:val="ListParagraph"/>
        <w:numPr>
          <w:ilvl w:val="0"/>
          <w:numId w:val="5"/>
        </w:numPr>
        <w:ind w:firstLineChars="0"/>
      </w:pPr>
      <w:bookmarkStart w:id="138" w:name="MCCQCTEMPBM_00000115"/>
      <w:bookmarkEnd w:id="137"/>
      <w:r w:rsidRPr="00A54DA0">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Pr="00A54DA0" w:rsidRDefault="001E3719" w:rsidP="003F5112">
      <w:pPr>
        <w:numPr>
          <w:ilvl w:val="0"/>
          <w:numId w:val="5"/>
        </w:numPr>
      </w:pPr>
      <w:bookmarkStart w:id="139" w:name="MCCQCTEMPBM_00000116"/>
      <w:bookmarkEnd w:id="138"/>
      <w:r w:rsidRPr="00A54DA0">
        <w:t xml:space="preserve">The 3GPP Management System registers the exposed management component A, B and C as configured in step 1 to the appropriate external discovery service/system. </w:t>
      </w:r>
    </w:p>
    <w:p w14:paraId="40D46ED3" w14:textId="18439EDD" w:rsidR="002F1649" w:rsidRPr="00A54DA0" w:rsidRDefault="001E3719" w:rsidP="003F5112">
      <w:pPr>
        <w:numPr>
          <w:ilvl w:val="0"/>
          <w:numId w:val="5"/>
        </w:numPr>
      </w:pPr>
      <w:bookmarkStart w:id="140" w:name="MCCQCTEMPBM_00000117"/>
      <w:bookmarkEnd w:id="139"/>
      <w:r w:rsidRPr="00A54DA0">
        <w:t>Eventually, if any of the exposure details change – for example the same slice type can now be supported in a new coverageArea – the registration to the external discovery system may now need to be updated.</w:t>
      </w:r>
      <w:r w:rsidR="002F1649" w:rsidRPr="00A54DA0">
        <w:t xml:space="preserve">  </w:t>
      </w:r>
    </w:p>
    <w:bookmarkEnd w:id="140"/>
    <w:p w14:paraId="7522695B" w14:textId="4FE3C3FC" w:rsidR="00A00FD9" w:rsidRPr="00A54DA0" w:rsidRDefault="00A00FD9" w:rsidP="00082A32">
      <w:pPr>
        <w:rPr>
          <w:rFonts w:eastAsia="SimSun"/>
        </w:rPr>
      </w:pPr>
      <w:r w:rsidRPr="00A54DA0">
        <w:rPr>
          <w:rFonts w:eastAsia="SimSun"/>
        </w:rPr>
        <w:t>Editor’s note: provide a picture explain the operator and JV relationship below.</w:t>
      </w:r>
    </w:p>
    <w:p w14:paraId="7532464B" w14:textId="55CCBDAE" w:rsidR="00A00FD9" w:rsidRPr="00A54DA0" w:rsidRDefault="00A00FD9" w:rsidP="00A00FD9">
      <w:r w:rsidRPr="00A54DA0">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Pr="00A54DA0" w:rsidRDefault="00A00FD9" w:rsidP="00A00FD9">
      <w:pPr>
        <w:ind w:left="360"/>
      </w:pPr>
    </w:p>
    <w:p w14:paraId="38F226FA" w14:textId="7D164ED2" w:rsidR="002F1649" w:rsidRPr="00A54DA0" w:rsidRDefault="002F1649" w:rsidP="00364DB4">
      <w:pPr>
        <w:pStyle w:val="Heading2"/>
      </w:pPr>
      <w:bookmarkStart w:id="141" w:name="_Toc136591366"/>
      <w:r w:rsidRPr="00A54DA0">
        <w:t>7.2</w:t>
      </w:r>
      <w:r w:rsidRPr="00A54DA0">
        <w:tab/>
      </w:r>
      <w:r w:rsidR="00BF362E" w:rsidRPr="00A54DA0">
        <w:t>Possible solutions for exposed MnS discovery service</w:t>
      </w:r>
      <w:bookmarkEnd w:id="141"/>
    </w:p>
    <w:p w14:paraId="00EC85CE" w14:textId="0C5656F2" w:rsidR="00BF362E" w:rsidRPr="00A54DA0" w:rsidRDefault="00BF362E" w:rsidP="00BF362E">
      <w:pPr>
        <w:rPr>
          <w:lang w:eastAsia="zh-CN"/>
        </w:rPr>
      </w:pPr>
      <w:r w:rsidRPr="00A54DA0">
        <w:t>To enable communication between exposed MnS consumers and exposed MnS producers, exposed MnS consumers need a mechanism to discover exposed MnS producers that are available in the 3GPP management system, this is called exposed MnS discovery service.</w:t>
      </w:r>
    </w:p>
    <w:p w14:paraId="0CD5DCDF" w14:textId="47D7A199" w:rsidR="00BF362E" w:rsidRPr="00A54DA0" w:rsidRDefault="00BF362E" w:rsidP="00BF362E">
      <w:r w:rsidRPr="00A54DA0">
        <w:t>When the operator decides to expose a management service (exposed MnS), the operator must decide which MnS(s) should be expose</w:t>
      </w:r>
      <w:r w:rsidRPr="00A54DA0">
        <w:rPr>
          <w:rFonts w:hint="eastAsia"/>
          <w:lang w:eastAsia="zh-CN"/>
        </w:rPr>
        <w:t>d</w:t>
      </w:r>
      <w:r w:rsidRPr="00A54DA0">
        <w:t>, which internal MnS operations should be abstracted/filtered, and which internal MnS data should be abstracted/filtered. As part of this decision, the operator may use the MnS Discovery Service to collect information. The operator exposes the MnS and registers it with the</w:t>
      </w:r>
      <w:r w:rsidR="00654CFE" w:rsidRPr="00A54DA0">
        <w:t xml:space="preserve"> </w:t>
      </w:r>
      <w:r w:rsidR="00654CFE" w:rsidRPr="00A54DA0">
        <w:rPr>
          <w:rFonts w:hint="eastAsia"/>
          <w:lang w:eastAsia="zh-CN"/>
        </w:rPr>
        <w:t>exposed</w:t>
      </w:r>
      <w:r w:rsidRPr="00A54DA0">
        <w:rPr>
          <w:rFonts w:hint="eastAsia"/>
          <w:lang w:eastAsia="zh-CN"/>
        </w:rPr>
        <w:t xml:space="preserve"> </w:t>
      </w:r>
      <w:r w:rsidRPr="00A54DA0">
        <w:t>MnS discovery service, this may be done using an EGMF.</w:t>
      </w:r>
    </w:p>
    <w:p w14:paraId="038710DD" w14:textId="772BD81E" w:rsidR="00BF362E" w:rsidRPr="00A54DA0" w:rsidRDefault="00BF362E" w:rsidP="00BF362E">
      <w:r w:rsidRPr="00A54DA0">
        <w:t xml:space="preserve">The exposed MnS discovery service consumer sends a request to appropriate discovery service </w:t>
      </w:r>
      <w:r w:rsidRPr="00A54DA0">
        <w:rPr>
          <w:rFonts w:hint="eastAsia"/>
          <w:lang w:eastAsia="zh-CN"/>
        </w:rPr>
        <w:t>(</w:t>
      </w:r>
      <w:r w:rsidRPr="00A54DA0">
        <w:rPr>
          <w:lang w:eastAsia="zh-CN"/>
        </w:rPr>
        <w:t xml:space="preserve">e.g. </w:t>
      </w:r>
      <w:r w:rsidRPr="00A54DA0">
        <w:t xml:space="preserve">exposed MnS discovery service producer) to </w:t>
      </w:r>
      <w:r w:rsidRPr="00A54DA0">
        <w:rPr>
          <w:rFonts w:hint="eastAsia"/>
          <w:lang w:eastAsia="zh-CN"/>
        </w:rPr>
        <w:t>obtain</w:t>
      </w:r>
      <w:r w:rsidRPr="00A54DA0">
        <w:t xml:space="preserve"> the exposed MnS data. </w:t>
      </w:r>
    </w:p>
    <w:p w14:paraId="585519D8" w14:textId="33D9630F" w:rsidR="00E22924" w:rsidRPr="00A54DA0" w:rsidRDefault="00E22924" w:rsidP="00364DB4">
      <w:pPr>
        <w:pStyle w:val="Heading2"/>
      </w:pPr>
      <w:bookmarkStart w:id="142" w:name="_Toc136591367"/>
      <w:r w:rsidRPr="00A54DA0">
        <w:t>7.3</w:t>
      </w:r>
      <w:r w:rsidRPr="00A54DA0">
        <w:tab/>
      </w:r>
      <w:r w:rsidRPr="00A54DA0">
        <w:tab/>
        <w:t xml:space="preserve">Potential solution for </w:t>
      </w:r>
      <w:r w:rsidR="005A0424" w:rsidRPr="00A54DA0">
        <w:t>MnS discovery service for exposure</w:t>
      </w:r>
      <w:bookmarkEnd w:id="142"/>
    </w:p>
    <w:p w14:paraId="53CD59E5" w14:textId="77777777" w:rsidR="00E22924" w:rsidRPr="00A54DA0" w:rsidRDefault="00E22924" w:rsidP="00E22924">
      <w:pPr>
        <w:rPr>
          <w:rFonts w:eastAsia="Malgun Gothic"/>
          <w:lang w:eastAsia="ko-KR"/>
        </w:rPr>
      </w:pPr>
      <w:r w:rsidRPr="00A54DA0">
        <w:rPr>
          <w:rFonts w:eastAsia="Malgun Gothic"/>
          <w:lang w:eastAsia="ko-KR"/>
        </w:rPr>
        <w:t>The MnS data can be accessed by different kind</w:t>
      </w:r>
      <w:r w:rsidRPr="00A54DA0">
        <w:rPr>
          <w:rFonts w:eastAsia="Malgun Gothic" w:hint="eastAsia"/>
          <w:lang w:eastAsia="ko-KR"/>
        </w:rPr>
        <w:t>s</w:t>
      </w:r>
      <w:r w:rsidRPr="00A54DA0">
        <w:rPr>
          <w:rFonts w:eastAsia="Malgun Gothic"/>
          <w:lang w:eastAsia="ko-KR"/>
        </w:rPr>
        <w:t xml:space="preserve"> of discovery service consumers based on different use cases. </w:t>
      </w:r>
    </w:p>
    <w:p w14:paraId="07FE8BA6" w14:textId="77777777" w:rsidR="00E22924" w:rsidRPr="00A54DA0" w:rsidRDefault="00E22924" w:rsidP="00E22924">
      <w:pPr>
        <w:rPr>
          <w:lang w:eastAsia="zh-CN"/>
        </w:rPr>
      </w:pPr>
      <w:r w:rsidRPr="00A54DA0">
        <w:rPr>
          <w:rFonts w:eastAsia="Malgun Gothic"/>
          <w:lang w:eastAsia="ko-KR"/>
        </w:rPr>
        <w:t>In some use cases, the exposure usually goes through BSS</w:t>
      </w:r>
      <w:r w:rsidRPr="00A54DA0">
        <w:rPr>
          <w:rFonts w:asciiTheme="minorEastAsia" w:hAnsiTheme="minorEastAsia"/>
          <w:lang w:eastAsia="zh-CN"/>
        </w:rPr>
        <w:t xml:space="preserve">. </w:t>
      </w:r>
      <w:r w:rsidRPr="00A54DA0">
        <w:rPr>
          <w:lang w:eastAsia="zh-CN"/>
        </w:rPr>
        <w:t>The BSS can obtain MnS data from the MnS discovery service on behalf of the NSC.</w:t>
      </w:r>
    </w:p>
    <w:p w14:paraId="4B401088" w14:textId="77777777" w:rsidR="00E22924" w:rsidRPr="00A54DA0" w:rsidRDefault="00E22924" w:rsidP="00E22924">
      <w:pPr>
        <w:rPr>
          <w:rFonts w:eastAsia="Malgun Gothic"/>
          <w:lang w:eastAsia="zh-CN"/>
        </w:rPr>
      </w:pPr>
      <w:r w:rsidRPr="00A54DA0">
        <w:rPr>
          <w:rFonts w:eastAsia="Malgun Gothic"/>
          <w:lang w:eastAsia="ko-KR"/>
        </w:rPr>
        <w:t xml:space="preserve">There are different scenarios where the </w:t>
      </w:r>
      <w:r w:rsidRPr="00A54DA0">
        <w:rPr>
          <w:lang w:eastAsia="ko-KR"/>
        </w:rPr>
        <w:t xml:space="preserve">NSC </w:t>
      </w:r>
      <w:r w:rsidRPr="00A54DA0">
        <w:rPr>
          <w:rFonts w:hint="eastAsia"/>
          <w:lang w:eastAsia="zh-CN"/>
        </w:rPr>
        <w:t>could</w:t>
      </w:r>
      <w:r w:rsidRPr="00A54DA0">
        <w:rPr>
          <w:lang w:eastAsia="zh-CN"/>
        </w:rPr>
        <w:t xml:space="preserve"> </w:t>
      </w:r>
      <w:r w:rsidRPr="00A54DA0">
        <w:rPr>
          <w:rFonts w:hint="eastAsia"/>
          <w:lang w:eastAsia="zh-CN"/>
        </w:rPr>
        <w:t>directly</w:t>
      </w:r>
      <w:r w:rsidRPr="00A54DA0">
        <w:rPr>
          <w:lang w:eastAsia="zh-CN"/>
        </w:rPr>
        <w:t xml:space="preserve"> interact with the</w:t>
      </w:r>
      <w:r w:rsidRPr="00A54DA0">
        <w:rPr>
          <w:rFonts w:hint="eastAsia"/>
          <w:lang w:eastAsia="zh-CN"/>
        </w:rPr>
        <w:t xml:space="preserve"> MnS</w:t>
      </w:r>
      <w:r w:rsidRPr="00A54DA0">
        <w:rPr>
          <w:lang w:eastAsia="zh-CN"/>
        </w:rPr>
        <w:t xml:space="preserve"> producer</w:t>
      </w:r>
      <w:r w:rsidRPr="00A54DA0">
        <w:rPr>
          <w:rFonts w:eastAsia="Malgun Gothic"/>
          <w:lang w:eastAsia="ko-KR"/>
        </w:rPr>
        <w:t xml:space="preserve"> e</w:t>
      </w:r>
      <w:r w:rsidRPr="00A54DA0">
        <w:rPr>
          <w:lang w:eastAsia="ko-KR"/>
        </w:rPr>
        <w:t>xposure</w:t>
      </w:r>
      <w:r w:rsidRPr="00A54DA0">
        <w:rPr>
          <w:rFonts w:hint="eastAsia"/>
          <w:lang w:eastAsia="zh-CN"/>
        </w:rPr>
        <w:t xml:space="preserve"> </w:t>
      </w:r>
      <w:r w:rsidRPr="00A54DA0">
        <w:rPr>
          <w:lang w:eastAsia="zh-CN"/>
        </w:rPr>
        <w:t>interface via OSS</w:t>
      </w:r>
      <w:r w:rsidRPr="00A54DA0">
        <w:rPr>
          <w:lang w:eastAsia="ko-KR"/>
        </w:rPr>
        <w:t>.</w:t>
      </w:r>
      <w:r w:rsidRPr="00A54DA0" w:rsidDel="00EA6D4C">
        <w:rPr>
          <w:lang w:eastAsia="ko-KR"/>
        </w:rPr>
        <w:t xml:space="preserve"> </w:t>
      </w:r>
    </w:p>
    <w:p w14:paraId="73C71834" w14:textId="77777777" w:rsidR="00E22924" w:rsidRPr="00A54DA0" w:rsidRDefault="00E22924" w:rsidP="00E22924">
      <w:pPr>
        <w:rPr>
          <w:lang w:eastAsia="zh-CN"/>
        </w:rPr>
      </w:pPr>
    </w:p>
    <w:p w14:paraId="37F88B30" w14:textId="77777777" w:rsidR="00E22924" w:rsidRPr="00A54DA0" w:rsidRDefault="00E22924" w:rsidP="00A54DA0">
      <w:pPr>
        <w:pStyle w:val="TH"/>
        <w:rPr>
          <w:lang w:eastAsia="zh-CN"/>
        </w:rPr>
      </w:pPr>
      <w:bookmarkStart w:id="143" w:name="MCCQCTEMPBM_00000072"/>
      <w:r w:rsidRPr="00A54DA0">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8">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bookmarkEnd w:id="143"/>
    </w:p>
    <w:p w14:paraId="5500737F" w14:textId="5F9DE9BB" w:rsidR="00E22924" w:rsidRPr="00A54DA0" w:rsidRDefault="00E22924" w:rsidP="00E22924">
      <w:pPr>
        <w:pStyle w:val="TF"/>
        <w:rPr>
          <w:noProof/>
        </w:rPr>
      </w:pPr>
      <w:r w:rsidRPr="00A54DA0">
        <w:rPr>
          <w:noProof/>
        </w:rPr>
        <w:t xml:space="preserve">Figure </w:t>
      </w:r>
      <w:r w:rsidRPr="00A54DA0">
        <w:rPr>
          <w:noProof/>
          <w:lang w:eastAsia="zh-CN"/>
        </w:rPr>
        <w:t>7.3</w:t>
      </w:r>
      <w:r w:rsidR="009C0DE1" w:rsidRPr="00A54DA0">
        <w:rPr>
          <w:noProof/>
          <w:lang w:eastAsia="zh-CN"/>
        </w:rPr>
        <w:t>.</w:t>
      </w:r>
      <w:r w:rsidRPr="00A54DA0">
        <w:rPr>
          <w:noProof/>
          <w:lang w:eastAsia="zh-CN"/>
        </w:rPr>
        <w:t>1</w:t>
      </w:r>
      <w:r w:rsidRPr="00A54DA0">
        <w:rPr>
          <w:noProof/>
        </w:rPr>
        <w:t xml:space="preserve"> Procedure for </w:t>
      </w:r>
      <w:r w:rsidRPr="00A54DA0">
        <w:rPr>
          <w:lang w:eastAsia="ko-KR"/>
        </w:rPr>
        <w:t>MnS discovery service for exposure via BSS</w:t>
      </w:r>
    </w:p>
    <w:p w14:paraId="0D5BBEC9" w14:textId="77777777" w:rsidR="00E22924" w:rsidRPr="00A54DA0" w:rsidRDefault="00E22924" w:rsidP="003F5112">
      <w:pPr>
        <w:pStyle w:val="List"/>
        <w:numPr>
          <w:ilvl w:val="0"/>
          <w:numId w:val="8"/>
        </w:numPr>
        <w:rPr>
          <w:lang w:eastAsia="zh-CN"/>
        </w:rPr>
      </w:pPr>
      <w:bookmarkStart w:id="144" w:name="MCCQCTEMPBM_00000118"/>
      <w:r w:rsidRPr="00A54DA0">
        <w:rPr>
          <w:lang w:eastAsia="zh-CN"/>
        </w:rPr>
        <w:t xml:space="preserve">The BSS requests for MnS data from the MnS discovery service for NSC on behalf of the NSC. The MnS data may contain the address of the </w:t>
      </w:r>
      <w:r w:rsidRPr="00A54DA0">
        <w:rPr>
          <w:rFonts w:hint="eastAsia"/>
          <w:color w:val="000000"/>
        </w:rPr>
        <w:t>exposed</w:t>
      </w:r>
      <w:r w:rsidRPr="00A54DA0">
        <w:rPr>
          <w:lang w:eastAsia="zh-CN"/>
        </w:rPr>
        <w:t xml:space="preserve"> producer.</w:t>
      </w:r>
      <w:r w:rsidRPr="00A54DA0">
        <w:t xml:space="preserve"> </w:t>
      </w:r>
    </w:p>
    <w:p w14:paraId="13B2CADD" w14:textId="77777777" w:rsidR="00E22924" w:rsidRPr="00A54DA0" w:rsidRDefault="00E22924" w:rsidP="003F5112">
      <w:pPr>
        <w:pStyle w:val="List"/>
        <w:numPr>
          <w:ilvl w:val="0"/>
          <w:numId w:val="8"/>
        </w:numPr>
        <w:rPr>
          <w:lang w:eastAsia="zh-CN"/>
        </w:rPr>
      </w:pPr>
      <w:bookmarkStart w:id="145" w:name="MCCQCTEMPBM_00000119"/>
      <w:bookmarkEnd w:id="144"/>
      <w:r w:rsidRPr="00A54DA0">
        <w:rPr>
          <w:lang w:eastAsia="zh-CN"/>
        </w:rPr>
        <w:t>MnS</w:t>
      </w:r>
      <w:r w:rsidRPr="00A54DA0">
        <w:t xml:space="preserve"> </w:t>
      </w:r>
      <w:r w:rsidRPr="00A54DA0">
        <w:rPr>
          <w:lang w:eastAsia="zh-CN"/>
        </w:rPr>
        <w:t>discovery</w:t>
      </w:r>
      <w:r w:rsidRPr="00A54DA0">
        <w:t xml:space="preserve"> service </w:t>
      </w:r>
      <w:r w:rsidRPr="00A54DA0">
        <w:rPr>
          <w:lang w:eastAsia="zh-CN"/>
        </w:rPr>
        <w:t>producer</w:t>
      </w:r>
      <w:r w:rsidRPr="00A54DA0">
        <w:t xml:space="preserve"> for NSC provides discovery service to NSC. </w:t>
      </w:r>
      <w:r w:rsidRPr="00A54DA0">
        <w:rPr>
          <w:rFonts w:hint="eastAsia"/>
          <w:lang w:eastAsia="zh-CN"/>
        </w:rPr>
        <w:t>T</w:t>
      </w:r>
      <w:r w:rsidRPr="00A54DA0">
        <w:rPr>
          <w:lang w:eastAsia="zh-CN"/>
        </w:rPr>
        <w:t>he MnS discovery service producer</w:t>
      </w:r>
      <w:r w:rsidRPr="00A54DA0">
        <w:t xml:space="preserve"> </w:t>
      </w:r>
      <w:r w:rsidRPr="00A54DA0">
        <w:rPr>
          <w:lang w:eastAsia="zh-CN"/>
        </w:rPr>
        <w:t>returns the MnS data to BSS. The BSS may provide discovery service to NSC based on MnS data.</w:t>
      </w:r>
    </w:p>
    <w:p w14:paraId="4D1D2958" w14:textId="77777777" w:rsidR="00E22924" w:rsidRPr="00A54DA0" w:rsidRDefault="00E22924" w:rsidP="003F5112">
      <w:pPr>
        <w:pStyle w:val="List"/>
        <w:numPr>
          <w:ilvl w:val="0"/>
          <w:numId w:val="8"/>
        </w:numPr>
        <w:rPr>
          <w:lang w:eastAsia="zh-CN"/>
        </w:rPr>
      </w:pPr>
      <w:bookmarkStart w:id="146" w:name="MCCQCTEMPBM_00000120"/>
      <w:bookmarkEnd w:id="145"/>
      <w:r w:rsidRPr="00A54DA0">
        <w:rPr>
          <w:rFonts w:hint="eastAsia"/>
          <w:lang w:eastAsia="zh-CN"/>
        </w:rPr>
        <w:t>T</w:t>
      </w:r>
      <w:r w:rsidRPr="00A54DA0">
        <w:rPr>
          <w:lang w:eastAsia="zh-CN"/>
        </w:rPr>
        <w:t>h</w:t>
      </w:r>
      <w:r w:rsidRPr="00A54DA0">
        <w:rPr>
          <w:rFonts w:hint="eastAsia"/>
          <w:lang w:eastAsia="zh-CN"/>
        </w:rPr>
        <w:t>e</w:t>
      </w:r>
      <w:r w:rsidRPr="00A54DA0">
        <w:rPr>
          <w:lang w:eastAsia="zh-CN"/>
        </w:rPr>
        <w:t xml:space="preserve"> </w:t>
      </w:r>
      <w:r w:rsidRPr="00A54DA0">
        <w:rPr>
          <w:rFonts w:hint="eastAsia"/>
          <w:lang w:eastAsia="zh-CN"/>
        </w:rPr>
        <w:t>NSC</w:t>
      </w:r>
      <w:r w:rsidRPr="00A54DA0">
        <w:rPr>
          <w:lang w:eastAsia="zh-CN"/>
        </w:rPr>
        <w:t xml:space="preserve"> </w:t>
      </w:r>
      <w:r w:rsidRPr="00A54DA0">
        <w:rPr>
          <w:rFonts w:hint="eastAsia"/>
          <w:lang w:eastAsia="zh-CN"/>
        </w:rPr>
        <w:t>completes</w:t>
      </w:r>
      <w:r w:rsidRPr="00A54DA0">
        <w:rPr>
          <w:lang w:eastAsia="zh-CN"/>
        </w:rPr>
        <w:t xml:space="preserve"> </w:t>
      </w:r>
      <w:r w:rsidRPr="00A54DA0">
        <w:rPr>
          <w:rFonts w:hint="eastAsia"/>
          <w:lang w:eastAsia="zh-CN"/>
        </w:rPr>
        <w:t>t</w:t>
      </w:r>
      <w:r w:rsidRPr="00A54DA0">
        <w:rPr>
          <w:lang w:eastAsia="zh-CN"/>
        </w:rPr>
        <w:t>he product order via the interaction with BSS_NSP.</w:t>
      </w:r>
    </w:p>
    <w:bookmarkEnd w:id="146"/>
    <w:p w14:paraId="72C8037C" w14:textId="77777777" w:rsidR="00E22924" w:rsidRPr="00A54DA0" w:rsidRDefault="00E22924" w:rsidP="00E22924">
      <w:pPr>
        <w:jc w:val="center"/>
      </w:pPr>
    </w:p>
    <w:p w14:paraId="7E3AA92C" w14:textId="77777777" w:rsidR="00E22924" w:rsidRPr="00A54DA0" w:rsidRDefault="00E22924" w:rsidP="00A54DA0">
      <w:pPr>
        <w:pStyle w:val="TH"/>
      </w:pPr>
      <w:bookmarkStart w:id="147" w:name="MCCQCTEMPBM_00000073"/>
      <w:r w:rsidRPr="00A54DA0">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9">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bookmarkEnd w:id="147"/>
    </w:p>
    <w:p w14:paraId="2B790A60" w14:textId="2F24EBE3" w:rsidR="00E22924" w:rsidRPr="00A54DA0" w:rsidRDefault="00E22924" w:rsidP="00E22924">
      <w:pPr>
        <w:pStyle w:val="TF"/>
        <w:rPr>
          <w:noProof/>
        </w:rPr>
      </w:pPr>
      <w:r w:rsidRPr="00A54DA0">
        <w:rPr>
          <w:noProof/>
        </w:rPr>
        <w:t>Figure 7.3</w:t>
      </w:r>
      <w:r w:rsidR="009C0DE1" w:rsidRPr="00A54DA0">
        <w:rPr>
          <w:noProof/>
        </w:rPr>
        <w:t>.</w:t>
      </w:r>
      <w:r w:rsidRPr="00A54DA0">
        <w:rPr>
          <w:noProof/>
        </w:rPr>
        <w:t xml:space="preserve">2 Procedure for MnS </w:t>
      </w:r>
      <w:r w:rsidRPr="00A54DA0">
        <w:rPr>
          <w:lang w:eastAsia="ko-KR"/>
        </w:rPr>
        <w:t xml:space="preserve">discovery service for </w:t>
      </w:r>
      <w:r w:rsidRPr="00A54DA0">
        <w:rPr>
          <w:noProof/>
        </w:rPr>
        <w:t>exposure via OSS</w:t>
      </w:r>
    </w:p>
    <w:p w14:paraId="5D8FD56C" w14:textId="77777777" w:rsidR="00E22924" w:rsidRPr="00A54DA0" w:rsidRDefault="00E22924" w:rsidP="003F5112">
      <w:pPr>
        <w:pStyle w:val="List"/>
        <w:numPr>
          <w:ilvl w:val="0"/>
          <w:numId w:val="9"/>
        </w:numPr>
        <w:rPr>
          <w:lang w:eastAsia="zh-CN"/>
        </w:rPr>
      </w:pPr>
      <w:bookmarkStart w:id="148" w:name="MCCQCTEMPBM_00000121"/>
      <w:r w:rsidRPr="00A54DA0">
        <w:rPr>
          <w:rFonts w:hint="eastAsia"/>
          <w:lang w:eastAsia="zh-CN"/>
        </w:rPr>
        <w:t>T</w:t>
      </w:r>
      <w:r w:rsidRPr="00A54DA0">
        <w:rPr>
          <w:lang w:eastAsia="zh-CN"/>
        </w:rPr>
        <w:t>h</w:t>
      </w:r>
      <w:r w:rsidRPr="00A54DA0">
        <w:rPr>
          <w:rFonts w:hint="eastAsia"/>
          <w:lang w:eastAsia="zh-CN"/>
        </w:rPr>
        <w:t>e</w:t>
      </w:r>
      <w:r w:rsidRPr="00A54DA0">
        <w:rPr>
          <w:lang w:eastAsia="zh-CN"/>
        </w:rPr>
        <w:t xml:space="preserve"> </w:t>
      </w:r>
      <w:r w:rsidRPr="00A54DA0">
        <w:rPr>
          <w:rFonts w:hint="eastAsia"/>
          <w:lang w:eastAsia="zh-CN"/>
        </w:rPr>
        <w:t>NSC</w:t>
      </w:r>
      <w:r w:rsidRPr="00A54DA0">
        <w:rPr>
          <w:lang w:eastAsia="zh-CN"/>
        </w:rPr>
        <w:t xml:space="preserve"> </w:t>
      </w:r>
      <w:r w:rsidRPr="00A54DA0">
        <w:rPr>
          <w:rFonts w:hint="eastAsia"/>
          <w:lang w:eastAsia="zh-CN"/>
        </w:rPr>
        <w:t>completes</w:t>
      </w:r>
      <w:r w:rsidRPr="00A54DA0">
        <w:rPr>
          <w:lang w:eastAsia="zh-CN"/>
        </w:rPr>
        <w:t xml:space="preserve"> a product order via the interaction with BSS_NSP. As a result of the product ordering, </w:t>
      </w:r>
      <w:r w:rsidRPr="00A54DA0">
        <w:rPr>
          <w:rFonts w:hint="eastAsia"/>
          <w:lang w:eastAsia="zh-CN"/>
        </w:rPr>
        <w:t>t</w:t>
      </w:r>
      <w:r w:rsidRPr="00A54DA0">
        <w:rPr>
          <w:lang w:eastAsia="zh-CN"/>
        </w:rPr>
        <w:t>he NSC obtains the a</w:t>
      </w:r>
      <w:r w:rsidRPr="00A54DA0">
        <w:rPr>
          <w:color w:val="000000" w:themeColor="text1"/>
        </w:rPr>
        <w:t>ddress of the MnS discovery servic</w:t>
      </w:r>
      <w:r w:rsidRPr="00A54DA0">
        <w:rPr>
          <w:rFonts w:hint="eastAsia"/>
          <w:color w:val="000000" w:themeColor="text1"/>
          <w:lang w:eastAsia="zh-CN"/>
        </w:rPr>
        <w:t>e</w:t>
      </w:r>
      <w:r w:rsidRPr="00A54DA0">
        <w:rPr>
          <w:color w:val="000000" w:themeColor="text1"/>
          <w:lang w:eastAsia="zh-CN"/>
        </w:rPr>
        <w:t xml:space="preserve"> producer </w:t>
      </w:r>
      <w:r w:rsidRPr="00A54DA0">
        <w:t xml:space="preserve">for </w:t>
      </w:r>
      <w:r w:rsidRPr="00A54DA0">
        <w:rPr>
          <w:rFonts w:hint="eastAsia"/>
          <w:lang w:eastAsia="zh-CN"/>
        </w:rPr>
        <w:t>exposure</w:t>
      </w:r>
      <w:r w:rsidRPr="00A54DA0">
        <w:rPr>
          <w:color w:val="000000" w:themeColor="text1"/>
        </w:rPr>
        <w:t>.</w:t>
      </w:r>
    </w:p>
    <w:bookmarkEnd w:id="148"/>
    <w:p w14:paraId="71FB7430" w14:textId="77777777" w:rsidR="00E22924" w:rsidRPr="00A54DA0" w:rsidRDefault="00E22924" w:rsidP="00E22924">
      <w:pPr>
        <w:pStyle w:val="List"/>
        <w:ind w:left="644" w:firstLine="0"/>
        <w:rPr>
          <w:noProof/>
          <w:lang w:val="en-US" w:eastAsia="zh-CN"/>
        </w:rPr>
      </w:pPr>
      <w:r w:rsidRPr="00A54DA0">
        <w:rPr>
          <w:noProof/>
          <w:lang w:val="en-US" w:eastAsia="zh-CN"/>
        </w:rPr>
        <w:t xml:space="preserve">NOTE: </w:t>
      </w:r>
      <w:r w:rsidRPr="00A54DA0">
        <w:t xml:space="preserve">MnS discovery service producer providing discovery service for the exposed MnS to external. </w:t>
      </w:r>
    </w:p>
    <w:p w14:paraId="56A53B1D" w14:textId="77777777" w:rsidR="00E22924" w:rsidRPr="00A54DA0" w:rsidRDefault="00E22924" w:rsidP="003F5112">
      <w:pPr>
        <w:pStyle w:val="List"/>
        <w:numPr>
          <w:ilvl w:val="0"/>
          <w:numId w:val="9"/>
        </w:numPr>
        <w:rPr>
          <w:noProof/>
          <w:lang w:eastAsia="zh-CN"/>
        </w:rPr>
      </w:pPr>
      <w:bookmarkStart w:id="149" w:name="MCCQCTEMPBM_00000122"/>
      <w:r w:rsidRPr="00A54DA0">
        <w:t xml:space="preserve">The NSC </w:t>
      </w:r>
      <w:r w:rsidRPr="00A54DA0">
        <w:rPr>
          <w:lang w:val="en-US" w:eastAsia="zh-CN"/>
        </w:rPr>
        <w:t>execute</w:t>
      </w:r>
      <w:r w:rsidRPr="00A54DA0">
        <w:rPr>
          <w:rFonts w:hint="eastAsia"/>
          <w:lang w:val="en-US" w:eastAsia="zh-CN"/>
        </w:rPr>
        <w:t>s</w:t>
      </w:r>
      <w:r w:rsidRPr="00A54DA0">
        <w:rPr>
          <w:lang w:val="en-US" w:eastAsia="zh-CN"/>
        </w:rPr>
        <w:t xml:space="preserve"> authentication and authorization for accessing MnS discovery service.</w:t>
      </w:r>
    </w:p>
    <w:p w14:paraId="1BD9B41C" w14:textId="77777777" w:rsidR="00E22924" w:rsidRPr="00A54DA0" w:rsidRDefault="00E22924" w:rsidP="003F5112">
      <w:pPr>
        <w:pStyle w:val="List"/>
        <w:numPr>
          <w:ilvl w:val="0"/>
          <w:numId w:val="9"/>
        </w:numPr>
        <w:rPr>
          <w:noProof/>
          <w:lang w:eastAsia="zh-CN"/>
        </w:rPr>
      </w:pPr>
      <w:bookmarkStart w:id="150" w:name="MCCQCTEMPBM_00000123"/>
      <w:bookmarkEnd w:id="149"/>
      <w:r w:rsidRPr="00A54DA0">
        <w:rPr>
          <w:lang w:eastAsia="zh-CN"/>
        </w:rPr>
        <w:t>The N</w:t>
      </w:r>
      <w:r w:rsidRPr="00A54DA0">
        <w:rPr>
          <w:rFonts w:hint="eastAsia"/>
          <w:lang w:eastAsia="zh-CN"/>
        </w:rPr>
        <w:t>SC</w:t>
      </w:r>
      <w:r w:rsidRPr="00A54DA0">
        <w:rPr>
          <w:lang w:eastAsia="zh-CN"/>
        </w:rPr>
        <w:t xml:space="preserve"> </w:t>
      </w:r>
      <w:r w:rsidRPr="00A54DA0">
        <w:rPr>
          <w:rFonts w:hint="eastAsia"/>
          <w:lang w:eastAsia="zh-CN"/>
        </w:rPr>
        <w:t>requests</w:t>
      </w:r>
      <w:r w:rsidRPr="00A54DA0">
        <w:rPr>
          <w:lang w:eastAsia="zh-CN"/>
        </w:rPr>
        <w:t xml:space="preserve"> </w:t>
      </w:r>
      <w:r w:rsidRPr="00A54DA0">
        <w:rPr>
          <w:rFonts w:hint="eastAsia"/>
          <w:lang w:eastAsia="zh-CN"/>
        </w:rPr>
        <w:t>for</w:t>
      </w:r>
      <w:r w:rsidRPr="00A54DA0">
        <w:rPr>
          <w:lang w:eastAsia="zh-CN"/>
        </w:rPr>
        <w:t xml:space="preserve"> MnS data for exposed MnS from the MnS discovery service. The exposed MnS data for exposed MnS may contain </w:t>
      </w:r>
      <w:r w:rsidRPr="00A54DA0">
        <w:rPr>
          <w:lang w:val="en-US" w:eastAsia="zh-CN"/>
        </w:rPr>
        <w:t xml:space="preserve">the information of the </w:t>
      </w:r>
      <w:r w:rsidRPr="00A54DA0">
        <w:rPr>
          <w:rFonts w:hint="eastAsia"/>
          <w:color w:val="000000"/>
        </w:rPr>
        <w:t>exposed</w:t>
      </w:r>
      <w:r w:rsidRPr="00A54DA0">
        <w:rPr>
          <w:lang w:eastAsia="zh-CN"/>
        </w:rPr>
        <w:t xml:space="preserve"> </w:t>
      </w:r>
      <w:r w:rsidRPr="00A54DA0">
        <w:rPr>
          <w:lang w:val="en-US" w:eastAsia="zh-CN"/>
        </w:rPr>
        <w:t xml:space="preserve">MnS instance and </w:t>
      </w:r>
      <w:r w:rsidRPr="00A54DA0">
        <w:rPr>
          <w:lang w:eastAsia="zh-CN"/>
        </w:rPr>
        <w:t xml:space="preserve">the address of the </w:t>
      </w:r>
      <w:r w:rsidRPr="00A54DA0">
        <w:rPr>
          <w:rFonts w:hint="eastAsia"/>
          <w:color w:val="000000"/>
        </w:rPr>
        <w:t>exposed</w:t>
      </w:r>
      <w:r w:rsidRPr="00A54DA0">
        <w:rPr>
          <w:lang w:eastAsia="zh-CN"/>
        </w:rPr>
        <w:t xml:space="preserve"> MnS producer.</w:t>
      </w:r>
      <w:r w:rsidRPr="00A54DA0">
        <w:t xml:space="preserve"> </w:t>
      </w:r>
      <w:r w:rsidRPr="00A54DA0">
        <w:rPr>
          <w:rFonts w:eastAsiaTheme="minorEastAsia"/>
          <w:lang w:val="en-US" w:eastAsia="zh-CN"/>
        </w:rPr>
        <w:t xml:space="preserve">The MnS data for exposed MnS is the data for authorized </w:t>
      </w:r>
      <w:r w:rsidRPr="00A54DA0">
        <w:rPr>
          <w:lang w:val="en-US" w:eastAsia="zh-CN"/>
        </w:rPr>
        <w:t>N</w:t>
      </w:r>
      <w:r w:rsidRPr="00A54DA0">
        <w:rPr>
          <w:rFonts w:eastAsiaTheme="minorEastAsia"/>
          <w:lang w:val="en-US" w:eastAsia="zh-CN"/>
        </w:rPr>
        <w:t>SC to identify proper MnS producer which produces the exposed MnS.</w:t>
      </w:r>
    </w:p>
    <w:p w14:paraId="09DF5138" w14:textId="77777777" w:rsidR="00E22924" w:rsidRPr="00A54DA0" w:rsidRDefault="00E22924" w:rsidP="003F5112">
      <w:pPr>
        <w:pStyle w:val="List"/>
        <w:numPr>
          <w:ilvl w:val="0"/>
          <w:numId w:val="9"/>
        </w:numPr>
        <w:rPr>
          <w:noProof/>
          <w:lang w:eastAsia="zh-CN"/>
        </w:rPr>
      </w:pPr>
      <w:bookmarkStart w:id="151" w:name="MCCQCTEMPBM_00000124"/>
      <w:bookmarkEnd w:id="150"/>
      <w:r w:rsidRPr="00A54DA0">
        <w:rPr>
          <w:rFonts w:hint="eastAsia"/>
          <w:lang w:eastAsia="zh-CN"/>
        </w:rPr>
        <w:t>T</w:t>
      </w:r>
      <w:r w:rsidRPr="00A54DA0">
        <w:rPr>
          <w:lang w:eastAsia="zh-CN"/>
        </w:rPr>
        <w:t xml:space="preserve">he MnS discovery service returns the MnS data for exposed MnS to the NSC. </w:t>
      </w:r>
    </w:p>
    <w:p w14:paraId="573B89EA" w14:textId="77777777" w:rsidR="00E22924" w:rsidRPr="00A54DA0" w:rsidRDefault="00E22924" w:rsidP="003F5112">
      <w:pPr>
        <w:pStyle w:val="List"/>
        <w:numPr>
          <w:ilvl w:val="0"/>
          <w:numId w:val="9"/>
        </w:numPr>
        <w:rPr>
          <w:lang w:eastAsia="zh-CN"/>
        </w:rPr>
      </w:pPr>
      <w:bookmarkStart w:id="152" w:name="MCCQCTEMPBM_00000125"/>
      <w:bookmarkEnd w:id="151"/>
      <w:r w:rsidRPr="00A54DA0">
        <w:rPr>
          <w:lang w:eastAsia="zh-CN"/>
        </w:rPr>
        <w:t xml:space="preserve">The NSC </w:t>
      </w:r>
      <w:r w:rsidRPr="00A54DA0">
        <w:rPr>
          <w:rFonts w:hint="eastAsia"/>
          <w:lang w:eastAsia="zh-CN"/>
        </w:rPr>
        <w:t>requests</w:t>
      </w:r>
      <w:r w:rsidRPr="00A54DA0">
        <w:rPr>
          <w:lang w:eastAsia="zh-CN"/>
        </w:rPr>
        <w:t xml:space="preserve"> the services </w:t>
      </w:r>
      <w:r w:rsidRPr="00A54DA0">
        <w:rPr>
          <w:rFonts w:hint="eastAsia"/>
          <w:lang w:eastAsia="zh-CN"/>
        </w:rPr>
        <w:t>from</w:t>
      </w:r>
      <w:r w:rsidRPr="00A54DA0">
        <w:rPr>
          <w:lang w:eastAsia="zh-CN"/>
        </w:rPr>
        <w:t xml:space="preserve"> the target exposed MnS producer.</w:t>
      </w:r>
    </w:p>
    <w:p w14:paraId="5847C126" w14:textId="3B1E8D65" w:rsidR="00E22924" w:rsidRPr="00A54DA0" w:rsidRDefault="00E22924" w:rsidP="003F5112">
      <w:pPr>
        <w:pStyle w:val="List"/>
        <w:numPr>
          <w:ilvl w:val="0"/>
          <w:numId w:val="9"/>
        </w:numPr>
        <w:rPr>
          <w:noProof/>
          <w:lang w:eastAsia="zh-CN"/>
        </w:rPr>
      </w:pPr>
      <w:bookmarkStart w:id="153" w:name="MCCQCTEMPBM_00000126"/>
      <w:bookmarkEnd w:id="152"/>
      <w:r w:rsidRPr="00A54DA0">
        <w:rPr>
          <w:lang w:eastAsia="zh-CN"/>
        </w:rPr>
        <w:t xml:space="preserve">The target </w:t>
      </w:r>
      <w:r w:rsidRPr="00A54DA0">
        <w:rPr>
          <w:rFonts w:hint="eastAsia"/>
          <w:color w:val="000000"/>
        </w:rPr>
        <w:t>exposed</w:t>
      </w:r>
      <w:r w:rsidRPr="00A54DA0">
        <w:rPr>
          <w:lang w:eastAsia="zh-CN"/>
        </w:rPr>
        <w:t xml:space="preserve"> MnS producer returns the responses.</w:t>
      </w:r>
    </w:p>
    <w:p w14:paraId="53E1990E" w14:textId="12C120A9" w:rsidR="005A0424" w:rsidRPr="00A54DA0" w:rsidRDefault="005A0424" w:rsidP="00364DB4">
      <w:pPr>
        <w:pStyle w:val="Heading2"/>
      </w:pPr>
      <w:bookmarkStart w:id="154" w:name="_Toc136591368"/>
      <w:bookmarkEnd w:id="153"/>
      <w:r w:rsidRPr="00A54DA0">
        <w:t>7.4</w:t>
      </w:r>
      <w:r w:rsidRPr="00A54DA0">
        <w:tab/>
      </w:r>
      <w:r w:rsidRPr="00A54DA0">
        <w:tab/>
        <w:t>Potential solution for exposed MnS consumption via OSS interface</w:t>
      </w:r>
      <w:bookmarkEnd w:id="154"/>
    </w:p>
    <w:p w14:paraId="6A9DC93A" w14:textId="77777777" w:rsidR="002A0355" w:rsidRPr="00A54DA0" w:rsidRDefault="002A0355" w:rsidP="002A0355">
      <w:pPr>
        <w:rPr>
          <w:lang w:val="en-US" w:eastAsia="zh-CN"/>
        </w:rPr>
      </w:pPr>
      <w:r w:rsidRPr="00A54DA0">
        <w:rPr>
          <w:lang w:val="en-US" w:eastAsia="zh-CN"/>
        </w:rPr>
        <w:t xml:space="preserve">This clause introduces the solution for the use case </w:t>
      </w:r>
      <w:r w:rsidRPr="00A54DA0">
        <w:rPr>
          <w:rFonts w:hint="eastAsia"/>
          <w:lang w:val="en-US" w:eastAsia="zh-CN"/>
        </w:rPr>
        <w:t>described</w:t>
      </w:r>
      <w:r w:rsidRPr="00A54DA0">
        <w:rPr>
          <w:lang w:val="en-US" w:eastAsia="zh-CN"/>
        </w:rPr>
        <w:t xml:space="preserve"> </w:t>
      </w:r>
      <w:r w:rsidRPr="00A54DA0">
        <w:rPr>
          <w:rFonts w:hint="eastAsia"/>
          <w:lang w:val="en-US" w:eastAsia="zh-CN"/>
        </w:rPr>
        <w:t>in</w:t>
      </w:r>
      <w:r w:rsidRPr="00A54DA0">
        <w:rPr>
          <w:lang w:val="en-US" w:eastAsia="zh-CN"/>
        </w:rPr>
        <w:t xml:space="preserve"> </w:t>
      </w:r>
      <w:r w:rsidRPr="00A54DA0">
        <w:rPr>
          <w:rFonts w:hint="eastAsia"/>
          <w:lang w:val="en-US" w:eastAsia="zh-CN"/>
        </w:rPr>
        <w:t>clause</w:t>
      </w:r>
      <w:r w:rsidRPr="00A54DA0">
        <w:rPr>
          <w:lang w:val="en-US" w:eastAsia="zh-CN"/>
        </w:rPr>
        <w:t xml:space="preserve"> 5.6, where the NSC can directly interact with OSS for the consumption of exposed MnS. </w:t>
      </w:r>
    </w:p>
    <w:p w14:paraId="423DB1C7" w14:textId="3E521840" w:rsidR="002A0355" w:rsidRPr="00A54DA0" w:rsidRDefault="002A0355" w:rsidP="00386E1B">
      <w:pPr>
        <w:rPr>
          <w:noProof/>
        </w:rPr>
      </w:pPr>
      <w:r w:rsidRPr="00A54DA0">
        <w:rPr>
          <w:noProof/>
          <w:lang w:eastAsia="zh-CN"/>
        </w:rPr>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sidRPr="00A54DA0">
        <w:rPr>
          <w:noProof/>
        </w:rPr>
        <w:br w:type="textWrapping" w:clear="all"/>
      </w:r>
    </w:p>
    <w:p w14:paraId="53D9F4DC" w14:textId="63CE2504" w:rsidR="002A0355" w:rsidRPr="00A54DA0" w:rsidRDefault="002A0355" w:rsidP="002A0355">
      <w:pPr>
        <w:pStyle w:val="TF"/>
        <w:rPr>
          <w:noProof/>
        </w:rPr>
      </w:pPr>
      <w:r w:rsidRPr="00A54DA0">
        <w:rPr>
          <w:noProof/>
        </w:rPr>
        <w:t xml:space="preserve">Figure </w:t>
      </w:r>
      <w:r w:rsidR="00B43F1B" w:rsidRPr="00A54DA0">
        <w:rPr>
          <w:noProof/>
        </w:rPr>
        <w:t>7.4</w:t>
      </w:r>
      <w:r w:rsidR="00E13529" w:rsidRPr="00A54DA0">
        <w:rPr>
          <w:noProof/>
          <w:lang w:val="en-US" w:eastAsia="zh-CN"/>
        </w:rPr>
        <w:t>.</w:t>
      </w:r>
      <w:r w:rsidRPr="00A54DA0">
        <w:rPr>
          <w:noProof/>
        </w:rPr>
        <w:t xml:space="preserve">1 Exposed MnS consumption via OSS </w:t>
      </w:r>
      <w:r w:rsidRPr="00A54DA0">
        <w:rPr>
          <w:rFonts w:hint="eastAsia"/>
          <w:noProof/>
          <w:lang w:eastAsia="zh-CN"/>
        </w:rPr>
        <w:t>interface</w:t>
      </w:r>
    </w:p>
    <w:p w14:paraId="6B938665" w14:textId="77777777" w:rsidR="002A0355" w:rsidRPr="00A54DA0" w:rsidRDefault="002A0355" w:rsidP="002A0355">
      <w:pPr>
        <w:rPr>
          <w:lang w:val="en-US" w:eastAsia="zh-CN"/>
        </w:rPr>
      </w:pPr>
      <w:r w:rsidRPr="00A54DA0">
        <w:rPr>
          <w:rFonts w:hint="eastAsia"/>
          <w:lang w:eastAsia="zh-CN"/>
        </w:rPr>
        <w:t>1</w:t>
      </w:r>
      <w:r w:rsidRPr="00A54DA0">
        <w:rPr>
          <w:lang w:eastAsia="zh-CN"/>
        </w:rPr>
        <w:t xml:space="preserve">. </w:t>
      </w:r>
      <w:r w:rsidRPr="00A54DA0">
        <w:t xml:space="preserve">The NSP receives a product order from the NSC through </w:t>
      </w:r>
      <w:r w:rsidRPr="00A54DA0">
        <w:rPr>
          <w:rFonts w:hint="eastAsia"/>
          <w:lang w:eastAsia="zh-CN"/>
        </w:rPr>
        <w:t>B</w:t>
      </w:r>
      <w:r w:rsidRPr="00A54DA0">
        <w:t>SS. The interface used towards the BSS is specified by TM Forum specifications [2].</w:t>
      </w:r>
    </w:p>
    <w:p w14:paraId="1597AECE" w14:textId="77777777" w:rsidR="002A0355" w:rsidRPr="00A54DA0" w:rsidRDefault="002A0355" w:rsidP="002A0355">
      <w:r w:rsidRPr="00A54DA0">
        <w:rPr>
          <w:rFonts w:hint="eastAsia"/>
          <w:lang w:val="en-US" w:eastAsia="zh-CN"/>
        </w:rPr>
        <w:t>2</w:t>
      </w:r>
      <w:r w:rsidRPr="00A54DA0">
        <w:rPr>
          <w:lang w:val="en-US" w:eastAsia="zh-CN"/>
        </w:rPr>
        <w:t xml:space="preserve">. </w:t>
      </w:r>
      <w:r w:rsidRPr="00A54DA0">
        <w:t>The BSS processes the product order and when applicable converts it to appropriate service order(s) for the OSS Service Management Layer. This is internal to BSS and there are no interface requirements.</w:t>
      </w:r>
    </w:p>
    <w:p w14:paraId="7719CDB4" w14:textId="77777777" w:rsidR="002A0355" w:rsidRPr="00A54DA0" w:rsidRDefault="002A0355" w:rsidP="002A0355">
      <w:pPr>
        <w:rPr>
          <w:color w:val="000000" w:themeColor="text1"/>
        </w:rPr>
      </w:pPr>
      <w:r w:rsidRPr="00A54DA0">
        <w:rPr>
          <w:rFonts w:hint="eastAsia"/>
        </w:rPr>
        <w:t>3</w:t>
      </w:r>
      <w:r w:rsidRPr="00A54DA0">
        <w:t>. The OSS Service Management Layer receives a service order from the BSS. The interface used is specified by TM Forum specificat</w:t>
      </w:r>
      <w:r w:rsidRPr="00A54DA0">
        <w:rPr>
          <w:color w:val="000000" w:themeColor="text1"/>
        </w:rPr>
        <w:t>ions [3].</w:t>
      </w:r>
    </w:p>
    <w:p w14:paraId="33F56D6D" w14:textId="77777777" w:rsidR="002A0355" w:rsidRPr="00A54DA0" w:rsidRDefault="002A0355" w:rsidP="002A0355">
      <w:pPr>
        <w:rPr>
          <w:color w:val="000000" w:themeColor="text1"/>
          <w:lang w:val="en-US" w:eastAsia="zh-CN"/>
        </w:rPr>
      </w:pPr>
      <w:r w:rsidRPr="00A54DA0">
        <w:rPr>
          <w:rFonts w:hint="eastAsia"/>
          <w:color w:val="000000" w:themeColor="text1"/>
        </w:rPr>
        <w:t>4</w:t>
      </w:r>
      <w:r w:rsidRPr="00A54DA0">
        <w:rPr>
          <w:color w:val="000000" w:themeColor="text1"/>
        </w:rPr>
        <w:t>. The MnS producer for NSC (e.g. NSMF) on the OSS Service Management Layer processes the service order and when applicable converts it to appropriate request(s) for the OSS Network Management Layer as requests for management and orchestration of resources. In addition, MnS producer on the OSS Service Management Layer</w:t>
      </w:r>
      <w:r w:rsidRPr="00A54DA0">
        <w:rPr>
          <w:color w:val="000000" w:themeColor="text1"/>
          <w:lang w:val="en-US"/>
        </w:rPr>
        <w:t xml:space="preserve"> </w:t>
      </w:r>
      <w:r w:rsidRPr="00A54DA0">
        <w:rPr>
          <w:rFonts w:hint="eastAsia"/>
          <w:color w:val="000000" w:themeColor="text1"/>
          <w:lang w:val="en-US" w:eastAsia="zh-CN"/>
        </w:rPr>
        <w:t>can</w:t>
      </w:r>
      <w:r w:rsidRPr="00A54DA0">
        <w:rPr>
          <w:color w:val="000000" w:themeColor="text1"/>
          <w:lang w:val="en-US" w:eastAsia="zh-CN"/>
        </w:rPr>
        <w:t xml:space="preserve"> </w:t>
      </w:r>
      <w:r w:rsidRPr="00A54DA0">
        <w:rPr>
          <w:rFonts w:hint="eastAsia"/>
          <w:color w:val="000000" w:themeColor="text1"/>
          <w:lang w:val="en-US" w:eastAsia="zh-CN"/>
        </w:rPr>
        <w:t>d</w:t>
      </w:r>
      <w:r w:rsidRPr="00A54DA0">
        <w:rPr>
          <w:color w:val="000000" w:themeColor="text1"/>
          <w:lang w:val="en-US" w:eastAsia="zh-CN"/>
        </w:rPr>
        <w:t>ecides to</w:t>
      </w:r>
      <w:r w:rsidRPr="00A54DA0">
        <w:rPr>
          <w:color w:val="000000" w:themeColor="text1"/>
          <w:lang w:val="en-US"/>
        </w:rPr>
        <w:t xml:space="preserve"> expose MnS directly from OSS_SML</w:t>
      </w:r>
      <w:r w:rsidRPr="00A54DA0">
        <w:rPr>
          <w:color w:val="000000" w:themeColor="text1"/>
          <w:lang w:val="en-US" w:eastAsia="zh-CN"/>
        </w:rPr>
        <w:t xml:space="preserve"> and prepares the address of MnS discovery service producer for NSC</w:t>
      </w:r>
      <w:r w:rsidRPr="00A54DA0">
        <w:rPr>
          <w:rFonts w:hint="eastAsia"/>
          <w:color w:val="000000" w:themeColor="text1"/>
          <w:lang w:val="en-US" w:eastAsia="zh-CN"/>
        </w:rPr>
        <w:t xml:space="preserve"> </w:t>
      </w:r>
      <w:r w:rsidRPr="00A54DA0">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Pr="00A54DA0" w:rsidRDefault="002A0355" w:rsidP="002A0355">
      <w:pPr>
        <w:rPr>
          <w:color w:val="000000" w:themeColor="text1"/>
        </w:rPr>
      </w:pPr>
      <w:r w:rsidRPr="00A54DA0">
        <w:rPr>
          <w:color w:val="000000" w:themeColor="text1"/>
        </w:rPr>
        <w:t xml:space="preserve">5. The MnS producer for NSC on OSS Service Management Layer notifies the BSS that the service order has been completed. In addition, the notification may contain the address of </w:t>
      </w:r>
      <w:r w:rsidRPr="00A54DA0">
        <w:rPr>
          <w:rFonts w:hint="eastAsia"/>
          <w:color w:val="000000" w:themeColor="text1"/>
          <w:lang w:eastAsia="zh-CN"/>
        </w:rPr>
        <w:t>producer</w:t>
      </w:r>
      <w:r w:rsidRPr="00A54DA0">
        <w:rPr>
          <w:color w:val="000000" w:themeColor="text1"/>
        </w:rPr>
        <w:t xml:space="preserve"> that manages the MnS discovery service for NSC to access and also identities of the related MOIs which is related to the exposed MnSs that the NSC requests. The interface used is specified by TM Forum specifications [3].</w:t>
      </w:r>
    </w:p>
    <w:p w14:paraId="1598F382" w14:textId="77777777" w:rsidR="002A0355" w:rsidRPr="00A54DA0" w:rsidRDefault="002A0355" w:rsidP="002A0355">
      <w:pPr>
        <w:rPr>
          <w:lang w:val="en-US" w:eastAsia="zh-CN"/>
        </w:rPr>
      </w:pPr>
      <w:r w:rsidRPr="00A54DA0">
        <w:rPr>
          <w:rFonts w:hint="eastAsia"/>
        </w:rPr>
        <w:t>N</w:t>
      </w:r>
      <w:r w:rsidRPr="00A54DA0">
        <w:t xml:space="preserve">OTE 1: </w:t>
      </w:r>
      <w:r w:rsidRPr="00A54DA0">
        <w:rPr>
          <w:rFonts w:hint="eastAsia"/>
          <w:lang w:eastAsia="zh-CN"/>
        </w:rPr>
        <w:t>The</w:t>
      </w:r>
      <w:r w:rsidRPr="00A54DA0">
        <w:rPr>
          <w:lang w:eastAsia="zh-CN"/>
        </w:rPr>
        <w:t xml:space="preserve"> </w:t>
      </w:r>
      <w:r w:rsidRPr="00A54DA0">
        <w:rPr>
          <w:rFonts w:hint="eastAsia"/>
          <w:lang w:eastAsia="zh-CN"/>
        </w:rPr>
        <w:t>MnS</w:t>
      </w:r>
      <w:r w:rsidRPr="00A54DA0">
        <w:rPr>
          <w:lang w:eastAsia="zh-CN"/>
        </w:rPr>
        <w:t xml:space="preserve"> </w:t>
      </w:r>
      <w:r w:rsidRPr="00A54DA0">
        <w:rPr>
          <w:lang w:val="en-US" w:eastAsia="zh-CN"/>
        </w:rPr>
        <w:t>discovery service producer for NSC can be within the OSS or outside the OSS.</w:t>
      </w:r>
    </w:p>
    <w:p w14:paraId="27C26E5C" w14:textId="77777777" w:rsidR="002A0355" w:rsidRPr="00A54DA0" w:rsidRDefault="002A0355" w:rsidP="002A0355">
      <w:r w:rsidRPr="00A54DA0">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sidRPr="00A54DA0">
        <w:rPr>
          <w:rFonts w:hint="eastAsia"/>
          <w:lang w:eastAsia="zh-CN"/>
        </w:rPr>
        <w:t>a</w:t>
      </w:r>
      <w:r w:rsidRPr="00A54DA0">
        <w:t>ge. The interface used the interface towards the BSS is specified by TM Forum specifications [2].</w:t>
      </w:r>
    </w:p>
    <w:p w14:paraId="691098BC" w14:textId="77777777" w:rsidR="002A0355" w:rsidRPr="00A54DA0" w:rsidRDefault="002A0355" w:rsidP="002A0355">
      <w:pPr>
        <w:rPr>
          <w:lang w:val="en-US" w:eastAsia="zh-CN"/>
        </w:rPr>
      </w:pPr>
      <w:r w:rsidRPr="00A54DA0">
        <w:t xml:space="preserve">7. If the notification in step 6 contains the address of MnS discovery service producer for NSC, the NSC </w:t>
      </w:r>
      <w:r w:rsidRPr="00A54DA0">
        <w:rPr>
          <w:lang w:val="en-US" w:eastAsia="zh-CN"/>
        </w:rPr>
        <w:t>conduct</w:t>
      </w:r>
      <w:r w:rsidRPr="00A54DA0">
        <w:rPr>
          <w:rFonts w:hint="eastAsia"/>
          <w:lang w:val="en-US" w:eastAsia="zh-CN"/>
        </w:rPr>
        <w:t>s</w:t>
      </w:r>
      <w:r w:rsidRPr="00A54DA0">
        <w:rPr>
          <w:lang w:val="en-US" w:eastAsia="zh-CN"/>
        </w:rPr>
        <w:t xml:space="preserve"> authentication and authorization for accessing exposed MnS discovery service.</w:t>
      </w:r>
    </w:p>
    <w:p w14:paraId="3CC051EB" w14:textId="77777777" w:rsidR="002A0355" w:rsidRPr="00A54DA0" w:rsidRDefault="002A0355" w:rsidP="002A0355">
      <w:pPr>
        <w:spacing w:after="0"/>
        <w:rPr>
          <w:lang w:val="en-US" w:eastAsia="zh-CN"/>
        </w:rPr>
      </w:pPr>
      <w:r w:rsidRPr="00A54DA0">
        <w:rPr>
          <w:lang w:val="en-US" w:eastAsia="zh-CN"/>
        </w:rPr>
        <w:t xml:space="preserve">8. </w:t>
      </w:r>
      <w:r w:rsidRPr="00A54DA0">
        <w:rPr>
          <w:rFonts w:hint="eastAsia"/>
          <w:lang w:val="en-US" w:eastAsia="zh-CN"/>
        </w:rPr>
        <w:t>After</w:t>
      </w:r>
      <w:r w:rsidRPr="00A54DA0">
        <w:rPr>
          <w:lang w:val="en-US" w:eastAsia="zh-CN"/>
        </w:rPr>
        <w:t xml:space="preserve"> the authentication and authorization, the NSC obtains the MnS data for exposed MnS, which contains the information of the exposed MnS instance </w:t>
      </w:r>
      <w:r w:rsidRPr="00A54DA0">
        <w:rPr>
          <w:rFonts w:hint="eastAsia"/>
          <w:lang w:val="en-US" w:eastAsia="zh-CN"/>
        </w:rPr>
        <w:t>and</w:t>
      </w:r>
      <w:r w:rsidRPr="00A54DA0">
        <w:rPr>
          <w:lang w:val="en-US" w:eastAsia="zh-CN"/>
        </w:rPr>
        <w:t xml:space="preserve"> the address of target </w:t>
      </w:r>
      <w:r w:rsidRPr="00A54DA0">
        <w:rPr>
          <w:rFonts w:hint="eastAsia"/>
          <w:lang w:val="en-US" w:eastAsia="zh-CN"/>
        </w:rPr>
        <w:t>MnS</w:t>
      </w:r>
      <w:r w:rsidRPr="00A54DA0">
        <w:rPr>
          <w:lang w:val="en-US" w:eastAsia="zh-CN"/>
        </w:rPr>
        <w:t xml:space="preserve"> </w:t>
      </w:r>
      <w:r w:rsidRPr="00A54DA0">
        <w:rPr>
          <w:rFonts w:hint="eastAsia"/>
          <w:lang w:val="en-US" w:eastAsia="zh-CN"/>
        </w:rPr>
        <w:t>producer</w:t>
      </w:r>
      <w:r w:rsidRPr="00A54DA0">
        <w:rPr>
          <w:lang w:val="en-US" w:eastAsia="zh-CN"/>
        </w:rPr>
        <w:t xml:space="preserve"> for NSC</w:t>
      </w:r>
      <w:r w:rsidRPr="00A54DA0">
        <w:rPr>
          <w:rFonts w:hint="eastAsia"/>
          <w:lang w:val="en-US" w:eastAsia="zh-CN"/>
        </w:rPr>
        <w:t>.</w:t>
      </w:r>
      <w:r w:rsidRPr="00A54DA0">
        <w:rPr>
          <w:lang w:val="en-US" w:eastAsia="zh-CN"/>
        </w:rPr>
        <w:t xml:space="preserve"> The MnS data for exposed MnS is the data for authorized NSC to identify proper MnS producer which produces the exposed MnS.</w:t>
      </w:r>
    </w:p>
    <w:p w14:paraId="3913743F" w14:textId="77777777" w:rsidR="002A0355" w:rsidRPr="00A54DA0" w:rsidRDefault="002A0355" w:rsidP="002A0355">
      <w:pPr>
        <w:rPr>
          <w:lang w:val="en-US" w:eastAsia="zh-CN"/>
        </w:rPr>
      </w:pPr>
    </w:p>
    <w:p w14:paraId="79E8F286" w14:textId="634810EC" w:rsidR="005A0424" w:rsidRPr="00A54DA0" w:rsidRDefault="002A0355" w:rsidP="002A0355">
      <w:pPr>
        <w:rPr>
          <w:lang w:val="en-US" w:eastAsia="zh-CN"/>
        </w:rPr>
      </w:pPr>
      <w:r w:rsidRPr="00A54DA0">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A54DA0" w:rsidRDefault="005E5D20" w:rsidP="005E5D20">
      <w:pPr>
        <w:rPr>
          <w:lang w:val="en-US" w:eastAsia="zh-CN"/>
        </w:rPr>
      </w:pPr>
      <w:bookmarkStart w:id="155" w:name="MCCQCTEMPBM_00000036"/>
      <w:r w:rsidRPr="00A54DA0">
        <w:rPr>
          <w:lang w:val="en-US" w:eastAsia="zh-CN"/>
        </w:rPr>
        <w:t xml:space="preserve">The NSC has to consume several MnSs e.g., for authentication, authorization, and MnS discovery. When the NSC consumes an MnS, the </w:t>
      </w:r>
      <w:r w:rsidRPr="00A54DA0">
        <w:rPr>
          <w:rFonts w:hint="eastAsia"/>
          <w:lang w:val="en-US" w:eastAsia="zh-CN"/>
        </w:rPr>
        <w:t>MnS</w:t>
      </w:r>
      <w:r w:rsidRPr="00A54DA0">
        <w:rPr>
          <w:lang w:val="en-US" w:eastAsia="zh-CN"/>
        </w:rPr>
        <w:t xml:space="preserve"> may rely on other MnSs to be able to </w:t>
      </w:r>
      <w:r w:rsidRPr="00A54DA0">
        <w:rPr>
          <w:rFonts w:hint="eastAsia"/>
          <w:lang w:val="en-US" w:eastAsia="zh-CN"/>
        </w:rPr>
        <w:t>produce</w:t>
      </w:r>
      <w:r w:rsidRPr="00A54DA0">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A54DA0"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bookmarkEnd w:id="155"/>
          <w:p w14:paraId="41A0A84D"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A54DA0" w:rsidRDefault="005E5D20" w:rsidP="005F3E9F">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A54DA0" w:rsidRDefault="005E5D20" w:rsidP="005F3E9F">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A54DA0" w:rsidRDefault="005E5D20" w:rsidP="005F3E9F">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5E5D20" w:rsidRPr="00A54DA0"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5E5D20" w:rsidRPr="00A54DA0"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A54DA0"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5E5D20" w:rsidRPr="00A54DA0"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5E5D20" w:rsidRPr="00A54DA0"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A54DA0"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5E5D20" w:rsidRPr="00A54DA0"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A54DA0" w:rsidRDefault="005E5D20" w:rsidP="005F3E9F">
            <w:pPr>
              <w:spacing w:after="0"/>
              <w:rPr>
                <w:rFonts w:ascii="SimSun" w:eastAsia="SimSun" w:hAnsi="SimSun" w:cs="SimSun"/>
                <w:color w:val="000000"/>
                <w:sz w:val="22"/>
                <w:szCs w:val="22"/>
                <w:lang w:val="en-US" w:eastAsia="zh-CN"/>
              </w:rPr>
            </w:pPr>
            <w:r w:rsidRPr="00A54DA0">
              <w:rPr>
                <w:rFonts w:ascii="Calibri" w:eastAsia="Times New Roman" w:hAnsi="Calibri" w:cs="Calibri"/>
                <w:color w:val="000000"/>
                <w:sz w:val="22"/>
                <w:szCs w:val="22"/>
                <w:lang w:val="en-US"/>
              </w:rPr>
              <w:t xml:space="preserve">Service Order State Change Event with the address of MnS producer </w:t>
            </w:r>
          </w:p>
        </w:tc>
      </w:tr>
      <w:tr w:rsidR="005E5D20" w:rsidRPr="00A54DA0"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 xml:space="preserve">Product Order State Change Event with the address of MnS producer </w:t>
            </w:r>
          </w:p>
        </w:tc>
      </w:tr>
      <w:tr w:rsidR="005E5D20" w:rsidRPr="00A54DA0"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A</w:t>
            </w:r>
            <w:r w:rsidRPr="00A54DA0">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A54DA0"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M</w:t>
            </w:r>
            <w:r w:rsidRPr="00A54DA0">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5D7AC33D" w:rsidR="005E5D20" w:rsidRPr="00A54DA0" w:rsidRDefault="00A54DA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TS</w:t>
            </w:r>
            <w:r w:rsidR="005E5D20" w:rsidRPr="00A54DA0">
              <w:rPr>
                <w:rFonts w:ascii="Calibri" w:eastAsia="Times New Roman" w:hAnsi="Calibri" w:cs="Calibri"/>
                <w:color w:val="000000"/>
                <w:sz w:val="22"/>
                <w:szCs w:val="22"/>
                <w:lang w:val="en-US"/>
              </w:rPr>
              <w:t xml:space="preserve"> 28.532 [</w:t>
            </w:r>
            <w:r w:rsidR="00FD39C1" w:rsidRPr="00A54DA0">
              <w:rPr>
                <w:rFonts w:ascii="Calibri" w:eastAsia="Times New Roman" w:hAnsi="Calibri" w:cs="Calibri"/>
                <w:color w:val="000000"/>
                <w:sz w:val="22"/>
                <w:szCs w:val="22"/>
                <w:lang w:val="en-US"/>
              </w:rPr>
              <w:t>15</w:t>
            </w:r>
            <w:r w:rsidR="005E5D20" w:rsidRPr="00A54DA0">
              <w:rPr>
                <w:rFonts w:ascii="Calibri" w:eastAsia="Times New Roman" w:hAnsi="Calibri" w:cs="Calibri"/>
                <w:color w:val="000000"/>
                <w:sz w:val="22"/>
                <w:szCs w:val="22"/>
                <w:lang w:val="en-US"/>
              </w:rPr>
              <w:t>], TS 28.622 [1</w:t>
            </w:r>
            <w:r w:rsidR="00FD39C1" w:rsidRPr="00A54DA0">
              <w:rPr>
                <w:rFonts w:ascii="Calibri" w:eastAsia="Times New Roman" w:hAnsi="Calibri" w:cs="Calibri"/>
                <w:color w:val="000000"/>
                <w:sz w:val="22"/>
                <w:szCs w:val="22"/>
                <w:lang w:val="en-US"/>
              </w:rPr>
              <w:t>7</w:t>
            </w:r>
            <w:r w:rsidR="005E5D20" w:rsidRPr="00A54DA0">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A54DA0"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A54DA0" w:rsidRDefault="005E5D20" w:rsidP="005F3E9F">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A54DA0" w:rsidRDefault="005E5D20" w:rsidP="005F3E9F">
            <w:pPr>
              <w:spacing w:after="0"/>
              <w:rPr>
                <w:rFonts w:ascii="Calibri" w:eastAsia="Times New Roman" w:hAnsi="Calibri" w:cs="Calibri"/>
                <w:color w:val="000000"/>
                <w:sz w:val="22"/>
                <w:szCs w:val="22"/>
                <w:lang w:val="en-US" w:eastAsia="zh-CN"/>
              </w:rPr>
            </w:pPr>
            <w:r w:rsidRPr="00A54DA0">
              <w:rPr>
                <w:rFonts w:ascii="Calibri" w:eastAsia="Times New Roman" w:hAnsi="Calibri" w:cs="Calibri" w:hint="eastAsia"/>
                <w:color w:val="000000"/>
                <w:sz w:val="22"/>
                <w:szCs w:val="22"/>
                <w:lang w:val="en-US" w:eastAsia="zh-CN"/>
              </w:rPr>
              <w:t>M</w:t>
            </w:r>
            <w:r w:rsidRPr="00A54DA0">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A54DA0" w:rsidRDefault="005E5D20" w:rsidP="005F3E9F">
            <w:pPr>
              <w:spacing w:after="0"/>
              <w:rPr>
                <w:rFonts w:ascii="Calibri" w:eastAsia="Times New Roman" w:hAnsi="Calibri" w:cs="Calibri"/>
                <w:color w:val="000000"/>
                <w:sz w:val="22"/>
                <w:szCs w:val="22"/>
                <w:lang w:val="en-US"/>
              </w:rPr>
            </w:pPr>
            <w:r w:rsidRPr="00A54DA0">
              <w:rPr>
                <w:rFonts w:ascii="Calibri" w:eastAsia="Times New Roman" w:hAnsi="Calibri" w:cs="Calibri" w:hint="eastAsia"/>
                <w:color w:val="000000"/>
                <w:sz w:val="22"/>
                <w:szCs w:val="22"/>
                <w:lang w:val="en-US"/>
              </w:rPr>
              <w:t>E</w:t>
            </w:r>
            <w:r w:rsidRPr="00A54DA0">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6E8823C9" w:rsidR="005E5D20" w:rsidRPr="00A54DA0" w:rsidRDefault="00A54DA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TS</w:t>
            </w:r>
            <w:r w:rsidR="005E5D20" w:rsidRPr="00A54DA0">
              <w:rPr>
                <w:rFonts w:ascii="Calibri" w:eastAsia="Times New Roman" w:hAnsi="Calibri" w:cs="Calibri"/>
                <w:color w:val="000000"/>
                <w:sz w:val="22"/>
                <w:szCs w:val="22"/>
                <w:lang w:val="en-US"/>
              </w:rPr>
              <w:t xml:space="preserve"> 28.532 [</w:t>
            </w:r>
            <w:r w:rsidR="00FD39C1" w:rsidRPr="00A54DA0">
              <w:rPr>
                <w:rFonts w:ascii="Calibri" w:eastAsia="Times New Roman" w:hAnsi="Calibri" w:cs="Calibri"/>
                <w:color w:val="000000"/>
                <w:sz w:val="22"/>
                <w:szCs w:val="22"/>
                <w:lang w:val="en-US"/>
              </w:rPr>
              <w:t>15</w:t>
            </w:r>
            <w:r w:rsidR="005E5D20" w:rsidRPr="00A54DA0">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TS</w:t>
            </w:r>
            <w:r w:rsidR="005E5D20" w:rsidRPr="00A54DA0">
              <w:rPr>
                <w:rFonts w:ascii="Calibri" w:eastAsia="Times New Roman" w:hAnsi="Calibri" w:cs="Calibri"/>
                <w:color w:val="000000"/>
                <w:sz w:val="22"/>
                <w:szCs w:val="22"/>
                <w:lang w:val="en-US"/>
              </w:rPr>
              <w:t xml:space="preserve"> 28.531 [5]</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A54DA0" w:rsidRDefault="005E5D20" w:rsidP="005F3E9F">
            <w:pPr>
              <w:spacing w:after="0"/>
              <w:rPr>
                <w:rFonts w:ascii="SimSun" w:eastAsia="SimSun" w:hAnsi="SimSun" w:cs="SimSun"/>
                <w:color w:val="000000"/>
                <w:sz w:val="22"/>
                <w:szCs w:val="22"/>
                <w:lang w:val="en-US" w:eastAsia="zh-CN"/>
              </w:rPr>
            </w:pPr>
            <w:r w:rsidRPr="00A54DA0">
              <w:rPr>
                <w:rFonts w:ascii="Calibri" w:eastAsia="Times New Roman" w:hAnsi="Calibri" w:cs="Calibri"/>
                <w:color w:val="000000"/>
                <w:sz w:val="22"/>
                <w:szCs w:val="22"/>
                <w:lang w:val="en-US" w:eastAsia="zh-CN"/>
              </w:rPr>
              <w:t xml:space="preserve">Consumption of MnS may need enhancement to </w:t>
            </w:r>
            <w:r w:rsidRPr="00A54DA0">
              <w:rPr>
                <w:rFonts w:ascii="Calibri" w:eastAsia="Times New Roman" w:hAnsi="Calibri" w:cs="Calibri" w:hint="eastAsia"/>
                <w:color w:val="000000"/>
                <w:sz w:val="22"/>
                <w:szCs w:val="22"/>
                <w:lang w:val="en-US" w:eastAsia="zh-CN"/>
              </w:rPr>
              <w:t>TS</w:t>
            </w:r>
            <w:r w:rsidRPr="00A54DA0">
              <w:rPr>
                <w:rFonts w:ascii="Calibri" w:eastAsia="Times New Roman" w:hAnsi="Calibri" w:cs="Calibri"/>
                <w:color w:val="000000"/>
                <w:sz w:val="22"/>
                <w:szCs w:val="22"/>
                <w:lang w:val="en-US" w:eastAsia="zh-CN"/>
              </w:rPr>
              <w:t xml:space="preserve"> 28.532</w:t>
            </w:r>
            <w:r w:rsidRPr="00A54DA0">
              <w:rPr>
                <w:rFonts w:ascii="Calibri" w:eastAsia="Times New Roman" w:hAnsi="Calibri" w:cs="Calibri" w:hint="eastAsia"/>
                <w:color w:val="000000"/>
                <w:sz w:val="22"/>
                <w:szCs w:val="22"/>
                <w:lang w:val="en-US" w:eastAsia="zh-CN"/>
              </w:rPr>
              <w:t xml:space="preserve"> </w:t>
            </w:r>
            <w:r w:rsidRPr="00A54DA0">
              <w:rPr>
                <w:rFonts w:ascii="Calibri" w:eastAsia="Times New Roman" w:hAnsi="Calibri" w:cs="Calibri"/>
                <w:color w:val="000000"/>
                <w:sz w:val="22"/>
                <w:szCs w:val="22"/>
                <w:lang w:val="en-US" w:eastAsia="zh-CN"/>
              </w:rPr>
              <w:t>and TS 28.531, for authorization.</w:t>
            </w:r>
          </w:p>
        </w:tc>
      </w:tr>
    </w:tbl>
    <w:p w14:paraId="5EBE2492" w14:textId="1B4D5CA1" w:rsidR="005E5D20" w:rsidRPr="00A54DA0" w:rsidRDefault="00053B8C" w:rsidP="00AC5360">
      <w:pPr>
        <w:jc w:val="center"/>
        <w:rPr>
          <w:rFonts w:ascii="Arial" w:hAnsi="Arial"/>
          <w:b/>
          <w:sz w:val="18"/>
        </w:rPr>
      </w:pPr>
      <w:r w:rsidRPr="00A54DA0">
        <w:rPr>
          <w:rFonts w:ascii="Arial" w:hAnsi="Arial"/>
          <w:b/>
          <w:sz w:val="18"/>
        </w:rPr>
        <w:t>Table</w:t>
      </w:r>
      <w:r w:rsidR="005E5D20" w:rsidRPr="00A54DA0">
        <w:rPr>
          <w:rFonts w:ascii="Arial" w:hAnsi="Arial"/>
          <w:b/>
          <w:sz w:val="18"/>
        </w:rPr>
        <w:t xml:space="preserve"> 7.4.</w:t>
      </w:r>
      <w:r w:rsidR="00E06EBC" w:rsidRPr="00A54DA0">
        <w:rPr>
          <w:rFonts w:ascii="Arial" w:hAnsi="Arial"/>
          <w:b/>
          <w:sz w:val="18"/>
        </w:rPr>
        <w:t>1</w:t>
      </w:r>
      <w:r w:rsidR="005E5D20" w:rsidRPr="00A54DA0">
        <w:rPr>
          <w:rFonts w:ascii="Arial" w:hAnsi="Arial"/>
          <w:b/>
          <w:sz w:val="18"/>
        </w:rPr>
        <w:t xml:space="preserve"> Exposed MnS consumption via OSS </w:t>
      </w:r>
      <w:r w:rsidR="005E5D20" w:rsidRPr="00A54DA0">
        <w:rPr>
          <w:rFonts w:ascii="Arial" w:hAnsi="Arial" w:hint="eastAsia"/>
          <w:b/>
          <w:sz w:val="18"/>
        </w:rPr>
        <w:t>interface</w:t>
      </w:r>
    </w:p>
    <w:p w14:paraId="0C66C36B" w14:textId="68C56177" w:rsidR="001C539D" w:rsidRPr="00A54DA0" w:rsidRDefault="001C539D" w:rsidP="005255C0">
      <w:pPr>
        <w:pStyle w:val="Heading2"/>
      </w:pPr>
      <w:bookmarkStart w:id="156" w:name="_Toc136591369"/>
      <w:r w:rsidRPr="00A54DA0">
        <w:t>7.5</w:t>
      </w:r>
      <w:r w:rsidRPr="00A54DA0">
        <w:tab/>
        <w:t>Solution for internal service order after receiving product order</w:t>
      </w:r>
      <w:bookmarkEnd w:id="156"/>
    </w:p>
    <w:p w14:paraId="5D639FEF" w14:textId="670468E3" w:rsidR="001C539D" w:rsidRPr="00A54DA0" w:rsidRDefault="001C539D" w:rsidP="001C539D">
      <w:r w:rsidRPr="00A54DA0">
        <w:rPr>
          <w:iCs/>
        </w:rPr>
        <w:t xml:space="preserve">This clause describes a solution for the procedure described in clause </w:t>
      </w:r>
      <w:r w:rsidRPr="00A54DA0">
        <w:t>4.1.4.2. For each step in the procedure Table 7.</w:t>
      </w:r>
      <w:r w:rsidR="009D55A8" w:rsidRPr="00A54DA0">
        <w:t>5</w:t>
      </w:r>
      <w:r w:rsidRPr="00A54DA0">
        <w:t xml:space="preserve">.1 identifies the following: </w:t>
      </w:r>
    </w:p>
    <w:p w14:paraId="51FB7947" w14:textId="200542DA" w:rsidR="001C539D" w:rsidRPr="00A54DA0" w:rsidRDefault="001C539D" w:rsidP="005255C0">
      <w:pPr>
        <w:pStyle w:val="List"/>
      </w:pPr>
      <w:r w:rsidRPr="00A54DA0">
        <w:t>- if an interface is Internal to an operator, i.e.</w:t>
      </w:r>
      <w:r w:rsidR="002B1256" w:rsidRPr="00A54DA0">
        <w:t xml:space="preserve"> </w:t>
      </w:r>
      <w:r w:rsidRPr="00A54DA0">
        <w:t xml:space="preserve">internal to a CSP or internal to an NSP, or External between a CSP and an NSP, or None in case the step is an internal process and there is no interface requirement, </w:t>
      </w:r>
    </w:p>
    <w:p w14:paraId="37687063" w14:textId="77777777" w:rsidR="001C539D" w:rsidRPr="00A54DA0" w:rsidRDefault="001C539D" w:rsidP="005255C0">
      <w:pPr>
        <w:pStyle w:val="List"/>
      </w:pPr>
      <w:r w:rsidRPr="00A54DA0">
        <w:t>- which operation or notification is used by that step, and</w:t>
      </w:r>
    </w:p>
    <w:p w14:paraId="3CAC4667" w14:textId="77777777" w:rsidR="001C539D" w:rsidRPr="00A54DA0" w:rsidRDefault="001C539D" w:rsidP="005255C0">
      <w:pPr>
        <w:pStyle w:val="List"/>
      </w:pPr>
      <w:r w:rsidRPr="00A54DA0">
        <w:t xml:space="preserve">- which specification describes the interface (stage 2 and stage 3). </w:t>
      </w:r>
    </w:p>
    <w:p w14:paraId="3815BF5A" w14:textId="77777777" w:rsidR="001C539D" w:rsidRPr="00A54DA0" w:rsidRDefault="001C539D" w:rsidP="001C539D">
      <w:pPr>
        <w:rPr>
          <w:iCs/>
        </w:rPr>
      </w:pPr>
      <w:bookmarkStart w:id="157" w:name="MCCQCTEMPBM_00000037"/>
      <w:r w:rsidRPr="00A54DA0">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A54DA0"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bookmarkEnd w:id="157"/>
          <w:p w14:paraId="355AA2AF"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1C539D" w:rsidRPr="00A54DA0"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1C539D" w:rsidRPr="00A54DA0"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w:t>
            </w:r>
          </w:p>
        </w:tc>
      </w:tr>
      <w:tr w:rsidR="001C539D" w:rsidRPr="00A54DA0"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Pr="00A54DA0"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48141A74" w:rsidR="001C539D" w:rsidRPr="00A54DA0" w:rsidRDefault="00A54DA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TS</w:t>
            </w:r>
            <w:r w:rsidR="001C539D" w:rsidRPr="00A54DA0">
              <w:rPr>
                <w:rFonts w:ascii="Calibri" w:eastAsia="Times New Roman" w:hAnsi="Calibri" w:cs="Calibri"/>
                <w:color w:val="000000"/>
                <w:sz w:val="22"/>
                <w:szCs w:val="22"/>
                <w:lang w:val="en-US"/>
              </w:rPr>
              <w:t xml:space="preserve"> 28.531 [</w:t>
            </w:r>
            <w:r w:rsidR="002446ED" w:rsidRPr="00A54DA0">
              <w:rPr>
                <w:rFonts w:ascii="Calibri" w:eastAsia="Times New Roman" w:hAnsi="Calibri" w:cs="Calibri"/>
                <w:color w:val="000000"/>
                <w:sz w:val="22"/>
                <w:szCs w:val="22"/>
                <w:lang w:val="en-US"/>
              </w:rPr>
              <w:t>5</w:t>
            </w:r>
            <w:r w:rsidR="001C539D" w:rsidRPr="00A54DA0">
              <w:rPr>
                <w:rFonts w:ascii="Calibri" w:eastAsia="Times New Roman" w:hAnsi="Calibri" w:cs="Calibri"/>
                <w:color w:val="000000"/>
                <w:sz w:val="22"/>
                <w:szCs w:val="22"/>
                <w:lang w:val="en-US"/>
              </w:rPr>
              <w:t>], clause 6.5.1-</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AllocateNsi</w:t>
            </w:r>
          </w:p>
        </w:tc>
      </w:tr>
      <w:tr w:rsidR="001C539D" w:rsidRPr="00A54DA0"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State Change Event</w:t>
            </w:r>
          </w:p>
        </w:tc>
      </w:tr>
      <w:tr w:rsidR="001C539D" w:rsidRPr="00A54DA0"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r w:rsidR="001C539D" w:rsidRPr="00A54DA0"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A54DA0" w:rsidRDefault="001C539D" w:rsidP="00BE70AC">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bl>
    <w:p w14:paraId="6DCC5CCC" w14:textId="69C127B2" w:rsidR="001C539D" w:rsidRPr="00A54DA0" w:rsidRDefault="001C539D" w:rsidP="005255C0">
      <w:pPr>
        <w:pStyle w:val="TAH"/>
        <w:rPr>
          <w:iCs/>
        </w:rPr>
      </w:pPr>
      <w:r w:rsidRPr="00A54DA0">
        <w:rPr>
          <w:iCs/>
        </w:rPr>
        <w:t>Table 7.</w:t>
      </w:r>
      <w:r w:rsidR="00D35823" w:rsidRPr="00A54DA0">
        <w:rPr>
          <w:iCs/>
        </w:rPr>
        <w:t>5</w:t>
      </w:r>
      <w:r w:rsidRPr="00A54DA0">
        <w:rPr>
          <w:iCs/>
        </w:rPr>
        <w:t xml:space="preserve">.1 </w:t>
      </w:r>
      <w:r w:rsidRPr="00A54DA0">
        <w:t>Solution for internal service order after receiving product order</w:t>
      </w:r>
    </w:p>
    <w:p w14:paraId="5410EF7A" w14:textId="77777777" w:rsidR="001C539D" w:rsidRPr="00A54DA0" w:rsidRDefault="001C539D" w:rsidP="001C539D">
      <w:pPr>
        <w:rPr>
          <w:i/>
        </w:rPr>
      </w:pPr>
    </w:p>
    <w:p w14:paraId="28BFEE6B" w14:textId="1E857D68" w:rsidR="001C539D" w:rsidRPr="00A54DA0" w:rsidRDefault="001C539D" w:rsidP="001C539D">
      <w:pPr>
        <w:pStyle w:val="Heading2"/>
      </w:pPr>
      <w:bookmarkStart w:id="158" w:name="_Toc136591370"/>
      <w:r w:rsidRPr="00A54DA0">
        <w:t>7.</w:t>
      </w:r>
      <w:r w:rsidR="0067383E" w:rsidRPr="00A54DA0">
        <w:t>6</w:t>
      </w:r>
      <w:r w:rsidRPr="00A54DA0">
        <w:tab/>
        <w:t>Solution for external product order after receiving product order</w:t>
      </w:r>
      <w:bookmarkEnd w:id="158"/>
    </w:p>
    <w:p w14:paraId="662A4334" w14:textId="78FF2C37" w:rsidR="001C539D" w:rsidRPr="00A54DA0" w:rsidRDefault="001C539D" w:rsidP="001C539D">
      <w:r w:rsidRPr="00A54DA0">
        <w:rPr>
          <w:iCs/>
        </w:rPr>
        <w:t xml:space="preserve">This clause describes a solution for the procedure described in clause </w:t>
      </w:r>
      <w:r w:rsidRPr="00A54DA0">
        <w:t>4.1.4.3. For each step in the procedure Table 7.</w:t>
      </w:r>
      <w:r w:rsidR="00426155" w:rsidRPr="00A54DA0">
        <w:t>6</w:t>
      </w:r>
      <w:r w:rsidRPr="00A54DA0">
        <w:t xml:space="preserve">.1 identifies the following: </w:t>
      </w:r>
    </w:p>
    <w:p w14:paraId="7E6114E7" w14:textId="450368FE" w:rsidR="001C539D" w:rsidRPr="00A54DA0" w:rsidRDefault="001C539D" w:rsidP="001C539D">
      <w:pPr>
        <w:pStyle w:val="List"/>
      </w:pPr>
      <w:r w:rsidRPr="00A54DA0">
        <w:t>- if an interface is Internal to an operator, i.e.</w:t>
      </w:r>
      <w:r w:rsidR="009D55A8" w:rsidRPr="00A54DA0">
        <w:t xml:space="preserve"> </w:t>
      </w:r>
      <w:r w:rsidRPr="00A54DA0">
        <w:t>internal to a CSP or internal to an NSP, or External between a CSP and an NSP, or None in case the step is an internal process and there is no interface requirement,</w:t>
      </w:r>
    </w:p>
    <w:p w14:paraId="6D6BDB26" w14:textId="77777777" w:rsidR="001C539D" w:rsidRPr="00A54DA0" w:rsidRDefault="001C539D" w:rsidP="001C539D">
      <w:pPr>
        <w:pStyle w:val="List"/>
      </w:pPr>
      <w:r w:rsidRPr="00A54DA0">
        <w:t>- which operation or notification is used by that step, and</w:t>
      </w:r>
    </w:p>
    <w:p w14:paraId="5DC33D1C" w14:textId="77777777" w:rsidR="001C539D" w:rsidRPr="00A54DA0" w:rsidRDefault="001C539D" w:rsidP="001C539D">
      <w:pPr>
        <w:pStyle w:val="List"/>
      </w:pPr>
      <w:r w:rsidRPr="00A54DA0">
        <w:t>- which specification describes the interface (stage 2 and stage 3).</w:t>
      </w:r>
    </w:p>
    <w:p w14:paraId="260C4233" w14:textId="77777777" w:rsidR="001C539D" w:rsidRPr="00A54DA0" w:rsidRDefault="001C539D" w:rsidP="001C539D">
      <w:pPr>
        <w:rPr>
          <w:i/>
        </w:rPr>
      </w:pPr>
      <w:bookmarkStart w:id="159" w:name="MCCQCTEMPBM_00000038"/>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A54DA0"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bookmarkEnd w:id="159"/>
          <w:p w14:paraId="3F546F00"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A54DA0" w:rsidRDefault="001C539D" w:rsidP="005255C0">
            <w:pPr>
              <w:spacing w:after="0"/>
              <w:jc w:val="center"/>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eastAsia="Times New Roman" w:hAnsi="Calibri" w:cs="Calibri"/>
                <w:b/>
                <w:bCs/>
                <w:color w:val="FFFFFF"/>
                <w:sz w:val="22"/>
                <w:szCs w:val="22"/>
                <w:lang w:val="en-US"/>
              </w:rPr>
              <w:t>Description in reference</w:t>
            </w:r>
          </w:p>
        </w:tc>
      </w:tr>
      <w:tr w:rsidR="001C539D" w:rsidRPr="00A54DA0"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w:t>
            </w:r>
          </w:p>
        </w:tc>
      </w:tr>
      <w:tr w:rsidR="001C539D" w:rsidRPr="00A54DA0"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w:t>
            </w:r>
          </w:p>
        </w:tc>
      </w:tr>
      <w:tr w:rsidR="001C539D" w:rsidRPr="00A54DA0"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A54DA0"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1C539D" w:rsidRPr="00A54DA0"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Service Order State Change Event</w:t>
            </w:r>
          </w:p>
        </w:tc>
      </w:tr>
      <w:tr w:rsidR="001C539D" w:rsidRPr="00A54DA0"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r w:rsidR="001C539D" w:rsidRPr="00A54DA0"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Product Order State Change Event</w:t>
            </w:r>
          </w:p>
        </w:tc>
      </w:tr>
    </w:tbl>
    <w:p w14:paraId="5B3FC917" w14:textId="2034D253" w:rsidR="001C539D" w:rsidRPr="00A54DA0" w:rsidRDefault="001C539D" w:rsidP="005255C0">
      <w:pPr>
        <w:pStyle w:val="TAH"/>
        <w:rPr>
          <w:iCs/>
        </w:rPr>
      </w:pPr>
      <w:r w:rsidRPr="00A54DA0">
        <w:rPr>
          <w:iCs/>
        </w:rPr>
        <w:t>Table 7.</w:t>
      </w:r>
      <w:r w:rsidR="008F5D04" w:rsidRPr="00A54DA0">
        <w:rPr>
          <w:iCs/>
        </w:rPr>
        <w:t>6</w:t>
      </w:r>
      <w:r w:rsidRPr="00A54DA0">
        <w:rPr>
          <w:iCs/>
        </w:rPr>
        <w:t xml:space="preserve">.1 </w:t>
      </w:r>
      <w:r w:rsidRPr="00A54DA0">
        <w:t>Solution for external product order after receiving product order</w:t>
      </w:r>
    </w:p>
    <w:p w14:paraId="391263DA" w14:textId="77777777" w:rsidR="001C539D" w:rsidRPr="00A54DA0" w:rsidRDefault="001C539D" w:rsidP="001C539D">
      <w:pPr>
        <w:rPr>
          <w:i/>
        </w:rPr>
      </w:pPr>
    </w:p>
    <w:p w14:paraId="118D7CA3" w14:textId="662864F9" w:rsidR="001C539D" w:rsidRPr="00A54DA0" w:rsidRDefault="001C539D" w:rsidP="001C539D">
      <w:pPr>
        <w:pStyle w:val="Heading2"/>
      </w:pPr>
      <w:bookmarkStart w:id="160" w:name="_Toc136591371"/>
      <w:r w:rsidRPr="00A54DA0">
        <w:t>7.</w:t>
      </w:r>
      <w:r w:rsidR="007615CA" w:rsidRPr="00A54DA0">
        <w:t>7</w:t>
      </w:r>
      <w:r w:rsidRPr="00A54DA0">
        <w:tab/>
        <w:t>Solution for external service order after receiving product order</w:t>
      </w:r>
      <w:bookmarkEnd w:id="160"/>
    </w:p>
    <w:p w14:paraId="7BF335E7" w14:textId="15CC14D9" w:rsidR="001C539D" w:rsidRPr="00A54DA0" w:rsidRDefault="001C539D" w:rsidP="001C539D">
      <w:r w:rsidRPr="00A54DA0">
        <w:rPr>
          <w:iCs/>
        </w:rPr>
        <w:t xml:space="preserve">This clause describes a solution for the procedure described in clause </w:t>
      </w:r>
      <w:r w:rsidRPr="00A54DA0">
        <w:t>4.1.4.4. For each step in the procedure Table 7.</w:t>
      </w:r>
      <w:r w:rsidR="0017664F" w:rsidRPr="00A54DA0">
        <w:t>7</w:t>
      </w:r>
      <w:r w:rsidRPr="00A54DA0">
        <w:t xml:space="preserve">.1 identifies the following: </w:t>
      </w:r>
    </w:p>
    <w:p w14:paraId="3C67E411" w14:textId="206744F3" w:rsidR="001C539D" w:rsidRPr="00A54DA0" w:rsidRDefault="001C539D" w:rsidP="001C539D">
      <w:pPr>
        <w:pStyle w:val="List"/>
      </w:pPr>
      <w:r w:rsidRPr="00A54DA0">
        <w:t>- if an interface is Internal to an operator, i.e.</w:t>
      </w:r>
      <w:r w:rsidR="006B3EBD" w:rsidRPr="00A54DA0">
        <w:t xml:space="preserve"> </w:t>
      </w:r>
      <w:r w:rsidRPr="00A54DA0">
        <w:t>internal to a CSP or internal to an NSP, or External between a CSP and an NSP, or None in case the step is an internal process and there is no interface requirement,</w:t>
      </w:r>
    </w:p>
    <w:p w14:paraId="78A53178" w14:textId="77777777" w:rsidR="001C539D" w:rsidRPr="00A54DA0" w:rsidRDefault="001C539D" w:rsidP="001C539D">
      <w:pPr>
        <w:pStyle w:val="List"/>
      </w:pPr>
      <w:r w:rsidRPr="00A54DA0">
        <w:t>- which operation or notification is used by that step, and</w:t>
      </w:r>
    </w:p>
    <w:p w14:paraId="7467CBDE" w14:textId="77777777" w:rsidR="001C539D" w:rsidRPr="00A54DA0" w:rsidRDefault="001C539D" w:rsidP="001C539D">
      <w:pPr>
        <w:pStyle w:val="List"/>
      </w:pPr>
      <w:r w:rsidRPr="00A54DA0">
        <w:t>- which specification describes the interface (stage 2 and stage 3).</w:t>
      </w:r>
    </w:p>
    <w:p w14:paraId="4D04E67A" w14:textId="77777777" w:rsidR="001C539D" w:rsidRPr="00A54DA0" w:rsidRDefault="001C539D" w:rsidP="001C539D">
      <w:pPr>
        <w:rPr>
          <w:i/>
        </w:rPr>
      </w:pPr>
      <w:bookmarkStart w:id="161" w:name="MCCQCTEMPBM_00000039"/>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A54DA0"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bookmarkEnd w:id="161"/>
          <w:p w14:paraId="500AC6A3"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Pr="00A54DA0" w:rsidRDefault="001C539D" w:rsidP="00BE70AC">
            <w:pPr>
              <w:spacing w:after="0"/>
              <w:rPr>
                <w:rFonts w:ascii="Calibri" w:hAnsi="Calibri" w:cs="Calibri"/>
                <w:b/>
                <w:bCs/>
                <w:color w:val="FFFFFF"/>
                <w:sz w:val="22"/>
                <w:szCs w:val="22"/>
              </w:rPr>
            </w:pPr>
            <w:r w:rsidRPr="00A54DA0">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A54DA0" w:rsidRDefault="001C539D"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Pr="00A54DA0" w:rsidRDefault="001C539D"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reference</w:t>
            </w:r>
          </w:p>
        </w:tc>
      </w:tr>
      <w:tr w:rsidR="001C539D" w:rsidRPr="00A54DA0"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Product Order</w:t>
            </w:r>
          </w:p>
        </w:tc>
      </w:tr>
      <w:tr w:rsidR="001C539D" w:rsidRPr="00A54DA0"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w:t>
            </w:r>
          </w:p>
        </w:tc>
      </w:tr>
      <w:tr w:rsidR="001C539D" w:rsidRPr="00A54DA0"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w:t>
            </w:r>
          </w:p>
        </w:tc>
      </w:tr>
      <w:tr w:rsidR="001C539D" w:rsidRPr="00A54DA0"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Pr="00A54DA0"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w:t>
            </w:r>
          </w:p>
        </w:tc>
      </w:tr>
      <w:tr w:rsidR="001C539D" w:rsidRPr="00A54DA0"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47E73C79" w:rsidR="001C539D" w:rsidRPr="00A54DA0" w:rsidRDefault="00A54DA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TS</w:t>
            </w:r>
            <w:r w:rsidR="001C539D" w:rsidRPr="00A54DA0">
              <w:rPr>
                <w:rFonts w:ascii="Calibri" w:hAnsi="Calibri" w:cs="Calibri"/>
                <w:color w:val="000000"/>
                <w:sz w:val="22"/>
                <w:szCs w:val="22"/>
              </w:rPr>
              <w:t xml:space="preserve">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Completed Notification</w:t>
            </w:r>
          </w:p>
        </w:tc>
      </w:tr>
      <w:tr w:rsidR="001C539D" w:rsidRPr="00A54DA0"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State Change Event</w:t>
            </w:r>
          </w:p>
        </w:tc>
      </w:tr>
      <w:tr w:rsidR="001C539D" w:rsidRPr="00A54DA0"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A54DA0" w:rsidRDefault="001C539D" w:rsidP="005255C0">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Pr="00A54DA0" w:rsidRDefault="001C539D" w:rsidP="00BE70AC">
            <w:pPr>
              <w:spacing w:after="0"/>
              <w:rPr>
                <w:rFonts w:ascii="Calibri" w:hAnsi="Calibri" w:cs="Calibri"/>
                <w:color w:val="000000"/>
                <w:sz w:val="22"/>
                <w:szCs w:val="22"/>
              </w:rPr>
            </w:pPr>
            <w:r w:rsidRPr="00A54DA0">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A54DA0" w:rsidRDefault="001C539D"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Pr="00A54DA0" w:rsidRDefault="001C539D" w:rsidP="00BE70AC">
            <w:pPr>
              <w:spacing w:after="0"/>
              <w:rPr>
                <w:rFonts w:ascii="Calibri" w:hAnsi="Calibri" w:cs="Calibri"/>
                <w:color w:val="000000"/>
                <w:sz w:val="22"/>
                <w:szCs w:val="22"/>
              </w:rPr>
            </w:pPr>
            <w:r w:rsidRPr="00A54DA0">
              <w:rPr>
                <w:rFonts w:ascii="Calibri" w:hAnsi="Calibri" w:cs="Calibri"/>
                <w:color w:val="000000"/>
                <w:sz w:val="22"/>
                <w:szCs w:val="22"/>
              </w:rPr>
              <w:t>Service Order State Change Event</w:t>
            </w:r>
          </w:p>
        </w:tc>
      </w:tr>
    </w:tbl>
    <w:p w14:paraId="4A780DD9" w14:textId="75F9C93B" w:rsidR="001C539D" w:rsidRPr="00A54DA0" w:rsidRDefault="001C539D" w:rsidP="001C539D">
      <w:pPr>
        <w:pStyle w:val="TAH"/>
        <w:rPr>
          <w:iCs/>
        </w:rPr>
      </w:pPr>
      <w:r w:rsidRPr="00A54DA0">
        <w:rPr>
          <w:iCs/>
        </w:rPr>
        <w:t>Table 7.</w:t>
      </w:r>
      <w:r w:rsidR="001E54A5" w:rsidRPr="00A54DA0">
        <w:rPr>
          <w:iCs/>
        </w:rPr>
        <w:t>7</w:t>
      </w:r>
      <w:r w:rsidRPr="00A54DA0">
        <w:rPr>
          <w:iCs/>
        </w:rPr>
        <w:t xml:space="preserve">.1 </w:t>
      </w:r>
      <w:r w:rsidRPr="00A54DA0">
        <w:t>Solution for external product order after receiving product order</w:t>
      </w:r>
    </w:p>
    <w:p w14:paraId="6C492355" w14:textId="7FC06B5D" w:rsidR="001C539D" w:rsidRPr="00A54DA0" w:rsidRDefault="001C539D" w:rsidP="002A0355">
      <w:pPr>
        <w:rPr>
          <w:noProof/>
          <w:lang w:eastAsia="zh-CN"/>
        </w:rPr>
      </w:pPr>
    </w:p>
    <w:p w14:paraId="4B79E205" w14:textId="5ED07B25" w:rsidR="003A1CB0" w:rsidRPr="00A54DA0" w:rsidRDefault="003A1CB0" w:rsidP="003A1CB0">
      <w:pPr>
        <w:pStyle w:val="Heading2"/>
      </w:pPr>
      <w:bookmarkStart w:id="162" w:name="_Toc136591372"/>
      <w:r w:rsidRPr="00A54DA0">
        <w:t>7.8</w:t>
      </w:r>
      <w:r w:rsidRPr="00A54DA0">
        <w:tab/>
        <w:t>Potential solution for product onboarding</w:t>
      </w:r>
      <w:bookmarkEnd w:id="162"/>
    </w:p>
    <w:p w14:paraId="1DE0BBFA" w14:textId="2BA835E4" w:rsidR="003A1CB0" w:rsidRPr="00A54DA0" w:rsidRDefault="003A1CB0" w:rsidP="003A1CB0">
      <w:r w:rsidRPr="00A54DA0">
        <w:rPr>
          <w:iCs/>
        </w:rPr>
        <w:t xml:space="preserve">This clause describes a solution for the procedure described in clause </w:t>
      </w:r>
      <w:r w:rsidRPr="00A54DA0">
        <w:t>4.1.4.5. For each step in the procedure Table 7.</w:t>
      </w:r>
      <w:r w:rsidR="009A4F51" w:rsidRPr="00A54DA0">
        <w:t>8</w:t>
      </w:r>
      <w:r w:rsidRPr="00A54DA0">
        <w:t xml:space="preserve">.1 identifies the following: </w:t>
      </w:r>
    </w:p>
    <w:p w14:paraId="51981759" w14:textId="2AA2A40A" w:rsidR="003A1CB0" w:rsidRPr="00A54DA0" w:rsidRDefault="003A1CB0" w:rsidP="003A1CB0">
      <w:pPr>
        <w:pStyle w:val="List"/>
      </w:pPr>
      <w:r w:rsidRPr="00A54DA0">
        <w:t>- if an interface is Internal to an operator, i.e.</w:t>
      </w:r>
      <w:r w:rsidR="0048010C" w:rsidRPr="00A54DA0">
        <w:t xml:space="preserve"> </w:t>
      </w:r>
      <w:r w:rsidRPr="00A54DA0">
        <w:t xml:space="preserve">internal to the NSP  or External between a NSC and NSP, or None in case the step is an internal process and there is no interface requirement, </w:t>
      </w:r>
    </w:p>
    <w:p w14:paraId="52C48DA5" w14:textId="77777777" w:rsidR="003A1CB0" w:rsidRPr="00A54DA0" w:rsidRDefault="003A1CB0" w:rsidP="003A1CB0">
      <w:pPr>
        <w:pStyle w:val="List"/>
      </w:pPr>
      <w:r w:rsidRPr="00A54DA0">
        <w:t>- which operation or notification is used by that step, and</w:t>
      </w:r>
    </w:p>
    <w:p w14:paraId="597AC463" w14:textId="77777777" w:rsidR="003A1CB0" w:rsidRPr="00A54DA0" w:rsidRDefault="003A1CB0" w:rsidP="003A1CB0">
      <w:pPr>
        <w:pStyle w:val="List"/>
      </w:pPr>
      <w:r w:rsidRPr="00A54DA0">
        <w:t xml:space="preserve">- which specification describes the interface (stage 2 and stage 3). </w:t>
      </w:r>
    </w:p>
    <w:p w14:paraId="55CCF4D0" w14:textId="77777777" w:rsidR="003A1CB0" w:rsidRPr="00A54DA0" w:rsidRDefault="003A1CB0" w:rsidP="003A1CB0">
      <w:pPr>
        <w:rPr>
          <w:iCs/>
        </w:rPr>
      </w:pPr>
      <w:bookmarkStart w:id="163" w:name="MCCQCTEMPBM_00000040"/>
      <w:r w:rsidRPr="00A54DA0">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A54DA0"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bookmarkEnd w:id="163"/>
          <w:p w14:paraId="32D8AA27"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Pr="00A54DA0" w:rsidRDefault="003A1CB0"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A54DA0" w:rsidRDefault="003A1CB0" w:rsidP="00BE70AC">
            <w:pPr>
              <w:spacing w:after="0"/>
              <w:rPr>
                <w:rFonts w:ascii="Calibri" w:eastAsia="Times New Roman" w:hAnsi="Calibri" w:cs="Calibri"/>
                <w:b/>
                <w:bCs/>
                <w:color w:val="FFFFFF"/>
                <w:sz w:val="22"/>
                <w:szCs w:val="22"/>
                <w:lang w:val="en-US"/>
              </w:rPr>
            </w:pPr>
            <w:r w:rsidRPr="00A54DA0">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Pr="00A54DA0" w:rsidRDefault="003A1CB0" w:rsidP="00BE70AC">
            <w:pPr>
              <w:spacing w:after="0"/>
              <w:rPr>
                <w:rFonts w:ascii="Calibri" w:hAnsi="Calibri" w:cs="Calibri"/>
                <w:b/>
                <w:bCs/>
                <w:color w:val="FFFFFF"/>
                <w:sz w:val="22"/>
                <w:szCs w:val="22"/>
              </w:rPr>
            </w:pPr>
            <w:r w:rsidRPr="00A54DA0">
              <w:rPr>
                <w:rFonts w:ascii="Calibri" w:hAnsi="Calibri" w:cs="Calibri"/>
                <w:b/>
                <w:bCs/>
                <w:color w:val="FFFFFF"/>
                <w:sz w:val="22"/>
                <w:szCs w:val="22"/>
              </w:rPr>
              <w:t>Description in reference</w:t>
            </w:r>
          </w:p>
        </w:tc>
      </w:tr>
      <w:tr w:rsidR="003A1CB0" w:rsidRPr="00A54DA0"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019C4B5A" w:rsidR="003A1CB0" w:rsidRPr="00A54DA0" w:rsidRDefault="00A54DA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TS</w:t>
            </w:r>
            <w:r w:rsidR="003A1CB0" w:rsidRPr="00A54DA0">
              <w:rPr>
                <w:rFonts w:ascii="Calibri" w:hAnsi="Calibri" w:cs="Calibri"/>
                <w:color w:val="000000"/>
                <w:sz w:val="22"/>
                <w:szCs w:val="22"/>
              </w:rPr>
              <w:t xml:space="preserve"> 28.537[</w:t>
            </w:r>
            <w:r w:rsidR="002B1BF9" w:rsidRPr="00A54DA0">
              <w:rPr>
                <w:rFonts w:ascii="Calibri" w:hAnsi="Calibri" w:cs="Calibri"/>
                <w:color w:val="000000"/>
                <w:sz w:val="22"/>
                <w:szCs w:val="22"/>
              </w:rPr>
              <w:t>10</w:t>
            </w:r>
            <w:r w:rsidR="003A1CB0" w:rsidRPr="00A54DA0">
              <w:rPr>
                <w:rFonts w:ascii="Calibri" w:hAnsi="Calibri" w:cs="Calibri"/>
                <w:color w:val="000000"/>
                <w:sz w:val="22"/>
                <w:szCs w:val="22"/>
              </w:rPr>
              <w:t xml:space="preserve">], </w:t>
            </w:r>
            <w:r w:rsidR="003A1CB0" w:rsidRPr="00A54DA0">
              <w:rPr>
                <w:rFonts w:ascii="Calibri" w:eastAsia="Times New Roman" w:hAnsi="Calibri" w:cs="Calibri"/>
                <w:color w:val="000000"/>
                <w:sz w:val="22"/>
                <w:szCs w:val="22"/>
                <w:lang w:val="en-US"/>
              </w:rPr>
              <w:t>clause 5-</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Editor’s Note: further details are FFS</w:t>
            </w:r>
          </w:p>
        </w:tc>
      </w:tr>
      <w:tr w:rsidR="003A1CB0" w:rsidRPr="00A54DA0"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Pr="00A54DA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3A1CB0" w:rsidRPr="00A54DA0"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TMF633[</w:t>
            </w:r>
            <w:r w:rsidR="00164D8D" w:rsidRPr="00A54DA0">
              <w:rPr>
                <w:rFonts w:ascii="Calibri" w:hAnsi="Calibri" w:cs="Calibri"/>
                <w:color w:val="000000"/>
                <w:sz w:val="22"/>
                <w:szCs w:val="22"/>
              </w:rPr>
              <w:t>12</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Catalogue</w:t>
            </w:r>
          </w:p>
        </w:tc>
      </w:tr>
      <w:tr w:rsidR="003A1CB0" w:rsidRPr="00A54DA0"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TMF633[</w:t>
            </w:r>
            <w:r w:rsidR="00164D8D" w:rsidRPr="00A54DA0">
              <w:rPr>
                <w:rFonts w:ascii="Calibri" w:hAnsi="Calibri" w:cs="Calibri"/>
                <w:color w:val="000000"/>
                <w:sz w:val="22"/>
                <w:szCs w:val="22"/>
              </w:rPr>
              <w:t>12</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Service Catalogue</w:t>
            </w:r>
          </w:p>
        </w:tc>
      </w:tr>
      <w:tr w:rsidR="003A1CB0" w:rsidRPr="00A54DA0"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Pr="00A54DA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eastAsia="Times New Roman" w:hAnsi="Calibri" w:cs="Calibri"/>
                <w:color w:val="000000"/>
                <w:sz w:val="22"/>
                <w:szCs w:val="22"/>
                <w:lang w:val="en-US"/>
              </w:rPr>
              <w:t>-</w:t>
            </w:r>
          </w:p>
        </w:tc>
      </w:tr>
      <w:tr w:rsidR="003A1CB0" w:rsidRPr="00A54DA0"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TMF620[</w:t>
            </w:r>
            <w:r w:rsidR="00164D8D" w:rsidRPr="00A54DA0">
              <w:rPr>
                <w:rFonts w:ascii="Calibri" w:hAnsi="Calibri" w:cs="Calibri"/>
                <w:color w:val="000000"/>
                <w:sz w:val="22"/>
                <w:szCs w:val="22"/>
              </w:rPr>
              <w:t>13</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r>
      <w:tr w:rsidR="003A1CB0" w:rsidRPr="00A54DA0"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A54DA0" w:rsidRDefault="003A1CB0" w:rsidP="00BE70AC">
            <w:pPr>
              <w:spacing w:after="0"/>
              <w:jc w:val="center"/>
              <w:rPr>
                <w:rFonts w:ascii="Calibri" w:eastAsia="Times New Roman" w:hAnsi="Calibri" w:cs="Calibri"/>
                <w:color w:val="000000"/>
                <w:sz w:val="22"/>
                <w:szCs w:val="22"/>
                <w:lang w:val="en-US"/>
              </w:rPr>
            </w:pPr>
            <w:r w:rsidRPr="00A54DA0">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A54DA0" w:rsidRDefault="003A1CB0" w:rsidP="00BE70AC">
            <w:pPr>
              <w:spacing w:after="0"/>
              <w:rPr>
                <w:rFonts w:ascii="Calibri" w:eastAsia="Times New Roman" w:hAnsi="Calibri" w:cs="Calibri"/>
                <w:color w:val="000000"/>
                <w:sz w:val="22"/>
                <w:szCs w:val="22"/>
                <w:lang w:val="en-US"/>
              </w:rPr>
            </w:pPr>
            <w:r w:rsidRPr="00A54DA0">
              <w:rPr>
                <w:rFonts w:ascii="Calibri" w:hAnsi="Calibri" w:cs="Calibri"/>
                <w:color w:val="000000"/>
                <w:sz w:val="22"/>
                <w:szCs w:val="22"/>
              </w:rPr>
              <w:t>TM Forum TMF620[</w:t>
            </w:r>
            <w:r w:rsidR="00164D8D" w:rsidRPr="00A54DA0">
              <w:rPr>
                <w:rFonts w:ascii="Calibri" w:hAnsi="Calibri" w:cs="Calibri"/>
                <w:color w:val="000000"/>
                <w:sz w:val="22"/>
                <w:szCs w:val="22"/>
              </w:rPr>
              <w:t>13</w:t>
            </w:r>
            <w:r w:rsidRPr="00A54DA0">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Pr="00A54DA0" w:rsidRDefault="003A1CB0" w:rsidP="00BE70AC">
            <w:pPr>
              <w:spacing w:after="0"/>
              <w:rPr>
                <w:rFonts w:ascii="Calibri" w:hAnsi="Calibri" w:cs="Calibri"/>
                <w:color w:val="000000"/>
                <w:sz w:val="22"/>
                <w:szCs w:val="22"/>
              </w:rPr>
            </w:pPr>
            <w:r w:rsidRPr="00A54DA0">
              <w:rPr>
                <w:rFonts w:ascii="Calibri" w:hAnsi="Calibri" w:cs="Calibri"/>
                <w:color w:val="000000"/>
                <w:sz w:val="22"/>
                <w:szCs w:val="22"/>
              </w:rPr>
              <w:t>Product Catalogue</w:t>
            </w:r>
          </w:p>
        </w:tc>
      </w:tr>
    </w:tbl>
    <w:p w14:paraId="62CC7458" w14:textId="506990CF" w:rsidR="003A1CB0" w:rsidRPr="00A54DA0" w:rsidRDefault="003A1CB0" w:rsidP="003A1CB0">
      <w:pPr>
        <w:pStyle w:val="TAH"/>
        <w:rPr>
          <w:iCs/>
        </w:rPr>
      </w:pPr>
      <w:r w:rsidRPr="00A54DA0">
        <w:rPr>
          <w:iCs/>
        </w:rPr>
        <w:t>Table 7.</w:t>
      </w:r>
      <w:r w:rsidR="009A4F51" w:rsidRPr="00A54DA0">
        <w:rPr>
          <w:iCs/>
        </w:rPr>
        <w:t>8</w:t>
      </w:r>
      <w:r w:rsidRPr="00A54DA0">
        <w:rPr>
          <w:iCs/>
        </w:rPr>
        <w:t xml:space="preserve">.1 </w:t>
      </w:r>
      <w:r w:rsidRPr="00A54DA0">
        <w:t>Solution for product onboarding</w:t>
      </w:r>
    </w:p>
    <w:p w14:paraId="13E3BE35" w14:textId="0BDAE0B1" w:rsidR="003A1CB0" w:rsidRPr="00A54DA0" w:rsidRDefault="003A1CB0" w:rsidP="002A0355">
      <w:pPr>
        <w:rPr>
          <w:noProof/>
          <w:lang w:eastAsia="zh-CN"/>
        </w:rPr>
      </w:pPr>
    </w:p>
    <w:p w14:paraId="02CA990C" w14:textId="44B0EB8A" w:rsidR="00634A47" w:rsidRPr="00A54DA0" w:rsidRDefault="00634A47" w:rsidP="00634A47">
      <w:pPr>
        <w:pStyle w:val="Heading2"/>
      </w:pPr>
      <w:bookmarkStart w:id="164" w:name="_Toc136591373"/>
      <w:r w:rsidRPr="00A54DA0">
        <w:t>7.</w:t>
      </w:r>
      <w:r w:rsidR="00066882" w:rsidRPr="00A54DA0">
        <w:t>9</w:t>
      </w:r>
      <w:r w:rsidRPr="00A54DA0">
        <w:tab/>
        <w:t>Potential solutions for network slice management capability exposure via CAPIF</w:t>
      </w:r>
      <w:bookmarkEnd w:id="164"/>
    </w:p>
    <w:p w14:paraId="315E0374" w14:textId="5FC0E75F" w:rsidR="00634A47" w:rsidRPr="00A54DA0" w:rsidRDefault="00634A47" w:rsidP="00634A47">
      <w:pPr>
        <w:pStyle w:val="Heading3"/>
        <w:rPr>
          <w:lang w:eastAsia="zh-CN"/>
        </w:rPr>
      </w:pPr>
      <w:bookmarkStart w:id="165" w:name="_Toc136591374"/>
      <w:r w:rsidRPr="00A54DA0">
        <w:rPr>
          <w:lang w:eastAsia="zh-CN"/>
        </w:rPr>
        <w:t>7.</w:t>
      </w:r>
      <w:r w:rsidR="00066882" w:rsidRPr="00A54DA0">
        <w:rPr>
          <w:lang w:eastAsia="zh-CN"/>
        </w:rPr>
        <w:t>9</w:t>
      </w:r>
      <w:r w:rsidRPr="00A54DA0">
        <w:rPr>
          <w:lang w:eastAsia="zh-CN"/>
        </w:rPr>
        <w:t>.1</w:t>
      </w:r>
      <w:r w:rsidRPr="00A54DA0">
        <w:rPr>
          <w:lang w:eastAsia="zh-CN"/>
        </w:rPr>
        <w:tab/>
        <w:t>Exposure via CAPIF alternative 1</w:t>
      </w:r>
      <w:bookmarkEnd w:id="165"/>
    </w:p>
    <w:p w14:paraId="7EB7456B" w14:textId="6E80F12E" w:rsidR="00634A47" w:rsidRPr="00A54DA0" w:rsidRDefault="00634A47" w:rsidP="00634A47">
      <w:r w:rsidRPr="00A54DA0">
        <w:rPr>
          <w:lang w:eastAsia="zh-CN"/>
        </w:rPr>
        <w:t>This clause describes a potential solution where network slice management capability is exposed via the Common API Framework</w:t>
      </w:r>
      <w:r w:rsidRPr="00A54DA0">
        <w:t xml:space="preserve"> for 3GPP Northbound APIs</w:t>
      </w:r>
      <w:r w:rsidRPr="00A54DA0">
        <w:rPr>
          <w:lang w:eastAsia="zh-CN"/>
        </w:rPr>
        <w:t>, see TS 23.222</w:t>
      </w:r>
      <w:r w:rsidR="000A573F" w:rsidRPr="00A54DA0">
        <w:rPr>
          <w:lang w:eastAsia="zh-CN"/>
        </w:rPr>
        <w:t xml:space="preserve"> </w:t>
      </w:r>
      <w:r w:rsidRPr="00A54DA0">
        <w:rPr>
          <w:lang w:eastAsia="zh-CN"/>
        </w:rPr>
        <w:t>[</w:t>
      </w:r>
      <w:r w:rsidR="000A573F" w:rsidRPr="00A54DA0">
        <w:rPr>
          <w:lang w:eastAsia="zh-CN"/>
        </w:rPr>
        <w:t>14</w:t>
      </w:r>
      <w:r w:rsidRPr="00A54DA0">
        <w:rPr>
          <w:lang w:eastAsia="zh-CN"/>
        </w:rPr>
        <w:t>].</w:t>
      </w:r>
    </w:p>
    <w:p w14:paraId="57EF0744" w14:textId="0E91F515" w:rsidR="00634A47" w:rsidRPr="00A54DA0" w:rsidRDefault="00634A47" w:rsidP="00634A47">
      <w:r w:rsidRPr="00A54DA0">
        <w:rPr>
          <w:noProof/>
        </w:rPr>
        <w:t xml:space="preserve">  </w:t>
      </w:r>
      <w:r w:rsidR="004E3780" w:rsidRPr="00A54DA0">
        <w:rPr>
          <w:noProof/>
        </w:rPr>
        <w:t>4</w:t>
      </w:r>
      <w:r w:rsidRPr="00A54DA0">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4013200"/>
                    </a:xfrm>
                    <a:prstGeom prst="rect">
                      <a:avLst/>
                    </a:prstGeom>
                  </pic:spPr>
                </pic:pic>
              </a:graphicData>
            </a:graphic>
          </wp:inline>
        </w:drawing>
      </w:r>
    </w:p>
    <w:p w14:paraId="07F69D0A" w14:textId="7DE9CE8B" w:rsidR="00634A47" w:rsidRPr="00A54DA0" w:rsidRDefault="00634A47" w:rsidP="00634A47">
      <w:pPr>
        <w:pStyle w:val="TH"/>
        <w:rPr>
          <w:lang w:eastAsia="zh-CN"/>
        </w:rPr>
      </w:pPr>
      <w:r w:rsidRPr="00A54DA0">
        <w:rPr>
          <w:lang w:eastAsia="zh-CN"/>
        </w:rPr>
        <w:t>Figure 7.</w:t>
      </w:r>
      <w:r w:rsidR="00FD39C1" w:rsidRPr="00A54DA0">
        <w:rPr>
          <w:lang w:eastAsia="zh-CN"/>
        </w:rPr>
        <w:t>9</w:t>
      </w:r>
      <w:r w:rsidRPr="00A54DA0">
        <w:rPr>
          <w:lang w:eastAsia="zh-CN"/>
        </w:rPr>
        <w:t>.1-1: Exposure via CAPIF alternative 1</w:t>
      </w:r>
    </w:p>
    <w:p w14:paraId="1AF33A3D" w14:textId="57D38E9A" w:rsidR="00634A47" w:rsidRPr="00A54DA0" w:rsidRDefault="00634A47" w:rsidP="00634A47">
      <w:pPr>
        <w:rPr>
          <w:lang w:eastAsia="zh-CN"/>
        </w:rPr>
      </w:pPr>
      <w:r w:rsidRPr="00A54DA0">
        <w:rPr>
          <w:lang w:eastAsia="zh-CN"/>
        </w:rPr>
        <w:t xml:space="preserve">In this alternative, network slice management capability exposure provides </w:t>
      </w:r>
      <w:r w:rsidRPr="00A54DA0">
        <w:t>faultMnS, fileDataReportingMnS, heartbeatNtf, perfMnS, provMnS, and streamingDataMnS as s</w:t>
      </w:r>
      <w:r w:rsidRPr="00A54DA0">
        <w:rPr>
          <w:noProof/>
        </w:rPr>
        <w:t>pecified in in TS</w:t>
      </w:r>
      <w:r w:rsidRPr="00A54DA0">
        <w:t> </w:t>
      </w:r>
      <w:r w:rsidRPr="00A54DA0">
        <w:rPr>
          <w:noProof/>
        </w:rPr>
        <w:t>28.532</w:t>
      </w:r>
      <w:r w:rsidRPr="00A54DA0">
        <w:t> </w:t>
      </w:r>
      <w:r w:rsidRPr="00A54DA0">
        <w:rPr>
          <w:noProof/>
        </w:rPr>
        <w:t>[</w:t>
      </w:r>
      <w:r w:rsidR="000A573F" w:rsidRPr="00A54DA0">
        <w:rPr>
          <w:noProof/>
        </w:rPr>
        <w:t>15</w:t>
      </w:r>
      <w:r w:rsidRPr="00A54DA0">
        <w:rPr>
          <w:noProof/>
        </w:rPr>
        <w:t>].</w:t>
      </w:r>
    </w:p>
    <w:p w14:paraId="32331398" w14:textId="77777777" w:rsidR="00634A47" w:rsidRPr="00A54DA0" w:rsidRDefault="00634A47" w:rsidP="00634A47">
      <w:pPr>
        <w:ind w:left="360"/>
        <w:rPr>
          <w:color w:val="FF0000"/>
        </w:rPr>
      </w:pPr>
      <w:r w:rsidRPr="00A54DA0">
        <w:rPr>
          <w:color w:val="FF0000"/>
        </w:rPr>
        <w:t>Editor’s note: Whether network slice management capability exposure is affected by transforming the management service API to another service API is FFS.</w:t>
      </w:r>
    </w:p>
    <w:p w14:paraId="6C837314" w14:textId="3FB2DE4E" w:rsidR="00634A47" w:rsidRPr="00A54DA0" w:rsidRDefault="00634A47" w:rsidP="00634A47">
      <w:pPr>
        <w:pStyle w:val="Heading3"/>
        <w:rPr>
          <w:lang w:val="en-US" w:eastAsia="zh-CN"/>
        </w:rPr>
      </w:pPr>
      <w:bookmarkStart w:id="166" w:name="_Toc136591375"/>
      <w:r w:rsidRPr="00A54DA0">
        <w:rPr>
          <w:lang w:eastAsia="zh-CN"/>
        </w:rPr>
        <w:t>7.</w:t>
      </w:r>
      <w:r w:rsidR="00F93366" w:rsidRPr="00A54DA0">
        <w:rPr>
          <w:lang w:eastAsia="zh-CN"/>
        </w:rPr>
        <w:t>9</w:t>
      </w:r>
      <w:r w:rsidRPr="00A54DA0">
        <w:rPr>
          <w:lang w:eastAsia="zh-CN"/>
        </w:rPr>
        <w:t>.2</w:t>
      </w:r>
      <w:r w:rsidRPr="00A54DA0">
        <w:rPr>
          <w:lang w:eastAsia="zh-CN"/>
        </w:rPr>
        <w:tab/>
        <w:t xml:space="preserve">Exposure via CAPIF </w:t>
      </w:r>
      <w:r w:rsidR="00EF1601" w:rsidRPr="00A54DA0">
        <w:rPr>
          <w:lang w:eastAsia="zh-CN"/>
        </w:rPr>
        <w:t>alternativ</w:t>
      </w:r>
      <w:r w:rsidR="00EF1601" w:rsidRPr="00A54DA0">
        <w:rPr>
          <w:lang w:val="en-US" w:eastAsia="zh-CN"/>
        </w:rPr>
        <w:t>e 2</w:t>
      </w:r>
      <w:bookmarkEnd w:id="166"/>
    </w:p>
    <w:p w14:paraId="09E2AAF9" w14:textId="6DCE1588" w:rsidR="00634A47" w:rsidRPr="00A54DA0" w:rsidRDefault="00634A47" w:rsidP="00634A47">
      <w:pPr>
        <w:rPr>
          <w:lang w:eastAsia="zh-CN"/>
        </w:rPr>
      </w:pPr>
      <w:r w:rsidRPr="00A54DA0">
        <w:rPr>
          <w:lang w:eastAsia="zh-CN"/>
        </w:rPr>
        <w:t>This clause describes a potential solution where network slice management capability exposure is used in conjunction with a CAPIF core function (see TS 23.222</w:t>
      </w:r>
      <w:r w:rsidR="000A573F" w:rsidRPr="00A54DA0">
        <w:rPr>
          <w:lang w:eastAsia="zh-CN"/>
        </w:rPr>
        <w:t xml:space="preserve"> </w:t>
      </w:r>
      <w:r w:rsidRPr="00A54DA0">
        <w:rPr>
          <w:lang w:eastAsia="zh-CN"/>
        </w:rPr>
        <w:t>[1</w:t>
      </w:r>
      <w:r w:rsidR="000A573F" w:rsidRPr="00A54DA0">
        <w:rPr>
          <w:lang w:eastAsia="zh-CN"/>
        </w:rPr>
        <w:t>4</w:t>
      </w:r>
      <w:r w:rsidRPr="00A54DA0">
        <w:rPr>
          <w:lang w:eastAsia="zh-CN"/>
        </w:rPr>
        <w:t>]) to expose management services to MnS consumers.</w:t>
      </w:r>
    </w:p>
    <w:p w14:paraId="57C5CABA" w14:textId="77777777" w:rsidR="00634A47" w:rsidRPr="00A54DA0" w:rsidRDefault="00634A47" w:rsidP="00A54DA0">
      <w:pPr>
        <w:pStyle w:val="TH"/>
      </w:pPr>
      <w:r w:rsidRPr="00A54DA0">
        <w:rPr>
          <w:noProof/>
        </w:rPr>
        <w:t xml:space="preserve"> </w:t>
      </w:r>
      <w:bookmarkStart w:id="167" w:name="MCCQCTEMPBM_00000074"/>
      <w:r w:rsidRPr="00A54DA0">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06850"/>
                    </a:xfrm>
                    <a:prstGeom prst="rect">
                      <a:avLst/>
                    </a:prstGeom>
                  </pic:spPr>
                </pic:pic>
              </a:graphicData>
            </a:graphic>
          </wp:inline>
        </w:drawing>
      </w:r>
      <w:bookmarkEnd w:id="167"/>
    </w:p>
    <w:p w14:paraId="59FF2B38" w14:textId="46F0C55B" w:rsidR="00634A47" w:rsidRPr="00A54DA0" w:rsidRDefault="00634A47" w:rsidP="00A54DA0">
      <w:pPr>
        <w:pStyle w:val="TF"/>
        <w:rPr>
          <w:lang w:eastAsia="zh-CN"/>
        </w:rPr>
      </w:pPr>
      <w:bookmarkStart w:id="168" w:name="MCCQCTEMPBM_00000053"/>
      <w:r w:rsidRPr="00A54DA0">
        <w:rPr>
          <w:lang w:eastAsia="zh-CN"/>
        </w:rPr>
        <w:t>Figure 7.</w:t>
      </w:r>
      <w:r w:rsidR="00AD4760" w:rsidRPr="00A54DA0">
        <w:rPr>
          <w:lang w:eastAsia="zh-CN"/>
        </w:rPr>
        <w:t>9</w:t>
      </w:r>
      <w:r w:rsidRPr="00A54DA0">
        <w:rPr>
          <w:lang w:eastAsia="zh-CN"/>
        </w:rPr>
        <w:t>.2-1: Exposure via CAPIF alternative 2</w:t>
      </w:r>
    </w:p>
    <w:bookmarkEnd w:id="168"/>
    <w:p w14:paraId="2073F506" w14:textId="77777777" w:rsidR="00F87F68" w:rsidRPr="00A54DA0" w:rsidRDefault="00F87F68" w:rsidP="00F87F68">
      <w:pPr>
        <w:rPr>
          <w:lang w:eastAsia="zh-CN"/>
        </w:rPr>
      </w:pPr>
      <w:r w:rsidRPr="00A54DA0">
        <w:rPr>
          <w:lang w:eastAsia="zh-CN"/>
        </w:rPr>
        <w:t>In this alternative, network slice management capability exposure consumes the interfaces at reference points CAPIF-3, CAPIF-4, and CAPIF-5 as defined in TS 23.222 [14].</w:t>
      </w:r>
      <w:r w:rsidRPr="00A54DA0">
        <w:t xml:space="preserve"> </w:t>
      </w:r>
      <w:r w:rsidRPr="00A54DA0">
        <w:rPr>
          <w:lang w:eastAsia="zh-CN"/>
        </w:rPr>
        <w:t>It may be necessary to extend CAPIF-3/4/5 as defined in TS 23.222 [14] to support exposure of network slice management services.</w:t>
      </w:r>
    </w:p>
    <w:p w14:paraId="5679880A" w14:textId="77777777" w:rsidR="00F87F68" w:rsidRPr="00A54DA0" w:rsidRDefault="00F87F68" w:rsidP="00F87F68">
      <w:pPr>
        <w:rPr>
          <w:noProof/>
        </w:rPr>
      </w:pPr>
      <w:r w:rsidRPr="00A54DA0">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sidRPr="00A54DA0">
        <w:rPr>
          <w:noProof/>
        </w:rPr>
        <w:t>.</w:t>
      </w:r>
    </w:p>
    <w:p w14:paraId="560EFD00" w14:textId="4EFF0602" w:rsidR="00654CFE" w:rsidRPr="00A54DA0" w:rsidRDefault="00654CFE" w:rsidP="00654CFE">
      <w:pPr>
        <w:rPr>
          <w:lang w:eastAsia="zh-CN"/>
        </w:rPr>
      </w:pPr>
      <w:r w:rsidRPr="00A54DA0">
        <w:rPr>
          <w:lang w:eastAsia="zh-CN"/>
        </w:rPr>
        <w:t>In this alternative, MnS consumers utilize the interfaces at reference point CAPIF-1/1e. It may be necessary to extend CAPIF-1/1e as defined in TS 23.222 [14] to support authorization/authentication of MnS consumers and discovery of MnS producers.</w:t>
      </w:r>
    </w:p>
    <w:p w14:paraId="123AD6E9" w14:textId="688223ED" w:rsidR="00F87F68" w:rsidRPr="00A54DA0" w:rsidRDefault="00F87F68" w:rsidP="008263B3">
      <w:pPr>
        <w:ind w:left="360"/>
        <w:rPr>
          <w:lang w:val="en-US"/>
        </w:rPr>
      </w:pPr>
      <w:r w:rsidRPr="00A54DA0">
        <w:rPr>
          <w:color w:val="FF0000"/>
        </w:rPr>
        <w:t>Editor’s note: Whether network slice management capability exposure is affected by transforming the management service API to another service API is FFS.</w:t>
      </w:r>
    </w:p>
    <w:p w14:paraId="7653566C" w14:textId="3CA0D3A0" w:rsidR="00F87F68" w:rsidRPr="00A54DA0" w:rsidRDefault="00F87F68" w:rsidP="00F87F68">
      <w:pPr>
        <w:rPr>
          <w:lang w:eastAsia="zh-CN"/>
        </w:rPr>
      </w:pPr>
      <w:r w:rsidRPr="00A54DA0">
        <w:rPr>
          <w:rFonts w:hint="eastAsia"/>
          <w:lang w:eastAsia="zh-CN"/>
        </w:rPr>
        <w:t>T</w:t>
      </w:r>
      <w:r w:rsidRPr="00A54DA0">
        <w:rPr>
          <w:lang w:eastAsia="zh-CN"/>
        </w:rPr>
        <w:t>able</w:t>
      </w:r>
      <w:r w:rsidR="00D647B4" w:rsidRPr="00A54DA0">
        <w:rPr>
          <w:lang w:eastAsia="zh-CN"/>
        </w:rPr>
        <w:t xml:space="preserve"> </w:t>
      </w:r>
      <w:r w:rsidRPr="00A54DA0">
        <w:rPr>
          <w:lang w:eastAsia="zh-CN"/>
        </w:rPr>
        <w:t xml:space="preserve">7.9.2-1 shows the CAPIF </w:t>
      </w:r>
      <w:r w:rsidRPr="00A54DA0">
        <w:rPr>
          <w:rFonts w:hint="eastAsia"/>
          <w:lang w:eastAsia="zh-CN"/>
        </w:rPr>
        <w:t>interface</w:t>
      </w:r>
      <w:r w:rsidRPr="00A54DA0">
        <w:rPr>
          <w:lang w:eastAsia="zh-CN"/>
        </w:rPr>
        <w:t xml:space="preserve"> and the potential MnS that can be implemented within the </w:t>
      </w:r>
      <w:r w:rsidRPr="00A54DA0">
        <w:rPr>
          <w:lang w:val="en-US" w:eastAsia="zh-CN"/>
        </w:rPr>
        <w:t>interface</w:t>
      </w:r>
      <w:r w:rsidRPr="00A54DA0">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A54DA0" w:rsidRDefault="00950189" w:rsidP="00950189">
      <w:pPr>
        <w:pStyle w:val="Caption"/>
        <w:keepNext/>
        <w:jc w:val="center"/>
        <w:rPr>
          <w:rFonts w:ascii="Arial" w:eastAsia="SimSun" w:hAnsi="Arial"/>
          <w:b/>
          <w:lang w:eastAsia="zh-CN"/>
        </w:rPr>
      </w:pPr>
      <w:bookmarkStart w:id="169" w:name="MCCQCTEMPBM_00000041"/>
      <w:r w:rsidRPr="00A54DA0">
        <w:rPr>
          <w:rFonts w:ascii="Arial" w:eastAsia="SimSun" w:hAnsi="Arial" w:hint="eastAsia"/>
          <w:b/>
          <w:lang w:eastAsia="zh-CN"/>
        </w:rPr>
        <w:t>T</w:t>
      </w:r>
      <w:r w:rsidRPr="00A54DA0">
        <w:rPr>
          <w:rFonts w:ascii="Arial" w:eastAsia="SimSun" w:hAnsi="Arial"/>
          <w:b/>
          <w:lang w:eastAsia="zh-CN"/>
        </w:rPr>
        <w:t>able</w:t>
      </w:r>
      <w:r w:rsidRPr="00A54DA0">
        <w:rPr>
          <w:rFonts w:ascii="Arial" w:eastAsia="SimSun" w:hAnsi="Arial" w:hint="eastAsia"/>
          <w:b/>
          <w:lang w:eastAsia="zh-CN"/>
        </w:rPr>
        <w:t xml:space="preserve"> </w:t>
      </w:r>
      <w:r w:rsidRPr="00A54DA0">
        <w:rPr>
          <w:rFonts w:ascii="Arial" w:eastAsia="SimSun" w:hAnsi="Arial"/>
          <w:b/>
          <w:lang w:eastAsia="zh-CN"/>
        </w:rPr>
        <w:t>7.9.2-1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rsidRPr="00A54DA0" w14:paraId="45DEB866" w14:textId="77777777" w:rsidTr="00366574">
        <w:tc>
          <w:tcPr>
            <w:tcW w:w="1175" w:type="dxa"/>
            <w:shd w:val="clear" w:color="auto" w:fill="F2F2F2" w:themeFill="background1" w:themeFillShade="F2"/>
          </w:tcPr>
          <w:bookmarkEnd w:id="169"/>
          <w:p w14:paraId="60A9F8FC" w14:textId="77777777" w:rsidR="00950189" w:rsidRPr="00A54DA0" w:rsidRDefault="00950189" w:rsidP="00AA1EBD">
            <w:pPr>
              <w:rPr>
                <w:b/>
                <w:bCs/>
              </w:rPr>
            </w:pPr>
            <w:r w:rsidRPr="00A54DA0">
              <w:rPr>
                <w:b/>
                <w:bCs/>
              </w:rPr>
              <w:t>Interface</w:t>
            </w:r>
          </w:p>
        </w:tc>
        <w:tc>
          <w:tcPr>
            <w:tcW w:w="4110" w:type="dxa"/>
            <w:shd w:val="clear" w:color="auto" w:fill="F2F2F2" w:themeFill="background1" w:themeFillShade="F2"/>
          </w:tcPr>
          <w:p w14:paraId="73C1D24E" w14:textId="741D2A9C" w:rsidR="00950189" w:rsidRPr="00A54DA0" w:rsidRDefault="00950189" w:rsidP="00AA1EBD">
            <w:pPr>
              <w:rPr>
                <w:b/>
                <w:bCs/>
              </w:rPr>
            </w:pPr>
            <w:r w:rsidRPr="00A54DA0">
              <w:rPr>
                <w:b/>
                <w:bCs/>
              </w:rPr>
              <w:t>Related MnS</w:t>
            </w:r>
          </w:p>
        </w:tc>
        <w:tc>
          <w:tcPr>
            <w:tcW w:w="4110" w:type="dxa"/>
            <w:shd w:val="clear" w:color="auto" w:fill="F2F2F2" w:themeFill="background1" w:themeFillShade="F2"/>
          </w:tcPr>
          <w:p w14:paraId="6DADF6B7" w14:textId="77777777" w:rsidR="00950189" w:rsidRPr="00A54DA0" w:rsidRDefault="00950189" w:rsidP="00AA1EBD">
            <w:pPr>
              <w:rPr>
                <w:b/>
                <w:bCs/>
              </w:rPr>
            </w:pPr>
            <w:r w:rsidRPr="00A54DA0">
              <w:rPr>
                <w:rFonts w:hint="eastAsia"/>
                <w:b/>
                <w:bCs/>
              </w:rPr>
              <w:t>G</w:t>
            </w:r>
            <w:r w:rsidRPr="00A54DA0">
              <w:rPr>
                <w:b/>
                <w:bCs/>
              </w:rPr>
              <w:t>ap analysis</w:t>
            </w:r>
          </w:p>
        </w:tc>
      </w:tr>
      <w:tr w:rsidR="00950189" w:rsidRPr="00A54DA0" w14:paraId="2466BDAE" w14:textId="77777777" w:rsidTr="00366574">
        <w:tc>
          <w:tcPr>
            <w:tcW w:w="1175" w:type="dxa"/>
          </w:tcPr>
          <w:p w14:paraId="0C550CE1" w14:textId="77777777" w:rsidR="00950189" w:rsidRPr="00A54DA0" w:rsidRDefault="00950189" w:rsidP="00AA1EBD">
            <w:r w:rsidRPr="00A54DA0">
              <w:t>CAPIF 1/1e</w:t>
            </w:r>
          </w:p>
        </w:tc>
        <w:tc>
          <w:tcPr>
            <w:tcW w:w="4110" w:type="dxa"/>
          </w:tcPr>
          <w:p w14:paraId="35DBD5D3" w14:textId="77777777" w:rsidR="00950189" w:rsidRPr="00A54DA0" w:rsidRDefault="00950189" w:rsidP="00AA1EBD">
            <w:pPr>
              <w:pStyle w:val="B1"/>
              <w:ind w:left="284"/>
              <w:rPr>
                <w:lang w:eastAsia="zh-CN"/>
              </w:rPr>
            </w:pPr>
            <w:r w:rsidRPr="00A54DA0">
              <w:t>-</w:t>
            </w:r>
            <w:r w:rsidRPr="00A54DA0">
              <w:tab/>
            </w:r>
            <w:r w:rsidRPr="00A54DA0">
              <w:rPr>
                <w:lang w:eastAsia="zh-CN"/>
              </w:rPr>
              <w:t>Discovery of MnS(s) from MnS registry using ProvMnS</w:t>
            </w:r>
            <w:r w:rsidRPr="00A54DA0">
              <w:rPr>
                <w:lang w:eastAsia="zh-CN"/>
              </w:rPr>
              <w:br/>
              <w:t>Specified in TS 28.622 [17], TS 28.623 [16], and TS 28.532 [15]</w:t>
            </w:r>
          </w:p>
          <w:p w14:paraId="16233ABD" w14:textId="730B2E98" w:rsidR="00950189" w:rsidRPr="00A54DA0" w:rsidRDefault="00950189" w:rsidP="00AA1EBD">
            <w:pPr>
              <w:pStyle w:val="B1"/>
              <w:ind w:left="284"/>
            </w:pPr>
          </w:p>
        </w:tc>
        <w:tc>
          <w:tcPr>
            <w:tcW w:w="4110" w:type="dxa"/>
          </w:tcPr>
          <w:p w14:paraId="693E6DEC" w14:textId="2A5C6EAB" w:rsidR="00215F5E" w:rsidRPr="00A54DA0" w:rsidRDefault="00215F5E" w:rsidP="00215F5E">
            <w:pPr>
              <w:pStyle w:val="B1"/>
              <w:ind w:left="284"/>
              <w:rPr>
                <w:lang w:eastAsia="zh-CN"/>
              </w:rPr>
            </w:pPr>
            <w:r w:rsidRPr="00A54DA0">
              <w:rPr>
                <w:rFonts w:hint="eastAsia"/>
                <w:lang w:eastAsia="zh-CN"/>
              </w:rPr>
              <w:t>-</w:t>
            </w:r>
            <w:r w:rsidRPr="00A54DA0">
              <w:rPr>
                <w:lang w:eastAsia="zh-CN"/>
              </w:rPr>
              <w:t xml:space="preserve"> How the MnS consumer can discover the MnS producer using CAPIF 1/1e is not specified.</w:t>
            </w:r>
          </w:p>
          <w:p w14:paraId="2548652E" w14:textId="5E21042B" w:rsidR="00F87F68" w:rsidRPr="00A54DA0" w:rsidRDefault="00F87F68" w:rsidP="00F87F68">
            <w:pPr>
              <w:pStyle w:val="B1"/>
              <w:ind w:left="284"/>
              <w:rPr>
                <w:lang w:eastAsia="zh-CN"/>
              </w:rPr>
            </w:pPr>
            <w:r w:rsidRPr="00A54DA0">
              <w:rPr>
                <w:lang w:eastAsia="zh-CN"/>
              </w:rPr>
              <w:t xml:space="preserve">- The ServiceAPIDescription for </w:t>
            </w:r>
            <w:r w:rsidRPr="00A54DA0">
              <w:rPr>
                <w:rFonts w:hint="eastAsia"/>
                <w:lang w:eastAsia="zh-CN"/>
              </w:rPr>
              <w:t>CAPIF</w:t>
            </w:r>
            <w:r w:rsidRPr="00A54DA0">
              <w:rPr>
                <w:lang w:eastAsia="zh-CN"/>
              </w:rPr>
              <w:t>_Discover_Service_API needs to be extended in the context of network slice management capability exposure. The MnS address within the MnS data can indicate a MnS producer for exposing MnS after authentication and authorization.</w:t>
            </w:r>
          </w:p>
          <w:p w14:paraId="3CCD208E" w14:textId="655E60A3" w:rsidR="00950189" w:rsidRPr="00A54DA0" w:rsidRDefault="00F87F68" w:rsidP="00F87F68">
            <w:pPr>
              <w:pStyle w:val="B1"/>
              <w:ind w:left="284"/>
            </w:pPr>
            <w:r w:rsidRPr="00A54DA0">
              <w:rPr>
                <w:lang w:eastAsia="zh-CN"/>
              </w:rPr>
              <w:t>-</w:t>
            </w:r>
            <w:r w:rsidRPr="00A54DA0">
              <w:rPr>
                <w:lang w:eastAsia="zh-CN"/>
              </w:rPr>
              <w:tab/>
              <w:t>Management of MnS consumers includes the management of MnS consumer type and identity. The management of MnS consumer type and identity is for differentiat</w:t>
            </w:r>
            <w:r w:rsidRPr="00A54DA0">
              <w:rPr>
                <w:rFonts w:hint="eastAsia"/>
                <w:lang w:eastAsia="zh-CN"/>
              </w:rPr>
              <w:t>ing</w:t>
            </w:r>
            <w:r w:rsidRPr="00A54DA0">
              <w:rPr>
                <w:lang w:eastAsia="zh-CN"/>
              </w:rPr>
              <w:t xml:space="preserve"> different access permission for different MnS consumer.</w:t>
            </w:r>
          </w:p>
        </w:tc>
      </w:tr>
      <w:tr w:rsidR="00950189" w:rsidRPr="00A54DA0" w14:paraId="07A60199" w14:textId="77777777" w:rsidTr="00366574">
        <w:tc>
          <w:tcPr>
            <w:tcW w:w="1175" w:type="dxa"/>
          </w:tcPr>
          <w:p w14:paraId="14878ABD" w14:textId="77777777" w:rsidR="00950189" w:rsidRPr="00A54DA0" w:rsidRDefault="00950189" w:rsidP="00AA1EBD">
            <w:r w:rsidRPr="00A54DA0">
              <w:t>CAPIF 2/2e</w:t>
            </w:r>
          </w:p>
        </w:tc>
        <w:tc>
          <w:tcPr>
            <w:tcW w:w="4110" w:type="dxa"/>
          </w:tcPr>
          <w:p w14:paraId="2EE235ED" w14:textId="77777777" w:rsidR="00950189" w:rsidRPr="00A54DA0" w:rsidRDefault="00950189" w:rsidP="00AA1EBD">
            <w:pPr>
              <w:pStyle w:val="B1"/>
              <w:ind w:left="284"/>
              <w:rPr>
                <w:noProof/>
                <w:lang w:eastAsia="zh-CN"/>
              </w:rPr>
            </w:pPr>
            <w:r w:rsidRPr="00A54DA0">
              <w:t>-</w:t>
            </w:r>
            <w:r w:rsidRPr="00A54DA0">
              <w:tab/>
              <w:t>A</w:t>
            </w:r>
            <w:r w:rsidRPr="00A54DA0">
              <w:rPr>
                <w:noProof/>
              </w:rPr>
              <w:t>uthentication and authorization of MnS consumers is specified in TS 28.533 [11] clause 4.9</w:t>
            </w:r>
            <w:r w:rsidRPr="00A54DA0">
              <w:rPr>
                <w:noProof/>
                <w:lang w:eastAsia="zh-CN"/>
              </w:rPr>
              <w:t>.</w:t>
            </w:r>
            <w:r w:rsidRPr="00A54DA0">
              <w:rPr>
                <w:noProof/>
              </w:rPr>
              <w:br/>
            </w:r>
          </w:p>
          <w:p w14:paraId="373B8097" w14:textId="77777777" w:rsidR="00950189" w:rsidRPr="00A54DA0" w:rsidRDefault="00950189" w:rsidP="00AA1EBD">
            <w:pPr>
              <w:pStyle w:val="B1"/>
              <w:ind w:left="284"/>
            </w:pPr>
            <w:r w:rsidRPr="00A54DA0">
              <w:t>-</w:t>
            </w:r>
            <w:r w:rsidRPr="00A54DA0">
              <w:tab/>
              <w:t>Service APIs (MnS): faultMnS, fileDataReportingMnS, heartbeatNtf, perfMnS, provMnS, and streamingDataMnS</w:t>
            </w:r>
            <w:r w:rsidRPr="00A54DA0">
              <w:br/>
            </w:r>
            <w:r w:rsidRPr="00A54DA0">
              <w:rPr>
                <w:noProof/>
              </w:rPr>
              <w:t>Specified in in TS</w:t>
            </w:r>
            <w:r w:rsidRPr="00A54DA0">
              <w:t> </w:t>
            </w:r>
            <w:r w:rsidRPr="00A54DA0">
              <w:rPr>
                <w:noProof/>
              </w:rPr>
              <w:t>28.532</w:t>
            </w:r>
            <w:r w:rsidRPr="00A54DA0">
              <w:t> </w:t>
            </w:r>
            <w:r w:rsidRPr="00A54DA0">
              <w:rPr>
                <w:noProof/>
              </w:rPr>
              <w:t>[15]</w:t>
            </w:r>
          </w:p>
        </w:tc>
        <w:tc>
          <w:tcPr>
            <w:tcW w:w="4110" w:type="dxa"/>
          </w:tcPr>
          <w:p w14:paraId="056CA946" w14:textId="77777777" w:rsidR="00FF2079" w:rsidRPr="00A54DA0" w:rsidRDefault="00FF2079" w:rsidP="00FF2079">
            <w:pPr>
              <w:pStyle w:val="B1"/>
              <w:ind w:left="284"/>
              <w:rPr>
                <w:lang w:eastAsia="zh-CN"/>
              </w:rPr>
            </w:pPr>
            <w:r w:rsidRPr="00A54DA0">
              <w:rPr>
                <w:rFonts w:hint="eastAsia"/>
                <w:lang w:eastAsia="zh-CN"/>
              </w:rPr>
              <w:t>-</w:t>
            </w:r>
            <w:r w:rsidRPr="00A54DA0">
              <w:rPr>
                <w:lang w:eastAsia="zh-CN"/>
              </w:rPr>
              <w:t xml:space="preserve"> How to use MnS as extension for CAPIF 2/2e is not specified.</w:t>
            </w:r>
          </w:p>
          <w:p w14:paraId="00C1033E" w14:textId="75DCB2AA" w:rsidR="00950189" w:rsidRPr="00A54DA0" w:rsidRDefault="00FF2079" w:rsidP="00FF2079">
            <w:pPr>
              <w:pStyle w:val="B1"/>
              <w:ind w:left="284"/>
            </w:pPr>
            <w:r w:rsidRPr="00A54DA0">
              <w:rPr>
                <w:rFonts w:hint="eastAsia"/>
                <w:lang w:eastAsia="zh-CN"/>
              </w:rPr>
              <w:t>-</w:t>
            </w:r>
            <w:r w:rsidRPr="00A54DA0">
              <w:rPr>
                <w:lang w:eastAsia="zh-CN"/>
              </w:rPr>
              <w:t xml:space="preserve"> The Service API for CAPIF 2/2e need to be extended to support </w:t>
            </w:r>
            <w:r w:rsidRPr="00A54DA0">
              <w:rPr>
                <w:noProof/>
              </w:rPr>
              <w:t>MnS.</w:t>
            </w:r>
          </w:p>
        </w:tc>
      </w:tr>
      <w:tr w:rsidR="00950189" w:rsidRPr="00A54DA0" w14:paraId="11848B66" w14:textId="77777777" w:rsidTr="00366574">
        <w:tc>
          <w:tcPr>
            <w:tcW w:w="1175" w:type="dxa"/>
          </w:tcPr>
          <w:p w14:paraId="0697F42C" w14:textId="2E775D91" w:rsidR="00950189" w:rsidRPr="00A54DA0" w:rsidRDefault="00950189" w:rsidP="00AA1EBD">
            <w:r w:rsidRPr="00A54DA0">
              <w:t>CAPIF 3</w:t>
            </w:r>
          </w:p>
        </w:tc>
        <w:tc>
          <w:tcPr>
            <w:tcW w:w="4110" w:type="dxa"/>
          </w:tcPr>
          <w:p w14:paraId="0E7EF3B2" w14:textId="6698044B" w:rsidR="00950189" w:rsidRPr="00A54DA0" w:rsidRDefault="00950189" w:rsidP="00366574">
            <w:pPr>
              <w:pStyle w:val="B1"/>
              <w:ind w:left="284"/>
            </w:pPr>
            <w:r w:rsidRPr="00A54DA0">
              <w:t>-</w:t>
            </w:r>
            <w:r w:rsidRPr="00A54DA0">
              <w:tab/>
              <w:t>Nchf_ConvergedCharging</w:t>
            </w:r>
            <w:r w:rsidRPr="00A54DA0">
              <w:br/>
              <w:t>Specified in TS 28.201 [18] and TS 28.202 [6]</w:t>
            </w:r>
          </w:p>
          <w:p w14:paraId="26E845B1" w14:textId="77777777" w:rsidR="00F87F68" w:rsidRPr="00A54DA0" w:rsidRDefault="00F87F68" w:rsidP="00F87F68">
            <w:pPr>
              <w:pStyle w:val="B1"/>
              <w:ind w:left="284"/>
              <w:rPr>
                <w:lang w:eastAsia="zh-CN"/>
              </w:rPr>
            </w:pPr>
            <w:r w:rsidRPr="00A54DA0">
              <w:rPr>
                <w:rFonts w:hint="eastAsia"/>
                <w:lang w:eastAsia="zh-CN"/>
              </w:rPr>
              <w:t>-</w:t>
            </w:r>
            <w:r w:rsidRPr="00A54DA0">
              <w:rPr>
                <w:lang w:eastAsia="zh-CN"/>
              </w:rPr>
              <w:t xml:space="preserve"> </w:t>
            </w:r>
            <w:r w:rsidRPr="00A54DA0">
              <w:rPr>
                <w:rFonts w:hint="eastAsia"/>
                <w:lang w:eastAsia="zh-CN"/>
              </w:rPr>
              <w:t>Access</w:t>
            </w:r>
            <w:r w:rsidRPr="00A54DA0">
              <w:rPr>
                <w:lang w:eastAsia="zh-CN"/>
              </w:rPr>
              <w:t xml:space="preserve"> control </w:t>
            </w:r>
            <w:r w:rsidRPr="00A54DA0">
              <w:rPr>
                <w:rFonts w:hint="eastAsia"/>
                <w:lang w:eastAsia="zh-CN"/>
              </w:rPr>
              <w:t>capability</w:t>
            </w:r>
            <w:r w:rsidRPr="00A54DA0">
              <w:rPr>
                <w:lang w:eastAsia="zh-CN"/>
              </w:rPr>
              <w:t xml:space="preserve"> specified in TS 28.533 [11]</w:t>
            </w:r>
          </w:p>
          <w:p w14:paraId="2A55CC53" w14:textId="1A596699" w:rsidR="00950189" w:rsidRPr="00A54DA0" w:rsidRDefault="00950189" w:rsidP="0063668F">
            <w:pPr>
              <w:pStyle w:val="EditorsNote"/>
              <w:ind w:left="0" w:firstLine="0"/>
            </w:pPr>
          </w:p>
        </w:tc>
        <w:tc>
          <w:tcPr>
            <w:tcW w:w="4110" w:type="dxa"/>
          </w:tcPr>
          <w:p w14:paraId="7C5CDC83" w14:textId="46FD89E1" w:rsidR="00950189" w:rsidRPr="00A54DA0" w:rsidRDefault="00950189" w:rsidP="00366574">
            <w:pPr>
              <w:pStyle w:val="B1"/>
              <w:ind w:left="0" w:firstLine="0"/>
            </w:pPr>
          </w:p>
        </w:tc>
      </w:tr>
      <w:tr w:rsidR="00950189" w:rsidRPr="00A54DA0" w14:paraId="5209A82C" w14:textId="77777777" w:rsidTr="00366574">
        <w:tc>
          <w:tcPr>
            <w:tcW w:w="1175" w:type="dxa"/>
          </w:tcPr>
          <w:p w14:paraId="24E47AA2" w14:textId="77777777" w:rsidR="00950189" w:rsidRPr="00A54DA0" w:rsidRDefault="00950189" w:rsidP="00AA1EBD">
            <w:r w:rsidRPr="00A54DA0">
              <w:t>CAPIF 4</w:t>
            </w:r>
          </w:p>
        </w:tc>
        <w:tc>
          <w:tcPr>
            <w:tcW w:w="4110" w:type="dxa"/>
          </w:tcPr>
          <w:p w14:paraId="6C4163A1" w14:textId="72C1B74C" w:rsidR="00950189" w:rsidRPr="00A54DA0" w:rsidRDefault="00950189" w:rsidP="00AA1EBD">
            <w:pPr>
              <w:pStyle w:val="B1"/>
              <w:ind w:left="284"/>
              <w:rPr>
                <w:lang w:eastAsia="zh-CN"/>
              </w:rPr>
            </w:pPr>
            <w:r w:rsidRPr="00A54DA0">
              <w:t>-</w:t>
            </w:r>
            <w:r w:rsidRPr="00A54DA0">
              <w:tab/>
              <w:t>MnS Registry</w:t>
            </w:r>
            <w:r w:rsidRPr="00A54DA0">
              <w:br/>
              <w:t>Specified in TS 28.622 [17] and TS 28.623 [16]</w:t>
            </w:r>
            <w:r w:rsidRPr="00A54DA0">
              <w:rPr>
                <w:lang w:eastAsia="zh-CN"/>
              </w:rPr>
              <w:t>.</w:t>
            </w:r>
          </w:p>
          <w:p w14:paraId="2397FBF8" w14:textId="7CE26903" w:rsidR="00950189" w:rsidRPr="00A54DA0" w:rsidRDefault="00950189" w:rsidP="00AA1EBD">
            <w:pPr>
              <w:pStyle w:val="B1"/>
              <w:ind w:left="284"/>
              <w:rPr>
                <w:lang w:eastAsia="zh-CN"/>
              </w:rPr>
            </w:pPr>
          </w:p>
        </w:tc>
        <w:tc>
          <w:tcPr>
            <w:tcW w:w="4110" w:type="dxa"/>
          </w:tcPr>
          <w:p w14:paraId="0731BD53" w14:textId="370E604D" w:rsidR="00215F5E" w:rsidRPr="00A54DA0" w:rsidRDefault="00215F5E" w:rsidP="00215F5E">
            <w:pPr>
              <w:pStyle w:val="B1"/>
              <w:ind w:left="284"/>
              <w:rPr>
                <w:lang w:eastAsia="zh-CN"/>
              </w:rPr>
            </w:pPr>
            <w:r w:rsidRPr="00A54DA0">
              <w:rPr>
                <w:rFonts w:hint="eastAsia"/>
                <w:lang w:eastAsia="zh-CN"/>
              </w:rPr>
              <w:t>-</w:t>
            </w:r>
            <w:r w:rsidRPr="00A54DA0">
              <w:rPr>
                <w:lang w:eastAsia="zh-CN"/>
              </w:rPr>
              <w:t xml:space="preserve"> How to publish the MnS data for MnS discovery by the MnS consumer using CAPIF 4 is not specified.</w:t>
            </w:r>
          </w:p>
          <w:p w14:paraId="18AA22E7" w14:textId="060B85FA" w:rsidR="00950189" w:rsidRPr="00A54DA0" w:rsidRDefault="00F87F68" w:rsidP="00F87F68">
            <w:pPr>
              <w:pStyle w:val="B1"/>
              <w:ind w:left="284"/>
            </w:pPr>
            <w:r w:rsidRPr="00A54DA0">
              <w:rPr>
                <w:lang w:val="en-US" w:eastAsia="zh-CN"/>
              </w:rPr>
              <w:t xml:space="preserve">- The ServiceAPIDescription for </w:t>
            </w:r>
            <w:r w:rsidRPr="00A54DA0">
              <w:rPr>
                <w:rFonts w:hint="eastAsia"/>
                <w:lang w:val="en-US" w:eastAsia="zh-CN"/>
              </w:rPr>
              <w:t>CAPIF</w:t>
            </w:r>
            <w:r w:rsidRPr="00A54DA0">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A54DA0" w14:paraId="64A69088" w14:textId="77777777" w:rsidTr="00366574">
        <w:tc>
          <w:tcPr>
            <w:tcW w:w="1175" w:type="dxa"/>
          </w:tcPr>
          <w:p w14:paraId="578578EC" w14:textId="77777777" w:rsidR="00950189" w:rsidRPr="00A54DA0" w:rsidRDefault="00950189" w:rsidP="00AA1EBD">
            <w:r w:rsidRPr="00A54DA0">
              <w:t>CAPIF 5</w:t>
            </w:r>
          </w:p>
        </w:tc>
        <w:tc>
          <w:tcPr>
            <w:tcW w:w="4110" w:type="dxa"/>
          </w:tcPr>
          <w:p w14:paraId="70B203DA" w14:textId="77777777" w:rsidR="00950189" w:rsidRPr="00A54DA0" w:rsidRDefault="00950189" w:rsidP="00AA1EBD">
            <w:pPr>
              <w:pStyle w:val="B1"/>
              <w:ind w:left="284"/>
            </w:pPr>
            <w:r w:rsidRPr="00A54DA0">
              <w:t>-</w:t>
            </w:r>
            <w:r w:rsidRPr="00A54DA0">
              <w:tab/>
              <w:t>Auditing of the MnS producer is not specified</w:t>
            </w:r>
          </w:p>
        </w:tc>
        <w:tc>
          <w:tcPr>
            <w:tcW w:w="4110" w:type="dxa"/>
          </w:tcPr>
          <w:p w14:paraId="2FFF649F" w14:textId="1866D951" w:rsidR="00FF2079" w:rsidRPr="00A54DA0" w:rsidRDefault="00FF2079" w:rsidP="00FF2079">
            <w:pPr>
              <w:pStyle w:val="B1"/>
              <w:ind w:left="284"/>
            </w:pPr>
            <w:r w:rsidRPr="00A54DA0">
              <w:rPr>
                <w:rFonts w:hint="eastAsia"/>
              </w:rPr>
              <w:t>-</w:t>
            </w:r>
            <w:r w:rsidRPr="00A54DA0">
              <w:t xml:space="preserve"> How to </w:t>
            </w:r>
            <w:r w:rsidRPr="00A54DA0">
              <w:rPr>
                <w:color w:val="000000" w:themeColor="text1"/>
                <w:lang w:eastAsia="zh-CN"/>
              </w:rPr>
              <w:t>allow MnS producer to recognize and different</w:t>
            </w:r>
            <w:r w:rsidR="00614F76" w:rsidRPr="00A54DA0">
              <w:rPr>
                <w:color w:val="000000" w:themeColor="text1"/>
                <w:lang w:eastAsia="zh-CN"/>
              </w:rPr>
              <w:t>i</w:t>
            </w:r>
            <w:r w:rsidRPr="00A54DA0">
              <w:rPr>
                <w:color w:val="000000" w:themeColor="text1"/>
                <w:lang w:eastAsia="zh-CN"/>
              </w:rPr>
              <w:t>ate each MnS consumer during the auditing is not specified.</w:t>
            </w:r>
          </w:p>
          <w:p w14:paraId="784AB249" w14:textId="73C3FF5A" w:rsidR="00950189" w:rsidRPr="00A54DA0" w:rsidDel="00E4632D" w:rsidRDefault="00FF2079" w:rsidP="00FF2079">
            <w:pPr>
              <w:pStyle w:val="B1"/>
              <w:ind w:left="284"/>
            </w:pPr>
            <w:r w:rsidRPr="00A54DA0">
              <w:rPr>
                <w:rFonts w:hint="eastAsia"/>
              </w:rPr>
              <w:t>-</w:t>
            </w:r>
            <w:r w:rsidRPr="00A54DA0">
              <w:t xml:space="preserve"> MnS consumer ID </w:t>
            </w:r>
            <w:r w:rsidRPr="00A54DA0">
              <w:rPr>
                <w:rFonts w:hint="eastAsia"/>
                <w:lang w:eastAsia="zh-CN"/>
              </w:rPr>
              <w:t>is</w:t>
            </w:r>
            <w:r w:rsidRPr="00A54DA0">
              <w:rPr>
                <w:lang w:eastAsia="zh-CN"/>
              </w:rPr>
              <w:t xml:space="preserve"> </w:t>
            </w:r>
            <w:r w:rsidRPr="00A54DA0">
              <w:rPr>
                <w:rFonts w:hint="eastAsia"/>
                <w:lang w:eastAsia="zh-CN"/>
              </w:rPr>
              <w:t xml:space="preserve">needed </w:t>
            </w:r>
            <w:r w:rsidRPr="00A54DA0">
              <w:t>for auditing service API invocation.</w:t>
            </w:r>
          </w:p>
        </w:tc>
      </w:tr>
    </w:tbl>
    <w:p w14:paraId="18445A5F" w14:textId="3332DCDF" w:rsidR="00950189" w:rsidRPr="00A54DA0" w:rsidRDefault="00950189" w:rsidP="00950189">
      <w:pPr>
        <w:ind w:left="360"/>
        <w:rPr>
          <w:color w:val="FF0000"/>
        </w:rPr>
      </w:pPr>
    </w:p>
    <w:p w14:paraId="560E15CB" w14:textId="28BBDCAF" w:rsidR="00931375" w:rsidRPr="00A54DA0" w:rsidRDefault="00931375" w:rsidP="00931375">
      <w:r w:rsidRPr="00A54DA0">
        <w:t xml:space="preserve">After the MnS consumer completes authentication and authorization, the CAPIF core function needs to help the MnS consumer to discover the address of the MnS producer so that the MnS consumer can request MnS consumption. In order to provide the discovery service to the MnS consumer, the MnS data that contains the address of the MnS producer needs to be </w:t>
      </w:r>
      <w:r w:rsidR="00614F76" w:rsidRPr="00A54DA0">
        <w:t>published</w:t>
      </w:r>
      <w:r w:rsidRPr="00A54DA0">
        <w:t xml:space="preserve"> to the CAPIF core function. This may require an extension of CAPIF-4 interface to make sure that the ServiceAPIDescription for </w:t>
      </w:r>
      <w:r w:rsidRPr="00A54DA0">
        <w:rPr>
          <w:rFonts w:hint="eastAsia"/>
        </w:rPr>
        <w:t>CAPIF</w:t>
      </w:r>
      <w:r w:rsidRPr="00A54DA0">
        <w:t>_Publish_Service_API can carry the MnS data in order to support the discovery service for the MnS consumer.</w:t>
      </w:r>
    </w:p>
    <w:p w14:paraId="686A6BCD" w14:textId="701D82DB" w:rsidR="008263B3" w:rsidRPr="00A54DA0" w:rsidRDefault="008263B3" w:rsidP="008263B3">
      <w:pPr>
        <w:rPr>
          <w:lang w:val="en-US" w:eastAsia="zh-CN"/>
        </w:rPr>
      </w:pPr>
      <w:r w:rsidRPr="00A54DA0">
        <w:rPr>
          <w:rFonts w:hint="eastAsia"/>
          <w:lang w:eastAsia="zh-CN"/>
        </w:rPr>
        <w:t>The</w:t>
      </w:r>
      <w:r w:rsidRPr="00A54DA0">
        <w:rPr>
          <w:lang w:val="en-US" w:eastAsia="zh-CN"/>
        </w:rPr>
        <w:t xml:space="preserve"> mnsAddress of MnsInfo within CAPIF-</w:t>
      </w:r>
      <w:r w:rsidR="00651BA6" w:rsidRPr="00A54DA0">
        <w:rPr>
          <w:lang w:val="en-US" w:eastAsia="zh-CN"/>
        </w:rPr>
        <w:t>1/</w:t>
      </w:r>
      <w:r w:rsidRPr="00A54DA0">
        <w:rPr>
          <w:lang w:val="en-US" w:eastAsia="zh-CN"/>
        </w:rPr>
        <w:t>1e and 4 can be extended as below:</w:t>
      </w:r>
    </w:p>
    <w:p w14:paraId="55B68CBC" w14:textId="77777777" w:rsidR="008263B3" w:rsidRPr="00A54DA0" w:rsidRDefault="008263B3" w:rsidP="008263B3">
      <w:pPr>
        <w:pStyle w:val="Caption"/>
        <w:keepNext/>
        <w:jc w:val="center"/>
        <w:rPr>
          <w:rFonts w:ascii="Arial" w:eastAsia="SimSun" w:hAnsi="Arial"/>
          <w:b/>
          <w:lang w:eastAsia="zh-CN"/>
        </w:rPr>
      </w:pPr>
      <w:bookmarkStart w:id="170" w:name="MCCQCTEMPBM_00000042"/>
      <w:r w:rsidRPr="00A54DA0">
        <w:rPr>
          <w:rFonts w:ascii="Arial" w:eastAsia="SimSun" w:hAnsi="Arial" w:hint="eastAsia"/>
          <w:b/>
          <w:lang w:eastAsia="zh-CN"/>
        </w:rPr>
        <w:t xml:space="preserve">Table </w:t>
      </w:r>
      <w:r w:rsidRPr="00A54DA0">
        <w:rPr>
          <w:rFonts w:ascii="Arial" w:eastAsia="SimSun" w:hAnsi="Arial"/>
          <w:b/>
          <w:lang w:eastAsia="zh-CN"/>
        </w:rPr>
        <w:t>7.9.2-3 mnsaddress information within MnsInfo</w:t>
      </w:r>
    </w:p>
    <w:tbl>
      <w:tblPr>
        <w:tblStyle w:val="TableGrid"/>
        <w:tblW w:w="0" w:type="auto"/>
        <w:tblLook w:val="04A0" w:firstRow="1" w:lastRow="0" w:firstColumn="1" w:lastColumn="0" w:noHBand="0" w:noVBand="1"/>
      </w:tblPr>
      <w:tblGrid>
        <w:gridCol w:w="2407"/>
        <w:gridCol w:w="2407"/>
        <w:gridCol w:w="2127"/>
        <w:gridCol w:w="2688"/>
      </w:tblGrid>
      <w:tr w:rsidR="008263B3" w:rsidRPr="00A54DA0" w14:paraId="090D43D4" w14:textId="77777777" w:rsidTr="00ED4567">
        <w:tc>
          <w:tcPr>
            <w:tcW w:w="2407" w:type="dxa"/>
          </w:tcPr>
          <w:bookmarkEnd w:id="170"/>
          <w:p w14:paraId="5741EC66" w14:textId="77777777" w:rsidR="008263B3" w:rsidRPr="00A54DA0" w:rsidRDefault="008263B3" w:rsidP="00ED4567">
            <w:pPr>
              <w:jc w:val="center"/>
              <w:rPr>
                <w:lang w:eastAsia="zh-CN"/>
              </w:rPr>
            </w:pPr>
            <w:r w:rsidRPr="00A54DA0">
              <w:rPr>
                <w:rFonts w:hint="eastAsia"/>
                <w:lang w:eastAsia="zh-CN"/>
              </w:rPr>
              <w:t>A</w:t>
            </w:r>
            <w:r w:rsidRPr="00A54DA0">
              <w:rPr>
                <w:lang w:eastAsia="zh-CN"/>
              </w:rPr>
              <w:t>ttributes</w:t>
            </w:r>
          </w:p>
        </w:tc>
        <w:tc>
          <w:tcPr>
            <w:tcW w:w="2407" w:type="dxa"/>
          </w:tcPr>
          <w:p w14:paraId="1716F8AC" w14:textId="77777777" w:rsidR="008263B3" w:rsidRPr="00A54DA0" w:rsidRDefault="008263B3" w:rsidP="00ED4567">
            <w:pPr>
              <w:jc w:val="center"/>
              <w:rPr>
                <w:lang w:eastAsia="zh-CN"/>
              </w:rPr>
            </w:pPr>
            <w:r w:rsidRPr="00A54DA0">
              <w:rPr>
                <w:rFonts w:hint="eastAsia"/>
                <w:lang w:eastAsia="zh-CN"/>
              </w:rPr>
              <w:t>S</w:t>
            </w:r>
            <w:r w:rsidRPr="00A54DA0">
              <w:rPr>
                <w:lang w:eastAsia="zh-CN"/>
              </w:rPr>
              <w:t>upport</w:t>
            </w:r>
          </w:p>
        </w:tc>
        <w:tc>
          <w:tcPr>
            <w:tcW w:w="2127" w:type="dxa"/>
          </w:tcPr>
          <w:p w14:paraId="674E9C60" w14:textId="77777777" w:rsidR="008263B3" w:rsidRPr="00A54DA0" w:rsidRDefault="008263B3" w:rsidP="00ED4567">
            <w:pPr>
              <w:jc w:val="center"/>
              <w:rPr>
                <w:lang w:eastAsia="zh-CN"/>
              </w:rPr>
            </w:pPr>
            <w:r w:rsidRPr="00A54DA0">
              <w:rPr>
                <w:rFonts w:hint="eastAsia"/>
                <w:lang w:eastAsia="zh-CN"/>
              </w:rPr>
              <w:t>C</w:t>
            </w:r>
            <w:r w:rsidRPr="00A54DA0">
              <w:rPr>
                <w:lang w:eastAsia="zh-CN"/>
              </w:rPr>
              <w:t>ardinality</w:t>
            </w:r>
          </w:p>
        </w:tc>
        <w:tc>
          <w:tcPr>
            <w:tcW w:w="2688" w:type="dxa"/>
          </w:tcPr>
          <w:p w14:paraId="4DD1EA10" w14:textId="77777777" w:rsidR="008263B3" w:rsidRPr="00A54DA0" w:rsidRDefault="008263B3" w:rsidP="00ED4567">
            <w:pPr>
              <w:jc w:val="center"/>
              <w:rPr>
                <w:lang w:eastAsia="zh-CN"/>
              </w:rPr>
            </w:pPr>
            <w:r w:rsidRPr="00A54DA0">
              <w:rPr>
                <w:rFonts w:hint="eastAsia"/>
                <w:lang w:eastAsia="zh-CN"/>
              </w:rPr>
              <w:t>D</w:t>
            </w:r>
            <w:r w:rsidRPr="00A54DA0">
              <w:rPr>
                <w:lang w:eastAsia="zh-CN"/>
              </w:rPr>
              <w:t>escription</w:t>
            </w:r>
          </w:p>
        </w:tc>
      </w:tr>
      <w:tr w:rsidR="008263B3" w:rsidRPr="00A54DA0" w14:paraId="34F2D4C5" w14:textId="77777777" w:rsidTr="00ED4567">
        <w:tc>
          <w:tcPr>
            <w:tcW w:w="2407" w:type="dxa"/>
          </w:tcPr>
          <w:p w14:paraId="5CEFD197" w14:textId="77777777" w:rsidR="008263B3" w:rsidRPr="00A54DA0" w:rsidRDefault="008263B3" w:rsidP="00ED4567">
            <w:pPr>
              <w:rPr>
                <w:lang w:eastAsia="zh-CN"/>
              </w:rPr>
            </w:pPr>
            <w:r w:rsidRPr="00A54DA0">
              <w:rPr>
                <w:rFonts w:hint="eastAsia"/>
                <w:lang w:eastAsia="zh-CN"/>
              </w:rPr>
              <w:t>m</w:t>
            </w:r>
            <w:r w:rsidRPr="00A54DA0">
              <w:rPr>
                <w:lang w:eastAsia="zh-CN"/>
              </w:rPr>
              <w:t>nsAddress</w:t>
            </w:r>
          </w:p>
        </w:tc>
        <w:tc>
          <w:tcPr>
            <w:tcW w:w="2407" w:type="dxa"/>
          </w:tcPr>
          <w:p w14:paraId="774862D2" w14:textId="77777777" w:rsidR="008263B3" w:rsidRPr="00A54DA0" w:rsidRDefault="008263B3" w:rsidP="00ED4567">
            <w:pPr>
              <w:rPr>
                <w:lang w:eastAsia="zh-CN"/>
              </w:rPr>
            </w:pPr>
            <w:r w:rsidRPr="00A54DA0">
              <w:rPr>
                <w:rFonts w:hint="eastAsia"/>
                <w:lang w:eastAsia="zh-CN"/>
              </w:rPr>
              <w:t>M</w:t>
            </w:r>
          </w:p>
        </w:tc>
        <w:tc>
          <w:tcPr>
            <w:tcW w:w="2127" w:type="dxa"/>
          </w:tcPr>
          <w:p w14:paraId="2F0411BE" w14:textId="77777777" w:rsidR="008263B3" w:rsidRPr="00A54DA0" w:rsidRDefault="008263B3" w:rsidP="00ED4567">
            <w:pPr>
              <w:rPr>
                <w:lang w:eastAsia="zh-CN"/>
              </w:rPr>
            </w:pPr>
            <w:r w:rsidRPr="00A54DA0">
              <w:rPr>
                <w:rFonts w:hint="eastAsia"/>
                <w:lang w:eastAsia="zh-CN"/>
              </w:rPr>
              <w:t>1</w:t>
            </w:r>
          </w:p>
        </w:tc>
        <w:tc>
          <w:tcPr>
            <w:tcW w:w="2688" w:type="dxa"/>
          </w:tcPr>
          <w:p w14:paraId="4A297ED0" w14:textId="0D8DD7FF" w:rsidR="008263B3" w:rsidRPr="00A54DA0" w:rsidRDefault="008263B3" w:rsidP="00ED4567">
            <w:pPr>
              <w:rPr>
                <w:lang w:eastAsia="zh-CN"/>
              </w:rPr>
            </w:pPr>
            <w:r w:rsidRPr="00A54DA0">
              <w:rPr>
                <w:lang w:eastAsia="zh-CN"/>
              </w:rPr>
              <w:t>The MnS address for external MnS consumer indicates a MnS producer for exposing MnS after authentication and authorization.</w:t>
            </w:r>
          </w:p>
        </w:tc>
      </w:tr>
    </w:tbl>
    <w:p w14:paraId="62D94FEC" w14:textId="77777777" w:rsidR="008263B3" w:rsidRPr="00A54DA0" w:rsidRDefault="008263B3" w:rsidP="008263B3">
      <w:pPr>
        <w:rPr>
          <w:lang w:val="en-US" w:eastAsia="zh-CN"/>
        </w:rPr>
      </w:pPr>
    </w:p>
    <w:p w14:paraId="1B699BEB" w14:textId="77777777" w:rsidR="00FF2079" w:rsidRPr="00A54DA0" w:rsidRDefault="00FF2079" w:rsidP="00FF2079">
      <w:pPr>
        <w:pStyle w:val="EditorsNote"/>
        <w:ind w:left="0" w:firstLine="0"/>
        <w:rPr>
          <w:color w:val="000000" w:themeColor="text1"/>
          <w:lang w:val="en-US" w:eastAsia="zh-CN"/>
        </w:rPr>
      </w:pPr>
      <w:r w:rsidRPr="00A54DA0">
        <w:rPr>
          <w:color w:val="000000" w:themeColor="text1"/>
          <w:lang w:eastAsia="zh-CN"/>
        </w:rPr>
        <w:t xml:space="preserve">For CAPIF-5 interface, </w:t>
      </w:r>
      <w:r w:rsidRPr="00A54DA0">
        <w:rPr>
          <w:rFonts w:hint="eastAsia"/>
          <w:color w:val="000000" w:themeColor="text1"/>
          <w:lang w:eastAsia="zh-CN"/>
        </w:rPr>
        <w:t>According</w:t>
      </w:r>
      <w:r w:rsidRPr="00A54DA0">
        <w:rPr>
          <w:color w:val="000000" w:themeColor="text1"/>
          <w:lang w:eastAsia="zh-CN"/>
        </w:rPr>
        <w:t xml:space="preserve"> </w:t>
      </w:r>
      <w:r w:rsidRPr="00A54DA0">
        <w:rPr>
          <w:rFonts w:hint="eastAsia"/>
          <w:color w:val="000000" w:themeColor="text1"/>
          <w:lang w:eastAsia="zh-CN"/>
        </w:rPr>
        <w:t>to</w:t>
      </w:r>
      <w:r w:rsidRPr="00A54DA0">
        <w:rPr>
          <w:color w:val="000000" w:themeColor="text1"/>
          <w:lang w:eastAsia="zh-CN"/>
        </w:rPr>
        <w:t xml:space="preserve"> TS 23.222, API management function can access the service API invocation logs via CAPIF-5. The procedure for auditing needs the query service API log request from API management function to the CAPIF core functi</w:t>
      </w:r>
      <w:r w:rsidRPr="00A54DA0">
        <w:rPr>
          <w:color w:val="000000" w:themeColor="text1"/>
          <w:lang w:val="en-US" w:eastAsia="zh-CN"/>
        </w:rPr>
        <w:t>on. Since API management function is within the 3GPP management system, in order to differentiate each MnS consumer, MnS consumer ID is needed in order to allow MnS producer to recognize each MnS consumer during the auditing. Therefore, API Invoker’s ID need to be extended as MnS customer ID.</w:t>
      </w:r>
    </w:p>
    <w:p w14:paraId="45DC0014" w14:textId="5895C199" w:rsidR="008263B3" w:rsidRPr="00A54DA0" w:rsidRDefault="008263B3" w:rsidP="008263B3">
      <w:pPr>
        <w:rPr>
          <w:lang w:val="en-US" w:eastAsia="zh-CN"/>
        </w:rPr>
      </w:pPr>
      <w:r w:rsidRPr="00A54DA0">
        <w:rPr>
          <w:rFonts w:hint="eastAsia"/>
          <w:lang w:eastAsia="zh-CN"/>
        </w:rPr>
        <w:t>The</w:t>
      </w:r>
      <w:r w:rsidRPr="00A54DA0">
        <w:rPr>
          <w:lang w:val="en-US" w:eastAsia="zh-CN"/>
        </w:rPr>
        <w:t xml:space="preserve"> </w:t>
      </w:r>
      <w:r w:rsidRPr="00A54DA0">
        <w:rPr>
          <w:rFonts w:hint="eastAsia"/>
          <w:lang w:val="en-US" w:eastAsia="zh-CN"/>
        </w:rPr>
        <w:t>MnS</w:t>
      </w:r>
      <w:r w:rsidRPr="00A54DA0">
        <w:rPr>
          <w:lang w:val="en-US" w:eastAsia="zh-CN"/>
        </w:rPr>
        <w:t xml:space="preserve"> </w:t>
      </w:r>
      <w:r w:rsidRPr="00A54DA0">
        <w:rPr>
          <w:rFonts w:hint="eastAsia"/>
          <w:lang w:val="en-US" w:eastAsia="zh-CN"/>
        </w:rPr>
        <w:t>consumer</w:t>
      </w:r>
      <w:r w:rsidRPr="00A54DA0">
        <w:rPr>
          <w:lang w:val="en-US" w:eastAsia="zh-CN"/>
        </w:rPr>
        <w:t xml:space="preserve"> </w:t>
      </w:r>
      <w:r w:rsidRPr="00A54DA0">
        <w:rPr>
          <w:rFonts w:hint="eastAsia"/>
          <w:lang w:val="en-US" w:eastAsia="zh-CN"/>
        </w:rPr>
        <w:t>management</w:t>
      </w:r>
      <w:r w:rsidRPr="00A54DA0">
        <w:rPr>
          <w:lang w:val="en-US" w:eastAsia="zh-CN"/>
        </w:rPr>
        <w:t xml:space="preserve"> </w:t>
      </w:r>
      <w:r w:rsidRPr="00A54DA0">
        <w:rPr>
          <w:rFonts w:hint="eastAsia"/>
          <w:lang w:val="en-US" w:eastAsia="zh-CN"/>
        </w:rPr>
        <w:t>information</w:t>
      </w:r>
      <w:r w:rsidRPr="00A54DA0">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4A0DF05A" w:rsidR="00FF2079" w:rsidRPr="00A54DA0" w:rsidRDefault="00FF2079" w:rsidP="00FF2079">
      <w:pPr>
        <w:pStyle w:val="EditorsNote"/>
        <w:ind w:left="0" w:firstLine="0"/>
        <w:rPr>
          <w:color w:val="000000" w:themeColor="text1"/>
          <w:lang w:val="en-US" w:eastAsia="zh-CN"/>
        </w:rPr>
      </w:pPr>
      <w:r w:rsidRPr="00A54DA0">
        <w:rPr>
          <w:color w:val="000000" w:themeColor="text1"/>
          <w:lang w:eastAsia="zh-CN"/>
        </w:rPr>
        <w:t>CAPIF core function can authorize MnS consumer with certain permission (e.g. access token) using CAPIF-</w:t>
      </w:r>
      <w:r w:rsidR="00651BA6" w:rsidRPr="00A54DA0">
        <w:rPr>
          <w:color w:val="000000" w:themeColor="text1"/>
          <w:lang w:eastAsia="zh-CN"/>
        </w:rPr>
        <w:t>1/</w:t>
      </w:r>
      <w:r w:rsidRPr="00A54DA0">
        <w:rPr>
          <w:color w:val="000000" w:themeColor="text1"/>
          <w:lang w:eastAsia="zh-CN"/>
        </w:rPr>
        <w:t xml:space="preserve">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w:t>
      </w:r>
      <w:r w:rsidRPr="00A54DA0">
        <w:rPr>
          <w:color w:val="000000" w:themeColor="text1"/>
          <w:lang w:val="en-US" w:eastAsia="zh-CN"/>
        </w:rPr>
        <w:t>API Invoker’s ID need to be extended as MnS customer ID.</w:t>
      </w:r>
    </w:p>
    <w:p w14:paraId="66F5BBD4" w14:textId="77777777" w:rsidR="00FF2079" w:rsidRPr="00A54DA0" w:rsidRDefault="00FF2079" w:rsidP="00FF2079">
      <w:pPr>
        <w:ind w:left="360"/>
        <w:rPr>
          <w:color w:val="FF0000"/>
        </w:rPr>
      </w:pPr>
      <w:r w:rsidRPr="00A54DA0">
        <w:rPr>
          <w:color w:val="FF0000"/>
        </w:rPr>
        <w:t>Editor’s note: The format of MnS consumer ID is FFS.</w:t>
      </w:r>
    </w:p>
    <w:p w14:paraId="0F4BF7EA" w14:textId="77236D5E" w:rsidR="008263B3" w:rsidRPr="00A54DA0" w:rsidRDefault="008263B3" w:rsidP="008263B3">
      <w:pPr>
        <w:rPr>
          <w:lang w:val="en-US" w:eastAsia="zh-CN"/>
        </w:rPr>
      </w:pPr>
      <w:r w:rsidRPr="00A54DA0">
        <w:rPr>
          <w:lang w:val="en-US" w:eastAsia="zh-CN"/>
        </w:rPr>
        <w:t>The MnS consumer management information within CAPIF-</w:t>
      </w:r>
      <w:r w:rsidR="00651BA6" w:rsidRPr="00A54DA0">
        <w:rPr>
          <w:lang w:val="en-US" w:eastAsia="zh-CN"/>
        </w:rPr>
        <w:t>1/</w:t>
      </w:r>
      <w:r w:rsidRPr="00A54DA0">
        <w:rPr>
          <w:lang w:val="en-US" w:eastAsia="zh-CN"/>
        </w:rPr>
        <w:t>1e can be extended as below:</w:t>
      </w:r>
    </w:p>
    <w:p w14:paraId="707292AA" w14:textId="77777777" w:rsidR="008263B3" w:rsidRPr="00A54DA0" w:rsidRDefault="008263B3" w:rsidP="008263B3">
      <w:pPr>
        <w:pStyle w:val="Caption"/>
        <w:keepNext/>
        <w:jc w:val="center"/>
        <w:rPr>
          <w:rFonts w:ascii="Arial" w:eastAsia="SimSun" w:hAnsi="Arial"/>
          <w:b/>
          <w:lang w:eastAsia="zh-CN"/>
        </w:rPr>
      </w:pPr>
      <w:bookmarkStart w:id="171" w:name="MCCQCTEMPBM_00000043"/>
      <w:r w:rsidRPr="00A54DA0">
        <w:rPr>
          <w:rFonts w:ascii="Arial" w:eastAsia="SimSun" w:hAnsi="Arial" w:hint="eastAsia"/>
          <w:b/>
          <w:lang w:eastAsia="zh-CN"/>
        </w:rPr>
        <w:t xml:space="preserve">Table </w:t>
      </w:r>
      <w:r w:rsidRPr="00A54DA0">
        <w:rPr>
          <w:rFonts w:ascii="Arial" w:eastAsia="SimSun" w:hAnsi="Arial"/>
          <w:b/>
          <w:lang w:eastAsia="zh-CN"/>
        </w:rPr>
        <w:t>7.9.2-4 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8263B3" w:rsidRPr="00A54DA0" w14:paraId="0A67DD05" w14:textId="77777777" w:rsidTr="00ED4567">
        <w:tc>
          <w:tcPr>
            <w:tcW w:w="2407" w:type="dxa"/>
          </w:tcPr>
          <w:bookmarkEnd w:id="171"/>
          <w:p w14:paraId="7671689C" w14:textId="77777777" w:rsidR="008263B3" w:rsidRPr="00A54DA0" w:rsidRDefault="008263B3" w:rsidP="00ED4567">
            <w:pPr>
              <w:jc w:val="center"/>
              <w:rPr>
                <w:lang w:eastAsia="zh-CN"/>
              </w:rPr>
            </w:pPr>
            <w:r w:rsidRPr="00A54DA0">
              <w:rPr>
                <w:rFonts w:hint="eastAsia"/>
                <w:lang w:eastAsia="zh-CN"/>
              </w:rPr>
              <w:t>A</w:t>
            </w:r>
            <w:r w:rsidRPr="00A54DA0">
              <w:rPr>
                <w:lang w:eastAsia="zh-CN"/>
              </w:rPr>
              <w:t>ttributes</w:t>
            </w:r>
          </w:p>
        </w:tc>
        <w:tc>
          <w:tcPr>
            <w:tcW w:w="1983" w:type="dxa"/>
          </w:tcPr>
          <w:p w14:paraId="77C71564" w14:textId="77777777" w:rsidR="008263B3" w:rsidRPr="00A54DA0" w:rsidRDefault="008263B3" w:rsidP="00ED4567">
            <w:pPr>
              <w:jc w:val="center"/>
              <w:rPr>
                <w:lang w:eastAsia="zh-CN"/>
              </w:rPr>
            </w:pPr>
            <w:r w:rsidRPr="00A54DA0">
              <w:rPr>
                <w:rFonts w:hint="eastAsia"/>
                <w:lang w:eastAsia="zh-CN"/>
              </w:rPr>
              <w:t>S</w:t>
            </w:r>
            <w:r w:rsidRPr="00A54DA0">
              <w:rPr>
                <w:lang w:eastAsia="zh-CN"/>
              </w:rPr>
              <w:t>upport</w:t>
            </w:r>
          </w:p>
        </w:tc>
        <w:tc>
          <w:tcPr>
            <w:tcW w:w="2268" w:type="dxa"/>
          </w:tcPr>
          <w:p w14:paraId="2B8C8CC0" w14:textId="77777777" w:rsidR="008263B3" w:rsidRPr="00A54DA0" w:rsidRDefault="008263B3" w:rsidP="00ED4567">
            <w:pPr>
              <w:jc w:val="center"/>
              <w:rPr>
                <w:lang w:eastAsia="zh-CN"/>
              </w:rPr>
            </w:pPr>
            <w:r w:rsidRPr="00A54DA0">
              <w:rPr>
                <w:rFonts w:hint="eastAsia"/>
                <w:lang w:eastAsia="zh-CN"/>
              </w:rPr>
              <w:t>C</w:t>
            </w:r>
            <w:r w:rsidRPr="00A54DA0">
              <w:rPr>
                <w:lang w:eastAsia="zh-CN"/>
              </w:rPr>
              <w:t>ardinality</w:t>
            </w:r>
          </w:p>
        </w:tc>
        <w:tc>
          <w:tcPr>
            <w:tcW w:w="2971" w:type="dxa"/>
          </w:tcPr>
          <w:p w14:paraId="4A00591F" w14:textId="77777777" w:rsidR="008263B3" w:rsidRPr="00A54DA0" w:rsidRDefault="008263B3" w:rsidP="00ED4567">
            <w:pPr>
              <w:jc w:val="center"/>
              <w:rPr>
                <w:lang w:eastAsia="zh-CN"/>
              </w:rPr>
            </w:pPr>
            <w:r w:rsidRPr="00A54DA0">
              <w:rPr>
                <w:rFonts w:hint="eastAsia"/>
                <w:lang w:eastAsia="zh-CN"/>
              </w:rPr>
              <w:t>D</w:t>
            </w:r>
            <w:r w:rsidRPr="00A54DA0">
              <w:rPr>
                <w:lang w:eastAsia="zh-CN"/>
              </w:rPr>
              <w:t>escription</w:t>
            </w:r>
          </w:p>
        </w:tc>
      </w:tr>
      <w:tr w:rsidR="008263B3" w:rsidRPr="00A54DA0" w14:paraId="11D6B227" w14:textId="77777777" w:rsidTr="00ED4567">
        <w:tc>
          <w:tcPr>
            <w:tcW w:w="2407" w:type="dxa"/>
          </w:tcPr>
          <w:p w14:paraId="4D96CBBA" w14:textId="77777777" w:rsidR="008263B3" w:rsidRPr="00A54DA0" w:rsidRDefault="008263B3" w:rsidP="00ED4567">
            <w:pPr>
              <w:rPr>
                <w:lang w:eastAsia="zh-CN"/>
              </w:rPr>
            </w:pPr>
            <w:r w:rsidRPr="00A54DA0">
              <w:rPr>
                <w:rFonts w:hint="eastAsia"/>
                <w:lang w:eastAsia="zh-CN"/>
              </w:rPr>
              <w:t>M</w:t>
            </w:r>
            <w:r w:rsidRPr="00A54DA0">
              <w:rPr>
                <w:lang w:eastAsia="zh-CN"/>
              </w:rPr>
              <w:t>nS</w:t>
            </w:r>
            <w:r w:rsidRPr="00A54DA0">
              <w:rPr>
                <w:rFonts w:hint="eastAsia"/>
                <w:lang w:eastAsia="zh-CN"/>
              </w:rPr>
              <w:t>C</w:t>
            </w:r>
            <w:r w:rsidRPr="00A54DA0">
              <w:rPr>
                <w:lang w:eastAsia="zh-CN"/>
              </w:rPr>
              <w:t>onsumerType</w:t>
            </w:r>
          </w:p>
        </w:tc>
        <w:tc>
          <w:tcPr>
            <w:tcW w:w="1983" w:type="dxa"/>
          </w:tcPr>
          <w:p w14:paraId="2D128047" w14:textId="77777777" w:rsidR="008263B3" w:rsidRPr="00A54DA0" w:rsidRDefault="008263B3" w:rsidP="00ED4567">
            <w:pPr>
              <w:rPr>
                <w:lang w:eastAsia="zh-CN"/>
              </w:rPr>
            </w:pPr>
            <w:r w:rsidRPr="00A54DA0">
              <w:rPr>
                <w:rFonts w:hint="eastAsia"/>
                <w:lang w:eastAsia="zh-CN"/>
              </w:rPr>
              <w:t>O</w:t>
            </w:r>
          </w:p>
        </w:tc>
        <w:tc>
          <w:tcPr>
            <w:tcW w:w="2268" w:type="dxa"/>
          </w:tcPr>
          <w:p w14:paraId="39CFF83D" w14:textId="77777777" w:rsidR="008263B3" w:rsidRPr="00A54DA0" w:rsidRDefault="008263B3" w:rsidP="00ED4567">
            <w:pPr>
              <w:rPr>
                <w:lang w:eastAsia="zh-CN"/>
              </w:rPr>
            </w:pPr>
            <w:r w:rsidRPr="00A54DA0">
              <w:rPr>
                <w:rFonts w:hint="eastAsia"/>
                <w:lang w:eastAsia="zh-CN"/>
              </w:rPr>
              <w:t>1</w:t>
            </w:r>
            <w:r w:rsidRPr="00A54DA0">
              <w:rPr>
                <w:lang w:eastAsia="zh-CN"/>
              </w:rPr>
              <w:t>…N</w:t>
            </w:r>
          </w:p>
        </w:tc>
        <w:tc>
          <w:tcPr>
            <w:tcW w:w="2971" w:type="dxa"/>
          </w:tcPr>
          <w:p w14:paraId="7A730AD5"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2A7382F1" w14:textId="77777777" w:rsidR="008263B3" w:rsidRPr="00A54DA0" w:rsidRDefault="008263B3" w:rsidP="00ED4567">
            <w:pPr>
              <w:pStyle w:val="TAL"/>
              <w:rPr>
                <w:rFonts w:ascii="Times New Roman" w:hAnsi="Times New Roman"/>
                <w:sz w:val="20"/>
                <w:lang w:eastAsia="zh-CN"/>
              </w:rPr>
            </w:pPr>
          </w:p>
          <w:p w14:paraId="2C73313E"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hint="eastAsia"/>
                <w:sz w:val="20"/>
                <w:lang w:eastAsia="zh-CN"/>
              </w:rPr>
              <w:t>a</w:t>
            </w:r>
            <w:r w:rsidRPr="00A54DA0">
              <w:rPr>
                <w:rFonts w:ascii="Times New Roman" w:hAnsi="Times New Roman"/>
                <w:sz w:val="20"/>
                <w:lang w:eastAsia="zh-CN"/>
              </w:rPr>
              <w:t>llowedValue: EXTERNAL,</w:t>
            </w:r>
          </w:p>
          <w:p w14:paraId="5A34DB42"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hint="eastAsia"/>
                <w:sz w:val="20"/>
                <w:lang w:eastAsia="zh-CN"/>
              </w:rPr>
              <w:t xml:space="preserve"> </w:t>
            </w:r>
            <w:r w:rsidRPr="00A54DA0">
              <w:rPr>
                <w:rFonts w:ascii="Times New Roman" w:hAnsi="Times New Roman"/>
                <w:sz w:val="20"/>
                <w:lang w:eastAsia="zh-CN"/>
              </w:rPr>
              <w:t xml:space="preserve">                      INTERNAL</w:t>
            </w:r>
          </w:p>
          <w:p w14:paraId="38CC549C" w14:textId="77777777" w:rsidR="008263B3" w:rsidRPr="00A54DA0" w:rsidRDefault="008263B3" w:rsidP="00ED4567">
            <w:pPr>
              <w:rPr>
                <w:lang w:eastAsia="zh-CN"/>
              </w:rPr>
            </w:pPr>
          </w:p>
        </w:tc>
      </w:tr>
      <w:tr w:rsidR="008263B3" w:rsidRPr="00A54DA0" w14:paraId="47197A00" w14:textId="77777777" w:rsidTr="00ED4567">
        <w:tc>
          <w:tcPr>
            <w:tcW w:w="2407" w:type="dxa"/>
          </w:tcPr>
          <w:p w14:paraId="747D2E99" w14:textId="77777777" w:rsidR="008263B3" w:rsidRPr="00A54DA0" w:rsidRDefault="008263B3" w:rsidP="00ED4567">
            <w:pPr>
              <w:rPr>
                <w:lang w:eastAsia="zh-CN"/>
              </w:rPr>
            </w:pPr>
            <w:r w:rsidRPr="00A54DA0">
              <w:rPr>
                <w:rFonts w:hint="eastAsia"/>
                <w:lang w:eastAsia="zh-CN"/>
              </w:rPr>
              <w:t>M</w:t>
            </w:r>
            <w:r w:rsidRPr="00A54DA0">
              <w:rPr>
                <w:lang w:eastAsia="zh-CN"/>
              </w:rPr>
              <w:t>nSConsumerID</w:t>
            </w:r>
          </w:p>
        </w:tc>
        <w:tc>
          <w:tcPr>
            <w:tcW w:w="1983" w:type="dxa"/>
          </w:tcPr>
          <w:p w14:paraId="017198C6" w14:textId="77777777" w:rsidR="008263B3" w:rsidRPr="00A54DA0" w:rsidRDefault="008263B3" w:rsidP="00ED4567">
            <w:pPr>
              <w:rPr>
                <w:lang w:eastAsia="zh-CN"/>
              </w:rPr>
            </w:pPr>
            <w:r w:rsidRPr="00A54DA0">
              <w:rPr>
                <w:rFonts w:hint="eastAsia"/>
                <w:lang w:eastAsia="zh-CN"/>
              </w:rPr>
              <w:t>O</w:t>
            </w:r>
          </w:p>
        </w:tc>
        <w:tc>
          <w:tcPr>
            <w:tcW w:w="2268" w:type="dxa"/>
          </w:tcPr>
          <w:p w14:paraId="7DFE9AB3" w14:textId="77777777" w:rsidR="008263B3" w:rsidRPr="00A54DA0" w:rsidRDefault="008263B3" w:rsidP="00ED4567">
            <w:pPr>
              <w:rPr>
                <w:lang w:eastAsia="zh-CN"/>
              </w:rPr>
            </w:pPr>
            <w:r w:rsidRPr="00A54DA0">
              <w:rPr>
                <w:rFonts w:hint="eastAsia"/>
                <w:lang w:eastAsia="zh-CN"/>
              </w:rPr>
              <w:t>1</w:t>
            </w:r>
            <w:r w:rsidRPr="00A54DA0">
              <w:rPr>
                <w:lang w:eastAsia="zh-CN"/>
              </w:rPr>
              <w:t>…N</w:t>
            </w:r>
          </w:p>
        </w:tc>
        <w:tc>
          <w:tcPr>
            <w:tcW w:w="2971" w:type="dxa"/>
          </w:tcPr>
          <w:p w14:paraId="2B81BCC4" w14:textId="77777777"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w:t>
            </w:r>
            <w:r w:rsidRPr="00A54DA0">
              <w:rPr>
                <w:rFonts w:ascii="Times New Roman" w:hAnsi="Times New Roman" w:hint="eastAsia"/>
                <w:sz w:val="20"/>
                <w:lang w:eastAsia="zh-CN"/>
              </w:rPr>
              <w:t>Identifier</w:t>
            </w:r>
            <w:r w:rsidRPr="00A54DA0">
              <w:rPr>
                <w:rFonts w:ascii="Times New Roman" w:hAnsi="Times New Roman"/>
                <w:sz w:val="20"/>
                <w:lang w:eastAsia="zh-CN"/>
              </w:rPr>
              <w:t xml:space="preserve"> </w:t>
            </w:r>
            <w:r w:rsidRPr="00A54DA0">
              <w:rPr>
                <w:rFonts w:ascii="Times New Roman" w:hAnsi="Times New Roman" w:hint="eastAsia"/>
                <w:sz w:val="20"/>
                <w:lang w:eastAsia="zh-CN"/>
              </w:rPr>
              <w:t>of</w:t>
            </w:r>
            <w:r w:rsidRPr="00A54DA0">
              <w:rPr>
                <w:rFonts w:ascii="Times New Roman" w:hAnsi="Times New Roman"/>
                <w:sz w:val="20"/>
                <w:lang w:eastAsia="zh-CN"/>
              </w:rPr>
              <w:t xml:space="preserve"> </w:t>
            </w:r>
            <w:r w:rsidRPr="00A54DA0">
              <w:rPr>
                <w:rFonts w:ascii="Times New Roman" w:hAnsi="Times New Roman" w:hint="eastAsia"/>
                <w:sz w:val="20"/>
                <w:lang w:eastAsia="zh-CN"/>
              </w:rPr>
              <w:t>the</w:t>
            </w:r>
            <w:r w:rsidRPr="00A54DA0">
              <w:rPr>
                <w:rFonts w:ascii="Times New Roman" w:hAnsi="Times New Roman"/>
                <w:sz w:val="20"/>
                <w:lang w:eastAsia="zh-CN"/>
              </w:rPr>
              <w:t xml:space="preserve"> MnS </w:t>
            </w:r>
            <w:r w:rsidRPr="00A54DA0">
              <w:rPr>
                <w:rFonts w:ascii="Times New Roman" w:hAnsi="Times New Roman" w:hint="eastAsia"/>
                <w:sz w:val="20"/>
                <w:lang w:eastAsia="zh-CN"/>
              </w:rPr>
              <w:t>consumer</w:t>
            </w:r>
            <w:r w:rsidRPr="00A54DA0">
              <w:rPr>
                <w:rFonts w:ascii="Times New Roman" w:hAnsi="Times New Roman"/>
                <w:sz w:val="20"/>
                <w:lang w:eastAsia="zh-CN"/>
              </w:rPr>
              <w:t xml:space="preserve"> </w:t>
            </w:r>
            <w:r w:rsidRPr="00A54DA0">
              <w:rPr>
                <w:rFonts w:ascii="Times New Roman" w:hAnsi="Times New Roman" w:hint="eastAsia"/>
                <w:sz w:val="20"/>
                <w:lang w:eastAsia="zh-CN"/>
              </w:rPr>
              <w:t>that</w:t>
            </w:r>
            <w:r w:rsidRPr="00A54DA0">
              <w:rPr>
                <w:rFonts w:ascii="Times New Roman" w:hAnsi="Times New Roman"/>
                <w:sz w:val="20"/>
                <w:lang w:eastAsia="zh-CN"/>
              </w:rPr>
              <w:t xml:space="preserve"> request</w:t>
            </w:r>
            <w:r w:rsidRPr="00A54DA0">
              <w:rPr>
                <w:rFonts w:ascii="Times New Roman" w:hAnsi="Times New Roman" w:hint="eastAsia"/>
                <w:sz w:val="20"/>
                <w:lang w:eastAsia="zh-CN"/>
              </w:rPr>
              <w:t>s</w:t>
            </w:r>
            <w:r w:rsidRPr="00A54DA0">
              <w:rPr>
                <w:rFonts w:ascii="Times New Roman" w:hAnsi="Times New Roman"/>
                <w:sz w:val="20"/>
                <w:lang w:eastAsia="zh-CN"/>
              </w:rPr>
              <w:t xml:space="preserve"> </w:t>
            </w:r>
            <w:r w:rsidRPr="00A54DA0">
              <w:rPr>
                <w:rFonts w:ascii="Times New Roman" w:hAnsi="Times New Roman" w:hint="eastAsia"/>
                <w:sz w:val="20"/>
                <w:lang w:eastAsia="zh-CN"/>
              </w:rPr>
              <w:t>MnSs</w:t>
            </w:r>
            <w:r w:rsidRPr="00A54DA0">
              <w:rPr>
                <w:rFonts w:ascii="Times New Roman" w:hAnsi="Times New Roman"/>
                <w:sz w:val="20"/>
                <w:lang w:eastAsia="zh-CN"/>
              </w:rPr>
              <w:t xml:space="preserve"> from </w:t>
            </w:r>
            <w:r w:rsidRPr="00A54DA0">
              <w:rPr>
                <w:rFonts w:ascii="Times New Roman" w:hAnsi="Times New Roman" w:hint="eastAsia"/>
                <w:sz w:val="20"/>
                <w:lang w:eastAsia="zh-CN"/>
              </w:rPr>
              <w:t>the</w:t>
            </w:r>
            <w:r w:rsidRPr="00A54DA0">
              <w:rPr>
                <w:rFonts w:ascii="Times New Roman" w:hAnsi="Times New Roman"/>
                <w:sz w:val="20"/>
                <w:lang w:eastAsia="zh-CN"/>
              </w:rPr>
              <w:t xml:space="preserve"> MnS producer</w:t>
            </w:r>
            <w:r w:rsidRPr="00A54DA0">
              <w:rPr>
                <w:rFonts w:ascii="Times New Roman" w:hAnsi="Times New Roman" w:hint="eastAsia"/>
                <w:sz w:val="20"/>
                <w:lang w:eastAsia="zh-CN"/>
              </w:rPr>
              <w:t>.</w:t>
            </w:r>
          </w:p>
          <w:p w14:paraId="2B337443" w14:textId="13CA912D" w:rsidR="008263B3" w:rsidRPr="00A54DA0" w:rsidRDefault="008263B3" w:rsidP="00ED4567">
            <w:pPr>
              <w:pStyle w:val="TAL"/>
              <w:rPr>
                <w:rFonts w:ascii="Times New Roman" w:hAnsi="Times New Roman"/>
                <w:sz w:val="20"/>
                <w:lang w:eastAsia="zh-CN"/>
              </w:rPr>
            </w:pPr>
            <w:r w:rsidRPr="00A54DA0">
              <w:rPr>
                <w:rFonts w:ascii="Times New Roman" w:hAnsi="Times New Roman"/>
                <w:sz w:val="20"/>
                <w:lang w:eastAsia="zh-CN"/>
              </w:rPr>
              <w:t>The identifier of the MnS consumer can be associated to its access token. The access token can represent a set of MnSs that are allowed to be exposed to MnS consumer.</w:t>
            </w:r>
            <w:r w:rsidRPr="00A54DA0">
              <w:rPr>
                <w:rFonts w:ascii="Times New Roman" w:hAnsi="Times New Roman"/>
                <w:sz w:val="20"/>
                <w:lang w:eastAsia="zh-CN"/>
              </w:rPr>
              <w:br/>
            </w:r>
          </w:p>
          <w:p w14:paraId="6FFFE5A2" w14:textId="77777777" w:rsidR="008263B3" w:rsidRPr="00A54DA0" w:rsidRDefault="008263B3" w:rsidP="00ED4567">
            <w:pPr>
              <w:pStyle w:val="TAL"/>
              <w:rPr>
                <w:lang w:eastAsia="zh-CN"/>
              </w:rPr>
            </w:pPr>
            <w:r w:rsidRPr="00A54DA0">
              <w:rPr>
                <w:rFonts w:ascii="Times New Roman" w:hAnsi="Times New Roman"/>
                <w:sz w:val="20"/>
                <w:lang w:eastAsia="zh-CN"/>
              </w:rPr>
              <w:t>The format of the MnS consumer ID can use FQDN (See TS 21.003 clause 19.4.2.1).</w:t>
            </w:r>
          </w:p>
        </w:tc>
      </w:tr>
    </w:tbl>
    <w:p w14:paraId="415017FA" w14:textId="258E931C" w:rsidR="008263B3" w:rsidRPr="00A54DA0" w:rsidRDefault="008263B3" w:rsidP="008263B3">
      <w:pPr>
        <w:rPr>
          <w:color w:val="FF0000"/>
        </w:rPr>
      </w:pPr>
    </w:p>
    <w:p w14:paraId="36B4AC06" w14:textId="5D303513" w:rsidR="00FF2079" w:rsidRPr="00A54DA0" w:rsidRDefault="00FF2079" w:rsidP="00AE677D">
      <w:pPr>
        <w:rPr>
          <w:color w:val="FF0000"/>
        </w:rPr>
      </w:pPr>
      <w:r w:rsidRPr="00A54DA0">
        <w:rPr>
          <w:noProof/>
        </w:rPr>
        <w:t xml:space="preserve">The </w:t>
      </w:r>
      <w:r w:rsidR="00931375" w:rsidRPr="00A54DA0">
        <w:rPr>
          <w:noProof/>
          <w:lang w:val="en-US" w:eastAsia="zh-CN"/>
        </w:rPr>
        <w:t>MnS consumer</w:t>
      </w:r>
      <w:r w:rsidRPr="00A54DA0">
        <w:rPr>
          <w:noProof/>
        </w:rPr>
        <w:t xml:space="preserve"> can directly get access to MnS producer after the authentication and validation with MnS producer if the expsoure governance is implemented in respective MnS producer.</w:t>
      </w:r>
      <w:r w:rsidR="00AE677D" w:rsidRPr="00A54DA0">
        <w:rPr>
          <w:rFonts w:hint="eastAsia"/>
          <w:noProof/>
          <w:lang w:eastAsia="zh-CN"/>
        </w:rPr>
        <w:t xml:space="preserve"> </w:t>
      </w:r>
      <w:r w:rsidR="00AE677D" w:rsidRPr="00A54DA0">
        <w:rPr>
          <w:lang w:eastAsia="zh-CN"/>
        </w:rPr>
        <w:t>T</w:t>
      </w:r>
      <w:r w:rsidR="00AE677D" w:rsidRPr="00A54DA0">
        <w:rPr>
          <w:rFonts w:hint="eastAsia"/>
          <w:lang w:eastAsia="zh-CN"/>
        </w:rPr>
        <w:t>he</w:t>
      </w:r>
      <w:r w:rsidR="00AE677D" w:rsidRPr="00A54DA0">
        <w:rPr>
          <w:lang w:eastAsia="zh-CN"/>
        </w:rPr>
        <w:t xml:space="preserve"> </w:t>
      </w:r>
      <w:r w:rsidR="00AE677D" w:rsidRPr="00A54DA0">
        <w:rPr>
          <w:rFonts w:hint="eastAsia"/>
          <w:lang w:eastAsia="zh-CN"/>
        </w:rPr>
        <w:t>MnS</w:t>
      </w:r>
      <w:r w:rsidR="00AE677D" w:rsidRPr="00A54DA0">
        <w:rPr>
          <w:lang w:eastAsia="zh-CN"/>
        </w:rPr>
        <w:t xml:space="preserve"> </w:t>
      </w:r>
      <w:r w:rsidR="00AE677D" w:rsidRPr="00A54DA0">
        <w:rPr>
          <w:rFonts w:hint="eastAsia"/>
          <w:lang w:eastAsia="zh-CN"/>
        </w:rPr>
        <w:t>producer</w:t>
      </w:r>
      <w:r w:rsidR="00AE677D" w:rsidRPr="00A54DA0">
        <w:rPr>
          <w:lang w:eastAsia="zh-CN"/>
        </w:rPr>
        <w:t xml:space="preserve"> may be able to provide original MnS following exposure gover</w:t>
      </w:r>
      <w:r w:rsidR="00D30647" w:rsidRPr="00A54DA0">
        <w:rPr>
          <w:lang w:eastAsia="zh-CN"/>
        </w:rPr>
        <w:t>n</w:t>
      </w:r>
      <w:r w:rsidR="00AE677D" w:rsidRPr="00A54DA0">
        <w:rPr>
          <w:lang w:eastAsia="zh-CN"/>
        </w:rPr>
        <w:t>ance which includes filtering</w:t>
      </w:r>
      <w:r w:rsidR="00AE677D" w:rsidRPr="00A54DA0">
        <w:rPr>
          <w:lang w:val="en-US"/>
        </w:rPr>
        <w:t>. As a result, MnS consumer may be able to access only a subset of original MnS via the response from the MnS producer.</w:t>
      </w:r>
    </w:p>
    <w:p w14:paraId="69AE508B" w14:textId="77777777" w:rsidR="00FF2079" w:rsidRPr="00A54DA0" w:rsidRDefault="00FF2079" w:rsidP="008263B3">
      <w:pPr>
        <w:rPr>
          <w:color w:val="FF0000"/>
        </w:rPr>
      </w:pPr>
    </w:p>
    <w:p w14:paraId="58BE5ACB" w14:textId="0E936E0C" w:rsidR="00634A47" w:rsidRPr="00A54DA0" w:rsidRDefault="00634A47" w:rsidP="00634A47">
      <w:pPr>
        <w:pStyle w:val="Heading3"/>
        <w:rPr>
          <w:lang w:eastAsia="zh-CN"/>
        </w:rPr>
      </w:pPr>
      <w:bookmarkStart w:id="172" w:name="_Toc136591376"/>
      <w:r w:rsidRPr="00A54DA0">
        <w:rPr>
          <w:lang w:eastAsia="zh-CN"/>
        </w:rPr>
        <w:t>7.</w:t>
      </w:r>
      <w:r w:rsidR="00DA2767" w:rsidRPr="00A54DA0">
        <w:rPr>
          <w:lang w:eastAsia="zh-CN"/>
        </w:rPr>
        <w:t>9</w:t>
      </w:r>
      <w:r w:rsidRPr="00A54DA0">
        <w:rPr>
          <w:lang w:eastAsia="zh-CN"/>
        </w:rPr>
        <w:t>.3</w:t>
      </w:r>
      <w:r w:rsidRPr="00A54DA0">
        <w:rPr>
          <w:lang w:eastAsia="zh-CN"/>
        </w:rPr>
        <w:tab/>
        <w:t>Exposure via CAPIF alternative 3</w:t>
      </w:r>
      <w:bookmarkEnd w:id="172"/>
    </w:p>
    <w:p w14:paraId="19AE00CE" w14:textId="2125B831" w:rsidR="00634A47" w:rsidRPr="00A54DA0" w:rsidRDefault="00634A47" w:rsidP="00634A47">
      <w:pPr>
        <w:rPr>
          <w:lang w:eastAsia="zh-CN"/>
        </w:rPr>
      </w:pPr>
      <w:r w:rsidRPr="00A54DA0">
        <w:rPr>
          <w:lang w:eastAsia="zh-CN"/>
        </w:rPr>
        <w:t>This clause describes a potential solution where network slice management capability exposure implements a Common API Framework</w:t>
      </w:r>
      <w:r w:rsidRPr="00A54DA0">
        <w:t xml:space="preserve"> for 3GPP Northbound APIs</w:t>
      </w:r>
      <w:r w:rsidRPr="00A54DA0">
        <w:rPr>
          <w:lang w:eastAsia="zh-CN"/>
        </w:rPr>
        <w:t xml:space="preserve"> (see TS 23.222</w:t>
      </w:r>
      <w:r w:rsidR="00451F1C" w:rsidRPr="00A54DA0">
        <w:rPr>
          <w:lang w:eastAsia="zh-CN"/>
        </w:rPr>
        <w:t xml:space="preserve"> </w:t>
      </w:r>
      <w:r w:rsidRPr="00A54DA0">
        <w:rPr>
          <w:lang w:eastAsia="zh-CN"/>
        </w:rPr>
        <w:t>[1</w:t>
      </w:r>
      <w:r w:rsidR="00451F1C" w:rsidRPr="00A54DA0">
        <w:rPr>
          <w:lang w:eastAsia="zh-CN"/>
        </w:rPr>
        <w:t>4</w:t>
      </w:r>
      <w:r w:rsidRPr="00A54DA0">
        <w:rPr>
          <w:lang w:eastAsia="zh-CN"/>
        </w:rPr>
        <w:t>]) to expose management services to MnS consumers.</w:t>
      </w:r>
    </w:p>
    <w:p w14:paraId="43619742" w14:textId="2AC905A5" w:rsidR="00634A47" w:rsidRPr="00A54DA0" w:rsidRDefault="00634A47" w:rsidP="00A54DA0">
      <w:pPr>
        <w:pStyle w:val="TH"/>
      </w:pPr>
      <w:r w:rsidRPr="00A54DA0">
        <w:rPr>
          <w:noProof/>
        </w:rPr>
        <w:t xml:space="preserve"> </w:t>
      </w:r>
      <w:bookmarkStart w:id="173" w:name="MCCQCTEMPBM_00000075"/>
      <w:r w:rsidR="004E3780" w:rsidRPr="00A54DA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bookmarkEnd w:id="173"/>
    </w:p>
    <w:p w14:paraId="11F49034" w14:textId="5BF37FE5" w:rsidR="00634A47" w:rsidRPr="00A54DA0" w:rsidRDefault="00634A47" w:rsidP="00A54DA0">
      <w:pPr>
        <w:pStyle w:val="TF"/>
        <w:rPr>
          <w:lang w:eastAsia="zh-CN"/>
        </w:rPr>
      </w:pPr>
      <w:bookmarkStart w:id="174" w:name="MCCQCTEMPBM_00000054"/>
      <w:r w:rsidRPr="00A54DA0">
        <w:rPr>
          <w:lang w:eastAsia="zh-CN"/>
        </w:rPr>
        <w:t>Figure 7.</w:t>
      </w:r>
      <w:r w:rsidR="00AD4760" w:rsidRPr="00A54DA0">
        <w:rPr>
          <w:lang w:eastAsia="zh-CN"/>
        </w:rPr>
        <w:t>9</w:t>
      </w:r>
      <w:r w:rsidRPr="00A54DA0">
        <w:rPr>
          <w:lang w:eastAsia="zh-CN"/>
        </w:rPr>
        <w:t>.3-1: Exposure via CAPIF alternative 3</w:t>
      </w:r>
    </w:p>
    <w:bookmarkEnd w:id="174"/>
    <w:p w14:paraId="35B5FA22" w14:textId="77777777" w:rsidR="00385B4F" w:rsidRPr="00A54DA0" w:rsidRDefault="00385B4F" w:rsidP="00385B4F">
      <w:pPr>
        <w:rPr>
          <w:lang w:eastAsia="zh-CN"/>
        </w:rPr>
      </w:pPr>
      <w:r w:rsidRPr="00A54DA0">
        <w:rPr>
          <w:lang w:eastAsia="zh-CN"/>
        </w:rPr>
        <w:t xml:space="preserve">In this alternative, network slice management capability exposure may internally implement the internal interfaces </w:t>
      </w:r>
      <w:r w:rsidRPr="00A54DA0">
        <w:rPr>
          <w:lang w:val="en-US" w:eastAsia="zh-CN"/>
        </w:rPr>
        <w:t>using</w:t>
      </w:r>
      <w:r w:rsidRPr="00A54DA0">
        <w:rPr>
          <w:lang w:eastAsia="zh-CN"/>
        </w:rPr>
        <w:t xml:space="preserve"> reference points CAPIF-3, CAPIF-4, and CAPIF-5 as defined in TS 23.222 [14] or may use non-standardized interfaces.</w:t>
      </w:r>
    </w:p>
    <w:p w14:paraId="25D8BEE6" w14:textId="77777777" w:rsidR="00385B4F" w:rsidRPr="00A54DA0" w:rsidRDefault="00385B4F" w:rsidP="00385B4F">
      <w:pPr>
        <w:rPr>
          <w:noProof/>
        </w:rPr>
      </w:pPr>
      <w:r w:rsidRPr="00A54DA0">
        <w:rPr>
          <w:lang w:eastAsia="zh-CN"/>
        </w:rPr>
        <w:t>In this alternative, network slice management capability exposure provides the interfaces at reference point CAPIF-1/1e. It may be necessary to extend CAPIF-1/1e as defined in TS 23.222 [14] to support authorization/authentication of MnS consumers and discovery of MnS producers</w:t>
      </w:r>
      <w:r w:rsidRPr="00A54DA0">
        <w:rPr>
          <w:noProof/>
        </w:rPr>
        <w:t>.</w:t>
      </w:r>
    </w:p>
    <w:p w14:paraId="0720378E" w14:textId="77777777" w:rsidR="00385B4F" w:rsidRPr="00A54DA0" w:rsidRDefault="00385B4F" w:rsidP="00385B4F">
      <w:pPr>
        <w:rPr>
          <w:lang w:eastAsia="zh-CN"/>
        </w:rPr>
      </w:pPr>
      <w:r w:rsidRPr="00A54DA0">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Pr="00A54DA0" w:rsidRDefault="00385B4F" w:rsidP="00385B4F">
      <w:pPr>
        <w:ind w:left="360"/>
        <w:rPr>
          <w:color w:val="FF0000"/>
        </w:rPr>
      </w:pPr>
      <w:r w:rsidRPr="00A54DA0">
        <w:rPr>
          <w:color w:val="FF0000"/>
        </w:rPr>
        <w:t>Editor’s note: Whether network slice management capability exposure is affected by transforming the management service API to another service API is FFS.</w:t>
      </w:r>
    </w:p>
    <w:p w14:paraId="6933F0A4" w14:textId="478E830B" w:rsidR="00385B4F" w:rsidRPr="00A54DA0" w:rsidRDefault="00385B4F" w:rsidP="00385B4F">
      <w:pPr>
        <w:rPr>
          <w:lang w:eastAsia="zh-CN"/>
        </w:rPr>
      </w:pPr>
      <w:r w:rsidRPr="00A54DA0">
        <w:rPr>
          <w:rFonts w:hint="eastAsia"/>
          <w:lang w:eastAsia="zh-CN"/>
        </w:rPr>
        <w:t>T</w:t>
      </w:r>
      <w:r w:rsidRPr="00A54DA0">
        <w:rPr>
          <w:lang w:eastAsia="zh-CN"/>
        </w:rPr>
        <w:t xml:space="preserve">able 7.9.3-1 shows the CAPIF </w:t>
      </w:r>
      <w:r w:rsidRPr="00A54DA0">
        <w:rPr>
          <w:rFonts w:hint="eastAsia"/>
          <w:lang w:eastAsia="zh-CN"/>
        </w:rPr>
        <w:t>interface</w:t>
      </w:r>
      <w:r w:rsidRPr="00A54DA0">
        <w:rPr>
          <w:lang w:eastAsia="zh-CN"/>
        </w:rPr>
        <w:t xml:space="preserve"> and the potential MnS that can be implemented within the interface for alternative 3. In addition, extension of CAPIF interface may be needed to achieve certain functionalities in the context of network slice management capability expo</w:t>
      </w:r>
      <w:r w:rsidRPr="00A54DA0">
        <w:rPr>
          <w:rFonts w:hint="eastAsia"/>
          <w:lang w:eastAsia="zh-CN"/>
        </w:rPr>
        <w:t>sure</w:t>
      </w:r>
      <w:r w:rsidRPr="00A54DA0">
        <w:rPr>
          <w:lang w:eastAsia="zh-CN"/>
        </w:rPr>
        <w:t xml:space="preserve">. </w:t>
      </w:r>
    </w:p>
    <w:p w14:paraId="67047316" w14:textId="77777777" w:rsidR="00950189" w:rsidRPr="00A54DA0" w:rsidRDefault="00950189" w:rsidP="00950189">
      <w:pPr>
        <w:pStyle w:val="Caption"/>
        <w:keepNext/>
        <w:jc w:val="center"/>
        <w:rPr>
          <w:rFonts w:ascii="Arial" w:hAnsi="Arial"/>
          <w:b/>
          <w:lang w:eastAsia="zh-CN"/>
        </w:rPr>
      </w:pPr>
      <w:bookmarkStart w:id="175" w:name="MCCQCTEMPBM_00000044"/>
      <w:r w:rsidRPr="00A54DA0">
        <w:rPr>
          <w:rFonts w:ascii="Arial" w:eastAsia="SimSun" w:hAnsi="Arial" w:hint="eastAsia"/>
          <w:b/>
          <w:lang w:eastAsia="zh-CN"/>
        </w:rPr>
        <w:t>T</w:t>
      </w:r>
      <w:r w:rsidRPr="00A54DA0">
        <w:rPr>
          <w:rFonts w:ascii="Arial" w:eastAsia="SimSun" w:hAnsi="Arial"/>
          <w:b/>
          <w:lang w:eastAsia="zh-CN"/>
        </w:rPr>
        <w:t>able</w:t>
      </w:r>
      <w:r w:rsidRPr="00A54DA0">
        <w:rPr>
          <w:rFonts w:ascii="Arial" w:eastAsia="SimSun" w:hAnsi="Arial" w:hint="eastAsia"/>
          <w:b/>
          <w:lang w:eastAsia="zh-CN"/>
        </w:rPr>
        <w:t xml:space="preserve"> </w:t>
      </w:r>
      <w:r w:rsidRPr="00A54DA0">
        <w:rPr>
          <w:rFonts w:ascii="Arial" w:eastAsia="SimSun" w:hAnsi="Arial"/>
          <w:b/>
          <w:lang w:eastAsia="zh-CN"/>
        </w:rPr>
        <w:t>7.9.3-1 Interface description</w:t>
      </w:r>
    </w:p>
    <w:tbl>
      <w:tblPr>
        <w:tblStyle w:val="TableGrid"/>
        <w:tblW w:w="9395" w:type="dxa"/>
        <w:tblLayout w:type="fixed"/>
        <w:tblLook w:val="04A0" w:firstRow="1" w:lastRow="0" w:firstColumn="1" w:lastColumn="0" w:noHBand="0" w:noVBand="1"/>
      </w:tblPr>
      <w:tblGrid>
        <w:gridCol w:w="1175"/>
        <w:gridCol w:w="4110"/>
        <w:gridCol w:w="4110"/>
      </w:tblGrid>
      <w:tr w:rsidR="00950189" w:rsidRPr="00A54DA0" w14:paraId="2975FE32" w14:textId="77777777" w:rsidTr="00366574">
        <w:tc>
          <w:tcPr>
            <w:tcW w:w="1175" w:type="dxa"/>
            <w:shd w:val="clear" w:color="auto" w:fill="F2F2F2" w:themeFill="background1" w:themeFillShade="F2"/>
          </w:tcPr>
          <w:bookmarkEnd w:id="175"/>
          <w:p w14:paraId="30C00E40" w14:textId="77777777" w:rsidR="00950189" w:rsidRPr="00A54DA0" w:rsidRDefault="00950189" w:rsidP="00AA1EBD">
            <w:pPr>
              <w:rPr>
                <w:b/>
                <w:bCs/>
              </w:rPr>
            </w:pPr>
            <w:r w:rsidRPr="00A54DA0">
              <w:rPr>
                <w:b/>
                <w:bCs/>
              </w:rPr>
              <w:t>Interface</w:t>
            </w:r>
          </w:p>
        </w:tc>
        <w:tc>
          <w:tcPr>
            <w:tcW w:w="4110" w:type="dxa"/>
            <w:shd w:val="clear" w:color="auto" w:fill="F2F2F2" w:themeFill="background1" w:themeFillShade="F2"/>
          </w:tcPr>
          <w:p w14:paraId="52EF7F5F" w14:textId="2E0E26A3" w:rsidR="00950189" w:rsidRPr="00A54DA0" w:rsidRDefault="00950189" w:rsidP="00AA1EBD">
            <w:pPr>
              <w:rPr>
                <w:b/>
                <w:bCs/>
              </w:rPr>
            </w:pPr>
            <w:r w:rsidRPr="00A54DA0">
              <w:rPr>
                <w:rFonts w:hint="eastAsia"/>
                <w:b/>
                <w:bCs/>
                <w:lang w:eastAsia="zh-CN"/>
              </w:rPr>
              <w:t>Related</w:t>
            </w:r>
            <w:r w:rsidRPr="00A54DA0">
              <w:rPr>
                <w:b/>
                <w:bCs/>
              </w:rPr>
              <w:t xml:space="preserve"> MnS</w:t>
            </w:r>
          </w:p>
        </w:tc>
        <w:tc>
          <w:tcPr>
            <w:tcW w:w="4110" w:type="dxa"/>
            <w:shd w:val="clear" w:color="auto" w:fill="F2F2F2" w:themeFill="background1" w:themeFillShade="F2"/>
          </w:tcPr>
          <w:p w14:paraId="48F63C59" w14:textId="77777777" w:rsidR="00950189" w:rsidRPr="00A54DA0" w:rsidRDefault="00950189" w:rsidP="00AA1EBD">
            <w:pPr>
              <w:rPr>
                <w:b/>
                <w:bCs/>
                <w:lang w:eastAsia="zh-CN"/>
              </w:rPr>
            </w:pPr>
            <w:r w:rsidRPr="00A54DA0">
              <w:rPr>
                <w:rFonts w:hint="eastAsia"/>
                <w:b/>
                <w:bCs/>
              </w:rPr>
              <w:t>G</w:t>
            </w:r>
            <w:r w:rsidRPr="00A54DA0">
              <w:rPr>
                <w:b/>
                <w:bCs/>
              </w:rPr>
              <w:t>ap analysis</w:t>
            </w:r>
          </w:p>
        </w:tc>
      </w:tr>
      <w:tr w:rsidR="00950189" w:rsidRPr="00A54DA0" w14:paraId="3616ADF1" w14:textId="77777777" w:rsidTr="00366574">
        <w:tc>
          <w:tcPr>
            <w:tcW w:w="1175" w:type="dxa"/>
          </w:tcPr>
          <w:p w14:paraId="2EA5922A" w14:textId="77777777" w:rsidR="00950189" w:rsidRPr="00A54DA0" w:rsidRDefault="00950189" w:rsidP="00AA1EBD">
            <w:r w:rsidRPr="00A54DA0">
              <w:t>CAPIF 1/1e</w:t>
            </w:r>
          </w:p>
        </w:tc>
        <w:tc>
          <w:tcPr>
            <w:tcW w:w="4110" w:type="dxa"/>
          </w:tcPr>
          <w:p w14:paraId="20E53279" w14:textId="77777777" w:rsidR="00950189" w:rsidRPr="00A54DA0" w:rsidRDefault="00950189" w:rsidP="00AA1EBD">
            <w:pPr>
              <w:pStyle w:val="B1"/>
              <w:ind w:left="284"/>
              <w:rPr>
                <w:lang w:eastAsia="zh-CN"/>
              </w:rPr>
            </w:pPr>
            <w:r w:rsidRPr="00A54DA0">
              <w:t>-</w:t>
            </w:r>
            <w:r w:rsidRPr="00A54DA0">
              <w:tab/>
            </w:r>
            <w:r w:rsidRPr="00A54DA0">
              <w:rPr>
                <w:lang w:eastAsia="zh-CN"/>
              </w:rPr>
              <w:t>Discovery of MnS(s) from MnS registry using ProvMnS</w:t>
            </w:r>
            <w:r w:rsidRPr="00A54DA0">
              <w:rPr>
                <w:lang w:eastAsia="zh-CN"/>
              </w:rPr>
              <w:br/>
              <w:t>Specified in TS 28.622 [17], TS 28.623 [16], and TS 28.532 [15]</w:t>
            </w:r>
          </w:p>
          <w:p w14:paraId="60939995" w14:textId="5759A7E0" w:rsidR="00950189" w:rsidRPr="00A54DA0" w:rsidRDefault="00950189" w:rsidP="00AA1EBD">
            <w:pPr>
              <w:pStyle w:val="B1"/>
              <w:ind w:left="284"/>
              <w:rPr>
                <w:lang w:eastAsia="zh-CN"/>
              </w:rPr>
            </w:pPr>
          </w:p>
        </w:tc>
        <w:tc>
          <w:tcPr>
            <w:tcW w:w="4110" w:type="dxa"/>
          </w:tcPr>
          <w:p w14:paraId="25163E92" w14:textId="157C6112" w:rsidR="00931375" w:rsidRPr="00A54DA0" w:rsidRDefault="00931375" w:rsidP="00931375">
            <w:pPr>
              <w:pStyle w:val="B1"/>
              <w:ind w:left="284"/>
              <w:rPr>
                <w:lang w:eastAsia="zh-CN"/>
              </w:rPr>
            </w:pPr>
            <w:r w:rsidRPr="00A54DA0">
              <w:rPr>
                <w:rFonts w:hint="eastAsia"/>
                <w:lang w:eastAsia="zh-CN"/>
              </w:rPr>
              <w:t>-</w:t>
            </w:r>
            <w:r w:rsidRPr="00A54DA0">
              <w:rPr>
                <w:lang w:eastAsia="zh-CN"/>
              </w:rPr>
              <w:t xml:space="preserve"> How the MnS consumer can discover the MnS producer using CAPIF 1/1e is not specified.</w:t>
            </w:r>
          </w:p>
          <w:p w14:paraId="29C56F4B" w14:textId="1BFF0C36" w:rsidR="00D647B4" w:rsidRPr="00A54DA0" w:rsidRDefault="00D647B4" w:rsidP="00D647B4">
            <w:pPr>
              <w:pStyle w:val="B1"/>
              <w:ind w:left="284"/>
              <w:rPr>
                <w:lang w:eastAsia="zh-CN"/>
              </w:rPr>
            </w:pPr>
            <w:r w:rsidRPr="00A54DA0">
              <w:rPr>
                <w:lang w:eastAsia="zh-CN"/>
              </w:rPr>
              <w:t xml:space="preserve">- The ServiceAPIDescription for </w:t>
            </w:r>
            <w:r w:rsidRPr="00A54DA0">
              <w:rPr>
                <w:rFonts w:hint="eastAsia"/>
                <w:lang w:eastAsia="zh-CN"/>
              </w:rPr>
              <w:t>CAPIF</w:t>
            </w:r>
            <w:r w:rsidRPr="00A54DA0">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5FA4B9F1" w:rsidR="00950189" w:rsidRPr="00A54DA0" w:rsidRDefault="00D647B4" w:rsidP="00D647B4">
            <w:pPr>
              <w:pStyle w:val="B1"/>
              <w:ind w:left="284"/>
            </w:pPr>
            <w:r w:rsidRPr="00A54DA0">
              <w:rPr>
                <w:lang w:eastAsia="zh-CN"/>
              </w:rPr>
              <w:t>-</w:t>
            </w:r>
            <w:r w:rsidRPr="00A54DA0">
              <w:rPr>
                <w:lang w:eastAsia="zh-CN"/>
              </w:rPr>
              <w:tab/>
              <w:t>Management of MnS consumers includes the management of MnS consumer type and identity. The management of MnS consumer type and identity is for differentiat</w:t>
            </w:r>
            <w:r w:rsidRPr="00A54DA0">
              <w:rPr>
                <w:rFonts w:hint="eastAsia"/>
                <w:lang w:eastAsia="zh-CN"/>
              </w:rPr>
              <w:t>ing</w:t>
            </w:r>
            <w:r w:rsidRPr="00A54DA0">
              <w:rPr>
                <w:lang w:eastAsia="zh-CN"/>
              </w:rPr>
              <w:t xml:space="preserve"> different access permission for different MnS consumer.</w:t>
            </w:r>
          </w:p>
        </w:tc>
      </w:tr>
      <w:tr w:rsidR="00950189" w:rsidRPr="00A54DA0" w14:paraId="2036FC5E" w14:textId="77777777" w:rsidTr="00366574">
        <w:tc>
          <w:tcPr>
            <w:tcW w:w="1175" w:type="dxa"/>
          </w:tcPr>
          <w:p w14:paraId="1F1BB8A4" w14:textId="77777777" w:rsidR="00950189" w:rsidRPr="00A54DA0" w:rsidRDefault="00950189" w:rsidP="00AA1EBD">
            <w:r w:rsidRPr="00A54DA0">
              <w:t>CAPIF 2/2e</w:t>
            </w:r>
          </w:p>
        </w:tc>
        <w:tc>
          <w:tcPr>
            <w:tcW w:w="4110" w:type="dxa"/>
          </w:tcPr>
          <w:p w14:paraId="05872700" w14:textId="77777777" w:rsidR="00950189" w:rsidRPr="00A54DA0" w:rsidRDefault="00950189" w:rsidP="00AA1EBD">
            <w:pPr>
              <w:pStyle w:val="B1"/>
              <w:ind w:left="284"/>
              <w:rPr>
                <w:noProof/>
              </w:rPr>
            </w:pPr>
            <w:r w:rsidRPr="00A54DA0">
              <w:t>-</w:t>
            </w:r>
            <w:r w:rsidRPr="00A54DA0">
              <w:tab/>
              <w:t>A</w:t>
            </w:r>
            <w:r w:rsidRPr="00A54DA0">
              <w:rPr>
                <w:noProof/>
              </w:rPr>
              <w:t>uthentication and authorization of MnS consumers is specified in TS 28.533 [11] clause 4.9</w:t>
            </w:r>
          </w:p>
          <w:p w14:paraId="2CEFE00D" w14:textId="77777777" w:rsidR="00950189" w:rsidRPr="00A54DA0" w:rsidRDefault="00950189" w:rsidP="00AA1EBD">
            <w:pPr>
              <w:pStyle w:val="B1"/>
              <w:ind w:left="284"/>
            </w:pPr>
            <w:r w:rsidRPr="00A54DA0">
              <w:t>-</w:t>
            </w:r>
            <w:r w:rsidRPr="00A54DA0">
              <w:tab/>
              <w:t>Service APIs (MnS): faultMnS, fileDataReportingMnS, heartbeatNtf, perfMnS, provMnS, and streamingDataMnS</w:t>
            </w:r>
            <w:r w:rsidRPr="00A54DA0">
              <w:br/>
            </w:r>
            <w:r w:rsidRPr="00A54DA0">
              <w:rPr>
                <w:noProof/>
              </w:rPr>
              <w:t>Specified in in TS</w:t>
            </w:r>
            <w:r w:rsidRPr="00A54DA0">
              <w:t> </w:t>
            </w:r>
            <w:r w:rsidRPr="00A54DA0">
              <w:rPr>
                <w:noProof/>
              </w:rPr>
              <w:t>28.532</w:t>
            </w:r>
            <w:r w:rsidRPr="00A54DA0">
              <w:t> </w:t>
            </w:r>
            <w:r w:rsidRPr="00A54DA0">
              <w:rPr>
                <w:noProof/>
              </w:rPr>
              <w:t>[15]</w:t>
            </w:r>
          </w:p>
        </w:tc>
        <w:tc>
          <w:tcPr>
            <w:tcW w:w="4110" w:type="dxa"/>
          </w:tcPr>
          <w:p w14:paraId="33788538" w14:textId="77777777" w:rsidR="0087117A" w:rsidRPr="00A54DA0" w:rsidRDefault="0087117A" w:rsidP="0087117A">
            <w:pPr>
              <w:pStyle w:val="B1"/>
              <w:ind w:left="284"/>
              <w:rPr>
                <w:lang w:eastAsia="zh-CN"/>
              </w:rPr>
            </w:pPr>
            <w:r w:rsidRPr="00A54DA0">
              <w:rPr>
                <w:rFonts w:hint="eastAsia"/>
                <w:lang w:eastAsia="zh-CN"/>
              </w:rPr>
              <w:t>-</w:t>
            </w:r>
            <w:r w:rsidRPr="00A54DA0">
              <w:rPr>
                <w:lang w:eastAsia="zh-CN"/>
              </w:rPr>
              <w:t xml:space="preserve"> How to use MnS as extension for CAPIF 2/2e is not specified.</w:t>
            </w:r>
          </w:p>
          <w:p w14:paraId="09731D48" w14:textId="319B9148" w:rsidR="00950189" w:rsidRPr="00A54DA0" w:rsidRDefault="0087117A" w:rsidP="0087117A">
            <w:pPr>
              <w:pStyle w:val="B1"/>
              <w:ind w:left="284"/>
            </w:pPr>
            <w:r w:rsidRPr="00A54DA0">
              <w:rPr>
                <w:rFonts w:hint="eastAsia"/>
                <w:lang w:eastAsia="zh-CN"/>
              </w:rPr>
              <w:t>-</w:t>
            </w:r>
            <w:r w:rsidRPr="00A54DA0">
              <w:rPr>
                <w:lang w:eastAsia="zh-CN"/>
              </w:rPr>
              <w:t xml:space="preserve"> The Service API for CAPIF 2/2e need to be extended to support MnS.</w:t>
            </w:r>
          </w:p>
        </w:tc>
      </w:tr>
    </w:tbl>
    <w:p w14:paraId="41D847E0" w14:textId="79D8618C" w:rsidR="00950189" w:rsidRPr="00A54DA0" w:rsidRDefault="00950189" w:rsidP="00950189">
      <w:pPr>
        <w:rPr>
          <w:lang w:eastAsia="zh-CN"/>
        </w:rPr>
      </w:pPr>
    </w:p>
    <w:p w14:paraId="47E8395B" w14:textId="23C8B6AF" w:rsidR="00931375" w:rsidRPr="00A54DA0" w:rsidRDefault="00931375" w:rsidP="00931375">
      <w:r w:rsidRPr="00A54DA0">
        <w:t>After the MnS consumer completes authentication and authorization, the CAPIF core function needs to help the MnS consumer to discover the address of the MnS producer so that the MnS consumer can request MnS consumption via the MnS producer. In order to provide the discovery service to the MnS consumer, the MnS data that contains the address of the MnS producer needs to be pu</w:t>
      </w:r>
      <w:r w:rsidR="00614F76" w:rsidRPr="00A54DA0">
        <w:t>b</w:t>
      </w:r>
      <w:r w:rsidRPr="00A54DA0">
        <w:t xml:space="preserve">lished to the CAPIF core function. </w:t>
      </w:r>
    </w:p>
    <w:p w14:paraId="7F3EB1E1" w14:textId="77777777" w:rsidR="009D1575" w:rsidRPr="00A54DA0" w:rsidRDefault="009D1575" w:rsidP="009D1575">
      <w:pPr>
        <w:rPr>
          <w:lang w:eastAsia="zh-CN"/>
        </w:rPr>
      </w:pPr>
    </w:p>
    <w:p w14:paraId="233B0013" w14:textId="49C80027" w:rsidR="009D1575" w:rsidRPr="00A54DA0" w:rsidRDefault="009D1575" w:rsidP="009D1575">
      <w:pPr>
        <w:rPr>
          <w:lang w:val="en-US" w:eastAsia="zh-CN"/>
        </w:rPr>
      </w:pPr>
      <w:r w:rsidRPr="00A54DA0">
        <w:rPr>
          <w:rFonts w:hint="eastAsia"/>
          <w:lang w:eastAsia="zh-CN"/>
        </w:rPr>
        <w:t>The</w:t>
      </w:r>
      <w:r w:rsidRPr="00A54DA0">
        <w:rPr>
          <w:lang w:val="en-US" w:eastAsia="zh-CN"/>
        </w:rPr>
        <w:t xml:space="preserve"> mnsAddress of MnsInfo within CAPIF-</w:t>
      </w:r>
      <w:r w:rsidR="00AD61B1" w:rsidRPr="00A54DA0">
        <w:rPr>
          <w:lang w:val="en-US" w:eastAsia="zh-CN"/>
        </w:rPr>
        <w:t>1</w:t>
      </w:r>
      <w:r w:rsidR="00AD61B1" w:rsidRPr="00A54DA0">
        <w:rPr>
          <w:rFonts w:hint="eastAsia"/>
          <w:lang w:val="en-US" w:eastAsia="zh-CN"/>
        </w:rPr>
        <w:t>/</w:t>
      </w:r>
      <w:r w:rsidRPr="00A54DA0">
        <w:rPr>
          <w:lang w:val="en-US" w:eastAsia="zh-CN"/>
        </w:rPr>
        <w:t>1e can be extended as below:</w:t>
      </w:r>
    </w:p>
    <w:p w14:paraId="3C92DE6D" w14:textId="77777777" w:rsidR="00E71788" w:rsidRPr="00A54DA0" w:rsidRDefault="00E71788" w:rsidP="00E71788">
      <w:pPr>
        <w:pStyle w:val="Caption"/>
        <w:keepNext/>
        <w:jc w:val="center"/>
        <w:rPr>
          <w:rFonts w:ascii="Arial" w:eastAsia="SimSun" w:hAnsi="Arial"/>
          <w:b/>
          <w:lang w:eastAsia="zh-CN"/>
        </w:rPr>
      </w:pPr>
      <w:bookmarkStart w:id="176" w:name="MCCQCTEMPBM_00000045"/>
      <w:r w:rsidRPr="00A54DA0">
        <w:rPr>
          <w:rFonts w:ascii="Arial" w:eastAsia="SimSun" w:hAnsi="Arial" w:hint="eastAsia"/>
          <w:b/>
          <w:lang w:eastAsia="zh-CN"/>
        </w:rPr>
        <w:t xml:space="preserve">Table </w:t>
      </w:r>
      <w:r w:rsidRPr="00A54DA0">
        <w:rPr>
          <w:rFonts w:ascii="Arial" w:eastAsia="SimSun" w:hAnsi="Arial"/>
          <w:b/>
          <w:lang w:eastAsia="zh-CN"/>
        </w:rPr>
        <w:t>7.9.2-3 mnsaddress information within MnsInfo</w:t>
      </w:r>
    </w:p>
    <w:tbl>
      <w:tblPr>
        <w:tblStyle w:val="TableGrid"/>
        <w:tblW w:w="0" w:type="auto"/>
        <w:tblLook w:val="04A0" w:firstRow="1" w:lastRow="0" w:firstColumn="1" w:lastColumn="0" w:noHBand="0" w:noVBand="1"/>
      </w:tblPr>
      <w:tblGrid>
        <w:gridCol w:w="2407"/>
        <w:gridCol w:w="2407"/>
        <w:gridCol w:w="2127"/>
        <w:gridCol w:w="2688"/>
      </w:tblGrid>
      <w:tr w:rsidR="00E71788" w:rsidRPr="00A54DA0" w14:paraId="5417CB82" w14:textId="77777777" w:rsidTr="00ED4567">
        <w:tc>
          <w:tcPr>
            <w:tcW w:w="2407" w:type="dxa"/>
          </w:tcPr>
          <w:bookmarkEnd w:id="176"/>
          <w:p w14:paraId="696BCF37" w14:textId="77777777" w:rsidR="00E71788" w:rsidRPr="00A54DA0" w:rsidRDefault="00E71788" w:rsidP="00ED4567">
            <w:pPr>
              <w:jc w:val="center"/>
              <w:rPr>
                <w:lang w:eastAsia="zh-CN"/>
              </w:rPr>
            </w:pPr>
            <w:r w:rsidRPr="00A54DA0">
              <w:rPr>
                <w:rFonts w:hint="eastAsia"/>
                <w:lang w:eastAsia="zh-CN"/>
              </w:rPr>
              <w:t>A</w:t>
            </w:r>
            <w:r w:rsidRPr="00A54DA0">
              <w:rPr>
                <w:lang w:eastAsia="zh-CN"/>
              </w:rPr>
              <w:t>ttributes</w:t>
            </w:r>
          </w:p>
        </w:tc>
        <w:tc>
          <w:tcPr>
            <w:tcW w:w="2407" w:type="dxa"/>
          </w:tcPr>
          <w:p w14:paraId="67F96617" w14:textId="77777777" w:rsidR="00E71788" w:rsidRPr="00A54DA0" w:rsidRDefault="00E71788" w:rsidP="00ED4567">
            <w:pPr>
              <w:jc w:val="center"/>
              <w:rPr>
                <w:lang w:eastAsia="zh-CN"/>
              </w:rPr>
            </w:pPr>
            <w:r w:rsidRPr="00A54DA0">
              <w:rPr>
                <w:rFonts w:hint="eastAsia"/>
                <w:lang w:eastAsia="zh-CN"/>
              </w:rPr>
              <w:t>S</w:t>
            </w:r>
            <w:r w:rsidRPr="00A54DA0">
              <w:rPr>
                <w:lang w:eastAsia="zh-CN"/>
              </w:rPr>
              <w:t>upport</w:t>
            </w:r>
          </w:p>
        </w:tc>
        <w:tc>
          <w:tcPr>
            <w:tcW w:w="2127" w:type="dxa"/>
          </w:tcPr>
          <w:p w14:paraId="65CE7CE2" w14:textId="77777777" w:rsidR="00E71788" w:rsidRPr="00A54DA0" w:rsidRDefault="00E71788" w:rsidP="00ED4567">
            <w:pPr>
              <w:jc w:val="center"/>
              <w:rPr>
                <w:lang w:eastAsia="zh-CN"/>
              </w:rPr>
            </w:pPr>
            <w:r w:rsidRPr="00A54DA0">
              <w:rPr>
                <w:rFonts w:hint="eastAsia"/>
                <w:lang w:eastAsia="zh-CN"/>
              </w:rPr>
              <w:t>C</w:t>
            </w:r>
            <w:r w:rsidRPr="00A54DA0">
              <w:rPr>
                <w:lang w:eastAsia="zh-CN"/>
              </w:rPr>
              <w:t>ardinality</w:t>
            </w:r>
          </w:p>
        </w:tc>
        <w:tc>
          <w:tcPr>
            <w:tcW w:w="2688" w:type="dxa"/>
          </w:tcPr>
          <w:p w14:paraId="3D99E5F5" w14:textId="77777777" w:rsidR="00E71788" w:rsidRPr="00A54DA0" w:rsidRDefault="00E71788" w:rsidP="00ED4567">
            <w:pPr>
              <w:jc w:val="center"/>
              <w:rPr>
                <w:lang w:eastAsia="zh-CN"/>
              </w:rPr>
            </w:pPr>
            <w:r w:rsidRPr="00A54DA0">
              <w:rPr>
                <w:rFonts w:hint="eastAsia"/>
                <w:lang w:eastAsia="zh-CN"/>
              </w:rPr>
              <w:t>D</w:t>
            </w:r>
            <w:r w:rsidRPr="00A54DA0">
              <w:rPr>
                <w:lang w:eastAsia="zh-CN"/>
              </w:rPr>
              <w:t>escription</w:t>
            </w:r>
          </w:p>
        </w:tc>
      </w:tr>
      <w:tr w:rsidR="00E71788" w:rsidRPr="00A54DA0" w14:paraId="3E0CC0E8" w14:textId="77777777" w:rsidTr="00ED4567">
        <w:tc>
          <w:tcPr>
            <w:tcW w:w="2407" w:type="dxa"/>
          </w:tcPr>
          <w:p w14:paraId="2FE71C75" w14:textId="77777777" w:rsidR="00E71788" w:rsidRPr="00A54DA0" w:rsidRDefault="00E71788" w:rsidP="00ED4567">
            <w:pPr>
              <w:rPr>
                <w:lang w:eastAsia="zh-CN"/>
              </w:rPr>
            </w:pPr>
            <w:r w:rsidRPr="00A54DA0">
              <w:rPr>
                <w:rFonts w:hint="eastAsia"/>
                <w:lang w:eastAsia="zh-CN"/>
              </w:rPr>
              <w:t>m</w:t>
            </w:r>
            <w:r w:rsidRPr="00A54DA0">
              <w:rPr>
                <w:lang w:eastAsia="zh-CN"/>
              </w:rPr>
              <w:t>nsAddress</w:t>
            </w:r>
          </w:p>
        </w:tc>
        <w:tc>
          <w:tcPr>
            <w:tcW w:w="2407" w:type="dxa"/>
          </w:tcPr>
          <w:p w14:paraId="503B935D" w14:textId="77777777" w:rsidR="00E71788" w:rsidRPr="00A54DA0" w:rsidRDefault="00E71788" w:rsidP="00ED4567">
            <w:pPr>
              <w:rPr>
                <w:lang w:eastAsia="zh-CN"/>
              </w:rPr>
            </w:pPr>
            <w:r w:rsidRPr="00A54DA0">
              <w:rPr>
                <w:rFonts w:hint="eastAsia"/>
                <w:lang w:eastAsia="zh-CN"/>
              </w:rPr>
              <w:t>M</w:t>
            </w:r>
          </w:p>
        </w:tc>
        <w:tc>
          <w:tcPr>
            <w:tcW w:w="2127" w:type="dxa"/>
          </w:tcPr>
          <w:p w14:paraId="18912EFA" w14:textId="77777777" w:rsidR="00E71788" w:rsidRPr="00A54DA0" w:rsidRDefault="00E71788" w:rsidP="00ED4567">
            <w:pPr>
              <w:rPr>
                <w:lang w:eastAsia="zh-CN"/>
              </w:rPr>
            </w:pPr>
            <w:r w:rsidRPr="00A54DA0">
              <w:rPr>
                <w:rFonts w:hint="eastAsia"/>
                <w:lang w:eastAsia="zh-CN"/>
              </w:rPr>
              <w:t>1</w:t>
            </w:r>
          </w:p>
        </w:tc>
        <w:tc>
          <w:tcPr>
            <w:tcW w:w="2688" w:type="dxa"/>
          </w:tcPr>
          <w:p w14:paraId="14C3FEA5" w14:textId="348F7F32" w:rsidR="00E71788" w:rsidRPr="00A54DA0" w:rsidRDefault="00E71788" w:rsidP="00ED4567">
            <w:pPr>
              <w:rPr>
                <w:lang w:eastAsia="zh-CN"/>
              </w:rPr>
            </w:pPr>
            <w:r w:rsidRPr="00A54DA0">
              <w:rPr>
                <w:lang w:eastAsia="zh-CN"/>
              </w:rPr>
              <w:t xml:space="preserve">The MnS address for external MnS consumer indicates MnS producer for exposing MnS after authentication and authorization. </w:t>
            </w:r>
          </w:p>
        </w:tc>
      </w:tr>
    </w:tbl>
    <w:p w14:paraId="0A514A45" w14:textId="61ACB75C" w:rsidR="00E71788" w:rsidRPr="00A54DA0" w:rsidRDefault="00E71788" w:rsidP="00E71788">
      <w:pPr>
        <w:rPr>
          <w:lang w:val="en-US" w:eastAsia="zh-CN"/>
        </w:rPr>
      </w:pPr>
    </w:p>
    <w:p w14:paraId="67DFBECE" w14:textId="77777777" w:rsidR="0087117A" w:rsidRPr="00A54DA0" w:rsidRDefault="0087117A" w:rsidP="0087117A">
      <w:pPr>
        <w:pStyle w:val="EditorsNote"/>
        <w:ind w:left="0" w:firstLine="0"/>
        <w:rPr>
          <w:color w:val="000000" w:themeColor="text1"/>
          <w:lang w:val="en-US" w:eastAsia="zh-CN"/>
        </w:rPr>
      </w:pPr>
      <w:r w:rsidRPr="00A54DA0">
        <w:rPr>
          <w:color w:val="000000" w:themeColor="text1"/>
          <w:lang w:eastAsia="zh-CN"/>
        </w:rPr>
        <w:t xml:space="preserve">For CAPIF-5 interface, </w:t>
      </w:r>
      <w:r w:rsidRPr="00A54DA0">
        <w:rPr>
          <w:rFonts w:hint="eastAsia"/>
          <w:color w:val="000000" w:themeColor="text1"/>
          <w:lang w:eastAsia="zh-CN"/>
        </w:rPr>
        <w:t>According</w:t>
      </w:r>
      <w:r w:rsidRPr="00A54DA0">
        <w:rPr>
          <w:color w:val="000000" w:themeColor="text1"/>
          <w:lang w:eastAsia="zh-CN"/>
        </w:rPr>
        <w:t xml:space="preserve"> </w:t>
      </w:r>
      <w:r w:rsidRPr="00A54DA0">
        <w:rPr>
          <w:rFonts w:hint="eastAsia"/>
          <w:color w:val="000000" w:themeColor="text1"/>
          <w:lang w:eastAsia="zh-CN"/>
        </w:rPr>
        <w:t>to</w:t>
      </w:r>
      <w:r w:rsidRPr="00A54DA0">
        <w:rPr>
          <w:color w:val="000000" w:themeColor="text1"/>
          <w:lang w:eastAsia="zh-CN"/>
        </w:rPr>
        <w:t xml:space="preserve"> TS 23.222, API management function can access the service API invocation logs via CAPIF-5. The procedure for auditing needs the query service API log request from API management function to the CAPIF core functi</w:t>
      </w:r>
      <w:r w:rsidRPr="00A54DA0">
        <w:rPr>
          <w:color w:val="000000" w:themeColor="text1"/>
          <w:lang w:val="en-US" w:eastAsia="zh-CN"/>
        </w:rPr>
        <w:t>on. Since API management function is within the 3GPP management system, in order to differentiate each MnS consumer, MnS consumer ID is needed in order to allow MnS producer to recognize each MnS consumer during the auditing. Therefore, API Invoker’s ID need to be extended as MnS customer ID.</w:t>
      </w:r>
    </w:p>
    <w:p w14:paraId="6B9ADF34" w14:textId="77777777" w:rsidR="00E71788" w:rsidRPr="00A54DA0" w:rsidRDefault="00E71788" w:rsidP="00E71788">
      <w:pPr>
        <w:rPr>
          <w:lang w:val="en-US" w:eastAsia="zh-CN"/>
        </w:rPr>
      </w:pPr>
      <w:r w:rsidRPr="00A54DA0">
        <w:rPr>
          <w:rFonts w:hint="eastAsia"/>
          <w:lang w:eastAsia="zh-CN"/>
        </w:rPr>
        <w:t>The</w:t>
      </w:r>
      <w:r w:rsidRPr="00A54DA0">
        <w:rPr>
          <w:lang w:val="en-US" w:eastAsia="zh-CN"/>
        </w:rPr>
        <w:t xml:space="preserve"> </w:t>
      </w:r>
      <w:r w:rsidRPr="00A54DA0">
        <w:rPr>
          <w:rFonts w:hint="eastAsia"/>
          <w:lang w:val="en-US" w:eastAsia="zh-CN"/>
        </w:rPr>
        <w:t>MnS</w:t>
      </w:r>
      <w:r w:rsidRPr="00A54DA0">
        <w:rPr>
          <w:lang w:val="en-US" w:eastAsia="zh-CN"/>
        </w:rPr>
        <w:t xml:space="preserve"> </w:t>
      </w:r>
      <w:r w:rsidRPr="00A54DA0">
        <w:rPr>
          <w:rFonts w:hint="eastAsia"/>
          <w:lang w:val="en-US" w:eastAsia="zh-CN"/>
        </w:rPr>
        <w:t>consumer</w:t>
      </w:r>
      <w:r w:rsidRPr="00A54DA0">
        <w:rPr>
          <w:lang w:val="en-US" w:eastAsia="zh-CN"/>
        </w:rPr>
        <w:t xml:space="preserve"> </w:t>
      </w:r>
      <w:r w:rsidRPr="00A54DA0">
        <w:rPr>
          <w:rFonts w:hint="eastAsia"/>
          <w:lang w:val="en-US" w:eastAsia="zh-CN"/>
        </w:rPr>
        <w:t>management</w:t>
      </w:r>
      <w:r w:rsidRPr="00A54DA0">
        <w:rPr>
          <w:lang w:val="en-US" w:eastAsia="zh-CN"/>
        </w:rPr>
        <w:t xml:space="preserve"> </w:t>
      </w:r>
      <w:r w:rsidRPr="00A54DA0">
        <w:rPr>
          <w:rFonts w:hint="eastAsia"/>
          <w:lang w:val="en-US" w:eastAsia="zh-CN"/>
        </w:rPr>
        <w:t>information</w:t>
      </w:r>
      <w:r w:rsidRPr="00A54DA0">
        <w:rPr>
          <w:lang w:val="en-US" w:eastAsia="zh-CN"/>
        </w:rPr>
        <w:t xml:space="preserve"> is needed for differentiating the MnS consumer in term of consumer type and different access permission. The MnS consumer type is for differentiate the MnS consumer inside and outside the PLMN trust domain. </w:t>
      </w:r>
      <w:r w:rsidRPr="00A54DA0">
        <w:rPr>
          <w:rFonts w:hint="eastAsia"/>
          <w:lang w:val="en-US" w:eastAsia="zh-CN"/>
        </w:rPr>
        <w:t xml:space="preserve"> </w:t>
      </w:r>
    </w:p>
    <w:p w14:paraId="2B04A539" w14:textId="66151B9B" w:rsidR="0087117A" w:rsidRPr="00A54DA0" w:rsidRDefault="0087117A" w:rsidP="0087117A">
      <w:pPr>
        <w:pStyle w:val="EditorsNote"/>
        <w:ind w:left="0" w:firstLine="0"/>
        <w:rPr>
          <w:color w:val="000000" w:themeColor="text1"/>
          <w:lang w:val="en-US" w:eastAsia="zh-CN"/>
        </w:rPr>
      </w:pPr>
      <w:r w:rsidRPr="00A54DA0">
        <w:rPr>
          <w:color w:val="000000" w:themeColor="text1"/>
          <w:lang w:eastAsia="zh-CN"/>
        </w:rPr>
        <w:t>CAPIF core function can authorize MnS consumer with certain permission (e.g. access token) using CAPIF-</w:t>
      </w:r>
      <w:r w:rsidR="00AD61B1" w:rsidRPr="00A54DA0">
        <w:rPr>
          <w:color w:val="000000" w:themeColor="text1"/>
          <w:lang w:eastAsia="zh-CN"/>
        </w:rPr>
        <w:t>1/</w:t>
      </w:r>
      <w:r w:rsidRPr="00A54DA0">
        <w:rPr>
          <w:color w:val="000000" w:themeColor="text1"/>
          <w:lang w:eastAsia="zh-CN"/>
        </w:rPr>
        <w:t xml:space="preserve">1e interface. The permission can allow the MnS consumer to get access to the authorized information of MnS from respective MnS producer. In order to allow the corresponding MnS producer to recognize the MnS consumer and the corresponding authorized MnS, MnS consumer ID is needed. Therefore, </w:t>
      </w:r>
      <w:r w:rsidRPr="00A54DA0">
        <w:rPr>
          <w:color w:val="000000" w:themeColor="text1"/>
          <w:lang w:val="en-US" w:eastAsia="zh-CN"/>
        </w:rPr>
        <w:t>API Invoker’s ID need to be extended as MnS customer ID.</w:t>
      </w:r>
    </w:p>
    <w:p w14:paraId="38DA4479" w14:textId="4850516F" w:rsidR="00E71788" w:rsidRPr="00A54DA0" w:rsidRDefault="00E71788" w:rsidP="00E71788">
      <w:pPr>
        <w:rPr>
          <w:lang w:val="en-US" w:eastAsia="zh-CN"/>
        </w:rPr>
      </w:pPr>
      <w:r w:rsidRPr="00A54DA0">
        <w:rPr>
          <w:lang w:val="en-US" w:eastAsia="zh-CN"/>
        </w:rPr>
        <w:t>The MnS consumer management information within CAPIF-</w:t>
      </w:r>
      <w:r w:rsidR="00AD61B1" w:rsidRPr="00A54DA0">
        <w:rPr>
          <w:lang w:val="en-US" w:eastAsia="zh-CN"/>
        </w:rPr>
        <w:t>1/</w:t>
      </w:r>
      <w:r w:rsidRPr="00A54DA0">
        <w:rPr>
          <w:lang w:val="en-US" w:eastAsia="zh-CN"/>
        </w:rPr>
        <w:t>1e can be extended as below:</w:t>
      </w:r>
    </w:p>
    <w:p w14:paraId="2881AE39" w14:textId="77777777" w:rsidR="00E71788" w:rsidRPr="00A54DA0" w:rsidRDefault="00E71788" w:rsidP="00E71788">
      <w:pPr>
        <w:pStyle w:val="Caption"/>
        <w:keepNext/>
        <w:jc w:val="center"/>
        <w:rPr>
          <w:rFonts w:ascii="Arial" w:eastAsia="SimSun" w:hAnsi="Arial"/>
          <w:b/>
          <w:lang w:eastAsia="zh-CN"/>
        </w:rPr>
      </w:pPr>
      <w:bookmarkStart w:id="177" w:name="MCCQCTEMPBM_00000046"/>
      <w:r w:rsidRPr="00A54DA0">
        <w:rPr>
          <w:rFonts w:ascii="Arial" w:eastAsia="SimSun" w:hAnsi="Arial" w:hint="eastAsia"/>
          <w:b/>
          <w:lang w:eastAsia="zh-CN"/>
        </w:rPr>
        <w:t xml:space="preserve">Table </w:t>
      </w:r>
      <w:r w:rsidRPr="00A54DA0">
        <w:rPr>
          <w:rFonts w:ascii="Arial" w:eastAsia="SimSun" w:hAnsi="Arial"/>
          <w:b/>
          <w:lang w:eastAsia="zh-CN"/>
        </w:rPr>
        <w:t>7.9.2-4 MnS consumer management information</w:t>
      </w:r>
    </w:p>
    <w:tbl>
      <w:tblPr>
        <w:tblStyle w:val="TableGrid"/>
        <w:tblW w:w="0" w:type="auto"/>
        <w:tblLook w:val="04A0" w:firstRow="1" w:lastRow="0" w:firstColumn="1" w:lastColumn="0" w:noHBand="0" w:noVBand="1"/>
      </w:tblPr>
      <w:tblGrid>
        <w:gridCol w:w="2407"/>
        <w:gridCol w:w="1983"/>
        <w:gridCol w:w="2268"/>
        <w:gridCol w:w="2971"/>
      </w:tblGrid>
      <w:tr w:rsidR="00E71788" w:rsidRPr="00A54DA0" w14:paraId="72CCE7B2" w14:textId="77777777" w:rsidTr="00ED4567">
        <w:tc>
          <w:tcPr>
            <w:tcW w:w="2407" w:type="dxa"/>
          </w:tcPr>
          <w:bookmarkEnd w:id="177"/>
          <w:p w14:paraId="12059980" w14:textId="77777777" w:rsidR="00E71788" w:rsidRPr="00A54DA0" w:rsidRDefault="00E71788" w:rsidP="00ED4567">
            <w:pPr>
              <w:jc w:val="center"/>
              <w:rPr>
                <w:lang w:eastAsia="zh-CN"/>
              </w:rPr>
            </w:pPr>
            <w:r w:rsidRPr="00A54DA0">
              <w:rPr>
                <w:rFonts w:hint="eastAsia"/>
                <w:lang w:eastAsia="zh-CN"/>
              </w:rPr>
              <w:t>A</w:t>
            </w:r>
            <w:r w:rsidRPr="00A54DA0">
              <w:rPr>
                <w:lang w:eastAsia="zh-CN"/>
              </w:rPr>
              <w:t>ttributes</w:t>
            </w:r>
          </w:p>
        </w:tc>
        <w:tc>
          <w:tcPr>
            <w:tcW w:w="1983" w:type="dxa"/>
          </w:tcPr>
          <w:p w14:paraId="7BDE8057" w14:textId="77777777" w:rsidR="00E71788" w:rsidRPr="00A54DA0" w:rsidRDefault="00E71788" w:rsidP="00ED4567">
            <w:pPr>
              <w:jc w:val="center"/>
              <w:rPr>
                <w:lang w:eastAsia="zh-CN"/>
              </w:rPr>
            </w:pPr>
            <w:r w:rsidRPr="00A54DA0">
              <w:rPr>
                <w:rFonts w:hint="eastAsia"/>
                <w:lang w:eastAsia="zh-CN"/>
              </w:rPr>
              <w:t>S</w:t>
            </w:r>
            <w:r w:rsidRPr="00A54DA0">
              <w:rPr>
                <w:lang w:eastAsia="zh-CN"/>
              </w:rPr>
              <w:t>upport</w:t>
            </w:r>
          </w:p>
        </w:tc>
        <w:tc>
          <w:tcPr>
            <w:tcW w:w="2268" w:type="dxa"/>
          </w:tcPr>
          <w:p w14:paraId="21EE7654" w14:textId="77777777" w:rsidR="00E71788" w:rsidRPr="00A54DA0" w:rsidRDefault="00E71788" w:rsidP="00ED4567">
            <w:pPr>
              <w:jc w:val="center"/>
              <w:rPr>
                <w:lang w:eastAsia="zh-CN"/>
              </w:rPr>
            </w:pPr>
            <w:r w:rsidRPr="00A54DA0">
              <w:rPr>
                <w:rFonts w:hint="eastAsia"/>
                <w:lang w:eastAsia="zh-CN"/>
              </w:rPr>
              <w:t>C</w:t>
            </w:r>
            <w:r w:rsidRPr="00A54DA0">
              <w:rPr>
                <w:lang w:eastAsia="zh-CN"/>
              </w:rPr>
              <w:t>ardinality</w:t>
            </w:r>
          </w:p>
        </w:tc>
        <w:tc>
          <w:tcPr>
            <w:tcW w:w="2971" w:type="dxa"/>
          </w:tcPr>
          <w:p w14:paraId="543E3D92" w14:textId="77777777" w:rsidR="00E71788" w:rsidRPr="00A54DA0" w:rsidRDefault="00E71788" w:rsidP="00ED4567">
            <w:pPr>
              <w:jc w:val="center"/>
              <w:rPr>
                <w:lang w:eastAsia="zh-CN"/>
              </w:rPr>
            </w:pPr>
            <w:r w:rsidRPr="00A54DA0">
              <w:rPr>
                <w:rFonts w:hint="eastAsia"/>
                <w:lang w:eastAsia="zh-CN"/>
              </w:rPr>
              <w:t>D</w:t>
            </w:r>
            <w:r w:rsidRPr="00A54DA0">
              <w:rPr>
                <w:lang w:eastAsia="zh-CN"/>
              </w:rPr>
              <w:t>escription</w:t>
            </w:r>
          </w:p>
        </w:tc>
      </w:tr>
      <w:tr w:rsidR="00E71788" w:rsidRPr="00A54DA0" w14:paraId="1FBB9AB6" w14:textId="77777777" w:rsidTr="00ED4567">
        <w:tc>
          <w:tcPr>
            <w:tcW w:w="2407" w:type="dxa"/>
          </w:tcPr>
          <w:p w14:paraId="39E199D1" w14:textId="77777777" w:rsidR="00E71788" w:rsidRPr="00A54DA0" w:rsidRDefault="00E71788" w:rsidP="00ED4567">
            <w:pPr>
              <w:rPr>
                <w:lang w:eastAsia="zh-CN"/>
              </w:rPr>
            </w:pPr>
            <w:r w:rsidRPr="00A54DA0">
              <w:rPr>
                <w:rFonts w:hint="eastAsia"/>
                <w:lang w:eastAsia="zh-CN"/>
              </w:rPr>
              <w:t>M</w:t>
            </w:r>
            <w:r w:rsidRPr="00A54DA0">
              <w:rPr>
                <w:lang w:eastAsia="zh-CN"/>
              </w:rPr>
              <w:t>nS</w:t>
            </w:r>
            <w:r w:rsidRPr="00A54DA0">
              <w:rPr>
                <w:rFonts w:hint="eastAsia"/>
                <w:lang w:eastAsia="zh-CN"/>
              </w:rPr>
              <w:t>C</w:t>
            </w:r>
            <w:r w:rsidRPr="00A54DA0">
              <w:rPr>
                <w:lang w:eastAsia="zh-CN"/>
              </w:rPr>
              <w:t>onsumerType</w:t>
            </w:r>
          </w:p>
        </w:tc>
        <w:tc>
          <w:tcPr>
            <w:tcW w:w="1983" w:type="dxa"/>
          </w:tcPr>
          <w:p w14:paraId="1ED6AE09" w14:textId="77777777" w:rsidR="00E71788" w:rsidRPr="00A54DA0" w:rsidRDefault="00E71788" w:rsidP="00ED4567">
            <w:pPr>
              <w:rPr>
                <w:lang w:eastAsia="zh-CN"/>
              </w:rPr>
            </w:pPr>
            <w:r w:rsidRPr="00A54DA0">
              <w:rPr>
                <w:rFonts w:hint="eastAsia"/>
                <w:lang w:eastAsia="zh-CN"/>
              </w:rPr>
              <w:t>O</w:t>
            </w:r>
          </w:p>
        </w:tc>
        <w:tc>
          <w:tcPr>
            <w:tcW w:w="2268" w:type="dxa"/>
          </w:tcPr>
          <w:p w14:paraId="2CDF5135" w14:textId="77777777" w:rsidR="00E71788" w:rsidRPr="00A54DA0" w:rsidRDefault="00E71788" w:rsidP="00ED4567">
            <w:pPr>
              <w:rPr>
                <w:lang w:eastAsia="zh-CN"/>
              </w:rPr>
            </w:pPr>
            <w:r w:rsidRPr="00A54DA0">
              <w:rPr>
                <w:rFonts w:hint="eastAsia"/>
                <w:lang w:eastAsia="zh-CN"/>
              </w:rPr>
              <w:t>1</w:t>
            </w:r>
            <w:r w:rsidRPr="00A54DA0">
              <w:rPr>
                <w:lang w:eastAsia="zh-CN"/>
              </w:rPr>
              <w:t>…N</w:t>
            </w:r>
          </w:p>
        </w:tc>
        <w:tc>
          <w:tcPr>
            <w:tcW w:w="2971" w:type="dxa"/>
          </w:tcPr>
          <w:p w14:paraId="0E3B321A"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sz w:val="20"/>
                <w:lang w:eastAsia="zh-CN"/>
              </w:rPr>
              <w:t xml:space="preserve">It indicates the type of MnS consumer that requests for the exposure of the MnSs provided by MnS producer. The type of MnS consumer is external if the MnS consumer is outside the PLMN trust domain. The type of MnS consumer is internal if the MnS consumer is inside the PLMN trust domain. </w:t>
            </w:r>
          </w:p>
          <w:p w14:paraId="0FFDCCBD" w14:textId="77777777" w:rsidR="00E71788" w:rsidRPr="00A54DA0" w:rsidRDefault="00E71788" w:rsidP="00ED4567">
            <w:pPr>
              <w:pStyle w:val="TAL"/>
              <w:rPr>
                <w:rFonts w:ascii="Times New Roman" w:hAnsi="Times New Roman"/>
                <w:sz w:val="20"/>
                <w:lang w:eastAsia="zh-CN"/>
              </w:rPr>
            </w:pPr>
          </w:p>
          <w:p w14:paraId="16A43878"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hint="eastAsia"/>
                <w:sz w:val="20"/>
                <w:lang w:eastAsia="zh-CN"/>
              </w:rPr>
              <w:t>a</w:t>
            </w:r>
            <w:r w:rsidRPr="00A54DA0">
              <w:rPr>
                <w:rFonts w:ascii="Times New Roman" w:hAnsi="Times New Roman"/>
                <w:sz w:val="20"/>
                <w:lang w:eastAsia="zh-CN"/>
              </w:rPr>
              <w:t>llowedValue: EXTERNAL,</w:t>
            </w:r>
          </w:p>
          <w:p w14:paraId="351703D9" w14:textId="77777777" w:rsidR="00E71788" w:rsidRPr="00A54DA0" w:rsidRDefault="00E71788" w:rsidP="00ED4567">
            <w:pPr>
              <w:pStyle w:val="TAL"/>
              <w:rPr>
                <w:rFonts w:ascii="Times New Roman" w:hAnsi="Times New Roman"/>
                <w:sz w:val="20"/>
                <w:lang w:eastAsia="zh-CN"/>
              </w:rPr>
            </w:pPr>
            <w:r w:rsidRPr="00A54DA0">
              <w:rPr>
                <w:rFonts w:ascii="Times New Roman" w:hAnsi="Times New Roman" w:hint="eastAsia"/>
                <w:sz w:val="20"/>
                <w:lang w:eastAsia="zh-CN"/>
              </w:rPr>
              <w:t xml:space="preserve"> </w:t>
            </w:r>
            <w:r w:rsidRPr="00A54DA0">
              <w:rPr>
                <w:rFonts w:ascii="Times New Roman" w:hAnsi="Times New Roman"/>
                <w:sz w:val="20"/>
                <w:lang w:eastAsia="zh-CN"/>
              </w:rPr>
              <w:t xml:space="preserve">                      INTERNAL</w:t>
            </w:r>
          </w:p>
          <w:p w14:paraId="4EFB74C5" w14:textId="77777777" w:rsidR="00E71788" w:rsidRPr="00A54DA0" w:rsidRDefault="00E71788" w:rsidP="00ED4567">
            <w:pPr>
              <w:rPr>
                <w:lang w:eastAsia="zh-CN"/>
              </w:rPr>
            </w:pPr>
          </w:p>
        </w:tc>
      </w:tr>
    </w:tbl>
    <w:p w14:paraId="46FA1D2C" w14:textId="77777777" w:rsidR="008C1C01" w:rsidRPr="00A54DA0" w:rsidRDefault="008C1C01" w:rsidP="0087117A">
      <w:pPr>
        <w:pStyle w:val="B1"/>
        <w:ind w:left="0" w:firstLine="0"/>
        <w:rPr>
          <w:noProof/>
        </w:rPr>
      </w:pPr>
    </w:p>
    <w:p w14:paraId="0669410F" w14:textId="52D106D0" w:rsidR="0087117A" w:rsidRPr="00A54DA0" w:rsidRDefault="0087117A" w:rsidP="0087117A">
      <w:pPr>
        <w:pStyle w:val="B1"/>
        <w:ind w:left="0" w:firstLine="0"/>
        <w:rPr>
          <w:lang w:val="en-US" w:eastAsia="zh-CN"/>
        </w:rPr>
      </w:pPr>
      <w:r w:rsidRPr="00A54DA0">
        <w:rPr>
          <w:noProof/>
        </w:rPr>
        <w:t xml:space="preserve">The </w:t>
      </w:r>
      <w:r w:rsidR="00931375" w:rsidRPr="00A54DA0">
        <w:rPr>
          <w:noProof/>
          <w:lang w:val="en-US" w:eastAsia="zh-CN"/>
        </w:rPr>
        <w:t>MnS consumer</w:t>
      </w:r>
      <w:r w:rsidRPr="00A54DA0">
        <w:rPr>
          <w:noProof/>
        </w:rPr>
        <w:t xml:space="preserve"> can directly get access to MnS producer after the authentication and validation with MnS producer if the expsoure governance is implemented in respective MnS producer.</w:t>
      </w:r>
      <w:r w:rsidR="00AE677D" w:rsidRPr="00A54DA0">
        <w:rPr>
          <w:noProof/>
        </w:rPr>
        <w:t xml:space="preserve"> </w:t>
      </w:r>
      <w:r w:rsidR="00AE677D" w:rsidRPr="00A54DA0">
        <w:rPr>
          <w:lang w:eastAsia="zh-CN"/>
        </w:rPr>
        <w:t>T</w:t>
      </w:r>
      <w:r w:rsidR="00AE677D" w:rsidRPr="00A54DA0">
        <w:rPr>
          <w:rFonts w:hint="eastAsia"/>
          <w:lang w:eastAsia="zh-CN"/>
        </w:rPr>
        <w:t>he</w:t>
      </w:r>
      <w:r w:rsidR="00AE677D" w:rsidRPr="00A54DA0">
        <w:rPr>
          <w:lang w:eastAsia="zh-CN"/>
        </w:rPr>
        <w:t xml:space="preserve"> </w:t>
      </w:r>
      <w:r w:rsidR="00AE677D" w:rsidRPr="00A54DA0">
        <w:rPr>
          <w:rFonts w:hint="eastAsia"/>
          <w:lang w:eastAsia="zh-CN"/>
        </w:rPr>
        <w:t>MnS</w:t>
      </w:r>
      <w:r w:rsidR="00AE677D" w:rsidRPr="00A54DA0">
        <w:rPr>
          <w:lang w:eastAsia="zh-CN"/>
        </w:rPr>
        <w:t xml:space="preserve"> </w:t>
      </w:r>
      <w:r w:rsidR="00AE677D" w:rsidRPr="00A54DA0">
        <w:rPr>
          <w:rFonts w:hint="eastAsia"/>
          <w:lang w:eastAsia="zh-CN"/>
        </w:rPr>
        <w:t>producer</w:t>
      </w:r>
      <w:r w:rsidR="00AE677D" w:rsidRPr="00A54DA0">
        <w:rPr>
          <w:lang w:eastAsia="zh-CN"/>
        </w:rPr>
        <w:t xml:space="preserve"> may be able to provide original MnS following exposure gover</w:t>
      </w:r>
      <w:r w:rsidR="00D30647" w:rsidRPr="00A54DA0">
        <w:rPr>
          <w:lang w:eastAsia="zh-CN"/>
        </w:rPr>
        <w:t>n</w:t>
      </w:r>
      <w:r w:rsidR="00AE677D" w:rsidRPr="00A54DA0">
        <w:rPr>
          <w:lang w:eastAsia="zh-CN"/>
        </w:rPr>
        <w:t>ance which includes filtering</w:t>
      </w:r>
      <w:r w:rsidR="00AE677D" w:rsidRPr="00A54DA0">
        <w:rPr>
          <w:lang w:val="en-US"/>
        </w:rPr>
        <w:t>. As a result, MnS consumer may be able to access only a subset of original MnS via the response from the MnS producer.</w:t>
      </w:r>
    </w:p>
    <w:p w14:paraId="5EF5B6A2" w14:textId="77777777" w:rsidR="007D26FC" w:rsidRPr="00A54DA0" w:rsidRDefault="007D26FC" w:rsidP="007D26FC">
      <w:pPr>
        <w:pStyle w:val="Heading3"/>
        <w:rPr>
          <w:lang w:eastAsia="zh-CN"/>
        </w:rPr>
      </w:pPr>
      <w:bookmarkStart w:id="178" w:name="_Toc136591377"/>
      <w:r w:rsidRPr="00A54DA0">
        <w:rPr>
          <w:lang w:eastAsia="zh-CN"/>
        </w:rPr>
        <w:t>7.9.4</w:t>
      </w:r>
      <w:r w:rsidRPr="00A54DA0">
        <w:rPr>
          <w:lang w:eastAsia="zh-CN"/>
        </w:rPr>
        <w:tab/>
        <w:t>E</w:t>
      </w:r>
      <w:r w:rsidRPr="00A54DA0">
        <w:rPr>
          <w:rFonts w:hint="eastAsia"/>
          <w:lang w:eastAsia="zh-CN"/>
        </w:rPr>
        <w:t>valuation</w:t>
      </w:r>
      <w:bookmarkEnd w:id="178"/>
    </w:p>
    <w:p w14:paraId="136C565F" w14:textId="469FDE8C" w:rsidR="007D26FC" w:rsidRPr="00A54DA0" w:rsidRDefault="007D26FC" w:rsidP="007D26FC">
      <w:pPr>
        <w:rPr>
          <w:lang w:eastAsia="zh-CN"/>
        </w:rPr>
      </w:pPr>
      <w:bookmarkStart w:id="179" w:name="MCCQCTEMPBM_00000047"/>
      <w:r w:rsidRPr="00A54DA0">
        <w:rPr>
          <w:rFonts w:hint="eastAsia"/>
          <w:lang w:eastAsia="zh-CN"/>
        </w:rPr>
        <w:t>A</w:t>
      </w:r>
      <w:r w:rsidRPr="00A54DA0">
        <w:rPr>
          <w:lang w:eastAsia="zh-CN"/>
        </w:rPr>
        <w:t>n evaluation of these 3 alternatives is given, which can help to draw the conclusion and recommendation for this solution.</w:t>
      </w:r>
      <w:r w:rsidRPr="00A54DA0" w:rsidDel="00095DB1">
        <w:rPr>
          <w:lang w:eastAsia="zh-CN"/>
        </w:rPr>
        <w:t xml:space="preserve"> </w:t>
      </w:r>
    </w:p>
    <w:bookmarkEnd w:id="179"/>
    <w:tbl>
      <w:tblPr>
        <w:tblStyle w:val="TableGrid"/>
        <w:tblW w:w="0" w:type="auto"/>
        <w:tblLook w:val="04A0" w:firstRow="1" w:lastRow="0" w:firstColumn="1" w:lastColumn="0" w:noHBand="0" w:noVBand="1"/>
      </w:tblPr>
      <w:tblGrid>
        <w:gridCol w:w="1505"/>
        <w:gridCol w:w="3593"/>
        <w:gridCol w:w="2371"/>
        <w:gridCol w:w="2160"/>
      </w:tblGrid>
      <w:tr w:rsidR="007D26FC" w:rsidRPr="00A54DA0" w14:paraId="4224914E" w14:textId="77777777" w:rsidTr="00ED4567">
        <w:tc>
          <w:tcPr>
            <w:tcW w:w="1505" w:type="dxa"/>
          </w:tcPr>
          <w:p w14:paraId="3E3A351B" w14:textId="77777777" w:rsidR="007D26FC" w:rsidRPr="00A54DA0" w:rsidRDefault="007D26FC" w:rsidP="00ED4567">
            <w:pPr>
              <w:rPr>
                <w:lang w:eastAsia="zh-CN"/>
              </w:rPr>
            </w:pPr>
          </w:p>
        </w:tc>
        <w:tc>
          <w:tcPr>
            <w:tcW w:w="3593" w:type="dxa"/>
          </w:tcPr>
          <w:p w14:paraId="5A14284B" w14:textId="77777777" w:rsidR="007D26FC" w:rsidRPr="00A54DA0" w:rsidRDefault="007D26FC" w:rsidP="00ED4567">
            <w:pPr>
              <w:rPr>
                <w:lang w:eastAsia="zh-CN"/>
              </w:rPr>
            </w:pPr>
            <w:r w:rsidRPr="00A54DA0">
              <w:rPr>
                <w:rFonts w:hint="eastAsia"/>
                <w:lang w:eastAsia="zh-CN"/>
              </w:rPr>
              <w:t>S</w:t>
            </w:r>
            <w:r w:rsidRPr="00A54DA0">
              <w:rPr>
                <w:lang w:eastAsia="zh-CN"/>
              </w:rPr>
              <w:t>ummary</w:t>
            </w:r>
          </w:p>
        </w:tc>
        <w:tc>
          <w:tcPr>
            <w:tcW w:w="2371" w:type="dxa"/>
          </w:tcPr>
          <w:p w14:paraId="525ABD21" w14:textId="77777777" w:rsidR="007D26FC" w:rsidRPr="00A54DA0" w:rsidRDefault="007D26FC" w:rsidP="00ED4567">
            <w:pPr>
              <w:rPr>
                <w:lang w:eastAsia="zh-CN"/>
              </w:rPr>
            </w:pPr>
            <w:r w:rsidRPr="00A54DA0">
              <w:rPr>
                <w:rFonts w:hint="eastAsia"/>
                <w:lang w:eastAsia="zh-CN"/>
              </w:rPr>
              <w:t>p</w:t>
            </w:r>
            <w:r w:rsidRPr="00A54DA0">
              <w:rPr>
                <w:lang w:eastAsia="zh-CN"/>
              </w:rPr>
              <w:t>ros</w:t>
            </w:r>
          </w:p>
        </w:tc>
        <w:tc>
          <w:tcPr>
            <w:tcW w:w="2160" w:type="dxa"/>
          </w:tcPr>
          <w:p w14:paraId="7E168CCD" w14:textId="77777777" w:rsidR="007D26FC" w:rsidRPr="00A54DA0" w:rsidRDefault="007D26FC" w:rsidP="00ED4567">
            <w:pPr>
              <w:rPr>
                <w:lang w:eastAsia="zh-CN"/>
              </w:rPr>
            </w:pPr>
            <w:r w:rsidRPr="00A54DA0">
              <w:rPr>
                <w:lang w:eastAsia="zh-CN"/>
              </w:rPr>
              <w:t>Cons</w:t>
            </w:r>
          </w:p>
        </w:tc>
      </w:tr>
      <w:tr w:rsidR="007D26FC" w:rsidRPr="00A54DA0" w14:paraId="6239DC00" w14:textId="77777777" w:rsidTr="00ED4567">
        <w:tc>
          <w:tcPr>
            <w:tcW w:w="1505" w:type="dxa"/>
          </w:tcPr>
          <w:p w14:paraId="0FE7287E" w14:textId="77777777" w:rsidR="007D26FC" w:rsidRPr="00A54DA0" w:rsidRDefault="007D26FC" w:rsidP="00ED4567">
            <w:pPr>
              <w:rPr>
                <w:lang w:eastAsia="zh-CN"/>
              </w:rPr>
            </w:pPr>
            <w:r w:rsidRPr="00A54DA0">
              <w:rPr>
                <w:rFonts w:hint="eastAsia"/>
                <w:lang w:eastAsia="zh-CN"/>
              </w:rPr>
              <w:t>A</w:t>
            </w:r>
            <w:r w:rsidRPr="00A54DA0">
              <w:rPr>
                <w:lang w:eastAsia="zh-CN"/>
              </w:rPr>
              <w:t>lternative 1</w:t>
            </w:r>
          </w:p>
        </w:tc>
        <w:tc>
          <w:tcPr>
            <w:tcW w:w="3593" w:type="dxa"/>
          </w:tcPr>
          <w:p w14:paraId="3209245E" w14:textId="36107062" w:rsidR="007D26FC" w:rsidRPr="00A54DA0" w:rsidRDefault="007D26FC" w:rsidP="00ED4567">
            <w:pPr>
              <w:rPr>
                <w:lang w:eastAsia="zh-CN"/>
              </w:rPr>
            </w:pPr>
            <w:r w:rsidRPr="00A54DA0">
              <w:rPr>
                <w:rFonts w:hint="eastAsia"/>
                <w:lang w:eastAsia="zh-CN"/>
              </w:rPr>
              <w:t>A</w:t>
            </w:r>
            <w:r w:rsidRPr="00A54DA0">
              <w:rPr>
                <w:lang w:eastAsia="zh-CN"/>
              </w:rPr>
              <w:t>PI provider domain acts as MnS consumer whic</w:t>
            </w:r>
            <w:r w:rsidRPr="00A54DA0">
              <w:rPr>
                <w:color w:val="000000"/>
                <w:bdr w:val="none" w:sz="0" w:space="0" w:color="auto" w:frame="1"/>
              </w:rPr>
              <w:t>h interacts with the MnS producer within SA5. 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Pr="00A54DA0" w:rsidRDefault="007D26FC" w:rsidP="00ED4567">
            <w:pPr>
              <w:rPr>
                <w:lang w:eastAsia="zh-CN"/>
              </w:rPr>
            </w:pPr>
            <w:r w:rsidRPr="00A54DA0">
              <w:rPr>
                <w:rFonts w:hint="eastAsia"/>
                <w:lang w:eastAsia="zh-CN"/>
              </w:rPr>
              <w:t>N</w:t>
            </w:r>
            <w:r w:rsidRPr="00A54DA0">
              <w:rPr>
                <w:lang w:eastAsia="zh-CN"/>
              </w:rPr>
              <w:t>o standardization work needed for SA5.</w:t>
            </w:r>
          </w:p>
        </w:tc>
        <w:tc>
          <w:tcPr>
            <w:tcW w:w="2160" w:type="dxa"/>
          </w:tcPr>
          <w:p w14:paraId="4446911D" w14:textId="38D8B575" w:rsidR="007D26FC" w:rsidRPr="00A54DA0" w:rsidRDefault="0075099B" w:rsidP="00ED4567">
            <w:pPr>
              <w:rPr>
                <w:lang w:eastAsia="zh-CN"/>
              </w:rPr>
            </w:pPr>
            <w:r w:rsidRPr="00A54DA0">
              <w:rPr>
                <w:rFonts w:eastAsia="DengXian"/>
                <w:lang w:eastAsia="zh-CN"/>
              </w:rPr>
              <w:t>The requirements in clause 6 are not addressed in a standardized manner.</w:t>
            </w:r>
          </w:p>
        </w:tc>
      </w:tr>
      <w:tr w:rsidR="007D26FC" w:rsidRPr="00A54DA0" w14:paraId="46407E3D" w14:textId="77777777" w:rsidTr="00ED4567">
        <w:tc>
          <w:tcPr>
            <w:tcW w:w="1505" w:type="dxa"/>
          </w:tcPr>
          <w:p w14:paraId="60B9DD5D" w14:textId="77777777" w:rsidR="007D26FC" w:rsidRPr="00A54DA0" w:rsidRDefault="007D26FC" w:rsidP="00ED4567">
            <w:pPr>
              <w:rPr>
                <w:lang w:eastAsia="zh-CN"/>
              </w:rPr>
            </w:pPr>
            <w:r w:rsidRPr="00A54DA0">
              <w:rPr>
                <w:rFonts w:hint="eastAsia"/>
                <w:lang w:eastAsia="zh-CN"/>
              </w:rPr>
              <w:t>A</w:t>
            </w:r>
            <w:r w:rsidRPr="00A54DA0">
              <w:rPr>
                <w:lang w:eastAsia="zh-CN"/>
              </w:rPr>
              <w:t>lternative 2</w:t>
            </w:r>
          </w:p>
        </w:tc>
        <w:tc>
          <w:tcPr>
            <w:tcW w:w="3593" w:type="dxa"/>
          </w:tcPr>
          <w:p w14:paraId="556E322B" w14:textId="25ED8AE3" w:rsidR="007D26FC" w:rsidRPr="00A54DA0" w:rsidRDefault="007D26FC" w:rsidP="00ED4567">
            <w:pPr>
              <w:rPr>
                <w:lang w:eastAsia="zh-CN"/>
              </w:rPr>
            </w:pPr>
            <w:r w:rsidRPr="00A54DA0">
              <w:rPr>
                <w:lang w:eastAsia="zh-CN"/>
              </w:rPr>
              <w:t>MnS producer embeds API provider domain functions capabilities 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Pr="00A54DA0" w:rsidRDefault="007D26FC" w:rsidP="00ED4567">
            <w:pPr>
              <w:rPr>
                <w:lang w:eastAsia="zh-CN"/>
              </w:rPr>
            </w:pPr>
            <w:r w:rsidRPr="00A54DA0">
              <w:rPr>
                <w:rFonts w:hint="eastAsia"/>
                <w:lang w:eastAsia="zh-CN"/>
              </w:rPr>
              <w:t>W</w:t>
            </w:r>
            <w:r w:rsidRPr="00A54DA0">
              <w:rPr>
                <w:lang w:eastAsia="zh-CN"/>
              </w:rPr>
              <w:t>ith certain extension for CAPIF interface, solution on how external MnS consumer discover and consume MnS can be specified.</w:t>
            </w:r>
          </w:p>
        </w:tc>
        <w:tc>
          <w:tcPr>
            <w:tcW w:w="2160" w:type="dxa"/>
          </w:tcPr>
          <w:p w14:paraId="0C2D7079" w14:textId="77777777" w:rsidR="007D26FC" w:rsidRPr="00A54DA0" w:rsidRDefault="007D26FC" w:rsidP="00ED4567">
            <w:pPr>
              <w:rPr>
                <w:lang w:eastAsia="zh-CN"/>
              </w:rPr>
            </w:pPr>
            <w:r w:rsidRPr="00A54DA0">
              <w:rPr>
                <w:rFonts w:hint="eastAsia"/>
                <w:lang w:eastAsia="zh-CN"/>
              </w:rPr>
              <w:t>E</w:t>
            </w:r>
            <w:r w:rsidRPr="00A54DA0">
              <w:rPr>
                <w:lang w:eastAsia="zh-CN"/>
              </w:rPr>
              <w:t>xtension of CAPIF interfaces (e.g. CAPIF-1e, CAPIF-2e, CAPIF-3, CAPIF-4, CAPIF-5) is needed.</w:t>
            </w:r>
          </w:p>
        </w:tc>
      </w:tr>
      <w:tr w:rsidR="009D1575" w:rsidRPr="00A54DA0" w14:paraId="032DE9C1" w14:textId="77777777" w:rsidTr="00ED4567">
        <w:tc>
          <w:tcPr>
            <w:tcW w:w="1505" w:type="dxa"/>
          </w:tcPr>
          <w:p w14:paraId="3337D16A" w14:textId="7759BB10" w:rsidR="009D1575" w:rsidRPr="00A54DA0" w:rsidRDefault="009D1575" w:rsidP="009D1575">
            <w:pPr>
              <w:rPr>
                <w:lang w:eastAsia="zh-CN"/>
              </w:rPr>
            </w:pPr>
            <w:r w:rsidRPr="00A54DA0">
              <w:rPr>
                <w:rFonts w:eastAsia="DengXian" w:hint="eastAsia"/>
                <w:lang w:eastAsia="zh-CN"/>
              </w:rPr>
              <w:t>A</w:t>
            </w:r>
            <w:r w:rsidRPr="00A54DA0">
              <w:rPr>
                <w:rFonts w:eastAsia="DengXian"/>
                <w:lang w:eastAsia="zh-CN"/>
              </w:rPr>
              <w:t>lternative 3</w:t>
            </w:r>
          </w:p>
        </w:tc>
        <w:tc>
          <w:tcPr>
            <w:tcW w:w="3593" w:type="dxa"/>
          </w:tcPr>
          <w:p w14:paraId="7F698E85" w14:textId="664E60C4" w:rsidR="009D1575" w:rsidRPr="00A54DA0" w:rsidRDefault="009D1575" w:rsidP="009D1575">
            <w:pPr>
              <w:rPr>
                <w:lang w:eastAsia="zh-CN"/>
              </w:rPr>
            </w:pPr>
            <w:r w:rsidRPr="00A54DA0">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Pr="00A54DA0" w:rsidRDefault="009D1575" w:rsidP="009D1575">
            <w:pPr>
              <w:rPr>
                <w:lang w:eastAsia="zh-CN"/>
              </w:rPr>
            </w:pPr>
            <w:r w:rsidRPr="00A54DA0">
              <w:rPr>
                <w:rFonts w:eastAsia="DengXian" w:hint="eastAsia"/>
                <w:lang w:eastAsia="zh-CN"/>
              </w:rPr>
              <w:t>W</w:t>
            </w:r>
            <w:r w:rsidRPr="00A54DA0">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Pr="00A54DA0" w:rsidRDefault="009D1575" w:rsidP="009D1575">
            <w:pPr>
              <w:rPr>
                <w:lang w:eastAsia="zh-CN"/>
              </w:rPr>
            </w:pPr>
            <w:r w:rsidRPr="00A54DA0">
              <w:rPr>
                <w:rFonts w:eastAsia="DengXian" w:hint="eastAsia"/>
                <w:lang w:eastAsia="zh-CN"/>
              </w:rPr>
              <w:t>E</w:t>
            </w:r>
            <w:r w:rsidRPr="00A54DA0">
              <w:rPr>
                <w:rFonts w:eastAsia="DengXian"/>
                <w:lang w:eastAsia="zh-CN"/>
              </w:rPr>
              <w:t>xtension of CAPIF interface (e.g. CAPIF CAPIF-1e, CAPIF-2e) is needed.</w:t>
            </w:r>
          </w:p>
        </w:tc>
      </w:tr>
    </w:tbl>
    <w:p w14:paraId="136D3143" w14:textId="77777777" w:rsidR="007D26FC" w:rsidRPr="00A54DA0" w:rsidRDefault="007D26FC" w:rsidP="007D26FC">
      <w:pPr>
        <w:rPr>
          <w:lang w:eastAsia="zh-CN"/>
        </w:rPr>
      </w:pPr>
    </w:p>
    <w:p w14:paraId="61E42E88" w14:textId="77777777" w:rsidR="007D26FC" w:rsidRPr="00A54DA0" w:rsidRDefault="007D26FC" w:rsidP="0063668F">
      <w:pPr>
        <w:spacing w:after="0"/>
        <w:ind w:firstLineChars="150" w:firstLine="300"/>
      </w:pPr>
    </w:p>
    <w:p w14:paraId="09D9FE36" w14:textId="77777777" w:rsidR="007D26FC" w:rsidRPr="00A54DA0" w:rsidRDefault="007D26FC" w:rsidP="007D26FC">
      <w:pPr>
        <w:rPr>
          <w:lang w:eastAsia="zh-CN"/>
        </w:rPr>
      </w:pPr>
      <w:r w:rsidRPr="00A54DA0">
        <w:rPr>
          <w:lang w:eastAsia="zh-CN"/>
        </w:rPr>
        <w:t>So far, there are several gaps regarding, MnS publishing, discovery, which are captured in TR 28.824:</w:t>
      </w:r>
    </w:p>
    <w:p w14:paraId="0AFA1930" w14:textId="37FF3CEB" w:rsidR="007D26FC" w:rsidRPr="00A54DA0" w:rsidRDefault="007D26FC" w:rsidP="00AA107C">
      <w:pPr>
        <w:pStyle w:val="B1"/>
      </w:pPr>
      <w:r w:rsidRPr="00A54DA0">
        <w:rPr>
          <w:rFonts w:hint="eastAsia"/>
          <w:lang w:eastAsia="zh-CN"/>
        </w:rPr>
        <w:t xml:space="preserve">- </w:t>
      </w:r>
      <w:r w:rsidRPr="00A54DA0">
        <w:t>Whether and how to publish a MnS that can be discovered by external customer is not spe</w:t>
      </w:r>
      <w:r w:rsidR="00614F76" w:rsidRPr="00A54DA0">
        <w:t>ci</w:t>
      </w:r>
      <w:r w:rsidRPr="00A54DA0">
        <w:t>fied in existing 3GPP management system.</w:t>
      </w:r>
    </w:p>
    <w:p w14:paraId="37A5096D" w14:textId="5516E44C" w:rsidR="007D26FC" w:rsidRPr="00A54DA0" w:rsidRDefault="007D26FC" w:rsidP="00AA107C">
      <w:pPr>
        <w:pStyle w:val="B1"/>
        <w:rPr>
          <w:sz w:val="24"/>
          <w:szCs w:val="24"/>
          <w:lang w:val="en-US"/>
        </w:rPr>
      </w:pPr>
      <w:r w:rsidRPr="00A54DA0">
        <w:rPr>
          <w:rFonts w:hint="eastAsia"/>
          <w:lang w:eastAsia="zh-CN"/>
        </w:rPr>
        <w:t>-</w:t>
      </w:r>
      <w:r w:rsidRPr="00A54DA0">
        <w:rPr>
          <w:lang w:eastAsia="zh-CN"/>
        </w:rPr>
        <w:t xml:space="preserve"> </w:t>
      </w:r>
      <w:r w:rsidRPr="00A54DA0">
        <w:t>If there is a need to publish MnS, then the exposure of MnS (e.g. performance MnS</w:t>
      </w:r>
      <w:r w:rsidRPr="00A54DA0">
        <w:rPr>
          <w:lang w:eastAsia="zh-CN"/>
        </w:rPr>
        <w:t xml:space="preserve"> regarding NR and 5GC</w:t>
      </w:r>
      <w:r w:rsidRPr="00A54DA0">
        <w:t>) is not specified in 3GPP management system.</w:t>
      </w:r>
    </w:p>
    <w:p w14:paraId="51675CE9" w14:textId="77777777" w:rsidR="007D26FC" w:rsidRPr="00A54DA0" w:rsidRDefault="007D26FC" w:rsidP="00AA107C">
      <w:pPr>
        <w:pStyle w:val="B1"/>
      </w:pPr>
      <w:r w:rsidRPr="00A54DA0">
        <w:rPr>
          <w:rFonts w:hint="eastAsia"/>
          <w:lang w:val="en-US" w:eastAsia="zh-CN"/>
        </w:rPr>
        <w:t>-</w:t>
      </w:r>
      <w:r w:rsidRPr="00A54DA0">
        <w:rPr>
          <w:lang w:val="en-US" w:eastAsia="zh-CN"/>
        </w:rPr>
        <w:t xml:space="preserve"> </w:t>
      </w:r>
      <w:r w:rsidRPr="00A54DA0">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2DFECDA" w14:textId="55D0D7AA" w:rsidR="00614F76" w:rsidRPr="00A54DA0" w:rsidRDefault="00614F76" w:rsidP="00614F76">
      <w:r w:rsidRPr="00A54DA0">
        <w:rPr>
          <w:rFonts w:hint="eastAsia"/>
        </w:rPr>
        <w:t>A</w:t>
      </w:r>
      <w:r w:rsidRPr="00A54DA0">
        <w:t>ll these gap can be resolved by alternative 2 and 3 since all the related interfaces are within the scope of alternative 2 and 3. Alternative 1 cannot solve the gaps mentioned above.</w:t>
      </w:r>
    </w:p>
    <w:p w14:paraId="5CCBD6A4" w14:textId="3BCABC69" w:rsidR="007D26FC" w:rsidRPr="00A54DA0" w:rsidRDefault="007D26FC" w:rsidP="007D26FC">
      <w:pPr>
        <w:rPr>
          <w:lang w:eastAsia="zh-CN"/>
        </w:rPr>
      </w:pPr>
      <w:r w:rsidRPr="00A54DA0">
        <w:rPr>
          <w:lang w:eastAsia="zh-CN"/>
        </w:rPr>
        <w:t xml:space="preserve">Based on the aforementioned evaluation, </w:t>
      </w:r>
      <w:r w:rsidRPr="00A54DA0">
        <w:rPr>
          <w:rFonts w:hint="eastAsia"/>
          <w:lang w:eastAsia="zh-CN"/>
        </w:rPr>
        <w:t>I</w:t>
      </w:r>
      <w:r w:rsidRPr="00A54DA0">
        <w:rPr>
          <w:lang w:eastAsia="zh-CN"/>
        </w:rPr>
        <w:t>t is suggested to recommend alternative 2 and 3 as baseline for the normative work.</w:t>
      </w:r>
    </w:p>
    <w:p w14:paraId="2F2E8656" w14:textId="62E27A9F" w:rsidR="003F7977" w:rsidRPr="00A54DA0" w:rsidRDefault="003F7977" w:rsidP="003F7977">
      <w:pPr>
        <w:pStyle w:val="Heading2"/>
      </w:pPr>
      <w:bookmarkStart w:id="180" w:name="_Toc95755601"/>
      <w:bookmarkStart w:id="181" w:name="_Toc136591378"/>
      <w:r w:rsidRPr="00A54DA0">
        <w:t>7.10</w:t>
      </w:r>
      <w:r w:rsidRPr="00A54DA0">
        <w:tab/>
        <w:t>Possible solution for network slice management capability exposure</w:t>
      </w:r>
      <w:bookmarkEnd w:id="180"/>
      <w:bookmarkEnd w:id="181"/>
    </w:p>
    <w:p w14:paraId="26E468FC" w14:textId="125AB933" w:rsidR="003F7977" w:rsidRPr="00A54DA0" w:rsidRDefault="003F7977" w:rsidP="003F7977">
      <w:pPr>
        <w:jc w:val="both"/>
      </w:pPr>
      <w:r w:rsidRPr="00A54DA0">
        <w:t xml:space="preserve">This solutions supports </w:t>
      </w:r>
      <w:r w:rsidRPr="00A54DA0">
        <w:rPr>
          <w:lang w:eastAsia="zh-CN"/>
        </w:rPr>
        <w:t>exposure via CAPIF alternative 2</w:t>
      </w:r>
      <w:r w:rsidRPr="00A54DA0">
        <w:t xml:space="preserve">and </w:t>
      </w:r>
      <w:r w:rsidRPr="00A54DA0">
        <w:rPr>
          <w:lang w:eastAsia="zh-CN"/>
        </w:rPr>
        <w:t xml:space="preserve">exposure via CAPIF alternative </w:t>
      </w:r>
      <w:r w:rsidRPr="00A54DA0">
        <w:t>3 as defined in 7.9.2 and 7.9.3.</w:t>
      </w:r>
    </w:p>
    <w:p w14:paraId="239C59ED" w14:textId="3D7F8E6D" w:rsidR="003F7977" w:rsidRPr="00A54DA0" w:rsidRDefault="003F7977" w:rsidP="003F7977">
      <w:pPr>
        <w:jc w:val="both"/>
      </w:pPr>
      <w:r w:rsidRPr="00A54DA0">
        <w:t>This solution proposes to use CAPIF framework [14] to expose network slice management capabilities to external entities. The solution requires extending the existing CAPIF mechanism to support MnS exposure and authorization. This includes extending the ServiceAPIDescription (see clause 8.2.4.2.2 of [1</w:t>
      </w:r>
      <w:r w:rsidR="00001B38" w:rsidRPr="00A54DA0">
        <w:t>9</w:t>
      </w:r>
      <w:r w:rsidRPr="00A54DA0">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Pr="00A54DA0" w:rsidRDefault="003F7977" w:rsidP="003F7977">
      <w:pPr>
        <w:jc w:val="both"/>
      </w:pPr>
      <w:r w:rsidRPr="00A54DA0">
        <w:t xml:space="preserve">In addition to external entities, the same solution can be used to provide access to entities inside PLMN trust domain (see clause 3.1 of [14]). Three types of consumer are considered here; </w:t>
      </w:r>
    </w:p>
    <w:p w14:paraId="6E41F555" w14:textId="3082F992" w:rsidR="003F7977" w:rsidRPr="00A54DA0" w:rsidRDefault="00AA107C" w:rsidP="00AA107C">
      <w:pPr>
        <w:pStyle w:val="B1"/>
      </w:pPr>
      <w:bookmarkStart w:id="182" w:name="MCCQCTEMPBM_00000127"/>
      <w:r>
        <w:t>-</w:t>
      </w:r>
      <w:r>
        <w:tab/>
      </w:r>
      <w:r w:rsidR="003F7977" w:rsidRPr="00A54DA0">
        <w:t xml:space="preserve">NOP-External: the consumer is external to PLMN trust domain, </w:t>
      </w:r>
    </w:p>
    <w:p w14:paraId="736D9F82" w14:textId="2BDF35C2" w:rsidR="003F7977" w:rsidRPr="00A54DA0" w:rsidRDefault="00AA107C" w:rsidP="00AA107C">
      <w:pPr>
        <w:pStyle w:val="B1"/>
      </w:pPr>
      <w:bookmarkStart w:id="183" w:name="MCCQCTEMPBM_00000128"/>
      <w:bookmarkEnd w:id="182"/>
      <w:r>
        <w:t>-</w:t>
      </w:r>
      <w:r>
        <w:tab/>
      </w:r>
      <w:r w:rsidR="003F7977" w:rsidRPr="00A54DA0">
        <w:t>OAM-External: the consumers is external to 3GPP management domain e.g (5GC NFs, trusted AF and application layer entities e.g SEAL)</w:t>
      </w:r>
    </w:p>
    <w:p w14:paraId="4F8D3224" w14:textId="79FC8B40" w:rsidR="003F7977" w:rsidRPr="00A54DA0" w:rsidRDefault="00AA107C" w:rsidP="00AA107C">
      <w:pPr>
        <w:pStyle w:val="B1"/>
      </w:pPr>
      <w:bookmarkStart w:id="184" w:name="MCCQCTEMPBM_00000129"/>
      <w:bookmarkEnd w:id="183"/>
      <w:r>
        <w:t>-</w:t>
      </w:r>
      <w:r>
        <w:tab/>
      </w:r>
      <w:r w:rsidR="003F7977" w:rsidRPr="00A54DA0">
        <w:t>OAM-Internal: consumer is internal to 3GPP management domain.</w:t>
      </w:r>
    </w:p>
    <w:bookmarkEnd w:id="184"/>
    <w:p w14:paraId="76C968EA" w14:textId="6F433226" w:rsidR="003F7977" w:rsidRPr="00A54DA0" w:rsidRDefault="003F7977" w:rsidP="003F7977">
      <w:pPr>
        <w:jc w:val="both"/>
      </w:pPr>
    </w:p>
    <w:bookmarkStart w:id="185" w:name="MCCQCTEMPBM_00000076"/>
    <w:p w14:paraId="27CAD10B" w14:textId="7D93E306" w:rsidR="003F7977" w:rsidRPr="00A54DA0" w:rsidRDefault="007F3C3A" w:rsidP="00A54DA0">
      <w:pPr>
        <w:pStyle w:val="TH"/>
      </w:pPr>
      <w:r w:rsidRPr="00A54DA0">
        <w:rPr>
          <w:noProof/>
        </w:rPr>
        <w:object w:dxaOrig="11520" w:dyaOrig="6780" w14:anchorId="5772696B">
          <v:shape id="_x0000_i1026" type="#_x0000_t75" alt="" style="width:482.1pt;height:282.8pt;mso-width-percent:0;mso-height-percent:0;mso-width-percent:0;mso-height-percent:0" o:ole="">
            <v:imagedata r:id="rId34" o:title=""/>
          </v:shape>
          <o:OLEObject Type="Embed" ProgID="Visio.Drawing.15" ShapeID="_x0000_i1026" DrawAspect="Content" ObjectID="_1748951774" r:id="rId35"/>
        </w:object>
      </w:r>
      <w:bookmarkEnd w:id="185"/>
    </w:p>
    <w:p w14:paraId="2AC26C89" w14:textId="77777777" w:rsidR="003F7977" w:rsidRPr="00A54DA0" w:rsidRDefault="003F7977" w:rsidP="00A54DA0">
      <w:pPr>
        <w:pStyle w:val="TF"/>
      </w:pPr>
      <w:bookmarkStart w:id="186" w:name="MCCQCTEMPBM_00000055"/>
    </w:p>
    <w:p w14:paraId="7FCA9FEE" w14:textId="6F7CF81F" w:rsidR="003F7977" w:rsidRPr="00A54DA0" w:rsidRDefault="003F7977" w:rsidP="003F7977">
      <w:pPr>
        <w:pStyle w:val="ListParagraph"/>
        <w:numPr>
          <w:ilvl w:val="0"/>
          <w:numId w:val="13"/>
        </w:numPr>
        <w:spacing w:after="160" w:line="259" w:lineRule="auto"/>
        <w:ind w:firstLineChars="0"/>
        <w:contextualSpacing/>
      </w:pPr>
      <w:bookmarkStart w:id="187" w:name="MCCQCTEMPBM_00000130"/>
      <w:bookmarkEnd w:id="186"/>
      <w:r w:rsidRPr="00A54DA0">
        <w:t>MnS Producer (acting as API Provider Domain Function) registers with CCF using Register_API_Provider operation as defined in 5.11.2.2.2 of [1</w:t>
      </w:r>
      <w:r w:rsidR="00001B38" w:rsidRPr="00A54DA0">
        <w:t>9</w:t>
      </w:r>
      <w:r w:rsidRPr="00A54DA0">
        <w:t>].</w:t>
      </w:r>
    </w:p>
    <w:p w14:paraId="40314B0B" w14:textId="63704320" w:rsidR="003F7977" w:rsidRPr="00A54DA0" w:rsidRDefault="003F7977" w:rsidP="003F7977">
      <w:pPr>
        <w:pStyle w:val="ListParagraph"/>
        <w:numPr>
          <w:ilvl w:val="0"/>
          <w:numId w:val="13"/>
        </w:numPr>
        <w:spacing w:after="160" w:line="259" w:lineRule="auto"/>
        <w:ind w:firstLineChars="0"/>
        <w:contextualSpacing/>
      </w:pPr>
      <w:bookmarkStart w:id="188" w:name="MCCQCTEMPBM_00000131"/>
      <w:bookmarkEnd w:id="187"/>
      <w:r w:rsidRPr="00A54DA0">
        <w:t>MnS consumer (acting as API Invoker) registers with CCF. The registration request will include related MnS Consumer details as part of APIInvokerEnrolmentDetails (8.4.4.2.2 of [1</w:t>
      </w:r>
      <w:r w:rsidR="00001B38" w:rsidRPr="00A54DA0">
        <w:t>9</w:t>
      </w:r>
      <w:r w:rsidRPr="00A54DA0">
        <w:t>]).</w:t>
      </w:r>
    </w:p>
    <w:bookmarkEnd w:id="188"/>
    <w:p w14:paraId="3E18C5CE" w14:textId="252DE712" w:rsidR="003F7977" w:rsidRPr="00A54DA0" w:rsidRDefault="003F7977" w:rsidP="00366574">
      <w:pPr>
        <w:spacing w:after="160" w:line="259" w:lineRule="auto"/>
      </w:pPr>
      <w:r w:rsidRPr="00A54DA0">
        <w:rPr>
          <w:rFonts w:eastAsia="SimSun"/>
          <w:color w:val="FF0000"/>
          <w:lang w:val="en-US"/>
        </w:rPr>
        <w:t>Editor’s Note 1: Whether the APIInvokerEnrolmentDetails (clause 8.4.4.2.2 of [1</w:t>
      </w:r>
      <w:r w:rsidR="00001B38" w:rsidRPr="00A54DA0">
        <w:rPr>
          <w:rFonts w:eastAsia="SimSun"/>
          <w:color w:val="FF0000"/>
          <w:lang w:val="en-US"/>
        </w:rPr>
        <w:t>9</w:t>
      </w:r>
      <w:r w:rsidRPr="00A54DA0">
        <w:rPr>
          <w:rFonts w:eastAsia="SimSun"/>
          <w:color w:val="FF0000"/>
          <w:lang w:val="en-US"/>
        </w:rPr>
        <w:t>]) need to be extended with provided consumer details in FFS.</w:t>
      </w:r>
    </w:p>
    <w:p w14:paraId="57693D63" w14:textId="376D336D" w:rsidR="003F7977" w:rsidRPr="00A54DA0" w:rsidRDefault="003F7977" w:rsidP="003F7977">
      <w:pPr>
        <w:pStyle w:val="ListParagraph"/>
        <w:numPr>
          <w:ilvl w:val="0"/>
          <w:numId w:val="13"/>
        </w:numPr>
        <w:spacing w:after="160" w:line="259" w:lineRule="auto"/>
        <w:ind w:firstLineChars="0"/>
        <w:contextualSpacing/>
      </w:pPr>
      <w:bookmarkStart w:id="189" w:name="MCCQCTEMPBM_00000132"/>
      <w:r w:rsidRPr="00A54DA0">
        <w:t>MnS producer publishing the available management services with CCF. MnS Producer can optionally perform transformation of MnS into service API(s) before publishing. In absence of this transformation MnS are considered to be service APIs being exposed to MnS Consumer.</w:t>
      </w:r>
    </w:p>
    <w:bookmarkEnd w:id="189"/>
    <w:p w14:paraId="7B64D8BA" w14:textId="77777777" w:rsidR="003F7977" w:rsidRPr="00A54DA0" w:rsidRDefault="003F7977" w:rsidP="003F7977">
      <w:pPr>
        <w:pStyle w:val="ListParagraph"/>
        <w:spacing w:after="160" w:line="259" w:lineRule="auto"/>
        <w:ind w:left="360" w:firstLine="400"/>
      </w:pPr>
      <w:r w:rsidRPr="00A54DA0">
        <w:t xml:space="preserve">Note:   Whether this optional transformation is needed or not, and its implementation details, is out-of-scope of SA5. </w:t>
      </w:r>
    </w:p>
    <w:p w14:paraId="66DB48A3" w14:textId="77777777" w:rsidR="003F7977" w:rsidRPr="00A54DA0" w:rsidRDefault="003F7977" w:rsidP="003F7977">
      <w:pPr>
        <w:pStyle w:val="ListParagraph"/>
        <w:spacing w:after="160" w:line="259" w:lineRule="auto"/>
        <w:ind w:left="360" w:firstLine="400"/>
      </w:pPr>
      <w:r w:rsidRPr="00A54DA0">
        <w:t>Editor’s Note: Initiatives such as CAMARA are working on this kind of transformation.</w:t>
      </w:r>
    </w:p>
    <w:p w14:paraId="057E72CE" w14:textId="77777777" w:rsidR="003F7977" w:rsidRPr="00A54DA0" w:rsidRDefault="003F7977" w:rsidP="003F7977">
      <w:pPr>
        <w:pStyle w:val="ListParagraph"/>
        <w:numPr>
          <w:ilvl w:val="0"/>
          <w:numId w:val="13"/>
        </w:numPr>
        <w:spacing w:after="160" w:line="259" w:lineRule="auto"/>
        <w:ind w:firstLineChars="0"/>
        <w:contextualSpacing/>
      </w:pPr>
      <w:bookmarkStart w:id="190" w:name="MCCQCTEMPBM_00000133"/>
      <w:r w:rsidRPr="00A54DA0">
        <w:t>MnS consumer gets authenticated with CCF as per the procedures defined in clause 8.10 of [14].</w:t>
      </w:r>
    </w:p>
    <w:p w14:paraId="5F06F74A" w14:textId="303B8DBE" w:rsidR="003F7977" w:rsidRPr="00A54DA0" w:rsidRDefault="003F7977" w:rsidP="003F7977">
      <w:pPr>
        <w:pStyle w:val="ListParagraph"/>
        <w:numPr>
          <w:ilvl w:val="0"/>
          <w:numId w:val="13"/>
        </w:numPr>
        <w:spacing w:after="160" w:line="259" w:lineRule="auto"/>
        <w:ind w:firstLineChars="0"/>
        <w:contextualSpacing/>
      </w:pPr>
      <w:bookmarkStart w:id="191" w:name="MCCQCTEMPBM_00000134"/>
      <w:bookmarkEnd w:id="190"/>
      <w:r w:rsidRPr="00A54DA0">
        <w:t>MnS consumer discovers the available service APIs using the CAPIF discovery mechanisms. CCF authenticates the MnS Consumer and reports the available management service described by the ServiceAPIDescription.</w:t>
      </w:r>
    </w:p>
    <w:p w14:paraId="2949C367" w14:textId="724B95EC" w:rsidR="003F7977" w:rsidRPr="00A54DA0" w:rsidRDefault="003F7977" w:rsidP="003F7977">
      <w:pPr>
        <w:pStyle w:val="ListParagraph"/>
        <w:numPr>
          <w:ilvl w:val="0"/>
          <w:numId w:val="13"/>
        </w:numPr>
        <w:spacing w:after="160" w:line="259" w:lineRule="auto"/>
        <w:ind w:firstLineChars="0"/>
        <w:contextualSpacing/>
      </w:pPr>
      <w:bookmarkStart w:id="192" w:name="MCCQCTEMPBM_00000135"/>
      <w:bookmarkEnd w:id="191"/>
      <w:r w:rsidRPr="00A54DA0">
        <w:t xml:space="preserve">MnS consumer gets authorization to access available service APIs as per the procedures defined in clause 8.11 of [14]. </w:t>
      </w:r>
    </w:p>
    <w:p w14:paraId="0DDA0104" w14:textId="77777777" w:rsidR="003F7977" w:rsidRPr="00A54DA0" w:rsidRDefault="003F7977" w:rsidP="003F7977">
      <w:pPr>
        <w:pStyle w:val="ListParagraph"/>
        <w:numPr>
          <w:ilvl w:val="0"/>
          <w:numId w:val="13"/>
        </w:numPr>
        <w:spacing w:after="160" w:line="259" w:lineRule="auto"/>
        <w:ind w:firstLineChars="0"/>
        <w:contextualSpacing/>
      </w:pPr>
      <w:bookmarkStart w:id="193" w:name="MCCQCTEMPBM_00000136"/>
      <w:bookmarkEnd w:id="192"/>
      <w:r w:rsidRPr="00A54DA0">
        <w:t>MnS consumer gets authenticated with AEF as per the procedures defined in clause 8.14 of [14].</w:t>
      </w:r>
    </w:p>
    <w:p w14:paraId="7F65AB93" w14:textId="4B9847DD" w:rsidR="003F7977" w:rsidRPr="00A54DA0" w:rsidRDefault="003F7977" w:rsidP="003F7977">
      <w:pPr>
        <w:pStyle w:val="ListParagraph"/>
        <w:numPr>
          <w:ilvl w:val="0"/>
          <w:numId w:val="13"/>
        </w:numPr>
        <w:spacing w:after="160" w:line="259" w:lineRule="auto"/>
        <w:ind w:firstLineChars="0"/>
        <w:contextualSpacing/>
      </w:pPr>
      <w:bookmarkStart w:id="194" w:name="MCCQCTEMPBM_00000137"/>
      <w:bookmarkEnd w:id="193"/>
      <w:r w:rsidRPr="00A54DA0">
        <w:t xml:space="preserve">MnS consumer tries to access the service API. </w:t>
      </w:r>
    </w:p>
    <w:p w14:paraId="7A741E49" w14:textId="77777777" w:rsidR="003F7977" w:rsidRPr="00A54DA0" w:rsidRDefault="003F7977" w:rsidP="003F7977">
      <w:pPr>
        <w:pStyle w:val="ListParagraph"/>
        <w:numPr>
          <w:ilvl w:val="0"/>
          <w:numId w:val="13"/>
        </w:numPr>
        <w:spacing w:after="160" w:line="259" w:lineRule="auto"/>
        <w:ind w:firstLineChars="0"/>
        <w:contextualSpacing/>
      </w:pPr>
      <w:bookmarkStart w:id="195" w:name="MCCQCTEMPBM_00000138"/>
      <w:bookmarkEnd w:id="194"/>
      <w:r w:rsidRPr="00A54DA0">
        <w:t xml:space="preserve">MnS Producer checks the validity of the token including checking the granular consumer’s authorizations. MnS Producer will then decide whether to allow the access or not. </w:t>
      </w:r>
    </w:p>
    <w:p w14:paraId="53BAC856" w14:textId="43B9CC0F" w:rsidR="003F7977" w:rsidRPr="00A54DA0" w:rsidRDefault="003F7977" w:rsidP="003F7977">
      <w:pPr>
        <w:pStyle w:val="ListParagraph"/>
        <w:numPr>
          <w:ilvl w:val="0"/>
          <w:numId w:val="13"/>
        </w:numPr>
        <w:spacing w:after="160" w:line="259" w:lineRule="auto"/>
        <w:ind w:firstLineChars="0"/>
        <w:contextualSpacing/>
      </w:pPr>
      <w:bookmarkStart w:id="196" w:name="MCCQCTEMPBM_00000139"/>
      <w:bookmarkEnd w:id="195"/>
      <w:r w:rsidRPr="00A54DA0">
        <w:t>MnS Producer may interact with CAPIF Core for authentication, authorization and charging.</w:t>
      </w:r>
    </w:p>
    <w:p w14:paraId="3FA461C9" w14:textId="77777777" w:rsidR="003F7977" w:rsidRPr="00A54DA0" w:rsidRDefault="003F7977" w:rsidP="003F7977">
      <w:pPr>
        <w:pStyle w:val="ListParagraph"/>
        <w:numPr>
          <w:ilvl w:val="0"/>
          <w:numId w:val="13"/>
        </w:numPr>
        <w:spacing w:after="160" w:line="259" w:lineRule="auto"/>
        <w:ind w:firstLineChars="0"/>
        <w:contextualSpacing/>
      </w:pPr>
      <w:bookmarkStart w:id="197" w:name="MCCQCTEMPBM_00000140"/>
      <w:bookmarkEnd w:id="196"/>
      <w:r w:rsidRPr="00A54DA0">
        <w:t>MnS Producer provides appropriate response.</w:t>
      </w:r>
    </w:p>
    <w:bookmarkEnd w:id="197"/>
    <w:p w14:paraId="20482DFE" w14:textId="2916EE7D" w:rsidR="003F7977" w:rsidRPr="00A54DA0" w:rsidRDefault="003F7977" w:rsidP="003F7977">
      <w:pPr>
        <w:spacing w:after="160" w:line="259" w:lineRule="auto"/>
        <w:rPr>
          <w:rFonts w:eastAsia="SimSun"/>
          <w:lang w:val="en-US"/>
        </w:rPr>
      </w:pPr>
      <w:r w:rsidRPr="00A54DA0">
        <w:rPr>
          <w:rFonts w:eastAsia="SimSun"/>
          <w:lang w:val="en-US"/>
        </w:rPr>
        <w:t>NOTE:</w:t>
      </w:r>
      <w:r w:rsidRPr="00A54DA0">
        <w:rPr>
          <w:rFonts w:eastAsia="SimSun"/>
          <w:lang w:val="en-US"/>
        </w:rPr>
        <w:tab/>
        <w:t>When this solution applies to alternative 3, the CAPIF core function becomes part of MnS Producer.</w:t>
      </w:r>
    </w:p>
    <w:p w14:paraId="5E46F8CE" w14:textId="77777777" w:rsidR="00D91CDA" w:rsidRPr="00A54DA0" w:rsidRDefault="00D91CDA" w:rsidP="00D91CDA">
      <w:r w:rsidRPr="00A54DA0">
        <w:t>This solution requires MnS to be described as a Service API. To accomplish this, the management service discovery data must be mapped to CAPIF data structures.</w:t>
      </w:r>
    </w:p>
    <w:p w14:paraId="63C3D578" w14:textId="77777777" w:rsidR="00D91CDA" w:rsidRPr="00A54DA0" w:rsidRDefault="00D91CDA" w:rsidP="00D91CDA">
      <w:r w:rsidRPr="00A54DA0">
        <w:t>As defined in 28.622[17], a Management Service is described by IOC MnsInfo (clause 4.3.42).</w:t>
      </w:r>
    </w:p>
    <w:p w14:paraId="6AE1463E" w14:textId="77777777" w:rsidR="00D91CDA" w:rsidRPr="00A54DA0" w:rsidRDefault="00D91CDA" w:rsidP="00D91CDA">
      <w:r w:rsidRPr="00A54DA0">
        <w:t>As defined in 29.222[19], the service API is described in a ServiceAPIDescription datatype (clause 8.2.4.2.2) which contains one or multiple aefProfiles (clause 8.2.4.2.4). Each aefProfile contains one or multiple API versions (clause 8.2.4.2.5). Each API version may expose one or multiple resources (clause 8.2.4.2.6).</w:t>
      </w:r>
    </w:p>
    <w:p w14:paraId="5F5096B5" w14:textId="77777777" w:rsidR="00D91CDA" w:rsidRPr="00A54DA0" w:rsidRDefault="00D91CDA" w:rsidP="00D91CDA">
      <w:r w:rsidRPr="00A54DA0">
        <w:t>One possible solution to represent an exposed MnS as a Service API is as follows:</w:t>
      </w:r>
    </w:p>
    <w:p w14:paraId="31B28408" w14:textId="77777777" w:rsidR="00D91CDA" w:rsidRPr="00A54DA0" w:rsidRDefault="00D91CDA" w:rsidP="00D91CDA">
      <w:pPr>
        <w:pStyle w:val="B1"/>
        <w:tabs>
          <w:tab w:val="left" w:pos="3828"/>
        </w:tabs>
      </w:pPr>
      <w:r w:rsidRPr="00A54DA0">
        <w:t>MnsInfo attribute mnsLabel is mapped to</w:t>
      </w:r>
      <w:r w:rsidRPr="00A54DA0">
        <w:tab/>
        <w:t>ServiceAPIDescription/apiName.</w:t>
      </w:r>
    </w:p>
    <w:p w14:paraId="287FFE6D" w14:textId="77777777" w:rsidR="00D91CDA" w:rsidRPr="00A54DA0" w:rsidRDefault="00D91CDA" w:rsidP="00D91CDA">
      <w:pPr>
        <w:pStyle w:val="B1"/>
        <w:tabs>
          <w:tab w:val="left" w:pos="3828"/>
        </w:tabs>
      </w:pPr>
      <w:r w:rsidRPr="00A54DA0">
        <w:t>MnsInfo attribute mnsVersion is mapped to</w:t>
      </w:r>
      <w:r w:rsidRPr="00A54DA0">
        <w:tab/>
        <w:t>ServiceAPIDescription/</w:t>
      </w:r>
      <w:r w:rsidRPr="00A54DA0">
        <w:rPr>
          <w:rFonts w:eastAsia="DengXian"/>
        </w:rPr>
        <w:t>AefProfile</w:t>
      </w:r>
      <w:r w:rsidRPr="00A54DA0">
        <w:t>/Version/</w:t>
      </w:r>
      <w:r w:rsidRPr="00A54DA0">
        <w:rPr>
          <w:rFonts w:eastAsia="DengXian"/>
        </w:rPr>
        <w:t>apiVersion.</w:t>
      </w:r>
    </w:p>
    <w:p w14:paraId="51505511" w14:textId="77777777" w:rsidR="00D91CDA" w:rsidRPr="00A54DA0" w:rsidRDefault="00D91CDA" w:rsidP="00D91CDA">
      <w:pPr>
        <w:pStyle w:val="B1"/>
        <w:tabs>
          <w:tab w:val="left" w:pos="3828"/>
        </w:tabs>
      </w:pPr>
      <w:r w:rsidRPr="00A54DA0">
        <w:t>MnsInfo attribute mnsType is mapped to</w:t>
      </w:r>
      <w:r w:rsidRPr="00A54DA0">
        <w:tab/>
        <w:t>ServiceAPIDescription/</w:t>
      </w:r>
      <w:r w:rsidRPr="00A54DA0">
        <w:rPr>
          <w:rFonts w:eastAsia="DengXian"/>
        </w:rPr>
        <w:t>AefProfile</w:t>
      </w:r>
      <w:r w:rsidRPr="00A54DA0">
        <w:t>/Version/Resource/resourceName.</w:t>
      </w:r>
    </w:p>
    <w:p w14:paraId="11DC533B" w14:textId="77777777" w:rsidR="00D91CDA" w:rsidRPr="00A54DA0" w:rsidRDefault="00D91CDA" w:rsidP="00D91CDA">
      <w:pPr>
        <w:pStyle w:val="B1"/>
        <w:tabs>
          <w:tab w:val="left" w:pos="3828"/>
        </w:tabs>
      </w:pPr>
      <w:r w:rsidRPr="00A54DA0">
        <w:t>MnsInfo attribute mnsAddress is mapped to</w:t>
      </w:r>
      <w:r w:rsidRPr="00A54DA0">
        <w:tab/>
        <w:t>ServiceAPIDescription/</w:t>
      </w:r>
      <w:r w:rsidRPr="00A54DA0">
        <w:rPr>
          <w:rFonts w:eastAsia="DengXian"/>
        </w:rPr>
        <w:t>AefProfile</w:t>
      </w:r>
      <w:r w:rsidRPr="00A54DA0">
        <w:t>/Version/Resource/uri.</w:t>
      </w:r>
    </w:p>
    <w:p w14:paraId="0DCA5578" w14:textId="22BC7047" w:rsidR="00D91CDA" w:rsidRPr="00A54DA0" w:rsidRDefault="00D91CDA" w:rsidP="00D91CDA">
      <w:pPr>
        <w:pStyle w:val="B1"/>
        <w:tabs>
          <w:tab w:val="left" w:pos="3828"/>
        </w:tabs>
      </w:pPr>
      <w:r w:rsidRPr="00A54DA0">
        <w:t>MnsInfo attribute mnsScope is mapped to</w:t>
      </w:r>
      <w:r w:rsidRPr="00A54DA0">
        <w:tab/>
        <w:t>ServiceAPIDescription/</w:t>
      </w:r>
      <w:r w:rsidRPr="00A54DA0">
        <w:rPr>
          <w:rFonts w:eastAsia="DengXian"/>
        </w:rPr>
        <w:t>AefProfile</w:t>
      </w:r>
      <w:r w:rsidRPr="00A54DA0">
        <w:t>/Version/Resource/description.</w:t>
      </w:r>
    </w:p>
    <w:p w14:paraId="3E8CD417" w14:textId="77777777" w:rsidR="003F7977" w:rsidRPr="00A54DA0" w:rsidRDefault="003F7977" w:rsidP="003F7977">
      <w:pPr>
        <w:spacing w:after="160" w:line="259" w:lineRule="auto"/>
        <w:rPr>
          <w:rFonts w:eastAsia="SimSun"/>
          <w:color w:val="FF0000"/>
          <w:lang w:val="en-US"/>
        </w:rPr>
      </w:pPr>
      <w:r w:rsidRPr="00A54DA0">
        <w:rPr>
          <w:rFonts w:eastAsia="SimSun"/>
          <w:color w:val="FF0000"/>
          <w:lang w:val="en-US"/>
        </w:rPr>
        <w:t xml:space="preserve">Editor Notes 3: Whether the authorization mechanism as defined in [14] need to be extended is FFS. </w:t>
      </w:r>
    </w:p>
    <w:p w14:paraId="51A10E18" w14:textId="6DEC17D5" w:rsidR="003E7B49" w:rsidRPr="00A54DA0" w:rsidRDefault="003E7B49" w:rsidP="003E7B49">
      <w:pPr>
        <w:pStyle w:val="Heading2"/>
      </w:pPr>
      <w:bookmarkStart w:id="198" w:name="_Toc95755608"/>
      <w:bookmarkStart w:id="199" w:name="_Toc136591379"/>
      <w:r w:rsidRPr="00A54DA0">
        <w:t>7.11</w:t>
      </w:r>
      <w:r w:rsidRPr="00A54DA0">
        <w:tab/>
        <w:t xml:space="preserve">Potential solution for </w:t>
      </w:r>
      <w:bookmarkEnd w:id="198"/>
      <w:r w:rsidRPr="00A54DA0">
        <w:t>consumption of exposed MnS after service order completed</w:t>
      </w:r>
      <w:bookmarkEnd w:id="199"/>
    </w:p>
    <w:p w14:paraId="2AA691ED" w14:textId="6D5EE679" w:rsidR="003E7B49" w:rsidRPr="00A54DA0" w:rsidRDefault="003E7B49" w:rsidP="003E7B49">
      <w:r w:rsidRPr="00A54DA0">
        <w:rPr>
          <w:iCs/>
        </w:rPr>
        <w:t xml:space="preserve">This clause describes a solution for the procedure for consumption of exposed MnS after service order completed described which is described in clause </w:t>
      </w:r>
      <w:r w:rsidRPr="00A54DA0">
        <w:t>4.1.4.</w:t>
      </w:r>
      <w:r w:rsidR="004220F3" w:rsidRPr="00A54DA0">
        <w:t>6</w:t>
      </w:r>
      <w:r w:rsidRPr="00A54DA0">
        <w:t>. For each step in the procedure Table 7.</w:t>
      </w:r>
      <w:r w:rsidR="00E076C8" w:rsidRPr="00A54DA0">
        <w:t>11</w:t>
      </w:r>
      <w:r w:rsidRPr="00A54DA0">
        <w:t xml:space="preserve">.1 identifies the following: </w:t>
      </w:r>
    </w:p>
    <w:p w14:paraId="5338F774" w14:textId="493CC870" w:rsidR="003E7B49" w:rsidRPr="00A54DA0" w:rsidRDefault="003E7B49" w:rsidP="003E7B49">
      <w:pPr>
        <w:pStyle w:val="List"/>
      </w:pPr>
      <w:r w:rsidRPr="00A54DA0">
        <w:t>- if an interface is:</w:t>
      </w:r>
    </w:p>
    <w:p w14:paraId="4B7A0C7C" w14:textId="7D39CF34" w:rsidR="003E7B49" w:rsidRPr="00A54DA0" w:rsidRDefault="003E7B49" w:rsidP="003E7B49">
      <w:pPr>
        <w:pStyle w:val="List2"/>
      </w:pPr>
      <w:r w:rsidRPr="00A54DA0">
        <w:t>- Internal to the NSP,</w:t>
      </w:r>
    </w:p>
    <w:p w14:paraId="243DC7BE" w14:textId="773364D7" w:rsidR="003E7B49" w:rsidRPr="00A54DA0" w:rsidRDefault="003E7B49" w:rsidP="003E7B49">
      <w:pPr>
        <w:pStyle w:val="List2"/>
      </w:pPr>
      <w:r w:rsidRPr="00A54DA0">
        <w:t>- External between a NSC and NSP,</w:t>
      </w:r>
    </w:p>
    <w:p w14:paraId="71247D91" w14:textId="57E7C2EB" w:rsidR="003E7B49" w:rsidRPr="00A54DA0" w:rsidRDefault="003E7B49" w:rsidP="00366574">
      <w:pPr>
        <w:pStyle w:val="List2"/>
      </w:pPr>
      <w:r w:rsidRPr="00A54DA0">
        <w:t>- None, for internal processes within a function.</w:t>
      </w:r>
    </w:p>
    <w:p w14:paraId="1FF210B3" w14:textId="77777777" w:rsidR="003E7B49" w:rsidRPr="00A54DA0" w:rsidRDefault="003E7B49" w:rsidP="003E7B49">
      <w:pPr>
        <w:pStyle w:val="List"/>
      </w:pPr>
      <w:r w:rsidRPr="00A54DA0">
        <w:t>- which operation or notification is used by that step, and</w:t>
      </w:r>
    </w:p>
    <w:p w14:paraId="24776198" w14:textId="77777777" w:rsidR="003E7B49" w:rsidRPr="00A54DA0" w:rsidRDefault="003E7B49" w:rsidP="003E7B49">
      <w:pPr>
        <w:pStyle w:val="List"/>
      </w:pPr>
      <w:r w:rsidRPr="00A54DA0">
        <w:t xml:space="preserve">- which specification describes the interface (stage 2 and stage 3). </w:t>
      </w:r>
    </w:p>
    <w:p w14:paraId="12E7D166" w14:textId="77777777" w:rsidR="003E7B49" w:rsidRPr="00A54DA0" w:rsidRDefault="003E7B49" w:rsidP="003E7B49">
      <w:pPr>
        <w:rPr>
          <w:iCs/>
        </w:rPr>
      </w:pPr>
      <w:bookmarkStart w:id="200" w:name="MCCQCTEMPBM_00000048"/>
      <w:r w:rsidRPr="00A54DA0">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A54DA0"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bookmarkEnd w:id="200"/>
          <w:p w14:paraId="6258ECFA" w14:textId="77777777" w:rsidR="003E7B49" w:rsidRPr="00A54DA0" w:rsidRDefault="003E7B49" w:rsidP="00CE37B1">
            <w:pPr>
              <w:pStyle w:val="TAH"/>
              <w:rPr>
                <w:rFonts w:eastAsia="Times New Roman"/>
                <w:lang w:eastAsia="en-GB"/>
              </w:rPr>
            </w:pPr>
            <w:r w:rsidRPr="00A54DA0">
              <w:rPr>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A54DA0" w:rsidRDefault="003E7B49" w:rsidP="00CE37B1">
            <w:pPr>
              <w:pStyle w:val="TAH"/>
              <w:rPr>
                <w:lang w:eastAsia="en-GB"/>
              </w:rPr>
            </w:pPr>
            <w:r w:rsidRPr="00A54DA0">
              <w:rPr>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A54DA0" w:rsidRDefault="003E7B49" w:rsidP="00CE37B1">
            <w:pPr>
              <w:pStyle w:val="TAH"/>
              <w:rPr>
                <w:rFonts w:eastAsia="Times New Roman"/>
                <w:lang w:eastAsia="en-GB"/>
              </w:rPr>
            </w:pPr>
            <w:r w:rsidRPr="00A54DA0">
              <w:rPr>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A54DA0" w:rsidRDefault="003E7B49" w:rsidP="00CE37B1">
            <w:pPr>
              <w:pStyle w:val="TAH"/>
              <w:rPr>
                <w:rFonts w:eastAsia="Times New Roman"/>
                <w:lang w:eastAsia="en-GB"/>
              </w:rPr>
            </w:pPr>
            <w:r w:rsidRPr="00A54DA0">
              <w:rPr>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A54DA0" w:rsidRDefault="003E7B49" w:rsidP="00CE37B1">
            <w:pPr>
              <w:pStyle w:val="TAH"/>
              <w:rPr>
                <w:lang w:eastAsia="en-GB"/>
              </w:rPr>
            </w:pPr>
            <w:r w:rsidRPr="00A54DA0">
              <w:rPr>
                <w:lang w:eastAsia="en-GB"/>
              </w:rPr>
              <w:t>Description in reference</w:t>
            </w:r>
          </w:p>
        </w:tc>
      </w:tr>
      <w:tr w:rsidR="003E7B49" w:rsidRPr="00A54DA0"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A54DA0" w:rsidRDefault="003E7B49" w:rsidP="00CE37B1">
            <w:pPr>
              <w:pStyle w:val="TAL"/>
              <w:rPr>
                <w:rFonts w:eastAsia="Times New Roman"/>
                <w:lang w:eastAsia="en-GB"/>
              </w:rPr>
            </w:pPr>
            <w:r w:rsidRPr="00A54DA0">
              <w:rPr>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A54DA0" w:rsidRDefault="003E7B49" w:rsidP="00CE37B1">
            <w:pPr>
              <w:pStyle w:val="TAL"/>
              <w:rPr>
                <w:rFonts w:eastAsia="Times New Roman"/>
                <w:lang w:eastAsia="en-GB"/>
              </w:rPr>
            </w:pPr>
            <w:r w:rsidRPr="00A54DA0">
              <w:rPr>
                <w:rFonts w:eastAsia="Times New Roman"/>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03D5A2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A54DA0" w:rsidRDefault="003E7B49" w:rsidP="00CE37B1">
            <w:pPr>
              <w:pStyle w:val="TAL"/>
              <w:rPr>
                <w:lang w:eastAsia="en-GB"/>
              </w:rPr>
            </w:pPr>
            <w:r w:rsidRPr="00A54DA0">
              <w:rPr>
                <w:lang w:eastAsia="en-GB"/>
              </w:rPr>
              <w:t>CAPIF-1</w:t>
            </w:r>
          </w:p>
        </w:tc>
      </w:tr>
      <w:tr w:rsidR="003E7B49" w:rsidRPr="00A54DA0"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A54DA0" w:rsidRDefault="003E7B49" w:rsidP="00CE37B1">
            <w:pPr>
              <w:pStyle w:val="TAL"/>
              <w:rPr>
                <w:rFonts w:eastAsia="Times New Roman"/>
                <w:lang w:eastAsia="en-GB"/>
              </w:rPr>
            </w:pPr>
            <w:r w:rsidRPr="00A54DA0">
              <w:rPr>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A54DA0" w:rsidRDefault="003E7B49" w:rsidP="00CE37B1">
            <w:pPr>
              <w:pStyle w:val="TAL"/>
              <w:rPr>
                <w:rFonts w:eastAsia="Times New Roman"/>
                <w:lang w:eastAsia="en-GB"/>
              </w:rPr>
            </w:pPr>
            <w:r w:rsidRPr="00A54DA0">
              <w:rPr>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3C1D2598"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A54DA0" w:rsidRDefault="003E7B49" w:rsidP="00CE37B1">
            <w:pPr>
              <w:pStyle w:val="TAL"/>
              <w:rPr>
                <w:lang w:eastAsia="en-GB"/>
              </w:rPr>
            </w:pPr>
            <w:r w:rsidRPr="00A54DA0">
              <w:rPr>
                <w:lang w:eastAsia="en-GB"/>
              </w:rPr>
              <w:t>CAPIF 1</w:t>
            </w:r>
          </w:p>
        </w:tc>
      </w:tr>
      <w:tr w:rsidR="003E7B49" w:rsidRPr="00A54DA0"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A54DA0" w:rsidRDefault="003E7B49" w:rsidP="00CE37B1">
            <w:pPr>
              <w:pStyle w:val="TAL"/>
              <w:rPr>
                <w:rFonts w:eastAsia="Times New Roman"/>
                <w:lang w:eastAsia="en-GB"/>
              </w:rPr>
            </w:pPr>
            <w:r w:rsidRPr="00A54DA0">
              <w:rPr>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A54DA0" w:rsidRDefault="003E7B49" w:rsidP="00CE37B1">
            <w:pPr>
              <w:pStyle w:val="TAL"/>
              <w:rPr>
                <w:lang w:eastAsia="en-GB"/>
              </w:rPr>
            </w:pPr>
            <w:r w:rsidRPr="00A54DA0">
              <w:rPr>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102E3CC0"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A54DA0" w:rsidRDefault="003E7B49" w:rsidP="00CE37B1">
            <w:pPr>
              <w:pStyle w:val="TAL"/>
              <w:rPr>
                <w:lang w:eastAsia="en-GB"/>
              </w:rPr>
            </w:pPr>
            <w:r w:rsidRPr="00A54DA0">
              <w:rPr>
                <w:lang w:eastAsia="en-GB"/>
              </w:rPr>
              <w:t>CAPIF-1</w:t>
            </w:r>
          </w:p>
        </w:tc>
      </w:tr>
      <w:tr w:rsidR="003E7B49" w:rsidRPr="00A54DA0"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A54DA0" w:rsidRDefault="003E7B49" w:rsidP="00CE37B1">
            <w:pPr>
              <w:pStyle w:val="TAL"/>
              <w:rPr>
                <w:rFonts w:eastAsia="Times New Roman"/>
                <w:lang w:eastAsia="en-GB"/>
              </w:rPr>
            </w:pPr>
            <w:r w:rsidRPr="00A54DA0">
              <w:rPr>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A54DA0" w:rsidRDefault="003E7B49" w:rsidP="00CE37B1">
            <w:pPr>
              <w:pStyle w:val="TAL"/>
              <w:rPr>
                <w:rFonts w:eastAsia="Times New Roman"/>
                <w:lang w:eastAsia="en-GB"/>
              </w:rPr>
            </w:pPr>
            <w:r w:rsidRPr="00A54DA0">
              <w:rPr>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A54DA0" w:rsidRDefault="003E7B49" w:rsidP="00CE37B1">
            <w:pPr>
              <w:pStyle w:val="TAL"/>
              <w:rPr>
                <w:lang w:eastAsia="en-GB"/>
              </w:rPr>
            </w:pPr>
            <w:r w:rsidRPr="00A54DA0">
              <w:rPr>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3B3CD92D"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A54DA0" w:rsidRDefault="003E7B49" w:rsidP="00CE37B1">
            <w:pPr>
              <w:pStyle w:val="TAL"/>
              <w:rPr>
                <w:lang w:eastAsia="en-GB"/>
              </w:rPr>
            </w:pPr>
            <w:r w:rsidRPr="00A54DA0">
              <w:rPr>
                <w:lang w:eastAsia="en-GB"/>
              </w:rPr>
              <w:t>CAPIF-1</w:t>
            </w:r>
          </w:p>
        </w:tc>
      </w:tr>
      <w:tr w:rsidR="003E7B49" w:rsidRPr="00A54DA0"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A54DA0" w:rsidRDefault="003E7B49" w:rsidP="00CE37B1">
            <w:pPr>
              <w:pStyle w:val="TAL"/>
              <w:rPr>
                <w:lang w:eastAsia="en-GB"/>
              </w:rPr>
            </w:pPr>
            <w:r w:rsidRPr="00A54DA0">
              <w:rPr>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A54DA0" w:rsidRDefault="003E7B49" w:rsidP="00CE37B1">
            <w:pPr>
              <w:pStyle w:val="TAL"/>
              <w:rPr>
                <w:lang w:val="en-US" w:eastAsia="en-GB"/>
              </w:rPr>
            </w:pPr>
            <w:r w:rsidRPr="00A54DA0">
              <w:rPr>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2CDDBD38" w:rsidR="003E7B49" w:rsidRPr="00A54DA0" w:rsidRDefault="00A54DA0" w:rsidP="00CE37B1">
            <w:pPr>
              <w:pStyle w:val="TAL"/>
              <w:rPr>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A54DA0" w:rsidRDefault="003E7B49" w:rsidP="00CE37B1">
            <w:pPr>
              <w:pStyle w:val="TAL"/>
              <w:rPr>
                <w:lang w:eastAsia="en-GB"/>
              </w:rPr>
            </w:pPr>
            <w:r w:rsidRPr="00A54DA0">
              <w:rPr>
                <w:lang w:eastAsia="en-GB"/>
              </w:rPr>
              <w:t>CAPIF-2</w:t>
            </w:r>
          </w:p>
        </w:tc>
      </w:tr>
      <w:tr w:rsidR="003E7B49" w:rsidRPr="00A54DA0"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A54DA0" w:rsidRDefault="003E7B49" w:rsidP="00CE37B1">
            <w:pPr>
              <w:pStyle w:val="TAL"/>
              <w:rPr>
                <w:lang w:eastAsia="en-GB"/>
              </w:rPr>
            </w:pPr>
            <w:r w:rsidRPr="00A54DA0">
              <w:rPr>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A54DA0" w:rsidRDefault="003E7B49" w:rsidP="00CE37B1">
            <w:pPr>
              <w:pStyle w:val="TAL"/>
              <w:rPr>
                <w:lang w:eastAsia="en-GB"/>
              </w:rPr>
            </w:pPr>
          </w:p>
        </w:tc>
      </w:tr>
      <w:tr w:rsidR="003E7B49" w:rsidRPr="00A54DA0"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A54DA0" w:rsidRDefault="003E7B49" w:rsidP="00CE37B1">
            <w:pPr>
              <w:pStyle w:val="TAL"/>
              <w:rPr>
                <w:lang w:eastAsia="en-GB"/>
              </w:rPr>
            </w:pPr>
            <w:r w:rsidRPr="00A54DA0">
              <w:rPr>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A54DA0" w:rsidRDefault="003E7B49" w:rsidP="00CE37B1">
            <w:pPr>
              <w:pStyle w:val="TAL"/>
              <w:rPr>
                <w:lang w:val="en-US" w:eastAsia="en-GB"/>
              </w:rPr>
            </w:pPr>
            <w:r w:rsidRPr="00A54DA0">
              <w:rPr>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07B0A9A2"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A54DA0" w:rsidRDefault="003E7B49" w:rsidP="00CE37B1">
            <w:pPr>
              <w:pStyle w:val="TAL"/>
              <w:rPr>
                <w:lang w:eastAsia="en-GB"/>
              </w:rPr>
            </w:pPr>
            <w:r w:rsidRPr="00A54DA0">
              <w:rPr>
                <w:lang w:eastAsia="en-GB"/>
              </w:rPr>
              <w:t>CAPIF-2</w:t>
            </w:r>
          </w:p>
        </w:tc>
      </w:tr>
      <w:tr w:rsidR="003E7B49" w:rsidRPr="00A54DA0"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A54DA0" w:rsidRDefault="003E7B49" w:rsidP="00CE37B1">
            <w:pPr>
              <w:pStyle w:val="TAL"/>
              <w:rPr>
                <w:rFonts w:eastAsia="Times New Roman"/>
                <w:lang w:eastAsia="en-GB"/>
              </w:rPr>
            </w:pPr>
            <w:r w:rsidRPr="00A54DA0">
              <w:rPr>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A54DA0" w:rsidRDefault="003E7B49" w:rsidP="00CE37B1">
            <w:pPr>
              <w:pStyle w:val="TAL"/>
              <w:rPr>
                <w:lang w:eastAsia="en-GB"/>
              </w:rPr>
            </w:pPr>
            <w:r w:rsidRPr="00A54DA0">
              <w:rPr>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02E16266"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A54DA0" w:rsidRDefault="003E7B49" w:rsidP="00CE37B1">
            <w:pPr>
              <w:pStyle w:val="TAL"/>
              <w:rPr>
                <w:lang w:eastAsia="en-GB"/>
              </w:rPr>
            </w:pPr>
            <w:r w:rsidRPr="00A54DA0">
              <w:rPr>
                <w:lang w:eastAsia="en-GB"/>
              </w:rPr>
              <w:t>CAPIF-2</w:t>
            </w:r>
          </w:p>
        </w:tc>
      </w:tr>
      <w:tr w:rsidR="003E7B49" w:rsidRPr="00A54DA0"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A54DA0" w:rsidRDefault="003E7B49" w:rsidP="00CE37B1">
            <w:pPr>
              <w:pStyle w:val="TAL"/>
              <w:rPr>
                <w:rFonts w:eastAsia="Times New Roman"/>
                <w:lang w:eastAsia="en-GB"/>
              </w:rPr>
            </w:pPr>
            <w:r w:rsidRPr="00A54DA0">
              <w:rPr>
                <w:rFonts w:eastAsia="Times New Roman"/>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A54DA0" w:rsidRDefault="003E7B49" w:rsidP="00CE37B1">
            <w:pPr>
              <w:pStyle w:val="TAL"/>
              <w:rPr>
                <w:lang w:eastAsia="en-GB"/>
              </w:rPr>
            </w:pPr>
          </w:p>
        </w:tc>
      </w:tr>
      <w:tr w:rsidR="003E7B49" w:rsidRPr="00A54DA0"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A54DA0" w:rsidRDefault="003E7B49" w:rsidP="00CE37B1">
            <w:pPr>
              <w:pStyle w:val="TAL"/>
              <w:rPr>
                <w:rFonts w:eastAsia="Times New Roman"/>
                <w:lang w:eastAsia="en-GB"/>
              </w:rPr>
            </w:pPr>
            <w:r w:rsidRPr="00A54DA0">
              <w:rPr>
                <w:rFonts w:eastAsia="Times New Roman"/>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A54DA0" w:rsidRDefault="003E7B49" w:rsidP="00CE37B1">
            <w:pPr>
              <w:pStyle w:val="TAL"/>
              <w:rPr>
                <w:lang w:eastAsia="en-GB"/>
              </w:rPr>
            </w:pPr>
            <w:r w:rsidRPr="00A54DA0">
              <w:rPr>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60320608"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A54DA0" w:rsidRDefault="003E7B49" w:rsidP="00CE37B1">
            <w:pPr>
              <w:pStyle w:val="TAL"/>
              <w:rPr>
                <w:lang w:eastAsia="en-GB"/>
              </w:rPr>
            </w:pPr>
            <w:r w:rsidRPr="00A54DA0">
              <w:rPr>
                <w:lang w:eastAsia="en-GB"/>
              </w:rPr>
              <w:t>MnS</w:t>
            </w:r>
          </w:p>
        </w:tc>
      </w:tr>
      <w:tr w:rsidR="003E7B49" w:rsidRPr="00A54DA0"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A54DA0" w:rsidRDefault="003E7B49" w:rsidP="00CE37B1">
            <w:pPr>
              <w:pStyle w:val="TAL"/>
              <w:rPr>
                <w:rFonts w:eastAsia="Times New Roman"/>
                <w:lang w:eastAsia="en-GB"/>
              </w:rPr>
            </w:pPr>
            <w:r w:rsidRPr="00A54DA0">
              <w:rPr>
                <w:rFonts w:eastAsia="Times New Roman"/>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A54DA0" w:rsidRDefault="003E7B49" w:rsidP="00CE37B1">
            <w:pPr>
              <w:pStyle w:val="TAL"/>
              <w:rPr>
                <w:lang w:eastAsia="en-GB"/>
              </w:rPr>
            </w:pPr>
            <w:r w:rsidRPr="00A54DA0">
              <w:rPr>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4B223B4"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A54DA0" w:rsidRDefault="003E7B49" w:rsidP="00CE37B1">
            <w:pPr>
              <w:pStyle w:val="TAL"/>
              <w:rPr>
                <w:lang w:eastAsia="en-GB"/>
              </w:rPr>
            </w:pPr>
            <w:r w:rsidRPr="00A54DA0">
              <w:rPr>
                <w:lang w:eastAsia="en-GB"/>
              </w:rPr>
              <w:t>MnS</w:t>
            </w:r>
          </w:p>
        </w:tc>
      </w:tr>
      <w:tr w:rsidR="003E7B49" w:rsidRPr="00A54DA0"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A54DA0" w:rsidRDefault="003E7B49" w:rsidP="00CE37B1">
            <w:pPr>
              <w:pStyle w:val="TAL"/>
              <w:rPr>
                <w:rFonts w:eastAsia="Times New Roman"/>
                <w:lang w:eastAsia="en-GB"/>
              </w:rPr>
            </w:pPr>
            <w:r w:rsidRPr="00A54DA0">
              <w:rPr>
                <w:rFonts w:eastAsia="Times New Roman"/>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A54DA0" w:rsidRDefault="003E7B49" w:rsidP="00CE37B1">
            <w:pPr>
              <w:pStyle w:val="TAL"/>
              <w:rPr>
                <w:lang w:eastAsia="en-GB"/>
              </w:rPr>
            </w:pPr>
          </w:p>
        </w:tc>
      </w:tr>
      <w:tr w:rsidR="003E7B49" w:rsidRPr="00A54DA0"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A54DA0" w:rsidRDefault="003E7B49" w:rsidP="00CE37B1">
            <w:pPr>
              <w:pStyle w:val="TAL"/>
              <w:rPr>
                <w:rFonts w:eastAsia="Times New Roman"/>
                <w:lang w:eastAsia="en-GB"/>
              </w:rPr>
            </w:pPr>
            <w:r w:rsidRPr="00A54DA0">
              <w:rPr>
                <w:rFonts w:eastAsia="Times New Roman"/>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A54DA0" w:rsidRDefault="003E7B49" w:rsidP="00CE37B1">
            <w:pPr>
              <w:pStyle w:val="TAL"/>
              <w:rPr>
                <w:lang w:eastAsia="en-GB"/>
              </w:rPr>
            </w:pPr>
            <w:r w:rsidRPr="00A54DA0">
              <w:rPr>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259BE84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A54DA0" w:rsidRDefault="003E7B49" w:rsidP="00CE37B1">
            <w:pPr>
              <w:pStyle w:val="TAL"/>
              <w:rPr>
                <w:lang w:eastAsia="en-GB"/>
              </w:rPr>
            </w:pPr>
            <w:r w:rsidRPr="00A54DA0">
              <w:rPr>
                <w:lang w:eastAsia="en-GB"/>
              </w:rPr>
              <w:t>CAPIF 2</w:t>
            </w:r>
          </w:p>
        </w:tc>
      </w:tr>
    </w:tbl>
    <w:p w14:paraId="62F7AF67" w14:textId="67C02622" w:rsidR="003E7B49" w:rsidRPr="00A54DA0" w:rsidRDefault="003E7B49" w:rsidP="003E7B49">
      <w:pPr>
        <w:pStyle w:val="TAH"/>
        <w:rPr>
          <w:iCs/>
        </w:rPr>
      </w:pPr>
      <w:r w:rsidRPr="00A54DA0">
        <w:rPr>
          <w:iCs/>
        </w:rPr>
        <w:t>Table 7.</w:t>
      </w:r>
      <w:r w:rsidR="00E076C8" w:rsidRPr="00A54DA0">
        <w:rPr>
          <w:iCs/>
        </w:rPr>
        <w:t>11</w:t>
      </w:r>
      <w:r w:rsidRPr="00A54DA0">
        <w:rPr>
          <w:iCs/>
        </w:rPr>
        <w:t xml:space="preserve">.1 </w:t>
      </w:r>
      <w:r w:rsidRPr="00A54DA0">
        <w:t>Solution for consumption of exposed MnS within the operator trusted domain (NSC_Application is inside operator trusted domain)</w:t>
      </w:r>
    </w:p>
    <w:p w14:paraId="5310E912" w14:textId="77777777" w:rsidR="003E7B49" w:rsidRPr="00A54DA0" w:rsidRDefault="003E7B49" w:rsidP="003E7B49">
      <w:pPr>
        <w:rPr>
          <w:lang w:eastAsia="zh-CN"/>
        </w:rPr>
      </w:pPr>
      <w:bookmarkStart w:id="201" w:name="MCCQCTEMPBM_00000049"/>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A54DA0"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bookmarkEnd w:id="201"/>
          <w:p w14:paraId="4ACA2B89" w14:textId="77777777" w:rsidR="003E7B49" w:rsidRPr="00A54DA0" w:rsidRDefault="003E7B49" w:rsidP="00CE37B1">
            <w:pPr>
              <w:pStyle w:val="TAH"/>
              <w:rPr>
                <w:rFonts w:eastAsia="Times New Roman"/>
                <w:lang w:eastAsia="en-GB"/>
              </w:rPr>
            </w:pPr>
            <w:r w:rsidRPr="00A54DA0">
              <w:rPr>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A54DA0" w:rsidRDefault="003E7B49" w:rsidP="00CE37B1">
            <w:pPr>
              <w:pStyle w:val="TAH"/>
              <w:rPr>
                <w:lang w:eastAsia="en-GB"/>
              </w:rPr>
            </w:pPr>
            <w:r w:rsidRPr="00A54DA0">
              <w:rPr>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A54DA0" w:rsidRDefault="003E7B49" w:rsidP="00CE37B1">
            <w:pPr>
              <w:pStyle w:val="TAH"/>
              <w:rPr>
                <w:rFonts w:eastAsia="Times New Roman"/>
                <w:lang w:eastAsia="en-GB"/>
              </w:rPr>
            </w:pPr>
            <w:r w:rsidRPr="00A54DA0">
              <w:rPr>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A54DA0" w:rsidRDefault="003E7B49" w:rsidP="00CE37B1">
            <w:pPr>
              <w:pStyle w:val="TAH"/>
              <w:rPr>
                <w:rFonts w:eastAsia="Times New Roman"/>
                <w:lang w:eastAsia="en-GB"/>
              </w:rPr>
            </w:pPr>
            <w:r w:rsidRPr="00A54DA0">
              <w:rPr>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A54DA0" w:rsidRDefault="003E7B49" w:rsidP="00CE37B1">
            <w:pPr>
              <w:pStyle w:val="TAH"/>
              <w:rPr>
                <w:lang w:eastAsia="en-GB"/>
              </w:rPr>
            </w:pPr>
            <w:r w:rsidRPr="00A54DA0">
              <w:rPr>
                <w:lang w:eastAsia="en-GB"/>
              </w:rPr>
              <w:t>Description in reference</w:t>
            </w:r>
          </w:p>
        </w:tc>
      </w:tr>
      <w:tr w:rsidR="003E7B49" w:rsidRPr="00A54DA0"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A54DA0" w:rsidRDefault="003E7B49" w:rsidP="00CE37B1">
            <w:pPr>
              <w:pStyle w:val="TAL"/>
              <w:rPr>
                <w:rFonts w:eastAsia="Times New Roman"/>
                <w:lang w:eastAsia="en-GB"/>
              </w:rPr>
            </w:pPr>
            <w:r w:rsidRPr="00A54DA0">
              <w:rPr>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A54DA0" w:rsidRDefault="003E7B49" w:rsidP="00CE37B1">
            <w:pPr>
              <w:pStyle w:val="TAL"/>
              <w:rPr>
                <w:lang w:eastAsia="en-GB"/>
              </w:rPr>
            </w:pPr>
            <w:r w:rsidRPr="00A54DA0">
              <w:rPr>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A54DA0" w:rsidRDefault="003E7B49" w:rsidP="00CE37B1">
            <w:pPr>
              <w:pStyle w:val="TAL"/>
              <w:rPr>
                <w:rFonts w:eastAsia="Times New Roman"/>
                <w:lang w:eastAsia="en-GB"/>
              </w:rPr>
            </w:pPr>
            <w:r w:rsidRPr="00A54DA0">
              <w:rPr>
                <w:rFonts w:eastAsia="Times New Roman"/>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12E4E744"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A54DA0" w:rsidRDefault="003E7B49" w:rsidP="00CE37B1">
            <w:pPr>
              <w:pStyle w:val="TAL"/>
              <w:rPr>
                <w:lang w:eastAsia="en-GB"/>
              </w:rPr>
            </w:pPr>
            <w:r w:rsidRPr="00A54DA0">
              <w:rPr>
                <w:lang w:eastAsia="en-GB"/>
              </w:rPr>
              <w:t>CAPIF-1e</w:t>
            </w:r>
          </w:p>
        </w:tc>
      </w:tr>
      <w:tr w:rsidR="003E7B49" w:rsidRPr="00A54DA0"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A54DA0" w:rsidRDefault="003E7B49" w:rsidP="00CE37B1">
            <w:pPr>
              <w:pStyle w:val="TAL"/>
              <w:rPr>
                <w:rFonts w:eastAsia="Times New Roman"/>
                <w:lang w:eastAsia="en-GB"/>
              </w:rPr>
            </w:pPr>
            <w:r w:rsidRPr="00A54DA0">
              <w:rPr>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A54DA0" w:rsidRDefault="003E7B49" w:rsidP="00CE37B1">
            <w:pPr>
              <w:pStyle w:val="TAL"/>
              <w:rPr>
                <w:rFonts w:eastAsia="Times New Roman"/>
                <w:lang w:eastAsia="en-GB"/>
              </w:rPr>
            </w:pPr>
            <w:r w:rsidRPr="00A54DA0">
              <w:rPr>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0410F9F1"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A54DA0" w:rsidRDefault="003E7B49" w:rsidP="00CE37B1">
            <w:pPr>
              <w:pStyle w:val="TAL"/>
              <w:rPr>
                <w:lang w:eastAsia="en-GB"/>
              </w:rPr>
            </w:pPr>
            <w:r w:rsidRPr="00A54DA0">
              <w:rPr>
                <w:lang w:eastAsia="en-GB"/>
              </w:rPr>
              <w:t>CAPIF 1e</w:t>
            </w:r>
          </w:p>
        </w:tc>
      </w:tr>
      <w:tr w:rsidR="003E7B49" w:rsidRPr="00A54DA0"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A54DA0" w:rsidRDefault="003E7B49" w:rsidP="00CE37B1">
            <w:pPr>
              <w:pStyle w:val="TAL"/>
              <w:rPr>
                <w:rFonts w:eastAsia="Times New Roman"/>
                <w:lang w:eastAsia="en-GB"/>
              </w:rPr>
            </w:pPr>
            <w:r w:rsidRPr="00A54DA0">
              <w:rPr>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A54DA0" w:rsidRDefault="003E7B49" w:rsidP="00CE37B1">
            <w:pPr>
              <w:pStyle w:val="TAL"/>
              <w:rPr>
                <w:lang w:eastAsia="en-GB"/>
              </w:rPr>
            </w:pPr>
            <w:r w:rsidRPr="00A54DA0">
              <w:rPr>
                <w:lang w:eastAsia="en-GB"/>
              </w:rPr>
              <w:t>Discovery req</w:t>
            </w:r>
            <w:r w:rsidRPr="00A54DA0">
              <w:rPr>
                <w:lang w:val="en-US" w:eastAsia="en-GB"/>
              </w:rPr>
              <w:t>u</w:t>
            </w:r>
            <w:r w:rsidRPr="00A54DA0">
              <w:rPr>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397CDD49"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A54DA0" w:rsidRDefault="003E7B49" w:rsidP="00CE37B1">
            <w:pPr>
              <w:pStyle w:val="TAL"/>
              <w:rPr>
                <w:lang w:eastAsia="en-GB"/>
              </w:rPr>
            </w:pPr>
            <w:r w:rsidRPr="00A54DA0">
              <w:rPr>
                <w:lang w:eastAsia="en-GB"/>
              </w:rPr>
              <w:t>CAPIF-1e</w:t>
            </w:r>
          </w:p>
        </w:tc>
      </w:tr>
      <w:tr w:rsidR="003E7B49" w:rsidRPr="00A54DA0"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A54DA0" w:rsidRDefault="003E7B49" w:rsidP="00CE37B1">
            <w:pPr>
              <w:pStyle w:val="TAL"/>
              <w:rPr>
                <w:rFonts w:eastAsia="Times New Roman"/>
                <w:lang w:eastAsia="en-GB"/>
              </w:rPr>
            </w:pPr>
            <w:r w:rsidRPr="00A54DA0">
              <w:rPr>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A54DA0" w:rsidRDefault="003E7B49" w:rsidP="00CE37B1">
            <w:pPr>
              <w:pStyle w:val="TAL"/>
              <w:rPr>
                <w:rFonts w:eastAsia="Times New Roman"/>
                <w:lang w:eastAsia="en-GB"/>
              </w:rPr>
            </w:pPr>
            <w:r w:rsidRPr="00A54DA0">
              <w:rPr>
                <w:rFonts w:eastAsia="Times New Roman"/>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A54DA0" w:rsidRDefault="003E7B49" w:rsidP="00CE37B1">
            <w:pPr>
              <w:pStyle w:val="TAL"/>
              <w:rPr>
                <w:rFonts w:eastAsia="Times New Roman"/>
                <w:lang w:eastAsia="en-GB"/>
              </w:rPr>
            </w:pPr>
            <w:r w:rsidRPr="00A54DA0">
              <w:rPr>
                <w:rFonts w:eastAsia="Times New Roman"/>
                <w:lang w:eastAsia="en-GB"/>
              </w:rPr>
              <w:t>-</w:t>
            </w:r>
          </w:p>
        </w:tc>
      </w:tr>
      <w:tr w:rsidR="003E7B49" w:rsidRPr="00A54DA0"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A54DA0" w:rsidRDefault="003E7B49" w:rsidP="00CE37B1">
            <w:pPr>
              <w:pStyle w:val="TAL"/>
              <w:rPr>
                <w:rFonts w:eastAsia="Times New Roman"/>
                <w:lang w:eastAsia="en-GB"/>
              </w:rPr>
            </w:pPr>
            <w:r w:rsidRPr="00A54DA0">
              <w:rPr>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A54DA0" w:rsidRDefault="003E7B49" w:rsidP="00CE37B1">
            <w:pPr>
              <w:pStyle w:val="TAL"/>
              <w:rPr>
                <w:lang w:eastAsia="en-GB"/>
              </w:rPr>
            </w:pPr>
            <w:r w:rsidRPr="00A54DA0">
              <w:rPr>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30E4B6F9"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A54DA0" w:rsidRDefault="003E7B49" w:rsidP="00CE37B1">
            <w:pPr>
              <w:pStyle w:val="TAL"/>
              <w:rPr>
                <w:lang w:eastAsia="en-GB"/>
              </w:rPr>
            </w:pPr>
            <w:r w:rsidRPr="00A54DA0">
              <w:rPr>
                <w:lang w:eastAsia="en-GB"/>
              </w:rPr>
              <w:t>CAPIF-1e</w:t>
            </w:r>
          </w:p>
        </w:tc>
      </w:tr>
      <w:tr w:rsidR="003E7B49" w:rsidRPr="00A54DA0"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A54DA0" w:rsidRDefault="003E7B49" w:rsidP="00CE37B1">
            <w:pPr>
              <w:pStyle w:val="TAL"/>
              <w:rPr>
                <w:lang w:eastAsia="en-GB"/>
              </w:rPr>
            </w:pPr>
            <w:r w:rsidRPr="00A54DA0">
              <w:rPr>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A54DA0" w:rsidRDefault="003E7B49" w:rsidP="00CE37B1">
            <w:pPr>
              <w:pStyle w:val="TAL"/>
              <w:rPr>
                <w:lang w:eastAsia="en-GB"/>
              </w:rPr>
            </w:pPr>
            <w:r w:rsidRPr="00A54DA0">
              <w:rPr>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A54DA0" w:rsidRDefault="003E7B49" w:rsidP="00CE37B1">
            <w:pPr>
              <w:pStyle w:val="TAL"/>
              <w:rPr>
                <w:lang w:val="en-US" w:eastAsia="en-GB"/>
              </w:rPr>
            </w:pPr>
            <w:r w:rsidRPr="00A54DA0">
              <w:rPr>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50E6DD5"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A54DA0" w:rsidRDefault="003E7B49" w:rsidP="00CE37B1">
            <w:pPr>
              <w:pStyle w:val="TAL"/>
              <w:rPr>
                <w:lang w:eastAsia="en-GB"/>
              </w:rPr>
            </w:pPr>
            <w:r w:rsidRPr="00A54DA0">
              <w:rPr>
                <w:lang w:eastAsia="en-GB"/>
              </w:rPr>
              <w:t>CAPIF-2e</w:t>
            </w:r>
          </w:p>
        </w:tc>
      </w:tr>
      <w:tr w:rsidR="003E7B49" w:rsidRPr="00A54DA0"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A54DA0" w:rsidRDefault="003E7B49" w:rsidP="00CE37B1">
            <w:pPr>
              <w:pStyle w:val="TAL"/>
              <w:rPr>
                <w:lang w:eastAsia="en-GB"/>
              </w:rPr>
            </w:pPr>
            <w:r w:rsidRPr="00A54DA0">
              <w:rPr>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A54DA0" w:rsidRDefault="003E7B49" w:rsidP="00CE37B1">
            <w:pPr>
              <w:pStyle w:val="TAL"/>
              <w:rPr>
                <w:lang w:eastAsia="en-GB"/>
              </w:rPr>
            </w:pPr>
          </w:p>
        </w:tc>
      </w:tr>
      <w:tr w:rsidR="003E7B49" w:rsidRPr="00A54DA0"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A54DA0" w:rsidRDefault="003E7B49" w:rsidP="00CE37B1">
            <w:pPr>
              <w:pStyle w:val="TAL"/>
              <w:rPr>
                <w:lang w:eastAsia="en-GB"/>
              </w:rPr>
            </w:pPr>
            <w:r w:rsidRPr="00A54DA0">
              <w:rPr>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A54DA0" w:rsidRDefault="003E7B49" w:rsidP="00CE37B1">
            <w:pPr>
              <w:pStyle w:val="TAL"/>
              <w:rPr>
                <w:lang w:eastAsia="en-GB"/>
              </w:rPr>
            </w:pPr>
            <w:r w:rsidRPr="00A54DA0">
              <w:rPr>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A54DA0" w:rsidRDefault="003E7B49" w:rsidP="00CE37B1">
            <w:pPr>
              <w:pStyle w:val="TAL"/>
              <w:rPr>
                <w:lang w:val="en-US" w:eastAsia="en-GB"/>
              </w:rPr>
            </w:pPr>
            <w:r w:rsidRPr="00A54DA0">
              <w:rPr>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05A1EB36" w:rsidR="003E7B49" w:rsidRPr="00A54DA0" w:rsidRDefault="00A54DA0" w:rsidP="00CE37B1">
            <w:pPr>
              <w:pStyle w:val="TAL"/>
              <w:rPr>
                <w:lang w:val="en-US" w:eastAsia="en-GB"/>
              </w:rPr>
            </w:pPr>
            <w:r>
              <w:rPr>
                <w:lang w:eastAsia="en-GB"/>
              </w:rPr>
              <w:t>TS</w:t>
            </w:r>
            <w:r w:rsidR="003E7B49" w:rsidRPr="00A54DA0">
              <w:rPr>
                <w:lang w:eastAsia="en-GB"/>
              </w:rPr>
              <w:t xml:space="preserve"> 23.222[14],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A54DA0" w:rsidRDefault="003E7B49" w:rsidP="00CE37B1">
            <w:pPr>
              <w:pStyle w:val="TAL"/>
              <w:rPr>
                <w:lang w:eastAsia="en-GB"/>
              </w:rPr>
            </w:pPr>
            <w:r w:rsidRPr="00A54DA0">
              <w:rPr>
                <w:lang w:eastAsia="en-GB"/>
              </w:rPr>
              <w:t>CAPIF-2e</w:t>
            </w:r>
          </w:p>
        </w:tc>
      </w:tr>
      <w:tr w:rsidR="003E7B49" w:rsidRPr="00A54DA0"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A54DA0" w:rsidRDefault="003E7B49" w:rsidP="00CE37B1">
            <w:pPr>
              <w:pStyle w:val="TAL"/>
              <w:rPr>
                <w:rFonts w:eastAsia="Times New Roman"/>
                <w:lang w:eastAsia="en-GB"/>
              </w:rPr>
            </w:pPr>
            <w:r w:rsidRPr="00A54DA0">
              <w:rPr>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A54DA0" w:rsidRDefault="003E7B49" w:rsidP="00CE37B1">
            <w:pPr>
              <w:pStyle w:val="TAL"/>
              <w:rPr>
                <w:lang w:eastAsia="en-GB"/>
              </w:rPr>
            </w:pPr>
            <w:r w:rsidRPr="00A54DA0">
              <w:rPr>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50DFA93B"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A54DA0" w:rsidRDefault="003E7B49" w:rsidP="00CE37B1">
            <w:pPr>
              <w:pStyle w:val="TAL"/>
              <w:rPr>
                <w:lang w:eastAsia="en-GB"/>
              </w:rPr>
            </w:pPr>
            <w:r w:rsidRPr="00A54DA0">
              <w:rPr>
                <w:lang w:eastAsia="en-GB"/>
              </w:rPr>
              <w:t>CAPIF-2e</w:t>
            </w:r>
          </w:p>
        </w:tc>
      </w:tr>
      <w:tr w:rsidR="003E7B49" w:rsidRPr="00A54DA0"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A54DA0" w:rsidRDefault="003E7B49" w:rsidP="00CE37B1">
            <w:pPr>
              <w:pStyle w:val="TAL"/>
              <w:rPr>
                <w:rFonts w:eastAsia="Times New Roman"/>
                <w:lang w:eastAsia="en-GB"/>
              </w:rPr>
            </w:pPr>
            <w:r w:rsidRPr="00A54DA0">
              <w:rPr>
                <w:rFonts w:eastAsia="Times New Roman"/>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A54DA0" w:rsidRDefault="003E7B49" w:rsidP="00CE37B1">
            <w:pPr>
              <w:pStyle w:val="TAL"/>
              <w:rPr>
                <w:rFonts w:eastAsia="Times New Roman"/>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A54DA0" w:rsidRDefault="003E7B49" w:rsidP="00CE37B1">
            <w:pPr>
              <w:pStyle w:val="TAL"/>
              <w:rPr>
                <w:rFonts w:eastAsia="Times New Roman"/>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A54DA0" w:rsidRDefault="003E7B49" w:rsidP="00CE37B1">
            <w:pPr>
              <w:pStyle w:val="TAL"/>
              <w:rPr>
                <w:lang w:eastAsia="en-GB"/>
              </w:rPr>
            </w:pPr>
          </w:p>
        </w:tc>
      </w:tr>
      <w:tr w:rsidR="003E7B49" w:rsidRPr="00A54DA0"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A54DA0" w:rsidRDefault="003E7B49" w:rsidP="00CE37B1">
            <w:pPr>
              <w:pStyle w:val="TAL"/>
              <w:rPr>
                <w:rFonts w:eastAsia="Times New Roman"/>
                <w:lang w:eastAsia="en-GB"/>
              </w:rPr>
            </w:pPr>
            <w:r w:rsidRPr="00A54DA0">
              <w:rPr>
                <w:rFonts w:eastAsia="Times New Roman"/>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A54DA0" w:rsidRDefault="003E7B49" w:rsidP="00CE37B1">
            <w:pPr>
              <w:pStyle w:val="TAL"/>
              <w:rPr>
                <w:lang w:eastAsia="en-GB"/>
              </w:rPr>
            </w:pPr>
            <w:r w:rsidRPr="00A54DA0">
              <w:rPr>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604BF0DA"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A54DA0" w:rsidRDefault="003E7B49" w:rsidP="00CE37B1">
            <w:pPr>
              <w:pStyle w:val="TAL"/>
              <w:rPr>
                <w:lang w:eastAsia="en-GB"/>
              </w:rPr>
            </w:pPr>
            <w:r w:rsidRPr="00A54DA0">
              <w:rPr>
                <w:lang w:eastAsia="en-GB"/>
              </w:rPr>
              <w:t>MnS/</w:t>
            </w:r>
          </w:p>
        </w:tc>
      </w:tr>
      <w:tr w:rsidR="003E7B49" w:rsidRPr="00A54DA0"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A54DA0" w:rsidRDefault="003E7B49" w:rsidP="00CE37B1">
            <w:pPr>
              <w:pStyle w:val="TAL"/>
              <w:rPr>
                <w:rFonts w:eastAsia="Times New Roman"/>
                <w:lang w:eastAsia="en-GB"/>
              </w:rPr>
            </w:pPr>
            <w:r w:rsidRPr="00A54DA0">
              <w:rPr>
                <w:rFonts w:eastAsia="Times New Roman"/>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A54DA0" w:rsidRDefault="003E7B49" w:rsidP="00CE37B1">
            <w:pPr>
              <w:pStyle w:val="TAL"/>
              <w:rPr>
                <w:lang w:eastAsia="en-GB"/>
              </w:rPr>
            </w:pPr>
            <w:r w:rsidRPr="00A54DA0">
              <w:rPr>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A54DA0" w:rsidRDefault="003E7B49" w:rsidP="00CE37B1">
            <w:pPr>
              <w:pStyle w:val="TAL"/>
              <w:rPr>
                <w:rFonts w:eastAsia="Times New Roman"/>
                <w:lang w:eastAsia="en-GB"/>
              </w:rPr>
            </w:pPr>
            <w:r w:rsidRPr="00A54DA0">
              <w:rPr>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8BD4515" w:rsidR="003E7B49" w:rsidRPr="00A54DA0" w:rsidRDefault="00A54DA0" w:rsidP="00CE37B1">
            <w:pPr>
              <w:pStyle w:val="TAL"/>
              <w:rPr>
                <w:rFonts w:eastAsia="Times New Roman"/>
                <w:lang w:eastAsia="en-GB"/>
              </w:rPr>
            </w:pPr>
            <w:r>
              <w:rPr>
                <w:rFonts w:eastAsia="Times New Roman"/>
                <w:lang w:eastAsia="en-GB"/>
              </w:rPr>
              <w:t>TS</w:t>
            </w:r>
            <w:r w:rsidR="003E7B49" w:rsidRPr="00A54DA0">
              <w:rPr>
                <w:rFonts w:eastAsia="Times New Roman"/>
                <w:lang w:eastAsia="en-GB"/>
              </w:rPr>
              <w:t xml:space="preserve">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A54DA0" w:rsidRDefault="003E7B49" w:rsidP="00CE37B1">
            <w:pPr>
              <w:pStyle w:val="TAL"/>
              <w:rPr>
                <w:lang w:eastAsia="en-GB"/>
              </w:rPr>
            </w:pPr>
            <w:r w:rsidRPr="00A54DA0">
              <w:rPr>
                <w:lang w:eastAsia="en-GB"/>
              </w:rPr>
              <w:t>MnS/</w:t>
            </w:r>
          </w:p>
        </w:tc>
      </w:tr>
      <w:tr w:rsidR="003E7B49" w:rsidRPr="00A54DA0"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A54DA0" w:rsidRDefault="003E7B49" w:rsidP="00CE37B1">
            <w:pPr>
              <w:pStyle w:val="TAL"/>
              <w:rPr>
                <w:rFonts w:eastAsia="Times New Roman"/>
                <w:lang w:eastAsia="en-GB"/>
              </w:rPr>
            </w:pPr>
            <w:r w:rsidRPr="00A54DA0">
              <w:rPr>
                <w:rFonts w:eastAsia="Times New Roman"/>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A54DA0" w:rsidRDefault="003E7B49" w:rsidP="00CE37B1">
            <w:pPr>
              <w:pStyle w:val="TAL"/>
              <w:rPr>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A54DA0" w:rsidRDefault="003E7B49" w:rsidP="00CE37B1">
            <w:pPr>
              <w:pStyle w:val="TAL"/>
              <w:rPr>
                <w:lang w:eastAsia="en-GB"/>
              </w:rPr>
            </w:pPr>
            <w:r w:rsidRPr="00A54DA0">
              <w:rPr>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A54DA0" w:rsidRDefault="003E7B49" w:rsidP="00CE37B1">
            <w:pPr>
              <w:pStyle w:val="TAL"/>
              <w:rPr>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A54DA0" w:rsidRDefault="003E7B49" w:rsidP="00CE37B1">
            <w:pPr>
              <w:pStyle w:val="TAL"/>
              <w:rPr>
                <w:lang w:eastAsia="en-GB"/>
              </w:rPr>
            </w:pPr>
          </w:p>
        </w:tc>
      </w:tr>
      <w:tr w:rsidR="003E7B49" w:rsidRPr="00A54DA0"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A54DA0" w:rsidRDefault="003E7B49" w:rsidP="00CE37B1">
            <w:pPr>
              <w:pStyle w:val="TAL"/>
              <w:rPr>
                <w:rFonts w:eastAsia="Times New Roman"/>
                <w:lang w:eastAsia="en-GB"/>
              </w:rPr>
            </w:pPr>
            <w:r w:rsidRPr="00A54DA0">
              <w:rPr>
                <w:rFonts w:eastAsia="Times New Roman"/>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A54DA0" w:rsidRDefault="003E7B49" w:rsidP="00CE37B1">
            <w:pPr>
              <w:pStyle w:val="TAL"/>
              <w:rPr>
                <w:lang w:eastAsia="en-GB"/>
              </w:rPr>
            </w:pPr>
            <w:r w:rsidRPr="00A54DA0">
              <w:rPr>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A54DA0" w:rsidRDefault="003E7B49" w:rsidP="00CE37B1">
            <w:pPr>
              <w:pStyle w:val="TAL"/>
              <w:rPr>
                <w:rFonts w:eastAsia="Times New Roman"/>
                <w:lang w:eastAsia="en-GB"/>
              </w:rPr>
            </w:pPr>
            <w:r w:rsidRPr="00A54DA0">
              <w:rPr>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5AC667AC" w:rsidR="003E7B49" w:rsidRPr="00A54DA0" w:rsidRDefault="00A54DA0" w:rsidP="00CE37B1">
            <w:pPr>
              <w:pStyle w:val="TAL"/>
              <w:rPr>
                <w:rFonts w:eastAsia="Times New Roman"/>
                <w:lang w:eastAsia="en-GB"/>
              </w:rPr>
            </w:pPr>
            <w:r>
              <w:rPr>
                <w:lang w:eastAsia="en-GB"/>
              </w:rPr>
              <w:t>TS</w:t>
            </w:r>
            <w:r w:rsidR="003E7B49" w:rsidRPr="00A54DA0">
              <w:rPr>
                <w:lang w:eastAsia="en-GB"/>
              </w:rPr>
              <w:t xml:space="preserve"> 23.222[4], </w:t>
            </w:r>
            <w:r w:rsidR="003E7B49" w:rsidRPr="00A54DA0">
              <w:rPr>
                <w:rFonts w:eastAsia="Times New Roman"/>
                <w:lang w:eastAsia="en-GB"/>
              </w:rPr>
              <w:t>clause 6.4.</w:t>
            </w:r>
            <w:r w:rsidR="003E7B49" w:rsidRPr="00A54DA0">
              <w:rPr>
                <w:rFonts w:eastAsia="Times New Roman"/>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A54DA0" w:rsidRDefault="003E7B49" w:rsidP="00CE37B1">
            <w:pPr>
              <w:pStyle w:val="TAL"/>
              <w:rPr>
                <w:lang w:eastAsia="en-GB"/>
              </w:rPr>
            </w:pPr>
            <w:r w:rsidRPr="00A54DA0">
              <w:rPr>
                <w:lang w:eastAsia="en-GB"/>
              </w:rPr>
              <w:t>CAPIF 2e</w:t>
            </w:r>
          </w:p>
        </w:tc>
      </w:tr>
    </w:tbl>
    <w:p w14:paraId="13B35A34" w14:textId="02C48E10" w:rsidR="00950189" w:rsidRPr="00A54DA0" w:rsidRDefault="003E7B49" w:rsidP="00366574">
      <w:pPr>
        <w:jc w:val="center"/>
      </w:pPr>
      <w:r w:rsidRPr="00A54DA0">
        <w:rPr>
          <w:rFonts w:ascii="Arial" w:hAnsi="Arial"/>
          <w:b/>
          <w:iCs/>
          <w:sz w:val="18"/>
        </w:rPr>
        <w:t>Table 7.</w:t>
      </w:r>
      <w:r w:rsidR="00E076C8" w:rsidRPr="00A54DA0">
        <w:rPr>
          <w:rFonts w:ascii="Arial" w:hAnsi="Arial"/>
          <w:iCs/>
          <w:sz w:val="18"/>
        </w:rPr>
        <w:t>11</w:t>
      </w:r>
      <w:r w:rsidRPr="00A54DA0">
        <w:rPr>
          <w:rFonts w:ascii="Arial" w:hAnsi="Arial"/>
          <w:b/>
          <w:iCs/>
          <w:sz w:val="18"/>
        </w:rPr>
        <w:t>.2 Solution for consumption of exposed MnS outside operator trusted domain (NSC_Application is outside operator trusted domain)</w:t>
      </w:r>
    </w:p>
    <w:p w14:paraId="1B3E868D" w14:textId="69005538" w:rsidR="00EF1601" w:rsidRPr="00A54DA0" w:rsidRDefault="00EF1601" w:rsidP="00366574">
      <w:pPr>
        <w:pStyle w:val="Heading2"/>
      </w:pPr>
      <w:bookmarkStart w:id="202" w:name="_Toc89291466"/>
      <w:bookmarkStart w:id="203" w:name="_Toc136591380"/>
      <w:r w:rsidRPr="00A54DA0">
        <w:t>7.1</w:t>
      </w:r>
      <w:r w:rsidR="003E7B49" w:rsidRPr="00A54DA0">
        <w:t>2</w:t>
      </w:r>
      <w:r w:rsidRPr="00A54DA0">
        <w:tab/>
        <w:t>Possible solution for “Exposure to application servers and application functions”</w:t>
      </w:r>
      <w:bookmarkEnd w:id="202"/>
      <w:r w:rsidRPr="00A54DA0">
        <w:t xml:space="preserve"> – Section 5.8</w:t>
      </w:r>
      <w:bookmarkEnd w:id="203"/>
    </w:p>
    <w:p w14:paraId="03EBD353" w14:textId="42267414" w:rsidR="00EF1601" w:rsidRPr="00A54DA0" w:rsidRDefault="00EF1601" w:rsidP="00EF1601">
      <w:pPr>
        <w:pStyle w:val="ListParagraph"/>
        <w:ind w:firstLine="400"/>
        <w:rPr>
          <w:lang w:val="en-US"/>
        </w:rPr>
      </w:pPr>
      <w:r w:rsidRPr="00A54DA0">
        <w:rPr>
          <w:lang w:val="en-US"/>
        </w:rPr>
        <w:t xml:space="preserve">For consumer entities internal to the operator the access details to MnS are directly configured by the operator. </w:t>
      </w:r>
    </w:p>
    <w:p w14:paraId="0916B8CD" w14:textId="303B4E21" w:rsidR="00EF1601" w:rsidRPr="00A54DA0" w:rsidRDefault="00EF1601" w:rsidP="00EF1601">
      <w:pPr>
        <w:pStyle w:val="ListParagraph"/>
        <w:ind w:firstLine="400"/>
        <w:rPr>
          <w:lang w:val="en-US"/>
        </w:rPr>
      </w:pPr>
      <w:r w:rsidRPr="00A54DA0">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 The steps assume that the entity is aware of the MnS</w:t>
      </w:r>
      <w:r w:rsidR="00950189" w:rsidRPr="00A54DA0">
        <w:rPr>
          <w:lang w:val="en-US"/>
        </w:rPr>
        <w:t>:</w:t>
      </w:r>
      <w:r w:rsidRPr="00A54DA0">
        <w:rPr>
          <w:lang w:val="en-US"/>
        </w:rPr>
        <w:t xml:space="preserve"> </w:t>
      </w:r>
    </w:p>
    <w:p w14:paraId="47BC32F1" w14:textId="33A0FDD9" w:rsidR="00EF1601" w:rsidRPr="00A54DA0" w:rsidRDefault="00CE37B1" w:rsidP="00CE37B1">
      <w:pPr>
        <w:pStyle w:val="B1"/>
      </w:pPr>
      <w:bookmarkStart w:id="204" w:name="MCCQCTEMPBM_00000141"/>
      <w:r>
        <w:rPr>
          <w:lang w:val="en-US"/>
        </w:rPr>
        <w:t>1)</w:t>
      </w:r>
      <w:r>
        <w:rPr>
          <w:lang w:val="en-US"/>
        </w:rPr>
        <w:tab/>
      </w:r>
      <w:r w:rsidR="00EF1601" w:rsidRPr="00A54DA0">
        <w:rPr>
          <w:lang w:val="en-US"/>
        </w:rPr>
        <w:t>The entity approaches an access controlling entity requesting access to the MnS. Which MnS and how this access is provided is implementation and business agreement dependent and is completely controllable by the operator.</w:t>
      </w:r>
    </w:p>
    <w:p w14:paraId="19FB104F" w14:textId="5B7AFD8A" w:rsidR="00EF1601" w:rsidRPr="00A54DA0" w:rsidRDefault="00CE37B1" w:rsidP="00CE37B1">
      <w:pPr>
        <w:pStyle w:val="B1"/>
      </w:pPr>
      <w:bookmarkStart w:id="205" w:name="MCCQCTEMPBM_00000142"/>
      <w:bookmarkEnd w:id="204"/>
      <w:r>
        <w:rPr>
          <w:lang w:val="en-US"/>
        </w:rPr>
        <w:t>2)</w:t>
      </w:r>
      <w:r>
        <w:rPr>
          <w:lang w:val="en-US"/>
        </w:rPr>
        <w:tab/>
      </w:r>
      <w:r w:rsidR="00EF1601" w:rsidRPr="00A54DA0">
        <w:rPr>
          <w:lang w:val="en-US"/>
        </w:rPr>
        <w:t>If authorized, and in accordance with the business agreement the access controlling entity provides access tokens (which may be limited in some way) to the consumer entity.</w:t>
      </w:r>
    </w:p>
    <w:p w14:paraId="5A56EE23" w14:textId="53341898" w:rsidR="00EF1601" w:rsidRPr="00A54DA0" w:rsidRDefault="00CE37B1" w:rsidP="00CE37B1">
      <w:pPr>
        <w:pStyle w:val="B1"/>
        <w:rPr>
          <w:lang w:val="en-US"/>
        </w:rPr>
      </w:pPr>
      <w:bookmarkStart w:id="206" w:name="MCCQCTEMPBM_00000143"/>
      <w:bookmarkEnd w:id="205"/>
      <w:r>
        <w:rPr>
          <w:lang w:val="en-US"/>
        </w:rPr>
        <w:t>3)</w:t>
      </w:r>
      <w:r>
        <w:rPr>
          <w:lang w:val="en-US"/>
        </w:rPr>
        <w:tab/>
      </w:r>
      <w:r w:rsidR="00EF1601" w:rsidRPr="00A54DA0">
        <w:rPr>
          <w:lang w:val="en-US"/>
        </w:rPr>
        <w:t>These access tokens are then used by the consumer entity to access the exposed MnS.</w:t>
      </w:r>
    </w:p>
    <w:bookmarkEnd w:id="206"/>
    <w:p w14:paraId="22050B1C" w14:textId="23111C00" w:rsidR="00AE677D" w:rsidRPr="00A54DA0" w:rsidRDefault="00AE677D" w:rsidP="00AE677D">
      <w:pPr>
        <w:contextualSpacing/>
        <w:rPr>
          <w:lang w:val="en-US"/>
        </w:rPr>
      </w:pPr>
    </w:p>
    <w:p w14:paraId="5223211F" w14:textId="64C63A25" w:rsidR="00AE677D" w:rsidRPr="00A54DA0" w:rsidRDefault="00AE677D" w:rsidP="00AE677D">
      <w:pPr>
        <w:pStyle w:val="Heading2"/>
      </w:pPr>
      <w:bookmarkStart w:id="207" w:name="_Toc136591381"/>
      <w:r w:rsidRPr="00A54DA0">
        <w:t>7.13</w:t>
      </w:r>
      <w:r w:rsidRPr="00A54DA0">
        <w:tab/>
        <w:t>Possible solution for end-to-end handling of NSC requirements for network slice management capabilities exposure</w:t>
      </w:r>
      <w:bookmarkEnd w:id="207"/>
    </w:p>
    <w:p w14:paraId="28BA804C" w14:textId="77777777" w:rsidR="00AE677D" w:rsidRPr="00A54DA0" w:rsidRDefault="00AE677D" w:rsidP="00AE677D">
      <w:r w:rsidRPr="00A54DA0">
        <w:t xml:space="preserve">In this possible solution: </w:t>
      </w:r>
    </w:p>
    <w:p w14:paraId="15D8BBE1" w14:textId="77777777" w:rsidR="00AE677D" w:rsidRPr="00A54DA0" w:rsidRDefault="00AE677D" w:rsidP="00AE677D">
      <w:pPr>
        <w:pStyle w:val="B1"/>
      </w:pPr>
      <w:r w:rsidRPr="00A54DA0">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p>
    <w:p w14:paraId="36AC592A" w14:textId="77777777" w:rsidR="00AE677D" w:rsidRPr="00A54DA0" w:rsidRDefault="00AE677D" w:rsidP="00AE677D">
      <w:pPr>
        <w:pStyle w:val="NO"/>
      </w:pPr>
      <w:r w:rsidRPr="00A54DA0">
        <w:t>NOTE 1: In order to enable NSC to express its network slice management capabilities exposure expectations, whether a new attribute is needed in NG.116 GST is FFS.</w:t>
      </w:r>
    </w:p>
    <w:p w14:paraId="0CE58377" w14:textId="77777777" w:rsidR="00AE677D" w:rsidRPr="00A54DA0" w:rsidRDefault="00AE677D" w:rsidP="00AE677D">
      <w:pPr>
        <w:pStyle w:val="B1"/>
      </w:pPr>
      <w:r w:rsidRPr="00A54DA0">
        <w:t>2. NSP BSS receives and analyzes NSC product order request;</w:t>
      </w:r>
    </w:p>
    <w:p w14:paraId="5BF13296" w14:textId="77777777" w:rsidR="00AE677D" w:rsidRPr="00A54DA0" w:rsidRDefault="00AE677D" w:rsidP="00AE677D">
      <w:pPr>
        <w:pStyle w:val="B1"/>
      </w:pPr>
      <w:r w:rsidRPr="00A54DA0">
        <w:t>3. NSP BSS sends a service order request to NSP OSS SML. The service order request includes NSC requirements including those related to network slice management capabilities exposure;</w:t>
      </w:r>
    </w:p>
    <w:p w14:paraId="4F2E93D6" w14:textId="77777777" w:rsidR="00AE677D" w:rsidRPr="00A54DA0" w:rsidRDefault="00AE677D" w:rsidP="00AE677D">
      <w:pPr>
        <w:pStyle w:val="B1"/>
      </w:pPr>
      <w:r w:rsidRPr="00A54DA0">
        <w:t>4. NSP OSS SML receives these requirements, analyzes them</w:t>
      </w:r>
    </w:p>
    <w:p w14:paraId="48EA4F6F" w14:textId="77777777" w:rsidR="00AE677D" w:rsidRPr="00A54DA0" w:rsidRDefault="00AE677D" w:rsidP="00AE677D">
      <w:pPr>
        <w:pStyle w:val="B1"/>
      </w:pPr>
      <w:r w:rsidRPr="00A54DA0">
        <w:t>5. NSP OSS SML captures them in the form of NSC-specific access control data</w:t>
      </w:r>
    </w:p>
    <w:p w14:paraId="5FF6353B" w14:textId="77777777" w:rsidR="00AE677D" w:rsidRPr="00A54DA0" w:rsidRDefault="00AE677D" w:rsidP="00CE37B1">
      <w:pPr>
        <w:pStyle w:val="NO"/>
        <w:rPr>
          <w:lang w:val="en-US" w:eastAsia="zh-CN"/>
        </w:rPr>
      </w:pPr>
      <w:r w:rsidRPr="00A54DA0">
        <w:rPr>
          <w:lang w:val="en-US" w:eastAsia="zh-CN"/>
        </w:rPr>
        <w:t>NOTE: an Access Control NRM fragment is required to capture per NSC (a.k.a. tenant) access rights.</w:t>
      </w:r>
    </w:p>
    <w:p w14:paraId="03650575" w14:textId="77777777" w:rsidR="00AE677D" w:rsidRPr="00A54DA0" w:rsidRDefault="00AE677D" w:rsidP="00AE677D">
      <w:pPr>
        <w:pStyle w:val="B1"/>
        <w:rPr>
          <w:lang w:val="en-US" w:eastAsia="zh-CN"/>
        </w:rPr>
      </w:pPr>
      <w:r w:rsidRPr="00A54DA0">
        <w:rPr>
          <w:lang w:val="en-US" w:eastAsia="zh-CN"/>
        </w:rPr>
        <w:t>6. NSP OSS/SML sends the service order response to BSS;</w:t>
      </w:r>
    </w:p>
    <w:p w14:paraId="558F17FE" w14:textId="77777777" w:rsidR="00AE677D" w:rsidRPr="00A54DA0" w:rsidRDefault="00AE677D" w:rsidP="00AE677D">
      <w:pPr>
        <w:pStyle w:val="B1"/>
        <w:rPr>
          <w:lang w:val="en-US" w:eastAsia="zh-CN"/>
        </w:rPr>
      </w:pPr>
      <w:r w:rsidRPr="00A54DA0">
        <w:rPr>
          <w:lang w:val="en-US" w:eastAsia="zh-CN"/>
        </w:rPr>
        <w:t>7. NSP BSS sends the product order response order to NSC.</w:t>
      </w:r>
    </w:p>
    <w:p w14:paraId="6D9857D8" w14:textId="77777777" w:rsidR="00AE677D" w:rsidRPr="00A54DA0" w:rsidRDefault="00AE677D" w:rsidP="00AE677D">
      <w:pPr>
        <w:rPr>
          <w:lang w:val="en-US" w:eastAsia="zh-CN"/>
        </w:rPr>
      </w:pPr>
    </w:p>
    <w:p w14:paraId="086EDAE1" w14:textId="77777777" w:rsidR="00AE677D" w:rsidRPr="00A54DA0" w:rsidRDefault="00AE677D" w:rsidP="00A54DA0">
      <w:pPr>
        <w:pStyle w:val="TH"/>
        <w:rPr>
          <w:lang w:val="en-US" w:eastAsia="zh-CN"/>
        </w:rPr>
      </w:pPr>
      <w:bookmarkStart w:id="208" w:name="MCCQCTEMPBM_00000077"/>
      <w:r w:rsidRPr="00A54DA0">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bookmarkEnd w:id="208"/>
    </w:p>
    <w:p w14:paraId="1FCFA250" w14:textId="77777777" w:rsidR="00AE677D" w:rsidRPr="00A54DA0" w:rsidRDefault="00AE677D" w:rsidP="00A54DA0">
      <w:pPr>
        <w:pStyle w:val="TF"/>
        <w:rPr>
          <w:lang w:val="en-US" w:eastAsia="zh-CN"/>
        </w:rPr>
      </w:pPr>
      <w:bookmarkStart w:id="209" w:name="MCCQCTEMPBM_00000056"/>
    </w:p>
    <w:bookmarkEnd w:id="209"/>
    <w:p w14:paraId="7B928FDB" w14:textId="77777777" w:rsidR="00AE677D" w:rsidRPr="00A54DA0" w:rsidRDefault="00AE677D" w:rsidP="00AE677D">
      <w:pPr>
        <w:rPr>
          <w:lang w:val="en-US" w:eastAsia="zh-CN"/>
        </w:rPr>
      </w:pPr>
      <w:r w:rsidRPr="00A54DA0">
        <w:rPr>
          <w:lang w:val="en-US" w:eastAsia="zh-CN"/>
        </w:rPr>
        <w:t>Then, during the network slice operation phase, if NSC requests access to network slice management capabilities, NSP may, during the authorization phase, check NSC request against the data available in its Access Control NRM.</w:t>
      </w:r>
    </w:p>
    <w:p w14:paraId="30A8938A" w14:textId="6E87626F" w:rsidR="00AE677D" w:rsidRPr="00A54DA0" w:rsidRDefault="00AE677D" w:rsidP="00A54DA0">
      <w:pPr>
        <w:pStyle w:val="TH"/>
        <w:rPr>
          <w:lang w:val="en-US" w:eastAsia="zh-CN"/>
        </w:rPr>
      </w:pPr>
      <w:bookmarkStart w:id="210" w:name="MCCQCTEMPBM_00000078"/>
      <w:r w:rsidRPr="00A54DA0">
        <w:rPr>
          <w:noProof/>
          <w:lang w:val="en-US" w:eastAsia="zh-CN"/>
        </w:rPr>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bookmarkEnd w:id="210"/>
    </w:p>
    <w:p w14:paraId="44CBDF1E" w14:textId="65FA6268" w:rsidR="00AE677D" w:rsidRPr="00A54DA0" w:rsidRDefault="00AE677D" w:rsidP="00A54DA0">
      <w:pPr>
        <w:pStyle w:val="TF"/>
        <w:rPr>
          <w:lang w:val="en-US" w:eastAsia="zh-CN"/>
        </w:rPr>
      </w:pPr>
      <w:bookmarkStart w:id="211" w:name="MCCQCTEMPBM_00000057"/>
      <w:r w:rsidRPr="00A54DA0">
        <w:rPr>
          <w:lang w:val="en-US" w:eastAsia="zh-CN"/>
        </w:rPr>
        <w:t>NSP OSS SML may accept or reject NSC request to access to network slice management capabilities.</w:t>
      </w:r>
    </w:p>
    <w:p w14:paraId="4838F1B8" w14:textId="0597B249" w:rsidR="0097284A" w:rsidRPr="00A54DA0" w:rsidRDefault="003D13C2" w:rsidP="0097284A">
      <w:pPr>
        <w:pStyle w:val="Heading1"/>
      </w:pPr>
      <w:bookmarkStart w:id="212" w:name="_Toc136591382"/>
      <w:bookmarkEnd w:id="211"/>
      <w:r w:rsidRPr="00A54DA0">
        <w:t>8</w:t>
      </w:r>
      <w:r w:rsidR="0097284A" w:rsidRPr="00A54DA0">
        <w:tab/>
        <w:t>Conclusion and Recommendation</w:t>
      </w:r>
      <w:bookmarkEnd w:id="212"/>
    </w:p>
    <w:p w14:paraId="13670D09" w14:textId="186737C6" w:rsidR="0075099B" w:rsidRPr="00A54DA0" w:rsidRDefault="0075099B" w:rsidP="00E109D0">
      <w:pPr>
        <w:pStyle w:val="Heading2"/>
        <w:tabs>
          <w:tab w:val="left" w:pos="284"/>
          <w:tab w:val="left" w:pos="852"/>
          <w:tab w:val="left" w:pos="1136"/>
          <w:tab w:val="left" w:pos="1420"/>
          <w:tab w:val="left" w:pos="1704"/>
          <w:tab w:val="left" w:pos="2272"/>
          <w:tab w:val="left" w:pos="2556"/>
          <w:tab w:val="right" w:pos="9641"/>
        </w:tabs>
      </w:pPr>
      <w:bookmarkStart w:id="213" w:name="_Toc107775498"/>
      <w:bookmarkStart w:id="214" w:name="_Toc136591383"/>
      <w:r w:rsidRPr="00A54DA0">
        <w:t>8.1</w:t>
      </w:r>
      <w:bookmarkEnd w:id="213"/>
      <w:r w:rsidR="00FE1E8E" w:rsidRPr="00A54DA0">
        <w:tab/>
      </w:r>
      <w:r w:rsidRPr="00A54DA0">
        <w:t>Reference Architecture for network slice ordering, provisioning and assurance</w:t>
      </w:r>
      <w:bookmarkEnd w:id="214"/>
    </w:p>
    <w:p w14:paraId="736BC90A" w14:textId="6C7388DB" w:rsidR="0075099B" w:rsidRPr="00A54DA0" w:rsidRDefault="0075099B" w:rsidP="0075099B">
      <w:pPr>
        <w:pStyle w:val="Heading3"/>
      </w:pPr>
      <w:bookmarkStart w:id="215" w:name="_Toc136591384"/>
      <w:r w:rsidRPr="00A54DA0">
        <w:t>8.1.1</w:t>
      </w:r>
      <w:r w:rsidRPr="00A54DA0">
        <w:tab/>
        <w:t>Conclusion</w:t>
      </w:r>
      <w:bookmarkEnd w:id="215"/>
    </w:p>
    <w:p w14:paraId="090C7C5F" w14:textId="77777777" w:rsidR="0075099B" w:rsidRPr="00A54DA0" w:rsidRDefault="0075099B" w:rsidP="0075099B">
      <w:r w:rsidRPr="00A54DA0">
        <w:rPr>
          <w:iCs/>
        </w:rPr>
        <w:t>From the use case specific architectures depicted in:</w:t>
      </w:r>
    </w:p>
    <w:p w14:paraId="3F0C062E" w14:textId="77777777" w:rsidR="0075099B" w:rsidRPr="00A54DA0" w:rsidRDefault="0075099B" w:rsidP="0075099B">
      <w:pPr>
        <w:pStyle w:val="B1"/>
      </w:pPr>
      <w:r w:rsidRPr="00A54DA0">
        <w:t># Clause 4.1.1.4.2 (Exposure scenarios)</w:t>
      </w:r>
    </w:p>
    <w:p w14:paraId="4B55D8FE" w14:textId="77777777" w:rsidR="0075099B" w:rsidRPr="00A54DA0" w:rsidRDefault="0075099B" w:rsidP="0075099B">
      <w:pPr>
        <w:pStyle w:val="B1"/>
      </w:pPr>
      <w:r w:rsidRPr="00A54DA0">
        <w:t># Clause 4.1.3.2 (Use case No.1: simple case)</w:t>
      </w:r>
    </w:p>
    <w:p w14:paraId="377270A6" w14:textId="77777777" w:rsidR="0075099B" w:rsidRPr="00A54DA0" w:rsidRDefault="0075099B" w:rsidP="0075099B">
      <w:pPr>
        <w:pStyle w:val="B1"/>
      </w:pPr>
      <w:r w:rsidRPr="00A54DA0">
        <w:t># Clause 4.1.3.3 (Use case No.2: partners involved)</w:t>
      </w:r>
    </w:p>
    <w:p w14:paraId="3C586B1E" w14:textId="77777777" w:rsidR="0075099B" w:rsidRPr="00A54DA0" w:rsidRDefault="0075099B" w:rsidP="0075099B">
      <w:pPr>
        <w:pStyle w:val="B1"/>
      </w:pPr>
      <w:r w:rsidRPr="00A54DA0">
        <w:t># Clause 5.5 (Exposure of network slice as a product)</w:t>
      </w:r>
    </w:p>
    <w:p w14:paraId="27123D6F" w14:textId="77777777" w:rsidR="0075099B" w:rsidRPr="00A54DA0" w:rsidRDefault="0075099B" w:rsidP="0075099B">
      <w:pPr>
        <w:pStyle w:val="B2"/>
      </w:pPr>
      <w:r w:rsidRPr="00A54DA0">
        <w:t>- 5.5.1.1 (Sub-use case 1: NSP and NOP played by the same organization)</w:t>
      </w:r>
    </w:p>
    <w:p w14:paraId="01CB9582" w14:textId="77777777" w:rsidR="0075099B" w:rsidRPr="00A54DA0" w:rsidRDefault="0075099B" w:rsidP="0075099B">
      <w:pPr>
        <w:pStyle w:val="B2"/>
      </w:pPr>
      <w:r w:rsidRPr="00A54DA0">
        <w:t>- 5.5.1.2 (Sub-use case 2: NOP role played simultaneously by different organizations)</w:t>
      </w:r>
    </w:p>
    <w:p w14:paraId="7A3348F5" w14:textId="77777777" w:rsidR="0075099B" w:rsidRPr="00A54DA0" w:rsidRDefault="0075099B" w:rsidP="0075099B">
      <w:pPr>
        <w:pStyle w:val="B1"/>
      </w:pPr>
      <w:r w:rsidRPr="00A54DA0">
        <w:t># Clause 5.6 (Exposure of network slice as a service)</w:t>
      </w:r>
    </w:p>
    <w:p w14:paraId="1C82C9B5" w14:textId="77777777" w:rsidR="0075099B" w:rsidRPr="00A54DA0" w:rsidRDefault="0075099B" w:rsidP="0075099B">
      <w:pPr>
        <w:pStyle w:val="B2"/>
      </w:pPr>
      <w:r w:rsidRPr="00A54DA0">
        <w:t>- 5.6.1.1 (Sub-use case 1: NSP and NOP play by the same organization)</w:t>
      </w:r>
    </w:p>
    <w:p w14:paraId="6080E21E" w14:textId="77777777" w:rsidR="0075099B" w:rsidRPr="00A54DA0" w:rsidRDefault="0075099B" w:rsidP="0075099B">
      <w:pPr>
        <w:pStyle w:val="B2"/>
      </w:pPr>
      <w:r w:rsidRPr="00A54DA0">
        <w:t>- 5.6.1.2 (Sub-use case 2: NOP role played simultaneously by different organizations)</w:t>
      </w:r>
    </w:p>
    <w:p w14:paraId="4B6F9009" w14:textId="77777777" w:rsidR="0075099B" w:rsidRPr="00A54DA0" w:rsidRDefault="0075099B" w:rsidP="0075099B">
      <w:pPr>
        <w:rPr>
          <w:iCs/>
        </w:rPr>
      </w:pPr>
      <w:r w:rsidRPr="00A54DA0">
        <w:rPr>
          <w:iCs/>
        </w:rPr>
        <w:t>, it is possible to derive a reference architecture valid for all use cases, by merging the use case specific architectures.</w:t>
      </w:r>
    </w:p>
    <w:p w14:paraId="11F57BC5" w14:textId="77777777" w:rsidR="0075099B" w:rsidRPr="00A54DA0" w:rsidRDefault="0075099B" w:rsidP="0075099B"/>
    <w:p w14:paraId="1199E785" w14:textId="77777777" w:rsidR="0075099B" w:rsidRPr="00A54DA0" w:rsidRDefault="0075099B" w:rsidP="00A54DA0">
      <w:pPr>
        <w:pStyle w:val="TH"/>
      </w:pPr>
      <w:bookmarkStart w:id="216" w:name="MCCQCTEMPBM_00000079"/>
      <w:r w:rsidRPr="00A54DA0">
        <w:rPr>
          <w:noProof/>
        </w:rPr>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bookmarkEnd w:id="216"/>
    </w:p>
    <w:p w14:paraId="5853A092" w14:textId="41C0E603" w:rsidR="0075099B" w:rsidRPr="00A54DA0" w:rsidRDefault="0075099B" w:rsidP="00A54DA0">
      <w:pPr>
        <w:pStyle w:val="TF"/>
      </w:pPr>
      <w:bookmarkStart w:id="217" w:name="_Hlk116897414"/>
      <w:bookmarkStart w:id="218" w:name="MCCQCTEMPBM_00000058"/>
      <w:r w:rsidRPr="00A54DA0">
        <w:t>Figure 8.</w:t>
      </w:r>
      <w:r w:rsidR="00FE1E8E" w:rsidRPr="00A54DA0">
        <w:t>1</w:t>
      </w:r>
      <w:r w:rsidRPr="00A54DA0">
        <w:t>.1-1</w:t>
      </w:r>
      <w:bookmarkEnd w:id="217"/>
      <w:r w:rsidRPr="00A54DA0">
        <w:t>: Reference architecture for network slice ordering, provisioning and assurance.</w:t>
      </w:r>
    </w:p>
    <w:bookmarkEnd w:id="218"/>
    <w:p w14:paraId="1B43F747" w14:textId="77777777" w:rsidR="0075099B" w:rsidRPr="00A54DA0" w:rsidRDefault="0075099B" w:rsidP="0075099B"/>
    <w:p w14:paraId="19722A66" w14:textId="77777777" w:rsidR="0075099B" w:rsidRPr="00A54DA0" w:rsidRDefault="0075099B" w:rsidP="0075099B">
      <w:r w:rsidRPr="00A54DA0">
        <w:t>The interfaces present in this reference architecture are:</w:t>
      </w:r>
    </w:p>
    <w:p w14:paraId="4BD14918" w14:textId="77777777" w:rsidR="0075099B" w:rsidRPr="00A54DA0" w:rsidRDefault="0075099B" w:rsidP="0075099B">
      <w:pPr>
        <w:ind w:left="568" w:hanging="284"/>
        <w:rPr>
          <w:lang w:eastAsia="ko-KR"/>
        </w:rPr>
      </w:pPr>
      <w:r w:rsidRPr="00A54DA0">
        <w:rPr>
          <w:lang w:eastAsia="ko-KR"/>
        </w:rPr>
        <w:t>- Inter-organization interfaces (represented East-West):</w:t>
      </w:r>
    </w:p>
    <w:p w14:paraId="36EE06D8" w14:textId="77777777" w:rsidR="0075099B" w:rsidRPr="00A54DA0" w:rsidRDefault="0075099B" w:rsidP="0075099B">
      <w:pPr>
        <w:ind w:left="851" w:hanging="284"/>
        <w:rPr>
          <w:lang w:eastAsia="ko-KR"/>
        </w:rPr>
      </w:pPr>
      <w:r w:rsidRPr="00A54DA0">
        <w:rPr>
          <w:lang w:eastAsia="ko-KR"/>
        </w:rPr>
        <w:t>- Between the Customer and the Service Provider:</w:t>
      </w:r>
    </w:p>
    <w:p w14:paraId="6489603D" w14:textId="77777777" w:rsidR="0075099B" w:rsidRPr="00A54DA0" w:rsidRDefault="0075099B" w:rsidP="0075099B">
      <w:pPr>
        <w:ind w:left="1135" w:hanging="284"/>
        <w:rPr>
          <w:lang w:eastAsia="ko-KR"/>
        </w:rPr>
      </w:pPr>
      <w:r w:rsidRPr="00A54DA0">
        <w:rPr>
          <w:lang w:eastAsia="ko-KR"/>
        </w:rPr>
        <w:t>- Interface ITF-1 to:</w:t>
      </w:r>
    </w:p>
    <w:p w14:paraId="053DE0DA" w14:textId="77777777" w:rsidR="0075099B" w:rsidRPr="00A54DA0" w:rsidRDefault="0075099B" w:rsidP="0075099B">
      <w:pPr>
        <w:ind w:left="1418" w:hanging="284"/>
        <w:rPr>
          <w:lang w:eastAsia="ko-KR"/>
        </w:rPr>
      </w:pPr>
      <w:r w:rsidRPr="00A54DA0">
        <w:rPr>
          <w:lang w:eastAsia="ko-KR"/>
        </w:rPr>
        <w:t>- create a product (e.g. network slice) order,</w:t>
      </w:r>
    </w:p>
    <w:p w14:paraId="31E7B2C2" w14:textId="77777777" w:rsidR="0075099B" w:rsidRPr="00A54DA0" w:rsidRDefault="0075099B" w:rsidP="0075099B">
      <w:pPr>
        <w:ind w:left="1418" w:hanging="284"/>
        <w:rPr>
          <w:lang w:eastAsia="ko-KR"/>
        </w:rPr>
      </w:pPr>
      <w:r w:rsidRPr="00A54DA0">
        <w:rPr>
          <w:lang w:eastAsia="ko-KR"/>
        </w:rPr>
        <w:t>- retrieve information concerning a product (e.g. network slice) order,</w:t>
      </w:r>
    </w:p>
    <w:p w14:paraId="20C192B9" w14:textId="77777777" w:rsidR="0075099B" w:rsidRPr="00A54DA0" w:rsidRDefault="0075099B" w:rsidP="0075099B">
      <w:pPr>
        <w:ind w:left="1418" w:hanging="284"/>
        <w:rPr>
          <w:lang w:eastAsia="ko-KR"/>
        </w:rPr>
      </w:pPr>
      <w:r w:rsidRPr="00A54DA0">
        <w:rPr>
          <w:lang w:eastAsia="ko-KR"/>
        </w:rPr>
        <w:t>- update a product (e.g. network slice) order,</w:t>
      </w:r>
    </w:p>
    <w:p w14:paraId="3D26794E" w14:textId="77777777" w:rsidR="0075099B" w:rsidRPr="00A54DA0" w:rsidRDefault="0075099B" w:rsidP="0075099B">
      <w:pPr>
        <w:ind w:left="1418" w:hanging="284"/>
        <w:rPr>
          <w:lang w:eastAsia="ko-KR"/>
        </w:rPr>
      </w:pPr>
      <w:r w:rsidRPr="00A54DA0">
        <w:rPr>
          <w:lang w:eastAsia="ko-KR"/>
        </w:rPr>
        <w:t>- delete a product (e.g. network slice) order;</w:t>
      </w:r>
    </w:p>
    <w:p w14:paraId="080884B9" w14:textId="77777777" w:rsidR="0075099B" w:rsidRPr="00A54DA0" w:rsidRDefault="0075099B" w:rsidP="0075099B">
      <w:pPr>
        <w:ind w:left="1135" w:hanging="284"/>
        <w:rPr>
          <w:lang w:eastAsia="ko-KR"/>
        </w:rPr>
      </w:pPr>
      <w:r w:rsidRPr="00A54DA0">
        <w:rPr>
          <w:lang w:eastAsia="ko-KR"/>
        </w:rPr>
        <w:t>Candidate APIs for Interface ITF-1 include, but are not limited to, TMF API 622 (Product ordering), in which case entities managed via this interface include ProductOrder, ProductOrderItem, etc. defined in TMF 622 [2].- Interface ITF-2 to:</w:t>
      </w:r>
    </w:p>
    <w:p w14:paraId="49D86973" w14:textId="77777777" w:rsidR="0075099B" w:rsidRPr="00A54DA0" w:rsidRDefault="0075099B" w:rsidP="0075099B">
      <w:pPr>
        <w:ind w:left="1418" w:hanging="284"/>
        <w:rPr>
          <w:lang w:eastAsia="ko-KR"/>
        </w:rPr>
      </w:pPr>
      <w:r w:rsidRPr="00A54DA0">
        <w:rPr>
          <w:lang w:eastAsia="ko-KR"/>
        </w:rPr>
        <w:t>- enable the Service Provider to expose, from its Service Management Layer, network slice management capabilities to the Customer;</w:t>
      </w:r>
    </w:p>
    <w:p w14:paraId="0E523C1E" w14:textId="4D73D829" w:rsidR="0075099B" w:rsidRPr="00A54DA0" w:rsidRDefault="0075099B" w:rsidP="0075099B">
      <w:pPr>
        <w:ind w:left="1418" w:hanging="284"/>
        <w:rPr>
          <w:lang w:eastAsia="ko-KR"/>
        </w:rPr>
      </w:pPr>
      <w:bookmarkStart w:id="219" w:name="_Hlk114835315"/>
      <w:r w:rsidRPr="00A54DA0">
        <w:rPr>
          <w:lang w:eastAsia="ko-KR"/>
        </w:rPr>
        <w:t>Candidate APIs for Interface ITF-2</w:t>
      </w:r>
      <w:r w:rsidRPr="00A54DA0">
        <w:t xml:space="preserve"> </w:t>
      </w:r>
      <w:r w:rsidRPr="00A54DA0">
        <w:rPr>
          <w:lang w:eastAsia="ko-KR"/>
        </w:rPr>
        <w:t xml:space="preserve">include </w:t>
      </w:r>
      <w:r w:rsidR="00A54DA0">
        <w:rPr>
          <w:lang w:eastAsia="ko-KR"/>
        </w:rPr>
        <w:t>TS</w:t>
      </w:r>
      <w:r w:rsidRPr="00A54DA0">
        <w:rPr>
          <w:lang w:eastAsia="ko-KR"/>
        </w:rPr>
        <w:t xml:space="preserve"> 28.531, TS 28.532, TS 28.545, TS 28.550.</w:t>
      </w:r>
    </w:p>
    <w:p w14:paraId="03D90E7D" w14:textId="77777777" w:rsidR="0075099B" w:rsidRPr="00A54DA0" w:rsidRDefault="0075099B" w:rsidP="0075099B">
      <w:pPr>
        <w:ind w:left="1418" w:hanging="284"/>
        <w:rPr>
          <w:lang w:eastAsia="ko-KR"/>
        </w:rPr>
      </w:pPr>
      <w:r w:rsidRPr="00A54DA0">
        <w:rPr>
          <w:lang w:eastAsia="ko-KR"/>
        </w:rPr>
        <w:t>Entities managed via the Interface ITF-2 include NetworkSlice (cf. TS 28.541 [9]).</w:t>
      </w:r>
    </w:p>
    <w:p w14:paraId="390D7EBE" w14:textId="77777777" w:rsidR="0075099B" w:rsidRPr="00A54DA0" w:rsidRDefault="0075099B" w:rsidP="0075099B">
      <w:pPr>
        <w:ind w:left="1418" w:hanging="284"/>
        <w:rPr>
          <w:lang w:eastAsia="ko-KR"/>
        </w:rPr>
      </w:pPr>
      <w:r w:rsidRPr="00A54DA0">
        <w:rPr>
          <w:lang w:eastAsia="ko-KR"/>
        </w:rPr>
        <w:t>At the Service Provider’s side of Interface ITF-2, the Exposure Governance Management Function (EGMF) governs the network slice management capabilities exposure.</w:t>
      </w:r>
    </w:p>
    <w:bookmarkEnd w:id="219"/>
    <w:p w14:paraId="55C414BE" w14:textId="77777777" w:rsidR="0075099B" w:rsidRPr="00A54DA0" w:rsidRDefault="0075099B" w:rsidP="0075099B">
      <w:pPr>
        <w:ind w:left="851" w:hanging="284"/>
        <w:rPr>
          <w:lang w:eastAsia="ko-KR"/>
        </w:rPr>
      </w:pPr>
      <w:r w:rsidRPr="00A54DA0">
        <w:rPr>
          <w:lang w:eastAsia="ko-KR"/>
        </w:rPr>
        <w:t>- Between the Service Provider and its Partner(s):</w:t>
      </w:r>
    </w:p>
    <w:p w14:paraId="5E5C8F12" w14:textId="77777777" w:rsidR="0075099B" w:rsidRPr="00A54DA0" w:rsidRDefault="0075099B" w:rsidP="0075099B">
      <w:pPr>
        <w:ind w:left="1135" w:hanging="284"/>
        <w:rPr>
          <w:lang w:eastAsia="ko-KR"/>
        </w:rPr>
      </w:pPr>
      <w:r w:rsidRPr="00A54DA0">
        <w:rPr>
          <w:lang w:eastAsia="ko-KR"/>
        </w:rPr>
        <w:t>- Interface ITF-5 to:</w:t>
      </w:r>
    </w:p>
    <w:p w14:paraId="1FE97B69" w14:textId="77777777" w:rsidR="0075099B" w:rsidRPr="00A54DA0" w:rsidRDefault="0075099B" w:rsidP="0075099B">
      <w:pPr>
        <w:ind w:left="1418" w:hanging="284"/>
        <w:rPr>
          <w:lang w:eastAsia="ko-KR"/>
        </w:rPr>
      </w:pPr>
      <w:r w:rsidRPr="00A54DA0">
        <w:rPr>
          <w:lang w:eastAsia="ko-KR"/>
        </w:rPr>
        <w:t>- create a product order,</w:t>
      </w:r>
    </w:p>
    <w:p w14:paraId="5B3024C3" w14:textId="77777777" w:rsidR="0075099B" w:rsidRPr="00A54DA0" w:rsidRDefault="0075099B" w:rsidP="0075099B">
      <w:pPr>
        <w:ind w:left="1418" w:hanging="284"/>
        <w:rPr>
          <w:lang w:eastAsia="ko-KR"/>
        </w:rPr>
      </w:pPr>
      <w:r w:rsidRPr="00A54DA0">
        <w:rPr>
          <w:lang w:eastAsia="ko-KR"/>
        </w:rPr>
        <w:t>- retrieve information concerning a product order,</w:t>
      </w:r>
    </w:p>
    <w:p w14:paraId="60FF40D4" w14:textId="77777777" w:rsidR="0075099B" w:rsidRPr="00A54DA0" w:rsidRDefault="0075099B" w:rsidP="0075099B">
      <w:pPr>
        <w:ind w:left="1418" w:hanging="284"/>
        <w:rPr>
          <w:lang w:eastAsia="ko-KR"/>
        </w:rPr>
      </w:pPr>
      <w:r w:rsidRPr="00A54DA0">
        <w:rPr>
          <w:lang w:eastAsia="ko-KR"/>
        </w:rPr>
        <w:t>- update a product order,</w:t>
      </w:r>
    </w:p>
    <w:p w14:paraId="3B66E5C0" w14:textId="77777777" w:rsidR="0075099B" w:rsidRPr="00A54DA0" w:rsidRDefault="0075099B" w:rsidP="0075099B">
      <w:pPr>
        <w:ind w:left="1418" w:hanging="284"/>
        <w:rPr>
          <w:lang w:eastAsia="ko-KR"/>
        </w:rPr>
      </w:pPr>
      <w:r w:rsidRPr="00A54DA0">
        <w:rPr>
          <w:lang w:eastAsia="ko-KR"/>
        </w:rPr>
        <w:t>- delete a product order;</w:t>
      </w:r>
    </w:p>
    <w:p w14:paraId="7588BD54" w14:textId="77777777" w:rsidR="0075099B" w:rsidRPr="00A54DA0" w:rsidRDefault="0075099B" w:rsidP="0075099B">
      <w:pPr>
        <w:ind w:left="1418" w:hanging="284"/>
        <w:rPr>
          <w:lang w:eastAsia="ko-KR"/>
        </w:rPr>
      </w:pPr>
      <w:r w:rsidRPr="00A54DA0">
        <w:rPr>
          <w:lang w:eastAsia="ko-KR"/>
        </w:rPr>
        <w:t>Candidate APIs for Interface ITF-5 include, but are not limited to, TMF API 622 (Product ordering), in which case entities managed via this interface include ProductOrder, ProductOrderItem, etc. defined in TMF 622 [2].</w:t>
      </w:r>
    </w:p>
    <w:p w14:paraId="19D443C4" w14:textId="77777777" w:rsidR="0075099B" w:rsidRPr="00A54DA0" w:rsidRDefault="0075099B" w:rsidP="0075099B">
      <w:pPr>
        <w:ind w:left="1135" w:hanging="284"/>
        <w:rPr>
          <w:lang w:eastAsia="ko-KR"/>
        </w:rPr>
      </w:pPr>
      <w:r w:rsidRPr="00A54DA0">
        <w:rPr>
          <w:lang w:eastAsia="ko-KR"/>
        </w:rPr>
        <w:t>- Interface ITF-6 to:</w:t>
      </w:r>
    </w:p>
    <w:p w14:paraId="7F38809A" w14:textId="77777777" w:rsidR="0075099B" w:rsidRPr="00A54DA0" w:rsidRDefault="0075099B" w:rsidP="0075099B">
      <w:pPr>
        <w:ind w:left="1418" w:hanging="284"/>
        <w:rPr>
          <w:lang w:eastAsia="ko-KR"/>
        </w:rPr>
      </w:pPr>
      <w:r w:rsidRPr="00A54DA0">
        <w:rPr>
          <w:lang w:eastAsia="ko-KR"/>
        </w:rPr>
        <w:t>- enable the Partner to expose, from its Service Management Layer, network slice management capabilities to the Service Provider;</w:t>
      </w:r>
    </w:p>
    <w:p w14:paraId="35AAA24F" w14:textId="701BC772" w:rsidR="0075099B" w:rsidRPr="00A54DA0" w:rsidRDefault="0075099B" w:rsidP="0075099B">
      <w:pPr>
        <w:ind w:left="1418" w:hanging="284"/>
        <w:rPr>
          <w:lang w:eastAsia="ko-KR"/>
        </w:rPr>
      </w:pPr>
      <w:r w:rsidRPr="00A54DA0">
        <w:rPr>
          <w:lang w:eastAsia="ko-KR"/>
        </w:rPr>
        <w:t xml:space="preserve">Candidate APIs for Interface ITF-6 include </w:t>
      </w:r>
      <w:r w:rsidR="00A54DA0">
        <w:rPr>
          <w:lang w:eastAsia="ko-KR"/>
        </w:rPr>
        <w:t>TS</w:t>
      </w:r>
      <w:r w:rsidRPr="00A54DA0">
        <w:rPr>
          <w:lang w:eastAsia="ko-KR"/>
        </w:rPr>
        <w:t xml:space="preserve"> 28.531, TS 28.532, TS 28.545, TS 28.550.</w:t>
      </w:r>
    </w:p>
    <w:p w14:paraId="6E218F08" w14:textId="77777777" w:rsidR="0075099B" w:rsidRPr="00A54DA0" w:rsidRDefault="0075099B" w:rsidP="0075099B">
      <w:pPr>
        <w:ind w:left="1418" w:hanging="284"/>
        <w:rPr>
          <w:lang w:eastAsia="ko-KR"/>
        </w:rPr>
      </w:pPr>
      <w:r w:rsidRPr="00A54DA0">
        <w:rPr>
          <w:lang w:eastAsia="ko-KR"/>
        </w:rPr>
        <w:t>Entities managed via the Interface ITF-6 include NetworkSlice (cf. TS 28.541 [9]).</w:t>
      </w:r>
    </w:p>
    <w:p w14:paraId="18791A0C" w14:textId="77777777" w:rsidR="0075099B" w:rsidRPr="00A54DA0" w:rsidRDefault="0075099B" w:rsidP="0075099B">
      <w:pPr>
        <w:ind w:left="1418" w:hanging="284"/>
        <w:rPr>
          <w:lang w:eastAsia="ko-KR"/>
        </w:rPr>
      </w:pPr>
      <w:r w:rsidRPr="00A54DA0">
        <w:rPr>
          <w:lang w:eastAsia="ko-KR"/>
        </w:rPr>
        <w:t>At the Service Provider’s side of Interface ITF-6, the Exposure Governance Management Function (EGMF) governs the network slice management capabilities exposure.</w:t>
      </w:r>
    </w:p>
    <w:p w14:paraId="78E906D0" w14:textId="77777777" w:rsidR="0075099B" w:rsidRPr="00A54DA0" w:rsidRDefault="0075099B" w:rsidP="0075099B">
      <w:pPr>
        <w:ind w:left="568" w:hanging="284"/>
        <w:rPr>
          <w:lang w:eastAsia="ko-KR"/>
        </w:rPr>
      </w:pPr>
      <w:r w:rsidRPr="00A54DA0">
        <w:rPr>
          <w:lang w:eastAsia="ko-KR"/>
        </w:rPr>
        <w:t>- Intra-organization interfaces (represented North-South), internal to the Service Provider:</w:t>
      </w:r>
    </w:p>
    <w:p w14:paraId="1EB74C35" w14:textId="77777777" w:rsidR="0075099B" w:rsidRPr="00A54DA0" w:rsidRDefault="0075099B" w:rsidP="0075099B">
      <w:pPr>
        <w:ind w:left="851" w:hanging="284"/>
        <w:rPr>
          <w:lang w:eastAsia="ko-KR"/>
        </w:rPr>
      </w:pPr>
      <w:r w:rsidRPr="00A54DA0">
        <w:rPr>
          <w:lang w:eastAsia="ko-KR"/>
        </w:rPr>
        <w:t>- Between its BSS and its OSS/SML</w:t>
      </w:r>
    </w:p>
    <w:p w14:paraId="78F33D6E" w14:textId="77777777" w:rsidR="0075099B" w:rsidRPr="00A54DA0" w:rsidRDefault="0075099B" w:rsidP="0075099B">
      <w:pPr>
        <w:ind w:left="1135" w:hanging="284"/>
        <w:rPr>
          <w:lang w:eastAsia="ko-KR"/>
        </w:rPr>
      </w:pPr>
      <w:r w:rsidRPr="00A54DA0">
        <w:rPr>
          <w:lang w:eastAsia="ko-KR"/>
        </w:rPr>
        <w:t>- Interface ITF-3 to:</w:t>
      </w:r>
    </w:p>
    <w:p w14:paraId="26889D4C" w14:textId="77777777" w:rsidR="0075099B" w:rsidRPr="00A54DA0" w:rsidRDefault="0075099B" w:rsidP="0075099B">
      <w:pPr>
        <w:ind w:left="1418" w:hanging="284"/>
        <w:rPr>
          <w:lang w:eastAsia="ko-KR"/>
        </w:rPr>
      </w:pPr>
      <w:r w:rsidRPr="00A54DA0">
        <w:rPr>
          <w:lang w:eastAsia="ko-KR"/>
        </w:rPr>
        <w:t>- create a service order,</w:t>
      </w:r>
    </w:p>
    <w:p w14:paraId="62073BA8" w14:textId="77777777" w:rsidR="0075099B" w:rsidRPr="00A54DA0" w:rsidRDefault="0075099B" w:rsidP="0075099B">
      <w:pPr>
        <w:ind w:left="1418" w:hanging="284"/>
        <w:rPr>
          <w:lang w:eastAsia="ko-KR"/>
        </w:rPr>
      </w:pPr>
      <w:r w:rsidRPr="00A54DA0">
        <w:rPr>
          <w:lang w:eastAsia="ko-KR"/>
        </w:rPr>
        <w:t>- retrieve information concerning a service order,</w:t>
      </w:r>
    </w:p>
    <w:p w14:paraId="4A888E12" w14:textId="77777777" w:rsidR="0075099B" w:rsidRPr="00A54DA0" w:rsidRDefault="0075099B" w:rsidP="0075099B">
      <w:pPr>
        <w:ind w:left="1418" w:hanging="284"/>
        <w:rPr>
          <w:lang w:eastAsia="ko-KR"/>
        </w:rPr>
      </w:pPr>
      <w:r w:rsidRPr="00A54DA0">
        <w:rPr>
          <w:lang w:eastAsia="ko-KR"/>
        </w:rPr>
        <w:t>- update a service order,</w:t>
      </w:r>
    </w:p>
    <w:p w14:paraId="73BF33E9" w14:textId="77777777" w:rsidR="0075099B" w:rsidRPr="00A54DA0" w:rsidRDefault="0075099B" w:rsidP="0075099B">
      <w:pPr>
        <w:ind w:left="1418" w:hanging="284"/>
        <w:rPr>
          <w:lang w:eastAsia="ko-KR"/>
        </w:rPr>
      </w:pPr>
      <w:r w:rsidRPr="00A54DA0">
        <w:rPr>
          <w:lang w:eastAsia="ko-KR"/>
        </w:rPr>
        <w:t>- delete a service order;</w:t>
      </w:r>
    </w:p>
    <w:p w14:paraId="168B168A" w14:textId="47EE7BDC" w:rsidR="00614F76" w:rsidRPr="00A54DA0" w:rsidRDefault="00614F76" w:rsidP="00614F76">
      <w:pPr>
        <w:ind w:left="1418" w:hanging="284"/>
        <w:rPr>
          <w:lang w:eastAsia="ko-KR"/>
        </w:rPr>
      </w:pPr>
      <w:r w:rsidRPr="00A54DA0">
        <w:rPr>
          <w:lang w:eastAsia="ko-KR"/>
        </w:rPr>
        <w:t>Candidate APIs for Interface ITF-3 include, but are not limited to, TMF API 641 (Service ordering), in which case entities managed via this interface include ServiceOrder, ServiceOrderItem, etc. defined in TMF 641 [3].</w:t>
      </w:r>
    </w:p>
    <w:p w14:paraId="2B03F273" w14:textId="77777777" w:rsidR="0075099B" w:rsidRPr="00A54DA0" w:rsidRDefault="0075099B" w:rsidP="0075099B">
      <w:pPr>
        <w:ind w:left="851" w:hanging="284"/>
        <w:rPr>
          <w:lang w:eastAsia="ko-KR"/>
        </w:rPr>
      </w:pPr>
      <w:r w:rsidRPr="00A54DA0">
        <w:rPr>
          <w:lang w:eastAsia="ko-KR"/>
        </w:rPr>
        <w:t>- Between its OSS/SML and its OSS/NML</w:t>
      </w:r>
    </w:p>
    <w:p w14:paraId="5178FEF1" w14:textId="77777777" w:rsidR="0075099B" w:rsidRPr="00A54DA0" w:rsidRDefault="0075099B" w:rsidP="0075099B">
      <w:pPr>
        <w:ind w:left="1135" w:hanging="284"/>
        <w:rPr>
          <w:lang w:eastAsia="ko-KR"/>
        </w:rPr>
      </w:pPr>
      <w:r w:rsidRPr="00A54DA0">
        <w:rPr>
          <w:lang w:eastAsia="ko-KR"/>
        </w:rPr>
        <w:t>- Interface ITF-4 to:</w:t>
      </w:r>
    </w:p>
    <w:p w14:paraId="29D9433C" w14:textId="77777777" w:rsidR="0075099B" w:rsidRPr="00A54DA0" w:rsidRDefault="0075099B" w:rsidP="0075099B">
      <w:pPr>
        <w:ind w:left="1418" w:hanging="284"/>
        <w:rPr>
          <w:lang w:eastAsia="ko-KR"/>
        </w:rPr>
      </w:pPr>
      <w:r w:rsidRPr="00A54DA0">
        <w:rPr>
          <w:lang w:eastAsia="ko-KR"/>
        </w:rPr>
        <w:t>- create a network slice / network slice subnet,</w:t>
      </w:r>
    </w:p>
    <w:p w14:paraId="0EF52CEA" w14:textId="77777777" w:rsidR="0075099B" w:rsidRPr="00A54DA0" w:rsidRDefault="0075099B" w:rsidP="0075099B">
      <w:pPr>
        <w:ind w:left="1418" w:hanging="284"/>
        <w:rPr>
          <w:lang w:eastAsia="ko-KR"/>
        </w:rPr>
      </w:pPr>
      <w:r w:rsidRPr="00A54DA0">
        <w:rPr>
          <w:lang w:eastAsia="ko-KR"/>
        </w:rPr>
        <w:t>- retrieve information concerning a network slice / network slice subnet,</w:t>
      </w:r>
    </w:p>
    <w:p w14:paraId="6EC8D7DC" w14:textId="77777777" w:rsidR="0075099B" w:rsidRPr="00A54DA0" w:rsidRDefault="0075099B" w:rsidP="0075099B">
      <w:pPr>
        <w:ind w:left="1418" w:hanging="284"/>
        <w:rPr>
          <w:lang w:eastAsia="ko-KR"/>
        </w:rPr>
      </w:pPr>
      <w:r w:rsidRPr="00A54DA0">
        <w:rPr>
          <w:lang w:eastAsia="ko-KR"/>
        </w:rPr>
        <w:t>- update a network slice / network slice subnet,</w:t>
      </w:r>
    </w:p>
    <w:p w14:paraId="2A0DFE5F" w14:textId="77777777" w:rsidR="0075099B" w:rsidRPr="00A54DA0" w:rsidRDefault="0075099B" w:rsidP="0075099B">
      <w:pPr>
        <w:ind w:left="1418" w:hanging="284"/>
        <w:rPr>
          <w:lang w:eastAsia="ko-KR"/>
        </w:rPr>
      </w:pPr>
      <w:r w:rsidRPr="00A54DA0">
        <w:rPr>
          <w:lang w:eastAsia="ko-KR"/>
        </w:rPr>
        <w:t>- delete a network slice / network slice subnet,</w:t>
      </w:r>
    </w:p>
    <w:p w14:paraId="75E44844" w14:textId="77777777" w:rsidR="0075099B" w:rsidRPr="00A54DA0" w:rsidRDefault="0075099B" w:rsidP="0075099B">
      <w:pPr>
        <w:ind w:left="1418" w:hanging="284"/>
        <w:rPr>
          <w:lang w:eastAsia="ko-KR"/>
        </w:rPr>
      </w:pPr>
      <w:r w:rsidRPr="00A54DA0">
        <w:rPr>
          <w:lang w:eastAsia="ko-KR"/>
        </w:rPr>
        <w:t>- collect PM and FM data concerning a network slice / network slice subnet;</w:t>
      </w:r>
    </w:p>
    <w:p w14:paraId="51B55D07" w14:textId="692A4A56" w:rsidR="0075099B" w:rsidRPr="00A54DA0" w:rsidRDefault="0075099B" w:rsidP="0075099B">
      <w:pPr>
        <w:ind w:left="1418" w:hanging="284"/>
        <w:rPr>
          <w:lang w:eastAsia="ko-KR"/>
        </w:rPr>
      </w:pPr>
      <w:r w:rsidRPr="00A54DA0">
        <w:rPr>
          <w:lang w:eastAsia="ko-KR"/>
        </w:rPr>
        <w:t xml:space="preserve">Candidate APIs for Interface ITF-4 include, </w:t>
      </w:r>
      <w:r w:rsidR="00A54DA0">
        <w:rPr>
          <w:lang w:eastAsia="ko-KR"/>
        </w:rPr>
        <w:t>TS</w:t>
      </w:r>
      <w:r w:rsidRPr="00A54DA0">
        <w:rPr>
          <w:lang w:eastAsia="ko-KR"/>
        </w:rPr>
        <w:t xml:space="preserve"> 28.531, TS 28.532, TS 28.545, TS 28.550.</w:t>
      </w:r>
    </w:p>
    <w:p w14:paraId="35BEA6FE" w14:textId="77777777" w:rsidR="0075099B" w:rsidRPr="00A54DA0" w:rsidRDefault="0075099B" w:rsidP="0075099B">
      <w:pPr>
        <w:ind w:left="1418" w:hanging="284"/>
        <w:rPr>
          <w:lang w:eastAsia="ko-KR"/>
        </w:rPr>
      </w:pPr>
      <w:r w:rsidRPr="00A54DA0">
        <w:rPr>
          <w:lang w:eastAsia="ko-KR"/>
        </w:rPr>
        <w:t>Entities managed via the Interface ITF-4 include NetworkSlice, NetworkSliceSubnet, etc. (cf. TS 28.541 [9]).</w:t>
      </w:r>
    </w:p>
    <w:p w14:paraId="6E1922C1" w14:textId="77777777" w:rsidR="0075099B" w:rsidRPr="00A54DA0" w:rsidRDefault="0075099B" w:rsidP="0075099B"/>
    <w:p w14:paraId="55574710" w14:textId="23127E5E" w:rsidR="0075099B" w:rsidRPr="00A54DA0" w:rsidRDefault="0075099B" w:rsidP="0075099B">
      <w:pPr>
        <w:pStyle w:val="NO"/>
        <w:rPr>
          <w:lang w:eastAsia="ko-KR"/>
        </w:rPr>
      </w:pPr>
      <w:r w:rsidRPr="00A54DA0">
        <w:rPr>
          <w:lang w:eastAsia="ko-KR"/>
        </w:rPr>
        <w:t>NOTE: in order not to create confusion, especially for external readers, it has been proposed in Figure 8.</w:t>
      </w:r>
      <w:r w:rsidR="00614F76" w:rsidRPr="00A54DA0">
        <w:rPr>
          <w:lang w:eastAsia="ko-KR"/>
        </w:rPr>
        <w:t>1</w:t>
      </w:r>
      <w:r w:rsidRPr="00A54DA0">
        <w:rPr>
          <w:lang w:eastAsia="ko-KR"/>
        </w:rPr>
        <w:t>.1-1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p>
    <w:p w14:paraId="104E21E2" w14:textId="77777777" w:rsidR="0075099B" w:rsidRPr="00A54DA0" w:rsidRDefault="0075099B" w:rsidP="0075099B">
      <w:pPr>
        <w:ind w:left="1418" w:hanging="284"/>
        <w:rPr>
          <w:lang w:eastAsia="ko-KR"/>
        </w:rPr>
      </w:pPr>
    </w:p>
    <w:p w14:paraId="20769240" w14:textId="2822A548" w:rsidR="0075099B" w:rsidRPr="00A54DA0" w:rsidRDefault="0075099B" w:rsidP="0075099B">
      <w:pPr>
        <w:pStyle w:val="Heading3"/>
      </w:pPr>
      <w:bookmarkStart w:id="220" w:name="_Toc136591385"/>
      <w:r w:rsidRPr="00A54DA0">
        <w:t>8.</w:t>
      </w:r>
      <w:r w:rsidR="00587791" w:rsidRPr="00A54DA0">
        <w:t>1</w:t>
      </w:r>
      <w:r w:rsidRPr="00A54DA0">
        <w:t>.2</w:t>
      </w:r>
      <w:r w:rsidRPr="00A54DA0">
        <w:tab/>
        <w:t>Recommendation</w:t>
      </w:r>
      <w:bookmarkEnd w:id="220"/>
    </w:p>
    <w:p w14:paraId="562BFDD6" w14:textId="4DB7BAA8" w:rsidR="00FE1E8E" w:rsidRPr="00A54DA0" w:rsidRDefault="00FE1E8E" w:rsidP="00E109D0">
      <w:r w:rsidRPr="00A54DA0">
        <w:t>It is recommended that the architecture depicted in clause 8.</w:t>
      </w:r>
      <w:r w:rsidR="00AD05A8" w:rsidRPr="00A54DA0">
        <w:t>1</w:t>
      </w:r>
      <w:r w:rsidRPr="00A54DA0">
        <w:t>.1 be included in a normative TS, as the Rel-18 reference architecture for network slice ordering, provisioning and assurance. The above list of candidate interfaces / APIs is not exhaustive. Other organizations / open source projects / etc. may use this reference architecture with different interfaces / APIs.</w:t>
      </w:r>
    </w:p>
    <w:p w14:paraId="3D0583B6" w14:textId="1227C072" w:rsidR="00CC49B0" w:rsidRPr="00A54DA0" w:rsidRDefault="00CC49B0" w:rsidP="00CC49B0">
      <w:pPr>
        <w:pStyle w:val="Heading2"/>
        <w:tabs>
          <w:tab w:val="left" w:pos="284"/>
          <w:tab w:val="left" w:pos="852"/>
          <w:tab w:val="left" w:pos="1136"/>
          <w:tab w:val="left" w:pos="1420"/>
          <w:tab w:val="left" w:pos="1704"/>
          <w:tab w:val="left" w:pos="2272"/>
          <w:tab w:val="left" w:pos="2556"/>
          <w:tab w:val="right" w:pos="9641"/>
        </w:tabs>
      </w:pPr>
      <w:bookmarkStart w:id="221" w:name="_Toc136591386"/>
      <w:r w:rsidRPr="00A54DA0">
        <w:t>8.2</w:t>
      </w:r>
      <w:r w:rsidRPr="00A54DA0">
        <w:tab/>
        <w:t>Network slice management capability exposure via CAPIF</w:t>
      </w:r>
      <w:bookmarkEnd w:id="221"/>
    </w:p>
    <w:p w14:paraId="179ABB3B" w14:textId="2B064A76" w:rsidR="00CC49B0" w:rsidRPr="00A54DA0" w:rsidRDefault="00CC49B0" w:rsidP="00CC49B0">
      <w:pPr>
        <w:pStyle w:val="Heading3"/>
      </w:pPr>
      <w:bookmarkStart w:id="222" w:name="_Toc136591387"/>
      <w:r w:rsidRPr="00A54DA0">
        <w:t>8.2.1</w:t>
      </w:r>
      <w:r w:rsidRPr="00A54DA0">
        <w:tab/>
        <w:t>Conclusion</w:t>
      </w:r>
      <w:bookmarkEnd w:id="222"/>
    </w:p>
    <w:p w14:paraId="260D7F4E" w14:textId="77777777" w:rsidR="00CC49B0" w:rsidRPr="00A54DA0" w:rsidRDefault="00CC49B0" w:rsidP="00CC49B0">
      <w:pPr>
        <w:rPr>
          <w:iCs/>
        </w:rPr>
      </w:pPr>
      <w:r w:rsidRPr="00A54DA0">
        <w:rPr>
          <w:iCs/>
        </w:rPr>
        <w:t xml:space="preserve">Three alternatives </w:t>
      </w:r>
      <w:r w:rsidRPr="00A54DA0">
        <w:t xml:space="preserve">for potential solutions (see clause 7.9.1, 7.9.2 and 7.9.3) for network slice management capability exposure via CAPIF have been evaluated </w:t>
      </w:r>
      <w:r w:rsidRPr="00A54DA0">
        <w:rPr>
          <w:iCs/>
        </w:rPr>
        <w:t>in clause 7.9.4, which can help to draw the conclusion and recommendation for the solutions. Based on the evaluation, all analysed gaps can be resolved by alternative 2 and alternative 3 since all the related interfaces are within the scope of alternative 2 and alternative 3.</w:t>
      </w:r>
    </w:p>
    <w:p w14:paraId="73805244" w14:textId="77777777" w:rsidR="00423E63" w:rsidRPr="00A54DA0" w:rsidRDefault="00423E63" w:rsidP="00423E63">
      <w:pPr>
        <w:rPr>
          <w:iCs/>
        </w:rPr>
      </w:pPr>
      <w:r w:rsidRPr="00A54DA0">
        <w:rPr>
          <w:iCs/>
        </w:rPr>
        <w:t>Meanwhile, alternative 2 and alternative 3 are also supported in solution for network slice management capability exposure depicted in clause 7.9.</w:t>
      </w:r>
      <w:r w:rsidRPr="00A54DA0">
        <w:rPr>
          <w:rFonts w:hint="eastAsia"/>
          <w:iCs/>
          <w:lang w:eastAsia="zh-CN"/>
        </w:rPr>
        <w:t>10</w:t>
      </w:r>
      <w:r w:rsidRPr="00A54DA0">
        <w:rPr>
          <w:iCs/>
        </w:rPr>
        <w:t>.</w:t>
      </w:r>
    </w:p>
    <w:p w14:paraId="7B4EC752" w14:textId="1FCCE60D" w:rsidR="00423E63" w:rsidRPr="00A54DA0" w:rsidRDefault="00423E63" w:rsidP="00423E63">
      <w:pPr>
        <w:rPr>
          <w:u w:val="single"/>
          <w:lang w:val="en-US"/>
        </w:rPr>
      </w:pPr>
      <w:r w:rsidRPr="00A54DA0">
        <w:t>Clause B.3.2 Deployment model of TS 23.222 [14] illustrates the integrated deployment of the 3GPP network exposure systems (SCEF and NEF) with the CAPIF. The SCEF and the NEF may be integrated with a single CAPIF core function</w:t>
      </w:r>
      <w:r w:rsidRPr="00A54DA0">
        <w:rPr>
          <w:lang w:val="en-US"/>
        </w:rPr>
        <w:t xml:space="preserve">, </w:t>
      </w:r>
      <w:r w:rsidRPr="00A54DA0">
        <w:t xml:space="preserve">where </w:t>
      </w:r>
      <w:r w:rsidRPr="00A54DA0">
        <w:rPr>
          <w:rFonts w:hint="eastAsia"/>
        </w:rPr>
        <w:t>the CAPIF core function</w:t>
      </w:r>
      <w:r w:rsidRPr="00A54DA0">
        <w:t xml:space="preserve"> </w:t>
      </w:r>
      <w:r w:rsidRPr="00A54DA0">
        <w:rPr>
          <w:rFonts w:hint="eastAsia"/>
        </w:rPr>
        <w:t>takes the role of a unified gateway</w:t>
      </w:r>
      <w:r w:rsidRPr="00A54DA0">
        <w:t>, to offer their respective service APIs to the API invokers.</w:t>
      </w:r>
    </w:p>
    <w:p w14:paraId="27F1FAF4" w14:textId="0B54CBD5" w:rsidR="00423E63" w:rsidRPr="00A54DA0" w:rsidRDefault="00F152EC" w:rsidP="00423E63">
      <w:pPr>
        <w:rPr>
          <w:lang w:val="en-US"/>
        </w:rPr>
      </w:pPr>
      <w:r w:rsidRPr="00A54DA0">
        <w:rPr>
          <w:lang w:val="en-US"/>
        </w:rPr>
        <w:t xml:space="preserve">To make </w:t>
      </w:r>
      <w:r w:rsidR="00423E63" w:rsidRPr="00A54DA0">
        <w:rPr>
          <w:lang w:val="en-US"/>
        </w:rPr>
        <w:t xml:space="preserve">CSPs have a single gateway to expose whatever capability they want, SA5 is advised to follow the same deployment approach as SA2 regarding SCEF/NEF integration into CAPIF framework. This approach would mean the following :  </w:t>
      </w:r>
    </w:p>
    <w:p w14:paraId="09353703" w14:textId="6A74FBC7" w:rsidR="00423E63" w:rsidRPr="00A54DA0" w:rsidRDefault="00423E63" w:rsidP="000A2100">
      <w:pPr>
        <w:pStyle w:val="ListParagraph"/>
        <w:numPr>
          <w:ilvl w:val="0"/>
          <w:numId w:val="15"/>
        </w:numPr>
        <w:spacing w:after="60"/>
        <w:ind w:firstLineChars="0"/>
        <w:rPr>
          <w:lang w:val="en-US"/>
        </w:rPr>
      </w:pPr>
      <w:bookmarkStart w:id="223" w:name="MCCQCTEMPBM_00000144"/>
      <w:r w:rsidRPr="00A54DA0">
        <w:rPr>
          <w:lang w:val="en-US"/>
        </w:rPr>
        <w:t xml:space="preserve">The </w:t>
      </w:r>
      <w:r w:rsidRPr="00A54DA0">
        <w:rPr>
          <w:rFonts w:hint="eastAsia"/>
        </w:rPr>
        <w:t>CAPIF core function,</w:t>
      </w:r>
      <w:r w:rsidRPr="00A54DA0">
        <w:t xml:space="preserve"> the </w:t>
      </w:r>
      <w:r w:rsidRPr="00A54DA0">
        <w:rPr>
          <w:noProof/>
        </w:rPr>
        <w:t>SCEF, the NEF</w:t>
      </w:r>
      <w:r w:rsidRPr="00A54DA0">
        <w:rPr>
          <w:rFonts w:hint="eastAsia"/>
        </w:rPr>
        <w:t xml:space="preserve"> </w:t>
      </w:r>
      <w:r w:rsidRPr="00A54DA0">
        <w:t>and the logical MnF providing management capability exposure governance</w:t>
      </w:r>
      <w:r w:rsidRPr="00A54DA0">
        <w:rPr>
          <w:lang w:eastAsia="zh-CN"/>
        </w:rPr>
        <w:t xml:space="preserve"> </w:t>
      </w:r>
      <w:r w:rsidRPr="00A54DA0">
        <w:t xml:space="preserve">are all deployed in the PLMN trust </w:t>
      </w:r>
      <w:r w:rsidRPr="00A54DA0">
        <w:rPr>
          <w:rFonts w:hint="eastAsia"/>
          <w:lang w:eastAsia="zh-CN"/>
        </w:rPr>
        <w:t>d</w:t>
      </w:r>
      <w:r w:rsidRPr="00A54DA0">
        <w:t>omain</w:t>
      </w:r>
    </w:p>
    <w:p w14:paraId="598C35CC" w14:textId="5BF4E56E" w:rsidR="00423E63" w:rsidRPr="00A54DA0" w:rsidRDefault="00423E63" w:rsidP="000A2100">
      <w:pPr>
        <w:pStyle w:val="ListParagraph"/>
        <w:numPr>
          <w:ilvl w:val="0"/>
          <w:numId w:val="15"/>
        </w:numPr>
        <w:spacing w:after="60"/>
        <w:ind w:firstLineChars="0"/>
        <w:rPr>
          <w:lang w:val="en-US"/>
        </w:rPr>
      </w:pPr>
      <w:bookmarkStart w:id="224" w:name="MCCQCTEMPBM_00000145"/>
      <w:bookmarkEnd w:id="223"/>
      <w:r w:rsidRPr="00A54DA0">
        <w:t xml:space="preserve">The </w:t>
      </w:r>
      <w:r w:rsidRPr="00A54DA0">
        <w:rPr>
          <w:rFonts w:hint="eastAsia"/>
        </w:rPr>
        <w:t>CAPIF core function</w:t>
      </w:r>
      <w:r w:rsidRPr="00A54DA0">
        <w:t xml:space="preserve">, providing API registration and discovery capabilities, </w:t>
      </w:r>
      <w:r w:rsidRPr="00A54DA0">
        <w:rPr>
          <w:rFonts w:hint="eastAsia"/>
        </w:rPr>
        <w:t>tak</w:t>
      </w:r>
      <w:r w:rsidRPr="00A54DA0">
        <w:t>es</w:t>
      </w:r>
      <w:r w:rsidRPr="00A54DA0">
        <w:rPr>
          <w:rFonts w:hint="eastAsia"/>
        </w:rPr>
        <w:t xml:space="preserve"> the role of a unified gateway and provides </w:t>
      </w:r>
      <w:r w:rsidRPr="00A54DA0">
        <w:t xml:space="preserve">the entry point of exposure </w:t>
      </w:r>
      <w:r w:rsidRPr="00A54DA0">
        <w:rPr>
          <w:rFonts w:hint="eastAsia"/>
        </w:rPr>
        <w:t xml:space="preserve">services </w:t>
      </w:r>
      <w:r w:rsidRPr="00A54DA0">
        <w:t xml:space="preserve">provided by multiple 3GPP capabilities </w:t>
      </w:r>
      <w:r w:rsidRPr="00A54DA0">
        <w:rPr>
          <w:rFonts w:hint="eastAsia"/>
        </w:rPr>
        <w:t>to different API invokers</w:t>
      </w:r>
      <w:r w:rsidRPr="00A54DA0">
        <w:t xml:space="preserve">. </w:t>
      </w:r>
    </w:p>
    <w:p w14:paraId="72F8A66D" w14:textId="77777777" w:rsidR="00423E63" w:rsidRPr="00A54DA0" w:rsidRDefault="00423E63" w:rsidP="000A2100">
      <w:pPr>
        <w:pStyle w:val="ListParagraph"/>
        <w:numPr>
          <w:ilvl w:val="0"/>
          <w:numId w:val="15"/>
        </w:numPr>
        <w:spacing w:after="60"/>
        <w:ind w:firstLineChars="0"/>
        <w:rPr>
          <w:lang w:val="en-US"/>
        </w:rPr>
      </w:pPr>
      <w:bookmarkStart w:id="225" w:name="MCCQCTEMPBM_00000146"/>
      <w:bookmarkEnd w:id="224"/>
      <w:r w:rsidRPr="00A54DA0">
        <w:t>The API invokers obtains the T8, N33 and MnS service API information and the corresponding entry point details from the CAPIF core function via CAPIF-1 or CAPIF-1</w:t>
      </w:r>
      <w:r w:rsidRPr="00A54DA0">
        <w:rPr>
          <w:rFonts w:hint="eastAsia"/>
        </w:rPr>
        <w:t xml:space="preserve">e </w:t>
      </w:r>
      <w:r w:rsidRPr="00A54DA0">
        <w:t>reference points</w:t>
      </w:r>
      <w:r w:rsidRPr="00A54DA0">
        <w:rPr>
          <w:lang w:val="en-US"/>
        </w:rPr>
        <w:t xml:space="preserve">. </w:t>
      </w:r>
    </w:p>
    <w:bookmarkEnd w:id="225"/>
    <w:p w14:paraId="4815A333" w14:textId="77777777" w:rsidR="00423E63" w:rsidRPr="00A54DA0" w:rsidRDefault="00423E63" w:rsidP="000A2100">
      <w:pPr>
        <w:pStyle w:val="ListParagraph"/>
        <w:spacing w:after="60"/>
        <w:ind w:left="714" w:firstLineChars="0" w:firstLine="0"/>
        <w:rPr>
          <w:lang w:val="en-US"/>
        </w:rPr>
      </w:pPr>
    </w:p>
    <w:p w14:paraId="2D831294" w14:textId="73C51670" w:rsidR="00423E63" w:rsidRPr="00A54DA0" w:rsidRDefault="00423E63" w:rsidP="00423E63">
      <w:pPr>
        <w:rPr>
          <w:iCs/>
        </w:rPr>
      </w:pPr>
      <w:r w:rsidRPr="00A54DA0">
        <w:rPr>
          <w:lang w:val="en-US"/>
        </w:rPr>
        <w:t>SA5 alternative 2 fits this deployment approach well</w:t>
      </w:r>
      <w:r w:rsidRPr="00A54DA0">
        <w:rPr>
          <w:iCs/>
        </w:rPr>
        <w:t xml:space="preserve">. Therefore, it is suggested to recommend alternative 2 as baseline for the normative work. </w:t>
      </w:r>
    </w:p>
    <w:p w14:paraId="4DC428DE" w14:textId="75FC5A5C" w:rsidR="00CC49B0" w:rsidRPr="00A54DA0" w:rsidRDefault="00CC49B0" w:rsidP="00CC49B0">
      <w:pPr>
        <w:pStyle w:val="Heading3"/>
      </w:pPr>
      <w:bookmarkStart w:id="226" w:name="_Toc136591388"/>
      <w:r w:rsidRPr="00A54DA0">
        <w:t>8.</w:t>
      </w:r>
      <w:r w:rsidRPr="00A54DA0">
        <w:rPr>
          <w:lang w:eastAsia="zh-CN"/>
        </w:rPr>
        <w:t>2</w:t>
      </w:r>
      <w:r w:rsidRPr="00A54DA0">
        <w:t>.2</w:t>
      </w:r>
      <w:r w:rsidRPr="00A54DA0">
        <w:tab/>
        <w:t>Recommendation</w:t>
      </w:r>
      <w:bookmarkEnd w:id="226"/>
    </w:p>
    <w:p w14:paraId="4FB8D826" w14:textId="6AFAAEE9" w:rsidR="00423E63" w:rsidRPr="00A54DA0" w:rsidRDefault="00423E63" w:rsidP="00423E63">
      <w:pPr>
        <w:rPr>
          <w:iCs/>
        </w:rPr>
      </w:pPr>
      <w:r w:rsidRPr="00A54DA0">
        <w:t xml:space="preserve">It is recommended that the </w:t>
      </w:r>
      <w:r w:rsidRPr="00A54DA0">
        <w:rPr>
          <w:iCs/>
        </w:rPr>
        <w:t xml:space="preserve">alternative 2 </w:t>
      </w:r>
      <w:r w:rsidRPr="00A54DA0">
        <w:t xml:space="preserve">depicted in clause 7.9.2 </w:t>
      </w:r>
      <w:r w:rsidRPr="00A54DA0">
        <w:rPr>
          <w:iCs/>
        </w:rPr>
        <w:t>as baseline for the normative work. This work includes:</w:t>
      </w:r>
    </w:p>
    <w:p w14:paraId="67AAD34B" w14:textId="79AB8CD2" w:rsidR="00423E63" w:rsidRPr="00A54DA0" w:rsidRDefault="00423E63" w:rsidP="000A2100">
      <w:pPr>
        <w:pStyle w:val="ListParagraph"/>
        <w:numPr>
          <w:ilvl w:val="0"/>
          <w:numId w:val="16"/>
        </w:numPr>
        <w:ind w:firstLineChars="0"/>
      </w:pPr>
      <w:bookmarkStart w:id="227" w:name="MCCQCTEMPBM_00000147"/>
      <w:r w:rsidRPr="00A54DA0">
        <w:t>Specify normative requirements on management capability exposure;</w:t>
      </w:r>
    </w:p>
    <w:p w14:paraId="1F78DE88" w14:textId="77777777" w:rsidR="00423E63" w:rsidRPr="00A54DA0" w:rsidRDefault="00423E63" w:rsidP="000A2100">
      <w:pPr>
        <w:pStyle w:val="ListParagraph"/>
        <w:numPr>
          <w:ilvl w:val="0"/>
          <w:numId w:val="16"/>
        </w:numPr>
        <w:spacing w:after="60"/>
        <w:ind w:firstLineChars="0"/>
      </w:pPr>
      <w:bookmarkStart w:id="228" w:name="MCCQCTEMPBM_00000148"/>
      <w:bookmarkEnd w:id="227"/>
      <w:r w:rsidRPr="00A54DA0">
        <w:t xml:space="preserve">Gap analysis, by comparing specified requirements against the features provided by the alternative 2. In case there are gaps, SA5 will conduct the following activity plan: </w:t>
      </w:r>
    </w:p>
    <w:p w14:paraId="7AFDD720" w14:textId="77777777" w:rsidR="00423E63" w:rsidRPr="00A54DA0" w:rsidRDefault="00423E63" w:rsidP="000A2100">
      <w:pPr>
        <w:numPr>
          <w:ilvl w:val="1"/>
          <w:numId w:val="16"/>
        </w:numPr>
        <w:spacing w:after="60"/>
      </w:pPr>
      <w:bookmarkStart w:id="229" w:name="MCCQCTEMPBM_00000149"/>
      <w:bookmarkEnd w:id="228"/>
      <w:r w:rsidRPr="00A54DA0">
        <w:t xml:space="preserve">Document </w:t>
      </w:r>
      <w:r w:rsidRPr="00A54DA0">
        <w:rPr>
          <w:lang w:val="en-US"/>
        </w:rPr>
        <w:t>identified gaps, and recommended actions to bridge them.</w:t>
      </w:r>
    </w:p>
    <w:p w14:paraId="7732F104" w14:textId="4C5834B9" w:rsidR="00423E63" w:rsidRPr="00A54DA0" w:rsidRDefault="00423E63" w:rsidP="000A2100">
      <w:pPr>
        <w:numPr>
          <w:ilvl w:val="1"/>
          <w:numId w:val="16"/>
        </w:numPr>
      </w:pPr>
      <w:bookmarkStart w:id="230" w:name="MCCQCTEMPBM_00000150"/>
      <w:bookmarkEnd w:id="229"/>
      <w:r w:rsidRPr="00A54DA0">
        <w:rPr>
          <w:lang w:val="en-US"/>
        </w:rPr>
        <w:t xml:space="preserve">Communicating the above (i.e., gaps + recommendations) to SA6, so that SA6 can take action on </w:t>
      </w:r>
      <w:r w:rsidR="00A54DA0">
        <w:rPr>
          <w:lang w:val="en-US"/>
        </w:rPr>
        <w:t>TS</w:t>
      </w:r>
      <w:r w:rsidRPr="00A54DA0">
        <w:rPr>
          <w:lang w:val="en-US"/>
        </w:rPr>
        <w:t xml:space="preserve"> 23.222 accordingly, enhancing CAPIF as needed. </w:t>
      </w:r>
    </w:p>
    <w:p w14:paraId="72CD6E66" w14:textId="454646EE" w:rsidR="00423E63" w:rsidRPr="00A54DA0" w:rsidRDefault="00423E63" w:rsidP="000A2100">
      <w:pPr>
        <w:pStyle w:val="ListParagraph"/>
        <w:numPr>
          <w:ilvl w:val="0"/>
          <w:numId w:val="16"/>
        </w:numPr>
        <w:ind w:firstLineChars="0"/>
      </w:pPr>
      <w:bookmarkStart w:id="231" w:name="MCCQCTEMPBM_00000151"/>
      <w:bookmarkEnd w:id="230"/>
      <w:r w:rsidRPr="00A54DA0">
        <w:t>Define procedures enabling different external consumers to access management services via CAPIF.</w:t>
      </w:r>
    </w:p>
    <w:p w14:paraId="1C17CBCB" w14:textId="17448DD3" w:rsidR="006C2792" w:rsidRPr="00A54DA0" w:rsidRDefault="006C2792" w:rsidP="006C2792">
      <w:pPr>
        <w:pStyle w:val="Heading2"/>
      </w:pPr>
      <w:bookmarkStart w:id="232" w:name="_Toc136591389"/>
      <w:bookmarkEnd w:id="231"/>
      <w:r w:rsidRPr="00A54DA0">
        <w:t>8.3</w:t>
      </w:r>
      <w:r w:rsidRPr="00A54DA0">
        <w:tab/>
        <w:t>Filtering</w:t>
      </w:r>
      <w:bookmarkEnd w:id="232"/>
    </w:p>
    <w:p w14:paraId="57F1D89A" w14:textId="0706558B" w:rsidR="006C2792" w:rsidRPr="00A54DA0" w:rsidRDefault="006C2792" w:rsidP="006C2792">
      <w:pPr>
        <w:pStyle w:val="Heading3"/>
        <w:rPr>
          <w:lang w:eastAsia="zh-CN"/>
        </w:rPr>
      </w:pPr>
      <w:bookmarkStart w:id="233" w:name="_Toc136591390"/>
      <w:r w:rsidRPr="00A54DA0">
        <w:rPr>
          <w:rFonts w:hint="eastAsia"/>
          <w:lang w:eastAsia="zh-CN"/>
        </w:rPr>
        <w:t>8</w:t>
      </w:r>
      <w:r w:rsidRPr="00A54DA0">
        <w:rPr>
          <w:lang w:eastAsia="zh-CN"/>
        </w:rPr>
        <w:t>.3.1</w:t>
      </w:r>
      <w:r w:rsidRPr="00A54DA0">
        <w:rPr>
          <w:lang w:eastAsia="zh-CN"/>
        </w:rPr>
        <w:tab/>
        <w:t>Conclusion</w:t>
      </w:r>
      <w:bookmarkEnd w:id="233"/>
    </w:p>
    <w:p w14:paraId="4E1BA014" w14:textId="0DE12F89" w:rsidR="00423E63" w:rsidRPr="00A54DA0" w:rsidRDefault="00423E63" w:rsidP="000A2100">
      <w:pPr>
        <w:jc w:val="both"/>
        <w:rPr>
          <w:lang w:eastAsia="zh-CN"/>
        </w:rPr>
      </w:pPr>
      <w:r w:rsidRPr="00A54DA0">
        <w:rPr>
          <w:lang w:eastAsia="zh-CN"/>
        </w:rPr>
        <w:t>As introduced in clause 4.1.1.3.1, the filtering is the exposure access control on certain information elements (i.e. granular access) of MnS component type A, type B and/or type C. Filtering plays an important role on exposure governance. It provides the ability to provision segregated yet tailored permissions to authorised MnS consumers in resource sharing environments, ensuring these permissions do not conflict our used by unauthorised MnS consumers. The solutions to implement the filtering functionality can leverage MSAC outcomes, and may translate into enhancements/extensions to NRM.</w:t>
      </w:r>
    </w:p>
    <w:p w14:paraId="0EB216D5" w14:textId="2F2BD229" w:rsidR="006C2792" w:rsidRPr="00A54DA0" w:rsidRDefault="006C2792" w:rsidP="006C2792">
      <w:pPr>
        <w:pStyle w:val="Heading3"/>
        <w:rPr>
          <w:lang w:eastAsia="zh-CN"/>
        </w:rPr>
      </w:pPr>
      <w:bookmarkStart w:id="234" w:name="_Toc136591391"/>
      <w:r w:rsidRPr="00A54DA0">
        <w:rPr>
          <w:lang w:eastAsia="zh-CN"/>
        </w:rPr>
        <w:t>8.</w:t>
      </w:r>
      <w:r w:rsidR="00C90117" w:rsidRPr="00A54DA0">
        <w:rPr>
          <w:lang w:eastAsia="zh-CN"/>
        </w:rPr>
        <w:t>3</w:t>
      </w:r>
      <w:r w:rsidRPr="00A54DA0">
        <w:rPr>
          <w:lang w:eastAsia="zh-CN"/>
        </w:rPr>
        <w:t>.2</w:t>
      </w:r>
      <w:r w:rsidRPr="00A54DA0">
        <w:rPr>
          <w:lang w:eastAsia="zh-CN"/>
        </w:rPr>
        <w:tab/>
        <w:t>Recommendation</w:t>
      </w:r>
      <w:bookmarkEnd w:id="234"/>
    </w:p>
    <w:p w14:paraId="643746AB" w14:textId="39FFB703" w:rsidR="005E7E57" w:rsidRPr="00A54DA0" w:rsidRDefault="00423E63">
      <w:pPr>
        <w:spacing w:after="0"/>
        <w:rPr>
          <w:lang w:eastAsia="zh-CN"/>
        </w:rPr>
      </w:pPr>
      <w:r w:rsidRPr="00A54DA0">
        <w:rPr>
          <w:lang w:eastAsia="zh-CN"/>
        </w:rPr>
        <w:t>It is recommended to use granular access control mechanisms defined in MSAC work item as baseline solution for the filtering functionality.</w:t>
      </w:r>
    </w:p>
    <w:p w14:paraId="3A47CC0C" w14:textId="77777777" w:rsidR="00AF289B" w:rsidRPr="00A54DA0" w:rsidRDefault="00AF289B">
      <w:pPr>
        <w:spacing w:after="0"/>
        <w:rPr>
          <w:lang w:eastAsia="zh-CN"/>
        </w:rPr>
      </w:pPr>
    </w:p>
    <w:p w14:paraId="08A1DC7F" w14:textId="252BF9D3" w:rsidR="00AF289B" w:rsidRPr="00A54DA0" w:rsidRDefault="00AF289B" w:rsidP="00AF289B">
      <w:pPr>
        <w:pStyle w:val="Heading2"/>
      </w:pPr>
      <w:bookmarkStart w:id="235" w:name="_Toc136591392"/>
      <w:r w:rsidRPr="00A54DA0">
        <w:t>8.4</w:t>
      </w:r>
      <w:r w:rsidRPr="00A54DA0">
        <w:tab/>
        <w:t>Capability exposure ecosystem</w:t>
      </w:r>
      <w:bookmarkEnd w:id="235"/>
    </w:p>
    <w:p w14:paraId="253483BF" w14:textId="51561469" w:rsidR="00AF289B" w:rsidRPr="00A54DA0" w:rsidRDefault="00AF289B" w:rsidP="00AF289B">
      <w:pPr>
        <w:pStyle w:val="Heading3"/>
        <w:rPr>
          <w:lang w:eastAsia="zh-CN"/>
        </w:rPr>
      </w:pPr>
      <w:bookmarkStart w:id="236" w:name="_Toc136591393"/>
      <w:r w:rsidRPr="00A54DA0">
        <w:rPr>
          <w:rFonts w:hint="eastAsia"/>
          <w:lang w:eastAsia="zh-CN"/>
        </w:rPr>
        <w:t>8</w:t>
      </w:r>
      <w:r w:rsidRPr="00A54DA0">
        <w:rPr>
          <w:lang w:eastAsia="zh-CN"/>
        </w:rPr>
        <w:t>.4.1</w:t>
      </w:r>
      <w:r w:rsidRPr="00A54DA0">
        <w:rPr>
          <w:lang w:eastAsia="zh-CN"/>
        </w:rPr>
        <w:tab/>
        <w:t>Conclusion</w:t>
      </w:r>
      <w:bookmarkEnd w:id="236"/>
    </w:p>
    <w:p w14:paraId="4D94BDB5" w14:textId="38961C7D" w:rsidR="005E7E57" w:rsidRPr="00A54DA0" w:rsidRDefault="005E7E57" w:rsidP="005E7E57">
      <w:pPr>
        <w:jc w:val="both"/>
        <w:rPr>
          <w:lang w:eastAsia="zh-CN"/>
        </w:rPr>
      </w:pPr>
      <w:r w:rsidRPr="00A54DA0">
        <w:rPr>
          <w:lang w:eastAsia="zh-CN"/>
        </w:rPr>
        <w:t>The capability exposure ecosystem has been presented in clause 4.2.7, reporting on participating organizations and their scope of work. The touchpoints of their activities have been also clarified, noting the relevance of GSMA Open Gateway and TM Forum with regards to the exposure of management capabilities to 3</w:t>
      </w:r>
      <w:r w:rsidRPr="00A54DA0">
        <w:rPr>
          <w:vertAlign w:val="superscript"/>
          <w:lang w:eastAsia="zh-CN"/>
        </w:rPr>
        <w:t>rd</w:t>
      </w:r>
      <w:r w:rsidRPr="00A54DA0">
        <w:rPr>
          <w:lang w:eastAsia="zh-CN"/>
        </w:rPr>
        <w:t xml:space="preserve"> parties. </w:t>
      </w:r>
    </w:p>
    <w:p w14:paraId="6FF6F925" w14:textId="6CBA9201" w:rsidR="00AF289B" w:rsidRPr="00A54DA0" w:rsidRDefault="00AF289B" w:rsidP="000A2100">
      <w:pPr>
        <w:pStyle w:val="Heading3"/>
        <w:rPr>
          <w:lang w:eastAsia="zh-CN"/>
        </w:rPr>
      </w:pPr>
      <w:bookmarkStart w:id="237" w:name="_Toc136591394"/>
      <w:r w:rsidRPr="00A54DA0">
        <w:rPr>
          <w:rFonts w:hint="eastAsia"/>
          <w:lang w:eastAsia="zh-CN"/>
        </w:rPr>
        <w:t>8</w:t>
      </w:r>
      <w:r w:rsidRPr="00A54DA0">
        <w:rPr>
          <w:lang w:eastAsia="zh-CN"/>
        </w:rPr>
        <w:t>.4.2</w:t>
      </w:r>
      <w:r w:rsidRPr="00A54DA0">
        <w:rPr>
          <w:lang w:eastAsia="zh-CN"/>
        </w:rPr>
        <w:tab/>
      </w:r>
      <w:r w:rsidRPr="00A54DA0">
        <w:rPr>
          <w:rFonts w:hint="eastAsia"/>
          <w:lang w:eastAsia="zh-CN"/>
        </w:rPr>
        <w:t>Recommendation</w:t>
      </w:r>
      <w:bookmarkEnd w:id="237"/>
    </w:p>
    <w:p w14:paraId="240491FD" w14:textId="77777777" w:rsidR="005E7E57" w:rsidRPr="00A54DA0" w:rsidRDefault="005E7E57" w:rsidP="005E7E57">
      <w:pPr>
        <w:jc w:val="both"/>
        <w:rPr>
          <w:lang w:eastAsia="zh-CN"/>
        </w:rPr>
      </w:pPr>
      <w:r w:rsidRPr="00A54DA0">
        <w:rPr>
          <w:lang w:eastAsia="zh-CN"/>
        </w:rPr>
        <w:t>In normative work, it is recommended for SA5 to:</w:t>
      </w:r>
    </w:p>
    <w:p w14:paraId="5E615373" w14:textId="1B3E6615" w:rsidR="005E7E57" w:rsidRPr="00A54DA0" w:rsidRDefault="005E7E57" w:rsidP="005E7E57">
      <w:pPr>
        <w:pStyle w:val="ListParagraph"/>
        <w:numPr>
          <w:ilvl w:val="0"/>
          <w:numId w:val="19"/>
        </w:numPr>
        <w:ind w:firstLineChars="0"/>
        <w:jc w:val="both"/>
        <w:rPr>
          <w:lang w:eastAsia="zh-CN"/>
        </w:rPr>
      </w:pPr>
      <w:bookmarkStart w:id="238" w:name="MCCQCTEMPBM_00000152"/>
      <w:r w:rsidRPr="00A54DA0">
        <w:rPr>
          <w:lang w:eastAsia="zh-CN"/>
        </w:rPr>
        <w:t xml:space="preserve">Aligning with the view drafted in GSMA Open Gateway initiative, to avoid industry misalignment and capability exposure ending up with a fragmented ecosystem. </w:t>
      </w:r>
    </w:p>
    <w:p w14:paraId="56CB59FD" w14:textId="22970E48" w:rsidR="005E7E57" w:rsidRPr="00A54DA0" w:rsidRDefault="005E7E57" w:rsidP="005E7E57">
      <w:pPr>
        <w:pStyle w:val="ListParagraph"/>
        <w:numPr>
          <w:ilvl w:val="0"/>
          <w:numId w:val="19"/>
        </w:numPr>
        <w:ind w:firstLineChars="0"/>
        <w:jc w:val="both"/>
        <w:rPr>
          <w:lang w:eastAsia="zh-CN"/>
        </w:rPr>
      </w:pPr>
      <w:bookmarkStart w:id="239" w:name="MCCQCTEMPBM_00000153"/>
      <w:bookmarkEnd w:id="238"/>
      <w:r w:rsidRPr="00A54DA0">
        <w:rPr>
          <w:lang w:eastAsia="zh-CN"/>
        </w:rPr>
        <w:t xml:space="preserve">Consider the outcomes produced and periodically reported (via public documents and/or Liaisons Statements) by GSMA Open Gateway and TM Forum when developing solutions for management capability exposure in normative work. </w:t>
      </w:r>
    </w:p>
    <w:bookmarkEnd w:id="239"/>
    <w:p w14:paraId="4F7A311D" w14:textId="180BB667" w:rsidR="005E7E57" w:rsidRPr="00A54DA0" w:rsidRDefault="005E7E57">
      <w:pPr>
        <w:spacing w:after="0"/>
        <w:rPr>
          <w:lang w:eastAsia="zh-CN"/>
        </w:rPr>
      </w:pPr>
      <w:r w:rsidRPr="00A54DA0">
        <w:rPr>
          <w:lang w:eastAsia="zh-CN"/>
        </w:rPr>
        <w:t xml:space="preserve">Provide inputs to (and assist) GSMA Open Gateway and TM Forum for those capabilities whose invocation trigger FCAPS management operations on 5G managed resources (e.g., RAN NFs, 5GC NFs, sub-networks, network slices). These inputs may be provided through Liaison Statements with these two organizations, and/or the organizations of joint workshops. </w:t>
      </w:r>
    </w:p>
    <w:p w14:paraId="0998F919" w14:textId="1A950BDA" w:rsidR="00591574" w:rsidRPr="00A54DA0" w:rsidRDefault="00423E63">
      <w:pPr>
        <w:spacing w:after="0"/>
      </w:pPr>
      <w:r w:rsidRPr="00A54DA0">
        <w:rPr>
          <w:lang w:eastAsia="zh-CN"/>
        </w:rPr>
        <w:t xml:space="preserve"> </w:t>
      </w:r>
    </w:p>
    <w:p w14:paraId="13B60792" w14:textId="3E1F2CA1" w:rsidR="00591574" w:rsidRPr="00A54DA0" w:rsidRDefault="00591574" w:rsidP="00172C22">
      <w:pPr>
        <w:pStyle w:val="Heading9"/>
      </w:pPr>
      <w:r w:rsidRPr="00A54DA0">
        <w:t xml:space="preserve">Annex </w:t>
      </w:r>
      <w:r w:rsidR="00650473" w:rsidRPr="00A54DA0">
        <w:rPr>
          <w:rFonts w:hint="eastAsia"/>
          <w:lang w:eastAsia="zh-CN"/>
        </w:rPr>
        <w:t>A</w:t>
      </w:r>
      <w:r w:rsidRPr="00A54DA0">
        <w:t>:</w:t>
      </w:r>
      <w:r w:rsidRPr="00A54DA0">
        <w:br/>
        <w:t>Appendix with UML code of the sequence diagrams</w:t>
      </w:r>
    </w:p>
    <w:p w14:paraId="494D1AF2" w14:textId="77777777" w:rsidR="00591574" w:rsidRPr="00A54DA0" w:rsidRDefault="00591574" w:rsidP="00591574">
      <w:pPr>
        <w:pStyle w:val="code"/>
      </w:pPr>
    </w:p>
    <w:p w14:paraId="2E0F8484" w14:textId="630EDEE4" w:rsidR="00591574" w:rsidRPr="00A54DA0" w:rsidRDefault="00650473" w:rsidP="00172C22">
      <w:pPr>
        <w:pStyle w:val="Heading1"/>
      </w:pPr>
      <w:r w:rsidRPr="00A54DA0">
        <w:t>A</w:t>
      </w:r>
      <w:r w:rsidR="00591574" w:rsidRPr="00A54DA0">
        <w:t>.1</w:t>
      </w:r>
      <w:r w:rsidR="001E3719" w:rsidRPr="00A54DA0">
        <w:tab/>
      </w:r>
      <w:r w:rsidR="00591574" w:rsidRPr="00A54DA0">
        <w:t>UML code for Figure 4.1.</w:t>
      </w:r>
      <w:r w:rsidR="00336AAF" w:rsidRPr="00A54DA0">
        <w:t>4</w:t>
      </w:r>
      <w:r w:rsidR="00591574" w:rsidRPr="00A54DA0">
        <w:t>.2.1</w:t>
      </w:r>
    </w:p>
    <w:p w14:paraId="245B8430" w14:textId="77777777" w:rsidR="00591574" w:rsidRPr="00A54DA0" w:rsidRDefault="00591574" w:rsidP="00172C22">
      <w:pPr>
        <w:pStyle w:val="PL"/>
      </w:pPr>
      <w:r w:rsidRPr="00A54DA0">
        <w:t>@startuml</w:t>
      </w:r>
    </w:p>
    <w:p w14:paraId="65EADCCF" w14:textId="77777777" w:rsidR="00591574" w:rsidRPr="00A54DA0" w:rsidRDefault="00591574" w:rsidP="00172C22">
      <w:pPr>
        <w:pStyle w:val="PL"/>
      </w:pPr>
      <w:r w:rsidRPr="00A54DA0">
        <w:t>skinparam sequence {</w:t>
      </w:r>
    </w:p>
    <w:p w14:paraId="7E25D3F4" w14:textId="77777777" w:rsidR="00591574" w:rsidRPr="00A54DA0" w:rsidRDefault="00591574" w:rsidP="00172C22">
      <w:pPr>
        <w:pStyle w:val="PL"/>
      </w:pPr>
      <w:r w:rsidRPr="00A54DA0">
        <w:t>ArrowColor Black</w:t>
      </w:r>
    </w:p>
    <w:p w14:paraId="0C4120EB" w14:textId="77777777" w:rsidR="00591574" w:rsidRPr="00A54DA0" w:rsidRDefault="00591574" w:rsidP="00172C22">
      <w:pPr>
        <w:pStyle w:val="PL"/>
      </w:pPr>
      <w:r w:rsidRPr="00A54DA0">
        <w:t>ActorBorderColor Black</w:t>
      </w:r>
    </w:p>
    <w:p w14:paraId="399892CA" w14:textId="77777777" w:rsidR="00591574" w:rsidRPr="00A54DA0" w:rsidRDefault="00591574" w:rsidP="00172C22">
      <w:pPr>
        <w:pStyle w:val="PL"/>
      </w:pPr>
      <w:r w:rsidRPr="00A54DA0">
        <w:t>ActorBackgroundColor White</w:t>
      </w:r>
    </w:p>
    <w:p w14:paraId="2D442ACC" w14:textId="77777777" w:rsidR="00591574" w:rsidRPr="00A54DA0" w:rsidRDefault="00591574" w:rsidP="00172C22">
      <w:pPr>
        <w:pStyle w:val="PL"/>
      </w:pPr>
      <w:r w:rsidRPr="00A54DA0">
        <w:t>ParticipantBorderColor Black</w:t>
      </w:r>
    </w:p>
    <w:p w14:paraId="2B2A9EAA" w14:textId="77777777" w:rsidR="00591574" w:rsidRPr="00A54DA0" w:rsidRDefault="00591574" w:rsidP="00172C22">
      <w:pPr>
        <w:pStyle w:val="PL"/>
      </w:pPr>
      <w:r w:rsidRPr="00A54DA0">
        <w:t>ParticipantBackgroundColor White</w:t>
      </w:r>
    </w:p>
    <w:p w14:paraId="1D15AF56" w14:textId="77777777" w:rsidR="00591574" w:rsidRPr="00A54DA0" w:rsidRDefault="00591574" w:rsidP="00172C22">
      <w:pPr>
        <w:pStyle w:val="PL"/>
      </w:pPr>
      <w:r w:rsidRPr="00A54DA0">
        <w:t>LifeLineBorderColor Black</w:t>
      </w:r>
    </w:p>
    <w:p w14:paraId="63F425F8" w14:textId="77777777" w:rsidR="00591574" w:rsidRPr="00A54DA0" w:rsidRDefault="00591574" w:rsidP="00172C22">
      <w:pPr>
        <w:pStyle w:val="PL"/>
      </w:pPr>
      <w:r w:rsidRPr="00A54DA0">
        <w:t>BackGroundColor &lt;&lt;BSS_Prov&gt;&gt; Black</w:t>
      </w:r>
    </w:p>
    <w:p w14:paraId="28618FFC" w14:textId="77777777" w:rsidR="00591574" w:rsidRPr="00A54DA0" w:rsidRDefault="00591574" w:rsidP="00172C22">
      <w:pPr>
        <w:pStyle w:val="PL"/>
      </w:pPr>
      <w:r w:rsidRPr="00A54DA0">
        <w:t>}</w:t>
      </w:r>
    </w:p>
    <w:p w14:paraId="41DD77CF" w14:textId="77777777" w:rsidR="00591574" w:rsidRPr="00A54DA0" w:rsidRDefault="00591574" w:rsidP="00172C22">
      <w:pPr>
        <w:pStyle w:val="PL"/>
      </w:pPr>
      <w:r w:rsidRPr="00A54DA0">
        <w:t>skinparam NoteBackgroundColor White</w:t>
      </w:r>
    </w:p>
    <w:p w14:paraId="684A220E" w14:textId="77777777" w:rsidR="00591574" w:rsidRPr="00A54DA0" w:rsidRDefault="00591574" w:rsidP="00172C22">
      <w:pPr>
        <w:pStyle w:val="PL"/>
      </w:pPr>
      <w:r w:rsidRPr="00A54DA0">
        <w:t>skinparam NoteBorderColor Black</w:t>
      </w:r>
    </w:p>
    <w:p w14:paraId="7F095577" w14:textId="77777777" w:rsidR="00591574" w:rsidRPr="00A54DA0" w:rsidRDefault="00591574" w:rsidP="00172C22">
      <w:pPr>
        <w:pStyle w:val="PL"/>
      </w:pPr>
      <w:r w:rsidRPr="00A54DA0">
        <w:t>skinparam shadowing false</w:t>
      </w:r>
    </w:p>
    <w:p w14:paraId="2420A307" w14:textId="461844A7" w:rsidR="00591574" w:rsidRPr="00A54DA0" w:rsidRDefault="00591574" w:rsidP="00172C22">
      <w:pPr>
        <w:pStyle w:val="PL"/>
      </w:pPr>
      <w:r w:rsidRPr="00A54DA0">
        <w:t>hide footbox</w:t>
      </w:r>
    </w:p>
    <w:p w14:paraId="7530DC5F" w14:textId="77777777" w:rsidR="00F65292" w:rsidRPr="00A54DA0" w:rsidRDefault="00F65292" w:rsidP="00172C22">
      <w:pPr>
        <w:pStyle w:val="PL"/>
      </w:pPr>
      <w:r w:rsidRPr="00A54DA0">
        <w:t>autonumber</w:t>
      </w:r>
    </w:p>
    <w:p w14:paraId="2C0E8632" w14:textId="77777777" w:rsidR="00F65292" w:rsidRPr="00A54DA0" w:rsidRDefault="00F65292" w:rsidP="00172C22">
      <w:pPr>
        <w:pStyle w:val="PL"/>
      </w:pPr>
    </w:p>
    <w:p w14:paraId="131B137F" w14:textId="77777777" w:rsidR="00591574" w:rsidRPr="00A54DA0" w:rsidRDefault="00591574" w:rsidP="00172C22">
      <w:pPr>
        <w:pStyle w:val="PL"/>
      </w:pPr>
    </w:p>
    <w:p w14:paraId="3DDF48AF" w14:textId="77777777" w:rsidR="00F65292" w:rsidRPr="00A54DA0" w:rsidRDefault="00F65292" w:rsidP="00172C22">
      <w:pPr>
        <w:pStyle w:val="PL"/>
      </w:pPr>
      <w:r w:rsidRPr="00A54DA0">
        <w:t>actor NSC</w:t>
      </w:r>
    </w:p>
    <w:p w14:paraId="39F42B3B" w14:textId="77777777" w:rsidR="00F65292" w:rsidRPr="00A54DA0" w:rsidRDefault="00F65292" w:rsidP="00172C22">
      <w:pPr>
        <w:pStyle w:val="PL"/>
      </w:pPr>
      <w:r w:rsidRPr="00A54DA0">
        <w:t xml:space="preserve">participant BSS_NSP </w:t>
      </w:r>
    </w:p>
    <w:p w14:paraId="672B3F1D" w14:textId="77777777" w:rsidR="00F65292" w:rsidRPr="00A54DA0" w:rsidRDefault="00F65292" w:rsidP="00172C22">
      <w:pPr>
        <w:pStyle w:val="PL"/>
      </w:pPr>
      <w:r w:rsidRPr="00A54DA0">
        <w:t xml:space="preserve">participant OSS_SML </w:t>
      </w:r>
    </w:p>
    <w:p w14:paraId="01211CB9" w14:textId="77777777" w:rsidR="00F65292" w:rsidRPr="00A54DA0" w:rsidRDefault="00F65292" w:rsidP="00172C22">
      <w:pPr>
        <w:pStyle w:val="PL"/>
      </w:pPr>
      <w:r w:rsidRPr="00A54DA0">
        <w:t xml:space="preserve">participant OSS_NML </w:t>
      </w:r>
    </w:p>
    <w:p w14:paraId="2F2ABE89" w14:textId="77777777" w:rsidR="00F65292" w:rsidRPr="00A54DA0" w:rsidRDefault="00F65292" w:rsidP="00172C22">
      <w:pPr>
        <w:pStyle w:val="PL"/>
      </w:pPr>
    </w:p>
    <w:p w14:paraId="15DC65F7" w14:textId="77777777" w:rsidR="00F65292" w:rsidRPr="00A54DA0" w:rsidRDefault="00F65292" w:rsidP="00172C22">
      <w:pPr>
        <w:pStyle w:val="PL"/>
      </w:pPr>
      <w:r w:rsidRPr="00A54DA0">
        <w:t>NSC --&gt; BSS_NSP : product order</w:t>
      </w:r>
    </w:p>
    <w:p w14:paraId="43406030" w14:textId="77777777" w:rsidR="00F65292" w:rsidRPr="00A54DA0" w:rsidRDefault="00F65292" w:rsidP="00172C22">
      <w:pPr>
        <w:pStyle w:val="PL"/>
      </w:pPr>
      <w:r w:rsidRPr="00A54DA0">
        <w:t>BSS_NSP --&gt; BSS_NSP : process product order</w:t>
      </w:r>
    </w:p>
    <w:p w14:paraId="17B6F8C4" w14:textId="77777777" w:rsidR="00F65292" w:rsidRPr="00A54DA0" w:rsidRDefault="00F65292" w:rsidP="00172C22">
      <w:pPr>
        <w:pStyle w:val="PL"/>
      </w:pPr>
      <w:r w:rsidRPr="00A54DA0">
        <w:t>BSS_NSP --&gt; OSS_SML : service order(s)</w:t>
      </w:r>
    </w:p>
    <w:p w14:paraId="61723D2F" w14:textId="77777777" w:rsidR="00F65292" w:rsidRPr="00A54DA0" w:rsidRDefault="00F65292" w:rsidP="00172C22">
      <w:pPr>
        <w:pStyle w:val="PL"/>
      </w:pPr>
      <w:r w:rsidRPr="00A54DA0">
        <w:t>OSS_SML --&gt; OSS_SML : process service order(s)</w:t>
      </w:r>
    </w:p>
    <w:p w14:paraId="76A226F0" w14:textId="4D2BBEBD" w:rsidR="00F65292" w:rsidRPr="00A54DA0" w:rsidRDefault="00F65292" w:rsidP="00172C22">
      <w:pPr>
        <w:pStyle w:val="PL"/>
      </w:pPr>
      <w:r w:rsidRPr="00A54DA0">
        <w:t>OSS_SML --&gt; OSS_NML : resource order(s)</w:t>
      </w:r>
    </w:p>
    <w:p w14:paraId="45BCB07C" w14:textId="3BBC58D8" w:rsidR="00F65292" w:rsidRPr="00A54DA0" w:rsidRDefault="00F65292" w:rsidP="00172C22">
      <w:pPr>
        <w:pStyle w:val="PL"/>
      </w:pPr>
      <w:r w:rsidRPr="00A54DA0">
        <w:t>OSS_NML --&gt; OSS_NML : process resource order(s)</w:t>
      </w:r>
    </w:p>
    <w:p w14:paraId="7653CE21" w14:textId="2D54BAF8" w:rsidR="00F65292" w:rsidRPr="00A54DA0" w:rsidRDefault="00F65292" w:rsidP="00172C22">
      <w:pPr>
        <w:pStyle w:val="PL"/>
      </w:pPr>
      <w:r w:rsidRPr="00A54DA0">
        <w:t>OSS_SML &lt;-- OSS_NML : resource order(s) completed</w:t>
      </w:r>
    </w:p>
    <w:p w14:paraId="0817B935" w14:textId="77777777" w:rsidR="00F65292" w:rsidRPr="00A54DA0" w:rsidRDefault="00F65292" w:rsidP="00172C22">
      <w:pPr>
        <w:pStyle w:val="PL"/>
      </w:pPr>
      <w:r w:rsidRPr="00A54DA0">
        <w:t>BSS_NSP &lt;-- OSS_SML : service order(s) completed</w:t>
      </w:r>
    </w:p>
    <w:p w14:paraId="1128EB6A" w14:textId="77777777" w:rsidR="00F65292" w:rsidRPr="00A54DA0" w:rsidRDefault="00F65292" w:rsidP="00172C22">
      <w:pPr>
        <w:pStyle w:val="PL"/>
      </w:pPr>
      <w:r w:rsidRPr="00A54DA0">
        <w:t>NSC &lt;-- BSS_NSP : product order completed</w:t>
      </w:r>
    </w:p>
    <w:p w14:paraId="69DC0E15" w14:textId="77777777" w:rsidR="00F65292" w:rsidRPr="00A54DA0" w:rsidRDefault="00F65292" w:rsidP="00172C22">
      <w:pPr>
        <w:pStyle w:val="PL"/>
      </w:pPr>
      <w:r w:rsidRPr="00A54DA0">
        <w:t>@enduml</w:t>
      </w:r>
    </w:p>
    <w:p w14:paraId="15A56C36" w14:textId="77777777" w:rsidR="00591574" w:rsidRPr="00A54DA0" w:rsidRDefault="00591574" w:rsidP="00591574">
      <w:pPr>
        <w:pStyle w:val="code"/>
      </w:pPr>
    </w:p>
    <w:p w14:paraId="3E8890EC" w14:textId="7E4C441F" w:rsidR="00591574" w:rsidRPr="00A54DA0" w:rsidRDefault="00336AAF" w:rsidP="00172C22">
      <w:pPr>
        <w:pStyle w:val="Heading1"/>
      </w:pPr>
      <w:r w:rsidRPr="00A54DA0">
        <w:t>A</w:t>
      </w:r>
      <w:r w:rsidR="00591574" w:rsidRPr="00A54DA0">
        <w:t>.2</w:t>
      </w:r>
      <w:r w:rsidR="001E3719" w:rsidRPr="00A54DA0">
        <w:tab/>
      </w:r>
      <w:r w:rsidR="00591574" w:rsidRPr="00A54DA0">
        <w:t>UML code for Figure 4.1.</w:t>
      </w:r>
      <w:r w:rsidRPr="00A54DA0">
        <w:t>4</w:t>
      </w:r>
      <w:r w:rsidR="00591574" w:rsidRPr="00A54DA0">
        <w:t>.3.1</w:t>
      </w:r>
    </w:p>
    <w:p w14:paraId="182C7BE3" w14:textId="77777777" w:rsidR="00591574" w:rsidRPr="00A54DA0" w:rsidRDefault="00591574" w:rsidP="00172C22">
      <w:pPr>
        <w:pStyle w:val="PL"/>
      </w:pPr>
      <w:r w:rsidRPr="00A54DA0">
        <w:t>@startuml</w:t>
      </w:r>
    </w:p>
    <w:p w14:paraId="7D99783F" w14:textId="77777777" w:rsidR="00591574" w:rsidRPr="00A54DA0" w:rsidRDefault="00591574" w:rsidP="00172C22">
      <w:pPr>
        <w:pStyle w:val="PL"/>
      </w:pPr>
      <w:r w:rsidRPr="00A54DA0">
        <w:t>skinparam sequence {</w:t>
      </w:r>
    </w:p>
    <w:p w14:paraId="03A6FF5A" w14:textId="77777777" w:rsidR="00591574" w:rsidRPr="00A54DA0" w:rsidRDefault="00591574" w:rsidP="00172C22">
      <w:pPr>
        <w:pStyle w:val="PL"/>
      </w:pPr>
      <w:r w:rsidRPr="00A54DA0">
        <w:t>ArrowColor Black</w:t>
      </w:r>
    </w:p>
    <w:p w14:paraId="389ED9EA" w14:textId="77777777" w:rsidR="00591574" w:rsidRPr="00A54DA0" w:rsidRDefault="00591574" w:rsidP="00172C22">
      <w:pPr>
        <w:pStyle w:val="PL"/>
      </w:pPr>
      <w:r w:rsidRPr="00A54DA0">
        <w:t>ActorBorderColor Black</w:t>
      </w:r>
    </w:p>
    <w:p w14:paraId="411AC504" w14:textId="77777777" w:rsidR="00591574" w:rsidRPr="00A54DA0" w:rsidRDefault="00591574" w:rsidP="00172C22">
      <w:pPr>
        <w:pStyle w:val="PL"/>
      </w:pPr>
      <w:r w:rsidRPr="00A54DA0">
        <w:t>ActorBackgroundColor White</w:t>
      </w:r>
    </w:p>
    <w:p w14:paraId="3B051095" w14:textId="77777777" w:rsidR="00591574" w:rsidRPr="00A54DA0" w:rsidRDefault="00591574" w:rsidP="00172C22">
      <w:pPr>
        <w:pStyle w:val="PL"/>
      </w:pPr>
      <w:r w:rsidRPr="00A54DA0">
        <w:t>ParticipantBorderColor Black</w:t>
      </w:r>
    </w:p>
    <w:p w14:paraId="4C59EDB5" w14:textId="77777777" w:rsidR="00591574" w:rsidRPr="00A54DA0" w:rsidRDefault="00591574" w:rsidP="00172C22">
      <w:pPr>
        <w:pStyle w:val="PL"/>
      </w:pPr>
      <w:r w:rsidRPr="00A54DA0">
        <w:t>ParticipantBackgroundColor White</w:t>
      </w:r>
    </w:p>
    <w:p w14:paraId="310120D5" w14:textId="77777777" w:rsidR="00591574" w:rsidRPr="00A54DA0" w:rsidRDefault="00591574" w:rsidP="00172C22">
      <w:pPr>
        <w:pStyle w:val="PL"/>
      </w:pPr>
      <w:r w:rsidRPr="00A54DA0">
        <w:t>LifeLineBorderColor Black</w:t>
      </w:r>
    </w:p>
    <w:p w14:paraId="13554A52" w14:textId="77777777" w:rsidR="00591574" w:rsidRPr="00A54DA0" w:rsidRDefault="00591574" w:rsidP="00172C22">
      <w:pPr>
        <w:pStyle w:val="PL"/>
      </w:pPr>
      <w:r w:rsidRPr="00A54DA0">
        <w:t>BackGroundColor &lt;&lt;BSS_Prov&gt;&gt; Black</w:t>
      </w:r>
    </w:p>
    <w:p w14:paraId="4A10F571" w14:textId="77777777" w:rsidR="00591574" w:rsidRPr="00A54DA0" w:rsidRDefault="00591574" w:rsidP="00172C22">
      <w:pPr>
        <w:pStyle w:val="PL"/>
      </w:pPr>
      <w:r w:rsidRPr="00A54DA0">
        <w:t>}</w:t>
      </w:r>
    </w:p>
    <w:p w14:paraId="07A4DF19" w14:textId="77777777" w:rsidR="00591574" w:rsidRPr="00A54DA0" w:rsidRDefault="00591574" w:rsidP="00172C22">
      <w:pPr>
        <w:pStyle w:val="PL"/>
      </w:pPr>
      <w:r w:rsidRPr="00A54DA0">
        <w:t>skinparam NoteBackgroundColor White</w:t>
      </w:r>
    </w:p>
    <w:p w14:paraId="5B0F7CE6" w14:textId="77777777" w:rsidR="00591574" w:rsidRPr="00A54DA0" w:rsidRDefault="00591574" w:rsidP="00172C22">
      <w:pPr>
        <w:pStyle w:val="PL"/>
      </w:pPr>
      <w:r w:rsidRPr="00A54DA0">
        <w:t>skinparam NoteBorderColor Black</w:t>
      </w:r>
    </w:p>
    <w:p w14:paraId="7C3773F2" w14:textId="77777777" w:rsidR="00591574" w:rsidRPr="00A54DA0" w:rsidRDefault="00591574" w:rsidP="00172C22">
      <w:pPr>
        <w:pStyle w:val="PL"/>
      </w:pPr>
      <w:r w:rsidRPr="00A54DA0">
        <w:t>skinparam shadowing false</w:t>
      </w:r>
    </w:p>
    <w:p w14:paraId="7667F66F" w14:textId="41EC6F63" w:rsidR="00591574" w:rsidRPr="00A54DA0" w:rsidRDefault="00591574" w:rsidP="00172C22">
      <w:pPr>
        <w:pStyle w:val="PL"/>
      </w:pPr>
      <w:r w:rsidRPr="00A54DA0">
        <w:t>hide footbox</w:t>
      </w:r>
    </w:p>
    <w:p w14:paraId="697ED2F5" w14:textId="77777777" w:rsidR="00F65292" w:rsidRPr="00A54DA0" w:rsidRDefault="00F65292" w:rsidP="00172C22">
      <w:pPr>
        <w:pStyle w:val="PL"/>
      </w:pPr>
      <w:r w:rsidRPr="00A54DA0">
        <w:t>autonumber</w:t>
      </w:r>
    </w:p>
    <w:p w14:paraId="0D65F358" w14:textId="77777777" w:rsidR="00591574" w:rsidRPr="00A54DA0" w:rsidRDefault="00591574" w:rsidP="00172C22">
      <w:pPr>
        <w:pStyle w:val="PL"/>
      </w:pPr>
    </w:p>
    <w:p w14:paraId="1B35238E" w14:textId="77777777" w:rsidR="00591574" w:rsidRPr="00A54DA0" w:rsidRDefault="00591574" w:rsidP="00172C22">
      <w:pPr>
        <w:pStyle w:val="PL"/>
      </w:pPr>
      <w:r w:rsidRPr="00A54DA0">
        <w:t>actor NSC</w:t>
      </w:r>
    </w:p>
    <w:p w14:paraId="60A1B4FB" w14:textId="1A9EF26C" w:rsidR="00591574" w:rsidRPr="00A54DA0" w:rsidRDefault="00591574" w:rsidP="00172C22">
      <w:pPr>
        <w:pStyle w:val="PL"/>
      </w:pPr>
      <w:r w:rsidRPr="00A54DA0">
        <w:t xml:space="preserve">participant BSS_NSP </w:t>
      </w:r>
    </w:p>
    <w:p w14:paraId="36A8FC71" w14:textId="5EC6DEEB" w:rsidR="00591574" w:rsidRPr="00A54DA0" w:rsidRDefault="00591574" w:rsidP="00172C22">
      <w:pPr>
        <w:pStyle w:val="PL"/>
      </w:pPr>
      <w:r w:rsidRPr="00A54DA0">
        <w:t>participant BSS_CSP #lightgrey</w:t>
      </w:r>
    </w:p>
    <w:p w14:paraId="0BE94D2D" w14:textId="0E62B45E" w:rsidR="00591574" w:rsidRPr="00A54DA0" w:rsidRDefault="00591574" w:rsidP="00172C22">
      <w:pPr>
        <w:pStyle w:val="PL"/>
      </w:pPr>
      <w:r w:rsidRPr="00A54DA0">
        <w:t>participant OSS_CSP #lightgrey</w:t>
      </w:r>
    </w:p>
    <w:p w14:paraId="10426DD3" w14:textId="77777777" w:rsidR="00591574" w:rsidRPr="00A54DA0" w:rsidRDefault="00591574" w:rsidP="00172C22">
      <w:pPr>
        <w:pStyle w:val="PL"/>
      </w:pPr>
    </w:p>
    <w:p w14:paraId="5F7BED26" w14:textId="77777777" w:rsidR="00591574" w:rsidRPr="00A54DA0" w:rsidRDefault="00591574" w:rsidP="00172C22">
      <w:pPr>
        <w:pStyle w:val="PL"/>
      </w:pPr>
      <w:r w:rsidRPr="00A54DA0">
        <w:t>NSC --&gt; BSS_NSP : product order</w:t>
      </w:r>
    </w:p>
    <w:p w14:paraId="3045BF2B" w14:textId="77777777" w:rsidR="00591574" w:rsidRPr="00A54DA0" w:rsidRDefault="00591574" w:rsidP="00172C22">
      <w:pPr>
        <w:pStyle w:val="PL"/>
      </w:pPr>
    </w:p>
    <w:p w14:paraId="7EC3B1D4" w14:textId="77777777" w:rsidR="00591574" w:rsidRPr="00A54DA0" w:rsidRDefault="00591574" w:rsidP="00172C22">
      <w:pPr>
        <w:pStyle w:val="PL"/>
      </w:pPr>
      <w:r w:rsidRPr="00A54DA0">
        <w:t>BSS_NSP --&gt; BSS_NSP : process product order</w:t>
      </w:r>
    </w:p>
    <w:p w14:paraId="348A10B8" w14:textId="77777777" w:rsidR="00591574" w:rsidRPr="00A54DA0" w:rsidRDefault="00591574" w:rsidP="00172C22">
      <w:pPr>
        <w:pStyle w:val="PL"/>
      </w:pPr>
      <w:r w:rsidRPr="00A54DA0">
        <w:t>BSS_NSP --&gt; BSS_CSP : product order(s)</w:t>
      </w:r>
    </w:p>
    <w:p w14:paraId="2FB042AE" w14:textId="77777777" w:rsidR="00591574" w:rsidRPr="00A54DA0" w:rsidRDefault="00591574" w:rsidP="00172C22">
      <w:pPr>
        <w:pStyle w:val="PL"/>
      </w:pPr>
      <w:r w:rsidRPr="00A54DA0">
        <w:t>BSS_CSP --&gt; BSS_CSP : process product order(s)</w:t>
      </w:r>
    </w:p>
    <w:p w14:paraId="17FACCE7" w14:textId="77777777" w:rsidR="00591574" w:rsidRPr="00A54DA0" w:rsidRDefault="00591574" w:rsidP="00172C22">
      <w:pPr>
        <w:pStyle w:val="PL"/>
      </w:pPr>
      <w:r w:rsidRPr="00A54DA0">
        <w:t>BSS_CSP --&gt; OSS_CSP : service order(s)</w:t>
      </w:r>
    </w:p>
    <w:p w14:paraId="0B937C88" w14:textId="77777777" w:rsidR="00591574" w:rsidRPr="00A54DA0" w:rsidRDefault="00591574" w:rsidP="00172C22">
      <w:pPr>
        <w:pStyle w:val="PL"/>
      </w:pPr>
      <w:r w:rsidRPr="00A54DA0">
        <w:t>OSS_CSP --&gt; OSS_CSP : process service order(s)</w:t>
      </w:r>
    </w:p>
    <w:p w14:paraId="341D333E" w14:textId="77777777" w:rsidR="00591574" w:rsidRPr="00A54DA0" w:rsidRDefault="00591574" w:rsidP="00172C22">
      <w:pPr>
        <w:pStyle w:val="PL"/>
      </w:pPr>
      <w:r w:rsidRPr="00A54DA0">
        <w:t>BSS_CSP &lt;-- OSS_CSP : service order(s) completed</w:t>
      </w:r>
    </w:p>
    <w:p w14:paraId="5F439016" w14:textId="77777777" w:rsidR="00591574" w:rsidRPr="00A54DA0" w:rsidRDefault="00591574" w:rsidP="00172C22">
      <w:pPr>
        <w:pStyle w:val="PL"/>
      </w:pPr>
      <w:r w:rsidRPr="00A54DA0">
        <w:t>BSS_NSP &lt;-- BSS_CSP : product order(s) completed</w:t>
      </w:r>
    </w:p>
    <w:p w14:paraId="3DFB8F88" w14:textId="77777777" w:rsidR="00591574" w:rsidRPr="00A54DA0" w:rsidRDefault="00591574" w:rsidP="00172C22">
      <w:pPr>
        <w:pStyle w:val="PL"/>
      </w:pPr>
    </w:p>
    <w:p w14:paraId="76BE31B0" w14:textId="77777777" w:rsidR="00591574" w:rsidRPr="00A54DA0" w:rsidRDefault="00591574" w:rsidP="00172C22">
      <w:pPr>
        <w:pStyle w:val="PL"/>
      </w:pPr>
      <w:r w:rsidRPr="00A54DA0">
        <w:t>NSC &lt;-- BSS_NSP : product order completed</w:t>
      </w:r>
    </w:p>
    <w:p w14:paraId="7985329B" w14:textId="77777777" w:rsidR="00591574" w:rsidRPr="00A54DA0" w:rsidRDefault="00591574" w:rsidP="00172C22">
      <w:pPr>
        <w:pStyle w:val="PL"/>
      </w:pPr>
    </w:p>
    <w:p w14:paraId="05F36650" w14:textId="77777777" w:rsidR="00591574" w:rsidRPr="00A54DA0" w:rsidRDefault="00591574" w:rsidP="00172C22">
      <w:pPr>
        <w:pStyle w:val="PL"/>
      </w:pPr>
      <w:r w:rsidRPr="00A54DA0">
        <w:t>note right of OSS_CSP</w:t>
      </w:r>
    </w:p>
    <w:p w14:paraId="65A8C43B" w14:textId="77777777" w:rsidR="00591574" w:rsidRPr="00A54DA0" w:rsidRDefault="00591574" w:rsidP="00172C22">
      <w:pPr>
        <w:pStyle w:val="PL"/>
      </w:pPr>
      <w:r w:rsidRPr="00A54DA0">
        <w:t xml:space="preserve">   BSS_NSP belongs to the company</w:t>
      </w:r>
    </w:p>
    <w:p w14:paraId="167CFBFB" w14:textId="77777777" w:rsidR="00591574" w:rsidRPr="00A54DA0" w:rsidRDefault="00591574" w:rsidP="00172C22">
      <w:pPr>
        <w:pStyle w:val="PL"/>
      </w:pPr>
      <w:r w:rsidRPr="00A54DA0">
        <w:t xml:space="preserve">   fulfilling the NSP role.</w:t>
      </w:r>
    </w:p>
    <w:p w14:paraId="53DB78EA" w14:textId="77777777" w:rsidR="00591574" w:rsidRPr="00A54DA0" w:rsidRDefault="00591574" w:rsidP="00172C22">
      <w:pPr>
        <w:pStyle w:val="PL"/>
      </w:pPr>
      <w:r w:rsidRPr="00A54DA0">
        <w:t xml:space="preserve">  </w:t>
      </w:r>
    </w:p>
    <w:p w14:paraId="25BA93B5" w14:textId="77777777" w:rsidR="00591574" w:rsidRPr="00A54DA0" w:rsidRDefault="00591574" w:rsidP="00172C22">
      <w:pPr>
        <w:pStyle w:val="PL"/>
      </w:pPr>
      <w:r w:rsidRPr="00A54DA0">
        <w:t xml:space="preserve">   BSS_CSP (grey) and OSS_CSP (grey) belong </w:t>
      </w:r>
    </w:p>
    <w:p w14:paraId="01C15369" w14:textId="77777777" w:rsidR="00591574" w:rsidRPr="00A54DA0" w:rsidRDefault="00591574" w:rsidP="00172C22">
      <w:pPr>
        <w:pStyle w:val="PL"/>
      </w:pPr>
      <w:r w:rsidRPr="00A54DA0">
        <w:t xml:space="preserve">   to the company fulfilling the CSP role.</w:t>
      </w:r>
    </w:p>
    <w:p w14:paraId="70A98FA6" w14:textId="77777777" w:rsidR="00591574" w:rsidRPr="00A54DA0" w:rsidRDefault="00591574" w:rsidP="00172C22">
      <w:pPr>
        <w:pStyle w:val="PL"/>
      </w:pPr>
      <w:r w:rsidRPr="00A54DA0">
        <w:t>end note</w:t>
      </w:r>
    </w:p>
    <w:p w14:paraId="33F8CF77" w14:textId="4D80D840" w:rsidR="00591574" w:rsidRPr="00A54DA0" w:rsidRDefault="00591574" w:rsidP="00172C22">
      <w:pPr>
        <w:pStyle w:val="PL"/>
      </w:pPr>
      <w:r w:rsidRPr="00A54DA0">
        <w:t>@enduml</w:t>
      </w:r>
    </w:p>
    <w:p w14:paraId="62F4E27E" w14:textId="77777777" w:rsidR="001E3719" w:rsidRPr="00A54DA0" w:rsidRDefault="001E3719" w:rsidP="00591574">
      <w:pPr>
        <w:pStyle w:val="code"/>
      </w:pPr>
    </w:p>
    <w:p w14:paraId="6B3BD1E2" w14:textId="02985CF9" w:rsidR="00591574" w:rsidRPr="00A54DA0" w:rsidRDefault="00336AAF" w:rsidP="00172C22">
      <w:pPr>
        <w:pStyle w:val="Heading1"/>
      </w:pPr>
      <w:r w:rsidRPr="00A54DA0">
        <w:t>A</w:t>
      </w:r>
      <w:r w:rsidR="00591574" w:rsidRPr="00A54DA0">
        <w:t>.3</w:t>
      </w:r>
      <w:r w:rsidR="001E3719" w:rsidRPr="00A54DA0">
        <w:tab/>
      </w:r>
      <w:r w:rsidR="00591574" w:rsidRPr="00A54DA0">
        <w:t>UML code for Figure 4.1.</w:t>
      </w:r>
      <w:r w:rsidR="008838F5" w:rsidRPr="00A54DA0">
        <w:t>4.</w:t>
      </w:r>
      <w:r w:rsidR="00591574" w:rsidRPr="00A54DA0">
        <w:t>4.1</w:t>
      </w:r>
    </w:p>
    <w:p w14:paraId="70EFBA25" w14:textId="77777777" w:rsidR="00591574" w:rsidRPr="00A54DA0" w:rsidRDefault="00591574" w:rsidP="00172C22">
      <w:pPr>
        <w:pStyle w:val="PL"/>
      </w:pPr>
      <w:r w:rsidRPr="00A54DA0">
        <w:t>@startuml</w:t>
      </w:r>
    </w:p>
    <w:p w14:paraId="37C4FEC6" w14:textId="77777777" w:rsidR="00591574" w:rsidRPr="00A54DA0" w:rsidRDefault="00591574" w:rsidP="00172C22">
      <w:pPr>
        <w:pStyle w:val="PL"/>
      </w:pPr>
      <w:r w:rsidRPr="00A54DA0">
        <w:t>skinparam sequence {</w:t>
      </w:r>
    </w:p>
    <w:p w14:paraId="1B6EC9F9" w14:textId="77777777" w:rsidR="00591574" w:rsidRPr="00A54DA0" w:rsidRDefault="00591574" w:rsidP="00172C22">
      <w:pPr>
        <w:pStyle w:val="PL"/>
      </w:pPr>
      <w:r w:rsidRPr="00A54DA0">
        <w:t>ArrowColor Black</w:t>
      </w:r>
    </w:p>
    <w:p w14:paraId="04471959" w14:textId="77777777" w:rsidR="00591574" w:rsidRPr="00A54DA0" w:rsidRDefault="00591574" w:rsidP="00172C22">
      <w:pPr>
        <w:pStyle w:val="PL"/>
      </w:pPr>
      <w:r w:rsidRPr="00A54DA0">
        <w:t>ActorBorderColor Black</w:t>
      </w:r>
    </w:p>
    <w:p w14:paraId="36A40E2D" w14:textId="77777777" w:rsidR="00591574" w:rsidRPr="00A54DA0" w:rsidRDefault="00591574" w:rsidP="00172C22">
      <w:pPr>
        <w:pStyle w:val="PL"/>
      </w:pPr>
      <w:r w:rsidRPr="00A54DA0">
        <w:t>ActorBackgroundColor White</w:t>
      </w:r>
    </w:p>
    <w:p w14:paraId="4EC09995" w14:textId="77777777" w:rsidR="00591574" w:rsidRPr="00A54DA0" w:rsidRDefault="00591574" w:rsidP="00172C22">
      <w:pPr>
        <w:pStyle w:val="PL"/>
      </w:pPr>
      <w:r w:rsidRPr="00A54DA0">
        <w:t>ParticipantBorderColor Black</w:t>
      </w:r>
    </w:p>
    <w:p w14:paraId="4DD0BCAC" w14:textId="77777777" w:rsidR="00591574" w:rsidRPr="00A54DA0" w:rsidRDefault="00591574" w:rsidP="00172C22">
      <w:pPr>
        <w:pStyle w:val="PL"/>
      </w:pPr>
      <w:r w:rsidRPr="00A54DA0">
        <w:t>ParticipantBackgroundColor White</w:t>
      </w:r>
    </w:p>
    <w:p w14:paraId="5BE300A1" w14:textId="77777777" w:rsidR="00591574" w:rsidRPr="00A54DA0" w:rsidRDefault="00591574" w:rsidP="00172C22">
      <w:pPr>
        <w:pStyle w:val="PL"/>
      </w:pPr>
      <w:r w:rsidRPr="00A54DA0">
        <w:t>LifeLineBorderColor Black</w:t>
      </w:r>
    </w:p>
    <w:p w14:paraId="2E9BFAC7" w14:textId="77777777" w:rsidR="00591574" w:rsidRPr="00A54DA0" w:rsidRDefault="00591574" w:rsidP="00172C22">
      <w:pPr>
        <w:pStyle w:val="PL"/>
      </w:pPr>
      <w:r w:rsidRPr="00A54DA0">
        <w:t>BackGroundColor &lt;&lt;BSS_Prov&gt;&gt; Black</w:t>
      </w:r>
    </w:p>
    <w:p w14:paraId="30F0796A" w14:textId="77777777" w:rsidR="00591574" w:rsidRPr="00A54DA0" w:rsidRDefault="00591574" w:rsidP="00172C22">
      <w:pPr>
        <w:pStyle w:val="PL"/>
      </w:pPr>
      <w:r w:rsidRPr="00A54DA0">
        <w:t>}</w:t>
      </w:r>
    </w:p>
    <w:p w14:paraId="146E982D" w14:textId="77777777" w:rsidR="00591574" w:rsidRPr="00A54DA0" w:rsidRDefault="00591574" w:rsidP="00172C22">
      <w:pPr>
        <w:pStyle w:val="PL"/>
      </w:pPr>
      <w:r w:rsidRPr="00A54DA0">
        <w:t>skinparam NoteBackgroundColor White</w:t>
      </w:r>
    </w:p>
    <w:p w14:paraId="71D0A074" w14:textId="77777777" w:rsidR="00591574" w:rsidRPr="00A54DA0" w:rsidRDefault="00591574" w:rsidP="00172C22">
      <w:pPr>
        <w:pStyle w:val="PL"/>
      </w:pPr>
      <w:r w:rsidRPr="00A54DA0">
        <w:t>skinparam NoteBorderColor Black</w:t>
      </w:r>
    </w:p>
    <w:p w14:paraId="6BA8857D" w14:textId="77777777" w:rsidR="00591574" w:rsidRPr="00A54DA0" w:rsidRDefault="00591574" w:rsidP="00172C22">
      <w:pPr>
        <w:pStyle w:val="PL"/>
      </w:pPr>
      <w:r w:rsidRPr="00A54DA0">
        <w:t>skinparam shadowing false</w:t>
      </w:r>
    </w:p>
    <w:p w14:paraId="3B15F649" w14:textId="77777777" w:rsidR="00591574" w:rsidRPr="00A54DA0" w:rsidRDefault="00591574" w:rsidP="00172C22">
      <w:pPr>
        <w:pStyle w:val="PL"/>
      </w:pPr>
      <w:r w:rsidRPr="00A54DA0">
        <w:t>hide footbox</w:t>
      </w:r>
    </w:p>
    <w:p w14:paraId="54961B52" w14:textId="77777777" w:rsidR="00591574" w:rsidRPr="00A54DA0" w:rsidRDefault="00591574" w:rsidP="00172C22">
      <w:pPr>
        <w:pStyle w:val="PL"/>
      </w:pPr>
      <w:r w:rsidRPr="00A54DA0">
        <w:t>autonumber</w:t>
      </w:r>
    </w:p>
    <w:p w14:paraId="1DA2F999" w14:textId="77777777" w:rsidR="00591574" w:rsidRPr="00A54DA0" w:rsidRDefault="00591574" w:rsidP="00172C22">
      <w:pPr>
        <w:pStyle w:val="PL"/>
      </w:pPr>
      <w:r w:rsidRPr="00A54DA0">
        <w:t>actor NSC</w:t>
      </w:r>
    </w:p>
    <w:p w14:paraId="104E3023" w14:textId="3D9896DA" w:rsidR="00591574" w:rsidRPr="00A54DA0" w:rsidRDefault="00591574" w:rsidP="00172C22">
      <w:pPr>
        <w:pStyle w:val="PL"/>
      </w:pPr>
      <w:r w:rsidRPr="00A54DA0">
        <w:t xml:space="preserve">participant BSS_NSP </w:t>
      </w:r>
    </w:p>
    <w:p w14:paraId="2299621E" w14:textId="2B17B3FA" w:rsidR="00591574" w:rsidRPr="00A54DA0" w:rsidRDefault="00591574" w:rsidP="00172C22">
      <w:pPr>
        <w:pStyle w:val="PL"/>
      </w:pPr>
      <w:r w:rsidRPr="00A54DA0">
        <w:t xml:space="preserve">participant OSS_NSP </w:t>
      </w:r>
    </w:p>
    <w:p w14:paraId="7155E399" w14:textId="47604022" w:rsidR="00591574" w:rsidRPr="00A54DA0" w:rsidRDefault="00591574" w:rsidP="00172C22">
      <w:pPr>
        <w:pStyle w:val="PL"/>
      </w:pPr>
      <w:r w:rsidRPr="00A54DA0">
        <w:t>participant BSS_CSP #lightgrey</w:t>
      </w:r>
    </w:p>
    <w:p w14:paraId="07096876" w14:textId="528928AD" w:rsidR="00591574" w:rsidRPr="00A54DA0" w:rsidRDefault="00591574" w:rsidP="00172C22">
      <w:pPr>
        <w:pStyle w:val="PL"/>
      </w:pPr>
      <w:r w:rsidRPr="00A54DA0">
        <w:t>participant OSS_CSP #lightgrey</w:t>
      </w:r>
    </w:p>
    <w:p w14:paraId="0EF91E5C" w14:textId="77777777" w:rsidR="00591574" w:rsidRPr="00A54DA0" w:rsidRDefault="00591574" w:rsidP="00172C22">
      <w:pPr>
        <w:pStyle w:val="PL"/>
      </w:pPr>
      <w:r w:rsidRPr="00A54DA0">
        <w:t>NSC --&gt; BSS_NSP : product order</w:t>
      </w:r>
    </w:p>
    <w:p w14:paraId="6E3ADE61" w14:textId="77777777" w:rsidR="00F65292" w:rsidRPr="00A54DA0" w:rsidRDefault="00F65292" w:rsidP="00172C22">
      <w:pPr>
        <w:pStyle w:val="PL"/>
      </w:pPr>
      <w:r w:rsidRPr="00A54DA0">
        <w:t>BSS_NSP --&gt; BSS_NSP : process product order</w:t>
      </w:r>
    </w:p>
    <w:p w14:paraId="637223C0" w14:textId="77777777" w:rsidR="00F65292" w:rsidRPr="00A54DA0" w:rsidRDefault="00F65292" w:rsidP="00172C22">
      <w:pPr>
        <w:pStyle w:val="PL"/>
      </w:pPr>
      <w:r w:rsidRPr="00A54DA0">
        <w:t>BSS_NSP --&gt; OSS_NSP : service order(s)</w:t>
      </w:r>
    </w:p>
    <w:p w14:paraId="2CD267F9" w14:textId="77777777" w:rsidR="00F65292" w:rsidRPr="00A54DA0" w:rsidRDefault="00F65292" w:rsidP="00172C22">
      <w:pPr>
        <w:pStyle w:val="PL"/>
      </w:pPr>
      <w:r w:rsidRPr="00A54DA0">
        <w:t>OSS_NSP --&gt; OSS_NSP : process service order(s)</w:t>
      </w:r>
    </w:p>
    <w:p w14:paraId="1EEB9287" w14:textId="77777777" w:rsidR="00F65292" w:rsidRPr="00A54DA0" w:rsidRDefault="00F65292" w:rsidP="00172C22">
      <w:pPr>
        <w:pStyle w:val="PL"/>
      </w:pPr>
      <w:r w:rsidRPr="00A54DA0">
        <w:t>OSS_NSP --&gt; OSS_CSP : service order(s)</w:t>
      </w:r>
    </w:p>
    <w:p w14:paraId="4E60FB11" w14:textId="77777777" w:rsidR="00F65292" w:rsidRPr="00A54DA0" w:rsidRDefault="00F65292" w:rsidP="00172C22">
      <w:pPr>
        <w:pStyle w:val="PL"/>
      </w:pPr>
      <w:r w:rsidRPr="00A54DA0">
        <w:t>OSS_CSP --&gt; OSS_CSP : process service order(s)</w:t>
      </w:r>
    </w:p>
    <w:p w14:paraId="798C9397" w14:textId="26958B72" w:rsidR="00F65292" w:rsidRPr="00A54DA0" w:rsidRDefault="00F65292" w:rsidP="00172C22">
      <w:pPr>
        <w:pStyle w:val="PL"/>
      </w:pPr>
      <w:r w:rsidRPr="00A54DA0">
        <w:t>OSS_CSP --&gt; BSS_CSP : notify service order(s) completed</w:t>
      </w:r>
    </w:p>
    <w:p w14:paraId="2106EE96" w14:textId="5213559A" w:rsidR="00F65292" w:rsidRPr="00A54DA0" w:rsidRDefault="00F65292" w:rsidP="00172C22">
      <w:pPr>
        <w:pStyle w:val="PL"/>
      </w:pPr>
      <w:r w:rsidRPr="00A54DA0">
        <w:t>OSS_NSP &lt;-- OSS_CSP : service order(s) completed</w:t>
      </w:r>
    </w:p>
    <w:p w14:paraId="21FBA52B" w14:textId="77777777" w:rsidR="00F65292" w:rsidRPr="00A54DA0" w:rsidRDefault="00F65292" w:rsidP="00172C22">
      <w:pPr>
        <w:pStyle w:val="PL"/>
      </w:pPr>
      <w:r w:rsidRPr="00A54DA0">
        <w:t>BSS_NSP &lt;-- OSS_NSP : service order(s) completed</w:t>
      </w:r>
    </w:p>
    <w:p w14:paraId="4DFC30B2" w14:textId="77777777" w:rsidR="00F65292" w:rsidRPr="00A54DA0" w:rsidRDefault="00F65292" w:rsidP="00172C22">
      <w:pPr>
        <w:pStyle w:val="PL"/>
      </w:pPr>
      <w:r w:rsidRPr="00A54DA0">
        <w:t>NSC &lt;-- BSS_NSP : product order completed</w:t>
      </w:r>
    </w:p>
    <w:p w14:paraId="3B01061E" w14:textId="77777777" w:rsidR="00591574" w:rsidRPr="00A54DA0" w:rsidRDefault="00591574" w:rsidP="00172C22">
      <w:pPr>
        <w:pStyle w:val="PL"/>
      </w:pPr>
    </w:p>
    <w:p w14:paraId="31547595" w14:textId="77777777" w:rsidR="00591574" w:rsidRPr="00A54DA0" w:rsidRDefault="00591574" w:rsidP="00172C22">
      <w:pPr>
        <w:pStyle w:val="PL"/>
      </w:pPr>
      <w:r w:rsidRPr="00A54DA0">
        <w:t>note right of OSS_CSP</w:t>
      </w:r>
    </w:p>
    <w:p w14:paraId="102F8FF3" w14:textId="77777777" w:rsidR="00591574" w:rsidRPr="00A54DA0" w:rsidRDefault="00591574" w:rsidP="00172C22">
      <w:pPr>
        <w:pStyle w:val="PL"/>
      </w:pPr>
      <w:r w:rsidRPr="00A54DA0">
        <w:t xml:space="preserve">   BSS_NSP and OSS_NSP belong</w:t>
      </w:r>
    </w:p>
    <w:p w14:paraId="0BB2274F" w14:textId="77777777" w:rsidR="00591574" w:rsidRPr="00A54DA0" w:rsidRDefault="00591574" w:rsidP="00172C22">
      <w:pPr>
        <w:pStyle w:val="PL"/>
      </w:pPr>
      <w:r w:rsidRPr="00A54DA0">
        <w:t xml:space="preserve">   to the company fulfilling the NSP role.</w:t>
      </w:r>
    </w:p>
    <w:p w14:paraId="4C9AC6DC" w14:textId="77777777" w:rsidR="00591574" w:rsidRPr="00A54DA0" w:rsidRDefault="00591574" w:rsidP="00172C22">
      <w:pPr>
        <w:pStyle w:val="PL"/>
      </w:pPr>
      <w:r w:rsidRPr="00A54DA0">
        <w:t xml:space="preserve">  </w:t>
      </w:r>
    </w:p>
    <w:p w14:paraId="68CBB27F" w14:textId="77777777" w:rsidR="00591574" w:rsidRPr="00A54DA0" w:rsidRDefault="00591574" w:rsidP="00172C22">
      <w:pPr>
        <w:pStyle w:val="PL"/>
      </w:pPr>
      <w:r w:rsidRPr="00A54DA0">
        <w:t xml:space="preserve">   BSS_CSP (grey) and OSS_CSP (grey) belong </w:t>
      </w:r>
    </w:p>
    <w:p w14:paraId="698BA466" w14:textId="77777777" w:rsidR="00591574" w:rsidRPr="00A54DA0" w:rsidRDefault="00591574" w:rsidP="00172C22">
      <w:pPr>
        <w:pStyle w:val="PL"/>
      </w:pPr>
      <w:r w:rsidRPr="00A54DA0">
        <w:t xml:space="preserve">   To the company fulfilling the CSP role.</w:t>
      </w:r>
    </w:p>
    <w:p w14:paraId="2D2EDD55" w14:textId="77777777" w:rsidR="00591574" w:rsidRPr="00A54DA0" w:rsidRDefault="00591574" w:rsidP="00172C22">
      <w:pPr>
        <w:pStyle w:val="PL"/>
      </w:pPr>
      <w:r w:rsidRPr="00A54DA0">
        <w:t>end note</w:t>
      </w:r>
    </w:p>
    <w:p w14:paraId="79EDDE84" w14:textId="13F2B480" w:rsidR="00591574" w:rsidRPr="00A54DA0" w:rsidRDefault="00591574" w:rsidP="00172C22">
      <w:pPr>
        <w:pStyle w:val="PL"/>
      </w:pPr>
      <w:r w:rsidRPr="00A54DA0">
        <w:t>@enduml</w:t>
      </w:r>
    </w:p>
    <w:p w14:paraId="61035782" w14:textId="39502BF3" w:rsidR="00FB224F" w:rsidRPr="00A54DA0" w:rsidRDefault="00FB224F" w:rsidP="00591574">
      <w:pPr>
        <w:pStyle w:val="code"/>
      </w:pPr>
    </w:p>
    <w:p w14:paraId="194499E6" w14:textId="38CE8296" w:rsidR="00FB224F" w:rsidRPr="00A54DA0" w:rsidRDefault="00FB224F" w:rsidP="00172C22">
      <w:pPr>
        <w:pStyle w:val="Heading1"/>
      </w:pPr>
      <w:r w:rsidRPr="00A54DA0">
        <w:t>A.4</w:t>
      </w:r>
      <w:r w:rsidRPr="00A54DA0">
        <w:tab/>
        <w:t>UML code for Figure 4.1.2.1.1</w:t>
      </w:r>
    </w:p>
    <w:p w14:paraId="77D0BE74" w14:textId="77777777" w:rsidR="00FB224F" w:rsidRPr="00A54DA0" w:rsidRDefault="00FB224F" w:rsidP="00172C22">
      <w:pPr>
        <w:pStyle w:val="PL"/>
        <w:rPr>
          <w:lang w:eastAsia="zh-CN"/>
        </w:rPr>
      </w:pPr>
      <w:r w:rsidRPr="00A54DA0">
        <w:rPr>
          <w:lang w:eastAsia="zh-CN"/>
        </w:rPr>
        <w:t>@startuml</w:t>
      </w:r>
    </w:p>
    <w:p w14:paraId="1E27674C" w14:textId="77777777" w:rsidR="00FB224F" w:rsidRPr="00A54DA0" w:rsidRDefault="00FB224F" w:rsidP="00172C22">
      <w:pPr>
        <w:pStyle w:val="PL"/>
        <w:rPr>
          <w:lang w:eastAsia="zh-CN"/>
        </w:rPr>
      </w:pPr>
      <w:r w:rsidRPr="00A54DA0">
        <w:rPr>
          <w:lang w:eastAsia="zh-CN"/>
        </w:rPr>
        <w:t>skinparam backgroundColor white</w:t>
      </w:r>
    </w:p>
    <w:p w14:paraId="68B28B86" w14:textId="77777777" w:rsidR="00FB224F" w:rsidRPr="00A54DA0" w:rsidRDefault="00FB224F" w:rsidP="00172C22">
      <w:pPr>
        <w:pStyle w:val="PL"/>
        <w:rPr>
          <w:lang w:eastAsia="zh-CN"/>
        </w:rPr>
      </w:pPr>
      <w:r w:rsidRPr="00A54DA0">
        <w:rPr>
          <w:lang w:eastAsia="zh-CN"/>
        </w:rPr>
        <w:t>skinparam classBackgroundColor white</w:t>
      </w:r>
    </w:p>
    <w:p w14:paraId="249F875F" w14:textId="77777777" w:rsidR="00FB224F" w:rsidRPr="00A54DA0" w:rsidRDefault="00FB224F" w:rsidP="00172C22">
      <w:pPr>
        <w:pStyle w:val="PL"/>
        <w:rPr>
          <w:lang w:eastAsia="zh-CN"/>
        </w:rPr>
      </w:pPr>
      <w:r w:rsidRPr="00A54DA0">
        <w:rPr>
          <w:lang w:eastAsia="zh-CN"/>
        </w:rPr>
        <w:t>skinparam classBorderColor black</w:t>
      </w:r>
    </w:p>
    <w:p w14:paraId="17190C60" w14:textId="77777777" w:rsidR="00FB224F" w:rsidRPr="00A54DA0" w:rsidRDefault="00FB224F" w:rsidP="00172C22">
      <w:pPr>
        <w:pStyle w:val="PL"/>
        <w:rPr>
          <w:lang w:eastAsia="zh-CN"/>
        </w:rPr>
      </w:pPr>
      <w:r w:rsidRPr="00A54DA0">
        <w:rPr>
          <w:lang w:eastAsia="zh-CN"/>
        </w:rPr>
        <w:t>skinparam rectangleBackgroundColor white</w:t>
      </w:r>
    </w:p>
    <w:p w14:paraId="36FC6F94" w14:textId="77777777" w:rsidR="00FB224F" w:rsidRPr="00A54DA0" w:rsidRDefault="00FB224F" w:rsidP="00172C22">
      <w:pPr>
        <w:pStyle w:val="PL"/>
        <w:rPr>
          <w:lang w:eastAsia="zh-CN"/>
        </w:rPr>
      </w:pPr>
      <w:r w:rsidRPr="00A54DA0">
        <w:rPr>
          <w:lang w:eastAsia="zh-CN"/>
        </w:rPr>
        <w:t>skinparam rectangleBorderColor black</w:t>
      </w:r>
    </w:p>
    <w:p w14:paraId="0D515D28" w14:textId="77777777" w:rsidR="00FB224F" w:rsidRPr="00A54DA0" w:rsidRDefault="00FB224F" w:rsidP="00172C22">
      <w:pPr>
        <w:pStyle w:val="PL"/>
        <w:rPr>
          <w:lang w:eastAsia="zh-CN"/>
        </w:rPr>
      </w:pPr>
      <w:r w:rsidRPr="00A54DA0">
        <w:rPr>
          <w:lang w:eastAsia="zh-CN"/>
        </w:rPr>
        <w:t>skinparam Shadowing false</w:t>
      </w:r>
    </w:p>
    <w:p w14:paraId="056F7996" w14:textId="77777777" w:rsidR="00FB224F" w:rsidRPr="00A54DA0" w:rsidRDefault="00FB224F" w:rsidP="00172C22">
      <w:pPr>
        <w:pStyle w:val="PL"/>
        <w:rPr>
          <w:lang w:eastAsia="zh-CN"/>
        </w:rPr>
      </w:pPr>
      <w:r w:rsidRPr="00A54DA0">
        <w:rPr>
          <w:lang w:eastAsia="zh-CN"/>
        </w:rPr>
        <w:t>skinparam noteBackgroundColor white</w:t>
      </w:r>
    </w:p>
    <w:p w14:paraId="20982FDC" w14:textId="77777777" w:rsidR="00FB224F" w:rsidRPr="00A54DA0" w:rsidRDefault="00FB224F" w:rsidP="00172C22">
      <w:pPr>
        <w:pStyle w:val="PL"/>
        <w:rPr>
          <w:lang w:eastAsia="zh-CN"/>
        </w:rPr>
      </w:pPr>
      <w:r w:rsidRPr="00A54DA0">
        <w:rPr>
          <w:lang w:eastAsia="zh-CN"/>
        </w:rPr>
        <w:t>skinparam noteBorderColor black</w:t>
      </w:r>
    </w:p>
    <w:p w14:paraId="0970BF86" w14:textId="77777777" w:rsidR="00FB224F" w:rsidRPr="00A54DA0" w:rsidRDefault="00FB224F" w:rsidP="00172C22">
      <w:pPr>
        <w:pStyle w:val="PL"/>
        <w:rPr>
          <w:lang w:eastAsia="zh-CN"/>
        </w:rPr>
      </w:pPr>
      <w:r w:rsidRPr="00A54DA0">
        <w:rPr>
          <w:lang w:eastAsia="zh-CN"/>
        </w:rPr>
        <w:t>skinparam arrowColor black</w:t>
      </w:r>
    </w:p>
    <w:p w14:paraId="45703EC9" w14:textId="77777777" w:rsidR="00FB224F" w:rsidRPr="00A54DA0" w:rsidRDefault="00FB224F" w:rsidP="00172C22">
      <w:pPr>
        <w:pStyle w:val="PL"/>
        <w:rPr>
          <w:lang w:eastAsia="zh-CN"/>
        </w:rPr>
      </w:pPr>
      <w:r w:rsidRPr="00A54DA0">
        <w:rPr>
          <w:lang w:eastAsia="zh-CN"/>
        </w:rPr>
        <w:t>hide circle</w:t>
      </w:r>
    </w:p>
    <w:p w14:paraId="7E258D51" w14:textId="77777777" w:rsidR="00FB224F" w:rsidRPr="00A54DA0" w:rsidRDefault="00FB224F" w:rsidP="00172C22">
      <w:pPr>
        <w:pStyle w:val="PL"/>
        <w:rPr>
          <w:lang w:eastAsia="zh-CN"/>
        </w:rPr>
      </w:pPr>
      <w:r w:rsidRPr="00A54DA0">
        <w:rPr>
          <w:lang w:eastAsia="zh-CN"/>
        </w:rPr>
        <w:t>hide members</w:t>
      </w:r>
    </w:p>
    <w:p w14:paraId="01AB56A3" w14:textId="77777777" w:rsidR="00FB224F" w:rsidRPr="00A54DA0" w:rsidRDefault="00FB224F" w:rsidP="00172C22">
      <w:pPr>
        <w:pStyle w:val="PL"/>
        <w:rPr>
          <w:lang w:eastAsia="zh-CN"/>
        </w:rPr>
      </w:pPr>
    </w:p>
    <w:p w14:paraId="25276895" w14:textId="77777777" w:rsidR="00FB224F" w:rsidRPr="00A54DA0" w:rsidRDefault="00FB224F" w:rsidP="00172C22">
      <w:pPr>
        <w:pStyle w:val="PL"/>
        <w:rPr>
          <w:lang w:eastAsia="zh-CN"/>
        </w:rPr>
      </w:pPr>
      <w:r w:rsidRPr="00A54DA0">
        <w:rPr>
          <w:lang w:eastAsia="zh-CN"/>
        </w:rPr>
        <w:t>left to right direction</w:t>
      </w:r>
    </w:p>
    <w:p w14:paraId="73E3ECE7" w14:textId="4AC7CFD5" w:rsidR="00FB224F" w:rsidRPr="00A54DA0" w:rsidRDefault="00FB224F" w:rsidP="00172C22">
      <w:pPr>
        <w:pStyle w:val="PL"/>
        <w:rPr>
          <w:lang w:eastAsia="zh-CN"/>
        </w:rPr>
      </w:pPr>
      <w:r w:rsidRPr="00A54DA0">
        <w:rPr>
          <w:lang w:eastAsia="zh-CN"/>
        </w:rPr>
        <w:t>rectangle Exposed_MnS_Consumer</w:t>
      </w:r>
    </w:p>
    <w:p w14:paraId="0A04436C" w14:textId="6E7D04E1" w:rsidR="00FB224F" w:rsidRPr="00A54DA0" w:rsidRDefault="00FB224F" w:rsidP="00172C22">
      <w:pPr>
        <w:pStyle w:val="PL"/>
        <w:rPr>
          <w:lang w:eastAsia="zh-CN"/>
        </w:rPr>
      </w:pPr>
      <w:r w:rsidRPr="00A54DA0">
        <w:rPr>
          <w:lang w:eastAsia="zh-CN"/>
        </w:rPr>
        <w:t>rectangle Exposed_MnS_Producer</w:t>
      </w:r>
    </w:p>
    <w:p w14:paraId="609B301E" w14:textId="3ABD22C1" w:rsidR="00FB224F" w:rsidRPr="00A54DA0" w:rsidRDefault="00FB224F" w:rsidP="00172C22">
      <w:pPr>
        <w:pStyle w:val="PL"/>
        <w:rPr>
          <w:lang w:eastAsia="zh-CN"/>
        </w:rPr>
      </w:pPr>
      <w:r w:rsidRPr="00A54DA0">
        <w:rPr>
          <w:lang w:eastAsia="zh-CN"/>
        </w:rPr>
        <w:t>Exposed_MnS_Consumer -(0- Exposed_MnS_Producer: e</w:t>
      </w:r>
      <w:r w:rsidR="000D65B9" w:rsidRPr="00A54DA0">
        <w:rPr>
          <w:rFonts w:hint="eastAsia"/>
          <w:lang w:eastAsia="zh-CN"/>
        </w:rPr>
        <w:t>xposed</w:t>
      </w:r>
      <w:r w:rsidR="000D65B9" w:rsidRPr="00A54DA0">
        <w:rPr>
          <w:lang w:eastAsia="zh-CN"/>
        </w:rPr>
        <w:t xml:space="preserve"> </w:t>
      </w:r>
      <w:r w:rsidRPr="00A54DA0">
        <w:rPr>
          <w:lang w:eastAsia="zh-CN"/>
        </w:rPr>
        <w:t>MnS</w:t>
      </w:r>
    </w:p>
    <w:p w14:paraId="3C91DD58" w14:textId="0D7C791F" w:rsidR="00FB224F" w:rsidRPr="00A54DA0" w:rsidRDefault="00FB224F" w:rsidP="00172C22">
      <w:pPr>
        <w:pStyle w:val="PL"/>
        <w:rPr>
          <w:lang w:eastAsia="zh-CN"/>
        </w:rPr>
      </w:pPr>
      <w:r w:rsidRPr="00A54DA0">
        <w:rPr>
          <w:lang w:eastAsia="zh-CN"/>
        </w:rPr>
        <w:t>@enduml</w:t>
      </w:r>
    </w:p>
    <w:p w14:paraId="7B3F4F88" w14:textId="70C9E14E" w:rsidR="009A4B48" w:rsidRPr="00A54DA0" w:rsidRDefault="009A4B48">
      <w:pPr>
        <w:pStyle w:val="code"/>
        <w:rPr>
          <w:lang w:eastAsia="zh-CN"/>
        </w:rPr>
      </w:pPr>
    </w:p>
    <w:p w14:paraId="73B73D28" w14:textId="6D216AE3" w:rsidR="009A4B48" w:rsidRPr="00A54DA0" w:rsidRDefault="009A4B48" w:rsidP="00172C22">
      <w:pPr>
        <w:pStyle w:val="Heading1"/>
      </w:pPr>
      <w:r w:rsidRPr="00A54DA0">
        <w:t>A.</w:t>
      </w:r>
      <w:r w:rsidR="00A81E6A" w:rsidRPr="00A54DA0">
        <w:rPr>
          <w:lang w:eastAsia="zh-CN"/>
        </w:rPr>
        <w:t>5</w:t>
      </w:r>
      <w:r w:rsidRPr="00A54DA0">
        <w:tab/>
        <w:t>UML code</w:t>
      </w:r>
      <w:r w:rsidR="000D65B9" w:rsidRPr="00A54DA0">
        <w:t xml:space="preserve"> </w:t>
      </w:r>
      <w:r w:rsidR="000D65B9" w:rsidRPr="00A54DA0">
        <w:rPr>
          <w:rFonts w:hint="eastAsia"/>
          <w:lang w:eastAsia="zh-CN"/>
        </w:rPr>
        <w:t>for</w:t>
      </w:r>
      <w:r w:rsidR="000D65B9" w:rsidRPr="00A54DA0">
        <w:rPr>
          <w:lang w:eastAsia="zh-CN"/>
        </w:rPr>
        <w:t xml:space="preserve"> </w:t>
      </w:r>
      <w:r w:rsidR="000D65B9" w:rsidRPr="00A54DA0">
        <w:rPr>
          <w:rFonts w:hint="eastAsia"/>
          <w:lang w:eastAsia="zh-CN"/>
        </w:rPr>
        <w:t>Figure</w:t>
      </w:r>
      <w:r w:rsidR="000D65B9" w:rsidRPr="00A54DA0">
        <w:rPr>
          <w:lang w:eastAsia="zh-CN"/>
        </w:rPr>
        <w:t xml:space="preserve"> 4.1.4.5</w:t>
      </w:r>
    </w:p>
    <w:p w14:paraId="57B21F1E" w14:textId="77777777" w:rsidR="009A4B48" w:rsidRPr="00A54DA0" w:rsidRDefault="009A4B48" w:rsidP="00172C22">
      <w:pPr>
        <w:pStyle w:val="PL"/>
        <w:rPr>
          <w:lang w:eastAsia="zh-CN"/>
        </w:rPr>
      </w:pPr>
      <w:r w:rsidRPr="00A54DA0">
        <w:rPr>
          <w:lang w:eastAsia="zh-CN"/>
        </w:rPr>
        <w:t>@startuml</w:t>
      </w:r>
    </w:p>
    <w:p w14:paraId="6760A361" w14:textId="77777777" w:rsidR="009A4B48" w:rsidRPr="00A54DA0" w:rsidRDefault="009A4B48" w:rsidP="00172C22">
      <w:pPr>
        <w:pStyle w:val="PL"/>
        <w:rPr>
          <w:lang w:eastAsia="zh-CN"/>
        </w:rPr>
      </w:pPr>
      <w:r w:rsidRPr="00A54DA0">
        <w:rPr>
          <w:lang w:eastAsia="zh-CN"/>
        </w:rPr>
        <w:t>@startuml</w:t>
      </w:r>
    </w:p>
    <w:p w14:paraId="0168A625" w14:textId="77777777" w:rsidR="009A4B48" w:rsidRPr="00A54DA0" w:rsidRDefault="009A4B48" w:rsidP="00172C22">
      <w:pPr>
        <w:pStyle w:val="PL"/>
        <w:rPr>
          <w:lang w:eastAsia="zh-CN"/>
        </w:rPr>
      </w:pPr>
      <w:r w:rsidRPr="00A54DA0">
        <w:rPr>
          <w:lang w:eastAsia="zh-CN"/>
        </w:rPr>
        <w:t>skinparam sequence {</w:t>
      </w:r>
    </w:p>
    <w:p w14:paraId="26BA8E1E" w14:textId="77777777" w:rsidR="009A4B48" w:rsidRPr="00A54DA0" w:rsidRDefault="009A4B48" w:rsidP="00172C22">
      <w:pPr>
        <w:pStyle w:val="PL"/>
        <w:rPr>
          <w:lang w:eastAsia="zh-CN"/>
        </w:rPr>
      </w:pPr>
      <w:r w:rsidRPr="00A54DA0">
        <w:rPr>
          <w:lang w:eastAsia="zh-CN"/>
        </w:rPr>
        <w:t>ArrowColor Black</w:t>
      </w:r>
    </w:p>
    <w:p w14:paraId="5DEAE2F9" w14:textId="77777777" w:rsidR="009A4B48" w:rsidRPr="00A54DA0" w:rsidRDefault="009A4B48" w:rsidP="00172C22">
      <w:pPr>
        <w:pStyle w:val="PL"/>
        <w:rPr>
          <w:lang w:eastAsia="zh-CN"/>
        </w:rPr>
      </w:pPr>
      <w:r w:rsidRPr="00A54DA0">
        <w:rPr>
          <w:lang w:eastAsia="zh-CN"/>
        </w:rPr>
        <w:t>ActorBorderColor Black</w:t>
      </w:r>
    </w:p>
    <w:p w14:paraId="17125A24" w14:textId="77777777" w:rsidR="009A4B48" w:rsidRPr="00A54DA0" w:rsidRDefault="009A4B48" w:rsidP="00172C22">
      <w:pPr>
        <w:pStyle w:val="PL"/>
        <w:rPr>
          <w:lang w:eastAsia="zh-CN"/>
        </w:rPr>
      </w:pPr>
      <w:r w:rsidRPr="00A54DA0">
        <w:rPr>
          <w:lang w:eastAsia="zh-CN"/>
        </w:rPr>
        <w:t>ActorBackgroundColor White</w:t>
      </w:r>
    </w:p>
    <w:p w14:paraId="3618D39F" w14:textId="77777777" w:rsidR="009A4B48" w:rsidRPr="00A54DA0" w:rsidRDefault="009A4B48" w:rsidP="00172C22">
      <w:pPr>
        <w:pStyle w:val="PL"/>
        <w:rPr>
          <w:lang w:eastAsia="zh-CN"/>
        </w:rPr>
      </w:pPr>
      <w:r w:rsidRPr="00A54DA0">
        <w:rPr>
          <w:lang w:eastAsia="zh-CN"/>
        </w:rPr>
        <w:t>ParticipantBorderColor Black</w:t>
      </w:r>
    </w:p>
    <w:p w14:paraId="717B4B9B" w14:textId="77777777" w:rsidR="009A4B48" w:rsidRPr="00A54DA0" w:rsidRDefault="009A4B48" w:rsidP="00172C22">
      <w:pPr>
        <w:pStyle w:val="PL"/>
        <w:rPr>
          <w:lang w:eastAsia="zh-CN"/>
        </w:rPr>
      </w:pPr>
      <w:r w:rsidRPr="00A54DA0">
        <w:rPr>
          <w:lang w:eastAsia="zh-CN"/>
        </w:rPr>
        <w:t>ParticipantBackgroundColor White</w:t>
      </w:r>
    </w:p>
    <w:p w14:paraId="22107923" w14:textId="77777777" w:rsidR="009A4B48" w:rsidRPr="00A54DA0" w:rsidRDefault="009A4B48" w:rsidP="00172C22">
      <w:pPr>
        <w:pStyle w:val="PL"/>
        <w:rPr>
          <w:lang w:eastAsia="zh-CN"/>
        </w:rPr>
      </w:pPr>
      <w:r w:rsidRPr="00A54DA0">
        <w:rPr>
          <w:lang w:eastAsia="zh-CN"/>
        </w:rPr>
        <w:t>LifeLineBorderColor Black</w:t>
      </w:r>
    </w:p>
    <w:p w14:paraId="6D04090E" w14:textId="77777777" w:rsidR="009A4B48" w:rsidRPr="00A54DA0" w:rsidRDefault="009A4B48" w:rsidP="00172C22">
      <w:pPr>
        <w:pStyle w:val="PL"/>
        <w:rPr>
          <w:lang w:eastAsia="zh-CN"/>
        </w:rPr>
      </w:pPr>
      <w:r w:rsidRPr="00A54DA0">
        <w:rPr>
          <w:lang w:eastAsia="zh-CN"/>
        </w:rPr>
        <w:t>BackGroundColor &lt;&lt;BSS_Prov&gt;&gt; Black</w:t>
      </w:r>
    </w:p>
    <w:p w14:paraId="4EDC5A04" w14:textId="77777777" w:rsidR="009A4B48" w:rsidRPr="00A54DA0" w:rsidRDefault="009A4B48" w:rsidP="00172C22">
      <w:pPr>
        <w:pStyle w:val="PL"/>
        <w:rPr>
          <w:lang w:eastAsia="zh-CN"/>
        </w:rPr>
      </w:pPr>
      <w:r w:rsidRPr="00A54DA0">
        <w:rPr>
          <w:lang w:eastAsia="zh-CN"/>
        </w:rPr>
        <w:t>}</w:t>
      </w:r>
    </w:p>
    <w:p w14:paraId="76763613" w14:textId="77777777" w:rsidR="009A4B48" w:rsidRPr="00A54DA0" w:rsidRDefault="009A4B48" w:rsidP="00172C22">
      <w:pPr>
        <w:pStyle w:val="PL"/>
        <w:rPr>
          <w:lang w:eastAsia="zh-CN"/>
        </w:rPr>
      </w:pPr>
      <w:r w:rsidRPr="00A54DA0">
        <w:rPr>
          <w:lang w:eastAsia="zh-CN"/>
        </w:rPr>
        <w:t>skinparam NoteBackgroundColor White</w:t>
      </w:r>
    </w:p>
    <w:p w14:paraId="300562F3" w14:textId="77777777" w:rsidR="009A4B48" w:rsidRPr="00A54DA0" w:rsidRDefault="009A4B48" w:rsidP="00172C22">
      <w:pPr>
        <w:pStyle w:val="PL"/>
        <w:rPr>
          <w:lang w:eastAsia="zh-CN"/>
        </w:rPr>
      </w:pPr>
      <w:r w:rsidRPr="00A54DA0">
        <w:rPr>
          <w:lang w:eastAsia="zh-CN"/>
        </w:rPr>
        <w:t>skinparam NoteBorderColor Black</w:t>
      </w:r>
    </w:p>
    <w:p w14:paraId="59B1DB6B" w14:textId="77777777" w:rsidR="009A4B48" w:rsidRPr="00A54DA0" w:rsidRDefault="009A4B48" w:rsidP="00172C22">
      <w:pPr>
        <w:pStyle w:val="PL"/>
        <w:rPr>
          <w:lang w:eastAsia="zh-CN"/>
        </w:rPr>
      </w:pPr>
      <w:r w:rsidRPr="00A54DA0">
        <w:rPr>
          <w:lang w:eastAsia="zh-CN"/>
        </w:rPr>
        <w:t>skinparam shadowing false</w:t>
      </w:r>
    </w:p>
    <w:p w14:paraId="173B7B3B" w14:textId="77777777" w:rsidR="009A4B48" w:rsidRPr="00A54DA0" w:rsidRDefault="009A4B48" w:rsidP="00172C22">
      <w:pPr>
        <w:pStyle w:val="PL"/>
        <w:rPr>
          <w:lang w:eastAsia="zh-CN"/>
        </w:rPr>
      </w:pPr>
      <w:r w:rsidRPr="00A54DA0">
        <w:rPr>
          <w:lang w:eastAsia="zh-CN"/>
        </w:rPr>
        <w:t>hide footbox</w:t>
      </w:r>
    </w:p>
    <w:p w14:paraId="5FF3345D" w14:textId="77777777" w:rsidR="009A4B48" w:rsidRPr="00A54DA0" w:rsidRDefault="009A4B48" w:rsidP="00172C22">
      <w:pPr>
        <w:pStyle w:val="PL"/>
        <w:rPr>
          <w:lang w:eastAsia="zh-CN"/>
        </w:rPr>
      </w:pPr>
    </w:p>
    <w:p w14:paraId="102CBAE4" w14:textId="77777777" w:rsidR="009A4B48" w:rsidRPr="00A54DA0" w:rsidRDefault="009A4B48" w:rsidP="00172C22">
      <w:pPr>
        <w:pStyle w:val="PL"/>
        <w:rPr>
          <w:lang w:eastAsia="zh-CN"/>
        </w:rPr>
      </w:pPr>
      <w:r w:rsidRPr="00A54DA0">
        <w:rPr>
          <w:lang w:eastAsia="zh-CN"/>
        </w:rPr>
        <w:t>actor NSC</w:t>
      </w:r>
    </w:p>
    <w:p w14:paraId="1F0A6DE9" w14:textId="77777777" w:rsidR="009A4B48" w:rsidRPr="00A54DA0" w:rsidRDefault="009A4B48" w:rsidP="00172C22">
      <w:pPr>
        <w:pStyle w:val="PL"/>
        <w:rPr>
          <w:lang w:val="fr-FR" w:eastAsia="zh-CN"/>
        </w:rPr>
      </w:pPr>
      <w:r w:rsidRPr="00A54DA0">
        <w:rPr>
          <w:lang w:val="fr-FR" w:eastAsia="zh-CN"/>
        </w:rPr>
        <w:t xml:space="preserve">participant BSS_NSP </w:t>
      </w:r>
    </w:p>
    <w:p w14:paraId="6E273625" w14:textId="77777777" w:rsidR="009A4B48" w:rsidRPr="00A54DA0" w:rsidRDefault="009A4B48" w:rsidP="00172C22">
      <w:pPr>
        <w:pStyle w:val="PL"/>
        <w:rPr>
          <w:lang w:val="fr-FR" w:eastAsia="zh-CN"/>
        </w:rPr>
      </w:pPr>
      <w:r w:rsidRPr="00A54DA0">
        <w:rPr>
          <w:lang w:val="fr-FR" w:eastAsia="zh-CN"/>
        </w:rPr>
        <w:t xml:space="preserve">participant OSS_SML </w:t>
      </w:r>
    </w:p>
    <w:p w14:paraId="7155139D" w14:textId="77777777" w:rsidR="009A4B48" w:rsidRPr="00A54DA0" w:rsidRDefault="009A4B48" w:rsidP="00172C22">
      <w:pPr>
        <w:pStyle w:val="PL"/>
        <w:rPr>
          <w:lang w:eastAsia="zh-CN"/>
        </w:rPr>
      </w:pPr>
      <w:r w:rsidRPr="00A54DA0">
        <w:rPr>
          <w:lang w:eastAsia="zh-CN"/>
        </w:rPr>
        <w:t>participant OSS_NML</w:t>
      </w:r>
    </w:p>
    <w:p w14:paraId="67DE56B5" w14:textId="77777777" w:rsidR="009A4B48" w:rsidRPr="00A54DA0" w:rsidRDefault="009A4B48" w:rsidP="00172C22">
      <w:pPr>
        <w:pStyle w:val="PL"/>
        <w:rPr>
          <w:lang w:eastAsia="zh-CN"/>
        </w:rPr>
      </w:pPr>
    </w:p>
    <w:p w14:paraId="3E99741E" w14:textId="77777777" w:rsidR="00860BB6" w:rsidRPr="00A54DA0" w:rsidRDefault="00860BB6" w:rsidP="00172C22">
      <w:pPr>
        <w:pStyle w:val="PL"/>
        <w:rPr>
          <w:lang w:eastAsia="zh-CN"/>
        </w:rPr>
      </w:pPr>
      <w:r w:rsidRPr="00A54DA0">
        <w:rPr>
          <w:lang w:eastAsia="zh-CN"/>
        </w:rPr>
        <w:t>OSS_SML--&gt; OSS_NML: 1. service discovery</w:t>
      </w:r>
    </w:p>
    <w:p w14:paraId="20087985" w14:textId="77777777" w:rsidR="00860BB6" w:rsidRPr="00A54DA0" w:rsidRDefault="00860BB6" w:rsidP="00172C22">
      <w:pPr>
        <w:pStyle w:val="PL"/>
        <w:rPr>
          <w:lang w:eastAsia="zh-CN"/>
        </w:rPr>
      </w:pPr>
      <w:r w:rsidRPr="00A54DA0">
        <w:rPr>
          <w:lang w:eastAsia="zh-CN"/>
        </w:rPr>
        <w:t>OSS_SML---&gt; OSS_SML: 2. configure the available MnS service</w:t>
      </w:r>
    </w:p>
    <w:p w14:paraId="002A95E6" w14:textId="77777777" w:rsidR="00860BB6" w:rsidRPr="00A54DA0" w:rsidRDefault="00860BB6" w:rsidP="00172C22">
      <w:pPr>
        <w:pStyle w:val="PL"/>
        <w:rPr>
          <w:lang w:eastAsia="zh-CN"/>
        </w:rPr>
      </w:pPr>
      <w:r w:rsidRPr="00A54DA0">
        <w:rPr>
          <w:lang w:eastAsia="zh-CN"/>
        </w:rPr>
        <w:t>opt</w:t>
      </w:r>
    </w:p>
    <w:p w14:paraId="7CC53CF7" w14:textId="77777777" w:rsidR="00860BB6" w:rsidRPr="00A54DA0" w:rsidRDefault="00860BB6" w:rsidP="00172C22">
      <w:pPr>
        <w:pStyle w:val="PL"/>
        <w:rPr>
          <w:lang w:eastAsia="zh-CN"/>
        </w:rPr>
      </w:pPr>
      <w:r w:rsidRPr="00A54DA0">
        <w:rPr>
          <w:lang w:eastAsia="zh-CN"/>
        </w:rPr>
        <w:t xml:space="preserve">  BSS_NSP --&gt;OSS_SML: 3. request list of available services</w:t>
      </w:r>
    </w:p>
    <w:p w14:paraId="35C0DA93" w14:textId="77777777" w:rsidR="00860BB6" w:rsidRPr="00A54DA0" w:rsidRDefault="00860BB6" w:rsidP="00172C22">
      <w:pPr>
        <w:pStyle w:val="PL"/>
        <w:rPr>
          <w:lang w:eastAsia="zh-CN"/>
        </w:rPr>
      </w:pPr>
      <w:r w:rsidRPr="00A54DA0">
        <w:rPr>
          <w:lang w:eastAsia="zh-CN"/>
        </w:rPr>
        <w:t>end</w:t>
      </w:r>
    </w:p>
    <w:p w14:paraId="428E1198" w14:textId="583AF461" w:rsidR="00860BB6" w:rsidRPr="00A54DA0" w:rsidRDefault="00860BB6" w:rsidP="00172C22">
      <w:pPr>
        <w:pStyle w:val="PL"/>
        <w:rPr>
          <w:lang w:eastAsia="zh-CN"/>
        </w:rPr>
      </w:pPr>
      <w:r w:rsidRPr="00A54DA0">
        <w:rPr>
          <w:lang w:eastAsia="zh-CN"/>
        </w:rPr>
        <w:t>OSS_SML---&gt; BSS_NSP: 4. provide list of available services</w:t>
      </w:r>
    </w:p>
    <w:p w14:paraId="5F45C60A" w14:textId="5A05A69B" w:rsidR="00860BB6" w:rsidRPr="00A54DA0" w:rsidRDefault="00860BB6" w:rsidP="00172C22">
      <w:pPr>
        <w:pStyle w:val="PL"/>
        <w:rPr>
          <w:lang w:eastAsia="zh-CN"/>
        </w:rPr>
      </w:pPr>
      <w:r w:rsidRPr="00A54DA0">
        <w:rPr>
          <w:lang w:eastAsia="zh-CN"/>
        </w:rPr>
        <w:t>BSS_NSP --&gt; BSS_NSP: 5. configure the MnS service for exposure</w:t>
      </w:r>
    </w:p>
    <w:p w14:paraId="12CB54F6" w14:textId="77777777" w:rsidR="00860BB6" w:rsidRPr="00A54DA0" w:rsidRDefault="00860BB6" w:rsidP="00172C22">
      <w:pPr>
        <w:pStyle w:val="PL"/>
        <w:rPr>
          <w:lang w:val="fr-FR" w:eastAsia="zh-CN"/>
        </w:rPr>
      </w:pPr>
      <w:r w:rsidRPr="00A54DA0">
        <w:rPr>
          <w:lang w:val="fr-FR" w:eastAsia="zh-CN"/>
        </w:rPr>
        <w:t>NSC --&gt; BSS_NSP: 6. product catalogue request</w:t>
      </w:r>
    </w:p>
    <w:p w14:paraId="1D87275A" w14:textId="77777777" w:rsidR="00860BB6" w:rsidRPr="00A54DA0" w:rsidRDefault="00860BB6" w:rsidP="00172C22">
      <w:pPr>
        <w:pStyle w:val="PL"/>
        <w:rPr>
          <w:lang w:eastAsia="zh-CN"/>
        </w:rPr>
      </w:pPr>
      <w:r w:rsidRPr="00A54DA0">
        <w:rPr>
          <w:lang w:eastAsia="zh-CN"/>
        </w:rPr>
        <w:t>BSS_NSP --&gt; NSC: 7. product catalogue</w:t>
      </w:r>
    </w:p>
    <w:p w14:paraId="64FD7432" w14:textId="77777777" w:rsidR="00860BB6" w:rsidRPr="00A54DA0" w:rsidRDefault="00860BB6" w:rsidP="00172C22">
      <w:pPr>
        <w:pStyle w:val="PL"/>
        <w:rPr>
          <w:lang w:eastAsia="zh-CN"/>
        </w:rPr>
      </w:pPr>
      <w:r w:rsidRPr="00A54DA0">
        <w:rPr>
          <w:lang w:eastAsia="zh-CN"/>
        </w:rPr>
        <w:t>@enduml</w:t>
      </w:r>
    </w:p>
    <w:p w14:paraId="513603F8" w14:textId="4420F48E" w:rsidR="009C0DE1" w:rsidRPr="00A54DA0" w:rsidRDefault="009C0DE1" w:rsidP="00591574">
      <w:pPr>
        <w:pStyle w:val="code"/>
        <w:rPr>
          <w:lang w:eastAsia="zh-CN"/>
        </w:rPr>
      </w:pPr>
    </w:p>
    <w:p w14:paraId="56C6666C" w14:textId="2BF52831" w:rsidR="009C0DE1" w:rsidRPr="00A54DA0" w:rsidRDefault="009C0DE1" w:rsidP="00172C22">
      <w:pPr>
        <w:pStyle w:val="Heading1"/>
      </w:pPr>
      <w:r w:rsidRPr="00A54DA0">
        <w:t>A.</w:t>
      </w:r>
      <w:r w:rsidRPr="00A54DA0">
        <w:rPr>
          <w:lang w:eastAsia="zh-CN"/>
        </w:rPr>
        <w:t>6</w:t>
      </w:r>
      <w:r w:rsidRPr="00A54DA0">
        <w:tab/>
        <w:t>UML code for 7.3.</w:t>
      </w:r>
      <w:r w:rsidRPr="00A54DA0">
        <w:rPr>
          <w:lang w:eastAsia="zh-CN"/>
        </w:rPr>
        <w:t>1</w:t>
      </w:r>
    </w:p>
    <w:p w14:paraId="14540EE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@startuml</w:t>
      </w:r>
    </w:p>
    <w:p w14:paraId="77CCB3A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sequence {</w:t>
      </w:r>
    </w:p>
    <w:p w14:paraId="03159BB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ArrowColor Black</w:t>
      </w:r>
    </w:p>
    <w:p w14:paraId="6F0360DE"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ActorBorderColor Black</w:t>
      </w:r>
    </w:p>
    <w:p w14:paraId="6FA816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ActorBackgroundColor White</w:t>
      </w:r>
    </w:p>
    <w:p w14:paraId="1E86DFD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ParticipantBorderColor Black</w:t>
      </w:r>
    </w:p>
    <w:p w14:paraId="3747408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ParticipantBackgroundColor White</w:t>
      </w:r>
    </w:p>
    <w:p w14:paraId="4382948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LifeLineBorderColor Black</w:t>
      </w:r>
    </w:p>
    <w:p w14:paraId="03895FC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BackGroundColor &lt;&lt;BSS_Prov&gt;&gt; Black</w:t>
      </w:r>
    </w:p>
    <w:p w14:paraId="482B3E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w:t>
      </w:r>
    </w:p>
    <w:p w14:paraId="3E1C3B8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NoteBackgroundColor White</w:t>
      </w:r>
    </w:p>
    <w:p w14:paraId="5C23F4FE"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NoteBorderColor Black</w:t>
      </w:r>
    </w:p>
    <w:p w14:paraId="6A7A9D6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shadowing false</w:t>
      </w:r>
    </w:p>
    <w:p w14:paraId="7CF525D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hide footbox</w:t>
      </w:r>
    </w:p>
    <w:p w14:paraId="63B8EC56" w14:textId="77777777" w:rsidR="009C0DE1" w:rsidRPr="00A54DA0" w:rsidRDefault="009C0DE1" w:rsidP="009C0DE1">
      <w:pPr>
        <w:pStyle w:val="PL"/>
        <w:shd w:val="clear" w:color="auto" w:fill="E7E6E6"/>
        <w:rPr>
          <w:rFonts w:eastAsia="DengXian"/>
          <w:color w:val="808080"/>
        </w:rPr>
      </w:pPr>
    </w:p>
    <w:p w14:paraId="484F939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 NSC</w:t>
      </w:r>
    </w:p>
    <w:p w14:paraId="2FDE7E8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BSS_NSP </w:t>
      </w:r>
    </w:p>
    <w:p w14:paraId="05A88CA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MnS_Discovery_service_producer </w:t>
      </w:r>
    </w:p>
    <w:p w14:paraId="2E28E8CB" w14:textId="77777777" w:rsidR="009C0DE1" w:rsidRPr="00A54DA0" w:rsidRDefault="009C0DE1" w:rsidP="009C0DE1">
      <w:pPr>
        <w:pStyle w:val="PL"/>
        <w:shd w:val="clear" w:color="auto" w:fill="E7E6E6"/>
        <w:rPr>
          <w:rFonts w:eastAsia="DengXian"/>
          <w:i/>
          <w:color w:val="808080"/>
        </w:rPr>
      </w:pPr>
    </w:p>
    <w:p w14:paraId="72776C7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BSS_NSP --&gt; MnS_Discovery_service_producer: 1. request to obtain MnS data</w:t>
      </w:r>
    </w:p>
    <w:p w14:paraId="6A88FE5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MnS_Discovery_service_producer --&gt; BSS_NSP: 2. response for MnS data</w:t>
      </w:r>
    </w:p>
    <w:p w14:paraId="2491A1FA" w14:textId="77777777" w:rsidR="009C0DE1" w:rsidRPr="00A54DA0" w:rsidRDefault="009C0DE1" w:rsidP="009C0DE1">
      <w:pPr>
        <w:pStyle w:val="PL"/>
        <w:shd w:val="clear" w:color="auto" w:fill="E7E6E6"/>
        <w:rPr>
          <w:rFonts w:eastAsia="DengXian"/>
          <w:color w:val="808080"/>
        </w:rPr>
      </w:pPr>
    </w:p>
    <w:p w14:paraId="01FFB5E9"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BSS_NSP</w:t>
      </w:r>
      <w:r w:rsidRPr="00A54DA0" w:rsidDel="002867D8">
        <w:rPr>
          <w:rFonts w:eastAsia="DengXian"/>
          <w:color w:val="808080"/>
        </w:rPr>
        <w:t xml:space="preserve"> </w:t>
      </w:r>
      <w:r w:rsidRPr="00A54DA0">
        <w:rPr>
          <w:rFonts w:eastAsia="DengXian"/>
          <w:color w:val="808080"/>
        </w:rPr>
        <w:t>: 3. procedure of product order</w:t>
      </w:r>
    </w:p>
    <w:p w14:paraId="49F2671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@enduml </w:t>
      </w:r>
    </w:p>
    <w:p w14:paraId="3F52B35E" w14:textId="12B88C4E" w:rsidR="009C0DE1" w:rsidRPr="00A54DA0" w:rsidRDefault="009C0DE1" w:rsidP="00591574">
      <w:pPr>
        <w:pStyle w:val="code"/>
        <w:rPr>
          <w:lang w:eastAsia="zh-CN"/>
        </w:rPr>
      </w:pPr>
    </w:p>
    <w:p w14:paraId="7DE8CF07" w14:textId="67533FEA" w:rsidR="009C0DE1" w:rsidRPr="00A54DA0" w:rsidRDefault="009C0DE1" w:rsidP="00172C22">
      <w:pPr>
        <w:pStyle w:val="Heading1"/>
      </w:pPr>
      <w:r w:rsidRPr="00A54DA0">
        <w:t>A.</w:t>
      </w:r>
      <w:r w:rsidR="005F00C6" w:rsidRPr="00A54DA0">
        <w:rPr>
          <w:lang w:eastAsia="zh-CN"/>
        </w:rPr>
        <w:t>7</w:t>
      </w:r>
      <w:r w:rsidRPr="00A54DA0">
        <w:tab/>
        <w:t>UML code for 7.3.</w:t>
      </w:r>
      <w:r w:rsidRPr="00A54DA0">
        <w:rPr>
          <w:lang w:eastAsia="zh-CN"/>
        </w:rPr>
        <w:t>2</w:t>
      </w:r>
    </w:p>
    <w:p w14:paraId="675B3195"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@startuml</w:t>
      </w:r>
    </w:p>
    <w:p w14:paraId="308A0CA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sequence {</w:t>
      </w:r>
    </w:p>
    <w:p w14:paraId="3B142F3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ArrowColor Black</w:t>
      </w:r>
    </w:p>
    <w:p w14:paraId="10654FC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ActorBorderColor Black</w:t>
      </w:r>
    </w:p>
    <w:p w14:paraId="19B2D24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ActorBackgroundColor White</w:t>
      </w:r>
    </w:p>
    <w:p w14:paraId="7C3A863F"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ParticipantBorderColor Black</w:t>
      </w:r>
    </w:p>
    <w:p w14:paraId="6C3D1A84"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ParticipantBackgroundColor White</w:t>
      </w:r>
    </w:p>
    <w:p w14:paraId="7F2F2F1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LifeLineBorderColor Black</w:t>
      </w:r>
    </w:p>
    <w:p w14:paraId="502D756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BackGroundColor &lt;&lt;BSS_Prov&gt;&gt; Black</w:t>
      </w:r>
    </w:p>
    <w:p w14:paraId="7AFE6667"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w:t>
      </w:r>
    </w:p>
    <w:p w14:paraId="0CAB8A2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NoteBackgroundColor White</w:t>
      </w:r>
    </w:p>
    <w:p w14:paraId="2BDF18F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NoteBorderColor Black</w:t>
      </w:r>
    </w:p>
    <w:p w14:paraId="28CE6533"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skinparam shadowing false</w:t>
      </w:r>
    </w:p>
    <w:p w14:paraId="110D0D5A"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hide footbox</w:t>
      </w:r>
    </w:p>
    <w:p w14:paraId="3CC5F589" w14:textId="77777777" w:rsidR="009C0DE1" w:rsidRPr="00A54DA0" w:rsidRDefault="009C0DE1" w:rsidP="009C0DE1">
      <w:pPr>
        <w:pStyle w:val="PL"/>
        <w:shd w:val="clear" w:color="auto" w:fill="E7E6E6"/>
        <w:rPr>
          <w:rFonts w:eastAsia="DengXian"/>
          <w:color w:val="808080"/>
        </w:rPr>
      </w:pPr>
    </w:p>
    <w:p w14:paraId="1169595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actor NSC</w:t>
      </w:r>
    </w:p>
    <w:p w14:paraId="11945C6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 xml:space="preserve">participant BSS_NSP </w:t>
      </w:r>
    </w:p>
    <w:p w14:paraId="03A8DAEC"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 MnS_Discovery_service_producer</w:t>
      </w:r>
    </w:p>
    <w:p w14:paraId="7FE32F8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participant OSS_SML</w:t>
      </w:r>
    </w:p>
    <w:p w14:paraId="49A2424D" w14:textId="77777777" w:rsidR="009C0DE1" w:rsidRPr="00A54DA0" w:rsidRDefault="009C0DE1" w:rsidP="009C0DE1">
      <w:pPr>
        <w:pStyle w:val="PL"/>
        <w:shd w:val="clear" w:color="auto" w:fill="E7E6E6"/>
        <w:rPr>
          <w:rFonts w:eastAsia="DengXian"/>
          <w:color w:val="808080"/>
        </w:rPr>
      </w:pPr>
    </w:p>
    <w:p w14:paraId="70D6671A"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OSS_SML: 1. procedure of product order</w:t>
      </w:r>
    </w:p>
    <w:p w14:paraId="6C3E3632"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Ref over NSC, OSS_SML: 2. authentication and authorization for accessing exposed MnS discovery service</w:t>
      </w:r>
    </w:p>
    <w:p w14:paraId="29B20FC8" w14:textId="77777777" w:rsidR="009C0DE1" w:rsidRPr="00A54DA0" w:rsidRDefault="009C0DE1" w:rsidP="009C0DE1">
      <w:pPr>
        <w:pStyle w:val="PL"/>
        <w:shd w:val="clear" w:color="auto" w:fill="E7E6E6"/>
        <w:rPr>
          <w:rFonts w:eastAsia="DengXian"/>
          <w:color w:val="808080"/>
        </w:rPr>
      </w:pPr>
    </w:p>
    <w:p w14:paraId="2F1429A0"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NSC --&gt; MnS_Discovery_service_producer: 3. request to obtain MnS data for exposed MnS</w:t>
      </w:r>
    </w:p>
    <w:p w14:paraId="338D9AEB"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MnS_Discovery_service_producer --&gt; NSC: 4. response for exposed MnS data for exposed MnS</w:t>
      </w:r>
    </w:p>
    <w:p w14:paraId="5A7D0143" w14:textId="77777777" w:rsidR="009C0DE1" w:rsidRPr="00A54DA0" w:rsidRDefault="009C0DE1" w:rsidP="009C0DE1">
      <w:pPr>
        <w:pStyle w:val="PL"/>
        <w:shd w:val="clear" w:color="auto" w:fill="E7E6E6"/>
        <w:rPr>
          <w:rFonts w:eastAsia="DengXian"/>
          <w:color w:val="808080"/>
        </w:rPr>
      </w:pPr>
    </w:p>
    <w:p w14:paraId="08A643A8"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NSC ---&gt; OSS_SML: 5. request to use an exposed MnS</w:t>
      </w:r>
    </w:p>
    <w:p w14:paraId="6D7E2F1D" w14:textId="77777777" w:rsidR="009C0DE1" w:rsidRPr="00A54DA0" w:rsidRDefault="009C0DE1" w:rsidP="009C0DE1">
      <w:pPr>
        <w:pStyle w:val="PL"/>
        <w:shd w:val="clear" w:color="auto" w:fill="E7E6E6"/>
        <w:rPr>
          <w:rFonts w:eastAsia="DengXian"/>
          <w:color w:val="808080"/>
        </w:rPr>
      </w:pPr>
      <w:r w:rsidRPr="00A54DA0">
        <w:rPr>
          <w:rFonts w:eastAsia="DengXian"/>
          <w:color w:val="808080"/>
        </w:rPr>
        <w:t>OSS_SML---&gt; NSC: 6. response for using an exposed MnS</w:t>
      </w:r>
    </w:p>
    <w:p w14:paraId="1CE25663" w14:textId="77777777" w:rsidR="009C0DE1" w:rsidRPr="00A54DA0" w:rsidRDefault="009C0DE1" w:rsidP="009C0DE1">
      <w:pPr>
        <w:pStyle w:val="PL"/>
        <w:shd w:val="clear" w:color="auto" w:fill="E7E6E6"/>
      </w:pPr>
      <w:r w:rsidRPr="00A54DA0">
        <w:rPr>
          <w:rFonts w:eastAsia="DengXian"/>
          <w:color w:val="808080"/>
        </w:rPr>
        <w:t>@enduml</w:t>
      </w:r>
    </w:p>
    <w:p w14:paraId="4CEB49ED" w14:textId="10EBBF24" w:rsidR="009C0DE1" w:rsidRPr="00A54DA0" w:rsidRDefault="009C0DE1" w:rsidP="00591574">
      <w:pPr>
        <w:pStyle w:val="code"/>
        <w:rPr>
          <w:lang w:eastAsia="zh-CN"/>
        </w:rPr>
      </w:pPr>
    </w:p>
    <w:p w14:paraId="50CCEF09" w14:textId="13BA2D2F" w:rsidR="007B68BE" w:rsidRPr="00A54DA0" w:rsidRDefault="006A32F3" w:rsidP="00172C22">
      <w:pPr>
        <w:pStyle w:val="Heading1"/>
      </w:pPr>
      <w:r w:rsidRPr="00A54DA0">
        <w:t>A.</w:t>
      </w:r>
      <w:r w:rsidRPr="00A54DA0">
        <w:rPr>
          <w:lang w:eastAsia="zh-CN"/>
        </w:rPr>
        <w:t>8</w:t>
      </w:r>
      <w:r w:rsidRPr="00A54DA0">
        <w:tab/>
        <w:t>UML code for Figure 4.1.4.6.1</w:t>
      </w:r>
    </w:p>
    <w:p w14:paraId="60FB0D4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@startuml</w:t>
      </w:r>
    </w:p>
    <w:p w14:paraId="1A3A256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sequence {</w:t>
      </w:r>
    </w:p>
    <w:p w14:paraId="43BABA5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ArrowColor Black</w:t>
      </w:r>
    </w:p>
    <w:p w14:paraId="6D8C4D9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ActorBorderColor Black</w:t>
      </w:r>
    </w:p>
    <w:p w14:paraId="3A8A52FB"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ActorBackgroundColor White</w:t>
      </w:r>
    </w:p>
    <w:p w14:paraId="679E4405"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ParticipantBorderColor Black</w:t>
      </w:r>
    </w:p>
    <w:p w14:paraId="3DA44FA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ParticipantBackgroundColor White</w:t>
      </w:r>
    </w:p>
    <w:p w14:paraId="63919436"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LifeLineBorderColor Black</w:t>
      </w:r>
    </w:p>
    <w:p w14:paraId="62EFB8D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w:t>
      </w:r>
    </w:p>
    <w:p w14:paraId="2192755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NoteBackgroundColor White</w:t>
      </w:r>
    </w:p>
    <w:p w14:paraId="0AAD03D2"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NoteBorderColor White</w:t>
      </w:r>
    </w:p>
    <w:p w14:paraId="2A784803"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NoteColor White</w:t>
      </w:r>
    </w:p>
    <w:p w14:paraId="636F61D2"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skinparam shadowing false</w:t>
      </w:r>
    </w:p>
    <w:p w14:paraId="4308A11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hide footbox</w:t>
      </w:r>
    </w:p>
    <w:p w14:paraId="3D19979F"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autonumber</w:t>
      </w:r>
    </w:p>
    <w:p w14:paraId="19DA908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 NSC_Application</w:t>
      </w:r>
    </w:p>
    <w:p w14:paraId="70E7FFE8"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box "CAPIF core and API provider domain functions" #white</w:t>
      </w:r>
    </w:p>
    <w:p w14:paraId="0F51583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    participant "CAPIF_Core_\nfunction" as CAPIF_Core</w:t>
      </w:r>
    </w:p>
    <w:p w14:paraId="3EB16C2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    participant "API_Provider_\ndomain_function" as API_Provider</w:t>
      </w:r>
    </w:p>
    <w:p w14:paraId="378FD769"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end box</w:t>
      </w:r>
    </w:p>
    <w:p w14:paraId="2447A18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participant MnS_Producers</w:t>
      </w:r>
    </w:p>
    <w:p w14:paraId="6B0D5FDC" w14:textId="77777777" w:rsidR="007B68BE" w:rsidRPr="00A54DA0" w:rsidRDefault="007B68BE" w:rsidP="007B68BE">
      <w:pPr>
        <w:pStyle w:val="PL"/>
        <w:shd w:val="clear" w:color="auto" w:fill="E7E6E6"/>
        <w:rPr>
          <w:rFonts w:eastAsia="DengXian"/>
          <w:color w:val="808080"/>
        </w:rPr>
      </w:pPr>
    </w:p>
    <w:p w14:paraId="7B235941"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CAPIF_Core : Authentication and authorization request</w:t>
      </w:r>
    </w:p>
    <w:p w14:paraId="162406D4"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CAPIF_Core -&gt; CAPIF_Core: process request</w:t>
      </w:r>
    </w:p>
    <w:p w14:paraId="7F26C25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CAPIF_Core : Authentication and authorization response </w:t>
      </w:r>
    </w:p>
    <w:p w14:paraId="0CFB5157" w14:textId="77777777" w:rsidR="007B68BE" w:rsidRPr="00A54DA0" w:rsidRDefault="007B68BE" w:rsidP="007B68BE">
      <w:pPr>
        <w:pStyle w:val="PL"/>
        <w:shd w:val="clear" w:color="auto" w:fill="E7E6E6"/>
        <w:rPr>
          <w:rFonts w:eastAsia="DengXian"/>
          <w:color w:val="808080"/>
        </w:rPr>
      </w:pPr>
    </w:p>
    <w:p w14:paraId="206C2B48"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--&gt; CAPIF_Core : Discovery request </w:t>
      </w:r>
    </w:p>
    <w:p w14:paraId="70C5373B"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CAPIF_Core -&gt; CAPIF_Core: process request</w:t>
      </w:r>
    </w:p>
    <w:p w14:paraId="58E4B69D"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CAPIF_Core : Discovery response </w:t>
      </w:r>
    </w:p>
    <w:p w14:paraId="593E7954" w14:textId="77777777" w:rsidR="007B68BE" w:rsidRPr="00A54DA0" w:rsidRDefault="007B68BE" w:rsidP="007B68BE">
      <w:pPr>
        <w:pStyle w:val="PL"/>
        <w:shd w:val="clear" w:color="auto" w:fill="E7E6E6"/>
        <w:rPr>
          <w:rFonts w:eastAsia="DengXian"/>
          <w:color w:val="808080"/>
        </w:rPr>
      </w:pPr>
    </w:p>
    <w:p w14:paraId="4CC1729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API_Provider : Authentication and authorization request</w:t>
      </w:r>
    </w:p>
    <w:p w14:paraId="3456EED7"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request</w:t>
      </w:r>
    </w:p>
    <w:p w14:paraId="061586F9"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API_Provider : Authentication and authorization response </w:t>
      </w:r>
    </w:p>
    <w:p w14:paraId="02E7C245" w14:textId="77777777" w:rsidR="007B68BE" w:rsidRPr="00A54DA0" w:rsidRDefault="007B68BE" w:rsidP="007B68BE">
      <w:pPr>
        <w:pStyle w:val="PL"/>
        <w:shd w:val="clear" w:color="auto" w:fill="E7E6E6"/>
        <w:rPr>
          <w:rFonts w:eastAsia="DengXian"/>
          <w:color w:val="808080"/>
        </w:rPr>
      </w:pPr>
    </w:p>
    <w:p w14:paraId="1014934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NSC_Application --&gt; API_Provider : API Invocation request</w:t>
      </w:r>
    </w:p>
    <w:p w14:paraId="0063E0B3"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request</w:t>
      </w:r>
    </w:p>
    <w:p w14:paraId="12AFD07A"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MnS_Producers: MnS request</w:t>
      </w:r>
    </w:p>
    <w:p w14:paraId="7DDD9A8E"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&lt;-- MnS_Producers: MnS response</w:t>
      </w:r>
    </w:p>
    <w:p w14:paraId="397F37AC"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API_Provider -&gt; API_Provider: process response</w:t>
      </w:r>
    </w:p>
    <w:p w14:paraId="608797BA" w14:textId="77777777" w:rsidR="007B68BE" w:rsidRPr="00A54DA0" w:rsidRDefault="007B68BE" w:rsidP="007B68BE">
      <w:pPr>
        <w:pStyle w:val="PL"/>
        <w:shd w:val="clear" w:color="auto" w:fill="E7E6E6"/>
        <w:rPr>
          <w:rFonts w:eastAsia="DengXian"/>
          <w:color w:val="808080"/>
        </w:rPr>
      </w:pPr>
      <w:r w:rsidRPr="00A54DA0">
        <w:rPr>
          <w:rFonts w:eastAsia="DengXian"/>
          <w:color w:val="808080"/>
        </w:rPr>
        <w:t xml:space="preserve">NSC_Application &lt;-- API_Provider : API Invocation response </w:t>
      </w:r>
    </w:p>
    <w:p w14:paraId="4CD49708" w14:textId="77777777" w:rsidR="007B68BE" w:rsidRPr="00A54DA0" w:rsidRDefault="007B68BE" w:rsidP="007B68BE">
      <w:pPr>
        <w:pStyle w:val="PL"/>
        <w:shd w:val="clear" w:color="auto" w:fill="E7E6E6"/>
        <w:rPr>
          <w:rFonts w:eastAsia="DengXian"/>
          <w:color w:val="808080"/>
        </w:rPr>
      </w:pPr>
    </w:p>
    <w:p w14:paraId="6586D89D" w14:textId="37B090E9" w:rsidR="009C0DE1" w:rsidRPr="00A54DA0" w:rsidRDefault="007B68BE" w:rsidP="00591574">
      <w:pPr>
        <w:pStyle w:val="code"/>
        <w:rPr>
          <w:lang w:eastAsia="zh-CN"/>
        </w:rPr>
      </w:pPr>
      <w:r w:rsidRPr="00A54DA0">
        <w:rPr>
          <w:rFonts w:eastAsia="DengXian"/>
          <w:color w:val="808080"/>
          <w:sz w:val="16"/>
        </w:rPr>
        <w:t>@enduml</w:t>
      </w:r>
    </w:p>
    <w:p w14:paraId="69A196AD" w14:textId="159B3691" w:rsidR="00080512" w:rsidRPr="00A54DA0" w:rsidRDefault="00080512">
      <w:pPr>
        <w:pStyle w:val="Heading8"/>
      </w:pPr>
      <w:bookmarkStart w:id="240" w:name="startOfAnnexes"/>
      <w:bookmarkEnd w:id="240"/>
      <w:r w:rsidRPr="00A54DA0">
        <w:t xml:space="preserve">Annex </w:t>
      </w:r>
      <w:r w:rsidR="00D33A8A" w:rsidRPr="00A54DA0">
        <w:rPr>
          <w:rFonts w:hint="eastAsia"/>
          <w:lang w:eastAsia="zh-CN"/>
        </w:rPr>
        <w:t>B</w:t>
      </w:r>
      <w:r w:rsidRPr="00A54DA0">
        <w:t>:</w:t>
      </w:r>
      <w:r w:rsidRPr="00A54DA0">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A54DA0" w14:paraId="47FB8B8E" w14:textId="77777777" w:rsidTr="00571148">
        <w:trPr>
          <w:cantSplit/>
        </w:trPr>
        <w:tc>
          <w:tcPr>
            <w:tcW w:w="9639" w:type="dxa"/>
            <w:gridSpan w:val="8"/>
            <w:tcBorders>
              <w:bottom w:val="nil"/>
            </w:tcBorders>
            <w:shd w:val="solid" w:color="FFFFFF" w:fill="auto"/>
          </w:tcPr>
          <w:p w14:paraId="01A23C9A" w14:textId="77777777" w:rsidR="003C3971" w:rsidRPr="00A54DA0" w:rsidRDefault="003C3971" w:rsidP="00C72833">
            <w:pPr>
              <w:pStyle w:val="TAL"/>
              <w:jc w:val="center"/>
              <w:rPr>
                <w:b/>
                <w:sz w:val="16"/>
              </w:rPr>
            </w:pPr>
            <w:bookmarkStart w:id="241" w:name="historyclause"/>
            <w:bookmarkEnd w:id="241"/>
            <w:r w:rsidRPr="00A54DA0">
              <w:rPr>
                <w:b/>
              </w:rPr>
              <w:t>Change history</w:t>
            </w:r>
          </w:p>
        </w:tc>
      </w:tr>
      <w:tr w:rsidR="003C3971" w:rsidRPr="00A54DA0" w14:paraId="41DD19FA" w14:textId="77777777" w:rsidTr="00571148">
        <w:tc>
          <w:tcPr>
            <w:tcW w:w="800" w:type="dxa"/>
            <w:shd w:val="pct10" w:color="auto" w:fill="FFFFFF"/>
          </w:tcPr>
          <w:p w14:paraId="1825957D" w14:textId="77777777" w:rsidR="003C3971" w:rsidRPr="00A54DA0" w:rsidRDefault="003C3971" w:rsidP="00C72833">
            <w:pPr>
              <w:pStyle w:val="TAL"/>
              <w:rPr>
                <w:b/>
                <w:sz w:val="16"/>
              </w:rPr>
            </w:pPr>
            <w:r w:rsidRPr="00A54DA0">
              <w:rPr>
                <w:b/>
                <w:sz w:val="16"/>
              </w:rPr>
              <w:t>Date</w:t>
            </w:r>
          </w:p>
        </w:tc>
        <w:tc>
          <w:tcPr>
            <w:tcW w:w="995" w:type="dxa"/>
            <w:shd w:val="pct10" w:color="auto" w:fill="FFFFFF"/>
          </w:tcPr>
          <w:p w14:paraId="74E4A59D" w14:textId="77777777" w:rsidR="003C3971" w:rsidRPr="00A54DA0" w:rsidRDefault="00DF2B1F" w:rsidP="00C72833">
            <w:pPr>
              <w:pStyle w:val="TAL"/>
              <w:rPr>
                <w:b/>
                <w:sz w:val="16"/>
              </w:rPr>
            </w:pPr>
            <w:r w:rsidRPr="00A54DA0">
              <w:rPr>
                <w:b/>
                <w:sz w:val="16"/>
              </w:rPr>
              <w:t>Meeting</w:t>
            </w:r>
          </w:p>
        </w:tc>
        <w:tc>
          <w:tcPr>
            <w:tcW w:w="899" w:type="dxa"/>
            <w:shd w:val="pct10" w:color="auto" w:fill="FFFFFF"/>
          </w:tcPr>
          <w:p w14:paraId="02B263A3" w14:textId="77777777" w:rsidR="003C3971" w:rsidRPr="00A54DA0" w:rsidRDefault="003C3971" w:rsidP="00DF2B1F">
            <w:pPr>
              <w:pStyle w:val="TAL"/>
              <w:rPr>
                <w:b/>
                <w:sz w:val="16"/>
              </w:rPr>
            </w:pPr>
            <w:r w:rsidRPr="00A54DA0">
              <w:rPr>
                <w:b/>
                <w:sz w:val="16"/>
              </w:rPr>
              <w:t>TDoc</w:t>
            </w:r>
          </w:p>
        </w:tc>
        <w:tc>
          <w:tcPr>
            <w:tcW w:w="425" w:type="dxa"/>
            <w:shd w:val="pct10" w:color="auto" w:fill="FFFFFF"/>
          </w:tcPr>
          <w:p w14:paraId="10A51166" w14:textId="77777777" w:rsidR="003C3971" w:rsidRPr="00A54DA0" w:rsidRDefault="003C3971" w:rsidP="00C72833">
            <w:pPr>
              <w:pStyle w:val="TAL"/>
              <w:rPr>
                <w:b/>
                <w:sz w:val="16"/>
              </w:rPr>
            </w:pPr>
            <w:r w:rsidRPr="00A54DA0">
              <w:rPr>
                <w:b/>
                <w:sz w:val="16"/>
              </w:rPr>
              <w:t>CR</w:t>
            </w:r>
          </w:p>
        </w:tc>
        <w:tc>
          <w:tcPr>
            <w:tcW w:w="425" w:type="dxa"/>
            <w:shd w:val="pct10" w:color="auto" w:fill="FFFFFF"/>
          </w:tcPr>
          <w:p w14:paraId="27993DD7" w14:textId="77777777" w:rsidR="003C3971" w:rsidRPr="00A54DA0" w:rsidRDefault="003C3971" w:rsidP="00C72833">
            <w:pPr>
              <w:pStyle w:val="TAL"/>
              <w:rPr>
                <w:b/>
                <w:sz w:val="16"/>
              </w:rPr>
            </w:pPr>
            <w:r w:rsidRPr="00A54DA0">
              <w:rPr>
                <w:b/>
                <w:sz w:val="16"/>
              </w:rPr>
              <w:t>Rev</w:t>
            </w:r>
          </w:p>
        </w:tc>
        <w:tc>
          <w:tcPr>
            <w:tcW w:w="425" w:type="dxa"/>
            <w:shd w:val="pct10" w:color="auto" w:fill="FFFFFF"/>
          </w:tcPr>
          <w:p w14:paraId="3CE62C09" w14:textId="77777777" w:rsidR="003C3971" w:rsidRPr="00A54DA0" w:rsidRDefault="003C3971" w:rsidP="00C72833">
            <w:pPr>
              <w:pStyle w:val="TAL"/>
              <w:rPr>
                <w:b/>
                <w:sz w:val="16"/>
              </w:rPr>
            </w:pPr>
            <w:r w:rsidRPr="00A54DA0">
              <w:rPr>
                <w:b/>
                <w:sz w:val="16"/>
              </w:rPr>
              <w:t>Cat</w:t>
            </w:r>
          </w:p>
        </w:tc>
        <w:tc>
          <w:tcPr>
            <w:tcW w:w="4962" w:type="dxa"/>
            <w:shd w:val="pct10" w:color="auto" w:fill="FFFFFF"/>
          </w:tcPr>
          <w:p w14:paraId="65342152" w14:textId="77777777" w:rsidR="003C3971" w:rsidRPr="00A54DA0" w:rsidRDefault="003C3971" w:rsidP="00C72833">
            <w:pPr>
              <w:pStyle w:val="TAL"/>
              <w:rPr>
                <w:b/>
                <w:sz w:val="16"/>
              </w:rPr>
            </w:pPr>
            <w:r w:rsidRPr="00A54DA0">
              <w:rPr>
                <w:b/>
                <w:sz w:val="16"/>
              </w:rPr>
              <w:t>Subject/Comment</w:t>
            </w:r>
          </w:p>
        </w:tc>
        <w:tc>
          <w:tcPr>
            <w:tcW w:w="708" w:type="dxa"/>
            <w:shd w:val="pct10" w:color="auto" w:fill="FFFFFF"/>
          </w:tcPr>
          <w:p w14:paraId="1BEF2EA4" w14:textId="77777777" w:rsidR="003C3971" w:rsidRPr="00A54DA0" w:rsidRDefault="003C3971" w:rsidP="00C72833">
            <w:pPr>
              <w:pStyle w:val="TAL"/>
              <w:rPr>
                <w:b/>
                <w:sz w:val="16"/>
              </w:rPr>
            </w:pPr>
            <w:r w:rsidRPr="00A54DA0">
              <w:rPr>
                <w:b/>
                <w:sz w:val="16"/>
              </w:rPr>
              <w:t>New vers</w:t>
            </w:r>
            <w:r w:rsidR="00DF2B1F" w:rsidRPr="00A54DA0">
              <w:rPr>
                <w:b/>
                <w:sz w:val="16"/>
              </w:rPr>
              <w:t>ion</w:t>
            </w:r>
          </w:p>
        </w:tc>
      </w:tr>
      <w:tr w:rsidR="000F753C" w:rsidRPr="00A54DA0" w14:paraId="49CFA063" w14:textId="77777777" w:rsidTr="00BF42DC">
        <w:tc>
          <w:tcPr>
            <w:tcW w:w="800" w:type="dxa"/>
            <w:shd w:val="solid" w:color="FFFFFF" w:fill="auto"/>
          </w:tcPr>
          <w:p w14:paraId="2443F89D" w14:textId="30823102" w:rsidR="000F753C" w:rsidRPr="009C1CB2" w:rsidDel="000F753C" w:rsidRDefault="000F753C" w:rsidP="000F753C">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021-05</w:t>
            </w:r>
          </w:p>
        </w:tc>
        <w:tc>
          <w:tcPr>
            <w:tcW w:w="995" w:type="dxa"/>
            <w:shd w:val="solid" w:color="FFFFFF" w:fill="auto"/>
          </w:tcPr>
          <w:p w14:paraId="5EA562D8" w14:textId="402CB7BF" w:rsidR="000F753C" w:rsidRPr="009C1CB2" w:rsidRDefault="000F753C" w:rsidP="00C72833">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A5#137e</w:t>
            </w:r>
          </w:p>
        </w:tc>
        <w:tc>
          <w:tcPr>
            <w:tcW w:w="899" w:type="dxa"/>
            <w:shd w:val="solid" w:color="FFFFFF" w:fill="auto"/>
          </w:tcPr>
          <w:p w14:paraId="09CDE113" w14:textId="0D2DBC62" w:rsidR="000F753C" w:rsidRPr="009C1CB2" w:rsidRDefault="000F753C" w:rsidP="000F753C">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5-213046</w:t>
            </w:r>
          </w:p>
        </w:tc>
        <w:tc>
          <w:tcPr>
            <w:tcW w:w="425" w:type="dxa"/>
            <w:shd w:val="solid" w:color="FFFFFF" w:fill="auto"/>
          </w:tcPr>
          <w:p w14:paraId="3A4038E5" w14:textId="50311B36" w:rsidR="000F753C" w:rsidRPr="009C1CB2" w:rsidRDefault="00B209A5" w:rsidP="00C72833">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CD37C5D" w14:textId="14BAFC45" w:rsidR="000F753C" w:rsidRPr="009C1CB2" w:rsidRDefault="00B209A5" w:rsidP="00C72833">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856C716" w14:textId="19DDEDED" w:rsidR="000F753C" w:rsidRPr="009C1CB2" w:rsidRDefault="00B209A5" w:rsidP="00C72833">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42085E2" w14:textId="1402879F" w:rsidR="000F753C" w:rsidRPr="009C1CB2" w:rsidRDefault="000F753C" w:rsidP="00C72833">
            <w:pPr>
              <w:pStyle w:val="TAL"/>
              <w:rPr>
                <w:i/>
                <w:iCs/>
                <w:sz w:val="16"/>
                <w:szCs w:val="16"/>
                <w:lang w:val="en-US" w:eastAsia="zh-CN"/>
              </w:rPr>
            </w:pPr>
            <w:r w:rsidRPr="009C1CB2">
              <w:rPr>
                <w:i/>
                <w:iCs/>
                <w:sz w:val="16"/>
                <w:szCs w:val="16"/>
                <w:lang w:val="en-US" w:eastAsia="zh-CN"/>
              </w:rPr>
              <w:t>28.824 skeleton-0.0.0</w:t>
            </w:r>
          </w:p>
        </w:tc>
        <w:tc>
          <w:tcPr>
            <w:tcW w:w="708" w:type="dxa"/>
            <w:shd w:val="solid" w:color="FFFFFF" w:fill="auto"/>
          </w:tcPr>
          <w:p w14:paraId="4EBD28B6" w14:textId="603F029A" w:rsidR="000F753C" w:rsidRPr="009C1CB2" w:rsidRDefault="000F753C" w:rsidP="00C72833">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.0.0</w:t>
            </w:r>
          </w:p>
        </w:tc>
      </w:tr>
      <w:tr w:rsidR="008D1C0B" w:rsidRPr="00A54DA0" w14:paraId="00F9B24E" w14:textId="77777777" w:rsidTr="00BF42DC">
        <w:tc>
          <w:tcPr>
            <w:tcW w:w="800" w:type="dxa"/>
            <w:shd w:val="solid" w:color="FFFFFF" w:fill="auto"/>
          </w:tcPr>
          <w:p w14:paraId="7B345B1E" w14:textId="1A493AD1" w:rsidR="008D1C0B" w:rsidRPr="009C1CB2" w:rsidDel="000F753C" w:rsidRDefault="008D1C0B">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021-05</w:t>
            </w:r>
          </w:p>
        </w:tc>
        <w:tc>
          <w:tcPr>
            <w:tcW w:w="995" w:type="dxa"/>
            <w:shd w:val="solid" w:color="FFFFFF" w:fill="auto"/>
          </w:tcPr>
          <w:p w14:paraId="229878E6" w14:textId="6C8967DC" w:rsidR="008D1C0B" w:rsidRPr="009C1CB2" w:rsidRDefault="008D1C0B" w:rsidP="00C72833">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A5#137e</w:t>
            </w:r>
          </w:p>
        </w:tc>
        <w:tc>
          <w:tcPr>
            <w:tcW w:w="899" w:type="dxa"/>
            <w:shd w:val="solid" w:color="FFFFFF" w:fill="auto"/>
          </w:tcPr>
          <w:p w14:paraId="4E62D1B7" w14:textId="291E64B3" w:rsidR="008D1C0B" w:rsidRPr="009C1CB2" w:rsidDel="000F753C"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5-213565</w:t>
            </w:r>
          </w:p>
        </w:tc>
        <w:tc>
          <w:tcPr>
            <w:tcW w:w="425" w:type="dxa"/>
            <w:shd w:val="solid" w:color="FFFFFF" w:fill="auto"/>
          </w:tcPr>
          <w:p w14:paraId="4014423B" w14:textId="10F1207E" w:rsidR="008D1C0B" w:rsidRPr="009C1CB2" w:rsidRDefault="00B209A5" w:rsidP="00C72833">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43DA8B9" w14:textId="343B37BF" w:rsidR="008D1C0B" w:rsidRPr="009C1CB2" w:rsidRDefault="00B209A5" w:rsidP="00C72833">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C7EB280" w14:textId="66C5C6E1" w:rsidR="008D1C0B" w:rsidRPr="009C1CB2" w:rsidRDefault="00B209A5" w:rsidP="00C72833">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392A48E" w14:textId="48254B53" w:rsidR="008D1C0B" w:rsidRPr="009C1CB2" w:rsidRDefault="008D1C0B" w:rsidP="00C72833">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w:t>
            </w:r>
            <w:r w:rsidRPr="009C1CB2">
              <w:rPr>
                <w:rFonts w:hint="eastAsia"/>
                <w:i/>
                <w:iCs/>
                <w:sz w:val="16"/>
                <w:szCs w:val="16"/>
                <w:lang w:val="en-US" w:eastAsia="zh-CN"/>
              </w:rPr>
              <w:t>E</w:t>
            </w:r>
            <w:r w:rsidRPr="009C1CB2">
              <w:rPr>
                <w:i/>
                <w:iCs/>
                <w:sz w:val="16"/>
                <w:szCs w:val="16"/>
                <w:lang w:val="en-US" w:eastAsia="zh-CN"/>
              </w:rPr>
              <w:t>xternal exposure via BSS</w:t>
            </w:r>
          </w:p>
        </w:tc>
        <w:tc>
          <w:tcPr>
            <w:tcW w:w="708" w:type="dxa"/>
            <w:shd w:val="solid" w:color="FFFFFF" w:fill="auto"/>
          </w:tcPr>
          <w:p w14:paraId="7BBF9D12" w14:textId="1681504A" w:rsidR="008D1C0B" w:rsidRPr="009C1CB2" w:rsidRDefault="008D1C0B" w:rsidP="00C72833">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.1.0</w:t>
            </w:r>
          </w:p>
        </w:tc>
      </w:tr>
      <w:tr w:rsidR="008D1C0B" w:rsidRPr="00A54DA0" w14:paraId="0921369F" w14:textId="77777777" w:rsidTr="00BF42DC">
        <w:tc>
          <w:tcPr>
            <w:tcW w:w="800" w:type="dxa"/>
            <w:shd w:val="solid" w:color="FFFFFF" w:fill="auto"/>
          </w:tcPr>
          <w:p w14:paraId="22BA292B" w14:textId="2C19775A" w:rsidR="008D1C0B" w:rsidRPr="009C1CB2" w:rsidDel="000F753C" w:rsidRDefault="008D1C0B" w:rsidP="008D1C0B">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021-05</w:t>
            </w:r>
          </w:p>
        </w:tc>
        <w:tc>
          <w:tcPr>
            <w:tcW w:w="995" w:type="dxa"/>
            <w:shd w:val="solid" w:color="FFFFFF" w:fill="auto"/>
          </w:tcPr>
          <w:p w14:paraId="5ACA1C74" w14:textId="160C8FB5" w:rsidR="008D1C0B" w:rsidRPr="009C1CB2"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A5#137e</w:t>
            </w:r>
          </w:p>
        </w:tc>
        <w:tc>
          <w:tcPr>
            <w:tcW w:w="899" w:type="dxa"/>
            <w:shd w:val="solid" w:color="FFFFFF" w:fill="auto"/>
          </w:tcPr>
          <w:p w14:paraId="16B27312" w14:textId="5607CF07" w:rsidR="008D1C0B" w:rsidRPr="009C1CB2" w:rsidDel="000F753C"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5-213566</w:t>
            </w:r>
          </w:p>
        </w:tc>
        <w:tc>
          <w:tcPr>
            <w:tcW w:w="425" w:type="dxa"/>
            <w:shd w:val="solid" w:color="FFFFFF" w:fill="auto"/>
          </w:tcPr>
          <w:p w14:paraId="56F546B7" w14:textId="3A44E8A4" w:rsidR="008D1C0B" w:rsidRPr="009C1CB2" w:rsidRDefault="00B209A5"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AA6B7C5" w14:textId="5B762744" w:rsidR="008D1C0B" w:rsidRPr="009C1CB2" w:rsidRDefault="00B209A5" w:rsidP="008D1C0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8E4B984" w14:textId="34A62F8B" w:rsidR="008D1C0B" w:rsidRPr="009C1CB2" w:rsidRDefault="00B209A5"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9ADB23A" w14:textId="67BE2C13" w:rsidR="008D1C0B" w:rsidRPr="009C1CB2" w:rsidDel="000F753C" w:rsidRDefault="008D1C0B" w:rsidP="008D1C0B">
            <w:pPr>
              <w:pStyle w:val="TAL"/>
              <w:rPr>
                <w:i/>
                <w:iCs/>
                <w:sz w:val="16"/>
                <w:szCs w:val="16"/>
                <w:lang w:val="en-US" w:eastAsia="zh-CN"/>
              </w:rPr>
            </w:pPr>
            <w:r w:rsidRPr="009C1CB2">
              <w:rPr>
                <w:i/>
                <w:iCs/>
                <w:sz w:val="16"/>
                <w:szCs w:val="16"/>
                <w:lang w:val="en-US" w:eastAsia="zh-CN"/>
              </w:rPr>
              <w:t xml:space="preserve">pCR 28.824 </w:t>
            </w:r>
            <w:r w:rsidRPr="009C1CB2">
              <w:rPr>
                <w:rFonts w:hint="eastAsia"/>
                <w:i/>
                <w:iCs/>
                <w:sz w:val="16"/>
                <w:szCs w:val="16"/>
                <w:lang w:val="en-US" w:eastAsia="zh-CN"/>
              </w:rPr>
              <w:t>A</w:t>
            </w:r>
            <w:r w:rsidRPr="009C1CB2">
              <w:rPr>
                <w:i/>
                <w:iCs/>
                <w:sz w:val="16"/>
                <w:szCs w:val="16"/>
                <w:lang w:val="en-US" w:eastAsia="zh-CN"/>
              </w:rPr>
              <w:t>dd Description of Concept and Roles to TR 28.824</w:t>
            </w:r>
          </w:p>
        </w:tc>
        <w:tc>
          <w:tcPr>
            <w:tcW w:w="708" w:type="dxa"/>
            <w:shd w:val="solid" w:color="FFFFFF" w:fill="auto"/>
          </w:tcPr>
          <w:p w14:paraId="279B3A88" w14:textId="09DD1DE2" w:rsidR="008D1C0B" w:rsidRPr="009C1CB2" w:rsidRDefault="008D1C0B" w:rsidP="008D1C0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.1.0</w:t>
            </w:r>
          </w:p>
        </w:tc>
      </w:tr>
      <w:tr w:rsidR="008D1C0B" w:rsidRPr="00A54DA0" w14:paraId="00F19CD9" w14:textId="77777777" w:rsidTr="00BF42DC">
        <w:tc>
          <w:tcPr>
            <w:tcW w:w="800" w:type="dxa"/>
            <w:shd w:val="solid" w:color="FFFFFF" w:fill="auto"/>
          </w:tcPr>
          <w:p w14:paraId="2161DD23" w14:textId="37A10506" w:rsidR="008D1C0B" w:rsidRPr="009C1CB2" w:rsidDel="000F753C" w:rsidRDefault="008D1C0B" w:rsidP="008D1C0B">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021-05</w:t>
            </w:r>
          </w:p>
        </w:tc>
        <w:tc>
          <w:tcPr>
            <w:tcW w:w="995" w:type="dxa"/>
            <w:shd w:val="solid" w:color="FFFFFF" w:fill="auto"/>
          </w:tcPr>
          <w:p w14:paraId="426D53FE" w14:textId="2E8075FD" w:rsidR="008D1C0B" w:rsidRPr="009C1CB2"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A5#137e</w:t>
            </w:r>
          </w:p>
        </w:tc>
        <w:tc>
          <w:tcPr>
            <w:tcW w:w="899" w:type="dxa"/>
            <w:shd w:val="solid" w:color="FFFFFF" w:fill="auto"/>
          </w:tcPr>
          <w:p w14:paraId="773C0DAA" w14:textId="52F0C502" w:rsidR="008D1C0B" w:rsidRPr="009C1CB2" w:rsidDel="000F753C"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5-213658</w:t>
            </w:r>
          </w:p>
        </w:tc>
        <w:tc>
          <w:tcPr>
            <w:tcW w:w="425" w:type="dxa"/>
            <w:shd w:val="solid" w:color="FFFFFF" w:fill="auto"/>
          </w:tcPr>
          <w:p w14:paraId="55E51D28" w14:textId="5CA1F04F" w:rsidR="008D1C0B" w:rsidRPr="009C1CB2" w:rsidRDefault="00B209A5"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19C5EAC" w14:textId="59EE4635" w:rsidR="008D1C0B" w:rsidRPr="009C1CB2" w:rsidRDefault="00B209A5" w:rsidP="008D1C0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6E8CFD6" w14:textId="01D6F6E9" w:rsidR="008D1C0B" w:rsidRPr="009C1CB2" w:rsidRDefault="00B209A5"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C7A3F66" w14:textId="17331E80" w:rsidR="008D1C0B" w:rsidRPr="009C1CB2" w:rsidDel="000F753C" w:rsidRDefault="008D1C0B" w:rsidP="008D1C0B">
            <w:pPr>
              <w:pStyle w:val="TAL"/>
              <w:rPr>
                <w:i/>
                <w:iCs/>
                <w:sz w:val="16"/>
                <w:szCs w:val="16"/>
                <w:lang w:val="en-US" w:eastAsia="zh-CN"/>
              </w:rPr>
            </w:pPr>
            <w:r w:rsidRPr="009C1CB2">
              <w:rPr>
                <w:i/>
                <w:iCs/>
                <w:sz w:val="16"/>
                <w:szCs w:val="16"/>
                <w:lang w:val="en-US" w:eastAsia="zh-CN"/>
              </w:rPr>
              <w:t xml:space="preserve">pCR 28.824 </w:t>
            </w:r>
            <w:r w:rsidRPr="009C1CB2">
              <w:rPr>
                <w:rFonts w:hint="eastAsia"/>
                <w:i/>
                <w:iCs/>
                <w:sz w:val="16"/>
                <w:szCs w:val="16"/>
                <w:lang w:val="en-US" w:eastAsia="zh-CN"/>
              </w:rPr>
              <w:t>U</w:t>
            </w:r>
            <w:r w:rsidRPr="009C1CB2">
              <w:rPr>
                <w:i/>
                <w:iCs/>
                <w:sz w:val="16"/>
                <w:szCs w:val="16"/>
                <w:lang w:val="en-US" w:eastAsia="zh-CN"/>
              </w:rPr>
              <w:t>se case – network slice management capability exposure</w:t>
            </w:r>
          </w:p>
        </w:tc>
        <w:tc>
          <w:tcPr>
            <w:tcW w:w="708" w:type="dxa"/>
            <w:shd w:val="solid" w:color="FFFFFF" w:fill="auto"/>
          </w:tcPr>
          <w:p w14:paraId="58DF133B" w14:textId="66CEB9D9" w:rsidR="008D1C0B" w:rsidRPr="009C1CB2" w:rsidRDefault="008D1C0B" w:rsidP="008D1C0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.1.0</w:t>
            </w:r>
          </w:p>
        </w:tc>
      </w:tr>
      <w:tr w:rsidR="008D1C0B" w:rsidRPr="00A54DA0" w14:paraId="6D6B5B63" w14:textId="77777777" w:rsidTr="00571148">
        <w:tc>
          <w:tcPr>
            <w:tcW w:w="800" w:type="dxa"/>
            <w:shd w:val="solid" w:color="FFFFFF" w:fill="auto"/>
          </w:tcPr>
          <w:p w14:paraId="5A3A61D6" w14:textId="4EC11ECD" w:rsidR="008D1C0B" w:rsidRPr="009C1CB2" w:rsidRDefault="008D1C0B" w:rsidP="00571148">
            <w:pPr>
              <w:pStyle w:val="TAC"/>
              <w:jc w:val="left"/>
              <w:rPr>
                <w:i/>
                <w:iCs/>
                <w:sz w:val="16"/>
                <w:szCs w:val="16"/>
                <w:lang w:val="en-US" w:eastAsia="zh-CN"/>
              </w:rPr>
            </w:pPr>
            <w:r w:rsidRPr="009C1CB2">
              <w:rPr>
                <w:i/>
                <w:iCs/>
                <w:sz w:val="16"/>
                <w:szCs w:val="16"/>
                <w:lang w:val="en-US" w:eastAsia="zh-CN"/>
              </w:rPr>
              <w:t>2021-05</w:t>
            </w:r>
          </w:p>
        </w:tc>
        <w:tc>
          <w:tcPr>
            <w:tcW w:w="995" w:type="dxa"/>
            <w:shd w:val="solid" w:color="FFFFFF" w:fill="auto"/>
          </w:tcPr>
          <w:p w14:paraId="0CC83CAA" w14:textId="448D38E0" w:rsidR="008D1C0B" w:rsidRPr="009C1CB2" w:rsidRDefault="008D1C0B"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A5#137e</w:t>
            </w:r>
          </w:p>
        </w:tc>
        <w:tc>
          <w:tcPr>
            <w:tcW w:w="899" w:type="dxa"/>
            <w:shd w:val="solid" w:color="FFFFFF" w:fill="auto"/>
          </w:tcPr>
          <w:p w14:paraId="78CC0B23" w14:textId="5A12B6FB" w:rsidR="008D1C0B" w:rsidRPr="009C1CB2" w:rsidRDefault="008D1C0B" w:rsidP="00571148">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5-213564</w:t>
            </w:r>
          </w:p>
        </w:tc>
        <w:tc>
          <w:tcPr>
            <w:tcW w:w="425" w:type="dxa"/>
            <w:shd w:val="solid" w:color="FFFFFF" w:fill="auto"/>
          </w:tcPr>
          <w:p w14:paraId="46D4458F" w14:textId="3DCCD6AF" w:rsidR="008D1C0B" w:rsidRPr="009C1CB2" w:rsidRDefault="00B209A5"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87D64ED" w14:textId="62512C03" w:rsidR="008D1C0B" w:rsidRPr="009C1CB2" w:rsidRDefault="00B209A5" w:rsidP="008D1C0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D95BA1A" w14:textId="06356E20" w:rsidR="008D1C0B" w:rsidRPr="009C1CB2" w:rsidRDefault="00B209A5"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41167C3" w14:textId="36B43AD7" w:rsidR="008D1C0B" w:rsidRPr="009C1CB2" w:rsidRDefault="008D1C0B" w:rsidP="008D1C0B">
            <w:pPr>
              <w:pStyle w:val="TAL"/>
              <w:rPr>
                <w:i/>
                <w:iCs/>
                <w:sz w:val="16"/>
                <w:szCs w:val="16"/>
                <w:lang w:val="en-US" w:eastAsia="zh-CN"/>
              </w:rPr>
            </w:pPr>
            <w:r w:rsidRPr="009C1CB2">
              <w:rPr>
                <w:i/>
                <w:iCs/>
                <w:sz w:val="16"/>
                <w:szCs w:val="16"/>
                <w:lang w:val="en-US" w:eastAsia="zh-CN"/>
              </w:rPr>
              <w:t xml:space="preserve">pCR 28.824 Use case – Exposure of MnS for monitoring </w:t>
            </w:r>
            <w:r w:rsidRPr="009C1CB2">
              <w:rPr>
                <w:rFonts w:hint="eastAsia"/>
                <w:i/>
                <w:iCs/>
                <w:sz w:val="16"/>
                <w:szCs w:val="16"/>
                <w:lang w:val="en-US" w:eastAsia="zh-CN"/>
              </w:rPr>
              <w:t>QoS</w:t>
            </w:r>
            <w:r w:rsidRPr="009C1CB2">
              <w:rPr>
                <w:i/>
                <w:iCs/>
                <w:sz w:val="16"/>
                <w:szCs w:val="16"/>
                <w:lang w:val="en-US" w:eastAsia="zh-CN"/>
              </w:rPr>
              <w:t xml:space="preserve"> of video application</w:t>
            </w:r>
          </w:p>
        </w:tc>
        <w:tc>
          <w:tcPr>
            <w:tcW w:w="708" w:type="dxa"/>
            <w:shd w:val="solid" w:color="FFFFFF" w:fill="auto"/>
          </w:tcPr>
          <w:p w14:paraId="3AC68865" w14:textId="64AD4232" w:rsidR="008D1C0B" w:rsidRPr="009C1CB2" w:rsidRDefault="008D1C0B" w:rsidP="008D1C0B">
            <w:pPr>
              <w:pStyle w:val="TAC"/>
              <w:rPr>
                <w:i/>
                <w:iCs/>
                <w:sz w:val="16"/>
                <w:szCs w:val="16"/>
                <w:lang w:val="en-US" w:eastAsia="zh-CN"/>
              </w:rPr>
            </w:pPr>
            <w:r w:rsidRPr="009C1CB2">
              <w:rPr>
                <w:i/>
                <w:iCs/>
                <w:sz w:val="16"/>
                <w:szCs w:val="16"/>
                <w:lang w:val="en-US" w:eastAsia="zh-CN"/>
              </w:rPr>
              <w:t>0.1.0</w:t>
            </w:r>
          </w:p>
        </w:tc>
      </w:tr>
      <w:tr w:rsidR="007C48DB" w:rsidRPr="00A54DA0" w14:paraId="4963D223" w14:textId="77777777" w:rsidTr="00BF42DC">
        <w:tc>
          <w:tcPr>
            <w:tcW w:w="800" w:type="dxa"/>
            <w:shd w:val="solid" w:color="FFFFFF" w:fill="auto"/>
          </w:tcPr>
          <w:p w14:paraId="7956DB31" w14:textId="19BBC2C3" w:rsidR="007C48DB" w:rsidRPr="009C1CB2" w:rsidDel="000F753C" w:rsidRDefault="007C48DB">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021-08</w:t>
            </w:r>
          </w:p>
        </w:tc>
        <w:tc>
          <w:tcPr>
            <w:tcW w:w="995" w:type="dxa"/>
            <w:shd w:val="solid" w:color="FFFFFF" w:fill="auto"/>
          </w:tcPr>
          <w:p w14:paraId="1423E30A" w14:textId="7A90D32D" w:rsidR="007C48DB" w:rsidRPr="009C1CB2" w:rsidRDefault="007C48DB" w:rsidP="008D1C0B">
            <w:pPr>
              <w:pStyle w:val="TAC"/>
              <w:rPr>
                <w:i/>
                <w:iCs/>
                <w:sz w:val="16"/>
                <w:szCs w:val="16"/>
                <w:lang w:val="en-US" w:eastAsia="zh-CN"/>
              </w:rPr>
            </w:pPr>
            <w:r w:rsidRPr="009C1CB2">
              <w:rPr>
                <w:rFonts w:hint="eastAsia"/>
                <w:i/>
                <w:iCs/>
                <w:sz w:val="16"/>
                <w:szCs w:val="16"/>
                <w:lang w:val="en-US" w:eastAsia="zh-CN"/>
              </w:rPr>
              <w:t>SA5#138e</w:t>
            </w:r>
          </w:p>
        </w:tc>
        <w:tc>
          <w:tcPr>
            <w:tcW w:w="899" w:type="dxa"/>
            <w:shd w:val="solid" w:color="FFFFFF" w:fill="auto"/>
          </w:tcPr>
          <w:p w14:paraId="3FC9A0F8" w14:textId="0E3774DF" w:rsidR="007C48DB" w:rsidRPr="009C1CB2" w:rsidDel="000F753C" w:rsidRDefault="007C48DB">
            <w:pPr>
              <w:pStyle w:val="TAC"/>
              <w:jc w:val="left"/>
              <w:rPr>
                <w:i/>
                <w:iCs/>
                <w:sz w:val="16"/>
                <w:szCs w:val="16"/>
                <w:lang w:val="en-US" w:eastAsia="zh-CN"/>
              </w:rPr>
            </w:pPr>
            <w:r w:rsidRPr="009C1CB2">
              <w:rPr>
                <w:rFonts w:hint="eastAsia"/>
                <w:i/>
                <w:iCs/>
                <w:sz w:val="16"/>
                <w:szCs w:val="16"/>
                <w:lang w:val="en-US" w:eastAsia="zh-CN"/>
              </w:rPr>
              <w:t>S5-214</w:t>
            </w:r>
            <w:r w:rsidRPr="009C1CB2">
              <w:rPr>
                <w:i/>
                <w:iCs/>
                <w:sz w:val="16"/>
                <w:szCs w:val="16"/>
                <w:lang w:val="en-US" w:eastAsia="zh-CN"/>
              </w:rPr>
              <w:t>645</w:t>
            </w:r>
          </w:p>
        </w:tc>
        <w:tc>
          <w:tcPr>
            <w:tcW w:w="425" w:type="dxa"/>
            <w:shd w:val="solid" w:color="FFFFFF" w:fill="auto"/>
          </w:tcPr>
          <w:p w14:paraId="3531159F" w14:textId="40EB1AEB" w:rsidR="007C48DB" w:rsidRPr="009C1CB2" w:rsidRDefault="00A6041D"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7175233" w14:textId="5AB32E21" w:rsidR="007C48DB" w:rsidRPr="009C1CB2" w:rsidRDefault="00A6041D" w:rsidP="008D1C0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4B9356A" w14:textId="44896286" w:rsidR="007C48DB" w:rsidRPr="009C1CB2" w:rsidRDefault="00A6041D"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042D08B" w14:textId="4FCE599C" w:rsidR="007C48DB" w:rsidRPr="009C1CB2" w:rsidDel="000F753C" w:rsidRDefault="007C48DB" w:rsidP="008D1C0B">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w:t>
            </w:r>
            <w:r w:rsidRPr="009C1CB2">
              <w:rPr>
                <w:rFonts w:hint="eastAsia"/>
                <w:i/>
                <w:iCs/>
                <w:sz w:val="16"/>
                <w:szCs w:val="16"/>
                <w:lang w:val="en-US" w:eastAsia="zh-CN"/>
              </w:rPr>
              <w:t>Use</w:t>
            </w:r>
            <w:r w:rsidRPr="009C1CB2">
              <w:rPr>
                <w:i/>
                <w:iCs/>
                <w:sz w:val="16"/>
                <w:szCs w:val="16"/>
                <w:lang w:val="en-US" w:eastAsia="zh-CN"/>
              </w:rPr>
              <w:t xml:space="preserve"> </w:t>
            </w:r>
            <w:r w:rsidRPr="009C1CB2">
              <w:rPr>
                <w:rFonts w:hint="eastAsia"/>
                <w:i/>
                <w:iCs/>
                <w:sz w:val="16"/>
                <w:szCs w:val="16"/>
                <w:lang w:val="en-US" w:eastAsia="zh-CN"/>
              </w:rPr>
              <w:t>case</w:t>
            </w:r>
            <w:r w:rsidRPr="009C1CB2">
              <w:rPr>
                <w:i/>
                <w:iCs/>
                <w:sz w:val="16"/>
                <w:szCs w:val="16"/>
                <w:lang w:val="en-US" w:eastAsia="zh-CN"/>
              </w:rPr>
              <w:t xml:space="preserve"> – </w:t>
            </w:r>
            <w:r w:rsidRPr="009C1CB2">
              <w:rPr>
                <w:rFonts w:hint="eastAsia"/>
                <w:i/>
                <w:iCs/>
                <w:sz w:val="16"/>
                <w:szCs w:val="16"/>
                <w:lang w:val="en-US" w:eastAsia="zh-CN"/>
              </w:rPr>
              <w:t>eMnS</w:t>
            </w:r>
            <w:r w:rsidRPr="009C1CB2">
              <w:rPr>
                <w:i/>
                <w:iCs/>
                <w:sz w:val="16"/>
                <w:szCs w:val="16"/>
                <w:lang w:val="en-US" w:eastAsia="zh-CN"/>
              </w:rPr>
              <w:t xml:space="preserve"> </w:t>
            </w:r>
            <w:r w:rsidRPr="009C1CB2">
              <w:rPr>
                <w:rFonts w:hint="eastAsia"/>
                <w:i/>
                <w:iCs/>
                <w:sz w:val="16"/>
                <w:szCs w:val="16"/>
                <w:lang w:val="en-US" w:eastAsia="zh-CN"/>
              </w:rPr>
              <w:t>dis</w:t>
            </w:r>
            <w:r w:rsidRPr="009C1CB2">
              <w:rPr>
                <w:i/>
                <w:iCs/>
                <w:sz w:val="16"/>
                <w:szCs w:val="16"/>
                <w:lang w:val="en-US" w:eastAsia="zh-CN"/>
              </w:rPr>
              <w:t>covery service</w:t>
            </w:r>
          </w:p>
        </w:tc>
        <w:tc>
          <w:tcPr>
            <w:tcW w:w="708" w:type="dxa"/>
            <w:shd w:val="solid" w:color="FFFFFF" w:fill="auto"/>
          </w:tcPr>
          <w:p w14:paraId="3E471E57" w14:textId="4D526600" w:rsidR="007C48DB" w:rsidRPr="009C1CB2" w:rsidRDefault="00A6041D" w:rsidP="008D1C0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.2.0</w:t>
            </w:r>
          </w:p>
        </w:tc>
      </w:tr>
      <w:tr w:rsidR="00A6041D" w:rsidRPr="00A54DA0" w14:paraId="1B1E6165" w14:textId="77777777" w:rsidTr="00BF42DC">
        <w:tc>
          <w:tcPr>
            <w:tcW w:w="800" w:type="dxa"/>
            <w:shd w:val="solid" w:color="FFFFFF" w:fill="auto"/>
          </w:tcPr>
          <w:p w14:paraId="71EB7971" w14:textId="2969A3AF" w:rsidR="00A6041D" w:rsidRPr="009C1CB2" w:rsidRDefault="00A6041D">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021-08</w:t>
            </w:r>
          </w:p>
        </w:tc>
        <w:tc>
          <w:tcPr>
            <w:tcW w:w="995" w:type="dxa"/>
            <w:shd w:val="solid" w:color="FFFFFF" w:fill="auto"/>
          </w:tcPr>
          <w:p w14:paraId="719ECF92" w14:textId="4ABFC1F1" w:rsidR="00A6041D" w:rsidRPr="009C1CB2" w:rsidRDefault="00A6041D"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w:t>
            </w:r>
            <w:r w:rsidR="00521FDB" w:rsidRPr="009C1CB2">
              <w:rPr>
                <w:i/>
                <w:iCs/>
                <w:sz w:val="16"/>
                <w:szCs w:val="16"/>
                <w:lang w:val="en-US" w:eastAsia="zh-CN"/>
              </w:rPr>
              <w:t>5#138e</w:t>
            </w:r>
          </w:p>
        </w:tc>
        <w:tc>
          <w:tcPr>
            <w:tcW w:w="899" w:type="dxa"/>
            <w:shd w:val="solid" w:color="FFFFFF" w:fill="auto"/>
          </w:tcPr>
          <w:p w14:paraId="748E070D" w14:textId="73FCB352" w:rsidR="00A6041D" w:rsidRPr="009C1CB2" w:rsidRDefault="00521FDB">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5-214646</w:t>
            </w:r>
          </w:p>
        </w:tc>
        <w:tc>
          <w:tcPr>
            <w:tcW w:w="425" w:type="dxa"/>
            <w:shd w:val="solid" w:color="FFFFFF" w:fill="auto"/>
          </w:tcPr>
          <w:p w14:paraId="07B17709" w14:textId="7DB208ED" w:rsidR="00A6041D" w:rsidRPr="009C1CB2" w:rsidRDefault="00AD3440"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E304ABE" w14:textId="3FC3FFDF" w:rsidR="00A6041D" w:rsidRPr="009C1CB2" w:rsidRDefault="00AD3440" w:rsidP="008D1C0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DB036E2" w14:textId="5FF2B250" w:rsidR="00A6041D" w:rsidRPr="009C1CB2" w:rsidRDefault="00AD3440"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C367077" w14:textId="7ECD072F" w:rsidR="00A6041D" w:rsidRPr="009C1CB2" w:rsidRDefault="00E7297F" w:rsidP="008D1C0B">
            <w:pPr>
              <w:pStyle w:val="TAL"/>
              <w:rPr>
                <w:i/>
                <w:iCs/>
                <w:sz w:val="16"/>
                <w:szCs w:val="16"/>
                <w:lang w:val="en-US" w:eastAsia="zh-CN"/>
              </w:rPr>
            </w:pPr>
            <w:r w:rsidRPr="009C1CB2">
              <w:rPr>
                <w:rFonts w:hint="eastAsia"/>
                <w:i/>
                <w:iCs/>
                <w:sz w:val="16"/>
                <w:szCs w:val="16"/>
                <w:lang w:val="en-US" w:eastAsia="zh-CN"/>
              </w:rPr>
              <w:t>p</w:t>
            </w:r>
            <w:r w:rsidRPr="009C1CB2">
              <w:rPr>
                <w:i/>
                <w:iCs/>
                <w:sz w:val="16"/>
                <w:szCs w:val="16"/>
                <w:lang w:val="en-US" w:eastAsia="zh-CN"/>
              </w:rPr>
              <w:t>CR 28.824 eMNs discovery by other systems</w:t>
            </w:r>
          </w:p>
        </w:tc>
        <w:tc>
          <w:tcPr>
            <w:tcW w:w="708" w:type="dxa"/>
            <w:shd w:val="solid" w:color="FFFFFF" w:fill="auto"/>
          </w:tcPr>
          <w:p w14:paraId="5F856271" w14:textId="5DC0C9DC" w:rsidR="00A6041D" w:rsidRPr="009C1CB2" w:rsidRDefault="00E7297F" w:rsidP="008D1C0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.2.0</w:t>
            </w:r>
          </w:p>
        </w:tc>
      </w:tr>
      <w:tr w:rsidR="00E7297F" w:rsidRPr="00A54DA0" w14:paraId="3FC5565B" w14:textId="77777777" w:rsidTr="00BF42DC">
        <w:tc>
          <w:tcPr>
            <w:tcW w:w="800" w:type="dxa"/>
            <w:shd w:val="solid" w:color="FFFFFF" w:fill="auto"/>
          </w:tcPr>
          <w:p w14:paraId="4ABEA9CC" w14:textId="20F81A1B" w:rsidR="00E7297F" w:rsidRPr="009C1CB2" w:rsidRDefault="00E7297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021-08</w:t>
            </w:r>
          </w:p>
        </w:tc>
        <w:tc>
          <w:tcPr>
            <w:tcW w:w="995" w:type="dxa"/>
            <w:shd w:val="solid" w:color="FFFFFF" w:fill="auto"/>
          </w:tcPr>
          <w:p w14:paraId="0F84D359" w14:textId="01BE8346" w:rsidR="00E7297F" w:rsidRPr="009C1CB2" w:rsidRDefault="00E7297F" w:rsidP="008D1C0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A5#138e</w:t>
            </w:r>
          </w:p>
        </w:tc>
        <w:tc>
          <w:tcPr>
            <w:tcW w:w="899" w:type="dxa"/>
            <w:shd w:val="solid" w:color="FFFFFF" w:fill="auto"/>
          </w:tcPr>
          <w:p w14:paraId="75ACC7CF" w14:textId="7992DA3F" w:rsidR="00E7297F" w:rsidRPr="009C1CB2" w:rsidRDefault="00E7297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5-214128</w:t>
            </w:r>
          </w:p>
        </w:tc>
        <w:tc>
          <w:tcPr>
            <w:tcW w:w="425" w:type="dxa"/>
            <w:shd w:val="solid" w:color="FFFFFF" w:fill="auto"/>
          </w:tcPr>
          <w:p w14:paraId="007A3F2C" w14:textId="25ED243A" w:rsidR="00E7297F" w:rsidRPr="009C1CB2" w:rsidRDefault="00E7297F" w:rsidP="008D1C0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CD62EE8" w14:textId="5F00B1EA" w:rsidR="00E7297F" w:rsidRPr="009C1CB2" w:rsidRDefault="00E7297F" w:rsidP="008D1C0B">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6FD275C3" w14:textId="359DD909" w:rsidR="00E7297F" w:rsidRPr="009C1CB2" w:rsidRDefault="00E7297F" w:rsidP="008D1C0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7FCAC67" w14:textId="64FC2607" w:rsidR="00E7297F" w:rsidRPr="009C1CB2" w:rsidRDefault="00E7297F" w:rsidP="008D1C0B">
            <w:pPr>
              <w:pStyle w:val="TAL"/>
              <w:rPr>
                <w:i/>
                <w:iCs/>
                <w:sz w:val="16"/>
                <w:szCs w:val="16"/>
                <w:lang w:val="en-US" w:eastAsia="zh-CN"/>
              </w:rPr>
            </w:pPr>
            <w:r w:rsidRPr="009C1CB2">
              <w:rPr>
                <w:i/>
                <w:iCs/>
                <w:sz w:val="16"/>
                <w:szCs w:val="16"/>
                <w:lang w:val="en-US" w:eastAsia="zh-CN"/>
              </w:rPr>
              <w:t>pCR 28.824 Improve description of roles</w:t>
            </w:r>
          </w:p>
        </w:tc>
        <w:tc>
          <w:tcPr>
            <w:tcW w:w="708" w:type="dxa"/>
            <w:shd w:val="solid" w:color="FFFFFF" w:fill="auto"/>
          </w:tcPr>
          <w:p w14:paraId="336EE148" w14:textId="6708A8F1" w:rsidR="00E7297F" w:rsidRPr="009C1CB2" w:rsidRDefault="00E7297F" w:rsidP="008D1C0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.2.0</w:t>
            </w:r>
          </w:p>
        </w:tc>
      </w:tr>
      <w:tr w:rsidR="00124856" w:rsidRPr="00A54DA0" w14:paraId="4CC71B07" w14:textId="77777777" w:rsidTr="00BF42DC">
        <w:tc>
          <w:tcPr>
            <w:tcW w:w="800" w:type="dxa"/>
            <w:shd w:val="solid" w:color="FFFFFF" w:fill="auto"/>
          </w:tcPr>
          <w:p w14:paraId="7F18E479" w14:textId="3FDE1A7A"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7901E23A" w14:textId="54DB0726"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5850B70A" w14:textId="65FF66CB"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-215523</w:t>
            </w:r>
          </w:p>
        </w:tc>
        <w:tc>
          <w:tcPr>
            <w:tcW w:w="425" w:type="dxa"/>
            <w:shd w:val="solid" w:color="FFFFFF" w:fill="auto"/>
          </w:tcPr>
          <w:p w14:paraId="2B8AF119" w14:textId="029621E5"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C50063B" w14:textId="549F0291"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750BB71C" w14:textId="73324D3E"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D7C976B" w14:textId="33A2DA3F"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Add use case for the exposure of network slice as a product</w:t>
            </w:r>
          </w:p>
        </w:tc>
        <w:tc>
          <w:tcPr>
            <w:tcW w:w="708" w:type="dxa"/>
            <w:shd w:val="solid" w:color="FFFFFF" w:fill="auto"/>
          </w:tcPr>
          <w:p w14:paraId="0FC9D398" w14:textId="57B55F17" w:rsidR="00124856" w:rsidRPr="009C1CB2" w:rsidRDefault="00124856" w:rsidP="00124856">
            <w:pPr>
              <w:pStyle w:val="TAC"/>
              <w:rPr>
                <w:i/>
                <w:iCs/>
                <w:sz w:val="16"/>
                <w:szCs w:val="16"/>
                <w:lang w:val="en-US" w:eastAsia="zh-CN"/>
              </w:rPr>
            </w:pPr>
            <w:r w:rsidRPr="009C1CB2">
              <w:rPr>
                <w:i/>
                <w:iCs/>
                <w:sz w:val="16"/>
                <w:szCs w:val="16"/>
                <w:lang w:val="en-US" w:eastAsia="zh-CN"/>
              </w:rPr>
              <w:t>0.3.0</w:t>
            </w:r>
          </w:p>
        </w:tc>
      </w:tr>
      <w:tr w:rsidR="00124856" w:rsidRPr="00A54DA0" w14:paraId="39EFF22E" w14:textId="77777777" w:rsidTr="00BF42DC">
        <w:tc>
          <w:tcPr>
            <w:tcW w:w="800" w:type="dxa"/>
            <w:shd w:val="solid" w:color="FFFFFF" w:fill="auto"/>
          </w:tcPr>
          <w:p w14:paraId="544D32BA" w14:textId="5A1D2CA5"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309FF4CB" w14:textId="32B3C244"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037EE6D1" w14:textId="621F9B49"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-215524</w:t>
            </w:r>
          </w:p>
        </w:tc>
        <w:tc>
          <w:tcPr>
            <w:tcW w:w="425" w:type="dxa"/>
            <w:shd w:val="solid" w:color="FFFFFF" w:fill="auto"/>
          </w:tcPr>
          <w:p w14:paraId="366995F3" w14:textId="7195300F"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BAA63B2" w14:textId="0361A8E9"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22BF6408" w14:textId="5499B70E"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36D3B82" w14:textId="281067B5"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w:t>
            </w:r>
            <w:r w:rsidRPr="009C1CB2">
              <w:rPr>
                <w:rFonts w:hint="eastAsia"/>
                <w:i/>
                <w:iCs/>
                <w:sz w:val="16"/>
                <w:szCs w:val="16"/>
                <w:lang w:val="en-US" w:eastAsia="zh-CN"/>
              </w:rPr>
              <w:t>T</w:t>
            </w:r>
            <w:r w:rsidRPr="009C1CB2">
              <w:rPr>
                <w:i/>
                <w:iCs/>
                <w:sz w:val="16"/>
                <w:szCs w:val="16"/>
                <w:lang w:val="en-US" w:eastAsia="zh-CN"/>
              </w:rPr>
              <w:t>ypes of interfaces for the exposure of network slice</w:t>
            </w:r>
          </w:p>
        </w:tc>
        <w:tc>
          <w:tcPr>
            <w:tcW w:w="708" w:type="dxa"/>
            <w:shd w:val="solid" w:color="FFFFFF" w:fill="auto"/>
          </w:tcPr>
          <w:p w14:paraId="3090B156" w14:textId="3FDFB942" w:rsidR="00124856" w:rsidRPr="009C1CB2" w:rsidRDefault="00124856" w:rsidP="00124856">
            <w:pPr>
              <w:pStyle w:val="TAC"/>
              <w:rPr>
                <w:i/>
                <w:iCs/>
                <w:sz w:val="16"/>
                <w:szCs w:val="16"/>
                <w:lang w:val="en-US" w:eastAsia="zh-CN"/>
              </w:rPr>
            </w:pPr>
            <w:r w:rsidRPr="009C1CB2">
              <w:rPr>
                <w:i/>
                <w:iCs/>
                <w:sz w:val="16"/>
                <w:szCs w:val="16"/>
                <w:lang w:val="en-US" w:eastAsia="zh-CN"/>
              </w:rPr>
              <w:t>0.3.0</w:t>
            </w:r>
          </w:p>
        </w:tc>
      </w:tr>
      <w:tr w:rsidR="00124856" w:rsidRPr="00A54DA0" w14:paraId="677E707F" w14:textId="77777777" w:rsidTr="00BF42DC">
        <w:tc>
          <w:tcPr>
            <w:tcW w:w="800" w:type="dxa"/>
            <w:shd w:val="solid" w:color="FFFFFF" w:fill="auto"/>
          </w:tcPr>
          <w:p w14:paraId="74BA4689" w14:textId="66F81A37"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2930F6CC" w14:textId="7BAD5E58"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5678C1DB" w14:textId="4CD378DB"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-215525</w:t>
            </w:r>
          </w:p>
        </w:tc>
        <w:tc>
          <w:tcPr>
            <w:tcW w:w="425" w:type="dxa"/>
            <w:shd w:val="solid" w:color="FFFFFF" w:fill="auto"/>
          </w:tcPr>
          <w:p w14:paraId="71B1CEEA" w14:textId="3C040E3C"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D5BD77A" w14:textId="4004B211"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57662F85" w14:textId="42C667E9"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639F71C" w14:textId="508D39AC"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Service management scenarios between CSC, CSP and NSP</w:t>
            </w:r>
          </w:p>
        </w:tc>
        <w:tc>
          <w:tcPr>
            <w:tcW w:w="708" w:type="dxa"/>
            <w:shd w:val="solid" w:color="FFFFFF" w:fill="auto"/>
          </w:tcPr>
          <w:p w14:paraId="78C98EF6" w14:textId="7C9A8C92" w:rsidR="00124856" w:rsidRPr="009C1CB2" w:rsidRDefault="00124856" w:rsidP="00124856">
            <w:pPr>
              <w:pStyle w:val="TAC"/>
              <w:rPr>
                <w:i/>
                <w:iCs/>
                <w:sz w:val="16"/>
                <w:szCs w:val="16"/>
                <w:lang w:val="en-US" w:eastAsia="zh-CN"/>
              </w:rPr>
            </w:pPr>
            <w:r w:rsidRPr="009C1CB2">
              <w:rPr>
                <w:i/>
                <w:iCs/>
                <w:sz w:val="16"/>
                <w:szCs w:val="16"/>
                <w:lang w:val="en-US" w:eastAsia="zh-CN"/>
              </w:rPr>
              <w:t>0.3.0</w:t>
            </w:r>
          </w:p>
        </w:tc>
      </w:tr>
      <w:tr w:rsidR="00124856" w:rsidRPr="00A54DA0" w14:paraId="10E37FAC" w14:textId="77777777" w:rsidTr="00BF42DC">
        <w:tc>
          <w:tcPr>
            <w:tcW w:w="800" w:type="dxa"/>
            <w:shd w:val="solid" w:color="FFFFFF" w:fill="auto"/>
          </w:tcPr>
          <w:p w14:paraId="51025732" w14:textId="20608159"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61D7F792" w14:textId="39D464B4"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35419726" w14:textId="05FC0BDA"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-215526</w:t>
            </w:r>
          </w:p>
        </w:tc>
        <w:tc>
          <w:tcPr>
            <w:tcW w:w="425" w:type="dxa"/>
            <w:shd w:val="solid" w:color="FFFFFF" w:fill="auto"/>
          </w:tcPr>
          <w:p w14:paraId="305050FE" w14:textId="30FE53A7"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43FDEFE" w14:textId="3B5BA2F7"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715A6B05" w14:textId="01389D9F"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4C89A39" w14:textId="740397F4"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pCR</w:t>
            </w:r>
            <w:r w:rsidRPr="009C1CB2">
              <w:rPr>
                <w:i/>
                <w:iCs/>
                <w:sz w:val="16"/>
                <w:szCs w:val="16"/>
                <w:lang w:val="en-US" w:eastAsia="zh-CN"/>
              </w:rPr>
              <w:t xml:space="preserve"> 28.824 Key issues relative to network slice management capabilities exposure</w:t>
            </w:r>
          </w:p>
        </w:tc>
        <w:tc>
          <w:tcPr>
            <w:tcW w:w="708" w:type="dxa"/>
            <w:shd w:val="solid" w:color="FFFFFF" w:fill="auto"/>
          </w:tcPr>
          <w:p w14:paraId="0ED15CD8" w14:textId="6F459CFF" w:rsidR="00124856" w:rsidRPr="009C1CB2" w:rsidRDefault="00124856" w:rsidP="00124856">
            <w:pPr>
              <w:pStyle w:val="TAC"/>
              <w:rPr>
                <w:i/>
                <w:iCs/>
                <w:sz w:val="16"/>
                <w:szCs w:val="16"/>
                <w:lang w:val="en-US" w:eastAsia="zh-CN"/>
              </w:rPr>
            </w:pPr>
            <w:r w:rsidRPr="009C1CB2">
              <w:rPr>
                <w:i/>
                <w:iCs/>
                <w:sz w:val="16"/>
                <w:szCs w:val="16"/>
                <w:lang w:val="en-US" w:eastAsia="zh-CN"/>
              </w:rPr>
              <w:t>0.3.0</w:t>
            </w:r>
          </w:p>
        </w:tc>
      </w:tr>
      <w:tr w:rsidR="00124856" w:rsidRPr="00A54DA0" w14:paraId="2BB8F014" w14:textId="77777777" w:rsidTr="00BF42DC">
        <w:tc>
          <w:tcPr>
            <w:tcW w:w="800" w:type="dxa"/>
            <w:shd w:val="solid" w:color="FFFFFF" w:fill="auto"/>
          </w:tcPr>
          <w:p w14:paraId="4630932E" w14:textId="6792A26D"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508B25A0" w14:textId="7F6E145F"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052F43C5" w14:textId="7E970F70"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-215578</w:t>
            </w:r>
          </w:p>
        </w:tc>
        <w:tc>
          <w:tcPr>
            <w:tcW w:w="425" w:type="dxa"/>
            <w:shd w:val="solid" w:color="FFFFFF" w:fill="auto"/>
          </w:tcPr>
          <w:p w14:paraId="01478B7A" w14:textId="381ABCD8"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0BE6F8F" w14:textId="74CB72FF"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14CA892F" w14:textId="3C079A3F"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8FD92F3" w14:textId="3EF243E9" w:rsidR="00124856" w:rsidRPr="009C1CB2" w:rsidRDefault="00124856" w:rsidP="00124856">
            <w:pPr>
              <w:pStyle w:val="TAL"/>
              <w:rPr>
                <w:i/>
                <w:iCs/>
                <w:sz w:val="16"/>
                <w:szCs w:val="16"/>
                <w:lang w:val="en-US" w:eastAsia="zh-CN"/>
              </w:rPr>
            </w:pPr>
            <w:r w:rsidRPr="009C1CB2">
              <w:rPr>
                <w:i/>
                <w:iCs/>
                <w:sz w:val="16"/>
                <w:szCs w:val="16"/>
                <w:lang w:val="en-US" w:eastAsia="zh-CN"/>
              </w:rPr>
              <w:t>Possible solution to support eMnS discovery service</w:t>
            </w:r>
          </w:p>
        </w:tc>
        <w:tc>
          <w:tcPr>
            <w:tcW w:w="708" w:type="dxa"/>
            <w:shd w:val="solid" w:color="FFFFFF" w:fill="auto"/>
          </w:tcPr>
          <w:p w14:paraId="72FB3F51" w14:textId="48C0C008"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.3.0</w:t>
            </w:r>
          </w:p>
        </w:tc>
      </w:tr>
      <w:tr w:rsidR="00124856" w:rsidRPr="00A54DA0" w14:paraId="40335DAA" w14:textId="77777777" w:rsidTr="00BF42DC">
        <w:tc>
          <w:tcPr>
            <w:tcW w:w="800" w:type="dxa"/>
            <w:shd w:val="solid" w:color="FFFFFF" w:fill="auto"/>
          </w:tcPr>
          <w:p w14:paraId="4F114C18" w14:textId="1D5D7B5A"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021-10</w:t>
            </w:r>
          </w:p>
        </w:tc>
        <w:tc>
          <w:tcPr>
            <w:tcW w:w="995" w:type="dxa"/>
            <w:shd w:val="solid" w:color="FFFFFF" w:fill="auto"/>
          </w:tcPr>
          <w:p w14:paraId="65A11A18" w14:textId="5F5C513C"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A5#139e</w:t>
            </w:r>
          </w:p>
        </w:tc>
        <w:tc>
          <w:tcPr>
            <w:tcW w:w="899" w:type="dxa"/>
            <w:shd w:val="solid" w:color="FFFFFF" w:fill="auto"/>
          </w:tcPr>
          <w:p w14:paraId="707301B4" w14:textId="68A536D8" w:rsidR="00124856" w:rsidRPr="009C1CB2" w:rsidRDefault="00124856" w:rsidP="00124856">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-215579</w:t>
            </w:r>
          </w:p>
        </w:tc>
        <w:tc>
          <w:tcPr>
            <w:tcW w:w="425" w:type="dxa"/>
            <w:shd w:val="solid" w:color="FFFFFF" w:fill="auto"/>
          </w:tcPr>
          <w:p w14:paraId="07154151" w14:textId="29912CFF" w:rsidR="00124856" w:rsidRPr="009C1CB2" w:rsidRDefault="00124856"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5777BB1" w14:textId="4177F9E5" w:rsidR="00124856" w:rsidRPr="009C1CB2" w:rsidRDefault="00124856" w:rsidP="00124856">
            <w:pPr>
              <w:pStyle w:val="TAR"/>
              <w:rPr>
                <w:i/>
                <w:iCs/>
                <w:sz w:val="16"/>
                <w:szCs w:val="16"/>
                <w:lang w:val="en-US" w:eastAsia="zh-CN"/>
              </w:rPr>
            </w:pPr>
            <w:r w:rsidRPr="009C1CB2">
              <w:rPr>
                <w:i/>
                <w:iCs/>
                <w:sz w:val="16"/>
                <w:szCs w:val="16"/>
                <w:lang w:val="en-US" w:eastAsia="zh-CN"/>
              </w:rPr>
              <w:t>-</w:t>
            </w:r>
          </w:p>
        </w:tc>
        <w:tc>
          <w:tcPr>
            <w:tcW w:w="425" w:type="dxa"/>
            <w:shd w:val="solid" w:color="FFFFFF" w:fill="auto"/>
          </w:tcPr>
          <w:p w14:paraId="63D12923" w14:textId="32BA9611" w:rsidR="00124856" w:rsidRPr="009C1CB2" w:rsidRDefault="00124856"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A241CDF" w14:textId="75E1B5DD" w:rsidR="00124856" w:rsidRPr="009C1CB2" w:rsidRDefault="00124856" w:rsidP="00124856">
            <w:pPr>
              <w:pStyle w:val="TAL"/>
              <w:rPr>
                <w:i/>
                <w:iCs/>
                <w:sz w:val="16"/>
                <w:szCs w:val="16"/>
                <w:lang w:val="en-US" w:eastAsia="zh-CN"/>
              </w:rPr>
            </w:pPr>
            <w:r w:rsidRPr="009C1CB2">
              <w:rPr>
                <w:i/>
                <w:iCs/>
                <w:sz w:val="16"/>
                <w:szCs w:val="16"/>
                <w:lang w:val="en-US" w:eastAsia="zh-CN"/>
              </w:rPr>
              <w:t>Solution for external discovery</w:t>
            </w:r>
          </w:p>
        </w:tc>
        <w:tc>
          <w:tcPr>
            <w:tcW w:w="708" w:type="dxa"/>
            <w:shd w:val="solid" w:color="FFFFFF" w:fill="auto"/>
          </w:tcPr>
          <w:p w14:paraId="06748C34" w14:textId="68E00CDA" w:rsidR="00124856" w:rsidRPr="009C1CB2" w:rsidRDefault="00124856" w:rsidP="00124856">
            <w:pPr>
              <w:pStyle w:val="TAC"/>
              <w:rPr>
                <w:i/>
                <w:iCs/>
                <w:sz w:val="16"/>
                <w:szCs w:val="16"/>
                <w:lang w:val="en-US" w:eastAsia="zh-CN"/>
              </w:rPr>
            </w:pPr>
            <w:r w:rsidRPr="009C1CB2">
              <w:rPr>
                <w:i/>
                <w:iCs/>
                <w:sz w:val="16"/>
                <w:szCs w:val="16"/>
                <w:lang w:val="en-US" w:eastAsia="zh-CN"/>
              </w:rPr>
              <w:t>0.3.0</w:t>
            </w:r>
          </w:p>
        </w:tc>
      </w:tr>
      <w:tr w:rsidR="00D06D68" w:rsidRPr="00A54DA0" w14:paraId="298B3F86" w14:textId="77777777" w:rsidTr="00BF42DC">
        <w:tc>
          <w:tcPr>
            <w:tcW w:w="800" w:type="dxa"/>
            <w:shd w:val="solid" w:color="FFFFFF" w:fill="auto"/>
          </w:tcPr>
          <w:p w14:paraId="5DDAC3DF" w14:textId="12E443A8" w:rsidR="00D06D68" w:rsidRPr="009C1CB2" w:rsidRDefault="00D06D68"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2C993135" w14:textId="140C4952" w:rsidR="00D06D68" w:rsidRPr="009C1CB2" w:rsidRDefault="00D06D68"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0C018703" w14:textId="07466511" w:rsidR="00D06D68" w:rsidRPr="009C1CB2" w:rsidRDefault="00D06D68" w:rsidP="0012485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w:t>
            </w:r>
            <w:r w:rsidR="004E691D" w:rsidRPr="009C1CB2">
              <w:rPr>
                <w:i/>
                <w:iCs/>
                <w:sz w:val="16"/>
                <w:szCs w:val="16"/>
                <w:lang w:val="en-US" w:eastAsia="zh-CN"/>
              </w:rPr>
              <w:t>216583</w:t>
            </w:r>
          </w:p>
        </w:tc>
        <w:tc>
          <w:tcPr>
            <w:tcW w:w="425" w:type="dxa"/>
            <w:shd w:val="solid" w:color="FFFFFF" w:fill="auto"/>
          </w:tcPr>
          <w:p w14:paraId="31A53FE1" w14:textId="0A7C2F93" w:rsidR="00D06D68" w:rsidRPr="009C1CB2" w:rsidRDefault="004E691D"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B9060A6" w14:textId="3AAA0CE5" w:rsidR="00D06D68"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CD885D6" w14:textId="6BCAA657"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9935228" w14:textId="50EAFBEC" w:rsidR="00D06D68" w:rsidRPr="009C1CB2" w:rsidRDefault="004E691D" w:rsidP="00124856">
            <w:pPr>
              <w:pStyle w:val="TAL"/>
              <w:rPr>
                <w:i/>
                <w:iCs/>
                <w:sz w:val="16"/>
                <w:szCs w:val="16"/>
                <w:lang w:val="en-US" w:eastAsia="zh-CN"/>
              </w:rPr>
            </w:pPr>
            <w:r w:rsidRPr="009C1CB2">
              <w:rPr>
                <w:i/>
                <w:iCs/>
                <w:sz w:val="16"/>
                <w:szCs w:val="16"/>
                <w:lang w:val="en-US" w:eastAsia="zh-CN"/>
              </w:rPr>
              <w:t>Clarification on clause 4 overview</w:t>
            </w:r>
          </w:p>
        </w:tc>
        <w:tc>
          <w:tcPr>
            <w:tcW w:w="708" w:type="dxa"/>
            <w:shd w:val="solid" w:color="FFFFFF" w:fill="auto"/>
          </w:tcPr>
          <w:p w14:paraId="23C3CC8F" w14:textId="61FA3171"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D06D68" w:rsidRPr="00A54DA0" w14:paraId="484C91B8" w14:textId="77777777" w:rsidTr="00BF42DC">
        <w:tc>
          <w:tcPr>
            <w:tcW w:w="800" w:type="dxa"/>
            <w:shd w:val="solid" w:color="FFFFFF" w:fill="auto"/>
          </w:tcPr>
          <w:p w14:paraId="3ACE50D1" w14:textId="221B136B" w:rsidR="00D06D68" w:rsidRPr="009C1CB2" w:rsidRDefault="00D06D68"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17FF444F" w14:textId="3DD2CFE6" w:rsidR="00D06D68" w:rsidRPr="009C1CB2" w:rsidRDefault="00D06D68"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36EC5122" w14:textId="42F35DA2" w:rsidR="00D06D68"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5-216616</w:t>
            </w:r>
          </w:p>
        </w:tc>
        <w:tc>
          <w:tcPr>
            <w:tcW w:w="425" w:type="dxa"/>
            <w:shd w:val="solid" w:color="FFFFFF" w:fill="auto"/>
          </w:tcPr>
          <w:p w14:paraId="22F1554D" w14:textId="0DBED57C" w:rsidR="00D06D68" w:rsidRPr="009C1CB2" w:rsidRDefault="004E691D"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F623D8C" w14:textId="26473D5E" w:rsidR="00D06D68"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6DFDDC8" w14:textId="171D9154"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54C04CB" w14:textId="527376EE" w:rsidR="00D06D68" w:rsidRPr="009C1CB2" w:rsidRDefault="004E691D" w:rsidP="004E691D">
            <w:pPr>
              <w:spacing w:after="0"/>
              <w:rPr>
                <w:rFonts w:ascii="Arial" w:hAnsi="Arial"/>
                <w:i/>
                <w:iCs/>
                <w:sz w:val="16"/>
                <w:szCs w:val="16"/>
                <w:lang w:val="en-US" w:eastAsia="zh-CN"/>
              </w:rPr>
            </w:pPr>
            <w:r w:rsidRPr="009C1CB2">
              <w:rPr>
                <w:rFonts w:ascii="Arial" w:hAnsi="Arial"/>
                <w:i/>
                <w:iCs/>
                <w:sz w:val="16"/>
                <w:szCs w:val="16"/>
                <w:lang w:val="en-US" w:eastAsia="zh-CN"/>
              </w:rPr>
              <w:t>Add Use Case for exposure without going through BSS</w:t>
            </w:r>
          </w:p>
        </w:tc>
        <w:tc>
          <w:tcPr>
            <w:tcW w:w="708" w:type="dxa"/>
            <w:shd w:val="solid" w:color="FFFFFF" w:fill="auto"/>
          </w:tcPr>
          <w:p w14:paraId="7060AFFE" w14:textId="3E2521CC"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D06D68" w:rsidRPr="00A54DA0" w14:paraId="666FD747" w14:textId="77777777" w:rsidTr="00BF42DC">
        <w:tc>
          <w:tcPr>
            <w:tcW w:w="800" w:type="dxa"/>
            <w:shd w:val="solid" w:color="FFFFFF" w:fill="auto"/>
          </w:tcPr>
          <w:p w14:paraId="26C5E795" w14:textId="5FBD9BA5" w:rsidR="00D06D68" w:rsidRPr="009C1CB2" w:rsidRDefault="00D06D68"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11520304" w14:textId="1E508A4F" w:rsidR="00D06D68" w:rsidRPr="009C1CB2" w:rsidRDefault="00D06D68"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124A79A9" w14:textId="43E63412" w:rsidR="00D06D68"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5-216617</w:t>
            </w:r>
          </w:p>
        </w:tc>
        <w:tc>
          <w:tcPr>
            <w:tcW w:w="425" w:type="dxa"/>
            <w:shd w:val="solid" w:color="FFFFFF" w:fill="auto"/>
          </w:tcPr>
          <w:p w14:paraId="4E2A0DA1" w14:textId="2FB4744D" w:rsidR="00D06D68" w:rsidRPr="009C1CB2" w:rsidRDefault="004E691D"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E59AD09" w14:textId="6522F5C8" w:rsidR="00D06D68"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14FFA0E" w14:textId="73D1CA86"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4389F03" w14:textId="2F0857FF" w:rsidR="00D06D68" w:rsidRPr="009C1CB2" w:rsidRDefault="004E691D" w:rsidP="00124856">
            <w:pPr>
              <w:pStyle w:val="TAL"/>
              <w:rPr>
                <w:i/>
                <w:iCs/>
                <w:sz w:val="16"/>
                <w:szCs w:val="16"/>
                <w:lang w:val="en-US" w:eastAsia="zh-CN"/>
              </w:rPr>
            </w:pPr>
            <w:r w:rsidRPr="009C1CB2">
              <w:rPr>
                <w:i/>
                <w:iCs/>
                <w:sz w:val="16"/>
                <w:szCs w:val="16"/>
                <w:lang w:val="en-US" w:eastAsia="zh-CN"/>
              </w:rPr>
              <w:t>Exposure of network slice as a service</w:t>
            </w:r>
          </w:p>
        </w:tc>
        <w:tc>
          <w:tcPr>
            <w:tcW w:w="708" w:type="dxa"/>
            <w:shd w:val="solid" w:color="FFFFFF" w:fill="auto"/>
          </w:tcPr>
          <w:p w14:paraId="4B390B35" w14:textId="79599999"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D06D68" w:rsidRPr="00A54DA0" w14:paraId="77523546" w14:textId="77777777" w:rsidTr="00BF42DC">
        <w:tc>
          <w:tcPr>
            <w:tcW w:w="800" w:type="dxa"/>
            <w:shd w:val="solid" w:color="FFFFFF" w:fill="auto"/>
          </w:tcPr>
          <w:p w14:paraId="0EE03C29" w14:textId="5C735478" w:rsidR="00D06D68" w:rsidRPr="009C1CB2" w:rsidRDefault="00D06D68"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4B70A92A" w14:textId="5C317303" w:rsidR="00D06D68" w:rsidRPr="009C1CB2" w:rsidRDefault="00D06D68"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3C1699E8" w14:textId="56FEA097" w:rsidR="00D06D68"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S5-216624</w:t>
            </w:r>
          </w:p>
        </w:tc>
        <w:tc>
          <w:tcPr>
            <w:tcW w:w="425" w:type="dxa"/>
            <w:shd w:val="solid" w:color="FFFFFF" w:fill="auto"/>
          </w:tcPr>
          <w:p w14:paraId="4A1B3777" w14:textId="74A793C8" w:rsidR="00D06D68" w:rsidRPr="009C1CB2" w:rsidRDefault="004E691D" w:rsidP="00124856">
            <w:pPr>
              <w:pStyle w:val="TAL"/>
              <w:rPr>
                <w:i/>
                <w:iCs/>
                <w:sz w:val="16"/>
                <w:szCs w:val="16"/>
                <w:lang w:val="en-US" w:eastAsia="zh-CN"/>
              </w:rPr>
            </w:pPr>
            <w:r w:rsidRPr="009C1CB2">
              <w:rPr>
                <w:i/>
                <w:iCs/>
                <w:sz w:val="16"/>
                <w:szCs w:val="16"/>
                <w:lang w:val="en-US" w:eastAsia="zh-CN"/>
              </w:rPr>
              <w:t>-</w:t>
            </w:r>
          </w:p>
        </w:tc>
        <w:tc>
          <w:tcPr>
            <w:tcW w:w="425" w:type="dxa"/>
            <w:shd w:val="solid" w:color="FFFFFF" w:fill="auto"/>
          </w:tcPr>
          <w:p w14:paraId="112BB670" w14:textId="62FF98AE" w:rsidR="00D06D68"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50290DF" w14:textId="6127EC09"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E7C9EF7" w14:textId="56AB0475" w:rsidR="00D06D68" w:rsidRPr="009C1CB2" w:rsidRDefault="004E691D" w:rsidP="004E691D">
            <w:pPr>
              <w:spacing w:after="0"/>
              <w:rPr>
                <w:rFonts w:ascii="Arial" w:hAnsi="Arial"/>
                <w:i/>
                <w:iCs/>
                <w:sz w:val="16"/>
                <w:szCs w:val="16"/>
                <w:lang w:val="en-US" w:eastAsia="zh-CN"/>
              </w:rPr>
            </w:pPr>
            <w:r w:rsidRPr="009C1CB2">
              <w:rPr>
                <w:rFonts w:ascii="Arial" w:hAnsi="Arial"/>
                <w:i/>
                <w:iCs/>
                <w:sz w:val="16"/>
                <w:szCs w:val="16"/>
                <w:lang w:val="en-US" w:eastAsia="zh-CN"/>
              </w:rPr>
              <w:t>Consolidate potential requirements of use cases for eMnS discovery service</w:t>
            </w:r>
          </w:p>
        </w:tc>
        <w:tc>
          <w:tcPr>
            <w:tcW w:w="708" w:type="dxa"/>
            <w:shd w:val="solid" w:color="FFFFFF" w:fill="auto"/>
          </w:tcPr>
          <w:p w14:paraId="6DEB4F68" w14:textId="68B10E7E"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D06D68" w:rsidRPr="00A54DA0" w14:paraId="752CCF58" w14:textId="77777777" w:rsidTr="00BF42DC">
        <w:tc>
          <w:tcPr>
            <w:tcW w:w="800" w:type="dxa"/>
            <w:shd w:val="solid" w:color="FFFFFF" w:fill="auto"/>
          </w:tcPr>
          <w:p w14:paraId="10D59D09" w14:textId="7E275E3D" w:rsidR="00D06D68"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6DF61358" w14:textId="0A28B867"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14511633" w14:textId="6D06BF40" w:rsidR="00D06D68"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S5-216585</w:t>
            </w:r>
          </w:p>
        </w:tc>
        <w:tc>
          <w:tcPr>
            <w:tcW w:w="425" w:type="dxa"/>
            <w:shd w:val="solid" w:color="FFFFFF" w:fill="auto"/>
          </w:tcPr>
          <w:p w14:paraId="05CD667E" w14:textId="684E4696" w:rsidR="00D06D68" w:rsidRPr="009C1CB2" w:rsidRDefault="004E691D" w:rsidP="00124856">
            <w:pPr>
              <w:pStyle w:val="TAL"/>
              <w:rPr>
                <w:i/>
                <w:iCs/>
                <w:sz w:val="16"/>
                <w:szCs w:val="16"/>
                <w:lang w:val="en-US" w:eastAsia="zh-CN"/>
              </w:rPr>
            </w:pPr>
            <w:r w:rsidRPr="009C1CB2">
              <w:rPr>
                <w:i/>
                <w:iCs/>
                <w:sz w:val="16"/>
                <w:szCs w:val="16"/>
                <w:lang w:val="en-US" w:eastAsia="zh-CN"/>
              </w:rPr>
              <w:t>-</w:t>
            </w:r>
          </w:p>
        </w:tc>
        <w:tc>
          <w:tcPr>
            <w:tcW w:w="425" w:type="dxa"/>
            <w:shd w:val="solid" w:color="FFFFFF" w:fill="auto"/>
          </w:tcPr>
          <w:p w14:paraId="33E19996" w14:textId="4C1BCFD6" w:rsidR="00D06D68"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0CDD09A" w14:textId="3E04609F"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2C89E3B" w14:textId="719BBE8D" w:rsidR="00D06D68" w:rsidRPr="009C1CB2" w:rsidRDefault="004E691D" w:rsidP="00124856">
            <w:pPr>
              <w:pStyle w:val="TAL"/>
              <w:rPr>
                <w:i/>
                <w:iCs/>
                <w:sz w:val="16"/>
                <w:szCs w:val="16"/>
                <w:lang w:val="en-US" w:eastAsia="zh-CN"/>
              </w:rPr>
            </w:pPr>
            <w:r w:rsidRPr="009C1CB2">
              <w:rPr>
                <w:rFonts w:hint="eastAsia"/>
                <w:i/>
                <w:iCs/>
                <w:sz w:val="16"/>
                <w:szCs w:val="16"/>
                <w:lang w:val="en-US" w:eastAsia="zh-CN"/>
              </w:rPr>
              <w:t>Add</w:t>
            </w:r>
            <w:r w:rsidRPr="009C1CB2">
              <w:rPr>
                <w:i/>
                <w:iCs/>
                <w:sz w:val="16"/>
                <w:szCs w:val="16"/>
                <w:lang w:val="en-US" w:eastAsia="zh-CN"/>
              </w:rPr>
              <w:t xml:space="preserve"> procedures related to product onboarding</w:t>
            </w:r>
          </w:p>
        </w:tc>
        <w:tc>
          <w:tcPr>
            <w:tcW w:w="708" w:type="dxa"/>
            <w:shd w:val="solid" w:color="FFFFFF" w:fill="auto"/>
          </w:tcPr>
          <w:p w14:paraId="056B01B2" w14:textId="20E3C3FF" w:rsidR="00D06D68"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4E691D" w:rsidRPr="00A54DA0" w14:paraId="1725719B" w14:textId="77777777" w:rsidTr="00BF42DC">
        <w:tc>
          <w:tcPr>
            <w:tcW w:w="800" w:type="dxa"/>
            <w:shd w:val="solid" w:color="FFFFFF" w:fill="auto"/>
          </w:tcPr>
          <w:p w14:paraId="61BB3F57" w14:textId="32EEA2C2" w:rsidR="004E691D"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6779C7A4" w14:textId="752716A9"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#140</w:t>
            </w:r>
            <w:r w:rsidRPr="009C1CB2">
              <w:rPr>
                <w:rFonts w:hint="eastAsia"/>
                <w:i/>
                <w:iCs/>
                <w:sz w:val="16"/>
                <w:szCs w:val="16"/>
                <w:lang w:val="en-US" w:eastAsia="zh-CN"/>
              </w:rPr>
              <w:t>e</w:t>
            </w:r>
          </w:p>
        </w:tc>
        <w:tc>
          <w:tcPr>
            <w:tcW w:w="899" w:type="dxa"/>
            <w:shd w:val="solid" w:color="FFFFFF" w:fill="auto"/>
          </w:tcPr>
          <w:p w14:paraId="45ECD304" w14:textId="63DBA65C" w:rsidR="004E691D"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5-216586</w:t>
            </w:r>
          </w:p>
        </w:tc>
        <w:tc>
          <w:tcPr>
            <w:tcW w:w="425" w:type="dxa"/>
            <w:shd w:val="solid" w:color="FFFFFF" w:fill="auto"/>
          </w:tcPr>
          <w:p w14:paraId="296824A2" w14:textId="6E2B3DDB" w:rsidR="004E691D" w:rsidRPr="009C1CB2" w:rsidRDefault="004E691D"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B522F13" w14:textId="60C77476" w:rsidR="004E691D"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AE4A5AC" w14:textId="4B176329"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0B4930B" w14:textId="42593BA6" w:rsidR="004E691D" w:rsidRPr="009C1CB2" w:rsidRDefault="004E691D" w:rsidP="00124856">
            <w:pPr>
              <w:pStyle w:val="TAL"/>
              <w:rPr>
                <w:i/>
                <w:iCs/>
                <w:sz w:val="16"/>
                <w:szCs w:val="16"/>
                <w:lang w:val="en-US" w:eastAsia="zh-CN"/>
              </w:rPr>
            </w:pPr>
            <w:r w:rsidRPr="009C1CB2">
              <w:rPr>
                <w:rFonts w:hint="eastAsia"/>
                <w:i/>
                <w:iCs/>
                <w:sz w:val="16"/>
                <w:szCs w:val="16"/>
                <w:lang w:val="en-US" w:eastAsia="zh-CN"/>
              </w:rPr>
              <w:t>Clarification</w:t>
            </w:r>
            <w:r w:rsidRPr="009C1CB2">
              <w:rPr>
                <w:i/>
                <w:iCs/>
                <w:sz w:val="16"/>
                <w:szCs w:val="16"/>
                <w:lang w:val="en-US" w:eastAsia="zh-CN"/>
              </w:rPr>
              <w:t xml:space="preserve"> on clause 5 use cases</w:t>
            </w:r>
          </w:p>
        </w:tc>
        <w:tc>
          <w:tcPr>
            <w:tcW w:w="708" w:type="dxa"/>
            <w:shd w:val="solid" w:color="FFFFFF" w:fill="auto"/>
          </w:tcPr>
          <w:p w14:paraId="5A7A0BD9" w14:textId="279F3ECF"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4E691D" w:rsidRPr="00A54DA0" w14:paraId="1398390A" w14:textId="77777777" w:rsidTr="00BF42DC">
        <w:tc>
          <w:tcPr>
            <w:tcW w:w="800" w:type="dxa"/>
            <w:shd w:val="solid" w:color="FFFFFF" w:fill="auto"/>
          </w:tcPr>
          <w:p w14:paraId="7BA3DD5F" w14:textId="12F7E941" w:rsidR="004E691D"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58706D96" w14:textId="2BF83D87"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A5#140e</w:t>
            </w:r>
          </w:p>
        </w:tc>
        <w:tc>
          <w:tcPr>
            <w:tcW w:w="899" w:type="dxa"/>
            <w:shd w:val="solid" w:color="FFFFFF" w:fill="auto"/>
          </w:tcPr>
          <w:p w14:paraId="6C28F8DE" w14:textId="290A24D3" w:rsidR="004E691D" w:rsidRPr="009C1CB2" w:rsidRDefault="004E691D" w:rsidP="0012485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5-216385</w:t>
            </w:r>
          </w:p>
        </w:tc>
        <w:tc>
          <w:tcPr>
            <w:tcW w:w="425" w:type="dxa"/>
            <w:shd w:val="solid" w:color="FFFFFF" w:fill="auto"/>
          </w:tcPr>
          <w:p w14:paraId="7AE053A2" w14:textId="04F9ED91" w:rsidR="004E691D" w:rsidRPr="009C1CB2" w:rsidRDefault="004E691D"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AF558C7" w14:textId="3BE12E99" w:rsidR="004E691D" w:rsidRPr="009C1CB2" w:rsidRDefault="004E691D"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15B8591" w14:textId="28187E64"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F1FB2CA" w14:textId="07366DFC" w:rsidR="004E691D" w:rsidRPr="009C1CB2" w:rsidRDefault="004E691D" w:rsidP="00124856">
            <w:pPr>
              <w:pStyle w:val="TAL"/>
              <w:rPr>
                <w:i/>
                <w:iCs/>
                <w:sz w:val="16"/>
                <w:szCs w:val="16"/>
                <w:lang w:val="en-US" w:eastAsia="zh-CN"/>
              </w:rPr>
            </w:pPr>
            <w:r w:rsidRPr="009C1CB2">
              <w:rPr>
                <w:rFonts w:hint="eastAsia"/>
                <w:i/>
                <w:iCs/>
                <w:sz w:val="16"/>
                <w:szCs w:val="16"/>
                <w:lang w:val="en-US" w:eastAsia="zh-CN"/>
              </w:rPr>
              <w:t>C</w:t>
            </w:r>
            <w:r w:rsidRPr="009C1CB2">
              <w:rPr>
                <w:i/>
                <w:iCs/>
                <w:sz w:val="16"/>
                <w:szCs w:val="16"/>
                <w:lang w:val="en-US" w:eastAsia="zh-CN"/>
              </w:rPr>
              <w:t>larification on clause 7 solution</w:t>
            </w:r>
          </w:p>
        </w:tc>
        <w:tc>
          <w:tcPr>
            <w:tcW w:w="708" w:type="dxa"/>
            <w:shd w:val="solid" w:color="FFFFFF" w:fill="auto"/>
          </w:tcPr>
          <w:p w14:paraId="6E1AC22D" w14:textId="1C214781" w:rsidR="004E691D" w:rsidRPr="009C1CB2" w:rsidRDefault="004E691D"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4E691D" w:rsidRPr="00A54DA0" w14:paraId="5EB6CBD2" w14:textId="77777777" w:rsidTr="00BF42DC">
        <w:tc>
          <w:tcPr>
            <w:tcW w:w="800" w:type="dxa"/>
            <w:shd w:val="solid" w:color="FFFFFF" w:fill="auto"/>
          </w:tcPr>
          <w:p w14:paraId="7D018A5F" w14:textId="21B047F3" w:rsidR="004E691D" w:rsidRPr="009C1CB2" w:rsidRDefault="00911B62"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3F26665B" w14:textId="52C3FFF5" w:rsidR="004E691D" w:rsidRPr="009C1CB2" w:rsidRDefault="00911B62" w:rsidP="00124856">
            <w:pPr>
              <w:pStyle w:val="TAC"/>
              <w:rPr>
                <w:i/>
                <w:iCs/>
                <w:sz w:val="16"/>
                <w:szCs w:val="16"/>
                <w:lang w:val="en-US" w:eastAsia="zh-CN"/>
              </w:rPr>
            </w:pPr>
            <w:r w:rsidRPr="009C1CB2">
              <w:rPr>
                <w:rFonts w:hint="eastAsia"/>
                <w:i/>
                <w:iCs/>
                <w:sz w:val="16"/>
                <w:szCs w:val="16"/>
                <w:lang w:val="en-US" w:eastAsia="zh-CN"/>
              </w:rPr>
              <w:t>SA</w:t>
            </w:r>
            <w:r w:rsidRPr="009C1CB2">
              <w:rPr>
                <w:i/>
                <w:iCs/>
                <w:sz w:val="16"/>
                <w:szCs w:val="16"/>
                <w:lang w:val="en-US" w:eastAsia="zh-CN"/>
              </w:rPr>
              <w:t>5#140</w:t>
            </w:r>
            <w:r w:rsidRPr="009C1CB2">
              <w:rPr>
                <w:rFonts w:hint="eastAsia"/>
                <w:i/>
                <w:iCs/>
                <w:sz w:val="16"/>
                <w:szCs w:val="16"/>
                <w:lang w:val="en-US" w:eastAsia="zh-CN"/>
              </w:rPr>
              <w:t>e</w:t>
            </w:r>
          </w:p>
        </w:tc>
        <w:tc>
          <w:tcPr>
            <w:tcW w:w="899" w:type="dxa"/>
            <w:shd w:val="solid" w:color="FFFFFF" w:fill="auto"/>
          </w:tcPr>
          <w:p w14:paraId="3F319709" w14:textId="66C41671" w:rsidR="004E691D" w:rsidRPr="009C1CB2" w:rsidRDefault="00911B62" w:rsidP="00124856">
            <w:pPr>
              <w:pStyle w:val="TAC"/>
              <w:jc w:val="left"/>
              <w:rPr>
                <w:i/>
                <w:iCs/>
                <w:sz w:val="16"/>
                <w:szCs w:val="16"/>
                <w:lang w:val="en-US" w:eastAsia="zh-CN"/>
              </w:rPr>
            </w:pPr>
            <w:r w:rsidRPr="009C1CB2">
              <w:rPr>
                <w:rFonts w:hint="eastAsia"/>
                <w:i/>
                <w:iCs/>
                <w:sz w:val="16"/>
                <w:szCs w:val="16"/>
                <w:lang w:val="en-US" w:eastAsia="zh-CN"/>
              </w:rPr>
              <w:t>S5-216582</w:t>
            </w:r>
          </w:p>
        </w:tc>
        <w:tc>
          <w:tcPr>
            <w:tcW w:w="425" w:type="dxa"/>
            <w:shd w:val="solid" w:color="FFFFFF" w:fill="auto"/>
          </w:tcPr>
          <w:p w14:paraId="6C7C1646" w14:textId="24A8FD1C" w:rsidR="004E691D" w:rsidRPr="009C1CB2" w:rsidRDefault="00911B62"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F6F6BBF" w14:textId="4488EF12" w:rsidR="004E691D" w:rsidRPr="009C1CB2" w:rsidRDefault="00911B62"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0856305" w14:textId="4D21B25E" w:rsidR="004E691D" w:rsidRPr="009C1CB2" w:rsidRDefault="00911B62"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8346832" w14:textId="252C0910" w:rsidR="004E691D" w:rsidRPr="009C1CB2" w:rsidRDefault="00911B62" w:rsidP="00124856">
            <w:pPr>
              <w:pStyle w:val="TAL"/>
              <w:rPr>
                <w:i/>
                <w:iCs/>
                <w:sz w:val="16"/>
                <w:szCs w:val="16"/>
                <w:lang w:val="en-US" w:eastAsia="zh-CN"/>
              </w:rPr>
            </w:pPr>
            <w:r w:rsidRPr="009C1CB2">
              <w:rPr>
                <w:rFonts w:hint="eastAsia"/>
                <w:i/>
                <w:iCs/>
                <w:sz w:val="16"/>
                <w:szCs w:val="16"/>
                <w:lang w:val="en-US" w:eastAsia="zh-CN"/>
              </w:rPr>
              <w:t>Concept</w:t>
            </w:r>
            <w:r w:rsidRPr="009C1CB2">
              <w:rPr>
                <w:i/>
                <w:iCs/>
                <w:sz w:val="16"/>
                <w:szCs w:val="16"/>
                <w:lang w:val="en-US" w:eastAsia="zh-CN"/>
              </w:rPr>
              <w:t xml:space="preserve"> definition for Exposed Management Service</w:t>
            </w:r>
          </w:p>
        </w:tc>
        <w:tc>
          <w:tcPr>
            <w:tcW w:w="708" w:type="dxa"/>
            <w:shd w:val="solid" w:color="FFFFFF" w:fill="auto"/>
          </w:tcPr>
          <w:p w14:paraId="4D8E148A" w14:textId="658A5006" w:rsidR="004E691D" w:rsidRPr="009C1CB2" w:rsidRDefault="00911B62"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911B62" w:rsidRPr="00A54DA0" w14:paraId="34D038B0" w14:textId="77777777" w:rsidTr="00BF42DC">
        <w:tc>
          <w:tcPr>
            <w:tcW w:w="800" w:type="dxa"/>
            <w:shd w:val="solid" w:color="FFFFFF" w:fill="auto"/>
          </w:tcPr>
          <w:p w14:paraId="12388E55" w14:textId="448B1578" w:rsidR="00911B62" w:rsidRPr="009C1CB2" w:rsidRDefault="00801E7B"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1EB8FEF0" w14:textId="7BB00DFF" w:rsidR="00911B62" w:rsidRPr="009C1CB2" w:rsidRDefault="00801E7B" w:rsidP="00124856">
            <w:pPr>
              <w:pStyle w:val="TAC"/>
              <w:rPr>
                <w:i/>
                <w:iCs/>
                <w:sz w:val="16"/>
                <w:szCs w:val="16"/>
                <w:lang w:val="en-US" w:eastAsia="zh-CN"/>
              </w:rPr>
            </w:pPr>
            <w:r w:rsidRPr="009C1CB2">
              <w:rPr>
                <w:rFonts w:hint="eastAsia"/>
                <w:i/>
                <w:iCs/>
                <w:sz w:val="16"/>
                <w:szCs w:val="16"/>
                <w:lang w:val="en-US" w:eastAsia="zh-CN"/>
              </w:rPr>
              <w:t>SA5#140e</w:t>
            </w:r>
          </w:p>
        </w:tc>
        <w:tc>
          <w:tcPr>
            <w:tcW w:w="899" w:type="dxa"/>
            <w:shd w:val="solid" w:color="FFFFFF" w:fill="auto"/>
          </w:tcPr>
          <w:p w14:paraId="3A190F89" w14:textId="161CDA15" w:rsidR="00911B62" w:rsidRPr="009C1CB2" w:rsidRDefault="00801E7B" w:rsidP="00124856">
            <w:pPr>
              <w:pStyle w:val="TAC"/>
              <w:jc w:val="left"/>
              <w:rPr>
                <w:i/>
                <w:iCs/>
                <w:sz w:val="16"/>
                <w:szCs w:val="16"/>
                <w:lang w:val="en-US" w:eastAsia="zh-CN"/>
              </w:rPr>
            </w:pPr>
            <w:r w:rsidRPr="009C1CB2">
              <w:rPr>
                <w:rFonts w:hint="eastAsia"/>
                <w:i/>
                <w:iCs/>
                <w:sz w:val="16"/>
                <w:szCs w:val="16"/>
                <w:lang w:val="en-US" w:eastAsia="zh-CN"/>
              </w:rPr>
              <w:t>S5-216623</w:t>
            </w:r>
          </w:p>
        </w:tc>
        <w:tc>
          <w:tcPr>
            <w:tcW w:w="425" w:type="dxa"/>
            <w:shd w:val="solid" w:color="FFFFFF" w:fill="auto"/>
          </w:tcPr>
          <w:p w14:paraId="6E75C625" w14:textId="739A788C" w:rsidR="00911B62" w:rsidRPr="009C1CB2" w:rsidRDefault="00911B62"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73F6F4E" w14:textId="4E26E45B" w:rsidR="00911B62" w:rsidRPr="009C1CB2" w:rsidRDefault="00911B62"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79DD28A" w14:textId="5F396761" w:rsidR="00911B62" w:rsidRPr="009C1CB2" w:rsidRDefault="00911B62"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CA2AB63" w14:textId="439EC689" w:rsidR="00911B62" w:rsidRPr="009C1CB2" w:rsidRDefault="00492BA1" w:rsidP="00124856">
            <w:pPr>
              <w:pStyle w:val="TAL"/>
              <w:rPr>
                <w:i/>
                <w:iCs/>
                <w:sz w:val="16"/>
                <w:szCs w:val="16"/>
                <w:lang w:val="en-US" w:eastAsia="zh-CN"/>
              </w:rPr>
            </w:pPr>
            <w:r w:rsidRPr="009C1CB2">
              <w:rPr>
                <w:rFonts w:hint="eastAsia"/>
                <w:i/>
                <w:iCs/>
                <w:sz w:val="16"/>
                <w:szCs w:val="16"/>
                <w:lang w:val="en-US" w:eastAsia="zh-CN"/>
              </w:rPr>
              <w:t>Exposure</w:t>
            </w:r>
            <w:r w:rsidRPr="009C1CB2">
              <w:rPr>
                <w:i/>
                <w:iCs/>
                <w:sz w:val="16"/>
                <w:szCs w:val="16"/>
                <w:lang w:val="en-US" w:eastAsia="zh-CN"/>
              </w:rPr>
              <w:t xml:space="preserve"> </w:t>
            </w:r>
            <w:r w:rsidRPr="009C1CB2">
              <w:rPr>
                <w:rFonts w:hint="eastAsia"/>
                <w:i/>
                <w:iCs/>
                <w:sz w:val="16"/>
                <w:szCs w:val="16"/>
                <w:lang w:val="en-US" w:eastAsia="zh-CN"/>
              </w:rPr>
              <w:t>to</w:t>
            </w:r>
            <w:r w:rsidRPr="009C1CB2">
              <w:rPr>
                <w:i/>
                <w:iCs/>
                <w:sz w:val="16"/>
                <w:szCs w:val="16"/>
                <w:lang w:val="en-US" w:eastAsia="zh-CN"/>
              </w:rPr>
              <w:t xml:space="preserve"> </w:t>
            </w:r>
            <w:r w:rsidRPr="009C1CB2">
              <w:rPr>
                <w:rFonts w:hint="eastAsia"/>
                <w:i/>
                <w:iCs/>
                <w:sz w:val="16"/>
                <w:szCs w:val="16"/>
                <w:lang w:val="en-US" w:eastAsia="zh-CN"/>
              </w:rPr>
              <w:t>SA</w:t>
            </w:r>
            <w:r w:rsidRPr="009C1CB2">
              <w:rPr>
                <w:i/>
                <w:iCs/>
                <w:sz w:val="16"/>
                <w:szCs w:val="16"/>
                <w:lang w:val="en-US" w:eastAsia="zh-CN"/>
              </w:rPr>
              <w:t>6 applications or middleware</w:t>
            </w:r>
          </w:p>
        </w:tc>
        <w:tc>
          <w:tcPr>
            <w:tcW w:w="708" w:type="dxa"/>
            <w:shd w:val="solid" w:color="FFFFFF" w:fill="auto"/>
          </w:tcPr>
          <w:p w14:paraId="2795B1BC" w14:textId="29E971D2" w:rsidR="00911B62" w:rsidRPr="009C1CB2" w:rsidRDefault="00492BA1" w:rsidP="00124856">
            <w:pPr>
              <w:pStyle w:val="TAC"/>
              <w:rPr>
                <w:i/>
                <w:iCs/>
                <w:sz w:val="16"/>
                <w:szCs w:val="16"/>
                <w:lang w:val="en-US" w:eastAsia="zh-CN"/>
              </w:rPr>
            </w:pPr>
            <w:r w:rsidRPr="009C1CB2">
              <w:rPr>
                <w:i/>
                <w:iCs/>
                <w:sz w:val="16"/>
                <w:szCs w:val="16"/>
                <w:lang w:val="en-US" w:eastAsia="zh-CN"/>
              </w:rPr>
              <w:t>0.4.0</w:t>
            </w:r>
          </w:p>
        </w:tc>
      </w:tr>
      <w:tr w:rsidR="00801E7B" w:rsidRPr="00A54DA0" w14:paraId="1120CDBF" w14:textId="77777777" w:rsidTr="00BF42DC">
        <w:tc>
          <w:tcPr>
            <w:tcW w:w="800" w:type="dxa"/>
            <w:shd w:val="solid" w:color="FFFFFF" w:fill="auto"/>
          </w:tcPr>
          <w:p w14:paraId="348CB472" w14:textId="00CF7F33" w:rsidR="00801E7B" w:rsidRPr="009C1CB2" w:rsidRDefault="00D62758" w:rsidP="0012485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021-11</w:t>
            </w:r>
          </w:p>
        </w:tc>
        <w:tc>
          <w:tcPr>
            <w:tcW w:w="995" w:type="dxa"/>
            <w:shd w:val="solid" w:color="FFFFFF" w:fill="auto"/>
          </w:tcPr>
          <w:p w14:paraId="14F3417F" w14:textId="13024E1B" w:rsidR="00801E7B" w:rsidRPr="009C1CB2" w:rsidRDefault="00D62758" w:rsidP="00124856">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#140</w:t>
            </w:r>
            <w:r w:rsidRPr="009C1CB2">
              <w:rPr>
                <w:rFonts w:hint="eastAsia"/>
                <w:i/>
                <w:iCs/>
                <w:sz w:val="16"/>
                <w:szCs w:val="16"/>
                <w:lang w:val="en-US" w:eastAsia="zh-CN"/>
              </w:rPr>
              <w:t>e</w:t>
            </w:r>
          </w:p>
        </w:tc>
        <w:tc>
          <w:tcPr>
            <w:tcW w:w="899" w:type="dxa"/>
            <w:shd w:val="solid" w:color="FFFFFF" w:fill="auto"/>
          </w:tcPr>
          <w:p w14:paraId="532474EF" w14:textId="55A77DBA" w:rsidR="00801E7B" w:rsidRPr="009C1CB2" w:rsidRDefault="00D62758" w:rsidP="00124856">
            <w:pPr>
              <w:pStyle w:val="TAC"/>
              <w:jc w:val="left"/>
              <w:rPr>
                <w:i/>
                <w:iCs/>
                <w:sz w:val="16"/>
                <w:szCs w:val="16"/>
                <w:lang w:val="en-US" w:eastAsia="zh-CN"/>
              </w:rPr>
            </w:pPr>
            <w:r w:rsidRPr="009C1CB2">
              <w:rPr>
                <w:rFonts w:hint="eastAsia"/>
                <w:i/>
                <w:iCs/>
                <w:sz w:val="16"/>
                <w:szCs w:val="16"/>
                <w:lang w:val="en-US" w:eastAsia="zh-CN"/>
              </w:rPr>
              <w:t>S5-216625</w:t>
            </w:r>
          </w:p>
        </w:tc>
        <w:tc>
          <w:tcPr>
            <w:tcW w:w="425" w:type="dxa"/>
            <w:shd w:val="solid" w:color="FFFFFF" w:fill="auto"/>
          </w:tcPr>
          <w:p w14:paraId="38A6DFD3" w14:textId="56013A0D" w:rsidR="00801E7B" w:rsidRPr="009C1CB2" w:rsidRDefault="00A63AF9" w:rsidP="0012485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4E563D0" w14:textId="2489E4E2" w:rsidR="00801E7B" w:rsidRPr="009C1CB2" w:rsidRDefault="00A63AF9" w:rsidP="0012485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F330B51" w14:textId="28BCC785" w:rsidR="00801E7B" w:rsidRPr="009C1CB2" w:rsidRDefault="00A63AF9" w:rsidP="0012485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445D382" w14:textId="6F2D2C3E" w:rsidR="00801E7B" w:rsidRPr="009C1CB2" w:rsidRDefault="00DF1101" w:rsidP="00124856">
            <w:pPr>
              <w:pStyle w:val="TAL"/>
              <w:rPr>
                <w:i/>
                <w:iCs/>
                <w:sz w:val="16"/>
                <w:szCs w:val="16"/>
                <w:lang w:val="en-US" w:eastAsia="zh-CN"/>
              </w:rPr>
            </w:pPr>
            <w:r w:rsidRPr="009C1CB2">
              <w:rPr>
                <w:i/>
                <w:iCs/>
                <w:sz w:val="16"/>
                <w:szCs w:val="16"/>
                <w:lang w:val="en-US" w:eastAsia="zh-CN"/>
              </w:rPr>
              <w:t>Add text to procedures related to management capability exposure</w:t>
            </w:r>
          </w:p>
        </w:tc>
        <w:tc>
          <w:tcPr>
            <w:tcW w:w="708" w:type="dxa"/>
            <w:shd w:val="solid" w:color="FFFFFF" w:fill="auto"/>
          </w:tcPr>
          <w:p w14:paraId="05CFD4BB" w14:textId="2451D88A" w:rsidR="00801E7B" w:rsidRPr="009C1CB2" w:rsidRDefault="00DF1101" w:rsidP="00124856">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.4.0</w:t>
            </w:r>
          </w:p>
        </w:tc>
      </w:tr>
      <w:tr w:rsidR="00727214" w:rsidRPr="00A54DA0" w14:paraId="712E8540" w14:textId="77777777" w:rsidTr="00BF42DC">
        <w:tc>
          <w:tcPr>
            <w:tcW w:w="800" w:type="dxa"/>
            <w:shd w:val="solid" w:color="FFFFFF" w:fill="auto"/>
          </w:tcPr>
          <w:p w14:paraId="09DBD56C" w14:textId="34747A35"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51974967" w14:textId="6E85C2ED"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33E7E4F6" w14:textId="673B915F"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5-221570</w:t>
            </w:r>
          </w:p>
        </w:tc>
        <w:tc>
          <w:tcPr>
            <w:tcW w:w="425" w:type="dxa"/>
            <w:shd w:val="solid" w:color="FFFFFF" w:fill="auto"/>
          </w:tcPr>
          <w:p w14:paraId="62478476" w14:textId="6A421E17" w:rsidR="00727214" w:rsidRPr="009C1CB2" w:rsidRDefault="00727214"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CB18D90" w14:textId="37AF6EB0" w:rsidR="00727214" w:rsidRPr="009C1CB2" w:rsidRDefault="00727214"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290C053" w14:textId="01CEB046"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62F2976" w14:textId="2ADCF3F5" w:rsidR="00727214" w:rsidRPr="009C1CB2" w:rsidRDefault="00727214" w:rsidP="00727214">
            <w:pPr>
              <w:pStyle w:val="TAL"/>
              <w:rPr>
                <w:i/>
                <w:iCs/>
                <w:sz w:val="16"/>
                <w:szCs w:val="16"/>
                <w:lang w:val="en-US" w:eastAsia="zh-CN"/>
              </w:rPr>
            </w:pPr>
            <w:r w:rsidRPr="009C1CB2">
              <w:rPr>
                <w:i/>
                <w:iCs/>
                <w:sz w:val="16"/>
                <w:szCs w:val="16"/>
                <w:lang w:val="en-US" w:eastAsia="zh-CN"/>
              </w:rPr>
              <w:t xml:space="preserve">Add new solution </w:t>
            </w:r>
            <w:r w:rsidRPr="009C1CB2">
              <w:rPr>
                <w:rFonts w:hint="eastAsia"/>
                <w:i/>
                <w:iCs/>
                <w:sz w:val="16"/>
                <w:szCs w:val="16"/>
                <w:lang w:val="en-US" w:eastAsia="zh-CN"/>
              </w:rPr>
              <w:t>for</w:t>
            </w:r>
            <w:r w:rsidRPr="009C1CB2">
              <w:rPr>
                <w:i/>
                <w:iCs/>
                <w:sz w:val="16"/>
                <w:szCs w:val="16"/>
                <w:lang w:val="en-US" w:eastAsia="zh-CN"/>
              </w:rPr>
              <w:t xml:space="preserve"> MnS discovery service for exposure</w:t>
            </w:r>
          </w:p>
        </w:tc>
        <w:tc>
          <w:tcPr>
            <w:tcW w:w="708" w:type="dxa"/>
            <w:shd w:val="solid" w:color="FFFFFF" w:fill="auto"/>
          </w:tcPr>
          <w:p w14:paraId="4A5670B4" w14:textId="5733FD0A"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1C42145A" w14:textId="77777777" w:rsidTr="00BF42DC">
        <w:tc>
          <w:tcPr>
            <w:tcW w:w="800" w:type="dxa"/>
            <w:shd w:val="solid" w:color="FFFFFF" w:fill="auto"/>
          </w:tcPr>
          <w:p w14:paraId="0BD67634" w14:textId="60D52051"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3D815F10" w14:textId="397F941F"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2728CF2B" w14:textId="62112F36"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5-221713</w:t>
            </w:r>
          </w:p>
        </w:tc>
        <w:tc>
          <w:tcPr>
            <w:tcW w:w="425" w:type="dxa"/>
            <w:shd w:val="solid" w:color="FFFFFF" w:fill="auto"/>
          </w:tcPr>
          <w:p w14:paraId="63A05CBE" w14:textId="19E19536" w:rsidR="00727214" w:rsidRPr="009C1CB2" w:rsidRDefault="00727214"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A12C0BD" w14:textId="1FD99289" w:rsidR="00727214" w:rsidRPr="009C1CB2" w:rsidRDefault="00727214"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C78D2B9" w14:textId="245FBA21"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238E8A9" w14:textId="5E36789E" w:rsidR="00727214" w:rsidRPr="009C1CB2" w:rsidRDefault="00727214" w:rsidP="00727214">
            <w:pPr>
              <w:pStyle w:val="TAL"/>
              <w:rPr>
                <w:i/>
                <w:iCs/>
                <w:sz w:val="16"/>
                <w:szCs w:val="16"/>
                <w:lang w:val="en-US" w:eastAsia="zh-CN"/>
              </w:rPr>
            </w:pPr>
            <w:r w:rsidRPr="009C1CB2">
              <w:rPr>
                <w:i/>
                <w:iCs/>
                <w:sz w:val="16"/>
                <w:szCs w:val="16"/>
                <w:lang w:val="en-US" w:eastAsia="zh-CN"/>
              </w:rPr>
              <w:t>Skeleton restructuring proposal</w:t>
            </w:r>
          </w:p>
        </w:tc>
        <w:tc>
          <w:tcPr>
            <w:tcW w:w="708" w:type="dxa"/>
            <w:shd w:val="solid" w:color="FFFFFF" w:fill="auto"/>
          </w:tcPr>
          <w:p w14:paraId="7C4272FB" w14:textId="788B6CEE"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6394BCAC" w14:textId="77777777" w:rsidTr="00BF42DC">
        <w:tc>
          <w:tcPr>
            <w:tcW w:w="800" w:type="dxa"/>
            <w:shd w:val="solid" w:color="FFFFFF" w:fill="auto"/>
          </w:tcPr>
          <w:p w14:paraId="418D0121" w14:textId="4C142E49"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59711DAA" w14:textId="110A8F97"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638BE8F5" w14:textId="4CA08939"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5-221714</w:t>
            </w:r>
          </w:p>
        </w:tc>
        <w:tc>
          <w:tcPr>
            <w:tcW w:w="425" w:type="dxa"/>
            <w:shd w:val="solid" w:color="FFFFFF" w:fill="auto"/>
          </w:tcPr>
          <w:p w14:paraId="0974F5EB" w14:textId="2AE0AADF" w:rsidR="00727214" w:rsidRPr="009C1CB2" w:rsidRDefault="00727214"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70AF5F6" w14:textId="234711C4" w:rsidR="00727214" w:rsidRPr="009C1CB2" w:rsidRDefault="00727214"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A8AC40C" w14:textId="4F1EEF9F"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88FC67E" w14:textId="2778E50B" w:rsidR="00727214" w:rsidRPr="009C1CB2" w:rsidRDefault="00727214" w:rsidP="00727214">
            <w:pPr>
              <w:pStyle w:val="TAL"/>
              <w:rPr>
                <w:i/>
                <w:iCs/>
                <w:sz w:val="16"/>
                <w:szCs w:val="16"/>
                <w:lang w:val="en-US" w:eastAsia="zh-CN"/>
              </w:rPr>
            </w:pPr>
            <w:r w:rsidRPr="009C1CB2">
              <w:rPr>
                <w:i/>
                <w:iCs/>
                <w:sz w:val="16"/>
                <w:szCs w:val="16"/>
                <w:lang w:val="en-US" w:eastAsia="zh-CN"/>
              </w:rPr>
              <w:t>Key issue and solution on exposure interface via OSS</w:t>
            </w:r>
          </w:p>
        </w:tc>
        <w:tc>
          <w:tcPr>
            <w:tcW w:w="708" w:type="dxa"/>
            <w:shd w:val="solid" w:color="FFFFFF" w:fill="auto"/>
          </w:tcPr>
          <w:p w14:paraId="2EBEAA37" w14:textId="1B20836B"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578243B1" w14:textId="77777777" w:rsidTr="00BF42DC">
        <w:tc>
          <w:tcPr>
            <w:tcW w:w="800" w:type="dxa"/>
            <w:shd w:val="solid" w:color="FFFFFF" w:fill="auto"/>
          </w:tcPr>
          <w:p w14:paraId="31E195D5" w14:textId="0F41788D"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363DE58B" w14:textId="36909F98"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7F9BE52D" w14:textId="2862F593"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5-221719</w:t>
            </w:r>
          </w:p>
        </w:tc>
        <w:tc>
          <w:tcPr>
            <w:tcW w:w="425" w:type="dxa"/>
            <w:shd w:val="solid" w:color="FFFFFF" w:fill="auto"/>
          </w:tcPr>
          <w:p w14:paraId="1AB3EDD4" w14:textId="4530ED19" w:rsidR="00727214" w:rsidRPr="009C1CB2" w:rsidRDefault="00627A7F"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3B7A8DF" w14:textId="6AADEDCD" w:rsidR="00727214" w:rsidRPr="009C1CB2" w:rsidRDefault="0091606A"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7D63819" w14:textId="18BF839F" w:rsidR="00727214" w:rsidRPr="009C1CB2" w:rsidRDefault="0091606A"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032DCB1" w14:textId="0A6345AB" w:rsidR="00727214" w:rsidRPr="009C1CB2" w:rsidRDefault="0091606A" w:rsidP="00727214">
            <w:pPr>
              <w:pStyle w:val="TAL"/>
              <w:rPr>
                <w:i/>
                <w:iCs/>
                <w:sz w:val="16"/>
                <w:szCs w:val="16"/>
                <w:lang w:val="en-US" w:eastAsia="zh-CN"/>
              </w:rPr>
            </w:pPr>
            <w:r w:rsidRPr="009C1CB2">
              <w:rPr>
                <w:i/>
                <w:iCs/>
                <w:sz w:val="16"/>
                <w:szCs w:val="16"/>
                <w:lang w:val="en-US" w:eastAsia="zh-CN"/>
              </w:rPr>
              <w:t>pCR 28.824 Clarification on access to exposed MnS</w:t>
            </w:r>
          </w:p>
        </w:tc>
        <w:tc>
          <w:tcPr>
            <w:tcW w:w="708" w:type="dxa"/>
            <w:shd w:val="solid" w:color="FFFFFF" w:fill="auto"/>
          </w:tcPr>
          <w:p w14:paraId="2A494253" w14:textId="62715393" w:rsidR="00727214" w:rsidRPr="009C1CB2" w:rsidRDefault="0091606A"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39F8166D" w14:textId="77777777" w:rsidTr="00BF42DC">
        <w:tc>
          <w:tcPr>
            <w:tcW w:w="800" w:type="dxa"/>
            <w:shd w:val="solid" w:color="FFFFFF" w:fill="auto"/>
          </w:tcPr>
          <w:p w14:paraId="0C883D90" w14:textId="7C96C240"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61AE7D60" w14:textId="05F25E84"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7E0CB153" w14:textId="6AD9D72E" w:rsidR="00727214" w:rsidRPr="009C1CB2" w:rsidRDefault="0091606A" w:rsidP="00727214">
            <w:pPr>
              <w:pStyle w:val="TAC"/>
              <w:jc w:val="left"/>
              <w:rPr>
                <w:i/>
                <w:iCs/>
                <w:sz w:val="16"/>
                <w:szCs w:val="16"/>
                <w:lang w:val="en-US" w:eastAsia="zh-CN"/>
              </w:rPr>
            </w:pPr>
            <w:r w:rsidRPr="009C1CB2">
              <w:rPr>
                <w:i/>
                <w:iCs/>
                <w:sz w:val="16"/>
                <w:szCs w:val="16"/>
                <w:lang w:val="en-US" w:eastAsia="zh-CN"/>
              </w:rPr>
              <w:t>S5-221742</w:t>
            </w:r>
          </w:p>
        </w:tc>
        <w:tc>
          <w:tcPr>
            <w:tcW w:w="425" w:type="dxa"/>
            <w:shd w:val="solid" w:color="FFFFFF" w:fill="auto"/>
          </w:tcPr>
          <w:p w14:paraId="47FBBB1B" w14:textId="3BA8465D" w:rsidR="00727214" w:rsidRPr="009C1CB2" w:rsidRDefault="0091606A"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F45E1B0" w14:textId="7CD82197" w:rsidR="00727214" w:rsidRPr="009C1CB2" w:rsidRDefault="0091606A"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6EFDF79" w14:textId="1FEE60C6" w:rsidR="00727214" w:rsidRPr="009C1CB2" w:rsidRDefault="0091606A"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B5D0A2F" w14:textId="563BD266" w:rsidR="00727214" w:rsidRPr="009C1CB2" w:rsidRDefault="0091606A" w:rsidP="00727214">
            <w:pPr>
              <w:pStyle w:val="TAL"/>
              <w:rPr>
                <w:i/>
                <w:iCs/>
                <w:sz w:val="16"/>
                <w:szCs w:val="16"/>
                <w:lang w:val="en-US" w:eastAsia="zh-CN"/>
              </w:rPr>
            </w:pPr>
            <w:r w:rsidRPr="009C1CB2">
              <w:rPr>
                <w:i/>
                <w:iCs/>
                <w:sz w:val="16"/>
                <w:szCs w:val="16"/>
                <w:lang w:val="en-US" w:eastAsia="zh-CN"/>
              </w:rPr>
              <w:t>Add solution for product and service order procedures to clause 7</w:t>
            </w:r>
          </w:p>
        </w:tc>
        <w:tc>
          <w:tcPr>
            <w:tcW w:w="708" w:type="dxa"/>
            <w:shd w:val="solid" w:color="FFFFFF" w:fill="auto"/>
          </w:tcPr>
          <w:p w14:paraId="4B5C9620" w14:textId="6EA5431A" w:rsidR="00727214" w:rsidRPr="009C1CB2" w:rsidRDefault="0091606A"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1B3E2612" w14:textId="77777777" w:rsidTr="00BF42DC">
        <w:tc>
          <w:tcPr>
            <w:tcW w:w="800" w:type="dxa"/>
            <w:shd w:val="solid" w:color="FFFFFF" w:fill="auto"/>
          </w:tcPr>
          <w:p w14:paraId="039D23B2" w14:textId="604C39D0"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3E6F09BA" w14:textId="65278CA0"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44D508E6" w14:textId="7FB868BC" w:rsidR="00727214" w:rsidRPr="009C1CB2" w:rsidRDefault="0091606A"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5-221743</w:t>
            </w:r>
          </w:p>
        </w:tc>
        <w:tc>
          <w:tcPr>
            <w:tcW w:w="425" w:type="dxa"/>
            <w:shd w:val="solid" w:color="FFFFFF" w:fill="auto"/>
          </w:tcPr>
          <w:p w14:paraId="3BC341B6" w14:textId="2C4F9A4F" w:rsidR="00727214" w:rsidRPr="009C1CB2" w:rsidRDefault="0091606A"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CBCBB02" w14:textId="6F9C9B16" w:rsidR="00727214" w:rsidRPr="009C1CB2" w:rsidRDefault="0091606A"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F5F1809" w14:textId="2877EDB7" w:rsidR="00727214" w:rsidRPr="009C1CB2" w:rsidRDefault="0091606A"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E2A0914" w14:textId="15265AE0" w:rsidR="00727214" w:rsidRPr="009C1CB2" w:rsidRDefault="0091606A" w:rsidP="00727214">
            <w:pPr>
              <w:pStyle w:val="TAL"/>
              <w:rPr>
                <w:i/>
                <w:iCs/>
                <w:sz w:val="16"/>
                <w:szCs w:val="16"/>
                <w:lang w:val="en-US" w:eastAsia="zh-CN"/>
              </w:rPr>
            </w:pPr>
            <w:r w:rsidRPr="009C1CB2">
              <w:rPr>
                <w:i/>
                <w:iCs/>
                <w:sz w:val="16"/>
                <w:szCs w:val="16"/>
                <w:lang w:val="en-US" w:eastAsia="zh-CN"/>
              </w:rPr>
              <w:t>Update procedure for product on-boarding</w:t>
            </w:r>
          </w:p>
        </w:tc>
        <w:tc>
          <w:tcPr>
            <w:tcW w:w="708" w:type="dxa"/>
            <w:shd w:val="solid" w:color="FFFFFF" w:fill="auto"/>
          </w:tcPr>
          <w:p w14:paraId="2DAB2F31" w14:textId="62BCD5B9" w:rsidR="00727214" w:rsidRPr="009C1CB2" w:rsidRDefault="000326D4"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727214" w:rsidRPr="00A54DA0" w14:paraId="449BC9E4" w14:textId="77777777" w:rsidTr="00BF42DC">
        <w:tc>
          <w:tcPr>
            <w:tcW w:w="800" w:type="dxa"/>
            <w:shd w:val="solid" w:color="FFFFFF" w:fill="auto"/>
          </w:tcPr>
          <w:p w14:paraId="378424F5" w14:textId="21BCA239" w:rsidR="00727214" w:rsidRPr="009C1CB2" w:rsidRDefault="00727214"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022-02</w:t>
            </w:r>
          </w:p>
        </w:tc>
        <w:tc>
          <w:tcPr>
            <w:tcW w:w="995" w:type="dxa"/>
            <w:shd w:val="solid" w:color="FFFFFF" w:fill="auto"/>
          </w:tcPr>
          <w:p w14:paraId="638A9A5A" w14:textId="2E558E3A" w:rsidR="00727214" w:rsidRPr="009C1CB2" w:rsidRDefault="00727214" w:rsidP="00727214">
            <w:pPr>
              <w:pStyle w:val="TAC"/>
              <w:rPr>
                <w:i/>
                <w:iCs/>
                <w:sz w:val="16"/>
                <w:szCs w:val="16"/>
                <w:lang w:val="en-US" w:eastAsia="zh-CN"/>
              </w:rPr>
            </w:pPr>
            <w:r w:rsidRPr="009C1CB2">
              <w:rPr>
                <w:rFonts w:hint="eastAsia"/>
                <w:i/>
                <w:iCs/>
                <w:sz w:val="16"/>
                <w:szCs w:val="16"/>
                <w:lang w:val="en-US" w:eastAsia="zh-CN"/>
              </w:rPr>
              <w:t>SA5</w:t>
            </w:r>
            <w:r w:rsidRPr="009C1CB2">
              <w:rPr>
                <w:i/>
                <w:iCs/>
                <w:sz w:val="16"/>
                <w:szCs w:val="16"/>
                <w:lang w:val="en-US" w:eastAsia="zh-CN"/>
              </w:rPr>
              <w:t>#141</w:t>
            </w:r>
            <w:r w:rsidRPr="009C1CB2">
              <w:rPr>
                <w:rFonts w:hint="eastAsia"/>
                <w:i/>
                <w:iCs/>
                <w:sz w:val="16"/>
                <w:szCs w:val="16"/>
                <w:lang w:val="en-US" w:eastAsia="zh-CN"/>
              </w:rPr>
              <w:t>e</w:t>
            </w:r>
          </w:p>
        </w:tc>
        <w:tc>
          <w:tcPr>
            <w:tcW w:w="899" w:type="dxa"/>
            <w:shd w:val="solid" w:color="FFFFFF" w:fill="auto"/>
          </w:tcPr>
          <w:p w14:paraId="5750563F" w14:textId="62BDAB84" w:rsidR="00727214" w:rsidRPr="009C1CB2" w:rsidRDefault="000326D4"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5-221744</w:t>
            </w:r>
          </w:p>
        </w:tc>
        <w:tc>
          <w:tcPr>
            <w:tcW w:w="425" w:type="dxa"/>
            <w:shd w:val="solid" w:color="FFFFFF" w:fill="auto"/>
          </w:tcPr>
          <w:p w14:paraId="400989C6" w14:textId="0CA19720" w:rsidR="00727214" w:rsidRPr="009C1CB2" w:rsidRDefault="000326D4"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8F7576E" w14:textId="7D8154E4" w:rsidR="00727214" w:rsidRPr="009C1CB2" w:rsidRDefault="000326D4"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3E20362" w14:textId="455D368F" w:rsidR="00727214" w:rsidRPr="009C1CB2" w:rsidRDefault="000326D4"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0A89A13" w14:textId="7E76911D" w:rsidR="00727214" w:rsidRPr="009C1CB2" w:rsidRDefault="000326D4" w:rsidP="00727214">
            <w:pPr>
              <w:pStyle w:val="TAL"/>
              <w:rPr>
                <w:i/>
                <w:iCs/>
                <w:sz w:val="16"/>
                <w:szCs w:val="16"/>
                <w:lang w:val="en-US" w:eastAsia="zh-CN"/>
              </w:rPr>
            </w:pPr>
            <w:r w:rsidRPr="009C1CB2">
              <w:rPr>
                <w:i/>
                <w:iCs/>
                <w:sz w:val="16"/>
                <w:szCs w:val="16"/>
                <w:lang w:val="en-US" w:eastAsia="zh-CN"/>
              </w:rPr>
              <w:t>Resolve EN in 5.4</w:t>
            </w:r>
          </w:p>
        </w:tc>
        <w:tc>
          <w:tcPr>
            <w:tcW w:w="708" w:type="dxa"/>
            <w:shd w:val="solid" w:color="FFFFFF" w:fill="auto"/>
          </w:tcPr>
          <w:p w14:paraId="7F2B8BB6" w14:textId="703E06F1" w:rsidR="00727214" w:rsidRPr="009C1CB2" w:rsidRDefault="000326D4"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.5.0</w:t>
            </w:r>
          </w:p>
        </w:tc>
      </w:tr>
      <w:tr w:rsidR="00AC5360" w:rsidRPr="00A54DA0" w14:paraId="1C2DE873" w14:textId="77777777" w:rsidTr="00BF42DC">
        <w:tc>
          <w:tcPr>
            <w:tcW w:w="800" w:type="dxa"/>
            <w:shd w:val="solid" w:color="FFFFFF" w:fill="auto"/>
          </w:tcPr>
          <w:p w14:paraId="7ABC8D24" w14:textId="23C335DC" w:rsidR="00AC5360" w:rsidRPr="009C1CB2" w:rsidRDefault="0024554D"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022-04</w:t>
            </w:r>
          </w:p>
        </w:tc>
        <w:tc>
          <w:tcPr>
            <w:tcW w:w="995" w:type="dxa"/>
            <w:shd w:val="solid" w:color="FFFFFF" w:fill="auto"/>
          </w:tcPr>
          <w:p w14:paraId="2E7F9D02" w14:textId="028A5290" w:rsidR="00AC5360" w:rsidRPr="009C1CB2" w:rsidRDefault="0024554D" w:rsidP="00727214">
            <w:pPr>
              <w:pStyle w:val="TAC"/>
              <w:rPr>
                <w:i/>
                <w:iCs/>
                <w:sz w:val="16"/>
                <w:szCs w:val="16"/>
                <w:lang w:val="en-US" w:eastAsia="zh-CN"/>
              </w:rPr>
            </w:pPr>
            <w:r w:rsidRPr="009C1CB2">
              <w:rPr>
                <w:i/>
                <w:iCs/>
                <w:sz w:val="16"/>
                <w:szCs w:val="16"/>
                <w:lang w:val="en-US" w:eastAsia="zh-CN"/>
              </w:rPr>
              <w:t>SA5#142e</w:t>
            </w:r>
          </w:p>
        </w:tc>
        <w:tc>
          <w:tcPr>
            <w:tcW w:w="899" w:type="dxa"/>
            <w:shd w:val="solid" w:color="FFFFFF" w:fill="auto"/>
          </w:tcPr>
          <w:p w14:paraId="70B7242D" w14:textId="5106D886" w:rsidR="00AC5360" w:rsidRPr="009C1CB2" w:rsidRDefault="0024554D"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5-222756</w:t>
            </w:r>
          </w:p>
        </w:tc>
        <w:tc>
          <w:tcPr>
            <w:tcW w:w="425" w:type="dxa"/>
            <w:shd w:val="solid" w:color="FFFFFF" w:fill="auto"/>
          </w:tcPr>
          <w:p w14:paraId="3CF3B301" w14:textId="22FF739F" w:rsidR="00AC5360" w:rsidRPr="009C1CB2" w:rsidRDefault="0024554D"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C27137D" w14:textId="391D369A" w:rsidR="00AC5360" w:rsidRPr="009C1CB2" w:rsidRDefault="0024554D"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223925B" w14:textId="3F79ACFD" w:rsidR="00AC5360" w:rsidRPr="009C1CB2" w:rsidRDefault="0024554D"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9B26EEC" w14:textId="5D01629F" w:rsidR="00AC5360" w:rsidRPr="009C1CB2" w:rsidRDefault="0024554D" w:rsidP="00727214">
            <w:pPr>
              <w:pStyle w:val="TAL"/>
              <w:rPr>
                <w:i/>
                <w:iCs/>
                <w:sz w:val="16"/>
                <w:szCs w:val="16"/>
                <w:lang w:val="en-US" w:eastAsia="zh-CN"/>
              </w:rPr>
            </w:pPr>
            <w:r w:rsidRPr="009C1CB2">
              <w:rPr>
                <w:rFonts w:hint="eastAsia"/>
                <w:i/>
                <w:iCs/>
                <w:sz w:val="16"/>
                <w:szCs w:val="16"/>
                <w:lang w:val="en-US" w:eastAsia="zh-CN"/>
              </w:rPr>
              <w:t>D</w:t>
            </w:r>
            <w:r w:rsidRPr="009C1CB2">
              <w:rPr>
                <w:i/>
                <w:iCs/>
                <w:sz w:val="16"/>
                <w:szCs w:val="16"/>
                <w:lang w:val="en-US" w:eastAsia="zh-CN"/>
              </w:rPr>
              <w:t>escribe possible solution for EGMF</w:t>
            </w:r>
          </w:p>
        </w:tc>
        <w:tc>
          <w:tcPr>
            <w:tcW w:w="708" w:type="dxa"/>
            <w:shd w:val="solid" w:color="FFFFFF" w:fill="auto"/>
          </w:tcPr>
          <w:p w14:paraId="6D56209C" w14:textId="001B4F38" w:rsidR="00AC5360" w:rsidRPr="009C1CB2" w:rsidRDefault="0024554D" w:rsidP="00727214">
            <w:pPr>
              <w:pStyle w:val="TAC"/>
              <w:rPr>
                <w:i/>
                <w:iCs/>
                <w:sz w:val="16"/>
                <w:szCs w:val="16"/>
                <w:lang w:val="en-US" w:eastAsia="zh-CN"/>
              </w:rPr>
            </w:pPr>
            <w:r w:rsidRPr="009C1CB2">
              <w:rPr>
                <w:i/>
                <w:iCs/>
                <w:sz w:val="16"/>
                <w:szCs w:val="16"/>
                <w:lang w:val="en-US" w:eastAsia="zh-CN"/>
              </w:rPr>
              <w:t>0.6.0</w:t>
            </w:r>
          </w:p>
        </w:tc>
      </w:tr>
      <w:tr w:rsidR="00AC5360" w:rsidRPr="00A54DA0" w14:paraId="281026B9" w14:textId="77777777" w:rsidTr="00BF42DC">
        <w:tc>
          <w:tcPr>
            <w:tcW w:w="800" w:type="dxa"/>
            <w:shd w:val="solid" w:color="FFFFFF" w:fill="auto"/>
          </w:tcPr>
          <w:p w14:paraId="02F585DE" w14:textId="7D00626F" w:rsidR="00AC5360" w:rsidRPr="009C1CB2" w:rsidRDefault="0024554D"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022-04</w:t>
            </w:r>
          </w:p>
        </w:tc>
        <w:tc>
          <w:tcPr>
            <w:tcW w:w="995" w:type="dxa"/>
            <w:shd w:val="solid" w:color="FFFFFF" w:fill="auto"/>
          </w:tcPr>
          <w:p w14:paraId="201D5737" w14:textId="44B5C827" w:rsidR="00AC5360" w:rsidRPr="009C1CB2" w:rsidRDefault="0024554D" w:rsidP="0072721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A5#142e</w:t>
            </w:r>
          </w:p>
        </w:tc>
        <w:tc>
          <w:tcPr>
            <w:tcW w:w="899" w:type="dxa"/>
            <w:shd w:val="solid" w:color="FFFFFF" w:fill="auto"/>
          </w:tcPr>
          <w:p w14:paraId="20A789FD" w14:textId="5BF5902D" w:rsidR="00AC5360" w:rsidRPr="009C1CB2" w:rsidRDefault="0024554D"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5-222680</w:t>
            </w:r>
          </w:p>
        </w:tc>
        <w:tc>
          <w:tcPr>
            <w:tcW w:w="425" w:type="dxa"/>
            <w:shd w:val="solid" w:color="FFFFFF" w:fill="auto"/>
          </w:tcPr>
          <w:p w14:paraId="56657172" w14:textId="516F8F2A" w:rsidR="00AC5360" w:rsidRPr="009C1CB2" w:rsidRDefault="0024554D"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CBE07A5" w14:textId="1264657A" w:rsidR="00AC5360" w:rsidRPr="009C1CB2" w:rsidRDefault="0024554D"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13807A0" w14:textId="0612C9FF" w:rsidR="00AC5360" w:rsidRPr="009C1CB2" w:rsidRDefault="0024554D"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D89784B" w14:textId="3108CE74" w:rsidR="00AC5360" w:rsidRPr="009C1CB2" w:rsidRDefault="0024554D" w:rsidP="00727214">
            <w:pPr>
              <w:pStyle w:val="TAL"/>
              <w:rPr>
                <w:i/>
                <w:iCs/>
                <w:sz w:val="16"/>
                <w:szCs w:val="16"/>
                <w:lang w:val="en-US" w:eastAsia="zh-CN"/>
              </w:rPr>
            </w:pPr>
            <w:r w:rsidRPr="009C1CB2">
              <w:rPr>
                <w:rFonts w:hint="eastAsia"/>
                <w:i/>
                <w:iCs/>
                <w:sz w:val="16"/>
                <w:szCs w:val="16"/>
                <w:lang w:val="en-US" w:eastAsia="zh-CN"/>
              </w:rPr>
              <w:t>U</w:t>
            </w:r>
            <w:r w:rsidRPr="009C1CB2">
              <w:rPr>
                <w:i/>
                <w:iCs/>
                <w:sz w:val="16"/>
                <w:szCs w:val="16"/>
                <w:lang w:val="en-US" w:eastAsia="zh-CN"/>
              </w:rPr>
              <w:t>pdate use case 5.2</w:t>
            </w:r>
          </w:p>
        </w:tc>
        <w:tc>
          <w:tcPr>
            <w:tcW w:w="708" w:type="dxa"/>
            <w:shd w:val="solid" w:color="FFFFFF" w:fill="auto"/>
          </w:tcPr>
          <w:p w14:paraId="6DD88FC3" w14:textId="7DA052BE" w:rsidR="00AC5360" w:rsidRPr="009C1CB2" w:rsidRDefault="00120F4E"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.6.0</w:t>
            </w:r>
          </w:p>
        </w:tc>
      </w:tr>
      <w:tr w:rsidR="00AC5360" w:rsidRPr="00A54DA0" w14:paraId="064D5785" w14:textId="77777777" w:rsidTr="00BF42DC">
        <w:tc>
          <w:tcPr>
            <w:tcW w:w="800" w:type="dxa"/>
            <w:shd w:val="solid" w:color="FFFFFF" w:fill="auto"/>
          </w:tcPr>
          <w:p w14:paraId="6B602DC8" w14:textId="364BE8E5" w:rsidR="00AC5360" w:rsidRPr="009C1CB2" w:rsidRDefault="00AC5360"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022-04</w:t>
            </w:r>
          </w:p>
        </w:tc>
        <w:tc>
          <w:tcPr>
            <w:tcW w:w="995" w:type="dxa"/>
            <w:shd w:val="solid" w:color="FFFFFF" w:fill="auto"/>
          </w:tcPr>
          <w:p w14:paraId="63C933E3" w14:textId="32D6315B" w:rsidR="00AC5360" w:rsidRPr="009C1CB2" w:rsidRDefault="00AC5360" w:rsidP="0072721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A5#142e</w:t>
            </w:r>
          </w:p>
        </w:tc>
        <w:tc>
          <w:tcPr>
            <w:tcW w:w="899" w:type="dxa"/>
            <w:shd w:val="solid" w:color="FFFFFF" w:fill="auto"/>
          </w:tcPr>
          <w:p w14:paraId="38D86A66" w14:textId="6C4F650F" w:rsidR="00AC5360" w:rsidRPr="009C1CB2" w:rsidRDefault="00AC5360"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5-222725</w:t>
            </w:r>
          </w:p>
        </w:tc>
        <w:tc>
          <w:tcPr>
            <w:tcW w:w="425" w:type="dxa"/>
            <w:shd w:val="solid" w:color="FFFFFF" w:fill="auto"/>
          </w:tcPr>
          <w:p w14:paraId="6176AA36" w14:textId="7E8CF66E" w:rsidR="00AC5360" w:rsidRPr="009C1CB2" w:rsidRDefault="00AC5360"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06CCDAF" w14:textId="35A6CD0F" w:rsidR="00AC5360" w:rsidRPr="009C1CB2" w:rsidRDefault="00AC5360"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91B73EA" w14:textId="2C89B8E6" w:rsidR="00AC5360" w:rsidRPr="009C1CB2" w:rsidRDefault="00AC5360"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D3A9A77" w14:textId="79820935" w:rsidR="00AC5360" w:rsidRPr="009C1CB2" w:rsidRDefault="0024554D" w:rsidP="00727214">
            <w:pPr>
              <w:pStyle w:val="TAL"/>
              <w:rPr>
                <w:i/>
                <w:iCs/>
                <w:sz w:val="16"/>
                <w:szCs w:val="16"/>
                <w:lang w:val="en-US" w:eastAsia="zh-CN"/>
              </w:rPr>
            </w:pPr>
            <w:r w:rsidRPr="009C1CB2">
              <w:rPr>
                <w:i/>
                <w:iCs/>
                <w:sz w:val="16"/>
                <w:szCs w:val="16"/>
                <w:lang w:val="en-US" w:eastAsia="zh-CN"/>
              </w:rPr>
              <w:t>Solution on exposure architecture and related API</w:t>
            </w:r>
          </w:p>
        </w:tc>
        <w:tc>
          <w:tcPr>
            <w:tcW w:w="708" w:type="dxa"/>
            <w:shd w:val="solid" w:color="FFFFFF" w:fill="auto"/>
          </w:tcPr>
          <w:p w14:paraId="4C44CBDA" w14:textId="24F92E3A" w:rsidR="00AC5360" w:rsidRPr="009C1CB2" w:rsidRDefault="0024554D"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.6.0</w:t>
            </w:r>
          </w:p>
        </w:tc>
      </w:tr>
      <w:tr w:rsidR="00A55D54" w:rsidRPr="00A54DA0" w14:paraId="5BA76123" w14:textId="77777777" w:rsidTr="00BF42DC">
        <w:tc>
          <w:tcPr>
            <w:tcW w:w="800" w:type="dxa"/>
            <w:shd w:val="solid" w:color="FFFFFF" w:fill="auto"/>
          </w:tcPr>
          <w:p w14:paraId="41151FC3" w14:textId="1C21C7C8" w:rsidR="00A55D54" w:rsidRPr="009C1CB2" w:rsidRDefault="00CF3120" w:rsidP="0072721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62704E69" w14:textId="609644C6" w:rsidR="00A55D54" w:rsidRPr="009C1CB2" w:rsidRDefault="00CF3120" w:rsidP="0072721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097CF26E" w14:textId="2051618E" w:rsidR="00A55D54" w:rsidRPr="009C1CB2" w:rsidRDefault="00CF3120" w:rsidP="0072721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5-223620</w:t>
            </w:r>
          </w:p>
        </w:tc>
        <w:tc>
          <w:tcPr>
            <w:tcW w:w="425" w:type="dxa"/>
            <w:shd w:val="solid" w:color="FFFFFF" w:fill="auto"/>
          </w:tcPr>
          <w:p w14:paraId="196D2919" w14:textId="42B00984" w:rsidR="00A55D54" w:rsidRPr="009C1CB2" w:rsidRDefault="000E5C47" w:rsidP="0072721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BCE7455" w14:textId="2EB9D6AD" w:rsidR="00A55D54" w:rsidRPr="009C1CB2" w:rsidRDefault="000E5C47" w:rsidP="0072721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A51A8F7" w14:textId="43A1060C" w:rsidR="00A55D54" w:rsidRPr="009C1CB2" w:rsidRDefault="000E5C47" w:rsidP="0072721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9CBB52A" w14:textId="06D7B9BC" w:rsidR="00A55D54" w:rsidRPr="009C1CB2" w:rsidRDefault="000E5C47" w:rsidP="00727214">
            <w:pPr>
              <w:pStyle w:val="TAL"/>
              <w:rPr>
                <w:i/>
                <w:iCs/>
                <w:sz w:val="16"/>
                <w:szCs w:val="16"/>
                <w:lang w:val="en-US" w:eastAsia="zh-CN"/>
              </w:rPr>
            </w:pPr>
            <w:r w:rsidRPr="009C1CB2">
              <w:rPr>
                <w:i/>
                <w:iCs/>
                <w:sz w:val="16"/>
                <w:szCs w:val="16"/>
                <w:lang w:val="en-US" w:eastAsia="zh-CN"/>
              </w:rPr>
              <w:t>Make descriptions in issues and gaps more uniform</w:t>
            </w:r>
          </w:p>
        </w:tc>
        <w:tc>
          <w:tcPr>
            <w:tcW w:w="708" w:type="dxa"/>
            <w:shd w:val="solid" w:color="FFFFFF" w:fill="auto"/>
          </w:tcPr>
          <w:p w14:paraId="16F1F742" w14:textId="3B00139B" w:rsidR="00A55D54" w:rsidRPr="009C1CB2" w:rsidRDefault="000E5C47" w:rsidP="0072721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.7.0</w:t>
            </w:r>
          </w:p>
        </w:tc>
      </w:tr>
      <w:tr w:rsidR="000E5C47" w:rsidRPr="00A54DA0" w14:paraId="047A647F" w14:textId="77777777" w:rsidTr="00BF42DC">
        <w:tc>
          <w:tcPr>
            <w:tcW w:w="800" w:type="dxa"/>
            <w:shd w:val="solid" w:color="FFFFFF" w:fill="auto"/>
          </w:tcPr>
          <w:p w14:paraId="7B8A2385" w14:textId="4829E707" w:rsidR="000E5C47" w:rsidRPr="009C1CB2" w:rsidRDefault="000E5C47" w:rsidP="000E5C47">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7D81B1A7" w14:textId="15B9863E" w:rsidR="000E5C47" w:rsidRPr="009C1CB2" w:rsidRDefault="000E5C47" w:rsidP="000E5C47">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73895C1C" w14:textId="63522197" w:rsidR="000E5C47" w:rsidRPr="009C1CB2" w:rsidRDefault="000E5C47" w:rsidP="000E5C47">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5-223621</w:t>
            </w:r>
          </w:p>
        </w:tc>
        <w:tc>
          <w:tcPr>
            <w:tcW w:w="425" w:type="dxa"/>
            <w:shd w:val="solid" w:color="FFFFFF" w:fill="auto"/>
          </w:tcPr>
          <w:p w14:paraId="779F9588" w14:textId="50C61C93" w:rsidR="000E5C47" w:rsidRPr="009C1CB2" w:rsidRDefault="000E5C47" w:rsidP="000E5C47">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03869E2" w14:textId="6F06DE7E" w:rsidR="000E5C47" w:rsidRPr="009C1CB2" w:rsidRDefault="000E5C47" w:rsidP="000E5C47">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F42D718" w14:textId="75926F19" w:rsidR="000E5C47" w:rsidRPr="009C1CB2" w:rsidRDefault="000E5C47" w:rsidP="000E5C47">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242A54F" w14:textId="509B73A4" w:rsidR="000E5C47" w:rsidRPr="009C1CB2" w:rsidRDefault="000E5C47" w:rsidP="000E5C47">
            <w:pPr>
              <w:pStyle w:val="TAL"/>
              <w:rPr>
                <w:i/>
                <w:iCs/>
                <w:sz w:val="16"/>
                <w:szCs w:val="16"/>
                <w:lang w:val="en-US" w:eastAsia="zh-CN"/>
              </w:rPr>
            </w:pPr>
            <w:r w:rsidRPr="009C1CB2">
              <w:rPr>
                <w:i/>
                <w:iCs/>
                <w:sz w:val="16"/>
                <w:szCs w:val="16"/>
                <w:lang w:val="en-US" w:eastAsia="zh-CN"/>
              </w:rPr>
              <w:t>Update position and add solution for direct MnS exposure</w:t>
            </w:r>
          </w:p>
        </w:tc>
        <w:tc>
          <w:tcPr>
            <w:tcW w:w="708" w:type="dxa"/>
            <w:shd w:val="solid" w:color="FFFFFF" w:fill="auto"/>
          </w:tcPr>
          <w:p w14:paraId="61CCAF9F" w14:textId="15B5DF96" w:rsidR="000E5C47" w:rsidRPr="009C1CB2" w:rsidRDefault="000E5C47" w:rsidP="000E5C47">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.7.0</w:t>
            </w:r>
          </w:p>
        </w:tc>
      </w:tr>
      <w:tr w:rsidR="00FC5564" w:rsidRPr="00A54DA0" w14:paraId="712F1E72" w14:textId="77777777" w:rsidTr="00BF42DC">
        <w:tc>
          <w:tcPr>
            <w:tcW w:w="800" w:type="dxa"/>
            <w:shd w:val="solid" w:color="FFFFFF" w:fill="auto"/>
          </w:tcPr>
          <w:p w14:paraId="39409F7D" w14:textId="4ACC839D"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7F334DD5" w14:textId="2C1ACEFF"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6E3DE9E6" w14:textId="368025E4"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5-223622</w:t>
            </w:r>
          </w:p>
        </w:tc>
        <w:tc>
          <w:tcPr>
            <w:tcW w:w="425" w:type="dxa"/>
            <w:shd w:val="solid" w:color="FFFFFF" w:fill="auto"/>
          </w:tcPr>
          <w:p w14:paraId="584310C4" w14:textId="26403385" w:rsidR="00FC5564" w:rsidRPr="009C1CB2" w:rsidRDefault="00FC5564" w:rsidP="00FC556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FE724EB" w14:textId="69D6027A" w:rsidR="00FC5564" w:rsidRPr="009C1CB2" w:rsidRDefault="00FC5564" w:rsidP="00FC556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1800C90" w14:textId="5229E959"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86EA4D7" w14:textId="13232704" w:rsidR="00FC5564" w:rsidRPr="009C1CB2" w:rsidRDefault="00FC5564" w:rsidP="00FC5564">
            <w:pPr>
              <w:pStyle w:val="TAL"/>
              <w:rPr>
                <w:i/>
                <w:iCs/>
                <w:sz w:val="16"/>
                <w:szCs w:val="16"/>
                <w:lang w:val="en-US" w:eastAsia="zh-CN"/>
              </w:rPr>
            </w:pPr>
            <w:r w:rsidRPr="009C1CB2">
              <w:rPr>
                <w:i/>
                <w:iCs/>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9C1CB2" w:rsidRDefault="00FC5564" w:rsidP="00FC5564">
            <w:pPr>
              <w:pStyle w:val="TAC"/>
              <w:rPr>
                <w:i/>
                <w:iCs/>
                <w:sz w:val="16"/>
                <w:szCs w:val="16"/>
                <w:lang w:val="en-US" w:eastAsia="zh-CN"/>
              </w:rPr>
            </w:pPr>
            <w:r w:rsidRPr="009C1CB2">
              <w:rPr>
                <w:i/>
                <w:iCs/>
                <w:sz w:val="16"/>
                <w:szCs w:val="16"/>
                <w:lang w:val="en-US" w:eastAsia="zh-CN"/>
              </w:rPr>
              <w:t>0.7.0</w:t>
            </w:r>
          </w:p>
        </w:tc>
      </w:tr>
      <w:tr w:rsidR="00FC5564" w:rsidRPr="00A54DA0" w14:paraId="3709D7E0" w14:textId="77777777" w:rsidTr="00BF42DC">
        <w:tc>
          <w:tcPr>
            <w:tcW w:w="800" w:type="dxa"/>
            <w:shd w:val="solid" w:color="FFFFFF" w:fill="auto"/>
          </w:tcPr>
          <w:p w14:paraId="0AFFFD9F" w14:textId="46AF3C3A"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19B175A3" w14:textId="24065AA7"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47FA9C85" w14:textId="235C7888"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S5-223</w:t>
            </w:r>
            <w:r w:rsidRPr="009C1CB2">
              <w:rPr>
                <w:i/>
                <w:iCs/>
                <w:sz w:val="16"/>
                <w:szCs w:val="16"/>
                <w:lang w:val="en-US" w:eastAsia="zh-CN"/>
              </w:rPr>
              <w:t>623</w:t>
            </w:r>
          </w:p>
        </w:tc>
        <w:tc>
          <w:tcPr>
            <w:tcW w:w="425" w:type="dxa"/>
            <w:shd w:val="solid" w:color="FFFFFF" w:fill="auto"/>
          </w:tcPr>
          <w:p w14:paraId="74537DE5" w14:textId="79044487" w:rsidR="00FC5564" w:rsidRPr="009C1CB2" w:rsidRDefault="00FC5564" w:rsidP="00FC556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211A364" w14:textId="4E98836D" w:rsidR="00FC5564" w:rsidRPr="009C1CB2" w:rsidRDefault="00FC5564" w:rsidP="00FC556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9B60E11" w14:textId="4BF6BC53"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8467ABE" w14:textId="2BDE5DD6" w:rsidR="00FC5564" w:rsidRPr="009C1CB2" w:rsidRDefault="00FC5564" w:rsidP="00FC5564">
            <w:pPr>
              <w:pStyle w:val="TAL"/>
              <w:rPr>
                <w:i/>
                <w:iCs/>
                <w:sz w:val="16"/>
                <w:szCs w:val="16"/>
                <w:lang w:val="en-US" w:eastAsia="zh-CN"/>
              </w:rPr>
            </w:pPr>
            <w:r w:rsidRPr="009C1CB2">
              <w:rPr>
                <w:i/>
                <w:iCs/>
                <w:sz w:val="16"/>
                <w:szCs w:val="16"/>
                <w:lang w:val="en-US" w:eastAsia="zh-CN"/>
              </w:rPr>
              <w:t>Add note on possible charging impact</w:t>
            </w:r>
          </w:p>
        </w:tc>
        <w:tc>
          <w:tcPr>
            <w:tcW w:w="708" w:type="dxa"/>
            <w:shd w:val="solid" w:color="FFFFFF" w:fill="auto"/>
          </w:tcPr>
          <w:p w14:paraId="62DF9952" w14:textId="400DA2C4"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.7.0</w:t>
            </w:r>
          </w:p>
        </w:tc>
      </w:tr>
      <w:tr w:rsidR="00FC5564" w:rsidRPr="00A54DA0" w14:paraId="029D347B" w14:textId="77777777" w:rsidTr="00BF42DC">
        <w:tc>
          <w:tcPr>
            <w:tcW w:w="800" w:type="dxa"/>
            <w:shd w:val="solid" w:color="FFFFFF" w:fill="auto"/>
          </w:tcPr>
          <w:p w14:paraId="38C33CF8" w14:textId="658D8D44"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3506DA46" w14:textId="1BBF4478"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62F083A6" w14:textId="3E525D35" w:rsidR="00FC5564" w:rsidRPr="009C1CB2" w:rsidRDefault="00FC5564" w:rsidP="00FC5564">
            <w:pPr>
              <w:pStyle w:val="TAC"/>
              <w:jc w:val="left"/>
              <w:rPr>
                <w:i/>
                <w:iCs/>
                <w:sz w:val="16"/>
                <w:szCs w:val="16"/>
                <w:lang w:val="en-US" w:eastAsia="zh-CN"/>
              </w:rPr>
            </w:pPr>
            <w:r w:rsidRPr="009C1CB2">
              <w:rPr>
                <w:rFonts w:hint="eastAsia"/>
                <w:i/>
                <w:iCs/>
                <w:sz w:val="16"/>
                <w:szCs w:val="16"/>
                <w:lang w:val="en-US" w:eastAsia="zh-CN"/>
              </w:rPr>
              <w:t>S5-223</w:t>
            </w:r>
            <w:r w:rsidRPr="009C1CB2">
              <w:rPr>
                <w:i/>
                <w:iCs/>
                <w:sz w:val="16"/>
                <w:szCs w:val="16"/>
                <w:lang w:val="en-US" w:eastAsia="zh-CN"/>
              </w:rPr>
              <w:t>624</w:t>
            </w:r>
          </w:p>
        </w:tc>
        <w:tc>
          <w:tcPr>
            <w:tcW w:w="425" w:type="dxa"/>
            <w:shd w:val="solid" w:color="FFFFFF" w:fill="auto"/>
          </w:tcPr>
          <w:p w14:paraId="3FF75770" w14:textId="638314E7" w:rsidR="00FC5564" w:rsidRPr="009C1CB2" w:rsidRDefault="00FC5564" w:rsidP="00FC5564">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EE23F41" w14:textId="42AD160A" w:rsidR="00FC5564" w:rsidRPr="009C1CB2" w:rsidRDefault="00FC5564" w:rsidP="00FC5564">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8A152BE" w14:textId="053359E0"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FF00A5A" w14:textId="0FCD45C9" w:rsidR="00FC5564" w:rsidRPr="009C1CB2" w:rsidRDefault="00FC5564" w:rsidP="00FC5564">
            <w:pPr>
              <w:pStyle w:val="TAL"/>
              <w:rPr>
                <w:i/>
                <w:iCs/>
                <w:sz w:val="16"/>
                <w:szCs w:val="16"/>
                <w:lang w:val="en-US" w:eastAsia="zh-CN"/>
              </w:rPr>
            </w:pPr>
            <w:r w:rsidRPr="009C1CB2">
              <w:rPr>
                <w:i/>
                <w:iCs/>
                <w:sz w:val="16"/>
                <w:szCs w:val="16"/>
                <w:lang w:val="en-US" w:eastAsia="zh-CN"/>
              </w:rPr>
              <w:t>Solution for Network slice management capability exposure</w:t>
            </w:r>
          </w:p>
        </w:tc>
        <w:tc>
          <w:tcPr>
            <w:tcW w:w="708" w:type="dxa"/>
            <w:shd w:val="solid" w:color="FFFFFF" w:fill="auto"/>
          </w:tcPr>
          <w:p w14:paraId="36CA1BE7" w14:textId="5614164D" w:rsidR="00FC5564" w:rsidRPr="009C1CB2" w:rsidRDefault="00FC5564" w:rsidP="00FC5564">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.7.0</w:t>
            </w:r>
          </w:p>
        </w:tc>
      </w:tr>
      <w:tr w:rsidR="00F06A0D" w:rsidRPr="00A54DA0" w14:paraId="54F738AD" w14:textId="77777777" w:rsidTr="00BF42DC">
        <w:tc>
          <w:tcPr>
            <w:tcW w:w="800" w:type="dxa"/>
            <w:shd w:val="solid" w:color="FFFFFF" w:fill="auto"/>
          </w:tcPr>
          <w:p w14:paraId="228535C6" w14:textId="1DE7930C" w:rsidR="00F06A0D" w:rsidRPr="009C1CB2" w:rsidRDefault="00F06A0D" w:rsidP="00F06A0D">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022-05</w:t>
            </w:r>
          </w:p>
        </w:tc>
        <w:tc>
          <w:tcPr>
            <w:tcW w:w="995" w:type="dxa"/>
            <w:shd w:val="solid" w:color="FFFFFF" w:fill="auto"/>
          </w:tcPr>
          <w:p w14:paraId="6B6CAB31" w14:textId="4044488C" w:rsidR="00F06A0D" w:rsidRPr="009C1CB2" w:rsidRDefault="00F06A0D" w:rsidP="00F06A0D">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A5#143e</w:t>
            </w:r>
          </w:p>
        </w:tc>
        <w:tc>
          <w:tcPr>
            <w:tcW w:w="899" w:type="dxa"/>
            <w:shd w:val="solid" w:color="FFFFFF" w:fill="auto"/>
          </w:tcPr>
          <w:p w14:paraId="42F074D5" w14:textId="6AB010D9" w:rsidR="00F06A0D" w:rsidRPr="009C1CB2" w:rsidRDefault="00F06A0D" w:rsidP="00F06A0D">
            <w:pPr>
              <w:pStyle w:val="TAC"/>
              <w:jc w:val="left"/>
              <w:rPr>
                <w:i/>
                <w:iCs/>
                <w:sz w:val="16"/>
                <w:szCs w:val="16"/>
                <w:lang w:val="en-US" w:eastAsia="zh-CN"/>
              </w:rPr>
            </w:pPr>
            <w:r w:rsidRPr="009C1CB2">
              <w:rPr>
                <w:rFonts w:hint="eastAsia"/>
                <w:i/>
                <w:iCs/>
                <w:sz w:val="16"/>
                <w:szCs w:val="16"/>
                <w:lang w:val="en-US" w:eastAsia="zh-CN"/>
              </w:rPr>
              <w:t>S5</w:t>
            </w:r>
            <w:r w:rsidRPr="009C1CB2">
              <w:rPr>
                <w:i/>
                <w:iCs/>
                <w:sz w:val="16"/>
                <w:szCs w:val="16"/>
                <w:lang w:val="en-US" w:eastAsia="zh-CN"/>
              </w:rPr>
              <w:t>-223625</w:t>
            </w:r>
          </w:p>
        </w:tc>
        <w:tc>
          <w:tcPr>
            <w:tcW w:w="425" w:type="dxa"/>
            <w:shd w:val="solid" w:color="FFFFFF" w:fill="auto"/>
          </w:tcPr>
          <w:p w14:paraId="1DBED6F0" w14:textId="39E3A59A" w:rsidR="00F06A0D" w:rsidRPr="009C1CB2" w:rsidRDefault="00F06A0D" w:rsidP="00F06A0D">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D487A92" w14:textId="1DF3D2F3" w:rsidR="00F06A0D" w:rsidRPr="009C1CB2" w:rsidRDefault="00F06A0D" w:rsidP="00F06A0D">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0931486" w14:textId="2DF0644F" w:rsidR="00F06A0D" w:rsidRPr="009C1CB2" w:rsidRDefault="00F06A0D" w:rsidP="00F06A0D">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5871838" w14:textId="23C09753" w:rsidR="00F06A0D" w:rsidRPr="009C1CB2" w:rsidRDefault="00F06A0D" w:rsidP="00F06A0D">
            <w:pPr>
              <w:pStyle w:val="TAL"/>
              <w:rPr>
                <w:i/>
                <w:iCs/>
                <w:sz w:val="16"/>
                <w:szCs w:val="16"/>
                <w:lang w:val="en-US" w:eastAsia="zh-CN"/>
              </w:rPr>
            </w:pPr>
            <w:r w:rsidRPr="009C1CB2">
              <w:rPr>
                <w:i/>
                <w:iCs/>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C1CB2" w:rsidRDefault="00F06A0D" w:rsidP="00F06A0D">
            <w:pPr>
              <w:pStyle w:val="TAC"/>
              <w:rPr>
                <w:i/>
                <w:iCs/>
                <w:sz w:val="16"/>
                <w:szCs w:val="16"/>
                <w:lang w:val="en-US" w:eastAsia="zh-CN"/>
              </w:rPr>
            </w:pPr>
            <w:r w:rsidRPr="009C1CB2">
              <w:rPr>
                <w:i/>
                <w:iCs/>
                <w:sz w:val="16"/>
                <w:szCs w:val="16"/>
                <w:lang w:val="en-US" w:eastAsia="zh-CN"/>
              </w:rPr>
              <w:t>0.7.0</w:t>
            </w:r>
          </w:p>
        </w:tc>
      </w:tr>
      <w:tr w:rsidR="009F4853" w:rsidRPr="00A54DA0" w14:paraId="02010883" w14:textId="77777777" w:rsidTr="00BF42DC">
        <w:tc>
          <w:tcPr>
            <w:tcW w:w="800" w:type="dxa"/>
            <w:shd w:val="solid" w:color="FFFFFF" w:fill="auto"/>
          </w:tcPr>
          <w:p w14:paraId="70F97E3E" w14:textId="39783D44"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2E6D0A5C" w14:textId="51A9629A"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28332C63" w14:textId="63A7B4D5"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5-224121</w:t>
            </w:r>
          </w:p>
        </w:tc>
        <w:tc>
          <w:tcPr>
            <w:tcW w:w="425" w:type="dxa"/>
            <w:shd w:val="solid" w:color="FFFFFF" w:fill="auto"/>
          </w:tcPr>
          <w:p w14:paraId="4E3A97F3" w14:textId="1831A6CB" w:rsidR="009F4853" w:rsidRPr="009C1CB2" w:rsidRDefault="009F4853" w:rsidP="009F4853">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8E411C8" w14:textId="0520FED8" w:rsidR="009F4853" w:rsidRPr="009C1CB2" w:rsidRDefault="009F4853" w:rsidP="009F4853">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08AEA98" w14:textId="5DDD44D6"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C5680E5" w14:textId="400B7A81" w:rsidR="009F4853" w:rsidRPr="009C1CB2" w:rsidRDefault="009F4853" w:rsidP="009F4853">
            <w:pPr>
              <w:pStyle w:val="TAL"/>
              <w:rPr>
                <w:i/>
                <w:iCs/>
                <w:sz w:val="16"/>
                <w:szCs w:val="16"/>
                <w:lang w:val="en-US" w:eastAsia="zh-CN"/>
              </w:rPr>
            </w:pPr>
            <w:r w:rsidRPr="009C1CB2">
              <w:rPr>
                <w:i/>
                <w:iCs/>
                <w:sz w:val="16"/>
                <w:szCs w:val="16"/>
                <w:lang w:val="en-US" w:eastAsia="zh-CN"/>
              </w:rPr>
              <w:t>Add solution based on CAPIF ServiceAPIDescription</w:t>
            </w:r>
          </w:p>
        </w:tc>
        <w:tc>
          <w:tcPr>
            <w:tcW w:w="708" w:type="dxa"/>
            <w:shd w:val="solid" w:color="FFFFFF" w:fill="auto"/>
          </w:tcPr>
          <w:p w14:paraId="6D9B8317" w14:textId="5829B3A5"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9F4853" w:rsidRPr="00A54DA0" w14:paraId="4AC52B2D" w14:textId="77777777" w:rsidTr="00BF42DC">
        <w:tc>
          <w:tcPr>
            <w:tcW w:w="800" w:type="dxa"/>
            <w:shd w:val="solid" w:color="FFFFFF" w:fill="auto"/>
          </w:tcPr>
          <w:p w14:paraId="7048DE59" w14:textId="5EDDC1BD"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3686FEDC" w14:textId="2C435E58"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73EC0194" w14:textId="512BBE39"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S5-224436</w:t>
            </w:r>
          </w:p>
        </w:tc>
        <w:tc>
          <w:tcPr>
            <w:tcW w:w="425" w:type="dxa"/>
            <w:shd w:val="solid" w:color="FFFFFF" w:fill="auto"/>
          </w:tcPr>
          <w:p w14:paraId="40058BCB" w14:textId="4692EF7F" w:rsidR="009F4853" w:rsidRPr="009C1CB2" w:rsidRDefault="009F4853" w:rsidP="009F4853">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FD0BC7F" w14:textId="23478860" w:rsidR="009F4853" w:rsidRPr="009C1CB2" w:rsidRDefault="009F4853" w:rsidP="009F4853">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5DC0E21" w14:textId="0A478D1D"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616F875" w14:textId="75843C0B" w:rsidR="009F4853" w:rsidRPr="009C1CB2" w:rsidRDefault="009F4853" w:rsidP="009F4853">
            <w:pPr>
              <w:pStyle w:val="TAL"/>
              <w:rPr>
                <w:i/>
                <w:iCs/>
                <w:sz w:val="16"/>
                <w:szCs w:val="16"/>
                <w:lang w:val="en-US" w:eastAsia="zh-CN"/>
              </w:rPr>
            </w:pPr>
            <w:r w:rsidRPr="009C1CB2">
              <w:rPr>
                <w:i/>
                <w:iCs/>
                <w:sz w:val="16"/>
                <w:szCs w:val="16"/>
                <w:lang w:val="en-US" w:eastAsia="zh-CN"/>
              </w:rPr>
              <w:t>Updating use case for Network slice management capability exposure</w:t>
            </w:r>
          </w:p>
        </w:tc>
        <w:tc>
          <w:tcPr>
            <w:tcW w:w="708" w:type="dxa"/>
            <w:shd w:val="solid" w:color="FFFFFF" w:fill="auto"/>
          </w:tcPr>
          <w:p w14:paraId="0A466CB6" w14:textId="4738652A"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9F4853" w:rsidRPr="00A54DA0" w14:paraId="11656F6A" w14:textId="77777777" w:rsidTr="00BF42DC">
        <w:tc>
          <w:tcPr>
            <w:tcW w:w="800" w:type="dxa"/>
            <w:shd w:val="solid" w:color="FFFFFF" w:fill="auto"/>
          </w:tcPr>
          <w:p w14:paraId="573FA026" w14:textId="296795B2"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3EEFC485" w14:textId="15FE4053"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0F52FFAE" w14:textId="321A2B18" w:rsidR="009F4853" w:rsidRPr="009C1CB2" w:rsidRDefault="009F4853" w:rsidP="009F4853">
            <w:pPr>
              <w:pStyle w:val="TAC"/>
              <w:jc w:val="left"/>
              <w:rPr>
                <w:i/>
                <w:iCs/>
                <w:sz w:val="16"/>
                <w:szCs w:val="16"/>
                <w:lang w:val="en-US" w:eastAsia="zh-CN"/>
              </w:rPr>
            </w:pPr>
            <w:r w:rsidRPr="009C1CB2">
              <w:rPr>
                <w:rFonts w:hint="eastAsia"/>
                <w:i/>
                <w:iCs/>
                <w:sz w:val="16"/>
                <w:szCs w:val="16"/>
                <w:lang w:val="en-US" w:eastAsia="zh-CN"/>
              </w:rPr>
              <w:t>S5-224443</w:t>
            </w:r>
          </w:p>
        </w:tc>
        <w:tc>
          <w:tcPr>
            <w:tcW w:w="425" w:type="dxa"/>
            <w:shd w:val="solid" w:color="FFFFFF" w:fill="auto"/>
          </w:tcPr>
          <w:p w14:paraId="7E27761F" w14:textId="01EDF757" w:rsidR="009F4853" w:rsidRPr="009C1CB2" w:rsidRDefault="009F4853" w:rsidP="009F4853">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AEB8124" w14:textId="12ACCD6B" w:rsidR="009F4853" w:rsidRPr="009C1CB2" w:rsidRDefault="009F4853" w:rsidP="009F4853">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7C621E9" w14:textId="0A512CCF"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70FCDB3" w14:textId="166BC5EB" w:rsidR="009F4853" w:rsidRPr="009C1CB2" w:rsidRDefault="009F4853" w:rsidP="009F4853">
            <w:pPr>
              <w:pStyle w:val="TAL"/>
              <w:rPr>
                <w:i/>
                <w:iCs/>
                <w:sz w:val="16"/>
                <w:szCs w:val="16"/>
                <w:lang w:val="en-US" w:eastAsia="zh-CN"/>
              </w:rPr>
            </w:pPr>
            <w:r w:rsidRPr="009C1CB2">
              <w:rPr>
                <w:i/>
                <w:iCs/>
                <w:sz w:val="16"/>
                <w:szCs w:val="16"/>
                <w:lang w:val="en-US" w:eastAsia="zh-CN"/>
              </w:rPr>
              <w:t>Update of solution 7.9</w:t>
            </w:r>
          </w:p>
        </w:tc>
        <w:tc>
          <w:tcPr>
            <w:tcW w:w="708" w:type="dxa"/>
            <w:shd w:val="solid" w:color="FFFFFF" w:fill="auto"/>
          </w:tcPr>
          <w:p w14:paraId="54530EA3" w14:textId="66475B28" w:rsidR="009F4853" w:rsidRPr="009C1CB2" w:rsidRDefault="009F4853" w:rsidP="009F4853">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BA5F17" w:rsidRPr="00A54DA0" w14:paraId="1262F13E" w14:textId="77777777" w:rsidTr="00BF42DC">
        <w:tc>
          <w:tcPr>
            <w:tcW w:w="800" w:type="dxa"/>
            <w:shd w:val="solid" w:color="FFFFFF" w:fill="auto"/>
          </w:tcPr>
          <w:p w14:paraId="06412F44" w14:textId="2C46856B"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0DBEEFB0" w14:textId="0022EFB5"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70FDFE50" w14:textId="480CFE21"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S5-22444</w:t>
            </w:r>
            <w:r w:rsidRPr="009C1CB2">
              <w:rPr>
                <w:i/>
                <w:iCs/>
                <w:sz w:val="16"/>
                <w:szCs w:val="16"/>
                <w:lang w:val="en-US" w:eastAsia="zh-CN"/>
              </w:rPr>
              <w:t>2</w:t>
            </w:r>
          </w:p>
        </w:tc>
        <w:tc>
          <w:tcPr>
            <w:tcW w:w="425" w:type="dxa"/>
            <w:shd w:val="solid" w:color="FFFFFF" w:fill="auto"/>
          </w:tcPr>
          <w:p w14:paraId="5B1238EC" w14:textId="6A43D3D5" w:rsidR="00BA5F17" w:rsidRPr="009C1CB2" w:rsidRDefault="00BA5F17" w:rsidP="00BA5F17">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51EAB4C" w14:textId="0F36CB2A" w:rsidR="00BA5F17" w:rsidRPr="009C1CB2" w:rsidRDefault="00BA5F17" w:rsidP="00BA5F17">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49E5C39" w14:textId="1F59B371"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A44D9D7" w14:textId="66799AEF" w:rsidR="00BA5F17" w:rsidRPr="009C1CB2" w:rsidRDefault="00BA5F17" w:rsidP="00BA5F17">
            <w:pPr>
              <w:pStyle w:val="TAL"/>
              <w:rPr>
                <w:i/>
                <w:iCs/>
                <w:sz w:val="16"/>
                <w:szCs w:val="16"/>
                <w:lang w:val="en-US" w:eastAsia="zh-CN"/>
              </w:rPr>
            </w:pPr>
            <w:r w:rsidRPr="009C1CB2">
              <w:rPr>
                <w:i/>
                <w:iCs/>
                <w:sz w:val="16"/>
                <w:szCs w:val="16"/>
                <w:lang w:val="en-US" w:eastAsia="zh-CN"/>
              </w:rPr>
              <w:t>evaluation of solution 7.9</w:t>
            </w:r>
          </w:p>
        </w:tc>
        <w:tc>
          <w:tcPr>
            <w:tcW w:w="708" w:type="dxa"/>
            <w:shd w:val="solid" w:color="FFFFFF" w:fill="auto"/>
          </w:tcPr>
          <w:p w14:paraId="2E65CC7F" w14:textId="42EF1EE4"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BA5F17" w:rsidRPr="00A54DA0" w14:paraId="72B46AB5" w14:textId="77777777" w:rsidTr="00BF42DC">
        <w:tc>
          <w:tcPr>
            <w:tcW w:w="800" w:type="dxa"/>
            <w:shd w:val="solid" w:color="FFFFFF" w:fill="auto"/>
          </w:tcPr>
          <w:p w14:paraId="04EB432C" w14:textId="1741027C"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507C925A" w14:textId="077334F5"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56075658" w14:textId="441D6C84"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S5-2244</w:t>
            </w:r>
            <w:r w:rsidRPr="009C1CB2">
              <w:rPr>
                <w:i/>
                <w:iCs/>
                <w:sz w:val="16"/>
                <w:szCs w:val="16"/>
                <w:lang w:val="en-US" w:eastAsia="zh-CN"/>
              </w:rPr>
              <w:t>37</w:t>
            </w:r>
          </w:p>
        </w:tc>
        <w:tc>
          <w:tcPr>
            <w:tcW w:w="425" w:type="dxa"/>
            <w:shd w:val="solid" w:color="FFFFFF" w:fill="auto"/>
          </w:tcPr>
          <w:p w14:paraId="72884B07" w14:textId="06B1BED2" w:rsidR="00BA5F17" w:rsidRPr="009C1CB2" w:rsidRDefault="00BA5F17" w:rsidP="00BA5F17">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1B33C4F" w14:textId="6BF2428C" w:rsidR="00BA5F17" w:rsidRPr="009C1CB2" w:rsidRDefault="00BA5F17" w:rsidP="00BA5F17">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41D8AC7" w14:textId="47EFE0E8"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C61B34E" w14:textId="48143006" w:rsidR="00BA5F17" w:rsidRPr="009C1CB2" w:rsidRDefault="00BA5F17" w:rsidP="00BA5F17">
            <w:pPr>
              <w:pStyle w:val="TAL"/>
              <w:rPr>
                <w:i/>
                <w:iCs/>
                <w:sz w:val="16"/>
                <w:szCs w:val="16"/>
                <w:lang w:val="en-US" w:eastAsia="zh-CN"/>
              </w:rPr>
            </w:pPr>
            <w:r w:rsidRPr="009C1CB2">
              <w:rPr>
                <w:i/>
                <w:iCs/>
                <w:sz w:val="16"/>
                <w:szCs w:val="16"/>
                <w:lang w:val="en-US" w:eastAsia="zh-CN"/>
              </w:rPr>
              <w:t>Requirements related to authorized external consumers</w:t>
            </w:r>
          </w:p>
        </w:tc>
        <w:tc>
          <w:tcPr>
            <w:tcW w:w="708" w:type="dxa"/>
            <w:shd w:val="solid" w:color="FFFFFF" w:fill="auto"/>
          </w:tcPr>
          <w:p w14:paraId="4B28AE52" w14:textId="75764E41"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BA5F17" w:rsidRPr="00A54DA0" w14:paraId="5CB4B199" w14:textId="77777777" w:rsidTr="00BF42DC">
        <w:tc>
          <w:tcPr>
            <w:tcW w:w="800" w:type="dxa"/>
            <w:shd w:val="solid" w:color="FFFFFF" w:fill="auto"/>
          </w:tcPr>
          <w:p w14:paraId="55365262" w14:textId="33094890"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2003576A" w14:textId="10874EEB"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3B3D40DE" w14:textId="067878E6"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S5-224</w:t>
            </w:r>
            <w:r w:rsidRPr="009C1CB2">
              <w:rPr>
                <w:i/>
                <w:iCs/>
                <w:sz w:val="16"/>
                <w:szCs w:val="16"/>
                <w:lang w:val="en-US" w:eastAsia="zh-CN"/>
              </w:rPr>
              <w:t>120</w:t>
            </w:r>
          </w:p>
        </w:tc>
        <w:tc>
          <w:tcPr>
            <w:tcW w:w="425" w:type="dxa"/>
            <w:shd w:val="solid" w:color="FFFFFF" w:fill="auto"/>
          </w:tcPr>
          <w:p w14:paraId="37EE69CD" w14:textId="4259657A" w:rsidR="00BA5F17" w:rsidRPr="009C1CB2" w:rsidRDefault="00BA5F17" w:rsidP="00BA5F17">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05DBF8E" w14:textId="64AC914C" w:rsidR="00BA5F17" w:rsidRPr="009C1CB2" w:rsidRDefault="00BA5F17" w:rsidP="00BA5F17">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78A7B82" w14:textId="4B4EFD7B"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6B10AA9" w14:textId="0C4F2C57" w:rsidR="00BA5F17" w:rsidRPr="009C1CB2" w:rsidRDefault="00BA5F17" w:rsidP="00BA5F17">
            <w:pPr>
              <w:pStyle w:val="TAL"/>
              <w:rPr>
                <w:i/>
                <w:iCs/>
                <w:sz w:val="16"/>
                <w:szCs w:val="16"/>
                <w:lang w:val="en-US" w:eastAsia="zh-CN"/>
              </w:rPr>
            </w:pPr>
            <w:r w:rsidRPr="009C1CB2">
              <w:rPr>
                <w:i/>
                <w:iCs/>
                <w:sz w:val="16"/>
                <w:szCs w:val="16"/>
                <w:lang w:val="en-US" w:eastAsia="zh-CN"/>
              </w:rPr>
              <w:t>Editorial improvements</w:t>
            </w:r>
          </w:p>
        </w:tc>
        <w:tc>
          <w:tcPr>
            <w:tcW w:w="708" w:type="dxa"/>
            <w:shd w:val="solid" w:color="FFFFFF" w:fill="auto"/>
          </w:tcPr>
          <w:p w14:paraId="60F2C677" w14:textId="5372A414"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BA5F17" w:rsidRPr="00A54DA0" w14:paraId="5758C191" w14:textId="77777777" w:rsidTr="00BF42DC">
        <w:tc>
          <w:tcPr>
            <w:tcW w:w="800" w:type="dxa"/>
            <w:shd w:val="solid" w:color="FFFFFF" w:fill="auto"/>
          </w:tcPr>
          <w:p w14:paraId="78121CFC" w14:textId="0069727E"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69EEEC01" w14:textId="53BA1CCB"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0DE0C7E5" w14:textId="027E3EC3" w:rsidR="00BA5F17" w:rsidRPr="009C1CB2" w:rsidRDefault="00BA5F17" w:rsidP="00BA5F17">
            <w:pPr>
              <w:pStyle w:val="TAC"/>
              <w:jc w:val="left"/>
              <w:rPr>
                <w:i/>
                <w:iCs/>
                <w:sz w:val="16"/>
                <w:szCs w:val="16"/>
                <w:lang w:val="en-US" w:eastAsia="zh-CN"/>
              </w:rPr>
            </w:pPr>
            <w:r w:rsidRPr="009C1CB2">
              <w:rPr>
                <w:rFonts w:hint="eastAsia"/>
                <w:i/>
                <w:iCs/>
                <w:sz w:val="16"/>
                <w:szCs w:val="16"/>
                <w:lang w:val="en-US" w:eastAsia="zh-CN"/>
              </w:rPr>
              <w:t>S5-224</w:t>
            </w:r>
            <w:r w:rsidRPr="009C1CB2">
              <w:rPr>
                <w:i/>
                <w:iCs/>
                <w:sz w:val="16"/>
                <w:szCs w:val="16"/>
                <w:lang w:val="en-US" w:eastAsia="zh-CN"/>
              </w:rPr>
              <w:t>288</w:t>
            </w:r>
          </w:p>
        </w:tc>
        <w:tc>
          <w:tcPr>
            <w:tcW w:w="425" w:type="dxa"/>
            <w:shd w:val="solid" w:color="FFFFFF" w:fill="auto"/>
          </w:tcPr>
          <w:p w14:paraId="03615464" w14:textId="0618349E" w:rsidR="00BA5F17" w:rsidRPr="009C1CB2" w:rsidRDefault="00BA5F17" w:rsidP="00BA5F17">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7EF3CA5" w14:textId="69A73284" w:rsidR="00BA5F17" w:rsidRPr="009C1CB2" w:rsidRDefault="00BA5F17" w:rsidP="00BA5F17">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FF6683F" w14:textId="4E49D6BB"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B0A1EB6" w14:textId="2E3E6311" w:rsidR="00BA5F17" w:rsidRPr="009C1CB2" w:rsidRDefault="00BA5F17" w:rsidP="00BA5F17">
            <w:pPr>
              <w:pStyle w:val="TAL"/>
              <w:rPr>
                <w:i/>
                <w:iCs/>
                <w:sz w:val="16"/>
                <w:szCs w:val="16"/>
                <w:lang w:val="en-US" w:eastAsia="zh-CN"/>
              </w:rPr>
            </w:pPr>
            <w:r w:rsidRPr="009C1CB2">
              <w:rPr>
                <w:i/>
                <w:iCs/>
                <w:sz w:val="16"/>
                <w:szCs w:val="16"/>
                <w:lang w:val="en-US" w:eastAsia="zh-CN"/>
              </w:rPr>
              <w:t>Rephrase or replace eMnS with exposed MnS</w:t>
            </w:r>
          </w:p>
        </w:tc>
        <w:tc>
          <w:tcPr>
            <w:tcW w:w="708" w:type="dxa"/>
            <w:shd w:val="solid" w:color="FFFFFF" w:fill="auto"/>
          </w:tcPr>
          <w:p w14:paraId="7E49268C" w14:textId="30D7D24C" w:rsidR="00BA5F17" w:rsidRPr="009C1CB2" w:rsidRDefault="00BA5F17" w:rsidP="00BA5F17">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082E1B" w:rsidRPr="00A54DA0" w14:paraId="57C6F217" w14:textId="77777777" w:rsidTr="00BF42DC">
        <w:tc>
          <w:tcPr>
            <w:tcW w:w="800" w:type="dxa"/>
            <w:shd w:val="solid" w:color="FFFFFF" w:fill="auto"/>
          </w:tcPr>
          <w:p w14:paraId="6701869D" w14:textId="3D441E44" w:rsidR="00082E1B" w:rsidRPr="009C1CB2" w:rsidRDefault="00082E1B" w:rsidP="00082E1B">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022-07</w:t>
            </w:r>
          </w:p>
        </w:tc>
        <w:tc>
          <w:tcPr>
            <w:tcW w:w="995" w:type="dxa"/>
            <w:shd w:val="solid" w:color="FFFFFF" w:fill="auto"/>
          </w:tcPr>
          <w:p w14:paraId="40961279" w14:textId="0CDE2272" w:rsidR="00082E1B" w:rsidRPr="009C1CB2" w:rsidRDefault="00082E1B" w:rsidP="00082E1B">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A5#144e</w:t>
            </w:r>
          </w:p>
        </w:tc>
        <w:tc>
          <w:tcPr>
            <w:tcW w:w="899" w:type="dxa"/>
            <w:shd w:val="solid" w:color="FFFFFF" w:fill="auto"/>
          </w:tcPr>
          <w:p w14:paraId="584F72D7" w14:textId="07045BD4" w:rsidR="00082E1B" w:rsidRPr="009C1CB2" w:rsidRDefault="00082E1B" w:rsidP="00082E1B">
            <w:pPr>
              <w:pStyle w:val="TAC"/>
              <w:jc w:val="left"/>
              <w:rPr>
                <w:i/>
                <w:iCs/>
                <w:sz w:val="16"/>
                <w:szCs w:val="16"/>
                <w:lang w:val="en-US" w:eastAsia="zh-CN"/>
              </w:rPr>
            </w:pPr>
            <w:r w:rsidRPr="009C1CB2">
              <w:rPr>
                <w:rFonts w:hint="eastAsia"/>
                <w:i/>
                <w:iCs/>
                <w:sz w:val="16"/>
                <w:szCs w:val="16"/>
                <w:lang w:val="en-US" w:eastAsia="zh-CN"/>
              </w:rPr>
              <w:t>S5-224</w:t>
            </w:r>
            <w:r w:rsidRPr="009C1CB2">
              <w:rPr>
                <w:i/>
                <w:iCs/>
                <w:sz w:val="16"/>
                <w:szCs w:val="16"/>
                <w:lang w:val="en-US" w:eastAsia="zh-CN"/>
              </w:rPr>
              <w:t>289</w:t>
            </w:r>
          </w:p>
        </w:tc>
        <w:tc>
          <w:tcPr>
            <w:tcW w:w="425" w:type="dxa"/>
            <w:shd w:val="solid" w:color="FFFFFF" w:fill="auto"/>
          </w:tcPr>
          <w:p w14:paraId="7AF5757F" w14:textId="5B74F0FE" w:rsidR="00082E1B" w:rsidRPr="009C1CB2" w:rsidRDefault="00082E1B" w:rsidP="00082E1B">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5A98FB5" w14:textId="304E3A2F" w:rsidR="00082E1B" w:rsidRPr="009C1CB2" w:rsidRDefault="00082E1B" w:rsidP="00082E1B">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4FAF549" w14:textId="441AE4DB" w:rsidR="00082E1B" w:rsidRPr="009C1CB2" w:rsidRDefault="00082E1B" w:rsidP="00082E1B">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AA0C5E3" w14:textId="1E940DC2" w:rsidR="00082E1B" w:rsidRPr="009C1CB2" w:rsidRDefault="00082E1B" w:rsidP="00082E1B">
            <w:pPr>
              <w:pStyle w:val="TAL"/>
              <w:rPr>
                <w:i/>
                <w:iCs/>
                <w:sz w:val="16"/>
                <w:szCs w:val="16"/>
                <w:lang w:val="en-US" w:eastAsia="zh-CN"/>
              </w:rPr>
            </w:pPr>
            <w:r w:rsidRPr="009C1CB2">
              <w:rPr>
                <w:i/>
                <w:iCs/>
                <w:sz w:val="16"/>
                <w:szCs w:val="16"/>
                <w:lang w:val="en-US" w:eastAsia="zh-CN"/>
              </w:rPr>
              <w:t>Update introduction to procedures 4.1.4.1</w:t>
            </w:r>
          </w:p>
        </w:tc>
        <w:tc>
          <w:tcPr>
            <w:tcW w:w="708" w:type="dxa"/>
            <w:shd w:val="solid" w:color="FFFFFF" w:fill="auto"/>
          </w:tcPr>
          <w:p w14:paraId="34D48389" w14:textId="3D0093BB" w:rsidR="00082E1B" w:rsidRPr="009C1CB2" w:rsidRDefault="00082E1B" w:rsidP="00082E1B">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.8.0</w:t>
            </w:r>
          </w:p>
        </w:tc>
      </w:tr>
      <w:tr w:rsidR="00796632" w:rsidRPr="00A54DA0" w14:paraId="5A5BB7FE" w14:textId="77777777" w:rsidTr="00BF42DC">
        <w:tc>
          <w:tcPr>
            <w:tcW w:w="800" w:type="dxa"/>
            <w:shd w:val="solid" w:color="FFFFFF" w:fill="auto"/>
          </w:tcPr>
          <w:p w14:paraId="030B2C99" w14:textId="7C70766E"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022-08</w:t>
            </w:r>
          </w:p>
        </w:tc>
        <w:tc>
          <w:tcPr>
            <w:tcW w:w="995" w:type="dxa"/>
            <w:shd w:val="solid" w:color="FFFFFF" w:fill="auto"/>
          </w:tcPr>
          <w:p w14:paraId="5EBAA3CD" w14:textId="724AC9E6"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A5#145e</w:t>
            </w:r>
          </w:p>
        </w:tc>
        <w:tc>
          <w:tcPr>
            <w:tcW w:w="899" w:type="dxa"/>
            <w:shd w:val="solid" w:color="FFFFFF" w:fill="auto"/>
          </w:tcPr>
          <w:p w14:paraId="392ACE7C" w14:textId="066445F7"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5-225249</w:t>
            </w:r>
          </w:p>
        </w:tc>
        <w:tc>
          <w:tcPr>
            <w:tcW w:w="425" w:type="dxa"/>
            <w:shd w:val="solid" w:color="FFFFFF" w:fill="auto"/>
          </w:tcPr>
          <w:p w14:paraId="3A4041D1" w14:textId="455FFBCE" w:rsidR="00796632" w:rsidRPr="009C1CB2" w:rsidRDefault="00796632" w:rsidP="0079663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E29AF70" w14:textId="30445D0A" w:rsidR="00796632" w:rsidRPr="009C1CB2" w:rsidRDefault="00796632" w:rsidP="0079663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03C4497" w14:textId="49B2229F"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32013B9" w14:textId="443D8D2D" w:rsidR="00796632" w:rsidRPr="009C1CB2" w:rsidRDefault="00796632" w:rsidP="00796632">
            <w:pPr>
              <w:pStyle w:val="TAL"/>
              <w:rPr>
                <w:i/>
                <w:iCs/>
                <w:sz w:val="16"/>
                <w:szCs w:val="16"/>
                <w:lang w:val="en-US" w:eastAsia="zh-CN"/>
              </w:rPr>
            </w:pPr>
            <w:r w:rsidRPr="009C1CB2">
              <w:rPr>
                <w:i/>
                <w:iCs/>
                <w:sz w:val="16"/>
                <w:szCs w:val="16"/>
                <w:lang w:val="en-US" w:eastAsia="zh-CN"/>
              </w:rPr>
              <w:t>Removal of unused interfaces in alternative 3</w:t>
            </w:r>
          </w:p>
        </w:tc>
        <w:tc>
          <w:tcPr>
            <w:tcW w:w="708" w:type="dxa"/>
            <w:shd w:val="solid" w:color="FFFFFF" w:fill="auto"/>
          </w:tcPr>
          <w:p w14:paraId="50A162E4" w14:textId="4E791F38" w:rsidR="00796632" w:rsidRPr="009C1CB2" w:rsidRDefault="00796632" w:rsidP="00796632">
            <w:pPr>
              <w:pStyle w:val="TAC"/>
              <w:rPr>
                <w:i/>
                <w:iCs/>
                <w:sz w:val="16"/>
                <w:szCs w:val="16"/>
                <w:lang w:val="en-US" w:eastAsia="zh-CN"/>
              </w:rPr>
            </w:pPr>
            <w:r w:rsidRPr="009C1CB2">
              <w:rPr>
                <w:i/>
                <w:iCs/>
                <w:sz w:val="16"/>
                <w:szCs w:val="16"/>
                <w:lang w:val="en-US" w:eastAsia="zh-CN"/>
              </w:rPr>
              <w:t>0.9.0</w:t>
            </w:r>
          </w:p>
        </w:tc>
      </w:tr>
      <w:tr w:rsidR="00796632" w:rsidRPr="00A54DA0" w14:paraId="02105105" w14:textId="77777777" w:rsidTr="00BF42DC">
        <w:tc>
          <w:tcPr>
            <w:tcW w:w="800" w:type="dxa"/>
            <w:shd w:val="solid" w:color="FFFFFF" w:fill="auto"/>
          </w:tcPr>
          <w:p w14:paraId="6C522E36" w14:textId="5A974B6D"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022-08</w:t>
            </w:r>
          </w:p>
        </w:tc>
        <w:tc>
          <w:tcPr>
            <w:tcW w:w="995" w:type="dxa"/>
            <w:shd w:val="solid" w:color="FFFFFF" w:fill="auto"/>
          </w:tcPr>
          <w:p w14:paraId="27C3C20F" w14:textId="399D9A5B"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A5#145e</w:t>
            </w:r>
          </w:p>
        </w:tc>
        <w:tc>
          <w:tcPr>
            <w:tcW w:w="899" w:type="dxa"/>
            <w:shd w:val="solid" w:color="FFFFFF" w:fill="auto"/>
          </w:tcPr>
          <w:p w14:paraId="1BF8776B" w14:textId="7AD3E81E"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5-225248</w:t>
            </w:r>
          </w:p>
        </w:tc>
        <w:tc>
          <w:tcPr>
            <w:tcW w:w="425" w:type="dxa"/>
            <w:shd w:val="solid" w:color="FFFFFF" w:fill="auto"/>
          </w:tcPr>
          <w:p w14:paraId="2609FFAA" w14:textId="5BE364EE" w:rsidR="00796632" w:rsidRPr="009C1CB2" w:rsidRDefault="00796632" w:rsidP="0079663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8A1F4A6" w14:textId="5F6B433E" w:rsidR="00796632" w:rsidRPr="009C1CB2" w:rsidRDefault="00796632" w:rsidP="0079663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833609E" w14:textId="30FF8016"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60E5ED8" w14:textId="7073E533" w:rsidR="00796632" w:rsidRPr="009C1CB2" w:rsidRDefault="00796632" w:rsidP="00796632">
            <w:pPr>
              <w:pStyle w:val="TAL"/>
              <w:rPr>
                <w:i/>
                <w:iCs/>
                <w:sz w:val="16"/>
                <w:szCs w:val="16"/>
                <w:lang w:val="en-US" w:eastAsia="zh-CN"/>
              </w:rPr>
            </w:pPr>
            <w:r w:rsidRPr="009C1CB2">
              <w:rPr>
                <w:i/>
                <w:iCs/>
                <w:sz w:val="16"/>
                <w:szCs w:val="16"/>
                <w:lang w:val="en-US" w:eastAsia="zh-CN"/>
              </w:rPr>
              <w:t>Cleanup of exposure without going through BSS</w:t>
            </w:r>
          </w:p>
        </w:tc>
        <w:tc>
          <w:tcPr>
            <w:tcW w:w="708" w:type="dxa"/>
            <w:shd w:val="solid" w:color="FFFFFF" w:fill="auto"/>
          </w:tcPr>
          <w:p w14:paraId="00596F52" w14:textId="7CFF701C" w:rsidR="00796632" w:rsidRPr="009C1CB2" w:rsidRDefault="00796632" w:rsidP="00796632">
            <w:pPr>
              <w:pStyle w:val="TAC"/>
              <w:rPr>
                <w:i/>
                <w:iCs/>
                <w:sz w:val="16"/>
                <w:szCs w:val="16"/>
                <w:lang w:val="en-US" w:eastAsia="zh-CN"/>
              </w:rPr>
            </w:pPr>
            <w:r w:rsidRPr="009C1CB2">
              <w:rPr>
                <w:i/>
                <w:iCs/>
                <w:sz w:val="16"/>
                <w:szCs w:val="16"/>
                <w:lang w:val="en-US" w:eastAsia="zh-CN"/>
              </w:rPr>
              <w:t>0.9.0</w:t>
            </w:r>
          </w:p>
        </w:tc>
      </w:tr>
      <w:tr w:rsidR="00796632" w:rsidRPr="00A54DA0" w14:paraId="13FF0E25" w14:textId="77777777" w:rsidTr="00BF42DC">
        <w:tc>
          <w:tcPr>
            <w:tcW w:w="800" w:type="dxa"/>
            <w:shd w:val="solid" w:color="FFFFFF" w:fill="auto"/>
          </w:tcPr>
          <w:p w14:paraId="2E72E246" w14:textId="1A6D9327"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022-08</w:t>
            </w:r>
          </w:p>
        </w:tc>
        <w:tc>
          <w:tcPr>
            <w:tcW w:w="995" w:type="dxa"/>
            <w:shd w:val="solid" w:color="FFFFFF" w:fill="auto"/>
          </w:tcPr>
          <w:p w14:paraId="085F686E" w14:textId="69CCC350"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A5#145e</w:t>
            </w:r>
          </w:p>
        </w:tc>
        <w:tc>
          <w:tcPr>
            <w:tcW w:w="899" w:type="dxa"/>
            <w:shd w:val="solid" w:color="FFFFFF" w:fill="auto"/>
          </w:tcPr>
          <w:p w14:paraId="4F360500" w14:textId="73D55CDD"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5-225870</w:t>
            </w:r>
          </w:p>
        </w:tc>
        <w:tc>
          <w:tcPr>
            <w:tcW w:w="425" w:type="dxa"/>
            <w:shd w:val="solid" w:color="FFFFFF" w:fill="auto"/>
          </w:tcPr>
          <w:p w14:paraId="666A9DF3" w14:textId="24769032" w:rsidR="00796632" w:rsidRPr="009C1CB2" w:rsidRDefault="00796632" w:rsidP="0079663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33A6206" w14:textId="43AA93EA" w:rsidR="00796632" w:rsidRPr="009C1CB2" w:rsidRDefault="00796632" w:rsidP="0079663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1CF457E" w14:textId="01F94F27"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7A9A6EC" w14:textId="471B71AE" w:rsidR="00796632" w:rsidRPr="009C1CB2" w:rsidRDefault="00796632" w:rsidP="00796632">
            <w:pPr>
              <w:pStyle w:val="TAL"/>
              <w:rPr>
                <w:i/>
                <w:iCs/>
                <w:sz w:val="16"/>
                <w:szCs w:val="16"/>
                <w:lang w:val="en-US" w:eastAsia="zh-CN"/>
              </w:rPr>
            </w:pPr>
            <w:r w:rsidRPr="009C1CB2">
              <w:rPr>
                <w:i/>
                <w:iCs/>
                <w:sz w:val="16"/>
                <w:szCs w:val="16"/>
                <w:lang w:val="en-US" w:eastAsia="zh-CN"/>
              </w:rPr>
              <w:t>Rephrase or replace eMnS with exposed MnS</w:t>
            </w:r>
          </w:p>
        </w:tc>
        <w:tc>
          <w:tcPr>
            <w:tcW w:w="708" w:type="dxa"/>
            <w:shd w:val="solid" w:color="FFFFFF" w:fill="auto"/>
          </w:tcPr>
          <w:p w14:paraId="227595C3" w14:textId="2FAB0061" w:rsidR="00796632" w:rsidRPr="009C1CB2" w:rsidRDefault="00796632" w:rsidP="00796632">
            <w:pPr>
              <w:pStyle w:val="TAC"/>
              <w:rPr>
                <w:i/>
                <w:iCs/>
                <w:sz w:val="16"/>
                <w:szCs w:val="16"/>
                <w:lang w:val="en-US" w:eastAsia="zh-CN"/>
              </w:rPr>
            </w:pPr>
            <w:r w:rsidRPr="009C1CB2">
              <w:rPr>
                <w:i/>
                <w:iCs/>
                <w:sz w:val="16"/>
                <w:szCs w:val="16"/>
                <w:lang w:val="en-US" w:eastAsia="zh-CN"/>
              </w:rPr>
              <w:t>0.9.0</w:t>
            </w:r>
          </w:p>
        </w:tc>
      </w:tr>
      <w:tr w:rsidR="00796632" w:rsidRPr="00A54DA0" w14:paraId="29ABBB00" w14:textId="77777777" w:rsidTr="00BF42DC">
        <w:tc>
          <w:tcPr>
            <w:tcW w:w="800" w:type="dxa"/>
            <w:shd w:val="solid" w:color="FFFFFF" w:fill="auto"/>
          </w:tcPr>
          <w:p w14:paraId="6FC4C0F6" w14:textId="55DBE349"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022-08</w:t>
            </w:r>
          </w:p>
        </w:tc>
        <w:tc>
          <w:tcPr>
            <w:tcW w:w="995" w:type="dxa"/>
            <w:shd w:val="solid" w:color="FFFFFF" w:fill="auto"/>
          </w:tcPr>
          <w:p w14:paraId="6A2B9939" w14:textId="2E596E74"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A5#145e</w:t>
            </w:r>
          </w:p>
        </w:tc>
        <w:tc>
          <w:tcPr>
            <w:tcW w:w="899" w:type="dxa"/>
            <w:shd w:val="solid" w:color="FFFFFF" w:fill="auto"/>
          </w:tcPr>
          <w:p w14:paraId="25A2034A" w14:textId="1C859181" w:rsidR="00796632" w:rsidRPr="009C1CB2" w:rsidRDefault="00796632" w:rsidP="0079663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5-225871</w:t>
            </w:r>
          </w:p>
        </w:tc>
        <w:tc>
          <w:tcPr>
            <w:tcW w:w="425" w:type="dxa"/>
            <w:shd w:val="solid" w:color="FFFFFF" w:fill="auto"/>
          </w:tcPr>
          <w:p w14:paraId="5364F0B8" w14:textId="3FC11BAB" w:rsidR="00796632" w:rsidRPr="009C1CB2" w:rsidRDefault="00796632" w:rsidP="0079663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2739D95" w14:textId="3A518196" w:rsidR="00796632" w:rsidRPr="009C1CB2" w:rsidRDefault="00796632" w:rsidP="0079663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87135B3" w14:textId="63E52C76" w:rsidR="00796632" w:rsidRPr="009C1CB2" w:rsidRDefault="00796632" w:rsidP="0079663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A25BBF6" w14:textId="5D8A5DCD" w:rsidR="00796632" w:rsidRPr="009C1CB2" w:rsidRDefault="00796632" w:rsidP="00796632">
            <w:pPr>
              <w:pStyle w:val="TAL"/>
              <w:rPr>
                <w:i/>
                <w:iCs/>
                <w:sz w:val="16"/>
                <w:szCs w:val="16"/>
                <w:lang w:val="en-US" w:eastAsia="zh-CN"/>
              </w:rPr>
            </w:pPr>
            <w:r w:rsidRPr="009C1CB2">
              <w:rPr>
                <w:i/>
                <w:iCs/>
                <w:sz w:val="16"/>
                <w:szCs w:val="16"/>
                <w:lang w:val="en-US" w:eastAsia="zh-CN"/>
              </w:rPr>
              <w:t>Update of solution 7.9</w:t>
            </w:r>
          </w:p>
        </w:tc>
        <w:tc>
          <w:tcPr>
            <w:tcW w:w="708" w:type="dxa"/>
            <w:shd w:val="solid" w:color="FFFFFF" w:fill="auto"/>
          </w:tcPr>
          <w:p w14:paraId="14A8C574" w14:textId="18A48AC8" w:rsidR="00796632" w:rsidRPr="009C1CB2" w:rsidRDefault="00796632" w:rsidP="00796632">
            <w:pPr>
              <w:pStyle w:val="TAC"/>
              <w:rPr>
                <w:i/>
                <w:iCs/>
                <w:sz w:val="16"/>
                <w:szCs w:val="16"/>
                <w:lang w:val="en-US" w:eastAsia="zh-CN"/>
              </w:rPr>
            </w:pPr>
            <w:r w:rsidRPr="009C1CB2">
              <w:rPr>
                <w:i/>
                <w:iCs/>
                <w:sz w:val="16"/>
                <w:szCs w:val="16"/>
                <w:lang w:val="en-US" w:eastAsia="zh-CN"/>
              </w:rPr>
              <w:t>0.9.0</w:t>
            </w:r>
          </w:p>
        </w:tc>
      </w:tr>
      <w:tr w:rsidR="00A80676" w:rsidRPr="00A54DA0" w14:paraId="7EEACFB6" w14:textId="77777777" w:rsidTr="00BF42DC">
        <w:tc>
          <w:tcPr>
            <w:tcW w:w="800" w:type="dxa"/>
            <w:shd w:val="solid" w:color="FFFFFF" w:fill="auto"/>
          </w:tcPr>
          <w:p w14:paraId="6B71B586" w14:textId="69013AE2"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044DD549" w14:textId="5B250C3E"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38FC11E2" w14:textId="3B695A52"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5-227025</w:t>
            </w:r>
          </w:p>
        </w:tc>
        <w:tc>
          <w:tcPr>
            <w:tcW w:w="425" w:type="dxa"/>
            <w:shd w:val="solid" w:color="FFFFFF" w:fill="auto"/>
          </w:tcPr>
          <w:p w14:paraId="3946E611" w14:textId="2328B549"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FF4E148" w14:textId="142B8ADA"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0736F75" w14:textId="657A80F8"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787AF5A" w14:textId="3E67CBFD" w:rsidR="00A80676" w:rsidRPr="009C1CB2" w:rsidRDefault="00A80676" w:rsidP="00A80676">
            <w:pPr>
              <w:pStyle w:val="TAL"/>
              <w:rPr>
                <w:i/>
                <w:iCs/>
                <w:sz w:val="16"/>
                <w:szCs w:val="16"/>
                <w:lang w:val="en-US" w:eastAsia="zh-CN"/>
              </w:rPr>
            </w:pPr>
            <w:r w:rsidRPr="009C1CB2">
              <w:rPr>
                <w:i/>
                <w:iCs/>
                <w:sz w:val="16"/>
                <w:szCs w:val="16"/>
                <w:lang w:val="en-US" w:eastAsia="zh-CN"/>
              </w:rPr>
              <w:t>Concepts of filtering and combination in exposure governance</w:t>
            </w:r>
          </w:p>
        </w:tc>
        <w:tc>
          <w:tcPr>
            <w:tcW w:w="708" w:type="dxa"/>
            <w:shd w:val="solid" w:color="FFFFFF" w:fill="auto"/>
          </w:tcPr>
          <w:p w14:paraId="7B5ECCFC" w14:textId="53F3DE92"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10</w:t>
            </w:r>
            <w:r w:rsidR="00A80676" w:rsidRPr="009C1CB2">
              <w:rPr>
                <w:i/>
                <w:iCs/>
                <w:sz w:val="16"/>
                <w:szCs w:val="16"/>
                <w:lang w:val="en-US" w:eastAsia="zh-CN"/>
              </w:rPr>
              <w:t>.0</w:t>
            </w:r>
          </w:p>
        </w:tc>
      </w:tr>
      <w:tr w:rsidR="00A80676" w:rsidRPr="00A54DA0" w14:paraId="5DCF3A2D" w14:textId="77777777" w:rsidTr="00BF42DC">
        <w:tc>
          <w:tcPr>
            <w:tcW w:w="800" w:type="dxa"/>
            <w:shd w:val="solid" w:color="FFFFFF" w:fill="auto"/>
          </w:tcPr>
          <w:p w14:paraId="41EF5B15" w14:textId="0FA4712D"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16861B35" w14:textId="42B9A58C"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31CE8D48" w14:textId="0022048A"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5-227030</w:t>
            </w:r>
          </w:p>
        </w:tc>
        <w:tc>
          <w:tcPr>
            <w:tcW w:w="425" w:type="dxa"/>
            <w:shd w:val="solid" w:color="FFFFFF" w:fill="auto"/>
          </w:tcPr>
          <w:p w14:paraId="5C0ED281" w14:textId="00C2D5A1"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FAE866A" w14:textId="52844CB1"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5676B66" w14:textId="387F0A01"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0B8FE832" w14:textId="115DE311" w:rsidR="00A80676" w:rsidRPr="009C1CB2" w:rsidRDefault="00A80676" w:rsidP="00A80676">
            <w:pPr>
              <w:pStyle w:val="TAL"/>
              <w:rPr>
                <w:i/>
                <w:iCs/>
                <w:sz w:val="16"/>
                <w:szCs w:val="16"/>
                <w:lang w:val="en-US" w:eastAsia="zh-CN"/>
              </w:rPr>
            </w:pPr>
            <w:r w:rsidRPr="009C1CB2">
              <w:rPr>
                <w:i/>
                <w:iCs/>
                <w:sz w:val="16"/>
                <w:szCs w:val="16"/>
                <w:lang w:val="en-US" w:eastAsia="zh-CN"/>
              </w:rPr>
              <w:t>Concepts of filtering in exposure governance</w:t>
            </w:r>
          </w:p>
        </w:tc>
        <w:tc>
          <w:tcPr>
            <w:tcW w:w="708" w:type="dxa"/>
            <w:shd w:val="solid" w:color="FFFFFF" w:fill="auto"/>
          </w:tcPr>
          <w:p w14:paraId="2ACB8C39" w14:textId="34DBB404"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10</w:t>
            </w:r>
            <w:r w:rsidR="00A80676" w:rsidRPr="009C1CB2">
              <w:rPr>
                <w:i/>
                <w:iCs/>
                <w:sz w:val="16"/>
                <w:szCs w:val="16"/>
                <w:lang w:val="en-US" w:eastAsia="zh-CN"/>
              </w:rPr>
              <w:t>.0</w:t>
            </w:r>
          </w:p>
        </w:tc>
      </w:tr>
      <w:tr w:rsidR="00A80676" w:rsidRPr="00A54DA0" w14:paraId="3B767D9D" w14:textId="77777777" w:rsidTr="00BF42DC">
        <w:tc>
          <w:tcPr>
            <w:tcW w:w="800" w:type="dxa"/>
            <w:shd w:val="solid" w:color="FFFFFF" w:fill="auto"/>
          </w:tcPr>
          <w:p w14:paraId="4FE1A26C" w14:textId="367CFB68"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1E20E5EC" w14:textId="0BDC3E62"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6F215CA8" w14:textId="5BB7A454"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5-227033</w:t>
            </w:r>
          </w:p>
        </w:tc>
        <w:tc>
          <w:tcPr>
            <w:tcW w:w="425" w:type="dxa"/>
            <w:shd w:val="solid" w:color="FFFFFF" w:fill="auto"/>
          </w:tcPr>
          <w:p w14:paraId="6DEC95A2" w14:textId="38122756"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8356AC1" w14:textId="28A11AF6"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44D2E2E" w14:textId="479419B2"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FF159CD" w14:textId="7B594ADD" w:rsidR="00A80676" w:rsidRPr="009C1CB2" w:rsidRDefault="00A80676" w:rsidP="00A80676">
            <w:pPr>
              <w:pStyle w:val="TAL"/>
              <w:rPr>
                <w:i/>
                <w:iCs/>
                <w:sz w:val="16"/>
                <w:szCs w:val="16"/>
                <w:lang w:val="en-US" w:eastAsia="zh-CN"/>
              </w:rPr>
            </w:pPr>
            <w:r w:rsidRPr="009C1CB2">
              <w:rPr>
                <w:i/>
                <w:iCs/>
                <w:sz w:val="16"/>
                <w:szCs w:val="16"/>
                <w:lang w:val="en-US" w:eastAsia="zh-CN"/>
              </w:rPr>
              <w:t>Merge the use cases related to exposed MnS discovery</w:t>
            </w:r>
          </w:p>
        </w:tc>
        <w:tc>
          <w:tcPr>
            <w:tcW w:w="708" w:type="dxa"/>
            <w:shd w:val="solid" w:color="FFFFFF" w:fill="auto"/>
          </w:tcPr>
          <w:p w14:paraId="290EE511" w14:textId="6D46375E"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10</w:t>
            </w:r>
            <w:r w:rsidR="00A80676" w:rsidRPr="009C1CB2">
              <w:rPr>
                <w:i/>
                <w:iCs/>
                <w:sz w:val="16"/>
                <w:szCs w:val="16"/>
                <w:lang w:val="en-US" w:eastAsia="zh-CN"/>
              </w:rPr>
              <w:t>.0</w:t>
            </w:r>
          </w:p>
        </w:tc>
      </w:tr>
      <w:tr w:rsidR="00A80676" w:rsidRPr="00A54DA0" w14:paraId="35AFEA44" w14:textId="77777777" w:rsidTr="00BF42DC">
        <w:tc>
          <w:tcPr>
            <w:tcW w:w="800" w:type="dxa"/>
            <w:shd w:val="solid" w:color="FFFFFF" w:fill="auto"/>
          </w:tcPr>
          <w:p w14:paraId="6E56A615" w14:textId="35EBA877"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0D2E7495" w14:textId="55169537"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4A3B42D5" w14:textId="2ED05F24"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5-227034</w:t>
            </w:r>
          </w:p>
        </w:tc>
        <w:tc>
          <w:tcPr>
            <w:tcW w:w="425" w:type="dxa"/>
            <w:shd w:val="solid" w:color="FFFFFF" w:fill="auto"/>
          </w:tcPr>
          <w:p w14:paraId="5E7FC2E3" w14:textId="6CF8E285"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66472AD" w14:textId="4D202683"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6904C7C" w14:textId="65724469"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8D311A1" w14:textId="600F4A53" w:rsidR="00A80676" w:rsidRPr="009C1CB2" w:rsidRDefault="00A80676" w:rsidP="00A80676">
            <w:pPr>
              <w:pStyle w:val="TAL"/>
              <w:rPr>
                <w:i/>
                <w:iCs/>
                <w:sz w:val="16"/>
                <w:szCs w:val="16"/>
                <w:lang w:val="en-US" w:eastAsia="zh-CN"/>
              </w:rPr>
            </w:pPr>
            <w:r w:rsidRPr="009C1CB2">
              <w:rPr>
                <w:i/>
                <w:iCs/>
                <w:sz w:val="16"/>
                <w:szCs w:val="16"/>
                <w:lang w:val="en-US" w:eastAsia="zh-CN"/>
              </w:rPr>
              <w:t>Merge the use cases related to network slice management capability exposure</w:t>
            </w:r>
          </w:p>
        </w:tc>
        <w:tc>
          <w:tcPr>
            <w:tcW w:w="708" w:type="dxa"/>
            <w:shd w:val="solid" w:color="FFFFFF" w:fill="auto"/>
          </w:tcPr>
          <w:p w14:paraId="34582C80" w14:textId="39C6F148"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A80676" w:rsidRPr="00A54DA0" w14:paraId="1611B58F" w14:textId="77777777" w:rsidTr="00BF42DC">
        <w:tc>
          <w:tcPr>
            <w:tcW w:w="800" w:type="dxa"/>
            <w:shd w:val="solid" w:color="FFFFFF" w:fill="auto"/>
          </w:tcPr>
          <w:p w14:paraId="4C4CB547" w14:textId="4DE2ABD1"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35D33258" w14:textId="4C9659C5"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023F33BD" w14:textId="6AE862C0" w:rsidR="00A80676" w:rsidRPr="009C1CB2" w:rsidRDefault="00A80676" w:rsidP="00A80676">
            <w:pPr>
              <w:pStyle w:val="TAC"/>
              <w:jc w:val="left"/>
              <w:rPr>
                <w:i/>
                <w:iCs/>
                <w:sz w:val="16"/>
                <w:szCs w:val="16"/>
                <w:lang w:val="en-US" w:eastAsia="zh-CN"/>
              </w:rPr>
            </w:pPr>
            <w:r w:rsidRPr="009C1CB2">
              <w:rPr>
                <w:i/>
                <w:iCs/>
                <w:sz w:val="16"/>
                <w:szCs w:val="16"/>
                <w:lang w:val="en-US" w:eastAsia="zh-CN"/>
              </w:rPr>
              <w:t>S5-227035</w:t>
            </w:r>
          </w:p>
        </w:tc>
        <w:tc>
          <w:tcPr>
            <w:tcW w:w="425" w:type="dxa"/>
            <w:shd w:val="solid" w:color="FFFFFF" w:fill="auto"/>
          </w:tcPr>
          <w:p w14:paraId="4DB07E00" w14:textId="2898E608"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6DEA384" w14:textId="2AB71D8A"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633BD72" w14:textId="4DF4FF70"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9F784A0" w14:textId="3DCEB93E" w:rsidR="00A80676" w:rsidRPr="009C1CB2" w:rsidRDefault="00A80676" w:rsidP="00A80676">
            <w:pPr>
              <w:pStyle w:val="TAL"/>
              <w:rPr>
                <w:i/>
                <w:iCs/>
                <w:sz w:val="16"/>
                <w:szCs w:val="16"/>
                <w:lang w:val="en-US" w:eastAsia="zh-CN"/>
              </w:rPr>
            </w:pPr>
            <w:r w:rsidRPr="009C1CB2">
              <w:rPr>
                <w:i/>
                <w:iCs/>
                <w:sz w:val="16"/>
                <w:szCs w:val="16"/>
                <w:lang w:val="en-US" w:eastAsia="zh-CN"/>
              </w:rPr>
              <w:t>Update the description of exposure scenarios in clause 4.1.1</w:t>
            </w:r>
          </w:p>
        </w:tc>
        <w:tc>
          <w:tcPr>
            <w:tcW w:w="708" w:type="dxa"/>
            <w:shd w:val="solid" w:color="FFFFFF" w:fill="auto"/>
          </w:tcPr>
          <w:p w14:paraId="17A7A92C" w14:textId="202332CC"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A80676" w:rsidRPr="00A54DA0" w14:paraId="0A417DBC" w14:textId="77777777" w:rsidTr="00BF42DC">
        <w:tc>
          <w:tcPr>
            <w:tcW w:w="800" w:type="dxa"/>
            <w:shd w:val="solid" w:color="FFFFFF" w:fill="auto"/>
          </w:tcPr>
          <w:p w14:paraId="4F7E3B39" w14:textId="0D7E89B9"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38B2C8FB" w14:textId="697EF27C"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3DD525C4" w14:textId="59957827" w:rsidR="00A80676" w:rsidRPr="009C1CB2" w:rsidRDefault="00A80676" w:rsidP="00A80676">
            <w:pPr>
              <w:pStyle w:val="TAC"/>
              <w:jc w:val="left"/>
              <w:rPr>
                <w:i/>
                <w:iCs/>
                <w:sz w:val="16"/>
                <w:szCs w:val="16"/>
                <w:lang w:val="en-US" w:eastAsia="zh-CN"/>
              </w:rPr>
            </w:pPr>
            <w:r w:rsidRPr="009C1CB2">
              <w:rPr>
                <w:i/>
                <w:iCs/>
                <w:sz w:val="16"/>
                <w:szCs w:val="16"/>
                <w:lang w:val="en-US" w:eastAsia="zh-CN"/>
              </w:rPr>
              <w:t>S5-227036</w:t>
            </w:r>
          </w:p>
        </w:tc>
        <w:tc>
          <w:tcPr>
            <w:tcW w:w="425" w:type="dxa"/>
            <w:shd w:val="solid" w:color="FFFFFF" w:fill="auto"/>
          </w:tcPr>
          <w:p w14:paraId="3516AF37" w14:textId="2552B95F"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24C90BF" w14:textId="09D5E479"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E59B8F8" w14:textId="6DAA9F64"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319C3CF" w14:textId="2397D97E" w:rsidR="00A80676" w:rsidRPr="009C1CB2" w:rsidRDefault="00A80676" w:rsidP="00A80676">
            <w:pPr>
              <w:pStyle w:val="TAL"/>
              <w:rPr>
                <w:i/>
                <w:iCs/>
                <w:sz w:val="16"/>
                <w:szCs w:val="16"/>
                <w:lang w:val="en-US" w:eastAsia="zh-CN"/>
              </w:rPr>
            </w:pPr>
            <w:r w:rsidRPr="009C1CB2">
              <w:rPr>
                <w:i/>
                <w:iCs/>
                <w:sz w:val="16"/>
                <w:szCs w:val="16"/>
                <w:lang w:val="en-US" w:eastAsia="zh-CN"/>
              </w:rPr>
              <w:t>Update Solution for network slice management capability exposure via CAPIF</w:t>
            </w:r>
          </w:p>
        </w:tc>
        <w:tc>
          <w:tcPr>
            <w:tcW w:w="708" w:type="dxa"/>
            <w:shd w:val="solid" w:color="FFFFFF" w:fill="auto"/>
          </w:tcPr>
          <w:p w14:paraId="2E799B24" w14:textId="01607535"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A80676" w:rsidRPr="00A54DA0" w14:paraId="60199F06" w14:textId="77777777" w:rsidTr="00BF42DC">
        <w:tc>
          <w:tcPr>
            <w:tcW w:w="800" w:type="dxa"/>
            <w:shd w:val="solid" w:color="FFFFFF" w:fill="auto"/>
          </w:tcPr>
          <w:p w14:paraId="41EFE6B3" w14:textId="0B709634"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2B723300" w14:textId="6A4FE376"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571B55E6" w14:textId="3F2A33AA" w:rsidR="00A80676" w:rsidRPr="009C1CB2" w:rsidRDefault="00A80676" w:rsidP="00A80676">
            <w:pPr>
              <w:pStyle w:val="TAC"/>
              <w:jc w:val="left"/>
              <w:rPr>
                <w:i/>
                <w:iCs/>
                <w:sz w:val="16"/>
                <w:szCs w:val="16"/>
                <w:lang w:val="en-US" w:eastAsia="zh-CN"/>
              </w:rPr>
            </w:pPr>
            <w:r w:rsidRPr="009C1CB2">
              <w:rPr>
                <w:i/>
                <w:iCs/>
                <w:sz w:val="16"/>
                <w:szCs w:val="16"/>
                <w:lang w:val="en-US" w:eastAsia="zh-CN"/>
              </w:rPr>
              <w:t>S5-227037</w:t>
            </w:r>
          </w:p>
        </w:tc>
        <w:tc>
          <w:tcPr>
            <w:tcW w:w="425" w:type="dxa"/>
            <w:shd w:val="solid" w:color="FFFFFF" w:fill="auto"/>
          </w:tcPr>
          <w:p w14:paraId="4EBB3CA9" w14:textId="46FFEB4D"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012ECA6" w14:textId="741DFD7A"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10D5A31" w14:textId="3D921A38"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84A0B5B" w14:textId="73269351" w:rsidR="00A80676" w:rsidRPr="009C1CB2" w:rsidRDefault="00A80676" w:rsidP="00A80676">
            <w:pPr>
              <w:pStyle w:val="TAL"/>
              <w:rPr>
                <w:i/>
                <w:iCs/>
                <w:sz w:val="16"/>
                <w:szCs w:val="16"/>
                <w:lang w:val="en-US" w:eastAsia="zh-CN"/>
              </w:rPr>
            </w:pPr>
            <w:r w:rsidRPr="009C1CB2">
              <w:rPr>
                <w:i/>
                <w:iCs/>
                <w:sz w:val="16"/>
                <w:szCs w:val="16"/>
                <w:lang w:val="en-US" w:eastAsia="zh-CN"/>
              </w:rPr>
              <w:t>Handling of customer's requirement for network slice management capabilities exposure</w:t>
            </w:r>
          </w:p>
        </w:tc>
        <w:tc>
          <w:tcPr>
            <w:tcW w:w="708" w:type="dxa"/>
            <w:shd w:val="solid" w:color="FFFFFF" w:fill="auto"/>
          </w:tcPr>
          <w:p w14:paraId="3BA2656B" w14:textId="6C7D3576"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A80676" w:rsidRPr="00A54DA0" w14:paraId="4A74933C" w14:textId="77777777" w:rsidTr="00BF42DC">
        <w:tc>
          <w:tcPr>
            <w:tcW w:w="800" w:type="dxa"/>
            <w:shd w:val="solid" w:color="FFFFFF" w:fill="auto"/>
          </w:tcPr>
          <w:p w14:paraId="4192C911" w14:textId="7FFDE6FB"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373856EF" w14:textId="1DBE5E8A"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076BECCA" w14:textId="2FD6467E"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5-226321</w:t>
            </w:r>
          </w:p>
        </w:tc>
        <w:tc>
          <w:tcPr>
            <w:tcW w:w="425" w:type="dxa"/>
            <w:shd w:val="solid" w:color="FFFFFF" w:fill="auto"/>
          </w:tcPr>
          <w:p w14:paraId="5267AC51" w14:textId="207684E6"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E4A7C56" w14:textId="6E9FA93A"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A90D213" w14:textId="7E2BF5D3"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0D7ECDB" w14:textId="01BA009F" w:rsidR="00A80676" w:rsidRPr="009C1CB2" w:rsidRDefault="00A80676" w:rsidP="00A80676">
            <w:pPr>
              <w:pStyle w:val="TAL"/>
              <w:rPr>
                <w:i/>
                <w:iCs/>
                <w:sz w:val="16"/>
                <w:szCs w:val="16"/>
                <w:lang w:val="en-US" w:eastAsia="zh-CN"/>
              </w:rPr>
            </w:pPr>
            <w:r w:rsidRPr="009C1CB2">
              <w:rPr>
                <w:i/>
                <w:iCs/>
                <w:sz w:val="16"/>
                <w:szCs w:val="16"/>
                <w:lang w:val="en-US" w:eastAsia="zh-CN"/>
              </w:rPr>
              <w:t>Add cons for alternative 1</w:t>
            </w:r>
          </w:p>
        </w:tc>
        <w:tc>
          <w:tcPr>
            <w:tcW w:w="708" w:type="dxa"/>
            <w:shd w:val="solid" w:color="FFFFFF" w:fill="auto"/>
          </w:tcPr>
          <w:p w14:paraId="56A6721C" w14:textId="1A78ED73"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A80676" w:rsidRPr="00A54DA0" w14:paraId="1351CAE4" w14:textId="77777777" w:rsidTr="00BF42DC">
        <w:tc>
          <w:tcPr>
            <w:tcW w:w="800" w:type="dxa"/>
            <w:shd w:val="solid" w:color="FFFFFF" w:fill="auto"/>
          </w:tcPr>
          <w:p w14:paraId="6FEAE464" w14:textId="3D01CCF2"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022-11</w:t>
            </w:r>
          </w:p>
        </w:tc>
        <w:tc>
          <w:tcPr>
            <w:tcW w:w="995" w:type="dxa"/>
            <w:shd w:val="solid" w:color="FFFFFF" w:fill="auto"/>
          </w:tcPr>
          <w:p w14:paraId="2148C9A4" w14:textId="37457229"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A5#146e</w:t>
            </w:r>
          </w:p>
        </w:tc>
        <w:tc>
          <w:tcPr>
            <w:tcW w:w="899" w:type="dxa"/>
            <w:shd w:val="solid" w:color="FFFFFF" w:fill="auto"/>
          </w:tcPr>
          <w:p w14:paraId="006C4F0E" w14:textId="32B9311B" w:rsidR="00A80676" w:rsidRPr="009C1CB2" w:rsidRDefault="00A80676" w:rsidP="00A80676">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5-226325</w:t>
            </w:r>
          </w:p>
        </w:tc>
        <w:tc>
          <w:tcPr>
            <w:tcW w:w="425" w:type="dxa"/>
            <w:shd w:val="solid" w:color="FFFFFF" w:fill="auto"/>
          </w:tcPr>
          <w:p w14:paraId="56218195" w14:textId="3333F12D" w:rsidR="00A80676" w:rsidRPr="009C1CB2" w:rsidRDefault="00A80676" w:rsidP="00A80676">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E75257E" w14:textId="4A1C687C" w:rsidR="00A80676" w:rsidRPr="009C1CB2" w:rsidRDefault="00A80676" w:rsidP="00A80676">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F2C3B73" w14:textId="3EE14AAB" w:rsidR="00A80676" w:rsidRPr="009C1CB2" w:rsidRDefault="00A80676" w:rsidP="00A80676">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EF17B19" w14:textId="7BCA01FC" w:rsidR="00A80676" w:rsidRPr="009C1CB2" w:rsidRDefault="00A80676" w:rsidP="00A80676">
            <w:pPr>
              <w:pStyle w:val="TAL"/>
              <w:rPr>
                <w:i/>
                <w:iCs/>
                <w:sz w:val="16"/>
                <w:szCs w:val="16"/>
                <w:lang w:val="en-US" w:eastAsia="zh-CN"/>
              </w:rPr>
            </w:pPr>
            <w:r w:rsidRPr="009C1CB2">
              <w:rPr>
                <w:i/>
                <w:iCs/>
                <w:sz w:val="16"/>
                <w:szCs w:val="16"/>
                <w:lang w:val="en-US" w:eastAsia="zh-CN"/>
              </w:rPr>
              <w:t>Add Reference Architecture</w:t>
            </w:r>
          </w:p>
        </w:tc>
        <w:tc>
          <w:tcPr>
            <w:tcW w:w="708" w:type="dxa"/>
            <w:shd w:val="solid" w:color="FFFFFF" w:fill="auto"/>
          </w:tcPr>
          <w:p w14:paraId="410C637F" w14:textId="2C3A2447" w:rsidR="00A80676" w:rsidRPr="009C1CB2" w:rsidRDefault="007B35FF" w:rsidP="00A80676">
            <w:pPr>
              <w:pStyle w:val="TAC"/>
              <w:rPr>
                <w:i/>
                <w:iCs/>
                <w:sz w:val="16"/>
                <w:szCs w:val="16"/>
                <w:lang w:val="en-US" w:eastAsia="zh-CN"/>
              </w:rPr>
            </w:pPr>
            <w:r w:rsidRPr="009C1CB2">
              <w:rPr>
                <w:i/>
                <w:iCs/>
                <w:sz w:val="16"/>
                <w:szCs w:val="16"/>
                <w:lang w:val="en-US" w:eastAsia="zh-CN"/>
              </w:rPr>
              <w:t>0</w:t>
            </w:r>
            <w:r w:rsidR="00A80676" w:rsidRPr="009C1CB2">
              <w:rPr>
                <w:i/>
                <w:iCs/>
                <w:sz w:val="16"/>
                <w:szCs w:val="16"/>
                <w:lang w:val="en-US" w:eastAsia="zh-CN"/>
              </w:rPr>
              <w:t>.</w:t>
            </w:r>
            <w:r w:rsidRPr="009C1CB2">
              <w:rPr>
                <w:i/>
                <w:iCs/>
                <w:sz w:val="16"/>
                <w:szCs w:val="16"/>
                <w:lang w:val="en-US" w:eastAsia="zh-CN"/>
              </w:rPr>
              <w:t>1</w:t>
            </w:r>
            <w:r w:rsidR="00A80676" w:rsidRPr="009C1CB2">
              <w:rPr>
                <w:i/>
                <w:iCs/>
                <w:sz w:val="16"/>
                <w:szCs w:val="16"/>
                <w:lang w:val="en-US" w:eastAsia="zh-CN"/>
              </w:rPr>
              <w:t>0.0</w:t>
            </w:r>
          </w:p>
        </w:tc>
      </w:tr>
      <w:tr w:rsidR="00851480" w:rsidRPr="00A54DA0" w14:paraId="57F713C0" w14:textId="77777777" w:rsidTr="00BF42DC">
        <w:tc>
          <w:tcPr>
            <w:tcW w:w="800" w:type="dxa"/>
            <w:shd w:val="solid" w:color="FFFFFF" w:fill="auto"/>
          </w:tcPr>
          <w:p w14:paraId="18C5F719" w14:textId="636D36EF" w:rsidR="00851480" w:rsidRPr="009C1CB2" w:rsidRDefault="00851480" w:rsidP="00851480">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023-03</w:t>
            </w:r>
          </w:p>
        </w:tc>
        <w:tc>
          <w:tcPr>
            <w:tcW w:w="995" w:type="dxa"/>
            <w:shd w:val="solid" w:color="FFFFFF" w:fill="auto"/>
          </w:tcPr>
          <w:p w14:paraId="7DA52B02" w14:textId="1D3F5A44" w:rsidR="00851480" w:rsidRPr="009C1CB2" w:rsidRDefault="00851480" w:rsidP="00851480">
            <w:pPr>
              <w:pStyle w:val="TAC"/>
              <w:rPr>
                <w:i/>
                <w:iCs/>
                <w:sz w:val="16"/>
                <w:szCs w:val="16"/>
                <w:lang w:val="en-US" w:eastAsia="zh-CN"/>
              </w:rPr>
            </w:pPr>
            <w:r w:rsidRPr="009C1CB2">
              <w:rPr>
                <w:rFonts w:hint="eastAsia"/>
                <w:i/>
                <w:iCs/>
                <w:sz w:val="16"/>
                <w:szCs w:val="16"/>
                <w:lang w:val="en-US" w:eastAsia="zh-CN"/>
              </w:rPr>
              <w:t>SA5#147</w:t>
            </w:r>
          </w:p>
        </w:tc>
        <w:tc>
          <w:tcPr>
            <w:tcW w:w="899" w:type="dxa"/>
            <w:shd w:val="solid" w:color="FFFFFF" w:fill="auto"/>
          </w:tcPr>
          <w:p w14:paraId="446FDD05" w14:textId="14FD688F" w:rsidR="00851480" w:rsidRPr="009C1CB2" w:rsidRDefault="00851480" w:rsidP="00851480">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5-232890</w:t>
            </w:r>
          </w:p>
        </w:tc>
        <w:tc>
          <w:tcPr>
            <w:tcW w:w="425" w:type="dxa"/>
            <w:shd w:val="solid" w:color="FFFFFF" w:fill="auto"/>
          </w:tcPr>
          <w:p w14:paraId="127ED4DF" w14:textId="6C439878" w:rsidR="00851480" w:rsidRPr="009C1CB2" w:rsidRDefault="00851480" w:rsidP="00851480">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6B93080" w14:textId="30AB261B" w:rsidR="00851480" w:rsidRPr="009C1CB2" w:rsidRDefault="00851480" w:rsidP="00851480">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9866EE6" w14:textId="30E1ABB5" w:rsidR="00851480" w:rsidRPr="009C1CB2" w:rsidRDefault="00851480" w:rsidP="00851480">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5594393" w14:textId="67494555" w:rsidR="00851480" w:rsidRPr="009C1CB2" w:rsidRDefault="00851480" w:rsidP="00851480">
            <w:pPr>
              <w:pStyle w:val="TAL"/>
              <w:rPr>
                <w:i/>
                <w:iCs/>
                <w:sz w:val="16"/>
                <w:szCs w:val="16"/>
                <w:lang w:val="en-US" w:eastAsia="zh-CN"/>
              </w:rPr>
            </w:pPr>
            <w:r w:rsidRPr="009C1CB2">
              <w:rPr>
                <w:i/>
                <w:iCs/>
                <w:sz w:val="16"/>
                <w:szCs w:val="16"/>
                <w:lang w:val="en-US" w:eastAsia="zh-CN"/>
              </w:rPr>
              <w:t>Clarify usage of CAPIF-1 and CAPIF-1e</w:t>
            </w:r>
          </w:p>
        </w:tc>
        <w:tc>
          <w:tcPr>
            <w:tcW w:w="708" w:type="dxa"/>
            <w:shd w:val="solid" w:color="FFFFFF" w:fill="auto"/>
          </w:tcPr>
          <w:p w14:paraId="6C8225F5" w14:textId="4D8E86EB" w:rsidR="00851480" w:rsidRPr="009C1CB2" w:rsidRDefault="007B35FF" w:rsidP="00851480">
            <w:pPr>
              <w:pStyle w:val="TAC"/>
              <w:rPr>
                <w:i/>
                <w:iCs/>
                <w:sz w:val="16"/>
                <w:szCs w:val="16"/>
                <w:lang w:val="en-US" w:eastAsia="zh-CN"/>
              </w:rPr>
            </w:pPr>
            <w:r w:rsidRPr="009C1CB2">
              <w:rPr>
                <w:i/>
                <w:iCs/>
                <w:sz w:val="16"/>
                <w:szCs w:val="16"/>
                <w:lang w:val="en-US" w:eastAsia="zh-CN"/>
              </w:rPr>
              <w:t>0</w:t>
            </w:r>
            <w:r w:rsidR="00851480" w:rsidRPr="009C1CB2">
              <w:rPr>
                <w:i/>
                <w:iCs/>
                <w:sz w:val="16"/>
                <w:szCs w:val="16"/>
                <w:lang w:val="en-US" w:eastAsia="zh-CN"/>
              </w:rPr>
              <w:t>.</w:t>
            </w:r>
            <w:r w:rsidRPr="009C1CB2">
              <w:rPr>
                <w:i/>
                <w:iCs/>
                <w:sz w:val="16"/>
                <w:szCs w:val="16"/>
                <w:lang w:val="en-US" w:eastAsia="zh-CN"/>
              </w:rPr>
              <w:t>1</w:t>
            </w:r>
            <w:r w:rsidR="00851480" w:rsidRPr="009C1CB2">
              <w:rPr>
                <w:i/>
                <w:iCs/>
                <w:sz w:val="16"/>
                <w:szCs w:val="16"/>
                <w:lang w:val="en-US" w:eastAsia="zh-CN"/>
              </w:rPr>
              <w:t>1.0</w:t>
            </w:r>
          </w:p>
        </w:tc>
      </w:tr>
      <w:tr w:rsidR="00014E62" w:rsidRPr="00A54DA0" w14:paraId="05D1BD47" w14:textId="77777777" w:rsidTr="00BF42DC">
        <w:tc>
          <w:tcPr>
            <w:tcW w:w="800" w:type="dxa"/>
            <w:shd w:val="solid" w:color="FFFFFF" w:fill="auto"/>
          </w:tcPr>
          <w:p w14:paraId="64B9917F" w14:textId="2CB37973"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3E0FA2D5" w14:textId="25D3BCA8"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78E69C38" w14:textId="27B4BE5C"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5-233354</w:t>
            </w:r>
          </w:p>
        </w:tc>
        <w:tc>
          <w:tcPr>
            <w:tcW w:w="425" w:type="dxa"/>
            <w:shd w:val="solid" w:color="FFFFFF" w:fill="auto"/>
          </w:tcPr>
          <w:p w14:paraId="4203FE30" w14:textId="57A2720E"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E3B5C5E" w14:textId="37AD3F9F"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6534F53" w14:textId="0C6E976C"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5170070" w14:textId="3BD810A5" w:rsidR="00014E62" w:rsidRPr="009C1CB2" w:rsidRDefault="00220322" w:rsidP="00014E62">
            <w:pPr>
              <w:pStyle w:val="TAL"/>
              <w:rPr>
                <w:i/>
                <w:iCs/>
                <w:sz w:val="16"/>
                <w:szCs w:val="16"/>
                <w:lang w:val="en-US" w:eastAsia="zh-CN"/>
              </w:rPr>
            </w:pPr>
            <w:r w:rsidRPr="009C1CB2">
              <w:rPr>
                <w:i/>
                <w:iCs/>
                <w:sz w:val="16"/>
                <w:szCs w:val="16"/>
                <w:lang w:val="en-US" w:eastAsia="zh-CN"/>
              </w:rPr>
              <w:t>Improve discovery solution</w:t>
            </w:r>
          </w:p>
        </w:tc>
        <w:tc>
          <w:tcPr>
            <w:tcW w:w="708" w:type="dxa"/>
            <w:shd w:val="solid" w:color="FFFFFF" w:fill="auto"/>
          </w:tcPr>
          <w:p w14:paraId="4E78A7FF" w14:textId="6FDAB804"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4FA4EDEA" w14:textId="77777777" w:rsidTr="00BF42DC">
        <w:tc>
          <w:tcPr>
            <w:tcW w:w="800" w:type="dxa"/>
            <w:shd w:val="solid" w:color="FFFFFF" w:fill="auto"/>
          </w:tcPr>
          <w:p w14:paraId="3B3FC656" w14:textId="1A9180D5"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18A8A4F1" w14:textId="01CB3703"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18CC60E8" w14:textId="133C7AD8"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5-233355</w:t>
            </w:r>
          </w:p>
        </w:tc>
        <w:tc>
          <w:tcPr>
            <w:tcW w:w="425" w:type="dxa"/>
            <w:shd w:val="solid" w:color="FFFFFF" w:fill="auto"/>
          </w:tcPr>
          <w:p w14:paraId="73AE7653" w14:textId="0B09E97A"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6FE4A63" w14:textId="2205556E"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47871BC" w14:textId="41AB22A5"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BB014DB" w14:textId="184FB72D" w:rsidR="00014E62" w:rsidRPr="009C1CB2" w:rsidRDefault="00220322" w:rsidP="00014E62">
            <w:pPr>
              <w:pStyle w:val="TAL"/>
              <w:rPr>
                <w:i/>
                <w:iCs/>
                <w:sz w:val="16"/>
                <w:szCs w:val="16"/>
                <w:lang w:val="en-US" w:eastAsia="zh-CN"/>
              </w:rPr>
            </w:pPr>
            <w:r w:rsidRPr="009C1CB2">
              <w:rPr>
                <w:rFonts w:hint="eastAsia"/>
                <w:i/>
                <w:iCs/>
                <w:sz w:val="16"/>
                <w:szCs w:val="16"/>
                <w:lang w:val="en-US" w:eastAsia="zh-CN"/>
              </w:rPr>
              <w:t>I</w:t>
            </w:r>
            <w:r w:rsidRPr="009C1CB2">
              <w:rPr>
                <w:i/>
                <w:iCs/>
                <w:sz w:val="16"/>
                <w:szCs w:val="16"/>
                <w:lang w:val="en-US" w:eastAsia="zh-CN"/>
              </w:rPr>
              <w:t>mprove description of exposure governance</w:t>
            </w:r>
          </w:p>
        </w:tc>
        <w:tc>
          <w:tcPr>
            <w:tcW w:w="708" w:type="dxa"/>
            <w:shd w:val="solid" w:color="FFFFFF" w:fill="auto"/>
          </w:tcPr>
          <w:p w14:paraId="2D1D146A" w14:textId="34D258B5"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1283DDCD" w14:textId="77777777" w:rsidTr="00BF42DC">
        <w:tc>
          <w:tcPr>
            <w:tcW w:w="800" w:type="dxa"/>
            <w:shd w:val="solid" w:color="FFFFFF" w:fill="auto"/>
          </w:tcPr>
          <w:p w14:paraId="04543B11" w14:textId="5080A785"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2E6AB2D9" w14:textId="15652E5C"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4E5C0719" w14:textId="7D225322"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5-233626</w:t>
            </w:r>
          </w:p>
        </w:tc>
        <w:tc>
          <w:tcPr>
            <w:tcW w:w="425" w:type="dxa"/>
            <w:shd w:val="solid" w:color="FFFFFF" w:fill="auto"/>
          </w:tcPr>
          <w:p w14:paraId="3B8922DF" w14:textId="5EDFD293"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70BA838" w14:textId="1E0855B6"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54132B4" w14:textId="40CCF950"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2142EC5F" w14:textId="3039EFDF" w:rsidR="00014E62" w:rsidRPr="009C1CB2" w:rsidRDefault="00220322" w:rsidP="00014E62">
            <w:pPr>
              <w:pStyle w:val="TAL"/>
              <w:rPr>
                <w:i/>
                <w:iCs/>
                <w:sz w:val="16"/>
                <w:szCs w:val="16"/>
                <w:lang w:val="en-US" w:eastAsia="zh-CN"/>
              </w:rPr>
            </w:pPr>
            <w:r w:rsidRPr="009C1CB2">
              <w:rPr>
                <w:i/>
                <w:iCs/>
                <w:sz w:val="16"/>
                <w:szCs w:val="16"/>
                <w:lang w:val="en-US" w:eastAsia="zh-CN"/>
              </w:rPr>
              <w:t>clean-up</w:t>
            </w:r>
          </w:p>
        </w:tc>
        <w:tc>
          <w:tcPr>
            <w:tcW w:w="708" w:type="dxa"/>
            <w:shd w:val="solid" w:color="FFFFFF" w:fill="auto"/>
          </w:tcPr>
          <w:p w14:paraId="1F72CF35" w14:textId="04A1D6EC"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107F9423" w14:textId="77777777" w:rsidTr="00BF42DC">
        <w:tc>
          <w:tcPr>
            <w:tcW w:w="800" w:type="dxa"/>
            <w:shd w:val="solid" w:color="FFFFFF" w:fill="auto"/>
          </w:tcPr>
          <w:p w14:paraId="3CE62BCE" w14:textId="439CEA0D"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652B5354" w14:textId="705458A8"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4A28A105" w14:textId="4DB093BF"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5-233627</w:t>
            </w:r>
          </w:p>
        </w:tc>
        <w:tc>
          <w:tcPr>
            <w:tcW w:w="425" w:type="dxa"/>
            <w:shd w:val="solid" w:color="FFFFFF" w:fill="auto"/>
          </w:tcPr>
          <w:p w14:paraId="13B61F0D" w14:textId="655113C2"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CD1EE38" w14:textId="0FBECCDF"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CACB289" w14:textId="25C63E3D"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84A0397" w14:textId="5EB11137" w:rsidR="00014E62" w:rsidRPr="009C1CB2" w:rsidRDefault="00220322" w:rsidP="00014E62">
            <w:pPr>
              <w:pStyle w:val="TAL"/>
              <w:rPr>
                <w:i/>
                <w:iCs/>
                <w:sz w:val="16"/>
                <w:szCs w:val="16"/>
                <w:lang w:val="en-US" w:eastAsia="zh-CN"/>
              </w:rPr>
            </w:pPr>
            <w:r w:rsidRPr="009C1CB2">
              <w:rPr>
                <w:rFonts w:hint="eastAsia"/>
                <w:i/>
                <w:iCs/>
                <w:sz w:val="16"/>
                <w:szCs w:val="16"/>
                <w:lang w:val="en-US" w:eastAsia="zh-CN"/>
              </w:rPr>
              <w:t>A</w:t>
            </w:r>
            <w:r w:rsidRPr="009C1CB2">
              <w:rPr>
                <w:i/>
                <w:iCs/>
                <w:sz w:val="16"/>
                <w:szCs w:val="16"/>
                <w:lang w:val="en-US" w:eastAsia="zh-CN"/>
              </w:rPr>
              <w:t>dd conclusion and recommendation for network slice management capability exposure via CAPIF</w:t>
            </w:r>
          </w:p>
        </w:tc>
        <w:tc>
          <w:tcPr>
            <w:tcW w:w="708" w:type="dxa"/>
            <w:shd w:val="solid" w:color="FFFFFF" w:fill="auto"/>
          </w:tcPr>
          <w:p w14:paraId="4A789F2E" w14:textId="4FBED3EE"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4E115A9A" w14:textId="77777777" w:rsidTr="00BF42DC">
        <w:tc>
          <w:tcPr>
            <w:tcW w:w="800" w:type="dxa"/>
            <w:shd w:val="solid" w:color="FFFFFF" w:fill="auto"/>
          </w:tcPr>
          <w:p w14:paraId="2BFD3EDF" w14:textId="1F4FDD67"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2D61AD68" w14:textId="234D812B"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174631B2" w14:textId="1AE4D1B1"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5-233628</w:t>
            </w:r>
          </w:p>
        </w:tc>
        <w:tc>
          <w:tcPr>
            <w:tcW w:w="425" w:type="dxa"/>
            <w:shd w:val="solid" w:color="FFFFFF" w:fill="auto"/>
          </w:tcPr>
          <w:p w14:paraId="7AED3501" w14:textId="29964ABC"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917622B" w14:textId="02BF50E1"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11E00BD" w14:textId="008E6929"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470F028A" w14:textId="14E1B316" w:rsidR="00014E62" w:rsidRPr="009C1CB2" w:rsidRDefault="00220322" w:rsidP="00014E62">
            <w:pPr>
              <w:pStyle w:val="TAL"/>
              <w:rPr>
                <w:i/>
                <w:iCs/>
                <w:sz w:val="16"/>
                <w:szCs w:val="16"/>
                <w:lang w:val="en-US" w:eastAsia="zh-CN"/>
              </w:rPr>
            </w:pPr>
            <w:r w:rsidRPr="009C1CB2">
              <w:rPr>
                <w:rFonts w:hint="eastAsia"/>
                <w:i/>
                <w:iCs/>
                <w:sz w:val="16"/>
                <w:szCs w:val="16"/>
                <w:lang w:val="en-US" w:eastAsia="zh-CN"/>
              </w:rPr>
              <w:t>A</w:t>
            </w:r>
            <w:r w:rsidRPr="009C1CB2">
              <w:rPr>
                <w:i/>
                <w:iCs/>
                <w:sz w:val="16"/>
                <w:szCs w:val="16"/>
                <w:lang w:val="en-US" w:eastAsia="zh-CN"/>
              </w:rPr>
              <w:t>dd conclusion and recommendation for filtering</w:t>
            </w:r>
          </w:p>
        </w:tc>
        <w:tc>
          <w:tcPr>
            <w:tcW w:w="708" w:type="dxa"/>
            <w:shd w:val="solid" w:color="FFFFFF" w:fill="auto"/>
          </w:tcPr>
          <w:p w14:paraId="25E14499" w14:textId="66D53424"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25900491" w14:textId="77777777" w:rsidTr="00BF42DC">
        <w:tc>
          <w:tcPr>
            <w:tcW w:w="800" w:type="dxa"/>
            <w:shd w:val="solid" w:color="FFFFFF" w:fill="auto"/>
          </w:tcPr>
          <w:p w14:paraId="2025BF27" w14:textId="48733979"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6323056C" w14:textId="47741FB5"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5193DA4C" w14:textId="1F6EF8C9"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5-233629</w:t>
            </w:r>
          </w:p>
        </w:tc>
        <w:tc>
          <w:tcPr>
            <w:tcW w:w="425" w:type="dxa"/>
            <w:shd w:val="solid" w:color="FFFFFF" w:fill="auto"/>
          </w:tcPr>
          <w:p w14:paraId="302A7C30" w14:textId="06C26D8A"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68EB0A76" w14:textId="622715B2"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1BFD4695" w14:textId="10783E22"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5E898351" w14:textId="5A757736" w:rsidR="00014E62" w:rsidRPr="009C1CB2" w:rsidRDefault="00220322" w:rsidP="00014E62">
            <w:pPr>
              <w:pStyle w:val="TAL"/>
              <w:rPr>
                <w:i/>
                <w:iCs/>
                <w:sz w:val="16"/>
                <w:szCs w:val="16"/>
                <w:lang w:val="en-US" w:eastAsia="zh-CN"/>
              </w:rPr>
            </w:pPr>
            <w:r w:rsidRPr="009C1CB2">
              <w:rPr>
                <w:rFonts w:hint="eastAsia"/>
                <w:i/>
                <w:iCs/>
                <w:sz w:val="16"/>
                <w:szCs w:val="16"/>
                <w:lang w:val="en-US" w:eastAsia="zh-CN"/>
              </w:rPr>
              <w:t>C</w:t>
            </w:r>
            <w:r w:rsidRPr="009C1CB2">
              <w:rPr>
                <w:i/>
                <w:iCs/>
                <w:sz w:val="16"/>
                <w:szCs w:val="16"/>
                <w:lang w:val="en-US" w:eastAsia="zh-CN"/>
              </w:rPr>
              <w:t>orrection of terminologies</w:t>
            </w:r>
          </w:p>
        </w:tc>
        <w:tc>
          <w:tcPr>
            <w:tcW w:w="708" w:type="dxa"/>
            <w:shd w:val="solid" w:color="FFFFFF" w:fill="auto"/>
          </w:tcPr>
          <w:p w14:paraId="5C7F9550" w14:textId="1C3E2B63"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014E62" w:rsidRPr="00A54DA0" w14:paraId="39F6F155" w14:textId="77777777" w:rsidTr="00BF42DC">
        <w:tc>
          <w:tcPr>
            <w:tcW w:w="800" w:type="dxa"/>
            <w:shd w:val="solid" w:color="FFFFFF" w:fill="auto"/>
          </w:tcPr>
          <w:p w14:paraId="6ADA61A8" w14:textId="42BA8BB7"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023-04</w:t>
            </w:r>
          </w:p>
        </w:tc>
        <w:tc>
          <w:tcPr>
            <w:tcW w:w="995" w:type="dxa"/>
            <w:shd w:val="solid" w:color="FFFFFF" w:fill="auto"/>
          </w:tcPr>
          <w:p w14:paraId="56E15BB2" w14:textId="6394550E"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A5#148e</w:t>
            </w:r>
          </w:p>
        </w:tc>
        <w:tc>
          <w:tcPr>
            <w:tcW w:w="899" w:type="dxa"/>
            <w:shd w:val="solid" w:color="FFFFFF" w:fill="auto"/>
          </w:tcPr>
          <w:p w14:paraId="1E87AAA3" w14:textId="37EE909D" w:rsidR="00014E62" w:rsidRPr="009C1CB2" w:rsidRDefault="00014E62" w:rsidP="00014E62">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5-233630</w:t>
            </w:r>
          </w:p>
        </w:tc>
        <w:tc>
          <w:tcPr>
            <w:tcW w:w="425" w:type="dxa"/>
            <w:shd w:val="solid" w:color="FFFFFF" w:fill="auto"/>
          </w:tcPr>
          <w:p w14:paraId="55A9E310" w14:textId="5B7F0066" w:rsidR="00014E62" w:rsidRPr="009C1CB2" w:rsidRDefault="00014E62" w:rsidP="00014E62">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178D153" w14:textId="09085074" w:rsidR="00014E62" w:rsidRPr="009C1CB2" w:rsidRDefault="00014E62" w:rsidP="00014E62">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303484D" w14:textId="1F0333B5" w:rsidR="00014E62" w:rsidRPr="009C1CB2" w:rsidRDefault="00014E62" w:rsidP="00014E62">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6FF98238" w14:textId="54A0C6C0" w:rsidR="00014E62" w:rsidRPr="009C1CB2" w:rsidRDefault="00220322" w:rsidP="00014E62">
            <w:pPr>
              <w:pStyle w:val="TAL"/>
              <w:rPr>
                <w:i/>
                <w:iCs/>
                <w:sz w:val="16"/>
                <w:szCs w:val="16"/>
                <w:lang w:val="en-US" w:eastAsia="zh-CN"/>
              </w:rPr>
            </w:pPr>
            <w:r w:rsidRPr="009C1CB2">
              <w:rPr>
                <w:rFonts w:hint="eastAsia"/>
                <w:i/>
                <w:iCs/>
                <w:sz w:val="16"/>
                <w:szCs w:val="16"/>
                <w:lang w:val="en-US" w:eastAsia="zh-CN"/>
              </w:rPr>
              <w:t>R</w:t>
            </w:r>
            <w:r w:rsidRPr="009C1CB2">
              <w:rPr>
                <w:i/>
                <w:iCs/>
                <w:sz w:val="16"/>
                <w:szCs w:val="16"/>
                <w:lang w:val="en-US" w:eastAsia="zh-CN"/>
              </w:rPr>
              <w:t>emove the EN about exposed management services</w:t>
            </w:r>
          </w:p>
        </w:tc>
        <w:tc>
          <w:tcPr>
            <w:tcW w:w="708" w:type="dxa"/>
            <w:shd w:val="solid" w:color="FFFFFF" w:fill="auto"/>
          </w:tcPr>
          <w:p w14:paraId="52058CCA" w14:textId="1813346F" w:rsidR="00014E62" w:rsidRPr="009C1CB2" w:rsidRDefault="007B35FF" w:rsidP="00014E62">
            <w:pPr>
              <w:pStyle w:val="TAC"/>
              <w:rPr>
                <w:i/>
                <w:iCs/>
                <w:sz w:val="16"/>
                <w:szCs w:val="16"/>
                <w:lang w:val="en-US" w:eastAsia="zh-CN"/>
              </w:rPr>
            </w:pPr>
            <w:r w:rsidRPr="009C1CB2">
              <w:rPr>
                <w:i/>
                <w:iCs/>
                <w:sz w:val="16"/>
                <w:szCs w:val="16"/>
                <w:lang w:val="en-US" w:eastAsia="zh-CN"/>
              </w:rPr>
              <w:t>0</w:t>
            </w:r>
            <w:r w:rsidR="00014E62" w:rsidRPr="009C1CB2">
              <w:rPr>
                <w:i/>
                <w:iCs/>
                <w:sz w:val="16"/>
                <w:szCs w:val="16"/>
                <w:lang w:val="en-US" w:eastAsia="zh-CN"/>
              </w:rPr>
              <w:t>.</w:t>
            </w:r>
            <w:r w:rsidRPr="009C1CB2">
              <w:rPr>
                <w:i/>
                <w:iCs/>
                <w:sz w:val="16"/>
                <w:szCs w:val="16"/>
                <w:lang w:val="en-US" w:eastAsia="zh-CN"/>
              </w:rPr>
              <w:t>1</w:t>
            </w:r>
            <w:r w:rsidR="00014E62" w:rsidRPr="009C1CB2">
              <w:rPr>
                <w:i/>
                <w:iCs/>
                <w:sz w:val="16"/>
                <w:szCs w:val="16"/>
                <w:lang w:val="en-US" w:eastAsia="zh-CN"/>
              </w:rPr>
              <w:t>2.0</w:t>
            </w:r>
          </w:p>
        </w:tc>
      </w:tr>
      <w:tr w:rsidR="007B35FF" w:rsidRPr="00A54DA0" w14:paraId="44AA1A57" w14:textId="77777777" w:rsidTr="00BF42DC">
        <w:tc>
          <w:tcPr>
            <w:tcW w:w="800" w:type="dxa"/>
            <w:shd w:val="solid" w:color="FFFFFF" w:fill="auto"/>
          </w:tcPr>
          <w:p w14:paraId="10D22DF5" w14:textId="0A62D79B"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6A39C893" w14:textId="28F56FB8"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45D08E90" w14:textId="1BAED17C"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5-234080</w:t>
            </w:r>
          </w:p>
        </w:tc>
        <w:tc>
          <w:tcPr>
            <w:tcW w:w="425" w:type="dxa"/>
            <w:shd w:val="solid" w:color="FFFFFF" w:fill="auto"/>
          </w:tcPr>
          <w:p w14:paraId="6CF9F803" w14:textId="741F6932"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CAC72CA" w14:textId="2E94C349"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0EBC9836" w14:textId="1C149AC4"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74280783" w14:textId="6DD806AB" w:rsidR="007B35FF" w:rsidRPr="009C1CB2" w:rsidRDefault="007B35FF" w:rsidP="007B35FF">
            <w:pPr>
              <w:pStyle w:val="TAL"/>
              <w:rPr>
                <w:i/>
                <w:iCs/>
                <w:sz w:val="16"/>
                <w:szCs w:val="16"/>
                <w:lang w:val="en-US" w:eastAsia="zh-CN"/>
              </w:rPr>
            </w:pPr>
            <w:r w:rsidRPr="009C1CB2">
              <w:rPr>
                <w:i/>
                <w:iCs/>
                <w:sz w:val="16"/>
                <w:szCs w:val="16"/>
                <w:lang w:val="en-US" w:eastAsia="zh-CN"/>
              </w:rPr>
              <w:t>Remove EN in clause 4.1.4.5</w:t>
            </w:r>
          </w:p>
        </w:tc>
        <w:tc>
          <w:tcPr>
            <w:tcW w:w="708" w:type="dxa"/>
            <w:shd w:val="solid" w:color="FFFFFF" w:fill="auto"/>
          </w:tcPr>
          <w:p w14:paraId="3EB519C3" w14:textId="4A4BEB4D"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7B35FF" w:rsidRPr="00A54DA0" w14:paraId="12F9F3D9" w14:textId="77777777" w:rsidTr="00BF42DC">
        <w:tc>
          <w:tcPr>
            <w:tcW w:w="800" w:type="dxa"/>
            <w:shd w:val="solid" w:color="FFFFFF" w:fill="auto"/>
          </w:tcPr>
          <w:p w14:paraId="4C3C784E" w14:textId="716E6CA0"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46E0313C" w14:textId="60F345A7"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21CDB007" w14:textId="3EBBA205"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5-234081</w:t>
            </w:r>
          </w:p>
        </w:tc>
        <w:tc>
          <w:tcPr>
            <w:tcW w:w="425" w:type="dxa"/>
            <w:shd w:val="solid" w:color="FFFFFF" w:fill="auto"/>
          </w:tcPr>
          <w:p w14:paraId="6AE6BF3A" w14:textId="20F967ED"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143073C" w14:textId="7F4FBA05"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37969AD" w14:textId="30A04535"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3D80CBC" w14:textId="32ADDA63" w:rsidR="007B35FF" w:rsidRPr="009C1CB2" w:rsidRDefault="007B35FF" w:rsidP="007B35FF">
            <w:pPr>
              <w:pStyle w:val="TAL"/>
              <w:rPr>
                <w:i/>
                <w:iCs/>
                <w:sz w:val="16"/>
                <w:szCs w:val="16"/>
                <w:lang w:val="en-US" w:eastAsia="zh-CN"/>
              </w:rPr>
            </w:pPr>
            <w:r w:rsidRPr="009C1CB2">
              <w:rPr>
                <w:i/>
                <w:iCs/>
                <w:sz w:val="16"/>
                <w:szCs w:val="16"/>
                <w:lang w:val="en-US" w:eastAsia="zh-CN"/>
              </w:rPr>
              <w:t>Remove obsolete ENs</w:t>
            </w:r>
          </w:p>
        </w:tc>
        <w:tc>
          <w:tcPr>
            <w:tcW w:w="708" w:type="dxa"/>
            <w:shd w:val="solid" w:color="FFFFFF" w:fill="auto"/>
          </w:tcPr>
          <w:p w14:paraId="626D3793" w14:textId="2BE2F76A"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7B35FF" w:rsidRPr="00A54DA0" w14:paraId="3FE8E2EF" w14:textId="77777777" w:rsidTr="00BF42DC">
        <w:tc>
          <w:tcPr>
            <w:tcW w:w="800" w:type="dxa"/>
            <w:shd w:val="solid" w:color="FFFFFF" w:fill="auto"/>
          </w:tcPr>
          <w:p w14:paraId="03841641" w14:textId="3BFE3F1E"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7D5664E5" w14:textId="52A5A9B6"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7669A89D" w14:textId="1CFB7BBC"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5-234082</w:t>
            </w:r>
          </w:p>
        </w:tc>
        <w:tc>
          <w:tcPr>
            <w:tcW w:w="425" w:type="dxa"/>
            <w:shd w:val="solid" w:color="FFFFFF" w:fill="auto"/>
          </w:tcPr>
          <w:p w14:paraId="4E767FF4" w14:textId="3B6FE87A"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317834A" w14:textId="2E918BF8"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8148AF2" w14:textId="20B38628"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7233052" w14:textId="1356832A" w:rsidR="007B35FF" w:rsidRPr="009C1CB2" w:rsidRDefault="007B35FF" w:rsidP="007B35FF">
            <w:pPr>
              <w:pStyle w:val="TAL"/>
              <w:rPr>
                <w:i/>
                <w:iCs/>
                <w:sz w:val="16"/>
                <w:szCs w:val="16"/>
                <w:lang w:val="en-US" w:eastAsia="zh-CN"/>
              </w:rPr>
            </w:pPr>
            <w:r w:rsidRPr="009C1CB2">
              <w:rPr>
                <w:i/>
                <w:iCs/>
                <w:sz w:val="16"/>
                <w:szCs w:val="16"/>
                <w:lang w:val="en-US" w:eastAsia="zh-CN"/>
              </w:rPr>
              <w:t>Update exposed MnS discovery service</w:t>
            </w:r>
          </w:p>
        </w:tc>
        <w:tc>
          <w:tcPr>
            <w:tcW w:w="708" w:type="dxa"/>
            <w:shd w:val="solid" w:color="FFFFFF" w:fill="auto"/>
          </w:tcPr>
          <w:p w14:paraId="5C017B6D" w14:textId="1AC2E575"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7B35FF" w:rsidRPr="00A54DA0" w14:paraId="5E2BB1D4" w14:textId="77777777" w:rsidTr="00BF42DC">
        <w:tc>
          <w:tcPr>
            <w:tcW w:w="800" w:type="dxa"/>
            <w:shd w:val="solid" w:color="FFFFFF" w:fill="auto"/>
          </w:tcPr>
          <w:p w14:paraId="47958A98" w14:textId="4748254D"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4EF2BCFD" w14:textId="6E9A0E79"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51491299" w14:textId="53020B7C"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5-234564</w:t>
            </w:r>
          </w:p>
        </w:tc>
        <w:tc>
          <w:tcPr>
            <w:tcW w:w="425" w:type="dxa"/>
            <w:shd w:val="solid" w:color="FFFFFF" w:fill="auto"/>
          </w:tcPr>
          <w:p w14:paraId="7B5B4581" w14:textId="6D2A2D32"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7866277" w14:textId="399960B2"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797C7221" w14:textId="4C1F6EF8"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633426B" w14:textId="4140CF51" w:rsidR="007B35FF" w:rsidRPr="009C1CB2" w:rsidRDefault="00A430B3" w:rsidP="007B35FF">
            <w:pPr>
              <w:pStyle w:val="TAL"/>
              <w:rPr>
                <w:i/>
                <w:iCs/>
                <w:sz w:val="16"/>
                <w:szCs w:val="16"/>
                <w:lang w:val="en-US" w:eastAsia="zh-CN"/>
              </w:rPr>
            </w:pPr>
            <w:r w:rsidRPr="009C1CB2">
              <w:rPr>
                <w:i/>
                <w:iCs/>
                <w:sz w:val="16"/>
                <w:szCs w:val="16"/>
                <w:lang w:val="en-US" w:eastAsia="zh-CN"/>
              </w:rPr>
              <w:t>Update scope clause</w:t>
            </w:r>
          </w:p>
        </w:tc>
        <w:tc>
          <w:tcPr>
            <w:tcW w:w="708" w:type="dxa"/>
            <w:shd w:val="solid" w:color="FFFFFF" w:fill="auto"/>
          </w:tcPr>
          <w:p w14:paraId="6787C209" w14:textId="1DFF5CB5"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7B35FF" w:rsidRPr="00A54DA0" w14:paraId="604FF2C8" w14:textId="77777777" w:rsidTr="00BF42DC">
        <w:tc>
          <w:tcPr>
            <w:tcW w:w="800" w:type="dxa"/>
            <w:shd w:val="solid" w:color="FFFFFF" w:fill="auto"/>
          </w:tcPr>
          <w:p w14:paraId="5A42B83C" w14:textId="54A256D1"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4CA2C12B" w14:textId="3410F1E0"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1AD973A1" w14:textId="5820F914"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5-234565</w:t>
            </w:r>
          </w:p>
        </w:tc>
        <w:tc>
          <w:tcPr>
            <w:tcW w:w="425" w:type="dxa"/>
            <w:shd w:val="solid" w:color="FFFFFF" w:fill="auto"/>
          </w:tcPr>
          <w:p w14:paraId="23359546" w14:textId="7336A578"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59AC513B" w14:textId="3FA77666"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42B5241E" w14:textId="1675EB8B"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3A376B04" w14:textId="6A274E96" w:rsidR="007B35FF" w:rsidRPr="009C1CB2" w:rsidRDefault="00A430B3" w:rsidP="007B35FF">
            <w:pPr>
              <w:pStyle w:val="TAL"/>
              <w:rPr>
                <w:i/>
                <w:iCs/>
                <w:sz w:val="16"/>
                <w:szCs w:val="16"/>
                <w:lang w:val="en-US" w:eastAsia="zh-CN"/>
              </w:rPr>
            </w:pPr>
            <w:r w:rsidRPr="009C1CB2">
              <w:rPr>
                <w:i/>
                <w:iCs/>
                <w:sz w:val="16"/>
                <w:szCs w:val="16"/>
                <w:lang w:val="en-US" w:eastAsia="zh-CN"/>
              </w:rPr>
              <w:t>Modify conclusions and recommendations for management capability exposure in normative work</w:t>
            </w:r>
          </w:p>
        </w:tc>
        <w:tc>
          <w:tcPr>
            <w:tcW w:w="708" w:type="dxa"/>
            <w:shd w:val="solid" w:color="FFFFFF" w:fill="auto"/>
          </w:tcPr>
          <w:p w14:paraId="7B11434E" w14:textId="1BFC3377"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7B35FF" w:rsidRPr="00A54DA0" w14:paraId="306A5420" w14:textId="77777777" w:rsidTr="00BF42DC">
        <w:tc>
          <w:tcPr>
            <w:tcW w:w="800" w:type="dxa"/>
            <w:shd w:val="solid" w:color="FFFFFF" w:fill="auto"/>
          </w:tcPr>
          <w:p w14:paraId="1E999A86" w14:textId="6EC5EE53"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2</w:t>
            </w:r>
            <w:r w:rsidRPr="009C1CB2">
              <w:rPr>
                <w:i/>
                <w:iCs/>
                <w:sz w:val="16"/>
                <w:szCs w:val="16"/>
                <w:lang w:val="en-US" w:eastAsia="zh-CN"/>
              </w:rPr>
              <w:t>023-05</w:t>
            </w:r>
          </w:p>
        </w:tc>
        <w:tc>
          <w:tcPr>
            <w:tcW w:w="995" w:type="dxa"/>
            <w:shd w:val="solid" w:color="FFFFFF" w:fill="auto"/>
          </w:tcPr>
          <w:p w14:paraId="05C9C1BA" w14:textId="1F0D437A"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A5#149</w:t>
            </w:r>
          </w:p>
        </w:tc>
        <w:tc>
          <w:tcPr>
            <w:tcW w:w="899" w:type="dxa"/>
            <w:shd w:val="solid" w:color="FFFFFF" w:fill="auto"/>
          </w:tcPr>
          <w:p w14:paraId="2819B525" w14:textId="490E7A66" w:rsidR="007B35FF" w:rsidRPr="009C1CB2" w:rsidRDefault="007B35FF" w:rsidP="007B35FF">
            <w:pPr>
              <w:pStyle w:val="TAC"/>
              <w:jc w:val="left"/>
              <w:rPr>
                <w:i/>
                <w:iCs/>
                <w:sz w:val="16"/>
                <w:szCs w:val="16"/>
                <w:lang w:val="en-US" w:eastAsia="zh-CN"/>
              </w:rPr>
            </w:pPr>
            <w:r w:rsidRPr="009C1CB2">
              <w:rPr>
                <w:rFonts w:hint="eastAsia"/>
                <w:i/>
                <w:iCs/>
                <w:sz w:val="16"/>
                <w:szCs w:val="16"/>
                <w:lang w:val="en-US" w:eastAsia="zh-CN"/>
              </w:rPr>
              <w:t>S</w:t>
            </w:r>
            <w:r w:rsidRPr="009C1CB2">
              <w:rPr>
                <w:i/>
                <w:iCs/>
                <w:sz w:val="16"/>
                <w:szCs w:val="16"/>
                <w:lang w:val="en-US" w:eastAsia="zh-CN"/>
              </w:rPr>
              <w:t>5-234566</w:t>
            </w:r>
          </w:p>
        </w:tc>
        <w:tc>
          <w:tcPr>
            <w:tcW w:w="425" w:type="dxa"/>
            <w:shd w:val="solid" w:color="FFFFFF" w:fill="auto"/>
          </w:tcPr>
          <w:p w14:paraId="7D47053C" w14:textId="4076F2B2" w:rsidR="007B35FF" w:rsidRPr="009C1CB2" w:rsidRDefault="007B35FF" w:rsidP="007B35FF">
            <w:pPr>
              <w:pStyle w:val="TAL"/>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28A0C2DD" w14:textId="29E23AF3" w:rsidR="007B35FF" w:rsidRPr="009C1CB2" w:rsidRDefault="007B35FF" w:rsidP="007B35FF">
            <w:pPr>
              <w:pStyle w:val="TAR"/>
              <w:rPr>
                <w:i/>
                <w:iCs/>
                <w:sz w:val="16"/>
                <w:szCs w:val="16"/>
                <w:lang w:val="en-US" w:eastAsia="zh-CN"/>
              </w:rPr>
            </w:pPr>
            <w:r w:rsidRPr="009C1CB2">
              <w:rPr>
                <w:rFonts w:hint="eastAsia"/>
                <w:i/>
                <w:iCs/>
                <w:sz w:val="16"/>
                <w:szCs w:val="16"/>
                <w:lang w:val="en-US" w:eastAsia="zh-CN"/>
              </w:rPr>
              <w:t>-</w:t>
            </w:r>
          </w:p>
        </w:tc>
        <w:tc>
          <w:tcPr>
            <w:tcW w:w="425" w:type="dxa"/>
            <w:shd w:val="solid" w:color="FFFFFF" w:fill="auto"/>
          </w:tcPr>
          <w:p w14:paraId="3A6059B3" w14:textId="66FC5391"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w:t>
            </w:r>
          </w:p>
        </w:tc>
        <w:tc>
          <w:tcPr>
            <w:tcW w:w="4962" w:type="dxa"/>
            <w:shd w:val="solid" w:color="FFFFFF" w:fill="auto"/>
          </w:tcPr>
          <w:p w14:paraId="1D5DF176" w14:textId="780EFBDC" w:rsidR="007B35FF" w:rsidRPr="009C1CB2" w:rsidRDefault="00A430B3" w:rsidP="007B35FF">
            <w:pPr>
              <w:pStyle w:val="TAL"/>
              <w:rPr>
                <w:i/>
                <w:iCs/>
                <w:sz w:val="16"/>
                <w:szCs w:val="16"/>
                <w:lang w:val="en-US" w:eastAsia="zh-CN"/>
              </w:rPr>
            </w:pPr>
            <w:r w:rsidRPr="009C1CB2">
              <w:rPr>
                <w:i/>
                <w:iCs/>
                <w:sz w:val="16"/>
                <w:szCs w:val="16"/>
                <w:lang w:val="en-US" w:eastAsia="zh-CN"/>
              </w:rPr>
              <w:t>Add conclusions and recommendations for NaaS ecosystem</w:t>
            </w:r>
          </w:p>
        </w:tc>
        <w:tc>
          <w:tcPr>
            <w:tcW w:w="708" w:type="dxa"/>
            <w:shd w:val="solid" w:color="FFFFFF" w:fill="auto"/>
          </w:tcPr>
          <w:p w14:paraId="3804EFA5" w14:textId="4078480A" w:rsidR="007B35FF" w:rsidRPr="009C1CB2" w:rsidRDefault="007B35FF" w:rsidP="007B35FF">
            <w:pPr>
              <w:pStyle w:val="TAC"/>
              <w:rPr>
                <w:i/>
                <w:iCs/>
                <w:sz w:val="16"/>
                <w:szCs w:val="16"/>
                <w:lang w:val="en-US" w:eastAsia="zh-CN"/>
              </w:rPr>
            </w:pPr>
            <w:r w:rsidRPr="009C1CB2">
              <w:rPr>
                <w:rFonts w:hint="eastAsia"/>
                <w:i/>
                <w:iCs/>
                <w:sz w:val="16"/>
                <w:szCs w:val="16"/>
                <w:lang w:val="en-US" w:eastAsia="zh-CN"/>
              </w:rPr>
              <w:t>0</w:t>
            </w:r>
            <w:r w:rsidRPr="009C1CB2">
              <w:rPr>
                <w:i/>
                <w:iCs/>
                <w:sz w:val="16"/>
                <w:szCs w:val="16"/>
                <w:lang w:val="en-US" w:eastAsia="zh-CN"/>
              </w:rPr>
              <w:t>.13.0</w:t>
            </w:r>
          </w:p>
        </w:tc>
      </w:tr>
      <w:tr w:rsidR="00107F41" w:rsidRPr="00A54DA0" w14:paraId="6A48A8E0" w14:textId="77777777" w:rsidTr="00BF42DC">
        <w:tc>
          <w:tcPr>
            <w:tcW w:w="800" w:type="dxa"/>
            <w:shd w:val="solid" w:color="FFFFFF" w:fill="auto"/>
          </w:tcPr>
          <w:p w14:paraId="0C33E72E" w14:textId="038E9D2C" w:rsidR="00107F41" w:rsidRPr="009C1CB2" w:rsidRDefault="00107F41" w:rsidP="007B35FF">
            <w:pPr>
              <w:pStyle w:val="TAC"/>
              <w:jc w:val="left"/>
              <w:rPr>
                <w:i/>
                <w:iCs/>
                <w:sz w:val="16"/>
                <w:szCs w:val="16"/>
                <w:lang w:val="en-US" w:eastAsia="zh-CN"/>
              </w:rPr>
            </w:pPr>
            <w:r w:rsidRPr="009C1CB2">
              <w:rPr>
                <w:i/>
                <w:iCs/>
                <w:sz w:val="16"/>
                <w:szCs w:val="16"/>
                <w:lang w:val="en-US" w:eastAsia="zh-CN"/>
              </w:rPr>
              <w:t>2023-06</w:t>
            </w:r>
          </w:p>
        </w:tc>
        <w:tc>
          <w:tcPr>
            <w:tcW w:w="995" w:type="dxa"/>
            <w:shd w:val="solid" w:color="FFFFFF" w:fill="auto"/>
          </w:tcPr>
          <w:p w14:paraId="3E388E20" w14:textId="685E9ED3" w:rsidR="00107F41" w:rsidRPr="009C1CB2" w:rsidRDefault="00107F41" w:rsidP="007B35FF">
            <w:pPr>
              <w:pStyle w:val="TAC"/>
              <w:rPr>
                <w:i/>
                <w:iCs/>
                <w:sz w:val="16"/>
                <w:szCs w:val="16"/>
                <w:lang w:val="en-US" w:eastAsia="zh-CN"/>
              </w:rPr>
            </w:pPr>
            <w:r w:rsidRPr="009C1CB2">
              <w:rPr>
                <w:i/>
                <w:iCs/>
                <w:sz w:val="16"/>
                <w:szCs w:val="16"/>
                <w:lang w:val="en-US" w:eastAsia="zh-CN"/>
              </w:rPr>
              <w:t>SA#100</w:t>
            </w:r>
          </w:p>
        </w:tc>
        <w:tc>
          <w:tcPr>
            <w:tcW w:w="899" w:type="dxa"/>
            <w:shd w:val="solid" w:color="FFFFFF" w:fill="auto"/>
          </w:tcPr>
          <w:p w14:paraId="1AB1473B" w14:textId="78A4FD2C" w:rsidR="00107F41" w:rsidRPr="009C1CB2" w:rsidRDefault="00107F41" w:rsidP="007B35FF">
            <w:pPr>
              <w:pStyle w:val="TAC"/>
              <w:jc w:val="left"/>
              <w:rPr>
                <w:i/>
                <w:iCs/>
                <w:sz w:val="16"/>
                <w:szCs w:val="16"/>
                <w:lang w:val="en-US" w:eastAsia="zh-CN"/>
              </w:rPr>
            </w:pPr>
            <w:r w:rsidRPr="009C1CB2">
              <w:rPr>
                <w:i/>
                <w:iCs/>
                <w:sz w:val="16"/>
                <w:szCs w:val="16"/>
                <w:lang w:val="en-US" w:eastAsia="zh-CN"/>
              </w:rPr>
              <w:t>SP-230</w:t>
            </w:r>
            <w:r w:rsidR="00A54DA0" w:rsidRPr="009C1CB2">
              <w:rPr>
                <w:i/>
                <w:iCs/>
                <w:sz w:val="16"/>
                <w:szCs w:val="16"/>
                <w:lang w:val="en-US" w:eastAsia="zh-CN"/>
              </w:rPr>
              <w:t>735</w:t>
            </w:r>
          </w:p>
        </w:tc>
        <w:tc>
          <w:tcPr>
            <w:tcW w:w="425" w:type="dxa"/>
            <w:shd w:val="solid" w:color="FFFFFF" w:fill="auto"/>
          </w:tcPr>
          <w:p w14:paraId="1E06619A" w14:textId="77777777" w:rsidR="00107F41" w:rsidRPr="009C1CB2" w:rsidRDefault="00107F41" w:rsidP="007B35FF">
            <w:pPr>
              <w:pStyle w:val="TAL"/>
              <w:rPr>
                <w:i/>
                <w:iCs/>
                <w:sz w:val="16"/>
                <w:szCs w:val="16"/>
                <w:lang w:val="en-US" w:eastAsia="zh-CN"/>
              </w:rPr>
            </w:pPr>
          </w:p>
        </w:tc>
        <w:tc>
          <w:tcPr>
            <w:tcW w:w="425" w:type="dxa"/>
            <w:shd w:val="solid" w:color="FFFFFF" w:fill="auto"/>
          </w:tcPr>
          <w:p w14:paraId="75DB0923" w14:textId="77777777" w:rsidR="00107F41" w:rsidRPr="009C1CB2" w:rsidRDefault="00107F41" w:rsidP="007B35FF">
            <w:pPr>
              <w:pStyle w:val="TAR"/>
              <w:rPr>
                <w:i/>
                <w:iCs/>
                <w:sz w:val="16"/>
                <w:szCs w:val="16"/>
                <w:lang w:val="en-US" w:eastAsia="zh-CN"/>
              </w:rPr>
            </w:pPr>
          </w:p>
        </w:tc>
        <w:tc>
          <w:tcPr>
            <w:tcW w:w="425" w:type="dxa"/>
            <w:shd w:val="solid" w:color="FFFFFF" w:fill="auto"/>
          </w:tcPr>
          <w:p w14:paraId="6EFA8CC2" w14:textId="77777777" w:rsidR="00107F41" w:rsidRPr="009C1CB2" w:rsidRDefault="00107F41" w:rsidP="007B35FF">
            <w:pPr>
              <w:pStyle w:val="TAC"/>
              <w:rPr>
                <w:i/>
                <w:iCs/>
                <w:sz w:val="16"/>
                <w:szCs w:val="16"/>
                <w:lang w:val="en-US" w:eastAsia="zh-CN"/>
              </w:rPr>
            </w:pPr>
          </w:p>
        </w:tc>
        <w:tc>
          <w:tcPr>
            <w:tcW w:w="4962" w:type="dxa"/>
            <w:shd w:val="solid" w:color="FFFFFF" w:fill="auto"/>
          </w:tcPr>
          <w:p w14:paraId="1CF6D0DC" w14:textId="5B4025D4" w:rsidR="00107F41" w:rsidRPr="009C1CB2" w:rsidRDefault="00107F41" w:rsidP="007B35FF">
            <w:pPr>
              <w:pStyle w:val="TAL"/>
              <w:rPr>
                <w:i/>
                <w:iCs/>
                <w:sz w:val="16"/>
                <w:szCs w:val="16"/>
                <w:lang w:val="en-US" w:eastAsia="zh-CN"/>
              </w:rPr>
            </w:pPr>
            <w:r w:rsidRPr="009C1CB2">
              <w:rPr>
                <w:i/>
                <w:iCs/>
                <w:sz w:val="16"/>
                <w:szCs w:val="16"/>
                <w:lang w:val="en-US" w:eastAsia="zh-CN"/>
              </w:rPr>
              <w:t xml:space="preserve">Presented for information </w:t>
            </w:r>
            <w:r w:rsidR="00F152FE" w:rsidRPr="009C1CB2">
              <w:rPr>
                <w:i/>
                <w:iCs/>
                <w:sz w:val="16"/>
                <w:szCs w:val="16"/>
                <w:lang w:val="en-US" w:eastAsia="zh-CN"/>
              </w:rPr>
              <w:t>and approval</w:t>
            </w:r>
          </w:p>
        </w:tc>
        <w:tc>
          <w:tcPr>
            <w:tcW w:w="708" w:type="dxa"/>
            <w:shd w:val="solid" w:color="FFFFFF" w:fill="auto"/>
          </w:tcPr>
          <w:p w14:paraId="43B74E6E" w14:textId="3B77813E" w:rsidR="00107F41" w:rsidRPr="009C1CB2" w:rsidRDefault="00107F41" w:rsidP="007B35FF">
            <w:pPr>
              <w:pStyle w:val="TAC"/>
              <w:rPr>
                <w:i/>
                <w:iCs/>
                <w:sz w:val="16"/>
                <w:szCs w:val="16"/>
                <w:lang w:val="en-US" w:eastAsia="zh-CN"/>
              </w:rPr>
            </w:pPr>
            <w:r w:rsidRPr="009C1CB2">
              <w:rPr>
                <w:i/>
                <w:iCs/>
                <w:sz w:val="16"/>
                <w:szCs w:val="16"/>
                <w:lang w:val="en-US" w:eastAsia="zh-CN"/>
              </w:rPr>
              <w:t>1.0.0</w:t>
            </w:r>
          </w:p>
        </w:tc>
      </w:tr>
      <w:tr w:rsidR="009C1CB2" w:rsidRPr="00A54DA0" w14:paraId="7EAC7281" w14:textId="77777777" w:rsidTr="00BF42DC">
        <w:tc>
          <w:tcPr>
            <w:tcW w:w="800" w:type="dxa"/>
            <w:shd w:val="solid" w:color="FFFFFF" w:fill="auto"/>
          </w:tcPr>
          <w:p w14:paraId="6B87AB48" w14:textId="4EFB5ACD" w:rsidR="009C1CB2" w:rsidRPr="00A54DA0" w:rsidRDefault="009C1CB2" w:rsidP="009C1CB2">
            <w:pPr>
              <w:pStyle w:val="TAC"/>
              <w:jc w:val="left"/>
              <w:rPr>
                <w:sz w:val="16"/>
                <w:szCs w:val="16"/>
                <w:lang w:eastAsia="zh-CN"/>
              </w:rPr>
            </w:pPr>
            <w:r>
              <w:rPr>
                <w:sz w:val="16"/>
                <w:szCs w:val="16"/>
                <w:lang w:val="en-US" w:eastAsia="zh-CN"/>
              </w:rPr>
              <w:t>2023-06</w:t>
            </w:r>
          </w:p>
        </w:tc>
        <w:tc>
          <w:tcPr>
            <w:tcW w:w="995" w:type="dxa"/>
            <w:shd w:val="solid" w:color="FFFFFF" w:fill="auto"/>
          </w:tcPr>
          <w:p w14:paraId="4EC2EAB5" w14:textId="1BD74031" w:rsidR="009C1CB2" w:rsidRPr="00A54DA0" w:rsidRDefault="009C1CB2" w:rsidP="009C1CB2">
            <w:pPr>
              <w:pStyle w:val="TAC"/>
              <w:rPr>
                <w:sz w:val="16"/>
                <w:szCs w:val="16"/>
                <w:lang w:eastAsia="zh-CN"/>
              </w:rPr>
            </w:pPr>
            <w:r>
              <w:rPr>
                <w:sz w:val="16"/>
                <w:szCs w:val="16"/>
                <w:lang w:val="en-US"/>
              </w:rPr>
              <w:t>SA#100</w:t>
            </w:r>
          </w:p>
        </w:tc>
        <w:tc>
          <w:tcPr>
            <w:tcW w:w="899" w:type="dxa"/>
            <w:shd w:val="solid" w:color="FFFFFF" w:fill="auto"/>
          </w:tcPr>
          <w:p w14:paraId="26B2FDD8" w14:textId="77777777" w:rsidR="009C1CB2" w:rsidRPr="00A54DA0" w:rsidRDefault="009C1CB2" w:rsidP="009C1CB2">
            <w:pPr>
              <w:pStyle w:val="TAC"/>
              <w:jc w:val="left"/>
              <w:rPr>
                <w:sz w:val="16"/>
                <w:szCs w:val="16"/>
                <w:lang w:eastAsia="zh-CN"/>
              </w:rPr>
            </w:pPr>
          </w:p>
        </w:tc>
        <w:tc>
          <w:tcPr>
            <w:tcW w:w="425" w:type="dxa"/>
            <w:shd w:val="solid" w:color="FFFFFF" w:fill="auto"/>
          </w:tcPr>
          <w:p w14:paraId="3BC10403" w14:textId="77777777" w:rsidR="009C1CB2" w:rsidRPr="00A54DA0" w:rsidRDefault="009C1CB2" w:rsidP="009C1CB2">
            <w:pPr>
              <w:pStyle w:val="TAL"/>
              <w:rPr>
                <w:sz w:val="16"/>
                <w:szCs w:val="16"/>
                <w:lang w:eastAsia="zh-CN"/>
              </w:rPr>
            </w:pPr>
          </w:p>
        </w:tc>
        <w:tc>
          <w:tcPr>
            <w:tcW w:w="425" w:type="dxa"/>
            <w:shd w:val="solid" w:color="FFFFFF" w:fill="auto"/>
          </w:tcPr>
          <w:p w14:paraId="76C3B7EF" w14:textId="77777777" w:rsidR="009C1CB2" w:rsidRPr="00A54DA0" w:rsidRDefault="009C1CB2" w:rsidP="009C1CB2">
            <w:pPr>
              <w:pStyle w:val="TAR"/>
              <w:rPr>
                <w:sz w:val="16"/>
                <w:szCs w:val="16"/>
                <w:lang w:eastAsia="zh-CN"/>
              </w:rPr>
            </w:pPr>
          </w:p>
        </w:tc>
        <w:tc>
          <w:tcPr>
            <w:tcW w:w="425" w:type="dxa"/>
            <w:shd w:val="solid" w:color="FFFFFF" w:fill="auto"/>
          </w:tcPr>
          <w:p w14:paraId="4D744BA7" w14:textId="77777777" w:rsidR="009C1CB2" w:rsidRPr="00A54DA0" w:rsidRDefault="009C1CB2" w:rsidP="009C1CB2">
            <w:pPr>
              <w:pStyle w:val="TAC"/>
              <w:rPr>
                <w:sz w:val="16"/>
                <w:szCs w:val="16"/>
                <w:lang w:eastAsia="zh-CN"/>
              </w:rPr>
            </w:pPr>
          </w:p>
        </w:tc>
        <w:tc>
          <w:tcPr>
            <w:tcW w:w="4962" w:type="dxa"/>
            <w:shd w:val="solid" w:color="FFFFFF" w:fill="auto"/>
          </w:tcPr>
          <w:p w14:paraId="01871B04" w14:textId="2BC669D9" w:rsidR="009C1CB2" w:rsidRPr="00A54DA0" w:rsidRDefault="009C1CB2" w:rsidP="009C1CB2">
            <w:pPr>
              <w:pStyle w:val="TAL"/>
              <w:rPr>
                <w:rFonts w:ascii="Calibri" w:hAnsi="Calibri" w:cs="Calibri"/>
                <w:szCs w:val="24"/>
                <w:lang w:val="en-US" w:eastAsia="zh-CN"/>
              </w:rPr>
            </w:pPr>
            <w:r>
              <w:rPr>
                <w:sz w:val="16"/>
                <w:szCs w:val="16"/>
                <w:lang w:val="en-US" w:eastAsia="zh-CN"/>
              </w:rPr>
              <w:t>Upgrade to change control version</w:t>
            </w:r>
          </w:p>
        </w:tc>
        <w:tc>
          <w:tcPr>
            <w:tcW w:w="708" w:type="dxa"/>
            <w:shd w:val="solid" w:color="FFFFFF" w:fill="auto"/>
          </w:tcPr>
          <w:p w14:paraId="372417A9" w14:textId="75D77FB2" w:rsidR="009C1CB2" w:rsidRPr="00A54DA0" w:rsidRDefault="009C1CB2" w:rsidP="009C1CB2">
            <w:pPr>
              <w:pStyle w:val="TAC"/>
              <w:rPr>
                <w:sz w:val="16"/>
                <w:szCs w:val="16"/>
                <w:lang w:val="en-US" w:eastAsia="zh-CN"/>
              </w:rPr>
            </w:pPr>
            <w:r>
              <w:rPr>
                <w:sz w:val="16"/>
                <w:szCs w:val="16"/>
                <w:lang w:val="en-US" w:eastAsia="zh-CN"/>
              </w:rPr>
              <w:t>18.0.0</w:t>
            </w:r>
          </w:p>
        </w:tc>
      </w:tr>
    </w:tbl>
    <w:p w14:paraId="566463FE" w14:textId="77777777"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2CEA4" w14:textId="77777777" w:rsidR="007F3C3A" w:rsidRDefault="007F3C3A">
      <w:r>
        <w:separator/>
      </w:r>
    </w:p>
  </w:endnote>
  <w:endnote w:type="continuationSeparator" w:id="0">
    <w:p w14:paraId="255C283C" w14:textId="77777777" w:rsidR="007F3C3A" w:rsidRDefault="007F3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5E511" w14:textId="77777777" w:rsidR="007F3C3A" w:rsidRDefault="007F3C3A">
      <w:r>
        <w:separator/>
      </w:r>
    </w:p>
  </w:footnote>
  <w:footnote w:type="continuationSeparator" w:id="0">
    <w:p w14:paraId="58451A8F" w14:textId="77777777" w:rsidR="007F3C3A" w:rsidRDefault="007F3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33E19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D2B">
      <w:rPr>
        <w:rFonts w:ascii="Arial" w:hAnsi="Arial" w:cs="Arial"/>
        <w:b/>
        <w:noProof/>
        <w:sz w:val="18"/>
        <w:szCs w:val="18"/>
      </w:rPr>
      <w:t>3GPP TR 28.824 V18.0.0 (2023-06)</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A10CB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D2B">
      <w:rPr>
        <w:rFonts w:ascii="Arial" w:hAnsi="Arial" w:cs="Arial"/>
        <w:b/>
        <w:noProof/>
        <w:sz w:val="18"/>
        <w:szCs w:val="18"/>
      </w:rPr>
      <w:t>Release 18</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5E5F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723C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C04488"/>
    <w:lvl w:ilvl="0">
      <w:start w:val="1"/>
      <w:numFmt w:val="decimal"/>
      <w:pStyle w:val="ListNumber3"/>
      <w:lvlText w:val="%1."/>
      <w:lvlJc w:val="left"/>
      <w:pPr>
        <w:tabs>
          <w:tab w:val="num" w:pos="926"/>
        </w:tabs>
        <w:ind w:left="926" w:hanging="360"/>
      </w:pPr>
    </w:lvl>
  </w:abstractNum>
  <w:abstractNum w:abstractNumId="3" w15:restartNumberingAfterBreak="0">
    <w:nsid w:val="071F5D71"/>
    <w:multiLevelType w:val="hybridMultilevel"/>
    <w:tmpl w:val="25489F14"/>
    <w:lvl w:ilvl="0" w:tplc="39BE7976">
      <w:start w:val="4"/>
      <w:numFmt w:val="bullet"/>
      <w:lvlText w:val="-"/>
      <w:lvlJc w:val="left"/>
      <w:pPr>
        <w:ind w:left="720" w:hanging="360"/>
      </w:pPr>
      <w:rPr>
        <w:rFonts w:ascii="Times New Roman" w:eastAsia="Times New Roman"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07EB626B"/>
    <w:multiLevelType w:val="hybridMultilevel"/>
    <w:tmpl w:val="440607CE"/>
    <w:lvl w:ilvl="0" w:tplc="C76C2DF8">
      <w:numFmt w:val="bullet"/>
      <w:lvlText w:val="-"/>
      <w:lvlJc w:val="left"/>
      <w:pPr>
        <w:ind w:left="720" w:hanging="360"/>
      </w:pPr>
      <w:rPr>
        <w:rFonts w:ascii="Times New Roman" w:eastAsia="SimSun" w:hAnsi="Times New Roman" w:cs="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0"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46A5CE5"/>
    <w:multiLevelType w:val="hybridMultilevel"/>
    <w:tmpl w:val="EF567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A8566FF"/>
    <w:multiLevelType w:val="multilevel"/>
    <w:tmpl w:val="332440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9D5605C"/>
    <w:multiLevelType w:val="multilevel"/>
    <w:tmpl w:val="DC8470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2D05ED2"/>
    <w:multiLevelType w:val="hybridMultilevel"/>
    <w:tmpl w:val="D1FA23B4"/>
    <w:lvl w:ilvl="0" w:tplc="C76C2DF8">
      <w:numFmt w:val="bullet"/>
      <w:lvlText w:val="-"/>
      <w:lvlJc w:val="left"/>
      <w:pPr>
        <w:ind w:left="720" w:hanging="360"/>
      </w:pPr>
      <w:rPr>
        <w:rFonts w:ascii="Times New Roman" w:eastAsia="SimSun" w:hAnsi="Times New Roman" w:cs="Times New Roman" w:hint="default"/>
      </w:rPr>
    </w:lvl>
    <w:lvl w:ilvl="1" w:tplc="040A0003">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12"/>
  </w:num>
  <w:num w:numId="2" w16cid:durableId="929390574">
    <w:abstractNumId w:val="10"/>
  </w:num>
  <w:num w:numId="3" w16cid:durableId="1442919822">
    <w:abstractNumId w:val="8"/>
  </w:num>
  <w:num w:numId="4" w16cid:durableId="798110601">
    <w:abstractNumId w:val="6"/>
  </w:num>
  <w:num w:numId="5" w16cid:durableId="1414737091">
    <w:abstractNumId w:val="5"/>
  </w:num>
  <w:num w:numId="6" w16cid:durableId="507795022">
    <w:abstractNumId w:val="20"/>
  </w:num>
  <w:num w:numId="7" w16cid:durableId="452796056">
    <w:abstractNumId w:val="18"/>
  </w:num>
  <w:num w:numId="8" w16cid:durableId="1252545957">
    <w:abstractNumId w:val="9"/>
  </w:num>
  <w:num w:numId="9" w16cid:durableId="1438057616">
    <w:abstractNumId w:val="16"/>
  </w:num>
  <w:num w:numId="10" w16cid:durableId="160237166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15"/>
  </w:num>
  <w:num w:numId="12" w16cid:durableId="110513898">
    <w:abstractNumId w:val="21"/>
  </w:num>
  <w:num w:numId="13" w16cid:durableId="1039820003">
    <w:abstractNumId w:val="13"/>
  </w:num>
  <w:num w:numId="14" w16cid:durableId="442575800">
    <w:abstractNumId w:val="7"/>
  </w:num>
  <w:num w:numId="15" w16cid:durableId="787705756">
    <w:abstractNumId w:val="4"/>
  </w:num>
  <w:num w:numId="16" w16cid:durableId="813176638">
    <w:abstractNumId w:val="19"/>
  </w:num>
  <w:num w:numId="17" w16cid:durableId="1097748192">
    <w:abstractNumId w:val="14"/>
  </w:num>
  <w:num w:numId="18" w16cid:durableId="822116088">
    <w:abstractNumId w:val="11"/>
  </w:num>
  <w:num w:numId="19" w16cid:durableId="1442147894">
    <w:abstractNumId w:val="3"/>
  </w:num>
  <w:num w:numId="20" w16cid:durableId="2036806747">
    <w:abstractNumId w:val="17"/>
  </w:num>
  <w:num w:numId="21" w16cid:durableId="16021812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478242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328615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4774147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08400799">
    <w:abstractNumId w:val="2"/>
  </w:num>
  <w:num w:numId="26" w16cid:durableId="211577572">
    <w:abstractNumId w:val="1"/>
  </w:num>
  <w:num w:numId="27" w16cid:durableId="56584043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14E62"/>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2100"/>
    <w:rsid w:val="000A573F"/>
    <w:rsid w:val="000C3E50"/>
    <w:rsid w:val="000C47C3"/>
    <w:rsid w:val="000C6383"/>
    <w:rsid w:val="000D1B63"/>
    <w:rsid w:val="000D3118"/>
    <w:rsid w:val="000D34E0"/>
    <w:rsid w:val="000D3681"/>
    <w:rsid w:val="000D3C36"/>
    <w:rsid w:val="000D4572"/>
    <w:rsid w:val="000D58AB"/>
    <w:rsid w:val="000D5A6E"/>
    <w:rsid w:val="000D65B9"/>
    <w:rsid w:val="000D7329"/>
    <w:rsid w:val="000D7F40"/>
    <w:rsid w:val="000E5C47"/>
    <w:rsid w:val="000F49A2"/>
    <w:rsid w:val="000F753C"/>
    <w:rsid w:val="00107F41"/>
    <w:rsid w:val="00107FFA"/>
    <w:rsid w:val="00112D69"/>
    <w:rsid w:val="001208B8"/>
    <w:rsid w:val="00120DD7"/>
    <w:rsid w:val="00120F4E"/>
    <w:rsid w:val="00124856"/>
    <w:rsid w:val="001259F3"/>
    <w:rsid w:val="00126EC6"/>
    <w:rsid w:val="00127B32"/>
    <w:rsid w:val="001327E3"/>
    <w:rsid w:val="00133525"/>
    <w:rsid w:val="00151060"/>
    <w:rsid w:val="0015292F"/>
    <w:rsid w:val="0015565A"/>
    <w:rsid w:val="00163D99"/>
    <w:rsid w:val="00164D8D"/>
    <w:rsid w:val="001677CC"/>
    <w:rsid w:val="001720FF"/>
    <w:rsid w:val="00172C22"/>
    <w:rsid w:val="0017664F"/>
    <w:rsid w:val="00176E81"/>
    <w:rsid w:val="0018086E"/>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15F5E"/>
    <w:rsid w:val="00220322"/>
    <w:rsid w:val="00220989"/>
    <w:rsid w:val="00227F57"/>
    <w:rsid w:val="002301B6"/>
    <w:rsid w:val="00233E9F"/>
    <w:rsid w:val="002341A8"/>
    <w:rsid w:val="002347A2"/>
    <w:rsid w:val="00240516"/>
    <w:rsid w:val="002428CE"/>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3768"/>
    <w:rsid w:val="002D67DE"/>
    <w:rsid w:val="002D6CFC"/>
    <w:rsid w:val="002D72B7"/>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3923"/>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3E63"/>
    <w:rsid w:val="00426155"/>
    <w:rsid w:val="004262D3"/>
    <w:rsid w:val="00430466"/>
    <w:rsid w:val="0043315D"/>
    <w:rsid w:val="004345EC"/>
    <w:rsid w:val="00436BEE"/>
    <w:rsid w:val="00447772"/>
    <w:rsid w:val="00451F1C"/>
    <w:rsid w:val="00460D81"/>
    <w:rsid w:val="00461C9D"/>
    <w:rsid w:val="00465515"/>
    <w:rsid w:val="00466D96"/>
    <w:rsid w:val="004675EF"/>
    <w:rsid w:val="00474DC3"/>
    <w:rsid w:val="0048010C"/>
    <w:rsid w:val="0048498D"/>
    <w:rsid w:val="0049171E"/>
    <w:rsid w:val="00492BA1"/>
    <w:rsid w:val="00494D66"/>
    <w:rsid w:val="004B4E8D"/>
    <w:rsid w:val="004B7392"/>
    <w:rsid w:val="004C3B4C"/>
    <w:rsid w:val="004D1CEF"/>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09A7"/>
    <w:rsid w:val="0053388B"/>
    <w:rsid w:val="00535773"/>
    <w:rsid w:val="00540331"/>
    <w:rsid w:val="00543E6C"/>
    <w:rsid w:val="00550494"/>
    <w:rsid w:val="00553136"/>
    <w:rsid w:val="00557C39"/>
    <w:rsid w:val="0056453B"/>
    <w:rsid w:val="00564A32"/>
    <w:rsid w:val="00565087"/>
    <w:rsid w:val="00571148"/>
    <w:rsid w:val="0057340D"/>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1B3"/>
    <w:rsid w:val="005E781D"/>
    <w:rsid w:val="005E7E57"/>
    <w:rsid w:val="005F00C6"/>
    <w:rsid w:val="005F3AB7"/>
    <w:rsid w:val="005F6E28"/>
    <w:rsid w:val="00602AEA"/>
    <w:rsid w:val="00603007"/>
    <w:rsid w:val="006033EA"/>
    <w:rsid w:val="00605EAD"/>
    <w:rsid w:val="00606B58"/>
    <w:rsid w:val="00614F76"/>
    <w:rsid w:val="00614FDF"/>
    <w:rsid w:val="006165C8"/>
    <w:rsid w:val="00627A7F"/>
    <w:rsid w:val="00632972"/>
    <w:rsid w:val="0063420F"/>
    <w:rsid w:val="00634A47"/>
    <w:rsid w:val="0063543D"/>
    <w:rsid w:val="0063668F"/>
    <w:rsid w:val="00647114"/>
    <w:rsid w:val="00650473"/>
    <w:rsid w:val="0065174F"/>
    <w:rsid w:val="00651BA6"/>
    <w:rsid w:val="00654CFE"/>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738F"/>
    <w:rsid w:val="006A323F"/>
    <w:rsid w:val="006A32F3"/>
    <w:rsid w:val="006B1595"/>
    <w:rsid w:val="006B30D0"/>
    <w:rsid w:val="006B3EBD"/>
    <w:rsid w:val="006C2792"/>
    <w:rsid w:val="006C3D95"/>
    <w:rsid w:val="006C6F47"/>
    <w:rsid w:val="006D12F6"/>
    <w:rsid w:val="006D6FEB"/>
    <w:rsid w:val="006E2D9E"/>
    <w:rsid w:val="006E53A9"/>
    <w:rsid w:val="006E5C86"/>
    <w:rsid w:val="006F6BAA"/>
    <w:rsid w:val="00701116"/>
    <w:rsid w:val="00705C42"/>
    <w:rsid w:val="00711CDF"/>
    <w:rsid w:val="00713C44"/>
    <w:rsid w:val="00716611"/>
    <w:rsid w:val="0072591D"/>
    <w:rsid w:val="0072642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57405"/>
    <w:rsid w:val="007615CA"/>
    <w:rsid w:val="00761DB3"/>
    <w:rsid w:val="007642C7"/>
    <w:rsid w:val="00774DA4"/>
    <w:rsid w:val="0077567D"/>
    <w:rsid w:val="00776A32"/>
    <w:rsid w:val="00781F0F"/>
    <w:rsid w:val="00783640"/>
    <w:rsid w:val="0079069A"/>
    <w:rsid w:val="00791062"/>
    <w:rsid w:val="007919AE"/>
    <w:rsid w:val="00796632"/>
    <w:rsid w:val="007A6DE5"/>
    <w:rsid w:val="007A7E2B"/>
    <w:rsid w:val="007B1811"/>
    <w:rsid w:val="007B32EA"/>
    <w:rsid w:val="007B35FF"/>
    <w:rsid w:val="007B3EB0"/>
    <w:rsid w:val="007B600E"/>
    <w:rsid w:val="007B68BE"/>
    <w:rsid w:val="007B7A24"/>
    <w:rsid w:val="007C2022"/>
    <w:rsid w:val="007C48DB"/>
    <w:rsid w:val="007C6183"/>
    <w:rsid w:val="007D0B3D"/>
    <w:rsid w:val="007D26FC"/>
    <w:rsid w:val="007D4D8D"/>
    <w:rsid w:val="007E439D"/>
    <w:rsid w:val="007F0F4A"/>
    <w:rsid w:val="007F3C3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51480"/>
    <w:rsid w:val="00853744"/>
    <w:rsid w:val="008579EA"/>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1375"/>
    <w:rsid w:val="00937F2F"/>
    <w:rsid w:val="00942EC2"/>
    <w:rsid w:val="00947F6C"/>
    <w:rsid w:val="00950189"/>
    <w:rsid w:val="00950BF3"/>
    <w:rsid w:val="0095470C"/>
    <w:rsid w:val="00955DD0"/>
    <w:rsid w:val="00961177"/>
    <w:rsid w:val="00964C84"/>
    <w:rsid w:val="0097284A"/>
    <w:rsid w:val="0097296E"/>
    <w:rsid w:val="00976307"/>
    <w:rsid w:val="00980EFB"/>
    <w:rsid w:val="0098407A"/>
    <w:rsid w:val="009A1158"/>
    <w:rsid w:val="009A4B48"/>
    <w:rsid w:val="009A4C31"/>
    <w:rsid w:val="009A4F51"/>
    <w:rsid w:val="009A61E3"/>
    <w:rsid w:val="009A6374"/>
    <w:rsid w:val="009C0C64"/>
    <w:rsid w:val="009C0DE1"/>
    <w:rsid w:val="009C1CB2"/>
    <w:rsid w:val="009C51B9"/>
    <w:rsid w:val="009C746E"/>
    <w:rsid w:val="009D0151"/>
    <w:rsid w:val="009D1575"/>
    <w:rsid w:val="009D4FDC"/>
    <w:rsid w:val="009D55A8"/>
    <w:rsid w:val="009E03AB"/>
    <w:rsid w:val="009E2350"/>
    <w:rsid w:val="009F0D09"/>
    <w:rsid w:val="009F3360"/>
    <w:rsid w:val="009F37B7"/>
    <w:rsid w:val="009F4853"/>
    <w:rsid w:val="00A00C15"/>
    <w:rsid w:val="00A00FD9"/>
    <w:rsid w:val="00A045CE"/>
    <w:rsid w:val="00A10F02"/>
    <w:rsid w:val="00A134E2"/>
    <w:rsid w:val="00A164B4"/>
    <w:rsid w:val="00A16E73"/>
    <w:rsid w:val="00A1754A"/>
    <w:rsid w:val="00A232AE"/>
    <w:rsid w:val="00A26956"/>
    <w:rsid w:val="00A2727B"/>
    <w:rsid w:val="00A27486"/>
    <w:rsid w:val="00A412C9"/>
    <w:rsid w:val="00A416D9"/>
    <w:rsid w:val="00A430B3"/>
    <w:rsid w:val="00A53724"/>
    <w:rsid w:val="00A54DA0"/>
    <w:rsid w:val="00A55D54"/>
    <w:rsid w:val="00A56066"/>
    <w:rsid w:val="00A6041D"/>
    <w:rsid w:val="00A63AF9"/>
    <w:rsid w:val="00A64854"/>
    <w:rsid w:val="00A73129"/>
    <w:rsid w:val="00A80676"/>
    <w:rsid w:val="00A81E6A"/>
    <w:rsid w:val="00A82346"/>
    <w:rsid w:val="00A87437"/>
    <w:rsid w:val="00A92BA1"/>
    <w:rsid w:val="00AA107C"/>
    <w:rsid w:val="00AA188A"/>
    <w:rsid w:val="00AA6485"/>
    <w:rsid w:val="00AB09C1"/>
    <w:rsid w:val="00AB40A5"/>
    <w:rsid w:val="00AB7CE7"/>
    <w:rsid w:val="00AC5360"/>
    <w:rsid w:val="00AC560C"/>
    <w:rsid w:val="00AC6BC6"/>
    <w:rsid w:val="00AD05A8"/>
    <w:rsid w:val="00AD3440"/>
    <w:rsid w:val="00AD4760"/>
    <w:rsid w:val="00AD61B1"/>
    <w:rsid w:val="00AE5E26"/>
    <w:rsid w:val="00AE65E2"/>
    <w:rsid w:val="00AE677D"/>
    <w:rsid w:val="00AF289B"/>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1486"/>
    <w:rsid w:val="00BB6CA7"/>
    <w:rsid w:val="00BB76E9"/>
    <w:rsid w:val="00BC0F7D"/>
    <w:rsid w:val="00BC3865"/>
    <w:rsid w:val="00BD71B0"/>
    <w:rsid w:val="00BD7D31"/>
    <w:rsid w:val="00BE3255"/>
    <w:rsid w:val="00BE4C59"/>
    <w:rsid w:val="00BF128E"/>
    <w:rsid w:val="00BF362E"/>
    <w:rsid w:val="00BF42DC"/>
    <w:rsid w:val="00C074DD"/>
    <w:rsid w:val="00C14021"/>
    <w:rsid w:val="00C1496A"/>
    <w:rsid w:val="00C22BEA"/>
    <w:rsid w:val="00C23D18"/>
    <w:rsid w:val="00C272E6"/>
    <w:rsid w:val="00C32446"/>
    <w:rsid w:val="00C33079"/>
    <w:rsid w:val="00C45231"/>
    <w:rsid w:val="00C5484D"/>
    <w:rsid w:val="00C56881"/>
    <w:rsid w:val="00C65C01"/>
    <w:rsid w:val="00C72833"/>
    <w:rsid w:val="00C73417"/>
    <w:rsid w:val="00C767AA"/>
    <w:rsid w:val="00C80C8D"/>
    <w:rsid w:val="00C80F1D"/>
    <w:rsid w:val="00C81C6B"/>
    <w:rsid w:val="00C90117"/>
    <w:rsid w:val="00C91CB2"/>
    <w:rsid w:val="00C922A7"/>
    <w:rsid w:val="00C93F40"/>
    <w:rsid w:val="00C9585C"/>
    <w:rsid w:val="00C962CC"/>
    <w:rsid w:val="00C96F2E"/>
    <w:rsid w:val="00CA0BD2"/>
    <w:rsid w:val="00CA392F"/>
    <w:rsid w:val="00CA3D0C"/>
    <w:rsid w:val="00CB44D1"/>
    <w:rsid w:val="00CC15B7"/>
    <w:rsid w:val="00CC3352"/>
    <w:rsid w:val="00CC4394"/>
    <w:rsid w:val="00CC49B0"/>
    <w:rsid w:val="00CD1424"/>
    <w:rsid w:val="00CD1AEF"/>
    <w:rsid w:val="00CD4D2B"/>
    <w:rsid w:val="00CD6626"/>
    <w:rsid w:val="00CE0754"/>
    <w:rsid w:val="00CE37B1"/>
    <w:rsid w:val="00CF3120"/>
    <w:rsid w:val="00D01E6C"/>
    <w:rsid w:val="00D06D68"/>
    <w:rsid w:val="00D1520F"/>
    <w:rsid w:val="00D30647"/>
    <w:rsid w:val="00D316E1"/>
    <w:rsid w:val="00D33A8A"/>
    <w:rsid w:val="00D35823"/>
    <w:rsid w:val="00D45D98"/>
    <w:rsid w:val="00D4653D"/>
    <w:rsid w:val="00D50647"/>
    <w:rsid w:val="00D5763B"/>
    <w:rsid w:val="00D57972"/>
    <w:rsid w:val="00D62758"/>
    <w:rsid w:val="00D647B4"/>
    <w:rsid w:val="00D65A4D"/>
    <w:rsid w:val="00D66EE3"/>
    <w:rsid w:val="00D675A9"/>
    <w:rsid w:val="00D738D6"/>
    <w:rsid w:val="00D755EB"/>
    <w:rsid w:val="00D76048"/>
    <w:rsid w:val="00D8129F"/>
    <w:rsid w:val="00D85307"/>
    <w:rsid w:val="00D87D79"/>
    <w:rsid w:val="00D87E00"/>
    <w:rsid w:val="00D87EC3"/>
    <w:rsid w:val="00D9134D"/>
    <w:rsid w:val="00D91CDA"/>
    <w:rsid w:val="00D91DA5"/>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E1BEE"/>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47DB"/>
    <w:rsid w:val="00E35394"/>
    <w:rsid w:val="00E35573"/>
    <w:rsid w:val="00E432FC"/>
    <w:rsid w:val="00E43890"/>
    <w:rsid w:val="00E44582"/>
    <w:rsid w:val="00E6029D"/>
    <w:rsid w:val="00E60D7C"/>
    <w:rsid w:val="00E61AD7"/>
    <w:rsid w:val="00E6453A"/>
    <w:rsid w:val="00E665C7"/>
    <w:rsid w:val="00E71788"/>
    <w:rsid w:val="00E7297F"/>
    <w:rsid w:val="00E74754"/>
    <w:rsid w:val="00E76825"/>
    <w:rsid w:val="00E77645"/>
    <w:rsid w:val="00E804CF"/>
    <w:rsid w:val="00E829C4"/>
    <w:rsid w:val="00E84C72"/>
    <w:rsid w:val="00E93E01"/>
    <w:rsid w:val="00EA15B0"/>
    <w:rsid w:val="00EA5EA7"/>
    <w:rsid w:val="00EA6E1B"/>
    <w:rsid w:val="00EB3F00"/>
    <w:rsid w:val="00EB6601"/>
    <w:rsid w:val="00EC4A25"/>
    <w:rsid w:val="00EC4D96"/>
    <w:rsid w:val="00ED0FE8"/>
    <w:rsid w:val="00EE26C6"/>
    <w:rsid w:val="00EE6D2E"/>
    <w:rsid w:val="00EF1601"/>
    <w:rsid w:val="00F025A2"/>
    <w:rsid w:val="00F04712"/>
    <w:rsid w:val="00F06A0D"/>
    <w:rsid w:val="00F06CA3"/>
    <w:rsid w:val="00F113FE"/>
    <w:rsid w:val="00F13360"/>
    <w:rsid w:val="00F152EC"/>
    <w:rsid w:val="00F152FE"/>
    <w:rsid w:val="00F22285"/>
    <w:rsid w:val="00F22EC7"/>
    <w:rsid w:val="00F26332"/>
    <w:rsid w:val="00F309AE"/>
    <w:rsid w:val="00F31567"/>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List">
    <w:name w:val="List"/>
    <w:basedOn w:val="Normal"/>
    <w:rsid w:val="00CC4394"/>
    <w:pPr>
      <w:ind w:left="568" w:hanging="284"/>
    </w:pPr>
    <w:rPr>
      <w:rFonts w:eastAsia="SimSun"/>
    </w:rPr>
  </w:style>
  <w:style w:type="paragraph" w:customStyle="1" w:styleId="code">
    <w:name w:val="code"/>
    <w:basedOn w:val="Normal"/>
    <w:rsid w:val="00591574"/>
    <w:pPr>
      <w:overflowPunct w:val="0"/>
      <w:autoSpaceDE w:val="0"/>
      <w:autoSpaceDN w:val="0"/>
      <w:adjustRightInd w:val="0"/>
      <w:spacing w:after="0"/>
      <w:textAlignment w:val="baseline"/>
    </w:pPr>
    <w:rPr>
      <w:rFonts w:ascii="Courier New" w:eastAsia="SimSun" w:hAnsi="Courier New"/>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761DB3"/>
    <w:pPr>
      <w:ind w:left="284"/>
    </w:pPr>
  </w:style>
  <w:style w:type="paragraph" w:styleId="Index1">
    <w:name w:val="index 1"/>
    <w:basedOn w:val="Normal"/>
    <w:rsid w:val="00761DB3"/>
    <w:pPr>
      <w:keepLines/>
      <w:spacing w:after="0"/>
    </w:pPr>
    <w:rPr>
      <w:rFonts w:eastAsia="SimSun"/>
    </w:rPr>
  </w:style>
  <w:style w:type="paragraph" w:styleId="ListNumber2">
    <w:name w:val="List Number 2"/>
    <w:basedOn w:val="ListNumber"/>
    <w:rsid w:val="00761DB3"/>
    <w:pPr>
      <w:ind w:left="851"/>
    </w:pPr>
  </w:style>
  <w:style w:type="paragraph" w:styleId="ListNumber">
    <w:name w:val="List Number"/>
    <w:basedOn w:val="List"/>
    <w:rsid w:val="00761DB3"/>
  </w:style>
  <w:style w:type="character" w:styleId="FootnoteReference">
    <w:name w:val="footnote reference"/>
    <w:rsid w:val="00761DB3"/>
    <w:rPr>
      <w:b/>
      <w:position w:val="6"/>
      <w:sz w:val="16"/>
    </w:rPr>
  </w:style>
  <w:style w:type="paragraph" w:styleId="FootnoteText">
    <w:name w:val="footnote text"/>
    <w:basedOn w:val="Normal"/>
    <w:link w:val="FootnoteTextChar"/>
    <w:rsid w:val="00761DB3"/>
    <w:pPr>
      <w:keepLines/>
      <w:spacing w:after="0"/>
      <w:ind w:left="454" w:hanging="454"/>
    </w:pPr>
    <w:rPr>
      <w:rFonts w:eastAsia="SimSun"/>
      <w:sz w:val="16"/>
    </w:rPr>
  </w:style>
  <w:style w:type="character" w:customStyle="1" w:styleId="FootnoteTextChar">
    <w:name w:val="Footnote Text Char"/>
    <w:basedOn w:val="DefaultParagraphFont"/>
    <w:link w:val="FootnoteText"/>
    <w:rsid w:val="00761DB3"/>
    <w:rPr>
      <w:rFonts w:eastAsia="SimSun"/>
      <w:sz w:val="16"/>
      <w:lang w:eastAsia="en-US"/>
    </w:rPr>
  </w:style>
  <w:style w:type="paragraph" w:styleId="ListBullet2">
    <w:name w:val="List Bullet 2"/>
    <w:basedOn w:val="ListBullet"/>
    <w:rsid w:val="00761DB3"/>
    <w:pPr>
      <w:ind w:left="851"/>
    </w:pPr>
  </w:style>
  <w:style w:type="paragraph" w:styleId="ListBullet">
    <w:name w:val="List Bullet"/>
    <w:basedOn w:val="List"/>
    <w:rsid w:val="00761DB3"/>
  </w:style>
  <w:style w:type="paragraph" w:styleId="ListBullet3">
    <w:name w:val="List Bullet 3"/>
    <w:basedOn w:val="ListBullet2"/>
    <w:rsid w:val="00761DB3"/>
    <w:pPr>
      <w:ind w:left="1135"/>
    </w:pPr>
  </w:style>
  <w:style w:type="paragraph" w:styleId="List2">
    <w:name w:val="List 2"/>
    <w:basedOn w:val="List"/>
    <w:rsid w:val="00761DB3"/>
    <w:pPr>
      <w:ind w:left="851"/>
    </w:pPr>
  </w:style>
  <w:style w:type="paragraph" w:styleId="List3">
    <w:name w:val="List 3"/>
    <w:basedOn w:val="List2"/>
    <w:rsid w:val="00761DB3"/>
    <w:pPr>
      <w:ind w:left="1135"/>
    </w:pPr>
  </w:style>
  <w:style w:type="paragraph" w:styleId="List4">
    <w:name w:val="List 4"/>
    <w:basedOn w:val="List3"/>
    <w:rsid w:val="00761DB3"/>
    <w:pPr>
      <w:ind w:left="1418"/>
    </w:pPr>
  </w:style>
  <w:style w:type="paragraph" w:styleId="List5">
    <w:name w:val="List 5"/>
    <w:basedOn w:val="List4"/>
    <w:rsid w:val="00761DB3"/>
    <w:pPr>
      <w:ind w:left="1702"/>
    </w:pPr>
  </w:style>
  <w:style w:type="paragraph" w:styleId="ListBullet4">
    <w:name w:val="List Bullet 4"/>
    <w:basedOn w:val="ListBullet3"/>
    <w:rsid w:val="00761DB3"/>
    <w:pPr>
      <w:ind w:left="1418"/>
    </w:pPr>
  </w:style>
  <w:style w:type="paragraph" w:styleId="ListBullet5">
    <w:name w:val="List Bullet 5"/>
    <w:basedOn w:val="ListBullet4"/>
    <w:rsid w:val="00761DB3"/>
    <w:pPr>
      <w:ind w:left="1702"/>
    </w:pPr>
  </w:style>
  <w:style w:type="paragraph" w:customStyle="1" w:styleId="CRCoverPage">
    <w:name w:val="CR Cover Page"/>
    <w:rsid w:val="00761DB3"/>
    <w:pPr>
      <w:spacing w:after="120"/>
    </w:pPr>
    <w:rPr>
      <w:rFonts w:ascii="Arial" w:eastAsia="SimSun" w:hAnsi="Arial"/>
      <w:lang w:eastAsia="en-US"/>
    </w:rPr>
  </w:style>
  <w:style w:type="paragraph" w:customStyle="1" w:styleId="tdoc-header">
    <w:name w:val="tdoc-header"/>
    <w:rsid w:val="00761DB3"/>
    <w:rPr>
      <w:rFonts w:ascii="Arial" w:eastAsia="SimSun" w:hAnsi="Arial"/>
      <w:sz w:val="24"/>
      <w:lang w:eastAsia="en-US"/>
    </w:r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paragraph" w:customStyle="1" w:styleId="Reference">
    <w:name w:val="Reference"/>
    <w:basedOn w:val="Normal"/>
    <w:rsid w:val="00761DB3"/>
    <w:pPr>
      <w:tabs>
        <w:tab w:val="left" w:pos="851"/>
      </w:tabs>
      <w:ind w:left="851" w:hanging="851"/>
    </w:pPr>
    <w:rPr>
      <w:rFonts w:eastAsia="SimSun"/>
    </w:rPr>
  </w:style>
  <w:style w:type="character" w:customStyle="1" w:styleId="Heading2Char">
    <w:name w:val="Heading 2 Char"/>
    <w:aliases w:val="H2 Char,h2 Char,2nd level Char,†berschrift 2 Char,õberschrift 2 Char,UNDERRUBRIK 1-2 Char"/>
    <w:link w:val="Heading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SimSun" w:hAnsi="Arial"/>
      <w:sz w:val="22"/>
      <w:szCs w:val="22"/>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NormalWeb">
    <w:name w:val="Normal (Web)"/>
    <w:basedOn w:val="Normal"/>
    <w:uiPriority w:val="99"/>
    <w:unhideWhenUsed/>
    <w:rsid w:val="00761DB3"/>
    <w:pPr>
      <w:spacing w:before="100" w:beforeAutospacing="1" w:after="100" w:afterAutospacing="1"/>
    </w:pPr>
    <w:rPr>
      <w:rFonts w:eastAsia="Times New Roman"/>
      <w:sz w:val="24"/>
      <w:szCs w:val="24"/>
      <w:lang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hAnsi="Courier New"/>
      <w:sz w:val="16"/>
      <w:lang w:eastAsia="en-US"/>
    </w:rPr>
  </w:style>
  <w:style w:type="paragraph" w:styleId="ListParagraph">
    <w:name w:val="List Paragraph"/>
    <w:basedOn w:val="Normal"/>
    <w:uiPriority w:val="34"/>
    <w:qFormat/>
    <w:rsid w:val="00EE6D2E"/>
    <w:pPr>
      <w:ind w:firstLineChars="200" w:firstLine="420"/>
    </w:pPr>
  </w:style>
  <w:style w:type="paragraph" w:styleId="Bibliography">
    <w:name w:val="Bibliography"/>
    <w:basedOn w:val="Normal"/>
    <w:next w:val="Normal"/>
    <w:uiPriority w:val="37"/>
    <w:semiHidden/>
    <w:unhideWhenUsed/>
    <w:rsid w:val="00107F41"/>
  </w:style>
  <w:style w:type="paragraph" w:styleId="BlockText">
    <w:name w:val="Block Text"/>
    <w:basedOn w:val="Normal"/>
    <w:rsid w:val="00107F4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07F41"/>
    <w:pPr>
      <w:spacing w:after="120"/>
    </w:pPr>
  </w:style>
  <w:style w:type="character" w:customStyle="1" w:styleId="BodyTextChar">
    <w:name w:val="Body Text Char"/>
    <w:basedOn w:val="DefaultParagraphFont"/>
    <w:link w:val="BodyText"/>
    <w:rsid w:val="00107F41"/>
    <w:rPr>
      <w:lang w:eastAsia="en-US"/>
    </w:rPr>
  </w:style>
  <w:style w:type="paragraph" w:styleId="BodyText2">
    <w:name w:val="Body Text 2"/>
    <w:basedOn w:val="Normal"/>
    <w:link w:val="BodyText2Char"/>
    <w:rsid w:val="00107F41"/>
    <w:pPr>
      <w:spacing w:after="120" w:line="480" w:lineRule="auto"/>
    </w:pPr>
  </w:style>
  <w:style w:type="character" w:customStyle="1" w:styleId="BodyText2Char">
    <w:name w:val="Body Text 2 Char"/>
    <w:basedOn w:val="DefaultParagraphFont"/>
    <w:link w:val="BodyText2"/>
    <w:rsid w:val="00107F41"/>
    <w:rPr>
      <w:lang w:eastAsia="en-US"/>
    </w:rPr>
  </w:style>
  <w:style w:type="paragraph" w:styleId="BodyText3">
    <w:name w:val="Body Text 3"/>
    <w:basedOn w:val="Normal"/>
    <w:link w:val="BodyText3Char"/>
    <w:rsid w:val="00107F41"/>
    <w:pPr>
      <w:spacing w:after="120"/>
    </w:pPr>
    <w:rPr>
      <w:sz w:val="16"/>
      <w:szCs w:val="16"/>
    </w:rPr>
  </w:style>
  <w:style w:type="character" w:customStyle="1" w:styleId="BodyText3Char">
    <w:name w:val="Body Text 3 Char"/>
    <w:basedOn w:val="DefaultParagraphFont"/>
    <w:link w:val="BodyText3"/>
    <w:rsid w:val="00107F41"/>
    <w:rPr>
      <w:sz w:val="16"/>
      <w:szCs w:val="16"/>
      <w:lang w:eastAsia="en-US"/>
    </w:rPr>
  </w:style>
  <w:style w:type="paragraph" w:styleId="BodyTextFirstIndent">
    <w:name w:val="Body Text First Indent"/>
    <w:basedOn w:val="BodyText"/>
    <w:link w:val="BodyTextFirstIndentChar"/>
    <w:rsid w:val="00107F41"/>
    <w:pPr>
      <w:spacing w:after="180"/>
      <w:ind w:firstLine="360"/>
    </w:pPr>
  </w:style>
  <w:style w:type="character" w:customStyle="1" w:styleId="BodyTextFirstIndentChar">
    <w:name w:val="Body Text First Indent Char"/>
    <w:basedOn w:val="BodyTextChar"/>
    <w:link w:val="BodyTextFirstIndent"/>
    <w:rsid w:val="00107F41"/>
    <w:rPr>
      <w:lang w:eastAsia="en-US"/>
    </w:rPr>
  </w:style>
  <w:style w:type="paragraph" w:styleId="BodyTextIndent">
    <w:name w:val="Body Text Indent"/>
    <w:basedOn w:val="Normal"/>
    <w:link w:val="BodyTextIndentChar"/>
    <w:rsid w:val="00107F41"/>
    <w:pPr>
      <w:spacing w:after="120"/>
      <w:ind w:left="283"/>
    </w:pPr>
  </w:style>
  <w:style w:type="character" w:customStyle="1" w:styleId="BodyTextIndentChar">
    <w:name w:val="Body Text Indent Char"/>
    <w:basedOn w:val="DefaultParagraphFont"/>
    <w:link w:val="BodyTextIndent"/>
    <w:rsid w:val="00107F41"/>
    <w:rPr>
      <w:lang w:eastAsia="en-US"/>
    </w:rPr>
  </w:style>
  <w:style w:type="paragraph" w:styleId="BodyTextFirstIndent2">
    <w:name w:val="Body Text First Indent 2"/>
    <w:basedOn w:val="BodyTextIndent"/>
    <w:link w:val="BodyTextFirstIndent2Char"/>
    <w:rsid w:val="00107F41"/>
    <w:pPr>
      <w:spacing w:after="180"/>
      <w:ind w:left="360" w:firstLine="360"/>
    </w:pPr>
  </w:style>
  <w:style w:type="character" w:customStyle="1" w:styleId="BodyTextFirstIndent2Char">
    <w:name w:val="Body Text First Indent 2 Char"/>
    <w:basedOn w:val="BodyTextIndentChar"/>
    <w:link w:val="BodyTextFirstIndent2"/>
    <w:rsid w:val="00107F41"/>
    <w:rPr>
      <w:lang w:eastAsia="en-US"/>
    </w:rPr>
  </w:style>
  <w:style w:type="paragraph" w:styleId="BodyTextIndent2">
    <w:name w:val="Body Text Indent 2"/>
    <w:basedOn w:val="Normal"/>
    <w:link w:val="BodyTextIndent2Char"/>
    <w:rsid w:val="00107F41"/>
    <w:pPr>
      <w:spacing w:after="120" w:line="480" w:lineRule="auto"/>
      <w:ind w:left="283"/>
    </w:pPr>
  </w:style>
  <w:style w:type="character" w:customStyle="1" w:styleId="BodyTextIndent2Char">
    <w:name w:val="Body Text Indent 2 Char"/>
    <w:basedOn w:val="DefaultParagraphFont"/>
    <w:link w:val="BodyTextIndent2"/>
    <w:rsid w:val="00107F41"/>
    <w:rPr>
      <w:lang w:eastAsia="en-US"/>
    </w:rPr>
  </w:style>
  <w:style w:type="paragraph" w:styleId="BodyTextIndent3">
    <w:name w:val="Body Text Indent 3"/>
    <w:basedOn w:val="Normal"/>
    <w:link w:val="BodyTextIndent3Char"/>
    <w:rsid w:val="00107F41"/>
    <w:pPr>
      <w:spacing w:after="120"/>
      <w:ind w:left="283"/>
    </w:pPr>
    <w:rPr>
      <w:sz w:val="16"/>
      <w:szCs w:val="16"/>
    </w:rPr>
  </w:style>
  <w:style w:type="character" w:customStyle="1" w:styleId="BodyTextIndent3Char">
    <w:name w:val="Body Text Indent 3 Char"/>
    <w:basedOn w:val="DefaultParagraphFont"/>
    <w:link w:val="BodyTextIndent3"/>
    <w:rsid w:val="00107F41"/>
    <w:rPr>
      <w:sz w:val="16"/>
      <w:szCs w:val="16"/>
      <w:lang w:eastAsia="en-US"/>
    </w:rPr>
  </w:style>
  <w:style w:type="paragraph" w:styleId="Closing">
    <w:name w:val="Closing"/>
    <w:basedOn w:val="Normal"/>
    <w:link w:val="ClosingChar"/>
    <w:rsid w:val="00107F41"/>
    <w:pPr>
      <w:spacing w:after="0"/>
      <w:ind w:left="4252"/>
    </w:pPr>
  </w:style>
  <w:style w:type="character" w:customStyle="1" w:styleId="ClosingChar">
    <w:name w:val="Closing Char"/>
    <w:basedOn w:val="DefaultParagraphFont"/>
    <w:link w:val="Closing"/>
    <w:rsid w:val="00107F41"/>
    <w:rPr>
      <w:lang w:eastAsia="en-US"/>
    </w:rPr>
  </w:style>
  <w:style w:type="paragraph" w:styleId="Date">
    <w:name w:val="Date"/>
    <w:basedOn w:val="Normal"/>
    <w:next w:val="Normal"/>
    <w:link w:val="DateChar"/>
    <w:rsid w:val="00107F41"/>
  </w:style>
  <w:style w:type="character" w:customStyle="1" w:styleId="DateChar">
    <w:name w:val="Date Char"/>
    <w:basedOn w:val="DefaultParagraphFont"/>
    <w:link w:val="Date"/>
    <w:rsid w:val="00107F41"/>
    <w:rPr>
      <w:lang w:eastAsia="en-US"/>
    </w:rPr>
  </w:style>
  <w:style w:type="paragraph" w:styleId="DocumentMap">
    <w:name w:val="Document Map"/>
    <w:basedOn w:val="Normal"/>
    <w:link w:val="DocumentMapChar"/>
    <w:rsid w:val="00107F41"/>
    <w:pPr>
      <w:spacing w:after="0"/>
    </w:pPr>
    <w:rPr>
      <w:rFonts w:ascii="Segoe UI" w:hAnsi="Segoe UI" w:cs="Segoe UI"/>
      <w:sz w:val="16"/>
      <w:szCs w:val="16"/>
    </w:rPr>
  </w:style>
  <w:style w:type="character" w:customStyle="1" w:styleId="DocumentMapChar">
    <w:name w:val="Document Map Char"/>
    <w:basedOn w:val="DefaultParagraphFont"/>
    <w:link w:val="DocumentMap"/>
    <w:rsid w:val="00107F41"/>
    <w:rPr>
      <w:rFonts w:ascii="Segoe UI" w:hAnsi="Segoe UI" w:cs="Segoe UI"/>
      <w:sz w:val="16"/>
      <w:szCs w:val="16"/>
      <w:lang w:eastAsia="en-US"/>
    </w:rPr>
  </w:style>
  <w:style w:type="paragraph" w:styleId="E-mailSignature">
    <w:name w:val="E-mail Signature"/>
    <w:basedOn w:val="Normal"/>
    <w:link w:val="E-mailSignatureChar"/>
    <w:rsid w:val="00107F41"/>
    <w:pPr>
      <w:spacing w:after="0"/>
    </w:pPr>
  </w:style>
  <w:style w:type="character" w:customStyle="1" w:styleId="E-mailSignatureChar">
    <w:name w:val="E-mail Signature Char"/>
    <w:basedOn w:val="DefaultParagraphFont"/>
    <w:link w:val="E-mailSignature"/>
    <w:rsid w:val="00107F41"/>
    <w:rPr>
      <w:lang w:eastAsia="en-US"/>
    </w:rPr>
  </w:style>
  <w:style w:type="paragraph" w:styleId="EndnoteText">
    <w:name w:val="endnote text"/>
    <w:basedOn w:val="Normal"/>
    <w:link w:val="EndnoteTextChar"/>
    <w:rsid w:val="00107F41"/>
    <w:pPr>
      <w:spacing w:after="0"/>
    </w:pPr>
  </w:style>
  <w:style w:type="character" w:customStyle="1" w:styleId="EndnoteTextChar">
    <w:name w:val="Endnote Text Char"/>
    <w:basedOn w:val="DefaultParagraphFont"/>
    <w:link w:val="EndnoteText"/>
    <w:rsid w:val="00107F41"/>
    <w:rPr>
      <w:lang w:eastAsia="en-US"/>
    </w:rPr>
  </w:style>
  <w:style w:type="paragraph" w:styleId="EnvelopeAddress">
    <w:name w:val="envelope address"/>
    <w:basedOn w:val="Normal"/>
    <w:rsid w:val="00107F4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F41"/>
    <w:pPr>
      <w:spacing w:after="0"/>
    </w:pPr>
    <w:rPr>
      <w:rFonts w:asciiTheme="majorHAnsi" w:eastAsiaTheme="majorEastAsia" w:hAnsiTheme="majorHAnsi" w:cstheme="majorBidi"/>
    </w:rPr>
  </w:style>
  <w:style w:type="paragraph" w:styleId="HTMLAddress">
    <w:name w:val="HTML Address"/>
    <w:basedOn w:val="Normal"/>
    <w:link w:val="HTMLAddressChar"/>
    <w:rsid w:val="00107F41"/>
    <w:pPr>
      <w:spacing w:after="0"/>
    </w:pPr>
    <w:rPr>
      <w:i/>
      <w:iCs/>
    </w:rPr>
  </w:style>
  <w:style w:type="character" w:customStyle="1" w:styleId="HTMLAddressChar">
    <w:name w:val="HTML Address Char"/>
    <w:basedOn w:val="DefaultParagraphFont"/>
    <w:link w:val="HTMLAddress"/>
    <w:rsid w:val="00107F41"/>
    <w:rPr>
      <w:i/>
      <w:iCs/>
      <w:lang w:eastAsia="en-US"/>
    </w:rPr>
  </w:style>
  <w:style w:type="paragraph" w:styleId="Index3">
    <w:name w:val="index 3"/>
    <w:basedOn w:val="Normal"/>
    <w:next w:val="Normal"/>
    <w:rsid w:val="00107F41"/>
    <w:pPr>
      <w:spacing w:after="0"/>
      <w:ind w:left="600" w:hanging="200"/>
    </w:pPr>
  </w:style>
  <w:style w:type="paragraph" w:styleId="Index4">
    <w:name w:val="index 4"/>
    <w:basedOn w:val="Normal"/>
    <w:next w:val="Normal"/>
    <w:rsid w:val="00107F41"/>
    <w:pPr>
      <w:spacing w:after="0"/>
      <w:ind w:left="800" w:hanging="200"/>
    </w:pPr>
  </w:style>
  <w:style w:type="paragraph" w:styleId="Index5">
    <w:name w:val="index 5"/>
    <w:basedOn w:val="Normal"/>
    <w:next w:val="Normal"/>
    <w:rsid w:val="00107F41"/>
    <w:pPr>
      <w:spacing w:after="0"/>
      <w:ind w:left="1000" w:hanging="200"/>
    </w:pPr>
  </w:style>
  <w:style w:type="paragraph" w:styleId="Index6">
    <w:name w:val="index 6"/>
    <w:basedOn w:val="Normal"/>
    <w:next w:val="Normal"/>
    <w:rsid w:val="00107F41"/>
    <w:pPr>
      <w:spacing w:after="0"/>
      <w:ind w:left="1200" w:hanging="200"/>
    </w:pPr>
  </w:style>
  <w:style w:type="paragraph" w:styleId="Index7">
    <w:name w:val="index 7"/>
    <w:basedOn w:val="Normal"/>
    <w:next w:val="Normal"/>
    <w:rsid w:val="00107F41"/>
    <w:pPr>
      <w:spacing w:after="0"/>
      <w:ind w:left="1400" w:hanging="200"/>
    </w:pPr>
  </w:style>
  <w:style w:type="paragraph" w:styleId="Index8">
    <w:name w:val="index 8"/>
    <w:basedOn w:val="Normal"/>
    <w:next w:val="Normal"/>
    <w:rsid w:val="00107F41"/>
    <w:pPr>
      <w:spacing w:after="0"/>
      <w:ind w:left="1600" w:hanging="200"/>
    </w:pPr>
  </w:style>
  <w:style w:type="paragraph" w:styleId="Index9">
    <w:name w:val="index 9"/>
    <w:basedOn w:val="Normal"/>
    <w:next w:val="Normal"/>
    <w:rsid w:val="00107F41"/>
    <w:pPr>
      <w:spacing w:after="0"/>
      <w:ind w:left="1800" w:hanging="200"/>
    </w:pPr>
  </w:style>
  <w:style w:type="paragraph" w:styleId="IndexHeading">
    <w:name w:val="index heading"/>
    <w:basedOn w:val="Normal"/>
    <w:next w:val="Index1"/>
    <w:rsid w:val="00107F4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F4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F41"/>
    <w:rPr>
      <w:i/>
      <w:iCs/>
      <w:color w:val="4472C4" w:themeColor="accent1"/>
      <w:lang w:eastAsia="en-US"/>
    </w:rPr>
  </w:style>
  <w:style w:type="paragraph" w:styleId="ListContinue">
    <w:name w:val="List Continue"/>
    <w:basedOn w:val="Normal"/>
    <w:rsid w:val="00107F41"/>
    <w:pPr>
      <w:spacing w:after="120"/>
      <w:ind w:left="283"/>
      <w:contextualSpacing/>
    </w:pPr>
  </w:style>
  <w:style w:type="paragraph" w:styleId="ListContinue2">
    <w:name w:val="List Continue 2"/>
    <w:basedOn w:val="Normal"/>
    <w:rsid w:val="00107F41"/>
    <w:pPr>
      <w:spacing w:after="120"/>
      <w:ind w:left="566"/>
      <w:contextualSpacing/>
    </w:pPr>
  </w:style>
  <w:style w:type="paragraph" w:styleId="ListContinue3">
    <w:name w:val="List Continue 3"/>
    <w:basedOn w:val="Normal"/>
    <w:rsid w:val="00107F41"/>
    <w:pPr>
      <w:spacing w:after="120"/>
      <w:ind w:left="849"/>
      <w:contextualSpacing/>
    </w:pPr>
  </w:style>
  <w:style w:type="paragraph" w:styleId="ListContinue4">
    <w:name w:val="List Continue 4"/>
    <w:basedOn w:val="Normal"/>
    <w:rsid w:val="00107F41"/>
    <w:pPr>
      <w:spacing w:after="120"/>
      <w:ind w:left="1132"/>
      <w:contextualSpacing/>
    </w:pPr>
  </w:style>
  <w:style w:type="paragraph" w:styleId="ListContinue5">
    <w:name w:val="List Continue 5"/>
    <w:basedOn w:val="Normal"/>
    <w:rsid w:val="00107F41"/>
    <w:pPr>
      <w:spacing w:after="120"/>
      <w:ind w:left="1415"/>
      <w:contextualSpacing/>
    </w:pPr>
  </w:style>
  <w:style w:type="paragraph" w:styleId="ListNumber3">
    <w:name w:val="List Number 3"/>
    <w:basedOn w:val="Normal"/>
    <w:rsid w:val="00107F41"/>
    <w:pPr>
      <w:numPr>
        <w:numId w:val="25"/>
      </w:numPr>
      <w:contextualSpacing/>
    </w:pPr>
  </w:style>
  <w:style w:type="paragraph" w:styleId="ListNumber4">
    <w:name w:val="List Number 4"/>
    <w:basedOn w:val="Normal"/>
    <w:rsid w:val="00107F41"/>
    <w:pPr>
      <w:numPr>
        <w:numId w:val="26"/>
      </w:numPr>
      <w:contextualSpacing/>
    </w:pPr>
  </w:style>
  <w:style w:type="paragraph" w:styleId="ListNumber5">
    <w:name w:val="List Number 5"/>
    <w:basedOn w:val="Normal"/>
    <w:rsid w:val="00107F41"/>
    <w:pPr>
      <w:numPr>
        <w:numId w:val="27"/>
      </w:numPr>
      <w:contextualSpacing/>
    </w:pPr>
  </w:style>
  <w:style w:type="paragraph" w:styleId="MacroText">
    <w:name w:val="macro"/>
    <w:link w:val="MacroTextChar"/>
    <w:rsid w:val="00107F4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07F41"/>
    <w:rPr>
      <w:rFonts w:ascii="Consolas" w:hAnsi="Consolas"/>
      <w:lang w:eastAsia="en-US"/>
    </w:rPr>
  </w:style>
  <w:style w:type="paragraph" w:styleId="MessageHeader">
    <w:name w:val="Message Header"/>
    <w:basedOn w:val="Normal"/>
    <w:link w:val="MessageHeaderChar"/>
    <w:rsid w:val="00107F4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F4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07F41"/>
    <w:rPr>
      <w:lang w:eastAsia="en-US"/>
    </w:rPr>
  </w:style>
  <w:style w:type="paragraph" w:styleId="NormalIndent">
    <w:name w:val="Normal Indent"/>
    <w:basedOn w:val="Normal"/>
    <w:rsid w:val="00107F41"/>
    <w:pPr>
      <w:ind w:left="720"/>
    </w:pPr>
  </w:style>
  <w:style w:type="paragraph" w:styleId="NoteHeading">
    <w:name w:val="Note Heading"/>
    <w:basedOn w:val="Normal"/>
    <w:next w:val="Normal"/>
    <w:link w:val="NoteHeadingChar"/>
    <w:rsid w:val="00107F41"/>
    <w:pPr>
      <w:spacing w:after="0"/>
    </w:pPr>
  </w:style>
  <w:style w:type="character" w:customStyle="1" w:styleId="NoteHeadingChar">
    <w:name w:val="Note Heading Char"/>
    <w:basedOn w:val="DefaultParagraphFont"/>
    <w:link w:val="NoteHeading"/>
    <w:rsid w:val="00107F41"/>
    <w:rPr>
      <w:lang w:eastAsia="en-US"/>
    </w:rPr>
  </w:style>
  <w:style w:type="paragraph" w:styleId="PlainText">
    <w:name w:val="Plain Text"/>
    <w:basedOn w:val="Normal"/>
    <w:link w:val="PlainTextChar"/>
    <w:rsid w:val="00107F41"/>
    <w:pPr>
      <w:spacing w:after="0"/>
    </w:pPr>
    <w:rPr>
      <w:rFonts w:ascii="Consolas" w:hAnsi="Consolas"/>
      <w:sz w:val="21"/>
      <w:szCs w:val="21"/>
    </w:rPr>
  </w:style>
  <w:style w:type="character" w:customStyle="1" w:styleId="PlainTextChar">
    <w:name w:val="Plain Text Char"/>
    <w:basedOn w:val="DefaultParagraphFont"/>
    <w:link w:val="PlainText"/>
    <w:rsid w:val="00107F41"/>
    <w:rPr>
      <w:rFonts w:ascii="Consolas" w:hAnsi="Consolas"/>
      <w:sz w:val="21"/>
      <w:szCs w:val="21"/>
      <w:lang w:eastAsia="en-US"/>
    </w:rPr>
  </w:style>
  <w:style w:type="paragraph" w:styleId="Quote">
    <w:name w:val="Quote"/>
    <w:basedOn w:val="Normal"/>
    <w:next w:val="Normal"/>
    <w:link w:val="QuoteChar"/>
    <w:uiPriority w:val="29"/>
    <w:qFormat/>
    <w:rsid w:val="00107F4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F41"/>
    <w:rPr>
      <w:i/>
      <w:iCs/>
      <w:color w:val="404040" w:themeColor="text1" w:themeTint="BF"/>
      <w:lang w:eastAsia="en-US"/>
    </w:rPr>
  </w:style>
  <w:style w:type="paragraph" w:styleId="Salutation">
    <w:name w:val="Salutation"/>
    <w:basedOn w:val="Normal"/>
    <w:next w:val="Normal"/>
    <w:link w:val="SalutationChar"/>
    <w:rsid w:val="00107F41"/>
  </w:style>
  <w:style w:type="character" w:customStyle="1" w:styleId="SalutationChar">
    <w:name w:val="Salutation Char"/>
    <w:basedOn w:val="DefaultParagraphFont"/>
    <w:link w:val="Salutation"/>
    <w:rsid w:val="00107F41"/>
    <w:rPr>
      <w:lang w:eastAsia="en-US"/>
    </w:rPr>
  </w:style>
  <w:style w:type="paragraph" w:styleId="Signature">
    <w:name w:val="Signature"/>
    <w:basedOn w:val="Normal"/>
    <w:link w:val="SignatureChar"/>
    <w:rsid w:val="00107F41"/>
    <w:pPr>
      <w:spacing w:after="0"/>
      <w:ind w:left="4252"/>
    </w:pPr>
  </w:style>
  <w:style w:type="character" w:customStyle="1" w:styleId="SignatureChar">
    <w:name w:val="Signature Char"/>
    <w:basedOn w:val="DefaultParagraphFont"/>
    <w:link w:val="Signature"/>
    <w:rsid w:val="00107F41"/>
    <w:rPr>
      <w:lang w:eastAsia="en-US"/>
    </w:rPr>
  </w:style>
  <w:style w:type="paragraph" w:styleId="Subtitle">
    <w:name w:val="Subtitle"/>
    <w:basedOn w:val="Normal"/>
    <w:next w:val="Normal"/>
    <w:link w:val="SubtitleChar"/>
    <w:qFormat/>
    <w:rsid w:val="00107F4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F41"/>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07F41"/>
    <w:pPr>
      <w:spacing w:after="0"/>
      <w:ind w:left="200" w:hanging="200"/>
    </w:pPr>
  </w:style>
  <w:style w:type="paragraph" w:styleId="TableofFigures">
    <w:name w:val="table of figures"/>
    <w:basedOn w:val="Normal"/>
    <w:next w:val="Normal"/>
    <w:rsid w:val="00107F41"/>
    <w:pPr>
      <w:spacing w:after="0"/>
    </w:pPr>
  </w:style>
  <w:style w:type="paragraph" w:styleId="Title">
    <w:name w:val="Title"/>
    <w:basedOn w:val="Normal"/>
    <w:next w:val="Normal"/>
    <w:link w:val="TitleChar"/>
    <w:qFormat/>
    <w:rsid w:val="00107F4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F4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07F4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F4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sma.com/futurenetworks/gsma-open-gateway/" TargetMode="External"/><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github.com/camaraproject"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package" Target="embeddings/Microsoft_Visio_Drawing1.vsdx"/><Relationship Id="rId30" Type="http://schemas.openxmlformats.org/officeDocument/2006/relationships/image" Target="media/image18.png"/><Relationship Id="rId35"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Pages>
  <Words>20288</Words>
  <Characters>115642</Characters>
  <Application>Microsoft Office Word</Application>
  <DocSecurity>0</DocSecurity>
  <Lines>963</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135659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3</cp:revision>
  <cp:lastPrinted>2019-02-25T14:05:00Z</cp:lastPrinted>
  <dcterms:created xsi:type="dcterms:W3CDTF">2023-06-22T13:08:00Z</dcterms:created>
  <dcterms:modified xsi:type="dcterms:W3CDTF">2023-06-22T13:09:00Z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