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0656924A"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7D3DF7">
              <w:t>9</w:t>
            </w:r>
            <w:r w:rsidRPr="00B9381D">
              <w:t>.</w:t>
            </w:r>
            <w:bookmarkEnd w:id="3"/>
            <w:r w:rsidR="007D3DF7">
              <w:t>0</w:t>
            </w:r>
            <w:r w:rsidR="007D3DF7" w:rsidRPr="00B9381D">
              <w:t xml:space="preserve"> </w:t>
            </w:r>
            <w:r w:rsidRPr="00B9381D">
              <w:rPr>
                <w:sz w:val="32"/>
              </w:rPr>
              <w:t>(</w:t>
            </w:r>
            <w:bookmarkStart w:id="4" w:name="issueDate"/>
            <w:r w:rsidR="007D3DF7" w:rsidRPr="00B9381D">
              <w:rPr>
                <w:sz w:val="32"/>
              </w:rPr>
              <w:t>202</w:t>
            </w:r>
            <w:r w:rsidR="007D3DF7">
              <w:rPr>
                <w:sz w:val="32"/>
              </w:rPr>
              <w:t>3</w:t>
            </w:r>
            <w:r w:rsidRPr="00B9381D">
              <w:rPr>
                <w:sz w:val="32"/>
              </w:rPr>
              <w:t>-</w:t>
            </w:r>
            <w:bookmarkEnd w:id="4"/>
            <w:r w:rsidR="007D3DF7">
              <w:rPr>
                <w:sz w:val="32"/>
              </w:rPr>
              <w:t>01</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0A832A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7D3DF7">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6E64338F" w14:textId="64B16668" w:rsidR="003C62E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C62E6">
        <w:rPr>
          <w:noProof/>
        </w:rPr>
        <w:t>Foreword</w:t>
      </w:r>
      <w:r w:rsidR="003C62E6">
        <w:rPr>
          <w:noProof/>
        </w:rPr>
        <w:tab/>
      </w:r>
      <w:r w:rsidR="003C62E6">
        <w:rPr>
          <w:noProof/>
        </w:rPr>
        <w:fldChar w:fldCharType="begin" w:fldLock="1"/>
      </w:r>
      <w:r w:rsidR="003C62E6">
        <w:rPr>
          <w:noProof/>
        </w:rPr>
        <w:instrText xml:space="preserve"> PAGEREF _Toc124329523 \h </w:instrText>
      </w:r>
      <w:r w:rsidR="003C62E6">
        <w:rPr>
          <w:noProof/>
        </w:rPr>
      </w:r>
      <w:r w:rsidR="003C62E6">
        <w:rPr>
          <w:noProof/>
        </w:rPr>
        <w:fldChar w:fldCharType="separate"/>
      </w:r>
      <w:r w:rsidR="003C62E6">
        <w:rPr>
          <w:noProof/>
        </w:rPr>
        <w:t>26</w:t>
      </w:r>
      <w:r w:rsidR="003C62E6">
        <w:rPr>
          <w:noProof/>
        </w:rPr>
        <w:fldChar w:fldCharType="end"/>
      </w:r>
    </w:p>
    <w:p w14:paraId="151AD443" w14:textId="53249969" w:rsidR="003C62E6" w:rsidRDefault="003C62E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_Toc124329524 \h </w:instrText>
      </w:r>
      <w:r>
        <w:rPr>
          <w:noProof/>
        </w:rPr>
      </w:r>
      <w:r>
        <w:rPr>
          <w:noProof/>
        </w:rPr>
        <w:fldChar w:fldCharType="separate"/>
      </w:r>
      <w:r>
        <w:rPr>
          <w:noProof/>
        </w:rPr>
        <w:t>27</w:t>
      </w:r>
      <w:r>
        <w:rPr>
          <w:noProof/>
        </w:rPr>
        <w:fldChar w:fldCharType="end"/>
      </w:r>
    </w:p>
    <w:p w14:paraId="414DC39D" w14:textId="26135AD7" w:rsidR="003C62E6" w:rsidRDefault="003C62E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_Toc124329525 \h </w:instrText>
      </w:r>
      <w:r>
        <w:rPr>
          <w:noProof/>
        </w:rPr>
      </w:r>
      <w:r>
        <w:rPr>
          <w:noProof/>
        </w:rPr>
        <w:fldChar w:fldCharType="separate"/>
      </w:r>
      <w:r>
        <w:rPr>
          <w:noProof/>
        </w:rPr>
        <w:t>28</w:t>
      </w:r>
      <w:r>
        <w:rPr>
          <w:noProof/>
        </w:rPr>
        <w:fldChar w:fldCharType="end"/>
      </w:r>
    </w:p>
    <w:p w14:paraId="5F563D7E" w14:textId="7FB42CD7" w:rsidR="003C62E6" w:rsidRDefault="003C62E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_Toc124329526 \h </w:instrText>
      </w:r>
      <w:r>
        <w:rPr>
          <w:noProof/>
        </w:rPr>
      </w:r>
      <w:r>
        <w:rPr>
          <w:noProof/>
        </w:rPr>
        <w:fldChar w:fldCharType="separate"/>
      </w:r>
      <w:r>
        <w:rPr>
          <w:noProof/>
        </w:rPr>
        <w:t>28</w:t>
      </w:r>
      <w:r>
        <w:rPr>
          <w:noProof/>
        </w:rPr>
        <w:fldChar w:fldCharType="end"/>
      </w:r>
    </w:p>
    <w:p w14:paraId="0A81F45A" w14:textId="4EF37EFF" w:rsidR="003C62E6" w:rsidRDefault="003C62E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_Toc124329527 \h </w:instrText>
      </w:r>
      <w:r>
        <w:rPr>
          <w:noProof/>
        </w:rPr>
      </w:r>
      <w:r>
        <w:rPr>
          <w:noProof/>
        </w:rPr>
        <w:fldChar w:fldCharType="separate"/>
      </w:r>
      <w:r>
        <w:rPr>
          <w:noProof/>
        </w:rPr>
        <w:t>31</w:t>
      </w:r>
      <w:r>
        <w:rPr>
          <w:noProof/>
        </w:rPr>
        <w:fldChar w:fldCharType="end"/>
      </w:r>
    </w:p>
    <w:p w14:paraId="3687D18D" w14:textId="543CF81F" w:rsidR="003C62E6" w:rsidRDefault="003C62E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_Toc124329528 \h </w:instrText>
      </w:r>
      <w:r>
        <w:rPr>
          <w:noProof/>
        </w:rPr>
      </w:r>
      <w:r>
        <w:rPr>
          <w:noProof/>
        </w:rPr>
        <w:fldChar w:fldCharType="separate"/>
      </w:r>
      <w:r>
        <w:rPr>
          <w:noProof/>
        </w:rPr>
        <w:t>31</w:t>
      </w:r>
      <w:r>
        <w:rPr>
          <w:noProof/>
        </w:rPr>
        <w:fldChar w:fldCharType="end"/>
      </w:r>
    </w:p>
    <w:p w14:paraId="137ED230" w14:textId="38CC4BA7" w:rsidR="003C62E6" w:rsidRDefault="003C62E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_Toc124329529 \h </w:instrText>
      </w:r>
      <w:r>
        <w:rPr>
          <w:noProof/>
        </w:rPr>
      </w:r>
      <w:r>
        <w:rPr>
          <w:noProof/>
        </w:rPr>
        <w:fldChar w:fldCharType="separate"/>
      </w:r>
      <w:r>
        <w:rPr>
          <w:noProof/>
        </w:rPr>
        <w:t>31</w:t>
      </w:r>
      <w:r>
        <w:rPr>
          <w:noProof/>
        </w:rPr>
        <w:fldChar w:fldCharType="end"/>
      </w:r>
    </w:p>
    <w:p w14:paraId="03522540" w14:textId="75B5293E" w:rsidR="003C62E6" w:rsidRDefault="003C62E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_Toc124329530 \h </w:instrText>
      </w:r>
      <w:r>
        <w:rPr>
          <w:noProof/>
        </w:rPr>
      </w:r>
      <w:r>
        <w:rPr>
          <w:noProof/>
        </w:rPr>
        <w:fldChar w:fldCharType="separate"/>
      </w:r>
      <w:r>
        <w:rPr>
          <w:noProof/>
        </w:rPr>
        <w:t>31</w:t>
      </w:r>
      <w:r>
        <w:rPr>
          <w:noProof/>
        </w:rPr>
        <w:fldChar w:fldCharType="end"/>
      </w:r>
    </w:p>
    <w:p w14:paraId="016BC95E" w14:textId="77777777" w:rsidR="003C62E6" w:rsidRDefault="003C62E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1F18C8B6" w14:textId="77777777" w:rsidR="003C62E6" w:rsidRDefault="003C62E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14D8A303" w14:textId="77777777" w:rsidR="003C62E6" w:rsidRDefault="003C62E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55F279ED" w14:textId="77777777" w:rsidR="003C62E6" w:rsidRDefault="003C62E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523C5466" w14:textId="77777777" w:rsidR="003C62E6" w:rsidRDefault="003C62E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6F7EA05F" w14:textId="77777777" w:rsidR="003C62E6" w:rsidRDefault="003C62E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67DB5C1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6569AB43" w14:textId="77777777" w:rsidR="003C62E6" w:rsidRDefault="003C62E6">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21DC044E" w14:textId="77777777" w:rsidR="003C62E6" w:rsidRDefault="003C62E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109DEB72"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GNBDUFunction</w:t>
      </w:r>
      <w:r>
        <w:rPr>
          <w:noProof/>
        </w:rPr>
        <w:tab/>
        <w:t>43</w:t>
      </w:r>
    </w:p>
    <w:p w14:paraId="155E36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43</w:t>
      </w:r>
    </w:p>
    <w:p w14:paraId="5A57EE8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43</w:t>
      </w:r>
    </w:p>
    <w:p w14:paraId="7A6707C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44</w:t>
      </w:r>
    </w:p>
    <w:p w14:paraId="5DA29A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44</w:t>
      </w:r>
    </w:p>
    <w:p w14:paraId="4201FA2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GNBCUCPFunction</w:t>
      </w:r>
      <w:r w:rsidRPr="003C62E6">
        <w:rPr>
          <w:noProof/>
          <w:lang w:val="fr-FR"/>
        </w:rPr>
        <w:tab/>
        <w:t>44</w:t>
      </w:r>
    </w:p>
    <w:p w14:paraId="60E5A3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44</w:t>
      </w:r>
    </w:p>
    <w:p w14:paraId="64CD753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44</w:t>
      </w:r>
    </w:p>
    <w:p w14:paraId="39167D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45</w:t>
      </w:r>
    </w:p>
    <w:p w14:paraId="2ED851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45</w:t>
      </w:r>
    </w:p>
    <w:p w14:paraId="3BAE99A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GNBCUUPFunction</w:t>
      </w:r>
      <w:r w:rsidRPr="003C62E6">
        <w:rPr>
          <w:noProof/>
          <w:lang w:val="fr-FR"/>
        </w:rPr>
        <w:tab/>
        <w:t>45</w:t>
      </w:r>
    </w:p>
    <w:p w14:paraId="3449ED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45</w:t>
      </w:r>
    </w:p>
    <w:p w14:paraId="13307E7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46</w:t>
      </w:r>
    </w:p>
    <w:p w14:paraId="4670429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46</w:t>
      </w:r>
    </w:p>
    <w:p w14:paraId="5BB69C6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46</w:t>
      </w:r>
    </w:p>
    <w:p w14:paraId="0799F7B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NRCellCU</w:t>
      </w:r>
      <w:r w:rsidRPr="003C62E6">
        <w:rPr>
          <w:noProof/>
          <w:lang w:val="fr-FR"/>
        </w:rPr>
        <w:tab/>
        <w:t>46</w:t>
      </w:r>
    </w:p>
    <w:p w14:paraId="38C06C4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46</w:t>
      </w:r>
    </w:p>
    <w:p w14:paraId="490719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46</w:t>
      </w:r>
    </w:p>
    <w:p w14:paraId="307167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4.3.4.3</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47</w:t>
      </w:r>
    </w:p>
    <w:p w14:paraId="09A52EE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47</w:t>
      </w:r>
    </w:p>
    <w:p w14:paraId="21050FB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NRCellDU</w:t>
      </w:r>
      <w:r w:rsidRPr="003C62E6">
        <w:rPr>
          <w:noProof/>
          <w:lang w:val="fr-FR"/>
        </w:rPr>
        <w:tab/>
        <w:t>47</w:t>
      </w:r>
    </w:p>
    <w:p w14:paraId="5A38910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47</w:t>
      </w:r>
    </w:p>
    <w:p w14:paraId="471FD60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47</w:t>
      </w:r>
    </w:p>
    <w:p w14:paraId="2B630F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48</w:t>
      </w:r>
    </w:p>
    <w:p w14:paraId="12465D1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48</w:t>
      </w:r>
    </w:p>
    <w:p w14:paraId="306EFC2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NRSectorCarrier</w:t>
      </w:r>
      <w:r w:rsidRPr="003C62E6">
        <w:rPr>
          <w:noProof/>
          <w:lang w:val="fr-FR"/>
        </w:rPr>
        <w:tab/>
        <w:t>49</w:t>
      </w:r>
    </w:p>
    <w:p w14:paraId="2CCB22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49</w:t>
      </w:r>
    </w:p>
    <w:p w14:paraId="07EDEE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49</w:t>
      </w:r>
    </w:p>
    <w:p w14:paraId="4DD646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49</w:t>
      </w:r>
    </w:p>
    <w:p w14:paraId="305B91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49</w:t>
      </w:r>
    </w:p>
    <w:p w14:paraId="43F3C9F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BWP</w:t>
      </w:r>
      <w:r w:rsidRPr="003C62E6">
        <w:rPr>
          <w:noProof/>
          <w:lang w:val="fr-FR"/>
        </w:rPr>
        <w:tab/>
        <w:t>50</w:t>
      </w:r>
    </w:p>
    <w:p w14:paraId="7A9716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50</w:t>
      </w:r>
    </w:p>
    <w:p w14:paraId="113A2D8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50</w:t>
      </w:r>
    </w:p>
    <w:p w14:paraId="7FF0D5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50</w:t>
      </w:r>
    </w:p>
    <w:p w14:paraId="554BCF0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50</w:t>
      </w:r>
    </w:p>
    <w:p w14:paraId="5852D33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EP_E1</w:t>
      </w:r>
      <w:r w:rsidRPr="003C62E6">
        <w:rPr>
          <w:noProof/>
          <w:lang w:val="fr-FR"/>
        </w:rPr>
        <w:tab/>
        <w:t>50</w:t>
      </w:r>
    </w:p>
    <w:p w14:paraId="7C7D558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50</w:t>
      </w:r>
    </w:p>
    <w:p w14:paraId="6F47A5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4.3.8.2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50</w:t>
      </w:r>
    </w:p>
    <w:p w14:paraId="2AAB41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50</w:t>
      </w:r>
    </w:p>
    <w:p w14:paraId="06FAB8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51</w:t>
      </w:r>
    </w:p>
    <w:p w14:paraId="5B8EDE7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EP_XnU</w:t>
      </w:r>
      <w:r w:rsidRPr="003C62E6">
        <w:rPr>
          <w:noProof/>
          <w:lang w:val="fr-FR"/>
        </w:rPr>
        <w:tab/>
        <w:t>51</w:t>
      </w:r>
    </w:p>
    <w:p w14:paraId="12F95BF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51</w:t>
      </w:r>
    </w:p>
    <w:p w14:paraId="0349D95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51</w:t>
      </w:r>
    </w:p>
    <w:p w14:paraId="4322AFF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51</w:t>
      </w:r>
    </w:p>
    <w:p w14:paraId="24C4C7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51</w:t>
      </w:r>
    </w:p>
    <w:p w14:paraId="2C2A7D5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EP_NgC</w:t>
      </w:r>
      <w:r w:rsidRPr="003C62E6">
        <w:rPr>
          <w:noProof/>
          <w:lang w:val="fr-FR"/>
        </w:rPr>
        <w:tab/>
        <w:t>51</w:t>
      </w:r>
    </w:p>
    <w:p w14:paraId="751772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51</w:t>
      </w:r>
    </w:p>
    <w:p w14:paraId="1F8B01A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51</w:t>
      </w:r>
    </w:p>
    <w:p w14:paraId="32CB09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51</w:t>
      </w:r>
    </w:p>
    <w:p w14:paraId="3227506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52</w:t>
      </w:r>
    </w:p>
    <w:p w14:paraId="2945467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EP_NgU</w:t>
      </w:r>
      <w:r w:rsidRPr="003C62E6">
        <w:rPr>
          <w:noProof/>
          <w:lang w:val="fr-FR"/>
        </w:rPr>
        <w:tab/>
        <w:t>52</w:t>
      </w:r>
    </w:p>
    <w:p w14:paraId="61ADB1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52</w:t>
      </w:r>
    </w:p>
    <w:p w14:paraId="5F73ED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52</w:t>
      </w:r>
    </w:p>
    <w:p w14:paraId="7D6C6B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52</w:t>
      </w:r>
    </w:p>
    <w:p w14:paraId="43723D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52</w:t>
      </w:r>
    </w:p>
    <w:p w14:paraId="10BA80F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EP_F1C</w:t>
      </w:r>
      <w:r w:rsidRPr="003C62E6">
        <w:rPr>
          <w:noProof/>
          <w:lang w:val="fr-FR"/>
        </w:rPr>
        <w:tab/>
        <w:t>52</w:t>
      </w:r>
    </w:p>
    <w:p w14:paraId="5DF2A89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52</w:t>
      </w:r>
    </w:p>
    <w:p w14:paraId="4139DA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52</w:t>
      </w:r>
    </w:p>
    <w:p w14:paraId="6376DB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53</w:t>
      </w:r>
    </w:p>
    <w:p w14:paraId="61BEBA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53</w:t>
      </w:r>
    </w:p>
    <w:p w14:paraId="6D02914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EP_F1U</w:t>
      </w:r>
      <w:r w:rsidRPr="003C62E6">
        <w:rPr>
          <w:noProof/>
          <w:lang w:val="fr-FR"/>
        </w:rPr>
        <w:tab/>
        <w:t>53</w:t>
      </w:r>
    </w:p>
    <w:p w14:paraId="168B6A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53</w:t>
      </w:r>
    </w:p>
    <w:p w14:paraId="7D8226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53</w:t>
      </w:r>
    </w:p>
    <w:p w14:paraId="04FFF04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53</w:t>
      </w:r>
    </w:p>
    <w:p w14:paraId="69B1C2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53</w:t>
      </w:r>
    </w:p>
    <w:p w14:paraId="638F4CC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EP_S1U</w:t>
      </w:r>
      <w:r w:rsidRPr="003C62E6">
        <w:rPr>
          <w:noProof/>
          <w:lang w:val="fr-FR"/>
        </w:rPr>
        <w:tab/>
        <w:t>53</w:t>
      </w:r>
    </w:p>
    <w:p w14:paraId="0B81F40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53</w:t>
      </w:r>
    </w:p>
    <w:p w14:paraId="137B295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53</w:t>
      </w:r>
    </w:p>
    <w:p w14:paraId="76EE2A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54</w:t>
      </w:r>
    </w:p>
    <w:p w14:paraId="29EAE5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54</w:t>
      </w:r>
    </w:p>
    <w:p w14:paraId="336FC91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EP_X2C</w:t>
      </w:r>
      <w:r w:rsidRPr="003C62E6">
        <w:rPr>
          <w:noProof/>
          <w:lang w:val="fr-FR"/>
        </w:rPr>
        <w:tab/>
        <w:t>54</w:t>
      </w:r>
    </w:p>
    <w:p w14:paraId="6281FF9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54</w:t>
      </w:r>
    </w:p>
    <w:p w14:paraId="303769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54</w:t>
      </w:r>
    </w:p>
    <w:p w14:paraId="58DDC4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54</w:t>
      </w:r>
    </w:p>
    <w:p w14:paraId="4EBCB4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54</w:t>
      </w:r>
    </w:p>
    <w:p w14:paraId="386F8DA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EP_X2U</w:t>
      </w:r>
      <w:r w:rsidRPr="003C62E6">
        <w:rPr>
          <w:noProof/>
          <w:lang w:val="fr-FR"/>
        </w:rPr>
        <w:tab/>
        <w:t>54</w:t>
      </w:r>
    </w:p>
    <w:p w14:paraId="2A9B3B2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54</w:t>
      </w:r>
    </w:p>
    <w:p w14:paraId="203A2D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54</w:t>
      </w:r>
    </w:p>
    <w:p w14:paraId="7300AB3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55</w:t>
      </w:r>
    </w:p>
    <w:p w14:paraId="7BB67B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55</w:t>
      </w:r>
    </w:p>
    <w:p w14:paraId="229AD88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EP_XnC</w:t>
      </w:r>
      <w:r w:rsidRPr="003C62E6">
        <w:rPr>
          <w:noProof/>
          <w:lang w:val="fr-FR"/>
        </w:rPr>
        <w:tab/>
        <w:t>55</w:t>
      </w:r>
    </w:p>
    <w:p w14:paraId="29712E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55</w:t>
      </w:r>
    </w:p>
    <w:p w14:paraId="7610AEB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55</w:t>
      </w:r>
    </w:p>
    <w:p w14:paraId="790BD6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55</w:t>
      </w:r>
    </w:p>
    <w:p w14:paraId="5620CC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55</w:t>
      </w:r>
    </w:p>
    <w:p w14:paraId="43561C3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ExternalGNBCUCPFunction</w:t>
      </w:r>
      <w:r w:rsidRPr="003C62E6">
        <w:rPr>
          <w:noProof/>
          <w:lang w:val="fr-FR"/>
        </w:rPr>
        <w:tab/>
        <w:t>55</w:t>
      </w:r>
    </w:p>
    <w:p w14:paraId="598555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55</w:t>
      </w:r>
    </w:p>
    <w:p w14:paraId="6B3C61C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55</w:t>
      </w:r>
    </w:p>
    <w:p w14:paraId="068086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56</w:t>
      </w:r>
    </w:p>
    <w:p w14:paraId="0BB11FB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56</w:t>
      </w:r>
    </w:p>
    <w:p w14:paraId="251AAAD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ExternalGNBCUUPFunction</w:t>
      </w:r>
      <w:r w:rsidRPr="003C62E6">
        <w:rPr>
          <w:noProof/>
          <w:lang w:val="fr-FR"/>
        </w:rPr>
        <w:tab/>
        <w:t>56</w:t>
      </w:r>
    </w:p>
    <w:p w14:paraId="0B17C6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56</w:t>
      </w:r>
    </w:p>
    <w:p w14:paraId="2A2CCD6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56</w:t>
      </w:r>
    </w:p>
    <w:p w14:paraId="13D004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56</w:t>
      </w:r>
    </w:p>
    <w:p w14:paraId="2E56769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56</w:t>
      </w:r>
    </w:p>
    <w:p w14:paraId="4610211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ExternalGNBDUFunction</w:t>
      </w:r>
      <w:r w:rsidRPr="003C62E6">
        <w:rPr>
          <w:noProof/>
          <w:lang w:val="fr-FR"/>
        </w:rPr>
        <w:tab/>
        <w:t>56</w:t>
      </w:r>
    </w:p>
    <w:p w14:paraId="73D2964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56</w:t>
      </w:r>
    </w:p>
    <w:p w14:paraId="70DCAF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56</w:t>
      </w:r>
    </w:p>
    <w:p w14:paraId="5D4F90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4.3.20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57</w:t>
      </w:r>
    </w:p>
    <w:p w14:paraId="506EFA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57</w:t>
      </w:r>
    </w:p>
    <w:p w14:paraId="4C8026F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ExternalUPFFunction</w:t>
      </w:r>
      <w:r w:rsidRPr="003C62E6">
        <w:rPr>
          <w:noProof/>
          <w:lang w:val="fr-FR"/>
        </w:rPr>
        <w:tab/>
        <w:t>57</w:t>
      </w:r>
    </w:p>
    <w:p w14:paraId="6B6419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57</w:t>
      </w:r>
    </w:p>
    <w:p w14:paraId="7A2454A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57</w:t>
      </w:r>
    </w:p>
    <w:p w14:paraId="5ECFC8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57</w:t>
      </w:r>
    </w:p>
    <w:p w14:paraId="6451ADF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57</w:t>
      </w:r>
    </w:p>
    <w:p w14:paraId="2C8BF43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ExternalAMFFunction</w:t>
      </w:r>
      <w:r w:rsidRPr="003C62E6">
        <w:rPr>
          <w:noProof/>
          <w:lang w:val="fr-FR"/>
        </w:rPr>
        <w:tab/>
        <w:t>57</w:t>
      </w:r>
    </w:p>
    <w:p w14:paraId="1025864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57</w:t>
      </w:r>
    </w:p>
    <w:p w14:paraId="0A9D1B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57</w:t>
      </w:r>
    </w:p>
    <w:p w14:paraId="4835B3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58</w:t>
      </w:r>
    </w:p>
    <w:p w14:paraId="4F2D7A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58</w:t>
      </w:r>
    </w:p>
    <w:p w14:paraId="1EC44A2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4.3.23</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58</w:t>
      </w:r>
    </w:p>
    <w:p w14:paraId="6B5E3B9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ENBFunction &lt;&lt;ProxyClass&gt;&gt;</w:t>
      </w:r>
      <w:r w:rsidRPr="003C62E6">
        <w:rPr>
          <w:noProof/>
          <w:lang w:val="fr-FR"/>
        </w:rPr>
        <w:tab/>
        <w:t>58</w:t>
      </w:r>
    </w:p>
    <w:p w14:paraId="1922211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58</w:t>
      </w:r>
    </w:p>
    <w:p w14:paraId="4D5C89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58</w:t>
      </w:r>
    </w:p>
    <w:p w14:paraId="7224651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58</w:t>
      </w:r>
    </w:p>
    <w:p w14:paraId="794750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58</w:t>
      </w:r>
    </w:p>
    <w:p w14:paraId="3FEE68D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GNBCUCPFunction &lt;&lt;ProxyClass&gt;&gt;</w:t>
      </w:r>
      <w:r w:rsidRPr="003C62E6">
        <w:rPr>
          <w:noProof/>
          <w:lang w:val="fr-FR"/>
        </w:rPr>
        <w:tab/>
        <w:t>58</w:t>
      </w:r>
    </w:p>
    <w:p w14:paraId="3838ED4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58</w:t>
      </w:r>
    </w:p>
    <w:p w14:paraId="7AF389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58</w:t>
      </w:r>
    </w:p>
    <w:p w14:paraId="6BE40D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58</w:t>
      </w:r>
    </w:p>
    <w:p w14:paraId="26ED61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58</w:t>
      </w:r>
    </w:p>
    <w:p w14:paraId="7BCA886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GNBCUUPFunction &lt;&lt;ProxyClass&gt;&gt;</w:t>
      </w:r>
      <w:r w:rsidRPr="003C62E6">
        <w:rPr>
          <w:noProof/>
          <w:lang w:val="fr-FR"/>
        </w:rPr>
        <w:tab/>
        <w:t>59</w:t>
      </w:r>
    </w:p>
    <w:p w14:paraId="23E029A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59</w:t>
      </w:r>
    </w:p>
    <w:p w14:paraId="69AB52F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59</w:t>
      </w:r>
    </w:p>
    <w:p w14:paraId="6C9AE9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59</w:t>
      </w:r>
    </w:p>
    <w:p w14:paraId="0E058B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59</w:t>
      </w:r>
    </w:p>
    <w:p w14:paraId="05C6260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GNBDUFunction &lt;&lt;ProxyClass&gt;&gt;</w:t>
      </w:r>
      <w:r w:rsidRPr="003C62E6">
        <w:rPr>
          <w:noProof/>
          <w:lang w:val="fr-FR"/>
        </w:rPr>
        <w:tab/>
        <w:t>59</w:t>
      </w:r>
    </w:p>
    <w:p w14:paraId="1DAE145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59</w:t>
      </w:r>
    </w:p>
    <w:p w14:paraId="3A501F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59</w:t>
      </w:r>
    </w:p>
    <w:p w14:paraId="2ED965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59</w:t>
      </w:r>
    </w:p>
    <w:p w14:paraId="6521A5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59</w:t>
      </w:r>
    </w:p>
    <w:p w14:paraId="56CDB06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ServingGWFFunction &lt;&lt;ProxyClass&gt;&gt;</w:t>
      </w:r>
      <w:r w:rsidRPr="003C62E6">
        <w:rPr>
          <w:noProof/>
          <w:lang w:val="fr-FR"/>
        </w:rPr>
        <w:tab/>
        <w:t>59</w:t>
      </w:r>
    </w:p>
    <w:p w14:paraId="2BF4B6E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59</w:t>
      </w:r>
    </w:p>
    <w:p w14:paraId="6618CB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59</w:t>
      </w:r>
    </w:p>
    <w:p w14:paraId="604A81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59</w:t>
      </w:r>
    </w:p>
    <w:p w14:paraId="2567C91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59</w:t>
      </w:r>
    </w:p>
    <w:p w14:paraId="1999C58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UPFFunction &lt;&lt;ProxyClass&gt;&gt;</w:t>
      </w:r>
      <w:r w:rsidRPr="003C62E6">
        <w:rPr>
          <w:noProof/>
          <w:lang w:val="fr-FR"/>
        </w:rPr>
        <w:tab/>
        <w:t>60</w:t>
      </w:r>
    </w:p>
    <w:p w14:paraId="3B3BADE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60</w:t>
      </w:r>
    </w:p>
    <w:p w14:paraId="7B8B32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60</w:t>
      </w:r>
    </w:p>
    <w:p w14:paraId="262DE79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60</w:t>
      </w:r>
    </w:p>
    <w:p w14:paraId="4A1B8E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60</w:t>
      </w:r>
    </w:p>
    <w:p w14:paraId="1E3EAEB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AMFFunction &lt;&lt;ProxyClass&gt;&gt;</w:t>
      </w:r>
      <w:r w:rsidRPr="003C62E6">
        <w:rPr>
          <w:noProof/>
          <w:lang w:val="fr-FR"/>
        </w:rPr>
        <w:tab/>
        <w:t>60</w:t>
      </w:r>
    </w:p>
    <w:p w14:paraId="65C076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60</w:t>
      </w:r>
    </w:p>
    <w:p w14:paraId="23842B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60</w:t>
      </w:r>
    </w:p>
    <w:p w14:paraId="2092CD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60</w:t>
      </w:r>
    </w:p>
    <w:p w14:paraId="3AEAD3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60</w:t>
      </w:r>
    </w:p>
    <w:p w14:paraId="5DD0FAE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4.3.31</w:t>
      </w:r>
      <w:r w:rsidRPr="003C62E6">
        <w:rPr>
          <w:rFonts w:asciiTheme="minorHAnsi" w:eastAsiaTheme="minorEastAsia" w:hAnsiTheme="minorHAnsi" w:cstheme="minorBidi"/>
          <w:noProof/>
          <w:sz w:val="22"/>
          <w:szCs w:val="22"/>
          <w:lang w:val="fr-FR" w:eastAsia="en-GB"/>
        </w:rPr>
        <w:tab/>
      </w:r>
      <w:r w:rsidRPr="003C62E6">
        <w:rPr>
          <w:noProof/>
          <w:lang w:val="fr-FR" w:eastAsia="zh-CN"/>
        </w:rPr>
        <w:t>Void</w:t>
      </w:r>
      <w:r w:rsidRPr="003C62E6">
        <w:rPr>
          <w:noProof/>
          <w:lang w:val="fr-FR"/>
        </w:rPr>
        <w:tab/>
        <w:t>60</w:t>
      </w:r>
    </w:p>
    <w:p w14:paraId="35360E3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NRCellRelation</w:t>
      </w:r>
      <w:r w:rsidRPr="003C62E6">
        <w:rPr>
          <w:noProof/>
          <w:lang w:val="fr-FR"/>
        </w:rPr>
        <w:tab/>
        <w:t>60</w:t>
      </w:r>
    </w:p>
    <w:p w14:paraId="75CB2FF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60</w:t>
      </w:r>
    </w:p>
    <w:p w14:paraId="0EFBD9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60</w:t>
      </w:r>
    </w:p>
    <w:p w14:paraId="6EC52B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61</w:t>
      </w:r>
    </w:p>
    <w:p w14:paraId="1D1C81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61</w:t>
      </w:r>
    </w:p>
    <w:p w14:paraId="699FC2E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NRFreqRelation</w:t>
      </w:r>
      <w:r w:rsidRPr="003C62E6">
        <w:rPr>
          <w:noProof/>
          <w:lang w:val="fr-FR"/>
        </w:rPr>
        <w:tab/>
        <w:t>61</w:t>
      </w:r>
    </w:p>
    <w:p w14:paraId="3105818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61</w:t>
      </w:r>
    </w:p>
    <w:p w14:paraId="3B4798F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61</w:t>
      </w:r>
    </w:p>
    <w:p w14:paraId="44C45C6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62</w:t>
      </w:r>
    </w:p>
    <w:p w14:paraId="3C18B98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62</w:t>
      </w:r>
    </w:p>
    <w:p w14:paraId="1B91293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4.3.34</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62</w:t>
      </w:r>
    </w:p>
    <w:p w14:paraId="2AE5C71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ExternalNRCellCU</w:t>
      </w:r>
      <w:r w:rsidRPr="003C62E6">
        <w:rPr>
          <w:noProof/>
          <w:lang w:val="fr-FR"/>
        </w:rPr>
        <w:tab/>
        <w:t>62</w:t>
      </w:r>
    </w:p>
    <w:p w14:paraId="4C12AC9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w:t>
      </w:r>
      <w:r w:rsidRPr="003C62E6">
        <w:rPr>
          <w:noProof/>
          <w:lang w:val="fr-FR"/>
        </w:rPr>
        <w:t>.3.35.1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62</w:t>
      </w:r>
    </w:p>
    <w:p w14:paraId="03741F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62</w:t>
      </w:r>
    </w:p>
    <w:p w14:paraId="18F315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63</w:t>
      </w:r>
    </w:p>
    <w:p w14:paraId="408B54B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63</w:t>
      </w:r>
    </w:p>
    <w:p w14:paraId="3C3DCC3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RRMPolicyRatio</w:t>
      </w:r>
      <w:r w:rsidRPr="003C62E6">
        <w:rPr>
          <w:noProof/>
          <w:lang w:val="fr-FR"/>
        </w:rPr>
        <w:tab/>
        <w:t>63</w:t>
      </w:r>
    </w:p>
    <w:p w14:paraId="29CF5A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63</w:t>
      </w:r>
    </w:p>
    <w:p w14:paraId="12C548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64</w:t>
      </w:r>
    </w:p>
    <w:p w14:paraId="357C14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64</w:t>
      </w:r>
    </w:p>
    <w:p w14:paraId="742281D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64</w:t>
      </w:r>
    </w:p>
    <w:p w14:paraId="6ADD039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4.3.37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S-NSSAI &lt;&lt;dataType&gt;&gt;</w:t>
      </w:r>
      <w:r w:rsidRPr="003C62E6">
        <w:rPr>
          <w:noProof/>
          <w:lang w:val="fr-FR"/>
        </w:rPr>
        <w:tab/>
        <w:t>64</w:t>
      </w:r>
    </w:p>
    <w:p w14:paraId="3BDF2E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64</w:t>
      </w:r>
    </w:p>
    <w:p w14:paraId="7BFBD7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64</w:t>
      </w:r>
    </w:p>
    <w:p w14:paraId="0779EC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64</w:t>
      </w:r>
    </w:p>
    <w:p w14:paraId="6B7A80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65</w:t>
      </w:r>
    </w:p>
    <w:p w14:paraId="55ADB4E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NRFrequency</w:t>
      </w:r>
      <w:r w:rsidRPr="003C62E6">
        <w:rPr>
          <w:noProof/>
          <w:lang w:val="fr-FR"/>
        </w:rPr>
        <w:tab/>
        <w:t>65</w:t>
      </w:r>
    </w:p>
    <w:p w14:paraId="040326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65</w:t>
      </w:r>
    </w:p>
    <w:p w14:paraId="07E2B89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38.2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65</w:t>
      </w:r>
    </w:p>
    <w:p w14:paraId="1FCF47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65</w:t>
      </w:r>
    </w:p>
    <w:p w14:paraId="6E0254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65</w:t>
      </w:r>
    </w:p>
    <w:p w14:paraId="6A8386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CommonBeamformingFunction</w:t>
      </w:r>
      <w:r w:rsidRPr="003C62E6">
        <w:rPr>
          <w:noProof/>
          <w:lang w:val="fr-FR"/>
        </w:rPr>
        <w:tab/>
        <w:t>65</w:t>
      </w:r>
    </w:p>
    <w:p w14:paraId="52BBF6E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65</w:t>
      </w:r>
    </w:p>
    <w:p w14:paraId="0FFBA7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65</w:t>
      </w:r>
    </w:p>
    <w:p w14:paraId="4456B4F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66</w:t>
      </w:r>
    </w:p>
    <w:p w14:paraId="4D6865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66</w:t>
      </w:r>
    </w:p>
    <w:p w14:paraId="3910AB4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Beam</w:t>
      </w:r>
      <w:r w:rsidRPr="003C62E6">
        <w:rPr>
          <w:noProof/>
          <w:lang w:val="fr-FR"/>
        </w:rPr>
        <w:tab/>
        <w:t>66</w:t>
      </w:r>
    </w:p>
    <w:p w14:paraId="4F87CD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66</w:t>
      </w:r>
    </w:p>
    <w:p w14:paraId="27E010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66</w:t>
      </w:r>
    </w:p>
    <w:p w14:paraId="59DF68E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66</w:t>
      </w:r>
    </w:p>
    <w:p w14:paraId="6AC7CEC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PLMNInfo &lt;&lt;dataType&gt;&gt;</w:t>
      </w:r>
      <w:r w:rsidRPr="003C62E6">
        <w:rPr>
          <w:noProof/>
          <w:lang w:val="fr-FR"/>
        </w:rPr>
        <w:tab/>
        <w:t>67</w:t>
      </w:r>
    </w:p>
    <w:p w14:paraId="0E540A2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67</w:t>
      </w:r>
    </w:p>
    <w:p w14:paraId="491713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67</w:t>
      </w:r>
    </w:p>
    <w:p w14:paraId="154958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67</w:t>
      </w:r>
    </w:p>
    <w:p w14:paraId="39CF95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67</w:t>
      </w:r>
    </w:p>
    <w:p w14:paraId="6BA3F51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RRMPolicyMember &lt;&lt;dataType&gt;&gt;</w:t>
      </w:r>
      <w:r w:rsidRPr="003C62E6">
        <w:rPr>
          <w:noProof/>
          <w:lang w:val="fr-FR"/>
        </w:rPr>
        <w:tab/>
        <w:t>67</w:t>
      </w:r>
    </w:p>
    <w:p w14:paraId="0BFEA80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67</w:t>
      </w:r>
    </w:p>
    <w:p w14:paraId="43802C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67</w:t>
      </w:r>
    </w:p>
    <w:p w14:paraId="272B467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67</w:t>
      </w:r>
    </w:p>
    <w:p w14:paraId="423BED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67</w:t>
      </w:r>
    </w:p>
    <w:p w14:paraId="100865F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4.3.43</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RRMPolicy_</w:t>
      </w:r>
      <w:r w:rsidRPr="003C62E6">
        <w:rPr>
          <w:noProof/>
          <w:lang w:val="fr-FR"/>
        </w:rPr>
        <w:tab/>
        <w:t>68</w:t>
      </w:r>
    </w:p>
    <w:p w14:paraId="2D3BBE4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68</w:t>
      </w:r>
    </w:p>
    <w:p w14:paraId="67FF303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68</w:t>
      </w:r>
    </w:p>
    <w:p w14:paraId="43EA5F7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68</w:t>
      </w:r>
    </w:p>
    <w:p w14:paraId="115D20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68</w:t>
      </w:r>
    </w:p>
    <w:p w14:paraId="3CBEAC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 xml:space="preserve">RRMPolicyManagedEntity </w:t>
      </w:r>
      <w:r w:rsidRPr="003C62E6">
        <w:rPr>
          <w:noProof/>
          <w:lang w:val="fr-FR" w:eastAsia="zh-CN"/>
        </w:rPr>
        <w:t>&lt;&lt;</w:t>
      </w:r>
      <w:r w:rsidRPr="003C62E6">
        <w:rPr>
          <w:rFonts w:ascii="Courier New" w:hAnsi="Courier New" w:cs="Courier New"/>
          <w:noProof/>
          <w:lang w:val="fr-FR" w:eastAsia="zh-CN"/>
        </w:rPr>
        <w:t>ProxyClass</w:t>
      </w:r>
      <w:r w:rsidRPr="003C62E6">
        <w:rPr>
          <w:noProof/>
          <w:lang w:val="fr-FR" w:eastAsia="zh-CN"/>
        </w:rPr>
        <w:t>&gt;&gt;</w:t>
      </w:r>
      <w:r w:rsidRPr="003C62E6">
        <w:rPr>
          <w:noProof/>
          <w:lang w:val="fr-FR"/>
        </w:rPr>
        <w:tab/>
        <w:t>68</w:t>
      </w:r>
    </w:p>
    <w:p w14:paraId="79DC9A4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68</w:t>
      </w:r>
    </w:p>
    <w:p w14:paraId="1F16E7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69</w:t>
      </w:r>
    </w:p>
    <w:p w14:paraId="4CAD17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69</w:t>
      </w:r>
    </w:p>
    <w:p w14:paraId="276108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69</w:t>
      </w:r>
    </w:p>
    <w:p w14:paraId="5082923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GNBCUCPNeighbour &lt;&lt;ProxyClass&gt;&gt;</w:t>
      </w:r>
      <w:r w:rsidRPr="003C62E6">
        <w:rPr>
          <w:noProof/>
          <w:lang w:val="fr-FR"/>
        </w:rPr>
        <w:tab/>
        <w:t>69</w:t>
      </w:r>
    </w:p>
    <w:p w14:paraId="3C301DD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69</w:t>
      </w:r>
    </w:p>
    <w:p w14:paraId="1CF5ED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69</w:t>
      </w:r>
    </w:p>
    <w:p w14:paraId="21B1388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69</w:t>
      </w:r>
    </w:p>
    <w:p w14:paraId="26D359F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69</w:t>
      </w:r>
    </w:p>
    <w:p w14:paraId="152ED297"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GNBCUUPNeighbour &lt;&lt;ProxyClass&gt;&gt;</w:t>
      </w:r>
      <w:r>
        <w:rPr>
          <w:noProof/>
        </w:rPr>
        <w:tab/>
        <w:t>69</w:t>
      </w:r>
    </w:p>
    <w:p w14:paraId="4051A26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16CF2D9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2513F4B6"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099FA63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4CB83305"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A11767">
        <w:rPr>
          <w:rFonts w:ascii="Courier New" w:hAnsi="Courier New" w:cs="Courier New"/>
          <w:noProof/>
          <w:lang w:eastAsia="zh-CN"/>
        </w:rPr>
        <w:t>&lt;&lt;dataType&gt;&gt;</w:t>
      </w:r>
      <w:r>
        <w:rPr>
          <w:noProof/>
        </w:rPr>
        <w:tab/>
        <w:t>70</w:t>
      </w:r>
    </w:p>
    <w:p w14:paraId="518A12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70</w:t>
      </w:r>
    </w:p>
    <w:p w14:paraId="38FA16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3.47.2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70</w:t>
      </w:r>
    </w:p>
    <w:p w14:paraId="6D4CDF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4.3.47.3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70</w:t>
      </w:r>
    </w:p>
    <w:p w14:paraId="391C88F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70</w:t>
      </w:r>
    </w:p>
    <w:p w14:paraId="16BF3DE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4.3.48</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BackhaulAddress  </w:t>
      </w:r>
      <w:r w:rsidRPr="003C62E6">
        <w:rPr>
          <w:rFonts w:ascii="Courier New" w:hAnsi="Courier New" w:cs="Courier New"/>
          <w:noProof/>
          <w:lang w:val="fr-FR" w:eastAsia="zh-CN"/>
        </w:rPr>
        <w:t>&lt;&lt;dataType&gt;&gt;</w:t>
      </w:r>
      <w:r w:rsidRPr="003C62E6">
        <w:rPr>
          <w:noProof/>
          <w:lang w:val="fr-FR"/>
        </w:rPr>
        <w:tab/>
        <w:t>70</w:t>
      </w:r>
    </w:p>
    <w:p w14:paraId="41B790E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70</w:t>
      </w:r>
    </w:p>
    <w:p w14:paraId="3A3EC5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3.48.2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70</w:t>
      </w:r>
    </w:p>
    <w:p w14:paraId="1531B2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71</w:t>
      </w:r>
    </w:p>
    <w:p w14:paraId="2EA409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71</w:t>
      </w:r>
    </w:p>
    <w:p w14:paraId="6603ECB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4.3.49</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TAI </w:t>
      </w:r>
      <w:r w:rsidRPr="003C62E6">
        <w:rPr>
          <w:rFonts w:ascii="Courier New" w:hAnsi="Courier New" w:cs="Courier New"/>
          <w:noProof/>
          <w:lang w:val="fr-FR" w:eastAsia="zh-CN"/>
        </w:rPr>
        <w:t>&lt;&lt;dataType&gt;&gt;</w:t>
      </w:r>
      <w:r w:rsidRPr="003C62E6">
        <w:rPr>
          <w:noProof/>
          <w:lang w:val="fr-FR"/>
        </w:rPr>
        <w:tab/>
        <w:t>71</w:t>
      </w:r>
    </w:p>
    <w:p w14:paraId="3F9CE3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71</w:t>
      </w:r>
    </w:p>
    <w:p w14:paraId="00DA0A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3.49.2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71</w:t>
      </w:r>
    </w:p>
    <w:p w14:paraId="47C725D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71</w:t>
      </w:r>
    </w:p>
    <w:p w14:paraId="3E0484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71</w:t>
      </w:r>
    </w:p>
    <w:p w14:paraId="4E5AFE8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w:t>
      </w:r>
      <w:r w:rsidRPr="003C62E6">
        <w:rPr>
          <w:rFonts w:ascii="Courier New" w:hAnsi="Courier New" w:cs="Courier New"/>
          <w:noProof/>
          <w:lang w:val="fr-FR"/>
        </w:rPr>
        <w:t>imRSGlo</w:t>
      </w:r>
      <w:r w:rsidRPr="003C62E6">
        <w:rPr>
          <w:rFonts w:ascii="Courier New" w:hAnsi="Courier New" w:cs="Courier New"/>
          <w:noProof/>
          <w:lang w:val="fr-FR" w:eastAsia="zh-CN"/>
        </w:rPr>
        <w:t>bal</w:t>
      </w:r>
      <w:r w:rsidRPr="003C62E6">
        <w:rPr>
          <w:noProof/>
          <w:lang w:val="fr-FR"/>
        </w:rPr>
        <w:tab/>
        <w:t>71</w:t>
      </w:r>
    </w:p>
    <w:p w14:paraId="13E47D4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71</w:t>
      </w:r>
    </w:p>
    <w:p w14:paraId="3FA7EC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71</w:t>
      </w:r>
    </w:p>
    <w:p w14:paraId="282902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71</w:t>
      </w:r>
    </w:p>
    <w:p w14:paraId="4852E3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72</w:t>
      </w:r>
    </w:p>
    <w:p w14:paraId="2EFF416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4.3.51</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FrequencyDomainPara </w:t>
      </w:r>
      <w:r w:rsidRPr="003C62E6">
        <w:rPr>
          <w:rFonts w:ascii="Courier New" w:hAnsi="Courier New" w:cs="Courier New"/>
          <w:noProof/>
          <w:lang w:val="fr-FR" w:eastAsia="zh-CN"/>
        </w:rPr>
        <w:t>&lt;&lt;dataType&gt;&gt;</w:t>
      </w:r>
      <w:r w:rsidRPr="003C62E6">
        <w:rPr>
          <w:noProof/>
          <w:lang w:val="fr-FR"/>
        </w:rPr>
        <w:tab/>
        <w:t>72</w:t>
      </w:r>
    </w:p>
    <w:p w14:paraId="117E119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72</w:t>
      </w:r>
    </w:p>
    <w:p w14:paraId="2C75DE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72</w:t>
      </w:r>
    </w:p>
    <w:p w14:paraId="40F889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72</w:t>
      </w:r>
    </w:p>
    <w:p w14:paraId="19CEE4F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72</w:t>
      </w:r>
    </w:p>
    <w:p w14:paraId="3131C7B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4.3.52</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SequenceDomainPara  </w:t>
      </w:r>
      <w:r w:rsidRPr="003C62E6">
        <w:rPr>
          <w:rFonts w:ascii="Courier New" w:hAnsi="Courier New" w:cs="Courier New"/>
          <w:noProof/>
          <w:lang w:val="fr-FR" w:eastAsia="zh-CN"/>
        </w:rPr>
        <w:t>&lt;&lt;dataType&gt;&gt;</w:t>
      </w:r>
      <w:r w:rsidRPr="003C62E6">
        <w:rPr>
          <w:noProof/>
          <w:lang w:val="fr-FR"/>
        </w:rPr>
        <w:tab/>
        <w:t>72</w:t>
      </w:r>
    </w:p>
    <w:p w14:paraId="5DC7B3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72</w:t>
      </w:r>
    </w:p>
    <w:p w14:paraId="5137CD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72</w:t>
      </w:r>
    </w:p>
    <w:p w14:paraId="64DCFA9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73</w:t>
      </w:r>
    </w:p>
    <w:p w14:paraId="0C875E4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73</w:t>
      </w:r>
    </w:p>
    <w:p w14:paraId="4037E22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4.3.53</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TimeDomainPara  </w:t>
      </w:r>
      <w:r w:rsidRPr="003C62E6">
        <w:rPr>
          <w:rFonts w:ascii="Courier New" w:hAnsi="Courier New" w:cs="Courier New"/>
          <w:noProof/>
          <w:lang w:val="fr-FR" w:eastAsia="zh-CN"/>
        </w:rPr>
        <w:t>&lt;&lt;dataType&gt;&gt;</w:t>
      </w:r>
      <w:r w:rsidRPr="003C62E6">
        <w:rPr>
          <w:noProof/>
          <w:lang w:val="fr-FR"/>
        </w:rPr>
        <w:tab/>
        <w:t>73</w:t>
      </w:r>
    </w:p>
    <w:p w14:paraId="3AEC5D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73</w:t>
      </w:r>
    </w:p>
    <w:p w14:paraId="18C99F6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73</w:t>
      </w:r>
    </w:p>
    <w:p w14:paraId="09F4123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73</w:t>
      </w:r>
    </w:p>
    <w:p w14:paraId="736BE1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73</w:t>
      </w:r>
    </w:p>
    <w:p w14:paraId="0CAB998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4.3.54</w:t>
      </w:r>
      <w:r w:rsidRPr="003C62E6">
        <w:rPr>
          <w:rFonts w:asciiTheme="minorHAnsi" w:eastAsiaTheme="minorEastAsia" w:hAnsiTheme="minorHAnsi" w:cstheme="minorBidi"/>
          <w:noProof/>
          <w:sz w:val="22"/>
          <w:szCs w:val="22"/>
          <w:lang w:val="fr-FR" w:eastAsia="en-GB"/>
        </w:rPr>
        <w:tab/>
      </w:r>
      <w:r w:rsidRPr="003C62E6">
        <w:rPr>
          <w:noProof/>
          <w:lang w:val="fr-FR" w:eastAsia="zh-CN"/>
        </w:rPr>
        <w:t>RimRSReportConf</w:t>
      </w:r>
      <w:r w:rsidRPr="003C62E6">
        <w:rPr>
          <w:rFonts w:ascii="Courier New" w:hAnsi="Courier New" w:cs="Courier New"/>
          <w:noProof/>
          <w:lang w:val="fr-FR" w:eastAsia="zh-CN"/>
        </w:rPr>
        <w:t xml:space="preserve"> &lt;&lt;dataType&gt;&gt;</w:t>
      </w:r>
      <w:r w:rsidRPr="003C62E6">
        <w:rPr>
          <w:noProof/>
          <w:lang w:val="fr-FR"/>
        </w:rPr>
        <w:tab/>
        <w:t>73</w:t>
      </w:r>
    </w:p>
    <w:p w14:paraId="2E2E94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73</w:t>
      </w:r>
    </w:p>
    <w:p w14:paraId="4BFA80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73</w:t>
      </w:r>
    </w:p>
    <w:p w14:paraId="6416A35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74</w:t>
      </w:r>
    </w:p>
    <w:p w14:paraId="5384174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74</w:t>
      </w:r>
    </w:p>
    <w:p w14:paraId="0D7D786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4.3.55</w:t>
      </w:r>
      <w:r w:rsidRPr="003C62E6">
        <w:rPr>
          <w:rFonts w:asciiTheme="minorHAnsi" w:eastAsiaTheme="minorEastAsia" w:hAnsiTheme="minorHAnsi" w:cstheme="minorBidi"/>
          <w:noProof/>
          <w:sz w:val="22"/>
          <w:szCs w:val="22"/>
          <w:lang w:val="fr-FR" w:eastAsia="en-GB"/>
        </w:rPr>
        <w:tab/>
      </w:r>
      <w:r w:rsidRPr="003C62E6">
        <w:rPr>
          <w:noProof/>
          <w:lang w:val="fr-FR" w:eastAsia="zh-CN"/>
        </w:rPr>
        <w:t>RimRSReportInfo</w:t>
      </w:r>
      <w:r w:rsidRPr="003C62E6">
        <w:rPr>
          <w:rFonts w:ascii="Courier New" w:hAnsi="Courier New" w:cs="Courier New"/>
          <w:noProof/>
          <w:lang w:val="fr-FR" w:eastAsia="zh-CN"/>
        </w:rPr>
        <w:t xml:space="preserve"> &lt;&lt;dataType&gt;&gt;</w:t>
      </w:r>
      <w:r w:rsidRPr="003C62E6">
        <w:rPr>
          <w:noProof/>
          <w:lang w:val="fr-FR"/>
        </w:rPr>
        <w:tab/>
        <w:t>74</w:t>
      </w:r>
    </w:p>
    <w:p w14:paraId="2181B6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74</w:t>
      </w:r>
    </w:p>
    <w:p w14:paraId="0846227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74</w:t>
      </w:r>
    </w:p>
    <w:p w14:paraId="05A4C26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74</w:t>
      </w:r>
    </w:p>
    <w:p w14:paraId="1CC323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74</w:t>
      </w:r>
    </w:p>
    <w:p w14:paraId="0528E71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4.3.56</w:t>
      </w:r>
      <w:r w:rsidRPr="003C62E6">
        <w:rPr>
          <w:rFonts w:asciiTheme="minorHAnsi" w:eastAsiaTheme="minorEastAsia" w:hAnsiTheme="minorHAnsi" w:cstheme="minorBidi"/>
          <w:noProof/>
          <w:sz w:val="22"/>
          <w:szCs w:val="22"/>
          <w:lang w:val="fr-FR" w:eastAsia="en-GB"/>
        </w:rPr>
        <w:tab/>
      </w:r>
      <w:r w:rsidRPr="003C62E6">
        <w:rPr>
          <w:noProof/>
          <w:lang w:val="fr-FR" w:eastAsia="zh-CN"/>
        </w:rPr>
        <w:t>RimRSSet</w:t>
      </w:r>
      <w:r w:rsidRPr="003C62E6">
        <w:rPr>
          <w:noProof/>
          <w:lang w:val="fr-FR"/>
        </w:rPr>
        <w:tab/>
        <w:t>74</w:t>
      </w:r>
    </w:p>
    <w:p w14:paraId="0D3709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74</w:t>
      </w:r>
    </w:p>
    <w:p w14:paraId="137D9F6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75</w:t>
      </w:r>
    </w:p>
    <w:p w14:paraId="555A1D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75</w:t>
      </w:r>
    </w:p>
    <w:p w14:paraId="7D39B9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75</w:t>
      </w:r>
    </w:p>
    <w:p w14:paraId="2A887F6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4.3.57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DANRManagementFunction</w:t>
      </w:r>
      <w:r w:rsidRPr="003C62E6">
        <w:rPr>
          <w:noProof/>
          <w:lang w:val="fr-FR"/>
        </w:rPr>
        <w:tab/>
        <w:t>75</w:t>
      </w:r>
    </w:p>
    <w:p w14:paraId="518C2D7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75</w:t>
      </w:r>
    </w:p>
    <w:p w14:paraId="09B91E0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75</w:t>
      </w:r>
    </w:p>
    <w:p w14:paraId="1DC1A65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75</w:t>
      </w:r>
    </w:p>
    <w:p w14:paraId="29165EF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75</w:t>
      </w:r>
    </w:p>
    <w:p w14:paraId="5A463F5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4.3.58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DESManagementFunction</w:t>
      </w:r>
      <w:r w:rsidRPr="003C62E6">
        <w:rPr>
          <w:noProof/>
          <w:lang w:val="fr-FR"/>
        </w:rPr>
        <w:tab/>
        <w:t>75</w:t>
      </w:r>
    </w:p>
    <w:p w14:paraId="53F9A2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75</w:t>
      </w:r>
    </w:p>
    <w:p w14:paraId="2ADC39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76</w:t>
      </w:r>
    </w:p>
    <w:p w14:paraId="5D8D5F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76</w:t>
      </w:r>
    </w:p>
    <w:p w14:paraId="138C4F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4.3.58.4</w:t>
      </w:r>
      <w:r w:rsidRPr="003C62E6">
        <w:rPr>
          <w:rFonts w:asciiTheme="minorHAnsi" w:eastAsiaTheme="minorEastAsia" w:hAnsiTheme="minorHAnsi" w:cstheme="minorBidi"/>
          <w:noProof/>
          <w:sz w:val="22"/>
          <w:szCs w:val="22"/>
          <w:lang w:val="fr-FR" w:eastAsia="en-GB"/>
        </w:rPr>
        <w:tab/>
      </w:r>
      <w:r w:rsidRPr="003C62E6">
        <w:rPr>
          <w:noProof/>
          <w:lang w:val="fr-FR"/>
        </w:rPr>
        <w:t>Notification</w:t>
      </w:r>
      <w:r w:rsidRPr="003C62E6">
        <w:rPr>
          <w:noProof/>
          <w:lang w:val="fr-FR"/>
        </w:rPr>
        <w:tab/>
        <w:t>76</w:t>
      </w:r>
    </w:p>
    <w:p w14:paraId="08CD0A8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DRACHOptimizationFunction</w:t>
      </w:r>
      <w:r w:rsidRPr="003C62E6">
        <w:rPr>
          <w:noProof/>
          <w:lang w:val="fr-FR"/>
        </w:rPr>
        <w:tab/>
        <w:t>76</w:t>
      </w:r>
    </w:p>
    <w:p w14:paraId="3D18FC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76</w:t>
      </w:r>
    </w:p>
    <w:p w14:paraId="02A58F0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77</w:t>
      </w:r>
    </w:p>
    <w:p w14:paraId="246C85E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77</w:t>
      </w:r>
    </w:p>
    <w:p w14:paraId="725A26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w:t>
      </w:r>
      <w:r w:rsidRPr="003C62E6">
        <w:rPr>
          <w:noProof/>
          <w:lang w:val="fr-FR"/>
        </w:rPr>
        <w:t>.3.59.4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77</w:t>
      </w:r>
    </w:p>
    <w:p w14:paraId="077DE1A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DMROFunction</w:t>
      </w:r>
      <w:r w:rsidRPr="003C62E6">
        <w:rPr>
          <w:noProof/>
          <w:lang w:val="fr-FR"/>
        </w:rPr>
        <w:tab/>
        <w:t>77</w:t>
      </w:r>
    </w:p>
    <w:p w14:paraId="034581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77</w:t>
      </w:r>
    </w:p>
    <w:p w14:paraId="1C75C0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77</w:t>
      </w:r>
    </w:p>
    <w:p w14:paraId="6C7308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77</w:t>
      </w:r>
    </w:p>
    <w:p w14:paraId="142CB4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77</w:t>
      </w:r>
    </w:p>
    <w:p w14:paraId="1213278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DPCIConfigurationFunction</w:t>
      </w:r>
      <w:r w:rsidRPr="003C62E6">
        <w:rPr>
          <w:noProof/>
          <w:lang w:val="fr-FR"/>
        </w:rPr>
        <w:tab/>
        <w:t>78</w:t>
      </w:r>
    </w:p>
    <w:p w14:paraId="03DF01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78</w:t>
      </w:r>
    </w:p>
    <w:p w14:paraId="1D5557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78</w:t>
      </w:r>
    </w:p>
    <w:p w14:paraId="6E14AD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78</w:t>
      </w:r>
    </w:p>
    <w:p w14:paraId="2A4F1E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78</w:t>
      </w:r>
    </w:p>
    <w:p w14:paraId="384922E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CPCIConfigurationFunction</w:t>
      </w:r>
      <w:r w:rsidRPr="003C62E6">
        <w:rPr>
          <w:noProof/>
          <w:lang w:val="fr-FR"/>
        </w:rPr>
        <w:tab/>
        <w:t>78</w:t>
      </w:r>
    </w:p>
    <w:p w14:paraId="68CC7F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78</w:t>
      </w:r>
    </w:p>
    <w:p w14:paraId="083AFF8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78</w:t>
      </w:r>
    </w:p>
    <w:p w14:paraId="5A6A0E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78</w:t>
      </w:r>
    </w:p>
    <w:p w14:paraId="31BDF52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79</w:t>
      </w:r>
    </w:p>
    <w:p w14:paraId="5F725AD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4.3.63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CESManagementFunction</w:t>
      </w:r>
      <w:r w:rsidRPr="003C62E6">
        <w:rPr>
          <w:noProof/>
          <w:lang w:val="fr-FR"/>
        </w:rPr>
        <w:tab/>
        <w:t>79</w:t>
      </w:r>
    </w:p>
    <w:p w14:paraId="4112DD9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79</w:t>
      </w:r>
    </w:p>
    <w:p w14:paraId="0BCCBA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79</w:t>
      </w:r>
    </w:p>
    <w:p w14:paraId="480D8BF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80</w:t>
      </w:r>
    </w:p>
    <w:p w14:paraId="4AC0100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4.3.63.4</w:t>
      </w:r>
      <w:r w:rsidRPr="003C62E6">
        <w:rPr>
          <w:rFonts w:asciiTheme="minorHAnsi" w:eastAsiaTheme="minorEastAsia" w:hAnsiTheme="minorHAnsi" w:cstheme="minorBidi"/>
          <w:noProof/>
          <w:sz w:val="22"/>
          <w:szCs w:val="22"/>
          <w:lang w:val="fr-FR" w:eastAsia="en-GB"/>
        </w:rPr>
        <w:tab/>
      </w:r>
      <w:r w:rsidRPr="003C62E6">
        <w:rPr>
          <w:noProof/>
          <w:lang w:val="fr-FR"/>
        </w:rPr>
        <w:t>Notification</w:t>
      </w:r>
      <w:r w:rsidRPr="003C62E6">
        <w:rPr>
          <w:noProof/>
          <w:lang w:val="fr-FR"/>
        </w:rPr>
        <w:tab/>
        <w:t>80</w:t>
      </w:r>
    </w:p>
    <w:p w14:paraId="453388F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4.3.64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AddressWithVlan &lt;&lt;dataType&gt;&gt;</w:t>
      </w:r>
      <w:r w:rsidRPr="003C62E6">
        <w:rPr>
          <w:noProof/>
          <w:lang w:val="fr-FR"/>
        </w:rPr>
        <w:tab/>
        <w:t>80</w:t>
      </w:r>
    </w:p>
    <w:p w14:paraId="651AAD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80</w:t>
      </w:r>
    </w:p>
    <w:p w14:paraId="4B84701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80</w:t>
      </w:r>
    </w:p>
    <w:p w14:paraId="32CC80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80</w:t>
      </w:r>
    </w:p>
    <w:p w14:paraId="6A6FD11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80</w:t>
      </w:r>
    </w:p>
    <w:p w14:paraId="5EB5646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4.3.65</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TceIDMappingInfo  </w:t>
      </w:r>
      <w:r w:rsidRPr="003C62E6">
        <w:rPr>
          <w:rFonts w:ascii="Courier New" w:hAnsi="Courier New" w:cs="Courier New"/>
          <w:noProof/>
          <w:lang w:val="fr-FR" w:eastAsia="zh-CN"/>
        </w:rPr>
        <w:t>&lt;&lt;dataType&gt;&gt;</w:t>
      </w:r>
      <w:r w:rsidRPr="003C62E6">
        <w:rPr>
          <w:noProof/>
          <w:lang w:val="fr-FR"/>
        </w:rPr>
        <w:tab/>
        <w:t>81</w:t>
      </w:r>
    </w:p>
    <w:p w14:paraId="6FDA9A3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81</w:t>
      </w:r>
    </w:p>
    <w:p w14:paraId="305B0A0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3.65.2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81</w:t>
      </w:r>
    </w:p>
    <w:p w14:paraId="2F9D2EB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81</w:t>
      </w:r>
    </w:p>
    <w:p w14:paraId="3C164A2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81</w:t>
      </w:r>
    </w:p>
    <w:p w14:paraId="3E28411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NPNIdentity &lt;&lt;dataType&gt;&gt;</w:t>
      </w:r>
      <w:r w:rsidRPr="003C62E6">
        <w:rPr>
          <w:noProof/>
          <w:lang w:val="fr-FR"/>
        </w:rPr>
        <w:tab/>
        <w:t>81</w:t>
      </w:r>
    </w:p>
    <w:p w14:paraId="2955F7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81</w:t>
      </w:r>
    </w:p>
    <w:p w14:paraId="620ABB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81</w:t>
      </w:r>
    </w:p>
    <w:p w14:paraId="50D6640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81</w:t>
      </w:r>
    </w:p>
    <w:p w14:paraId="4BC850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81</w:t>
      </w:r>
    </w:p>
    <w:p w14:paraId="5ECD2CB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eastAsiaTheme="minorEastAsia"/>
          <w:noProof/>
          <w:lang w:val="fr-FR"/>
        </w:rPr>
        <w:t>4.3.67</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OperatorDU</w:t>
      </w:r>
      <w:r w:rsidRPr="003C62E6">
        <w:rPr>
          <w:noProof/>
          <w:lang w:val="fr-FR"/>
        </w:rPr>
        <w:tab/>
        <w:t>82</w:t>
      </w:r>
    </w:p>
    <w:p w14:paraId="003A01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4.3.67.1</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Definition</w:t>
      </w:r>
      <w:r w:rsidRPr="003C62E6">
        <w:rPr>
          <w:noProof/>
          <w:lang w:val="fr-FR"/>
        </w:rPr>
        <w:tab/>
        <w:t>82</w:t>
      </w:r>
    </w:p>
    <w:p w14:paraId="4C4E4B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4.3.67.2</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Attributes</w:t>
      </w:r>
      <w:r w:rsidRPr="003C62E6">
        <w:rPr>
          <w:noProof/>
          <w:lang w:val="fr-FR"/>
        </w:rPr>
        <w:tab/>
        <w:t>82</w:t>
      </w:r>
    </w:p>
    <w:p w14:paraId="72C41A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4.3.67.3</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 Constraints</w:t>
      </w:r>
      <w:r w:rsidRPr="003C62E6">
        <w:rPr>
          <w:noProof/>
          <w:lang w:val="fr-FR"/>
        </w:rPr>
        <w:tab/>
        <w:t>82</w:t>
      </w:r>
    </w:p>
    <w:p w14:paraId="683FEA3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4.3.67.4</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Notifications</w:t>
      </w:r>
      <w:r w:rsidRPr="003C62E6">
        <w:rPr>
          <w:noProof/>
          <w:lang w:val="fr-FR"/>
        </w:rPr>
        <w:tab/>
        <w:t>82</w:t>
      </w:r>
    </w:p>
    <w:p w14:paraId="7709F10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eastAsiaTheme="minorEastAsia"/>
          <w:noProof/>
          <w:lang w:val="fr-FR"/>
        </w:rPr>
        <w:t>4.3.68</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NROperatorCellDU</w:t>
      </w:r>
      <w:r w:rsidRPr="003C62E6">
        <w:rPr>
          <w:noProof/>
          <w:lang w:val="fr-FR"/>
        </w:rPr>
        <w:tab/>
        <w:t>82</w:t>
      </w:r>
    </w:p>
    <w:p w14:paraId="536FEB8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4.3.68.1</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Definition</w:t>
      </w:r>
      <w:r w:rsidRPr="003C62E6">
        <w:rPr>
          <w:noProof/>
          <w:lang w:val="fr-FR"/>
        </w:rPr>
        <w:tab/>
        <w:t>82</w:t>
      </w:r>
    </w:p>
    <w:p w14:paraId="07ABD2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4.3.68.2</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Attributes</w:t>
      </w:r>
      <w:r w:rsidRPr="003C62E6">
        <w:rPr>
          <w:noProof/>
          <w:lang w:val="fr-FR"/>
        </w:rPr>
        <w:tab/>
        <w:t>83</w:t>
      </w:r>
    </w:p>
    <w:p w14:paraId="65C652C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4.3.68.3</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 Constraints</w:t>
      </w:r>
      <w:r w:rsidRPr="003C62E6">
        <w:rPr>
          <w:noProof/>
          <w:lang w:val="fr-FR"/>
        </w:rPr>
        <w:tab/>
        <w:t>83</w:t>
      </w:r>
    </w:p>
    <w:p w14:paraId="0462E0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4.3.68.4</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Notifications</w:t>
      </w:r>
      <w:r w:rsidRPr="003C62E6">
        <w:rPr>
          <w:noProof/>
          <w:lang w:val="fr-FR"/>
        </w:rPr>
        <w:tab/>
        <w:t>83</w:t>
      </w:r>
    </w:p>
    <w:p w14:paraId="6052501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DLBOFunction</w:t>
      </w:r>
      <w:r w:rsidRPr="003C62E6">
        <w:rPr>
          <w:noProof/>
          <w:lang w:val="fr-FR"/>
        </w:rPr>
        <w:tab/>
        <w:t>83</w:t>
      </w:r>
    </w:p>
    <w:p w14:paraId="50D8981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83</w:t>
      </w:r>
    </w:p>
    <w:p w14:paraId="204F9A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83</w:t>
      </w:r>
    </w:p>
    <w:p w14:paraId="28EABD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83</w:t>
      </w:r>
    </w:p>
    <w:p w14:paraId="5067EF7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83</w:t>
      </w:r>
    </w:p>
    <w:p w14:paraId="3E598D3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CCOFunction</w:t>
      </w:r>
      <w:r w:rsidRPr="003C62E6">
        <w:rPr>
          <w:noProof/>
          <w:lang w:val="fr-FR"/>
        </w:rPr>
        <w:tab/>
        <w:t>84</w:t>
      </w:r>
    </w:p>
    <w:p w14:paraId="0C8AE4D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84</w:t>
      </w:r>
    </w:p>
    <w:p w14:paraId="477A345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84</w:t>
      </w:r>
    </w:p>
    <w:p w14:paraId="3635FF5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84</w:t>
      </w:r>
    </w:p>
    <w:p w14:paraId="50906B8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84</w:t>
      </w:r>
    </w:p>
    <w:p w14:paraId="4F797D6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CCOWeakCoverageParameters</w:t>
      </w:r>
      <w:r w:rsidRPr="003C62E6">
        <w:rPr>
          <w:noProof/>
          <w:lang w:val="fr-FR"/>
        </w:rPr>
        <w:tab/>
        <w:t>84</w:t>
      </w:r>
    </w:p>
    <w:p w14:paraId="02CD63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84</w:t>
      </w:r>
    </w:p>
    <w:p w14:paraId="1C64EE2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84</w:t>
      </w:r>
    </w:p>
    <w:p w14:paraId="67123E7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84</w:t>
      </w:r>
    </w:p>
    <w:p w14:paraId="41F25CD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84</w:t>
      </w:r>
    </w:p>
    <w:p w14:paraId="09DFFA7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lastRenderedPageBreak/>
        <w:t>4.</w:t>
      </w:r>
      <w:r w:rsidRPr="003C62E6">
        <w:rPr>
          <w:noProof/>
          <w:lang w:val="fr-FR"/>
        </w:rPr>
        <w:t>3.</w:t>
      </w:r>
      <w:r w:rsidRPr="003C62E6">
        <w:rPr>
          <w:noProof/>
          <w:lang w:val="fr-FR" w:eastAsia="zh-CN"/>
        </w:rPr>
        <w:t>72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CCOPilotPollutionParameters</w:t>
      </w:r>
      <w:r w:rsidRPr="003C62E6">
        <w:rPr>
          <w:noProof/>
          <w:lang w:val="fr-FR"/>
        </w:rPr>
        <w:tab/>
        <w:t>84</w:t>
      </w:r>
    </w:p>
    <w:p w14:paraId="7097C18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84</w:t>
      </w:r>
    </w:p>
    <w:p w14:paraId="08E92B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84</w:t>
      </w:r>
    </w:p>
    <w:p w14:paraId="7440ED9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85</w:t>
      </w:r>
    </w:p>
    <w:p w14:paraId="79E8CA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85</w:t>
      </w:r>
    </w:p>
    <w:p w14:paraId="72AA6D2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CCOOvershootCoverageParameters</w:t>
      </w:r>
      <w:r w:rsidRPr="003C62E6">
        <w:rPr>
          <w:noProof/>
          <w:lang w:val="fr-FR"/>
        </w:rPr>
        <w:tab/>
        <w:t>85</w:t>
      </w:r>
    </w:p>
    <w:p w14:paraId="0F2B06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85</w:t>
      </w:r>
    </w:p>
    <w:p w14:paraId="00931AA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85</w:t>
      </w:r>
    </w:p>
    <w:p w14:paraId="26733A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85</w:t>
      </w:r>
    </w:p>
    <w:p w14:paraId="2D94A6A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85</w:t>
      </w:r>
    </w:p>
    <w:p w14:paraId="3AC98E0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74</w:t>
      </w:r>
      <w:r w:rsidRPr="003C62E6">
        <w:rPr>
          <w:rFonts w:asciiTheme="minorHAnsi" w:eastAsiaTheme="minorEastAsia" w:hAnsiTheme="minorHAnsi" w:cstheme="minorBidi"/>
          <w:noProof/>
          <w:sz w:val="22"/>
          <w:szCs w:val="22"/>
          <w:lang w:val="fr-FR" w:eastAsia="en-GB"/>
        </w:rPr>
        <w:tab/>
      </w:r>
      <w:r w:rsidRPr="003C62E6">
        <w:rPr>
          <w:rFonts w:ascii="Courier New" w:hAnsi="Courier New"/>
          <w:i/>
          <w:noProof/>
          <w:lang w:val="fr-FR" w:eastAsia="zh-CN"/>
        </w:rPr>
        <w:t>CCO</w:t>
      </w:r>
      <w:r w:rsidRPr="003C62E6">
        <w:rPr>
          <w:rFonts w:ascii="Courier New" w:hAnsi="Courier New" w:cs="Courier New"/>
          <w:i/>
          <w:noProof/>
          <w:color w:val="000000"/>
          <w:lang w:val="fr-FR" w:eastAsia="ja-JP"/>
        </w:rPr>
        <w:t>Parameters</w:t>
      </w:r>
      <w:r w:rsidRPr="003C62E6">
        <w:rPr>
          <w:noProof/>
          <w:lang w:val="fr-FR"/>
        </w:rPr>
        <w:tab/>
        <w:t>85</w:t>
      </w:r>
    </w:p>
    <w:p w14:paraId="615B47D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85</w:t>
      </w:r>
    </w:p>
    <w:p w14:paraId="05E03E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85</w:t>
      </w:r>
    </w:p>
    <w:p w14:paraId="06BC39D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85</w:t>
      </w:r>
    </w:p>
    <w:p w14:paraId="7E042D1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86</w:t>
      </w:r>
    </w:p>
    <w:p w14:paraId="0141F35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Parameter</w:t>
      </w:r>
      <w:r w:rsidRPr="003C62E6">
        <w:rPr>
          <w:rFonts w:ascii="Courier New" w:hAnsi="Courier New" w:cs="Courier New"/>
          <w:noProof/>
          <w:lang w:val="fr-FR" w:eastAsia="zh-CN"/>
        </w:rPr>
        <w:t>Range</w:t>
      </w:r>
      <w:r w:rsidRPr="003C62E6">
        <w:rPr>
          <w:rFonts w:ascii="Courier New" w:hAnsi="Courier New"/>
          <w:noProof/>
          <w:lang w:val="fr-FR" w:eastAsia="zh-CN"/>
        </w:rPr>
        <w:t xml:space="preserve"> &lt;&lt;dataType&gt;&gt;</w:t>
      </w:r>
      <w:r w:rsidRPr="003C62E6">
        <w:rPr>
          <w:noProof/>
          <w:lang w:val="fr-FR"/>
        </w:rPr>
        <w:tab/>
        <w:t>86</w:t>
      </w:r>
    </w:p>
    <w:p w14:paraId="5A2033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4.3.75.1</w:t>
      </w:r>
      <w:r w:rsidRPr="003C62E6">
        <w:rPr>
          <w:rFonts w:asciiTheme="minorHAnsi" w:eastAsiaTheme="minorEastAsia" w:hAnsiTheme="minorHAnsi" w:cstheme="minorBidi"/>
          <w:noProof/>
          <w:sz w:val="22"/>
          <w:szCs w:val="22"/>
          <w:lang w:val="fr-FR" w:eastAsia="en-GB"/>
        </w:rPr>
        <w:tab/>
      </w:r>
      <w:r w:rsidRPr="003C62E6">
        <w:rPr>
          <w:noProof/>
          <w:lang w:val="fr-FR" w:eastAsia="zh-CN"/>
        </w:rPr>
        <w:t>Definition</w:t>
      </w:r>
      <w:r w:rsidRPr="003C62E6">
        <w:rPr>
          <w:noProof/>
          <w:lang w:val="fr-FR"/>
        </w:rPr>
        <w:tab/>
        <w:t>86</w:t>
      </w:r>
    </w:p>
    <w:p w14:paraId="2075129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86</w:t>
      </w:r>
    </w:p>
    <w:p w14:paraId="4656399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4.3.75.3</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constraints</w:t>
      </w:r>
      <w:r w:rsidRPr="003C62E6">
        <w:rPr>
          <w:noProof/>
          <w:lang w:val="fr-FR"/>
        </w:rPr>
        <w:tab/>
        <w:t>86</w:t>
      </w:r>
    </w:p>
    <w:p w14:paraId="74EB30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4.3.75.4</w:t>
      </w:r>
      <w:r w:rsidRPr="003C62E6">
        <w:rPr>
          <w:rFonts w:asciiTheme="minorHAnsi" w:eastAsiaTheme="minorEastAsia" w:hAnsiTheme="minorHAnsi" w:cstheme="minorBidi"/>
          <w:noProof/>
          <w:sz w:val="22"/>
          <w:szCs w:val="22"/>
          <w:lang w:val="fr-FR" w:eastAsia="en-GB"/>
        </w:rPr>
        <w:tab/>
      </w:r>
      <w:r w:rsidRPr="003C62E6">
        <w:rPr>
          <w:noProof/>
          <w:lang w:val="fr-FR" w:eastAsia="zh-CN"/>
        </w:rPr>
        <w:t>Notifications</w:t>
      </w:r>
      <w:r w:rsidRPr="003C62E6">
        <w:rPr>
          <w:noProof/>
          <w:lang w:val="fr-FR"/>
        </w:rPr>
        <w:tab/>
        <w:t>86</w:t>
      </w:r>
    </w:p>
    <w:p w14:paraId="7DC1490A"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4.4</w:t>
      </w:r>
      <w:r w:rsidRPr="003C62E6">
        <w:rPr>
          <w:rFonts w:asciiTheme="minorHAnsi" w:eastAsiaTheme="minorEastAsia" w:hAnsiTheme="minorHAnsi" w:cstheme="minorBidi"/>
          <w:noProof/>
          <w:sz w:val="22"/>
          <w:szCs w:val="22"/>
          <w:lang w:val="fr-FR" w:eastAsia="en-GB"/>
        </w:rPr>
        <w:tab/>
      </w:r>
      <w:r w:rsidRPr="003C62E6">
        <w:rPr>
          <w:noProof/>
          <w:lang w:val="fr-FR"/>
        </w:rPr>
        <w:t>Attribute definitions</w:t>
      </w:r>
      <w:r w:rsidRPr="003C62E6">
        <w:rPr>
          <w:noProof/>
          <w:lang w:val="fr-FR"/>
        </w:rPr>
        <w:tab/>
        <w:t>87</w:t>
      </w:r>
    </w:p>
    <w:p w14:paraId="7B1C0D8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4.4.1</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properties</w:t>
      </w:r>
      <w:r w:rsidRPr="003C62E6">
        <w:rPr>
          <w:noProof/>
          <w:lang w:val="fr-FR"/>
        </w:rPr>
        <w:tab/>
        <w:t>87</w:t>
      </w:r>
    </w:p>
    <w:p w14:paraId="7E3FC87C"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4.5</w:t>
      </w:r>
      <w:r w:rsidRPr="003C62E6">
        <w:rPr>
          <w:rFonts w:asciiTheme="minorHAnsi" w:eastAsiaTheme="minorEastAsia" w:hAnsiTheme="minorHAnsi" w:cstheme="minorBidi"/>
          <w:noProof/>
          <w:sz w:val="22"/>
          <w:szCs w:val="22"/>
          <w:lang w:val="fr-FR" w:eastAsia="en-GB"/>
        </w:rPr>
        <w:tab/>
      </w:r>
      <w:r w:rsidRPr="003C62E6">
        <w:rPr>
          <w:noProof/>
          <w:lang w:val="fr-FR"/>
        </w:rPr>
        <w:t>Common notifications</w:t>
      </w:r>
      <w:r w:rsidRPr="003C62E6">
        <w:rPr>
          <w:noProof/>
          <w:lang w:val="fr-FR"/>
        </w:rPr>
        <w:tab/>
        <w:t>118</w:t>
      </w:r>
    </w:p>
    <w:p w14:paraId="6FFB322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4.5.1</w:t>
      </w:r>
      <w:r w:rsidRPr="003C62E6">
        <w:rPr>
          <w:rFonts w:asciiTheme="minorHAnsi" w:eastAsiaTheme="minorEastAsia" w:hAnsiTheme="minorHAnsi" w:cstheme="minorBidi"/>
          <w:noProof/>
          <w:sz w:val="22"/>
          <w:szCs w:val="22"/>
          <w:lang w:val="fr-FR" w:eastAsia="en-GB"/>
        </w:rPr>
        <w:tab/>
      </w:r>
      <w:r w:rsidRPr="003C62E6">
        <w:rPr>
          <w:noProof/>
          <w:lang w:val="fr-FR"/>
        </w:rPr>
        <w:t>Alarm notifications</w:t>
      </w:r>
      <w:r w:rsidRPr="003C62E6">
        <w:rPr>
          <w:noProof/>
          <w:lang w:val="fr-FR"/>
        </w:rPr>
        <w:tab/>
        <w:t>118</w:t>
      </w:r>
    </w:p>
    <w:p w14:paraId="12C025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4.5.2</w:t>
      </w:r>
      <w:r w:rsidRPr="003C62E6">
        <w:rPr>
          <w:rFonts w:asciiTheme="minorHAnsi" w:eastAsiaTheme="minorEastAsia" w:hAnsiTheme="minorHAnsi" w:cstheme="minorBidi"/>
          <w:noProof/>
          <w:sz w:val="22"/>
          <w:szCs w:val="22"/>
          <w:lang w:val="fr-FR" w:eastAsia="en-GB"/>
        </w:rPr>
        <w:tab/>
      </w:r>
      <w:r w:rsidRPr="003C62E6">
        <w:rPr>
          <w:noProof/>
          <w:lang w:val="fr-FR"/>
        </w:rPr>
        <w:t>Configuration notifications</w:t>
      </w:r>
      <w:r w:rsidRPr="003C62E6">
        <w:rPr>
          <w:noProof/>
          <w:lang w:val="fr-FR"/>
        </w:rPr>
        <w:tab/>
        <w:t>119</w:t>
      </w:r>
    </w:p>
    <w:p w14:paraId="705D8C4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4.5.3</w:t>
      </w:r>
      <w:r w:rsidRPr="003C62E6">
        <w:rPr>
          <w:rFonts w:asciiTheme="minorHAnsi" w:eastAsiaTheme="minorEastAsia" w:hAnsiTheme="minorHAnsi" w:cstheme="minorBidi"/>
          <w:noProof/>
          <w:sz w:val="22"/>
          <w:szCs w:val="22"/>
          <w:lang w:val="fr-FR" w:eastAsia="en-GB"/>
        </w:rPr>
        <w:tab/>
      </w:r>
      <w:r w:rsidRPr="003C62E6">
        <w:rPr>
          <w:noProof/>
          <w:lang w:val="fr-FR"/>
        </w:rPr>
        <w:t>Threshold Crossing notifications</w:t>
      </w:r>
      <w:r w:rsidRPr="003C62E6">
        <w:rPr>
          <w:noProof/>
          <w:lang w:val="fr-FR"/>
        </w:rPr>
        <w:tab/>
        <w:t>119</w:t>
      </w:r>
    </w:p>
    <w:p w14:paraId="4FDA599A" w14:textId="77777777" w:rsidR="003C62E6" w:rsidRPr="003C62E6" w:rsidRDefault="003C62E6">
      <w:pPr>
        <w:pStyle w:val="TOC1"/>
        <w:rPr>
          <w:rFonts w:asciiTheme="minorHAnsi" w:eastAsiaTheme="minorEastAsia" w:hAnsiTheme="minorHAnsi" w:cstheme="minorBidi"/>
          <w:noProof/>
          <w:szCs w:val="22"/>
          <w:lang w:val="fr-FR" w:eastAsia="en-GB"/>
        </w:rPr>
      </w:pPr>
      <w:r w:rsidRPr="003C62E6">
        <w:rPr>
          <w:noProof/>
          <w:lang w:val="fr-FR"/>
        </w:rPr>
        <w:t>5</w:t>
      </w:r>
      <w:r w:rsidRPr="003C62E6">
        <w:rPr>
          <w:rFonts w:asciiTheme="minorHAnsi" w:eastAsiaTheme="minorEastAsia" w:hAnsiTheme="minorHAnsi" w:cstheme="minorBidi"/>
          <w:noProof/>
          <w:szCs w:val="22"/>
          <w:lang w:val="fr-FR" w:eastAsia="en-GB"/>
        </w:rPr>
        <w:tab/>
      </w:r>
      <w:r w:rsidRPr="003C62E6">
        <w:rPr>
          <w:noProof/>
          <w:lang w:val="fr-FR" w:eastAsia="zh-CN"/>
        </w:rPr>
        <w:t>Information Model definitions for 5GC NRM</w:t>
      </w:r>
      <w:r w:rsidRPr="003C62E6">
        <w:rPr>
          <w:noProof/>
          <w:lang w:val="fr-FR"/>
        </w:rPr>
        <w:tab/>
        <w:t>120</w:t>
      </w:r>
    </w:p>
    <w:p w14:paraId="06AC4795"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5.1</w:t>
      </w:r>
      <w:r w:rsidRPr="003C62E6">
        <w:rPr>
          <w:rFonts w:asciiTheme="minorHAnsi" w:eastAsiaTheme="minorEastAsia" w:hAnsiTheme="minorHAnsi" w:cstheme="minorBidi"/>
          <w:noProof/>
          <w:sz w:val="22"/>
          <w:szCs w:val="22"/>
          <w:lang w:val="fr-FR" w:eastAsia="en-GB"/>
        </w:rPr>
        <w:tab/>
      </w:r>
      <w:r w:rsidRPr="003C62E6">
        <w:rPr>
          <w:noProof/>
          <w:lang w:val="fr-FR"/>
        </w:rPr>
        <w:t>Imported information entities and local labels</w:t>
      </w:r>
      <w:r w:rsidRPr="003C62E6">
        <w:rPr>
          <w:noProof/>
          <w:lang w:val="fr-FR"/>
        </w:rPr>
        <w:tab/>
        <w:t>120</w:t>
      </w:r>
    </w:p>
    <w:p w14:paraId="1A42E26B" w14:textId="77777777" w:rsidR="003C62E6" w:rsidRDefault="003C62E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2F4DAB2" w14:textId="77777777" w:rsidR="003C62E6" w:rsidRDefault="003C62E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56769E8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1FAB8B6A" w14:textId="77777777" w:rsidR="003C62E6" w:rsidRDefault="003C62E6">
      <w:pPr>
        <w:pStyle w:val="TOC4"/>
        <w:rPr>
          <w:rFonts w:asciiTheme="minorHAnsi" w:eastAsiaTheme="minorEastAsia" w:hAnsiTheme="minorHAnsi" w:cstheme="minorBidi"/>
          <w:noProof/>
          <w:sz w:val="22"/>
          <w:szCs w:val="22"/>
          <w:lang w:eastAsia="en-GB"/>
        </w:rPr>
      </w:pPr>
      <w:r w:rsidRPr="00A11767">
        <w:rPr>
          <w:rFonts w:cs="Arial"/>
          <w:noProof/>
          <w:lang w:eastAsia="zh-CN"/>
        </w:rPr>
        <w:t>5.2.1.2</w:t>
      </w:r>
      <w:r>
        <w:rPr>
          <w:rFonts w:asciiTheme="minorHAnsi" w:eastAsiaTheme="minorEastAsia" w:hAnsiTheme="minorHAnsi" w:cstheme="minorBidi"/>
          <w:noProof/>
          <w:sz w:val="22"/>
          <w:szCs w:val="22"/>
          <w:lang w:eastAsia="en-GB"/>
        </w:rPr>
        <w:tab/>
      </w:r>
      <w:r w:rsidRPr="00A11767">
        <w:rPr>
          <w:rFonts w:cs="Arial"/>
          <w:noProof/>
          <w:lang w:eastAsia="zh-CN"/>
        </w:rPr>
        <w:t>Inheritance</w:t>
      </w:r>
      <w:r>
        <w:rPr>
          <w:noProof/>
        </w:rPr>
        <w:tab/>
        <w:t>129</w:t>
      </w:r>
    </w:p>
    <w:p w14:paraId="13101F1A" w14:textId="77777777" w:rsidR="003C62E6" w:rsidRDefault="003C62E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6C85E7C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6818E9F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1ED4CFE6" w14:textId="77777777" w:rsidR="003C62E6" w:rsidRDefault="003C62E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6538673F"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t>5.3.1</w:t>
      </w:r>
      <w:r>
        <w:rPr>
          <w:rFonts w:asciiTheme="minorHAnsi" w:eastAsiaTheme="minorEastAsia" w:hAnsiTheme="minorHAnsi" w:cstheme="minorBidi"/>
          <w:noProof/>
          <w:sz w:val="22"/>
          <w:szCs w:val="22"/>
          <w:lang w:eastAsia="en-GB"/>
        </w:rPr>
        <w:tab/>
      </w:r>
      <w:r w:rsidRPr="00A11767">
        <w:rPr>
          <w:rFonts w:ascii="Courier New" w:hAnsi="Courier New"/>
          <w:noProof/>
        </w:rPr>
        <w:t>AMFFunction</w:t>
      </w:r>
      <w:r>
        <w:rPr>
          <w:noProof/>
        </w:rPr>
        <w:tab/>
        <w:t>134</w:t>
      </w:r>
    </w:p>
    <w:p w14:paraId="3FDDBA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134</w:t>
      </w:r>
    </w:p>
    <w:p w14:paraId="384F29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134</w:t>
      </w:r>
    </w:p>
    <w:p w14:paraId="4FFFDAB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134</w:t>
      </w:r>
    </w:p>
    <w:p w14:paraId="2575C59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135</w:t>
      </w:r>
    </w:p>
    <w:p w14:paraId="322B07E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SMFFunction</w:t>
      </w:r>
      <w:r w:rsidRPr="003C62E6">
        <w:rPr>
          <w:noProof/>
          <w:lang w:val="fr-FR"/>
        </w:rPr>
        <w:tab/>
        <w:t>135</w:t>
      </w:r>
    </w:p>
    <w:p w14:paraId="37DB0A0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135</w:t>
      </w:r>
    </w:p>
    <w:p w14:paraId="691C71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135</w:t>
      </w:r>
    </w:p>
    <w:p w14:paraId="033F109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135</w:t>
      </w:r>
    </w:p>
    <w:p w14:paraId="256C3D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135</w:t>
      </w:r>
    </w:p>
    <w:p w14:paraId="446F37E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UPFFunction</w:t>
      </w:r>
      <w:r w:rsidRPr="003C62E6">
        <w:rPr>
          <w:noProof/>
          <w:lang w:val="fr-FR"/>
        </w:rPr>
        <w:tab/>
        <w:t>135</w:t>
      </w:r>
    </w:p>
    <w:p w14:paraId="79BF6B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135</w:t>
      </w:r>
    </w:p>
    <w:p w14:paraId="3F8D34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136</w:t>
      </w:r>
    </w:p>
    <w:p w14:paraId="2722C7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136</w:t>
      </w:r>
    </w:p>
    <w:p w14:paraId="7C4750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136</w:t>
      </w:r>
    </w:p>
    <w:p w14:paraId="56F907B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N3IWFFunction</w:t>
      </w:r>
      <w:r w:rsidRPr="003C62E6">
        <w:rPr>
          <w:noProof/>
          <w:lang w:val="fr-FR"/>
        </w:rPr>
        <w:tab/>
        <w:t>136</w:t>
      </w:r>
    </w:p>
    <w:p w14:paraId="2AA8D8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136</w:t>
      </w:r>
    </w:p>
    <w:p w14:paraId="2A88B5D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136</w:t>
      </w:r>
    </w:p>
    <w:p w14:paraId="59B42B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136</w:t>
      </w:r>
    </w:p>
    <w:p w14:paraId="6FEC410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136</w:t>
      </w:r>
    </w:p>
    <w:p w14:paraId="55871F9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PCFFunction</w:t>
      </w:r>
      <w:r w:rsidRPr="003C62E6">
        <w:rPr>
          <w:noProof/>
          <w:lang w:val="fr-FR"/>
        </w:rPr>
        <w:tab/>
        <w:t>136</w:t>
      </w:r>
    </w:p>
    <w:p w14:paraId="3BD344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136</w:t>
      </w:r>
    </w:p>
    <w:p w14:paraId="32FBF8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137</w:t>
      </w:r>
    </w:p>
    <w:p w14:paraId="0772785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137</w:t>
      </w:r>
    </w:p>
    <w:p w14:paraId="4D7EB86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w:t>
      </w:r>
      <w:r w:rsidRPr="003C62E6">
        <w:rPr>
          <w:noProof/>
          <w:lang w:val="fr-FR"/>
        </w:rPr>
        <w:t>.3.5.4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137</w:t>
      </w:r>
    </w:p>
    <w:p w14:paraId="117546B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AUSFFunction</w:t>
      </w:r>
      <w:r w:rsidRPr="003C62E6">
        <w:rPr>
          <w:noProof/>
          <w:lang w:val="fr-FR"/>
        </w:rPr>
        <w:tab/>
        <w:t>137</w:t>
      </w:r>
    </w:p>
    <w:p w14:paraId="5B26F1F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137</w:t>
      </w:r>
    </w:p>
    <w:p w14:paraId="001E35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137</w:t>
      </w:r>
    </w:p>
    <w:p w14:paraId="21E517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137</w:t>
      </w:r>
    </w:p>
    <w:p w14:paraId="6CBAA81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138</w:t>
      </w:r>
    </w:p>
    <w:p w14:paraId="4FCEF2B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UDMFunction</w:t>
      </w:r>
      <w:r w:rsidRPr="003C62E6">
        <w:rPr>
          <w:noProof/>
          <w:lang w:val="fr-FR"/>
        </w:rPr>
        <w:tab/>
        <w:t>138</w:t>
      </w:r>
    </w:p>
    <w:p w14:paraId="51421C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138</w:t>
      </w:r>
    </w:p>
    <w:p w14:paraId="70422E1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138</w:t>
      </w:r>
    </w:p>
    <w:p w14:paraId="35F02C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138</w:t>
      </w:r>
    </w:p>
    <w:p w14:paraId="59EA46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138</w:t>
      </w:r>
    </w:p>
    <w:p w14:paraId="0BB028A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UDRFunction</w:t>
      </w:r>
      <w:r w:rsidRPr="003C62E6">
        <w:rPr>
          <w:noProof/>
          <w:lang w:val="fr-FR"/>
        </w:rPr>
        <w:tab/>
        <w:t>138</w:t>
      </w:r>
    </w:p>
    <w:p w14:paraId="001347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138</w:t>
      </w:r>
    </w:p>
    <w:p w14:paraId="7EB987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138</w:t>
      </w:r>
    </w:p>
    <w:p w14:paraId="2E7F42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139</w:t>
      </w:r>
    </w:p>
    <w:p w14:paraId="631816C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139</w:t>
      </w:r>
    </w:p>
    <w:p w14:paraId="2E2F55C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UDSFFunction</w:t>
      </w:r>
      <w:r w:rsidRPr="003C62E6">
        <w:rPr>
          <w:noProof/>
          <w:lang w:val="fr-FR"/>
        </w:rPr>
        <w:tab/>
        <w:t>139</w:t>
      </w:r>
    </w:p>
    <w:p w14:paraId="68FB23B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139</w:t>
      </w:r>
    </w:p>
    <w:p w14:paraId="0596DF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139</w:t>
      </w:r>
    </w:p>
    <w:p w14:paraId="07F8DEC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139</w:t>
      </w:r>
    </w:p>
    <w:p w14:paraId="718844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139</w:t>
      </w:r>
    </w:p>
    <w:p w14:paraId="13C531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NRFFunction</w:t>
      </w:r>
      <w:r w:rsidRPr="003C62E6">
        <w:rPr>
          <w:noProof/>
          <w:lang w:val="fr-FR"/>
        </w:rPr>
        <w:tab/>
        <w:t>139</w:t>
      </w:r>
    </w:p>
    <w:p w14:paraId="0EFAE7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139</w:t>
      </w:r>
    </w:p>
    <w:p w14:paraId="4A9006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139</w:t>
      </w:r>
    </w:p>
    <w:p w14:paraId="126560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140</w:t>
      </w:r>
    </w:p>
    <w:p w14:paraId="5634CC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140</w:t>
      </w:r>
    </w:p>
    <w:p w14:paraId="429BB93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NSSFFunction</w:t>
      </w:r>
      <w:r w:rsidRPr="003C62E6">
        <w:rPr>
          <w:noProof/>
          <w:lang w:val="fr-FR"/>
        </w:rPr>
        <w:tab/>
        <w:t>140</w:t>
      </w:r>
    </w:p>
    <w:p w14:paraId="6B1D8D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140</w:t>
      </w:r>
    </w:p>
    <w:p w14:paraId="67B857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140</w:t>
      </w:r>
    </w:p>
    <w:p w14:paraId="25F3642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140</w:t>
      </w:r>
    </w:p>
    <w:p w14:paraId="055529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140</w:t>
      </w:r>
    </w:p>
    <w:p w14:paraId="2F1FE94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AFFunction</w:t>
      </w:r>
      <w:r w:rsidRPr="003C62E6">
        <w:rPr>
          <w:noProof/>
          <w:lang w:val="fr-FR"/>
        </w:rPr>
        <w:tab/>
        <w:t>141</w:t>
      </w:r>
    </w:p>
    <w:p w14:paraId="7644967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404C447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DNFunction</w:t>
      </w:r>
      <w:r w:rsidRPr="003C62E6">
        <w:rPr>
          <w:noProof/>
          <w:lang w:val="fr-FR"/>
        </w:rPr>
        <w:tab/>
        <w:t>141</w:t>
      </w:r>
    </w:p>
    <w:p w14:paraId="48EC6EB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31602D4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SMSFFunction</w:t>
      </w:r>
      <w:r w:rsidRPr="003C62E6">
        <w:rPr>
          <w:noProof/>
          <w:lang w:val="fr-FR"/>
        </w:rPr>
        <w:tab/>
        <w:t>141</w:t>
      </w:r>
    </w:p>
    <w:p w14:paraId="51B521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2CD14F3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141</w:t>
      </w:r>
    </w:p>
    <w:p w14:paraId="74D9807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141</w:t>
      </w:r>
    </w:p>
    <w:p w14:paraId="572172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141</w:t>
      </w:r>
    </w:p>
    <w:p w14:paraId="39317CE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LMFFunction</w:t>
      </w:r>
      <w:r w:rsidRPr="003C62E6">
        <w:rPr>
          <w:noProof/>
          <w:lang w:val="fr-FR"/>
        </w:rPr>
        <w:tab/>
        <w:t>141</w:t>
      </w:r>
    </w:p>
    <w:p w14:paraId="3A906CF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51B07C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141</w:t>
      </w:r>
    </w:p>
    <w:p w14:paraId="7AA0170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142</w:t>
      </w:r>
    </w:p>
    <w:p w14:paraId="6AA09B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142</w:t>
      </w:r>
    </w:p>
    <w:p w14:paraId="2E89822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NGEIRFunction</w:t>
      </w:r>
      <w:r w:rsidRPr="003C62E6">
        <w:rPr>
          <w:noProof/>
          <w:lang w:val="fr-FR"/>
        </w:rPr>
        <w:tab/>
        <w:t>142</w:t>
      </w:r>
    </w:p>
    <w:p w14:paraId="6C51C8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142</w:t>
      </w:r>
    </w:p>
    <w:p w14:paraId="1889F1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142</w:t>
      </w:r>
    </w:p>
    <w:p w14:paraId="7EFCB3B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142</w:t>
      </w:r>
    </w:p>
    <w:p w14:paraId="3F87E2F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142</w:t>
      </w:r>
    </w:p>
    <w:p w14:paraId="5B1A723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SEPPFunction</w:t>
      </w:r>
      <w:r w:rsidRPr="003C62E6">
        <w:rPr>
          <w:noProof/>
          <w:lang w:val="fr-FR"/>
        </w:rPr>
        <w:tab/>
        <w:t>142</w:t>
      </w:r>
    </w:p>
    <w:p w14:paraId="209BD3E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142</w:t>
      </w:r>
    </w:p>
    <w:p w14:paraId="151D73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143</w:t>
      </w:r>
    </w:p>
    <w:p w14:paraId="25D678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143</w:t>
      </w:r>
    </w:p>
    <w:p w14:paraId="2FDAAE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143</w:t>
      </w:r>
    </w:p>
    <w:p w14:paraId="735529B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NWDAFFunction</w:t>
      </w:r>
      <w:r w:rsidRPr="003C62E6">
        <w:rPr>
          <w:noProof/>
          <w:lang w:val="fr-FR"/>
        </w:rPr>
        <w:tab/>
        <w:t>143</w:t>
      </w:r>
    </w:p>
    <w:p w14:paraId="252DC29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143</w:t>
      </w:r>
    </w:p>
    <w:p w14:paraId="678E2F5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143</w:t>
      </w:r>
    </w:p>
    <w:p w14:paraId="54BAB6F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143</w:t>
      </w:r>
    </w:p>
    <w:p w14:paraId="1A0A92A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143</w:t>
      </w:r>
    </w:p>
    <w:p w14:paraId="22A7DCF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w:t>
      </w:r>
      <w:r w:rsidRPr="003C62E6">
        <w:rPr>
          <w:noProof/>
          <w:lang w:val="fr-FR"/>
        </w:rPr>
        <w:tab/>
        <w:t>144</w:t>
      </w:r>
    </w:p>
    <w:p w14:paraId="1CD5C0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5.3.19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144</w:t>
      </w:r>
    </w:p>
    <w:p w14:paraId="4F36CE3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144</w:t>
      </w:r>
    </w:p>
    <w:p w14:paraId="049276C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144</w:t>
      </w:r>
    </w:p>
    <w:p w14:paraId="01E3F6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144</w:t>
      </w:r>
    </w:p>
    <w:p w14:paraId="217670E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EP_N3</w:t>
      </w:r>
      <w:r w:rsidRPr="003C62E6">
        <w:rPr>
          <w:noProof/>
          <w:lang w:val="fr-FR"/>
        </w:rPr>
        <w:tab/>
        <w:t>144</w:t>
      </w:r>
    </w:p>
    <w:p w14:paraId="57D5A35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144</w:t>
      </w:r>
    </w:p>
    <w:p w14:paraId="39E8EA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144</w:t>
      </w:r>
    </w:p>
    <w:p w14:paraId="377F91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144</w:t>
      </w:r>
    </w:p>
    <w:p w14:paraId="3404F88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144</w:t>
      </w:r>
    </w:p>
    <w:p w14:paraId="3DBF735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EP_N4</w:t>
      </w:r>
      <w:r w:rsidRPr="003C62E6">
        <w:rPr>
          <w:noProof/>
          <w:lang w:val="fr-FR"/>
        </w:rPr>
        <w:tab/>
        <w:t>144</w:t>
      </w:r>
    </w:p>
    <w:p w14:paraId="74B7B2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144</w:t>
      </w:r>
    </w:p>
    <w:p w14:paraId="463C758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145</w:t>
      </w:r>
    </w:p>
    <w:p w14:paraId="18762A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145</w:t>
      </w:r>
    </w:p>
    <w:p w14:paraId="08508F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145</w:t>
      </w:r>
    </w:p>
    <w:p w14:paraId="15AE902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EP_N5</w:t>
      </w:r>
      <w:r w:rsidRPr="003C62E6">
        <w:rPr>
          <w:noProof/>
          <w:lang w:val="fr-FR"/>
        </w:rPr>
        <w:tab/>
        <w:t>145</w:t>
      </w:r>
    </w:p>
    <w:p w14:paraId="64DDEB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145</w:t>
      </w:r>
    </w:p>
    <w:p w14:paraId="30A865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145</w:t>
      </w:r>
    </w:p>
    <w:p w14:paraId="4738BB6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145</w:t>
      </w:r>
    </w:p>
    <w:p w14:paraId="667AFE1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145</w:t>
      </w:r>
    </w:p>
    <w:p w14:paraId="1771B83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EP_N6</w:t>
      </w:r>
      <w:r w:rsidRPr="003C62E6">
        <w:rPr>
          <w:noProof/>
          <w:lang w:val="fr-FR"/>
        </w:rPr>
        <w:tab/>
        <w:t>145</w:t>
      </w:r>
    </w:p>
    <w:p w14:paraId="00B5720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145</w:t>
      </w:r>
    </w:p>
    <w:p w14:paraId="4BE4FC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145</w:t>
      </w:r>
    </w:p>
    <w:p w14:paraId="2AABC8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146</w:t>
      </w:r>
    </w:p>
    <w:p w14:paraId="1B4086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146</w:t>
      </w:r>
    </w:p>
    <w:p w14:paraId="15778AA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EP_N7</w:t>
      </w:r>
      <w:r w:rsidRPr="003C62E6">
        <w:rPr>
          <w:noProof/>
          <w:lang w:val="fr-FR"/>
        </w:rPr>
        <w:tab/>
        <w:t>146</w:t>
      </w:r>
    </w:p>
    <w:p w14:paraId="260FB7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146</w:t>
      </w:r>
    </w:p>
    <w:p w14:paraId="43EF8F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146</w:t>
      </w:r>
    </w:p>
    <w:p w14:paraId="58565B7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146</w:t>
      </w:r>
    </w:p>
    <w:p w14:paraId="03FEE0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146</w:t>
      </w:r>
    </w:p>
    <w:p w14:paraId="6403281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EP_N8</w:t>
      </w:r>
      <w:r w:rsidRPr="003C62E6">
        <w:rPr>
          <w:noProof/>
          <w:lang w:val="fr-FR"/>
        </w:rPr>
        <w:tab/>
        <w:t>146</w:t>
      </w:r>
    </w:p>
    <w:p w14:paraId="68269B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146</w:t>
      </w:r>
    </w:p>
    <w:p w14:paraId="2C36DB2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146</w:t>
      </w:r>
    </w:p>
    <w:p w14:paraId="4F8368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147</w:t>
      </w:r>
    </w:p>
    <w:p w14:paraId="7F565CF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147</w:t>
      </w:r>
    </w:p>
    <w:p w14:paraId="2F38AFE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EP_N9</w:t>
      </w:r>
      <w:r w:rsidRPr="003C62E6">
        <w:rPr>
          <w:noProof/>
          <w:lang w:val="fr-FR"/>
        </w:rPr>
        <w:tab/>
        <w:t>147</w:t>
      </w:r>
    </w:p>
    <w:p w14:paraId="2CC0A0F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147</w:t>
      </w:r>
    </w:p>
    <w:p w14:paraId="74EBBCC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147</w:t>
      </w:r>
    </w:p>
    <w:p w14:paraId="12B52B9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147</w:t>
      </w:r>
    </w:p>
    <w:p w14:paraId="4B55A32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147</w:t>
      </w:r>
    </w:p>
    <w:p w14:paraId="2F611FE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EP_N10</w:t>
      </w:r>
      <w:r w:rsidRPr="003C62E6">
        <w:rPr>
          <w:noProof/>
          <w:lang w:val="fr-FR"/>
        </w:rPr>
        <w:tab/>
        <w:t>147</w:t>
      </w:r>
    </w:p>
    <w:p w14:paraId="3C12C4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147</w:t>
      </w:r>
    </w:p>
    <w:p w14:paraId="370D2B4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147</w:t>
      </w:r>
    </w:p>
    <w:p w14:paraId="0F42FD4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147</w:t>
      </w:r>
    </w:p>
    <w:p w14:paraId="17FB00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147</w:t>
      </w:r>
    </w:p>
    <w:p w14:paraId="135AB64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EP_N11</w:t>
      </w:r>
      <w:r w:rsidRPr="003C62E6">
        <w:rPr>
          <w:noProof/>
          <w:lang w:val="fr-FR"/>
        </w:rPr>
        <w:tab/>
        <w:t>148</w:t>
      </w:r>
    </w:p>
    <w:p w14:paraId="1A0F9A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148</w:t>
      </w:r>
    </w:p>
    <w:p w14:paraId="63AD09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148</w:t>
      </w:r>
    </w:p>
    <w:p w14:paraId="0046F87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148</w:t>
      </w:r>
    </w:p>
    <w:p w14:paraId="3DB7C3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148</w:t>
      </w:r>
    </w:p>
    <w:p w14:paraId="4DC59C2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EP_N12</w:t>
      </w:r>
      <w:r w:rsidRPr="003C62E6">
        <w:rPr>
          <w:noProof/>
          <w:lang w:val="fr-FR"/>
        </w:rPr>
        <w:tab/>
        <w:t>148</w:t>
      </w:r>
    </w:p>
    <w:p w14:paraId="3104AA9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148</w:t>
      </w:r>
    </w:p>
    <w:p w14:paraId="1B1100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148</w:t>
      </w:r>
    </w:p>
    <w:p w14:paraId="764292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148</w:t>
      </w:r>
    </w:p>
    <w:p w14:paraId="7302D0D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148</w:t>
      </w:r>
    </w:p>
    <w:p w14:paraId="4E13A79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EP_N13</w:t>
      </w:r>
      <w:r w:rsidRPr="003C62E6">
        <w:rPr>
          <w:noProof/>
          <w:lang w:val="fr-FR"/>
        </w:rPr>
        <w:tab/>
        <w:t>148</w:t>
      </w:r>
    </w:p>
    <w:p w14:paraId="63114F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148</w:t>
      </w:r>
    </w:p>
    <w:p w14:paraId="2A12A7F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149</w:t>
      </w:r>
    </w:p>
    <w:p w14:paraId="28C1E34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149</w:t>
      </w:r>
    </w:p>
    <w:p w14:paraId="3138F80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149</w:t>
      </w:r>
    </w:p>
    <w:p w14:paraId="718F16B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EP_N14</w:t>
      </w:r>
      <w:r w:rsidRPr="003C62E6">
        <w:rPr>
          <w:noProof/>
          <w:lang w:val="fr-FR"/>
        </w:rPr>
        <w:tab/>
        <w:t>149</w:t>
      </w:r>
    </w:p>
    <w:p w14:paraId="1966D7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149</w:t>
      </w:r>
    </w:p>
    <w:p w14:paraId="1958AC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5.3.31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149</w:t>
      </w:r>
    </w:p>
    <w:p w14:paraId="79CCD04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149</w:t>
      </w:r>
    </w:p>
    <w:p w14:paraId="415FFD8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149</w:t>
      </w:r>
    </w:p>
    <w:p w14:paraId="1A8EF38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EP_N15</w:t>
      </w:r>
      <w:r w:rsidRPr="003C62E6">
        <w:rPr>
          <w:noProof/>
          <w:lang w:val="fr-FR"/>
        </w:rPr>
        <w:tab/>
        <w:t>149</w:t>
      </w:r>
    </w:p>
    <w:p w14:paraId="792030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149</w:t>
      </w:r>
    </w:p>
    <w:p w14:paraId="62FEA2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149</w:t>
      </w:r>
    </w:p>
    <w:p w14:paraId="5DBCB9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150</w:t>
      </w:r>
    </w:p>
    <w:p w14:paraId="2C2F1D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150</w:t>
      </w:r>
    </w:p>
    <w:p w14:paraId="2691187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EP_N16</w:t>
      </w:r>
      <w:r w:rsidRPr="003C62E6">
        <w:rPr>
          <w:noProof/>
          <w:lang w:val="fr-FR"/>
        </w:rPr>
        <w:tab/>
        <w:t>150</w:t>
      </w:r>
    </w:p>
    <w:p w14:paraId="27633DD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150</w:t>
      </w:r>
    </w:p>
    <w:p w14:paraId="2547D04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150</w:t>
      </w:r>
    </w:p>
    <w:p w14:paraId="4F0CDF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150</w:t>
      </w:r>
    </w:p>
    <w:p w14:paraId="3BF07A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150</w:t>
      </w:r>
    </w:p>
    <w:p w14:paraId="139B519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EP_N17</w:t>
      </w:r>
      <w:r w:rsidRPr="003C62E6">
        <w:rPr>
          <w:noProof/>
          <w:lang w:val="fr-FR"/>
        </w:rPr>
        <w:tab/>
        <w:t>150</w:t>
      </w:r>
    </w:p>
    <w:p w14:paraId="4895CE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150</w:t>
      </w:r>
    </w:p>
    <w:p w14:paraId="362C14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150</w:t>
      </w:r>
    </w:p>
    <w:p w14:paraId="54128D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151</w:t>
      </w:r>
    </w:p>
    <w:p w14:paraId="66DBCE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151</w:t>
      </w:r>
    </w:p>
    <w:p w14:paraId="1997C68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EP_N20</w:t>
      </w:r>
      <w:r w:rsidRPr="003C62E6">
        <w:rPr>
          <w:noProof/>
          <w:lang w:val="fr-FR"/>
        </w:rPr>
        <w:tab/>
        <w:t>151</w:t>
      </w:r>
    </w:p>
    <w:p w14:paraId="6EA767D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151</w:t>
      </w:r>
    </w:p>
    <w:p w14:paraId="2748155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151</w:t>
      </w:r>
    </w:p>
    <w:p w14:paraId="1367DA9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151</w:t>
      </w:r>
    </w:p>
    <w:p w14:paraId="123A86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151</w:t>
      </w:r>
    </w:p>
    <w:p w14:paraId="6A4162A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EP_N21</w:t>
      </w:r>
      <w:r w:rsidRPr="003C62E6">
        <w:rPr>
          <w:noProof/>
          <w:lang w:val="fr-FR"/>
        </w:rPr>
        <w:tab/>
        <w:t>151</w:t>
      </w:r>
    </w:p>
    <w:p w14:paraId="69722B0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151</w:t>
      </w:r>
    </w:p>
    <w:p w14:paraId="5BE8C8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151</w:t>
      </w:r>
    </w:p>
    <w:p w14:paraId="0C51D8F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151</w:t>
      </w:r>
    </w:p>
    <w:p w14:paraId="3AFCC90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152</w:t>
      </w:r>
    </w:p>
    <w:p w14:paraId="0EB8065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EP_N22</w:t>
      </w:r>
      <w:r w:rsidRPr="003C62E6">
        <w:rPr>
          <w:noProof/>
          <w:lang w:val="fr-FR"/>
        </w:rPr>
        <w:tab/>
        <w:t>152</w:t>
      </w:r>
    </w:p>
    <w:p w14:paraId="44D78B9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152</w:t>
      </w:r>
    </w:p>
    <w:p w14:paraId="1C143B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152</w:t>
      </w:r>
    </w:p>
    <w:p w14:paraId="4F2AA8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152</w:t>
      </w:r>
    </w:p>
    <w:p w14:paraId="329518B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152</w:t>
      </w:r>
    </w:p>
    <w:p w14:paraId="1CE0E1B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EP_N26</w:t>
      </w:r>
      <w:r w:rsidRPr="003C62E6">
        <w:rPr>
          <w:noProof/>
          <w:lang w:val="fr-FR"/>
        </w:rPr>
        <w:tab/>
        <w:t>152</w:t>
      </w:r>
    </w:p>
    <w:p w14:paraId="7A410CA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152</w:t>
      </w:r>
    </w:p>
    <w:p w14:paraId="2C8EC8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152</w:t>
      </w:r>
    </w:p>
    <w:p w14:paraId="7CAF61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152</w:t>
      </w:r>
    </w:p>
    <w:p w14:paraId="6F2F9A1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10366A4D" w14:textId="77777777" w:rsidR="003C62E6" w:rsidRDefault="003C62E6">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1298C3A6" w14:textId="77777777" w:rsidR="003C62E6" w:rsidRDefault="003C62E6">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09966936"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EP_S5C</w:t>
      </w:r>
      <w:r>
        <w:rPr>
          <w:noProof/>
        </w:rPr>
        <w:tab/>
        <w:t>153</w:t>
      </w:r>
    </w:p>
    <w:p w14:paraId="6A4EEF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153</w:t>
      </w:r>
    </w:p>
    <w:p w14:paraId="71355C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153</w:t>
      </w:r>
    </w:p>
    <w:p w14:paraId="271EFD4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153</w:t>
      </w:r>
    </w:p>
    <w:p w14:paraId="6AE6494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153</w:t>
      </w:r>
    </w:p>
    <w:p w14:paraId="1F97130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EP_S5U</w:t>
      </w:r>
      <w:r w:rsidRPr="003C62E6">
        <w:rPr>
          <w:noProof/>
          <w:lang w:val="fr-FR"/>
        </w:rPr>
        <w:tab/>
        <w:t>153</w:t>
      </w:r>
    </w:p>
    <w:p w14:paraId="01C09C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153</w:t>
      </w:r>
    </w:p>
    <w:p w14:paraId="554388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153</w:t>
      </w:r>
    </w:p>
    <w:p w14:paraId="1AD37D9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153</w:t>
      </w:r>
    </w:p>
    <w:p w14:paraId="3E866C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153</w:t>
      </w:r>
    </w:p>
    <w:p w14:paraId="460388E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EP_Rx</w:t>
      </w:r>
      <w:r w:rsidRPr="003C62E6">
        <w:rPr>
          <w:noProof/>
          <w:lang w:val="fr-FR"/>
        </w:rPr>
        <w:tab/>
        <w:t>154</w:t>
      </w:r>
    </w:p>
    <w:p w14:paraId="10A8DD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154</w:t>
      </w:r>
    </w:p>
    <w:p w14:paraId="395070B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154</w:t>
      </w:r>
    </w:p>
    <w:p w14:paraId="5E01AF8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154</w:t>
      </w:r>
    </w:p>
    <w:p w14:paraId="01B839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154</w:t>
      </w:r>
    </w:p>
    <w:p w14:paraId="138CFEF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EP_MAP_SMSC</w:t>
      </w:r>
      <w:r w:rsidRPr="003C62E6">
        <w:rPr>
          <w:noProof/>
          <w:lang w:val="fr-FR"/>
        </w:rPr>
        <w:tab/>
        <w:t>154</w:t>
      </w:r>
    </w:p>
    <w:p w14:paraId="231E90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154</w:t>
      </w:r>
    </w:p>
    <w:p w14:paraId="669824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154</w:t>
      </w:r>
    </w:p>
    <w:p w14:paraId="75C8BF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5.3.44.3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154</w:t>
      </w:r>
    </w:p>
    <w:p w14:paraId="317830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154</w:t>
      </w:r>
    </w:p>
    <w:p w14:paraId="6AE9A84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EP_NLS</w:t>
      </w:r>
      <w:r w:rsidRPr="003C62E6">
        <w:rPr>
          <w:noProof/>
          <w:lang w:val="fr-FR"/>
        </w:rPr>
        <w:tab/>
        <w:t>154</w:t>
      </w:r>
    </w:p>
    <w:p w14:paraId="20EA208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5.3.45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154</w:t>
      </w:r>
    </w:p>
    <w:p w14:paraId="50EDFE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155</w:t>
      </w:r>
    </w:p>
    <w:p w14:paraId="5543CE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155</w:t>
      </w:r>
    </w:p>
    <w:p w14:paraId="2561CE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155</w:t>
      </w:r>
    </w:p>
    <w:p w14:paraId="3442261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EP_NLG</w:t>
      </w:r>
      <w:r w:rsidRPr="003C62E6">
        <w:rPr>
          <w:noProof/>
          <w:lang w:val="fr-FR"/>
        </w:rPr>
        <w:tab/>
        <w:t>155</w:t>
      </w:r>
    </w:p>
    <w:p w14:paraId="68BB8A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155</w:t>
      </w:r>
    </w:p>
    <w:p w14:paraId="7DB6BA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155</w:t>
      </w:r>
    </w:p>
    <w:p w14:paraId="660FDA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155</w:t>
      </w:r>
    </w:p>
    <w:p w14:paraId="092D49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155</w:t>
      </w:r>
    </w:p>
    <w:p w14:paraId="29636AE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EP_N27</w:t>
      </w:r>
      <w:r w:rsidRPr="003C62E6">
        <w:rPr>
          <w:noProof/>
          <w:lang w:val="fr-FR"/>
        </w:rPr>
        <w:tab/>
        <w:t>155</w:t>
      </w:r>
    </w:p>
    <w:p w14:paraId="66098A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155</w:t>
      </w:r>
    </w:p>
    <w:p w14:paraId="171F5EC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155</w:t>
      </w:r>
    </w:p>
    <w:p w14:paraId="2983AC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156</w:t>
      </w:r>
    </w:p>
    <w:p w14:paraId="3B7E34F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156</w:t>
      </w:r>
    </w:p>
    <w:p w14:paraId="73C1FE7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EP_N31</w:t>
      </w:r>
      <w:r w:rsidRPr="003C62E6">
        <w:rPr>
          <w:noProof/>
          <w:lang w:val="fr-FR"/>
        </w:rPr>
        <w:tab/>
        <w:t>156</w:t>
      </w:r>
    </w:p>
    <w:p w14:paraId="744BA0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156</w:t>
      </w:r>
    </w:p>
    <w:p w14:paraId="145837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156</w:t>
      </w:r>
    </w:p>
    <w:p w14:paraId="1751034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156</w:t>
      </w:r>
    </w:p>
    <w:p w14:paraId="19F713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156</w:t>
      </w:r>
    </w:p>
    <w:p w14:paraId="36BADB1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w:t>
      </w:r>
      <w:r w:rsidRPr="003C62E6">
        <w:rPr>
          <w:noProof/>
          <w:lang w:val="fr-FR" w:eastAsia="zh-CN"/>
        </w:rPr>
        <w:t>49</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ExternalNRFFunction</w:t>
      </w:r>
      <w:r w:rsidRPr="003C62E6">
        <w:rPr>
          <w:noProof/>
          <w:lang w:val="fr-FR"/>
        </w:rPr>
        <w:tab/>
        <w:t>156</w:t>
      </w:r>
    </w:p>
    <w:p w14:paraId="3973FC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49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156</w:t>
      </w:r>
    </w:p>
    <w:p w14:paraId="31A085C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49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156</w:t>
      </w:r>
    </w:p>
    <w:p w14:paraId="7639FA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5.3.49.3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157</w:t>
      </w:r>
    </w:p>
    <w:p w14:paraId="295BBD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157</w:t>
      </w:r>
    </w:p>
    <w:p w14:paraId="3F6E625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w:t>
      </w:r>
      <w:r w:rsidRPr="003C62E6">
        <w:rPr>
          <w:noProof/>
          <w:lang w:val="fr-FR" w:eastAsia="zh-CN"/>
        </w:rPr>
        <w:t>50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ExternalNSSFFunction</w:t>
      </w:r>
      <w:r w:rsidRPr="003C62E6">
        <w:rPr>
          <w:noProof/>
          <w:lang w:val="fr-FR"/>
        </w:rPr>
        <w:tab/>
        <w:t>157</w:t>
      </w:r>
    </w:p>
    <w:p w14:paraId="08BEBB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50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157</w:t>
      </w:r>
    </w:p>
    <w:p w14:paraId="183B7E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50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157</w:t>
      </w:r>
    </w:p>
    <w:p w14:paraId="3D62C9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157</w:t>
      </w:r>
    </w:p>
    <w:p w14:paraId="11E483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5.3.50.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157</w:t>
      </w:r>
    </w:p>
    <w:p w14:paraId="06858CA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AMFSet</w:t>
      </w:r>
      <w:r w:rsidRPr="003C62E6">
        <w:rPr>
          <w:noProof/>
          <w:lang w:val="fr-FR"/>
        </w:rPr>
        <w:tab/>
        <w:t>157</w:t>
      </w:r>
    </w:p>
    <w:p w14:paraId="4C71BC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.51.1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157</w:t>
      </w:r>
    </w:p>
    <w:p w14:paraId="424E196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157</w:t>
      </w:r>
    </w:p>
    <w:p w14:paraId="4931E16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158</w:t>
      </w:r>
    </w:p>
    <w:p w14:paraId="19A0395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158</w:t>
      </w:r>
    </w:p>
    <w:p w14:paraId="32C4255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AMFRegion</w:t>
      </w:r>
      <w:r w:rsidRPr="003C62E6">
        <w:rPr>
          <w:noProof/>
          <w:lang w:val="fr-FR"/>
        </w:rPr>
        <w:tab/>
        <w:t>158</w:t>
      </w:r>
    </w:p>
    <w:p w14:paraId="29D9E5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.52.1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158</w:t>
      </w:r>
    </w:p>
    <w:p w14:paraId="274F105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158</w:t>
      </w:r>
    </w:p>
    <w:p w14:paraId="1F320E6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158</w:t>
      </w:r>
    </w:p>
    <w:p w14:paraId="5E5E6A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158</w:t>
      </w:r>
    </w:p>
    <w:p w14:paraId="673B5E4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ExternalAMFFunction</w:t>
      </w:r>
      <w:r w:rsidRPr="003C62E6">
        <w:rPr>
          <w:noProof/>
          <w:lang w:val="fr-FR"/>
        </w:rPr>
        <w:tab/>
        <w:t>159</w:t>
      </w:r>
    </w:p>
    <w:p w14:paraId="6B9B9E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159</w:t>
      </w:r>
    </w:p>
    <w:p w14:paraId="4C0E52D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159</w:t>
      </w:r>
    </w:p>
    <w:p w14:paraId="5C8E0AA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159</w:t>
      </w:r>
    </w:p>
    <w:p w14:paraId="503B9A1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5.3.53.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159</w:t>
      </w:r>
    </w:p>
    <w:p w14:paraId="1993FE2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5.3.54</w:t>
      </w:r>
      <w:r w:rsidRPr="003C62E6">
        <w:rPr>
          <w:rFonts w:asciiTheme="minorHAnsi" w:eastAsiaTheme="minorEastAsia" w:hAnsiTheme="minorHAnsi" w:cstheme="minorBidi"/>
          <w:noProof/>
          <w:sz w:val="22"/>
          <w:szCs w:val="22"/>
          <w:lang w:val="fr-FR" w:eastAsia="en-GB"/>
        </w:rPr>
        <w:tab/>
      </w:r>
      <w:r w:rsidRPr="003C62E6">
        <w:rPr>
          <w:noProof/>
          <w:lang w:val="fr-FR"/>
        </w:rPr>
        <w:t>ManagedNFProfile &lt;&lt;dataType&gt;&gt;</w:t>
      </w:r>
      <w:r w:rsidRPr="003C62E6">
        <w:rPr>
          <w:noProof/>
          <w:lang w:val="fr-FR"/>
        </w:rPr>
        <w:tab/>
        <w:t>159</w:t>
      </w:r>
    </w:p>
    <w:p w14:paraId="5D8A4A8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159</w:t>
      </w:r>
    </w:p>
    <w:p w14:paraId="1D59080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160</w:t>
      </w:r>
    </w:p>
    <w:p w14:paraId="7B952A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160</w:t>
      </w:r>
    </w:p>
    <w:p w14:paraId="247B92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160</w:t>
      </w:r>
    </w:p>
    <w:p w14:paraId="33BED7AC" w14:textId="77777777" w:rsidR="003C62E6" w:rsidRDefault="003C62E6">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3B64A6B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1F5CB464" w14:textId="77777777" w:rsidR="003C62E6" w:rsidRDefault="003C62E6">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4281281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6FEC9475" w14:textId="77777777" w:rsidR="003C62E6" w:rsidRDefault="003C62E6">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620847F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72BE759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0FB158E1" w14:textId="77777777" w:rsidR="003C62E6" w:rsidRDefault="003C62E6">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1AB668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478880F6" w14:textId="77777777" w:rsidR="003C62E6" w:rsidRDefault="003C62E6">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5AC8413F"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4F7BEC9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603073D6" w14:textId="77777777" w:rsidR="003C62E6" w:rsidRDefault="003C62E6">
      <w:pPr>
        <w:pStyle w:val="TOC4"/>
        <w:rPr>
          <w:rFonts w:asciiTheme="minorHAnsi" w:eastAsiaTheme="minorEastAsia" w:hAnsiTheme="minorHAnsi" w:cstheme="minorBidi"/>
          <w:noProof/>
          <w:sz w:val="22"/>
          <w:szCs w:val="22"/>
          <w:lang w:eastAsia="en-GB"/>
        </w:rPr>
      </w:pPr>
      <w:r>
        <w:rPr>
          <w:noProof/>
        </w:rPr>
        <w:lastRenderedPageBreak/>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3DD8B2C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3D506F6A" w14:textId="77777777" w:rsidR="003C62E6" w:rsidRDefault="003C62E6">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51CF028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0DA1111F"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771A9372" w14:textId="77777777" w:rsidR="003C62E6" w:rsidRDefault="003C62E6">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51977D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162</w:t>
      </w:r>
    </w:p>
    <w:p w14:paraId="3BBCC95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5.3.60</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162</w:t>
      </w:r>
    </w:p>
    <w:p w14:paraId="5484B54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5.3.61</w:t>
      </w:r>
      <w:r w:rsidRPr="003C62E6">
        <w:rPr>
          <w:rFonts w:asciiTheme="minorHAnsi" w:eastAsiaTheme="minorEastAsia" w:hAnsiTheme="minorHAnsi" w:cstheme="minorBidi"/>
          <w:noProof/>
          <w:sz w:val="22"/>
          <w:szCs w:val="22"/>
          <w:lang w:val="fr-FR" w:eastAsia="en-GB"/>
        </w:rPr>
        <w:tab/>
      </w:r>
      <w:r w:rsidRPr="003C62E6">
        <w:rPr>
          <w:noProof/>
          <w:lang w:val="fr-FR"/>
        </w:rPr>
        <w:t>Udrinfo &lt;&lt;dataType&gt;&gt;</w:t>
      </w:r>
      <w:r w:rsidRPr="003C62E6">
        <w:rPr>
          <w:noProof/>
          <w:lang w:val="fr-FR"/>
        </w:rPr>
        <w:tab/>
        <w:t>163</w:t>
      </w:r>
    </w:p>
    <w:p w14:paraId="022AE7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163</w:t>
      </w:r>
    </w:p>
    <w:p w14:paraId="42FCB5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163</w:t>
      </w:r>
    </w:p>
    <w:p w14:paraId="73BADB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163</w:t>
      </w:r>
    </w:p>
    <w:p w14:paraId="627D6F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163</w:t>
      </w:r>
    </w:p>
    <w:p w14:paraId="0134D5D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EP_N32</w:t>
      </w:r>
      <w:r w:rsidRPr="003C62E6">
        <w:rPr>
          <w:noProof/>
          <w:lang w:val="fr-FR"/>
        </w:rPr>
        <w:tab/>
        <w:t>163</w:t>
      </w:r>
    </w:p>
    <w:p w14:paraId="62FB8E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163</w:t>
      </w:r>
    </w:p>
    <w:p w14:paraId="678AAA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163</w:t>
      </w:r>
    </w:p>
    <w:p w14:paraId="4DB8AE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163</w:t>
      </w:r>
    </w:p>
    <w:p w14:paraId="40FDDB7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163</w:t>
      </w:r>
    </w:p>
    <w:p w14:paraId="65DA5BF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ExternalSEPPFunction</w:t>
      </w:r>
      <w:r w:rsidRPr="003C62E6">
        <w:rPr>
          <w:noProof/>
          <w:lang w:val="fr-FR"/>
        </w:rPr>
        <w:tab/>
        <w:t>164</w:t>
      </w:r>
    </w:p>
    <w:p w14:paraId="05081C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164</w:t>
      </w:r>
    </w:p>
    <w:p w14:paraId="234201C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164</w:t>
      </w:r>
    </w:p>
    <w:p w14:paraId="364B07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164</w:t>
      </w:r>
    </w:p>
    <w:p w14:paraId="777391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164</w:t>
      </w:r>
    </w:p>
    <w:p w14:paraId="27A0F6A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SEPPFunction &lt;&lt;ProxyClass&gt;&gt;</w:t>
      </w:r>
      <w:r w:rsidRPr="003C62E6">
        <w:rPr>
          <w:noProof/>
          <w:lang w:val="fr-FR"/>
        </w:rPr>
        <w:tab/>
        <w:t>164</w:t>
      </w:r>
    </w:p>
    <w:p w14:paraId="652305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164</w:t>
      </w:r>
    </w:p>
    <w:p w14:paraId="0B9935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164</w:t>
      </w:r>
    </w:p>
    <w:p w14:paraId="0F9A3E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164</w:t>
      </w:r>
    </w:p>
    <w:p w14:paraId="2B4AEA0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164</w:t>
      </w:r>
    </w:p>
    <w:p w14:paraId="7401446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5.3.65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NEFFunction</w:t>
      </w:r>
      <w:r w:rsidRPr="003C62E6">
        <w:rPr>
          <w:noProof/>
          <w:lang w:val="fr-FR"/>
        </w:rPr>
        <w:tab/>
        <w:t>164</w:t>
      </w:r>
    </w:p>
    <w:p w14:paraId="6FA9AA7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.65.1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164</w:t>
      </w:r>
    </w:p>
    <w:p w14:paraId="5AFD4DB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164</w:t>
      </w:r>
    </w:p>
    <w:p w14:paraId="429ACE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165</w:t>
      </w:r>
    </w:p>
    <w:p w14:paraId="47EA41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165</w:t>
      </w:r>
    </w:p>
    <w:p w14:paraId="00DF0B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SCPFunction</w:t>
      </w:r>
      <w:r w:rsidRPr="003C62E6">
        <w:rPr>
          <w:noProof/>
          <w:lang w:val="fr-FR"/>
        </w:rPr>
        <w:tab/>
        <w:t>165</w:t>
      </w:r>
    </w:p>
    <w:p w14:paraId="07BB166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165</w:t>
      </w:r>
    </w:p>
    <w:p w14:paraId="2F5856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165</w:t>
      </w:r>
    </w:p>
    <w:p w14:paraId="6AEFB8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165</w:t>
      </w:r>
    </w:p>
    <w:p w14:paraId="09862A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165</w:t>
      </w:r>
    </w:p>
    <w:p w14:paraId="7B188B6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SupportedFunction &lt;&lt;dataType&gt;&gt;</w:t>
      </w:r>
      <w:r w:rsidRPr="003C62E6">
        <w:rPr>
          <w:noProof/>
          <w:lang w:val="fr-FR"/>
        </w:rPr>
        <w:tab/>
        <w:t>165</w:t>
      </w:r>
    </w:p>
    <w:p w14:paraId="77A986C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165</w:t>
      </w:r>
    </w:p>
    <w:p w14:paraId="3DA534E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166</w:t>
      </w:r>
    </w:p>
    <w:p w14:paraId="05EC22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166</w:t>
      </w:r>
    </w:p>
    <w:p w14:paraId="4EF31C2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166</w:t>
      </w:r>
    </w:p>
    <w:p w14:paraId="5F8CC83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5.3.69</w:t>
      </w:r>
      <w:r w:rsidRPr="003C62E6">
        <w:rPr>
          <w:rFonts w:asciiTheme="minorHAnsi" w:eastAsiaTheme="minorEastAsia" w:hAnsiTheme="minorHAnsi" w:cstheme="minorBidi"/>
          <w:noProof/>
          <w:sz w:val="22"/>
          <w:szCs w:val="22"/>
          <w:lang w:val="fr-FR" w:eastAsia="en-GB"/>
        </w:rPr>
        <w:tab/>
      </w:r>
      <w:r w:rsidRPr="003C62E6">
        <w:rPr>
          <w:noProof/>
          <w:lang w:val="fr-FR"/>
        </w:rPr>
        <w:t>CommModel &lt;&lt;dataType&gt;&gt;</w:t>
      </w:r>
      <w:r w:rsidRPr="003C62E6">
        <w:rPr>
          <w:noProof/>
          <w:lang w:val="fr-FR"/>
        </w:rPr>
        <w:tab/>
        <w:t>166</w:t>
      </w:r>
    </w:p>
    <w:p w14:paraId="36EA70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166</w:t>
      </w:r>
    </w:p>
    <w:p w14:paraId="5ADC5C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166</w:t>
      </w:r>
    </w:p>
    <w:p w14:paraId="52DB7B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166</w:t>
      </w:r>
    </w:p>
    <w:p w14:paraId="491D37D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166</w:t>
      </w:r>
    </w:p>
    <w:p w14:paraId="00F2F26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QFQoSMonitoringControl</w:t>
      </w:r>
      <w:r w:rsidRPr="003C62E6">
        <w:rPr>
          <w:noProof/>
          <w:lang w:val="fr-FR"/>
        </w:rPr>
        <w:tab/>
        <w:t>166</w:t>
      </w:r>
    </w:p>
    <w:p w14:paraId="0349B94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166</w:t>
      </w:r>
    </w:p>
    <w:p w14:paraId="3E558F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166</w:t>
      </w:r>
    </w:p>
    <w:p w14:paraId="73632B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167</w:t>
      </w:r>
    </w:p>
    <w:p w14:paraId="3E7CE6F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167</w:t>
      </w:r>
    </w:p>
    <w:p w14:paraId="58B58EC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QFDelayThresholdsType</w:t>
      </w:r>
      <w:r w:rsidRPr="003C62E6">
        <w:rPr>
          <w:noProof/>
          <w:lang w:val="fr-FR"/>
        </w:rPr>
        <w:t xml:space="preserve"> &lt;&lt;dataType&gt;&gt;</w:t>
      </w:r>
      <w:r w:rsidRPr="003C62E6">
        <w:rPr>
          <w:noProof/>
          <w:lang w:val="fr-FR"/>
        </w:rPr>
        <w:tab/>
        <w:t>167</w:t>
      </w:r>
    </w:p>
    <w:p w14:paraId="483394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167</w:t>
      </w:r>
    </w:p>
    <w:p w14:paraId="7DE535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167</w:t>
      </w:r>
    </w:p>
    <w:p w14:paraId="5D33A4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167</w:t>
      </w:r>
    </w:p>
    <w:p w14:paraId="214446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167</w:t>
      </w:r>
    </w:p>
    <w:p w14:paraId="535058F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GtpUPathQoSMonitoringControl</w:t>
      </w:r>
      <w:r w:rsidRPr="003C62E6">
        <w:rPr>
          <w:noProof/>
          <w:lang w:val="fr-FR"/>
        </w:rPr>
        <w:tab/>
        <w:t>168</w:t>
      </w:r>
    </w:p>
    <w:p w14:paraId="4C70C5E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168</w:t>
      </w:r>
    </w:p>
    <w:p w14:paraId="1D6428A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168</w:t>
      </w:r>
    </w:p>
    <w:p w14:paraId="26782EF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5.3.72.3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168</w:t>
      </w:r>
    </w:p>
    <w:p w14:paraId="6BAE78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168</w:t>
      </w:r>
    </w:p>
    <w:p w14:paraId="1F46E8E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GtpUPathDelayThresholdsType</w:t>
      </w:r>
      <w:r w:rsidRPr="003C62E6">
        <w:rPr>
          <w:noProof/>
          <w:lang w:val="fr-FR"/>
        </w:rPr>
        <w:t xml:space="preserve"> &lt;&lt;dataType&gt;&gt;</w:t>
      </w:r>
      <w:r w:rsidRPr="003C62E6">
        <w:rPr>
          <w:noProof/>
          <w:lang w:val="fr-FR"/>
        </w:rPr>
        <w:tab/>
        <w:t>168</w:t>
      </w:r>
    </w:p>
    <w:p w14:paraId="7E623A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168</w:t>
      </w:r>
    </w:p>
    <w:p w14:paraId="196AB35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169</w:t>
      </w:r>
    </w:p>
    <w:p w14:paraId="2D6DDF1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169</w:t>
      </w:r>
    </w:p>
    <w:p w14:paraId="6B14B6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169</w:t>
      </w:r>
    </w:p>
    <w:p w14:paraId="14AAF08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Configurable5QISet</w:t>
      </w:r>
      <w:r w:rsidRPr="003C62E6">
        <w:rPr>
          <w:noProof/>
          <w:lang w:val="fr-FR"/>
        </w:rPr>
        <w:tab/>
        <w:t>169</w:t>
      </w:r>
    </w:p>
    <w:p w14:paraId="7CD90C6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169</w:t>
      </w:r>
    </w:p>
    <w:p w14:paraId="2DBEBF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169</w:t>
      </w:r>
    </w:p>
    <w:p w14:paraId="09B4A0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169</w:t>
      </w:r>
    </w:p>
    <w:p w14:paraId="7174B6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169</w:t>
      </w:r>
    </w:p>
    <w:p w14:paraId="2589507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FiveQICharacteristics</w:t>
      </w:r>
      <w:r w:rsidRPr="003C62E6">
        <w:rPr>
          <w:noProof/>
          <w:lang w:val="fr-FR"/>
        </w:rPr>
        <w:tab/>
        <w:t>169</w:t>
      </w:r>
    </w:p>
    <w:p w14:paraId="1FE1DA7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169</w:t>
      </w:r>
    </w:p>
    <w:p w14:paraId="36863E1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169</w:t>
      </w:r>
    </w:p>
    <w:p w14:paraId="57093A7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170</w:t>
      </w:r>
    </w:p>
    <w:p w14:paraId="1815E5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170</w:t>
      </w:r>
    </w:p>
    <w:p w14:paraId="1B1E47F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PacketErrorRate</w:t>
      </w:r>
      <w:r w:rsidRPr="003C62E6">
        <w:rPr>
          <w:noProof/>
          <w:lang w:val="fr-FR"/>
        </w:rPr>
        <w:t xml:space="preserve"> &lt;&lt;dataType&gt;&gt;</w:t>
      </w:r>
      <w:r w:rsidRPr="003C62E6">
        <w:rPr>
          <w:noProof/>
          <w:lang w:val="fr-FR"/>
        </w:rPr>
        <w:tab/>
        <w:t>170</w:t>
      </w:r>
    </w:p>
    <w:p w14:paraId="73BA80D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170</w:t>
      </w:r>
    </w:p>
    <w:p w14:paraId="54ED19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170</w:t>
      </w:r>
    </w:p>
    <w:p w14:paraId="26EB13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170</w:t>
      </w:r>
    </w:p>
    <w:p w14:paraId="2349E60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170</w:t>
      </w:r>
    </w:p>
    <w:p w14:paraId="6509885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FiveQiDscpMappingSet</w:t>
      </w:r>
      <w:r w:rsidRPr="003C62E6">
        <w:rPr>
          <w:noProof/>
          <w:lang w:val="fr-FR"/>
        </w:rPr>
        <w:tab/>
        <w:t>170</w:t>
      </w:r>
    </w:p>
    <w:p w14:paraId="39C0FCA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170</w:t>
      </w:r>
    </w:p>
    <w:p w14:paraId="3BA954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170</w:t>
      </w:r>
    </w:p>
    <w:p w14:paraId="6A1132C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171</w:t>
      </w:r>
    </w:p>
    <w:p w14:paraId="30D6B4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171</w:t>
      </w:r>
    </w:p>
    <w:p w14:paraId="37D26872" w14:textId="77777777" w:rsidR="003C62E6" w:rsidRDefault="003C62E6">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FiveQiDscpMapping</w:t>
      </w:r>
      <w:r>
        <w:rPr>
          <w:noProof/>
        </w:rPr>
        <w:t xml:space="preserve"> &lt;&lt;dataType&gt;&gt;</w:t>
      </w:r>
      <w:r>
        <w:rPr>
          <w:noProof/>
        </w:rPr>
        <w:tab/>
        <w:t>171</w:t>
      </w:r>
    </w:p>
    <w:p w14:paraId="1DFD9F47" w14:textId="77777777" w:rsidR="003C62E6" w:rsidRDefault="003C62E6">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25D433AC" w14:textId="77777777" w:rsidR="003C62E6" w:rsidRDefault="003C62E6">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58CF0EE5" w14:textId="77777777" w:rsidR="003C62E6" w:rsidRDefault="003C62E6">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1A7B56FD" w14:textId="77777777" w:rsidR="003C62E6" w:rsidRDefault="003C62E6">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08C4DBB0"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t>5.3.80</w:t>
      </w:r>
      <w:r>
        <w:rPr>
          <w:rFonts w:asciiTheme="minorHAnsi" w:eastAsiaTheme="minorEastAsia" w:hAnsiTheme="minorHAnsi" w:cstheme="minorBidi"/>
          <w:noProof/>
          <w:sz w:val="22"/>
          <w:szCs w:val="22"/>
          <w:lang w:eastAsia="en-GB"/>
        </w:rPr>
        <w:tab/>
      </w:r>
      <w:r w:rsidRPr="00A11767">
        <w:rPr>
          <w:rFonts w:ascii="Courier New" w:hAnsi="Courier New"/>
          <w:noProof/>
        </w:rPr>
        <w:t>PredefinedPccRuleSet</w:t>
      </w:r>
      <w:r>
        <w:rPr>
          <w:noProof/>
        </w:rPr>
        <w:tab/>
        <w:t>171</w:t>
      </w:r>
    </w:p>
    <w:p w14:paraId="032CB6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.80.1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171</w:t>
      </w:r>
    </w:p>
    <w:p w14:paraId="65538C2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171</w:t>
      </w:r>
    </w:p>
    <w:p w14:paraId="51351D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171</w:t>
      </w:r>
    </w:p>
    <w:p w14:paraId="7DB3B3F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.3.80.4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172</w:t>
      </w:r>
    </w:p>
    <w:p w14:paraId="720D479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 xml:space="preserve">PccRule </w:t>
      </w:r>
      <w:r w:rsidRPr="003C62E6">
        <w:rPr>
          <w:noProof/>
          <w:lang w:val="fr-FR"/>
        </w:rPr>
        <w:t>&lt;&lt;dataType&gt;&gt;</w:t>
      </w:r>
      <w:r w:rsidRPr="003C62E6">
        <w:rPr>
          <w:noProof/>
          <w:lang w:val="fr-FR"/>
        </w:rPr>
        <w:tab/>
        <w:t>172</w:t>
      </w:r>
    </w:p>
    <w:p w14:paraId="027FE2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172</w:t>
      </w:r>
    </w:p>
    <w:p w14:paraId="7F0F7B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172</w:t>
      </w:r>
    </w:p>
    <w:p w14:paraId="0FFE6C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172</w:t>
      </w:r>
    </w:p>
    <w:p w14:paraId="2EA57B5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172</w:t>
      </w:r>
    </w:p>
    <w:p w14:paraId="1D7A92A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FlowInformation</w:t>
      </w:r>
      <w:r w:rsidRPr="003C62E6">
        <w:rPr>
          <w:noProof/>
          <w:lang w:val="fr-FR"/>
        </w:rPr>
        <w:t xml:space="preserve"> &lt;&lt;dataType&gt;&gt;</w:t>
      </w:r>
      <w:r w:rsidRPr="003C62E6">
        <w:rPr>
          <w:noProof/>
          <w:lang w:val="fr-FR"/>
        </w:rPr>
        <w:tab/>
        <w:t>172</w:t>
      </w:r>
    </w:p>
    <w:p w14:paraId="0257D6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172</w:t>
      </w:r>
    </w:p>
    <w:p w14:paraId="7EDCEA8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173</w:t>
      </w:r>
    </w:p>
    <w:p w14:paraId="7C1F4D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173</w:t>
      </w:r>
    </w:p>
    <w:p w14:paraId="57DD2D5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173</w:t>
      </w:r>
    </w:p>
    <w:p w14:paraId="5B224A0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EthFlowDescription</w:t>
      </w:r>
      <w:r w:rsidRPr="003C62E6">
        <w:rPr>
          <w:noProof/>
          <w:lang w:val="fr-FR"/>
        </w:rPr>
        <w:t xml:space="preserve"> &lt;&lt;dataType&gt;&gt;</w:t>
      </w:r>
      <w:r w:rsidRPr="003C62E6">
        <w:rPr>
          <w:noProof/>
          <w:lang w:val="fr-FR"/>
        </w:rPr>
        <w:tab/>
        <w:t>173</w:t>
      </w:r>
    </w:p>
    <w:p w14:paraId="4D7F21C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173</w:t>
      </w:r>
    </w:p>
    <w:p w14:paraId="213F6E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173</w:t>
      </w:r>
    </w:p>
    <w:p w14:paraId="1991B36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173</w:t>
      </w:r>
    </w:p>
    <w:p w14:paraId="059B77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173</w:t>
      </w:r>
    </w:p>
    <w:p w14:paraId="3840FBE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QoSData</w:t>
      </w:r>
      <w:r w:rsidRPr="003C62E6">
        <w:rPr>
          <w:noProof/>
          <w:lang w:val="fr-FR"/>
        </w:rPr>
        <w:t xml:space="preserve"> &lt;&lt;dataType&gt;&gt;</w:t>
      </w:r>
      <w:r w:rsidRPr="003C62E6">
        <w:rPr>
          <w:noProof/>
          <w:lang w:val="fr-FR"/>
        </w:rPr>
        <w:tab/>
        <w:t>174</w:t>
      </w:r>
    </w:p>
    <w:p w14:paraId="300D3B1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174</w:t>
      </w:r>
    </w:p>
    <w:p w14:paraId="06A1B2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174</w:t>
      </w:r>
    </w:p>
    <w:p w14:paraId="0439B4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174</w:t>
      </w:r>
    </w:p>
    <w:p w14:paraId="34D65ED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174</w:t>
      </w:r>
    </w:p>
    <w:p w14:paraId="1F023FB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ARP</w:t>
      </w:r>
      <w:r w:rsidRPr="003C62E6">
        <w:rPr>
          <w:noProof/>
          <w:lang w:val="fr-FR"/>
        </w:rPr>
        <w:t xml:space="preserve"> &lt;&lt;dataType&gt;&gt;</w:t>
      </w:r>
      <w:r w:rsidRPr="003C62E6">
        <w:rPr>
          <w:noProof/>
          <w:lang w:val="fr-FR"/>
        </w:rPr>
        <w:tab/>
        <w:t>174</w:t>
      </w:r>
    </w:p>
    <w:p w14:paraId="3452495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174</w:t>
      </w:r>
    </w:p>
    <w:p w14:paraId="53D5230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174</w:t>
      </w:r>
    </w:p>
    <w:p w14:paraId="32AD2D1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174</w:t>
      </w:r>
    </w:p>
    <w:p w14:paraId="38A6AC2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5.3.85.4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175</w:t>
      </w:r>
    </w:p>
    <w:p w14:paraId="6D266EB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TrafficControlData</w:t>
      </w:r>
      <w:r w:rsidRPr="003C62E6">
        <w:rPr>
          <w:noProof/>
          <w:lang w:val="fr-FR"/>
        </w:rPr>
        <w:t xml:space="preserve"> &lt;&lt;dataType&gt;&gt;</w:t>
      </w:r>
      <w:r w:rsidRPr="003C62E6">
        <w:rPr>
          <w:noProof/>
          <w:lang w:val="fr-FR"/>
        </w:rPr>
        <w:tab/>
        <w:t>175</w:t>
      </w:r>
    </w:p>
    <w:p w14:paraId="76723E9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175</w:t>
      </w:r>
    </w:p>
    <w:p w14:paraId="17D723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175</w:t>
      </w:r>
    </w:p>
    <w:p w14:paraId="337FBBE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175</w:t>
      </w:r>
    </w:p>
    <w:p w14:paraId="4659290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175</w:t>
      </w:r>
    </w:p>
    <w:p w14:paraId="658882C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RedirectInformation</w:t>
      </w:r>
      <w:r w:rsidRPr="003C62E6">
        <w:rPr>
          <w:noProof/>
          <w:lang w:val="fr-FR"/>
        </w:rPr>
        <w:t xml:space="preserve"> &lt;&lt;dataType&gt;&gt;</w:t>
      </w:r>
      <w:r w:rsidRPr="003C62E6">
        <w:rPr>
          <w:noProof/>
          <w:lang w:val="fr-FR"/>
        </w:rPr>
        <w:tab/>
        <w:t>175</w:t>
      </w:r>
    </w:p>
    <w:p w14:paraId="410F03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175</w:t>
      </w:r>
    </w:p>
    <w:p w14:paraId="780D2B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175</w:t>
      </w:r>
    </w:p>
    <w:p w14:paraId="2C3DB4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176</w:t>
      </w:r>
    </w:p>
    <w:p w14:paraId="56513F0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176</w:t>
      </w:r>
    </w:p>
    <w:p w14:paraId="05EB01B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RouteToLocation</w:t>
      </w:r>
      <w:r w:rsidRPr="003C62E6">
        <w:rPr>
          <w:noProof/>
          <w:lang w:val="fr-FR"/>
        </w:rPr>
        <w:t xml:space="preserve"> &lt;&lt;dataType&gt;&gt;</w:t>
      </w:r>
      <w:r w:rsidRPr="003C62E6">
        <w:rPr>
          <w:noProof/>
          <w:lang w:val="fr-FR"/>
        </w:rPr>
        <w:tab/>
        <w:t>176</w:t>
      </w:r>
    </w:p>
    <w:p w14:paraId="23ACFE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176</w:t>
      </w:r>
    </w:p>
    <w:p w14:paraId="3EBCAE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176</w:t>
      </w:r>
    </w:p>
    <w:p w14:paraId="6773CE2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176</w:t>
      </w:r>
    </w:p>
    <w:p w14:paraId="60B81F5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176</w:t>
      </w:r>
    </w:p>
    <w:p w14:paraId="1296DB1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RouteInformation</w:t>
      </w:r>
      <w:r w:rsidRPr="003C62E6">
        <w:rPr>
          <w:noProof/>
          <w:lang w:val="fr-FR"/>
        </w:rPr>
        <w:t xml:space="preserve"> &lt;&lt;dataType&gt;&gt;</w:t>
      </w:r>
      <w:r w:rsidRPr="003C62E6">
        <w:rPr>
          <w:noProof/>
          <w:lang w:val="fr-FR"/>
        </w:rPr>
        <w:tab/>
        <w:t>176</w:t>
      </w:r>
    </w:p>
    <w:p w14:paraId="405EF7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176</w:t>
      </w:r>
    </w:p>
    <w:p w14:paraId="163DC86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176</w:t>
      </w:r>
    </w:p>
    <w:p w14:paraId="5B3CDF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177</w:t>
      </w:r>
    </w:p>
    <w:p w14:paraId="49643A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177</w:t>
      </w:r>
    </w:p>
    <w:p w14:paraId="252758A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UpPathChgEvent</w:t>
      </w:r>
      <w:r w:rsidRPr="003C62E6">
        <w:rPr>
          <w:noProof/>
          <w:lang w:val="fr-FR"/>
        </w:rPr>
        <w:t xml:space="preserve"> &lt;&lt;dataType&gt;&gt;</w:t>
      </w:r>
      <w:r w:rsidRPr="003C62E6">
        <w:rPr>
          <w:noProof/>
          <w:lang w:val="fr-FR"/>
        </w:rPr>
        <w:tab/>
        <w:t>177</w:t>
      </w:r>
    </w:p>
    <w:p w14:paraId="71814D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177</w:t>
      </w:r>
    </w:p>
    <w:p w14:paraId="0899FA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177</w:t>
      </w:r>
    </w:p>
    <w:p w14:paraId="161D19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177</w:t>
      </w:r>
    </w:p>
    <w:p w14:paraId="756E03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177</w:t>
      </w:r>
    </w:p>
    <w:p w14:paraId="1895553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SteeringMode</w:t>
      </w:r>
      <w:r w:rsidRPr="003C62E6">
        <w:rPr>
          <w:noProof/>
          <w:lang w:val="fr-FR"/>
        </w:rPr>
        <w:t xml:space="preserve"> &lt;&lt;dataType&gt;&gt;</w:t>
      </w:r>
      <w:r w:rsidRPr="003C62E6">
        <w:rPr>
          <w:noProof/>
          <w:lang w:val="fr-FR"/>
        </w:rPr>
        <w:tab/>
        <w:t>177</w:t>
      </w:r>
    </w:p>
    <w:p w14:paraId="33F24B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177</w:t>
      </w:r>
    </w:p>
    <w:p w14:paraId="71394DB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177</w:t>
      </w:r>
    </w:p>
    <w:p w14:paraId="3E6825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178</w:t>
      </w:r>
    </w:p>
    <w:p w14:paraId="3C67F1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178</w:t>
      </w:r>
    </w:p>
    <w:p w14:paraId="7AB2B6A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 xml:space="preserve">ConditionData </w:t>
      </w:r>
      <w:r w:rsidRPr="003C62E6">
        <w:rPr>
          <w:noProof/>
          <w:lang w:val="fr-FR"/>
        </w:rPr>
        <w:t xml:space="preserve"> &lt;&lt;dataType&gt;&gt;</w:t>
      </w:r>
      <w:r w:rsidRPr="003C62E6">
        <w:rPr>
          <w:noProof/>
          <w:lang w:val="fr-FR"/>
        </w:rPr>
        <w:tab/>
        <w:t>178</w:t>
      </w:r>
    </w:p>
    <w:p w14:paraId="3517202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178</w:t>
      </w:r>
    </w:p>
    <w:p w14:paraId="533A5F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178</w:t>
      </w:r>
    </w:p>
    <w:p w14:paraId="015B58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178</w:t>
      </w:r>
    </w:p>
    <w:p w14:paraId="28505D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178</w:t>
      </w:r>
    </w:p>
    <w:p w14:paraId="2E301D9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 xml:space="preserve">TscaiInputContainer </w:t>
      </w:r>
      <w:r w:rsidRPr="003C62E6">
        <w:rPr>
          <w:noProof/>
          <w:lang w:val="fr-FR"/>
        </w:rPr>
        <w:t xml:space="preserve"> &lt;&lt;dataType&gt;&gt;</w:t>
      </w:r>
      <w:r w:rsidRPr="003C62E6">
        <w:rPr>
          <w:noProof/>
          <w:lang w:val="fr-FR"/>
        </w:rPr>
        <w:tab/>
        <w:t>178</w:t>
      </w:r>
    </w:p>
    <w:p w14:paraId="06EB52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178</w:t>
      </w:r>
    </w:p>
    <w:p w14:paraId="0CC9D7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178</w:t>
      </w:r>
    </w:p>
    <w:p w14:paraId="364ED3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179</w:t>
      </w:r>
    </w:p>
    <w:p w14:paraId="090796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179</w:t>
      </w:r>
    </w:p>
    <w:p w14:paraId="032AB8F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5.3.94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Dynamic5QISet</w:t>
      </w:r>
      <w:r w:rsidRPr="003C62E6">
        <w:rPr>
          <w:noProof/>
          <w:lang w:val="fr-FR"/>
        </w:rPr>
        <w:tab/>
        <w:t>179</w:t>
      </w:r>
    </w:p>
    <w:p w14:paraId="1907B09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.94.1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179</w:t>
      </w:r>
    </w:p>
    <w:p w14:paraId="570E02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179</w:t>
      </w:r>
    </w:p>
    <w:p w14:paraId="4F81AB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179</w:t>
      </w:r>
    </w:p>
    <w:p w14:paraId="3C92D70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179</w:t>
      </w:r>
    </w:p>
    <w:p w14:paraId="684F937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5.3.95</w:t>
      </w:r>
      <w:r w:rsidRPr="003C62E6">
        <w:rPr>
          <w:rFonts w:asciiTheme="minorHAnsi" w:eastAsiaTheme="minorEastAsia" w:hAnsiTheme="minorHAnsi" w:cstheme="minorBidi"/>
          <w:noProof/>
          <w:sz w:val="22"/>
          <w:szCs w:val="22"/>
          <w:lang w:val="fr-FR" w:eastAsia="en-GB"/>
        </w:rPr>
        <w:tab/>
      </w:r>
      <w:r w:rsidRPr="003C62E6">
        <w:rPr>
          <w:noProof/>
          <w:lang w:val="fr-FR"/>
        </w:rPr>
        <w:t>NetworkSliceInfo &lt;&lt;dataType&gt;&gt;</w:t>
      </w:r>
      <w:r w:rsidRPr="003C62E6">
        <w:rPr>
          <w:noProof/>
          <w:lang w:val="fr-FR"/>
        </w:rPr>
        <w:tab/>
        <w:t>179</w:t>
      </w:r>
    </w:p>
    <w:p w14:paraId="4FD8FB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179</w:t>
      </w:r>
    </w:p>
    <w:p w14:paraId="52482F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179</w:t>
      </w:r>
    </w:p>
    <w:p w14:paraId="364839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179</w:t>
      </w:r>
    </w:p>
    <w:p w14:paraId="0BC1B36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180</w:t>
      </w:r>
    </w:p>
    <w:p w14:paraId="210BCCF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5.3.96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NSACFFunction</w:t>
      </w:r>
      <w:r w:rsidRPr="003C62E6">
        <w:rPr>
          <w:noProof/>
          <w:lang w:val="fr-FR"/>
        </w:rPr>
        <w:tab/>
        <w:t>180</w:t>
      </w:r>
    </w:p>
    <w:p w14:paraId="5CC3A83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.96.1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180</w:t>
      </w:r>
    </w:p>
    <w:p w14:paraId="59199A4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180</w:t>
      </w:r>
    </w:p>
    <w:p w14:paraId="463F79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180</w:t>
      </w:r>
    </w:p>
    <w:p w14:paraId="0C2A741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180</w:t>
      </w:r>
    </w:p>
    <w:p w14:paraId="53B4D60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5.3.97</w:t>
      </w:r>
      <w:r w:rsidRPr="003C62E6">
        <w:rPr>
          <w:rFonts w:asciiTheme="minorHAnsi" w:eastAsiaTheme="minorEastAsia" w:hAnsiTheme="minorHAnsi" w:cstheme="minorBidi"/>
          <w:noProof/>
          <w:sz w:val="22"/>
          <w:szCs w:val="22"/>
          <w:lang w:val="fr-FR" w:eastAsia="en-GB"/>
        </w:rPr>
        <w:tab/>
      </w:r>
      <w:r w:rsidRPr="003C62E6">
        <w:rPr>
          <w:noProof/>
          <w:lang w:val="fr-FR"/>
        </w:rPr>
        <w:t>SnssaiInfo &lt;&lt;dataType&gt;&gt;</w:t>
      </w:r>
      <w:r w:rsidRPr="003C62E6">
        <w:rPr>
          <w:noProof/>
          <w:lang w:val="fr-FR"/>
        </w:rPr>
        <w:tab/>
        <w:t>180</w:t>
      </w:r>
    </w:p>
    <w:p w14:paraId="5B8370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180</w:t>
      </w:r>
    </w:p>
    <w:p w14:paraId="5C6FAF8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180</w:t>
      </w:r>
    </w:p>
    <w:p w14:paraId="43AE40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180</w:t>
      </w:r>
    </w:p>
    <w:p w14:paraId="0EDF53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180</w:t>
      </w:r>
    </w:p>
    <w:p w14:paraId="28A5B92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lastRenderedPageBreak/>
        <w:t>5.3.98</w:t>
      </w:r>
      <w:r w:rsidRPr="003C62E6">
        <w:rPr>
          <w:rFonts w:asciiTheme="minorHAnsi" w:eastAsiaTheme="minorEastAsia" w:hAnsiTheme="minorHAnsi" w:cstheme="minorBidi"/>
          <w:noProof/>
          <w:sz w:val="22"/>
          <w:szCs w:val="22"/>
          <w:lang w:val="fr-FR" w:eastAsia="en-GB"/>
        </w:rPr>
        <w:tab/>
      </w:r>
      <w:r w:rsidRPr="003C62E6">
        <w:rPr>
          <w:noProof/>
          <w:lang w:val="fr-FR"/>
        </w:rPr>
        <w:t>NsacfInfoSnssai &lt;&lt;dataType&gt;&gt;</w:t>
      </w:r>
      <w:r w:rsidRPr="003C62E6">
        <w:rPr>
          <w:noProof/>
          <w:lang w:val="fr-FR"/>
        </w:rPr>
        <w:tab/>
        <w:t>181</w:t>
      </w:r>
    </w:p>
    <w:p w14:paraId="78BCAF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181</w:t>
      </w:r>
    </w:p>
    <w:p w14:paraId="7993CA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181</w:t>
      </w:r>
    </w:p>
    <w:p w14:paraId="35B96B3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181</w:t>
      </w:r>
    </w:p>
    <w:p w14:paraId="255227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181</w:t>
      </w:r>
    </w:p>
    <w:p w14:paraId="5BB38E7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5.3.99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EP_N60</w:t>
      </w:r>
      <w:r w:rsidRPr="003C62E6">
        <w:rPr>
          <w:noProof/>
          <w:lang w:val="fr-FR"/>
        </w:rPr>
        <w:tab/>
        <w:t>181</w:t>
      </w:r>
    </w:p>
    <w:p w14:paraId="126CC8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5.3.99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181</w:t>
      </w:r>
    </w:p>
    <w:p w14:paraId="7261ABA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5.3.99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181</w:t>
      </w:r>
    </w:p>
    <w:p w14:paraId="2802434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181</w:t>
      </w:r>
    </w:p>
    <w:p w14:paraId="79DC34D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182</w:t>
      </w:r>
    </w:p>
    <w:p w14:paraId="0FE3F67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eastAsia="DengXian"/>
          <w:noProof/>
          <w:lang w:val="fr-FR" w:eastAsia="zh-CN"/>
        </w:rPr>
        <w:t>5.3.100</w:t>
      </w:r>
      <w:r w:rsidRPr="003C62E6">
        <w:rPr>
          <w:rFonts w:asciiTheme="minorHAnsi" w:eastAsiaTheme="minorEastAsia" w:hAnsiTheme="minorHAnsi" w:cstheme="minorBidi"/>
          <w:noProof/>
          <w:sz w:val="22"/>
          <w:szCs w:val="22"/>
          <w:lang w:val="fr-FR" w:eastAsia="en-GB"/>
        </w:rPr>
        <w:tab/>
      </w:r>
      <w:r w:rsidRPr="003C62E6">
        <w:rPr>
          <w:rFonts w:ascii="Courier New" w:eastAsia="DengXian" w:hAnsi="Courier New"/>
          <w:noProof/>
          <w:lang w:val="fr-FR" w:eastAsia="zh-CN"/>
        </w:rPr>
        <w:t>EP_N33</w:t>
      </w:r>
      <w:r w:rsidRPr="003C62E6">
        <w:rPr>
          <w:noProof/>
          <w:lang w:val="fr-FR"/>
        </w:rPr>
        <w:tab/>
        <w:t>182</w:t>
      </w:r>
    </w:p>
    <w:p w14:paraId="377335D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5.3.100</w:t>
      </w:r>
      <w:r w:rsidRPr="003C62E6">
        <w:rPr>
          <w:rFonts w:eastAsia="DengXian"/>
          <w:noProof/>
          <w:lang w:val="fr-FR"/>
        </w:rPr>
        <w:t>.1</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Definition</w:t>
      </w:r>
      <w:r w:rsidRPr="003C62E6">
        <w:rPr>
          <w:noProof/>
          <w:lang w:val="fr-FR"/>
        </w:rPr>
        <w:tab/>
        <w:t>182</w:t>
      </w:r>
    </w:p>
    <w:p w14:paraId="59E4F6D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5.3.100.3</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Attributes</w:t>
      </w:r>
      <w:r w:rsidRPr="003C62E6">
        <w:rPr>
          <w:noProof/>
          <w:lang w:val="fr-FR"/>
        </w:rPr>
        <w:tab/>
        <w:t>182</w:t>
      </w:r>
    </w:p>
    <w:p w14:paraId="3FDF1E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w:t>
      </w:r>
      <w:r w:rsidRPr="003C62E6">
        <w:rPr>
          <w:rFonts w:eastAsia="DengXian"/>
          <w:noProof/>
          <w:lang w:val="fr-FR"/>
        </w:rPr>
        <w:t>.3.100.3</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Attribute constraints</w:t>
      </w:r>
      <w:r w:rsidRPr="003C62E6">
        <w:rPr>
          <w:noProof/>
          <w:lang w:val="fr-FR"/>
        </w:rPr>
        <w:tab/>
        <w:t>182</w:t>
      </w:r>
    </w:p>
    <w:p w14:paraId="6DA2FB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w:t>
      </w:r>
      <w:r w:rsidRPr="003C62E6">
        <w:rPr>
          <w:rFonts w:eastAsia="DengXian"/>
          <w:noProof/>
          <w:lang w:val="fr-FR"/>
        </w:rPr>
        <w:t>.3.100.4</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Notifications</w:t>
      </w:r>
      <w:r w:rsidRPr="003C62E6">
        <w:rPr>
          <w:noProof/>
          <w:lang w:val="fr-FR"/>
        </w:rPr>
        <w:tab/>
        <w:t>182</w:t>
      </w:r>
    </w:p>
    <w:p w14:paraId="208DE12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5.3.101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DDNMF</w:t>
      </w:r>
      <w:r w:rsidRPr="003C62E6">
        <w:rPr>
          <w:rFonts w:ascii="Courier New" w:hAnsi="Courier New"/>
          <w:noProof/>
          <w:lang w:val="fr-FR"/>
        </w:rPr>
        <w:t>Function</w:t>
      </w:r>
      <w:r w:rsidRPr="003C62E6">
        <w:rPr>
          <w:noProof/>
          <w:lang w:val="fr-FR"/>
        </w:rPr>
        <w:tab/>
        <w:t>182</w:t>
      </w:r>
    </w:p>
    <w:p w14:paraId="7E0273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w:t>
      </w:r>
      <w:r w:rsidRPr="003C62E6">
        <w:rPr>
          <w:noProof/>
          <w:lang w:val="fr-FR" w:eastAsia="zh-CN"/>
        </w:rPr>
        <w:t>101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182</w:t>
      </w:r>
    </w:p>
    <w:p w14:paraId="3F2322E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w:t>
      </w:r>
      <w:r w:rsidRPr="003C62E6">
        <w:rPr>
          <w:noProof/>
          <w:lang w:val="fr-FR" w:eastAsia="zh-CN"/>
        </w:rPr>
        <w:t>101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182</w:t>
      </w:r>
    </w:p>
    <w:p w14:paraId="41FEAE1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101</w:t>
      </w:r>
      <w:r w:rsidRPr="003C62E6">
        <w:rPr>
          <w:noProof/>
          <w:lang w:val="fr-FR"/>
        </w:rPr>
        <w:t>.</w:t>
      </w:r>
      <w:r w:rsidRPr="003C62E6">
        <w:rPr>
          <w:noProof/>
          <w:lang w:val="fr-FR" w:eastAsia="zh-CN"/>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182</w:t>
      </w:r>
    </w:p>
    <w:p w14:paraId="62698E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101</w:t>
      </w:r>
      <w:r w:rsidRPr="003C62E6">
        <w:rPr>
          <w:noProof/>
          <w:lang w:val="fr-FR"/>
        </w:rPr>
        <w:t>.</w:t>
      </w:r>
      <w:r w:rsidRPr="003C62E6">
        <w:rPr>
          <w:noProof/>
          <w:lang w:val="fr-FR" w:eastAsia="zh-CN"/>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182</w:t>
      </w:r>
    </w:p>
    <w:p w14:paraId="0694943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5.3.102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EP_Npc4</w:t>
      </w:r>
      <w:r w:rsidRPr="003C62E6">
        <w:rPr>
          <w:noProof/>
          <w:lang w:val="fr-FR"/>
        </w:rPr>
        <w:tab/>
        <w:t>183</w:t>
      </w:r>
    </w:p>
    <w:p w14:paraId="0D07C3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183</w:t>
      </w:r>
    </w:p>
    <w:p w14:paraId="7DF2286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183</w:t>
      </w:r>
    </w:p>
    <w:p w14:paraId="4E06362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183</w:t>
      </w:r>
    </w:p>
    <w:p w14:paraId="5F57DA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183</w:t>
      </w:r>
    </w:p>
    <w:p w14:paraId="487278A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5.3.103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EP_Npc6</w:t>
      </w:r>
      <w:r w:rsidRPr="003C62E6">
        <w:rPr>
          <w:noProof/>
          <w:lang w:val="fr-FR"/>
        </w:rPr>
        <w:tab/>
        <w:t>183</w:t>
      </w:r>
    </w:p>
    <w:p w14:paraId="6A8BEB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183</w:t>
      </w:r>
    </w:p>
    <w:p w14:paraId="14D45E8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183</w:t>
      </w:r>
    </w:p>
    <w:p w14:paraId="323AA9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183</w:t>
      </w:r>
    </w:p>
    <w:p w14:paraId="0F7ABD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183</w:t>
      </w:r>
    </w:p>
    <w:p w14:paraId="72B886D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5.3.104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EP_Npc7</w:t>
      </w:r>
      <w:r w:rsidRPr="003C62E6">
        <w:rPr>
          <w:noProof/>
          <w:lang w:val="fr-FR"/>
        </w:rPr>
        <w:tab/>
        <w:t>184</w:t>
      </w:r>
    </w:p>
    <w:p w14:paraId="2C1AE7D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184</w:t>
      </w:r>
    </w:p>
    <w:p w14:paraId="1F3CD9E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184</w:t>
      </w:r>
    </w:p>
    <w:p w14:paraId="7C7F5E1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184</w:t>
      </w:r>
    </w:p>
    <w:p w14:paraId="3D4A3C0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63EE9D81"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A11767">
        <w:rPr>
          <w:rFonts w:ascii="Courier New" w:hAnsi="Courier New" w:cs="Courier New"/>
          <w:noProof/>
          <w:lang w:eastAsia="zh-CN"/>
        </w:rPr>
        <w:t>&lt;&lt;dataType&gt;&gt;</w:t>
      </w:r>
      <w:r>
        <w:rPr>
          <w:noProof/>
        </w:rPr>
        <w:tab/>
        <w:t>184</w:t>
      </w:r>
    </w:p>
    <w:p w14:paraId="541D557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0463F2B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096363C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44F8529D"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A11767">
        <w:rPr>
          <w:rFonts w:ascii="Courier New" w:hAnsi="Courier New" w:cs="Courier New"/>
          <w:noProof/>
          <w:lang w:eastAsia="zh-CN"/>
        </w:rPr>
        <w:t>&lt;&lt;dataType&gt;&gt;</w:t>
      </w:r>
      <w:r>
        <w:rPr>
          <w:noProof/>
        </w:rPr>
        <w:tab/>
        <w:t>184</w:t>
      </w:r>
    </w:p>
    <w:p w14:paraId="0586322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083E788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5FA1B624" w14:textId="77777777" w:rsidR="003C62E6" w:rsidRDefault="003C62E6">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59D575A4"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A11767">
        <w:rPr>
          <w:rFonts w:ascii="Courier New" w:hAnsi="Courier New" w:cs="Courier New"/>
          <w:noProof/>
          <w:lang w:eastAsia="zh-CN"/>
        </w:rPr>
        <w:t>&lt;&lt;dataType&gt;&gt;</w:t>
      </w:r>
      <w:r>
        <w:rPr>
          <w:noProof/>
        </w:rPr>
        <w:tab/>
        <w:t>185</w:t>
      </w:r>
    </w:p>
    <w:p w14:paraId="6D0F0A5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750D804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2200072E" w14:textId="77777777" w:rsidR="003C62E6" w:rsidRDefault="003C62E6">
      <w:pPr>
        <w:pStyle w:val="TOC4"/>
        <w:rPr>
          <w:rFonts w:asciiTheme="minorHAnsi" w:eastAsiaTheme="minorEastAsia" w:hAnsiTheme="minorHAnsi" w:cstheme="minorBidi"/>
          <w:noProof/>
          <w:sz w:val="22"/>
          <w:szCs w:val="22"/>
          <w:lang w:eastAsia="en-GB"/>
        </w:rPr>
      </w:pPr>
      <w:r w:rsidRPr="00A11767">
        <w:rPr>
          <w:noProof/>
        </w:rPr>
        <w:t>Either the start and end attributes, or the pattern attribute, shall be present.</w:t>
      </w:r>
      <w:r>
        <w:rPr>
          <w:noProof/>
        </w:rPr>
        <w:tab/>
        <w:t>185</w:t>
      </w:r>
    </w:p>
    <w:p w14:paraId="76203744" w14:textId="77777777" w:rsidR="003C62E6" w:rsidRDefault="003C62E6">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4CF51773"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A11767">
        <w:rPr>
          <w:rFonts w:ascii="Courier New" w:hAnsi="Courier New" w:cs="Courier New"/>
          <w:noProof/>
          <w:lang w:eastAsia="zh-CN"/>
        </w:rPr>
        <w:t>&lt;&lt;dataType&gt;&gt;</w:t>
      </w:r>
      <w:r>
        <w:rPr>
          <w:noProof/>
        </w:rPr>
        <w:tab/>
        <w:t>185</w:t>
      </w:r>
    </w:p>
    <w:p w14:paraId="7191786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74C5219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49A7A3B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3F403397"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A11767">
        <w:rPr>
          <w:rFonts w:ascii="Courier New" w:hAnsi="Courier New" w:cs="Courier New"/>
          <w:noProof/>
          <w:lang w:eastAsia="zh-CN"/>
        </w:rPr>
        <w:t>&lt;&lt;dataType&gt;&gt;</w:t>
      </w:r>
      <w:r>
        <w:rPr>
          <w:noProof/>
        </w:rPr>
        <w:tab/>
        <w:t>185</w:t>
      </w:r>
    </w:p>
    <w:p w14:paraId="1D0803B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578377D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699976AD" w14:textId="77777777" w:rsidR="003C62E6" w:rsidRDefault="003C62E6">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3F6AC98D"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A11767">
        <w:rPr>
          <w:rFonts w:ascii="Courier New" w:hAnsi="Courier New" w:cs="Courier New"/>
          <w:noProof/>
          <w:lang w:eastAsia="zh-CN"/>
        </w:rPr>
        <w:t>&lt;&lt;dataType&gt;&gt;</w:t>
      </w:r>
      <w:r>
        <w:rPr>
          <w:noProof/>
        </w:rPr>
        <w:tab/>
        <w:t>186</w:t>
      </w:r>
    </w:p>
    <w:p w14:paraId="7EC305FA"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1AC94D4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37A616E0" w14:textId="77777777" w:rsidR="003C62E6" w:rsidRDefault="003C62E6">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79C85BCC"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A11767">
        <w:rPr>
          <w:rFonts w:ascii="Courier New" w:hAnsi="Courier New" w:cs="Courier New"/>
          <w:noProof/>
          <w:lang w:eastAsia="zh-CN"/>
        </w:rPr>
        <w:t>&lt;&lt;dataType&gt;&gt;</w:t>
      </w:r>
      <w:r>
        <w:rPr>
          <w:noProof/>
        </w:rPr>
        <w:tab/>
        <w:t>186</w:t>
      </w:r>
    </w:p>
    <w:p w14:paraId="1676ABC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61A9B9B4"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47460D40" w14:textId="77777777" w:rsidR="003C62E6" w:rsidRDefault="003C62E6">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65772870"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A11767">
        <w:rPr>
          <w:rFonts w:ascii="Courier New" w:hAnsi="Courier New" w:cs="Courier New"/>
          <w:noProof/>
          <w:lang w:eastAsia="zh-CN"/>
        </w:rPr>
        <w:t>&lt;&lt;dataType&gt;&gt;</w:t>
      </w:r>
      <w:r>
        <w:rPr>
          <w:noProof/>
        </w:rPr>
        <w:tab/>
        <w:t>187</w:t>
      </w:r>
    </w:p>
    <w:p w14:paraId="275748E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5A937A56"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66C92196" w14:textId="77777777" w:rsidR="003C62E6" w:rsidRDefault="003C62E6">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4D1A6A5B"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t>5.3.113</w:t>
      </w:r>
      <w:r>
        <w:rPr>
          <w:rFonts w:asciiTheme="minorHAnsi" w:eastAsiaTheme="minorEastAsia" w:hAnsiTheme="minorHAnsi" w:cstheme="minorBidi"/>
          <w:noProof/>
          <w:sz w:val="22"/>
          <w:szCs w:val="22"/>
          <w:lang w:eastAsia="en-GB"/>
        </w:rPr>
        <w:tab/>
      </w:r>
      <w:r w:rsidRPr="00A11767">
        <w:rPr>
          <w:rFonts w:ascii="Courier New" w:hAnsi="Courier New"/>
          <w:noProof/>
        </w:rPr>
        <w:t>EASDFFunction</w:t>
      </w:r>
      <w:r>
        <w:rPr>
          <w:noProof/>
        </w:rPr>
        <w:tab/>
        <w:t>187</w:t>
      </w:r>
    </w:p>
    <w:p w14:paraId="096F105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4D35119" w14:textId="77777777" w:rsidR="003C62E6" w:rsidRDefault="003C62E6">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9DADDFC"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EP_N88</w:t>
      </w:r>
      <w:r>
        <w:rPr>
          <w:noProof/>
        </w:rPr>
        <w:tab/>
        <w:t>187</w:t>
      </w:r>
    </w:p>
    <w:p w14:paraId="1C82E55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64A4F77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27B5BD2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0225B0B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7AF8735A"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A11767">
        <w:rPr>
          <w:rFonts w:ascii="Courier New" w:hAnsi="Courier New" w:cs="Courier New"/>
          <w:noProof/>
          <w:lang w:eastAsia="zh-CN"/>
        </w:rPr>
        <w:t>&lt;&lt;dataType&gt;&gt;</w:t>
      </w:r>
      <w:r>
        <w:rPr>
          <w:noProof/>
        </w:rPr>
        <w:tab/>
        <w:t>188</w:t>
      </w:r>
    </w:p>
    <w:p w14:paraId="286E49F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2A188CD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0ADF83C6" w14:textId="77777777" w:rsidR="003C62E6" w:rsidRDefault="003C62E6">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3BCF05D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101FEAD1"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A11767">
        <w:rPr>
          <w:rFonts w:ascii="Courier New" w:hAnsi="Courier New" w:cs="Courier New"/>
          <w:noProof/>
          <w:lang w:eastAsia="zh-CN"/>
        </w:rPr>
        <w:t>&lt;&lt;dataType&gt;&gt;</w:t>
      </w:r>
      <w:r>
        <w:rPr>
          <w:noProof/>
        </w:rPr>
        <w:tab/>
        <w:t>188</w:t>
      </w:r>
    </w:p>
    <w:p w14:paraId="3380020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50D9D56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4FDC9F9E" w14:textId="77777777" w:rsidR="003C62E6" w:rsidRDefault="003C62E6">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5DE44A03"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EP_Npc8</w:t>
      </w:r>
      <w:r>
        <w:rPr>
          <w:noProof/>
        </w:rPr>
        <w:tab/>
        <w:t>188</w:t>
      </w:r>
    </w:p>
    <w:p w14:paraId="19F8383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6291A21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0804663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2BD0EF6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097CB2C3"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A11767">
        <w:rPr>
          <w:rFonts w:ascii="Courier New" w:hAnsi="Courier New" w:cs="Courier New"/>
          <w:noProof/>
          <w:lang w:eastAsia="zh-CN"/>
        </w:rPr>
        <w:t>&lt;&lt;dataType&gt;&gt;</w:t>
      </w:r>
      <w:r>
        <w:rPr>
          <w:noProof/>
        </w:rPr>
        <w:tab/>
        <w:t>189</w:t>
      </w:r>
    </w:p>
    <w:p w14:paraId="0FE297B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02E410A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025F3B66" w14:textId="77777777" w:rsidR="003C62E6" w:rsidRDefault="003C62E6">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1A76670A"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EcmConnectionInfo</w:t>
      </w:r>
      <w:r>
        <w:rPr>
          <w:noProof/>
        </w:rPr>
        <w:tab/>
        <w:t>189</w:t>
      </w:r>
    </w:p>
    <w:p w14:paraId="4B5BB0D6"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179BDB8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1418CE1" w14:textId="77777777" w:rsidR="003C62E6" w:rsidRDefault="003C62E6">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5AC66E7A"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098916E4" w14:textId="77777777" w:rsidR="003C62E6" w:rsidRDefault="003C62E6">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5GCNfConnEcmInfo</w:t>
      </w:r>
      <w:r>
        <w:rPr>
          <w:noProof/>
        </w:rPr>
        <w:t xml:space="preserve"> &lt;&lt;dataType&gt;&gt;</w:t>
      </w:r>
      <w:r>
        <w:rPr>
          <w:noProof/>
        </w:rPr>
        <w:tab/>
        <w:t>190</w:t>
      </w:r>
    </w:p>
    <w:p w14:paraId="6B3FD0C3" w14:textId="77777777" w:rsidR="003C62E6" w:rsidRDefault="003C62E6">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0A38C1ED" w14:textId="77777777" w:rsidR="003C62E6" w:rsidRDefault="003C62E6">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3E7468F4" w14:textId="77777777" w:rsidR="003C62E6" w:rsidRDefault="003C62E6">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12EB39E7" w14:textId="77777777" w:rsidR="003C62E6" w:rsidRDefault="003C62E6">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6518FD8D" w14:textId="77777777" w:rsidR="003C62E6" w:rsidRDefault="003C62E6">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UPFConnInfo</w:t>
      </w:r>
      <w:r>
        <w:rPr>
          <w:noProof/>
        </w:rPr>
        <w:t xml:space="preserve"> &lt;&lt;dataType&gt;&gt;</w:t>
      </w:r>
      <w:r>
        <w:rPr>
          <w:noProof/>
        </w:rPr>
        <w:tab/>
        <w:t>191</w:t>
      </w:r>
    </w:p>
    <w:p w14:paraId="0AC3F1A1" w14:textId="77777777" w:rsidR="003C62E6" w:rsidRDefault="003C62E6">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1A195414" w14:textId="77777777" w:rsidR="003C62E6" w:rsidRDefault="003C62E6">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58BB4BA5" w14:textId="77777777" w:rsidR="003C62E6" w:rsidRDefault="003C62E6">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2451E49E" w14:textId="77777777" w:rsidR="003C62E6" w:rsidRDefault="003C62E6">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74BC358C"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A11767">
        <w:rPr>
          <w:rFonts w:ascii="Courier New" w:hAnsi="Courier New" w:cs="Courier New"/>
          <w:noProof/>
          <w:lang w:eastAsia="zh-CN"/>
        </w:rPr>
        <w:t>&lt;&lt;dataType&gt;&gt;</w:t>
      </w:r>
      <w:r>
        <w:rPr>
          <w:noProof/>
        </w:rPr>
        <w:tab/>
        <w:t>191</w:t>
      </w:r>
    </w:p>
    <w:p w14:paraId="735F25E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243D29D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597AF5BF" w14:textId="77777777" w:rsidR="003C62E6" w:rsidRDefault="003C62E6">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5D3275A7"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A11767">
        <w:rPr>
          <w:rFonts w:ascii="Courier New" w:hAnsi="Courier New" w:cs="Courier New"/>
          <w:noProof/>
          <w:lang w:eastAsia="zh-CN"/>
        </w:rPr>
        <w:t>&lt;&lt;dataType&gt;&gt;</w:t>
      </w:r>
      <w:r>
        <w:rPr>
          <w:noProof/>
        </w:rPr>
        <w:tab/>
        <w:t>191</w:t>
      </w:r>
    </w:p>
    <w:p w14:paraId="73D87CA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53321B1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4445D25D" w14:textId="77777777" w:rsidR="003C62E6" w:rsidRDefault="003C62E6">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45A41C8A"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A11767">
        <w:rPr>
          <w:rFonts w:ascii="Courier New" w:hAnsi="Courier New" w:cs="Courier New"/>
          <w:noProof/>
          <w:lang w:eastAsia="zh-CN"/>
        </w:rPr>
        <w:t>&lt;&lt;dataType&gt;&gt;</w:t>
      </w:r>
      <w:r>
        <w:rPr>
          <w:noProof/>
        </w:rPr>
        <w:tab/>
        <w:t>192</w:t>
      </w:r>
    </w:p>
    <w:p w14:paraId="43E7C36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192</w:t>
      </w:r>
    </w:p>
    <w:p w14:paraId="2D404E7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192</w:t>
      </w:r>
    </w:p>
    <w:p w14:paraId="170FE5DB" w14:textId="77777777" w:rsidR="003C62E6" w:rsidRDefault="003C62E6">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192</w:t>
      </w:r>
    </w:p>
    <w:p w14:paraId="57F1D13B" w14:textId="77777777" w:rsidR="003C62E6" w:rsidRDefault="003C62E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72F4B9FE"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lastRenderedPageBreak/>
        <w:t>5.4.1</w:t>
      </w:r>
      <w:r>
        <w:rPr>
          <w:rFonts w:asciiTheme="minorHAnsi" w:eastAsiaTheme="minorEastAsia" w:hAnsiTheme="minorHAnsi" w:cstheme="minorBidi"/>
          <w:noProof/>
          <w:sz w:val="22"/>
          <w:szCs w:val="22"/>
          <w:lang w:eastAsia="en-GB"/>
        </w:rPr>
        <w:tab/>
      </w:r>
      <w:r w:rsidRPr="00A11767">
        <w:rPr>
          <w:rFonts w:cs="Arial"/>
          <w:noProof/>
          <w:lang w:eastAsia="zh-CN"/>
        </w:rPr>
        <w:t>Attribute properties</w:t>
      </w:r>
      <w:r>
        <w:rPr>
          <w:noProof/>
        </w:rPr>
        <w:tab/>
        <w:t>193</w:t>
      </w:r>
    </w:p>
    <w:p w14:paraId="31904541" w14:textId="77777777" w:rsidR="003C62E6" w:rsidRDefault="003C62E6">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06BD8B62" w14:textId="77777777" w:rsidR="003C62E6" w:rsidRDefault="003C62E6">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3098EDFE" w14:textId="77777777" w:rsidR="003C62E6" w:rsidRDefault="003C62E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75EEF65F" w14:textId="77777777" w:rsidR="003C62E6" w:rsidRDefault="003C62E6">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6B6E9731" w14:textId="77777777" w:rsidR="003C62E6" w:rsidRDefault="003C62E6">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0CAB163C" w14:textId="77777777" w:rsidR="003C62E6" w:rsidRDefault="003C62E6">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1A80B0C6" w14:textId="77777777" w:rsidR="003C62E6" w:rsidRDefault="003C62E6">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560A5F84" w14:textId="77777777" w:rsidR="003C62E6" w:rsidRDefault="003C62E6">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66FF1EA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222</w:t>
      </w:r>
    </w:p>
    <w:p w14:paraId="64479C05" w14:textId="77777777" w:rsidR="003C62E6" w:rsidRDefault="003C62E6">
      <w:pPr>
        <w:pStyle w:val="TOC4"/>
        <w:rPr>
          <w:rFonts w:asciiTheme="minorHAnsi" w:eastAsiaTheme="minorEastAsia" w:hAnsiTheme="minorHAnsi" w:cstheme="minorBidi"/>
          <w:noProof/>
          <w:sz w:val="22"/>
          <w:szCs w:val="22"/>
          <w:lang w:eastAsia="en-GB"/>
        </w:rPr>
      </w:pPr>
      <w:r w:rsidRPr="00A11767">
        <w:rPr>
          <w:rFonts w:cs="Arial"/>
          <w:noProof/>
          <w:lang w:eastAsia="zh-CN"/>
        </w:rPr>
        <w:t>5A.2.1.2</w:t>
      </w:r>
      <w:r>
        <w:rPr>
          <w:rFonts w:asciiTheme="minorHAnsi" w:eastAsiaTheme="minorEastAsia" w:hAnsiTheme="minorHAnsi" w:cstheme="minorBidi"/>
          <w:noProof/>
          <w:sz w:val="22"/>
          <w:szCs w:val="22"/>
          <w:lang w:eastAsia="en-GB"/>
        </w:rPr>
        <w:tab/>
      </w:r>
      <w:r w:rsidRPr="00A11767">
        <w:rPr>
          <w:rFonts w:cs="Arial"/>
          <w:noProof/>
          <w:lang w:eastAsia="zh-CN"/>
        </w:rPr>
        <w:t>Inheritance</w:t>
      </w:r>
      <w:r>
        <w:rPr>
          <w:noProof/>
        </w:rPr>
        <w:tab/>
        <w:t>223</w:t>
      </w:r>
    </w:p>
    <w:p w14:paraId="2A39643A" w14:textId="77777777" w:rsidR="003C62E6" w:rsidRDefault="003C62E6">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76C6DAEF"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EP_N5</w:t>
      </w:r>
      <w:r>
        <w:rPr>
          <w:noProof/>
        </w:rPr>
        <w:tab/>
        <w:t>224</w:t>
      </w:r>
    </w:p>
    <w:p w14:paraId="45CA092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72CEAA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5A.3.1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224</w:t>
      </w:r>
    </w:p>
    <w:p w14:paraId="7D76E34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5A.3.2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EP_N70</w:t>
      </w:r>
      <w:r w:rsidRPr="003C62E6">
        <w:rPr>
          <w:noProof/>
          <w:lang w:val="fr-FR"/>
        </w:rPr>
        <w:tab/>
        <w:t>224</w:t>
      </w:r>
    </w:p>
    <w:p w14:paraId="54F9DD4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0A9E4F4"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60C10C0D"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EP_N71</w:t>
      </w:r>
      <w:r>
        <w:rPr>
          <w:noProof/>
        </w:rPr>
        <w:tab/>
        <w:t>224</w:t>
      </w:r>
    </w:p>
    <w:p w14:paraId="68F83D64"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6580A0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4A85B38A" w14:textId="77777777" w:rsidR="003C62E6" w:rsidRDefault="003C62E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06459EC9" w14:textId="77777777" w:rsidR="003C62E6" w:rsidRDefault="003C62E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37E93CD8" w14:textId="77777777" w:rsidR="003C62E6" w:rsidRDefault="003C62E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09CFEA50"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085CA940" w14:textId="77777777" w:rsidR="003C62E6" w:rsidRDefault="003C62E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65D5B9D7" w14:textId="77777777" w:rsidR="003C62E6" w:rsidRDefault="003C62E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228</w:t>
      </w:r>
    </w:p>
    <w:p w14:paraId="534752C8"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A11767">
        <w:rPr>
          <w:rFonts w:ascii="Courier New" w:hAnsi="Courier New"/>
          <w:noProof/>
        </w:rPr>
        <w:t>NetworkSlice</w:t>
      </w:r>
      <w:r>
        <w:rPr>
          <w:noProof/>
        </w:rPr>
        <w:tab/>
        <w:t>228</w:t>
      </w:r>
    </w:p>
    <w:p w14:paraId="723FAF26" w14:textId="77777777" w:rsidR="003C62E6" w:rsidRDefault="003C62E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228</w:t>
      </w:r>
    </w:p>
    <w:p w14:paraId="102F459C" w14:textId="77777777" w:rsidR="003C62E6" w:rsidRDefault="003C62E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228</w:t>
      </w:r>
    </w:p>
    <w:p w14:paraId="008E2E71" w14:textId="77777777" w:rsidR="003C62E6" w:rsidRDefault="003C62E6">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6998647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16521028"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NetworkSliceSubnet</w:t>
      </w:r>
      <w:r>
        <w:rPr>
          <w:noProof/>
        </w:rPr>
        <w:tab/>
        <w:t>228</w:t>
      </w:r>
    </w:p>
    <w:p w14:paraId="654289F3" w14:textId="77777777" w:rsidR="003C62E6" w:rsidRDefault="003C62E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44B30AB1" w14:textId="77777777" w:rsidR="003C62E6" w:rsidRDefault="003C62E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229</w:t>
      </w:r>
    </w:p>
    <w:p w14:paraId="23ADF2DB"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634A8B2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3DC86D72"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ServiceProfile &lt;&lt;dataType&gt;&gt;</w:t>
      </w:r>
      <w:r>
        <w:rPr>
          <w:noProof/>
        </w:rPr>
        <w:tab/>
        <w:t>229</w:t>
      </w:r>
    </w:p>
    <w:p w14:paraId="4D1B7CF0" w14:textId="77777777" w:rsidR="003C62E6" w:rsidRDefault="003C62E6">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3294EAD1" w14:textId="77777777" w:rsidR="003C62E6" w:rsidRDefault="003C62E6">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16010F6C" w14:textId="77777777" w:rsidR="003C62E6" w:rsidRDefault="003C62E6">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41B95E4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7F61AA0B"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SliceProfile &lt;&lt;dataType&gt;&gt;</w:t>
      </w:r>
      <w:r>
        <w:rPr>
          <w:noProof/>
        </w:rPr>
        <w:tab/>
        <w:t>231</w:t>
      </w:r>
    </w:p>
    <w:p w14:paraId="60C55E4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231</w:t>
      </w:r>
    </w:p>
    <w:p w14:paraId="0EBFCF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231</w:t>
      </w:r>
    </w:p>
    <w:p w14:paraId="6F824A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231</w:t>
      </w:r>
    </w:p>
    <w:p w14:paraId="74662B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231</w:t>
      </w:r>
    </w:p>
    <w:p w14:paraId="0EA828E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NsInfo &lt;&lt;dataType&gt;&gt;</w:t>
      </w:r>
      <w:r w:rsidRPr="003C62E6">
        <w:rPr>
          <w:noProof/>
          <w:lang w:val="fr-FR"/>
        </w:rPr>
        <w:tab/>
        <w:t>231</w:t>
      </w:r>
    </w:p>
    <w:p w14:paraId="643617E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231</w:t>
      </w:r>
    </w:p>
    <w:p w14:paraId="0A3F1D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231</w:t>
      </w:r>
    </w:p>
    <w:p w14:paraId="325BC6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231</w:t>
      </w:r>
    </w:p>
    <w:p w14:paraId="05EDAB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232</w:t>
      </w:r>
    </w:p>
    <w:p w14:paraId="09E00EE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ServAttrCom &lt;&lt;dataType&gt;&gt;</w:t>
      </w:r>
      <w:r w:rsidRPr="003C62E6">
        <w:rPr>
          <w:noProof/>
          <w:lang w:val="fr-FR"/>
        </w:rPr>
        <w:tab/>
        <w:t>232</w:t>
      </w:r>
    </w:p>
    <w:p w14:paraId="73A85B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232</w:t>
      </w:r>
    </w:p>
    <w:p w14:paraId="1CCA53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232</w:t>
      </w:r>
    </w:p>
    <w:p w14:paraId="190287A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232</w:t>
      </w:r>
    </w:p>
    <w:p w14:paraId="111A38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232</w:t>
      </w:r>
    </w:p>
    <w:p w14:paraId="35EB016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DelayTolerance&lt;&lt;dataType&gt;&gt;</w:t>
      </w:r>
      <w:r w:rsidRPr="003C62E6">
        <w:rPr>
          <w:noProof/>
          <w:lang w:val="fr-FR"/>
        </w:rPr>
        <w:tab/>
        <w:t>232</w:t>
      </w:r>
    </w:p>
    <w:p w14:paraId="13A09B9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232</w:t>
      </w:r>
    </w:p>
    <w:p w14:paraId="137DAFE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232</w:t>
      </w:r>
    </w:p>
    <w:p w14:paraId="57D2AFD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6.3.7.3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232</w:t>
      </w:r>
    </w:p>
    <w:p w14:paraId="48B009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232</w:t>
      </w:r>
    </w:p>
    <w:p w14:paraId="245F765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DeterminComm &lt;&lt;dataType&gt;&gt;</w:t>
      </w:r>
      <w:r w:rsidRPr="003C62E6">
        <w:rPr>
          <w:noProof/>
          <w:lang w:val="fr-FR"/>
        </w:rPr>
        <w:tab/>
        <w:t>233</w:t>
      </w:r>
    </w:p>
    <w:p w14:paraId="7D4B30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233</w:t>
      </w:r>
    </w:p>
    <w:p w14:paraId="48807EF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233</w:t>
      </w:r>
    </w:p>
    <w:p w14:paraId="049425A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233</w:t>
      </w:r>
    </w:p>
    <w:p w14:paraId="427509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233</w:t>
      </w:r>
    </w:p>
    <w:p w14:paraId="1EEED6B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6.3.9</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XLThpt&lt;&lt;dataType&gt;&gt;</w:t>
      </w:r>
      <w:r w:rsidRPr="003C62E6">
        <w:rPr>
          <w:noProof/>
          <w:lang w:val="fr-FR"/>
        </w:rPr>
        <w:tab/>
        <w:t>233</w:t>
      </w:r>
    </w:p>
    <w:p w14:paraId="4BAF5D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233</w:t>
      </w:r>
    </w:p>
    <w:p w14:paraId="21A10F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233</w:t>
      </w:r>
    </w:p>
    <w:p w14:paraId="3ADB50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233</w:t>
      </w:r>
    </w:p>
    <w:p w14:paraId="0AB5AD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234</w:t>
      </w:r>
    </w:p>
    <w:p w14:paraId="76D348E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6.3.10</w:t>
      </w:r>
      <w:r w:rsidRPr="003C62E6">
        <w:rPr>
          <w:rFonts w:asciiTheme="minorHAnsi" w:eastAsiaTheme="minorEastAsia" w:hAnsiTheme="minorHAnsi" w:cstheme="minorBidi"/>
          <w:noProof/>
          <w:sz w:val="22"/>
          <w:szCs w:val="22"/>
          <w:lang w:val="fr-FR" w:eastAsia="en-GB"/>
        </w:rPr>
        <w:tab/>
      </w:r>
      <w:r w:rsidRPr="003C62E6">
        <w:rPr>
          <w:rFonts w:cs="Arial"/>
          <w:noProof/>
          <w:lang w:val="fr-FR" w:eastAsia="zh-CN"/>
        </w:rPr>
        <w:t>Void</w:t>
      </w:r>
      <w:r w:rsidRPr="003C62E6">
        <w:rPr>
          <w:noProof/>
          <w:lang w:val="fr-FR"/>
        </w:rPr>
        <w:tab/>
        <w:t>234</w:t>
      </w:r>
    </w:p>
    <w:p w14:paraId="22A0244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6.3.11</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MaxPktSize &lt;&lt;dataType&gt;&gt;</w:t>
      </w:r>
      <w:r w:rsidRPr="003C62E6">
        <w:rPr>
          <w:noProof/>
          <w:lang w:val="fr-FR"/>
        </w:rPr>
        <w:tab/>
        <w:t>234</w:t>
      </w:r>
    </w:p>
    <w:p w14:paraId="749C7C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234</w:t>
      </w:r>
    </w:p>
    <w:p w14:paraId="325B6A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234</w:t>
      </w:r>
    </w:p>
    <w:p w14:paraId="7808064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234</w:t>
      </w:r>
    </w:p>
    <w:p w14:paraId="66E569E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234</w:t>
      </w:r>
    </w:p>
    <w:p w14:paraId="0A1D491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6.3.12</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MaxNumberofPDU</w:t>
      </w:r>
      <w:r w:rsidRPr="003C62E6">
        <w:rPr>
          <w:rFonts w:ascii="Courier New" w:hAnsi="Courier New" w:cs="Courier New"/>
          <w:noProof/>
          <w:color w:val="000000"/>
          <w:lang w:val="fr-FR"/>
        </w:rPr>
        <w:t>Sessions</w:t>
      </w:r>
      <w:r w:rsidRPr="003C62E6">
        <w:rPr>
          <w:rFonts w:ascii="Courier New" w:hAnsi="Courier New" w:cs="Courier New"/>
          <w:noProof/>
          <w:lang w:val="fr-FR" w:eastAsia="zh-CN"/>
        </w:rPr>
        <w:t xml:space="preserve"> &lt;&lt;dataType&gt;&gt;</w:t>
      </w:r>
      <w:r w:rsidRPr="003C62E6">
        <w:rPr>
          <w:noProof/>
          <w:lang w:val="fr-FR"/>
        </w:rPr>
        <w:tab/>
        <w:t>234</w:t>
      </w:r>
    </w:p>
    <w:p w14:paraId="2089E6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234</w:t>
      </w:r>
    </w:p>
    <w:p w14:paraId="656437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234</w:t>
      </w:r>
    </w:p>
    <w:p w14:paraId="50BA6D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234</w:t>
      </w:r>
    </w:p>
    <w:p w14:paraId="1B114B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234</w:t>
      </w:r>
    </w:p>
    <w:p w14:paraId="0194A96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6.3.13</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235</w:t>
      </w:r>
    </w:p>
    <w:p w14:paraId="3F345A7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KPIMonitoring &lt;&lt;dataType&gt;&gt;</w:t>
      </w:r>
      <w:r w:rsidRPr="003C62E6">
        <w:rPr>
          <w:noProof/>
          <w:lang w:val="fr-FR"/>
        </w:rPr>
        <w:tab/>
        <w:t>235</w:t>
      </w:r>
    </w:p>
    <w:p w14:paraId="567E827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235</w:t>
      </w:r>
    </w:p>
    <w:p w14:paraId="4E5FACE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235</w:t>
      </w:r>
    </w:p>
    <w:p w14:paraId="4778F1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235</w:t>
      </w:r>
    </w:p>
    <w:p w14:paraId="05C4AF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235</w:t>
      </w:r>
    </w:p>
    <w:p w14:paraId="6599462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UserMgmtOpen&lt;&lt;dataType&gt;&gt;</w:t>
      </w:r>
      <w:r w:rsidRPr="003C62E6">
        <w:rPr>
          <w:noProof/>
          <w:lang w:val="fr-FR"/>
        </w:rPr>
        <w:tab/>
        <w:t>235</w:t>
      </w:r>
    </w:p>
    <w:p w14:paraId="4424471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235</w:t>
      </w:r>
    </w:p>
    <w:p w14:paraId="3EC814C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235</w:t>
      </w:r>
    </w:p>
    <w:p w14:paraId="1CD2AEF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235</w:t>
      </w:r>
    </w:p>
    <w:p w14:paraId="598F70A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235</w:t>
      </w:r>
    </w:p>
    <w:p w14:paraId="6EE0B9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V2XCommMode&lt;&lt;dataType&gt;&gt;</w:t>
      </w:r>
      <w:r w:rsidRPr="003C62E6">
        <w:rPr>
          <w:noProof/>
          <w:lang w:val="fr-FR"/>
        </w:rPr>
        <w:tab/>
        <w:t>235</w:t>
      </w:r>
    </w:p>
    <w:p w14:paraId="3E2970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235</w:t>
      </w:r>
    </w:p>
    <w:p w14:paraId="56D5C9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236</w:t>
      </w:r>
    </w:p>
    <w:p w14:paraId="629AC7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236</w:t>
      </w:r>
    </w:p>
    <w:p w14:paraId="66D34ED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236</w:t>
      </w:r>
    </w:p>
    <w:p w14:paraId="5385218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TermDensity&lt;&lt;dataType&gt;&gt;</w:t>
      </w:r>
      <w:r w:rsidRPr="003C62E6">
        <w:rPr>
          <w:noProof/>
          <w:lang w:val="fr-FR"/>
        </w:rPr>
        <w:tab/>
        <w:t>236</w:t>
      </w:r>
    </w:p>
    <w:p w14:paraId="3564A03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236</w:t>
      </w:r>
    </w:p>
    <w:p w14:paraId="7064670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236</w:t>
      </w:r>
    </w:p>
    <w:p w14:paraId="56D259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236</w:t>
      </w:r>
    </w:p>
    <w:p w14:paraId="5EC366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236</w:t>
      </w:r>
    </w:p>
    <w:p w14:paraId="093A272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EP_Transport</w:t>
      </w:r>
      <w:r w:rsidRPr="003C62E6">
        <w:rPr>
          <w:noProof/>
          <w:lang w:val="fr-FR"/>
        </w:rPr>
        <w:tab/>
        <w:t>236</w:t>
      </w:r>
    </w:p>
    <w:p w14:paraId="16FD77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236</w:t>
      </w:r>
    </w:p>
    <w:p w14:paraId="14D8DC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237</w:t>
      </w:r>
    </w:p>
    <w:p w14:paraId="5EA2A4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6.3.18.3</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constraints</w:t>
      </w:r>
      <w:r w:rsidRPr="003C62E6">
        <w:rPr>
          <w:noProof/>
          <w:lang w:val="fr-FR"/>
        </w:rPr>
        <w:tab/>
        <w:t>237</w:t>
      </w:r>
    </w:p>
    <w:p w14:paraId="20827E5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6.3.18.4</w:t>
      </w:r>
      <w:r w:rsidRPr="003C62E6">
        <w:rPr>
          <w:rFonts w:asciiTheme="minorHAnsi" w:eastAsiaTheme="minorEastAsia" w:hAnsiTheme="minorHAnsi" w:cstheme="minorBidi"/>
          <w:noProof/>
          <w:sz w:val="22"/>
          <w:szCs w:val="22"/>
          <w:lang w:val="fr-FR" w:eastAsia="en-GB"/>
        </w:rPr>
        <w:tab/>
      </w:r>
      <w:r w:rsidRPr="003C62E6">
        <w:rPr>
          <w:noProof/>
          <w:lang w:val="fr-FR" w:eastAsia="zh-CN"/>
        </w:rPr>
        <w:t>Notifications</w:t>
      </w:r>
      <w:r w:rsidRPr="003C62E6">
        <w:rPr>
          <w:noProof/>
          <w:lang w:val="fr-FR"/>
        </w:rPr>
        <w:tab/>
        <w:t>237</w:t>
      </w:r>
    </w:p>
    <w:p w14:paraId="4935977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EP_Application &lt;&lt;ProxyClass&gt;&gt;</w:t>
      </w:r>
      <w:r w:rsidRPr="003C62E6">
        <w:rPr>
          <w:noProof/>
          <w:lang w:val="fr-FR"/>
        </w:rPr>
        <w:tab/>
        <w:t>237</w:t>
      </w:r>
    </w:p>
    <w:p w14:paraId="28006B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237</w:t>
      </w:r>
    </w:p>
    <w:p w14:paraId="331A7BA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237</w:t>
      </w:r>
    </w:p>
    <w:p w14:paraId="1A056A2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237</w:t>
      </w:r>
    </w:p>
    <w:p w14:paraId="5CC69A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237</w:t>
      </w:r>
    </w:p>
    <w:p w14:paraId="4A16D1F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NBIoT &lt;&lt;dataType&gt;&gt;</w:t>
      </w:r>
      <w:r w:rsidRPr="003C62E6">
        <w:rPr>
          <w:noProof/>
          <w:lang w:val="fr-FR"/>
        </w:rPr>
        <w:tab/>
        <w:t>237</w:t>
      </w:r>
    </w:p>
    <w:p w14:paraId="68830F4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237</w:t>
      </w:r>
    </w:p>
    <w:p w14:paraId="06EF24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237</w:t>
      </w:r>
    </w:p>
    <w:p w14:paraId="1F4D15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237</w:t>
      </w:r>
    </w:p>
    <w:p w14:paraId="6B440F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238</w:t>
      </w:r>
    </w:p>
    <w:p w14:paraId="2D098F1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6.3.21</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238</w:t>
      </w:r>
    </w:p>
    <w:p w14:paraId="62C46AC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6.3.22</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238</w:t>
      </w:r>
    </w:p>
    <w:p w14:paraId="24406DC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lastRenderedPageBreak/>
        <w:t>6.3.23</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CNSliceSubnetProfile&lt;&lt;dataType&gt;&gt;</w:t>
      </w:r>
      <w:r w:rsidRPr="003C62E6">
        <w:rPr>
          <w:noProof/>
          <w:lang w:val="fr-FR"/>
        </w:rPr>
        <w:tab/>
        <w:t>238</w:t>
      </w:r>
    </w:p>
    <w:p w14:paraId="56C0CC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238</w:t>
      </w:r>
    </w:p>
    <w:p w14:paraId="3D5F12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238</w:t>
      </w:r>
    </w:p>
    <w:p w14:paraId="034B79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238</w:t>
      </w:r>
    </w:p>
    <w:p w14:paraId="018B123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238</w:t>
      </w:r>
    </w:p>
    <w:p w14:paraId="4F47BDA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RANSliceSubnetProfile&lt;&lt;dataType&gt;&gt;</w:t>
      </w:r>
      <w:r w:rsidRPr="003C62E6">
        <w:rPr>
          <w:noProof/>
          <w:lang w:val="fr-FR"/>
        </w:rPr>
        <w:tab/>
        <w:t>238</w:t>
      </w:r>
    </w:p>
    <w:p w14:paraId="0E43741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238</w:t>
      </w:r>
    </w:p>
    <w:p w14:paraId="4CC8BD6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239</w:t>
      </w:r>
    </w:p>
    <w:p w14:paraId="4C17746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239</w:t>
      </w:r>
    </w:p>
    <w:p w14:paraId="3AD99F0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239</w:t>
      </w:r>
    </w:p>
    <w:p w14:paraId="49B5F8C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TopSliceSubnetProfile&lt;&lt;dataType&gt;&gt;</w:t>
      </w:r>
      <w:r w:rsidRPr="003C62E6">
        <w:rPr>
          <w:noProof/>
          <w:lang w:val="fr-FR"/>
        </w:rPr>
        <w:tab/>
        <w:t>239</w:t>
      </w:r>
    </w:p>
    <w:p w14:paraId="6515B71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239</w:t>
      </w:r>
    </w:p>
    <w:p w14:paraId="0D1DF4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240</w:t>
      </w:r>
    </w:p>
    <w:p w14:paraId="513AAC9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6.3.25.3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240</w:t>
      </w:r>
    </w:p>
    <w:p w14:paraId="52FC1CF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6.3.25.</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240</w:t>
      </w:r>
    </w:p>
    <w:p w14:paraId="2CF0BA4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Positioning &lt;&lt;dataType&gt;&gt;</w:t>
      </w:r>
      <w:r w:rsidRPr="003C62E6">
        <w:rPr>
          <w:noProof/>
          <w:lang w:val="fr-FR"/>
        </w:rPr>
        <w:tab/>
        <w:t>240</w:t>
      </w:r>
    </w:p>
    <w:p w14:paraId="2A2606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240</w:t>
      </w:r>
    </w:p>
    <w:p w14:paraId="0FDE34B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240</w:t>
      </w:r>
    </w:p>
    <w:p w14:paraId="5A9839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241</w:t>
      </w:r>
    </w:p>
    <w:p w14:paraId="1CE59C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241</w:t>
      </w:r>
    </w:p>
    <w:p w14:paraId="2FC44E8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Synchronicity &lt;&lt;dataType&gt;&gt;</w:t>
      </w:r>
      <w:r w:rsidRPr="003C62E6">
        <w:rPr>
          <w:noProof/>
          <w:lang w:val="fr-FR"/>
        </w:rPr>
        <w:tab/>
        <w:t>241</w:t>
      </w:r>
    </w:p>
    <w:p w14:paraId="190683B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241</w:t>
      </w:r>
    </w:p>
    <w:p w14:paraId="29F7CD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241</w:t>
      </w:r>
    </w:p>
    <w:p w14:paraId="2282A0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6.3.27.3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241</w:t>
      </w:r>
    </w:p>
    <w:p w14:paraId="085519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6.3.27.</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241</w:t>
      </w:r>
    </w:p>
    <w:p w14:paraId="43D2A23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PositioningRANSubnet &lt;&lt;dataType&gt;&gt;</w:t>
      </w:r>
      <w:r w:rsidRPr="003C62E6">
        <w:rPr>
          <w:noProof/>
          <w:lang w:val="fr-FR"/>
        </w:rPr>
        <w:tab/>
        <w:t>241</w:t>
      </w:r>
    </w:p>
    <w:p w14:paraId="02A56D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241</w:t>
      </w:r>
    </w:p>
    <w:p w14:paraId="1F695B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241</w:t>
      </w:r>
    </w:p>
    <w:p w14:paraId="27DD63B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241</w:t>
      </w:r>
    </w:p>
    <w:p w14:paraId="734825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241</w:t>
      </w:r>
    </w:p>
    <w:p w14:paraId="31DFD32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6.3.29</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SynchronicityRANSubnet &lt;&lt;dataType&gt;&gt;</w:t>
      </w:r>
      <w:r w:rsidRPr="003C62E6">
        <w:rPr>
          <w:noProof/>
          <w:lang w:val="fr-FR"/>
        </w:rPr>
        <w:tab/>
        <w:t>242</w:t>
      </w:r>
    </w:p>
    <w:p w14:paraId="72B4BF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242</w:t>
      </w:r>
    </w:p>
    <w:p w14:paraId="1B1283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242</w:t>
      </w:r>
    </w:p>
    <w:p w14:paraId="304248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6.3.29.3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242</w:t>
      </w:r>
    </w:p>
    <w:p w14:paraId="79E53CC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6.3.29.</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242</w:t>
      </w:r>
    </w:p>
    <w:p w14:paraId="6A5A9BE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EnergyEfficiency &lt;&lt;dataType&gt;&gt;</w:t>
      </w:r>
      <w:r w:rsidRPr="003C62E6">
        <w:rPr>
          <w:noProof/>
          <w:lang w:val="fr-FR"/>
        </w:rPr>
        <w:tab/>
        <w:t>242</w:t>
      </w:r>
    </w:p>
    <w:p w14:paraId="311BCA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242</w:t>
      </w:r>
    </w:p>
    <w:p w14:paraId="12348B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242</w:t>
      </w:r>
    </w:p>
    <w:p w14:paraId="04DF83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6.3.30.3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242</w:t>
      </w:r>
    </w:p>
    <w:p w14:paraId="0DCD57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6.3.30.</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242</w:t>
      </w:r>
    </w:p>
    <w:p w14:paraId="19A3B18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6.3.31</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RadioSpectrum &lt;&lt;dataType&gt;&gt;</w:t>
      </w:r>
      <w:r w:rsidRPr="003C62E6">
        <w:rPr>
          <w:noProof/>
          <w:lang w:val="fr-FR"/>
        </w:rPr>
        <w:tab/>
        <w:t>242</w:t>
      </w:r>
    </w:p>
    <w:p w14:paraId="37DE7F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242</w:t>
      </w:r>
    </w:p>
    <w:p w14:paraId="6DDE98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243</w:t>
      </w:r>
    </w:p>
    <w:p w14:paraId="0F9D1F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243</w:t>
      </w:r>
    </w:p>
    <w:p w14:paraId="19CD56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243</w:t>
      </w:r>
    </w:p>
    <w:p w14:paraId="757B40E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6.3.32</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N6Protection &lt;&lt;dataType&gt;&gt;</w:t>
      </w:r>
      <w:r w:rsidRPr="003C62E6">
        <w:rPr>
          <w:noProof/>
          <w:lang w:val="fr-FR"/>
        </w:rPr>
        <w:tab/>
        <w:t>243</w:t>
      </w:r>
    </w:p>
    <w:p w14:paraId="14762C8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243</w:t>
      </w:r>
    </w:p>
    <w:p w14:paraId="1495D5B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243</w:t>
      </w:r>
    </w:p>
    <w:p w14:paraId="53355F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243</w:t>
      </w:r>
    </w:p>
    <w:p w14:paraId="41A5E8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243</w:t>
      </w:r>
    </w:p>
    <w:p w14:paraId="14C96B2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6.3.33</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SecFunc &lt;&lt;dataType&gt;&gt;</w:t>
      </w:r>
      <w:r w:rsidRPr="003C62E6">
        <w:rPr>
          <w:noProof/>
          <w:lang w:val="fr-FR"/>
        </w:rPr>
        <w:tab/>
        <w:t>243</w:t>
      </w:r>
    </w:p>
    <w:p w14:paraId="0E2193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243</w:t>
      </w:r>
    </w:p>
    <w:p w14:paraId="39194DB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244</w:t>
      </w:r>
    </w:p>
    <w:p w14:paraId="1AC844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244</w:t>
      </w:r>
    </w:p>
    <w:p w14:paraId="0FFF3B6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244</w:t>
      </w:r>
    </w:p>
    <w:p w14:paraId="4D9590E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NSSAASupport &lt;&lt;dataType&gt;&gt;</w:t>
      </w:r>
      <w:r w:rsidRPr="003C62E6">
        <w:rPr>
          <w:noProof/>
          <w:lang w:val="fr-FR"/>
        </w:rPr>
        <w:tab/>
        <w:t>244</w:t>
      </w:r>
    </w:p>
    <w:p w14:paraId="7DE44B7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244</w:t>
      </w:r>
    </w:p>
    <w:p w14:paraId="3A2F65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244</w:t>
      </w:r>
    </w:p>
    <w:p w14:paraId="475D65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244</w:t>
      </w:r>
    </w:p>
    <w:p w14:paraId="6511D1D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244</w:t>
      </w:r>
    </w:p>
    <w:p w14:paraId="77AD2AC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LogicalInterfaceInfo &lt;&lt;dataType&gt;&gt;</w:t>
      </w:r>
      <w:r w:rsidRPr="003C62E6">
        <w:rPr>
          <w:noProof/>
          <w:lang w:val="fr-FR"/>
        </w:rPr>
        <w:tab/>
        <w:t>244</w:t>
      </w:r>
    </w:p>
    <w:p w14:paraId="4950160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6.3.35.1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244</w:t>
      </w:r>
    </w:p>
    <w:p w14:paraId="2069C15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244</w:t>
      </w:r>
    </w:p>
    <w:p w14:paraId="142A11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244</w:t>
      </w:r>
    </w:p>
    <w:p w14:paraId="2CF9A2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245</w:t>
      </w:r>
    </w:p>
    <w:p w14:paraId="7FEEA29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NetworkSliceSubnetProviderCapabilities</w:t>
      </w:r>
      <w:r w:rsidRPr="003C62E6">
        <w:rPr>
          <w:noProof/>
          <w:lang w:val="fr-FR"/>
        </w:rPr>
        <w:tab/>
        <w:t>245</w:t>
      </w:r>
    </w:p>
    <w:p w14:paraId="00E1780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245</w:t>
      </w:r>
    </w:p>
    <w:p w14:paraId="64C60B9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245</w:t>
      </w:r>
    </w:p>
    <w:p w14:paraId="1CB78D6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6.3.36.3</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constraints</w:t>
      </w:r>
      <w:r w:rsidRPr="003C62E6">
        <w:rPr>
          <w:noProof/>
          <w:lang w:val="fr-FR"/>
        </w:rPr>
        <w:tab/>
        <w:t>245</w:t>
      </w:r>
    </w:p>
    <w:p w14:paraId="48B87CC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6.3.36.4</w:t>
      </w:r>
      <w:r w:rsidRPr="003C62E6">
        <w:rPr>
          <w:rFonts w:asciiTheme="minorHAnsi" w:eastAsiaTheme="minorEastAsia" w:hAnsiTheme="minorHAnsi" w:cstheme="minorBidi"/>
          <w:noProof/>
          <w:sz w:val="22"/>
          <w:szCs w:val="22"/>
          <w:lang w:val="fr-FR" w:eastAsia="en-GB"/>
        </w:rPr>
        <w:tab/>
      </w:r>
      <w:r w:rsidRPr="003C62E6">
        <w:rPr>
          <w:noProof/>
          <w:lang w:val="fr-FR" w:eastAsia="zh-CN"/>
        </w:rPr>
        <w:t>Notifications</w:t>
      </w:r>
      <w:r w:rsidRPr="003C62E6">
        <w:rPr>
          <w:noProof/>
          <w:lang w:val="fr-FR"/>
        </w:rPr>
        <w:tab/>
        <w:t>245</w:t>
      </w:r>
    </w:p>
    <w:p w14:paraId="689819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FeasibilityCheckAndReservationJob</w:t>
      </w:r>
      <w:r w:rsidRPr="003C62E6">
        <w:rPr>
          <w:noProof/>
          <w:lang w:val="fr-FR"/>
        </w:rPr>
        <w:tab/>
        <w:t>245</w:t>
      </w:r>
    </w:p>
    <w:p w14:paraId="2E075AA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245</w:t>
      </w:r>
    </w:p>
    <w:p w14:paraId="6B2E78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246</w:t>
      </w:r>
    </w:p>
    <w:p w14:paraId="70C1CA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246</w:t>
      </w:r>
    </w:p>
    <w:p w14:paraId="5587F0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247</w:t>
      </w:r>
    </w:p>
    <w:p w14:paraId="5B12553B"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6.4</w:t>
      </w:r>
      <w:r w:rsidRPr="003C62E6">
        <w:rPr>
          <w:rFonts w:asciiTheme="minorHAnsi" w:eastAsiaTheme="minorEastAsia" w:hAnsiTheme="minorHAnsi" w:cstheme="minorBidi"/>
          <w:noProof/>
          <w:sz w:val="22"/>
          <w:szCs w:val="22"/>
          <w:lang w:val="fr-FR" w:eastAsia="en-GB"/>
        </w:rPr>
        <w:tab/>
      </w:r>
      <w:r w:rsidRPr="003C62E6">
        <w:rPr>
          <w:noProof/>
          <w:lang w:val="fr-FR"/>
        </w:rPr>
        <w:t>Attribute definition</w:t>
      </w:r>
      <w:r w:rsidRPr="003C62E6">
        <w:rPr>
          <w:noProof/>
          <w:lang w:val="fr-FR"/>
        </w:rPr>
        <w:tab/>
        <w:t>248</w:t>
      </w:r>
    </w:p>
    <w:p w14:paraId="695C9F1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properties</w:t>
      </w:r>
      <w:r w:rsidRPr="003C62E6">
        <w:rPr>
          <w:noProof/>
          <w:lang w:val="fr-FR"/>
        </w:rPr>
        <w:tab/>
        <w:t>248</w:t>
      </w:r>
    </w:p>
    <w:p w14:paraId="214FE2FD"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6.5</w:t>
      </w:r>
      <w:r w:rsidRPr="003C62E6">
        <w:rPr>
          <w:rFonts w:asciiTheme="minorHAnsi" w:eastAsiaTheme="minorEastAsia" w:hAnsiTheme="minorHAnsi" w:cstheme="minorBidi"/>
          <w:noProof/>
          <w:sz w:val="22"/>
          <w:szCs w:val="22"/>
          <w:lang w:val="fr-FR" w:eastAsia="en-GB"/>
        </w:rPr>
        <w:tab/>
      </w:r>
      <w:r w:rsidRPr="003C62E6">
        <w:rPr>
          <w:noProof/>
          <w:lang w:val="fr-FR"/>
        </w:rPr>
        <w:t>Common notifications</w:t>
      </w:r>
      <w:r w:rsidRPr="003C62E6">
        <w:rPr>
          <w:noProof/>
          <w:lang w:val="fr-FR"/>
        </w:rPr>
        <w:tab/>
        <w:t>263</w:t>
      </w:r>
    </w:p>
    <w:p w14:paraId="10C3CF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6.5.1</w:t>
      </w:r>
      <w:r w:rsidRPr="003C62E6">
        <w:rPr>
          <w:rFonts w:asciiTheme="minorHAnsi" w:eastAsiaTheme="minorEastAsia" w:hAnsiTheme="minorHAnsi" w:cstheme="minorBidi"/>
          <w:noProof/>
          <w:sz w:val="22"/>
          <w:szCs w:val="22"/>
          <w:lang w:val="fr-FR" w:eastAsia="en-GB"/>
        </w:rPr>
        <w:tab/>
      </w:r>
      <w:r w:rsidRPr="003C62E6">
        <w:rPr>
          <w:noProof/>
          <w:lang w:val="fr-FR"/>
        </w:rPr>
        <w:t>Alarm notifications</w:t>
      </w:r>
      <w:r w:rsidRPr="003C62E6">
        <w:rPr>
          <w:noProof/>
          <w:lang w:val="fr-FR"/>
        </w:rPr>
        <w:tab/>
        <w:t>263</w:t>
      </w:r>
    </w:p>
    <w:p w14:paraId="42EE59A4" w14:textId="77777777" w:rsidR="003C62E6" w:rsidRDefault="003C62E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4CF1BFF2" w14:textId="77777777" w:rsidR="003C62E6" w:rsidRDefault="003C62E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263</w:t>
      </w:r>
    </w:p>
    <w:p w14:paraId="715D78CF" w14:textId="77777777" w:rsidR="003C62E6" w:rsidRDefault="003C62E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29F08B7F" w14:textId="77777777" w:rsidR="003C62E6" w:rsidRDefault="003C62E6">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0C244901" w14:textId="77777777" w:rsidR="003C62E6" w:rsidRDefault="003C62E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671151E0" w14:textId="77777777" w:rsidR="003C62E6" w:rsidRDefault="003C62E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1E7EE627" w14:textId="77777777" w:rsidR="003C62E6" w:rsidRDefault="003C62E6">
      <w:pPr>
        <w:pStyle w:val="TOC8"/>
        <w:rPr>
          <w:rFonts w:asciiTheme="minorHAnsi" w:eastAsiaTheme="minorEastAsia" w:hAnsiTheme="minorHAnsi" w:cstheme="minorBidi"/>
          <w:b w:val="0"/>
          <w:noProof/>
          <w:szCs w:val="22"/>
          <w:lang w:eastAsia="en-GB"/>
        </w:rPr>
      </w:pPr>
      <w:r>
        <w:rPr>
          <w:noProof/>
        </w:rPr>
        <w:t>Annex B (normative): NetworkSlice instance and NetworkSliceSubnet instance state handling</w:t>
      </w:r>
      <w:r>
        <w:rPr>
          <w:noProof/>
        </w:rPr>
        <w:tab/>
        <w:t>268</w:t>
      </w:r>
    </w:p>
    <w:p w14:paraId="05502F9A" w14:textId="77777777" w:rsidR="003C62E6" w:rsidRDefault="003C62E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268</w:t>
      </w:r>
    </w:p>
    <w:p w14:paraId="703EDAB8" w14:textId="77777777" w:rsidR="003C62E6" w:rsidRDefault="003C62E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269</w:t>
      </w:r>
    </w:p>
    <w:p w14:paraId="3659B264" w14:textId="77777777" w:rsidR="003C62E6" w:rsidRDefault="003C62E6">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2A1D6F63" w14:textId="77777777" w:rsidR="003C62E6" w:rsidRDefault="003C62E6">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4646E043" w14:textId="77777777" w:rsidR="003C62E6" w:rsidRDefault="003C62E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28164621" w14:textId="77777777" w:rsidR="003C62E6" w:rsidRDefault="003C62E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798D2704" w14:textId="77777777" w:rsidR="003C62E6" w:rsidRDefault="003C62E6">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371ECC26" w14:textId="77777777" w:rsidR="003C62E6" w:rsidRDefault="003C62E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338AA5D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690939B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21F8110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A11767">
        <w:rPr>
          <w:rFonts w:ascii="Courier" w:eastAsia="MS Mincho" w:hAnsi="Courier"/>
          <w:noProof/>
        </w:rPr>
        <w:t>"TS28541_NrNrm.yaml"</w:t>
      </w:r>
      <w:r>
        <w:rPr>
          <w:noProof/>
        </w:rPr>
        <w:tab/>
        <w:t>272</w:t>
      </w:r>
    </w:p>
    <w:p w14:paraId="44B2E4F5" w14:textId="77777777" w:rsidR="003C62E6" w:rsidRDefault="003C62E6">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1E065E8D" w14:textId="77777777" w:rsidR="003C62E6" w:rsidRDefault="003C62E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75660F00" w14:textId="77777777" w:rsidR="003C62E6" w:rsidRDefault="003C62E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675A73A6" w14:textId="77777777" w:rsidR="003C62E6" w:rsidRDefault="003C62E6">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1413A2DD" w14:textId="77777777" w:rsidR="003C62E6" w:rsidRDefault="003C62E6">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505BBFEA" w14:textId="77777777" w:rsidR="003C62E6" w:rsidRDefault="003C62E6">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6ADE66B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7117A49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3311351B"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303</w:t>
      </w:r>
    </w:p>
    <w:p w14:paraId="362F0BF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45EB2E04"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307</w:t>
      </w:r>
    </w:p>
    <w:p w14:paraId="6A51322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310</w:t>
      </w:r>
    </w:p>
    <w:p w14:paraId="47FD24A8"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lastRenderedPageBreak/>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310</w:t>
      </w:r>
    </w:p>
    <w:p w14:paraId="557426D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313</w:t>
      </w:r>
    </w:p>
    <w:p w14:paraId="640399F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314</w:t>
      </w:r>
    </w:p>
    <w:p w14:paraId="7937777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315</w:t>
      </w:r>
    </w:p>
    <w:p w14:paraId="5FEF1A66"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E.5.9</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_3gpp-nr-nrm-externaleutrancell.yang</w:t>
      </w:r>
      <w:r w:rsidRPr="003C62E6">
        <w:rPr>
          <w:noProof/>
          <w:lang w:val="fr-FR"/>
        </w:rPr>
        <w:tab/>
        <w:t>316</w:t>
      </w:r>
    </w:p>
    <w:p w14:paraId="72D492CB"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E.5.10</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_3gpp-nr-nrm-externalgnbcucpfunction.yang</w:t>
      </w:r>
      <w:r w:rsidRPr="003C62E6">
        <w:rPr>
          <w:noProof/>
          <w:lang w:val="fr-FR"/>
        </w:rPr>
        <w:tab/>
        <w:t>318</w:t>
      </w:r>
    </w:p>
    <w:p w14:paraId="60106A7C"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E.5.11</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_3gpp-nr-nrm-externalgnbcuupfunction.yang</w:t>
      </w:r>
      <w:r w:rsidRPr="003C62E6">
        <w:rPr>
          <w:noProof/>
          <w:lang w:val="fr-FR"/>
        </w:rPr>
        <w:tab/>
        <w:t>319</w:t>
      </w:r>
    </w:p>
    <w:p w14:paraId="70D1F0E2"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E.5.12</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_3gpp-nr-nrm-externalgnbdufunction.yang</w:t>
      </w:r>
      <w:r w:rsidRPr="003C62E6">
        <w:rPr>
          <w:noProof/>
          <w:lang w:val="fr-FR"/>
        </w:rPr>
        <w:tab/>
        <w:t>320</w:t>
      </w:r>
    </w:p>
    <w:p w14:paraId="41130623"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E.5.13</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_3gpp-nr-nrm-externalnrcellcu.yang</w:t>
      </w:r>
      <w:r w:rsidRPr="003C62E6">
        <w:rPr>
          <w:noProof/>
          <w:lang w:val="fr-FR"/>
        </w:rPr>
        <w:tab/>
        <w:t>321</w:t>
      </w:r>
    </w:p>
    <w:p w14:paraId="11DF4642"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E.5.14</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module </w:t>
      </w:r>
      <w:r w:rsidRPr="003C62E6">
        <w:rPr>
          <w:noProof/>
          <w:lang w:val="fr-FR"/>
        </w:rPr>
        <w:t>_3gpp-nr-nrm-externalservinggwfunction.yang</w:t>
      </w:r>
      <w:r w:rsidRPr="003C62E6">
        <w:rPr>
          <w:noProof/>
          <w:lang w:val="fr-FR"/>
        </w:rPr>
        <w:tab/>
        <w:t>322</w:t>
      </w:r>
    </w:p>
    <w:p w14:paraId="3D9707C7"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E.5.15</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_3gpp-nr-nrm-externalupffunction.yang</w:t>
      </w:r>
      <w:r w:rsidRPr="003C62E6">
        <w:rPr>
          <w:noProof/>
          <w:lang w:val="fr-FR"/>
        </w:rPr>
        <w:tab/>
        <w:t>323</w:t>
      </w:r>
    </w:p>
    <w:p w14:paraId="661220CD"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E.5.16</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_3gpp-nr-nrm-gnbcucpfunction.yang</w:t>
      </w:r>
      <w:r w:rsidRPr="003C62E6">
        <w:rPr>
          <w:noProof/>
          <w:lang w:val="fr-FR"/>
        </w:rPr>
        <w:tab/>
        <w:t>324</w:t>
      </w:r>
    </w:p>
    <w:p w14:paraId="60814B90"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E.5.17</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_3gpp-nr-nrm-gnbcuupfunction.yang</w:t>
      </w:r>
      <w:r w:rsidRPr="003C62E6">
        <w:rPr>
          <w:noProof/>
          <w:lang w:val="fr-FR"/>
        </w:rPr>
        <w:tab/>
        <w:t>326</w:t>
      </w:r>
    </w:p>
    <w:p w14:paraId="5B3CAD26"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E.5.18</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_3gpp-nr-nrm-gnbdufunction.yang</w:t>
      </w:r>
      <w:r w:rsidRPr="003C62E6">
        <w:rPr>
          <w:noProof/>
          <w:lang w:val="fr-FR"/>
        </w:rPr>
        <w:tab/>
        <w:t>328</w:t>
      </w:r>
    </w:p>
    <w:p w14:paraId="41CB82D7"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E.5.19</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_3gpp-nr-nrm-nrcellcu.yang</w:t>
      </w:r>
      <w:r w:rsidRPr="003C62E6">
        <w:rPr>
          <w:noProof/>
          <w:lang w:val="fr-FR"/>
        </w:rPr>
        <w:tab/>
        <w:t>330</w:t>
      </w:r>
    </w:p>
    <w:p w14:paraId="37674B7F"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E.5.20</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_3gpp-nr-nrm-nrcelldu.yang</w:t>
      </w:r>
      <w:r w:rsidRPr="003C62E6">
        <w:rPr>
          <w:noProof/>
          <w:lang w:val="fr-FR"/>
        </w:rPr>
        <w:tab/>
        <w:t>332</w:t>
      </w:r>
    </w:p>
    <w:p w14:paraId="10C8155D"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E.5.21</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_3gpp-nr-nrm-nrcellrelation.yang</w:t>
      </w:r>
      <w:r w:rsidRPr="003C62E6">
        <w:rPr>
          <w:noProof/>
          <w:lang w:val="fr-FR"/>
        </w:rPr>
        <w:tab/>
        <w:t>337</w:t>
      </w:r>
    </w:p>
    <w:p w14:paraId="66E85C89"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E.5.22</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module </w:t>
      </w:r>
      <w:r w:rsidRPr="003C62E6">
        <w:rPr>
          <w:noProof/>
          <w:lang w:val="fr-FR"/>
        </w:rPr>
        <w:t>_3gpp-nr-nrm-nrfreqrelation.yang</w:t>
      </w:r>
      <w:r w:rsidRPr="003C62E6">
        <w:rPr>
          <w:noProof/>
          <w:lang w:val="fr-FR"/>
        </w:rPr>
        <w:tab/>
        <w:t>339</w:t>
      </w:r>
    </w:p>
    <w:p w14:paraId="7B32E61B"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342</w:t>
      </w:r>
    </w:p>
    <w:p w14:paraId="6AB2A10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343</w:t>
      </w:r>
    </w:p>
    <w:p w14:paraId="61D96AA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6CDE71D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346</w:t>
      </w:r>
    </w:p>
    <w:p w14:paraId="2CC1729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1456A51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5B09063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0440BDD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352</w:t>
      </w:r>
    </w:p>
    <w:p w14:paraId="42C04BC8"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66280D9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299E8D8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356</w:t>
      </w:r>
    </w:p>
    <w:p w14:paraId="42A88A4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357</w:t>
      </w:r>
    </w:p>
    <w:p w14:paraId="56CD8089" w14:textId="77777777" w:rsidR="003C62E6" w:rsidRDefault="003C62E6">
      <w:pPr>
        <w:pStyle w:val="TOC2"/>
        <w:rPr>
          <w:rFonts w:asciiTheme="minorHAnsi" w:eastAsiaTheme="minorEastAsia" w:hAnsiTheme="minorHAnsi" w:cstheme="minorBidi"/>
          <w:noProof/>
          <w:sz w:val="22"/>
          <w:szCs w:val="22"/>
          <w:lang w:eastAsia="en-GB"/>
        </w:rPr>
      </w:pPr>
      <w:r w:rsidRPr="00A11767">
        <w:rPr>
          <w:rFonts w:eastAsiaTheme="minorEastAsia"/>
          <w:noProof/>
          <w:lang w:eastAsia="zh-CN"/>
        </w:rPr>
        <w:t>E.5.35</w:t>
      </w:r>
      <w:r>
        <w:rPr>
          <w:rFonts w:asciiTheme="minorHAnsi" w:eastAsiaTheme="minorEastAsia" w:hAnsiTheme="minorHAnsi" w:cstheme="minorBidi"/>
          <w:noProof/>
          <w:sz w:val="22"/>
          <w:szCs w:val="22"/>
          <w:lang w:eastAsia="en-GB"/>
        </w:rPr>
        <w:tab/>
      </w:r>
      <w:r w:rsidRPr="00A11767">
        <w:rPr>
          <w:rFonts w:eastAsiaTheme="minorEastAsia"/>
          <w:noProof/>
          <w:lang w:eastAsia="zh-CN"/>
        </w:rPr>
        <w:t>module _3gpp-nr-nrm-operatordu.yang</w:t>
      </w:r>
      <w:r>
        <w:rPr>
          <w:noProof/>
        </w:rPr>
        <w:tab/>
        <w:t>360</w:t>
      </w:r>
    </w:p>
    <w:p w14:paraId="24C8F132" w14:textId="77777777" w:rsidR="003C62E6" w:rsidRDefault="003C62E6">
      <w:pPr>
        <w:pStyle w:val="TOC2"/>
        <w:rPr>
          <w:rFonts w:asciiTheme="minorHAnsi" w:eastAsiaTheme="minorEastAsia" w:hAnsiTheme="minorHAnsi" w:cstheme="minorBidi"/>
          <w:noProof/>
          <w:sz w:val="22"/>
          <w:szCs w:val="22"/>
          <w:lang w:eastAsia="en-GB"/>
        </w:rPr>
      </w:pPr>
      <w:r w:rsidRPr="00A11767">
        <w:rPr>
          <w:rFonts w:eastAsiaTheme="minorEastAsia"/>
          <w:noProof/>
          <w:lang w:eastAsia="zh-CN"/>
        </w:rPr>
        <w:t>E.5.36</w:t>
      </w:r>
      <w:r>
        <w:rPr>
          <w:rFonts w:asciiTheme="minorHAnsi" w:eastAsiaTheme="minorEastAsia" w:hAnsiTheme="minorHAnsi" w:cstheme="minorBidi"/>
          <w:noProof/>
          <w:sz w:val="22"/>
          <w:szCs w:val="22"/>
          <w:lang w:eastAsia="en-GB"/>
        </w:rPr>
        <w:tab/>
      </w:r>
      <w:r w:rsidRPr="00A11767">
        <w:rPr>
          <w:rFonts w:eastAsiaTheme="minorEastAsia"/>
          <w:noProof/>
          <w:lang w:eastAsia="zh-CN"/>
        </w:rPr>
        <w:t>module _3gpp-nr-nrm-nroperatorcelldu.yang</w:t>
      </w:r>
      <w:r>
        <w:rPr>
          <w:noProof/>
        </w:rPr>
        <w:tab/>
        <w:t>361</w:t>
      </w:r>
    </w:p>
    <w:p w14:paraId="4BD9D47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7EB7E59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6FF0ADD2" w14:textId="77777777" w:rsidR="003C62E6" w:rsidRDefault="003C62E6">
      <w:pPr>
        <w:pStyle w:val="TOC1"/>
        <w:rPr>
          <w:rFonts w:asciiTheme="minorHAnsi" w:eastAsiaTheme="minorEastAsia" w:hAnsiTheme="minorHAnsi" w:cstheme="minorBidi"/>
          <w:noProof/>
          <w:szCs w:val="22"/>
          <w:lang w:eastAsia="en-GB"/>
        </w:rPr>
      </w:pPr>
      <w:r w:rsidRPr="003C62E6">
        <w:rPr>
          <w:noProof/>
          <w:lang w:eastAsia="zh-CN"/>
        </w:rPr>
        <w:t>E.6</w:t>
      </w:r>
      <w:r>
        <w:rPr>
          <w:rFonts w:asciiTheme="minorHAnsi" w:eastAsiaTheme="minorEastAsia" w:hAnsiTheme="minorHAnsi" w:cstheme="minorBidi"/>
          <w:noProof/>
          <w:szCs w:val="22"/>
          <w:lang w:eastAsia="en-GB"/>
        </w:rPr>
        <w:tab/>
      </w:r>
      <w:r w:rsidRPr="003C62E6">
        <w:rPr>
          <w:noProof/>
          <w:lang w:eastAsia="zh-CN"/>
        </w:rPr>
        <w:t>Void</w:t>
      </w:r>
      <w:r>
        <w:rPr>
          <w:noProof/>
        </w:rPr>
        <w:tab/>
        <w:t>370</w:t>
      </w:r>
    </w:p>
    <w:p w14:paraId="7F493FCE" w14:textId="77777777" w:rsidR="003C62E6" w:rsidRDefault="003C62E6">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3821BF0B" w14:textId="77777777" w:rsidR="003C62E6" w:rsidRDefault="003C62E6">
      <w:pPr>
        <w:pStyle w:val="TOC8"/>
        <w:rPr>
          <w:rFonts w:asciiTheme="minorHAnsi" w:eastAsiaTheme="minorEastAsia" w:hAnsiTheme="minorHAnsi" w:cstheme="minorBidi"/>
          <w:b w:val="0"/>
          <w:noProof/>
          <w:szCs w:val="22"/>
          <w:lang w:eastAsia="en-GB"/>
        </w:rPr>
      </w:pPr>
      <w:r>
        <w:rPr>
          <w:noProof/>
        </w:rPr>
        <w:t>Annex F (normative): Void</w:t>
      </w:r>
      <w:r>
        <w:rPr>
          <w:noProof/>
        </w:rPr>
        <w:tab/>
        <w:t>371</w:t>
      </w:r>
    </w:p>
    <w:p w14:paraId="01AAD08F" w14:textId="77777777" w:rsidR="003C62E6" w:rsidRDefault="003C62E6">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372</w:t>
      </w:r>
    </w:p>
    <w:p w14:paraId="110F9CF9" w14:textId="77777777" w:rsidR="003C62E6" w:rsidRDefault="003C62E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1F05B795" w14:textId="77777777" w:rsidR="003C62E6" w:rsidRDefault="003C62E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39607F4F" w14:textId="77777777" w:rsidR="003C62E6" w:rsidRDefault="003C62E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4600CBAC" w14:textId="77777777" w:rsidR="003C62E6" w:rsidRDefault="003C62E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2792546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33BC17B5"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51E6480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A11767">
        <w:rPr>
          <w:rFonts w:ascii="Courier" w:eastAsia="MS Mincho" w:hAnsi="Courier"/>
          <w:noProof/>
        </w:rPr>
        <w:t>"TS28541_5GcNrm.yaml"</w:t>
      </w:r>
      <w:r>
        <w:rPr>
          <w:noProof/>
        </w:rPr>
        <w:tab/>
        <w:t>372</w:t>
      </w:r>
    </w:p>
    <w:p w14:paraId="0A65329F" w14:textId="77777777" w:rsidR="003C62E6" w:rsidRDefault="003C62E6">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406</w:t>
      </w:r>
    </w:p>
    <w:p w14:paraId="6753B296" w14:textId="77777777" w:rsidR="003C62E6" w:rsidRDefault="003C62E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406</w:t>
      </w:r>
    </w:p>
    <w:p w14:paraId="10F70082" w14:textId="77777777" w:rsidR="003C62E6" w:rsidRDefault="003C62E6">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406</w:t>
      </w:r>
    </w:p>
    <w:p w14:paraId="6EDB30CC" w14:textId="77777777" w:rsidR="003C62E6" w:rsidRDefault="003C62E6">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406</w:t>
      </w:r>
    </w:p>
    <w:p w14:paraId="69EBFD70" w14:textId="77777777" w:rsidR="003C62E6" w:rsidRDefault="003C62E6">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406</w:t>
      </w:r>
    </w:p>
    <w:p w14:paraId="1D66B14B" w14:textId="77777777" w:rsidR="003C62E6" w:rsidRDefault="003C62E6">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406</w:t>
      </w:r>
    </w:p>
    <w:p w14:paraId="07AC4A8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406</w:t>
      </w:r>
    </w:p>
    <w:p w14:paraId="77B43DC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lastRenderedPageBreak/>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408</w:t>
      </w:r>
    </w:p>
    <w:p w14:paraId="58B2536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409</w:t>
      </w:r>
    </w:p>
    <w:p w14:paraId="4C378AE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410</w:t>
      </w:r>
    </w:p>
    <w:p w14:paraId="09D7FDD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411</w:t>
      </w:r>
    </w:p>
    <w:p w14:paraId="3E31A64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412</w:t>
      </w:r>
    </w:p>
    <w:p w14:paraId="11C4B9B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413</w:t>
      </w:r>
    </w:p>
    <w:p w14:paraId="4315D66F"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414</w:t>
      </w:r>
    </w:p>
    <w:p w14:paraId="37D02D34" w14:textId="77777777" w:rsidR="003C62E6" w:rsidRDefault="003C62E6">
      <w:pPr>
        <w:pStyle w:val="TOC2"/>
        <w:rPr>
          <w:rFonts w:asciiTheme="minorHAnsi" w:eastAsiaTheme="minorEastAsia" w:hAnsiTheme="minorHAnsi" w:cstheme="minorBidi"/>
          <w:noProof/>
          <w:sz w:val="22"/>
          <w:szCs w:val="22"/>
          <w:lang w:eastAsia="en-GB"/>
        </w:rPr>
      </w:pPr>
      <w:r w:rsidRPr="003C62E6">
        <w:rPr>
          <w:noProof/>
          <w:lang w:eastAsia="zh-CN"/>
        </w:rPr>
        <w:t>H.5.8</w:t>
      </w:r>
      <w:r>
        <w:rPr>
          <w:rFonts w:asciiTheme="minorHAnsi" w:eastAsiaTheme="minorEastAsia" w:hAnsiTheme="minorHAnsi" w:cstheme="minorBidi"/>
          <w:noProof/>
          <w:sz w:val="22"/>
          <w:szCs w:val="22"/>
          <w:lang w:eastAsia="en-GB"/>
        </w:rPr>
        <w:tab/>
      </w:r>
      <w:r w:rsidRPr="003C62E6">
        <w:rPr>
          <w:noProof/>
          <w:lang w:eastAsia="zh-CN"/>
        </w:rPr>
        <w:t>module _3gpp-5gc-nrm-externalnrffunction.yang</w:t>
      </w:r>
      <w:r>
        <w:rPr>
          <w:noProof/>
        </w:rPr>
        <w:tab/>
        <w:t>422</w:t>
      </w:r>
    </w:p>
    <w:p w14:paraId="4862E54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423</w:t>
      </w:r>
    </w:p>
    <w:p w14:paraId="1503AAC5"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424</w:t>
      </w:r>
    </w:p>
    <w:p w14:paraId="48BAFB5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425</w:t>
      </w:r>
    </w:p>
    <w:p w14:paraId="4849262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425</w:t>
      </w:r>
    </w:p>
    <w:p w14:paraId="39496F1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440</w:t>
      </w:r>
    </w:p>
    <w:p w14:paraId="5136FBA0"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444</w:t>
      </w:r>
    </w:p>
    <w:p w14:paraId="45600D2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445</w:t>
      </w:r>
    </w:p>
    <w:p w14:paraId="10E57DD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447</w:t>
      </w:r>
    </w:p>
    <w:p w14:paraId="4F187CF0"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448</w:t>
      </w:r>
    </w:p>
    <w:p w14:paraId="797DDDFF"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449</w:t>
      </w:r>
    </w:p>
    <w:p w14:paraId="6CBA8588"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450</w:t>
      </w:r>
    </w:p>
    <w:p w14:paraId="4AA1A30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A11767">
        <w:rPr>
          <w:rFonts w:eastAsia="SimSun"/>
          <w:noProof/>
        </w:rPr>
        <w:t xml:space="preserve"> externalseppfunction</w:t>
      </w:r>
      <w:r>
        <w:rPr>
          <w:noProof/>
          <w:lang w:eastAsia="zh-CN"/>
        </w:rPr>
        <w:t>.yang</w:t>
      </w:r>
      <w:r>
        <w:rPr>
          <w:noProof/>
        </w:rPr>
        <w:tab/>
        <w:t>451</w:t>
      </w:r>
    </w:p>
    <w:p w14:paraId="35F7F75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452</w:t>
      </w:r>
    </w:p>
    <w:p w14:paraId="04D7CBF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454</w:t>
      </w:r>
    </w:p>
    <w:p w14:paraId="65B8D85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454</w:t>
      </w:r>
    </w:p>
    <w:p w14:paraId="7F51378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456</w:t>
      </w:r>
    </w:p>
    <w:p w14:paraId="69CB5A4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457</w:t>
      </w:r>
    </w:p>
    <w:p w14:paraId="39525C5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458</w:t>
      </w:r>
    </w:p>
    <w:p w14:paraId="27AD183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459</w:t>
      </w:r>
    </w:p>
    <w:p w14:paraId="3687196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460</w:t>
      </w:r>
    </w:p>
    <w:p w14:paraId="77E63DF6" w14:textId="77777777" w:rsidR="003C62E6" w:rsidRDefault="003C62E6">
      <w:pPr>
        <w:pStyle w:val="TOC2"/>
        <w:rPr>
          <w:rFonts w:asciiTheme="minorHAnsi" w:eastAsiaTheme="minorEastAsia" w:hAnsiTheme="minorHAnsi" w:cstheme="minorBidi"/>
          <w:noProof/>
          <w:sz w:val="22"/>
          <w:szCs w:val="22"/>
          <w:lang w:eastAsia="en-GB"/>
        </w:rPr>
      </w:pPr>
      <w:r w:rsidRPr="003C62E6">
        <w:rPr>
          <w:noProof/>
          <w:lang w:eastAsia="zh-CN"/>
        </w:rPr>
        <w:t>H.5.28</w:t>
      </w:r>
      <w:r>
        <w:rPr>
          <w:rFonts w:asciiTheme="minorHAnsi" w:eastAsiaTheme="minorEastAsia" w:hAnsiTheme="minorHAnsi" w:cstheme="minorBidi"/>
          <w:noProof/>
          <w:sz w:val="22"/>
          <w:szCs w:val="22"/>
          <w:lang w:eastAsia="en-GB"/>
        </w:rPr>
        <w:tab/>
      </w:r>
      <w:r w:rsidRPr="003C62E6">
        <w:rPr>
          <w:noProof/>
          <w:lang w:eastAsia="zh-CN"/>
        </w:rPr>
        <w:t>module _3gpp-5gc-nrm-</w:t>
      </w:r>
      <w:r w:rsidRPr="003C62E6">
        <w:rPr>
          <w:noProof/>
        </w:rPr>
        <w:t>QFQoSMonitoringControl</w:t>
      </w:r>
      <w:r w:rsidRPr="003C62E6">
        <w:rPr>
          <w:noProof/>
          <w:lang w:eastAsia="zh-CN"/>
        </w:rPr>
        <w:t>.yang</w:t>
      </w:r>
      <w:r>
        <w:rPr>
          <w:noProof/>
        </w:rPr>
        <w:tab/>
        <w:t>461</w:t>
      </w:r>
    </w:p>
    <w:p w14:paraId="56E3F36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462</w:t>
      </w:r>
    </w:p>
    <w:p w14:paraId="01FD01E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464</w:t>
      </w:r>
    </w:p>
    <w:p w14:paraId="623E7B5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466</w:t>
      </w:r>
    </w:p>
    <w:p w14:paraId="120FA27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467</w:t>
      </w:r>
    </w:p>
    <w:p w14:paraId="7CD772A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476</w:t>
      </w:r>
    </w:p>
    <w:p w14:paraId="7055A9C9" w14:textId="77777777" w:rsidR="003C62E6" w:rsidRDefault="003C62E6">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477</w:t>
      </w:r>
    </w:p>
    <w:p w14:paraId="215F6474" w14:textId="77777777" w:rsidR="003C62E6" w:rsidRDefault="003C62E6">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477</w:t>
      </w:r>
    </w:p>
    <w:p w14:paraId="639D8749" w14:textId="77777777" w:rsidR="003C62E6" w:rsidRDefault="003C62E6">
      <w:pPr>
        <w:pStyle w:val="TOC8"/>
        <w:rPr>
          <w:rFonts w:asciiTheme="minorHAnsi" w:eastAsiaTheme="minorEastAsia" w:hAnsiTheme="minorHAnsi" w:cstheme="minorBidi"/>
          <w:b w:val="0"/>
          <w:noProof/>
          <w:szCs w:val="22"/>
          <w:lang w:eastAsia="en-GB"/>
        </w:rPr>
      </w:pPr>
      <w:r>
        <w:rPr>
          <w:noProof/>
        </w:rPr>
        <w:t>Annex I (normative): Void</w:t>
      </w:r>
      <w:r>
        <w:rPr>
          <w:noProof/>
        </w:rPr>
        <w:tab/>
        <w:t>478</w:t>
      </w:r>
    </w:p>
    <w:p w14:paraId="2D5BF0DC" w14:textId="77777777" w:rsidR="003C62E6" w:rsidRDefault="003C62E6">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479</w:t>
      </w:r>
    </w:p>
    <w:p w14:paraId="3B33ECA2" w14:textId="77777777" w:rsidR="003C62E6" w:rsidRDefault="003C62E6">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479</w:t>
      </w:r>
    </w:p>
    <w:p w14:paraId="5209CBFB" w14:textId="77777777" w:rsidR="003C62E6" w:rsidRDefault="003C62E6">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479</w:t>
      </w:r>
    </w:p>
    <w:p w14:paraId="5CE340D0" w14:textId="77777777" w:rsidR="003C62E6" w:rsidRDefault="003C62E6">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479</w:t>
      </w:r>
    </w:p>
    <w:p w14:paraId="153A433B" w14:textId="77777777" w:rsidR="003C62E6" w:rsidRDefault="003C62E6">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479</w:t>
      </w:r>
    </w:p>
    <w:p w14:paraId="7731F5D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52B116E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6EC8F8BB"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A11767">
        <w:rPr>
          <w:rFonts w:ascii="Courier" w:eastAsia="MS Mincho" w:hAnsi="Courier"/>
          <w:noProof/>
        </w:rPr>
        <w:t>"TS28541_SliceNrm.yaml"</w:t>
      </w:r>
      <w:r>
        <w:rPr>
          <w:noProof/>
        </w:rPr>
        <w:tab/>
        <w:t>479</w:t>
      </w:r>
    </w:p>
    <w:p w14:paraId="2EFB0317" w14:textId="77777777" w:rsidR="003C62E6" w:rsidRDefault="003C62E6">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491</w:t>
      </w:r>
    </w:p>
    <w:p w14:paraId="6EB24538" w14:textId="77777777" w:rsidR="003C62E6" w:rsidRDefault="003C62E6">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492</w:t>
      </w:r>
    </w:p>
    <w:p w14:paraId="48167A91" w14:textId="77777777" w:rsidR="003C62E6" w:rsidRDefault="003C62E6">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492</w:t>
      </w:r>
    </w:p>
    <w:p w14:paraId="2168E505" w14:textId="77777777" w:rsidR="003C62E6" w:rsidRDefault="003C62E6">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492</w:t>
      </w:r>
    </w:p>
    <w:p w14:paraId="5026AA36" w14:textId="77777777" w:rsidR="003C62E6" w:rsidRDefault="003C62E6">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494</w:t>
      </w:r>
    </w:p>
    <w:p w14:paraId="765CB8B3" w14:textId="77777777" w:rsidR="003C62E6" w:rsidRDefault="003C62E6">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494</w:t>
      </w:r>
    </w:p>
    <w:p w14:paraId="5E26981F" w14:textId="77777777" w:rsidR="003C62E6" w:rsidRDefault="003C62E6">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496</w:t>
      </w:r>
    </w:p>
    <w:p w14:paraId="09A6C916" w14:textId="77777777" w:rsidR="003C62E6" w:rsidRDefault="003C62E6">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496</w:t>
      </w:r>
    </w:p>
    <w:p w14:paraId="5E7D1314" w14:textId="77777777" w:rsidR="003C62E6" w:rsidRDefault="003C62E6">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496</w:t>
      </w:r>
    </w:p>
    <w:p w14:paraId="7F51C80B" w14:textId="77777777" w:rsidR="003C62E6" w:rsidRDefault="003C62E6">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496</w:t>
      </w:r>
    </w:p>
    <w:p w14:paraId="7F744FC5" w14:textId="77777777" w:rsidR="003C62E6" w:rsidRDefault="003C62E6">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497</w:t>
      </w:r>
    </w:p>
    <w:p w14:paraId="2C25297C" w14:textId="77777777" w:rsidR="003C62E6" w:rsidRDefault="003C62E6">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500</w:t>
      </w:r>
    </w:p>
    <w:p w14:paraId="28B549B3" w14:textId="77777777" w:rsidR="003C62E6" w:rsidRDefault="003C62E6">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500</w:t>
      </w:r>
    </w:p>
    <w:p w14:paraId="4DD90EB9" w14:textId="77777777" w:rsidR="003C62E6" w:rsidRDefault="003C62E6">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507</w:t>
      </w:r>
    </w:p>
    <w:p w14:paraId="1B16BFFA" w14:textId="77777777" w:rsidR="003C62E6" w:rsidRDefault="003C62E6">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520</w:t>
      </w:r>
    </w:p>
    <w:p w14:paraId="52CF9B75" w14:textId="77777777" w:rsidR="003C62E6" w:rsidRDefault="003C62E6">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523</w:t>
      </w:r>
    </w:p>
    <w:p w14:paraId="4920DD31" w14:textId="018BB5D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24329523"/>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24329524"/>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24329525"/>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24329526"/>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24329527"/>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24329528"/>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24329529"/>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24329530"/>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0191AA7" w:rsidR="0027733D" w:rsidRPr="002B15AA" w:rsidRDefault="0027733D" w:rsidP="0027733D">
      <w:r>
        <w:fldChar w:fldCharType="begin"/>
      </w:r>
      <w:r>
        <w:instrText xml:space="preserve"> RD  28541-</w:instrText>
      </w:r>
      <w:r w:rsidR="008E0DC4">
        <w:instrText>h</w:instrText>
      </w:r>
      <w:r w:rsidR="007D64CE">
        <w:instrText>90</w:instrText>
      </w:r>
      <w:r>
        <w:instrText xml:space="preserve">_c04_c07.docx \f </w:instrText>
      </w:r>
      <w:r>
        <w:fldChar w:fldCharType="end"/>
      </w:r>
      <w:r>
        <w:fldChar w:fldCharType="begin"/>
      </w:r>
      <w:r>
        <w:instrText xml:space="preserve"> RD  28541-</w:instrText>
      </w:r>
      <w:r w:rsidR="008E0DC4">
        <w:instrText>h</w:instrText>
      </w:r>
      <w:r w:rsidR="007D64CE">
        <w:instrText>90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7D64CE">
        <w:instrText>90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7D64CE">
        <w:instrText>90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6DDEC" w14:textId="77777777" w:rsidR="008206C5" w:rsidRDefault="008206C5">
      <w:r>
        <w:separator/>
      </w:r>
    </w:p>
  </w:endnote>
  <w:endnote w:type="continuationSeparator" w:id="0">
    <w:p w14:paraId="3F162432" w14:textId="77777777" w:rsidR="008206C5" w:rsidRDefault="0082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90FE" w14:textId="77777777" w:rsidR="003C62E6" w:rsidRDefault="003C6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E7B7E" w14:textId="77777777" w:rsidR="003C62E6" w:rsidRDefault="003C62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A57C" w14:textId="77777777" w:rsidR="003C62E6" w:rsidRDefault="003C62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12484" w14:textId="77777777" w:rsidR="008206C5" w:rsidRDefault="008206C5">
      <w:r>
        <w:separator/>
      </w:r>
    </w:p>
  </w:footnote>
  <w:footnote w:type="continuationSeparator" w:id="0">
    <w:p w14:paraId="31D8F214" w14:textId="77777777" w:rsidR="008206C5" w:rsidRDefault="00820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41CF" w14:textId="77777777" w:rsidR="003C62E6" w:rsidRDefault="003C6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0E9E" w14:textId="77777777" w:rsidR="003C62E6" w:rsidRDefault="003C6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979" w14:textId="77777777" w:rsidR="003C62E6" w:rsidRDefault="003C62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52897" w14:textId="77777777" w:rsidR="003C62E6" w:rsidRPr="003F6DCB" w:rsidRDefault="003C62E6" w:rsidP="003C62E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E4ADB93" w14:textId="1B27374E" w:rsidR="003C62E6" w:rsidRDefault="003C62E6" w:rsidP="003C62E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2194806F" w14:textId="6346DEE4" w:rsidR="003C62E6" w:rsidRDefault="003C62E6" w:rsidP="003C62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V17.9.0 (2023-01)</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0E0011"/>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0235C"/>
    <w:rsid w:val="00311156"/>
    <w:rsid w:val="003172DC"/>
    <w:rsid w:val="00335D6D"/>
    <w:rsid w:val="00346FFA"/>
    <w:rsid w:val="0035462D"/>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942D2"/>
    <w:rsid w:val="00EA15B0"/>
    <w:rsid w:val="00EA5EA7"/>
    <w:rsid w:val="00EB6685"/>
    <w:rsid w:val="00EC4A25"/>
    <w:rsid w:val="00F025A2"/>
    <w:rsid w:val="00F038BE"/>
    <w:rsid w:val="00F04712"/>
    <w:rsid w:val="00F13360"/>
    <w:rsid w:val="00F22EC7"/>
    <w:rsid w:val="00F325C8"/>
    <w:rsid w:val="00F361D3"/>
    <w:rsid w:val="00F45A39"/>
    <w:rsid w:val="00F653B8"/>
    <w:rsid w:val="00F9008D"/>
    <w:rsid w:val="00FA1266"/>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31</Pages>
  <Words>8057</Words>
  <Characters>45926</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53876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28.622_CR0207_(Rel-18)_e_5GMDT</cp:lastModifiedBy>
  <cp:revision>49</cp:revision>
  <cp:lastPrinted>2019-02-25T14:05:00Z</cp:lastPrinted>
  <dcterms:created xsi:type="dcterms:W3CDTF">2021-04-14T16:32:00Z</dcterms:created>
  <dcterms:modified xsi:type="dcterms:W3CDTF">2023-01-11T10:39:00Z</dcterms:modified>
</cp:coreProperties>
</file>