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D63A959" w14:textId="77777777" w:rsidR="009E0950" w:rsidRPr="00CB3ADB" w:rsidRDefault="009E0950" w:rsidP="009E0950">
      <w:pPr>
        <w:pStyle w:val="PL"/>
      </w:pPr>
      <w:r w:rsidRPr="00CB3ADB">
        <w:t>module _3gpp-nr-nrm-beam {</w:t>
      </w:r>
    </w:p>
    <w:p w14:paraId="0364A2E3" w14:textId="77777777" w:rsidR="009E0950" w:rsidRPr="00CB3ADB" w:rsidRDefault="009E0950" w:rsidP="009E0950">
      <w:pPr>
        <w:pStyle w:val="PL"/>
      </w:pPr>
      <w:r w:rsidRPr="00CB3ADB">
        <w:t xml:space="preserve">  yang-version 1.1;</w:t>
      </w:r>
    </w:p>
    <w:p w14:paraId="46C992FD" w14:textId="77777777" w:rsidR="009E0950" w:rsidRPr="00CB3ADB" w:rsidRDefault="009E0950" w:rsidP="009E0950">
      <w:pPr>
        <w:pStyle w:val="PL"/>
      </w:pPr>
      <w:r w:rsidRPr="00CB3ADB">
        <w:t xml:space="preserve">  namespace "urn:3gpp:sa5:_3gpp-nr-nrm-beam";</w:t>
      </w:r>
    </w:p>
    <w:p w14:paraId="3E18DA6A" w14:textId="77777777" w:rsidR="009E0950" w:rsidRPr="00CB3ADB" w:rsidRDefault="009E0950" w:rsidP="009E0950">
      <w:pPr>
        <w:pStyle w:val="PL"/>
      </w:pPr>
      <w:r w:rsidRPr="00CB3ADB">
        <w:t xml:space="preserve">  prefix "beam3gpp";</w:t>
      </w:r>
    </w:p>
    <w:p w14:paraId="5A7FDA91" w14:textId="77777777" w:rsidR="009E0950" w:rsidRPr="00CB3ADB" w:rsidRDefault="009E0950" w:rsidP="009E0950">
      <w:pPr>
        <w:pStyle w:val="PL"/>
      </w:pPr>
    </w:p>
    <w:p w14:paraId="75F0C025" w14:textId="77777777" w:rsidR="009E0950" w:rsidRPr="00CB3ADB" w:rsidRDefault="009E0950" w:rsidP="009E0950">
      <w:pPr>
        <w:pStyle w:val="PL"/>
      </w:pPr>
      <w:r w:rsidRPr="00CB3ADB">
        <w:t xml:space="preserve">  import _3gpp-nr-nrm-commonbeamformingfunction { prefix cbeamff3gpp; }</w:t>
      </w:r>
    </w:p>
    <w:p w14:paraId="3008329E" w14:textId="77777777" w:rsidR="009E0950" w:rsidRPr="00CB3ADB" w:rsidRDefault="009E0950" w:rsidP="009E0950">
      <w:pPr>
        <w:pStyle w:val="PL"/>
      </w:pPr>
      <w:r w:rsidRPr="00CB3ADB">
        <w:t xml:space="preserve">  import _3gpp-common-top { prefix top3gpp; }</w:t>
      </w:r>
    </w:p>
    <w:p w14:paraId="458AB5E2" w14:textId="77777777" w:rsidR="009E0950" w:rsidRPr="00CB3ADB" w:rsidRDefault="009E0950" w:rsidP="009E0950">
      <w:pPr>
        <w:pStyle w:val="PL"/>
      </w:pPr>
      <w:r w:rsidRPr="00CB3ADB">
        <w:t xml:space="preserve">  import _3gpp-common-managed-function { prefix mf3gpp; }</w:t>
      </w:r>
    </w:p>
    <w:p w14:paraId="75707AD0" w14:textId="77777777" w:rsidR="009E0950" w:rsidRPr="00CB3ADB" w:rsidRDefault="009E0950" w:rsidP="009E0950">
      <w:pPr>
        <w:pStyle w:val="PL"/>
      </w:pPr>
      <w:r w:rsidRPr="00CB3ADB">
        <w:t xml:space="preserve">  import _3gpp-common-managed-element { prefix me3gpp; }</w:t>
      </w:r>
    </w:p>
    <w:p w14:paraId="772463FD" w14:textId="77777777" w:rsidR="009E0950" w:rsidRPr="00CB3ADB" w:rsidRDefault="009E0950" w:rsidP="009E0950">
      <w:pPr>
        <w:pStyle w:val="PL"/>
      </w:pPr>
      <w:r w:rsidRPr="00CB3ADB">
        <w:t xml:space="preserve">  import _3gpp-nr-nrm-gnbdufunction { prefix gnbdu3gpp; }</w:t>
      </w:r>
    </w:p>
    <w:p w14:paraId="4A1CC670" w14:textId="77777777" w:rsidR="009E0950" w:rsidRPr="00CB3ADB" w:rsidRDefault="009E0950" w:rsidP="009E0950">
      <w:pPr>
        <w:pStyle w:val="PL"/>
      </w:pPr>
      <w:r w:rsidRPr="00CB3ADB">
        <w:t xml:space="preserve">  import _3gpp-nr-nrm-nrsectorcarrier { prefix nrsectcarr3gpp; }</w:t>
      </w:r>
    </w:p>
    <w:p w14:paraId="4CF59552" w14:textId="77777777" w:rsidR="009E0950" w:rsidRPr="00CB3ADB" w:rsidRDefault="009E0950" w:rsidP="009E0950">
      <w:pPr>
        <w:pStyle w:val="PL"/>
      </w:pPr>
    </w:p>
    <w:p w14:paraId="046E5471" w14:textId="77777777" w:rsidR="009E0950" w:rsidRPr="00CB3ADB" w:rsidRDefault="009E0950" w:rsidP="009E0950">
      <w:pPr>
        <w:pStyle w:val="PL"/>
      </w:pPr>
      <w:r w:rsidRPr="00CB3ADB">
        <w:t xml:space="preserve">  organization "3GPP SA5";</w:t>
      </w:r>
    </w:p>
    <w:p w14:paraId="17AA2AE0" w14:textId="77777777" w:rsidR="009E0950" w:rsidRPr="00CB3ADB" w:rsidRDefault="009E0950" w:rsidP="009E0950">
      <w:pPr>
        <w:pStyle w:val="PL"/>
      </w:pPr>
      <w:r w:rsidRPr="00CB3ADB">
        <w:t xml:space="preserve">  contact "https://www.3gpp.org/DynaReport/TSG-WG--S5--</w:t>
      </w:r>
      <w:proofErr w:type="spellStart"/>
      <w:r w:rsidRPr="00CB3ADB">
        <w:t>officials.htm?Itemid</w:t>
      </w:r>
      <w:proofErr w:type="spellEnd"/>
      <w:r w:rsidRPr="00CB3ADB">
        <w:t>=464";</w:t>
      </w:r>
    </w:p>
    <w:p w14:paraId="763B9336" w14:textId="77777777" w:rsidR="009E0950" w:rsidRPr="00CB3ADB" w:rsidRDefault="009E0950" w:rsidP="009E0950">
      <w:pPr>
        <w:pStyle w:val="PL"/>
      </w:pPr>
      <w:r w:rsidRPr="00CB3ADB">
        <w:t xml:space="preserve">  description "Defines the YANG mapping of the Beam Information</w:t>
      </w:r>
    </w:p>
    <w:p w14:paraId="668B7587" w14:textId="77777777" w:rsidR="009E0950" w:rsidRPr="00CB3ADB" w:rsidRDefault="009E0950" w:rsidP="009E0950">
      <w:pPr>
        <w:pStyle w:val="PL"/>
      </w:pPr>
      <w:r w:rsidRPr="00CB3ADB">
        <w:t xml:space="preserve">    Object Class (IOC) that is part of the NR Network Resource Model (NRM).";</w:t>
      </w:r>
    </w:p>
    <w:p w14:paraId="0F28A013" w14:textId="77777777" w:rsidR="009E0950" w:rsidRPr="00CB3ADB" w:rsidRDefault="009E0950" w:rsidP="009E0950">
      <w:pPr>
        <w:pStyle w:val="PL"/>
      </w:pPr>
      <w:r w:rsidRPr="00CB3ADB">
        <w:t xml:space="preserve">  reference "3GPP TS 28.541 5G Network Resource Model (NRM)";</w:t>
      </w:r>
    </w:p>
    <w:p w14:paraId="2491BF30" w14:textId="77777777" w:rsidR="009E0950" w:rsidRPr="00CB3ADB" w:rsidRDefault="009E0950" w:rsidP="009E0950">
      <w:pPr>
        <w:pStyle w:val="PL"/>
      </w:pPr>
    </w:p>
    <w:p w14:paraId="06605674" w14:textId="77777777" w:rsidR="009E0950" w:rsidRPr="00CB3ADB" w:rsidRDefault="009E0950" w:rsidP="009E0950">
      <w:pPr>
        <w:pStyle w:val="PL"/>
      </w:pPr>
      <w:r w:rsidRPr="00CB3ADB">
        <w:t xml:space="preserve">  revision 2019-11-22 {</w:t>
      </w:r>
    </w:p>
    <w:p w14:paraId="38E15497" w14:textId="77777777" w:rsidR="009E0950" w:rsidRPr="00CB3ADB" w:rsidRDefault="009E0950" w:rsidP="009E0950">
      <w:pPr>
        <w:pStyle w:val="PL"/>
      </w:pPr>
      <w:r w:rsidRPr="00CB3ADB">
        <w:t xml:space="preserve">    description "Initial revision";</w:t>
      </w:r>
    </w:p>
    <w:p w14:paraId="37770464" w14:textId="77777777" w:rsidR="009E0950" w:rsidRPr="00CB3ADB" w:rsidRDefault="009E0950" w:rsidP="009E0950">
      <w:pPr>
        <w:pStyle w:val="PL"/>
      </w:pPr>
      <w:r w:rsidRPr="00CB3ADB">
        <w:t xml:space="preserve">    reference "S5-197643";</w:t>
      </w:r>
    </w:p>
    <w:p w14:paraId="6BF03A81" w14:textId="77777777" w:rsidR="009E0950" w:rsidRPr="00CB3ADB" w:rsidRDefault="009E0950" w:rsidP="009E0950">
      <w:pPr>
        <w:pStyle w:val="PL"/>
      </w:pPr>
      <w:r w:rsidRPr="00CB3ADB">
        <w:t xml:space="preserve">  }</w:t>
      </w:r>
    </w:p>
    <w:p w14:paraId="7A016052" w14:textId="77777777" w:rsidR="009E0950" w:rsidRPr="00CB3ADB" w:rsidRDefault="009E0950" w:rsidP="009E0950">
      <w:pPr>
        <w:pStyle w:val="PL"/>
      </w:pPr>
    </w:p>
    <w:p w14:paraId="21D91490" w14:textId="77777777" w:rsidR="009E0950" w:rsidRPr="00CB3ADB" w:rsidRDefault="009E0950" w:rsidP="009E0950">
      <w:pPr>
        <w:pStyle w:val="PL"/>
      </w:pPr>
      <w:r w:rsidRPr="00CB3ADB">
        <w:t xml:space="preserve">  typedef </w:t>
      </w:r>
      <w:proofErr w:type="spellStart"/>
      <w:r w:rsidRPr="00CB3ADB">
        <w:t>BeamType</w:t>
      </w:r>
      <w:proofErr w:type="spellEnd"/>
      <w:r w:rsidRPr="00CB3ADB">
        <w:t xml:space="preserve"> {</w:t>
      </w:r>
    </w:p>
    <w:p w14:paraId="1FF6AC02" w14:textId="77777777" w:rsidR="009E0950" w:rsidRPr="00CB3ADB" w:rsidRDefault="009E0950" w:rsidP="009E0950">
      <w:pPr>
        <w:pStyle w:val="PL"/>
      </w:pPr>
      <w:r w:rsidRPr="00CB3ADB">
        <w:t xml:space="preserve">    type enumeration {</w:t>
      </w:r>
    </w:p>
    <w:p w14:paraId="55319E72" w14:textId="77777777" w:rsidR="009E0950" w:rsidRPr="00CB3ADB" w:rsidRDefault="009E0950" w:rsidP="009E0950">
      <w:pPr>
        <w:pStyle w:val="PL"/>
      </w:pPr>
      <w:r w:rsidRPr="00CB3ADB">
        <w:t xml:space="preserve">      </w:t>
      </w:r>
      <w:proofErr w:type="spellStart"/>
      <w:r w:rsidRPr="00CB3ADB">
        <w:t>enum</w:t>
      </w:r>
      <w:proofErr w:type="spellEnd"/>
      <w:r w:rsidRPr="00CB3ADB">
        <w:t xml:space="preserve"> SSB-BEAM;</w:t>
      </w:r>
    </w:p>
    <w:p w14:paraId="6B984D75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4CE07DBC" w14:textId="77777777" w:rsidR="009E0950" w:rsidRPr="00CB3ADB" w:rsidRDefault="009E0950" w:rsidP="009E0950">
      <w:pPr>
        <w:pStyle w:val="PL"/>
      </w:pPr>
      <w:r w:rsidRPr="00CB3ADB">
        <w:t xml:space="preserve">  }</w:t>
      </w:r>
    </w:p>
    <w:p w14:paraId="5B44756E" w14:textId="77777777" w:rsidR="009E0950" w:rsidRPr="00CB3ADB" w:rsidRDefault="009E0950" w:rsidP="009E0950">
      <w:pPr>
        <w:pStyle w:val="PL"/>
      </w:pPr>
    </w:p>
    <w:p w14:paraId="6C59D885" w14:textId="77777777" w:rsidR="009E0950" w:rsidRPr="00CB3ADB" w:rsidRDefault="009E0950" w:rsidP="009E0950">
      <w:pPr>
        <w:pStyle w:val="PL"/>
      </w:pPr>
      <w:r w:rsidRPr="00CB3ADB">
        <w:t xml:space="preserve">  grouping </w:t>
      </w:r>
      <w:proofErr w:type="spellStart"/>
      <w:r w:rsidRPr="00CB3ADB">
        <w:t>BeamGrp</w:t>
      </w:r>
      <w:proofErr w:type="spellEnd"/>
      <w:r w:rsidRPr="00CB3ADB">
        <w:t xml:space="preserve"> {</w:t>
      </w:r>
    </w:p>
    <w:p w14:paraId="4DD4652B" w14:textId="77777777" w:rsidR="009E0950" w:rsidRPr="00CB3ADB" w:rsidRDefault="009E0950" w:rsidP="009E0950">
      <w:pPr>
        <w:pStyle w:val="PL"/>
      </w:pPr>
      <w:r w:rsidRPr="00CB3ADB">
        <w:lastRenderedPageBreak/>
        <w:t xml:space="preserve">    description "Represents the Beam IOC.";</w:t>
      </w:r>
    </w:p>
    <w:p w14:paraId="683A1064" w14:textId="77777777" w:rsidR="009E0950" w:rsidRPr="00CB3ADB" w:rsidRDefault="009E0950" w:rsidP="009E0950">
      <w:pPr>
        <w:pStyle w:val="PL"/>
      </w:pPr>
      <w:r w:rsidRPr="00CB3ADB">
        <w:t xml:space="preserve">    reference "3GPP TS 28.541";</w:t>
      </w:r>
    </w:p>
    <w:p w14:paraId="1693AA24" w14:textId="77777777" w:rsidR="009E0950" w:rsidRPr="00CB3ADB" w:rsidRDefault="009E0950" w:rsidP="009E0950">
      <w:pPr>
        <w:pStyle w:val="PL"/>
      </w:pPr>
      <w:r w:rsidRPr="00CB3ADB">
        <w:t xml:space="preserve">    uses mf3gpp:ManagedFunctionGrp;</w:t>
      </w:r>
    </w:p>
    <w:p w14:paraId="39F2EA70" w14:textId="77777777" w:rsidR="009E0950" w:rsidRPr="00CB3ADB" w:rsidRDefault="009E0950" w:rsidP="009E0950">
      <w:pPr>
        <w:pStyle w:val="PL"/>
      </w:pPr>
    </w:p>
    <w:p w14:paraId="3718AFD7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beamIndex</w:t>
      </w:r>
      <w:proofErr w:type="spellEnd"/>
      <w:r w:rsidRPr="00CB3ADB">
        <w:t xml:space="preserve"> {</w:t>
      </w:r>
    </w:p>
    <w:p w14:paraId="491EAD30" w14:textId="77777777" w:rsidR="009E0950" w:rsidRPr="00CB3ADB" w:rsidRDefault="009E0950" w:rsidP="009E0950">
      <w:pPr>
        <w:pStyle w:val="PL"/>
      </w:pPr>
      <w:r w:rsidRPr="00CB3ADB">
        <w:t xml:space="preserve">      description "Index of the beam. ";</w:t>
      </w:r>
    </w:p>
    <w:p w14:paraId="38E6DB5C" w14:textId="77777777" w:rsidR="009E0950" w:rsidRPr="00CB3ADB" w:rsidRDefault="009E0950" w:rsidP="009E0950">
      <w:pPr>
        <w:pStyle w:val="PL"/>
      </w:pPr>
      <w:r w:rsidRPr="00CB3ADB">
        <w:t xml:space="preserve">      mandatory true;</w:t>
      </w:r>
    </w:p>
    <w:p w14:paraId="0B7A38DC" w14:textId="77777777" w:rsidR="009E0950" w:rsidRPr="00CB3ADB" w:rsidRDefault="009E0950" w:rsidP="009E0950">
      <w:pPr>
        <w:pStyle w:val="PL"/>
      </w:pPr>
      <w:r w:rsidRPr="00CB3ADB">
        <w:t xml:space="preserve">      type int32;</w:t>
      </w:r>
    </w:p>
    <w:p w14:paraId="6AE3FAA1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4712E0DC" w14:textId="77777777" w:rsidR="009E0950" w:rsidRPr="00CB3ADB" w:rsidRDefault="009E0950" w:rsidP="009E0950">
      <w:pPr>
        <w:pStyle w:val="PL"/>
      </w:pPr>
    </w:p>
    <w:p w14:paraId="3A4920D4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beamType</w:t>
      </w:r>
      <w:proofErr w:type="spellEnd"/>
      <w:r w:rsidRPr="00CB3ADB">
        <w:t xml:space="preserve"> {</w:t>
      </w:r>
    </w:p>
    <w:p w14:paraId="227D34BE" w14:textId="77777777" w:rsidR="009E0950" w:rsidRPr="00CB3ADB" w:rsidRDefault="009E0950" w:rsidP="009E0950">
      <w:pPr>
        <w:pStyle w:val="PL"/>
      </w:pPr>
      <w:r w:rsidRPr="00CB3ADB">
        <w:t xml:space="preserve">      description "The type of the beam. ";</w:t>
      </w:r>
    </w:p>
    <w:p w14:paraId="385D1AB1" w14:textId="77777777" w:rsidR="009E0950" w:rsidRPr="00CB3ADB" w:rsidRDefault="009E0950" w:rsidP="009E0950">
      <w:pPr>
        <w:pStyle w:val="PL"/>
      </w:pPr>
      <w:r w:rsidRPr="00CB3ADB">
        <w:t xml:space="preserve">      type </w:t>
      </w:r>
      <w:proofErr w:type="spellStart"/>
      <w:r w:rsidRPr="00CB3ADB">
        <w:t>BeamType</w:t>
      </w:r>
      <w:proofErr w:type="spellEnd"/>
      <w:r w:rsidRPr="00CB3ADB">
        <w:t>;</w:t>
      </w:r>
    </w:p>
    <w:p w14:paraId="66D5BE95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30FD4281" w14:textId="77777777" w:rsidR="009E0950" w:rsidRPr="00CB3ADB" w:rsidRDefault="009E0950" w:rsidP="009E0950">
      <w:pPr>
        <w:pStyle w:val="PL"/>
      </w:pPr>
    </w:p>
    <w:p w14:paraId="7EED29AC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beamAzimuth</w:t>
      </w:r>
      <w:proofErr w:type="spellEnd"/>
      <w:r w:rsidRPr="00CB3ADB">
        <w:t xml:space="preserve"> {</w:t>
      </w:r>
    </w:p>
    <w:p w14:paraId="6B64B161" w14:textId="77777777" w:rsidR="009E0950" w:rsidRPr="00CB3ADB" w:rsidRDefault="009E0950" w:rsidP="009E0950">
      <w:pPr>
        <w:pStyle w:val="PL"/>
      </w:pPr>
      <w:r w:rsidRPr="00CB3ADB">
        <w:t xml:space="preserve">      description "The azimuth of a beam transmission, which means the</w:t>
      </w:r>
    </w:p>
    <w:p w14:paraId="10F5C6DC" w14:textId="77777777" w:rsidR="009E0950" w:rsidRPr="00CB3ADB" w:rsidRDefault="009E0950" w:rsidP="009E0950">
      <w:pPr>
        <w:pStyle w:val="PL"/>
      </w:pPr>
      <w:r w:rsidRPr="00CB3ADB">
        <w:t xml:space="preserve">        horizontal beamforming pointing angle (beam peak direction) in the</w:t>
      </w:r>
    </w:p>
    <w:p w14:paraId="3FDA99B3" w14:textId="77777777" w:rsidR="009E0950" w:rsidRPr="00CB3ADB" w:rsidRDefault="009E0950" w:rsidP="009E0950">
      <w:pPr>
        <w:pStyle w:val="PL"/>
      </w:pPr>
      <w:r w:rsidRPr="00CB3ADB">
        <w:t xml:space="preserve">        Phi-axis in 1/10th degree resolution. The pointing angle is the</w:t>
      </w:r>
    </w:p>
    <w:p w14:paraId="40472F36" w14:textId="77777777" w:rsidR="009E0950" w:rsidRPr="00CB3ADB" w:rsidRDefault="009E0950" w:rsidP="009E0950">
      <w:pPr>
        <w:pStyle w:val="PL"/>
      </w:pPr>
      <w:r w:rsidRPr="00CB3ADB">
        <w:t xml:space="preserve">        direction equal to the geometric centre of the half-power contour</w:t>
      </w:r>
    </w:p>
    <w:p w14:paraId="05EAF387" w14:textId="77777777" w:rsidR="009E0950" w:rsidRPr="00CB3ADB" w:rsidRDefault="009E0950" w:rsidP="009E0950">
      <w:pPr>
        <w:pStyle w:val="PL"/>
      </w:pPr>
      <w:r w:rsidRPr="00CB3ADB">
        <w:t xml:space="preserve">        of the beam relative to the reference plane. Zero degree implies</w:t>
      </w:r>
    </w:p>
    <w:p w14:paraId="218D2B68" w14:textId="77777777" w:rsidR="009E0950" w:rsidRPr="00CB3ADB" w:rsidRDefault="009E0950" w:rsidP="009E0950">
      <w:pPr>
        <w:pStyle w:val="PL"/>
      </w:pPr>
      <w:r w:rsidRPr="00CB3ADB">
        <w:t xml:space="preserve">        explicit antenna bearing (boresight). Positive angle implies clockwise</w:t>
      </w:r>
    </w:p>
    <w:p w14:paraId="3FC6F273" w14:textId="77777777" w:rsidR="009E0950" w:rsidRPr="00CB3ADB" w:rsidRDefault="009E0950" w:rsidP="009E0950">
      <w:pPr>
        <w:pStyle w:val="PL"/>
      </w:pPr>
      <w:r w:rsidRPr="00CB3ADB">
        <w:t xml:space="preserve">        from the antenna bearing.";</w:t>
      </w:r>
    </w:p>
    <w:p w14:paraId="4E4FEC0F" w14:textId="77777777" w:rsidR="009E0950" w:rsidRPr="00CB3ADB" w:rsidRDefault="009E0950" w:rsidP="009E0950">
      <w:pPr>
        <w:pStyle w:val="PL"/>
      </w:pPr>
      <w:r w:rsidRPr="00CB3ADB">
        <w:t xml:space="preserve">      reference "3GPP TS 38.104, TS 38.901, TS 28.662";</w:t>
      </w:r>
    </w:p>
    <w:p w14:paraId="6B1FE3D2" w14:textId="77777777" w:rsidR="009E0950" w:rsidRPr="00CB3ADB" w:rsidRDefault="009E0950" w:rsidP="009E0950">
      <w:pPr>
        <w:pStyle w:val="PL"/>
      </w:pPr>
      <w:r w:rsidRPr="00CB3ADB">
        <w:t xml:space="preserve">      type int32 { range "-1800..1800"; }</w:t>
      </w:r>
    </w:p>
    <w:p w14:paraId="4173F077" w14:textId="77777777" w:rsidR="009E0950" w:rsidRPr="00CB3ADB" w:rsidRDefault="009E0950" w:rsidP="009E0950">
      <w:pPr>
        <w:pStyle w:val="PL"/>
      </w:pPr>
      <w:r w:rsidRPr="00CB3ADB">
        <w:t xml:space="preserve">      units "0.1";</w:t>
      </w:r>
    </w:p>
    <w:p w14:paraId="17DCE4C4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1040FD63" w14:textId="77777777" w:rsidR="009E0950" w:rsidRPr="00CB3ADB" w:rsidRDefault="009E0950" w:rsidP="009E0950">
      <w:pPr>
        <w:pStyle w:val="PL"/>
      </w:pPr>
    </w:p>
    <w:p w14:paraId="28456BB3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beamTilt</w:t>
      </w:r>
      <w:proofErr w:type="spellEnd"/>
      <w:r w:rsidRPr="00CB3ADB">
        <w:t xml:space="preserve"> {</w:t>
      </w:r>
    </w:p>
    <w:p w14:paraId="0A41765E" w14:textId="77777777" w:rsidR="009E0950" w:rsidRPr="00CB3ADB" w:rsidRDefault="009E0950" w:rsidP="009E0950">
      <w:pPr>
        <w:pStyle w:val="PL"/>
      </w:pPr>
      <w:r w:rsidRPr="00CB3ADB">
        <w:t xml:space="preserve">      description "The tilt of a beam transmission, which means the vertical</w:t>
      </w:r>
    </w:p>
    <w:p w14:paraId="0C669A71" w14:textId="77777777" w:rsidR="009E0950" w:rsidRPr="00CB3ADB" w:rsidRDefault="009E0950" w:rsidP="009E0950">
      <w:pPr>
        <w:pStyle w:val="PL"/>
      </w:pPr>
      <w:r w:rsidRPr="00CB3ADB">
        <w:t xml:space="preserve">        beamforming pointing angle (beam peak direction) in the Theta-axis in</w:t>
      </w:r>
    </w:p>
    <w:p w14:paraId="573F8D8F" w14:textId="77777777" w:rsidR="009E0950" w:rsidRPr="00CB3ADB" w:rsidRDefault="009E0950" w:rsidP="009E0950">
      <w:pPr>
        <w:pStyle w:val="PL"/>
      </w:pPr>
      <w:r w:rsidRPr="00CB3ADB">
        <w:t xml:space="preserve">        1/10th degree resolution.</w:t>
      </w:r>
    </w:p>
    <w:p w14:paraId="3C267CBE" w14:textId="77777777" w:rsidR="009E0950" w:rsidRPr="00CB3ADB" w:rsidRDefault="009E0950" w:rsidP="009E0950">
      <w:pPr>
        <w:pStyle w:val="PL"/>
      </w:pPr>
      <w:r w:rsidRPr="00CB3ADB">
        <w:t xml:space="preserve">        The pointing angle is the direction equal to the geometric centre of</w:t>
      </w:r>
    </w:p>
    <w:p w14:paraId="2B8C5E0A" w14:textId="77777777" w:rsidR="009E0950" w:rsidRPr="00CB3ADB" w:rsidRDefault="009E0950" w:rsidP="009E0950">
      <w:pPr>
        <w:pStyle w:val="PL"/>
      </w:pPr>
      <w:r w:rsidRPr="00CB3ADB">
        <w:t xml:space="preserve">        the half-power contour of the beam relative to the reference plane.</w:t>
      </w:r>
    </w:p>
    <w:p w14:paraId="43007761" w14:textId="77777777" w:rsidR="009E0950" w:rsidRPr="00CB3ADB" w:rsidRDefault="009E0950" w:rsidP="009E0950">
      <w:pPr>
        <w:pStyle w:val="PL"/>
      </w:pPr>
      <w:r w:rsidRPr="00CB3ADB">
        <w:t xml:space="preserve">        Positive value implies </w:t>
      </w:r>
      <w:proofErr w:type="spellStart"/>
      <w:r w:rsidRPr="00CB3ADB">
        <w:t>downtilt</w:t>
      </w:r>
      <w:proofErr w:type="spellEnd"/>
      <w:r w:rsidRPr="00CB3ADB">
        <w:t>.";</w:t>
      </w:r>
    </w:p>
    <w:p w14:paraId="03F0A49A" w14:textId="77777777" w:rsidR="009E0950" w:rsidRPr="00CB3ADB" w:rsidRDefault="009E0950" w:rsidP="009E0950">
      <w:pPr>
        <w:pStyle w:val="PL"/>
      </w:pPr>
      <w:r w:rsidRPr="00CB3ADB">
        <w:t xml:space="preserve">      reference "3GPP TS 38.104, TS 38.901, TS 28.662";</w:t>
      </w:r>
    </w:p>
    <w:p w14:paraId="41E74BB0" w14:textId="77777777" w:rsidR="009E0950" w:rsidRPr="00CB3ADB" w:rsidRDefault="009E0950" w:rsidP="009E0950">
      <w:pPr>
        <w:pStyle w:val="PL"/>
      </w:pPr>
      <w:r w:rsidRPr="00CB3ADB">
        <w:t xml:space="preserve">      type int32 { range "-900..900"; }</w:t>
      </w:r>
    </w:p>
    <w:p w14:paraId="614F6B10" w14:textId="77777777" w:rsidR="009E0950" w:rsidRPr="00CB3ADB" w:rsidRDefault="009E0950" w:rsidP="009E0950">
      <w:pPr>
        <w:pStyle w:val="PL"/>
      </w:pPr>
      <w:r w:rsidRPr="00CB3ADB">
        <w:t xml:space="preserve">      units "0.1";</w:t>
      </w:r>
    </w:p>
    <w:p w14:paraId="3ECB33A2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14889A22" w14:textId="77777777" w:rsidR="009E0950" w:rsidRPr="00CB3ADB" w:rsidRDefault="009E0950" w:rsidP="009E0950">
      <w:pPr>
        <w:pStyle w:val="PL"/>
      </w:pPr>
    </w:p>
    <w:p w14:paraId="578DBA61" w14:textId="77777777" w:rsidR="009E0950" w:rsidRPr="00CB3ADB" w:rsidRDefault="009E0950" w:rsidP="009E0950">
      <w:pPr>
        <w:pStyle w:val="PL"/>
      </w:pPr>
    </w:p>
    <w:p w14:paraId="733405A2" w14:textId="77777777" w:rsidR="009E0950" w:rsidRPr="00CB3ADB" w:rsidRDefault="009E0950" w:rsidP="009E0950">
      <w:pPr>
        <w:pStyle w:val="PL"/>
      </w:pPr>
    </w:p>
    <w:p w14:paraId="2DC9155C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beamHorizWidth</w:t>
      </w:r>
      <w:proofErr w:type="spellEnd"/>
      <w:r w:rsidRPr="00CB3ADB">
        <w:t xml:space="preserve"> {</w:t>
      </w:r>
    </w:p>
    <w:p w14:paraId="1645277E" w14:textId="77777777" w:rsidR="009E0950" w:rsidRPr="00CB3ADB" w:rsidRDefault="009E0950" w:rsidP="009E0950">
      <w:pPr>
        <w:pStyle w:val="PL"/>
      </w:pPr>
      <w:r w:rsidRPr="00CB3ADB">
        <w:t xml:space="preserve">      description " The Horizontal </w:t>
      </w:r>
      <w:proofErr w:type="spellStart"/>
      <w:r w:rsidRPr="00CB3ADB">
        <w:t>beamWidth</w:t>
      </w:r>
      <w:proofErr w:type="spellEnd"/>
      <w:r w:rsidRPr="00CB3ADB">
        <w:t xml:space="preserve"> of a beam transmission, which</w:t>
      </w:r>
    </w:p>
    <w:p w14:paraId="7608C1AB" w14:textId="77777777" w:rsidR="009E0950" w:rsidRPr="00CB3ADB" w:rsidRDefault="009E0950" w:rsidP="009E0950">
      <w:pPr>
        <w:pStyle w:val="PL"/>
      </w:pPr>
      <w:r w:rsidRPr="00CB3ADB">
        <w:t xml:space="preserve">        means the horizontal beamforming half-power (3dB down) beamwidth in the</w:t>
      </w:r>
    </w:p>
    <w:p w14:paraId="48FAC677" w14:textId="77777777" w:rsidR="009E0950" w:rsidRPr="00CB3ADB" w:rsidRDefault="009E0950" w:rsidP="009E0950">
      <w:pPr>
        <w:pStyle w:val="PL"/>
      </w:pPr>
      <w:r w:rsidRPr="00CB3ADB">
        <w:t xml:space="preserve">        Phi-axis in 1/10th degree resolution.";</w:t>
      </w:r>
    </w:p>
    <w:p w14:paraId="579C9B1F" w14:textId="77777777" w:rsidR="009E0950" w:rsidRPr="00CB3ADB" w:rsidRDefault="009E0950" w:rsidP="009E0950">
      <w:pPr>
        <w:pStyle w:val="PL"/>
      </w:pPr>
      <w:r w:rsidRPr="00CB3ADB">
        <w:t xml:space="preserve">      reference "3GPP TS 38.104, TS 38.901";</w:t>
      </w:r>
    </w:p>
    <w:p w14:paraId="2DF7D093" w14:textId="77777777" w:rsidR="009E0950" w:rsidRPr="00CB3ADB" w:rsidRDefault="009E0950" w:rsidP="009E0950">
      <w:pPr>
        <w:pStyle w:val="PL"/>
      </w:pPr>
      <w:r w:rsidRPr="00CB3ADB">
        <w:t xml:space="preserve">      type int32 { range "0..3599"; }</w:t>
      </w:r>
    </w:p>
    <w:p w14:paraId="170968DA" w14:textId="77777777" w:rsidR="009E0950" w:rsidRPr="00CB3ADB" w:rsidRDefault="009E0950" w:rsidP="009E0950">
      <w:pPr>
        <w:pStyle w:val="PL"/>
      </w:pPr>
      <w:r w:rsidRPr="00CB3ADB">
        <w:t xml:space="preserve">      units "0.1";</w:t>
      </w:r>
    </w:p>
    <w:p w14:paraId="5F0837AE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594CE8CC" w14:textId="77777777" w:rsidR="009E0950" w:rsidRPr="00CB3ADB" w:rsidRDefault="009E0950" w:rsidP="009E0950">
      <w:pPr>
        <w:pStyle w:val="PL"/>
      </w:pPr>
    </w:p>
    <w:p w14:paraId="768BCB19" w14:textId="77777777" w:rsidR="009E0950" w:rsidRPr="00CB3ADB" w:rsidRDefault="009E0950" w:rsidP="009E0950">
      <w:pPr>
        <w:pStyle w:val="PL"/>
      </w:pPr>
      <w:r w:rsidRPr="00CB3ADB">
        <w:t xml:space="preserve">    leaf </w:t>
      </w:r>
      <w:proofErr w:type="spellStart"/>
      <w:r w:rsidRPr="00CB3ADB">
        <w:t>beamVertWidth</w:t>
      </w:r>
      <w:proofErr w:type="spellEnd"/>
      <w:r w:rsidRPr="00CB3ADB">
        <w:t xml:space="preserve"> {</w:t>
      </w:r>
    </w:p>
    <w:p w14:paraId="6BFB7AFC" w14:textId="77777777" w:rsidR="009E0950" w:rsidRPr="00CB3ADB" w:rsidRDefault="009E0950" w:rsidP="009E0950">
      <w:pPr>
        <w:pStyle w:val="PL"/>
      </w:pPr>
      <w:r w:rsidRPr="00CB3ADB">
        <w:t xml:space="preserve">      description " The Vertical </w:t>
      </w:r>
      <w:proofErr w:type="spellStart"/>
      <w:r w:rsidRPr="00CB3ADB">
        <w:t>beamWidth</w:t>
      </w:r>
      <w:proofErr w:type="spellEnd"/>
      <w:r w:rsidRPr="00CB3ADB">
        <w:t xml:space="preserve"> of a beam transmission, which means</w:t>
      </w:r>
    </w:p>
    <w:p w14:paraId="29AA0DF5" w14:textId="77777777" w:rsidR="009E0950" w:rsidRPr="00CB3ADB" w:rsidRDefault="009E0950" w:rsidP="009E0950">
      <w:pPr>
        <w:pStyle w:val="PL"/>
      </w:pPr>
      <w:r w:rsidRPr="00CB3ADB">
        <w:t xml:space="preserve">        the vertical beamforming half-power (3dB down) beamwidth in the</w:t>
      </w:r>
    </w:p>
    <w:p w14:paraId="7BE645F1" w14:textId="77777777" w:rsidR="009E0950" w:rsidRPr="00CB3ADB" w:rsidRDefault="009E0950" w:rsidP="009E0950">
      <w:pPr>
        <w:pStyle w:val="PL"/>
      </w:pPr>
      <w:r w:rsidRPr="00CB3ADB">
        <w:t xml:space="preserve">        Theta-axis in 1/10th degree resolution.";</w:t>
      </w:r>
    </w:p>
    <w:p w14:paraId="4C163BDD" w14:textId="77777777" w:rsidR="009E0950" w:rsidRPr="00CB3ADB" w:rsidRDefault="009E0950" w:rsidP="009E0950">
      <w:pPr>
        <w:pStyle w:val="PL"/>
      </w:pPr>
      <w:r w:rsidRPr="00CB3ADB">
        <w:t xml:space="preserve">      reference "3GPP TS 38.104, TS 38.901";</w:t>
      </w:r>
    </w:p>
    <w:p w14:paraId="0C037D4E" w14:textId="77777777" w:rsidR="009E0950" w:rsidRPr="00CB3ADB" w:rsidRDefault="009E0950" w:rsidP="009E0950">
      <w:pPr>
        <w:pStyle w:val="PL"/>
      </w:pPr>
      <w:r w:rsidRPr="00CB3ADB">
        <w:t xml:space="preserve">      type int32 { range "0..1800"; }</w:t>
      </w:r>
    </w:p>
    <w:p w14:paraId="7CEAE203" w14:textId="77777777" w:rsidR="009E0950" w:rsidRPr="00CB3ADB" w:rsidRDefault="009E0950" w:rsidP="009E0950">
      <w:pPr>
        <w:pStyle w:val="PL"/>
      </w:pPr>
      <w:r w:rsidRPr="00CB3ADB">
        <w:t xml:space="preserve">      units "0.1";</w:t>
      </w:r>
    </w:p>
    <w:p w14:paraId="59ED94A2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0A6BFB53" w14:textId="77777777" w:rsidR="009E0950" w:rsidRPr="00CB3ADB" w:rsidRDefault="009E0950" w:rsidP="009E0950">
      <w:pPr>
        <w:pStyle w:val="PL"/>
      </w:pPr>
      <w:r w:rsidRPr="00CB3ADB">
        <w:t xml:space="preserve">  }</w:t>
      </w:r>
    </w:p>
    <w:p w14:paraId="6B9544EA" w14:textId="77777777" w:rsidR="009E0950" w:rsidRPr="00CB3ADB" w:rsidRDefault="009E0950" w:rsidP="009E0950">
      <w:pPr>
        <w:pStyle w:val="PL"/>
      </w:pPr>
    </w:p>
    <w:p w14:paraId="5881B3D3" w14:textId="77777777" w:rsidR="009E0950" w:rsidRPr="00CB3ADB" w:rsidRDefault="009E0950" w:rsidP="009E0950">
      <w:pPr>
        <w:pStyle w:val="PL"/>
      </w:pPr>
      <w:r w:rsidRPr="00CB3ADB">
        <w:t xml:space="preserve">  augment "/me3gpp:ManagedElement/gnbdu3gpp:GNBDUFunction/"</w:t>
      </w:r>
    </w:p>
    <w:p w14:paraId="02DC985F" w14:textId="77777777" w:rsidR="009E0950" w:rsidRPr="00CB3ADB" w:rsidRDefault="009E0950" w:rsidP="009E0950">
      <w:pPr>
        <w:pStyle w:val="PL"/>
      </w:pPr>
      <w:r w:rsidRPr="00CB3ADB">
        <w:t xml:space="preserve">    + "nrsectcarr3gpp:NRSectorCarrier/cbeamff3gpp:CommonBeamformingFunction" {</w:t>
      </w:r>
    </w:p>
    <w:p w14:paraId="63CE2B82" w14:textId="77777777" w:rsidR="009E0950" w:rsidRPr="00CB3ADB" w:rsidRDefault="009E0950" w:rsidP="009E0950">
      <w:pPr>
        <w:pStyle w:val="PL"/>
      </w:pPr>
    </w:p>
    <w:p w14:paraId="77680081" w14:textId="77777777" w:rsidR="009E0950" w:rsidRPr="00CB3ADB" w:rsidRDefault="009E0950" w:rsidP="009E0950">
      <w:pPr>
        <w:pStyle w:val="PL"/>
      </w:pPr>
      <w:r w:rsidRPr="00CB3ADB">
        <w:t xml:space="preserve">    list Beam {</w:t>
      </w:r>
    </w:p>
    <w:p w14:paraId="6BE84361" w14:textId="77777777" w:rsidR="009E0950" w:rsidRPr="00CB3ADB" w:rsidRDefault="009E0950" w:rsidP="009E0950">
      <w:pPr>
        <w:pStyle w:val="PL"/>
      </w:pPr>
      <w:r w:rsidRPr="00CB3ADB">
        <w:t xml:space="preserve">      description "Represents the per-Beam information required for,</w:t>
      </w:r>
    </w:p>
    <w:p w14:paraId="486DDD71" w14:textId="77777777" w:rsidR="009E0950" w:rsidRPr="00CB3ADB" w:rsidRDefault="009E0950" w:rsidP="009E0950">
      <w:pPr>
        <w:pStyle w:val="PL"/>
      </w:pPr>
      <w:r w:rsidRPr="00CB3ADB">
        <w:t xml:space="preserve">        e.g. beam performance management utilizing measurements generated in</w:t>
      </w:r>
    </w:p>
    <w:p w14:paraId="39D525F9" w14:textId="77777777" w:rsidR="009E0950" w:rsidRPr="00CB3ADB" w:rsidRDefault="009E0950" w:rsidP="009E0950">
      <w:pPr>
        <w:pStyle w:val="PL"/>
      </w:pPr>
      <w:r w:rsidRPr="00CB3ADB">
        <w:t xml:space="preserve">        the RAN. Can have spatial attributes of horizontal/azimuth</w:t>
      </w:r>
    </w:p>
    <w:p w14:paraId="411E86D7" w14:textId="77777777" w:rsidR="009E0950" w:rsidRPr="00CB3ADB" w:rsidRDefault="009E0950" w:rsidP="009E0950">
      <w:pPr>
        <w:pStyle w:val="PL"/>
      </w:pPr>
      <w:r w:rsidRPr="00CB3ADB">
        <w:t xml:space="preserve">        (</w:t>
      </w:r>
      <w:proofErr w:type="spellStart"/>
      <w:r w:rsidRPr="00CB3ADB">
        <w:t>ie</w:t>
      </w:r>
      <w:proofErr w:type="spellEnd"/>
      <w:r w:rsidRPr="00CB3ADB">
        <w:t>: Phi-axis) and vertical/tilt (</w:t>
      </w:r>
      <w:proofErr w:type="spellStart"/>
      <w:r w:rsidRPr="00CB3ADB">
        <w:t>ie</w:t>
      </w:r>
      <w:proofErr w:type="spellEnd"/>
      <w:r w:rsidRPr="00CB3ADB">
        <w:t>: Theta-axis) beam pointing</w:t>
      </w:r>
    </w:p>
    <w:p w14:paraId="4B27C796" w14:textId="77777777" w:rsidR="009E0950" w:rsidRPr="00CB3ADB" w:rsidRDefault="009E0950" w:rsidP="009E0950">
      <w:pPr>
        <w:pStyle w:val="PL"/>
      </w:pPr>
      <w:r w:rsidRPr="00CB3ADB">
        <w:t xml:space="preserve">        direction and beam width attributes.";</w:t>
      </w:r>
    </w:p>
    <w:p w14:paraId="5020AB65" w14:textId="77777777" w:rsidR="009E0950" w:rsidRPr="00CB3ADB" w:rsidRDefault="009E0950" w:rsidP="009E0950">
      <w:pPr>
        <w:pStyle w:val="PL"/>
      </w:pPr>
      <w:r w:rsidRPr="00CB3ADB">
        <w:t xml:space="preserve">      reference "3GPP TS 28.541";</w:t>
      </w:r>
    </w:p>
    <w:p w14:paraId="105C1CBC" w14:textId="77777777" w:rsidR="009E0950" w:rsidRPr="00CB3ADB" w:rsidRDefault="009E0950" w:rsidP="009E0950">
      <w:pPr>
        <w:pStyle w:val="PL"/>
      </w:pPr>
      <w:r w:rsidRPr="00CB3ADB">
        <w:t xml:space="preserve">      key id;</w:t>
      </w:r>
    </w:p>
    <w:p w14:paraId="38C70002" w14:textId="77777777" w:rsidR="009E0950" w:rsidRPr="00CB3ADB" w:rsidRDefault="009E0950" w:rsidP="009E0950">
      <w:pPr>
        <w:pStyle w:val="PL"/>
      </w:pPr>
      <w:r w:rsidRPr="00CB3ADB">
        <w:t xml:space="preserve">      uses top3gpp:Top_Grp;</w:t>
      </w:r>
    </w:p>
    <w:p w14:paraId="455830E8" w14:textId="77777777" w:rsidR="009E0950" w:rsidRPr="00CB3ADB" w:rsidRDefault="009E0950" w:rsidP="009E0950">
      <w:pPr>
        <w:pStyle w:val="PL"/>
      </w:pPr>
      <w:r w:rsidRPr="00CB3ADB">
        <w:t xml:space="preserve">      container attributes {</w:t>
      </w:r>
    </w:p>
    <w:p w14:paraId="63590880" w14:textId="77777777" w:rsidR="009E0950" w:rsidRPr="00CB3ADB" w:rsidRDefault="009E0950" w:rsidP="009E0950">
      <w:pPr>
        <w:pStyle w:val="PL"/>
      </w:pPr>
      <w:r w:rsidRPr="00CB3ADB">
        <w:t xml:space="preserve">        uses </w:t>
      </w:r>
      <w:proofErr w:type="spellStart"/>
      <w:r w:rsidRPr="00CB3ADB">
        <w:t>BeamGrp</w:t>
      </w:r>
      <w:proofErr w:type="spellEnd"/>
      <w:r w:rsidRPr="00CB3ADB">
        <w:t>;</w:t>
      </w:r>
    </w:p>
    <w:p w14:paraId="69A7F6A1" w14:textId="77777777" w:rsidR="009E0950" w:rsidRPr="00CB3ADB" w:rsidRDefault="009E0950" w:rsidP="009E0950">
      <w:pPr>
        <w:pStyle w:val="PL"/>
      </w:pPr>
      <w:r w:rsidRPr="00CB3ADB">
        <w:t xml:space="preserve">      }</w:t>
      </w:r>
    </w:p>
    <w:p w14:paraId="6BAD8069" w14:textId="77777777" w:rsidR="009E0950" w:rsidRPr="00CB3ADB" w:rsidRDefault="009E0950" w:rsidP="009E0950">
      <w:pPr>
        <w:pStyle w:val="PL"/>
      </w:pPr>
      <w:r w:rsidRPr="00CB3ADB">
        <w:t xml:space="preserve">    }</w:t>
      </w:r>
    </w:p>
    <w:p w14:paraId="7A243AFF" w14:textId="77777777" w:rsidR="009E0950" w:rsidRPr="00CB3ADB" w:rsidRDefault="009E0950" w:rsidP="009E0950">
      <w:pPr>
        <w:pStyle w:val="PL"/>
      </w:pPr>
      <w:r w:rsidRPr="00CB3ADB">
        <w:t xml:space="preserve">  }</w:t>
      </w:r>
    </w:p>
    <w:p w14:paraId="5AF83668" w14:textId="77777777" w:rsidR="009E0950" w:rsidRPr="00CB3ADB" w:rsidRDefault="009E0950" w:rsidP="009E0950">
      <w:pPr>
        <w:pStyle w:val="PL"/>
      </w:pPr>
      <w:r w:rsidRPr="00CB3ADB"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59D7FBF9" w14:textId="54163BB3" w:rsidR="00FC2BB7" w:rsidRDefault="00FC2BB7" w:rsidP="008A35FC">
      <w:pPr>
        <w:pStyle w:val="PL"/>
      </w:pPr>
      <w:r w:rsidRPr="007A16E2">
        <w:t>&lt;CODE BEGINS&gt;</w:t>
      </w:r>
    </w:p>
    <w:p w14:paraId="452AD824" w14:textId="791FF3C6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2492A77C" w:rsidR="008A35FC" w:rsidRDefault="008A35FC" w:rsidP="008A35FC">
      <w:pPr>
        <w:pStyle w:val="PL"/>
      </w:pPr>
      <w:r>
        <w:t>}</w:t>
      </w:r>
    </w:p>
    <w:p w14:paraId="292FF759" w14:textId="4BC13FFD" w:rsidR="00FC2BB7" w:rsidRDefault="00FC2BB7" w:rsidP="008A35FC">
      <w:pPr>
        <w:pStyle w:val="PL"/>
      </w:pPr>
      <w:r w:rsidRPr="002D40F4">
        <w:t>&lt;CODE ENDS&gt;</w:t>
      </w:r>
    </w:p>
    <w:p w14:paraId="606BA3DE" w14:textId="3B3525BF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_3gpp-nr-nrm-commonbeamformingfunction.yang</w:t>
      </w:r>
      <w:bookmarkEnd w:id="40"/>
      <w:bookmarkEnd w:id="41"/>
      <w:bookmarkEnd w:id="42"/>
      <w:bookmarkEnd w:id="43"/>
      <w:bookmarkEnd w:id="44"/>
    </w:p>
    <w:p w14:paraId="29E29E34" w14:textId="77777777" w:rsidR="00FC2BB7" w:rsidRDefault="00FC2BB7" w:rsidP="008A35FC">
      <w:pPr>
        <w:pStyle w:val="PL"/>
      </w:pPr>
      <w:r w:rsidRPr="00FC2BB7">
        <w:t>&lt;CODE BEGINS&gt;</w:t>
      </w:r>
    </w:p>
    <w:p w14:paraId="5B0D8D5C" w14:textId="11B362D1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</w:t>
      </w:r>
      <w:r>
        <w:lastRenderedPageBreak/>
        <w:t xml:space="preserve">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3B7566A3" w:rsidR="008A35FC" w:rsidRDefault="00FC2BB7" w:rsidP="008A35FC">
      <w:pPr>
        <w:pStyle w:val="PL"/>
      </w:pPr>
      <w:r w:rsidRPr="00FC2BB7">
        <w:t>&lt;CODE ENDS&gt;</w:t>
      </w: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355508C9" w:rsidR="008A35FC" w:rsidRPr="00402FE1" w:rsidRDefault="008A35FC" w:rsidP="008A35FC">
      <w:pPr>
        <w:pStyle w:val="Heading2"/>
        <w:rPr>
          <w:lang w:val="fr-FR"/>
        </w:rPr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 w:rsidRPr="00402FE1">
        <w:rPr>
          <w:lang w:val="fr-FR" w:eastAsia="zh-CN"/>
        </w:rPr>
        <w:t>E.5.3</w:t>
      </w:r>
      <w:r w:rsidRPr="00402FE1">
        <w:rPr>
          <w:lang w:val="fr-FR" w:eastAsia="zh-CN"/>
        </w:rPr>
        <w:tab/>
        <w:t xml:space="preserve">module </w:t>
      </w:r>
      <w:r w:rsidRPr="00402FE1">
        <w:rPr>
          <w:lang w:val="fr-FR"/>
        </w:rPr>
        <w:t>_3gpp-nr-nrm-eutrancellrelation.yang</w:t>
      </w:r>
      <w:bookmarkEnd w:id="50"/>
      <w:bookmarkEnd w:id="51"/>
      <w:bookmarkEnd w:id="52"/>
      <w:bookmarkEnd w:id="53"/>
      <w:bookmarkEnd w:id="54"/>
    </w:p>
    <w:p w14:paraId="235DA989" w14:textId="77777777" w:rsidR="00FC2BB7" w:rsidRPr="00402FE1" w:rsidRDefault="00FC2BB7" w:rsidP="008A35FC">
      <w:pPr>
        <w:pStyle w:val="PL"/>
        <w:rPr>
          <w:lang w:val="fr-FR"/>
        </w:rPr>
      </w:pPr>
      <w:r w:rsidRPr="00402FE1">
        <w:rPr>
          <w:lang w:val="fr-FR"/>
        </w:rPr>
        <w:t>&lt;CODE BEGINS&gt;</w:t>
      </w:r>
    </w:p>
    <w:p w14:paraId="42121C58" w14:textId="58A3EA3A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>module _3gpp-nr-nrm-eutrancellrelation {</w:t>
      </w:r>
    </w:p>
    <w:p w14:paraId="4BD638CE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yang-version 1.1;</w:t>
      </w:r>
    </w:p>
    <w:p w14:paraId="744E12B2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namespace "urn:3gpp:sa5:_3gpp-nr-nrm-eutrancellrelation";</w:t>
      </w:r>
    </w:p>
    <w:p w14:paraId="72302B06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prefix "eutrancellrel3gpp";</w:t>
      </w:r>
    </w:p>
    <w:p w14:paraId="3CEF88D4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  </w:t>
      </w:r>
    </w:p>
    <w:p w14:paraId="4C610C66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import _3gpp-common-yang-types { prefix types3gpp; }</w:t>
      </w:r>
    </w:p>
    <w:p w14:paraId="422587A9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lastRenderedPageBreak/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 w:rsidRPr="00402FE1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lastRenderedPageBreak/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D679F6D" w14:textId="77777777" w:rsidR="00FC2BB7" w:rsidRDefault="008A35FC" w:rsidP="00FC2BB7">
      <w:pPr>
        <w:pStyle w:val="PL"/>
      </w:pPr>
      <w:r>
        <w:t>}</w:t>
      </w:r>
    </w:p>
    <w:p w14:paraId="41ADA388" w14:textId="1B5BF330" w:rsidR="008A35FC" w:rsidRDefault="00FC2BB7" w:rsidP="00FC2BB7">
      <w:pPr>
        <w:pStyle w:val="PL"/>
      </w:pPr>
      <w:r>
        <w:t>&lt;CODE ENDS&gt;</w:t>
      </w:r>
    </w:p>
    <w:p w14:paraId="3D677252" w14:textId="41CDA7E4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lastRenderedPageBreak/>
        <w:t>E.5.4</w:t>
      </w:r>
      <w:r>
        <w:rPr>
          <w:lang w:eastAsia="zh-CN"/>
        </w:rPr>
        <w:tab/>
        <w:t>module _3gpp-nr-nrm-eutranetwork.yang</w:t>
      </w:r>
      <w:bookmarkEnd w:id="55"/>
      <w:bookmarkEnd w:id="56"/>
      <w:bookmarkEnd w:id="57"/>
      <w:bookmarkEnd w:id="58"/>
      <w:bookmarkEnd w:id="59"/>
    </w:p>
    <w:p w14:paraId="39CB1A4F" w14:textId="77777777" w:rsidR="00FC2BB7" w:rsidRDefault="00FC2BB7" w:rsidP="008A35FC">
      <w:pPr>
        <w:pStyle w:val="PL"/>
      </w:pPr>
      <w:r w:rsidRPr="00FC2BB7">
        <w:t>&lt;CODE BEGINS&gt;</w:t>
      </w:r>
    </w:p>
    <w:p w14:paraId="44998C6E" w14:textId="629CF0B4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787DB1DB" w14:textId="77777777" w:rsidR="00FC2BB7" w:rsidRDefault="008A35FC" w:rsidP="00FC2BB7">
      <w:pPr>
        <w:pStyle w:val="PL"/>
      </w:pPr>
      <w:r>
        <w:t>}</w:t>
      </w:r>
    </w:p>
    <w:p w14:paraId="513BEC27" w14:textId="091D0A02" w:rsidR="008A35FC" w:rsidRDefault="00FC2BB7" w:rsidP="00FC2BB7">
      <w:pPr>
        <w:pStyle w:val="PL"/>
      </w:pPr>
      <w:r>
        <w:t>&lt;CODE ENDS&gt;</w:t>
      </w:r>
    </w:p>
    <w:p w14:paraId="02DF6685" w14:textId="5313D712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_3gpp-nr-nrm-eutranfreqrelation.yang</w:t>
      </w:r>
      <w:bookmarkEnd w:id="60"/>
      <w:bookmarkEnd w:id="61"/>
      <w:bookmarkEnd w:id="62"/>
      <w:bookmarkEnd w:id="63"/>
      <w:bookmarkEnd w:id="64"/>
    </w:p>
    <w:p w14:paraId="23DC0C52" w14:textId="77777777" w:rsidR="00FC2BB7" w:rsidRDefault="00FC2BB7" w:rsidP="008A35FC">
      <w:pPr>
        <w:pStyle w:val="PL"/>
      </w:pPr>
      <w:r w:rsidRPr="00FC2BB7">
        <w:t>&lt;CODE BEGINS&gt;</w:t>
      </w:r>
    </w:p>
    <w:p w14:paraId="4F6CA155" w14:textId="0D84346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lastRenderedPageBreak/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lastRenderedPageBreak/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0AD9C4DE" w14:textId="77777777" w:rsidR="00FC2BB7" w:rsidRDefault="008A35FC" w:rsidP="00FC2BB7">
      <w:pPr>
        <w:pStyle w:val="PL"/>
      </w:pPr>
      <w:r>
        <w:t>}</w:t>
      </w:r>
    </w:p>
    <w:p w14:paraId="521F9C9D" w14:textId="5F623F14" w:rsidR="008A35FC" w:rsidRDefault="00FC2BB7" w:rsidP="00FC2BB7">
      <w:pPr>
        <w:pStyle w:val="PL"/>
      </w:pPr>
      <w:r>
        <w:t>&lt;CODE ENDS&gt;</w:t>
      </w:r>
    </w:p>
    <w:p w14:paraId="21C802B0" w14:textId="126A6653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_3gpp-nr-nrm-eutranfrequency.yang</w:t>
      </w:r>
      <w:bookmarkEnd w:id="65"/>
      <w:bookmarkEnd w:id="66"/>
      <w:bookmarkEnd w:id="67"/>
      <w:bookmarkEnd w:id="68"/>
      <w:bookmarkEnd w:id="69"/>
    </w:p>
    <w:p w14:paraId="0A26982A" w14:textId="77777777" w:rsidR="00FC2BB7" w:rsidRDefault="00FC2BB7" w:rsidP="008A35FC">
      <w:pPr>
        <w:pStyle w:val="PL"/>
      </w:pPr>
      <w:r w:rsidRPr="00FC2BB7">
        <w:t>&lt;CODE ENDS&gt;</w:t>
      </w:r>
    </w:p>
    <w:p w14:paraId="111BD0A3" w14:textId="0AA229B4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lastRenderedPageBreak/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15565B13" w14:textId="77777777" w:rsidR="00FC2BB7" w:rsidRDefault="008A35FC" w:rsidP="00FC2BB7">
      <w:pPr>
        <w:pStyle w:val="PL"/>
      </w:pPr>
      <w:r>
        <w:t>}</w:t>
      </w:r>
    </w:p>
    <w:p w14:paraId="59A641C2" w14:textId="2CF0B35B" w:rsidR="008A35FC" w:rsidRDefault="00FC2BB7" w:rsidP="00FC2BB7">
      <w:pPr>
        <w:pStyle w:val="PL"/>
      </w:pPr>
      <w:r>
        <w:t>&lt;CODE ENDS&gt;</w:t>
      </w:r>
    </w:p>
    <w:p w14:paraId="5A3596F4" w14:textId="6E92C7E4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_3gpp-nr-nrm-externalamffunction.yang</w:t>
      </w:r>
      <w:bookmarkEnd w:id="70"/>
      <w:bookmarkEnd w:id="71"/>
      <w:bookmarkEnd w:id="72"/>
      <w:bookmarkEnd w:id="73"/>
      <w:bookmarkEnd w:id="74"/>
    </w:p>
    <w:p w14:paraId="117FC92E" w14:textId="77777777" w:rsidR="00FC2BB7" w:rsidRDefault="00FC2BB7" w:rsidP="008A35FC">
      <w:pPr>
        <w:pStyle w:val="PL"/>
      </w:pPr>
      <w:r w:rsidRPr="00FC2BB7">
        <w:t>&lt;CODE BEGINS&gt;</w:t>
      </w:r>
    </w:p>
    <w:p w14:paraId="54ECE28F" w14:textId="211A857D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402FE1" w:rsidRDefault="008A35FC" w:rsidP="008A35FC">
      <w:pPr>
        <w:pStyle w:val="PL"/>
        <w:rPr>
          <w:lang w:val="fr-FR"/>
        </w:rPr>
      </w:pPr>
      <w:r>
        <w:t xml:space="preserve">    </w:t>
      </w:r>
      <w:r w:rsidRPr="00402FE1">
        <w:rPr>
          <w:lang w:val="fr-FR"/>
        </w:rPr>
        <w:t>uses ExternalAMFFunctionWrapper;</w:t>
      </w:r>
    </w:p>
    <w:p w14:paraId="47859CAC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}</w:t>
      </w:r>
    </w:p>
    <w:p w14:paraId="454DABD6" w14:textId="77777777" w:rsidR="00FC2BB7" w:rsidRPr="00402FE1" w:rsidRDefault="008A35FC" w:rsidP="00FC2BB7">
      <w:pPr>
        <w:pStyle w:val="PL"/>
        <w:rPr>
          <w:lang w:val="fr-FR"/>
        </w:rPr>
      </w:pPr>
      <w:r w:rsidRPr="00402FE1">
        <w:rPr>
          <w:lang w:val="fr-FR"/>
        </w:rPr>
        <w:t>}</w:t>
      </w:r>
    </w:p>
    <w:p w14:paraId="6BD85084" w14:textId="4FC614B2" w:rsidR="008A35FC" w:rsidRPr="00402FE1" w:rsidRDefault="00FC2BB7" w:rsidP="00FC2BB7">
      <w:pPr>
        <w:pStyle w:val="PL"/>
        <w:rPr>
          <w:lang w:val="fr-FR"/>
        </w:rPr>
      </w:pPr>
      <w:r w:rsidRPr="00402FE1">
        <w:rPr>
          <w:lang w:val="fr-FR"/>
        </w:rPr>
        <w:t>&lt;CODE ENDS&gt;</w:t>
      </w:r>
    </w:p>
    <w:p w14:paraId="6495D694" w14:textId="21326887" w:rsidR="008A35FC" w:rsidRPr="00402FE1" w:rsidRDefault="008A35FC" w:rsidP="008A35FC">
      <w:pPr>
        <w:pStyle w:val="Heading2"/>
        <w:rPr>
          <w:lang w:val="fr-FR"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 w:rsidRPr="00402FE1">
        <w:rPr>
          <w:lang w:val="fr-FR" w:eastAsia="zh-CN"/>
        </w:rPr>
        <w:t>E.5.8</w:t>
      </w:r>
      <w:r w:rsidRPr="00402FE1">
        <w:rPr>
          <w:lang w:val="fr-FR" w:eastAsia="zh-CN"/>
        </w:rPr>
        <w:tab/>
        <w:t>module _3gpp-nr-nrm-externalenbfunction.yang</w:t>
      </w:r>
      <w:bookmarkEnd w:id="75"/>
      <w:bookmarkEnd w:id="76"/>
      <w:bookmarkEnd w:id="77"/>
      <w:bookmarkEnd w:id="78"/>
      <w:bookmarkEnd w:id="79"/>
    </w:p>
    <w:p w14:paraId="53976F65" w14:textId="77777777" w:rsidR="00FC2BB7" w:rsidRPr="00402FE1" w:rsidRDefault="00FC2BB7" w:rsidP="008A35FC">
      <w:pPr>
        <w:pStyle w:val="PL"/>
        <w:rPr>
          <w:lang w:val="fr-FR"/>
        </w:rPr>
      </w:pPr>
      <w:r w:rsidRPr="00402FE1">
        <w:rPr>
          <w:lang w:val="fr-FR"/>
        </w:rPr>
        <w:t>&lt;CODE BEGINS&gt;</w:t>
      </w:r>
    </w:p>
    <w:p w14:paraId="6355EB11" w14:textId="4297C618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>module _3gpp-nr-nrm-externalenbfunction {</w:t>
      </w:r>
    </w:p>
    <w:p w14:paraId="7227DC51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yang-version 1.1;</w:t>
      </w:r>
    </w:p>
    <w:p w14:paraId="7E3BF3E7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namespace "urn:3gpp:sa5:_3gpp-nr-nrm-externalenbfunction";</w:t>
      </w:r>
    </w:p>
    <w:p w14:paraId="5D08D516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prefix "extenb3gpp";</w:t>
      </w:r>
    </w:p>
    <w:p w14:paraId="36E383AF" w14:textId="77777777" w:rsidR="008A35FC" w:rsidRPr="00402FE1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402FE1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402FE1" w:rsidRDefault="008A35FC" w:rsidP="008A35FC">
      <w:pPr>
        <w:pStyle w:val="PL"/>
        <w:rPr>
          <w:lang w:val="fr-FR"/>
        </w:rPr>
      </w:pPr>
      <w:r>
        <w:t xml:space="preserve">    </w:t>
      </w:r>
      <w:r w:rsidRPr="00402FE1">
        <w:rPr>
          <w:lang w:val="fr-FR"/>
        </w:rPr>
        <w:t>uses ExternalENBFunctionWrapper;</w:t>
      </w:r>
    </w:p>
    <w:p w14:paraId="349AB27B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}</w:t>
      </w:r>
    </w:p>
    <w:p w14:paraId="1E3E7DFE" w14:textId="77777777" w:rsidR="00FC2BB7" w:rsidRPr="00402FE1" w:rsidRDefault="008A35FC" w:rsidP="00FC2BB7">
      <w:pPr>
        <w:pStyle w:val="PL"/>
        <w:rPr>
          <w:lang w:val="fr-FR"/>
        </w:rPr>
      </w:pPr>
      <w:r w:rsidRPr="00402FE1">
        <w:rPr>
          <w:lang w:val="fr-FR"/>
        </w:rPr>
        <w:t>}</w:t>
      </w:r>
    </w:p>
    <w:p w14:paraId="2DBDEC74" w14:textId="5E7429E6" w:rsidR="008A35FC" w:rsidRPr="00402FE1" w:rsidRDefault="00FC2BB7" w:rsidP="00FC2BB7">
      <w:pPr>
        <w:pStyle w:val="PL"/>
        <w:rPr>
          <w:lang w:val="fr-FR"/>
        </w:rPr>
      </w:pPr>
      <w:r w:rsidRPr="00402FE1">
        <w:rPr>
          <w:lang w:val="fr-FR"/>
        </w:rPr>
        <w:t>&lt;CODE ENDS&gt;</w:t>
      </w:r>
    </w:p>
    <w:p w14:paraId="6A24FAD3" w14:textId="50E2ECB5" w:rsidR="008A35FC" w:rsidRPr="00402FE1" w:rsidRDefault="008A35FC" w:rsidP="008A35FC">
      <w:pPr>
        <w:pStyle w:val="Heading2"/>
        <w:rPr>
          <w:lang w:val="fr-FR"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402FE1">
        <w:rPr>
          <w:lang w:val="fr-FR" w:eastAsia="zh-CN"/>
        </w:rPr>
        <w:t>E.5.9</w:t>
      </w:r>
      <w:r w:rsidRPr="00402FE1">
        <w:rPr>
          <w:lang w:val="fr-FR" w:eastAsia="zh-CN"/>
        </w:rPr>
        <w:tab/>
        <w:t>module _3gpp-nr-nrm-externaleutrancell.yang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402FE1" w:rsidRDefault="008A35FC" w:rsidP="008A35FC">
      <w:pPr>
        <w:pStyle w:val="PL"/>
        <w:rPr>
          <w:lang w:val="fr-FR" w:eastAsia="zh-CN"/>
        </w:rPr>
      </w:pPr>
    </w:p>
    <w:p w14:paraId="19A8B106" w14:textId="77777777" w:rsidR="00FC2BB7" w:rsidRPr="00402FE1" w:rsidRDefault="00FC2BB7" w:rsidP="008A35FC">
      <w:pPr>
        <w:pStyle w:val="PL"/>
        <w:rPr>
          <w:lang w:val="fr-FR"/>
        </w:rPr>
      </w:pPr>
      <w:r w:rsidRPr="00402FE1">
        <w:rPr>
          <w:lang w:val="fr-FR"/>
        </w:rPr>
        <w:t>&lt;CODE BEGINS&gt;</w:t>
      </w:r>
    </w:p>
    <w:p w14:paraId="41A847CB" w14:textId="768CFBE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>module _3gpp-nr-nrm-externaleutrancell {</w:t>
      </w:r>
    </w:p>
    <w:p w14:paraId="6FD71334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yang-version 1.1;</w:t>
      </w:r>
    </w:p>
    <w:p w14:paraId="2908B7A4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namespace "urn:3gpp:sa5:_3gpp-nr-nrm-externaleutrancell";</w:t>
      </w:r>
    </w:p>
    <w:p w14:paraId="4E79CAE5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prefix "exteutrancell3gpp";</w:t>
      </w:r>
    </w:p>
    <w:p w14:paraId="31699580" w14:textId="77777777" w:rsidR="008A35FC" w:rsidRPr="00402FE1" w:rsidRDefault="008A35FC" w:rsidP="008A35FC">
      <w:pPr>
        <w:pStyle w:val="PL"/>
        <w:rPr>
          <w:lang w:val="fr-FR"/>
        </w:rPr>
      </w:pPr>
    </w:p>
    <w:p w14:paraId="3A990EF7" w14:textId="77777777" w:rsidR="008A35FC" w:rsidRPr="00402FE1" w:rsidRDefault="008A35FC" w:rsidP="008A35FC">
      <w:pPr>
        <w:pStyle w:val="PL"/>
        <w:rPr>
          <w:lang w:val="fr-FR"/>
        </w:rPr>
      </w:pPr>
      <w:r w:rsidRPr="00402FE1">
        <w:rPr>
          <w:lang w:val="fr-FR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402FE1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lastRenderedPageBreak/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lastRenderedPageBreak/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0C679CDA" w14:textId="77777777" w:rsidR="00E35102" w:rsidRDefault="008A35FC" w:rsidP="00E35102">
      <w:pPr>
        <w:pStyle w:val="PL"/>
      </w:pPr>
      <w:r>
        <w:t>}</w:t>
      </w:r>
    </w:p>
    <w:p w14:paraId="4164FD52" w14:textId="7DF9092B" w:rsidR="008A35FC" w:rsidRDefault="00E35102" w:rsidP="00E35102">
      <w:pPr>
        <w:pStyle w:val="PL"/>
      </w:pPr>
      <w:r>
        <w:t>&lt;CODE ENDS&gt;</w:t>
      </w:r>
    </w:p>
    <w:p w14:paraId="5A570369" w14:textId="269BD8B1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_3gpp-nr-nrm-externalgnbcucpfunction.yang</w:t>
      </w:r>
      <w:bookmarkEnd w:id="85"/>
      <w:bookmarkEnd w:id="86"/>
      <w:bookmarkEnd w:id="87"/>
      <w:bookmarkEnd w:id="88"/>
      <w:bookmarkEnd w:id="89"/>
    </w:p>
    <w:p w14:paraId="18FBB1F6" w14:textId="77777777" w:rsidR="00C97F88" w:rsidRDefault="00C97F88" w:rsidP="008A35FC">
      <w:pPr>
        <w:pStyle w:val="PL"/>
      </w:pPr>
      <w:r w:rsidRPr="00C97F88">
        <w:t>&lt;CODE BEGINS&gt;</w:t>
      </w:r>
    </w:p>
    <w:p w14:paraId="572ABE11" w14:textId="7BD4422D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579AAFB" w14:textId="77777777" w:rsidR="00C97F88" w:rsidRDefault="008A35FC" w:rsidP="00C97F88">
      <w:pPr>
        <w:pStyle w:val="PL"/>
      </w:pPr>
      <w:r>
        <w:t>}</w:t>
      </w:r>
    </w:p>
    <w:p w14:paraId="7551A878" w14:textId="47A11941" w:rsidR="008A35FC" w:rsidRDefault="00C97F88" w:rsidP="00C97F88">
      <w:pPr>
        <w:pStyle w:val="PL"/>
      </w:pPr>
      <w:r>
        <w:t>&lt;CODE ENDS&gt;</w:t>
      </w:r>
    </w:p>
    <w:p w14:paraId="58B8EF7D" w14:textId="25501F70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_3gpp-nr-nrm-externalgnbcuupfunction.yang</w:t>
      </w:r>
      <w:bookmarkEnd w:id="90"/>
      <w:bookmarkEnd w:id="91"/>
      <w:bookmarkEnd w:id="92"/>
      <w:bookmarkEnd w:id="93"/>
      <w:bookmarkEnd w:id="94"/>
    </w:p>
    <w:p w14:paraId="409D6933" w14:textId="77777777" w:rsidR="00C97F88" w:rsidRDefault="00C97F88" w:rsidP="008A35FC">
      <w:pPr>
        <w:pStyle w:val="PL"/>
      </w:pPr>
      <w:r w:rsidRPr="00C97F88">
        <w:t>&lt;CODE BEGINS&gt;</w:t>
      </w:r>
    </w:p>
    <w:p w14:paraId="49C87DD4" w14:textId="07937FE0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B7C38B2" w14:textId="77777777" w:rsidR="00C97F88" w:rsidRDefault="008A35FC" w:rsidP="00C97F88">
      <w:pPr>
        <w:pStyle w:val="PL"/>
      </w:pPr>
      <w:r>
        <w:t>}</w:t>
      </w:r>
    </w:p>
    <w:p w14:paraId="0F14918F" w14:textId="5797DC41" w:rsidR="008A35FC" w:rsidRDefault="00C97F88" w:rsidP="00C97F88">
      <w:pPr>
        <w:pStyle w:val="PL"/>
      </w:pPr>
      <w:r>
        <w:t>&lt;CODE ENDS&gt;</w:t>
      </w:r>
    </w:p>
    <w:p w14:paraId="2320DF5C" w14:textId="672B9088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_3gpp-nr-nrm-externalgnbdufunction.yang</w:t>
      </w:r>
      <w:bookmarkEnd w:id="95"/>
      <w:bookmarkEnd w:id="96"/>
      <w:bookmarkEnd w:id="97"/>
      <w:bookmarkEnd w:id="98"/>
      <w:bookmarkEnd w:id="99"/>
    </w:p>
    <w:p w14:paraId="70532154" w14:textId="77777777" w:rsidR="00C97F88" w:rsidRDefault="00C97F88" w:rsidP="008A35FC">
      <w:pPr>
        <w:pStyle w:val="PL"/>
      </w:pPr>
      <w:r w:rsidRPr="00C97F88">
        <w:t>&lt;CODE BEGINS&gt;</w:t>
      </w:r>
    </w:p>
    <w:p w14:paraId="3F25A00B" w14:textId="2A574086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lastRenderedPageBreak/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6D4B0D3" w14:textId="77777777" w:rsidR="00C97F88" w:rsidRDefault="008A35FC" w:rsidP="00C97F88">
      <w:pPr>
        <w:pStyle w:val="PL"/>
      </w:pPr>
      <w:r>
        <w:t>}</w:t>
      </w:r>
    </w:p>
    <w:p w14:paraId="79E36993" w14:textId="5890954C" w:rsidR="008A35FC" w:rsidRDefault="00C97F88" w:rsidP="00C97F88">
      <w:pPr>
        <w:pStyle w:val="PL"/>
      </w:pPr>
      <w:r>
        <w:t>&lt;CODE ENDS&gt;</w:t>
      </w:r>
    </w:p>
    <w:p w14:paraId="24561CDF" w14:textId="2DDCA0E6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_3gpp-nr-nrm-externalnrcellcu.yang</w:t>
      </w:r>
      <w:bookmarkEnd w:id="100"/>
      <w:bookmarkEnd w:id="101"/>
      <w:bookmarkEnd w:id="102"/>
      <w:bookmarkEnd w:id="103"/>
      <w:bookmarkEnd w:id="104"/>
    </w:p>
    <w:p w14:paraId="42BFCA9F" w14:textId="77777777" w:rsidR="00C97F88" w:rsidRDefault="00C97F88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 w:rsidRPr="00C97F88">
        <w:t>&lt;CODE BEGINS&gt;</w:t>
      </w:r>
    </w:p>
    <w:p w14:paraId="169E6337" w14:textId="6B76AC60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lastRenderedPageBreak/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0AEC5360" w14:textId="77777777" w:rsidR="00C97F88" w:rsidRDefault="008A35FC" w:rsidP="00C97F88">
      <w:pPr>
        <w:pStyle w:val="PL"/>
      </w:pPr>
      <w:r>
        <w:t>}</w:t>
      </w:r>
    </w:p>
    <w:p w14:paraId="170721B4" w14:textId="27473A35" w:rsidR="008A35FC" w:rsidRDefault="00C97F88" w:rsidP="00C97F88">
      <w:pPr>
        <w:pStyle w:val="PL"/>
      </w:pPr>
      <w:r>
        <w:t>&lt;CODE ENDS&gt;</w:t>
      </w:r>
    </w:p>
    <w:p w14:paraId="07A4BD0D" w14:textId="527D6742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_3gpp-nr-nrm-externalservinggwfunction.yang</w:t>
      </w:r>
      <w:bookmarkEnd w:id="105"/>
      <w:bookmarkEnd w:id="106"/>
      <w:bookmarkEnd w:id="107"/>
      <w:bookmarkEnd w:id="108"/>
      <w:bookmarkEnd w:id="109"/>
    </w:p>
    <w:p w14:paraId="48BFBA6A" w14:textId="77777777" w:rsidR="00C97F88" w:rsidRDefault="00C97F88" w:rsidP="008A35FC">
      <w:pPr>
        <w:pStyle w:val="PL"/>
      </w:pPr>
      <w:r w:rsidRPr="00C97F88">
        <w:t>&lt;CODE BEGINS&gt;</w:t>
      </w:r>
    </w:p>
    <w:p w14:paraId="55F55A36" w14:textId="2994B3BA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lastRenderedPageBreak/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0655C77B" w14:textId="77777777" w:rsidR="00C97F88" w:rsidRDefault="008A35FC" w:rsidP="00C97F88">
      <w:pPr>
        <w:pStyle w:val="PL"/>
      </w:pPr>
      <w:r>
        <w:t>}</w:t>
      </w:r>
    </w:p>
    <w:p w14:paraId="3BC3FAF9" w14:textId="23D271F5" w:rsidR="008A35FC" w:rsidRDefault="00C97F88" w:rsidP="00C97F88">
      <w:pPr>
        <w:pStyle w:val="PL"/>
      </w:pPr>
      <w:r>
        <w:t>&lt;CODE ENDS&gt;</w:t>
      </w:r>
    </w:p>
    <w:p w14:paraId="688008E2" w14:textId="5878569D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_3gpp-nr-nrm-externalupffunction.yang</w:t>
      </w:r>
      <w:bookmarkEnd w:id="110"/>
      <w:bookmarkEnd w:id="111"/>
      <w:bookmarkEnd w:id="112"/>
      <w:bookmarkEnd w:id="113"/>
      <w:bookmarkEnd w:id="114"/>
    </w:p>
    <w:p w14:paraId="7AA904A4" w14:textId="77777777" w:rsidR="00C97F88" w:rsidRDefault="00C97F88" w:rsidP="008A35FC">
      <w:pPr>
        <w:pStyle w:val="PL"/>
      </w:pPr>
      <w:r w:rsidRPr="00C97F88">
        <w:t>&lt;CODE BEGINS&gt;</w:t>
      </w:r>
    </w:p>
    <w:p w14:paraId="12E1AB8F" w14:textId="5AEABEDD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13AE234E" w:rsidR="008A35FC" w:rsidRDefault="008A35FC" w:rsidP="008A35FC">
      <w:pPr>
        <w:pStyle w:val="PL"/>
      </w:pPr>
      <w:r>
        <w:lastRenderedPageBreak/>
        <w:t>}</w:t>
      </w:r>
    </w:p>
    <w:p w14:paraId="1A8D3291" w14:textId="636186AA" w:rsidR="00C97F88" w:rsidRDefault="00C97F88" w:rsidP="008A35FC">
      <w:pPr>
        <w:pStyle w:val="PL"/>
      </w:pPr>
      <w:r w:rsidRPr="002D40F4">
        <w:t>&lt;CODE ENDS&gt;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B5C5B6E" w14:textId="77777777" w:rsidR="00F031AC" w:rsidRDefault="00F031AC" w:rsidP="008A35FC">
      <w:pPr>
        <w:pStyle w:val="PL"/>
        <w:rPr>
          <w:rFonts w:cs="Courier New"/>
          <w:szCs w:val="16"/>
          <w:lang w:eastAsia="zh-CN"/>
        </w:rPr>
      </w:pPr>
      <w:r w:rsidRPr="00F031AC">
        <w:rPr>
          <w:rFonts w:cs="Courier New"/>
          <w:szCs w:val="16"/>
          <w:lang w:eastAsia="zh-CN"/>
        </w:rPr>
        <w:t xml:space="preserve">  revision 2022-07-27 { reference "CR-0769"; }</w:t>
      </w:r>
    </w:p>
    <w:p w14:paraId="03149644" w14:textId="3EEC53EC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690BB70" w14:textId="3D3D2E0A" w:rsidR="008A35FC" w:rsidRDefault="00F031AC" w:rsidP="008A35FC">
      <w:pPr>
        <w:pStyle w:val="PL"/>
      </w:pPr>
      <w:r w:rsidRPr="00F031AC">
        <w:t xml:space="preserve">  revision 2019-06-17 { reference "Initial revision"; }</w:t>
      </w: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F4112B8" w14:textId="77777777" w:rsidR="00F031AC" w:rsidRDefault="008A35FC" w:rsidP="00F031AC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7B4126CB" w14:textId="6E77FC60" w:rsidR="008A35FC" w:rsidRDefault="00F031AC" w:rsidP="00F031AC">
      <w:pPr>
        <w:pStyle w:val="PL"/>
      </w:pPr>
      <w:r>
        <w:t xml:space="preserve">        </w:t>
      </w:r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0A8E5407" w14:textId="77777777" w:rsidR="00F031AC" w:rsidRDefault="008A35FC" w:rsidP="00F031AC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</w:t>
      </w:r>
    </w:p>
    <w:p w14:paraId="3FFB474A" w14:textId="113A5422" w:rsidR="008A35FC" w:rsidRDefault="00F031AC" w:rsidP="00F031AC">
      <w:pPr>
        <w:pStyle w:val="PL"/>
      </w:pPr>
      <w:r>
        <w:t xml:space="preserve">       </w:t>
      </w:r>
      <w:r w:rsidR="008A35FC">
        <w:t xml:space="preserve">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D652522" w14:textId="77777777" w:rsidR="00F031AC" w:rsidRDefault="00F60752" w:rsidP="00F031AC">
      <w:pPr>
        <w:pStyle w:val="PL"/>
      </w:pPr>
      <w:r>
        <w:t xml:space="preserve">      description "This attribute determines whether the CHO function is</w:t>
      </w:r>
    </w:p>
    <w:p w14:paraId="71769E7D" w14:textId="1C4E4226" w:rsidR="00F60752" w:rsidRDefault="00F031AC" w:rsidP="00F031AC">
      <w:pPr>
        <w:pStyle w:val="PL"/>
      </w:pPr>
      <w:r>
        <w:t xml:space="preserve">       </w:t>
      </w:r>
      <w:r w:rsidR="00F60752">
        <w:t xml:space="preserve">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lastRenderedPageBreak/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399A970E" w14:textId="77777777" w:rsidR="00C97F88" w:rsidRDefault="00C97F88" w:rsidP="008A35FC">
      <w:pPr>
        <w:pStyle w:val="PL"/>
      </w:pPr>
      <w:r w:rsidRPr="00C97F88">
        <w:t>&lt;CODE BEGINS&gt;</w:t>
      </w:r>
    </w:p>
    <w:p w14:paraId="24F26D7D" w14:textId="59E4CD08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651210FD" w14:textId="77777777" w:rsidR="00F031AC" w:rsidRDefault="00F031AC" w:rsidP="008A35FC">
      <w:pPr>
        <w:pStyle w:val="PL"/>
        <w:rPr>
          <w:rFonts w:cs="Courier New"/>
          <w:szCs w:val="16"/>
          <w:lang w:eastAsia="zh-CN"/>
        </w:rPr>
      </w:pPr>
      <w:r w:rsidRPr="00F031AC">
        <w:rPr>
          <w:rFonts w:cs="Courier New"/>
          <w:szCs w:val="16"/>
          <w:lang w:eastAsia="zh-CN"/>
        </w:rPr>
        <w:t xml:space="preserve">  revision 2022-07-27 { reference "CR-0769"; }</w:t>
      </w:r>
    </w:p>
    <w:p w14:paraId="5C323C61" w14:textId="56DFDC44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lastRenderedPageBreak/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lastRenderedPageBreak/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30989BB5" w14:textId="77777777" w:rsidR="00C97F88" w:rsidRDefault="008A35FC" w:rsidP="00C97F88">
      <w:pPr>
        <w:pStyle w:val="PL"/>
      </w:pPr>
      <w:r>
        <w:t>}</w:t>
      </w:r>
    </w:p>
    <w:p w14:paraId="7D44828A" w14:textId="699A3D34" w:rsidR="008A35FC" w:rsidRDefault="00C97F88" w:rsidP="00C97F88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05BBAC5" w14:textId="77777777" w:rsidR="00F031AC" w:rsidRDefault="00F031AC" w:rsidP="009C081D">
      <w:pPr>
        <w:pStyle w:val="PL"/>
        <w:rPr>
          <w:rFonts w:cs="Courier New"/>
          <w:szCs w:val="16"/>
          <w:lang w:eastAsia="zh-CN"/>
        </w:rPr>
      </w:pPr>
      <w:r w:rsidRPr="00F031AC">
        <w:rPr>
          <w:rFonts w:cs="Courier New"/>
          <w:szCs w:val="16"/>
          <w:lang w:eastAsia="zh-CN"/>
        </w:rPr>
        <w:t xml:space="preserve">  revision 2022-07-27 { reference "CR-0769"; }</w:t>
      </w:r>
    </w:p>
    <w:p w14:paraId="3C4AB784" w14:textId="7156F75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lastRenderedPageBreak/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732067FC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3D421AAB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57DF1C5E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2050D518" w:rsidR="008A35FC" w:rsidRDefault="00066F1A" w:rsidP="00066F1A">
      <w:pPr>
        <w:pStyle w:val="PL"/>
      </w:pPr>
      <w:r>
        <w:t xml:space="preserve">  }</w:t>
      </w:r>
    </w:p>
    <w:p w14:paraId="580BBD01" w14:textId="77777777" w:rsidR="00F031AC" w:rsidRDefault="00F031AC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02D6AE5F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AE2C3B6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37D5477A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lastRenderedPageBreak/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lastRenderedPageBreak/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376A4827" w14:textId="77777777" w:rsidR="00D0576F" w:rsidRDefault="00D0576F" w:rsidP="008A35FC">
      <w:pPr>
        <w:pStyle w:val="PL"/>
        <w:rPr>
          <w:lang w:eastAsia="zh-CN"/>
        </w:rPr>
      </w:pPr>
      <w:r w:rsidRPr="00D0576F">
        <w:rPr>
          <w:lang w:eastAsia="zh-CN"/>
        </w:rPr>
        <w:t xml:space="preserve">  revision 2022-07-27 { reference "CR-0769"; }</w:t>
      </w:r>
    </w:p>
    <w:p w14:paraId="5134CFB7" w14:textId="4F5628DB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1C582E74" w:rsidR="008A35FC" w:rsidRDefault="008A35FC" w:rsidP="008A35FC">
      <w:pPr>
        <w:pStyle w:val="PL"/>
      </w:pPr>
      <w:r>
        <w:t xml:space="preserve">    }</w:t>
      </w:r>
    </w:p>
    <w:p w14:paraId="7DFACA0A" w14:textId="77777777" w:rsidR="00D0576F" w:rsidRDefault="00D0576F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lastRenderedPageBreak/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lastRenderedPageBreak/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717B5FD8" w:rsidR="008A35FC" w:rsidRDefault="004825BF" w:rsidP="004825BF">
      <w:pPr>
        <w:pStyle w:val="PL"/>
      </w:pPr>
      <w:r>
        <w:t xml:space="preserve">    }</w:t>
      </w:r>
    </w:p>
    <w:p w14:paraId="2518C520" w14:textId="77777777" w:rsidR="00D0576F" w:rsidRDefault="00D0576F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lastRenderedPageBreak/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lastRenderedPageBreak/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lastRenderedPageBreak/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2BA85F6F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_3gpp-nr-nrm-nrfreqrelation.yang</w:t>
      </w:r>
      <w:bookmarkEnd w:id="147"/>
      <w:bookmarkEnd w:id="148"/>
      <w:bookmarkEnd w:id="149"/>
      <w:bookmarkEnd w:id="150"/>
      <w:bookmarkEnd w:id="151"/>
    </w:p>
    <w:p w14:paraId="4CCB1EBC" w14:textId="77777777" w:rsidR="00C97F88" w:rsidRDefault="00C97F88" w:rsidP="008A35FC">
      <w:pPr>
        <w:pStyle w:val="PL"/>
      </w:pPr>
      <w:r w:rsidRPr="00C97F88">
        <w:t>&lt;CODE BEGINS&gt;</w:t>
      </w:r>
    </w:p>
    <w:p w14:paraId="49E7607F" w14:textId="52C78F23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lastRenderedPageBreak/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lastRenderedPageBreak/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lastRenderedPageBreak/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2A37B76" w14:textId="77777777" w:rsidR="00C97F88" w:rsidRDefault="008A35FC" w:rsidP="00C97F88">
      <w:pPr>
        <w:pStyle w:val="PL"/>
      </w:pPr>
      <w:r>
        <w:t>}</w:t>
      </w:r>
    </w:p>
    <w:p w14:paraId="4C5CF188" w14:textId="14C439F5" w:rsidR="008A35FC" w:rsidRDefault="00C97F88" w:rsidP="00C97F88">
      <w:pPr>
        <w:pStyle w:val="PL"/>
      </w:pPr>
      <w:r>
        <w:t>&lt;CODE ENDS&gt;</w:t>
      </w:r>
    </w:p>
    <w:p w14:paraId="24AADB6E" w14:textId="4E86DF2E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_3gpp-nr-nrm-nrfrequency.yang</w:t>
      </w:r>
      <w:bookmarkEnd w:id="152"/>
      <w:bookmarkEnd w:id="153"/>
      <w:bookmarkEnd w:id="154"/>
      <w:bookmarkEnd w:id="155"/>
      <w:bookmarkEnd w:id="156"/>
    </w:p>
    <w:p w14:paraId="1A717852" w14:textId="77777777" w:rsidR="00C97F88" w:rsidRDefault="00C97F88" w:rsidP="008A35FC">
      <w:pPr>
        <w:pStyle w:val="PL"/>
      </w:pPr>
      <w:r w:rsidRPr="00C97F88">
        <w:t>&lt;CODE BEGINS&gt;</w:t>
      </w:r>
    </w:p>
    <w:p w14:paraId="49B0C973" w14:textId="668F16FB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lastRenderedPageBreak/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43B7FFB4" w14:textId="77777777" w:rsidR="00A35E80" w:rsidRDefault="008A35FC" w:rsidP="00A35E80">
      <w:pPr>
        <w:pStyle w:val="PL"/>
      </w:pPr>
      <w:r>
        <w:t>}</w:t>
      </w:r>
    </w:p>
    <w:p w14:paraId="2AA499FD" w14:textId="04D96599" w:rsidR="008A35FC" w:rsidRDefault="00A35E80" w:rsidP="00A35E80">
      <w:pPr>
        <w:pStyle w:val="PL"/>
      </w:pPr>
      <w:r>
        <w:t>&lt;CODE ENDS&gt;</w:t>
      </w:r>
    </w:p>
    <w:p w14:paraId="07B45B27" w14:textId="55D14762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_3gpp-nr-nrm-nrnetwork.yang</w:t>
      </w:r>
      <w:bookmarkEnd w:id="157"/>
      <w:bookmarkEnd w:id="158"/>
      <w:bookmarkEnd w:id="159"/>
      <w:bookmarkEnd w:id="160"/>
      <w:bookmarkEnd w:id="161"/>
    </w:p>
    <w:p w14:paraId="02F9E886" w14:textId="77777777" w:rsidR="00A35E80" w:rsidRDefault="00A35E80" w:rsidP="008A35FC">
      <w:pPr>
        <w:pStyle w:val="PL"/>
      </w:pPr>
      <w:r w:rsidRPr="00A35E80">
        <w:t>&lt;CODE BEGINS&gt;</w:t>
      </w:r>
    </w:p>
    <w:p w14:paraId="2D198B49" w14:textId="28ACA9C6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lastRenderedPageBreak/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F58E404" w14:textId="77777777" w:rsidR="00A35E80" w:rsidRDefault="008A35FC" w:rsidP="00A35E80">
      <w:pPr>
        <w:pStyle w:val="PL"/>
      </w:pPr>
      <w:r>
        <w:t>}</w:t>
      </w:r>
    </w:p>
    <w:p w14:paraId="7AFA1CE0" w14:textId="303024FA" w:rsidR="008A35FC" w:rsidRDefault="00A35E80" w:rsidP="00A35E80">
      <w:pPr>
        <w:pStyle w:val="PL"/>
      </w:pPr>
      <w:r>
        <w:t>&lt;CODE ENDS&gt;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4DF872BF" w14:textId="77777777" w:rsidR="00A35E80" w:rsidRDefault="00A35E80" w:rsidP="008A35FC">
      <w:pPr>
        <w:pStyle w:val="PL"/>
      </w:pPr>
      <w:r w:rsidRPr="00A35E80">
        <w:t>&lt;CODE BEGINS&gt;</w:t>
      </w:r>
    </w:p>
    <w:p w14:paraId="7B86209E" w14:textId="076522E5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5D4D1BE0" w14:textId="77777777" w:rsidR="00A35E80" w:rsidRDefault="008A35FC" w:rsidP="00A35E80">
      <w:pPr>
        <w:pStyle w:val="PL"/>
      </w:pPr>
      <w:r>
        <w:t>}</w:t>
      </w:r>
    </w:p>
    <w:p w14:paraId="7A0A4D3D" w14:textId="72334C32" w:rsidR="008A35FC" w:rsidRDefault="00A35E80" w:rsidP="00A35E80">
      <w:pPr>
        <w:pStyle w:val="PL"/>
      </w:pPr>
      <w:r>
        <w:t>&lt;CODE ENDS&gt;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lastRenderedPageBreak/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37C03953" w14:textId="6321E4F0" w:rsidR="00D0576F" w:rsidRDefault="00D0576F" w:rsidP="008A35FC">
      <w:pPr>
        <w:pStyle w:val="PL"/>
      </w:pPr>
      <w:r w:rsidRPr="00B438B4">
        <w:t>&lt;CODE BEGINS&gt;</w:t>
      </w:r>
    </w:p>
    <w:p w14:paraId="44DE3D6F" w14:textId="2229C6E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52360475" w:rsidR="008A35FC" w:rsidRDefault="008A35FC" w:rsidP="008A35FC">
      <w:pPr>
        <w:pStyle w:val="PL"/>
      </w:pPr>
      <w:r>
        <w:t xml:space="preserve">  prefix "rrmpolicy3gpp";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5384D0E" w14:textId="77777777" w:rsidR="00D0576F" w:rsidRDefault="00D0576F" w:rsidP="00D0576F">
      <w:pPr>
        <w:pStyle w:val="PL"/>
      </w:pPr>
      <w:r>
        <w:t xml:space="preserve">  import _3gpp-common-managed-element { prefix me3gpp; }</w:t>
      </w:r>
    </w:p>
    <w:p w14:paraId="0BF0F871" w14:textId="77777777" w:rsidR="00D0576F" w:rsidRDefault="00D0576F" w:rsidP="00D0576F">
      <w:pPr>
        <w:pStyle w:val="PL"/>
      </w:pPr>
      <w:r>
        <w:t xml:space="preserve">  import _3gpp-nr-nrm-nrcellcu { prefix nrcellcu3gpp ; }</w:t>
      </w:r>
    </w:p>
    <w:p w14:paraId="3677BF53" w14:textId="77777777" w:rsidR="00D0576F" w:rsidRDefault="00D0576F" w:rsidP="00D0576F">
      <w:pPr>
        <w:pStyle w:val="PL"/>
      </w:pPr>
      <w:r>
        <w:t xml:space="preserve">  import _3gpp-nr-nrm-nrcelldu { prefix nrcelldu3gpp ; }</w:t>
      </w:r>
    </w:p>
    <w:p w14:paraId="2AF39671" w14:textId="77777777" w:rsidR="00D0576F" w:rsidRDefault="00D0576F" w:rsidP="00D0576F">
      <w:pPr>
        <w:pStyle w:val="PL"/>
      </w:pPr>
      <w:r>
        <w:t xml:space="preserve">  import _3gpp-nr-nrm-gnbcucpfunction { prefix gnbcucp3gpp ; }</w:t>
      </w:r>
    </w:p>
    <w:p w14:paraId="5DDF24DF" w14:textId="77777777" w:rsidR="00D0576F" w:rsidRDefault="00D0576F" w:rsidP="00D0576F">
      <w:pPr>
        <w:pStyle w:val="PL"/>
      </w:pPr>
      <w:r>
        <w:t xml:space="preserve">  import _3gpp-nr-nrm-gnbcuupfunction { prefix gnbcuup3gpp ; }</w:t>
      </w:r>
    </w:p>
    <w:p w14:paraId="247DA8AC" w14:textId="25C9E1C0" w:rsidR="008A35FC" w:rsidRDefault="00D0576F" w:rsidP="00D0576F">
      <w:pPr>
        <w:pStyle w:val="PL"/>
      </w:pPr>
      <w:r>
        <w:t xml:space="preserve">  import _3gpp-nr-nrm-gnbdufunction { prefix gnbdu3gpp ; }</w:t>
      </w:r>
    </w:p>
    <w:p w14:paraId="4CE64D87" w14:textId="77777777" w:rsidR="00D0576F" w:rsidRDefault="00D0576F" w:rsidP="00D0576F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96AACA0" w14:textId="77777777" w:rsidR="00D0576F" w:rsidRDefault="00D0576F" w:rsidP="008A35FC">
      <w:pPr>
        <w:pStyle w:val="PL"/>
      </w:pPr>
      <w:r w:rsidRPr="00D0576F">
        <w:t xml:space="preserve">  revision 2022-07-27 { reference "CR-0769"; }</w:t>
      </w:r>
    </w:p>
    <w:p w14:paraId="7FE42FE7" w14:textId="61EDC350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03D0657B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3EAB68B7" w14:textId="77777777" w:rsidR="00D0576F" w:rsidRDefault="00D0576F" w:rsidP="00D0576F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50DD09E6" w14:textId="77777777" w:rsidR="00D0576F" w:rsidRDefault="00D0576F" w:rsidP="00D0576F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4AD19917" w14:textId="77777777" w:rsidR="00D0576F" w:rsidRDefault="00D0576F" w:rsidP="00D0576F">
      <w:pPr>
        <w:pStyle w:val="PL"/>
      </w:pPr>
      <w:r>
        <w:t xml:space="preserve">      Should be used in all classes (or classes inheriting from)</w:t>
      </w:r>
    </w:p>
    <w:p w14:paraId="65EAEDB5" w14:textId="77777777" w:rsidR="00D0576F" w:rsidRDefault="00D0576F" w:rsidP="00D0576F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0AE173E" w14:textId="77777777" w:rsidR="00D0576F" w:rsidRDefault="00D0576F" w:rsidP="00D0576F">
      <w:pPr>
        <w:pStyle w:val="PL"/>
      </w:pPr>
    </w:p>
    <w:p w14:paraId="31BE5AE0" w14:textId="77777777" w:rsidR="00D0576F" w:rsidRDefault="00D0576F" w:rsidP="00D0576F">
      <w:pPr>
        <w:pStyle w:val="PL"/>
      </w:pPr>
      <w:r>
        <w:t xml:space="preserve">      If some YAM wants to augment these classes/list/groupings they must</w:t>
      </w:r>
    </w:p>
    <w:p w14:paraId="6EB10370" w14:textId="77777777" w:rsidR="00D0576F" w:rsidRDefault="00D0576F" w:rsidP="00D0576F">
      <w:pPr>
        <w:pStyle w:val="PL"/>
      </w:pPr>
      <w:r>
        <w:t xml:space="preserve">      augment all user classes!";</w:t>
      </w:r>
    </w:p>
    <w:p w14:paraId="17DDD0A5" w14:textId="77777777" w:rsidR="00D0576F" w:rsidRDefault="00D0576F" w:rsidP="00D0576F">
      <w:pPr>
        <w:pStyle w:val="PL"/>
      </w:pPr>
    </w:p>
    <w:p w14:paraId="339A09DB" w14:textId="77777777" w:rsidR="00D0576F" w:rsidRDefault="00D0576F" w:rsidP="00D0576F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3778EE13" w14:textId="77777777" w:rsidR="00D0576F" w:rsidRDefault="00D0576F" w:rsidP="00D0576F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35522EBD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2CD7C85A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6D2DE74E" w14:textId="77777777" w:rsidR="00D0576F" w:rsidRDefault="00D0576F" w:rsidP="00D0576F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50F8789" w14:textId="77777777" w:rsidR="00D0576F" w:rsidRDefault="00D0576F" w:rsidP="00D0576F">
      <w:pPr>
        <w:pStyle w:val="PL"/>
      </w:pPr>
      <w:r>
        <w:t xml:space="preserve">   </w:t>
      </w:r>
    </w:p>
    <w:p w14:paraId="0FCF5157" w14:textId="77777777" w:rsidR="00D0576F" w:rsidRDefault="00D0576F" w:rsidP="00D0576F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1F701D6C" w14:textId="77777777" w:rsidR="00D0576F" w:rsidRDefault="00D0576F" w:rsidP="00D0576F">
      <w:pPr>
        <w:pStyle w:val="PL"/>
      </w:pPr>
      <w:r>
        <w:t xml:space="preserve">        Prioritized Resources, Shared Resources, etc.</w:t>
      </w:r>
    </w:p>
    <w:p w14:paraId="2B256F29" w14:textId="77777777" w:rsidR="00D0576F" w:rsidRDefault="00D0576F" w:rsidP="00D0576F">
      <w:pPr>
        <w:pStyle w:val="PL"/>
      </w:pPr>
      <w:r>
        <w:t xml:space="preserve">        </w:t>
      </w:r>
    </w:p>
    <w:p w14:paraId="562630D7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122C83BF" w14:textId="77777777" w:rsidR="00D0576F" w:rsidRDefault="00D0576F" w:rsidP="00D0576F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50C6EF7B" w14:textId="77777777" w:rsidR="00D0576F" w:rsidRDefault="00D0576F" w:rsidP="00D0576F">
      <w:pPr>
        <w:pStyle w:val="PL"/>
      </w:pPr>
      <w:r>
        <w:t xml:space="preserve">        shared resources, prioritized resources and dedicated resources. The </w:t>
      </w:r>
    </w:p>
    <w:p w14:paraId="7ADE2B41" w14:textId="77777777" w:rsidR="00D0576F" w:rsidRDefault="00D0576F" w:rsidP="00D0576F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382E5A32" w14:textId="77777777" w:rsidR="00D0576F" w:rsidRDefault="00D0576F" w:rsidP="00D0576F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6546F41F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6E103FCC" w14:textId="77777777" w:rsidR="00D0576F" w:rsidRDefault="00D0576F" w:rsidP="00D0576F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006C5C97" w14:textId="77777777" w:rsidR="00D0576F" w:rsidRDefault="00D0576F" w:rsidP="00D0576F">
      <w:pPr>
        <w:pStyle w:val="PL"/>
      </w:pPr>
      <w:r>
        <w:t xml:space="preserve">        of prioritized resources and dedicated resources, which means the </w:t>
      </w:r>
    </w:p>
    <w:p w14:paraId="5828BA7C" w14:textId="77777777" w:rsidR="00D0576F" w:rsidRDefault="00D0576F" w:rsidP="00D0576F">
      <w:pPr>
        <w:pStyle w:val="PL"/>
      </w:pPr>
      <w:r>
        <w:t xml:space="preserve">        resources quota that need to be guaranteed for use by the associated </w:t>
      </w:r>
    </w:p>
    <w:p w14:paraId="2D8718A4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32C9189B" w14:textId="77777777" w:rsidR="00D0576F" w:rsidRDefault="00D0576F" w:rsidP="00D0576F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67C1C1A8" w14:textId="77777777" w:rsidR="00D0576F" w:rsidRDefault="00D0576F" w:rsidP="00D0576F">
      <w:pPr>
        <w:pStyle w:val="PL"/>
      </w:pPr>
      <w:r>
        <w:t xml:space="preserve">        less or equal 100.</w:t>
      </w:r>
    </w:p>
    <w:p w14:paraId="0F2F3196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208DFC05" w14:textId="77777777" w:rsidR="00D0576F" w:rsidRDefault="00D0576F" w:rsidP="00D0576F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020A0BF6" w14:textId="77777777" w:rsidR="00D0576F" w:rsidRDefault="00D0576F" w:rsidP="00D0576F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56797C10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0D99454A" w14:textId="77777777" w:rsidR="00D0576F" w:rsidRDefault="00D0576F" w:rsidP="00D0576F">
      <w:pPr>
        <w:pStyle w:val="PL"/>
      </w:pPr>
      <w:r>
        <w:t xml:space="preserve">        or equal 100.</w:t>
      </w:r>
    </w:p>
    <w:p w14:paraId="4C03D956" w14:textId="77777777" w:rsidR="00D0576F" w:rsidRDefault="00D0576F" w:rsidP="00D0576F">
      <w:pPr>
        <w:pStyle w:val="PL"/>
      </w:pPr>
      <w:r>
        <w:t xml:space="preserve">        </w:t>
      </w:r>
    </w:p>
    <w:p w14:paraId="4AB58D96" w14:textId="77777777" w:rsidR="00D0576F" w:rsidRDefault="00D0576F" w:rsidP="00D0576F">
      <w:pPr>
        <w:pStyle w:val="PL"/>
      </w:pPr>
      <w:r>
        <w:t xml:space="preserve">        The following are the definition for above mentioned three resource </w:t>
      </w:r>
    </w:p>
    <w:p w14:paraId="32058910" w14:textId="77777777" w:rsidR="00D0576F" w:rsidRDefault="00D0576F" w:rsidP="00D0576F">
      <w:pPr>
        <w:pStyle w:val="PL"/>
      </w:pPr>
      <w:r>
        <w:t xml:space="preserve">        categories:</w:t>
      </w:r>
    </w:p>
    <w:p w14:paraId="1967EEED" w14:textId="77777777" w:rsidR="00D0576F" w:rsidRDefault="00D0576F" w:rsidP="00D0576F">
      <w:pPr>
        <w:pStyle w:val="PL"/>
      </w:pPr>
      <w:r>
        <w:t xml:space="preserve">        - Shared resources: means the resources that are shared with other </w:t>
      </w:r>
    </w:p>
    <w:p w14:paraId="4345B1D8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63C48AB3" w14:textId="77777777" w:rsidR="00D0576F" w:rsidRDefault="00D0576F" w:rsidP="00D0576F">
      <w:pPr>
        <w:pStyle w:val="PL"/>
      </w:pPr>
      <w:r>
        <w:lastRenderedPageBreak/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0609F010" w14:textId="77777777" w:rsidR="00D0576F" w:rsidRDefault="00D0576F" w:rsidP="00D0576F">
      <w:pPr>
        <w:pStyle w:val="PL"/>
      </w:pPr>
      <w:r>
        <w:t xml:space="preserve">        resources are not guaranteed for use by the associated </w:t>
      </w:r>
    </w:p>
    <w:p w14:paraId="464B5307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52BD1CBE" w14:textId="77777777" w:rsidR="00D0576F" w:rsidRDefault="00D0576F" w:rsidP="00D0576F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3C047FC3" w14:textId="77777777" w:rsidR="00D0576F" w:rsidRDefault="00D0576F" w:rsidP="00D0576F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13A63468" w14:textId="77777777" w:rsidR="00D0576F" w:rsidRDefault="00D0576F" w:rsidP="00D0576F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6A354814" w14:textId="77777777" w:rsidR="00D0576F" w:rsidRDefault="00D0576F" w:rsidP="00D0576F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191B205A" w14:textId="77777777" w:rsidR="00D0576F" w:rsidRDefault="00D0576F" w:rsidP="00D0576F">
      <w:pPr>
        <w:pStyle w:val="PL"/>
      </w:pPr>
      <w:r>
        <w:t xml:space="preserve">        When not used, these resources may be used by other </w:t>
      </w:r>
    </w:p>
    <w:p w14:paraId="40B4E48D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76B0D67A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7920FDAE" w14:textId="77777777" w:rsidR="00D0576F" w:rsidRDefault="00D0576F" w:rsidP="00D0576F">
      <w:pPr>
        <w:pStyle w:val="PL"/>
      </w:pPr>
      <w:r>
        <w:t xml:space="preserve">        The prioritized resources quota is represented by </w:t>
      </w:r>
    </w:p>
    <w:p w14:paraId="01B0E3B1" w14:textId="77777777" w:rsidR="00D0576F" w:rsidRDefault="00D0576F" w:rsidP="00D0576F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7A1BAAEE" w14:textId="77777777" w:rsidR="00D0576F" w:rsidRDefault="00D0576F" w:rsidP="00D0576F">
      <w:pPr>
        <w:pStyle w:val="PL"/>
      </w:pPr>
      <w:r>
        <w:t xml:space="preserve">        - Dedicated resources: means the resources are dedicated for use by </w:t>
      </w:r>
    </w:p>
    <w:p w14:paraId="12795E0F" w14:textId="77777777" w:rsidR="00D0576F" w:rsidRDefault="00D0576F" w:rsidP="00D0576F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551A17BA" w14:textId="77777777" w:rsidR="00D0576F" w:rsidRDefault="00D0576F" w:rsidP="00D0576F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650D0FD6" w14:textId="77777777" w:rsidR="00D0576F" w:rsidRDefault="00D0576F" w:rsidP="00D0576F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12579B5" w14:textId="77777777" w:rsidR="00D0576F" w:rsidRDefault="00D0576F" w:rsidP="00D0576F">
      <w:pPr>
        <w:pStyle w:val="PL"/>
      </w:pPr>
      <w:r>
        <w:t xml:space="preserve">      key id;</w:t>
      </w:r>
    </w:p>
    <w:p w14:paraId="55BADCFC" w14:textId="77777777" w:rsidR="00D0576F" w:rsidRDefault="00D0576F" w:rsidP="00D0576F">
      <w:pPr>
        <w:pStyle w:val="PL"/>
      </w:pPr>
      <w:r>
        <w:t xml:space="preserve">      uses top3gpp:Top_Grp;</w:t>
      </w:r>
    </w:p>
    <w:p w14:paraId="7CBC8D47" w14:textId="77777777" w:rsidR="00D0576F" w:rsidRDefault="00D0576F" w:rsidP="00D0576F">
      <w:pPr>
        <w:pStyle w:val="PL"/>
      </w:pPr>
      <w:r>
        <w:t xml:space="preserve">      container attributes {</w:t>
      </w:r>
    </w:p>
    <w:p w14:paraId="6884E5E9" w14:textId="77777777" w:rsidR="00D0576F" w:rsidRDefault="00D0576F" w:rsidP="00D0576F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4D750511" w14:textId="77777777" w:rsidR="00D0576F" w:rsidRDefault="00D0576F" w:rsidP="00D0576F">
      <w:pPr>
        <w:pStyle w:val="PL"/>
      </w:pPr>
      <w:r>
        <w:t xml:space="preserve">      }</w:t>
      </w:r>
    </w:p>
    <w:p w14:paraId="1D504CD2" w14:textId="77777777" w:rsidR="00D0576F" w:rsidRDefault="00D0576F" w:rsidP="00D0576F">
      <w:pPr>
        <w:pStyle w:val="PL"/>
      </w:pPr>
      <w:r>
        <w:t xml:space="preserve">    }</w:t>
      </w:r>
    </w:p>
    <w:p w14:paraId="2C9FE07E" w14:textId="77777777" w:rsidR="00D0576F" w:rsidRDefault="00D0576F" w:rsidP="00D0576F">
      <w:pPr>
        <w:pStyle w:val="PL"/>
      </w:pPr>
      <w:r>
        <w:t xml:space="preserve">  }</w:t>
      </w:r>
    </w:p>
    <w:p w14:paraId="0C741133" w14:textId="77777777" w:rsidR="00D0576F" w:rsidRDefault="00D0576F" w:rsidP="00D0576F">
      <w:pPr>
        <w:pStyle w:val="PL"/>
      </w:pPr>
      <w:r>
        <w:t xml:space="preserve">  </w:t>
      </w:r>
    </w:p>
    <w:p w14:paraId="5BC499AF" w14:textId="77777777" w:rsidR="00D0576F" w:rsidRDefault="00D0576F" w:rsidP="00D0576F">
      <w:pPr>
        <w:pStyle w:val="PL"/>
      </w:pPr>
      <w:r>
        <w:t xml:space="preserve">  augment "/me3gpp:ManagedElement/gnbcucp3gpp:GNBCUCPFunction/" +</w:t>
      </w:r>
    </w:p>
    <w:p w14:paraId="2048A558" w14:textId="77777777" w:rsidR="00D0576F" w:rsidRDefault="00D0576F" w:rsidP="00D0576F">
      <w:pPr>
        <w:pStyle w:val="PL"/>
      </w:pPr>
      <w:r>
        <w:t xml:space="preserve">      "nrcellcu3gpp:NRCellCU" {</w:t>
      </w:r>
    </w:p>
    <w:p w14:paraId="1DFBE17C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63061495" w14:textId="77777777" w:rsidR="00D0576F" w:rsidRDefault="00D0576F" w:rsidP="00D0576F">
      <w:pPr>
        <w:pStyle w:val="PL"/>
      </w:pPr>
      <w:r>
        <w:t xml:space="preserve">  }  </w:t>
      </w:r>
    </w:p>
    <w:p w14:paraId="7B507D5B" w14:textId="77777777" w:rsidR="00D0576F" w:rsidRDefault="00D0576F" w:rsidP="00D0576F">
      <w:pPr>
        <w:pStyle w:val="PL"/>
      </w:pPr>
      <w:r>
        <w:t xml:space="preserve">  </w:t>
      </w:r>
    </w:p>
    <w:p w14:paraId="59E5F51B" w14:textId="77777777" w:rsidR="00D0576F" w:rsidRDefault="00D0576F" w:rsidP="00D0576F">
      <w:pPr>
        <w:pStyle w:val="PL"/>
      </w:pPr>
      <w:r>
        <w:t xml:space="preserve">  augment "/me3gpp:ManagedElement/gnbdu3gpp:GNBDUFunction/" +</w:t>
      </w:r>
    </w:p>
    <w:p w14:paraId="65F9001F" w14:textId="77777777" w:rsidR="00D0576F" w:rsidRDefault="00D0576F" w:rsidP="00D0576F">
      <w:pPr>
        <w:pStyle w:val="PL"/>
      </w:pPr>
      <w:r>
        <w:t xml:space="preserve">      "nrcelldu3gpp:NRCellDU" {</w:t>
      </w:r>
    </w:p>
    <w:p w14:paraId="1C869402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71E8D608" w14:textId="77777777" w:rsidR="00D0576F" w:rsidRDefault="00D0576F" w:rsidP="00D0576F">
      <w:pPr>
        <w:pStyle w:val="PL"/>
      </w:pPr>
      <w:r>
        <w:t xml:space="preserve">  }</w:t>
      </w:r>
    </w:p>
    <w:p w14:paraId="0C67F1C9" w14:textId="77777777" w:rsidR="00D0576F" w:rsidRDefault="00D0576F" w:rsidP="00D0576F">
      <w:pPr>
        <w:pStyle w:val="PL"/>
      </w:pPr>
    </w:p>
    <w:p w14:paraId="0AB36FAF" w14:textId="77777777" w:rsidR="00D0576F" w:rsidRDefault="00D0576F" w:rsidP="00D0576F">
      <w:pPr>
        <w:pStyle w:val="PL"/>
      </w:pPr>
      <w:r>
        <w:t xml:space="preserve">  augment "/me3gpp:ManagedElement/gnbcuup3gpp:GNBCUUPFunction" {</w:t>
      </w:r>
    </w:p>
    <w:p w14:paraId="20D040E0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7055A2F8" w14:textId="77777777" w:rsidR="00D0576F" w:rsidRDefault="00D0576F" w:rsidP="00D0576F">
      <w:pPr>
        <w:pStyle w:val="PL"/>
      </w:pPr>
      <w:r>
        <w:t xml:space="preserve">  }</w:t>
      </w:r>
    </w:p>
    <w:p w14:paraId="2059FCE1" w14:textId="77777777" w:rsidR="00D0576F" w:rsidRDefault="00D0576F" w:rsidP="00D0576F">
      <w:pPr>
        <w:pStyle w:val="PL"/>
      </w:pPr>
    </w:p>
    <w:p w14:paraId="37471616" w14:textId="77777777" w:rsidR="00D0576F" w:rsidRDefault="00D0576F" w:rsidP="00D0576F">
      <w:pPr>
        <w:pStyle w:val="PL"/>
      </w:pPr>
      <w:r>
        <w:t xml:space="preserve">  augment "/me3gpp:ManagedElement/gnbcucp3gpp:GNBCUCPFunction" {</w:t>
      </w:r>
    </w:p>
    <w:p w14:paraId="3D27155F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F6BAD03" w14:textId="77777777" w:rsidR="00D0576F" w:rsidRDefault="00D0576F" w:rsidP="00D0576F">
      <w:pPr>
        <w:pStyle w:val="PL"/>
      </w:pPr>
      <w:r>
        <w:t xml:space="preserve">  }</w:t>
      </w:r>
    </w:p>
    <w:p w14:paraId="00D91B38" w14:textId="77777777" w:rsidR="00D0576F" w:rsidRDefault="00D0576F" w:rsidP="00D0576F">
      <w:pPr>
        <w:pStyle w:val="PL"/>
      </w:pPr>
    </w:p>
    <w:p w14:paraId="23F5DFA1" w14:textId="77777777" w:rsidR="00D0576F" w:rsidRDefault="00D0576F" w:rsidP="00D0576F">
      <w:pPr>
        <w:pStyle w:val="PL"/>
      </w:pPr>
      <w:r>
        <w:t xml:space="preserve">  augment "/me3gpp:ManagedElement/gnbdu3gpp:GNBDUFunction" {</w:t>
      </w:r>
    </w:p>
    <w:p w14:paraId="2A90E461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66CA3B33" w14:textId="77777777" w:rsidR="00D0576F" w:rsidRDefault="00D0576F" w:rsidP="00D0576F">
      <w:pPr>
        <w:pStyle w:val="PL"/>
      </w:pPr>
      <w:r>
        <w:t xml:space="preserve">  }</w:t>
      </w:r>
    </w:p>
    <w:p w14:paraId="090CB243" w14:textId="28374876" w:rsidR="008A35FC" w:rsidRDefault="008A35FC" w:rsidP="008A35FC">
      <w:pPr>
        <w:pStyle w:val="PL"/>
      </w:pPr>
      <w:r>
        <w:t>}</w:t>
      </w:r>
    </w:p>
    <w:p w14:paraId="6BE3A2D8" w14:textId="58B7D362" w:rsidR="00D0576F" w:rsidRDefault="00D0576F" w:rsidP="008A35FC">
      <w:pPr>
        <w:pStyle w:val="PL"/>
      </w:pPr>
      <w:r w:rsidRPr="00B438B4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6369E220" w14:textId="77777777" w:rsidR="00A35E80" w:rsidRDefault="00A35E80" w:rsidP="008A35FC">
      <w:pPr>
        <w:pStyle w:val="PL"/>
        <w:rPr>
          <w:rFonts w:cs="Courier New"/>
          <w:szCs w:val="16"/>
          <w:lang w:eastAsia="zh-CN"/>
        </w:rPr>
      </w:pPr>
      <w:r w:rsidRPr="00A35E80">
        <w:rPr>
          <w:rFonts w:cs="Courier New"/>
          <w:szCs w:val="16"/>
          <w:lang w:eastAsia="zh-CN"/>
        </w:rPr>
        <w:t>&lt;CODE BEGINS&gt;</w:t>
      </w:r>
    </w:p>
    <w:p w14:paraId="5F7207A9" w14:textId="2E03D0B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099E2CDC" w:rsidR="008A35FC" w:rsidRDefault="00A35E80" w:rsidP="008A35FC">
      <w:pPr>
        <w:pStyle w:val="PL"/>
        <w:rPr>
          <w:lang w:eastAsia="zh-CN"/>
        </w:rPr>
      </w:pPr>
      <w:r w:rsidRPr="00A35E80">
        <w:rPr>
          <w:lang w:eastAsia="zh-CN"/>
        </w:rPr>
        <w:t>&lt;CODE ENDS&gt;</w:t>
      </w: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9DAA341" w14:textId="77777777" w:rsidR="00A35E80" w:rsidRDefault="00A35E80" w:rsidP="00D7643F">
      <w:pPr>
        <w:pStyle w:val="PL"/>
      </w:pPr>
      <w:r w:rsidRPr="00A35E80">
        <w:t>&lt;CODE BEGINS&gt;</w:t>
      </w:r>
    </w:p>
    <w:p w14:paraId="47266075" w14:textId="6EEE5FB5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lastRenderedPageBreak/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lastRenderedPageBreak/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2AAAC9FE" w14:textId="77777777" w:rsidR="00A35E80" w:rsidRDefault="00D7643F" w:rsidP="00A35E80">
      <w:pPr>
        <w:pStyle w:val="PL"/>
      </w:pPr>
      <w:r>
        <w:t>}</w:t>
      </w:r>
    </w:p>
    <w:p w14:paraId="49F8DBE0" w14:textId="7513F0AF" w:rsidR="00D7643F" w:rsidRDefault="00A35E80" w:rsidP="00A35E80">
      <w:pPr>
        <w:pStyle w:val="PL"/>
      </w:pPr>
      <w:r>
        <w:t>&lt;CODE ENDS&gt;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lastRenderedPageBreak/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lastRenderedPageBreak/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C5DAC0F" w14:textId="77777777" w:rsidR="00A35E80" w:rsidRDefault="00A35E80" w:rsidP="00D7643F">
      <w:pPr>
        <w:pStyle w:val="PL"/>
      </w:pPr>
      <w:r w:rsidRPr="00A35E80">
        <w:t>&lt;CODE BEGINS&gt;</w:t>
      </w:r>
    </w:p>
    <w:p w14:paraId="0778F820" w14:textId="7960A9C4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lastRenderedPageBreak/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2ABCB63C" w14:textId="77777777" w:rsidR="00A35E80" w:rsidRDefault="00D7643F" w:rsidP="00A35E80">
      <w:pPr>
        <w:pStyle w:val="PL"/>
      </w:pPr>
      <w:r>
        <w:t>}</w:t>
      </w:r>
    </w:p>
    <w:p w14:paraId="47C4663E" w14:textId="24A7EE72" w:rsidR="00D7643F" w:rsidRDefault="00A35E80" w:rsidP="00A35E80">
      <w:pPr>
        <w:pStyle w:val="PL"/>
      </w:pPr>
      <w:r>
        <w:t>&lt;CODE ENDS&gt;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lastRenderedPageBreak/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53D36F19" w14:textId="77777777" w:rsidR="00A35E80" w:rsidRDefault="00A35E80" w:rsidP="00D7643F">
      <w:pPr>
        <w:pStyle w:val="PL"/>
      </w:pPr>
      <w:r w:rsidRPr="00A35E80">
        <w:t>&lt;CODE BEGINS&gt;</w:t>
      </w:r>
    </w:p>
    <w:p w14:paraId="0B1344E9" w14:textId="2F9A76FC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74E6BE13" w14:textId="77777777" w:rsidR="00A35E80" w:rsidRDefault="00D7643F" w:rsidP="00A35E80">
      <w:pPr>
        <w:pStyle w:val="PL"/>
      </w:pPr>
      <w:r>
        <w:t>}</w:t>
      </w:r>
    </w:p>
    <w:p w14:paraId="4F148790" w14:textId="5316D104" w:rsidR="00D7643F" w:rsidRDefault="00A35E80" w:rsidP="00A35E80">
      <w:pPr>
        <w:pStyle w:val="PL"/>
      </w:pPr>
      <w:r>
        <w:lastRenderedPageBreak/>
        <w:t>&lt;CODE ENDS&gt;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lastRenderedPageBreak/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lastRenderedPageBreak/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lastRenderedPageBreak/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 xml:space="preserve">uses </w:t>
      </w:r>
      <w:proofErr w:type="spellStart"/>
      <w:r w:rsidRPr="008F287B">
        <w:rPr>
          <w:lang w:val="fr-FR" w:eastAsia="zh-CN"/>
        </w:rPr>
        <w:t>RimRSSetGrp</w:t>
      </w:r>
      <w:proofErr w:type="spellEnd"/>
      <w:r w:rsidRPr="008F287B">
        <w:rPr>
          <w:lang w:val="fr-FR" w:eastAsia="zh-CN"/>
        </w:rPr>
        <w:t>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</w:r>
      <w:proofErr w:type="spellStart"/>
      <w:r w:rsidRPr="008F287B">
        <w:rPr>
          <w:lang w:val="fr-FR" w:eastAsia="zh-CN"/>
        </w:rPr>
        <w:t>Void</w:t>
      </w:r>
      <w:bookmarkEnd w:id="213"/>
      <w:bookmarkEnd w:id="214"/>
      <w:bookmarkEnd w:id="215"/>
      <w:bookmarkEnd w:id="216"/>
      <w:bookmarkEnd w:id="217"/>
      <w:proofErr w:type="spellEnd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lastRenderedPageBreak/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proofErr w:type="spellStart"/>
      <w:r>
        <w:t>openapi</w:t>
      </w:r>
      <w:proofErr w:type="spellEnd"/>
      <w:r>
        <w:t>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proofErr w:type="spellStart"/>
      <w:r>
        <w:t>externalDocs</w:t>
      </w:r>
      <w:proofErr w:type="spellEnd"/>
      <w:r>
        <w:t>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370AD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4B5DA88" w14:textId="77777777" w:rsidR="004712BA" w:rsidRDefault="004712BA" w:rsidP="004712BA">
      <w:pPr>
        <w:pStyle w:val="PL"/>
      </w:pPr>
      <w:r>
        <w:lastRenderedPageBreak/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F8D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32C466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1B0E8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88E699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2A0A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72D388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309065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8B167D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C0CA47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544FBB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792E81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6A4D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3BA1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06BBE2F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allowedPlmns</w:t>
      </w:r>
      <w:proofErr w:type="spellEnd"/>
      <w:r>
        <w:t>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DDD92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D56B0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641485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C38DC8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39740EA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158A2B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B3F129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F7FC64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7F1A34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115F62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742C2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A044D8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655911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21D6B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295038B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90F7DC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D7EE0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4213E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SupportedFunc</w:t>
      </w:r>
      <w:proofErr w:type="spellEnd"/>
      <w:r>
        <w:t>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ADB6F3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8D493E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2DACFE8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11BA2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98FCC4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EAA2B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B2A3B6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B9D78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lastRenderedPageBreak/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51F39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7C861B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13F25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629CD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74FE966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9CF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65BA0AD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FC18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12B42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8EF1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6B32E2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261D5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lastRenderedPageBreak/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F553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C85DE8E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7957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F8610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452D9EB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2DB1E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89E2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B2E9FE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CA1EF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57DA7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3D06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4E3EF7D4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655E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4EE30E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7187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0395B3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SnssaiInfo</w:t>
      </w:r>
      <w:proofErr w:type="spellEnd"/>
      <w:r>
        <w:t>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606B5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F43419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2377879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58C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C6E8C7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9E946DC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dnaiList</w:t>
      </w:r>
      <w:proofErr w:type="spellEnd"/>
      <w:r>
        <w:t>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6CAB2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68F28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242FAD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65FE1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C0A68B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0D27EAC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88803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303ADBC1" w14:textId="77777777" w:rsidR="004712BA" w:rsidRDefault="004712BA" w:rsidP="004712BA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ED44F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C7BAB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A1FA9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11E96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616086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5C1C79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67BBEF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B3586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5FC8C21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C6631E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E9B762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6473C42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383037F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76C2A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58EFE1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634749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6A29F5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97E9E4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98A32CD" w14:textId="77777777" w:rsidR="004712BA" w:rsidRDefault="004712BA" w:rsidP="004712BA">
      <w:pPr>
        <w:pStyle w:val="PL"/>
      </w:pPr>
      <w:r>
        <w:lastRenderedPageBreak/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5CBC0B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6BCDF5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548A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2FB28CB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6EA3CC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3CEE3760" w14:textId="77777777" w:rsidR="00114BD4" w:rsidRDefault="004712BA" w:rsidP="00114BD4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9CF2A3B" w14:textId="77777777" w:rsidR="00114BD4" w:rsidRDefault="00114BD4" w:rsidP="00114BD4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2EE349DB" w14:textId="3B93D06E" w:rsidR="004712BA" w:rsidRDefault="00114BD4" w:rsidP="00114BD4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6FA0A44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52319D33" w:rsidR="004712BA" w:rsidRDefault="004712BA" w:rsidP="004712BA">
      <w:pPr>
        <w:pStyle w:val="PL"/>
      </w:pPr>
      <w:r>
        <w:t xml:space="preserve">                    </w:t>
      </w:r>
      <w:proofErr w:type="spellStart"/>
      <w:r w:rsidR="006A6B82" w:rsidRPr="006A6B82">
        <w:t>pLMNInfoList</w:t>
      </w:r>
      <w:proofErr w:type="spellEnd"/>
      <w:r>
        <w:t>:</w:t>
      </w:r>
    </w:p>
    <w:p w14:paraId="28E01A0A" w14:textId="546887AA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6A6B82" w:rsidRPr="006A6B82">
        <w:t>nfo</w:t>
      </w:r>
      <w:r>
        <w:t>List</w:t>
      </w:r>
      <w:proofErr w:type="spellEnd"/>
      <w:r>
        <w:t>'</w:t>
      </w:r>
    </w:p>
    <w:p w14:paraId="3853C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DC37C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11C0056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4C66A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52E1D6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D30516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B0B0B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73813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BE1FBE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C105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60F4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lastRenderedPageBreak/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355D3D7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8967C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53CC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DF724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0004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ADAF9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FB2DE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A1D29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37620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6869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6B344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3F7C1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2B24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90F28C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059CA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08527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777FD9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9C752C2" w14:textId="0920CDBD" w:rsidR="004712BA" w:rsidRDefault="004712BA" w:rsidP="004712BA">
      <w:pPr>
        <w:pStyle w:val="PL"/>
      </w:pPr>
      <w:r>
        <w:lastRenderedPageBreak/>
        <w:t xml:space="preserve">                    </w:t>
      </w:r>
      <w:r w:rsidR="00FD2408" w:rsidRPr="00FD2408">
        <w:t xml:space="preserve">  </w:t>
      </w:r>
      <w:r>
        <w:t>$ref: '#/components/schemas/</w:t>
      </w:r>
      <w:proofErr w:type="spellStart"/>
      <w:r>
        <w:t>Tai</w:t>
      </w:r>
      <w:r w:rsidR="00FD2408" w:rsidRPr="00FD2408">
        <w:t>List</w:t>
      </w:r>
      <w:proofErr w:type="spellEnd"/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250A4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9D660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C4E7D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9B78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0124F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31DF3C7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A61586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BDAFB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11EF1C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71CDF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92FE2B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5ACBC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07F5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0877E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6C2610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40702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EF4F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527B8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1C431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28619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1D383A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455B6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ACFCD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9AED4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073478D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475C6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70D2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47F9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5C0E5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CEF1F1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670B7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8114A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F1ECCF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5BA97F2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lastRenderedPageBreak/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8618F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7D3AC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5BC3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192962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EFFC2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D98DF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3CC47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8D20C4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A7E00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0205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F29E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4FE9C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7B83D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20501F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2AEAA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AFDE7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7CF1A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6FB7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CA46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838905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8FA8C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4DAE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4F2B8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191F8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3A2CD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9E06B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D208BC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3574E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8044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335E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3D844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9DF178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C4E84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29840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AC534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2FAC2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843BA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A97F37C" w14:textId="64C93574" w:rsidR="004712BA" w:rsidRPr="00360511" w:rsidRDefault="004712BA" w:rsidP="004712BA">
      <w:pPr>
        <w:pStyle w:val="PL"/>
      </w:pPr>
      <w:r>
        <w:t xml:space="preserve">                      </w:t>
      </w:r>
      <w:r w:rsidRPr="00360511">
        <w:t>$ref: '#/components/schemas/</w:t>
      </w:r>
      <w:proofErr w:type="spellStart"/>
      <w:r w:rsidRPr="00360511">
        <w:t>TaiList</w:t>
      </w:r>
      <w:proofErr w:type="spellEnd"/>
      <w:r w:rsidRPr="00360511">
        <w:t>'</w:t>
      </w:r>
    </w:p>
    <w:p w14:paraId="7264A998" w14:textId="77777777" w:rsidR="004712BA" w:rsidRPr="00360511" w:rsidRDefault="004712BA" w:rsidP="004712BA">
      <w:pPr>
        <w:pStyle w:val="PL"/>
      </w:pPr>
      <w:r w:rsidRPr="00360511">
        <w:t xml:space="preserve">                    </w:t>
      </w:r>
      <w:proofErr w:type="spellStart"/>
      <w:r w:rsidRPr="00360511">
        <w:t>taiRangeList</w:t>
      </w:r>
      <w:proofErr w:type="spellEnd"/>
      <w:r w:rsidRPr="00360511">
        <w:t>:</w:t>
      </w:r>
    </w:p>
    <w:p w14:paraId="1ACB2C59" w14:textId="77777777" w:rsidR="004712BA" w:rsidRDefault="004712BA" w:rsidP="004712BA">
      <w:pPr>
        <w:pStyle w:val="PL"/>
      </w:pPr>
      <w:r w:rsidRPr="00360511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D1DFD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lastRenderedPageBreak/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3E296BB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828E4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7FD2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B704865" w14:textId="2F1C0C0A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2B9656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1C513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E980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103D1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498533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FC303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6206B95E" w:rsidR="004712BA" w:rsidRDefault="004712BA" w:rsidP="004712BA">
      <w:pPr>
        <w:pStyle w:val="PL"/>
      </w:pPr>
      <w:r>
        <w:t xml:space="preserve">            EP_N</w:t>
      </w:r>
      <w:r w:rsidR="00114BD4" w:rsidRPr="00114BD4">
        <w:t>88</w:t>
      </w:r>
      <w:r>
        <w:t>:</w:t>
      </w:r>
    </w:p>
    <w:p w14:paraId="06E44584" w14:textId="37022DE8" w:rsidR="004712BA" w:rsidRDefault="004712BA" w:rsidP="004712BA">
      <w:pPr>
        <w:pStyle w:val="PL"/>
      </w:pPr>
      <w:r>
        <w:t xml:space="preserve">              $ref: '#/components/schemas/EP_N</w:t>
      </w:r>
      <w:r w:rsidR="00114BD4" w:rsidRPr="00114BD4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700DB7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BDC2E3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B7671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B82E9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2785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391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A17E1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1321DE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7FE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D2962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15C4B0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CB6A8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2C2F88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EE3C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207A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13D95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9BD5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F591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CDC8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CF7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8B43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925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A8C2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E4DC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F8660B" w14:textId="77777777" w:rsidR="004712BA" w:rsidRDefault="004712BA" w:rsidP="004712BA">
      <w:pPr>
        <w:pStyle w:val="PL"/>
      </w:pPr>
      <w:r>
        <w:lastRenderedPageBreak/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65D0B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54D2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5D04A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6B21D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43A6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194EFD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633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21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7D363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D9D7D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54D8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155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407F36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F3C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ED949A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237BF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0116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52535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56EC96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BF0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6E79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40AD2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0A71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9473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2BB3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54B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FD571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0565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08DE6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C96A2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5522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69A7E031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717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2E52D1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FBF44BF" w14:textId="77777777" w:rsidR="004712BA" w:rsidRDefault="004712BA" w:rsidP="004712BA">
      <w:pPr>
        <w:pStyle w:val="PL"/>
      </w:pPr>
      <w:r>
        <w:lastRenderedPageBreak/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DDFE38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7E39D7A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6C87F55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50DA6929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4ADD7ECA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54FCDD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F14963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FCAC4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32B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CDD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8D874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03E5FE7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5CF86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54E80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783ED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170B23D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DD9B4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25068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7BFD4E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A62C9F7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6D35387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DD7FDB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31A75C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5BA09BF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F0849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369617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874CD4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C1AF14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678660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CB01D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BEA6F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92CF09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6ADD2AE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7309478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BF6363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90DAC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4011F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F67C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73B8AE72" w14:textId="77777777" w:rsidR="00114BD4" w:rsidRDefault="004712BA" w:rsidP="00114BD4">
      <w:pPr>
        <w:pStyle w:val="PL"/>
      </w:pPr>
      <w:r>
        <w:t xml:space="preserve">  </w:t>
      </w:r>
    </w:p>
    <w:p w14:paraId="0F093A50" w14:textId="77777777" w:rsidR="00114BD4" w:rsidRDefault="00114BD4" w:rsidP="00114BD4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700EBBF1" w14:textId="77777777" w:rsidR="00114BD4" w:rsidRDefault="00114BD4" w:rsidP="00114BD4">
      <w:pPr>
        <w:pStyle w:val="PL"/>
      </w:pPr>
      <w:r>
        <w:t xml:space="preserve">      type: array</w:t>
      </w:r>
    </w:p>
    <w:p w14:paraId="004D0531" w14:textId="77777777" w:rsidR="00114BD4" w:rsidRDefault="00114BD4" w:rsidP="00114BD4">
      <w:pPr>
        <w:pStyle w:val="PL"/>
      </w:pPr>
      <w:r>
        <w:t xml:space="preserve">      items:</w:t>
      </w:r>
    </w:p>
    <w:p w14:paraId="2BC989AB" w14:textId="25CCC700" w:rsidR="004712BA" w:rsidRDefault="00114BD4" w:rsidP="00114BD4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lastRenderedPageBreak/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lastRenderedPageBreak/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2E55F1E3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322D5786" w:rsidR="004712BA" w:rsidRDefault="004712BA" w:rsidP="004712BA">
      <w:pPr>
        <w:pStyle w:val="PL"/>
      </w:pPr>
      <w:r>
        <w:t xml:space="preserve">        $ref: '#/components/schemas/EP_N</w:t>
      </w:r>
      <w:r w:rsidR="00114BD4" w:rsidRPr="00114BD4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lastRenderedPageBreak/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10838327" w:rsidR="004712BA" w:rsidRDefault="004712BA" w:rsidP="004712BA">
      <w:pPr>
        <w:pStyle w:val="PL"/>
      </w:pPr>
      <w:r>
        <w:t xml:space="preserve">       - $ref: '#/components/schemas/EP_N</w:t>
      </w:r>
      <w:r w:rsidR="00114BD4" w:rsidRPr="00114BD4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546E" w14:textId="77777777" w:rsidR="009E6ACA" w:rsidRDefault="009E6ACA">
      <w:r>
        <w:separator/>
      </w:r>
    </w:p>
  </w:endnote>
  <w:endnote w:type="continuationSeparator" w:id="0">
    <w:p w14:paraId="374BEE36" w14:textId="77777777" w:rsidR="009E6ACA" w:rsidRDefault="009E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CFEA" w14:textId="77777777" w:rsidR="00402FE1" w:rsidRDefault="00402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A2D83AE" w:rsidR="00C10A24" w:rsidRDefault="00402FE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E29B" w14:textId="77777777" w:rsidR="00402FE1" w:rsidRDefault="00402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047B" w14:textId="77777777" w:rsidR="009E6ACA" w:rsidRDefault="009E6ACA">
      <w:r>
        <w:separator/>
      </w:r>
    </w:p>
  </w:footnote>
  <w:footnote w:type="continuationSeparator" w:id="0">
    <w:p w14:paraId="00E33347" w14:textId="77777777" w:rsidR="009E6ACA" w:rsidRDefault="009E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C74DF" w14:textId="77777777" w:rsidR="00402FE1" w:rsidRDefault="00402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89EB404" w:rsidR="00C10A24" w:rsidRDefault="00402F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V17.9.0 (2023-01)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5C6555F" w:rsidR="00C10A24" w:rsidRDefault="00402F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04DE" w14:textId="77777777" w:rsidR="00402FE1" w:rsidRDefault="00402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14BD4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4542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2FE1"/>
    <w:rsid w:val="0040693E"/>
    <w:rsid w:val="0041693A"/>
    <w:rsid w:val="00423334"/>
    <w:rsid w:val="00425E98"/>
    <w:rsid w:val="0043314D"/>
    <w:rsid w:val="004345EC"/>
    <w:rsid w:val="00454672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76923"/>
    <w:rsid w:val="00580C2F"/>
    <w:rsid w:val="00581F2C"/>
    <w:rsid w:val="00597B11"/>
    <w:rsid w:val="005A148F"/>
    <w:rsid w:val="005A253A"/>
    <w:rsid w:val="005B4C01"/>
    <w:rsid w:val="005C34F0"/>
    <w:rsid w:val="005C3C87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B82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87550"/>
    <w:rsid w:val="00997D95"/>
    <w:rsid w:val="009C081D"/>
    <w:rsid w:val="009D37BB"/>
    <w:rsid w:val="009E0950"/>
    <w:rsid w:val="009E5EB7"/>
    <w:rsid w:val="009E6ACA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35E80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036A1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0A6"/>
    <w:rsid w:val="00C93F40"/>
    <w:rsid w:val="00C97F88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35102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31AC"/>
    <w:rsid w:val="00F04712"/>
    <w:rsid w:val="00F13360"/>
    <w:rsid w:val="00F17312"/>
    <w:rsid w:val="00F22EC7"/>
    <w:rsid w:val="00F325C8"/>
    <w:rsid w:val="00F329EA"/>
    <w:rsid w:val="00F60752"/>
    <w:rsid w:val="00F653B8"/>
    <w:rsid w:val="00F75B3B"/>
    <w:rsid w:val="00F9008D"/>
    <w:rsid w:val="00F914D8"/>
    <w:rsid w:val="00FA1266"/>
    <w:rsid w:val="00FA43ED"/>
    <w:rsid w:val="00FC1192"/>
    <w:rsid w:val="00FC2BB7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1481</TotalTime>
  <Pages>106</Pages>
  <Words>41490</Words>
  <Characters>236494</Characters>
  <Application>Microsoft Office Word</Application>
  <DocSecurity>0</DocSecurity>
  <Lines>1970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93</cp:revision>
  <cp:lastPrinted>2019-02-25T14:05:00Z</cp:lastPrinted>
  <dcterms:created xsi:type="dcterms:W3CDTF">2021-06-11T06:49:00Z</dcterms:created>
  <dcterms:modified xsi:type="dcterms:W3CDTF">2023-01-11T10:38:00Z</dcterms:modified>
</cp:coreProperties>
</file>