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7744767A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_3gpp-nr-nrm-beam.yang</w:t>
      </w:r>
    </w:p>
    <w:p w14:paraId="16F998CD" w14:textId="77777777" w:rsidR="007C0418" w:rsidRDefault="007C0418" w:rsidP="004D13F3">
      <w:pPr>
        <w:pStyle w:val="PL"/>
      </w:pPr>
      <w:r w:rsidRPr="007C0418">
        <w:t>&lt;CODE BEGINS&gt;</w:t>
      </w:r>
    </w:p>
    <w:p w14:paraId="2AC6636B" w14:textId="486CF4D6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</w:t>
      </w:r>
      <w:proofErr w:type="spellStart"/>
      <w:r w:rsidRPr="0099127B">
        <w:rPr>
          <w:color w:val="000000"/>
        </w:rPr>
        <w:t>enum</w:t>
      </w:r>
      <w:proofErr w:type="spellEnd"/>
      <w:r w:rsidRPr="0099127B">
        <w:rPr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BeamGrp</w:t>
      </w:r>
      <w:proofErr w:type="spellEnd"/>
      <w:r w:rsidRPr="0099127B">
        <w:t xml:space="preserve">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beamIndex</w:t>
      </w:r>
      <w:proofErr w:type="spellEnd"/>
      <w:r w:rsidRPr="0099127B">
        <w:t xml:space="preserve"> {</w:t>
      </w:r>
    </w:p>
    <w:p w14:paraId="5F69C009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beamType</w:t>
      </w:r>
      <w:proofErr w:type="spellEnd"/>
      <w:r w:rsidRPr="0099127B">
        <w:t xml:space="preserve">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beamAzimuth</w:t>
      </w:r>
      <w:proofErr w:type="spellEnd"/>
      <w:r w:rsidRPr="0099127B">
        <w:t xml:space="preserve">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beamTilt</w:t>
      </w:r>
      <w:proofErr w:type="spellEnd"/>
      <w:r w:rsidRPr="0099127B">
        <w:t xml:space="preserve">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beamHorizWidth</w:t>
      </w:r>
      <w:proofErr w:type="spellEnd"/>
      <w:r w:rsidRPr="0099127B">
        <w:t xml:space="preserve">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beamVertWidth</w:t>
      </w:r>
      <w:proofErr w:type="spellEnd"/>
      <w:r w:rsidRPr="0099127B">
        <w:t xml:space="preserve">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t>ie</w:t>
      </w:r>
      <w:proofErr w:type="spellEnd"/>
      <w:r w:rsidRPr="0099127B">
        <w:t>: Phi φ-axis) and vertical/tilt (</w:t>
      </w:r>
      <w:proofErr w:type="spellStart"/>
      <w:r w:rsidRPr="0099127B">
        <w:t>ie</w:t>
      </w:r>
      <w:proofErr w:type="spellEnd"/>
      <w:r w:rsidRPr="0099127B"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BeamGrp</w:t>
      </w:r>
      <w:proofErr w:type="spellEnd"/>
      <w:r w:rsidRPr="0099127B">
        <w:t>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0A2D3C08" w:rsidR="004D13F3" w:rsidRDefault="004D13F3" w:rsidP="004D13F3">
      <w:pPr>
        <w:pStyle w:val="PL"/>
      </w:pPr>
      <w:r w:rsidRPr="0099127B">
        <w:t>}</w:t>
      </w:r>
    </w:p>
    <w:p w14:paraId="0464B71B" w14:textId="08D03166" w:rsidR="007C0418" w:rsidRPr="0099127B" w:rsidRDefault="007C0418" w:rsidP="004D13F3">
      <w:pPr>
        <w:pStyle w:val="PL"/>
      </w:pPr>
      <w:bookmarkStart w:id="0" w:name="_Hlk124104917"/>
      <w:r w:rsidRPr="0099127B">
        <w:t>&lt;CODE ENDS&gt;</w:t>
      </w:r>
      <w:bookmarkEnd w:id="0"/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BWPGrp</w:t>
      </w:r>
      <w:proofErr w:type="spellEnd"/>
      <w:r w:rsidRPr="0099127B">
        <w:t xml:space="preserve">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BwpContext</w:t>
      </w:r>
      <w:proofErr w:type="spellEnd"/>
      <w:r w:rsidRPr="0099127B">
        <w:t>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IsInitialBwp</w:t>
      </w:r>
      <w:proofErr w:type="spellEnd"/>
      <w:r w:rsidRPr="0099127B">
        <w:t>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subCarrierSpacing</w:t>
      </w:r>
      <w:proofErr w:type="spellEnd"/>
      <w:r w:rsidRPr="0099127B">
        <w:t xml:space="preserve">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proofErr w:type="spellStart"/>
      <w:r w:rsidRPr="0099127B">
        <w:t>CyclicPrefix</w:t>
      </w:r>
      <w:proofErr w:type="spellEnd"/>
      <w:r w:rsidRPr="0099127B">
        <w:t>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startRB</w:t>
      </w:r>
      <w:proofErr w:type="spellEnd"/>
      <w:r w:rsidRPr="0099127B">
        <w:t xml:space="preserve">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N_BWP_start</w:t>
      </w:r>
      <w:proofErr w:type="spellEnd"/>
      <w:r w:rsidRPr="0099127B">
        <w:t xml:space="preserve">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numberOfRBs</w:t>
      </w:r>
      <w:proofErr w:type="spellEnd"/>
      <w:r w:rsidRPr="0099127B">
        <w:t xml:space="preserve">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N_BWP_size</w:t>
      </w:r>
      <w:proofErr w:type="spellEnd"/>
      <w:r w:rsidRPr="0099127B">
        <w:t xml:space="preserve">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BWPGrp</w:t>
      </w:r>
      <w:proofErr w:type="spellEnd"/>
      <w:r w:rsidRPr="0099127B">
        <w:t>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32935E14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_3gpp-nr-nrm-commonbeamformingfunction.yang</w:t>
      </w:r>
      <w:r w:rsidRPr="00EB2C29">
        <w:rPr>
          <w:lang w:eastAsia="zh-CN"/>
        </w:rPr>
        <w:t xml:space="preserve"> </w:t>
      </w:r>
    </w:p>
    <w:p w14:paraId="7C123093" w14:textId="77777777" w:rsidR="007C0418" w:rsidRDefault="007C0418" w:rsidP="004D13F3">
      <w:pPr>
        <w:pStyle w:val="PL"/>
      </w:pPr>
      <w:r w:rsidRPr="007C0418">
        <w:t>&lt;CODE BEGINS&gt;</w:t>
      </w:r>
    </w:p>
    <w:p w14:paraId="16B51494" w14:textId="78D41AB9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CommonBeamformingFuntion</w:t>
      </w:r>
      <w:proofErr w:type="spellEnd"/>
      <w:r w:rsidRPr="0099127B">
        <w:t xml:space="preserve">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CommonBeamformingFunctionGrp</w:t>
      </w:r>
      <w:proofErr w:type="spellEnd"/>
      <w:r w:rsidRPr="0099127B">
        <w:t xml:space="preserve">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CommonBeamformingFunction</w:t>
      </w:r>
      <w:proofErr w:type="spellEnd"/>
      <w:r w:rsidRPr="0099127B">
        <w:t xml:space="preserve">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coverageShape</w:t>
      </w:r>
      <w:proofErr w:type="spellEnd"/>
      <w:r w:rsidRPr="0099127B">
        <w:t xml:space="preserve">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leaf </w:t>
      </w:r>
      <w:proofErr w:type="spellStart"/>
      <w:r w:rsidRPr="0099127B">
        <w:t>digitalAzimuth</w:t>
      </w:r>
      <w:proofErr w:type="spellEnd"/>
      <w:r w:rsidRPr="0099127B"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t>coverageShape</w:t>
      </w:r>
      <w:proofErr w:type="spellEnd"/>
      <w:r w:rsidRPr="0099127B"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digitalTilt</w:t>
      </w:r>
      <w:proofErr w:type="spellEnd"/>
      <w:r w:rsidRPr="0099127B">
        <w:t xml:space="preserve">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t>coverageShape</w:t>
      </w:r>
      <w:proofErr w:type="spellEnd"/>
      <w:r w:rsidRPr="0099127B"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CommonBeamformingFunction</w:t>
      </w:r>
      <w:proofErr w:type="spellEnd"/>
      <w:r w:rsidRPr="0099127B">
        <w:t xml:space="preserve">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</w:t>
      </w:r>
      <w:proofErr w:type="spellStart"/>
      <w:r w:rsidRPr="0099127B">
        <w:t>eg</w:t>
      </w:r>
      <w:proofErr w:type="spellEnd"/>
      <w:r w:rsidRPr="0099127B">
        <w:t xml:space="preserve">: SSB beams) for the </w:t>
      </w:r>
      <w:proofErr w:type="spellStart"/>
      <w:r w:rsidRPr="0099127B">
        <w:t>NRSectorCarrier</w:t>
      </w:r>
      <w:proofErr w:type="spellEnd"/>
      <w:r w:rsidRPr="0099127B">
        <w:t>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CommonBeamformingFunctionGrp</w:t>
      </w:r>
      <w:proofErr w:type="spellEnd"/>
      <w:r w:rsidRPr="0099127B">
        <w:t>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CF6365" w14:textId="77777777" w:rsidR="007C0418" w:rsidRDefault="004D13F3" w:rsidP="007C0418">
      <w:pPr>
        <w:pStyle w:val="PL"/>
      </w:pPr>
      <w:r w:rsidRPr="0099127B">
        <w:t>}</w:t>
      </w:r>
    </w:p>
    <w:p w14:paraId="7D356CD1" w14:textId="6324FDDE" w:rsidR="004D13F3" w:rsidRPr="0099127B" w:rsidRDefault="007C0418" w:rsidP="007C0418">
      <w:pPr>
        <w:pStyle w:val="PL"/>
      </w:pPr>
      <w:r>
        <w:t>&lt;CODE ENDS&gt;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</w:t>
      </w:r>
      <w:proofErr w:type="spellStart"/>
      <w:r w:rsidRPr="0099127B">
        <w:rPr>
          <w:rFonts w:cs="Courier New"/>
        </w:rPr>
        <w:t>officials.htm?Itemid</w:t>
      </w:r>
      <w:proofErr w:type="spellEnd"/>
      <w:r w:rsidRPr="0099127B">
        <w:rPr>
          <w:rFonts w:cs="Courier New"/>
        </w:rPr>
        <w:t>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EPClassesUnderGNBCUCPFunction</w:t>
      </w:r>
      <w:proofErr w:type="spellEnd"/>
      <w:r w:rsidRPr="0099127B">
        <w:rPr>
          <w:rFonts w:cs="Courier New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GNBCUCPFunction</w:t>
      </w:r>
      <w:proofErr w:type="spellEnd"/>
      <w:r w:rsidRPr="0099127B">
        <w:rPr>
          <w:rFonts w:cs="Courier New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EPClassesUnderGNBCUUPFunction</w:t>
      </w:r>
      <w:proofErr w:type="spellEnd"/>
      <w:r w:rsidRPr="0099127B">
        <w:rPr>
          <w:rFonts w:cs="Courier New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GNBCUUPFunction</w:t>
      </w:r>
      <w:proofErr w:type="spellEnd"/>
      <w:r w:rsidRPr="0099127B">
        <w:rPr>
          <w:rFonts w:cs="Courier New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EPClassesUnderGNBDUFunction</w:t>
      </w:r>
      <w:proofErr w:type="spellEnd"/>
      <w:r w:rsidRPr="0099127B">
        <w:rPr>
          <w:rFonts w:cs="Courier New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GNBDUFunction</w:t>
      </w:r>
      <w:proofErr w:type="spellEnd"/>
      <w:r w:rsidRPr="0099127B">
        <w:rPr>
          <w:rFonts w:cs="Courier New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EP_XnCGrp</w:t>
      </w:r>
      <w:proofErr w:type="spellEnd"/>
      <w:r w:rsidRPr="0099127B">
        <w:t xml:space="preserve">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EP_XnC</w:t>
      </w:r>
      <w:proofErr w:type="spellEnd"/>
      <w:r w:rsidRPr="0099127B">
        <w:t xml:space="preserve">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EP_XnUGrp</w:t>
      </w:r>
      <w:proofErr w:type="spellEnd"/>
      <w:r w:rsidRPr="0099127B">
        <w:t xml:space="preserve">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EP_XnU</w:t>
      </w:r>
      <w:proofErr w:type="spellEnd"/>
      <w:r w:rsidRPr="0099127B">
        <w:t xml:space="preserve">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EP_NgCGrp</w:t>
      </w:r>
      <w:proofErr w:type="spellEnd"/>
      <w:r w:rsidRPr="0099127B">
        <w:t xml:space="preserve">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EP_NgC</w:t>
      </w:r>
      <w:proofErr w:type="spellEnd"/>
      <w:r w:rsidRPr="0099127B">
        <w:t xml:space="preserve">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EP_NgUGrp</w:t>
      </w:r>
      <w:proofErr w:type="spellEnd"/>
      <w:r w:rsidRPr="0099127B">
        <w:t xml:space="preserve">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EP_NgU</w:t>
      </w:r>
      <w:proofErr w:type="spellEnd"/>
      <w:r w:rsidRPr="0099127B">
        <w:t xml:space="preserve">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EPClassesUnderGNBCUCPFunction</w:t>
      </w:r>
      <w:proofErr w:type="spellEnd"/>
      <w:r w:rsidRPr="0099127B">
        <w:t>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t xml:space="preserve">        interface (F1-C)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EP_NgC</w:t>
      </w:r>
      <w:proofErr w:type="spellEnd"/>
      <w:r w:rsidRPr="0099127B">
        <w:t xml:space="preserve">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</w:t>
      </w:r>
      <w:proofErr w:type="spellStart"/>
      <w:r w:rsidRPr="0099127B">
        <w:t>gNB</w:t>
      </w:r>
      <w:proofErr w:type="spellEnd"/>
      <w:r w:rsidRPr="0099127B">
        <w:t xml:space="preserve">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EP_NgCGrp</w:t>
      </w:r>
      <w:proofErr w:type="spellEnd"/>
      <w:r w:rsidRPr="0099127B">
        <w:t>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EP_XnC</w:t>
      </w:r>
      <w:proofErr w:type="spellEnd"/>
      <w:r w:rsidRPr="0099127B">
        <w:t xml:space="preserve">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</w:t>
      </w:r>
      <w:proofErr w:type="spellStart"/>
      <w:r w:rsidRPr="0099127B">
        <w:t>gNB</w:t>
      </w:r>
      <w:proofErr w:type="spellEnd"/>
      <w:r w:rsidRPr="0099127B"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</w:t>
      </w:r>
      <w:proofErr w:type="spellStart"/>
      <w:r w:rsidRPr="0099127B">
        <w:t>Xn</w:t>
      </w:r>
      <w:proofErr w:type="spellEnd"/>
      <w:r w:rsidRPr="0099127B"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</w:t>
      </w:r>
      <w:proofErr w:type="spellStart"/>
      <w:r w:rsidRPr="0099127B">
        <w:t>gNB</w:t>
      </w:r>
      <w:proofErr w:type="spellEnd"/>
      <w:r w:rsidRPr="0099127B">
        <w:t xml:space="preserve"> and ng-</w:t>
      </w:r>
      <w:proofErr w:type="spellStart"/>
      <w:r w:rsidRPr="0099127B">
        <w:t>eNB</w:t>
      </w:r>
      <w:proofErr w:type="spellEnd"/>
      <w:r w:rsidRPr="0099127B">
        <w:t xml:space="preserve">). The </w:t>
      </w:r>
      <w:proofErr w:type="spellStart"/>
      <w:r w:rsidRPr="0099127B">
        <w:t>Xn</w:t>
      </w:r>
      <w:proofErr w:type="spellEnd"/>
      <w:r w:rsidRPr="0099127B"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6353E71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EP_XnCGrp</w:t>
      </w:r>
      <w:proofErr w:type="spellEnd"/>
      <w:r w:rsidRPr="003D3C92">
        <w:rPr>
          <w:lang w:val="fr-FR"/>
        </w:rPr>
        <w:t>;</w:t>
      </w:r>
    </w:p>
    <w:p w14:paraId="24D5EE6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proofErr w:type="spellStart"/>
      <w:r w:rsidRPr="003D3C92">
        <w:rPr>
          <w:lang w:val="fr-FR"/>
        </w:rPr>
        <w:t>eNB</w:t>
      </w:r>
      <w:proofErr w:type="spellEnd"/>
      <w:r w:rsidRPr="003D3C92">
        <w:rPr>
          <w:lang w:val="fr-FR"/>
        </w:rPr>
        <w:t xml:space="preserve"> or en-</w:t>
      </w:r>
      <w:proofErr w:type="spellStart"/>
      <w:r w:rsidRPr="003D3C92">
        <w:rPr>
          <w:lang w:val="fr-FR"/>
        </w:rPr>
        <w:t>gNB</w:t>
      </w:r>
      <w:proofErr w:type="spellEnd"/>
      <w:r w:rsidRPr="003D3C92">
        <w:rPr>
          <w:lang w:val="fr-FR"/>
        </w:rPr>
        <w:t xml:space="preserve"> </w:t>
      </w:r>
      <w:proofErr w:type="spellStart"/>
      <w:r w:rsidRPr="003D3C92">
        <w:rPr>
          <w:lang w:val="fr-FR"/>
        </w:rPr>
        <w:t>node</w:t>
      </w:r>
      <w:proofErr w:type="spellEnd"/>
      <w:r w:rsidRPr="003D3C92">
        <w:rPr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EPClassesUnderGNBCUUPFunction</w:t>
      </w:r>
      <w:proofErr w:type="spellEnd"/>
      <w:r w:rsidRPr="0099127B">
        <w:t>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EP_NgU</w:t>
      </w:r>
      <w:proofErr w:type="spellEnd"/>
      <w:r w:rsidRPr="0099127B">
        <w:t xml:space="preserve">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</w:t>
      </w:r>
      <w:proofErr w:type="spellStart"/>
      <w:r w:rsidRPr="0099127B">
        <w:t>gNB</w:t>
      </w:r>
      <w:proofErr w:type="spellEnd"/>
      <w:r w:rsidRPr="0099127B">
        <w:t xml:space="preserve">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EP_NgUGrp</w:t>
      </w:r>
      <w:proofErr w:type="spellEnd"/>
      <w:r w:rsidRPr="0099127B">
        <w:t>;</w:t>
      </w:r>
    </w:p>
    <w:p w14:paraId="358F722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EP_XnU</w:t>
      </w:r>
      <w:proofErr w:type="spellEnd"/>
      <w:r w:rsidRPr="0099127B">
        <w:t xml:space="preserve">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Xn</w:t>
      </w:r>
      <w:proofErr w:type="spellEnd"/>
      <w:r w:rsidRPr="0099127B">
        <w:t xml:space="preserve"> user plane (</w:t>
      </w:r>
      <w:proofErr w:type="spellStart"/>
      <w:r w:rsidRPr="0099127B">
        <w:t>Xn</w:t>
      </w:r>
      <w:proofErr w:type="spellEnd"/>
      <w:r w:rsidRPr="0099127B">
        <w:t xml:space="preserve">-U) interface. The </w:t>
      </w:r>
      <w:proofErr w:type="spellStart"/>
      <w:r w:rsidRPr="0099127B">
        <w:t>Xn</w:t>
      </w:r>
      <w:proofErr w:type="spellEnd"/>
      <w:r w:rsidRPr="0099127B">
        <w:t>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472B8BB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EP_XnUGrp</w:t>
      </w:r>
      <w:proofErr w:type="spellEnd"/>
      <w:r w:rsidRPr="003D3C92">
        <w:rPr>
          <w:lang w:val="fr-FR"/>
        </w:rPr>
        <w:t>;</w:t>
      </w:r>
    </w:p>
    <w:p w14:paraId="6C9ABDE8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EPClassesUnderGNBDUFunction</w:t>
      </w:r>
      <w:proofErr w:type="spellEnd"/>
      <w:r w:rsidRPr="0099127B">
        <w:t>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5A8D02A0" w:rsidR="004D13F3" w:rsidRPr="00417D59" w:rsidRDefault="004D13F3" w:rsidP="004D13F3">
      <w:pPr>
        <w:pStyle w:val="Heading2"/>
        <w:rPr>
          <w:lang w:val="fr-FR"/>
        </w:rPr>
      </w:pPr>
      <w:r w:rsidRPr="00417D59">
        <w:rPr>
          <w:lang w:val="fr-FR" w:eastAsia="zh-CN"/>
        </w:rPr>
        <w:t>E.5.3</w:t>
      </w:r>
      <w:r w:rsidRPr="00417D59">
        <w:rPr>
          <w:lang w:val="fr-FR" w:eastAsia="zh-CN"/>
        </w:rPr>
        <w:tab/>
        <w:t xml:space="preserve">module </w:t>
      </w:r>
      <w:r w:rsidRPr="00417D59">
        <w:rPr>
          <w:sz w:val="28"/>
          <w:lang w:val="fr-FR" w:eastAsia="zh-CN"/>
        </w:rPr>
        <w:t>_3gpp-nr-nrm-eutrancellrelation.yang</w:t>
      </w:r>
    </w:p>
    <w:p w14:paraId="64E71A6E" w14:textId="77777777" w:rsidR="007C0418" w:rsidRPr="00417D59" w:rsidRDefault="007C0418" w:rsidP="004D13F3">
      <w:pPr>
        <w:pStyle w:val="PL"/>
        <w:rPr>
          <w:lang w:val="fr-FR"/>
        </w:rPr>
      </w:pPr>
      <w:r w:rsidRPr="00417D59">
        <w:rPr>
          <w:lang w:val="fr-FR"/>
        </w:rPr>
        <w:t>&lt;CODE BEGINS&gt;</w:t>
      </w:r>
    </w:p>
    <w:p w14:paraId="355D854A" w14:textId="25811A9F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>module _3gpp-nr-nrm-eutrancellrelation {</w:t>
      </w:r>
    </w:p>
    <w:p w14:paraId="5FCF31E9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yang-version 1.1;</w:t>
      </w:r>
    </w:p>
    <w:p w14:paraId="2ABAA32B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namespace "urn:3gpp:sa5:_3gpp-nr-nrm-eutrancellrelation";</w:t>
      </w:r>
    </w:p>
    <w:p w14:paraId="55127532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prefix "eutrancellrel3gpp";</w:t>
      </w:r>
    </w:p>
    <w:p w14:paraId="4026F16E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  </w:t>
      </w:r>
    </w:p>
    <w:p w14:paraId="3108E2E0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import _3gpp-common-yang-types { prefix types3gpp; }</w:t>
      </w:r>
    </w:p>
    <w:p w14:paraId="3CF48404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</w:pPr>
      <w:r w:rsidRPr="00417D59">
        <w:rPr>
          <w:lang w:val="fr-FR"/>
        </w:rPr>
        <w:t xml:space="preserve">  </w:t>
      </w:r>
      <w:r w:rsidRPr="0099127B">
        <w:t>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EUtranCellRelation</w:t>
      </w:r>
      <w:proofErr w:type="spellEnd"/>
      <w:r w:rsidRPr="0099127B">
        <w:t xml:space="preserve">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ActionAllowed</w:t>
      </w:r>
      <w:proofErr w:type="spellEnd"/>
      <w:r w:rsidRPr="0099127B">
        <w:t xml:space="preserve">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EUtranCellRelationGrp</w:t>
      </w:r>
      <w:proofErr w:type="spellEnd"/>
      <w:r w:rsidRPr="0099127B">
        <w:t xml:space="preserve">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EUtranCellRelation</w:t>
      </w:r>
      <w:proofErr w:type="spellEnd"/>
      <w:r w:rsidRPr="0099127B">
        <w:t xml:space="preserve">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</w:t>
      </w:r>
      <w:proofErr w:type="spellStart"/>
      <w:r w:rsidRPr="0099127B">
        <w:t>EUtranRelation</w:t>
      </w:r>
      <w:proofErr w:type="spellEnd"/>
      <w:r w:rsidRPr="0099127B">
        <w:t xml:space="preserve">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tCI</w:t>
      </w:r>
      <w:proofErr w:type="spellEnd"/>
      <w:r w:rsidRPr="0099127B">
        <w:t xml:space="preserve">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isRemoveAllowed</w:t>
      </w:r>
      <w:proofErr w:type="spellEnd"/>
      <w:r w:rsidRPr="0099127B">
        <w:t xml:space="preserve">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</w:t>
      </w:r>
      <w:proofErr w:type="spellStart"/>
      <w:r w:rsidRPr="0099127B">
        <w:t>EUtranCellRelation</w:t>
      </w:r>
      <w:proofErr w:type="spellEnd"/>
      <w:r w:rsidRPr="0099127B">
        <w:t xml:space="preserve">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</w:t>
      </w:r>
      <w:proofErr w:type="spellStart"/>
      <w:r w:rsidRPr="0099127B">
        <w:t>EUtranCellRelation</w:t>
      </w:r>
      <w:proofErr w:type="spellEnd"/>
      <w:r w:rsidRPr="0099127B">
        <w:t xml:space="preserve">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</w:t>
      </w:r>
      <w:proofErr w:type="spellStart"/>
      <w:r w:rsidRPr="0099127B">
        <w:t>EUtranCellRelation</w:t>
      </w:r>
      <w:proofErr w:type="spellEnd"/>
      <w:r w:rsidRPr="0099127B">
        <w:t xml:space="preserve">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</w:t>
      </w:r>
      <w:proofErr w:type="spellStart"/>
      <w:r w:rsidRPr="0099127B">
        <w:t>IRPManager</w:t>
      </w:r>
      <w:proofErr w:type="spellEnd"/>
      <w:r w:rsidRPr="0099127B">
        <w:t>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isHOAllowed</w:t>
      </w:r>
      <w:proofErr w:type="spellEnd"/>
      <w:r w:rsidRPr="0099127B">
        <w:t xml:space="preserve">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</w:t>
      </w:r>
      <w:proofErr w:type="spellStart"/>
      <w:r w:rsidRPr="0099127B">
        <w:t>EUtranCellRelation</w:t>
      </w:r>
      <w:proofErr w:type="spellEnd"/>
      <w:r w:rsidRPr="0099127B"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isENDCAllowed</w:t>
      </w:r>
      <w:proofErr w:type="spellEnd"/>
      <w:r w:rsidRPr="0099127B">
        <w:t xml:space="preserve">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proofErr w:type="spellStart"/>
      <w:r w:rsidRPr="0099127B">
        <w:rPr>
          <w:rFonts w:cs="Courier New"/>
        </w:rPr>
        <w:t>NRCellRelation</w:t>
      </w:r>
      <w:proofErr w:type="spellEnd"/>
      <w:r w:rsidRPr="0099127B">
        <w:t xml:space="preserve"> that contains this </w:t>
      </w:r>
      <w:proofErr w:type="spellStart"/>
      <w:r w:rsidRPr="0099127B">
        <w:rPr>
          <w:rFonts w:cs="Courier New"/>
        </w:rPr>
        <w:t>isENDCAllowed</w:t>
      </w:r>
      <w:proofErr w:type="spellEnd"/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isICICInformationSendAllowed</w:t>
      </w:r>
      <w:proofErr w:type="spellEnd"/>
      <w:r w:rsidRPr="0099127B">
        <w:t xml:space="preserve">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</w:t>
      </w:r>
      <w:proofErr w:type="spellStart"/>
      <w:r w:rsidRPr="0099127B"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</w:pPr>
      <w:r w:rsidRPr="0099127B"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isLBAllowed</w:t>
      </w:r>
      <w:proofErr w:type="spellEnd"/>
      <w:r w:rsidRPr="0099127B">
        <w:t xml:space="preserve">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EUtranCellRelation</w:t>
      </w:r>
      <w:proofErr w:type="spellEnd"/>
      <w:r w:rsidRPr="0099127B"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</w:t>
      </w:r>
      <w:proofErr w:type="spellEnd"/>
      <w:r w:rsidRPr="0099127B">
        <w:t xml:space="preserve">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</w:t>
      </w:r>
      <w:proofErr w:type="spellStart"/>
      <w:r w:rsidRPr="0099127B">
        <w:t>OffsetCell</w:t>
      </w:r>
      <w:proofErr w:type="spellEnd"/>
      <w:r w:rsidRPr="0099127B"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adjacentCell</w:t>
      </w:r>
      <w:proofErr w:type="spellEnd"/>
      <w:r w:rsidRPr="0099127B">
        <w:t xml:space="preserve">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</w:t>
      </w:r>
      <w:proofErr w:type="spellStart"/>
      <w:r w:rsidRPr="0099127B">
        <w:t>EUtranCellFDD</w:t>
      </w:r>
      <w:proofErr w:type="spellEnd"/>
      <w:r w:rsidRPr="0099127B">
        <w:t>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ExternalEUtranCellFDD</w:t>
      </w:r>
      <w:proofErr w:type="spellEnd"/>
      <w:r w:rsidRPr="0099127B">
        <w:t>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EUtranCellRelation</w:t>
      </w:r>
      <w:proofErr w:type="spellEnd"/>
      <w:r w:rsidRPr="0099127B">
        <w:t xml:space="preserve">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EUtranCellRelationGrp</w:t>
      </w:r>
      <w:proofErr w:type="spellEnd"/>
      <w:r w:rsidRPr="0099127B">
        <w:t>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262E24" w14:textId="77777777" w:rsidR="007C0418" w:rsidRDefault="004D13F3" w:rsidP="007C0418">
      <w:pPr>
        <w:pStyle w:val="PL"/>
      </w:pPr>
      <w:r w:rsidRPr="0099127B">
        <w:t>}</w:t>
      </w:r>
    </w:p>
    <w:p w14:paraId="31FE07CE" w14:textId="1AC518E3" w:rsidR="004D13F3" w:rsidRPr="0099127B" w:rsidRDefault="007C0418" w:rsidP="007C0418">
      <w:pPr>
        <w:pStyle w:val="PL"/>
      </w:pPr>
      <w:r>
        <w:t>&lt;CODE ENDS&gt;</w:t>
      </w:r>
    </w:p>
    <w:p w14:paraId="797E38E2" w14:textId="6EAA9A66" w:rsidR="004D13F3" w:rsidRPr="00EB2C29" w:rsidRDefault="004D13F3" w:rsidP="000B03C8">
      <w:pPr>
        <w:pStyle w:val="Heading2"/>
      </w:pPr>
      <w:r w:rsidRPr="00EB2C29">
        <w:rPr>
          <w:lang w:eastAsia="zh-CN"/>
        </w:rPr>
        <w:t>E.5.4</w:t>
      </w:r>
      <w:r w:rsidRPr="00EB2C29">
        <w:rPr>
          <w:lang w:eastAsia="zh-CN"/>
        </w:rPr>
        <w:tab/>
        <w:t>module _3gpp-nr-nrm-eutranetwork.yang</w:t>
      </w:r>
    </w:p>
    <w:p w14:paraId="099F5506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7A592824" w14:textId="5607F06C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EUtraNetwork</w:t>
      </w:r>
      <w:proofErr w:type="spellEnd"/>
      <w:r w:rsidRPr="0099127B">
        <w:t xml:space="preserve">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ExternalsUnderEUtraNetwork</w:t>
      </w:r>
      <w:proofErr w:type="spellEnd"/>
      <w:r w:rsidRPr="0099127B">
        <w:t xml:space="preserve">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EUtranFrequency</w:t>
      </w:r>
      <w:proofErr w:type="spellEnd"/>
      <w:r w:rsidRPr="0099127B">
        <w:t xml:space="preserve">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ExternalENBFunction</w:t>
      </w:r>
      <w:proofErr w:type="spellEnd"/>
      <w:r w:rsidRPr="0099127B">
        <w:t xml:space="preserve"> are contained under a </w:t>
      </w:r>
      <w:proofErr w:type="spellStart"/>
      <w:r w:rsidRPr="0099127B">
        <w:t>EUtraNetwork</w:t>
      </w:r>
      <w:proofErr w:type="spellEnd"/>
      <w:r w:rsidRPr="0099127B">
        <w:t xml:space="preserve">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EUtraNetworkGrp</w:t>
      </w:r>
      <w:proofErr w:type="spellEnd"/>
      <w:r w:rsidRPr="0099127B">
        <w:t xml:space="preserve">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EUtraNetwork</w:t>
      </w:r>
      <w:proofErr w:type="spellEnd"/>
      <w:r w:rsidRPr="0099127B">
        <w:t xml:space="preserve">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EUtraNetwork</w:t>
      </w:r>
      <w:proofErr w:type="spellEnd"/>
      <w:r w:rsidRPr="0099127B">
        <w:t xml:space="preserve">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EUtraNetworkGrp</w:t>
      </w:r>
      <w:proofErr w:type="spellEnd"/>
      <w:r w:rsidRPr="0099127B">
        <w:t>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</w:t>
      </w:r>
      <w:proofErr w:type="spellStart"/>
      <w:r w:rsidRPr="0099127B">
        <w:t>containg</w:t>
      </w:r>
      <w:proofErr w:type="spellEnd"/>
      <w:r w:rsidRPr="0099127B">
        <w:t xml:space="preserve"> </w:t>
      </w:r>
      <w:proofErr w:type="spellStart"/>
      <w:r w:rsidRPr="0099127B">
        <w:t>EUtraNetwork</w:t>
      </w:r>
      <w:proofErr w:type="spellEnd"/>
      <w:r w:rsidRPr="0099127B">
        <w:t xml:space="preserve">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</w:t>
      </w:r>
      <w:proofErr w:type="spellStart"/>
      <w:r w:rsidRPr="0099127B">
        <w:t>EUtraNetwork</w:t>
      </w:r>
      <w:proofErr w:type="spellEnd"/>
      <w:r w:rsidRPr="0099127B"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</w:t>
      </w:r>
      <w:proofErr w:type="spellStart"/>
      <w:r w:rsidRPr="0099127B">
        <w:t>EUtraNetwork</w:t>
      </w:r>
      <w:proofErr w:type="spellEnd"/>
      <w:r w:rsidRPr="0099127B">
        <w:t>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EUtraNetworks</w:t>
      </w:r>
      <w:proofErr w:type="spellEnd"/>
      <w:r w:rsidRPr="0099127B">
        <w:t xml:space="preserve">. </w:t>
      </w:r>
    </w:p>
    <w:p w14:paraId="296EB64D" w14:textId="77777777" w:rsidR="004D13F3" w:rsidRPr="004D5EBE" w:rsidRDefault="004D13F3" w:rsidP="004D13F3">
      <w:pPr>
        <w:pStyle w:val="PL"/>
      </w:pPr>
      <w:r w:rsidRPr="0099127B">
        <w:t xml:space="preserve">          This reference </w:t>
      </w:r>
      <w:r w:rsidRPr="004D5EBE">
        <w:t xml:space="preserve">MUST NOT be present for the top level </w:t>
      </w:r>
      <w:proofErr w:type="spellStart"/>
      <w:r w:rsidRPr="004D5EBE">
        <w:t>EUtraNetwork</w:t>
      </w:r>
      <w:proofErr w:type="spellEnd"/>
      <w:r w:rsidRPr="004D5EBE">
        <w:t xml:space="preserve"> and </w:t>
      </w:r>
    </w:p>
    <w:p w14:paraId="17546CFC" w14:textId="77777777" w:rsidR="004D13F3" w:rsidRPr="0099127B" w:rsidRDefault="004D13F3" w:rsidP="004D13F3">
      <w:pPr>
        <w:pStyle w:val="PL"/>
      </w:pPr>
      <w:r w:rsidRPr="004D5EBE">
        <w:t xml:space="preserve">          MUST be present for</w:t>
      </w:r>
      <w:r w:rsidRPr="0099127B">
        <w:t xml:space="preserve"> other </w:t>
      </w:r>
      <w:proofErr w:type="spellStart"/>
      <w:r w:rsidRPr="0099127B">
        <w:t>EUtraNetworks</w:t>
      </w:r>
      <w:proofErr w:type="spellEnd"/>
      <w:r w:rsidRPr="0099127B">
        <w:t>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</w:t>
      </w:r>
      <w:proofErr w:type="spellStart"/>
      <w:r w:rsidRPr="0099127B">
        <w:t>containedChildren</w:t>
      </w:r>
      <w:proofErr w:type="spellEnd"/>
      <w:r w:rsidRPr="0099127B">
        <w:t>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</w:t>
      </w:r>
      <w:proofErr w:type="spellStart"/>
      <w:r w:rsidRPr="0099127B">
        <w:t>EUtraNetwork</w:t>
      </w:r>
      <w:proofErr w:type="spellEnd"/>
      <w:r w:rsidRPr="0099127B">
        <w:t xml:space="preserve">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</w:t>
      </w:r>
      <w:proofErr w:type="spellEnd"/>
      <w:r w:rsidRPr="0099127B">
        <w:t>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74FBA52" w14:textId="77777777" w:rsidR="007C0418" w:rsidRDefault="004D13F3" w:rsidP="007C0418">
      <w:pPr>
        <w:pStyle w:val="PL"/>
      </w:pPr>
      <w:r w:rsidRPr="0099127B">
        <w:t>}</w:t>
      </w:r>
    </w:p>
    <w:p w14:paraId="6B2574C9" w14:textId="48ABD7CC" w:rsidR="004D13F3" w:rsidRPr="0099127B" w:rsidRDefault="007C0418" w:rsidP="007C0418">
      <w:pPr>
        <w:pStyle w:val="PL"/>
      </w:pPr>
      <w:r>
        <w:t>&lt;CODE ENDS&gt;</w:t>
      </w:r>
    </w:p>
    <w:p w14:paraId="16FE35BD" w14:textId="647F08A8" w:rsidR="004D13F3" w:rsidRPr="00EB2C29" w:rsidRDefault="004D13F3" w:rsidP="000B03C8">
      <w:pPr>
        <w:pStyle w:val="Heading2"/>
      </w:pPr>
      <w:r w:rsidRPr="00EB2C29">
        <w:rPr>
          <w:lang w:eastAsia="zh-CN"/>
        </w:rPr>
        <w:t>E.5.5</w:t>
      </w:r>
      <w:r w:rsidRPr="00EB2C29">
        <w:rPr>
          <w:lang w:eastAsia="zh-CN"/>
        </w:rPr>
        <w:tab/>
        <w:t>module _3gpp-nr-nrm-eutranfreqrelation.yang</w:t>
      </w:r>
    </w:p>
    <w:p w14:paraId="1A3EAD04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31604ABC" w14:textId="2809C7B2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EUtranFreqRelation</w:t>
      </w:r>
      <w:proofErr w:type="spellEnd"/>
      <w:r w:rsidRPr="0099127B">
        <w:t xml:space="preserve">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EUtranFreqRelationGrp</w:t>
      </w:r>
      <w:proofErr w:type="spellEnd"/>
      <w:r w:rsidRPr="0099127B">
        <w:t xml:space="preserve">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EUtranFreqRelation</w:t>
      </w:r>
      <w:proofErr w:type="spellEnd"/>
      <w:r w:rsidRPr="0099127B">
        <w:t xml:space="preserve">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MeasObjectEUTRA</w:t>
      </w:r>
      <w:proofErr w:type="spellEnd"/>
      <w:r w:rsidRPr="0099127B">
        <w:t xml:space="preserve">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4FA5E902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2AE8E3D8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qQualMin</w:t>
      </w:r>
      <w:proofErr w:type="spellEnd"/>
      <w:r w:rsidRPr="0099127B">
        <w:t xml:space="preserve">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Qrxlevmin</w:t>
      </w:r>
      <w:proofErr w:type="spellEnd"/>
      <w:r w:rsidRPr="0099127B">
        <w:t xml:space="preserve">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</w:t>
      </w:r>
      <w:proofErr w:type="spellEnd"/>
      <w:r w:rsidRPr="0099127B">
        <w:t xml:space="preserve">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</w:t>
      </w:r>
      <w:proofErr w:type="spellStart"/>
      <w:r w:rsidRPr="0099127B">
        <w:t>ReselectionEUTRA</w:t>
      </w:r>
      <w:proofErr w:type="spellEnd"/>
      <w:r w:rsidRPr="0099127B"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tReselectionEutraSfHigh</w:t>
      </w:r>
      <w:proofErr w:type="spellEnd"/>
      <w:r w:rsidRPr="0099127B">
        <w:t xml:space="preserve">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tReselectionEutraSfMedium</w:t>
      </w:r>
      <w:proofErr w:type="spellEnd"/>
      <w:r w:rsidRPr="0099127B">
        <w:t xml:space="preserve">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eUtranFrequencyRef</w:t>
      </w:r>
      <w:proofErr w:type="spellEnd"/>
      <w:r w:rsidRPr="0099127B">
        <w:t xml:space="preserve">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EUtranFrequency</w:t>
      </w:r>
      <w:proofErr w:type="spellEnd"/>
      <w:r w:rsidRPr="0099127B">
        <w:t xml:space="preserve">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EUtranFreqRelation</w:t>
      </w:r>
      <w:proofErr w:type="spellEnd"/>
      <w:r w:rsidRPr="0099127B">
        <w:t xml:space="preserve">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EUtranFreqRelationGrp</w:t>
      </w:r>
      <w:proofErr w:type="spellEnd"/>
      <w:r w:rsidRPr="0099127B">
        <w:t>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280D4809" w:rsidR="004D13F3" w:rsidRDefault="004D13F3" w:rsidP="004D13F3">
      <w:pPr>
        <w:pStyle w:val="PL"/>
      </w:pPr>
      <w:r w:rsidRPr="0099127B">
        <w:t>}</w:t>
      </w:r>
    </w:p>
    <w:p w14:paraId="20915AF6" w14:textId="6E56E56F" w:rsidR="007C0418" w:rsidRPr="0099127B" w:rsidRDefault="007C0418" w:rsidP="004D13F3">
      <w:pPr>
        <w:pStyle w:val="PL"/>
      </w:pPr>
      <w:bookmarkStart w:id="1" w:name="_Hlk124105027"/>
      <w:r w:rsidRPr="005E1276">
        <w:t>&lt;CODE ENDS&gt;</w:t>
      </w:r>
      <w:bookmarkEnd w:id="1"/>
    </w:p>
    <w:p w14:paraId="76845585" w14:textId="34AD96CB" w:rsidR="004D13F3" w:rsidRPr="007C0418" w:rsidRDefault="004D13F3" w:rsidP="004D13F3">
      <w:pPr>
        <w:pStyle w:val="Heading2"/>
      </w:pPr>
      <w:r w:rsidRPr="007C0418">
        <w:rPr>
          <w:lang w:eastAsia="zh-CN"/>
        </w:rPr>
        <w:t>E.5.6</w:t>
      </w:r>
      <w:r w:rsidRPr="007C0418">
        <w:rPr>
          <w:lang w:eastAsia="zh-CN"/>
        </w:rPr>
        <w:tab/>
        <w:t>module _3gpp-nr-nrm-eutranfrequency.yang</w:t>
      </w:r>
    </w:p>
    <w:p w14:paraId="79CA4C10" w14:textId="77777777" w:rsidR="007C0418" w:rsidRDefault="007C0418" w:rsidP="004D13F3">
      <w:pPr>
        <w:pStyle w:val="PL"/>
      </w:pPr>
      <w:r w:rsidRPr="007C0418">
        <w:t>&lt;CODE BEGINS&gt;</w:t>
      </w:r>
    </w:p>
    <w:p w14:paraId="4DD1D4B0" w14:textId="4404735B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EUtranFrequency</w:t>
      </w:r>
      <w:proofErr w:type="spellEnd"/>
      <w:r w:rsidRPr="0099127B">
        <w:t xml:space="preserve">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EUtranFrequencyGrp</w:t>
      </w:r>
      <w:proofErr w:type="spellEnd"/>
      <w:r w:rsidRPr="0099127B">
        <w:t xml:space="preserve">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EUtranFrequency</w:t>
      </w:r>
      <w:proofErr w:type="spellEnd"/>
      <w:r w:rsidRPr="0099127B">
        <w:t xml:space="preserve">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multiBandInfoListEutra</w:t>
      </w:r>
      <w:proofErr w:type="spellEnd"/>
      <w:r w:rsidRPr="0099127B">
        <w:t xml:space="preserve">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EUtranFrequencyWrapper</w:t>
      </w:r>
      <w:proofErr w:type="spellEnd"/>
      <w:r w:rsidRPr="0099127B">
        <w:t xml:space="preserve">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EUtranFrequency</w:t>
      </w:r>
      <w:proofErr w:type="spellEnd"/>
      <w:r w:rsidRPr="0099127B">
        <w:t xml:space="preserve">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EUtranFrequencyGrp</w:t>
      </w:r>
      <w:proofErr w:type="spellEnd"/>
      <w:r w:rsidRPr="0099127B">
        <w:t>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BB19CB" w14:textId="77777777" w:rsidR="007C0418" w:rsidRDefault="004D13F3" w:rsidP="007C0418">
      <w:pPr>
        <w:pStyle w:val="PL"/>
      </w:pPr>
      <w:r w:rsidRPr="0099127B">
        <w:t>}</w:t>
      </w:r>
    </w:p>
    <w:p w14:paraId="71108C2F" w14:textId="19D97C61" w:rsidR="004D13F3" w:rsidRPr="0099127B" w:rsidRDefault="007C0418" w:rsidP="007C0418">
      <w:pPr>
        <w:pStyle w:val="PL"/>
      </w:pPr>
      <w:r>
        <w:t>&lt;CODE ENDS&gt;</w:t>
      </w:r>
    </w:p>
    <w:p w14:paraId="22DEE7CE" w14:textId="027EC77C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_3gpp-nr-nrm-externalamffunction.yang</w:t>
      </w:r>
    </w:p>
    <w:p w14:paraId="5C6F7FB5" w14:textId="3A2CFB04" w:rsidR="004D13F3" w:rsidRPr="0099127B" w:rsidRDefault="007C0418" w:rsidP="004D13F3">
      <w:pPr>
        <w:pStyle w:val="PL"/>
      </w:pPr>
      <w:r w:rsidRPr="007C0418">
        <w:t>&lt;CODE BEGINS&gt;</w:t>
      </w:r>
      <w:r w:rsidR="004D13F3"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ExternalAMFFunction</w:t>
      </w:r>
      <w:proofErr w:type="spellEnd"/>
      <w:r w:rsidRPr="0099127B">
        <w:t xml:space="preserve">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ExternalAMFFunctionGrp</w:t>
      </w:r>
      <w:proofErr w:type="spellEnd"/>
      <w:r w:rsidRPr="0099127B">
        <w:t xml:space="preserve">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ExternalAMFFunction</w:t>
      </w:r>
      <w:proofErr w:type="spellEnd"/>
      <w:r w:rsidRPr="0099127B">
        <w:t xml:space="preserve">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73CBED9E" w14:textId="77777777" w:rsidR="004D13F3" w:rsidRPr="0099127B" w:rsidRDefault="004D13F3" w:rsidP="004D13F3">
      <w:pPr>
        <w:pStyle w:val="PL"/>
      </w:pPr>
      <w:r w:rsidRPr="0099127B"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</w:t>
      </w:r>
      <w:proofErr w:type="spellStart"/>
      <w:r w:rsidRPr="003D3C92">
        <w:rPr>
          <w:lang w:val="fr-FR"/>
        </w:rPr>
        <w:t>elements</w:t>
      </w:r>
      <w:proofErr w:type="spellEnd"/>
      <w:r w:rsidRPr="003D3C92">
        <w:rPr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aMFIdentifier</w:t>
      </w:r>
      <w:proofErr w:type="spellEnd"/>
      <w:r w:rsidRPr="0099127B">
        <w:t xml:space="preserve">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ExternalAMFFunctionWrapper</w:t>
      </w:r>
      <w:proofErr w:type="spellEnd"/>
      <w:r w:rsidRPr="0099127B">
        <w:t xml:space="preserve">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ExternalAMFFunction</w:t>
      </w:r>
      <w:proofErr w:type="spellEnd"/>
      <w:r w:rsidRPr="0099127B">
        <w:t xml:space="preserve">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AMFFunction</w:t>
      </w:r>
      <w:proofErr w:type="spellEnd"/>
      <w:r w:rsidRPr="0099127B"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ExternalAMFFunctionGrp</w:t>
      </w:r>
      <w:proofErr w:type="spellEnd"/>
      <w:r w:rsidRPr="0099127B">
        <w:t>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417D59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17D59">
        <w:rPr>
          <w:lang w:val="fr-FR"/>
        </w:rPr>
        <w:t>uses ExternalAMFFunctionWrapper;</w:t>
      </w:r>
    </w:p>
    <w:p w14:paraId="408D75CB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}</w:t>
      </w:r>
    </w:p>
    <w:p w14:paraId="5856950E" w14:textId="77777777" w:rsidR="007C0418" w:rsidRPr="00417D59" w:rsidRDefault="004D13F3" w:rsidP="007C0418">
      <w:pPr>
        <w:pStyle w:val="PL"/>
        <w:rPr>
          <w:lang w:val="fr-FR"/>
        </w:rPr>
      </w:pPr>
      <w:r w:rsidRPr="00417D59">
        <w:rPr>
          <w:lang w:val="fr-FR"/>
        </w:rPr>
        <w:t>}</w:t>
      </w:r>
    </w:p>
    <w:p w14:paraId="0DECD4E6" w14:textId="0CA11B45" w:rsidR="004D13F3" w:rsidRPr="00417D59" w:rsidRDefault="007C0418" w:rsidP="007C0418">
      <w:pPr>
        <w:pStyle w:val="PL"/>
        <w:rPr>
          <w:lang w:val="fr-FR"/>
        </w:rPr>
      </w:pPr>
      <w:r w:rsidRPr="00417D59">
        <w:rPr>
          <w:lang w:val="fr-FR"/>
        </w:rPr>
        <w:t>&lt;CODE ENDS&gt;</w:t>
      </w:r>
    </w:p>
    <w:p w14:paraId="51B04176" w14:textId="54B79C70" w:rsidR="004D13F3" w:rsidRPr="00417D59" w:rsidRDefault="004D13F3" w:rsidP="004D13F3">
      <w:pPr>
        <w:pStyle w:val="Heading2"/>
        <w:rPr>
          <w:lang w:val="fr-FR" w:eastAsia="zh-CN"/>
        </w:rPr>
      </w:pPr>
      <w:r w:rsidRPr="00417D59">
        <w:rPr>
          <w:lang w:val="fr-FR" w:eastAsia="zh-CN"/>
        </w:rPr>
        <w:t>E.5.8</w:t>
      </w:r>
      <w:r w:rsidRPr="00417D59">
        <w:rPr>
          <w:lang w:val="fr-FR" w:eastAsia="zh-CN"/>
        </w:rPr>
        <w:tab/>
        <w:t>module _3gpp-nr-nrm-externalenbfunction.yang</w:t>
      </w:r>
    </w:p>
    <w:p w14:paraId="5BBE15EB" w14:textId="77777777" w:rsidR="007C0418" w:rsidRPr="00417D59" w:rsidRDefault="007C0418" w:rsidP="004D13F3">
      <w:pPr>
        <w:pStyle w:val="PL"/>
        <w:rPr>
          <w:lang w:val="fr-FR"/>
        </w:rPr>
      </w:pPr>
      <w:r w:rsidRPr="00417D59">
        <w:rPr>
          <w:lang w:val="fr-FR"/>
        </w:rPr>
        <w:t>&lt;CODE BEGINS&gt;</w:t>
      </w:r>
    </w:p>
    <w:p w14:paraId="71CC37C3" w14:textId="55814843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>module _3gpp-nr-nrm-externalenbfunction {</w:t>
      </w:r>
    </w:p>
    <w:p w14:paraId="42842342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yang-version 1.1;</w:t>
      </w:r>
    </w:p>
    <w:p w14:paraId="624978B6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namespace "urn:3gpp:sa5:_3gpp-nr-nrm-externalenbfunction";</w:t>
      </w:r>
    </w:p>
    <w:p w14:paraId="37A8C0E0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prefix "extenb3gpp";</w:t>
      </w:r>
    </w:p>
    <w:p w14:paraId="5FFC1449" w14:textId="77777777" w:rsidR="004D13F3" w:rsidRPr="00417D59" w:rsidRDefault="004D13F3" w:rsidP="004D13F3">
      <w:pPr>
        <w:pStyle w:val="PL"/>
        <w:rPr>
          <w:lang w:val="fr-FR"/>
        </w:rPr>
      </w:pPr>
    </w:p>
    <w:p w14:paraId="64A31639" w14:textId="77777777" w:rsidR="004D13F3" w:rsidRPr="0099127B" w:rsidRDefault="004D13F3" w:rsidP="004D13F3">
      <w:pPr>
        <w:pStyle w:val="PL"/>
      </w:pPr>
      <w:r w:rsidRPr="00417D59">
        <w:rPr>
          <w:lang w:val="fr-FR"/>
        </w:rPr>
        <w:t xml:space="preserve">  </w:t>
      </w:r>
      <w:r w:rsidRPr="0099127B">
        <w:t>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ExternalENBFunctionGrp</w:t>
      </w:r>
      <w:proofErr w:type="spellEnd"/>
      <w:r w:rsidRPr="0099127B">
        <w:t xml:space="preserve"> {</w:t>
      </w:r>
    </w:p>
    <w:p w14:paraId="5763EB36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ExternalENBFunction</w:t>
      </w:r>
      <w:proofErr w:type="spellEnd"/>
      <w:r w:rsidRPr="0099127B">
        <w:t xml:space="preserve">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ExternalENBFunctionWrapper</w:t>
      </w:r>
      <w:proofErr w:type="spellEnd"/>
      <w:r w:rsidRPr="0099127B">
        <w:t xml:space="preserve">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ExternalENBFunction</w:t>
      </w:r>
      <w:proofErr w:type="spellEnd"/>
      <w:r w:rsidRPr="0099127B">
        <w:t xml:space="preserve">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</w:t>
      </w:r>
      <w:proofErr w:type="spellStart"/>
      <w:r w:rsidRPr="0099127B">
        <w:t>eNB</w:t>
      </w:r>
      <w:proofErr w:type="spellEnd"/>
      <w:r w:rsidRPr="0099127B">
        <w:t xml:space="preserve">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ExternalENBFunctionGrp</w:t>
      </w:r>
      <w:proofErr w:type="spellEnd"/>
      <w:r w:rsidRPr="0099127B">
        <w:t>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ExternalENBFunctionWrapper</w:t>
      </w:r>
      <w:proofErr w:type="spellEnd"/>
      <w:r w:rsidRPr="0099127B">
        <w:t>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 xml:space="preserve">uses </w:t>
      </w:r>
      <w:proofErr w:type="spellStart"/>
      <w:r w:rsidRPr="003D3C92">
        <w:rPr>
          <w:lang w:val="fr-FR"/>
        </w:rPr>
        <w:t>ExternalENBFunctionWrapper</w:t>
      </w:r>
      <w:proofErr w:type="spellEnd"/>
      <w:r w:rsidRPr="003D3C92">
        <w:rPr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15636D40" w14:textId="77777777" w:rsidR="007C0418" w:rsidRPr="007C0418" w:rsidRDefault="004D13F3" w:rsidP="007C0418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02AFACF0" w14:textId="2262EE5E" w:rsidR="004D13F3" w:rsidRPr="003D3C92" w:rsidRDefault="007C0418" w:rsidP="007C0418">
      <w:pPr>
        <w:pStyle w:val="PL"/>
        <w:rPr>
          <w:lang w:val="fr-FR"/>
        </w:rPr>
      </w:pPr>
      <w:r w:rsidRPr="007C0418">
        <w:rPr>
          <w:lang w:val="fr-FR"/>
        </w:rPr>
        <w:t>&lt;CODE ENDS&gt;</w:t>
      </w:r>
    </w:p>
    <w:p w14:paraId="288A14D5" w14:textId="22F95DF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0D46A3E6" w14:textId="77777777" w:rsidR="007C0418" w:rsidRDefault="007C0418" w:rsidP="004D13F3">
      <w:pPr>
        <w:pStyle w:val="PL"/>
        <w:rPr>
          <w:lang w:val="fr-FR"/>
        </w:rPr>
      </w:pPr>
      <w:r w:rsidRPr="007C0418">
        <w:rPr>
          <w:lang w:val="fr-FR"/>
        </w:rPr>
        <w:t>&lt;CODE BEGINS&gt;</w:t>
      </w:r>
    </w:p>
    <w:p w14:paraId="4E380F60" w14:textId="3CB88156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namespace</w:t>
      </w:r>
      <w:proofErr w:type="spellEnd"/>
      <w:r w:rsidRPr="003D3C92">
        <w:rPr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ExternalEUtranCellFDD</w:t>
      </w:r>
      <w:proofErr w:type="spellEnd"/>
      <w:r w:rsidRPr="0099127B">
        <w:t xml:space="preserve">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</w:t>
      </w:r>
      <w:proofErr w:type="spellStart"/>
      <w:r w:rsidRPr="0099127B">
        <w:t>ExternalEUtranCellTDD</w:t>
      </w:r>
      <w:proofErr w:type="spellEnd"/>
      <w:r w:rsidRPr="0099127B"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ExternalEUtranGenericCellGrp</w:t>
      </w:r>
      <w:proofErr w:type="spellEnd"/>
      <w:r w:rsidRPr="0099127B">
        <w:t xml:space="preserve">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ExternalEUtranGenericCell</w:t>
      </w:r>
      <w:proofErr w:type="spellEnd"/>
      <w:r w:rsidRPr="0099127B">
        <w:t xml:space="preserve">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pci</w:t>
      </w:r>
      <w:proofErr w:type="spellEnd"/>
      <w:r w:rsidRPr="0099127B">
        <w:t xml:space="preserve">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</w:t>
      </w:r>
      <w:proofErr w:type="spellStart"/>
      <w:r w:rsidRPr="0099127B">
        <w:t>cellLocalId</w:t>
      </w:r>
      <w:proofErr w:type="spellEnd"/>
      <w:r w:rsidRPr="0099127B">
        <w:t>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</w:t>
      </w:r>
      <w:proofErr w:type="spellStart"/>
      <w:r w:rsidRPr="0099127B">
        <w:t>plmnIdList</w:t>
      </w:r>
      <w:proofErr w:type="spellEnd"/>
      <w:r w:rsidRPr="0099127B"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</w:t>
      </w:r>
      <w:proofErr w:type="spellStart"/>
      <w:r w:rsidRPr="0099127B">
        <w:t>cellAccessInfoList</w:t>
      </w:r>
      <w:proofErr w:type="spellEnd"/>
      <w:r w:rsidRPr="0099127B">
        <w:t>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</w:t>
      </w:r>
      <w:proofErr w:type="spellStart"/>
      <w:r w:rsidRPr="0099127B">
        <w:t>eNodeB</w:t>
      </w:r>
      <w:proofErr w:type="spellEnd"/>
      <w:r w:rsidRPr="0099127B">
        <w:t>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ExternalEUtranCellFDDGrp</w:t>
      </w:r>
      <w:proofErr w:type="spellEnd"/>
      <w:r w:rsidRPr="0099127B">
        <w:t xml:space="preserve">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ExternalEUtranCellFDD</w:t>
      </w:r>
      <w:proofErr w:type="spellEnd"/>
      <w:r w:rsidRPr="0099127B">
        <w:t xml:space="preserve">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earfcnUL</w:t>
      </w:r>
      <w:proofErr w:type="spellEnd"/>
      <w:r w:rsidRPr="0099127B">
        <w:t xml:space="preserve">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ExternalEUtranCellTDDGrp</w:t>
      </w:r>
      <w:proofErr w:type="spellEnd"/>
      <w:r w:rsidRPr="0099127B">
        <w:t xml:space="preserve">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ExternalEUtranCellTDD</w:t>
      </w:r>
      <w:proofErr w:type="spellEnd"/>
      <w:r w:rsidRPr="0099127B">
        <w:t xml:space="preserve">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</w:t>
      </w:r>
      <w:proofErr w:type="spellEnd"/>
      <w:r w:rsidRPr="0099127B">
        <w:t xml:space="preserve">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ExternalEUtranCellFDDWrapper</w:t>
      </w:r>
      <w:proofErr w:type="spellEnd"/>
      <w:r w:rsidRPr="0099127B">
        <w:t xml:space="preserve">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ExternalEUtranCellFDD</w:t>
      </w:r>
      <w:proofErr w:type="spellEnd"/>
      <w:r w:rsidRPr="0099127B">
        <w:t xml:space="preserve">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</w:t>
      </w:r>
      <w:proofErr w:type="spellStart"/>
      <w:r w:rsidRPr="0099127B">
        <w:t>eNB</w:t>
      </w:r>
      <w:proofErr w:type="spellEnd"/>
      <w:r w:rsidRPr="0099127B">
        <w:t xml:space="preserve"> or NG-RAN FDD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ExternalEUtranCellFDDGrp</w:t>
      </w:r>
      <w:proofErr w:type="spellEnd"/>
      <w:r w:rsidRPr="0099127B">
        <w:t>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ExternalEUtranCellTDDWrapper</w:t>
      </w:r>
      <w:proofErr w:type="spellEnd"/>
      <w:r w:rsidRPr="0099127B">
        <w:t xml:space="preserve"> {</w:t>
      </w:r>
    </w:p>
    <w:p w14:paraId="76D7D6C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ExternalEUtranCellTDD</w:t>
      </w:r>
      <w:proofErr w:type="spellEnd"/>
      <w:r w:rsidRPr="0099127B">
        <w:t xml:space="preserve">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</w:t>
      </w:r>
      <w:proofErr w:type="spellStart"/>
      <w:r w:rsidRPr="0099127B">
        <w:t>eNB</w:t>
      </w:r>
      <w:proofErr w:type="spellEnd"/>
      <w:r w:rsidRPr="0099127B">
        <w:t xml:space="preserve"> or NG-RAN TDD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ExternalEUtranCellTDDGrp</w:t>
      </w:r>
      <w:proofErr w:type="spellEnd"/>
      <w:r w:rsidRPr="0099127B">
        <w:t>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73B6F269" w14:textId="77777777" w:rsidR="004D13F3" w:rsidRPr="00417D59" w:rsidRDefault="004D13F3" w:rsidP="004D13F3">
      <w:pPr>
        <w:pStyle w:val="PL"/>
        <w:rPr>
          <w:lang w:val="fr-FR"/>
        </w:rPr>
      </w:pPr>
      <w:r w:rsidRPr="0099127B">
        <w:t xml:space="preserve">  </w:t>
      </w:r>
      <w:r w:rsidRPr="00417D59">
        <w:rPr>
          <w:lang w:val="fr-FR"/>
        </w:rPr>
        <w:t>}</w:t>
      </w:r>
    </w:p>
    <w:p w14:paraId="7647585C" w14:textId="77777777" w:rsidR="007C0418" w:rsidRPr="00417D59" w:rsidRDefault="004D13F3" w:rsidP="007C0418">
      <w:pPr>
        <w:pStyle w:val="PL"/>
        <w:rPr>
          <w:lang w:val="fr-FR"/>
        </w:rPr>
      </w:pPr>
      <w:r w:rsidRPr="00417D59">
        <w:rPr>
          <w:lang w:val="fr-FR"/>
        </w:rPr>
        <w:t>}</w:t>
      </w:r>
    </w:p>
    <w:p w14:paraId="4C7E9BA2" w14:textId="2A15B962" w:rsidR="004D13F3" w:rsidRPr="00417D59" w:rsidRDefault="007C0418" w:rsidP="007C0418">
      <w:pPr>
        <w:pStyle w:val="PL"/>
        <w:rPr>
          <w:lang w:val="fr-FR"/>
        </w:rPr>
      </w:pPr>
      <w:r w:rsidRPr="00417D59">
        <w:rPr>
          <w:lang w:val="fr-FR"/>
        </w:rPr>
        <w:t>&lt;CODE ENDS&gt;</w:t>
      </w:r>
    </w:p>
    <w:p w14:paraId="30256880" w14:textId="53969F13" w:rsidR="004D13F3" w:rsidRPr="00417D59" w:rsidRDefault="004D13F3" w:rsidP="004D13F3">
      <w:pPr>
        <w:pStyle w:val="Heading2"/>
        <w:rPr>
          <w:lang w:val="fr-FR"/>
        </w:rPr>
      </w:pPr>
      <w:r w:rsidRPr="00417D59">
        <w:rPr>
          <w:lang w:val="fr-FR" w:eastAsia="zh-CN"/>
        </w:rPr>
        <w:t>E.5.10</w:t>
      </w:r>
      <w:r w:rsidRPr="00417D59">
        <w:rPr>
          <w:lang w:val="fr-FR" w:eastAsia="zh-CN"/>
        </w:rPr>
        <w:tab/>
        <w:t>module _3gpp-nr-nrm-externalgnbcucpfunction.yang</w:t>
      </w:r>
    </w:p>
    <w:p w14:paraId="5D86B496" w14:textId="77777777" w:rsidR="007C0418" w:rsidRPr="00417D59" w:rsidRDefault="007C0418" w:rsidP="004D13F3">
      <w:pPr>
        <w:pStyle w:val="PL"/>
        <w:rPr>
          <w:lang w:val="fr-FR"/>
        </w:rPr>
      </w:pPr>
      <w:r w:rsidRPr="00417D59">
        <w:rPr>
          <w:lang w:val="fr-FR"/>
        </w:rPr>
        <w:t>&lt;CODE BEGINS&gt;</w:t>
      </w:r>
    </w:p>
    <w:p w14:paraId="2626B764" w14:textId="7533C12C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>module _3gpp-nr-nrm-externalgnbcucpfunction {</w:t>
      </w:r>
    </w:p>
    <w:p w14:paraId="36563658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yang-version 1.1;</w:t>
      </w:r>
    </w:p>
    <w:p w14:paraId="246F9E98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namespace "urn:3gpp:sa5:_3gpp-nr-nrm-externalgnbcucpfunction";</w:t>
      </w:r>
    </w:p>
    <w:p w14:paraId="6923F1C7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prefix "extgnbcucp3gpp";</w:t>
      </w:r>
    </w:p>
    <w:p w14:paraId="22FF40DA" w14:textId="77777777" w:rsidR="004D13F3" w:rsidRPr="00417D59" w:rsidRDefault="004D13F3" w:rsidP="004D13F3">
      <w:pPr>
        <w:pStyle w:val="PL"/>
        <w:rPr>
          <w:lang w:val="fr-FR"/>
        </w:rPr>
      </w:pPr>
    </w:p>
    <w:p w14:paraId="3567B1B4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417D59">
        <w:rPr>
          <w:lang w:val="fr-FR"/>
        </w:rPr>
        <w:t xml:space="preserve">  </w:t>
      </w:r>
      <w:r w:rsidRPr="0099127B">
        <w:t>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ExternalGNBCUCPFunctionGrp</w:t>
      </w:r>
      <w:proofErr w:type="spellEnd"/>
      <w:r w:rsidRPr="0099127B">
        <w:t xml:space="preserve">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ExternalGNBCUCPFunction</w:t>
      </w:r>
      <w:proofErr w:type="spellEnd"/>
      <w:r w:rsidRPr="0099127B">
        <w:t xml:space="preserve">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ExternalGNBCUCPFunctionWrapper</w:t>
      </w:r>
      <w:proofErr w:type="spellEnd"/>
      <w:r w:rsidRPr="0099127B">
        <w:t xml:space="preserve">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ExternalGNBCUCPFunction</w:t>
      </w:r>
      <w:proofErr w:type="spellEnd"/>
      <w:r w:rsidRPr="0099127B">
        <w:t xml:space="preserve">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GNBCUCPFunction</w:t>
      </w:r>
      <w:proofErr w:type="spellEnd"/>
      <w:r w:rsidRPr="0099127B"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ExternalGNBCUCPFunctionGrp</w:t>
      </w:r>
      <w:proofErr w:type="spellEnd"/>
      <w:r w:rsidRPr="0099127B">
        <w:t>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6965B7BB" w14:textId="77777777" w:rsidR="007C0418" w:rsidRDefault="004D13F3" w:rsidP="007C0418">
      <w:pPr>
        <w:pStyle w:val="PL"/>
      </w:pPr>
      <w:r w:rsidRPr="0099127B">
        <w:t>}</w:t>
      </w:r>
    </w:p>
    <w:p w14:paraId="3638A90F" w14:textId="7E46658F" w:rsidR="004D13F3" w:rsidRPr="0099127B" w:rsidRDefault="007C0418" w:rsidP="007C0418">
      <w:pPr>
        <w:pStyle w:val="PL"/>
      </w:pPr>
      <w:r>
        <w:t>&lt;CODE ENDS&gt;</w:t>
      </w:r>
    </w:p>
    <w:p w14:paraId="36BA779F" w14:textId="54618DA4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_3gpp-nr-nrm-externalgnbcuupfunction.yang</w:t>
      </w:r>
    </w:p>
    <w:p w14:paraId="249BE5F8" w14:textId="77777777" w:rsidR="007C0418" w:rsidRDefault="007C0418" w:rsidP="004D13F3">
      <w:pPr>
        <w:pStyle w:val="PL"/>
      </w:pPr>
      <w:r w:rsidRPr="007C0418">
        <w:t>&lt;CODE BEGINS&gt;</w:t>
      </w:r>
    </w:p>
    <w:p w14:paraId="2A8BDA11" w14:textId="025C28F5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ExternalGNBCUUPFunctionGrp</w:t>
      </w:r>
      <w:proofErr w:type="spellEnd"/>
      <w:r w:rsidRPr="0099127B">
        <w:t xml:space="preserve">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ExternalGNBCUUPFunction</w:t>
      </w:r>
      <w:proofErr w:type="spellEnd"/>
      <w:r w:rsidRPr="0099127B">
        <w:t xml:space="preserve">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F1E8E29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ExternalGNBCUUPFunctionWrapper</w:t>
      </w:r>
      <w:proofErr w:type="spellEnd"/>
      <w:r w:rsidRPr="0099127B">
        <w:t xml:space="preserve">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ExternalGNBCUUPFunction</w:t>
      </w:r>
      <w:proofErr w:type="spellEnd"/>
      <w:r w:rsidRPr="0099127B">
        <w:t xml:space="preserve">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GNBCUUPFunction</w:t>
      </w:r>
      <w:proofErr w:type="spellEnd"/>
      <w:r w:rsidRPr="0099127B"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ExternalGNBCUUPFunctionGrp</w:t>
      </w:r>
      <w:proofErr w:type="spellEnd"/>
      <w:r w:rsidRPr="0099127B">
        <w:t>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B3B059A" w14:textId="77777777" w:rsidR="007C0418" w:rsidRDefault="004D13F3" w:rsidP="007C0418">
      <w:pPr>
        <w:pStyle w:val="PL"/>
      </w:pPr>
      <w:r w:rsidRPr="0099127B">
        <w:t>}</w:t>
      </w:r>
    </w:p>
    <w:p w14:paraId="71E0DCD9" w14:textId="2252EFA4" w:rsidR="004D13F3" w:rsidRPr="0099127B" w:rsidRDefault="007C0418" w:rsidP="007C0418">
      <w:pPr>
        <w:pStyle w:val="PL"/>
      </w:pPr>
      <w:r>
        <w:t>&lt;CODE ENDS&gt;</w:t>
      </w:r>
    </w:p>
    <w:p w14:paraId="5A8570A9" w14:textId="3D83C271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_3gpp-nr-nrm-externalgnbdufunction.yang</w:t>
      </w:r>
    </w:p>
    <w:p w14:paraId="4F79C7A2" w14:textId="77777777" w:rsidR="007C0418" w:rsidRDefault="007C0418" w:rsidP="004D13F3">
      <w:pPr>
        <w:pStyle w:val="PL"/>
      </w:pPr>
      <w:r w:rsidRPr="007C0418">
        <w:t>&lt;CODE BEGINS&gt;</w:t>
      </w:r>
    </w:p>
    <w:p w14:paraId="4C3FD8BD" w14:textId="794B0E8A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ExternalGNBDUFunctionGrp</w:t>
      </w:r>
      <w:proofErr w:type="spellEnd"/>
      <w:r w:rsidRPr="0099127B">
        <w:t xml:space="preserve">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ExternalGNBDUFunction</w:t>
      </w:r>
      <w:proofErr w:type="spellEnd"/>
      <w:r w:rsidRPr="0099127B">
        <w:t xml:space="preserve">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5DF8F505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ExternalGNBDUFunctionWrapper</w:t>
      </w:r>
      <w:proofErr w:type="spellEnd"/>
      <w:r w:rsidRPr="0099127B">
        <w:t xml:space="preserve">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ExternalGNBDUFunction</w:t>
      </w:r>
      <w:proofErr w:type="spellEnd"/>
      <w:r w:rsidRPr="0099127B">
        <w:t xml:space="preserve">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GNBDUFunction</w:t>
      </w:r>
      <w:proofErr w:type="spellEnd"/>
      <w:r w:rsidRPr="0099127B"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ExternalGNBDUFunctionGrp</w:t>
      </w:r>
      <w:proofErr w:type="spellEnd"/>
      <w:r w:rsidRPr="0099127B">
        <w:t>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86DBB1F" w14:textId="77777777" w:rsidR="007C0418" w:rsidRDefault="004D13F3" w:rsidP="007C0418">
      <w:pPr>
        <w:pStyle w:val="PL"/>
      </w:pPr>
      <w:r w:rsidRPr="0099127B">
        <w:t>}</w:t>
      </w:r>
    </w:p>
    <w:p w14:paraId="1051ED26" w14:textId="74B04496" w:rsidR="004D13F3" w:rsidRPr="0099127B" w:rsidRDefault="007C0418" w:rsidP="007C0418">
      <w:pPr>
        <w:pStyle w:val="PL"/>
      </w:pPr>
      <w:r>
        <w:t>&lt;CODE ENDS&gt;</w:t>
      </w:r>
    </w:p>
    <w:p w14:paraId="320386AC" w14:textId="02C7382E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_3gpp-nr-nrm-externalnrcellcu.yang</w:t>
      </w:r>
    </w:p>
    <w:p w14:paraId="53A37099" w14:textId="77777777" w:rsidR="007C0418" w:rsidRDefault="007C0418" w:rsidP="004D13F3">
      <w:pPr>
        <w:pStyle w:val="PL"/>
      </w:pPr>
      <w:r w:rsidRPr="007C0418">
        <w:t>&lt;CODE BEGINS&gt;</w:t>
      </w:r>
    </w:p>
    <w:p w14:paraId="4C525358" w14:textId="075B4645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ExternalNRCellCU</w:t>
      </w:r>
      <w:proofErr w:type="spellEnd"/>
      <w:r w:rsidRPr="0099127B">
        <w:t xml:space="preserve">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ExternalNRCellCUGrp</w:t>
      </w:r>
      <w:proofErr w:type="spellEnd"/>
      <w:r w:rsidRPr="0099127B">
        <w:t xml:space="preserve">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ExternalNRCellCU</w:t>
      </w:r>
      <w:proofErr w:type="spellEnd"/>
      <w:r w:rsidRPr="0099127B">
        <w:t xml:space="preserve">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</w:t>
      </w:r>
      <w:proofErr w:type="spellStart"/>
      <w:r w:rsidRPr="0099127B">
        <w:t>gNB</w:t>
      </w:r>
      <w:proofErr w:type="spellEnd"/>
      <w:r w:rsidRPr="0099127B"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</w:t>
      </w:r>
      <w:proofErr w:type="spellStart"/>
      <w:r w:rsidRPr="0099127B">
        <w:t>Xn</w:t>
      </w:r>
      <w:proofErr w:type="spellEnd"/>
      <w:r w:rsidRPr="0099127B">
        <w:t>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ExternalNRCellCUWrapper</w:t>
      </w:r>
      <w:proofErr w:type="spellEnd"/>
      <w:r w:rsidRPr="0099127B">
        <w:t xml:space="preserve">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ExternalNRCellCU</w:t>
      </w:r>
      <w:proofErr w:type="spellEnd"/>
      <w:r w:rsidRPr="0099127B">
        <w:t xml:space="preserve">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</w:t>
      </w:r>
      <w:proofErr w:type="spellStart"/>
      <w:r w:rsidRPr="0099127B">
        <w:t>NRCellCU</w:t>
      </w:r>
      <w:proofErr w:type="spellEnd"/>
      <w:r w:rsidRPr="0099127B">
        <w:t xml:space="preserve">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ExternalNRCellCUGrp</w:t>
      </w:r>
      <w:proofErr w:type="spellEnd"/>
      <w:r w:rsidRPr="0099127B">
        <w:t>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ED1130" w14:textId="77777777" w:rsidR="007C0418" w:rsidRDefault="004D13F3" w:rsidP="007C0418">
      <w:pPr>
        <w:pStyle w:val="PL"/>
      </w:pPr>
      <w:r w:rsidRPr="0099127B">
        <w:t>}</w:t>
      </w:r>
    </w:p>
    <w:p w14:paraId="0E0EF080" w14:textId="55B9320E" w:rsidR="004D13F3" w:rsidRPr="0099127B" w:rsidRDefault="007C0418" w:rsidP="007C0418">
      <w:pPr>
        <w:pStyle w:val="PL"/>
      </w:pPr>
      <w:r>
        <w:t>&lt;CODE ENDS&gt;</w:t>
      </w:r>
    </w:p>
    <w:p w14:paraId="6E2D1AE4" w14:textId="2FC2E8FF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_3gpp-nr-nrm-externalservinggwfunction.yang</w:t>
      </w:r>
    </w:p>
    <w:p w14:paraId="6F96E0F5" w14:textId="77777777" w:rsidR="007C0418" w:rsidRDefault="007C0418" w:rsidP="004D13F3">
      <w:pPr>
        <w:pStyle w:val="PL"/>
      </w:pPr>
      <w:r w:rsidRPr="007C0418">
        <w:t>&lt;CODE BEGINS&gt;</w:t>
      </w:r>
    </w:p>
    <w:p w14:paraId="536D861A" w14:textId="51637546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ExternalServingGWFunctionGrp</w:t>
      </w:r>
      <w:proofErr w:type="spellEnd"/>
      <w:r w:rsidRPr="0099127B">
        <w:t xml:space="preserve">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ExternalServingGWFunction</w:t>
      </w:r>
      <w:proofErr w:type="spellEnd"/>
      <w:r w:rsidRPr="0099127B">
        <w:t xml:space="preserve">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ExternalServingGWFunctionWrapper</w:t>
      </w:r>
      <w:proofErr w:type="spellEnd"/>
      <w:r w:rsidRPr="0099127B">
        <w:t xml:space="preserve">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ExternalServingGWFunction</w:t>
      </w:r>
      <w:proofErr w:type="spellEnd"/>
      <w:r w:rsidRPr="0099127B">
        <w:t xml:space="preserve">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ServingGWFunction</w:t>
      </w:r>
      <w:proofErr w:type="spellEnd"/>
      <w:r w:rsidRPr="0099127B"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ExternalServingGWFunctionGrp</w:t>
      </w:r>
      <w:proofErr w:type="spellEnd"/>
      <w:r w:rsidRPr="0099127B">
        <w:t>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13FDE6" w14:textId="77777777" w:rsidR="007C0418" w:rsidRDefault="004D13F3" w:rsidP="007C0418">
      <w:pPr>
        <w:pStyle w:val="PL"/>
      </w:pPr>
      <w:r w:rsidRPr="0099127B">
        <w:t>}</w:t>
      </w:r>
    </w:p>
    <w:p w14:paraId="4D1978FA" w14:textId="6A001E98" w:rsidR="004D13F3" w:rsidRPr="0099127B" w:rsidRDefault="007C0418" w:rsidP="007C0418">
      <w:pPr>
        <w:pStyle w:val="PL"/>
      </w:pPr>
      <w:r>
        <w:t>&lt;CODE ENDS&gt;</w:t>
      </w:r>
    </w:p>
    <w:p w14:paraId="6542EE94" w14:textId="63713F86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_3gpp-nr-nrm-externalupffunction.yang</w:t>
      </w:r>
    </w:p>
    <w:p w14:paraId="7C7A132D" w14:textId="77777777" w:rsidR="007C0418" w:rsidRDefault="007C0418" w:rsidP="004D13F3">
      <w:pPr>
        <w:pStyle w:val="PL"/>
      </w:pPr>
      <w:r w:rsidRPr="007C0418">
        <w:t>&lt;CODE BEGINS&gt;</w:t>
      </w:r>
    </w:p>
    <w:p w14:paraId="53C782D9" w14:textId="661CDDE9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ExternalUPFFunction</w:t>
      </w:r>
      <w:proofErr w:type="spellEnd"/>
      <w:r w:rsidRPr="0099127B">
        <w:t xml:space="preserve">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ExternalUPFFunctionGrp</w:t>
      </w:r>
      <w:proofErr w:type="spellEnd"/>
      <w:r w:rsidRPr="0099127B">
        <w:t xml:space="preserve">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ExternalUPFFunction</w:t>
      </w:r>
      <w:proofErr w:type="spellEnd"/>
      <w:r w:rsidRPr="0099127B">
        <w:t xml:space="preserve">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ExternalUPFFunctionWrapper</w:t>
      </w:r>
      <w:proofErr w:type="spellEnd"/>
      <w:r w:rsidRPr="0099127B">
        <w:t xml:space="preserve"> {</w:t>
      </w:r>
    </w:p>
    <w:p w14:paraId="19DB721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ExternalUPFFunction</w:t>
      </w:r>
      <w:proofErr w:type="spellEnd"/>
      <w:r w:rsidRPr="0099127B">
        <w:t xml:space="preserve">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UPFFunction</w:t>
      </w:r>
      <w:proofErr w:type="spellEnd"/>
      <w:r w:rsidRPr="0099127B"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ExternalUPFFunctionGrp</w:t>
      </w:r>
      <w:proofErr w:type="spellEnd"/>
      <w:r w:rsidRPr="0099127B">
        <w:t>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0E7844" w14:textId="77777777" w:rsidR="007C0418" w:rsidRDefault="004D13F3" w:rsidP="007C0418">
      <w:pPr>
        <w:pStyle w:val="PL"/>
      </w:pPr>
      <w:r w:rsidRPr="0099127B">
        <w:t>}</w:t>
      </w:r>
    </w:p>
    <w:p w14:paraId="38673BB9" w14:textId="5228B606" w:rsidR="004D13F3" w:rsidRPr="0099127B" w:rsidRDefault="007C0418" w:rsidP="007C0418">
      <w:pPr>
        <w:pStyle w:val="PL"/>
      </w:pPr>
      <w:r>
        <w:t>&lt;CODE ENDS&gt;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2C47D1BD" w14:textId="77777777" w:rsidR="007C0418" w:rsidRDefault="007C0418" w:rsidP="004D13F3">
      <w:pPr>
        <w:pStyle w:val="PL"/>
      </w:pPr>
      <w:r w:rsidRPr="007C0418">
        <w:t>&lt;CODE BEGINS&gt;</w:t>
      </w:r>
    </w:p>
    <w:p w14:paraId="03D2B12E" w14:textId="1C05F9AB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GNBCUCPFunction</w:t>
      </w:r>
      <w:proofErr w:type="spellEnd"/>
      <w:r w:rsidRPr="0099127B">
        <w:t xml:space="preserve">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DANRManagementFunction</w:t>
      </w:r>
      <w:proofErr w:type="spellEnd"/>
      <w:r w:rsidRPr="0099127B">
        <w:t xml:space="preserve">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GNBCUCPFunctionGrp</w:t>
      </w:r>
      <w:proofErr w:type="spellEnd"/>
      <w:r w:rsidRPr="0099127B">
        <w:t xml:space="preserve">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GNBCUCPFunction</w:t>
      </w:r>
      <w:proofErr w:type="spellEnd"/>
      <w:r w:rsidRPr="0099127B">
        <w:t xml:space="preserve">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gNBCUName</w:t>
      </w:r>
      <w:proofErr w:type="spellEnd"/>
      <w:r w:rsidRPr="0099127B">
        <w:t xml:space="preserve">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</w:t>
      </w:r>
      <w:proofErr w:type="spellStart"/>
      <w:r w:rsidRPr="0099127B">
        <w:t>gNB</w:t>
      </w:r>
      <w:proofErr w:type="spellEnd"/>
      <w:r w:rsidRPr="0099127B">
        <w:t>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xnBlackList</w:t>
      </w:r>
      <w:proofErr w:type="spellEnd"/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</w:t>
      </w:r>
      <w:proofErr w:type="spellStart"/>
      <w:r w:rsidRPr="0099127B">
        <w:t>Xn</w:t>
      </w:r>
      <w:proofErr w:type="spellEnd"/>
      <w:r w:rsidRPr="0099127B"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xnWhiteList</w:t>
      </w:r>
      <w:proofErr w:type="spellEnd"/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xnHOBlackList</w:t>
      </w:r>
      <w:proofErr w:type="spellEnd"/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</w:t>
      </w:r>
      <w:proofErr w:type="spellStart"/>
      <w:r w:rsidRPr="0099127B">
        <w:t>Xn</w:t>
      </w:r>
      <w:proofErr w:type="spellEnd"/>
      <w:r w:rsidRPr="0099127B"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GNBCUCPFunction</w:t>
      </w:r>
      <w:proofErr w:type="spellEnd"/>
      <w:r w:rsidRPr="0099127B">
        <w:t xml:space="preserve">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</w:t>
      </w:r>
      <w:proofErr w:type="spellStart"/>
      <w:r w:rsidRPr="0099127B">
        <w:t>gNB</w:t>
      </w:r>
      <w:proofErr w:type="spellEnd"/>
      <w:r w:rsidRPr="0099127B">
        <w:t xml:space="preserve"> and </w:t>
      </w:r>
      <w:proofErr w:type="spellStart"/>
      <w:r w:rsidRPr="0099127B">
        <w:t>en-gNB</w:t>
      </w:r>
      <w:proofErr w:type="spellEnd"/>
      <w:r w:rsidRPr="0099127B">
        <w:t>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GNBCUCPFunctionGrp</w:t>
      </w:r>
      <w:proofErr w:type="spellEnd"/>
      <w:r w:rsidRPr="0099127B">
        <w:t>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847620" w14:textId="77777777" w:rsidR="007C0418" w:rsidRDefault="004D13F3" w:rsidP="007C0418">
      <w:pPr>
        <w:pStyle w:val="PL"/>
      </w:pPr>
      <w:r w:rsidRPr="0099127B">
        <w:t>}</w:t>
      </w:r>
    </w:p>
    <w:p w14:paraId="57022A7E" w14:textId="67B461F8" w:rsidR="004D13F3" w:rsidRPr="0099127B" w:rsidRDefault="007C0418" w:rsidP="007C0418">
      <w:pPr>
        <w:pStyle w:val="PL"/>
      </w:pPr>
      <w:r>
        <w:t>&lt;CODE ENDS&gt;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023C3181" w14:textId="77777777" w:rsidR="007C0418" w:rsidRDefault="007C0418" w:rsidP="004D13F3">
      <w:pPr>
        <w:pStyle w:val="PL"/>
      </w:pPr>
      <w:r w:rsidRPr="007C0418">
        <w:t>&lt;CODE BEGINS&gt;</w:t>
      </w:r>
    </w:p>
    <w:p w14:paraId="6CC30EF4" w14:textId="3CED9A10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GNBCUUPFunction</w:t>
      </w:r>
      <w:proofErr w:type="spellEnd"/>
      <w:r w:rsidRPr="0099127B">
        <w:t xml:space="preserve">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TAIGrp</w:t>
      </w:r>
      <w:proofErr w:type="spellEnd"/>
      <w:r w:rsidRPr="0099127B">
        <w:t xml:space="preserve">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allowedValues</w:t>
      </w:r>
      <w:proofErr w:type="spellEnd"/>
      <w:r w:rsidRPr="0099127B">
        <w:t>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BackhaulAddressGrp</w:t>
      </w:r>
      <w:proofErr w:type="spellEnd"/>
      <w:r w:rsidRPr="0099127B">
        <w:t xml:space="preserve">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tAI</w:t>
      </w:r>
      <w:proofErr w:type="spellEnd"/>
      <w:r w:rsidRPr="0099127B">
        <w:t xml:space="preserve">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nRTAC</w:t>
      </w:r>
      <w:proofErr w:type="spellEnd"/>
      <w:r w:rsidRPr="0099127B">
        <w:t>;</w:t>
      </w:r>
    </w:p>
    <w:p w14:paraId="415E589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TAIGrp</w:t>
      </w:r>
      <w:proofErr w:type="spellEnd"/>
      <w:r w:rsidRPr="0099127B">
        <w:t>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MappingSetIDBackhaulAddressGrp</w:t>
      </w:r>
      <w:proofErr w:type="spellEnd"/>
      <w:r w:rsidRPr="0099127B">
        <w:t xml:space="preserve"> {</w:t>
      </w:r>
    </w:p>
    <w:p w14:paraId="65AD748C" w14:textId="77777777" w:rsidR="004D13F3" w:rsidRPr="0099127B" w:rsidRDefault="004D13F3" w:rsidP="004D13F3">
      <w:pPr>
        <w:pStyle w:val="PL"/>
      </w:pPr>
      <w:r w:rsidRPr="0099127B">
        <w:t xml:space="preserve">    description "Mapping relationship between </w:t>
      </w:r>
      <w:proofErr w:type="spellStart"/>
      <w:r w:rsidRPr="0099127B">
        <w:t>setID</w:t>
      </w:r>
      <w:proofErr w:type="spellEnd"/>
      <w:r w:rsidRPr="0099127B">
        <w:t xml:space="preserve"> and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idx</w:t>
      </w:r>
      <w:proofErr w:type="spellEnd"/>
      <w:r w:rsidRPr="0099127B">
        <w:t xml:space="preserve">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setID</w:t>
      </w:r>
      <w:proofErr w:type="spellEnd"/>
      <w:r w:rsidRPr="0099127B">
        <w:t xml:space="preserve">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setID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backhaulAddress</w:t>
      </w:r>
      <w:proofErr w:type="spellEnd"/>
      <w:r w:rsidRPr="0099127B">
        <w:t xml:space="preserve"> {</w:t>
      </w:r>
    </w:p>
    <w:p w14:paraId="37F06C3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gNBId</w:t>
      </w:r>
      <w:proofErr w:type="spellEnd"/>
      <w:r w:rsidRPr="0099127B">
        <w:t>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BackhaulAddressGrp</w:t>
      </w:r>
      <w:proofErr w:type="spellEnd"/>
      <w:r w:rsidRPr="0099127B">
        <w:t>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GNBCUUPFunctionGrp</w:t>
      </w:r>
      <w:proofErr w:type="spellEnd"/>
      <w:r w:rsidRPr="0099127B">
        <w:t xml:space="preserve">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GNBCUUPFunction</w:t>
      </w:r>
      <w:proofErr w:type="spellEnd"/>
      <w:r w:rsidRPr="0099127B">
        <w:t xml:space="preserve">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gNBCUUPId</w:t>
      </w:r>
      <w:proofErr w:type="spellEnd"/>
      <w:r w:rsidRPr="0099127B">
        <w:t xml:space="preserve">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</w:t>
      </w:r>
      <w:proofErr w:type="spellStart"/>
      <w:r w:rsidRPr="0099127B">
        <w:t>gNB</w:t>
      </w:r>
      <w:proofErr w:type="spellEnd"/>
      <w:r w:rsidRPr="0099127B">
        <w:t xml:space="preserve">-CU-UP at least within a </w:t>
      </w:r>
      <w:proofErr w:type="spellStart"/>
      <w:r w:rsidRPr="0099127B">
        <w:t>gNB</w:t>
      </w:r>
      <w:proofErr w:type="spellEnd"/>
      <w:r w:rsidRPr="0099127B">
        <w:t>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</w:t>
      </w:r>
      <w:proofErr w:type="spellStart"/>
      <w:r w:rsidRPr="0099127B">
        <w:t>gNB</w:t>
      </w:r>
      <w:proofErr w:type="spellEnd"/>
      <w:r w:rsidRPr="0099127B"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</w:t>
      </w:r>
      <w:proofErr w:type="spellStart"/>
      <w:r w:rsidRPr="0099127B">
        <w:t>gNB</w:t>
      </w:r>
      <w:proofErr w:type="spellEnd"/>
      <w:r w:rsidRPr="0099127B">
        <w:t xml:space="preserve">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</w:t>
      </w:r>
      <w:proofErr w:type="spellStart"/>
      <w:r w:rsidRPr="0099127B">
        <w:t>GNBCUUPFunction</w:t>
      </w:r>
      <w:proofErr w:type="spellEnd"/>
      <w:r w:rsidRPr="0099127B">
        <w:t xml:space="preserve">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</w:t>
      </w:r>
      <w:proofErr w:type="spellStart"/>
      <w:r w:rsidRPr="0099127B">
        <w:t>GNBCUUPFunction</w:t>
      </w:r>
      <w:proofErr w:type="spellEnd"/>
      <w:r w:rsidRPr="0099127B">
        <w:t xml:space="preserve">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mappingSetIDBackhaulAddressList</w:t>
      </w:r>
      <w:proofErr w:type="spellEnd"/>
      <w:r w:rsidRPr="0099127B">
        <w:t xml:space="preserve">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</w:t>
      </w:r>
      <w:proofErr w:type="spellStart"/>
      <w:r w:rsidRPr="0099127B">
        <w:t>mappingSetIDBackhaulAddress</w:t>
      </w:r>
      <w:proofErr w:type="spellEnd"/>
      <w:r w:rsidRPr="0099127B">
        <w:t xml:space="preserve">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MappingSetIDBackhaulAddressGrp</w:t>
      </w:r>
      <w:proofErr w:type="spellEnd"/>
      <w:r w:rsidRPr="0099127B">
        <w:t>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GNBCUUPFunction</w:t>
      </w:r>
      <w:proofErr w:type="spellEnd"/>
      <w:r w:rsidRPr="0099127B">
        <w:t xml:space="preserve">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GNBCUUPFunctionGrp</w:t>
      </w:r>
      <w:proofErr w:type="spellEnd"/>
      <w:r w:rsidRPr="0099127B">
        <w:t>;</w:t>
      </w:r>
    </w:p>
    <w:p w14:paraId="1338F483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F2EB769" w14:textId="77777777" w:rsidR="007C0418" w:rsidRDefault="004D13F3" w:rsidP="007C0418">
      <w:pPr>
        <w:pStyle w:val="PL"/>
      </w:pPr>
      <w:r w:rsidRPr="0099127B">
        <w:t>}</w:t>
      </w:r>
    </w:p>
    <w:p w14:paraId="44AD1338" w14:textId="6E3F268F" w:rsidR="004D13F3" w:rsidRPr="0099127B" w:rsidRDefault="007C0418" w:rsidP="007C0418">
      <w:pPr>
        <w:pStyle w:val="PL"/>
      </w:pPr>
      <w:r>
        <w:t>&lt;CODE ENDS&gt;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6C119454" w14:textId="77777777" w:rsidR="007C0418" w:rsidRDefault="007C0418" w:rsidP="004D13F3">
      <w:pPr>
        <w:pStyle w:val="PL"/>
      </w:pPr>
      <w:r w:rsidRPr="007C0418">
        <w:t>&lt;CODE BEGINS&gt;</w:t>
      </w:r>
    </w:p>
    <w:p w14:paraId="794089DD" w14:textId="1C906F7B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GNBDUFunction</w:t>
      </w:r>
      <w:proofErr w:type="spellEnd"/>
      <w:r w:rsidRPr="0099127B">
        <w:t xml:space="preserve">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GNBDUFunctionGrp</w:t>
      </w:r>
      <w:proofErr w:type="spellEnd"/>
      <w:r w:rsidRPr="0099127B">
        <w:t xml:space="preserve">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GNBDUFunction</w:t>
      </w:r>
      <w:proofErr w:type="spellEnd"/>
      <w:r w:rsidRPr="0099127B">
        <w:t xml:space="preserve">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gNBDUId</w:t>
      </w:r>
      <w:proofErr w:type="spellEnd"/>
      <w:r w:rsidRPr="0099127B">
        <w:t xml:space="preserve">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</w:t>
      </w:r>
      <w:proofErr w:type="spellStart"/>
      <w:r w:rsidRPr="0099127B">
        <w:t>gNB</w:t>
      </w:r>
      <w:proofErr w:type="spellEnd"/>
      <w:r w:rsidRPr="0099127B">
        <w:t>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gNBDUName</w:t>
      </w:r>
      <w:proofErr w:type="spellEnd"/>
      <w:r w:rsidRPr="0099127B">
        <w:t xml:space="preserve">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aggressorSetID</w:t>
      </w:r>
      <w:proofErr w:type="spellEnd"/>
      <w:r w:rsidRPr="0099127B">
        <w:t xml:space="preserve">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victimSetID</w:t>
      </w:r>
      <w:proofErr w:type="spellEnd"/>
      <w:r w:rsidRPr="0099127B">
        <w:t xml:space="preserve">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GNBDUFunction</w:t>
      </w:r>
      <w:proofErr w:type="spellEnd"/>
      <w:r w:rsidRPr="0099127B">
        <w:t xml:space="preserve">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GNBDUFunctionGrp</w:t>
      </w:r>
      <w:proofErr w:type="spellEnd"/>
      <w:r w:rsidRPr="0099127B">
        <w:t>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EFF76A" w14:textId="77777777" w:rsidR="007C0418" w:rsidRDefault="004D13F3" w:rsidP="007C0418">
      <w:pPr>
        <w:pStyle w:val="PL"/>
      </w:pPr>
      <w:r w:rsidRPr="0099127B">
        <w:t>}</w:t>
      </w:r>
    </w:p>
    <w:p w14:paraId="471AD84C" w14:textId="7EF37518" w:rsidR="004D13F3" w:rsidRPr="0099127B" w:rsidRDefault="007C0418" w:rsidP="007C0418">
      <w:pPr>
        <w:pStyle w:val="PL"/>
      </w:pPr>
      <w:r>
        <w:t>&lt;CODE ENDS&gt;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NRCellCU</w:t>
      </w:r>
      <w:proofErr w:type="spellEnd"/>
      <w:r w:rsidRPr="0099127B">
        <w:t xml:space="preserve">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NRCellCUGrp</w:t>
      </w:r>
      <w:proofErr w:type="spellEnd"/>
      <w:r w:rsidRPr="0099127B">
        <w:t xml:space="preserve">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NRCellCU</w:t>
      </w:r>
      <w:proofErr w:type="spellEnd"/>
      <w:r w:rsidRPr="0099127B">
        <w:t xml:space="preserve">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</w:t>
      </w:r>
      <w:proofErr w:type="spellStart"/>
      <w:r w:rsidRPr="0099127B">
        <w:t>pLMNId</w:t>
      </w:r>
      <w:proofErr w:type="spellEnd"/>
      <w:r w:rsidRPr="0099127B">
        <w:t xml:space="preserve"> in the </w:t>
      </w:r>
      <w:proofErr w:type="spellStart"/>
      <w:r w:rsidRPr="0099127B">
        <w:t>pLMNInfo</w:t>
      </w:r>
      <w:proofErr w:type="spellEnd"/>
      <w:r w:rsidRPr="0099127B">
        <w:t xml:space="preserve">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NRCellCU</w:t>
      </w:r>
      <w:proofErr w:type="spellEnd"/>
      <w:r w:rsidRPr="0099127B">
        <w:t xml:space="preserve">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NRCellCUGrp</w:t>
      </w:r>
      <w:proofErr w:type="spellEnd"/>
      <w:r w:rsidRPr="0099127B">
        <w:t>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NRCellDU</w:t>
      </w:r>
      <w:proofErr w:type="spellEnd"/>
      <w:r w:rsidRPr="0099127B">
        <w:t xml:space="preserve">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NRCellDUGrp</w:t>
      </w:r>
      <w:proofErr w:type="spellEnd"/>
      <w:r w:rsidRPr="0099127B">
        <w:t xml:space="preserve">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NRCellDU</w:t>
      </w:r>
      <w:proofErr w:type="spellEnd"/>
      <w:r w:rsidRPr="0099127B">
        <w:t xml:space="preserve">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</w:t>
      </w:r>
      <w:proofErr w:type="spellStart"/>
      <w:r w:rsidRPr="0099127B">
        <w:t>gNB</w:t>
      </w:r>
      <w:proofErr w:type="spellEnd"/>
      <w:r w:rsidRPr="0099127B"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operationalState</w:t>
      </w:r>
      <w:proofErr w:type="spellEnd"/>
      <w:r w:rsidRPr="0099127B">
        <w:t xml:space="preserve">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</w:t>
      </w:r>
      <w:proofErr w:type="spellStart"/>
      <w:r w:rsidRPr="0099127B">
        <w:t>NRCellDU</w:t>
      </w:r>
      <w:proofErr w:type="spellEnd"/>
      <w:r w:rsidRPr="0099127B">
        <w:t xml:space="preserve">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administrativeState</w:t>
      </w:r>
      <w:proofErr w:type="spellEnd"/>
      <w:r w:rsidRPr="0099127B">
        <w:t xml:space="preserve">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</w:t>
      </w:r>
      <w:proofErr w:type="spellStart"/>
      <w:r w:rsidRPr="0099127B">
        <w:t>NRCellDU</w:t>
      </w:r>
      <w:proofErr w:type="spellEnd"/>
      <w:r w:rsidRPr="0099127B">
        <w:t>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cellState</w:t>
      </w:r>
      <w:proofErr w:type="spellEnd"/>
      <w:r w:rsidRPr="0099127B">
        <w:t xml:space="preserve">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</w:t>
      </w:r>
      <w:proofErr w:type="spellStart"/>
      <w:r w:rsidRPr="0099127B">
        <w:t>NRCellDU</w:t>
      </w:r>
      <w:proofErr w:type="spellEnd"/>
      <w:r w:rsidRPr="0099127B"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</w:t>
      </w:r>
      <w:proofErr w:type="spellStart"/>
      <w:r w:rsidRPr="0099127B">
        <w:t>plMNId</w:t>
      </w:r>
      <w:proofErr w:type="spellEnd"/>
      <w:r w:rsidRPr="0099127B">
        <w:t xml:space="preserve">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</w:t>
      </w:r>
      <w:proofErr w:type="spellStart"/>
      <w:r w:rsidRPr="0099127B">
        <w:t>PLMNId</w:t>
      </w:r>
      <w:proofErr w:type="spellEnd"/>
      <w:r w:rsidRPr="0099127B">
        <w:t xml:space="preserve"> used to construct the </w:t>
      </w:r>
      <w:proofErr w:type="spellStart"/>
      <w:r w:rsidRPr="0099127B">
        <w:t>nCGI</w:t>
      </w:r>
      <w:proofErr w:type="spellEnd"/>
      <w:r w:rsidRPr="0099127B">
        <w:t xml:space="preserve">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63A2DBD0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arfcnSUL</w:t>
      </w:r>
      <w:proofErr w:type="spellEnd"/>
      <w:r w:rsidRPr="0099127B">
        <w:t xml:space="preserve">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bSChannelBwSUL</w:t>
      </w:r>
      <w:proofErr w:type="spellEnd"/>
      <w:r w:rsidRPr="0099127B">
        <w:t xml:space="preserve">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ssbFrequency</w:t>
      </w:r>
      <w:proofErr w:type="spellEnd"/>
      <w:r w:rsidRPr="0099127B">
        <w:t xml:space="preserve">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</w:t>
      </w:r>
      <w:proofErr w:type="spellStart"/>
      <w:r w:rsidRPr="0099127B">
        <w:t>bSChannelBwDL</w:t>
      </w:r>
      <w:proofErr w:type="spellEnd"/>
      <w:r w:rsidRPr="0099127B">
        <w:t>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ssbPeriodicity</w:t>
      </w:r>
      <w:proofErr w:type="spellEnd"/>
      <w:r w:rsidRPr="0099127B">
        <w:t xml:space="preserve">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ssbOffset</w:t>
      </w:r>
      <w:proofErr w:type="spellEnd"/>
      <w:r w:rsidRPr="0099127B">
        <w:t xml:space="preserve">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</w:t>
      </w:r>
      <w:proofErr w:type="spellStart"/>
      <w:r w:rsidRPr="0099127B"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ssbOffset</w:t>
      </w:r>
      <w:proofErr w:type="spellEnd"/>
      <w:r w:rsidRPr="0099127B">
        <w:t xml:space="preserve"> &lt; </w:t>
      </w:r>
      <w:proofErr w:type="spellStart"/>
      <w:r w:rsidRPr="0099127B">
        <w:t>ssbPeriodicity</w:t>
      </w:r>
      <w:proofErr w:type="spellEnd"/>
      <w:r w:rsidRPr="0099127B">
        <w:t>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323A2EF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ssbDuration</w:t>
      </w:r>
      <w:proofErr w:type="spellEnd"/>
      <w:r w:rsidRPr="0099127B">
        <w:t xml:space="preserve">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nRSectorCarrierRef</w:t>
      </w:r>
      <w:proofErr w:type="spellEnd"/>
      <w:r w:rsidRPr="0099127B">
        <w:t xml:space="preserve">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NRSectorCarrier</w:t>
      </w:r>
      <w:proofErr w:type="spellEnd"/>
      <w:r w:rsidRPr="0099127B">
        <w:t xml:space="preserve">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bWPRef</w:t>
      </w:r>
      <w:proofErr w:type="spellEnd"/>
      <w:r w:rsidRPr="0099127B">
        <w:t xml:space="preserve">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NRCellDU</w:t>
      </w:r>
      <w:proofErr w:type="spellEnd"/>
      <w:r w:rsidRPr="0099127B">
        <w:t xml:space="preserve">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NRCellDUGrp</w:t>
      </w:r>
      <w:proofErr w:type="spellEnd"/>
      <w:r w:rsidRPr="0099127B">
        <w:t>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NRCellRelation</w:t>
      </w:r>
      <w:proofErr w:type="spellEnd"/>
      <w:r w:rsidRPr="0099127B">
        <w:t xml:space="preserve">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68F2B7E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NRCellRelationGrp</w:t>
      </w:r>
      <w:proofErr w:type="spellEnd"/>
      <w:r w:rsidRPr="0099127B">
        <w:t xml:space="preserve">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NRCellRelation</w:t>
      </w:r>
      <w:proofErr w:type="spellEnd"/>
      <w:r w:rsidRPr="0099127B">
        <w:t xml:space="preserve">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nRTCI</w:t>
      </w:r>
      <w:proofErr w:type="spellEnd"/>
      <w:r w:rsidRPr="0099127B">
        <w:t xml:space="preserve">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nRPCI</w:t>
      </w:r>
      <w:proofErr w:type="spellEnd"/>
      <w:r w:rsidRPr="0099127B">
        <w:t>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sinrOffsetSSB</w:t>
      </w:r>
      <w:proofErr w:type="spellEnd"/>
      <w:r w:rsidRPr="0099127B">
        <w:t xml:space="preserve">,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>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>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>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nRFreqRelationRef</w:t>
      </w:r>
      <w:proofErr w:type="spellEnd"/>
      <w:r w:rsidRPr="0099127B">
        <w:t xml:space="preserve">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NRFreqRelation</w:t>
      </w:r>
      <w:proofErr w:type="spellEnd"/>
      <w:r w:rsidRPr="0099127B">
        <w:t xml:space="preserve">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adjacentNRCellRef</w:t>
      </w:r>
      <w:proofErr w:type="spellEnd"/>
      <w:r w:rsidRPr="0099127B">
        <w:t xml:space="preserve">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>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Arial"/>
          <w:sz w:val="18"/>
          <w:lang w:eastAsia="zh-CN"/>
        </w:rPr>
        <w:t>isRemoveAllowed</w:t>
      </w:r>
      <w:proofErr w:type="spellEnd"/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Courier New"/>
        </w:rPr>
        <w:t>isHOAllowed</w:t>
      </w:r>
      <w:proofErr w:type="spellEnd"/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NRCellRelation</w:t>
      </w:r>
      <w:proofErr w:type="spellEnd"/>
      <w:r w:rsidRPr="0099127B">
        <w:t xml:space="preserve">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 xml:space="preserve">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NRCellRelationGrp</w:t>
      </w:r>
      <w:proofErr w:type="spellEnd"/>
      <w:r w:rsidRPr="0099127B">
        <w:t>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0A9EF410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_3gpp-nr-nrm-nrfreqrelation.yang</w:t>
      </w:r>
    </w:p>
    <w:p w14:paraId="30007323" w14:textId="77777777" w:rsidR="007C0418" w:rsidRDefault="007C0418" w:rsidP="004D13F3">
      <w:pPr>
        <w:pStyle w:val="PL"/>
      </w:pPr>
      <w:r w:rsidRPr="007C0418">
        <w:t>&lt;CODE BEGINS&gt;</w:t>
      </w:r>
    </w:p>
    <w:p w14:paraId="68AC5643" w14:textId="54A7449F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NRFreqRelation</w:t>
      </w:r>
      <w:proofErr w:type="spellEnd"/>
      <w:r w:rsidRPr="0099127B">
        <w:t xml:space="preserve">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NRFreqRelationGrp</w:t>
      </w:r>
      <w:proofErr w:type="spellEnd"/>
      <w:r w:rsidRPr="0099127B">
        <w:t xml:space="preserve">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NRFreqRelation</w:t>
      </w:r>
      <w:proofErr w:type="spellEnd"/>
      <w:r w:rsidRPr="0099127B">
        <w:t xml:space="preserve">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offsetMO</w:t>
      </w:r>
      <w:proofErr w:type="spellEnd"/>
      <w:r w:rsidRPr="0099127B">
        <w:t xml:space="preserve">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</w:t>
      </w:r>
      <w:proofErr w:type="spellStart"/>
      <w:r w:rsidRPr="0099127B">
        <w:t>MeasObjectNR</w:t>
      </w:r>
      <w:proofErr w:type="spellEnd"/>
      <w:r w:rsidRPr="0099127B">
        <w:t>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  <w:proofErr w:type="spellStart"/>
      <w:r w:rsidRPr="0099127B">
        <w:t>sinrOffsetSSB</w:t>
      </w:r>
      <w:proofErr w:type="spellEnd"/>
      <w:r w:rsidRPr="0099127B">
        <w:t>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 xml:space="preserve">-RS and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offsetMO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</w:t>
      </w:r>
      <w:proofErr w:type="spellEnd"/>
      <w:r w:rsidRPr="0099127B">
        <w:t xml:space="preserve">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TreselectionRAT</w:t>
      </w:r>
      <w:proofErr w:type="spellEnd"/>
      <w:r w:rsidRPr="0099127B"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tReselectionNRSfHigh</w:t>
      </w:r>
      <w:proofErr w:type="spellEnd"/>
      <w:r w:rsidRPr="0099127B">
        <w:t xml:space="preserve">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tReselectionNRSfMedium</w:t>
      </w:r>
      <w:proofErr w:type="spellEnd"/>
      <w:r w:rsidRPr="0099127B">
        <w:t xml:space="preserve">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NRFreqRelation</w:t>
      </w:r>
      <w:proofErr w:type="spellEnd"/>
      <w:r w:rsidRPr="0099127B">
        <w:t xml:space="preserve">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</w:t>
      </w:r>
      <w:proofErr w:type="spellStart"/>
      <w:r w:rsidRPr="0099127B">
        <w:t>NRFrequency</w:t>
      </w:r>
      <w:proofErr w:type="spellEnd"/>
      <w:r w:rsidRPr="0099127B">
        <w:t>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</w:t>
      </w:r>
      <w:proofErr w:type="spellStart"/>
      <w:r w:rsidRPr="0099127B">
        <w:t>NRFreqRelation</w:t>
      </w:r>
      <w:proofErr w:type="spellEnd"/>
      <w:r w:rsidRPr="0099127B">
        <w:t>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NRFreqRelationGrp</w:t>
      </w:r>
      <w:proofErr w:type="spellEnd"/>
      <w:r w:rsidRPr="0099127B">
        <w:t>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837129" w14:textId="77777777" w:rsidR="007C0418" w:rsidRDefault="004D13F3" w:rsidP="007C0418">
      <w:pPr>
        <w:pStyle w:val="PL"/>
      </w:pPr>
      <w:r w:rsidRPr="0099127B">
        <w:t>}</w:t>
      </w:r>
    </w:p>
    <w:p w14:paraId="0E1BC4E4" w14:textId="50992848" w:rsidR="004D13F3" w:rsidRPr="0099127B" w:rsidRDefault="007C0418" w:rsidP="007C0418">
      <w:pPr>
        <w:pStyle w:val="PL"/>
      </w:pPr>
      <w:r>
        <w:t>&lt;CODE ENDS&gt;</w:t>
      </w:r>
    </w:p>
    <w:p w14:paraId="5A5D0FD4" w14:textId="0F05D15F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_3gpp-nr-nrm-nrfrequency.yang</w:t>
      </w:r>
    </w:p>
    <w:p w14:paraId="47793BD8" w14:textId="77777777" w:rsidR="007C0418" w:rsidRDefault="007C0418" w:rsidP="004D13F3">
      <w:pPr>
        <w:pStyle w:val="PL"/>
      </w:pPr>
      <w:r w:rsidRPr="007C0418">
        <w:t>&lt;CODE BEGINS&gt;</w:t>
      </w:r>
    </w:p>
    <w:p w14:paraId="3F353047" w14:textId="373A025B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NRFrequency</w:t>
      </w:r>
      <w:proofErr w:type="spellEnd"/>
      <w:r w:rsidRPr="0099127B">
        <w:t xml:space="preserve">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NRFrequencyGrp</w:t>
      </w:r>
      <w:proofErr w:type="spellEnd"/>
      <w:r w:rsidRPr="0099127B">
        <w:t xml:space="preserve">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NRFrequency</w:t>
      </w:r>
      <w:proofErr w:type="spellEnd"/>
      <w:r w:rsidRPr="0099127B">
        <w:t xml:space="preserve">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absoluteFrequencySSB</w:t>
      </w:r>
      <w:proofErr w:type="spellEnd"/>
      <w:r w:rsidRPr="0099127B">
        <w:t xml:space="preserve">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multiFrequencyBandListNR</w:t>
      </w:r>
      <w:proofErr w:type="spellEnd"/>
      <w:r w:rsidRPr="0099127B">
        <w:t xml:space="preserve">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</w:t>
      </w:r>
      <w:proofErr w:type="spellStart"/>
      <w:r w:rsidRPr="0099127B">
        <w:t>gNB</w:t>
      </w:r>
      <w:proofErr w:type="spellEnd"/>
      <w:r w:rsidRPr="0099127B">
        <w:t>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NRFrequencyWrapper</w:t>
      </w:r>
      <w:proofErr w:type="spellEnd"/>
      <w:r w:rsidRPr="0099127B">
        <w:t xml:space="preserve">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NRFrequency</w:t>
      </w:r>
      <w:proofErr w:type="spellEnd"/>
      <w:r w:rsidRPr="0099127B">
        <w:t xml:space="preserve">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NRFrequencyGrp</w:t>
      </w:r>
      <w:proofErr w:type="spellEnd"/>
      <w:r w:rsidRPr="0099127B">
        <w:t>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49B7EE" w14:textId="77777777" w:rsidR="007C0418" w:rsidRDefault="004D13F3" w:rsidP="007C0418">
      <w:pPr>
        <w:pStyle w:val="PL"/>
      </w:pPr>
      <w:r w:rsidRPr="0099127B">
        <w:t>}</w:t>
      </w:r>
    </w:p>
    <w:p w14:paraId="70522011" w14:textId="1921DE7C" w:rsidR="004D13F3" w:rsidRPr="0099127B" w:rsidRDefault="007C0418" w:rsidP="007C0418">
      <w:pPr>
        <w:pStyle w:val="PL"/>
      </w:pPr>
      <w:r>
        <w:t>&lt;CODE ENDS&gt;</w:t>
      </w:r>
    </w:p>
    <w:p w14:paraId="19A515C1" w14:textId="6D3DEEE5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_3gpp-nr-nrm-nrnetwork.yang</w:t>
      </w:r>
    </w:p>
    <w:p w14:paraId="7EDC215A" w14:textId="77777777" w:rsidR="007C0418" w:rsidRDefault="007C0418" w:rsidP="004D13F3">
      <w:pPr>
        <w:pStyle w:val="PL"/>
      </w:pPr>
      <w:r w:rsidRPr="007C0418">
        <w:t>&lt;CODE BEGINS&gt;</w:t>
      </w:r>
    </w:p>
    <w:p w14:paraId="6D403E0A" w14:textId="320181C5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NRNetwork</w:t>
      </w:r>
      <w:proofErr w:type="spellEnd"/>
      <w:r w:rsidRPr="0099127B">
        <w:t xml:space="preserve">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ExternalsUnderNRNetwork</w:t>
      </w:r>
      <w:proofErr w:type="spellEnd"/>
      <w:r w:rsidRPr="0099127B">
        <w:t xml:space="preserve">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NRFrequency</w:t>
      </w:r>
      <w:proofErr w:type="spellEnd"/>
      <w:r w:rsidRPr="0099127B">
        <w:t xml:space="preserve">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ExternalGNBCUCPFunction</w:t>
      </w:r>
      <w:proofErr w:type="spellEnd"/>
      <w:r w:rsidRPr="0099127B">
        <w:t xml:space="preserve">, </w:t>
      </w:r>
      <w:proofErr w:type="spellStart"/>
      <w:r w:rsidRPr="0099127B">
        <w:t>ExternalGNBDUFunction</w:t>
      </w:r>
      <w:proofErr w:type="spellEnd"/>
      <w:r w:rsidRPr="0099127B">
        <w:t xml:space="preserve">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</w:t>
      </w:r>
      <w:proofErr w:type="spellStart"/>
      <w:r w:rsidRPr="0099127B">
        <w:t>NRNetwork</w:t>
      </w:r>
      <w:proofErr w:type="spellEnd"/>
      <w:r w:rsidRPr="0099127B">
        <w:t xml:space="preserve">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NRNetworkGrp</w:t>
      </w:r>
      <w:proofErr w:type="spellEnd"/>
      <w:r w:rsidRPr="0099127B">
        <w:t xml:space="preserve">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NRNetwork</w:t>
      </w:r>
      <w:proofErr w:type="spellEnd"/>
      <w:r w:rsidRPr="0099127B">
        <w:t xml:space="preserve">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NRNetwork</w:t>
      </w:r>
      <w:proofErr w:type="spellEnd"/>
      <w:r w:rsidRPr="0099127B">
        <w:t xml:space="preserve">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NRNetworkGrp</w:t>
      </w:r>
      <w:proofErr w:type="spellEnd"/>
      <w:r w:rsidRPr="0099127B">
        <w:t>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5C56D" w14:textId="77777777" w:rsidR="007C0418" w:rsidRDefault="004D13F3" w:rsidP="007C0418">
      <w:pPr>
        <w:pStyle w:val="PL"/>
      </w:pPr>
      <w:r w:rsidRPr="0099127B">
        <w:t>}</w:t>
      </w:r>
    </w:p>
    <w:p w14:paraId="6DC5A17A" w14:textId="1C639714" w:rsidR="004D13F3" w:rsidRPr="0099127B" w:rsidRDefault="007C0418" w:rsidP="007C0418">
      <w:pPr>
        <w:pStyle w:val="PL"/>
      </w:pPr>
      <w:r>
        <w:t>&lt;CODE ENDS&gt;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B5CD919" w14:textId="77777777" w:rsidR="007C0418" w:rsidRDefault="007C0418" w:rsidP="004D13F3">
      <w:pPr>
        <w:pStyle w:val="PL"/>
      </w:pPr>
      <w:r w:rsidRPr="007C0418">
        <w:t>&lt;CODE BEGINS&gt;</w:t>
      </w:r>
    </w:p>
    <w:p w14:paraId="4E7ED6B9" w14:textId="75C61692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NRSectorCarrier</w:t>
      </w:r>
      <w:proofErr w:type="spellEnd"/>
      <w:r w:rsidRPr="0099127B">
        <w:t xml:space="preserve">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NRSectorCarrierGrp</w:t>
      </w:r>
      <w:proofErr w:type="spellEnd"/>
      <w:r w:rsidRPr="0099127B">
        <w:t xml:space="preserve">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NRSectorCarrier</w:t>
      </w:r>
      <w:proofErr w:type="spellEnd"/>
      <w:r w:rsidRPr="0099127B">
        <w:t xml:space="preserve">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txDirection</w:t>
      </w:r>
      <w:proofErr w:type="spellEnd"/>
      <w:r w:rsidRPr="0099127B">
        <w:t xml:space="preserve">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configuredMaxTxPower</w:t>
      </w:r>
      <w:proofErr w:type="spellEnd"/>
      <w:r w:rsidRPr="0099127B">
        <w:t xml:space="preserve">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</w:t>
      </w:r>
      <w:proofErr w:type="spellStart"/>
      <w:r w:rsidRPr="0099127B">
        <w:t>transmisssion</w:t>
      </w:r>
      <w:proofErr w:type="spellEnd"/>
      <w:r w:rsidRPr="0099127B"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</w:t>
      </w:r>
      <w:proofErr w:type="spellStart"/>
      <w:r w:rsidRPr="0099127B">
        <w:t>mW</w:t>
      </w:r>
      <w:proofErr w:type="spellEnd"/>
      <w:r w:rsidRPr="0099127B">
        <w:t>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configuredMaxTxEIRP</w:t>
      </w:r>
      <w:proofErr w:type="spellEnd"/>
      <w:r w:rsidRPr="0099127B">
        <w:t xml:space="preserve">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</w:t>
      </w:r>
      <w:proofErr w:type="spellStart"/>
      <w:r w:rsidRPr="0099127B">
        <w:t>isotroptic</w:t>
      </w:r>
      <w:proofErr w:type="spellEnd"/>
      <w:r w:rsidRPr="0099127B"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arfcnDL</w:t>
      </w:r>
      <w:proofErr w:type="spellEnd"/>
      <w:r w:rsidRPr="0099127B">
        <w:t>.";</w:t>
      </w:r>
    </w:p>
    <w:p w14:paraId="4F2AF4CA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arfcnUL</w:t>
      </w:r>
      <w:proofErr w:type="spellEnd"/>
      <w:r w:rsidRPr="0099127B">
        <w:t>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bSChannelBwDL</w:t>
      </w:r>
      <w:proofErr w:type="spellEnd"/>
      <w:r w:rsidRPr="0099127B">
        <w:t>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sectorEquipmentFunctionRef</w:t>
      </w:r>
      <w:proofErr w:type="spellEnd"/>
      <w:r w:rsidRPr="0099127B">
        <w:t xml:space="preserve">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NRSectorCarrier</w:t>
      </w:r>
      <w:proofErr w:type="spellEnd"/>
      <w:r w:rsidRPr="0099127B">
        <w:t xml:space="preserve">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NRSectorCarrierGrp</w:t>
      </w:r>
      <w:proofErr w:type="spellEnd"/>
      <w:r w:rsidRPr="0099127B">
        <w:t>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2ABBAF" w14:textId="77777777" w:rsidR="007C0418" w:rsidRDefault="004D13F3" w:rsidP="007C0418">
      <w:pPr>
        <w:pStyle w:val="PL"/>
      </w:pPr>
      <w:r w:rsidRPr="0099127B">
        <w:t>}</w:t>
      </w:r>
    </w:p>
    <w:p w14:paraId="63FEF554" w14:textId="1F6F112D" w:rsidR="004D13F3" w:rsidRPr="0099127B" w:rsidRDefault="007C0418" w:rsidP="007C0418">
      <w:pPr>
        <w:pStyle w:val="PL"/>
      </w:pPr>
      <w:r>
        <w:t>&lt;CODE ENDS&gt;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4538F61E" w14:textId="77777777" w:rsidR="007C0418" w:rsidRDefault="007C0418" w:rsidP="004D13F3">
      <w:pPr>
        <w:pStyle w:val="PL"/>
      </w:pPr>
      <w:r w:rsidRPr="007C0418">
        <w:t>&lt;CODE BEGINS&gt;</w:t>
      </w:r>
    </w:p>
    <w:p w14:paraId="73ECE4F9" w14:textId="5B2568F9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RRMPolicy</w:t>
      </w:r>
      <w:proofErr w:type="spellEnd"/>
      <w:r w:rsidRPr="0099127B">
        <w:t xml:space="preserve">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rRMPolicyMemberGrp</w:t>
      </w:r>
      <w:proofErr w:type="spellEnd"/>
      <w:r w:rsidRPr="0099127B">
        <w:t xml:space="preserve">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</w:t>
      </w:r>
      <w:proofErr w:type="spellStart"/>
      <w:r w:rsidRPr="0099127B">
        <w:t>rRMPolicyMemberList</w:t>
      </w:r>
      <w:proofErr w:type="spellEnd"/>
      <w:r w:rsidRPr="0099127B">
        <w:t xml:space="preserve">. A </w:t>
      </w:r>
      <w:proofErr w:type="spellStart"/>
      <w:r w:rsidRPr="0099127B">
        <w:t>RRMPolicyMember</w:t>
      </w:r>
      <w:proofErr w:type="spellEnd"/>
      <w:r w:rsidRPr="0099127B">
        <w:t xml:space="preserve">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pLMNId</w:t>
      </w:r>
      <w:proofErr w:type="spellEnd"/>
      <w:r w:rsidRPr="0099127B">
        <w:t xml:space="preserve"> and </w:t>
      </w:r>
      <w:proofErr w:type="spellStart"/>
      <w:r w:rsidRPr="0099127B">
        <w:t>sNSSAI</w:t>
      </w:r>
      <w:proofErr w:type="spellEnd"/>
      <w:r w:rsidRPr="0099127B">
        <w:t xml:space="preserve">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</w:t>
      </w:r>
      <w:proofErr w:type="spellStart"/>
      <w:r w:rsidRPr="0099127B">
        <w:t>rRMPolicyMemberList</w:t>
      </w:r>
      <w:proofErr w:type="spellEnd"/>
      <w:r w:rsidRPr="0099127B"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</w:t>
      </w:r>
      <w:proofErr w:type="spellStart"/>
      <w:r w:rsidRPr="0099127B">
        <w:t>RRMPolicy</w:t>
      </w:r>
      <w:proofErr w:type="spellEnd"/>
      <w:r w:rsidRPr="0099127B">
        <w:t>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RRMPolicy_Grp</w:t>
      </w:r>
      <w:proofErr w:type="spellEnd"/>
      <w:r w:rsidRPr="0099127B">
        <w:t xml:space="preserve">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</w:t>
      </w:r>
      <w:proofErr w:type="spellStart"/>
      <w:r w:rsidRPr="0099127B">
        <w:t>RRMPolicy</w:t>
      </w:r>
      <w:proofErr w:type="spellEnd"/>
      <w:r w:rsidRPr="0099127B">
        <w:t xml:space="preserve">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</w:t>
      </w:r>
      <w:proofErr w:type="spellStart"/>
      <w:r w:rsidRPr="0099127B">
        <w:t>RRMPolicy</w:t>
      </w:r>
      <w:proofErr w:type="spellEnd"/>
      <w:r w:rsidRPr="0099127B"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</w:t>
      </w:r>
      <w:proofErr w:type="spellStart"/>
      <w:r w:rsidRPr="0099127B">
        <w:t>rRMPolicyMemberList</w:t>
      </w:r>
      <w:proofErr w:type="spellEnd"/>
      <w:r w:rsidRPr="0099127B">
        <w:t xml:space="preserve">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</w:t>
      </w:r>
      <w:proofErr w:type="spellStart"/>
      <w:r w:rsidRPr="0099127B">
        <w:t>RRMPolicyMember</w:t>
      </w:r>
      <w:proofErr w:type="spellEnd"/>
      <w:r w:rsidRPr="0099127B"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</w:t>
      </w:r>
      <w:proofErr w:type="spellStart"/>
      <w:r w:rsidRPr="0099127B"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</w:t>
      </w:r>
      <w:proofErr w:type="spellStart"/>
      <w:r w:rsidRPr="0099127B">
        <w:t>NRCellDU</w:t>
      </w:r>
      <w:proofErr w:type="spellEnd"/>
      <w:r w:rsidRPr="0099127B">
        <w:t xml:space="preserve">, </w:t>
      </w:r>
      <w:proofErr w:type="spellStart"/>
      <w:r w:rsidRPr="0099127B">
        <w:t>NRCellCU</w:t>
      </w:r>
      <w:proofErr w:type="spellEnd"/>
      <w:r w:rsidRPr="0099127B">
        <w:t xml:space="preserve">, </w:t>
      </w:r>
      <w:proofErr w:type="spellStart"/>
      <w:r w:rsidRPr="0099127B">
        <w:t>GNBDUFunction</w:t>
      </w:r>
      <w:proofErr w:type="spellEnd"/>
      <w:r w:rsidRPr="0099127B">
        <w:t xml:space="preserve">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GNBCUCPFunction</w:t>
      </w:r>
      <w:proofErr w:type="spellEnd"/>
      <w:r w:rsidRPr="0099127B">
        <w:t xml:space="preserve"> or in </w:t>
      </w:r>
      <w:proofErr w:type="spellStart"/>
      <w:r w:rsidRPr="0099127B">
        <w:t>GNBCUUPFunction</w:t>
      </w:r>
      <w:proofErr w:type="spellEnd"/>
      <w:r w:rsidRPr="0099127B">
        <w:t xml:space="preserve">. The </w:t>
      </w:r>
      <w:proofErr w:type="spellStart"/>
      <w:r w:rsidRPr="0099127B">
        <w:t>RRMPolicyRatio</w:t>
      </w:r>
      <w:proofErr w:type="spellEnd"/>
      <w:r w:rsidRPr="0099127B">
        <w:t xml:space="preserve">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</w:t>
      </w:r>
      <w:proofErr w:type="spellStart"/>
      <w:r w:rsidRPr="0099127B">
        <w:t>RRMPolicy</w:t>
      </w:r>
      <w:proofErr w:type="spellEnd"/>
      <w:r w:rsidRPr="0099127B"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</w:t>
      </w:r>
      <w:proofErr w:type="spellStart"/>
      <w:r w:rsidRPr="0099127B">
        <w:t>RRMPolicy</w:t>
      </w:r>
      <w:proofErr w:type="spellEnd"/>
      <w:r w:rsidRPr="0099127B">
        <w:t>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resourceType</w:t>
      </w:r>
      <w:proofErr w:type="spellEnd"/>
      <w:r w:rsidRPr="0099127B">
        <w:t xml:space="preserve">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rRMPolicyMemberList</w:t>
      </w:r>
      <w:proofErr w:type="spellEnd"/>
      <w:r w:rsidRPr="0099127B">
        <w:t>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</w:t>
      </w:r>
      <w:proofErr w:type="spellStart"/>
      <w:r w:rsidRPr="0099127B">
        <w:t>RRMPolicyMember</w:t>
      </w:r>
      <w:proofErr w:type="spellEnd"/>
      <w:r w:rsidRPr="0099127B">
        <w:t xml:space="preserve">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</w:t>
      </w:r>
      <w:proofErr w:type="spellStart"/>
      <w:r w:rsidRPr="0099127B">
        <w:t>RRMPolicyMember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 xml:space="preserve">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PLMNId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>&gt;&gt; and S-NSSAI &lt;&lt;</w:t>
      </w:r>
      <w:proofErr w:type="spellStart"/>
      <w:r w:rsidRPr="0099127B">
        <w:t>dataType</w:t>
      </w:r>
      <w:proofErr w:type="spellEnd"/>
      <w:r w:rsidRPr="0099127B">
        <w:t>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 xml:space="preserve">  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rRMPolicyMemberGrp</w:t>
      </w:r>
      <w:proofErr w:type="spellEnd"/>
      <w:r w:rsidRPr="0099127B">
        <w:t>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RRMPolicyRatioGrp</w:t>
      </w:r>
      <w:proofErr w:type="spellEnd"/>
      <w:r w:rsidRPr="0099127B">
        <w:t xml:space="preserve">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RRMPolicyRatio</w:t>
      </w:r>
      <w:proofErr w:type="spellEnd"/>
      <w:r w:rsidRPr="0099127B">
        <w:t xml:space="preserve">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RRMPolicy_Grp</w:t>
      </w:r>
      <w:proofErr w:type="spellEnd"/>
      <w:r w:rsidRPr="0099127B">
        <w:t xml:space="preserve">;    // Inherits </w:t>
      </w:r>
      <w:proofErr w:type="spellStart"/>
      <w:r w:rsidRPr="0099127B">
        <w:t>RRMPolicy</w:t>
      </w:r>
      <w:proofErr w:type="spellEnd"/>
      <w:r w:rsidRPr="0099127B">
        <w:t>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rRMPolicyMaxRatio</w:t>
      </w:r>
      <w:proofErr w:type="spellEnd"/>
      <w:r w:rsidRPr="0099127B">
        <w:t xml:space="preserve">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</w:t>
      </w:r>
      <w:proofErr w:type="spellStart"/>
      <w:r w:rsidRPr="0099127B">
        <w:t>rRMPolicyMaxRatio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 xml:space="preserve">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</w:t>
      </w:r>
      <w:proofErr w:type="spellStart"/>
      <w:r w:rsidRPr="0099127B">
        <w:t>ManagedEntity</w:t>
      </w:r>
      <w:proofErr w:type="spellEnd"/>
      <w:r w:rsidRPr="0099127B">
        <w:t xml:space="preserve"> can be greater that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rRMPolicyMinRatio</w:t>
      </w:r>
      <w:proofErr w:type="spellEnd"/>
      <w:r w:rsidRPr="0099127B">
        <w:t xml:space="preserve">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rRMPolicyMinRatio</w:t>
      </w:r>
      <w:proofErr w:type="spellEnd"/>
      <w:r w:rsidRPr="0099127B">
        <w:t xml:space="preserve"> values assigned to all RRM </w:t>
      </w:r>
      <w:proofErr w:type="spellStart"/>
      <w:r w:rsidRPr="0099127B">
        <w:t>PolicyRatio</w:t>
      </w:r>
      <w:proofErr w:type="spellEnd"/>
      <w:r w:rsidRPr="0099127B">
        <w:t>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rRMPolicyDedicatedRatio</w:t>
      </w:r>
      <w:proofErr w:type="spellEnd"/>
      <w:r w:rsidRPr="0099127B">
        <w:t xml:space="preserve">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</w:t>
      </w:r>
      <w:proofErr w:type="spellStart"/>
      <w:r w:rsidRPr="0099127B">
        <w:t>rRMPolicyMemberList</w:t>
      </w:r>
      <w:proofErr w:type="spellEnd"/>
      <w:r w:rsidRPr="0099127B">
        <w:t>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rRMPolicyDeidctaedRatio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>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RRMPolicyRatio</w:t>
      </w:r>
      <w:proofErr w:type="spellEnd"/>
      <w:r w:rsidRPr="0099127B">
        <w:t xml:space="preserve">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</w:t>
      </w:r>
      <w:proofErr w:type="spellStart"/>
      <w:r w:rsidRPr="0099127B">
        <w:t>RRMPolicyRatio</w:t>
      </w:r>
      <w:proofErr w:type="spellEnd"/>
      <w:r w:rsidRPr="0099127B">
        <w:t xml:space="preserve"> IOC is one realization of a </w:t>
      </w:r>
      <w:proofErr w:type="spellStart"/>
      <w:r w:rsidRPr="0099127B">
        <w:t>RRMPolicy</w:t>
      </w:r>
      <w:proofErr w:type="spellEnd"/>
      <w:r w:rsidRPr="0099127B">
        <w:t xml:space="preserve">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</w:t>
      </w:r>
      <w:proofErr w:type="spellStart"/>
      <w:r w:rsidRPr="0099127B">
        <w:t>RRMPolicy</w:t>
      </w:r>
      <w:proofErr w:type="spellEnd"/>
      <w:r w:rsidRPr="0099127B">
        <w:t>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417D59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17D59">
        <w:rPr>
          <w:lang w:val="fr-FR"/>
        </w:rPr>
        <w:t>container attributes {</w:t>
      </w:r>
    </w:p>
    <w:p w14:paraId="6A89EEA3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    uses RRMPolicyRatioGrp;</w:t>
      </w:r>
    </w:p>
    <w:p w14:paraId="4894D0C3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  }</w:t>
      </w:r>
    </w:p>
    <w:p w14:paraId="101991C0" w14:textId="77777777" w:rsidR="004D13F3" w:rsidRPr="00417D59" w:rsidRDefault="004D13F3" w:rsidP="004D13F3">
      <w:pPr>
        <w:pStyle w:val="PL"/>
        <w:rPr>
          <w:lang w:val="fr-FR"/>
        </w:rPr>
      </w:pPr>
      <w:r w:rsidRPr="00417D59">
        <w:rPr>
          <w:lang w:val="fr-FR"/>
        </w:rPr>
        <w:t xml:space="preserve">  }</w:t>
      </w:r>
    </w:p>
    <w:p w14:paraId="7E92AE26" w14:textId="77777777" w:rsidR="007C0418" w:rsidRPr="00417D59" w:rsidRDefault="004D13F3" w:rsidP="007C0418">
      <w:pPr>
        <w:pStyle w:val="PL"/>
        <w:rPr>
          <w:lang w:val="fr-FR"/>
        </w:rPr>
      </w:pPr>
      <w:r w:rsidRPr="00417D59">
        <w:rPr>
          <w:lang w:val="fr-FR"/>
        </w:rPr>
        <w:t>}</w:t>
      </w:r>
    </w:p>
    <w:p w14:paraId="3FF91C1C" w14:textId="5C2FF066" w:rsidR="004D13F3" w:rsidRPr="00417D59" w:rsidRDefault="007C0418" w:rsidP="007C0418">
      <w:pPr>
        <w:pStyle w:val="PL"/>
        <w:rPr>
          <w:lang w:val="fr-FR"/>
        </w:rPr>
      </w:pPr>
      <w:r w:rsidRPr="00417D59">
        <w:rPr>
          <w:lang w:val="fr-FR"/>
        </w:rPr>
        <w:t>&lt;CODE ENDS&gt;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2D0F6CD4" w14:textId="77777777" w:rsidR="007C0418" w:rsidRDefault="007C0418" w:rsidP="004D13F3">
      <w:pPr>
        <w:pStyle w:val="PL"/>
        <w:rPr>
          <w:rFonts w:cs="Courier New"/>
          <w:szCs w:val="16"/>
          <w:lang w:eastAsia="zh-CN"/>
        </w:rPr>
      </w:pPr>
      <w:r w:rsidRPr="007C0418">
        <w:rPr>
          <w:rFonts w:cs="Courier New"/>
          <w:szCs w:val="16"/>
          <w:lang w:eastAsia="zh-CN"/>
        </w:rPr>
        <w:t>&lt;CODE BEGINS&gt;</w:t>
      </w:r>
    </w:p>
    <w:p w14:paraId="1695BF56" w14:textId="25C260FC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701D75FA" w14:textId="77777777" w:rsidR="007C0418" w:rsidRDefault="004D13F3" w:rsidP="007C0418">
      <w:pPr>
        <w:pStyle w:val="PL"/>
        <w:rPr>
          <w:lang w:eastAsia="zh-CN"/>
        </w:rPr>
      </w:pPr>
      <w:r w:rsidRPr="0099127B">
        <w:rPr>
          <w:lang w:eastAsia="zh-CN"/>
        </w:rPr>
        <w:t>}</w:t>
      </w:r>
    </w:p>
    <w:p w14:paraId="094F802F" w14:textId="3543D9FA" w:rsidR="004D13F3" w:rsidRPr="0099127B" w:rsidRDefault="007C0418" w:rsidP="007C0418">
      <w:pPr>
        <w:pStyle w:val="PL"/>
        <w:rPr>
          <w:lang w:eastAsia="zh-CN"/>
        </w:rPr>
      </w:pPr>
      <w:r>
        <w:rPr>
          <w:lang w:eastAsia="zh-CN"/>
        </w:rPr>
        <w:t>&lt;CODE ENDS&gt;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5C0247F2" w14:textId="77777777" w:rsidR="007C0418" w:rsidRDefault="007C0418" w:rsidP="00082C19">
      <w:pPr>
        <w:pStyle w:val="PL"/>
      </w:pPr>
      <w:r w:rsidRPr="007C0418">
        <w:t>&lt;CODE BEGINS&gt;</w:t>
      </w:r>
    </w:p>
    <w:p w14:paraId="196AC0B9" w14:textId="0BE14434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DESManagementFunction</w:t>
      </w:r>
      <w:proofErr w:type="spellEnd"/>
      <w:r w:rsidRPr="0099127B">
        <w:t xml:space="preserve">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DESManagementFunctionGrp</w:t>
      </w:r>
      <w:proofErr w:type="spellEnd"/>
      <w:r w:rsidRPr="0099127B">
        <w:t xml:space="preserve">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DESManagementFunction</w:t>
      </w:r>
      <w:proofErr w:type="spellEnd"/>
      <w:r w:rsidRPr="0099127B">
        <w:t xml:space="preserve">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desSwitch</w:t>
      </w:r>
      <w:proofErr w:type="spellEnd"/>
      <w:r w:rsidRPr="0099127B">
        <w:t xml:space="preserve">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96530E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isProbingCapable</w:t>
      </w:r>
      <w:proofErr w:type="spellEnd"/>
      <w:r w:rsidRPr="0099127B">
        <w:t xml:space="preserve">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3F788AB3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DESManagementFunctionSubtree</w:t>
      </w:r>
      <w:proofErr w:type="spellEnd"/>
      <w:r w:rsidRPr="0099127B">
        <w:t xml:space="preserve">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DESManagement</w:t>
      </w:r>
      <w:proofErr w:type="spellEnd"/>
      <w:r w:rsidRPr="0099127B"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DESManagement</w:t>
      </w:r>
      <w:proofErr w:type="spellEnd"/>
      <w:r w:rsidRPr="0099127B">
        <w:t xml:space="preserve">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DESManagement</w:t>
      </w:r>
      <w:proofErr w:type="spellEnd"/>
      <w:r w:rsidRPr="0099127B"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DESManagementFunctionGrp</w:t>
      </w:r>
      <w:proofErr w:type="spellEnd"/>
      <w:r w:rsidRPr="0099127B">
        <w:t>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3B4B04F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FD5CFCD" w14:textId="77777777" w:rsidR="007C0418" w:rsidRDefault="00082C19" w:rsidP="007C0418">
      <w:pPr>
        <w:pStyle w:val="PL"/>
      </w:pPr>
      <w:r w:rsidRPr="0099127B">
        <w:t>}</w:t>
      </w:r>
    </w:p>
    <w:p w14:paraId="13482CD0" w14:textId="5891BA5F" w:rsidR="00082C19" w:rsidRPr="0099127B" w:rsidRDefault="007C0418" w:rsidP="007C0418">
      <w:pPr>
        <w:pStyle w:val="PL"/>
      </w:pPr>
      <w:r>
        <w:t>&lt;CODE ENDS&gt;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1AF171A" w14:textId="77777777" w:rsidR="007C0418" w:rsidRDefault="007C0418" w:rsidP="00082C19">
      <w:pPr>
        <w:pStyle w:val="PL"/>
      </w:pPr>
      <w:r w:rsidRPr="007C0418">
        <w:t>&lt;CODE BEGINS&gt;</w:t>
      </w:r>
    </w:p>
    <w:p w14:paraId="6798FF42" w14:textId="794EDE32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DRACHOptimizationFunction</w:t>
      </w:r>
      <w:proofErr w:type="spellEnd"/>
      <w:r w:rsidRPr="0099127B">
        <w:t xml:space="preserve">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TargetProbabilityT</w:t>
      </w:r>
      <w:proofErr w:type="spellEnd"/>
      <w:r w:rsidRPr="0099127B">
        <w:t xml:space="preserve">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NumberofpreamblessentT</w:t>
      </w:r>
      <w:proofErr w:type="spellEnd"/>
      <w:r w:rsidRPr="0099127B">
        <w:t xml:space="preserve">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AccessdelayT</w:t>
      </w:r>
      <w:proofErr w:type="spellEnd"/>
      <w:r w:rsidRPr="0099127B">
        <w:t xml:space="preserve">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NumPreableAccessDelayGrp</w:t>
      </w:r>
      <w:proofErr w:type="spellEnd"/>
      <w:r w:rsidRPr="0099127B">
        <w:t xml:space="preserve">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</w:t>
      </w:r>
      <w:proofErr w:type="spellStart"/>
      <w:r w:rsidRPr="0099127B">
        <w:t>APn</w:t>
      </w:r>
      <w:proofErr w:type="spellEnd"/>
      <w:r w:rsidRPr="0099127B">
        <w:t>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targetProbability</w:t>
      </w:r>
      <w:proofErr w:type="spellEnd"/>
      <w:r w:rsidRPr="0099127B">
        <w:t xml:space="preserve">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TargetProbabilityT</w:t>
      </w:r>
      <w:proofErr w:type="spellEnd"/>
      <w:r w:rsidRPr="0099127B">
        <w:t>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numberofpreamblessent</w:t>
      </w:r>
      <w:proofErr w:type="spellEnd"/>
      <w:r w:rsidRPr="0099127B">
        <w:t xml:space="preserve">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NumberofpreamblessentT</w:t>
      </w:r>
      <w:proofErr w:type="spellEnd"/>
      <w:r w:rsidRPr="0099127B">
        <w:t>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DRACHOptimizationFunctionGrp</w:t>
      </w:r>
      <w:proofErr w:type="spellEnd"/>
      <w:r w:rsidRPr="0099127B">
        <w:t xml:space="preserve">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DRACHOptimizationFunction</w:t>
      </w:r>
      <w:proofErr w:type="spellEnd"/>
      <w:r w:rsidRPr="0099127B">
        <w:t xml:space="preserve">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ueAccProbilityDist</w:t>
      </w:r>
      <w:proofErr w:type="spellEnd"/>
      <w:r w:rsidRPr="0099127B">
        <w:t xml:space="preserve">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</w:t>
      </w:r>
      <w:proofErr w:type="spellStart"/>
      <w:r w:rsidRPr="0099127B">
        <w:t>APn</w:t>
      </w:r>
      <w:proofErr w:type="spellEnd"/>
      <w:r w:rsidRPr="0099127B">
        <w:t>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ueAccDelayProbilityDist</w:t>
      </w:r>
      <w:proofErr w:type="spellEnd"/>
      <w:r w:rsidRPr="0099127B">
        <w:t xml:space="preserve">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drachOptimizationControl</w:t>
      </w:r>
      <w:proofErr w:type="spellEnd"/>
      <w:r w:rsidRPr="0099127B">
        <w:t xml:space="preserve">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DRACHOptimizationFunctionSubtree</w:t>
      </w:r>
      <w:proofErr w:type="spellEnd"/>
      <w:r w:rsidRPr="0099127B">
        <w:t xml:space="preserve">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DRACHOptimizationFunctionGrp</w:t>
      </w:r>
      <w:proofErr w:type="spellEnd"/>
      <w:r w:rsidRPr="0099127B">
        <w:t>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945AFE7" w14:textId="77777777" w:rsidR="007C0418" w:rsidRDefault="00082C19" w:rsidP="007C0418">
      <w:pPr>
        <w:pStyle w:val="PL"/>
      </w:pPr>
      <w:r w:rsidRPr="0099127B">
        <w:t>}</w:t>
      </w:r>
    </w:p>
    <w:p w14:paraId="0D041246" w14:textId="2179FDF2" w:rsidR="00082C19" w:rsidRPr="0099127B" w:rsidRDefault="007C0418" w:rsidP="007C0418">
      <w:pPr>
        <w:pStyle w:val="PL"/>
      </w:pPr>
      <w:r>
        <w:t>&lt;CODE ENDS&gt;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2C5D5FC8" w14:textId="77777777" w:rsidR="007C0418" w:rsidRDefault="007C0418" w:rsidP="00082C19">
      <w:pPr>
        <w:pStyle w:val="PL"/>
      </w:pPr>
      <w:r w:rsidRPr="007C0418">
        <w:t>&lt;CODE BEGINS&gt;</w:t>
      </w:r>
    </w:p>
    <w:p w14:paraId="7ADBAB33" w14:textId="33966996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DMROFunction</w:t>
      </w:r>
      <w:proofErr w:type="spellEnd"/>
      <w:r w:rsidRPr="0099127B">
        <w:t xml:space="preserve">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DMROFunctionGrp</w:t>
      </w:r>
      <w:proofErr w:type="spellEnd"/>
      <w:r w:rsidRPr="0099127B">
        <w:t xml:space="preserve"> {</w:t>
      </w:r>
    </w:p>
    <w:p w14:paraId="083FE657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DMROFunction</w:t>
      </w:r>
      <w:proofErr w:type="spellEnd"/>
      <w:r w:rsidRPr="0099127B">
        <w:t xml:space="preserve">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maximumDeviationHoTrigger</w:t>
      </w:r>
      <w:proofErr w:type="spellEnd"/>
      <w:r w:rsidRPr="0099127B">
        <w:t xml:space="preserve">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minimumTimeBetweenHoTriggerChange</w:t>
      </w:r>
      <w:proofErr w:type="spellEnd"/>
      <w:r w:rsidRPr="0099127B">
        <w:t xml:space="preserve">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tstoreUEcntxt</w:t>
      </w:r>
      <w:proofErr w:type="spellEnd"/>
      <w:r w:rsidRPr="0099127B">
        <w:t xml:space="preserve">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lang w:val="fr-FR"/>
        </w:rPr>
      </w:pPr>
      <w:r w:rsidRPr="0099127B">
        <w:t xml:space="preserve">      </w:t>
      </w:r>
      <w:r w:rsidRPr="00441B14">
        <w:rPr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</w:t>
      </w:r>
      <w:proofErr w:type="spellStart"/>
      <w:r w:rsidRPr="00441B14">
        <w:rPr>
          <w:lang w:val="fr-FR"/>
        </w:rPr>
        <w:t>units</w:t>
      </w:r>
      <w:proofErr w:type="spellEnd"/>
      <w:r w:rsidRPr="00441B14">
        <w:rPr>
          <w:lang w:val="fr-FR"/>
        </w:rPr>
        <w:t xml:space="preserve"> "100 </w:t>
      </w:r>
      <w:proofErr w:type="spellStart"/>
      <w:r w:rsidRPr="00441B14">
        <w:rPr>
          <w:lang w:val="fr-FR"/>
        </w:rPr>
        <w:t>milliseconds</w:t>
      </w:r>
      <w:proofErr w:type="spellEnd"/>
      <w:r w:rsidRPr="00441B14">
        <w:rPr>
          <w:lang w:val="fr-FR"/>
        </w:rPr>
        <w:t>";</w:t>
      </w:r>
    </w:p>
    <w:p w14:paraId="049B47FF" w14:textId="77777777" w:rsidR="00082C19" w:rsidRPr="0099127B" w:rsidRDefault="00082C19" w:rsidP="00082C19">
      <w:pPr>
        <w:pStyle w:val="PL"/>
      </w:pPr>
      <w:r w:rsidRPr="00441B14">
        <w:rPr>
          <w:lang w:val="fr-FR"/>
        </w:rPr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dmroControl</w:t>
      </w:r>
      <w:proofErr w:type="spellEnd"/>
      <w:r w:rsidRPr="0099127B">
        <w:t xml:space="preserve">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DMROFunctionSubtree</w:t>
      </w:r>
      <w:proofErr w:type="spellEnd"/>
      <w:r w:rsidRPr="0099127B">
        <w:t xml:space="preserve">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DMROFunctionGrp</w:t>
      </w:r>
      <w:proofErr w:type="spellEnd"/>
      <w:r w:rsidRPr="0099127B">
        <w:t>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1CB7C53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E4B3FEF" w14:textId="77777777" w:rsidR="007C0418" w:rsidRDefault="00082C19" w:rsidP="007C0418">
      <w:pPr>
        <w:pStyle w:val="PL"/>
      </w:pPr>
      <w:r w:rsidRPr="0099127B">
        <w:t>}</w:t>
      </w:r>
    </w:p>
    <w:p w14:paraId="5116445F" w14:textId="17E09203" w:rsidR="00082C19" w:rsidRPr="0099127B" w:rsidRDefault="007C0418" w:rsidP="007C0418">
      <w:pPr>
        <w:pStyle w:val="PL"/>
      </w:pPr>
      <w:r>
        <w:t>&lt;CODE ENDS&gt;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62BBF120" w14:textId="77777777" w:rsidR="007C0418" w:rsidRDefault="007C0418" w:rsidP="00082C19">
      <w:pPr>
        <w:pStyle w:val="PL"/>
      </w:pPr>
      <w:r w:rsidRPr="007C0418">
        <w:t>&lt;CODE BEGINS&gt;</w:t>
      </w:r>
    </w:p>
    <w:p w14:paraId="0553A418" w14:textId="3BF5E0C0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DPCIConfigurationFunction</w:t>
      </w:r>
      <w:proofErr w:type="spellEnd"/>
      <w:r w:rsidRPr="0099127B">
        <w:t xml:space="preserve">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DPCIConfigurationFunctionGrp</w:t>
      </w:r>
      <w:proofErr w:type="spellEnd"/>
      <w:r w:rsidRPr="0099127B">
        <w:t xml:space="preserve">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DPCICONFIGURATIONFunction</w:t>
      </w:r>
      <w:proofErr w:type="spellEnd"/>
      <w:r w:rsidRPr="0099127B">
        <w:t xml:space="preserve">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nRPciList</w:t>
      </w:r>
      <w:proofErr w:type="spellEnd"/>
      <w:r w:rsidRPr="0099127B">
        <w:t xml:space="preserve">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NRPci</w:t>
      </w:r>
      <w:proofErr w:type="spellEnd"/>
      <w:r w:rsidRPr="0099127B">
        <w:t>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NRPci</w:t>
      </w:r>
      <w:proofErr w:type="spellEnd"/>
      <w:r w:rsidRPr="0099127B">
        <w:t xml:space="preserve">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dPciConfigurationControl</w:t>
      </w:r>
      <w:proofErr w:type="spellEnd"/>
      <w:r w:rsidRPr="0099127B">
        <w:t xml:space="preserve">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DPCIConfigurationFunctionSubtree</w:t>
      </w:r>
      <w:proofErr w:type="spellEnd"/>
      <w:r w:rsidRPr="0099127B">
        <w:t xml:space="preserve">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DPCIConfiguration</w:t>
      </w:r>
      <w:proofErr w:type="spellEnd"/>
      <w:r w:rsidRPr="0099127B"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DPCIConfiguration</w:t>
      </w:r>
      <w:proofErr w:type="spellEnd"/>
      <w:r w:rsidRPr="0099127B">
        <w:t xml:space="preserve">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DPCIConfiguration</w:t>
      </w:r>
      <w:proofErr w:type="spellEnd"/>
      <w:r w:rsidRPr="0099127B"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DPCIConfigurationFunctionGrp</w:t>
      </w:r>
      <w:proofErr w:type="spellEnd"/>
      <w:r w:rsidRPr="0099127B">
        <w:t>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D04BFE" w14:textId="77777777" w:rsidR="007C0418" w:rsidRDefault="00082C19" w:rsidP="007C0418">
      <w:pPr>
        <w:pStyle w:val="PL"/>
      </w:pPr>
      <w:r w:rsidRPr="0099127B">
        <w:t>}</w:t>
      </w:r>
    </w:p>
    <w:p w14:paraId="1BD3E0C5" w14:textId="7C0026DC" w:rsidR="00082C19" w:rsidRPr="0099127B" w:rsidRDefault="007C0418" w:rsidP="007C0418">
      <w:pPr>
        <w:pStyle w:val="PL"/>
      </w:pPr>
      <w:r>
        <w:t>&lt;CODE ENDS&gt;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2A3FD7F" w14:textId="77777777" w:rsidR="007C0418" w:rsidRDefault="007C0418" w:rsidP="00082C19">
      <w:pPr>
        <w:pStyle w:val="PL"/>
      </w:pPr>
      <w:r w:rsidRPr="007C0418">
        <w:t>&lt;CODE BEGINS&gt;</w:t>
      </w:r>
    </w:p>
    <w:p w14:paraId="5BB930B8" w14:textId="34203528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CPCIConfigurationFunctionGrp</w:t>
      </w:r>
      <w:proofErr w:type="spellEnd"/>
      <w:r w:rsidRPr="0099127B">
        <w:t xml:space="preserve">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cPciConfigurationControl</w:t>
      </w:r>
      <w:proofErr w:type="spellEnd"/>
      <w:r w:rsidRPr="0099127B">
        <w:t xml:space="preserve">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cSonPciList</w:t>
      </w:r>
      <w:proofErr w:type="spellEnd"/>
      <w:r w:rsidRPr="0099127B">
        <w:t xml:space="preserve">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</w:t>
      </w:r>
      <w:proofErr w:type="spellStart"/>
      <w:r w:rsidRPr="0099127B">
        <w:t>pci</w:t>
      </w:r>
      <w:proofErr w:type="spellEnd"/>
      <w:r w:rsidRPr="0099127B">
        <w:t xml:space="preserve"> attribute by </w:t>
      </w:r>
      <w:proofErr w:type="spellStart"/>
      <w:r w:rsidRPr="0099127B">
        <w:t>gNB</w:t>
      </w:r>
      <w:proofErr w:type="spellEnd"/>
      <w:r w:rsidRPr="0099127B"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</w:t>
      </w:r>
      <w:proofErr w:type="spellStart"/>
      <w:r w:rsidRPr="0099127B">
        <w:t>pci</w:t>
      </w:r>
      <w:proofErr w:type="spellEnd"/>
      <w:r w:rsidRPr="0099127B">
        <w:t>.</w:t>
      </w:r>
    </w:p>
    <w:p w14:paraId="61CBD5E4" w14:textId="77777777" w:rsidR="00082C19" w:rsidRPr="0099127B" w:rsidRDefault="00082C19" w:rsidP="00082C19">
      <w:pPr>
        <w:pStyle w:val="PL"/>
      </w:pPr>
      <w:r w:rsidRPr="0099127B"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CPCIConfigurationFunctionSubtree</w:t>
      </w:r>
      <w:proofErr w:type="spellEnd"/>
      <w:r w:rsidRPr="0099127B">
        <w:t xml:space="preserve">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CPCIConfiguration</w:t>
      </w:r>
      <w:proofErr w:type="spellEnd"/>
      <w:r w:rsidRPr="0099127B"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CPCIConfiguration</w:t>
      </w:r>
      <w:proofErr w:type="spellEnd"/>
      <w:r w:rsidRPr="0099127B">
        <w:t xml:space="preserve">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CPCIConfiguration</w:t>
      </w:r>
      <w:proofErr w:type="spellEnd"/>
      <w:r w:rsidRPr="0099127B"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CPCIConfigurationFunctionGrp</w:t>
      </w:r>
      <w:proofErr w:type="spellEnd"/>
      <w:r w:rsidRPr="0099127B">
        <w:t xml:space="preserve">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9A6578" w14:textId="77777777" w:rsidR="007C0418" w:rsidRDefault="00082C19" w:rsidP="007C0418">
      <w:pPr>
        <w:pStyle w:val="PL"/>
      </w:pPr>
      <w:r w:rsidRPr="0099127B">
        <w:t>}</w:t>
      </w:r>
    </w:p>
    <w:p w14:paraId="25AE39D3" w14:textId="41338F33" w:rsidR="00082C19" w:rsidRPr="0099127B" w:rsidRDefault="007C0418" w:rsidP="007C0418">
      <w:pPr>
        <w:pStyle w:val="PL"/>
      </w:pPr>
      <w:r>
        <w:t>&lt;CODE ENDS&gt;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CESManagementFunction</w:t>
      </w:r>
      <w:proofErr w:type="spellEnd"/>
      <w:r w:rsidRPr="0099127B">
        <w:t xml:space="preserve">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CESManagementFunctionGrp</w:t>
      </w:r>
      <w:proofErr w:type="spellEnd"/>
      <w:r w:rsidRPr="0099127B">
        <w:t xml:space="preserve">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CESManagementFunction</w:t>
      </w:r>
      <w:proofErr w:type="spellEnd"/>
      <w:r w:rsidRPr="0099127B">
        <w:t xml:space="preserve">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cesSwitch</w:t>
      </w:r>
      <w:proofErr w:type="spellEnd"/>
      <w:r w:rsidRPr="0099127B">
        <w:t xml:space="preserve">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</w:t>
      </w:r>
      <w:proofErr w:type="spellStart"/>
      <w:r w:rsidRPr="0099127B">
        <w:t>energySaving</w:t>
      </w:r>
      <w:proofErr w:type="spellEnd"/>
      <w:r w:rsidRPr="0099127B"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</w:t>
      </w:r>
      <w:proofErr w:type="spellStart"/>
      <w:r w:rsidRPr="0099127B">
        <w:t>energySaving</w:t>
      </w:r>
      <w:proofErr w:type="spellEnd"/>
      <w:r w:rsidRPr="0099127B">
        <w:t xml:space="preserve">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</w:t>
      </w:r>
      <w:proofErr w:type="spellStart"/>
      <w:r w:rsidRPr="0099127B">
        <w:t>energySaving</w:t>
      </w:r>
      <w:proofErr w:type="spellEnd"/>
      <w:r w:rsidRPr="0099127B">
        <w:t xml:space="preserve">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interRatEsActivationCandidateCellParameters</w:t>
      </w:r>
      <w:proofErr w:type="spellEnd"/>
      <w:r w:rsidRPr="0099127B">
        <w:t>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t xml:space="preserve">        cell.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  <w:proofErr w:type="spellStart"/>
      <w:r w:rsidRPr="0099127B">
        <w:t>toBeEnergySaving</w:t>
      </w:r>
      <w:proofErr w:type="spellEnd"/>
      <w:r w:rsidRPr="0099127B">
        <w:t>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</w:t>
      </w:r>
      <w:proofErr w:type="spellStart"/>
      <w:r w:rsidRPr="0099127B">
        <w:t>isEnergySaving</w:t>
      </w:r>
      <w:proofErr w:type="spellEnd"/>
      <w:r w:rsidRPr="0099127B">
        <w:t xml:space="preserve">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energySavingState</w:t>
      </w:r>
      <w:proofErr w:type="spellEnd"/>
      <w:r w:rsidRPr="0099127B">
        <w:t xml:space="preserve">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toBeNotEnergySaving</w:t>
      </w:r>
      <w:proofErr w:type="spellEnd"/>
      <w:r w:rsidRPr="0099127B"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isNotEnergySaving</w:t>
      </w:r>
      <w:proofErr w:type="spellEnd"/>
      <w:r w:rsidRPr="0099127B">
        <w:t xml:space="preserve"> for the </w:t>
      </w:r>
      <w:proofErr w:type="spellStart"/>
      <w:r w:rsidRPr="0099127B">
        <w:t>energySavingState</w:t>
      </w:r>
      <w:proofErr w:type="spellEnd"/>
      <w:r w:rsidRPr="0099127B">
        <w:t>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energySavingControl</w:t>
      </w:r>
      <w:proofErr w:type="spellEnd"/>
      <w:r w:rsidRPr="0099127B">
        <w:t xml:space="preserve">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toBeEnergySaving</w:t>
      </w:r>
      <w:proofErr w:type="spellEnd"/>
      <w:r w:rsidRPr="0099127B">
        <w:t>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toBeNotEnergySaving</w:t>
      </w:r>
      <w:proofErr w:type="spellEnd"/>
      <w:r w:rsidRPr="0099127B">
        <w:t>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CESManagementFunctionSubtree</w:t>
      </w:r>
      <w:proofErr w:type="spellEnd"/>
      <w:r w:rsidRPr="0099127B">
        <w:t xml:space="preserve">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CESManagementFunctionGrp</w:t>
      </w:r>
      <w:proofErr w:type="spellEnd"/>
      <w:r w:rsidRPr="0099127B">
        <w:t>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76DD0FDC" w14:textId="77777777" w:rsidR="004D13F3" w:rsidRPr="00EB2C29" w:rsidRDefault="004D13F3" w:rsidP="004D13F3">
      <w:r w:rsidRPr="00EB2C29">
        <w:rPr>
          <w:lang w:eastAsia="zh-CN"/>
        </w:rPr>
        <w:t>At the mountpoint "children-of-</w:t>
      </w:r>
      <w:proofErr w:type="spellStart"/>
      <w:r w:rsidRPr="00EB2C29">
        <w:rPr>
          <w:lang w:eastAsia="zh-CN"/>
        </w:rPr>
        <w:t>SubNetwork</w:t>
      </w:r>
      <w:proofErr w:type="spellEnd"/>
      <w:r w:rsidRPr="00EB2C29">
        <w:rPr>
          <w:lang w:eastAsia="zh-CN"/>
        </w:rPr>
        <w:t xml:space="preserve">" in the YANG module </w:t>
      </w:r>
      <w:r w:rsidRPr="00EB2C29">
        <w:rPr>
          <w:rFonts w:ascii="Courier New" w:hAnsi="Courier New" w:cs="Courier New"/>
          <w:lang w:eastAsia="zh-CN"/>
        </w:rPr>
        <w:t>_3gpp-common-subnetwork</w:t>
      </w:r>
      <w:r w:rsidRPr="00EB2C29">
        <w:rPr>
          <w:lang w:eastAsia="zh-CN"/>
        </w:rPr>
        <w:t xml:space="preserve">, the following YANG modules may be mounted if the class </w:t>
      </w:r>
      <w:proofErr w:type="spellStart"/>
      <w:r w:rsidRPr="00EB2C29">
        <w:rPr>
          <w:rFonts w:ascii="Courier New" w:hAnsi="Courier New" w:cs="Courier New"/>
          <w:lang w:eastAsia="zh-CN"/>
        </w:rPr>
        <w:t>ManagedElement</w:t>
      </w:r>
      <w:proofErr w:type="spellEnd"/>
      <w:r w:rsidRPr="00EB2C29">
        <w:rPr>
          <w:lang w:eastAsia="zh-CN"/>
        </w:rPr>
        <w:t xml:space="preserve"> and the </w:t>
      </w:r>
      <w:r w:rsidRPr="00EB2C29">
        <w:t xml:space="preserve">underlying hierarchy is contained under a </w:t>
      </w:r>
      <w:proofErr w:type="spellStart"/>
      <w:r w:rsidRPr="00EB2C29">
        <w:rPr>
          <w:rFonts w:ascii="Courier New" w:hAnsi="Courier New" w:cs="Courier New"/>
        </w:rPr>
        <w:t>SubNetwork</w:t>
      </w:r>
      <w:proofErr w:type="spellEnd"/>
      <w:r w:rsidRPr="00EB2C29">
        <w:t xml:space="preserve">. </w:t>
      </w:r>
    </w:p>
    <w:p w14:paraId="19B66069" w14:textId="77777777" w:rsidR="004D13F3" w:rsidRPr="0099127B" w:rsidRDefault="004D13F3" w:rsidP="004D13F3">
      <w:pPr>
        <w:rPr>
          <w:rFonts w:cs="Courier New"/>
        </w:rPr>
      </w:pPr>
      <w:r w:rsidRPr="00EB2C29">
        <w:t>See [45] that describes the mechanism that adds the schema trees defined by a set of YANG modules onto a mount point defined in the schema tree in another YANG module</w:t>
      </w:r>
      <w:r w:rsidRPr="0099127B">
        <w:rPr>
          <w:rFonts w:ascii="Courier New" w:hAnsi="Courier New" w:cs="Courier New"/>
        </w:rPr>
        <w:t>.</w:t>
      </w:r>
    </w:p>
    <w:p w14:paraId="049D6EC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_3gpp-common-ep-rp.yang</w:t>
      </w:r>
    </w:p>
    <w:p w14:paraId="26B022A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_3gpp-common-managed-element.yang</w:t>
      </w:r>
    </w:p>
    <w:p w14:paraId="4E2D863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_3gpp-common-managed-function.yang</w:t>
      </w:r>
    </w:p>
    <w:p w14:paraId="4383560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_3gpp-common-measurements.yang</w:t>
      </w:r>
    </w:p>
    <w:p w14:paraId="2089420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_3gpp-common-subnetwork.yang</w:t>
      </w:r>
    </w:p>
    <w:p w14:paraId="4CB6284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_3gpp-common-top.yang</w:t>
      </w:r>
    </w:p>
    <w:p w14:paraId="03343F0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_3gpp-common-yang-extensions.yang</w:t>
      </w:r>
    </w:p>
    <w:p w14:paraId="0662C677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_3gpp-common-yang-types.yang</w:t>
      </w:r>
    </w:p>
    <w:p w14:paraId="16646B5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_3gpp-nr-nrm-bwp.yang</w:t>
      </w:r>
    </w:p>
    <w:p w14:paraId="2575FA1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_3gpp-nr-nrm-ep.yang</w:t>
      </w:r>
    </w:p>
    <w:p w14:paraId="3A079EE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_3gpp-nr-nrm-eutrancellrelation.yang</w:t>
      </w:r>
    </w:p>
    <w:p w14:paraId="5168E17F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_3gpp-nr-nrm-gnbcucpfunction.yang</w:t>
      </w:r>
    </w:p>
    <w:p w14:paraId="3F9F9CC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_3gpp-nr-nrm-gnbcuupfunction.yang</w:t>
      </w:r>
    </w:p>
    <w:p w14:paraId="694F523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_3gpp-nr-nrm-gnbdufunction.yang</w:t>
      </w:r>
    </w:p>
    <w:p w14:paraId="2312F25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_3gpp-nr-nrm-nrcellcu.yang</w:t>
      </w:r>
    </w:p>
    <w:p w14:paraId="28E7909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_3gpp-nr-nrm-nrcelldu.yang</w:t>
      </w:r>
    </w:p>
    <w:p w14:paraId="56A34919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_3gpp-nr-nrm-nrcellrelation.yang</w:t>
      </w:r>
    </w:p>
    <w:p w14:paraId="5138262A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_3gpp-nr-nrm-nrfreqrelation.yang</w:t>
      </w:r>
    </w:p>
    <w:p w14:paraId="721CEA2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_3gpp-nr-nrm-nrfrequency.yang</w:t>
      </w:r>
    </w:p>
    <w:p w14:paraId="5A50C7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_3gpp-nr-nrm-nrnetwork.yang</w:t>
      </w:r>
    </w:p>
    <w:p w14:paraId="67F4A79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_3gpp-nr-nrm-nrsectorcarrier.yang</w:t>
      </w:r>
    </w:p>
    <w:p w14:paraId="2FCE1AD5" w14:textId="77777777" w:rsidR="004D13F3" w:rsidRPr="0099127B" w:rsidRDefault="004D13F3" w:rsidP="004D13F3">
      <w:pPr>
        <w:pStyle w:val="PL"/>
      </w:pPr>
      <w:r w:rsidRPr="0099127B">
        <w:t>_3gpp-nr-nrm-beam.yang</w:t>
      </w:r>
    </w:p>
    <w:p w14:paraId="10E82217" w14:textId="77777777" w:rsidR="004D13F3" w:rsidRPr="0099127B" w:rsidRDefault="004D13F3" w:rsidP="004D13F3">
      <w:pPr>
        <w:pStyle w:val="PL"/>
      </w:pPr>
      <w:r w:rsidRPr="0099127B">
        <w:t>_3gpp-nr-nrm-commonbeamformingfunction.yang</w:t>
      </w:r>
    </w:p>
    <w:p w14:paraId="3470957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_3gpp-nr-nrm-rrmpolicy.yang</w:t>
      </w:r>
    </w:p>
    <w:p w14:paraId="5E239AAD" w14:textId="77777777" w:rsidR="004D13F3" w:rsidRPr="0099127B" w:rsidRDefault="004D13F3" w:rsidP="004D13F3">
      <w:pPr>
        <w:pStyle w:val="PL"/>
        <w:rPr>
          <w:lang w:eastAsia="zh-CN"/>
        </w:rPr>
      </w:pPr>
      <w:proofErr w:type="spellStart"/>
      <w:r w:rsidRPr="0099127B">
        <w:rPr>
          <w:lang w:eastAsia="zh-CN"/>
        </w:rPr>
        <w:t>ietf-inet-types.yang</w:t>
      </w:r>
      <w:proofErr w:type="spellEnd"/>
    </w:p>
    <w:p w14:paraId="16F1B684" w14:textId="77777777" w:rsidR="004D13F3" w:rsidRPr="0099127B" w:rsidRDefault="004D13F3" w:rsidP="004D13F3">
      <w:pPr>
        <w:pStyle w:val="PL"/>
        <w:rPr>
          <w:lang w:eastAsia="zh-CN"/>
        </w:rPr>
      </w:pPr>
      <w:proofErr w:type="spellStart"/>
      <w:r w:rsidRPr="0099127B">
        <w:rPr>
          <w:lang w:eastAsia="zh-CN"/>
        </w:rPr>
        <w:t>ietf</w:t>
      </w:r>
      <w:proofErr w:type="spellEnd"/>
      <w:r w:rsidRPr="0099127B">
        <w:rPr>
          <w:lang w:eastAsia="zh-CN"/>
        </w:rPr>
        <w:t>-yang-</w:t>
      </w:r>
      <w:proofErr w:type="spellStart"/>
      <w:r w:rsidRPr="0099127B">
        <w:rPr>
          <w:lang w:eastAsia="zh-CN"/>
        </w:rPr>
        <w:t>types.yang</w:t>
      </w:r>
      <w:proofErr w:type="spellEnd"/>
    </w:p>
    <w:p w14:paraId="51F3AD5C" w14:textId="77777777" w:rsidR="004D13F3" w:rsidRPr="0099127B" w:rsidRDefault="004D13F3" w:rsidP="004D13F3">
      <w:pPr>
        <w:pStyle w:val="PL"/>
        <w:rPr>
          <w:lang w:eastAsia="zh-CN"/>
        </w:rPr>
      </w:pPr>
    </w:p>
    <w:p w14:paraId="0C4E803C" w14:textId="77777777" w:rsidR="004D13F3" w:rsidRPr="0099127B" w:rsidRDefault="004D13F3" w:rsidP="004D13F3">
      <w:pPr>
        <w:rPr>
          <w:rFonts w:cs="Courier New"/>
        </w:rPr>
      </w:pPr>
      <w:r w:rsidRPr="00EB2C29">
        <w:t>If the above files are mounted the yang files described in clause H.7 shall also be mounted</w:t>
      </w:r>
      <w:r w:rsidRPr="0099127B">
        <w:rPr>
          <w:rFonts w:ascii="Courier New" w:hAnsi="Courier New" w:cs="Courier New"/>
        </w:rPr>
        <w:t>.</w:t>
      </w:r>
    </w:p>
    <w:p w14:paraId="3A9A4128" w14:textId="77777777" w:rsidR="004D13F3" w:rsidRPr="0099127B" w:rsidRDefault="004D13F3" w:rsidP="004D13F3">
      <w:pPr>
        <w:rPr>
          <w:lang w:eastAsia="zh-CN"/>
        </w:rPr>
      </w:pP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elementFormDefault</w:t>
      </w:r>
      <w:proofErr w:type="spellEnd"/>
      <w:r w:rsidRPr="0099127B">
        <w:t>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attributeFormDefault</w:t>
      </w:r>
      <w:proofErr w:type="spellEnd"/>
      <w:r w:rsidRPr="0099127B">
        <w:t>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xmlns</w:t>
      </w:r>
      <w:proofErr w:type="spellEnd"/>
      <w:r w:rsidRPr="0099127B">
        <w:t>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aMFIdentifier</w:t>
      </w:r>
      <w:proofErr w:type="spellEnd"/>
      <w:r w:rsidRPr="0099127B">
        <w:t>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amfRegionId</w:t>
      </w:r>
      <w:proofErr w:type="spellEnd"/>
      <w:r w:rsidRPr="0099127B">
        <w:t>" type="</w:t>
      </w:r>
      <w:proofErr w:type="spellStart"/>
      <w:r w:rsidRPr="0099127B">
        <w:t>ngc:AmfRegionId</w:t>
      </w:r>
      <w:proofErr w:type="spellEnd"/>
      <w:r w:rsidRPr="0099127B">
        <w:t>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amfPointer</w:t>
      </w:r>
      <w:proofErr w:type="spellEnd"/>
      <w:r w:rsidRPr="0099127B">
        <w:t>" type="</w:t>
      </w:r>
      <w:proofErr w:type="spellStart"/>
      <w:r w:rsidRPr="0099127B">
        <w:t>ngc:AmfPointer</w:t>
      </w:r>
      <w:proofErr w:type="spellEnd"/>
      <w:r w:rsidRPr="0099127B">
        <w:t>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AmfRegionId</w:t>
      </w:r>
      <w:proofErr w:type="spellEnd"/>
      <w:r w:rsidRPr="0099127B">
        <w:t>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AmfSetId</w:t>
      </w:r>
      <w:proofErr w:type="spellEnd"/>
      <w:r w:rsidRPr="0099127B">
        <w:t>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AmfPointer</w:t>
      </w:r>
      <w:proofErr w:type="spellEnd"/>
      <w:r w:rsidRPr="0099127B">
        <w:t>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 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NrTACList</w:t>
      </w:r>
      <w:proofErr w:type="spellEnd"/>
      <w:r w:rsidRPr="0099127B">
        <w:t>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</w:t>
      </w:r>
      <w:proofErr w:type="spellStart"/>
      <w:r w:rsidRPr="0099127B">
        <w:t>nn:NrTac</w:t>
      </w:r>
      <w:proofErr w:type="spellEnd"/>
      <w:r w:rsidRPr="0099127B">
        <w:t xml:space="preserve">" minOccurs="0" </w:t>
      </w:r>
      <w:proofErr w:type="spellStart"/>
      <w:r w:rsidRPr="0099127B">
        <w:t>maxOccurs</w:t>
      </w:r>
      <w:proofErr w:type="spellEnd"/>
      <w:r w:rsidRPr="0099127B">
        <w:t>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managedNFProfile</w:t>
      </w:r>
      <w:proofErr w:type="spellEnd"/>
      <w:r w:rsidRPr="0099127B">
        <w:t>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nfInstanceID</w:t>
      </w:r>
      <w:proofErr w:type="spellEnd"/>
      <w:r w:rsidRPr="0099127B">
        <w:t>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hostAddr</w:t>
      </w:r>
      <w:proofErr w:type="spellEnd"/>
      <w:r w:rsidRPr="0099127B">
        <w:t>" type="</w:t>
      </w:r>
      <w:proofErr w:type="spellStart"/>
      <w:r w:rsidRPr="0099127B">
        <w:t>ngc:hostAddr</w:t>
      </w:r>
      <w:proofErr w:type="spellEnd"/>
      <w:r w:rsidRPr="0099127B">
        <w:t>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authzInfo</w:t>
      </w:r>
      <w:proofErr w:type="spellEnd"/>
      <w:r w:rsidRPr="0099127B">
        <w:t>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</w:t>
      </w:r>
      <w:proofErr w:type="spellStart"/>
      <w:r w:rsidRPr="0099127B">
        <w:t>ngc:capacity</w:t>
      </w:r>
      <w:proofErr w:type="spellEnd"/>
      <w:r w:rsidRPr="0099127B">
        <w:t>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nfInfo</w:t>
      </w:r>
      <w:proofErr w:type="spellEnd"/>
      <w:r w:rsidRPr="0099127B">
        <w:t>" type="</w:t>
      </w:r>
      <w:proofErr w:type="spellStart"/>
      <w:r w:rsidRPr="0099127B">
        <w:t>ngc:Nfinfo</w:t>
      </w:r>
      <w:proofErr w:type="spellEnd"/>
      <w:r w:rsidRPr="0099127B">
        <w:t>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hostAddr</w:t>
      </w:r>
      <w:proofErr w:type="spellEnd"/>
      <w:r w:rsidRPr="0099127B">
        <w:t>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 xml:space="preserve">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ipAddress</w:t>
      </w:r>
      <w:proofErr w:type="spellEnd"/>
      <w:r w:rsidRPr="0099127B">
        <w:t>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minInclusive</w:t>
      </w:r>
      <w:proofErr w:type="spellEnd"/>
      <w:r w:rsidRPr="0099127B">
        <w:t xml:space="preserve">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Nfinfo</w:t>
      </w:r>
      <w:proofErr w:type="spellEnd"/>
      <w:r w:rsidRPr="0099127B">
        <w:t>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udmInfo</w:t>
      </w:r>
      <w:proofErr w:type="spellEnd"/>
      <w:r w:rsidRPr="0099127B">
        <w:t>" type="</w:t>
      </w:r>
      <w:proofErr w:type="spellStart"/>
      <w:r w:rsidRPr="0099127B">
        <w:t>ngc:UdmInfo</w:t>
      </w:r>
      <w:proofErr w:type="spellEnd"/>
      <w:r w:rsidRPr="0099127B">
        <w:t>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ausfInfo</w:t>
      </w:r>
      <w:proofErr w:type="spellEnd"/>
      <w:r w:rsidRPr="0099127B">
        <w:t>" type="</w:t>
      </w:r>
      <w:proofErr w:type="spellStart"/>
      <w:r w:rsidRPr="0099127B">
        <w:t>ngc:AusfInfo</w:t>
      </w:r>
      <w:proofErr w:type="spellEnd"/>
      <w:r w:rsidRPr="0099127B">
        <w:t>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NFProfileList</w:t>
      </w:r>
      <w:proofErr w:type="spellEnd"/>
      <w:r w:rsidRPr="0099127B">
        <w:t>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</w:t>
      </w:r>
      <w:proofErr w:type="spellEnd"/>
      <w:r w:rsidRPr="0099127B">
        <w:t>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 xml:space="preserve">&lt;!-- 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 xml:space="preserve"> is </w:t>
      </w:r>
      <w:proofErr w:type="spellStart"/>
      <w:r w:rsidRPr="0099127B">
        <w:t>uuid</w:t>
      </w:r>
      <w:proofErr w:type="spellEnd"/>
      <w:r w:rsidRPr="0099127B">
        <w:t xml:space="preserve">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sNssais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smfInfo</w:t>
      </w:r>
      <w:proofErr w:type="spellEnd"/>
      <w:r w:rsidRPr="0099127B">
        <w:t>" type="</w:t>
      </w:r>
      <w:proofErr w:type="spellStart"/>
      <w:r w:rsidRPr="0099127B">
        <w:t>ngc:SmfInfo</w:t>
      </w:r>
      <w:proofErr w:type="spellEnd"/>
      <w:r w:rsidRPr="0099127B">
        <w:t>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nfServices</w:t>
      </w:r>
      <w:proofErr w:type="spellEnd"/>
      <w:r w:rsidRPr="0099127B">
        <w:t>" type="</w:t>
      </w:r>
      <w:proofErr w:type="spellStart"/>
      <w:r w:rsidRPr="0099127B">
        <w:t>ngc:NfServices</w:t>
      </w:r>
      <w:proofErr w:type="spellEnd"/>
      <w:r w:rsidRPr="0099127B">
        <w:t>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lang w:eastAsia="zh-CN"/>
        </w:rPr>
        <w:t>nFSrvGroupId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smfServingAreas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szCs w:val="18"/>
        </w:rPr>
        <w:t>authzInfo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NfServices</w:t>
      </w:r>
      <w:proofErr w:type="spellEnd"/>
      <w:r w:rsidRPr="0099127B">
        <w:t>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serviceInstanceId</w:t>
      </w:r>
      <w:proofErr w:type="spellEnd"/>
      <w:r w:rsidRPr="0099127B">
        <w:t>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serviceName</w:t>
      </w:r>
      <w:proofErr w:type="spellEnd"/>
      <w:r w:rsidRPr="0099127B">
        <w:t>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ipEndPoints</w:t>
      </w:r>
      <w:proofErr w:type="spellEnd"/>
      <w:r w:rsidRPr="0099127B">
        <w:t>" type="</w:t>
      </w:r>
      <w:proofErr w:type="spellStart"/>
      <w:r w:rsidRPr="0099127B">
        <w:t>ngc:IpEndpoints</w:t>
      </w:r>
      <w:proofErr w:type="spellEnd"/>
      <w:r w:rsidRPr="0099127B">
        <w:t>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apiPrefix</w:t>
      </w:r>
      <w:proofErr w:type="spellEnd"/>
      <w:r w:rsidRPr="0099127B">
        <w:t>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defaultNotificationSubscriptions</w:t>
      </w:r>
      <w:proofErr w:type="spellEnd"/>
      <w:r w:rsidRPr="0099127B">
        <w:t>" type="</w:t>
      </w:r>
      <w:proofErr w:type="spellStart"/>
      <w:r w:rsidRPr="0099127B">
        <w:t>ngc:DefaultNotificationSubscriptions</w:t>
      </w:r>
      <w:proofErr w:type="spellEnd"/>
      <w:r w:rsidRPr="0099127B">
        <w:t>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allowedPlmns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allowedNfTypes</w:t>
      </w:r>
      <w:proofErr w:type="spellEnd"/>
      <w:r w:rsidRPr="0099127B">
        <w:t>" type="</w:t>
      </w:r>
      <w:proofErr w:type="spellStart"/>
      <w:r w:rsidRPr="0099127B">
        <w:t>ngc:NFTypeList</w:t>
      </w:r>
      <w:proofErr w:type="spellEnd"/>
      <w:r w:rsidRPr="0099127B">
        <w:t>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allowedNssais</w:t>
      </w:r>
      <w:proofErr w:type="spellEnd"/>
      <w:r w:rsidRPr="0099127B">
        <w:t>" type="</w:t>
      </w:r>
      <w:proofErr w:type="spellStart"/>
      <w:r w:rsidRPr="0099127B">
        <w:t>ngc:Nssai</w:t>
      </w:r>
      <w:proofErr w:type="spellEnd"/>
      <w:r w:rsidRPr="0099127B">
        <w:t>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supportedFeatures</w:t>
      </w:r>
      <w:proofErr w:type="spellEnd"/>
      <w:r w:rsidRPr="0099127B">
        <w:t>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NfType</w:t>
      </w:r>
      <w:proofErr w:type="spellEnd"/>
      <w:r w:rsidRPr="0099127B">
        <w:t>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NFTypeList</w:t>
      </w:r>
      <w:proofErr w:type="spellEnd"/>
      <w:r w:rsidRPr="0099127B">
        <w:t>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LocalEndPoint</w:t>
      </w:r>
      <w:proofErr w:type="spellEnd"/>
      <w:r w:rsidRPr="0099127B"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</w:t>
      </w:r>
      <w:proofErr w:type="spellStart"/>
      <w:r w:rsidRPr="0099127B">
        <w:t>vlanId</w:t>
      </w:r>
      <w:proofErr w:type="spellEnd"/>
      <w:r w:rsidRPr="0099127B"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RemoteEndPoint</w:t>
      </w:r>
      <w:proofErr w:type="spellEnd"/>
      <w:r w:rsidRPr="0099127B"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UdrInfo</w:t>
      </w:r>
      <w:proofErr w:type="spellEnd"/>
      <w:r w:rsidRPr="0099127B">
        <w:t>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supiRange</w:t>
      </w:r>
      <w:proofErr w:type="spellEnd"/>
      <w:r w:rsidRPr="0099127B">
        <w:t>" type="</w:t>
      </w:r>
      <w:proofErr w:type="spellStart"/>
      <w:r w:rsidRPr="0099127B">
        <w:t>ngc:SupiRange</w:t>
      </w:r>
      <w:proofErr w:type="spellEnd"/>
      <w:r w:rsidRPr="0099127B">
        <w:t>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SupiRange</w:t>
      </w:r>
      <w:proofErr w:type="spellEnd"/>
      <w:r w:rsidRPr="0099127B">
        <w:t>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AmfInfo</w:t>
      </w:r>
      <w:proofErr w:type="spellEnd"/>
      <w:r w:rsidRPr="0099127B">
        <w:t>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SmfInfo</w:t>
      </w:r>
      <w:proofErr w:type="spellEnd"/>
      <w:r w:rsidRPr="0099127B">
        <w:t>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UpfInfo</w:t>
      </w:r>
      <w:proofErr w:type="spellEnd"/>
      <w:r w:rsidRPr="0099127B">
        <w:t>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snssaiUpfInfo</w:t>
      </w:r>
      <w:proofErr w:type="spellEnd"/>
      <w:r w:rsidRPr="0099127B">
        <w:t>" type="</w:t>
      </w:r>
      <w:proofErr w:type="spellStart"/>
      <w:r w:rsidRPr="0099127B">
        <w:t>ngc:SnssaiUpfInfo</w:t>
      </w:r>
      <w:proofErr w:type="spellEnd"/>
      <w:r w:rsidRPr="0099127B">
        <w:t>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UdmInfo</w:t>
      </w:r>
      <w:proofErr w:type="spellEnd"/>
      <w:r w:rsidRPr="0099127B">
        <w:rPr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AusfInfo</w:t>
      </w:r>
      <w:proofErr w:type="spellEnd"/>
      <w:r w:rsidRPr="0099127B">
        <w:rPr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SnssaiUpfInfo</w:t>
      </w:r>
      <w:proofErr w:type="spellEnd"/>
      <w:r w:rsidRPr="0099127B">
        <w:t>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dnnUpfInfoList</w:t>
      </w:r>
      <w:proofErr w:type="spellEnd"/>
      <w:r w:rsidRPr="0099127B">
        <w:t>" type="</w:t>
      </w:r>
      <w:proofErr w:type="spellStart"/>
      <w:r w:rsidRPr="0099127B">
        <w:t>ngc:DnnUpfInfoList</w:t>
      </w:r>
      <w:proofErr w:type="spellEnd"/>
      <w:r w:rsidRPr="0099127B">
        <w:t>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DnnUpfInfoList</w:t>
      </w:r>
      <w:proofErr w:type="spellEnd"/>
      <w:r w:rsidRPr="0099127B">
        <w:t>"&gt;</w:t>
      </w:r>
    </w:p>
    <w:p w14:paraId="12BD9D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DefaultNotificationSubscription</w:t>
      </w:r>
      <w:proofErr w:type="spellEnd"/>
      <w:r w:rsidRPr="0099127B">
        <w:t>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notificationType</w:t>
      </w:r>
      <w:proofErr w:type="spellEnd"/>
      <w:r w:rsidRPr="0099127B">
        <w:t>" type="</w:t>
      </w:r>
      <w:proofErr w:type="spellStart"/>
      <w:r w:rsidRPr="0099127B">
        <w:t>ngc:NotificationType</w:t>
      </w:r>
      <w:proofErr w:type="spellEnd"/>
      <w:r w:rsidRPr="0099127B">
        <w:t>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callbackUri</w:t>
      </w:r>
      <w:proofErr w:type="spellEnd"/>
      <w:r w:rsidRPr="0099127B">
        <w:t>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NotificationType</w:t>
      </w:r>
      <w:proofErr w:type="spellEnd"/>
      <w:r w:rsidRPr="0099127B">
        <w:t>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TransportProtocol</w:t>
      </w:r>
      <w:proofErr w:type="spellEnd"/>
      <w:r w:rsidRPr="0099127B">
        <w:t>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NfStatus</w:t>
      </w:r>
      <w:proofErr w:type="spellEnd"/>
      <w:r w:rsidRPr="0099127B">
        <w:t>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NfRegistrationData</w:t>
      </w:r>
      <w:proofErr w:type="spellEnd"/>
      <w:r w:rsidRPr="0099127B">
        <w:t>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heartBeatTimer</w:t>
      </w:r>
      <w:proofErr w:type="spellEnd"/>
      <w:r w:rsidRPr="0099127B">
        <w:t>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CNSIIdList</w:t>
      </w:r>
      <w:proofErr w:type="spellEnd"/>
      <w:r w:rsidRPr="0099127B">
        <w:t>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cNSIId</w:t>
      </w:r>
      <w:proofErr w:type="spellEnd"/>
      <w:r w:rsidRPr="0099127B">
        <w:t>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SnssaiList</w:t>
      </w:r>
      <w:proofErr w:type="spellEnd"/>
      <w:r w:rsidRPr="0099127B">
        <w:t>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</w:t>
      </w:r>
      <w:proofErr w:type="spellEnd"/>
      <w:r w:rsidRPr="0099127B">
        <w:t>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sst</w:t>
      </w:r>
      <w:proofErr w:type="spellEnd"/>
      <w:r w:rsidRPr="0099127B">
        <w:t>" type="</w:t>
      </w:r>
      <w:proofErr w:type="spellStart"/>
      <w:r w:rsidRPr="0099127B">
        <w:t>ngc:Sst</w:t>
      </w:r>
      <w:proofErr w:type="spellEnd"/>
      <w:r w:rsidRPr="0099127B">
        <w:t>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sd</w:t>
      </w:r>
      <w:proofErr w:type="spellEnd"/>
      <w:r w:rsidRPr="0099127B">
        <w:t>" type="</w:t>
      </w:r>
      <w:proofErr w:type="spellStart"/>
      <w:r w:rsidRPr="0099127B">
        <w:t>ngc:Sd</w:t>
      </w:r>
      <w:proofErr w:type="spellEnd"/>
      <w:r w:rsidRPr="0099127B">
        <w:t>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Sst</w:t>
      </w:r>
      <w:proofErr w:type="spellEnd"/>
      <w:r w:rsidRPr="0099127B">
        <w:t>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WeightFactor</w:t>
      </w:r>
      <w:proofErr w:type="spellEnd"/>
      <w:r w:rsidRPr="0099127B">
        <w:t>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SEPPType</w:t>
      </w:r>
      <w:proofErr w:type="spellEnd"/>
      <w:r w:rsidRPr="0099127B">
        <w:t>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</w:t>
      </w:r>
      <w:proofErr w:type="spellEnd"/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</w:t>
      </w:r>
      <w:r w:rsidRPr="0099127B">
        <w:rPr>
          <w:rFonts w:cs="Courier New"/>
          <w:lang w:eastAsia="zh-CN"/>
        </w:rPr>
        <w:t>upportedFunc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</w:t>
      </w:r>
      <w:proofErr w:type="spellEnd"/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CommModelType</w:t>
      </w:r>
      <w:proofErr w:type="spellEnd"/>
      <w:r w:rsidRPr="0099127B">
        <w:t>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proofErr w:type="spellEnd"/>
      <w:r w:rsidRPr="0099127B">
        <w:t>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groupId</w:t>
      </w:r>
      <w:proofErr w:type="spellEnd"/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commModelType</w:t>
      </w:r>
      <w:proofErr w:type="spellEnd"/>
      <w:r w:rsidRPr="0099127B">
        <w:t>" type="</w:t>
      </w:r>
      <w:proofErr w:type="spellStart"/>
      <w:r w:rsidRPr="0099127B">
        <w:t>ngc:CommModelType</w:t>
      </w:r>
      <w:proofErr w:type="spellEnd"/>
      <w:r w:rsidRPr="0099127B">
        <w:t>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targetNFServiceList</w:t>
      </w:r>
      <w:proofErr w:type="spellEnd"/>
      <w:r w:rsidRPr="0099127B">
        <w:t>" type="</w:t>
      </w:r>
      <w:proofErr w:type="spellStart"/>
      <w:r w:rsidRPr="0099127B">
        <w:t>xn:dnlist</w:t>
      </w:r>
      <w:proofErr w:type="spellEnd"/>
      <w:r w:rsidRPr="0099127B">
        <w:t>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commModelConfiguration</w:t>
      </w:r>
      <w:proofErr w:type="spellEnd"/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commModel</w:t>
      </w:r>
      <w:proofErr w:type="spellEnd"/>
      <w:r w:rsidRPr="0099127B">
        <w:t>" type="</w:t>
      </w:r>
      <w:proofErr w:type="spellStart"/>
      <w:r w:rsidRPr="0099127B">
        <w:t>ngc:CommModel</w:t>
      </w:r>
      <w:proofErr w:type="spellEnd"/>
      <w:r w:rsidRPr="0099127B">
        <w:t>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CapabilityList</w:t>
      </w:r>
      <w:proofErr w:type="spellEnd"/>
      <w:r w:rsidRPr="0099127B">
        <w:t>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</w:t>
      </w:r>
      <w:r w:rsidRPr="0099127B">
        <w:rPr>
          <w:rFonts w:cs="Courier New"/>
        </w:rPr>
        <w:t>QIValues</w:t>
      </w:r>
      <w:proofErr w:type="spellEnd"/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FiveDscpMapping</w:t>
      </w:r>
      <w:proofErr w:type="spellEnd"/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FiveQIR</w:t>
      </w:r>
      <w:r w:rsidRPr="0099127B">
        <w:rPr>
          <w:rFonts w:cs="Courier New"/>
        </w:rPr>
        <w:t>esourceType</w:t>
      </w:r>
      <w:proofErr w:type="spellEnd"/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</w:t>
      </w:r>
      <w:proofErr w:type="spellStart"/>
      <w:r w:rsidRPr="0099127B">
        <w:t>NonGBR</w:t>
      </w:r>
      <w:proofErr w:type="spellEnd"/>
      <w:r w:rsidRPr="0099127B">
        <w:t>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FiveQICharacteristics</w:t>
      </w:r>
      <w:proofErr w:type="spellEnd"/>
      <w:r w:rsidRPr="0099127B">
        <w:t>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fiveQIValue</w:t>
      </w:r>
      <w:proofErr w:type="spellEnd"/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resourceType</w:t>
      </w:r>
      <w:proofErr w:type="spellEnd"/>
      <w:r w:rsidRPr="0099127B">
        <w:t>" type="</w:t>
      </w:r>
      <w:proofErr w:type="spellStart"/>
      <w:r w:rsidRPr="0099127B">
        <w:t>ngc:FiveQIR</w:t>
      </w:r>
      <w:r w:rsidRPr="0099127B">
        <w:rPr>
          <w:rFonts w:cs="Courier New"/>
        </w:rPr>
        <w:t>esourceType</w:t>
      </w:r>
      <w:proofErr w:type="spellEnd"/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priorityLevel</w:t>
      </w:r>
      <w:proofErr w:type="spellEnd"/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packetDelayBudget</w:t>
      </w:r>
      <w:proofErr w:type="spellEnd"/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</w:rPr>
        <w:t>PacketErrorRate</w:t>
      </w:r>
      <w:proofErr w:type="spellEnd"/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averagingWindow</w:t>
      </w:r>
      <w:proofErr w:type="spellEnd"/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maximumDataBurstVolume</w:t>
      </w:r>
      <w:proofErr w:type="spellEnd"/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</w:t>
      </w:r>
      <w:proofErr w:type="spellStart"/>
      <w:r w:rsidRPr="0099127B">
        <w:t>ngc:FiveQICharacteristics</w:t>
      </w:r>
      <w:proofErr w:type="spellEnd"/>
      <w:r w:rsidRPr="0099127B">
        <w:t>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DscpList</w:t>
      </w:r>
      <w:proofErr w:type="spellEnd"/>
      <w:r w:rsidRPr="0099127B">
        <w:t>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r w:rsidRPr="0099127B">
        <w:t>Type</w:t>
      </w:r>
      <w:proofErr w:type="spellEnd"/>
      <w:r w:rsidRPr="0099127B">
        <w:t>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thresholdDl</w:t>
      </w:r>
      <w:proofErr w:type="spellEnd"/>
      <w:r w:rsidRPr="0099127B">
        <w:t>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thresholUl</w:t>
      </w:r>
      <w:proofErr w:type="spellEnd"/>
      <w:r w:rsidRPr="0099127B">
        <w:t>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thresholdRtt</w:t>
      </w:r>
      <w:proofErr w:type="spellEnd"/>
      <w:r w:rsidRPr="0099127B">
        <w:t>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AfSigProtocol</w:t>
      </w:r>
      <w:proofErr w:type="spellEnd"/>
      <w:r w:rsidRPr="0099127B">
        <w:t>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</w:t>
      </w:r>
      <w:proofErr w:type="spellEnd"/>
      <w:r w:rsidRPr="0099127B">
        <w:t>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pccRuleId</w:t>
      </w:r>
      <w:proofErr w:type="spellEnd"/>
      <w:r w:rsidRPr="0099127B">
        <w:t>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flowInfoList</w:t>
      </w:r>
      <w:proofErr w:type="spellEnd"/>
      <w:r w:rsidRPr="0099127B">
        <w:t>" type="</w:t>
      </w:r>
      <w:proofErr w:type="spellStart"/>
      <w:r w:rsidRPr="0099127B">
        <w:t>ngc:FlowInformationList</w:t>
      </w:r>
      <w:proofErr w:type="spellEnd"/>
      <w:r w:rsidRPr="0099127B">
        <w:t>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applicationId</w:t>
      </w:r>
      <w:proofErr w:type="spellEnd"/>
      <w:r w:rsidRPr="0099127B">
        <w:t>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appDescriptor</w:t>
      </w:r>
      <w:proofErr w:type="spellEnd"/>
      <w:r w:rsidRPr="0099127B">
        <w:t>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contentVersion</w:t>
      </w:r>
      <w:proofErr w:type="spellEnd"/>
      <w:r w:rsidRPr="0099127B">
        <w:t>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afSigProtocol</w:t>
      </w:r>
      <w:proofErr w:type="spellEnd"/>
      <w:r w:rsidRPr="0099127B">
        <w:t>" type="</w:t>
      </w:r>
      <w:proofErr w:type="spellStart"/>
      <w:r w:rsidRPr="0099127B">
        <w:t>ngc:AfSigProtocol</w:t>
      </w:r>
      <w:proofErr w:type="spellEnd"/>
      <w:r w:rsidRPr="0099127B">
        <w:t>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isAppRelocatable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isUeAddrPreserved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altQosParams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ngc:TrafficControlDataList</w:t>
      </w:r>
      <w:proofErr w:type="spellEnd"/>
      <w:r w:rsidRPr="0099127B">
        <w:t>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conditionData</w:t>
      </w:r>
      <w:proofErr w:type="spellEnd"/>
      <w:r w:rsidRPr="0099127B">
        <w:t>" type="</w:t>
      </w:r>
      <w:proofErr w:type="spellStart"/>
      <w:r w:rsidRPr="0099127B">
        <w:t>ngc:ConditionData</w:t>
      </w:r>
      <w:proofErr w:type="spellEnd"/>
      <w:r w:rsidRPr="0099127B">
        <w:t>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tscaiInputUl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tscaiInputDl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PccRuleList</w:t>
      </w:r>
      <w:proofErr w:type="spellEnd"/>
      <w:r w:rsidRPr="0099127B">
        <w:t>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</w:t>
      </w:r>
      <w:proofErr w:type="spellEnd"/>
      <w:r w:rsidRPr="0099127B">
        <w:t>" type="</w:t>
      </w:r>
      <w:proofErr w:type="spellStart"/>
      <w:r w:rsidRPr="0099127B">
        <w:t>ngc:PccRule</w:t>
      </w:r>
      <w:proofErr w:type="spellEnd"/>
      <w:r w:rsidRPr="0099127B">
        <w:t>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FlowDirection</w:t>
      </w:r>
      <w:proofErr w:type="spellEnd"/>
      <w:r w:rsidRPr="0099127B">
        <w:t>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</w:t>
      </w:r>
      <w:proofErr w:type="spellEnd"/>
      <w:r w:rsidRPr="0099127B">
        <w:t>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flowDescription</w:t>
      </w:r>
      <w:proofErr w:type="spellEnd"/>
      <w:r w:rsidRPr="0099127B">
        <w:t>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ethFlowDescription</w:t>
      </w:r>
      <w:proofErr w:type="spellEnd"/>
      <w:r w:rsidRPr="0099127B">
        <w:t>" type="</w:t>
      </w:r>
      <w:proofErr w:type="spellStart"/>
      <w:r w:rsidRPr="0099127B">
        <w:t>ngc:EthFlowDescription</w:t>
      </w:r>
      <w:proofErr w:type="spellEnd"/>
      <w:r w:rsidRPr="0099127B">
        <w:t>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packFiltId</w:t>
      </w:r>
      <w:proofErr w:type="spellEnd"/>
      <w:r w:rsidRPr="0099127B">
        <w:t>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packetFilterUsage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tosTrafficClass</w:t>
      </w:r>
      <w:proofErr w:type="spellEnd"/>
      <w:r w:rsidRPr="0099127B">
        <w:t>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spi</w:t>
      </w:r>
      <w:proofErr w:type="spellEnd"/>
      <w:r w:rsidRPr="0099127B">
        <w:t>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flowLabel</w:t>
      </w:r>
      <w:proofErr w:type="spellEnd"/>
      <w:r w:rsidRPr="0099127B">
        <w:t>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flowDirection</w:t>
      </w:r>
      <w:proofErr w:type="spellEnd"/>
      <w:r w:rsidRPr="0099127B">
        <w:t>" type="</w:t>
      </w:r>
      <w:proofErr w:type="spellStart"/>
      <w:r w:rsidRPr="0099127B">
        <w:t>ngc:FlowDirection</w:t>
      </w:r>
      <w:proofErr w:type="spellEnd"/>
      <w:r w:rsidRPr="0099127B">
        <w:t>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FlowInformationList</w:t>
      </w:r>
      <w:proofErr w:type="spellEnd"/>
      <w:r w:rsidRPr="0099127B">
        <w:t>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</w:t>
      </w:r>
      <w:proofErr w:type="spellEnd"/>
      <w:r w:rsidRPr="0099127B">
        <w:t>" type="</w:t>
      </w:r>
      <w:proofErr w:type="spellStart"/>
      <w:r w:rsidRPr="0099127B">
        <w:t>ngc:FlowInformation</w:t>
      </w:r>
      <w:proofErr w:type="spellEnd"/>
      <w:r w:rsidRPr="0099127B">
        <w:t>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FDir</w:t>
      </w:r>
      <w:proofErr w:type="spellEnd"/>
      <w:r w:rsidRPr="0099127B">
        <w:t>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VlanTagList</w:t>
      </w:r>
      <w:proofErr w:type="spellEnd"/>
      <w:r w:rsidRPr="0099127B">
        <w:t>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</w:t>
      </w:r>
      <w:proofErr w:type="spellEnd"/>
      <w:r w:rsidRPr="0099127B">
        <w:t>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EthFlowDescription</w:t>
      </w:r>
      <w:proofErr w:type="spellEnd"/>
      <w:r w:rsidRPr="0099127B">
        <w:t>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</w:t>
      </w:r>
      <w:proofErr w:type="spellEnd"/>
      <w:r w:rsidRPr="0099127B">
        <w:t>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ethType</w:t>
      </w:r>
      <w:proofErr w:type="spellEnd"/>
      <w:r w:rsidRPr="0099127B">
        <w:t>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fDesc</w:t>
      </w:r>
      <w:proofErr w:type="spellEnd"/>
      <w:r w:rsidRPr="0099127B">
        <w:t>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fDir</w:t>
      </w:r>
      <w:proofErr w:type="spellEnd"/>
      <w:r w:rsidRPr="0099127B">
        <w:t>" type="</w:t>
      </w:r>
      <w:proofErr w:type="spellStart"/>
      <w:r w:rsidRPr="0099127B">
        <w:t>ngc:FDir</w:t>
      </w:r>
      <w:proofErr w:type="spellEnd"/>
      <w:r w:rsidRPr="0099127B">
        <w:t>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sourceMacAddr</w:t>
      </w:r>
      <w:proofErr w:type="spellEnd"/>
      <w:r w:rsidRPr="0099127B">
        <w:t>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vlanTags</w:t>
      </w:r>
      <w:proofErr w:type="spellEnd"/>
      <w:r w:rsidRPr="0099127B">
        <w:t>" type="</w:t>
      </w:r>
      <w:proofErr w:type="spellStart"/>
      <w:r w:rsidRPr="0099127B">
        <w:t>ngc:VlanTagList</w:t>
      </w:r>
      <w:proofErr w:type="spellEnd"/>
      <w:r w:rsidRPr="0099127B">
        <w:t>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srcMacAddrEnd</w:t>
      </w:r>
      <w:proofErr w:type="spellEnd"/>
      <w:r w:rsidRPr="0099127B">
        <w:t>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destMacAddrEnd</w:t>
      </w:r>
      <w:proofErr w:type="spellEnd"/>
      <w:r w:rsidRPr="0099127B">
        <w:t>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</w:t>
      </w:r>
      <w:proofErr w:type="spellEnd"/>
      <w:r w:rsidRPr="0099127B">
        <w:t>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qosId</w:t>
      </w:r>
      <w:proofErr w:type="spellEnd"/>
      <w:r w:rsidRPr="0099127B">
        <w:t>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fiveQIValue</w:t>
      </w:r>
      <w:proofErr w:type="spellEnd"/>
      <w:r w:rsidRPr="0099127B">
        <w:t>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maxbrUl</w:t>
      </w:r>
      <w:proofErr w:type="spellEnd"/>
      <w:r w:rsidRPr="0099127B">
        <w:t>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maxbrDl</w:t>
      </w:r>
      <w:proofErr w:type="spellEnd"/>
      <w:r w:rsidRPr="0099127B">
        <w:t>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gbrUl</w:t>
      </w:r>
      <w:proofErr w:type="spellEnd"/>
      <w:r w:rsidRPr="0099127B">
        <w:t>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gbrDl</w:t>
      </w:r>
      <w:proofErr w:type="spellEnd"/>
      <w:r w:rsidRPr="0099127B">
        <w:t>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arp</w:t>
      </w:r>
      <w:proofErr w:type="spellEnd"/>
      <w:r w:rsidRPr="0099127B">
        <w:t>" type="</w:t>
      </w:r>
      <w:proofErr w:type="spellStart"/>
      <w:r w:rsidRPr="0099127B">
        <w:t>ngc:ARP</w:t>
      </w:r>
      <w:proofErr w:type="spellEnd"/>
      <w:r w:rsidRPr="0099127B">
        <w:t>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qosNotificationControl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reflectiveQos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sharingKeyDl</w:t>
      </w:r>
      <w:proofErr w:type="spellEnd"/>
      <w:r w:rsidRPr="0099127B">
        <w:t>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sharingKeyUl</w:t>
      </w:r>
      <w:proofErr w:type="spellEnd"/>
      <w:r w:rsidRPr="0099127B">
        <w:t>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maxPacketLossRateDl</w:t>
      </w:r>
      <w:proofErr w:type="spellEnd"/>
      <w:r w:rsidRPr="0099127B">
        <w:t>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maxPacketLossRateUl</w:t>
      </w:r>
      <w:proofErr w:type="spellEnd"/>
      <w:r w:rsidRPr="0099127B">
        <w:t>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extMaxDataBurstVol</w:t>
      </w:r>
      <w:proofErr w:type="spellEnd"/>
      <w:r w:rsidRPr="0099127B">
        <w:t>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QoSDataList</w:t>
      </w:r>
      <w:proofErr w:type="spellEnd"/>
      <w:r w:rsidRPr="0099127B">
        <w:t>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</w:t>
      </w:r>
      <w:proofErr w:type="spellEnd"/>
      <w:r w:rsidRPr="0099127B">
        <w:t>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PreemptCap</w:t>
      </w:r>
      <w:proofErr w:type="spellEnd"/>
      <w:r w:rsidRPr="0099127B">
        <w:t>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PreemptVuln</w:t>
      </w:r>
      <w:proofErr w:type="spellEnd"/>
      <w:r w:rsidRPr="0099127B">
        <w:t>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priorityLevel</w:t>
      </w:r>
      <w:proofErr w:type="spellEnd"/>
      <w:r w:rsidRPr="0099127B">
        <w:t>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preemptCap</w:t>
      </w:r>
      <w:proofErr w:type="spellEnd"/>
      <w:r w:rsidRPr="0099127B">
        <w:t>" type="</w:t>
      </w:r>
      <w:proofErr w:type="spellStart"/>
      <w:r w:rsidRPr="0099127B">
        <w:t>ngc:PreemptCap</w:t>
      </w:r>
      <w:proofErr w:type="spellEnd"/>
      <w:r w:rsidRPr="0099127B">
        <w:t>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preemptVuln</w:t>
      </w:r>
      <w:proofErr w:type="spellEnd"/>
      <w:r w:rsidRPr="0099127B">
        <w:t>" type="</w:t>
      </w:r>
      <w:proofErr w:type="spellStart"/>
      <w:r w:rsidRPr="0099127B">
        <w:t>ngc:PreemptVuln</w:t>
      </w:r>
      <w:proofErr w:type="spellEnd"/>
      <w:r w:rsidRPr="0099127B">
        <w:t>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FlowStatus</w:t>
      </w:r>
      <w:proofErr w:type="spellEnd"/>
      <w:r w:rsidRPr="0099127B">
        <w:t>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SteerFun</w:t>
      </w:r>
      <w:proofErr w:type="spellEnd"/>
      <w:r w:rsidRPr="0099127B">
        <w:t>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</w:t>
      </w:r>
      <w:proofErr w:type="spellEnd"/>
      <w:r w:rsidRPr="0099127B">
        <w:t>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tcId</w:t>
      </w:r>
      <w:proofErr w:type="spellEnd"/>
      <w:r w:rsidRPr="0099127B">
        <w:t>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flowStatus</w:t>
      </w:r>
      <w:proofErr w:type="spellEnd"/>
      <w:r w:rsidRPr="0099127B">
        <w:t>" type="</w:t>
      </w:r>
      <w:proofErr w:type="spellStart"/>
      <w:r w:rsidRPr="0099127B">
        <w:t>ngc:FlowStatus</w:t>
      </w:r>
      <w:proofErr w:type="spellEnd"/>
      <w:r w:rsidRPr="0099127B">
        <w:t>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addRedirectInfo</w:t>
      </w:r>
      <w:proofErr w:type="spellEnd"/>
      <w:r w:rsidRPr="0099127B">
        <w:t>" type="</w:t>
      </w:r>
      <w:proofErr w:type="spellStart"/>
      <w:r w:rsidRPr="0099127B">
        <w:t>ngc:RedirectInformationList</w:t>
      </w:r>
      <w:proofErr w:type="spellEnd"/>
      <w:r w:rsidRPr="0099127B">
        <w:t>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muteNotif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trafficSteeringPolIdDl</w:t>
      </w:r>
      <w:proofErr w:type="spellEnd"/>
      <w:r w:rsidRPr="0099127B">
        <w:t>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trafficSteeringPolIdUl</w:t>
      </w:r>
      <w:proofErr w:type="spellEnd"/>
      <w:r w:rsidRPr="0099127B">
        <w:t>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routeToLocs</w:t>
      </w:r>
      <w:proofErr w:type="spellEnd"/>
      <w:r w:rsidRPr="0099127B">
        <w:t>" type="</w:t>
      </w:r>
      <w:proofErr w:type="spellStart"/>
      <w:r w:rsidRPr="0099127B">
        <w:t>ngc:RouteToLocationList</w:t>
      </w:r>
      <w:proofErr w:type="spellEnd"/>
      <w:r w:rsidRPr="0099127B">
        <w:t>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upPathChgEvent</w:t>
      </w:r>
      <w:proofErr w:type="spellEnd"/>
      <w:r w:rsidRPr="0099127B">
        <w:t>" type="</w:t>
      </w:r>
      <w:proofErr w:type="spellStart"/>
      <w:r w:rsidRPr="0099127B">
        <w:t>ngc:UpPathChgEvent</w:t>
      </w:r>
      <w:proofErr w:type="spellEnd"/>
      <w:r w:rsidRPr="0099127B">
        <w:t>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steerFun</w:t>
      </w:r>
      <w:proofErr w:type="spellEnd"/>
      <w:r w:rsidRPr="0099127B">
        <w:t>" type="</w:t>
      </w:r>
      <w:proofErr w:type="spellStart"/>
      <w:r w:rsidRPr="0099127B">
        <w:t>ngc:SteerFun</w:t>
      </w:r>
      <w:proofErr w:type="spellEnd"/>
      <w:r w:rsidRPr="0099127B">
        <w:t>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steerModeDl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steerModeUl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mulAccCtrl</w:t>
      </w:r>
      <w:proofErr w:type="spellEnd"/>
      <w:r w:rsidRPr="0099127B">
        <w:t>" type="</w:t>
      </w:r>
      <w:proofErr w:type="spellStart"/>
      <w:r w:rsidRPr="0099127B">
        <w:t>ngc:MulAccCtrl</w:t>
      </w:r>
      <w:proofErr w:type="spellEnd"/>
      <w:r w:rsidRPr="0099127B">
        <w:t>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TrafficControlDataList</w:t>
      </w:r>
      <w:proofErr w:type="spellEnd"/>
      <w:r w:rsidRPr="0099127B">
        <w:t>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</w:t>
      </w:r>
      <w:proofErr w:type="spellEnd"/>
      <w:r w:rsidRPr="0099127B">
        <w:t>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RedirectAddressType</w:t>
      </w:r>
      <w:proofErr w:type="spellEnd"/>
      <w:r w:rsidRPr="0099127B">
        <w:t>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</w:t>
      </w:r>
      <w:proofErr w:type="spellEnd"/>
      <w:r w:rsidRPr="0099127B">
        <w:t>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redirectEnabled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redirectAddressType</w:t>
      </w:r>
      <w:proofErr w:type="spellEnd"/>
      <w:r w:rsidRPr="0099127B">
        <w:t>" type="</w:t>
      </w:r>
      <w:proofErr w:type="spellStart"/>
      <w:r w:rsidRPr="0099127B">
        <w:t>ngc:RedirectAddressType</w:t>
      </w:r>
      <w:proofErr w:type="spellEnd"/>
      <w:r w:rsidRPr="0099127B">
        <w:t>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redirectServerAddress</w:t>
      </w:r>
      <w:proofErr w:type="spellEnd"/>
      <w:r w:rsidRPr="0099127B">
        <w:t>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RedirectInformationList</w:t>
      </w:r>
      <w:proofErr w:type="spellEnd"/>
      <w:r w:rsidRPr="0099127B">
        <w:t>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redirectInformation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</w:t>
      </w:r>
      <w:proofErr w:type="spellEnd"/>
      <w:r w:rsidRPr="0099127B">
        <w:t>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</w:t>
      </w:r>
      <w:proofErr w:type="spellEnd"/>
      <w:r w:rsidRPr="0099127B">
        <w:t>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routeInfo</w:t>
      </w:r>
      <w:proofErr w:type="spellEnd"/>
      <w:r w:rsidRPr="0099127B">
        <w:t>" type="</w:t>
      </w:r>
      <w:proofErr w:type="spellStart"/>
      <w:r w:rsidRPr="0099127B">
        <w:t>ngc:RouteInformation</w:t>
      </w:r>
      <w:proofErr w:type="spellEnd"/>
      <w:r w:rsidRPr="0099127B">
        <w:t>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routeProfId</w:t>
      </w:r>
      <w:proofErr w:type="spellEnd"/>
      <w:r w:rsidRPr="0099127B">
        <w:t>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RouteToLocationList</w:t>
      </w:r>
      <w:proofErr w:type="spellEnd"/>
      <w:r w:rsidRPr="0099127B">
        <w:t>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routeToLocation</w:t>
      </w:r>
      <w:proofErr w:type="spellEnd"/>
      <w:r w:rsidRPr="0099127B">
        <w:t>" type="</w:t>
      </w:r>
      <w:proofErr w:type="spellStart"/>
      <w:r w:rsidRPr="0099127B">
        <w:t>ngc:RouteToLocation</w:t>
      </w:r>
      <w:proofErr w:type="spellEnd"/>
      <w:r w:rsidRPr="0099127B">
        <w:t>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RouteInformation</w:t>
      </w:r>
      <w:proofErr w:type="spellEnd"/>
      <w:r w:rsidRPr="0099127B">
        <w:t>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portNumber</w:t>
      </w:r>
      <w:proofErr w:type="spellEnd"/>
      <w:r w:rsidRPr="0099127B">
        <w:t>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DnaiChgType</w:t>
      </w:r>
      <w:proofErr w:type="spellEnd"/>
      <w:r w:rsidRPr="0099127B">
        <w:t>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UpPathChgEvent</w:t>
      </w:r>
      <w:proofErr w:type="spellEnd"/>
      <w:r w:rsidRPr="0099127B">
        <w:t>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notificationUri</w:t>
      </w:r>
      <w:proofErr w:type="spellEnd"/>
      <w:r w:rsidRPr="0099127B">
        <w:t>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notifCorreId</w:t>
      </w:r>
      <w:proofErr w:type="spellEnd"/>
      <w:r w:rsidRPr="0099127B">
        <w:t>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dnaiChgType</w:t>
      </w:r>
      <w:proofErr w:type="spellEnd"/>
      <w:r w:rsidRPr="0099127B">
        <w:t>" type="</w:t>
      </w:r>
      <w:proofErr w:type="spellStart"/>
      <w:r w:rsidRPr="0099127B">
        <w:t>ngc:DnaiChgType</w:t>
      </w:r>
      <w:proofErr w:type="spellEnd"/>
      <w:r w:rsidRPr="0099127B">
        <w:t>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afAckInd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SteerModeValue</w:t>
      </w:r>
      <w:proofErr w:type="spellEnd"/>
      <w:r w:rsidRPr="0099127B">
        <w:t>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SteeringMode</w:t>
      </w:r>
      <w:proofErr w:type="spellEnd"/>
      <w:r w:rsidRPr="0099127B">
        <w:t>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steerModeValue</w:t>
      </w:r>
      <w:proofErr w:type="spellEnd"/>
      <w:r w:rsidRPr="0099127B">
        <w:t>" type="</w:t>
      </w:r>
      <w:proofErr w:type="spellStart"/>
      <w:r w:rsidRPr="0099127B">
        <w:t>ngc:SteerModeValue</w:t>
      </w:r>
      <w:proofErr w:type="spellEnd"/>
      <w:r w:rsidRPr="0099127B">
        <w:t>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threeGLoad</w:t>
      </w:r>
      <w:proofErr w:type="spellEnd"/>
      <w:r w:rsidRPr="0099127B">
        <w:t>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prioAcc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MulAccCtrl</w:t>
      </w:r>
      <w:proofErr w:type="spellEnd"/>
      <w:r w:rsidRPr="0099127B">
        <w:t>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RatType</w:t>
      </w:r>
      <w:proofErr w:type="spellEnd"/>
      <w:r w:rsidRPr="0099127B">
        <w:t>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AccessType</w:t>
      </w:r>
      <w:proofErr w:type="spellEnd"/>
      <w:r w:rsidRPr="0099127B">
        <w:t>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ConditionData</w:t>
      </w:r>
      <w:proofErr w:type="spellEnd"/>
      <w:r w:rsidRPr="0099127B">
        <w:t>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condId</w:t>
      </w:r>
      <w:proofErr w:type="spellEnd"/>
      <w:r w:rsidRPr="0099127B">
        <w:t>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accessType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ratType</w:t>
      </w:r>
      <w:proofErr w:type="spellEnd"/>
      <w:r w:rsidRPr="0099127B">
        <w:t>" type="</w:t>
      </w:r>
      <w:proofErr w:type="spellStart"/>
      <w:r w:rsidRPr="0099127B">
        <w:t>ngc:RatType</w:t>
      </w:r>
      <w:proofErr w:type="spellEnd"/>
      <w:r w:rsidRPr="0099127B">
        <w:t>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TscaiInputContainer</w:t>
      </w:r>
      <w:proofErr w:type="spellEnd"/>
      <w:r w:rsidRPr="0099127B">
        <w:t>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burstArrivalTime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AMFFunction</w:t>
      </w:r>
      <w:proofErr w:type="spellEnd"/>
      <w:r w:rsidRPr="0099127B">
        <w:t>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6C9BA8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05D78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2989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aMFIdentifier</w:t>
      </w:r>
      <w:proofErr w:type="spellEnd"/>
      <w:r w:rsidRPr="0099127B">
        <w:t>" type="</w:t>
      </w:r>
      <w:proofErr w:type="spellStart"/>
      <w:r w:rsidRPr="0099127B">
        <w:t>ngc:aMFIdentifier</w:t>
      </w:r>
      <w:proofErr w:type="spellEnd"/>
      <w:r w:rsidRPr="0099127B">
        <w:t>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aMFSet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>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ngc:EP_NLG</w:t>
      </w:r>
      <w:proofErr w:type="spellEnd"/>
      <w:r w:rsidRPr="0099127B">
        <w:t>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SMFFunction</w:t>
      </w:r>
      <w:proofErr w:type="spellEnd"/>
      <w:r w:rsidRPr="0099127B"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ngc:FiveQiDscpMappingSet</w:t>
      </w:r>
      <w:proofErr w:type="spellEnd"/>
      <w:r w:rsidRPr="0099127B">
        <w:t>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ngc:GtpUPathQoSMonitoringControl</w:t>
      </w:r>
      <w:proofErr w:type="spellEnd"/>
      <w:r w:rsidRPr="0099127B">
        <w:t>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ngc:QFQoSMonitoringControl</w:t>
      </w:r>
      <w:proofErr w:type="spellEnd"/>
      <w:r w:rsidRPr="0099127B">
        <w:t>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UPFFunction</w:t>
      </w:r>
      <w:proofErr w:type="spellEnd"/>
      <w:r w:rsidRPr="0099127B"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PCFFunction</w:t>
      </w:r>
      <w:proofErr w:type="spellEnd"/>
      <w:r w:rsidRPr="00441B14">
        <w:rPr>
          <w:lang w:val="fr-FR"/>
        </w:rPr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AF6A4D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&lt;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31F619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attributes</w:t>
      </w:r>
      <w:proofErr w:type="spellEnd"/>
      <w:r w:rsidRPr="00441B14">
        <w:rPr>
          <w:lang w:val="fr-FR"/>
        </w:rPr>
        <w:t>"&gt;</w:t>
      </w:r>
    </w:p>
    <w:p w14:paraId="65EEC2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3B240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441B14">
        <w:rPr>
          <w:lang w:val="fr-FR"/>
        </w:rPr>
        <w:tab/>
      </w:r>
      <w:r w:rsidRPr="00441B14">
        <w:rPr>
          <w:lang w:val="fr-FR"/>
        </w:rPr>
        <w:tab/>
      </w:r>
      <w:r w:rsidRPr="00441B14">
        <w:rPr>
          <w:lang w:val="fr-FR"/>
        </w:rPr>
        <w:tab/>
        <w:t>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userLabel</w:t>
      </w:r>
      <w:proofErr w:type="spellEnd"/>
      <w:r w:rsidRPr="00441B14">
        <w:rPr>
          <w:lang w:val="fr-FR"/>
        </w:rPr>
        <w:t>" type="string"/&gt;</w:t>
      </w:r>
    </w:p>
    <w:p w14:paraId="410B33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        </w:t>
      </w:r>
      <w:r w:rsidRPr="0099127B">
        <w:t>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ngc:EP_Rx</w:t>
      </w:r>
      <w:proofErr w:type="spellEnd"/>
      <w:r w:rsidRPr="0099127B">
        <w:t>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35BD3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D4F576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8D96045" w14:textId="77777777" w:rsidR="004D13F3" w:rsidRPr="0099127B" w:rsidRDefault="004D13F3" w:rsidP="004D13F3">
      <w:pPr>
        <w:pStyle w:val="PL"/>
      </w:pPr>
    </w:p>
    <w:p w14:paraId="564F1DF1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AUSFFunction</w:t>
      </w:r>
      <w:proofErr w:type="spellEnd"/>
      <w:r w:rsidRPr="0099127B"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0D64F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02A758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4BB12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266BAB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UDMFunction</w:t>
      </w:r>
      <w:proofErr w:type="spellEnd"/>
      <w:r w:rsidRPr="0099127B"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UDRFunction</w:t>
      </w:r>
      <w:proofErr w:type="spellEnd"/>
      <w:r w:rsidRPr="0099127B"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UDSFFunction</w:t>
      </w:r>
      <w:proofErr w:type="spellEnd"/>
      <w:r w:rsidRPr="0099127B">
        <w:t>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9D422F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4EB2F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34F8B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NRFFunction</w:t>
      </w:r>
      <w:proofErr w:type="spellEnd"/>
      <w:r w:rsidRPr="0099127B"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nFProfileList</w:t>
      </w:r>
      <w:proofErr w:type="spellEnd"/>
      <w:r w:rsidRPr="0099127B">
        <w:t>" type="</w:t>
      </w:r>
      <w:proofErr w:type="spellStart"/>
      <w:r w:rsidRPr="0099127B">
        <w:t>ngc:NFProfileList</w:t>
      </w:r>
      <w:proofErr w:type="spellEnd"/>
      <w:r w:rsidRPr="0099127B"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NSSFFunction</w:t>
      </w:r>
      <w:proofErr w:type="spellEnd"/>
      <w:r w:rsidRPr="0099127B"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SMSFunction</w:t>
      </w:r>
      <w:proofErr w:type="spellEnd"/>
      <w:r w:rsidRPr="0099127B"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ngc:EP_MAP_SMSC</w:t>
      </w:r>
      <w:proofErr w:type="spellEnd"/>
      <w:r w:rsidRPr="0099127B">
        <w:t>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LMFFunction</w:t>
      </w:r>
      <w:proofErr w:type="spellEnd"/>
      <w:r w:rsidRPr="0099127B"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 xml:space="preserve">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NGEIRFunction</w:t>
      </w:r>
      <w:proofErr w:type="spellEnd"/>
      <w:r w:rsidRPr="0099127B"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SEPPFunction</w:t>
      </w:r>
      <w:proofErr w:type="spellEnd"/>
      <w:r w:rsidRPr="0099127B"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</w:t>
      </w:r>
      <w:proofErr w:type="spellEnd"/>
      <w:r w:rsidRPr="0099127B">
        <w:t>" type="</w:t>
      </w:r>
      <w:proofErr w:type="spellStart"/>
      <w:r w:rsidRPr="0099127B">
        <w:t>en:PLMNId</w:t>
      </w:r>
      <w:proofErr w:type="spellEnd"/>
      <w:r w:rsidRPr="0099127B"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sEPPType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</w:t>
      </w:r>
      <w:proofErr w:type="spellStart"/>
      <w:r w:rsidRPr="0099127B">
        <w:rPr>
          <w:rFonts w:eastAsia="SimSun"/>
        </w:rPr>
        <w:t>nn:SEPPType</w:t>
      </w:r>
      <w:proofErr w:type="spellEnd"/>
      <w:r w:rsidRPr="0099127B">
        <w:rPr>
          <w:rFonts w:eastAsia="SimSun"/>
        </w:rPr>
        <w:t>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</w:t>
      </w:r>
      <w:proofErr w:type="spellStart"/>
      <w:r w:rsidRPr="0099127B">
        <w:rPr>
          <w:rFonts w:eastAsia="SimSun"/>
        </w:rPr>
        <w:t>ExternalSEPPFunction</w:t>
      </w:r>
      <w:proofErr w:type="spellEnd"/>
      <w:r w:rsidRPr="0099127B">
        <w:rPr>
          <w:rFonts w:eastAsia="SimSun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</w:t>
      </w:r>
      <w:proofErr w:type="spellStart"/>
      <w:r w:rsidRPr="00441B14">
        <w:rPr>
          <w:rFonts w:eastAsia="SimSun"/>
          <w:lang w:val="fr-FR"/>
        </w:rPr>
        <w:t>complexType</w:t>
      </w:r>
      <w:proofErr w:type="spellEnd"/>
      <w:r w:rsidRPr="00441B14">
        <w:rPr>
          <w:rFonts w:eastAsia="SimSun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</w:t>
      </w:r>
      <w:proofErr w:type="spellStart"/>
      <w:r w:rsidRPr="00441B14">
        <w:rPr>
          <w:rFonts w:eastAsia="SimSun"/>
          <w:lang w:val="fr-FR"/>
        </w:rPr>
        <w:t>complexContent</w:t>
      </w:r>
      <w:proofErr w:type="spellEnd"/>
      <w:r w:rsidRPr="00441B14">
        <w:rPr>
          <w:rFonts w:eastAsia="SimSun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lang w:val="fr-FR"/>
        </w:rPr>
        <w:t>xn:NrmClass</w:t>
      </w:r>
      <w:proofErr w:type="spellEnd"/>
      <w:r w:rsidRPr="00441B14">
        <w:rPr>
          <w:rFonts w:eastAsia="SimSun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</w:t>
      </w:r>
      <w:proofErr w:type="spellStart"/>
      <w:r w:rsidRPr="0099127B">
        <w:rPr>
          <w:rFonts w:eastAsia="SimSun"/>
        </w:rPr>
        <w:t>userLabel</w:t>
      </w:r>
      <w:proofErr w:type="spellEnd"/>
      <w:r w:rsidRPr="0099127B">
        <w:rPr>
          <w:rFonts w:eastAsia="SimSun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vnfParametersList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xn:vnfParametersListType</w:t>
      </w:r>
      <w:proofErr w:type="spellEnd"/>
      <w:r w:rsidRPr="0099127B">
        <w:rPr>
          <w:rFonts w:eastAsia="SimSun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</w:t>
      </w:r>
      <w:proofErr w:type="spellStart"/>
      <w:r w:rsidRPr="0099127B">
        <w:rPr>
          <w:rFonts w:eastAsia="SimSun"/>
        </w:rPr>
        <w:t>xn:MeasurementTypesAndGPsList</w:t>
      </w:r>
      <w:proofErr w:type="spellEnd"/>
      <w:r w:rsidRPr="0099127B">
        <w:rPr>
          <w:rFonts w:eastAsia="SimSun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</w:t>
      </w:r>
      <w:proofErr w:type="spellStart"/>
      <w:r w:rsidRPr="0099127B">
        <w:rPr>
          <w:rFonts w:eastAsia="SimSun"/>
        </w:rPr>
        <w:t>maxOccurs</w:t>
      </w:r>
      <w:proofErr w:type="spellEnd"/>
      <w:r w:rsidRPr="0099127B">
        <w:rPr>
          <w:rFonts w:eastAsia="SimSun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</w:t>
      </w:r>
      <w:proofErr w:type="spellStart"/>
      <w:r w:rsidRPr="0099127B">
        <w:rPr>
          <w:rFonts w:eastAsia="SimSun"/>
        </w:rPr>
        <w:t>xn:VsDataContainer</w:t>
      </w:r>
      <w:proofErr w:type="spellEnd"/>
      <w:r w:rsidRPr="0099127B">
        <w:rPr>
          <w:rFonts w:eastAsia="SimSun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</w:t>
      </w:r>
      <w:proofErr w:type="spellStart"/>
      <w:r w:rsidRPr="0099127B">
        <w:rPr>
          <w:rFonts w:eastAsia="SimSun"/>
        </w:rPr>
        <w:t>xn:MeasurementControl</w:t>
      </w:r>
      <w:proofErr w:type="spellEnd"/>
      <w:r w:rsidRPr="0099127B">
        <w:rPr>
          <w:rFonts w:eastAsia="SimSun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</w:t>
      </w:r>
      <w:proofErr w:type="spellStart"/>
      <w:r w:rsidRPr="0099127B">
        <w:rPr>
          <w:rFonts w:eastAsia="SimSun"/>
        </w:rPr>
        <w:t>complexContent</w:t>
      </w:r>
      <w:proofErr w:type="spellEnd"/>
      <w:r w:rsidRPr="0099127B">
        <w:rPr>
          <w:rFonts w:eastAsia="SimSun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NWDAFFunction</w:t>
      </w:r>
      <w:proofErr w:type="spellEnd"/>
      <w:r w:rsidRPr="0099127B"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SCPFunction</w:t>
      </w:r>
      <w:proofErr w:type="spellEnd"/>
      <w:r w:rsidRPr="0099127B"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NEFFunction</w:t>
      </w:r>
      <w:proofErr w:type="spellEnd"/>
      <w:r w:rsidRPr="0099127B"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capabilitylist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ngc:CapabilityList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isINEF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isCAPIFSup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boolean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BDA86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52F35B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A8D4EA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06D508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779FA4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2E358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2A5CF7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remoteSeppAddress</w:t>
      </w:r>
      <w:proofErr w:type="spellEnd"/>
      <w:r w:rsidRPr="0099127B">
        <w:rPr>
          <w:rFonts w:eastAsia="SimSun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remoteSeppId</w:t>
      </w:r>
      <w:proofErr w:type="spellEnd"/>
      <w:r w:rsidRPr="0099127B">
        <w:rPr>
          <w:rFonts w:eastAsia="SimSun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withIPX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boolean</w:t>
      </w:r>
      <w:proofErr w:type="spellEnd"/>
      <w:r w:rsidRPr="0099127B">
        <w:rPr>
          <w:rFonts w:eastAsia="SimSun"/>
        </w:rPr>
        <w:t>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EP_Rx</w:t>
      </w:r>
      <w:proofErr w:type="spellEnd"/>
      <w:r w:rsidRPr="0099127B">
        <w:t>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FiveQiDscpMappingSet</w:t>
      </w:r>
      <w:proofErr w:type="spellEnd"/>
      <w:r w:rsidRPr="0099127B">
        <w:t>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GtpUPathQoSMonitoringControl</w:t>
      </w:r>
      <w:proofErr w:type="spellEnd"/>
      <w:r w:rsidRPr="0099127B">
        <w:t>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monitoredDSCPs</w:t>
      </w:r>
      <w:proofErr w:type="spellEnd"/>
      <w:r w:rsidRPr="0099127B">
        <w:t>" type="</w:t>
      </w:r>
      <w:proofErr w:type="spellStart"/>
      <w:r w:rsidRPr="0099127B">
        <w:t>ngc:DscpList</w:t>
      </w:r>
      <w:proofErr w:type="spellEnd"/>
      <w:r w:rsidRPr="0099127B">
        <w:t>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isEventTriggeredGtpUPathMonitoringSupported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isImmediateGtpUMonitoringSupported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proofErr w:type="spellEnd"/>
      <w:r w:rsidRPr="0099127B">
        <w:t>" type="</w:t>
      </w:r>
      <w:proofErr w:type="spellStart"/>
      <w:r w:rsidRPr="0099127B">
        <w:t>ngc:GtpUPath</w:t>
      </w:r>
      <w:r w:rsidRPr="0099127B">
        <w:rPr>
          <w:rFonts w:cs="Courier New"/>
          <w:lang w:eastAsia="zh-CN"/>
        </w:rPr>
        <w:t>DelayThresholdsType</w:t>
      </w:r>
      <w:proofErr w:type="spellEnd"/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QFQoSMonitoringControl</w:t>
      </w:r>
      <w:proofErr w:type="spellEnd"/>
      <w:r w:rsidRPr="0099127B">
        <w:t>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ngc:QFQoSMonitoring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isSessionReleasedQFMonitoringSupported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proofErr w:type="spellEnd"/>
      <w:r w:rsidRPr="0099127B">
        <w:t>" type="</w:t>
      </w:r>
      <w:proofErr w:type="spellStart"/>
      <w:r w:rsidRPr="0099127B">
        <w:t>ngc:QFP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easurementPeriod</w:t>
      </w:r>
      <w:proofErr w:type="spellEnd"/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PredefinedPccRuleSet</w:t>
      </w:r>
      <w:proofErr w:type="spellEnd"/>
      <w:r w:rsidRPr="0099127B">
        <w:t>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4C120CA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predefinedPccRules</w:t>
      </w:r>
      <w:proofErr w:type="spellEnd"/>
      <w:r w:rsidRPr="0099127B">
        <w:t>" type="</w:t>
      </w:r>
      <w:proofErr w:type="spellStart"/>
      <w:r w:rsidRPr="0099127B">
        <w:t>ngc:PccRuleList</w:t>
      </w:r>
      <w:proofErr w:type="spellEnd"/>
      <w:r w:rsidRPr="0099127B">
        <w:t>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0FE089F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</w:t>
      </w:r>
      <w:r w:rsidR="002D5BDC"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2442EFC6" w14:textId="77777777" w:rsidR="007966F2" w:rsidRDefault="007966F2" w:rsidP="007966F2">
      <w:pPr>
        <w:pStyle w:val="PL"/>
      </w:pPr>
      <w:proofErr w:type="spellStart"/>
      <w:r>
        <w:t>openapi</w:t>
      </w:r>
      <w:proofErr w:type="spellEnd"/>
      <w:r>
        <w:t>: 3.0.1</w:t>
      </w:r>
    </w:p>
    <w:p w14:paraId="36F544EA" w14:textId="77777777" w:rsidR="007966F2" w:rsidRDefault="007966F2" w:rsidP="007966F2">
      <w:pPr>
        <w:pStyle w:val="PL"/>
      </w:pPr>
      <w:r>
        <w:t>info:</w:t>
      </w:r>
    </w:p>
    <w:p w14:paraId="7A619182" w14:textId="77777777" w:rsidR="007966F2" w:rsidRDefault="007966F2" w:rsidP="007966F2">
      <w:pPr>
        <w:pStyle w:val="PL"/>
      </w:pPr>
      <w:r>
        <w:t xml:space="preserve">  title: 3GPP 5GC NRM</w:t>
      </w:r>
    </w:p>
    <w:p w14:paraId="0C181387" w14:textId="77777777" w:rsidR="007966F2" w:rsidRDefault="007966F2" w:rsidP="007966F2">
      <w:pPr>
        <w:pStyle w:val="PL"/>
      </w:pPr>
      <w:r>
        <w:t xml:space="preserve">  version: 16.11.0</w:t>
      </w:r>
    </w:p>
    <w:p w14:paraId="12B1D9B8" w14:textId="77777777" w:rsidR="007966F2" w:rsidRDefault="007966F2" w:rsidP="007966F2">
      <w:pPr>
        <w:pStyle w:val="PL"/>
      </w:pPr>
      <w:r>
        <w:t xml:space="preserve">  description: &gt;-</w:t>
      </w:r>
    </w:p>
    <w:p w14:paraId="4BFA19BF" w14:textId="77777777" w:rsidR="007966F2" w:rsidRDefault="007966F2" w:rsidP="007966F2">
      <w:pPr>
        <w:pStyle w:val="PL"/>
      </w:pPr>
      <w:r>
        <w:t xml:space="preserve">    OAS 3.0.1 specification of the 5GC NRM</w:t>
      </w:r>
    </w:p>
    <w:p w14:paraId="54BA8D2D" w14:textId="77777777" w:rsidR="007966F2" w:rsidRDefault="007966F2" w:rsidP="007966F2">
      <w:pPr>
        <w:pStyle w:val="PL"/>
      </w:pPr>
      <w:r>
        <w:t xml:space="preserve">    © 2020, 3GPP Organizational Partners (ARIB, ATIS, CCSA, ETSI, TSDSI, TTA, TTC).</w:t>
      </w:r>
    </w:p>
    <w:p w14:paraId="13C6DA8E" w14:textId="77777777" w:rsidR="007966F2" w:rsidRDefault="007966F2" w:rsidP="007966F2">
      <w:pPr>
        <w:pStyle w:val="PL"/>
      </w:pPr>
      <w:r>
        <w:t xml:space="preserve">    All rights reserved.</w:t>
      </w:r>
    </w:p>
    <w:p w14:paraId="4EBB3FF1" w14:textId="77777777" w:rsidR="007966F2" w:rsidRDefault="007966F2" w:rsidP="007966F2">
      <w:pPr>
        <w:pStyle w:val="PL"/>
      </w:pPr>
      <w:proofErr w:type="spellStart"/>
      <w:r>
        <w:t>externalDocs</w:t>
      </w:r>
      <w:proofErr w:type="spellEnd"/>
      <w:r>
        <w:t>:</w:t>
      </w:r>
    </w:p>
    <w:p w14:paraId="0090EFE6" w14:textId="77777777" w:rsidR="007966F2" w:rsidRDefault="007966F2" w:rsidP="007966F2">
      <w:pPr>
        <w:pStyle w:val="PL"/>
      </w:pPr>
      <w:r>
        <w:t xml:space="preserve">  description: 3GPP TS 28.541; 5G NRM, 5GC NRM</w:t>
      </w:r>
    </w:p>
    <w:p w14:paraId="534FFAE2" w14:textId="77777777" w:rsidR="007966F2" w:rsidRDefault="007966F2" w:rsidP="007966F2">
      <w:pPr>
        <w:pStyle w:val="PL"/>
      </w:pPr>
      <w:r>
        <w:t xml:space="preserve">  url: http://www.3gpp.org/ftp/Specs/archive/28_series/28.541/</w:t>
      </w:r>
    </w:p>
    <w:p w14:paraId="3E589003" w14:textId="77777777" w:rsidR="007966F2" w:rsidRDefault="007966F2" w:rsidP="007966F2">
      <w:pPr>
        <w:pStyle w:val="PL"/>
      </w:pPr>
      <w:r>
        <w:t>paths: {}</w:t>
      </w:r>
    </w:p>
    <w:p w14:paraId="66999536" w14:textId="77777777" w:rsidR="007966F2" w:rsidRDefault="007966F2" w:rsidP="007966F2">
      <w:pPr>
        <w:pStyle w:val="PL"/>
      </w:pPr>
      <w:r>
        <w:t>components:</w:t>
      </w:r>
    </w:p>
    <w:p w14:paraId="2CFE1574" w14:textId="77777777" w:rsidR="007966F2" w:rsidRDefault="007966F2" w:rsidP="007966F2">
      <w:pPr>
        <w:pStyle w:val="PL"/>
      </w:pPr>
      <w:r>
        <w:t xml:space="preserve">  schemas:</w:t>
      </w:r>
    </w:p>
    <w:p w14:paraId="2A89DF01" w14:textId="77777777" w:rsidR="007966F2" w:rsidRDefault="007966F2" w:rsidP="007966F2">
      <w:pPr>
        <w:pStyle w:val="PL"/>
      </w:pPr>
    </w:p>
    <w:p w14:paraId="063CF75E" w14:textId="77777777" w:rsidR="007966F2" w:rsidRDefault="007966F2" w:rsidP="007966F2">
      <w:pPr>
        <w:pStyle w:val="PL"/>
      </w:pPr>
      <w:r>
        <w:t>#-------- Definition of types-----------------------------------------------------</w:t>
      </w:r>
    </w:p>
    <w:p w14:paraId="6BEA87FE" w14:textId="77777777" w:rsidR="007966F2" w:rsidRDefault="007966F2" w:rsidP="007966F2">
      <w:pPr>
        <w:pStyle w:val="PL"/>
      </w:pPr>
    </w:p>
    <w:p w14:paraId="1F7019F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2AA16BA8" w14:textId="77777777" w:rsidR="007966F2" w:rsidRDefault="007966F2" w:rsidP="007966F2">
      <w:pPr>
        <w:pStyle w:val="PL"/>
      </w:pPr>
      <w:r>
        <w:t xml:space="preserve">      type: object</w:t>
      </w:r>
    </w:p>
    <w:p w14:paraId="0DABCBB9" w14:textId="77777777" w:rsidR="007966F2" w:rsidRDefault="007966F2" w:rsidP="007966F2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12B33AD2" w14:textId="77777777" w:rsidR="007966F2" w:rsidRDefault="007966F2" w:rsidP="007966F2">
      <w:pPr>
        <w:pStyle w:val="PL"/>
      </w:pPr>
      <w:r>
        <w:t xml:space="preserve">      properties:</w:t>
      </w:r>
    </w:p>
    <w:p w14:paraId="00E4502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51E29A30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7D4216F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6B785D91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03AA817C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3F3624A0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1B27D8E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62B8FA65" w14:textId="77777777" w:rsidR="007966F2" w:rsidRDefault="007966F2" w:rsidP="007966F2">
      <w:pPr>
        <w:pStyle w:val="PL"/>
      </w:pPr>
      <w:r>
        <w:t xml:space="preserve">      type: integer</w:t>
      </w:r>
    </w:p>
    <w:p w14:paraId="6D6AE4C8" w14:textId="77777777" w:rsidR="007966F2" w:rsidRDefault="007966F2" w:rsidP="007966F2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38D7C2AB" w14:textId="77777777" w:rsidR="007966F2" w:rsidRDefault="007966F2" w:rsidP="007966F2">
      <w:pPr>
        <w:pStyle w:val="PL"/>
      </w:pPr>
      <w:r>
        <w:t xml:space="preserve">      maximum: 255</w:t>
      </w:r>
    </w:p>
    <w:p w14:paraId="4853F742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58417059" w14:textId="77777777" w:rsidR="007966F2" w:rsidRDefault="007966F2" w:rsidP="007966F2">
      <w:pPr>
        <w:pStyle w:val="PL"/>
      </w:pPr>
      <w:r>
        <w:t xml:space="preserve">      type: string</w:t>
      </w:r>
    </w:p>
    <w:p w14:paraId="617FEA36" w14:textId="77777777" w:rsidR="007966F2" w:rsidRDefault="007966F2" w:rsidP="007966F2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0348F855" w14:textId="77777777" w:rsidR="007966F2" w:rsidRDefault="007966F2" w:rsidP="007966F2">
      <w:pPr>
        <w:pStyle w:val="PL"/>
      </w:pPr>
      <w:r>
        <w:t xml:space="preserve">      maximum: 1023</w:t>
      </w:r>
    </w:p>
    <w:p w14:paraId="216B78C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3304F7A2" w14:textId="77777777" w:rsidR="007966F2" w:rsidRDefault="007966F2" w:rsidP="007966F2">
      <w:pPr>
        <w:pStyle w:val="PL"/>
      </w:pPr>
      <w:r>
        <w:t xml:space="preserve">      type: integer</w:t>
      </w:r>
    </w:p>
    <w:p w14:paraId="609CD911" w14:textId="77777777" w:rsidR="007966F2" w:rsidRDefault="007966F2" w:rsidP="007966F2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7C404B7F" w14:textId="77777777" w:rsidR="007966F2" w:rsidRDefault="007966F2" w:rsidP="007966F2">
      <w:pPr>
        <w:pStyle w:val="PL"/>
      </w:pPr>
      <w:r>
        <w:t xml:space="preserve">      maximum: 63</w:t>
      </w:r>
    </w:p>
    <w:p w14:paraId="499D3DA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3053D71D" w14:textId="77777777" w:rsidR="007966F2" w:rsidRDefault="007966F2" w:rsidP="007966F2">
      <w:pPr>
        <w:pStyle w:val="PL"/>
      </w:pPr>
      <w:r>
        <w:t xml:space="preserve">      type: object</w:t>
      </w:r>
    </w:p>
    <w:p w14:paraId="1B702F08" w14:textId="77777777" w:rsidR="007966F2" w:rsidRDefault="007966F2" w:rsidP="007966F2">
      <w:pPr>
        <w:pStyle w:val="PL"/>
      </w:pPr>
      <w:r>
        <w:t xml:space="preserve">      properties:</w:t>
      </w:r>
    </w:p>
    <w:p w14:paraId="39C901ED" w14:textId="77777777" w:rsidR="007966F2" w:rsidRDefault="007966F2" w:rsidP="007966F2">
      <w:pPr>
        <w:pStyle w:val="PL"/>
      </w:pPr>
      <w:r>
        <w:t xml:space="preserve">        ipv4Address:</w:t>
      </w:r>
    </w:p>
    <w:p w14:paraId="6F5BA787" w14:textId="77777777" w:rsidR="007966F2" w:rsidRDefault="007966F2" w:rsidP="007966F2">
      <w:pPr>
        <w:pStyle w:val="PL"/>
      </w:pPr>
      <w:r>
        <w:t xml:space="preserve">          $ref: 'TS28623_ComDefs.yaml#/components/schemas/Ipv4Addr'</w:t>
      </w:r>
    </w:p>
    <w:p w14:paraId="2A36DC5B" w14:textId="77777777" w:rsidR="007966F2" w:rsidRDefault="007966F2" w:rsidP="007966F2">
      <w:pPr>
        <w:pStyle w:val="PL"/>
      </w:pPr>
      <w:r>
        <w:t xml:space="preserve">        ipv6Address:</w:t>
      </w:r>
    </w:p>
    <w:p w14:paraId="15B061B5" w14:textId="77777777" w:rsidR="007966F2" w:rsidRDefault="007966F2" w:rsidP="007966F2">
      <w:pPr>
        <w:pStyle w:val="PL"/>
      </w:pPr>
      <w:r>
        <w:t xml:space="preserve">          $ref: 'TS28623_ComDefs.yaml#/components/schemas/Ipv6Addr'</w:t>
      </w:r>
    </w:p>
    <w:p w14:paraId="2AA11DA5" w14:textId="77777777" w:rsidR="007966F2" w:rsidRDefault="007966F2" w:rsidP="007966F2">
      <w:pPr>
        <w:pStyle w:val="PL"/>
      </w:pPr>
      <w:r>
        <w:t xml:space="preserve">        ipv6Prefix:</w:t>
      </w:r>
    </w:p>
    <w:p w14:paraId="01FB01F6" w14:textId="77777777" w:rsidR="007966F2" w:rsidRDefault="007966F2" w:rsidP="007966F2">
      <w:pPr>
        <w:pStyle w:val="PL"/>
      </w:pPr>
      <w:r>
        <w:t xml:space="preserve">          $ref: 'TS28623_ComDefs.yaml#/components/schemas/Ipv6Prefix'</w:t>
      </w:r>
    </w:p>
    <w:p w14:paraId="1586E4A1" w14:textId="77777777" w:rsidR="007966F2" w:rsidRDefault="007966F2" w:rsidP="007966F2">
      <w:pPr>
        <w:pStyle w:val="PL"/>
      </w:pPr>
      <w:r>
        <w:t xml:space="preserve">        transport:</w:t>
      </w:r>
    </w:p>
    <w:p w14:paraId="72FDB90C" w14:textId="77777777" w:rsidR="007966F2" w:rsidRDefault="007966F2" w:rsidP="007966F2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0AB0F9EC" w14:textId="77777777" w:rsidR="007966F2" w:rsidRDefault="007966F2" w:rsidP="007966F2">
      <w:pPr>
        <w:pStyle w:val="PL"/>
      </w:pPr>
      <w:r>
        <w:t xml:space="preserve">        port:</w:t>
      </w:r>
    </w:p>
    <w:p w14:paraId="42709040" w14:textId="77777777" w:rsidR="007966F2" w:rsidRDefault="007966F2" w:rsidP="007966F2">
      <w:pPr>
        <w:pStyle w:val="PL"/>
      </w:pPr>
      <w:r>
        <w:t xml:space="preserve">          type: integer</w:t>
      </w:r>
    </w:p>
    <w:p w14:paraId="735AC5F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7C69389E" w14:textId="77777777" w:rsidR="007966F2" w:rsidRDefault="007966F2" w:rsidP="007966F2">
      <w:pPr>
        <w:pStyle w:val="PL"/>
      </w:pPr>
      <w:r>
        <w:t xml:space="preserve">      type: array</w:t>
      </w:r>
    </w:p>
    <w:p w14:paraId="6BAE05E6" w14:textId="77777777" w:rsidR="007966F2" w:rsidRDefault="007966F2" w:rsidP="007966F2">
      <w:pPr>
        <w:pStyle w:val="PL"/>
      </w:pPr>
      <w:r>
        <w:t xml:space="preserve">      description: List of NF profile</w:t>
      </w:r>
    </w:p>
    <w:p w14:paraId="0E25362E" w14:textId="77777777" w:rsidR="007966F2" w:rsidRDefault="007966F2" w:rsidP="007966F2">
      <w:pPr>
        <w:pStyle w:val="PL"/>
      </w:pPr>
      <w:r>
        <w:t xml:space="preserve">      items:</w:t>
      </w:r>
    </w:p>
    <w:p w14:paraId="449C2C4C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365C322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09FDEEFF" w14:textId="77777777" w:rsidR="007966F2" w:rsidRDefault="007966F2" w:rsidP="007966F2">
      <w:pPr>
        <w:pStyle w:val="PL"/>
      </w:pPr>
      <w:r>
        <w:t xml:space="preserve">      type: object</w:t>
      </w:r>
    </w:p>
    <w:p w14:paraId="6DC66FC5" w14:textId="77777777" w:rsidR="007966F2" w:rsidRDefault="007966F2" w:rsidP="007966F2">
      <w:pPr>
        <w:pStyle w:val="PL"/>
      </w:pPr>
      <w:r>
        <w:t xml:space="preserve">      description: 'NF profile stored in NRF, defined in TS 29.510'</w:t>
      </w:r>
    </w:p>
    <w:p w14:paraId="70BACF2D" w14:textId="77777777" w:rsidR="007966F2" w:rsidRDefault="007966F2" w:rsidP="007966F2">
      <w:pPr>
        <w:pStyle w:val="PL"/>
      </w:pPr>
      <w:r>
        <w:t xml:space="preserve">      properties:</w:t>
      </w:r>
    </w:p>
    <w:p w14:paraId="49AADFD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3B5B1E7E" w14:textId="77777777" w:rsidR="007966F2" w:rsidRDefault="007966F2" w:rsidP="007966F2">
      <w:pPr>
        <w:pStyle w:val="PL"/>
      </w:pPr>
      <w:r>
        <w:t xml:space="preserve">          type: string</w:t>
      </w:r>
    </w:p>
    <w:p w14:paraId="31AD8F42" w14:textId="77777777" w:rsidR="007966F2" w:rsidRDefault="007966F2" w:rsidP="007966F2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6A5D956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233902EF" w14:textId="77777777" w:rsidR="007966F2" w:rsidRDefault="007966F2" w:rsidP="007966F2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5D3249F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6D4D4D78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49A1D74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60CC7ACF" w14:textId="77777777" w:rsidR="007966F2" w:rsidRDefault="007966F2" w:rsidP="007966F2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F9043FF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7C8D5D95" w14:textId="77777777" w:rsidR="007966F2" w:rsidRDefault="007966F2" w:rsidP="007966F2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64C161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3FF7443F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C01F5F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4245A660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50C79B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4AA5DD82" w14:textId="77777777" w:rsidR="007966F2" w:rsidRDefault="007966F2" w:rsidP="007966F2">
      <w:pPr>
        <w:pStyle w:val="PL"/>
      </w:pPr>
      <w:r>
        <w:t xml:space="preserve">          type: array</w:t>
      </w:r>
    </w:p>
    <w:p w14:paraId="582FAC60" w14:textId="77777777" w:rsidR="007966F2" w:rsidRDefault="007966F2" w:rsidP="007966F2">
      <w:pPr>
        <w:pStyle w:val="PL"/>
      </w:pPr>
      <w:r>
        <w:t xml:space="preserve">          items:</w:t>
      </w:r>
    </w:p>
    <w:p w14:paraId="37F4CB26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4522365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4C8B70A9" w14:textId="77777777" w:rsidR="007966F2" w:rsidRDefault="007966F2" w:rsidP="007966F2">
      <w:pPr>
        <w:pStyle w:val="PL"/>
      </w:pPr>
      <w:r>
        <w:t xml:space="preserve">      type: object</w:t>
      </w:r>
    </w:p>
    <w:p w14:paraId="1C6DE10F" w14:textId="77777777" w:rsidR="007966F2" w:rsidRDefault="007966F2" w:rsidP="007966F2">
      <w:pPr>
        <w:pStyle w:val="PL"/>
      </w:pPr>
      <w:r>
        <w:t xml:space="preserve">      description: NF Service is defined in TS 29.510</w:t>
      </w:r>
    </w:p>
    <w:p w14:paraId="3E5FB1E0" w14:textId="77777777" w:rsidR="007966F2" w:rsidRDefault="007966F2" w:rsidP="007966F2">
      <w:pPr>
        <w:pStyle w:val="PL"/>
      </w:pPr>
      <w:r>
        <w:t xml:space="preserve">      properties:</w:t>
      </w:r>
    </w:p>
    <w:p w14:paraId="7837A56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09D1681E" w14:textId="77777777" w:rsidR="007966F2" w:rsidRDefault="007966F2" w:rsidP="007966F2">
      <w:pPr>
        <w:pStyle w:val="PL"/>
      </w:pPr>
      <w:r>
        <w:t xml:space="preserve">          type: string</w:t>
      </w:r>
    </w:p>
    <w:p w14:paraId="4193F89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64B409A6" w14:textId="77777777" w:rsidR="007966F2" w:rsidRDefault="007966F2" w:rsidP="007966F2">
      <w:pPr>
        <w:pStyle w:val="PL"/>
      </w:pPr>
      <w:r>
        <w:t xml:space="preserve">          type: string</w:t>
      </w:r>
    </w:p>
    <w:p w14:paraId="69E314DF" w14:textId="77777777" w:rsidR="007966F2" w:rsidRDefault="007966F2" w:rsidP="007966F2">
      <w:pPr>
        <w:pStyle w:val="PL"/>
      </w:pPr>
      <w:r>
        <w:t xml:space="preserve">        version:</w:t>
      </w:r>
    </w:p>
    <w:p w14:paraId="47A49A9C" w14:textId="77777777" w:rsidR="007966F2" w:rsidRDefault="007966F2" w:rsidP="007966F2">
      <w:pPr>
        <w:pStyle w:val="PL"/>
      </w:pPr>
      <w:r>
        <w:t xml:space="preserve">          type: string</w:t>
      </w:r>
    </w:p>
    <w:p w14:paraId="10CC2638" w14:textId="77777777" w:rsidR="007966F2" w:rsidRDefault="007966F2" w:rsidP="007966F2">
      <w:pPr>
        <w:pStyle w:val="PL"/>
      </w:pPr>
      <w:r>
        <w:t xml:space="preserve">        schema:</w:t>
      </w:r>
    </w:p>
    <w:p w14:paraId="02E2FA21" w14:textId="77777777" w:rsidR="007966F2" w:rsidRDefault="007966F2" w:rsidP="007966F2">
      <w:pPr>
        <w:pStyle w:val="PL"/>
      </w:pPr>
      <w:r>
        <w:t xml:space="preserve">          type: string</w:t>
      </w:r>
    </w:p>
    <w:p w14:paraId="58A277E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6BDF2120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A06C6A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20FFE297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3A4803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28D885A5" w14:textId="77777777" w:rsidR="007966F2" w:rsidRDefault="007966F2" w:rsidP="007966F2">
      <w:pPr>
        <w:pStyle w:val="PL"/>
      </w:pPr>
      <w:r>
        <w:t xml:space="preserve">          type: array</w:t>
      </w:r>
    </w:p>
    <w:p w14:paraId="158BCA7C" w14:textId="77777777" w:rsidR="007966F2" w:rsidRDefault="007966F2" w:rsidP="007966F2">
      <w:pPr>
        <w:pStyle w:val="PL"/>
      </w:pPr>
      <w:r>
        <w:t xml:space="preserve">          items:</w:t>
      </w:r>
    </w:p>
    <w:p w14:paraId="2EE3ABB9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6F3FA64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77DAFC55" w14:textId="77777777" w:rsidR="007966F2" w:rsidRDefault="007966F2" w:rsidP="007966F2">
      <w:pPr>
        <w:pStyle w:val="PL"/>
      </w:pPr>
      <w:r>
        <w:t xml:space="preserve">          type: string</w:t>
      </w:r>
    </w:p>
    <w:p w14:paraId="270F438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0F9EC5F3" w14:textId="77777777" w:rsidR="007966F2" w:rsidRDefault="007966F2" w:rsidP="007966F2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91CB35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3D184BE6" w14:textId="77777777" w:rsidR="007966F2" w:rsidRDefault="007966F2" w:rsidP="007966F2">
      <w:pPr>
        <w:pStyle w:val="PL"/>
      </w:pPr>
      <w:r>
        <w:t xml:space="preserve">          type: array</w:t>
      </w:r>
    </w:p>
    <w:p w14:paraId="68247ABD" w14:textId="77777777" w:rsidR="007966F2" w:rsidRDefault="007966F2" w:rsidP="007966F2">
      <w:pPr>
        <w:pStyle w:val="PL"/>
      </w:pPr>
      <w:r>
        <w:t xml:space="preserve">          items:</w:t>
      </w:r>
    </w:p>
    <w:p w14:paraId="5A8589BD" w14:textId="77777777" w:rsidR="007966F2" w:rsidRDefault="007966F2" w:rsidP="007966F2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5001F2C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75CB6AF8" w14:textId="77777777" w:rsidR="007966F2" w:rsidRDefault="007966F2" w:rsidP="007966F2">
      <w:pPr>
        <w:pStyle w:val="PL"/>
      </w:pPr>
      <w:r>
        <w:t xml:space="preserve">          type: array</w:t>
      </w:r>
    </w:p>
    <w:p w14:paraId="17D3B285" w14:textId="77777777" w:rsidR="007966F2" w:rsidRDefault="007966F2" w:rsidP="007966F2">
      <w:pPr>
        <w:pStyle w:val="PL"/>
      </w:pPr>
      <w:r>
        <w:t xml:space="preserve">          items:</w:t>
      </w:r>
    </w:p>
    <w:p w14:paraId="2F7446B3" w14:textId="77777777" w:rsidR="007966F2" w:rsidRDefault="007966F2" w:rsidP="007966F2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1AC9053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2CD9CDB2" w14:textId="77777777" w:rsidR="007966F2" w:rsidRDefault="007966F2" w:rsidP="007966F2">
      <w:pPr>
        <w:pStyle w:val="PL"/>
      </w:pPr>
      <w:r>
        <w:t xml:space="preserve">      type: string</w:t>
      </w:r>
    </w:p>
    <w:p w14:paraId="3AB500C7" w14:textId="77777777" w:rsidR="007966F2" w:rsidRDefault="007966F2" w:rsidP="007966F2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CEBA75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77F6E4E" w14:textId="77777777" w:rsidR="007966F2" w:rsidRDefault="007966F2" w:rsidP="007966F2">
      <w:pPr>
        <w:pStyle w:val="PL"/>
      </w:pPr>
      <w:r>
        <w:t xml:space="preserve">        - REGISTERED</w:t>
      </w:r>
    </w:p>
    <w:p w14:paraId="3EB75491" w14:textId="77777777" w:rsidR="007966F2" w:rsidRDefault="007966F2" w:rsidP="007966F2">
      <w:pPr>
        <w:pStyle w:val="PL"/>
      </w:pPr>
      <w:r>
        <w:t xml:space="preserve">        - SUSPENDED</w:t>
      </w:r>
    </w:p>
    <w:p w14:paraId="1A341B4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5C07ACD7" w14:textId="77777777" w:rsidR="007966F2" w:rsidRDefault="007966F2" w:rsidP="007966F2">
      <w:pPr>
        <w:pStyle w:val="PL"/>
      </w:pPr>
      <w:r>
        <w:t xml:space="preserve">      type: array</w:t>
      </w:r>
    </w:p>
    <w:p w14:paraId="2D7E8E78" w14:textId="77777777" w:rsidR="007966F2" w:rsidRDefault="007966F2" w:rsidP="007966F2">
      <w:pPr>
        <w:pStyle w:val="PL"/>
      </w:pPr>
      <w:r>
        <w:t xml:space="preserve">      items:</w:t>
      </w:r>
    </w:p>
    <w:p w14:paraId="6B2C6DAE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22788F1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061742C0" w14:textId="77777777" w:rsidR="007966F2" w:rsidRDefault="007966F2" w:rsidP="007966F2">
      <w:pPr>
        <w:pStyle w:val="PL"/>
      </w:pPr>
      <w:r>
        <w:t xml:space="preserve">      type: string</w:t>
      </w:r>
    </w:p>
    <w:p w14:paraId="456872DA" w14:textId="77777777" w:rsidR="007966F2" w:rsidRDefault="007966F2" w:rsidP="007966F2">
      <w:pPr>
        <w:pStyle w:val="PL"/>
      </w:pPr>
      <w:r>
        <w:t xml:space="preserve">      description: CNSI Id is defined in TS 29.531, only for Core Network</w:t>
      </w:r>
    </w:p>
    <w:p w14:paraId="530AEA6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64CEC5F5" w14:textId="77777777" w:rsidR="007966F2" w:rsidRDefault="007966F2" w:rsidP="007966F2">
      <w:pPr>
        <w:pStyle w:val="PL"/>
      </w:pPr>
      <w:r>
        <w:t xml:space="preserve">      type: array</w:t>
      </w:r>
    </w:p>
    <w:p w14:paraId="6B8D3AB7" w14:textId="77777777" w:rsidR="007966F2" w:rsidRDefault="007966F2" w:rsidP="007966F2">
      <w:pPr>
        <w:pStyle w:val="PL"/>
      </w:pPr>
      <w:r>
        <w:t xml:space="preserve">      items:</w:t>
      </w:r>
    </w:p>
    <w:p w14:paraId="24128235" w14:textId="77777777" w:rsidR="007966F2" w:rsidRDefault="007966F2" w:rsidP="007966F2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7519EB5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7E6567E0" w14:textId="77777777" w:rsidR="007966F2" w:rsidRDefault="007966F2" w:rsidP="007966F2">
      <w:pPr>
        <w:pStyle w:val="PL"/>
      </w:pPr>
      <w:r>
        <w:t xml:space="preserve">      type: integer</w:t>
      </w:r>
    </w:p>
    <w:p w14:paraId="134EFA7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57EC0F22" w14:textId="77777777" w:rsidR="007966F2" w:rsidRDefault="007966F2" w:rsidP="007966F2">
      <w:pPr>
        <w:pStyle w:val="PL"/>
      </w:pPr>
      <w:r>
        <w:t xml:space="preserve">      type: object</w:t>
      </w:r>
    </w:p>
    <w:p w14:paraId="160D6C03" w14:textId="77777777" w:rsidR="007966F2" w:rsidRDefault="007966F2" w:rsidP="007966F2">
      <w:pPr>
        <w:pStyle w:val="PL"/>
      </w:pPr>
      <w:r>
        <w:t xml:space="preserve">      properties:</w:t>
      </w:r>
    </w:p>
    <w:p w14:paraId="1BF56EB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31A4D166" w14:textId="77777777" w:rsidR="007966F2" w:rsidRDefault="007966F2" w:rsidP="007966F2">
      <w:pPr>
        <w:pStyle w:val="PL"/>
      </w:pPr>
      <w:r>
        <w:t xml:space="preserve">          type: string</w:t>
      </w:r>
    </w:p>
    <w:p w14:paraId="1B02000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36C73148" w14:textId="77777777" w:rsidR="007966F2" w:rsidRDefault="007966F2" w:rsidP="007966F2">
      <w:pPr>
        <w:pStyle w:val="PL"/>
      </w:pPr>
      <w:r>
        <w:t xml:space="preserve">      type: object</w:t>
      </w:r>
    </w:p>
    <w:p w14:paraId="12BA67DB" w14:textId="77777777" w:rsidR="007966F2" w:rsidRDefault="007966F2" w:rsidP="007966F2">
      <w:pPr>
        <w:pStyle w:val="PL"/>
      </w:pPr>
      <w:r>
        <w:t xml:space="preserve">      properties:</w:t>
      </w:r>
    </w:p>
    <w:p w14:paraId="142F081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6B56116D" w14:textId="77777777" w:rsidR="007966F2" w:rsidRDefault="007966F2" w:rsidP="007966F2">
      <w:pPr>
        <w:pStyle w:val="PL"/>
      </w:pPr>
      <w:r>
        <w:t xml:space="preserve">          type: string</w:t>
      </w:r>
    </w:p>
    <w:p w14:paraId="5FE76FD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4CBA8503" w14:textId="77777777" w:rsidR="007966F2" w:rsidRDefault="007966F2" w:rsidP="007966F2">
      <w:pPr>
        <w:pStyle w:val="PL"/>
      </w:pPr>
      <w:r>
        <w:t xml:space="preserve">      type: object</w:t>
      </w:r>
    </w:p>
    <w:p w14:paraId="2A8DB23C" w14:textId="77777777" w:rsidR="007966F2" w:rsidRDefault="007966F2" w:rsidP="007966F2">
      <w:pPr>
        <w:pStyle w:val="PL"/>
      </w:pPr>
      <w:r>
        <w:t xml:space="preserve">      properties:</w:t>
      </w:r>
    </w:p>
    <w:p w14:paraId="18FB821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03BA5B1D" w14:textId="77777777" w:rsidR="007966F2" w:rsidRDefault="007966F2" w:rsidP="007966F2">
      <w:pPr>
        <w:pStyle w:val="PL"/>
      </w:pPr>
      <w:r>
        <w:t xml:space="preserve">          type: string</w:t>
      </w:r>
    </w:p>
    <w:p w14:paraId="1F46283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6180FD00" w14:textId="77777777" w:rsidR="007966F2" w:rsidRDefault="007966F2" w:rsidP="007966F2">
      <w:pPr>
        <w:pStyle w:val="PL"/>
      </w:pPr>
      <w:r>
        <w:t xml:space="preserve">      type: object</w:t>
      </w:r>
    </w:p>
    <w:p w14:paraId="2C76C5FD" w14:textId="77777777" w:rsidR="007966F2" w:rsidRDefault="007966F2" w:rsidP="007966F2">
      <w:pPr>
        <w:pStyle w:val="PL"/>
      </w:pPr>
      <w:r>
        <w:t xml:space="preserve">      properties:</w:t>
      </w:r>
    </w:p>
    <w:p w14:paraId="63963E58" w14:textId="77777777" w:rsidR="007966F2" w:rsidRDefault="007966F2" w:rsidP="007966F2">
      <w:pPr>
        <w:pStyle w:val="PL"/>
      </w:pPr>
      <w:r>
        <w:t xml:space="preserve">        priority:</w:t>
      </w:r>
    </w:p>
    <w:p w14:paraId="15E2A218" w14:textId="77777777" w:rsidR="007966F2" w:rsidRDefault="007966F2" w:rsidP="007966F2">
      <w:pPr>
        <w:pStyle w:val="PL"/>
      </w:pPr>
      <w:r>
        <w:t xml:space="preserve">          type: integer</w:t>
      </w:r>
    </w:p>
    <w:p w14:paraId="32712A5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3A7136B9" w14:textId="77777777" w:rsidR="007966F2" w:rsidRDefault="007966F2" w:rsidP="007966F2">
      <w:pPr>
        <w:pStyle w:val="PL"/>
      </w:pPr>
      <w:r>
        <w:t xml:space="preserve">      type: string</w:t>
      </w:r>
    </w:p>
    <w:p w14:paraId="244D341F" w14:textId="77777777" w:rsidR="007966F2" w:rsidRDefault="007966F2" w:rsidP="007966F2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0D545B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0E0E0D0" w14:textId="77777777" w:rsidR="007966F2" w:rsidRDefault="007966F2" w:rsidP="007966F2">
      <w:pPr>
        <w:pStyle w:val="PL"/>
      </w:pPr>
      <w:r>
        <w:t xml:space="preserve">        - SUBSCRIPTION</w:t>
      </w:r>
    </w:p>
    <w:p w14:paraId="5E1D6925" w14:textId="77777777" w:rsidR="007966F2" w:rsidRDefault="007966F2" w:rsidP="007966F2">
      <w:pPr>
        <w:pStyle w:val="PL"/>
      </w:pPr>
      <w:r>
        <w:t xml:space="preserve">        - POLICY</w:t>
      </w:r>
    </w:p>
    <w:p w14:paraId="2957ABA0" w14:textId="77777777" w:rsidR="007966F2" w:rsidRDefault="007966F2" w:rsidP="007966F2">
      <w:pPr>
        <w:pStyle w:val="PL"/>
      </w:pPr>
      <w:r>
        <w:t xml:space="preserve">        - EXPOSURE</w:t>
      </w:r>
    </w:p>
    <w:p w14:paraId="235FE448" w14:textId="77777777" w:rsidR="007966F2" w:rsidRDefault="007966F2" w:rsidP="007966F2">
      <w:pPr>
        <w:pStyle w:val="PL"/>
      </w:pPr>
      <w:r>
        <w:t xml:space="preserve">        - APPLICATION</w:t>
      </w:r>
    </w:p>
    <w:p w14:paraId="30C558C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1DEA993D" w14:textId="77777777" w:rsidR="007966F2" w:rsidRDefault="007966F2" w:rsidP="007966F2">
      <w:pPr>
        <w:pStyle w:val="PL"/>
      </w:pPr>
      <w:r>
        <w:t xml:space="preserve">      type: object</w:t>
      </w:r>
    </w:p>
    <w:p w14:paraId="4C058AAF" w14:textId="77777777" w:rsidR="007966F2" w:rsidRDefault="007966F2" w:rsidP="007966F2">
      <w:pPr>
        <w:pStyle w:val="PL"/>
      </w:pPr>
      <w:r>
        <w:t xml:space="preserve">      properties:</w:t>
      </w:r>
    </w:p>
    <w:p w14:paraId="0BA6270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00340E04" w14:textId="77777777" w:rsidR="007966F2" w:rsidRDefault="007966F2" w:rsidP="007966F2">
      <w:pPr>
        <w:pStyle w:val="PL"/>
      </w:pPr>
      <w:r>
        <w:t xml:space="preserve">          type: array</w:t>
      </w:r>
    </w:p>
    <w:p w14:paraId="680A5417" w14:textId="77777777" w:rsidR="007966F2" w:rsidRDefault="007966F2" w:rsidP="007966F2">
      <w:pPr>
        <w:pStyle w:val="PL"/>
      </w:pPr>
      <w:r>
        <w:t xml:space="preserve">          items:</w:t>
      </w:r>
    </w:p>
    <w:p w14:paraId="6F48EFBD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5C2217C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22F6F959" w14:textId="77777777" w:rsidR="007966F2" w:rsidRDefault="007966F2" w:rsidP="007966F2">
      <w:pPr>
        <w:pStyle w:val="PL"/>
      </w:pPr>
      <w:r>
        <w:t xml:space="preserve">          type: string</w:t>
      </w:r>
    </w:p>
    <w:p w14:paraId="77C88CD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63CF24A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CBF4A08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7187E36E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052CDA97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24CA8E6D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AmfInfo</w:t>
      </w:r>
      <w:proofErr w:type="spellEnd"/>
      <w:r>
        <w:t>'</w:t>
      </w:r>
    </w:p>
    <w:p w14:paraId="09C6AE96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262472C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5F551928" w14:textId="77777777" w:rsidR="007966F2" w:rsidRDefault="007966F2" w:rsidP="007966F2">
      <w:pPr>
        <w:pStyle w:val="PL"/>
      </w:pPr>
      <w:r>
        <w:t xml:space="preserve">      type: object</w:t>
      </w:r>
    </w:p>
    <w:p w14:paraId="5EB308F1" w14:textId="77777777" w:rsidR="007966F2" w:rsidRDefault="007966F2" w:rsidP="007966F2">
      <w:pPr>
        <w:pStyle w:val="PL"/>
      </w:pPr>
      <w:r>
        <w:t xml:space="preserve">      properties:</w:t>
      </w:r>
    </w:p>
    <w:p w14:paraId="156AF79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43A9473A" w14:textId="77777777" w:rsidR="007966F2" w:rsidRDefault="007966F2" w:rsidP="007966F2">
      <w:pPr>
        <w:pStyle w:val="PL"/>
      </w:pPr>
      <w:r>
        <w:t xml:space="preserve">          type: string</w:t>
      </w:r>
    </w:p>
    <w:p w14:paraId="501E611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387EEA0C" w14:textId="77777777" w:rsidR="007966F2" w:rsidRDefault="007966F2" w:rsidP="007966F2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77E5A78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40589F5D" w14:textId="77777777" w:rsidR="007966F2" w:rsidRDefault="007966F2" w:rsidP="007966F2">
      <w:pPr>
        <w:pStyle w:val="PL"/>
      </w:pPr>
      <w:r>
        <w:t xml:space="preserve">          type: string</w:t>
      </w:r>
    </w:p>
    <w:p w14:paraId="22E68AF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016E6AA5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03FDFCE9" w14:textId="77777777" w:rsidR="007966F2" w:rsidRDefault="007966F2" w:rsidP="007966F2">
      <w:pPr>
        <w:pStyle w:val="PL"/>
      </w:pPr>
      <w:r>
        <w:t xml:space="preserve">        locality:</w:t>
      </w:r>
    </w:p>
    <w:p w14:paraId="41DC1644" w14:textId="77777777" w:rsidR="007966F2" w:rsidRDefault="007966F2" w:rsidP="007966F2">
      <w:pPr>
        <w:pStyle w:val="PL"/>
      </w:pPr>
      <w:r>
        <w:t xml:space="preserve">          type: string</w:t>
      </w:r>
    </w:p>
    <w:p w14:paraId="334F06B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79C0F35D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7A453E07" w14:textId="77777777" w:rsidR="007966F2" w:rsidRDefault="007966F2" w:rsidP="007966F2">
      <w:pPr>
        <w:pStyle w:val="PL"/>
      </w:pPr>
      <w:r>
        <w:t xml:space="preserve">        capacity:</w:t>
      </w:r>
    </w:p>
    <w:p w14:paraId="4D698D80" w14:textId="77777777" w:rsidR="007966F2" w:rsidRDefault="007966F2" w:rsidP="007966F2">
      <w:pPr>
        <w:pStyle w:val="PL"/>
      </w:pPr>
      <w:r>
        <w:t xml:space="preserve">          type: integer</w:t>
      </w:r>
    </w:p>
    <w:p w14:paraId="6566442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1F52B35E" w14:textId="77777777" w:rsidR="007966F2" w:rsidRDefault="007966F2" w:rsidP="007966F2">
      <w:pPr>
        <w:pStyle w:val="PL"/>
      </w:pPr>
      <w:r>
        <w:t xml:space="preserve">      type: string</w:t>
      </w:r>
    </w:p>
    <w:p w14:paraId="42B7CD07" w14:textId="77777777" w:rsidR="007966F2" w:rsidRDefault="007966F2" w:rsidP="007966F2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2041620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7599FC0" w14:textId="77777777" w:rsidR="007966F2" w:rsidRDefault="007966F2" w:rsidP="007966F2">
      <w:pPr>
        <w:pStyle w:val="PL"/>
      </w:pPr>
      <w:r>
        <w:t xml:space="preserve">        - CSEPP</w:t>
      </w:r>
    </w:p>
    <w:p w14:paraId="145244FF" w14:textId="77777777" w:rsidR="007966F2" w:rsidRDefault="007966F2" w:rsidP="007966F2">
      <w:pPr>
        <w:pStyle w:val="PL"/>
      </w:pPr>
      <w:r>
        <w:t xml:space="preserve">        - PSEPP</w:t>
      </w:r>
    </w:p>
    <w:p w14:paraId="332D9F9D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78510D9E" w14:textId="77777777" w:rsidR="007966F2" w:rsidRDefault="007966F2" w:rsidP="007966F2">
      <w:pPr>
        <w:pStyle w:val="PL"/>
      </w:pPr>
      <w:r>
        <w:t xml:space="preserve">      type: object</w:t>
      </w:r>
    </w:p>
    <w:p w14:paraId="58846075" w14:textId="77777777" w:rsidR="007966F2" w:rsidRDefault="007966F2" w:rsidP="007966F2">
      <w:pPr>
        <w:pStyle w:val="PL"/>
      </w:pPr>
      <w:r>
        <w:t xml:space="preserve">      properties:</w:t>
      </w:r>
    </w:p>
    <w:p w14:paraId="69753E4B" w14:textId="77777777" w:rsidR="007966F2" w:rsidRDefault="007966F2" w:rsidP="007966F2">
      <w:pPr>
        <w:pStyle w:val="PL"/>
      </w:pPr>
      <w:r>
        <w:t xml:space="preserve">        function:</w:t>
      </w:r>
    </w:p>
    <w:p w14:paraId="51E3C2A0" w14:textId="77777777" w:rsidR="007966F2" w:rsidRDefault="007966F2" w:rsidP="007966F2">
      <w:pPr>
        <w:pStyle w:val="PL"/>
      </w:pPr>
      <w:r>
        <w:t xml:space="preserve">          type: string</w:t>
      </w:r>
    </w:p>
    <w:p w14:paraId="29AE45E0" w14:textId="77777777" w:rsidR="007966F2" w:rsidRDefault="007966F2" w:rsidP="007966F2">
      <w:pPr>
        <w:pStyle w:val="PL"/>
      </w:pPr>
      <w:r>
        <w:t xml:space="preserve">        policy:</w:t>
      </w:r>
    </w:p>
    <w:p w14:paraId="1DBB5C5F" w14:textId="77777777" w:rsidR="007966F2" w:rsidRDefault="007966F2" w:rsidP="007966F2">
      <w:pPr>
        <w:pStyle w:val="PL"/>
      </w:pPr>
      <w:r>
        <w:t xml:space="preserve">          type: string</w:t>
      </w:r>
    </w:p>
    <w:p w14:paraId="37D3729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45E0E387" w14:textId="77777777" w:rsidR="007966F2" w:rsidRDefault="007966F2" w:rsidP="007966F2">
      <w:pPr>
        <w:pStyle w:val="PL"/>
      </w:pPr>
      <w:r>
        <w:t xml:space="preserve">      type: array</w:t>
      </w:r>
    </w:p>
    <w:p w14:paraId="5F857A7F" w14:textId="77777777" w:rsidR="007966F2" w:rsidRDefault="007966F2" w:rsidP="007966F2">
      <w:pPr>
        <w:pStyle w:val="PL"/>
      </w:pPr>
      <w:r>
        <w:t xml:space="preserve">      items:</w:t>
      </w:r>
    </w:p>
    <w:p w14:paraId="1EB94CC8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45C344A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6F2ED7F8" w14:textId="77777777" w:rsidR="007966F2" w:rsidRDefault="007966F2" w:rsidP="007966F2">
      <w:pPr>
        <w:pStyle w:val="PL"/>
      </w:pPr>
      <w:r>
        <w:t xml:space="preserve">      type: string</w:t>
      </w:r>
    </w:p>
    <w:p w14:paraId="73204299" w14:textId="77777777" w:rsidR="007966F2" w:rsidRDefault="007966F2" w:rsidP="007966F2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37A7CB03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B240D6E" w14:textId="77777777" w:rsidR="007966F2" w:rsidRDefault="007966F2" w:rsidP="007966F2">
      <w:pPr>
        <w:pStyle w:val="PL"/>
      </w:pPr>
      <w:r>
        <w:t xml:space="preserve">        - DIRECT_COMMUNICATION_WO_NRF</w:t>
      </w:r>
    </w:p>
    <w:p w14:paraId="7123F88B" w14:textId="77777777" w:rsidR="007966F2" w:rsidRDefault="007966F2" w:rsidP="007966F2">
      <w:pPr>
        <w:pStyle w:val="PL"/>
      </w:pPr>
      <w:r>
        <w:t xml:space="preserve">        - DIRECT_COMMUNICATION_WITH_NRF</w:t>
      </w:r>
    </w:p>
    <w:p w14:paraId="0C02E68F" w14:textId="77777777" w:rsidR="007966F2" w:rsidRDefault="007966F2" w:rsidP="007966F2">
      <w:pPr>
        <w:pStyle w:val="PL"/>
      </w:pPr>
      <w:r>
        <w:t xml:space="preserve">        - INDIRECT_COMMUNICATION_WO_DEDICATED_DISCOVERY</w:t>
      </w:r>
    </w:p>
    <w:p w14:paraId="6653AB60" w14:textId="77777777" w:rsidR="007966F2" w:rsidRDefault="007966F2" w:rsidP="007966F2">
      <w:pPr>
        <w:pStyle w:val="PL"/>
      </w:pPr>
      <w:r>
        <w:t xml:space="preserve">        - INDIRECT_COMMUNICATION_WITH_DEDICATED_DISCOVERY</w:t>
      </w:r>
    </w:p>
    <w:p w14:paraId="32E2814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36856C5C" w14:textId="77777777" w:rsidR="007966F2" w:rsidRDefault="007966F2" w:rsidP="007966F2">
      <w:pPr>
        <w:pStyle w:val="PL"/>
      </w:pPr>
      <w:r>
        <w:t xml:space="preserve">      type: object</w:t>
      </w:r>
    </w:p>
    <w:p w14:paraId="379AE5C8" w14:textId="77777777" w:rsidR="007966F2" w:rsidRDefault="007966F2" w:rsidP="007966F2">
      <w:pPr>
        <w:pStyle w:val="PL"/>
      </w:pPr>
      <w:r>
        <w:t xml:space="preserve">      properties:</w:t>
      </w:r>
    </w:p>
    <w:p w14:paraId="4C6DF3C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312D4BF8" w14:textId="77777777" w:rsidR="007966F2" w:rsidRDefault="007966F2" w:rsidP="007966F2">
      <w:pPr>
        <w:pStyle w:val="PL"/>
      </w:pPr>
      <w:r>
        <w:t xml:space="preserve">          type: integer</w:t>
      </w:r>
    </w:p>
    <w:p w14:paraId="31C8318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6821BA7F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70FC96E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2535933A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35DEF3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15AECDFA" w14:textId="77777777" w:rsidR="007966F2" w:rsidRDefault="007966F2" w:rsidP="007966F2">
      <w:pPr>
        <w:pStyle w:val="PL"/>
      </w:pPr>
      <w:r>
        <w:t xml:space="preserve">          type: string</w:t>
      </w:r>
    </w:p>
    <w:p w14:paraId="6E209DC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7450B5D9" w14:textId="77777777" w:rsidR="007966F2" w:rsidRDefault="007966F2" w:rsidP="007966F2">
      <w:pPr>
        <w:pStyle w:val="PL"/>
      </w:pPr>
      <w:r>
        <w:t xml:space="preserve">      type: array</w:t>
      </w:r>
    </w:p>
    <w:p w14:paraId="575D43A3" w14:textId="77777777" w:rsidR="007966F2" w:rsidRDefault="007966F2" w:rsidP="007966F2">
      <w:pPr>
        <w:pStyle w:val="PL"/>
      </w:pPr>
      <w:r>
        <w:t xml:space="preserve">      items:</w:t>
      </w:r>
    </w:p>
    <w:p w14:paraId="2FF89D28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6FB1D24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13DE052E" w14:textId="77777777" w:rsidR="007966F2" w:rsidRDefault="007966F2" w:rsidP="007966F2">
      <w:pPr>
        <w:pStyle w:val="PL"/>
      </w:pPr>
      <w:r>
        <w:t xml:space="preserve">      type: array</w:t>
      </w:r>
    </w:p>
    <w:p w14:paraId="47797F84" w14:textId="77777777" w:rsidR="007966F2" w:rsidRDefault="007966F2" w:rsidP="007966F2">
      <w:pPr>
        <w:pStyle w:val="PL"/>
      </w:pPr>
      <w:r>
        <w:t xml:space="preserve">      items:</w:t>
      </w:r>
    </w:p>
    <w:p w14:paraId="1B1DC193" w14:textId="77777777" w:rsidR="007966F2" w:rsidRDefault="007966F2" w:rsidP="007966F2">
      <w:pPr>
        <w:pStyle w:val="PL"/>
      </w:pPr>
      <w:r>
        <w:t xml:space="preserve">        type: string</w:t>
      </w:r>
    </w:p>
    <w:p w14:paraId="5F97D6F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5F1F25F6" w14:textId="77777777" w:rsidR="007966F2" w:rsidRDefault="007966F2" w:rsidP="007966F2">
      <w:pPr>
        <w:pStyle w:val="PL"/>
      </w:pPr>
      <w:r>
        <w:t xml:space="preserve">      type: object</w:t>
      </w:r>
    </w:p>
    <w:p w14:paraId="490032D9" w14:textId="77777777" w:rsidR="007966F2" w:rsidRDefault="007966F2" w:rsidP="007966F2">
      <w:pPr>
        <w:pStyle w:val="PL"/>
      </w:pPr>
      <w:r>
        <w:t xml:space="preserve">      properties:</w:t>
      </w:r>
    </w:p>
    <w:p w14:paraId="27AB789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783CFBF5" w14:textId="77777777" w:rsidR="007966F2" w:rsidRDefault="007966F2" w:rsidP="007966F2">
      <w:pPr>
        <w:pStyle w:val="PL"/>
      </w:pPr>
      <w:r>
        <w:t xml:space="preserve">          type: array</w:t>
      </w:r>
    </w:p>
    <w:p w14:paraId="569AE96D" w14:textId="77777777" w:rsidR="007966F2" w:rsidRDefault="007966F2" w:rsidP="007966F2">
      <w:pPr>
        <w:pStyle w:val="PL"/>
      </w:pPr>
      <w:r>
        <w:t xml:space="preserve">          items:</w:t>
      </w:r>
    </w:p>
    <w:p w14:paraId="0FF9EB85" w14:textId="77777777" w:rsidR="007966F2" w:rsidRDefault="007966F2" w:rsidP="007966F2">
      <w:pPr>
        <w:pStyle w:val="PL"/>
      </w:pPr>
      <w:r>
        <w:t xml:space="preserve">            type: integer</w:t>
      </w:r>
    </w:p>
    <w:p w14:paraId="01CCF68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2F1A6F23" w14:textId="77777777" w:rsidR="007966F2" w:rsidRDefault="007966F2" w:rsidP="007966F2">
      <w:pPr>
        <w:pStyle w:val="PL"/>
      </w:pPr>
      <w:r>
        <w:t xml:space="preserve">          type: integer</w:t>
      </w:r>
    </w:p>
    <w:p w14:paraId="2426603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6F4702C9" w14:textId="77777777" w:rsidR="007966F2" w:rsidRDefault="007966F2" w:rsidP="007966F2">
      <w:pPr>
        <w:pStyle w:val="PL"/>
      </w:pPr>
      <w:r>
        <w:t xml:space="preserve">      type: array</w:t>
      </w:r>
    </w:p>
    <w:p w14:paraId="1242D82D" w14:textId="77777777" w:rsidR="007966F2" w:rsidRDefault="007966F2" w:rsidP="007966F2">
      <w:pPr>
        <w:pStyle w:val="PL"/>
      </w:pPr>
      <w:r>
        <w:t xml:space="preserve">      items:</w:t>
      </w:r>
    </w:p>
    <w:p w14:paraId="296BF344" w14:textId="77777777" w:rsidR="007966F2" w:rsidRDefault="007966F2" w:rsidP="007966F2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D604508" w14:textId="77777777" w:rsidR="007966F2" w:rsidRDefault="007966F2" w:rsidP="007966F2">
      <w:pPr>
        <w:pStyle w:val="PL"/>
      </w:pPr>
    </w:p>
    <w:p w14:paraId="614508C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306E1E45" w14:textId="77777777" w:rsidR="007966F2" w:rsidRDefault="007966F2" w:rsidP="007966F2">
      <w:pPr>
        <w:pStyle w:val="PL"/>
      </w:pPr>
      <w:r>
        <w:t xml:space="preserve">      type: object</w:t>
      </w:r>
    </w:p>
    <w:p w14:paraId="0B8C1975" w14:textId="77777777" w:rsidR="007966F2" w:rsidRDefault="007966F2" w:rsidP="007966F2">
      <w:pPr>
        <w:pStyle w:val="PL"/>
      </w:pPr>
      <w:r>
        <w:t xml:space="preserve">      properties:</w:t>
      </w:r>
    </w:p>
    <w:p w14:paraId="18B94F8F" w14:textId="77777777" w:rsidR="007966F2" w:rsidRDefault="007966F2" w:rsidP="007966F2">
      <w:pPr>
        <w:pStyle w:val="PL"/>
      </w:pPr>
      <w:r>
        <w:t xml:space="preserve">        scalar:</w:t>
      </w:r>
    </w:p>
    <w:p w14:paraId="182DE151" w14:textId="77777777" w:rsidR="007966F2" w:rsidRDefault="007966F2" w:rsidP="007966F2">
      <w:pPr>
        <w:pStyle w:val="PL"/>
      </w:pPr>
      <w:r>
        <w:t xml:space="preserve">          type: integer</w:t>
      </w:r>
    </w:p>
    <w:p w14:paraId="33299507" w14:textId="77777777" w:rsidR="007966F2" w:rsidRDefault="007966F2" w:rsidP="007966F2">
      <w:pPr>
        <w:pStyle w:val="PL"/>
      </w:pPr>
      <w:r>
        <w:t xml:space="preserve">        exponent:</w:t>
      </w:r>
    </w:p>
    <w:p w14:paraId="5D46F4A6" w14:textId="77777777" w:rsidR="007966F2" w:rsidRDefault="007966F2" w:rsidP="007966F2">
      <w:pPr>
        <w:pStyle w:val="PL"/>
      </w:pPr>
      <w:r>
        <w:t xml:space="preserve">          type: integer</w:t>
      </w:r>
    </w:p>
    <w:p w14:paraId="06246C9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:</w:t>
      </w:r>
    </w:p>
    <w:p w14:paraId="3E674A27" w14:textId="77777777" w:rsidR="007966F2" w:rsidRDefault="007966F2" w:rsidP="007966F2">
      <w:pPr>
        <w:pStyle w:val="PL"/>
      </w:pPr>
      <w:r>
        <w:t xml:space="preserve">      type: object</w:t>
      </w:r>
    </w:p>
    <w:p w14:paraId="1B949DD3" w14:textId="77777777" w:rsidR="007966F2" w:rsidRDefault="007966F2" w:rsidP="007966F2">
      <w:pPr>
        <w:pStyle w:val="PL"/>
      </w:pPr>
      <w:r>
        <w:t xml:space="preserve">      properties:</w:t>
      </w:r>
    </w:p>
    <w:p w14:paraId="2F77717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14486C20" w14:textId="77777777" w:rsidR="007966F2" w:rsidRDefault="007966F2" w:rsidP="007966F2">
      <w:pPr>
        <w:pStyle w:val="PL"/>
      </w:pPr>
      <w:r>
        <w:t xml:space="preserve">          type: integer</w:t>
      </w:r>
    </w:p>
    <w:p w14:paraId="3968BA3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01BC27AC" w14:textId="77777777" w:rsidR="007966F2" w:rsidRDefault="007966F2" w:rsidP="007966F2">
      <w:pPr>
        <w:pStyle w:val="PL"/>
      </w:pPr>
      <w:r>
        <w:t xml:space="preserve">          type: string</w:t>
      </w:r>
    </w:p>
    <w:p w14:paraId="2A4AAF9A" w14:textId="77777777" w:rsidR="007966F2" w:rsidRDefault="007966F2" w:rsidP="007966F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3F70AE" w14:textId="77777777" w:rsidR="007966F2" w:rsidRDefault="007966F2" w:rsidP="007966F2">
      <w:pPr>
        <w:pStyle w:val="PL"/>
      </w:pPr>
      <w:r>
        <w:t xml:space="preserve">            - GBR</w:t>
      </w:r>
    </w:p>
    <w:p w14:paraId="32D28380" w14:textId="77777777" w:rsidR="007966F2" w:rsidRDefault="007966F2" w:rsidP="007966F2">
      <w:pPr>
        <w:pStyle w:val="PL"/>
      </w:pPr>
      <w:r>
        <w:t xml:space="preserve">            - </w:t>
      </w:r>
      <w:proofErr w:type="spellStart"/>
      <w:r>
        <w:t>NonGBR</w:t>
      </w:r>
      <w:proofErr w:type="spellEnd"/>
    </w:p>
    <w:p w14:paraId="510B997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priorityLevel</w:t>
      </w:r>
      <w:proofErr w:type="spellEnd"/>
      <w:r>
        <w:t>:</w:t>
      </w:r>
    </w:p>
    <w:p w14:paraId="450C685D" w14:textId="77777777" w:rsidR="007966F2" w:rsidRDefault="007966F2" w:rsidP="007966F2">
      <w:pPr>
        <w:pStyle w:val="PL"/>
      </w:pPr>
      <w:r>
        <w:t xml:space="preserve">          type: integer</w:t>
      </w:r>
    </w:p>
    <w:p w14:paraId="080C9FB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packetDelayBudget</w:t>
      </w:r>
      <w:proofErr w:type="spellEnd"/>
      <w:r>
        <w:t>:</w:t>
      </w:r>
    </w:p>
    <w:p w14:paraId="6757E07B" w14:textId="77777777" w:rsidR="007966F2" w:rsidRDefault="007966F2" w:rsidP="007966F2">
      <w:pPr>
        <w:pStyle w:val="PL"/>
      </w:pPr>
      <w:r>
        <w:t xml:space="preserve">          type: integer</w:t>
      </w:r>
    </w:p>
    <w:p w14:paraId="314BC6F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packetErrorRate</w:t>
      </w:r>
      <w:proofErr w:type="spellEnd"/>
      <w:r>
        <w:t>:</w:t>
      </w:r>
    </w:p>
    <w:p w14:paraId="431BF9D8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PacketErrorRate</w:t>
      </w:r>
      <w:proofErr w:type="spellEnd"/>
      <w:r>
        <w:t>'</w:t>
      </w:r>
    </w:p>
    <w:p w14:paraId="234CBBB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averagingWindow</w:t>
      </w:r>
      <w:proofErr w:type="spellEnd"/>
      <w:r>
        <w:t>:</w:t>
      </w:r>
    </w:p>
    <w:p w14:paraId="51C9688A" w14:textId="77777777" w:rsidR="007966F2" w:rsidRDefault="007966F2" w:rsidP="007966F2">
      <w:pPr>
        <w:pStyle w:val="PL"/>
      </w:pPr>
      <w:r>
        <w:t xml:space="preserve">          type: integer</w:t>
      </w:r>
    </w:p>
    <w:p w14:paraId="36BC5DE9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maximumDataBurstVolume</w:t>
      </w:r>
      <w:proofErr w:type="spellEnd"/>
      <w:r>
        <w:t>:</w:t>
      </w:r>
    </w:p>
    <w:p w14:paraId="736B7D12" w14:textId="77777777" w:rsidR="007966F2" w:rsidRDefault="007966F2" w:rsidP="007966F2">
      <w:pPr>
        <w:pStyle w:val="PL"/>
      </w:pPr>
      <w:r>
        <w:t xml:space="preserve">          type: integer</w:t>
      </w:r>
    </w:p>
    <w:p w14:paraId="7DAA1C0A" w14:textId="77777777" w:rsidR="007966F2" w:rsidRDefault="007966F2" w:rsidP="007966F2">
      <w:pPr>
        <w:pStyle w:val="PL"/>
      </w:pPr>
    </w:p>
    <w:p w14:paraId="02029942" w14:textId="77777777" w:rsidR="007966F2" w:rsidRDefault="007966F2" w:rsidP="007966F2">
      <w:pPr>
        <w:pStyle w:val="PL"/>
      </w:pPr>
    </w:p>
    <w:p w14:paraId="38BE229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7140C0E2" w14:textId="77777777" w:rsidR="007966F2" w:rsidRDefault="007966F2" w:rsidP="007966F2">
      <w:pPr>
        <w:pStyle w:val="PL"/>
      </w:pPr>
      <w:r>
        <w:t xml:space="preserve">      type: object</w:t>
      </w:r>
    </w:p>
    <w:p w14:paraId="5C349563" w14:textId="77777777" w:rsidR="007966F2" w:rsidRDefault="007966F2" w:rsidP="007966F2">
      <w:pPr>
        <w:pStyle w:val="PL"/>
      </w:pPr>
      <w:r>
        <w:t xml:space="preserve">      properties:</w:t>
      </w:r>
    </w:p>
    <w:p w14:paraId="6853D765" w14:textId="77777777" w:rsidR="007966F2" w:rsidRDefault="007966F2" w:rsidP="007966F2">
      <w:pPr>
        <w:pStyle w:val="PL"/>
      </w:pPr>
      <w:r>
        <w:t xml:space="preserve">        n3AveragePacketDelayThreshold:</w:t>
      </w:r>
    </w:p>
    <w:p w14:paraId="737B3520" w14:textId="77777777" w:rsidR="007966F2" w:rsidRDefault="007966F2" w:rsidP="007966F2">
      <w:pPr>
        <w:pStyle w:val="PL"/>
      </w:pPr>
      <w:r>
        <w:t xml:space="preserve">          type: integer</w:t>
      </w:r>
    </w:p>
    <w:p w14:paraId="58B1FAFE" w14:textId="77777777" w:rsidR="007966F2" w:rsidRDefault="007966F2" w:rsidP="007966F2">
      <w:pPr>
        <w:pStyle w:val="PL"/>
      </w:pPr>
      <w:r>
        <w:t xml:space="preserve">        n3MinPacketDelayThreshold:</w:t>
      </w:r>
    </w:p>
    <w:p w14:paraId="3EF6D18B" w14:textId="77777777" w:rsidR="007966F2" w:rsidRDefault="007966F2" w:rsidP="007966F2">
      <w:pPr>
        <w:pStyle w:val="PL"/>
      </w:pPr>
      <w:r>
        <w:t xml:space="preserve">          type: integer</w:t>
      </w:r>
    </w:p>
    <w:p w14:paraId="1DD19139" w14:textId="77777777" w:rsidR="007966F2" w:rsidRDefault="007966F2" w:rsidP="007966F2">
      <w:pPr>
        <w:pStyle w:val="PL"/>
      </w:pPr>
      <w:r>
        <w:t xml:space="preserve">        n3MaxPacketDelayThreshold:</w:t>
      </w:r>
    </w:p>
    <w:p w14:paraId="0BBCF560" w14:textId="77777777" w:rsidR="007966F2" w:rsidRDefault="007966F2" w:rsidP="007966F2">
      <w:pPr>
        <w:pStyle w:val="PL"/>
      </w:pPr>
      <w:r>
        <w:t xml:space="preserve">          type: integer</w:t>
      </w:r>
    </w:p>
    <w:p w14:paraId="6B1E2A28" w14:textId="77777777" w:rsidR="007966F2" w:rsidRDefault="007966F2" w:rsidP="007966F2">
      <w:pPr>
        <w:pStyle w:val="PL"/>
      </w:pPr>
      <w:r>
        <w:t xml:space="preserve">        n9AveragePacketDelayThreshold:</w:t>
      </w:r>
    </w:p>
    <w:p w14:paraId="7F4428E7" w14:textId="77777777" w:rsidR="007966F2" w:rsidRDefault="007966F2" w:rsidP="007966F2">
      <w:pPr>
        <w:pStyle w:val="PL"/>
      </w:pPr>
      <w:r>
        <w:t xml:space="preserve">          type: integer</w:t>
      </w:r>
    </w:p>
    <w:p w14:paraId="74E2272B" w14:textId="77777777" w:rsidR="007966F2" w:rsidRDefault="007966F2" w:rsidP="007966F2">
      <w:pPr>
        <w:pStyle w:val="PL"/>
      </w:pPr>
      <w:r>
        <w:t xml:space="preserve">        n9MinPacketDelayThreshold:</w:t>
      </w:r>
    </w:p>
    <w:p w14:paraId="23058333" w14:textId="77777777" w:rsidR="007966F2" w:rsidRDefault="007966F2" w:rsidP="007966F2">
      <w:pPr>
        <w:pStyle w:val="PL"/>
      </w:pPr>
      <w:r>
        <w:t xml:space="preserve">          type: integer</w:t>
      </w:r>
    </w:p>
    <w:p w14:paraId="258708A1" w14:textId="77777777" w:rsidR="007966F2" w:rsidRDefault="007966F2" w:rsidP="007966F2">
      <w:pPr>
        <w:pStyle w:val="PL"/>
      </w:pPr>
      <w:r>
        <w:t xml:space="preserve">        n9MaxPacketDelayThreshold:</w:t>
      </w:r>
    </w:p>
    <w:p w14:paraId="4862DECE" w14:textId="77777777" w:rsidR="007966F2" w:rsidRDefault="007966F2" w:rsidP="007966F2">
      <w:pPr>
        <w:pStyle w:val="PL"/>
      </w:pPr>
      <w:r>
        <w:t xml:space="preserve">          type: integer</w:t>
      </w:r>
    </w:p>
    <w:p w14:paraId="140A684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6E4ED3F7" w14:textId="77777777" w:rsidR="007966F2" w:rsidRDefault="007966F2" w:rsidP="007966F2">
      <w:pPr>
        <w:pStyle w:val="PL"/>
      </w:pPr>
      <w:r>
        <w:t xml:space="preserve">      type: object</w:t>
      </w:r>
    </w:p>
    <w:p w14:paraId="61268DB6" w14:textId="77777777" w:rsidR="007966F2" w:rsidRDefault="007966F2" w:rsidP="007966F2">
      <w:pPr>
        <w:pStyle w:val="PL"/>
      </w:pPr>
      <w:r>
        <w:t xml:space="preserve">      properties:</w:t>
      </w:r>
    </w:p>
    <w:p w14:paraId="1F17570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5D71C409" w14:textId="77777777" w:rsidR="007966F2" w:rsidRDefault="007966F2" w:rsidP="007966F2">
      <w:pPr>
        <w:pStyle w:val="PL"/>
      </w:pPr>
      <w:r>
        <w:t xml:space="preserve">          type: integer</w:t>
      </w:r>
    </w:p>
    <w:p w14:paraId="707A851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27503B1D" w14:textId="77777777" w:rsidR="007966F2" w:rsidRDefault="007966F2" w:rsidP="007966F2">
      <w:pPr>
        <w:pStyle w:val="PL"/>
      </w:pPr>
      <w:r>
        <w:t xml:space="preserve">          type: integer</w:t>
      </w:r>
    </w:p>
    <w:p w14:paraId="4BF8A24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1C762FFF" w14:textId="77777777" w:rsidR="007966F2" w:rsidRDefault="007966F2" w:rsidP="007966F2">
      <w:pPr>
        <w:pStyle w:val="PL"/>
      </w:pPr>
      <w:r>
        <w:t xml:space="preserve">          type: integer</w:t>
      </w:r>
    </w:p>
    <w:p w14:paraId="7D1C17EF" w14:textId="77777777" w:rsidR="007966F2" w:rsidRDefault="007966F2" w:rsidP="007966F2">
      <w:pPr>
        <w:pStyle w:val="PL"/>
      </w:pPr>
    </w:p>
    <w:p w14:paraId="39CF24E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5AC7C680" w14:textId="77777777" w:rsidR="007966F2" w:rsidRDefault="007966F2" w:rsidP="007966F2">
      <w:pPr>
        <w:pStyle w:val="PL"/>
      </w:pPr>
      <w:r>
        <w:t xml:space="preserve">      type: object</w:t>
      </w:r>
    </w:p>
    <w:p w14:paraId="3D16FDC2" w14:textId="77777777" w:rsidR="007966F2" w:rsidRDefault="007966F2" w:rsidP="007966F2">
      <w:pPr>
        <w:pStyle w:val="PL"/>
      </w:pPr>
      <w:r>
        <w:t xml:space="preserve">      properties:</w:t>
      </w:r>
    </w:p>
    <w:p w14:paraId="3611CC7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63DE255B" w14:textId="77777777" w:rsidR="007966F2" w:rsidRDefault="007966F2" w:rsidP="007966F2">
      <w:pPr>
        <w:pStyle w:val="PL"/>
      </w:pPr>
      <w:r>
        <w:t xml:space="preserve">          type: string</w:t>
      </w:r>
    </w:p>
    <w:p w14:paraId="5C4C075F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6BC3B641" w14:textId="77777777" w:rsidR="007966F2" w:rsidRDefault="007966F2" w:rsidP="007966F2">
      <w:pPr>
        <w:pStyle w:val="PL"/>
      </w:pPr>
      <w:r>
        <w:t xml:space="preserve">          type: integer</w:t>
      </w:r>
    </w:p>
    <w:p w14:paraId="4E33C749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3371161C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469FAC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40C76104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BE1A86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5B072C7F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D42E83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4AD45FC6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06B132F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36CBCD43" w14:textId="77777777" w:rsidR="007966F2" w:rsidRDefault="007966F2" w:rsidP="007966F2">
      <w:pPr>
        <w:pStyle w:val="PL"/>
      </w:pPr>
      <w:r>
        <w:t xml:space="preserve">          $ref: 'TS29571_CommonData.yaml#/components/schemas/Arp'</w:t>
      </w:r>
    </w:p>
    <w:p w14:paraId="438E5F5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47ECDBA2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4B2AAD1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35501361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0448F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2B6F94E1" w14:textId="77777777" w:rsidR="007966F2" w:rsidRDefault="007966F2" w:rsidP="007966F2">
      <w:pPr>
        <w:pStyle w:val="PL"/>
      </w:pPr>
      <w:r>
        <w:t xml:space="preserve">          type: string</w:t>
      </w:r>
    </w:p>
    <w:p w14:paraId="72AF463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49259AF3" w14:textId="77777777" w:rsidR="007966F2" w:rsidRDefault="007966F2" w:rsidP="007966F2">
      <w:pPr>
        <w:pStyle w:val="PL"/>
      </w:pPr>
      <w:r>
        <w:t xml:space="preserve">          type: string</w:t>
      </w:r>
    </w:p>
    <w:p w14:paraId="42B63691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63582DCB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48E1ABC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14879B68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31619B6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0893A838" w14:textId="77777777" w:rsidR="007966F2" w:rsidRDefault="007966F2" w:rsidP="007966F2">
      <w:pPr>
        <w:pStyle w:val="PL"/>
      </w:pPr>
      <w:r>
        <w:t xml:space="preserve">          $ref: 'TS29571_CommonData.yaml#/components/schemas/ExtMaxDataBurstVolRm'</w:t>
      </w:r>
    </w:p>
    <w:p w14:paraId="23A9321B" w14:textId="77777777" w:rsidR="007966F2" w:rsidRDefault="007966F2" w:rsidP="007966F2">
      <w:pPr>
        <w:pStyle w:val="PL"/>
      </w:pPr>
    </w:p>
    <w:p w14:paraId="2CF3ED6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24E78015" w14:textId="77777777" w:rsidR="007966F2" w:rsidRDefault="007966F2" w:rsidP="007966F2">
      <w:pPr>
        <w:pStyle w:val="PL"/>
      </w:pPr>
      <w:r>
        <w:t xml:space="preserve">      type: array</w:t>
      </w:r>
    </w:p>
    <w:p w14:paraId="60295C2D" w14:textId="77777777" w:rsidR="007966F2" w:rsidRDefault="007966F2" w:rsidP="007966F2">
      <w:pPr>
        <w:pStyle w:val="PL"/>
      </w:pPr>
      <w:r>
        <w:t xml:space="preserve">      items:</w:t>
      </w:r>
    </w:p>
    <w:p w14:paraId="2DC20D2E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08806798" w14:textId="77777777" w:rsidR="007966F2" w:rsidRDefault="007966F2" w:rsidP="007966F2">
      <w:pPr>
        <w:pStyle w:val="PL"/>
      </w:pPr>
    </w:p>
    <w:p w14:paraId="4112E97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0D9268DF" w14:textId="77777777" w:rsidR="007966F2" w:rsidRDefault="007966F2" w:rsidP="007966F2">
      <w:pPr>
        <w:pStyle w:val="PL"/>
      </w:pPr>
      <w:r>
        <w:t xml:space="preserve">      type: object</w:t>
      </w:r>
    </w:p>
    <w:p w14:paraId="44CDFE2A" w14:textId="77777777" w:rsidR="007966F2" w:rsidRDefault="007966F2" w:rsidP="007966F2">
      <w:pPr>
        <w:pStyle w:val="PL"/>
      </w:pPr>
      <w:r>
        <w:t xml:space="preserve">      properties:</w:t>
      </w:r>
    </w:p>
    <w:p w14:paraId="2D9C723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65D68377" w14:textId="77777777" w:rsidR="007966F2" w:rsidRDefault="007966F2" w:rsidP="007966F2">
      <w:pPr>
        <w:pStyle w:val="PL"/>
      </w:pPr>
      <w:r>
        <w:t xml:space="preserve">          $ref: 'TS29512_Npcf_SMPolicyControl.yaml#/components/schemas/SteerModeValue'</w:t>
      </w:r>
    </w:p>
    <w:p w14:paraId="717E641D" w14:textId="77777777" w:rsidR="007966F2" w:rsidRDefault="007966F2" w:rsidP="007966F2">
      <w:pPr>
        <w:pStyle w:val="PL"/>
      </w:pPr>
      <w:r>
        <w:t xml:space="preserve">        active:</w:t>
      </w:r>
    </w:p>
    <w:p w14:paraId="18D39E5B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096EB93E" w14:textId="77777777" w:rsidR="007966F2" w:rsidRDefault="007966F2" w:rsidP="007966F2">
      <w:pPr>
        <w:pStyle w:val="PL"/>
      </w:pPr>
      <w:r>
        <w:t xml:space="preserve">        standby:</w:t>
      </w:r>
    </w:p>
    <w:p w14:paraId="77C52B21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6214864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486F296E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B95352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562605D8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0BBB0B1C" w14:textId="77777777" w:rsidR="007966F2" w:rsidRDefault="007966F2" w:rsidP="007966F2">
      <w:pPr>
        <w:pStyle w:val="PL"/>
      </w:pPr>
    </w:p>
    <w:p w14:paraId="21A5EA4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75191C46" w14:textId="77777777" w:rsidR="007966F2" w:rsidRDefault="007966F2" w:rsidP="007966F2">
      <w:pPr>
        <w:pStyle w:val="PL"/>
      </w:pPr>
      <w:r>
        <w:t xml:space="preserve">      type: object</w:t>
      </w:r>
    </w:p>
    <w:p w14:paraId="5F5EA702" w14:textId="77777777" w:rsidR="007966F2" w:rsidRDefault="007966F2" w:rsidP="007966F2">
      <w:pPr>
        <w:pStyle w:val="PL"/>
      </w:pPr>
      <w:r>
        <w:t xml:space="preserve">      properties:</w:t>
      </w:r>
    </w:p>
    <w:p w14:paraId="4D39E20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40A1DCE5" w14:textId="77777777" w:rsidR="007966F2" w:rsidRDefault="007966F2" w:rsidP="007966F2">
      <w:pPr>
        <w:pStyle w:val="PL"/>
      </w:pPr>
      <w:r>
        <w:t xml:space="preserve">          type: string</w:t>
      </w:r>
    </w:p>
    <w:p w14:paraId="1CA424AB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601F880A" w14:textId="77777777" w:rsidR="007966F2" w:rsidRDefault="007966F2" w:rsidP="007966F2">
      <w:pPr>
        <w:pStyle w:val="PL"/>
      </w:pPr>
      <w:r>
        <w:t xml:space="preserve">          $ref: 'TS29514_Npcf_PolicyAuthorization.yaml#/components/schemas/FlowStatus'</w:t>
      </w:r>
    </w:p>
    <w:p w14:paraId="34B2D24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4B38F3A9" w14:textId="77777777" w:rsidR="007966F2" w:rsidRDefault="007966F2" w:rsidP="007966F2">
      <w:pPr>
        <w:pStyle w:val="PL"/>
      </w:pPr>
      <w:r>
        <w:t xml:space="preserve">          $ref: 'TS29512_Npcf_SMPolicyControl.yaml#/components/schemas/RedirectInformation'</w:t>
      </w:r>
    </w:p>
    <w:p w14:paraId="62E8716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0A52B863" w14:textId="77777777" w:rsidR="007966F2" w:rsidRDefault="007966F2" w:rsidP="007966F2">
      <w:pPr>
        <w:pStyle w:val="PL"/>
      </w:pPr>
      <w:r>
        <w:t xml:space="preserve">          type: array</w:t>
      </w:r>
    </w:p>
    <w:p w14:paraId="22786424" w14:textId="77777777" w:rsidR="007966F2" w:rsidRDefault="007966F2" w:rsidP="007966F2">
      <w:pPr>
        <w:pStyle w:val="PL"/>
      </w:pPr>
      <w:r>
        <w:t xml:space="preserve">          items:</w:t>
      </w:r>
    </w:p>
    <w:p w14:paraId="7FA67910" w14:textId="77777777" w:rsidR="007966F2" w:rsidRDefault="007966F2" w:rsidP="007966F2">
      <w:pPr>
        <w:pStyle w:val="PL"/>
      </w:pPr>
      <w:r>
        <w:t xml:space="preserve">            $ref: 'TS29512_Npcf_SMPolicyControl.yaml#/components/schemas/RedirectInformation'</w:t>
      </w:r>
    </w:p>
    <w:p w14:paraId="307F5FA9" w14:textId="77777777" w:rsidR="007966F2" w:rsidRDefault="007966F2" w:rsidP="007966F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85B22F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21117C1C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6D2F92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56ACB20B" w14:textId="77777777" w:rsidR="007966F2" w:rsidRDefault="007966F2" w:rsidP="007966F2">
      <w:pPr>
        <w:pStyle w:val="PL"/>
      </w:pPr>
      <w:r>
        <w:t xml:space="preserve">          type: string</w:t>
      </w:r>
    </w:p>
    <w:p w14:paraId="3A373347" w14:textId="77777777" w:rsidR="007966F2" w:rsidRDefault="007966F2" w:rsidP="007966F2">
      <w:pPr>
        <w:pStyle w:val="PL"/>
      </w:pPr>
      <w:r>
        <w:t xml:space="preserve">          nullable: true</w:t>
      </w:r>
    </w:p>
    <w:p w14:paraId="72B6F81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7059821E" w14:textId="77777777" w:rsidR="007966F2" w:rsidRDefault="007966F2" w:rsidP="007966F2">
      <w:pPr>
        <w:pStyle w:val="PL"/>
      </w:pPr>
      <w:r>
        <w:t xml:space="preserve">          type: string</w:t>
      </w:r>
    </w:p>
    <w:p w14:paraId="34E1B668" w14:textId="77777777" w:rsidR="007966F2" w:rsidRDefault="007966F2" w:rsidP="007966F2">
      <w:pPr>
        <w:pStyle w:val="PL"/>
      </w:pPr>
      <w:r>
        <w:t xml:space="preserve">          nullable: true</w:t>
      </w:r>
    </w:p>
    <w:p w14:paraId="521F70D9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1B391019" w14:textId="77777777" w:rsidR="007966F2" w:rsidRDefault="007966F2" w:rsidP="007966F2">
      <w:pPr>
        <w:pStyle w:val="PL"/>
      </w:pPr>
      <w:r>
        <w:t xml:space="preserve">          type: array</w:t>
      </w:r>
    </w:p>
    <w:p w14:paraId="772B4BB2" w14:textId="77777777" w:rsidR="007966F2" w:rsidRDefault="007966F2" w:rsidP="007966F2">
      <w:pPr>
        <w:pStyle w:val="PL"/>
      </w:pPr>
      <w:r>
        <w:t xml:space="preserve">          items:</w:t>
      </w:r>
    </w:p>
    <w:p w14:paraId="5303E9D8" w14:textId="77777777" w:rsidR="007966F2" w:rsidRDefault="007966F2" w:rsidP="007966F2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582ED8D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18407922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C73D17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023779FB" w14:textId="77777777" w:rsidR="007966F2" w:rsidRDefault="007966F2" w:rsidP="007966F2">
      <w:pPr>
        <w:pStyle w:val="PL"/>
      </w:pPr>
      <w:r>
        <w:t xml:space="preserve">          $ref: 'TS29512_Npcf_SMPolicyControl.yaml#/components/schemas/UpPathChgEvent'</w:t>
      </w:r>
    </w:p>
    <w:p w14:paraId="254F4B0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6DFF2CC1" w14:textId="77777777" w:rsidR="007966F2" w:rsidRDefault="007966F2" w:rsidP="007966F2">
      <w:pPr>
        <w:pStyle w:val="PL"/>
      </w:pPr>
      <w:r>
        <w:t xml:space="preserve">          $ref: 'TS29512_Npcf_SMPolicyControl.yaml#/components/schemas/SteeringFunctionality'</w:t>
      </w:r>
    </w:p>
    <w:p w14:paraId="7164E2B1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4659A6CC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7860BBB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320F6DD9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14F5E13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37CCF9F4" w14:textId="77777777" w:rsidR="007966F2" w:rsidRDefault="007966F2" w:rsidP="007966F2">
      <w:pPr>
        <w:pStyle w:val="PL"/>
      </w:pPr>
      <w:r>
        <w:t xml:space="preserve">          $ref: 'TS29512_Npcf_SMPolicyControl.yaml#/components/schemas/MulticastAccessControl'</w:t>
      </w:r>
    </w:p>
    <w:p w14:paraId="4D9DE7B9" w14:textId="77777777" w:rsidR="007966F2" w:rsidRDefault="007966F2" w:rsidP="007966F2">
      <w:pPr>
        <w:pStyle w:val="PL"/>
      </w:pPr>
    </w:p>
    <w:p w14:paraId="3DCF752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5ACD536B" w14:textId="77777777" w:rsidR="007966F2" w:rsidRDefault="007966F2" w:rsidP="007966F2">
      <w:pPr>
        <w:pStyle w:val="PL"/>
      </w:pPr>
      <w:r>
        <w:t xml:space="preserve">      type: array</w:t>
      </w:r>
    </w:p>
    <w:p w14:paraId="1206274F" w14:textId="77777777" w:rsidR="007966F2" w:rsidRDefault="007966F2" w:rsidP="007966F2">
      <w:pPr>
        <w:pStyle w:val="PL"/>
      </w:pPr>
      <w:r>
        <w:t xml:space="preserve">      items:</w:t>
      </w:r>
    </w:p>
    <w:p w14:paraId="111EC9B5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652CED95" w14:textId="77777777" w:rsidR="007966F2" w:rsidRDefault="007966F2" w:rsidP="007966F2">
      <w:pPr>
        <w:pStyle w:val="PL"/>
      </w:pPr>
    </w:p>
    <w:p w14:paraId="07A35C4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2116C50A" w14:textId="77777777" w:rsidR="007966F2" w:rsidRDefault="007966F2" w:rsidP="007966F2">
      <w:pPr>
        <w:pStyle w:val="PL"/>
      </w:pPr>
      <w:r>
        <w:t xml:space="preserve">      type: object</w:t>
      </w:r>
    </w:p>
    <w:p w14:paraId="0191D68C" w14:textId="77777777" w:rsidR="007966F2" w:rsidRDefault="007966F2" w:rsidP="007966F2">
      <w:pPr>
        <w:pStyle w:val="PL"/>
      </w:pPr>
      <w:r>
        <w:t xml:space="preserve">      properties:</w:t>
      </w:r>
    </w:p>
    <w:p w14:paraId="52E0580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039DF3F7" w14:textId="77777777" w:rsidR="007966F2" w:rsidRDefault="007966F2" w:rsidP="007966F2">
      <w:pPr>
        <w:pStyle w:val="PL"/>
      </w:pPr>
      <w:r>
        <w:t xml:space="preserve">          type: string</w:t>
      </w:r>
    </w:p>
    <w:p w14:paraId="5DA50D7D" w14:textId="77777777" w:rsidR="007966F2" w:rsidRDefault="007966F2" w:rsidP="007966F2">
      <w:pPr>
        <w:pStyle w:val="PL"/>
      </w:pPr>
      <w:r>
        <w:t xml:space="preserve">          description: Univocally identifies the PCC rule within a PDU session.</w:t>
      </w:r>
    </w:p>
    <w:p w14:paraId="20036E8C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3EB4A72F" w14:textId="77777777" w:rsidR="007966F2" w:rsidRDefault="007966F2" w:rsidP="007966F2">
      <w:pPr>
        <w:pStyle w:val="PL"/>
      </w:pPr>
      <w:r>
        <w:t xml:space="preserve">          type: array</w:t>
      </w:r>
    </w:p>
    <w:p w14:paraId="337E8400" w14:textId="77777777" w:rsidR="007966F2" w:rsidRDefault="007966F2" w:rsidP="007966F2">
      <w:pPr>
        <w:pStyle w:val="PL"/>
      </w:pPr>
      <w:r>
        <w:t xml:space="preserve">          items:</w:t>
      </w:r>
    </w:p>
    <w:p w14:paraId="179ACA3F" w14:textId="77777777" w:rsidR="007966F2" w:rsidRDefault="007966F2" w:rsidP="007966F2">
      <w:pPr>
        <w:pStyle w:val="PL"/>
      </w:pPr>
      <w:r>
        <w:t xml:space="preserve">            $ref: 'TS29512_Npcf_SMPolicyControl.yaml#/components/schemas/FlowInformation'</w:t>
      </w:r>
    </w:p>
    <w:p w14:paraId="284D88F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18D0AEE" w14:textId="77777777" w:rsidR="007966F2" w:rsidRDefault="007966F2" w:rsidP="007966F2">
      <w:pPr>
        <w:pStyle w:val="PL"/>
      </w:pPr>
      <w:r>
        <w:t xml:space="preserve">          type: string</w:t>
      </w:r>
    </w:p>
    <w:p w14:paraId="5AE92F11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3EBF7A84" w14:textId="77777777" w:rsidR="007966F2" w:rsidRDefault="007966F2" w:rsidP="007966F2">
      <w:pPr>
        <w:pStyle w:val="PL"/>
      </w:pPr>
      <w:r>
        <w:t xml:space="preserve">          $ref: 'TS29512_Npcf_SMPolicyControl.yaml#/components/schemas/ApplicationDescriptor'</w:t>
      </w:r>
    </w:p>
    <w:p w14:paraId="52CBDD8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71FECAD3" w14:textId="77777777" w:rsidR="007966F2" w:rsidRDefault="007966F2" w:rsidP="007966F2">
      <w:pPr>
        <w:pStyle w:val="PL"/>
      </w:pPr>
      <w:r>
        <w:t xml:space="preserve">          $ref: 'TS29514_Npcf_PolicyAuthorization.yaml#/components/schemas/ContentVersion'</w:t>
      </w:r>
    </w:p>
    <w:p w14:paraId="56B7FCBC" w14:textId="77777777" w:rsidR="007966F2" w:rsidRDefault="007966F2" w:rsidP="007966F2">
      <w:pPr>
        <w:pStyle w:val="PL"/>
      </w:pPr>
      <w:r>
        <w:t xml:space="preserve">        precedence:</w:t>
      </w:r>
    </w:p>
    <w:p w14:paraId="6B678A57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E3327D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0B8C1CE1" w14:textId="77777777" w:rsidR="007966F2" w:rsidRDefault="007966F2" w:rsidP="007966F2">
      <w:pPr>
        <w:pStyle w:val="PL"/>
      </w:pPr>
      <w:r>
        <w:t xml:space="preserve">          $ref: 'TS29512_Npcf_SMPolicyControl.yaml#/components/schemas/AfSigProtocol'</w:t>
      </w:r>
    </w:p>
    <w:p w14:paraId="193C990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44C6E78C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DADCF7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2FFBAC8B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17147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41789CAD" w14:textId="77777777" w:rsidR="007966F2" w:rsidRDefault="007966F2" w:rsidP="007966F2">
      <w:pPr>
        <w:pStyle w:val="PL"/>
      </w:pPr>
      <w:r>
        <w:t xml:space="preserve">          type: array</w:t>
      </w:r>
    </w:p>
    <w:p w14:paraId="4B1F8053" w14:textId="77777777" w:rsidR="007966F2" w:rsidRDefault="007966F2" w:rsidP="007966F2">
      <w:pPr>
        <w:pStyle w:val="PL"/>
      </w:pPr>
      <w:r>
        <w:t xml:space="preserve">          items:</w:t>
      </w:r>
    </w:p>
    <w:p w14:paraId="128AC413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7090D129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7EB4FDF0" w14:textId="77777777" w:rsidR="007966F2" w:rsidRDefault="007966F2" w:rsidP="007966F2">
      <w:pPr>
        <w:pStyle w:val="PL"/>
      </w:pPr>
      <w:r>
        <w:t xml:space="preserve">          type: array</w:t>
      </w:r>
    </w:p>
    <w:p w14:paraId="007EDDB2" w14:textId="77777777" w:rsidR="007966F2" w:rsidRDefault="007966F2" w:rsidP="007966F2">
      <w:pPr>
        <w:pStyle w:val="PL"/>
      </w:pPr>
      <w:r>
        <w:t xml:space="preserve">          items:</w:t>
      </w:r>
    </w:p>
    <w:p w14:paraId="1E0BB2BC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1D48B3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11ECEBA6" w14:textId="77777777" w:rsidR="007966F2" w:rsidRDefault="007966F2" w:rsidP="007966F2">
      <w:pPr>
        <w:pStyle w:val="PL"/>
      </w:pPr>
      <w:r>
        <w:t xml:space="preserve">          type: array</w:t>
      </w:r>
    </w:p>
    <w:p w14:paraId="4918FF71" w14:textId="77777777" w:rsidR="007966F2" w:rsidRDefault="007966F2" w:rsidP="007966F2">
      <w:pPr>
        <w:pStyle w:val="PL"/>
      </w:pPr>
      <w:r>
        <w:t xml:space="preserve">          items:</w:t>
      </w:r>
    </w:p>
    <w:p w14:paraId="5F0C7E78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7D5CBB6C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698F2BC6" w14:textId="77777777" w:rsidR="007966F2" w:rsidRDefault="007966F2" w:rsidP="007966F2">
      <w:pPr>
        <w:pStyle w:val="PL"/>
      </w:pPr>
      <w:r>
        <w:t xml:space="preserve">            $ref: 'TS29512_Npcf_SMPolicyControl.yaml#/components/schemas/ConditionData'</w:t>
      </w:r>
    </w:p>
    <w:p w14:paraId="348F296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7334A338" w14:textId="77777777" w:rsidR="007966F2" w:rsidRDefault="007966F2" w:rsidP="007966F2">
      <w:pPr>
        <w:pStyle w:val="PL"/>
      </w:pPr>
      <w:r>
        <w:t xml:space="preserve">          $ref: 'TS29514_Npcf_PolicyAuthorization.yaml#/components/schemas/TscaiInputContainer'</w:t>
      </w:r>
    </w:p>
    <w:p w14:paraId="456681C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088D4819" w14:textId="77777777" w:rsidR="007966F2" w:rsidRDefault="007966F2" w:rsidP="007966F2">
      <w:pPr>
        <w:pStyle w:val="PL"/>
      </w:pPr>
      <w:r>
        <w:t xml:space="preserve">          $ref: 'TS29514_Npcf_PolicyAuthorization.yaml#/components/schemas/TscaiInputContainer'</w:t>
      </w:r>
    </w:p>
    <w:p w14:paraId="2F139F48" w14:textId="77777777" w:rsidR="007966F2" w:rsidRDefault="007966F2" w:rsidP="007966F2">
      <w:pPr>
        <w:pStyle w:val="PL"/>
      </w:pPr>
    </w:p>
    <w:p w14:paraId="1ED2497A" w14:textId="77777777" w:rsidR="007966F2" w:rsidRDefault="007966F2" w:rsidP="007966F2">
      <w:pPr>
        <w:pStyle w:val="PL"/>
      </w:pPr>
    </w:p>
    <w:p w14:paraId="04598944" w14:textId="77777777" w:rsidR="007966F2" w:rsidRDefault="007966F2" w:rsidP="007966F2">
      <w:pPr>
        <w:pStyle w:val="PL"/>
      </w:pPr>
      <w:r>
        <w:t>#-------- Definition of concrete IOCs --------------------------------------------</w:t>
      </w:r>
    </w:p>
    <w:p w14:paraId="79F3B52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157A06B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55F86A7" w14:textId="77777777" w:rsidR="007966F2" w:rsidRDefault="007966F2" w:rsidP="007966F2">
      <w:pPr>
        <w:pStyle w:val="PL"/>
      </w:pPr>
      <w:r>
        <w:t xml:space="preserve">        - type: object</w:t>
      </w:r>
    </w:p>
    <w:p w14:paraId="3CBD59AF" w14:textId="77777777" w:rsidR="007966F2" w:rsidRDefault="007966F2" w:rsidP="007966F2">
      <w:pPr>
        <w:pStyle w:val="PL"/>
      </w:pPr>
      <w:r>
        <w:t xml:space="preserve">          properties:</w:t>
      </w:r>
    </w:p>
    <w:p w14:paraId="47265E13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25F3CE07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533B531" w14:textId="77777777" w:rsidR="007966F2" w:rsidRDefault="007966F2" w:rsidP="007966F2">
      <w:pPr>
        <w:pStyle w:val="PL"/>
      </w:pPr>
      <w:r>
        <w:t xml:space="preserve">        - type: object</w:t>
      </w:r>
    </w:p>
    <w:p w14:paraId="7BBAD9AF" w14:textId="77777777" w:rsidR="007966F2" w:rsidRDefault="007966F2" w:rsidP="007966F2">
      <w:pPr>
        <w:pStyle w:val="PL"/>
      </w:pPr>
      <w:r>
        <w:t xml:space="preserve">          properties:</w:t>
      </w:r>
    </w:p>
    <w:p w14:paraId="4A3E1A5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4B846620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314EA527" w14:textId="77777777" w:rsidR="007966F2" w:rsidRDefault="007966F2" w:rsidP="007966F2">
      <w:pPr>
        <w:pStyle w:val="PL"/>
      </w:pPr>
    </w:p>
    <w:p w14:paraId="3122A69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195E4F3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10DE32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C29045F" w14:textId="77777777" w:rsidR="007966F2" w:rsidRDefault="007966F2" w:rsidP="007966F2">
      <w:pPr>
        <w:pStyle w:val="PL"/>
      </w:pPr>
      <w:r>
        <w:t xml:space="preserve">        - type: object</w:t>
      </w:r>
    </w:p>
    <w:p w14:paraId="7C99930A" w14:textId="77777777" w:rsidR="007966F2" w:rsidRDefault="007966F2" w:rsidP="007966F2">
      <w:pPr>
        <w:pStyle w:val="PL"/>
      </w:pPr>
      <w:r>
        <w:t xml:space="preserve">          properties:</w:t>
      </w:r>
    </w:p>
    <w:p w14:paraId="2AAAE171" w14:textId="77777777" w:rsidR="007966F2" w:rsidRDefault="007966F2" w:rsidP="007966F2">
      <w:pPr>
        <w:pStyle w:val="PL"/>
      </w:pPr>
      <w:r>
        <w:t xml:space="preserve">            attributes:</w:t>
      </w:r>
    </w:p>
    <w:p w14:paraId="78977AC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4EE0A3" w14:textId="77777777" w:rsidR="007966F2" w:rsidRDefault="007966F2" w:rsidP="007966F2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7B0CC938" w14:textId="77777777" w:rsidR="007966F2" w:rsidRDefault="007966F2" w:rsidP="007966F2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34905AC9" w14:textId="77777777" w:rsidR="007966F2" w:rsidRDefault="007966F2" w:rsidP="007966F2">
      <w:pPr>
        <w:pStyle w:val="PL"/>
      </w:pPr>
      <w:r>
        <w:t xml:space="preserve">        - type: object</w:t>
      </w:r>
    </w:p>
    <w:p w14:paraId="20F7AB29" w14:textId="77777777" w:rsidR="007966F2" w:rsidRDefault="007966F2" w:rsidP="007966F2">
      <w:pPr>
        <w:pStyle w:val="PL"/>
      </w:pPr>
      <w:r>
        <w:t xml:space="preserve">          properties:</w:t>
      </w:r>
    </w:p>
    <w:p w14:paraId="586E0B13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10ABC72D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904B2B6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3448ADC9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633FBE4D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1F74785A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5239C925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0DE66FFA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5C6293FF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4CD49718" w14:textId="77777777" w:rsidR="007966F2" w:rsidRDefault="007966F2" w:rsidP="007966F2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12B55E6B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52F3FB86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7505168C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5F3EF504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0D4A738C" w14:textId="77777777" w:rsidR="007966F2" w:rsidRDefault="007966F2" w:rsidP="007966F2">
      <w:pPr>
        <w:pStyle w:val="PL"/>
      </w:pPr>
      <w:r>
        <w:t xml:space="preserve">            Configurable5QISet:</w:t>
      </w:r>
    </w:p>
    <w:p w14:paraId="7C3F7435" w14:textId="77777777" w:rsidR="007966F2" w:rsidRDefault="007966F2" w:rsidP="007966F2">
      <w:pPr>
        <w:pStyle w:val="PL"/>
      </w:pPr>
      <w:r>
        <w:t xml:space="preserve">              $ref: '#/components/schemas/Configurable5QISet-Multiple'</w:t>
      </w:r>
    </w:p>
    <w:p w14:paraId="295A17DB" w14:textId="77777777" w:rsidR="007966F2" w:rsidRDefault="007966F2" w:rsidP="007966F2">
      <w:pPr>
        <w:pStyle w:val="PL"/>
      </w:pPr>
      <w:r>
        <w:t xml:space="preserve">            Dynamic5QISet:</w:t>
      </w:r>
    </w:p>
    <w:p w14:paraId="0051F71E" w14:textId="77777777" w:rsidR="007966F2" w:rsidRDefault="007966F2" w:rsidP="007966F2">
      <w:pPr>
        <w:pStyle w:val="PL"/>
      </w:pPr>
      <w:r>
        <w:t xml:space="preserve">              $ref: '#/components/schemas/Dynamic5QISet-Multiple'</w:t>
      </w:r>
    </w:p>
    <w:p w14:paraId="6381E31B" w14:textId="77777777" w:rsidR="007966F2" w:rsidRDefault="007966F2" w:rsidP="007966F2">
      <w:pPr>
        <w:pStyle w:val="PL"/>
      </w:pPr>
    </w:p>
    <w:p w14:paraId="08F27F4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5A09309D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9AD9D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8A4E388" w14:textId="77777777" w:rsidR="007966F2" w:rsidRDefault="007966F2" w:rsidP="007966F2">
      <w:pPr>
        <w:pStyle w:val="PL"/>
      </w:pPr>
      <w:r>
        <w:t xml:space="preserve">        - type: object</w:t>
      </w:r>
    </w:p>
    <w:p w14:paraId="58B98FA1" w14:textId="77777777" w:rsidR="007966F2" w:rsidRDefault="007966F2" w:rsidP="007966F2">
      <w:pPr>
        <w:pStyle w:val="PL"/>
      </w:pPr>
      <w:r>
        <w:t xml:space="preserve">          properties:</w:t>
      </w:r>
    </w:p>
    <w:p w14:paraId="61C7E84E" w14:textId="77777777" w:rsidR="007966F2" w:rsidRDefault="007966F2" w:rsidP="007966F2">
      <w:pPr>
        <w:pStyle w:val="PL"/>
      </w:pPr>
      <w:r>
        <w:t xml:space="preserve">            attributes:</w:t>
      </w:r>
    </w:p>
    <w:p w14:paraId="4D27E9D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433128" w14:textId="77777777" w:rsidR="007966F2" w:rsidRDefault="007966F2" w:rsidP="007966F2">
      <w:pPr>
        <w:pStyle w:val="PL"/>
      </w:pPr>
      <w:r>
        <w:t xml:space="preserve">                - $ref: 'TS28623_GenericNrm.yaml#/components/schemas/ManagedElement-Attr'</w:t>
      </w:r>
    </w:p>
    <w:p w14:paraId="1FC180A8" w14:textId="77777777" w:rsidR="007966F2" w:rsidRDefault="007966F2" w:rsidP="007966F2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D717E8D" w14:textId="77777777" w:rsidR="007966F2" w:rsidRDefault="007966F2" w:rsidP="007966F2">
      <w:pPr>
        <w:pStyle w:val="PL"/>
      </w:pPr>
      <w:r>
        <w:t xml:space="preserve">        - type: object</w:t>
      </w:r>
    </w:p>
    <w:p w14:paraId="6610D909" w14:textId="77777777" w:rsidR="007966F2" w:rsidRDefault="007966F2" w:rsidP="007966F2">
      <w:pPr>
        <w:pStyle w:val="PL"/>
      </w:pPr>
      <w:r>
        <w:t xml:space="preserve">          properties:</w:t>
      </w:r>
    </w:p>
    <w:p w14:paraId="2F632B1A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0A794F74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6AE9C1CC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24BC92D7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715A12F3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2795F41B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3EC28527" w14:textId="77777777" w:rsidR="007966F2" w:rsidRDefault="007966F2" w:rsidP="007966F2">
      <w:pPr>
        <w:pStyle w:val="PL"/>
      </w:pPr>
      <w:r>
        <w:t xml:space="preserve">            N3iwfFunction:   </w:t>
      </w:r>
    </w:p>
    <w:p w14:paraId="477AFEBC" w14:textId="77777777" w:rsidR="007966F2" w:rsidRDefault="007966F2" w:rsidP="007966F2">
      <w:pPr>
        <w:pStyle w:val="PL"/>
      </w:pPr>
      <w:r>
        <w:t xml:space="preserve">              $ref: '#/components/schemas/N3iwfFunction-Multiple'</w:t>
      </w:r>
    </w:p>
    <w:p w14:paraId="548B5CC5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0172CFAE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2C95FF15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11679D4D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4F0A5BB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5B6C66C9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68B0082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4434D56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39EB63C0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165E9159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44FAB995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61AE5016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7743365A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68891D2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6F2FF76B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1E33C20D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42A8421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4BFB5BBE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04FB7280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3D64503F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4C67601F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34DF59EF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7789E30A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7FD7DFD4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17B2C91F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40DA5C8A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141CEF67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3519110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1DAEB50D" w14:textId="77777777" w:rsidR="007966F2" w:rsidRDefault="007966F2" w:rsidP="007966F2">
      <w:pPr>
        <w:pStyle w:val="PL"/>
      </w:pPr>
      <w:r>
        <w:t xml:space="preserve">            Configurable5QISet:</w:t>
      </w:r>
    </w:p>
    <w:p w14:paraId="52646B18" w14:textId="77777777" w:rsidR="007966F2" w:rsidRDefault="007966F2" w:rsidP="007966F2">
      <w:pPr>
        <w:pStyle w:val="PL"/>
      </w:pPr>
      <w:r>
        <w:t xml:space="preserve">              $ref: '#/components/schemas/Configurable5QISet-Multiple'</w:t>
      </w:r>
    </w:p>
    <w:p w14:paraId="716D5A79" w14:textId="77777777" w:rsidR="007966F2" w:rsidRDefault="007966F2" w:rsidP="007966F2">
      <w:pPr>
        <w:pStyle w:val="PL"/>
      </w:pPr>
      <w:r>
        <w:t xml:space="preserve">            Dynamic5QISet:</w:t>
      </w:r>
    </w:p>
    <w:p w14:paraId="0B34BD3C" w14:textId="77777777" w:rsidR="007966F2" w:rsidRDefault="007966F2" w:rsidP="007966F2">
      <w:pPr>
        <w:pStyle w:val="PL"/>
      </w:pPr>
      <w:r>
        <w:t xml:space="preserve">              $ref: '#/components/schemas/Dynamic5QISet-Multiple'</w:t>
      </w:r>
    </w:p>
    <w:p w14:paraId="014C6238" w14:textId="77777777" w:rsidR="007966F2" w:rsidRDefault="007966F2" w:rsidP="007966F2">
      <w:pPr>
        <w:pStyle w:val="PL"/>
      </w:pPr>
      <w:r>
        <w:t xml:space="preserve"> </w:t>
      </w:r>
    </w:p>
    <w:p w14:paraId="6A60B36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1ACEF440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7CEFE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40D252D" w14:textId="77777777" w:rsidR="007966F2" w:rsidRDefault="007966F2" w:rsidP="007966F2">
      <w:pPr>
        <w:pStyle w:val="PL"/>
      </w:pPr>
      <w:r>
        <w:t xml:space="preserve">        - type: object</w:t>
      </w:r>
    </w:p>
    <w:p w14:paraId="2757ED2A" w14:textId="77777777" w:rsidR="007966F2" w:rsidRDefault="007966F2" w:rsidP="007966F2">
      <w:pPr>
        <w:pStyle w:val="PL"/>
      </w:pPr>
      <w:r>
        <w:t xml:space="preserve">          properties:</w:t>
      </w:r>
    </w:p>
    <w:p w14:paraId="73323879" w14:textId="77777777" w:rsidR="007966F2" w:rsidRDefault="007966F2" w:rsidP="007966F2">
      <w:pPr>
        <w:pStyle w:val="PL"/>
      </w:pPr>
      <w:r>
        <w:t xml:space="preserve">            attributes:</w:t>
      </w:r>
    </w:p>
    <w:p w14:paraId="68AD807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25BDC7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9EE5AC1" w14:textId="77777777" w:rsidR="007966F2" w:rsidRDefault="007966F2" w:rsidP="007966F2">
      <w:pPr>
        <w:pStyle w:val="PL"/>
      </w:pPr>
      <w:r>
        <w:t xml:space="preserve">                - type: object</w:t>
      </w:r>
    </w:p>
    <w:p w14:paraId="081C6154" w14:textId="77777777" w:rsidR="007966F2" w:rsidRDefault="007966F2" w:rsidP="007966F2">
      <w:pPr>
        <w:pStyle w:val="PL"/>
      </w:pPr>
      <w:r>
        <w:t xml:space="preserve">                  properties:</w:t>
      </w:r>
    </w:p>
    <w:p w14:paraId="43CE845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4B8F478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687962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3A97577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5B03442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75A506E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ECC51A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0F64FDF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306E8F3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C7A1A1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34697C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163A71F6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B329FB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02615E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0234AB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4F6E5E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EDE1C43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29EF3EA3" w14:textId="77777777" w:rsidR="007966F2" w:rsidRDefault="007966F2" w:rsidP="007966F2">
      <w:pPr>
        <w:pStyle w:val="PL"/>
      </w:pPr>
      <w:r>
        <w:t xml:space="preserve">        - type: object</w:t>
      </w:r>
    </w:p>
    <w:p w14:paraId="5A42B646" w14:textId="77777777" w:rsidR="007966F2" w:rsidRDefault="007966F2" w:rsidP="007966F2">
      <w:pPr>
        <w:pStyle w:val="PL"/>
      </w:pPr>
      <w:r>
        <w:t xml:space="preserve">          properties:</w:t>
      </w:r>
    </w:p>
    <w:p w14:paraId="4C578B13" w14:textId="77777777" w:rsidR="007966F2" w:rsidRDefault="007966F2" w:rsidP="007966F2">
      <w:pPr>
        <w:pStyle w:val="PL"/>
      </w:pPr>
      <w:r>
        <w:t xml:space="preserve">            EP_N2:</w:t>
      </w:r>
    </w:p>
    <w:p w14:paraId="557F241A" w14:textId="77777777" w:rsidR="007966F2" w:rsidRDefault="007966F2" w:rsidP="007966F2">
      <w:pPr>
        <w:pStyle w:val="PL"/>
      </w:pPr>
      <w:r>
        <w:t xml:space="preserve">              $ref: '#/components/schemas/EP_N2-Multiple'</w:t>
      </w:r>
    </w:p>
    <w:p w14:paraId="0998EF3C" w14:textId="77777777" w:rsidR="007966F2" w:rsidRDefault="007966F2" w:rsidP="007966F2">
      <w:pPr>
        <w:pStyle w:val="PL"/>
      </w:pPr>
      <w:r>
        <w:t xml:space="preserve">            EP_N8:</w:t>
      </w:r>
    </w:p>
    <w:p w14:paraId="4B1E98F4" w14:textId="77777777" w:rsidR="007966F2" w:rsidRDefault="007966F2" w:rsidP="007966F2">
      <w:pPr>
        <w:pStyle w:val="PL"/>
      </w:pPr>
      <w:r>
        <w:t xml:space="preserve">              $ref: '#/components/schemas/EP_N8-Multiple'</w:t>
      </w:r>
    </w:p>
    <w:p w14:paraId="6FDE9F68" w14:textId="77777777" w:rsidR="007966F2" w:rsidRDefault="007966F2" w:rsidP="007966F2">
      <w:pPr>
        <w:pStyle w:val="PL"/>
      </w:pPr>
      <w:r>
        <w:t xml:space="preserve">            EP_N11:</w:t>
      </w:r>
    </w:p>
    <w:p w14:paraId="4A963FA8" w14:textId="77777777" w:rsidR="007966F2" w:rsidRDefault="007966F2" w:rsidP="007966F2">
      <w:pPr>
        <w:pStyle w:val="PL"/>
      </w:pPr>
      <w:r>
        <w:t xml:space="preserve">              $ref: '#/components/schemas/EP_N11-Multiple'</w:t>
      </w:r>
    </w:p>
    <w:p w14:paraId="0114F903" w14:textId="77777777" w:rsidR="007966F2" w:rsidRDefault="007966F2" w:rsidP="007966F2">
      <w:pPr>
        <w:pStyle w:val="PL"/>
      </w:pPr>
      <w:r>
        <w:t xml:space="preserve">            EP_N12:</w:t>
      </w:r>
    </w:p>
    <w:p w14:paraId="1CA18790" w14:textId="77777777" w:rsidR="007966F2" w:rsidRDefault="007966F2" w:rsidP="007966F2">
      <w:pPr>
        <w:pStyle w:val="PL"/>
      </w:pPr>
      <w:r>
        <w:t xml:space="preserve">              $ref: '#/components/schemas/EP_N12-Multiple'</w:t>
      </w:r>
    </w:p>
    <w:p w14:paraId="7BDA5DE0" w14:textId="77777777" w:rsidR="007966F2" w:rsidRDefault="007966F2" w:rsidP="007966F2">
      <w:pPr>
        <w:pStyle w:val="PL"/>
      </w:pPr>
      <w:r>
        <w:t xml:space="preserve">            EP_N14:</w:t>
      </w:r>
    </w:p>
    <w:p w14:paraId="0350596C" w14:textId="77777777" w:rsidR="007966F2" w:rsidRDefault="007966F2" w:rsidP="007966F2">
      <w:pPr>
        <w:pStyle w:val="PL"/>
      </w:pPr>
      <w:r>
        <w:t xml:space="preserve">              $ref: '#/components/schemas/EP_N14-Multiple'</w:t>
      </w:r>
    </w:p>
    <w:p w14:paraId="3C83237B" w14:textId="77777777" w:rsidR="007966F2" w:rsidRDefault="007966F2" w:rsidP="007966F2">
      <w:pPr>
        <w:pStyle w:val="PL"/>
      </w:pPr>
      <w:r>
        <w:t xml:space="preserve">            EP_N15:</w:t>
      </w:r>
    </w:p>
    <w:p w14:paraId="0DF4F5B6" w14:textId="77777777" w:rsidR="007966F2" w:rsidRDefault="007966F2" w:rsidP="007966F2">
      <w:pPr>
        <w:pStyle w:val="PL"/>
      </w:pPr>
      <w:r>
        <w:t xml:space="preserve">              $ref: '#/components/schemas/EP_N15-Multiple'</w:t>
      </w:r>
    </w:p>
    <w:p w14:paraId="0983114D" w14:textId="77777777" w:rsidR="007966F2" w:rsidRDefault="007966F2" w:rsidP="007966F2">
      <w:pPr>
        <w:pStyle w:val="PL"/>
      </w:pPr>
      <w:r>
        <w:t xml:space="preserve">            EP_N17:</w:t>
      </w:r>
    </w:p>
    <w:p w14:paraId="043B63B5" w14:textId="77777777" w:rsidR="007966F2" w:rsidRDefault="007966F2" w:rsidP="007966F2">
      <w:pPr>
        <w:pStyle w:val="PL"/>
      </w:pPr>
      <w:r>
        <w:t xml:space="preserve">              $ref: '#/components/schemas/EP_N17-Multiple'</w:t>
      </w:r>
    </w:p>
    <w:p w14:paraId="756CDB16" w14:textId="77777777" w:rsidR="007966F2" w:rsidRDefault="007966F2" w:rsidP="007966F2">
      <w:pPr>
        <w:pStyle w:val="PL"/>
      </w:pPr>
      <w:r>
        <w:t xml:space="preserve">            EP_N20:</w:t>
      </w:r>
    </w:p>
    <w:p w14:paraId="6C1DCE01" w14:textId="77777777" w:rsidR="007966F2" w:rsidRDefault="007966F2" w:rsidP="007966F2">
      <w:pPr>
        <w:pStyle w:val="PL"/>
      </w:pPr>
      <w:r>
        <w:t xml:space="preserve">              $ref: '#/components/schemas/EP_N20-Multiple'</w:t>
      </w:r>
    </w:p>
    <w:p w14:paraId="4E74F5AC" w14:textId="77777777" w:rsidR="007966F2" w:rsidRDefault="007966F2" w:rsidP="007966F2">
      <w:pPr>
        <w:pStyle w:val="PL"/>
      </w:pPr>
      <w:r>
        <w:t xml:space="preserve">            EP_N22:</w:t>
      </w:r>
    </w:p>
    <w:p w14:paraId="7801A451" w14:textId="77777777" w:rsidR="007966F2" w:rsidRDefault="007966F2" w:rsidP="007966F2">
      <w:pPr>
        <w:pStyle w:val="PL"/>
      </w:pPr>
      <w:r>
        <w:t xml:space="preserve">              $ref: '#/components/schemas/EP_N22-Multiple'</w:t>
      </w:r>
    </w:p>
    <w:p w14:paraId="7209B9A6" w14:textId="77777777" w:rsidR="007966F2" w:rsidRDefault="007966F2" w:rsidP="007966F2">
      <w:pPr>
        <w:pStyle w:val="PL"/>
      </w:pPr>
      <w:r>
        <w:t xml:space="preserve">            EP_N26:</w:t>
      </w:r>
    </w:p>
    <w:p w14:paraId="7A2409D1" w14:textId="77777777" w:rsidR="007966F2" w:rsidRDefault="007966F2" w:rsidP="007966F2">
      <w:pPr>
        <w:pStyle w:val="PL"/>
      </w:pPr>
      <w:r>
        <w:t xml:space="preserve">              $ref: '#/components/schemas/EP_N26-Multiple'</w:t>
      </w:r>
    </w:p>
    <w:p w14:paraId="53998226" w14:textId="77777777" w:rsidR="007966F2" w:rsidRDefault="007966F2" w:rsidP="007966F2">
      <w:pPr>
        <w:pStyle w:val="PL"/>
      </w:pPr>
      <w:r>
        <w:t xml:space="preserve">            EP_NLS:</w:t>
      </w:r>
    </w:p>
    <w:p w14:paraId="4322C2F2" w14:textId="77777777" w:rsidR="007966F2" w:rsidRDefault="007966F2" w:rsidP="007966F2">
      <w:pPr>
        <w:pStyle w:val="PL"/>
      </w:pPr>
      <w:r>
        <w:t xml:space="preserve">              $ref: '#/components/schemas/EP_NLS-Multiple'</w:t>
      </w:r>
    </w:p>
    <w:p w14:paraId="279DA145" w14:textId="77777777" w:rsidR="007966F2" w:rsidRDefault="007966F2" w:rsidP="007966F2">
      <w:pPr>
        <w:pStyle w:val="PL"/>
      </w:pPr>
      <w:r>
        <w:t xml:space="preserve">            EP_NLG:</w:t>
      </w:r>
    </w:p>
    <w:p w14:paraId="6540A85C" w14:textId="77777777" w:rsidR="007966F2" w:rsidRDefault="007966F2" w:rsidP="007966F2">
      <w:pPr>
        <w:pStyle w:val="PL"/>
      </w:pPr>
      <w:r>
        <w:t xml:space="preserve">              $ref: '#/components/schemas/EP_NLG-Multiple'</w:t>
      </w:r>
    </w:p>
    <w:p w14:paraId="7C87B88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7DBEC41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76B23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69F3FBE" w14:textId="77777777" w:rsidR="007966F2" w:rsidRDefault="007966F2" w:rsidP="007966F2">
      <w:pPr>
        <w:pStyle w:val="PL"/>
      </w:pPr>
      <w:r>
        <w:t xml:space="preserve">        - type: object</w:t>
      </w:r>
    </w:p>
    <w:p w14:paraId="365D4779" w14:textId="77777777" w:rsidR="007966F2" w:rsidRDefault="007966F2" w:rsidP="007966F2">
      <w:pPr>
        <w:pStyle w:val="PL"/>
      </w:pPr>
      <w:r>
        <w:t xml:space="preserve">          properties:</w:t>
      </w:r>
    </w:p>
    <w:p w14:paraId="338BB291" w14:textId="77777777" w:rsidR="007966F2" w:rsidRDefault="007966F2" w:rsidP="007966F2">
      <w:pPr>
        <w:pStyle w:val="PL"/>
      </w:pPr>
      <w:r>
        <w:t xml:space="preserve">            attributes:</w:t>
      </w:r>
    </w:p>
    <w:p w14:paraId="114E34B4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48909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ADEE6D6" w14:textId="77777777" w:rsidR="007966F2" w:rsidRDefault="007966F2" w:rsidP="007966F2">
      <w:pPr>
        <w:pStyle w:val="PL"/>
      </w:pPr>
      <w:r>
        <w:t xml:space="preserve">                - type: object</w:t>
      </w:r>
    </w:p>
    <w:p w14:paraId="544A899E" w14:textId="77777777" w:rsidR="007966F2" w:rsidRDefault="007966F2" w:rsidP="007966F2">
      <w:pPr>
        <w:pStyle w:val="PL"/>
      </w:pPr>
      <w:r>
        <w:t xml:space="preserve">                  properties:</w:t>
      </w:r>
    </w:p>
    <w:p w14:paraId="4A8E4D9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0434F8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14DE3C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64290471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49C3C2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48BC09C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70D08CF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BBD6A0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C99574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21B6E6C3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0BF8CE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4F8D2706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51EF85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402AA4E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0631A0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BAAA7EE" w14:textId="77777777" w:rsidR="007966F2" w:rsidRDefault="007966F2" w:rsidP="007966F2">
      <w:pPr>
        <w:pStyle w:val="PL"/>
      </w:pPr>
      <w:r>
        <w:t xml:space="preserve">        - type: object</w:t>
      </w:r>
    </w:p>
    <w:p w14:paraId="0CF94961" w14:textId="77777777" w:rsidR="007966F2" w:rsidRDefault="007966F2" w:rsidP="007966F2">
      <w:pPr>
        <w:pStyle w:val="PL"/>
      </w:pPr>
      <w:r>
        <w:t xml:space="preserve">          properties:</w:t>
      </w:r>
    </w:p>
    <w:p w14:paraId="5280C1B7" w14:textId="77777777" w:rsidR="007966F2" w:rsidRDefault="007966F2" w:rsidP="007966F2">
      <w:pPr>
        <w:pStyle w:val="PL"/>
      </w:pPr>
      <w:r>
        <w:t xml:space="preserve">            attributes:</w:t>
      </w:r>
    </w:p>
    <w:p w14:paraId="30945B27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79C08F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7DCFC2D" w14:textId="77777777" w:rsidR="007966F2" w:rsidRDefault="007966F2" w:rsidP="007966F2">
      <w:pPr>
        <w:pStyle w:val="PL"/>
      </w:pPr>
      <w:r>
        <w:t xml:space="preserve">                - type: object</w:t>
      </w:r>
    </w:p>
    <w:p w14:paraId="03C3161B" w14:textId="77777777" w:rsidR="007966F2" w:rsidRDefault="007966F2" w:rsidP="007966F2">
      <w:pPr>
        <w:pStyle w:val="PL"/>
      </w:pPr>
      <w:r>
        <w:t xml:space="preserve">                  properties:</w:t>
      </w:r>
    </w:p>
    <w:p w14:paraId="6E33AF6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FDDA31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4C78A7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7618E062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364FCE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4447C42C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103DAF0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970F16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CEA671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7781D9A9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B880F6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3DC472C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74469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BC5B459" w14:textId="77777777" w:rsidR="007966F2" w:rsidRDefault="007966F2" w:rsidP="007966F2">
      <w:pPr>
        <w:pStyle w:val="PL"/>
      </w:pPr>
      <w:r>
        <w:t xml:space="preserve">        - type: object</w:t>
      </w:r>
    </w:p>
    <w:p w14:paraId="1AA4A6D5" w14:textId="77777777" w:rsidR="007966F2" w:rsidRDefault="007966F2" w:rsidP="007966F2">
      <w:pPr>
        <w:pStyle w:val="PL"/>
      </w:pPr>
      <w:r>
        <w:t xml:space="preserve">          properties:</w:t>
      </w:r>
    </w:p>
    <w:p w14:paraId="39A0ED74" w14:textId="77777777" w:rsidR="007966F2" w:rsidRDefault="007966F2" w:rsidP="007966F2">
      <w:pPr>
        <w:pStyle w:val="PL"/>
      </w:pPr>
      <w:r>
        <w:t xml:space="preserve">            attributes:</w:t>
      </w:r>
    </w:p>
    <w:p w14:paraId="6DC25E3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A482F3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6407593" w14:textId="77777777" w:rsidR="007966F2" w:rsidRDefault="007966F2" w:rsidP="007966F2">
      <w:pPr>
        <w:pStyle w:val="PL"/>
      </w:pPr>
      <w:r>
        <w:t xml:space="preserve">                - type: object</w:t>
      </w:r>
    </w:p>
    <w:p w14:paraId="31EB6551" w14:textId="77777777" w:rsidR="007966F2" w:rsidRDefault="007966F2" w:rsidP="007966F2">
      <w:pPr>
        <w:pStyle w:val="PL"/>
      </w:pPr>
      <w:r>
        <w:t xml:space="preserve">                  properties:</w:t>
      </w:r>
    </w:p>
    <w:p w14:paraId="2E9A90E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AB56B1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CD96F2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C88F38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0CF3077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2713086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B5F608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507828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C261F5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D8D71AD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64EB33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43F309C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7389767" w14:textId="77777777" w:rsidR="007966F2" w:rsidRDefault="007966F2" w:rsidP="007966F2">
      <w:pPr>
        <w:pStyle w:val="PL"/>
      </w:pPr>
      <w:r>
        <w:t xml:space="preserve">                    configurable5QISetRef:</w:t>
      </w:r>
    </w:p>
    <w:p w14:paraId="5115363D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5CEAAB0" w14:textId="77777777" w:rsidR="007966F2" w:rsidRDefault="007966F2" w:rsidP="007966F2">
      <w:pPr>
        <w:pStyle w:val="PL"/>
      </w:pPr>
      <w:r>
        <w:t xml:space="preserve">                    dynamic5QISetRef:</w:t>
      </w:r>
    </w:p>
    <w:p w14:paraId="5476E453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0221B71" w14:textId="77777777" w:rsidR="007966F2" w:rsidRDefault="007966F2" w:rsidP="007966F2">
      <w:pPr>
        <w:pStyle w:val="PL"/>
      </w:pPr>
    </w:p>
    <w:p w14:paraId="6783AF57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41EA8F05" w14:textId="77777777" w:rsidR="007966F2" w:rsidRDefault="007966F2" w:rsidP="007966F2">
      <w:pPr>
        <w:pStyle w:val="PL"/>
      </w:pPr>
      <w:r>
        <w:t xml:space="preserve">        - type: object</w:t>
      </w:r>
    </w:p>
    <w:p w14:paraId="5E7D9AAA" w14:textId="77777777" w:rsidR="007966F2" w:rsidRDefault="007966F2" w:rsidP="007966F2">
      <w:pPr>
        <w:pStyle w:val="PL"/>
      </w:pPr>
      <w:r>
        <w:t xml:space="preserve">          properties:</w:t>
      </w:r>
    </w:p>
    <w:p w14:paraId="13A36286" w14:textId="77777777" w:rsidR="007966F2" w:rsidRDefault="007966F2" w:rsidP="007966F2">
      <w:pPr>
        <w:pStyle w:val="PL"/>
      </w:pPr>
      <w:r>
        <w:t xml:space="preserve">            EP_N4:</w:t>
      </w:r>
    </w:p>
    <w:p w14:paraId="7E075E55" w14:textId="77777777" w:rsidR="007966F2" w:rsidRDefault="007966F2" w:rsidP="007966F2">
      <w:pPr>
        <w:pStyle w:val="PL"/>
      </w:pPr>
      <w:r>
        <w:t xml:space="preserve">              $ref: '#/components/schemas/EP_N4-Multiple'</w:t>
      </w:r>
    </w:p>
    <w:p w14:paraId="7BBAD0CC" w14:textId="77777777" w:rsidR="007966F2" w:rsidRDefault="007966F2" w:rsidP="007966F2">
      <w:pPr>
        <w:pStyle w:val="PL"/>
      </w:pPr>
      <w:r>
        <w:t xml:space="preserve">            EP_N7:</w:t>
      </w:r>
    </w:p>
    <w:p w14:paraId="48E90DEE" w14:textId="77777777" w:rsidR="007966F2" w:rsidRDefault="007966F2" w:rsidP="007966F2">
      <w:pPr>
        <w:pStyle w:val="PL"/>
      </w:pPr>
      <w:r>
        <w:t xml:space="preserve">              $ref: '#/components/schemas/EP_N7-Multiple'</w:t>
      </w:r>
    </w:p>
    <w:p w14:paraId="2FC84BFD" w14:textId="77777777" w:rsidR="007966F2" w:rsidRDefault="007966F2" w:rsidP="007966F2">
      <w:pPr>
        <w:pStyle w:val="PL"/>
      </w:pPr>
      <w:r>
        <w:t xml:space="preserve">            EP_N10:</w:t>
      </w:r>
    </w:p>
    <w:p w14:paraId="3217EB4C" w14:textId="77777777" w:rsidR="007966F2" w:rsidRDefault="007966F2" w:rsidP="007966F2">
      <w:pPr>
        <w:pStyle w:val="PL"/>
      </w:pPr>
      <w:r>
        <w:t xml:space="preserve">              $ref: '#/components/schemas/EP_N10-Multiple'</w:t>
      </w:r>
    </w:p>
    <w:p w14:paraId="5AAA99E6" w14:textId="77777777" w:rsidR="007966F2" w:rsidRDefault="007966F2" w:rsidP="007966F2">
      <w:pPr>
        <w:pStyle w:val="PL"/>
      </w:pPr>
      <w:r>
        <w:t xml:space="preserve">            EP_N11:</w:t>
      </w:r>
    </w:p>
    <w:p w14:paraId="5DDEFDD8" w14:textId="77777777" w:rsidR="007966F2" w:rsidRDefault="007966F2" w:rsidP="007966F2">
      <w:pPr>
        <w:pStyle w:val="PL"/>
      </w:pPr>
      <w:r>
        <w:t xml:space="preserve">              $ref: '#/components/schemas/EP_N11-Multiple'</w:t>
      </w:r>
    </w:p>
    <w:p w14:paraId="4EBD39E2" w14:textId="77777777" w:rsidR="007966F2" w:rsidRDefault="007966F2" w:rsidP="007966F2">
      <w:pPr>
        <w:pStyle w:val="PL"/>
      </w:pPr>
      <w:r>
        <w:t xml:space="preserve">            EP_N16:</w:t>
      </w:r>
    </w:p>
    <w:p w14:paraId="4C627AF4" w14:textId="77777777" w:rsidR="007966F2" w:rsidRDefault="007966F2" w:rsidP="007966F2">
      <w:pPr>
        <w:pStyle w:val="PL"/>
      </w:pPr>
      <w:r>
        <w:t xml:space="preserve">              $ref: '#/components/schemas/EP_N16-Multiple'</w:t>
      </w:r>
    </w:p>
    <w:p w14:paraId="7913B309" w14:textId="77777777" w:rsidR="007966F2" w:rsidRDefault="007966F2" w:rsidP="007966F2">
      <w:pPr>
        <w:pStyle w:val="PL"/>
      </w:pPr>
      <w:r>
        <w:t xml:space="preserve">            EP_S5C:</w:t>
      </w:r>
    </w:p>
    <w:p w14:paraId="03C85CA8" w14:textId="77777777" w:rsidR="007966F2" w:rsidRDefault="007966F2" w:rsidP="007966F2">
      <w:pPr>
        <w:pStyle w:val="PL"/>
      </w:pPr>
      <w:r>
        <w:t xml:space="preserve">              $ref: '#/components/schemas/EP_S5C-Multiple'</w:t>
      </w:r>
    </w:p>
    <w:p w14:paraId="38973A3A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1CA1887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7BFCAB9E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2750D8AB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6394CCCB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5E817C2F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2885FB4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3704C0D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4C668B83" w14:textId="77777777" w:rsidR="007966F2" w:rsidRDefault="007966F2" w:rsidP="007966F2">
      <w:pPr>
        <w:pStyle w:val="PL"/>
      </w:pPr>
    </w:p>
    <w:p w14:paraId="1502FC2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2E903CA9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73E6B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674469" w14:textId="77777777" w:rsidR="007966F2" w:rsidRDefault="007966F2" w:rsidP="007966F2">
      <w:pPr>
        <w:pStyle w:val="PL"/>
      </w:pPr>
      <w:r>
        <w:t xml:space="preserve">        - type: object</w:t>
      </w:r>
    </w:p>
    <w:p w14:paraId="67B85E10" w14:textId="77777777" w:rsidR="007966F2" w:rsidRDefault="007966F2" w:rsidP="007966F2">
      <w:pPr>
        <w:pStyle w:val="PL"/>
      </w:pPr>
      <w:r>
        <w:t xml:space="preserve">          properties:</w:t>
      </w:r>
    </w:p>
    <w:p w14:paraId="26FD77A3" w14:textId="77777777" w:rsidR="007966F2" w:rsidRDefault="007966F2" w:rsidP="007966F2">
      <w:pPr>
        <w:pStyle w:val="PL"/>
      </w:pPr>
      <w:r>
        <w:t xml:space="preserve">            attributes:</w:t>
      </w:r>
    </w:p>
    <w:p w14:paraId="64E36A4D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71EDC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4BAE087" w14:textId="77777777" w:rsidR="007966F2" w:rsidRDefault="007966F2" w:rsidP="007966F2">
      <w:pPr>
        <w:pStyle w:val="PL"/>
      </w:pPr>
      <w:r>
        <w:t xml:space="preserve">                - type: object</w:t>
      </w:r>
    </w:p>
    <w:p w14:paraId="50446599" w14:textId="77777777" w:rsidR="007966F2" w:rsidRDefault="007966F2" w:rsidP="007966F2">
      <w:pPr>
        <w:pStyle w:val="PL"/>
      </w:pPr>
      <w:r>
        <w:t xml:space="preserve">                  properties:</w:t>
      </w:r>
    </w:p>
    <w:p w14:paraId="6AFA6E2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460CAA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04A2AB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855E9CE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02F73B3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1A74302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8C28D0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AA831B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187DE7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46F7DA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433A56A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C5DAD20" w14:textId="77777777" w:rsidR="007966F2" w:rsidRDefault="007966F2" w:rsidP="007966F2">
      <w:pPr>
        <w:pStyle w:val="PL"/>
      </w:pPr>
      <w:r>
        <w:t xml:space="preserve">        - type: object</w:t>
      </w:r>
    </w:p>
    <w:p w14:paraId="00C76165" w14:textId="77777777" w:rsidR="007966F2" w:rsidRDefault="007966F2" w:rsidP="007966F2">
      <w:pPr>
        <w:pStyle w:val="PL"/>
      </w:pPr>
      <w:r>
        <w:t xml:space="preserve">          properties:</w:t>
      </w:r>
    </w:p>
    <w:p w14:paraId="7BF01F14" w14:textId="77777777" w:rsidR="007966F2" w:rsidRDefault="007966F2" w:rsidP="007966F2">
      <w:pPr>
        <w:pStyle w:val="PL"/>
      </w:pPr>
      <w:r>
        <w:t xml:space="preserve">            EP_N3:</w:t>
      </w:r>
    </w:p>
    <w:p w14:paraId="45E535BB" w14:textId="77777777" w:rsidR="007966F2" w:rsidRDefault="007966F2" w:rsidP="007966F2">
      <w:pPr>
        <w:pStyle w:val="PL"/>
      </w:pPr>
      <w:r>
        <w:t xml:space="preserve">              $ref: '#/components/schemas/EP_N3-Multiple'</w:t>
      </w:r>
    </w:p>
    <w:p w14:paraId="054B28DE" w14:textId="77777777" w:rsidR="007966F2" w:rsidRDefault="007966F2" w:rsidP="007966F2">
      <w:pPr>
        <w:pStyle w:val="PL"/>
      </w:pPr>
      <w:r>
        <w:t xml:space="preserve">            EP_N4:</w:t>
      </w:r>
    </w:p>
    <w:p w14:paraId="2F6B8FA3" w14:textId="77777777" w:rsidR="007966F2" w:rsidRDefault="007966F2" w:rsidP="007966F2">
      <w:pPr>
        <w:pStyle w:val="PL"/>
      </w:pPr>
      <w:r>
        <w:t xml:space="preserve">              $ref: '#/components/schemas/EP_N4-Multiple'</w:t>
      </w:r>
    </w:p>
    <w:p w14:paraId="4C722287" w14:textId="77777777" w:rsidR="007966F2" w:rsidRDefault="007966F2" w:rsidP="007966F2">
      <w:pPr>
        <w:pStyle w:val="PL"/>
      </w:pPr>
      <w:r>
        <w:t xml:space="preserve">            EP_N6:</w:t>
      </w:r>
    </w:p>
    <w:p w14:paraId="51A3655E" w14:textId="77777777" w:rsidR="007966F2" w:rsidRDefault="007966F2" w:rsidP="007966F2">
      <w:pPr>
        <w:pStyle w:val="PL"/>
      </w:pPr>
      <w:r>
        <w:t xml:space="preserve">              $ref: '#/components/schemas/EP_N6-Multiple'</w:t>
      </w:r>
    </w:p>
    <w:p w14:paraId="04749634" w14:textId="77777777" w:rsidR="007966F2" w:rsidRDefault="007966F2" w:rsidP="007966F2">
      <w:pPr>
        <w:pStyle w:val="PL"/>
      </w:pPr>
      <w:r>
        <w:t xml:space="preserve">            EP_N9:</w:t>
      </w:r>
    </w:p>
    <w:p w14:paraId="07B2EE35" w14:textId="77777777" w:rsidR="007966F2" w:rsidRDefault="007966F2" w:rsidP="007966F2">
      <w:pPr>
        <w:pStyle w:val="PL"/>
      </w:pPr>
      <w:r>
        <w:t xml:space="preserve">              $ref: '#/components/schemas/EP_N9-Multiple'</w:t>
      </w:r>
    </w:p>
    <w:p w14:paraId="76692C43" w14:textId="77777777" w:rsidR="007966F2" w:rsidRDefault="007966F2" w:rsidP="007966F2">
      <w:pPr>
        <w:pStyle w:val="PL"/>
      </w:pPr>
      <w:r>
        <w:t xml:space="preserve">            EP_S5U:</w:t>
      </w:r>
    </w:p>
    <w:p w14:paraId="3BD3EB58" w14:textId="77777777" w:rsidR="007966F2" w:rsidRDefault="007966F2" w:rsidP="007966F2">
      <w:pPr>
        <w:pStyle w:val="PL"/>
      </w:pPr>
      <w:r>
        <w:t xml:space="preserve">              $ref: '#/components/schemas/EP_S5U-Multiple'</w:t>
      </w:r>
    </w:p>
    <w:p w14:paraId="4BF8631D" w14:textId="77777777" w:rsidR="007966F2" w:rsidRDefault="007966F2" w:rsidP="007966F2">
      <w:pPr>
        <w:pStyle w:val="PL"/>
      </w:pPr>
      <w:r>
        <w:t xml:space="preserve">    N3iwfFunction-Single:</w:t>
      </w:r>
    </w:p>
    <w:p w14:paraId="12FF28B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C93AB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FDE303B" w14:textId="77777777" w:rsidR="007966F2" w:rsidRDefault="007966F2" w:rsidP="007966F2">
      <w:pPr>
        <w:pStyle w:val="PL"/>
      </w:pPr>
      <w:r>
        <w:t xml:space="preserve">        - type: object</w:t>
      </w:r>
    </w:p>
    <w:p w14:paraId="09ED38A7" w14:textId="77777777" w:rsidR="007966F2" w:rsidRDefault="007966F2" w:rsidP="007966F2">
      <w:pPr>
        <w:pStyle w:val="PL"/>
      </w:pPr>
      <w:r>
        <w:t xml:space="preserve">          properties:</w:t>
      </w:r>
    </w:p>
    <w:p w14:paraId="6CA323D3" w14:textId="77777777" w:rsidR="007966F2" w:rsidRDefault="007966F2" w:rsidP="007966F2">
      <w:pPr>
        <w:pStyle w:val="PL"/>
      </w:pPr>
      <w:r>
        <w:t xml:space="preserve">            attributes:</w:t>
      </w:r>
    </w:p>
    <w:p w14:paraId="49A24898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1C7BB45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6682DEB" w14:textId="77777777" w:rsidR="007966F2" w:rsidRDefault="007966F2" w:rsidP="007966F2">
      <w:pPr>
        <w:pStyle w:val="PL"/>
      </w:pPr>
      <w:r>
        <w:t xml:space="preserve">                - type: object</w:t>
      </w:r>
    </w:p>
    <w:p w14:paraId="35B660EC" w14:textId="77777777" w:rsidR="007966F2" w:rsidRDefault="007966F2" w:rsidP="007966F2">
      <w:pPr>
        <w:pStyle w:val="PL"/>
      </w:pPr>
      <w:r>
        <w:t xml:space="preserve">                  properties:</w:t>
      </w:r>
    </w:p>
    <w:p w14:paraId="30B0FB5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0A684D5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F42A58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AD46D0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2678899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38F0345E" w14:textId="77777777" w:rsidR="007966F2" w:rsidRDefault="007966F2" w:rsidP="007966F2">
      <w:pPr>
        <w:pStyle w:val="PL"/>
      </w:pPr>
      <w:r>
        <w:t xml:space="preserve">        - type: object</w:t>
      </w:r>
    </w:p>
    <w:p w14:paraId="7215CB5E" w14:textId="77777777" w:rsidR="007966F2" w:rsidRDefault="007966F2" w:rsidP="007966F2">
      <w:pPr>
        <w:pStyle w:val="PL"/>
      </w:pPr>
      <w:r>
        <w:t xml:space="preserve">          properties:</w:t>
      </w:r>
    </w:p>
    <w:p w14:paraId="4927D174" w14:textId="77777777" w:rsidR="007966F2" w:rsidRDefault="007966F2" w:rsidP="007966F2">
      <w:pPr>
        <w:pStyle w:val="PL"/>
      </w:pPr>
      <w:r>
        <w:t xml:space="preserve">            EP_N3:</w:t>
      </w:r>
    </w:p>
    <w:p w14:paraId="179B362B" w14:textId="77777777" w:rsidR="007966F2" w:rsidRDefault="007966F2" w:rsidP="007966F2">
      <w:pPr>
        <w:pStyle w:val="PL"/>
      </w:pPr>
      <w:r>
        <w:t xml:space="preserve">              $ref: '#/components/schemas/EP_N3-Multiple'</w:t>
      </w:r>
    </w:p>
    <w:p w14:paraId="3879E018" w14:textId="77777777" w:rsidR="007966F2" w:rsidRDefault="007966F2" w:rsidP="007966F2">
      <w:pPr>
        <w:pStyle w:val="PL"/>
      </w:pPr>
      <w:r>
        <w:t xml:space="preserve">            EP_N4:</w:t>
      </w:r>
    </w:p>
    <w:p w14:paraId="3696D5B5" w14:textId="77777777" w:rsidR="007966F2" w:rsidRDefault="007966F2" w:rsidP="007966F2">
      <w:pPr>
        <w:pStyle w:val="PL"/>
      </w:pPr>
      <w:r>
        <w:t xml:space="preserve">              $ref: '#/components/schemas/EP_N4-Multiple'</w:t>
      </w:r>
    </w:p>
    <w:p w14:paraId="5391443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06F1D190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0138E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7F113F0" w14:textId="77777777" w:rsidR="007966F2" w:rsidRDefault="007966F2" w:rsidP="007966F2">
      <w:pPr>
        <w:pStyle w:val="PL"/>
      </w:pPr>
      <w:r>
        <w:t xml:space="preserve">        - type: object</w:t>
      </w:r>
    </w:p>
    <w:p w14:paraId="7696E175" w14:textId="77777777" w:rsidR="007966F2" w:rsidRDefault="007966F2" w:rsidP="007966F2">
      <w:pPr>
        <w:pStyle w:val="PL"/>
      </w:pPr>
      <w:r>
        <w:t xml:space="preserve">          properties:</w:t>
      </w:r>
    </w:p>
    <w:p w14:paraId="15544EB3" w14:textId="77777777" w:rsidR="007966F2" w:rsidRDefault="007966F2" w:rsidP="007966F2">
      <w:pPr>
        <w:pStyle w:val="PL"/>
      </w:pPr>
      <w:r>
        <w:t xml:space="preserve">            attributes:</w:t>
      </w:r>
    </w:p>
    <w:p w14:paraId="5E5BF2FB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856BBE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0183025D" w14:textId="77777777" w:rsidR="007966F2" w:rsidRDefault="007966F2" w:rsidP="007966F2">
      <w:pPr>
        <w:pStyle w:val="PL"/>
      </w:pPr>
      <w:r>
        <w:t xml:space="preserve">                - type: object</w:t>
      </w:r>
    </w:p>
    <w:p w14:paraId="19FE4EF4" w14:textId="77777777" w:rsidR="007966F2" w:rsidRDefault="007966F2" w:rsidP="007966F2">
      <w:pPr>
        <w:pStyle w:val="PL"/>
      </w:pPr>
      <w:r>
        <w:t xml:space="preserve">                  properties:</w:t>
      </w:r>
    </w:p>
    <w:p w14:paraId="4C279DB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6DA47D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F03CB4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F9AC633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1FB2771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C8F317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C69EEC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6FA6A3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FC9879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1645E63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285D953" w14:textId="77777777" w:rsidR="007966F2" w:rsidRDefault="007966F2" w:rsidP="007966F2">
      <w:pPr>
        <w:pStyle w:val="PL"/>
      </w:pPr>
      <w:r>
        <w:t xml:space="preserve">                    configurable5QISetRef:</w:t>
      </w:r>
    </w:p>
    <w:p w14:paraId="23EF2B6E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961F27B" w14:textId="77777777" w:rsidR="007966F2" w:rsidRDefault="007966F2" w:rsidP="007966F2">
      <w:pPr>
        <w:pStyle w:val="PL"/>
      </w:pPr>
      <w:r>
        <w:t xml:space="preserve">                    dynamic5QISetRef:</w:t>
      </w:r>
    </w:p>
    <w:p w14:paraId="2DA01228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0E54838" w14:textId="77777777" w:rsidR="007966F2" w:rsidRDefault="007966F2" w:rsidP="007966F2">
      <w:pPr>
        <w:pStyle w:val="PL"/>
      </w:pPr>
    </w:p>
    <w:p w14:paraId="27107552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3D7190B3" w14:textId="77777777" w:rsidR="007966F2" w:rsidRDefault="007966F2" w:rsidP="007966F2">
      <w:pPr>
        <w:pStyle w:val="PL"/>
      </w:pPr>
      <w:r>
        <w:t xml:space="preserve">        - type: object</w:t>
      </w:r>
    </w:p>
    <w:p w14:paraId="48C8E890" w14:textId="77777777" w:rsidR="007966F2" w:rsidRDefault="007966F2" w:rsidP="007966F2">
      <w:pPr>
        <w:pStyle w:val="PL"/>
      </w:pPr>
      <w:r>
        <w:t xml:space="preserve">          properties:</w:t>
      </w:r>
    </w:p>
    <w:p w14:paraId="5E8EA55E" w14:textId="77777777" w:rsidR="007966F2" w:rsidRDefault="007966F2" w:rsidP="007966F2">
      <w:pPr>
        <w:pStyle w:val="PL"/>
      </w:pPr>
      <w:r>
        <w:t xml:space="preserve">            EP_N5:</w:t>
      </w:r>
    </w:p>
    <w:p w14:paraId="216AE4D0" w14:textId="77777777" w:rsidR="007966F2" w:rsidRDefault="007966F2" w:rsidP="007966F2">
      <w:pPr>
        <w:pStyle w:val="PL"/>
      </w:pPr>
      <w:r>
        <w:t xml:space="preserve">              $ref: '#/components/schemas/EP_N5-Multiple'</w:t>
      </w:r>
    </w:p>
    <w:p w14:paraId="1CD8B4FD" w14:textId="77777777" w:rsidR="007966F2" w:rsidRDefault="007966F2" w:rsidP="007966F2">
      <w:pPr>
        <w:pStyle w:val="PL"/>
      </w:pPr>
      <w:r>
        <w:t xml:space="preserve">            EP_N7:</w:t>
      </w:r>
    </w:p>
    <w:p w14:paraId="40A414F1" w14:textId="77777777" w:rsidR="007966F2" w:rsidRDefault="007966F2" w:rsidP="007966F2">
      <w:pPr>
        <w:pStyle w:val="PL"/>
      </w:pPr>
      <w:r>
        <w:t xml:space="preserve">              $ref: '#/components/schemas/EP_N7-Multiple'</w:t>
      </w:r>
    </w:p>
    <w:p w14:paraId="71C442E1" w14:textId="77777777" w:rsidR="007966F2" w:rsidRDefault="007966F2" w:rsidP="007966F2">
      <w:pPr>
        <w:pStyle w:val="PL"/>
      </w:pPr>
      <w:r>
        <w:t xml:space="preserve">            EP_N15:</w:t>
      </w:r>
    </w:p>
    <w:p w14:paraId="1146B012" w14:textId="77777777" w:rsidR="007966F2" w:rsidRDefault="007966F2" w:rsidP="007966F2">
      <w:pPr>
        <w:pStyle w:val="PL"/>
      </w:pPr>
      <w:r>
        <w:t xml:space="preserve">              $ref: '#/components/schemas/EP_N15-Multiple'</w:t>
      </w:r>
    </w:p>
    <w:p w14:paraId="5FDD5F9B" w14:textId="77777777" w:rsidR="007966F2" w:rsidRDefault="007966F2" w:rsidP="007966F2">
      <w:pPr>
        <w:pStyle w:val="PL"/>
      </w:pPr>
      <w:r>
        <w:t xml:space="preserve">            EP_N16:</w:t>
      </w:r>
    </w:p>
    <w:p w14:paraId="4AA99892" w14:textId="77777777" w:rsidR="007966F2" w:rsidRDefault="007966F2" w:rsidP="007966F2">
      <w:pPr>
        <w:pStyle w:val="PL"/>
      </w:pPr>
      <w:r>
        <w:t xml:space="preserve">              $ref: '#/components/schemas/EP_N16-Multiple'</w:t>
      </w:r>
    </w:p>
    <w:p w14:paraId="674EFC04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5C2723A2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648ED33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5648FABB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48C7C268" w14:textId="77777777" w:rsidR="007966F2" w:rsidRDefault="007966F2" w:rsidP="007966F2">
      <w:pPr>
        <w:pStyle w:val="PL"/>
      </w:pPr>
    </w:p>
    <w:p w14:paraId="3279EDE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0AA82311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55F17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F1DDF43" w14:textId="77777777" w:rsidR="007966F2" w:rsidRDefault="007966F2" w:rsidP="007966F2">
      <w:pPr>
        <w:pStyle w:val="PL"/>
      </w:pPr>
      <w:r>
        <w:t xml:space="preserve">        - type: object</w:t>
      </w:r>
    </w:p>
    <w:p w14:paraId="480AF69D" w14:textId="77777777" w:rsidR="007966F2" w:rsidRDefault="007966F2" w:rsidP="007966F2">
      <w:pPr>
        <w:pStyle w:val="PL"/>
      </w:pPr>
      <w:r>
        <w:t xml:space="preserve">          properties:</w:t>
      </w:r>
    </w:p>
    <w:p w14:paraId="67A3C6BD" w14:textId="77777777" w:rsidR="007966F2" w:rsidRDefault="007966F2" w:rsidP="007966F2">
      <w:pPr>
        <w:pStyle w:val="PL"/>
      </w:pPr>
      <w:r>
        <w:t xml:space="preserve">            attributes:</w:t>
      </w:r>
    </w:p>
    <w:p w14:paraId="110C3B79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523945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66BDB43" w14:textId="77777777" w:rsidR="007966F2" w:rsidRDefault="007966F2" w:rsidP="007966F2">
      <w:pPr>
        <w:pStyle w:val="PL"/>
      </w:pPr>
      <w:r>
        <w:t xml:space="preserve">                - type: object</w:t>
      </w:r>
    </w:p>
    <w:p w14:paraId="22C79952" w14:textId="77777777" w:rsidR="007966F2" w:rsidRDefault="007966F2" w:rsidP="007966F2">
      <w:pPr>
        <w:pStyle w:val="PL"/>
      </w:pPr>
      <w:r>
        <w:t xml:space="preserve">                  properties:</w:t>
      </w:r>
    </w:p>
    <w:p w14:paraId="5E519B8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BC97C56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BB3E2B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F0D1026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733145E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454001E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5955E2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E491306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46B8A6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CA92DE3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1525E91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4002B951" w14:textId="77777777" w:rsidR="007966F2" w:rsidRDefault="007966F2" w:rsidP="007966F2">
      <w:pPr>
        <w:pStyle w:val="PL"/>
      </w:pPr>
      <w:r>
        <w:t xml:space="preserve">        - type: object</w:t>
      </w:r>
    </w:p>
    <w:p w14:paraId="438C2DB2" w14:textId="77777777" w:rsidR="007966F2" w:rsidRDefault="007966F2" w:rsidP="007966F2">
      <w:pPr>
        <w:pStyle w:val="PL"/>
      </w:pPr>
      <w:r>
        <w:t xml:space="preserve">          properties:</w:t>
      </w:r>
    </w:p>
    <w:p w14:paraId="73C1D443" w14:textId="77777777" w:rsidR="007966F2" w:rsidRDefault="007966F2" w:rsidP="007966F2">
      <w:pPr>
        <w:pStyle w:val="PL"/>
      </w:pPr>
      <w:r>
        <w:t xml:space="preserve">            EP_N12:</w:t>
      </w:r>
    </w:p>
    <w:p w14:paraId="6DF8FCEE" w14:textId="77777777" w:rsidR="007966F2" w:rsidRDefault="007966F2" w:rsidP="007966F2">
      <w:pPr>
        <w:pStyle w:val="PL"/>
      </w:pPr>
      <w:r>
        <w:t xml:space="preserve">              $ref: '#/components/schemas/EP_N12-Multiple'</w:t>
      </w:r>
    </w:p>
    <w:p w14:paraId="040C3A90" w14:textId="77777777" w:rsidR="007966F2" w:rsidRDefault="007966F2" w:rsidP="007966F2">
      <w:pPr>
        <w:pStyle w:val="PL"/>
      </w:pPr>
      <w:r>
        <w:t xml:space="preserve">            EP_N13:</w:t>
      </w:r>
    </w:p>
    <w:p w14:paraId="642F62C7" w14:textId="77777777" w:rsidR="007966F2" w:rsidRDefault="007966F2" w:rsidP="007966F2">
      <w:pPr>
        <w:pStyle w:val="PL"/>
      </w:pPr>
      <w:r>
        <w:t xml:space="preserve">              $ref: '#/components/schemas/EP_N13-Multiple'</w:t>
      </w:r>
    </w:p>
    <w:p w14:paraId="08ED5C8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1503D15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8364E0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1C1D6E5" w14:textId="77777777" w:rsidR="007966F2" w:rsidRDefault="007966F2" w:rsidP="007966F2">
      <w:pPr>
        <w:pStyle w:val="PL"/>
      </w:pPr>
      <w:r>
        <w:t xml:space="preserve">        - type: object</w:t>
      </w:r>
    </w:p>
    <w:p w14:paraId="245DC9CA" w14:textId="77777777" w:rsidR="007966F2" w:rsidRDefault="007966F2" w:rsidP="007966F2">
      <w:pPr>
        <w:pStyle w:val="PL"/>
      </w:pPr>
      <w:r>
        <w:t xml:space="preserve">          properties:</w:t>
      </w:r>
    </w:p>
    <w:p w14:paraId="3D12FF82" w14:textId="77777777" w:rsidR="007966F2" w:rsidRDefault="007966F2" w:rsidP="007966F2">
      <w:pPr>
        <w:pStyle w:val="PL"/>
      </w:pPr>
      <w:r>
        <w:t xml:space="preserve">            attributes:</w:t>
      </w:r>
    </w:p>
    <w:p w14:paraId="1CE0EFC0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5A6433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2C2F55C" w14:textId="77777777" w:rsidR="007966F2" w:rsidRDefault="007966F2" w:rsidP="007966F2">
      <w:pPr>
        <w:pStyle w:val="PL"/>
      </w:pPr>
      <w:r>
        <w:t xml:space="preserve">                - type: object</w:t>
      </w:r>
    </w:p>
    <w:p w14:paraId="7C4B9592" w14:textId="77777777" w:rsidR="007966F2" w:rsidRDefault="007966F2" w:rsidP="007966F2">
      <w:pPr>
        <w:pStyle w:val="PL"/>
      </w:pPr>
      <w:r>
        <w:t xml:space="preserve">                  properties:</w:t>
      </w:r>
    </w:p>
    <w:p w14:paraId="7AB6095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491EA0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CCD20F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4772DBA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B220BA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426637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FC24C2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BF06D6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1A1DE3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9D696A3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85D969A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9674BF2" w14:textId="77777777" w:rsidR="007966F2" w:rsidRDefault="007966F2" w:rsidP="007966F2">
      <w:pPr>
        <w:pStyle w:val="PL"/>
      </w:pPr>
      <w:r>
        <w:t xml:space="preserve">        - type: object</w:t>
      </w:r>
    </w:p>
    <w:p w14:paraId="5AD926A7" w14:textId="77777777" w:rsidR="007966F2" w:rsidRDefault="007966F2" w:rsidP="007966F2">
      <w:pPr>
        <w:pStyle w:val="PL"/>
      </w:pPr>
      <w:r>
        <w:t xml:space="preserve">          properties:</w:t>
      </w:r>
    </w:p>
    <w:p w14:paraId="57ACC728" w14:textId="77777777" w:rsidR="007966F2" w:rsidRDefault="007966F2" w:rsidP="007966F2">
      <w:pPr>
        <w:pStyle w:val="PL"/>
      </w:pPr>
      <w:r>
        <w:t xml:space="preserve">            EP_N8:</w:t>
      </w:r>
    </w:p>
    <w:p w14:paraId="1A61385A" w14:textId="77777777" w:rsidR="007966F2" w:rsidRDefault="007966F2" w:rsidP="007966F2">
      <w:pPr>
        <w:pStyle w:val="PL"/>
      </w:pPr>
      <w:r>
        <w:t xml:space="preserve">              $ref: '#/components/schemas/EP_N8-Multiple'</w:t>
      </w:r>
    </w:p>
    <w:p w14:paraId="1EBBA0FA" w14:textId="77777777" w:rsidR="007966F2" w:rsidRDefault="007966F2" w:rsidP="007966F2">
      <w:pPr>
        <w:pStyle w:val="PL"/>
      </w:pPr>
      <w:r>
        <w:t xml:space="preserve">            EP_N10:</w:t>
      </w:r>
    </w:p>
    <w:p w14:paraId="1F1B46DA" w14:textId="77777777" w:rsidR="007966F2" w:rsidRDefault="007966F2" w:rsidP="007966F2">
      <w:pPr>
        <w:pStyle w:val="PL"/>
      </w:pPr>
      <w:r>
        <w:t xml:space="preserve">              $ref: '#/components/schemas/EP_N10-Multiple'</w:t>
      </w:r>
    </w:p>
    <w:p w14:paraId="7479DD3A" w14:textId="77777777" w:rsidR="007966F2" w:rsidRDefault="007966F2" w:rsidP="007966F2">
      <w:pPr>
        <w:pStyle w:val="PL"/>
      </w:pPr>
      <w:r>
        <w:t xml:space="preserve">            EP_N13:</w:t>
      </w:r>
    </w:p>
    <w:p w14:paraId="0228F794" w14:textId="77777777" w:rsidR="007966F2" w:rsidRDefault="007966F2" w:rsidP="007966F2">
      <w:pPr>
        <w:pStyle w:val="PL"/>
      </w:pPr>
      <w:r>
        <w:t xml:space="preserve">              $ref: '#/components/schemas/EP_N13-Multiple'</w:t>
      </w:r>
    </w:p>
    <w:p w14:paraId="78AEA5D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5F1CB7A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BE08A2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45E2AEE" w14:textId="77777777" w:rsidR="007966F2" w:rsidRDefault="007966F2" w:rsidP="007966F2">
      <w:pPr>
        <w:pStyle w:val="PL"/>
      </w:pPr>
      <w:r>
        <w:t xml:space="preserve">        - type: object</w:t>
      </w:r>
    </w:p>
    <w:p w14:paraId="5BA1E4DF" w14:textId="77777777" w:rsidR="007966F2" w:rsidRDefault="007966F2" w:rsidP="007966F2">
      <w:pPr>
        <w:pStyle w:val="PL"/>
      </w:pPr>
      <w:r>
        <w:t xml:space="preserve">          properties:</w:t>
      </w:r>
    </w:p>
    <w:p w14:paraId="6CD614F4" w14:textId="77777777" w:rsidR="007966F2" w:rsidRDefault="007966F2" w:rsidP="007966F2">
      <w:pPr>
        <w:pStyle w:val="PL"/>
      </w:pPr>
      <w:r>
        <w:t xml:space="preserve">            attributes:</w:t>
      </w:r>
    </w:p>
    <w:p w14:paraId="6BEEBB97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9F7FE0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1F97D21" w14:textId="77777777" w:rsidR="007966F2" w:rsidRDefault="007966F2" w:rsidP="007966F2">
      <w:pPr>
        <w:pStyle w:val="PL"/>
      </w:pPr>
      <w:r>
        <w:t xml:space="preserve">                - type: object</w:t>
      </w:r>
    </w:p>
    <w:p w14:paraId="1B424324" w14:textId="77777777" w:rsidR="007966F2" w:rsidRDefault="007966F2" w:rsidP="007966F2">
      <w:pPr>
        <w:pStyle w:val="PL"/>
      </w:pPr>
      <w:r>
        <w:t xml:space="preserve">                  properties:</w:t>
      </w:r>
    </w:p>
    <w:p w14:paraId="581681F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2858C7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869BA7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B236B54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78D9584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51C385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6AA436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CE80861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C963BC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0A80AA53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12E1E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07069A0" w14:textId="77777777" w:rsidR="007966F2" w:rsidRDefault="007966F2" w:rsidP="007966F2">
      <w:pPr>
        <w:pStyle w:val="PL"/>
      </w:pPr>
      <w:r>
        <w:t xml:space="preserve">        - type: object</w:t>
      </w:r>
    </w:p>
    <w:p w14:paraId="339106C0" w14:textId="77777777" w:rsidR="007966F2" w:rsidRDefault="007966F2" w:rsidP="007966F2">
      <w:pPr>
        <w:pStyle w:val="PL"/>
      </w:pPr>
      <w:r>
        <w:t xml:space="preserve">          properties:</w:t>
      </w:r>
    </w:p>
    <w:p w14:paraId="5DBCD59B" w14:textId="77777777" w:rsidR="007966F2" w:rsidRDefault="007966F2" w:rsidP="007966F2">
      <w:pPr>
        <w:pStyle w:val="PL"/>
      </w:pPr>
      <w:r>
        <w:t xml:space="preserve">            attributes:</w:t>
      </w:r>
    </w:p>
    <w:p w14:paraId="305B7DB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F1B5BC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3D5BD40" w14:textId="77777777" w:rsidR="007966F2" w:rsidRDefault="007966F2" w:rsidP="007966F2">
      <w:pPr>
        <w:pStyle w:val="PL"/>
      </w:pPr>
      <w:r>
        <w:t xml:space="preserve">                - type: object</w:t>
      </w:r>
    </w:p>
    <w:p w14:paraId="09C9EC76" w14:textId="77777777" w:rsidR="007966F2" w:rsidRDefault="007966F2" w:rsidP="007966F2">
      <w:pPr>
        <w:pStyle w:val="PL"/>
      </w:pPr>
      <w:r>
        <w:t xml:space="preserve">                  properties:</w:t>
      </w:r>
    </w:p>
    <w:p w14:paraId="228124C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F6D1C85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7EBEA9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09284C2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FFBD64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B58266D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FC70C2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228EA1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6A92C4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5313806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3292A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5315F05" w14:textId="77777777" w:rsidR="007966F2" w:rsidRDefault="007966F2" w:rsidP="007966F2">
      <w:pPr>
        <w:pStyle w:val="PL"/>
      </w:pPr>
      <w:r>
        <w:t xml:space="preserve">        - type: object</w:t>
      </w:r>
    </w:p>
    <w:p w14:paraId="321725CC" w14:textId="77777777" w:rsidR="007966F2" w:rsidRDefault="007966F2" w:rsidP="007966F2">
      <w:pPr>
        <w:pStyle w:val="PL"/>
      </w:pPr>
      <w:r>
        <w:t xml:space="preserve">          properties:</w:t>
      </w:r>
    </w:p>
    <w:p w14:paraId="3D11DAED" w14:textId="77777777" w:rsidR="007966F2" w:rsidRDefault="007966F2" w:rsidP="007966F2">
      <w:pPr>
        <w:pStyle w:val="PL"/>
      </w:pPr>
      <w:r>
        <w:t xml:space="preserve">            attributes:</w:t>
      </w:r>
    </w:p>
    <w:p w14:paraId="71088B70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DA439E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2360EF06" w14:textId="77777777" w:rsidR="007966F2" w:rsidRDefault="007966F2" w:rsidP="007966F2">
      <w:pPr>
        <w:pStyle w:val="PL"/>
      </w:pPr>
      <w:r>
        <w:t xml:space="preserve">                - type: object</w:t>
      </w:r>
    </w:p>
    <w:p w14:paraId="58BE7EF0" w14:textId="77777777" w:rsidR="007966F2" w:rsidRDefault="007966F2" w:rsidP="007966F2">
      <w:pPr>
        <w:pStyle w:val="PL"/>
      </w:pPr>
      <w:r>
        <w:t xml:space="preserve">                  properties:</w:t>
      </w:r>
    </w:p>
    <w:p w14:paraId="1F189B2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E04D21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9FD0C5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BCFE1E4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6119B1B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31C34A5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C07C06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406DE0C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525406B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C92293D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E45010C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845F4D1" w14:textId="77777777" w:rsidR="007966F2" w:rsidRDefault="007966F2" w:rsidP="007966F2">
      <w:pPr>
        <w:pStyle w:val="PL"/>
      </w:pPr>
      <w:r>
        <w:t xml:space="preserve">        - type: object</w:t>
      </w:r>
    </w:p>
    <w:p w14:paraId="7ECDA607" w14:textId="77777777" w:rsidR="007966F2" w:rsidRDefault="007966F2" w:rsidP="007966F2">
      <w:pPr>
        <w:pStyle w:val="PL"/>
      </w:pPr>
      <w:r>
        <w:t xml:space="preserve">          properties:</w:t>
      </w:r>
    </w:p>
    <w:p w14:paraId="32674BE9" w14:textId="77777777" w:rsidR="007966F2" w:rsidRDefault="007966F2" w:rsidP="007966F2">
      <w:pPr>
        <w:pStyle w:val="PL"/>
      </w:pPr>
      <w:r>
        <w:t xml:space="preserve">            EP_N27:</w:t>
      </w:r>
    </w:p>
    <w:p w14:paraId="3FD7FCBE" w14:textId="77777777" w:rsidR="007966F2" w:rsidRDefault="007966F2" w:rsidP="007966F2">
      <w:pPr>
        <w:pStyle w:val="PL"/>
      </w:pPr>
      <w:r>
        <w:t xml:space="preserve">              $ref: '#/components/schemas/EP_N27-Multiple'</w:t>
      </w:r>
    </w:p>
    <w:p w14:paraId="5C07C95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31C49B13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7DFAC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20A53BA" w14:textId="77777777" w:rsidR="007966F2" w:rsidRDefault="007966F2" w:rsidP="007966F2">
      <w:pPr>
        <w:pStyle w:val="PL"/>
      </w:pPr>
      <w:r>
        <w:t xml:space="preserve">        - type: object</w:t>
      </w:r>
    </w:p>
    <w:p w14:paraId="013AB93A" w14:textId="77777777" w:rsidR="007966F2" w:rsidRDefault="007966F2" w:rsidP="007966F2">
      <w:pPr>
        <w:pStyle w:val="PL"/>
      </w:pPr>
      <w:r>
        <w:t xml:space="preserve">          properties:</w:t>
      </w:r>
    </w:p>
    <w:p w14:paraId="44E09174" w14:textId="77777777" w:rsidR="007966F2" w:rsidRDefault="007966F2" w:rsidP="007966F2">
      <w:pPr>
        <w:pStyle w:val="PL"/>
      </w:pPr>
      <w:r>
        <w:t xml:space="preserve">            attributes:</w:t>
      </w:r>
    </w:p>
    <w:p w14:paraId="7638EF7F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48D713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626F91CC" w14:textId="77777777" w:rsidR="007966F2" w:rsidRDefault="007966F2" w:rsidP="007966F2">
      <w:pPr>
        <w:pStyle w:val="PL"/>
      </w:pPr>
      <w:r>
        <w:t xml:space="preserve">                - type: object</w:t>
      </w:r>
    </w:p>
    <w:p w14:paraId="6D392B28" w14:textId="77777777" w:rsidR="007966F2" w:rsidRDefault="007966F2" w:rsidP="007966F2">
      <w:pPr>
        <w:pStyle w:val="PL"/>
      </w:pPr>
      <w:r>
        <w:t xml:space="preserve">                  properties:</w:t>
      </w:r>
    </w:p>
    <w:p w14:paraId="45397FF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9EFDA76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19CBAA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4B0A38E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77F5C1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7BFCF8EE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32E6B81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583177D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7CCE538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266801D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14DA2F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A70B931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17D44C5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6DC43934" w14:textId="77777777" w:rsidR="007966F2" w:rsidRDefault="007966F2" w:rsidP="007966F2">
      <w:pPr>
        <w:pStyle w:val="PL"/>
      </w:pPr>
      <w:r>
        <w:t xml:space="preserve">        - type: object</w:t>
      </w:r>
    </w:p>
    <w:p w14:paraId="1BD37D40" w14:textId="77777777" w:rsidR="007966F2" w:rsidRDefault="007966F2" w:rsidP="007966F2">
      <w:pPr>
        <w:pStyle w:val="PL"/>
      </w:pPr>
      <w:r>
        <w:t xml:space="preserve">          properties:</w:t>
      </w:r>
    </w:p>
    <w:p w14:paraId="1B78AF62" w14:textId="77777777" w:rsidR="007966F2" w:rsidRDefault="007966F2" w:rsidP="007966F2">
      <w:pPr>
        <w:pStyle w:val="PL"/>
      </w:pPr>
      <w:r>
        <w:t xml:space="preserve">            EP_N22:</w:t>
      </w:r>
    </w:p>
    <w:p w14:paraId="7FECFFBD" w14:textId="77777777" w:rsidR="007966F2" w:rsidRDefault="007966F2" w:rsidP="007966F2">
      <w:pPr>
        <w:pStyle w:val="PL"/>
      </w:pPr>
      <w:r>
        <w:t xml:space="preserve">              $ref: '#/components/schemas/EP_N22-Multiple'</w:t>
      </w:r>
    </w:p>
    <w:p w14:paraId="421BFE41" w14:textId="77777777" w:rsidR="007966F2" w:rsidRDefault="007966F2" w:rsidP="007966F2">
      <w:pPr>
        <w:pStyle w:val="PL"/>
      </w:pPr>
      <w:r>
        <w:t xml:space="preserve">            EP_N31:</w:t>
      </w:r>
    </w:p>
    <w:p w14:paraId="46F5E28C" w14:textId="77777777" w:rsidR="007966F2" w:rsidRDefault="007966F2" w:rsidP="007966F2">
      <w:pPr>
        <w:pStyle w:val="PL"/>
      </w:pPr>
      <w:r>
        <w:t xml:space="preserve">              $ref: '#/components/schemas/EP_N31-Multiple'</w:t>
      </w:r>
    </w:p>
    <w:p w14:paraId="6200F40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599E318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DE7CA8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660FB7F" w14:textId="77777777" w:rsidR="007966F2" w:rsidRDefault="007966F2" w:rsidP="007966F2">
      <w:pPr>
        <w:pStyle w:val="PL"/>
      </w:pPr>
      <w:r>
        <w:t xml:space="preserve">        - type: object</w:t>
      </w:r>
    </w:p>
    <w:p w14:paraId="519CEF08" w14:textId="77777777" w:rsidR="007966F2" w:rsidRDefault="007966F2" w:rsidP="007966F2">
      <w:pPr>
        <w:pStyle w:val="PL"/>
      </w:pPr>
      <w:r>
        <w:t xml:space="preserve">          properties:</w:t>
      </w:r>
    </w:p>
    <w:p w14:paraId="0C8AF315" w14:textId="77777777" w:rsidR="007966F2" w:rsidRDefault="007966F2" w:rsidP="007966F2">
      <w:pPr>
        <w:pStyle w:val="PL"/>
      </w:pPr>
      <w:r>
        <w:t xml:space="preserve">            attributes:</w:t>
      </w:r>
    </w:p>
    <w:p w14:paraId="499C12B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85F4A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506A6A5" w14:textId="77777777" w:rsidR="007966F2" w:rsidRDefault="007966F2" w:rsidP="007966F2">
      <w:pPr>
        <w:pStyle w:val="PL"/>
      </w:pPr>
      <w:r>
        <w:t xml:space="preserve">                - type: object</w:t>
      </w:r>
    </w:p>
    <w:p w14:paraId="2B33DFD5" w14:textId="77777777" w:rsidR="007966F2" w:rsidRDefault="007966F2" w:rsidP="007966F2">
      <w:pPr>
        <w:pStyle w:val="PL"/>
      </w:pPr>
      <w:r>
        <w:t xml:space="preserve">                  properties:</w:t>
      </w:r>
    </w:p>
    <w:p w14:paraId="001ECAB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852B9C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8ACBF3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63149C5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5BE7F6C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CF27BC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D8301B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5E6B376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E7F7CC0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BE1A526" w14:textId="77777777" w:rsidR="007966F2" w:rsidRDefault="007966F2" w:rsidP="007966F2">
      <w:pPr>
        <w:pStyle w:val="PL"/>
      </w:pPr>
      <w:r>
        <w:t xml:space="preserve">        - type: object</w:t>
      </w:r>
    </w:p>
    <w:p w14:paraId="6A895CA6" w14:textId="77777777" w:rsidR="007966F2" w:rsidRDefault="007966F2" w:rsidP="007966F2">
      <w:pPr>
        <w:pStyle w:val="PL"/>
      </w:pPr>
      <w:r>
        <w:t xml:space="preserve">          properties:</w:t>
      </w:r>
    </w:p>
    <w:p w14:paraId="32B42ED6" w14:textId="77777777" w:rsidR="007966F2" w:rsidRDefault="007966F2" w:rsidP="007966F2">
      <w:pPr>
        <w:pStyle w:val="PL"/>
      </w:pPr>
      <w:r>
        <w:t xml:space="preserve">            EP_N20:</w:t>
      </w:r>
    </w:p>
    <w:p w14:paraId="45759C1D" w14:textId="77777777" w:rsidR="007966F2" w:rsidRDefault="007966F2" w:rsidP="007966F2">
      <w:pPr>
        <w:pStyle w:val="PL"/>
      </w:pPr>
      <w:r>
        <w:t xml:space="preserve">              $ref: '#/components/schemas/EP_N20-Multiple'</w:t>
      </w:r>
    </w:p>
    <w:p w14:paraId="4BF2CC3E" w14:textId="77777777" w:rsidR="007966F2" w:rsidRDefault="007966F2" w:rsidP="007966F2">
      <w:pPr>
        <w:pStyle w:val="PL"/>
      </w:pPr>
      <w:r>
        <w:t xml:space="preserve">            EP_N21:</w:t>
      </w:r>
    </w:p>
    <w:p w14:paraId="3C9239D8" w14:textId="77777777" w:rsidR="007966F2" w:rsidRDefault="007966F2" w:rsidP="007966F2">
      <w:pPr>
        <w:pStyle w:val="PL"/>
      </w:pPr>
      <w:r>
        <w:t xml:space="preserve">              $ref: '#/components/schemas/EP_N21-Multiple'</w:t>
      </w:r>
    </w:p>
    <w:p w14:paraId="50C1ECB5" w14:textId="77777777" w:rsidR="007966F2" w:rsidRDefault="007966F2" w:rsidP="007966F2">
      <w:pPr>
        <w:pStyle w:val="PL"/>
      </w:pPr>
      <w:r>
        <w:t xml:space="preserve">            EP_MAP_SMSC:</w:t>
      </w:r>
    </w:p>
    <w:p w14:paraId="3AA2C268" w14:textId="77777777" w:rsidR="007966F2" w:rsidRDefault="007966F2" w:rsidP="007966F2">
      <w:pPr>
        <w:pStyle w:val="PL"/>
      </w:pPr>
      <w:r>
        <w:t xml:space="preserve">              $ref: '#/components/schemas/EP_MAP_SMSC-Multiple'</w:t>
      </w:r>
    </w:p>
    <w:p w14:paraId="1108E3C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1D17148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7B1A3F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2AA93E4" w14:textId="77777777" w:rsidR="007966F2" w:rsidRDefault="007966F2" w:rsidP="007966F2">
      <w:pPr>
        <w:pStyle w:val="PL"/>
      </w:pPr>
      <w:r>
        <w:t xml:space="preserve">        - type: object</w:t>
      </w:r>
    </w:p>
    <w:p w14:paraId="04F863BB" w14:textId="77777777" w:rsidR="007966F2" w:rsidRDefault="007966F2" w:rsidP="007966F2">
      <w:pPr>
        <w:pStyle w:val="PL"/>
      </w:pPr>
      <w:r>
        <w:t xml:space="preserve">          properties:</w:t>
      </w:r>
    </w:p>
    <w:p w14:paraId="48169E80" w14:textId="77777777" w:rsidR="007966F2" w:rsidRDefault="007966F2" w:rsidP="007966F2">
      <w:pPr>
        <w:pStyle w:val="PL"/>
      </w:pPr>
      <w:r>
        <w:t xml:space="preserve">            attributes:</w:t>
      </w:r>
    </w:p>
    <w:p w14:paraId="26CB7CB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7CB87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6BCD531" w14:textId="77777777" w:rsidR="007966F2" w:rsidRDefault="007966F2" w:rsidP="007966F2">
      <w:pPr>
        <w:pStyle w:val="PL"/>
      </w:pPr>
      <w:r>
        <w:t xml:space="preserve">                - type: object</w:t>
      </w:r>
    </w:p>
    <w:p w14:paraId="054B823C" w14:textId="77777777" w:rsidR="007966F2" w:rsidRDefault="007966F2" w:rsidP="007966F2">
      <w:pPr>
        <w:pStyle w:val="PL"/>
      </w:pPr>
      <w:r>
        <w:t xml:space="preserve">                  properties:</w:t>
      </w:r>
    </w:p>
    <w:p w14:paraId="3CCFEB9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F8D2D96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61A9C6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5EEC4C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3FFEA5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BCD387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AFAE2B2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5D7C7D8" w14:textId="77777777" w:rsidR="007966F2" w:rsidRDefault="007966F2" w:rsidP="007966F2">
      <w:pPr>
        <w:pStyle w:val="PL"/>
      </w:pPr>
      <w:r>
        <w:t xml:space="preserve">        - type: object</w:t>
      </w:r>
    </w:p>
    <w:p w14:paraId="421A62A4" w14:textId="77777777" w:rsidR="007966F2" w:rsidRDefault="007966F2" w:rsidP="007966F2">
      <w:pPr>
        <w:pStyle w:val="PL"/>
      </w:pPr>
      <w:r>
        <w:t xml:space="preserve">          properties:</w:t>
      </w:r>
    </w:p>
    <w:p w14:paraId="0946F7C3" w14:textId="77777777" w:rsidR="007966F2" w:rsidRDefault="007966F2" w:rsidP="007966F2">
      <w:pPr>
        <w:pStyle w:val="PL"/>
      </w:pPr>
      <w:r>
        <w:t xml:space="preserve">            EP_NLS:</w:t>
      </w:r>
    </w:p>
    <w:p w14:paraId="029BA093" w14:textId="77777777" w:rsidR="007966F2" w:rsidRDefault="007966F2" w:rsidP="007966F2">
      <w:pPr>
        <w:pStyle w:val="PL"/>
      </w:pPr>
      <w:r>
        <w:t xml:space="preserve">              $ref: '#/components/schemas/EP_NLS-Multiple'</w:t>
      </w:r>
    </w:p>
    <w:p w14:paraId="276BEBBD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723F7E50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DDACF1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B403FFD" w14:textId="77777777" w:rsidR="007966F2" w:rsidRDefault="007966F2" w:rsidP="007966F2">
      <w:pPr>
        <w:pStyle w:val="PL"/>
      </w:pPr>
      <w:r>
        <w:t xml:space="preserve">        - type: object</w:t>
      </w:r>
    </w:p>
    <w:p w14:paraId="2AE3ADB8" w14:textId="77777777" w:rsidR="007966F2" w:rsidRDefault="007966F2" w:rsidP="007966F2">
      <w:pPr>
        <w:pStyle w:val="PL"/>
      </w:pPr>
      <w:r>
        <w:t xml:space="preserve">          properties:</w:t>
      </w:r>
    </w:p>
    <w:p w14:paraId="7B8C3964" w14:textId="77777777" w:rsidR="007966F2" w:rsidRDefault="007966F2" w:rsidP="007966F2">
      <w:pPr>
        <w:pStyle w:val="PL"/>
      </w:pPr>
      <w:r>
        <w:t xml:space="preserve">            attributes:</w:t>
      </w:r>
    </w:p>
    <w:p w14:paraId="4D82B174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DEA05C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5CBAAE81" w14:textId="77777777" w:rsidR="007966F2" w:rsidRDefault="007966F2" w:rsidP="007966F2">
      <w:pPr>
        <w:pStyle w:val="PL"/>
      </w:pPr>
      <w:r>
        <w:t xml:space="preserve">                - type: object</w:t>
      </w:r>
    </w:p>
    <w:p w14:paraId="00C576D7" w14:textId="77777777" w:rsidR="007966F2" w:rsidRDefault="007966F2" w:rsidP="007966F2">
      <w:pPr>
        <w:pStyle w:val="PL"/>
      </w:pPr>
      <w:r>
        <w:t xml:space="preserve">                  properties:</w:t>
      </w:r>
    </w:p>
    <w:p w14:paraId="326CBFC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1059BB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F34AFB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344C519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04A1D3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64FDA49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07626C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FBA1DF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21C9B2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E79A60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BE21E9F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CBDA4B0" w14:textId="77777777" w:rsidR="007966F2" w:rsidRDefault="007966F2" w:rsidP="007966F2">
      <w:pPr>
        <w:pStyle w:val="PL"/>
      </w:pPr>
      <w:r>
        <w:t xml:space="preserve">        - type: object</w:t>
      </w:r>
    </w:p>
    <w:p w14:paraId="6263AF21" w14:textId="77777777" w:rsidR="007966F2" w:rsidRDefault="007966F2" w:rsidP="007966F2">
      <w:pPr>
        <w:pStyle w:val="PL"/>
      </w:pPr>
      <w:r>
        <w:t xml:space="preserve">          properties:</w:t>
      </w:r>
    </w:p>
    <w:p w14:paraId="254271DC" w14:textId="77777777" w:rsidR="007966F2" w:rsidRDefault="007966F2" w:rsidP="007966F2">
      <w:pPr>
        <w:pStyle w:val="PL"/>
      </w:pPr>
      <w:r>
        <w:t xml:space="preserve">            EP_N17:</w:t>
      </w:r>
    </w:p>
    <w:p w14:paraId="0116DBD8" w14:textId="77777777" w:rsidR="007966F2" w:rsidRDefault="007966F2" w:rsidP="007966F2">
      <w:pPr>
        <w:pStyle w:val="PL"/>
      </w:pPr>
      <w:r>
        <w:t xml:space="preserve">              $ref: '#/components/schemas/EP_N17-Multiple'</w:t>
      </w:r>
    </w:p>
    <w:p w14:paraId="64FC958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4902493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C0C0F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8B79DB8" w14:textId="77777777" w:rsidR="007966F2" w:rsidRDefault="007966F2" w:rsidP="007966F2">
      <w:pPr>
        <w:pStyle w:val="PL"/>
      </w:pPr>
      <w:r>
        <w:t xml:space="preserve">        - type: object</w:t>
      </w:r>
    </w:p>
    <w:p w14:paraId="772A7B86" w14:textId="77777777" w:rsidR="007966F2" w:rsidRDefault="007966F2" w:rsidP="007966F2">
      <w:pPr>
        <w:pStyle w:val="PL"/>
      </w:pPr>
      <w:r>
        <w:t xml:space="preserve">          properties:</w:t>
      </w:r>
    </w:p>
    <w:p w14:paraId="33D1C229" w14:textId="77777777" w:rsidR="007966F2" w:rsidRDefault="007966F2" w:rsidP="007966F2">
      <w:pPr>
        <w:pStyle w:val="PL"/>
      </w:pPr>
      <w:r>
        <w:t xml:space="preserve">            attributes:</w:t>
      </w:r>
    </w:p>
    <w:p w14:paraId="111269C0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6FAFD6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9B96A59" w14:textId="77777777" w:rsidR="007966F2" w:rsidRDefault="007966F2" w:rsidP="007966F2">
      <w:pPr>
        <w:pStyle w:val="PL"/>
      </w:pPr>
      <w:r>
        <w:t xml:space="preserve">                - type: object</w:t>
      </w:r>
    </w:p>
    <w:p w14:paraId="5931CEB8" w14:textId="77777777" w:rsidR="007966F2" w:rsidRDefault="007966F2" w:rsidP="007966F2">
      <w:pPr>
        <w:pStyle w:val="PL"/>
      </w:pPr>
      <w:r>
        <w:t xml:space="preserve">                  properties:</w:t>
      </w:r>
    </w:p>
    <w:p w14:paraId="66D4426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80385C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3A2F73B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4977004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7552AAF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7F759347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5CA00AF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02D2AA63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6DF51F5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2058147A" w14:textId="77777777" w:rsidR="007966F2" w:rsidRDefault="007966F2" w:rsidP="007966F2">
      <w:pPr>
        <w:pStyle w:val="PL"/>
      </w:pPr>
      <w:r>
        <w:t xml:space="preserve">        - type: object</w:t>
      </w:r>
    </w:p>
    <w:p w14:paraId="6E164916" w14:textId="77777777" w:rsidR="007966F2" w:rsidRDefault="007966F2" w:rsidP="007966F2">
      <w:pPr>
        <w:pStyle w:val="PL"/>
      </w:pPr>
      <w:r>
        <w:t xml:space="preserve">          properties:</w:t>
      </w:r>
    </w:p>
    <w:p w14:paraId="67FEB6BE" w14:textId="77777777" w:rsidR="007966F2" w:rsidRDefault="007966F2" w:rsidP="007966F2">
      <w:pPr>
        <w:pStyle w:val="PL"/>
      </w:pPr>
      <w:r>
        <w:t xml:space="preserve">            EP_N32:</w:t>
      </w:r>
    </w:p>
    <w:p w14:paraId="31B58AA4" w14:textId="77777777" w:rsidR="007966F2" w:rsidRDefault="007966F2" w:rsidP="007966F2">
      <w:pPr>
        <w:pStyle w:val="PL"/>
      </w:pPr>
      <w:r>
        <w:t xml:space="preserve">              $ref: '#/components/schemas/EP_N32-Multiple'</w:t>
      </w:r>
    </w:p>
    <w:p w14:paraId="1C94737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061E9DC9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97DDA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01FC50E" w14:textId="77777777" w:rsidR="007966F2" w:rsidRDefault="007966F2" w:rsidP="007966F2">
      <w:pPr>
        <w:pStyle w:val="PL"/>
      </w:pPr>
      <w:r>
        <w:t xml:space="preserve">        - type: object</w:t>
      </w:r>
    </w:p>
    <w:p w14:paraId="3DD7A56B" w14:textId="77777777" w:rsidR="007966F2" w:rsidRDefault="007966F2" w:rsidP="007966F2">
      <w:pPr>
        <w:pStyle w:val="PL"/>
      </w:pPr>
      <w:r>
        <w:t xml:space="preserve">          properties:</w:t>
      </w:r>
    </w:p>
    <w:p w14:paraId="14F1D2F7" w14:textId="77777777" w:rsidR="007966F2" w:rsidRDefault="007966F2" w:rsidP="007966F2">
      <w:pPr>
        <w:pStyle w:val="PL"/>
      </w:pPr>
      <w:r>
        <w:t xml:space="preserve">            attributes:</w:t>
      </w:r>
    </w:p>
    <w:p w14:paraId="1C370016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0B01DF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2536C21" w14:textId="77777777" w:rsidR="007966F2" w:rsidRDefault="007966F2" w:rsidP="007966F2">
      <w:pPr>
        <w:pStyle w:val="PL"/>
      </w:pPr>
      <w:r>
        <w:t xml:space="preserve">                - type: object</w:t>
      </w:r>
    </w:p>
    <w:p w14:paraId="2567F699" w14:textId="77777777" w:rsidR="007966F2" w:rsidRDefault="007966F2" w:rsidP="007966F2">
      <w:pPr>
        <w:pStyle w:val="PL"/>
      </w:pPr>
      <w:r>
        <w:t xml:space="preserve">                  properties:</w:t>
      </w:r>
    </w:p>
    <w:p w14:paraId="206BFF6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A33137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47EF41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5677FE8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7EA2C7C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5D7686C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3CDE18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C52FB2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678BBE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0CCD552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D208D2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64D4977D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C493C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2659B9E" w14:textId="77777777" w:rsidR="007966F2" w:rsidRDefault="007966F2" w:rsidP="007966F2">
      <w:pPr>
        <w:pStyle w:val="PL"/>
      </w:pPr>
      <w:r>
        <w:t xml:space="preserve">        - type: object</w:t>
      </w:r>
    </w:p>
    <w:p w14:paraId="3F0FFF4C" w14:textId="77777777" w:rsidR="007966F2" w:rsidRDefault="007966F2" w:rsidP="007966F2">
      <w:pPr>
        <w:pStyle w:val="PL"/>
      </w:pPr>
      <w:r>
        <w:t xml:space="preserve">          properties:</w:t>
      </w:r>
    </w:p>
    <w:p w14:paraId="63C1ED09" w14:textId="77777777" w:rsidR="007966F2" w:rsidRDefault="007966F2" w:rsidP="007966F2">
      <w:pPr>
        <w:pStyle w:val="PL"/>
      </w:pPr>
      <w:r>
        <w:t xml:space="preserve">            attributes:</w:t>
      </w:r>
    </w:p>
    <w:p w14:paraId="21AF57B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C52BCC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D2E17E9" w14:textId="77777777" w:rsidR="007966F2" w:rsidRDefault="007966F2" w:rsidP="007966F2">
      <w:pPr>
        <w:pStyle w:val="PL"/>
      </w:pPr>
      <w:r>
        <w:t xml:space="preserve">                - type: object</w:t>
      </w:r>
    </w:p>
    <w:p w14:paraId="7C582793" w14:textId="77777777" w:rsidR="007966F2" w:rsidRDefault="007966F2" w:rsidP="007966F2">
      <w:pPr>
        <w:pStyle w:val="PL"/>
      </w:pPr>
      <w:r>
        <w:t xml:space="preserve">                  properties:</w:t>
      </w:r>
    </w:p>
    <w:p w14:paraId="5CF31BC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757C7D92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43EA4EAA" w14:textId="77777777" w:rsidR="007966F2" w:rsidRDefault="007966F2" w:rsidP="007966F2">
      <w:pPr>
        <w:pStyle w:val="PL"/>
      </w:pPr>
      <w:r>
        <w:t xml:space="preserve">                    address:</w:t>
      </w:r>
    </w:p>
    <w:p w14:paraId="0ED896B8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261AC4D9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6BFE6E8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1AE4207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BF529F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2D1773B" w14:textId="77777777" w:rsidR="007966F2" w:rsidRDefault="007966F2" w:rsidP="007966F2">
      <w:pPr>
        <w:pStyle w:val="PL"/>
      </w:pPr>
      <w:r>
        <w:t xml:space="preserve">        - type: object</w:t>
      </w:r>
    </w:p>
    <w:p w14:paraId="08D7C144" w14:textId="77777777" w:rsidR="007966F2" w:rsidRDefault="007966F2" w:rsidP="007966F2">
      <w:pPr>
        <w:pStyle w:val="PL"/>
      </w:pPr>
      <w:r>
        <w:t xml:space="preserve">          properties:</w:t>
      </w:r>
    </w:p>
    <w:p w14:paraId="581E1555" w14:textId="77777777" w:rsidR="007966F2" w:rsidRDefault="007966F2" w:rsidP="007966F2">
      <w:pPr>
        <w:pStyle w:val="PL"/>
      </w:pPr>
      <w:r>
        <w:t xml:space="preserve">            attributes:</w:t>
      </w:r>
    </w:p>
    <w:p w14:paraId="15255099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91B494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7C9780C" w14:textId="77777777" w:rsidR="007966F2" w:rsidRDefault="007966F2" w:rsidP="007966F2">
      <w:pPr>
        <w:pStyle w:val="PL"/>
      </w:pPr>
      <w:r>
        <w:t xml:space="preserve">                - type: object</w:t>
      </w:r>
    </w:p>
    <w:p w14:paraId="270F1584" w14:textId="77777777" w:rsidR="007966F2" w:rsidRDefault="007966F2" w:rsidP="007966F2">
      <w:pPr>
        <w:pStyle w:val="PL"/>
      </w:pPr>
      <w:r>
        <w:t xml:space="preserve">                  properties:</w:t>
      </w:r>
    </w:p>
    <w:p w14:paraId="08B9226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16A6F49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B3C2C7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E83C9F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0E8140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254F75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0A23B5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7ACB7E46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6BB8456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174C6C7F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9EB0E63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7993EC64" w14:textId="77777777" w:rsidR="007966F2" w:rsidRDefault="007966F2" w:rsidP="007966F2">
      <w:pPr>
        <w:pStyle w:val="PL"/>
      </w:pPr>
    </w:p>
    <w:p w14:paraId="3AE09EE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563CF76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EB40E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B265ACE" w14:textId="77777777" w:rsidR="007966F2" w:rsidRDefault="007966F2" w:rsidP="007966F2">
      <w:pPr>
        <w:pStyle w:val="PL"/>
      </w:pPr>
      <w:r>
        <w:t xml:space="preserve">        - type: object</w:t>
      </w:r>
    </w:p>
    <w:p w14:paraId="597645CF" w14:textId="77777777" w:rsidR="007966F2" w:rsidRDefault="007966F2" w:rsidP="007966F2">
      <w:pPr>
        <w:pStyle w:val="PL"/>
      </w:pPr>
      <w:r>
        <w:t xml:space="preserve">          properties:</w:t>
      </w:r>
    </w:p>
    <w:p w14:paraId="29610026" w14:textId="77777777" w:rsidR="007966F2" w:rsidRDefault="007966F2" w:rsidP="007966F2">
      <w:pPr>
        <w:pStyle w:val="PL"/>
      </w:pPr>
      <w:r>
        <w:t xml:space="preserve">            attributes:</w:t>
      </w:r>
    </w:p>
    <w:p w14:paraId="094F858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C15538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5EF1763" w14:textId="77777777" w:rsidR="007966F2" w:rsidRDefault="007966F2" w:rsidP="007966F2">
      <w:pPr>
        <w:pStyle w:val="PL"/>
      </w:pPr>
      <w:r>
        <w:t xml:space="preserve">                - type: object</w:t>
      </w:r>
    </w:p>
    <w:p w14:paraId="70612D31" w14:textId="77777777" w:rsidR="007966F2" w:rsidRDefault="007966F2" w:rsidP="007966F2">
      <w:pPr>
        <w:pStyle w:val="PL"/>
      </w:pPr>
      <w:r>
        <w:t xml:space="preserve">                  properties:</w:t>
      </w:r>
    </w:p>
    <w:p w14:paraId="5B0FB74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4F7BA4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EB0E25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52E8338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310E32B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08BC5A7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E6713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927F2E" w14:textId="77777777" w:rsidR="007966F2" w:rsidRDefault="007966F2" w:rsidP="007966F2">
      <w:pPr>
        <w:pStyle w:val="PL"/>
      </w:pPr>
      <w:r>
        <w:t xml:space="preserve">        - type: object</w:t>
      </w:r>
    </w:p>
    <w:p w14:paraId="622601FE" w14:textId="77777777" w:rsidR="007966F2" w:rsidRDefault="007966F2" w:rsidP="007966F2">
      <w:pPr>
        <w:pStyle w:val="PL"/>
      </w:pPr>
      <w:r>
        <w:t xml:space="preserve">          properties:</w:t>
      </w:r>
    </w:p>
    <w:p w14:paraId="672757E5" w14:textId="77777777" w:rsidR="007966F2" w:rsidRDefault="007966F2" w:rsidP="007966F2">
      <w:pPr>
        <w:pStyle w:val="PL"/>
      </w:pPr>
      <w:r>
        <w:t xml:space="preserve">            attributes:</w:t>
      </w:r>
    </w:p>
    <w:p w14:paraId="6B63D83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6B7326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652D74A9" w14:textId="77777777" w:rsidR="007966F2" w:rsidRDefault="007966F2" w:rsidP="007966F2">
      <w:pPr>
        <w:pStyle w:val="PL"/>
      </w:pPr>
      <w:r>
        <w:t xml:space="preserve">                - type: object</w:t>
      </w:r>
    </w:p>
    <w:p w14:paraId="1BE15AFA" w14:textId="77777777" w:rsidR="007966F2" w:rsidRDefault="007966F2" w:rsidP="007966F2">
      <w:pPr>
        <w:pStyle w:val="PL"/>
      </w:pPr>
      <w:r>
        <w:t xml:space="preserve">                  properties:</w:t>
      </w:r>
    </w:p>
    <w:p w14:paraId="2F6BEBA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A3C66C5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A3F6C2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4E2422A7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52336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B8A4B2E" w14:textId="77777777" w:rsidR="007966F2" w:rsidRDefault="007966F2" w:rsidP="007966F2">
      <w:pPr>
        <w:pStyle w:val="PL"/>
      </w:pPr>
      <w:r>
        <w:t xml:space="preserve">        - type: object</w:t>
      </w:r>
    </w:p>
    <w:p w14:paraId="03732B56" w14:textId="77777777" w:rsidR="007966F2" w:rsidRDefault="007966F2" w:rsidP="007966F2">
      <w:pPr>
        <w:pStyle w:val="PL"/>
      </w:pPr>
      <w:r>
        <w:t xml:space="preserve">          properties:</w:t>
      </w:r>
    </w:p>
    <w:p w14:paraId="74522D06" w14:textId="77777777" w:rsidR="007966F2" w:rsidRDefault="007966F2" w:rsidP="007966F2">
      <w:pPr>
        <w:pStyle w:val="PL"/>
      </w:pPr>
      <w:r>
        <w:t xml:space="preserve">            attributes:</w:t>
      </w:r>
    </w:p>
    <w:p w14:paraId="0F96348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69972E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DD9706A" w14:textId="77777777" w:rsidR="007966F2" w:rsidRDefault="007966F2" w:rsidP="007966F2">
      <w:pPr>
        <w:pStyle w:val="PL"/>
      </w:pPr>
      <w:r>
        <w:t xml:space="preserve">                - type: object</w:t>
      </w:r>
    </w:p>
    <w:p w14:paraId="59BA6EE5" w14:textId="77777777" w:rsidR="007966F2" w:rsidRDefault="007966F2" w:rsidP="007966F2">
      <w:pPr>
        <w:pStyle w:val="PL"/>
      </w:pPr>
      <w:r>
        <w:t xml:space="preserve">                  properties:</w:t>
      </w:r>
    </w:p>
    <w:p w14:paraId="603D1F9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3F2640A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4F4883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541B2CE7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968238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60E722F" w14:textId="77777777" w:rsidR="007966F2" w:rsidRDefault="007966F2" w:rsidP="007966F2">
      <w:pPr>
        <w:pStyle w:val="PL"/>
      </w:pPr>
      <w:r>
        <w:t xml:space="preserve">        - type: object</w:t>
      </w:r>
    </w:p>
    <w:p w14:paraId="233F7F18" w14:textId="77777777" w:rsidR="007966F2" w:rsidRDefault="007966F2" w:rsidP="007966F2">
      <w:pPr>
        <w:pStyle w:val="PL"/>
      </w:pPr>
      <w:r>
        <w:t xml:space="preserve">          properties:</w:t>
      </w:r>
    </w:p>
    <w:p w14:paraId="55FB85AC" w14:textId="77777777" w:rsidR="007966F2" w:rsidRDefault="007966F2" w:rsidP="007966F2">
      <w:pPr>
        <w:pStyle w:val="PL"/>
      </w:pPr>
      <w:r>
        <w:t xml:space="preserve">            attributes:</w:t>
      </w:r>
    </w:p>
    <w:p w14:paraId="2D43FC0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28DC55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E997468" w14:textId="77777777" w:rsidR="007966F2" w:rsidRDefault="007966F2" w:rsidP="007966F2">
      <w:pPr>
        <w:pStyle w:val="PL"/>
      </w:pPr>
      <w:r>
        <w:t xml:space="preserve">                - type: object</w:t>
      </w:r>
    </w:p>
    <w:p w14:paraId="70139737" w14:textId="77777777" w:rsidR="007966F2" w:rsidRDefault="007966F2" w:rsidP="007966F2">
      <w:pPr>
        <w:pStyle w:val="PL"/>
      </w:pPr>
      <w:r>
        <w:t xml:space="preserve">                  properties:</w:t>
      </w:r>
    </w:p>
    <w:p w14:paraId="3A9D063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3504B29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0451F2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46CA0200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4EBB8F1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0C6E58EE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0564C93" w14:textId="77777777" w:rsidR="007966F2" w:rsidRDefault="007966F2" w:rsidP="007966F2">
      <w:pPr>
        <w:pStyle w:val="PL"/>
      </w:pPr>
    </w:p>
    <w:p w14:paraId="09C45A07" w14:textId="77777777" w:rsidR="007966F2" w:rsidRDefault="007966F2" w:rsidP="007966F2">
      <w:pPr>
        <w:pStyle w:val="PL"/>
      </w:pPr>
    </w:p>
    <w:p w14:paraId="4CBE81FB" w14:textId="77777777" w:rsidR="007966F2" w:rsidRDefault="007966F2" w:rsidP="007966F2">
      <w:pPr>
        <w:pStyle w:val="PL"/>
      </w:pPr>
      <w:r>
        <w:t xml:space="preserve">    EP_N2-Single:</w:t>
      </w:r>
    </w:p>
    <w:p w14:paraId="438D4E5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0269AC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A9CA2B5" w14:textId="77777777" w:rsidR="007966F2" w:rsidRDefault="007966F2" w:rsidP="007966F2">
      <w:pPr>
        <w:pStyle w:val="PL"/>
      </w:pPr>
      <w:r>
        <w:t xml:space="preserve">        - type: object</w:t>
      </w:r>
    </w:p>
    <w:p w14:paraId="261ACE93" w14:textId="77777777" w:rsidR="007966F2" w:rsidRDefault="007966F2" w:rsidP="007966F2">
      <w:pPr>
        <w:pStyle w:val="PL"/>
      </w:pPr>
      <w:r>
        <w:t xml:space="preserve">          properties:</w:t>
      </w:r>
    </w:p>
    <w:p w14:paraId="6D73A88E" w14:textId="77777777" w:rsidR="007966F2" w:rsidRDefault="007966F2" w:rsidP="007966F2">
      <w:pPr>
        <w:pStyle w:val="PL"/>
      </w:pPr>
      <w:r>
        <w:t xml:space="preserve">            attributes:</w:t>
      </w:r>
    </w:p>
    <w:p w14:paraId="0916308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512022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A4A97CF" w14:textId="77777777" w:rsidR="007966F2" w:rsidRDefault="007966F2" w:rsidP="007966F2">
      <w:pPr>
        <w:pStyle w:val="PL"/>
      </w:pPr>
      <w:r>
        <w:t xml:space="preserve">                - type: object</w:t>
      </w:r>
    </w:p>
    <w:p w14:paraId="2AAEC9C6" w14:textId="77777777" w:rsidR="007966F2" w:rsidRDefault="007966F2" w:rsidP="007966F2">
      <w:pPr>
        <w:pStyle w:val="PL"/>
      </w:pPr>
      <w:r>
        <w:t xml:space="preserve">                  properties:</w:t>
      </w:r>
    </w:p>
    <w:p w14:paraId="0E7F882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96DDC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FC6786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C04E25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26C6A9E" w14:textId="77777777" w:rsidR="007966F2" w:rsidRDefault="007966F2" w:rsidP="007966F2">
      <w:pPr>
        <w:pStyle w:val="PL"/>
      </w:pPr>
      <w:r>
        <w:t xml:space="preserve">    EP_N3-Single:</w:t>
      </w:r>
    </w:p>
    <w:p w14:paraId="6442F3A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8A601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294B643" w14:textId="77777777" w:rsidR="007966F2" w:rsidRDefault="007966F2" w:rsidP="007966F2">
      <w:pPr>
        <w:pStyle w:val="PL"/>
      </w:pPr>
      <w:r>
        <w:t xml:space="preserve">        - type: object</w:t>
      </w:r>
    </w:p>
    <w:p w14:paraId="6E20D778" w14:textId="77777777" w:rsidR="007966F2" w:rsidRDefault="007966F2" w:rsidP="007966F2">
      <w:pPr>
        <w:pStyle w:val="PL"/>
      </w:pPr>
      <w:r>
        <w:t xml:space="preserve">          properties:</w:t>
      </w:r>
    </w:p>
    <w:p w14:paraId="7CF6FA18" w14:textId="77777777" w:rsidR="007966F2" w:rsidRDefault="007966F2" w:rsidP="007966F2">
      <w:pPr>
        <w:pStyle w:val="PL"/>
      </w:pPr>
      <w:r>
        <w:t xml:space="preserve">            attributes:</w:t>
      </w:r>
    </w:p>
    <w:p w14:paraId="29E5735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85A2FF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CAEFCC" w14:textId="77777777" w:rsidR="007966F2" w:rsidRDefault="007966F2" w:rsidP="007966F2">
      <w:pPr>
        <w:pStyle w:val="PL"/>
      </w:pPr>
      <w:r>
        <w:t xml:space="preserve">                - type: object</w:t>
      </w:r>
    </w:p>
    <w:p w14:paraId="735E32CF" w14:textId="77777777" w:rsidR="007966F2" w:rsidRDefault="007966F2" w:rsidP="007966F2">
      <w:pPr>
        <w:pStyle w:val="PL"/>
      </w:pPr>
      <w:r>
        <w:t xml:space="preserve">                  properties:</w:t>
      </w:r>
    </w:p>
    <w:p w14:paraId="7FD016E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D0B5E6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8308D9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9B40E4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B93A2E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69DCBF0C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49A0E71" w14:textId="77777777" w:rsidR="007966F2" w:rsidRDefault="007966F2" w:rsidP="007966F2">
      <w:pPr>
        <w:pStyle w:val="PL"/>
      </w:pPr>
      <w:r>
        <w:t xml:space="preserve">    EP_N4-Single:</w:t>
      </w:r>
    </w:p>
    <w:p w14:paraId="3528F22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DE6142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4462FCA" w14:textId="77777777" w:rsidR="007966F2" w:rsidRDefault="007966F2" w:rsidP="007966F2">
      <w:pPr>
        <w:pStyle w:val="PL"/>
      </w:pPr>
      <w:r>
        <w:t xml:space="preserve">        - type: object</w:t>
      </w:r>
    </w:p>
    <w:p w14:paraId="03A43A51" w14:textId="77777777" w:rsidR="007966F2" w:rsidRDefault="007966F2" w:rsidP="007966F2">
      <w:pPr>
        <w:pStyle w:val="PL"/>
      </w:pPr>
      <w:r>
        <w:t xml:space="preserve">          properties:</w:t>
      </w:r>
    </w:p>
    <w:p w14:paraId="4E5DF869" w14:textId="77777777" w:rsidR="007966F2" w:rsidRDefault="007966F2" w:rsidP="007966F2">
      <w:pPr>
        <w:pStyle w:val="PL"/>
      </w:pPr>
      <w:r>
        <w:t xml:space="preserve">            attributes:</w:t>
      </w:r>
    </w:p>
    <w:p w14:paraId="060FBCD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CB949D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1111A16" w14:textId="77777777" w:rsidR="007966F2" w:rsidRDefault="007966F2" w:rsidP="007966F2">
      <w:pPr>
        <w:pStyle w:val="PL"/>
      </w:pPr>
      <w:r>
        <w:t xml:space="preserve">                - type: object</w:t>
      </w:r>
    </w:p>
    <w:p w14:paraId="782289AB" w14:textId="77777777" w:rsidR="007966F2" w:rsidRDefault="007966F2" w:rsidP="007966F2">
      <w:pPr>
        <w:pStyle w:val="PL"/>
      </w:pPr>
      <w:r>
        <w:t xml:space="preserve">                  properties:</w:t>
      </w:r>
    </w:p>
    <w:p w14:paraId="6008507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A04D6DA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6B3444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6505FB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475DC15" w14:textId="77777777" w:rsidR="007966F2" w:rsidRDefault="007966F2" w:rsidP="007966F2">
      <w:pPr>
        <w:pStyle w:val="PL"/>
      </w:pPr>
      <w:r>
        <w:t xml:space="preserve">    EP_N5-Single:</w:t>
      </w:r>
    </w:p>
    <w:p w14:paraId="4888E639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F4F551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E7411BF" w14:textId="77777777" w:rsidR="007966F2" w:rsidRDefault="007966F2" w:rsidP="007966F2">
      <w:pPr>
        <w:pStyle w:val="PL"/>
      </w:pPr>
      <w:r>
        <w:t xml:space="preserve">        - type: object</w:t>
      </w:r>
    </w:p>
    <w:p w14:paraId="05D9A6C1" w14:textId="77777777" w:rsidR="007966F2" w:rsidRDefault="007966F2" w:rsidP="007966F2">
      <w:pPr>
        <w:pStyle w:val="PL"/>
      </w:pPr>
      <w:r>
        <w:t xml:space="preserve">          properties:</w:t>
      </w:r>
    </w:p>
    <w:p w14:paraId="09DEEFD7" w14:textId="77777777" w:rsidR="007966F2" w:rsidRDefault="007966F2" w:rsidP="007966F2">
      <w:pPr>
        <w:pStyle w:val="PL"/>
      </w:pPr>
      <w:r>
        <w:t xml:space="preserve">            attributes:</w:t>
      </w:r>
    </w:p>
    <w:p w14:paraId="48A3C7A6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E2EFC27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8C3DA1" w14:textId="77777777" w:rsidR="007966F2" w:rsidRDefault="007966F2" w:rsidP="007966F2">
      <w:pPr>
        <w:pStyle w:val="PL"/>
      </w:pPr>
      <w:r>
        <w:t xml:space="preserve">                - type: object</w:t>
      </w:r>
    </w:p>
    <w:p w14:paraId="4E25450B" w14:textId="77777777" w:rsidR="007966F2" w:rsidRDefault="007966F2" w:rsidP="007966F2">
      <w:pPr>
        <w:pStyle w:val="PL"/>
      </w:pPr>
      <w:r>
        <w:t xml:space="preserve">                  properties:</w:t>
      </w:r>
    </w:p>
    <w:p w14:paraId="06D6A51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387507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927F16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C63D69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D2CACE9" w14:textId="77777777" w:rsidR="007966F2" w:rsidRDefault="007966F2" w:rsidP="007966F2">
      <w:pPr>
        <w:pStyle w:val="PL"/>
      </w:pPr>
      <w:r>
        <w:t xml:space="preserve">    EP_N6-Single:</w:t>
      </w:r>
    </w:p>
    <w:p w14:paraId="55F22DE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D7C6C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EF22559" w14:textId="77777777" w:rsidR="007966F2" w:rsidRDefault="007966F2" w:rsidP="007966F2">
      <w:pPr>
        <w:pStyle w:val="PL"/>
      </w:pPr>
      <w:r>
        <w:t xml:space="preserve">        - type: object</w:t>
      </w:r>
    </w:p>
    <w:p w14:paraId="0A8FABBD" w14:textId="77777777" w:rsidR="007966F2" w:rsidRDefault="007966F2" w:rsidP="007966F2">
      <w:pPr>
        <w:pStyle w:val="PL"/>
      </w:pPr>
      <w:r>
        <w:t xml:space="preserve">          properties:</w:t>
      </w:r>
    </w:p>
    <w:p w14:paraId="44BC346C" w14:textId="77777777" w:rsidR="007966F2" w:rsidRDefault="007966F2" w:rsidP="007966F2">
      <w:pPr>
        <w:pStyle w:val="PL"/>
      </w:pPr>
      <w:r>
        <w:t xml:space="preserve">            attributes:</w:t>
      </w:r>
    </w:p>
    <w:p w14:paraId="0333E702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31EE0C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8636A7" w14:textId="77777777" w:rsidR="007966F2" w:rsidRDefault="007966F2" w:rsidP="007966F2">
      <w:pPr>
        <w:pStyle w:val="PL"/>
      </w:pPr>
      <w:r>
        <w:t xml:space="preserve">                - type: object</w:t>
      </w:r>
    </w:p>
    <w:p w14:paraId="36EB6BA0" w14:textId="77777777" w:rsidR="007966F2" w:rsidRDefault="007966F2" w:rsidP="007966F2">
      <w:pPr>
        <w:pStyle w:val="PL"/>
      </w:pPr>
      <w:r>
        <w:t xml:space="preserve">                  properties:</w:t>
      </w:r>
    </w:p>
    <w:p w14:paraId="008CB37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0CE9E8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1A3510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168EF58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1B2EB15" w14:textId="77777777" w:rsidR="007966F2" w:rsidRDefault="007966F2" w:rsidP="007966F2">
      <w:pPr>
        <w:pStyle w:val="PL"/>
      </w:pPr>
      <w:r>
        <w:t xml:space="preserve">    EP_N7-Single:</w:t>
      </w:r>
    </w:p>
    <w:p w14:paraId="27F165D0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DBA697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92DA60" w14:textId="77777777" w:rsidR="007966F2" w:rsidRDefault="007966F2" w:rsidP="007966F2">
      <w:pPr>
        <w:pStyle w:val="PL"/>
      </w:pPr>
      <w:r>
        <w:t xml:space="preserve">        - type: object</w:t>
      </w:r>
    </w:p>
    <w:p w14:paraId="6FD087E3" w14:textId="77777777" w:rsidR="007966F2" w:rsidRDefault="007966F2" w:rsidP="007966F2">
      <w:pPr>
        <w:pStyle w:val="PL"/>
      </w:pPr>
      <w:r>
        <w:t xml:space="preserve">          properties:</w:t>
      </w:r>
    </w:p>
    <w:p w14:paraId="2DFA08C6" w14:textId="77777777" w:rsidR="007966F2" w:rsidRDefault="007966F2" w:rsidP="007966F2">
      <w:pPr>
        <w:pStyle w:val="PL"/>
      </w:pPr>
      <w:r>
        <w:t xml:space="preserve">            attributes:</w:t>
      </w:r>
    </w:p>
    <w:p w14:paraId="6C2F70C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05EB1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17B953" w14:textId="77777777" w:rsidR="007966F2" w:rsidRDefault="007966F2" w:rsidP="007966F2">
      <w:pPr>
        <w:pStyle w:val="PL"/>
      </w:pPr>
      <w:r>
        <w:t xml:space="preserve">                - type: object</w:t>
      </w:r>
    </w:p>
    <w:p w14:paraId="3A2D9060" w14:textId="77777777" w:rsidR="007966F2" w:rsidRDefault="007966F2" w:rsidP="007966F2">
      <w:pPr>
        <w:pStyle w:val="PL"/>
      </w:pPr>
      <w:r>
        <w:t xml:space="preserve">                  properties:</w:t>
      </w:r>
    </w:p>
    <w:p w14:paraId="010889F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FA0BEF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4C9D59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E14672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FC57CAA" w14:textId="77777777" w:rsidR="007966F2" w:rsidRDefault="007966F2" w:rsidP="007966F2">
      <w:pPr>
        <w:pStyle w:val="PL"/>
      </w:pPr>
      <w:r>
        <w:t xml:space="preserve">    EP_N8-Single:</w:t>
      </w:r>
    </w:p>
    <w:p w14:paraId="264C3C2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AC9F6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A6CEAB8" w14:textId="77777777" w:rsidR="007966F2" w:rsidRDefault="007966F2" w:rsidP="007966F2">
      <w:pPr>
        <w:pStyle w:val="PL"/>
      </w:pPr>
      <w:r>
        <w:t xml:space="preserve">        - type: object</w:t>
      </w:r>
    </w:p>
    <w:p w14:paraId="1F7571AF" w14:textId="77777777" w:rsidR="007966F2" w:rsidRDefault="007966F2" w:rsidP="007966F2">
      <w:pPr>
        <w:pStyle w:val="PL"/>
      </w:pPr>
      <w:r>
        <w:t xml:space="preserve">          properties:</w:t>
      </w:r>
    </w:p>
    <w:p w14:paraId="7796FC12" w14:textId="77777777" w:rsidR="007966F2" w:rsidRDefault="007966F2" w:rsidP="007966F2">
      <w:pPr>
        <w:pStyle w:val="PL"/>
      </w:pPr>
      <w:r>
        <w:t xml:space="preserve">            attributes:</w:t>
      </w:r>
    </w:p>
    <w:p w14:paraId="765132E6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1AA535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D409B47" w14:textId="77777777" w:rsidR="007966F2" w:rsidRDefault="007966F2" w:rsidP="007966F2">
      <w:pPr>
        <w:pStyle w:val="PL"/>
      </w:pPr>
      <w:r>
        <w:t xml:space="preserve">                - type: object</w:t>
      </w:r>
    </w:p>
    <w:p w14:paraId="2291AF0A" w14:textId="77777777" w:rsidR="007966F2" w:rsidRDefault="007966F2" w:rsidP="007966F2">
      <w:pPr>
        <w:pStyle w:val="PL"/>
      </w:pPr>
      <w:r>
        <w:t xml:space="preserve">                  properties:</w:t>
      </w:r>
    </w:p>
    <w:p w14:paraId="49F4C79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E9A6F4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5AB0AA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DC53E3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F022EF" w14:textId="77777777" w:rsidR="007966F2" w:rsidRDefault="007966F2" w:rsidP="007966F2">
      <w:pPr>
        <w:pStyle w:val="PL"/>
      </w:pPr>
      <w:r>
        <w:t xml:space="preserve">    EP_N9-Single:</w:t>
      </w:r>
    </w:p>
    <w:p w14:paraId="0179270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DC243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B6653E8" w14:textId="77777777" w:rsidR="007966F2" w:rsidRDefault="007966F2" w:rsidP="007966F2">
      <w:pPr>
        <w:pStyle w:val="PL"/>
      </w:pPr>
      <w:r>
        <w:t xml:space="preserve">        - type: object</w:t>
      </w:r>
    </w:p>
    <w:p w14:paraId="7FADCF45" w14:textId="77777777" w:rsidR="007966F2" w:rsidRDefault="007966F2" w:rsidP="007966F2">
      <w:pPr>
        <w:pStyle w:val="PL"/>
      </w:pPr>
      <w:r>
        <w:t xml:space="preserve">          properties:</w:t>
      </w:r>
    </w:p>
    <w:p w14:paraId="49F58672" w14:textId="77777777" w:rsidR="007966F2" w:rsidRDefault="007966F2" w:rsidP="007966F2">
      <w:pPr>
        <w:pStyle w:val="PL"/>
      </w:pPr>
      <w:r>
        <w:t xml:space="preserve">            attributes:</w:t>
      </w:r>
    </w:p>
    <w:p w14:paraId="6B33B15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26F5A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A9DCC2" w14:textId="77777777" w:rsidR="007966F2" w:rsidRDefault="007966F2" w:rsidP="007966F2">
      <w:pPr>
        <w:pStyle w:val="PL"/>
      </w:pPr>
      <w:r>
        <w:t xml:space="preserve">                - type: object</w:t>
      </w:r>
    </w:p>
    <w:p w14:paraId="5D86CBF3" w14:textId="77777777" w:rsidR="007966F2" w:rsidRDefault="007966F2" w:rsidP="007966F2">
      <w:pPr>
        <w:pStyle w:val="PL"/>
      </w:pPr>
      <w:r>
        <w:t xml:space="preserve">                  properties:</w:t>
      </w:r>
    </w:p>
    <w:p w14:paraId="174B227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874F18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620BB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168AFF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8329494" w14:textId="77777777" w:rsidR="007966F2" w:rsidRDefault="007966F2" w:rsidP="007966F2">
      <w:pPr>
        <w:pStyle w:val="PL"/>
      </w:pPr>
      <w:r>
        <w:t xml:space="preserve">    EP_N10-Single:</w:t>
      </w:r>
    </w:p>
    <w:p w14:paraId="777ADE69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B34A85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C3EAB34" w14:textId="77777777" w:rsidR="007966F2" w:rsidRDefault="007966F2" w:rsidP="007966F2">
      <w:pPr>
        <w:pStyle w:val="PL"/>
      </w:pPr>
      <w:r>
        <w:t xml:space="preserve">        - type: object</w:t>
      </w:r>
    </w:p>
    <w:p w14:paraId="6B3AD064" w14:textId="77777777" w:rsidR="007966F2" w:rsidRDefault="007966F2" w:rsidP="007966F2">
      <w:pPr>
        <w:pStyle w:val="PL"/>
      </w:pPr>
      <w:r>
        <w:t xml:space="preserve">          properties:</w:t>
      </w:r>
    </w:p>
    <w:p w14:paraId="4A5978C0" w14:textId="77777777" w:rsidR="007966F2" w:rsidRDefault="007966F2" w:rsidP="007966F2">
      <w:pPr>
        <w:pStyle w:val="PL"/>
      </w:pPr>
      <w:r>
        <w:t xml:space="preserve">            attributes:</w:t>
      </w:r>
    </w:p>
    <w:p w14:paraId="657A314B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C1F865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62EE9D" w14:textId="77777777" w:rsidR="007966F2" w:rsidRDefault="007966F2" w:rsidP="007966F2">
      <w:pPr>
        <w:pStyle w:val="PL"/>
      </w:pPr>
      <w:r>
        <w:t xml:space="preserve">                - type: object</w:t>
      </w:r>
    </w:p>
    <w:p w14:paraId="1D68F885" w14:textId="77777777" w:rsidR="007966F2" w:rsidRDefault="007966F2" w:rsidP="007966F2">
      <w:pPr>
        <w:pStyle w:val="PL"/>
      </w:pPr>
      <w:r>
        <w:t xml:space="preserve">                  properties:</w:t>
      </w:r>
    </w:p>
    <w:p w14:paraId="5F12C6F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E685BA7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491190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79985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CD59B3D" w14:textId="77777777" w:rsidR="007966F2" w:rsidRDefault="007966F2" w:rsidP="007966F2">
      <w:pPr>
        <w:pStyle w:val="PL"/>
      </w:pPr>
      <w:r>
        <w:t xml:space="preserve">    EP_N11-Single:</w:t>
      </w:r>
    </w:p>
    <w:p w14:paraId="29B1735D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A3888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7B9A9C3" w14:textId="77777777" w:rsidR="007966F2" w:rsidRDefault="007966F2" w:rsidP="007966F2">
      <w:pPr>
        <w:pStyle w:val="PL"/>
      </w:pPr>
      <w:r>
        <w:t xml:space="preserve">        - type: object</w:t>
      </w:r>
    </w:p>
    <w:p w14:paraId="28B28E4F" w14:textId="77777777" w:rsidR="007966F2" w:rsidRDefault="007966F2" w:rsidP="007966F2">
      <w:pPr>
        <w:pStyle w:val="PL"/>
      </w:pPr>
      <w:r>
        <w:t xml:space="preserve">          properties:</w:t>
      </w:r>
    </w:p>
    <w:p w14:paraId="650A38E6" w14:textId="77777777" w:rsidR="007966F2" w:rsidRDefault="007966F2" w:rsidP="007966F2">
      <w:pPr>
        <w:pStyle w:val="PL"/>
      </w:pPr>
      <w:r>
        <w:t xml:space="preserve">            attributes:</w:t>
      </w:r>
    </w:p>
    <w:p w14:paraId="5435C557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E0892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F96765" w14:textId="77777777" w:rsidR="007966F2" w:rsidRDefault="007966F2" w:rsidP="007966F2">
      <w:pPr>
        <w:pStyle w:val="PL"/>
      </w:pPr>
      <w:r>
        <w:t xml:space="preserve">                - type: object</w:t>
      </w:r>
    </w:p>
    <w:p w14:paraId="10004E35" w14:textId="77777777" w:rsidR="007966F2" w:rsidRDefault="007966F2" w:rsidP="007966F2">
      <w:pPr>
        <w:pStyle w:val="PL"/>
      </w:pPr>
      <w:r>
        <w:t xml:space="preserve">                  properties:</w:t>
      </w:r>
    </w:p>
    <w:p w14:paraId="76C509C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0156F9D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679CC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EF711E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75CF10" w14:textId="77777777" w:rsidR="007966F2" w:rsidRDefault="007966F2" w:rsidP="007966F2">
      <w:pPr>
        <w:pStyle w:val="PL"/>
      </w:pPr>
      <w:r>
        <w:t xml:space="preserve">    EP_N12-Single:</w:t>
      </w:r>
    </w:p>
    <w:p w14:paraId="3D9568F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E9730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1EE8119" w14:textId="77777777" w:rsidR="007966F2" w:rsidRDefault="007966F2" w:rsidP="007966F2">
      <w:pPr>
        <w:pStyle w:val="PL"/>
      </w:pPr>
      <w:r>
        <w:t xml:space="preserve">        - type: object</w:t>
      </w:r>
    </w:p>
    <w:p w14:paraId="75DB86B4" w14:textId="77777777" w:rsidR="007966F2" w:rsidRDefault="007966F2" w:rsidP="007966F2">
      <w:pPr>
        <w:pStyle w:val="PL"/>
      </w:pPr>
      <w:r>
        <w:t xml:space="preserve">          properties:</w:t>
      </w:r>
    </w:p>
    <w:p w14:paraId="01CB9371" w14:textId="77777777" w:rsidR="007966F2" w:rsidRDefault="007966F2" w:rsidP="007966F2">
      <w:pPr>
        <w:pStyle w:val="PL"/>
      </w:pPr>
      <w:r>
        <w:t xml:space="preserve">            attributes:</w:t>
      </w:r>
    </w:p>
    <w:p w14:paraId="79E406D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BE6D66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1BAE5E3" w14:textId="77777777" w:rsidR="007966F2" w:rsidRDefault="007966F2" w:rsidP="007966F2">
      <w:pPr>
        <w:pStyle w:val="PL"/>
      </w:pPr>
      <w:r>
        <w:t xml:space="preserve">                - type: object</w:t>
      </w:r>
    </w:p>
    <w:p w14:paraId="1A11F41C" w14:textId="77777777" w:rsidR="007966F2" w:rsidRDefault="007966F2" w:rsidP="007966F2">
      <w:pPr>
        <w:pStyle w:val="PL"/>
      </w:pPr>
      <w:r>
        <w:t xml:space="preserve">                  properties:</w:t>
      </w:r>
    </w:p>
    <w:p w14:paraId="3DCE83F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6A900C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C90BE8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7E9CC6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F54892D" w14:textId="77777777" w:rsidR="007966F2" w:rsidRDefault="007966F2" w:rsidP="007966F2">
      <w:pPr>
        <w:pStyle w:val="PL"/>
      </w:pPr>
      <w:r>
        <w:t xml:space="preserve">    EP_N13-Single:</w:t>
      </w:r>
    </w:p>
    <w:p w14:paraId="791F6EC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EA4DB8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8B45BF1" w14:textId="77777777" w:rsidR="007966F2" w:rsidRDefault="007966F2" w:rsidP="007966F2">
      <w:pPr>
        <w:pStyle w:val="PL"/>
      </w:pPr>
      <w:r>
        <w:t xml:space="preserve">        - type: object</w:t>
      </w:r>
    </w:p>
    <w:p w14:paraId="4A380D0F" w14:textId="77777777" w:rsidR="007966F2" w:rsidRDefault="007966F2" w:rsidP="007966F2">
      <w:pPr>
        <w:pStyle w:val="PL"/>
      </w:pPr>
      <w:r>
        <w:t xml:space="preserve">          properties:</w:t>
      </w:r>
    </w:p>
    <w:p w14:paraId="6359D07D" w14:textId="77777777" w:rsidR="007966F2" w:rsidRDefault="007966F2" w:rsidP="007966F2">
      <w:pPr>
        <w:pStyle w:val="PL"/>
      </w:pPr>
      <w:r>
        <w:t xml:space="preserve">            attributes:</w:t>
      </w:r>
    </w:p>
    <w:p w14:paraId="07A035A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8375D9A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F0EA22D" w14:textId="77777777" w:rsidR="007966F2" w:rsidRDefault="007966F2" w:rsidP="007966F2">
      <w:pPr>
        <w:pStyle w:val="PL"/>
      </w:pPr>
      <w:r>
        <w:t xml:space="preserve">                - type: object</w:t>
      </w:r>
    </w:p>
    <w:p w14:paraId="1F709242" w14:textId="77777777" w:rsidR="007966F2" w:rsidRDefault="007966F2" w:rsidP="007966F2">
      <w:pPr>
        <w:pStyle w:val="PL"/>
      </w:pPr>
      <w:r>
        <w:t xml:space="preserve">                  properties:</w:t>
      </w:r>
    </w:p>
    <w:p w14:paraId="3CA7B5D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8F78DA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C01773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473A0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899EC4" w14:textId="77777777" w:rsidR="007966F2" w:rsidRDefault="007966F2" w:rsidP="007966F2">
      <w:pPr>
        <w:pStyle w:val="PL"/>
      </w:pPr>
      <w:r>
        <w:t xml:space="preserve">    EP_N14-Single:</w:t>
      </w:r>
    </w:p>
    <w:p w14:paraId="3C9CB40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B3167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B715CE6" w14:textId="77777777" w:rsidR="007966F2" w:rsidRDefault="007966F2" w:rsidP="007966F2">
      <w:pPr>
        <w:pStyle w:val="PL"/>
      </w:pPr>
      <w:r>
        <w:t xml:space="preserve">        - type: object</w:t>
      </w:r>
    </w:p>
    <w:p w14:paraId="1705A798" w14:textId="77777777" w:rsidR="007966F2" w:rsidRDefault="007966F2" w:rsidP="007966F2">
      <w:pPr>
        <w:pStyle w:val="PL"/>
      </w:pPr>
      <w:r>
        <w:t xml:space="preserve">          properties:</w:t>
      </w:r>
    </w:p>
    <w:p w14:paraId="4EFB22FF" w14:textId="77777777" w:rsidR="007966F2" w:rsidRDefault="007966F2" w:rsidP="007966F2">
      <w:pPr>
        <w:pStyle w:val="PL"/>
      </w:pPr>
      <w:r>
        <w:t xml:space="preserve">            attributes:</w:t>
      </w:r>
    </w:p>
    <w:p w14:paraId="137A73FF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C0AB91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982C0C8" w14:textId="77777777" w:rsidR="007966F2" w:rsidRDefault="007966F2" w:rsidP="007966F2">
      <w:pPr>
        <w:pStyle w:val="PL"/>
      </w:pPr>
      <w:r>
        <w:t xml:space="preserve">                - type: object</w:t>
      </w:r>
    </w:p>
    <w:p w14:paraId="782A69BB" w14:textId="77777777" w:rsidR="007966F2" w:rsidRDefault="007966F2" w:rsidP="007966F2">
      <w:pPr>
        <w:pStyle w:val="PL"/>
      </w:pPr>
      <w:r>
        <w:t xml:space="preserve">                  properties:</w:t>
      </w:r>
    </w:p>
    <w:p w14:paraId="0E272A2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F89513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1FDA18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A2A2C6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EF74BE1" w14:textId="77777777" w:rsidR="007966F2" w:rsidRDefault="007966F2" w:rsidP="007966F2">
      <w:pPr>
        <w:pStyle w:val="PL"/>
      </w:pPr>
      <w:r>
        <w:t xml:space="preserve">    EP_N15-Single:</w:t>
      </w:r>
    </w:p>
    <w:p w14:paraId="5026E15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A07277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C543C95" w14:textId="77777777" w:rsidR="007966F2" w:rsidRDefault="007966F2" w:rsidP="007966F2">
      <w:pPr>
        <w:pStyle w:val="PL"/>
      </w:pPr>
      <w:r>
        <w:t xml:space="preserve">        - type: object</w:t>
      </w:r>
    </w:p>
    <w:p w14:paraId="76A51BFB" w14:textId="77777777" w:rsidR="007966F2" w:rsidRDefault="007966F2" w:rsidP="007966F2">
      <w:pPr>
        <w:pStyle w:val="PL"/>
      </w:pPr>
      <w:r>
        <w:t xml:space="preserve">          properties:</w:t>
      </w:r>
    </w:p>
    <w:p w14:paraId="372F7621" w14:textId="77777777" w:rsidR="007966F2" w:rsidRDefault="007966F2" w:rsidP="007966F2">
      <w:pPr>
        <w:pStyle w:val="PL"/>
      </w:pPr>
      <w:r>
        <w:t xml:space="preserve">            attributes:</w:t>
      </w:r>
    </w:p>
    <w:p w14:paraId="32D392E6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B76342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67D5CA" w14:textId="77777777" w:rsidR="007966F2" w:rsidRDefault="007966F2" w:rsidP="007966F2">
      <w:pPr>
        <w:pStyle w:val="PL"/>
      </w:pPr>
      <w:r>
        <w:t xml:space="preserve">                - type: object</w:t>
      </w:r>
    </w:p>
    <w:p w14:paraId="29814EC5" w14:textId="77777777" w:rsidR="007966F2" w:rsidRDefault="007966F2" w:rsidP="007966F2">
      <w:pPr>
        <w:pStyle w:val="PL"/>
      </w:pPr>
      <w:r>
        <w:t xml:space="preserve">                  properties:</w:t>
      </w:r>
    </w:p>
    <w:p w14:paraId="60B7B1B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22A4EC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C1D7EE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299ACB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C831E86" w14:textId="77777777" w:rsidR="007966F2" w:rsidRDefault="007966F2" w:rsidP="007966F2">
      <w:pPr>
        <w:pStyle w:val="PL"/>
      </w:pPr>
      <w:r>
        <w:t xml:space="preserve">    EP_N16-Single:</w:t>
      </w:r>
    </w:p>
    <w:p w14:paraId="2D36F02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A88B45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F3B440" w14:textId="77777777" w:rsidR="007966F2" w:rsidRDefault="007966F2" w:rsidP="007966F2">
      <w:pPr>
        <w:pStyle w:val="PL"/>
      </w:pPr>
      <w:r>
        <w:t xml:space="preserve">        - type: object</w:t>
      </w:r>
    </w:p>
    <w:p w14:paraId="7356E173" w14:textId="77777777" w:rsidR="007966F2" w:rsidRDefault="007966F2" w:rsidP="007966F2">
      <w:pPr>
        <w:pStyle w:val="PL"/>
      </w:pPr>
      <w:r>
        <w:t xml:space="preserve">          properties:</w:t>
      </w:r>
    </w:p>
    <w:p w14:paraId="6713EFB0" w14:textId="77777777" w:rsidR="007966F2" w:rsidRDefault="007966F2" w:rsidP="007966F2">
      <w:pPr>
        <w:pStyle w:val="PL"/>
      </w:pPr>
      <w:r>
        <w:t xml:space="preserve">            attributes:</w:t>
      </w:r>
    </w:p>
    <w:p w14:paraId="02DF16F9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80EE6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445C141" w14:textId="77777777" w:rsidR="007966F2" w:rsidRDefault="007966F2" w:rsidP="007966F2">
      <w:pPr>
        <w:pStyle w:val="PL"/>
      </w:pPr>
      <w:r>
        <w:t xml:space="preserve">                - type: object</w:t>
      </w:r>
    </w:p>
    <w:p w14:paraId="4313A611" w14:textId="77777777" w:rsidR="007966F2" w:rsidRDefault="007966F2" w:rsidP="007966F2">
      <w:pPr>
        <w:pStyle w:val="PL"/>
      </w:pPr>
      <w:r>
        <w:t xml:space="preserve">                  properties:</w:t>
      </w:r>
    </w:p>
    <w:p w14:paraId="63D6B0A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4374F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CEA3AE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0E3C68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D45065C" w14:textId="77777777" w:rsidR="007966F2" w:rsidRDefault="007966F2" w:rsidP="007966F2">
      <w:pPr>
        <w:pStyle w:val="PL"/>
      </w:pPr>
      <w:r>
        <w:t xml:space="preserve">    EP_N17-Single:</w:t>
      </w:r>
    </w:p>
    <w:p w14:paraId="1C11C9E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7C212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2109468" w14:textId="77777777" w:rsidR="007966F2" w:rsidRDefault="007966F2" w:rsidP="007966F2">
      <w:pPr>
        <w:pStyle w:val="PL"/>
      </w:pPr>
      <w:r>
        <w:t xml:space="preserve">        - type: object</w:t>
      </w:r>
    </w:p>
    <w:p w14:paraId="111A3F50" w14:textId="77777777" w:rsidR="007966F2" w:rsidRDefault="007966F2" w:rsidP="007966F2">
      <w:pPr>
        <w:pStyle w:val="PL"/>
      </w:pPr>
      <w:r>
        <w:t xml:space="preserve">          properties:</w:t>
      </w:r>
    </w:p>
    <w:p w14:paraId="36FB9842" w14:textId="77777777" w:rsidR="007966F2" w:rsidRDefault="007966F2" w:rsidP="007966F2">
      <w:pPr>
        <w:pStyle w:val="PL"/>
      </w:pPr>
      <w:r>
        <w:t xml:space="preserve">            attributes:</w:t>
      </w:r>
    </w:p>
    <w:p w14:paraId="6D0CFEA8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925557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6E0AA12" w14:textId="77777777" w:rsidR="007966F2" w:rsidRDefault="007966F2" w:rsidP="007966F2">
      <w:pPr>
        <w:pStyle w:val="PL"/>
      </w:pPr>
      <w:r>
        <w:t xml:space="preserve">                - type: object</w:t>
      </w:r>
    </w:p>
    <w:p w14:paraId="03E9489D" w14:textId="77777777" w:rsidR="007966F2" w:rsidRDefault="007966F2" w:rsidP="007966F2">
      <w:pPr>
        <w:pStyle w:val="PL"/>
      </w:pPr>
      <w:r>
        <w:t xml:space="preserve">                  properties:</w:t>
      </w:r>
    </w:p>
    <w:p w14:paraId="27935AD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B11DA7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6F66BE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6958B7A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14A102" w14:textId="77777777" w:rsidR="007966F2" w:rsidRDefault="007966F2" w:rsidP="007966F2">
      <w:pPr>
        <w:pStyle w:val="PL"/>
      </w:pPr>
    </w:p>
    <w:p w14:paraId="1C71B3D4" w14:textId="77777777" w:rsidR="007966F2" w:rsidRDefault="007966F2" w:rsidP="007966F2">
      <w:pPr>
        <w:pStyle w:val="PL"/>
      </w:pPr>
      <w:r>
        <w:t xml:space="preserve">    EP_N20-Single:</w:t>
      </w:r>
    </w:p>
    <w:p w14:paraId="510C874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AEC8F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461B16F" w14:textId="77777777" w:rsidR="007966F2" w:rsidRDefault="007966F2" w:rsidP="007966F2">
      <w:pPr>
        <w:pStyle w:val="PL"/>
      </w:pPr>
      <w:r>
        <w:t xml:space="preserve">        - type: object</w:t>
      </w:r>
    </w:p>
    <w:p w14:paraId="02E0BE27" w14:textId="77777777" w:rsidR="007966F2" w:rsidRDefault="007966F2" w:rsidP="007966F2">
      <w:pPr>
        <w:pStyle w:val="PL"/>
      </w:pPr>
      <w:r>
        <w:t xml:space="preserve">          properties:</w:t>
      </w:r>
    </w:p>
    <w:p w14:paraId="02EB94F2" w14:textId="77777777" w:rsidR="007966F2" w:rsidRDefault="007966F2" w:rsidP="007966F2">
      <w:pPr>
        <w:pStyle w:val="PL"/>
      </w:pPr>
      <w:r>
        <w:t xml:space="preserve">            attributes:</w:t>
      </w:r>
    </w:p>
    <w:p w14:paraId="22BDB2ED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86029C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A1F0F09" w14:textId="77777777" w:rsidR="007966F2" w:rsidRDefault="007966F2" w:rsidP="007966F2">
      <w:pPr>
        <w:pStyle w:val="PL"/>
      </w:pPr>
      <w:r>
        <w:t xml:space="preserve">                - type: object</w:t>
      </w:r>
    </w:p>
    <w:p w14:paraId="2490A97B" w14:textId="77777777" w:rsidR="007966F2" w:rsidRDefault="007966F2" w:rsidP="007966F2">
      <w:pPr>
        <w:pStyle w:val="PL"/>
      </w:pPr>
      <w:r>
        <w:t xml:space="preserve">                  properties:</w:t>
      </w:r>
    </w:p>
    <w:p w14:paraId="5CC2AC0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34E41F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C44734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9070B2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E440FB8" w14:textId="77777777" w:rsidR="007966F2" w:rsidRDefault="007966F2" w:rsidP="007966F2">
      <w:pPr>
        <w:pStyle w:val="PL"/>
      </w:pPr>
    </w:p>
    <w:p w14:paraId="041BC7EF" w14:textId="77777777" w:rsidR="007966F2" w:rsidRDefault="007966F2" w:rsidP="007966F2">
      <w:pPr>
        <w:pStyle w:val="PL"/>
      </w:pPr>
      <w:r>
        <w:t xml:space="preserve">    EP_N21-Single:</w:t>
      </w:r>
    </w:p>
    <w:p w14:paraId="38D1D73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3B40EF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D3701BE" w14:textId="77777777" w:rsidR="007966F2" w:rsidRDefault="007966F2" w:rsidP="007966F2">
      <w:pPr>
        <w:pStyle w:val="PL"/>
      </w:pPr>
      <w:r>
        <w:t xml:space="preserve">        - type: object</w:t>
      </w:r>
    </w:p>
    <w:p w14:paraId="324AA599" w14:textId="77777777" w:rsidR="007966F2" w:rsidRDefault="007966F2" w:rsidP="007966F2">
      <w:pPr>
        <w:pStyle w:val="PL"/>
      </w:pPr>
      <w:r>
        <w:t xml:space="preserve">          properties:</w:t>
      </w:r>
    </w:p>
    <w:p w14:paraId="74BFB4AC" w14:textId="77777777" w:rsidR="007966F2" w:rsidRDefault="007966F2" w:rsidP="007966F2">
      <w:pPr>
        <w:pStyle w:val="PL"/>
      </w:pPr>
      <w:r>
        <w:t xml:space="preserve">            attributes:</w:t>
      </w:r>
    </w:p>
    <w:p w14:paraId="79831F5F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576723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1C8BA5" w14:textId="77777777" w:rsidR="007966F2" w:rsidRDefault="007966F2" w:rsidP="007966F2">
      <w:pPr>
        <w:pStyle w:val="PL"/>
      </w:pPr>
      <w:r>
        <w:t xml:space="preserve">                - type: object</w:t>
      </w:r>
    </w:p>
    <w:p w14:paraId="2C26224B" w14:textId="77777777" w:rsidR="007966F2" w:rsidRDefault="007966F2" w:rsidP="007966F2">
      <w:pPr>
        <w:pStyle w:val="PL"/>
      </w:pPr>
      <w:r>
        <w:t xml:space="preserve">                  properties:</w:t>
      </w:r>
    </w:p>
    <w:p w14:paraId="4DFE598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1BE9346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724B37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606415C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90651F2" w14:textId="77777777" w:rsidR="007966F2" w:rsidRDefault="007966F2" w:rsidP="007966F2">
      <w:pPr>
        <w:pStyle w:val="PL"/>
      </w:pPr>
      <w:r>
        <w:t xml:space="preserve">    EP_N22-Single:</w:t>
      </w:r>
    </w:p>
    <w:p w14:paraId="12827D7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1516A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B13C4C3" w14:textId="77777777" w:rsidR="007966F2" w:rsidRDefault="007966F2" w:rsidP="007966F2">
      <w:pPr>
        <w:pStyle w:val="PL"/>
      </w:pPr>
      <w:r>
        <w:t xml:space="preserve">        - type: object</w:t>
      </w:r>
    </w:p>
    <w:p w14:paraId="5070457B" w14:textId="77777777" w:rsidR="007966F2" w:rsidRDefault="007966F2" w:rsidP="007966F2">
      <w:pPr>
        <w:pStyle w:val="PL"/>
      </w:pPr>
      <w:r>
        <w:t xml:space="preserve">          properties:</w:t>
      </w:r>
    </w:p>
    <w:p w14:paraId="7E2654F3" w14:textId="77777777" w:rsidR="007966F2" w:rsidRDefault="007966F2" w:rsidP="007966F2">
      <w:pPr>
        <w:pStyle w:val="PL"/>
      </w:pPr>
      <w:r>
        <w:t xml:space="preserve">            attributes:</w:t>
      </w:r>
    </w:p>
    <w:p w14:paraId="1F95E33E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3B89D4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236EB9" w14:textId="77777777" w:rsidR="007966F2" w:rsidRDefault="007966F2" w:rsidP="007966F2">
      <w:pPr>
        <w:pStyle w:val="PL"/>
      </w:pPr>
      <w:r>
        <w:t xml:space="preserve">                - type: object</w:t>
      </w:r>
    </w:p>
    <w:p w14:paraId="695B677A" w14:textId="77777777" w:rsidR="007966F2" w:rsidRDefault="007966F2" w:rsidP="007966F2">
      <w:pPr>
        <w:pStyle w:val="PL"/>
      </w:pPr>
      <w:r>
        <w:t xml:space="preserve">                  properties:</w:t>
      </w:r>
    </w:p>
    <w:p w14:paraId="729D9CF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39BB448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75FEE1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63D000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37F8EC" w14:textId="77777777" w:rsidR="007966F2" w:rsidRDefault="007966F2" w:rsidP="007966F2">
      <w:pPr>
        <w:pStyle w:val="PL"/>
      </w:pPr>
    </w:p>
    <w:p w14:paraId="3755356D" w14:textId="77777777" w:rsidR="007966F2" w:rsidRDefault="007966F2" w:rsidP="007966F2">
      <w:pPr>
        <w:pStyle w:val="PL"/>
      </w:pPr>
      <w:r>
        <w:t xml:space="preserve">    EP_N26-Single:</w:t>
      </w:r>
    </w:p>
    <w:p w14:paraId="5AEF5935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3E327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C224AB6" w14:textId="77777777" w:rsidR="007966F2" w:rsidRDefault="007966F2" w:rsidP="007966F2">
      <w:pPr>
        <w:pStyle w:val="PL"/>
      </w:pPr>
      <w:r>
        <w:t xml:space="preserve">        - type: object</w:t>
      </w:r>
    </w:p>
    <w:p w14:paraId="1A98CEEF" w14:textId="77777777" w:rsidR="007966F2" w:rsidRDefault="007966F2" w:rsidP="007966F2">
      <w:pPr>
        <w:pStyle w:val="PL"/>
      </w:pPr>
      <w:r>
        <w:t xml:space="preserve">          properties:</w:t>
      </w:r>
    </w:p>
    <w:p w14:paraId="73475DBE" w14:textId="77777777" w:rsidR="007966F2" w:rsidRDefault="007966F2" w:rsidP="007966F2">
      <w:pPr>
        <w:pStyle w:val="PL"/>
      </w:pPr>
      <w:r>
        <w:t xml:space="preserve">            attributes:</w:t>
      </w:r>
    </w:p>
    <w:p w14:paraId="13E447B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9F534D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64B906E" w14:textId="77777777" w:rsidR="007966F2" w:rsidRDefault="007966F2" w:rsidP="007966F2">
      <w:pPr>
        <w:pStyle w:val="PL"/>
      </w:pPr>
      <w:r>
        <w:t xml:space="preserve">                - type: object</w:t>
      </w:r>
    </w:p>
    <w:p w14:paraId="4BF0B589" w14:textId="77777777" w:rsidR="007966F2" w:rsidRDefault="007966F2" w:rsidP="007966F2">
      <w:pPr>
        <w:pStyle w:val="PL"/>
      </w:pPr>
      <w:r>
        <w:t xml:space="preserve">                  properties:</w:t>
      </w:r>
    </w:p>
    <w:p w14:paraId="6C71200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AE7D0B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A3FD51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DE21C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C1B984" w14:textId="77777777" w:rsidR="007966F2" w:rsidRDefault="007966F2" w:rsidP="007966F2">
      <w:pPr>
        <w:pStyle w:val="PL"/>
      </w:pPr>
      <w:r>
        <w:t xml:space="preserve">    EP_N27-Single:</w:t>
      </w:r>
    </w:p>
    <w:p w14:paraId="5BF6AC9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48A43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AD130D0" w14:textId="77777777" w:rsidR="007966F2" w:rsidRDefault="007966F2" w:rsidP="007966F2">
      <w:pPr>
        <w:pStyle w:val="PL"/>
      </w:pPr>
      <w:r>
        <w:t xml:space="preserve">        - type: object</w:t>
      </w:r>
    </w:p>
    <w:p w14:paraId="464AA368" w14:textId="77777777" w:rsidR="007966F2" w:rsidRDefault="007966F2" w:rsidP="007966F2">
      <w:pPr>
        <w:pStyle w:val="PL"/>
      </w:pPr>
      <w:r>
        <w:t xml:space="preserve">          properties:</w:t>
      </w:r>
    </w:p>
    <w:p w14:paraId="386BB2C2" w14:textId="77777777" w:rsidR="007966F2" w:rsidRDefault="007966F2" w:rsidP="007966F2">
      <w:pPr>
        <w:pStyle w:val="PL"/>
      </w:pPr>
      <w:r>
        <w:t xml:space="preserve">            attributes:</w:t>
      </w:r>
    </w:p>
    <w:p w14:paraId="16B59E7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8DC50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9CB758D" w14:textId="77777777" w:rsidR="007966F2" w:rsidRDefault="007966F2" w:rsidP="007966F2">
      <w:pPr>
        <w:pStyle w:val="PL"/>
      </w:pPr>
      <w:r>
        <w:t xml:space="preserve">                - type: object</w:t>
      </w:r>
    </w:p>
    <w:p w14:paraId="3D699949" w14:textId="77777777" w:rsidR="007966F2" w:rsidRDefault="007966F2" w:rsidP="007966F2">
      <w:pPr>
        <w:pStyle w:val="PL"/>
      </w:pPr>
      <w:r>
        <w:t xml:space="preserve">                  properties:</w:t>
      </w:r>
    </w:p>
    <w:p w14:paraId="172A510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7416C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9B56F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76521A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DC97D67" w14:textId="77777777" w:rsidR="007966F2" w:rsidRDefault="007966F2" w:rsidP="007966F2">
      <w:pPr>
        <w:pStyle w:val="PL"/>
      </w:pPr>
    </w:p>
    <w:p w14:paraId="15DCC1EB" w14:textId="77777777" w:rsidR="007966F2" w:rsidRDefault="007966F2" w:rsidP="007966F2">
      <w:pPr>
        <w:pStyle w:val="PL"/>
      </w:pPr>
    </w:p>
    <w:p w14:paraId="5108249E" w14:textId="77777777" w:rsidR="007966F2" w:rsidRDefault="007966F2" w:rsidP="007966F2">
      <w:pPr>
        <w:pStyle w:val="PL"/>
      </w:pPr>
      <w:r>
        <w:t xml:space="preserve">    EP_N31-Single:</w:t>
      </w:r>
    </w:p>
    <w:p w14:paraId="4071AFD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73C14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7CA38B3" w14:textId="77777777" w:rsidR="007966F2" w:rsidRDefault="007966F2" w:rsidP="007966F2">
      <w:pPr>
        <w:pStyle w:val="PL"/>
      </w:pPr>
      <w:r>
        <w:t xml:space="preserve">        - type: object</w:t>
      </w:r>
    </w:p>
    <w:p w14:paraId="33EE138E" w14:textId="77777777" w:rsidR="007966F2" w:rsidRDefault="007966F2" w:rsidP="007966F2">
      <w:pPr>
        <w:pStyle w:val="PL"/>
      </w:pPr>
      <w:r>
        <w:t xml:space="preserve">          properties:</w:t>
      </w:r>
    </w:p>
    <w:p w14:paraId="4F70F0F9" w14:textId="77777777" w:rsidR="007966F2" w:rsidRDefault="007966F2" w:rsidP="007966F2">
      <w:pPr>
        <w:pStyle w:val="PL"/>
      </w:pPr>
      <w:r>
        <w:t xml:space="preserve">            attributes:</w:t>
      </w:r>
    </w:p>
    <w:p w14:paraId="3AD957C0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082BAE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7807E44" w14:textId="77777777" w:rsidR="007966F2" w:rsidRDefault="007966F2" w:rsidP="007966F2">
      <w:pPr>
        <w:pStyle w:val="PL"/>
      </w:pPr>
      <w:r>
        <w:t xml:space="preserve">                - type: object</w:t>
      </w:r>
    </w:p>
    <w:p w14:paraId="5778B830" w14:textId="77777777" w:rsidR="007966F2" w:rsidRDefault="007966F2" w:rsidP="007966F2">
      <w:pPr>
        <w:pStyle w:val="PL"/>
      </w:pPr>
      <w:r>
        <w:t xml:space="preserve">                  properties:</w:t>
      </w:r>
    </w:p>
    <w:p w14:paraId="4D3F003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4F77A8D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525146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A8D124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1022919" w14:textId="77777777" w:rsidR="007966F2" w:rsidRDefault="007966F2" w:rsidP="007966F2">
      <w:pPr>
        <w:pStyle w:val="PL"/>
      </w:pPr>
      <w:r>
        <w:t xml:space="preserve">    EP_N32-Single:</w:t>
      </w:r>
    </w:p>
    <w:p w14:paraId="3AEF639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CDA5C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85E778C" w14:textId="77777777" w:rsidR="007966F2" w:rsidRDefault="007966F2" w:rsidP="007966F2">
      <w:pPr>
        <w:pStyle w:val="PL"/>
      </w:pPr>
      <w:r>
        <w:t xml:space="preserve">        - type: object</w:t>
      </w:r>
    </w:p>
    <w:p w14:paraId="6B1D1A09" w14:textId="77777777" w:rsidR="007966F2" w:rsidRDefault="007966F2" w:rsidP="007966F2">
      <w:pPr>
        <w:pStyle w:val="PL"/>
      </w:pPr>
      <w:r>
        <w:t xml:space="preserve">          properties:</w:t>
      </w:r>
    </w:p>
    <w:p w14:paraId="567CC5DA" w14:textId="77777777" w:rsidR="007966F2" w:rsidRDefault="007966F2" w:rsidP="007966F2">
      <w:pPr>
        <w:pStyle w:val="PL"/>
      </w:pPr>
      <w:r>
        <w:t xml:space="preserve">            attributes:</w:t>
      </w:r>
    </w:p>
    <w:p w14:paraId="0BBF1C5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AE9E14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EF33DC1" w14:textId="77777777" w:rsidR="007966F2" w:rsidRDefault="007966F2" w:rsidP="007966F2">
      <w:pPr>
        <w:pStyle w:val="PL"/>
      </w:pPr>
      <w:r>
        <w:t xml:space="preserve">                - type: object</w:t>
      </w:r>
    </w:p>
    <w:p w14:paraId="049502D0" w14:textId="77777777" w:rsidR="007966F2" w:rsidRDefault="007966F2" w:rsidP="007966F2">
      <w:pPr>
        <w:pStyle w:val="PL"/>
      </w:pPr>
      <w:r>
        <w:t xml:space="preserve">                  properties:</w:t>
      </w:r>
    </w:p>
    <w:p w14:paraId="6399960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161DEB7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4DF8C1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5F0E80AF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4A6B9F1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1DC38702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711F140B" w14:textId="77777777" w:rsidR="007966F2" w:rsidRDefault="007966F2" w:rsidP="007966F2">
      <w:pPr>
        <w:pStyle w:val="PL"/>
      </w:pPr>
      <w:r>
        <w:t xml:space="preserve">                    n32cParas:</w:t>
      </w:r>
    </w:p>
    <w:p w14:paraId="5050CC4D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6BA8BCD" w14:textId="77777777" w:rsidR="007966F2" w:rsidRDefault="007966F2" w:rsidP="007966F2">
      <w:pPr>
        <w:pStyle w:val="PL"/>
      </w:pPr>
      <w:r>
        <w:t xml:space="preserve">                    n32fPolicy:</w:t>
      </w:r>
    </w:p>
    <w:p w14:paraId="7D920B8A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66D1A5B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13CE5B2F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E8CD26B" w14:textId="77777777" w:rsidR="007966F2" w:rsidRDefault="007966F2" w:rsidP="007966F2">
      <w:pPr>
        <w:pStyle w:val="PL"/>
      </w:pPr>
    </w:p>
    <w:p w14:paraId="2B71437D" w14:textId="77777777" w:rsidR="007966F2" w:rsidRDefault="007966F2" w:rsidP="007966F2">
      <w:pPr>
        <w:pStyle w:val="PL"/>
      </w:pPr>
      <w:r>
        <w:t xml:space="preserve">    EP_S5C-Single:</w:t>
      </w:r>
    </w:p>
    <w:p w14:paraId="3336EC8D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1DA467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538F2AF" w14:textId="77777777" w:rsidR="007966F2" w:rsidRDefault="007966F2" w:rsidP="007966F2">
      <w:pPr>
        <w:pStyle w:val="PL"/>
      </w:pPr>
      <w:r>
        <w:t xml:space="preserve">        - type: object</w:t>
      </w:r>
    </w:p>
    <w:p w14:paraId="04C319AA" w14:textId="77777777" w:rsidR="007966F2" w:rsidRDefault="007966F2" w:rsidP="007966F2">
      <w:pPr>
        <w:pStyle w:val="PL"/>
      </w:pPr>
      <w:r>
        <w:t xml:space="preserve">          properties:</w:t>
      </w:r>
    </w:p>
    <w:p w14:paraId="4BBC4C6C" w14:textId="77777777" w:rsidR="007966F2" w:rsidRDefault="007966F2" w:rsidP="007966F2">
      <w:pPr>
        <w:pStyle w:val="PL"/>
      </w:pPr>
      <w:r>
        <w:t xml:space="preserve">            attributes:</w:t>
      </w:r>
    </w:p>
    <w:p w14:paraId="11CCB7E2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B71B1C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C98025A" w14:textId="77777777" w:rsidR="007966F2" w:rsidRDefault="007966F2" w:rsidP="007966F2">
      <w:pPr>
        <w:pStyle w:val="PL"/>
      </w:pPr>
      <w:r>
        <w:t xml:space="preserve">                - type: object</w:t>
      </w:r>
    </w:p>
    <w:p w14:paraId="3E9EEFDE" w14:textId="77777777" w:rsidR="007966F2" w:rsidRDefault="007966F2" w:rsidP="007966F2">
      <w:pPr>
        <w:pStyle w:val="PL"/>
      </w:pPr>
      <w:r>
        <w:t xml:space="preserve">                  properties:</w:t>
      </w:r>
    </w:p>
    <w:p w14:paraId="7264E1D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338551D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325FDF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38C008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CFD5685" w14:textId="77777777" w:rsidR="007966F2" w:rsidRDefault="007966F2" w:rsidP="007966F2">
      <w:pPr>
        <w:pStyle w:val="PL"/>
      </w:pPr>
      <w:r>
        <w:t xml:space="preserve">    EP_S5U-Single:</w:t>
      </w:r>
    </w:p>
    <w:p w14:paraId="2DED027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885248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6D7A5A4" w14:textId="77777777" w:rsidR="007966F2" w:rsidRDefault="007966F2" w:rsidP="007966F2">
      <w:pPr>
        <w:pStyle w:val="PL"/>
      </w:pPr>
      <w:r>
        <w:t xml:space="preserve">        - type: object</w:t>
      </w:r>
    </w:p>
    <w:p w14:paraId="39FA4072" w14:textId="77777777" w:rsidR="007966F2" w:rsidRDefault="007966F2" w:rsidP="007966F2">
      <w:pPr>
        <w:pStyle w:val="PL"/>
      </w:pPr>
      <w:r>
        <w:t xml:space="preserve">          properties:</w:t>
      </w:r>
    </w:p>
    <w:p w14:paraId="50873446" w14:textId="77777777" w:rsidR="007966F2" w:rsidRDefault="007966F2" w:rsidP="007966F2">
      <w:pPr>
        <w:pStyle w:val="PL"/>
      </w:pPr>
      <w:r>
        <w:t xml:space="preserve">            attributes:</w:t>
      </w:r>
    </w:p>
    <w:p w14:paraId="6DED399E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C85A95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147ED74" w14:textId="77777777" w:rsidR="007966F2" w:rsidRDefault="007966F2" w:rsidP="007966F2">
      <w:pPr>
        <w:pStyle w:val="PL"/>
      </w:pPr>
      <w:r>
        <w:t xml:space="preserve">                - type: object</w:t>
      </w:r>
    </w:p>
    <w:p w14:paraId="1F6D677D" w14:textId="77777777" w:rsidR="007966F2" w:rsidRDefault="007966F2" w:rsidP="007966F2">
      <w:pPr>
        <w:pStyle w:val="PL"/>
      </w:pPr>
      <w:r>
        <w:t xml:space="preserve">                  properties:</w:t>
      </w:r>
    </w:p>
    <w:p w14:paraId="4327F2E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E9EBFF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B365E9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FD778D5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843632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6C3F14C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0DC33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A068DB6" w14:textId="77777777" w:rsidR="007966F2" w:rsidRDefault="007966F2" w:rsidP="007966F2">
      <w:pPr>
        <w:pStyle w:val="PL"/>
      </w:pPr>
      <w:r>
        <w:t xml:space="preserve">        - type: object</w:t>
      </w:r>
    </w:p>
    <w:p w14:paraId="18776792" w14:textId="77777777" w:rsidR="007966F2" w:rsidRDefault="007966F2" w:rsidP="007966F2">
      <w:pPr>
        <w:pStyle w:val="PL"/>
      </w:pPr>
      <w:r>
        <w:t xml:space="preserve">          properties:</w:t>
      </w:r>
    </w:p>
    <w:p w14:paraId="37CD0775" w14:textId="77777777" w:rsidR="007966F2" w:rsidRDefault="007966F2" w:rsidP="007966F2">
      <w:pPr>
        <w:pStyle w:val="PL"/>
      </w:pPr>
      <w:r>
        <w:t xml:space="preserve">            attributes:</w:t>
      </w:r>
    </w:p>
    <w:p w14:paraId="4FA3EEE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1177EC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C328EAC" w14:textId="77777777" w:rsidR="007966F2" w:rsidRDefault="007966F2" w:rsidP="007966F2">
      <w:pPr>
        <w:pStyle w:val="PL"/>
      </w:pPr>
      <w:r>
        <w:t xml:space="preserve">                - type: object</w:t>
      </w:r>
    </w:p>
    <w:p w14:paraId="7A983293" w14:textId="77777777" w:rsidR="007966F2" w:rsidRDefault="007966F2" w:rsidP="007966F2">
      <w:pPr>
        <w:pStyle w:val="PL"/>
      </w:pPr>
      <w:r>
        <w:t xml:space="preserve">                  properties:</w:t>
      </w:r>
    </w:p>
    <w:p w14:paraId="3BD9264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49ECC8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B18791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4E9FD0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F9C2285" w14:textId="77777777" w:rsidR="007966F2" w:rsidRDefault="007966F2" w:rsidP="007966F2">
      <w:pPr>
        <w:pStyle w:val="PL"/>
      </w:pPr>
      <w:r>
        <w:t xml:space="preserve">    EP_MAP_SMSC-Single:</w:t>
      </w:r>
    </w:p>
    <w:p w14:paraId="23E53EA1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A0792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353F49B" w14:textId="77777777" w:rsidR="007966F2" w:rsidRDefault="007966F2" w:rsidP="007966F2">
      <w:pPr>
        <w:pStyle w:val="PL"/>
      </w:pPr>
      <w:r>
        <w:t xml:space="preserve">        - type: object</w:t>
      </w:r>
    </w:p>
    <w:p w14:paraId="66DB9D52" w14:textId="77777777" w:rsidR="007966F2" w:rsidRDefault="007966F2" w:rsidP="007966F2">
      <w:pPr>
        <w:pStyle w:val="PL"/>
      </w:pPr>
      <w:r>
        <w:t xml:space="preserve">          properties:</w:t>
      </w:r>
    </w:p>
    <w:p w14:paraId="122F49C7" w14:textId="77777777" w:rsidR="007966F2" w:rsidRDefault="007966F2" w:rsidP="007966F2">
      <w:pPr>
        <w:pStyle w:val="PL"/>
      </w:pPr>
      <w:r>
        <w:t xml:space="preserve">            attributes:</w:t>
      </w:r>
    </w:p>
    <w:p w14:paraId="3B2E1BD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EF5BC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39FC19E" w14:textId="77777777" w:rsidR="007966F2" w:rsidRDefault="007966F2" w:rsidP="007966F2">
      <w:pPr>
        <w:pStyle w:val="PL"/>
      </w:pPr>
      <w:r>
        <w:t xml:space="preserve">                - type: object</w:t>
      </w:r>
    </w:p>
    <w:p w14:paraId="02D3C7C2" w14:textId="77777777" w:rsidR="007966F2" w:rsidRDefault="007966F2" w:rsidP="007966F2">
      <w:pPr>
        <w:pStyle w:val="PL"/>
      </w:pPr>
      <w:r>
        <w:t xml:space="preserve">                  properties:</w:t>
      </w:r>
    </w:p>
    <w:p w14:paraId="11A30C8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72499F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232AFE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932CB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226AB90" w14:textId="77777777" w:rsidR="007966F2" w:rsidRDefault="007966F2" w:rsidP="007966F2">
      <w:pPr>
        <w:pStyle w:val="PL"/>
      </w:pPr>
      <w:r>
        <w:t xml:space="preserve">    EP_NLS-Single:</w:t>
      </w:r>
    </w:p>
    <w:p w14:paraId="309099AA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63ED3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2913F3D" w14:textId="77777777" w:rsidR="007966F2" w:rsidRDefault="007966F2" w:rsidP="007966F2">
      <w:pPr>
        <w:pStyle w:val="PL"/>
      </w:pPr>
      <w:r>
        <w:t xml:space="preserve">        - type: object</w:t>
      </w:r>
    </w:p>
    <w:p w14:paraId="0933C73A" w14:textId="77777777" w:rsidR="007966F2" w:rsidRDefault="007966F2" w:rsidP="007966F2">
      <w:pPr>
        <w:pStyle w:val="PL"/>
      </w:pPr>
      <w:r>
        <w:t xml:space="preserve">          properties:</w:t>
      </w:r>
    </w:p>
    <w:p w14:paraId="226EBB29" w14:textId="77777777" w:rsidR="007966F2" w:rsidRDefault="007966F2" w:rsidP="007966F2">
      <w:pPr>
        <w:pStyle w:val="PL"/>
      </w:pPr>
      <w:r>
        <w:t xml:space="preserve">            attributes:</w:t>
      </w:r>
    </w:p>
    <w:p w14:paraId="0D0EEB7D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6CDADA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1498C4" w14:textId="77777777" w:rsidR="007966F2" w:rsidRDefault="007966F2" w:rsidP="007966F2">
      <w:pPr>
        <w:pStyle w:val="PL"/>
      </w:pPr>
      <w:r>
        <w:t xml:space="preserve">                - type: object</w:t>
      </w:r>
    </w:p>
    <w:p w14:paraId="20355A31" w14:textId="77777777" w:rsidR="007966F2" w:rsidRDefault="007966F2" w:rsidP="007966F2">
      <w:pPr>
        <w:pStyle w:val="PL"/>
      </w:pPr>
      <w:r>
        <w:t xml:space="preserve">                  properties:</w:t>
      </w:r>
    </w:p>
    <w:p w14:paraId="39D1CC1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09044DC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AE7AF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5B06E2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C7DF9E0" w14:textId="77777777" w:rsidR="007966F2" w:rsidRDefault="007966F2" w:rsidP="007966F2">
      <w:pPr>
        <w:pStyle w:val="PL"/>
      </w:pPr>
      <w:r>
        <w:t xml:space="preserve">    EP_NLG-Single:</w:t>
      </w:r>
    </w:p>
    <w:p w14:paraId="17E7D2F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94A68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8C5FC68" w14:textId="77777777" w:rsidR="007966F2" w:rsidRDefault="007966F2" w:rsidP="007966F2">
      <w:pPr>
        <w:pStyle w:val="PL"/>
      </w:pPr>
      <w:r>
        <w:t xml:space="preserve">        - type: object</w:t>
      </w:r>
    </w:p>
    <w:p w14:paraId="0E7120CA" w14:textId="77777777" w:rsidR="007966F2" w:rsidRDefault="007966F2" w:rsidP="007966F2">
      <w:pPr>
        <w:pStyle w:val="PL"/>
      </w:pPr>
      <w:r>
        <w:t xml:space="preserve">          properties:</w:t>
      </w:r>
    </w:p>
    <w:p w14:paraId="2503944A" w14:textId="77777777" w:rsidR="007966F2" w:rsidRDefault="007966F2" w:rsidP="007966F2">
      <w:pPr>
        <w:pStyle w:val="PL"/>
      </w:pPr>
      <w:r>
        <w:t xml:space="preserve">            attributes:</w:t>
      </w:r>
    </w:p>
    <w:p w14:paraId="155CA97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DEC248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2CFFB87" w14:textId="77777777" w:rsidR="007966F2" w:rsidRDefault="007966F2" w:rsidP="007966F2">
      <w:pPr>
        <w:pStyle w:val="PL"/>
      </w:pPr>
      <w:r>
        <w:t xml:space="preserve">                - type: object</w:t>
      </w:r>
    </w:p>
    <w:p w14:paraId="5FF14CCC" w14:textId="77777777" w:rsidR="007966F2" w:rsidRDefault="007966F2" w:rsidP="007966F2">
      <w:pPr>
        <w:pStyle w:val="PL"/>
      </w:pPr>
      <w:r>
        <w:t xml:space="preserve">                  properties:</w:t>
      </w:r>
    </w:p>
    <w:p w14:paraId="471C176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BB9EC5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6AB672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A0C51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AB6DF1A" w14:textId="77777777" w:rsidR="007966F2" w:rsidRDefault="007966F2" w:rsidP="007966F2">
      <w:pPr>
        <w:pStyle w:val="PL"/>
      </w:pPr>
    </w:p>
    <w:p w14:paraId="24999BB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33F6DEC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CDF780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89CB69B" w14:textId="77777777" w:rsidR="007966F2" w:rsidRDefault="007966F2" w:rsidP="007966F2">
      <w:pPr>
        <w:pStyle w:val="PL"/>
      </w:pPr>
      <w:r>
        <w:t xml:space="preserve">        - type: object</w:t>
      </w:r>
    </w:p>
    <w:p w14:paraId="4F160843" w14:textId="77777777" w:rsidR="007966F2" w:rsidRDefault="007966F2" w:rsidP="007966F2">
      <w:pPr>
        <w:pStyle w:val="PL"/>
      </w:pPr>
      <w:r>
        <w:t xml:space="preserve">          properties:</w:t>
      </w:r>
    </w:p>
    <w:p w14:paraId="1B47D5C6" w14:textId="77777777" w:rsidR="007966F2" w:rsidRDefault="007966F2" w:rsidP="007966F2">
      <w:pPr>
        <w:pStyle w:val="PL"/>
      </w:pPr>
      <w:r>
        <w:t xml:space="preserve">            attributes:</w:t>
      </w:r>
    </w:p>
    <w:p w14:paraId="2DE0C1D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78C4FF" w14:textId="77777777" w:rsidR="007966F2" w:rsidRDefault="007966F2" w:rsidP="007966F2">
      <w:pPr>
        <w:pStyle w:val="PL"/>
      </w:pPr>
      <w:r>
        <w:t xml:space="preserve">                - type: object</w:t>
      </w:r>
    </w:p>
    <w:p w14:paraId="0E2A4275" w14:textId="77777777" w:rsidR="007966F2" w:rsidRDefault="007966F2" w:rsidP="007966F2">
      <w:pPr>
        <w:pStyle w:val="PL"/>
      </w:pPr>
      <w:r>
        <w:t xml:space="preserve">                  properties:</w:t>
      </w:r>
    </w:p>
    <w:p w14:paraId="0644317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012B379F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72016C81" w14:textId="77777777" w:rsidR="007966F2" w:rsidRDefault="007966F2" w:rsidP="007966F2">
      <w:pPr>
        <w:pStyle w:val="PL"/>
      </w:pPr>
      <w:r>
        <w:t xml:space="preserve">                      items:</w:t>
      </w:r>
    </w:p>
    <w:p w14:paraId="3BAC9557" w14:textId="77777777" w:rsidR="007966F2" w:rsidRDefault="007966F2" w:rsidP="007966F2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66E9EF03" w14:textId="77777777" w:rsidR="007966F2" w:rsidRDefault="007966F2" w:rsidP="007966F2">
      <w:pPr>
        <w:pStyle w:val="PL"/>
      </w:pPr>
    </w:p>
    <w:p w14:paraId="37834013" w14:textId="77777777" w:rsidR="007966F2" w:rsidRDefault="007966F2" w:rsidP="007966F2">
      <w:pPr>
        <w:pStyle w:val="PL"/>
      </w:pPr>
      <w:r>
        <w:t xml:space="preserve">    Configurable5QISet-Single:</w:t>
      </w:r>
    </w:p>
    <w:p w14:paraId="413DE7A7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ECC7D5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CBB323C" w14:textId="77777777" w:rsidR="007966F2" w:rsidRDefault="007966F2" w:rsidP="007966F2">
      <w:pPr>
        <w:pStyle w:val="PL"/>
      </w:pPr>
      <w:r>
        <w:t xml:space="preserve">        - type: object</w:t>
      </w:r>
    </w:p>
    <w:p w14:paraId="14830B61" w14:textId="77777777" w:rsidR="007966F2" w:rsidRDefault="007966F2" w:rsidP="007966F2">
      <w:pPr>
        <w:pStyle w:val="PL"/>
      </w:pPr>
      <w:r>
        <w:t xml:space="preserve">          properties:</w:t>
      </w:r>
    </w:p>
    <w:p w14:paraId="02584B14" w14:textId="77777777" w:rsidR="007966F2" w:rsidRDefault="007966F2" w:rsidP="007966F2">
      <w:pPr>
        <w:pStyle w:val="PL"/>
      </w:pPr>
      <w:r>
        <w:t xml:space="preserve">            attributes:</w:t>
      </w:r>
    </w:p>
    <w:p w14:paraId="1044F2A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1D5625" w14:textId="77777777" w:rsidR="007966F2" w:rsidRDefault="007966F2" w:rsidP="007966F2">
      <w:pPr>
        <w:pStyle w:val="PL"/>
      </w:pPr>
      <w:r>
        <w:t xml:space="preserve">                - type: object</w:t>
      </w:r>
    </w:p>
    <w:p w14:paraId="407EAEBF" w14:textId="77777777" w:rsidR="007966F2" w:rsidRDefault="007966F2" w:rsidP="007966F2">
      <w:pPr>
        <w:pStyle w:val="PL"/>
      </w:pPr>
      <w:r>
        <w:t xml:space="preserve">                  properties:</w:t>
      </w:r>
    </w:p>
    <w:p w14:paraId="57029F0A" w14:textId="77777777" w:rsidR="007966F2" w:rsidRDefault="007966F2" w:rsidP="007966F2">
      <w:pPr>
        <w:pStyle w:val="PL"/>
      </w:pPr>
      <w:r>
        <w:t xml:space="preserve">                    configurable5QIs:</w:t>
      </w:r>
    </w:p>
    <w:p w14:paraId="1A9C31AE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752A9B07" w14:textId="77777777" w:rsidR="007966F2" w:rsidRDefault="007966F2" w:rsidP="007966F2">
      <w:pPr>
        <w:pStyle w:val="PL"/>
      </w:pPr>
      <w:r>
        <w:t xml:space="preserve">                      items:</w:t>
      </w:r>
    </w:p>
    <w:p w14:paraId="7E8A4BEF" w14:textId="77777777" w:rsidR="007966F2" w:rsidRDefault="007966F2" w:rsidP="007966F2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</w:t>
      </w:r>
    </w:p>
    <w:p w14:paraId="1A8FFB59" w14:textId="77777777" w:rsidR="007966F2" w:rsidRDefault="007966F2" w:rsidP="007966F2">
      <w:pPr>
        <w:pStyle w:val="PL"/>
      </w:pPr>
      <w:r>
        <w:t xml:space="preserve">   </w:t>
      </w:r>
    </w:p>
    <w:p w14:paraId="20AA51FC" w14:textId="77777777" w:rsidR="007966F2" w:rsidRDefault="007966F2" w:rsidP="007966F2">
      <w:pPr>
        <w:pStyle w:val="PL"/>
      </w:pPr>
      <w:r>
        <w:t xml:space="preserve">    Dynamic5QISet-Single:</w:t>
      </w:r>
    </w:p>
    <w:p w14:paraId="4118036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47F5A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0A853C6" w14:textId="77777777" w:rsidR="007966F2" w:rsidRDefault="007966F2" w:rsidP="007966F2">
      <w:pPr>
        <w:pStyle w:val="PL"/>
      </w:pPr>
      <w:r>
        <w:t xml:space="preserve">        - type: object</w:t>
      </w:r>
    </w:p>
    <w:p w14:paraId="64A2A4AD" w14:textId="77777777" w:rsidR="007966F2" w:rsidRDefault="007966F2" w:rsidP="007966F2">
      <w:pPr>
        <w:pStyle w:val="PL"/>
      </w:pPr>
      <w:r>
        <w:t xml:space="preserve">          properties:</w:t>
      </w:r>
    </w:p>
    <w:p w14:paraId="4E946134" w14:textId="77777777" w:rsidR="007966F2" w:rsidRDefault="007966F2" w:rsidP="007966F2">
      <w:pPr>
        <w:pStyle w:val="PL"/>
      </w:pPr>
      <w:r>
        <w:t xml:space="preserve">            attributes:</w:t>
      </w:r>
    </w:p>
    <w:p w14:paraId="2D61F85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81AD8D" w14:textId="77777777" w:rsidR="007966F2" w:rsidRDefault="007966F2" w:rsidP="007966F2">
      <w:pPr>
        <w:pStyle w:val="PL"/>
      </w:pPr>
      <w:r>
        <w:t xml:space="preserve">                - type: object</w:t>
      </w:r>
    </w:p>
    <w:p w14:paraId="63EBC2AD" w14:textId="77777777" w:rsidR="007966F2" w:rsidRDefault="007966F2" w:rsidP="007966F2">
      <w:pPr>
        <w:pStyle w:val="PL"/>
      </w:pPr>
      <w:r>
        <w:t xml:space="preserve">                  properties:</w:t>
      </w:r>
    </w:p>
    <w:p w14:paraId="6698597C" w14:textId="77777777" w:rsidR="007966F2" w:rsidRDefault="007966F2" w:rsidP="007966F2">
      <w:pPr>
        <w:pStyle w:val="PL"/>
      </w:pPr>
      <w:r>
        <w:t xml:space="preserve">                    dynamic5QIs:</w:t>
      </w:r>
    </w:p>
    <w:p w14:paraId="7DADE6CD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137C30E0" w14:textId="77777777" w:rsidR="007966F2" w:rsidRDefault="007966F2" w:rsidP="007966F2">
      <w:pPr>
        <w:pStyle w:val="PL"/>
      </w:pPr>
      <w:r>
        <w:t xml:space="preserve">                      items:</w:t>
      </w:r>
    </w:p>
    <w:p w14:paraId="1E6BB228" w14:textId="77777777" w:rsidR="007966F2" w:rsidRDefault="007966F2" w:rsidP="007966F2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                         </w:t>
      </w:r>
    </w:p>
    <w:p w14:paraId="249E6586" w14:textId="77777777" w:rsidR="007966F2" w:rsidRDefault="007966F2" w:rsidP="007966F2">
      <w:pPr>
        <w:pStyle w:val="PL"/>
      </w:pPr>
      <w:r>
        <w:t xml:space="preserve">                      </w:t>
      </w:r>
    </w:p>
    <w:p w14:paraId="6BA999F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6484CC8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A8616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7AD1232" w14:textId="77777777" w:rsidR="007966F2" w:rsidRDefault="007966F2" w:rsidP="007966F2">
      <w:pPr>
        <w:pStyle w:val="PL"/>
      </w:pPr>
      <w:r>
        <w:t xml:space="preserve">        - type: object</w:t>
      </w:r>
    </w:p>
    <w:p w14:paraId="059FCBFA" w14:textId="77777777" w:rsidR="007966F2" w:rsidRDefault="007966F2" w:rsidP="007966F2">
      <w:pPr>
        <w:pStyle w:val="PL"/>
      </w:pPr>
      <w:r>
        <w:t xml:space="preserve">          properties:</w:t>
      </w:r>
    </w:p>
    <w:p w14:paraId="5E60F80E" w14:textId="77777777" w:rsidR="007966F2" w:rsidRDefault="007966F2" w:rsidP="007966F2">
      <w:pPr>
        <w:pStyle w:val="PL"/>
      </w:pPr>
      <w:r>
        <w:t xml:space="preserve">            attributes:</w:t>
      </w:r>
    </w:p>
    <w:p w14:paraId="491920CE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40C5201" w14:textId="77777777" w:rsidR="007966F2" w:rsidRDefault="007966F2" w:rsidP="007966F2">
      <w:pPr>
        <w:pStyle w:val="PL"/>
      </w:pPr>
      <w:r>
        <w:t xml:space="preserve">                - type: object</w:t>
      </w:r>
    </w:p>
    <w:p w14:paraId="47B2E208" w14:textId="77777777" w:rsidR="007966F2" w:rsidRDefault="007966F2" w:rsidP="007966F2">
      <w:pPr>
        <w:pStyle w:val="PL"/>
      </w:pPr>
      <w:r>
        <w:t xml:space="preserve">                  properties:</w:t>
      </w:r>
    </w:p>
    <w:p w14:paraId="3496157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7CC13CEE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1C4B6F19" w14:textId="77777777" w:rsidR="007966F2" w:rsidRDefault="007966F2" w:rsidP="007966F2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4F1D6A5" w14:textId="77777777" w:rsidR="007966F2" w:rsidRDefault="007966F2" w:rsidP="007966F2">
      <w:pPr>
        <w:pStyle w:val="PL"/>
      </w:pPr>
      <w:r>
        <w:t xml:space="preserve">                        - ENABLED</w:t>
      </w:r>
    </w:p>
    <w:p w14:paraId="1CC43323" w14:textId="77777777" w:rsidR="007966F2" w:rsidRDefault="007966F2" w:rsidP="007966F2">
      <w:pPr>
        <w:pStyle w:val="PL"/>
      </w:pPr>
      <w:r>
        <w:t xml:space="preserve">                        - DISABLED</w:t>
      </w:r>
    </w:p>
    <w:p w14:paraId="2DEA8C3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1A123DA0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48D2F193" w14:textId="77777777" w:rsidR="007966F2" w:rsidRDefault="007966F2" w:rsidP="007966F2">
      <w:pPr>
        <w:pStyle w:val="PL"/>
      </w:pPr>
      <w:r>
        <w:t xml:space="preserve">                      items:</w:t>
      </w:r>
    </w:p>
    <w:p w14:paraId="5F8A750F" w14:textId="77777777" w:rsidR="007966F2" w:rsidRDefault="007966F2" w:rsidP="007966F2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DB9A66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3632859B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4B3C5543" w14:textId="77777777" w:rsidR="007966F2" w:rsidRDefault="007966F2" w:rsidP="007966F2">
      <w:pPr>
        <w:pStyle w:val="PL"/>
      </w:pPr>
      <w:r>
        <w:t xml:space="preserve">                      items:</w:t>
      </w:r>
    </w:p>
    <w:p w14:paraId="649FCFE4" w14:textId="77777777" w:rsidR="007966F2" w:rsidRDefault="007966F2" w:rsidP="007966F2">
      <w:pPr>
        <w:pStyle w:val="PL"/>
      </w:pPr>
      <w:r>
        <w:t xml:space="preserve">                        type: integer</w:t>
      </w:r>
    </w:p>
    <w:p w14:paraId="61F754E3" w14:textId="77777777" w:rsidR="007966F2" w:rsidRDefault="007966F2" w:rsidP="007966F2">
      <w:pPr>
        <w:pStyle w:val="PL"/>
      </w:pPr>
      <w:r>
        <w:t xml:space="preserve">                        minimum: 0</w:t>
      </w:r>
    </w:p>
    <w:p w14:paraId="68807A5B" w14:textId="77777777" w:rsidR="007966F2" w:rsidRDefault="007966F2" w:rsidP="007966F2">
      <w:pPr>
        <w:pStyle w:val="PL"/>
      </w:pPr>
      <w:r>
        <w:t xml:space="preserve">                        maximum: 255</w:t>
      </w:r>
    </w:p>
    <w:p w14:paraId="23E2D27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4FB21905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E76A83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291FFFD4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BA6242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3FC6F372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E76241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25548C95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37A2095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5E4E41CC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7B3F297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4126ABD2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039A7F38" w14:textId="77777777" w:rsidR="007966F2" w:rsidRDefault="007966F2" w:rsidP="007966F2">
      <w:pPr>
        <w:pStyle w:val="PL"/>
      </w:pPr>
    </w:p>
    <w:p w14:paraId="590F385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37F1803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D11F5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FAD1B02" w14:textId="77777777" w:rsidR="007966F2" w:rsidRDefault="007966F2" w:rsidP="007966F2">
      <w:pPr>
        <w:pStyle w:val="PL"/>
      </w:pPr>
      <w:r>
        <w:t xml:space="preserve">        - type: object</w:t>
      </w:r>
    </w:p>
    <w:p w14:paraId="0EF20EF8" w14:textId="77777777" w:rsidR="007966F2" w:rsidRDefault="007966F2" w:rsidP="007966F2">
      <w:pPr>
        <w:pStyle w:val="PL"/>
      </w:pPr>
      <w:r>
        <w:t xml:space="preserve">          properties:</w:t>
      </w:r>
    </w:p>
    <w:p w14:paraId="77350181" w14:textId="77777777" w:rsidR="007966F2" w:rsidRDefault="007966F2" w:rsidP="007966F2">
      <w:pPr>
        <w:pStyle w:val="PL"/>
      </w:pPr>
      <w:r>
        <w:t xml:space="preserve">            attributes:</w:t>
      </w:r>
    </w:p>
    <w:p w14:paraId="4787A1A8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51842C" w14:textId="77777777" w:rsidR="007966F2" w:rsidRDefault="007966F2" w:rsidP="007966F2">
      <w:pPr>
        <w:pStyle w:val="PL"/>
      </w:pPr>
      <w:r>
        <w:t xml:space="preserve">                - type: object</w:t>
      </w:r>
    </w:p>
    <w:p w14:paraId="0748532C" w14:textId="77777777" w:rsidR="007966F2" w:rsidRDefault="007966F2" w:rsidP="007966F2">
      <w:pPr>
        <w:pStyle w:val="PL"/>
      </w:pPr>
      <w:r>
        <w:t xml:space="preserve">                  properties:</w:t>
      </w:r>
    </w:p>
    <w:p w14:paraId="7CAB618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55C947C4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5D30E3C" w14:textId="77777777" w:rsidR="007966F2" w:rsidRDefault="007966F2" w:rsidP="007966F2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CD5DA15" w14:textId="77777777" w:rsidR="007966F2" w:rsidRDefault="007966F2" w:rsidP="007966F2">
      <w:pPr>
        <w:pStyle w:val="PL"/>
      </w:pPr>
      <w:r>
        <w:t xml:space="preserve">                        - ENABLED</w:t>
      </w:r>
    </w:p>
    <w:p w14:paraId="231C19A5" w14:textId="77777777" w:rsidR="007966F2" w:rsidRDefault="007966F2" w:rsidP="007966F2">
      <w:pPr>
        <w:pStyle w:val="PL"/>
      </w:pPr>
      <w:r>
        <w:t xml:space="preserve">                        - DISABLED</w:t>
      </w:r>
    </w:p>
    <w:p w14:paraId="0810836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7C8D72DC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597C5277" w14:textId="77777777" w:rsidR="007966F2" w:rsidRDefault="007966F2" w:rsidP="007966F2">
      <w:pPr>
        <w:pStyle w:val="PL"/>
      </w:pPr>
      <w:r>
        <w:t xml:space="preserve">                      items:</w:t>
      </w:r>
    </w:p>
    <w:p w14:paraId="1174727B" w14:textId="77777777" w:rsidR="007966F2" w:rsidRDefault="007966F2" w:rsidP="007966F2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B588498" w14:textId="77777777" w:rsidR="007966F2" w:rsidRDefault="007966F2" w:rsidP="007966F2">
      <w:pPr>
        <w:pStyle w:val="PL"/>
      </w:pPr>
      <w:r>
        <w:t xml:space="preserve">                    qFMonitored5QIs:</w:t>
      </w:r>
    </w:p>
    <w:p w14:paraId="4DE37FA1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2BA4171C" w14:textId="77777777" w:rsidR="007966F2" w:rsidRDefault="007966F2" w:rsidP="007966F2">
      <w:pPr>
        <w:pStyle w:val="PL"/>
      </w:pPr>
      <w:r>
        <w:t xml:space="preserve">                      items:</w:t>
      </w:r>
    </w:p>
    <w:p w14:paraId="51175BEC" w14:textId="77777777" w:rsidR="007966F2" w:rsidRDefault="007966F2" w:rsidP="007966F2">
      <w:pPr>
        <w:pStyle w:val="PL"/>
      </w:pPr>
      <w:r>
        <w:t xml:space="preserve">                        type: integer</w:t>
      </w:r>
    </w:p>
    <w:p w14:paraId="082E42E8" w14:textId="77777777" w:rsidR="007966F2" w:rsidRDefault="007966F2" w:rsidP="007966F2">
      <w:pPr>
        <w:pStyle w:val="PL"/>
      </w:pPr>
      <w:r>
        <w:t xml:space="preserve">                        minimum: 0</w:t>
      </w:r>
    </w:p>
    <w:p w14:paraId="71C96D69" w14:textId="77777777" w:rsidR="007966F2" w:rsidRDefault="007966F2" w:rsidP="007966F2">
      <w:pPr>
        <w:pStyle w:val="PL"/>
      </w:pPr>
      <w:r>
        <w:t xml:space="preserve">                        maximum: 255</w:t>
      </w:r>
    </w:p>
    <w:p w14:paraId="577738A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13C51A8A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B97D8A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5B5E70AD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115950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44033B3C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B0432C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7B1CEF2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200FBCD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16CBEF0E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289E9DF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681FCBB3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26D6753C" w14:textId="77777777" w:rsidR="007966F2" w:rsidRDefault="007966F2" w:rsidP="007966F2">
      <w:pPr>
        <w:pStyle w:val="PL"/>
      </w:pPr>
    </w:p>
    <w:p w14:paraId="0C5C452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4AD5D883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DFF04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211DA11" w14:textId="77777777" w:rsidR="007966F2" w:rsidRDefault="007966F2" w:rsidP="007966F2">
      <w:pPr>
        <w:pStyle w:val="PL"/>
      </w:pPr>
      <w:r>
        <w:t xml:space="preserve">        - type: object</w:t>
      </w:r>
    </w:p>
    <w:p w14:paraId="51E784D5" w14:textId="77777777" w:rsidR="007966F2" w:rsidRDefault="007966F2" w:rsidP="007966F2">
      <w:pPr>
        <w:pStyle w:val="PL"/>
      </w:pPr>
      <w:r>
        <w:t xml:space="preserve">          properties:</w:t>
      </w:r>
    </w:p>
    <w:p w14:paraId="39DFC43C" w14:textId="77777777" w:rsidR="007966F2" w:rsidRDefault="007966F2" w:rsidP="007966F2">
      <w:pPr>
        <w:pStyle w:val="PL"/>
      </w:pPr>
      <w:r>
        <w:t xml:space="preserve">            attributes:</w:t>
      </w:r>
    </w:p>
    <w:p w14:paraId="5877F80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721FC6" w14:textId="77777777" w:rsidR="007966F2" w:rsidRDefault="007966F2" w:rsidP="007966F2">
      <w:pPr>
        <w:pStyle w:val="PL"/>
      </w:pPr>
      <w:r>
        <w:t xml:space="preserve">                - type: object</w:t>
      </w:r>
    </w:p>
    <w:p w14:paraId="6E39A780" w14:textId="77777777" w:rsidR="007966F2" w:rsidRDefault="007966F2" w:rsidP="007966F2">
      <w:pPr>
        <w:pStyle w:val="PL"/>
      </w:pPr>
      <w:r>
        <w:t xml:space="preserve">                  properties:</w:t>
      </w:r>
    </w:p>
    <w:p w14:paraId="34DBB8A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6C47F93E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2031B52A" w14:textId="77777777" w:rsidR="007966F2" w:rsidRDefault="007966F2" w:rsidP="007966F2">
      <w:pPr>
        <w:pStyle w:val="PL"/>
      </w:pPr>
      <w:r>
        <w:t xml:space="preserve">                      items:</w:t>
      </w:r>
    </w:p>
    <w:p w14:paraId="2DFFC6A1" w14:textId="77777777" w:rsidR="007966F2" w:rsidRDefault="007966F2" w:rsidP="007966F2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4873D512" w14:textId="77777777" w:rsidR="007966F2" w:rsidRDefault="007966F2" w:rsidP="007966F2">
      <w:pPr>
        <w:pStyle w:val="PL"/>
      </w:pPr>
    </w:p>
    <w:p w14:paraId="1EC1F16D" w14:textId="77777777" w:rsidR="007966F2" w:rsidRDefault="007966F2" w:rsidP="007966F2">
      <w:pPr>
        <w:pStyle w:val="PL"/>
      </w:pPr>
      <w:r>
        <w:t>#-------- Definition of JSON arrays for name-contained IOCs ----------------------</w:t>
      </w:r>
    </w:p>
    <w:p w14:paraId="1157ACEE" w14:textId="77777777" w:rsidR="007966F2" w:rsidRDefault="007966F2" w:rsidP="007966F2">
      <w:pPr>
        <w:pStyle w:val="PL"/>
      </w:pPr>
    </w:p>
    <w:p w14:paraId="6B91E12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6769171" w14:textId="77777777" w:rsidR="007966F2" w:rsidRDefault="007966F2" w:rsidP="007966F2">
      <w:pPr>
        <w:pStyle w:val="PL"/>
      </w:pPr>
      <w:r>
        <w:t xml:space="preserve">      type: array</w:t>
      </w:r>
    </w:p>
    <w:p w14:paraId="1DB68FF8" w14:textId="77777777" w:rsidR="007966F2" w:rsidRDefault="007966F2" w:rsidP="007966F2">
      <w:pPr>
        <w:pStyle w:val="PL"/>
      </w:pPr>
      <w:r>
        <w:t xml:space="preserve">      items:</w:t>
      </w:r>
    </w:p>
    <w:p w14:paraId="7FBDD07E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2FF462D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4D80AFB1" w14:textId="77777777" w:rsidR="007966F2" w:rsidRDefault="007966F2" w:rsidP="007966F2">
      <w:pPr>
        <w:pStyle w:val="PL"/>
      </w:pPr>
      <w:r>
        <w:t xml:space="preserve">      type: array</w:t>
      </w:r>
    </w:p>
    <w:p w14:paraId="5CE0EE1E" w14:textId="77777777" w:rsidR="007966F2" w:rsidRDefault="007966F2" w:rsidP="007966F2">
      <w:pPr>
        <w:pStyle w:val="PL"/>
      </w:pPr>
      <w:r>
        <w:t xml:space="preserve">      items:</w:t>
      </w:r>
    </w:p>
    <w:p w14:paraId="3C1BE66A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1563517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1E391DB8" w14:textId="77777777" w:rsidR="007966F2" w:rsidRDefault="007966F2" w:rsidP="007966F2">
      <w:pPr>
        <w:pStyle w:val="PL"/>
      </w:pPr>
      <w:r>
        <w:t xml:space="preserve">      type: array</w:t>
      </w:r>
    </w:p>
    <w:p w14:paraId="1035ED5E" w14:textId="77777777" w:rsidR="007966F2" w:rsidRDefault="007966F2" w:rsidP="007966F2">
      <w:pPr>
        <w:pStyle w:val="PL"/>
      </w:pPr>
      <w:r>
        <w:t xml:space="preserve">      items:</w:t>
      </w:r>
    </w:p>
    <w:p w14:paraId="7FDFFA99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4E9DBC6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1451F9AA" w14:textId="77777777" w:rsidR="007966F2" w:rsidRDefault="007966F2" w:rsidP="007966F2">
      <w:pPr>
        <w:pStyle w:val="PL"/>
      </w:pPr>
      <w:r>
        <w:t xml:space="preserve">      type: array</w:t>
      </w:r>
    </w:p>
    <w:p w14:paraId="27E3A95B" w14:textId="77777777" w:rsidR="007966F2" w:rsidRDefault="007966F2" w:rsidP="007966F2">
      <w:pPr>
        <w:pStyle w:val="PL"/>
      </w:pPr>
      <w:r>
        <w:t xml:space="preserve">      items:</w:t>
      </w:r>
    </w:p>
    <w:p w14:paraId="63E4BD2E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593A859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35240A09" w14:textId="77777777" w:rsidR="007966F2" w:rsidRDefault="007966F2" w:rsidP="007966F2">
      <w:pPr>
        <w:pStyle w:val="PL"/>
      </w:pPr>
      <w:r>
        <w:t xml:space="preserve">      type: array</w:t>
      </w:r>
    </w:p>
    <w:p w14:paraId="42A1D1BD" w14:textId="77777777" w:rsidR="007966F2" w:rsidRDefault="007966F2" w:rsidP="007966F2">
      <w:pPr>
        <w:pStyle w:val="PL"/>
      </w:pPr>
      <w:r>
        <w:t xml:space="preserve">      items:</w:t>
      </w:r>
    </w:p>
    <w:p w14:paraId="54F80AAA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4ABDEEC7" w14:textId="77777777" w:rsidR="007966F2" w:rsidRDefault="007966F2" w:rsidP="007966F2">
      <w:pPr>
        <w:pStyle w:val="PL"/>
      </w:pPr>
      <w:r>
        <w:t xml:space="preserve">    N3iwfFunction-Multiple:</w:t>
      </w:r>
    </w:p>
    <w:p w14:paraId="737E2C05" w14:textId="77777777" w:rsidR="007966F2" w:rsidRDefault="007966F2" w:rsidP="007966F2">
      <w:pPr>
        <w:pStyle w:val="PL"/>
      </w:pPr>
      <w:r>
        <w:t xml:space="preserve">      type: array</w:t>
      </w:r>
    </w:p>
    <w:p w14:paraId="4A6BB2F4" w14:textId="77777777" w:rsidR="007966F2" w:rsidRDefault="007966F2" w:rsidP="007966F2">
      <w:pPr>
        <w:pStyle w:val="PL"/>
      </w:pPr>
      <w:r>
        <w:t xml:space="preserve">      items:</w:t>
      </w:r>
    </w:p>
    <w:p w14:paraId="20BD0D4A" w14:textId="77777777" w:rsidR="007966F2" w:rsidRDefault="007966F2" w:rsidP="007966F2">
      <w:pPr>
        <w:pStyle w:val="PL"/>
      </w:pPr>
      <w:r>
        <w:t xml:space="preserve">        $ref: '#/components/schemas/N3iwfFunction-Single'</w:t>
      </w:r>
    </w:p>
    <w:p w14:paraId="0FB390C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76C5BAF1" w14:textId="77777777" w:rsidR="007966F2" w:rsidRDefault="007966F2" w:rsidP="007966F2">
      <w:pPr>
        <w:pStyle w:val="PL"/>
      </w:pPr>
      <w:r>
        <w:t xml:space="preserve">      type: array</w:t>
      </w:r>
    </w:p>
    <w:p w14:paraId="1AA1A68A" w14:textId="77777777" w:rsidR="007966F2" w:rsidRDefault="007966F2" w:rsidP="007966F2">
      <w:pPr>
        <w:pStyle w:val="PL"/>
      </w:pPr>
      <w:r>
        <w:t xml:space="preserve">      items:</w:t>
      </w:r>
    </w:p>
    <w:p w14:paraId="467EC0B1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07B327D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7F0CE96D" w14:textId="77777777" w:rsidR="007966F2" w:rsidRDefault="007966F2" w:rsidP="007966F2">
      <w:pPr>
        <w:pStyle w:val="PL"/>
      </w:pPr>
      <w:r>
        <w:t xml:space="preserve">      type: array</w:t>
      </w:r>
    </w:p>
    <w:p w14:paraId="2D63F7E1" w14:textId="77777777" w:rsidR="007966F2" w:rsidRDefault="007966F2" w:rsidP="007966F2">
      <w:pPr>
        <w:pStyle w:val="PL"/>
      </w:pPr>
      <w:r>
        <w:t xml:space="preserve">      items:</w:t>
      </w:r>
    </w:p>
    <w:p w14:paraId="6F294130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1CB6AF1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276811D9" w14:textId="77777777" w:rsidR="007966F2" w:rsidRDefault="007966F2" w:rsidP="007966F2">
      <w:pPr>
        <w:pStyle w:val="PL"/>
      </w:pPr>
      <w:r>
        <w:t xml:space="preserve">      type: array</w:t>
      </w:r>
    </w:p>
    <w:p w14:paraId="5E817B69" w14:textId="77777777" w:rsidR="007966F2" w:rsidRDefault="007966F2" w:rsidP="007966F2">
      <w:pPr>
        <w:pStyle w:val="PL"/>
      </w:pPr>
      <w:r>
        <w:t xml:space="preserve">      items:</w:t>
      </w:r>
    </w:p>
    <w:p w14:paraId="28685339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454D70A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46E759F6" w14:textId="77777777" w:rsidR="007966F2" w:rsidRDefault="007966F2" w:rsidP="007966F2">
      <w:pPr>
        <w:pStyle w:val="PL"/>
      </w:pPr>
      <w:r>
        <w:t xml:space="preserve">      type: array</w:t>
      </w:r>
    </w:p>
    <w:p w14:paraId="3472FB0C" w14:textId="77777777" w:rsidR="007966F2" w:rsidRDefault="007966F2" w:rsidP="007966F2">
      <w:pPr>
        <w:pStyle w:val="PL"/>
      </w:pPr>
      <w:r>
        <w:t xml:space="preserve">      items:</w:t>
      </w:r>
    </w:p>
    <w:p w14:paraId="3A15DC8B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73BA8A8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56612233" w14:textId="77777777" w:rsidR="007966F2" w:rsidRDefault="007966F2" w:rsidP="007966F2">
      <w:pPr>
        <w:pStyle w:val="PL"/>
      </w:pPr>
      <w:r>
        <w:t xml:space="preserve">      type: array</w:t>
      </w:r>
    </w:p>
    <w:p w14:paraId="6769F18A" w14:textId="77777777" w:rsidR="007966F2" w:rsidRDefault="007966F2" w:rsidP="007966F2">
      <w:pPr>
        <w:pStyle w:val="PL"/>
      </w:pPr>
      <w:r>
        <w:t xml:space="preserve">      items:</w:t>
      </w:r>
    </w:p>
    <w:p w14:paraId="6664345D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2D39CFF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1DEB2991" w14:textId="77777777" w:rsidR="007966F2" w:rsidRDefault="007966F2" w:rsidP="007966F2">
      <w:pPr>
        <w:pStyle w:val="PL"/>
      </w:pPr>
      <w:r>
        <w:t xml:space="preserve">      type: array</w:t>
      </w:r>
    </w:p>
    <w:p w14:paraId="61A6716C" w14:textId="77777777" w:rsidR="007966F2" w:rsidRDefault="007966F2" w:rsidP="007966F2">
      <w:pPr>
        <w:pStyle w:val="PL"/>
      </w:pPr>
      <w:r>
        <w:t xml:space="preserve">      items:</w:t>
      </w:r>
    </w:p>
    <w:p w14:paraId="495A1C98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2107BD5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40F6E548" w14:textId="77777777" w:rsidR="007966F2" w:rsidRDefault="007966F2" w:rsidP="007966F2">
      <w:pPr>
        <w:pStyle w:val="PL"/>
      </w:pPr>
      <w:r>
        <w:t xml:space="preserve">      type: array</w:t>
      </w:r>
    </w:p>
    <w:p w14:paraId="5AC6C39C" w14:textId="77777777" w:rsidR="007966F2" w:rsidRDefault="007966F2" w:rsidP="007966F2">
      <w:pPr>
        <w:pStyle w:val="PL"/>
      </w:pPr>
      <w:r>
        <w:t xml:space="preserve">      items:</w:t>
      </w:r>
    </w:p>
    <w:p w14:paraId="164B2A51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5CA3157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777AED89" w14:textId="77777777" w:rsidR="007966F2" w:rsidRDefault="007966F2" w:rsidP="007966F2">
      <w:pPr>
        <w:pStyle w:val="PL"/>
      </w:pPr>
      <w:r>
        <w:t xml:space="preserve">      type: array</w:t>
      </w:r>
    </w:p>
    <w:p w14:paraId="41F79E46" w14:textId="77777777" w:rsidR="007966F2" w:rsidRDefault="007966F2" w:rsidP="007966F2">
      <w:pPr>
        <w:pStyle w:val="PL"/>
      </w:pPr>
      <w:r>
        <w:t xml:space="preserve">      items:</w:t>
      </w:r>
    </w:p>
    <w:p w14:paraId="537FC6DC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67FCC12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668C0B0D" w14:textId="77777777" w:rsidR="007966F2" w:rsidRDefault="007966F2" w:rsidP="007966F2">
      <w:pPr>
        <w:pStyle w:val="PL"/>
      </w:pPr>
      <w:r>
        <w:t xml:space="preserve">      type: array</w:t>
      </w:r>
    </w:p>
    <w:p w14:paraId="2590EFE7" w14:textId="77777777" w:rsidR="007966F2" w:rsidRDefault="007966F2" w:rsidP="007966F2">
      <w:pPr>
        <w:pStyle w:val="PL"/>
      </w:pPr>
      <w:r>
        <w:t xml:space="preserve">      items:</w:t>
      </w:r>
    </w:p>
    <w:p w14:paraId="44504643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56A44DE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784DA7C0" w14:textId="77777777" w:rsidR="007966F2" w:rsidRDefault="007966F2" w:rsidP="007966F2">
      <w:pPr>
        <w:pStyle w:val="PL"/>
      </w:pPr>
      <w:r>
        <w:t xml:space="preserve">      type: array</w:t>
      </w:r>
    </w:p>
    <w:p w14:paraId="56297539" w14:textId="77777777" w:rsidR="007966F2" w:rsidRDefault="007966F2" w:rsidP="007966F2">
      <w:pPr>
        <w:pStyle w:val="PL"/>
      </w:pPr>
      <w:r>
        <w:t xml:space="preserve">      items:</w:t>
      </w:r>
    </w:p>
    <w:p w14:paraId="0F82EAF2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C7BF43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2A54EBED" w14:textId="77777777" w:rsidR="007966F2" w:rsidRDefault="007966F2" w:rsidP="007966F2">
      <w:pPr>
        <w:pStyle w:val="PL"/>
      </w:pPr>
      <w:r>
        <w:t xml:space="preserve">      type: array</w:t>
      </w:r>
    </w:p>
    <w:p w14:paraId="16EBA5F0" w14:textId="77777777" w:rsidR="007966F2" w:rsidRDefault="007966F2" w:rsidP="007966F2">
      <w:pPr>
        <w:pStyle w:val="PL"/>
      </w:pPr>
      <w:r>
        <w:t xml:space="preserve">      items:</w:t>
      </w:r>
    </w:p>
    <w:p w14:paraId="69499C8F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480818E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79AF3E09" w14:textId="77777777" w:rsidR="007966F2" w:rsidRDefault="007966F2" w:rsidP="007966F2">
      <w:pPr>
        <w:pStyle w:val="PL"/>
      </w:pPr>
      <w:r>
        <w:t xml:space="preserve">      type: array</w:t>
      </w:r>
    </w:p>
    <w:p w14:paraId="52EBD85A" w14:textId="77777777" w:rsidR="007966F2" w:rsidRDefault="007966F2" w:rsidP="007966F2">
      <w:pPr>
        <w:pStyle w:val="PL"/>
      </w:pPr>
      <w:r>
        <w:t xml:space="preserve">      items:</w:t>
      </w:r>
    </w:p>
    <w:p w14:paraId="3CD7E2EA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41290C4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5EC85DB3" w14:textId="77777777" w:rsidR="007966F2" w:rsidRDefault="007966F2" w:rsidP="007966F2">
      <w:pPr>
        <w:pStyle w:val="PL"/>
      </w:pPr>
      <w:r>
        <w:t xml:space="preserve">      type: array</w:t>
      </w:r>
    </w:p>
    <w:p w14:paraId="47BF836E" w14:textId="77777777" w:rsidR="007966F2" w:rsidRDefault="007966F2" w:rsidP="007966F2">
      <w:pPr>
        <w:pStyle w:val="PL"/>
      </w:pPr>
      <w:r>
        <w:t xml:space="preserve">      items:</w:t>
      </w:r>
    </w:p>
    <w:p w14:paraId="1921DFEA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4397DC6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33EEADA3" w14:textId="77777777" w:rsidR="007966F2" w:rsidRDefault="007966F2" w:rsidP="007966F2">
      <w:pPr>
        <w:pStyle w:val="PL"/>
      </w:pPr>
      <w:r>
        <w:t xml:space="preserve">      type: array</w:t>
      </w:r>
    </w:p>
    <w:p w14:paraId="668820BA" w14:textId="77777777" w:rsidR="007966F2" w:rsidRDefault="007966F2" w:rsidP="007966F2">
      <w:pPr>
        <w:pStyle w:val="PL"/>
      </w:pPr>
      <w:r>
        <w:t xml:space="preserve">      items:</w:t>
      </w:r>
    </w:p>
    <w:p w14:paraId="0F5C6999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674BC6E1" w14:textId="77777777" w:rsidR="007966F2" w:rsidRDefault="007966F2" w:rsidP="007966F2">
      <w:pPr>
        <w:pStyle w:val="PL"/>
      </w:pPr>
    </w:p>
    <w:p w14:paraId="61199DB2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2EC3AE73" w14:textId="77777777" w:rsidR="007966F2" w:rsidRDefault="007966F2" w:rsidP="007966F2">
      <w:pPr>
        <w:pStyle w:val="PL"/>
      </w:pPr>
      <w:r>
        <w:t xml:space="preserve">      type: array</w:t>
      </w:r>
    </w:p>
    <w:p w14:paraId="24084420" w14:textId="77777777" w:rsidR="007966F2" w:rsidRDefault="007966F2" w:rsidP="007966F2">
      <w:pPr>
        <w:pStyle w:val="PL"/>
      </w:pPr>
      <w:r>
        <w:t xml:space="preserve">      items:</w:t>
      </w:r>
    </w:p>
    <w:p w14:paraId="6C2A4B00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2D8C34DD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76D4D17B" w14:textId="77777777" w:rsidR="007966F2" w:rsidRDefault="007966F2" w:rsidP="007966F2">
      <w:pPr>
        <w:pStyle w:val="PL"/>
      </w:pPr>
      <w:r>
        <w:t xml:space="preserve">      type: array</w:t>
      </w:r>
    </w:p>
    <w:p w14:paraId="5D755BA9" w14:textId="77777777" w:rsidR="007966F2" w:rsidRDefault="007966F2" w:rsidP="007966F2">
      <w:pPr>
        <w:pStyle w:val="PL"/>
      </w:pPr>
      <w:r>
        <w:t xml:space="preserve">      items:</w:t>
      </w:r>
    </w:p>
    <w:p w14:paraId="7A4A4585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0E5A0B7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2F756E94" w14:textId="77777777" w:rsidR="007966F2" w:rsidRDefault="007966F2" w:rsidP="007966F2">
      <w:pPr>
        <w:pStyle w:val="PL"/>
      </w:pPr>
      <w:r>
        <w:t xml:space="preserve">      type: array</w:t>
      </w:r>
    </w:p>
    <w:p w14:paraId="471FE1A8" w14:textId="77777777" w:rsidR="007966F2" w:rsidRDefault="007966F2" w:rsidP="007966F2">
      <w:pPr>
        <w:pStyle w:val="PL"/>
      </w:pPr>
      <w:r>
        <w:t xml:space="preserve">      items:</w:t>
      </w:r>
    </w:p>
    <w:p w14:paraId="2D20C538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5D3AD15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347E6BFF" w14:textId="77777777" w:rsidR="007966F2" w:rsidRDefault="007966F2" w:rsidP="007966F2">
      <w:pPr>
        <w:pStyle w:val="PL"/>
      </w:pPr>
      <w:r>
        <w:t xml:space="preserve">      type: array</w:t>
      </w:r>
    </w:p>
    <w:p w14:paraId="7101EA9A" w14:textId="77777777" w:rsidR="007966F2" w:rsidRDefault="007966F2" w:rsidP="007966F2">
      <w:pPr>
        <w:pStyle w:val="PL"/>
      </w:pPr>
      <w:r>
        <w:t xml:space="preserve">      items:</w:t>
      </w:r>
    </w:p>
    <w:p w14:paraId="71921565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0C4BC2D9" w14:textId="77777777" w:rsidR="007966F2" w:rsidRDefault="007966F2" w:rsidP="007966F2">
      <w:pPr>
        <w:pStyle w:val="PL"/>
      </w:pPr>
    </w:p>
    <w:p w14:paraId="517EBBB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05F58214" w14:textId="77777777" w:rsidR="007966F2" w:rsidRDefault="007966F2" w:rsidP="007966F2">
      <w:pPr>
        <w:pStyle w:val="PL"/>
      </w:pPr>
      <w:r>
        <w:t xml:space="preserve">      type: array</w:t>
      </w:r>
    </w:p>
    <w:p w14:paraId="368BFE20" w14:textId="77777777" w:rsidR="007966F2" w:rsidRDefault="007966F2" w:rsidP="007966F2">
      <w:pPr>
        <w:pStyle w:val="PL"/>
      </w:pPr>
      <w:r>
        <w:t xml:space="preserve">      items:</w:t>
      </w:r>
    </w:p>
    <w:p w14:paraId="33A0E8B1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3F0BAAB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3D9FFA5A" w14:textId="77777777" w:rsidR="007966F2" w:rsidRDefault="007966F2" w:rsidP="007966F2">
      <w:pPr>
        <w:pStyle w:val="PL"/>
      </w:pPr>
      <w:r>
        <w:t xml:space="preserve">      type: array</w:t>
      </w:r>
    </w:p>
    <w:p w14:paraId="3D54356C" w14:textId="77777777" w:rsidR="007966F2" w:rsidRDefault="007966F2" w:rsidP="007966F2">
      <w:pPr>
        <w:pStyle w:val="PL"/>
      </w:pPr>
      <w:r>
        <w:t xml:space="preserve">      items:</w:t>
      </w:r>
    </w:p>
    <w:p w14:paraId="62924B32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215BAAA3" w14:textId="77777777" w:rsidR="007966F2" w:rsidRDefault="007966F2" w:rsidP="007966F2">
      <w:pPr>
        <w:pStyle w:val="PL"/>
      </w:pPr>
      <w:r>
        <w:t xml:space="preserve">  </w:t>
      </w:r>
    </w:p>
    <w:p w14:paraId="54ADF127" w14:textId="77777777" w:rsidR="007966F2" w:rsidRDefault="007966F2" w:rsidP="007966F2">
      <w:pPr>
        <w:pStyle w:val="PL"/>
      </w:pPr>
      <w:r>
        <w:t xml:space="preserve">    EP_N2-Multiple:</w:t>
      </w:r>
    </w:p>
    <w:p w14:paraId="30093904" w14:textId="77777777" w:rsidR="007966F2" w:rsidRDefault="007966F2" w:rsidP="007966F2">
      <w:pPr>
        <w:pStyle w:val="PL"/>
      </w:pPr>
      <w:r>
        <w:t xml:space="preserve">      type: array</w:t>
      </w:r>
    </w:p>
    <w:p w14:paraId="6CDD0BBE" w14:textId="77777777" w:rsidR="007966F2" w:rsidRDefault="007966F2" w:rsidP="007966F2">
      <w:pPr>
        <w:pStyle w:val="PL"/>
      </w:pPr>
      <w:r>
        <w:t xml:space="preserve">      items:</w:t>
      </w:r>
    </w:p>
    <w:p w14:paraId="77186830" w14:textId="77777777" w:rsidR="007966F2" w:rsidRDefault="007966F2" w:rsidP="007966F2">
      <w:pPr>
        <w:pStyle w:val="PL"/>
      </w:pPr>
      <w:r>
        <w:t xml:space="preserve">        $ref: '#/components/schemas/EP_N2-Single'</w:t>
      </w:r>
    </w:p>
    <w:p w14:paraId="7E61F67D" w14:textId="77777777" w:rsidR="007966F2" w:rsidRDefault="007966F2" w:rsidP="007966F2">
      <w:pPr>
        <w:pStyle w:val="PL"/>
      </w:pPr>
      <w:r>
        <w:t xml:space="preserve">    EP_N3-Multiple:</w:t>
      </w:r>
    </w:p>
    <w:p w14:paraId="0F3A1FC3" w14:textId="77777777" w:rsidR="007966F2" w:rsidRDefault="007966F2" w:rsidP="007966F2">
      <w:pPr>
        <w:pStyle w:val="PL"/>
      </w:pPr>
      <w:r>
        <w:t xml:space="preserve">      type: array</w:t>
      </w:r>
    </w:p>
    <w:p w14:paraId="43E1232D" w14:textId="77777777" w:rsidR="007966F2" w:rsidRDefault="007966F2" w:rsidP="007966F2">
      <w:pPr>
        <w:pStyle w:val="PL"/>
      </w:pPr>
      <w:r>
        <w:t xml:space="preserve">      items:</w:t>
      </w:r>
    </w:p>
    <w:p w14:paraId="2F0F5D0D" w14:textId="77777777" w:rsidR="007966F2" w:rsidRDefault="007966F2" w:rsidP="007966F2">
      <w:pPr>
        <w:pStyle w:val="PL"/>
      </w:pPr>
      <w:r>
        <w:t xml:space="preserve">        $ref: '#/components/schemas/EP_N3-Single'</w:t>
      </w:r>
    </w:p>
    <w:p w14:paraId="7B717E2E" w14:textId="77777777" w:rsidR="007966F2" w:rsidRDefault="007966F2" w:rsidP="007966F2">
      <w:pPr>
        <w:pStyle w:val="PL"/>
      </w:pPr>
      <w:r>
        <w:t xml:space="preserve">    EP_N4-Multiple:</w:t>
      </w:r>
    </w:p>
    <w:p w14:paraId="4C02AF55" w14:textId="77777777" w:rsidR="007966F2" w:rsidRDefault="007966F2" w:rsidP="007966F2">
      <w:pPr>
        <w:pStyle w:val="PL"/>
      </w:pPr>
      <w:r>
        <w:t xml:space="preserve">      type: array</w:t>
      </w:r>
    </w:p>
    <w:p w14:paraId="1E0D3D34" w14:textId="77777777" w:rsidR="007966F2" w:rsidRDefault="007966F2" w:rsidP="007966F2">
      <w:pPr>
        <w:pStyle w:val="PL"/>
      </w:pPr>
      <w:r>
        <w:t xml:space="preserve">      items:</w:t>
      </w:r>
    </w:p>
    <w:p w14:paraId="7CF1A7E3" w14:textId="77777777" w:rsidR="007966F2" w:rsidRDefault="007966F2" w:rsidP="007966F2">
      <w:pPr>
        <w:pStyle w:val="PL"/>
      </w:pPr>
      <w:r>
        <w:t xml:space="preserve">        $ref: '#/components/schemas/EP_N4-Single'</w:t>
      </w:r>
    </w:p>
    <w:p w14:paraId="5DC2B1EA" w14:textId="77777777" w:rsidR="007966F2" w:rsidRDefault="007966F2" w:rsidP="007966F2">
      <w:pPr>
        <w:pStyle w:val="PL"/>
      </w:pPr>
      <w:r>
        <w:t xml:space="preserve">    EP_N5-Multiple:</w:t>
      </w:r>
    </w:p>
    <w:p w14:paraId="113040FE" w14:textId="77777777" w:rsidR="007966F2" w:rsidRDefault="007966F2" w:rsidP="007966F2">
      <w:pPr>
        <w:pStyle w:val="PL"/>
      </w:pPr>
      <w:r>
        <w:t xml:space="preserve">      type: array</w:t>
      </w:r>
    </w:p>
    <w:p w14:paraId="033A01BB" w14:textId="77777777" w:rsidR="007966F2" w:rsidRDefault="007966F2" w:rsidP="007966F2">
      <w:pPr>
        <w:pStyle w:val="PL"/>
      </w:pPr>
      <w:r>
        <w:t xml:space="preserve">      items:</w:t>
      </w:r>
    </w:p>
    <w:p w14:paraId="636111E9" w14:textId="77777777" w:rsidR="007966F2" w:rsidRDefault="007966F2" w:rsidP="007966F2">
      <w:pPr>
        <w:pStyle w:val="PL"/>
      </w:pPr>
      <w:r>
        <w:t xml:space="preserve">        $ref: '#/components/schemas/EP_N5-Single'</w:t>
      </w:r>
    </w:p>
    <w:p w14:paraId="1DF91395" w14:textId="77777777" w:rsidR="007966F2" w:rsidRDefault="007966F2" w:rsidP="007966F2">
      <w:pPr>
        <w:pStyle w:val="PL"/>
      </w:pPr>
      <w:r>
        <w:t xml:space="preserve">    EP_N6-Multiple:</w:t>
      </w:r>
    </w:p>
    <w:p w14:paraId="7770EFE0" w14:textId="77777777" w:rsidR="007966F2" w:rsidRDefault="007966F2" w:rsidP="007966F2">
      <w:pPr>
        <w:pStyle w:val="PL"/>
      </w:pPr>
      <w:r>
        <w:t xml:space="preserve">      type: array</w:t>
      </w:r>
    </w:p>
    <w:p w14:paraId="42AF5FC8" w14:textId="77777777" w:rsidR="007966F2" w:rsidRDefault="007966F2" w:rsidP="007966F2">
      <w:pPr>
        <w:pStyle w:val="PL"/>
      </w:pPr>
      <w:r>
        <w:t xml:space="preserve">      items:</w:t>
      </w:r>
    </w:p>
    <w:p w14:paraId="5CFA5BCA" w14:textId="77777777" w:rsidR="007966F2" w:rsidRDefault="007966F2" w:rsidP="007966F2">
      <w:pPr>
        <w:pStyle w:val="PL"/>
      </w:pPr>
      <w:r>
        <w:t xml:space="preserve">        $ref: '#/components/schemas/EP_N6-Single'</w:t>
      </w:r>
    </w:p>
    <w:p w14:paraId="0BA02FF3" w14:textId="77777777" w:rsidR="007966F2" w:rsidRDefault="007966F2" w:rsidP="007966F2">
      <w:pPr>
        <w:pStyle w:val="PL"/>
      </w:pPr>
      <w:r>
        <w:t xml:space="preserve">    EP_N7-Multiple:</w:t>
      </w:r>
    </w:p>
    <w:p w14:paraId="1B5C2F68" w14:textId="77777777" w:rsidR="007966F2" w:rsidRDefault="007966F2" w:rsidP="007966F2">
      <w:pPr>
        <w:pStyle w:val="PL"/>
      </w:pPr>
      <w:r>
        <w:t xml:space="preserve">      type: array</w:t>
      </w:r>
    </w:p>
    <w:p w14:paraId="3A93701D" w14:textId="77777777" w:rsidR="007966F2" w:rsidRDefault="007966F2" w:rsidP="007966F2">
      <w:pPr>
        <w:pStyle w:val="PL"/>
      </w:pPr>
      <w:r>
        <w:t xml:space="preserve">      items:</w:t>
      </w:r>
    </w:p>
    <w:p w14:paraId="4540DF61" w14:textId="77777777" w:rsidR="007966F2" w:rsidRDefault="007966F2" w:rsidP="007966F2">
      <w:pPr>
        <w:pStyle w:val="PL"/>
      </w:pPr>
      <w:r>
        <w:t xml:space="preserve">        $ref: '#/components/schemas/EP_N7-Single'</w:t>
      </w:r>
    </w:p>
    <w:p w14:paraId="64C653B8" w14:textId="77777777" w:rsidR="007966F2" w:rsidRDefault="007966F2" w:rsidP="007966F2">
      <w:pPr>
        <w:pStyle w:val="PL"/>
      </w:pPr>
      <w:r>
        <w:t xml:space="preserve">    EP_N8-Multiple:</w:t>
      </w:r>
    </w:p>
    <w:p w14:paraId="27869EA0" w14:textId="77777777" w:rsidR="007966F2" w:rsidRDefault="007966F2" w:rsidP="007966F2">
      <w:pPr>
        <w:pStyle w:val="PL"/>
      </w:pPr>
      <w:r>
        <w:t xml:space="preserve">      type: array</w:t>
      </w:r>
    </w:p>
    <w:p w14:paraId="72801F5D" w14:textId="77777777" w:rsidR="007966F2" w:rsidRDefault="007966F2" w:rsidP="007966F2">
      <w:pPr>
        <w:pStyle w:val="PL"/>
      </w:pPr>
      <w:r>
        <w:t xml:space="preserve">      items:</w:t>
      </w:r>
    </w:p>
    <w:p w14:paraId="38401850" w14:textId="77777777" w:rsidR="007966F2" w:rsidRDefault="007966F2" w:rsidP="007966F2">
      <w:pPr>
        <w:pStyle w:val="PL"/>
      </w:pPr>
      <w:r>
        <w:t xml:space="preserve">        $ref: '#/components/schemas/EP_N8-Single'</w:t>
      </w:r>
    </w:p>
    <w:p w14:paraId="0DF193B3" w14:textId="77777777" w:rsidR="007966F2" w:rsidRDefault="007966F2" w:rsidP="007966F2">
      <w:pPr>
        <w:pStyle w:val="PL"/>
      </w:pPr>
      <w:r>
        <w:t xml:space="preserve">    EP_N9-Multiple:</w:t>
      </w:r>
    </w:p>
    <w:p w14:paraId="07BBFD51" w14:textId="77777777" w:rsidR="007966F2" w:rsidRDefault="007966F2" w:rsidP="007966F2">
      <w:pPr>
        <w:pStyle w:val="PL"/>
      </w:pPr>
      <w:r>
        <w:t xml:space="preserve">      type: array</w:t>
      </w:r>
    </w:p>
    <w:p w14:paraId="51F1C43F" w14:textId="77777777" w:rsidR="007966F2" w:rsidRDefault="007966F2" w:rsidP="007966F2">
      <w:pPr>
        <w:pStyle w:val="PL"/>
      </w:pPr>
      <w:r>
        <w:t xml:space="preserve">      items:</w:t>
      </w:r>
    </w:p>
    <w:p w14:paraId="43028B17" w14:textId="77777777" w:rsidR="007966F2" w:rsidRDefault="007966F2" w:rsidP="007966F2">
      <w:pPr>
        <w:pStyle w:val="PL"/>
      </w:pPr>
      <w:r>
        <w:t xml:space="preserve">        $ref: '#/components/schemas/EP_N9-Single'</w:t>
      </w:r>
    </w:p>
    <w:p w14:paraId="539EC1E7" w14:textId="77777777" w:rsidR="007966F2" w:rsidRDefault="007966F2" w:rsidP="007966F2">
      <w:pPr>
        <w:pStyle w:val="PL"/>
      </w:pPr>
      <w:r>
        <w:t xml:space="preserve">    EP_N10-Multiple:</w:t>
      </w:r>
    </w:p>
    <w:p w14:paraId="0C819EE0" w14:textId="77777777" w:rsidR="007966F2" w:rsidRDefault="007966F2" w:rsidP="007966F2">
      <w:pPr>
        <w:pStyle w:val="PL"/>
      </w:pPr>
      <w:r>
        <w:t xml:space="preserve">      type: array</w:t>
      </w:r>
    </w:p>
    <w:p w14:paraId="63B8B6B0" w14:textId="77777777" w:rsidR="007966F2" w:rsidRDefault="007966F2" w:rsidP="007966F2">
      <w:pPr>
        <w:pStyle w:val="PL"/>
      </w:pPr>
      <w:r>
        <w:t xml:space="preserve">      items:</w:t>
      </w:r>
    </w:p>
    <w:p w14:paraId="40456A6F" w14:textId="77777777" w:rsidR="007966F2" w:rsidRDefault="007966F2" w:rsidP="007966F2">
      <w:pPr>
        <w:pStyle w:val="PL"/>
      </w:pPr>
      <w:r>
        <w:t xml:space="preserve">        $ref: '#/components/schemas/EP_N10-Single'</w:t>
      </w:r>
    </w:p>
    <w:p w14:paraId="4210FEC3" w14:textId="77777777" w:rsidR="007966F2" w:rsidRDefault="007966F2" w:rsidP="007966F2">
      <w:pPr>
        <w:pStyle w:val="PL"/>
      </w:pPr>
      <w:r>
        <w:t xml:space="preserve">    EP_N11-Multiple:</w:t>
      </w:r>
    </w:p>
    <w:p w14:paraId="210A61E6" w14:textId="77777777" w:rsidR="007966F2" w:rsidRDefault="007966F2" w:rsidP="007966F2">
      <w:pPr>
        <w:pStyle w:val="PL"/>
      </w:pPr>
      <w:r>
        <w:t xml:space="preserve">      type: array</w:t>
      </w:r>
    </w:p>
    <w:p w14:paraId="265A6CFA" w14:textId="77777777" w:rsidR="007966F2" w:rsidRDefault="007966F2" w:rsidP="007966F2">
      <w:pPr>
        <w:pStyle w:val="PL"/>
      </w:pPr>
      <w:r>
        <w:t xml:space="preserve">      items:</w:t>
      </w:r>
    </w:p>
    <w:p w14:paraId="7613840A" w14:textId="77777777" w:rsidR="007966F2" w:rsidRDefault="007966F2" w:rsidP="007966F2">
      <w:pPr>
        <w:pStyle w:val="PL"/>
      </w:pPr>
      <w:r>
        <w:t xml:space="preserve">        $ref: '#/components/schemas/EP_N11-Single'</w:t>
      </w:r>
    </w:p>
    <w:p w14:paraId="65BD6FF0" w14:textId="77777777" w:rsidR="007966F2" w:rsidRDefault="007966F2" w:rsidP="007966F2">
      <w:pPr>
        <w:pStyle w:val="PL"/>
      </w:pPr>
      <w:r>
        <w:t xml:space="preserve">    EP_N12-Multiple:</w:t>
      </w:r>
    </w:p>
    <w:p w14:paraId="2F7C3137" w14:textId="77777777" w:rsidR="007966F2" w:rsidRDefault="007966F2" w:rsidP="007966F2">
      <w:pPr>
        <w:pStyle w:val="PL"/>
      </w:pPr>
      <w:r>
        <w:t xml:space="preserve">      type: array</w:t>
      </w:r>
    </w:p>
    <w:p w14:paraId="4A78DB74" w14:textId="77777777" w:rsidR="007966F2" w:rsidRDefault="007966F2" w:rsidP="007966F2">
      <w:pPr>
        <w:pStyle w:val="PL"/>
      </w:pPr>
      <w:r>
        <w:t xml:space="preserve">      items:</w:t>
      </w:r>
    </w:p>
    <w:p w14:paraId="1987CE21" w14:textId="77777777" w:rsidR="007966F2" w:rsidRDefault="007966F2" w:rsidP="007966F2">
      <w:pPr>
        <w:pStyle w:val="PL"/>
      </w:pPr>
      <w:r>
        <w:t xml:space="preserve">        $ref: '#/components/schemas/EP_N12-Single'</w:t>
      </w:r>
    </w:p>
    <w:p w14:paraId="09FB8B6D" w14:textId="77777777" w:rsidR="007966F2" w:rsidRDefault="007966F2" w:rsidP="007966F2">
      <w:pPr>
        <w:pStyle w:val="PL"/>
      </w:pPr>
      <w:r>
        <w:t xml:space="preserve">    EP_N13-Multiple:</w:t>
      </w:r>
    </w:p>
    <w:p w14:paraId="12209A5C" w14:textId="77777777" w:rsidR="007966F2" w:rsidRDefault="007966F2" w:rsidP="007966F2">
      <w:pPr>
        <w:pStyle w:val="PL"/>
      </w:pPr>
      <w:r>
        <w:t xml:space="preserve">      type: array</w:t>
      </w:r>
    </w:p>
    <w:p w14:paraId="07CE7306" w14:textId="77777777" w:rsidR="007966F2" w:rsidRDefault="007966F2" w:rsidP="007966F2">
      <w:pPr>
        <w:pStyle w:val="PL"/>
      </w:pPr>
      <w:r>
        <w:t xml:space="preserve">      items:</w:t>
      </w:r>
    </w:p>
    <w:p w14:paraId="161F581E" w14:textId="77777777" w:rsidR="007966F2" w:rsidRDefault="007966F2" w:rsidP="007966F2">
      <w:pPr>
        <w:pStyle w:val="PL"/>
      </w:pPr>
      <w:r>
        <w:t xml:space="preserve">        $ref: '#/components/schemas/EP_N13-Single'</w:t>
      </w:r>
    </w:p>
    <w:p w14:paraId="4B842D72" w14:textId="77777777" w:rsidR="007966F2" w:rsidRDefault="007966F2" w:rsidP="007966F2">
      <w:pPr>
        <w:pStyle w:val="PL"/>
      </w:pPr>
      <w:r>
        <w:t xml:space="preserve">    EP_N14-Multiple:</w:t>
      </w:r>
    </w:p>
    <w:p w14:paraId="28D0513F" w14:textId="77777777" w:rsidR="007966F2" w:rsidRDefault="007966F2" w:rsidP="007966F2">
      <w:pPr>
        <w:pStyle w:val="PL"/>
      </w:pPr>
      <w:r>
        <w:t xml:space="preserve">      type: array</w:t>
      </w:r>
    </w:p>
    <w:p w14:paraId="5AC9A7C4" w14:textId="77777777" w:rsidR="007966F2" w:rsidRDefault="007966F2" w:rsidP="007966F2">
      <w:pPr>
        <w:pStyle w:val="PL"/>
      </w:pPr>
      <w:r>
        <w:t xml:space="preserve">      items:</w:t>
      </w:r>
    </w:p>
    <w:p w14:paraId="0535E7CB" w14:textId="77777777" w:rsidR="007966F2" w:rsidRDefault="007966F2" w:rsidP="007966F2">
      <w:pPr>
        <w:pStyle w:val="PL"/>
      </w:pPr>
      <w:r>
        <w:t xml:space="preserve">        $ref: '#/components/schemas/EP_N14-Single'</w:t>
      </w:r>
    </w:p>
    <w:p w14:paraId="000A0535" w14:textId="77777777" w:rsidR="007966F2" w:rsidRDefault="007966F2" w:rsidP="007966F2">
      <w:pPr>
        <w:pStyle w:val="PL"/>
      </w:pPr>
      <w:r>
        <w:t xml:space="preserve">    EP_N15-Multiple:</w:t>
      </w:r>
    </w:p>
    <w:p w14:paraId="1B76670C" w14:textId="77777777" w:rsidR="007966F2" w:rsidRDefault="007966F2" w:rsidP="007966F2">
      <w:pPr>
        <w:pStyle w:val="PL"/>
      </w:pPr>
      <w:r>
        <w:t xml:space="preserve">      type: array</w:t>
      </w:r>
    </w:p>
    <w:p w14:paraId="285BF1F5" w14:textId="77777777" w:rsidR="007966F2" w:rsidRDefault="007966F2" w:rsidP="007966F2">
      <w:pPr>
        <w:pStyle w:val="PL"/>
      </w:pPr>
      <w:r>
        <w:t xml:space="preserve">      items:</w:t>
      </w:r>
    </w:p>
    <w:p w14:paraId="6A5E06C3" w14:textId="77777777" w:rsidR="007966F2" w:rsidRDefault="007966F2" w:rsidP="007966F2">
      <w:pPr>
        <w:pStyle w:val="PL"/>
      </w:pPr>
      <w:r>
        <w:t xml:space="preserve">        $ref: '#/components/schemas/EP_N15-Single'</w:t>
      </w:r>
    </w:p>
    <w:p w14:paraId="343660F9" w14:textId="77777777" w:rsidR="007966F2" w:rsidRDefault="007966F2" w:rsidP="007966F2">
      <w:pPr>
        <w:pStyle w:val="PL"/>
      </w:pPr>
      <w:r>
        <w:t xml:space="preserve">    EP_N16-Multiple:</w:t>
      </w:r>
    </w:p>
    <w:p w14:paraId="25330D25" w14:textId="77777777" w:rsidR="007966F2" w:rsidRDefault="007966F2" w:rsidP="007966F2">
      <w:pPr>
        <w:pStyle w:val="PL"/>
      </w:pPr>
      <w:r>
        <w:t xml:space="preserve">      type: array</w:t>
      </w:r>
    </w:p>
    <w:p w14:paraId="328C125E" w14:textId="77777777" w:rsidR="007966F2" w:rsidRDefault="007966F2" w:rsidP="007966F2">
      <w:pPr>
        <w:pStyle w:val="PL"/>
      </w:pPr>
      <w:r>
        <w:t xml:space="preserve">      items:</w:t>
      </w:r>
    </w:p>
    <w:p w14:paraId="42A97664" w14:textId="77777777" w:rsidR="007966F2" w:rsidRDefault="007966F2" w:rsidP="007966F2">
      <w:pPr>
        <w:pStyle w:val="PL"/>
      </w:pPr>
      <w:r>
        <w:t xml:space="preserve">        $ref: '#/components/schemas/EP_N16-Single'</w:t>
      </w:r>
    </w:p>
    <w:p w14:paraId="7A2FB6C9" w14:textId="77777777" w:rsidR="007966F2" w:rsidRDefault="007966F2" w:rsidP="007966F2">
      <w:pPr>
        <w:pStyle w:val="PL"/>
      </w:pPr>
      <w:r>
        <w:t xml:space="preserve">    EP_N17-Multiple:</w:t>
      </w:r>
    </w:p>
    <w:p w14:paraId="138442C5" w14:textId="77777777" w:rsidR="007966F2" w:rsidRDefault="007966F2" w:rsidP="007966F2">
      <w:pPr>
        <w:pStyle w:val="PL"/>
      </w:pPr>
      <w:r>
        <w:t xml:space="preserve">      type: array</w:t>
      </w:r>
    </w:p>
    <w:p w14:paraId="54023BE2" w14:textId="77777777" w:rsidR="007966F2" w:rsidRDefault="007966F2" w:rsidP="007966F2">
      <w:pPr>
        <w:pStyle w:val="PL"/>
      </w:pPr>
      <w:r>
        <w:t xml:space="preserve">      items:</w:t>
      </w:r>
    </w:p>
    <w:p w14:paraId="74C02F68" w14:textId="77777777" w:rsidR="007966F2" w:rsidRDefault="007966F2" w:rsidP="007966F2">
      <w:pPr>
        <w:pStyle w:val="PL"/>
      </w:pPr>
      <w:r>
        <w:t xml:space="preserve">        $ref: '#/components/schemas/EP_N17-Single'</w:t>
      </w:r>
    </w:p>
    <w:p w14:paraId="0BE78E9D" w14:textId="77777777" w:rsidR="007966F2" w:rsidRDefault="007966F2" w:rsidP="007966F2">
      <w:pPr>
        <w:pStyle w:val="PL"/>
      </w:pPr>
    </w:p>
    <w:p w14:paraId="4D56CAD1" w14:textId="77777777" w:rsidR="007966F2" w:rsidRDefault="007966F2" w:rsidP="007966F2">
      <w:pPr>
        <w:pStyle w:val="PL"/>
      </w:pPr>
      <w:r>
        <w:t xml:space="preserve">    EP_N20-Multiple:</w:t>
      </w:r>
    </w:p>
    <w:p w14:paraId="15AF8D18" w14:textId="77777777" w:rsidR="007966F2" w:rsidRDefault="007966F2" w:rsidP="007966F2">
      <w:pPr>
        <w:pStyle w:val="PL"/>
      </w:pPr>
      <w:r>
        <w:t xml:space="preserve">      type: array</w:t>
      </w:r>
    </w:p>
    <w:p w14:paraId="0AC48B0B" w14:textId="77777777" w:rsidR="007966F2" w:rsidRDefault="007966F2" w:rsidP="007966F2">
      <w:pPr>
        <w:pStyle w:val="PL"/>
      </w:pPr>
      <w:r>
        <w:t xml:space="preserve">      items:</w:t>
      </w:r>
    </w:p>
    <w:p w14:paraId="3116D6C0" w14:textId="77777777" w:rsidR="007966F2" w:rsidRDefault="007966F2" w:rsidP="007966F2">
      <w:pPr>
        <w:pStyle w:val="PL"/>
      </w:pPr>
      <w:r>
        <w:t xml:space="preserve">        $ref: '#/components/schemas/EP_N20-Single'</w:t>
      </w:r>
    </w:p>
    <w:p w14:paraId="54394E9A" w14:textId="77777777" w:rsidR="007966F2" w:rsidRDefault="007966F2" w:rsidP="007966F2">
      <w:pPr>
        <w:pStyle w:val="PL"/>
      </w:pPr>
      <w:r>
        <w:t xml:space="preserve">    EP_N21-Multiple:</w:t>
      </w:r>
    </w:p>
    <w:p w14:paraId="35895565" w14:textId="77777777" w:rsidR="007966F2" w:rsidRDefault="007966F2" w:rsidP="007966F2">
      <w:pPr>
        <w:pStyle w:val="PL"/>
      </w:pPr>
      <w:r>
        <w:t xml:space="preserve">      type: array</w:t>
      </w:r>
    </w:p>
    <w:p w14:paraId="709DC94C" w14:textId="77777777" w:rsidR="007966F2" w:rsidRDefault="007966F2" w:rsidP="007966F2">
      <w:pPr>
        <w:pStyle w:val="PL"/>
      </w:pPr>
      <w:r>
        <w:t xml:space="preserve">      items:</w:t>
      </w:r>
    </w:p>
    <w:p w14:paraId="70405EFE" w14:textId="77777777" w:rsidR="007966F2" w:rsidRDefault="007966F2" w:rsidP="007966F2">
      <w:pPr>
        <w:pStyle w:val="PL"/>
      </w:pPr>
      <w:r>
        <w:t xml:space="preserve">        $ref: '#/components/schemas/EP_N21-Single'</w:t>
      </w:r>
    </w:p>
    <w:p w14:paraId="7089362C" w14:textId="77777777" w:rsidR="007966F2" w:rsidRDefault="007966F2" w:rsidP="007966F2">
      <w:pPr>
        <w:pStyle w:val="PL"/>
      </w:pPr>
      <w:r>
        <w:t xml:space="preserve">    EP_N22-Multiple:</w:t>
      </w:r>
    </w:p>
    <w:p w14:paraId="5AF03895" w14:textId="77777777" w:rsidR="007966F2" w:rsidRDefault="007966F2" w:rsidP="007966F2">
      <w:pPr>
        <w:pStyle w:val="PL"/>
      </w:pPr>
      <w:r>
        <w:t xml:space="preserve">      type: array</w:t>
      </w:r>
    </w:p>
    <w:p w14:paraId="4CB79D0C" w14:textId="77777777" w:rsidR="007966F2" w:rsidRDefault="007966F2" w:rsidP="007966F2">
      <w:pPr>
        <w:pStyle w:val="PL"/>
      </w:pPr>
      <w:r>
        <w:t xml:space="preserve">      items:</w:t>
      </w:r>
    </w:p>
    <w:p w14:paraId="3B10A4EF" w14:textId="77777777" w:rsidR="007966F2" w:rsidRDefault="007966F2" w:rsidP="007966F2">
      <w:pPr>
        <w:pStyle w:val="PL"/>
      </w:pPr>
      <w:r>
        <w:t xml:space="preserve">        $ref: '#/components/schemas/EP_N22-Single'</w:t>
      </w:r>
    </w:p>
    <w:p w14:paraId="08943AEC" w14:textId="77777777" w:rsidR="007966F2" w:rsidRDefault="007966F2" w:rsidP="007966F2">
      <w:pPr>
        <w:pStyle w:val="PL"/>
      </w:pPr>
    </w:p>
    <w:p w14:paraId="39A517E6" w14:textId="77777777" w:rsidR="007966F2" w:rsidRDefault="007966F2" w:rsidP="007966F2">
      <w:pPr>
        <w:pStyle w:val="PL"/>
      </w:pPr>
      <w:r>
        <w:t xml:space="preserve">    EP_N26-Multiple:</w:t>
      </w:r>
    </w:p>
    <w:p w14:paraId="0D9293D2" w14:textId="77777777" w:rsidR="007966F2" w:rsidRDefault="007966F2" w:rsidP="007966F2">
      <w:pPr>
        <w:pStyle w:val="PL"/>
      </w:pPr>
      <w:r>
        <w:t xml:space="preserve">      type: array</w:t>
      </w:r>
    </w:p>
    <w:p w14:paraId="4B3D9AC8" w14:textId="77777777" w:rsidR="007966F2" w:rsidRDefault="007966F2" w:rsidP="007966F2">
      <w:pPr>
        <w:pStyle w:val="PL"/>
      </w:pPr>
      <w:r>
        <w:t xml:space="preserve">      items:</w:t>
      </w:r>
    </w:p>
    <w:p w14:paraId="1567CD0A" w14:textId="77777777" w:rsidR="007966F2" w:rsidRDefault="007966F2" w:rsidP="007966F2">
      <w:pPr>
        <w:pStyle w:val="PL"/>
      </w:pPr>
      <w:r>
        <w:t xml:space="preserve">        $ref: '#/components/schemas/EP_N26-Single'</w:t>
      </w:r>
    </w:p>
    <w:p w14:paraId="4A31BF11" w14:textId="77777777" w:rsidR="007966F2" w:rsidRDefault="007966F2" w:rsidP="007966F2">
      <w:pPr>
        <w:pStyle w:val="PL"/>
      </w:pPr>
      <w:r>
        <w:t xml:space="preserve">    EP_N27-Multiple:</w:t>
      </w:r>
    </w:p>
    <w:p w14:paraId="717BBF1F" w14:textId="77777777" w:rsidR="007966F2" w:rsidRDefault="007966F2" w:rsidP="007966F2">
      <w:pPr>
        <w:pStyle w:val="PL"/>
      </w:pPr>
      <w:r>
        <w:t xml:space="preserve">      type: array</w:t>
      </w:r>
    </w:p>
    <w:p w14:paraId="33600132" w14:textId="77777777" w:rsidR="007966F2" w:rsidRDefault="007966F2" w:rsidP="007966F2">
      <w:pPr>
        <w:pStyle w:val="PL"/>
      </w:pPr>
      <w:r>
        <w:t xml:space="preserve">      items:</w:t>
      </w:r>
    </w:p>
    <w:p w14:paraId="051ABB9A" w14:textId="77777777" w:rsidR="007966F2" w:rsidRDefault="007966F2" w:rsidP="007966F2">
      <w:pPr>
        <w:pStyle w:val="PL"/>
      </w:pPr>
      <w:r>
        <w:t xml:space="preserve">        $ref: '#/components/schemas/EP_N27-Single'</w:t>
      </w:r>
    </w:p>
    <w:p w14:paraId="6D9BADA7" w14:textId="77777777" w:rsidR="007966F2" w:rsidRDefault="007966F2" w:rsidP="007966F2">
      <w:pPr>
        <w:pStyle w:val="PL"/>
      </w:pPr>
    </w:p>
    <w:p w14:paraId="0861CE0B" w14:textId="77777777" w:rsidR="007966F2" w:rsidRDefault="007966F2" w:rsidP="007966F2">
      <w:pPr>
        <w:pStyle w:val="PL"/>
      </w:pPr>
      <w:r>
        <w:t xml:space="preserve">    EP_N31-Multiple:</w:t>
      </w:r>
    </w:p>
    <w:p w14:paraId="2B2A1E8A" w14:textId="77777777" w:rsidR="007966F2" w:rsidRDefault="007966F2" w:rsidP="007966F2">
      <w:pPr>
        <w:pStyle w:val="PL"/>
      </w:pPr>
      <w:r>
        <w:t xml:space="preserve">      type: array</w:t>
      </w:r>
    </w:p>
    <w:p w14:paraId="09E263DC" w14:textId="77777777" w:rsidR="007966F2" w:rsidRDefault="007966F2" w:rsidP="007966F2">
      <w:pPr>
        <w:pStyle w:val="PL"/>
      </w:pPr>
      <w:r>
        <w:t xml:space="preserve">      items:</w:t>
      </w:r>
    </w:p>
    <w:p w14:paraId="4D1DAC96" w14:textId="77777777" w:rsidR="007966F2" w:rsidRDefault="007966F2" w:rsidP="007966F2">
      <w:pPr>
        <w:pStyle w:val="PL"/>
      </w:pPr>
      <w:r>
        <w:t xml:space="preserve">        $ref: '#/components/schemas/EP_N31-Single'</w:t>
      </w:r>
    </w:p>
    <w:p w14:paraId="0672E324" w14:textId="77777777" w:rsidR="007966F2" w:rsidRDefault="007966F2" w:rsidP="007966F2">
      <w:pPr>
        <w:pStyle w:val="PL"/>
      </w:pPr>
      <w:r>
        <w:t xml:space="preserve">    EP_N32-Multiple:</w:t>
      </w:r>
    </w:p>
    <w:p w14:paraId="00809E18" w14:textId="77777777" w:rsidR="007966F2" w:rsidRDefault="007966F2" w:rsidP="007966F2">
      <w:pPr>
        <w:pStyle w:val="PL"/>
      </w:pPr>
      <w:r>
        <w:t xml:space="preserve">      type: array</w:t>
      </w:r>
    </w:p>
    <w:p w14:paraId="613DB32B" w14:textId="77777777" w:rsidR="007966F2" w:rsidRDefault="007966F2" w:rsidP="007966F2">
      <w:pPr>
        <w:pStyle w:val="PL"/>
      </w:pPr>
      <w:r>
        <w:t xml:space="preserve">      items:</w:t>
      </w:r>
    </w:p>
    <w:p w14:paraId="170F5829" w14:textId="77777777" w:rsidR="007966F2" w:rsidRDefault="007966F2" w:rsidP="007966F2">
      <w:pPr>
        <w:pStyle w:val="PL"/>
      </w:pPr>
      <w:r>
        <w:t xml:space="preserve">        $ref: '#/components/schemas/EP_N32-Single'</w:t>
      </w:r>
    </w:p>
    <w:p w14:paraId="42B5CC2D" w14:textId="77777777" w:rsidR="007966F2" w:rsidRDefault="007966F2" w:rsidP="007966F2">
      <w:pPr>
        <w:pStyle w:val="PL"/>
      </w:pPr>
    </w:p>
    <w:p w14:paraId="5366A56D" w14:textId="77777777" w:rsidR="007966F2" w:rsidRDefault="007966F2" w:rsidP="007966F2">
      <w:pPr>
        <w:pStyle w:val="PL"/>
      </w:pPr>
      <w:r>
        <w:t xml:space="preserve">    EP_S5C-Multiple:</w:t>
      </w:r>
    </w:p>
    <w:p w14:paraId="23E52097" w14:textId="77777777" w:rsidR="007966F2" w:rsidRDefault="007966F2" w:rsidP="007966F2">
      <w:pPr>
        <w:pStyle w:val="PL"/>
      </w:pPr>
      <w:r>
        <w:t xml:space="preserve">      type: array</w:t>
      </w:r>
    </w:p>
    <w:p w14:paraId="281FFA1A" w14:textId="77777777" w:rsidR="007966F2" w:rsidRDefault="007966F2" w:rsidP="007966F2">
      <w:pPr>
        <w:pStyle w:val="PL"/>
      </w:pPr>
      <w:r>
        <w:t xml:space="preserve">      items:</w:t>
      </w:r>
    </w:p>
    <w:p w14:paraId="6DCA8897" w14:textId="77777777" w:rsidR="007966F2" w:rsidRDefault="007966F2" w:rsidP="007966F2">
      <w:pPr>
        <w:pStyle w:val="PL"/>
      </w:pPr>
      <w:r>
        <w:t xml:space="preserve">        $ref: '#/components/schemas/EP_S5C-Single'</w:t>
      </w:r>
    </w:p>
    <w:p w14:paraId="0DE6FE32" w14:textId="77777777" w:rsidR="007966F2" w:rsidRDefault="007966F2" w:rsidP="007966F2">
      <w:pPr>
        <w:pStyle w:val="PL"/>
      </w:pPr>
      <w:r>
        <w:t xml:space="preserve">    EP_S5U-Multiple:</w:t>
      </w:r>
    </w:p>
    <w:p w14:paraId="71B28905" w14:textId="77777777" w:rsidR="007966F2" w:rsidRDefault="007966F2" w:rsidP="007966F2">
      <w:pPr>
        <w:pStyle w:val="PL"/>
      </w:pPr>
      <w:r>
        <w:t xml:space="preserve">      type: array</w:t>
      </w:r>
    </w:p>
    <w:p w14:paraId="693F823F" w14:textId="77777777" w:rsidR="007966F2" w:rsidRDefault="007966F2" w:rsidP="007966F2">
      <w:pPr>
        <w:pStyle w:val="PL"/>
      </w:pPr>
      <w:r>
        <w:t xml:space="preserve">      items:</w:t>
      </w:r>
    </w:p>
    <w:p w14:paraId="4474876C" w14:textId="77777777" w:rsidR="007966F2" w:rsidRDefault="007966F2" w:rsidP="007966F2">
      <w:pPr>
        <w:pStyle w:val="PL"/>
      </w:pPr>
      <w:r>
        <w:t xml:space="preserve">        $ref: '#/components/schemas/EP_S5U-Single'</w:t>
      </w:r>
    </w:p>
    <w:p w14:paraId="457C209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45FAF8FA" w14:textId="77777777" w:rsidR="007966F2" w:rsidRDefault="007966F2" w:rsidP="007966F2">
      <w:pPr>
        <w:pStyle w:val="PL"/>
      </w:pPr>
      <w:r>
        <w:t xml:space="preserve">      type: array</w:t>
      </w:r>
    </w:p>
    <w:p w14:paraId="482E6A88" w14:textId="77777777" w:rsidR="007966F2" w:rsidRDefault="007966F2" w:rsidP="007966F2">
      <w:pPr>
        <w:pStyle w:val="PL"/>
      </w:pPr>
      <w:r>
        <w:t xml:space="preserve">      items:</w:t>
      </w:r>
    </w:p>
    <w:p w14:paraId="37B9C9D6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6D80D5D4" w14:textId="77777777" w:rsidR="007966F2" w:rsidRDefault="007966F2" w:rsidP="007966F2">
      <w:pPr>
        <w:pStyle w:val="PL"/>
      </w:pPr>
      <w:r>
        <w:t xml:space="preserve">    EP_MAP_SMSC-Multiple:</w:t>
      </w:r>
    </w:p>
    <w:p w14:paraId="029823F9" w14:textId="77777777" w:rsidR="007966F2" w:rsidRDefault="007966F2" w:rsidP="007966F2">
      <w:pPr>
        <w:pStyle w:val="PL"/>
      </w:pPr>
      <w:r>
        <w:t xml:space="preserve">      type: array</w:t>
      </w:r>
    </w:p>
    <w:p w14:paraId="21A8C7F9" w14:textId="77777777" w:rsidR="007966F2" w:rsidRDefault="007966F2" w:rsidP="007966F2">
      <w:pPr>
        <w:pStyle w:val="PL"/>
      </w:pPr>
      <w:r>
        <w:t xml:space="preserve">      items:</w:t>
      </w:r>
    </w:p>
    <w:p w14:paraId="630C5DFE" w14:textId="77777777" w:rsidR="007966F2" w:rsidRDefault="007966F2" w:rsidP="007966F2">
      <w:pPr>
        <w:pStyle w:val="PL"/>
      </w:pPr>
      <w:r>
        <w:t xml:space="preserve">        $ref: '#/components/schemas/EP_MAP_SMSC-Single'</w:t>
      </w:r>
    </w:p>
    <w:p w14:paraId="6C7ED581" w14:textId="77777777" w:rsidR="007966F2" w:rsidRDefault="007966F2" w:rsidP="007966F2">
      <w:pPr>
        <w:pStyle w:val="PL"/>
      </w:pPr>
      <w:r>
        <w:t xml:space="preserve">    EP_NLS-Multiple:</w:t>
      </w:r>
    </w:p>
    <w:p w14:paraId="58D195D8" w14:textId="77777777" w:rsidR="007966F2" w:rsidRDefault="007966F2" w:rsidP="007966F2">
      <w:pPr>
        <w:pStyle w:val="PL"/>
      </w:pPr>
      <w:r>
        <w:t xml:space="preserve">      type: array</w:t>
      </w:r>
    </w:p>
    <w:p w14:paraId="7B6E7388" w14:textId="77777777" w:rsidR="007966F2" w:rsidRDefault="007966F2" w:rsidP="007966F2">
      <w:pPr>
        <w:pStyle w:val="PL"/>
      </w:pPr>
      <w:r>
        <w:t xml:space="preserve">      items:</w:t>
      </w:r>
    </w:p>
    <w:p w14:paraId="5753101B" w14:textId="77777777" w:rsidR="007966F2" w:rsidRDefault="007966F2" w:rsidP="007966F2">
      <w:pPr>
        <w:pStyle w:val="PL"/>
      </w:pPr>
      <w:r>
        <w:t xml:space="preserve">        $ref: '#/components/schemas/EP_NLS-Single'</w:t>
      </w:r>
    </w:p>
    <w:p w14:paraId="289DC4A3" w14:textId="77777777" w:rsidR="007966F2" w:rsidRDefault="007966F2" w:rsidP="007966F2">
      <w:pPr>
        <w:pStyle w:val="PL"/>
      </w:pPr>
      <w:r>
        <w:t xml:space="preserve">    EP_NLG-Multiple:</w:t>
      </w:r>
    </w:p>
    <w:p w14:paraId="478D591C" w14:textId="77777777" w:rsidR="007966F2" w:rsidRDefault="007966F2" w:rsidP="007966F2">
      <w:pPr>
        <w:pStyle w:val="PL"/>
      </w:pPr>
      <w:r>
        <w:t xml:space="preserve">      type: array</w:t>
      </w:r>
    </w:p>
    <w:p w14:paraId="14A07458" w14:textId="77777777" w:rsidR="007966F2" w:rsidRDefault="007966F2" w:rsidP="007966F2">
      <w:pPr>
        <w:pStyle w:val="PL"/>
      </w:pPr>
      <w:r>
        <w:t xml:space="preserve">      items:</w:t>
      </w:r>
    </w:p>
    <w:p w14:paraId="6A9C2065" w14:textId="77777777" w:rsidR="007966F2" w:rsidRDefault="007966F2" w:rsidP="007966F2">
      <w:pPr>
        <w:pStyle w:val="PL"/>
      </w:pPr>
      <w:r>
        <w:t xml:space="preserve">        $ref: '#/components/schemas/EP_NLG-Single'</w:t>
      </w:r>
    </w:p>
    <w:p w14:paraId="0293A706" w14:textId="77777777" w:rsidR="007966F2" w:rsidRDefault="007966F2" w:rsidP="007966F2">
      <w:pPr>
        <w:pStyle w:val="PL"/>
      </w:pPr>
      <w:r>
        <w:t xml:space="preserve">    Configurable5QISet-Multiple:</w:t>
      </w:r>
    </w:p>
    <w:p w14:paraId="757B4CF8" w14:textId="77777777" w:rsidR="007966F2" w:rsidRDefault="007966F2" w:rsidP="007966F2">
      <w:pPr>
        <w:pStyle w:val="PL"/>
      </w:pPr>
      <w:r>
        <w:t xml:space="preserve">      type: array</w:t>
      </w:r>
    </w:p>
    <w:p w14:paraId="1644C45A" w14:textId="77777777" w:rsidR="007966F2" w:rsidRDefault="007966F2" w:rsidP="007966F2">
      <w:pPr>
        <w:pStyle w:val="PL"/>
      </w:pPr>
      <w:r>
        <w:t xml:space="preserve">      items:</w:t>
      </w:r>
    </w:p>
    <w:p w14:paraId="672D7DA5" w14:textId="77777777" w:rsidR="007966F2" w:rsidRDefault="007966F2" w:rsidP="007966F2">
      <w:pPr>
        <w:pStyle w:val="PL"/>
      </w:pPr>
      <w:r>
        <w:t xml:space="preserve">        $ref: '#/components/schemas/Configurable5QISet-Single'</w:t>
      </w:r>
    </w:p>
    <w:p w14:paraId="573A11AF" w14:textId="77777777" w:rsidR="007966F2" w:rsidRDefault="007966F2" w:rsidP="007966F2">
      <w:pPr>
        <w:pStyle w:val="PL"/>
      </w:pPr>
      <w:r>
        <w:t xml:space="preserve">    Dynamic5QISet-Multiple:</w:t>
      </w:r>
    </w:p>
    <w:p w14:paraId="69C5523E" w14:textId="77777777" w:rsidR="007966F2" w:rsidRDefault="007966F2" w:rsidP="007966F2">
      <w:pPr>
        <w:pStyle w:val="PL"/>
      </w:pPr>
      <w:r>
        <w:t xml:space="preserve">      type: array</w:t>
      </w:r>
    </w:p>
    <w:p w14:paraId="51F11566" w14:textId="77777777" w:rsidR="007966F2" w:rsidRDefault="007966F2" w:rsidP="007966F2">
      <w:pPr>
        <w:pStyle w:val="PL"/>
      </w:pPr>
      <w:r>
        <w:t xml:space="preserve">      items:</w:t>
      </w:r>
    </w:p>
    <w:p w14:paraId="28CED414" w14:textId="77777777" w:rsidR="007966F2" w:rsidRDefault="007966F2" w:rsidP="007966F2">
      <w:pPr>
        <w:pStyle w:val="PL"/>
      </w:pPr>
      <w:r>
        <w:t xml:space="preserve">        $ref: '#/components/schemas/Dynamic5QISet-Single'</w:t>
      </w:r>
    </w:p>
    <w:p w14:paraId="21AADDEE" w14:textId="77777777" w:rsidR="007966F2" w:rsidRDefault="007966F2" w:rsidP="007966F2">
      <w:pPr>
        <w:pStyle w:val="PL"/>
      </w:pPr>
    </w:p>
    <w:p w14:paraId="3310C50F" w14:textId="77777777" w:rsidR="007966F2" w:rsidRDefault="007966F2" w:rsidP="007966F2">
      <w:pPr>
        <w:pStyle w:val="PL"/>
      </w:pPr>
    </w:p>
    <w:p w14:paraId="2564A2DF" w14:textId="77777777" w:rsidR="007966F2" w:rsidRDefault="007966F2" w:rsidP="007966F2">
      <w:pPr>
        <w:pStyle w:val="PL"/>
      </w:pPr>
    </w:p>
    <w:p w14:paraId="20C9175C" w14:textId="77777777" w:rsidR="007966F2" w:rsidRDefault="007966F2" w:rsidP="007966F2">
      <w:pPr>
        <w:pStyle w:val="PL"/>
      </w:pPr>
      <w:r>
        <w:t>#------------ Definitions in TS 28.541 for TS 28.532 -----------------------------</w:t>
      </w:r>
    </w:p>
    <w:p w14:paraId="5D91EFCC" w14:textId="77777777" w:rsidR="007966F2" w:rsidRDefault="007966F2" w:rsidP="007966F2">
      <w:pPr>
        <w:pStyle w:val="PL"/>
      </w:pPr>
    </w:p>
    <w:p w14:paraId="42A95AF9" w14:textId="77777777" w:rsidR="007966F2" w:rsidRDefault="007966F2" w:rsidP="007966F2">
      <w:pPr>
        <w:pStyle w:val="PL"/>
      </w:pPr>
      <w:r>
        <w:t xml:space="preserve">    resources-5gcNrm:</w:t>
      </w:r>
    </w:p>
    <w:p w14:paraId="7613D19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15C13C6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746F7A41" w14:textId="77777777" w:rsidR="007966F2" w:rsidRDefault="007966F2" w:rsidP="007966F2">
      <w:pPr>
        <w:pStyle w:val="PL"/>
      </w:pPr>
      <w:r>
        <w:t xml:space="preserve">       </w:t>
      </w:r>
    </w:p>
    <w:p w14:paraId="73B1FC08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0E1EB8D1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4BA4F1C8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11DC66EB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4F64F001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6E583DC3" w14:textId="77777777" w:rsidR="007966F2" w:rsidRDefault="007966F2" w:rsidP="007966F2">
      <w:pPr>
        <w:pStyle w:val="PL"/>
      </w:pPr>
      <w:r>
        <w:t xml:space="preserve">       - $ref: '#/components/schemas/N3iwfFunction-Single'</w:t>
      </w:r>
    </w:p>
    <w:p w14:paraId="4A465527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073DA7FE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6362612F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503744D4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73586369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20EAB0A7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6687B3BC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7F070E8E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4CC666EE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72679059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0A19A903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1575832D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583619D5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2E89DAF8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79A226B8" w14:textId="77777777" w:rsidR="007966F2" w:rsidRDefault="007966F2" w:rsidP="007966F2">
      <w:pPr>
        <w:pStyle w:val="PL"/>
      </w:pPr>
    </w:p>
    <w:p w14:paraId="5CB45DBF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0E7D60CD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7AF747F9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7B9121CD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09CAA98A" w14:textId="77777777" w:rsidR="007966F2" w:rsidRDefault="007966F2" w:rsidP="007966F2">
      <w:pPr>
        <w:pStyle w:val="PL"/>
      </w:pPr>
    </w:p>
    <w:p w14:paraId="3ED6D48C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52A4C84A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16A49906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438F425D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69F1B2B0" w14:textId="77777777" w:rsidR="007966F2" w:rsidRDefault="007966F2" w:rsidP="007966F2">
      <w:pPr>
        <w:pStyle w:val="PL"/>
      </w:pPr>
    </w:p>
    <w:p w14:paraId="78610005" w14:textId="77777777" w:rsidR="007966F2" w:rsidRDefault="007966F2" w:rsidP="007966F2">
      <w:pPr>
        <w:pStyle w:val="PL"/>
      </w:pPr>
      <w:r>
        <w:t xml:space="preserve">       - $ref: '#/components/schemas/EP_N2-Single'</w:t>
      </w:r>
    </w:p>
    <w:p w14:paraId="3C4ACA36" w14:textId="77777777" w:rsidR="007966F2" w:rsidRDefault="007966F2" w:rsidP="007966F2">
      <w:pPr>
        <w:pStyle w:val="PL"/>
      </w:pPr>
      <w:r>
        <w:t xml:space="preserve">       - $ref: '#/components/schemas/EP_N3-Single'</w:t>
      </w:r>
    </w:p>
    <w:p w14:paraId="1C3C3FFA" w14:textId="77777777" w:rsidR="007966F2" w:rsidRDefault="007966F2" w:rsidP="007966F2">
      <w:pPr>
        <w:pStyle w:val="PL"/>
      </w:pPr>
      <w:r>
        <w:t xml:space="preserve">       - $ref: '#/components/schemas/EP_N4-Single'</w:t>
      </w:r>
    </w:p>
    <w:p w14:paraId="4E6F22CD" w14:textId="77777777" w:rsidR="007966F2" w:rsidRDefault="007966F2" w:rsidP="007966F2">
      <w:pPr>
        <w:pStyle w:val="PL"/>
      </w:pPr>
      <w:r>
        <w:t xml:space="preserve">       - $ref: '#/components/schemas/EP_N5-Single'</w:t>
      </w:r>
    </w:p>
    <w:p w14:paraId="1896E92B" w14:textId="77777777" w:rsidR="007966F2" w:rsidRDefault="007966F2" w:rsidP="007966F2">
      <w:pPr>
        <w:pStyle w:val="PL"/>
      </w:pPr>
      <w:r>
        <w:t xml:space="preserve">       - $ref: '#/components/schemas/EP_N6-Single'</w:t>
      </w:r>
    </w:p>
    <w:p w14:paraId="707BD02A" w14:textId="77777777" w:rsidR="007966F2" w:rsidRDefault="007966F2" w:rsidP="007966F2">
      <w:pPr>
        <w:pStyle w:val="PL"/>
      </w:pPr>
      <w:r>
        <w:t xml:space="preserve">       - $ref: '#/components/schemas/EP_N7-Single'</w:t>
      </w:r>
    </w:p>
    <w:p w14:paraId="58EDC847" w14:textId="77777777" w:rsidR="007966F2" w:rsidRDefault="007966F2" w:rsidP="007966F2">
      <w:pPr>
        <w:pStyle w:val="PL"/>
      </w:pPr>
      <w:r>
        <w:t xml:space="preserve">       - $ref: '#/components/schemas/EP_N8-Single'</w:t>
      </w:r>
    </w:p>
    <w:p w14:paraId="352930B9" w14:textId="77777777" w:rsidR="007966F2" w:rsidRDefault="007966F2" w:rsidP="007966F2">
      <w:pPr>
        <w:pStyle w:val="PL"/>
      </w:pPr>
      <w:r>
        <w:t xml:space="preserve">       - $ref: '#/components/schemas/EP_N9-Single'</w:t>
      </w:r>
    </w:p>
    <w:p w14:paraId="083EF663" w14:textId="77777777" w:rsidR="007966F2" w:rsidRDefault="007966F2" w:rsidP="007966F2">
      <w:pPr>
        <w:pStyle w:val="PL"/>
      </w:pPr>
      <w:r>
        <w:t xml:space="preserve">       - $ref: '#/components/schemas/EP_N10-Single'</w:t>
      </w:r>
    </w:p>
    <w:p w14:paraId="727EEAE2" w14:textId="77777777" w:rsidR="007966F2" w:rsidRDefault="007966F2" w:rsidP="007966F2">
      <w:pPr>
        <w:pStyle w:val="PL"/>
      </w:pPr>
      <w:r>
        <w:t xml:space="preserve">       - $ref: '#/components/schemas/EP_N11-Single'</w:t>
      </w:r>
    </w:p>
    <w:p w14:paraId="0A05E5C7" w14:textId="77777777" w:rsidR="007966F2" w:rsidRDefault="007966F2" w:rsidP="007966F2">
      <w:pPr>
        <w:pStyle w:val="PL"/>
      </w:pPr>
      <w:r>
        <w:t xml:space="preserve">       - $ref: '#/components/schemas/EP_N12-Single'</w:t>
      </w:r>
    </w:p>
    <w:p w14:paraId="1F4CB892" w14:textId="77777777" w:rsidR="007966F2" w:rsidRDefault="007966F2" w:rsidP="007966F2">
      <w:pPr>
        <w:pStyle w:val="PL"/>
      </w:pPr>
      <w:r>
        <w:t xml:space="preserve">       - $ref: '#/components/schemas/EP_N13-Single'</w:t>
      </w:r>
    </w:p>
    <w:p w14:paraId="5D517222" w14:textId="77777777" w:rsidR="007966F2" w:rsidRDefault="007966F2" w:rsidP="007966F2">
      <w:pPr>
        <w:pStyle w:val="PL"/>
      </w:pPr>
      <w:r>
        <w:t xml:space="preserve">       - $ref: '#/components/schemas/EP_N14-Single'</w:t>
      </w:r>
    </w:p>
    <w:p w14:paraId="18946BEE" w14:textId="77777777" w:rsidR="007966F2" w:rsidRDefault="007966F2" w:rsidP="007966F2">
      <w:pPr>
        <w:pStyle w:val="PL"/>
      </w:pPr>
      <w:r>
        <w:t xml:space="preserve">       - $ref: '#/components/schemas/EP_N15-Single'</w:t>
      </w:r>
    </w:p>
    <w:p w14:paraId="10FD3A51" w14:textId="77777777" w:rsidR="007966F2" w:rsidRDefault="007966F2" w:rsidP="007966F2">
      <w:pPr>
        <w:pStyle w:val="PL"/>
      </w:pPr>
      <w:r>
        <w:t xml:space="preserve">       - $ref: '#/components/schemas/EP_N16-Single'</w:t>
      </w:r>
    </w:p>
    <w:p w14:paraId="5DB2F962" w14:textId="77777777" w:rsidR="007966F2" w:rsidRDefault="007966F2" w:rsidP="007966F2">
      <w:pPr>
        <w:pStyle w:val="PL"/>
      </w:pPr>
      <w:r>
        <w:t xml:space="preserve">       - $ref: '#/components/schemas/EP_N17-Single'</w:t>
      </w:r>
    </w:p>
    <w:p w14:paraId="36161B24" w14:textId="77777777" w:rsidR="007966F2" w:rsidRDefault="007966F2" w:rsidP="007966F2">
      <w:pPr>
        <w:pStyle w:val="PL"/>
      </w:pPr>
    </w:p>
    <w:p w14:paraId="091BF532" w14:textId="77777777" w:rsidR="007966F2" w:rsidRDefault="007966F2" w:rsidP="007966F2">
      <w:pPr>
        <w:pStyle w:val="PL"/>
      </w:pPr>
      <w:r>
        <w:t xml:space="preserve">       - $ref: '#/components/schemas/EP_N20-Single'</w:t>
      </w:r>
    </w:p>
    <w:p w14:paraId="109A2CB9" w14:textId="77777777" w:rsidR="007966F2" w:rsidRDefault="007966F2" w:rsidP="007966F2">
      <w:pPr>
        <w:pStyle w:val="PL"/>
      </w:pPr>
      <w:r>
        <w:t xml:space="preserve">       - $ref: '#/components/schemas/EP_N21-Single'</w:t>
      </w:r>
    </w:p>
    <w:p w14:paraId="05B27978" w14:textId="77777777" w:rsidR="007966F2" w:rsidRDefault="007966F2" w:rsidP="007966F2">
      <w:pPr>
        <w:pStyle w:val="PL"/>
      </w:pPr>
      <w:r>
        <w:t xml:space="preserve">       - $ref: '#/components/schemas/EP_N22-Single'</w:t>
      </w:r>
    </w:p>
    <w:p w14:paraId="2AEAB647" w14:textId="77777777" w:rsidR="007966F2" w:rsidRDefault="007966F2" w:rsidP="007966F2">
      <w:pPr>
        <w:pStyle w:val="PL"/>
      </w:pPr>
    </w:p>
    <w:p w14:paraId="095F98CA" w14:textId="77777777" w:rsidR="007966F2" w:rsidRDefault="007966F2" w:rsidP="007966F2">
      <w:pPr>
        <w:pStyle w:val="PL"/>
      </w:pPr>
      <w:r>
        <w:t xml:space="preserve">       - $ref: '#/components/schemas/EP_N26-Single'</w:t>
      </w:r>
    </w:p>
    <w:p w14:paraId="33752C70" w14:textId="77777777" w:rsidR="007966F2" w:rsidRDefault="007966F2" w:rsidP="007966F2">
      <w:pPr>
        <w:pStyle w:val="PL"/>
      </w:pPr>
      <w:r>
        <w:t xml:space="preserve">       - $ref: '#/components/schemas/EP_N27-Single'</w:t>
      </w:r>
    </w:p>
    <w:p w14:paraId="3136A13A" w14:textId="77777777" w:rsidR="007966F2" w:rsidRDefault="007966F2" w:rsidP="007966F2">
      <w:pPr>
        <w:pStyle w:val="PL"/>
      </w:pPr>
    </w:p>
    <w:p w14:paraId="17D3EE10" w14:textId="77777777" w:rsidR="007966F2" w:rsidRDefault="007966F2" w:rsidP="007966F2">
      <w:pPr>
        <w:pStyle w:val="PL"/>
      </w:pPr>
      <w:r>
        <w:t xml:space="preserve">       - $ref: '#/components/schemas/EP_N31-Single'</w:t>
      </w:r>
    </w:p>
    <w:p w14:paraId="386093EF" w14:textId="77777777" w:rsidR="007966F2" w:rsidRDefault="007966F2" w:rsidP="007966F2">
      <w:pPr>
        <w:pStyle w:val="PL"/>
      </w:pPr>
      <w:r>
        <w:t xml:space="preserve">       - $ref: '#/components/schemas/EP_N31-Single'</w:t>
      </w:r>
    </w:p>
    <w:p w14:paraId="6C181389" w14:textId="77777777" w:rsidR="007966F2" w:rsidRDefault="007966F2" w:rsidP="007966F2">
      <w:pPr>
        <w:pStyle w:val="PL"/>
      </w:pPr>
    </w:p>
    <w:p w14:paraId="72B25532" w14:textId="77777777" w:rsidR="007966F2" w:rsidRDefault="007966F2" w:rsidP="007966F2">
      <w:pPr>
        <w:pStyle w:val="PL"/>
      </w:pPr>
      <w:r>
        <w:t xml:space="preserve">       - $ref: '#/components/schemas/EP_S5C-Single'</w:t>
      </w:r>
    </w:p>
    <w:p w14:paraId="3E7B44B1" w14:textId="77777777" w:rsidR="007966F2" w:rsidRDefault="007966F2" w:rsidP="007966F2">
      <w:pPr>
        <w:pStyle w:val="PL"/>
      </w:pPr>
      <w:r>
        <w:t xml:space="preserve">       - $ref: '#/components/schemas/EP_S5U-Single'</w:t>
      </w:r>
    </w:p>
    <w:p w14:paraId="1A0718F0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1D54727A" w14:textId="77777777" w:rsidR="007966F2" w:rsidRDefault="007966F2" w:rsidP="007966F2">
      <w:pPr>
        <w:pStyle w:val="PL"/>
      </w:pPr>
      <w:r>
        <w:t xml:space="preserve">       - $ref: '#/components/schemas/EP_MAP_SMSC-Single'</w:t>
      </w:r>
    </w:p>
    <w:p w14:paraId="4BB86A24" w14:textId="77777777" w:rsidR="007966F2" w:rsidRDefault="007966F2" w:rsidP="007966F2">
      <w:pPr>
        <w:pStyle w:val="PL"/>
      </w:pPr>
      <w:r>
        <w:t xml:space="preserve">       - $ref: '#/components/schemas/EP_NLS-Single'</w:t>
      </w:r>
    </w:p>
    <w:p w14:paraId="7CCCCD47" w14:textId="77777777" w:rsidR="007966F2" w:rsidRDefault="007966F2" w:rsidP="007966F2">
      <w:pPr>
        <w:pStyle w:val="PL"/>
      </w:pPr>
      <w:r>
        <w:t xml:space="preserve">       - $ref: '#/components/schemas/EP_NLG-Single'</w:t>
      </w:r>
    </w:p>
    <w:p w14:paraId="57EC13B4" w14:textId="77777777" w:rsidR="007966F2" w:rsidRDefault="007966F2" w:rsidP="007966F2">
      <w:pPr>
        <w:pStyle w:val="PL"/>
      </w:pPr>
      <w:r>
        <w:t xml:space="preserve">       - $ref: '#/components/schemas/Configurable5QISet-Single'</w:t>
      </w:r>
    </w:p>
    <w:p w14:paraId="16BCC46C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62C82984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33ED9554" w14:textId="77777777" w:rsidR="007966F2" w:rsidRDefault="007966F2" w:rsidP="007966F2">
      <w:pPr>
        <w:pStyle w:val="PL"/>
      </w:pPr>
      <w:r>
        <w:t xml:space="preserve">       - $ref: '#/components/schemas/Dynamic5QISet-Single'</w:t>
      </w:r>
    </w:p>
    <w:p w14:paraId="581D6244" w14:textId="77777777" w:rsidR="004D13F3" w:rsidRPr="0099127B" w:rsidRDefault="004D13F3" w:rsidP="004D13F3">
      <w:pPr>
        <w:pStyle w:val="PL"/>
      </w:pPr>
    </w:p>
    <w:sectPr w:rsidR="004D13F3" w:rsidRPr="0099127B" w:rsidSect="00417D5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B7968" w14:textId="77777777" w:rsidR="008F72E4" w:rsidRDefault="008F72E4">
      <w:r>
        <w:separator/>
      </w:r>
    </w:p>
  </w:endnote>
  <w:endnote w:type="continuationSeparator" w:id="0">
    <w:p w14:paraId="743B0F0B" w14:textId="77777777" w:rsidR="008F72E4" w:rsidRDefault="008F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1D0F4F2" w:rsidR="00597B11" w:rsidRDefault="00417D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FDA80" w14:textId="77777777" w:rsidR="008F72E4" w:rsidRDefault="008F72E4">
      <w:r>
        <w:separator/>
      </w:r>
    </w:p>
  </w:footnote>
  <w:footnote w:type="continuationSeparator" w:id="0">
    <w:p w14:paraId="1F0A031F" w14:textId="77777777" w:rsidR="008F72E4" w:rsidRDefault="008F7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C02A8AB" w:rsidR="00597B11" w:rsidRDefault="00417D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V16.14.0 (2022-01)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D0DB477" w:rsidR="00597B11" w:rsidRDefault="00417D5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A6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4A97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3503458">
    <w:abstractNumId w:val="9"/>
  </w:num>
  <w:num w:numId="2" w16cid:durableId="1325350763">
    <w:abstractNumId w:val="8"/>
  </w:num>
  <w:num w:numId="3" w16cid:durableId="1419903690">
    <w:abstractNumId w:val="7"/>
  </w:num>
  <w:num w:numId="4" w16cid:durableId="1499148125">
    <w:abstractNumId w:val="6"/>
  </w:num>
  <w:num w:numId="5" w16cid:durableId="861281621">
    <w:abstractNumId w:val="5"/>
  </w:num>
  <w:num w:numId="6" w16cid:durableId="694888374">
    <w:abstractNumId w:val="4"/>
  </w:num>
  <w:num w:numId="7" w16cid:durableId="1447500520">
    <w:abstractNumId w:val="3"/>
  </w:num>
  <w:num w:numId="8" w16cid:durableId="706107037">
    <w:abstractNumId w:val="10"/>
  </w:num>
  <w:num w:numId="9" w16cid:durableId="1807044821">
    <w:abstractNumId w:val="2"/>
  </w:num>
  <w:num w:numId="10" w16cid:durableId="611866935">
    <w:abstractNumId w:val="1"/>
  </w:num>
  <w:num w:numId="11" w16cid:durableId="305552811">
    <w:abstractNumId w:val="0"/>
  </w:num>
  <w:num w:numId="12" w16cid:durableId="1525553596">
    <w:abstractNumId w:val="2"/>
    <w:lvlOverride w:ilvl="0">
      <w:startOverride w:val="1"/>
    </w:lvlOverride>
  </w:num>
  <w:num w:numId="13" w16cid:durableId="343243243">
    <w:abstractNumId w:val="1"/>
    <w:lvlOverride w:ilvl="0">
      <w:startOverride w:val="1"/>
    </w:lvlOverride>
  </w:num>
  <w:num w:numId="14" w16cid:durableId="170143279">
    <w:abstractNumId w:val="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067B"/>
    <w:rsid w:val="002B39F8"/>
    <w:rsid w:val="002B6339"/>
    <w:rsid w:val="002B7508"/>
    <w:rsid w:val="002C72C6"/>
    <w:rsid w:val="002D5BDC"/>
    <w:rsid w:val="002E00EE"/>
    <w:rsid w:val="003172DC"/>
    <w:rsid w:val="0035462D"/>
    <w:rsid w:val="003765B8"/>
    <w:rsid w:val="003B14C7"/>
    <w:rsid w:val="003C0A3E"/>
    <w:rsid w:val="003C3971"/>
    <w:rsid w:val="003D37DC"/>
    <w:rsid w:val="003D3C92"/>
    <w:rsid w:val="003F3082"/>
    <w:rsid w:val="0041693A"/>
    <w:rsid w:val="00417803"/>
    <w:rsid w:val="00417D59"/>
    <w:rsid w:val="00423334"/>
    <w:rsid w:val="004345EC"/>
    <w:rsid w:val="00441B14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86911"/>
    <w:rsid w:val="00592B38"/>
    <w:rsid w:val="00597B11"/>
    <w:rsid w:val="005B4C01"/>
    <w:rsid w:val="005D2E01"/>
    <w:rsid w:val="005D7526"/>
    <w:rsid w:val="005E4BB2"/>
    <w:rsid w:val="005F6A56"/>
    <w:rsid w:val="005F74B9"/>
    <w:rsid w:val="00602AEA"/>
    <w:rsid w:val="0060399A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966F2"/>
    <w:rsid w:val="007B600E"/>
    <w:rsid w:val="007C0418"/>
    <w:rsid w:val="007F0F4A"/>
    <w:rsid w:val="008028A4"/>
    <w:rsid w:val="00817269"/>
    <w:rsid w:val="00830747"/>
    <w:rsid w:val="00861BA1"/>
    <w:rsid w:val="0086476A"/>
    <w:rsid w:val="008768CA"/>
    <w:rsid w:val="00893557"/>
    <w:rsid w:val="008B4C32"/>
    <w:rsid w:val="008C384C"/>
    <w:rsid w:val="008F72E4"/>
    <w:rsid w:val="0090271F"/>
    <w:rsid w:val="00902E23"/>
    <w:rsid w:val="00910A6D"/>
    <w:rsid w:val="009114D7"/>
    <w:rsid w:val="0091348E"/>
    <w:rsid w:val="00917CCB"/>
    <w:rsid w:val="009204D0"/>
    <w:rsid w:val="00942EC2"/>
    <w:rsid w:val="009565D2"/>
    <w:rsid w:val="00957A17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3564B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0223"/>
    <w:rsid w:val="00CD13F2"/>
    <w:rsid w:val="00D044CE"/>
    <w:rsid w:val="00D57972"/>
    <w:rsid w:val="00D62577"/>
    <w:rsid w:val="00D675A9"/>
    <w:rsid w:val="00D67ECA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4DBA"/>
    <w:pPr>
      <w:keepLines/>
      <w:ind w:left="1135" w:hanging="851"/>
    </w:pPr>
  </w:style>
  <w:style w:type="paragraph" w:customStyle="1" w:styleId="PL">
    <w:name w:val="PL"/>
    <w:link w:val="PLChar"/>
    <w:qFormat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A56"/>
  </w:style>
  <w:style w:type="paragraph" w:styleId="BlockText">
    <w:name w:val="Block Text"/>
    <w:basedOn w:val="Normal"/>
    <w:rsid w:val="005F6A5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F6A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6A56"/>
    <w:rPr>
      <w:lang w:eastAsia="en-US"/>
    </w:rPr>
  </w:style>
  <w:style w:type="paragraph" w:styleId="BodyText3">
    <w:name w:val="Body Text 3"/>
    <w:basedOn w:val="Normal"/>
    <w:link w:val="BodyText3Char"/>
    <w:rsid w:val="005F6A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A56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5F6A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6A5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F6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A56"/>
    <w:rPr>
      <w:lang w:eastAsia="en-US"/>
    </w:rPr>
  </w:style>
  <w:style w:type="paragraph" w:styleId="BodyTextIndent2">
    <w:name w:val="Body Text Indent 2"/>
    <w:basedOn w:val="Normal"/>
    <w:link w:val="BodyTextIndent2Char"/>
    <w:rsid w:val="005F6A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A56"/>
    <w:rPr>
      <w:lang w:eastAsia="en-US"/>
    </w:rPr>
  </w:style>
  <w:style w:type="paragraph" w:styleId="BodyTextIndent3">
    <w:name w:val="Body Text Indent 3"/>
    <w:basedOn w:val="Normal"/>
    <w:link w:val="BodyTextIndent3Char"/>
    <w:rsid w:val="005F6A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A5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F6A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F6A56"/>
    <w:rPr>
      <w:lang w:eastAsia="en-US"/>
    </w:rPr>
  </w:style>
  <w:style w:type="paragraph" w:styleId="Date">
    <w:name w:val="Date"/>
    <w:basedOn w:val="Normal"/>
    <w:next w:val="Normal"/>
    <w:link w:val="DateChar"/>
    <w:rsid w:val="005F6A56"/>
  </w:style>
  <w:style w:type="character" w:customStyle="1" w:styleId="DateChar">
    <w:name w:val="Date Char"/>
    <w:basedOn w:val="DefaultParagraphFont"/>
    <w:link w:val="Date"/>
    <w:rsid w:val="005F6A56"/>
    <w:rPr>
      <w:lang w:eastAsia="en-US"/>
    </w:rPr>
  </w:style>
  <w:style w:type="paragraph" w:styleId="E-mailSignature">
    <w:name w:val="E-mail Signature"/>
    <w:basedOn w:val="Normal"/>
    <w:link w:val="E-mailSignatureChar"/>
    <w:rsid w:val="005F6A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F6A56"/>
    <w:rPr>
      <w:lang w:eastAsia="en-US"/>
    </w:rPr>
  </w:style>
  <w:style w:type="paragraph" w:styleId="EndnoteText">
    <w:name w:val="endnote text"/>
    <w:basedOn w:val="Normal"/>
    <w:link w:val="EndnoteTextChar"/>
    <w:rsid w:val="005F6A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F6A56"/>
    <w:rPr>
      <w:lang w:eastAsia="en-US"/>
    </w:rPr>
  </w:style>
  <w:style w:type="paragraph" w:styleId="EnvelopeAddress">
    <w:name w:val="envelope address"/>
    <w:basedOn w:val="Normal"/>
    <w:rsid w:val="005F6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A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F6A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A56"/>
    <w:rPr>
      <w:i/>
      <w:iCs/>
      <w:lang w:eastAsia="en-US"/>
    </w:rPr>
  </w:style>
  <w:style w:type="paragraph" w:styleId="Index3">
    <w:name w:val="index 3"/>
    <w:basedOn w:val="Normal"/>
    <w:next w:val="Normal"/>
    <w:rsid w:val="005F6A5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F6A5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F6A5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F6A5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F6A5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F6A5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F6A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F6A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A5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A5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F6A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F6A5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F6A5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F6A5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F6A56"/>
    <w:pPr>
      <w:spacing w:after="120"/>
      <w:ind w:left="1415"/>
      <w:contextualSpacing/>
    </w:pPr>
  </w:style>
  <w:style w:type="paragraph" w:styleId="ListNumber3">
    <w:name w:val="List Number 3"/>
    <w:basedOn w:val="Normal"/>
    <w:rsid w:val="005F6A56"/>
    <w:pPr>
      <w:numPr>
        <w:numId w:val="9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rsid w:val="005F6A56"/>
    <w:pPr>
      <w:numPr>
        <w:numId w:val="10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rsid w:val="005F6A56"/>
    <w:pPr>
      <w:numPr>
        <w:numId w:val="11"/>
      </w:numPr>
      <w:tabs>
        <w:tab w:val="clear" w:pos="1492"/>
        <w:tab w:val="num" w:pos="360"/>
      </w:tabs>
      <w:ind w:left="0" w:firstLine="0"/>
      <w:contextualSpacing/>
    </w:pPr>
  </w:style>
  <w:style w:type="paragraph" w:styleId="MacroText">
    <w:name w:val="macro"/>
    <w:link w:val="MacroTextChar"/>
    <w:rsid w:val="005F6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F6A5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F6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A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F6A5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F6A56"/>
    <w:rPr>
      <w:sz w:val="24"/>
      <w:szCs w:val="24"/>
    </w:rPr>
  </w:style>
  <w:style w:type="paragraph" w:styleId="NormalIndent">
    <w:name w:val="Normal Indent"/>
    <w:basedOn w:val="Normal"/>
    <w:rsid w:val="005F6A5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F6A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F6A5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A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A5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F6A56"/>
  </w:style>
  <w:style w:type="character" w:customStyle="1" w:styleId="SalutationChar">
    <w:name w:val="Salutation Char"/>
    <w:basedOn w:val="DefaultParagraphFont"/>
    <w:link w:val="Salutation"/>
    <w:rsid w:val="005F6A56"/>
    <w:rPr>
      <w:lang w:eastAsia="en-US"/>
    </w:rPr>
  </w:style>
  <w:style w:type="paragraph" w:styleId="Signature">
    <w:name w:val="Signature"/>
    <w:basedOn w:val="Normal"/>
    <w:link w:val="SignatureChar"/>
    <w:rsid w:val="005F6A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F6A5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F6A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F6A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F6A5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F6A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A5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F6A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6A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7966F2"/>
    <w:pPr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45416</Words>
  <Characters>258874</Characters>
  <Application>Microsoft Office Word</Application>
  <DocSecurity>0</DocSecurity>
  <Lines>2157</Lines>
  <Paragraphs>607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303683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28.622_CR0207_(Rel-18)_e_5GMDT</cp:lastModifiedBy>
  <cp:revision>39</cp:revision>
  <cp:lastPrinted>2019-02-25T14:05:00Z</cp:lastPrinted>
  <dcterms:created xsi:type="dcterms:W3CDTF">2021-06-10T15:38:00Z</dcterms:created>
  <dcterms:modified xsi:type="dcterms:W3CDTF">2023-01-11T10:35:00Z</dcterms:modified>
</cp:coreProperties>
</file>