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68BE06D6" w14:textId="77777777" w:rsidTr="00D119EC">
        <w:tc>
          <w:tcPr>
            <w:tcW w:w="10423" w:type="dxa"/>
            <w:gridSpan w:val="2"/>
            <w:shd w:val="clear" w:color="auto" w:fill="auto"/>
          </w:tcPr>
          <w:p w14:paraId="328D107B" w14:textId="5323A992"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D119EC">
              <w:t>0.</w:t>
            </w:r>
            <w:r w:rsidR="000C3CB3">
              <w:t>3</w:t>
            </w:r>
            <w:r w:rsidR="00D119EC">
              <w:t>.0</w:t>
            </w:r>
            <w:r w:rsidR="00C76D34">
              <w:t xml:space="preserve"> </w:t>
            </w:r>
            <w:r w:rsidRPr="00133525">
              <w:rPr>
                <w:sz w:val="32"/>
              </w:rPr>
              <w:t>(</w:t>
            </w:r>
            <w:r w:rsidR="000820DE">
              <w:rPr>
                <w:sz w:val="32"/>
              </w:rPr>
              <w:t>2024</w:t>
            </w:r>
            <w:r w:rsidR="00D119EC">
              <w:rPr>
                <w:sz w:val="32"/>
              </w:rPr>
              <w:t>-</w:t>
            </w:r>
            <w:r w:rsidR="000820DE">
              <w:rPr>
                <w:sz w:val="32"/>
              </w:rPr>
              <w:t>02</w:t>
            </w:r>
            <w:r w:rsidRPr="00133525">
              <w:rPr>
                <w:sz w:val="32"/>
              </w:rPr>
              <w:t>)</w:t>
            </w:r>
          </w:p>
        </w:tc>
      </w:tr>
      <w:tr w:rsidR="004F0988" w14:paraId="2C411DE4" w14:textId="77777777" w:rsidTr="00D119EC">
        <w:trPr>
          <w:trHeight w:hRule="exact" w:val="1134"/>
        </w:trPr>
        <w:tc>
          <w:tcPr>
            <w:tcW w:w="10423" w:type="dxa"/>
            <w:gridSpan w:val="2"/>
            <w:shd w:val="clear" w:color="auto" w:fill="auto"/>
          </w:tcPr>
          <w:p w14:paraId="5D193CDF"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1A6208C" w14:textId="77777777" w:rsidTr="00D119EC">
        <w:trPr>
          <w:trHeight w:hRule="exact" w:val="3686"/>
        </w:trPr>
        <w:tc>
          <w:tcPr>
            <w:tcW w:w="10423" w:type="dxa"/>
            <w:gridSpan w:val="2"/>
            <w:shd w:val="clear" w:color="auto" w:fill="auto"/>
          </w:tcPr>
          <w:p w14:paraId="5924765D" w14:textId="77777777" w:rsidR="004F0988" w:rsidRPr="004D3578" w:rsidRDefault="004F0988" w:rsidP="00133525">
            <w:pPr>
              <w:pStyle w:val="ZT"/>
              <w:framePr w:wrap="auto" w:hAnchor="text" w:yAlign="inline"/>
            </w:pPr>
            <w:r w:rsidRPr="004D3578">
              <w:t>3rd Generation Partnership Project;</w:t>
            </w:r>
          </w:p>
          <w:p w14:paraId="66DDB303" w14:textId="77777777"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62296323"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68CD28E1"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6B215DE8" w14:textId="77777777" w:rsidTr="00D119EC">
        <w:tc>
          <w:tcPr>
            <w:tcW w:w="10423" w:type="dxa"/>
            <w:gridSpan w:val="2"/>
            <w:shd w:val="clear" w:color="auto" w:fill="auto"/>
          </w:tcPr>
          <w:p w14:paraId="7D3B686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F38550C" w14:textId="77777777" w:rsidTr="00D119EC">
        <w:trPr>
          <w:trHeight w:hRule="exact" w:val="1531"/>
        </w:trPr>
        <w:tc>
          <w:tcPr>
            <w:tcW w:w="4883" w:type="dxa"/>
            <w:shd w:val="clear" w:color="auto" w:fill="auto"/>
          </w:tcPr>
          <w:p w14:paraId="7A1C7E7F" w14:textId="77777777" w:rsidR="00D82E6F" w:rsidRDefault="00D119EC" w:rsidP="00D82E6F">
            <w:pPr>
              <w:rPr>
                <w:i/>
              </w:rPr>
            </w:pPr>
            <w:r>
              <w:rPr>
                <w:i/>
                <w:noProof/>
                <w:lang w:val="en-IN" w:eastAsia="en-IN"/>
              </w:rPr>
              <w:drawing>
                <wp:inline distT="0" distB="0" distL="0" distR="0" wp14:anchorId="2B238751" wp14:editId="0D0B041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322DB9A9" w14:textId="77777777" w:rsidR="00D82E6F" w:rsidRDefault="00D119EC" w:rsidP="00D82E6F">
            <w:pPr>
              <w:jc w:val="right"/>
            </w:pPr>
            <w:r>
              <w:rPr>
                <w:noProof/>
                <w:lang w:val="en-IN" w:eastAsia="en-IN"/>
              </w:rPr>
              <w:drawing>
                <wp:inline distT="0" distB="0" distL="0" distR="0" wp14:anchorId="7AA7F19D" wp14:editId="17ED1464">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3CE94BD" w14:textId="77777777" w:rsidTr="00D119EC">
        <w:trPr>
          <w:cantSplit/>
          <w:trHeight w:hRule="exact" w:val="964"/>
        </w:trPr>
        <w:tc>
          <w:tcPr>
            <w:tcW w:w="10423" w:type="dxa"/>
            <w:gridSpan w:val="2"/>
            <w:shd w:val="clear" w:color="auto" w:fill="auto"/>
          </w:tcPr>
          <w:p w14:paraId="4F23803B"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1FFB2D3B" w14:textId="77777777" w:rsidR="00D82E6F" w:rsidRPr="004D3578" w:rsidRDefault="00D82E6F" w:rsidP="00D82E6F">
            <w:pPr>
              <w:pStyle w:val="ZV"/>
              <w:framePr w:w="0" w:wrap="auto" w:vAnchor="margin" w:hAnchor="text" w:yAlign="inline"/>
            </w:pPr>
          </w:p>
          <w:p w14:paraId="0202E317" w14:textId="77777777" w:rsidR="00D82E6F" w:rsidRPr="00133525" w:rsidRDefault="00D82E6F" w:rsidP="00D82E6F">
            <w:pPr>
              <w:rPr>
                <w:sz w:val="16"/>
              </w:rPr>
            </w:pPr>
          </w:p>
        </w:tc>
      </w:tr>
      <w:bookmarkEnd w:id="0"/>
    </w:tbl>
    <w:p w14:paraId="672CF70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28C5628" w14:textId="77777777" w:rsidTr="00133525">
        <w:trPr>
          <w:trHeight w:hRule="exact" w:val="5670"/>
        </w:trPr>
        <w:tc>
          <w:tcPr>
            <w:tcW w:w="10423" w:type="dxa"/>
            <w:shd w:val="clear" w:color="auto" w:fill="auto"/>
          </w:tcPr>
          <w:p w14:paraId="430D5BEC" w14:textId="77777777" w:rsidR="00E16509" w:rsidRDefault="00E16509" w:rsidP="00E16509">
            <w:pPr>
              <w:pStyle w:val="Guidance"/>
            </w:pPr>
            <w:bookmarkStart w:id="5" w:name="page2"/>
          </w:p>
        </w:tc>
      </w:tr>
      <w:tr w:rsidR="00E16509" w14:paraId="16F10E26" w14:textId="77777777" w:rsidTr="00C074DD">
        <w:trPr>
          <w:trHeight w:hRule="exact" w:val="5387"/>
        </w:trPr>
        <w:tc>
          <w:tcPr>
            <w:tcW w:w="10423" w:type="dxa"/>
            <w:shd w:val="clear" w:color="auto" w:fill="auto"/>
          </w:tcPr>
          <w:p w14:paraId="0CD22C2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5F586B2" w14:textId="77777777" w:rsidR="00E16509" w:rsidRPr="004D3578" w:rsidRDefault="00E16509" w:rsidP="00133525">
            <w:pPr>
              <w:pStyle w:val="FP"/>
              <w:pBdr>
                <w:bottom w:val="single" w:sz="6" w:space="1" w:color="auto"/>
              </w:pBdr>
              <w:ind w:left="2835" w:right="2835"/>
              <w:jc w:val="center"/>
            </w:pPr>
            <w:r w:rsidRPr="004D3578">
              <w:t>Postal address</w:t>
            </w:r>
          </w:p>
          <w:p w14:paraId="673D5E63" w14:textId="77777777" w:rsidR="00E16509" w:rsidRPr="00133525" w:rsidRDefault="00E16509" w:rsidP="00133525">
            <w:pPr>
              <w:pStyle w:val="FP"/>
              <w:ind w:left="2835" w:right="2835"/>
              <w:jc w:val="center"/>
              <w:rPr>
                <w:rFonts w:ascii="Arial" w:hAnsi="Arial"/>
                <w:sz w:val="18"/>
              </w:rPr>
            </w:pPr>
          </w:p>
          <w:p w14:paraId="385AE26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1ABFBC9"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DE6FF40"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1DAFAB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D013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9715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7C104341" w14:textId="77777777" w:rsidR="00E16509" w:rsidRDefault="00E16509" w:rsidP="00133525"/>
        </w:tc>
      </w:tr>
      <w:tr w:rsidR="00E16509" w14:paraId="6B8EC589" w14:textId="77777777" w:rsidTr="00C074DD">
        <w:tc>
          <w:tcPr>
            <w:tcW w:w="10423" w:type="dxa"/>
            <w:shd w:val="clear" w:color="auto" w:fill="auto"/>
            <w:vAlign w:val="bottom"/>
          </w:tcPr>
          <w:p w14:paraId="38B89342"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BF6217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C6DDD6B" w14:textId="77777777" w:rsidR="00E16509" w:rsidRPr="004D3578" w:rsidRDefault="00E16509" w:rsidP="00133525">
            <w:pPr>
              <w:pStyle w:val="FP"/>
              <w:jc w:val="center"/>
              <w:rPr>
                <w:noProof/>
              </w:rPr>
            </w:pPr>
          </w:p>
          <w:p w14:paraId="2DD424E5" w14:textId="1A09BC94"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C76D34">
              <w:rPr>
                <w:noProof/>
                <w:sz w:val="18"/>
              </w:rPr>
              <w:t>4</w:t>
            </w:r>
            <w:r w:rsidRPr="001128F1">
              <w:rPr>
                <w:noProof/>
                <w:sz w:val="18"/>
              </w:rPr>
              <w:t>,</w:t>
            </w:r>
            <w:r w:rsidRPr="00133525">
              <w:rPr>
                <w:noProof/>
                <w:sz w:val="18"/>
              </w:rPr>
              <w:t xml:space="preserve"> 3GPP Organizational Partners (ARIB, ATIS, CCSA, ETSI, TSDSI, TTA, TTC).</w:t>
            </w:r>
            <w:bookmarkStart w:id="9" w:name="copyrightaddon"/>
            <w:bookmarkEnd w:id="9"/>
          </w:p>
          <w:p w14:paraId="3E98228F" w14:textId="77777777" w:rsidR="00E16509" w:rsidRPr="00133525" w:rsidRDefault="00E16509" w:rsidP="00133525">
            <w:pPr>
              <w:pStyle w:val="FP"/>
              <w:jc w:val="center"/>
              <w:rPr>
                <w:noProof/>
                <w:sz w:val="18"/>
              </w:rPr>
            </w:pPr>
            <w:r w:rsidRPr="00133525">
              <w:rPr>
                <w:noProof/>
                <w:sz w:val="18"/>
              </w:rPr>
              <w:t>All rights reserved.</w:t>
            </w:r>
          </w:p>
          <w:p w14:paraId="6D7298B8" w14:textId="77777777" w:rsidR="00E16509" w:rsidRPr="00133525" w:rsidRDefault="00E16509" w:rsidP="00E16509">
            <w:pPr>
              <w:pStyle w:val="FP"/>
              <w:rPr>
                <w:noProof/>
                <w:sz w:val="18"/>
              </w:rPr>
            </w:pPr>
          </w:p>
          <w:p w14:paraId="6059C3B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B5A9C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3F2B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8348DA" w14:textId="77777777" w:rsidR="00E16509" w:rsidRDefault="00E16509" w:rsidP="00133525"/>
        </w:tc>
      </w:tr>
      <w:bookmarkEnd w:id="5"/>
    </w:tbl>
    <w:p w14:paraId="5F3CF9CD" w14:textId="77777777" w:rsidR="00080512" w:rsidRPr="004D3578" w:rsidRDefault="00080512">
      <w:pPr>
        <w:pStyle w:val="TT"/>
      </w:pPr>
      <w:r w:rsidRPr="004D3578">
        <w:br w:type="page"/>
      </w:r>
      <w:bookmarkStart w:id="10" w:name="tableOfContents"/>
      <w:bookmarkEnd w:id="10"/>
      <w:r w:rsidRPr="004D3578">
        <w:lastRenderedPageBreak/>
        <w:t>Contents</w:t>
      </w:r>
    </w:p>
    <w:p w14:paraId="41481001" w14:textId="77777777" w:rsidR="008E7874" w:rsidRDefault="008E7874">
      <w:pPr>
        <w:pStyle w:val="TOC1"/>
        <w:rPr>
          <w:rFonts w:asciiTheme="minorHAnsi" w:eastAsiaTheme="minorEastAsia" w:hAnsiTheme="minorHAnsi" w:cstheme="minorBidi"/>
          <w:noProof/>
          <w:szCs w:val="22"/>
          <w:lang w:val="en-IN" w:eastAsia="en-IN"/>
        </w:rPr>
      </w:pPr>
      <w:r>
        <w:fldChar w:fldCharType="begin"/>
      </w:r>
      <w:r>
        <w:instrText xml:space="preserve"> TOC \o "1-3" \h \z \u </w:instrText>
      </w:r>
      <w:r>
        <w:fldChar w:fldCharType="separate"/>
      </w:r>
      <w:hyperlink w:anchor="_Toc158125049" w:history="1">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r>
          <w:rPr>
            <w:noProof/>
            <w:webHidden/>
          </w:rPr>
          <w:fldChar w:fldCharType="separate"/>
        </w:r>
        <w:r>
          <w:rPr>
            <w:noProof/>
            <w:webHidden/>
          </w:rPr>
          <w:t>5</w:t>
        </w:r>
        <w:r>
          <w:rPr>
            <w:noProof/>
            <w:webHidden/>
          </w:rPr>
          <w:fldChar w:fldCharType="end"/>
        </w:r>
      </w:hyperlink>
    </w:p>
    <w:p w14:paraId="049ACABD" w14:textId="77777777" w:rsidR="008E7874" w:rsidRDefault="00000000">
      <w:pPr>
        <w:pStyle w:val="TOC1"/>
        <w:rPr>
          <w:rFonts w:asciiTheme="minorHAnsi" w:eastAsiaTheme="minorEastAsia" w:hAnsiTheme="minorHAnsi" w:cstheme="minorBidi"/>
          <w:noProof/>
          <w:szCs w:val="22"/>
          <w:lang w:val="en-IN" w:eastAsia="en-IN"/>
        </w:rPr>
      </w:pPr>
      <w:hyperlink w:anchor="_Toc158125050" w:history="1">
        <w:r w:rsidR="008E7874" w:rsidRPr="00387DCA">
          <w:rPr>
            <w:rStyle w:val="Hyperlink"/>
            <w:noProof/>
          </w:rPr>
          <w:t>Introduction</w:t>
        </w:r>
        <w:r w:rsidR="008E7874">
          <w:rPr>
            <w:noProof/>
            <w:webHidden/>
          </w:rPr>
          <w:tab/>
        </w:r>
        <w:r w:rsidR="008E7874">
          <w:rPr>
            <w:noProof/>
            <w:webHidden/>
          </w:rPr>
          <w:fldChar w:fldCharType="begin"/>
        </w:r>
        <w:r w:rsidR="008E7874">
          <w:rPr>
            <w:noProof/>
            <w:webHidden/>
          </w:rPr>
          <w:instrText xml:space="preserve"> PAGEREF _Toc158125050 \h </w:instrText>
        </w:r>
        <w:r w:rsidR="008E7874">
          <w:rPr>
            <w:noProof/>
            <w:webHidden/>
          </w:rPr>
        </w:r>
        <w:r w:rsidR="008E7874">
          <w:rPr>
            <w:noProof/>
            <w:webHidden/>
          </w:rPr>
          <w:fldChar w:fldCharType="separate"/>
        </w:r>
        <w:r w:rsidR="008E7874">
          <w:rPr>
            <w:noProof/>
            <w:webHidden/>
          </w:rPr>
          <w:t>6</w:t>
        </w:r>
        <w:r w:rsidR="008E7874">
          <w:rPr>
            <w:noProof/>
            <w:webHidden/>
          </w:rPr>
          <w:fldChar w:fldCharType="end"/>
        </w:r>
      </w:hyperlink>
    </w:p>
    <w:p w14:paraId="41605601" w14:textId="77777777" w:rsidR="008E7874" w:rsidRDefault="00000000">
      <w:pPr>
        <w:pStyle w:val="TOC1"/>
        <w:rPr>
          <w:rFonts w:asciiTheme="minorHAnsi" w:eastAsiaTheme="minorEastAsia" w:hAnsiTheme="minorHAnsi" w:cstheme="minorBidi"/>
          <w:noProof/>
          <w:szCs w:val="22"/>
          <w:lang w:val="en-IN" w:eastAsia="en-IN"/>
        </w:rPr>
      </w:pPr>
      <w:hyperlink w:anchor="_Toc158125051" w:history="1">
        <w:r w:rsidR="008E7874" w:rsidRPr="00387DCA">
          <w:rPr>
            <w:rStyle w:val="Hyperlink"/>
            <w:noProof/>
          </w:rPr>
          <w:t>1</w:t>
        </w:r>
        <w:r w:rsidR="008E7874">
          <w:rPr>
            <w:rFonts w:asciiTheme="minorHAnsi" w:eastAsiaTheme="minorEastAsia" w:hAnsiTheme="minorHAnsi" w:cstheme="minorBidi"/>
            <w:noProof/>
            <w:szCs w:val="22"/>
            <w:lang w:val="en-IN" w:eastAsia="en-IN"/>
          </w:rPr>
          <w:tab/>
        </w:r>
        <w:r w:rsidR="008E7874" w:rsidRPr="00387DCA">
          <w:rPr>
            <w:rStyle w:val="Hyperlink"/>
            <w:noProof/>
          </w:rPr>
          <w:t>Scope</w:t>
        </w:r>
        <w:r w:rsidR="008E7874">
          <w:rPr>
            <w:noProof/>
            <w:webHidden/>
          </w:rPr>
          <w:tab/>
        </w:r>
        <w:r w:rsidR="008E7874">
          <w:rPr>
            <w:noProof/>
            <w:webHidden/>
          </w:rPr>
          <w:fldChar w:fldCharType="begin"/>
        </w:r>
        <w:r w:rsidR="008E7874">
          <w:rPr>
            <w:noProof/>
            <w:webHidden/>
          </w:rPr>
          <w:instrText xml:space="preserve"> PAGEREF _Toc158125051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27D037AF" w14:textId="77777777" w:rsidR="008E7874" w:rsidRDefault="00000000">
      <w:pPr>
        <w:pStyle w:val="TOC1"/>
        <w:rPr>
          <w:rFonts w:asciiTheme="minorHAnsi" w:eastAsiaTheme="minorEastAsia" w:hAnsiTheme="minorHAnsi" w:cstheme="minorBidi"/>
          <w:noProof/>
          <w:szCs w:val="22"/>
          <w:lang w:val="en-IN" w:eastAsia="en-IN"/>
        </w:rPr>
      </w:pPr>
      <w:hyperlink w:anchor="_Toc158125052" w:history="1">
        <w:r w:rsidR="008E7874" w:rsidRPr="00387DCA">
          <w:rPr>
            <w:rStyle w:val="Hyperlink"/>
            <w:noProof/>
          </w:rPr>
          <w:t>2</w:t>
        </w:r>
        <w:r w:rsidR="008E7874">
          <w:rPr>
            <w:rFonts w:asciiTheme="minorHAnsi" w:eastAsiaTheme="minorEastAsia" w:hAnsiTheme="minorHAnsi" w:cstheme="minorBidi"/>
            <w:noProof/>
            <w:szCs w:val="22"/>
            <w:lang w:val="en-IN" w:eastAsia="en-IN"/>
          </w:rPr>
          <w:tab/>
        </w:r>
        <w:r w:rsidR="008E7874" w:rsidRPr="00387DCA">
          <w:rPr>
            <w:rStyle w:val="Hyperlink"/>
            <w:noProof/>
          </w:rPr>
          <w:t>References</w:t>
        </w:r>
        <w:r w:rsidR="008E7874">
          <w:rPr>
            <w:noProof/>
            <w:webHidden/>
          </w:rPr>
          <w:tab/>
        </w:r>
        <w:r w:rsidR="008E7874">
          <w:rPr>
            <w:noProof/>
            <w:webHidden/>
          </w:rPr>
          <w:fldChar w:fldCharType="begin"/>
        </w:r>
        <w:r w:rsidR="008E7874">
          <w:rPr>
            <w:noProof/>
            <w:webHidden/>
          </w:rPr>
          <w:instrText xml:space="preserve"> PAGEREF _Toc158125052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79F50DD0" w14:textId="77777777" w:rsidR="008E7874" w:rsidRDefault="00000000">
      <w:pPr>
        <w:pStyle w:val="TOC1"/>
        <w:rPr>
          <w:rFonts w:asciiTheme="minorHAnsi" w:eastAsiaTheme="minorEastAsia" w:hAnsiTheme="minorHAnsi" w:cstheme="minorBidi"/>
          <w:noProof/>
          <w:szCs w:val="22"/>
          <w:lang w:val="en-IN" w:eastAsia="en-IN"/>
        </w:rPr>
      </w:pPr>
      <w:hyperlink w:anchor="_Toc158125053" w:history="1">
        <w:r w:rsidR="008E7874" w:rsidRPr="00387DCA">
          <w:rPr>
            <w:rStyle w:val="Hyperlink"/>
            <w:noProof/>
          </w:rPr>
          <w:t>3</w:t>
        </w:r>
        <w:r w:rsidR="008E7874">
          <w:rPr>
            <w:rFonts w:asciiTheme="minorHAnsi" w:eastAsiaTheme="minorEastAsia" w:hAnsiTheme="minorHAnsi" w:cstheme="minorBidi"/>
            <w:noProof/>
            <w:szCs w:val="22"/>
            <w:lang w:val="en-IN" w:eastAsia="en-IN"/>
          </w:rPr>
          <w:tab/>
        </w:r>
        <w:r w:rsidR="008E7874" w:rsidRPr="00387DCA">
          <w:rPr>
            <w:rStyle w:val="Hyperlink"/>
            <w:noProof/>
          </w:rPr>
          <w:t>Definitions of terms, symbols and abbreviations</w:t>
        </w:r>
        <w:r w:rsidR="008E7874">
          <w:rPr>
            <w:noProof/>
            <w:webHidden/>
          </w:rPr>
          <w:tab/>
        </w:r>
        <w:r w:rsidR="008E7874">
          <w:rPr>
            <w:noProof/>
            <w:webHidden/>
          </w:rPr>
          <w:fldChar w:fldCharType="begin"/>
        </w:r>
        <w:r w:rsidR="008E7874">
          <w:rPr>
            <w:noProof/>
            <w:webHidden/>
          </w:rPr>
          <w:instrText xml:space="preserve"> PAGEREF _Toc158125053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491FCB3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4" w:history="1">
        <w:r w:rsidR="008E7874" w:rsidRPr="00387DCA">
          <w:rPr>
            <w:rStyle w:val="Hyperlink"/>
            <w:noProof/>
          </w:rPr>
          <w:t>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Terms</w:t>
        </w:r>
        <w:r w:rsidR="008E7874">
          <w:rPr>
            <w:noProof/>
            <w:webHidden/>
          </w:rPr>
          <w:tab/>
        </w:r>
        <w:r w:rsidR="008E7874">
          <w:rPr>
            <w:noProof/>
            <w:webHidden/>
          </w:rPr>
          <w:fldChar w:fldCharType="begin"/>
        </w:r>
        <w:r w:rsidR="008E7874">
          <w:rPr>
            <w:noProof/>
            <w:webHidden/>
          </w:rPr>
          <w:instrText xml:space="preserve"> PAGEREF _Toc158125054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63C3D120"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5" w:history="1">
        <w:r w:rsidR="008E7874" w:rsidRPr="00387DCA">
          <w:rPr>
            <w:rStyle w:val="Hyperlink"/>
            <w:noProof/>
          </w:rPr>
          <w:t>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Symbols</w:t>
        </w:r>
        <w:r w:rsidR="008E7874">
          <w:rPr>
            <w:noProof/>
            <w:webHidden/>
          </w:rPr>
          <w:tab/>
        </w:r>
        <w:r w:rsidR="008E7874">
          <w:rPr>
            <w:noProof/>
            <w:webHidden/>
          </w:rPr>
          <w:fldChar w:fldCharType="begin"/>
        </w:r>
        <w:r w:rsidR="008E7874">
          <w:rPr>
            <w:noProof/>
            <w:webHidden/>
          </w:rPr>
          <w:instrText xml:space="preserve"> PAGEREF _Toc158125055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6A3A91CA"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6" w:history="1">
        <w:r w:rsidR="008E7874" w:rsidRPr="00387DCA">
          <w:rPr>
            <w:rStyle w:val="Hyperlink"/>
            <w:noProof/>
          </w:rPr>
          <w:t>3.3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Abbreviations</w:t>
        </w:r>
        <w:r w:rsidR="008E7874">
          <w:rPr>
            <w:noProof/>
            <w:webHidden/>
          </w:rPr>
          <w:tab/>
        </w:r>
        <w:r w:rsidR="008E7874">
          <w:rPr>
            <w:noProof/>
            <w:webHidden/>
          </w:rPr>
          <w:fldChar w:fldCharType="begin"/>
        </w:r>
        <w:r w:rsidR="008E7874">
          <w:rPr>
            <w:noProof/>
            <w:webHidden/>
          </w:rPr>
          <w:instrText xml:space="preserve"> PAGEREF _Toc158125056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63F7D210" w14:textId="77777777" w:rsidR="008E7874" w:rsidRDefault="00000000">
      <w:pPr>
        <w:pStyle w:val="TOC1"/>
        <w:rPr>
          <w:rFonts w:asciiTheme="minorHAnsi" w:eastAsiaTheme="minorEastAsia" w:hAnsiTheme="minorHAnsi" w:cstheme="minorBidi"/>
          <w:noProof/>
          <w:szCs w:val="22"/>
          <w:lang w:val="en-IN" w:eastAsia="en-IN"/>
        </w:rPr>
      </w:pPr>
      <w:hyperlink w:anchor="_Toc158125057" w:history="1">
        <w:r w:rsidR="008E7874" w:rsidRPr="00387DCA">
          <w:rPr>
            <w:rStyle w:val="Hyperlink"/>
            <w:noProof/>
          </w:rPr>
          <w:t>4</w:t>
        </w:r>
        <w:r w:rsidR="008E7874">
          <w:rPr>
            <w:rFonts w:asciiTheme="minorHAnsi" w:eastAsiaTheme="minorEastAsia" w:hAnsiTheme="minorHAnsi" w:cstheme="minorBidi"/>
            <w:noProof/>
            <w:szCs w:val="22"/>
            <w:lang w:val="en-IN" w:eastAsia="en-IN"/>
          </w:rPr>
          <w:tab/>
        </w:r>
        <w:r w:rsidR="008E7874" w:rsidRPr="00387DCA">
          <w:rPr>
            <w:rStyle w:val="Hyperlink"/>
            <w:noProof/>
          </w:rPr>
          <w:t>Overview</w:t>
        </w:r>
        <w:r w:rsidR="008E7874">
          <w:rPr>
            <w:noProof/>
            <w:webHidden/>
          </w:rPr>
          <w:tab/>
        </w:r>
        <w:r w:rsidR="008E7874">
          <w:rPr>
            <w:noProof/>
            <w:webHidden/>
          </w:rPr>
          <w:fldChar w:fldCharType="begin"/>
        </w:r>
        <w:r w:rsidR="008E7874">
          <w:rPr>
            <w:noProof/>
            <w:webHidden/>
          </w:rPr>
          <w:instrText xml:space="preserve"> PAGEREF _Toc158125057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3542AE4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8" w:history="1">
        <w:r w:rsidR="008E7874" w:rsidRPr="00387DCA">
          <w:rPr>
            <w:rStyle w:val="Hyperlink"/>
            <w:noProof/>
          </w:rPr>
          <w:t>4.1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_Toc158125058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5A253E1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9" w:history="1">
        <w:r w:rsidR="008E7874" w:rsidRPr="00387DCA">
          <w:rPr>
            <w:rStyle w:val="Hyperlink"/>
            <w:noProof/>
          </w:rPr>
          <w:t>4.2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Background</w:t>
        </w:r>
        <w:r w:rsidR="008E7874">
          <w:rPr>
            <w:noProof/>
            <w:webHidden/>
          </w:rPr>
          <w:tab/>
        </w:r>
        <w:r w:rsidR="008E7874">
          <w:rPr>
            <w:noProof/>
            <w:webHidden/>
          </w:rPr>
          <w:fldChar w:fldCharType="begin"/>
        </w:r>
        <w:r w:rsidR="008E7874">
          <w:rPr>
            <w:noProof/>
            <w:webHidden/>
          </w:rPr>
          <w:instrText xml:space="preserve"> PAGEREF _Toc158125059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61CC3087" w14:textId="77777777" w:rsidR="008E7874" w:rsidRDefault="00000000">
      <w:pPr>
        <w:pStyle w:val="TOC1"/>
        <w:rPr>
          <w:rFonts w:asciiTheme="minorHAnsi" w:eastAsiaTheme="minorEastAsia" w:hAnsiTheme="minorHAnsi" w:cstheme="minorBidi"/>
          <w:noProof/>
          <w:szCs w:val="22"/>
          <w:lang w:val="en-IN" w:eastAsia="en-IN"/>
        </w:rPr>
      </w:pPr>
      <w:hyperlink w:anchor="_Toc158125060" w:history="1">
        <w:r w:rsidR="008E7874" w:rsidRPr="00387DCA">
          <w:rPr>
            <w:rStyle w:val="Hyperlink"/>
            <w:noProof/>
          </w:rPr>
          <w:t>5</w:t>
        </w:r>
        <w:r w:rsidR="008E7874">
          <w:rPr>
            <w:rFonts w:asciiTheme="minorHAnsi" w:eastAsiaTheme="minorEastAsia" w:hAnsiTheme="minorHAnsi" w:cstheme="minorBidi"/>
            <w:noProof/>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_Toc158125060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716E9703"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1" w:history="1">
        <w:r w:rsidR="008E7874" w:rsidRPr="00387DCA">
          <w:rPr>
            <w:rStyle w:val="Hyperlink"/>
            <w:noProof/>
          </w:rPr>
          <w:t>5.1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_Toc158125061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3AA4447A"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2" w:history="1">
        <w:r w:rsidR="008E7874" w:rsidRPr="00387DCA">
          <w:rPr>
            <w:rStyle w:val="Hyperlink"/>
            <w:noProof/>
          </w:rPr>
          <w:t>5.2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_Toc158125062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4AE3D5DC"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3" w:history="1">
        <w:r w:rsidR="008E7874" w:rsidRPr="00387DCA">
          <w:rPr>
            <w:rStyle w:val="Hyperlink"/>
            <w:noProof/>
          </w:rPr>
          <w:t>5.2.1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_Toc158125063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21903516"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4" w:history="1">
        <w:r w:rsidR="008E7874" w:rsidRPr="00387DCA">
          <w:rPr>
            <w:rStyle w:val="Hyperlink"/>
            <w:noProof/>
          </w:rPr>
          <w:t>5.2.2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_Toc158125064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34515081"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5" w:history="1">
        <w:r w:rsidR="008E7874" w:rsidRPr="00387DCA">
          <w:rPr>
            <w:rStyle w:val="Hyperlink"/>
            <w:noProof/>
          </w:rPr>
          <w:t>5.3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Exposed coordinated recovery requirements</w:t>
        </w:r>
        <w:r w:rsidR="008E7874">
          <w:rPr>
            <w:noProof/>
            <w:webHidden/>
          </w:rPr>
          <w:tab/>
        </w:r>
        <w:r w:rsidR="008E7874">
          <w:rPr>
            <w:noProof/>
            <w:webHidden/>
          </w:rPr>
          <w:fldChar w:fldCharType="begin"/>
        </w:r>
        <w:r w:rsidR="008E7874">
          <w:rPr>
            <w:noProof/>
            <w:webHidden/>
          </w:rPr>
          <w:instrText xml:space="preserve"> PAGEREF _Toc158125065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2E8A319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6" w:history="1">
        <w:r w:rsidR="008E7874" w:rsidRPr="00387DCA">
          <w:rPr>
            <w:rStyle w:val="Hyperlink"/>
            <w:noProof/>
          </w:rPr>
          <w:t>5.3.1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_Toc158125066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069D47B3"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7" w:history="1">
        <w:r w:rsidR="008E7874" w:rsidRPr="00387DCA">
          <w:rPr>
            <w:rStyle w:val="Hyperlink"/>
            <w:noProof/>
          </w:rPr>
          <w:t>5.3.2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_Toc158125067 \h </w:instrText>
        </w:r>
        <w:r w:rsidR="008E7874">
          <w:rPr>
            <w:noProof/>
            <w:webHidden/>
          </w:rPr>
        </w:r>
        <w:r w:rsidR="008E7874">
          <w:rPr>
            <w:noProof/>
            <w:webHidden/>
          </w:rPr>
          <w:fldChar w:fldCharType="separate"/>
        </w:r>
        <w:r w:rsidR="008E7874">
          <w:rPr>
            <w:noProof/>
            <w:webHidden/>
          </w:rPr>
          <w:t>13</w:t>
        </w:r>
        <w:r w:rsidR="008E7874">
          <w:rPr>
            <w:noProof/>
            <w:webHidden/>
          </w:rPr>
          <w:fldChar w:fldCharType="end"/>
        </w:r>
      </w:hyperlink>
    </w:p>
    <w:p w14:paraId="5AD44956" w14:textId="77777777" w:rsidR="008E7874" w:rsidRDefault="00000000">
      <w:pPr>
        <w:pStyle w:val="TOC1"/>
        <w:rPr>
          <w:rFonts w:asciiTheme="minorHAnsi" w:eastAsiaTheme="minorEastAsia" w:hAnsiTheme="minorHAnsi" w:cstheme="minorBidi"/>
          <w:noProof/>
          <w:szCs w:val="22"/>
          <w:lang w:val="en-IN" w:eastAsia="en-IN"/>
        </w:rPr>
      </w:pPr>
      <w:hyperlink w:anchor="_Toc158125068" w:history="1">
        <w:r w:rsidR="008E7874" w:rsidRPr="00387DCA">
          <w:rPr>
            <w:rStyle w:val="Hyperlink"/>
            <w:noProof/>
          </w:rPr>
          <w:t>6</w:t>
        </w:r>
        <w:r w:rsidR="008E7874">
          <w:rPr>
            <w:rFonts w:asciiTheme="minorHAnsi" w:eastAsiaTheme="minorEastAsia" w:hAnsiTheme="minorHAnsi" w:cstheme="minorBidi"/>
            <w:noProof/>
            <w:szCs w:val="22"/>
            <w:lang w:val="en-IN" w:eastAsia="en-IN"/>
          </w:rPr>
          <w:tab/>
        </w:r>
        <w:r w:rsidR="008E7874" w:rsidRPr="00387DCA">
          <w:rPr>
            <w:rStyle w:val="Hyperlink"/>
            <w:noProof/>
          </w:rPr>
          <w:t>Informational model definitions</w:t>
        </w:r>
        <w:r w:rsidR="008E7874">
          <w:rPr>
            <w:noProof/>
            <w:webHidden/>
          </w:rPr>
          <w:tab/>
        </w:r>
        <w:r w:rsidR="008E7874">
          <w:rPr>
            <w:noProof/>
            <w:webHidden/>
          </w:rPr>
          <w:fldChar w:fldCharType="begin"/>
        </w:r>
        <w:r w:rsidR="008E7874">
          <w:rPr>
            <w:noProof/>
            <w:webHidden/>
          </w:rPr>
          <w:instrText xml:space="preserve"> PAGEREF _Toc158125068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1D0E41A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9" w:history="1">
        <w:r w:rsidR="008E7874" w:rsidRPr="00387DCA">
          <w:rPr>
            <w:rStyle w:val="Hyperlink"/>
            <w:rFonts w:eastAsia="SimSun"/>
            <w:noProof/>
          </w:rPr>
          <w:t>6.1</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Imported and associated information</w:t>
        </w:r>
        <w:r w:rsidR="008E7874">
          <w:rPr>
            <w:noProof/>
            <w:webHidden/>
          </w:rPr>
          <w:tab/>
        </w:r>
        <w:r w:rsidR="008E7874">
          <w:rPr>
            <w:noProof/>
            <w:webHidden/>
          </w:rPr>
          <w:fldChar w:fldCharType="begin"/>
        </w:r>
        <w:r w:rsidR="008E7874">
          <w:rPr>
            <w:noProof/>
            <w:webHidden/>
          </w:rPr>
          <w:instrText xml:space="preserve"> PAGEREF _Toc158125069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46F8B214"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0" w:history="1">
        <w:r w:rsidR="008E7874" w:rsidRPr="00387DCA">
          <w:rPr>
            <w:rStyle w:val="Hyperlink"/>
            <w:noProof/>
          </w:rPr>
          <w:t>6.1.1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Imported information entities and local labels</w:t>
        </w:r>
        <w:r w:rsidR="008E7874">
          <w:rPr>
            <w:noProof/>
            <w:webHidden/>
          </w:rPr>
          <w:tab/>
        </w:r>
        <w:r w:rsidR="008E7874">
          <w:rPr>
            <w:noProof/>
            <w:webHidden/>
          </w:rPr>
          <w:fldChar w:fldCharType="begin"/>
        </w:r>
        <w:r w:rsidR="008E7874">
          <w:rPr>
            <w:noProof/>
            <w:webHidden/>
          </w:rPr>
          <w:instrText xml:space="preserve"> PAGEREF _Toc158125070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4DD47505"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1" w:history="1">
        <w:r w:rsidR="008E7874" w:rsidRPr="00387DCA">
          <w:rPr>
            <w:rStyle w:val="Hyperlink"/>
            <w:noProof/>
          </w:rPr>
          <w:t>6.1.2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Associated information entities and local labels</w:t>
        </w:r>
        <w:r w:rsidR="008E7874">
          <w:rPr>
            <w:noProof/>
            <w:webHidden/>
          </w:rPr>
          <w:tab/>
        </w:r>
        <w:r w:rsidR="008E7874">
          <w:rPr>
            <w:noProof/>
            <w:webHidden/>
          </w:rPr>
          <w:fldChar w:fldCharType="begin"/>
        </w:r>
        <w:r w:rsidR="008E7874">
          <w:rPr>
            <w:noProof/>
            <w:webHidden/>
          </w:rPr>
          <w:instrText xml:space="preserve"> PAGEREF _Toc158125071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6A9A0CC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2" w:history="1">
        <w:r w:rsidR="008E7874" w:rsidRPr="00387DCA">
          <w:rPr>
            <w:rStyle w:val="Hyperlink"/>
            <w:rFonts w:eastAsia="SimSun"/>
            <w:noProof/>
          </w:rPr>
          <w:t>6.2</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diagrams</w:t>
        </w:r>
        <w:r w:rsidR="008E7874">
          <w:rPr>
            <w:noProof/>
            <w:webHidden/>
          </w:rPr>
          <w:tab/>
        </w:r>
        <w:r w:rsidR="008E7874">
          <w:rPr>
            <w:noProof/>
            <w:webHidden/>
          </w:rPr>
          <w:fldChar w:fldCharType="begin"/>
        </w:r>
        <w:r w:rsidR="008E7874">
          <w:rPr>
            <w:noProof/>
            <w:webHidden/>
          </w:rPr>
          <w:instrText xml:space="preserve"> PAGEREF _Toc158125072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32E9A8A1"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3" w:history="1">
        <w:r w:rsidR="008E7874" w:rsidRPr="00387DCA">
          <w:rPr>
            <w:rStyle w:val="Hyperlink"/>
            <w:noProof/>
          </w:rPr>
          <w:t>6.2.1      Relationships</w:t>
        </w:r>
        <w:r w:rsidR="008E7874">
          <w:rPr>
            <w:noProof/>
            <w:webHidden/>
          </w:rPr>
          <w:tab/>
        </w:r>
        <w:r w:rsidR="008E7874">
          <w:rPr>
            <w:noProof/>
            <w:webHidden/>
          </w:rPr>
          <w:fldChar w:fldCharType="begin"/>
        </w:r>
        <w:r w:rsidR="008E7874">
          <w:rPr>
            <w:noProof/>
            <w:webHidden/>
          </w:rPr>
          <w:instrText xml:space="preserve"> PAGEREF _Toc158125073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48F6FD02"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4" w:history="1">
        <w:r w:rsidR="008E7874" w:rsidRPr="00387DCA">
          <w:rPr>
            <w:rStyle w:val="Hyperlink"/>
            <w:noProof/>
          </w:rPr>
          <w:t>6.2.2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Inheritance</w:t>
        </w:r>
        <w:r w:rsidR="008E7874">
          <w:rPr>
            <w:noProof/>
            <w:webHidden/>
          </w:rPr>
          <w:tab/>
        </w:r>
        <w:r w:rsidR="008E7874">
          <w:rPr>
            <w:noProof/>
            <w:webHidden/>
          </w:rPr>
          <w:fldChar w:fldCharType="begin"/>
        </w:r>
        <w:r w:rsidR="008E7874">
          <w:rPr>
            <w:noProof/>
            <w:webHidden/>
          </w:rPr>
          <w:instrText xml:space="preserve"> PAGEREF _Toc158125074 \h </w:instrText>
        </w:r>
        <w:r w:rsidR="008E7874">
          <w:rPr>
            <w:noProof/>
            <w:webHidden/>
          </w:rPr>
        </w:r>
        <w:r w:rsidR="008E7874">
          <w:rPr>
            <w:noProof/>
            <w:webHidden/>
          </w:rPr>
          <w:fldChar w:fldCharType="separate"/>
        </w:r>
        <w:r w:rsidR="008E7874">
          <w:rPr>
            <w:noProof/>
            <w:webHidden/>
          </w:rPr>
          <w:t>15</w:t>
        </w:r>
        <w:r w:rsidR="008E7874">
          <w:rPr>
            <w:noProof/>
            <w:webHidden/>
          </w:rPr>
          <w:fldChar w:fldCharType="end"/>
        </w:r>
      </w:hyperlink>
    </w:p>
    <w:p w14:paraId="46550B5F"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5" w:history="1">
        <w:r w:rsidR="008E7874" w:rsidRPr="00387DCA">
          <w:rPr>
            <w:rStyle w:val="Hyperlink"/>
            <w:rFonts w:eastAsia="SimSun"/>
            <w:noProof/>
          </w:rPr>
          <w:t>6.3</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definitions</w:t>
        </w:r>
        <w:r w:rsidR="008E7874">
          <w:rPr>
            <w:noProof/>
            <w:webHidden/>
          </w:rPr>
          <w:tab/>
        </w:r>
        <w:r w:rsidR="008E7874">
          <w:rPr>
            <w:noProof/>
            <w:webHidden/>
          </w:rPr>
          <w:fldChar w:fldCharType="begin"/>
        </w:r>
        <w:r w:rsidR="008E7874">
          <w:rPr>
            <w:noProof/>
            <w:webHidden/>
          </w:rPr>
          <w:instrText xml:space="preserve"> PAGEREF _Toc158125075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47A2069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6" w:history="1">
        <w:r w:rsidR="008E7874" w:rsidRPr="00387DCA">
          <w:rPr>
            <w:rStyle w:val="Hyperlink"/>
            <w:noProof/>
          </w:rPr>
          <w:t>6.3.1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OutageAndRecoveryInfo</w:t>
        </w:r>
        <w:r w:rsidR="008E7874">
          <w:rPr>
            <w:noProof/>
            <w:webHidden/>
          </w:rPr>
          <w:tab/>
        </w:r>
        <w:r w:rsidR="008E7874">
          <w:rPr>
            <w:noProof/>
            <w:webHidden/>
          </w:rPr>
          <w:fldChar w:fldCharType="begin"/>
        </w:r>
        <w:r w:rsidR="008E7874">
          <w:rPr>
            <w:noProof/>
            <w:webHidden/>
          </w:rPr>
          <w:instrText xml:space="preserve"> PAGEREF _Toc158125076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2DE3A8D9"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7" w:history="1">
        <w:r w:rsidR="008E7874" w:rsidRPr="00387DCA">
          <w:rPr>
            <w:rStyle w:val="Hyperlink"/>
            <w:noProof/>
          </w:rPr>
          <w:t>6.3.2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EnergyServiceLocation  &lt;&lt;datatype&gt;&gt;</w:t>
        </w:r>
        <w:r w:rsidR="008E7874">
          <w:rPr>
            <w:noProof/>
            <w:webHidden/>
          </w:rPr>
          <w:tab/>
        </w:r>
        <w:r w:rsidR="008E7874">
          <w:rPr>
            <w:noProof/>
            <w:webHidden/>
          </w:rPr>
          <w:fldChar w:fldCharType="begin"/>
        </w:r>
        <w:r w:rsidR="008E7874">
          <w:rPr>
            <w:noProof/>
            <w:webHidden/>
          </w:rPr>
          <w:instrText xml:space="preserve"> PAGEREF _Toc158125077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11D14615"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8" w:history="1">
        <w:r w:rsidR="008E7874" w:rsidRPr="00387DCA">
          <w:rPr>
            <w:rStyle w:val="Hyperlink"/>
            <w:noProof/>
          </w:rPr>
          <w:t>6.3.3</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eastAsia="zh-CN"/>
          </w:rPr>
          <w:t>DsoThresholdMonitor</w:t>
        </w:r>
        <w:r w:rsidR="008E7874">
          <w:rPr>
            <w:noProof/>
            <w:webHidden/>
          </w:rPr>
          <w:tab/>
        </w:r>
        <w:r w:rsidR="008E7874">
          <w:rPr>
            <w:noProof/>
            <w:webHidden/>
          </w:rPr>
          <w:fldChar w:fldCharType="begin"/>
        </w:r>
        <w:r w:rsidR="008E7874">
          <w:rPr>
            <w:noProof/>
            <w:webHidden/>
          </w:rPr>
          <w:instrText xml:space="preserve"> PAGEREF _Toc158125078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247A3E6A"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9" w:history="1">
        <w:r w:rsidR="008E7874" w:rsidRPr="00387DCA">
          <w:rPr>
            <w:rStyle w:val="Hyperlink"/>
            <w:rFonts w:eastAsia="SimSun"/>
            <w:noProof/>
          </w:rPr>
          <w:t>6.4</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Attribute definitions</w:t>
        </w:r>
        <w:r w:rsidR="008E7874">
          <w:rPr>
            <w:noProof/>
            <w:webHidden/>
          </w:rPr>
          <w:tab/>
        </w:r>
        <w:r w:rsidR="008E7874">
          <w:rPr>
            <w:noProof/>
            <w:webHidden/>
          </w:rPr>
          <w:fldChar w:fldCharType="begin"/>
        </w:r>
        <w:r w:rsidR="008E7874">
          <w:rPr>
            <w:noProof/>
            <w:webHidden/>
          </w:rPr>
          <w:instrText xml:space="preserve"> PAGEREF _Toc158125079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00B9377D"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0" w:history="1">
        <w:r w:rsidR="008E7874" w:rsidRPr="00387DCA">
          <w:rPr>
            <w:rStyle w:val="Hyperlink"/>
            <w:noProof/>
            <w:lang w:val="en-US"/>
          </w:rPr>
          <w:t>6.4.1</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rPr>
          <w:t>Attribute properties</w:t>
        </w:r>
        <w:r w:rsidR="008E7874">
          <w:rPr>
            <w:noProof/>
            <w:webHidden/>
          </w:rPr>
          <w:tab/>
        </w:r>
        <w:r w:rsidR="008E7874">
          <w:rPr>
            <w:noProof/>
            <w:webHidden/>
          </w:rPr>
          <w:fldChar w:fldCharType="begin"/>
        </w:r>
        <w:r w:rsidR="008E7874">
          <w:rPr>
            <w:noProof/>
            <w:webHidden/>
          </w:rPr>
          <w:instrText xml:space="preserve"> PAGEREF _Toc158125080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5C9254C1"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1" w:history="1">
        <w:r w:rsidR="008E7874" w:rsidRPr="00387DCA">
          <w:rPr>
            <w:rStyle w:val="Hyperlink"/>
            <w:rFonts w:eastAsia="SimSun"/>
            <w:noProof/>
          </w:rPr>
          <w:t>6.5</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Performance Measurements and KPIs for NSOEU</w:t>
        </w:r>
        <w:r w:rsidR="008E7874">
          <w:rPr>
            <w:noProof/>
            <w:webHidden/>
          </w:rPr>
          <w:tab/>
        </w:r>
        <w:r w:rsidR="008E7874">
          <w:rPr>
            <w:noProof/>
            <w:webHidden/>
          </w:rPr>
          <w:fldChar w:fldCharType="begin"/>
        </w:r>
        <w:r w:rsidR="008E7874">
          <w:rPr>
            <w:noProof/>
            <w:webHidden/>
          </w:rPr>
          <w:instrText xml:space="preserve"> PAGEREF _Toc158125081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74CA5F9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2" w:history="1">
        <w:r w:rsidR="008E7874" w:rsidRPr="00387DCA">
          <w:rPr>
            <w:rStyle w:val="Hyperlink"/>
            <w:noProof/>
          </w:rPr>
          <w:t>6.6</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Common notifications</w:t>
        </w:r>
        <w:r w:rsidR="008E7874">
          <w:rPr>
            <w:noProof/>
            <w:webHidden/>
          </w:rPr>
          <w:tab/>
        </w:r>
        <w:r w:rsidR="008E7874">
          <w:rPr>
            <w:noProof/>
            <w:webHidden/>
          </w:rPr>
          <w:fldChar w:fldCharType="begin"/>
        </w:r>
        <w:r w:rsidR="008E7874">
          <w:rPr>
            <w:noProof/>
            <w:webHidden/>
          </w:rPr>
          <w:instrText xml:space="preserve"> PAGEREF _Toc158125082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12C2AD68" w14:textId="77777777" w:rsidR="008E7874" w:rsidRDefault="00000000">
      <w:pPr>
        <w:pStyle w:val="TOC1"/>
        <w:rPr>
          <w:rFonts w:asciiTheme="minorHAnsi" w:eastAsiaTheme="minorEastAsia" w:hAnsiTheme="minorHAnsi" w:cstheme="minorBidi"/>
          <w:noProof/>
          <w:szCs w:val="22"/>
          <w:lang w:val="en-IN" w:eastAsia="en-IN"/>
        </w:rPr>
      </w:pPr>
      <w:hyperlink w:anchor="_Toc158125083" w:history="1">
        <w:r w:rsidR="008E7874" w:rsidRPr="00387DCA">
          <w:rPr>
            <w:rStyle w:val="Hyperlink"/>
            <w:noProof/>
          </w:rPr>
          <w:t>7</w:t>
        </w:r>
        <w:r w:rsidR="008E7874">
          <w:rPr>
            <w:rFonts w:asciiTheme="minorHAnsi" w:eastAsiaTheme="minorEastAsia" w:hAnsiTheme="minorHAnsi" w:cstheme="minorBidi"/>
            <w:noProof/>
            <w:szCs w:val="22"/>
            <w:lang w:val="en-IN" w:eastAsia="en-IN"/>
          </w:rPr>
          <w:tab/>
        </w:r>
        <w:r w:rsidR="008E7874" w:rsidRPr="00387DCA">
          <w:rPr>
            <w:rStyle w:val="Hyperlink"/>
            <w:noProof/>
          </w:rPr>
          <w:t>Stage 3 definitions</w:t>
        </w:r>
        <w:r w:rsidR="008E7874">
          <w:rPr>
            <w:noProof/>
            <w:webHidden/>
          </w:rPr>
          <w:tab/>
        </w:r>
        <w:r w:rsidR="008E7874">
          <w:rPr>
            <w:noProof/>
            <w:webHidden/>
          </w:rPr>
          <w:fldChar w:fldCharType="begin"/>
        </w:r>
        <w:r w:rsidR="008E7874">
          <w:rPr>
            <w:noProof/>
            <w:webHidden/>
          </w:rPr>
          <w:instrText xml:space="preserve"> PAGEREF _Toc158125083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51831811" w14:textId="77777777" w:rsidR="008E7874" w:rsidRDefault="00000000">
      <w:pPr>
        <w:pStyle w:val="TOC1"/>
        <w:rPr>
          <w:rFonts w:asciiTheme="minorHAnsi" w:eastAsiaTheme="minorEastAsia" w:hAnsiTheme="minorHAnsi" w:cstheme="minorBidi"/>
          <w:noProof/>
          <w:szCs w:val="22"/>
          <w:lang w:val="en-IN" w:eastAsia="en-IN"/>
        </w:rPr>
      </w:pPr>
      <w:hyperlink w:anchor="_Toc158125084" w:history="1">
        <w:r w:rsidR="008E7874" w:rsidRPr="00387DCA">
          <w:rPr>
            <w:rStyle w:val="Hyperlink"/>
            <w:noProof/>
          </w:rPr>
          <w:t>Annex A (informative):  Procedures</w:t>
        </w:r>
        <w:r w:rsidR="008E7874">
          <w:rPr>
            <w:noProof/>
            <w:webHidden/>
          </w:rPr>
          <w:tab/>
        </w:r>
        <w:r w:rsidR="008E7874">
          <w:rPr>
            <w:noProof/>
            <w:webHidden/>
          </w:rPr>
          <w:fldChar w:fldCharType="begin"/>
        </w:r>
        <w:r w:rsidR="008E7874">
          <w:rPr>
            <w:noProof/>
            <w:webHidden/>
          </w:rPr>
          <w:instrText xml:space="preserve"> PAGEREF _Toc158125084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2D3F213D"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5" w:history="1">
        <w:r w:rsidR="008E7874" w:rsidRPr="00387DCA">
          <w:rPr>
            <w:rStyle w:val="Hyperlink"/>
            <w:noProof/>
          </w:rPr>
          <w:t>A.1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_Toc158125085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69EAEB90"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6" w:history="1">
        <w:r w:rsidR="008E7874" w:rsidRPr="00387DCA">
          <w:rPr>
            <w:rStyle w:val="Hyperlink"/>
            <w:noProof/>
          </w:rPr>
          <w:t>A.1.1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non-split gNB</w:t>
        </w:r>
        <w:r w:rsidR="008E7874">
          <w:rPr>
            <w:noProof/>
            <w:webHidden/>
          </w:rPr>
          <w:tab/>
        </w:r>
        <w:r w:rsidR="008E7874">
          <w:rPr>
            <w:noProof/>
            <w:webHidden/>
          </w:rPr>
          <w:fldChar w:fldCharType="begin"/>
        </w:r>
        <w:r w:rsidR="008E7874">
          <w:rPr>
            <w:noProof/>
            <w:webHidden/>
          </w:rPr>
          <w:instrText xml:space="preserve"> PAGEREF _Toc158125086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745BDB4F"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7" w:history="1">
        <w:r w:rsidR="008E7874" w:rsidRPr="00387DCA">
          <w:rPr>
            <w:rStyle w:val="Hyperlink"/>
            <w:noProof/>
          </w:rPr>
          <w:t>A.1.2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split gNB</w:t>
        </w:r>
        <w:r w:rsidR="008E7874">
          <w:rPr>
            <w:noProof/>
            <w:webHidden/>
          </w:rPr>
          <w:tab/>
        </w:r>
        <w:r w:rsidR="008E7874">
          <w:rPr>
            <w:noProof/>
            <w:webHidden/>
          </w:rPr>
          <w:fldChar w:fldCharType="begin"/>
        </w:r>
        <w:r w:rsidR="008E7874">
          <w:rPr>
            <w:noProof/>
            <w:webHidden/>
          </w:rPr>
          <w:instrText xml:space="preserve"> PAGEREF _Toc158125087 \h </w:instrText>
        </w:r>
        <w:r w:rsidR="008E7874">
          <w:rPr>
            <w:noProof/>
            <w:webHidden/>
          </w:rPr>
        </w:r>
        <w:r w:rsidR="008E7874">
          <w:rPr>
            <w:noProof/>
            <w:webHidden/>
          </w:rPr>
          <w:fldChar w:fldCharType="separate"/>
        </w:r>
        <w:r w:rsidR="008E7874">
          <w:rPr>
            <w:noProof/>
            <w:webHidden/>
          </w:rPr>
          <w:t>31</w:t>
        </w:r>
        <w:r w:rsidR="008E7874">
          <w:rPr>
            <w:noProof/>
            <w:webHidden/>
          </w:rPr>
          <w:fldChar w:fldCharType="end"/>
        </w:r>
      </w:hyperlink>
    </w:p>
    <w:p w14:paraId="02F96A6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8" w:history="1">
        <w:r w:rsidR="008E7874" w:rsidRPr="00387DCA">
          <w:rPr>
            <w:rStyle w:val="Hyperlink"/>
            <w:noProof/>
          </w:rPr>
          <w:t>A.2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 utility and telecommunication coordinated rapid recovery of energy service procedure</w:t>
        </w:r>
        <w:r w:rsidR="008E7874">
          <w:rPr>
            <w:noProof/>
            <w:webHidden/>
          </w:rPr>
          <w:tab/>
        </w:r>
        <w:r w:rsidR="008E7874">
          <w:rPr>
            <w:noProof/>
            <w:webHidden/>
          </w:rPr>
          <w:fldChar w:fldCharType="begin"/>
        </w:r>
        <w:r w:rsidR="008E7874">
          <w:rPr>
            <w:noProof/>
            <w:webHidden/>
          </w:rPr>
          <w:instrText xml:space="preserve"> PAGEREF _Toc158125088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357398E8"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9" w:history="1">
        <w:r w:rsidR="008E7874" w:rsidRPr="00387DCA">
          <w:rPr>
            <w:rStyle w:val="Hyperlink"/>
            <w:noProof/>
          </w:rPr>
          <w:t>A.2.1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_Toc158125089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2EBDCB8F"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90" w:history="1">
        <w:r w:rsidR="008E7874" w:rsidRPr="00387DCA">
          <w:rPr>
            <w:rStyle w:val="Hyperlink"/>
            <w:noProof/>
          </w:rPr>
          <w:t>A.2.2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Signal flow</w:t>
        </w:r>
        <w:r w:rsidR="008E7874">
          <w:rPr>
            <w:noProof/>
            <w:webHidden/>
          </w:rPr>
          <w:tab/>
        </w:r>
        <w:r w:rsidR="008E7874">
          <w:rPr>
            <w:noProof/>
            <w:webHidden/>
          </w:rPr>
          <w:fldChar w:fldCharType="begin"/>
        </w:r>
        <w:r w:rsidR="008E7874">
          <w:rPr>
            <w:noProof/>
            <w:webHidden/>
          </w:rPr>
          <w:instrText xml:space="preserve"> PAGEREF _Toc158125090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4236FE2C" w14:textId="77777777" w:rsidR="008E7874" w:rsidRDefault="00000000">
      <w:pPr>
        <w:pStyle w:val="TOC1"/>
        <w:rPr>
          <w:rFonts w:asciiTheme="minorHAnsi" w:eastAsiaTheme="minorEastAsia" w:hAnsiTheme="minorHAnsi" w:cstheme="minorBidi"/>
          <w:noProof/>
          <w:szCs w:val="22"/>
          <w:lang w:val="en-IN" w:eastAsia="en-IN"/>
        </w:rPr>
      </w:pPr>
      <w:hyperlink w:anchor="_Toc158125091" w:history="1">
        <w:r w:rsidR="008E7874" w:rsidRPr="00387DCA">
          <w:rPr>
            <w:rStyle w:val="Hyperlink"/>
            <w:noProof/>
          </w:rPr>
          <w:t>Annex B (informative): Coordinated energy service recovery business relationship model</w:t>
        </w:r>
        <w:r w:rsidR="008E7874">
          <w:rPr>
            <w:noProof/>
            <w:webHidden/>
          </w:rPr>
          <w:tab/>
        </w:r>
        <w:r w:rsidR="008E7874">
          <w:rPr>
            <w:noProof/>
            <w:webHidden/>
          </w:rPr>
          <w:fldChar w:fldCharType="begin"/>
        </w:r>
        <w:r w:rsidR="008E7874">
          <w:rPr>
            <w:noProof/>
            <w:webHidden/>
          </w:rPr>
          <w:instrText xml:space="preserve"> PAGEREF _Toc158125091 \h </w:instrText>
        </w:r>
        <w:r w:rsidR="008E7874">
          <w:rPr>
            <w:noProof/>
            <w:webHidden/>
          </w:rPr>
        </w:r>
        <w:r w:rsidR="008E7874">
          <w:rPr>
            <w:noProof/>
            <w:webHidden/>
          </w:rPr>
          <w:fldChar w:fldCharType="separate"/>
        </w:r>
        <w:r w:rsidR="008E7874">
          <w:rPr>
            <w:noProof/>
            <w:webHidden/>
          </w:rPr>
          <w:t>43</w:t>
        </w:r>
        <w:r w:rsidR="008E7874">
          <w:rPr>
            <w:noProof/>
            <w:webHidden/>
          </w:rPr>
          <w:fldChar w:fldCharType="end"/>
        </w:r>
      </w:hyperlink>
    </w:p>
    <w:p w14:paraId="52C1B3ED" w14:textId="77777777" w:rsidR="008E7874" w:rsidRDefault="00000000">
      <w:pPr>
        <w:pStyle w:val="TOC1"/>
        <w:rPr>
          <w:rFonts w:asciiTheme="minorHAnsi" w:eastAsiaTheme="minorEastAsia" w:hAnsiTheme="minorHAnsi" w:cstheme="minorBidi"/>
          <w:noProof/>
          <w:szCs w:val="22"/>
          <w:lang w:val="en-IN" w:eastAsia="en-IN"/>
        </w:rPr>
      </w:pPr>
      <w:hyperlink w:anchor="_Toc158125092" w:history="1">
        <w:r w:rsidR="008E7874" w:rsidRPr="00387DCA">
          <w:rPr>
            <w:rStyle w:val="Hyperlink"/>
            <w:noProof/>
          </w:rPr>
          <w:t>Annex C (informative): Coordinated energy recovery use cases supported</w:t>
        </w:r>
        <w:r w:rsidR="008E7874">
          <w:rPr>
            <w:noProof/>
            <w:webHidden/>
          </w:rPr>
          <w:tab/>
        </w:r>
        <w:r w:rsidR="008E7874">
          <w:rPr>
            <w:noProof/>
            <w:webHidden/>
          </w:rPr>
          <w:fldChar w:fldCharType="begin"/>
        </w:r>
        <w:r w:rsidR="008E7874">
          <w:rPr>
            <w:noProof/>
            <w:webHidden/>
          </w:rPr>
          <w:instrText xml:space="preserve"> PAGEREF _Toc158125092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6C20720C"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3" w:history="1">
        <w:r w:rsidR="008E7874" w:rsidRPr="00387DCA">
          <w:rPr>
            <w:rStyle w:val="Hyperlink"/>
            <w:noProof/>
          </w:rPr>
          <w:t>C.1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_Toc158125093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33C4263A"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4" w:history="1">
        <w:r w:rsidR="008E7874" w:rsidRPr="00387DCA">
          <w:rPr>
            <w:rStyle w:val="Hyperlink"/>
            <w:noProof/>
          </w:rPr>
          <w:t>C.2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#1: Energy service recovery with redundant energy distribution topology</w:t>
        </w:r>
        <w:r w:rsidR="008E7874">
          <w:rPr>
            <w:noProof/>
            <w:webHidden/>
          </w:rPr>
          <w:tab/>
        </w:r>
        <w:r w:rsidR="008E7874">
          <w:rPr>
            <w:noProof/>
            <w:webHidden/>
          </w:rPr>
          <w:fldChar w:fldCharType="begin"/>
        </w:r>
        <w:r w:rsidR="008E7874">
          <w:rPr>
            <w:noProof/>
            <w:webHidden/>
          </w:rPr>
          <w:instrText xml:space="preserve"> PAGEREF _Toc158125094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06FB604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5" w:history="1">
        <w:r w:rsidR="008E7874" w:rsidRPr="00387DCA">
          <w:rPr>
            <w:rStyle w:val="Hyperlink"/>
            <w:noProof/>
          </w:rPr>
          <w:t>C.3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#2: Energy service recovery without redundant energy distribution topology</w:t>
        </w:r>
        <w:r w:rsidR="008E7874">
          <w:rPr>
            <w:noProof/>
            <w:webHidden/>
          </w:rPr>
          <w:tab/>
        </w:r>
        <w:r w:rsidR="008E7874">
          <w:rPr>
            <w:noProof/>
            <w:webHidden/>
          </w:rPr>
          <w:fldChar w:fldCharType="begin"/>
        </w:r>
        <w:r w:rsidR="008E7874">
          <w:rPr>
            <w:noProof/>
            <w:webHidden/>
          </w:rPr>
          <w:instrText xml:space="preserve"> PAGEREF _Toc158125095 \h </w:instrText>
        </w:r>
        <w:r w:rsidR="008E7874">
          <w:rPr>
            <w:noProof/>
            <w:webHidden/>
          </w:rPr>
        </w:r>
        <w:r w:rsidR="008E7874">
          <w:rPr>
            <w:noProof/>
            <w:webHidden/>
          </w:rPr>
          <w:fldChar w:fldCharType="separate"/>
        </w:r>
        <w:r w:rsidR="008E7874">
          <w:rPr>
            <w:noProof/>
            <w:webHidden/>
          </w:rPr>
          <w:t>48</w:t>
        </w:r>
        <w:r w:rsidR="008E7874">
          <w:rPr>
            <w:noProof/>
            <w:webHidden/>
          </w:rPr>
          <w:fldChar w:fldCharType="end"/>
        </w:r>
      </w:hyperlink>
    </w:p>
    <w:p w14:paraId="74A867A4" w14:textId="77777777" w:rsidR="008E7874" w:rsidRDefault="00000000">
      <w:pPr>
        <w:pStyle w:val="TOC1"/>
        <w:rPr>
          <w:rFonts w:asciiTheme="minorHAnsi" w:eastAsiaTheme="minorEastAsia" w:hAnsiTheme="minorHAnsi" w:cstheme="minorBidi"/>
          <w:noProof/>
          <w:szCs w:val="22"/>
          <w:lang w:val="en-IN" w:eastAsia="en-IN"/>
        </w:rPr>
      </w:pPr>
      <w:hyperlink w:anchor="_Toc158125096" w:history="1">
        <w:r w:rsidR="008E7874" w:rsidRPr="00387DCA">
          <w:rPr>
            <w:rStyle w:val="Hyperlink"/>
            <w:noProof/>
          </w:rPr>
          <w:t>Annex D (informative): Unspecified needed configuration and functionality</w:t>
        </w:r>
        <w:r w:rsidR="008E7874">
          <w:rPr>
            <w:noProof/>
            <w:webHidden/>
          </w:rPr>
          <w:tab/>
        </w:r>
        <w:r w:rsidR="008E7874">
          <w:rPr>
            <w:noProof/>
            <w:webHidden/>
          </w:rPr>
          <w:fldChar w:fldCharType="begin"/>
        </w:r>
        <w:r w:rsidR="008E7874">
          <w:rPr>
            <w:noProof/>
            <w:webHidden/>
          </w:rPr>
          <w:instrText xml:space="preserve"> PAGEREF _Toc158125096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7B9CEA1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7" w:history="1">
        <w:r w:rsidR="008E7874" w:rsidRPr="00387DCA">
          <w:rPr>
            <w:rStyle w:val="Hyperlink"/>
            <w:noProof/>
          </w:rPr>
          <w:t>D.1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_Toc158125097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4DCDB41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8" w:history="1">
        <w:r w:rsidR="008E7874" w:rsidRPr="00387DCA">
          <w:rPr>
            <w:rStyle w:val="Hyperlink"/>
            <w:noProof/>
          </w:rPr>
          <w:t>D.2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reachability configuration</w:t>
        </w:r>
        <w:r w:rsidR="008E7874">
          <w:rPr>
            <w:noProof/>
            <w:webHidden/>
          </w:rPr>
          <w:tab/>
        </w:r>
        <w:r w:rsidR="008E7874">
          <w:rPr>
            <w:noProof/>
            <w:webHidden/>
          </w:rPr>
          <w:fldChar w:fldCharType="begin"/>
        </w:r>
        <w:r w:rsidR="008E7874">
          <w:rPr>
            <w:noProof/>
            <w:webHidden/>
          </w:rPr>
          <w:instrText xml:space="preserve"> PAGEREF _Toc158125098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6782F60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9" w:history="1">
        <w:r w:rsidR="008E7874" w:rsidRPr="00387DCA">
          <w:rPr>
            <w:rStyle w:val="Hyperlink"/>
            <w:noProof/>
          </w:rPr>
          <w:t>D.3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security management</w:t>
        </w:r>
        <w:r w:rsidR="008E7874">
          <w:rPr>
            <w:noProof/>
            <w:webHidden/>
          </w:rPr>
          <w:tab/>
        </w:r>
        <w:r w:rsidR="008E7874">
          <w:rPr>
            <w:noProof/>
            <w:webHidden/>
          </w:rPr>
          <w:fldChar w:fldCharType="begin"/>
        </w:r>
        <w:r w:rsidR="008E7874">
          <w:rPr>
            <w:noProof/>
            <w:webHidden/>
          </w:rPr>
          <w:instrText xml:space="preserve"> PAGEREF _Toc158125099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2625474E"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100" w:history="1">
        <w:r w:rsidR="008E7874" w:rsidRPr="00387DCA">
          <w:rPr>
            <w:rStyle w:val="Hyperlink"/>
            <w:noProof/>
          </w:rPr>
          <w:t>D.4</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configuration</w:t>
        </w:r>
        <w:r w:rsidR="008E7874">
          <w:rPr>
            <w:noProof/>
            <w:webHidden/>
          </w:rPr>
          <w:tab/>
        </w:r>
        <w:r w:rsidR="008E7874">
          <w:rPr>
            <w:noProof/>
            <w:webHidden/>
          </w:rPr>
          <w:fldChar w:fldCharType="begin"/>
        </w:r>
        <w:r w:rsidR="008E7874">
          <w:rPr>
            <w:noProof/>
            <w:webHidden/>
          </w:rPr>
          <w:instrText xml:space="preserve"> PAGEREF _Toc158125100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7F2D503A" w14:textId="77777777" w:rsidR="008E7874" w:rsidRDefault="00000000">
      <w:pPr>
        <w:pStyle w:val="TOC1"/>
        <w:rPr>
          <w:rFonts w:asciiTheme="minorHAnsi" w:eastAsiaTheme="minorEastAsia" w:hAnsiTheme="minorHAnsi" w:cstheme="minorBidi"/>
          <w:noProof/>
          <w:szCs w:val="22"/>
          <w:lang w:val="en-IN" w:eastAsia="en-IN"/>
        </w:rPr>
      </w:pPr>
      <w:hyperlink w:anchor="_Toc158125101" w:history="1">
        <w:r w:rsidR="008E7874" w:rsidRPr="00387DCA">
          <w:rPr>
            <w:rStyle w:val="Hyperlink"/>
            <w:noProof/>
          </w:rPr>
          <w:t>Annex E: UML source code</w:t>
        </w:r>
        <w:r w:rsidR="008E7874">
          <w:rPr>
            <w:noProof/>
            <w:webHidden/>
          </w:rPr>
          <w:tab/>
        </w:r>
        <w:r w:rsidR="008E7874">
          <w:rPr>
            <w:noProof/>
            <w:webHidden/>
          </w:rPr>
          <w:fldChar w:fldCharType="begin"/>
        </w:r>
        <w:r w:rsidR="008E7874">
          <w:rPr>
            <w:noProof/>
            <w:webHidden/>
          </w:rPr>
          <w:instrText xml:space="preserve"> PAGEREF _Toc158125101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086BB98F" w14:textId="77777777" w:rsidR="008E7874" w:rsidRDefault="00000000">
      <w:pPr>
        <w:pStyle w:val="TOC1"/>
        <w:rPr>
          <w:rFonts w:asciiTheme="minorHAnsi" w:eastAsiaTheme="minorEastAsia" w:hAnsiTheme="minorHAnsi" w:cstheme="minorBidi"/>
          <w:noProof/>
          <w:szCs w:val="22"/>
          <w:lang w:val="en-IN" w:eastAsia="en-IN"/>
        </w:rPr>
      </w:pPr>
      <w:hyperlink w:anchor="_Toc158125102" w:history="1">
        <w:r w:rsidR="008E7874" w:rsidRPr="00387DCA">
          <w:rPr>
            <w:rStyle w:val="Hyperlink"/>
            <w:noProof/>
          </w:rPr>
          <w:t>Annex F (informative): Change history</w:t>
        </w:r>
        <w:r w:rsidR="008E7874">
          <w:rPr>
            <w:noProof/>
            <w:webHidden/>
          </w:rPr>
          <w:tab/>
        </w:r>
        <w:r w:rsidR="008E7874">
          <w:rPr>
            <w:noProof/>
            <w:webHidden/>
          </w:rPr>
          <w:fldChar w:fldCharType="begin"/>
        </w:r>
        <w:r w:rsidR="008E7874">
          <w:rPr>
            <w:noProof/>
            <w:webHidden/>
          </w:rPr>
          <w:instrText xml:space="preserve"> PAGEREF _Toc158125102 \h </w:instrText>
        </w:r>
        <w:r w:rsidR="008E7874">
          <w:rPr>
            <w:noProof/>
            <w:webHidden/>
          </w:rPr>
        </w:r>
        <w:r w:rsidR="008E7874">
          <w:rPr>
            <w:noProof/>
            <w:webHidden/>
          </w:rPr>
          <w:fldChar w:fldCharType="separate"/>
        </w:r>
        <w:r w:rsidR="008E7874">
          <w:rPr>
            <w:noProof/>
            <w:webHidden/>
          </w:rPr>
          <w:t>62</w:t>
        </w:r>
        <w:r w:rsidR="008E7874">
          <w:rPr>
            <w:noProof/>
            <w:webHidden/>
          </w:rPr>
          <w:fldChar w:fldCharType="end"/>
        </w:r>
      </w:hyperlink>
    </w:p>
    <w:p w14:paraId="27BA596D" w14:textId="77777777" w:rsidR="00080512" w:rsidRPr="004D3578" w:rsidRDefault="008E7874">
      <w:r>
        <w:rPr>
          <w:sz w:val="22"/>
        </w:rPr>
        <w:fldChar w:fldCharType="end"/>
      </w:r>
    </w:p>
    <w:p w14:paraId="33056019" w14:textId="77777777" w:rsidR="0074026F" w:rsidRPr="007B600E" w:rsidRDefault="00080512" w:rsidP="00D119EC">
      <w:pPr>
        <w:pStyle w:val="Guidance"/>
      </w:pPr>
      <w:r w:rsidRPr="004D3578">
        <w:br w:type="page"/>
      </w:r>
    </w:p>
    <w:p w14:paraId="70446D14" w14:textId="77777777" w:rsidR="00080512" w:rsidRDefault="00080512">
      <w:pPr>
        <w:pStyle w:val="Heading1"/>
      </w:pPr>
      <w:bookmarkStart w:id="11" w:name="foreword"/>
      <w:bookmarkStart w:id="12" w:name="_Toc143794507"/>
      <w:bookmarkStart w:id="13" w:name="_Toc151377156"/>
      <w:bookmarkStart w:id="14" w:name="_Toc151378048"/>
      <w:bookmarkStart w:id="15" w:name="_Toc158125049"/>
      <w:bookmarkEnd w:id="11"/>
      <w:r w:rsidRPr="004D3578">
        <w:lastRenderedPageBreak/>
        <w:t>Foreword</w:t>
      </w:r>
      <w:bookmarkEnd w:id="12"/>
      <w:bookmarkEnd w:id="13"/>
      <w:bookmarkEnd w:id="14"/>
      <w:bookmarkEnd w:id="15"/>
    </w:p>
    <w:p w14:paraId="0C199BD8"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4D7C5F7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66782C" w14:textId="77777777" w:rsidR="00080512" w:rsidRPr="004D3578" w:rsidRDefault="00080512">
      <w:pPr>
        <w:pStyle w:val="B1"/>
      </w:pPr>
      <w:r w:rsidRPr="004D3578">
        <w:t>Version x.y.z</w:t>
      </w:r>
    </w:p>
    <w:p w14:paraId="711D0F11" w14:textId="77777777" w:rsidR="00080512" w:rsidRPr="004D3578" w:rsidRDefault="00080512">
      <w:pPr>
        <w:pStyle w:val="B1"/>
      </w:pPr>
      <w:r w:rsidRPr="004D3578">
        <w:t>where:</w:t>
      </w:r>
    </w:p>
    <w:p w14:paraId="02D7EC47" w14:textId="77777777" w:rsidR="00080512" w:rsidRPr="004D3578" w:rsidRDefault="00080512">
      <w:pPr>
        <w:pStyle w:val="B2"/>
      </w:pPr>
      <w:r w:rsidRPr="004D3578">
        <w:t>x</w:t>
      </w:r>
      <w:r w:rsidRPr="004D3578">
        <w:tab/>
        <w:t>the first digit:</w:t>
      </w:r>
    </w:p>
    <w:p w14:paraId="308FFEE4" w14:textId="77777777" w:rsidR="00080512" w:rsidRPr="004D3578" w:rsidRDefault="00080512">
      <w:pPr>
        <w:pStyle w:val="B3"/>
      </w:pPr>
      <w:r w:rsidRPr="004D3578">
        <w:t>1</w:t>
      </w:r>
      <w:r w:rsidRPr="004D3578">
        <w:tab/>
        <w:t>presented to TSG for information;</w:t>
      </w:r>
    </w:p>
    <w:p w14:paraId="1F3232EB" w14:textId="77777777" w:rsidR="00080512" w:rsidRPr="004D3578" w:rsidRDefault="00080512">
      <w:pPr>
        <w:pStyle w:val="B3"/>
      </w:pPr>
      <w:r w:rsidRPr="004D3578">
        <w:t>2</w:t>
      </w:r>
      <w:r w:rsidRPr="004D3578">
        <w:tab/>
        <w:t>presented to TSG for approval;</w:t>
      </w:r>
    </w:p>
    <w:p w14:paraId="63D833CA" w14:textId="77777777" w:rsidR="00080512" w:rsidRPr="004D3578" w:rsidRDefault="00080512">
      <w:pPr>
        <w:pStyle w:val="B3"/>
      </w:pPr>
      <w:r w:rsidRPr="004D3578">
        <w:t>3</w:t>
      </w:r>
      <w:r w:rsidRPr="004D3578">
        <w:tab/>
        <w:t>or greater indicates TSG approved document under change control.</w:t>
      </w:r>
    </w:p>
    <w:p w14:paraId="7847C51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460F518" w14:textId="77777777" w:rsidR="00080512" w:rsidRDefault="00080512">
      <w:pPr>
        <w:pStyle w:val="B2"/>
      </w:pPr>
      <w:r w:rsidRPr="004D3578">
        <w:t>z</w:t>
      </w:r>
      <w:r w:rsidRPr="004D3578">
        <w:tab/>
        <w:t>the third digit is incremented when editorial only changes have been incorporated in the document.</w:t>
      </w:r>
    </w:p>
    <w:p w14:paraId="46A78FBB" w14:textId="77777777" w:rsidR="008C384C" w:rsidRDefault="008C384C" w:rsidP="008C384C">
      <w:r>
        <w:t xml:space="preserve">In </w:t>
      </w:r>
      <w:r w:rsidR="0074026F">
        <w:t>the present</w:t>
      </w:r>
      <w:r>
        <w:t xml:space="preserve"> document, modal verbs have the following meanings:</w:t>
      </w:r>
    </w:p>
    <w:p w14:paraId="2541D612" w14:textId="77777777" w:rsidR="008C384C" w:rsidRDefault="008C384C" w:rsidP="00774DA4">
      <w:pPr>
        <w:pStyle w:val="EX"/>
      </w:pPr>
      <w:r w:rsidRPr="008C384C">
        <w:rPr>
          <w:b/>
        </w:rPr>
        <w:t>shall</w:t>
      </w:r>
      <w:r>
        <w:tab/>
      </w:r>
      <w:r>
        <w:tab/>
        <w:t>indicates a mandatory requirement to do something</w:t>
      </w:r>
    </w:p>
    <w:p w14:paraId="69BE41E9" w14:textId="77777777" w:rsidR="008C384C" w:rsidRDefault="008C384C" w:rsidP="00774DA4">
      <w:pPr>
        <w:pStyle w:val="EX"/>
      </w:pPr>
      <w:r w:rsidRPr="008C384C">
        <w:rPr>
          <w:b/>
        </w:rPr>
        <w:t>shall not</w:t>
      </w:r>
      <w:r>
        <w:tab/>
        <w:t>indicates an interdiction (</w:t>
      </w:r>
      <w:r w:rsidR="001F1132">
        <w:t>prohibition</w:t>
      </w:r>
      <w:r>
        <w:t>) to do something</w:t>
      </w:r>
    </w:p>
    <w:p w14:paraId="42F36B86" w14:textId="77777777" w:rsidR="00BA19ED" w:rsidRPr="004D3578" w:rsidRDefault="00BA19ED" w:rsidP="00A27486">
      <w:r>
        <w:t>The constructions "shall" and "shall not" are confined to the context of normative provisions, and do not appear in Technical Reports.</w:t>
      </w:r>
    </w:p>
    <w:p w14:paraId="0F70D2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41094" w14:textId="77777777" w:rsidR="008C384C" w:rsidRDefault="008C384C" w:rsidP="00774DA4">
      <w:pPr>
        <w:pStyle w:val="EX"/>
      </w:pPr>
      <w:r w:rsidRPr="008C384C">
        <w:rPr>
          <w:b/>
        </w:rPr>
        <w:t>should</w:t>
      </w:r>
      <w:r>
        <w:tab/>
      </w:r>
      <w:r>
        <w:tab/>
        <w:t>indicates a recommendation to do something</w:t>
      </w:r>
    </w:p>
    <w:p w14:paraId="2C3CFE32" w14:textId="77777777" w:rsidR="008C384C" w:rsidRDefault="008C384C" w:rsidP="00774DA4">
      <w:pPr>
        <w:pStyle w:val="EX"/>
      </w:pPr>
      <w:r w:rsidRPr="008C384C">
        <w:rPr>
          <w:b/>
        </w:rPr>
        <w:t>should not</w:t>
      </w:r>
      <w:r>
        <w:tab/>
        <w:t>indicates a recommendation not to do something</w:t>
      </w:r>
    </w:p>
    <w:p w14:paraId="3AF08487" w14:textId="77777777" w:rsidR="008C384C" w:rsidRDefault="008C384C" w:rsidP="00774DA4">
      <w:pPr>
        <w:pStyle w:val="EX"/>
      </w:pPr>
      <w:r w:rsidRPr="00774DA4">
        <w:rPr>
          <w:b/>
        </w:rPr>
        <w:t>may</w:t>
      </w:r>
      <w:r>
        <w:tab/>
      </w:r>
      <w:r>
        <w:tab/>
        <w:t>indicates permission to do something</w:t>
      </w:r>
    </w:p>
    <w:p w14:paraId="38190A02" w14:textId="77777777" w:rsidR="008C384C" w:rsidRDefault="008C384C" w:rsidP="00774DA4">
      <w:pPr>
        <w:pStyle w:val="EX"/>
      </w:pPr>
      <w:r w:rsidRPr="00774DA4">
        <w:rPr>
          <w:b/>
        </w:rPr>
        <w:t>need not</w:t>
      </w:r>
      <w:r>
        <w:tab/>
        <w:t>indicates permission not to do something</w:t>
      </w:r>
    </w:p>
    <w:p w14:paraId="33A1B5D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DC994AD" w14:textId="77777777" w:rsidR="008C384C" w:rsidRDefault="008C384C" w:rsidP="00774DA4">
      <w:pPr>
        <w:pStyle w:val="EX"/>
      </w:pPr>
      <w:r w:rsidRPr="00774DA4">
        <w:rPr>
          <w:b/>
        </w:rPr>
        <w:t>can</w:t>
      </w:r>
      <w:r>
        <w:tab/>
      </w:r>
      <w:r>
        <w:tab/>
        <w:t>indicates</w:t>
      </w:r>
      <w:r w:rsidR="00774DA4">
        <w:t xml:space="preserve"> that something is possible</w:t>
      </w:r>
    </w:p>
    <w:p w14:paraId="1959AB0F" w14:textId="77777777" w:rsidR="00774DA4" w:rsidRDefault="00774DA4" w:rsidP="00774DA4">
      <w:pPr>
        <w:pStyle w:val="EX"/>
      </w:pPr>
      <w:r w:rsidRPr="00774DA4">
        <w:rPr>
          <w:b/>
        </w:rPr>
        <w:t>cannot</w:t>
      </w:r>
      <w:r>
        <w:tab/>
      </w:r>
      <w:r>
        <w:tab/>
        <w:t>indicates that something is impossible</w:t>
      </w:r>
    </w:p>
    <w:p w14:paraId="20041BB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A911D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91DC8A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A6C7C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74B81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6B4D628" w14:textId="77777777" w:rsidR="001F1132" w:rsidRDefault="001F1132" w:rsidP="001F1132">
      <w:r>
        <w:t>In addition:</w:t>
      </w:r>
    </w:p>
    <w:p w14:paraId="4288AC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05345C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5A899FD" w14:textId="77777777" w:rsidR="00EF3758" w:rsidRDefault="00647114" w:rsidP="00EF3758">
      <w:r>
        <w:t>The constructions "is" and "is not" do not indicate requirements.</w:t>
      </w:r>
      <w:bookmarkStart w:id="17" w:name="introduction"/>
      <w:bookmarkEnd w:id="17"/>
    </w:p>
    <w:p w14:paraId="10286FAE"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58125050"/>
      <w:r w:rsidRPr="004D3578">
        <w:t>Introduction</w:t>
      </w:r>
      <w:bookmarkEnd w:id="18"/>
      <w:bookmarkEnd w:id="19"/>
      <w:bookmarkEnd w:id="20"/>
      <w:bookmarkEnd w:id="21"/>
      <w:bookmarkEnd w:id="22"/>
    </w:p>
    <w:p w14:paraId="7A5127D8"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6728E2B"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43C4D579"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58125051"/>
      <w:bookmarkEnd w:id="23"/>
      <w:r w:rsidRPr="004D3578">
        <w:lastRenderedPageBreak/>
        <w:t>1</w:t>
      </w:r>
      <w:r w:rsidRPr="004D3578">
        <w:tab/>
        <w:t>Scope</w:t>
      </w:r>
      <w:bookmarkEnd w:id="24"/>
      <w:bookmarkEnd w:id="25"/>
      <w:bookmarkEnd w:id="26"/>
      <w:bookmarkEnd w:id="27"/>
    </w:p>
    <w:p w14:paraId="713E523A"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7EE58203"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45B9B28A"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158125052"/>
      <w:bookmarkEnd w:id="28"/>
      <w:r w:rsidRPr="004D3578">
        <w:t>2</w:t>
      </w:r>
      <w:r w:rsidRPr="004D3578">
        <w:tab/>
        <w:t>References</w:t>
      </w:r>
      <w:bookmarkEnd w:id="29"/>
      <w:bookmarkEnd w:id="30"/>
      <w:bookmarkEnd w:id="31"/>
      <w:bookmarkEnd w:id="32"/>
    </w:p>
    <w:p w14:paraId="00031EF2" w14:textId="77777777" w:rsidR="00080512" w:rsidRPr="004D3578" w:rsidRDefault="00080512">
      <w:r w:rsidRPr="004D3578">
        <w:t>The following documents contain provisions which, through reference in this text, constitute provisions of the present document.</w:t>
      </w:r>
    </w:p>
    <w:p w14:paraId="12C6CFF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258E26" w14:textId="77777777" w:rsidR="00080512" w:rsidRPr="004D3578" w:rsidRDefault="00051834" w:rsidP="00051834">
      <w:pPr>
        <w:pStyle w:val="B1"/>
      </w:pPr>
      <w:r>
        <w:t>-</w:t>
      </w:r>
      <w:r>
        <w:tab/>
      </w:r>
      <w:r w:rsidR="00080512" w:rsidRPr="004D3578">
        <w:t>For a specific reference, subsequent revisions do not apply.</w:t>
      </w:r>
    </w:p>
    <w:p w14:paraId="6BCB37C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27F282" w14:textId="77777777" w:rsidR="00EC4A25" w:rsidRDefault="00EC4A25" w:rsidP="00EC4A25">
      <w:pPr>
        <w:pStyle w:val="EX"/>
      </w:pPr>
      <w:r w:rsidRPr="004D3578">
        <w:t>[1]</w:t>
      </w:r>
      <w:r w:rsidRPr="004D3578">
        <w:tab/>
        <w:t>3GPP TR 21.905: "Vocabulary for 3GPP Specifications".</w:t>
      </w:r>
    </w:p>
    <w:p w14:paraId="0D8F5300"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E6FDE85"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34B88502" w14:textId="77777777" w:rsidR="00232B1C" w:rsidRPr="00C76D34" w:rsidRDefault="00232B1C" w:rsidP="00232B1C">
      <w:pPr>
        <w:pStyle w:val="EditorsNote"/>
        <w:rPr>
          <w:rFonts w:eastAsiaTheme="minorEastAsia"/>
          <w:lang w:val="fr-FR"/>
        </w:rPr>
      </w:pPr>
    </w:p>
    <w:p w14:paraId="25D37EC3"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DB2BAEF" w14:textId="77777777"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0CBA303B" w14:textId="77777777"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5DD8ECE5"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6050680" w14:textId="77777777" w:rsidR="006A2AC5" w:rsidRDefault="006A2AC5" w:rsidP="006A2AC5">
      <w:pPr>
        <w:pStyle w:val="EX"/>
      </w:pPr>
      <w:r>
        <w:t>[8]</w:t>
      </w:r>
      <w:r>
        <w:tab/>
        <w:t>3GPP TS 22.104, "Service requirements for cyber-physical control applications in vertical domains; Stage 1".</w:t>
      </w:r>
    </w:p>
    <w:p w14:paraId="69D73942" w14:textId="77777777" w:rsidR="00437E66" w:rsidRDefault="006A2AC5" w:rsidP="006A2AC5">
      <w:pPr>
        <w:pStyle w:val="EX"/>
      </w:pPr>
      <w:r>
        <w:t>[9]</w:t>
      </w:r>
      <w:r>
        <w:tab/>
        <w:t>3GPP TS 22.261, "Service requirements for the 5G system; Stage 1"</w:t>
      </w:r>
    </w:p>
    <w:p w14:paraId="00BC943D"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5D8F93EB" w14:textId="77777777" w:rsidR="00A5687C" w:rsidRDefault="00A5687C" w:rsidP="00A5687C">
      <w:pPr>
        <w:pStyle w:val="EX"/>
      </w:pPr>
      <w:r>
        <w:t>[1</w:t>
      </w:r>
      <w:r w:rsidR="006E6802">
        <w:t>1</w:t>
      </w:r>
      <w:r>
        <w:t>]</w:t>
      </w:r>
      <w:r>
        <w:tab/>
        <w:t>IETF RFC 1628, "UPS Management Information Base", May 1994.</w:t>
      </w:r>
    </w:p>
    <w:p w14:paraId="682A7B35"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0C58795" w14:textId="77777777"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14:paraId="74EF251C" w14:textId="77777777" w:rsidR="002D6793" w:rsidRDefault="002D6793" w:rsidP="002D6793">
      <w:pPr>
        <w:pStyle w:val="EX"/>
        <w:rPr>
          <w:rFonts w:eastAsia="SimSun"/>
        </w:rPr>
      </w:pPr>
      <w:r>
        <w:t>[14]</w:t>
      </w:r>
      <w:r>
        <w:tab/>
        <w:t>3GPP TS 28.552: "Management and orchestration; 5G performance measurements".</w:t>
      </w:r>
    </w:p>
    <w:p w14:paraId="156F960A" w14:textId="77777777" w:rsidR="002D6793" w:rsidRDefault="002D6793" w:rsidP="002D6793">
      <w:pPr>
        <w:pStyle w:val="EX"/>
      </w:pPr>
      <w:r>
        <w:t>[15]</w:t>
      </w:r>
      <w:r>
        <w:tab/>
        <w:t xml:space="preserve">3GPP TS 28.554: "Management and orchestration; 5G end to end Key Performance Indicators (KPI)". </w:t>
      </w:r>
    </w:p>
    <w:p w14:paraId="74DBC2A4" w14:textId="77777777" w:rsidR="002D6793" w:rsidRDefault="002D6793" w:rsidP="002D6793">
      <w:pPr>
        <w:pStyle w:val="EX"/>
      </w:pPr>
      <w:r>
        <w:t>[16]</w:t>
      </w:r>
      <w:r>
        <w:tab/>
        <w:t>3GPP TS 28.541: " Management and orchestration; 5G Network Resource Model (NRM); Stage 2 and stage 3".</w:t>
      </w:r>
    </w:p>
    <w:p w14:paraId="2DC6F295" w14:textId="77777777" w:rsidR="002D6793" w:rsidRDefault="002D6793" w:rsidP="002D6793">
      <w:pPr>
        <w:pStyle w:val="EX"/>
      </w:pPr>
      <w:r>
        <w:t>[17]</w:t>
      </w:r>
      <w:r>
        <w:tab/>
        <w:t>3GPP TS 38.473: "NG-RAN; F1 Application Protocol (F1AP)".</w:t>
      </w:r>
    </w:p>
    <w:p w14:paraId="44551246" w14:textId="77777777" w:rsidR="00E920C7" w:rsidRDefault="00E920C7" w:rsidP="00E920C7">
      <w:pPr>
        <w:pStyle w:val="EX"/>
      </w:pPr>
      <w:r>
        <w:t>[18]</w:t>
      </w:r>
      <w:r>
        <w:tab/>
        <w:t>3GPP TS 23.003: "</w:t>
      </w:r>
      <w:r w:rsidRPr="00F90E94">
        <w:t>Numbering, addressing and identification</w:t>
      </w:r>
      <w:r>
        <w:t>".</w:t>
      </w:r>
    </w:p>
    <w:p w14:paraId="0EAAE099"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4C7706E7"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0D50A409" w14:textId="77777777" w:rsidR="00960B25" w:rsidRDefault="00960B25" w:rsidP="00EC4A25">
      <w:pPr>
        <w:pStyle w:val="EX"/>
      </w:pPr>
      <w:r>
        <w:t>[21]</w:t>
      </w:r>
      <w:r>
        <w:tab/>
        <w:t>3GPP TS 28.541: " Management and orchestration; 5G Network Resource Model (NRM); Stage 2 and stage 3".</w:t>
      </w:r>
    </w:p>
    <w:p w14:paraId="69B1B81F" w14:textId="77777777"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61F168B5"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158125053"/>
      <w:bookmarkEnd w:id="33"/>
      <w:r w:rsidRPr="004D3578">
        <w:t>3</w:t>
      </w:r>
      <w:r w:rsidRPr="004D3578">
        <w:tab/>
        <w:t>Definitions</w:t>
      </w:r>
      <w:r w:rsidR="00602AEA">
        <w:t xml:space="preserve"> of terms, symbols and abbreviations</w:t>
      </w:r>
      <w:bookmarkEnd w:id="34"/>
      <w:bookmarkEnd w:id="35"/>
      <w:bookmarkEnd w:id="36"/>
      <w:bookmarkEnd w:id="37"/>
    </w:p>
    <w:p w14:paraId="054AD3BB" w14:textId="77777777" w:rsidR="00080512" w:rsidRPr="004D3578" w:rsidRDefault="00080512">
      <w:pPr>
        <w:pStyle w:val="Heading2"/>
      </w:pPr>
      <w:bookmarkStart w:id="38" w:name="_Toc143794512"/>
      <w:bookmarkStart w:id="39" w:name="_Toc151377161"/>
      <w:bookmarkStart w:id="40" w:name="_Toc151378053"/>
      <w:bookmarkStart w:id="41" w:name="_Toc158125054"/>
      <w:r w:rsidRPr="004D3578">
        <w:t>3.1</w:t>
      </w:r>
      <w:r w:rsidRPr="004D3578">
        <w:tab/>
      </w:r>
      <w:r w:rsidR="002B6339">
        <w:t>Terms</w:t>
      </w:r>
      <w:bookmarkEnd w:id="38"/>
      <w:bookmarkEnd w:id="39"/>
      <w:bookmarkEnd w:id="40"/>
      <w:bookmarkEnd w:id="41"/>
    </w:p>
    <w:p w14:paraId="22A9569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56BDEC2"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264D94A4"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094C1B18"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47B80E15" w14:textId="77777777" w:rsidR="00AE715E" w:rsidRDefault="00AE715E" w:rsidP="00AE715E">
      <w:r w:rsidRPr="0044118D">
        <w:rPr>
          <w:b/>
        </w:rPr>
        <w:t>Remote Terminal Unit</w:t>
      </w:r>
      <w:r w:rsidRPr="0044118D">
        <w:rPr>
          <w:b/>
          <w:bCs/>
        </w:rPr>
        <w:t>:</w:t>
      </w:r>
      <w:r w:rsidRPr="0044118D">
        <w:t xml:space="preserve"> a host in a customer network</w:t>
      </w:r>
      <w:r>
        <w:t>.</w:t>
      </w:r>
    </w:p>
    <w:p w14:paraId="7B011577"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73A16E4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1310003F"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7E626C2"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0369D153"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0D8FFF66"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68459FE7"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5214556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711E481B" w14:textId="77777777" w:rsidR="00CA17E9" w:rsidRPr="00CE1B6D" w:rsidRDefault="00CA17E9" w:rsidP="00CA17E9">
      <w:r w:rsidRPr="00D21B30">
        <w:rPr>
          <w:b/>
        </w:rPr>
        <w:t>Rapid Recovery</w:t>
      </w:r>
      <w:r>
        <w:t xml:space="preserve">: A procedure described in Annex C.3 for support of communication service. </w:t>
      </w:r>
    </w:p>
    <w:p w14:paraId="31C12A45"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5A7F79A6"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676AB45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03944732" w14:textId="77777777" w:rsidR="000B35BD" w:rsidRDefault="000B35BD" w:rsidP="000B35BD">
      <w:pPr>
        <w:pStyle w:val="Heading2"/>
      </w:pPr>
      <w:bookmarkStart w:id="42" w:name="_Toc143794513"/>
      <w:bookmarkStart w:id="43" w:name="_Toc151377162"/>
      <w:bookmarkStart w:id="44" w:name="_Toc151378054"/>
      <w:bookmarkStart w:id="45" w:name="_Toc158125055"/>
      <w:r>
        <w:t>3.2</w:t>
      </w:r>
      <w:r>
        <w:tab/>
        <w:t>Symbols</w:t>
      </w:r>
      <w:bookmarkEnd w:id="42"/>
      <w:bookmarkEnd w:id="43"/>
      <w:bookmarkEnd w:id="44"/>
      <w:bookmarkEnd w:id="45"/>
    </w:p>
    <w:p w14:paraId="6A7BEC61" w14:textId="77777777" w:rsidR="000B35BD" w:rsidRPr="000B35BD" w:rsidRDefault="000B35BD" w:rsidP="000B35BD">
      <w:r>
        <w:t>Void.</w:t>
      </w:r>
    </w:p>
    <w:p w14:paraId="2F282D51" w14:textId="77777777" w:rsidR="00080512" w:rsidRPr="004D3578" w:rsidRDefault="00080512">
      <w:pPr>
        <w:pStyle w:val="Heading2"/>
      </w:pPr>
      <w:bookmarkStart w:id="46" w:name="_Toc143794514"/>
      <w:bookmarkStart w:id="47" w:name="_Toc151377163"/>
      <w:bookmarkStart w:id="48" w:name="_Toc151378055"/>
      <w:bookmarkStart w:id="49" w:name="_Toc158125056"/>
      <w:r w:rsidRPr="004D3578">
        <w:t>3.</w:t>
      </w:r>
      <w:r w:rsidR="000B35BD">
        <w:t>3</w:t>
      </w:r>
      <w:r w:rsidRPr="004D3578">
        <w:tab/>
        <w:t>Abbreviations</w:t>
      </w:r>
      <w:bookmarkEnd w:id="46"/>
      <w:bookmarkEnd w:id="47"/>
      <w:bookmarkEnd w:id="48"/>
      <w:bookmarkEnd w:id="49"/>
    </w:p>
    <w:p w14:paraId="335F3B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754ECD" w14:textId="77777777" w:rsidR="006A2AC5" w:rsidRPr="0044118D" w:rsidRDefault="006A2AC5" w:rsidP="006A2AC5">
      <w:pPr>
        <w:pStyle w:val="EW"/>
      </w:pPr>
      <w:r w:rsidRPr="0044118D">
        <w:t>CPE</w:t>
      </w:r>
      <w:r w:rsidRPr="0044118D">
        <w:tab/>
        <w:t>Customer Premises Equipment</w:t>
      </w:r>
    </w:p>
    <w:p w14:paraId="1A5CFD85" w14:textId="77777777" w:rsidR="006A2AC5" w:rsidRPr="0044118D" w:rsidRDefault="006A2AC5" w:rsidP="006A2AC5">
      <w:pPr>
        <w:pStyle w:val="EW"/>
        <w:rPr>
          <w:rFonts w:eastAsiaTheme="minorEastAsia"/>
        </w:rPr>
      </w:pPr>
      <w:r w:rsidRPr="0044118D">
        <w:t>DA</w:t>
      </w:r>
      <w:r w:rsidRPr="0044118D">
        <w:tab/>
        <w:t>Distribution Automation</w:t>
      </w:r>
    </w:p>
    <w:p w14:paraId="7C769222" w14:textId="77777777" w:rsidR="006A2AC5" w:rsidRDefault="006A2AC5" w:rsidP="006A2AC5">
      <w:pPr>
        <w:pStyle w:val="EW"/>
      </w:pPr>
      <w:r w:rsidRPr="0044118D">
        <w:t>DSO</w:t>
      </w:r>
      <w:r w:rsidRPr="0044118D">
        <w:tab/>
        <w:t>Distribution System Operator</w:t>
      </w:r>
    </w:p>
    <w:p w14:paraId="6BD112BE" w14:textId="77777777" w:rsidR="00BC01E5" w:rsidRDefault="00BC01E5" w:rsidP="006A2AC5">
      <w:pPr>
        <w:pStyle w:val="EW"/>
      </w:pPr>
      <w:r>
        <w:t>ESI</w:t>
      </w:r>
      <w:r>
        <w:tab/>
        <w:t>Energy Supply ID</w:t>
      </w:r>
    </w:p>
    <w:p w14:paraId="4EC8EE8C" w14:textId="77777777" w:rsidR="00437E66" w:rsidRPr="0044118D" w:rsidRDefault="00437E66" w:rsidP="006A2AC5">
      <w:pPr>
        <w:pStyle w:val="EW"/>
      </w:pPr>
      <w:r>
        <w:t>PCC</w:t>
      </w:r>
      <w:r>
        <w:tab/>
        <w:t>Point of Common Coupling</w:t>
      </w:r>
    </w:p>
    <w:p w14:paraId="0D743D84" w14:textId="77777777" w:rsidR="006A2AC5" w:rsidRPr="0044118D" w:rsidRDefault="006A2AC5" w:rsidP="006A2AC5">
      <w:pPr>
        <w:pStyle w:val="EW"/>
      </w:pPr>
      <w:r w:rsidRPr="0044118D">
        <w:t>RTU</w:t>
      </w:r>
      <w:r w:rsidRPr="0044118D">
        <w:tab/>
        <w:t>Remote Terminal Unit</w:t>
      </w:r>
    </w:p>
    <w:p w14:paraId="3F689D76"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2B6D8DA9" w14:textId="77777777" w:rsidR="006A2AC5" w:rsidRDefault="006A2AC5" w:rsidP="006A2AC5">
      <w:pPr>
        <w:pStyle w:val="EW"/>
      </w:pPr>
      <w:r w:rsidRPr="0044118D">
        <w:t>UPS</w:t>
      </w:r>
      <w:r w:rsidRPr="0044118D">
        <w:tab/>
        <w:t xml:space="preserve">Uninterruptable Power Supply </w:t>
      </w:r>
    </w:p>
    <w:p w14:paraId="24E06569" w14:textId="77777777" w:rsidR="00080512" w:rsidRPr="004D3578" w:rsidRDefault="00080512">
      <w:pPr>
        <w:pStyle w:val="EW"/>
      </w:pPr>
    </w:p>
    <w:p w14:paraId="4F9F3EE4"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158125057"/>
      <w:bookmarkEnd w:id="50"/>
      <w:r w:rsidRPr="004D3578">
        <w:t>4</w:t>
      </w:r>
      <w:r w:rsidR="00782581">
        <w:tab/>
      </w:r>
      <w:r w:rsidR="008C7ED9">
        <w:t>Overview</w:t>
      </w:r>
      <w:bookmarkEnd w:id="51"/>
      <w:bookmarkEnd w:id="52"/>
      <w:bookmarkEnd w:id="53"/>
      <w:bookmarkEnd w:id="54"/>
    </w:p>
    <w:p w14:paraId="2B3C9130" w14:textId="77777777" w:rsidR="006A2AC5" w:rsidRDefault="006A2AC5" w:rsidP="006A2AC5">
      <w:pPr>
        <w:pStyle w:val="Heading2"/>
      </w:pPr>
      <w:bookmarkStart w:id="55" w:name="_Toc151377165"/>
      <w:bookmarkStart w:id="56" w:name="_Toc151378057"/>
      <w:bookmarkStart w:id="57" w:name="_Toc158125058"/>
      <w:r w:rsidRPr="00326CC4">
        <w:t>4.1</w:t>
      </w:r>
      <w:r w:rsidRPr="00326CC4">
        <w:tab/>
        <w:t>General</w:t>
      </w:r>
      <w:bookmarkEnd w:id="55"/>
      <w:bookmarkEnd w:id="56"/>
      <w:bookmarkEnd w:id="57"/>
    </w:p>
    <w:p w14:paraId="4D9AA88B"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140A8A0"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7D33F9A5" wp14:editId="4DFD2D6B">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6891CA94" w14:textId="77777777" w:rsidR="006A2AC5" w:rsidRDefault="006A2AC5" w:rsidP="006A2AC5">
      <w:pPr>
        <w:pStyle w:val="TF"/>
      </w:pPr>
      <w:r>
        <w:t>Figure 4.1-1: Energy service delivery system</w:t>
      </w:r>
    </w:p>
    <w:p w14:paraId="3C158268" w14:textId="77777777"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2038A62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384BD062"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4F8616B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6235A60" w14:textId="77777777" w:rsidR="006A2AC5" w:rsidRPr="002D50B5" w:rsidRDefault="006A2AC5" w:rsidP="006A2AC5">
      <w:r>
        <w:t>Telecom management service exposure requirements, procedures and solution set details are specified to improve communication service availability to DSOs.</w:t>
      </w:r>
    </w:p>
    <w:p w14:paraId="754F0F88" w14:textId="77777777" w:rsidR="006A2AC5" w:rsidRDefault="006A2AC5" w:rsidP="006A2AC5">
      <w:pPr>
        <w:pStyle w:val="Heading2"/>
      </w:pPr>
      <w:bookmarkStart w:id="58" w:name="_Toc151377166"/>
      <w:bookmarkStart w:id="59" w:name="_Toc151378058"/>
      <w:bookmarkStart w:id="60" w:name="_Toc158125059"/>
      <w:r w:rsidRPr="00326CC4">
        <w:t>4.2</w:t>
      </w:r>
      <w:r w:rsidRPr="00326CC4">
        <w:tab/>
        <w:t>Background</w:t>
      </w:r>
      <w:bookmarkEnd w:id="58"/>
      <w:bookmarkEnd w:id="59"/>
      <w:bookmarkEnd w:id="60"/>
    </w:p>
    <w:p w14:paraId="7513BB81"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110D41AC" w14:textId="77777777" w:rsidR="00727CE6" w:rsidRDefault="00782581" w:rsidP="00727CE6">
      <w:pPr>
        <w:pStyle w:val="Heading1"/>
      </w:pPr>
      <w:bookmarkStart w:id="61" w:name="_Toc143794516"/>
      <w:bookmarkStart w:id="62" w:name="_Toc151377167"/>
      <w:bookmarkStart w:id="63" w:name="_Toc151378059"/>
      <w:bookmarkStart w:id="64" w:name="_Toc158125060"/>
      <w:r>
        <w:t>5</w:t>
      </w:r>
      <w:r>
        <w:tab/>
      </w:r>
      <w:r w:rsidR="0035153B">
        <w:t>Requirements</w:t>
      </w:r>
      <w:bookmarkEnd w:id="61"/>
      <w:bookmarkEnd w:id="62"/>
      <w:bookmarkEnd w:id="63"/>
      <w:bookmarkEnd w:id="64"/>
    </w:p>
    <w:p w14:paraId="449D1610" w14:textId="77777777" w:rsidR="00345C3A" w:rsidRPr="00E21B97" w:rsidRDefault="00345C3A" w:rsidP="00345C3A">
      <w:pPr>
        <w:pStyle w:val="Heading2"/>
      </w:pPr>
      <w:bookmarkStart w:id="65" w:name="_Toc140576193"/>
      <w:bookmarkStart w:id="66" w:name="_Toc151377168"/>
      <w:bookmarkStart w:id="67" w:name="_Toc151378060"/>
      <w:bookmarkStart w:id="68" w:name="_Toc158125061"/>
      <w:r>
        <w:t>5.1</w:t>
      </w:r>
      <w:r>
        <w:tab/>
        <w:t>General</w:t>
      </w:r>
      <w:bookmarkEnd w:id="65"/>
      <w:bookmarkEnd w:id="66"/>
      <w:bookmarkEnd w:id="67"/>
      <w:bookmarkEnd w:id="68"/>
    </w:p>
    <w:p w14:paraId="59642E97" w14:textId="77777777" w:rsidR="00345C3A" w:rsidRDefault="00345C3A" w:rsidP="00345C3A">
      <w:r>
        <w:t>Subclauses of clause 5 of the present document include use case description</w:t>
      </w:r>
      <w:r>
        <w:rPr>
          <w:lang w:val="en-US"/>
        </w:rPr>
        <w:t>s</w:t>
      </w:r>
      <w:r>
        <w:t xml:space="preserve"> and the stage 1 requirements.</w:t>
      </w:r>
    </w:p>
    <w:p w14:paraId="735C3B55" w14:textId="77777777" w:rsidR="00984FE3" w:rsidRDefault="00984FE3" w:rsidP="00984FE3">
      <w:pPr>
        <w:pStyle w:val="Heading2"/>
      </w:pPr>
      <w:bookmarkStart w:id="69" w:name="_Toc151377169"/>
      <w:bookmarkStart w:id="70" w:name="_Toc151378061"/>
      <w:bookmarkStart w:id="71" w:name="_Toc158125062"/>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345D1BF9" w14:textId="77777777" w:rsidR="00984FE3" w:rsidRPr="00C85F6A" w:rsidRDefault="00984FE3" w:rsidP="00984FE3">
      <w:pPr>
        <w:pStyle w:val="Heading3"/>
      </w:pPr>
      <w:bookmarkStart w:id="73" w:name="_Toc151377170"/>
      <w:bookmarkStart w:id="74" w:name="_Toc151378062"/>
      <w:bookmarkStart w:id="75" w:name="_Toc158125063"/>
      <w:r>
        <w:t>5.2.1</w:t>
      </w:r>
      <w:r>
        <w:tab/>
        <w:t>Description</w:t>
      </w:r>
      <w:bookmarkEnd w:id="73"/>
      <w:bookmarkEnd w:id="74"/>
      <w:bookmarkEnd w:id="75"/>
    </w:p>
    <w:p w14:paraId="7306EF1A" w14:textId="77777777"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6C0FBBDE"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32A72491" w14:textId="77777777" w:rsidR="00984FE3" w:rsidRDefault="00984FE3" w:rsidP="00984FE3">
      <w:pPr>
        <w:ind w:firstLine="284"/>
        <w:rPr>
          <w:rFonts w:eastAsiaTheme="minorEastAsia"/>
        </w:rPr>
      </w:pPr>
      <w:r>
        <w:rPr>
          <w:rFonts w:eastAsiaTheme="minorEastAsia"/>
        </w:rPr>
        <w:t>The DSO knows the location (lat/long) of each of its UEs.</w:t>
      </w:r>
    </w:p>
    <w:p w14:paraId="51329E53"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1DF0B337"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6180F63" w14:textId="77777777" w:rsidR="00984FE3" w:rsidRDefault="00984FE3" w:rsidP="00984FE3">
      <w:pPr>
        <w:spacing w:after="0"/>
        <w:ind w:firstLine="284"/>
        <w:rPr>
          <w:rFonts w:eastAsiaTheme="minorEastAsia"/>
        </w:rPr>
      </w:pPr>
      <w:r>
        <w:rPr>
          <w:rFonts w:eastAsiaTheme="minorEastAsia"/>
        </w:rPr>
        <w:t>The DSO knows the cellID of each UE.</w:t>
      </w:r>
    </w:p>
    <w:p w14:paraId="54130A9A"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798A9447"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54675BEE"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1C3EA848"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2ACA9E6F" w14:textId="77777777" w:rsidR="00984FE3" w:rsidRDefault="00984FE3" w:rsidP="00984FE3">
      <w:pPr>
        <w:rPr>
          <w:rFonts w:eastAsiaTheme="minorEastAsia"/>
        </w:rPr>
      </w:pPr>
      <w:r>
        <w:rPr>
          <w:rFonts w:eastAsiaTheme="minorEastAsia"/>
        </w:rPr>
        <w:t>The use case is</w:t>
      </w:r>
    </w:p>
    <w:p w14:paraId="3A2CDEB8" w14:textId="77777777" w:rsidR="00984FE3" w:rsidRDefault="00984FE3" w:rsidP="00984FE3">
      <w:pPr>
        <w:pStyle w:val="ListParagraph"/>
        <w:numPr>
          <w:ilvl w:val="0"/>
          <w:numId w:val="17"/>
        </w:numPr>
        <w:spacing w:after="0" w:line="259" w:lineRule="auto"/>
        <w:contextualSpacing/>
      </w:pPr>
      <w:r>
        <w:t>The DSO contacts the MNO 3GPP Management system.</w:t>
      </w:r>
    </w:p>
    <w:p w14:paraId="6668FCE0"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4BA1AE1"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52A60D18"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47512603" w14:textId="77777777" w:rsidR="00984FE3" w:rsidRDefault="00984FE3" w:rsidP="00984FE3">
      <w:pPr>
        <w:pStyle w:val="ListParagraph"/>
        <w:numPr>
          <w:ilvl w:val="0"/>
          <w:numId w:val="17"/>
        </w:numPr>
        <w:spacing w:after="0" w:line="259" w:lineRule="auto"/>
        <w:contextualSpacing/>
      </w:pPr>
      <w:r>
        <w:t>Reports are generated according to the request.</w:t>
      </w:r>
    </w:p>
    <w:p w14:paraId="0F2C2832" w14:textId="77777777" w:rsidR="00984FE3" w:rsidRDefault="00984FE3" w:rsidP="00984FE3">
      <w:pPr>
        <w:pStyle w:val="Heading3"/>
      </w:pPr>
      <w:bookmarkStart w:id="76" w:name="_Toc151377171"/>
      <w:bookmarkStart w:id="77" w:name="_Toc151378063"/>
      <w:bookmarkStart w:id="78" w:name="_Toc158125064"/>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7C20F550" w14:textId="77777777" w:rsidTr="00984FE3">
        <w:tc>
          <w:tcPr>
            <w:tcW w:w="1413" w:type="dxa"/>
          </w:tcPr>
          <w:p w14:paraId="2C0EB73E" w14:textId="77777777" w:rsidR="00984FE3" w:rsidRPr="0016644E" w:rsidRDefault="00984FE3" w:rsidP="00984FE3">
            <w:pPr>
              <w:rPr>
                <w:b/>
              </w:rPr>
            </w:pPr>
            <w:bookmarkStart w:id="79" w:name="_Hlk142486909"/>
            <w:r w:rsidRPr="0016644E">
              <w:rPr>
                <w:b/>
              </w:rPr>
              <w:t>Requirement label</w:t>
            </w:r>
          </w:p>
        </w:tc>
        <w:tc>
          <w:tcPr>
            <w:tcW w:w="5763" w:type="dxa"/>
          </w:tcPr>
          <w:p w14:paraId="4B989E63" w14:textId="77777777" w:rsidR="00984FE3" w:rsidRPr="0016644E" w:rsidRDefault="00984FE3" w:rsidP="00984FE3">
            <w:pPr>
              <w:rPr>
                <w:b/>
              </w:rPr>
            </w:pPr>
            <w:r w:rsidRPr="0016644E">
              <w:rPr>
                <w:b/>
              </w:rPr>
              <w:t>Description</w:t>
            </w:r>
          </w:p>
        </w:tc>
        <w:tc>
          <w:tcPr>
            <w:tcW w:w="2174" w:type="dxa"/>
          </w:tcPr>
          <w:p w14:paraId="39012624" w14:textId="77777777" w:rsidR="00984FE3" w:rsidRPr="0016644E" w:rsidRDefault="00984FE3" w:rsidP="00984FE3">
            <w:pPr>
              <w:rPr>
                <w:b/>
              </w:rPr>
            </w:pPr>
            <w:r w:rsidRPr="0016644E">
              <w:rPr>
                <w:b/>
              </w:rPr>
              <w:t>Related use cases</w:t>
            </w:r>
          </w:p>
        </w:tc>
      </w:tr>
      <w:tr w:rsidR="00984FE3" w:rsidRPr="0016644E" w14:paraId="56A94738" w14:textId="77777777" w:rsidTr="00984FE3">
        <w:tc>
          <w:tcPr>
            <w:tcW w:w="1413" w:type="dxa"/>
          </w:tcPr>
          <w:p w14:paraId="176FEDC9" w14:textId="77777777" w:rsidR="00984FE3" w:rsidRPr="0016644E" w:rsidRDefault="00984FE3" w:rsidP="00984FE3">
            <w:r w:rsidRPr="0016644E">
              <w:t>REQ-5.</w:t>
            </w:r>
            <w:r>
              <w:t>2</w:t>
            </w:r>
            <w:r w:rsidRPr="0016644E">
              <w:t>-1</w:t>
            </w:r>
          </w:p>
        </w:tc>
        <w:tc>
          <w:tcPr>
            <w:tcW w:w="5763" w:type="dxa"/>
          </w:tcPr>
          <w:p w14:paraId="3C01E4E7"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2FB74431" w14:textId="77777777" w:rsidR="00984FE3" w:rsidRDefault="00984FE3" w:rsidP="00984FE3">
            <w:pPr>
              <w:pStyle w:val="ListParagraph"/>
              <w:numPr>
                <w:ilvl w:val="0"/>
                <w:numId w:val="18"/>
              </w:numPr>
            </w:pPr>
            <w:r>
              <w:t>Average delay DL air-interface</w:t>
            </w:r>
          </w:p>
          <w:p w14:paraId="24BFD036" w14:textId="77777777" w:rsidR="00984FE3" w:rsidRDefault="00984FE3" w:rsidP="00984FE3">
            <w:pPr>
              <w:pStyle w:val="ListParagraph"/>
              <w:numPr>
                <w:ilvl w:val="0"/>
                <w:numId w:val="18"/>
              </w:numPr>
            </w:pPr>
            <w:r>
              <w:lastRenderedPageBreak/>
              <w:t>Average delay UL on over-the-air interface</w:t>
            </w:r>
          </w:p>
          <w:p w14:paraId="6DA37B3C" w14:textId="77777777" w:rsidR="00984FE3" w:rsidRDefault="00984FE3" w:rsidP="00984FE3">
            <w:pPr>
              <w:pStyle w:val="ListParagraph"/>
              <w:numPr>
                <w:ilvl w:val="0"/>
                <w:numId w:val="18"/>
              </w:numPr>
            </w:pPr>
            <w:r>
              <w:t>Average DL UE throughput in gNB</w:t>
            </w:r>
          </w:p>
          <w:p w14:paraId="33BBA1E9" w14:textId="77777777" w:rsidR="00984FE3" w:rsidRDefault="00984FE3" w:rsidP="00984FE3">
            <w:pPr>
              <w:pStyle w:val="ListParagraph"/>
              <w:numPr>
                <w:ilvl w:val="0"/>
                <w:numId w:val="18"/>
              </w:numPr>
            </w:pPr>
            <w:r>
              <w:t>Average UL UE throughput in gNB</w:t>
            </w:r>
          </w:p>
          <w:p w14:paraId="403F3DE3" w14:textId="77777777" w:rsidR="00984FE3" w:rsidRDefault="00984FE3" w:rsidP="00984FE3">
            <w:pPr>
              <w:pStyle w:val="ListParagraph"/>
              <w:numPr>
                <w:ilvl w:val="0"/>
                <w:numId w:val="18"/>
              </w:numPr>
            </w:pPr>
            <w:r w:rsidRPr="00DE18C9">
              <w:t>Packet Uu Loss Rate in the DL per DRB per UE</w:t>
            </w:r>
          </w:p>
          <w:p w14:paraId="553609ED" w14:textId="77777777" w:rsidR="00984FE3" w:rsidRDefault="00984FE3" w:rsidP="00984FE3">
            <w:pPr>
              <w:pStyle w:val="ListParagraph"/>
              <w:numPr>
                <w:ilvl w:val="0"/>
                <w:numId w:val="18"/>
              </w:numPr>
              <w:overflowPunct w:val="0"/>
              <w:autoSpaceDE w:val="0"/>
              <w:autoSpaceDN w:val="0"/>
              <w:adjustRightInd w:val="0"/>
            </w:pPr>
            <w:r>
              <w:t>UL PDCP SDU Loss Rate</w:t>
            </w:r>
          </w:p>
          <w:p w14:paraId="1527A87C"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2D77594A" w14:textId="77777777" w:rsidR="00984FE3" w:rsidRPr="0016644E" w:rsidRDefault="00984FE3" w:rsidP="00984FE3">
            <w:r>
              <w:lastRenderedPageBreak/>
              <w:t>Exposing performance and prediction information for high availability</w:t>
            </w:r>
          </w:p>
        </w:tc>
      </w:tr>
      <w:tr w:rsidR="00984FE3" w:rsidRPr="0016644E" w14:paraId="6BC47D1C" w14:textId="77777777" w:rsidTr="00984FE3">
        <w:tc>
          <w:tcPr>
            <w:tcW w:w="1413" w:type="dxa"/>
          </w:tcPr>
          <w:p w14:paraId="371E194B" w14:textId="77777777" w:rsidR="00984FE3" w:rsidRPr="0016644E" w:rsidRDefault="00984FE3" w:rsidP="00984FE3">
            <w:r>
              <w:t>REQ-5.2.2</w:t>
            </w:r>
          </w:p>
        </w:tc>
        <w:tc>
          <w:tcPr>
            <w:tcW w:w="5763" w:type="dxa"/>
          </w:tcPr>
          <w:p w14:paraId="18BD25F2"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2B656445" w14:textId="77777777" w:rsidR="00984FE3" w:rsidRPr="0016644E" w:rsidRDefault="00984FE3" w:rsidP="00984FE3">
            <w:r>
              <w:t>Exposing performance and prediction information for high availability</w:t>
            </w:r>
          </w:p>
        </w:tc>
      </w:tr>
      <w:bookmarkEnd w:id="79"/>
    </w:tbl>
    <w:p w14:paraId="6C009767" w14:textId="77777777" w:rsidR="00984FE3" w:rsidRDefault="00984FE3" w:rsidP="00984FE3"/>
    <w:p w14:paraId="6DBD2A8C" w14:textId="77777777" w:rsidR="00CA17E9" w:rsidRDefault="00CA17E9" w:rsidP="00CA17E9">
      <w:pPr>
        <w:pStyle w:val="Heading2"/>
      </w:pPr>
      <w:bookmarkStart w:id="80" w:name="_Toc151377172"/>
      <w:bookmarkStart w:id="81" w:name="_Toc151378064"/>
      <w:bookmarkStart w:id="82" w:name="_Toc158125065"/>
      <w:r>
        <w:t>5.3</w:t>
      </w:r>
      <w:r>
        <w:tab/>
        <w:t>Exposed coordinated recovery requirements</w:t>
      </w:r>
      <w:bookmarkEnd w:id="80"/>
      <w:bookmarkEnd w:id="81"/>
      <w:bookmarkEnd w:id="82"/>
    </w:p>
    <w:p w14:paraId="0D163EDD" w14:textId="77777777" w:rsidR="00CA17E9" w:rsidRDefault="00CA17E9" w:rsidP="00CA17E9">
      <w:pPr>
        <w:pStyle w:val="Heading3"/>
      </w:pPr>
      <w:bookmarkStart w:id="83" w:name="_Toc151377173"/>
      <w:bookmarkStart w:id="84" w:name="_Toc151378065"/>
      <w:bookmarkStart w:id="85" w:name="_Toc158125066"/>
      <w:r>
        <w:t>5.3.1</w:t>
      </w:r>
      <w:r>
        <w:tab/>
        <w:t>Description</w:t>
      </w:r>
      <w:bookmarkEnd w:id="83"/>
      <w:bookmarkEnd w:id="84"/>
      <w:bookmarkEnd w:id="85"/>
    </w:p>
    <w:p w14:paraId="29765D75"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14:paraId="3CEC1BAF"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48EEDBAB"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0E6E19D3"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30E159F1" w14:textId="77777777" w:rsidR="00CA17E9" w:rsidRDefault="00CA17E9" w:rsidP="00CA17E9">
      <w:pPr>
        <w:pStyle w:val="B1"/>
      </w:pPr>
      <w:r>
        <w:t>-</w:t>
      </w:r>
      <w:r>
        <w:tab/>
        <w:t>The DSO can request information from the MNO including the UPS capacity of the site, which may change over time.</w:t>
      </w:r>
    </w:p>
    <w:p w14:paraId="5044456C"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66281606"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2AE1E38F"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36E3B6B2"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58E4AB05"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5781CF48" w14:textId="77777777" w:rsidR="00CA17E9" w:rsidRDefault="00CA17E9" w:rsidP="00CA17E9">
      <w:pPr>
        <w:pStyle w:val="NO"/>
      </w:pPr>
      <w:r>
        <w:t>NOTE 2:</w:t>
      </w:r>
      <w:r>
        <w:tab/>
        <w:t>This is the time where electrical distribution service can be restored, e.g. after repairing a damaged distribution line.</w:t>
      </w:r>
    </w:p>
    <w:p w14:paraId="29F9EFA6" w14:textId="77777777" w:rsidR="00CA17E9" w:rsidRDefault="00CA17E9" w:rsidP="00CA17E9">
      <w:pPr>
        <w:pStyle w:val="B1"/>
      </w:pPr>
      <w:r>
        <w:t>-</w:t>
      </w:r>
      <w:r>
        <w:tab/>
        <w:t xml:space="preserve">The DSO can provide the MNO with the expected duration of </w:t>
      </w:r>
      <w:r w:rsidR="00FE124E">
        <w:t>Rapid Intervention</w:t>
      </w:r>
      <w:r>
        <w:t>.</w:t>
      </w:r>
    </w:p>
    <w:p w14:paraId="746B7BC2"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5A77B41E"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3D45B971"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36E7F606" w14:textId="77777777" w:rsidR="00CA17E9" w:rsidRDefault="00CA17E9" w:rsidP="00CA17E9">
      <w:pPr>
        <w:pStyle w:val="Heading3"/>
      </w:pPr>
      <w:bookmarkStart w:id="86" w:name="_Toc151377174"/>
      <w:bookmarkStart w:id="87" w:name="_Toc151378066"/>
      <w:bookmarkStart w:id="88" w:name="_Toc158125067"/>
      <w:r>
        <w:t>5.3.2</w:t>
      </w:r>
      <w:r>
        <w:tab/>
        <w:t>Requirements</w:t>
      </w:r>
      <w:bookmarkEnd w:id="86"/>
      <w:bookmarkEnd w:id="87"/>
      <w:bookmarkEnd w:id="88"/>
    </w:p>
    <w:p w14:paraId="7BD61313"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539BFFE8" w14:textId="77777777" w:rsidTr="000C3CB3">
        <w:tc>
          <w:tcPr>
            <w:tcW w:w="1413" w:type="dxa"/>
          </w:tcPr>
          <w:p w14:paraId="5EA6CA5E" w14:textId="77777777" w:rsidR="00CA17E9" w:rsidRPr="0016644E" w:rsidRDefault="00CA17E9" w:rsidP="000C3CB3">
            <w:pPr>
              <w:rPr>
                <w:b/>
              </w:rPr>
            </w:pPr>
            <w:r w:rsidRPr="0016644E">
              <w:rPr>
                <w:b/>
              </w:rPr>
              <w:t>Requirement label</w:t>
            </w:r>
          </w:p>
        </w:tc>
        <w:tc>
          <w:tcPr>
            <w:tcW w:w="5763" w:type="dxa"/>
          </w:tcPr>
          <w:p w14:paraId="3FAE6BC3" w14:textId="77777777" w:rsidR="00CA17E9" w:rsidRPr="0016644E" w:rsidRDefault="00CA17E9" w:rsidP="000C3CB3">
            <w:pPr>
              <w:rPr>
                <w:b/>
              </w:rPr>
            </w:pPr>
            <w:r w:rsidRPr="0016644E">
              <w:rPr>
                <w:b/>
              </w:rPr>
              <w:t>Description</w:t>
            </w:r>
          </w:p>
        </w:tc>
        <w:tc>
          <w:tcPr>
            <w:tcW w:w="2174" w:type="dxa"/>
          </w:tcPr>
          <w:p w14:paraId="2168FC19" w14:textId="77777777" w:rsidR="00CA17E9" w:rsidRPr="0016644E" w:rsidRDefault="00CA17E9" w:rsidP="000C3CB3">
            <w:pPr>
              <w:rPr>
                <w:b/>
              </w:rPr>
            </w:pPr>
            <w:r w:rsidRPr="0016644E">
              <w:rPr>
                <w:b/>
              </w:rPr>
              <w:t>Related use cases</w:t>
            </w:r>
          </w:p>
        </w:tc>
      </w:tr>
      <w:tr w:rsidR="00CA17E9" w:rsidRPr="0016644E" w14:paraId="292DACDF" w14:textId="77777777" w:rsidTr="000C3CB3">
        <w:tc>
          <w:tcPr>
            <w:tcW w:w="1413" w:type="dxa"/>
          </w:tcPr>
          <w:p w14:paraId="22B5434C" w14:textId="77777777" w:rsidR="00CA17E9" w:rsidRPr="00FA4350" w:rsidRDefault="00CA17E9" w:rsidP="00CA17E9">
            <w:r>
              <w:t>REQ-5.3-1</w:t>
            </w:r>
          </w:p>
        </w:tc>
        <w:tc>
          <w:tcPr>
            <w:tcW w:w="5763" w:type="dxa"/>
          </w:tcPr>
          <w:p w14:paraId="1EE3702F"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1653900C"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1EC9CF17"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3F1A57B5"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70A396FD"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4EE458C0" w14:textId="77777777" w:rsidR="00CA17E9" w:rsidRPr="00FA4350" w:rsidRDefault="00CA17E9" w:rsidP="000C3CB3">
            <w:r>
              <w:t>Energy service recovery with redundant energy distribution topology</w:t>
            </w:r>
          </w:p>
        </w:tc>
      </w:tr>
      <w:tr w:rsidR="00CA17E9" w:rsidRPr="0016644E" w14:paraId="5278C12D" w14:textId="77777777" w:rsidTr="000C3CB3">
        <w:tc>
          <w:tcPr>
            <w:tcW w:w="1413" w:type="dxa"/>
          </w:tcPr>
          <w:p w14:paraId="584DA8CC" w14:textId="77777777" w:rsidR="00CA17E9" w:rsidRPr="00FA4350" w:rsidRDefault="00CA17E9" w:rsidP="00CA17E9">
            <w:r>
              <w:t>REQ-5.3-2</w:t>
            </w:r>
          </w:p>
        </w:tc>
        <w:tc>
          <w:tcPr>
            <w:tcW w:w="5763" w:type="dxa"/>
          </w:tcPr>
          <w:p w14:paraId="36518662"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709D2322" w14:textId="77777777" w:rsidR="00243F61" w:rsidRDefault="00CA17E9" w:rsidP="00243F61">
            <w:pPr>
              <w:pStyle w:val="B1"/>
            </w:pPr>
            <w:r>
              <w:rPr>
                <w:rFonts w:eastAsiaTheme="minorEastAsia"/>
              </w:rPr>
              <w:t xml:space="preserve">- </w:t>
            </w:r>
            <w:r>
              <w:tab/>
            </w:r>
            <w:r w:rsidR="00243F61">
              <w:t>Beginning time of outage;</w:t>
            </w:r>
          </w:p>
          <w:p w14:paraId="5759BEC5"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28F8694E"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5CEC91BA"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A9F75D7" w14:textId="77777777" w:rsidR="00CA17E9" w:rsidRPr="00FA4350" w:rsidRDefault="00CA17E9" w:rsidP="000C3CB3">
            <w:r>
              <w:t>Energy service recovery with redundant energy distribution topology</w:t>
            </w:r>
          </w:p>
        </w:tc>
      </w:tr>
      <w:tr w:rsidR="00CA17E9" w:rsidRPr="0016644E" w14:paraId="7065CC19" w14:textId="77777777" w:rsidTr="000C3CB3">
        <w:tc>
          <w:tcPr>
            <w:tcW w:w="1413" w:type="dxa"/>
          </w:tcPr>
          <w:p w14:paraId="7D97AFCA" w14:textId="77777777" w:rsidR="00CA17E9" w:rsidRPr="00FA4350" w:rsidRDefault="00CA17E9" w:rsidP="00CA17E9">
            <w:r>
              <w:t>REQ-5.3-3</w:t>
            </w:r>
          </w:p>
        </w:tc>
        <w:tc>
          <w:tcPr>
            <w:tcW w:w="5763" w:type="dxa"/>
          </w:tcPr>
          <w:p w14:paraId="3F3FCD6C"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0DB87796"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78D076AD" w14:textId="77777777" w:rsidR="00CA17E9" w:rsidRPr="00FA4350" w:rsidRDefault="00CA17E9" w:rsidP="000C3CB3">
            <w:r>
              <w:t>Energy service recovery with redundant energy distribution topology</w:t>
            </w:r>
          </w:p>
        </w:tc>
      </w:tr>
    </w:tbl>
    <w:p w14:paraId="0C53C1AA" w14:textId="77777777" w:rsidR="00CA17E9" w:rsidRDefault="00CA17E9" w:rsidP="00CA17E9"/>
    <w:p w14:paraId="04393D80"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3EA908F4" w14:textId="77777777" w:rsidTr="000C3CB3">
        <w:tc>
          <w:tcPr>
            <w:tcW w:w="1413" w:type="dxa"/>
          </w:tcPr>
          <w:p w14:paraId="22F90775" w14:textId="77777777" w:rsidR="00CA17E9" w:rsidRPr="0016644E" w:rsidRDefault="00CA17E9" w:rsidP="000C3CB3">
            <w:pPr>
              <w:rPr>
                <w:b/>
              </w:rPr>
            </w:pPr>
            <w:r w:rsidRPr="0016644E">
              <w:rPr>
                <w:b/>
              </w:rPr>
              <w:lastRenderedPageBreak/>
              <w:t>Requirement label</w:t>
            </w:r>
          </w:p>
        </w:tc>
        <w:tc>
          <w:tcPr>
            <w:tcW w:w="5763" w:type="dxa"/>
          </w:tcPr>
          <w:p w14:paraId="469FD092" w14:textId="77777777" w:rsidR="00CA17E9" w:rsidRPr="0016644E" w:rsidRDefault="00CA17E9" w:rsidP="000C3CB3">
            <w:pPr>
              <w:rPr>
                <w:b/>
              </w:rPr>
            </w:pPr>
            <w:r w:rsidRPr="0016644E">
              <w:rPr>
                <w:b/>
              </w:rPr>
              <w:t>Description</w:t>
            </w:r>
          </w:p>
        </w:tc>
        <w:tc>
          <w:tcPr>
            <w:tcW w:w="2174" w:type="dxa"/>
          </w:tcPr>
          <w:p w14:paraId="7C114C4C" w14:textId="77777777" w:rsidR="00CA17E9" w:rsidRPr="0016644E" w:rsidRDefault="00CA17E9" w:rsidP="000C3CB3">
            <w:pPr>
              <w:rPr>
                <w:b/>
              </w:rPr>
            </w:pPr>
            <w:r w:rsidRPr="0016644E">
              <w:rPr>
                <w:b/>
              </w:rPr>
              <w:t>Related use cases</w:t>
            </w:r>
          </w:p>
        </w:tc>
      </w:tr>
      <w:tr w:rsidR="00CA17E9" w:rsidRPr="0016644E" w14:paraId="1D4B823E" w14:textId="77777777" w:rsidTr="000C3CB3">
        <w:tc>
          <w:tcPr>
            <w:tcW w:w="1413" w:type="dxa"/>
          </w:tcPr>
          <w:p w14:paraId="75C95087" w14:textId="77777777" w:rsidR="00CA17E9" w:rsidRPr="00FA4350" w:rsidRDefault="00CA17E9" w:rsidP="00CA17E9">
            <w:r>
              <w:t>REQ-5.3-5</w:t>
            </w:r>
          </w:p>
        </w:tc>
        <w:tc>
          <w:tcPr>
            <w:tcW w:w="5763" w:type="dxa"/>
          </w:tcPr>
          <w:p w14:paraId="47234DB8"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30695D4B"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552CCAB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326A4286"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3186D94F" w14:textId="77777777" w:rsidR="00CA17E9" w:rsidRPr="00FA4350" w:rsidRDefault="00CA17E9" w:rsidP="000C3CB3">
            <w:r>
              <w:t>Energy service recovery without redundant energy distribution topology</w:t>
            </w:r>
          </w:p>
        </w:tc>
      </w:tr>
      <w:tr w:rsidR="00CA17E9" w:rsidRPr="0016644E" w14:paraId="3CD9B7A4" w14:textId="77777777" w:rsidTr="000C3CB3">
        <w:tc>
          <w:tcPr>
            <w:tcW w:w="1413" w:type="dxa"/>
          </w:tcPr>
          <w:p w14:paraId="74D0567E" w14:textId="77777777" w:rsidR="00CA17E9" w:rsidRPr="00FA4350" w:rsidRDefault="00CA17E9" w:rsidP="00CA17E9">
            <w:r>
              <w:t>REQ-5.3-6</w:t>
            </w:r>
          </w:p>
        </w:tc>
        <w:tc>
          <w:tcPr>
            <w:tcW w:w="5763" w:type="dxa"/>
          </w:tcPr>
          <w:p w14:paraId="77931508"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609ADE72"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3054B613" w14:textId="77777777" w:rsidR="00CA17E9" w:rsidRPr="00FA4350" w:rsidRDefault="00CA17E9" w:rsidP="000C3CB3">
            <w:r>
              <w:t>Energy service recovery without redundant energy distribution topology</w:t>
            </w:r>
          </w:p>
        </w:tc>
      </w:tr>
    </w:tbl>
    <w:p w14:paraId="0766E606" w14:textId="77777777" w:rsidR="00984FE3" w:rsidRPr="00345C3A" w:rsidRDefault="00984FE3" w:rsidP="00345C3A"/>
    <w:p w14:paraId="119326AF" w14:textId="77777777" w:rsidR="00375FBB" w:rsidRDefault="00375FBB" w:rsidP="00375FBB">
      <w:pPr>
        <w:pStyle w:val="Heading1"/>
      </w:pPr>
      <w:bookmarkStart w:id="89" w:name="_Toc151377175"/>
      <w:bookmarkStart w:id="90" w:name="_Toc151378067"/>
      <w:bookmarkStart w:id="91" w:name="_Toc158125068"/>
      <w:bookmarkStart w:id="92" w:name="_Toc143794518"/>
      <w:bookmarkStart w:id="93" w:name="_Toc143794517"/>
      <w:r>
        <w:t>6</w:t>
      </w:r>
      <w:r>
        <w:tab/>
        <w:t>Informational model definitions</w:t>
      </w:r>
      <w:bookmarkEnd w:id="89"/>
      <w:bookmarkEnd w:id="90"/>
      <w:bookmarkEnd w:id="91"/>
      <w:r>
        <w:t xml:space="preserve"> </w:t>
      </w:r>
      <w:bookmarkEnd w:id="92"/>
    </w:p>
    <w:p w14:paraId="553FCB62" w14:textId="77777777" w:rsidR="00375FBB" w:rsidRDefault="00375FBB" w:rsidP="00375FBB">
      <w:pPr>
        <w:pStyle w:val="Heading2"/>
        <w:rPr>
          <w:rFonts w:eastAsia="SimSun"/>
        </w:rPr>
      </w:pPr>
      <w:bookmarkStart w:id="94" w:name="_Toc151377176"/>
      <w:bookmarkStart w:id="95" w:name="_Toc151378068"/>
      <w:bookmarkStart w:id="96" w:name="_Toc158125069"/>
      <w:r w:rsidRPr="000C3CB3">
        <w:rPr>
          <w:rFonts w:eastAsia="SimSun"/>
        </w:rPr>
        <w:t>6.1</w:t>
      </w:r>
      <w:r>
        <w:rPr>
          <w:rFonts w:eastAsia="SimSun"/>
        </w:rPr>
        <w:tab/>
        <w:t>Imported and associated information</w:t>
      </w:r>
      <w:bookmarkEnd w:id="94"/>
      <w:bookmarkEnd w:id="95"/>
      <w:bookmarkEnd w:id="96"/>
    </w:p>
    <w:p w14:paraId="0B6A5734"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158125070"/>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22B5A5C1"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09A02F40"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6141570E"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09BCC9B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A4A5A5"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0737E30"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0EC6258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A930F87"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66C781A9"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48005894"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299C264"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3FC3722F"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28280054"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505307FF"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1C66A080"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21A16857" w14:textId="77777777" w:rsidR="008C6F13" w:rsidRPr="008C6F13" w:rsidRDefault="008C6F13" w:rsidP="008C6F13">
      <w:pPr>
        <w:pStyle w:val="Heading3"/>
      </w:pPr>
      <w:bookmarkStart w:id="103" w:name="_Toc158125071"/>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1C36FFAF"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482C9291"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70FFB105"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7FC20A7E"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04FBA196"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4472B622"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1B5EC4E4"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219834D"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37CF00CF"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1DB42171" w14:textId="77777777" w:rsidR="00375FBB" w:rsidRDefault="00375FBB" w:rsidP="00375FBB">
      <w:pPr>
        <w:pStyle w:val="Heading2"/>
        <w:rPr>
          <w:rFonts w:eastAsia="SimSun"/>
        </w:rPr>
      </w:pPr>
      <w:bookmarkStart w:id="104" w:name="_Toc151377177"/>
      <w:bookmarkStart w:id="105" w:name="_Toc151378069"/>
      <w:bookmarkStart w:id="106" w:name="_Toc158125072"/>
      <w:r>
        <w:rPr>
          <w:rFonts w:eastAsia="SimSun"/>
        </w:rPr>
        <w:t>6.2</w:t>
      </w:r>
      <w:r>
        <w:rPr>
          <w:rFonts w:eastAsia="SimSun"/>
        </w:rPr>
        <w:tab/>
        <w:t>Class diagrams</w:t>
      </w:r>
      <w:bookmarkEnd w:id="104"/>
      <w:bookmarkEnd w:id="105"/>
      <w:bookmarkEnd w:id="106"/>
    </w:p>
    <w:p w14:paraId="2273B1E3" w14:textId="77777777" w:rsidR="00A327AB" w:rsidRPr="00BD6DA8" w:rsidRDefault="00A327AB" w:rsidP="00A327AB">
      <w:pPr>
        <w:pStyle w:val="Heading3"/>
      </w:pPr>
      <w:bookmarkStart w:id="107" w:name="_Toc158125073"/>
      <w:r>
        <w:t>6</w:t>
      </w:r>
      <w:r w:rsidRPr="00BD6DA8">
        <w:t>.</w:t>
      </w:r>
      <w:r>
        <w:t>2</w:t>
      </w:r>
      <w:r w:rsidRPr="00BD6DA8">
        <w:t xml:space="preserve">.1      </w:t>
      </w:r>
      <w:r w:rsidRPr="000C3EF0">
        <w:t>Relationships</w:t>
      </w:r>
      <w:bookmarkEnd w:id="107"/>
    </w:p>
    <w:p w14:paraId="4B7C1008"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717FD014" w14:textId="77777777" w:rsidR="00A327AB" w:rsidRDefault="00A327AB" w:rsidP="00A327AB">
      <w:r>
        <w:t>T</w:t>
      </w:r>
      <w:r w:rsidRPr="004A38BC">
        <w:t>he following figure shows the containment/naming hierarchy and the associations of the classes defined in the present document</w:t>
      </w:r>
      <w:r>
        <w:t>.</w:t>
      </w:r>
    </w:p>
    <w:p w14:paraId="4F5E92EA" w14:textId="77777777" w:rsidR="00A327AB" w:rsidRDefault="00A327AB" w:rsidP="00A327AB">
      <w:pPr>
        <w:keepLines/>
        <w:spacing w:after="240"/>
        <w:jc w:val="center"/>
        <w:rPr>
          <w:rFonts w:ascii="Arial" w:hAnsi="Arial"/>
          <w:b/>
        </w:rPr>
      </w:pPr>
      <w:r>
        <w:object w:dxaOrig="3528" w:dyaOrig="2651" w14:anchorId="04C45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8pt;height:133.1pt" o:ole="">
            <v:imagedata r:id="rId14" o:title=""/>
          </v:shape>
          <o:OLEObject Type="Embed" ProgID="Visio.Drawing.15" ShapeID="_x0000_i1025" DrawAspect="Content" ObjectID="_1769922452" r:id="rId15"/>
        </w:object>
      </w:r>
    </w:p>
    <w:p w14:paraId="7A36FA63" w14:textId="77777777" w:rsidR="00A327AB" w:rsidRDefault="00A327AB" w:rsidP="00A327AB">
      <w:pPr>
        <w:pStyle w:val="TF"/>
      </w:pPr>
      <w:r w:rsidRPr="00A327AB">
        <w:t>Figure 6.2.1-1: DSO Rapid Recovery NRM fragment</w:t>
      </w:r>
    </w:p>
    <w:p w14:paraId="2A30B0EF" w14:textId="77777777" w:rsidR="005115F6" w:rsidRDefault="005115F6" w:rsidP="005115F6">
      <w:pPr>
        <w:ind w:left="720"/>
        <w:jc w:val="center"/>
      </w:pPr>
    </w:p>
    <w:p w14:paraId="29009C2A" w14:textId="77777777" w:rsidR="005115F6" w:rsidRDefault="005115F6" w:rsidP="005115F6">
      <w:pPr>
        <w:keepLines/>
        <w:spacing w:after="240"/>
        <w:jc w:val="center"/>
        <w:rPr>
          <w:rFonts w:ascii="Arial" w:hAnsi="Arial"/>
          <w:b/>
        </w:rPr>
      </w:pPr>
      <w:r>
        <w:object w:dxaOrig="3528" w:dyaOrig="2651" w14:anchorId="7AB45E70">
          <v:shape id="_x0000_i1026" type="#_x0000_t75" style="width:175.8pt;height:133.1pt" o:ole="">
            <v:imagedata r:id="rId16" o:title=""/>
          </v:shape>
          <o:OLEObject Type="Embed" ProgID="Visio.Drawing.15" ShapeID="_x0000_i1026" DrawAspect="Content" ObjectID="_1769922453" r:id="rId17"/>
        </w:object>
      </w:r>
    </w:p>
    <w:p w14:paraId="1773BAD9"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4DD3C42A"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158125074"/>
      <w:r>
        <w:t>6.2.2</w:t>
      </w:r>
      <w:r>
        <w:tab/>
      </w:r>
      <w:r w:rsidRPr="000C3EF0">
        <w:t>Inheritance</w:t>
      </w:r>
      <w:bookmarkEnd w:id="108"/>
      <w:bookmarkEnd w:id="109"/>
      <w:bookmarkEnd w:id="110"/>
      <w:bookmarkEnd w:id="111"/>
      <w:bookmarkEnd w:id="112"/>
      <w:bookmarkEnd w:id="113"/>
      <w:bookmarkEnd w:id="114"/>
      <w:bookmarkEnd w:id="115"/>
    </w:p>
    <w:p w14:paraId="501954FA" w14:textId="77777777" w:rsidR="00A327AB" w:rsidRDefault="00A327AB" w:rsidP="00A327AB">
      <w:r>
        <w:t>This clause depicts the inheritance relationships.</w:t>
      </w:r>
    </w:p>
    <w:p w14:paraId="76DDCCDD"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7497DAA8" wp14:editId="00AC557F">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64D130F8"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8507A6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388F9920"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7F228B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36093684" w14:textId="77777777" w:rsidR="00A327AB" w:rsidRDefault="00A327AB" w:rsidP="003F2207">
      <w:pPr>
        <w:pStyle w:val="TF"/>
      </w:pPr>
      <w:r w:rsidRPr="003F2207">
        <w:t>Figure 6.2.2-1: DSO Rapid Recovery NRM fragment</w:t>
      </w:r>
    </w:p>
    <w:p w14:paraId="1A7D4617"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6E58A35A" wp14:editId="597FB911">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32C7474C"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2206F7BE"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3C0DD88D"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7A3960A1"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52F6958E"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58D44113" w14:textId="77777777" w:rsidR="005115F6" w:rsidRPr="003F2207" w:rsidRDefault="005115F6" w:rsidP="005115F6">
      <w:pPr>
        <w:pStyle w:val="TF"/>
        <w:jc w:val="left"/>
        <w:rPr>
          <w:rFonts w:eastAsia="SimSun"/>
        </w:rPr>
      </w:pPr>
    </w:p>
    <w:p w14:paraId="61D16398" w14:textId="77777777" w:rsidR="00375FBB" w:rsidRDefault="00375FBB" w:rsidP="00375FBB">
      <w:pPr>
        <w:pStyle w:val="Heading2"/>
        <w:rPr>
          <w:rFonts w:eastAsia="SimSun"/>
        </w:rPr>
      </w:pPr>
      <w:bookmarkStart w:id="116" w:name="_Toc151377178"/>
      <w:bookmarkStart w:id="117" w:name="_Toc151378070"/>
      <w:bookmarkStart w:id="118" w:name="_Toc158125075"/>
      <w:r>
        <w:rPr>
          <w:rFonts w:eastAsia="SimSun"/>
        </w:rPr>
        <w:t>6.3</w:t>
      </w:r>
      <w:r>
        <w:rPr>
          <w:rFonts w:eastAsia="SimSun"/>
        </w:rPr>
        <w:tab/>
        <w:t>Class definitions</w:t>
      </w:r>
      <w:bookmarkEnd w:id="116"/>
      <w:bookmarkEnd w:id="117"/>
      <w:bookmarkEnd w:id="118"/>
    </w:p>
    <w:p w14:paraId="38E6BB6D"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158125076"/>
      <w:r w:rsidRPr="006B3D71">
        <w:t>6.3.1</w:t>
      </w:r>
      <w:r w:rsidRPr="006B3D71">
        <w:tab/>
      </w:r>
      <w:bookmarkEnd w:id="119"/>
      <w:bookmarkEnd w:id="120"/>
      <w:bookmarkEnd w:id="121"/>
      <w:bookmarkEnd w:id="122"/>
      <w:r w:rsidRPr="006B3D71">
        <w:t>OutageAndRecoveryInfo</w:t>
      </w:r>
      <w:bookmarkEnd w:id="123"/>
    </w:p>
    <w:p w14:paraId="06B10C15"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129400B" w14:textId="77777777"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14:paraId="368ACB9A"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05B1921D"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083F1ABC"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7F15A9C" w14:textId="77777777" w:rsidR="003F2207" w:rsidRDefault="009D3CF0" w:rsidP="009D3CF0">
      <w:pPr>
        <w:pStyle w:val="NO"/>
      </w:pPr>
      <w:r>
        <w:t>NOTE</w:t>
      </w:r>
      <w:r w:rsidR="003F2207">
        <w:t>: Telecommunication service enable rapid intervention</w:t>
      </w:r>
      <w:r w:rsidR="003F2207" w:rsidRPr="00CF5DF6">
        <w:t xml:space="preserve"> to start. </w:t>
      </w:r>
    </w:p>
    <w:p w14:paraId="012E1B58" w14:textId="77777777"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14:paraId="60DBBE6E" w14:textId="77777777"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14:paraId="69257C65" w14:textId="77777777" w:rsidR="003F2207" w:rsidRPr="005D5924" w:rsidRDefault="003F2207" w:rsidP="003F2207">
      <w:pPr>
        <w:keepNext/>
        <w:keepLines/>
        <w:spacing w:after="0"/>
        <w:rPr>
          <w:rFonts w:ascii="Arial" w:hAnsi="Arial" w:cs="Arial"/>
          <w:sz w:val="18"/>
        </w:rPr>
      </w:pPr>
    </w:p>
    <w:p w14:paraId="5E220C5A" w14:textId="77777777"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5B40B47B" w14:textId="77777777"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14:paraId="5C58C014" w14:textId="77777777"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14:paraId="53CDA099" w14:textId="77777777"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1296E58D" w14:textId="77777777"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69627C86"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41F10F24"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57DEA567"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137C4BA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226EA9A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0A6EFB55" w14:textId="77777777" w:rsidR="003F2207" w:rsidRPr="00A11530" w:rsidRDefault="003F2207" w:rsidP="001544D6">
            <w:pPr>
              <w:keepNext/>
              <w:keepLines/>
              <w:spacing w:after="0"/>
              <w:jc w:val="center"/>
              <w:rPr>
                <w:rFonts w:ascii="Arial" w:hAnsi="Arial"/>
                <w:b/>
                <w:sz w:val="18"/>
              </w:rPr>
            </w:pPr>
          </w:p>
          <w:p w14:paraId="5EAC9DEE"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1F339A31" w14:textId="77777777" w:rsidR="003F2207" w:rsidRPr="00A11530" w:rsidRDefault="003F2207" w:rsidP="001544D6">
            <w:pPr>
              <w:keepNext/>
              <w:keepLines/>
              <w:spacing w:after="0"/>
              <w:jc w:val="center"/>
              <w:rPr>
                <w:rFonts w:ascii="Arial" w:hAnsi="Arial"/>
                <w:b/>
                <w:sz w:val="18"/>
              </w:rPr>
            </w:pPr>
          </w:p>
          <w:p w14:paraId="19AEFE67"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43709B4B"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008FC"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59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453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C965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02E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FB8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4167A7F6"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269C1"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0055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936C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7C3F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5B9BE"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36DC9"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56824CC4" w14:textId="77777777" w:rsidTr="001544D6">
        <w:trPr>
          <w:cantSplit/>
          <w:jc w:val="center"/>
        </w:trPr>
        <w:tc>
          <w:tcPr>
            <w:tcW w:w="3114" w:type="dxa"/>
            <w:tcMar>
              <w:top w:w="0" w:type="dxa"/>
              <w:left w:w="108" w:type="dxa"/>
              <w:bottom w:w="0" w:type="dxa"/>
              <w:right w:w="108" w:type="dxa"/>
            </w:tcMar>
          </w:tcPr>
          <w:p w14:paraId="40A37071"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91D845A"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5C6B60B6"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E6A152A"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66BAA71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1A8744C"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664E3A10" w14:textId="77777777" w:rsidTr="001544D6">
        <w:trPr>
          <w:cantSplit/>
          <w:jc w:val="center"/>
        </w:trPr>
        <w:tc>
          <w:tcPr>
            <w:tcW w:w="3114" w:type="dxa"/>
            <w:tcMar>
              <w:top w:w="0" w:type="dxa"/>
              <w:left w:w="108" w:type="dxa"/>
              <w:bottom w:w="0" w:type="dxa"/>
              <w:right w:w="108" w:type="dxa"/>
            </w:tcMar>
          </w:tcPr>
          <w:p w14:paraId="5FC7EE24"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1407CD5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0A5D82E3"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72F0BE"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148A7E4B"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201BD1D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62559974" w14:textId="77777777" w:rsidTr="001544D6">
        <w:trPr>
          <w:cantSplit/>
          <w:jc w:val="center"/>
        </w:trPr>
        <w:tc>
          <w:tcPr>
            <w:tcW w:w="3114" w:type="dxa"/>
            <w:tcMar>
              <w:top w:w="0" w:type="dxa"/>
              <w:left w:w="108" w:type="dxa"/>
              <w:bottom w:w="0" w:type="dxa"/>
              <w:right w:w="108" w:type="dxa"/>
            </w:tcMar>
          </w:tcPr>
          <w:p w14:paraId="6216558C"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0DDCBE9E"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6889764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C8C966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872E83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2B43C7D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51F326E1" w14:textId="77777777" w:rsidTr="001544D6">
        <w:trPr>
          <w:cantSplit/>
          <w:jc w:val="center"/>
        </w:trPr>
        <w:tc>
          <w:tcPr>
            <w:tcW w:w="3114" w:type="dxa"/>
            <w:tcMar>
              <w:top w:w="0" w:type="dxa"/>
              <w:left w:w="108" w:type="dxa"/>
              <w:bottom w:w="0" w:type="dxa"/>
              <w:right w:w="108" w:type="dxa"/>
            </w:tcMar>
          </w:tcPr>
          <w:p w14:paraId="08ECF300"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0533042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1132BB5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6248A48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17DDDA2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350668E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44DDDB5E" w14:textId="77777777" w:rsidTr="001544D6">
        <w:trPr>
          <w:cantSplit/>
          <w:jc w:val="center"/>
        </w:trPr>
        <w:tc>
          <w:tcPr>
            <w:tcW w:w="3114" w:type="dxa"/>
            <w:tcMar>
              <w:top w:w="0" w:type="dxa"/>
              <w:left w:w="108" w:type="dxa"/>
              <w:bottom w:w="0" w:type="dxa"/>
              <w:right w:w="108" w:type="dxa"/>
            </w:tcMar>
          </w:tcPr>
          <w:p w14:paraId="78277215"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1C50827F"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57AB0725"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573DFB72"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7FE4188E"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6C8EFF1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4F61848" w14:textId="77777777" w:rsidTr="001544D6">
        <w:trPr>
          <w:cantSplit/>
          <w:jc w:val="center"/>
        </w:trPr>
        <w:tc>
          <w:tcPr>
            <w:tcW w:w="3114" w:type="dxa"/>
            <w:tcMar>
              <w:top w:w="0" w:type="dxa"/>
              <w:left w:w="108" w:type="dxa"/>
              <w:bottom w:w="0" w:type="dxa"/>
              <w:right w:w="108" w:type="dxa"/>
            </w:tcMar>
          </w:tcPr>
          <w:p w14:paraId="0E358B47"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372CEC6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5174E096"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0BD8BFCC"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1542BEC4"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3C9D2DE2"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2EDA22A4"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E728D"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D506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18C2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B8C9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E3CF3"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50EEA"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50F849DC"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FBC5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8B8AF"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1E71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A662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D73A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AC22F"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60364D05" w14:textId="77777777" w:rsidR="003F2207" w:rsidRPr="00A11530" w:rsidRDefault="003F2207" w:rsidP="003F2207">
      <w:pPr>
        <w:pStyle w:val="Heading4"/>
      </w:pPr>
      <w:bookmarkStart w:id="124" w:name="_Toc145601347"/>
      <w:r>
        <w:t>6.3</w:t>
      </w:r>
      <w:r w:rsidRPr="00A11530">
        <w:rPr>
          <w:rFonts w:eastAsia="SimSun"/>
        </w:rPr>
        <w:t>.</w:t>
      </w:r>
      <w:r>
        <w:t>1.</w:t>
      </w:r>
      <w:r w:rsidRPr="00A11530">
        <w:rPr>
          <w:rFonts w:eastAsia="SimSun"/>
        </w:rPr>
        <w:t>3</w:t>
      </w:r>
      <w:r w:rsidRPr="000C3EF0">
        <w:tab/>
        <w:t>Attribute constraints</w:t>
      </w:r>
      <w:bookmarkEnd w:id="124"/>
    </w:p>
    <w:p w14:paraId="1E359954" w14:textId="77777777" w:rsidR="003F2207" w:rsidRPr="00A11530" w:rsidRDefault="003F2207" w:rsidP="003F2207">
      <w:pPr>
        <w:rPr>
          <w:lang w:eastAsia="zh-CN"/>
        </w:rPr>
      </w:pPr>
      <w:r w:rsidRPr="00A11530">
        <w:rPr>
          <w:lang w:eastAsia="zh-CN"/>
        </w:rPr>
        <w:t>None.</w:t>
      </w:r>
    </w:p>
    <w:p w14:paraId="0947DD32"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24FD8B0D"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2DCC3AEE" w14:textId="77777777" w:rsidR="003F2207" w:rsidRPr="003F2207" w:rsidRDefault="003F2207" w:rsidP="003F2207">
      <w:pPr>
        <w:pStyle w:val="Heading3"/>
      </w:pPr>
      <w:bookmarkStart w:id="132" w:name="_Toc158125077"/>
      <w:r w:rsidRPr="003F2207">
        <w:t>6.3.</w:t>
      </w:r>
      <w:r>
        <w:t>2</w:t>
      </w:r>
      <w:r>
        <w:tab/>
      </w:r>
      <w:r w:rsidRPr="003F2207">
        <w:t>EnergyServiceLocation  &lt;&lt;datatype&gt;&gt;</w:t>
      </w:r>
      <w:bookmarkEnd w:id="132"/>
    </w:p>
    <w:p w14:paraId="0EFD81B3" w14:textId="77777777"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14:paraId="2E655D36" w14:textId="77777777" w:rsidR="003F2207" w:rsidRDefault="003F2207" w:rsidP="003F2207">
      <w:r w:rsidRPr="000C3EF0">
        <w:t>This</w:t>
      </w:r>
      <w:r>
        <w:t xml:space="preserve"> &lt;&lt;datatype&gt;&gt; defines the area/location of the service outage. </w:t>
      </w:r>
    </w:p>
    <w:p w14:paraId="01B5A867"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310A2B58"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6E2DA416"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67FCDE0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6ADE53BC" w14:textId="77777777"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1BA6A2C3"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E3F3F0B"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B626AA2"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59A1700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540966"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FF958C2"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BCEE7FE"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4BDAF76"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62BEE21D"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4FF5531E"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118284E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7319E68"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596EBB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9DE004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35F8AB8F" w14:textId="77777777" w:rsidTr="001544D6">
        <w:trPr>
          <w:cantSplit/>
          <w:jc w:val="center"/>
        </w:trPr>
        <w:tc>
          <w:tcPr>
            <w:tcW w:w="2400" w:type="pct"/>
            <w:noWrap/>
            <w:hideMark/>
          </w:tcPr>
          <w:p w14:paraId="3C010B86"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0F23DC5D"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6DC9969A"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69A38256"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40CC08C4"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6E7913C7"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1FDA66F1" w14:textId="77777777"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14:paraId="18ABE4CC" w14:textId="77777777" w:rsidR="003F2207" w:rsidRPr="00383059" w:rsidRDefault="003F2207" w:rsidP="003F2207">
      <w:pPr>
        <w:rPr>
          <w:lang w:val="en-US"/>
        </w:rPr>
      </w:pPr>
      <w:r w:rsidRPr="00383059">
        <w:rPr>
          <w:lang w:val="en-US"/>
        </w:rPr>
        <w:t>None.</w:t>
      </w:r>
    </w:p>
    <w:p w14:paraId="15753742" w14:textId="77777777" w:rsidR="003F2207" w:rsidRDefault="003F2207" w:rsidP="003F2207">
      <w:pPr>
        <w:pStyle w:val="Heading5"/>
        <w:rPr>
          <w:lang w:val="en-US"/>
        </w:rPr>
      </w:pPr>
      <w:r>
        <w:rPr>
          <w:lang w:val="en-US"/>
        </w:rPr>
        <w:t>6.3.2.4</w:t>
      </w:r>
      <w:r w:rsidRPr="00BA3C64">
        <w:rPr>
          <w:lang w:val="en-US"/>
        </w:rPr>
        <w:tab/>
        <w:t>Notifications</w:t>
      </w:r>
    </w:p>
    <w:p w14:paraId="4CD5ADF3" w14:textId="77777777"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14:paraId="3C7F2E5A" w14:textId="77777777" w:rsidR="005115F6" w:rsidRPr="005D7303" w:rsidRDefault="005115F6" w:rsidP="006B3D71">
      <w:pPr>
        <w:pStyle w:val="Heading3"/>
      </w:pPr>
      <w:bookmarkStart w:id="133" w:name="_Toc138167514"/>
      <w:bookmarkStart w:id="134" w:name="_Toc158125078"/>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7621FBD3" w14:textId="77777777" w:rsidR="005115F6" w:rsidRDefault="005115F6" w:rsidP="005115F6">
      <w:pPr>
        <w:rPr>
          <w:lang w:val="en-US" w:eastAsia="zh-CN"/>
        </w:rPr>
      </w:pPr>
      <w:r>
        <w:rPr>
          <w:lang w:val="en-US" w:eastAsia="zh-CN"/>
        </w:rPr>
        <w:t>This IOC includes information which DSO shares with MNO for network performance monitoring.</w:t>
      </w:r>
    </w:p>
    <w:p w14:paraId="10C6B249" w14:textId="77777777"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31B24BE6" w14:textId="7777777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14:paraId="201684EF" w14:textId="77777777"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78C727A8" w14:textId="77777777" w:rsidTr="001544D6">
        <w:trPr>
          <w:cantSplit/>
          <w:jc w:val="center"/>
        </w:trPr>
        <w:tc>
          <w:tcPr>
            <w:tcW w:w="2401" w:type="pct"/>
            <w:shd w:val="clear" w:color="auto" w:fill="BFBFBF"/>
            <w:noWrap/>
            <w:vAlign w:val="center"/>
            <w:hideMark/>
          </w:tcPr>
          <w:p w14:paraId="1AF6782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7C6C33E6"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5E10068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27D81CC6"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8D4B1B2"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02B1C45F"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8C9F3B5" w14:textId="77777777" w:rsidTr="001544D6">
        <w:trPr>
          <w:cantSplit/>
          <w:jc w:val="center"/>
        </w:trPr>
        <w:tc>
          <w:tcPr>
            <w:tcW w:w="2401" w:type="pct"/>
            <w:noWrap/>
          </w:tcPr>
          <w:p w14:paraId="0B494C40"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5FEF32B"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70C369C5"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13BDB0C4"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F330EF7"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4D209A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569759FE" w14:textId="77777777" w:rsidR="005115F6" w:rsidRDefault="005115F6" w:rsidP="003F2207">
      <w:pPr>
        <w:rPr>
          <w:lang w:eastAsia="zh-CN"/>
        </w:rPr>
      </w:pPr>
    </w:p>
    <w:p w14:paraId="07644D0E" w14:textId="77777777" w:rsidR="003F2207" w:rsidRPr="003F2207" w:rsidRDefault="003F2207" w:rsidP="003F2207">
      <w:pPr>
        <w:rPr>
          <w:rFonts w:eastAsia="SimSun"/>
        </w:rPr>
      </w:pPr>
    </w:p>
    <w:p w14:paraId="2DECB527" w14:textId="77777777" w:rsidR="00375FBB" w:rsidRDefault="00375FBB" w:rsidP="00375FBB">
      <w:pPr>
        <w:pStyle w:val="Heading2"/>
        <w:rPr>
          <w:rFonts w:eastAsia="SimSun"/>
        </w:rPr>
      </w:pPr>
      <w:bookmarkStart w:id="135" w:name="_Toc151377179"/>
      <w:bookmarkStart w:id="136" w:name="_Toc151378071"/>
      <w:bookmarkStart w:id="137" w:name="_Toc158125079"/>
      <w:r>
        <w:rPr>
          <w:rFonts w:eastAsia="SimSun"/>
        </w:rPr>
        <w:t>6.4</w:t>
      </w:r>
      <w:r>
        <w:rPr>
          <w:rFonts w:eastAsia="SimSun"/>
        </w:rPr>
        <w:tab/>
        <w:t>Attribute definitions</w:t>
      </w:r>
      <w:bookmarkEnd w:id="135"/>
      <w:bookmarkEnd w:id="136"/>
      <w:bookmarkEnd w:id="137"/>
    </w:p>
    <w:p w14:paraId="6CEE734E"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158125080"/>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12CA64E2"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180CA970" w14:textId="77777777" w:rsidTr="00455CBA">
        <w:trPr>
          <w:cantSplit/>
          <w:jc w:val="center"/>
        </w:trPr>
        <w:tc>
          <w:tcPr>
            <w:tcW w:w="2547" w:type="dxa"/>
            <w:shd w:val="clear" w:color="auto" w:fill="auto"/>
          </w:tcPr>
          <w:p w14:paraId="798CFB27"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308C0B31"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079632BE" w14:textId="77777777" w:rsidR="008A6093" w:rsidRPr="00D05A04" w:rsidRDefault="008A6093" w:rsidP="001544D6">
            <w:pPr>
              <w:pStyle w:val="TAL"/>
              <w:rPr>
                <w:szCs w:val="18"/>
              </w:rPr>
            </w:pPr>
            <w:r w:rsidRPr="00D05A04">
              <w:rPr>
                <w:szCs w:val="18"/>
              </w:rPr>
              <w:t>It is an aggregation of:</w:t>
            </w:r>
          </w:p>
          <w:p w14:paraId="282551A1"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3AB96694" w14:textId="77777777"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5A1147A"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3F9B8EEC" w14:textId="77777777" w:rsidR="008A6093" w:rsidRPr="000C3EF0" w:rsidRDefault="008A6093" w:rsidP="001544D6">
            <w:pPr>
              <w:pStyle w:val="TAL"/>
              <w:rPr>
                <w:szCs w:val="18"/>
              </w:rPr>
            </w:pPr>
            <w:r w:rsidRPr="000C3EF0">
              <w:rPr>
                <w:szCs w:val="18"/>
              </w:rPr>
              <w:t>multiplicity: 1</w:t>
            </w:r>
          </w:p>
          <w:p w14:paraId="4DC6BE4A" w14:textId="77777777" w:rsidR="008A6093" w:rsidRPr="000C3EF0" w:rsidRDefault="008A6093" w:rsidP="001544D6">
            <w:pPr>
              <w:pStyle w:val="TAL"/>
              <w:rPr>
                <w:szCs w:val="18"/>
              </w:rPr>
            </w:pPr>
            <w:r w:rsidRPr="000C3EF0">
              <w:rPr>
                <w:szCs w:val="18"/>
              </w:rPr>
              <w:t>isOrdered: N/A</w:t>
            </w:r>
          </w:p>
          <w:p w14:paraId="5C7EEC75" w14:textId="77777777" w:rsidR="008A6093" w:rsidRPr="000C3EF0" w:rsidRDefault="008A6093" w:rsidP="001544D6">
            <w:pPr>
              <w:pStyle w:val="TAL"/>
              <w:rPr>
                <w:szCs w:val="18"/>
              </w:rPr>
            </w:pPr>
            <w:r w:rsidRPr="000C3EF0">
              <w:rPr>
                <w:szCs w:val="18"/>
              </w:rPr>
              <w:t>isUnique: N/A</w:t>
            </w:r>
          </w:p>
          <w:p w14:paraId="0C421A9A" w14:textId="77777777" w:rsidR="008A6093" w:rsidRPr="000C3EF0" w:rsidRDefault="008A6093" w:rsidP="001544D6">
            <w:pPr>
              <w:pStyle w:val="TAL"/>
              <w:rPr>
                <w:szCs w:val="18"/>
              </w:rPr>
            </w:pPr>
            <w:r w:rsidRPr="000C3EF0">
              <w:rPr>
                <w:szCs w:val="18"/>
              </w:rPr>
              <w:t>defaultValue: None</w:t>
            </w:r>
          </w:p>
          <w:p w14:paraId="5F032E1B" w14:textId="77777777" w:rsidR="008A6093" w:rsidRPr="000C3EF0" w:rsidRDefault="008A6093" w:rsidP="001544D6">
            <w:pPr>
              <w:pStyle w:val="TAL"/>
              <w:rPr>
                <w:szCs w:val="18"/>
              </w:rPr>
            </w:pPr>
            <w:r w:rsidRPr="000C3EF0">
              <w:rPr>
                <w:szCs w:val="18"/>
              </w:rPr>
              <w:t>isNullable: False</w:t>
            </w:r>
          </w:p>
        </w:tc>
      </w:tr>
      <w:tr w:rsidR="008A6093" w:rsidRPr="000C3EF0" w14:paraId="17E67C9D"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38CCE92E"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281A6C18"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8B19B27" w14:textId="77777777" w:rsidR="008A6093" w:rsidRPr="000C3EF0" w:rsidRDefault="008A6093" w:rsidP="001544D6">
            <w:pPr>
              <w:pStyle w:val="TAL"/>
              <w:rPr>
                <w:szCs w:val="18"/>
              </w:rPr>
            </w:pPr>
            <w:r w:rsidRPr="000C3EF0">
              <w:rPr>
                <w:szCs w:val="18"/>
              </w:rPr>
              <w:t>type: DateTime</w:t>
            </w:r>
          </w:p>
          <w:p w14:paraId="7099F71D" w14:textId="77777777" w:rsidR="008A6093" w:rsidRPr="000C3EF0" w:rsidRDefault="008A6093" w:rsidP="001544D6">
            <w:pPr>
              <w:pStyle w:val="TAL"/>
              <w:rPr>
                <w:szCs w:val="18"/>
              </w:rPr>
            </w:pPr>
            <w:r w:rsidRPr="000C3EF0">
              <w:rPr>
                <w:szCs w:val="18"/>
              </w:rPr>
              <w:t>multiplicity: 1</w:t>
            </w:r>
          </w:p>
          <w:p w14:paraId="5DAA0C78" w14:textId="77777777" w:rsidR="008A6093" w:rsidRPr="000C3EF0" w:rsidRDefault="008A6093" w:rsidP="001544D6">
            <w:pPr>
              <w:pStyle w:val="TAL"/>
              <w:rPr>
                <w:szCs w:val="18"/>
              </w:rPr>
            </w:pPr>
            <w:r w:rsidRPr="000C3EF0">
              <w:rPr>
                <w:szCs w:val="18"/>
              </w:rPr>
              <w:t>isOrdered: N/A</w:t>
            </w:r>
          </w:p>
          <w:p w14:paraId="5FAD3806" w14:textId="77777777" w:rsidR="008A6093" w:rsidRPr="000C3EF0" w:rsidRDefault="008A6093" w:rsidP="001544D6">
            <w:pPr>
              <w:pStyle w:val="TAL"/>
              <w:rPr>
                <w:szCs w:val="18"/>
              </w:rPr>
            </w:pPr>
            <w:r w:rsidRPr="000C3EF0">
              <w:rPr>
                <w:szCs w:val="18"/>
              </w:rPr>
              <w:t>isUnique: N/A</w:t>
            </w:r>
          </w:p>
          <w:p w14:paraId="134B359E" w14:textId="77777777" w:rsidR="008A6093" w:rsidRPr="000C3EF0" w:rsidRDefault="008A6093" w:rsidP="001544D6">
            <w:pPr>
              <w:pStyle w:val="TAL"/>
              <w:rPr>
                <w:szCs w:val="18"/>
              </w:rPr>
            </w:pPr>
            <w:r w:rsidRPr="000C3EF0">
              <w:rPr>
                <w:szCs w:val="18"/>
              </w:rPr>
              <w:t>defaultValue: None</w:t>
            </w:r>
          </w:p>
          <w:p w14:paraId="4754B668" w14:textId="77777777" w:rsidR="008A6093" w:rsidRPr="000C3EF0" w:rsidRDefault="008A6093" w:rsidP="001544D6">
            <w:pPr>
              <w:pStyle w:val="TAL"/>
              <w:rPr>
                <w:szCs w:val="18"/>
              </w:rPr>
            </w:pPr>
            <w:r w:rsidRPr="000C3EF0">
              <w:rPr>
                <w:szCs w:val="18"/>
              </w:rPr>
              <w:t>isNullable: False</w:t>
            </w:r>
          </w:p>
        </w:tc>
      </w:tr>
      <w:tr w:rsidR="008A6093" w:rsidRPr="005D7303" w14:paraId="75F511A1" w14:textId="77777777" w:rsidTr="00455CBA">
        <w:trPr>
          <w:cantSplit/>
          <w:jc w:val="center"/>
        </w:trPr>
        <w:tc>
          <w:tcPr>
            <w:tcW w:w="2547" w:type="dxa"/>
            <w:shd w:val="clear" w:color="auto" w:fill="auto"/>
          </w:tcPr>
          <w:p w14:paraId="00475BCB"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4C993C88"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2DB419AE" w14:textId="77777777" w:rsidR="008A6093" w:rsidRPr="000C3EF0" w:rsidRDefault="008A6093" w:rsidP="001544D6">
            <w:pPr>
              <w:pStyle w:val="TAL"/>
              <w:rPr>
                <w:szCs w:val="18"/>
              </w:rPr>
            </w:pPr>
            <w:r w:rsidRPr="000C3EF0">
              <w:rPr>
                <w:szCs w:val="18"/>
              </w:rPr>
              <w:t>type: DateTime</w:t>
            </w:r>
          </w:p>
          <w:p w14:paraId="7149FC21"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3E5A689D" w14:textId="77777777" w:rsidR="008A6093" w:rsidRPr="000C3EF0" w:rsidRDefault="008A6093" w:rsidP="001544D6">
            <w:pPr>
              <w:pStyle w:val="TAL"/>
              <w:rPr>
                <w:szCs w:val="18"/>
              </w:rPr>
            </w:pPr>
            <w:r w:rsidRPr="000C3EF0">
              <w:rPr>
                <w:szCs w:val="18"/>
              </w:rPr>
              <w:t>isOrdered: N/A</w:t>
            </w:r>
          </w:p>
          <w:p w14:paraId="2D6C14CB" w14:textId="77777777" w:rsidR="008A6093" w:rsidRPr="000C3EF0" w:rsidRDefault="008A6093" w:rsidP="001544D6">
            <w:pPr>
              <w:pStyle w:val="TAL"/>
              <w:rPr>
                <w:szCs w:val="18"/>
              </w:rPr>
            </w:pPr>
            <w:r w:rsidRPr="000C3EF0">
              <w:rPr>
                <w:szCs w:val="18"/>
              </w:rPr>
              <w:t>isUnique: N/A</w:t>
            </w:r>
          </w:p>
          <w:p w14:paraId="26668DB5" w14:textId="77777777" w:rsidR="008A6093" w:rsidRPr="000C3EF0" w:rsidRDefault="008A6093" w:rsidP="001544D6">
            <w:pPr>
              <w:pStyle w:val="TAL"/>
              <w:rPr>
                <w:szCs w:val="18"/>
              </w:rPr>
            </w:pPr>
            <w:r w:rsidRPr="000C3EF0">
              <w:rPr>
                <w:szCs w:val="18"/>
              </w:rPr>
              <w:t>defaultValue: None</w:t>
            </w:r>
          </w:p>
          <w:p w14:paraId="47572A0D"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6CDF5D67" w14:textId="77777777" w:rsidTr="00455CBA">
        <w:trPr>
          <w:cantSplit/>
          <w:jc w:val="center"/>
        </w:trPr>
        <w:tc>
          <w:tcPr>
            <w:tcW w:w="2547" w:type="dxa"/>
            <w:shd w:val="clear" w:color="auto" w:fill="auto"/>
          </w:tcPr>
          <w:p w14:paraId="55B256AE"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5B44188"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5F42BC98" w14:textId="77777777" w:rsidR="008A6093" w:rsidRPr="000C3EF0" w:rsidRDefault="008A6093" w:rsidP="001544D6">
            <w:pPr>
              <w:pStyle w:val="TAL"/>
              <w:rPr>
                <w:szCs w:val="18"/>
              </w:rPr>
            </w:pPr>
            <w:r w:rsidRPr="000C3EF0">
              <w:rPr>
                <w:szCs w:val="18"/>
              </w:rPr>
              <w:t>type: DateTime</w:t>
            </w:r>
          </w:p>
          <w:p w14:paraId="1E4A0A48" w14:textId="77777777" w:rsidR="008A6093" w:rsidRPr="000C3EF0" w:rsidRDefault="008A6093" w:rsidP="001544D6">
            <w:pPr>
              <w:pStyle w:val="TAL"/>
              <w:rPr>
                <w:szCs w:val="18"/>
              </w:rPr>
            </w:pPr>
            <w:r w:rsidRPr="000C3EF0">
              <w:rPr>
                <w:szCs w:val="18"/>
              </w:rPr>
              <w:t>multiplicity: 1</w:t>
            </w:r>
          </w:p>
          <w:p w14:paraId="197937B0" w14:textId="77777777" w:rsidR="008A6093" w:rsidRPr="000C3EF0" w:rsidRDefault="008A6093" w:rsidP="001544D6">
            <w:pPr>
              <w:pStyle w:val="TAL"/>
              <w:rPr>
                <w:szCs w:val="18"/>
              </w:rPr>
            </w:pPr>
            <w:r w:rsidRPr="000C3EF0">
              <w:rPr>
                <w:szCs w:val="18"/>
              </w:rPr>
              <w:t>isOrdered: N/A</w:t>
            </w:r>
          </w:p>
          <w:p w14:paraId="5A5A1202" w14:textId="77777777" w:rsidR="008A6093" w:rsidRPr="000C3EF0" w:rsidRDefault="008A6093" w:rsidP="001544D6">
            <w:pPr>
              <w:pStyle w:val="TAL"/>
              <w:rPr>
                <w:szCs w:val="18"/>
              </w:rPr>
            </w:pPr>
            <w:r w:rsidRPr="000C3EF0">
              <w:rPr>
                <w:szCs w:val="18"/>
              </w:rPr>
              <w:t>isUnique: N/A</w:t>
            </w:r>
          </w:p>
          <w:p w14:paraId="4C71C3F9" w14:textId="77777777" w:rsidR="008A6093" w:rsidRPr="000C3EF0" w:rsidRDefault="008A6093" w:rsidP="001544D6">
            <w:pPr>
              <w:pStyle w:val="TAL"/>
              <w:rPr>
                <w:szCs w:val="18"/>
              </w:rPr>
            </w:pPr>
            <w:r w:rsidRPr="000C3EF0">
              <w:rPr>
                <w:szCs w:val="18"/>
              </w:rPr>
              <w:t>defaultValue: None</w:t>
            </w:r>
          </w:p>
          <w:p w14:paraId="4377FADA"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9163A4C" w14:textId="77777777" w:rsidTr="00455CBA">
        <w:trPr>
          <w:cantSplit/>
          <w:jc w:val="center"/>
        </w:trPr>
        <w:tc>
          <w:tcPr>
            <w:tcW w:w="2547" w:type="dxa"/>
            <w:shd w:val="clear" w:color="auto" w:fill="auto"/>
          </w:tcPr>
          <w:p w14:paraId="500F1AF3"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6E89B0B8"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334D77E2" w14:textId="77777777" w:rsidR="008A6093" w:rsidRPr="000C3EF0" w:rsidRDefault="008A6093" w:rsidP="001544D6">
            <w:pPr>
              <w:pStyle w:val="TAL"/>
              <w:rPr>
                <w:szCs w:val="18"/>
              </w:rPr>
            </w:pPr>
            <w:r w:rsidRPr="000C3EF0">
              <w:rPr>
                <w:szCs w:val="18"/>
              </w:rPr>
              <w:t>This time duration is defined in minutes.</w:t>
            </w:r>
          </w:p>
          <w:p w14:paraId="3DFCE873" w14:textId="77777777" w:rsidR="008A6093" w:rsidRPr="000C3EF0" w:rsidRDefault="008A6093" w:rsidP="001544D6">
            <w:pPr>
              <w:pStyle w:val="TAL"/>
              <w:rPr>
                <w:szCs w:val="18"/>
              </w:rPr>
            </w:pPr>
          </w:p>
          <w:p w14:paraId="2A6E6B5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9185067" w14:textId="77777777" w:rsidR="008A6093" w:rsidRPr="000C3EF0" w:rsidRDefault="008A6093" w:rsidP="001544D6">
            <w:pPr>
              <w:pStyle w:val="TAL"/>
              <w:rPr>
                <w:szCs w:val="18"/>
              </w:rPr>
            </w:pPr>
            <w:r w:rsidRPr="000C3EF0">
              <w:rPr>
                <w:szCs w:val="18"/>
              </w:rPr>
              <w:t>Type: Integer</w:t>
            </w:r>
          </w:p>
          <w:p w14:paraId="64D165EB" w14:textId="77777777" w:rsidR="008A6093" w:rsidRPr="000C3EF0" w:rsidRDefault="008A6093" w:rsidP="001544D6">
            <w:pPr>
              <w:pStyle w:val="TAL"/>
              <w:rPr>
                <w:szCs w:val="18"/>
              </w:rPr>
            </w:pPr>
            <w:r w:rsidRPr="000C3EF0">
              <w:rPr>
                <w:szCs w:val="18"/>
              </w:rPr>
              <w:t>multiplicity: 1</w:t>
            </w:r>
          </w:p>
          <w:p w14:paraId="503FD4CB" w14:textId="77777777" w:rsidR="008A6093" w:rsidRPr="000C3EF0" w:rsidRDefault="008A6093" w:rsidP="001544D6">
            <w:pPr>
              <w:pStyle w:val="TAL"/>
              <w:rPr>
                <w:szCs w:val="18"/>
              </w:rPr>
            </w:pPr>
            <w:r w:rsidRPr="000C3EF0">
              <w:rPr>
                <w:szCs w:val="18"/>
              </w:rPr>
              <w:t>isOrdered: N/A</w:t>
            </w:r>
          </w:p>
          <w:p w14:paraId="3BD34337" w14:textId="77777777" w:rsidR="008A6093" w:rsidRPr="000C3EF0" w:rsidRDefault="008A6093" w:rsidP="001544D6">
            <w:pPr>
              <w:pStyle w:val="TAL"/>
              <w:rPr>
                <w:szCs w:val="18"/>
              </w:rPr>
            </w:pPr>
            <w:r w:rsidRPr="000C3EF0">
              <w:rPr>
                <w:szCs w:val="18"/>
              </w:rPr>
              <w:t>isUnique: N/A</w:t>
            </w:r>
          </w:p>
          <w:p w14:paraId="32C67C28" w14:textId="77777777" w:rsidR="008A6093" w:rsidRPr="000C3EF0" w:rsidRDefault="008A6093" w:rsidP="001544D6">
            <w:pPr>
              <w:pStyle w:val="TAL"/>
              <w:rPr>
                <w:szCs w:val="18"/>
              </w:rPr>
            </w:pPr>
            <w:r w:rsidRPr="000C3EF0">
              <w:rPr>
                <w:szCs w:val="18"/>
              </w:rPr>
              <w:t>defaultValue: None</w:t>
            </w:r>
          </w:p>
          <w:p w14:paraId="0395E8F2"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72DE31" w14:textId="77777777" w:rsidTr="00455CBA">
        <w:trPr>
          <w:cantSplit/>
          <w:jc w:val="center"/>
        </w:trPr>
        <w:tc>
          <w:tcPr>
            <w:tcW w:w="2547" w:type="dxa"/>
            <w:shd w:val="clear" w:color="auto" w:fill="auto"/>
          </w:tcPr>
          <w:p w14:paraId="54C739CB" w14:textId="77777777"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14:paraId="7A0105D2" w14:textId="77777777"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14:paraId="14494AC5"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5AC6163F" w14:textId="77777777" w:rsidR="008A6093" w:rsidRPr="00A3769D" w:rsidRDefault="008A6093" w:rsidP="001544D6">
            <w:pPr>
              <w:pStyle w:val="TAL"/>
              <w:rPr>
                <w:szCs w:val="18"/>
              </w:rPr>
            </w:pPr>
          </w:p>
          <w:p w14:paraId="7C504EF1"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2FF16E82" w14:textId="77777777" w:rsidR="008A6093" w:rsidRPr="000C3EF0" w:rsidRDefault="008A6093" w:rsidP="001544D6">
            <w:pPr>
              <w:pStyle w:val="TAL"/>
              <w:rPr>
                <w:szCs w:val="18"/>
              </w:rPr>
            </w:pPr>
            <w:r w:rsidRPr="000C3EF0">
              <w:rPr>
                <w:szCs w:val="18"/>
              </w:rPr>
              <w:t>Type:</w:t>
            </w:r>
            <w:r>
              <w:rPr>
                <w:szCs w:val="18"/>
              </w:rPr>
              <w:t>Boolean</w:t>
            </w:r>
          </w:p>
          <w:p w14:paraId="5C294DE9" w14:textId="77777777" w:rsidR="008A6093" w:rsidRPr="000C3EF0" w:rsidRDefault="008A6093" w:rsidP="001544D6">
            <w:pPr>
              <w:pStyle w:val="TAL"/>
              <w:rPr>
                <w:szCs w:val="18"/>
              </w:rPr>
            </w:pPr>
            <w:r w:rsidRPr="000C3EF0">
              <w:rPr>
                <w:szCs w:val="18"/>
              </w:rPr>
              <w:t>multiplicity: 1</w:t>
            </w:r>
          </w:p>
          <w:p w14:paraId="379ED7EF" w14:textId="77777777" w:rsidR="008A6093" w:rsidRPr="000C3EF0" w:rsidRDefault="008A6093" w:rsidP="001544D6">
            <w:pPr>
              <w:pStyle w:val="TAL"/>
              <w:rPr>
                <w:szCs w:val="18"/>
              </w:rPr>
            </w:pPr>
            <w:r w:rsidRPr="000C3EF0">
              <w:rPr>
                <w:szCs w:val="18"/>
              </w:rPr>
              <w:t>isOrdered: N/A</w:t>
            </w:r>
          </w:p>
          <w:p w14:paraId="63CEC211" w14:textId="77777777" w:rsidR="008A6093" w:rsidRPr="000C3EF0" w:rsidRDefault="008A6093" w:rsidP="001544D6">
            <w:pPr>
              <w:pStyle w:val="TAL"/>
              <w:rPr>
                <w:szCs w:val="18"/>
              </w:rPr>
            </w:pPr>
            <w:r w:rsidRPr="000C3EF0">
              <w:rPr>
                <w:szCs w:val="18"/>
              </w:rPr>
              <w:t>isUnique: N/A</w:t>
            </w:r>
          </w:p>
          <w:p w14:paraId="0DF7E2A4" w14:textId="77777777" w:rsidR="008A6093" w:rsidRPr="000C3EF0" w:rsidRDefault="008A6093" w:rsidP="001544D6">
            <w:pPr>
              <w:pStyle w:val="TAL"/>
              <w:rPr>
                <w:szCs w:val="18"/>
              </w:rPr>
            </w:pPr>
            <w:r>
              <w:rPr>
                <w:szCs w:val="18"/>
              </w:rPr>
              <w:t>defaultValue: False</w:t>
            </w:r>
          </w:p>
          <w:p w14:paraId="79BE6698"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719D0D0E" w14:textId="77777777" w:rsidTr="00455CBA">
        <w:trPr>
          <w:cantSplit/>
          <w:jc w:val="center"/>
        </w:trPr>
        <w:tc>
          <w:tcPr>
            <w:tcW w:w="2547" w:type="dxa"/>
            <w:shd w:val="clear" w:color="auto" w:fill="auto"/>
          </w:tcPr>
          <w:p w14:paraId="09C2B2C7"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0D513FE2" w14:textId="77777777"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14:paraId="010C6E70" w14:textId="77777777" w:rsidR="008A6093" w:rsidRPr="000C3EF0" w:rsidRDefault="008A6093" w:rsidP="001544D6">
            <w:pPr>
              <w:pStyle w:val="TAL"/>
              <w:rPr>
                <w:szCs w:val="18"/>
              </w:rPr>
            </w:pPr>
            <w:r w:rsidRPr="000C3EF0">
              <w:rPr>
                <w:szCs w:val="18"/>
              </w:rPr>
              <w:t>type: DateTime</w:t>
            </w:r>
          </w:p>
          <w:p w14:paraId="54F56E0B"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68B6E0B" w14:textId="77777777" w:rsidR="008A6093" w:rsidRPr="000C3EF0" w:rsidRDefault="008A6093" w:rsidP="001544D6">
            <w:pPr>
              <w:pStyle w:val="TAL"/>
              <w:rPr>
                <w:szCs w:val="18"/>
              </w:rPr>
            </w:pPr>
            <w:r w:rsidRPr="000C3EF0">
              <w:rPr>
                <w:szCs w:val="18"/>
              </w:rPr>
              <w:t>isOrdered: N/A</w:t>
            </w:r>
          </w:p>
          <w:p w14:paraId="0E097D55" w14:textId="77777777" w:rsidR="008A6093" w:rsidRPr="000C3EF0" w:rsidRDefault="008A6093" w:rsidP="001544D6">
            <w:pPr>
              <w:pStyle w:val="TAL"/>
              <w:rPr>
                <w:szCs w:val="18"/>
              </w:rPr>
            </w:pPr>
            <w:r w:rsidRPr="000C3EF0">
              <w:rPr>
                <w:szCs w:val="18"/>
              </w:rPr>
              <w:t>isUnique: N/A</w:t>
            </w:r>
          </w:p>
          <w:p w14:paraId="1D19D77C" w14:textId="77777777" w:rsidR="008A6093" w:rsidRPr="000C3EF0" w:rsidRDefault="008A6093" w:rsidP="001544D6">
            <w:pPr>
              <w:pStyle w:val="TAL"/>
              <w:rPr>
                <w:szCs w:val="18"/>
              </w:rPr>
            </w:pPr>
            <w:r w:rsidRPr="000C3EF0">
              <w:rPr>
                <w:szCs w:val="18"/>
              </w:rPr>
              <w:t>defaultValue: None</w:t>
            </w:r>
          </w:p>
          <w:p w14:paraId="036C6CF8"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6C40F2DF" w14:textId="77777777" w:rsidTr="00455CBA">
        <w:trPr>
          <w:cantSplit/>
          <w:jc w:val="center"/>
        </w:trPr>
        <w:tc>
          <w:tcPr>
            <w:tcW w:w="2547" w:type="dxa"/>
            <w:shd w:val="clear" w:color="auto" w:fill="auto"/>
          </w:tcPr>
          <w:p w14:paraId="310ABD4F"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040D56D8" w14:textId="77777777"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14:paraId="0EC95977" w14:textId="77777777" w:rsidR="008A6093" w:rsidRDefault="008A6093" w:rsidP="001544D6">
            <w:pPr>
              <w:pStyle w:val="TAL"/>
              <w:rPr>
                <w:szCs w:val="18"/>
              </w:rPr>
            </w:pPr>
            <w:r>
              <w:rPr>
                <w:szCs w:val="18"/>
              </w:rPr>
              <w:t>The interval starts with mnoInterventiontime.</w:t>
            </w:r>
          </w:p>
          <w:p w14:paraId="5D79D829" w14:textId="77777777" w:rsidR="008A6093" w:rsidRPr="000C3EF0" w:rsidRDefault="008A6093" w:rsidP="001544D6">
            <w:pPr>
              <w:pStyle w:val="TAL"/>
              <w:rPr>
                <w:szCs w:val="18"/>
              </w:rPr>
            </w:pPr>
            <w:r w:rsidRPr="000C3EF0">
              <w:rPr>
                <w:szCs w:val="18"/>
              </w:rPr>
              <w:t>This time duration is defined in minutes.</w:t>
            </w:r>
          </w:p>
          <w:p w14:paraId="266683FF" w14:textId="77777777" w:rsidR="008A6093" w:rsidRPr="000C3EF0" w:rsidRDefault="008A6093" w:rsidP="001544D6">
            <w:pPr>
              <w:pStyle w:val="TAL"/>
              <w:rPr>
                <w:szCs w:val="18"/>
              </w:rPr>
            </w:pPr>
          </w:p>
          <w:p w14:paraId="45E2A51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22E3C922" w14:textId="77777777" w:rsidR="008A6093" w:rsidRPr="000C3EF0" w:rsidRDefault="008A6093" w:rsidP="001544D6">
            <w:pPr>
              <w:pStyle w:val="TAL"/>
              <w:rPr>
                <w:szCs w:val="18"/>
              </w:rPr>
            </w:pPr>
            <w:r w:rsidRPr="000C3EF0">
              <w:rPr>
                <w:szCs w:val="18"/>
              </w:rPr>
              <w:t>Type: Integer</w:t>
            </w:r>
          </w:p>
          <w:p w14:paraId="17A7E12A"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1E75CA7F" w14:textId="77777777" w:rsidR="008A6093" w:rsidRPr="000C3EF0" w:rsidRDefault="008A6093" w:rsidP="001544D6">
            <w:pPr>
              <w:pStyle w:val="TAL"/>
              <w:rPr>
                <w:szCs w:val="18"/>
              </w:rPr>
            </w:pPr>
            <w:r w:rsidRPr="000C3EF0">
              <w:rPr>
                <w:szCs w:val="18"/>
              </w:rPr>
              <w:t>isOrdered: N/A</w:t>
            </w:r>
          </w:p>
          <w:p w14:paraId="27E6337E" w14:textId="77777777" w:rsidR="008A6093" w:rsidRPr="000C3EF0" w:rsidRDefault="008A6093" w:rsidP="001544D6">
            <w:pPr>
              <w:pStyle w:val="TAL"/>
              <w:rPr>
                <w:szCs w:val="18"/>
              </w:rPr>
            </w:pPr>
            <w:r w:rsidRPr="000C3EF0">
              <w:rPr>
                <w:szCs w:val="18"/>
              </w:rPr>
              <w:t>isUnique: N/A</w:t>
            </w:r>
          </w:p>
          <w:p w14:paraId="45523BF2" w14:textId="77777777" w:rsidR="008A6093" w:rsidRPr="000C3EF0" w:rsidRDefault="008A6093" w:rsidP="001544D6">
            <w:pPr>
              <w:pStyle w:val="TAL"/>
              <w:rPr>
                <w:szCs w:val="18"/>
              </w:rPr>
            </w:pPr>
            <w:r w:rsidRPr="000C3EF0">
              <w:rPr>
                <w:szCs w:val="18"/>
              </w:rPr>
              <w:t>defaultValue: None</w:t>
            </w:r>
          </w:p>
          <w:p w14:paraId="7ED27E37"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9C7767" w14:textId="77777777" w:rsidTr="00455CBA">
        <w:trPr>
          <w:cantSplit/>
          <w:jc w:val="center"/>
        </w:trPr>
        <w:tc>
          <w:tcPr>
            <w:tcW w:w="2547" w:type="dxa"/>
            <w:shd w:val="clear" w:color="auto" w:fill="auto"/>
          </w:tcPr>
          <w:p w14:paraId="12B24EA0"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5D7EFC1B"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6B9A898C" w14:textId="77777777" w:rsidR="008A6093" w:rsidRPr="000C3EF0" w:rsidRDefault="008A6093" w:rsidP="001544D6">
            <w:pPr>
              <w:pStyle w:val="TAL"/>
              <w:rPr>
                <w:szCs w:val="18"/>
              </w:rPr>
            </w:pPr>
          </w:p>
        </w:tc>
        <w:tc>
          <w:tcPr>
            <w:tcW w:w="2126" w:type="dxa"/>
            <w:shd w:val="clear" w:color="auto" w:fill="auto"/>
          </w:tcPr>
          <w:p w14:paraId="229BB5B9" w14:textId="77777777" w:rsidR="008A6093" w:rsidRPr="000C3EF0" w:rsidRDefault="008A6093" w:rsidP="001544D6">
            <w:pPr>
              <w:pStyle w:val="TAL"/>
              <w:rPr>
                <w:szCs w:val="18"/>
              </w:rPr>
            </w:pPr>
            <w:r w:rsidRPr="000C3EF0">
              <w:rPr>
                <w:szCs w:val="18"/>
              </w:rPr>
              <w:t>type: DateTime</w:t>
            </w:r>
          </w:p>
          <w:p w14:paraId="4A974968" w14:textId="77777777" w:rsidR="008A6093" w:rsidRPr="000C3EF0" w:rsidRDefault="008A6093" w:rsidP="001544D6">
            <w:pPr>
              <w:pStyle w:val="TAL"/>
              <w:rPr>
                <w:szCs w:val="18"/>
              </w:rPr>
            </w:pPr>
            <w:r w:rsidRPr="000C3EF0">
              <w:rPr>
                <w:szCs w:val="18"/>
              </w:rPr>
              <w:t>multiplicity: 1</w:t>
            </w:r>
          </w:p>
          <w:p w14:paraId="28E7F466" w14:textId="77777777" w:rsidR="008A6093" w:rsidRPr="000C3EF0" w:rsidRDefault="008A6093" w:rsidP="001544D6">
            <w:pPr>
              <w:pStyle w:val="TAL"/>
              <w:rPr>
                <w:szCs w:val="18"/>
              </w:rPr>
            </w:pPr>
            <w:r w:rsidRPr="000C3EF0">
              <w:rPr>
                <w:szCs w:val="18"/>
              </w:rPr>
              <w:t>isOrdered: N/A</w:t>
            </w:r>
          </w:p>
          <w:p w14:paraId="6597A9D2" w14:textId="77777777" w:rsidR="008A6093" w:rsidRPr="000C3EF0" w:rsidRDefault="008A6093" w:rsidP="001544D6">
            <w:pPr>
              <w:pStyle w:val="TAL"/>
              <w:rPr>
                <w:szCs w:val="18"/>
              </w:rPr>
            </w:pPr>
            <w:r w:rsidRPr="000C3EF0">
              <w:rPr>
                <w:szCs w:val="18"/>
              </w:rPr>
              <w:t>isUnique: N/A</w:t>
            </w:r>
          </w:p>
          <w:p w14:paraId="065AC30C" w14:textId="77777777" w:rsidR="008A6093" w:rsidRPr="000C3EF0" w:rsidRDefault="008A6093" w:rsidP="001544D6">
            <w:pPr>
              <w:pStyle w:val="TAL"/>
              <w:rPr>
                <w:szCs w:val="18"/>
              </w:rPr>
            </w:pPr>
            <w:r w:rsidRPr="000C3EF0">
              <w:rPr>
                <w:szCs w:val="18"/>
              </w:rPr>
              <w:t>defaultValue: None</w:t>
            </w:r>
          </w:p>
          <w:p w14:paraId="62F94A18"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6BB2328B" w14:textId="77777777" w:rsidTr="00455CBA">
        <w:trPr>
          <w:cantSplit/>
          <w:jc w:val="center"/>
        </w:trPr>
        <w:tc>
          <w:tcPr>
            <w:tcW w:w="2547" w:type="dxa"/>
            <w:shd w:val="clear" w:color="auto" w:fill="auto"/>
          </w:tcPr>
          <w:p w14:paraId="5D9D677C" w14:textId="77777777" w:rsidR="008A6093" w:rsidRPr="00E43F05" w:rsidRDefault="008A6093" w:rsidP="001544D6">
            <w:pPr>
              <w:pStyle w:val="TAL"/>
              <w:rPr>
                <w:szCs w:val="18"/>
              </w:rPr>
            </w:pPr>
            <w:r>
              <w:rPr>
                <w:szCs w:val="18"/>
              </w:rPr>
              <w:t>CGI</w:t>
            </w:r>
          </w:p>
        </w:tc>
        <w:tc>
          <w:tcPr>
            <w:tcW w:w="5245" w:type="dxa"/>
            <w:shd w:val="clear" w:color="auto" w:fill="auto"/>
          </w:tcPr>
          <w:p w14:paraId="7A97DB4E" w14:textId="77777777"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14:paraId="2EC548AE" w14:textId="77777777" w:rsidR="008A6093" w:rsidRPr="000C3EF0" w:rsidRDefault="008A6093" w:rsidP="001544D6">
            <w:pPr>
              <w:pStyle w:val="TAL"/>
              <w:rPr>
                <w:szCs w:val="18"/>
              </w:rPr>
            </w:pPr>
            <w:r>
              <w:rPr>
                <w:szCs w:val="18"/>
              </w:rPr>
              <w:t xml:space="preserve">type: </w:t>
            </w:r>
            <w:r>
              <w:t xml:space="preserve"> </w:t>
            </w:r>
            <w:r w:rsidRPr="0089432C">
              <w:rPr>
                <w:szCs w:val="18"/>
              </w:rPr>
              <w:t>NrCellId</w:t>
            </w:r>
          </w:p>
          <w:p w14:paraId="6182131A" w14:textId="77777777" w:rsidR="008A6093" w:rsidRPr="000C3EF0" w:rsidRDefault="008A6093" w:rsidP="001544D6">
            <w:pPr>
              <w:pStyle w:val="TAL"/>
              <w:rPr>
                <w:szCs w:val="18"/>
              </w:rPr>
            </w:pPr>
            <w:r w:rsidRPr="000C3EF0">
              <w:rPr>
                <w:szCs w:val="18"/>
              </w:rPr>
              <w:t>multiplicity: 1</w:t>
            </w:r>
          </w:p>
          <w:p w14:paraId="5623A8C2" w14:textId="77777777" w:rsidR="008A6093" w:rsidRPr="000C3EF0" w:rsidRDefault="008A6093" w:rsidP="001544D6">
            <w:pPr>
              <w:pStyle w:val="TAL"/>
              <w:rPr>
                <w:szCs w:val="18"/>
              </w:rPr>
            </w:pPr>
            <w:r w:rsidRPr="000C3EF0">
              <w:rPr>
                <w:szCs w:val="18"/>
              </w:rPr>
              <w:t>isOrdered: N/A</w:t>
            </w:r>
          </w:p>
          <w:p w14:paraId="310DEBED" w14:textId="77777777" w:rsidR="008A6093" w:rsidRPr="000C3EF0" w:rsidRDefault="008A6093" w:rsidP="001544D6">
            <w:pPr>
              <w:pStyle w:val="TAL"/>
              <w:rPr>
                <w:szCs w:val="18"/>
              </w:rPr>
            </w:pPr>
            <w:r w:rsidRPr="000C3EF0">
              <w:rPr>
                <w:szCs w:val="18"/>
              </w:rPr>
              <w:t>isUnique: N/A</w:t>
            </w:r>
          </w:p>
          <w:p w14:paraId="7E20A794" w14:textId="77777777" w:rsidR="008A6093" w:rsidRPr="000C3EF0" w:rsidRDefault="008A6093" w:rsidP="001544D6">
            <w:pPr>
              <w:pStyle w:val="TAL"/>
              <w:rPr>
                <w:szCs w:val="18"/>
              </w:rPr>
            </w:pPr>
            <w:r w:rsidRPr="000C3EF0">
              <w:rPr>
                <w:szCs w:val="18"/>
              </w:rPr>
              <w:t>defaultValue: None</w:t>
            </w:r>
          </w:p>
          <w:p w14:paraId="45C9D9B8"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4B4686D" w14:textId="77777777" w:rsidTr="00455CBA">
        <w:trPr>
          <w:cantSplit/>
          <w:jc w:val="center"/>
        </w:trPr>
        <w:tc>
          <w:tcPr>
            <w:tcW w:w="2547" w:type="dxa"/>
            <w:shd w:val="clear" w:color="auto" w:fill="auto"/>
          </w:tcPr>
          <w:p w14:paraId="2E4A025F"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849C45C"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70FEF30E" w14:textId="77777777" w:rsidR="008A6093" w:rsidRPr="000C3EF0" w:rsidRDefault="008A6093" w:rsidP="001544D6">
            <w:pPr>
              <w:pStyle w:val="TAL"/>
              <w:rPr>
                <w:szCs w:val="18"/>
              </w:rPr>
            </w:pPr>
            <w:r w:rsidRPr="000C3EF0">
              <w:rPr>
                <w:szCs w:val="18"/>
              </w:rPr>
              <w:t>type: String</w:t>
            </w:r>
          </w:p>
          <w:p w14:paraId="7FBF6707" w14:textId="77777777" w:rsidR="008A6093" w:rsidRPr="000C3EF0" w:rsidRDefault="008A6093" w:rsidP="001544D6">
            <w:pPr>
              <w:pStyle w:val="TAL"/>
              <w:rPr>
                <w:szCs w:val="18"/>
              </w:rPr>
            </w:pPr>
            <w:r w:rsidRPr="000C3EF0">
              <w:rPr>
                <w:szCs w:val="18"/>
              </w:rPr>
              <w:t xml:space="preserve">multiplicity: </w:t>
            </w:r>
            <w:r>
              <w:rPr>
                <w:szCs w:val="18"/>
              </w:rPr>
              <w:t>*</w:t>
            </w:r>
          </w:p>
          <w:p w14:paraId="6CE07CFD" w14:textId="77777777" w:rsidR="008A6093" w:rsidRPr="000C3EF0" w:rsidRDefault="008A6093" w:rsidP="001544D6">
            <w:pPr>
              <w:pStyle w:val="TAL"/>
              <w:rPr>
                <w:szCs w:val="18"/>
              </w:rPr>
            </w:pPr>
            <w:r w:rsidRPr="000C3EF0">
              <w:rPr>
                <w:szCs w:val="18"/>
              </w:rPr>
              <w:t xml:space="preserve">isOrdered: </w:t>
            </w:r>
            <w:r>
              <w:rPr>
                <w:szCs w:val="18"/>
              </w:rPr>
              <w:t>N/A</w:t>
            </w:r>
          </w:p>
          <w:p w14:paraId="7B27E314" w14:textId="77777777" w:rsidR="008A6093" w:rsidRPr="000C3EF0" w:rsidRDefault="008A6093" w:rsidP="001544D6">
            <w:pPr>
              <w:pStyle w:val="TAL"/>
              <w:rPr>
                <w:szCs w:val="18"/>
              </w:rPr>
            </w:pPr>
            <w:r w:rsidRPr="000C3EF0">
              <w:rPr>
                <w:szCs w:val="18"/>
              </w:rPr>
              <w:t xml:space="preserve">isUnique: </w:t>
            </w:r>
            <w:r>
              <w:rPr>
                <w:szCs w:val="18"/>
              </w:rPr>
              <w:t>N/A</w:t>
            </w:r>
          </w:p>
          <w:p w14:paraId="443F6921" w14:textId="77777777" w:rsidR="008A6093" w:rsidRPr="000C3EF0" w:rsidRDefault="008A6093" w:rsidP="001544D6">
            <w:pPr>
              <w:pStyle w:val="TAL"/>
              <w:rPr>
                <w:szCs w:val="18"/>
              </w:rPr>
            </w:pPr>
            <w:r w:rsidRPr="000C3EF0">
              <w:rPr>
                <w:szCs w:val="18"/>
              </w:rPr>
              <w:t>defaultValue: None</w:t>
            </w:r>
          </w:p>
          <w:p w14:paraId="4FB1025C" w14:textId="77777777" w:rsidR="008A6093" w:rsidRPr="000C3EF0" w:rsidRDefault="008A6093" w:rsidP="001544D6">
            <w:pPr>
              <w:pStyle w:val="TAL"/>
              <w:rPr>
                <w:szCs w:val="18"/>
              </w:rPr>
            </w:pPr>
            <w:r w:rsidRPr="000C3EF0">
              <w:rPr>
                <w:szCs w:val="18"/>
              </w:rPr>
              <w:t>isNullable: False</w:t>
            </w:r>
          </w:p>
        </w:tc>
      </w:tr>
      <w:tr w:rsidR="008A6093" w:rsidRPr="005D7303" w14:paraId="6EDD963A" w14:textId="77777777" w:rsidTr="00455CBA">
        <w:trPr>
          <w:cantSplit/>
          <w:jc w:val="center"/>
        </w:trPr>
        <w:tc>
          <w:tcPr>
            <w:tcW w:w="2547" w:type="dxa"/>
          </w:tcPr>
          <w:p w14:paraId="2816F1BE" w14:textId="77777777" w:rsidR="008A6093" w:rsidRPr="00E65E01" w:rsidRDefault="008A6093" w:rsidP="001544D6">
            <w:pPr>
              <w:pStyle w:val="TAL"/>
            </w:pPr>
            <w:r>
              <w:rPr>
                <w:kern w:val="2"/>
                <w:lang w:val="en-US"/>
                <w14:ligatures w14:val="standardContextual"/>
              </w:rPr>
              <w:t>mnoMaxServiceDuration</w:t>
            </w:r>
          </w:p>
        </w:tc>
        <w:tc>
          <w:tcPr>
            <w:tcW w:w="5245" w:type="dxa"/>
          </w:tcPr>
          <w:p w14:paraId="1344DF31"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5433141F" w14:textId="77777777" w:rsidR="008A6093" w:rsidRPr="000C3EF0" w:rsidRDefault="008A6093" w:rsidP="001544D6">
            <w:pPr>
              <w:pStyle w:val="TAL"/>
            </w:pPr>
            <w:r w:rsidRPr="000C3EF0">
              <w:t>It is defined in minutes.</w:t>
            </w:r>
          </w:p>
          <w:p w14:paraId="4697C161" w14:textId="77777777" w:rsidR="008A6093" w:rsidRDefault="008A6093" w:rsidP="001544D6">
            <w:pPr>
              <w:pStyle w:val="TAL"/>
            </w:pPr>
            <w:r w:rsidRPr="000C3EF0">
              <w:t>allowedValues: Integer with a minimum value of 1</w:t>
            </w:r>
          </w:p>
          <w:p w14:paraId="46E27117" w14:textId="77777777" w:rsidR="008A6093" w:rsidRPr="00E65E01" w:rsidRDefault="008A6093" w:rsidP="001544D6">
            <w:pPr>
              <w:pStyle w:val="TAL"/>
            </w:pPr>
            <w:r>
              <w:t>[NOTE1]</w:t>
            </w:r>
          </w:p>
        </w:tc>
        <w:tc>
          <w:tcPr>
            <w:tcW w:w="2126" w:type="dxa"/>
          </w:tcPr>
          <w:p w14:paraId="78196ACD"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02232673"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1986B384"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5FA18919"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53157320"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8EE73CE" w14:textId="77777777"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14:paraId="1B2B3115" w14:textId="77777777" w:rsidTr="00455CBA">
        <w:trPr>
          <w:cantSplit/>
          <w:jc w:val="center"/>
        </w:trPr>
        <w:tc>
          <w:tcPr>
            <w:tcW w:w="2547" w:type="dxa"/>
          </w:tcPr>
          <w:p w14:paraId="45D91A98"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34DE05DF"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44940EE2" w14:textId="77777777" w:rsidR="00455CBA" w:rsidRPr="005D7303" w:rsidRDefault="00455CBA" w:rsidP="00DF2E3F">
            <w:pPr>
              <w:keepNext/>
              <w:keepLines/>
              <w:spacing w:after="0"/>
              <w:rPr>
                <w:rFonts w:ascii="Arial" w:hAnsi="Arial" w:cs="Arial"/>
                <w:sz w:val="18"/>
                <w:szCs w:val="18"/>
              </w:rPr>
            </w:pPr>
          </w:p>
          <w:p w14:paraId="7F0BC9E4" w14:textId="77777777" w:rsidR="00455CBA" w:rsidRPr="005D7303" w:rsidRDefault="00455CBA" w:rsidP="00DF2E3F">
            <w:pPr>
              <w:keepNext/>
              <w:keepLines/>
              <w:spacing w:after="0"/>
              <w:rPr>
                <w:rFonts w:ascii="Arial" w:hAnsi="Arial" w:cs="Arial"/>
                <w:sz w:val="18"/>
                <w:szCs w:val="18"/>
              </w:rPr>
            </w:pPr>
          </w:p>
        </w:tc>
        <w:tc>
          <w:tcPr>
            <w:tcW w:w="2126" w:type="dxa"/>
          </w:tcPr>
          <w:p w14:paraId="024D2F36"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6618D600"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61D69E5C"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01861088"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0F34F478"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7D9368DF"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11C5E3FC" w14:textId="77777777" w:rsidTr="00455CBA">
        <w:trPr>
          <w:cantSplit/>
          <w:jc w:val="center"/>
        </w:trPr>
        <w:tc>
          <w:tcPr>
            <w:tcW w:w="9918" w:type="dxa"/>
            <w:gridSpan w:val="3"/>
          </w:tcPr>
          <w:p w14:paraId="6306AA73" w14:textId="77777777"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6FC7E4BB" w14:textId="77777777" w:rsidR="005115F6" w:rsidRPr="005D7303" w:rsidRDefault="005115F6" w:rsidP="005115F6">
      <w:pPr>
        <w:keepNext/>
      </w:pPr>
      <w:r w:rsidRPr="005D7303">
        <w:t xml:space="preserve"> </w:t>
      </w:r>
    </w:p>
    <w:p w14:paraId="629EBDE3" w14:textId="77777777" w:rsidR="00375FBB" w:rsidRDefault="00375FBB" w:rsidP="00375FBB">
      <w:pPr>
        <w:pStyle w:val="Heading2"/>
        <w:rPr>
          <w:rFonts w:eastAsia="SimSun"/>
        </w:rPr>
      </w:pPr>
      <w:bookmarkStart w:id="146" w:name="_Toc151377180"/>
      <w:bookmarkStart w:id="147" w:name="_Toc151378072"/>
      <w:bookmarkStart w:id="148" w:name="_Toc158125081"/>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6"/>
      <w:bookmarkEnd w:id="147"/>
      <w:bookmarkEnd w:id="148"/>
    </w:p>
    <w:p w14:paraId="7EE7934A"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150A7852"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158125082"/>
      <w:r>
        <w:t>6.6</w:t>
      </w:r>
      <w:r w:rsidRPr="001C5ECE">
        <w:tab/>
      </w:r>
      <w:r w:rsidRPr="000C3EF0">
        <w:t>Common notifications</w:t>
      </w:r>
      <w:bookmarkEnd w:id="149"/>
      <w:bookmarkEnd w:id="150"/>
      <w:bookmarkEnd w:id="151"/>
      <w:bookmarkEnd w:id="152"/>
      <w:bookmarkEnd w:id="153"/>
      <w:bookmarkEnd w:id="154"/>
      <w:bookmarkEnd w:id="155"/>
      <w:bookmarkEnd w:id="156"/>
    </w:p>
    <w:p w14:paraId="4DB68DC5"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6F69B04E" w14:textId="77777777" w:rsidR="001706D7" w:rsidRDefault="001706D7" w:rsidP="001706D7">
      <w:r w:rsidRPr="001C5ECE">
        <w:t>Refer to clause 4.5.3 of [</w:t>
      </w:r>
      <w:r>
        <w:t>20</w:t>
      </w:r>
      <w:r w:rsidRPr="001C5ECE">
        <w:t>] for Threshold Crossing notifications.</w:t>
      </w:r>
    </w:p>
    <w:p w14:paraId="449D9633" w14:textId="77777777" w:rsidR="001706D7" w:rsidRPr="00A76FC3" w:rsidRDefault="001706D7" w:rsidP="00E920C7"/>
    <w:p w14:paraId="6C97F1B9" w14:textId="77777777" w:rsidR="009D0D09" w:rsidRDefault="001544D6" w:rsidP="009D0D09">
      <w:pPr>
        <w:pStyle w:val="Heading1"/>
      </w:pPr>
      <w:bookmarkStart w:id="164" w:name="_Toc143794519"/>
      <w:bookmarkStart w:id="165" w:name="_Toc151377197"/>
      <w:bookmarkStart w:id="166" w:name="_Toc151378089"/>
      <w:bookmarkStart w:id="167" w:name="_Toc158125083"/>
      <w:bookmarkEnd w:id="93"/>
      <w:r>
        <w:t>7</w:t>
      </w:r>
      <w:r w:rsidR="009D0D09">
        <w:tab/>
        <w:t>Stage 3 definitions</w:t>
      </w:r>
      <w:bookmarkEnd w:id="164"/>
      <w:bookmarkEnd w:id="165"/>
      <w:bookmarkEnd w:id="166"/>
      <w:bookmarkEnd w:id="167"/>
    </w:p>
    <w:p w14:paraId="1C214630" w14:textId="77777777" w:rsidR="00BD0AEF" w:rsidRPr="00BD0AEF" w:rsidRDefault="00BD0AEF" w:rsidP="00BD0AEF"/>
    <w:p w14:paraId="438E5C34" w14:textId="77777777" w:rsidR="001D429A" w:rsidRPr="0038528A" w:rsidRDefault="001D429A" w:rsidP="0030386F">
      <w:pPr>
        <w:pStyle w:val="Heading1"/>
      </w:pPr>
      <w:bookmarkStart w:id="168" w:name="_Toc151377198"/>
      <w:bookmarkStart w:id="169" w:name="_Toc151378090"/>
      <w:bookmarkStart w:id="170" w:name="_Toc158125084"/>
      <w:r w:rsidRPr="0038528A">
        <w:t xml:space="preserve">Annex A (informative): </w:t>
      </w:r>
      <w:r w:rsidR="0038528A">
        <w:br/>
      </w:r>
      <w:r w:rsidRPr="0038528A">
        <w:t>Procedures</w:t>
      </w:r>
      <w:bookmarkEnd w:id="168"/>
      <w:bookmarkEnd w:id="169"/>
      <w:bookmarkEnd w:id="170"/>
    </w:p>
    <w:p w14:paraId="47741CA5" w14:textId="77777777" w:rsidR="00901194" w:rsidRDefault="00901194" w:rsidP="00901194">
      <w:pPr>
        <w:pStyle w:val="Heading2"/>
      </w:pPr>
      <w:bookmarkStart w:id="171" w:name="_Toc20132527"/>
      <w:bookmarkStart w:id="172" w:name="_Toc27473653"/>
      <w:bookmarkStart w:id="173" w:name="_Toc35956331"/>
      <w:bookmarkStart w:id="174" w:name="_Toc44492341"/>
      <w:bookmarkStart w:id="175" w:name="_Toc51690274"/>
      <w:bookmarkStart w:id="176" w:name="_Toc51750974"/>
      <w:bookmarkStart w:id="177" w:name="_Toc51775244"/>
      <w:bookmarkStart w:id="178" w:name="_Toc51775858"/>
      <w:bookmarkStart w:id="179" w:name="_Toc51776474"/>
      <w:bookmarkStart w:id="180" w:name="_Toc58515860"/>
      <w:bookmarkStart w:id="181" w:name="_Toc113896618"/>
      <w:bookmarkStart w:id="182" w:name="_Toc151377199"/>
      <w:bookmarkStart w:id="183" w:name="_Toc151378091"/>
      <w:bookmarkStart w:id="184" w:name="_Toc158125085"/>
      <w:r>
        <w:t>A.1</w:t>
      </w:r>
      <w:r>
        <w:tab/>
      </w:r>
      <w:r w:rsidR="00BD0AEF" w:rsidRPr="00901194">
        <w:t xml:space="preserve">Exposing performance and </w:t>
      </w:r>
      <w:r w:rsidR="00000D88" w:rsidRPr="00901194">
        <w:t>prediction information for high</w:t>
      </w:r>
      <w:r>
        <w:t xml:space="preserve"> </w:t>
      </w:r>
      <w:r w:rsidR="00000D88" w:rsidRPr="00901194">
        <w:t>availability</w:t>
      </w:r>
    </w:p>
    <w:p w14:paraId="4C7BB30B" w14:textId="77777777" w:rsidR="001D429A" w:rsidRPr="00603992" w:rsidRDefault="001D429A" w:rsidP="00851FDE">
      <w:pPr>
        <w:pStyle w:val="Heading3"/>
      </w:pPr>
      <w:bookmarkStart w:id="185" w:name="_Toc151377200"/>
      <w:bookmarkStart w:id="186" w:name="_Toc151378092"/>
      <w:bookmarkStart w:id="187" w:name="_Toc158125086"/>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t>A</w:t>
      </w:r>
      <w:r w:rsidRPr="00603992">
        <w:t>.1.1</w:t>
      </w:r>
      <w:r>
        <w:tab/>
        <w:t>DSO</w:t>
      </w:r>
      <w:r w:rsidRPr="00603992">
        <w:t xml:space="preserve"> is trusted and supported by </w:t>
      </w:r>
      <w:r>
        <w:t>network</w:t>
      </w:r>
      <w:r w:rsidRPr="00603992">
        <w:t xml:space="preserve"> operator</w:t>
      </w:r>
      <w:bookmarkEnd w:id="185"/>
      <w:bookmarkEnd w:id="186"/>
      <w:r w:rsidR="002B1385">
        <w:t>, non-split gNB</w:t>
      </w:r>
      <w:bookmarkEnd w:id="187"/>
      <w:r w:rsidRPr="00603992">
        <w:t xml:space="preserve"> </w:t>
      </w:r>
    </w:p>
    <w:p w14:paraId="40908350" w14:textId="77777777" w:rsidR="001D429A" w:rsidRPr="00603992" w:rsidRDefault="001D429A" w:rsidP="00851FDE">
      <w:pPr>
        <w:pStyle w:val="Heading4"/>
      </w:pPr>
      <w:bookmarkStart w:id="188" w:name="_Toc151377201"/>
      <w:bookmarkStart w:id="189" w:name="_Toc151378093"/>
      <w:r>
        <w:t>A</w:t>
      </w:r>
      <w:r w:rsidRPr="00603992">
        <w:t>.1.1.1</w:t>
      </w:r>
      <w:r>
        <w:tab/>
      </w:r>
      <w:r w:rsidRPr="00603992">
        <w:t>General</w:t>
      </w:r>
      <w:bookmarkEnd w:id="188"/>
      <w:bookmarkEnd w:id="189"/>
    </w:p>
    <w:p w14:paraId="030A777F" w14:textId="77777777"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w:t>
      </w:r>
      <w:r>
        <w:lastRenderedPageBreak/>
        <w:t>as a Distinguished Name of producer(s) and MOI(s), by some means not described in this TS.</w:t>
      </w:r>
      <w:r w:rsidR="002B1385">
        <w:t xml:space="preserve"> This scenario is specific to a non-split gNB.</w:t>
      </w:r>
    </w:p>
    <w:p w14:paraId="4396F809" w14:textId="77777777" w:rsidR="001D429A" w:rsidRDefault="001D429A" w:rsidP="00851FDE">
      <w:pPr>
        <w:pStyle w:val="Heading4"/>
      </w:pPr>
      <w:bookmarkStart w:id="190" w:name="_Toc151377202"/>
      <w:bookmarkStart w:id="191" w:name="_Toc151378094"/>
      <w:r>
        <w:t>A</w:t>
      </w:r>
      <w:r w:rsidRPr="00603992">
        <w:t>.1.1.2</w:t>
      </w:r>
      <w:r w:rsidRPr="00603992">
        <w:tab/>
        <w:t>Signal flow</w:t>
      </w:r>
      <w:bookmarkEnd w:id="190"/>
      <w:bookmarkEnd w:id="191"/>
    </w:p>
    <w:p w14:paraId="11B65441"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ACB0A12" w14:textId="77777777" w:rsidR="00984FE3" w:rsidRPr="002B1385" w:rsidRDefault="00984FE3" w:rsidP="002B1385">
      <w:pPr>
        <w:pStyle w:val="B1"/>
      </w:pPr>
      <w:r w:rsidRPr="002B1385">
        <w:t>the identity of the cell site: base station ID, or</w:t>
      </w:r>
    </w:p>
    <w:p w14:paraId="7A4E20D0" w14:textId="77777777" w:rsidR="00984FE3" w:rsidRPr="002B1385" w:rsidRDefault="00984FE3" w:rsidP="002B1385">
      <w:pPr>
        <w:pStyle w:val="B1"/>
      </w:pPr>
      <w:r w:rsidRPr="002B1385">
        <w:t>the estimated location of the cell site antenna</w:t>
      </w:r>
    </w:p>
    <w:p w14:paraId="224DC852"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1D0AB5E7" w14:textId="77777777" w:rsidR="002B1385" w:rsidRPr="00984FE3" w:rsidRDefault="002B1385" w:rsidP="00984FE3">
      <w:r w:rsidRPr="002B1385">
        <w:t>The MNO exposes a MnS producer (termed in this clause 'network operator producer').</w:t>
      </w:r>
    </w:p>
    <w:p w14:paraId="3EF116AA" w14:textId="77777777" w:rsidR="001D429A" w:rsidRDefault="001D429A" w:rsidP="00851FDE">
      <w:pPr>
        <w:jc w:val="center"/>
      </w:pPr>
    </w:p>
    <w:p w14:paraId="41FF56FE" w14:textId="77777777" w:rsidR="002B1385" w:rsidRPr="00BA6EB8" w:rsidRDefault="002B1385" w:rsidP="00851FDE">
      <w:pPr>
        <w:jc w:val="center"/>
      </w:pPr>
      <w:r>
        <w:rPr>
          <w:noProof/>
          <w:lang w:val="en-IN" w:eastAsia="en-IN"/>
        </w:rPr>
        <w:drawing>
          <wp:inline distT="0" distB="0" distL="0" distR="0" wp14:anchorId="13EBB2D8" wp14:editId="5438D100">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7BB922F0" w14:textId="77777777" w:rsidR="001D429A" w:rsidRDefault="001D429A" w:rsidP="001D429A">
      <w:pPr>
        <w:pStyle w:val="TF"/>
      </w:pPr>
      <w:r>
        <w:t xml:space="preserve">Figure </w:t>
      </w:r>
      <w:r w:rsidR="00232B1C">
        <w:t>A.</w:t>
      </w:r>
      <w:r>
        <w:t>1.1.2-1</w:t>
      </w:r>
      <w:r w:rsidR="002B1385">
        <w:t xml:space="preserve"> Create PerfMetricJob</w:t>
      </w:r>
    </w:p>
    <w:p w14:paraId="087E5B22" w14:textId="77777777" w:rsidR="001D429A" w:rsidRDefault="001D429A" w:rsidP="001D429A"/>
    <w:p w14:paraId="727AEA43" w14:textId="77777777" w:rsidR="001D429A" w:rsidRDefault="001D429A" w:rsidP="00851FDE">
      <w:pPr>
        <w:pStyle w:val="ListParagraph"/>
        <w:numPr>
          <w:ilvl w:val="0"/>
          <w:numId w:val="16"/>
        </w:numPr>
      </w:pPr>
      <w:r>
        <w:lastRenderedPageBreak/>
        <w:t>PerfMetricJob</w:t>
      </w:r>
    </w:p>
    <w:p w14:paraId="7079EE0B"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7E9C6FA8" w14:textId="77777777" w:rsidTr="00851FDE">
        <w:trPr>
          <w:cantSplit/>
          <w:jc w:val="center"/>
        </w:trPr>
        <w:tc>
          <w:tcPr>
            <w:tcW w:w="1053" w:type="pct"/>
            <w:shd w:val="clear" w:color="auto" w:fill="BFBFBF"/>
            <w:noWrap/>
            <w:vAlign w:val="center"/>
          </w:tcPr>
          <w:p w14:paraId="10AE16CF" w14:textId="77777777" w:rsidR="001D429A" w:rsidRPr="00353ED8" w:rsidRDefault="001D429A" w:rsidP="00984FE3">
            <w:pPr>
              <w:pStyle w:val="TAH"/>
            </w:pPr>
            <w:r w:rsidRPr="00353ED8">
              <w:t>Attribute name</w:t>
            </w:r>
          </w:p>
        </w:tc>
        <w:tc>
          <w:tcPr>
            <w:tcW w:w="3947" w:type="pct"/>
            <w:shd w:val="clear" w:color="auto" w:fill="BFBFBF"/>
            <w:noWrap/>
            <w:vAlign w:val="center"/>
          </w:tcPr>
          <w:p w14:paraId="01ADAB97" w14:textId="77777777" w:rsidR="001D429A" w:rsidRPr="00EE4C90" w:rsidRDefault="001D429A" w:rsidP="00851FDE">
            <w:pPr>
              <w:pStyle w:val="TAH"/>
              <w:ind w:left="111"/>
              <w:jc w:val="left"/>
            </w:pPr>
            <w:r>
              <w:t>Value</w:t>
            </w:r>
          </w:p>
        </w:tc>
      </w:tr>
      <w:tr w:rsidR="001D429A" w:rsidRPr="005B0391" w14:paraId="763C029E" w14:textId="77777777" w:rsidTr="00851FDE">
        <w:tblPrEx>
          <w:tblLook w:val="04A0" w:firstRow="1" w:lastRow="0" w:firstColumn="1" w:lastColumn="0" w:noHBand="0" w:noVBand="1"/>
        </w:tblPrEx>
        <w:trPr>
          <w:cantSplit/>
          <w:trHeight w:val="164"/>
          <w:jc w:val="center"/>
        </w:trPr>
        <w:tc>
          <w:tcPr>
            <w:tcW w:w="1053" w:type="pct"/>
            <w:noWrap/>
          </w:tcPr>
          <w:p w14:paraId="52747BE4"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59C1ADF9" w14:textId="77777777" w:rsidR="001D429A" w:rsidRPr="005B0391" w:rsidRDefault="001D429A" w:rsidP="00851FDE">
            <w:pPr>
              <w:pStyle w:val="TAL"/>
              <w:ind w:left="111"/>
            </w:pPr>
            <w:r>
              <w:t>-</w:t>
            </w:r>
          </w:p>
        </w:tc>
      </w:tr>
      <w:tr w:rsidR="001D429A" w:rsidRPr="005B0391" w14:paraId="31E4BA35" w14:textId="77777777" w:rsidTr="00851FDE">
        <w:tblPrEx>
          <w:tblLook w:val="04A0" w:firstRow="1" w:lastRow="0" w:firstColumn="1" w:lastColumn="0" w:noHBand="0" w:noVBand="1"/>
        </w:tblPrEx>
        <w:trPr>
          <w:cantSplit/>
          <w:trHeight w:val="164"/>
          <w:jc w:val="center"/>
        </w:trPr>
        <w:tc>
          <w:tcPr>
            <w:tcW w:w="1053" w:type="pct"/>
            <w:noWrap/>
          </w:tcPr>
          <w:p w14:paraId="773D6D71"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0A9C869C" w14:textId="77777777" w:rsidR="001D429A" w:rsidRPr="005B0391" w:rsidRDefault="001D429A" w:rsidP="00851FDE">
            <w:pPr>
              <w:pStyle w:val="TAL"/>
              <w:ind w:left="111"/>
            </w:pPr>
            <w:r>
              <w:t>-</w:t>
            </w:r>
          </w:p>
        </w:tc>
      </w:tr>
      <w:tr w:rsidR="001D429A" w:rsidRPr="00F3719F" w14:paraId="770B80D9" w14:textId="77777777" w:rsidTr="00851FDE">
        <w:tblPrEx>
          <w:tblLook w:val="04A0" w:firstRow="1" w:lastRow="0" w:firstColumn="1" w:lastColumn="0" w:noHBand="0" w:noVBand="1"/>
        </w:tblPrEx>
        <w:trPr>
          <w:cantSplit/>
          <w:trHeight w:val="164"/>
          <w:jc w:val="center"/>
        </w:trPr>
        <w:tc>
          <w:tcPr>
            <w:tcW w:w="1053" w:type="pct"/>
            <w:noWrap/>
          </w:tcPr>
          <w:p w14:paraId="2EC84B30"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54F9324C" w14:textId="77777777" w:rsidR="001D429A" w:rsidRPr="00F3719F" w:rsidRDefault="002B1385" w:rsidP="00851FDE">
            <w:pPr>
              <w:pStyle w:val="TAL"/>
              <w:ind w:left="111"/>
            </w:pPr>
            <w:r>
              <w:t xml:space="preserve"> pmj_group_0001</w:t>
            </w:r>
          </w:p>
        </w:tc>
      </w:tr>
      <w:tr w:rsidR="001D429A" w14:paraId="0D93E95F" w14:textId="77777777" w:rsidTr="00851FDE">
        <w:tblPrEx>
          <w:tblLook w:val="04A0" w:firstRow="1" w:lastRow="0" w:firstColumn="1" w:lastColumn="0" w:noHBand="0" w:noVBand="1"/>
        </w:tblPrEx>
        <w:trPr>
          <w:cantSplit/>
          <w:trHeight w:val="164"/>
          <w:jc w:val="center"/>
        </w:trPr>
        <w:tc>
          <w:tcPr>
            <w:tcW w:w="1053" w:type="pct"/>
            <w:noWrap/>
          </w:tcPr>
          <w:p w14:paraId="0F5AEC9C"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2E33E62E" w14:textId="77777777" w:rsidR="001D429A" w:rsidRDefault="001D429A" w:rsidP="00984FE3">
            <w:pPr>
              <w:pStyle w:val="TAL"/>
              <w:ind w:left="111"/>
            </w:pPr>
            <w:r>
              <w:t>DRB.AirIfDelayDL_</w:t>
            </w:r>
            <w:r w:rsidR="002B1385">
              <w:t>PLMN</w:t>
            </w:r>
            <w:r w:rsidR="00531F12">
              <w:t>, DRB.Airlf</w:t>
            </w:r>
            <w:r>
              <w:t>fDelayUl_</w:t>
            </w:r>
            <w:r w:rsidR="002B1385">
              <w:t>PLMN</w:t>
            </w:r>
            <w:r>
              <w:t>,</w:t>
            </w:r>
          </w:p>
          <w:p w14:paraId="18122D75" w14:textId="77777777" w:rsidR="001D429A" w:rsidRDefault="001D429A" w:rsidP="00984FE3">
            <w:pPr>
              <w:pStyle w:val="TAL"/>
              <w:ind w:left="111"/>
            </w:pPr>
          </w:p>
          <w:p w14:paraId="0C66A491" w14:textId="77777777" w:rsidR="001D429A" w:rsidRDefault="001D429A" w:rsidP="00984FE3">
            <w:pPr>
              <w:pStyle w:val="TAL"/>
              <w:ind w:left="111"/>
            </w:pPr>
            <w:r>
              <w:t>DRB.UEThpDL.PLMN,</w:t>
            </w:r>
          </w:p>
          <w:p w14:paraId="58C417F4" w14:textId="77777777" w:rsidR="002B1385" w:rsidRDefault="001D429A" w:rsidP="00984FE3">
            <w:pPr>
              <w:pStyle w:val="TAL"/>
              <w:ind w:left="111"/>
            </w:pPr>
            <w:r>
              <w:t>DRB.UEThpUL.PLMN,</w:t>
            </w:r>
          </w:p>
          <w:p w14:paraId="75D7DE34" w14:textId="77777777" w:rsidR="001D429A" w:rsidRDefault="001D429A" w:rsidP="00984FE3">
            <w:pPr>
              <w:pStyle w:val="TAL"/>
              <w:ind w:left="111"/>
            </w:pPr>
            <w:r>
              <w:t xml:space="preserve"> </w:t>
            </w:r>
          </w:p>
          <w:p w14:paraId="757466AD" w14:textId="77777777" w:rsidR="001D429A" w:rsidRDefault="002B1385" w:rsidP="00984FE3">
            <w:pPr>
              <w:pStyle w:val="TAL"/>
              <w:ind w:left="111"/>
            </w:pPr>
            <w:r>
              <w:t>CellAvailability</w:t>
            </w:r>
            <w:r w:rsidRPr="00F77F2C">
              <w:rPr>
                <w:vertAlign w:val="subscript"/>
              </w:rPr>
              <w:t>NRCellDU</w:t>
            </w:r>
          </w:p>
        </w:tc>
      </w:tr>
      <w:tr w:rsidR="001D429A" w14:paraId="21D6C50B" w14:textId="77777777" w:rsidTr="00851FDE">
        <w:tblPrEx>
          <w:tblLook w:val="04A0" w:firstRow="1" w:lastRow="0" w:firstColumn="1" w:lastColumn="0" w:noHBand="0" w:noVBand="1"/>
        </w:tblPrEx>
        <w:trPr>
          <w:cantSplit/>
          <w:trHeight w:val="164"/>
          <w:jc w:val="center"/>
        </w:trPr>
        <w:tc>
          <w:tcPr>
            <w:tcW w:w="1053" w:type="pct"/>
            <w:noWrap/>
          </w:tcPr>
          <w:p w14:paraId="7E6C91FD"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262984C2" w14:textId="77777777" w:rsidR="001D429A" w:rsidRDefault="002B1385" w:rsidP="00851FDE">
            <w:pPr>
              <w:pStyle w:val="TAL"/>
              <w:ind w:left="111"/>
            </w:pPr>
            <w:r>
              <w:t>60</w:t>
            </w:r>
          </w:p>
        </w:tc>
      </w:tr>
      <w:tr w:rsidR="001D429A" w:rsidRPr="00CE6AD3" w14:paraId="5CDFDB60" w14:textId="77777777" w:rsidTr="00851FDE">
        <w:trPr>
          <w:cantSplit/>
          <w:jc w:val="center"/>
        </w:trPr>
        <w:tc>
          <w:tcPr>
            <w:tcW w:w="1053" w:type="pct"/>
            <w:noWrap/>
          </w:tcPr>
          <w:p w14:paraId="4752042C" w14:textId="77777777" w:rsidR="001D429A" w:rsidRPr="00B26339" w:rsidRDefault="001D429A" w:rsidP="00984FE3">
            <w:pPr>
              <w:pStyle w:val="TAL"/>
              <w:rPr>
                <w:rFonts w:cs="Arial"/>
              </w:rPr>
            </w:pPr>
            <w:r w:rsidRPr="00B26339">
              <w:rPr>
                <w:rFonts w:cs="Arial"/>
              </w:rPr>
              <w:t>objectInstances</w:t>
            </w:r>
          </w:p>
        </w:tc>
        <w:tc>
          <w:tcPr>
            <w:tcW w:w="3947" w:type="pct"/>
            <w:noWrap/>
          </w:tcPr>
          <w:p w14:paraId="3076E945"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24A487EF" w14:textId="77777777" w:rsidTr="00851FDE">
        <w:trPr>
          <w:cantSplit/>
          <w:jc w:val="center"/>
        </w:trPr>
        <w:tc>
          <w:tcPr>
            <w:tcW w:w="1053" w:type="pct"/>
            <w:noWrap/>
          </w:tcPr>
          <w:p w14:paraId="12EFCD84"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4ABFA0D"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0EC7A0D4" w14:textId="77777777" w:rsidTr="00851FDE">
        <w:tblPrEx>
          <w:tblLook w:val="04A0" w:firstRow="1" w:lastRow="0" w:firstColumn="1" w:lastColumn="0" w:noHBand="0" w:noVBand="1"/>
        </w:tblPrEx>
        <w:trPr>
          <w:cantSplit/>
          <w:trHeight w:val="164"/>
          <w:jc w:val="center"/>
        </w:trPr>
        <w:tc>
          <w:tcPr>
            <w:tcW w:w="1053" w:type="pct"/>
            <w:noWrap/>
          </w:tcPr>
          <w:p w14:paraId="56FFB30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2A8470F5" w14:textId="77777777" w:rsidR="001D429A" w:rsidRDefault="00531F12" w:rsidP="00851FDE">
            <w:pPr>
              <w:pStyle w:val="TAL"/>
              <w:ind w:left="111"/>
            </w:pPr>
            <w:r>
              <w:t xml:space="preserve">fileReportingPeriod = </w:t>
            </w:r>
            <w:r w:rsidR="002C3E3F">
              <w:t>3</w:t>
            </w:r>
          </w:p>
          <w:p w14:paraId="35EE372E" w14:textId="77777777" w:rsidR="002C3E3F" w:rsidRDefault="002C3E3F" w:rsidP="00851FDE">
            <w:pPr>
              <w:pStyle w:val="TAL"/>
              <w:ind w:left="111"/>
            </w:pPr>
            <w:r>
              <w:t>notificationRecipientAddress = URL</w:t>
            </w:r>
          </w:p>
        </w:tc>
      </w:tr>
      <w:tr w:rsidR="001D429A" w14:paraId="73E1A070" w14:textId="77777777" w:rsidTr="00851FDE">
        <w:tblPrEx>
          <w:tblLook w:val="04A0" w:firstRow="1" w:lastRow="0" w:firstColumn="1" w:lastColumn="0" w:noHBand="0" w:noVBand="1"/>
        </w:tblPrEx>
        <w:trPr>
          <w:cantSplit/>
          <w:trHeight w:val="164"/>
          <w:jc w:val="center"/>
        </w:trPr>
        <w:tc>
          <w:tcPr>
            <w:tcW w:w="1053" w:type="pct"/>
            <w:noWrap/>
          </w:tcPr>
          <w:p w14:paraId="1B719293"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6F10D5A9" w14:textId="77777777" w:rsidR="001D429A" w:rsidRDefault="001D429A" w:rsidP="00851FDE">
            <w:pPr>
              <w:pStyle w:val="TAL"/>
              <w:ind w:left="111"/>
            </w:pPr>
            <w:r>
              <w:rPr>
                <w:lang w:val="de-DE"/>
              </w:rPr>
              <w:t>-</w:t>
            </w:r>
          </w:p>
        </w:tc>
      </w:tr>
    </w:tbl>
    <w:p w14:paraId="31D4E632" w14:textId="77777777" w:rsidR="001D429A" w:rsidRDefault="001D429A" w:rsidP="00851FDE"/>
    <w:p w14:paraId="4F8FC93B"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5A27B7B2" w14:textId="77777777" w:rsidR="002C3E3F" w:rsidRPr="001F6CED" w:rsidRDefault="001F6CED" w:rsidP="001F6CED">
      <w:pPr>
        <w:pStyle w:val="B1"/>
      </w:pPr>
      <w:r>
        <w:tab/>
      </w:r>
      <w:r w:rsidR="002C3E3F" w:rsidRPr="001F6CED">
        <w:t>PLMN used to specify the performance metrics. It is supplied by MNO.</w:t>
      </w:r>
    </w:p>
    <w:p w14:paraId="40BF0AA5" w14:textId="77777777" w:rsidR="002C3E3F" w:rsidRPr="001F6CED" w:rsidRDefault="001F6CED" w:rsidP="001F6CED">
      <w:pPr>
        <w:pStyle w:val="B1"/>
      </w:pPr>
      <w:r>
        <w:tab/>
      </w:r>
      <w:r w:rsidR="002C3E3F" w:rsidRPr="001F6CED">
        <w:t>granularityPeriod is chosen by the DSO, this example uses 60 seconds.</w:t>
      </w:r>
    </w:p>
    <w:p w14:paraId="7C0833C1"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61B66ED1"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2EC643EF"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728F2E8"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0AB5BFA" w14:textId="77777777" w:rsidTr="00851FDE">
        <w:trPr>
          <w:cantSplit/>
          <w:jc w:val="center"/>
        </w:trPr>
        <w:tc>
          <w:tcPr>
            <w:tcW w:w="1072" w:type="pct"/>
            <w:shd w:val="clear" w:color="auto" w:fill="BFBFBF"/>
            <w:noWrap/>
            <w:vAlign w:val="center"/>
          </w:tcPr>
          <w:p w14:paraId="48FB61E8" w14:textId="77777777" w:rsidR="001D429A" w:rsidRPr="00353ED8" w:rsidRDefault="001D429A" w:rsidP="00984FE3">
            <w:pPr>
              <w:pStyle w:val="TAH"/>
            </w:pPr>
            <w:r w:rsidRPr="00353ED8">
              <w:t>Attribute name</w:t>
            </w:r>
          </w:p>
        </w:tc>
        <w:tc>
          <w:tcPr>
            <w:tcW w:w="3928" w:type="pct"/>
            <w:shd w:val="clear" w:color="auto" w:fill="BFBFBF"/>
            <w:noWrap/>
            <w:vAlign w:val="center"/>
          </w:tcPr>
          <w:p w14:paraId="6EE7E0E3" w14:textId="77777777" w:rsidR="001D429A" w:rsidRPr="00EE4C90" w:rsidRDefault="001D429A" w:rsidP="00984FE3">
            <w:pPr>
              <w:pStyle w:val="TAH"/>
              <w:ind w:left="111"/>
              <w:jc w:val="left"/>
            </w:pPr>
            <w:r>
              <w:t>Value</w:t>
            </w:r>
          </w:p>
        </w:tc>
      </w:tr>
      <w:tr w:rsidR="001D429A" w:rsidRPr="005B0391" w14:paraId="3CCEDD4F" w14:textId="77777777" w:rsidTr="00851FDE">
        <w:tblPrEx>
          <w:tblLook w:val="04A0" w:firstRow="1" w:lastRow="0" w:firstColumn="1" w:lastColumn="0" w:noHBand="0" w:noVBand="1"/>
        </w:tblPrEx>
        <w:trPr>
          <w:cantSplit/>
          <w:trHeight w:val="164"/>
          <w:jc w:val="center"/>
        </w:trPr>
        <w:tc>
          <w:tcPr>
            <w:tcW w:w="1072" w:type="pct"/>
            <w:noWrap/>
          </w:tcPr>
          <w:p w14:paraId="58F454D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3068BAB1" w14:textId="77777777" w:rsidR="001D429A" w:rsidRPr="005B0391" w:rsidRDefault="001D429A" w:rsidP="00984FE3">
            <w:pPr>
              <w:pStyle w:val="TAL"/>
              <w:ind w:left="111"/>
            </w:pPr>
            <w:r>
              <w:t>name / value pairs of the attributes of the new object</w:t>
            </w:r>
          </w:p>
        </w:tc>
      </w:tr>
      <w:tr w:rsidR="001D429A" w14:paraId="6230FDEF" w14:textId="77777777" w:rsidTr="00851FDE">
        <w:tblPrEx>
          <w:tblLook w:val="04A0" w:firstRow="1" w:lastRow="0" w:firstColumn="1" w:lastColumn="0" w:noHBand="0" w:noVBand="1"/>
        </w:tblPrEx>
        <w:trPr>
          <w:cantSplit/>
          <w:trHeight w:val="164"/>
          <w:jc w:val="center"/>
        </w:trPr>
        <w:tc>
          <w:tcPr>
            <w:tcW w:w="1072" w:type="pct"/>
            <w:noWrap/>
          </w:tcPr>
          <w:p w14:paraId="670D04B3"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797A4188" w14:textId="77777777" w:rsidR="001D429A" w:rsidRDefault="001D429A" w:rsidP="00984FE3">
            <w:pPr>
              <w:pStyle w:val="TAL"/>
              <w:ind w:left="111"/>
              <w:rPr>
                <w:lang w:val="de-DE"/>
              </w:rPr>
            </w:pPr>
            <w:r>
              <w:rPr>
                <w:lang w:val="de-DE"/>
              </w:rPr>
              <w:t>OperationSucceeded | OperationFailed</w:t>
            </w:r>
          </w:p>
        </w:tc>
      </w:tr>
    </w:tbl>
    <w:p w14:paraId="0C8A99A9" w14:textId="77777777" w:rsidR="001D429A" w:rsidRDefault="001D429A" w:rsidP="001D429A">
      <w:pPr>
        <w:pStyle w:val="ListParagraph"/>
      </w:pPr>
    </w:p>
    <w:p w14:paraId="3C35A816" w14:textId="77777777" w:rsidR="001D429A" w:rsidRDefault="001D429A" w:rsidP="00851FDE">
      <w:pPr>
        <w:pStyle w:val="B1"/>
      </w:pPr>
      <w:r>
        <w:t>The DSO consumer stores the attribute name/value pairs.</w:t>
      </w:r>
    </w:p>
    <w:p w14:paraId="717E169A"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0D35FE2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6B639001" w14:textId="77777777" w:rsidR="001F6CED" w:rsidRDefault="001F6CED" w:rsidP="001F6CED">
      <w:pPr>
        <w:jc w:val="center"/>
      </w:pPr>
      <w:r>
        <w:rPr>
          <w:noProof/>
          <w:lang w:val="en-IN" w:eastAsia="en-IN"/>
        </w:rPr>
        <w:lastRenderedPageBreak/>
        <w:drawing>
          <wp:inline distT="0" distB="0" distL="0" distR="0" wp14:anchorId="22B6C03F" wp14:editId="57FA032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59869E7" w14:textId="77777777" w:rsidR="001F6CED" w:rsidRDefault="001F6CED" w:rsidP="001F6CED">
      <w:pPr>
        <w:pStyle w:val="TF"/>
      </w:pPr>
      <w:r>
        <w:t>Figure A.1.1.2-2 Create ThresholdMonitor (rapid)</w:t>
      </w:r>
    </w:p>
    <w:p w14:paraId="2323A05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28CB89F1"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BE1B8CC" w14:textId="77777777" w:rsidTr="00984FE3">
        <w:trPr>
          <w:cantSplit/>
          <w:jc w:val="center"/>
        </w:trPr>
        <w:tc>
          <w:tcPr>
            <w:tcW w:w="1091" w:type="pct"/>
            <w:shd w:val="clear" w:color="auto" w:fill="BFBFBF"/>
            <w:noWrap/>
            <w:vAlign w:val="center"/>
          </w:tcPr>
          <w:p w14:paraId="2377B5F3"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428BE51F" w14:textId="77777777" w:rsidR="001D429A" w:rsidRPr="00EE4C90" w:rsidRDefault="001D429A" w:rsidP="00984FE3">
            <w:pPr>
              <w:pStyle w:val="TAH"/>
              <w:ind w:left="111"/>
              <w:jc w:val="left"/>
            </w:pPr>
            <w:r>
              <w:t>Value</w:t>
            </w:r>
          </w:p>
        </w:tc>
      </w:tr>
      <w:tr w:rsidR="001D429A" w:rsidRPr="005B0391" w14:paraId="3F2C53B4" w14:textId="77777777" w:rsidTr="00984FE3">
        <w:tblPrEx>
          <w:tblLook w:val="04A0" w:firstRow="1" w:lastRow="0" w:firstColumn="1" w:lastColumn="0" w:noHBand="0" w:noVBand="1"/>
        </w:tblPrEx>
        <w:trPr>
          <w:cantSplit/>
          <w:trHeight w:val="164"/>
          <w:jc w:val="center"/>
        </w:trPr>
        <w:tc>
          <w:tcPr>
            <w:tcW w:w="1091" w:type="pct"/>
            <w:noWrap/>
          </w:tcPr>
          <w:p w14:paraId="6D7B181D"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2658FE9B" w14:textId="77777777" w:rsidR="001D429A" w:rsidRPr="005B0391" w:rsidRDefault="001D429A" w:rsidP="00984FE3">
            <w:pPr>
              <w:pStyle w:val="TAL"/>
              <w:ind w:left="111"/>
            </w:pPr>
            <w:r>
              <w:t>-</w:t>
            </w:r>
          </w:p>
        </w:tc>
      </w:tr>
      <w:tr w:rsidR="001D429A" w:rsidRPr="005B0391" w14:paraId="3227BCE8" w14:textId="77777777" w:rsidTr="00984FE3">
        <w:tblPrEx>
          <w:tblLook w:val="04A0" w:firstRow="1" w:lastRow="0" w:firstColumn="1" w:lastColumn="0" w:noHBand="0" w:noVBand="1"/>
        </w:tblPrEx>
        <w:trPr>
          <w:cantSplit/>
          <w:trHeight w:val="164"/>
          <w:jc w:val="center"/>
        </w:trPr>
        <w:tc>
          <w:tcPr>
            <w:tcW w:w="1091" w:type="pct"/>
            <w:noWrap/>
          </w:tcPr>
          <w:p w14:paraId="2294009A"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22E7D01D" w14:textId="77777777" w:rsidR="001D429A" w:rsidRPr="005B0391" w:rsidRDefault="001D429A" w:rsidP="00984FE3">
            <w:pPr>
              <w:pStyle w:val="TAL"/>
              <w:ind w:left="111"/>
            </w:pPr>
            <w:r>
              <w:t>-</w:t>
            </w:r>
          </w:p>
        </w:tc>
      </w:tr>
      <w:tr w:rsidR="001D429A" w:rsidRPr="00F3719F" w14:paraId="76B309A3" w14:textId="77777777" w:rsidTr="00984FE3">
        <w:tblPrEx>
          <w:tblLook w:val="04A0" w:firstRow="1" w:lastRow="0" w:firstColumn="1" w:lastColumn="0" w:noHBand="0" w:noVBand="1"/>
        </w:tblPrEx>
        <w:trPr>
          <w:cantSplit/>
          <w:trHeight w:val="164"/>
          <w:jc w:val="center"/>
        </w:trPr>
        <w:tc>
          <w:tcPr>
            <w:tcW w:w="1091" w:type="pct"/>
            <w:noWrap/>
          </w:tcPr>
          <w:p w14:paraId="3986D7FD"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0518D83C" w14:textId="77777777" w:rsidR="006545CE" w:rsidRDefault="006545CE" w:rsidP="006545CE">
            <w:pPr>
              <w:pStyle w:val="TAL"/>
              <w:ind w:left="111"/>
            </w:pPr>
            <w:r>
              <w:t>ThresholdInfo</w:t>
            </w:r>
          </w:p>
          <w:p w14:paraId="252C28AD"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A213523" w14:textId="77777777" w:rsidR="006545CE" w:rsidRDefault="006545CE" w:rsidP="006545CE">
            <w:pPr>
              <w:pStyle w:val="TAL"/>
              <w:ind w:left="111"/>
              <w:rPr>
                <w:lang w:val="en-US"/>
              </w:rPr>
            </w:pPr>
            <w:r>
              <w:rPr>
                <w:lang w:val="en-US"/>
              </w:rPr>
              <w:t>thresholdDirection=UP_AND_DOWN</w:t>
            </w:r>
          </w:p>
          <w:p w14:paraId="570053B5" w14:textId="77777777" w:rsidR="006545CE" w:rsidRDefault="006545CE" w:rsidP="006545CE">
            <w:pPr>
              <w:pStyle w:val="TAL"/>
              <w:ind w:left="111"/>
              <w:rPr>
                <w:lang w:val="en-US"/>
              </w:rPr>
            </w:pPr>
            <w:r>
              <w:rPr>
                <w:lang w:val="en-US"/>
              </w:rPr>
              <w:t>thresholdValue=70.0</w:t>
            </w:r>
          </w:p>
          <w:p w14:paraId="42983858" w14:textId="77777777" w:rsidR="006545CE" w:rsidRDefault="006545CE" w:rsidP="006545CE">
            <w:pPr>
              <w:pStyle w:val="TAL"/>
              <w:ind w:left="111"/>
              <w:rPr>
                <w:lang w:val="en-US"/>
              </w:rPr>
            </w:pPr>
            <w:r>
              <w:rPr>
                <w:lang w:val="en-US"/>
              </w:rPr>
              <w:t>hysteresis=20.0</w:t>
            </w:r>
          </w:p>
          <w:p w14:paraId="64B66FE4" w14:textId="77777777" w:rsidR="006545CE" w:rsidRDefault="006545CE" w:rsidP="006545CE">
            <w:pPr>
              <w:pStyle w:val="TAL"/>
              <w:ind w:left="111"/>
            </w:pPr>
          </w:p>
          <w:p w14:paraId="45EF7B8F" w14:textId="77777777" w:rsidR="006545CE" w:rsidRDefault="006545CE" w:rsidP="006545CE">
            <w:pPr>
              <w:pStyle w:val="TAL"/>
              <w:ind w:left="111"/>
            </w:pPr>
            <w:r>
              <w:t>ThresholdInfo</w:t>
            </w:r>
          </w:p>
          <w:p w14:paraId="0F63EED9"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07CEC2C4" w14:textId="77777777" w:rsidR="006545CE" w:rsidRDefault="006545CE" w:rsidP="006545CE">
            <w:pPr>
              <w:pStyle w:val="TAL"/>
              <w:ind w:left="111"/>
              <w:rPr>
                <w:lang w:val="en-US"/>
              </w:rPr>
            </w:pPr>
            <w:r>
              <w:rPr>
                <w:lang w:val="en-US"/>
              </w:rPr>
              <w:t>thresholdDirection=UP_AND_DOWN</w:t>
            </w:r>
          </w:p>
          <w:p w14:paraId="22129B11" w14:textId="77777777" w:rsidR="006545CE" w:rsidRDefault="006545CE" w:rsidP="006545CE">
            <w:pPr>
              <w:pStyle w:val="TAL"/>
              <w:ind w:left="111"/>
              <w:rPr>
                <w:lang w:val="en-US"/>
              </w:rPr>
            </w:pPr>
            <w:r>
              <w:rPr>
                <w:lang w:val="en-US"/>
              </w:rPr>
              <w:t>thresholdValue=70.0</w:t>
            </w:r>
          </w:p>
          <w:p w14:paraId="3ED3A80D" w14:textId="77777777" w:rsidR="006545CE" w:rsidRDefault="006545CE" w:rsidP="006545CE">
            <w:pPr>
              <w:pStyle w:val="TAL"/>
              <w:ind w:left="111"/>
              <w:rPr>
                <w:lang w:val="en-US"/>
              </w:rPr>
            </w:pPr>
            <w:r>
              <w:rPr>
                <w:lang w:val="en-US"/>
              </w:rPr>
              <w:t>hysteresis=20.0</w:t>
            </w:r>
          </w:p>
          <w:p w14:paraId="58E2E27F" w14:textId="77777777" w:rsidR="006545CE" w:rsidRDefault="006545CE" w:rsidP="006545CE">
            <w:pPr>
              <w:pStyle w:val="TAL"/>
              <w:ind w:left="111"/>
              <w:rPr>
                <w:lang w:val="en-US"/>
              </w:rPr>
            </w:pPr>
          </w:p>
          <w:p w14:paraId="131811EF" w14:textId="77777777" w:rsidR="006545CE" w:rsidRDefault="006545CE" w:rsidP="006545CE">
            <w:pPr>
              <w:pStyle w:val="TAL"/>
              <w:ind w:left="111"/>
              <w:rPr>
                <w:lang w:val="en-US"/>
              </w:rPr>
            </w:pPr>
            <w:r>
              <w:rPr>
                <w:lang w:val="en-US"/>
              </w:rPr>
              <w:t>ThresholdInfo</w:t>
            </w:r>
          </w:p>
          <w:p w14:paraId="1D74B19A" w14:textId="77777777" w:rsidR="006545CE" w:rsidRDefault="006545CE" w:rsidP="006545CE">
            <w:pPr>
              <w:pStyle w:val="TAL"/>
              <w:ind w:left="111"/>
              <w:rPr>
                <w:lang w:val="en-US"/>
              </w:rPr>
            </w:pPr>
            <w:r>
              <w:rPr>
                <w:lang w:val="en-US"/>
              </w:rPr>
              <w:t>performanceMetrics=DRB.UEThpDl.PLMN (kbit/s)</w:t>
            </w:r>
          </w:p>
          <w:p w14:paraId="20CE2821" w14:textId="77777777" w:rsidR="006545CE" w:rsidRDefault="006545CE" w:rsidP="006545CE">
            <w:pPr>
              <w:pStyle w:val="TAL"/>
              <w:ind w:left="111"/>
              <w:rPr>
                <w:lang w:val="en-US"/>
              </w:rPr>
            </w:pPr>
            <w:r>
              <w:rPr>
                <w:lang w:val="en-US"/>
              </w:rPr>
              <w:t>thresholdDirection= UP_AND_DOWN</w:t>
            </w:r>
          </w:p>
          <w:p w14:paraId="1FE642E5" w14:textId="77777777" w:rsidR="006545CE" w:rsidRDefault="006545CE" w:rsidP="006545CE">
            <w:pPr>
              <w:pStyle w:val="TAL"/>
              <w:ind w:left="111"/>
              <w:rPr>
                <w:lang w:val="en-US"/>
              </w:rPr>
            </w:pPr>
            <w:r>
              <w:rPr>
                <w:lang w:val="en-US"/>
              </w:rPr>
              <w:t>thresholdValue=100000.0</w:t>
            </w:r>
          </w:p>
          <w:p w14:paraId="5FA11AEA" w14:textId="77777777" w:rsidR="006545CE" w:rsidRDefault="006545CE" w:rsidP="006545CE">
            <w:pPr>
              <w:pStyle w:val="TAL"/>
              <w:ind w:left="111"/>
              <w:rPr>
                <w:lang w:val="en-US"/>
              </w:rPr>
            </w:pPr>
            <w:r>
              <w:rPr>
                <w:lang w:val="en-US"/>
              </w:rPr>
              <w:t>Hysteresis=10000.0</w:t>
            </w:r>
          </w:p>
          <w:p w14:paraId="4292670A" w14:textId="77777777" w:rsidR="006545CE" w:rsidRPr="00A0304A" w:rsidRDefault="006545CE" w:rsidP="006545CE">
            <w:pPr>
              <w:pStyle w:val="TAL"/>
              <w:ind w:left="111"/>
              <w:rPr>
                <w:lang w:val="en-US"/>
              </w:rPr>
            </w:pPr>
          </w:p>
          <w:p w14:paraId="0587B0EB" w14:textId="77777777" w:rsidR="006545CE" w:rsidRDefault="006545CE" w:rsidP="006545CE">
            <w:pPr>
              <w:pStyle w:val="TAL"/>
              <w:ind w:left="111"/>
              <w:rPr>
                <w:lang w:val="en-US"/>
              </w:rPr>
            </w:pPr>
            <w:r>
              <w:rPr>
                <w:lang w:val="en-US"/>
              </w:rPr>
              <w:t>ThresholdInfo</w:t>
            </w:r>
          </w:p>
          <w:p w14:paraId="419AE962" w14:textId="77777777" w:rsidR="006545CE" w:rsidRDefault="006545CE" w:rsidP="006545CE">
            <w:pPr>
              <w:pStyle w:val="TAL"/>
              <w:ind w:left="111"/>
              <w:rPr>
                <w:lang w:val="en-US"/>
              </w:rPr>
            </w:pPr>
            <w:r>
              <w:rPr>
                <w:lang w:val="en-US"/>
              </w:rPr>
              <w:t>performanceMetrics=DRB.UEThpUl.PLMN (kbit/s)</w:t>
            </w:r>
          </w:p>
          <w:p w14:paraId="6EF82F6A" w14:textId="77777777" w:rsidR="006545CE" w:rsidRDefault="006545CE" w:rsidP="006545CE">
            <w:pPr>
              <w:pStyle w:val="TAL"/>
              <w:ind w:left="111"/>
              <w:rPr>
                <w:lang w:val="en-US"/>
              </w:rPr>
            </w:pPr>
            <w:r>
              <w:rPr>
                <w:lang w:val="en-US"/>
              </w:rPr>
              <w:t>thresholdDirection= UP_AND_DOWN</w:t>
            </w:r>
          </w:p>
          <w:p w14:paraId="423FD50B" w14:textId="77777777" w:rsidR="006545CE" w:rsidRDefault="006545CE" w:rsidP="006545CE">
            <w:pPr>
              <w:pStyle w:val="TAL"/>
              <w:ind w:left="111"/>
              <w:rPr>
                <w:lang w:val="en-US"/>
              </w:rPr>
            </w:pPr>
            <w:r>
              <w:rPr>
                <w:lang w:val="en-US"/>
              </w:rPr>
              <w:t>thresholdValue=10000.0</w:t>
            </w:r>
          </w:p>
          <w:p w14:paraId="25DCD141" w14:textId="77777777" w:rsidR="006545CE" w:rsidRDefault="006545CE" w:rsidP="006545CE">
            <w:pPr>
              <w:pStyle w:val="TAL"/>
              <w:ind w:left="111"/>
              <w:rPr>
                <w:lang w:val="en-US"/>
              </w:rPr>
            </w:pPr>
            <w:r>
              <w:rPr>
                <w:lang w:val="en-US"/>
              </w:rPr>
              <w:t>Hysteresis=1000.0</w:t>
            </w:r>
          </w:p>
          <w:p w14:paraId="23545E51" w14:textId="77777777" w:rsidR="001D429A" w:rsidRPr="00F3719F" w:rsidRDefault="001D429A" w:rsidP="00984FE3">
            <w:pPr>
              <w:pStyle w:val="TAL"/>
              <w:ind w:left="111"/>
            </w:pPr>
          </w:p>
        </w:tc>
      </w:tr>
      <w:tr w:rsidR="001D429A" w14:paraId="7452E694" w14:textId="77777777" w:rsidTr="00984FE3">
        <w:tblPrEx>
          <w:tblLook w:val="04A0" w:firstRow="1" w:lastRow="0" w:firstColumn="1" w:lastColumn="0" w:noHBand="0" w:noVBand="1"/>
        </w:tblPrEx>
        <w:trPr>
          <w:cantSplit/>
          <w:trHeight w:val="164"/>
          <w:jc w:val="center"/>
        </w:trPr>
        <w:tc>
          <w:tcPr>
            <w:tcW w:w="1091" w:type="pct"/>
            <w:noWrap/>
          </w:tcPr>
          <w:p w14:paraId="4D85A59B"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1B2EFAA9" w14:textId="77777777" w:rsidR="001D429A" w:rsidRDefault="006545CE" w:rsidP="00984FE3">
            <w:pPr>
              <w:pStyle w:val="TAL"/>
              <w:ind w:left="111"/>
            </w:pPr>
            <w:r>
              <w:t>180</w:t>
            </w:r>
          </w:p>
        </w:tc>
      </w:tr>
      <w:tr w:rsidR="001D429A" w14:paraId="6496E4EE" w14:textId="77777777" w:rsidTr="00984FE3">
        <w:tblPrEx>
          <w:tblLook w:val="04A0" w:firstRow="1" w:lastRow="0" w:firstColumn="1" w:lastColumn="0" w:noHBand="0" w:noVBand="1"/>
        </w:tblPrEx>
        <w:trPr>
          <w:cantSplit/>
          <w:trHeight w:val="164"/>
          <w:jc w:val="center"/>
        </w:trPr>
        <w:tc>
          <w:tcPr>
            <w:tcW w:w="1091" w:type="pct"/>
            <w:noWrap/>
          </w:tcPr>
          <w:p w14:paraId="2B64BD05"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52B42907"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3A7099A9" w14:textId="77777777" w:rsidTr="00984FE3">
        <w:trPr>
          <w:cantSplit/>
          <w:jc w:val="center"/>
        </w:trPr>
        <w:tc>
          <w:tcPr>
            <w:tcW w:w="1091" w:type="pct"/>
            <w:noWrap/>
          </w:tcPr>
          <w:p w14:paraId="0BD9742D"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304AA389"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0CC3A889" w14:textId="77777777" w:rsidR="001D429A" w:rsidRDefault="001D429A" w:rsidP="001D429A">
      <w:pPr>
        <w:pStyle w:val="ListParagraph"/>
      </w:pPr>
    </w:p>
    <w:p w14:paraId="492555D4"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385A797D"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01F3713A"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34B761D" w14:textId="77777777" w:rsidR="00B27D2E" w:rsidRDefault="00B27D2E" w:rsidP="00B27D2E">
      <w:pPr>
        <w:pStyle w:val="ListParagraph"/>
      </w:pPr>
      <w:r>
        <w:t>monitorGranularityPeriod =  180 seconds, multiple of 3 X granularityPeriod established in the PerfMetricJob above.</w:t>
      </w:r>
    </w:p>
    <w:p w14:paraId="30FF31A5" w14:textId="77777777" w:rsidR="001D429A" w:rsidRDefault="00B27D2E" w:rsidP="001D429A">
      <w:pPr>
        <w:pStyle w:val="ListParagraph"/>
      </w:pPr>
      <w:r>
        <w:t>scope information is included if provided by the MNO.</w:t>
      </w:r>
    </w:p>
    <w:p w14:paraId="49206221" w14:textId="77777777" w:rsidR="001D429A" w:rsidRDefault="001D429A" w:rsidP="001D429A">
      <w:pPr>
        <w:pStyle w:val="ListParagraph"/>
      </w:pPr>
      <w:r>
        <w:t>[ThresholdInfo will also contain an attribute for the location (Lat/long, TAC, cellid). This is used to scope the object instance to be monitored.]</w:t>
      </w:r>
    </w:p>
    <w:p w14:paraId="7A6167F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05DFA3F1" w14:textId="77777777" w:rsidR="007A5A2A" w:rsidRPr="00603992" w:rsidRDefault="007A5A2A" w:rsidP="001D429A">
      <w:pPr>
        <w:pStyle w:val="B1"/>
      </w:pPr>
      <w:r>
        <w:t>7.  The network operator producer sends notifyMOICreation to the notificationRecipientAddress in step 1.</w:t>
      </w:r>
    </w:p>
    <w:p w14:paraId="6FA1033B"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714E8E80" w14:textId="77777777" w:rsidTr="00984FE3">
        <w:trPr>
          <w:cantSplit/>
          <w:jc w:val="center"/>
        </w:trPr>
        <w:tc>
          <w:tcPr>
            <w:tcW w:w="1072" w:type="pct"/>
            <w:shd w:val="clear" w:color="auto" w:fill="BFBFBF"/>
            <w:noWrap/>
            <w:vAlign w:val="center"/>
          </w:tcPr>
          <w:p w14:paraId="0F05CE7F" w14:textId="77777777" w:rsidR="001D429A" w:rsidRPr="00353ED8" w:rsidRDefault="001D429A" w:rsidP="00984FE3">
            <w:pPr>
              <w:pStyle w:val="TAH"/>
            </w:pPr>
            <w:r w:rsidRPr="00353ED8">
              <w:t>Attribute name</w:t>
            </w:r>
          </w:p>
        </w:tc>
        <w:tc>
          <w:tcPr>
            <w:tcW w:w="3928" w:type="pct"/>
            <w:shd w:val="clear" w:color="auto" w:fill="BFBFBF"/>
            <w:noWrap/>
            <w:vAlign w:val="center"/>
          </w:tcPr>
          <w:p w14:paraId="6CCF8C84" w14:textId="77777777" w:rsidR="001D429A" w:rsidRPr="00EE4C90" w:rsidRDefault="001D429A" w:rsidP="00984FE3">
            <w:pPr>
              <w:pStyle w:val="TAH"/>
              <w:ind w:left="111"/>
              <w:jc w:val="left"/>
            </w:pPr>
            <w:r>
              <w:t>Value</w:t>
            </w:r>
          </w:p>
        </w:tc>
      </w:tr>
      <w:tr w:rsidR="001D429A" w:rsidRPr="005B0391" w14:paraId="4D56D982" w14:textId="77777777" w:rsidTr="00984FE3">
        <w:tblPrEx>
          <w:tblLook w:val="04A0" w:firstRow="1" w:lastRow="0" w:firstColumn="1" w:lastColumn="0" w:noHBand="0" w:noVBand="1"/>
        </w:tblPrEx>
        <w:trPr>
          <w:cantSplit/>
          <w:trHeight w:val="164"/>
          <w:jc w:val="center"/>
        </w:trPr>
        <w:tc>
          <w:tcPr>
            <w:tcW w:w="1072" w:type="pct"/>
            <w:noWrap/>
          </w:tcPr>
          <w:p w14:paraId="6DBDA9BA"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0252DB2" w14:textId="77777777" w:rsidR="001D429A" w:rsidRPr="005B0391" w:rsidRDefault="001D429A" w:rsidP="00984FE3">
            <w:pPr>
              <w:pStyle w:val="TAL"/>
              <w:ind w:left="111"/>
            </w:pPr>
            <w:r>
              <w:t>name / value pairs of the attributes of the new object</w:t>
            </w:r>
          </w:p>
        </w:tc>
      </w:tr>
      <w:tr w:rsidR="001D429A" w14:paraId="72F650E5" w14:textId="77777777" w:rsidTr="00984FE3">
        <w:tblPrEx>
          <w:tblLook w:val="04A0" w:firstRow="1" w:lastRow="0" w:firstColumn="1" w:lastColumn="0" w:noHBand="0" w:noVBand="1"/>
        </w:tblPrEx>
        <w:trPr>
          <w:cantSplit/>
          <w:trHeight w:val="164"/>
          <w:jc w:val="center"/>
        </w:trPr>
        <w:tc>
          <w:tcPr>
            <w:tcW w:w="1072" w:type="pct"/>
            <w:noWrap/>
          </w:tcPr>
          <w:p w14:paraId="17E333E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024A2EE9" w14:textId="77777777" w:rsidR="001D429A" w:rsidRDefault="001D429A" w:rsidP="00984FE3">
            <w:pPr>
              <w:pStyle w:val="TAL"/>
              <w:ind w:left="111"/>
              <w:rPr>
                <w:lang w:val="de-DE"/>
              </w:rPr>
            </w:pPr>
            <w:r>
              <w:rPr>
                <w:lang w:val="de-DE"/>
              </w:rPr>
              <w:t>OperationSucceeded | OperationFailed</w:t>
            </w:r>
          </w:p>
        </w:tc>
      </w:tr>
    </w:tbl>
    <w:p w14:paraId="6E8A607F" w14:textId="77777777" w:rsidR="001D429A" w:rsidRDefault="001D429A" w:rsidP="001D429A">
      <w:pPr>
        <w:pStyle w:val="ListParagraph"/>
      </w:pPr>
    </w:p>
    <w:p w14:paraId="4DA4C9EB" w14:textId="77777777" w:rsidR="001D429A" w:rsidRDefault="001D429A" w:rsidP="001D429A">
      <w:pPr>
        <w:pStyle w:val="B1"/>
      </w:pPr>
      <w:r>
        <w:tab/>
        <w:t>The DSO consumer stores the attribute name/value pairs.</w:t>
      </w:r>
    </w:p>
    <w:p w14:paraId="45E317DC"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34172472" w14:textId="77777777" w:rsidR="007A5A2A" w:rsidRDefault="007A5A2A" w:rsidP="007A5A2A">
      <w:pPr>
        <w:jc w:val="center"/>
      </w:pPr>
      <w:r>
        <w:rPr>
          <w:noProof/>
          <w:lang w:val="en-IN" w:eastAsia="en-IN"/>
        </w:rPr>
        <w:lastRenderedPageBreak/>
        <w:drawing>
          <wp:inline distT="0" distB="0" distL="0" distR="0" wp14:anchorId="2D58004E" wp14:editId="241083F5">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76DDF4DD" w14:textId="77777777" w:rsidR="007A5A2A" w:rsidRDefault="007A5A2A" w:rsidP="007A5A2A">
      <w:pPr>
        <w:pStyle w:val="TF"/>
      </w:pPr>
      <w:r>
        <w:t>Figure A.1.1.2-3 Create ThresholdMonitor (slow)</w:t>
      </w:r>
    </w:p>
    <w:p w14:paraId="3C07BF1E" w14:textId="77777777" w:rsidR="007A5A2A" w:rsidRDefault="007A5A2A" w:rsidP="007A5A2A"/>
    <w:p w14:paraId="103BAD0E" w14:textId="77777777" w:rsidR="007A5A2A" w:rsidRDefault="007A5A2A" w:rsidP="007A5A2A">
      <w:r>
        <w:t>B.2</w:t>
      </w:r>
      <w:r>
        <w:tab/>
      </w:r>
      <w:r>
        <w:tab/>
        <w:t>ThresholdMonitor for slowly changing PMs</w:t>
      </w:r>
    </w:p>
    <w:p w14:paraId="5C6AACA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649CBAAC" w14:textId="77777777" w:rsidTr="00DF0A17">
        <w:trPr>
          <w:cantSplit/>
          <w:jc w:val="center"/>
        </w:trPr>
        <w:tc>
          <w:tcPr>
            <w:tcW w:w="1091" w:type="pct"/>
            <w:shd w:val="clear" w:color="auto" w:fill="BFBFBF"/>
            <w:noWrap/>
            <w:vAlign w:val="center"/>
          </w:tcPr>
          <w:p w14:paraId="036F6AB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645D268C" w14:textId="77777777" w:rsidR="007A5A2A" w:rsidRPr="00EE4C90" w:rsidRDefault="007A5A2A" w:rsidP="00DF0A17">
            <w:pPr>
              <w:pStyle w:val="TAH"/>
              <w:ind w:left="111"/>
              <w:jc w:val="left"/>
            </w:pPr>
            <w:r>
              <w:t>Value</w:t>
            </w:r>
          </w:p>
        </w:tc>
      </w:tr>
      <w:tr w:rsidR="007A5A2A" w:rsidRPr="005B0391" w14:paraId="4945820E" w14:textId="77777777" w:rsidTr="00DF0A17">
        <w:tblPrEx>
          <w:tblLook w:val="04A0" w:firstRow="1" w:lastRow="0" w:firstColumn="1" w:lastColumn="0" w:noHBand="0" w:noVBand="1"/>
        </w:tblPrEx>
        <w:trPr>
          <w:cantSplit/>
          <w:trHeight w:val="164"/>
          <w:jc w:val="center"/>
        </w:trPr>
        <w:tc>
          <w:tcPr>
            <w:tcW w:w="1091" w:type="pct"/>
            <w:noWrap/>
          </w:tcPr>
          <w:p w14:paraId="6BB25550"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337FCF6E" w14:textId="77777777" w:rsidR="007A5A2A" w:rsidRPr="005B0391" w:rsidRDefault="007A5A2A" w:rsidP="00DF0A17">
            <w:pPr>
              <w:pStyle w:val="TAL"/>
              <w:ind w:left="111"/>
            </w:pPr>
            <w:r>
              <w:t>-</w:t>
            </w:r>
          </w:p>
        </w:tc>
      </w:tr>
      <w:tr w:rsidR="007A5A2A" w:rsidRPr="005B0391" w14:paraId="4B8BDD5B" w14:textId="77777777" w:rsidTr="00DF0A17">
        <w:tblPrEx>
          <w:tblLook w:val="04A0" w:firstRow="1" w:lastRow="0" w:firstColumn="1" w:lastColumn="0" w:noHBand="0" w:noVBand="1"/>
        </w:tblPrEx>
        <w:trPr>
          <w:cantSplit/>
          <w:trHeight w:val="164"/>
          <w:jc w:val="center"/>
        </w:trPr>
        <w:tc>
          <w:tcPr>
            <w:tcW w:w="1091" w:type="pct"/>
            <w:noWrap/>
          </w:tcPr>
          <w:p w14:paraId="0A9B3DCA"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009E14AD" w14:textId="77777777" w:rsidR="007A5A2A" w:rsidRPr="005B0391" w:rsidRDefault="007A5A2A" w:rsidP="00DF0A17">
            <w:pPr>
              <w:pStyle w:val="TAL"/>
              <w:ind w:left="111"/>
            </w:pPr>
            <w:r>
              <w:t>-</w:t>
            </w:r>
          </w:p>
        </w:tc>
      </w:tr>
      <w:tr w:rsidR="007A5A2A" w:rsidRPr="00F3719F" w14:paraId="6281D560" w14:textId="77777777" w:rsidTr="00DF0A17">
        <w:tblPrEx>
          <w:tblLook w:val="04A0" w:firstRow="1" w:lastRow="0" w:firstColumn="1" w:lastColumn="0" w:noHBand="0" w:noVBand="1"/>
        </w:tblPrEx>
        <w:trPr>
          <w:cantSplit/>
          <w:trHeight w:val="164"/>
          <w:jc w:val="center"/>
        </w:trPr>
        <w:tc>
          <w:tcPr>
            <w:tcW w:w="1091" w:type="pct"/>
            <w:noWrap/>
          </w:tcPr>
          <w:p w14:paraId="4FB7C1DA"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5794ACAC" w14:textId="77777777" w:rsidR="007A5A2A" w:rsidRDefault="007A5A2A" w:rsidP="00DF0A17">
            <w:pPr>
              <w:pStyle w:val="TAL"/>
              <w:ind w:left="111"/>
            </w:pPr>
          </w:p>
          <w:p w14:paraId="7DB13293" w14:textId="77777777" w:rsidR="007A5A2A" w:rsidRDefault="007A5A2A" w:rsidP="00DF0A17">
            <w:pPr>
              <w:pStyle w:val="TAL"/>
              <w:ind w:left="111"/>
            </w:pPr>
            <w:r>
              <w:t>ThresholdInfo</w:t>
            </w:r>
          </w:p>
          <w:p w14:paraId="11EE276B"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786AEAA4" w14:textId="77777777" w:rsidR="007A5A2A" w:rsidRDefault="007A5A2A" w:rsidP="00DF0A17">
            <w:pPr>
              <w:pStyle w:val="TAL"/>
              <w:ind w:left="111"/>
              <w:rPr>
                <w:lang w:val="en-US"/>
              </w:rPr>
            </w:pPr>
            <w:r>
              <w:rPr>
                <w:lang w:val="en-US"/>
              </w:rPr>
              <w:t>thresholdDirection=UP_AND_DOWN</w:t>
            </w:r>
          </w:p>
          <w:p w14:paraId="38B88D50" w14:textId="77777777" w:rsidR="007A5A2A" w:rsidRDefault="007A5A2A" w:rsidP="00DF0A17">
            <w:pPr>
              <w:pStyle w:val="TAL"/>
              <w:ind w:left="111"/>
              <w:rPr>
                <w:lang w:val="en-US"/>
              </w:rPr>
            </w:pPr>
            <w:r>
              <w:rPr>
                <w:lang w:val="en-US"/>
              </w:rPr>
              <w:t>thresholdValue=99.0</w:t>
            </w:r>
          </w:p>
          <w:p w14:paraId="1B121A18" w14:textId="77777777" w:rsidR="007A5A2A" w:rsidRPr="00C43C0E" w:rsidRDefault="007A5A2A" w:rsidP="00DF0A17">
            <w:pPr>
              <w:pStyle w:val="TAL"/>
              <w:ind w:left="111"/>
              <w:rPr>
                <w:lang w:val="en-US"/>
              </w:rPr>
            </w:pPr>
            <w:r>
              <w:rPr>
                <w:lang w:val="en-US"/>
              </w:rPr>
              <w:t>hysteresis=0.5</w:t>
            </w:r>
          </w:p>
          <w:p w14:paraId="207FD101" w14:textId="77777777" w:rsidR="007A5A2A" w:rsidRPr="00F3719F" w:rsidRDefault="007A5A2A" w:rsidP="00DF0A17">
            <w:pPr>
              <w:pStyle w:val="TAL"/>
              <w:ind w:left="111"/>
            </w:pPr>
          </w:p>
        </w:tc>
      </w:tr>
      <w:tr w:rsidR="007A5A2A" w14:paraId="1D17DD23" w14:textId="77777777" w:rsidTr="00DF0A17">
        <w:tblPrEx>
          <w:tblLook w:val="04A0" w:firstRow="1" w:lastRow="0" w:firstColumn="1" w:lastColumn="0" w:noHBand="0" w:noVBand="1"/>
        </w:tblPrEx>
        <w:trPr>
          <w:cantSplit/>
          <w:trHeight w:val="164"/>
          <w:jc w:val="center"/>
        </w:trPr>
        <w:tc>
          <w:tcPr>
            <w:tcW w:w="1091" w:type="pct"/>
            <w:noWrap/>
          </w:tcPr>
          <w:p w14:paraId="29E39EB1"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1C4BA579" w14:textId="77777777" w:rsidR="007A5A2A" w:rsidRDefault="007A5A2A" w:rsidP="00DF0A17">
            <w:pPr>
              <w:pStyle w:val="TAL"/>
              <w:ind w:left="111"/>
            </w:pPr>
            <w:r>
              <w:t>3600</w:t>
            </w:r>
          </w:p>
        </w:tc>
      </w:tr>
      <w:tr w:rsidR="007A5A2A" w14:paraId="237AC135" w14:textId="77777777" w:rsidTr="00DF0A17">
        <w:tblPrEx>
          <w:tblLook w:val="04A0" w:firstRow="1" w:lastRow="0" w:firstColumn="1" w:lastColumn="0" w:noHBand="0" w:noVBand="1"/>
        </w:tblPrEx>
        <w:trPr>
          <w:cantSplit/>
          <w:trHeight w:val="164"/>
          <w:jc w:val="center"/>
        </w:trPr>
        <w:tc>
          <w:tcPr>
            <w:tcW w:w="1091" w:type="pct"/>
            <w:noWrap/>
          </w:tcPr>
          <w:p w14:paraId="378B5AD0"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7827A1E5" w14:textId="77777777" w:rsidR="007A5A2A" w:rsidRDefault="007A5A2A" w:rsidP="00DF0A17">
            <w:pPr>
              <w:pStyle w:val="TAL"/>
              <w:ind w:left="111"/>
            </w:pPr>
            <w:r>
              <w:t>included if</w:t>
            </w:r>
            <w:r>
              <w:rPr>
                <w:lang w:val="en-US"/>
              </w:rPr>
              <w:t xml:space="preserve"> supplied by the MNO</w:t>
            </w:r>
          </w:p>
        </w:tc>
      </w:tr>
      <w:tr w:rsidR="007A5A2A" w:rsidRPr="00CE6AD3" w14:paraId="7BE071C6" w14:textId="77777777" w:rsidTr="00DF0A17">
        <w:trPr>
          <w:cantSplit/>
          <w:jc w:val="center"/>
        </w:trPr>
        <w:tc>
          <w:tcPr>
            <w:tcW w:w="1091" w:type="pct"/>
            <w:noWrap/>
          </w:tcPr>
          <w:p w14:paraId="3752E133"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01963E4B" w14:textId="77777777" w:rsidR="007A5A2A" w:rsidRPr="00CE6AD3" w:rsidRDefault="007A5A2A" w:rsidP="00DF0A17">
            <w:pPr>
              <w:pStyle w:val="TAL"/>
              <w:ind w:left="111"/>
            </w:pPr>
            <w:r>
              <w:t>included if</w:t>
            </w:r>
            <w:r>
              <w:rPr>
                <w:lang w:val="en-US"/>
              </w:rPr>
              <w:t xml:space="preserve"> supplied by the MNO</w:t>
            </w:r>
          </w:p>
        </w:tc>
      </w:tr>
    </w:tbl>
    <w:p w14:paraId="6C79B16A" w14:textId="77777777" w:rsidR="007A5A2A" w:rsidRDefault="007A5A2A" w:rsidP="007A5A2A">
      <w:pPr>
        <w:pStyle w:val="ListParagraph"/>
      </w:pPr>
    </w:p>
    <w:p w14:paraId="139817E3"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4CD913FD" w14:textId="77777777" w:rsidR="007A5A2A" w:rsidRDefault="007A5A2A" w:rsidP="007A5A2A">
      <w:pPr>
        <w:pStyle w:val="ListParagraph"/>
      </w:pPr>
      <w:r>
        <w:t>A threshold monitor is created for cell availability. In this example, the threshold is set at 99.0% with hysteresis of 0.5%.</w:t>
      </w:r>
    </w:p>
    <w:p w14:paraId="3EE0B76A" w14:textId="77777777" w:rsidR="007A5A2A" w:rsidRDefault="007A5A2A" w:rsidP="007A5A2A">
      <w:pPr>
        <w:pStyle w:val="ListParagraph"/>
      </w:pPr>
      <w:r>
        <w:t>monitorGranularityPeriod =  3600 seconds (1 hour), multiple of 3 X granularityPeriod established in the PerfMetricJob above.</w:t>
      </w:r>
    </w:p>
    <w:p w14:paraId="4DE92391" w14:textId="77777777" w:rsidR="007A5A2A" w:rsidRDefault="007A5A2A" w:rsidP="007A5A2A">
      <w:pPr>
        <w:pStyle w:val="ListParagraph"/>
      </w:pPr>
      <w:r>
        <w:t>scope information is included if provided by the MNO.</w:t>
      </w:r>
    </w:p>
    <w:p w14:paraId="04064526" w14:textId="77777777" w:rsidR="007A5A2A" w:rsidRDefault="007A5A2A" w:rsidP="007A5A2A">
      <w:pPr>
        <w:pStyle w:val="ListParagraph"/>
      </w:pPr>
      <w:r>
        <w:t>[ThresholdInfo will also contain an attribute for the location (Lat/long, TAC, cellid). This is used to scope the object instance to be monitored.]</w:t>
      </w:r>
    </w:p>
    <w:p w14:paraId="7F97839D"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72A122CE" w14:textId="77777777" w:rsidR="007A5A2A" w:rsidRPr="00603992" w:rsidRDefault="007A5A2A" w:rsidP="007A5A2A">
      <w:pPr>
        <w:pStyle w:val="B1"/>
      </w:pPr>
      <w:r>
        <w:t>11. The network operator producer sends notifyMOICreation to the notificationRecipientAddress in step 1.</w:t>
      </w:r>
    </w:p>
    <w:p w14:paraId="2AC133F2"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29C244E6" w14:textId="77777777" w:rsidTr="00DF0A17">
        <w:trPr>
          <w:cantSplit/>
          <w:jc w:val="center"/>
        </w:trPr>
        <w:tc>
          <w:tcPr>
            <w:tcW w:w="1072" w:type="pct"/>
            <w:shd w:val="clear" w:color="auto" w:fill="BFBFBF"/>
            <w:noWrap/>
            <w:vAlign w:val="center"/>
          </w:tcPr>
          <w:p w14:paraId="50F28F2C" w14:textId="77777777" w:rsidR="007A5A2A" w:rsidRPr="00353ED8" w:rsidRDefault="007A5A2A" w:rsidP="00DF0A17">
            <w:pPr>
              <w:pStyle w:val="TAH"/>
            </w:pPr>
            <w:r w:rsidRPr="00353ED8">
              <w:t>Attribute name</w:t>
            </w:r>
          </w:p>
        </w:tc>
        <w:tc>
          <w:tcPr>
            <w:tcW w:w="3928" w:type="pct"/>
            <w:shd w:val="clear" w:color="auto" w:fill="BFBFBF"/>
            <w:noWrap/>
            <w:vAlign w:val="center"/>
          </w:tcPr>
          <w:p w14:paraId="046B7709" w14:textId="77777777" w:rsidR="007A5A2A" w:rsidRPr="00EE4C90" w:rsidRDefault="007A5A2A" w:rsidP="00DF0A17">
            <w:pPr>
              <w:pStyle w:val="TAH"/>
              <w:ind w:left="111"/>
              <w:jc w:val="left"/>
            </w:pPr>
            <w:r>
              <w:t>Value</w:t>
            </w:r>
          </w:p>
        </w:tc>
      </w:tr>
      <w:tr w:rsidR="007A5A2A" w:rsidRPr="005B0391" w14:paraId="081EF2A1" w14:textId="77777777" w:rsidTr="00DF0A17">
        <w:tblPrEx>
          <w:tblLook w:val="04A0" w:firstRow="1" w:lastRow="0" w:firstColumn="1" w:lastColumn="0" w:noHBand="0" w:noVBand="1"/>
        </w:tblPrEx>
        <w:trPr>
          <w:cantSplit/>
          <w:trHeight w:val="164"/>
          <w:jc w:val="center"/>
        </w:trPr>
        <w:tc>
          <w:tcPr>
            <w:tcW w:w="1072" w:type="pct"/>
            <w:noWrap/>
          </w:tcPr>
          <w:p w14:paraId="1CDA00FA"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72642CFE" w14:textId="77777777" w:rsidR="007A5A2A" w:rsidRPr="005B0391" w:rsidRDefault="007A5A2A" w:rsidP="00DF0A17">
            <w:pPr>
              <w:pStyle w:val="TAL"/>
              <w:ind w:left="111"/>
            </w:pPr>
            <w:r>
              <w:t>name / value pairs of the attributes of the new object</w:t>
            </w:r>
          </w:p>
        </w:tc>
      </w:tr>
      <w:tr w:rsidR="007A5A2A" w14:paraId="2BCA87D0" w14:textId="77777777" w:rsidTr="00DF0A17">
        <w:tblPrEx>
          <w:tblLook w:val="04A0" w:firstRow="1" w:lastRow="0" w:firstColumn="1" w:lastColumn="0" w:noHBand="0" w:noVBand="1"/>
        </w:tblPrEx>
        <w:trPr>
          <w:cantSplit/>
          <w:trHeight w:val="164"/>
          <w:jc w:val="center"/>
        </w:trPr>
        <w:tc>
          <w:tcPr>
            <w:tcW w:w="1072" w:type="pct"/>
            <w:noWrap/>
          </w:tcPr>
          <w:p w14:paraId="264EC2C3"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36927620" w14:textId="77777777" w:rsidR="007A5A2A" w:rsidRDefault="007A5A2A" w:rsidP="00DF0A17">
            <w:pPr>
              <w:pStyle w:val="TAL"/>
              <w:ind w:left="111"/>
              <w:rPr>
                <w:lang w:val="de-DE"/>
              </w:rPr>
            </w:pPr>
            <w:r>
              <w:rPr>
                <w:lang w:val="de-DE"/>
              </w:rPr>
              <w:t>OperationSucceeded | OperationFailed</w:t>
            </w:r>
          </w:p>
        </w:tc>
      </w:tr>
    </w:tbl>
    <w:p w14:paraId="13C8F668" w14:textId="77777777" w:rsidR="007A5A2A" w:rsidRDefault="007A5A2A" w:rsidP="007A5A2A">
      <w:pPr>
        <w:pStyle w:val="ListParagraph"/>
      </w:pPr>
    </w:p>
    <w:p w14:paraId="1FA19DF8" w14:textId="77777777" w:rsidR="007A5A2A" w:rsidRDefault="007A5A2A" w:rsidP="007A5A2A">
      <w:pPr>
        <w:pStyle w:val="B1"/>
      </w:pPr>
      <w:r>
        <w:tab/>
        <w:t>The DSO consumer stores the attribute name/value pairs.</w:t>
      </w:r>
    </w:p>
    <w:p w14:paraId="1635F0B0" w14:textId="77777777" w:rsidR="007A5A2A" w:rsidRDefault="007A5A2A" w:rsidP="007A5A2A">
      <w:r>
        <w:t>Repeat steps 9 – 12 for each cell site (or group of cell sites as determined by DN information provided by MNO)  where slowly changing threshold monitoring is required.</w:t>
      </w:r>
    </w:p>
    <w:p w14:paraId="2E5F4F41" w14:textId="77777777" w:rsidR="007A5A2A" w:rsidRDefault="007A5A2A" w:rsidP="007A5A2A">
      <w:pPr>
        <w:jc w:val="center"/>
      </w:pPr>
      <w:r>
        <w:rPr>
          <w:noProof/>
          <w:lang w:val="en-IN" w:eastAsia="en-IN"/>
        </w:rPr>
        <w:lastRenderedPageBreak/>
        <w:drawing>
          <wp:inline distT="0" distB="0" distL="0" distR="0" wp14:anchorId="28A31CC1" wp14:editId="1492EE49">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197036C0" w14:textId="77777777" w:rsidR="007A5A2A" w:rsidRDefault="007A5A2A" w:rsidP="007A5A2A">
      <w:pPr>
        <w:pStyle w:val="TF"/>
      </w:pPr>
      <w:r>
        <w:t>Figure A.1.1.2-4 Create NtfSuscriptionControl</w:t>
      </w:r>
    </w:p>
    <w:p w14:paraId="00F117D4" w14:textId="77777777" w:rsidR="001D429A" w:rsidRDefault="007A5A2A" w:rsidP="007A5A2A">
      <w:r>
        <w:t xml:space="preserve">C.   </w:t>
      </w:r>
      <w:r w:rsidR="001D429A">
        <w:t>NtfSubscriptionControl</w:t>
      </w:r>
    </w:p>
    <w:p w14:paraId="3C2BDCB5"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107F224B" w14:textId="77777777" w:rsidTr="00984FE3">
        <w:trPr>
          <w:cantSplit/>
          <w:jc w:val="center"/>
        </w:trPr>
        <w:tc>
          <w:tcPr>
            <w:tcW w:w="1091" w:type="pct"/>
            <w:shd w:val="clear" w:color="auto" w:fill="BFBFBF"/>
            <w:noWrap/>
            <w:vAlign w:val="center"/>
          </w:tcPr>
          <w:p w14:paraId="79BEEA89" w14:textId="77777777" w:rsidR="001D429A" w:rsidRPr="00353ED8" w:rsidRDefault="001D429A" w:rsidP="00984FE3">
            <w:pPr>
              <w:pStyle w:val="TAH"/>
            </w:pPr>
            <w:r w:rsidRPr="00353ED8">
              <w:t>Attribute name</w:t>
            </w:r>
          </w:p>
        </w:tc>
        <w:tc>
          <w:tcPr>
            <w:tcW w:w="3909" w:type="pct"/>
            <w:shd w:val="clear" w:color="auto" w:fill="BFBFBF"/>
            <w:noWrap/>
            <w:vAlign w:val="center"/>
          </w:tcPr>
          <w:p w14:paraId="2C388CD2" w14:textId="77777777" w:rsidR="001D429A" w:rsidRPr="00EE4C90" w:rsidRDefault="001D429A" w:rsidP="00984FE3">
            <w:pPr>
              <w:pStyle w:val="TAH"/>
              <w:ind w:left="111"/>
              <w:jc w:val="left"/>
            </w:pPr>
            <w:r>
              <w:t>Value</w:t>
            </w:r>
          </w:p>
        </w:tc>
      </w:tr>
      <w:tr w:rsidR="001D429A" w:rsidRPr="005B0391" w14:paraId="0CCC6A49" w14:textId="77777777" w:rsidTr="00984FE3">
        <w:tblPrEx>
          <w:tblLook w:val="04A0" w:firstRow="1" w:lastRow="0" w:firstColumn="1" w:lastColumn="0" w:noHBand="0" w:noVBand="1"/>
        </w:tblPrEx>
        <w:trPr>
          <w:cantSplit/>
          <w:trHeight w:val="164"/>
          <w:jc w:val="center"/>
        </w:trPr>
        <w:tc>
          <w:tcPr>
            <w:tcW w:w="1091" w:type="pct"/>
            <w:noWrap/>
          </w:tcPr>
          <w:p w14:paraId="78534E17"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2EE7C710" w14:textId="77777777" w:rsidR="001D429A" w:rsidRPr="005B0391" w:rsidRDefault="008979D5" w:rsidP="00984FE3">
            <w:pPr>
              <w:pStyle w:val="TAL"/>
              <w:ind w:left="111"/>
            </w:pPr>
            <w:r>
              <w:t>URL</w:t>
            </w:r>
          </w:p>
        </w:tc>
      </w:tr>
      <w:tr w:rsidR="001D429A" w:rsidRPr="005B0391" w14:paraId="6D5C1144" w14:textId="77777777" w:rsidTr="00984FE3">
        <w:tblPrEx>
          <w:tblLook w:val="04A0" w:firstRow="1" w:lastRow="0" w:firstColumn="1" w:lastColumn="0" w:noHBand="0" w:noVBand="1"/>
        </w:tblPrEx>
        <w:trPr>
          <w:cantSplit/>
          <w:trHeight w:val="164"/>
          <w:jc w:val="center"/>
        </w:trPr>
        <w:tc>
          <w:tcPr>
            <w:tcW w:w="1091" w:type="pct"/>
            <w:noWrap/>
          </w:tcPr>
          <w:p w14:paraId="19163236"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391043C" w14:textId="77777777" w:rsidR="001D429A" w:rsidRPr="005B0391" w:rsidRDefault="001D429A" w:rsidP="00984FE3">
            <w:pPr>
              <w:pStyle w:val="TAL"/>
              <w:ind w:left="111"/>
            </w:pPr>
            <w:r>
              <w:t>notifyFileReady, notifyFilePreparationError, notifyThresholdCrossing</w:t>
            </w:r>
          </w:p>
        </w:tc>
      </w:tr>
      <w:tr w:rsidR="001D429A" w:rsidRPr="00F3719F" w14:paraId="0635DFB4" w14:textId="77777777" w:rsidTr="00984FE3">
        <w:tblPrEx>
          <w:tblLook w:val="04A0" w:firstRow="1" w:lastRow="0" w:firstColumn="1" w:lastColumn="0" w:noHBand="0" w:noVBand="1"/>
        </w:tblPrEx>
        <w:trPr>
          <w:cantSplit/>
          <w:trHeight w:val="164"/>
          <w:jc w:val="center"/>
        </w:trPr>
        <w:tc>
          <w:tcPr>
            <w:tcW w:w="1091" w:type="pct"/>
            <w:noWrap/>
          </w:tcPr>
          <w:p w14:paraId="000F42A3"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647C0E1A"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6B85424F" w14:textId="77777777" w:rsidTr="00984FE3">
        <w:tblPrEx>
          <w:tblLook w:val="04A0" w:firstRow="1" w:lastRow="0" w:firstColumn="1" w:lastColumn="0" w:noHBand="0" w:noVBand="1"/>
        </w:tblPrEx>
        <w:trPr>
          <w:cantSplit/>
          <w:trHeight w:val="164"/>
          <w:jc w:val="center"/>
        </w:trPr>
        <w:tc>
          <w:tcPr>
            <w:tcW w:w="1091" w:type="pct"/>
            <w:noWrap/>
          </w:tcPr>
          <w:p w14:paraId="5BD3BEDA"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54D8F74" w14:textId="77777777" w:rsidR="001D429A" w:rsidRDefault="001D429A" w:rsidP="00984FE3">
            <w:pPr>
              <w:pStyle w:val="TAL"/>
              <w:ind w:left="111"/>
            </w:pPr>
            <w:r>
              <w:t>-</w:t>
            </w:r>
          </w:p>
        </w:tc>
      </w:tr>
    </w:tbl>
    <w:p w14:paraId="724DC37D" w14:textId="77777777" w:rsidR="001D429A" w:rsidRDefault="001D429A" w:rsidP="001D429A">
      <w:pPr>
        <w:pStyle w:val="ListParagraph"/>
      </w:pPr>
    </w:p>
    <w:p w14:paraId="2C5176BE"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C4512E4" w14:textId="77777777" w:rsidR="008979D5" w:rsidRDefault="008979D5" w:rsidP="008979D5">
      <w:pPr>
        <w:pStyle w:val="ListParagraph"/>
      </w:pPr>
      <w:r>
        <w:t>notificationTypes = notifyFileReady, notifyFilePreparationError, notifyThresholdCrossing</w:t>
      </w:r>
    </w:p>
    <w:p w14:paraId="10F293B1" w14:textId="77777777" w:rsidR="008979D5" w:rsidRDefault="008979D5" w:rsidP="001D429A">
      <w:pPr>
        <w:pStyle w:val="ListParagraph"/>
      </w:pPr>
      <w:r>
        <w:lastRenderedPageBreak/>
        <w:t>scope information is included if provided by the MNO.</w:t>
      </w:r>
    </w:p>
    <w:p w14:paraId="45189F2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5C9D86CF" w14:textId="77777777" w:rsidR="008979D5" w:rsidRPr="00603992" w:rsidRDefault="008979D5" w:rsidP="001D429A">
      <w:pPr>
        <w:pStyle w:val="B1"/>
      </w:pPr>
      <w:r>
        <w:t>15. The network operator producer sends notifyMOICreation to the notificationRecipientAddress in step 1.</w:t>
      </w:r>
    </w:p>
    <w:p w14:paraId="22499A87"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00B3315F" w14:textId="77777777" w:rsidTr="00984FE3">
        <w:trPr>
          <w:cantSplit/>
          <w:jc w:val="center"/>
        </w:trPr>
        <w:tc>
          <w:tcPr>
            <w:tcW w:w="1072" w:type="pct"/>
            <w:shd w:val="clear" w:color="auto" w:fill="BFBFBF"/>
            <w:noWrap/>
            <w:vAlign w:val="center"/>
          </w:tcPr>
          <w:p w14:paraId="7CB9F306" w14:textId="77777777" w:rsidR="001D429A" w:rsidRPr="00353ED8" w:rsidRDefault="001D429A" w:rsidP="00984FE3">
            <w:pPr>
              <w:pStyle w:val="TAH"/>
            </w:pPr>
            <w:r w:rsidRPr="00353ED8">
              <w:t>Attribute name</w:t>
            </w:r>
          </w:p>
        </w:tc>
        <w:tc>
          <w:tcPr>
            <w:tcW w:w="3928" w:type="pct"/>
            <w:shd w:val="clear" w:color="auto" w:fill="BFBFBF"/>
            <w:noWrap/>
            <w:vAlign w:val="center"/>
          </w:tcPr>
          <w:p w14:paraId="04AD200C" w14:textId="77777777" w:rsidR="001D429A" w:rsidRPr="00EE4C90" w:rsidRDefault="001D429A" w:rsidP="00984FE3">
            <w:pPr>
              <w:pStyle w:val="TAH"/>
              <w:ind w:left="111"/>
              <w:jc w:val="left"/>
            </w:pPr>
            <w:r>
              <w:t>Value</w:t>
            </w:r>
          </w:p>
        </w:tc>
      </w:tr>
      <w:tr w:rsidR="001D429A" w:rsidRPr="005B0391" w14:paraId="13AF65D8" w14:textId="77777777" w:rsidTr="00984FE3">
        <w:tblPrEx>
          <w:tblLook w:val="04A0" w:firstRow="1" w:lastRow="0" w:firstColumn="1" w:lastColumn="0" w:noHBand="0" w:noVBand="1"/>
        </w:tblPrEx>
        <w:trPr>
          <w:cantSplit/>
          <w:trHeight w:val="164"/>
          <w:jc w:val="center"/>
        </w:trPr>
        <w:tc>
          <w:tcPr>
            <w:tcW w:w="1072" w:type="pct"/>
            <w:noWrap/>
          </w:tcPr>
          <w:p w14:paraId="7579C826"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5C005450" w14:textId="77777777" w:rsidR="001D429A" w:rsidRPr="005B0391" w:rsidRDefault="001D429A" w:rsidP="00984FE3">
            <w:pPr>
              <w:pStyle w:val="TAL"/>
              <w:ind w:left="111"/>
            </w:pPr>
            <w:r>
              <w:t>name / value pairs of the attributes of the new object</w:t>
            </w:r>
          </w:p>
        </w:tc>
      </w:tr>
      <w:tr w:rsidR="001D429A" w14:paraId="598937B7" w14:textId="77777777" w:rsidTr="00984FE3">
        <w:tblPrEx>
          <w:tblLook w:val="04A0" w:firstRow="1" w:lastRow="0" w:firstColumn="1" w:lastColumn="0" w:noHBand="0" w:noVBand="1"/>
        </w:tblPrEx>
        <w:trPr>
          <w:cantSplit/>
          <w:trHeight w:val="164"/>
          <w:jc w:val="center"/>
        </w:trPr>
        <w:tc>
          <w:tcPr>
            <w:tcW w:w="1072" w:type="pct"/>
            <w:noWrap/>
          </w:tcPr>
          <w:p w14:paraId="4AE2CEB5"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7A20DB47" w14:textId="77777777" w:rsidR="001D429A" w:rsidRDefault="001D429A" w:rsidP="00984FE3">
            <w:pPr>
              <w:pStyle w:val="TAL"/>
              <w:ind w:left="111"/>
              <w:rPr>
                <w:lang w:val="de-DE"/>
              </w:rPr>
            </w:pPr>
            <w:r>
              <w:rPr>
                <w:lang w:val="de-DE"/>
              </w:rPr>
              <w:t>OperationSucceeded | OperationFailed</w:t>
            </w:r>
          </w:p>
        </w:tc>
      </w:tr>
    </w:tbl>
    <w:p w14:paraId="002B4A51" w14:textId="77777777" w:rsidR="001D429A" w:rsidRDefault="001D429A" w:rsidP="001D429A">
      <w:pPr>
        <w:pStyle w:val="ListParagraph"/>
      </w:pPr>
    </w:p>
    <w:p w14:paraId="17CEA8F2" w14:textId="77777777" w:rsidR="001D429A" w:rsidRDefault="001D429A" w:rsidP="001D429A">
      <w:pPr>
        <w:pStyle w:val="B1"/>
      </w:pPr>
      <w:r>
        <w:tab/>
        <w:t>The DSO consumer stores the attribute name/value pairs.</w:t>
      </w:r>
    </w:p>
    <w:p w14:paraId="6E340323"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5C6938E6" w14:textId="77777777" w:rsidR="00984FE3" w:rsidRDefault="00984FE3" w:rsidP="008E7874">
      <w:pPr>
        <w:pStyle w:val="Heading4"/>
      </w:pPr>
      <w:r>
        <w:t>A</w:t>
      </w:r>
      <w:r w:rsidRPr="005D4F42">
        <w:t>.1.1.</w:t>
      </w:r>
      <w:r>
        <w:t>3</w:t>
      </w:r>
      <w:r w:rsidRPr="005D4F42">
        <w:tab/>
        <w:t>Signal flow</w:t>
      </w:r>
      <w:r>
        <w:t xml:space="preserve"> – completion</w:t>
      </w:r>
    </w:p>
    <w:p w14:paraId="4BB8C438"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A4C6B11"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30B43309" w14:textId="77777777" w:rsidR="00984FE3" w:rsidRDefault="00DF0A17" w:rsidP="00984FE3">
      <w:pPr>
        <w:jc w:val="center"/>
      </w:pPr>
      <w:r>
        <w:rPr>
          <w:noProof/>
          <w:lang w:val="en-IN" w:eastAsia="en-IN"/>
        </w:rPr>
        <w:lastRenderedPageBreak/>
        <w:drawing>
          <wp:inline distT="0" distB="0" distL="0" distR="0" wp14:anchorId="63CC15A6" wp14:editId="276764D0">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0C169B2B" w14:textId="77777777" w:rsidR="00984FE3" w:rsidRDefault="00984FE3" w:rsidP="00984FE3">
      <w:pPr>
        <w:jc w:val="center"/>
      </w:pPr>
      <w:r>
        <w:lastRenderedPageBreak/>
        <w:t xml:space="preserve">Figure </w:t>
      </w:r>
      <w:r w:rsidR="00BA2DE8">
        <w:t>A.</w:t>
      </w:r>
      <w:r>
        <w:t>1.1.3-1</w:t>
      </w:r>
    </w:p>
    <w:p w14:paraId="5A4B6B41" w14:textId="77777777" w:rsidR="00984FE3" w:rsidRDefault="00984FE3" w:rsidP="00984FE3">
      <w:pPr>
        <w:pStyle w:val="ListParagraph"/>
        <w:numPr>
          <w:ilvl w:val="0"/>
          <w:numId w:val="19"/>
        </w:numPr>
      </w:pPr>
      <w:r>
        <w:t>PerfMetricJob</w:t>
      </w:r>
    </w:p>
    <w:p w14:paraId="1A5E8404"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36FB5A68"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63C81029"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0D20E092"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F3AB587" w14:textId="77777777" w:rsidTr="00984FE3">
        <w:trPr>
          <w:cantSplit/>
          <w:jc w:val="center"/>
        </w:trPr>
        <w:tc>
          <w:tcPr>
            <w:tcW w:w="1072" w:type="pct"/>
            <w:shd w:val="clear" w:color="auto" w:fill="BFBFBF"/>
            <w:noWrap/>
            <w:vAlign w:val="center"/>
          </w:tcPr>
          <w:p w14:paraId="4153F530" w14:textId="77777777" w:rsidR="00984FE3" w:rsidRPr="00353ED8" w:rsidRDefault="00984FE3" w:rsidP="00984FE3">
            <w:pPr>
              <w:pStyle w:val="TAH"/>
            </w:pPr>
            <w:r w:rsidRPr="00353ED8">
              <w:t>Attribute name</w:t>
            </w:r>
          </w:p>
        </w:tc>
        <w:tc>
          <w:tcPr>
            <w:tcW w:w="3928" w:type="pct"/>
            <w:shd w:val="clear" w:color="auto" w:fill="BFBFBF"/>
            <w:noWrap/>
            <w:vAlign w:val="center"/>
          </w:tcPr>
          <w:p w14:paraId="4CF21C76" w14:textId="77777777" w:rsidR="00984FE3" w:rsidRPr="00EE4C90" w:rsidRDefault="00984FE3" w:rsidP="00984FE3">
            <w:pPr>
              <w:pStyle w:val="TAH"/>
              <w:ind w:left="111"/>
              <w:jc w:val="left"/>
            </w:pPr>
            <w:r>
              <w:t>Value</w:t>
            </w:r>
          </w:p>
        </w:tc>
      </w:tr>
      <w:tr w:rsidR="00984FE3" w:rsidRPr="005B0391" w14:paraId="40F97D3D" w14:textId="77777777" w:rsidTr="00984FE3">
        <w:tblPrEx>
          <w:tblLook w:val="04A0" w:firstRow="1" w:lastRow="0" w:firstColumn="1" w:lastColumn="0" w:noHBand="0" w:noVBand="1"/>
        </w:tblPrEx>
        <w:trPr>
          <w:cantSplit/>
          <w:trHeight w:val="164"/>
          <w:jc w:val="center"/>
        </w:trPr>
        <w:tc>
          <w:tcPr>
            <w:tcW w:w="1072" w:type="pct"/>
            <w:noWrap/>
          </w:tcPr>
          <w:p w14:paraId="0A52F402"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2B679CDC" w14:textId="77777777" w:rsidR="00984FE3" w:rsidRPr="005B0391" w:rsidRDefault="00984FE3" w:rsidP="00984FE3">
            <w:pPr>
              <w:pStyle w:val="TAL"/>
              <w:ind w:left="111"/>
            </w:pPr>
            <w:r>
              <w:t>LIST OF SEQUENCE &lt;ManageedEntity DN, ManagedEntity class name&gt;</w:t>
            </w:r>
          </w:p>
        </w:tc>
      </w:tr>
      <w:tr w:rsidR="00984FE3" w14:paraId="39EFD6FD" w14:textId="77777777" w:rsidTr="00984FE3">
        <w:tblPrEx>
          <w:tblLook w:val="04A0" w:firstRow="1" w:lastRow="0" w:firstColumn="1" w:lastColumn="0" w:noHBand="0" w:noVBand="1"/>
        </w:tblPrEx>
        <w:trPr>
          <w:cantSplit/>
          <w:trHeight w:val="164"/>
          <w:jc w:val="center"/>
        </w:trPr>
        <w:tc>
          <w:tcPr>
            <w:tcW w:w="1072" w:type="pct"/>
            <w:noWrap/>
          </w:tcPr>
          <w:p w14:paraId="3E46546B"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2B215CBF" w14:textId="77777777" w:rsidR="00984FE3" w:rsidRDefault="00984FE3" w:rsidP="00984FE3">
            <w:pPr>
              <w:pStyle w:val="TAL"/>
              <w:ind w:left="111"/>
              <w:rPr>
                <w:lang w:val="de-DE"/>
              </w:rPr>
            </w:pPr>
            <w:r>
              <w:rPr>
                <w:lang w:val="de-DE"/>
              </w:rPr>
              <w:t>OperationSucceeded | OperationFailed | OperationPartiallySucceeded</w:t>
            </w:r>
          </w:p>
        </w:tc>
      </w:tr>
    </w:tbl>
    <w:p w14:paraId="41178C50" w14:textId="77777777" w:rsidR="00984FE3" w:rsidRPr="00797969" w:rsidRDefault="00984FE3" w:rsidP="00984FE3"/>
    <w:p w14:paraId="3F6EC230"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171C7F36" w14:textId="77777777" w:rsidR="00984FE3" w:rsidRDefault="00984FE3" w:rsidP="00984FE3">
      <w:pPr>
        <w:ind w:left="852"/>
      </w:pPr>
      <w:r w:rsidRPr="00F253AC">
        <w:t>When the "PerfMetricJob" is deleted, the ongoing reporting period shall be aborted</w:t>
      </w:r>
      <w:r w:rsidR="000509AB">
        <w:t>.</w:t>
      </w:r>
    </w:p>
    <w:p w14:paraId="3B48F0F1" w14:textId="77777777" w:rsidR="00984FE3" w:rsidRDefault="00984FE3" w:rsidP="00984FE3">
      <w:pPr>
        <w:pStyle w:val="ListParagraph"/>
        <w:numPr>
          <w:ilvl w:val="0"/>
          <w:numId w:val="19"/>
        </w:numPr>
      </w:pPr>
      <w:r>
        <w:t>ThresholdMonitor</w:t>
      </w:r>
    </w:p>
    <w:p w14:paraId="78501B79"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343AED90"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53B889D9"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698D302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47599FD2" w14:textId="77777777" w:rsidTr="00984FE3">
        <w:trPr>
          <w:cantSplit/>
          <w:jc w:val="center"/>
        </w:trPr>
        <w:tc>
          <w:tcPr>
            <w:tcW w:w="1072" w:type="pct"/>
            <w:shd w:val="clear" w:color="auto" w:fill="BFBFBF"/>
            <w:noWrap/>
            <w:vAlign w:val="center"/>
          </w:tcPr>
          <w:p w14:paraId="687E598F" w14:textId="77777777" w:rsidR="00984FE3" w:rsidRPr="00353ED8" w:rsidRDefault="00984FE3" w:rsidP="00984FE3">
            <w:pPr>
              <w:pStyle w:val="TAH"/>
            </w:pPr>
            <w:r w:rsidRPr="00353ED8">
              <w:t>Attribute name</w:t>
            </w:r>
          </w:p>
        </w:tc>
        <w:tc>
          <w:tcPr>
            <w:tcW w:w="3928" w:type="pct"/>
            <w:shd w:val="clear" w:color="auto" w:fill="BFBFBF"/>
            <w:noWrap/>
            <w:vAlign w:val="center"/>
          </w:tcPr>
          <w:p w14:paraId="523E9EA9" w14:textId="77777777" w:rsidR="00984FE3" w:rsidRPr="00EE4C90" w:rsidRDefault="00984FE3" w:rsidP="00984FE3">
            <w:pPr>
              <w:pStyle w:val="TAH"/>
              <w:ind w:left="111"/>
              <w:jc w:val="left"/>
            </w:pPr>
            <w:r>
              <w:t>Value</w:t>
            </w:r>
          </w:p>
        </w:tc>
      </w:tr>
      <w:tr w:rsidR="00984FE3" w:rsidRPr="005B0391" w14:paraId="0A7C9DD7" w14:textId="77777777" w:rsidTr="00984FE3">
        <w:tblPrEx>
          <w:tblLook w:val="04A0" w:firstRow="1" w:lastRow="0" w:firstColumn="1" w:lastColumn="0" w:noHBand="0" w:noVBand="1"/>
        </w:tblPrEx>
        <w:trPr>
          <w:cantSplit/>
          <w:trHeight w:val="164"/>
          <w:jc w:val="center"/>
        </w:trPr>
        <w:tc>
          <w:tcPr>
            <w:tcW w:w="1072" w:type="pct"/>
            <w:noWrap/>
          </w:tcPr>
          <w:p w14:paraId="545520BE"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0D5F09D" w14:textId="77777777" w:rsidR="00984FE3" w:rsidRPr="005B0391" w:rsidRDefault="00984FE3" w:rsidP="00984FE3">
            <w:pPr>
              <w:pStyle w:val="TAL"/>
              <w:ind w:left="111"/>
            </w:pPr>
            <w:r>
              <w:t>LIST OF SEQUENCE &lt;ManageedEntity DN, ManagedEntity class name&gt;</w:t>
            </w:r>
          </w:p>
        </w:tc>
      </w:tr>
      <w:tr w:rsidR="00984FE3" w14:paraId="7EFD430D" w14:textId="77777777" w:rsidTr="00984FE3">
        <w:tblPrEx>
          <w:tblLook w:val="04A0" w:firstRow="1" w:lastRow="0" w:firstColumn="1" w:lastColumn="0" w:noHBand="0" w:noVBand="1"/>
        </w:tblPrEx>
        <w:trPr>
          <w:cantSplit/>
          <w:trHeight w:val="164"/>
          <w:jc w:val="center"/>
        </w:trPr>
        <w:tc>
          <w:tcPr>
            <w:tcW w:w="1072" w:type="pct"/>
            <w:noWrap/>
          </w:tcPr>
          <w:p w14:paraId="69BFFCAC"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054D3BD6" w14:textId="77777777" w:rsidR="00984FE3" w:rsidRDefault="00984FE3" w:rsidP="00984FE3">
            <w:pPr>
              <w:pStyle w:val="TAL"/>
              <w:ind w:left="111"/>
              <w:rPr>
                <w:lang w:val="de-DE"/>
              </w:rPr>
            </w:pPr>
            <w:r>
              <w:rPr>
                <w:lang w:val="de-DE"/>
              </w:rPr>
              <w:t>OperationSucceeded | OperationFailed | OperationPartiallySucceeded</w:t>
            </w:r>
          </w:p>
        </w:tc>
      </w:tr>
    </w:tbl>
    <w:p w14:paraId="55024068" w14:textId="77777777" w:rsidR="00984FE3" w:rsidRPr="005D4F42" w:rsidRDefault="00984FE3" w:rsidP="00984FE3"/>
    <w:p w14:paraId="526DCB31"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591908D7" w14:textId="77777777" w:rsidR="00984FE3" w:rsidRDefault="00984FE3" w:rsidP="00984FE3">
      <w:pPr>
        <w:ind w:left="852"/>
      </w:pPr>
    </w:p>
    <w:p w14:paraId="30750B7B" w14:textId="77777777" w:rsidR="00984FE3" w:rsidRDefault="00984FE3" w:rsidP="00984FE3">
      <w:pPr>
        <w:pStyle w:val="ListParagraph"/>
        <w:numPr>
          <w:ilvl w:val="0"/>
          <w:numId w:val="19"/>
        </w:numPr>
      </w:pPr>
      <w:r>
        <w:t>NtfSubscriptionControl</w:t>
      </w:r>
    </w:p>
    <w:p w14:paraId="15462C54"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401F404C"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09F27CC7"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2605B506" w14:textId="77777777" w:rsidTr="00984FE3">
        <w:trPr>
          <w:cantSplit/>
          <w:jc w:val="center"/>
        </w:trPr>
        <w:tc>
          <w:tcPr>
            <w:tcW w:w="1072" w:type="pct"/>
            <w:shd w:val="clear" w:color="auto" w:fill="BFBFBF"/>
            <w:noWrap/>
            <w:vAlign w:val="center"/>
          </w:tcPr>
          <w:p w14:paraId="36A9979D" w14:textId="77777777" w:rsidR="00984FE3" w:rsidRPr="00353ED8" w:rsidRDefault="00984FE3" w:rsidP="00984FE3">
            <w:pPr>
              <w:pStyle w:val="TAH"/>
            </w:pPr>
            <w:r w:rsidRPr="00353ED8">
              <w:t>Attribute name</w:t>
            </w:r>
          </w:p>
        </w:tc>
        <w:tc>
          <w:tcPr>
            <w:tcW w:w="3928" w:type="pct"/>
            <w:shd w:val="clear" w:color="auto" w:fill="BFBFBF"/>
            <w:noWrap/>
            <w:vAlign w:val="center"/>
          </w:tcPr>
          <w:p w14:paraId="232A3A27" w14:textId="77777777" w:rsidR="00984FE3" w:rsidRPr="00EE4C90" w:rsidRDefault="00984FE3" w:rsidP="00984FE3">
            <w:pPr>
              <w:pStyle w:val="TAH"/>
              <w:ind w:left="111"/>
              <w:jc w:val="left"/>
            </w:pPr>
            <w:r>
              <w:t>Value</w:t>
            </w:r>
          </w:p>
        </w:tc>
      </w:tr>
      <w:tr w:rsidR="00984FE3" w:rsidRPr="005B0391" w14:paraId="2772F716" w14:textId="77777777" w:rsidTr="00984FE3">
        <w:tblPrEx>
          <w:tblLook w:val="04A0" w:firstRow="1" w:lastRow="0" w:firstColumn="1" w:lastColumn="0" w:noHBand="0" w:noVBand="1"/>
        </w:tblPrEx>
        <w:trPr>
          <w:cantSplit/>
          <w:trHeight w:val="164"/>
          <w:jc w:val="center"/>
        </w:trPr>
        <w:tc>
          <w:tcPr>
            <w:tcW w:w="1072" w:type="pct"/>
            <w:noWrap/>
          </w:tcPr>
          <w:p w14:paraId="43FE6C43"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128C3251" w14:textId="77777777" w:rsidR="00984FE3" w:rsidRPr="005B0391" w:rsidRDefault="00984FE3" w:rsidP="00984FE3">
            <w:pPr>
              <w:pStyle w:val="TAL"/>
              <w:ind w:left="111"/>
            </w:pPr>
            <w:r>
              <w:t>LIST OF SEQUENCE &lt;ManageedEntity DN, ManagedEntity class name&gt;</w:t>
            </w:r>
          </w:p>
        </w:tc>
      </w:tr>
      <w:tr w:rsidR="00984FE3" w14:paraId="5678AD8D" w14:textId="77777777" w:rsidTr="00984FE3">
        <w:tblPrEx>
          <w:tblLook w:val="04A0" w:firstRow="1" w:lastRow="0" w:firstColumn="1" w:lastColumn="0" w:noHBand="0" w:noVBand="1"/>
        </w:tblPrEx>
        <w:trPr>
          <w:cantSplit/>
          <w:trHeight w:val="164"/>
          <w:jc w:val="center"/>
        </w:trPr>
        <w:tc>
          <w:tcPr>
            <w:tcW w:w="1072" w:type="pct"/>
            <w:noWrap/>
          </w:tcPr>
          <w:p w14:paraId="007DE08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781B9D91" w14:textId="77777777" w:rsidR="00984FE3" w:rsidRDefault="00984FE3" w:rsidP="00984FE3">
            <w:pPr>
              <w:pStyle w:val="TAL"/>
              <w:ind w:left="111"/>
              <w:rPr>
                <w:lang w:val="de-DE"/>
              </w:rPr>
            </w:pPr>
            <w:r>
              <w:rPr>
                <w:lang w:val="de-DE"/>
              </w:rPr>
              <w:t>OperationSucceeded | OperationFailed | OperationPartiallySucceeded</w:t>
            </w:r>
          </w:p>
        </w:tc>
      </w:tr>
    </w:tbl>
    <w:p w14:paraId="6EA6D290" w14:textId="77777777" w:rsidR="00984FE3" w:rsidRDefault="00984FE3" w:rsidP="00984FE3"/>
    <w:p w14:paraId="10E8BE13" w14:textId="77777777" w:rsidR="0035418E" w:rsidRPr="00603992" w:rsidRDefault="0035418E" w:rsidP="0035418E">
      <w:pPr>
        <w:pStyle w:val="Heading3"/>
      </w:pPr>
      <w:bookmarkStart w:id="192" w:name="_Toc158125087"/>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2"/>
      <w:r w:rsidRPr="00603992">
        <w:t xml:space="preserve"> </w:t>
      </w:r>
    </w:p>
    <w:p w14:paraId="4BD097C6" w14:textId="77777777" w:rsidR="0035418E" w:rsidRPr="00603992" w:rsidRDefault="0035418E" w:rsidP="0035418E">
      <w:pPr>
        <w:pStyle w:val="Heading4"/>
      </w:pPr>
      <w:r>
        <w:t>A</w:t>
      </w:r>
      <w:r w:rsidRPr="00603992">
        <w:t>.1.</w:t>
      </w:r>
      <w:r>
        <w:t>2</w:t>
      </w:r>
      <w:r w:rsidRPr="00603992">
        <w:t>.1</w:t>
      </w:r>
      <w:r>
        <w:tab/>
      </w:r>
      <w:r w:rsidRPr="00603992">
        <w:t>General</w:t>
      </w:r>
    </w:p>
    <w:p w14:paraId="1C5B5B9A"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77D5E029" w14:textId="77777777" w:rsidR="0035418E" w:rsidRDefault="0035418E" w:rsidP="0035418E">
      <w:pPr>
        <w:pStyle w:val="Heading4"/>
      </w:pPr>
      <w:r>
        <w:t>A</w:t>
      </w:r>
      <w:r w:rsidRPr="00603992">
        <w:t>.1.</w:t>
      </w:r>
      <w:r>
        <w:t>2</w:t>
      </w:r>
      <w:r w:rsidRPr="00603992">
        <w:t>.2</w:t>
      </w:r>
      <w:r w:rsidRPr="00603992">
        <w:tab/>
        <w:t>Signal flow</w:t>
      </w:r>
    </w:p>
    <w:p w14:paraId="63056E18"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625D6975" w14:textId="77777777" w:rsidR="0035418E" w:rsidRDefault="0035418E" w:rsidP="0035418E">
      <w:pPr>
        <w:ind w:left="284"/>
      </w:pPr>
      <w:r>
        <w:t>the identity of the cell site: base station ID, or</w:t>
      </w:r>
    </w:p>
    <w:p w14:paraId="34A38612" w14:textId="77777777" w:rsidR="0035418E" w:rsidRDefault="0035418E" w:rsidP="0035418E">
      <w:pPr>
        <w:ind w:left="284"/>
      </w:pPr>
      <w:r>
        <w:t>the estimated location of the cell site antenna</w:t>
      </w:r>
    </w:p>
    <w:p w14:paraId="005B2ED8"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4520C0D4" w14:textId="77777777" w:rsidR="0035418E" w:rsidRDefault="0035418E" w:rsidP="0035418E">
      <w:pPr>
        <w:pStyle w:val="NO"/>
      </w:pPr>
      <w:r>
        <w:t>The MNO exposes a MnS producer (termed in this clause 'network operator producer').</w:t>
      </w:r>
    </w:p>
    <w:p w14:paraId="14924CE0" w14:textId="77777777" w:rsidR="0035418E" w:rsidRDefault="0035418E" w:rsidP="0035418E">
      <w:pPr>
        <w:pStyle w:val="NO"/>
      </w:pPr>
      <w:r>
        <w:rPr>
          <w:noProof/>
          <w:lang w:val="en-IN" w:eastAsia="en-IN"/>
        </w:rPr>
        <w:lastRenderedPageBreak/>
        <w:drawing>
          <wp:inline distT="0" distB="0" distL="0" distR="0" wp14:anchorId="44933B6E" wp14:editId="5F5BC9D2">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B9BF6A8" w14:textId="77777777" w:rsidR="0035418E" w:rsidRDefault="0035418E" w:rsidP="0035418E">
      <w:pPr>
        <w:pStyle w:val="TF"/>
      </w:pPr>
      <w:r>
        <w:t>Figure A.1.2.2-1 Create PerfMetricJob</w:t>
      </w:r>
    </w:p>
    <w:p w14:paraId="3952573C" w14:textId="77777777" w:rsidR="0035418E" w:rsidRDefault="0035418E" w:rsidP="0035418E"/>
    <w:p w14:paraId="26E96839" w14:textId="77777777" w:rsidR="0035418E" w:rsidRDefault="002840C0" w:rsidP="002840C0">
      <w:r>
        <w:t>A.</w:t>
      </w:r>
      <w:r>
        <w:tab/>
        <w:t xml:space="preserve"> </w:t>
      </w:r>
      <w:r w:rsidR="0035418E">
        <w:t>PerfMetricJob</w:t>
      </w:r>
    </w:p>
    <w:p w14:paraId="63501AD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26958A7C" w14:textId="77777777" w:rsidTr="00DD517F">
        <w:trPr>
          <w:cantSplit/>
          <w:jc w:val="center"/>
        </w:trPr>
        <w:tc>
          <w:tcPr>
            <w:tcW w:w="1053" w:type="pct"/>
            <w:shd w:val="clear" w:color="auto" w:fill="BFBFBF"/>
            <w:noWrap/>
            <w:vAlign w:val="center"/>
          </w:tcPr>
          <w:p w14:paraId="1323670E"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50354499" w14:textId="77777777" w:rsidR="0035418E" w:rsidRPr="00EE4C90" w:rsidRDefault="0035418E" w:rsidP="00DD517F">
            <w:pPr>
              <w:pStyle w:val="TAH"/>
              <w:ind w:left="111"/>
              <w:jc w:val="left"/>
            </w:pPr>
            <w:r>
              <w:t>Value</w:t>
            </w:r>
          </w:p>
        </w:tc>
      </w:tr>
      <w:tr w:rsidR="0035418E" w:rsidRPr="005B0391" w14:paraId="4073FD77" w14:textId="77777777" w:rsidTr="00DD517F">
        <w:tblPrEx>
          <w:tblLook w:val="04A0" w:firstRow="1" w:lastRow="0" w:firstColumn="1" w:lastColumn="0" w:noHBand="0" w:noVBand="1"/>
        </w:tblPrEx>
        <w:trPr>
          <w:cantSplit/>
          <w:trHeight w:val="164"/>
          <w:jc w:val="center"/>
        </w:trPr>
        <w:tc>
          <w:tcPr>
            <w:tcW w:w="1053" w:type="pct"/>
            <w:noWrap/>
          </w:tcPr>
          <w:p w14:paraId="51EE75E9"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442E54B2" w14:textId="77777777" w:rsidR="0035418E" w:rsidRPr="005B0391" w:rsidRDefault="0035418E" w:rsidP="00DD517F">
            <w:pPr>
              <w:pStyle w:val="TAL"/>
              <w:ind w:left="111"/>
            </w:pPr>
            <w:r>
              <w:t>-</w:t>
            </w:r>
          </w:p>
        </w:tc>
      </w:tr>
      <w:tr w:rsidR="0035418E" w:rsidRPr="005B0391" w14:paraId="371AB4D7" w14:textId="77777777" w:rsidTr="00DD517F">
        <w:tblPrEx>
          <w:tblLook w:val="04A0" w:firstRow="1" w:lastRow="0" w:firstColumn="1" w:lastColumn="0" w:noHBand="0" w:noVBand="1"/>
        </w:tblPrEx>
        <w:trPr>
          <w:cantSplit/>
          <w:trHeight w:val="164"/>
          <w:jc w:val="center"/>
        </w:trPr>
        <w:tc>
          <w:tcPr>
            <w:tcW w:w="1053" w:type="pct"/>
            <w:noWrap/>
          </w:tcPr>
          <w:p w14:paraId="3CCF9F0A"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04151030" w14:textId="77777777" w:rsidR="0035418E" w:rsidRPr="005B0391" w:rsidRDefault="0035418E" w:rsidP="00DD517F">
            <w:pPr>
              <w:pStyle w:val="TAL"/>
              <w:ind w:left="111"/>
            </w:pPr>
            <w:r>
              <w:t>-</w:t>
            </w:r>
          </w:p>
        </w:tc>
      </w:tr>
      <w:tr w:rsidR="0035418E" w:rsidRPr="00F3719F" w14:paraId="589B43F7" w14:textId="77777777" w:rsidTr="00DD517F">
        <w:tblPrEx>
          <w:tblLook w:val="04A0" w:firstRow="1" w:lastRow="0" w:firstColumn="1" w:lastColumn="0" w:noHBand="0" w:noVBand="1"/>
        </w:tblPrEx>
        <w:trPr>
          <w:cantSplit/>
          <w:trHeight w:val="164"/>
          <w:jc w:val="center"/>
        </w:trPr>
        <w:tc>
          <w:tcPr>
            <w:tcW w:w="1053" w:type="pct"/>
            <w:noWrap/>
          </w:tcPr>
          <w:p w14:paraId="169866D0"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6FACF0B5" w14:textId="77777777" w:rsidR="0035418E" w:rsidRPr="00F3719F" w:rsidRDefault="0035418E" w:rsidP="00DD517F">
            <w:pPr>
              <w:pStyle w:val="TAL"/>
              <w:ind w:left="111"/>
            </w:pPr>
            <w:r>
              <w:t>pmj_group_0001</w:t>
            </w:r>
          </w:p>
        </w:tc>
      </w:tr>
      <w:tr w:rsidR="0035418E" w14:paraId="075986F0" w14:textId="77777777" w:rsidTr="00DD517F">
        <w:tblPrEx>
          <w:tblLook w:val="04A0" w:firstRow="1" w:lastRow="0" w:firstColumn="1" w:lastColumn="0" w:noHBand="0" w:noVBand="1"/>
        </w:tblPrEx>
        <w:trPr>
          <w:cantSplit/>
          <w:trHeight w:val="164"/>
          <w:jc w:val="center"/>
        </w:trPr>
        <w:tc>
          <w:tcPr>
            <w:tcW w:w="1053" w:type="pct"/>
            <w:noWrap/>
          </w:tcPr>
          <w:p w14:paraId="578B5071"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1699E69B" w14:textId="77777777" w:rsidR="0035418E" w:rsidRDefault="0035418E" w:rsidP="00DD517F">
            <w:pPr>
              <w:pStyle w:val="TAL"/>
              <w:ind w:left="111"/>
            </w:pPr>
            <w:r>
              <w:t>DRB.AirIfDelayDL_PLMN, DRB.AirIfDelayUl_PLMN,</w:t>
            </w:r>
          </w:p>
          <w:p w14:paraId="29307CD6" w14:textId="77777777" w:rsidR="0035418E" w:rsidRDefault="0035418E" w:rsidP="00DD517F">
            <w:pPr>
              <w:pStyle w:val="TAL"/>
              <w:ind w:left="111"/>
            </w:pPr>
          </w:p>
          <w:p w14:paraId="4431DDE2" w14:textId="77777777" w:rsidR="0035418E" w:rsidRDefault="0035418E" w:rsidP="00DD517F">
            <w:pPr>
              <w:pStyle w:val="TAL"/>
              <w:ind w:left="111"/>
            </w:pPr>
            <w:r>
              <w:t>DRB.UEThpDL.PLMN,</w:t>
            </w:r>
          </w:p>
          <w:p w14:paraId="4819ED29" w14:textId="77777777" w:rsidR="0035418E" w:rsidRDefault="0035418E" w:rsidP="00DD517F">
            <w:pPr>
              <w:pStyle w:val="TAL"/>
              <w:ind w:left="111"/>
            </w:pPr>
            <w:r>
              <w:t xml:space="preserve">DRB.UEThpUL.PLMN, </w:t>
            </w:r>
          </w:p>
          <w:p w14:paraId="25AC115E" w14:textId="77777777" w:rsidR="0035418E" w:rsidRDefault="0035418E" w:rsidP="00DD517F">
            <w:pPr>
              <w:pStyle w:val="TAL"/>
              <w:ind w:left="111"/>
            </w:pPr>
          </w:p>
          <w:p w14:paraId="552303F6" w14:textId="77777777" w:rsidR="0035418E" w:rsidRDefault="0035418E" w:rsidP="00DD517F">
            <w:pPr>
              <w:pStyle w:val="TAL"/>
              <w:ind w:left="111"/>
            </w:pPr>
            <w:r>
              <w:t xml:space="preserve">DRB.PacketLossRateUL </w:t>
            </w:r>
          </w:p>
          <w:p w14:paraId="3B5BD2C7" w14:textId="77777777" w:rsidR="0035418E" w:rsidRDefault="0035418E" w:rsidP="00DD517F">
            <w:pPr>
              <w:pStyle w:val="TAL"/>
              <w:ind w:left="111"/>
            </w:pPr>
          </w:p>
          <w:p w14:paraId="4CB1F109" w14:textId="77777777" w:rsidR="0035418E" w:rsidRDefault="0035418E" w:rsidP="00DD517F">
            <w:pPr>
              <w:pStyle w:val="TAL"/>
              <w:ind w:left="111"/>
            </w:pPr>
            <w:r w:rsidRPr="00E36BBB">
              <w:t>SO.CellInServiceTotal.NCGI</w:t>
            </w:r>
          </w:p>
          <w:p w14:paraId="6178D0D1" w14:textId="77777777" w:rsidR="0035418E" w:rsidRDefault="0035418E" w:rsidP="00DD517F">
            <w:pPr>
              <w:pStyle w:val="TAL"/>
              <w:ind w:left="111"/>
            </w:pPr>
            <w:r w:rsidRPr="00A76FC3">
              <w:t>SO.CellOOSTimeTotal.NCGI</w:t>
            </w:r>
          </w:p>
          <w:p w14:paraId="72EFC700" w14:textId="77777777" w:rsidR="0035418E" w:rsidRDefault="0035418E" w:rsidP="00DD517F">
            <w:pPr>
              <w:pStyle w:val="TAL"/>
              <w:ind w:left="111"/>
            </w:pPr>
            <w:r w:rsidRPr="00A76FC3">
              <w:t>SO.CellOOSTimeAverage.NCGI</w:t>
            </w:r>
          </w:p>
          <w:p w14:paraId="73B24C79"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1A2CB95E"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40D004EB" w14:textId="77777777" w:rsidR="0035418E" w:rsidRDefault="0035418E" w:rsidP="00DD517F">
            <w:pPr>
              <w:pStyle w:val="TAL"/>
              <w:ind w:left="111"/>
            </w:pPr>
          </w:p>
        </w:tc>
      </w:tr>
      <w:tr w:rsidR="0035418E" w14:paraId="0A5C3A52" w14:textId="77777777" w:rsidTr="00DD517F">
        <w:tblPrEx>
          <w:tblLook w:val="04A0" w:firstRow="1" w:lastRow="0" w:firstColumn="1" w:lastColumn="0" w:noHBand="0" w:noVBand="1"/>
        </w:tblPrEx>
        <w:trPr>
          <w:cantSplit/>
          <w:trHeight w:val="164"/>
          <w:jc w:val="center"/>
        </w:trPr>
        <w:tc>
          <w:tcPr>
            <w:tcW w:w="1053" w:type="pct"/>
            <w:noWrap/>
          </w:tcPr>
          <w:p w14:paraId="109A5751"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0C1485C3" w14:textId="77777777" w:rsidR="0035418E" w:rsidRDefault="0035418E" w:rsidP="00DD517F">
            <w:pPr>
              <w:pStyle w:val="TAL"/>
              <w:ind w:left="111"/>
            </w:pPr>
            <w:r>
              <w:t>7200</w:t>
            </w:r>
          </w:p>
        </w:tc>
      </w:tr>
      <w:tr w:rsidR="0035418E" w:rsidRPr="00CE6AD3" w14:paraId="6BB82E12" w14:textId="77777777" w:rsidTr="00DD517F">
        <w:trPr>
          <w:cantSplit/>
          <w:jc w:val="center"/>
        </w:trPr>
        <w:tc>
          <w:tcPr>
            <w:tcW w:w="1053" w:type="pct"/>
            <w:noWrap/>
          </w:tcPr>
          <w:p w14:paraId="0F362346" w14:textId="77777777" w:rsidR="0035418E" w:rsidRPr="00B26339" w:rsidRDefault="0035418E" w:rsidP="00DD517F">
            <w:pPr>
              <w:pStyle w:val="TAL"/>
              <w:rPr>
                <w:rFonts w:cs="Arial"/>
              </w:rPr>
            </w:pPr>
            <w:r w:rsidRPr="00B26339">
              <w:rPr>
                <w:rFonts w:cs="Arial"/>
              </w:rPr>
              <w:t>objectInstances</w:t>
            </w:r>
          </w:p>
        </w:tc>
        <w:tc>
          <w:tcPr>
            <w:tcW w:w="3947" w:type="pct"/>
            <w:noWrap/>
          </w:tcPr>
          <w:p w14:paraId="2AF3F2D9" w14:textId="77777777" w:rsidR="0035418E" w:rsidRPr="00CE6AD3" w:rsidRDefault="0035418E" w:rsidP="00DD517F">
            <w:pPr>
              <w:pStyle w:val="TAL"/>
              <w:ind w:left="111"/>
            </w:pPr>
            <w:r>
              <w:t>included if</w:t>
            </w:r>
            <w:r>
              <w:rPr>
                <w:lang w:val="en-US"/>
              </w:rPr>
              <w:t xml:space="preserve"> supplied by the MNO</w:t>
            </w:r>
          </w:p>
        </w:tc>
      </w:tr>
      <w:tr w:rsidR="0035418E" w:rsidRPr="00CE6AD3" w14:paraId="4C80AED9" w14:textId="77777777" w:rsidTr="00DD517F">
        <w:trPr>
          <w:cantSplit/>
          <w:jc w:val="center"/>
        </w:trPr>
        <w:tc>
          <w:tcPr>
            <w:tcW w:w="1053" w:type="pct"/>
            <w:noWrap/>
          </w:tcPr>
          <w:p w14:paraId="13CC4E12" w14:textId="77777777" w:rsidR="0035418E" w:rsidRPr="00B26339" w:rsidRDefault="0035418E" w:rsidP="00DD517F">
            <w:pPr>
              <w:pStyle w:val="TAL"/>
              <w:rPr>
                <w:rFonts w:cs="Arial"/>
              </w:rPr>
            </w:pPr>
            <w:r w:rsidRPr="00B26339">
              <w:rPr>
                <w:rFonts w:cs="Arial"/>
              </w:rPr>
              <w:t>rootObjectInstances</w:t>
            </w:r>
          </w:p>
        </w:tc>
        <w:tc>
          <w:tcPr>
            <w:tcW w:w="3947" w:type="pct"/>
            <w:noWrap/>
          </w:tcPr>
          <w:p w14:paraId="1FDBC0D0" w14:textId="77777777" w:rsidR="0035418E" w:rsidRPr="00CE6AD3" w:rsidRDefault="0035418E" w:rsidP="00DD517F">
            <w:pPr>
              <w:pStyle w:val="TAL"/>
              <w:ind w:left="111"/>
            </w:pPr>
            <w:r>
              <w:t>included if</w:t>
            </w:r>
            <w:r>
              <w:rPr>
                <w:lang w:val="en-US"/>
              </w:rPr>
              <w:t xml:space="preserve"> supplied by the MNO</w:t>
            </w:r>
          </w:p>
        </w:tc>
      </w:tr>
      <w:tr w:rsidR="0035418E" w14:paraId="2224AEB9" w14:textId="77777777" w:rsidTr="00DD517F">
        <w:tblPrEx>
          <w:tblLook w:val="04A0" w:firstRow="1" w:lastRow="0" w:firstColumn="1" w:lastColumn="0" w:noHBand="0" w:noVBand="1"/>
        </w:tblPrEx>
        <w:trPr>
          <w:cantSplit/>
          <w:trHeight w:val="164"/>
          <w:jc w:val="center"/>
        </w:trPr>
        <w:tc>
          <w:tcPr>
            <w:tcW w:w="1053" w:type="pct"/>
            <w:noWrap/>
          </w:tcPr>
          <w:p w14:paraId="7FC09903"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1ABB14A8" w14:textId="77777777" w:rsidR="0035418E" w:rsidRDefault="0035418E" w:rsidP="00DD517F">
            <w:pPr>
              <w:pStyle w:val="TAL"/>
              <w:ind w:left="111"/>
            </w:pPr>
            <w:r>
              <w:t>fileReportingPeriod = 120</w:t>
            </w:r>
          </w:p>
          <w:p w14:paraId="16144195" w14:textId="77777777" w:rsidR="0035418E" w:rsidRDefault="0035418E" w:rsidP="00DD517F">
            <w:pPr>
              <w:pStyle w:val="TAL"/>
              <w:ind w:left="111"/>
            </w:pPr>
            <w:r>
              <w:t>notificationRecipientAddress = URL</w:t>
            </w:r>
          </w:p>
        </w:tc>
      </w:tr>
      <w:tr w:rsidR="0035418E" w14:paraId="4E7CD600" w14:textId="77777777" w:rsidTr="00DD517F">
        <w:tblPrEx>
          <w:tblLook w:val="04A0" w:firstRow="1" w:lastRow="0" w:firstColumn="1" w:lastColumn="0" w:noHBand="0" w:noVBand="1"/>
        </w:tblPrEx>
        <w:trPr>
          <w:cantSplit/>
          <w:trHeight w:val="164"/>
          <w:jc w:val="center"/>
        </w:trPr>
        <w:tc>
          <w:tcPr>
            <w:tcW w:w="1053" w:type="pct"/>
            <w:noWrap/>
          </w:tcPr>
          <w:p w14:paraId="744FAE85"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2FE710D0" w14:textId="77777777" w:rsidR="0035418E" w:rsidRDefault="0035418E" w:rsidP="00DD517F">
            <w:pPr>
              <w:pStyle w:val="TAL"/>
              <w:ind w:left="111"/>
            </w:pPr>
            <w:r>
              <w:rPr>
                <w:lang w:val="de-DE"/>
              </w:rPr>
              <w:t>-</w:t>
            </w:r>
          </w:p>
        </w:tc>
      </w:tr>
    </w:tbl>
    <w:p w14:paraId="262AA10F" w14:textId="77777777" w:rsidR="0035418E" w:rsidRDefault="0035418E" w:rsidP="0035418E"/>
    <w:p w14:paraId="4C7174DF"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379D603C" w14:textId="77777777" w:rsidR="0035418E" w:rsidRDefault="0035418E" w:rsidP="0035418E">
      <w:pPr>
        <w:pStyle w:val="B1"/>
        <w:ind w:firstLine="0"/>
      </w:pPr>
      <w:r>
        <w:t>PLMN used to specify the performance metrics. It is supplied by MNO.</w:t>
      </w:r>
    </w:p>
    <w:p w14:paraId="2B81B3BE" w14:textId="77777777" w:rsidR="0035418E" w:rsidRDefault="0035418E" w:rsidP="0035418E">
      <w:pPr>
        <w:pStyle w:val="B1"/>
        <w:ind w:firstLine="0"/>
      </w:pPr>
      <w:r>
        <w:t>granularityPeriod is chosen by the DSO, this example uses 7200 seconds (2 hours).</w:t>
      </w:r>
    </w:p>
    <w:p w14:paraId="29D9409D"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E90908B"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5B05DF3D" w14:textId="77777777" w:rsidR="0035418E" w:rsidRPr="00603992" w:rsidRDefault="0035418E" w:rsidP="0035418E">
      <w:pPr>
        <w:pStyle w:val="B1"/>
      </w:pPr>
      <w:r>
        <w:t>3. The network operator producer sends notifyMOICreation to the notificationRecipientAddress included in reportingCtrl.</w:t>
      </w:r>
    </w:p>
    <w:p w14:paraId="0B521096"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0906AC7" w14:textId="77777777" w:rsidTr="00DD517F">
        <w:trPr>
          <w:cantSplit/>
          <w:jc w:val="center"/>
        </w:trPr>
        <w:tc>
          <w:tcPr>
            <w:tcW w:w="1072" w:type="pct"/>
            <w:shd w:val="clear" w:color="auto" w:fill="BFBFBF"/>
            <w:noWrap/>
            <w:vAlign w:val="center"/>
          </w:tcPr>
          <w:p w14:paraId="665313C5" w14:textId="77777777" w:rsidR="0035418E" w:rsidRPr="00353ED8" w:rsidRDefault="0035418E" w:rsidP="00DD517F">
            <w:pPr>
              <w:pStyle w:val="TAH"/>
            </w:pPr>
            <w:r w:rsidRPr="00353ED8">
              <w:t>Attribute name</w:t>
            </w:r>
          </w:p>
        </w:tc>
        <w:tc>
          <w:tcPr>
            <w:tcW w:w="3928" w:type="pct"/>
            <w:shd w:val="clear" w:color="auto" w:fill="BFBFBF"/>
            <w:noWrap/>
            <w:vAlign w:val="center"/>
          </w:tcPr>
          <w:p w14:paraId="1C2A5F22" w14:textId="77777777" w:rsidR="0035418E" w:rsidRPr="00EE4C90" w:rsidRDefault="0035418E" w:rsidP="00DD517F">
            <w:pPr>
              <w:pStyle w:val="TAH"/>
              <w:ind w:left="111"/>
              <w:jc w:val="left"/>
            </w:pPr>
            <w:r>
              <w:t>Value</w:t>
            </w:r>
          </w:p>
        </w:tc>
      </w:tr>
      <w:tr w:rsidR="0035418E" w:rsidRPr="005B0391" w14:paraId="6D81415F" w14:textId="77777777" w:rsidTr="00DD517F">
        <w:tblPrEx>
          <w:tblLook w:val="04A0" w:firstRow="1" w:lastRow="0" w:firstColumn="1" w:lastColumn="0" w:noHBand="0" w:noVBand="1"/>
        </w:tblPrEx>
        <w:trPr>
          <w:cantSplit/>
          <w:trHeight w:val="164"/>
          <w:jc w:val="center"/>
        </w:trPr>
        <w:tc>
          <w:tcPr>
            <w:tcW w:w="1072" w:type="pct"/>
            <w:noWrap/>
          </w:tcPr>
          <w:p w14:paraId="5F5D1C73"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12193E8C" w14:textId="77777777" w:rsidR="0035418E" w:rsidRPr="005B0391" w:rsidRDefault="0035418E" w:rsidP="00DD517F">
            <w:pPr>
              <w:pStyle w:val="TAL"/>
              <w:ind w:left="111"/>
            </w:pPr>
            <w:r>
              <w:t>name / value pairs of the attributes of the new object</w:t>
            </w:r>
          </w:p>
        </w:tc>
      </w:tr>
      <w:tr w:rsidR="0035418E" w14:paraId="5356F48F" w14:textId="77777777" w:rsidTr="00DD517F">
        <w:tblPrEx>
          <w:tblLook w:val="04A0" w:firstRow="1" w:lastRow="0" w:firstColumn="1" w:lastColumn="0" w:noHBand="0" w:noVBand="1"/>
        </w:tblPrEx>
        <w:trPr>
          <w:cantSplit/>
          <w:trHeight w:val="164"/>
          <w:jc w:val="center"/>
        </w:trPr>
        <w:tc>
          <w:tcPr>
            <w:tcW w:w="1072" w:type="pct"/>
            <w:noWrap/>
          </w:tcPr>
          <w:p w14:paraId="12B5C26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1F01B5F" w14:textId="77777777" w:rsidR="0035418E" w:rsidRDefault="0035418E" w:rsidP="00DD517F">
            <w:pPr>
              <w:pStyle w:val="TAL"/>
              <w:ind w:left="111"/>
              <w:rPr>
                <w:lang w:val="de-DE"/>
              </w:rPr>
            </w:pPr>
            <w:r>
              <w:rPr>
                <w:lang w:val="de-DE"/>
              </w:rPr>
              <w:t>OperationSucceeded | OperationFailed</w:t>
            </w:r>
          </w:p>
        </w:tc>
      </w:tr>
    </w:tbl>
    <w:p w14:paraId="49F1051D" w14:textId="77777777" w:rsidR="0035418E" w:rsidRDefault="0035418E" w:rsidP="0035418E">
      <w:pPr>
        <w:pStyle w:val="ListParagraph"/>
      </w:pPr>
    </w:p>
    <w:p w14:paraId="3E5E0A58" w14:textId="77777777" w:rsidR="0035418E" w:rsidRDefault="0035418E" w:rsidP="0035418E">
      <w:pPr>
        <w:pStyle w:val="B1"/>
        <w:ind w:left="567" w:hanging="1"/>
      </w:pPr>
      <w:r>
        <w:t>The DSO consumer stores the attribute name/value pairs.</w:t>
      </w:r>
    </w:p>
    <w:p w14:paraId="38BF9F85"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2A578B15" w14:textId="77777777" w:rsidR="0035418E" w:rsidRDefault="0035418E" w:rsidP="0035418E">
      <w:r>
        <w:t>Repeat steps 1 - 4 for each cell site (or group of cell sites as determined by DN information provided by MNO) where performance metric information is wanted.</w:t>
      </w:r>
    </w:p>
    <w:p w14:paraId="7B7F6F54" w14:textId="77777777" w:rsidR="0035418E" w:rsidRPr="00984FE3" w:rsidRDefault="0035418E" w:rsidP="0035418E">
      <w:pPr>
        <w:pStyle w:val="NO"/>
      </w:pPr>
    </w:p>
    <w:p w14:paraId="62DEED63" w14:textId="77777777" w:rsidR="0035418E" w:rsidRDefault="0035418E" w:rsidP="0035418E">
      <w:pPr>
        <w:jc w:val="center"/>
      </w:pPr>
      <w:r>
        <w:rPr>
          <w:noProof/>
          <w:lang w:val="en-IN" w:eastAsia="en-IN"/>
        </w:rPr>
        <w:lastRenderedPageBreak/>
        <w:drawing>
          <wp:inline distT="0" distB="0" distL="0" distR="0" wp14:anchorId="5F5A557A" wp14:editId="278E2182">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D45E32E" w14:textId="77777777" w:rsidR="0035418E" w:rsidRDefault="0035418E" w:rsidP="0035418E">
      <w:pPr>
        <w:pStyle w:val="TF"/>
      </w:pPr>
      <w:r>
        <w:t>Figure A.1.2.2-2 Create ThresholdMonitor (rapid)</w:t>
      </w:r>
    </w:p>
    <w:p w14:paraId="1D292AFD" w14:textId="77777777" w:rsidR="0035418E" w:rsidRDefault="0035418E" w:rsidP="0035418E">
      <w:r>
        <w:t>B.1</w:t>
      </w:r>
      <w:r>
        <w:tab/>
      </w:r>
      <w:r>
        <w:tab/>
        <w:t>ThresholdMonitor for rapidly changing PMs</w:t>
      </w:r>
    </w:p>
    <w:p w14:paraId="4F62E621"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0D0E22C9" w14:textId="77777777" w:rsidTr="00DD517F">
        <w:trPr>
          <w:cantSplit/>
          <w:jc w:val="center"/>
        </w:trPr>
        <w:tc>
          <w:tcPr>
            <w:tcW w:w="1091" w:type="pct"/>
            <w:shd w:val="clear" w:color="auto" w:fill="BFBFBF"/>
            <w:noWrap/>
            <w:vAlign w:val="center"/>
          </w:tcPr>
          <w:p w14:paraId="20235F00"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080042C5" w14:textId="77777777" w:rsidR="0035418E" w:rsidRPr="00EE4C90" w:rsidRDefault="0035418E" w:rsidP="00DD517F">
            <w:pPr>
              <w:pStyle w:val="TAH"/>
              <w:ind w:left="111"/>
              <w:jc w:val="left"/>
            </w:pPr>
            <w:r>
              <w:t>Value</w:t>
            </w:r>
          </w:p>
        </w:tc>
      </w:tr>
      <w:tr w:rsidR="0035418E" w:rsidRPr="005B0391" w14:paraId="79B5D6D0" w14:textId="77777777" w:rsidTr="00DD517F">
        <w:tblPrEx>
          <w:tblLook w:val="04A0" w:firstRow="1" w:lastRow="0" w:firstColumn="1" w:lastColumn="0" w:noHBand="0" w:noVBand="1"/>
        </w:tblPrEx>
        <w:trPr>
          <w:cantSplit/>
          <w:trHeight w:val="164"/>
          <w:jc w:val="center"/>
        </w:trPr>
        <w:tc>
          <w:tcPr>
            <w:tcW w:w="1091" w:type="pct"/>
            <w:noWrap/>
          </w:tcPr>
          <w:p w14:paraId="72593ABB"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642EFD3C" w14:textId="77777777" w:rsidR="0035418E" w:rsidRPr="005B0391" w:rsidRDefault="0035418E" w:rsidP="00DD517F">
            <w:pPr>
              <w:pStyle w:val="TAL"/>
              <w:ind w:left="111"/>
            </w:pPr>
            <w:r>
              <w:t>-</w:t>
            </w:r>
          </w:p>
        </w:tc>
      </w:tr>
      <w:tr w:rsidR="0035418E" w:rsidRPr="005B0391" w14:paraId="6FD4D28B" w14:textId="77777777" w:rsidTr="00DD517F">
        <w:tblPrEx>
          <w:tblLook w:val="04A0" w:firstRow="1" w:lastRow="0" w:firstColumn="1" w:lastColumn="0" w:noHBand="0" w:noVBand="1"/>
        </w:tblPrEx>
        <w:trPr>
          <w:cantSplit/>
          <w:trHeight w:val="164"/>
          <w:jc w:val="center"/>
        </w:trPr>
        <w:tc>
          <w:tcPr>
            <w:tcW w:w="1091" w:type="pct"/>
            <w:noWrap/>
          </w:tcPr>
          <w:p w14:paraId="4FFED89B"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7EC893A3" w14:textId="77777777" w:rsidR="0035418E" w:rsidRPr="005B0391" w:rsidRDefault="0035418E" w:rsidP="00DD517F">
            <w:pPr>
              <w:pStyle w:val="TAL"/>
              <w:ind w:left="111"/>
            </w:pPr>
            <w:r>
              <w:t>-</w:t>
            </w:r>
          </w:p>
        </w:tc>
      </w:tr>
      <w:tr w:rsidR="0035418E" w:rsidRPr="00F3719F" w14:paraId="4B54B11B" w14:textId="77777777" w:rsidTr="00DD517F">
        <w:tblPrEx>
          <w:tblLook w:val="04A0" w:firstRow="1" w:lastRow="0" w:firstColumn="1" w:lastColumn="0" w:noHBand="0" w:noVBand="1"/>
        </w:tblPrEx>
        <w:trPr>
          <w:cantSplit/>
          <w:trHeight w:val="164"/>
          <w:jc w:val="center"/>
        </w:trPr>
        <w:tc>
          <w:tcPr>
            <w:tcW w:w="1091" w:type="pct"/>
            <w:noWrap/>
          </w:tcPr>
          <w:p w14:paraId="529E01ED"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12BCBC70" w14:textId="77777777" w:rsidR="0035418E" w:rsidRDefault="0035418E" w:rsidP="00DD517F">
            <w:pPr>
              <w:pStyle w:val="TAL"/>
              <w:ind w:left="111"/>
            </w:pPr>
          </w:p>
          <w:p w14:paraId="6D95D845" w14:textId="77777777" w:rsidR="0035418E" w:rsidRDefault="0035418E" w:rsidP="00DD517F">
            <w:pPr>
              <w:pStyle w:val="TAL"/>
              <w:ind w:left="111"/>
            </w:pPr>
            <w:r>
              <w:t>ThresholdInfo</w:t>
            </w:r>
          </w:p>
          <w:p w14:paraId="2896C920"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3BAEA66B" w14:textId="77777777" w:rsidR="0035418E" w:rsidRDefault="0035418E" w:rsidP="00DD517F">
            <w:pPr>
              <w:pStyle w:val="TAL"/>
              <w:ind w:left="111"/>
              <w:rPr>
                <w:lang w:val="en-US"/>
              </w:rPr>
            </w:pPr>
            <w:r>
              <w:rPr>
                <w:lang w:val="en-US"/>
              </w:rPr>
              <w:t>thresholdDirection=UP_AND_DOWN</w:t>
            </w:r>
          </w:p>
          <w:p w14:paraId="36332FE3" w14:textId="77777777" w:rsidR="0035418E" w:rsidRDefault="0035418E" w:rsidP="00DD517F">
            <w:pPr>
              <w:pStyle w:val="TAL"/>
              <w:ind w:left="111"/>
              <w:rPr>
                <w:lang w:val="en-US"/>
              </w:rPr>
            </w:pPr>
            <w:r>
              <w:rPr>
                <w:lang w:val="en-US"/>
              </w:rPr>
              <w:t>thresholdValue=70.0</w:t>
            </w:r>
          </w:p>
          <w:p w14:paraId="64C0E936" w14:textId="77777777" w:rsidR="0035418E" w:rsidRDefault="0035418E" w:rsidP="00DD517F">
            <w:pPr>
              <w:pStyle w:val="TAL"/>
              <w:ind w:left="111"/>
              <w:rPr>
                <w:lang w:val="en-US"/>
              </w:rPr>
            </w:pPr>
            <w:r>
              <w:rPr>
                <w:lang w:val="en-US"/>
              </w:rPr>
              <w:t>hysteresis=20.0</w:t>
            </w:r>
          </w:p>
          <w:p w14:paraId="57BF9CF9" w14:textId="77777777" w:rsidR="0035418E" w:rsidRDefault="0035418E" w:rsidP="00DD517F">
            <w:pPr>
              <w:pStyle w:val="TAL"/>
              <w:ind w:left="111"/>
            </w:pPr>
          </w:p>
          <w:p w14:paraId="6CF5ECEC" w14:textId="77777777" w:rsidR="0035418E" w:rsidRDefault="0035418E" w:rsidP="00DD517F">
            <w:pPr>
              <w:pStyle w:val="TAL"/>
              <w:ind w:left="111"/>
            </w:pPr>
            <w:r>
              <w:t>ThresholdInfo</w:t>
            </w:r>
          </w:p>
          <w:p w14:paraId="318F0C3A"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7D4D586" w14:textId="77777777" w:rsidR="0035418E" w:rsidRDefault="0035418E" w:rsidP="00DD517F">
            <w:pPr>
              <w:pStyle w:val="TAL"/>
              <w:ind w:left="111"/>
              <w:rPr>
                <w:lang w:val="en-US"/>
              </w:rPr>
            </w:pPr>
            <w:r>
              <w:rPr>
                <w:lang w:val="en-US"/>
              </w:rPr>
              <w:t>thresholdDirection=UP_AND_DOWN</w:t>
            </w:r>
          </w:p>
          <w:p w14:paraId="1B106853" w14:textId="77777777" w:rsidR="0035418E" w:rsidRDefault="0035418E" w:rsidP="00DD517F">
            <w:pPr>
              <w:pStyle w:val="TAL"/>
              <w:ind w:left="111"/>
              <w:rPr>
                <w:lang w:val="en-US"/>
              </w:rPr>
            </w:pPr>
            <w:r>
              <w:rPr>
                <w:lang w:val="en-US"/>
              </w:rPr>
              <w:t>thresholdValue=70.0</w:t>
            </w:r>
          </w:p>
          <w:p w14:paraId="5F7EE82E" w14:textId="77777777" w:rsidR="0035418E" w:rsidRDefault="0035418E" w:rsidP="00DD517F">
            <w:pPr>
              <w:pStyle w:val="TAL"/>
              <w:ind w:left="111"/>
              <w:rPr>
                <w:lang w:val="en-US"/>
              </w:rPr>
            </w:pPr>
            <w:r>
              <w:rPr>
                <w:lang w:val="en-US"/>
              </w:rPr>
              <w:t>hysteresis=20.0</w:t>
            </w:r>
          </w:p>
          <w:p w14:paraId="229E171C" w14:textId="77777777" w:rsidR="0035418E" w:rsidRDefault="0035418E" w:rsidP="00DD517F">
            <w:pPr>
              <w:pStyle w:val="TAL"/>
              <w:ind w:left="111"/>
              <w:rPr>
                <w:lang w:val="en-US"/>
              </w:rPr>
            </w:pPr>
          </w:p>
          <w:p w14:paraId="25E96451" w14:textId="77777777" w:rsidR="0035418E" w:rsidRDefault="0035418E" w:rsidP="00DD517F">
            <w:pPr>
              <w:pStyle w:val="TAL"/>
              <w:ind w:left="111"/>
              <w:rPr>
                <w:lang w:val="en-US"/>
              </w:rPr>
            </w:pPr>
            <w:r>
              <w:rPr>
                <w:lang w:val="en-US"/>
              </w:rPr>
              <w:t>ThresholdInfo</w:t>
            </w:r>
          </w:p>
          <w:p w14:paraId="05BA346C" w14:textId="77777777" w:rsidR="0035418E" w:rsidRDefault="0035418E" w:rsidP="00DD517F">
            <w:pPr>
              <w:pStyle w:val="TAL"/>
              <w:ind w:left="111"/>
              <w:rPr>
                <w:lang w:val="en-US"/>
              </w:rPr>
            </w:pPr>
            <w:r>
              <w:rPr>
                <w:lang w:val="en-US"/>
              </w:rPr>
              <w:t>performanceMetrics=DRB.UEThpDl.PLMN (kbit/s)</w:t>
            </w:r>
          </w:p>
          <w:p w14:paraId="5379C12A" w14:textId="77777777" w:rsidR="0035418E" w:rsidRDefault="0035418E" w:rsidP="00DD517F">
            <w:pPr>
              <w:pStyle w:val="TAL"/>
              <w:ind w:left="111"/>
              <w:rPr>
                <w:lang w:val="en-US"/>
              </w:rPr>
            </w:pPr>
            <w:r>
              <w:rPr>
                <w:lang w:val="en-US"/>
              </w:rPr>
              <w:t>thresholdDirection= UP_AND_DOWN</w:t>
            </w:r>
          </w:p>
          <w:p w14:paraId="00F44F5D" w14:textId="77777777" w:rsidR="0035418E" w:rsidRDefault="0035418E" w:rsidP="00DD517F">
            <w:pPr>
              <w:pStyle w:val="TAL"/>
              <w:ind w:left="111"/>
              <w:rPr>
                <w:lang w:val="en-US"/>
              </w:rPr>
            </w:pPr>
            <w:r>
              <w:rPr>
                <w:lang w:val="en-US"/>
              </w:rPr>
              <w:t>thresholdValue=100000.0</w:t>
            </w:r>
          </w:p>
          <w:p w14:paraId="379553DD" w14:textId="77777777" w:rsidR="0035418E" w:rsidRDefault="0035418E" w:rsidP="00DD517F">
            <w:pPr>
              <w:pStyle w:val="TAL"/>
              <w:ind w:left="111"/>
              <w:rPr>
                <w:lang w:val="en-US"/>
              </w:rPr>
            </w:pPr>
            <w:r>
              <w:rPr>
                <w:lang w:val="en-US"/>
              </w:rPr>
              <w:t>Hysteresis=10000.0</w:t>
            </w:r>
          </w:p>
          <w:p w14:paraId="76BF1E26" w14:textId="77777777" w:rsidR="0035418E" w:rsidRPr="00A0304A" w:rsidRDefault="0035418E" w:rsidP="00DD517F">
            <w:pPr>
              <w:pStyle w:val="TAL"/>
              <w:ind w:left="111"/>
              <w:rPr>
                <w:lang w:val="en-US"/>
              </w:rPr>
            </w:pPr>
          </w:p>
          <w:p w14:paraId="1CF48D72" w14:textId="77777777" w:rsidR="0035418E" w:rsidRDefault="0035418E" w:rsidP="00DD517F">
            <w:pPr>
              <w:pStyle w:val="TAL"/>
              <w:ind w:left="111"/>
              <w:rPr>
                <w:lang w:val="en-US"/>
              </w:rPr>
            </w:pPr>
            <w:r>
              <w:rPr>
                <w:lang w:val="en-US"/>
              </w:rPr>
              <w:t>ThresholdInfo</w:t>
            </w:r>
          </w:p>
          <w:p w14:paraId="6CE308C8" w14:textId="77777777" w:rsidR="0035418E" w:rsidRDefault="0035418E" w:rsidP="00DD517F">
            <w:pPr>
              <w:pStyle w:val="TAL"/>
              <w:ind w:left="111"/>
              <w:rPr>
                <w:lang w:val="en-US"/>
              </w:rPr>
            </w:pPr>
            <w:r>
              <w:rPr>
                <w:lang w:val="en-US"/>
              </w:rPr>
              <w:t>performanceMetrics=DRB.UEThpUl.PLMN (kbit/s)</w:t>
            </w:r>
          </w:p>
          <w:p w14:paraId="5CD4CD9A" w14:textId="77777777" w:rsidR="0035418E" w:rsidRDefault="0035418E" w:rsidP="00DD517F">
            <w:pPr>
              <w:pStyle w:val="TAL"/>
              <w:ind w:left="111"/>
              <w:rPr>
                <w:lang w:val="en-US"/>
              </w:rPr>
            </w:pPr>
            <w:r>
              <w:rPr>
                <w:lang w:val="en-US"/>
              </w:rPr>
              <w:t>thresholdDirection= UP_AND_DOWN</w:t>
            </w:r>
          </w:p>
          <w:p w14:paraId="6AE06AFA" w14:textId="77777777" w:rsidR="0035418E" w:rsidRDefault="0035418E" w:rsidP="00DD517F">
            <w:pPr>
              <w:pStyle w:val="TAL"/>
              <w:ind w:left="111"/>
              <w:rPr>
                <w:lang w:val="en-US"/>
              </w:rPr>
            </w:pPr>
            <w:r>
              <w:rPr>
                <w:lang w:val="en-US"/>
              </w:rPr>
              <w:t>thresholdValue=10000.0</w:t>
            </w:r>
          </w:p>
          <w:p w14:paraId="3E74F773" w14:textId="77777777" w:rsidR="0035418E" w:rsidRDefault="0035418E" w:rsidP="00DD517F">
            <w:pPr>
              <w:pStyle w:val="TAL"/>
              <w:ind w:left="111"/>
              <w:rPr>
                <w:lang w:val="en-US"/>
              </w:rPr>
            </w:pPr>
            <w:r>
              <w:rPr>
                <w:lang w:val="en-US"/>
              </w:rPr>
              <w:t>Hysteresis=1000.0</w:t>
            </w:r>
          </w:p>
          <w:p w14:paraId="2845CFB8" w14:textId="77777777" w:rsidR="0035418E" w:rsidRDefault="0035418E" w:rsidP="00DD517F">
            <w:pPr>
              <w:pStyle w:val="TAL"/>
              <w:ind w:left="111"/>
              <w:rPr>
                <w:lang w:val="en-US"/>
              </w:rPr>
            </w:pPr>
          </w:p>
          <w:p w14:paraId="193E90A0" w14:textId="77777777" w:rsidR="0035418E" w:rsidRDefault="0035418E" w:rsidP="00DD517F">
            <w:pPr>
              <w:pStyle w:val="TAL"/>
              <w:ind w:left="111"/>
              <w:rPr>
                <w:lang w:val="en-US"/>
              </w:rPr>
            </w:pPr>
            <w:r>
              <w:rPr>
                <w:lang w:val="en-US"/>
              </w:rPr>
              <w:t>ThresholdInfo</w:t>
            </w:r>
          </w:p>
          <w:p w14:paraId="103F083E" w14:textId="77777777" w:rsidR="0035418E" w:rsidRDefault="0035418E" w:rsidP="00DD517F">
            <w:pPr>
              <w:pStyle w:val="TAL"/>
              <w:ind w:left="111"/>
              <w:rPr>
                <w:lang w:val="en-US"/>
              </w:rPr>
            </w:pPr>
            <w:r>
              <w:rPr>
                <w:lang w:val="en-US"/>
              </w:rPr>
              <w:t>performanceMetrics=DRB.PacketLossRateUl (1 ~ 1E6)</w:t>
            </w:r>
          </w:p>
          <w:p w14:paraId="5D2BFC40" w14:textId="77777777" w:rsidR="0035418E" w:rsidRDefault="0035418E" w:rsidP="00DD517F">
            <w:pPr>
              <w:pStyle w:val="TAL"/>
              <w:ind w:left="111"/>
              <w:rPr>
                <w:lang w:val="en-US"/>
              </w:rPr>
            </w:pPr>
            <w:r>
              <w:rPr>
                <w:lang w:val="en-US"/>
              </w:rPr>
              <w:t>thresholdDirection=UP</w:t>
            </w:r>
          </w:p>
          <w:p w14:paraId="7B791942" w14:textId="77777777" w:rsidR="0035418E" w:rsidRDefault="0035418E" w:rsidP="00DD517F">
            <w:pPr>
              <w:pStyle w:val="TAL"/>
              <w:ind w:left="111"/>
              <w:rPr>
                <w:lang w:val="en-US"/>
              </w:rPr>
            </w:pPr>
            <w:r>
              <w:rPr>
                <w:lang w:val="en-US"/>
              </w:rPr>
              <w:t>thresholdValue=20000</w:t>
            </w:r>
          </w:p>
          <w:p w14:paraId="6FCAFC66" w14:textId="77777777" w:rsidR="0035418E" w:rsidRDefault="0035418E" w:rsidP="00DD517F">
            <w:pPr>
              <w:pStyle w:val="TAL"/>
              <w:ind w:left="111"/>
              <w:rPr>
                <w:lang w:val="en-US"/>
              </w:rPr>
            </w:pPr>
            <w:r>
              <w:rPr>
                <w:lang w:val="en-US"/>
              </w:rPr>
              <w:t>Hysteresis=_</w:t>
            </w:r>
          </w:p>
          <w:p w14:paraId="5941C5F8" w14:textId="77777777" w:rsidR="0035418E" w:rsidRPr="00F3719F" w:rsidRDefault="0035418E" w:rsidP="00DD517F">
            <w:pPr>
              <w:pStyle w:val="TAL"/>
              <w:ind w:left="111"/>
            </w:pPr>
          </w:p>
        </w:tc>
      </w:tr>
      <w:tr w:rsidR="0035418E" w14:paraId="3041A882" w14:textId="77777777" w:rsidTr="00DD517F">
        <w:tblPrEx>
          <w:tblLook w:val="04A0" w:firstRow="1" w:lastRow="0" w:firstColumn="1" w:lastColumn="0" w:noHBand="0" w:noVBand="1"/>
        </w:tblPrEx>
        <w:trPr>
          <w:cantSplit/>
          <w:trHeight w:val="164"/>
          <w:jc w:val="center"/>
        </w:trPr>
        <w:tc>
          <w:tcPr>
            <w:tcW w:w="1091" w:type="pct"/>
            <w:noWrap/>
          </w:tcPr>
          <w:p w14:paraId="0B1B35E0"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DEE766B" w14:textId="77777777" w:rsidR="0035418E" w:rsidRDefault="0035418E" w:rsidP="00DD517F">
            <w:pPr>
              <w:pStyle w:val="TAL"/>
              <w:ind w:left="111"/>
            </w:pPr>
            <w:r>
              <w:t>14400</w:t>
            </w:r>
          </w:p>
        </w:tc>
      </w:tr>
      <w:tr w:rsidR="0035418E" w14:paraId="5ABCFDA9" w14:textId="77777777" w:rsidTr="00DD517F">
        <w:tblPrEx>
          <w:tblLook w:val="04A0" w:firstRow="1" w:lastRow="0" w:firstColumn="1" w:lastColumn="0" w:noHBand="0" w:noVBand="1"/>
        </w:tblPrEx>
        <w:trPr>
          <w:cantSplit/>
          <w:trHeight w:val="164"/>
          <w:jc w:val="center"/>
        </w:trPr>
        <w:tc>
          <w:tcPr>
            <w:tcW w:w="1091" w:type="pct"/>
            <w:noWrap/>
          </w:tcPr>
          <w:p w14:paraId="61EA618F"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77AD9F16" w14:textId="77777777" w:rsidR="0035418E" w:rsidRDefault="0035418E" w:rsidP="00DD517F">
            <w:pPr>
              <w:pStyle w:val="TAL"/>
              <w:ind w:left="111"/>
            </w:pPr>
            <w:r>
              <w:t>included if</w:t>
            </w:r>
            <w:r>
              <w:rPr>
                <w:lang w:val="en-US"/>
              </w:rPr>
              <w:t xml:space="preserve"> supplied by the MNO</w:t>
            </w:r>
          </w:p>
        </w:tc>
      </w:tr>
      <w:tr w:rsidR="0035418E" w:rsidRPr="00CE6AD3" w14:paraId="1878B206" w14:textId="77777777" w:rsidTr="00DD517F">
        <w:trPr>
          <w:cantSplit/>
          <w:jc w:val="center"/>
        </w:trPr>
        <w:tc>
          <w:tcPr>
            <w:tcW w:w="1091" w:type="pct"/>
            <w:noWrap/>
          </w:tcPr>
          <w:p w14:paraId="1F5C212D"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2C717A97" w14:textId="77777777" w:rsidR="0035418E" w:rsidRPr="00CE6AD3" w:rsidRDefault="0035418E" w:rsidP="00DD517F">
            <w:pPr>
              <w:pStyle w:val="TAL"/>
              <w:ind w:left="111"/>
            </w:pPr>
            <w:r>
              <w:t>included if</w:t>
            </w:r>
            <w:r>
              <w:rPr>
                <w:lang w:val="en-US"/>
              </w:rPr>
              <w:t xml:space="preserve"> supplied by the MNO</w:t>
            </w:r>
          </w:p>
        </w:tc>
      </w:tr>
    </w:tbl>
    <w:p w14:paraId="69524860" w14:textId="77777777" w:rsidR="0035418E" w:rsidRDefault="0035418E" w:rsidP="0035418E">
      <w:pPr>
        <w:pStyle w:val="ListParagraph"/>
      </w:pPr>
    </w:p>
    <w:p w14:paraId="14AF6D8F"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90AC2E5"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CE38AA8"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604B2319" w14:textId="77777777" w:rsidR="0035418E" w:rsidRDefault="0035418E" w:rsidP="0035418E">
      <w:pPr>
        <w:pStyle w:val="ListParagraph"/>
      </w:pPr>
      <w:r>
        <w:t>A threshold monitor is created for UL PacketLoss. In this example, the threshold is set at 0.02% packetloss.</w:t>
      </w:r>
    </w:p>
    <w:p w14:paraId="3D8E6EA4" w14:textId="77777777" w:rsidR="0035418E" w:rsidRDefault="0035418E" w:rsidP="0035418E">
      <w:pPr>
        <w:pStyle w:val="ListParagraph"/>
      </w:pPr>
      <w:r>
        <w:t>monitorGranularityPeriod =  14400 seconds, multiple of 2 X granularityPeriod established in the PerfMetricJob above.</w:t>
      </w:r>
    </w:p>
    <w:p w14:paraId="1C376D63" w14:textId="77777777" w:rsidR="0035418E" w:rsidRDefault="0035418E" w:rsidP="0035418E">
      <w:pPr>
        <w:pStyle w:val="ListParagraph"/>
      </w:pPr>
      <w:r>
        <w:t>scope information is included if provided by the MNO.</w:t>
      </w:r>
    </w:p>
    <w:p w14:paraId="156C2058" w14:textId="77777777" w:rsidR="0035418E" w:rsidRDefault="0035418E" w:rsidP="0035418E">
      <w:pPr>
        <w:pStyle w:val="ListParagraph"/>
      </w:pPr>
      <w:r>
        <w:t>[ThresholdInfo will also contain an attribute for the location (Lat/long, TAC, cellid). This is used to scope the object instance to be monitored.]</w:t>
      </w:r>
    </w:p>
    <w:p w14:paraId="70219E57"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54C46FA8" w14:textId="77777777" w:rsidR="0035418E" w:rsidRPr="00603992" w:rsidRDefault="0035418E" w:rsidP="0035418E">
      <w:pPr>
        <w:pStyle w:val="B1"/>
      </w:pPr>
      <w:r>
        <w:t>7. The network operator producer sends notifyMOICreation to the notificationRecipientAddress in step 1.</w:t>
      </w:r>
    </w:p>
    <w:p w14:paraId="0EFC6A35"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1A8129" w14:textId="77777777" w:rsidTr="00DD517F">
        <w:trPr>
          <w:cantSplit/>
          <w:jc w:val="center"/>
        </w:trPr>
        <w:tc>
          <w:tcPr>
            <w:tcW w:w="1072" w:type="pct"/>
            <w:shd w:val="clear" w:color="auto" w:fill="BFBFBF"/>
            <w:noWrap/>
            <w:vAlign w:val="center"/>
          </w:tcPr>
          <w:p w14:paraId="0483357F"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38A7EC21" w14:textId="77777777" w:rsidR="0035418E" w:rsidRPr="00EE4C90" w:rsidRDefault="0035418E" w:rsidP="00DD517F">
            <w:pPr>
              <w:pStyle w:val="TAH"/>
              <w:ind w:left="111"/>
              <w:jc w:val="left"/>
            </w:pPr>
            <w:r>
              <w:t>Value</w:t>
            </w:r>
          </w:p>
        </w:tc>
      </w:tr>
      <w:tr w:rsidR="0035418E" w:rsidRPr="005B0391" w14:paraId="6003A0B1" w14:textId="77777777" w:rsidTr="00DD517F">
        <w:tblPrEx>
          <w:tblLook w:val="04A0" w:firstRow="1" w:lastRow="0" w:firstColumn="1" w:lastColumn="0" w:noHBand="0" w:noVBand="1"/>
        </w:tblPrEx>
        <w:trPr>
          <w:cantSplit/>
          <w:trHeight w:val="164"/>
          <w:jc w:val="center"/>
        </w:trPr>
        <w:tc>
          <w:tcPr>
            <w:tcW w:w="1072" w:type="pct"/>
            <w:noWrap/>
          </w:tcPr>
          <w:p w14:paraId="1CD9CD33"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6AA1E60E" w14:textId="77777777" w:rsidR="0035418E" w:rsidRPr="005B0391" w:rsidRDefault="0035418E" w:rsidP="00DD517F">
            <w:pPr>
              <w:pStyle w:val="TAL"/>
              <w:ind w:left="111"/>
            </w:pPr>
            <w:r>
              <w:t>name / value pairs of the attributes of the new object</w:t>
            </w:r>
          </w:p>
        </w:tc>
      </w:tr>
      <w:tr w:rsidR="0035418E" w14:paraId="48B3BE34" w14:textId="77777777" w:rsidTr="00DD517F">
        <w:tblPrEx>
          <w:tblLook w:val="04A0" w:firstRow="1" w:lastRow="0" w:firstColumn="1" w:lastColumn="0" w:noHBand="0" w:noVBand="1"/>
        </w:tblPrEx>
        <w:trPr>
          <w:cantSplit/>
          <w:trHeight w:val="164"/>
          <w:jc w:val="center"/>
        </w:trPr>
        <w:tc>
          <w:tcPr>
            <w:tcW w:w="1072" w:type="pct"/>
            <w:noWrap/>
          </w:tcPr>
          <w:p w14:paraId="06389EF0"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45362199" w14:textId="77777777" w:rsidR="0035418E" w:rsidRDefault="0035418E" w:rsidP="00DD517F">
            <w:pPr>
              <w:pStyle w:val="TAL"/>
              <w:ind w:left="111"/>
              <w:rPr>
                <w:lang w:val="de-DE"/>
              </w:rPr>
            </w:pPr>
            <w:r>
              <w:rPr>
                <w:lang w:val="de-DE"/>
              </w:rPr>
              <w:t>OperationSucceeded | OperationFailed</w:t>
            </w:r>
          </w:p>
        </w:tc>
      </w:tr>
    </w:tbl>
    <w:p w14:paraId="32949FA4" w14:textId="77777777" w:rsidR="0035418E" w:rsidRDefault="0035418E" w:rsidP="0035418E">
      <w:pPr>
        <w:pStyle w:val="ListParagraph"/>
      </w:pPr>
    </w:p>
    <w:p w14:paraId="0ABD2CC0" w14:textId="77777777" w:rsidR="0035418E" w:rsidRDefault="0035418E" w:rsidP="0035418E">
      <w:pPr>
        <w:pStyle w:val="B1"/>
      </w:pPr>
      <w:r>
        <w:tab/>
        <w:t>The DSO consumer stores the attribute name/value pairs.</w:t>
      </w:r>
    </w:p>
    <w:p w14:paraId="166A70E2" w14:textId="77777777" w:rsidR="0035418E" w:rsidRDefault="0035418E" w:rsidP="0035418E">
      <w:r>
        <w:t>Repeat steps 5 - 8 for each cell site (or group of cell sites as determined by DN information provided by MNO)  where rapidly changing threshold monitoring is required.</w:t>
      </w:r>
    </w:p>
    <w:p w14:paraId="0C794B3F" w14:textId="77777777" w:rsidR="0035418E" w:rsidRDefault="0035418E" w:rsidP="0035418E">
      <w:pPr>
        <w:jc w:val="center"/>
      </w:pPr>
      <w:r>
        <w:rPr>
          <w:noProof/>
          <w:lang w:val="en-IN" w:eastAsia="en-IN"/>
        </w:rPr>
        <w:drawing>
          <wp:inline distT="0" distB="0" distL="0" distR="0" wp14:anchorId="12A83931" wp14:editId="5AA6D2C8">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24486BC2" w14:textId="77777777" w:rsidR="0035418E" w:rsidRDefault="0035418E" w:rsidP="0035418E">
      <w:pPr>
        <w:pStyle w:val="TF"/>
      </w:pPr>
      <w:r>
        <w:t>Figure A.1.2.2-3 Create ThresholdMonitor (slow)</w:t>
      </w:r>
    </w:p>
    <w:p w14:paraId="095AA9FA" w14:textId="77777777" w:rsidR="0035418E" w:rsidRDefault="0035418E" w:rsidP="0035418E"/>
    <w:p w14:paraId="76378DA5" w14:textId="77777777" w:rsidR="0035418E" w:rsidRDefault="0035418E" w:rsidP="0035418E">
      <w:r>
        <w:t>B.2</w:t>
      </w:r>
      <w:r>
        <w:tab/>
      </w:r>
      <w:r>
        <w:tab/>
        <w:t>ThresholdMonitor for slowly changing PMs</w:t>
      </w:r>
    </w:p>
    <w:p w14:paraId="4C41EB20"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1C055DA1" w14:textId="77777777" w:rsidTr="00DD517F">
        <w:trPr>
          <w:cantSplit/>
          <w:jc w:val="center"/>
        </w:trPr>
        <w:tc>
          <w:tcPr>
            <w:tcW w:w="1091" w:type="pct"/>
            <w:shd w:val="clear" w:color="auto" w:fill="BFBFBF"/>
            <w:noWrap/>
            <w:vAlign w:val="center"/>
          </w:tcPr>
          <w:p w14:paraId="17E611F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04B839F" w14:textId="77777777" w:rsidR="0035418E" w:rsidRPr="00EE4C90" w:rsidRDefault="0035418E" w:rsidP="00DD517F">
            <w:pPr>
              <w:pStyle w:val="TAH"/>
              <w:ind w:left="111"/>
              <w:jc w:val="left"/>
            </w:pPr>
            <w:r>
              <w:t>Value</w:t>
            </w:r>
          </w:p>
        </w:tc>
      </w:tr>
      <w:tr w:rsidR="0035418E" w:rsidRPr="005B0391" w14:paraId="7EA4F038" w14:textId="77777777" w:rsidTr="00DD517F">
        <w:tblPrEx>
          <w:tblLook w:val="04A0" w:firstRow="1" w:lastRow="0" w:firstColumn="1" w:lastColumn="0" w:noHBand="0" w:noVBand="1"/>
        </w:tblPrEx>
        <w:trPr>
          <w:cantSplit/>
          <w:trHeight w:val="164"/>
          <w:jc w:val="center"/>
        </w:trPr>
        <w:tc>
          <w:tcPr>
            <w:tcW w:w="1091" w:type="pct"/>
            <w:noWrap/>
          </w:tcPr>
          <w:p w14:paraId="14E5AE80"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4A642324" w14:textId="77777777" w:rsidR="0035418E" w:rsidRPr="005B0391" w:rsidRDefault="0035418E" w:rsidP="00DD517F">
            <w:pPr>
              <w:pStyle w:val="TAL"/>
              <w:ind w:left="111"/>
            </w:pPr>
            <w:r>
              <w:t>-</w:t>
            </w:r>
          </w:p>
        </w:tc>
      </w:tr>
      <w:tr w:rsidR="0035418E" w:rsidRPr="005B0391" w14:paraId="69949185" w14:textId="77777777" w:rsidTr="00DD517F">
        <w:tblPrEx>
          <w:tblLook w:val="04A0" w:firstRow="1" w:lastRow="0" w:firstColumn="1" w:lastColumn="0" w:noHBand="0" w:noVBand="1"/>
        </w:tblPrEx>
        <w:trPr>
          <w:cantSplit/>
          <w:trHeight w:val="164"/>
          <w:jc w:val="center"/>
        </w:trPr>
        <w:tc>
          <w:tcPr>
            <w:tcW w:w="1091" w:type="pct"/>
            <w:noWrap/>
          </w:tcPr>
          <w:p w14:paraId="18A093E0"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355B1D8" w14:textId="77777777" w:rsidR="0035418E" w:rsidRPr="005B0391" w:rsidRDefault="0035418E" w:rsidP="00DD517F">
            <w:pPr>
              <w:pStyle w:val="TAL"/>
              <w:ind w:left="111"/>
            </w:pPr>
            <w:r>
              <w:t>-</w:t>
            </w:r>
          </w:p>
        </w:tc>
      </w:tr>
      <w:tr w:rsidR="0035418E" w:rsidRPr="00F3719F" w14:paraId="1B91ECFA" w14:textId="77777777" w:rsidTr="00DD517F">
        <w:tblPrEx>
          <w:tblLook w:val="04A0" w:firstRow="1" w:lastRow="0" w:firstColumn="1" w:lastColumn="0" w:noHBand="0" w:noVBand="1"/>
        </w:tblPrEx>
        <w:trPr>
          <w:cantSplit/>
          <w:trHeight w:val="164"/>
          <w:jc w:val="center"/>
        </w:trPr>
        <w:tc>
          <w:tcPr>
            <w:tcW w:w="1091" w:type="pct"/>
            <w:noWrap/>
          </w:tcPr>
          <w:p w14:paraId="039F844C"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19A2F715" w14:textId="77777777" w:rsidR="0035418E" w:rsidRDefault="0035418E" w:rsidP="00DD517F">
            <w:pPr>
              <w:pStyle w:val="TAL"/>
              <w:ind w:left="111"/>
            </w:pPr>
          </w:p>
          <w:p w14:paraId="1BED9F32" w14:textId="77777777" w:rsidR="0035418E" w:rsidRDefault="0035418E" w:rsidP="00DD517F">
            <w:pPr>
              <w:pStyle w:val="TAL"/>
              <w:ind w:left="111"/>
            </w:pPr>
            <w:r>
              <w:t>ThresholdInfo</w:t>
            </w:r>
          </w:p>
          <w:p w14:paraId="06010E58" w14:textId="77777777" w:rsidR="0035418E" w:rsidRDefault="0035418E" w:rsidP="00DD517F">
            <w:pPr>
              <w:pStyle w:val="TAL"/>
              <w:ind w:left="111"/>
              <w:rPr>
                <w:lang w:val="en-US"/>
              </w:rPr>
            </w:pPr>
            <w:r>
              <w:rPr>
                <w:lang w:val="en-US"/>
              </w:rPr>
              <w:t>performanceMetrics=</w:t>
            </w:r>
            <w:r w:rsidRPr="00A76FC3">
              <w:t xml:space="preserve"> SO.CellOOSTimeAverage.NCGI</w:t>
            </w:r>
          </w:p>
          <w:p w14:paraId="718FFCE3" w14:textId="77777777" w:rsidR="0035418E" w:rsidRDefault="0035418E" w:rsidP="00DD517F">
            <w:pPr>
              <w:pStyle w:val="TAL"/>
              <w:ind w:left="111"/>
              <w:rPr>
                <w:lang w:val="en-US"/>
              </w:rPr>
            </w:pPr>
            <w:r>
              <w:rPr>
                <w:lang w:val="en-US"/>
              </w:rPr>
              <w:t>thresholdDirection=UP_AND_DOWN</w:t>
            </w:r>
          </w:p>
          <w:p w14:paraId="3BE59623" w14:textId="77777777" w:rsidR="0035418E" w:rsidRDefault="0035418E" w:rsidP="00DD517F">
            <w:pPr>
              <w:pStyle w:val="TAL"/>
              <w:ind w:left="111"/>
              <w:rPr>
                <w:lang w:val="en-US"/>
              </w:rPr>
            </w:pPr>
            <w:r>
              <w:rPr>
                <w:lang w:val="en-US"/>
              </w:rPr>
              <w:t>thresholdValue=1800</w:t>
            </w:r>
          </w:p>
          <w:p w14:paraId="71BD9859" w14:textId="77777777" w:rsidR="0035418E" w:rsidRDefault="0035418E" w:rsidP="00DD517F">
            <w:pPr>
              <w:pStyle w:val="TAL"/>
              <w:ind w:left="111"/>
              <w:rPr>
                <w:lang w:val="en-US"/>
              </w:rPr>
            </w:pPr>
          </w:p>
          <w:p w14:paraId="118A9428" w14:textId="77777777" w:rsidR="0035418E" w:rsidRDefault="0035418E" w:rsidP="00DD517F">
            <w:pPr>
              <w:pStyle w:val="TAL"/>
              <w:ind w:left="111"/>
              <w:rPr>
                <w:lang w:val="en-US"/>
              </w:rPr>
            </w:pPr>
          </w:p>
          <w:p w14:paraId="0C6285E5" w14:textId="77777777" w:rsidR="0035418E" w:rsidRDefault="0035418E" w:rsidP="00DD517F">
            <w:pPr>
              <w:pStyle w:val="TAL"/>
              <w:ind w:left="111"/>
            </w:pPr>
            <w:r>
              <w:t>ThresholdInfo</w:t>
            </w:r>
          </w:p>
          <w:p w14:paraId="3AB760FB"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28105F44" w14:textId="77777777" w:rsidR="0035418E" w:rsidRDefault="0035418E" w:rsidP="00DD517F">
            <w:pPr>
              <w:pStyle w:val="TAL"/>
              <w:ind w:left="111"/>
              <w:rPr>
                <w:lang w:val="en-US"/>
              </w:rPr>
            </w:pPr>
            <w:r>
              <w:rPr>
                <w:lang w:val="en-US"/>
              </w:rPr>
              <w:t>thresholdDirection=UP_AND_DOWN</w:t>
            </w:r>
          </w:p>
          <w:p w14:paraId="172384A1" w14:textId="77777777" w:rsidR="0035418E" w:rsidRDefault="0035418E" w:rsidP="00DD517F">
            <w:pPr>
              <w:pStyle w:val="TAL"/>
              <w:ind w:left="111"/>
              <w:rPr>
                <w:lang w:val="en-US"/>
              </w:rPr>
            </w:pPr>
            <w:r>
              <w:rPr>
                <w:lang w:val="en-US"/>
              </w:rPr>
              <w:t>thresholdValue=600</w:t>
            </w:r>
          </w:p>
          <w:p w14:paraId="48A3CE8F" w14:textId="77777777" w:rsidR="0035418E" w:rsidRPr="00C43C0E" w:rsidRDefault="0035418E" w:rsidP="00DD517F">
            <w:pPr>
              <w:pStyle w:val="TAL"/>
              <w:ind w:left="111"/>
              <w:rPr>
                <w:lang w:val="en-US"/>
              </w:rPr>
            </w:pPr>
          </w:p>
          <w:p w14:paraId="4F381505" w14:textId="77777777" w:rsidR="0035418E" w:rsidRPr="00C43C0E" w:rsidRDefault="0035418E" w:rsidP="00DD517F">
            <w:pPr>
              <w:pStyle w:val="TAL"/>
              <w:ind w:left="111"/>
              <w:rPr>
                <w:lang w:val="en-US"/>
              </w:rPr>
            </w:pPr>
          </w:p>
          <w:p w14:paraId="358B4F30" w14:textId="77777777" w:rsidR="0035418E" w:rsidRDefault="0035418E" w:rsidP="00DD517F">
            <w:pPr>
              <w:pStyle w:val="TAL"/>
              <w:ind w:left="111"/>
            </w:pPr>
            <w:r>
              <w:t>ThresholdInfo</w:t>
            </w:r>
          </w:p>
          <w:p w14:paraId="3C69AD45"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3D28F8D3" w14:textId="77777777" w:rsidR="0035418E" w:rsidRDefault="0035418E" w:rsidP="00DD517F">
            <w:pPr>
              <w:pStyle w:val="TAL"/>
              <w:ind w:left="111"/>
              <w:rPr>
                <w:lang w:val="en-US"/>
              </w:rPr>
            </w:pPr>
            <w:r>
              <w:rPr>
                <w:lang w:val="en-US"/>
              </w:rPr>
              <w:t>thresholdDirection=UP_AND_DOWN</w:t>
            </w:r>
          </w:p>
          <w:p w14:paraId="67DE7870" w14:textId="77777777" w:rsidR="0035418E" w:rsidRDefault="0035418E" w:rsidP="00DD517F">
            <w:pPr>
              <w:pStyle w:val="TAL"/>
              <w:ind w:left="111"/>
              <w:rPr>
                <w:lang w:val="en-US"/>
              </w:rPr>
            </w:pPr>
            <w:r>
              <w:rPr>
                <w:lang w:val="en-US"/>
              </w:rPr>
              <w:t>thresholdValue=300</w:t>
            </w:r>
          </w:p>
          <w:p w14:paraId="5CBF4CF5" w14:textId="77777777" w:rsidR="0035418E" w:rsidRPr="00C43C0E" w:rsidRDefault="0035418E" w:rsidP="00DD517F">
            <w:pPr>
              <w:pStyle w:val="TAL"/>
              <w:ind w:left="111"/>
              <w:rPr>
                <w:lang w:val="en-US"/>
              </w:rPr>
            </w:pPr>
          </w:p>
          <w:p w14:paraId="31F83EE7" w14:textId="77777777" w:rsidR="0035418E" w:rsidRPr="00F3719F" w:rsidRDefault="0035418E" w:rsidP="00DD517F">
            <w:pPr>
              <w:pStyle w:val="TAL"/>
              <w:ind w:left="111"/>
            </w:pPr>
          </w:p>
        </w:tc>
      </w:tr>
      <w:tr w:rsidR="0035418E" w14:paraId="4A6692F8" w14:textId="77777777" w:rsidTr="00DD517F">
        <w:tblPrEx>
          <w:tblLook w:val="04A0" w:firstRow="1" w:lastRow="0" w:firstColumn="1" w:lastColumn="0" w:noHBand="0" w:noVBand="1"/>
        </w:tblPrEx>
        <w:trPr>
          <w:cantSplit/>
          <w:trHeight w:val="164"/>
          <w:jc w:val="center"/>
        </w:trPr>
        <w:tc>
          <w:tcPr>
            <w:tcW w:w="1091" w:type="pct"/>
            <w:noWrap/>
          </w:tcPr>
          <w:p w14:paraId="483CEA1E"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63EE5CAF" w14:textId="77777777" w:rsidR="0035418E" w:rsidRDefault="0035418E" w:rsidP="00DD517F">
            <w:pPr>
              <w:pStyle w:val="TAL"/>
              <w:ind w:left="111"/>
            </w:pPr>
            <w:r>
              <w:t>43200</w:t>
            </w:r>
          </w:p>
        </w:tc>
      </w:tr>
      <w:tr w:rsidR="0035418E" w14:paraId="36E44D98" w14:textId="77777777" w:rsidTr="00DD517F">
        <w:tblPrEx>
          <w:tblLook w:val="04A0" w:firstRow="1" w:lastRow="0" w:firstColumn="1" w:lastColumn="0" w:noHBand="0" w:noVBand="1"/>
        </w:tblPrEx>
        <w:trPr>
          <w:cantSplit/>
          <w:trHeight w:val="164"/>
          <w:jc w:val="center"/>
        </w:trPr>
        <w:tc>
          <w:tcPr>
            <w:tcW w:w="1091" w:type="pct"/>
            <w:noWrap/>
          </w:tcPr>
          <w:p w14:paraId="5C21156D"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7C3FCE8F" w14:textId="77777777" w:rsidR="0035418E" w:rsidRDefault="0035418E" w:rsidP="00DD517F">
            <w:pPr>
              <w:pStyle w:val="TAL"/>
              <w:ind w:left="111"/>
            </w:pPr>
            <w:r>
              <w:t>included if</w:t>
            </w:r>
            <w:r>
              <w:rPr>
                <w:lang w:val="en-US"/>
              </w:rPr>
              <w:t xml:space="preserve"> supplied by the MNO</w:t>
            </w:r>
          </w:p>
        </w:tc>
      </w:tr>
      <w:tr w:rsidR="0035418E" w:rsidRPr="00CE6AD3" w14:paraId="4BDBEBCD" w14:textId="77777777" w:rsidTr="00DD517F">
        <w:trPr>
          <w:cantSplit/>
          <w:jc w:val="center"/>
        </w:trPr>
        <w:tc>
          <w:tcPr>
            <w:tcW w:w="1091" w:type="pct"/>
            <w:noWrap/>
          </w:tcPr>
          <w:p w14:paraId="6F818D9E"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5822D897" w14:textId="77777777" w:rsidR="0035418E" w:rsidRPr="00CE6AD3" w:rsidRDefault="0035418E" w:rsidP="00DD517F">
            <w:pPr>
              <w:pStyle w:val="TAL"/>
              <w:ind w:left="111"/>
            </w:pPr>
            <w:r>
              <w:t>included if</w:t>
            </w:r>
            <w:r>
              <w:rPr>
                <w:lang w:val="en-US"/>
              </w:rPr>
              <w:t xml:space="preserve"> supplied by the MNO</w:t>
            </w:r>
          </w:p>
        </w:tc>
      </w:tr>
    </w:tbl>
    <w:p w14:paraId="4EF1F43C" w14:textId="77777777" w:rsidR="0035418E" w:rsidRDefault="0035418E" w:rsidP="0035418E">
      <w:pPr>
        <w:pStyle w:val="ListParagraph"/>
      </w:pPr>
    </w:p>
    <w:p w14:paraId="333376B1"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585D366C"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0AFDAA13" w14:textId="77777777" w:rsidR="0035418E" w:rsidRDefault="0035418E" w:rsidP="0035418E">
      <w:pPr>
        <w:pStyle w:val="ListParagraph"/>
      </w:pPr>
      <w:r>
        <w:t>monitorGranularityPeriod =  43200 seconds (12 hours), multiple of 6 X granularityPeriod established in the PerfMetricJob above.</w:t>
      </w:r>
    </w:p>
    <w:p w14:paraId="40725067" w14:textId="77777777" w:rsidR="0035418E" w:rsidRDefault="0035418E" w:rsidP="0035418E">
      <w:pPr>
        <w:pStyle w:val="ListParagraph"/>
      </w:pPr>
      <w:r>
        <w:t>scope information is included if provided by the MNO.</w:t>
      </w:r>
    </w:p>
    <w:p w14:paraId="7C834D6A" w14:textId="77777777" w:rsidR="0035418E" w:rsidRDefault="0035418E" w:rsidP="0035418E">
      <w:pPr>
        <w:pStyle w:val="ListParagraph"/>
      </w:pPr>
      <w:r>
        <w:t>[ThresholdInfo will also contain an attribute for the location (Lat/long, TAC, cellid). This is used to scope the object instance to be monitored.]</w:t>
      </w:r>
    </w:p>
    <w:p w14:paraId="543DDF15"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64A400F8" w14:textId="77777777" w:rsidR="0035418E" w:rsidRPr="00603992" w:rsidRDefault="0035418E" w:rsidP="0035418E">
      <w:pPr>
        <w:pStyle w:val="B1"/>
      </w:pPr>
      <w:r>
        <w:t>11. The network operator producer sends notifyMOICreation to the notificationRecipientAddress in step 1.</w:t>
      </w:r>
    </w:p>
    <w:p w14:paraId="02C609D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DA7DE4A" w14:textId="77777777" w:rsidTr="00DD517F">
        <w:trPr>
          <w:cantSplit/>
          <w:jc w:val="center"/>
        </w:trPr>
        <w:tc>
          <w:tcPr>
            <w:tcW w:w="1072" w:type="pct"/>
            <w:shd w:val="clear" w:color="auto" w:fill="BFBFBF"/>
            <w:noWrap/>
            <w:vAlign w:val="center"/>
          </w:tcPr>
          <w:p w14:paraId="0274CF49" w14:textId="77777777" w:rsidR="0035418E" w:rsidRPr="00353ED8" w:rsidRDefault="0035418E" w:rsidP="00DD517F">
            <w:pPr>
              <w:pStyle w:val="TAH"/>
            </w:pPr>
            <w:r w:rsidRPr="00353ED8">
              <w:t>Attribute name</w:t>
            </w:r>
          </w:p>
        </w:tc>
        <w:tc>
          <w:tcPr>
            <w:tcW w:w="3928" w:type="pct"/>
            <w:shd w:val="clear" w:color="auto" w:fill="BFBFBF"/>
            <w:noWrap/>
            <w:vAlign w:val="center"/>
          </w:tcPr>
          <w:p w14:paraId="5640C3E4" w14:textId="77777777" w:rsidR="0035418E" w:rsidRPr="00EE4C90" w:rsidRDefault="0035418E" w:rsidP="00DD517F">
            <w:pPr>
              <w:pStyle w:val="TAH"/>
              <w:ind w:left="111"/>
              <w:jc w:val="left"/>
            </w:pPr>
            <w:r>
              <w:t>Value</w:t>
            </w:r>
          </w:p>
        </w:tc>
      </w:tr>
      <w:tr w:rsidR="0035418E" w:rsidRPr="005B0391" w14:paraId="46901C52" w14:textId="77777777" w:rsidTr="00DD517F">
        <w:tblPrEx>
          <w:tblLook w:val="04A0" w:firstRow="1" w:lastRow="0" w:firstColumn="1" w:lastColumn="0" w:noHBand="0" w:noVBand="1"/>
        </w:tblPrEx>
        <w:trPr>
          <w:cantSplit/>
          <w:trHeight w:val="164"/>
          <w:jc w:val="center"/>
        </w:trPr>
        <w:tc>
          <w:tcPr>
            <w:tcW w:w="1072" w:type="pct"/>
            <w:noWrap/>
          </w:tcPr>
          <w:p w14:paraId="7C076E42"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1DCEB7" w14:textId="77777777" w:rsidR="0035418E" w:rsidRPr="005B0391" w:rsidRDefault="0035418E" w:rsidP="00DD517F">
            <w:pPr>
              <w:pStyle w:val="TAL"/>
              <w:ind w:left="111"/>
            </w:pPr>
            <w:r>
              <w:t>name / value pairs of the attributes of the new object</w:t>
            </w:r>
          </w:p>
        </w:tc>
      </w:tr>
      <w:tr w:rsidR="0035418E" w14:paraId="7CB3D933" w14:textId="77777777" w:rsidTr="00DD517F">
        <w:tblPrEx>
          <w:tblLook w:val="04A0" w:firstRow="1" w:lastRow="0" w:firstColumn="1" w:lastColumn="0" w:noHBand="0" w:noVBand="1"/>
        </w:tblPrEx>
        <w:trPr>
          <w:cantSplit/>
          <w:trHeight w:val="164"/>
          <w:jc w:val="center"/>
        </w:trPr>
        <w:tc>
          <w:tcPr>
            <w:tcW w:w="1072" w:type="pct"/>
            <w:noWrap/>
          </w:tcPr>
          <w:p w14:paraId="219B4777"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5D115341" w14:textId="77777777" w:rsidR="0035418E" w:rsidRDefault="0035418E" w:rsidP="00DD517F">
            <w:pPr>
              <w:pStyle w:val="TAL"/>
              <w:ind w:left="111"/>
              <w:rPr>
                <w:lang w:val="de-DE"/>
              </w:rPr>
            </w:pPr>
            <w:r>
              <w:rPr>
                <w:lang w:val="de-DE"/>
              </w:rPr>
              <w:t>OperationSucceeded | OperationFailed</w:t>
            </w:r>
          </w:p>
        </w:tc>
      </w:tr>
    </w:tbl>
    <w:p w14:paraId="1AA06BA5" w14:textId="77777777" w:rsidR="0035418E" w:rsidRDefault="0035418E" w:rsidP="0035418E">
      <w:pPr>
        <w:pStyle w:val="ListParagraph"/>
      </w:pPr>
    </w:p>
    <w:p w14:paraId="174E64FF" w14:textId="77777777" w:rsidR="0035418E" w:rsidRDefault="0035418E" w:rsidP="0035418E">
      <w:pPr>
        <w:pStyle w:val="B1"/>
      </w:pPr>
      <w:r>
        <w:tab/>
        <w:t>The DSO consumer stores the attribute name/value pairs.</w:t>
      </w:r>
    </w:p>
    <w:p w14:paraId="35854C20" w14:textId="77777777" w:rsidR="0035418E" w:rsidRDefault="0035418E" w:rsidP="0035418E">
      <w:r>
        <w:t>Repeat steps 9 – 12 for each cell site (or group of cell sites as determined by DN information provided by MNO)  where slowly changing threshold monitoring is required.</w:t>
      </w:r>
    </w:p>
    <w:p w14:paraId="55C63806" w14:textId="77777777" w:rsidR="0035418E" w:rsidRDefault="0035418E" w:rsidP="0035418E"/>
    <w:p w14:paraId="30601433" w14:textId="77777777" w:rsidR="0035418E" w:rsidRDefault="0035418E" w:rsidP="0035418E">
      <w:pPr>
        <w:jc w:val="center"/>
      </w:pPr>
      <w:r>
        <w:rPr>
          <w:noProof/>
          <w:lang w:val="en-IN" w:eastAsia="en-IN"/>
        </w:rPr>
        <w:lastRenderedPageBreak/>
        <w:drawing>
          <wp:inline distT="0" distB="0" distL="0" distR="0" wp14:anchorId="4CF13585" wp14:editId="5C9F1A9D">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70F3B015" w14:textId="77777777" w:rsidR="0035418E" w:rsidRDefault="0035418E" w:rsidP="0035418E">
      <w:pPr>
        <w:pStyle w:val="TF"/>
      </w:pPr>
      <w:r>
        <w:t>Figure A.1.2.2-4 Create NtfSuscriptionControl</w:t>
      </w:r>
    </w:p>
    <w:p w14:paraId="4FB70160" w14:textId="77777777" w:rsidR="002840C0" w:rsidRDefault="002840C0" w:rsidP="002840C0">
      <w:r>
        <w:t>C.</w:t>
      </w:r>
      <w:r>
        <w:tab/>
      </w:r>
      <w:r>
        <w:tab/>
        <w:t>NtfSubscriptionControl</w:t>
      </w:r>
    </w:p>
    <w:p w14:paraId="3ABCA182"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70C8C956" w14:textId="77777777" w:rsidTr="00DD517F">
        <w:trPr>
          <w:cantSplit/>
          <w:jc w:val="center"/>
        </w:trPr>
        <w:tc>
          <w:tcPr>
            <w:tcW w:w="1091" w:type="pct"/>
            <w:shd w:val="clear" w:color="auto" w:fill="BFBFBF"/>
            <w:noWrap/>
            <w:vAlign w:val="center"/>
          </w:tcPr>
          <w:p w14:paraId="718CC5B3" w14:textId="77777777" w:rsidR="002840C0" w:rsidRPr="00353ED8" w:rsidRDefault="002840C0" w:rsidP="00DD517F">
            <w:pPr>
              <w:pStyle w:val="TAH"/>
            </w:pPr>
            <w:r w:rsidRPr="00353ED8">
              <w:t>Attribute name</w:t>
            </w:r>
          </w:p>
        </w:tc>
        <w:tc>
          <w:tcPr>
            <w:tcW w:w="3909" w:type="pct"/>
            <w:shd w:val="clear" w:color="auto" w:fill="BFBFBF"/>
            <w:noWrap/>
            <w:vAlign w:val="center"/>
          </w:tcPr>
          <w:p w14:paraId="40895D30" w14:textId="77777777" w:rsidR="002840C0" w:rsidRPr="00EE4C90" w:rsidRDefault="002840C0" w:rsidP="00DD517F">
            <w:pPr>
              <w:pStyle w:val="TAH"/>
              <w:ind w:left="111"/>
              <w:jc w:val="left"/>
            </w:pPr>
            <w:r>
              <w:t>Value</w:t>
            </w:r>
          </w:p>
        </w:tc>
      </w:tr>
      <w:tr w:rsidR="002840C0" w:rsidRPr="005B0391" w14:paraId="58F01B62" w14:textId="77777777" w:rsidTr="00DD517F">
        <w:tblPrEx>
          <w:tblLook w:val="04A0" w:firstRow="1" w:lastRow="0" w:firstColumn="1" w:lastColumn="0" w:noHBand="0" w:noVBand="1"/>
        </w:tblPrEx>
        <w:trPr>
          <w:cantSplit/>
          <w:trHeight w:val="164"/>
          <w:jc w:val="center"/>
        </w:trPr>
        <w:tc>
          <w:tcPr>
            <w:tcW w:w="1091" w:type="pct"/>
            <w:noWrap/>
          </w:tcPr>
          <w:p w14:paraId="61E0CC58"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080C3F96" w14:textId="77777777" w:rsidR="002840C0" w:rsidRPr="005B0391" w:rsidRDefault="002840C0" w:rsidP="00DD517F">
            <w:pPr>
              <w:pStyle w:val="TAL"/>
              <w:ind w:left="111"/>
            </w:pPr>
            <w:r>
              <w:t>URL</w:t>
            </w:r>
          </w:p>
        </w:tc>
      </w:tr>
      <w:tr w:rsidR="002840C0" w:rsidRPr="005B0391" w14:paraId="06F6DCA2" w14:textId="77777777" w:rsidTr="00DD517F">
        <w:tblPrEx>
          <w:tblLook w:val="04A0" w:firstRow="1" w:lastRow="0" w:firstColumn="1" w:lastColumn="0" w:noHBand="0" w:noVBand="1"/>
        </w:tblPrEx>
        <w:trPr>
          <w:cantSplit/>
          <w:trHeight w:val="164"/>
          <w:jc w:val="center"/>
        </w:trPr>
        <w:tc>
          <w:tcPr>
            <w:tcW w:w="1091" w:type="pct"/>
            <w:noWrap/>
          </w:tcPr>
          <w:p w14:paraId="0E5759CB"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481C7665" w14:textId="77777777" w:rsidR="002840C0" w:rsidRPr="005B0391" w:rsidRDefault="002840C0" w:rsidP="00DD517F">
            <w:pPr>
              <w:pStyle w:val="TAL"/>
              <w:ind w:left="111"/>
            </w:pPr>
            <w:r>
              <w:t>notifyFileReady, notifyFilePreparationError, notifyThresholdCrossing</w:t>
            </w:r>
          </w:p>
        </w:tc>
      </w:tr>
      <w:tr w:rsidR="002840C0" w:rsidRPr="00F3719F" w14:paraId="2E2A85EF" w14:textId="77777777" w:rsidTr="00DD517F">
        <w:tblPrEx>
          <w:tblLook w:val="04A0" w:firstRow="1" w:lastRow="0" w:firstColumn="1" w:lastColumn="0" w:noHBand="0" w:noVBand="1"/>
        </w:tblPrEx>
        <w:trPr>
          <w:cantSplit/>
          <w:trHeight w:val="164"/>
          <w:jc w:val="center"/>
        </w:trPr>
        <w:tc>
          <w:tcPr>
            <w:tcW w:w="1091" w:type="pct"/>
            <w:noWrap/>
          </w:tcPr>
          <w:p w14:paraId="477AE175"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50281E98" w14:textId="77777777" w:rsidR="002840C0" w:rsidRPr="00F3719F" w:rsidRDefault="002840C0" w:rsidP="00DD517F">
            <w:pPr>
              <w:pStyle w:val="TAL"/>
              <w:ind w:left="111"/>
            </w:pPr>
            <w:r>
              <w:t>included if</w:t>
            </w:r>
            <w:r>
              <w:rPr>
                <w:lang w:val="en-US"/>
              </w:rPr>
              <w:t xml:space="preserve"> supplied by the MNO</w:t>
            </w:r>
          </w:p>
        </w:tc>
      </w:tr>
      <w:tr w:rsidR="002840C0" w14:paraId="4A69E3DA" w14:textId="77777777" w:rsidTr="00DD517F">
        <w:tblPrEx>
          <w:tblLook w:val="04A0" w:firstRow="1" w:lastRow="0" w:firstColumn="1" w:lastColumn="0" w:noHBand="0" w:noVBand="1"/>
        </w:tblPrEx>
        <w:trPr>
          <w:cantSplit/>
          <w:trHeight w:val="164"/>
          <w:jc w:val="center"/>
        </w:trPr>
        <w:tc>
          <w:tcPr>
            <w:tcW w:w="1091" w:type="pct"/>
            <w:noWrap/>
          </w:tcPr>
          <w:p w14:paraId="3060FE10"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13FF764B" w14:textId="77777777" w:rsidR="002840C0" w:rsidRDefault="002840C0" w:rsidP="00DD517F">
            <w:pPr>
              <w:pStyle w:val="TAL"/>
              <w:ind w:left="111"/>
            </w:pPr>
            <w:r>
              <w:t>-</w:t>
            </w:r>
          </w:p>
        </w:tc>
      </w:tr>
    </w:tbl>
    <w:p w14:paraId="5B56FC68" w14:textId="77777777" w:rsidR="002840C0" w:rsidRDefault="002840C0" w:rsidP="002840C0">
      <w:pPr>
        <w:pStyle w:val="ListParagraph"/>
      </w:pPr>
    </w:p>
    <w:p w14:paraId="331E164C" w14:textId="77777777" w:rsidR="002840C0" w:rsidRDefault="002840C0" w:rsidP="002840C0">
      <w:pPr>
        <w:pStyle w:val="ListParagraph"/>
      </w:pPr>
    </w:p>
    <w:p w14:paraId="244A2665"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BAFC0CA" w14:textId="77777777" w:rsidR="002840C0" w:rsidRDefault="002840C0" w:rsidP="002840C0">
      <w:pPr>
        <w:pStyle w:val="ListParagraph"/>
      </w:pPr>
      <w:r>
        <w:lastRenderedPageBreak/>
        <w:t>notificationTypes = notifyFileReady, notifyFilePreparationError, notifyThresholdCrossing</w:t>
      </w:r>
    </w:p>
    <w:p w14:paraId="3083E5E4" w14:textId="77777777" w:rsidR="002840C0" w:rsidRDefault="002840C0" w:rsidP="002840C0">
      <w:pPr>
        <w:pStyle w:val="ListParagraph"/>
      </w:pPr>
      <w:r>
        <w:t>scope information is included if provided by the MNO.</w:t>
      </w:r>
    </w:p>
    <w:p w14:paraId="4F1733DE"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482DB5E6" w14:textId="77777777" w:rsidR="002840C0" w:rsidRPr="00603992" w:rsidRDefault="002840C0" w:rsidP="002840C0">
      <w:pPr>
        <w:pStyle w:val="B1"/>
      </w:pPr>
      <w:r>
        <w:t>15. The network operator producer sends notifyMOICreation to the notificationRecipientAddress in step 1.</w:t>
      </w:r>
    </w:p>
    <w:p w14:paraId="1CA801C3"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3CE5F2A2" w14:textId="77777777" w:rsidTr="00DD517F">
        <w:trPr>
          <w:cantSplit/>
          <w:jc w:val="center"/>
        </w:trPr>
        <w:tc>
          <w:tcPr>
            <w:tcW w:w="1072" w:type="pct"/>
            <w:shd w:val="clear" w:color="auto" w:fill="BFBFBF"/>
            <w:noWrap/>
            <w:vAlign w:val="center"/>
          </w:tcPr>
          <w:p w14:paraId="74585B12" w14:textId="77777777" w:rsidR="002840C0" w:rsidRPr="00353ED8" w:rsidRDefault="002840C0" w:rsidP="00DD517F">
            <w:pPr>
              <w:pStyle w:val="TAH"/>
            </w:pPr>
            <w:r w:rsidRPr="00353ED8">
              <w:t>Attribute name</w:t>
            </w:r>
          </w:p>
        </w:tc>
        <w:tc>
          <w:tcPr>
            <w:tcW w:w="3928" w:type="pct"/>
            <w:shd w:val="clear" w:color="auto" w:fill="BFBFBF"/>
            <w:noWrap/>
            <w:vAlign w:val="center"/>
          </w:tcPr>
          <w:p w14:paraId="7CAABB72" w14:textId="77777777" w:rsidR="002840C0" w:rsidRPr="00EE4C90" w:rsidRDefault="002840C0" w:rsidP="00DD517F">
            <w:pPr>
              <w:pStyle w:val="TAH"/>
              <w:ind w:left="111"/>
              <w:jc w:val="left"/>
            </w:pPr>
            <w:r>
              <w:t>Value</w:t>
            </w:r>
          </w:p>
        </w:tc>
      </w:tr>
      <w:tr w:rsidR="002840C0" w:rsidRPr="005B0391" w14:paraId="473BFBEA" w14:textId="77777777" w:rsidTr="00DD517F">
        <w:tblPrEx>
          <w:tblLook w:val="04A0" w:firstRow="1" w:lastRow="0" w:firstColumn="1" w:lastColumn="0" w:noHBand="0" w:noVBand="1"/>
        </w:tblPrEx>
        <w:trPr>
          <w:cantSplit/>
          <w:trHeight w:val="164"/>
          <w:jc w:val="center"/>
        </w:trPr>
        <w:tc>
          <w:tcPr>
            <w:tcW w:w="1072" w:type="pct"/>
            <w:noWrap/>
          </w:tcPr>
          <w:p w14:paraId="5C9A122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1DB86D0B" w14:textId="77777777" w:rsidR="002840C0" w:rsidRPr="005B0391" w:rsidRDefault="002840C0" w:rsidP="00DD517F">
            <w:pPr>
              <w:pStyle w:val="TAL"/>
              <w:ind w:left="111"/>
            </w:pPr>
            <w:r>
              <w:t>name / value pairs of the attributes of the new object</w:t>
            </w:r>
          </w:p>
        </w:tc>
      </w:tr>
      <w:tr w:rsidR="002840C0" w14:paraId="3511F983" w14:textId="77777777" w:rsidTr="00DD517F">
        <w:tblPrEx>
          <w:tblLook w:val="04A0" w:firstRow="1" w:lastRow="0" w:firstColumn="1" w:lastColumn="0" w:noHBand="0" w:noVBand="1"/>
        </w:tblPrEx>
        <w:trPr>
          <w:cantSplit/>
          <w:trHeight w:val="164"/>
          <w:jc w:val="center"/>
        </w:trPr>
        <w:tc>
          <w:tcPr>
            <w:tcW w:w="1072" w:type="pct"/>
            <w:noWrap/>
          </w:tcPr>
          <w:p w14:paraId="633C0D55"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11D8611B" w14:textId="77777777" w:rsidR="002840C0" w:rsidRDefault="002840C0" w:rsidP="00DD517F">
            <w:pPr>
              <w:pStyle w:val="TAL"/>
              <w:ind w:left="111"/>
              <w:rPr>
                <w:lang w:val="de-DE"/>
              </w:rPr>
            </w:pPr>
            <w:r>
              <w:rPr>
                <w:lang w:val="de-DE"/>
              </w:rPr>
              <w:t>OperationSucceeded | OperationFailed</w:t>
            </w:r>
          </w:p>
        </w:tc>
      </w:tr>
    </w:tbl>
    <w:p w14:paraId="0D9DF2FB" w14:textId="77777777" w:rsidR="002840C0" w:rsidRDefault="002840C0" w:rsidP="002840C0">
      <w:pPr>
        <w:pStyle w:val="ListParagraph"/>
      </w:pPr>
    </w:p>
    <w:p w14:paraId="7F7F393B" w14:textId="77777777" w:rsidR="002840C0" w:rsidRDefault="002840C0" w:rsidP="002840C0">
      <w:pPr>
        <w:pStyle w:val="B1"/>
      </w:pPr>
      <w:r>
        <w:tab/>
        <w:t>The DSO consumer stores the attribute name/value pairs.</w:t>
      </w:r>
    </w:p>
    <w:p w14:paraId="4EC39986"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40E584B8"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402154EB"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59C39F8D"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0CCB871" w14:textId="77777777" w:rsidR="002840C0" w:rsidRDefault="002840C0" w:rsidP="002840C0"/>
    <w:p w14:paraId="08CCA730" w14:textId="77777777" w:rsidR="002840C0" w:rsidRDefault="002840C0" w:rsidP="002840C0">
      <w:pPr>
        <w:jc w:val="center"/>
      </w:pPr>
      <w:r>
        <w:rPr>
          <w:noProof/>
          <w:lang w:val="en-IN" w:eastAsia="en-IN"/>
        </w:rPr>
        <w:lastRenderedPageBreak/>
        <w:drawing>
          <wp:inline distT="0" distB="0" distL="0" distR="0" wp14:anchorId="5ECCD712" wp14:editId="7363A5CD">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2E3691A3" w14:textId="77777777" w:rsidR="002840C0" w:rsidRDefault="002840C0" w:rsidP="002840C0">
      <w:pPr>
        <w:jc w:val="center"/>
      </w:pPr>
      <w:r>
        <w:lastRenderedPageBreak/>
        <w:t>Figure A.1.2.3-1</w:t>
      </w:r>
    </w:p>
    <w:p w14:paraId="7E7DF2B4" w14:textId="77777777" w:rsidR="002840C0" w:rsidRDefault="002840C0" w:rsidP="002840C0">
      <w:pPr>
        <w:pStyle w:val="ListParagraph"/>
        <w:numPr>
          <w:ilvl w:val="0"/>
          <w:numId w:val="29"/>
        </w:numPr>
      </w:pPr>
      <w:r>
        <w:t>PerfMetricJob</w:t>
      </w:r>
    </w:p>
    <w:p w14:paraId="40D4D116"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3F660FD6"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497A4C39"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73CB0B7C"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67B5BF1" w14:textId="77777777" w:rsidTr="00DD517F">
        <w:trPr>
          <w:cantSplit/>
          <w:jc w:val="center"/>
        </w:trPr>
        <w:tc>
          <w:tcPr>
            <w:tcW w:w="1072" w:type="pct"/>
            <w:shd w:val="clear" w:color="auto" w:fill="BFBFBF"/>
            <w:noWrap/>
            <w:vAlign w:val="center"/>
          </w:tcPr>
          <w:p w14:paraId="4F8479A6" w14:textId="77777777" w:rsidR="002840C0" w:rsidRPr="00353ED8" w:rsidRDefault="002840C0" w:rsidP="00DD517F">
            <w:pPr>
              <w:pStyle w:val="TAH"/>
            </w:pPr>
            <w:r w:rsidRPr="00353ED8">
              <w:t>Attribute name</w:t>
            </w:r>
          </w:p>
        </w:tc>
        <w:tc>
          <w:tcPr>
            <w:tcW w:w="3928" w:type="pct"/>
            <w:shd w:val="clear" w:color="auto" w:fill="BFBFBF"/>
            <w:noWrap/>
            <w:vAlign w:val="center"/>
          </w:tcPr>
          <w:p w14:paraId="283BBAD6" w14:textId="77777777" w:rsidR="002840C0" w:rsidRPr="00EE4C90" w:rsidRDefault="002840C0" w:rsidP="00DD517F">
            <w:pPr>
              <w:pStyle w:val="TAH"/>
              <w:ind w:left="111"/>
              <w:jc w:val="left"/>
            </w:pPr>
            <w:r>
              <w:t>Value</w:t>
            </w:r>
          </w:p>
        </w:tc>
      </w:tr>
      <w:tr w:rsidR="002840C0" w:rsidRPr="005B0391" w14:paraId="75A96C77" w14:textId="77777777" w:rsidTr="00DD517F">
        <w:tblPrEx>
          <w:tblLook w:val="04A0" w:firstRow="1" w:lastRow="0" w:firstColumn="1" w:lastColumn="0" w:noHBand="0" w:noVBand="1"/>
        </w:tblPrEx>
        <w:trPr>
          <w:cantSplit/>
          <w:trHeight w:val="164"/>
          <w:jc w:val="center"/>
        </w:trPr>
        <w:tc>
          <w:tcPr>
            <w:tcW w:w="1072" w:type="pct"/>
            <w:noWrap/>
          </w:tcPr>
          <w:p w14:paraId="1582E8DF"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5A2C6EF4" w14:textId="77777777" w:rsidR="002840C0" w:rsidRPr="005B0391" w:rsidRDefault="002840C0" w:rsidP="00DD517F">
            <w:pPr>
              <w:pStyle w:val="TAL"/>
              <w:ind w:left="111"/>
            </w:pPr>
            <w:r>
              <w:t>LIST OF SEQUENCE &lt;ManageedEntity DN, ManagedEntity class name&gt;</w:t>
            </w:r>
          </w:p>
        </w:tc>
      </w:tr>
      <w:tr w:rsidR="002840C0" w14:paraId="4EF51643" w14:textId="77777777" w:rsidTr="00DD517F">
        <w:tblPrEx>
          <w:tblLook w:val="04A0" w:firstRow="1" w:lastRow="0" w:firstColumn="1" w:lastColumn="0" w:noHBand="0" w:noVBand="1"/>
        </w:tblPrEx>
        <w:trPr>
          <w:cantSplit/>
          <w:trHeight w:val="164"/>
          <w:jc w:val="center"/>
        </w:trPr>
        <w:tc>
          <w:tcPr>
            <w:tcW w:w="1072" w:type="pct"/>
            <w:noWrap/>
          </w:tcPr>
          <w:p w14:paraId="7FB30BA9"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12D34B1B" w14:textId="77777777" w:rsidR="002840C0" w:rsidRDefault="002840C0" w:rsidP="00DD517F">
            <w:pPr>
              <w:pStyle w:val="TAL"/>
              <w:ind w:left="111"/>
              <w:rPr>
                <w:lang w:val="de-DE"/>
              </w:rPr>
            </w:pPr>
            <w:r>
              <w:rPr>
                <w:lang w:val="de-DE"/>
              </w:rPr>
              <w:t>OperationSucceeded | OperationFailed | OperationPartiallySucceeded</w:t>
            </w:r>
          </w:p>
        </w:tc>
      </w:tr>
    </w:tbl>
    <w:p w14:paraId="2B63DECF" w14:textId="77777777" w:rsidR="002840C0" w:rsidRPr="00797969" w:rsidRDefault="002840C0" w:rsidP="002840C0"/>
    <w:p w14:paraId="31677634"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692E7BE9" w14:textId="77777777" w:rsidR="002840C0" w:rsidRDefault="002840C0" w:rsidP="002840C0">
      <w:pPr>
        <w:ind w:left="852"/>
      </w:pPr>
      <w:r w:rsidRPr="00F253AC">
        <w:t>When the "PerfMetricJob" is deleted, the ongoing reporting period shall be aborted.</w:t>
      </w:r>
    </w:p>
    <w:p w14:paraId="37547D60" w14:textId="77777777" w:rsidR="002840C0" w:rsidRDefault="002840C0" w:rsidP="002840C0">
      <w:pPr>
        <w:pStyle w:val="ListParagraph"/>
        <w:numPr>
          <w:ilvl w:val="0"/>
          <w:numId w:val="29"/>
        </w:numPr>
      </w:pPr>
      <w:r>
        <w:t>ThresholdMonitor</w:t>
      </w:r>
    </w:p>
    <w:p w14:paraId="3F5A9CA6"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12385ECE"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1799B7CA"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7F2C87A3"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19BD42B" w14:textId="77777777" w:rsidTr="00DD517F">
        <w:trPr>
          <w:cantSplit/>
          <w:jc w:val="center"/>
        </w:trPr>
        <w:tc>
          <w:tcPr>
            <w:tcW w:w="1072" w:type="pct"/>
            <w:shd w:val="clear" w:color="auto" w:fill="BFBFBF"/>
            <w:noWrap/>
            <w:vAlign w:val="center"/>
          </w:tcPr>
          <w:p w14:paraId="6A5C6E73" w14:textId="77777777" w:rsidR="002840C0" w:rsidRPr="00353ED8" w:rsidRDefault="002840C0" w:rsidP="00DD517F">
            <w:pPr>
              <w:pStyle w:val="TAH"/>
            </w:pPr>
            <w:r w:rsidRPr="00353ED8">
              <w:t>Attribute name</w:t>
            </w:r>
          </w:p>
        </w:tc>
        <w:tc>
          <w:tcPr>
            <w:tcW w:w="3928" w:type="pct"/>
            <w:shd w:val="clear" w:color="auto" w:fill="BFBFBF"/>
            <w:noWrap/>
            <w:vAlign w:val="center"/>
          </w:tcPr>
          <w:p w14:paraId="770623E4" w14:textId="77777777" w:rsidR="002840C0" w:rsidRPr="00EE4C90" w:rsidRDefault="002840C0" w:rsidP="00DD517F">
            <w:pPr>
              <w:pStyle w:val="TAH"/>
              <w:ind w:left="111"/>
              <w:jc w:val="left"/>
            </w:pPr>
            <w:r>
              <w:t>Value</w:t>
            </w:r>
          </w:p>
        </w:tc>
      </w:tr>
      <w:tr w:rsidR="002840C0" w:rsidRPr="005B0391" w14:paraId="0DCDC408" w14:textId="77777777" w:rsidTr="00DD517F">
        <w:tblPrEx>
          <w:tblLook w:val="04A0" w:firstRow="1" w:lastRow="0" w:firstColumn="1" w:lastColumn="0" w:noHBand="0" w:noVBand="1"/>
        </w:tblPrEx>
        <w:trPr>
          <w:cantSplit/>
          <w:trHeight w:val="164"/>
          <w:jc w:val="center"/>
        </w:trPr>
        <w:tc>
          <w:tcPr>
            <w:tcW w:w="1072" w:type="pct"/>
            <w:noWrap/>
          </w:tcPr>
          <w:p w14:paraId="122756A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0A342721" w14:textId="77777777" w:rsidR="002840C0" w:rsidRPr="005B0391" w:rsidRDefault="002840C0" w:rsidP="00DD517F">
            <w:pPr>
              <w:pStyle w:val="TAL"/>
              <w:ind w:left="111"/>
            </w:pPr>
            <w:r>
              <w:t>LIST OF SEQUENCE &lt;ManageedEntity DN, ManagedEntity class name&gt;</w:t>
            </w:r>
          </w:p>
        </w:tc>
      </w:tr>
      <w:tr w:rsidR="002840C0" w14:paraId="28A84444" w14:textId="77777777" w:rsidTr="00DD517F">
        <w:tblPrEx>
          <w:tblLook w:val="04A0" w:firstRow="1" w:lastRow="0" w:firstColumn="1" w:lastColumn="0" w:noHBand="0" w:noVBand="1"/>
        </w:tblPrEx>
        <w:trPr>
          <w:cantSplit/>
          <w:trHeight w:val="164"/>
          <w:jc w:val="center"/>
        </w:trPr>
        <w:tc>
          <w:tcPr>
            <w:tcW w:w="1072" w:type="pct"/>
            <w:noWrap/>
          </w:tcPr>
          <w:p w14:paraId="29E60C5F"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79756B74" w14:textId="77777777" w:rsidR="002840C0" w:rsidRDefault="002840C0" w:rsidP="00DD517F">
            <w:pPr>
              <w:pStyle w:val="TAL"/>
              <w:ind w:left="111"/>
              <w:rPr>
                <w:lang w:val="de-DE"/>
              </w:rPr>
            </w:pPr>
            <w:r>
              <w:rPr>
                <w:lang w:val="de-DE"/>
              </w:rPr>
              <w:t>OperationSucceeded | OperationFailed | OperationPartiallySucceeded</w:t>
            </w:r>
          </w:p>
        </w:tc>
      </w:tr>
    </w:tbl>
    <w:p w14:paraId="5A4FB9BF" w14:textId="77777777" w:rsidR="002840C0" w:rsidRPr="005D4F42" w:rsidRDefault="002840C0" w:rsidP="002840C0"/>
    <w:p w14:paraId="3F95B472"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D384E01" w14:textId="77777777" w:rsidR="002840C0" w:rsidRDefault="002840C0" w:rsidP="002840C0">
      <w:pPr>
        <w:ind w:left="852"/>
      </w:pPr>
    </w:p>
    <w:p w14:paraId="24157F57" w14:textId="77777777" w:rsidR="002840C0" w:rsidRDefault="002840C0" w:rsidP="002840C0">
      <w:pPr>
        <w:pStyle w:val="ListParagraph"/>
        <w:numPr>
          <w:ilvl w:val="0"/>
          <w:numId w:val="29"/>
        </w:numPr>
      </w:pPr>
      <w:r>
        <w:t>NtfSubscriptionControl</w:t>
      </w:r>
    </w:p>
    <w:p w14:paraId="67C2F38F"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3D06B5AD" w14:textId="77777777" w:rsidR="002840C0" w:rsidRPr="005D4F42" w:rsidRDefault="002840C0" w:rsidP="00E83E20">
      <w:pPr>
        <w:pStyle w:val="ListParagraph"/>
        <w:numPr>
          <w:ilvl w:val="0"/>
          <w:numId w:val="30"/>
        </w:numPr>
      </w:pPr>
      <w:r>
        <w:rPr>
          <w:lang w:val="en-US"/>
        </w:rPr>
        <w:t>The network operator producer deletes “NtfSubscriptionControl” job.</w:t>
      </w:r>
    </w:p>
    <w:p w14:paraId="457489EF"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3476C81F" w14:textId="77777777" w:rsidTr="00DD517F">
        <w:trPr>
          <w:cantSplit/>
          <w:jc w:val="center"/>
        </w:trPr>
        <w:tc>
          <w:tcPr>
            <w:tcW w:w="1072" w:type="pct"/>
            <w:shd w:val="clear" w:color="auto" w:fill="BFBFBF"/>
            <w:noWrap/>
            <w:vAlign w:val="center"/>
          </w:tcPr>
          <w:p w14:paraId="22DC78BB" w14:textId="77777777" w:rsidR="002840C0" w:rsidRPr="00353ED8" w:rsidRDefault="002840C0" w:rsidP="00DD517F">
            <w:pPr>
              <w:pStyle w:val="TAH"/>
            </w:pPr>
            <w:r w:rsidRPr="00353ED8">
              <w:t>Attribute name</w:t>
            </w:r>
          </w:p>
        </w:tc>
        <w:tc>
          <w:tcPr>
            <w:tcW w:w="3928" w:type="pct"/>
            <w:shd w:val="clear" w:color="auto" w:fill="BFBFBF"/>
            <w:noWrap/>
            <w:vAlign w:val="center"/>
          </w:tcPr>
          <w:p w14:paraId="7F106EC7" w14:textId="77777777" w:rsidR="002840C0" w:rsidRPr="00EE4C90" w:rsidRDefault="002840C0" w:rsidP="00DD517F">
            <w:pPr>
              <w:pStyle w:val="TAH"/>
              <w:ind w:left="111"/>
              <w:jc w:val="left"/>
            </w:pPr>
            <w:r>
              <w:t>Value</w:t>
            </w:r>
          </w:p>
        </w:tc>
      </w:tr>
      <w:tr w:rsidR="002840C0" w:rsidRPr="005B0391" w14:paraId="29DEA0DA" w14:textId="77777777" w:rsidTr="00DD517F">
        <w:tblPrEx>
          <w:tblLook w:val="04A0" w:firstRow="1" w:lastRow="0" w:firstColumn="1" w:lastColumn="0" w:noHBand="0" w:noVBand="1"/>
        </w:tblPrEx>
        <w:trPr>
          <w:cantSplit/>
          <w:trHeight w:val="164"/>
          <w:jc w:val="center"/>
        </w:trPr>
        <w:tc>
          <w:tcPr>
            <w:tcW w:w="1072" w:type="pct"/>
            <w:noWrap/>
          </w:tcPr>
          <w:p w14:paraId="4BE8229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38469E1" w14:textId="77777777" w:rsidR="002840C0" w:rsidRPr="005B0391" w:rsidRDefault="002840C0" w:rsidP="00DD517F">
            <w:pPr>
              <w:pStyle w:val="TAL"/>
              <w:ind w:left="111"/>
            </w:pPr>
            <w:r>
              <w:t>LIST OF SEQUENCE &lt;ManageedEntity DN, ManagedEntity class name&gt;</w:t>
            </w:r>
          </w:p>
        </w:tc>
      </w:tr>
      <w:tr w:rsidR="002840C0" w14:paraId="55B391B0" w14:textId="77777777" w:rsidTr="00DD517F">
        <w:tblPrEx>
          <w:tblLook w:val="04A0" w:firstRow="1" w:lastRow="0" w:firstColumn="1" w:lastColumn="0" w:noHBand="0" w:noVBand="1"/>
        </w:tblPrEx>
        <w:trPr>
          <w:cantSplit/>
          <w:trHeight w:val="164"/>
          <w:jc w:val="center"/>
        </w:trPr>
        <w:tc>
          <w:tcPr>
            <w:tcW w:w="1072" w:type="pct"/>
            <w:noWrap/>
          </w:tcPr>
          <w:p w14:paraId="5CCD82F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532536C9" w14:textId="77777777" w:rsidR="002840C0" w:rsidRDefault="002840C0" w:rsidP="00DD517F">
            <w:pPr>
              <w:pStyle w:val="TAL"/>
              <w:ind w:left="111"/>
              <w:rPr>
                <w:lang w:val="de-DE"/>
              </w:rPr>
            </w:pPr>
            <w:r>
              <w:rPr>
                <w:lang w:val="de-DE"/>
              </w:rPr>
              <w:t>OperationSucceeded | OperationFailed | OperationPartiallySucceeded</w:t>
            </w:r>
          </w:p>
        </w:tc>
      </w:tr>
    </w:tbl>
    <w:p w14:paraId="64E8F084" w14:textId="77777777" w:rsidR="002840C0" w:rsidRDefault="002840C0" w:rsidP="002840C0"/>
    <w:p w14:paraId="575FE127" w14:textId="77777777" w:rsidR="0035418E" w:rsidRPr="005D4F42" w:rsidRDefault="0035418E" w:rsidP="00984FE3"/>
    <w:p w14:paraId="144D6FE9" w14:textId="77777777" w:rsidR="001544D6" w:rsidRDefault="001544D6" w:rsidP="008E7874">
      <w:pPr>
        <w:pStyle w:val="Heading2"/>
      </w:pPr>
      <w:bookmarkStart w:id="193" w:name="_Toc158125088"/>
      <w:r>
        <w:t>A.</w:t>
      </w:r>
      <w:r w:rsidR="0030386F">
        <w:t>2</w:t>
      </w:r>
      <w:r>
        <w:tab/>
      </w:r>
      <w:r w:rsidRPr="000057D2">
        <w:t>Energy utility and telecommunication coordinated rapid recovery of energy service</w:t>
      </w:r>
      <w:r>
        <w:t xml:space="preserve"> procedure</w:t>
      </w:r>
      <w:bookmarkEnd w:id="193"/>
    </w:p>
    <w:p w14:paraId="79CAEFD8" w14:textId="77777777" w:rsidR="001544D6" w:rsidRPr="000057D2" w:rsidRDefault="001544D6" w:rsidP="001544D6">
      <w:pPr>
        <w:pStyle w:val="Heading3"/>
      </w:pPr>
      <w:bookmarkStart w:id="194" w:name="_Toc158125089"/>
      <w:r>
        <w:t>A.</w:t>
      </w:r>
      <w:r w:rsidR="0030386F">
        <w:t>2</w:t>
      </w:r>
      <w:r>
        <w:t>.1</w:t>
      </w:r>
      <w:r w:rsidRPr="000057D2">
        <w:tab/>
        <w:t>General</w:t>
      </w:r>
      <w:bookmarkEnd w:id="194"/>
    </w:p>
    <w:p w14:paraId="79602621" w14:textId="77777777" w:rsidR="001544D6" w:rsidRDefault="001544D6" w:rsidP="0030386F">
      <w:r>
        <w:t>Coordinated energy service recovery requirements are given in clause 5.3. The use cases supported are described in Annex C.</w:t>
      </w:r>
    </w:p>
    <w:p w14:paraId="78A3B925" w14:textId="77777777" w:rsidR="001544D6" w:rsidRDefault="001544D6" w:rsidP="0030386F">
      <w:r>
        <w:t xml:space="preserve">The functionality supported by the signalling flow is: </w:t>
      </w:r>
    </w:p>
    <w:p w14:paraId="3C02B5B4"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4F019E92"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C2D1B43"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397B931C"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54C774BC" w14:textId="77777777" w:rsidR="001544D6" w:rsidRDefault="001544D6" w:rsidP="001544D6">
      <w:pPr>
        <w:pStyle w:val="Heading3"/>
      </w:pPr>
      <w:bookmarkStart w:id="195" w:name="_Toc158125090"/>
      <w:r>
        <w:t>A.</w:t>
      </w:r>
      <w:r w:rsidR="0030386F">
        <w:t>2</w:t>
      </w:r>
      <w:r w:rsidRPr="000057D2">
        <w:t>.2</w:t>
      </w:r>
      <w:r w:rsidRPr="000057D2">
        <w:tab/>
        <w:t>Signal flow</w:t>
      </w:r>
      <w:bookmarkEnd w:id="195"/>
    </w:p>
    <w:p w14:paraId="02D628CB"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6CE794B6" w14:textId="77777777" w:rsidR="001544D6" w:rsidRDefault="001544D6" w:rsidP="001544D6">
      <w:pPr>
        <w:keepLines/>
        <w:spacing w:after="240"/>
        <w:jc w:val="center"/>
        <w:rPr>
          <w:rFonts w:ascii="Arial" w:hAnsi="Arial"/>
          <w:b/>
        </w:rPr>
      </w:pPr>
      <w:r>
        <w:object w:dxaOrig="9690" w:dyaOrig="6870" w14:anchorId="50DCA8A0">
          <v:shape id="_x0000_i1027" type="#_x0000_t75" style="width:481.4pt;height:340.75pt" o:ole="">
            <v:imagedata r:id="rId27" o:title=""/>
          </v:shape>
          <o:OLEObject Type="Embed" ProgID="Visio.Drawing.15" ShapeID="_x0000_i1027" DrawAspect="Content" ObjectID="_1769922454" r:id="rId28"/>
        </w:object>
      </w:r>
    </w:p>
    <w:p w14:paraId="0B410754"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58C2D9A3"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46241DED"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729CF386"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0A374123" w14:textId="77777777" w:rsidR="001544D6" w:rsidRPr="0044118D" w:rsidRDefault="001544D6" w:rsidP="001544D6">
      <w:pPr>
        <w:pStyle w:val="B1"/>
      </w:pPr>
      <w:r>
        <w:t>4.</w:t>
      </w:r>
      <w:r>
        <w:tab/>
        <w:t>The MnS Producer in MNO sends the response.</w:t>
      </w:r>
    </w:p>
    <w:p w14:paraId="04CA8D19"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6993A017"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5F719268"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230A89E2"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66585E5E" w14:textId="77777777"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14:paraId="67292FFC" w14:textId="77777777" w:rsidR="001544D6" w:rsidRPr="0044118D" w:rsidRDefault="001544D6" w:rsidP="001544D6">
      <w:pPr>
        <w:pStyle w:val="B1"/>
      </w:pPr>
      <w:r>
        <w:t>8</w:t>
      </w:r>
      <w:r w:rsidRPr="0044118D">
        <w:t>.</w:t>
      </w:r>
      <w:r w:rsidRPr="0044118D">
        <w:tab/>
        <w:t xml:space="preserve">MNO MnS producer provides the modify response to the DSO. </w:t>
      </w:r>
    </w:p>
    <w:p w14:paraId="3222CFB5"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7C872193"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672007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52DBFA5D" w14:textId="77777777" w:rsidR="00F21868" w:rsidRDefault="00F21868" w:rsidP="0030386F">
      <w:pPr>
        <w:pStyle w:val="Heading1"/>
      </w:pPr>
      <w:bookmarkStart w:id="196" w:name="_Toc151377204"/>
      <w:bookmarkStart w:id="197" w:name="_Toc151378096"/>
      <w:bookmarkStart w:id="198" w:name="_Toc158125091"/>
      <w:r>
        <w:t>Annex B (informative):</w:t>
      </w:r>
      <w:r>
        <w:br/>
      </w:r>
      <w:r w:rsidRPr="00E56334">
        <w:t>Coordinated energy service recovery business relationship model</w:t>
      </w:r>
      <w:bookmarkEnd w:id="196"/>
      <w:bookmarkEnd w:id="197"/>
      <w:bookmarkEnd w:id="198"/>
    </w:p>
    <w:p w14:paraId="5C20ACA2" w14:textId="77777777" w:rsidR="00F21868" w:rsidRDefault="00F21868" w:rsidP="00F21868">
      <w:r>
        <w:t>From a functional perspective, the present document defines exposure of information between the DSO and the MNO in order to achieve coordinated energy service recovery.</w:t>
      </w:r>
    </w:p>
    <w:p w14:paraId="6C8B9D70"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323C2AE"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4DF063C1" w14:textId="77777777" w:rsidR="00F21868" w:rsidRDefault="00F21868" w:rsidP="00F21868">
      <w:r>
        <w:rPr>
          <w:noProof/>
          <w:lang w:val="en-IN" w:eastAsia="en-IN"/>
        </w:rPr>
        <w:lastRenderedPageBreak/>
        <mc:AlternateContent>
          <mc:Choice Requires="wpc">
            <w:drawing>
              <wp:inline distT="0" distB="0" distL="0" distR="0" wp14:anchorId="3C3DE568" wp14:editId="2D96941C">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6A50DA80"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0B33E0EC"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604876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61A8804A"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184E8076"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016D802C"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60DAC1CB"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73631A17"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3BECC6F6"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29D315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137AAA4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BD0AEF" w:rsidRDefault="00BD0AE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A2FB516" w14:textId="77777777" w:rsidR="00F21868" w:rsidRDefault="00F21868" w:rsidP="00F21868">
      <w:pPr>
        <w:pStyle w:val="TF"/>
      </w:pPr>
      <w:r>
        <w:t>Figure B.1: Business relationships and interaction relevant to coordinated energy recover</w:t>
      </w:r>
    </w:p>
    <w:p w14:paraId="3342DBE5"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26FA9DEF" w14:textId="77777777" w:rsidR="00F21868" w:rsidRDefault="00F21868" w:rsidP="00F21868">
      <w:pPr>
        <w:pStyle w:val="B1"/>
      </w:pPr>
      <w:r>
        <w:t>-</w:t>
      </w:r>
      <w:r>
        <w:tab/>
        <w:t>their Energy Supply ID</w:t>
      </w:r>
    </w:p>
    <w:p w14:paraId="7789A71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76DB6827" w14:textId="77777777" w:rsidR="00F059E1" w:rsidRDefault="00F059E1" w:rsidP="0030386F">
      <w:pPr>
        <w:pStyle w:val="Heading1"/>
      </w:pPr>
      <w:bookmarkStart w:id="199" w:name="_Toc151377205"/>
      <w:bookmarkStart w:id="200" w:name="_Toc151378097"/>
      <w:bookmarkStart w:id="201" w:name="_Toc158125092"/>
      <w:r>
        <w:t xml:space="preserve">Annex </w:t>
      </w:r>
      <w:r w:rsidR="00F9126C">
        <w:t>C</w:t>
      </w:r>
      <w:r>
        <w:t xml:space="preserve"> (informative):</w:t>
      </w:r>
      <w:r>
        <w:br/>
      </w:r>
      <w:r w:rsidRPr="00D803F3">
        <w:t xml:space="preserve">Coordinated energy recovery </w:t>
      </w:r>
      <w:r>
        <w:t>use cases supported</w:t>
      </w:r>
      <w:bookmarkEnd w:id="199"/>
      <w:bookmarkEnd w:id="200"/>
      <w:bookmarkEnd w:id="201"/>
    </w:p>
    <w:p w14:paraId="5A37A1DE" w14:textId="77777777" w:rsidR="00F059E1" w:rsidRDefault="00AF5DA2" w:rsidP="00F059E1">
      <w:pPr>
        <w:pStyle w:val="Heading2"/>
      </w:pPr>
      <w:bookmarkStart w:id="202" w:name="_Toc151377206"/>
      <w:bookmarkStart w:id="203" w:name="_Toc151378098"/>
      <w:bookmarkStart w:id="204" w:name="_Toc158125093"/>
      <w:r>
        <w:t>C</w:t>
      </w:r>
      <w:r w:rsidR="00F059E1">
        <w:t>.1</w:t>
      </w:r>
      <w:r w:rsidR="00F059E1">
        <w:tab/>
        <w:t>General</w:t>
      </w:r>
      <w:bookmarkEnd w:id="202"/>
      <w:bookmarkEnd w:id="203"/>
      <w:bookmarkEnd w:id="204"/>
    </w:p>
    <w:p w14:paraId="2349ABAD" w14:textId="77777777" w:rsidR="00F059E1" w:rsidRDefault="00F059E1" w:rsidP="00F059E1">
      <w:r>
        <w:t>The present document considers two distinct coordinated energy recovery scenarios. These are described in this annex for clarity and completeness.</w:t>
      </w:r>
    </w:p>
    <w:p w14:paraId="5C4BC025"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61174366"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48198D7" w14:textId="77777777" w:rsidR="00F059E1" w:rsidRDefault="00AF5DA2" w:rsidP="00F059E1">
      <w:pPr>
        <w:pStyle w:val="Heading2"/>
      </w:pPr>
      <w:bookmarkStart w:id="205" w:name="_Toc151377207"/>
      <w:bookmarkStart w:id="206" w:name="_Toc151378099"/>
      <w:bookmarkStart w:id="207" w:name="_Toc158125094"/>
      <w:r>
        <w:t>C</w:t>
      </w:r>
      <w:r w:rsidR="00F059E1">
        <w:t>.2</w:t>
      </w:r>
      <w:r w:rsidR="00F059E1">
        <w:tab/>
        <w:t>Scenario #1: Energy service recovery with redundant energy distribution topology</w:t>
      </w:r>
      <w:bookmarkEnd w:id="205"/>
      <w:bookmarkEnd w:id="206"/>
      <w:bookmarkEnd w:id="207"/>
    </w:p>
    <w:p w14:paraId="0AD14275"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18EF2785"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29CBE8D1"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EAF690E"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7A5DEA5E"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7FF4FF65"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74F6D194"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D31FC4"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BCBB09" wp14:editId="182411F0">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2D766591"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32232A78"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0A20F951"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E0942FD"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345B9DFB"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39C87742"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5A93E6FB"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77111A60"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662DC3FE"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04C4CF8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17DF44D9" wp14:editId="6B60EAE2">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0D592E61"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315500A7"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2506D01A"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116A2939"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30BC36E4"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3F9291BC"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01FC6D5" wp14:editId="5E1B8E0D">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74EDA905"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5C7A08D8"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50B23330"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5F62A7C8"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66CB7A59"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2721883E"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4C74792E"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2B59BE91"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2CF086E3"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22736D83" w14:textId="77777777" w:rsidR="00F059E1" w:rsidRPr="0044118D" w:rsidRDefault="00F059E1" w:rsidP="00F059E1">
      <w:pPr>
        <w:rPr>
          <w:rFonts w:eastAsiaTheme="minorEastAsia"/>
          <w:b/>
        </w:rPr>
      </w:pPr>
      <w:r w:rsidRPr="0044118D">
        <w:rPr>
          <w:rFonts w:eastAsiaTheme="minorEastAsia"/>
          <w:b/>
        </w:rPr>
        <w:t>Use case actors</w:t>
      </w:r>
    </w:p>
    <w:p w14:paraId="413CF329"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5A494B0D"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48D125C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1AA377B9"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0C34B6A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5D509C61" w14:textId="77777777" w:rsidR="00F059E1" w:rsidRPr="0044118D" w:rsidRDefault="00F059E1" w:rsidP="00F059E1">
      <w:pPr>
        <w:rPr>
          <w:rFonts w:eastAsiaTheme="minorEastAsia"/>
          <w:b/>
        </w:rPr>
      </w:pPr>
      <w:r w:rsidRPr="0044118D">
        <w:rPr>
          <w:rFonts w:eastAsiaTheme="minorEastAsia"/>
          <w:b/>
        </w:rPr>
        <w:t>Use case service flow</w:t>
      </w:r>
    </w:p>
    <w:p w14:paraId="788C2268" w14:textId="77777777" w:rsidR="00F059E1" w:rsidRPr="0044118D" w:rsidRDefault="00F059E1" w:rsidP="00F059E1">
      <w:pPr>
        <w:rPr>
          <w:rFonts w:eastAsiaTheme="minorEastAsia"/>
        </w:rPr>
      </w:pPr>
      <w:r w:rsidRPr="0044118D">
        <w:rPr>
          <w:rFonts w:eastAsiaTheme="minorEastAsia"/>
        </w:rPr>
        <w:t>Preconditions:</w:t>
      </w:r>
    </w:p>
    <w:p w14:paraId="3310E293"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29D0DF5F"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4D15FB4E"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5F56B73A"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1CC00862"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257D29" wp14:editId="533F8076">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E0E690D"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59E0DC35"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226CB7D8"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3FD5A419"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020529A1"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1B1AB119"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6A08DAFB"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70C5CA4A"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6EEE636E" w14:textId="77777777" w:rsidR="00F059E1" w:rsidRPr="0044118D" w:rsidRDefault="00F059E1" w:rsidP="00F059E1">
      <w:pPr>
        <w:rPr>
          <w:rFonts w:eastAsiaTheme="minorEastAsia"/>
        </w:rPr>
      </w:pPr>
      <w:r w:rsidRPr="0044118D">
        <w:rPr>
          <w:rFonts w:eastAsiaTheme="minorEastAsia"/>
        </w:rPr>
        <w:t>Post-conditions:</w:t>
      </w:r>
    </w:p>
    <w:p w14:paraId="4A695830"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46691290"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47F9F215" w14:textId="77777777" w:rsidR="00F059E1" w:rsidRPr="0044118D" w:rsidRDefault="00F059E1" w:rsidP="00F059E1">
      <w:pPr>
        <w:rPr>
          <w:rFonts w:eastAsiaTheme="minorEastAsia"/>
        </w:rPr>
      </w:pPr>
      <w:r w:rsidRPr="0044118D">
        <w:rPr>
          <w:rFonts w:eastAsiaTheme="minorEastAsia"/>
        </w:rPr>
        <w:t>Service Result:</w:t>
      </w:r>
    </w:p>
    <w:p w14:paraId="5AC8EC50"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691EAD59" w14:textId="77777777" w:rsidR="00F059E1" w:rsidRDefault="00F953D3" w:rsidP="00F059E1">
      <w:pPr>
        <w:pStyle w:val="Heading2"/>
      </w:pPr>
      <w:bookmarkStart w:id="208" w:name="_Toc151377208"/>
      <w:bookmarkStart w:id="209" w:name="_Toc151378100"/>
      <w:bookmarkStart w:id="210" w:name="_Toc158125095"/>
      <w:r>
        <w:t>C</w:t>
      </w:r>
      <w:r w:rsidR="00F059E1">
        <w:t>.3</w:t>
      </w:r>
      <w:r w:rsidR="00F059E1">
        <w:tab/>
        <w:t>Scenario #2: Energy service recovery without redundant energy distribution topology</w:t>
      </w:r>
      <w:bookmarkEnd w:id="208"/>
      <w:bookmarkEnd w:id="209"/>
      <w:bookmarkEnd w:id="210"/>
    </w:p>
    <w:p w14:paraId="58ED2BF0"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1DBB72A7"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3B2A29B0"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5B8E278B"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462FFE4B" wp14:editId="3A3B4B67">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778FDAD5"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64CB0753"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5BE4F55C"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79A5AE13"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6413FF1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FC88530" wp14:editId="1AAA42F4">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6E2D2C3B"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5606B357"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5A1AFDA0"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5880C7FA" w14:textId="77777777" w:rsidR="00F059E1" w:rsidRPr="0044118D" w:rsidRDefault="00F059E1" w:rsidP="00F059E1">
      <w:pPr>
        <w:rPr>
          <w:rFonts w:eastAsiaTheme="minorEastAsia"/>
          <w:b/>
        </w:rPr>
      </w:pPr>
      <w:r w:rsidRPr="0044118D">
        <w:rPr>
          <w:rFonts w:eastAsiaTheme="minorEastAsia"/>
          <w:b/>
        </w:rPr>
        <w:t>Use case actors</w:t>
      </w:r>
    </w:p>
    <w:p w14:paraId="5F84AE64"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002313BD"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5CB8F23B"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3E31A09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10EAC34F"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19536A3E" w14:textId="77777777" w:rsidR="00F059E1" w:rsidRPr="0044118D" w:rsidRDefault="00F059E1" w:rsidP="00F059E1">
      <w:pPr>
        <w:rPr>
          <w:rFonts w:eastAsiaTheme="minorEastAsia"/>
          <w:b/>
        </w:rPr>
      </w:pPr>
      <w:r w:rsidRPr="0044118D">
        <w:rPr>
          <w:rFonts w:eastAsiaTheme="minorEastAsia"/>
          <w:b/>
        </w:rPr>
        <w:t xml:space="preserve">Use case service flow </w:t>
      </w:r>
    </w:p>
    <w:p w14:paraId="301F9D5F" w14:textId="77777777" w:rsidR="00F059E1" w:rsidRPr="0044118D" w:rsidRDefault="00F059E1" w:rsidP="00F059E1">
      <w:pPr>
        <w:rPr>
          <w:rFonts w:eastAsiaTheme="minorEastAsia"/>
        </w:rPr>
      </w:pPr>
      <w:r w:rsidRPr="0044118D">
        <w:rPr>
          <w:rFonts w:eastAsiaTheme="minorEastAsia"/>
        </w:rPr>
        <w:t>Preconditions:</w:t>
      </w:r>
    </w:p>
    <w:p w14:paraId="47E51EFA"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3BE2320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FA58B15"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CD59758"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691BE86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6EAFA4A9" w14:textId="77777777" w:rsidR="00F059E1" w:rsidRPr="0044118D" w:rsidRDefault="00F059E1" w:rsidP="00F059E1">
      <w:pPr>
        <w:rPr>
          <w:rFonts w:eastAsiaTheme="minorEastAsia"/>
        </w:rPr>
      </w:pPr>
      <w:r w:rsidRPr="0044118D">
        <w:rPr>
          <w:rFonts w:eastAsiaTheme="minorEastAsia"/>
        </w:rPr>
        <w:t xml:space="preserve">Service Flow: </w:t>
      </w:r>
    </w:p>
    <w:p w14:paraId="634CE12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10D74D2E" wp14:editId="2365EC39">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1766757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50B4A647"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3D5BC20B"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042FE815"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3CE71711"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086CABD0"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4C080CB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6BDCFDF4"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1807774C"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7178699C"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33787F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30AF1FD1"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496465B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2B9E568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746A2BFE"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28269CE5"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6C5DCD23"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B5B9C73" wp14:editId="048DDAF2">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6593B0A6"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6DECB0BC"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7B79C7E8" w14:textId="77777777" w:rsidTr="000C3CB3">
        <w:trPr>
          <w:jc w:val="center"/>
        </w:trPr>
        <w:tc>
          <w:tcPr>
            <w:tcW w:w="1696" w:type="dxa"/>
            <w:shd w:val="clear" w:color="auto" w:fill="auto"/>
          </w:tcPr>
          <w:p w14:paraId="2C4513BC"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7112DB73"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4C5A25D7" w14:textId="77777777" w:rsidTr="000C3CB3">
        <w:trPr>
          <w:jc w:val="center"/>
        </w:trPr>
        <w:tc>
          <w:tcPr>
            <w:tcW w:w="1696" w:type="dxa"/>
            <w:shd w:val="clear" w:color="auto" w:fill="auto"/>
          </w:tcPr>
          <w:p w14:paraId="09F6F650"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6254053F"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797D8091" w14:textId="77777777" w:rsidTr="000C3CB3">
        <w:trPr>
          <w:jc w:val="center"/>
        </w:trPr>
        <w:tc>
          <w:tcPr>
            <w:tcW w:w="1696" w:type="dxa"/>
            <w:shd w:val="clear" w:color="auto" w:fill="auto"/>
          </w:tcPr>
          <w:p w14:paraId="396A8EC9"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47F47B27"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0925619C" w14:textId="77777777" w:rsidR="00F059E1" w:rsidRPr="0044118D" w:rsidRDefault="00F059E1" w:rsidP="000C3CB3">
            <w:pPr>
              <w:pStyle w:val="TAL"/>
              <w:rPr>
                <w:rFonts w:eastAsiaTheme="minorEastAsia"/>
              </w:rPr>
            </w:pPr>
          </w:p>
          <w:p w14:paraId="7A1E5A5C"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6B0B9CDE" w14:textId="77777777" w:rsidTr="000C3CB3">
        <w:trPr>
          <w:jc w:val="center"/>
        </w:trPr>
        <w:tc>
          <w:tcPr>
            <w:tcW w:w="1696" w:type="dxa"/>
            <w:shd w:val="clear" w:color="auto" w:fill="auto"/>
          </w:tcPr>
          <w:p w14:paraId="5EBA3256"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2829EA3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42099F36" w14:textId="77777777" w:rsidTr="000C3CB3">
        <w:trPr>
          <w:jc w:val="center"/>
        </w:trPr>
        <w:tc>
          <w:tcPr>
            <w:tcW w:w="1696" w:type="dxa"/>
            <w:shd w:val="clear" w:color="auto" w:fill="auto"/>
          </w:tcPr>
          <w:p w14:paraId="378DDCC5"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585B4F9A" w14:textId="77777777"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14:paraId="5262D344" w14:textId="77777777" w:rsidTr="000C3CB3">
        <w:trPr>
          <w:jc w:val="center"/>
        </w:trPr>
        <w:tc>
          <w:tcPr>
            <w:tcW w:w="1696" w:type="dxa"/>
            <w:shd w:val="clear" w:color="auto" w:fill="auto"/>
          </w:tcPr>
          <w:p w14:paraId="062DB369"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22487FFD"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0D2048A2" w14:textId="77777777" w:rsidTr="000C3CB3">
        <w:trPr>
          <w:jc w:val="center"/>
        </w:trPr>
        <w:tc>
          <w:tcPr>
            <w:tcW w:w="1696" w:type="dxa"/>
            <w:shd w:val="clear" w:color="auto" w:fill="auto"/>
          </w:tcPr>
          <w:p w14:paraId="344FC70C"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7393EE0C" w14:textId="77777777"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2A8F3583" w14:textId="77777777" w:rsidR="00F059E1" w:rsidRPr="0044118D" w:rsidRDefault="00F059E1" w:rsidP="00F059E1">
      <w:pPr>
        <w:rPr>
          <w:rFonts w:eastAsiaTheme="minorEastAsia"/>
        </w:rPr>
      </w:pPr>
    </w:p>
    <w:p w14:paraId="5304A114"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73A468D5"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0556BB27"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6B567FBD" w14:textId="77777777" w:rsidR="00F059E1" w:rsidRPr="000F6517" w:rsidRDefault="00F059E1" w:rsidP="00F059E1">
      <w:pPr>
        <w:rPr>
          <w:rFonts w:eastAsiaTheme="minorEastAsia"/>
          <w:b/>
        </w:rPr>
      </w:pPr>
      <w:r w:rsidRPr="000F6517">
        <w:rPr>
          <w:rFonts w:eastAsiaTheme="minorEastAsia"/>
          <w:b/>
        </w:rPr>
        <w:t>Service flow result</w:t>
      </w:r>
    </w:p>
    <w:p w14:paraId="706F54D1"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7A15CA23"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30F8966E" w14:textId="77777777" w:rsidR="00E920C7" w:rsidRPr="00777EA4" w:rsidRDefault="00E920C7" w:rsidP="0030386F">
      <w:pPr>
        <w:pStyle w:val="Heading1"/>
      </w:pPr>
      <w:bookmarkStart w:id="211" w:name="_Toc148099295"/>
      <w:bookmarkStart w:id="212" w:name="_Toc158125096"/>
      <w:r w:rsidRPr="00777EA4">
        <w:t xml:space="preserve">Annex </w:t>
      </w:r>
      <w:r>
        <w:t>D</w:t>
      </w:r>
      <w:r w:rsidRPr="00777EA4">
        <w:t xml:space="preserve"> (informative):</w:t>
      </w:r>
      <w:r w:rsidRPr="00777EA4">
        <w:br/>
      </w:r>
      <w:bookmarkEnd w:id="211"/>
      <w:r w:rsidRPr="00777EA4">
        <w:t>Unspecified needed configuration and functionality</w:t>
      </w:r>
      <w:bookmarkEnd w:id="212"/>
    </w:p>
    <w:p w14:paraId="4BAFBB39" w14:textId="77777777" w:rsidR="00E920C7" w:rsidRDefault="00E920C7" w:rsidP="0030386F">
      <w:pPr>
        <w:pStyle w:val="Heading2"/>
      </w:pPr>
      <w:bookmarkStart w:id="213" w:name="_Toc158125097"/>
      <w:r>
        <w:t>D.1</w:t>
      </w:r>
      <w:r>
        <w:tab/>
        <w:t>General</w:t>
      </w:r>
      <w:bookmarkEnd w:id="213"/>
    </w:p>
    <w:p w14:paraId="2FAE5B91" w14:textId="77777777" w:rsidR="00E920C7" w:rsidRDefault="00E920C7" w:rsidP="00E920C7">
      <w:r>
        <w:t xml:space="preserve">The present document provides a specification for management services to support the use cases corresponding to requirements in clause 5. </w:t>
      </w:r>
    </w:p>
    <w:p w14:paraId="4EFB85B1"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2244C419" w14:textId="77777777" w:rsidR="00E920C7" w:rsidRDefault="00E920C7" w:rsidP="0030386F">
      <w:pPr>
        <w:pStyle w:val="Heading2"/>
      </w:pPr>
      <w:bookmarkStart w:id="214" w:name="_Toc158125098"/>
      <w:r>
        <w:t>D.2</w:t>
      </w:r>
      <w:r>
        <w:tab/>
        <w:t>Service reachability configuration</w:t>
      </w:r>
      <w:bookmarkEnd w:id="214"/>
    </w:p>
    <w:p w14:paraId="4323C308" w14:textId="77777777"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14:paraId="4DFDDC7A" w14:textId="77777777" w:rsidR="00E920C7" w:rsidRPr="0058268E" w:rsidRDefault="00E920C7" w:rsidP="00E920C7">
      <w:r>
        <w:t>For example, the MNO could provide the DSO with a DNS name to obtain the MnS producer service address, as well as a port number.</w:t>
      </w:r>
    </w:p>
    <w:p w14:paraId="1F00149B" w14:textId="77777777" w:rsidR="00E920C7" w:rsidRDefault="00E920C7" w:rsidP="0030386F">
      <w:pPr>
        <w:pStyle w:val="Heading2"/>
      </w:pPr>
      <w:bookmarkStart w:id="215" w:name="_Toc158125099"/>
      <w:r>
        <w:lastRenderedPageBreak/>
        <w:t>D.3</w:t>
      </w:r>
      <w:r>
        <w:tab/>
        <w:t>Service security management</w:t>
      </w:r>
      <w:bookmarkEnd w:id="215"/>
    </w:p>
    <w:p w14:paraId="61234171" w14:textId="77777777" w:rsidR="00E920C7" w:rsidRDefault="00E920C7" w:rsidP="00E920C7">
      <w:r>
        <w:t>While authentication and authorization of the MNO by the DSO and the DSO by the MNO are needed, the means by which this is achieved is not specified in the present document.</w:t>
      </w:r>
    </w:p>
    <w:p w14:paraId="209282AA"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2FAB7BD7"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60BAB6E7" w14:textId="77777777" w:rsidR="00E920C7" w:rsidRPr="002042F1" w:rsidRDefault="00E920C7" w:rsidP="0030386F">
      <w:pPr>
        <w:pStyle w:val="Heading2"/>
      </w:pPr>
      <w:bookmarkStart w:id="216" w:name="_Toc158125100"/>
      <w:r>
        <w:t>D.4</w:t>
      </w:r>
      <w:r>
        <w:tab/>
        <w:t>Service configuration</w:t>
      </w:r>
      <w:bookmarkEnd w:id="216"/>
    </w:p>
    <w:p w14:paraId="7607A6EA" w14:textId="77777777" w:rsidR="00E920C7" w:rsidRDefault="00E920C7" w:rsidP="00E920C7">
      <w:r>
        <w:t>The procedures defined in annex A require configuration information before they can be used.</w:t>
      </w:r>
    </w:p>
    <w:p w14:paraId="1E9B4789" w14:textId="77777777"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4614153B" w14:textId="77777777" w:rsidR="00E920C7" w:rsidRDefault="00E920C7" w:rsidP="00E920C7">
      <w:r>
        <w:t>Minimum configuration elements for performance monitoring are as follows:</w:t>
      </w:r>
    </w:p>
    <w:p w14:paraId="0B7F56B2" w14:textId="77777777" w:rsidR="00E920C7" w:rsidRDefault="00E920C7" w:rsidP="00E920C7">
      <w:pPr>
        <w:pStyle w:val="B1"/>
      </w:pPr>
      <w:r>
        <w:t>-</w:t>
      </w:r>
      <w:r>
        <w:tab/>
        <w:t>DN; as specified in 3GPP TS 32.300 [19].</w:t>
      </w:r>
    </w:p>
    <w:p w14:paraId="2F2DB179" w14:textId="77777777" w:rsidR="00E920C7" w:rsidRDefault="00E920C7" w:rsidP="00E920C7">
      <w:pPr>
        <w:pStyle w:val="B1"/>
      </w:pPr>
      <w:r>
        <w:t>-</w:t>
      </w:r>
      <w:r>
        <w:tab/>
        <w:t>Cell ID; as specified in 3GPP TS 23.003 [18].</w:t>
      </w:r>
    </w:p>
    <w:p w14:paraId="06FE3B63"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623902EE" w14:textId="77777777" w:rsidR="00E920C7" w:rsidRPr="001F2954" w:rsidRDefault="00E920C7" w:rsidP="00E920C7">
      <w:pPr>
        <w:rPr>
          <w:lang w:val="en-US"/>
        </w:rPr>
      </w:pPr>
      <w:r>
        <w:rPr>
          <w:lang w:val="en-US"/>
        </w:rPr>
        <w:t>Typical configuration elements for coordinated recovery are as follows:</w:t>
      </w:r>
    </w:p>
    <w:p w14:paraId="4032469E" w14:textId="77777777" w:rsidR="00E920C7" w:rsidRDefault="00E920C7" w:rsidP="00E920C7">
      <w:pPr>
        <w:pStyle w:val="B1"/>
        <w:rPr>
          <w:lang w:val="en-US"/>
        </w:rPr>
      </w:pPr>
      <w:r>
        <w:rPr>
          <w:lang w:val="en-US"/>
        </w:rPr>
        <w:t>-</w:t>
      </w:r>
      <w:r>
        <w:rPr>
          <w:lang w:val="en-US"/>
        </w:rPr>
        <w:tab/>
        <w:t>Energy Supply ID; As defined by the DSO and known to the MNO.</w:t>
      </w:r>
    </w:p>
    <w:p w14:paraId="63CBF34A" w14:textId="77777777" w:rsidR="00E920C7" w:rsidRDefault="00E920C7" w:rsidP="00E920C7">
      <w:pPr>
        <w:pStyle w:val="B1"/>
        <w:rPr>
          <w:lang w:val="en-US"/>
        </w:rPr>
      </w:pPr>
      <w:r>
        <w:rPr>
          <w:lang w:val="en-US"/>
        </w:rPr>
        <w:t>-</w:t>
      </w:r>
      <w:r>
        <w:rPr>
          <w:lang w:val="en-US"/>
        </w:rPr>
        <w:tab/>
        <w:t>Cell ID; as specified in 3GPP TS 23.003 [18].</w:t>
      </w:r>
    </w:p>
    <w:p w14:paraId="22413A32" w14:textId="77777777" w:rsidR="00E920C7" w:rsidRDefault="00E920C7" w:rsidP="00E920C7">
      <w:pPr>
        <w:pStyle w:val="B1"/>
        <w:rPr>
          <w:lang w:val="en-US"/>
        </w:rPr>
      </w:pPr>
      <w:r>
        <w:rPr>
          <w:lang w:val="en-US"/>
        </w:rPr>
        <w:t>-</w:t>
      </w:r>
      <w:r>
        <w:rPr>
          <w:lang w:val="en-US"/>
        </w:rPr>
        <w:tab/>
        <w:t>Latitude; The latitude of the site.</w:t>
      </w:r>
    </w:p>
    <w:p w14:paraId="3B62619D" w14:textId="77777777" w:rsidR="00FB3B2D" w:rsidRDefault="00E920C7" w:rsidP="00E920C7">
      <w:pPr>
        <w:pStyle w:val="B1"/>
        <w:rPr>
          <w:lang w:val="en-US"/>
        </w:rPr>
      </w:pPr>
      <w:r>
        <w:rPr>
          <w:lang w:val="en-US"/>
        </w:rPr>
        <w:t>-</w:t>
      </w:r>
      <w:r>
        <w:rPr>
          <w:lang w:val="en-US"/>
        </w:rPr>
        <w:tab/>
        <w:t>Longitude; The longitude of the site.</w:t>
      </w:r>
    </w:p>
    <w:p w14:paraId="48478885" w14:textId="77777777" w:rsidR="00FB3B2D" w:rsidRPr="00C76D34" w:rsidRDefault="00FB3B2D" w:rsidP="0030386F">
      <w:pPr>
        <w:pStyle w:val="Heading1"/>
        <w:rPr>
          <w:lang w:val="fr-FR"/>
        </w:rPr>
      </w:pPr>
      <w:bookmarkStart w:id="217" w:name="_Toc158125101"/>
      <w:r w:rsidRPr="00C76D34">
        <w:rPr>
          <w:lang w:val="fr-FR"/>
        </w:rPr>
        <w:t xml:space="preserve">Annex </w:t>
      </w:r>
      <w:r w:rsidR="00C85E54" w:rsidRPr="00C76D34">
        <w:rPr>
          <w:lang w:val="fr-FR"/>
        </w:rPr>
        <w:t>E</w:t>
      </w:r>
      <w:r w:rsidRPr="00C76D34">
        <w:rPr>
          <w:lang w:val="fr-FR"/>
        </w:rPr>
        <w:t>: UML source code</w:t>
      </w:r>
      <w:bookmarkEnd w:id="217"/>
    </w:p>
    <w:p w14:paraId="7B4D30E7" w14:textId="77777777" w:rsidR="00FB3B2D" w:rsidRPr="00C76D34" w:rsidRDefault="00FB3B2D" w:rsidP="00FB3B2D">
      <w:pPr>
        <w:pStyle w:val="EW"/>
        <w:ind w:left="0" w:hanging="1"/>
        <w:rPr>
          <w:lang w:val="fr-FR"/>
        </w:rPr>
      </w:pPr>
    </w:p>
    <w:p w14:paraId="5B59FEE9" w14:textId="77777777" w:rsidR="00FB3B2D" w:rsidRPr="00C76D34" w:rsidRDefault="00FB3B2D" w:rsidP="00FB3B2D">
      <w:pPr>
        <w:pStyle w:val="EW"/>
        <w:ind w:left="0" w:hanging="1"/>
        <w:rPr>
          <w:lang w:val="fr-FR"/>
        </w:rPr>
      </w:pPr>
      <w:r w:rsidRPr="00C76D34">
        <w:rPr>
          <w:lang w:val="fr-FR"/>
        </w:rPr>
        <w:t>Figure A.1.1.2-1</w:t>
      </w:r>
    </w:p>
    <w:p w14:paraId="26950730" w14:textId="77777777" w:rsidR="00FB3B2D" w:rsidRPr="00C76D34" w:rsidRDefault="00FB3B2D" w:rsidP="00FB3B2D">
      <w:pPr>
        <w:pStyle w:val="NoSpacing"/>
        <w:rPr>
          <w:rFonts w:ascii="Courier New" w:hAnsi="Courier New" w:cs="Courier New"/>
          <w:lang w:val="fr-FR"/>
        </w:rPr>
      </w:pPr>
    </w:p>
    <w:tbl>
      <w:tblPr>
        <w:tblStyle w:val="TableGrid"/>
        <w:tblW w:w="0" w:type="auto"/>
        <w:tblLook w:val="04A0" w:firstRow="1" w:lastRow="0" w:firstColumn="1" w:lastColumn="0" w:noHBand="0" w:noVBand="1"/>
      </w:tblPr>
      <w:tblGrid>
        <w:gridCol w:w="9631"/>
      </w:tblGrid>
      <w:tr w:rsidR="00C85E54" w14:paraId="4ABD7204" w14:textId="77777777" w:rsidTr="00C85E54">
        <w:tc>
          <w:tcPr>
            <w:tcW w:w="9631" w:type="dxa"/>
          </w:tcPr>
          <w:p w14:paraId="3E418E69"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7401210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A5D8719"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2114BDB3"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33BE39EB"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23C0C790"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5B494F6" w14:textId="77777777" w:rsidR="00C85E54" w:rsidRPr="00C85E54" w:rsidRDefault="00C85E54" w:rsidP="00C85E54">
            <w:pPr>
              <w:pStyle w:val="PL"/>
              <w:rPr>
                <w:rFonts w:eastAsia="Calibri"/>
                <w:lang w:val="en-IN"/>
              </w:rPr>
            </w:pPr>
          </w:p>
          <w:p w14:paraId="6BC37D4D" w14:textId="77777777" w:rsidR="00C85E54" w:rsidRPr="00C85E54" w:rsidRDefault="00C85E54" w:rsidP="00C85E54">
            <w:pPr>
              <w:pStyle w:val="PL"/>
              <w:rPr>
                <w:rFonts w:eastAsia="Calibri"/>
                <w:lang w:val="en-IN"/>
              </w:rPr>
            </w:pPr>
          </w:p>
          <w:p w14:paraId="45AAEE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4984FF93" w14:textId="77777777" w:rsidR="00C85E54" w:rsidRPr="00C85E54" w:rsidRDefault="00C85E54" w:rsidP="00C85E54">
            <w:pPr>
              <w:pStyle w:val="PL"/>
              <w:rPr>
                <w:rFonts w:eastAsia="Calibri"/>
                <w:lang w:val="en-IN"/>
              </w:rPr>
            </w:pPr>
          </w:p>
          <w:p w14:paraId="0E4D910F"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50C29A14" w14:textId="77777777" w:rsidR="00C85E54" w:rsidRPr="00C85E54" w:rsidRDefault="00C85E54" w:rsidP="00C85E54">
            <w:pPr>
              <w:pStyle w:val="PL"/>
              <w:rPr>
                <w:rFonts w:eastAsia="Calibri"/>
                <w:lang w:val="en-IN"/>
              </w:rPr>
            </w:pPr>
          </w:p>
          <w:p w14:paraId="549DE2DB"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4814D37C" w14:textId="77777777" w:rsidR="00C85E54" w:rsidRPr="00C85E54" w:rsidRDefault="00C85E54" w:rsidP="00C85E54">
            <w:pPr>
              <w:pStyle w:val="PL"/>
              <w:rPr>
                <w:rFonts w:eastAsia="Calibri"/>
                <w:lang w:val="en-IN"/>
              </w:rPr>
            </w:pPr>
          </w:p>
          <w:p w14:paraId="62021369"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04AF9B69"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5FE9ACB6"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2293AA58"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15FABED9"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4F784C3E" w14:textId="77777777" w:rsidR="00C85E54" w:rsidRPr="00C85E54" w:rsidRDefault="00C85E54" w:rsidP="00C85E54">
            <w:pPr>
              <w:pStyle w:val="PL"/>
              <w:rPr>
                <w:rFonts w:eastAsia="Calibri"/>
                <w:lang w:val="en-IN"/>
              </w:rPr>
            </w:pPr>
          </w:p>
          <w:p w14:paraId="5511D651"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2857BB91" w14:textId="77777777" w:rsidR="00C85E54" w:rsidRPr="00C85E54" w:rsidRDefault="00C85E54" w:rsidP="00C85E54">
            <w:pPr>
              <w:pStyle w:val="PL"/>
              <w:rPr>
                <w:rFonts w:eastAsia="Calibri"/>
                <w:lang w:val="en-IN"/>
              </w:rPr>
            </w:pPr>
          </w:p>
          <w:p w14:paraId="48C370DC"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CCD70D5" w14:textId="77777777" w:rsidR="00C85E54" w:rsidRPr="00C85E54" w:rsidRDefault="00C85E54" w:rsidP="00C85E54">
            <w:pPr>
              <w:pStyle w:val="PL"/>
              <w:rPr>
                <w:rFonts w:eastAsia="Calibri"/>
                <w:lang w:val="en-IN"/>
              </w:rPr>
            </w:pPr>
          </w:p>
          <w:p w14:paraId="406E44BD"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14FEAB0" w14:textId="77777777" w:rsidR="00C85E54" w:rsidRPr="00C85E54" w:rsidRDefault="00C85E54" w:rsidP="00C85E54">
            <w:pPr>
              <w:pStyle w:val="PL"/>
              <w:rPr>
                <w:rFonts w:eastAsia="Calibri"/>
                <w:lang w:val="en-IN"/>
              </w:rPr>
            </w:pPr>
            <w:r w:rsidRPr="00C85E54">
              <w:rPr>
                <w:rFonts w:eastAsia="Calibri"/>
                <w:lang w:val="en-IN"/>
              </w:rPr>
              <w:t xml:space="preserve"> </w:t>
            </w:r>
          </w:p>
          <w:p w14:paraId="51EB4E95"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4B329281"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E2B39AD"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0B508163"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A8056D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890E9A0" w14:textId="77777777" w:rsidR="00C85E54" w:rsidRPr="00C85E54" w:rsidRDefault="00C85E54" w:rsidP="00C85E54">
            <w:pPr>
              <w:pStyle w:val="PL"/>
              <w:rPr>
                <w:rFonts w:eastAsia="Calibri"/>
                <w:lang w:val="en-IN"/>
              </w:rPr>
            </w:pPr>
          </w:p>
          <w:p w14:paraId="0A5F5F58"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7D959A3" w14:textId="77777777" w:rsidR="00C85E54" w:rsidRPr="00C85E54" w:rsidRDefault="00C85E54" w:rsidP="00C85E54">
            <w:pPr>
              <w:pStyle w:val="PL"/>
              <w:rPr>
                <w:rFonts w:eastAsia="Calibri"/>
                <w:lang w:val="en-IN"/>
              </w:rPr>
            </w:pPr>
          </w:p>
          <w:p w14:paraId="38506B34" w14:textId="77777777" w:rsidR="00C85E54" w:rsidRPr="00C85E54" w:rsidRDefault="00C85E54" w:rsidP="00C85E54">
            <w:pPr>
              <w:pStyle w:val="PL"/>
              <w:rPr>
                <w:rFonts w:eastAsia="Calibri"/>
                <w:lang w:val="en-IN"/>
              </w:rPr>
            </w:pPr>
          </w:p>
          <w:p w14:paraId="002D6B15"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6971B92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4AD8F3AC"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0008E1EF"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6FD03622"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21B9ABE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6B051755" w14:textId="77777777" w:rsidR="00C85E54" w:rsidRPr="00C85E54" w:rsidRDefault="00C85E54" w:rsidP="00C85E54">
            <w:pPr>
              <w:pStyle w:val="PL"/>
              <w:rPr>
                <w:rFonts w:eastAsia="Calibri"/>
                <w:lang w:val="en-IN"/>
              </w:rPr>
            </w:pPr>
          </w:p>
          <w:p w14:paraId="3D5D043A"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3477F1B9"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78811913" w14:textId="77777777" w:rsidR="00C85E54" w:rsidRPr="00C85E54" w:rsidRDefault="00C85E54" w:rsidP="00C85E54">
            <w:pPr>
              <w:pStyle w:val="PL"/>
              <w:rPr>
                <w:rFonts w:eastAsia="Calibri"/>
                <w:lang w:val="en-IN"/>
              </w:rPr>
            </w:pPr>
          </w:p>
          <w:p w14:paraId="0BABEA10" w14:textId="77777777" w:rsidR="00C85E54" w:rsidRPr="00C85E54" w:rsidRDefault="00C85E54" w:rsidP="00C85E54">
            <w:pPr>
              <w:pStyle w:val="PL"/>
              <w:rPr>
                <w:rFonts w:eastAsia="Calibri"/>
                <w:lang w:val="en-IN"/>
              </w:rPr>
            </w:pPr>
            <w:r w:rsidRPr="00C85E54">
              <w:rPr>
                <w:rFonts w:eastAsia="Calibri"/>
                <w:lang w:val="en-IN"/>
              </w:rPr>
              <w:t>end group A.</w:t>
            </w:r>
          </w:p>
          <w:p w14:paraId="5D3F1A8A" w14:textId="77777777" w:rsidR="00C85E54" w:rsidRPr="00C85E54" w:rsidRDefault="00C85E54" w:rsidP="00C85E54">
            <w:pPr>
              <w:pStyle w:val="PL"/>
              <w:rPr>
                <w:rFonts w:eastAsia="Calibri"/>
                <w:lang w:val="en-IN"/>
              </w:rPr>
            </w:pPr>
            <w:r w:rsidRPr="00C85E54">
              <w:rPr>
                <w:rFonts w:eastAsia="Calibri"/>
                <w:lang w:val="en-IN"/>
              </w:rPr>
              <w:t>...</w:t>
            </w:r>
          </w:p>
          <w:p w14:paraId="58E9F8D9" w14:textId="77777777" w:rsidR="00C85E54" w:rsidRPr="00C85E54" w:rsidRDefault="00C85E54" w:rsidP="00C85E54">
            <w:pPr>
              <w:pStyle w:val="PL"/>
              <w:rPr>
                <w:rFonts w:eastAsia="Calibri"/>
                <w:lang w:val="en-IN"/>
              </w:rPr>
            </w:pPr>
          </w:p>
          <w:p w14:paraId="22FC7912" w14:textId="77777777" w:rsidR="00C85E54" w:rsidRPr="00C85E54" w:rsidRDefault="00C85E54" w:rsidP="00C85E54">
            <w:pPr>
              <w:pStyle w:val="PL"/>
            </w:pPr>
            <w:r w:rsidRPr="00C85E54">
              <w:t>@enduml</w:t>
            </w:r>
          </w:p>
        </w:tc>
      </w:tr>
    </w:tbl>
    <w:p w14:paraId="60CBF26C" w14:textId="77777777" w:rsidR="00FB3B2D" w:rsidRPr="002151E6" w:rsidRDefault="00FB3B2D" w:rsidP="00FB3B2D">
      <w:pPr>
        <w:pStyle w:val="EW"/>
        <w:ind w:left="0" w:hanging="1"/>
        <w:rPr>
          <w:lang w:val="en-IN"/>
        </w:rPr>
      </w:pPr>
    </w:p>
    <w:p w14:paraId="0B1FF374" w14:textId="77777777" w:rsidR="00FB3B2D" w:rsidRDefault="00FB3B2D" w:rsidP="00FB3B2D">
      <w:pPr>
        <w:pStyle w:val="EW"/>
        <w:ind w:left="0" w:hanging="1"/>
      </w:pPr>
      <w:r>
        <w:t>Figure A.1.1.2-2</w:t>
      </w:r>
    </w:p>
    <w:p w14:paraId="63CB50ED"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2A570714" w14:textId="77777777" w:rsidTr="00C85E54">
        <w:tc>
          <w:tcPr>
            <w:tcW w:w="9631" w:type="dxa"/>
          </w:tcPr>
          <w:p w14:paraId="09EC7F40" w14:textId="77777777" w:rsidR="00C85E54" w:rsidRPr="00AE14B7" w:rsidRDefault="00C85E54" w:rsidP="00C85E54">
            <w:pPr>
              <w:pStyle w:val="PL"/>
            </w:pPr>
            <w:r w:rsidRPr="00AE14B7">
              <w:t>'S5-240924 Figure A.1.1.2-2 Create ThresholdMonitor (rapid)</w:t>
            </w:r>
          </w:p>
          <w:p w14:paraId="50DA63FC" w14:textId="77777777" w:rsidR="00C85E54" w:rsidRPr="00AE14B7" w:rsidRDefault="00C85E54" w:rsidP="00C85E54">
            <w:pPr>
              <w:pStyle w:val="PL"/>
            </w:pPr>
            <w:r w:rsidRPr="00AE14B7">
              <w:t xml:space="preserve">@startuml </w:t>
            </w:r>
          </w:p>
          <w:p w14:paraId="653A9B0D" w14:textId="77777777" w:rsidR="00C85E54" w:rsidRPr="00AE14B7" w:rsidRDefault="00C85E54" w:rsidP="00C85E54">
            <w:pPr>
              <w:pStyle w:val="PL"/>
            </w:pPr>
            <w:r w:rsidRPr="00AE14B7">
              <w:t>skinparam Shadowing false</w:t>
            </w:r>
          </w:p>
          <w:p w14:paraId="145B4021" w14:textId="77777777" w:rsidR="00C85E54" w:rsidRPr="00AE14B7" w:rsidRDefault="00C85E54" w:rsidP="00C85E54">
            <w:pPr>
              <w:pStyle w:val="PL"/>
            </w:pPr>
            <w:r w:rsidRPr="00AE14B7">
              <w:t>skinparam Monochrome true</w:t>
            </w:r>
          </w:p>
          <w:p w14:paraId="0BB7F5E0" w14:textId="77777777" w:rsidR="00C85E54" w:rsidRPr="00AE14B7" w:rsidRDefault="00C85E54" w:rsidP="00C85E54">
            <w:pPr>
              <w:pStyle w:val="PL"/>
            </w:pPr>
            <w:r w:rsidRPr="00AE14B7">
              <w:t>participant "DSO consumer" as Cons</w:t>
            </w:r>
          </w:p>
          <w:p w14:paraId="2B605B95" w14:textId="77777777" w:rsidR="00C85E54" w:rsidRPr="00AE14B7" w:rsidRDefault="00C85E54" w:rsidP="00C85E54">
            <w:pPr>
              <w:pStyle w:val="PL"/>
            </w:pPr>
            <w:r w:rsidRPr="00AE14B7">
              <w:t>participant "network operator producer" as Prod</w:t>
            </w:r>
          </w:p>
          <w:p w14:paraId="2AA6285D" w14:textId="77777777" w:rsidR="00C85E54" w:rsidRPr="00AE14B7" w:rsidRDefault="00C85E54" w:rsidP="00C85E54">
            <w:pPr>
              <w:pStyle w:val="PL"/>
            </w:pPr>
          </w:p>
          <w:p w14:paraId="43674B55" w14:textId="77777777" w:rsidR="00C85E54" w:rsidRPr="00AE14B7" w:rsidRDefault="00C85E54" w:rsidP="00C85E54">
            <w:pPr>
              <w:pStyle w:val="PL"/>
            </w:pPr>
          </w:p>
          <w:p w14:paraId="6CC1C3A8" w14:textId="77777777" w:rsidR="00C85E54" w:rsidRPr="00AE14B7" w:rsidRDefault="00C85E54" w:rsidP="00C85E54">
            <w:pPr>
              <w:pStyle w:val="PL"/>
            </w:pPr>
            <w:r w:rsidRPr="00AE14B7">
              <w:t>== DSO consumer wants to receive performance metrics from specific cell sites ==</w:t>
            </w:r>
          </w:p>
          <w:p w14:paraId="607C04AE" w14:textId="77777777" w:rsidR="00C85E54" w:rsidRPr="00AE14B7" w:rsidRDefault="00C85E54" w:rsidP="00C85E54">
            <w:pPr>
              <w:pStyle w:val="PL"/>
            </w:pPr>
          </w:p>
          <w:p w14:paraId="10CC82C5" w14:textId="77777777" w:rsidR="00C85E54" w:rsidRPr="00AE14B7" w:rsidRDefault="00C85E54" w:rsidP="00C85E54">
            <w:pPr>
              <w:pStyle w:val="PL"/>
            </w:pPr>
          </w:p>
          <w:p w14:paraId="10C18733" w14:textId="77777777" w:rsidR="00C85E54" w:rsidRPr="00AE14B7" w:rsidRDefault="00C85E54" w:rsidP="00C85E54">
            <w:pPr>
              <w:pStyle w:val="PL"/>
            </w:pPr>
            <w:r w:rsidRPr="00AE14B7">
              <w:t>group B.1 create Threshold MOI on producer (rapid changes)</w:t>
            </w:r>
          </w:p>
          <w:p w14:paraId="6B6C7BE0" w14:textId="77777777" w:rsidR="00C85E54" w:rsidRPr="00AE14B7" w:rsidRDefault="00C85E54" w:rsidP="00C85E54">
            <w:pPr>
              <w:pStyle w:val="PL"/>
            </w:pPr>
          </w:p>
          <w:p w14:paraId="3BD94419" w14:textId="77777777" w:rsidR="00C85E54" w:rsidRPr="00AE14B7" w:rsidRDefault="00C85E54" w:rsidP="00C85E54">
            <w:pPr>
              <w:pStyle w:val="PL"/>
            </w:pPr>
            <w:r w:rsidRPr="00AE14B7">
              <w:t>loop Setup: for each wanted cell or group of cells (information provided by MNO)</w:t>
            </w:r>
          </w:p>
          <w:p w14:paraId="19165983" w14:textId="77777777" w:rsidR="00C85E54" w:rsidRPr="00AE14B7" w:rsidRDefault="00C85E54" w:rsidP="00C85E54">
            <w:pPr>
              <w:pStyle w:val="PL"/>
            </w:pPr>
          </w:p>
          <w:p w14:paraId="0974B5AF" w14:textId="77777777" w:rsidR="00C85E54" w:rsidRPr="00AE14B7" w:rsidRDefault="00C85E54" w:rsidP="00C85E54">
            <w:pPr>
              <w:pStyle w:val="PL"/>
            </w:pPr>
            <w:r w:rsidRPr="00AE14B7">
              <w:t xml:space="preserve">Cons  -&gt; Prod: 5. createMOI(class, DN, attributeListIn) </w:t>
            </w:r>
          </w:p>
          <w:p w14:paraId="5D6AABCD" w14:textId="77777777" w:rsidR="00C85E54" w:rsidRPr="00AE14B7" w:rsidRDefault="00C85E54" w:rsidP="00C85E54">
            <w:pPr>
              <w:pStyle w:val="PL"/>
            </w:pPr>
            <w:r w:rsidRPr="00AE14B7">
              <w:t>Note right Cons</w:t>
            </w:r>
          </w:p>
          <w:p w14:paraId="604DBE46" w14:textId="77777777" w:rsidR="00C85E54" w:rsidRPr="00AE14B7" w:rsidRDefault="00C85E54" w:rsidP="00C85E54">
            <w:pPr>
              <w:pStyle w:val="PL"/>
            </w:pPr>
            <w:r w:rsidRPr="00AE14B7">
              <w:t>DN and optionally scoping DNs provided by MNO.</w:t>
            </w:r>
          </w:p>
          <w:p w14:paraId="2189655D" w14:textId="77777777" w:rsidR="00C85E54" w:rsidRPr="00AE14B7" w:rsidRDefault="00C85E54" w:rsidP="00C85E54">
            <w:pPr>
              <w:pStyle w:val="PL"/>
            </w:pPr>
            <w:r w:rsidRPr="00AE14B7">
              <w:t>Attributes chosen by DSO. Selected performance metric</w:t>
            </w:r>
          </w:p>
          <w:p w14:paraId="2F0263C6" w14:textId="77777777" w:rsidR="00C85E54" w:rsidRPr="00AE14B7" w:rsidRDefault="00C85E54" w:rsidP="00C85E54">
            <w:pPr>
              <w:pStyle w:val="PL"/>
            </w:pPr>
            <w:r w:rsidRPr="00AE14B7">
              <w:t>attributes must align with those on the PerfMetricJob</w:t>
            </w:r>
          </w:p>
          <w:p w14:paraId="09BA653F" w14:textId="77777777" w:rsidR="00C85E54" w:rsidRPr="00AE14B7" w:rsidRDefault="00C85E54" w:rsidP="00C85E54">
            <w:pPr>
              <w:pStyle w:val="PL"/>
            </w:pPr>
            <w:r w:rsidRPr="00AE14B7">
              <w:t>on the same producer.</w:t>
            </w:r>
          </w:p>
          <w:p w14:paraId="4ECACBD9" w14:textId="77777777" w:rsidR="00C85E54" w:rsidRPr="00AE14B7" w:rsidRDefault="00C85E54" w:rsidP="00C85E54">
            <w:pPr>
              <w:pStyle w:val="PL"/>
            </w:pPr>
            <w:r w:rsidRPr="00AE14B7">
              <w:t>End Note</w:t>
            </w:r>
          </w:p>
          <w:p w14:paraId="54FB12E1" w14:textId="77777777" w:rsidR="00C85E54" w:rsidRPr="00AE14B7" w:rsidRDefault="00C85E54" w:rsidP="00C85E54">
            <w:pPr>
              <w:pStyle w:val="PL"/>
            </w:pPr>
          </w:p>
          <w:p w14:paraId="3F1033C8" w14:textId="77777777" w:rsidR="00C85E54" w:rsidRPr="00AE14B7" w:rsidRDefault="00C85E54" w:rsidP="00C85E54">
            <w:pPr>
              <w:pStyle w:val="PL"/>
            </w:pPr>
            <w:r w:rsidRPr="00AE14B7">
              <w:t>Prod  -&gt; Prod: 6. CreateMOI( )\n    ThresholdMonitor</w:t>
            </w:r>
          </w:p>
          <w:p w14:paraId="6B9F44AA" w14:textId="77777777" w:rsidR="00C85E54" w:rsidRPr="00AE14B7" w:rsidRDefault="00C85E54" w:rsidP="00C85E54">
            <w:pPr>
              <w:pStyle w:val="PL"/>
            </w:pPr>
            <w:r w:rsidRPr="00AE14B7">
              <w:t>Cons &lt;- Prod: 7. Notification (notifyMOICreation)</w:t>
            </w:r>
          </w:p>
          <w:p w14:paraId="581A12C3" w14:textId="77777777" w:rsidR="00C85E54" w:rsidRPr="00AE14B7" w:rsidRDefault="00C85E54" w:rsidP="00C85E54">
            <w:pPr>
              <w:pStyle w:val="PL"/>
            </w:pPr>
          </w:p>
          <w:p w14:paraId="7B4E96FB" w14:textId="77777777" w:rsidR="00C85E54" w:rsidRPr="00AE14B7" w:rsidRDefault="00C85E54" w:rsidP="00C85E54">
            <w:pPr>
              <w:pStyle w:val="PL"/>
            </w:pPr>
            <w:r w:rsidRPr="00AE14B7">
              <w:t>Cons &lt;-  Prod: 8. result of createMOI(attributeListOut, status)</w:t>
            </w:r>
          </w:p>
          <w:p w14:paraId="11031AB7" w14:textId="77777777" w:rsidR="00C85E54" w:rsidRPr="00AE14B7" w:rsidRDefault="00C85E54" w:rsidP="00C85E54">
            <w:pPr>
              <w:pStyle w:val="PL"/>
            </w:pPr>
            <w:r w:rsidRPr="00AE14B7">
              <w:t>Note left Prod</w:t>
            </w:r>
          </w:p>
          <w:p w14:paraId="3F2497F3" w14:textId="77777777" w:rsidR="00C85E54" w:rsidRPr="00AE14B7" w:rsidRDefault="00C85E54" w:rsidP="00C85E54">
            <w:pPr>
              <w:pStyle w:val="PL"/>
            </w:pPr>
            <w:r w:rsidRPr="00AE14B7">
              <w:t xml:space="preserve">On OperationSucceeded, ThresholdMonitor is </w:t>
            </w:r>
          </w:p>
          <w:p w14:paraId="79E62B54" w14:textId="77777777" w:rsidR="00C85E54" w:rsidRPr="00AE14B7" w:rsidRDefault="00C85E54" w:rsidP="00C85E54">
            <w:pPr>
              <w:pStyle w:val="PL"/>
            </w:pPr>
            <w:r w:rsidRPr="00AE14B7">
              <w:t>created. Monitoring is active.</w:t>
            </w:r>
          </w:p>
          <w:p w14:paraId="0E191E7E" w14:textId="77777777" w:rsidR="00C85E54" w:rsidRPr="00AE14B7" w:rsidRDefault="00C85E54" w:rsidP="00C85E54">
            <w:pPr>
              <w:pStyle w:val="PL"/>
            </w:pPr>
            <w:r w:rsidRPr="00AE14B7">
              <w:t>End Note</w:t>
            </w:r>
          </w:p>
          <w:p w14:paraId="74B38DAE" w14:textId="77777777" w:rsidR="00C85E54" w:rsidRPr="00AE14B7" w:rsidRDefault="00C85E54" w:rsidP="00C85E54">
            <w:pPr>
              <w:pStyle w:val="PL"/>
            </w:pPr>
          </w:p>
          <w:p w14:paraId="274F381C" w14:textId="77777777" w:rsidR="00C85E54" w:rsidRPr="00AE14B7" w:rsidRDefault="00C85E54" w:rsidP="00C85E54">
            <w:pPr>
              <w:pStyle w:val="PL"/>
            </w:pPr>
            <w:r w:rsidRPr="00AE14B7">
              <w:t>end loop</w:t>
            </w:r>
          </w:p>
          <w:p w14:paraId="2528533B" w14:textId="77777777" w:rsidR="00C85E54" w:rsidRPr="00AE14B7" w:rsidRDefault="00C85E54" w:rsidP="00C85E54">
            <w:pPr>
              <w:pStyle w:val="PL"/>
            </w:pPr>
          </w:p>
          <w:p w14:paraId="170DB5BC" w14:textId="77777777" w:rsidR="00C85E54" w:rsidRPr="00AE14B7" w:rsidRDefault="00C85E54" w:rsidP="00C85E54">
            <w:pPr>
              <w:pStyle w:val="PL"/>
            </w:pPr>
          </w:p>
          <w:p w14:paraId="0401A2BA" w14:textId="77777777" w:rsidR="00C85E54" w:rsidRPr="00AE14B7" w:rsidRDefault="00C85E54" w:rsidP="00C85E54">
            <w:pPr>
              <w:pStyle w:val="PL"/>
            </w:pPr>
            <w:r w:rsidRPr="00AE14B7">
              <w:t>loop Monitoring</w:t>
            </w:r>
          </w:p>
          <w:p w14:paraId="4DCC5A3D" w14:textId="77777777" w:rsidR="00C85E54" w:rsidRPr="00AE14B7" w:rsidRDefault="00C85E54" w:rsidP="00C85E54">
            <w:pPr>
              <w:pStyle w:val="PL"/>
            </w:pPr>
            <w:r w:rsidRPr="00AE14B7">
              <w:t>hnote over Prod</w:t>
            </w:r>
          </w:p>
          <w:p w14:paraId="33AEB77E" w14:textId="77777777" w:rsidR="00C85E54" w:rsidRPr="00AE14B7" w:rsidRDefault="00C85E54" w:rsidP="00C85E54">
            <w:pPr>
              <w:pStyle w:val="PL"/>
            </w:pPr>
            <w:r w:rsidRPr="00AE14B7">
              <w:t>Monitor measurements. There is not yet a</w:t>
            </w:r>
          </w:p>
          <w:p w14:paraId="50C234BD" w14:textId="77777777" w:rsidR="00C85E54" w:rsidRPr="00AE14B7" w:rsidRDefault="00C85E54" w:rsidP="00C85E54">
            <w:pPr>
              <w:pStyle w:val="PL"/>
            </w:pPr>
            <w:r w:rsidRPr="00AE14B7">
              <w:t>subscription for notifyThresholdCrossing.</w:t>
            </w:r>
          </w:p>
          <w:p w14:paraId="456E19F1" w14:textId="77777777" w:rsidR="00C85E54" w:rsidRPr="00AE14B7" w:rsidRDefault="00C85E54" w:rsidP="00C85E54">
            <w:pPr>
              <w:pStyle w:val="PL"/>
            </w:pPr>
            <w:r w:rsidRPr="00AE14B7">
              <w:t>end note</w:t>
            </w:r>
          </w:p>
          <w:p w14:paraId="2BE5FFE1" w14:textId="77777777" w:rsidR="00C85E54" w:rsidRPr="00AE14B7" w:rsidRDefault="00C85E54" w:rsidP="00C85E54">
            <w:pPr>
              <w:pStyle w:val="PL"/>
            </w:pPr>
          </w:p>
          <w:p w14:paraId="31961F99" w14:textId="77777777" w:rsidR="00C85E54" w:rsidRPr="00AE14B7" w:rsidRDefault="00C85E54" w:rsidP="00C85E54">
            <w:pPr>
              <w:pStyle w:val="PL"/>
            </w:pPr>
            <w:r w:rsidRPr="00AE14B7">
              <w:t>end loop</w:t>
            </w:r>
          </w:p>
          <w:p w14:paraId="674707A6" w14:textId="77777777" w:rsidR="00C85E54" w:rsidRPr="00AE14B7" w:rsidRDefault="00C85E54" w:rsidP="00C85E54">
            <w:pPr>
              <w:pStyle w:val="PL"/>
            </w:pPr>
          </w:p>
          <w:p w14:paraId="2AFD47B1" w14:textId="77777777" w:rsidR="00C85E54" w:rsidRPr="00AE14B7" w:rsidRDefault="00C85E54" w:rsidP="00C85E54">
            <w:pPr>
              <w:pStyle w:val="PL"/>
            </w:pPr>
            <w:r w:rsidRPr="00AE14B7">
              <w:t>end group B</w:t>
            </w:r>
          </w:p>
          <w:p w14:paraId="51B429B7" w14:textId="77777777" w:rsidR="00C85E54" w:rsidRPr="00AE14B7" w:rsidRDefault="00C85E54" w:rsidP="00C85E54">
            <w:pPr>
              <w:pStyle w:val="PL"/>
            </w:pPr>
          </w:p>
          <w:p w14:paraId="07B13836" w14:textId="77777777" w:rsidR="00C85E54" w:rsidRDefault="00C85E54" w:rsidP="00C85E54">
            <w:pPr>
              <w:pStyle w:val="PL"/>
            </w:pPr>
            <w:r w:rsidRPr="00AE14B7">
              <w:t>...</w:t>
            </w:r>
          </w:p>
          <w:p w14:paraId="34C62438" w14:textId="77777777" w:rsidR="00C85E54" w:rsidRPr="00AE14B7" w:rsidRDefault="00C85E54" w:rsidP="00C85E54">
            <w:pPr>
              <w:pStyle w:val="PL"/>
            </w:pPr>
            <w:r w:rsidRPr="00AE14B7">
              <w:t>@enduml</w:t>
            </w:r>
          </w:p>
          <w:p w14:paraId="30683F74" w14:textId="77777777" w:rsidR="00C85E54" w:rsidRDefault="00C85E54" w:rsidP="00C85E54">
            <w:pPr>
              <w:pStyle w:val="PL"/>
            </w:pPr>
          </w:p>
        </w:tc>
      </w:tr>
    </w:tbl>
    <w:p w14:paraId="67B75E1C" w14:textId="77777777" w:rsidR="00FB3B2D" w:rsidRDefault="00FB3B2D" w:rsidP="00FB3B2D">
      <w:pPr>
        <w:pStyle w:val="EW"/>
        <w:ind w:left="0" w:hanging="1"/>
      </w:pPr>
    </w:p>
    <w:p w14:paraId="00A23BD5" w14:textId="77777777" w:rsidR="00FB3B2D" w:rsidRDefault="00FB3B2D" w:rsidP="00FB3B2D">
      <w:pPr>
        <w:pStyle w:val="EW"/>
        <w:ind w:left="0" w:hanging="1"/>
      </w:pPr>
      <w:r>
        <w:t>Figure A.1.1.2-3</w:t>
      </w:r>
    </w:p>
    <w:p w14:paraId="6ADDFDD1"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47C15770" w14:textId="77777777" w:rsidTr="00B92279">
        <w:tc>
          <w:tcPr>
            <w:tcW w:w="9631" w:type="dxa"/>
          </w:tcPr>
          <w:p w14:paraId="615F37E8" w14:textId="77777777" w:rsidR="00B92279" w:rsidRPr="00B92279" w:rsidRDefault="00B92279" w:rsidP="00B92279">
            <w:pPr>
              <w:pStyle w:val="PL"/>
            </w:pPr>
            <w:r w:rsidRPr="00B92279">
              <w:t>'S5-240924 Figure A.1.1.2-3 Create ThresholdMonitor (slow)</w:t>
            </w:r>
          </w:p>
          <w:p w14:paraId="1CF0A3C3" w14:textId="77777777" w:rsidR="00B92279" w:rsidRPr="00B92279" w:rsidRDefault="00B92279" w:rsidP="00B92279">
            <w:pPr>
              <w:pStyle w:val="PL"/>
            </w:pPr>
            <w:r w:rsidRPr="00B92279">
              <w:t xml:space="preserve">@startuml </w:t>
            </w:r>
          </w:p>
          <w:p w14:paraId="56C73991" w14:textId="77777777" w:rsidR="00B92279" w:rsidRPr="00B92279" w:rsidRDefault="00B92279" w:rsidP="00B92279">
            <w:pPr>
              <w:pStyle w:val="PL"/>
            </w:pPr>
            <w:r w:rsidRPr="00B92279">
              <w:t>skinparam Shadowing false</w:t>
            </w:r>
          </w:p>
          <w:p w14:paraId="33F865B0" w14:textId="77777777" w:rsidR="00B92279" w:rsidRPr="00B92279" w:rsidRDefault="00B92279" w:rsidP="00B92279">
            <w:pPr>
              <w:pStyle w:val="PL"/>
            </w:pPr>
            <w:r w:rsidRPr="00B92279">
              <w:t>skinparam Monochrome true</w:t>
            </w:r>
          </w:p>
          <w:p w14:paraId="5B61EDFF" w14:textId="77777777" w:rsidR="00B92279" w:rsidRPr="00B92279" w:rsidRDefault="00B92279" w:rsidP="00B92279">
            <w:pPr>
              <w:pStyle w:val="PL"/>
            </w:pPr>
            <w:r w:rsidRPr="00B92279">
              <w:t>participant "DSO consumer" as Cons</w:t>
            </w:r>
          </w:p>
          <w:p w14:paraId="56F44067" w14:textId="77777777" w:rsidR="00B92279" w:rsidRPr="00B92279" w:rsidRDefault="00B92279" w:rsidP="00B92279">
            <w:pPr>
              <w:pStyle w:val="PL"/>
            </w:pPr>
            <w:r w:rsidRPr="00B92279">
              <w:t>'participant "Recipient" as Recip</w:t>
            </w:r>
          </w:p>
          <w:p w14:paraId="7357976A" w14:textId="77777777" w:rsidR="00B92279" w:rsidRPr="00B92279" w:rsidRDefault="00B92279" w:rsidP="00B92279">
            <w:pPr>
              <w:pStyle w:val="PL"/>
            </w:pPr>
            <w:r w:rsidRPr="00B92279">
              <w:t>participant "network operator producer" as Prod</w:t>
            </w:r>
          </w:p>
          <w:p w14:paraId="0258C236" w14:textId="77777777" w:rsidR="00B92279" w:rsidRPr="00B92279" w:rsidRDefault="00B92279" w:rsidP="00B92279">
            <w:pPr>
              <w:pStyle w:val="PL"/>
            </w:pPr>
          </w:p>
          <w:p w14:paraId="221F391B" w14:textId="77777777" w:rsidR="00B92279" w:rsidRPr="00B92279" w:rsidRDefault="00B92279" w:rsidP="00B92279">
            <w:pPr>
              <w:pStyle w:val="PL"/>
            </w:pPr>
            <w:r w:rsidRPr="00B92279">
              <w:t>== DSO consumer wants to receive performance metrics from specific cell sites ==</w:t>
            </w:r>
          </w:p>
          <w:p w14:paraId="22DE9016" w14:textId="77777777" w:rsidR="00B92279" w:rsidRPr="00B92279" w:rsidRDefault="00B92279" w:rsidP="00B92279">
            <w:pPr>
              <w:pStyle w:val="PL"/>
            </w:pPr>
          </w:p>
          <w:p w14:paraId="4F4A6D37" w14:textId="77777777" w:rsidR="00B92279" w:rsidRPr="00B92279" w:rsidRDefault="00B92279" w:rsidP="00B92279">
            <w:pPr>
              <w:pStyle w:val="PL"/>
            </w:pPr>
            <w:r w:rsidRPr="00B92279">
              <w:t>group B.2 create Threshold MOI on producer (slow changes)</w:t>
            </w:r>
          </w:p>
          <w:p w14:paraId="754CACEC" w14:textId="77777777" w:rsidR="00B92279" w:rsidRPr="00B92279" w:rsidRDefault="00B92279" w:rsidP="00B92279">
            <w:pPr>
              <w:pStyle w:val="PL"/>
            </w:pPr>
          </w:p>
          <w:p w14:paraId="1992C0B0" w14:textId="77777777" w:rsidR="00B92279" w:rsidRPr="00B92279" w:rsidRDefault="00B92279" w:rsidP="00B92279">
            <w:pPr>
              <w:pStyle w:val="PL"/>
            </w:pPr>
            <w:r w:rsidRPr="00B92279">
              <w:t>loop Setup: for each wanted cell or group of cells (information provided by MNO)</w:t>
            </w:r>
          </w:p>
          <w:p w14:paraId="2DF6E998" w14:textId="77777777" w:rsidR="00B92279" w:rsidRPr="00B92279" w:rsidRDefault="00B92279" w:rsidP="00B92279">
            <w:pPr>
              <w:pStyle w:val="PL"/>
            </w:pPr>
          </w:p>
          <w:p w14:paraId="746C34E5" w14:textId="77777777" w:rsidR="00B92279" w:rsidRPr="00B92279" w:rsidRDefault="00B92279" w:rsidP="00B92279">
            <w:pPr>
              <w:pStyle w:val="PL"/>
            </w:pPr>
            <w:r w:rsidRPr="00B92279">
              <w:t xml:space="preserve">Cons  -&gt; Prod: 9. createMOI(class, DN, attributeListIn) </w:t>
            </w:r>
          </w:p>
          <w:p w14:paraId="76363CBC" w14:textId="77777777" w:rsidR="00B92279" w:rsidRPr="00B92279" w:rsidRDefault="00B92279" w:rsidP="00B92279">
            <w:pPr>
              <w:pStyle w:val="PL"/>
            </w:pPr>
            <w:r w:rsidRPr="00B92279">
              <w:t>Note right Cons</w:t>
            </w:r>
          </w:p>
          <w:p w14:paraId="19C4E8C4" w14:textId="77777777" w:rsidR="00B92279" w:rsidRPr="00B92279" w:rsidRDefault="00B92279" w:rsidP="00B92279">
            <w:pPr>
              <w:pStyle w:val="PL"/>
            </w:pPr>
            <w:r w:rsidRPr="00B92279">
              <w:t>DN and optionally scoping DNs provided by MNO.</w:t>
            </w:r>
          </w:p>
          <w:p w14:paraId="32227368" w14:textId="77777777" w:rsidR="00B92279" w:rsidRPr="00B92279" w:rsidRDefault="00B92279" w:rsidP="00B92279">
            <w:pPr>
              <w:pStyle w:val="PL"/>
            </w:pPr>
            <w:r w:rsidRPr="00B92279">
              <w:t>Attributes chosen by DSO. Selected performance metric</w:t>
            </w:r>
          </w:p>
          <w:p w14:paraId="6EB22C34" w14:textId="77777777" w:rsidR="00B92279" w:rsidRPr="00B92279" w:rsidRDefault="00B92279" w:rsidP="00B92279">
            <w:pPr>
              <w:pStyle w:val="PL"/>
            </w:pPr>
            <w:r w:rsidRPr="00B92279">
              <w:t>attributes must align with those on the PerfMetricJob</w:t>
            </w:r>
          </w:p>
          <w:p w14:paraId="4456B569" w14:textId="77777777" w:rsidR="00B92279" w:rsidRPr="00B92279" w:rsidRDefault="00B92279" w:rsidP="00B92279">
            <w:pPr>
              <w:pStyle w:val="PL"/>
            </w:pPr>
            <w:r w:rsidRPr="00B92279">
              <w:t>on the same producer.</w:t>
            </w:r>
          </w:p>
          <w:p w14:paraId="4D7A53FC" w14:textId="77777777" w:rsidR="00B92279" w:rsidRPr="00B92279" w:rsidRDefault="00B92279" w:rsidP="00B92279">
            <w:pPr>
              <w:pStyle w:val="PL"/>
            </w:pPr>
            <w:r w:rsidRPr="00B92279">
              <w:t>End Note</w:t>
            </w:r>
          </w:p>
          <w:p w14:paraId="68F4D864" w14:textId="77777777" w:rsidR="00B92279" w:rsidRPr="00B92279" w:rsidRDefault="00B92279" w:rsidP="00B92279">
            <w:pPr>
              <w:pStyle w:val="PL"/>
            </w:pPr>
          </w:p>
          <w:p w14:paraId="141E591C" w14:textId="77777777" w:rsidR="00B92279" w:rsidRPr="00B92279" w:rsidRDefault="00B92279" w:rsidP="00B92279">
            <w:pPr>
              <w:pStyle w:val="PL"/>
            </w:pPr>
            <w:r w:rsidRPr="00B92279">
              <w:t>Prod  -&gt; Prod: 10. CreateMOI( )\n    ThresholdMonitor</w:t>
            </w:r>
          </w:p>
          <w:p w14:paraId="6B4D4669" w14:textId="77777777" w:rsidR="00B92279" w:rsidRPr="00B92279" w:rsidRDefault="00B92279" w:rsidP="00B92279">
            <w:pPr>
              <w:pStyle w:val="PL"/>
            </w:pPr>
            <w:r w:rsidRPr="00B92279">
              <w:t>Cons &lt;- Prod: 11. Notification (notifyMOICreation)</w:t>
            </w:r>
          </w:p>
          <w:p w14:paraId="0E930FAD" w14:textId="77777777" w:rsidR="00B92279" w:rsidRPr="00B92279" w:rsidRDefault="00B92279" w:rsidP="00B92279">
            <w:pPr>
              <w:pStyle w:val="PL"/>
            </w:pPr>
          </w:p>
          <w:p w14:paraId="3ACD181F" w14:textId="77777777" w:rsidR="00B92279" w:rsidRPr="00B92279" w:rsidRDefault="00B92279" w:rsidP="00B92279">
            <w:pPr>
              <w:pStyle w:val="PL"/>
            </w:pPr>
            <w:r w:rsidRPr="00B92279">
              <w:t>Cons &lt;-  Prod: 12. result of createMOI(attributeListOut, status)</w:t>
            </w:r>
          </w:p>
          <w:p w14:paraId="6923208C" w14:textId="77777777" w:rsidR="00B92279" w:rsidRPr="00B92279" w:rsidRDefault="00B92279" w:rsidP="00B92279">
            <w:pPr>
              <w:pStyle w:val="PL"/>
            </w:pPr>
            <w:r w:rsidRPr="00B92279">
              <w:t>Note left Prod</w:t>
            </w:r>
          </w:p>
          <w:p w14:paraId="03A4790C" w14:textId="77777777" w:rsidR="00B92279" w:rsidRPr="00B92279" w:rsidRDefault="00B92279" w:rsidP="00B92279">
            <w:pPr>
              <w:pStyle w:val="PL"/>
            </w:pPr>
            <w:r w:rsidRPr="00B92279">
              <w:t xml:space="preserve">On OperationSucceeded, ThresholdMonitor is </w:t>
            </w:r>
          </w:p>
          <w:p w14:paraId="57C48132" w14:textId="77777777" w:rsidR="00B92279" w:rsidRPr="00B92279" w:rsidRDefault="00B92279" w:rsidP="00B92279">
            <w:pPr>
              <w:pStyle w:val="PL"/>
            </w:pPr>
            <w:r w:rsidRPr="00B92279">
              <w:t>created. Monitoring is active.</w:t>
            </w:r>
          </w:p>
          <w:p w14:paraId="289D5214" w14:textId="77777777" w:rsidR="00B92279" w:rsidRPr="00B92279" w:rsidRDefault="00B92279" w:rsidP="00B92279">
            <w:pPr>
              <w:pStyle w:val="PL"/>
            </w:pPr>
            <w:r w:rsidRPr="00B92279">
              <w:t>End Note</w:t>
            </w:r>
          </w:p>
          <w:p w14:paraId="366286DC" w14:textId="77777777" w:rsidR="00B92279" w:rsidRPr="00B92279" w:rsidRDefault="00B92279" w:rsidP="00B92279">
            <w:pPr>
              <w:pStyle w:val="PL"/>
            </w:pPr>
          </w:p>
          <w:p w14:paraId="7CDC653C" w14:textId="77777777" w:rsidR="00B92279" w:rsidRPr="00B92279" w:rsidRDefault="00B92279" w:rsidP="00B92279">
            <w:pPr>
              <w:pStyle w:val="PL"/>
            </w:pPr>
            <w:r w:rsidRPr="00B92279">
              <w:t>end loop</w:t>
            </w:r>
          </w:p>
          <w:p w14:paraId="2E249B4B" w14:textId="77777777" w:rsidR="00B92279" w:rsidRPr="00B92279" w:rsidRDefault="00B92279" w:rsidP="00B92279">
            <w:pPr>
              <w:pStyle w:val="PL"/>
            </w:pPr>
          </w:p>
          <w:p w14:paraId="4D6666AF" w14:textId="77777777" w:rsidR="00B92279" w:rsidRPr="00B92279" w:rsidRDefault="00B92279" w:rsidP="00B92279">
            <w:pPr>
              <w:pStyle w:val="PL"/>
            </w:pPr>
            <w:r w:rsidRPr="00B92279">
              <w:t>loop Monitoring</w:t>
            </w:r>
          </w:p>
          <w:p w14:paraId="6C7E2AA1" w14:textId="77777777" w:rsidR="00B92279" w:rsidRPr="00B92279" w:rsidRDefault="00B92279" w:rsidP="00B92279">
            <w:pPr>
              <w:pStyle w:val="PL"/>
            </w:pPr>
            <w:r w:rsidRPr="00B92279">
              <w:t>hnote over Prod</w:t>
            </w:r>
          </w:p>
          <w:p w14:paraId="3F364146" w14:textId="77777777" w:rsidR="00B92279" w:rsidRPr="00B92279" w:rsidRDefault="00B92279" w:rsidP="00B92279">
            <w:pPr>
              <w:pStyle w:val="PL"/>
            </w:pPr>
            <w:r w:rsidRPr="00B92279">
              <w:t>Monitor measurements. There is not yet a</w:t>
            </w:r>
          </w:p>
          <w:p w14:paraId="1F72EBBB" w14:textId="77777777" w:rsidR="00B92279" w:rsidRPr="00B92279" w:rsidRDefault="00B92279" w:rsidP="00B92279">
            <w:pPr>
              <w:pStyle w:val="PL"/>
            </w:pPr>
            <w:r w:rsidRPr="00B92279">
              <w:t>subscription for notifyThresholdCrossing.</w:t>
            </w:r>
          </w:p>
          <w:p w14:paraId="16CA1B7C" w14:textId="77777777" w:rsidR="00B92279" w:rsidRPr="00B92279" w:rsidRDefault="00B92279" w:rsidP="00B92279">
            <w:pPr>
              <w:pStyle w:val="PL"/>
            </w:pPr>
            <w:r w:rsidRPr="00B92279">
              <w:t>end note</w:t>
            </w:r>
          </w:p>
          <w:p w14:paraId="628D2083" w14:textId="77777777" w:rsidR="00B92279" w:rsidRPr="00B92279" w:rsidRDefault="00B92279" w:rsidP="00B92279">
            <w:pPr>
              <w:pStyle w:val="PL"/>
            </w:pPr>
          </w:p>
          <w:p w14:paraId="5B2531D5" w14:textId="77777777" w:rsidR="00B92279" w:rsidRPr="00B92279" w:rsidRDefault="00B92279" w:rsidP="00B92279">
            <w:pPr>
              <w:pStyle w:val="PL"/>
            </w:pPr>
            <w:r w:rsidRPr="00B92279">
              <w:t>end loop</w:t>
            </w:r>
          </w:p>
          <w:p w14:paraId="3CF595F7" w14:textId="77777777" w:rsidR="00B92279" w:rsidRPr="00B92279" w:rsidRDefault="00B92279" w:rsidP="00B92279">
            <w:pPr>
              <w:pStyle w:val="PL"/>
            </w:pPr>
          </w:p>
          <w:p w14:paraId="3486F98D" w14:textId="77777777" w:rsidR="00B92279" w:rsidRPr="00B92279" w:rsidRDefault="00B92279" w:rsidP="00B92279">
            <w:pPr>
              <w:pStyle w:val="PL"/>
            </w:pPr>
            <w:r w:rsidRPr="00B92279">
              <w:t>end group B</w:t>
            </w:r>
          </w:p>
          <w:p w14:paraId="39206160" w14:textId="77777777" w:rsidR="00B92279" w:rsidRPr="00B92279" w:rsidRDefault="00B92279" w:rsidP="00B92279">
            <w:pPr>
              <w:pStyle w:val="PL"/>
            </w:pPr>
          </w:p>
          <w:p w14:paraId="2A4480D5" w14:textId="77777777" w:rsidR="00B92279" w:rsidRPr="00B92279" w:rsidRDefault="00B92279" w:rsidP="00B92279">
            <w:pPr>
              <w:pStyle w:val="PL"/>
            </w:pPr>
            <w:r w:rsidRPr="00B92279">
              <w:t>...</w:t>
            </w:r>
          </w:p>
          <w:p w14:paraId="210F46DE" w14:textId="77777777" w:rsidR="00B92279" w:rsidRPr="00B92279" w:rsidRDefault="00B92279" w:rsidP="00B92279">
            <w:pPr>
              <w:pStyle w:val="PL"/>
            </w:pPr>
          </w:p>
          <w:p w14:paraId="621E842B" w14:textId="77777777" w:rsidR="00B92279" w:rsidRDefault="00B92279" w:rsidP="00B92279">
            <w:pPr>
              <w:pStyle w:val="PL"/>
            </w:pPr>
            <w:r w:rsidRPr="00B92279">
              <w:t>@enduml</w:t>
            </w:r>
          </w:p>
        </w:tc>
      </w:tr>
    </w:tbl>
    <w:p w14:paraId="5F443A27" w14:textId="77777777" w:rsidR="00FB3B2D" w:rsidRDefault="00FB3B2D" w:rsidP="00FB3B2D">
      <w:pPr>
        <w:pStyle w:val="EW"/>
        <w:ind w:left="0" w:hanging="1"/>
      </w:pPr>
    </w:p>
    <w:p w14:paraId="5777DB89" w14:textId="77777777" w:rsidR="00FB3B2D" w:rsidRDefault="00FB3B2D" w:rsidP="00FB3B2D">
      <w:pPr>
        <w:pStyle w:val="EW"/>
        <w:ind w:left="0" w:hanging="1"/>
      </w:pPr>
      <w:r>
        <w:t>Figure A.1.1.2-4</w:t>
      </w:r>
    </w:p>
    <w:p w14:paraId="2C2DE9CB"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77F3CF0F" w14:textId="77777777" w:rsidTr="00A221AC">
        <w:tc>
          <w:tcPr>
            <w:tcW w:w="9631" w:type="dxa"/>
          </w:tcPr>
          <w:p w14:paraId="786ECE1C" w14:textId="77777777" w:rsidR="00A221AC" w:rsidRPr="00A221AC" w:rsidRDefault="00A221AC" w:rsidP="00A221AC">
            <w:pPr>
              <w:pStyle w:val="PL"/>
            </w:pPr>
            <w:r w:rsidRPr="00A221AC">
              <w:t>'S5-240924 Figure A.1.1.2-4 Create NtfSuscriptionControl</w:t>
            </w:r>
          </w:p>
          <w:p w14:paraId="4DE5FF4F" w14:textId="77777777" w:rsidR="00A221AC" w:rsidRPr="00A221AC" w:rsidRDefault="00A221AC" w:rsidP="00A221AC">
            <w:pPr>
              <w:pStyle w:val="PL"/>
            </w:pPr>
            <w:r w:rsidRPr="00A221AC">
              <w:t xml:space="preserve">@startuml </w:t>
            </w:r>
          </w:p>
          <w:p w14:paraId="0B804C59" w14:textId="77777777" w:rsidR="00A221AC" w:rsidRPr="00A221AC" w:rsidRDefault="00A221AC" w:rsidP="00A221AC">
            <w:pPr>
              <w:pStyle w:val="PL"/>
            </w:pPr>
            <w:r w:rsidRPr="00A221AC">
              <w:t>skinparam Shadowing false</w:t>
            </w:r>
          </w:p>
          <w:p w14:paraId="53FDB338" w14:textId="77777777" w:rsidR="00A221AC" w:rsidRPr="00A221AC" w:rsidRDefault="00A221AC" w:rsidP="00A221AC">
            <w:pPr>
              <w:pStyle w:val="PL"/>
            </w:pPr>
            <w:r w:rsidRPr="00A221AC">
              <w:t>skinparam Monochrome true</w:t>
            </w:r>
          </w:p>
          <w:p w14:paraId="46D150B9" w14:textId="77777777" w:rsidR="00A221AC" w:rsidRPr="00A221AC" w:rsidRDefault="00A221AC" w:rsidP="00A221AC">
            <w:pPr>
              <w:pStyle w:val="PL"/>
            </w:pPr>
            <w:r w:rsidRPr="00A221AC">
              <w:t>participant "DSO consumer" as Cons</w:t>
            </w:r>
          </w:p>
          <w:p w14:paraId="671299D4" w14:textId="77777777" w:rsidR="00A221AC" w:rsidRPr="00A221AC" w:rsidRDefault="00A221AC" w:rsidP="00A221AC">
            <w:pPr>
              <w:pStyle w:val="PL"/>
            </w:pPr>
            <w:r w:rsidRPr="00A221AC">
              <w:t>participant "network operator producer" as Prod</w:t>
            </w:r>
          </w:p>
          <w:p w14:paraId="4FA444F0" w14:textId="77777777" w:rsidR="00A221AC" w:rsidRPr="00A221AC" w:rsidRDefault="00A221AC" w:rsidP="00A221AC">
            <w:pPr>
              <w:pStyle w:val="PL"/>
            </w:pPr>
          </w:p>
          <w:p w14:paraId="6BF58CBE" w14:textId="77777777" w:rsidR="00A221AC" w:rsidRPr="00A221AC" w:rsidRDefault="00A221AC" w:rsidP="00A221AC">
            <w:pPr>
              <w:pStyle w:val="PL"/>
            </w:pPr>
          </w:p>
          <w:p w14:paraId="462541E5" w14:textId="77777777" w:rsidR="00A221AC" w:rsidRPr="00A221AC" w:rsidRDefault="00A221AC" w:rsidP="00A221AC">
            <w:pPr>
              <w:pStyle w:val="PL"/>
            </w:pPr>
            <w:r w:rsidRPr="00A221AC">
              <w:t>== DSO consumer wants to receive performance metrics from specific cell sites ==</w:t>
            </w:r>
          </w:p>
          <w:p w14:paraId="1E5DC52F" w14:textId="77777777" w:rsidR="00A221AC" w:rsidRPr="00A221AC" w:rsidRDefault="00A221AC" w:rsidP="00A221AC">
            <w:pPr>
              <w:pStyle w:val="PL"/>
            </w:pPr>
          </w:p>
          <w:p w14:paraId="0E62717F" w14:textId="77777777" w:rsidR="00A221AC" w:rsidRPr="00A221AC" w:rsidRDefault="00A221AC" w:rsidP="00A221AC">
            <w:pPr>
              <w:pStyle w:val="PL"/>
            </w:pPr>
          </w:p>
          <w:p w14:paraId="71A8CB4F" w14:textId="77777777" w:rsidR="00A221AC" w:rsidRPr="00A221AC" w:rsidRDefault="00A221AC" w:rsidP="00A221AC">
            <w:pPr>
              <w:pStyle w:val="PL"/>
            </w:pPr>
            <w:r w:rsidRPr="00A221AC">
              <w:t>group C. create NtfSubscriptionControl MOI on producer</w:t>
            </w:r>
          </w:p>
          <w:p w14:paraId="738C7C0C" w14:textId="77777777" w:rsidR="00A221AC" w:rsidRPr="00A221AC" w:rsidRDefault="00A221AC" w:rsidP="00A221AC">
            <w:pPr>
              <w:pStyle w:val="PL"/>
            </w:pPr>
          </w:p>
          <w:p w14:paraId="6F7FDD5B" w14:textId="77777777" w:rsidR="00A221AC" w:rsidRPr="00A221AC" w:rsidRDefault="00A221AC" w:rsidP="00A221AC">
            <w:pPr>
              <w:pStyle w:val="PL"/>
            </w:pPr>
            <w:r w:rsidRPr="00A221AC">
              <w:t>loop Setup: for each wanted cell or group of cells (information provided by MNO)</w:t>
            </w:r>
          </w:p>
          <w:p w14:paraId="175BD5C9" w14:textId="77777777" w:rsidR="00A221AC" w:rsidRPr="00A221AC" w:rsidRDefault="00A221AC" w:rsidP="00A221AC">
            <w:pPr>
              <w:pStyle w:val="PL"/>
            </w:pPr>
          </w:p>
          <w:p w14:paraId="39253EE3" w14:textId="77777777" w:rsidR="00A221AC" w:rsidRPr="00A221AC" w:rsidRDefault="00A221AC" w:rsidP="00A221AC">
            <w:pPr>
              <w:pStyle w:val="PL"/>
            </w:pPr>
            <w:r w:rsidRPr="00A221AC">
              <w:t xml:space="preserve">Cons  -&gt; Prod: 13. createMOI(class, DN, attributeListIn) </w:t>
            </w:r>
          </w:p>
          <w:p w14:paraId="64EA4D26" w14:textId="77777777" w:rsidR="00A221AC" w:rsidRPr="00A221AC" w:rsidRDefault="00A221AC" w:rsidP="00A221AC">
            <w:pPr>
              <w:pStyle w:val="PL"/>
            </w:pPr>
            <w:r w:rsidRPr="00A221AC">
              <w:t>Note right Cons</w:t>
            </w:r>
          </w:p>
          <w:p w14:paraId="0B9E9DF9" w14:textId="77777777" w:rsidR="00A221AC" w:rsidRPr="00A221AC" w:rsidRDefault="00A221AC" w:rsidP="00A221AC">
            <w:pPr>
              <w:pStyle w:val="PL"/>
            </w:pPr>
            <w:r w:rsidRPr="00A221AC">
              <w:t xml:space="preserve">DN provided by site operator. Scoping </w:t>
            </w:r>
          </w:p>
          <w:p w14:paraId="5F1F13E6" w14:textId="77777777" w:rsidR="00A221AC" w:rsidRPr="00A221AC" w:rsidRDefault="00A221AC" w:rsidP="00A221AC">
            <w:pPr>
              <w:pStyle w:val="PL"/>
            </w:pPr>
            <w:r w:rsidRPr="00A221AC">
              <w:lastRenderedPageBreak/>
              <w:t>DNs optionally provided by site operator.</w:t>
            </w:r>
          </w:p>
          <w:p w14:paraId="464B5278" w14:textId="77777777" w:rsidR="00A221AC" w:rsidRPr="00A221AC" w:rsidRDefault="00A221AC" w:rsidP="00A221AC">
            <w:pPr>
              <w:pStyle w:val="PL"/>
            </w:pPr>
            <w:r w:rsidRPr="00A221AC">
              <w:t>Attributes are chosen by DSO.</w:t>
            </w:r>
          </w:p>
          <w:p w14:paraId="52A79F5B" w14:textId="77777777" w:rsidR="00A221AC" w:rsidRPr="00A221AC" w:rsidRDefault="00A221AC" w:rsidP="00A221AC">
            <w:pPr>
              <w:pStyle w:val="PL"/>
            </w:pPr>
            <w:r w:rsidRPr="00A221AC">
              <w:t>End Note</w:t>
            </w:r>
          </w:p>
          <w:p w14:paraId="03995721" w14:textId="77777777" w:rsidR="00A221AC" w:rsidRPr="00A221AC" w:rsidRDefault="00A221AC" w:rsidP="00A221AC">
            <w:pPr>
              <w:pStyle w:val="PL"/>
            </w:pPr>
          </w:p>
          <w:p w14:paraId="2CB04423" w14:textId="77777777" w:rsidR="00A221AC" w:rsidRPr="00A221AC" w:rsidRDefault="00A221AC" w:rsidP="00A221AC">
            <w:pPr>
              <w:pStyle w:val="PL"/>
            </w:pPr>
            <w:r w:rsidRPr="00A221AC">
              <w:t>Prod  -&gt; Prod: 14. CreateMOI( )\n     NtfSubscriptionControl</w:t>
            </w:r>
          </w:p>
          <w:p w14:paraId="0132C092" w14:textId="77777777" w:rsidR="00A221AC" w:rsidRPr="00A221AC" w:rsidRDefault="00A221AC" w:rsidP="00A221AC">
            <w:pPr>
              <w:pStyle w:val="PL"/>
            </w:pPr>
            <w:r w:rsidRPr="00A221AC">
              <w:t>Cons &lt;- Prod: 15. Notification (notifyMOICreation)</w:t>
            </w:r>
          </w:p>
          <w:p w14:paraId="131249F4" w14:textId="77777777" w:rsidR="00A221AC" w:rsidRPr="00A221AC" w:rsidRDefault="00A221AC" w:rsidP="00A221AC">
            <w:pPr>
              <w:pStyle w:val="PL"/>
            </w:pPr>
          </w:p>
          <w:p w14:paraId="3FABCFDD" w14:textId="77777777" w:rsidR="00A221AC" w:rsidRPr="00A221AC" w:rsidRDefault="00A221AC" w:rsidP="00A221AC">
            <w:pPr>
              <w:pStyle w:val="PL"/>
            </w:pPr>
          </w:p>
          <w:p w14:paraId="3D52156F" w14:textId="77777777" w:rsidR="00A221AC" w:rsidRPr="00A221AC" w:rsidRDefault="00A221AC" w:rsidP="00A221AC">
            <w:pPr>
              <w:pStyle w:val="PL"/>
            </w:pPr>
            <w:r w:rsidRPr="00A221AC">
              <w:t>Cons &lt;-  Prod: 16. result of createMOI(attributeListOut, status)</w:t>
            </w:r>
          </w:p>
          <w:p w14:paraId="110D11B4" w14:textId="77777777" w:rsidR="00A221AC" w:rsidRPr="00A221AC" w:rsidRDefault="00A221AC" w:rsidP="00A221AC">
            <w:pPr>
              <w:pStyle w:val="PL"/>
            </w:pPr>
            <w:r w:rsidRPr="00A221AC">
              <w:t>Note left Prod</w:t>
            </w:r>
          </w:p>
          <w:p w14:paraId="3D6CD9B8" w14:textId="77777777" w:rsidR="00A221AC" w:rsidRPr="00A221AC" w:rsidRDefault="00A221AC" w:rsidP="00A221AC">
            <w:pPr>
              <w:pStyle w:val="PL"/>
            </w:pPr>
            <w:r w:rsidRPr="00A221AC">
              <w:t>On OperationSucceeded,</w:t>
            </w:r>
          </w:p>
          <w:p w14:paraId="13E92B95" w14:textId="77777777" w:rsidR="00A221AC" w:rsidRPr="00A221AC" w:rsidRDefault="00A221AC" w:rsidP="00A221AC">
            <w:pPr>
              <w:pStyle w:val="PL"/>
            </w:pPr>
            <w:r w:rsidRPr="00A221AC">
              <w:t>NtfSubscriptionControl</w:t>
            </w:r>
          </w:p>
          <w:p w14:paraId="7339AE65" w14:textId="77777777" w:rsidR="00A221AC" w:rsidRPr="00A221AC" w:rsidRDefault="00A221AC" w:rsidP="00A221AC">
            <w:pPr>
              <w:pStyle w:val="PL"/>
            </w:pPr>
            <w:r w:rsidRPr="00A221AC">
              <w:t>is created.</w:t>
            </w:r>
          </w:p>
          <w:p w14:paraId="06E44C89" w14:textId="77777777" w:rsidR="00A221AC" w:rsidRPr="00A221AC" w:rsidRDefault="00A221AC" w:rsidP="00A221AC">
            <w:pPr>
              <w:pStyle w:val="PL"/>
            </w:pPr>
            <w:r w:rsidRPr="00A221AC">
              <w:t>End Note</w:t>
            </w:r>
          </w:p>
          <w:p w14:paraId="7F58D059" w14:textId="77777777" w:rsidR="00A221AC" w:rsidRPr="00A221AC" w:rsidRDefault="00A221AC" w:rsidP="00A221AC">
            <w:pPr>
              <w:pStyle w:val="PL"/>
            </w:pPr>
            <w:r w:rsidRPr="00A221AC">
              <w:t>end loop</w:t>
            </w:r>
          </w:p>
          <w:p w14:paraId="0D3DE976" w14:textId="77777777" w:rsidR="00A221AC" w:rsidRPr="00A221AC" w:rsidRDefault="00A221AC" w:rsidP="00A221AC">
            <w:pPr>
              <w:pStyle w:val="PL"/>
            </w:pPr>
          </w:p>
          <w:p w14:paraId="1B32028D" w14:textId="77777777" w:rsidR="00A221AC" w:rsidRPr="00A221AC" w:rsidRDefault="00A221AC" w:rsidP="00A221AC">
            <w:pPr>
              <w:pStyle w:val="PL"/>
            </w:pPr>
            <w:r w:rsidRPr="00A221AC">
              <w:t>loop Monitoring</w:t>
            </w:r>
          </w:p>
          <w:p w14:paraId="689894EA" w14:textId="77777777" w:rsidR="00A221AC" w:rsidRPr="00A221AC" w:rsidRDefault="00A221AC" w:rsidP="00A221AC">
            <w:pPr>
              <w:pStyle w:val="PL"/>
            </w:pPr>
            <w:r w:rsidRPr="00A221AC">
              <w:t>hnote over Prod</w:t>
            </w:r>
          </w:p>
          <w:p w14:paraId="4095CFF7" w14:textId="77777777" w:rsidR="00A221AC" w:rsidRPr="00A221AC" w:rsidRDefault="00A221AC" w:rsidP="00A221AC">
            <w:pPr>
              <w:pStyle w:val="PL"/>
            </w:pPr>
            <w:r w:rsidRPr="00A221AC">
              <w:t>Performance Measurements, ThresholdMonitor</w:t>
            </w:r>
          </w:p>
          <w:p w14:paraId="4E581357" w14:textId="77777777" w:rsidR="00A221AC" w:rsidRPr="00A221AC" w:rsidRDefault="00A221AC" w:rsidP="00A221AC">
            <w:pPr>
              <w:pStyle w:val="PL"/>
            </w:pPr>
            <w:r w:rsidRPr="00A221AC">
              <w:t>and Notifications are active</w:t>
            </w:r>
          </w:p>
          <w:p w14:paraId="23EADDEE" w14:textId="77777777" w:rsidR="00A221AC" w:rsidRPr="00A221AC" w:rsidRDefault="00A221AC" w:rsidP="00A221AC">
            <w:pPr>
              <w:pStyle w:val="PL"/>
            </w:pPr>
            <w:r w:rsidRPr="00A221AC">
              <w:t>end note</w:t>
            </w:r>
          </w:p>
          <w:p w14:paraId="0450A777" w14:textId="77777777" w:rsidR="00A221AC" w:rsidRPr="00A221AC" w:rsidRDefault="00A221AC" w:rsidP="00A221AC">
            <w:pPr>
              <w:pStyle w:val="PL"/>
            </w:pPr>
          </w:p>
          <w:p w14:paraId="253535F5" w14:textId="77777777" w:rsidR="00A221AC" w:rsidRPr="00A221AC" w:rsidRDefault="00A221AC" w:rsidP="00A221AC">
            <w:pPr>
              <w:pStyle w:val="PL"/>
            </w:pPr>
            <w:r w:rsidRPr="00A221AC">
              <w:t>Cons &lt;-  Prod: Notification (notifyThresholdCrossing)</w:t>
            </w:r>
          </w:p>
          <w:p w14:paraId="0563B48D" w14:textId="77777777" w:rsidR="00A221AC" w:rsidRPr="00A221AC" w:rsidRDefault="00A221AC" w:rsidP="00A221AC">
            <w:pPr>
              <w:pStyle w:val="PL"/>
            </w:pPr>
            <w:r w:rsidRPr="00A221AC">
              <w:t>Cons &lt;-  Prod: Notification (notifyFileReady)</w:t>
            </w:r>
          </w:p>
          <w:p w14:paraId="5D122FB5" w14:textId="77777777" w:rsidR="00A221AC" w:rsidRPr="00A221AC" w:rsidRDefault="00A221AC" w:rsidP="00A221AC">
            <w:pPr>
              <w:pStyle w:val="PL"/>
            </w:pPr>
          </w:p>
          <w:p w14:paraId="1DBD0C39" w14:textId="77777777" w:rsidR="00A221AC" w:rsidRPr="00A221AC" w:rsidRDefault="00A221AC" w:rsidP="00A221AC">
            <w:pPr>
              <w:pStyle w:val="PL"/>
            </w:pPr>
            <w:r w:rsidRPr="00A221AC">
              <w:t>end loop</w:t>
            </w:r>
          </w:p>
          <w:p w14:paraId="788A9589" w14:textId="77777777" w:rsidR="00A221AC" w:rsidRPr="00A221AC" w:rsidRDefault="00A221AC" w:rsidP="00A221AC">
            <w:pPr>
              <w:pStyle w:val="PL"/>
            </w:pPr>
            <w:r w:rsidRPr="00A221AC">
              <w:t>end group</w:t>
            </w:r>
          </w:p>
          <w:p w14:paraId="779796C3" w14:textId="77777777" w:rsidR="00A221AC" w:rsidRPr="00A221AC" w:rsidRDefault="00A221AC" w:rsidP="00A221AC">
            <w:pPr>
              <w:pStyle w:val="PL"/>
            </w:pPr>
          </w:p>
          <w:p w14:paraId="0D7FA98F" w14:textId="77777777" w:rsidR="00A221AC" w:rsidRPr="00A221AC" w:rsidRDefault="00A221AC" w:rsidP="00A221AC">
            <w:pPr>
              <w:pStyle w:val="PL"/>
            </w:pPr>
          </w:p>
          <w:p w14:paraId="75988A05" w14:textId="77777777" w:rsidR="00A221AC" w:rsidRDefault="00A221AC" w:rsidP="00A221AC">
            <w:pPr>
              <w:pStyle w:val="PL"/>
            </w:pPr>
            <w:r w:rsidRPr="00A221AC">
              <w:t>@enduml</w:t>
            </w:r>
          </w:p>
        </w:tc>
      </w:tr>
    </w:tbl>
    <w:p w14:paraId="5F5B6C5B" w14:textId="77777777" w:rsidR="00FB3B2D" w:rsidRDefault="00FB3B2D" w:rsidP="00FB3B2D">
      <w:pPr>
        <w:pStyle w:val="EW"/>
        <w:ind w:left="0" w:hanging="1"/>
      </w:pPr>
    </w:p>
    <w:p w14:paraId="5158CD47" w14:textId="77777777" w:rsidR="00FB3B2D" w:rsidRDefault="00FB3B2D" w:rsidP="00FB3B2D">
      <w:pPr>
        <w:pStyle w:val="EW"/>
        <w:ind w:left="0" w:hanging="1"/>
      </w:pPr>
      <w:r w:rsidRPr="00486E23">
        <w:t>Figure A.1.1.3-1</w:t>
      </w:r>
    </w:p>
    <w:p w14:paraId="56C7FE0C"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5F0A29F2" w14:textId="77777777" w:rsidTr="00A221AC">
        <w:tc>
          <w:tcPr>
            <w:tcW w:w="9631" w:type="dxa"/>
          </w:tcPr>
          <w:p w14:paraId="516A09B8" w14:textId="77777777" w:rsidR="00A221AC" w:rsidRPr="00A221AC" w:rsidRDefault="00A221AC" w:rsidP="00A221AC">
            <w:pPr>
              <w:pStyle w:val="PL"/>
            </w:pPr>
            <w:r w:rsidRPr="00A221AC">
              <w:t>'S5-240924 Figure A.1.1.3-1</w:t>
            </w:r>
          </w:p>
          <w:p w14:paraId="6C03BF3E" w14:textId="77777777" w:rsidR="00A221AC" w:rsidRPr="00A221AC" w:rsidRDefault="00A221AC" w:rsidP="00A221AC">
            <w:pPr>
              <w:pStyle w:val="PL"/>
            </w:pPr>
            <w:r w:rsidRPr="00A221AC">
              <w:t xml:space="preserve">@startuml </w:t>
            </w:r>
          </w:p>
          <w:p w14:paraId="66CCA0D6" w14:textId="77777777" w:rsidR="00A221AC" w:rsidRPr="00A221AC" w:rsidRDefault="00A221AC" w:rsidP="00A221AC">
            <w:pPr>
              <w:pStyle w:val="PL"/>
            </w:pPr>
            <w:r w:rsidRPr="00A221AC">
              <w:t>skinparam Shadowing false</w:t>
            </w:r>
          </w:p>
          <w:p w14:paraId="5343208F" w14:textId="77777777" w:rsidR="00A221AC" w:rsidRPr="00A221AC" w:rsidRDefault="00A221AC" w:rsidP="00A221AC">
            <w:pPr>
              <w:pStyle w:val="PL"/>
            </w:pPr>
            <w:r w:rsidRPr="00A221AC">
              <w:t>skinparam Monochrome true</w:t>
            </w:r>
          </w:p>
          <w:p w14:paraId="51450097" w14:textId="77777777" w:rsidR="00A221AC" w:rsidRPr="00A221AC" w:rsidRDefault="00A221AC" w:rsidP="00A221AC">
            <w:pPr>
              <w:pStyle w:val="PL"/>
            </w:pPr>
            <w:r w:rsidRPr="00A221AC">
              <w:t>participant "DSO consumer" as Cons</w:t>
            </w:r>
          </w:p>
          <w:p w14:paraId="5F34773F" w14:textId="77777777" w:rsidR="00A221AC" w:rsidRPr="00A221AC" w:rsidRDefault="00A221AC" w:rsidP="00A221AC">
            <w:pPr>
              <w:pStyle w:val="PL"/>
            </w:pPr>
            <w:r w:rsidRPr="00A221AC">
              <w:t>participant "network operator producer" as Prod</w:t>
            </w:r>
          </w:p>
          <w:p w14:paraId="7ACF9648" w14:textId="77777777" w:rsidR="00A221AC" w:rsidRPr="00A221AC" w:rsidRDefault="00A221AC" w:rsidP="00A221AC">
            <w:pPr>
              <w:pStyle w:val="PL"/>
            </w:pPr>
          </w:p>
          <w:p w14:paraId="08C545AA" w14:textId="77777777" w:rsidR="00A221AC" w:rsidRPr="00A221AC" w:rsidRDefault="00A221AC" w:rsidP="00A221AC">
            <w:pPr>
              <w:pStyle w:val="PL"/>
            </w:pPr>
          </w:p>
          <w:p w14:paraId="130E47D4" w14:textId="77777777" w:rsidR="00A221AC" w:rsidRPr="00A221AC" w:rsidRDefault="00A221AC" w:rsidP="00A221AC">
            <w:pPr>
              <w:pStyle w:val="PL"/>
            </w:pPr>
            <w:r w:rsidRPr="00A221AC">
              <w:t>== DSO consumer wants to close &amp; deactivate the performance monitor session ==</w:t>
            </w:r>
          </w:p>
          <w:p w14:paraId="25E644EB" w14:textId="77777777" w:rsidR="00A221AC" w:rsidRPr="00A221AC" w:rsidRDefault="00A221AC" w:rsidP="00A221AC">
            <w:pPr>
              <w:pStyle w:val="PL"/>
            </w:pPr>
          </w:p>
          <w:p w14:paraId="0DEEA7FE" w14:textId="77777777" w:rsidR="00A221AC" w:rsidRPr="00A221AC" w:rsidRDefault="00A221AC" w:rsidP="00A221AC">
            <w:pPr>
              <w:pStyle w:val="PL"/>
            </w:pPr>
            <w:r w:rsidRPr="00A221AC">
              <w:t>group A. delete PerfMetricJob MOI on producer</w:t>
            </w:r>
          </w:p>
          <w:p w14:paraId="17AF6CBB" w14:textId="77777777" w:rsidR="00A221AC" w:rsidRPr="00A221AC" w:rsidRDefault="00A221AC" w:rsidP="00A221AC">
            <w:pPr>
              <w:pStyle w:val="PL"/>
            </w:pPr>
          </w:p>
          <w:p w14:paraId="3FEAF0EA" w14:textId="77777777" w:rsidR="00A221AC" w:rsidRPr="00A221AC" w:rsidRDefault="00A221AC" w:rsidP="00A221AC">
            <w:pPr>
              <w:pStyle w:val="PL"/>
            </w:pPr>
            <w:r w:rsidRPr="00A221AC">
              <w:t xml:space="preserve">  loop Delete: for each created cell or group of cells (information provided by MNO)</w:t>
            </w:r>
          </w:p>
          <w:p w14:paraId="33291694" w14:textId="77777777" w:rsidR="00A221AC" w:rsidRPr="00A221AC" w:rsidRDefault="00A221AC" w:rsidP="00A221AC">
            <w:pPr>
              <w:pStyle w:val="PL"/>
            </w:pPr>
          </w:p>
          <w:p w14:paraId="4A53EFE0" w14:textId="77777777" w:rsidR="00A221AC" w:rsidRPr="00A221AC" w:rsidRDefault="00A221AC" w:rsidP="00A221AC">
            <w:pPr>
              <w:pStyle w:val="PL"/>
            </w:pPr>
            <w:r w:rsidRPr="00A221AC">
              <w:t xml:space="preserve">    Cons  -&gt; Prod: 1. deleteMOI(baseObjectInstance [, scopeType, scopeLevel, Filter]) </w:t>
            </w:r>
          </w:p>
          <w:p w14:paraId="1126427D" w14:textId="77777777" w:rsidR="00A221AC" w:rsidRPr="00A221AC" w:rsidRDefault="00A221AC" w:rsidP="00A221AC">
            <w:pPr>
              <w:pStyle w:val="PL"/>
            </w:pPr>
            <w:r w:rsidRPr="00A221AC">
              <w:t xml:space="preserve">    Note right Cons</w:t>
            </w:r>
          </w:p>
          <w:p w14:paraId="03D16E49" w14:textId="77777777" w:rsidR="00A221AC" w:rsidRPr="00A221AC" w:rsidRDefault="00A221AC" w:rsidP="00A221AC">
            <w:pPr>
              <w:pStyle w:val="PL"/>
            </w:pPr>
            <w:r w:rsidRPr="00A221AC">
              <w:t xml:space="preserve">      DN and, optionally, parameters </w:t>
            </w:r>
          </w:p>
          <w:p w14:paraId="148094D4" w14:textId="77777777" w:rsidR="00A221AC" w:rsidRPr="00A221AC" w:rsidRDefault="00A221AC" w:rsidP="00A221AC">
            <w:pPr>
              <w:pStyle w:val="PL"/>
            </w:pPr>
            <w:r w:rsidRPr="00A221AC">
              <w:t xml:space="preserve">      are supplied by MNO.</w:t>
            </w:r>
          </w:p>
          <w:p w14:paraId="23DA463C" w14:textId="77777777" w:rsidR="00A221AC" w:rsidRPr="00A221AC" w:rsidRDefault="00A221AC" w:rsidP="00A221AC">
            <w:pPr>
              <w:pStyle w:val="PL"/>
            </w:pPr>
            <w:r w:rsidRPr="00A221AC">
              <w:t xml:space="preserve">    End Note</w:t>
            </w:r>
          </w:p>
          <w:p w14:paraId="07C52EA3" w14:textId="77777777" w:rsidR="00A221AC" w:rsidRPr="00A221AC" w:rsidRDefault="00A221AC" w:rsidP="00A221AC">
            <w:pPr>
              <w:pStyle w:val="PL"/>
            </w:pPr>
          </w:p>
          <w:p w14:paraId="329AD797" w14:textId="77777777" w:rsidR="00A221AC" w:rsidRPr="00A221AC" w:rsidRDefault="00A221AC" w:rsidP="00A221AC">
            <w:pPr>
              <w:pStyle w:val="PL"/>
            </w:pPr>
            <w:r w:rsidRPr="00A221AC">
              <w:t xml:space="preserve">    Prod  -&gt; Prod: 2. delete MOI:\n    PerfMetricJob, Files</w:t>
            </w:r>
          </w:p>
          <w:p w14:paraId="794D946B" w14:textId="77777777" w:rsidR="00A221AC" w:rsidRPr="00A221AC" w:rsidRDefault="00A221AC" w:rsidP="00A221AC">
            <w:pPr>
              <w:pStyle w:val="PL"/>
            </w:pPr>
          </w:p>
          <w:p w14:paraId="3043C189" w14:textId="77777777" w:rsidR="00A221AC" w:rsidRPr="00A221AC" w:rsidRDefault="00A221AC" w:rsidP="00A221AC">
            <w:pPr>
              <w:pStyle w:val="PL"/>
            </w:pPr>
            <w:r w:rsidRPr="00A221AC">
              <w:t xml:space="preserve">    Cons &lt;- Prod: 3. Notification (notifyMOIDeletion)</w:t>
            </w:r>
          </w:p>
          <w:p w14:paraId="32647791" w14:textId="77777777" w:rsidR="00A221AC" w:rsidRPr="00A221AC" w:rsidRDefault="00A221AC" w:rsidP="00A221AC">
            <w:pPr>
              <w:pStyle w:val="PL"/>
            </w:pPr>
          </w:p>
          <w:p w14:paraId="534BC480" w14:textId="77777777" w:rsidR="00A221AC" w:rsidRPr="00A221AC" w:rsidRDefault="00A221AC" w:rsidP="00A221AC">
            <w:pPr>
              <w:pStyle w:val="PL"/>
            </w:pPr>
            <w:r w:rsidRPr="00A221AC">
              <w:t xml:space="preserve">    Cons &lt;-  Prod: 4. result of deleteMOI(deletionList, status)</w:t>
            </w:r>
          </w:p>
          <w:p w14:paraId="1CBE3FA3" w14:textId="77777777" w:rsidR="00A221AC" w:rsidRPr="00A221AC" w:rsidRDefault="00A221AC" w:rsidP="00A221AC">
            <w:pPr>
              <w:pStyle w:val="PL"/>
            </w:pPr>
            <w:r w:rsidRPr="00A221AC">
              <w:t xml:space="preserve"> </w:t>
            </w:r>
          </w:p>
          <w:p w14:paraId="499C2196" w14:textId="77777777" w:rsidR="00A221AC" w:rsidRPr="00A221AC" w:rsidRDefault="00A221AC" w:rsidP="00A221AC">
            <w:pPr>
              <w:pStyle w:val="PL"/>
            </w:pPr>
            <w:r w:rsidRPr="00A221AC">
              <w:t xml:space="preserve">    hnote over Prod</w:t>
            </w:r>
          </w:p>
          <w:p w14:paraId="05C15B60" w14:textId="77777777" w:rsidR="00A221AC" w:rsidRPr="00A221AC" w:rsidRDefault="00A221AC" w:rsidP="00A221AC">
            <w:pPr>
              <w:pStyle w:val="PL"/>
            </w:pPr>
            <w:r w:rsidRPr="00A221AC">
              <w:t xml:space="preserve">      ongoing PM reporting</w:t>
            </w:r>
          </w:p>
          <w:p w14:paraId="65DB2A38" w14:textId="77777777" w:rsidR="00A221AC" w:rsidRPr="00A221AC" w:rsidRDefault="00A221AC" w:rsidP="00A221AC">
            <w:pPr>
              <w:pStyle w:val="PL"/>
            </w:pPr>
            <w:r w:rsidRPr="00A221AC">
              <w:t xml:space="preserve">      is abandoned.</w:t>
            </w:r>
          </w:p>
          <w:p w14:paraId="23EF96F7" w14:textId="77777777" w:rsidR="00A221AC" w:rsidRPr="00A221AC" w:rsidRDefault="00A221AC" w:rsidP="00A221AC">
            <w:pPr>
              <w:pStyle w:val="PL"/>
            </w:pPr>
            <w:r w:rsidRPr="00A221AC">
              <w:t xml:space="preserve">    end note</w:t>
            </w:r>
          </w:p>
          <w:p w14:paraId="397F356F" w14:textId="77777777" w:rsidR="00A221AC" w:rsidRPr="00A221AC" w:rsidRDefault="00A221AC" w:rsidP="00A221AC">
            <w:pPr>
              <w:pStyle w:val="PL"/>
            </w:pPr>
          </w:p>
          <w:p w14:paraId="6031A389" w14:textId="77777777" w:rsidR="00A221AC" w:rsidRPr="00A221AC" w:rsidRDefault="00A221AC" w:rsidP="00A221AC">
            <w:pPr>
              <w:pStyle w:val="PL"/>
            </w:pPr>
            <w:r w:rsidRPr="00A221AC">
              <w:t xml:space="preserve">  end loop for each wanted MOI</w:t>
            </w:r>
          </w:p>
          <w:p w14:paraId="6B5BB228" w14:textId="77777777" w:rsidR="00A221AC" w:rsidRPr="00A221AC" w:rsidRDefault="00A221AC" w:rsidP="00A221AC">
            <w:pPr>
              <w:pStyle w:val="PL"/>
            </w:pPr>
          </w:p>
          <w:p w14:paraId="37CE9E3F" w14:textId="77777777" w:rsidR="00A221AC" w:rsidRPr="00A221AC" w:rsidRDefault="00A221AC" w:rsidP="00A221AC">
            <w:pPr>
              <w:pStyle w:val="PL"/>
            </w:pPr>
            <w:r w:rsidRPr="00A221AC">
              <w:t>end group A.</w:t>
            </w:r>
          </w:p>
          <w:p w14:paraId="0C999827" w14:textId="77777777" w:rsidR="00A221AC" w:rsidRPr="00A221AC" w:rsidRDefault="00A221AC" w:rsidP="00A221AC">
            <w:pPr>
              <w:pStyle w:val="PL"/>
            </w:pPr>
            <w:r w:rsidRPr="00A221AC">
              <w:t>...</w:t>
            </w:r>
          </w:p>
          <w:p w14:paraId="7B6ECBA8" w14:textId="77777777" w:rsidR="00A221AC" w:rsidRPr="00A221AC" w:rsidRDefault="00A221AC" w:rsidP="00A221AC">
            <w:pPr>
              <w:pStyle w:val="PL"/>
            </w:pPr>
          </w:p>
          <w:p w14:paraId="6487F4C6" w14:textId="77777777" w:rsidR="00A221AC" w:rsidRPr="00A221AC" w:rsidRDefault="00A221AC" w:rsidP="00A221AC">
            <w:pPr>
              <w:pStyle w:val="PL"/>
            </w:pPr>
            <w:r w:rsidRPr="00A221AC">
              <w:t>group B. delete Threshold MOI on producer</w:t>
            </w:r>
          </w:p>
          <w:p w14:paraId="4EC63CCD" w14:textId="77777777" w:rsidR="00A221AC" w:rsidRPr="00A221AC" w:rsidRDefault="00A221AC" w:rsidP="00A221AC">
            <w:pPr>
              <w:pStyle w:val="PL"/>
            </w:pPr>
          </w:p>
          <w:p w14:paraId="26175B64" w14:textId="77777777" w:rsidR="00A221AC" w:rsidRPr="00A221AC" w:rsidRDefault="00A221AC" w:rsidP="00A221AC">
            <w:pPr>
              <w:pStyle w:val="PL"/>
            </w:pPr>
            <w:r w:rsidRPr="00A221AC">
              <w:t xml:space="preserve">  loop Delete: for each created cell or group of cells (information provided by MNO)</w:t>
            </w:r>
          </w:p>
          <w:p w14:paraId="6919D9C7" w14:textId="77777777" w:rsidR="00A221AC" w:rsidRPr="00A221AC" w:rsidRDefault="00A221AC" w:rsidP="00A221AC">
            <w:pPr>
              <w:pStyle w:val="PL"/>
            </w:pPr>
          </w:p>
          <w:p w14:paraId="1FC487F4" w14:textId="77777777" w:rsidR="00A221AC" w:rsidRPr="00A221AC" w:rsidRDefault="00A221AC" w:rsidP="00A221AC">
            <w:pPr>
              <w:pStyle w:val="PL"/>
            </w:pPr>
            <w:r w:rsidRPr="00A221AC">
              <w:t xml:space="preserve">    Cons  -&gt; Prod: 5. deleteMOI(baseObjectInstance [, scopeType, scopeLevel, Filter]) </w:t>
            </w:r>
          </w:p>
          <w:p w14:paraId="51A05B41" w14:textId="77777777" w:rsidR="00A221AC" w:rsidRPr="00A221AC" w:rsidRDefault="00A221AC" w:rsidP="00A221AC">
            <w:pPr>
              <w:pStyle w:val="PL"/>
            </w:pPr>
            <w:r w:rsidRPr="00A221AC">
              <w:t xml:space="preserve">    Note right Cons</w:t>
            </w:r>
          </w:p>
          <w:p w14:paraId="0FD9AE9F" w14:textId="77777777" w:rsidR="00A221AC" w:rsidRPr="00A221AC" w:rsidRDefault="00A221AC" w:rsidP="00A221AC">
            <w:pPr>
              <w:pStyle w:val="PL"/>
            </w:pPr>
            <w:r w:rsidRPr="00A221AC">
              <w:t xml:space="preserve">          DN and, optionally, parameters </w:t>
            </w:r>
          </w:p>
          <w:p w14:paraId="2D0CD3B8" w14:textId="77777777" w:rsidR="00A221AC" w:rsidRPr="00A221AC" w:rsidRDefault="00A221AC" w:rsidP="00A221AC">
            <w:pPr>
              <w:pStyle w:val="PL"/>
            </w:pPr>
            <w:r w:rsidRPr="00A221AC">
              <w:t xml:space="preserve">          are supplied by MNO.</w:t>
            </w:r>
          </w:p>
          <w:p w14:paraId="6022F808" w14:textId="77777777" w:rsidR="00A221AC" w:rsidRPr="00A221AC" w:rsidRDefault="00A221AC" w:rsidP="00A221AC">
            <w:pPr>
              <w:pStyle w:val="PL"/>
            </w:pPr>
            <w:r w:rsidRPr="00A221AC">
              <w:lastRenderedPageBreak/>
              <w:t xml:space="preserve">    End Note</w:t>
            </w:r>
          </w:p>
          <w:p w14:paraId="389241F8" w14:textId="77777777" w:rsidR="00A221AC" w:rsidRPr="00A221AC" w:rsidRDefault="00A221AC" w:rsidP="00A221AC">
            <w:pPr>
              <w:pStyle w:val="PL"/>
            </w:pPr>
          </w:p>
          <w:p w14:paraId="5DF9929F" w14:textId="77777777" w:rsidR="00A221AC" w:rsidRPr="00A221AC" w:rsidRDefault="00A221AC" w:rsidP="00A221AC">
            <w:pPr>
              <w:pStyle w:val="PL"/>
            </w:pPr>
            <w:r w:rsidRPr="00A221AC">
              <w:t xml:space="preserve">    Prod  -&gt; Prod: 6. deleteMOI( )\n    ThresholdMonitor</w:t>
            </w:r>
          </w:p>
          <w:p w14:paraId="4A7ABB32" w14:textId="77777777" w:rsidR="00A221AC" w:rsidRPr="00A221AC" w:rsidRDefault="00A221AC" w:rsidP="00A221AC">
            <w:pPr>
              <w:pStyle w:val="PL"/>
            </w:pPr>
            <w:r w:rsidRPr="00A221AC">
              <w:t xml:space="preserve">    Cons &lt;- Prod: 7. Notification (notifyMOIDeletion)</w:t>
            </w:r>
          </w:p>
          <w:p w14:paraId="616C5A68" w14:textId="77777777" w:rsidR="00A221AC" w:rsidRPr="00A221AC" w:rsidRDefault="00A221AC" w:rsidP="00A221AC">
            <w:pPr>
              <w:pStyle w:val="PL"/>
            </w:pPr>
          </w:p>
          <w:p w14:paraId="14D5418B" w14:textId="77777777" w:rsidR="00A221AC" w:rsidRPr="00A221AC" w:rsidRDefault="00A221AC" w:rsidP="00A221AC">
            <w:pPr>
              <w:pStyle w:val="PL"/>
            </w:pPr>
            <w:r w:rsidRPr="00A221AC">
              <w:t xml:space="preserve">    Cons &lt;-  Prod: 8. result of deleteMOI(deletionList, status)</w:t>
            </w:r>
          </w:p>
          <w:p w14:paraId="54402B57" w14:textId="77777777" w:rsidR="00A221AC" w:rsidRPr="00A221AC" w:rsidRDefault="00A221AC" w:rsidP="00A221AC">
            <w:pPr>
              <w:pStyle w:val="PL"/>
            </w:pPr>
          </w:p>
          <w:p w14:paraId="3CCB8B23" w14:textId="77777777" w:rsidR="00A221AC" w:rsidRPr="00A221AC" w:rsidRDefault="00A221AC" w:rsidP="00A221AC">
            <w:pPr>
              <w:pStyle w:val="PL"/>
            </w:pPr>
            <w:r w:rsidRPr="00A221AC">
              <w:t xml:space="preserve">    hnote over Prod</w:t>
            </w:r>
          </w:p>
          <w:p w14:paraId="67A59215" w14:textId="77777777" w:rsidR="00A221AC" w:rsidRPr="00A221AC" w:rsidRDefault="00A221AC" w:rsidP="00A221AC">
            <w:pPr>
              <w:pStyle w:val="PL"/>
            </w:pPr>
            <w:r w:rsidRPr="00A221AC">
              <w:t xml:space="preserve">      ongoing threshold</w:t>
            </w:r>
          </w:p>
          <w:p w14:paraId="55E21DB3" w14:textId="77777777" w:rsidR="00A221AC" w:rsidRPr="00A221AC" w:rsidRDefault="00A221AC" w:rsidP="00A221AC">
            <w:pPr>
              <w:pStyle w:val="PL"/>
            </w:pPr>
            <w:r w:rsidRPr="00A221AC">
              <w:t xml:space="preserve">      monitoring is abandoned</w:t>
            </w:r>
          </w:p>
          <w:p w14:paraId="5E9A2F59" w14:textId="77777777" w:rsidR="00A221AC" w:rsidRPr="00A221AC" w:rsidRDefault="00A221AC" w:rsidP="00A221AC">
            <w:pPr>
              <w:pStyle w:val="PL"/>
            </w:pPr>
            <w:r w:rsidRPr="00A221AC">
              <w:t xml:space="preserve">    end Note</w:t>
            </w:r>
          </w:p>
          <w:p w14:paraId="5C174292" w14:textId="77777777" w:rsidR="00A221AC" w:rsidRPr="00A221AC" w:rsidRDefault="00A221AC" w:rsidP="00A221AC">
            <w:pPr>
              <w:pStyle w:val="PL"/>
            </w:pPr>
          </w:p>
          <w:p w14:paraId="0361C1B2" w14:textId="77777777" w:rsidR="00A221AC" w:rsidRPr="00A221AC" w:rsidRDefault="00A221AC" w:rsidP="00A221AC">
            <w:pPr>
              <w:pStyle w:val="PL"/>
            </w:pPr>
            <w:r w:rsidRPr="00A221AC">
              <w:t xml:space="preserve">  end loop</w:t>
            </w:r>
          </w:p>
          <w:p w14:paraId="5850774B" w14:textId="77777777" w:rsidR="00A221AC" w:rsidRPr="00A221AC" w:rsidRDefault="00A221AC" w:rsidP="00A221AC">
            <w:pPr>
              <w:pStyle w:val="PL"/>
            </w:pPr>
          </w:p>
          <w:p w14:paraId="21FD69D7" w14:textId="77777777" w:rsidR="00A221AC" w:rsidRPr="00A221AC" w:rsidRDefault="00A221AC" w:rsidP="00A221AC">
            <w:pPr>
              <w:pStyle w:val="PL"/>
            </w:pPr>
            <w:r w:rsidRPr="00A221AC">
              <w:t>end group B</w:t>
            </w:r>
          </w:p>
          <w:p w14:paraId="11D21EAC" w14:textId="77777777" w:rsidR="00A221AC" w:rsidRPr="00A221AC" w:rsidRDefault="00A221AC" w:rsidP="00A221AC">
            <w:pPr>
              <w:pStyle w:val="PL"/>
            </w:pPr>
          </w:p>
          <w:p w14:paraId="44EF5D7D" w14:textId="77777777" w:rsidR="00A221AC" w:rsidRPr="00A221AC" w:rsidRDefault="00A221AC" w:rsidP="00A221AC">
            <w:pPr>
              <w:pStyle w:val="PL"/>
            </w:pPr>
            <w:r w:rsidRPr="00A221AC">
              <w:t>...</w:t>
            </w:r>
          </w:p>
          <w:p w14:paraId="2DE2564F" w14:textId="77777777" w:rsidR="00A221AC" w:rsidRPr="00A221AC" w:rsidRDefault="00A221AC" w:rsidP="00A221AC">
            <w:pPr>
              <w:pStyle w:val="PL"/>
            </w:pPr>
          </w:p>
          <w:p w14:paraId="5F15DCA1" w14:textId="77777777" w:rsidR="00A221AC" w:rsidRPr="00A221AC" w:rsidRDefault="00A221AC" w:rsidP="00A221AC">
            <w:pPr>
              <w:pStyle w:val="PL"/>
            </w:pPr>
            <w:r w:rsidRPr="00A221AC">
              <w:t>group C. delete NtfSubscriptionControl MOI on producer</w:t>
            </w:r>
          </w:p>
          <w:p w14:paraId="64BDF4B6" w14:textId="77777777" w:rsidR="00A221AC" w:rsidRPr="00A221AC" w:rsidRDefault="00A221AC" w:rsidP="00A221AC">
            <w:pPr>
              <w:pStyle w:val="PL"/>
            </w:pPr>
          </w:p>
          <w:p w14:paraId="6661DD5B" w14:textId="77777777" w:rsidR="00A221AC" w:rsidRPr="00A221AC" w:rsidRDefault="00A221AC" w:rsidP="00A221AC">
            <w:pPr>
              <w:pStyle w:val="PL"/>
            </w:pPr>
            <w:r w:rsidRPr="00A221AC">
              <w:t xml:space="preserve">  loop Delete: for each created cell or group of cells (information provided by MNO)</w:t>
            </w:r>
          </w:p>
          <w:p w14:paraId="5375D3D5" w14:textId="77777777" w:rsidR="00A221AC" w:rsidRPr="00A221AC" w:rsidRDefault="00A221AC" w:rsidP="00A221AC">
            <w:pPr>
              <w:pStyle w:val="PL"/>
            </w:pPr>
          </w:p>
          <w:p w14:paraId="6A4C822B" w14:textId="77777777" w:rsidR="00A221AC" w:rsidRPr="00A221AC" w:rsidRDefault="00A221AC" w:rsidP="00A221AC">
            <w:pPr>
              <w:pStyle w:val="PL"/>
            </w:pPr>
            <w:r w:rsidRPr="00A221AC">
              <w:t xml:space="preserve">    Cons  -&gt; Prod: 9. deleteMOI(baseObjectInstance [, scopeType, scopeLevel, Filter]) </w:t>
            </w:r>
          </w:p>
          <w:p w14:paraId="142AAC20" w14:textId="77777777" w:rsidR="00A221AC" w:rsidRPr="00A221AC" w:rsidRDefault="00A221AC" w:rsidP="00A221AC">
            <w:pPr>
              <w:pStyle w:val="PL"/>
            </w:pPr>
            <w:r w:rsidRPr="00A221AC">
              <w:t xml:space="preserve">    Note right Cons</w:t>
            </w:r>
          </w:p>
          <w:p w14:paraId="441A0ECF" w14:textId="77777777" w:rsidR="00A221AC" w:rsidRPr="00A221AC" w:rsidRDefault="00A221AC" w:rsidP="00A221AC">
            <w:pPr>
              <w:pStyle w:val="PL"/>
            </w:pPr>
            <w:r w:rsidRPr="00A221AC">
              <w:t xml:space="preserve">          DN and, optionally, parameters </w:t>
            </w:r>
          </w:p>
          <w:p w14:paraId="36B6E41B" w14:textId="77777777" w:rsidR="00A221AC" w:rsidRPr="00A221AC" w:rsidRDefault="00A221AC" w:rsidP="00A221AC">
            <w:pPr>
              <w:pStyle w:val="PL"/>
            </w:pPr>
            <w:r w:rsidRPr="00A221AC">
              <w:t xml:space="preserve">          are supplied by MNO.</w:t>
            </w:r>
          </w:p>
          <w:p w14:paraId="2159AF89" w14:textId="77777777" w:rsidR="00A221AC" w:rsidRPr="00A221AC" w:rsidRDefault="00A221AC" w:rsidP="00A221AC">
            <w:pPr>
              <w:pStyle w:val="PL"/>
            </w:pPr>
            <w:r w:rsidRPr="00A221AC">
              <w:t xml:space="preserve">    End Note</w:t>
            </w:r>
          </w:p>
          <w:p w14:paraId="08AFD870" w14:textId="77777777" w:rsidR="00A221AC" w:rsidRPr="00A221AC" w:rsidRDefault="00A221AC" w:rsidP="00A221AC">
            <w:pPr>
              <w:pStyle w:val="PL"/>
            </w:pPr>
          </w:p>
          <w:p w14:paraId="5D0F06F8" w14:textId="77777777" w:rsidR="00A221AC" w:rsidRPr="00A221AC" w:rsidRDefault="00A221AC" w:rsidP="00A221AC">
            <w:pPr>
              <w:pStyle w:val="PL"/>
            </w:pPr>
            <w:r w:rsidRPr="00A221AC">
              <w:t xml:space="preserve">    Prod  -&gt; Prod: 10. deleteMOI( )\n     NtfSubscriptionControl</w:t>
            </w:r>
          </w:p>
          <w:p w14:paraId="248B4079" w14:textId="77777777" w:rsidR="00A221AC" w:rsidRPr="00A221AC" w:rsidRDefault="00A221AC" w:rsidP="00A221AC">
            <w:pPr>
              <w:pStyle w:val="PL"/>
            </w:pPr>
          </w:p>
          <w:p w14:paraId="0D351669" w14:textId="77777777" w:rsidR="00A221AC" w:rsidRPr="00A221AC" w:rsidRDefault="00A221AC" w:rsidP="00A221AC">
            <w:pPr>
              <w:pStyle w:val="PL"/>
            </w:pPr>
            <w:r w:rsidRPr="00A221AC">
              <w:t xml:space="preserve">    Cons &lt;-  Prod: 11. result of deleteMOI(attributeListOut, status)</w:t>
            </w:r>
          </w:p>
          <w:p w14:paraId="48A97351" w14:textId="77777777" w:rsidR="00A221AC" w:rsidRPr="00A221AC" w:rsidRDefault="00A221AC" w:rsidP="00A221AC">
            <w:pPr>
              <w:pStyle w:val="PL"/>
            </w:pPr>
          </w:p>
          <w:p w14:paraId="27B9B49B" w14:textId="77777777" w:rsidR="00A221AC" w:rsidRPr="00A221AC" w:rsidRDefault="00A221AC" w:rsidP="00A221AC">
            <w:pPr>
              <w:pStyle w:val="PL"/>
            </w:pPr>
            <w:r w:rsidRPr="00A221AC">
              <w:t xml:space="preserve">    hnote over Prod</w:t>
            </w:r>
          </w:p>
          <w:p w14:paraId="1A527168" w14:textId="77777777" w:rsidR="00A221AC" w:rsidRPr="00A221AC" w:rsidRDefault="00A221AC" w:rsidP="00A221AC">
            <w:pPr>
              <w:pStyle w:val="PL"/>
            </w:pPr>
            <w:r w:rsidRPr="00A221AC">
              <w:t xml:space="preserve">      ongoing notification</w:t>
            </w:r>
          </w:p>
          <w:p w14:paraId="67D5671D" w14:textId="77777777" w:rsidR="00A221AC" w:rsidRPr="00A221AC" w:rsidRDefault="00A221AC" w:rsidP="00A221AC">
            <w:pPr>
              <w:pStyle w:val="PL"/>
            </w:pPr>
            <w:r w:rsidRPr="00A221AC">
              <w:t xml:space="preserve">      subscription is ended</w:t>
            </w:r>
          </w:p>
          <w:p w14:paraId="00E1B68E" w14:textId="77777777" w:rsidR="00A221AC" w:rsidRPr="00A221AC" w:rsidRDefault="00A221AC" w:rsidP="00A221AC">
            <w:pPr>
              <w:pStyle w:val="PL"/>
            </w:pPr>
            <w:r w:rsidRPr="00A221AC">
              <w:t xml:space="preserve">    End Note</w:t>
            </w:r>
          </w:p>
          <w:p w14:paraId="6E251217" w14:textId="77777777" w:rsidR="00A221AC" w:rsidRPr="00A221AC" w:rsidRDefault="00A221AC" w:rsidP="00A221AC">
            <w:pPr>
              <w:pStyle w:val="PL"/>
            </w:pPr>
            <w:r w:rsidRPr="00A221AC">
              <w:t xml:space="preserve">  end loop</w:t>
            </w:r>
          </w:p>
          <w:p w14:paraId="1F33F884" w14:textId="77777777" w:rsidR="00A221AC" w:rsidRPr="00A221AC" w:rsidRDefault="00A221AC" w:rsidP="00A221AC">
            <w:pPr>
              <w:pStyle w:val="PL"/>
            </w:pPr>
          </w:p>
          <w:p w14:paraId="27D19E38" w14:textId="77777777" w:rsidR="00A221AC" w:rsidRPr="00A221AC" w:rsidRDefault="00A221AC" w:rsidP="00A221AC">
            <w:pPr>
              <w:pStyle w:val="PL"/>
            </w:pPr>
            <w:r w:rsidRPr="00A221AC">
              <w:t>end group</w:t>
            </w:r>
          </w:p>
          <w:p w14:paraId="2FAFA203" w14:textId="77777777" w:rsidR="00A221AC" w:rsidRPr="00A221AC" w:rsidRDefault="00A221AC" w:rsidP="00A221AC">
            <w:pPr>
              <w:pStyle w:val="PL"/>
            </w:pPr>
          </w:p>
          <w:p w14:paraId="7FE7147E" w14:textId="77777777" w:rsidR="00A221AC" w:rsidRDefault="00A221AC" w:rsidP="00A221AC">
            <w:pPr>
              <w:pStyle w:val="PL"/>
            </w:pPr>
            <w:r w:rsidRPr="00A221AC">
              <w:t>@enduml</w:t>
            </w:r>
          </w:p>
        </w:tc>
      </w:tr>
    </w:tbl>
    <w:p w14:paraId="23F812A4" w14:textId="77777777" w:rsidR="00FB3B2D" w:rsidRDefault="00FB3B2D" w:rsidP="00FB3B2D">
      <w:pPr>
        <w:pStyle w:val="EW"/>
        <w:ind w:left="0" w:hanging="1"/>
      </w:pPr>
    </w:p>
    <w:p w14:paraId="7EEFDC5D" w14:textId="77777777" w:rsidR="00FB3B2D" w:rsidRDefault="00FB3B2D" w:rsidP="00FB3B2D">
      <w:pPr>
        <w:pStyle w:val="EW"/>
        <w:ind w:left="0" w:hanging="1"/>
      </w:pPr>
      <w:r>
        <w:t>Figure A.1.2.2-1</w:t>
      </w:r>
    </w:p>
    <w:p w14:paraId="52E5E43B"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2CB83A8" w14:textId="77777777" w:rsidTr="002151E6">
        <w:tc>
          <w:tcPr>
            <w:tcW w:w="9631" w:type="dxa"/>
          </w:tcPr>
          <w:p w14:paraId="58717C6E" w14:textId="77777777" w:rsidR="002151E6" w:rsidRPr="002151E6" w:rsidRDefault="002151E6" w:rsidP="002151E6">
            <w:pPr>
              <w:pStyle w:val="PL"/>
            </w:pPr>
            <w:r w:rsidRPr="002151E6">
              <w:t>'S5-240924 Figure A.1.2.2-1 Create PerfMetricJob</w:t>
            </w:r>
          </w:p>
          <w:p w14:paraId="14BF6F5D" w14:textId="77777777" w:rsidR="002151E6" w:rsidRPr="002151E6" w:rsidRDefault="002151E6" w:rsidP="002151E6">
            <w:pPr>
              <w:pStyle w:val="PL"/>
            </w:pPr>
            <w:r w:rsidRPr="002151E6">
              <w:t xml:space="preserve">@startuml </w:t>
            </w:r>
          </w:p>
          <w:p w14:paraId="0F200FBD" w14:textId="77777777" w:rsidR="002151E6" w:rsidRPr="002151E6" w:rsidRDefault="002151E6" w:rsidP="002151E6">
            <w:pPr>
              <w:pStyle w:val="PL"/>
            </w:pPr>
            <w:r w:rsidRPr="002151E6">
              <w:t>skinparam Shadowing false</w:t>
            </w:r>
          </w:p>
          <w:p w14:paraId="5C088E0A" w14:textId="77777777" w:rsidR="002151E6" w:rsidRPr="002151E6" w:rsidRDefault="002151E6" w:rsidP="002151E6">
            <w:pPr>
              <w:pStyle w:val="PL"/>
            </w:pPr>
            <w:r w:rsidRPr="002151E6">
              <w:t>skinparam Monochrome true</w:t>
            </w:r>
          </w:p>
          <w:p w14:paraId="4F3E014E" w14:textId="77777777" w:rsidR="002151E6" w:rsidRPr="002151E6" w:rsidRDefault="002151E6" w:rsidP="002151E6">
            <w:pPr>
              <w:pStyle w:val="PL"/>
            </w:pPr>
            <w:r w:rsidRPr="002151E6">
              <w:t>participant "DSO consumer" as Cons</w:t>
            </w:r>
          </w:p>
          <w:p w14:paraId="18C4E7DA" w14:textId="77777777" w:rsidR="002151E6" w:rsidRPr="002151E6" w:rsidRDefault="002151E6" w:rsidP="002151E6">
            <w:pPr>
              <w:pStyle w:val="PL"/>
            </w:pPr>
            <w:r w:rsidRPr="002151E6">
              <w:t>participant "network operator producer" as Prod</w:t>
            </w:r>
          </w:p>
          <w:p w14:paraId="54FF59DB" w14:textId="77777777" w:rsidR="002151E6" w:rsidRPr="002151E6" w:rsidRDefault="002151E6" w:rsidP="002151E6">
            <w:pPr>
              <w:pStyle w:val="PL"/>
            </w:pPr>
          </w:p>
          <w:p w14:paraId="63270138" w14:textId="77777777" w:rsidR="002151E6" w:rsidRPr="002151E6" w:rsidRDefault="002151E6" w:rsidP="002151E6">
            <w:pPr>
              <w:pStyle w:val="PL"/>
            </w:pPr>
          </w:p>
          <w:p w14:paraId="6A66B94D" w14:textId="77777777" w:rsidR="002151E6" w:rsidRPr="002151E6" w:rsidRDefault="002151E6" w:rsidP="002151E6">
            <w:pPr>
              <w:pStyle w:val="PL"/>
            </w:pPr>
            <w:r w:rsidRPr="002151E6">
              <w:t>== DSO consumer wants to receive performance metrics from specific cell sites ==</w:t>
            </w:r>
          </w:p>
          <w:p w14:paraId="01DFB7C3" w14:textId="77777777" w:rsidR="002151E6" w:rsidRPr="002151E6" w:rsidRDefault="002151E6" w:rsidP="002151E6">
            <w:pPr>
              <w:pStyle w:val="PL"/>
            </w:pPr>
          </w:p>
          <w:p w14:paraId="7E995FD2" w14:textId="77777777" w:rsidR="002151E6" w:rsidRPr="002151E6" w:rsidRDefault="002151E6" w:rsidP="002151E6">
            <w:pPr>
              <w:pStyle w:val="PL"/>
            </w:pPr>
            <w:r w:rsidRPr="002151E6">
              <w:t>group A. create PerfMetricJob MOI on producer</w:t>
            </w:r>
          </w:p>
          <w:p w14:paraId="5CFDED08" w14:textId="77777777" w:rsidR="002151E6" w:rsidRPr="002151E6" w:rsidRDefault="002151E6" w:rsidP="002151E6">
            <w:pPr>
              <w:pStyle w:val="PL"/>
            </w:pPr>
          </w:p>
          <w:p w14:paraId="147B327C" w14:textId="77777777" w:rsidR="002151E6" w:rsidRPr="002151E6" w:rsidRDefault="002151E6" w:rsidP="002151E6">
            <w:pPr>
              <w:pStyle w:val="PL"/>
            </w:pPr>
            <w:r w:rsidRPr="002151E6">
              <w:t xml:space="preserve">  loop Setup: for each wanted cell or group of cells (information provided by MNO)</w:t>
            </w:r>
          </w:p>
          <w:p w14:paraId="554C8C12" w14:textId="77777777" w:rsidR="002151E6" w:rsidRPr="002151E6" w:rsidRDefault="002151E6" w:rsidP="002151E6">
            <w:pPr>
              <w:pStyle w:val="PL"/>
            </w:pPr>
          </w:p>
          <w:p w14:paraId="74A68440" w14:textId="77777777" w:rsidR="002151E6" w:rsidRPr="002151E6" w:rsidRDefault="002151E6" w:rsidP="002151E6">
            <w:pPr>
              <w:pStyle w:val="PL"/>
            </w:pPr>
            <w:r w:rsidRPr="002151E6">
              <w:t xml:space="preserve">    Cons  -&gt; Prod: 1. createMOI(managedObjectClass, managedObjectInstance, attributeListIn) </w:t>
            </w:r>
          </w:p>
          <w:p w14:paraId="332C72CD" w14:textId="77777777" w:rsidR="002151E6" w:rsidRPr="002151E6" w:rsidRDefault="002151E6" w:rsidP="002151E6">
            <w:pPr>
              <w:pStyle w:val="PL"/>
            </w:pPr>
            <w:r w:rsidRPr="002151E6">
              <w:t xml:space="preserve">    Note right Cons</w:t>
            </w:r>
          </w:p>
          <w:p w14:paraId="4B3CFD83" w14:textId="77777777" w:rsidR="002151E6" w:rsidRPr="002151E6" w:rsidRDefault="002151E6" w:rsidP="002151E6">
            <w:pPr>
              <w:pStyle w:val="PL"/>
            </w:pPr>
            <w:r w:rsidRPr="002151E6">
              <w:t xml:space="preserve">      DN and optionally scoping DNs provided </w:t>
            </w:r>
          </w:p>
          <w:p w14:paraId="7DD658A9" w14:textId="77777777" w:rsidR="002151E6" w:rsidRPr="002151E6" w:rsidRDefault="002151E6" w:rsidP="002151E6">
            <w:pPr>
              <w:pStyle w:val="PL"/>
            </w:pPr>
            <w:r w:rsidRPr="002151E6">
              <w:t xml:space="preserve">      by MNO. Attributes chosen by DSO</w:t>
            </w:r>
          </w:p>
          <w:p w14:paraId="231455F0" w14:textId="77777777" w:rsidR="002151E6" w:rsidRPr="002151E6" w:rsidRDefault="002151E6" w:rsidP="002151E6">
            <w:pPr>
              <w:pStyle w:val="PL"/>
            </w:pPr>
            <w:r w:rsidRPr="002151E6">
              <w:t xml:space="preserve">    End Note</w:t>
            </w:r>
          </w:p>
          <w:p w14:paraId="5E31AC7B" w14:textId="77777777" w:rsidR="002151E6" w:rsidRPr="002151E6" w:rsidRDefault="002151E6" w:rsidP="002151E6">
            <w:pPr>
              <w:pStyle w:val="PL"/>
            </w:pPr>
          </w:p>
          <w:p w14:paraId="32B2D1C9" w14:textId="77777777" w:rsidR="002151E6" w:rsidRPr="002151E6" w:rsidRDefault="002151E6" w:rsidP="002151E6">
            <w:pPr>
              <w:pStyle w:val="PL"/>
            </w:pPr>
            <w:r w:rsidRPr="002151E6">
              <w:t xml:space="preserve">    Prod  -&gt; Prod: 2. Create MOIs:\n    PerfMetricJob, Files,\n    NtfSubscriptionControl</w:t>
            </w:r>
          </w:p>
          <w:p w14:paraId="1126E377" w14:textId="77777777" w:rsidR="002151E6" w:rsidRPr="002151E6" w:rsidRDefault="002151E6" w:rsidP="002151E6">
            <w:pPr>
              <w:pStyle w:val="PL"/>
            </w:pPr>
          </w:p>
          <w:p w14:paraId="1BF0FEBC" w14:textId="77777777" w:rsidR="002151E6" w:rsidRPr="002151E6" w:rsidRDefault="002151E6" w:rsidP="002151E6">
            <w:pPr>
              <w:pStyle w:val="PL"/>
            </w:pPr>
            <w:r w:rsidRPr="002151E6">
              <w:t xml:space="preserve">    Cons &lt;- Prod: 3. Notification (notifyMOICreation)</w:t>
            </w:r>
          </w:p>
          <w:p w14:paraId="0769361C" w14:textId="77777777" w:rsidR="002151E6" w:rsidRPr="002151E6" w:rsidRDefault="002151E6" w:rsidP="002151E6">
            <w:pPr>
              <w:pStyle w:val="PL"/>
            </w:pPr>
          </w:p>
          <w:p w14:paraId="6A4D9268" w14:textId="77777777" w:rsidR="002151E6" w:rsidRPr="002151E6" w:rsidRDefault="002151E6" w:rsidP="002151E6">
            <w:pPr>
              <w:pStyle w:val="PL"/>
            </w:pPr>
            <w:r w:rsidRPr="002151E6">
              <w:t xml:space="preserve">    Cons &lt;-  Prod: 4. result of createMOI(attributeListOut, status)</w:t>
            </w:r>
          </w:p>
          <w:p w14:paraId="3CF68F80" w14:textId="77777777" w:rsidR="002151E6" w:rsidRPr="002151E6" w:rsidRDefault="002151E6" w:rsidP="002151E6">
            <w:pPr>
              <w:pStyle w:val="PL"/>
            </w:pPr>
            <w:r w:rsidRPr="002151E6">
              <w:t xml:space="preserve"> </w:t>
            </w:r>
          </w:p>
          <w:p w14:paraId="59EBF4AB" w14:textId="77777777" w:rsidR="002151E6" w:rsidRPr="002151E6" w:rsidRDefault="002151E6" w:rsidP="002151E6">
            <w:pPr>
              <w:pStyle w:val="PL"/>
            </w:pPr>
            <w:r w:rsidRPr="002151E6">
              <w:t xml:space="preserve">    Note left Prod</w:t>
            </w:r>
          </w:p>
          <w:p w14:paraId="4C1635C9" w14:textId="77777777" w:rsidR="002151E6" w:rsidRPr="002151E6" w:rsidRDefault="002151E6" w:rsidP="002151E6">
            <w:pPr>
              <w:pStyle w:val="PL"/>
            </w:pPr>
            <w:r w:rsidRPr="002151E6">
              <w:t xml:space="preserve">      On OperationSucceeded, PerfMetricJob is created.</w:t>
            </w:r>
          </w:p>
          <w:p w14:paraId="0B1A4EEB" w14:textId="77777777" w:rsidR="002151E6" w:rsidRPr="002151E6" w:rsidRDefault="002151E6" w:rsidP="002151E6">
            <w:pPr>
              <w:pStyle w:val="PL"/>
            </w:pPr>
            <w:r w:rsidRPr="002151E6">
              <w:t xml:space="preserve">      PM production is active, reporting has begun. A</w:t>
            </w:r>
          </w:p>
          <w:p w14:paraId="0B523A42" w14:textId="77777777" w:rsidR="002151E6" w:rsidRPr="002151E6" w:rsidRDefault="002151E6" w:rsidP="002151E6">
            <w:pPr>
              <w:pStyle w:val="PL"/>
            </w:pPr>
            <w:r w:rsidRPr="002151E6">
              <w:t xml:space="preserve">      notification subscription has been created.</w:t>
            </w:r>
          </w:p>
          <w:p w14:paraId="6C91A1E2" w14:textId="77777777" w:rsidR="002151E6" w:rsidRPr="002151E6" w:rsidRDefault="002151E6" w:rsidP="002151E6">
            <w:pPr>
              <w:pStyle w:val="PL"/>
            </w:pPr>
            <w:r w:rsidRPr="002151E6">
              <w:t xml:space="preserve">    End Note</w:t>
            </w:r>
          </w:p>
          <w:p w14:paraId="29FC45E0" w14:textId="77777777" w:rsidR="002151E6" w:rsidRPr="002151E6" w:rsidRDefault="002151E6" w:rsidP="002151E6">
            <w:pPr>
              <w:pStyle w:val="PL"/>
            </w:pPr>
          </w:p>
          <w:p w14:paraId="4E117612" w14:textId="77777777" w:rsidR="002151E6" w:rsidRPr="002151E6" w:rsidRDefault="002151E6" w:rsidP="002151E6">
            <w:pPr>
              <w:pStyle w:val="PL"/>
            </w:pPr>
            <w:r w:rsidRPr="002151E6">
              <w:t xml:space="preserve">  end loop for each wanted MOI</w:t>
            </w:r>
          </w:p>
          <w:p w14:paraId="0EEB6643" w14:textId="77777777" w:rsidR="002151E6" w:rsidRPr="002151E6" w:rsidRDefault="002151E6" w:rsidP="002151E6">
            <w:pPr>
              <w:pStyle w:val="PL"/>
            </w:pPr>
          </w:p>
          <w:p w14:paraId="77BEC405" w14:textId="77777777" w:rsidR="002151E6" w:rsidRPr="002151E6" w:rsidRDefault="002151E6" w:rsidP="002151E6">
            <w:pPr>
              <w:pStyle w:val="PL"/>
            </w:pPr>
          </w:p>
          <w:p w14:paraId="6C72F00C" w14:textId="77777777" w:rsidR="002151E6" w:rsidRPr="002151E6" w:rsidRDefault="002151E6" w:rsidP="002151E6">
            <w:pPr>
              <w:pStyle w:val="PL"/>
            </w:pPr>
            <w:r w:rsidRPr="002151E6">
              <w:t xml:space="preserve">  loop Measurement</w:t>
            </w:r>
          </w:p>
          <w:p w14:paraId="106FDC7F" w14:textId="77777777" w:rsidR="002151E6" w:rsidRPr="002151E6" w:rsidRDefault="002151E6" w:rsidP="002151E6">
            <w:pPr>
              <w:pStyle w:val="PL"/>
            </w:pPr>
            <w:r w:rsidRPr="002151E6">
              <w:t xml:space="preserve">    hnote over Prod</w:t>
            </w:r>
          </w:p>
          <w:p w14:paraId="2E6AA96A" w14:textId="77777777" w:rsidR="002151E6" w:rsidRPr="002151E6" w:rsidRDefault="002151E6" w:rsidP="002151E6">
            <w:pPr>
              <w:pStyle w:val="PL"/>
            </w:pPr>
            <w:r w:rsidRPr="002151E6">
              <w:t xml:space="preserve">      Performance measurements are collected at each</w:t>
            </w:r>
          </w:p>
          <w:p w14:paraId="4CF2009A" w14:textId="77777777" w:rsidR="002151E6" w:rsidRPr="002151E6" w:rsidRDefault="002151E6" w:rsidP="002151E6">
            <w:pPr>
              <w:pStyle w:val="PL"/>
            </w:pPr>
            <w:r w:rsidRPr="002151E6">
              <w:t xml:space="preserve">      granularityPeriod, stored, and reported according</w:t>
            </w:r>
          </w:p>
          <w:p w14:paraId="7B0DFD84" w14:textId="77777777" w:rsidR="002151E6" w:rsidRPr="002151E6" w:rsidRDefault="002151E6" w:rsidP="002151E6">
            <w:pPr>
              <w:pStyle w:val="PL"/>
            </w:pPr>
            <w:r w:rsidRPr="002151E6">
              <w:t xml:space="preserve">      to fileReportingPeriod.</w:t>
            </w:r>
          </w:p>
          <w:p w14:paraId="62C3AE88" w14:textId="77777777" w:rsidR="002151E6" w:rsidRPr="002151E6" w:rsidRDefault="002151E6" w:rsidP="002151E6">
            <w:pPr>
              <w:pStyle w:val="PL"/>
            </w:pPr>
            <w:r w:rsidRPr="002151E6">
              <w:t xml:space="preserve">    end note</w:t>
            </w:r>
          </w:p>
          <w:p w14:paraId="080B81BC" w14:textId="77777777" w:rsidR="002151E6" w:rsidRPr="002151E6" w:rsidRDefault="002151E6" w:rsidP="002151E6">
            <w:pPr>
              <w:pStyle w:val="PL"/>
            </w:pPr>
          </w:p>
          <w:p w14:paraId="3C7CB31B" w14:textId="77777777" w:rsidR="002151E6" w:rsidRPr="002151E6" w:rsidRDefault="002151E6" w:rsidP="002151E6">
            <w:pPr>
              <w:pStyle w:val="PL"/>
            </w:pPr>
            <w:r w:rsidRPr="002151E6">
              <w:t xml:space="preserve">    Cons &lt;- Prod: Notification (notifyMOICreation)</w:t>
            </w:r>
          </w:p>
          <w:p w14:paraId="16EFFA4A" w14:textId="77777777" w:rsidR="002151E6" w:rsidRPr="002151E6" w:rsidRDefault="002151E6" w:rsidP="002151E6">
            <w:pPr>
              <w:pStyle w:val="PL"/>
            </w:pPr>
            <w:r w:rsidRPr="002151E6">
              <w:t xml:space="preserve">  end loop</w:t>
            </w:r>
          </w:p>
          <w:p w14:paraId="0F619671" w14:textId="77777777" w:rsidR="002151E6" w:rsidRPr="002151E6" w:rsidRDefault="002151E6" w:rsidP="002151E6">
            <w:pPr>
              <w:pStyle w:val="PL"/>
            </w:pPr>
          </w:p>
          <w:p w14:paraId="2DD53150" w14:textId="77777777" w:rsidR="002151E6" w:rsidRPr="002151E6" w:rsidRDefault="002151E6" w:rsidP="002151E6">
            <w:pPr>
              <w:pStyle w:val="PL"/>
            </w:pPr>
            <w:r w:rsidRPr="002151E6">
              <w:t>end group A.</w:t>
            </w:r>
          </w:p>
          <w:p w14:paraId="66D18FBE" w14:textId="77777777" w:rsidR="002151E6" w:rsidRPr="002151E6" w:rsidRDefault="002151E6" w:rsidP="002151E6">
            <w:pPr>
              <w:pStyle w:val="PL"/>
            </w:pPr>
            <w:r w:rsidRPr="002151E6">
              <w:t>...</w:t>
            </w:r>
          </w:p>
          <w:p w14:paraId="10846962" w14:textId="77777777" w:rsidR="002151E6" w:rsidRDefault="002151E6" w:rsidP="002151E6">
            <w:pPr>
              <w:pStyle w:val="PL"/>
            </w:pPr>
            <w:r w:rsidRPr="002151E6">
              <w:t>@enduml</w:t>
            </w:r>
          </w:p>
        </w:tc>
      </w:tr>
    </w:tbl>
    <w:p w14:paraId="1486A092" w14:textId="77777777" w:rsidR="00FB3B2D" w:rsidRDefault="00FB3B2D" w:rsidP="00FB3B2D">
      <w:pPr>
        <w:pStyle w:val="EW"/>
        <w:ind w:left="0" w:hanging="1"/>
      </w:pPr>
    </w:p>
    <w:p w14:paraId="0BCAC108" w14:textId="77777777" w:rsidR="00FB3B2D" w:rsidRDefault="00FB3B2D" w:rsidP="00FB3B2D">
      <w:pPr>
        <w:pStyle w:val="EW"/>
        <w:ind w:left="0" w:hanging="1"/>
      </w:pPr>
      <w:r>
        <w:t>Figure A.1.2.2-2</w:t>
      </w:r>
    </w:p>
    <w:p w14:paraId="7C5C0806"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2213710E" w14:textId="77777777" w:rsidTr="002151E6">
        <w:tc>
          <w:tcPr>
            <w:tcW w:w="9631" w:type="dxa"/>
          </w:tcPr>
          <w:p w14:paraId="71ACD041" w14:textId="77777777" w:rsidR="002151E6" w:rsidRPr="002151E6" w:rsidRDefault="002151E6" w:rsidP="002151E6">
            <w:pPr>
              <w:pStyle w:val="PL"/>
            </w:pPr>
            <w:r w:rsidRPr="002151E6">
              <w:t>'S5-240924 Figure A.1.2.2-2 Create ThresholdMonitor (rapid)</w:t>
            </w:r>
          </w:p>
          <w:p w14:paraId="0DBE340B" w14:textId="77777777" w:rsidR="002151E6" w:rsidRPr="002151E6" w:rsidRDefault="002151E6" w:rsidP="002151E6">
            <w:pPr>
              <w:pStyle w:val="PL"/>
            </w:pPr>
            <w:r w:rsidRPr="002151E6">
              <w:t xml:space="preserve">@startuml </w:t>
            </w:r>
          </w:p>
          <w:p w14:paraId="54DF4929" w14:textId="77777777" w:rsidR="002151E6" w:rsidRPr="002151E6" w:rsidRDefault="002151E6" w:rsidP="002151E6">
            <w:pPr>
              <w:pStyle w:val="PL"/>
            </w:pPr>
            <w:r w:rsidRPr="002151E6">
              <w:t>skinparam Shadowing false</w:t>
            </w:r>
          </w:p>
          <w:p w14:paraId="15068875" w14:textId="77777777" w:rsidR="002151E6" w:rsidRPr="002151E6" w:rsidRDefault="002151E6" w:rsidP="002151E6">
            <w:pPr>
              <w:pStyle w:val="PL"/>
            </w:pPr>
            <w:r w:rsidRPr="002151E6">
              <w:t>skinparam Monochrome true</w:t>
            </w:r>
          </w:p>
          <w:p w14:paraId="36ADACD2" w14:textId="77777777" w:rsidR="002151E6" w:rsidRPr="002151E6" w:rsidRDefault="002151E6" w:rsidP="002151E6">
            <w:pPr>
              <w:pStyle w:val="PL"/>
            </w:pPr>
            <w:r w:rsidRPr="002151E6">
              <w:t>participant "DSO consumer" as Cons</w:t>
            </w:r>
          </w:p>
          <w:p w14:paraId="3FCBD698" w14:textId="77777777" w:rsidR="002151E6" w:rsidRPr="002151E6" w:rsidRDefault="002151E6" w:rsidP="002151E6">
            <w:pPr>
              <w:pStyle w:val="PL"/>
            </w:pPr>
            <w:r w:rsidRPr="002151E6">
              <w:t>participant "network operator producer" as Prod</w:t>
            </w:r>
          </w:p>
          <w:p w14:paraId="09F46B0D" w14:textId="77777777" w:rsidR="002151E6" w:rsidRPr="002151E6" w:rsidRDefault="002151E6" w:rsidP="002151E6">
            <w:pPr>
              <w:pStyle w:val="PL"/>
            </w:pPr>
          </w:p>
          <w:p w14:paraId="00BB7F6F" w14:textId="77777777" w:rsidR="002151E6" w:rsidRPr="002151E6" w:rsidRDefault="002151E6" w:rsidP="002151E6">
            <w:pPr>
              <w:pStyle w:val="PL"/>
            </w:pPr>
            <w:r w:rsidRPr="002151E6">
              <w:t>== DSO consumer wants to receive performance metrics from specific cell sites ==</w:t>
            </w:r>
          </w:p>
          <w:p w14:paraId="34147129" w14:textId="77777777" w:rsidR="002151E6" w:rsidRPr="002151E6" w:rsidRDefault="002151E6" w:rsidP="002151E6">
            <w:pPr>
              <w:pStyle w:val="PL"/>
            </w:pPr>
          </w:p>
          <w:p w14:paraId="0F45EF57" w14:textId="77777777" w:rsidR="002151E6" w:rsidRPr="002151E6" w:rsidRDefault="002151E6" w:rsidP="002151E6">
            <w:pPr>
              <w:pStyle w:val="PL"/>
            </w:pPr>
            <w:r w:rsidRPr="002151E6">
              <w:t>group B.1 create Threshold MOI on producer (rapid changes)</w:t>
            </w:r>
          </w:p>
          <w:p w14:paraId="08FB997D" w14:textId="77777777" w:rsidR="002151E6" w:rsidRPr="002151E6" w:rsidRDefault="002151E6" w:rsidP="002151E6">
            <w:pPr>
              <w:pStyle w:val="PL"/>
            </w:pPr>
          </w:p>
          <w:p w14:paraId="373C0712" w14:textId="77777777" w:rsidR="002151E6" w:rsidRPr="002151E6" w:rsidRDefault="002151E6" w:rsidP="002151E6">
            <w:pPr>
              <w:pStyle w:val="PL"/>
            </w:pPr>
            <w:r w:rsidRPr="002151E6">
              <w:t>loop Setup: for each wanted cell or group of cells (information provided by MNO)</w:t>
            </w:r>
          </w:p>
          <w:p w14:paraId="14E817A5" w14:textId="77777777" w:rsidR="002151E6" w:rsidRPr="002151E6" w:rsidRDefault="002151E6" w:rsidP="002151E6">
            <w:pPr>
              <w:pStyle w:val="PL"/>
            </w:pPr>
          </w:p>
          <w:p w14:paraId="26DFC57F" w14:textId="77777777" w:rsidR="002151E6" w:rsidRPr="002151E6" w:rsidRDefault="002151E6" w:rsidP="002151E6">
            <w:pPr>
              <w:pStyle w:val="PL"/>
            </w:pPr>
            <w:r w:rsidRPr="002151E6">
              <w:t xml:space="preserve">Cons  -&gt; Prod: 5. createMOI(class, DN, attributeListIn) </w:t>
            </w:r>
          </w:p>
          <w:p w14:paraId="71A86795" w14:textId="77777777" w:rsidR="002151E6" w:rsidRPr="002151E6" w:rsidRDefault="002151E6" w:rsidP="002151E6">
            <w:pPr>
              <w:pStyle w:val="PL"/>
            </w:pPr>
            <w:r w:rsidRPr="002151E6">
              <w:t>Note right Cons</w:t>
            </w:r>
          </w:p>
          <w:p w14:paraId="649AC626" w14:textId="77777777" w:rsidR="002151E6" w:rsidRPr="002151E6" w:rsidRDefault="002151E6" w:rsidP="002151E6">
            <w:pPr>
              <w:pStyle w:val="PL"/>
            </w:pPr>
            <w:r w:rsidRPr="002151E6">
              <w:t>DN and optionally scoping DNs provided by MNO.</w:t>
            </w:r>
          </w:p>
          <w:p w14:paraId="20B085EF" w14:textId="77777777" w:rsidR="002151E6" w:rsidRPr="002151E6" w:rsidRDefault="002151E6" w:rsidP="002151E6">
            <w:pPr>
              <w:pStyle w:val="PL"/>
            </w:pPr>
            <w:r w:rsidRPr="002151E6">
              <w:t>Attributes chosen by DSO. Selected performance metric</w:t>
            </w:r>
          </w:p>
          <w:p w14:paraId="2F0EEB68" w14:textId="77777777" w:rsidR="002151E6" w:rsidRPr="002151E6" w:rsidRDefault="002151E6" w:rsidP="002151E6">
            <w:pPr>
              <w:pStyle w:val="PL"/>
            </w:pPr>
            <w:r w:rsidRPr="002151E6">
              <w:t>attributes must align with those on the PerfMetricJob</w:t>
            </w:r>
          </w:p>
          <w:p w14:paraId="6A69B67E" w14:textId="77777777" w:rsidR="002151E6" w:rsidRPr="002151E6" w:rsidRDefault="002151E6" w:rsidP="002151E6">
            <w:pPr>
              <w:pStyle w:val="PL"/>
            </w:pPr>
            <w:r w:rsidRPr="002151E6">
              <w:t>on the same producer.</w:t>
            </w:r>
          </w:p>
          <w:p w14:paraId="748AE513" w14:textId="77777777" w:rsidR="002151E6" w:rsidRPr="002151E6" w:rsidRDefault="002151E6" w:rsidP="002151E6">
            <w:pPr>
              <w:pStyle w:val="PL"/>
            </w:pPr>
            <w:r w:rsidRPr="002151E6">
              <w:t>End Note</w:t>
            </w:r>
          </w:p>
          <w:p w14:paraId="0F82F9EC" w14:textId="77777777" w:rsidR="002151E6" w:rsidRPr="002151E6" w:rsidRDefault="002151E6" w:rsidP="002151E6">
            <w:pPr>
              <w:pStyle w:val="PL"/>
            </w:pPr>
          </w:p>
          <w:p w14:paraId="2EBA9B7E" w14:textId="77777777" w:rsidR="002151E6" w:rsidRPr="002151E6" w:rsidRDefault="002151E6" w:rsidP="002151E6">
            <w:pPr>
              <w:pStyle w:val="PL"/>
            </w:pPr>
            <w:r w:rsidRPr="002151E6">
              <w:t>Prod  -&gt; Prod: 6. CreateMOI( )\n    ThresholdMonitor</w:t>
            </w:r>
          </w:p>
          <w:p w14:paraId="47EBF28F" w14:textId="77777777" w:rsidR="002151E6" w:rsidRPr="002151E6" w:rsidRDefault="002151E6" w:rsidP="002151E6">
            <w:pPr>
              <w:pStyle w:val="PL"/>
            </w:pPr>
            <w:r w:rsidRPr="002151E6">
              <w:t>Cons &lt;- Prod: 7. Notification (notifyMOICreation)</w:t>
            </w:r>
          </w:p>
          <w:p w14:paraId="41C54439" w14:textId="77777777" w:rsidR="002151E6" w:rsidRPr="002151E6" w:rsidRDefault="002151E6" w:rsidP="002151E6">
            <w:pPr>
              <w:pStyle w:val="PL"/>
            </w:pPr>
          </w:p>
          <w:p w14:paraId="47D7043E" w14:textId="77777777" w:rsidR="002151E6" w:rsidRPr="002151E6" w:rsidRDefault="002151E6" w:rsidP="002151E6">
            <w:pPr>
              <w:pStyle w:val="PL"/>
            </w:pPr>
            <w:r w:rsidRPr="002151E6">
              <w:t>Cons &lt;-  Prod: 8. result of createMOI(attributeListOut, status)</w:t>
            </w:r>
          </w:p>
          <w:p w14:paraId="1ECA8795" w14:textId="77777777" w:rsidR="002151E6" w:rsidRPr="002151E6" w:rsidRDefault="002151E6" w:rsidP="002151E6">
            <w:pPr>
              <w:pStyle w:val="PL"/>
            </w:pPr>
            <w:r w:rsidRPr="002151E6">
              <w:t>Note left Prod</w:t>
            </w:r>
          </w:p>
          <w:p w14:paraId="5AC0166D" w14:textId="77777777" w:rsidR="002151E6" w:rsidRPr="002151E6" w:rsidRDefault="002151E6" w:rsidP="002151E6">
            <w:pPr>
              <w:pStyle w:val="PL"/>
            </w:pPr>
            <w:r w:rsidRPr="002151E6">
              <w:t xml:space="preserve">On OperationSucceeded, ThresholdMonitor is </w:t>
            </w:r>
          </w:p>
          <w:p w14:paraId="16292F63" w14:textId="77777777" w:rsidR="002151E6" w:rsidRPr="002151E6" w:rsidRDefault="002151E6" w:rsidP="002151E6">
            <w:pPr>
              <w:pStyle w:val="PL"/>
            </w:pPr>
            <w:r w:rsidRPr="002151E6">
              <w:t>created. Monitoring is active.</w:t>
            </w:r>
          </w:p>
          <w:p w14:paraId="450BAFFF" w14:textId="77777777" w:rsidR="002151E6" w:rsidRPr="002151E6" w:rsidRDefault="002151E6" w:rsidP="002151E6">
            <w:pPr>
              <w:pStyle w:val="PL"/>
            </w:pPr>
            <w:r w:rsidRPr="002151E6">
              <w:t>End Note</w:t>
            </w:r>
          </w:p>
          <w:p w14:paraId="6C6BAAF7" w14:textId="77777777" w:rsidR="002151E6" w:rsidRPr="002151E6" w:rsidRDefault="002151E6" w:rsidP="002151E6">
            <w:pPr>
              <w:pStyle w:val="PL"/>
            </w:pPr>
          </w:p>
          <w:p w14:paraId="798AC40E" w14:textId="77777777" w:rsidR="002151E6" w:rsidRPr="002151E6" w:rsidRDefault="002151E6" w:rsidP="002151E6">
            <w:pPr>
              <w:pStyle w:val="PL"/>
            </w:pPr>
            <w:r w:rsidRPr="002151E6">
              <w:t>end loop</w:t>
            </w:r>
          </w:p>
          <w:p w14:paraId="5B9056E1" w14:textId="77777777" w:rsidR="002151E6" w:rsidRPr="002151E6" w:rsidRDefault="002151E6" w:rsidP="002151E6">
            <w:pPr>
              <w:pStyle w:val="PL"/>
            </w:pPr>
          </w:p>
          <w:p w14:paraId="4B61D113" w14:textId="77777777" w:rsidR="002151E6" w:rsidRPr="002151E6" w:rsidRDefault="002151E6" w:rsidP="002151E6">
            <w:pPr>
              <w:pStyle w:val="PL"/>
            </w:pPr>
            <w:r w:rsidRPr="002151E6">
              <w:t>loop Monitoring</w:t>
            </w:r>
          </w:p>
          <w:p w14:paraId="029EAFDB" w14:textId="77777777" w:rsidR="002151E6" w:rsidRPr="002151E6" w:rsidRDefault="002151E6" w:rsidP="002151E6">
            <w:pPr>
              <w:pStyle w:val="PL"/>
            </w:pPr>
            <w:r w:rsidRPr="002151E6">
              <w:t>hnote over Prod</w:t>
            </w:r>
          </w:p>
          <w:p w14:paraId="1CCD11E5" w14:textId="77777777" w:rsidR="002151E6" w:rsidRPr="002151E6" w:rsidRDefault="002151E6" w:rsidP="002151E6">
            <w:pPr>
              <w:pStyle w:val="PL"/>
            </w:pPr>
            <w:r w:rsidRPr="002151E6">
              <w:t>Monitor measurements. There is not yet a</w:t>
            </w:r>
          </w:p>
          <w:p w14:paraId="02342D8D" w14:textId="77777777" w:rsidR="002151E6" w:rsidRPr="002151E6" w:rsidRDefault="002151E6" w:rsidP="002151E6">
            <w:pPr>
              <w:pStyle w:val="PL"/>
            </w:pPr>
            <w:r w:rsidRPr="002151E6">
              <w:t>subscription for notifyThresholdCrossing.</w:t>
            </w:r>
          </w:p>
          <w:p w14:paraId="26C43CE9" w14:textId="77777777" w:rsidR="002151E6" w:rsidRPr="002151E6" w:rsidRDefault="002151E6" w:rsidP="002151E6">
            <w:pPr>
              <w:pStyle w:val="PL"/>
            </w:pPr>
            <w:r w:rsidRPr="002151E6">
              <w:t>end note</w:t>
            </w:r>
          </w:p>
          <w:p w14:paraId="51618373" w14:textId="77777777" w:rsidR="002151E6" w:rsidRPr="002151E6" w:rsidRDefault="002151E6" w:rsidP="002151E6">
            <w:pPr>
              <w:pStyle w:val="PL"/>
            </w:pPr>
          </w:p>
          <w:p w14:paraId="24FCA43A" w14:textId="77777777" w:rsidR="002151E6" w:rsidRPr="002151E6" w:rsidRDefault="002151E6" w:rsidP="002151E6">
            <w:pPr>
              <w:pStyle w:val="PL"/>
            </w:pPr>
            <w:r w:rsidRPr="002151E6">
              <w:t>end loop</w:t>
            </w:r>
          </w:p>
          <w:p w14:paraId="0B35098F" w14:textId="77777777" w:rsidR="002151E6" w:rsidRPr="002151E6" w:rsidRDefault="002151E6" w:rsidP="002151E6">
            <w:pPr>
              <w:pStyle w:val="PL"/>
            </w:pPr>
          </w:p>
          <w:p w14:paraId="0CBC672D" w14:textId="77777777" w:rsidR="002151E6" w:rsidRPr="002151E6" w:rsidRDefault="002151E6" w:rsidP="002151E6">
            <w:pPr>
              <w:pStyle w:val="PL"/>
            </w:pPr>
            <w:r w:rsidRPr="002151E6">
              <w:t>end group B</w:t>
            </w:r>
          </w:p>
          <w:p w14:paraId="32CEF3FA" w14:textId="77777777" w:rsidR="002151E6" w:rsidRPr="002151E6" w:rsidRDefault="002151E6" w:rsidP="002151E6">
            <w:pPr>
              <w:pStyle w:val="PL"/>
            </w:pPr>
          </w:p>
          <w:p w14:paraId="4872945D" w14:textId="77777777" w:rsidR="002151E6" w:rsidRPr="002151E6" w:rsidRDefault="002151E6" w:rsidP="002151E6">
            <w:pPr>
              <w:pStyle w:val="PL"/>
            </w:pPr>
            <w:r w:rsidRPr="002151E6">
              <w:t>...</w:t>
            </w:r>
          </w:p>
          <w:p w14:paraId="6EB285C1" w14:textId="77777777" w:rsidR="002151E6" w:rsidRPr="002151E6" w:rsidRDefault="002151E6" w:rsidP="002151E6">
            <w:pPr>
              <w:pStyle w:val="PL"/>
            </w:pPr>
          </w:p>
          <w:p w14:paraId="51C23260" w14:textId="77777777" w:rsidR="002151E6" w:rsidRDefault="002151E6" w:rsidP="002151E6">
            <w:pPr>
              <w:pStyle w:val="PL"/>
            </w:pPr>
            <w:r w:rsidRPr="002151E6">
              <w:t>@enduml</w:t>
            </w:r>
          </w:p>
        </w:tc>
      </w:tr>
    </w:tbl>
    <w:p w14:paraId="5EE4FA4E" w14:textId="77777777" w:rsidR="00FB3B2D" w:rsidRDefault="00FB3B2D" w:rsidP="00FB3B2D">
      <w:pPr>
        <w:pStyle w:val="EW"/>
        <w:ind w:left="0" w:hanging="1"/>
      </w:pPr>
    </w:p>
    <w:p w14:paraId="11636279" w14:textId="77777777" w:rsidR="00FB3B2D" w:rsidRDefault="00FB3B2D" w:rsidP="00FB3B2D">
      <w:pPr>
        <w:pStyle w:val="EW"/>
        <w:ind w:left="0" w:hanging="1"/>
      </w:pPr>
      <w:r>
        <w:t>Figure A.1.2.2-3</w:t>
      </w:r>
    </w:p>
    <w:p w14:paraId="2CC5712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1DFD1BA0" w14:textId="77777777" w:rsidTr="003E23F6">
        <w:tc>
          <w:tcPr>
            <w:tcW w:w="9631" w:type="dxa"/>
          </w:tcPr>
          <w:p w14:paraId="2D92E406" w14:textId="77777777" w:rsidR="003E23F6" w:rsidRPr="003E23F6" w:rsidRDefault="003E23F6" w:rsidP="003E23F6">
            <w:pPr>
              <w:pStyle w:val="PL"/>
            </w:pPr>
            <w:r w:rsidRPr="003E23F6">
              <w:t>'S5-240924 Figure A.1.2.2-3 Create ThresholdMonitor (slow)</w:t>
            </w:r>
          </w:p>
          <w:p w14:paraId="77428182" w14:textId="77777777" w:rsidR="003E23F6" w:rsidRPr="003E23F6" w:rsidRDefault="003E23F6" w:rsidP="003E23F6">
            <w:pPr>
              <w:pStyle w:val="PL"/>
            </w:pPr>
            <w:r w:rsidRPr="003E23F6">
              <w:t xml:space="preserve">@startuml </w:t>
            </w:r>
          </w:p>
          <w:p w14:paraId="4D6F556E" w14:textId="77777777" w:rsidR="003E23F6" w:rsidRPr="003E23F6" w:rsidRDefault="003E23F6" w:rsidP="003E23F6">
            <w:pPr>
              <w:pStyle w:val="PL"/>
            </w:pPr>
            <w:r w:rsidRPr="003E23F6">
              <w:t>skinparam Shadowing false</w:t>
            </w:r>
          </w:p>
          <w:p w14:paraId="432D4AE2" w14:textId="77777777" w:rsidR="003E23F6" w:rsidRPr="003E23F6" w:rsidRDefault="003E23F6" w:rsidP="003E23F6">
            <w:pPr>
              <w:pStyle w:val="PL"/>
            </w:pPr>
            <w:r w:rsidRPr="003E23F6">
              <w:t>skinparam Monochrome true</w:t>
            </w:r>
          </w:p>
          <w:p w14:paraId="3B9E857C" w14:textId="77777777" w:rsidR="003E23F6" w:rsidRPr="003E23F6" w:rsidRDefault="003E23F6" w:rsidP="003E23F6">
            <w:pPr>
              <w:pStyle w:val="PL"/>
            </w:pPr>
            <w:r w:rsidRPr="003E23F6">
              <w:t>participant "DSO consumer" as Cons</w:t>
            </w:r>
          </w:p>
          <w:p w14:paraId="4B73C787" w14:textId="77777777" w:rsidR="003E23F6" w:rsidRPr="003E23F6" w:rsidRDefault="003E23F6" w:rsidP="003E23F6">
            <w:pPr>
              <w:pStyle w:val="PL"/>
            </w:pPr>
            <w:r w:rsidRPr="003E23F6">
              <w:t>'participant "Recipient" as Recip</w:t>
            </w:r>
          </w:p>
          <w:p w14:paraId="33BA6BF2" w14:textId="77777777" w:rsidR="003E23F6" w:rsidRPr="003E23F6" w:rsidRDefault="003E23F6" w:rsidP="003E23F6">
            <w:pPr>
              <w:pStyle w:val="PL"/>
            </w:pPr>
            <w:r w:rsidRPr="003E23F6">
              <w:t>participant "network operator producer" as Prod</w:t>
            </w:r>
          </w:p>
          <w:p w14:paraId="11CBFDF5" w14:textId="77777777" w:rsidR="003E23F6" w:rsidRPr="003E23F6" w:rsidRDefault="003E23F6" w:rsidP="003E23F6">
            <w:pPr>
              <w:pStyle w:val="PL"/>
            </w:pPr>
          </w:p>
          <w:p w14:paraId="59DA47B7" w14:textId="77777777" w:rsidR="003E23F6" w:rsidRPr="003E23F6" w:rsidRDefault="003E23F6" w:rsidP="003E23F6">
            <w:pPr>
              <w:pStyle w:val="PL"/>
            </w:pPr>
            <w:r w:rsidRPr="003E23F6">
              <w:t>== DSO consumer wants to receive performance metrics from specific cell sites ==</w:t>
            </w:r>
          </w:p>
          <w:p w14:paraId="25FE1BA9" w14:textId="77777777" w:rsidR="003E23F6" w:rsidRPr="003E23F6" w:rsidRDefault="003E23F6" w:rsidP="003E23F6">
            <w:pPr>
              <w:pStyle w:val="PL"/>
            </w:pPr>
          </w:p>
          <w:p w14:paraId="2077F69E" w14:textId="77777777" w:rsidR="003E23F6" w:rsidRPr="003E23F6" w:rsidRDefault="003E23F6" w:rsidP="003E23F6">
            <w:pPr>
              <w:pStyle w:val="PL"/>
            </w:pPr>
            <w:r w:rsidRPr="003E23F6">
              <w:lastRenderedPageBreak/>
              <w:t>group B.2 create Threshold MOI on producer (slow changes)</w:t>
            </w:r>
          </w:p>
          <w:p w14:paraId="353CC52B" w14:textId="77777777" w:rsidR="003E23F6" w:rsidRPr="003E23F6" w:rsidRDefault="003E23F6" w:rsidP="003E23F6">
            <w:pPr>
              <w:pStyle w:val="PL"/>
            </w:pPr>
          </w:p>
          <w:p w14:paraId="7764DE2E" w14:textId="77777777" w:rsidR="003E23F6" w:rsidRPr="003E23F6" w:rsidRDefault="003E23F6" w:rsidP="003E23F6">
            <w:pPr>
              <w:pStyle w:val="PL"/>
            </w:pPr>
            <w:r w:rsidRPr="003E23F6">
              <w:t>loop Setup: for each wanted cell or group of cells (information provided by MNO)</w:t>
            </w:r>
          </w:p>
          <w:p w14:paraId="73AC8990" w14:textId="77777777" w:rsidR="003E23F6" w:rsidRPr="003E23F6" w:rsidRDefault="003E23F6" w:rsidP="003E23F6">
            <w:pPr>
              <w:pStyle w:val="PL"/>
            </w:pPr>
          </w:p>
          <w:p w14:paraId="3D264715" w14:textId="77777777" w:rsidR="003E23F6" w:rsidRPr="003E23F6" w:rsidRDefault="003E23F6" w:rsidP="003E23F6">
            <w:pPr>
              <w:pStyle w:val="PL"/>
            </w:pPr>
            <w:r w:rsidRPr="003E23F6">
              <w:t xml:space="preserve">Cons  -&gt; Prod: 9. createMOI(class, DN, attributeListIn) </w:t>
            </w:r>
          </w:p>
          <w:p w14:paraId="0081CE85" w14:textId="77777777" w:rsidR="003E23F6" w:rsidRPr="003E23F6" w:rsidRDefault="003E23F6" w:rsidP="003E23F6">
            <w:pPr>
              <w:pStyle w:val="PL"/>
            </w:pPr>
            <w:r w:rsidRPr="003E23F6">
              <w:t>Note right Cons</w:t>
            </w:r>
          </w:p>
          <w:p w14:paraId="0EDC6849" w14:textId="77777777" w:rsidR="003E23F6" w:rsidRPr="003E23F6" w:rsidRDefault="003E23F6" w:rsidP="003E23F6">
            <w:pPr>
              <w:pStyle w:val="PL"/>
            </w:pPr>
            <w:r w:rsidRPr="003E23F6">
              <w:t>DN and optionally scoping DNs provided by MNO.</w:t>
            </w:r>
          </w:p>
          <w:p w14:paraId="38997331" w14:textId="77777777" w:rsidR="003E23F6" w:rsidRPr="003E23F6" w:rsidRDefault="003E23F6" w:rsidP="003E23F6">
            <w:pPr>
              <w:pStyle w:val="PL"/>
            </w:pPr>
            <w:r w:rsidRPr="003E23F6">
              <w:t>Attributes chosen by DSO. Selected performance metric</w:t>
            </w:r>
          </w:p>
          <w:p w14:paraId="71E4E664" w14:textId="77777777" w:rsidR="003E23F6" w:rsidRPr="003E23F6" w:rsidRDefault="003E23F6" w:rsidP="003E23F6">
            <w:pPr>
              <w:pStyle w:val="PL"/>
            </w:pPr>
            <w:r w:rsidRPr="003E23F6">
              <w:t>attributes must align with those on the PerfMetricJob</w:t>
            </w:r>
          </w:p>
          <w:p w14:paraId="75678CB3" w14:textId="77777777" w:rsidR="003E23F6" w:rsidRPr="003E23F6" w:rsidRDefault="003E23F6" w:rsidP="003E23F6">
            <w:pPr>
              <w:pStyle w:val="PL"/>
            </w:pPr>
            <w:r w:rsidRPr="003E23F6">
              <w:t>on the same producer.</w:t>
            </w:r>
          </w:p>
          <w:p w14:paraId="208DB154" w14:textId="77777777" w:rsidR="003E23F6" w:rsidRPr="003E23F6" w:rsidRDefault="003E23F6" w:rsidP="003E23F6">
            <w:pPr>
              <w:pStyle w:val="PL"/>
            </w:pPr>
            <w:r w:rsidRPr="003E23F6">
              <w:t>End Note</w:t>
            </w:r>
          </w:p>
          <w:p w14:paraId="76D8B88E" w14:textId="77777777" w:rsidR="003E23F6" w:rsidRPr="003E23F6" w:rsidRDefault="003E23F6" w:rsidP="003E23F6">
            <w:pPr>
              <w:pStyle w:val="PL"/>
            </w:pPr>
          </w:p>
          <w:p w14:paraId="732D2601" w14:textId="77777777" w:rsidR="003E23F6" w:rsidRPr="003E23F6" w:rsidRDefault="003E23F6" w:rsidP="003E23F6">
            <w:pPr>
              <w:pStyle w:val="PL"/>
            </w:pPr>
            <w:r w:rsidRPr="003E23F6">
              <w:t>Prod  -&gt; Prod: 10. CreateMOI( )\n    ThresholdMonitor</w:t>
            </w:r>
          </w:p>
          <w:p w14:paraId="2617EF79" w14:textId="77777777" w:rsidR="003E23F6" w:rsidRPr="003E23F6" w:rsidRDefault="003E23F6" w:rsidP="003E23F6">
            <w:pPr>
              <w:pStyle w:val="PL"/>
            </w:pPr>
            <w:r w:rsidRPr="003E23F6">
              <w:t>Cons &lt;- Prod: 11. Notification (notifyMOICreation)</w:t>
            </w:r>
          </w:p>
          <w:p w14:paraId="7F4AB937" w14:textId="77777777" w:rsidR="003E23F6" w:rsidRPr="003E23F6" w:rsidRDefault="003E23F6" w:rsidP="003E23F6">
            <w:pPr>
              <w:pStyle w:val="PL"/>
            </w:pPr>
          </w:p>
          <w:p w14:paraId="70B05F06" w14:textId="77777777" w:rsidR="003E23F6" w:rsidRPr="003E23F6" w:rsidRDefault="003E23F6" w:rsidP="003E23F6">
            <w:pPr>
              <w:pStyle w:val="PL"/>
            </w:pPr>
            <w:r w:rsidRPr="003E23F6">
              <w:t>Cons &lt;-  Prod: 12. result of createMOI(attributeListOut, status)</w:t>
            </w:r>
          </w:p>
          <w:p w14:paraId="393A66AF" w14:textId="77777777" w:rsidR="003E23F6" w:rsidRPr="003E23F6" w:rsidRDefault="003E23F6" w:rsidP="003E23F6">
            <w:pPr>
              <w:pStyle w:val="PL"/>
            </w:pPr>
            <w:r w:rsidRPr="003E23F6">
              <w:t>Note left Prod</w:t>
            </w:r>
          </w:p>
          <w:p w14:paraId="10822B02" w14:textId="77777777" w:rsidR="003E23F6" w:rsidRPr="003E23F6" w:rsidRDefault="003E23F6" w:rsidP="003E23F6">
            <w:pPr>
              <w:pStyle w:val="PL"/>
            </w:pPr>
            <w:r w:rsidRPr="003E23F6">
              <w:t xml:space="preserve">On OperationSucceeded, ThresholdMonitor is </w:t>
            </w:r>
          </w:p>
          <w:p w14:paraId="6CB8A0A0" w14:textId="77777777" w:rsidR="003E23F6" w:rsidRPr="003E23F6" w:rsidRDefault="003E23F6" w:rsidP="003E23F6">
            <w:pPr>
              <w:pStyle w:val="PL"/>
            </w:pPr>
            <w:r w:rsidRPr="003E23F6">
              <w:t>created. Monitoring is active.</w:t>
            </w:r>
          </w:p>
          <w:p w14:paraId="01F6FD1C" w14:textId="77777777" w:rsidR="003E23F6" w:rsidRPr="003E23F6" w:rsidRDefault="003E23F6" w:rsidP="003E23F6">
            <w:pPr>
              <w:pStyle w:val="PL"/>
            </w:pPr>
            <w:r w:rsidRPr="003E23F6">
              <w:t>End Note</w:t>
            </w:r>
          </w:p>
          <w:p w14:paraId="7B58CCB2" w14:textId="77777777" w:rsidR="003E23F6" w:rsidRPr="003E23F6" w:rsidRDefault="003E23F6" w:rsidP="003E23F6">
            <w:pPr>
              <w:pStyle w:val="PL"/>
            </w:pPr>
          </w:p>
          <w:p w14:paraId="18B1CB58" w14:textId="77777777" w:rsidR="003E23F6" w:rsidRPr="003E23F6" w:rsidRDefault="003E23F6" w:rsidP="003E23F6">
            <w:pPr>
              <w:pStyle w:val="PL"/>
            </w:pPr>
            <w:r w:rsidRPr="003E23F6">
              <w:t>end loop</w:t>
            </w:r>
          </w:p>
          <w:p w14:paraId="77D2B121" w14:textId="77777777" w:rsidR="003E23F6" w:rsidRPr="003E23F6" w:rsidRDefault="003E23F6" w:rsidP="003E23F6">
            <w:pPr>
              <w:pStyle w:val="PL"/>
            </w:pPr>
          </w:p>
          <w:p w14:paraId="68E227BC" w14:textId="77777777" w:rsidR="003E23F6" w:rsidRPr="003E23F6" w:rsidRDefault="003E23F6" w:rsidP="003E23F6">
            <w:pPr>
              <w:pStyle w:val="PL"/>
            </w:pPr>
            <w:r w:rsidRPr="003E23F6">
              <w:t>loop Monitoring</w:t>
            </w:r>
          </w:p>
          <w:p w14:paraId="471B551A" w14:textId="77777777" w:rsidR="003E23F6" w:rsidRPr="003E23F6" w:rsidRDefault="003E23F6" w:rsidP="003E23F6">
            <w:pPr>
              <w:pStyle w:val="PL"/>
            </w:pPr>
            <w:r w:rsidRPr="003E23F6">
              <w:t>hnote over Prod</w:t>
            </w:r>
          </w:p>
          <w:p w14:paraId="7E9C9F4F" w14:textId="77777777" w:rsidR="003E23F6" w:rsidRPr="003E23F6" w:rsidRDefault="003E23F6" w:rsidP="003E23F6">
            <w:pPr>
              <w:pStyle w:val="PL"/>
            </w:pPr>
            <w:r w:rsidRPr="003E23F6">
              <w:t>Monitor measurements. There is not yet a</w:t>
            </w:r>
          </w:p>
          <w:p w14:paraId="599883DF" w14:textId="77777777" w:rsidR="003E23F6" w:rsidRPr="003E23F6" w:rsidRDefault="003E23F6" w:rsidP="003E23F6">
            <w:pPr>
              <w:pStyle w:val="PL"/>
            </w:pPr>
            <w:r w:rsidRPr="003E23F6">
              <w:t>subscription for notifyThresholdCrossing.</w:t>
            </w:r>
          </w:p>
          <w:p w14:paraId="4B07EAB0" w14:textId="77777777" w:rsidR="003E23F6" w:rsidRPr="003E23F6" w:rsidRDefault="003E23F6" w:rsidP="003E23F6">
            <w:pPr>
              <w:pStyle w:val="PL"/>
            </w:pPr>
            <w:r w:rsidRPr="003E23F6">
              <w:t>end note</w:t>
            </w:r>
          </w:p>
          <w:p w14:paraId="09C33244" w14:textId="77777777" w:rsidR="003E23F6" w:rsidRPr="003E23F6" w:rsidRDefault="003E23F6" w:rsidP="003E23F6">
            <w:pPr>
              <w:pStyle w:val="PL"/>
            </w:pPr>
          </w:p>
          <w:p w14:paraId="206C0364" w14:textId="77777777" w:rsidR="003E23F6" w:rsidRPr="003E23F6" w:rsidRDefault="003E23F6" w:rsidP="003E23F6">
            <w:pPr>
              <w:pStyle w:val="PL"/>
            </w:pPr>
            <w:r w:rsidRPr="003E23F6">
              <w:t>end loop</w:t>
            </w:r>
          </w:p>
          <w:p w14:paraId="6ACADF01" w14:textId="77777777" w:rsidR="003E23F6" w:rsidRPr="003E23F6" w:rsidRDefault="003E23F6" w:rsidP="003E23F6">
            <w:pPr>
              <w:pStyle w:val="PL"/>
            </w:pPr>
          </w:p>
          <w:p w14:paraId="03DA14BD" w14:textId="77777777" w:rsidR="003E23F6" w:rsidRPr="003E23F6" w:rsidRDefault="003E23F6" w:rsidP="003E23F6">
            <w:pPr>
              <w:pStyle w:val="PL"/>
            </w:pPr>
            <w:r w:rsidRPr="003E23F6">
              <w:t>end group B</w:t>
            </w:r>
          </w:p>
          <w:p w14:paraId="605A5560" w14:textId="77777777" w:rsidR="003E23F6" w:rsidRPr="003E23F6" w:rsidRDefault="003E23F6" w:rsidP="003E23F6">
            <w:pPr>
              <w:pStyle w:val="PL"/>
            </w:pPr>
          </w:p>
          <w:p w14:paraId="048A1EFE" w14:textId="77777777" w:rsidR="003E23F6" w:rsidRPr="003E23F6" w:rsidRDefault="003E23F6" w:rsidP="003E23F6">
            <w:pPr>
              <w:pStyle w:val="PL"/>
            </w:pPr>
            <w:r w:rsidRPr="003E23F6">
              <w:t>...</w:t>
            </w:r>
          </w:p>
          <w:p w14:paraId="41D3A4F4" w14:textId="77777777" w:rsidR="003E23F6" w:rsidRPr="003E23F6" w:rsidRDefault="003E23F6" w:rsidP="003E23F6">
            <w:pPr>
              <w:pStyle w:val="PL"/>
            </w:pPr>
          </w:p>
          <w:p w14:paraId="6F6C04B2" w14:textId="77777777" w:rsidR="003E23F6" w:rsidRDefault="003E23F6" w:rsidP="003E23F6">
            <w:pPr>
              <w:pStyle w:val="PL"/>
            </w:pPr>
            <w:r w:rsidRPr="003E23F6">
              <w:t>@enduml</w:t>
            </w:r>
          </w:p>
        </w:tc>
      </w:tr>
    </w:tbl>
    <w:p w14:paraId="12197F73" w14:textId="77777777" w:rsidR="00FB3B2D" w:rsidRDefault="00FB3B2D" w:rsidP="00FB3B2D">
      <w:pPr>
        <w:pStyle w:val="EW"/>
        <w:ind w:left="0" w:hanging="1"/>
      </w:pPr>
    </w:p>
    <w:p w14:paraId="773B2CB3" w14:textId="77777777" w:rsidR="00FB3B2D" w:rsidRDefault="00FB3B2D" w:rsidP="00FB3B2D">
      <w:pPr>
        <w:pStyle w:val="EW"/>
        <w:ind w:left="0" w:hanging="1"/>
      </w:pPr>
      <w:r>
        <w:t>Figure A.1.2.2-4</w:t>
      </w:r>
    </w:p>
    <w:p w14:paraId="342ECBA2"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36CACEE0" w14:textId="77777777" w:rsidTr="003E23F6">
        <w:tc>
          <w:tcPr>
            <w:tcW w:w="9631" w:type="dxa"/>
          </w:tcPr>
          <w:p w14:paraId="0246E264" w14:textId="77777777" w:rsidR="0007323C" w:rsidRPr="0007323C" w:rsidRDefault="0007323C" w:rsidP="0007323C">
            <w:pPr>
              <w:pStyle w:val="PL"/>
            </w:pPr>
            <w:r w:rsidRPr="0007323C">
              <w:t>'S5-240924 Figure A.1.2.2-4 Create NtfSuscriptionControl</w:t>
            </w:r>
          </w:p>
          <w:p w14:paraId="7467D650" w14:textId="77777777" w:rsidR="0007323C" w:rsidRPr="0007323C" w:rsidRDefault="0007323C" w:rsidP="0007323C">
            <w:pPr>
              <w:pStyle w:val="PL"/>
            </w:pPr>
            <w:r w:rsidRPr="0007323C">
              <w:t xml:space="preserve">@startuml </w:t>
            </w:r>
          </w:p>
          <w:p w14:paraId="4E95BFEA" w14:textId="77777777" w:rsidR="0007323C" w:rsidRPr="0007323C" w:rsidRDefault="0007323C" w:rsidP="0007323C">
            <w:pPr>
              <w:pStyle w:val="PL"/>
            </w:pPr>
            <w:r w:rsidRPr="0007323C">
              <w:t>skinparam Shadowing false</w:t>
            </w:r>
          </w:p>
          <w:p w14:paraId="61F0405C" w14:textId="77777777" w:rsidR="0007323C" w:rsidRPr="0007323C" w:rsidRDefault="0007323C" w:rsidP="0007323C">
            <w:pPr>
              <w:pStyle w:val="PL"/>
            </w:pPr>
            <w:r w:rsidRPr="0007323C">
              <w:t>skinparam Monochrome true</w:t>
            </w:r>
          </w:p>
          <w:p w14:paraId="58E1E6C8" w14:textId="77777777" w:rsidR="0007323C" w:rsidRPr="0007323C" w:rsidRDefault="0007323C" w:rsidP="0007323C">
            <w:pPr>
              <w:pStyle w:val="PL"/>
            </w:pPr>
            <w:r w:rsidRPr="0007323C">
              <w:t>participant "DSO consumer" as Cons</w:t>
            </w:r>
          </w:p>
          <w:p w14:paraId="6D5F6CEE" w14:textId="77777777" w:rsidR="0007323C" w:rsidRPr="0007323C" w:rsidRDefault="0007323C" w:rsidP="0007323C">
            <w:pPr>
              <w:pStyle w:val="PL"/>
            </w:pPr>
            <w:r w:rsidRPr="0007323C">
              <w:t>participant "network operator producer" as Prod</w:t>
            </w:r>
          </w:p>
          <w:p w14:paraId="00E2E458" w14:textId="77777777" w:rsidR="0007323C" w:rsidRPr="0007323C" w:rsidRDefault="0007323C" w:rsidP="0007323C">
            <w:pPr>
              <w:pStyle w:val="PL"/>
            </w:pPr>
          </w:p>
          <w:p w14:paraId="1B5EBD71" w14:textId="77777777" w:rsidR="0007323C" w:rsidRPr="0007323C" w:rsidRDefault="0007323C" w:rsidP="0007323C">
            <w:pPr>
              <w:pStyle w:val="PL"/>
            </w:pPr>
            <w:r w:rsidRPr="0007323C">
              <w:t>== DSO consumer wants to receive performance metrics from specific cell sites ==</w:t>
            </w:r>
          </w:p>
          <w:p w14:paraId="1C9657BE" w14:textId="77777777" w:rsidR="0007323C" w:rsidRPr="0007323C" w:rsidRDefault="0007323C" w:rsidP="0007323C">
            <w:pPr>
              <w:pStyle w:val="PL"/>
            </w:pPr>
          </w:p>
          <w:p w14:paraId="4EB0E223" w14:textId="77777777" w:rsidR="0007323C" w:rsidRPr="0007323C" w:rsidRDefault="0007323C" w:rsidP="0007323C">
            <w:pPr>
              <w:pStyle w:val="PL"/>
            </w:pPr>
            <w:r w:rsidRPr="0007323C">
              <w:t>group C. create NtfSubscriptionControl MOI on producer</w:t>
            </w:r>
          </w:p>
          <w:p w14:paraId="72E02D32" w14:textId="77777777" w:rsidR="0007323C" w:rsidRPr="0007323C" w:rsidRDefault="0007323C" w:rsidP="0007323C">
            <w:pPr>
              <w:pStyle w:val="PL"/>
            </w:pPr>
          </w:p>
          <w:p w14:paraId="1D32BC78" w14:textId="77777777" w:rsidR="0007323C" w:rsidRPr="0007323C" w:rsidRDefault="0007323C" w:rsidP="0007323C">
            <w:pPr>
              <w:pStyle w:val="PL"/>
            </w:pPr>
            <w:r w:rsidRPr="0007323C">
              <w:t>loop Setup: for each wanted cell or group of cells (information provided by MNO)</w:t>
            </w:r>
          </w:p>
          <w:p w14:paraId="3E751140" w14:textId="77777777" w:rsidR="0007323C" w:rsidRPr="0007323C" w:rsidRDefault="0007323C" w:rsidP="0007323C">
            <w:pPr>
              <w:pStyle w:val="PL"/>
            </w:pPr>
          </w:p>
          <w:p w14:paraId="2C238CEF" w14:textId="77777777" w:rsidR="0007323C" w:rsidRPr="0007323C" w:rsidRDefault="0007323C" w:rsidP="0007323C">
            <w:pPr>
              <w:pStyle w:val="PL"/>
            </w:pPr>
            <w:r w:rsidRPr="0007323C">
              <w:t xml:space="preserve">Cons  -&gt; Prod: 13. createMOI(class, DN, attributeListIn) </w:t>
            </w:r>
          </w:p>
          <w:p w14:paraId="6AE267A4" w14:textId="77777777" w:rsidR="0007323C" w:rsidRPr="0007323C" w:rsidRDefault="0007323C" w:rsidP="0007323C">
            <w:pPr>
              <w:pStyle w:val="PL"/>
            </w:pPr>
            <w:r w:rsidRPr="0007323C">
              <w:t>Note right Cons</w:t>
            </w:r>
          </w:p>
          <w:p w14:paraId="0AAEEEF9" w14:textId="77777777" w:rsidR="0007323C" w:rsidRPr="0007323C" w:rsidRDefault="0007323C" w:rsidP="0007323C">
            <w:pPr>
              <w:pStyle w:val="PL"/>
            </w:pPr>
            <w:r w:rsidRPr="0007323C">
              <w:t>DN provided by site operator.</w:t>
            </w:r>
          </w:p>
          <w:p w14:paraId="74128B9D" w14:textId="77777777" w:rsidR="0007323C" w:rsidRPr="0007323C" w:rsidRDefault="0007323C" w:rsidP="0007323C">
            <w:pPr>
              <w:pStyle w:val="PL"/>
            </w:pPr>
            <w:r w:rsidRPr="0007323C">
              <w:t>scoping DNs optionally provided by site operator.</w:t>
            </w:r>
          </w:p>
          <w:p w14:paraId="0682F8FB" w14:textId="77777777" w:rsidR="0007323C" w:rsidRPr="0007323C" w:rsidRDefault="0007323C" w:rsidP="0007323C">
            <w:pPr>
              <w:pStyle w:val="PL"/>
            </w:pPr>
            <w:r w:rsidRPr="0007323C">
              <w:t>Attributes are chosen by DSO.</w:t>
            </w:r>
          </w:p>
          <w:p w14:paraId="69965ADF" w14:textId="77777777" w:rsidR="0007323C" w:rsidRPr="0007323C" w:rsidRDefault="0007323C" w:rsidP="0007323C">
            <w:pPr>
              <w:pStyle w:val="PL"/>
            </w:pPr>
            <w:r w:rsidRPr="0007323C">
              <w:t>End Note</w:t>
            </w:r>
          </w:p>
          <w:p w14:paraId="482904DD" w14:textId="77777777" w:rsidR="0007323C" w:rsidRPr="0007323C" w:rsidRDefault="0007323C" w:rsidP="0007323C">
            <w:pPr>
              <w:pStyle w:val="PL"/>
            </w:pPr>
          </w:p>
          <w:p w14:paraId="68AC62AE" w14:textId="77777777" w:rsidR="0007323C" w:rsidRPr="0007323C" w:rsidRDefault="0007323C" w:rsidP="0007323C">
            <w:pPr>
              <w:pStyle w:val="PL"/>
            </w:pPr>
            <w:r w:rsidRPr="0007323C">
              <w:t>Prod  -&gt; Prod: 14. CreateMOI( )\n     NtfSubscriptionControl</w:t>
            </w:r>
          </w:p>
          <w:p w14:paraId="3852A998" w14:textId="77777777" w:rsidR="0007323C" w:rsidRPr="0007323C" w:rsidRDefault="0007323C" w:rsidP="0007323C">
            <w:pPr>
              <w:pStyle w:val="PL"/>
            </w:pPr>
            <w:r w:rsidRPr="0007323C">
              <w:t>Cons &lt;- Prod: 15. Notification (notifyMOICreation)</w:t>
            </w:r>
          </w:p>
          <w:p w14:paraId="5640F3C6" w14:textId="77777777" w:rsidR="0007323C" w:rsidRPr="0007323C" w:rsidRDefault="0007323C" w:rsidP="0007323C">
            <w:pPr>
              <w:pStyle w:val="PL"/>
            </w:pPr>
          </w:p>
          <w:p w14:paraId="14D4DEAE" w14:textId="77777777" w:rsidR="0007323C" w:rsidRPr="0007323C" w:rsidRDefault="0007323C" w:rsidP="0007323C">
            <w:pPr>
              <w:pStyle w:val="PL"/>
            </w:pPr>
            <w:r w:rsidRPr="0007323C">
              <w:t>Cons &lt;-  Prod: 16. result of createMOI(attributeListOut, status)</w:t>
            </w:r>
          </w:p>
          <w:p w14:paraId="456F7454" w14:textId="77777777" w:rsidR="0007323C" w:rsidRPr="0007323C" w:rsidRDefault="0007323C" w:rsidP="0007323C">
            <w:pPr>
              <w:pStyle w:val="PL"/>
            </w:pPr>
            <w:r w:rsidRPr="0007323C">
              <w:t>Note left Prod</w:t>
            </w:r>
          </w:p>
          <w:p w14:paraId="5FCEA06B" w14:textId="77777777" w:rsidR="0007323C" w:rsidRPr="0007323C" w:rsidRDefault="0007323C" w:rsidP="0007323C">
            <w:pPr>
              <w:pStyle w:val="PL"/>
            </w:pPr>
            <w:r w:rsidRPr="0007323C">
              <w:t>On OperationSucceeded,</w:t>
            </w:r>
          </w:p>
          <w:p w14:paraId="14ED03E9" w14:textId="77777777" w:rsidR="0007323C" w:rsidRPr="0007323C" w:rsidRDefault="0007323C" w:rsidP="0007323C">
            <w:pPr>
              <w:pStyle w:val="PL"/>
            </w:pPr>
            <w:r w:rsidRPr="0007323C">
              <w:t>NtfSubscriptionControl</w:t>
            </w:r>
          </w:p>
          <w:p w14:paraId="63BBCFB8" w14:textId="77777777" w:rsidR="0007323C" w:rsidRPr="0007323C" w:rsidRDefault="0007323C" w:rsidP="0007323C">
            <w:pPr>
              <w:pStyle w:val="PL"/>
            </w:pPr>
            <w:r w:rsidRPr="0007323C">
              <w:t>is created.</w:t>
            </w:r>
          </w:p>
          <w:p w14:paraId="371CAA06" w14:textId="77777777" w:rsidR="0007323C" w:rsidRPr="0007323C" w:rsidRDefault="0007323C" w:rsidP="0007323C">
            <w:pPr>
              <w:pStyle w:val="PL"/>
            </w:pPr>
            <w:r w:rsidRPr="0007323C">
              <w:t>End Note</w:t>
            </w:r>
          </w:p>
          <w:p w14:paraId="61B37C66" w14:textId="77777777" w:rsidR="0007323C" w:rsidRPr="0007323C" w:rsidRDefault="0007323C" w:rsidP="0007323C">
            <w:pPr>
              <w:pStyle w:val="PL"/>
            </w:pPr>
            <w:r w:rsidRPr="0007323C">
              <w:t>end loop</w:t>
            </w:r>
          </w:p>
          <w:p w14:paraId="3DB83530" w14:textId="77777777" w:rsidR="0007323C" w:rsidRPr="0007323C" w:rsidRDefault="0007323C" w:rsidP="0007323C">
            <w:pPr>
              <w:pStyle w:val="PL"/>
            </w:pPr>
          </w:p>
          <w:p w14:paraId="5EDD4E00" w14:textId="77777777" w:rsidR="0007323C" w:rsidRPr="0007323C" w:rsidRDefault="0007323C" w:rsidP="0007323C">
            <w:pPr>
              <w:pStyle w:val="PL"/>
            </w:pPr>
            <w:r w:rsidRPr="0007323C">
              <w:t>loop Monitoring</w:t>
            </w:r>
          </w:p>
          <w:p w14:paraId="6B062E7D" w14:textId="77777777" w:rsidR="0007323C" w:rsidRPr="0007323C" w:rsidRDefault="0007323C" w:rsidP="0007323C">
            <w:pPr>
              <w:pStyle w:val="PL"/>
            </w:pPr>
            <w:r w:rsidRPr="0007323C">
              <w:t>hnote over Prod</w:t>
            </w:r>
          </w:p>
          <w:p w14:paraId="67325F1A" w14:textId="77777777" w:rsidR="0007323C" w:rsidRPr="0007323C" w:rsidRDefault="0007323C" w:rsidP="0007323C">
            <w:pPr>
              <w:pStyle w:val="PL"/>
            </w:pPr>
            <w:r w:rsidRPr="0007323C">
              <w:t>Performance Measurements, ThresholdMonitor</w:t>
            </w:r>
          </w:p>
          <w:p w14:paraId="127765A7" w14:textId="77777777" w:rsidR="0007323C" w:rsidRPr="0007323C" w:rsidRDefault="0007323C" w:rsidP="0007323C">
            <w:pPr>
              <w:pStyle w:val="PL"/>
            </w:pPr>
            <w:r w:rsidRPr="0007323C">
              <w:t>and Notifications are active</w:t>
            </w:r>
          </w:p>
          <w:p w14:paraId="09837F27" w14:textId="77777777" w:rsidR="0007323C" w:rsidRPr="0007323C" w:rsidRDefault="0007323C" w:rsidP="0007323C">
            <w:pPr>
              <w:pStyle w:val="PL"/>
            </w:pPr>
            <w:r w:rsidRPr="0007323C">
              <w:t>end note</w:t>
            </w:r>
          </w:p>
          <w:p w14:paraId="14B1B996" w14:textId="77777777" w:rsidR="0007323C" w:rsidRPr="0007323C" w:rsidRDefault="0007323C" w:rsidP="0007323C">
            <w:pPr>
              <w:pStyle w:val="PL"/>
            </w:pPr>
          </w:p>
          <w:p w14:paraId="01296EBC" w14:textId="77777777" w:rsidR="0007323C" w:rsidRPr="0007323C" w:rsidRDefault="0007323C" w:rsidP="0007323C">
            <w:pPr>
              <w:pStyle w:val="PL"/>
            </w:pPr>
            <w:r w:rsidRPr="0007323C">
              <w:t>Cons &lt;-  Prod: Notification (notifyThresholdCrossing)</w:t>
            </w:r>
          </w:p>
          <w:p w14:paraId="2D89E176" w14:textId="77777777" w:rsidR="0007323C" w:rsidRPr="0007323C" w:rsidRDefault="0007323C" w:rsidP="0007323C">
            <w:pPr>
              <w:pStyle w:val="PL"/>
            </w:pPr>
            <w:r w:rsidRPr="0007323C">
              <w:lastRenderedPageBreak/>
              <w:t>Cons &lt;-  Prod: Notification (notifyFileReady)</w:t>
            </w:r>
          </w:p>
          <w:p w14:paraId="1D9B4A6E" w14:textId="77777777" w:rsidR="0007323C" w:rsidRPr="0007323C" w:rsidRDefault="0007323C" w:rsidP="0007323C">
            <w:pPr>
              <w:pStyle w:val="PL"/>
            </w:pPr>
          </w:p>
          <w:p w14:paraId="698325C7" w14:textId="77777777" w:rsidR="0007323C" w:rsidRPr="0007323C" w:rsidRDefault="0007323C" w:rsidP="0007323C">
            <w:pPr>
              <w:pStyle w:val="PL"/>
            </w:pPr>
            <w:r w:rsidRPr="0007323C">
              <w:t>end loop</w:t>
            </w:r>
          </w:p>
          <w:p w14:paraId="674D343F" w14:textId="77777777" w:rsidR="0007323C" w:rsidRPr="0007323C" w:rsidRDefault="0007323C" w:rsidP="0007323C">
            <w:pPr>
              <w:pStyle w:val="PL"/>
            </w:pPr>
            <w:r w:rsidRPr="0007323C">
              <w:t>end group</w:t>
            </w:r>
          </w:p>
          <w:p w14:paraId="17DA3B17" w14:textId="77777777" w:rsidR="0007323C" w:rsidRPr="0007323C" w:rsidRDefault="0007323C" w:rsidP="0007323C">
            <w:pPr>
              <w:pStyle w:val="PL"/>
            </w:pPr>
          </w:p>
          <w:p w14:paraId="2A19B1E8" w14:textId="77777777" w:rsidR="003E23F6" w:rsidRDefault="0007323C" w:rsidP="0007323C">
            <w:pPr>
              <w:pStyle w:val="PL"/>
            </w:pPr>
            <w:r w:rsidRPr="0007323C">
              <w:t>@enduml</w:t>
            </w:r>
          </w:p>
        </w:tc>
      </w:tr>
    </w:tbl>
    <w:p w14:paraId="1D6F26B1" w14:textId="77777777" w:rsidR="00FB3B2D" w:rsidRDefault="00FB3B2D" w:rsidP="00FB3B2D">
      <w:pPr>
        <w:pStyle w:val="EW"/>
        <w:ind w:left="0" w:hanging="1"/>
      </w:pPr>
    </w:p>
    <w:p w14:paraId="4C2C1A6F" w14:textId="77777777" w:rsidR="00FB3B2D" w:rsidRDefault="00FB3B2D" w:rsidP="00FB3B2D">
      <w:pPr>
        <w:pStyle w:val="EW"/>
        <w:ind w:left="0" w:hanging="1"/>
      </w:pPr>
      <w:r w:rsidRPr="00486E23">
        <w:t>Figure A.1.2.3-1</w:t>
      </w:r>
    </w:p>
    <w:p w14:paraId="52FEEEC3"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79A7BB73" w14:textId="77777777" w:rsidTr="00E66181">
        <w:tc>
          <w:tcPr>
            <w:tcW w:w="9631" w:type="dxa"/>
          </w:tcPr>
          <w:p w14:paraId="191A91E6" w14:textId="77777777" w:rsidR="00E66181" w:rsidRPr="00E66181" w:rsidRDefault="00E66181" w:rsidP="00E66181">
            <w:pPr>
              <w:pStyle w:val="PL"/>
            </w:pPr>
            <w:r w:rsidRPr="00E66181">
              <w:t>'S5-240924 Figure A.1.2.3-1</w:t>
            </w:r>
          </w:p>
          <w:p w14:paraId="2B5BDCFA" w14:textId="77777777" w:rsidR="00E66181" w:rsidRPr="00E66181" w:rsidRDefault="00E66181" w:rsidP="00E66181">
            <w:pPr>
              <w:pStyle w:val="PL"/>
            </w:pPr>
            <w:r w:rsidRPr="00E66181">
              <w:t xml:space="preserve">@startuml </w:t>
            </w:r>
          </w:p>
          <w:p w14:paraId="7E39340A" w14:textId="77777777" w:rsidR="00E66181" w:rsidRPr="00E66181" w:rsidRDefault="00E66181" w:rsidP="00E66181">
            <w:pPr>
              <w:pStyle w:val="PL"/>
            </w:pPr>
            <w:r w:rsidRPr="00E66181">
              <w:t>skinparam Shadowing false</w:t>
            </w:r>
          </w:p>
          <w:p w14:paraId="738E5FF0" w14:textId="77777777" w:rsidR="00E66181" w:rsidRPr="00E66181" w:rsidRDefault="00E66181" w:rsidP="00E66181">
            <w:pPr>
              <w:pStyle w:val="PL"/>
            </w:pPr>
            <w:r w:rsidRPr="00E66181">
              <w:t>skinparam Monochrome true</w:t>
            </w:r>
          </w:p>
          <w:p w14:paraId="38036137" w14:textId="77777777" w:rsidR="00E66181" w:rsidRPr="00E66181" w:rsidRDefault="00E66181" w:rsidP="00E66181">
            <w:pPr>
              <w:pStyle w:val="PL"/>
            </w:pPr>
            <w:r w:rsidRPr="00E66181">
              <w:t>participant "DSO consumer" as Cons</w:t>
            </w:r>
          </w:p>
          <w:p w14:paraId="74B54B87" w14:textId="77777777" w:rsidR="00E66181" w:rsidRPr="00E66181" w:rsidRDefault="00E66181" w:rsidP="00E66181">
            <w:pPr>
              <w:pStyle w:val="PL"/>
            </w:pPr>
            <w:r w:rsidRPr="00E66181">
              <w:t>'participant "Recipient" as Recip</w:t>
            </w:r>
          </w:p>
          <w:p w14:paraId="6A1F5DFF" w14:textId="77777777" w:rsidR="00E66181" w:rsidRPr="00E66181" w:rsidRDefault="00E66181" w:rsidP="00E66181">
            <w:pPr>
              <w:pStyle w:val="PL"/>
            </w:pPr>
            <w:r w:rsidRPr="00E66181">
              <w:t>participant "network operator producer" as Prod</w:t>
            </w:r>
          </w:p>
          <w:p w14:paraId="5065E577" w14:textId="77777777" w:rsidR="00E66181" w:rsidRPr="00E66181" w:rsidRDefault="00E66181" w:rsidP="00E66181">
            <w:pPr>
              <w:pStyle w:val="PL"/>
            </w:pPr>
          </w:p>
          <w:p w14:paraId="7020DA4C" w14:textId="77777777" w:rsidR="00E66181" w:rsidRPr="00E66181" w:rsidRDefault="00E66181" w:rsidP="00E66181">
            <w:pPr>
              <w:pStyle w:val="PL"/>
            </w:pPr>
            <w:r w:rsidRPr="00E66181">
              <w:t>== DSO consumer wants to close &amp; deactivate the performance monitor session ==</w:t>
            </w:r>
          </w:p>
          <w:p w14:paraId="37638E2B" w14:textId="77777777" w:rsidR="00E66181" w:rsidRPr="00E66181" w:rsidRDefault="00E66181" w:rsidP="00E66181">
            <w:pPr>
              <w:pStyle w:val="PL"/>
            </w:pPr>
          </w:p>
          <w:p w14:paraId="0151EB81" w14:textId="77777777" w:rsidR="00E66181" w:rsidRPr="00E66181" w:rsidRDefault="00E66181" w:rsidP="00E66181">
            <w:pPr>
              <w:pStyle w:val="PL"/>
            </w:pPr>
            <w:r w:rsidRPr="00E66181">
              <w:t>group A. delete PerfMetricJob MOI on producer</w:t>
            </w:r>
          </w:p>
          <w:p w14:paraId="3EC46C36" w14:textId="77777777" w:rsidR="00E66181" w:rsidRPr="00E66181" w:rsidRDefault="00E66181" w:rsidP="00E66181">
            <w:pPr>
              <w:pStyle w:val="PL"/>
            </w:pPr>
          </w:p>
          <w:p w14:paraId="10781DE0" w14:textId="77777777" w:rsidR="00E66181" w:rsidRPr="00E66181" w:rsidRDefault="00E66181" w:rsidP="00E66181">
            <w:pPr>
              <w:pStyle w:val="PL"/>
            </w:pPr>
            <w:r w:rsidRPr="00E66181">
              <w:t xml:space="preserve">  loop Delete: for each created cell or group of cells (information provided by MNO)</w:t>
            </w:r>
          </w:p>
          <w:p w14:paraId="6B1ED98A" w14:textId="77777777" w:rsidR="00E66181" w:rsidRPr="00E66181" w:rsidRDefault="00E66181" w:rsidP="00E66181">
            <w:pPr>
              <w:pStyle w:val="PL"/>
            </w:pPr>
          </w:p>
          <w:p w14:paraId="198C61B2" w14:textId="77777777" w:rsidR="00E66181" w:rsidRPr="00E66181" w:rsidRDefault="00E66181" w:rsidP="00E66181">
            <w:pPr>
              <w:pStyle w:val="PL"/>
            </w:pPr>
            <w:r w:rsidRPr="00E66181">
              <w:t xml:space="preserve">    Cons  -&gt; Prod: 1. deleteMOI(baseObjectInstance [, scopeType, scopeLevel, Filter]) </w:t>
            </w:r>
          </w:p>
          <w:p w14:paraId="398CA622" w14:textId="77777777" w:rsidR="00E66181" w:rsidRPr="00E66181" w:rsidRDefault="00E66181" w:rsidP="00E66181">
            <w:pPr>
              <w:pStyle w:val="PL"/>
            </w:pPr>
            <w:r w:rsidRPr="00E66181">
              <w:t xml:space="preserve">    Note right Cons</w:t>
            </w:r>
          </w:p>
          <w:p w14:paraId="63CE303B" w14:textId="77777777" w:rsidR="00E66181" w:rsidRPr="00E66181" w:rsidRDefault="00E66181" w:rsidP="00E66181">
            <w:pPr>
              <w:pStyle w:val="PL"/>
            </w:pPr>
            <w:r w:rsidRPr="00E66181">
              <w:t xml:space="preserve">      DN and, optionally, parameters </w:t>
            </w:r>
          </w:p>
          <w:p w14:paraId="781D2504" w14:textId="77777777" w:rsidR="00E66181" w:rsidRPr="00E66181" w:rsidRDefault="00E66181" w:rsidP="00E66181">
            <w:pPr>
              <w:pStyle w:val="PL"/>
            </w:pPr>
            <w:r w:rsidRPr="00E66181">
              <w:t xml:space="preserve">      are supplied by MNO.</w:t>
            </w:r>
          </w:p>
          <w:p w14:paraId="112205A3" w14:textId="77777777" w:rsidR="00E66181" w:rsidRPr="00E66181" w:rsidRDefault="00E66181" w:rsidP="00E66181">
            <w:pPr>
              <w:pStyle w:val="PL"/>
            </w:pPr>
            <w:r w:rsidRPr="00E66181">
              <w:t xml:space="preserve">    End Note</w:t>
            </w:r>
          </w:p>
          <w:p w14:paraId="613F095E" w14:textId="77777777" w:rsidR="00E66181" w:rsidRPr="00E66181" w:rsidRDefault="00E66181" w:rsidP="00E66181">
            <w:pPr>
              <w:pStyle w:val="PL"/>
            </w:pPr>
          </w:p>
          <w:p w14:paraId="4A573C1B" w14:textId="77777777" w:rsidR="00E66181" w:rsidRPr="00E66181" w:rsidRDefault="00E66181" w:rsidP="00E66181">
            <w:pPr>
              <w:pStyle w:val="PL"/>
            </w:pPr>
            <w:r w:rsidRPr="00E66181">
              <w:t xml:space="preserve">    Prod  -&gt; Prod: 2. delete MOI:\n    PerfMetricJob, Files</w:t>
            </w:r>
          </w:p>
          <w:p w14:paraId="0FA9B34D" w14:textId="77777777" w:rsidR="00E66181" w:rsidRPr="00E66181" w:rsidRDefault="00E66181" w:rsidP="00E66181">
            <w:pPr>
              <w:pStyle w:val="PL"/>
            </w:pPr>
          </w:p>
          <w:p w14:paraId="7C503C21" w14:textId="77777777" w:rsidR="00E66181" w:rsidRPr="00E66181" w:rsidRDefault="00E66181" w:rsidP="00E66181">
            <w:pPr>
              <w:pStyle w:val="PL"/>
            </w:pPr>
            <w:r w:rsidRPr="00E66181">
              <w:t xml:space="preserve">    Cons &lt;- Prod: 3. Notification (notifyMOIDeletion)</w:t>
            </w:r>
          </w:p>
          <w:p w14:paraId="2D1FAFCE" w14:textId="77777777" w:rsidR="00E66181" w:rsidRPr="00E66181" w:rsidRDefault="00E66181" w:rsidP="00E66181">
            <w:pPr>
              <w:pStyle w:val="PL"/>
            </w:pPr>
          </w:p>
          <w:p w14:paraId="33A84861" w14:textId="77777777" w:rsidR="00E66181" w:rsidRPr="00E66181" w:rsidRDefault="00E66181" w:rsidP="00E66181">
            <w:pPr>
              <w:pStyle w:val="PL"/>
            </w:pPr>
            <w:r w:rsidRPr="00E66181">
              <w:t xml:space="preserve">    Cons &lt;-  Prod: 4. result of deleteMOI(deletionList, status)</w:t>
            </w:r>
          </w:p>
          <w:p w14:paraId="59ED8335" w14:textId="77777777" w:rsidR="00E66181" w:rsidRPr="00E66181" w:rsidRDefault="00E66181" w:rsidP="00E66181">
            <w:pPr>
              <w:pStyle w:val="PL"/>
            </w:pPr>
            <w:r w:rsidRPr="00E66181">
              <w:t xml:space="preserve"> </w:t>
            </w:r>
          </w:p>
          <w:p w14:paraId="07CF7D85" w14:textId="77777777" w:rsidR="00E66181" w:rsidRPr="00E66181" w:rsidRDefault="00E66181" w:rsidP="00E66181">
            <w:pPr>
              <w:pStyle w:val="PL"/>
            </w:pPr>
            <w:r w:rsidRPr="00E66181">
              <w:t xml:space="preserve">    hnote over Prod</w:t>
            </w:r>
          </w:p>
          <w:p w14:paraId="3E0F150F" w14:textId="77777777" w:rsidR="00E66181" w:rsidRPr="00E66181" w:rsidRDefault="00E66181" w:rsidP="00E66181">
            <w:pPr>
              <w:pStyle w:val="PL"/>
            </w:pPr>
            <w:r w:rsidRPr="00E66181">
              <w:t xml:space="preserve">      ongoing PM reporting</w:t>
            </w:r>
          </w:p>
          <w:p w14:paraId="63A7ADB3" w14:textId="77777777" w:rsidR="00E66181" w:rsidRPr="00E66181" w:rsidRDefault="00E66181" w:rsidP="00E66181">
            <w:pPr>
              <w:pStyle w:val="PL"/>
            </w:pPr>
            <w:r w:rsidRPr="00E66181">
              <w:t xml:space="preserve">      is abandoned.</w:t>
            </w:r>
          </w:p>
          <w:p w14:paraId="32BF9048" w14:textId="77777777" w:rsidR="00E66181" w:rsidRPr="00E66181" w:rsidRDefault="00E66181" w:rsidP="00E66181">
            <w:pPr>
              <w:pStyle w:val="PL"/>
            </w:pPr>
            <w:r w:rsidRPr="00E66181">
              <w:t xml:space="preserve">    end note</w:t>
            </w:r>
          </w:p>
          <w:p w14:paraId="7A0EF557" w14:textId="77777777" w:rsidR="00E66181" w:rsidRPr="00E66181" w:rsidRDefault="00E66181" w:rsidP="00E66181">
            <w:pPr>
              <w:pStyle w:val="PL"/>
            </w:pPr>
          </w:p>
          <w:p w14:paraId="2AE70CFB" w14:textId="77777777" w:rsidR="00E66181" w:rsidRPr="00E66181" w:rsidRDefault="00E66181" w:rsidP="00E66181">
            <w:pPr>
              <w:pStyle w:val="PL"/>
            </w:pPr>
            <w:r w:rsidRPr="00E66181">
              <w:t xml:space="preserve">  end loop for each wanted MOI</w:t>
            </w:r>
          </w:p>
          <w:p w14:paraId="7CE9D51E" w14:textId="77777777" w:rsidR="00E66181" w:rsidRPr="00E66181" w:rsidRDefault="00E66181" w:rsidP="00E66181">
            <w:pPr>
              <w:pStyle w:val="PL"/>
            </w:pPr>
          </w:p>
          <w:p w14:paraId="31A1DB3B" w14:textId="77777777" w:rsidR="00E66181" w:rsidRPr="00E66181" w:rsidRDefault="00E66181" w:rsidP="00E66181">
            <w:pPr>
              <w:pStyle w:val="PL"/>
            </w:pPr>
            <w:r w:rsidRPr="00E66181">
              <w:t>end group A.</w:t>
            </w:r>
          </w:p>
          <w:p w14:paraId="29643FAD" w14:textId="77777777" w:rsidR="00E66181" w:rsidRPr="00E66181" w:rsidRDefault="00E66181" w:rsidP="00E66181">
            <w:pPr>
              <w:pStyle w:val="PL"/>
            </w:pPr>
            <w:r w:rsidRPr="00E66181">
              <w:t>...</w:t>
            </w:r>
          </w:p>
          <w:p w14:paraId="05EB9024" w14:textId="77777777" w:rsidR="00E66181" w:rsidRPr="00E66181" w:rsidRDefault="00E66181" w:rsidP="00E66181">
            <w:pPr>
              <w:pStyle w:val="PL"/>
            </w:pPr>
          </w:p>
          <w:p w14:paraId="390562B6" w14:textId="77777777" w:rsidR="00E66181" w:rsidRPr="00E66181" w:rsidRDefault="00E66181" w:rsidP="00E66181">
            <w:pPr>
              <w:pStyle w:val="PL"/>
            </w:pPr>
            <w:r w:rsidRPr="00E66181">
              <w:t>group B. delete Threshold MOI on producer</w:t>
            </w:r>
          </w:p>
          <w:p w14:paraId="1EA8AB59" w14:textId="77777777" w:rsidR="00E66181" w:rsidRPr="00E66181" w:rsidRDefault="00E66181" w:rsidP="00E66181">
            <w:pPr>
              <w:pStyle w:val="PL"/>
            </w:pPr>
          </w:p>
          <w:p w14:paraId="47C236E5" w14:textId="77777777" w:rsidR="00E66181" w:rsidRPr="00E66181" w:rsidRDefault="00E66181" w:rsidP="00E66181">
            <w:pPr>
              <w:pStyle w:val="PL"/>
            </w:pPr>
            <w:r w:rsidRPr="00E66181">
              <w:t xml:space="preserve">  loop Delete: for each created cell or group of cells (information provided by MNO)</w:t>
            </w:r>
          </w:p>
          <w:p w14:paraId="00C0C690" w14:textId="77777777" w:rsidR="00E66181" w:rsidRPr="00E66181" w:rsidRDefault="00E66181" w:rsidP="00E66181">
            <w:pPr>
              <w:pStyle w:val="PL"/>
            </w:pPr>
          </w:p>
          <w:p w14:paraId="7E8E2DD8" w14:textId="77777777" w:rsidR="00E66181" w:rsidRPr="00E66181" w:rsidRDefault="00E66181" w:rsidP="00E66181">
            <w:pPr>
              <w:pStyle w:val="PL"/>
            </w:pPr>
            <w:r w:rsidRPr="00E66181">
              <w:t xml:space="preserve">    Cons  -&gt; Prod: 5. deleteMOI(baseObjectInstance [, scopeType, scopeLevel, Filter]) </w:t>
            </w:r>
          </w:p>
          <w:p w14:paraId="2F81A5C4" w14:textId="77777777" w:rsidR="00E66181" w:rsidRPr="00E66181" w:rsidRDefault="00E66181" w:rsidP="00E66181">
            <w:pPr>
              <w:pStyle w:val="PL"/>
            </w:pPr>
            <w:r w:rsidRPr="00E66181">
              <w:t xml:space="preserve">    Note right Cons</w:t>
            </w:r>
          </w:p>
          <w:p w14:paraId="1BC11D9B" w14:textId="77777777" w:rsidR="00E66181" w:rsidRPr="00E66181" w:rsidRDefault="00E66181" w:rsidP="00E66181">
            <w:pPr>
              <w:pStyle w:val="PL"/>
            </w:pPr>
            <w:r w:rsidRPr="00E66181">
              <w:t xml:space="preserve">          DN and, optionally, parameters </w:t>
            </w:r>
          </w:p>
          <w:p w14:paraId="5A998F22" w14:textId="77777777" w:rsidR="00E66181" w:rsidRPr="00E66181" w:rsidRDefault="00E66181" w:rsidP="00E66181">
            <w:pPr>
              <w:pStyle w:val="PL"/>
            </w:pPr>
            <w:r w:rsidRPr="00E66181">
              <w:t xml:space="preserve">          are supplied by MNO.</w:t>
            </w:r>
          </w:p>
          <w:p w14:paraId="501504A9" w14:textId="77777777" w:rsidR="00E66181" w:rsidRPr="00E66181" w:rsidRDefault="00E66181" w:rsidP="00E66181">
            <w:pPr>
              <w:pStyle w:val="PL"/>
            </w:pPr>
            <w:r w:rsidRPr="00E66181">
              <w:t xml:space="preserve">    End Note</w:t>
            </w:r>
          </w:p>
          <w:p w14:paraId="5160A428" w14:textId="77777777" w:rsidR="00E66181" w:rsidRPr="00E66181" w:rsidRDefault="00E66181" w:rsidP="00E66181">
            <w:pPr>
              <w:pStyle w:val="PL"/>
            </w:pPr>
          </w:p>
          <w:p w14:paraId="0386676E" w14:textId="77777777" w:rsidR="00E66181" w:rsidRPr="00E66181" w:rsidRDefault="00E66181" w:rsidP="00E66181">
            <w:pPr>
              <w:pStyle w:val="PL"/>
            </w:pPr>
            <w:r w:rsidRPr="00E66181">
              <w:t xml:space="preserve">    Prod  -&gt; Prod: 6. deleteMOI( )\n    ThresholdMonitor</w:t>
            </w:r>
          </w:p>
          <w:p w14:paraId="563A92B8" w14:textId="77777777" w:rsidR="00E66181" w:rsidRPr="00E66181" w:rsidRDefault="00E66181" w:rsidP="00E66181">
            <w:pPr>
              <w:pStyle w:val="PL"/>
            </w:pPr>
            <w:r w:rsidRPr="00E66181">
              <w:t xml:space="preserve">    Cons &lt;- Prod: 7. Notification (notifyMOIDeletion)</w:t>
            </w:r>
          </w:p>
          <w:p w14:paraId="201B79AF" w14:textId="77777777" w:rsidR="00E66181" w:rsidRPr="00E66181" w:rsidRDefault="00E66181" w:rsidP="00E66181">
            <w:pPr>
              <w:pStyle w:val="PL"/>
            </w:pPr>
          </w:p>
          <w:p w14:paraId="5917E412" w14:textId="77777777" w:rsidR="00E66181" w:rsidRPr="00E66181" w:rsidRDefault="00E66181" w:rsidP="00E66181">
            <w:pPr>
              <w:pStyle w:val="PL"/>
            </w:pPr>
            <w:r w:rsidRPr="00E66181">
              <w:t xml:space="preserve">    Cons &lt;-  Prod: 8. result of deleteMOI(deletionList, status)</w:t>
            </w:r>
          </w:p>
          <w:p w14:paraId="04957AE8" w14:textId="77777777" w:rsidR="00E66181" w:rsidRPr="00E66181" w:rsidRDefault="00E66181" w:rsidP="00E66181">
            <w:pPr>
              <w:pStyle w:val="PL"/>
            </w:pPr>
          </w:p>
          <w:p w14:paraId="7598CD20" w14:textId="77777777" w:rsidR="00E66181" w:rsidRPr="00E66181" w:rsidRDefault="00E66181" w:rsidP="00E66181">
            <w:pPr>
              <w:pStyle w:val="PL"/>
            </w:pPr>
            <w:r w:rsidRPr="00E66181">
              <w:t xml:space="preserve">    hnote over Prod</w:t>
            </w:r>
          </w:p>
          <w:p w14:paraId="02024355" w14:textId="77777777" w:rsidR="00E66181" w:rsidRPr="00E66181" w:rsidRDefault="00E66181" w:rsidP="00E66181">
            <w:pPr>
              <w:pStyle w:val="PL"/>
            </w:pPr>
            <w:r w:rsidRPr="00E66181">
              <w:t xml:space="preserve">      ongoing threshold</w:t>
            </w:r>
          </w:p>
          <w:p w14:paraId="2BDDCD5A" w14:textId="77777777" w:rsidR="00E66181" w:rsidRPr="00E66181" w:rsidRDefault="00E66181" w:rsidP="00E66181">
            <w:pPr>
              <w:pStyle w:val="PL"/>
            </w:pPr>
            <w:r w:rsidRPr="00E66181">
              <w:t xml:space="preserve">      monitoring is abandoned</w:t>
            </w:r>
          </w:p>
          <w:p w14:paraId="771BB562" w14:textId="77777777" w:rsidR="00E66181" w:rsidRPr="00E66181" w:rsidRDefault="00E66181" w:rsidP="00E66181">
            <w:pPr>
              <w:pStyle w:val="PL"/>
            </w:pPr>
            <w:r w:rsidRPr="00E66181">
              <w:t xml:space="preserve">    end Note</w:t>
            </w:r>
          </w:p>
          <w:p w14:paraId="7D0A7093" w14:textId="77777777" w:rsidR="00E66181" w:rsidRPr="00E66181" w:rsidRDefault="00E66181" w:rsidP="00E66181">
            <w:pPr>
              <w:pStyle w:val="PL"/>
            </w:pPr>
          </w:p>
          <w:p w14:paraId="148DC0E6" w14:textId="77777777" w:rsidR="00E66181" w:rsidRPr="00E66181" w:rsidRDefault="00E66181" w:rsidP="00E66181">
            <w:pPr>
              <w:pStyle w:val="PL"/>
            </w:pPr>
            <w:r w:rsidRPr="00E66181">
              <w:t xml:space="preserve">  end loop</w:t>
            </w:r>
          </w:p>
          <w:p w14:paraId="1D2DF705" w14:textId="77777777" w:rsidR="00E66181" w:rsidRPr="00E66181" w:rsidRDefault="00E66181" w:rsidP="00E66181">
            <w:pPr>
              <w:pStyle w:val="PL"/>
            </w:pPr>
          </w:p>
          <w:p w14:paraId="076A4EE4" w14:textId="77777777" w:rsidR="00E66181" w:rsidRPr="00E66181" w:rsidRDefault="00E66181" w:rsidP="00E66181">
            <w:pPr>
              <w:pStyle w:val="PL"/>
            </w:pPr>
            <w:r w:rsidRPr="00E66181">
              <w:t>end group B</w:t>
            </w:r>
          </w:p>
          <w:p w14:paraId="14612CAA" w14:textId="77777777" w:rsidR="00E66181" w:rsidRPr="00E66181" w:rsidRDefault="00E66181" w:rsidP="00E66181">
            <w:pPr>
              <w:pStyle w:val="PL"/>
            </w:pPr>
          </w:p>
          <w:p w14:paraId="6EFB3332" w14:textId="77777777" w:rsidR="00E66181" w:rsidRPr="00E66181" w:rsidRDefault="00E66181" w:rsidP="00E66181">
            <w:pPr>
              <w:pStyle w:val="PL"/>
            </w:pPr>
            <w:r w:rsidRPr="00E66181">
              <w:t>...</w:t>
            </w:r>
          </w:p>
          <w:p w14:paraId="35E80345" w14:textId="77777777" w:rsidR="00E66181" w:rsidRPr="00E66181" w:rsidRDefault="00E66181" w:rsidP="00E66181">
            <w:pPr>
              <w:pStyle w:val="PL"/>
            </w:pPr>
          </w:p>
          <w:p w14:paraId="20D23C85" w14:textId="77777777" w:rsidR="00E66181" w:rsidRPr="00E66181" w:rsidRDefault="00E66181" w:rsidP="00E66181">
            <w:pPr>
              <w:pStyle w:val="PL"/>
            </w:pPr>
            <w:r w:rsidRPr="00E66181">
              <w:t>group C. delete NtfSubscriptionControl MOI on producer</w:t>
            </w:r>
          </w:p>
          <w:p w14:paraId="3C68749C" w14:textId="77777777" w:rsidR="00E66181" w:rsidRPr="00E66181" w:rsidRDefault="00E66181" w:rsidP="00E66181">
            <w:pPr>
              <w:pStyle w:val="PL"/>
            </w:pPr>
          </w:p>
          <w:p w14:paraId="0E4E6AA7" w14:textId="77777777" w:rsidR="00E66181" w:rsidRPr="00E66181" w:rsidRDefault="00E66181" w:rsidP="00E66181">
            <w:pPr>
              <w:pStyle w:val="PL"/>
            </w:pPr>
            <w:r w:rsidRPr="00E66181">
              <w:t xml:space="preserve">  loop Delete: for each created cell or group of cells (information provided by MNO)</w:t>
            </w:r>
          </w:p>
          <w:p w14:paraId="715E444F" w14:textId="77777777" w:rsidR="00E66181" w:rsidRPr="00E66181" w:rsidRDefault="00E66181" w:rsidP="00E66181">
            <w:pPr>
              <w:pStyle w:val="PL"/>
            </w:pPr>
          </w:p>
          <w:p w14:paraId="486F7B04" w14:textId="77777777" w:rsidR="00E66181" w:rsidRPr="00E66181" w:rsidRDefault="00E66181" w:rsidP="00E66181">
            <w:pPr>
              <w:pStyle w:val="PL"/>
            </w:pPr>
            <w:r w:rsidRPr="00E66181">
              <w:t xml:space="preserve">    Cons  -&gt; Prod: 9. deleteMOI(baseObjectInstance [, scopeType, scopeLevel, Filter]) </w:t>
            </w:r>
          </w:p>
          <w:p w14:paraId="77CF2D14" w14:textId="77777777" w:rsidR="00E66181" w:rsidRPr="00E66181" w:rsidRDefault="00E66181" w:rsidP="00E66181">
            <w:pPr>
              <w:pStyle w:val="PL"/>
            </w:pPr>
            <w:r w:rsidRPr="00E66181">
              <w:t xml:space="preserve">    Note right Cons</w:t>
            </w:r>
          </w:p>
          <w:p w14:paraId="6201564B" w14:textId="77777777" w:rsidR="00E66181" w:rsidRPr="00E66181" w:rsidRDefault="00E66181" w:rsidP="00E66181">
            <w:pPr>
              <w:pStyle w:val="PL"/>
            </w:pPr>
            <w:r w:rsidRPr="00E66181">
              <w:lastRenderedPageBreak/>
              <w:t xml:space="preserve">          DN and, optionally, parameters </w:t>
            </w:r>
          </w:p>
          <w:p w14:paraId="6858692A" w14:textId="77777777" w:rsidR="00E66181" w:rsidRPr="00E66181" w:rsidRDefault="00E66181" w:rsidP="00E66181">
            <w:pPr>
              <w:pStyle w:val="PL"/>
            </w:pPr>
            <w:r w:rsidRPr="00E66181">
              <w:t xml:space="preserve">          are supplied by MNO.</w:t>
            </w:r>
          </w:p>
          <w:p w14:paraId="22C75C02" w14:textId="77777777" w:rsidR="00E66181" w:rsidRPr="00E66181" w:rsidRDefault="00E66181" w:rsidP="00E66181">
            <w:pPr>
              <w:pStyle w:val="PL"/>
            </w:pPr>
            <w:r w:rsidRPr="00E66181">
              <w:t xml:space="preserve">    End Note</w:t>
            </w:r>
          </w:p>
          <w:p w14:paraId="552173D8" w14:textId="77777777" w:rsidR="00E66181" w:rsidRPr="00E66181" w:rsidRDefault="00E66181" w:rsidP="00E66181">
            <w:pPr>
              <w:pStyle w:val="PL"/>
            </w:pPr>
          </w:p>
          <w:p w14:paraId="7F660B5E" w14:textId="77777777" w:rsidR="00E66181" w:rsidRPr="00E66181" w:rsidRDefault="00E66181" w:rsidP="00E66181">
            <w:pPr>
              <w:pStyle w:val="PL"/>
            </w:pPr>
            <w:r w:rsidRPr="00E66181">
              <w:t xml:space="preserve">    Prod  -&gt; Prod: 10. deleteMOI( )\n     NtfSubscriptionControl</w:t>
            </w:r>
          </w:p>
          <w:p w14:paraId="08CF168E" w14:textId="77777777" w:rsidR="00E66181" w:rsidRPr="00E66181" w:rsidRDefault="00E66181" w:rsidP="00E66181">
            <w:pPr>
              <w:pStyle w:val="PL"/>
            </w:pPr>
          </w:p>
          <w:p w14:paraId="0BA0ED60" w14:textId="77777777" w:rsidR="00E66181" w:rsidRPr="00E66181" w:rsidRDefault="00E66181" w:rsidP="00E66181">
            <w:pPr>
              <w:pStyle w:val="PL"/>
            </w:pPr>
            <w:r w:rsidRPr="00E66181">
              <w:t xml:space="preserve">    Cons &lt;-  Prod: 11. result of deleteMOI(attributeListOut, status)</w:t>
            </w:r>
          </w:p>
          <w:p w14:paraId="37BF40A9" w14:textId="77777777" w:rsidR="00E66181" w:rsidRPr="00E66181" w:rsidRDefault="00E66181" w:rsidP="00E66181">
            <w:pPr>
              <w:pStyle w:val="PL"/>
            </w:pPr>
          </w:p>
          <w:p w14:paraId="3F20637E" w14:textId="77777777" w:rsidR="00E66181" w:rsidRPr="00E66181" w:rsidRDefault="00E66181" w:rsidP="00E66181">
            <w:pPr>
              <w:pStyle w:val="PL"/>
            </w:pPr>
            <w:r w:rsidRPr="00E66181">
              <w:t xml:space="preserve">    hnote over Prod</w:t>
            </w:r>
          </w:p>
          <w:p w14:paraId="5895B948" w14:textId="77777777" w:rsidR="00E66181" w:rsidRPr="00E66181" w:rsidRDefault="00E66181" w:rsidP="00E66181">
            <w:pPr>
              <w:pStyle w:val="PL"/>
            </w:pPr>
            <w:r w:rsidRPr="00E66181">
              <w:t xml:space="preserve">      ongoing notification</w:t>
            </w:r>
          </w:p>
          <w:p w14:paraId="02F1D733" w14:textId="77777777" w:rsidR="00E66181" w:rsidRPr="00E66181" w:rsidRDefault="00E66181" w:rsidP="00E66181">
            <w:pPr>
              <w:pStyle w:val="PL"/>
            </w:pPr>
            <w:r w:rsidRPr="00E66181">
              <w:t xml:space="preserve">      subscription is ended</w:t>
            </w:r>
          </w:p>
          <w:p w14:paraId="12D9836A" w14:textId="77777777" w:rsidR="00E66181" w:rsidRPr="00E66181" w:rsidRDefault="00E66181" w:rsidP="00E66181">
            <w:pPr>
              <w:pStyle w:val="PL"/>
            </w:pPr>
            <w:r w:rsidRPr="00E66181">
              <w:t xml:space="preserve">    End Note</w:t>
            </w:r>
          </w:p>
          <w:p w14:paraId="3D9342B7" w14:textId="77777777" w:rsidR="00E66181" w:rsidRPr="00E66181" w:rsidRDefault="00E66181" w:rsidP="00E66181">
            <w:pPr>
              <w:pStyle w:val="PL"/>
            </w:pPr>
            <w:r w:rsidRPr="00E66181">
              <w:t xml:space="preserve">  end loop</w:t>
            </w:r>
          </w:p>
          <w:p w14:paraId="557342B7" w14:textId="77777777" w:rsidR="00E66181" w:rsidRPr="00E66181" w:rsidRDefault="00E66181" w:rsidP="00E66181">
            <w:pPr>
              <w:pStyle w:val="PL"/>
            </w:pPr>
          </w:p>
          <w:p w14:paraId="41D35753" w14:textId="77777777" w:rsidR="00E66181" w:rsidRPr="00E66181" w:rsidRDefault="00E66181" w:rsidP="00E66181">
            <w:pPr>
              <w:pStyle w:val="PL"/>
            </w:pPr>
            <w:r w:rsidRPr="00E66181">
              <w:t>end group</w:t>
            </w:r>
          </w:p>
          <w:p w14:paraId="63C9D3C2" w14:textId="77777777" w:rsidR="00E66181" w:rsidRPr="00E66181" w:rsidRDefault="00E66181" w:rsidP="00E66181">
            <w:pPr>
              <w:pStyle w:val="PL"/>
            </w:pPr>
          </w:p>
          <w:p w14:paraId="50CD93B1" w14:textId="77777777" w:rsidR="00E66181" w:rsidRDefault="00E66181" w:rsidP="00E66181">
            <w:pPr>
              <w:pStyle w:val="PL"/>
            </w:pPr>
            <w:r w:rsidRPr="00E66181">
              <w:t>@enduml</w:t>
            </w:r>
          </w:p>
        </w:tc>
      </w:tr>
    </w:tbl>
    <w:p w14:paraId="32CF15ED" w14:textId="77777777" w:rsidR="0007323C" w:rsidRDefault="0007323C" w:rsidP="00FB3B2D">
      <w:pPr>
        <w:pStyle w:val="EW"/>
        <w:ind w:left="0" w:hanging="1"/>
      </w:pPr>
    </w:p>
    <w:p w14:paraId="4D88F558" w14:textId="77777777" w:rsidR="000727E0" w:rsidRDefault="000727E0" w:rsidP="00FB3B2D">
      <w:r>
        <w:br w:type="page"/>
      </w:r>
    </w:p>
    <w:p w14:paraId="1A391F6A" w14:textId="77777777" w:rsidR="00080512" w:rsidRPr="004D3578" w:rsidRDefault="00080512" w:rsidP="0030386F">
      <w:pPr>
        <w:pStyle w:val="Heading1"/>
      </w:pPr>
      <w:bookmarkStart w:id="218" w:name="_Toc143794520"/>
      <w:bookmarkStart w:id="219" w:name="_Toc151377209"/>
      <w:bookmarkStart w:id="220" w:name="_Toc151378101"/>
      <w:bookmarkStart w:id="221" w:name="_Toc158125102"/>
      <w:r w:rsidRPr="004D3578">
        <w:lastRenderedPageBreak/>
        <w:t xml:space="preserve">Annex </w:t>
      </w:r>
      <w:r w:rsidR="00FB3B2D">
        <w:t>F</w:t>
      </w:r>
      <w:r w:rsidRPr="004D3578">
        <w:t xml:space="preserve"> (informative):</w:t>
      </w:r>
      <w:r w:rsidRPr="004D3578">
        <w:br/>
        <w:t>Change history</w:t>
      </w:r>
      <w:bookmarkEnd w:id="218"/>
      <w:bookmarkEnd w:id="219"/>
      <w:bookmarkEnd w:id="220"/>
      <w:bookmarkEnd w:id="221"/>
    </w:p>
    <w:p w14:paraId="1C76F54F" w14:textId="77777777" w:rsidR="00054A22" w:rsidRPr="00235394" w:rsidRDefault="00054A22" w:rsidP="00054A22">
      <w:pPr>
        <w:pStyle w:val="TH"/>
      </w:pPr>
      <w:bookmarkStart w:id="222" w:name="historyclause"/>
      <w:bookmarkEnd w:id="2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1535168" w14:textId="77777777" w:rsidTr="00C72833">
        <w:trPr>
          <w:cantSplit/>
        </w:trPr>
        <w:tc>
          <w:tcPr>
            <w:tcW w:w="9639" w:type="dxa"/>
            <w:gridSpan w:val="8"/>
            <w:tcBorders>
              <w:bottom w:val="nil"/>
            </w:tcBorders>
            <w:shd w:val="solid" w:color="FFFFFF" w:fill="auto"/>
          </w:tcPr>
          <w:p w14:paraId="1AAD9C56" w14:textId="77777777" w:rsidR="003C3971" w:rsidRPr="00235394" w:rsidRDefault="003C3971" w:rsidP="00C72833">
            <w:pPr>
              <w:pStyle w:val="TAL"/>
              <w:jc w:val="center"/>
              <w:rPr>
                <w:b/>
                <w:sz w:val="16"/>
              </w:rPr>
            </w:pPr>
            <w:r w:rsidRPr="00235394">
              <w:rPr>
                <w:b/>
              </w:rPr>
              <w:t>Change history</w:t>
            </w:r>
          </w:p>
        </w:tc>
      </w:tr>
      <w:tr w:rsidR="003C3971" w:rsidRPr="00235394" w14:paraId="6793B5B3" w14:textId="77777777" w:rsidTr="00C72833">
        <w:tc>
          <w:tcPr>
            <w:tcW w:w="800" w:type="dxa"/>
            <w:shd w:val="pct10" w:color="auto" w:fill="FFFFFF"/>
          </w:tcPr>
          <w:p w14:paraId="4466C52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5A6D9EA" w14:textId="77777777" w:rsidR="003C3971" w:rsidRPr="00235394" w:rsidRDefault="00DF2B1F" w:rsidP="00C72833">
            <w:pPr>
              <w:pStyle w:val="TAL"/>
              <w:rPr>
                <w:b/>
                <w:sz w:val="16"/>
              </w:rPr>
            </w:pPr>
            <w:r>
              <w:rPr>
                <w:b/>
                <w:sz w:val="16"/>
              </w:rPr>
              <w:t>Meeting</w:t>
            </w:r>
          </w:p>
        </w:tc>
        <w:tc>
          <w:tcPr>
            <w:tcW w:w="1094" w:type="dxa"/>
            <w:shd w:val="pct10" w:color="auto" w:fill="FFFFFF"/>
          </w:tcPr>
          <w:p w14:paraId="5D02B0E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4B4AB33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BCB1304"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08A52A7E" w14:textId="77777777" w:rsidR="003C3971" w:rsidRPr="00235394" w:rsidRDefault="003C3971" w:rsidP="00C72833">
            <w:pPr>
              <w:pStyle w:val="TAL"/>
              <w:rPr>
                <w:b/>
                <w:sz w:val="16"/>
              </w:rPr>
            </w:pPr>
            <w:r>
              <w:rPr>
                <w:b/>
                <w:sz w:val="16"/>
              </w:rPr>
              <w:t>Cat</w:t>
            </w:r>
          </w:p>
        </w:tc>
        <w:tc>
          <w:tcPr>
            <w:tcW w:w="4962" w:type="dxa"/>
            <w:shd w:val="pct10" w:color="auto" w:fill="FFFFFF"/>
          </w:tcPr>
          <w:p w14:paraId="435BD36E"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4CAEA8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9A2D36B" w14:textId="77777777" w:rsidTr="00C72833">
        <w:tc>
          <w:tcPr>
            <w:tcW w:w="800" w:type="dxa"/>
            <w:shd w:val="solid" w:color="FFFFFF" w:fill="auto"/>
          </w:tcPr>
          <w:p w14:paraId="28AE7583"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47DEE221"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4C95E707" w14:textId="77777777" w:rsidR="003C3971" w:rsidRPr="006B0D02" w:rsidRDefault="00AE715E" w:rsidP="00C72833">
            <w:pPr>
              <w:pStyle w:val="TAC"/>
              <w:rPr>
                <w:sz w:val="16"/>
                <w:szCs w:val="16"/>
              </w:rPr>
            </w:pPr>
            <w:r>
              <w:rPr>
                <w:sz w:val="16"/>
                <w:szCs w:val="16"/>
              </w:rPr>
              <w:t>S5-235951</w:t>
            </w:r>
          </w:p>
        </w:tc>
        <w:tc>
          <w:tcPr>
            <w:tcW w:w="425" w:type="dxa"/>
            <w:shd w:val="solid" w:color="FFFFFF" w:fill="auto"/>
          </w:tcPr>
          <w:p w14:paraId="2DCCC59F" w14:textId="77777777" w:rsidR="003C3971" w:rsidRPr="006B0D02" w:rsidRDefault="003C3971" w:rsidP="00C72833">
            <w:pPr>
              <w:pStyle w:val="TAL"/>
              <w:rPr>
                <w:sz w:val="16"/>
                <w:szCs w:val="16"/>
              </w:rPr>
            </w:pPr>
          </w:p>
        </w:tc>
        <w:tc>
          <w:tcPr>
            <w:tcW w:w="425" w:type="dxa"/>
            <w:shd w:val="solid" w:color="FFFFFF" w:fill="auto"/>
          </w:tcPr>
          <w:p w14:paraId="23C62294" w14:textId="77777777" w:rsidR="003C3971" w:rsidRPr="006B0D02" w:rsidRDefault="003C3971" w:rsidP="00C72833">
            <w:pPr>
              <w:pStyle w:val="TAR"/>
              <w:rPr>
                <w:sz w:val="16"/>
                <w:szCs w:val="16"/>
              </w:rPr>
            </w:pPr>
          </w:p>
        </w:tc>
        <w:tc>
          <w:tcPr>
            <w:tcW w:w="425" w:type="dxa"/>
            <w:shd w:val="solid" w:color="FFFFFF" w:fill="auto"/>
          </w:tcPr>
          <w:p w14:paraId="03295BFD" w14:textId="77777777" w:rsidR="003C3971" w:rsidRPr="006B0D02" w:rsidRDefault="003C3971" w:rsidP="00C72833">
            <w:pPr>
              <w:pStyle w:val="TAC"/>
              <w:rPr>
                <w:sz w:val="16"/>
                <w:szCs w:val="16"/>
              </w:rPr>
            </w:pPr>
          </w:p>
        </w:tc>
        <w:tc>
          <w:tcPr>
            <w:tcW w:w="4962" w:type="dxa"/>
            <w:shd w:val="solid" w:color="FFFFFF" w:fill="auto"/>
          </w:tcPr>
          <w:p w14:paraId="64BAB2AE"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696598C6" w14:textId="77777777" w:rsidR="003C3971" w:rsidRPr="007D6048" w:rsidRDefault="001B7501" w:rsidP="00C72833">
            <w:pPr>
              <w:pStyle w:val="TAC"/>
              <w:rPr>
                <w:sz w:val="16"/>
                <w:szCs w:val="16"/>
              </w:rPr>
            </w:pPr>
            <w:r>
              <w:rPr>
                <w:sz w:val="16"/>
                <w:szCs w:val="16"/>
              </w:rPr>
              <w:t>0.0.0</w:t>
            </w:r>
          </w:p>
        </w:tc>
      </w:tr>
      <w:tr w:rsidR="00AE715E" w:rsidRPr="006B0D02" w14:paraId="4D78CDBF" w14:textId="77777777" w:rsidTr="00C72833">
        <w:tc>
          <w:tcPr>
            <w:tcW w:w="800" w:type="dxa"/>
            <w:shd w:val="solid" w:color="FFFFFF" w:fill="auto"/>
          </w:tcPr>
          <w:p w14:paraId="7695BADC" w14:textId="77777777" w:rsidR="00AE715E" w:rsidRDefault="00AE715E" w:rsidP="00C72833">
            <w:pPr>
              <w:pStyle w:val="TAC"/>
              <w:rPr>
                <w:sz w:val="16"/>
                <w:szCs w:val="16"/>
              </w:rPr>
            </w:pPr>
            <w:r>
              <w:rPr>
                <w:sz w:val="16"/>
                <w:szCs w:val="16"/>
              </w:rPr>
              <w:t>8.23</w:t>
            </w:r>
          </w:p>
        </w:tc>
        <w:tc>
          <w:tcPr>
            <w:tcW w:w="800" w:type="dxa"/>
            <w:shd w:val="solid" w:color="FFFFFF" w:fill="auto"/>
          </w:tcPr>
          <w:p w14:paraId="692E8806" w14:textId="77777777" w:rsidR="00AE715E" w:rsidRDefault="00AE715E" w:rsidP="00C72833">
            <w:pPr>
              <w:pStyle w:val="TAC"/>
              <w:rPr>
                <w:sz w:val="16"/>
                <w:szCs w:val="16"/>
              </w:rPr>
            </w:pPr>
            <w:r>
              <w:rPr>
                <w:sz w:val="16"/>
                <w:szCs w:val="16"/>
              </w:rPr>
              <w:t>SA5 #150</w:t>
            </w:r>
          </w:p>
        </w:tc>
        <w:tc>
          <w:tcPr>
            <w:tcW w:w="1094" w:type="dxa"/>
            <w:shd w:val="solid" w:color="FFFFFF" w:fill="auto"/>
          </w:tcPr>
          <w:p w14:paraId="392542FE" w14:textId="77777777" w:rsidR="00AE715E" w:rsidRDefault="00AE715E" w:rsidP="00C72833">
            <w:pPr>
              <w:pStyle w:val="TAC"/>
              <w:rPr>
                <w:sz w:val="16"/>
                <w:szCs w:val="16"/>
              </w:rPr>
            </w:pPr>
            <w:r>
              <w:rPr>
                <w:sz w:val="16"/>
                <w:szCs w:val="16"/>
              </w:rPr>
              <w:t>S5-225952</w:t>
            </w:r>
          </w:p>
          <w:p w14:paraId="6587EAEE" w14:textId="77777777" w:rsidR="00AE715E" w:rsidRDefault="00AE715E" w:rsidP="00C72833">
            <w:pPr>
              <w:pStyle w:val="TAC"/>
              <w:rPr>
                <w:sz w:val="16"/>
                <w:szCs w:val="16"/>
              </w:rPr>
            </w:pPr>
            <w:r>
              <w:rPr>
                <w:sz w:val="16"/>
                <w:szCs w:val="16"/>
              </w:rPr>
              <w:t>S5-235953</w:t>
            </w:r>
          </w:p>
          <w:p w14:paraId="2A4C9271" w14:textId="77777777" w:rsidR="00AE715E" w:rsidRDefault="00AE715E" w:rsidP="00C72833">
            <w:pPr>
              <w:pStyle w:val="TAC"/>
              <w:rPr>
                <w:sz w:val="16"/>
                <w:szCs w:val="16"/>
              </w:rPr>
            </w:pPr>
            <w:r>
              <w:rPr>
                <w:sz w:val="16"/>
                <w:szCs w:val="16"/>
              </w:rPr>
              <w:t>S5-235954</w:t>
            </w:r>
          </w:p>
          <w:p w14:paraId="569AB4B1" w14:textId="77777777" w:rsidR="006A2AC5" w:rsidRDefault="006A2AC5" w:rsidP="00C72833">
            <w:pPr>
              <w:pStyle w:val="TAC"/>
              <w:rPr>
                <w:sz w:val="16"/>
                <w:szCs w:val="16"/>
              </w:rPr>
            </w:pPr>
            <w:r>
              <w:rPr>
                <w:sz w:val="16"/>
                <w:szCs w:val="16"/>
              </w:rPr>
              <w:t>S5-235955</w:t>
            </w:r>
          </w:p>
          <w:p w14:paraId="0812DA9F" w14:textId="77777777" w:rsidR="00345C3A" w:rsidRDefault="00345C3A" w:rsidP="00C72833">
            <w:pPr>
              <w:pStyle w:val="TAC"/>
              <w:rPr>
                <w:sz w:val="16"/>
                <w:szCs w:val="16"/>
              </w:rPr>
            </w:pPr>
            <w:r>
              <w:rPr>
                <w:sz w:val="16"/>
                <w:szCs w:val="16"/>
              </w:rPr>
              <w:t>S5-235956</w:t>
            </w:r>
          </w:p>
          <w:p w14:paraId="5659C3F3" w14:textId="77777777" w:rsidR="001D429A" w:rsidRDefault="001D429A" w:rsidP="00C72833">
            <w:pPr>
              <w:pStyle w:val="TAC"/>
              <w:rPr>
                <w:sz w:val="16"/>
                <w:szCs w:val="16"/>
              </w:rPr>
            </w:pPr>
            <w:r>
              <w:rPr>
                <w:sz w:val="16"/>
                <w:szCs w:val="16"/>
              </w:rPr>
              <w:t>S5-236001</w:t>
            </w:r>
          </w:p>
          <w:p w14:paraId="4CBF3857" w14:textId="77777777" w:rsidR="00566370" w:rsidRPr="006B0D02" w:rsidRDefault="00566370" w:rsidP="00C72833">
            <w:pPr>
              <w:pStyle w:val="TAC"/>
              <w:rPr>
                <w:sz w:val="16"/>
                <w:szCs w:val="16"/>
              </w:rPr>
            </w:pPr>
            <w:r>
              <w:rPr>
                <w:sz w:val="16"/>
                <w:szCs w:val="16"/>
              </w:rPr>
              <w:t>S5-236002</w:t>
            </w:r>
          </w:p>
        </w:tc>
        <w:tc>
          <w:tcPr>
            <w:tcW w:w="425" w:type="dxa"/>
            <w:shd w:val="solid" w:color="FFFFFF" w:fill="auto"/>
          </w:tcPr>
          <w:p w14:paraId="5EE12D22" w14:textId="77777777" w:rsidR="00AE715E" w:rsidRPr="006B0D02" w:rsidRDefault="00AE715E" w:rsidP="00C72833">
            <w:pPr>
              <w:pStyle w:val="TAL"/>
              <w:rPr>
                <w:sz w:val="16"/>
                <w:szCs w:val="16"/>
              </w:rPr>
            </w:pPr>
          </w:p>
        </w:tc>
        <w:tc>
          <w:tcPr>
            <w:tcW w:w="425" w:type="dxa"/>
            <w:shd w:val="solid" w:color="FFFFFF" w:fill="auto"/>
          </w:tcPr>
          <w:p w14:paraId="7F8D4EC9" w14:textId="77777777" w:rsidR="00AE715E" w:rsidRPr="006B0D02" w:rsidRDefault="00AE715E" w:rsidP="00C72833">
            <w:pPr>
              <w:pStyle w:val="TAR"/>
              <w:rPr>
                <w:sz w:val="16"/>
                <w:szCs w:val="16"/>
              </w:rPr>
            </w:pPr>
          </w:p>
        </w:tc>
        <w:tc>
          <w:tcPr>
            <w:tcW w:w="425" w:type="dxa"/>
            <w:shd w:val="solid" w:color="FFFFFF" w:fill="auto"/>
          </w:tcPr>
          <w:p w14:paraId="6B146243" w14:textId="77777777" w:rsidR="00AE715E" w:rsidRPr="006B0D02" w:rsidRDefault="00AE715E" w:rsidP="00C72833">
            <w:pPr>
              <w:pStyle w:val="TAC"/>
              <w:rPr>
                <w:sz w:val="16"/>
                <w:szCs w:val="16"/>
              </w:rPr>
            </w:pPr>
          </w:p>
        </w:tc>
        <w:tc>
          <w:tcPr>
            <w:tcW w:w="4962" w:type="dxa"/>
            <w:shd w:val="solid" w:color="FFFFFF" w:fill="auto"/>
          </w:tcPr>
          <w:p w14:paraId="080A9E40" w14:textId="77777777" w:rsidR="00AE715E" w:rsidRDefault="00AE715E" w:rsidP="00C72833">
            <w:pPr>
              <w:pStyle w:val="TAL"/>
              <w:rPr>
                <w:sz w:val="16"/>
                <w:szCs w:val="16"/>
              </w:rPr>
            </w:pPr>
            <w:r>
              <w:rPr>
                <w:sz w:val="16"/>
                <w:szCs w:val="16"/>
              </w:rPr>
              <w:t>Scope</w:t>
            </w:r>
          </w:p>
          <w:p w14:paraId="1A65C51C" w14:textId="77777777" w:rsidR="00AE715E" w:rsidRDefault="00AE715E" w:rsidP="00C72833">
            <w:pPr>
              <w:pStyle w:val="TAL"/>
              <w:rPr>
                <w:sz w:val="16"/>
                <w:szCs w:val="16"/>
              </w:rPr>
            </w:pPr>
            <w:r>
              <w:rPr>
                <w:sz w:val="16"/>
                <w:szCs w:val="16"/>
              </w:rPr>
              <w:t>Introduction</w:t>
            </w:r>
          </w:p>
          <w:p w14:paraId="4D477E11" w14:textId="77777777" w:rsidR="00AE715E" w:rsidRDefault="00AE715E" w:rsidP="00C72833">
            <w:pPr>
              <w:pStyle w:val="TAL"/>
              <w:rPr>
                <w:sz w:val="16"/>
                <w:szCs w:val="16"/>
              </w:rPr>
            </w:pPr>
            <w:r>
              <w:rPr>
                <w:sz w:val="16"/>
                <w:szCs w:val="16"/>
              </w:rPr>
              <w:t>Terms and Acronyms</w:t>
            </w:r>
          </w:p>
          <w:p w14:paraId="4ABC232C" w14:textId="77777777" w:rsidR="006A2AC5" w:rsidRDefault="006A2AC5" w:rsidP="00C72833">
            <w:pPr>
              <w:pStyle w:val="TAL"/>
              <w:rPr>
                <w:sz w:val="16"/>
                <w:szCs w:val="16"/>
              </w:rPr>
            </w:pPr>
            <w:r>
              <w:rPr>
                <w:sz w:val="16"/>
                <w:szCs w:val="16"/>
              </w:rPr>
              <w:t>Overview</w:t>
            </w:r>
          </w:p>
          <w:p w14:paraId="2E9E3663" w14:textId="77777777" w:rsidR="00345C3A" w:rsidRDefault="00345C3A" w:rsidP="00C72833">
            <w:pPr>
              <w:pStyle w:val="TAL"/>
              <w:rPr>
                <w:sz w:val="16"/>
                <w:szCs w:val="16"/>
              </w:rPr>
            </w:pPr>
            <w:r>
              <w:rPr>
                <w:sz w:val="16"/>
                <w:szCs w:val="16"/>
              </w:rPr>
              <w:t>General</w:t>
            </w:r>
          </w:p>
          <w:p w14:paraId="069940EC" w14:textId="77777777" w:rsidR="001D429A" w:rsidRDefault="001D429A" w:rsidP="00C72833">
            <w:pPr>
              <w:pStyle w:val="TAL"/>
              <w:rPr>
                <w:sz w:val="16"/>
                <w:szCs w:val="16"/>
              </w:rPr>
            </w:pPr>
            <w:r>
              <w:rPr>
                <w:sz w:val="16"/>
                <w:szCs w:val="16"/>
              </w:rPr>
              <w:t>Annex - Procedures</w:t>
            </w:r>
          </w:p>
          <w:p w14:paraId="405C3FC1" w14:textId="77777777" w:rsidR="00566370" w:rsidRDefault="00566370" w:rsidP="00C72833">
            <w:pPr>
              <w:pStyle w:val="TAL"/>
              <w:rPr>
                <w:sz w:val="16"/>
                <w:szCs w:val="16"/>
              </w:rPr>
            </w:pPr>
            <w:r>
              <w:rPr>
                <w:sz w:val="16"/>
                <w:szCs w:val="16"/>
              </w:rPr>
              <w:t>Definition</w:t>
            </w:r>
          </w:p>
        </w:tc>
        <w:tc>
          <w:tcPr>
            <w:tcW w:w="708" w:type="dxa"/>
            <w:shd w:val="solid" w:color="FFFFFF" w:fill="auto"/>
          </w:tcPr>
          <w:p w14:paraId="2E06946C" w14:textId="77777777" w:rsidR="00AE715E" w:rsidRDefault="006F2A0D" w:rsidP="00C72833">
            <w:pPr>
              <w:pStyle w:val="TAC"/>
              <w:rPr>
                <w:sz w:val="16"/>
                <w:szCs w:val="16"/>
              </w:rPr>
            </w:pPr>
            <w:r>
              <w:rPr>
                <w:sz w:val="16"/>
                <w:szCs w:val="16"/>
              </w:rPr>
              <w:t>0.1.0</w:t>
            </w:r>
          </w:p>
        </w:tc>
      </w:tr>
      <w:tr w:rsidR="00AD763D" w:rsidRPr="006B0D02" w14:paraId="682E7F1C" w14:textId="77777777" w:rsidTr="00C72833">
        <w:tc>
          <w:tcPr>
            <w:tcW w:w="800" w:type="dxa"/>
            <w:shd w:val="solid" w:color="FFFFFF" w:fill="auto"/>
          </w:tcPr>
          <w:p w14:paraId="2E7A0269" w14:textId="77777777" w:rsidR="00AD763D" w:rsidRDefault="005E7200" w:rsidP="00C72833">
            <w:pPr>
              <w:pStyle w:val="TAC"/>
              <w:rPr>
                <w:sz w:val="16"/>
                <w:szCs w:val="16"/>
              </w:rPr>
            </w:pPr>
            <w:r>
              <w:rPr>
                <w:sz w:val="16"/>
                <w:szCs w:val="16"/>
              </w:rPr>
              <w:t>10.23</w:t>
            </w:r>
          </w:p>
        </w:tc>
        <w:tc>
          <w:tcPr>
            <w:tcW w:w="800" w:type="dxa"/>
            <w:shd w:val="solid" w:color="FFFFFF" w:fill="auto"/>
          </w:tcPr>
          <w:p w14:paraId="19BB50CF" w14:textId="77777777" w:rsidR="00AD763D" w:rsidRDefault="005E7200" w:rsidP="00C72833">
            <w:pPr>
              <w:pStyle w:val="TAC"/>
              <w:rPr>
                <w:sz w:val="16"/>
                <w:szCs w:val="16"/>
              </w:rPr>
            </w:pPr>
            <w:r>
              <w:rPr>
                <w:sz w:val="16"/>
                <w:szCs w:val="16"/>
              </w:rPr>
              <w:t>SA5 #151</w:t>
            </w:r>
          </w:p>
        </w:tc>
        <w:tc>
          <w:tcPr>
            <w:tcW w:w="1094" w:type="dxa"/>
            <w:shd w:val="solid" w:color="FFFFFF" w:fill="auto"/>
          </w:tcPr>
          <w:p w14:paraId="4217E6CC" w14:textId="77777777" w:rsidR="005E7200" w:rsidRDefault="005E7200" w:rsidP="005E7200">
            <w:pPr>
              <w:pStyle w:val="TAC"/>
              <w:rPr>
                <w:sz w:val="16"/>
                <w:szCs w:val="16"/>
              </w:rPr>
            </w:pPr>
            <w:r>
              <w:rPr>
                <w:sz w:val="16"/>
                <w:szCs w:val="16"/>
              </w:rPr>
              <w:t>S5-237061</w:t>
            </w:r>
          </w:p>
          <w:p w14:paraId="29FDF288" w14:textId="77777777" w:rsidR="005E7200" w:rsidRDefault="005E7200" w:rsidP="005E7200">
            <w:pPr>
              <w:pStyle w:val="TAC"/>
              <w:rPr>
                <w:sz w:val="16"/>
                <w:szCs w:val="16"/>
              </w:rPr>
            </w:pPr>
            <w:r>
              <w:rPr>
                <w:sz w:val="16"/>
                <w:szCs w:val="16"/>
              </w:rPr>
              <w:t>S5-237063</w:t>
            </w:r>
          </w:p>
          <w:p w14:paraId="0E4E1DC1" w14:textId="77777777" w:rsidR="005E7200" w:rsidRDefault="005E7200" w:rsidP="005E7200">
            <w:pPr>
              <w:pStyle w:val="TAC"/>
              <w:rPr>
                <w:sz w:val="16"/>
                <w:szCs w:val="16"/>
              </w:rPr>
            </w:pPr>
            <w:r>
              <w:rPr>
                <w:sz w:val="16"/>
                <w:szCs w:val="16"/>
              </w:rPr>
              <w:t>S5-237064</w:t>
            </w:r>
          </w:p>
          <w:p w14:paraId="65D8407D" w14:textId="77777777" w:rsidR="005E7200" w:rsidRDefault="005E7200" w:rsidP="005E7200">
            <w:pPr>
              <w:pStyle w:val="TAC"/>
              <w:rPr>
                <w:sz w:val="16"/>
                <w:szCs w:val="16"/>
              </w:rPr>
            </w:pPr>
            <w:r>
              <w:rPr>
                <w:sz w:val="16"/>
                <w:szCs w:val="16"/>
              </w:rPr>
              <w:t>S5-237065</w:t>
            </w:r>
          </w:p>
          <w:p w14:paraId="342EF146" w14:textId="77777777" w:rsidR="005E7200" w:rsidRDefault="005E7200" w:rsidP="005E7200">
            <w:pPr>
              <w:pStyle w:val="TAC"/>
              <w:rPr>
                <w:sz w:val="16"/>
                <w:szCs w:val="16"/>
              </w:rPr>
            </w:pPr>
            <w:r>
              <w:rPr>
                <w:sz w:val="16"/>
                <w:szCs w:val="16"/>
              </w:rPr>
              <w:t>S5-237066</w:t>
            </w:r>
          </w:p>
          <w:p w14:paraId="07EAD98F" w14:textId="77777777" w:rsidR="005E7200" w:rsidRDefault="005E7200" w:rsidP="005E7200">
            <w:pPr>
              <w:pStyle w:val="TAC"/>
              <w:rPr>
                <w:sz w:val="16"/>
                <w:szCs w:val="16"/>
              </w:rPr>
            </w:pPr>
            <w:r>
              <w:rPr>
                <w:sz w:val="16"/>
                <w:szCs w:val="16"/>
              </w:rPr>
              <w:t>S5-237067</w:t>
            </w:r>
          </w:p>
          <w:p w14:paraId="57A8EF3B" w14:textId="77777777" w:rsidR="005E7200" w:rsidRDefault="005E7200" w:rsidP="005E7200">
            <w:pPr>
              <w:pStyle w:val="TAC"/>
              <w:rPr>
                <w:sz w:val="16"/>
                <w:szCs w:val="16"/>
              </w:rPr>
            </w:pPr>
            <w:r>
              <w:rPr>
                <w:sz w:val="16"/>
                <w:szCs w:val="16"/>
              </w:rPr>
              <w:t>S5-237069</w:t>
            </w:r>
          </w:p>
          <w:p w14:paraId="06EE91B0" w14:textId="77777777" w:rsidR="00F9126C" w:rsidRDefault="00F9126C" w:rsidP="005E7200">
            <w:pPr>
              <w:pStyle w:val="TAC"/>
              <w:rPr>
                <w:sz w:val="16"/>
                <w:szCs w:val="16"/>
              </w:rPr>
            </w:pPr>
          </w:p>
          <w:p w14:paraId="0957CBF5" w14:textId="77777777" w:rsidR="00F059E1" w:rsidRDefault="005E7200" w:rsidP="005E7200">
            <w:pPr>
              <w:pStyle w:val="TAC"/>
              <w:rPr>
                <w:sz w:val="16"/>
                <w:szCs w:val="16"/>
              </w:rPr>
            </w:pPr>
            <w:r>
              <w:rPr>
                <w:sz w:val="16"/>
                <w:szCs w:val="16"/>
              </w:rPr>
              <w:t>S5-237070</w:t>
            </w:r>
          </w:p>
          <w:p w14:paraId="08382044" w14:textId="77777777" w:rsidR="005E7200" w:rsidRDefault="005E7200" w:rsidP="005E7200">
            <w:pPr>
              <w:pStyle w:val="TAC"/>
              <w:rPr>
                <w:sz w:val="16"/>
                <w:szCs w:val="16"/>
              </w:rPr>
            </w:pPr>
            <w:r>
              <w:rPr>
                <w:sz w:val="16"/>
                <w:szCs w:val="16"/>
              </w:rPr>
              <w:t>S5-237071</w:t>
            </w:r>
          </w:p>
          <w:p w14:paraId="6C3A9543" w14:textId="77777777" w:rsidR="005E7200" w:rsidRDefault="005E7200" w:rsidP="005E7200">
            <w:pPr>
              <w:pStyle w:val="TAC"/>
              <w:rPr>
                <w:sz w:val="16"/>
                <w:szCs w:val="16"/>
              </w:rPr>
            </w:pPr>
            <w:r>
              <w:rPr>
                <w:sz w:val="16"/>
                <w:szCs w:val="16"/>
              </w:rPr>
              <w:t>S5-237072</w:t>
            </w:r>
          </w:p>
          <w:p w14:paraId="1E7D0CE6" w14:textId="77777777" w:rsidR="00AD763D" w:rsidRDefault="005E7200" w:rsidP="005E7200">
            <w:pPr>
              <w:pStyle w:val="TAC"/>
              <w:rPr>
                <w:sz w:val="16"/>
                <w:szCs w:val="16"/>
              </w:rPr>
            </w:pPr>
            <w:r>
              <w:rPr>
                <w:sz w:val="16"/>
                <w:szCs w:val="16"/>
              </w:rPr>
              <w:t>S5-237073</w:t>
            </w:r>
          </w:p>
        </w:tc>
        <w:tc>
          <w:tcPr>
            <w:tcW w:w="425" w:type="dxa"/>
            <w:shd w:val="solid" w:color="FFFFFF" w:fill="auto"/>
          </w:tcPr>
          <w:p w14:paraId="3E649A36" w14:textId="77777777" w:rsidR="00AD763D" w:rsidRPr="006B0D02" w:rsidRDefault="00AD763D" w:rsidP="00C72833">
            <w:pPr>
              <w:pStyle w:val="TAL"/>
              <w:rPr>
                <w:sz w:val="16"/>
                <w:szCs w:val="16"/>
              </w:rPr>
            </w:pPr>
          </w:p>
        </w:tc>
        <w:tc>
          <w:tcPr>
            <w:tcW w:w="425" w:type="dxa"/>
            <w:shd w:val="solid" w:color="FFFFFF" w:fill="auto"/>
          </w:tcPr>
          <w:p w14:paraId="347CEE79" w14:textId="77777777" w:rsidR="00AD763D" w:rsidRPr="006B0D02" w:rsidRDefault="00AD763D" w:rsidP="00C72833">
            <w:pPr>
              <w:pStyle w:val="TAR"/>
              <w:rPr>
                <w:sz w:val="16"/>
                <w:szCs w:val="16"/>
              </w:rPr>
            </w:pPr>
          </w:p>
        </w:tc>
        <w:tc>
          <w:tcPr>
            <w:tcW w:w="425" w:type="dxa"/>
            <w:shd w:val="solid" w:color="FFFFFF" w:fill="auto"/>
          </w:tcPr>
          <w:p w14:paraId="37D55E2A" w14:textId="77777777" w:rsidR="00AD763D" w:rsidRPr="006B0D02" w:rsidRDefault="00AD763D" w:rsidP="00C72833">
            <w:pPr>
              <w:pStyle w:val="TAC"/>
              <w:rPr>
                <w:sz w:val="16"/>
                <w:szCs w:val="16"/>
              </w:rPr>
            </w:pPr>
          </w:p>
        </w:tc>
        <w:tc>
          <w:tcPr>
            <w:tcW w:w="4962" w:type="dxa"/>
            <w:shd w:val="solid" w:color="FFFFFF" w:fill="auto"/>
          </w:tcPr>
          <w:p w14:paraId="0F8A52AB" w14:textId="77777777" w:rsidR="00712506" w:rsidRDefault="00712506" w:rsidP="00712506">
            <w:pPr>
              <w:pStyle w:val="TAL"/>
              <w:rPr>
                <w:sz w:val="16"/>
                <w:szCs w:val="16"/>
              </w:rPr>
            </w:pPr>
            <w:r w:rsidRPr="00AD763D">
              <w:rPr>
                <w:sz w:val="16"/>
                <w:szCs w:val="16"/>
              </w:rPr>
              <w:t>3 Definitions and Acronyms</w:t>
            </w:r>
          </w:p>
          <w:p w14:paraId="489222B1" w14:textId="77777777" w:rsidR="00712506" w:rsidRDefault="00712506" w:rsidP="00712506">
            <w:pPr>
              <w:pStyle w:val="TAL"/>
              <w:rPr>
                <w:sz w:val="16"/>
                <w:szCs w:val="16"/>
              </w:rPr>
            </w:pPr>
            <w:r w:rsidRPr="005E7200">
              <w:rPr>
                <w:sz w:val="16"/>
                <w:szCs w:val="16"/>
              </w:rPr>
              <w:t>5.Y Exposed performance monitoring requirements</w:t>
            </w:r>
          </w:p>
          <w:p w14:paraId="2949BF76" w14:textId="77777777" w:rsidR="00712506" w:rsidRPr="00857420" w:rsidRDefault="00712506" w:rsidP="00712506">
            <w:pPr>
              <w:pStyle w:val="TAL"/>
              <w:rPr>
                <w:sz w:val="16"/>
                <w:szCs w:val="16"/>
              </w:rPr>
            </w:pPr>
            <w:r w:rsidRPr="00857420">
              <w:rPr>
                <w:sz w:val="16"/>
                <w:szCs w:val="16"/>
              </w:rPr>
              <w:t>Availability KPI definition</w:t>
            </w:r>
          </w:p>
          <w:p w14:paraId="0D42DF92" w14:textId="77777777" w:rsidR="00712506" w:rsidRDefault="00712506" w:rsidP="00712506">
            <w:pPr>
              <w:pStyle w:val="TAL"/>
              <w:rPr>
                <w:sz w:val="16"/>
                <w:szCs w:val="16"/>
              </w:rPr>
            </w:pPr>
            <w:r w:rsidRPr="00984FE3">
              <w:rPr>
                <w:sz w:val="16"/>
                <w:szCs w:val="16"/>
              </w:rPr>
              <w:t>Annex A Procedures</w:t>
            </w:r>
          </w:p>
          <w:p w14:paraId="5987A560" w14:textId="77777777" w:rsidR="00712506" w:rsidRPr="00BA2DE8" w:rsidRDefault="00712506" w:rsidP="00712506">
            <w:pPr>
              <w:pStyle w:val="TAL"/>
              <w:rPr>
                <w:sz w:val="16"/>
                <w:szCs w:val="16"/>
                <w:lang w:val="en-US"/>
              </w:rPr>
            </w:pPr>
            <w:r w:rsidRPr="00BA2DE8">
              <w:rPr>
                <w:sz w:val="16"/>
                <w:szCs w:val="16"/>
                <w:lang w:val="en-US"/>
              </w:rPr>
              <w:t>Annex A Procedures</w:t>
            </w:r>
          </w:p>
          <w:p w14:paraId="43E03CB3" w14:textId="77777777" w:rsidR="00712506" w:rsidRDefault="00712506" w:rsidP="00712506">
            <w:pPr>
              <w:pStyle w:val="TAL"/>
              <w:rPr>
                <w:sz w:val="16"/>
                <w:szCs w:val="16"/>
              </w:rPr>
            </w:pPr>
            <w:r w:rsidRPr="00825F52">
              <w:rPr>
                <w:sz w:val="16"/>
                <w:szCs w:val="16"/>
              </w:rPr>
              <w:t>5.X Exposed coordinated recovery requirements</w:t>
            </w:r>
          </w:p>
          <w:p w14:paraId="0C857D4A" w14:textId="77777777" w:rsidR="00712506" w:rsidRDefault="00712506" w:rsidP="00712506">
            <w:pPr>
              <w:pStyle w:val="TAL"/>
              <w:rPr>
                <w:sz w:val="16"/>
                <w:szCs w:val="16"/>
              </w:rPr>
            </w:pPr>
            <w:r w:rsidRPr="00F9126C">
              <w:rPr>
                <w:sz w:val="16"/>
                <w:szCs w:val="16"/>
              </w:rPr>
              <w:t>Annex X Coordinated energy service recovery business relationship model</w:t>
            </w:r>
          </w:p>
          <w:p w14:paraId="782446B0" w14:textId="77777777" w:rsidR="00712506" w:rsidRDefault="00712506" w:rsidP="00712506">
            <w:pPr>
              <w:pStyle w:val="TAL"/>
              <w:rPr>
                <w:sz w:val="16"/>
                <w:szCs w:val="16"/>
              </w:rPr>
            </w:pPr>
            <w:r w:rsidRPr="00F059E1">
              <w:rPr>
                <w:sz w:val="16"/>
                <w:szCs w:val="16"/>
              </w:rPr>
              <w:t>Annex Y Coordinated energy recovery use cases</w:t>
            </w:r>
          </w:p>
          <w:p w14:paraId="22B8C0BB" w14:textId="77777777" w:rsidR="00712506" w:rsidRDefault="00712506" w:rsidP="00712506">
            <w:pPr>
              <w:pStyle w:val="TAL"/>
              <w:rPr>
                <w:sz w:val="16"/>
                <w:szCs w:val="16"/>
              </w:rPr>
            </w:pPr>
            <w:r w:rsidRPr="002D7BC6">
              <w:rPr>
                <w:sz w:val="16"/>
                <w:szCs w:val="16"/>
              </w:rPr>
              <w:t>6.X Coordinated energy recovery procedures</w:t>
            </w:r>
          </w:p>
          <w:p w14:paraId="24C683E7" w14:textId="77777777" w:rsidR="00712506" w:rsidRDefault="00712506" w:rsidP="00712506">
            <w:pPr>
              <w:pStyle w:val="TAL"/>
              <w:rPr>
                <w:sz w:val="16"/>
                <w:szCs w:val="16"/>
              </w:rPr>
            </w:pPr>
            <w:r w:rsidRPr="00712506">
              <w:rPr>
                <w:sz w:val="16"/>
                <w:szCs w:val="16"/>
              </w:rPr>
              <w:t>Address editor's notes</w:t>
            </w:r>
          </w:p>
          <w:p w14:paraId="6EBEF0B5"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2E254E02" w14:textId="77777777" w:rsidR="00AD763D" w:rsidRDefault="005E7200" w:rsidP="00C72833">
            <w:pPr>
              <w:pStyle w:val="TAC"/>
              <w:rPr>
                <w:sz w:val="16"/>
                <w:szCs w:val="16"/>
              </w:rPr>
            </w:pPr>
            <w:r>
              <w:rPr>
                <w:sz w:val="16"/>
                <w:szCs w:val="16"/>
              </w:rPr>
              <w:t>0.2.0</w:t>
            </w:r>
          </w:p>
        </w:tc>
      </w:tr>
      <w:tr w:rsidR="000C3CB3" w:rsidRPr="006B0D02" w14:paraId="4F9A9843" w14:textId="77777777" w:rsidTr="00C72833">
        <w:tc>
          <w:tcPr>
            <w:tcW w:w="800" w:type="dxa"/>
            <w:shd w:val="solid" w:color="FFFFFF" w:fill="auto"/>
          </w:tcPr>
          <w:p w14:paraId="5ACF53F3" w14:textId="77777777" w:rsidR="000C3CB3" w:rsidRDefault="000C3CB3" w:rsidP="00C72833">
            <w:pPr>
              <w:pStyle w:val="TAC"/>
              <w:rPr>
                <w:sz w:val="16"/>
                <w:szCs w:val="16"/>
              </w:rPr>
            </w:pPr>
            <w:r>
              <w:rPr>
                <w:sz w:val="16"/>
                <w:szCs w:val="16"/>
              </w:rPr>
              <w:t>11.23</w:t>
            </w:r>
          </w:p>
        </w:tc>
        <w:tc>
          <w:tcPr>
            <w:tcW w:w="800" w:type="dxa"/>
            <w:shd w:val="solid" w:color="FFFFFF" w:fill="auto"/>
          </w:tcPr>
          <w:p w14:paraId="5ED47801" w14:textId="77777777" w:rsidR="000C3CB3" w:rsidRDefault="000C3CB3" w:rsidP="00C72833">
            <w:pPr>
              <w:pStyle w:val="TAC"/>
              <w:rPr>
                <w:sz w:val="16"/>
                <w:szCs w:val="16"/>
              </w:rPr>
            </w:pPr>
            <w:r>
              <w:rPr>
                <w:sz w:val="16"/>
                <w:szCs w:val="16"/>
              </w:rPr>
              <w:t>SA5 #152</w:t>
            </w:r>
          </w:p>
        </w:tc>
        <w:tc>
          <w:tcPr>
            <w:tcW w:w="1094" w:type="dxa"/>
            <w:shd w:val="solid" w:color="FFFFFF" w:fill="auto"/>
          </w:tcPr>
          <w:p w14:paraId="180C9954" w14:textId="77777777" w:rsidR="000C3CB3" w:rsidRDefault="000C3CB3" w:rsidP="005E7200">
            <w:pPr>
              <w:pStyle w:val="TAC"/>
              <w:rPr>
                <w:sz w:val="16"/>
                <w:szCs w:val="16"/>
              </w:rPr>
            </w:pPr>
            <w:r>
              <w:rPr>
                <w:sz w:val="16"/>
                <w:szCs w:val="16"/>
              </w:rPr>
              <w:t>S5-237800</w:t>
            </w:r>
          </w:p>
          <w:p w14:paraId="3662F2A0" w14:textId="77777777" w:rsidR="000C3CB3" w:rsidRDefault="000C3CB3" w:rsidP="005E7200">
            <w:pPr>
              <w:pStyle w:val="TAC"/>
              <w:rPr>
                <w:sz w:val="16"/>
                <w:szCs w:val="16"/>
              </w:rPr>
            </w:pPr>
            <w:r>
              <w:rPr>
                <w:sz w:val="16"/>
                <w:szCs w:val="16"/>
              </w:rPr>
              <w:t>S5-237953</w:t>
            </w:r>
          </w:p>
          <w:p w14:paraId="0D02A611" w14:textId="77777777" w:rsidR="000C3CB3" w:rsidRDefault="000C3CB3" w:rsidP="005E7200">
            <w:pPr>
              <w:pStyle w:val="TAC"/>
              <w:rPr>
                <w:sz w:val="16"/>
                <w:szCs w:val="16"/>
              </w:rPr>
            </w:pPr>
            <w:r>
              <w:rPr>
                <w:sz w:val="16"/>
                <w:szCs w:val="16"/>
              </w:rPr>
              <w:t>S5-238218</w:t>
            </w:r>
          </w:p>
          <w:p w14:paraId="39A987A8" w14:textId="77777777" w:rsidR="000C3CB3" w:rsidRDefault="000C3CB3" w:rsidP="005E7200">
            <w:pPr>
              <w:pStyle w:val="TAC"/>
              <w:rPr>
                <w:sz w:val="16"/>
                <w:szCs w:val="16"/>
              </w:rPr>
            </w:pPr>
            <w:r>
              <w:rPr>
                <w:sz w:val="16"/>
                <w:szCs w:val="16"/>
              </w:rPr>
              <w:t>S5-238221</w:t>
            </w:r>
          </w:p>
          <w:p w14:paraId="37C61BB0" w14:textId="77777777" w:rsidR="000C3CB3" w:rsidRDefault="000C3CB3" w:rsidP="005E7200">
            <w:pPr>
              <w:pStyle w:val="TAC"/>
              <w:rPr>
                <w:sz w:val="16"/>
                <w:szCs w:val="16"/>
              </w:rPr>
            </w:pPr>
            <w:r>
              <w:rPr>
                <w:sz w:val="16"/>
                <w:szCs w:val="16"/>
              </w:rPr>
              <w:t>S5-238222</w:t>
            </w:r>
          </w:p>
        </w:tc>
        <w:tc>
          <w:tcPr>
            <w:tcW w:w="425" w:type="dxa"/>
            <w:shd w:val="solid" w:color="FFFFFF" w:fill="auto"/>
          </w:tcPr>
          <w:p w14:paraId="4620F8BE" w14:textId="77777777" w:rsidR="000C3CB3" w:rsidRPr="006B0D02" w:rsidRDefault="000C3CB3" w:rsidP="00C72833">
            <w:pPr>
              <w:pStyle w:val="TAL"/>
              <w:rPr>
                <w:sz w:val="16"/>
                <w:szCs w:val="16"/>
              </w:rPr>
            </w:pPr>
          </w:p>
        </w:tc>
        <w:tc>
          <w:tcPr>
            <w:tcW w:w="425" w:type="dxa"/>
            <w:shd w:val="solid" w:color="FFFFFF" w:fill="auto"/>
          </w:tcPr>
          <w:p w14:paraId="79F367A3" w14:textId="77777777" w:rsidR="000C3CB3" w:rsidRPr="006B0D02" w:rsidRDefault="000C3CB3" w:rsidP="00C72833">
            <w:pPr>
              <w:pStyle w:val="TAR"/>
              <w:rPr>
                <w:sz w:val="16"/>
                <w:szCs w:val="16"/>
              </w:rPr>
            </w:pPr>
          </w:p>
        </w:tc>
        <w:tc>
          <w:tcPr>
            <w:tcW w:w="425" w:type="dxa"/>
            <w:shd w:val="solid" w:color="FFFFFF" w:fill="auto"/>
          </w:tcPr>
          <w:p w14:paraId="09DBD786" w14:textId="77777777" w:rsidR="000C3CB3" w:rsidRPr="006B0D02" w:rsidRDefault="000C3CB3" w:rsidP="00C72833">
            <w:pPr>
              <w:pStyle w:val="TAC"/>
              <w:rPr>
                <w:sz w:val="16"/>
                <w:szCs w:val="16"/>
              </w:rPr>
            </w:pPr>
          </w:p>
        </w:tc>
        <w:tc>
          <w:tcPr>
            <w:tcW w:w="4962" w:type="dxa"/>
            <w:shd w:val="solid" w:color="FFFFFF" w:fill="auto"/>
          </w:tcPr>
          <w:p w14:paraId="51E7D42B" w14:textId="77777777" w:rsidR="000C3CB3" w:rsidRDefault="000C3CB3" w:rsidP="00712506">
            <w:pPr>
              <w:pStyle w:val="TAL"/>
              <w:rPr>
                <w:rFonts w:cs="Arial"/>
                <w:color w:val="000000"/>
                <w:sz w:val="16"/>
                <w:szCs w:val="16"/>
              </w:rPr>
            </w:pPr>
            <w:r>
              <w:rPr>
                <w:rFonts w:cs="Arial"/>
                <w:color w:val="000000"/>
                <w:sz w:val="16"/>
                <w:szCs w:val="16"/>
              </w:rPr>
              <w:t>table of contents</w:t>
            </w:r>
          </w:p>
          <w:p w14:paraId="45C3611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736FB525"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F8542D5"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5661988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79265BBF" w14:textId="77777777" w:rsidR="000C3CB3" w:rsidRDefault="000C3CB3" w:rsidP="00C72833">
            <w:pPr>
              <w:pStyle w:val="TAC"/>
              <w:rPr>
                <w:sz w:val="16"/>
                <w:szCs w:val="16"/>
              </w:rPr>
            </w:pPr>
          </w:p>
        </w:tc>
      </w:tr>
      <w:tr w:rsidR="000820DE" w:rsidRPr="006B0D02" w14:paraId="172F2A33" w14:textId="77777777" w:rsidTr="00C72833">
        <w:tc>
          <w:tcPr>
            <w:tcW w:w="800" w:type="dxa"/>
            <w:shd w:val="solid" w:color="FFFFFF" w:fill="auto"/>
          </w:tcPr>
          <w:p w14:paraId="78D00F23" w14:textId="77777777" w:rsidR="000820DE" w:rsidRDefault="000820DE" w:rsidP="00C72833">
            <w:pPr>
              <w:pStyle w:val="TAC"/>
              <w:rPr>
                <w:sz w:val="16"/>
                <w:szCs w:val="16"/>
              </w:rPr>
            </w:pPr>
            <w:r>
              <w:rPr>
                <w:sz w:val="16"/>
                <w:szCs w:val="16"/>
              </w:rPr>
              <w:t>02.24</w:t>
            </w:r>
          </w:p>
        </w:tc>
        <w:tc>
          <w:tcPr>
            <w:tcW w:w="800" w:type="dxa"/>
            <w:shd w:val="solid" w:color="FFFFFF" w:fill="auto"/>
          </w:tcPr>
          <w:p w14:paraId="60E1B8E2" w14:textId="77777777"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14:paraId="4E7EAA04" w14:textId="77777777" w:rsidR="00D01F56" w:rsidRDefault="00D01F56" w:rsidP="005E7200">
            <w:pPr>
              <w:pStyle w:val="TAC"/>
              <w:rPr>
                <w:sz w:val="16"/>
                <w:szCs w:val="16"/>
                <w:lang w:val="en-US"/>
              </w:rPr>
            </w:pPr>
            <w:r>
              <w:rPr>
                <w:sz w:val="16"/>
                <w:szCs w:val="16"/>
                <w:lang w:val="en-US"/>
              </w:rPr>
              <w:t>S5-240356</w:t>
            </w:r>
          </w:p>
          <w:p w14:paraId="6C4D3537" w14:textId="77777777" w:rsidR="009049FF" w:rsidRDefault="009049FF" w:rsidP="005E7200">
            <w:pPr>
              <w:pStyle w:val="TAC"/>
              <w:rPr>
                <w:sz w:val="16"/>
                <w:szCs w:val="16"/>
                <w:lang w:val="en-US"/>
              </w:rPr>
            </w:pPr>
            <w:r>
              <w:rPr>
                <w:sz w:val="16"/>
                <w:szCs w:val="16"/>
                <w:lang w:val="en-US"/>
              </w:rPr>
              <w:t>S5-240553</w:t>
            </w:r>
          </w:p>
          <w:p w14:paraId="68FF700C" w14:textId="77777777" w:rsidR="000820DE" w:rsidRDefault="00D01F56" w:rsidP="005E7200">
            <w:pPr>
              <w:pStyle w:val="TAC"/>
              <w:rPr>
                <w:sz w:val="16"/>
                <w:szCs w:val="16"/>
              </w:rPr>
            </w:pPr>
            <w:r>
              <w:rPr>
                <w:sz w:val="16"/>
                <w:szCs w:val="16"/>
              </w:rPr>
              <w:t>S5-240923</w:t>
            </w:r>
          </w:p>
          <w:p w14:paraId="2A7A59F2" w14:textId="77777777" w:rsidR="00D01F56" w:rsidRDefault="00D01F56" w:rsidP="005E7200">
            <w:pPr>
              <w:pStyle w:val="TAC"/>
              <w:rPr>
                <w:sz w:val="16"/>
                <w:szCs w:val="16"/>
              </w:rPr>
            </w:pPr>
            <w:r>
              <w:rPr>
                <w:sz w:val="16"/>
                <w:szCs w:val="16"/>
              </w:rPr>
              <w:t>S5-240924</w:t>
            </w:r>
          </w:p>
          <w:p w14:paraId="32D96DBC" w14:textId="77777777" w:rsidR="00643221" w:rsidRDefault="00D01F56" w:rsidP="005E7200">
            <w:pPr>
              <w:pStyle w:val="TAC"/>
              <w:rPr>
                <w:sz w:val="16"/>
                <w:szCs w:val="16"/>
              </w:rPr>
            </w:pPr>
            <w:r>
              <w:rPr>
                <w:sz w:val="16"/>
                <w:szCs w:val="16"/>
              </w:rPr>
              <w:t>S5-240929</w:t>
            </w:r>
          </w:p>
          <w:p w14:paraId="5A539073" w14:textId="77777777" w:rsidR="00643221" w:rsidRDefault="00D01F56" w:rsidP="005E7200">
            <w:pPr>
              <w:pStyle w:val="TAC"/>
              <w:rPr>
                <w:sz w:val="16"/>
                <w:szCs w:val="16"/>
              </w:rPr>
            </w:pPr>
            <w:r>
              <w:rPr>
                <w:sz w:val="16"/>
                <w:szCs w:val="16"/>
              </w:rPr>
              <w:t>S5-240932</w:t>
            </w:r>
          </w:p>
          <w:p w14:paraId="52D96CBC" w14:textId="77777777" w:rsidR="00D01F56" w:rsidRDefault="00D01F56" w:rsidP="005E7200">
            <w:pPr>
              <w:pStyle w:val="TAC"/>
              <w:rPr>
                <w:sz w:val="16"/>
                <w:szCs w:val="16"/>
              </w:rPr>
            </w:pPr>
            <w:r>
              <w:rPr>
                <w:sz w:val="16"/>
                <w:szCs w:val="16"/>
              </w:rPr>
              <w:t>S5-240933</w:t>
            </w:r>
          </w:p>
        </w:tc>
        <w:tc>
          <w:tcPr>
            <w:tcW w:w="425" w:type="dxa"/>
            <w:shd w:val="solid" w:color="FFFFFF" w:fill="auto"/>
          </w:tcPr>
          <w:p w14:paraId="7A2D43C8" w14:textId="77777777" w:rsidR="000820DE" w:rsidRPr="006B0D02" w:rsidRDefault="000820DE" w:rsidP="00C72833">
            <w:pPr>
              <w:pStyle w:val="TAL"/>
              <w:rPr>
                <w:sz w:val="16"/>
                <w:szCs w:val="16"/>
              </w:rPr>
            </w:pPr>
          </w:p>
        </w:tc>
        <w:tc>
          <w:tcPr>
            <w:tcW w:w="425" w:type="dxa"/>
            <w:shd w:val="solid" w:color="FFFFFF" w:fill="auto"/>
          </w:tcPr>
          <w:p w14:paraId="358E478B" w14:textId="77777777" w:rsidR="000820DE" w:rsidRPr="006B0D02" w:rsidRDefault="000820DE" w:rsidP="00C72833">
            <w:pPr>
              <w:pStyle w:val="TAR"/>
              <w:rPr>
                <w:sz w:val="16"/>
                <w:szCs w:val="16"/>
              </w:rPr>
            </w:pPr>
          </w:p>
        </w:tc>
        <w:tc>
          <w:tcPr>
            <w:tcW w:w="425" w:type="dxa"/>
            <w:shd w:val="solid" w:color="FFFFFF" w:fill="auto"/>
          </w:tcPr>
          <w:p w14:paraId="2E5B6AF3" w14:textId="77777777" w:rsidR="000820DE" w:rsidRPr="006B0D02" w:rsidRDefault="000820DE" w:rsidP="00C72833">
            <w:pPr>
              <w:pStyle w:val="TAC"/>
              <w:rPr>
                <w:sz w:val="16"/>
                <w:szCs w:val="16"/>
              </w:rPr>
            </w:pPr>
          </w:p>
        </w:tc>
        <w:tc>
          <w:tcPr>
            <w:tcW w:w="4962" w:type="dxa"/>
            <w:shd w:val="solid" w:color="FFFFFF" w:fill="auto"/>
          </w:tcPr>
          <w:p w14:paraId="0422C2C0"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4495E464"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4567A359"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3F27110"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76E84395"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4775A3FD"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0720FA4E" w14:textId="77777777" w:rsidR="000820DE" w:rsidDel="000820DE" w:rsidRDefault="000820DE" w:rsidP="00C72833">
            <w:pPr>
              <w:pStyle w:val="TAC"/>
              <w:rPr>
                <w:sz w:val="16"/>
                <w:szCs w:val="16"/>
              </w:rPr>
            </w:pPr>
            <w:r>
              <w:rPr>
                <w:sz w:val="16"/>
                <w:szCs w:val="16"/>
              </w:rPr>
              <w:t>0.3.0</w:t>
            </w:r>
          </w:p>
        </w:tc>
      </w:tr>
    </w:tbl>
    <w:p w14:paraId="0772B249" w14:textId="77777777" w:rsidR="003C3971" w:rsidRPr="00235394" w:rsidRDefault="003C3971" w:rsidP="003C3971"/>
    <w:p w14:paraId="562E4022" w14:textId="77777777" w:rsidR="003C3971" w:rsidRPr="00235394" w:rsidRDefault="003C3971" w:rsidP="00AE715E">
      <w:pPr>
        <w:pStyle w:val="Guidance"/>
      </w:pPr>
    </w:p>
    <w:p w14:paraId="475F393C"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B423A7" w14:textId="77777777" w:rsidR="00823874" w:rsidRDefault="00823874">
      <w:r>
        <w:separator/>
      </w:r>
    </w:p>
  </w:endnote>
  <w:endnote w:type="continuationSeparator" w:id="0">
    <w:p w14:paraId="4B1E143E" w14:textId="77777777" w:rsidR="00823874" w:rsidRDefault="00823874">
      <w:r>
        <w:continuationSeparator/>
      </w:r>
    </w:p>
  </w:endnote>
  <w:endnote w:type="continuationNotice" w:id="1">
    <w:p w14:paraId="54EB5FF5" w14:textId="77777777" w:rsidR="00823874" w:rsidRDefault="008238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4A698"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60D0A" w14:textId="77777777" w:rsidR="00823874" w:rsidRDefault="00823874">
      <w:r>
        <w:separator/>
      </w:r>
    </w:p>
  </w:footnote>
  <w:footnote w:type="continuationSeparator" w:id="0">
    <w:p w14:paraId="0E5C182F" w14:textId="77777777" w:rsidR="00823874" w:rsidRDefault="00823874">
      <w:r>
        <w:continuationSeparator/>
      </w:r>
    </w:p>
  </w:footnote>
  <w:footnote w:type="continuationNotice" w:id="1">
    <w:p w14:paraId="0D465CDA" w14:textId="77777777" w:rsidR="00823874" w:rsidRDefault="0082387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69E6A" w14:textId="487B4522"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6D34">
      <w:rPr>
        <w:rFonts w:ascii="Arial" w:hAnsi="Arial" w:cs="Arial"/>
        <w:b/>
        <w:noProof/>
        <w:sz w:val="18"/>
        <w:szCs w:val="18"/>
      </w:rPr>
      <w:t>3GPP TS 28.318 V0.3.0 (2024-02)</w:t>
    </w:r>
    <w:r>
      <w:rPr>
        <w:rFonts w:ascii="Arial" w:hAnsi="Arial" w:cs="Arial"/>
        <w:b/>
        <w:sz w:val="18"/>
        <w:szCs w:val="18"/>
      </w:rPr>
      <w:fldChar w:fldCharType="end"/>
    </w:r>
  </w:p>
  <w:p w14:paraId="5EA81EC0"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2B08835" w14:textId="00284183"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6D34">
      <w:rPr>
        <w:rFonts w:ascii="Arial" w:hAnsi="Arial" w:cs="Arial"/>
        <w:b/>
        <w:noProof/>
        <w:sz w:val="18"/>
        <w:szCs w:val="18"/>
      </w:rPr>
      <w:t>Release 18</w:t>
    </w:r>
    <w:r>
      <w:rPr>
        <w:rFonts w:ascii="Arial" w:hAnsi="Arial" w:cs="Arial"/>
        <w:b/>
        <w:sz w:val="18"/>
        <w:szCs w:val="18"/>
      </w:rPr>
      <w:fldChar w:fldCharType="end"/>
    </w:r>
  </w:p>
  <w:p w14:paraId="79665EFF"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28989693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0378720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1516786">
    <w:abstractNumId w:val="11"/>
  </w:num>
  <w:num w:numId="4" w16cid:durableId="46952576">
    <w:abstractNumId w:val="25"/>
  </w:num>
  <w:num w:numId="5" w16cid:durableId="575359006">
    <w:abstractNumId w:val="9"/>
  </w:num>
  <w:num w:numId="6" w16cid:durableId="1049839557">
    <w:abstractNumId w:val="7"/>
  </w:num>
  <w:num w:numId="7" w16cid:durableId="835613132">
    <w:abstractNumId w:val="6"/>
  </w:num>
  <w:num w:numId="8" w16cid:durableId="440296147">
    <w:abstractNumId w:val="5"/>
  </w:num>
  <w:num w:numId="9" w16cid:durableId="1054768063">
    <w:abstractNumId w:val="4"/>
  </w:num>
  <w:num w:numId="10" w16cid:durableId="482430381">
    <w:abstractNumId w:val="8"/>
  </w:num>
  <w:num w:numId="11" w16cid:durableId="1349797218">
    <w:abstractNumId w:val="3"/>
  </w:num>
  <w:num w:numId="12" w16cid:durableId="650016948">
    <w:abstractNumId w:val="2"/>
  </w:num>
  <w:num w:numId="13" w16cid:durableId="1787577850">
    <w:abstractNumId w:val="1"/>
  </w:num>
  <w:num w:numId="14" w16cid:durableId="463156385">
    <w:abstractNumId w:val="0"/>
  </w:num>
  <w:num w:numId="15" w16cid:durableId="1280839423">
    <w:abstractNumId w:val="18"/>
  </w:num>
  <w:num w:numId="16" w16cid:durableId="951134142">
    <w:abstractNumId w:val="14"/>
  </w:num>
  <w:num w:numId="17" w16cid:durableId="1000234185">
    <w:abstractNumId w:val="13"/>
  </w:num>
  <w:num w:numId="18" w16cid:durableId="902302389">
    <w:abstractNumId w:val="26"/>
  </w:num>
  <w:num w:numId="19" w16cid:durableId="1927033220">
    <w:abstractNumId w:val="16"/>
  </w:num>
  <w:num w:numId="20" w16cid:durableId="620376383">
    <w:abstractNumId w:val="23"/>
  </w:num>
  <w:num w:numId="21" w16cid:durableId="759180723">
    <w:abstractNumId w:val="20"/>
  </w:num>
  <w:num w:numId="22" w16cid:durableId="748162055">
    <w:abstractNumId w:val="17"/>
  </w:num>
  <w:num w:numId="23" w16cid:durableId="521090767">
    <w:abstractNumId w:val="21"/>
  </w:num>
  <w:num w:numId="24" w16cid:durableId="1622374642">
    <w:abstractNumId w:val="27"/>
  </w:num>
  <w:num w:numId="25" w16cid:durableId="438841489">
    <w:abstractNumId w:val="19"/>
  </w:num>
  <w:num w:numId="26" w16cid:durableId="1638295899">
    <w:abstractNumId w:val="15"/>
  </w:num>
  <w:num w:numId="27" w16cid:durableId="1431657409">
    <w:abstractNumId w:val="12"/>
  </w:num>
  <w:num w:numId="28" w16cid:durableId="1335107827">
    <w:abstractNumId w:val="28"/>
  </w:num>
  <w:num w:numId="29" w16cid:durableId="682634000">
    <w:abstractNumId w:val="24"/>
  </w:num>
  <w:num w:numId="30" w16cid:durableId="63598788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KwMDcyMDS1BFIWBko6SsGpxcWZ+XkgBYa1AEr6/gAsAAAA"/>
  </w:docVars>
  <w:rsids>
    <w:rsidRoot w:val="004E213A"/>
    <w:rsid w:val="00000D88"/>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387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76D34"/>
    <w:rsid w:val="00C80F1D"/>
    <w:rsid w:val="00C82837"/>
    <w:rsid w:val="00C85E54"/>
    <w:rsid w:val="00C91962"/>
    <w:rsid w:val="00C93F40"/>
    <w:rsid w:val="00C97562"/>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83E20"/>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0699B"/>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838DB7"/>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18385</Words>
  <Characters>104799</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rev2</cp:lastModifiedBy>
  <cp:revision>2</cp:revision>
  <cp:lastPrinted>2019-02-25T14:05:00Z</cp:lastPrinted>
  <dcterms:created xsi:type="dcterms:W3CDTF">2024-02-20T07:20:00Z</dcterms:created>
  <dcterms:modified xsi:type="dcterms:W3CDTF">2024-02-20T07:20:00Z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