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3316CAB8"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F73882">
              <w:rPr>
                <w:lang w:val="sv-SE"/>
              </w:rPr>
              <w:t>0</w:t>
            </w:r>
            <w:r w:rsidR="00EB1452" w:rsidRPr="00EB1452">
              <w:rPr>
                <w:lang w:val="sv-SE"/>
              </w:rPr>
              <w:t>.</w:t>
            </w:r>
            <w:r w:rsidR="00F73882">
              <w:rPr>
                <w:lang w:val="sv-SE"/>
              </w:rPr>
              <w:t>4</w:t>
            </w:r>
            <w:r w:rsidR="00EB1452" w:rsidRPr="00EB1452">
              <w:rPr>
                <w:lang w:val="sv-SE"/>
              </w:rPr>
              <w:t>.0</w:t>
            </w:r>
            <w:bookmarkEnd w:id="3"/>
            <w:r w:rsidRPr="00EB1452">
              <w:rPr>
                <w:lang w:val="sv-SE"/>
              </w:rPr>
              <w:t xml:space="preserve"> </w:t>
            </w:r>
            <w:r w:rsidRPr="00EB1452">
              <w:rPr>
                <w:sz w:val="32"/>
                <w:lang w:val="sv-SE"/>
              </w:rPr>
              <w:t>(</w:t>
            </w:r>
            <w:bookmarkStart w:id="4" w:name="issueDate"/>
            <w:r w:rsidR="00EB1452" w:rsidRPr="00EB1452">
              <w:rPr>
                <w:sz w:val="32"/>
                <w:lang w:val="sv-SE"/>
              </w:rPr>
              <w:t>202</w:t>
            </w:r>
            <w:r w:rsidR="009E3784">
              <w:rPr>
                <w:sz w:val="32"/>
                <w:lang w:val="sv-SE"/>
              </w:rPr>
              <w:t>2</w:t>
            </w:r>
            <w:r w:rsidR="00EB1452" w:rsidRPr="00EB1452">
              <w:rPr>
                <w:sz w:val="32"/>
                <w:lang w:val="sv-SE"/>
              </w:rPr>
              <w:t>-</w:t>
            </w:r>
            <w:r w:rsidR="003E2F48">
              <w:rPr>
                <w:sz w:val="32"/>
                <w:lang w:val="sv-SE"/>
              </w:rPr>
              <w:t>0</w:t>
            </w:r>
            <w:r w:rsidR="00FA4D45">
              <w:rPr>
                <w:sz w:val="32"/>
                <w:lang w:val="sv-SE"/>
              </w:rPr>
              <w:t>1</w:t>
            </w:r>
            <w:bookmarkEnd w:id="4"/>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5" w:name="spectype2"/>
            <w:r w:rsidRPr="00EB1452">
              <w:t>Specification</w:t>
            </w:r>
            <w:bookmarkEnd w:id="5"/>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 xml:space="preserve">Plug and </w:t>
            </w:r>
            <w:proofErr w:type="gramStart"/>
            <w:r w:rsidRPr="00D303E6">
              <w:t>Connect</w:t>
            </w:r>
            <w:proofErr w:type="gramEnd"/>
            <w:r w:rsidRPr="00D303E6">
              <w: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6"/>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B1452">
              <w:rPr>
                <w:rStyle w:val="ZGSM"/>
              </w:rPr>
              <w:t>17</w:t>
            </w:r>
            <w:bookmarkEnd w:id="7"/>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F6466B">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3" o:title="5G-logo_175px"/>
                </v:shape>
              </w:pict>
            </w:r>
          </w:p>
        </w:tc>
        <w:tc>
          <w:tcPr>
            <w:tcW w:w="5540" w:type="dxa"/>
            <w:shd w:val="clear" w:color="auto" w:fill="auto"/>
          </w:tcPr>
          <w:p w14:paraId="21EA970A" w14:textId="77777777" w:rsidR="00D57972" w:rsidRDefault="00F6466B" w:rsidP="00133525">
            <w:pPr>
              <w:jc w:val="right"/>
            </w:pPr>
            <w:bookmarkStart w:id="8" w:name="logos"/>
            <w:r>
              <w:pict w14:anchorId="253E932E">
                <v:shape id="_x0000_i1026" type="#_x0000_t75" style="width:127.8pt;height:74.4pt">
                  <v:imagedata r:id="rId14" o:title="3GPP-logo_web"/>
                </v:shape>
              </w:pict>
            </w:r>
            <w:bookmarkEnd w:id="8"/>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0"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F6944D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42B53B4D" w:rsidR="00E16509" w:rsidRPr="00133525" w:rsidRDefault="00E16509" w:rsidP="00133525">
            <w:pPr>
              <w:pStyle w:val="FP"/>
              <w:jc w:val="center"/>
              <w:rPr>
                <w:noProof/>
                <w:sz w:val="18"/>
              </w:rPr>
            </w:pPr>
            <w:r w:rsidRPr="00133525">
              <w:rPr>
                <w:noProof/>
                <w:sz w:val="18"/>
              </w:rPr>
              <w:t xml:space="preserve">© </w:t>
            </w:r>
            <w:bookmarkStart w:id="13" w:name="copyrightDate"/>
            <w:r w:rsidRPr="00BF7A48">
              <w:rPr>
                <w:noProof/>
                <w:sz w:val="18"/>
              </w:rPr>
              <w:t>20</w:t>
            </w:r>
            <w:r w:rsidR="00BF7A48" w:rsidRPr="00BF7A48">
              <w:rPr>
                <w:noProof/>
                <w:sz w:val="18"/>
              </w:rPr>
              <w:t>2</w:t>
            </w:r>
            <w:r w:rsidR="005A14E8">
              <w:rPr>
                <w:noProof/>
                <w:sz w:val="18"/>
              </w:rPr>
              <w:t>2</w:t>
            </w:r>
            <w:bookmarkEnd w:id="13"/>
            <w:r w:rsidRPr="00133525">
              <w:rPr>
                <w:noProof/>
                <w:sz w:val="18"/>
              </w:rPr>
              <w:t>, 3GPP Organizational Partners (ARIB, ATIS, CCSA, ETSI, TSDSI, TTA, TTC).</w:t>
            </w:r>
            <w:bookmarkStart w:id="14" w:name="copyrightaddon"/>
            <w:bookmarkEnd w:id="14"/>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4498FCF" w14:textId="77777777" w:rsidR="00E16509" w:rsidRDefault="00E16509" w:rsidP="00133525"/>
        </w:tc>
      </w:tr>
      <w:bookmarkEnd w:id="10"/>
    </w:tbl>
    <w:p w14:paraId="3F1E253F" w14:textId="77777777" w:rsidR="00080512" w:rsidRPr="004D3578" w:rsidRDefault="00080512">
      <w:pPr>
        <w:pStyle w:val="TT"/>
      </w:pPr>
      <w:r w:rsidRPr="004D3578">
        <w:br w:type="page"/>
      </w:r>
      <w:bookmarkStart w:id="15" w:name="tableOfContents"/>
      <w:bookmarkEnd w:id="15"/>
      <w:r w:rsidRPr="004D3578">
        <w:t>Contents</w:t>
      </w:r>
    </w:p>
    <w:p w14:paraId="054D1893" w14:textId="7E361F3C" w:rsidR="00A73855" w:rsidRPr="00BB4B20"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A73855">
        <w:t>Foreword</w:t>
      </w:r>
      <w:r w:rsidR="00A73855">
        <w:tab/>
      </w:r>
      <w:r w:rsidR="00A73855">
        <w:fldChar w:fldCharType="begin"/>
      </w:r>
      <w:r w:rsidR="00A73855">
        <w:instrText xml:space="preserve"> PAGEREF _Toc93932619 \h </w:instrText>
      </w:r>
      <w:r w:rsidR="00A73855">
        <w:fldChar w:fldCharType="separate"/>
      </w:r>
      <w:r w:rsidR="00E2076D">
        <w:t>4</w:t>
      </w:r>
      <w:r w:rsidR="00A73855">
        <w:fldChar w:fldCharType="end"/>
      </w:r>
    </w:p>
    <w:p w14:paraId="79B46623" w14:textId="65C5FBCF" w:rsidR="00A73855" w:rsidRPr="00BB4B20" w:rsidRDefault="00A73855">
      <w:pPr>
        <w:pStyle w:val="TOC1"/>
        <w:rPr>
          <w:rFonts w:ascii="Calibri" w:eastAsia="DengXian" w:hAnsi="Calibri"/>
          <w:szCs w:val="22"/>
          <w:lang w:val="en-US" w:eastAsia="zh-CN"/>
        </w:rPr>
      </w:pPr>
      <w:r>
        <w:t>Introduction</w:t>
      </w:r>
      <w:r>
        <w:tab/>
      </w:r>
      <w:r>
        <w:fldChar w:fldCharType="begin"/>
      </w:r>
      <w:r>
        <w:instrText xml:space="preserve"> PAGEREF _Toc93932620 \h </w:instrText>
      </w:r>
      <w:r>
        <w:fldChar w:fldCharType="separate"/>
      </w:r>
      <w:r w:rsidR="00E2076D">
        <w:t>5</w:t>
      </w:r>
      <w:r>
        <w:fldChar w:fldCharType="end"/>
      </w:r>
    </w:p>
    <w:p w14:paraId="18BF4966" w14:textId="5815420F" w:rsidR="00A73855" w:rsidRPr="00BB4B20" w:rsidRDefault="00A73855">
      <w:pPr>
        <w:pStyle w:val="TOC1"/>
        <w:rPr>
          <w:rFonts w:ascii="Calibri" w:eastAsia="DengXian" w:hAnsi="Calibri"/>
          <w:szCs w:val="22"/>
          <w:lang w:val="en-US" w:eastAsia="zh-CN"/>
        </w:rPr>
      </w:pPr>
      <w:r>
        <w:t>1</w:t>
      </w:r>
      <w:r w:rsidRPr="00BB4B20">
        <w:rPr>
          <w:rFonts w:ascii="Calibri" w:eastAsia="DengXian" w:hAnsi="Calibri"/>
          <w:szCs w:val="22"/>
          <w:lang w:val="en-US" w:eastAsia="zh-CN"/>
        </w:rPr>
        <w:tab/>
      </w:r>
      <w:r>
        <w:t>Scope</w:t>
      </w:r>
      <w:r>
        <w:tab/>
      </w:r>
      <w:r>
        <w:fldChar w:fldCharType="begin"/>
      </w:r>
      <w:r>
        <w:instrText xml:space="preserve"> PAGEREF _Toc93932621 \h </w:instrText>
      </w:r>
      <w:r>
        <w:fldChar w:fldCharType="separate"/>
      </w:r>
      <w:r w:rsidR="00E2076D">
        <w:t>6</w:t>
      </w:r>
      <w:r>
        <w:fldChar w:fldCharType="end"/>
      </w:r>
    </w:p>
    <w:p w14:paraId="7D6F8B1E" w14:textId="46054BEF" w:rsidR="00A73855" w:rsidRPr="00BB4B20" w:rsidRDefault="00A73855">
      <w:pPr>
        <w:pStyle w:val="TOC1"/>
        <w:rPr>
          <w:rFonts w:ascii="Calibri" w:eastAsia="DengXian" w:hAnsi="Calibri"/>
          <w:szCs w:val="22"/>
          <w:lang w:val="en-US" w:eastAsia="zh-CN"/>
        </w:rPr>
      </w:pPr>
      <w:r>
        <w:t>2</w:t>
      </w:r>
      <w:r w:rsidRPr="00BB4B20">
        <w:rPr>
          <w:rFonts w:ascii="Calibri" w:eastAsia="DengXian" w:hAnsi="Calibri"/>
          <w:szCs w:val="22"/>
          <w:lang w:val="en-US" w:eastAsia="zh-CN"/>
        </w:rPr>
        <w:tab/>
      </w:r>
      <w:r>
        <w:t>References</w:t>
      </w:r>
      <w:r>
        <w:tab/>
      </w:r>
      <w:r>
        <w:fldChar w:fldCharType="begin"/>
      </w:r>
      <w:r>
        <w:instrText xml:space="preserve"> PAGEREF _Toc93932622 \h </w:instrText>
      </w:r>
      <w:r>
        <w:fldChar w:fldCharType="separate"/>
      </w:r>
      <w:r w:rsidR="00E2076D">
        <w:t>6</w:t>
      </w:r>
      <w:r>
        <w:fldChar w:fldCharType="end"/>
      </w:r>
    </w:p>
    <w:p w14:paraId="3B38FF86" w14:textId="0C7A31BA" w:rsidR="00A73855" w:rsidRPr="00BB4B20" w:rsidRDefault="00A73855">
      <w:pPr>
        <w:pStyle w:val="TOC1"/>
        <w:rPr>
          <w:rFonts w:ascii="Calibri" w:eastAsia="DengXian" w:hAnsi="Calibri"/>
          <w:szCs w:val="22"/>
          <w:lang w:val="en-US" w:eastAsia="zh-CN"/>
        </w:rPr>
      </w:pPr>
      <w:r>
        <w:t>3</w:t>
      </w:r>
      <w:r w:rsidRPr="00BB4B20">
        <w:rPr>
          <w:rFonts w:ascii="Calibri" w:eastAsia="DengXian" w:hAnsi="Calibri"/>
          <w:szCs w:val="22"/>
          <w:lang w:val="en-US" w:eastAsia="zh-CN"/>
        </w:rPr>
        <w:tab/>
      </w:r>
      <w:r>
        <w:t>Definitions of terms, symbols and abbreviations</w:t>
      </w:r>
      <w:r>
        <w:tab/>
      </w:r>
      <w:r>
        <w:fldChar w:fldCharType="begin"/>
      </w:r>
      <w:r>
        <w:instrText xml:space="preserve"> PAGEREF _Toc93932623 \h </w:instrText>
      </w:r>
      <w:r>
        <w:fldChar w:fldCharType="separate"/>
      </w:r>
      <w:r w:rsidR="00E2076D">
        <w:t>6</w:t>
      </w:r>
      <w:r>
        <w:fldChar w:fldCharType="end"/>
      </w:r>
    </w:p>
    <w:p w14:paraId="14AF9AD0" w14:textId="101779E5" w:rsidR="00A73855" w:rsidRPr="00BB4B20" w:rsidRDefault="00A73855">
      <w:pPr>
        <w:pStyle w:val="TOC2"/>
        <w:rPr>
          <w:rFonts w:ascii="Calibri" w:eastAsia="DengXian" w:hAnsi="Calibri"/>
          <w:sz w:val="22"/>
          <w:szCs w:val="22"/>
          <w:lang w:val="en-US" w:eastAsia="zh-CN"/>
        </w:rPr>
      </w:pPr>
      <w:r>
        <w:t>3.1</w:t>
      </w:r>
      <w:r w:rsidRPr="00BB4B20">
        <w:rPr>
          <w:rFonts w:ascii="Calibri" w:eastAsia="DengXian" w:hAnsi="Calibri"/>
          <w:sz w:val="22"/>
          <w:szCs w:val="22"/>
          <w:lang w:val="en-US" w:eastAsia="zh-CN"/>
        </w:rPr>
        <w:tab/>
      </w:r>
      <w:r>
        <w:t>Terms</w:t>
      </w:r>
      <w:r>
        <w:tab/>
      </w:r>
      <w:r>
        <w:fldChar w:fldCharType="begin"/>
      </w:r>
      <w:r>
        <w:instrText xml:space="preserve"> PAGEREF _Toc93932624 \h </w:instrText>
      </w:r>
      <w:r>
        <w:fldChar w:fldCharType="separate"/>
      </w:r>
      <w:r w:rsidR="00E2076D">
        <w:t>6</w:t>
      </w:r>
      <w:r>
        <w:fldChar w:fldCharType="end"/>
      </w:r>
    </w:p>
    <w:p w14:paraId="2FD2DCF4" w14:textId="36C08253" w:rsidR="00A73855" w:rsidRPr="00BB4B20" w:rsidRDefault="00A73855">
      <w:pPr>
        <w:pStyle w:val="TOC2"/>
        <w:rPr>
          <w:rFonts w:ascii="Calibri" w:eastAsia="DengXian" w:hAnsi="Calibri"/>
          <w:sz w:val="22"/>
          <w:szCs w:val="22"/>
          <w:lang w:val="en-US" w:eastAsia="zh-CN"/>
        </w:rPr>
      </w:pPr>
      <w:r>
        <w:t>3.2</w:t>
      </w:r>
      <w:r w:rsidRPr="00BB4B20">
        <w:rPr>
          <w:rFonts w:ascii="Calibri" w:eastAsia="DengXian" w:hAnsi="Calibri"/>
          <w:sz w:val="22"/>
          <w:szCs w:val="22"/>
          <w:lang w:val="en-US" w:eastAsia="zh-CN"/>
        </w:rPr>
        <w:tab/>
      </w:r>
      <w:r>
        <w:t>Symbols</w:t>
      </w:r>
      <w:r>
        <w:tab/>
      </w:r>
      <w:r>
        <w:fldChar w:fldCharType="begin"/>
      </w:r>
      <w:r>
        <w:instrText xml:space="preserve"> PAGEREF _Toc93932625 \h </w:instrText>
      </w:r>
      <w:r>
        <w:fldChar w:fldCharType="separate"/>
      </w:r>
      <w:r w:rsidR="00E2076D">
        <w:t>6</w:t>
      </w:r>
      <w:r>
        <w:fldChar w:fldCharType="end"/>
      </w:r>
    </w:p>
    <w:p w14:paraId="477349BE" w14:textId="4D980D1F" w:rsidR="00A73855" w:rsidRPr="00BB4B20" w:rsidRDefault="00A73855">
      <w:pPr>
        <w:pStyle w:val="TOC2"/>
        <w:rPr>
          <w:rFonts w:ascii="Calibri" w:eastAsia="DengXian" w:hAnsi="Calibri"/>
          <w:sz w:val="22"/>
          <w:szCs w:val="22"/>
          <w:lang w:val="en-US" w:eastAsia="zh-CN"/>
        </w:rPr>
      </w:pPr>
      <w:r>
        <w:t>3.3</w:t>
      </w:r>
      <w:r w:rsidRPr="00BB4B20">
        <w:rPr>
          <w:rFonts w:ascii="Calibri" w:eastAsia="DengXian" w:hAnsi="Calibri"/>
          <w:sz w:val="22"/>
          <w:szCs w:val="22"/>
          <w:lang w:val="en-US" w:eastAsia="zh-CN"/>
        </w:rPr>
        <w:tab/>
      </w:r>
      <w:r>
        <w:t>Abbreviations</w:t>
      </w:r>
      <w:r>
        <w:tab/>
      </w:r>
      <w:r>
        <w:fldChar w:fldCharType="begin"/>
      </w:r>
      <w:r>
        <w:instrText xml:space="preserve"> PAGEREF _Toc93932626 \h </w:instrText>
      </w:r>
      <w:r>
        <w:fldChar w:fldCharType="separate"/>
      </w:r>
      <w:r w:rsidR="00E2076D">
        <w:t>6</w:t>
      </w:r>
      <w:r>
        <w:fldChar w:fldCharType="end"/>
      </w:r>
    </w:p>
    <w:p w14:paraId="2CE0D458" w14:textId="68CB5FED" w:rsidR="00A73855" w:rsidRPr="00BB4B20" w:rsidRDefault="00A73855">
      <w:pPr>
        <w:pStyle w:val="TOC1"/>
        <w:rPr>
          <w:rFonts w:ascii="Calibri" w:eastAsia="DengXian" w:hAnsi="Calibri"/>
          <w:szCs w:val="22"/>
          <w:lang w:val="en-US" w:eastAsia="zh-CN"/>
        </w:rPr>
      </w:pPr>
      <w:r>
        <w:t>4</w:t>
      </w:r>
      <w:r w:rsidRPr="00BB4B20">
        <w:rPr>
          <w:rFonts w:ascii="Calibri" w:eastAsia="DengXian" w:hAnsi="Calibri"/>
          <w:szCs w:val="22"/>
          <w:lang w:val="en-US" w:eastAsia="zh-CN"/>
        </w:rPr>
        <w:tab/>
      </w:r>
      <w:r>
        <w:t>Architecture for Plug and Connect</w:t>
      </w:r>
      <w:r>
        <w:tab/>
      </w:r>
      <w:r>
        <w:fldChar w:fldCharType="begin"/>
      </w:r>
      <w:r>
        <w:instrText xml:space="preserve"> PAGEREF _Toc93932627 \h </w:instrText>
      </w:r>
      <w:r>
        <w:fldChar w:fldCharType="separate"/>
      </w:r>
      <w:r w:rsidR="00E2076D">
        <w:t>6</w:t>
      </w:r>
      <w:r>
        <w:fldChar w:fldCharType="end"/>
      </w:r>
    </w:p>
    <w:p w14:paraId="483EF109" w14:textId="7CDBE9BF" w:rsidR="00A73855" w:rsidRPr="00BB4B20" w:rsidRDefault="00A73855">
      <w:pPr>
        <w:pStyle w:val="TOC2"/>
        <w:rPr>
          <w:rFonts w:ascii="Calibri" w:eastAsia="DengXian" w:hAnsi="Calibri"/>
          <w:sz w:val="22"/>
          <w:szCs w:val="22"/>
          <w:lang w:val="en-US" w:eastAsia="zh-CN"/>
        </w:rPr>
      </w:pPr>
      <w:r w:rsidRPr="004B2694">
        <w:rPr>
          <w:lang w:val="en-US"/>
        </w:rPr>
        <w:t>4.1</w:t>
      </w:r>
      <w:r w:rsidRPr="00BB4B20">
        <w:rPr>
          <w:rFonts w:ascii="Calibri" w:eastAsia="DengXian" w:hAnsi="Calibri"/>
          <w:sz w:val="22"/>
          <w:szCs w:val="22"/>
          <w:lang w:val="en-US" w:eastAsia="zh-CN"/>
        </w:rPr>
        <w:tab/>
      </w:r>
      <w:r w:rsidRPr="004B2694">
        <w:rPr>
          <w:lang w:val="en-US"/>
        </w:rPr>
        <w:t>Functional architecture</w:t>
      </w:r>
      <w:r>
        <w:tab/>
      </w:r>
      <w:r>
        <w:fldChar w:fldCharType="begin"/>
      </w:r>
      <w:r>
        <w:instrText xml:space="preserve"> PAGEREF _Toc93932628 \h </w:instrText>
      </w:r>
      <w:r>
        <w:fldChar w:fldCharType="separate"/>
      </w:r>
      <w:r w:rsidR="00E2076D">
        <w:t>6</w:t>
      </w:r>
      <w:r>
        <w:fldChar w:fldCharType="end"/>
      </w:r>
    </w:p>
    <w:p w14:paraId="31B1C189" w14:textId="5F0D0350" w:rsidR="00A73855" w:rsidRPr="00BB4B20" w:rsidRDefault="00A73855">
      <w:pPr>
        <w:pStyle w:val="TOC2"/>
        <w:rPr>
          <w:rFonts w:ascii="Calibri" w:eastAsia="DengXian" w:hAnsi="Calibri"/>
          <w:sz w:val="22"/>
          <w:szCs w:val="22"/>
          <w:lang w:val="en-US" w:eastAsia="zh-CN"/>
        </w:rPr>
      </w:pPr>
      <w:r w:rsidRPr="004B2694">
        <w:rPr>
          <w:lang w:val="en-US"/>
        </w:rPr>
        <w:t>4.2</w:t>
      </w:r>
      <w:r w:rsidRPr="00BB4B20">
        <w:rPr>
          <w:rFonts w:ascii="Calibri" w:eastAsia="DengXian" w:hAnsi="Calibri"/>
          <w:sz w:val="22"/>
          <w:szCs w:val="22"/>
          <w:lang w:val="en-US" w:eastAsia="zh-CN"/>
        </w:rPr>
        <w:tab/>
      </w:r>
      <w:r w:rsidRPr="004B2694">
        <w:rPr>
          <w:lang w:val="en-US"/>
        </w:rPr>
        <w:t>Functional elements</w:t>
      </w:r>
      <w:r>
        <w:tab/>
      </w:r>
      <w:r>
        <w:fldChar w:fldCharType="begin"/>
      </w:r>
      <w:r>
        <w:instrText xml:space="preserve"> PAGEREF _Toc93932629 \h </w:instrText>
      </w:r>
      <w:r>
        <w:fldChar w:fldCharType="separate"/>
      </w:r>
      <w:r w:rsidR="00E2076D">
        <w:t>7</w:t>
      </w:r>
      <w:r>
        <w:fldChar w:fldCharType="end"/>
      </w:r>
    </w:p>
    <w:p w14:paraId="0B5A6164" w14:textId="1C81676E" w:rsidR="00A73855" w:rsidRPr="00BB4B20" w:rsidRDefault="00A73855">
      <w:pPr>
        <w:pStyle w:val="TOC3"/>
        <w:rPr>
          <w:rFonts w:ascii="Calibri" w:eastAsia="DengXian" w:hAnsi="Calibri"/>
          <w:sz w:val="22"/>
          <w:szCs w:val="22"/>
          <w:lang w:val="en-US" w:eastAsia="zh-CN"/>
        </w:rPr>
      </w:pPr>
      <w:r w:rsidRPr="004B2694">
        <w:rPr>
          <w:rFonts w:eastAsia="SimSun"/>
          <w:lang w:val="en-US"/>
        </w:rPr>
        <w:t>4.2.1</w:t>
      </w:r>
      <w:r w:rsidRPr="00BB4B20">
        <w:rPr>
          <w:rFonts w:ascii="Calibri" w:eastAsia="DengXian" w:hAnsi="Calibri"/>
          <w:sz w:val="22"/>
          <w:szCs w:val="22"/>
          <w:lang w:val="en-US" w:eastAsia="zh-CN"/>
        </w:rPr>
        <w:tab/>
      </w:r>
      <w:r w:rsidRPr="004B2694">
        <w:rPr>
          <w:rFonts w:eastAsia="SimSun"/>
          <w:lang w:val="en-US"/>
        </w:rPr>
        <w:t>IP Autoconfiguration services</w:t>
      </w:r>
      <w:r>
        <w:tab/>
      </w:r>
      <w:r>
        <w:fldChar w:fldCharType="begin"/>
      </w:r>
      <w:r>
        <w:instrText xml:space="preserve"> PAGEREF _Toc93932630 \h </w:instrText>
      </w:r>
      <w:r>
        <w:fldChar w:fldCharType="separate"/>
      </w:r>
      <w:r w:rsidR="00E2076D">
        <w:t>7</w:t>
      </w:r>
      <w:r>
        <w:fldChar w:fldCharType="end"/>
      </w:r>
    </w:p>
    <w:p w14:paraId="2556EAC8" w14:textId="0D762AF1" w:rsidR="00A73855" w:rsidRPr="00BB4B20" w:rsidRDefault="00A73855">
      <w:pPr>
        <w:pStyle w:val="TOC3"/>
        <w:rPr>
          <w:rFonts w:ascii="Calibri" w:eastAsia="DengXian" w:hAnsi="Calibri"/>
          <w:sz w:val="22"/>
          <w:szCs w:val="22"/>
          <w:lang w:val="en-US" w:eastAsia="zh-CN"/>
        </w:rPr>
      </w:pPr>
      <w:r w:rsidRPr="004B2694">
        <w:rPr>
          <w:rFonts w:eastAsia="SimSun"/>
          <w:lang w:val="en-US"/>
        </w:rPr>
        <w:t>4.2.2</w:t>
      </w:r>
      <w:r w:rsidRPr="00BB4B20">
        <w:rPr>
          <w:rFonts w:ascii="Calibri" w:eastAsia="DengXian" w:hAnsi="Calibri"/>
          <w:sz w:val="22"/>
          <w:szCs w:val="22"/>
          <w:lang w:val="en-US" w:eastAsia="zh-CN"/>
        </w:rPr>
        <w:tab/>
      </w:r>
      <w:r w:rsidRPr="004B2694">
        <w:rPr>
          <w:rFonts w:eastAsia="SimSun"/>
          <w:lang w:val="en-US"/>
        </w:rPr>
        <w:t>DNS server</w:t>
      </w:r>
      <w:r>
        <w:tab/>
      </w:r>
      <w:r>
        <w:fldChar w:fldCharType="begin"/>
      </w:r>
      <w:r>
        <w:instrText xml:space="preserve"> PAGEREF _Toc93932631 \h </w:instrText>
      </w:r>
      <w:r>
        <w:fldChar w:fldCharType="separate"/>
      </w:r>
      <w:r w:rsidR="00E2076D">
        <w:t>7</w:t>
      </w:r>
      <w:r>
        <w:fldChar w:fldCharType="end"/>
      </w:r>
    </w:p>
    <w:p w14:paraId="1279D001" w14:textId="5E7C3204" w:rsidR="00A73855" w:rsidRPr="00BB4B20" w:rsidRDefault="00A73855">
      <w:pPr>
        <w:pStyle w:val="TOC3"/>
        <w:rPr>
          <w:rFonts w:ascii="Calibri" w:eastAsia="DengXian" w:hAnsi="Calibri"/>
          <w:sz w:val="22"/>
          <w:szCs w:val="22"/>
          <w:lang w:val="en-US" w:eastAsia="zh-CN"/>
        </w:rPr>
      </w:pPr>
      <w:r w:rsidRPr="004B2694">
        <w:rPr>
          <w:rFonts w:eastAsia="SimSun"/>
          <w:lang w:val="en-US"/>
        </w:rPr>
        <w:t>4.2.3</w:t>
      </w:r>
      <w:r w:rsidRPr="00BB4B20">
        <w:rPr>
          <w:rFonts w:ascii="Calibri" w:eastAsia="DengXian" w:hAnsi="Calibri"/>
          <w:sz w:val="22"/>
          <w:szCs w:val="22"/>
          <w:lang w:val="en-US" w:eastAsia="zh-CN"/>
        </w:rPr>
        <w:tab/>
      </w:r>
      <w:r w:rsidRPr="004B2694">
        <w:rPr>
          <w:rFonts w:eastAsia="SimSun"/>
          <w:lang w:val="en-US"/>
        </w:rPr>
        <w:t>Certification Authority server</w:t>
      </w:r>
      <w:r>
        <w:tab/>
      </w:r>
      <w:r>
        <w:fldChar w:fldCharType="begin"/>
      </w:r>
      <w:r>
        <w:instrText xml:space="preserve"> PAGEREF _Toc93932632 \h </w:instrText>
      </w:r>
      <w:r>
        <w:fldChar w:fldCharType="separate"/>
      </w:r>
      <w:r w:rsidR="00E2076D">
        <w:t>7</w:t>
      </w:r>
      <w:r>
        <w:fldChar w:fldCharType="end"/>
      </w:r>
    </w:p>
    <w:p w14:paraId="662D6591" w14:textId="200F0EAA" w:rsidR="00A73855" w:rsidRPr="00BB4B20" w:rsidRDefault="00A73855">
      <w:pPr>
        <w:pStyle w:val="TOC3"/>
        <w:rPr>
          <w:rFonts w:ascii="Calibri" w:eastAsia="DengXian" w:hAnsi="Calibri"/>
          <w:sz w:val="22"/>
          <w:szCs w:val="22"/>
          <w:lang w:val="en-US" w:eastAsia="zh-CN"/>
        </w:rPr>
      </w:pPr>
      <w:r w:rsidRPr="004B2694">
        <w:rPr>
          <w:rFonts w:eastAsia="SimSun"/>
          <w:lang w:val="en-US"/>
        </w:rPr>
        <w:t>4.2.4</w:t>
      </w:r>
      <w:r w:rsidRPr="00BB4B20">
        <w:rPr>
          <w:rFonts w:ascii="Calibri" w:eastAsia="DengXian" w:hAnsi="Calibri"/>
          <w:sz w:val="22"/>
          <w:szCs w:val="22"/>
          <w:lang w:val="en-US" w:eastAsia="zh-CN"/>
        </w:rPr>
        <w:tab/>
      </w:r>
      <w:r w:rsidRPr="004B2694">
        <w:rPr>
          <w:rFonts w:eastAsia="SimSun"/>
          <w:lang w:val="en-US"/>
        </w:rPr>
        <w:t xml:space="preserve"> Software and Configuration Server (SCS)</w:t>
      </w:r>
      <w:r>
        <w:tab/>
      </w:r>
      <w:r>
        <w:fldChar w:fldCharType="begin"/>
      </w:r>
      <w:r>
        <w:instrText xml:space="preserve"> PAGEREF _Toc93932633 \h </w:instrText>
      </w:r>
      <w:r>
        <w:fldChar w:fldCharType="separate"/>
      </w:r>
      <w:r w:rsidR="00E2076D">
        <w:t>7</w:t>
      </w:r>
      <w:r>
        <w:fldChar w:fldCharType="end"/>
      </w:r>
    </w:p>
    <w:p w14:paraId="769E5625" w14:textId="61EED6BF" w:rsidR="00A73855" w:rsidRPr="00BB4B20" w:rsidRDefault="00A73855">
      <w:pPr>
        <w:pStyle w:val="TOC3"/>
        <w:rPr>
          <w:rFonts w:ascii="Calibri" w:eastAsia="DengXian" w:hAnsi="Calibri"/>
          <w:sz w:val="22"/>
          <w:szCs w:val="22"/>
          <w:lang w:val="en-US" w:eastAsia="zh-CN"/>
        </w:rPr>
      </w:pPr>
      <w:r w:rsidRPr="004B2694">
        <w:rPr>
          <w:rFonts w:eastAsia="SimSun"/>
          <w:lang w:val="en-US"/>
        </w:rPr>
        <w:t>4.2.5</w:t>
      </w:r>
      <w:r w:rsidRPr="00BB4B20">
        <w:rPr>
          <w:rFonts w:ascii="Calibri" w:eastAsia="DengXian" w:hAnsi="Calibri"/>
          <w:sz w:val="22"/>
          <w:szCs w:val="22"/>
          <w:lang w:val="en-US" w:eastAsia="zh-CN"/>
        </w:rPr>
        <w:tab/>
      </w:r>
      <w:r w:rsidRPr="004B2694">
        <w:rPr>
          <w:rFonts w:eastAsia="SimSun"/>
          <w:lang w:val="en-US"/>
        </w:rPr>
        <w:t>Security Gateway (SeGW)</w:t>
      </w:r>
      <w:r>
        <w:tab/>
      </w:r>
      <w:r>
        <w:fldChar w:fldCharType="begin"/>
      </w:r>
      <w:r>
        <w:instrText xml:space="preserve"> PAGEREF _Toc93932634 \h </w:instrText>
      </w:r>
      <w:r>
        <w:fldChar w:fldCharType="separate"/>
      </w:r>
      <w:r w:rsidR="00E2076D">
        <w:t>7</w:t>
      </w:r>
      <w:r>
        <w:fldChar w:fldCharType="end"/>
      </w:r>
    </w:p>
    <w:p w14:paraId="335BCDEA" w14:textId="05A5E678" w:rsidR="00A73855" w:rsidRPr="00BB4B20" w:rsidRDefault="00A73855">
      <w:pPr>
        <w:pStyle w:val="TOC1"/>
        <w:rPr>
          <w:rFonts w:ascii="Calibri" w:eastAsia="DengXian" w:hAnsi="Calibri"/>
          <w:szCs w:val="22"/>
          <w:lang w:val="en-US" w:eastAsia="zh-CN"/>
        </w:rPr>
      </w:pPr>
      <w:r w:rsidRPr="004B2694">
        <w:rPr>
          <w:lang w:val="en-US"/>
        </w:rPr>
        <w:t>5</w:t>
      </w:r>
      <w:r w:rsidRPr="00BB4B20">
        <w:rPr>
          <w:rFonts w:ascii="Calibri" w:eastAsia="DengXian" w:hAnsi="Calibri"/>
          <w:szCs w:val="22"/>
          <w:lang w:val="en-US" w:eastAsia="zh-CN"/>
        </w:rPr>
        <w:tab/>
      </w:r>
      <w:r w:rsidRPr="004B2694">
        <w:rPr>
          <w:lang w:val="en-US"/>
        </w:rPr>
        <w:t>Procedure flows</w:t>
      </w:r>
      <w:r>
        <w:tab/>
      </w:r>
      <w:r>
        <w:fldChar w:fldCharType="begin"/>
      </w:r>
      <w:r>
        <w:instrText xml:space="preserve"> PAGEREF _Toc93932635 \h </w:instrText>
      </w:r>
      <w:r>
        <w:fldChar w:fldCharType="separate"/>
      </w:r>
      <w:r w:rsidR="00E2076D">
        <w:t>8</w:t>
      </w:r>
      <w:r>
        <w:fldChar w:fldCharType="end"/>
      </w:r>
    </w:p>
    <w:p w14:paraId="63F7693D" w14:textId="053F043C" w:rsidR="00A73855" w:rsidRPr="00BB4B20" w:rsidRDefault="00A73855">
      <w:pPr>
        <w:pStyle w:val="TOC2"/>
        <w:rPr>
          <w:rFonts w:ascii="Calibri" w:eastAsia="DengXian" w:hAnsi="Calibri"/>
          <w:sz w:val="22"/>
          <w:szCs w:val="22"/>
          <w:lang w:val="en-US" w:eastAsia="zh-CN"/>
        </w:rPr>
      </w:pPr>
      <w:r w:rsidRPr="004B2694">
        <w:rPr>
          <w:lang w:val="en-US"/>
        </w:rPr>
        <w:t>5.1</w:t>
      </w:r>
      <w:r w:rsidRPr="00BB4B20">
        <w:rPr>
          <w:rFonts w:ascii="Calibri" w:eastAsia="DengXian" w:hAnsi="Calibri"/>
          <w:sz w:val="22"/>
          <w:szCs w:val="22"/>
          <w:lang w:val="en-US" w:eastAsia="zh-CN"/>
        </w:rPr>
        <w:tab/>
      </w:r>
      <w:r w:rsidRPr="004B2694">
        <w:rPr>
          <w:lang w:val="en-US"/>
        </w:rPr>
        <w:t>High-level plug-and-connect</w:t>
      </w:r>
      <w:r>
        <w:tab/>
      </w:r>
      <w:r>
        <w:fldChar w:fldCharType="begin"/>
      </w:r>
      <w:r>
        <w:instrText xml:space="preserve"> PAGEREF _Toc93932636 \h </w:instrText>
      </w:r>
      <w:r>
        <w:fldChar w:fldCharType="separate"/>
      </w:r>
      <w:r w:rsidR="00E2076D">
        <w:t>8</w:t>
      </w:r>
      <w:r>
        <w:fldChar w:fldCharType="end"/>
      </w:r>
    </w:p>
    <w:p w14:paraId="258D4432" w14:textId="4B4DB8DC" w:rsidR="00A73855" w:rsidRPr="00BB4B20" w:rsidRDefault="00A73855">
      <w:pPr>
        <w:pStyle w:val="TOC2"/>
        <w:rPr>
          <w:rFonts w:ascii="Calibri" w:eastAsia="DengXian" w:hAnsi="Calibri"/>
          <w:sz w:val="22"/>
          <w:szCs w:val="22"/>
          <w:lang w:val="en-US" w:eastAsia="zh-CN"/>
        </w:rPr>
      </w:pPr>
      <w:r>
        <w:t>5.2</w:t>
      </w:r>
      <w:r w:rsidRPr="00BB4B20">
        <w:rPr>
          <w:rFonts w:ascii="Calibri" w:eastAsia="DengXian" w:hAnsi="Calibri"/>
          <w:sz w:val="22"/>
          <w:szCs w:val="22"/>
          <w:lang w:val="en-US" w:eastAsia="zh-CN"/>
        </w:rPr>
        <w:tab/>
      </w:r>
      <w:r>
        <w:t>Initial IP Autoconfiguration</w:t>
      </w:r>
      <w:r>
        <w:tab/>
      </w:r>
      <w:r>
        <w:fldChar w:fldCharType="begin"/>
      </w:r>
      <w:r>
        <w:instrText xml:space="preserve"> PAGEREF _Toc93932637 \h </w:instrText>
      </w:r>
      <w:r>
        <w:fldChar w:fldCharType="separate"/>
      </w:r>
      <w:r w:rsidR="00E2076D">
        <w:t>9</w:t>
      </w:r>
      <w:r>
        <w:fldChar w:fldCharType="end"/>
      </w:r>
    </w:p>
    <w:p w14:paraId="377DEF62" w14:textId="108A3153" w:rsidR="00A73855" w:rsidRPr="00BB4B20" w:rsidRDefault="00A73855">
      <w:pPr>
        <w:pStyle w:val="TOC2"/>
        <w:rPr>
          <w:rFonts w:ascii="Calibri" w:eastAsia="DengXian" w:hAnsi="Calibri"/>
          <w:sz w:val="22"/>
          <w:szCs w:val="22"/>
          <w:lang w:val="en-US" w:eastAsia="zh-CN"/>
        </w:rPr>
      </w:pPr>
      <w:r>
        <w:t>5.3</w:t>
      </w:r>
      <w:r w:rsidRPr="00BB4B20">
        <w:rPr>
          <w:rFonts w:ascii="Calibri" w:eastAsia="DengXian" w:hAnsi="Calibri"/>
          <w:sz w:val="22"/>
          <w:szCs w:val="22"/>
          <w:lang w:val="en-US" w:eastAsia="zh-CN"/>
        </w:rPr>
        <w:tab/>
      </w:r>
      <w:r>
        <w:t>Certificate enrolment</w:t>
      </w:r>
      <w:r>
        <w:tab/>
      </w:r>
      <w:r>
        <w:fldChar w:fldCharType="begin"/>
      </w:r>
      <w:r>
        <w:instrText xml:space="preserve"> PAGEREF _Toc93932638 \h </w:instrText>
      </w:r>
      <w:r>
        <w:fldChar w:fldCharType="separate"/>
      </w:r>
      <w:r w:rsidR="00E2076D">
        <w:t>11</w:t>
      </w:r>
      <w:r>
        <w:fldChar w:fldCharType="end"/>
      </w:r>
    </w:p>
    <w:p w14:paraId="7555456F" w14:textId="42FA8192" w:rsidR="00A73855" w:rsidRPr="00BB4B20" w:rsidRDefault="00A73855">
      <w:pPr>
        <w:pStyle w:val="TOC2"/>
        <w:rPr>
          <w:rFonts w:ascii="Calibri" w:eastAsia="DengXian" w:hAnsi="Calibri"/>
          <w:sz w:val="22"/>
          <w:szCs w:val="22"/>
          <w:lang w:val="en-US" w:eastAsia="zh-CN"/>
        </w:rPr>
      </w:pPr>
      <w:r>
        <w:t>5.4</w:t>
      </w:r>
      <w:r w:rsidRPr="00BB4B20">
        <w:rPr>
          <w:rFonts w:ascii="Calibri" w:eastAsia="DengXian" w:hAnsi="Calibri"/>
          <w:sz w:val="22"/>
          <w:szCs w:val="22"/>
          <w:lang w:val="en-US" w:eastAsia="zh-CN"/>
        </w:rPr>
        <w:tab/>
      </w:r>
      <w:r>
        <w:t>Establishing secure connection</w:t>
      </w:r>
      <w:r>
        <w:tab/>
      </w:r>
      <w:r>
        <w:fldChar w:fldCharType="begin"/>
      </w:r>
      <w:r>
        <w:instrText xml:space="preserve"> PAGEREF _Toc93932639 \h </w:instrText>
      </w:r>
      <w:r>
        <w:fldChar w:fldCharType="separate"/>
      </w:r>
      <w:r w:rsidR="00E2076D">
        <w:t>12</w:t>
      </w:r>
      <w:r>
        <w:fldChar w:fldCharType="end"/>
      </w:r>
    </w:p>
    <w:p w14:paraId="6355B46D" w14:textId="64DBA9D7" w:rsidR="00A73855" w:rsidRPr="00BB4B20" w:rsidRDefault="00A73855">
      <w:pPr>
        <w:pStyle w:val="TOC2"/>
        <w:rPr>
          <w:rFonts w:ascii="Calibri" w:eastAsia="DengXian" w:hAnsi="Calibri"/>
          <w:sz w:val="22"/>
          <w:szCs w:val="22"/>
          <w:lang w:val="en-US" w:eastAsia="zh-CN"/>
        </w:rPr>
      </w:pPr>
      <w:r>
        <w:t>5.5</w:t>
      </w:r>
      <w:r w:rsidRPr="00BB4B20">
        <w:rPr>
          <w:rFonts w:ascii="Calibri" w:eastAsia="DengXian" w:hAnsi="Calibri"/>
          <w:sz w:val="22"/>
          <w:szCs w:val="22"/>
          <w:lang w:val="en-US" w:eastAsia="zh-CN"/>
        </w:rPr>
        <w:tab/>
      </w:r>
      <w:r>
        <w:t>Establishing connection to Software and Configuration Server (SCS)</w:t>
      </w:r>
      <w:r>
        <w:tab/>
      </w:r>
      <w:r>
        <w:fldChar w:fldCharType="begin"/>
      </w:r>
      <w:r>
        <w:instrText xml:space="preserve"> PAGEREF _Toc93932640 \h </w:instrText>
      </w:r>
      <w:r>
        <w:fldChar w:fldCharType="separate"/>
      </w:r>
      <w:r w:rsidR="00E2076D">
        <w:t>13</w:t>
      </w:r>
      <w:r>
        <w:fldChar w:fldCharType="end"/>
      </w:r>
    </w:p>
    <w:p w14:paraId="69F7923C" w14:textId="2132D27B" w:rsidR="00A73855" w:rsidRPr="00BB4B20" w:rsidRDefault="00A73855">
      <w:pPr>
        <w:pStyle w:val="TOC8"/>
        <w:rPr>
          <w:rFonts w:ascii="Calibri" w:eastAsia="DengXian" w:hAnsi="Calibri"/>
          <w:b w:val="0"/>
          <w:szCs w:val="22"/>
          <w:lang w:val="en-US" w:eastAsia="zh-CN"/>
        </w:rPr>
      </w:pPr>
      <w:r>
        <w:t>Annex A (informative): PlantUML source code</w:t>
      </w:r>
      <w:r>
        <w:tab/>
      </w:r>
      <w:r>
        <w:fldChar w:fldCharType="begin"/>
      </w:r>
      <w:r>
        <w:instrText xml:space="preserve"> PAGEREF _Toc93932641 \h </w:instrText>
      </w:r>
      <w:r>
        <w:fldChar w:fldCharType="separate"/>
      </w:r>
      <w:r w:rsidR="00E2076D">
        <w:t>15</w:t>
      </w:r>
      <w:r>
        <w:fldChar w:fldCharType="end"/>
      </w:r>
    </w:p>
    <w:p w14:paraId="59B2036D" w14:textId="5B2DD23C" w:rsidR="00A73855" w:rsidRPr="00BB4B20" w:rsidRDefault="00A73855">
      <w:pPr>
        <w:pStyle w:val="TOC8"/>
        <w:rPr>
          <w:rFonts w:ascii="Calibri" w:eastAsia="DengXian" w:hAnsi="Calibri"/>
          <w:b w:val="0"/>
          <w:szCs w:val="22"/>
          <w:lang w:val="en-US" w:eastAsia="zh-CN"/>
        </w:rPr>
      </w:pPr>
      <w:r>
        <w:t>Annex B (informative): Change history</w:t>
      </w:r>
      <w:r>
        <w:tab/>
      </w:r>
      <w:r>
        <w:fldChar w:fldCharType="begin"/>
      </w:r>
      <w:r>
        <w:instrText xml:space="preserve"> PAGEREF _Toc93932642 \h </w:instrText>
      </w:r>
      <w:r>
        <w:fldChar w:fldCharType="separate"/>
      </w:r>
      <w:r w:rsidR="00E2076D">
        <w:t>19</w:t>
      </w:r>
      <w:r>
        <w:fldChar w:fldCharType="end"/>
      </w:r>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 w:name="foreword"/>
      <w:bookmarkStart w:id="17" w:name="_Toc93932619"/>
      <w:bookmarkEnd w:id="16"/>
      <w:r w:rsidRPr="004D3578">
        <w:t>Foreword</w:t>
      </w:r>
      <w:bookmarkEnd w:id="17"/>
    </w:p>
    <w:p w14:paraId="5A2A1E56" w14:textId="054109E0" w:rsidR="00080512" w:rsidRPr="004D3578" w:rsidRDefault="00080512">
      <w:r w:rsidRPr="004D3578">
        <w:t xml:space="preserve">This Technical </w:t>
      </w:r>
      <w:bookmarkStart w:id="18" w:name="spectype3"/>
      <w:r w:rsidRPr="004B144E">
        <w:t>Specification</w:t>
      </w:r>
      <w:bookmarkEnd w:id="18"/>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 xml:space="preserve">Version </w:t>
      </w:r>
      <w:proofErr w:type="spellStart"/>
      <w:r w:rsidRPr="004D3578">
        <w:t>x.y.z</w:t>
      </w:r>
      <w:proofErr w:type="spellEnd"/>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w:t>
      </w:r>
      <w:proofErr w:type="gramStart"/>
      <w:r>
        <w:t>is</w:t>
      </w:r>
      <w:proofErr w:type="gramEnd"/>
      <w:r>
        <w:t>" and "is not" do not indicate requirements.</w:t>
      </w:r>
    </w:p>
    <w:p w14:paraId="2D40E0AC" w14:textId="77777777" w:rsidR="00080512" w:rsidRPr="004D3578" w:rsidRDefault="00080512">
      <w:pPr>
        <w:pStyle w:val="Heading1"/>
      </w:pPr>
      <w:bookmarkStart w:id="19" w:name="introduction"/>
      <w:bookmarkStart w:id="20" w:name="_Toc93932620"/>
      <w:bookmarkEnd w:id="19"/>
      <w:r w:rsidRPr="004D3578">
        <w:t>Introduction</w:t>
      </w:r>
      <w:bookmarkEnd w:id="20"/>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21" w:name="scope"/>
      <w:bookmarkStart w:id="22" w:name="_Toc93932621"/>
      <w:bookmarkEnd w:id="21"/>
      <w:r w:rsidRPr="004D3578">
        <w:t>1</w:t>
      </w:r>
      <w:r w:rsidRPr="004D3578">
        <w:tab/>
        <w:t>Scope</w:t>
      </w:r>
      <w:bookmarkEnd w:id="22"/>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23" w:name="references"/>
      <w:bookmarkStart w:id="24" w:name="_Toc93932622"/>
      <w:bookmarkEnd w:id="23"/>
      <w:r w:rsidRPr="004D3578">
        <w:t>2</w:t>
      </w:r>
      <w:r w:rsidRPr="004D3578">
        <w:tab/>
        <w:t>References</w:t>
      </w:r>
      <w:bookmarkEnd w:id="24"/>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pPr>
      <w:r w:rsidRPr="004D3578">
        <w:t>[1]</w:t>
      </w:r>
      <w:r w:rsidRPr="004D3578">
        <w:tab/>
        <w:t>3GPP TR 21.905: "Vocabulary for 3GPP Specifications".</w:t>
      </w:r>
    </w:p>
    <w:p w14:paraId="4AE52075" w14:textId="77777777" w:rsidR="00561E3A" w:rsidRPr="00561E3A" w:rsidRDefault="00561E3A" w:rsidP="00561E3A">
      <w:pPr>
        <w:keepLines/>
        <w:ind w:left="1702" w:hanging="1418"/>
        <w:rPr>
          <w:rFonts w:ascii="Arial" w:hAnsi="Arial" w:cs="Arial"/>
          <w:color w:val="000000"/>
          <w:sz w:val="18"/>
          <w:szCs w:val="18"/>
        </w:rPr>
      </w:pPr>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p>
    <w:p w14:paraId="336329D9" w14:textId="75B6F5A8" w:rsidR="00561E3A" w:rsidRPr="004D3578" w:rsidRDefault="00561E3A" w:rsidP="008A4DDC">
      <w:pPr>
        <w:keepLines/>
        <w:ind w:left="1702" w:hanging="1418"/>
      </w:pPr>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p>
    <w:p w14:paraId="2ABE7CD9" w14:textId="77777777" w:rsidR="00080512" w:rsidRPr="004D3578" w:rsidRDefault="00080512">
      <w:pPr>
        <w:pStyle w:val="Heading1"/>
      </w:pPr>
      <w:bookmarkStart w:id="25" w:name="definitions"/>
      <w:bookmarkStart w:id="26" w:name="_Toc93932623"/>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82BF2B3" w14:textId="77777777" w:rsidR="00080512" w:rsidRPr="004D3578" w:rsidRDefault="00080512">
      <w:pPr>
        <w:pStyle w:val="Heading2"/>
      </w:pPr>
      <w:bookmarkStart w:id="27" w:name="_Toc93932624"/>
      <w:r w:rsidRPr="004D3578">
        <w:t>3.1</w:t>
      </w:r>
      <w:r w:rsidRPr="004D3578">
        <w:tab/>
      </w:r>
      <w:r w:rsidR="002B6339">
        <w:t>Terms</w:t>
      </w:r>
      <w:bookmarkEnd w:id="27"/>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A700E">
        <w:t>, TS28.314</w:t>
      </w:r>
      <w:r w:rsidR="00C71E3D">
        <w:t xml:space="preserve"> </w:t>
      </w:r>
      <w:r w:rsidR="00DA700E">
        <w:t>[2]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71E3D">
        <w:t xml:space="preserve"> and TS 28.314 [2]</w:t>
      </w:r>
      <w:r w:rsidRPr="004D3578">
        <w:t>.</w:t>
      </w:r>
    </w:p>
    <w:p w14:paraId="711AB831" w14:textId="77777777" w:rsidR="00080512" w:rsidRPr="004D3578" w:rsidRDefault="00080512">
      <w:pPr>
        <w:pStyle w:val="Heading2"/>
      </w:pPr>
      <w:bookmarkStart w:id="28" w:name="_Toc93932625"/>
      <w:r w:rsidRPr="004D3578">
        <w:t>3.2</w:t>
      </w:r>
      <w:r w:rsidRPr="004D3578">
        <w:tab/>
        <w:t>Symbols</w:t>
      </w:r>
      <w:bookmarkEnd w:id="28"/>
    </w:p>
    <w:p w14:paraId="641A0302" w14:textId="79355F53" w:rsidR="00080512" w:rsidRPr="004D3578" w:rsidRDefault="0052373F" w:rsidP="00EB5988">
      <w:pPr>
        <w:keepNext/>
      </w:pPr>
      <w:r>
        <w:t>Void</w:t>
      </w:r>
    </w:p>
    <w:p w14:paraId="54F26068" w14:textId="77777777" w:rsidR="00080512" w:rsidRPr="004D3578" w:rsidRDefault="00080512">
      <w:pPr>
        <w:pStyle w:val="Heading2"/>
      </w:pPr>
      <w:bookmarkStart w:id="29" w:name="_Toc93932626"/>
      <w:r w:rsidRPr="004D3578">
        <w:t>3.3</w:t>
      </w:r>
      <w:r w:rsidRPr="004D3578">
        <w:tab/>
        <w:t>Abbreviations</w:t>
      </w:r>
      <w:bookmarkEnd w:id="29"/>
    </w:p>
    <w:p w14:paraId="0DAADB7B" w14:textId="787A8C26" w:rsidR="00080512" w:rsidRPr="004D3578" w:rsidRDefault="00080512" w:rsidP="008A4D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32A98">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32A98">
        <w:t xml:space="preserve"> and in TS 28.314 [2]</w:t>
      </w:r>
      <w:r w:rsidRPr="004D3578">
        <w:t>.</w:t>
      </w:r>
    </w:p>
    <w:p w14:paraId="6EB2AB63" w14:textId="270F914A" w:rsidR="00080512" w:rsidRPr="004D3578" w:rsidRDefault="00080512">
      <w:pPr>
        <w:pStyle w:val="Heading1"/>
      </w:pPr>
      <w:bookmarkStart w:id="30" w:name="clause4"/>
      <w:bookmarkStart w:id="31" w:name="_Toc93932627"/>
      <w:bookmarkEnd w:id="30"/>
      <w:r w:rsidRPr="004D3578">
        <w:t>4</w:t>
      </w:r>
      <w:r w:rsidRPr="004D3578">
        <w:tab/>
      </w:r>
      <w:r w:rsidR="00D03BBB">
        <w:t>Architecture for Plug and Connect</w:t>
      </w:r>
      <w:bookmarkEnd w:id="31"/>
    </w:p>
    <w:p w14:paraId="59B18CEE" w14:textId="3CAB2297" w:rsidR="00761F0B" w:rsidRDefault="00761F0B" w:rsidP="00761F0B">
      <w:pPr>
        <w:pStyle w:val="Heading2"/>
        <w:rPr>
          <w:lang w:val="en-US"/>
        </w:rPr>
      </w:pPr>
      <w:bookmarkStart w:id="32" w:name="_Toc93932628"/>
      <w:r w:rsidRPr="00761F0B">
        <w:rPr>
          <w:lang w:val="en-US"/>
        </w:rPr>
        <w:t>4.1</w:t>
      </w:r>
      <w:r w:rsidRPr="00761F0B">
        <w:rPr>
          <w:lang w:val="en-US"/>
        </w:rPr>
        <w:tab/>
        <w:t>Functional architecture</w:t>
      </w:r>
      <w:bookmarkEnd w:id="32"/>
    </w:p>
    <w:p w14:paraId="0C5AC09E" w14:textId="110BB65E" w:rsidR="00F14DDE" w:rsidRDefault="00F14DDE" w:rsidP="00F14DDE">
      <w:pPr>
        <w:rPr>
          <w:lang w:val="en-US"/>
        </w:rPr>
      </w:pPr>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 xml:space="preserve">The entities (functional elements) involved in the </w:t>
      </w:r>
      <w:proofErr w:type="spellStart"/>
      <w:r w:rsidRPr="00F14DDE">
        <w:rPr>
          <w:lang w:val="en-US"/>
        </w:rPr>
        <w:t>PnC</w:t>
      </w:r>
      <w:proofErr w:type="spellEnd"/>
      <w:r w:rsidRPr="00F14DDE">
        <w:rPr>
          <w:lang w:val="en-US"/>
        </w:rPr>
        <w:t xml:space="preserve"> are listed and described in detail in clause 4.2.</w:t>
      </w:r>
    </w:p>
    <w:p w14:paraId="236FE5D5" w14:textId="77777777" w:rsidR="004C37D1" w:rsidRPr="004C37D1" w:rsidRDefault="004C37D1" w:rsidP="00302B93">
      <w:pPr>
        <w:pStyle w:val="Heading2"/>
        <w:rPr>
          <w:lang w:val="en-US"/>
        </w:rPr>
      </w:pPr>
      <w:bookmarkStart w:id="33" w:name="_Toc93932629"/>
      <w:r w:rsidRPr="004C37D1">
        <w:rPr>
          <w:lang w:val="en-US"/>
        </w:rPr>
        <w:t>4.2</w:t>
      </w:r>
      <w:r w:rsidRPr="004C37D1">
        <w:rPr>
          <w:lang w:val="en-US"/>
        </w:rPr>
        <w:tab/>
        <w:t>Functional elements</w:t>
      </w:r>
      <w:bookmarkEnd w:id="33"/>
    </w:p>
    <w:p w14:paraId="16D0F326" w14:textId="77777777" w:rsidR="004C37D1" w:rsidRPr="004C37D1" w:rsidRDefault="004C37D1" w:rsidP="00302B93">
      <w:pPr>
        <w:pStyle w:val="Heading3"/>
        <w:rPr>
          <w:rFonts w:eastAsia="SimSun"/>
          <w:lang w:val="en-US"/>
        </w:rPr>
      </w:pPr>
      <w:bookmarkStart w:id="34" w:name="_Toc93932630"/>
      <w:r w:rsidRPr="004C37D1">
        <w:rPr>
          <w:rFonts w:eastAsia="SimSun"/>
          <w:lang w:val="en-US"/>
        </w:rPr>
        <w:t>4.2.1</w:t>
      </w:r>
      <w:r w:rsidRPr="004C37D1">
        <w:rPr>
          <w:rFonts w:eastAsia="SimSun"/>
          <w:lang w:val="en-US"/>
        </w:rPr>
        <w:tab/>
        <w:t>IP Autoconfiguration services</w:t>
      </w:r>
      <w:bookmarkEnd w:id="34"/>
    </w:p>
    <w:p w14:paraId="690CB951" w14:textId="77777777" w:rsidR="004C37D1" w:rsidRPr="004C37D1" w:rsidRDefault="004C37D1" w:rsidP="004C37D1">
      <w:pPr>
        <w:rPr>
          <w:lang w:val="en-US"/>
        </w:rPr>
      </w:pPr>
      <w:r w:rsidRPr="004C37D1">
        <w:rPr>
          <w:lang w:val="en-US"/>
        </w:rPr>
        <w:t>The IP Autoconfiguration services such as DHCP servers and Router Advertisements are used primarily to provide the NE with basic IP configuration information (</w:t>
      </w:r>
      <w:proofErr w:type="gramStart"/>
      <w:r w:rsidRPr="004C37D1">
        <w:rPr>
          <w:lang w:val="en-US"/>
        </w:rPr>
        <w:t>e.g.</w:t>
      </w:r>
      <w:proofErr w:type="gramEnd"/>
      <w:r w:rsidRPr="004C37D1">
        <w:rPr>
          <w:lang w:val="en-US"/>
        </w:rPr>
        <w:t xml:space="preserve">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w:t>
      </w:r>
      <w:proofErr w:type="spellStart"/>
      <w:r w:rsidRPr="004C37D1">
        <w:rPr>
          <w:lang w:val="en-US"/>
        </w:rPr>
        <w:t>SeGW</w:t>
      </w:r>
      <w:proofErr w:type="spellEnd"/>
      <w:r w:rsidRPr="004C37D1">
        <w:rPr>
          <w:lang w:val="en-US"/>
        </w:rPr>
        <w:t>, IP address or FQDN of SCS,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p>
    <w:p w14:paraId="282E4154"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4C37D1" w:rsidRDefault="004C37D1" w:rsidP="00302B93">
      <w:pPr>
        <w:pStyle w:val="Heading3"/>
        <w:rPr>
          <w:rFonts w:eastAsia="SimSun"/>
          <w:lang w:val="en-US"/>
        </w:rPr>
      </w:pPr>
      <w:bookmarkStart w:id="35" w:name="_Toc93932631"/>
      <w:r w:rsidRPr="004C37D1">
        <w:rPr>
          <w:rFonts w:eastAsia="SimSun"/>
          <w:lang w:val="en-US"/>
        </w:rPr>
        <w:t>4.2.2</w:t>
      </w:r>
      <w:r w:rsidRPr="004C37D1">
        <w:rPr>
          <w:rFonts w:eastAsia="SimSun"/>
          <w:lang w:val="en-US"/>
        </w:rPr>
        <w:tab/>
        <w:t>DNS server</w:t>
      </w:r>
      <w:bookmarkEnd w:id="35"/>
    </w:p>
    <w:p w14:paraId="673B5C49" w14:textId="77777777" w:rsidR="004C37D1" w:rsidRPr="004C37D1" w:rsidRDefault="004C37D1" w:rsidP="004C37D1">
      <w:pPr>
        <w:rPr>
          <w:lang w:val="en-US"/>
        </w:rPr>
      </w:pPr>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SCS,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p>
    <w:p w14:paraId="6B504FAF"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p>
    <w:p w14:paraId="030DCD63" w14:textId="77777777" w:rsidR="004C37D1" w:rsidRPr="004C37D1" w:rsidRDefault="004C37D1" w:rsidP="004C37D1">
      <w:pPr>
        <w:rPr>
          <w:lang w:val="en-US"/>
        </w:rPr>
      </w:pPr>
      <w:r w:rsidRPr="004C37D1">
        <w:rPr>
          <w:lang w:val="en-US"/>
        </w:rPr>
        <w:t>The DNS server is an optional functional element and is only required if particular Operator deployment scenario relies on resolution of FQDNs (</w:t>
      </w:r>
      <w:proofErr w:type="gramStart"/>
      <w:r w:rsidRPr="004C37D1">
        <w:rPr>
          <w:lang w:val="en-US"/>
        </w:rPr>
        <w:t>e.g.</w:t>
      </w:r>
      <w:proofErr w:type="gramEnd"/>
      <w:r w:rsidRPr="004C37D1">
        <w:rPr>
          <w:lang w:val="en-US"/>
        </w:rPr>
        <w:t xml:space="preserve"> FQDNs are configured at the IP Autoconfiguration services, NE and/or SCS, while IP addresses are configured at DNS servers).</w:t>
      </w:r>
    </w:p>
    <w:p w14:paraId="438CF627" w14:textId="77777777" w:rsidR="004C37D1" w:rsidRPr="004C37D1" w:rsidRDefault="004C37D1" w:rsidP="00302B93">
      <w:pPr>
        <w:pStyle w:val="Heading3"/>
        <w:rPr>
          <w:rFonts w:eastAsia="SimSun"/>
          <w:lang w:val="en-US"/>
        </w:rPr>
      </w:pPr>
      <w:bookmarkStart w:id="36" w:name="_Toc93932632"/>
      <w:r w:rsidRPr="004C37D1">
        <w:rPr>
          <w:rFonts w:eastAsia="SimSun"/>
          <w:lang w:val="en-US"/>
        </w:rPr>
        <w:t>4.2.3</w:t>
      </w:r>
      <w:r w:rsidRPr="004C37D1">
        <w:rPr>
          <w:rFonts w:eastAsia="SimSun"/>
          <w:lang w:val="en-US"/>
        </w:rPr>
        <w:tab/>
        <w:t>Certification Authority server</w:t>
      </w:r>
      <w:bookmarkEnd w:id="36"/>
    </w:p>
    <w:p w14:paraId="11CC0FF0" w14:textId="77777777" w:rsidR="004C37D1" w:rsidRPr="004C37D1" w:rsidRDefault="004C37D1" w:rsidP="004C37D1">
      <w:pPr>
        <w:rPr>
          <w:lang w:val="en-US"/>
        </w:rPr>
      </w:pPr>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w:t>
      </w:r>
      <w:proofErr w:type="gramStart"/>
      <w:r w:rsidRPr="004C37D1">
        <w:rPr>
          <w:lang w:val="en-US"/>
        </w:rPr>
        <w:t>e.g.</w:t>
      </w:r>
      <w:proofErr w:type="gramEnd"/>
      <w:r w:rsidRPr="004C37D1">
        <w:rPr>
          <w:lang w:val="en-US"/>
        </w:rPr>
        <w:t xml:space="preserve"> to provision operator certificates at the NE using the factory-installed vendor certificates).</w:t>
      </w:r>
    </w:p>
    <w:p w14:paraId="5C8C2587" w14:textId="77777777" w:rsidR="004C37D1" w:rsidRPr="004C37D1" w:rsidRDefault="004C37D1" w:rsidP="004C37D1">
      <w:pPr>
        <w:rPr>
          <w:lang w:val="en-US"/>
        </w:rPr>
      </w:pPr>
      <w:r w:rsidRPr="004C37D1">
        <w:rPr>
          <w:lang w:val="en-US"/>
        </w:rPr>
        <w:t>There could be one or more CA/RA depending on a particular operator deployment scenario (</w:t>
      </w:r>
      <w:proofErr w:type="gramStart"/>
      <w:r w:rsidRPr="004C37D1">
        <w:rPr>
          <w:lang w:val="en-US"/>
        </w:rPr>
        <w:t>e.g.</w:t>
      </w:r>
      <w:proofErr w:type="gramEnd"/>
      <w:r w:rsidRPr="004C37D1">
        <w:rPr>
          <w:lang w:val="en-US"/>
        </w:rPr>
        <w:t xml:space="preserve"> one CA/RA per vendor).</w:t>
      </w:r>
    </w:p>
    <w:p w14:paraId="0788A6DB" w14:textId="6F28DA9E" w:rsidR="004C37D1" w:rsidRPr="004C37D1" w:rsidRDefault="004C37D1" w:rsidP="00302B93">
      <w:pPr>
        <w:pStyle w:val="Heading3"/>
        <w:rPr>
          <w:rFonts w:eastAsia="SimSun"/>
          <w:lang w:val="en-US"/>
        </w:rPr>
      </w:pPr>
      <w:bookmarkStart w:id="37" w:name="_Toc93932633"/>
      <w:r w:rsidRPr="004C37D1">
        <w:rPr>
          <w:rFonts w:eastAsia="SimSun"/>
          <w:lang w:val="en-US"/>
        </w:rPr>
        <w:t>4.2.4</w:t>
      </w:r>
      <w:r w:rsidRPr="004C37D1">
        <w:rPr>
          <w:rFonts w:eastAsia="SimSun"/>
          <w:lang w:val="en-US"/>
        </w:rPr>
        <w:tab/>
        <w:t xml:space="preserve"> Software and Configuration Server (SCS)</w:t>
      </w:r>
      <w:bookmarkEnd w:id="37"/>
    </w:p>
    <w:p w14:paraId="2075C7DF" w14:textId="77777777" w:rsidR="004C37D1" w:rsidRPr="004C37D1" w:rsidRDefault="004C37D1" w:rsidP="004C37D1">
      <w:pPr>
        <w:rPr>
          <w:lang w:val="en-US"/>
        </w:rPr>
      </w:pPr>
      <w:r w:rsidRPr="004C37D1">
        <w:rPr>
          <w:lang w:val="en-US"/>
        </w:rPr>
        <w:t xml:space="preserve">The SCS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p>
    <w:p w14:paraId="61818536" w14:textId="77777777" w:rsidR="004C37D1" w:rsidRPr="004C37D1" w:rsidRDefault="004C37D1" w:rsidP="004C37D1">
      <w:pPr>
        <w:rPr>
          <w:lang w:val="en-US"/>
        </w:rPr>
      </w:pPr>
      <w:r w:rsidRPr="004C37D1">
        <w:rPr>
          <w:lang w:val="en-US"/>
        </w:rPr>
        <w:t>There could be one or more SCS depending on a particular Operator deployment scenario (</w:t>
      </w:r>
      <w:proofErr w:type="gramStart"/>
      <w:r w:rsidRPr="004C37D1">
        <w:rPr>
          <w:lang w:val="en-US"/>
        </w:rPr>
        <w:t>e.g.</w:t>
      </w:r>
      <w:proofErr w:type="gramEnd"/>
      <w:r w:rsidRPr="004C37D1">
        <w:rPr>
          <w:lang w:val="en-US"/>
        </w:rPr>
        <w:t xml:space="preserve"> initial SCS, serving SCS).</w:t>
      </w:r>
    </w:p>
    <w:p w14:paraId="40E0423B" w14:textId="77777777" w:rsidR="004C37D1" w:rsidRPr="004C37D1" w:rsidRDefault="004C37D1" w:rsidP="004C37D1">
      <w:pPr>
        <w:rPr>
          <w:lang w:val="en-US"/>
        </w:rPr>
      </w:pPr>
      <w:r w:rsidRPr="004C37D1">
        <w:rPr>
          <w:lang w:val="en-US"/>
        </w:rPr>
        <w:t>The configuration may contain an IP address or FQDN of (another) SCS that this specific NE shall use as SCS.</w:t>
      </w:r>
    </w:p>
    <w:p w14:paraId="7659B490" w14:textId="5FAA2371" w:rsidR="004C37D1" w:rsidRDefault="004C37D1" w:rsidP="004C37D1">
      <w:pPr>
        <w:rPr>
          <w:lang w:val="en-US"/>
        </w:rPr>
      </w:pPr>
      <w:r w:rsidRPr="004C37D1">
        <w:rPr>
          <w:lang w:val="en-US"/>
        </w:rPr>
        <w:t xml:space="preserve">The configuration may contain an IP address or FQDN of (another) </w:t>
      </w:r>
      <w:proofErr w:type="spellStart"/>
      <w:r w:rsidRPr="004C37D1">
        <w:rPr>
          <w:lang w:val="en-US"/>
        </w:rPr>
        <w:t>SeGW</w:t>
      </w:r>
      <w:proofErr w:type="spellEnd"/>
      <w:r w:rsidRPr="004C37D1">
        <w:rPr>
          <w:lang w:val="en-US"/>
        </w:rPr>
        <w:t xml:space="preserve"> that should be used before connecting to the SCS.</w:t>
      </w:r>
    </w:p>
    <w:p w14:paraId="1D1E86C9" w14:textId="191DB72D" w:rsidR="00173F36" w:rsidRPr="004C37D1" w:rsidRDefault="00173F36" w:rsidP="004C37D1">
      <w:pPr>
        <w:rPr>
          <w:lang w:val="en-US"/>
        </w:rPr>
      </w:pPr>
      <w:r w:rsidRPr="00173F36">
        <w:rPr>
          <w:lang w:val="en-US"/>
        </w:rPr>
        <w:t xml:space="preserve">SCS can be implemented in EM in IRP based architecture or </w:t>
      </w:r>
      <w:proofErr w:type="spellStart"/>
      <w:r w:rsidRPr="00173F36">
        <w:rPr>
          <w:lang w:val="en-US"/>
        </w:rPr>
        <w:t>MnF</w:t>
      </w:r>
      <w:proofErr w:type="spellEnd"/>
      <w:r w:rsidRPr="00173F36">
        <w:rPr>
          <w:lang w:val="en-US"/>
        </w:rPr>
        <w:t xml:space="preserve"> in SBMA.</w:t>
      </w:r>
    </w:p>
    <w:p w14:paraId="6A70DE10" w14:textId="77777777" w:rsidR="004C37D1" w:rsidRPr="004C37D1" w:rsidRDefault="004C37D1" w:rsidP="00302B93">
      <w:pPr>
        <w:pStyle w:val="Heading3"/>
        <w:rPr>
          <w:rFonts w:eastAsia="SimSun"/>
          <w:lang w:val="en-US"/>
        </w:rPr>
      </w:pPr>
      <w:bookmarkStart w:id="38" w:name="_Toc93932634"/>
      <w:r w:rsidRPr="004C37D1">
        <w:rPr>
          <w:rFonts w:eastAsia="SimSun"/>
          <w:lang w:val="en-US"/>
        </w:rPr>
        <w:t>4.2.5</w:t>
      </w:r>
      <w:r w:rsidRPr="004C37D1">
        <w:rPr>
          <w:rFonts w:eastAsia="SimSun"/>
          <w:lang w:val="en-US"/>
        </w:rPr>
        <w:tab/>
        <w:t>Security Gateway (</w:t>
      </w:r>
      <w:proofErr w:type="spellStart"/>
      <w:r w:rsidRPr="004C37D1">
        <w:rPr>
          <w:rFonts w:eastAsia="SimSun"/>
          <w:lang w:val="en-US"/>
        </w:rPr>
        <w:t>SeGW</w:t>
      </w:r>
      <w:proofErr w:type="spellEnd"/>
      <w:r w:rsidRPr="004C37D1">
        <w:rPr>
          <w:rFonts w:eastAsia="SimSun"/>
          <w:lang w:val="en-US"/>
        </w:rPr>
        <w:t>)</w:t>
      </w:r>
      <w:bookmarkEnd w:id="38"/>
    </w:p>
    <w:p w14:paraId="0703FF6E" w14:textId="77777777" w:rsidR="004C37D1" w:rsidRPr="004C37D1" w:rsidRDefault="004C37D1" w:rsidP="004C37D1">
      <w:pPr>
        <w:rPr>
          <w:lang w:val="en-US"/>
        </w:rPr>
      </w:pPr>
      <w:r w:rsidRPr="004C37D1">
        <w:rPr>
          <w:lang w:val="en-US"/>
        </w:rPr>
        <w:t xml:space="preserve">The </w:t>
      </w:r>
      <w:proofErr w:type="spellStart"/>
      <w:r w:rsidRPr="004C37D1">
        <w:rPr>
          <w:lang w:val="en-US"/>
        </w:rPr>
        <w:t>SeGW</w:t>
      </w:r>
      <w:proofErr w:type="spellEnd"/>
      <w:r w:rsidRPr="004C37D1">
        <w:rPr>
          <w:lang w:val="en-US"/>
        </w:rPr>
        <w:t xml:space="preserve"> is used to establish a secure connection between the NE and the Secure Operator Network.</w:t>
      </w:r>
    </w:p>
    <w:p w14:paraId="3F6ADCDA" w14:textId="77777777" w:rsidR="004C37D1" w:rsidRPr="004C37D1" w:rsidRDefault="004C37D1" w:rsidP="004C37D1">
      <w:pPr>
        <w:rPr>
          <w:lang w:val="en-US"/>
        </w:rPr>
      </w:pPr>
      <w:proofErr w:type="gramStart"/>
      <w:r w:rsidRPr="004C37D1">
        <w:rPr>
          <w:lang w:val="en-US"/>
        </w:rPr>
        <w:t>Depending on a particular operator deployment scenario, there</w:t>
      </w:r>
      <w:proofErr w:type="gramEnd"/>
      <w:r w:rsidRPr="004C37D1">
        <w:rPr>
          <w:lang w:val="en-US"/>
        </w:rPr>
        <w:t xml:space="preserve"> could be separate </w:t>
      </w:r>
      <w:proofErr w:type="spellStart"/>
      <w:r w:rsidRPr="004C37D1">
        <w:rPr>
          <w:lang w:val="en-US"/>
        </w:rPr>
        <w:t>SeGW</w:t>
      </w:r>
      <w:proofErr w:type="spellEnd"/>
      <w:r w:rsidRPr="004C37D1">
        <w:rPr>
          <w:lang w:val="en-US"/>
        </w:rPr>
        <w:t xml:space="preserve"> for connection to the OAM network and to the CN. The OAM </w:t>
      </w:r>
      <w:proofErr w:type="spellStart"/>
      <w:r w:rsidRPr="004C37D1">
        <w:rPr>
          <w:lang w:val="en-US"/>
        </w:rPr>
        <w:t>SeGW</w:t>
      </w:r>
      <w:proofErr w:type="spellEnd"/>
      <w:r w:rsidRPr="004C37D1">
        <w:rPr>
          <w:lang w:val="en-US"/>
        </w:rPr>
        <w:t xml:space="preserve"> and CN </w:t>
      </w:r>
      <w:proofErr w:type="spellStart"/>
      <w:r w:rsidRPr="004C37D1">
        <w:rPr>
          <w:lang w:val="en-US"/>
        </w:rPr>
        <w:t>SeGW</w:t>
      </w:r>
      <w:proofErr w:type="spellEnd"/>
      <w:r w:rsidRPr="004C37D1">
        <w:rPr>
          <w:lang w:val="en-US"/>
        </w:rPr>
        <w:t xml:space="preserve"> may or may not be in practice separate physical entities.</w:t>
      </w:r>
    </w:p>
    <w:p w14:paraId="095FF377" w14:textId="6A6AA56B" w:rsidR="004C37D1" w:rsidRPr="00F14DDE" w:rsidRDefault="004C37D1" w:rsidP="00F14DDE">
      <w:pPr>
        <w:rPr>
          <w:lang w:val="en-US"/>
        </w:rPr>
      </w:pPr>
      <w:r w:rsidRPr="004C37D1">
        <w:rPr>
          <w:lang w:val="en-US"/>
        </w:rPr>
        <w:t xml:space="preserve">Depending on a particular operator deployment scenario, there could be more than one OAM </w:t>
      </w:r>
      <w:proofErr w:type="spellStart"/>
      <w:r w:rsidRPr="004C37D1">
        <w:rPr>
          <w:lang w:val="en-US"/>
        </w:rPr>
        <w:t>SeGW</w:t>
      </w:r>
      <w:proofErr w:type="spellEnd"/>
      <w:r w:rsidRPr="004C37D1">
        <w:rPr>
          <w:lang w:val="en-US"/>
        </w:rPr>
        <w:t xml:space="preserve"> (</w:t>
      </w:r>
      <w:proofErr w:type="gramStart"/>
      <w:r w:rsidRPr="004C37D1">
        <w:rPr>
          <w:lang w:val="en-US"/>
        </w:rPr>
        <w:t>e.g.</w:t>
      </w:r>
      <w:proofErr w:type="gramEnd"/>
      <w:r w:rsidRPr="004C37D1">
        <w:rPr>
          <w:lang w:val="en-US"/>
        </w:rPr>
        <w:t xml:space="preserve"> one per vendor).</w:t>
      </w:r>
    </w:p>
    <w:p w14:paraId="67CBE632" w14:textId="77777777" w:rsidR="00761F0B" w:rsidRPr="00761F0B" w:rsidRDefault="00761F0B" w:rsidP="00761F0B">
      <w:pPr>
        <w:pStyle w:val="Heading1"/>
        <w:rPr>
          <w:lang w:val="en-US"/>
        </w:rPr>
      </w:pPr>
      <w:bookmarkStart w:id="39" w:name="_Toc93932635"/>
      <w:r w:rsidRPr="00761F0B">
        <w:rPr>
          <w:lang w:val="en-US"/>
        </w:rPr>
        <w:t>5</w:t>
      </w:r>
      <w:r w:rsidRPr="00761F0B">
        <w:rPr>
          <w:lang w:val="en-US"/>
        </w:rPr>
        <w:tab/>
        <w:t>Procedure flows</w:t>
      </w:r>
      <w:bookmarkEnd w:id="39"/>
    </w:p>
    <w:p w14:paraId="44FDD73C" w14:textId="77777777" w:rsidR="004C37D1" w:rsidRPr="004C37D1" w:rsidRDefault="004C37D1" w:rsidP="00302B93">
      <w:pPr>
        <w:pStyle w:val="Heading2"/>
        <w:rPr>
          <w:lang w:val="en-US"/>
        </w:rPr>
      </w:pPr>
      <w:bookmarkStart w:id="40" w:name="_Toc93932636"/>
      <w:r w:rsidRPr="004C37D1">
        <w:rPr>
          <w:lang w:val="en-US"/>
        </w:rPr>
        <w:t>5.1</w:t>
      </w:r>
      <w:r w:rsidRPr="004C37D1">
        <w:rPr>
          <w:lang w:val="en-US"/>
        </w:rPr>
        <w:tab/>
        <w:t>High-level plug-and-connect</w:t>
      </w:r>
      <w:bookmarkEnd w:id="40"/>
    </w:p>
    <w:p w14:paraId="5936F5EE" w14:textId="377A838E" w:rsidR="004C37D1" w:rsidRPr="004C37D1" w:rsidRDefault="004C37D1" w:rsidP="004C37D1">
      <w:pPr>
        <w:rPr>
          <w:lang w:val="en-US"/>
        </w:rPr>
      </w:pPr>
      <w:r w:rsidRPr="004C37D1">
        <w:rPr>
          <w:lang w:val="en-US"/>
        </w:rPr>
        <w:t xml:space="preserve">The </w:t>
      </w:r>
      <w:proofErr w:type="gramStart"/>
      <w:r w:rsidRPr="004C37D1">
        <w:rPr>
          <w:lang w:val="en-US"/>
        </w:rPr>
        <w:t>high level</w:t>
      </w:r>
      <w:proofErr w:type="gramEnd"/>
      <w:r w:rsidRPr="004C37D1">
        <w:rPr>
          <w:lang w:val="en-US"/>
        </w:rPr>
        <w:t xml:space="preserve"> procedure for "plug-and</w:t>
      </w:r>
      <w:r w:rsidR="0068786B">
        <w:rPr>
          <w:lang w:val="en-US"/>
        </w:rPr>
        <w:t>-</w:t>
      </w:r>
      <w:r w:rsidRPr="004C37D1">
        <w:rPr>
          <w:lang w:val="en-US"/>
        </w:rPr>
        <w:t>connect" is described next and illustrated in figure 5.1</w:t>
      </w:r>
      <w:r w:rsidR="001546F1">
        <w:rPr>
          <w:lang w:val="en-US"/>
        </w:rPr>
        <w:t>.</w:t>
      </w:r>
      <w:r w:rsidRPr="004C37D1">
        <w:rPr>
          <w:lang w:val="en-US"/>
        </w:rPr>
        <w:t>1.</w:t>
      </w:r>
    </w:p>
    <w:p w14:paraId="2C85A333" w14:textId="77777777" w:rsidR="004C37D1" w:rsidRPr="004C37D1" w:rsidRDefault="004C37D1" w:rsidP="004C37D1">
      <w:pPr>
        <w:rPr>
          <w:lang w:val="en-US"/>
        </w:rPr>
      </w:pPr>
      <w:r w:rsidRPr="004C37D1">
        <w:rPr>
          <w:lang w:val="en-US"/>
        </w:rPr>
        <w:t>Operators may deploy their management infrastructure in different ways. The following options are possible:</w:t>
      </w:r>
    </w:p>
    <w:p w14:paraId="1DD2990C" w14:textId="77777777" w:rsidR="004C37D1" w:rsidRPr="004C37D1" w:rsidRDefault="004C37D1" w:rsidP="004C37D1">
      <w:pPr>
        <w:spacing w:after="0"/>
        <w:ind w:left="568" w:hanging="284"/>
        <w:rPr>
          <w:lang w:val="en-US"/>
        </w:rPr>
      </w:pPr>
      <w:r w:rsidRPr="004C37D1">
        <w:rPr>
          <w:lang w:val="en-US"/>
        </w:rPr>
        <w:t>-</w:t>
      </w:r>
      <w:r w:rsidRPr="004C37D1">
        <w:rPr>
          <w:lang w:val="en-US"/>
        </w:rPr>
        <w:tab/>
        <w:t>One or multiple SCS for each vendor (</w:t>
      </w:r>
      <w:proofErr w:type="gramStart"/>
      <w:r w:rsidRPr="004C37D1">
        <w:rPr>
          <w:lang w:val="en-US"/>
        </w:rPr>
        <w:t>e.g.</w:t>
      </w:r>
      <w:proofErr w:type="gramEnd"/>
      <w:r w:rsidRPr="004C37D1">
        <w:rPr>
          <w:lang w:val="en-US"/>
        </w:rPr>
        <w:t xml:space="preserve"> an Initial SCS and zero or more Serving SCS);</w:t>
      </w:r>
    </w:p>
    <w:p w14:paraId="334619B5" w14:textId="77777777" w:rsidR="004C37D1" w:rsidRPr="004C37D1" w:rsidRDefault="004C37D1" w:rsidP="004C37D1">
      <w:pPr>
        <w:spacing w:after="0"/>
        <w:ind w:left="568" w:hanging="284"/>
        <w:rPr>
          <w:lang w:val="en-US"/>
        </w:rPr>
      </w:pPr>
      <w:r w:rsidRPr="004C37D1">
        <w:rPr>
          <w:lang w:val="en-US"/>
        </w:rPr>
        <w:t>-</w:t>
      </w:r>
      <w:r w:rsidRPr="004C37D1">
        <w:rPr>
          <w:lang w:val="en-US"/>
        </w:rPr>
        <w:tab/>
        <w:t xml:space="preserve">One or more </w:t>
      </w:r>
      <w:proofErr w:type="spellStart"/>
      <w:r w:rsidRPr="004C37D1">
        <w:rPr>
          <w:lang w:val="en-US"/>
        </w:rPr>
        <w:t>SeGW</w:t>
      </w:r>
      <w:proofErr w:type="spellEnd"/>
      <w:r w:rsidRPr="004C37D1">
        <w:rPr>
          <w:lang w:val="en-US"/>
        </w:rPr>
        <w:t xml:space="preserve"> (</w:t>
      </w:r>
      <w:proofErr w:type="gramStart"/>
      <w:r w:rsidRPr="004C37D1">
        <w:rPr>
          <w:lang w:val="en-US"/>
        </w:rPr>
        <w:t>e.g.</w:t>
      </w:r>
      <w:proofErr w:type="gramEnd"/>
      <w:r w:rsidRPr="004C37D1">
        <w:rPr>
          <w:lang w:val="en-US"/>
        </w:rPr>
        <w:t xml:space="preserve"> one </w:t>
      </w:r>
      <w:proofErr w:type="spellStart"/>
      <w:r w:rsidRPr="004C37D1">
        <w:rPr>
          <w:lang w:val="en-US"/>
        </w:rPr>
        <w:t>SeGW</w:t>
      </w:r>
      <w:proofErr w:type="spellEnd"/>
      <w:r w:rsidRPr="004C37D1">
        <w:rPr>
          <w:lang w:val="en-US"/>
        </w:rPr>
        <w:t xml:space="preserve"> for OAM and one or more for each CN, and/or one </w:t>
      </w:r>
      <w:proofErr w:type="spellStart"/>
      <w:r w:rsidRPr="004C37D1">
        <w:rPr>
          <w:lang w:val="en-US"/>
        </w:rPr>
        <w:t>SeGW</w:t>
      </w:r>
      <w:proofErr w:type="spellEnd"/>
      <w:r w:rsidRPr="004C37D1">
        <w:rPr>
          <w:lang w:val="en-US"/>
        </w:rPr>
        <w:t xml:space="preserve"> per vendor);</w:t>
      </w:r>
    </w:p>
    <w:p w14:paraId="2354FF03"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IP Autoconfiguration services in the Secure Operator Network;</w:t>
      </w:r>
    </w:p>
    <w:p w14:paraId="0EC7C9CB"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Secure Operator Network;</w:t>
      </w:r>
    </w:p>
    <w:p w14:paraId="219530F6"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IP Autoconfiguration services in the External Network / non-Secure Operator Network;</w:t>
      </w:r>
    </w:p>
    <w:p w14:paraId="73841A64"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External Network / non-Secure Operator Network;</w:t>
      </w:r>
    </w:p>
    <w:p w14:paraId="2DF5640B" w14:textId="77777777" w:rsidR="004C37D1" w:rsidRPr="004C37D1" w:rsidRDefault="004C37D1" w:rsidP="004C37D1">
      <w:pPr>
        <w:ind w:left="568" w:hanging="284"/>
        <w:rPr>
          <w:lang w:val="en-US"/>
        </w:rPr>
      </w:pPr>
      <w:r w:rsidRPr="004C37D1">
        <w:rPr>
          <w:lang w:val="en-US"/>
        </w:rPr>
        <w:t>-</w:t>
      </w:r>
      <w:r w:rsidRPr="004C37D1">
        <w:rPr>
          <w:lang w:val="en-US"/>
        </w:rPr>
        <w:tab/>
        <w:t>One or more CA/RA (</w:t>
      </w:r>
      <w:proofErr w:type="gramStart"/>
      <w:r w:rsidRPr="004C37D1">
        <w:rPr>
          <w:lang w:val="en-US"/>
        </w:rPr>
        <w:t>e.g.</w:t>
      </w:r>
      <w:proofErr w:type="gramEnd"/>
      <w:r w:rsidRPr="004C37D1">
        <w:rPr>
          <w:lang w:val="en-US"/>
        </w:rPr>
        <w:t xml:space="preserve"> one per vendor).</w:t>
      </w:r>
    </w:p>
    <w:p w14:paraId="0CA3BAED" w14:textId="04D07A51" w:rsidR="005C74B6" w:rsidRPr="00145B9D" w:rsidRDefault="004C37D1" w:rsidP="005C74B6">
      <w:pPr>
        <w:rPr>
          <w:rFonts w:eastAsia="SimSun"/>
          <w:lang w:val="en-US" w:eastAsia="zh-CN"/>
        </w:rPr>
      </w:pPr>
      <w:r w:rsidRPr="004C37D1">
        <w:rPr>
          <w:lang w:val="en-US"/>
        </w:rPr>
        <w:t>The procedure described in this clause applies to all deployment options listed above.</w:t>
      </w:r>
      <w:r w:rsidR="005C74B6" w:rsidRPr="005C74B6">
        <w:rPr>
          <w:lang w:val="en-US"/>
        </w:rPr>
        <w:t xml:space="preserve"> </w:t>
      </w:r>
      <w:r w:rsidR="005C74B6" w:rsidRPr="00145B9D">
        <w:rPr>
          <w:rFonts w:eastAsia="SimSun"/>
        </w:rPr>
        <w:t>In this procedure NE is the RAN NE. Other types of NE might also be compliant and use this procedure. Examples of NEs are:</w:t>
      </w:r>
    </w:p>
    <w:p w14:paraId="0046BF76" w14:textId="77777777" w:rsidR="005C74B6" w:rsidRPr="00145B9D" w:rsidRDefault="005C74B6" w:rsidP="005C74B6">
      <w:pPr>
        <w:keepNext/>
        <w:numPr>
          <w:ilvl w:val="0"/>
          <w:numId w:val="6"/>
        </w:numPr>
        <w:spacing w:after="0"/>
        <w:rPr>
          <w:rFonts w:ascii="Calibri" w:hAnsi="Calibri" w:cs="Calibri"/>
          <w:sz w:val="22"/>
          <w:szCs w:val="22"/>
        </w:rPr>
      </w:pPr>
      <w:proofErr w:type="spellStart"/>
      <w:r w:rsidRPr="00145B9D">
        <w:t>gNB</w:t>
      </w:r>
      <w:proofErr w:type="spellEnd"/>
    </w:p>
    <w:p w14:paraId="352BCF89" w14:textId="77777777" w:rsidR="005C74B6" w:rsidRPr="00145B9D" w:rsidRDefault="005C74B6" w:rsidP="005C74B6">
      <w:pPr>
        <w:keepNext/>
        <w:numPr>
          <w:ilvl w:val="0"/>
          <w:numId w:val="6"/>
        </w:numPr>
        <w:spacing w:after="0"/>
      </w:pPr>
      <w:proofErr w:type="spellStart"/>
      <w:r w:rsidRPr="00145B9D">
        <w:t>eNB</w:t>
      </w:r>
      <w:proofErr w:type="spellEnd"/>
    </w:p>
    <w:p w14:paraId="6F1BB4D5" w14:textId="66AF2685" w:rsidR="004C37D1" w:rsidRPr="005C74B6" w:rsidRDefault="005C74B6" w:rsidP="004C37D1">
      <w:pPr>
        <w:rPr>
          <w:rFonts w:eastAsia="SimSun"/>
          <w:color w:val="000000"/>
        </w:rPr>
      </w:pPr>
      <w:r w:rsidRPr="005C74B6">
        <w:rPr>
          <w:rFonts w:eastAsia="SimSun"/>
        </w:rPr>
        <w:t xml:space="preserve">The NE within virtualization is </w:t>
      </w:r>
      <w:r w:rsidRPr="005C74B6">
        <w:rPr>
          <w:rFonts w:eastAsia="SimSun"/>
          <w:color w:val="000000"/>
        </w:rPr>
        <w:t>not addressed.</w:t>
      </w:r>
    </w:p>
    <w:p w14:paraId="59FCB5AF" w14:textId="2740D650" w:rsidR="004C37D1" w:rsidRPr="004C37D1" w:rsidRDefault="004C37D1" w:rsidP="00AD0FB3">
      <w:pPr>
        <w:rPr>
          <w:rFonts w:eastAsia="SimSun"/>
          <w:color w:val="FF0000"/>
          <w:lang w:val="en-US"/>
        </w:rPr>
      </w:pPr>
      <w:r w:rsidRPr="004C37D1">
        <w:rPr>
          <w:lang w:val="en-US"/>
        </w:rPr>
        <w:t xml:space="preserve">The procedure begins when the NE is powered up and ends when all mandatory steps in this procedure are completed or when an exception occurs. </w:t>
      </w:r>
    </w:p>
    <w:p w14:paraId="4ED2E08D" w14:textId="77777777" w:rsidR="004C37D1" w:rsidRPr="004C37D1" w:rsidRDefault="004C37D1" w:rsidP="004C37D1">
      <w:pPr>
        <w:rPr>
          <w:b/>
          <w:lang w:val="en-US"/>
        </w:rPr>
      </w:pPr>
      <w:r w:rsidRPr="004C37D1">
        <w:rPr>
          <w:b/>
          <w:lang w:val="en-US"/>
        </w:rPr>
        <w:t>The pre-conditions for this procedure are:</w:t>
      </w:r>
    </w:p>
    <w:p w14:paraId="0AFD633C" w14:textId="77777777" w:rsidR="004C37D1" w:rsidRPr="004C37D1" w:rsidRDefault="004C37D1" w:rsidP="004C37D1">
      <w:pPr>
        <w:spacing w:after="0"/>
        <w:ind w:left="568" w:hanging="284"/>
        <w:rPr>
          <w:lang w:val="en-US"/>
        </w:rPr>
      </w:pPr>
      <w:r w:rsidRPr="004C37D1">
        <w:rPr>
          <w:lang w:val="en-US"/>
        </w:rPr>
        <w:t>-</w:t>
      </w:r>
      <w:r w:rsidRPr="004C37D1">
        <w:rPr>
          <w:lang w:val="en-US"/>
        </w:rPr>
        <w:tab/>
        <w:t>The NE is physically installed;</w:t>
      </w:r>
    </w:p>
    <w:p w14:paraId="35D49864" w14:textId="77777777" w:rsidR="004C37D1" w:rsidRPr="004C37D1" w:rsidRDefault="004C37D1" w:rsidP="004C37D1">
      <w:pPr>
        <w:spacing w:after="0"/>
        <w:ind w:left="568" w:hanging="284"/>
        <w:rPr>
          <w:lang w:val="en-US"/>
        </w:rPr>
      </w:pPr>
      <w:r w:rsidRPr="004C37D1">
        <w:rPr>
          <w:lang w:val="en-US"/>
        </w:rPr>
        <w:t>-</w:t>
      </w:r>
      <w:r w:rsidRPr="004C37D1">
        <w:rPr>
          <w:lang w:val="en-US"/>
        </w:rPr>
        <w:tab/>
        <w:t>IP connectivity exists between involved telecom resources (functional elements listed in clause 4.2);</w:t>
      </w:r>
    </w:p>
    <w:p w14:paraId="37E6F285" w14:textId="77777777" w:rsidR="004C37D1" w:rsidRPr="004C37D1" w:rsidRDefault="004C37D1" w:rsidP="004C37D1">
      <w:pPr>
        <w:spacing w:after="0"/>
        <w:ind w:left="568" w:hanging="284"/>
        <w:rPr>
          <w:lang w:val="en-US"/>
        </w:rPr>
      </w:pPr>
      <w:r w:rsidRPr="004C37D1">
        <w:rPr>
          <w:lang w:val="en-US"/>
        </w:rPr>
        <w:t>-</w:t>
      </w:r>
      <w:r w:rsidRPr="004C37D1">
        <w:rPr>
          <w:lang w:val="en-US"/>
        </w:rPr>
        <w:tab/>
        <w:t>The involved telecom resources (functional elements listed in clause 4.2) are functional;</w:t>
      </w:r>
    </w:p>
    <w:p w14:paraId="31F2A904" w14:textId="77777777" w:rsidR="004C37D1" w:rsidRPr="004C37D1" w:rsidRDefault="004C37D1" w:rsidP="004C37D1">
      <w:pPr>
        <w:ind w:left="568" w:hanging="284"/>
        <w:rPr>
          <w:lang w:val="en-US"/>
        </w:rPr>
      </w:pPr>
      <w:r w:rsidRPr="004C37D1">
        <w:rPr>
          <w:lang w:val="en-US"/>
        </w:rPr>
        <w:t>-</w:t>
      </w:r>
      <w:r w:rsidRPr="004C37D1">
        <w:rPr>
          <w:lang w:val="en-US"/>
        </w:rPr>
        <w:tab/>
        <w:t>The relevant information is stored and available.</w:t>
      </w:r>
    </w:p>
    <w:p w14:paraId="454AC9FB" w14:textId="77777777" w:rsidR="004C37D1" w:rsidRPr="004C37D1" w:rsidRDefault="004C37D1" w:rsidP="004C37D1">
      <w:pPr>
        <w:rPr>
          <w:b/>
          <w:lang w:val="en-US"/>
        </w:rPr>
      </w:pPr>
      <w:r w:rsidRPr="004C37D1">
        <w:rPr>
          <w:b/>
          <w:lang w:val="en-US"/>
        </w:rPr>
        <w:t>The post-conditions for this procedure are:</w:t>
      </w:r>
    </w:p>
    <w:p w14:paraId="61337F9E"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secure connection exists between NE and SCS and the Core Network(s);</w:t>
      </w:r>
    </w:p>
    <w:p w14:paraId="0FB3BDA6" w14:textId="77777777" w:rsidR="004C37D1" w:rsidRPr="004C37D1" w:rsidRDefault="004C37D1" w:rsidP="004C37D1">
      <w:pPr>
        <w:ind w:left="568" w:hanging="284"/>
        <w:rPr>
          <w:lang w:val="en-US"/>
        </w:rPr>
      </w:pPr>
      <w:r w:rsidRPr="004C37D1">
        <w:rPr>
          <w:lang w:val="en-US"/>
        </w:rPr>
        <w:t>-</w:t>
      </w:r>
      <w:r w:rsidRPr="004C37D1">
        <w:rPr>
          <w:lang w:val="en-US"/>
        </w:rPr>
        <w:tab/>
        <w:t>Via the connection to the SCS the NE can receive further instructions to become operational and carry user traffic (</w:t>
      </w:r>
      <w:proofErr w:type="gramStart"/>
      <w:r w:rsidRPr="004C37D1">
        <w:rPr>
          <w:lang w:val="en-US"/>
        </w:rPr>
        <w:t>e.g.</w:t>
      </w:r>
      <w:proofErr w:type="gramEnd"/>
      <w:r w:rsidRPr="004C37D1">
        <w:rPr>
          <w:lang w:val="en-US"/>
        </w:rPr>
        <w:t xml:space="preserve"> the </w:t>
      </w:r>
      <w:proofErr w:type="spellStart"/>
      <w:r w:rsidRPr="004C37D1">
        <w:rPr>
          <w:lang w:val="en-US"/>
        </w:rPr>
        <w:t>administrativeState</w:t>
      </w:r>
      <w:proofErr w:type="spellEnd"/>
      <w:r w:rsidRPr="004C37D1">
        <w:rPr>
          <w:lang w:val="en-US"/>
        </w:rPr>
        <w:t xml:space="preserve"> is set to "unlocked").</w:t>
      </w:r>
    </w:p>
    <w:p w14:paraId="7D7F3655" w14:textId="77777777" w:rsidR="004C37D1" w:rsidRPr="004C37D1" w:rsidRDefault="004C37D1" w:rsidP="004C37D1">
      <w:pPr>
        <w:rPr>
          <w:b/>
          <w:lang w:val="en-US"/>
        </w:rPr>
      </w:pPr>
      <w:r w:rsidRPr="004C37D1">
        <w:rPr>
          <w:b/>
          <w:lang w:val="en-US"/>
        </w:rPr>
        <w:t>The exceptions:</w:t>
      </w:r>
    </w:p>
    <w:p w14:paraId="14546174" w14:textId="77777777" w:rsidR="004C37D1" w:rsidRPr="004C37D1" w:rsidRDefault="004C37D1" w:rsidP="004C37D1">
      <w:pPr>
        <w:ind w:left="568" w:hanging="284"/>
        <w:rPr>
          <w:lang w:val="en-US"/>
        </w:rPr>
      </w:pPr>
      <w:r w:rsidRPr="004C37D1">
        <w:rPr>
          <w:lang w:val="en-US"/>
        </w:rPr>
        <w:t>-</w:t>
      </w:r>
      <w:r w:rsidRPr="004C37D1">
        <w:rPr>
          <w:lang w:val="en-US"/>
        </w:rPr>
        <w:tab/>
        <w:t>One of the steps outlined in the procedure fails.</w:t>
      </w:r>
    </w:p>
    <w:p w14:paraId="042B5B50" w14:textId="77777777" w:rsidR="004C37D1" w:rsidRPr="004C37D1" w:rsidRDefault="004C37D1" w:rsidP="004C37D1">
      <w:pPr>
        <w:rPr>
          <w:b/>
          <w:lang w:val="en-US"/>
        </w:rPr>
      </w:pPr>
      <w:r w:rsidRPr="004C37D1">
        <w:rPr>
          <w:b/>
          <w:lang w:val="en-US"/>
        </w:rPr>
        <w:t>Procedure steps:</w:t>
      </w:r>
    </w:p>
    <w:p w14:paraId="0E5ABA12" w14:textId="77777777" w:rsidR="004C37D1" w:rsidRPr="004C37D1" w:rsidRDefault="004C37D1" w:rsidP="004C37D1">
      <w:pPr>
        <w:ind w:left="568" w:hanging="284"/>
        <w:rPr>
          <w:lang w:val="en-US"/>
        </w:rPr>
      </w:pPr>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 xml:space="preserve">native VLAN where </w:t>
      </w:r>
      <w:proofErr w:type="spellStart"/>
      <w:r w:rsidRPr="004C37D1">
        <w:rPr>
          <w:bCs/>
          <w:color w:val="000000"/>
          <w:szCs w:val="18"/>
        </w:rPr>
        <w:t>PnC</w:t>
      </w:r>
      <w:proofErr w:type="spellEnd"/>
      <w:r w:rsidRPr="004C37D1">
        <w:rPr>
          <w:bCs/>
          <w:color w:val="000000"/>
          <w:szCs w:val="18"/>
        </w:rPr>
        <w:t xml:space="preserve"> traffic is sent and received untagged.</w:t>
      </w:r>
    </w:p>
    <w:p w14:paraId="49A10C3F" w14:textId="77777777" w:rsidR="004C37D1" w:rsidRPr="004C37D1" w:rsidRDefault="004C37D1" w:rsidP="004C37D1">
      <w:pPr>
        <w:ind w:left="568" w:hanging="284"/>
        <w:rPr>
          <w:lang w:val="en-US"/>
        </w:rPr>
      </w:pPr>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4C37D1" w:rsidRDefault="004C37D1" w:rsidP="004C37D1">
      <w:pPr>
        <w:ind w:left="568" w:hanging="284"/>
        <w:rPr>
          <w:lang w:val="en-US"/>
        </w:rPr>
      </w:pPr>
      <w:r w:rsidRPr="004C37D1">
        <w:rPr>
          <w:lang w:val="en-US"/>
        </w:rPr>
        <w:t>3)</w:t>
      </w:r>
      <w:r w:rsidRPr="004C37D1">
        <w:rPr>
          <w:lang w:val="en-US"/>
        </w:rPr>
        <w:tab/>
        <w:t>In this step NE invokes the "Certificate Enrolment" procedure (described in clause 5.3).</w:t>
      </w:r>
    </w:p>
    <w:p w14:paraId="6991EA7E" w14:textId="77777777" w:rsidR="004C37D1" w:rsidRPr="004C37D1" w:rsidRDefault="004C37D1" w:rsidP="004C37D1">
      <w:pPr>
        <w:ind w:left="568" w:hanging="284"/>
        <w:rPr>
          <w:lang w:val="en-US"/>
        </w:rPr>
      </w:pPr>
      <w:r w:rsidRPr="004C37D1">
        <w:rPr>
          <w:lang w:val="en-US"/>
        </w:rPr>
        <w:t>4)</w:t>
      </w:r>
      <w:r w:rsidRPr="004C37D1">
        <w:rPr>
          <w:lang w:val="en-US"/>
        </w:rPr>
        <w:tab/>
        <w:t xml:space="preserve">In this step NE invokes the "Establishing Secure Connection" procedure (described in clause 5.4) and connects to the OAM </w:t>
      </w:r>
      <w:proofErr w:type="spellStart"/>
      <w:r w:rsidRPr="004C37D1">
        <w:rPr>
          <w:lang w:val="en-US"/>
        </w:rPr>
        <w:t>SeGW</w:t>
      </w:r>
      <w:proofErr w:type="spellEnd"/>
      <w:r w:rsidRPr="004C37D1">
        <w:rPr>
          <w:lang w:val="en-US"/>
        </w:rPr>
        <w:t>.</w:t>
      </w:r>
    </w:p>
    <w:p w14:paraId="1DDDCA6D" w14:textId="77777777" w:rsidR="004C37D1" w:rsidRPr="004C37D1" w:rsidRDefault="004C37D1" w:rsidP="004C37D1">
      <w:pPr>
        <w:ind w:left="568" w:hanging="284"/>
        <w:rPr>
          <w:lang w:val="en-US"/>
        </w:rPr>
      </w:pPr>
      <w:r w:rsidRPr="004C37D1">
        <w:rPr>
          <w:lang w:val="en-US"/>
        </w:rPr>
        <w:t>5)</w:t>
      </w:r>
      <w:r w:rsidRPr="004C37D1">
        <w:rPr>
          <w:lang w:val="en-US"/>
        </w:rPr>
        <w:tab/>
        <w:t xml:space="preserve">In this step NE invokes the "Establishing Connection to SCS" procedure (described in clause 5.5). </w:t>
      </w:r>
      <w:r w:rsidRPr="004C37D1">
        <w:t xml:space="preserve">In this step SCS may provide the NE with new configuration. The configuration may contain an address to another SCS that this specific node shall use as SCS. The configuration may contain an address to another </w:t>
      </w:r>
      <w:proofErr w:type="spellStart"/>
      <w:r w:rsidRPr="004C37D1">
        <w:t>SeGW</w:t>
      </w:r>
      <w:proofErr w:type="spellEnd"/>
      <w:r w:rsidRPr="004C37D1">
        <w:t xml:space="preserve"> that should be used before connecting to the SCS.</w:t>
      </w:r>
    </w:p>
    <w:p w14:paraId="60AB8B97" w14:textId="77777777" w:rsidR="004C37D1" w:rsidRPr="004C37D1" w:rsidRDefault="004C37D1" w:rsidP="004C37D1">
      <w:pPr>
        <w:ind w:left="568" w:hanging="284"/>
        <w:rPr>
          <w:lang w:val="en-US"/>
        </w:rPr>
      </w:pPr>
      <w:r w:rsidRPr="004C37D1">
        <w:rPr>
          <w:lang w:val="en-US"/>
        </w:rPr>
        <w:t>6)</w:t>
      </w:r>
      <w:r w:rsidRPr="004C37D1">
        <w:rPr>
          <w:lang w:val="en-US"/>
        </w:rPr>
        <w:tab/>
        <w:t xml:space="preserve">If the configuration obtained in step 5 contains the address or FQDN of the </w:t>
      </w:r>
      <w:proofErr w:type="spellStart"/>
      <w:r w:rsidRPr="004C37D1">
        <w:rPr>
          <w:lang w:val="en-US"/>
        </w:rPr>
        <w:t>SeGW</w:t>
      </w:r>
      <w:proofErr w:type="spellEnd"/>
      <w:r w:rsidRPr="004C37D1">
        <w:rPr>
          <w:lang w:val="en-US"/>
        </w:rPr>
        <w:t xml:space="preserve"> and/or SCS different from the one that NE is currently connected to, the NE may execute steps 6.1 and 6.2 until the configured </w:t>
      </w:r>
      <w:proofErr w:type="spellStart"/>
      <w:r w:rsidRPr="004C37D1">
        <w:rPr>
          <w:lang w:val="en-US"/>
        </w:rPr>
        <w:t>SeGW</w:t>
      </w:r>
      <w:proofErr w:type="spellEnd"/>
      <w:r w:rsidRPr="004C37D1">
        <w:rPr>
          <w:lang w:val="en-US"/>
        </w:rPr>
        <w:t xml:space="preserve"> and SCS will match the connected </w:t>
      </w:r>
      <w:proofErr w:type="spellStart"/>
      <w:r w:rsidRPr="004C37D1">
        <w:rPr>
          <w:lang w:val="en-US"/>
        </w:rPr>
        <w:t>SeGW</w:t>
      </w:r>
      <w:proofErr w:type="spellEnd"/>
      <w:r w:rsidRPr="004C37D1">
        <w:rPr>
          <w:lang w:val="en-US"/>
        </w:rPr>
        <w:t xml:space="preserve"> and SCS. The configuration may also contain OAM VLAN Id to be used from this step onwards.</w:t>
      </w:r>
    </w:p>
    <w:p w14:paraId="30171173" w14:textId="77777777" w:rsidR="004C37D1" w:rsidRPr="004C37D1" w:rsidRDefault="004C37D1" w:rsidP="004C37D1">
      <w:pPr>
        <w:ind w:left="851" w:hanging="284"/>
        <w:rPr>
          <w:lang w:val="en-US"/>
        </w:rPr>
      </w:pPr>
      <w:r w:rsidRPr="004C37D1">
        <w:rPr>
          <w:lang w:val="en-US"/>
        </w:rPr>
        <w:t>6.1)</w:t>
      </w:r>
      <w:r w:rsidRPr="004C37D1">
        <w:rPr>
          <w:lang w:val="en-US"/>
        </w:rPr>
        <w:tab/>
        <w:t xml:space="preserve">In this step, if the NE is connected to the OAM </w:t>
      </w:r>
      <w:proofErr w:type="spellStart"/>
      <w:r w:rsidRPr="004C37D1">
        <w:rPr>
          <w:lang w:val="en-US"/>
        </w:rPr>
        <w:t>SeGW</w:t>
      </w:r>
      <w:proofErr w:type="spellEnd"/>
      <w:r w:rsidRPr="004C37D1">
        <w:rPr>
          <w:lang w:val="en-US"/>
        </w:rPr>
        <w:t xml:space="preserve"> different from the </w:t>
      </w:r>
      <w:proofErr w:type="spellStart"/>
      <w:r w:rsidRPr="004C37D1">
        <w:rPr>
          <w:lang w:val="en-US"/>
        </w:rPr>
        <w:t>SeGW</w:t>
      </w:r>
      <w:proofErr w:type="spellEnd"/>
      <w:r w:rsidRPr="004C37D1">
        <w:rPr>
          <w:lang w:val="en-US"/>
        </w:rPr>
        <w:t xml:space="preserve"> that is configured, it releases the connection to the current </w:t>
      </w:r>
      <w:proofErr w:type="spellStart"/>
      <w:r w:rsidRPr="004C37D1">
        <w:rPr>
          <w:lang w:val="en-US"/>
        </w:rPr>
        <w:t>SeGW</w:t>
      </w:r>
      <w:proofErr w:type="spellEnd"/>
      <w:r w:rsidRPr="004C37D1">
        <w:rPr>
          <w:lang w:val="en-US"/>
        </w:rPr>
        <w:t xml:space="preserve"> and invokes the "Establish Secure Connection" procedure (described in clause 5.4) and connects to the configured </w:t>
      </w:r>
      <w:proofErr w:type="spellStart"/>
      <w:r w:rsidRPr="004C37D1">
        <w:rPr>
          <w:lang w:val="en-US"/>
        </w:rPr>
        <w:t>SeGW</w:t>
      </w:r>
      <w:proofErr w:type="spellEnd"/>
      <w:r w:rsidRPr="004C37D1">
        <w:rPr>
          <w:lang w:val="en-US"/>
        </w:rPr>
        <w:t>.</w:t>
      </w:r>
    </w:p>
    <w:p w14:paraId="613622F8" w14:textId="518C3206" w:rsidR="004C37D1" w:rsidRPr="009302A1" w:rsidRDefault="004C37D1" w:rsidP="009302A1">
      <w:pPr>
        <w:ind w:left="851" w:hanging="284"/>
        <w:rPr>
          <w:lang w:val="en-US"/>
        </w:rPr>
      </w:pPr>
      <w:r w:rsidRPr="004C37D1">
        <w:rPr>
          <w:lang w:val="en-US"/>
        </w:rPr>
        <w:t>6.2)</w:t>
      </w:r>
      <w:r w:rsidRPr="004C37D1">
        <w:rPr>
          <w:lang w:val="en-US"/>
        </w:rPr>
        <w:tab/>
        <w:t>In this step, if the NE is connected to the SCS different from the SCS that is configured, it releases the connection to the current SCS and invokes the "Establish Connection to SCS" procedure (described in clause 5.5) and connects to the configured SCS.</w:t>
      </w:r>
    </w:p>
    <w:p w14:paraId="531236DA" w14:textId="20EB424B" w:rsidR="0059007A" w:rsidRPr="004C37D1" w:rsidRDefault="00F6466B" w:rsidP="004C37D1">
      <w:pPr>
        <w:rPr>
          <w:rFonts w:eastAsia="SimSun"/>
          <w:noProof/>
        </w:rPr>
      </w:pPr>
      <w:r>
        <w:pict w14:anchorId="4AC9205C">
          <v:shape id="Picture 1" o:spid="_x0000_i1027" type="#_x0000_t75" style="width:481.8pt;height:322.2pt;visibility:visible">
            <v:imagedata r:id="rId15" o:title=""/>
          </v:shape>
        </w:pict>
      </w:r>
    </w:p>
    <w:p w14:paraId="74E87C5A" w14:textId="06C6E05D" w:rsidR="004C37D1" w:rsidRPr="004C37D1" w:rsidRDefault="004C37D1" w:rsidP="004C37D1">
      <w:pPr>
        <w:keepLines/>
        <w:spacing w:after="240"/>
        <w:jc w:val="center"/>
        <w:rPr>
          <w:rFonts w:ascii="Arial" w:hAnsi="Arial"/>
          <w:b/>
        </w:rPr>
      </w:pPr>
      <w:r w:rsidRPr="004C37D1">
        <w:rPr>
          <w:rFonts w:ascii="Arial" w:hAnsi="Arial"/>
          <w:b/>
        </w:rPr>
        <w:t>Figure 5.1</w:t>
      </w:r>
      <w:r w:rsidR="0007200D">
        <w:rPr>
          <w:rFonts w:ascii="Arial" w:hAnsi="Arial"/>
          <w:b/>
        </w:rPr>
        <w:t>.</w:t>
      </w:r>
      <w:r w:rsidRPr="004C37D1">
        <w:rPr>
          <w:rFonts w:ascii="Arial" w:hAnsi="Arial"/>
          <w:b/>
        </w:rPr>
        <w:t>1: High-level plug-and-connect flow</w:t>
      </w:r>
    </w:p>
    <w:p w14:paraId="15F784DB" w14:textId="77777777" w:rsidR="004C37D1" w:rsidRPr="004C37D1" w:rsidRDefault="004C37D1" w:rsidP="00302B93">
      <w:pPr>
        <w:pStyle w:val="Heading2"/>
      </w:pPr>
      <w:bookmarkStart w:id="41" w:name="_Toc93932637"/>
      <w:r w:rsidRPr="004C37D1">
        <w:t>5.2</w:t>
      </w:r>
      <w:r w:rsidRPr="004C37D1">
        <w:tab/>
        <w:t>Initial IP Autoconfiguration</w:t>
      </w:r>
      <w:bookmarkEnd w:id="41"/>
    </w:p>
    <w:p w14:paraId="53B07849" w14:textId="4868C3C9" w:rsidR="004C37D1" w:rsidRPr="004C37D1" w:rsidRDefault="004C37D1" w:rsidP="004C37D1">
      <w:r w:rsidRPr="004C37D1">
        <w:t>The procedure for initial IP Autoconfiguration is described next and illustrated in figure 5.2</w:t>
      </w:r>
      <w:r w:rsidR="005437F4">
        <w:t>.</w:t>
      </w:r>
      <w:r w:rsidRPr="004C37D1">
        <w:t>1.</w:t>
      </w:r>
    </w:p>
    <w:p w14:paraId="3403613C" w14:textId="77777777" w:rsidR="004C37D1" w:rsidRPr="004C37D1" w:rsidRDefault="004C37D1" w:rsidP="004C37D1">
      <w:r w:rsidRPr="004C37D1">
        <w:t>Operators may deploy their management infrastructure in different ways. Specifically, the following options are possible:</w:t>
      </w:r>
    </w:p>
    <w:p w14:paraId="00B6170A" w14:textId="77777777" w:rsidR="004C37D1" w:rsidRPr="004C37D1" w:rsidRDefault="004C37D1" w:rsidP="004C37D1">
      <w:pPr>
        <w:ind w:left="568" w:hanging="284"/>
      </w:pPr>
      <w:r w:rsidRPr="004C37D1">
        <w:t>-</w:t>
      </w:r>
      <w:r w:rsidRPr="004C37D1">
        <w:tab/>
        <w:t>IP Autoconfiguration service is configured with basic IP configuration only (e.g. IP address, netmask, gateway, domain name, DNS server address);</w:t>
      </w:r>
    </w:p>
    <w:p w14:paraId="649E7EBF" w14:textId="6D59971F" w:rsidR="004C37D1" w:rsidRPr="004C37D1" w:rsidRDefault="004C37D1" w:rsidP="004C37D1">
      <w:pPr>
        <w:ind w:left="568" w:hanging="284"/>
      </w:pPr>
      <w:r w:rsidRPr="004C37D1">
        <w:t>-</w:t>
      </w:r>
      <w:r w:rsidRPr="004C37D1">
        <w:tab/>
        <w:t xml:space="preserve">IP Autoconfiguration service is configured with basic IP configuration and the IP address of CA/RA, and other CA/RA attributes defined in TS 28.316 [3] </w:t>
      </w:r>
      <w:r w:rsidR="0005600D">
        <w:t xml:space="preserve">clause </w:t>
      </w:r>
      <w:r w:rsidRPr="004C37D1">
        <w:t>4.2.</w:t>
      </w:r>
      <w:r w:rsidR="00F946EC">
        <w:t>3</w:t>
      </w:r>
      <w:r w:rsidRPr="004C37D1">
        <w:t>;</w:t>
      </w:r>
    </w:p>
    <w:p w14:paraId="2F71545C" w14:textId="7F85573F" w:rsidR="004C37D1" w:rsidRPr="004C37D1" w:rsidRDefault="004C37D1" w:rsidP="004C37D1">
      <w:pPr>
        <w:ind w:left="568" w:hanging="284"/>
      </w:pPr>
      <w:r w:rsidRPr="004C37D1">
        <w:t>-</w:t>
      </w:r>
      <w:r w:rsidRPr="004C37D1">
        <w:tab/>
        <w:t xml:space="preserve">IP Autoconfiguration service is configured with basic IP configuration and the FQDN of CA/RA, and other CA/RA attributes defined in TS 28.316 [3] </w:t>
      </w:r>
      <w:r w:rsidR="0005600D">
        <w:t xml:space="preserve">clause </w:t>
      </w:r>
      <w:r w:rsidRPr="004C37D1">
        <w:t>4.2.</w:t>
      </w:r>
      <w:r w:rsidR="00F946EC">
        <w:t>3</w:t>
      </w:r>
      <w:r w:rsidRPr="004C37D1">
        <w:t>;</w:t>
      </w:r>
    </w:p>
    <w:p w14:paraId="29BE0CBD" w14:textId="2B1C3566" w:rsidR="004C37D1" w:rsidRPr="004C37D1" w:rsidRDefault="004C37D1" w:rsidP="004C37D1">
      <w:pPr>
        <w:ind w:left="568" w:hanging="284"/>
      </w:pPr>
      <w:r w:rsidRPr="004C37D1">
        <w:t>-</w:t>
      </w:r>
      <w:r w:rsidRPr="004C37D1">
        <w:tab/>
        <w:t xml:space="preserve">IP Autoconfiguration service is configured with basic IP configuration and the IP addresses of CA/RA and </w:t>
      </w:r>
      <w:proofErr w:type="spellStart"/>
      <w:r w:rsidRPr="004C37D1">
        <w:t>SeGW</w:t>
      </w:r>
      <w:proofErr w:type="spellEnd"/>
      <w:r w:rsidRPr="004C37D1">
        <w:t xml:space="preserve">, and other CA/RA attributes defined in TS 28.316 [3] </w:t>
      </w:r>
      <w:r w:rsidR="0005600D">
        <w:t xml:space="preserve">clause </w:t>
      </w:r>
      <w:r w:rsidRPr="004C37D1">
        <w:t>4.2.</w:t>
      </w:r>
      <w:r w:rsidR="00F946EC">
        <w:t>3</w:t>
      </w:r>
      <w:r w:rsidRPr="004C37D1">
        <w:t>;</w:t>
      </w:r>
    </w:p>
    <w:p w14:paraId="7AFB74CA" w14:textId="5C0F9DC7" w:rsidR="004C37D1" w:rsidRPr="004C37D1" w:rsidRDefault="004C37D1" w:rsidP="004C37D1">
      <w:pPr>
        <w:ind w:left="568" w:hanging="284"/>
      </w:pPr>
      <w:r w:rsidRPr="004C37D1">
        <w:t>-</w:t>
      </w:r>
      <w:r w:rsidRPr="004C37D1">
        <w:tab/>
        <w:t xml:space="preserve">IP Autoconfiguration service is configured with basic IP configuration and the FQDNs of CA/RA and </w:t>
      </w:r>
      <w:proofErr w:type="spellStart"/>
      <w:r w:rsidRPr="004C37D1">
        <w:t>SeGW</w:t>
      </w:r>
      <w:proofErr w:type="spellEnd"/>
      <w:r w:rsidRPr="004C37D1">
        <w:t xml:space="preserve">, and other CA/RA attributes defined in TS 28.316 [3] </w:t>
      </w:r>
      <w:r w:rsidR="0005600D">
        <w:t>clause</w:t>
      </w:r>
      <w:r w:rsidR="0005600D" w:rsidRPr="004C37D1">
        <w:t xml:space="preserve"> </w:t>
      </w:r>
      <w:r w:rsidRPr="004C37D1">
        <w:t>4.2.</w:t>
      </w:r>
      <w:r w:rsidR="00F946EC">
        <w:t>3</w:t>
      </w:r>
      <w:r w:rsidRPr="004C37D1">
        <w:t>;</w:t>
      </w:r>
    </w:p>
    <w:p w14:paraId="1BBC6A30" w14:textId="0B1D234C" w:rsidR="004C37D1" w:rsidRPr="004C37D1" w:rsidRDefault="004C37D1" w:rsidP="004C37D1">
      <w:pPr>
        <w:ind w:left="568" w:hanging="284"/>
      </w:pPr>
      <w:r w:rsidRPr="004C37D1">
        <w:t>-</w:t>
      </w:r>
      <w:r w:rsidRPr="004C37D1">
        <w:tab/>
        <w:t xml:space="preserve">IP Autoconfiguration service is configured with basic IP configuration and the IP addresses of CA/RA, </w:t>
      </w:r>
      <w:proofErr w:type="spellStart"/>
      <w:r w:rsidRPr="004C37D1">
        <w:t>SeGW</w:t>
      </w:r>
      <w:proofErr w:type="spellEnd"/>
      <w:r w:rsidRPr="004C37D1">
        <w:t xml:space="preserve"> and SCS, and other CA/RA attributes defined in TS 28.316 [3] </w:t>
      </w:r>
      <w:r w:rsidR="0005600D">
        <w:t xml:space="preserve">clause </w:t>
      </w:r>
      <w:r w:rsidRPr="004C37D1">
        <w:t>4.2.</w:t>
      </w:r>
      <w:r w:rsidR="00F946EC">
        <w:t>3</w:t>
      </w:r>
      <w:r w:rsidRPr="004C37D1">
        <w:t>;</w:t>
      </w:r>
    </w:p>
    <w:p w14:paraId="26427035" w14:textId="4874ED20" w:rsidR="004C37D1" w:rsidRPr="004C37D1" w:rsidRDefault="004C37D1" w:rsidP="004C37D1">
      <w:pPr>
        <w:ind w:left="568" w:hanging="284"/>
      </w:pPr>
      <w:r w:rsidRPr="004C37D1">
        <w:t>-</w:t>
      </w:r>
      <w:r w:rsidRPr="004C37D1">
        <w:tab/>
        <w:t xml:space="preserve">IP Autoconfiguration service is configured with basic IP configuration and the FQDNs of CA/RA, </w:t>
      </w:r>
      <w:proofErr w:type="spellStart"/>
      <w:r w:rsidRPr="004C37D1">
        <w:t>SeGW</w:t>
      </w:r>
      <w:proofErr w:type="spellEnd"/>
      <w:r w:rsidRPr="004C37D1">
        <w:t xml:space="preserve"> and SCS, and other CA/RA attributes defined in TS 28.316 [3] </w:t>
      </w:r>
      <w:r w:rsidR="0005600D">
        <w:t xml:space="preserve">clause </w:t>
      </w:r>
      <w:r w:rsidRPr="004C37D1">
        <w:t>4.2.</w:t>
      </w:r>
      <w:r w:rsidR="00F946EC">
        <w:t>3</w:t>
      </w:r>
      <w:r w:rsidRPr="004C37D1">
        <w:t>;</w:t>
      </w:r>
    </w:p>
    <w:p w14:paraId="5DD760A4" w14:textId="7D835FC3"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w:t>
      </w:r>
    </w:p>
    <w:p w14:paraId="2AA3670B" w14:textId="33FDA830" w:rsidR="004C37D1" w:rsidRPr="004C37D1" w:rsidRDefault="004C37D1" w:rsidP="004C37D1">
      <w:pPr>
        <w:ind w:left="568" w:hanging="284"/>
      </w:pPr>
      <w:r w:rsidRPr="004C37D1">
        <w:t>-</w:t>
      </w:r>
      <w:r w:rsidRPr="004C37D1">
        <w:tab/>
        <w:t xml:space="preserve">IP Autoconfiguration service </w:t>
      </w:r>
      <w:proofErr w:type="gramStart"/>
      <w:r w:rsidRPr="004C37D1">
        <w:t>is able to</w:t>
      </w:r>
      <w:proofErr w:type="gramEnd"/>
      <w:r w:rsidRPr="004C37D1">
        <w:t xml:space="preserve"> recognize that the client is an NE performing </w:t>
      </w:r>
      <w:r w:rsidRPr="004C37D1">
        <w:br/>
        <w:t xml:space="preserve">the </w:t>
      </w:r>
      <w:r w:rsidRPr="004C37D1">
        <w:rPr>
          <w:b/>
        </w:rPr>
        <w:t>plug-and-connect</w:t>
      </w:r>
      <w:r w:rsidRPr="004C37D1">
        <w:t xml:space="preserve"> procedure;</w:t>
      </w:r>
    </w:p>
    <w:p w14:paraId="59B4E750" w14:textId="252A061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 and the specific NE vendor.</w:t>
      </w:r>
    </w:p>
    <w:p w14:paraId="0C1ACB7F" w14:textId="77777777" w:rsidR="004C37D1" w:rsidRPr="004C37D1" w:rsidRDefault="004C37D1" w:rsidP="004C37D1">
      <w:r w:rsidRPr="004C37D1">
        <w:t>The procedure described in this clause applies to all deployment options listed above.</w:t>
      </w:r>
    </w:p>
    <w:p w14:paraId="7AFD7C08" w14:textId="77777777" w:rsidR="004C37D1" w:rsidRPr="004C37D1" w:rsidRDefault="004C37D1" w:rsidP="004C37D1">
      <w:pPr>
        <w:rPr>
          <w:b/>
        </w:rPr>
      </w:pPr>
      <w:r w:rsidRPr="004C37D1">
        <w:rPr>
          <w:b/>
        </w:rPr>
        <w:t>The exceptions:</w:t>
      </w:r>
    </w:p>
    <w:p w14:paraId="698C483F" w14:textId="77777777" w:rsidR="004C37D1" w:rsidRPr="004C37D1" w:rsidRDefault="004C37D1" w:rsidP="004C37D1">
      <w:pPr>
        <w:ind w:left="568" w:hanging="284"/>
      </w:pPr>
      <w:r w:rsidRPr="004C37D1">
        <w:t>-</w:t>
      </w:r>
      <w:r w:rsidRPr="004C37D1">
        <w:tab/>
        <w:t>One of the steps outlined in the procedure fails.</w:t>
      </w:r>
    </w:p>
    <w:p w14:paraId="45BC9724" w14:textId="77777777" w:rsidR="004C37D1" w:rsidRPr="004C37D1" w:rsidRDefault="004C37D1" w:rsidP="004C37D1">
      <w:pPr>
        <w:rPr>
          <w:b/>
        </w:rPr>
      </w:pPr>
      <w:r w:rsidRPr="004C37D1">
        <w:rPr>
          <w:b/>
        </w:rPr>
        <w:t>Procedure steps:</w:t>
      </w:r>
    </w:p>
    <w:p w14:paraId="6EFF1C63" w14:textId="77777777" w:rsidR="004C37D1" w:rsidRPr="004C37D1" w:rsidRDefault="004C37D1" w:rsidP="004C37D1">
      <w:pPr>
        <w:ind w:left="568" w:hanging="284"/>
      </w:pPr>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4C37D1" w:rsidRDefault="004C37D1" w:rsidP="004C37D1">
      <w:pPr>
        <w:ind w:left="568" w:hanging="284"/>
      </w:pPr>
      <w:r w:rsidRPr="004C37D1">
        <w:t>1.2)</w:t>
      </w:r>
      <w:r w:rsidRPr="004C37D1">
        <w:tab/>
        <w:t xml:space="preserve">Depending on the </w:t>
      </w:r>
      <w:proofErr w:type="gramStart"/>
      <w:r w:rsidRPr="004C37D1">
        <w:t>particular operator</w:t>
      </w:r>
      <w:proofErr w:type="gramEnd"/>
      <w:r w:rsidRPr="004C37D1">
        <w:t xml:space="preserve">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p>
    <w:p w14:paraId="76AB0BD9" w14:textId="77777777" w:rsidR="004C37D1" w:rsidRPr="004C37D1" w:rsidRDefault="004C37D1" w:rsidP="004C37D1">
      <w:pPr>
        <w:ind w:left="851" w:hanging="284"/>
      </w:pPr>
      <w:r w:rsidRPr="004C37D1">
        <w:t>1.2.a)</w:t>
      </w:r>
      <w:r w:rsidRPr="004C37D1">
        <w:tab/>
        <w:t>Client IP configuration only (e.g. IP address, netmask, gateway, domain name, DNS server address);</w:t>
      </w:r>
    </w:p>
    <w:p w14:paraId="1AF28BC1" w14:textId="412EE33A" w:rsidR="004C37D1" w:rsidRPr="004C37D1" w:rsidRDefault="004C37D1" w:rsidP="004C37D1">
      <w:pPr>
        <w:ind w:left="851" w:hanging="284"/>
      </w:pPr>
      <w:r w:rsidRPr="004C37D1">
        <w:t>1.2.b)</w:t>
      </w:r>
      <w:r w:rsidRPr="004C37D1">
        <w:tab/>
        <w:t xml:space="preserve">Client IP configuration and the IP address of CA/RA, and other CA/RA attributes defined in TS 28.316 [3] </w:t>
      </w:r>
      <w:r w:rsidR="003D7E37">
        <w:t xml:space="preserve">clause </w:t>
      </w:r>
      <w:r w:rsidRPr="004C37D1">
        <w:t>4.2.</w:t>
      </w:r>
      <w:r w:rsidR="00374721">
        <w:t>3</w:t>
      </w:r>
      <w:r w:rsidRPr="004C37D1">
        <w:t>;</w:t>
      </w:r>
    </w:p>
    <w:p w14:paraId="65E831C5" w14:textId="5D1363FE" w:rsidR="004C37D1" w:rsidRPr="004C37D1" w:rsidRDefault="004C37D1" w:rsidP="004C37D1">
      <w:pPr>
        <w:ind w:left="851" w:hanging="284"/>
      </w:pPr>
      <w:r w:rsidRPr="004C37D1">
        <w:t>1.2.c)</w:t>
      </w:r>
      <w:r w:rsidRPr="004C37D1">
        <w:tab/>
        <w:t xml:space="preserve">Client IP configuration and the FQDN of CA/RA, and other CA/RA attributes defined in TS 28.316 [3] </w:t>
      </w:r>
      <w:r w:rsidR="003D7E37">
        <w:t xml:space="preserve">clause </w:t>
      </w:r>
      <w:r w:rsidRPr="004C37D1">
        <w:t>4.2.</w:t>
      </w:r>
      <w:r w:rsidR="00374721">
        <w:t>3</w:t>
      </w:r>
      <w:r w:rsidRPr="004C37D1">
        <w:t>;</w:t>
      </w:r>
    </w:p>
    <w:p w14:paraId="17CA376C" w14:textId="71E6C492" w:rsidR="004C37D1" w:rsidRPr="004C37D1" w:rsidRDefault="004C37D1" w:rsidP="004C37D1">
      <w:pPr>
        <w:ind w:left="851" w:hanging="284"/>
      </w:pPr>
      <w:r w:rsidRPr="004C37D1">
        <w:t>1.2.d)</w:t>
      </w:r>
      <w:r w:rsidRPr="004C37D1">
        <w:tab/>
        <w:t xml:space="preserve">Client IP configuration and the IP addresses of CA/RA and </w:t>
      </w:r>
      <w:proofErr w:type="spellStart"/>
      <w:r w:rsidRPr="004C37D1">
        <w:t>SeGW</w:t>
      </w:r>
      <w:proofErr w:type="spellEnd"/>
      <w:r w:rsidRPr="004C37D1">
        <w:t xml:space="preserve">, and other CA/RA attributes defined in TS 28.316 [3] </w:t>
      </w:r>
      <w:r w:rsidR="003D7E37">
        <w:t xml:space="preserve">clause </w:t>
      </w:r>
      <w:r w:rsidRPr="004C37D1">
        <w:t>4.2.</w:t>
      </w:r>
      <w:r w:rsidR="00374721">
        <w:t>3</w:t>
      </w:r>
      <w:r w:rsidRPr="004C37D1">
        <w:t>;</w:t>
      </w:r>
    </w:p>
    <w:p w14:paraId="43BCF071" w14:textId="36A5FB08" w:rsidR="004C37D1" w:rsidRPr="004C37D1" w:rsidRDefault="004C37D1" w:rsidP="004C37D1">
      <w:pPr>
        <w:ind w:left="851" w:hanging="284"/>
      </w:pPr>
      <w:r w:rsidRPr="004C37D1">
        <w:t>1.2.e)</w:t>
      </w:r>
      <w:r w:rsidRPr="004C37D1">
        <w:tab/>
      </w:r>
      <w:bookmarkStart w:id="42" w:name="OLE_LINK1"/>
      <w:bookmarkStart w:id="43" w:name="OLE_LINK2"/>
      <w:r w:rsidRPr="004C37D1">
        <w:t xml:space="preserve">Client IP configuration and the FQDNs of CA/RA and </w:t>
      </w:r>
      <w:proofErr w:type="spellStart"/>
      <w:r w:rsidRPr="004C37D1">
        <w:t>SeGW</w:t>
      </w:r>
      <w:proofErr w:type="spellEnd"/>
      <w:r w:rsidRPr="004C37D1">
        <w:t xml:space="preserve">, and other CA/RA attributes defined in TS 28.316 [3] </w:t>
      </w:r>
      <w:r w:rsidR="003D7E37">
        <w:t xml:space="preserve">clause </w:t>
      </w:r>
      <w:r w:rsidRPr="004C37D1">
        <w:t>4.2.</w:t>
      </w:r>
      <w:bookmarkEnd w:id="42"/>
      <w:bookmarkEnd w:id="43"/>
      <w:r w:rsidR="00374721">
        <w:t>3</w:t>
      </w:r>
      <w:r w:rsidRPr="004C37D1">
        <w:t>;</w:t>
      </w:r>
    </w:p>
    <w:p w14:paraId="42610075" w14:textId="79F89E4A" w:rsidR="004C37D1" w:rsidRPr="004C37D1" w:rsidRDefault="004C37D1" w:rsidP="004C37D1">
      <w:pPr>
        <w:ind w:left="851" w:hanging="284"/>
      </w:pPr>
      <w:r w:rsidRPr="004C37D1">
        <w:t>1.2.f)</w:t>
      </w:r>
      <w:r w:rsidRPr="004C37D1">
        <w:tab/>
        <w:t xml:space="preserve">Client IP configuration and the IP addresses of CA/RA, </w:t>
      </w:r>
      <w:proofErr w:type="spellStart"/>
      <w:r w:rsidRPr="004C37D1">
        <w:t>SeGW</w:t>
      </w:r>
      <w:proofErr w:type="spellEnd"/>
      <w:r w:rsidRPr="004C37D1">
        <w:t xml:space="preserve"> and SCS, and other CA/RA attributes defined in TS 28.316 [3] </w:t>
      </w:r>
      <w:r w:rsidR="003D7E37">
        <w:t xml:space="preserve">clause </w:t>
      </w:r>
      <w:r w:rsidRPr="004C37D1">
        <w:t>4.2.</w:t>
      </w:r>
      <w:r w:rsidR="00374721">
        <w:t>3</w:t>
      </w:r>
      <w:r w:rsidRPr="004C37D1">
        <w:t>;</w:t>
      </w:r>
    </w:p>
    <w:p w14:paraId="1E5B6771" w14:textId="479A81E8" w:rsidR="004C37D1" w:rsidRPr="004C37D1" w:rsidRDefault="004C37D1" w:rsidP="004C37D1">
      <w:pPr>
        <w:ind w:left="851" w:hanging="284"/>
      </w:pPr>
      <w:r w:rsidRPr="004C37D1">
        <w:t>1.2.g)</w:t>
      </w:r>
      <w:r w:rsidRPr="004C37D1">
        <w:tab/>
        <w:t xml:space="preserve">Client IP configuration and the FQDNs of CA/RA, </w:t>
      </w:r>
      <w:proofErr w:type="spellStart"/>
      <w:r w:rsidRPr="004C37D1">
        <w:t>SeGW</w:t>
      </w:r>
      <w:proofErr w:type="spellEnd"/>
      <w:r w:rsidRPr="004C37D1">
        <w:t xml:space="preserve"> and SCS, and other CA/RA attributes defined in TS 28.316 [3] </w:t>
      </w:r>
      <w:r w:rsidR="003D7E37">
        <w:t xml:space="preserve">clause </w:t>
      </w:r>
      <w:r w:rsidRPr="004C37D1">
        <w:t>4.2.</w:t>
      </w:r>
      <w:r w:rsidR="00374721">
        <w:t>3</w:t>
      </w:r>
      <w:r w:rsidRPr="004C37D1">
        <w:t>.</w:t>
      </w:r>
    </w:p>
    <w:p w14:paraId="339C12D9" w14:textId="77777777" w:rsidR="004C37D1" w:rsidRPr="004C37D1" w:rsidRDefault="00F6466B" w:rsidP="004C37D1">
      <w:pPr>
        <w:rPr>
          <w:rFonts w:eastAsia="SimSun"/>
          <w:noProof/>
        </w:rPr>
      </w:pPr>
      <w:r>
        <w:rPr>
          <w:rFonts w:eastAsia="SimSun"/>
        </w:rPr>
        <w:pict w14:anchorId="5A357709">
          <v:shape id="_x0000_i1028" type="#_x0000_t75" style="width:482.4pt;height:384.6pt;visibility:visible">
            <v:imagedata r:id="rId16" o:title=""/>
          </v:shape>
        </w:pict>
      </w:r>
    </w:p>
    <w:p w14:paraId="058BDC89" w14:textId="033A92B4" w:rsidR="004C37D1" w:rsidRPr="004C37D1" w:rsidRDefault="004C37D1" w:rsidP="004C37D1">
      <w:pPr>
        <w:keepLines/>
        <w:spacing w:after="240"/>
        <w:jc w:val="center"/>
        <w:rPr>
          <w:rFonts w:ascii="Arial" w:hAnsi="Arial"/>
          <w:b/>
        </w:rPr>
      </w:pPr>
      <w:r w:rsidRPr="004C37D1">
        <w:rPr>
          <w:rFonts w:ascii="Arial" w:hAnsi="Arial"/>
          <w:b/>
        </w:rPr>
        <w:t>Figure 5.2</w:t>
      </w:r>
      <w:r w:rsidR="000D0466">
        <w:rPr>
          <w:rFonts w:ascii="Arial" w:hAnsi="Arial"/>
          <w:b/>
        </w:rPr>
        <w:t>.</w:t>
      </w:r>
      <w:r w:rsidRPr="004C37D1">
        <w:rPr>
          <w:rFonts w:ascii="Arial" w:hAnsi="Arial"/>
          <w:b/>
        </w:rPr>
        <w:t>1: Initial IP Autoconfiguration flow</w:t>
      </w:r>
    </w:p>
    <w:p w14:paraId="6198351B" w14:textId="77777777" w:rsidR="004C37D1" w:rsidRPr="004C37D1" w:rsidRDefault="004C37D1" w:rsidP="00302B93">
      <w:pPr>
        <w:pStyle w:val="Heading2"/>
      </w:pPr>
      <w:bookmarkStart w:id="44" w:name="_Toc93932638"/>
      <w:r w:rsidRPr="004C37D1">
        <w:t>5.3</w:t>
      </w:r>
      <w:r w:rsidRPr="004C37D1">
        <w:tab/>
        <w:t>Certificate enrolment</w:t>
      </w:r>
      <w:bookmarkEnd w:id="44"/>
    </w:p>
    <w:p w14:paraId="273A35A3" w14:textId="5EBDF13E" w:rsidR="004C37D1" w:rsidRPr="004C37D1" w:rsidRDefault="004C37D1" w:rsidP="004C37D1">
      <w:r w:rsidRPr="004C37D1">
        <w:t>The procedure for certificate enrolment is described next and illustrated in figure 5.3</w:t>
      </w:r>
      <w:r w:rsidR="009A4482">
        <w:t>.</w:t>
      </w:r>
      <w:r w:rsidRPr="004C37D1">
        <w:t>1.</w:t>
      </w:r>
    </w:p>
    <w:p w14:paraId="7F28661C" w14:textId="77777777" w:rsidR="004C37D1" w:rsidRPr="004C37D1" w:rsidRDefault="004C37D1" w:rsidP="004C37D1">
      <w:r w:rsidRPr="004C37D1">
        <w:t>Operators may deploy their management infrastructure in different ways. The following options are possible:</w:t>
      </w:r>
    </w:p>
    <w:p w14:paraId="4BE22D58" w14:textId="77777777" w:rsidR="004C37D1" w:rsidRPr="004C37D1" w:rsidRDefault="004C37D1" w:rsidP="004C37D1">
      <w:pPr>
        <w:ind w:left="568" w:hanging="284"/>
      </w:pPr>
      <w:r w:rsidRPr="004C37D1">
        <w:t>-</w:t>
      </w:r>
      <w:r w:rsidRPr="004C37D1">
        <w:tab/>
        <w:t>The IP address of the CA/RA is known to the NE (e.g. provided by the IP Autoconfiguration service);</w:t>
      </w:r>
    </w:p>
    <w:p w14:paraId="3EF25579" w14:textId="77777777" w:rsidR="004C37D1" w:rsidRPr="004C37D1" w:rsidRDefault="004C37D1" w:rsidP="004C37D1">
      <w:pPr>
        <w:ind w:left="568" w:hanging="284"/>
      </w:pPr>
      <w:r w:rsidRPr="004C37D1">
        <w:t>-</w:t>
      </w:r>
      <w:r w:rsidRPr="004C37D1">
        <w:tab/>
        <w:t>The IP address of the CA/RA is unknown to the NE, but the FQDN of the CA/RA is known to the NE (e.g. provided by the IP Autoconfiguration service, pre-configured at the factory);</w:t>
      </w:r>
    </w:p>
    <w:p w14:paraId="71C5C7E3" w14:textId="77777777" w:rsidR="004C37D1" w:rsidRPr="004C37D1" w:rsidRDefault="004C37D1" w:rsidP="004C37D1">
      <w:r w:rsidRPr="004C37D1">
        <w:t>The procedure described in this clause applies to all deployment options listed above.</w:t>
      </w:r>
    </w:p>
    <w:p w14:paraId="4B9253DD" w14:textId="77777777" w:rsidR="004C37D1" w:rsidRPr="004C37D1" w:rsidRDefault="004C37D1" w:rsidP="004C37D1">
      <w:pPr>
        <w:rPr>
          <w:b/>
        </w:rPr>
      </w:pPr>
      <w:r w:rsidRPr="004C37D1">
        <w:rPr>
          <w:b/>
        </w:rPr>
        <w:t>The exceptions:</w:t>
      </w:r>
    </w:p>
    <w:p w14:paraId="47A81DA0" w14:textId="77777777" w:rsidR="004C37D1" w:rsidRPr="004C37D1" w:rsidRDefault="004C37D1" w:rsidP="004C37D1">
      <w:pPr>
        <w:ind w:left="568" w:hanging="284"/>
      </w:pPr>
      <w:r w:rsidRPr="004C37D1">
        <w:t>-</w:t>
      </w:r>
      <w:r w:rsidRPr="004C37D1">
        <w:tab/>
        <w:t>One of the steps outlined in the procedure fails.</w:t>
      </w:r>
    </w:p>
    <w:p w14:paraId="178562E3" w14:textId="77777777" w:rsidR="004C37D1" w:rsidRPr="004C37D1" w:rsidRDefault="004C37D1" w:rsidP="004C37D1">
      <w:pPr>
        <w:rPr>
          <w:b/>
        </w:rPr>
      </w:pPr>
      <w:r w:rsidRPr="004C37D1">
        <w:rPr>
          <w:b/>
        </w:rPr>
        <w:t>Procedure steps:</w:t>
      </w:r>
    </w:p>
    <w:p w14:paraId="732F572F" w14:textId="77777777" w:rsidR="004C37D1" w:rsidRPr="004C37D1" w:rsidRDefault="004C37D1" w:rsidP="004C37D1">
      <w:pPr>
        <w:ind w:left="568" w:hanging="284"/>
      </w:pPr>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p>
    <w:p w14:paraId="7A30932B" w14:textId="77777777" w:rsidR="004C37D1" w:rsidRPr="004C37D1" w:rsidRDefault="004C37D1" w:rsidP="004C37D1">
      <w:pPr>
        <w:ind w:left="851" w:hanging="284"/>
      </w:pPr>
      <w:r w:rsidRPr="004C37D1">
        <w:t>1.1)</w:t>
      </w:r>
      <w:r w:rsidRPr="004C37D1">
        <w:tab/>
        <w:t>NE sends a request containing the FQDN of the CA/RA to the DNS server.</w:t>
      </w:r>
    </w:p>
    <w:p w14:paraId="348AC472" w14:textId="77777777" w:rsidR="004C37D1" w:rsidRPr="004C37D1" w:rsidRDefault="004C37D1" w:rsidP="004C37D1">
      <w:pPr>
        <w:ind w:left="851" w:hanging="284"/>
      </w:pPr>
      <w:r w:rsidRPr="004C37D1">
        <w:t>1.2)</w:t>
      </w:r>
      <w:r w:rsidRPr="004C37D1">
        <w:tab/>
        <w:t>DNS server resolves the FQDN of the CA/RA into the IP address and provides it to the NE.</w:t>
      </w:r>
    </w:p>
    <w:p w14:paraId="4A9F0B93" w14:textId="77777777" w:rsidR="004C37D1" w:rsidRPr="004C37D1" w:rsidRDefault="004C37D1" w:rsidP="004C37D1">
      <w:pPr>
        <w:ind w:left="568" w:hanging="284"/>
      </w:pPr>
      <w:r w:rsidRPr="004C37D1">
        <w:t>2)</w:t>
      </w:r>
      <w:r w:rsidRPr="004C37D1">
        <w:tab/>
        <w:t>In this step NE performs actual security certificate enrolment (e.g. using CMPv2 protocol). The sub-steps are included for the illustration purposes only.</w:t>
      </w:r>
    </w:p>
    <w:p w14:paraId="528BEF27" w14:textId="211F90D9" w:rsidR="004C37D1" w:rsidRPr="004C37D1" w:rsidRDefault="004C37D1" w:rsidP="004C37D1">
      <w:pPr>
        <w:ind w:left="851" w:hanging="284"/>
      </w:pPr>
      <w:r w:rsidRPr="004C37D1">
        <w:t>2.1)</w:t>
      </w:r>
      <w:r w:rsidRPr="004C37D1">
        <w:tab/>
        <w:t xml:space="preserve">In this sub-step the NE enrols using the vendor certificate (e.g. pre-programmed at the factory) and other CA/RA attributes defined in TS 28.316 [3] </w:t>
      </w:r>
      <w:r w:rsidR="009A4482">
        <w:t xml:space="preserve">clause </w:t>
      </w:r>
      <w:r w:rsidRPr="004C37D1">
        <w:t>4.2.</w:t>
      </w:r>
      <w:r w:rsidR="00374721">
        <w:t>3</w:t>
      </w:r>
      <w:r w:rsidRPr="004C37D1">
        <w:t xml:space="preserve"> provided by IP Autoconfiguration service.</w:t>
      </w:r>
    </w:p>
    <w:p w14:paraId="5D628275" w14:textId="77777777" w:rsidR="004C37D1" w:rsidRPr="004C37D1" w:rsidRDefault="004C37D1" w:rsidP="004C37D1">
      <w:pPr>
        <w:ind w:left="851" w:hanging="284"/>
      </w:pPr>
      <w:r w:rsidRPr="004C37D1">
        <w:t>2.2)</w:t>
      </w:r>
      <w:r w:rsidRPr="004C37D1">
        <w:tab/>
        <w:t>In this sub-step the NE receives the Operator certificates from the CA/RA.</w:t>
      </w:r>
    </w:p>
    <w:p w14:paraId="2733B3CC" w14:textId="77777777" w:rsidR="004C37D1" w:rsidRPr="004C37D1" w:rsidRDefault="004C37D1" w:rsidP="004C37D1"/>
    <w:p w14:paraId="0585652A" w14:textId="77777777" w:rsidR="004C37D1" w:rsidRPr="004C37D1" w:rsidRDefault="00F6466B" w:rsidP="004C37D1">
      <w:pPr>
        <w:jc w:val="center"/>
      </w:pPr>
      <w:r>
        <w:rPr>
          <w:noProof/>
        </w:rPr>
        <w:pict w14:anchorId="502475E7">
          <v:shape id="_x0000_i1029" type="#_x0000_t75" style="width:285pt;height:181.8pt;visibility:visible">
            <v:imagedata r:id="rId17" o:title=""/>
          </v:shape>
        </w:pict>
      </w:r>
    </w:p>
    <w:p w14:paraId="6986BDBE" w14:textId="37DCD04F" w:rsidR="004C37D1" w:rsidRPr="004C37D1" w:rsidRDefault="004C37D1" w:rsidP="004C37D1">
      <w:pPr>
        <w:keepLines/>
        <w:spacing w:after="240"/>
        <w:jc w:val="center"/>
        <w:rPr>
          <w:rFonts w:ascii="Arial" w:hAnsi="Arial"/>
          <w:b/>
        </w:rPr>
      </w:pPr>
      <w:r w:rsidRPr="004C37D1">
        <w:rPr>
          <w:rFonts w:ascii="Arial" w:hAnsi="Arial"/>
          <w:b/>
        </w:rPr>
        <w:t>Figure 5.3</w:t>
      </w:r>
      <w:r w:rsidR="00F575A2">
        <w:rPr>
          <w:rFonts w:ascii="Arial" w:hAnsi="Arial"/>
          <w:b/>
        </w:rPr>
        <w:t>.</w:t>
      </w:r>
      <w:r w:rsidRPr="004C37D1">
        <w:rPr>
          <w:rFonts w:ascii="Arial" w:hAnsi="Arial"/>
          <w:b/>
        </w:rPr>
        <w:t>1: Certificate enrolment flow</w:t>
      </w:r>
    </w:p>
    <w:p w14:paraId="712A18C8" w14:textId="77777777" w:rsidR="004C37D1" w:rsidRPr="004C37D1" w:rsidRDefault="004C37D1" w:rsidP="00302B93">
      <w:pPr>
        <w:pStyle w:val="Heading2"/>
      </w:pPr>
      <w:bookmarkStart w:id="45" w:name="_Toc93932639"/>
      <w:r w:rsidRPr="004C37D1">
        <w:t>5.4</w:t>
      </w:r>
      <w:r w:rsidRPr="004C37D1">
        <w:tab/>
        <w:t>Establishing secure connection</w:t>
      </w:r>
      <w:bookmarkEnd w:id="45"/>
    </w:p>
    <w:p w14:paraId="7705AD09" w14:textId="2D30390C" w:rsidR="004C37D1" w:rsidRPr="004C37D1" w:rsidRDefault="004C37D1" w:rsidP="004C37D1">
      <w:r w:rsidRPr="004C37D1">
        <w:t>The procedure for establishing the secure connection is described next and illustrated in figure 5.4</w:t>
      </w:r>
      <w:r w:rsidR="00F575A2">
        <w:t>.</w:t>
      </w:r>
      <w:r w:rsidRPr="004C37D1">
        <w:t>1.</w:t>
      </w:r>
    </w:p>
    <w:p w14:paraId="2FCC2031" w14:textId="77777777" w:rsidR="004C37D1" w:rsidRPr="004C37D1" w:rsidRDefault="004C37D1" w:rsidP="004C37D1">
      <w:r w:rsidRPr="004C37D1">
        <w:t>Operators may deploy their management infrastructure in different ways. Specifically, the following options are possible:</w:t>
      </w:r>
    </w:p>
    <w:p w14:paraId="44FBBD42" w14:textId="77777777" w:rsidR="004C37D1" w:rsidRPr="004C37D1" w:rsidRDefault="004C37D1" w:rsidP="004C37D1">
      <w:pPr>
        <w:ind w:left="568" w:hanging="284"/>
      </w:pPr>
      <w:r w:rsidRPr="004C37D1">
        <w:t>-</w:t>
      </w:r>
      <w:r w:rsidRPr="004C37D1">
        <w:tab/>
        <w:t xml:space="preserve">The IP address of the </w:t>
      </w:r>
      <w:proofErr w:type="spellStart"/>
      <w:r w:rsidRPr="004C37D1">
        <w:t>SeGW</w:t>
      </w:r>
      <w:proofErr w:type="spellEnd"/>
      <w:r w:rsidRPr="004C37D1">
        <w:t xml:space="preserve"> is known to the NE (e.g. provided by the IP Autoconfiguration service, configured by SCS);</w:t>
      </w:r>
    </w:p>
    <w:p w14:paraId="0898756E" w14:textId="77777777" w:rsidR="004C37D1" w:rsidRPr="004C37D1" w:rsidRDefault="004C37D1" w:rsidP="004C37D1">
      <w:pPr>
        <w:ind w:left="568" w:hanging="284"/>
      </w:pPr>
      <w:r w:rsidRPr="004C37D1">
        <w:t>-</w:t>
      </w:r>
      <w:r w:rsidRPr="004C37D1">
        <w:tab/>
        <w:t xml:space="preserve">The IP address of the </w:t>
      </w:r>
      <w:proofErr w:type="spellStart"/>
      <w:r w:rsidRPr="004C37D1">
        <w:t>SeGW</w:t>
      </w:r>
      <w:proofErr w:type="spellEnd"/>
      <w:r w:rsidRPr="004C37D1">
        <w:t xml:space="preserve"> is unknown to the NE, but the FQDN of the </w:t>
      </w:r>
      <w:proofErr w:type="spellStart"/>
      <w:r w:rsidRPr="004C37D1">
        <w:t>SeGW</w:t>
      </w:r>
      <w:proofErr w:type="spellEnd"/>
      <w:r w:rsidRPr="004C37D1">
        <w:t xml:space="preserve"> is known to the NE </w:t>
      </w:r>
      <w:r w:rsidRPr="004C37D1">
        <w:br/>
        <w:t>(e.g. provided by the IP Autoconfiguration service, configured by SCS, pre-configured at the factory);</w:t>
      </w:r>
    </w:p>
    <w:p w14:paraId="5BDDB861" w14:textId="77777777" w:rsidR="004C37D1" w:rsidRPr="004C37D1" w:rsidRDefault="004C37D1" w:rsidP="004C37D1">
      <w:pPr>
        <w:ind w:left="568" w:hanging="284"/>
      </w:pPr>
      <w:r w:rsidRPr="004C37D1">
        <w:t>-</w:t>
      </w:r>
      <w:r w:rsidRPr="004C37D1">
        <w:tab/>
        <w:t xml:space="preserve">The </w:t>
      </w:r>
      <w:proofErr w:type="spellStart"/>
      <w:r w:rsidRPr="004C37D1">
        <w:t>SeGW</w:t>
      </w:r>
      <w:proofErr w:type="spellEnd"/>
      <w:r w:rsidRPr="004C37D1">
        <w:t xml:space="preserve"> provides NE only with internal IP configuration;</w:t>
      </w:r>
    </w:p>
    <w:p w14:paraId="63F73CA6" w14:textId="77777777" w:rsidR="004C37D1" w:rsidRPr="004C37D1" w:rsidRDefault="004C37D1" w:rsidP="004C37D1">
      <w:pPr>
        <w:ind w:left="568" w:hanging="284"/>
      </w:pPr>
      <w:r w:rsidRPr="004C37D1">
        <w:t>-</w:t>
      </w:r>
      <w:r w:rsidRPr="004C37D1">
        <w:tab/>
        <w:t xml:space="preserve">The </w:t>
      </w:r>
      <w:proofErr w:type="spellStart"/>
      <w:r w:rsidRPr="004C37D1">
        <w:t>SeGW</w:t>
      </w:r>
      <w:proofErr w:type="spellEnd"/>
      <w:r w:rsidRPr="004C37D1">
        <w:t xml:space="preserve"> provides NE with internal IP configuration and the IP address of the secure (internal) DHCP server;</w:t>
      </w:r>
    </w:p>
    <w:p w14:paraId="1EDE9D39" w14:textId="77777777" w:rsidR="004C37D1" w:rsidRPr="004C37D1" w:rsidRDefault="004C37D1" w:rsidP="004C37D1">
      <w:pPr>
        <w:ind w:left="568" w:hanging="284"/>
      </w:pPr>
      <w:r w:rsidRPr="004C37D1">
        <w:t>-</w:t>
      </w:r>
      <w:r w:rsidRPr="004C37D1">
        <w:tab/>
        <w:t xml:space="preserve">The </w:t>
      </w:r>
      <w:proofErr w:type="spellStart"/>
      <w:r w:rsidRPr="004C37D1">
        <w:t>SeGW</w:t>
      </w:r>
      <w:proofErr w:type="spellEnd"/>
      <w:r w:rsidRPr="004C37D1">
        <w:t xml:space="preserve"> provides NE with internal IP configuration and the IP address(es) of the secure (internal) DNS server(s);</w:t>
      </w:r>
    </w:p>
    <w:p w14:paraId="5D426348" w14:textId="77777777" w:rsidR="004C37D1" w:rsidRPr="004C37D1" w:rsidRDefault="004C37D1" w:rsidP="004C37D1">
      <w:pPr>
        <w:ind w:left="568" w:hanging="284"/>
      </w:pPr>
      <w:r w:rsidRPr="004C37D1">
        <w:t>-</w:t>
      </w:r>
      <w:r w:rsidRPr="004C37D1">
        <w:tab/>
        <w:t xml:space="preserve">The </w:t>
      </w:r>
      <w:proofErr w:type="spellStart"/>
      <w:r w:rsidRPr="004C37D1">
        <w:t>SeGW</w:t>
      </w:r>
      <w:proofErr w:type="spellEnd"/>
      <w:r w:rsidRPr="004C37D1">
        <w:t xml:space="preserve"> provides NE with internal IP configuration and the IP addresses of the secure (internal) DHCP and DNS servers.</w:t>
      </w:r>
    </w:p>
    <w:p w14:paraId="56E7973F" w14:textId="77777777" w:rsidR="004C37D1" w:rsidRPr="004C37D1" w:rsidRDefault="004C37D1" w:rsidP="004C37D1">
      <w:r w:rsidRPr="004C37D1">
        <w:t>The procedure described in this clause applies to all deployment options listed above.</w:t>
      </w:r>
    </w:p>
    <w:p w14:paraId="0DA240C7" w14:textId="77777777" w:rsidR="004C37D1" w:rsidRPr="004C37D1" w:rsidRDefault="004C37D1" w:rsidP="004C37D1">
      <w:pPr>
        <w:rPr>
          <w:b/>
        </w:rPr>
      </w:pPr>
      <w:r w:rsidRPr="004C37D1">
        <w:rPr>
          <w:b/>
        </w:rPr>
        <w:t>The exceptions:</w:t>
      </w:r>
    </w:p>
    <w:p w14:paraId="249BD38F" w14:textId="77777777" w:rsidR="004C37D1" w:rsidRPr="004C37D1" w:rsidRDefault="004C37D1" w:rsidP="004C37D1">
      <w:pPr>
        <w:ind w:left="568" w:hanging="284"/>
      </w:pPr>
      <w:r w:rsidRPr="004C37D1">
        <w:t>-</w:t>
      </w:r>
      <w:r w:rsidRPr="004C37D1">
        <w:tab/>
        <w:t>One of the steps outlined in the procedure fails.</w:t>
      </w:r>
    </w:p>
    <w:p w14:paraId="090FD072" w14:textId="77777777" w:rsidR="004C37D1" w:rsidRPr="004C37D1" w:rsidRDefault="004C37D1" w:rsidP="004C37D1">
      <w:pPr>
        <w:rPr>
          <w:b/>
        </w:rPr>
      </w:pPr>
      <w:r w:rsidRPr="004C37D1">
        <w:rPr>
          <w:b/>
        </w:rPr>
        <w:t>Procedure steps:</w:t>
      </w:r>
    </w:p>
    <w:p w14:paraId="3EBC616F" w14:textId="77777777" w:rsidR="004C37D1" w:rsidRPr="004C37D1" w:rsidRDefault="004C37D1" w:rsidP="004C37D1">
      <w:pPr>
        <w:ind w:left="568" w:hanging="284"/>
      </w:pPr>
      <w:r w:rsidRPr="004C37D1">
        <w:t>1)</w:t>
      </w:r>
      <w:r w:rsidRPr="004C37D1">
        <w:tab/>
        <w:t xml:space="preserve">This step is executed only if the IP address of </w:t>
      </w:r>
      <w:proofErr w:type="spellStart"/>
      <w:r w:rsidRPr="004C37D1">
        <w:t>SeGW</w:t>
      </w:r>
      <w:proofErr w:type="spellEnd"/>
      <w:r w:rsidRPr="004C37D1">
        <w:t xml:space="preserve"> is unknown to the NE, but the FQDN of the </w:t>
      </w:r>
      <w:proofErr w:type="spellStart"/>
      <w:r w:rsidRPr="004C37D1">
        <w:t>SeGW</w:t>
      </w:r>
      <w:proofErr w:type="spellEnd"/>
      <w:r w:rsidRPr="004C37D1">
        <w:t xml:space="preserve"> is known (e.g. provided by the IP Autoconfiguration service, configured by SCS, pre-configured at the factory). </w:t>
      </w:r>
      <w:r w:rsidRPr="004C37D1">
        <w:br/>
        <w:t>The format of the FQDN is specified in 3GPP TS 28.316 [3].</w:t>
      </w:r>
    </w:p>
    <w:p w14:paraId="5BF2A5C1" w14:textId="77777777" w:rsidR="004C37D1" w:rsidRPr="004C37D1" w:rsidRDefault="004C37D1" w:rsidP="004C37D1">
      <w:pPr>
        <w:ind w:left="851" w:hanging="284"/>
      </w:pPr>
      <w:r w:rsidRPr="004C37D1">
        <w:t>1.1)</w:t>
      </w:r>
      <w:r w:rsidRPr="004C37D1">
        <w:tab/>
        <w:t xml:space="preserve">NE sends a request containing the FQDN of the </w:t>
      </w:r>
      <w:proofErr w:type="spellStart"/>
      <w:r w:rsidRPr="004C37D1">
        <w:t>SeGW</w:t>
      </w:r>
      <w:proofErr w:type="spellEnd"/>
      <w:r w:rsidRPr="004C37D1">
        <w:t xml:space="preserve"> to the DNS server.</w:t>
      </w:r>
    </w:p>
    <w:p w14:paraId="06CDD36E" w14:textId="77777777" w:rsidR="004C37D1" w:rsidRPr="004C37D1" w:rsidRDefault="004C37D1" w:rsidP="004C37D1">
      <w:pPr>
        <w:ind w:left="851" w:hanging="284"/>
      </w:pPr>
      <w:r w:rsidRPr="004C37D1">
        <w:t>1.2)</w:t>
      </w:r>
      <w:r w:rsidRPr="004C37D1">
        <w:tab/>
        <w:t xml:space="preserve">DNS server resolves the FQDN of the </w:t>
      </w:r>
      <w:proofErr w:type="spellStart"/>
      <w:r w:rsidRPr="004C37D1">
        <w:t>SeGW</w:t>
      </w:r>
      <w:proofErr w:type="spellEnd"/>
      <w:r w:rsidRPr="004C37D1">
        <w:t xml:space="preserve"> into the IP address and provides it to the NE.</w:t>
      </w:r>
    </w:p>
    <w:p w14:paraId="2134CF2C" w14:textId="77777777" w:rsidR="004C37D1" w:rsidRPr="004C37D1" w:rsidRDefault="004C37D1" w:rsidP="004C37D1">
      <w:pPr>
        <w:ind w:left="568" w:hanging="284"/>
      </w:pPr>
      <w:r w:rsidRPr="004C37D1">
        <w:t>2)</w:t>
      </w:r>
      <w:r w:rsidRPr="004C37D1">
        <w:tab/>
        <w:t xml:space="preserve">In this step NE establishes secure tunnel to the </w:t>
      </w:r>
      <w:proofErr w:type="spellStart"/>
      <w:r w:rsidRPr="004C37D1">
        <w:t>SeGW</w:t>
      </w:r>
      <w:proofErr w:type="spellEnd"/>
      <w:r w:rsidRPr="004C37D1">
        <w:t xml:space="preserve"> using IKEv2 protocol. The sub-steps are included for the illustration purposes only.</w:t>
      </w:r>
    </w:p>
    <w:p w14:paraId="01FC84E8" w14:textId="77777777" w:rsidR="004C37D1" w:rsidRPr="004C37D1" w:rsidRDefault="004C37D1" w:rsidP="004C37D1">
      <w:pPr>
        <w:ind w:left="851" w:hanging="284"/>
      </w:pPr>
      <w:r w:rsidRPr="004C37D1">
        <w:t>2.1)</w:t>
      </w:r>
      <w:r w:rsidRPr="004C37D1">
        <w:tab/>
        <w:t>In this sub-step the NE establishes secure connection using the operator certificate (e.g. provided in the Certificate Enrolment procedure described in clause 5.3).</w:t>
      </w:r>
    </w:p>
    <w:p w14:paraId="4F837B6B" w14:textId="77777777" w:rsidR="004C37D1" w:rsidRPr="004C37D1" w:rsidRDefault="004C37D1" w:rsidP="004C37D1">
      <w:pPr>
        <w:ind w:left="851" w:hanging="284"/>
      </w:pPr>
      <w:r w:rsidRPr="004C37D1">
        <w:t>2.2)</w:t>
      </w:r>
      <w:r w:rsidRPr="004C37D1">
        <w:tab/>
        <w:t xml:space="preserve">In this sub-step the NE receives its inner IP configuration from the </w:t>
      </w:r>
      <w:proofErr w:type="spellStart"/>
      <w:r w:rsidRPr="004C37D1">
        <w:t>SeGW</w:t>
      </w:r>
      <w:proofErr w:type="spellEnd"/>
      <w:r w:rsidRPr="004C37D1">
        <w:t xml:space="preserve"> in the Configuration Parameters of IKEv2. The "inner" IP address may be the same as the "outer" IP address (e.g. obtained in the Initial IP Autoconfiguration procedure described in clause 5.2).</w:t>
      </w:r>
    </w:p>
    <w:p w14:paraId="02228820" w14:textId="77777777" w:rsidR="004C37D1" w:rsidRPr="004C37D1" w:rsidRDefault="004C37D1" w:rsidP="004C37D1">
      <w:pPr>
        <w:ind w:left="851" w:hanging="284"/>
      </w:pPr>
      <w:r w:rsidRPr="004C37D1">
        <w:t>2.3)</w:t>
      </w:r>
      <w:r w:rsidRPr="004C37D1">
        <w:tab/>
        <w:t xml:space="preserve">In this optional sub-step the NE receives the IP addresses of one or more secure (internal) DNS servers from the </w:t>
      </w:r>
      <w:proofErr w:type="spellStart"/>
      <w:r w:rsidRPr="004C37D1">
        <w:t>SeGW</w:t>
      </w:r>
      <w:proofErr w:type="spellEnd"/>
      <w:r w:rsidRPr="004C37D1">
        <w:t xml:space="preserve"> in the Configuration Parameters of IKEv2.</w:t>
      </w:r>
    </w:p>
    <w:p w14:paraId="01CCEC5A" w14:textId="77777777" w:rsidR="004C37D1" w:rsidRPr="004C37D1" w:rsidRDefault="004C37D1" w:rsidP="004C37D1">
      <w:pPr>
        <w:ind w:left="851" w:hanging="284"/>
      </w:pPr>
      <w:r w:rsidRPr="004C37D1">
        <w:t>2.4)</w:t>
      </w:r>
      <w:r w:rsidRPr="004C37D1">
        <w:tab/>
        <w:t xml:space="preserve">In this optional sub-step the NE receives the IP address of secure (internal) DHCP server from the </w:t>
      </w:r>
      <w:proofErr w:type="spellStart"/>
      <w:r w:rsidRPr="004C37D1">
        <w:t>SeGW</w:t>
      </w:r>
      <w:proofErr w:type="spellEnd"/>
      <w:r w:rsidRPr="004C37D1">
        <w:t xml:space="preserve"> in the Configuration Parameters of IKEv2.</w:t>
      </w:r>
    </w:p>
    <w:p w14:paraId="2D93D911" w14:textId="77777777" w:rsidR="004C37D1" w:rsidRPr="004C37D1" w:rsidRDefault="004C37D1" w:rsidP="004C37D1"/>
    <w:p w14:paraId="1BFB3DA3" w14:textId="77777777" w:rsidR="004C37D1" w:rsidRPr="004C37D1" w:rsidRDefault="00F6466B" w:rsidP="004C37D1">
      <w:pPr>
        <w:jc w:val="center"/>
      </w:pPr>
      <w:r>
        <w:rPr>
          <w:noProof/>
        </w:rPr>
        <w:pict w14:anchorId="21CBEC65">
          <v:shape id="_x0000_i1030" type="#_x0000_t75" style="width:268.2pt;height:265.8pt;visibility:visible">
            <v:imagedata r:id="rId18" o:title=""/>
          </v:shape>
        </w:pict>
      </w:r>
    </w:p>
    <w:p w14:paraId="10784799" w14:textId="2E094CBD" w:rsidR="004C37D1" w:rsidRPr="004C37D1" w:rsidRDefault="004C37D1" w:rsidP="004C37D1">
      <w:pPr>
        <w:keepLines/>
        <w:spacing w:after="240"/>
        <w:jc w:val="center"/>
        <w:rPr>
          <w:rFonts w:ascii="Arial" w:hAnsi="Arial"/>
          <w:b/>
        </w:rPr>
      </w:pPr>
      <w:r w:rsidRPr="004C37D1">
        <w:rPr>
          <w:rFonts w:ascii="Arial" w:hAnsi="Arial"/>
          <w:b/>
        </w:rPr>
        <w:t>Figure 5.4</w:t>
      </w:r>
      <w:r w:rsidR="007D4D05">
        <w:rPr>
          <w:rFonts w:ascii="Arial" w:hAnsi="Arial"/>
          <w:b/>
        </w:rPr>
        <w:t>.</w:t>
      </w:r>
      <w:r w:rsidRPr="004C37D1">
        <w:rPr>
          <w:rFonts w:ascii="Arial" w:hAnsi="Arial"/>
          <w:b/>
        </w:rPr>
        <w:t>1: Establishing secure connection flow</w:t>
      </w:r>
    </w:p>
    <w:p w14:paraId="715F6097" w14:textId="55B85956" w:rsidR="004C37D1" w:rsidRPr="004C37D1" w:rsidRDefault="004C37D1" w:rsidP="00302B93">
      <w:pPr>
        <w:pStyle w:val="Heading2"/>
      </w:pPr>
      <w:bookmarkStart w:id="46" w:name="_Toc93932640"/>
      <w:r w:rsidRPr="004C37D1">
        <w:t>5.5</w:t>
      </w:r>
      <w:r w:rsidRPr="004C37D1">
        <w:tab/>
        <w:t>Establishing connection to Software and Configuration Server (SCS)</w:t>
      </w:r>
      <w:bookmarkEnd w:id="46"/>
    </w:p>
    <w:p w14:paraId="730980E8" w14:textId="35D1BE29" w:rsidR="004C37D1" w:rsidRPr="004C37D1" w:rsidRDefault="004C37D1" w:rsidP="004C37D1">
      <w:r w:rsidRPr="004C37D1">
        <w:t>The procedure for establishing connection to Software and Configuration Server (SCS) is described next and illustrated in figure 5.5</w:t>
      </w:r>
      <w:r w:rsidR="007D4D05">
        <w:t>.</w:t>
      </w:r>
      <w:r w:rsidRPr="004C37D1">
        <w:t>1.</w:t>
      </w:r>
    </w:p>
    <w:p w14:paraId="4EA32E74" w14:textId="77777777" w:rsidR="004C37D1" w:rsidRPr="004C37D1" w:rsidRDefault="004C37D1" w:rsidP="004C37D1">
      <w:r w:rsidRPr="004C37D1">
        <w:t>Operators may deploy their management infrastructure in different ways. Specifically, the following options are possible:</w:t>
      </w:r>
    </w:p>
    <w:p w14:paraId="653A00D0" w14:textId="77777777" w:rsidR="004C37D1" w:rsidRPr="004C37D1" w:rsidRDefault="004C37D1" w:rsidP="004C37D1">
      <w:pPr>
        <w:ind w:left="568" w:hanging="284"/>
      </w:pPr>
      <w:r w:rsidRPr="004C37D1">
        <w:t>-</w:t>
      </w:r>
      <w:r w:rsidRPr="004C37D1">
        <w:tab/>
        <w:t>The IP address of the SCS is known to the NE (e.g. provided by the IP Autoconfiguration service, configured by SCS);</w:t>
      </w:r>
    </w:p>
    <w:p w14:paraId="7D3E223F" w14:textId="77777777" w:rsidR="004C37D1" w:rsidRPr="004C37D1" w:rsidRDefault="004C37D1" w:rsidP="004C37D1">
      <w:pPr>
        <w:ind w:left="568" w:hanging="284"/>
      </w:pPr>
      <w:r w:rsidRPr="004C37D1">
        <w:t>-</w:t>
      </w:r>
      <w:r w:rsidRPr="004C37D1">
        <w:tab/>
        <w:t>The IP address of the SCS is unknown to the NE, but the FQDN of the SCS is known to the NE (e.g. provided by the IP Autoconfiguration service, configured by SCS, pre-configured at the factory);</w:t>
      </w:r>
    </w:p>
    <w:p w14:paraId="53B4C04C" w14:textId="77777777" w:rsidR="004C37D1" w:rsidRPr="004C37D1" w:rsidRDefault="004C37D1" w:rsidP="004C37D1">
      <w:pPr>
        <w:ind w:left="568" w:hanging="284"/>
      </w:pPr>
      <w:r w:rsidRPr="004C37D1">
        <w:t>-</w:t>
      </w:r>
      <w:r w:rsidRPr="004C37D1">
        <w:tab/>
        <w:t>The IP address of secure (internal) DHCP server is known to the NE (e.g. provided in the Configuration Parameters of IKEv2);</w:t>
      </w:r>
    </w:p>
    <w:p w14:paraId="584215B9" w14:textId="77777777" w:rsidR="004C37D1" w:rsidRPr="004C37D1" w:rsidRDefault="004C37D1" w:rsidP="004C37D1">
      <w:pPr>
        <w:ind w:left="568" w:hanging="284"/>
      </w:pPr>
      <w:r w:rsidRPr="004C37D1">
        <w:t>-</w:t>
      </w:r>
      <w:r w:rsidRPr="004C37D1">
        <w:tab/>
        <w:t>The IP address of secure (internal) DNS server is known to the NE (e.g. provided in the Configuration Parameters of IKEv2);</w:t>
      </w:r>
    </w:p>
    <w:p w14:paraId="7A484C8B" w14:textId="77777777" w:rsidR="004C37D1" w:rsidRPr="004C37D1" w:rsidRDefault="004C37D1" w:rsidP="004C37D1">
      <w:pPr>
        <w:ind w:left="568" w:hanging="284"/>
      </w:pPr>
      <w:r w:rsidRPr="004C37D1">
        <w:t>-</w:t>
      </w:r>
      <w:r w:rsidRPr="004C37D1">
        <w:tab/>
        <w:t>The IP address of the SCS configured in the secure (internal) DHCP server;</w:t>
      </w:r>
    </w:p>
    <w:p w14:paraId="42AD77BE" w14:textId="77777777" w:rsidR="004C37D1" w:rsidRPr="004C37D1" w:rsidRDefault="004C37D1" w:rsidP="004C37D1">
      <w:pPr>
        <w:ind w:left="568" w:hanging="284"/>
      </w:pPr>
      <w:r w:rsidRPr="004C37D1">
        <w:t>-</w:t>
      </w:r>
      <w:r w:rsidRPr="004C37D1">
        <w:tab/>
        <w:t>The FQDN of the SCS configured in the secure (internal) DHCP server.</w:t>
      </w:r>
    </w:p>
    <w:p w14:paraId="13D7889F" w14:textId="77777777" w:rsidR="004C37D1" w:rsidRPr="004C37D1" w:rsidRDefault="004C37D1" w:rsidP="004C37D1">
      <w:r w:rsidRPr="004C37D1">
        <w:t>The procedure described in this clause applies to all deployment options listed above.</w:t>
      </w:r>
    </w:p>
    <w:p w14:paraId="4EA0F202" w14:textId="77777777" w:rsidR="004C37D1" w:rsidRPr="004C37D1" w:rsidRDefault="004C37D1" w:rsidP="004C37D1">
      <w:pPr>
        <w:rPr>
          <w:b/>
        </w:rPr>
      </w:pPr>
      <w:r w:rsidRPr="004C37D1">
        <w:rPr>
          <w:b/>
        </w:rPr>
        <w:t>The exceptions:</w:t>
      </w:r>
    </w:p>
    <w:p w14:paraId="0F71240D" w14:textId="77777777" w:rsidR="004C37D1" w:rsidRPr="004C37D1" w:rsidRDefault="004C37D1" w:rsidP="004C37D1">
      <w:pPr>
        <w:ind w:left="568" w:hanging="284"/>
      </w:pPr>
      <w:r w:rsidRPr="004C37D1">
        <w:t>-</w:t>
      </w:r>
      <w:r w:rsidRPr="004C37D1">
        <w:tab/>
        <w:t>One of the steps outlined in the procedure fails.</w:t>
      </w:r>
    </w:p>
    <w:p w14:paraId="0280BABA" w14:textId="77777777" w:rsidR="004C37D1" w:rsidRPr="004C37D1" w:rsidRDefault="004C37D1" w:rsidP="004C37D1">
      <w:pPr>
        <w:rPr>
          <w:b/>
        </w:rPr>
      </w:pPr>
      <w:r w:rsidRPr="004C37D1">
        <w:rPr>
          <w:b/>
        </w:rPr>
        <w:t>Procedure steps:</w:t>
      </w:r>
    </w:p>
    <w:p w14:paraId="1F88274C" w14:textId="65755CAD" w:rsidR="004C37D1" w:rsidRPr="004C37D1" w:rsidRDefault="004C37D1" w:rsidP="004C37D1">
      <w:pPr>
        <w:ind w:left="568" w:hanging="284"/>
      </w:pPr>
      <w:r w:rsidRPr="004C37D1">
        <w:t>1)</w:t>
      </w:r>
      <w:r w:rsidRPr="004C37D1">
        <w:tab/>
        <w:t xml:space="preserve">This step is executed only if the IP address of SCS is unknown to the NE, but the IP address of the secure (internal) DHCP server is known (e.g. provided by the </w:t>
      </w:r>
      <w:proofErr w:type="spellStart"/>
      <w:r w:rsidRPr="004C37D1">
        <w:t>SeGW</w:t>
      </w:r>
      <w:proofErr w:type="spellEnd"/>
      <w:r w:rsidRPr="004C37D1">
        <w:t xml:space="preserve"> in the Configuration Parameters of IKEv2)</w:t>
      </w:r>
      <w:r w:rsidR="00635498">
        <w:t>:</w:t>
      </w:r>
    </w:p>
    <w:p w14:paraId="45584B27" w14:textId="77777777" w:rsidR="004C37D1" w:rsidRPr="004C37D1" w:rsidRDefault="004C37D1" w:rsidP="004C37D1">
      <w:pPr>
        <w:ind w:left="851" w:hanging="284"/>
      </w:pPr>
      <w:r w:rsidRPr="004C37D1">
        <w:t>1.1)</w:t>
      </w:r>
      <w:r w:rsidRPr="004C37D1">
        <w:tab/>
        <w:t>NE sends a request to the secure DHCP server. The NE may include the vendor specific identifier. The data format used by the NE in this step is specified in 3GPP TS 28.316 [3].</w:t>
      </w:r>
    </w:p>
    <w:p w14:paraId="6747FF04" w14:textId="77777777" w:rsidR="004C37D1" w:rsidRPr="004C37D1" w:rsidRDefault="004C37D1" w:rsidP="004C37D1">
      <w:pPr>
        <w:ind w:left="851" w:hanging="284"/>
      </w:pPr>
      <w:r w:rsidRPr="004C37D1">
        <w:t>1.2)</w:t>
      </w:r>
      <w:r w:rsidRPr="004C37D1">
        <w:tab/>
        <w:t>DHCP server provides the IP address of the SCS to the NE. The data format used by the DHCP server in this step is specified in 3GPP TS 28.316 [3].</w:t>
      </w:r>
    </w:p>
    <w:p w14:paraId="500F3337" w14:textId="2A730B79" w:rsidR="004C37D1" w:rsidRPr="004C37D1" w:rsidRDefault="004C37D1" w:rsidP="004C37D1">
      <w:pPr>
        <w:ind w:left="568" w:hanging="284"/>
      </w:pPr>
      <w:r w:rsidRPr="004C37D1">
        <w:t>2)</w:t>
      </w:r>
      <w:r w:rsidRPr="004C37D1">
        <w:tab/>
        <w:t xml:space="preserve">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w:t>
      </w:r>
      <w:proofErr w:type="spellStart"/>
      <w:r w:rsidRPr="004C37D1">
        <w:t>SeGW</w:t>
      </w:r>
      <w:proofErr w:type="spellEnd"/>
      <w:r w:rsidRPr="004C37D1">
        <w:t xml:space="preserve"> in the Configuration Parameters of IKEv2). The format of the FQDN is specified in 3GPP TS 28.316 [3]</w:t>
      </w:r>
      <w:r w:rsidR="00922E23">
        <w:t>:</w:t>
      </w:r>
    </w:p>
    <w:p w14:paraId="722C9AFF" w14:textId="77777777" w:rsidR="004C37D1" w:rsidRPr="004C37D1" w:rsidRDefault="004C37D1" w:rsidP="004C37D1">
      <w:pPr>
        <w:ind w:left="851" w:hanging="284"/>
      </w:pPr>
      <w:r w:rsidRPr="004C37D1">
        <w:t>2.1)</w:t>
      </w:r>
      <w:r w:rsidRPr="004C37D1">
        <w:tab/>
        <w:t>NE sends a request containing the FQDN of the SCS to the secure (internal) DNS server.</w:t>
      </w:r>
    </w:p>
    <w:p w14:paraId="3443168F" w14:textId="77777777" w:rsidR="004C37D1" w:rsidRPr="004C37D1" w:rsidRDefault="004C37D1" w:rsidP="004C37D1">
      <w:pPr>
        <w:ind w:left="851" w:hanging="284"/>
      </w:pPr>
      <w:r w:rsidRPr="004C37D1">
        <w:t>2.2)</w:t>
      </w:r>
      <w:r w:rsidRPr="004C37D1">
        <w:tab/>
        <w:t>DNS server resolves the FQDN of the SCS into the IP address and provides it to the NE.</w:t>
      </w:r>
    </w:p>
    <w:p w14:paraId="0CC53169" w14:textId="4A78FA05" w:rsidR="004C37D1" w:rsidRPr="004C37D1" w:rsidRDefault="004C37D1" w:rsidP="004C37D1">
      <w:pPr>
        <w:ind w:left="568" w:hanging="284"/>
      </w:pPr>
      <w:r w:rsidRPr="004C37D1">
        <w:t>3) and 4)</w:t>
      </w:r>
      <w:r w:rsidRPr="004C37D1">
        <w:tab/>
        <w:t xml:space="preserve">These steps are executed only if the IP address and FQDN of the SCS are unknown to the NE, but the IP addresses of the secure (internal) DHCP and DNS servers are known (e.g. provided by the </w:t>
      </w:r>
      <w:proofErr w:type="spellStart"/>
      <w:r w:rsidRPr="004C37D1">
        <w:t>SeGW</w:t>
      </w:r>
      <w:proofErr w:type="spellEnd"/>
      <w:r w:rsidRPr="004C37D1">
        <w:t xml:space="preserve"> in the Configuration Parameters of IKEv2)</w:t>
      </w:r>
      <w:r w:rsidR="007B396B">
        <w:t>:</w:t>
      </w:r>
    </w:p>
    <w:p w14:paraId="04054B3C" w14:textId="77777777" w:rsidR="004C37D1" w:rsidRPr="004C37D1" w:rsidRDefault="004C37D1" w:rsidP="004C37D1">
      <w:pPr>
        <w:ind w:left="851" w:hanging="284"/>
      </w:pPr>
      <w:r w:rsidRPr="004C37D1">
        <w:t>3.1)</w:t>
      </w:r>
      <w:r w:rsidRPr="004C37D1">
        <w:tab/>
        <w:t>NE sends a request to the secure DHCP server. The NE may include the vendor specific identifier. The data format used by the NE in this step is specified in 3GPP TS 28.316 [3].</w:t>
      </w:r>
    </w:p>
    <w:p w14:paraId="5A23F837" w14:textId="77777777" w:rsidR="004C37D1" w:rsidRPr="004C37D1" w:rsidRDefault="004C37D1" w:rsidP="004C37D1">
      <w:pPr>
        <w:ind w:left="851" w:hanging="284"/>
      </w:pPr>
      <w:r w:rsidRPr="004C37D1">
        <w:t>3.2)</w:t>
      </w:r>
      <w:r w:rsidRPr="004C37D1">
        <w:tab/>
        <w:t>DHCP server provides the FQDN of the SCS to the NE. The data format used by the DHCP server in this step is specified in 3GPP TS 28.316 [3].</w:t>
      </w:r>
    </w:p>
    <w:p w14:paraId="30F63165" w14:textId="77777777" w:rsidR="004C37D1" w:rsidRPr="004C37D1" w:rsidRDefault="004C37D1" w:rsidP="004C37D1">
      <w:pPr>
        <w:ind w:left="851" w:hanging="284"/>
      </w:pPr>
      <w:r w:rsidRPr="004C37D1">
        <w:t>4.1)</w:t>
      </w:r>
      <w:r w:rsidRPr="004C37D1">
        <w:tab/>
        <w:t>NE sends a request containing the FQDN of the SCS to the secure (internal) DNS server.</w:t>
      </w:r>
    </w:p>
    <w:p w14:paraId="6FD1BA3E" w14:textId="77777777" w:rsidR="004C37D1" w:rsidRPr="004C37D1" w:rsidRDefault="004C37D1" w:rsidP="004C37D1">
      <w:pPr>
        <w:ind w:left="851" w:hanging="284"/>
      </w:pPr>
      <w:r w:rsidRPr="004C37D1">
        <w:t>4.2)</w:t>
      </w:r>
      <w:r w:rsidRPr="004C37D1">
        <w:tab/>
        <w:t>DNS server resolves the FQDN of the SCS into the IP address and provides it to the NE.</w:t>
      </w:r>
    </w:p>
    <w:p w14:paraId="5BE2D276" w14:textId="3AFBCCED" w:rsidR="004C37D1" w:rsidRPr="004C37D1" w:rsidRDefault="004C37D1" w:rsidP="004C37D1">
      <w:pPr>
        <w:ind w:left="568" w:hanging="284"/>
      </w:pPr>
      <w:r w:rsidRPr="004C37D1">
        <w:t>5)</w:t>
      </w:r>
      <w:r w:rsidRPr="004C37D1">
        <w:tab/>
        <w:t>In this step NE establishes communication with SCS. The protocol used for communication between NE and SCS is vendor specific and is out of scope of</w:t>
      </w:r>
      <w:r w:rsidR="00676E47">
        <w:t xml:space="preserve"> </w:t>
      </w:r>
      <w:r w:rsidR="00853997">
        <w:t>the present document</w:t>
      </w:r>
      <w:r w:rsidRPr="004C37D1">
        <w:t>. The sub-steps listed below are for illustration purposes only</w:t>
      </w:r>
      <w:r w:rsidR="00922E23">
        <w:t>:</w:t>
      </w:r>
    </w:p>
    <w:p w14:paraId="27B0CF1D" w14:textId="77777777" w:rsidR="004C37D1" w:rsidRPr="004C37D1" w:rsidRDefault="004C37D1" w:rsidP="004C37D1">
      <w:pPr>
        <w:ind w:left="851" w:hanging="284"/>
      </w:pPr>
      <w:r w:rsidRPr="004C37D1">
        <w:t>5.1)</w:t>
      </w:r>
      <w:r w:rsidRPr="004C37D1">
        <w:tab/>
        <w:t>In this step NE connects to the SCS and identifies itself. The NE may provide SCS with its current software version and configuration.</w:t>
      </w:r>
    </w:p>
    <w:p w14:paraId="450641A2" w14:textId="77777777" w:rsidR="004C37D1" w:rsidRPr="004C37D1" w:rsidRDefault="004C37D1" w:rsidP="004C37D1">
      <w:pPr>
        <w:ind w:left="851" w:hanging="284"/>
      </w:pPr>
      <w:r w:rsidRPr="004C37D1">
        <w:t>5.2)</w:t>
      </w:r>
      <w:r w:rsidRPr="004C37D1">
        <w:tab/>
        <w:t>In this step SCS may provide the NE with new configuration</w:t>
      </w:r>
    </w:p>
    <w:p w14:paraId="1C10C33D" w14:textId="77777777" w:rsidR="004C37D1" w:rsidRPr="004C37D1" w:rsidRDefault="004C37D1" w:rsidP="004C37D1">
      <w:pPr>
        <w:ind w:left="851" w:hanging="284"/>
      </w:pPr>
      <w:r w:rsidRPr="004C37D1">
        <w:t>5.3)</w:t>
      </w:r>
      <w:r w:rsidRPr="004C37D1">
        <w:tab/>
        <w:t>In this step SCS may provide the NE with new software.</w:t>
      </w:r>
    </w:p>
    <w:p w14:paraId="4A1EB767" w14:textId="77777777" w:rsidR="004C37D1" w:rsidRPr="004C37D1" w:rsidRDefault="004C37D1" w:rsidP="004C37D1"/>
    <w:p w14:paraId="176EC5C2" w14:textId="77777777" w:rsidR="004C37D1" w:rsidRPr="004C37D1" w:rsidRDefault="00F6466B" w:rsidP="004C37D1">
      <w:pPr>
        <w:jc w:val="center"/>
      </w:pPr>
      <w:r>
        <w:rPr>
          <w:rFonts w:eastAsia="SimSun"/>
        </w:rPr>
        <w:pict w14:anchorId="2738B17D">
          <v:shape id="_x0000_i1031" type="#_x0000_t75" style="width:377.4pt;height:450pt;visibility:visible">
            <v:imagedata r:id="rId19" o:title=""/>
          </v:shape>
        </w:pict>
      </w:r>
    </w:p>
    <w:p w14:paraId="0FA56711" w14:textId="77777777" w:rsidR="004C37D1" w:rsidRPr="004C37D1" w:rsidRDefault="004C37D1" w:rsidP="004C37D1">
      <w:pPr>
        <w:jc w:val="center"/>
      </w:pPr>
    </w:p>
    <w:p w14:paraId="576FA482" w14:textId="1E1C6477" w:rsidR="004C37D1" w:rsidRPr="004C37D1" w:rsidRDefault="004C37D1" w:rsidP="004C37D1">
      <w:pPr>
        <w:keepLines/>
        <w:spacing w:after="240"/>
        <w:jc w:val="center"/>
        <w:rPr>
          <w:rFonts w:ascii="Arial" w:hAnsi="Arial"/>
          <w:b/>
        </w:rPr>
      </w:pPr>
      <w:r w:rsidRPr="004C37D1">
        <w:rPr>
          <w:rFonts w:ascii="Arial" w:hAnsi="Arial"/>
          <w:b/>
        </w:rPr>
        <w:t>Figure 5.5</w:t>
      </w:r>
      <w:r w:rsidR="00853997">
        <w:rPr>
          <w:rFonts w:ascii="Arial" w:hAnsi="Arial"/>
          <w:b/>
        </w:rPr>
        <w:t>.</w:t>
      </w:r>
      <w:r w:rsidRPr="004C37D1">
        <w:rPr>
          <w:rFonts w:ascii="Arial" w:hAnsi="Arial"/>
          <w:b/>
        </w:rPr>
        <w:t>1: Establishing connection to Software and Configuration Server (SCS) flow</w:t>
      </w:r>
    </w:p>
    <w:p w14:paraId="08E26E4E" w14:textId="35906647" w:rsidR="004C37D1" w:rsidRPr="004C37D1" w:rsidRDefault="004C37D1" w:rsidP="009B1CDF">
      <w:pPr>
        <w:pStyle w:val="Heading8"/>
      </w:pPr>
      <w:bookmarkStart w:id="47" w:name="_Toc93932641"/>
      <w:r w:rsidRPr="004C37D1">
        <w:t>Annex A (informative):</w:t>
      </w:r>
      <w:r w:rsidRPr="004C37D1">
        <w:br/>
      </w:r>
      <w:proofErr w:type="spellStart"/>
      <w:r w:rsidRPr="004C37D1">
        <w:t>PlantUML</w:t>
      </w:r>
      <w:proofErr w:type="spellEnd"/>
      <w:r w:rsidRPr="004C37D1">
        <w:t xml:space="preserve"> source code</w:t>
      </w:r>
      <w:bookmarkEnd w:id="47"/>
    </w:p>
    <w:p w14:paraId="71AE58FC" w14:textId="77777777" w:rsidR="004C37D1" w:rsidRPr="004C37D1" w:rsidRDefault="004C37D1" w:rsidP="004C37D1">
      <w:pPr>
        <w:keepNext/>
        <w:keepLines/>
        <w:spacing w:before="180"/>
        <w:ind w:left="1134" w:hanging="1134"/>
        <w:outlineLvl w:val="1"/>
        <w:rPr>
          <w:rFonts w:ascii="Arial" w:eastAsia="SimSun" w:hAnsi="Arial"/>
          <w:sz w:val="32"/>
        </w:rPr>
      </w:pPr>
      <w:bookmarkStart w:id="48" w:name="_Toc50705775"/>
      <w:bookmarkStart w:id="49" w:name="_Toc50991646"/>
      <w:bookmarkStart w:id="50" w:name="_Toc58411326"/>
      <w:bookmarkStart w:id="51" w:name="_Toc58417511"/>
      <w:r w:rsidRPr="004C37D1">
        <w:rPr>
          <w:rFonts w:ascii="Arial" w:eastAsia="SimSun" w:hAnsi="Arial"/>
          <w:sz w:val="32"/>
        </w:rPr>
        <w:t>A.1</w:t>
      </w:r>
      <w:r w:rsidRPr="004C37D1">
        <w:rPr>
          <w:rFonts w:ascii="Arial" w:eastAsia="SimSun" w:hAnsi="Arial"/>
          <w:sz w:val="32"/>
        </w:rPr>
        <w:tab/>
      </w:r>
      <w:bookmarkEnd w:id="48"/>
      <w:bookmarkEnd w:id="49"/>
      <w:bookmarkEnd w:id="50"/>
      <w:bookmarkEnd w:id="51"/>
      <w:r w:rsidRPr="004C37D1">
        <w:rPr>
          <w:rFonts w:ascii="Arial" w:eastAsia="SimSun" w:hAnsi="Arial"/>
          <w:sz w:val="32"/>
        </w:rPr>
        <w:t>High-level plug-and-connect</w:t>
      </w:r>
    </w:p>
    <w:p w14:paraId="4898B3A8" w14:textId="1BE36B76"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High-level plug-and-connect</w:t>
      </w:r>
      <w:r w:rsidRPr="004C37D1">
        <w:t>, as depicted by Figure 5.1</w:t>
      </w:r>
      <w:r w:rsidR="00BB320C">
        <w:t>.</w:t>
      </w:r>
      <w:r w:rsidRPr="004C37D1">
        <w:t>1:</w:t>
      </w:r>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68014ACC" w14:textId="7E9E5CB0"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participant "Public IP autoconfiguration server: \n IP </w:t>
      </w:r>
      <w:r w:rsidR="00BB320C">
        <w:rPr>
          <w:rFonts w:ascii="Courier New" w:eastAsia="SimSun" w:hAnsi="Courier New"/>
          <w:noProof/>
          <w:sz w:val="16"/>
        </w:rPr>
        <w:t xml:space="preserve">autoconfiguration </w:t>
      </w:r>
      <w:r w:rsidRPr="004C37D1">
        <w:rPr>
          <w:rFonts w:ascii="Courier New" w:eastAsia="SimSun" w:hAnsi="Courier New"/>
          <w:noProof/>
          <w:sz w:val="16"/>
        </w:rPr>
        <w:t>server" as IP_Server</w:t>
      </w:r>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 \n DNS server" as S_DNS_Server</w:t>
      </w:r>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SCS</w:t>
      </w:r>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VLAN ID is available</w:t>
      </w:r>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1a.use available VLAN Id</w:t>
      </w:r>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[[else]]</w:t>
      </w:r>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1b.use native VLAN Id</w:t>
      </w:r>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 2. Initial IP Autoconfiguration</w:t>
      </w:r>
    </w:p>
    <w:p w14:paraId="5866F35C" w14:textId="1C56CF70"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Ref over NE, IP_Server,CA_RA: 3. Certificate </w:t>
      </w:r>
      <w:r w:rsidR="00D71FA3">
        <w:rPr>
          <w:rFonts w:ascii="Courier New" w:eastAsia="SimSun" w:hAnsi="Courier New"/>
          <w:noProof/>
          <w:sz w:val="16"/>
        </w:rPr>
        <w:t>Enrolment</w:t>
      </w:r>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 4. Establishing Secure Connection</w:t>
      </w:r>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IP_Server,CA_RA,SeGW,SCS: 5 Establishing Connection to SCS</w:t>
      </w:r>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loop [ [while ((configured SCS&lt;&gt;connected SCS) or (configured OaM SeGW&lt;&gt;connected OaM SeGW))] ]</w:t>
      </w:r>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OaM SeGW&lt;&gt;connected OaM SeGW] ]</w:t>
      </w:r>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SeGW:6.1 Establishing Secure Connection</w:t>
      </w:r>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SCS&lt;&gt;connected SCS] ]</w:t>
      </w:r>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SeGW,S_DNS_Server,S_DHCP_Server,SCS:6.2 Establishing Connection to SCS</w:t>
      </w:r>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A.2</w:t>
      </w:r>
      <w:r w:rsidRPr="004C37D1">
        <w:rPr>
          <w:rFonts w:ascii="Arial" w:eastAsia="SimSun" w:hAnsi="Arial"/>
          <w:sz w:val="32"/>
        </w:rPr>
        <w:tab/>
        <w:t>Initial IP Autoconfiguration</w:t>
      </w:r>
    </w:p>
    <w:p w14:paraId="62C1C740" w14:textId="4960CD22"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Initial IP Autoconfiguration</w:t>
      </w:r>
      <w:r w:rsidRPr="004C37D1">
        <w:t>, as depicted by Figure 5.2</w:t>
      </w:r>
      <w:r w:rsidR="00D71FA3">
        <w:t>.</w:t>
      </w:r>
      <w:r w:rsidRPr="004C37D1">
        <w:t>1:</w:t>
      </w:r>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autoconfiguration server" as IP_Server</w:t>
      </w:r>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IP_Server: 1.1 Request(vendor specific attributes)</w:t>
      </w:r>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IP_Server</w:t>
      </w:r>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[Client IP configuration only] ]</w:t>
      </w:r>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1.2.a. Reply(Client IP info, Domain Info)</w:t>
      </w:r>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w:t>
      </w:r>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1.2.b. Reply(Client IP info, Domain info, CA/RA IP, other CA/RA attributes)</w:t>
      </w:r>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w:t>
      </w:r>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IP_Server --&gt;NE: 1.2.c. Reply(Client IP info, Domain Info, CA/RA FQDN, other CA/RA attributes) </w:t>
      </w:r>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w:t>
      </w:r>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1.2.d. Reply(Client IP info, Domain info, CA/RA IP, other CA/RA attributes, SeGW IP)</w:t>
      </w:r>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w:t>
      </w:r>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1.2.e. Reply(Client IP info, Domain info, CA/RA FQDN, other CA/RA attributes, SeGW FQDN)</w:t>
      </w:r>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SCS IP address] ]</w:t>
      </w:r>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1.2.f. Reply(Client IP info, Domain info, CA/RA IP, other CA/RA attributes, SeGW IP, SCS IP)</w:t>
      </w:r>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SCS FQDN] ]</w:t>
      </w:r>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1.2.g. Reply(Client IP info, Domain info, CA/RA FQDN, other CA/RA attributes, SeGW FQDN, SCS FQDN)</w:t>
      </w:r>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IP_Server</w:t>
      </w:r>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019CAA8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A.3</w:t>
      </w:r>
      <w:r w:rsidRPr="004C37D1">
        <w:rPr>
          <w:rFonts w:ascii="Arial" w:eastAsia="SimSun" w:hAnsi="Arial"/>
          <w:sz w:val="32"/>
        </w:rPr>
        <w:tab/>
        <w:t>Certificate enrolment</w:t>
      </w:r>
    </w:p>
    <w:p w14:paraId="72465FBE" w14:textId="21AA7C34"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Certificate enrolment</w:t>
      </w:r>
      <w:r w:rsidRPr="004C37D1">
        <w:t>, as depicted by Figure 5.3</w:t>
      </w:r>
      <w:r w:rsidR="00D71FA3">
        <w:t>.</w:t>
      </w:r>
      <w:r w:rsidRPr="004C37D1">
        <w:t>1:</w:t>
      </w:r>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[CA/RA Server IP address unavailable] ]</w:t>
      </w:r>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NE-&gt;P_DNS_Server: 1.1. ResolveIP(CA/RA FQDN)</w:t>
      </w:r>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CA/RA IP address</w:t>
      </w:r>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NE-&gt;CA_RA: 2.1 Enrol(vendor certificate)</w:t>
      </w:r>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CA_RA</w:t>
      </w:r>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CA_RA--&gt;NE: 2.2 Operator Certificate</w:t>
      </w:r>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CA_RA</w:t>
      </w:r>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7AD4BB7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A.4</w:t>
      </w:r>
      <w:r w:rsidRPr="004C37D1">
        <w:rPr>
          <w:rFonts w:ascii="Arial" w:eastAsia="SimSun" w:hAnsi="Arial"/>
          <w:sz w:val="32"/>
        </w:rPr>
        <w:tab/>
        <w:t>Establishing secure connection</w:t>
      </w:r>
    </w:p>
    <w:p w14:paraId="4E287861" w14:textId="246B8B1E"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Establishing secure connection</w:t>
      </w:r>
      <w:r w:rsidRPr="004C37D1">
        <w:t>, as depicted by Figure 5.4</w:t>
      </w:r>
      <w:r w:rsidR="00D71FA3">
        <w:t>.</w:t>
      </w:r>
      <w:r w:rsidRPr="004C37D1">
        <w:t>1:</w:t>
      </w:r>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[SeGW IP address unavailable] ]</w:t>
      </w:r>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P_DNS_Server: 1.1. ResolveIP(SeGW FQDN)</w:t>
      </w:r>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SeGW IP address</w:t>
      </w:r>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NE-&gt;SeGW: 2.1 EstablishSecureConnection()</w:t>
      </w:r>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SeGW</w:t>
      </w:r>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2.2 Internal IP configuration</w:t>
      </w:r>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2.3 Internal DNS</w:t>
      </w:r>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2.4 Internal DHCP</w:t>
      </w:r>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SeGW</w:t>
      </w:r>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BF7465" w14:textId="5838733A"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A.5</w:t>
      </w:r>
      <w:r w:rsidRPr="004C37D1">
        <w:rPr>
          <w:rFonts w:ascii="Arial" w:eastAsia="SimSun" w:hAnsi="Arial"/>
          <w:sz w:val="32"/>
        </w:rPr>
        <w:tab/>
        <w:t>Establishing connection to</w:t>
      </w:r>
      <w:r w:rsidR="00E60BD6">
        <w:rPr>
          <w:rFonts w:ascii="Arial" w:eastAsia="SimSun" w:hAnsi="Arial"/>
          <w:sz w:val="32"/>
        </w:rPr>
        <w:t xml:space="preserve"> </w:t>
      </w:r>
      <w:r w:rsidR="005A43A6">
        <w:rPr>
          <w:rFonts w:ascii="Arial" w:eastAsia="SimSun" w:hAnsi="Arial"/>
          <w:sz w:val="32"/>
        </w:rPr>
        <w:t>Software and Configuration Server (SCS)</w:t>
      </w:r>
    </w:p>
    <w:p w14:paraId="3AE108B4" w14:textId="4CC4C887"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Establishing connection to</w:t>
      </w:r>
      <w:r w:rsidR="00AE09BE">
        <w:rPr>
          <w:lang w:eastAsia="zh-CN"/>
        </w:rPr>
        <w:t xml:space="preserve"> SCS</w:t>
      </w:r>
      <w:r w:rsidRPr="004C37D1">
        <w:rPr>
          <w:lang w:eastAsia="zh-CN"/>
        </w:rPr>
        <w:t>,</w:t>
      </w:r>
      <w:r w:rsidRPr="004C37D1">
        <w:t xml:space="preserve"> as depicted by Figure 5.5</w:t>
      </w:r>
      <w:r w:rsidR="00CA2237">
        <w:t>.</w:t>
      </w:r>
      <w:r w:rsidRPr="004C37D1">
        <w:t>1:</w:t>
      </w:r>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server:\n DNS server" as S_DNS_Server</w:t>
      </w:r>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[SCS IP address unavailable] ]</w:t>
      </w:r>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[Secure DHCP server info available] ]</w:t>
      </w:r>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S_DHCP_Server: 1.1. Request()</w:t>
      </w:r>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 --&gt; NE: 1.2. SCS IP address</w:t>
      </w:r>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[Secure DNS server info available] ]</w:t>
      </w:r>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2.1. ResolveIP(SCS FQDN)</w:t>
      </w:r>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2.2. SCS IP address</w:t>
      </w:r>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[both Secure DHCP and Secure DNS server info available] ]</w:t>
      </w:r>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NE-&gt;S_DHCP_Server: 3.1. Request()</w:t>
      </w:r>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S_DHCP_Server-&gt;NE: 3.2. SCS FQDN</w:t>
      </w:r>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4.1. ResolveIP(SCS FQDN)</w:t>
      </w:r>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4.2. SCS IP address</w:t>
      </w:r>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NE-&gt;SCS: 5.1. Connect()</w:t>
      </w:r>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SCS</w:t>
      </w:r>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w:t>
      </w:r>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configuration for this NE] ]</w:t>
      </w:r>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 --&gt; NE: 5.2. Configuration</w:t>
      </w:r>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software for this NE] ]</w:t>
      </w:r>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SCS--&gt;NE: 5.3. Software</w:t>
      </w:r>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SCS</w:t>
      </w:r>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27300D98" w14:textId="77777777" w:rsidR="00A23B78" w:rsidRDefault="00A23B78" w:rsidP="00A23B78"/>
    <w:p w14:paraId="718C9080" w14:textId="344DB996" w:rsidR="00080512" w:rsidRPr="004D3578" w:rsidRDefault="00080512">
      <w:pPr>
        <w:pStyle w:val="Heading8"/>
      </w:pPr>
      <w:bookmarkStart w:id="52" w:name="_Toc93932642"/>
      <w:r w:rsidRPr="004D3578">
        <w:t xml:space="preserve">Annex </w:t>
      </w:r>
      <w:r w:rsidR="00CA2237">
        <w:t xml:space="preserve">B </w:t>
      </w:r>
      <w:r w:rsidRPr="004D3578">
        <w:t>(informative):</w:t>
      </w:r>
      <w:r w:rsidRPr="004D3578">
        <w:br/>
        <w:t>Change history</w:t>
      </w:r>
      <w:bookmarkEnd w:id="52"/>
    </w:p>
    <w:p w14:paraId="19C6F7A9"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552E12">
        <w:tc>
          <w:tcPr>
            <w:tcW w:w="800" w:type="dxa"/>
            <w:tcBorders>
              <w:bottom w:val="single" w:sz="6" w:space="0" w:color="auto"/>
            </w:tcBorders>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1000" w:type="dxa"/>
            <w:tcBorders>
              <w:bottom w:val="single" w:sz="6" w:space="0" w:color="auto"/>
            </w:tcBorders>
            <w:shd w:val="pct10" w:color="auto" w:fill="FFFFFF"/>
          </w:tcPr>
          <w:p w14:paraId="3E2628EB" w14:textId="77777777" w:rsidR="003C3971" w:rsidRPr="00235394" w:rsidRDefault="00DF2B1F" w:rsidP="00C72833">
            <w:pPr>
              <w:pStyle w:val="TAL"/>
              <w:rPr>
                <w:b/>
                <w:sz w:val="16"/>
              </w:rPr>
            </w:pPr>
            <w:r>
              <w:rPr>
                <w:b/>
                <w:sz w:val="16"/>
              </w:rPr>
              <w:t>Meeting</w:t>
            </w:r>
          </w:p>
        </w:tc>
        <w:tc>
          <w:tcPr>
            <w:tcW w:w="894" w:type="dxa"/>
            <w:tcBorders>
              <w:bottom w:val="single" w:sz="6" w:space="0" w:color="auto"/>
            </w:tcBorders>
            <w:shd w:val="pct10" w:color="auto" w:fill="FFFFFF"/>
          </w:tcPr>
          <w:p w14:paraId="58FC9C1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3F9F" w:rsidRPr="00B310C5" w14:paraId="70A5E870"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3089756D" w14:textId="77777777" w:rsidR="00473F9F" w:rsidRPr="00473F9F" w:rsidRDefault="00473F9F" w:rsidP="00473F9F">
            <w:pPr>
              <w:pStyle w:val="TAL"/>
              <w:rPr>
                <w:b/>
                <w:sz w:val="16"/>
              </w:rPr>
            </w:pPr>
            <w:r w:rsidRPr="00473F9F">
              <w:rPr>
                <w:b/>
                <w:sz w:val="16"/>
              </w:rPr>
              <w:t>2021-06</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246AB383" w14:textId="77777777" w:rsidR="00473F9F" w:rsidRPr="00473F9F" w:rsidRDefault="00473F9F" w:rsidP="00473F9F">
            <w:pPr>
              <w:pStyle w:val="TAL"/>
              <w:rPr>
                <w:b/>
                <w:sz w:val="16"/>
              </w:rPr>
            </w:pPr>
            <w:r w:rsidRPr="00473F9F">
              <w:rPr>
                <w:b/>
                <w:sz w:val="16"/>
              </w:rPr>
              <w:t>SA5#137-e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C75650F" w14:textId="77777777" w:rsidR="00473F9F" w:rsidRPr="00473F9F" w:rsidRDefault="00473F9F" w:rsidP="00473F9F">
            <w:pPr>
              <w:pStyle w:val="TAL"/>
              <w:rPr>
                <w:b/>
                <w:sz w:val="16"/>
              </w:rPr>
            </w:pPr>
            <w:r w:rsidRPr="00473F9F">
              <w:rPr>
                <w:b/>
                <w:sz w:val="16"/>
              </w:rPr>
              <w:t>S5-213663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EB2BA54"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9A3061B"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2DE844" w14:textId="77777777" w:rsidR="00473F9F" w:rsidRP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23443DB" w14:textId="77777777" w:rsidR="00473F9F" w:rsidRP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A1C0985" w14:textId="77777777" w:rsidR="00473F9F" w:rsidRPr="00473F9F" w:rsidRDefault="00473F9F" w:rsidP="00473F9F">
            <w:pPr>
              <w:pStyle w:val="TAL"/>
              <w:rPr>
                <w:b/>
                <w:sz w:val="16"/>
              </w:rPr>
            </w:pPr>
            <w:r w:rsidRPr="00473F9F">
              <w:rPr>
                <w:b/>
                <w:sz w:val="16"/>
              </w:rPr>
              <w:t>0.1.0</w:t>
            </w:r>
          </w:p>
        </w:tc>
      </w:tr>
      <w:tr w:rsidR="00473F9F" w14:paraId="7B052041"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27D30893" w14:textId="77777777" w:rsidR="00473F9F" w:rsidRPr="00473F9F" w:rsidRDefault="00473F9F" w:rsidP="00473F9F">
            <w:pPr>
              <w:pStyle w:val="TAL"/>
              <w:rPr>
                <w:b/>
                <w:sz w:val="16"/>
              </w:rPr>
            </w:pPr>
            <w:r w:rsidRPr="00473F9F">
              <w:rPr>
                <w:b/>
                <w:sz w:val="16"/>
              </w:rPr>
              <w:t>2021-10</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65FCBADA" w14:textId="77777777" w:rsidR="00473F9F" w:rsidRPr="00473F9F" w:rsidRDefault="00473F9F" w:rsidP="00473F9F">
            <w:pPr>
              <w:pStyle w:val="TAL"/>
              <w:rPr>
                <w:b/>
                <w:sz w:val="16"/>
              </w:rPr>
            </w:pPr>
            <w:r w:rsidRPr="00473F9F">
              <w:rPr>
                <w:b/>
                <w:sz w:val="16"/>
              </w:rPr>
              <w:t>SA5#139-e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B993A07" w14:textId="77777777" w:rsidR="00473F9F" w:rsidRPr="00473F9F" w:rsidRDefault="00473F9F" w:rsidP="00473F9F">
            <w:pPr>
              <w:pStyle w:val="TAL"/>
              <w:rPr>
                <w:b/>
                <w:sz w:val="16"/>
              </w:rPr>
            </w:pPr>
            <w:r w:rsidRPr="00473F9F">
              <w:rPr>
                <w:b/>
                <w:sz w:val="16"/>
              </w:rPr>
              <w:t>S5-215629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053E98C"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3372E2"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6CB0578" w14:textId="77777777" w:rsidR="00473F9F" w:rsidRP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9D9D5E" w14:textId="77777777" w:rsidR="00473F9F" w:rsidRP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AAAF1A5" w14:textId="77777777" w:rsidR="00473F9F" w:rsidRPr="00473F9F" w:rsidRDefault="00473F9F" w:rsidP="00473F9F">
            <w:pPr>
              <w:pStyle w:val="TAL"/>
              <w:rPr>
                <w:b/>
                <w:sz w:val="16"/>
              </w:rPr>
            </w:pPr>
            <w:r w:rsidRPr="00473F9F">
              <w:rPr>
                <w:b/>
                <w:sz w:val="16"/>
              </w:rPr>
              <w:t>0.2.0</w:t>
            </w:r>
          </w:p>
        </w:tc>
      </w:tr>
      <w:tr w:rsidR="00473F9F" w14:paraId="21C0EBAC"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0EB34B3D" w14:textId="77777777" w:rsidR="00473F9F" w:rsidRPr="00473F9F" w:rsidRDefault="00473F9F" w:rsidP="00473F9F">
            <w:pPr>
              <w:pStyle w:val="TAL"/>
              <w:rPr>
                <w:b/>
                <w:sz w:val="16"/>
              </w:rPr>
            </w:pPr>
            <w:bookmarkStart w:id="54" w:name="_Hlk93931983"/>
            <w:r w:rsidRPr="00473F9F">
              <w:rPr>
                <w:b/>
                <w:sz w:val="16"/>
              </w:rPr>
              <w:t>2021-12</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F5A0CC0" w14:textId="77777777" w:rsidR="00473F9F" w:rsidRPr="00473F9F" w:rsidRDefault="00473F9F" w:rsidP="00473F9F">
            <w:pPr>
              <w:pStyle w:val="TAL"/>
              <w:rPr>
                <w:b/>
                <w:sz w:val="16"/>
              </w:rPr>
            </w:pPr>
            <w:r w:rsidRPr="00473F9F">
              <w:rPr>
                <w:b/>
                <w:sz w:val="16"/>
              </w:rPr>
              <w:t>SA5#140-e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0CA7CDF6" w14:textId="77777777" w:rsidR="00473F9F" w:rsidRPr="00473F9F" w:rsidRDefault="00473F9F" w:rsidP="00473F9F">
            <w:pPr>
              <w:pStyle w:val="TAL"/>
              <w:rPr>
                <w:b/>
                <w:sz w:val="16"/>
              </w:rPr>
            </w:pPr>
            <w:r w:rsidRPr="00473F9F">
              <w:rPr>
                <w:b/>
                <w:sz w:val="16"/>
              </w:rPr>
              <w:t>S5-216603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C95104A"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EAA05"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AED5210" w14:textId="77777777" w:rsidR="00473F9F" w:rsidRP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D721E42" w14:textId="77777777" w:rsidR="00473F9F" w:rsidRP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DFF99EE" w14:textId="77777777" w:rsidR="00473F9F" w:rsidRPr="00473F9F" w:rsidRDefault="00473F9F" w:rsidP="00473F9F">
            <w:pPr>
              <w:pStyle w:val="TAL"/>
              <w:rPr>
                <w:b/>
                <w:sz w:val="16"/>
              </w:rPr>
            </w:pPr>
            <w:r w:rsidRPr="00473F9F">
              <w:rPr>
                <w:b/>
                <w:sz w:val="16"/>
              </w:rPr>
              <w:t>0.3.0</w:t>
            </w:r>
          </w:p>
        </w:tc>
      </w:tr>
      <w:bookmarkEnd w:id="54"/>
      <w:tr w:rsidR="00FE4B7A" w:rsidRPr="00473F9F" w14:paraId="4CD82294"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7691DE88" w14:textId="274E89B7" w:rsidR="00FE4B7A" w:rsidRPr="00473F9F" w:rsidRDefault="00FE4B7A" w:rsidP="00E263D2">
            <w:pPr>
              <w:pStyle w:val="TAL"/>
              <w:rPr>
                <w:b/>
                <w:sz w:val="16"/>
              </w:rPr>
            </w:pPr>
            <w:r w:rsidRPr="00473F9F">
              <w:rPr>
                <w:b/>
                <w:sz w:val="16"/>
              </w:rPr>
              <w:t>202</w:t>
            </w:r>
            <w:r w:rsidR="00BA653A">
              <w:rPr>
                <w:b/>
                <w:sz w:val="16"/>
              </w:rPr>
              <w:t>2</w:t>
            </w:r>
            <w:r w:rsidRPr="00473F9F">
              <w:rPr>
                <w:b/>
                <w:sz w:val="16"/>
              </w:rPr>
              <w:t>-</w:t>
            </w:r>
            <w:r w:rsidR="00400C6F">
              <w:rPr>
                <w:b/>
                <w:sz w:val="16"/>
              </w:rPr>
              <w:t>01</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5512EF08" w14:textId="7AB05A55" w:rsidR="00FE4B7A" w:rsidRPr="00473F9F" w:rsidRDefault="00FE4B7A" w:rsidP="00E263D2">
            <w:pPr>
              <w:pStyle w:val="TAL"/>
              <w:rPr>
                <w:b/>
                <w:sz w:val="16"/>
              </w:rPr>
            </w:pPr>
            <w:r w:rsidRPr="00473F9F">
              <w:rPr>
                <w:b/>
                <w:sz w:val="16"/>
              </w:rPr>
              <w:t>SA5#14</w:t>
            </w:r>
            <w:r w:rsidR="00BA653A">
              <w:rPr>
                <w:b/>
                <w:sz w:val="16"/>
              </w:rPr>
              <w:t>1</w:t>
            </w:r>
            <w:r w:rsidRPr="00473F9F">
              <w:rPr>
                <w:b/>
                <w:sz w:val="16"/>
              </w:rPr>
              <w:t>-e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268E7D6" w14:textId="4B50029D" w:rsidR="00FE4B7A" w:rsidRPr="00473F9F" w:rsidRDefault="00F73882" w:rsidP="00E263D2">
            <w:pPr>
              <w:pStyle w:val="TAL"/>
              <w:rPr>
                <w:b/>
                <w:sz w:val="16"/>
              </w:rPr>
            </w:pPr>
            <w:r>
              <w:rPr>
                <w:b/>
                <w:sz w:val="16"/>
              </w:rPr>
              <w:t>S5-</w:t>
            </w:r>
            <w:r w:rsidR="00F62667">
              <w:rPr>
                <w:b/>
                <w:sz w:val="16"/>
              </w:rPr>
              <w:t>221709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2E618" w14:textId="77777777" w:rsidR="00FE4B7A" w:rsidRPr="00473F9F"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791E908" w14:textId="77777777" w:rsidR="00FE4B7A" w:rsidRPr="00473F9F"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3A5A83B" w14:textId="77777777" w:rsidR="00FE4B7A" w:rsidRPr="00473F9F" w:rsidRDefault="00FE4B7A" w:rsidP="00E263D2">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33AE7C" w14:textId="77777777" w:rsidR="00FE4B7A" w:rsidRPr="00473F9F" w:rsidRDefault="00FE4B7A" w:rsidP="00E263D2">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AB996B9" w14:textId="3DF061EA" w:rsidR="00FE4B7A" w:rsidRPr="00473F9F" w:rsidRDefault="00F62667" w:rsidP="00E263D2">
            <w:pPr>
              <w:pStyle w:val="TAL"/>
              <w:rPr>
                <w:b/>
                <w:sz w:val="16"/>
              </w:rPr>
            </w:pPr>
            <w:r>
              <w:rPr>
                <w:b/>
                <w:sz w:val="16"/>
              </w:rPr>
              <w:t>0</w:t>
            </w:r>
            <w:r w:rsidR="00BA653A">
              <w:rPr>
                <w:b/>
                <w:sz w:val="16"/>
              </w:rPr>
              <w:t>.</w:t>
            </w:r>
            <w:r>
              <w:rPr>
                <w:b/>
                <w:sz w:val="16"/>
              </w:rPr>
              <w:t>4</w:t>
            </w:r>
            <w:r w:rsidR="00BA653A">
              <w:rPr>
                <w:b/>
                <w:sz w:val="16"/>
              </w:rPr>
              <w:t>.0</w:t>
            </w: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D332" w14:textId="77777777" w:rsidR="00F6466B" w:rsidRDefault="00F6466B">
      <w:r>
        <w:separator/>
      </w:r>
    </w:p>
  </w:endnote>
  <w:endnote w:type="continuationSeparator" w:id="0">
    <w:p w14:paraId="7191B503" w14:textId="77777777" w:rsidR="00F6466B" w:rsidRDefault="00F6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025C4" w14:textId="77777777" w:rsidR="00F6466B" w:rsidRDefault="00F6466B">
      <w:r>
        <w:separator/>
      </w:r>
    </w:p>
  </w:footnote>
  <w:footnote w:type="continuationSeparator" w:id="0">
    <w:p w14:paraId="0E56F123" w14:textId="77777777" w:rsidR="00F6466B" w:rsidRDefault="00F64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3E05" w14:textId="42A34A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A6F">
      <w:rPr>
        <w:rFonts w:ascii="Arial" w:hAnsi="Arial" w:cs="Arial"/>
        <w:b/>
        <w:noProof/>
        <w:sz w:val="18"/>
        <w:szCs w:val="18"/>
      </w:rPr>
      <w:t>3GPP TS 28.315 V0.4.0 (2022-01)</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0613BD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A6F">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A6B"/>
    <w:rsid w:val="00033397"/>
    <w:rsid w:val="0003768F"/>
    <w:rsid w:val="00040095"/>
    <w:rsid w:val="00051834"/>
    <w:rsid w:val="00054A22"/>
    <w:rsid w:val="0005600D"/>
    <w:rsid w:val="00056D4E"/>
    <w:rsid w:val="00062023"/>
    <w:rsid w:val="000655A6"/>
    <w:rsid w:val="00065E38"/>
    <w:rsid w:val="0007200D"/>
    <w:rsid w:val="00080512"/>
    <w:rsid w:val="00082753"/>
    <w:rsid w:val="00090EDF"/>
    <w:rsid w:val="000A7860"/>
    <w:rsid w:val="000C05B6"/>
    <w:rsid w:val="000C47C3"/>
    <w:rsid w:val="000D0466"/>
    <w:rsid w:val="000D58AB"/>
    <w:rsid w:val="00133525"/>
    <w:rsid w:val="0013394E"/>
    <w:rsid w:val="00145B9D"/>
    <w:rsid w:val="001546F1"/>
    <w:rsid w:val="00173F36"/>
    <w:rsid w:val="0017447D"/>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513AE"/>
    <w:rsid w:val="0035462D"/>
    <w:rsid w:val="003653E8"/>
    <w:rsid w:val="00371B9E"/>
    <w:rsid w:val="00374721"/>
    <w:rsid w:val="003765B8"/>
    <w:rsid w:val="003B51F5"/>
    <w:rsid w:val="003C0495"/>
    <w:rsid w:val="003C3971"/>
    <w:rsid w:val="003C6D7C"/>
    <w:rsid w:val="003D7E37"/>
    <w:rsid w:val="003E2F48"/>
    <w:rsid w:val="00400C6F"/>
    <w:rsid w:val="00406985"/>
    <w:rsid w:val="00423334"/>
    <w:rsid w:val="004345EC"/>
    <w:rsid w:val="00465515"/>
    <w:rsid w:val="00473F9F"/>
    <w:rsid w:val="004A327B"/>
    <w:rsid w:val="004B144E"/>
    <w:rsid w:val="004C33D5"/>
    <w:rsid w:val="004C37D1"/>
    <w:rsid w:val="004D3578"/>
    <w:rsid w:val="004D597F"/>
    <w:rsid w:val="004D6E83"/>
    <w:rsid w:val="004E213A"/>
    <w:rsid w:val="004F0988"/>
    <w:rsid w:val="004F3340"/>
    <w:rsid w:val="0052373F"/>
    <w:rsid w:val="00532A98"/>
    <w:rsid w:val="0053388B"/>
    <w:rsid w:val="00535773"/>
    <w:rsid w:val="005437F4"/>
    <w:rsid w:val="00543E6C"/>
    <w:rsid w:val="00552E12"/>
    <w:rsid w:val="00561E3A"/>
    <w:rsid w:val="00562391"/>
    <w:rsid w:val="00562F93"/>
    <w:rsid w:val="00565087"/>
    <w:rsid w:val="0059007A"/>
    <w:rsid w:val="00597B11"/>
    <w:rsid w:val="005A14E8"/>
    <w:rsid w:val="005A43A6"/>
    <w:rsid w:val="005A49E5"/>
    <w:rsid w:val="005C74B6"/>
    <w:rsid w:val="005D0CC5"/>
    <w:rsid w:val="005D2E01"/>
    <w:rsid w:val="005D7526"/>
    <w:rsid w:val="005E4BB2"/>
    <w:rsid w:val="00602AEA"/>
    <w:rsid w:val="00614FDF"/>
    <w:rsid w:val="0063543D"/>
    <w:rsid w:val="00635498"/>
    <w:rsid w:val="00647114"/>
    <w:rsid w:val="0067449C"/>
    <w:rsid w:val="00676E47"/>
    <w:rsid w:val="00682787"/>
    <w:rsid w:val="0068463B"/>
    <w:rsid w:val="0068786B"/>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396B"/>
    <w:rsid w:val="007B600E"/>
    <w:rsid w:val="007D4D05"/>
    <w:rsid w:val="007D7FE2"/>
    <w:rsid w:val="007F0F4A"/>
    <w:rsid w:val="007F5983"/>
    <w:rsid w:val="008028A4"/>
    <w:rsid w:val="00830747"/>
    <w:rsid w:val="00840B56"/>
    <w:rsid w:val="00853997"/>
    <w:rsid w:val="008768CA"/>
    <w:rsid w:val="00893755"/>
    <w:rsid w:val="008A4DDC"/>
    <w:rsid w:val="008C384C"/>
    <w:rsid w:val="0090271F"/>
    <w:rsid w:val="00902726"/>
    <w:rsid w:val="00902E23"/>
    <w:rsid w:val="009114D7"/>
    <w:rsid w:val="0091348E"/>
    <w:rsid w:val="00917CCB"/>
    <w:rsid w:val="00922E23"/>
    <w:rsid w:val="009302A1"/>
    <w:rsid w:val="00942EC2"/>
    <w:rsid w:val="00984D5C"/>
    <w:rsid w:val="009A0DB2"/>
    <w:rsid w:val="009A4482"/>
    <w:rsid w:val="009B1CDF"/>
    <w:rsid w:val="009B5586"/>
    <w:rsid w:val="009E1E32"/>
    <w:rsid w:val="009E3784"/>
    <w:rsid w:val="009E7808"/>
    <w:rsid w:val="009F37B7"/>
    <w:rsid w:val="00A10F02"/>
    <w:rsid w:val="00A164B4"/>
    <w:rsid w:val="00A23B78"/>
    <w:rsid w:val="00A26956"/>
    <w:rsid w:val="00A27486"/>
    <w:rsid w:val="00A52269"/>
    <w:rsid w:val="00A53724"/>
    <w:rsid w:val="00A56066"/>
    <w:rsid w:val="00A73129"/>
    <w:rsid w:val="00A73855"/>
    <w:rsid w:val="00A82346"/>
    <w:rsid w:val="00A92BA1"/>
    <w:rsid w:val="00AC4B09"/>
    <w:rsid w:val="00AC6BC6"/>
    <w:rsid w:val="00AD0FB3"/>
    <w:rsid w:val="00AE0280"/>
    <w:rsid w:val="00AE09BE"/>
    <w:rsid w:val="00AE15CB"/>
    <w:rsid w:val="00AE65E2"/>
    <w:rsid w:val="00B15449"/>
    <w:rsid w:val="00B174CB"/>
    <w:rsid w:val="00B57D42"/>
    <w:rsid w:val="00B924B2"/>
    <w:rsid w:val="00B93086"/>
    <w:rsid w:val="00BA19ED"/>
    <w:rsid w:val="00BA4B8D"/>
    <w:rsid w:val="00BA653A"/>
    <w:rsid w:val="00BB320C"/>
    <w:rsid w:val="00BB4B20"/>
    <w:rsid w:val="00BC0F7D"/>
    <w:rsid w:val="00BD7D31"/>
    <w:rsid w:val="00BE0CCB"/>
    <w:rsid w:val="00BE3255"/>
    <w:rsid w:val="00BF128E"/>
    <w:rsid w:val="00BF6D2A"/>
    <w:rsid w:val="00BF7A48"/>
    <w:rsid w:val="00C074DD"/>
    <w:rsid w:val="00C1496A"/>
    <w:rsid w:val="00C33079"/>
    <w:rsid w:val="00C45231"/>
    <w:rsid w:val="00C71E3D"/>
    <w:rsid w:val="00C72833"/>
    <w:rsid w:val="00C80F1D"/>
    <w:rsid w:val="00C83FEA"/>
    <w:rsid w:val="00C93F40"/>
    <w:rsid w:val="00CA2237"/>
    <w:rsid w:val="00CA3D0C"/>
    <w:rsid w:val="00CC4201"/>
    <w:rsid w:val="00CF6A6F"/>
    <w:rsid w:val="00D03BBB"/>
    <w:rsid w:val="00D57972"/>
    <w:rsid w:val="00D675A9"/>
    <w:rsid w:val="00D71FA3"/>
    <w:rsid w:val="00D738D6"/>
    <w:rsid w:val="00D755EB"/>
    <w:rsid w:val="00D76048"/>
    <w:rsid w:val="00D873E2"/>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42E3"/>
    <w:rsid w:val="00E16509"/>
    <w:rsid w:val="00E2076D"/>
    <w:rsid w:val="00E44582"/>
    <w:rsid w:val="00E60BD6"/>
    <w:rsid w:val="00E77645"/>
    <w:rsid w:val="00EA1312"/>
    <w:rsid w:val="00EA15B0"/>
    <w:rsid w:val="00EA5EA7"/>
    <w:rsid w:val="00EB1452"/>
    <w:rsid w:val="00EB5988"/>
    <w:rsid w:val="00EC4A25"/>
    <w:rsid w:val="00ED1D24"/>
    <w:rsid w:val="00ED36AB"/>
    <w:rsid w:val="00EE0894"/>
    <w:rsid w:val="00F025A2"/>
    <w:rsid w:val="00F04712"/>
    <w:rsid w:val="00F13360"/>
    <w:rsid w:val="00F1358B"/>
    <w:rsid w:val="00F14DDE"/>
    <w:rsid w:val="00F21655"/>
    <w:rsid w:val="00F22EC7"/>
    <w:rsid w:val="00F24D83"/>
    <w:rsid w:val="00F325C8"/>
    <w:rsid w:val="00F47AAF"/>
    <w:rsid w:val="00F575A2"/>
    <w:rsid w:val="00F62302"/>
    <w:rsid w:val="00F62667"/>
    <w:rsid w:val="00F6466B"/>
    <w:rsid w:val="00F653B8"/>
    <w:rsid w:val="00F73882"/>
    <w:rsid w:val="00F8226C"/>
    <w:rsid w:val="00F9008D"/>
    <w:rsid w:val="00F91A13"/>
    <w:rsid w:val="00F946EC"/>
    <w:rsid w:val="00FA1266"/>
    <w:rsid w:val="00FA4D45"/>
    <w:rsid w:val="00FA7463"/>
    <w:rsid w:val="00FB6D64"/>
    <w:rsid w:val="00FC1192"/>
    <w:rsid w:val="00FE4B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D9D9AB59-4B7F-41CB-90ED-E9A71AAE08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19</Pages>
  <Words>5132</Words>
  <Characters>29259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23</cp:revision>
  <cp:lastPrinted>2019-02-25T14:05:00Z</cp:lastPrinted>
  <dcterms:created xsi:type="dcterms:W3CDTF">2022-01-24T21:04:00Z</dcterms:created>
  <dcterms:modified xsi:type="dcterms:W3CDTF">2022-02-04T20:33:00Z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